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5B45E8DF"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C95A7D">
              <w:rPr>
                <w:lang w:eastAsia="zh-CN"/>
              </w:rPr>
              <w:t>4</w:t>
            </w:r>
            <w:r w:rsidRPr="000C243E">
              <w:t>.</w:t>
            </w:r>
            <w:bookmarkEnd w:id="3"/>
            <w:r w:rsidR="00694D92">
              <w:rPr>
                <w:rFonts w:hint="eastAsia"/>
                <w:lang w:eastAsia="zh-CN"/>
              </w:rPr>
              <w:t>0</w:t>
            </w:r>
            <w:r w:rsidRPr="000C243E">
              <w:t xml:space="preserve"> </w:t>
            </w:r>
            <w:r w:rsidRPr="000C243E">
              <w:rPr>
                <w:sz w:val="32"/>
              </w:rPr>
              <w:t>(</w:t>
            </w:r>
            <w:bookmarkStart w:id="4" w:name="issueDate"/>
            <w:r w:rsidR="00C95A7D">
              <w:rPr>
                <w:rFonts w:hint="eastAsia"/>
                <w:sz w:val="32"/>
                <w:lang w:eastAsia="zh-CN"/>
              </w:rPr>
              <w:t>202</w:t>
            </w:r>
            <w:r w:rsidR="00C95A7D">
              <w:rPr>
                <w:sz w:val="32"/>
                <w:lang w:eastAsia="zh-CN"/>
              </w:rPr>
              <w:t>4</w:t>
            </w:r>
            <w:r w:rsidRPr="000C243E">
              <w:rPr>
                <w:sz w:val="32"/>
              </w:rPr>
              <w:t>-</w:t>
            </w:r>
            <w:bookmarkEnd w:id="4"/>
            <w:r w:rsidR="00C95A7D">
              <w:rPr>
                <w:sz w:val="32"/>
                <w:lang w:eastAsia="zh-CN"/>
              </w:rPr>
              <w:t>03</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73814826"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991EDB">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D932599" w:rsidR="00E16509" w:rsidRPr="00133525" w:rsidRDefault="00E16509" w:rsidP="00133525">
            <w:pPr>
              <w:pStyle w:val="FP"/>
              <w:jc w:val="center"/>
              <w:rPr>
                <w:noProof/>
                <w:sz w:val="18"/>
              </w:rPr>
            </w:pPr>
            <w:r w:rsidRPr="00133525">
              <w:rPr>
                <w:noProof/>
                <w:sz w:val="18"/>
              </w:rPr>
              <w:t xml:space="preserve">© </w:t>
            </w:r>
            <w:r w:rsidR="00C95A7D" w:rsidRPr="00224CEF">
              <w:rPr>
                <w:noProof/>
                <w:sz w:val="18"/>
              </w:rPr>
              <w:t>20</w:t>
            </w:r>
            <w:r w:rsidR="00C95A7D">
              <w:rPr>
                <w:rFonts w:hint="eastAsia"/>
                <w:noProof/>
                <w:sz w:val="18"/>
              </w:rPr>
              <w:t>2</w:t>
            </w:r>
            <w:r w:rsidR="00C95A7D">
              <w:rPr>
                <w:noProof/>
                <w:sz w:val="18"/>
                <w:lang w:eastAsia="zh-CN"/>
              </w:rPr>
              <w:t>4</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56D9B322" w14:textId="5D7FCE01" w:rsidR="00FD2FAE" w:rsidRDefault="00FD2FAE">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_Toc161665288 \h </w:instrText>
      </w:r>
      <w:r>
        <w:fldChar w:fldCharType="separate"/>
      </w:r>
      <w:r>
        <w:t>24</w:t>
      </w:r>
      <w:r>
        <w:fldChar w:fldCharType="end"/>
      </w:r>
    </w:p>
    <w:p w14:paraId="78B9F537" w14:textId="50FAAD9D" w:rsidR="00FD2FAE" w:rsidRDefault="00FD2FA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_Toc161665289 \h </w:instrText>
      </w:r>
      <w:r>
        <w:fldChar w:fldCharType="separate"/>
      </w:r>
      <w:r>
        <w:t>26</w:t>
      </w:r>
      <w:r>
        <w:fldChar w:fldCharType="end"/>
      </w:r>
    </w:p>
    <w:p w14:paraId="11014555" w14:textId="6B6F3E3E" w:rsidR="00FD2FAE" w:rsidRDefault="00FD2FA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_Toc161665290 \h </w:instrText>
      </w:r>
      <w:r>
        <w:fldChar w:fldCharType="separate"/>
      </w:r>
      <w:r>
        <w:t>26</w:t>
      </w:r>
      <w:r>
        <w:fldChar w:fldCharType="end"/>
      </w:r>
    </w:p>
    <w:p w14:paraId="78CD7537" w14:textId="647F8E28" w:rsidR="00FD2FAE" w:rsidRDefault="00FD2FA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_Toc161665291 \h </w:instrText>
      </w:r>
      <w:r>
        <w:fldChar w:fldCharType="separate"/>
      </w:r>
      <w:r>
        <w:t>27</w:t>
      </w:r>
      <w:r>
        <w:fldChar w:fldCharType="end"/>
      </w:r>
    </w:p>
    <w:p w14:paraId="7D16A6AE" w14:textId="174CBA1C" w:rsidR="00FD2FAE" w:rsidRDefault="00FD2FA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_Toc161665292 \h </w:instrText>
      </w:r>
      <w:r>
        <w:fldChar w:fldCharType="separate"/>
      </w:r>
      <w:r>
        <w:t>27</w:t>
      </w:r>
      <w:r>
        <w:fldChar w:fldCharType="end"/>
      </w:r>
    </w:p>
    <w:p w14:paraId="69054A09" w14:textId="1779B75D" w:rsidR="00FD2FAE" w:rsidRDefault="00FD2FA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_Toc161665293 \h </w:instrText>
      </w:r>
      <w:r>
        <w:fldChar w:fldCharType="separate"/>
      </w:r>
      <w:r>
        <w:t>30</w:t>
      </w:r>
      <w:r>
        <w:fldChar w:fldCharType="end"/>
      </w:r>
    </w:p>
    <w:p w14:paraId="0AF6199C" w14:textId="5B3D40A7" w:rsidR="00FD2FAE" w:rsidRDefault="00FD2FA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_Toc161665294 \h </w:instrText>
      </w:r>
      <w:r>
        <w:fldChar w:fldCharType="separate"/>
      </w:r>
      <w:r>
        <w:t>31</w:t>
      </w:r>
      <w:r>
        <w:fldChar w:fldCharType="end"/>
      </w:r>
    </w:p>
    <w:p w14:paraId="1E411D16" w14:textId="280252C2" w:rsidR="00FD2FAE" w:rsidRDefault="00FD2FA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_Toc161665295 \h </w:instrText>
      </w:r>
      <w:r>
        <w:fldChar w:fldCharType="separate"/>
      </w:r>
      <w:r>
        <w:t>32</w:t>
      </w:r>
      <w:r>
        <w:fldChar w:fldCharType="end"/>
      </w:r>
    </w:p>
    <w:p w14:paraId="43059D4C" w14:textId="7FA0BF8E"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1</w:t>
      </w:r>
      <w:r>
        <w:rPr>
          <w:rFonts w:asciiTheme="minorHAnsi" w:eastAsiaTheme="minorEastAsia" w:hAnsiTheme="minorHAnsi" w:cstheme="minorBidi"/>
          <w:kern w:val="2"/>
          <w:sz w:val="22"/>
          <w:szCs w:val="22"/>
          <w14:ligatures w14:val="standardContextual"/>
        </w:rPr>
        <w:tab/>
      </w:r>
      <w:r w:rsidRPr="009C2007">
        <w:rPr>
          <w:snapToGrid w:val="0"/>
        </w:rPr>
        <w:t>Relationship between Minimum Requirements and Test Requirements</w:t>
      </w:r>
      <w:r>
        <w:tab/>
      </w:r>
      <w:r>
        <w:fldChar w:fldCharType="begin"/>
      </w:r>
      <w:r>
        <w:instrText xml:space="preserve"> PAGEREF _Toc161665296 \h </w:instrText>
      </w:r>
      <w:r>
        <w:fldChar w:fldCharType="separate"/>
      </w:r>
      <w:r>
        <w:t>32</w:t>
      </w:r>
      <w:r>
        <w:fldChar w:fldCharType="end"/>
      </w:r>
    </w:p>
    <w:p w14:paraId="49705150" w14:textId="5904128B"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_Toc161665297 \h </w:instrText>
      </w:r>
      <w:r>
        <w:fldChar w:fldCharType="separate"/>
      </w:r>
      <w:r>
        <w:t>32</w:t>
      </w:r>
      <w:r>
        <w:fldChar w:fldCharType="end"/>
      </w:r>
    </w:p>
    <w:p w14:paraId="74EC48B2" w14:textId="4C81F289" w:rsidR="00FD2FAE" w:rsidRDefault="00FD2FA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9C2007">
        <w:rPr>
          <w:i/>
        </w:rPr>
        <w:t>Repeater type 1-C</w:t>
      </w:r>
      <w:r>
        <w:tab/>
      </w:r>
      <w:r>
        <w:fldChar w:fldCharType="begin"/>
      </w:r>
      <w:r>
        <w:instrText xml:space="preserve"> PAGEREF _Toc161665298 \h </w:instrText>
      </w:r>
      <w:r>
        <w:fldChar w:fldCharType="separate"/>
      </w:r>
      <w:r>
        <w:t>32</w:t>
      </w:r>
      <w:r>
        <w:fldChar w:fldCharType="end"/>
      </w:r>
    </w:p>
    <w:p w14:paraId="27ADBE51" w14:textId="2910FDF0" w:rsidR="00FD2FAE" w:rsidRDefault="00FD2FAE">
      <w:pPr>
        <w:pStyle w:val="TOC3"/>
        <w:rPr>
          <w:rFonts w:asciiTheme="minorHAnsi" w:eastAsiaTheme="minorEastAsia" w:hAnsiTheme="minorHAnsi" w:cstheme="minorBidi"/>
          <w:kern w:val="2"/>
          <w:sz w:val="22"/>
          <w:szCs w:val="22"/>
          <w14:ligatures w14:val="standardContextual"/>
        </w:rPr>
      </w:pPr>
      <w:r>
        <w:t>4.2.1</w:t>
      </w:r>
      <w:r>
        <w:rPr>
          <w:lang w:eastAsia="zh-CN"/>
        </w:rPr>
        <w:t>A</w:t>
      </w:r>
      <w:r>
        <w:rPr>
          <w:rFonts w:asciiTheme="minorHAnsi" w:eastAsiaTheme="minorEastAsia" w:hAnsiTheme="minorHAnsi" w:cstheme="minorBidi"/>
          <w:kern w:val="2"/>
          <w:sz w:val="22"/>
          <w:szCs w:val="22"/>
          <w14:ligatures w14:val="standardContextual"/>
        </w:rPr>
        <w:tab/>
      </w:r>
      <w:r>
        <w:rPr>
          <w:lang w:eastAsia="zh-CN"/>
        </w:rPr>
        <w:t xml:space="preserve">Network controlled </w:t>
      </w:r>
      <w:r>
        <w:t>Repeater type 1-</w:t>
      </w:r>
      <w:r>
        <w:rPr>
          <w:lang w:eastAsia="zh-CN"/>
        </w:rPr>
        <w:t>C</w:t>
      </w:r>
      <w:r>
        <w:tab/>
      </w:r>
      <w:r>
        <w:fldChar w:fldCharType="begin"/>
      </w:r>
      <w:r>
        <w:instrText xml:space="preserve"> PAGEREF _Toc161665299 \h </w:instrText>
      </w:r>
      <w:r>
        <w:fldChar w:fldCharType="separate"/>
      </w:r>
      <w:r>
        <w:t>33</w:t>
      </w:r>
      <w:r>
        <w:fldChar w:fldCharType="end"/>
      </w:r>
    </w:p>
    <w:p w14:paraId="4F6AE166" w14:textId="2A7803FB" w:rsidR="00FD2FAE" w:rsidRDefault="00FD2FAE">
      <w:pPr>
        <w:pStyle w:val="TOC3"/>
        <w:rPr>
          <w:rFonts w:asciiTheme="minorHAnsi" w:eastAsiaTheme="minorEastAsia" w:hAnsiTheme="minorHAnsi" w:cstheme="minorBidi"/>
          <w:kern w:val="2"/>
          <w:sz w:val="22"/>
          <w:szCs w:val="22"/>
          <w14:ligatures w14:val="standardContextual"/>
        </w:rPr>
      </w:pPr>
      <w:r>
        <w:t>4.2.1</w:t>
      </w:r>
      <w:r>
        <w:rPr>
          <w:lang w:eastAsia="zh-CN"/>
        </w:rPr>
        <w:t>B</w:t>
      </w:r>
      <w:r>
        <w:rPr>
          <w:rFonts w:asciiTheme="minorHAnsi" w:eastAsiaTheme="minorEastAsia" w:hAnsiTheme="minorHAnsi" w:cstheme="minorBidi"/>
          <w:kern w:val="2"/>
          <w:sz w:val="22"/>
          <w:szCs w:val="22"/>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_Toc161665300 \h </w:instrText>
      </w:r>
      <w:r>
        <w:fldChar w:fldCharType="separate"/>
      </w:r>
      <w:r>
        <w:t>34</w:t>
      </w:r>
      <w:r>
        <w:fldChar w:fldCharType="end"/>
      </w:r>
    </w:p>
    <w:p w14:paraId="5255D3D4" w14:textId="1B0EAFA9" w:rsidR="00FD2FAE" w:rsidRDefault="00FD2FA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9C2007">
        <w:rPr>
          <w:i/>
        </w:rPr>
        <w:t>Repeater type 2-O</w:t>
      </w:r>
      <w:r>
        <w:tab/>
      </w:r>
      <w:r>
        <w:fldChar w:fldCharType="begin"/>
      </w:r>
      <w:r>
        <w:instrText xml:space="preserve"> PAGEREF _Toc161665301 \h </w:instrText>
      </w:r>
      <w:r>
        <w:fldChar w:fldCharType="separate"/>
      </w:r>
      <w:r>
        <w:t>35</w:t>
      </w:r>
      <w:r>
        <w:fldChar w:fldCharType="end"/>
      </w:r>
    </w:p>
    <w:p w14:paraId="41AC5AAF" w14:textId="2B006D50" w:rsidR="00FD2FAE" w:rsidRDefault="00FD2FAE">
      <w:pPr>
        <w:pStyle w:val="TOC3"/>
        <w:rPr>
          <w:rFonts w:asciiTheme="minorHAnsi" w:eastAsiaTheme="minorEastAsia" w:hAnsiTheme="minorHAnsi" w:cstheme="minorBidi"/>
          <w:kern w:val="2"/>
          <w:sz w:val="22"/>
          <w:szCs w:val="22"/>
          <w14:ligatures w14:val="standardContextual"/>
        </w:rPr>
      </w:pPr>
      <w:r>
        <w:t>4.2.2</w:t>
      </w:r>
      <w:r>
        <w:rPr>
          <w:lang w:eastAsia="zh-CN"/>
        </w:rPr>
        <w:t>A</w:t>
      </w:r>
      <w:r>
        <w:rPr>
          <w:rFonts w:asciiTheme="minorHAnsi" w:eastAsiaTheme="minorEastAsia" w:hAnsiTheme="minorHAnsi" w:cstheme="minorBidi"/>
          <w:kern w:val="2"/>
          <w:sz w:val="22"/>
          <w:szCs w:val="22"/>
          <w14:ligatures w14:val="standardContextual"/>
        </w:rPr>
        <w:tab/>
      </w:r>
      <w:r>
        <w:rPr>
          <w:lang w:eastAsia="zh-CN"/>
        </w:rPr>
        <w:t xml:space="preserve">Network controlled </w:t>
      </w:r>
      <w:r>
        <w:t>Repeater type 2-O</w:t>
      </w:r>
      <w:r>
        <w:tab/>
      </w:r>
      <w:r>
        <w:fldChar w:fldCharType="begin"/>
      </w:r>
      <w:r>
        <w:instrText xml:space="preserve"> PAGEREF _Toc161665302 \h </w:instrText>
      </w:r>
      <w:r>
        <w:fldChar w:fldCharType="separate"/>
      </w:r>
      <w:r>
        <w:t>35</w:t>
      </w:r>
      <w:r>
        <w:fldChar w:fldCharType="end"/>
      </w:r>
    </w:p>
    <w:p w14:paraId="0C1FD048" w14:textId="1A5431EB"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3</w:t>
      </w:r>
      <w:r>
        <w:rPr>
          <w:rFonts w:asciiTheme="minorHAnsi" w:eastAsiaTheme="minorEastAsia" w:hAnsiTheme="minorHAnsi" w:cstheme="minorBidi"/>
          <w:kern w:val="2"/>
          <w:sz w:val="22"/>
          <w:szCs w:val="22"/>
          <w14:ligatures w14:val="standardContextual"/>
        </w:rPr>
        <w:tab/>
      </w:r>
      <w:r>
        <w:rPr>
          <w:lang w:eastAsia="zh-CN"/>
        </w:rPr>
        <w:t>Repeater classes</w:t>
      </w:r>
      <w:r>
        <w:tab/>
      </w:r>
      <w:r>
        <w:fldChar w:fldCharType="begin"/>
      </w:r>
      <w:r>
        <w:instrText xml:space="preserve"> PAGEREF _Toc161665303 \h </w:instrText>
      </w:r>
      <w:r>
        <w:fldChar w:fldCharType="separate"/>
      </w:r>
      <w:r>
        <w:t>36</w:t>
      </w:r>
      <w:r>
        <w:fldChar w:fldCharType="end"/>
      </w:r>
    </w:p>
    <w:p w14:paraId="3B86126E" w14:textId="6EFBFA94"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4.3.1</w:t>
      </w:r>
      <w:r>
        <w:rPr>
          <w:rFonts w:asciiTheme="minorHAnsi" w:eastAsiaTheme="minorEastAsia" w:hAnsiTheme="minorHAnsi" w:cstheme="minorBidi"/>
          <w:kern w:val="2"/>
          <w:sz w:val="22"/>
          <w:szCs w:val="22"/>
          <w14:ligatures w14:val="standardContextual"/>
        </w:rPr>
        <w:tab/>
      </w:r>
      <w:r>
        <w:rPr>
          <w:lang w:eastAsia="zh-CN"/>
        </w:rPr>
        <w:t>Repeater class for downlink</w:t>
      </w:r>
      <w:r>
        <w:tab/>
      </w:r>
      <w:r>
        <w:fldChar w:fldCharType="begin"/>
      </w:r>
      <w:r>
        <w:instrText xml:space="preserve"> PAGEREF _Toc161665304 \h </w:instrText>
      </w:r>
      <w:r>
        <w:fldChar w:fldCharType="separate"/>
      </w:r>
      <w:r>
        <w:t>36</w:t>
      </w:r>
      <w:r>
        <w:fldChar w:fldCharType="end"/>
      </w:r>
    </w:p>
    <w:p w14:paraId="217DC940" w14:textId="039907DC"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zh-CN"/>
        </w:rPr>
        <w:t>Repeater class for uplink</w:t>
      </w:r>
      <w:r>
        <w:tab/>
      </w:r>
      <w:r>
        <w:fldChar w:fldCharType="begin"/>
      </w:r>
      <w:r>
        <w:instrText xml:space="preserve"> PAGEREF _Toc161665305 \h </w:instrText>
      </w:r>
      <w:r>
        <w:fldChar w:fldCharType="separate"/>
      </w:r>
      <w:r>
        <w:t>37</w:t>
      </w:r>
      <w:r>
        <w:fldChar w:fldCharType="end"/>
      </w:r>
    </w:p>
    <w:p w14:paraId="719E5412" w14:textId="4AFE82F7"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3</w:t>
      </w:r>
      <w:r w:rsidRPr="009C2007">
        <w:rPr>
          <w:lang w:val="en-US" w:eastAsia="zh-CN"/>
        </w:rPr>
        <w:t>A</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Network controlled r</w:t>
      </w:r>
      <w:r>
        <w:rPr>
          <w:lang w:eastAsia="zh-CN"/>
        </w:rPr>
        <w:t>epeater classes</w:t>
      </w:r>
      <w:r>
        <w:tab/>
      </w:r>
      <w:r>
        <w:fldChar w:fldCharType="begin"/>
      </w:r>
      <w:r>
        <w:instrText xml:space="preserve"> PAGEREF _Toc161665306 \h </w:instrText>
      </w:r>
      <w:r>
        <w:fldChar w:fldCharType="separate"/>
      </w:r>
      <w:r>
        <w:t>37</w:t>
      </w:r>
      <w:r>
        <w:fldChar w:fldCharType="end"/>
      </w:r>
    </w:p>
    <w:p w14:paraId="620C1CBD" w14:textId="7B99AD75"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4.3</w:t>
      </w:r>
      <w:r w:rsidRPr="009C2007">
        <w:rPr>
          <w:lang w:val="en-US" w:eastAsia="zh-CN"/>
        </w:rPr>
        <w:t>A</w:t>
      </w:r>
      <w:r>
        <w:rPr>
          <w:lang w:eastAsia="zh-CN"/>
        </w:rPr>
        <w:t>.1</w:t>
      </w:r>
      <w:r>
        <w:rPr>
          <w:rFonts w:asciiTheme="minorHAnsi" w:eastAsiaTheme="minorEastAsia" w:hAnsiTheme="minorHAnsi" w:cstheme="minorBidi"/>
          <w:kern w:val="2"/>
          <w:sz w:val="22"/>
          <w:szCs w:val="22"/>
          <w14:ligatures w14:val="standardContextual"/>
        </w:rPr>
        <w:tab/>
      </w:r>
      <w:r w:rsidRPr="009C2007">
        <w:rPr>
          <w:lang w:val="en-US" w:eastAsia="zh-CN"/>
        </w:rPr>
        <w:t>Network controlled r</w:t>
      </w:r>
      <w:r>
        <w:rPr>
          <w:lang w:eastAsia="zh-CN"/>
        </w:rPr>
        <w:t>epeater class for downlink</w:t>
      </w:r>
      <w:r>
        <w:tab/>
      </w:r>
      <w:r>
        <w:fldChar w:fldCharType="begin"/>
      </w:r>
      <w:r>
        <w:instrText xml:space="preserve"> PAGEREF _Toc161665307 \h </w:instrText>
      </w:r>
      <w:r>
        <w:fldChar w:fldCharType="separate"/>
      </w:r>
      <w:r>
        <w:t>37</w:t>
      </w:r>
      <w:r>
        <w:fldChar w:fldCharType="end"/>
      </w:r>
    </w:p>
    <w:p w14:paraId="05B77593" w14:textId="582DD090"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4.3</w:t>
      </w:r>
      <w:r w:rsidRPr="009C2007">
        <w:rPr>
          <w:lang w:val="en-US" w:eastAsia="zh-CN"/>
        </w:rPr>
        <w:t>A</w:t>
      </w:r>
      <w:r>
        <w:rPr>
          <w:lang w:eastAsia="zh-CN"/>
        </w:rPr>
        <w:t>.</w:t>
      </w:r>
      <w:r w:rsidRPr="009C2007">
        <w:rPr>
          <w:lang w:val="en-US" w:eastAsia="zh-CN"/>
        </w:rPr>
        <w:t>2</w:t>
      </w:r>
      <w:r>
        <w:rPr>
          <w:rFonts w:asciiTheme="minorHAnsi" w:eastAsiaTheme="minorEastAsia" w:hAnsiTheme="minorHAnsi" w:cstheme="minorBidi"/>
          <w:kern w:val="2"/>
          <w:sz w:val="22"/>
          <w:szCs w:val="22"/>
          <w14:ligatures w14:val="standardContextual"/>
        </w:rPr>
        <w:tab/>
      </w:r>
      <w:r w:rsidRPr="009C2007">
        <w:rPr>
          <w:lang w:val="en-US" w:eastAsia="zh-CN"/>
        </w:rPr>
        <w:t>Network controlled r</w:t>
      </w:r>
      <w:r>
        <w:rPr>
          <w:lang w:eastAsia="zh-CN"/>
        </w:rPr>
        <w:t xml:space="preserve">epeater class for </w:t>
      </w:r>
      <w:r w:rsidRPr="009C2007">
        <w:rPr>
          <w:lang w:val="en-US" w:eastAsia="zh-CN"/>
        </w:rPr>
        <w:t>uplink</w:t>
      </w:r>
      <w:r>
        <w:tab/>
      </w:r>
      <w:r>
        <w:fldChar w:fldCharType="begin"/>
      </w:r>
      <w:r>
        <w:instrText xml:space="preserve"> PAGEREF _Toc161665308 \h </w:instrText>
      </w:r>
      <w:r>
        <w:fldChar w:fldCharType="separate"/>
      </w:r>
      <w:r>
        <w:t>37</w:t>
      </w:r>
      <w:r>
        <w:fldChar w:fldCharType="end"/>
      </w:r>
    </w:p>
    <w:p w14:paraId="6A2645FE" w14:textId="1766623A"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_Toc161665309 \h </w:instrText>
      </w:r>
      <w:r>
        <w:fldChar w:fldCharType="separate"/>
      </w:r>
      <w:r>
        <w:t>38</w:t>
      </w:r>
      <w:r>
        <w:fldChar w:fldCharType="end"/>
      </w:r>
    </w:p>
    <w:p w14:paraId="595806F3" w14:textId="31B1EB37" w:rsidR="00FD2FAE" w:rsidRDefault="00FD2FAE">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_Toc161665310 \h </w:instrText>
      </w:r>
      <w:r>
        <w:fldChar w:fldCharType="separate"/>
      </w:r>
      <w:r>
        <w:t>39</w:t>
      </w:r>
      <w:r>
        <w:fldChar w:fldCharType="end"/>
      </w:r>
    </w:p>
    <w:p w14:paraId="210F84C7" w14:textId="25064CD2"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 xml:space="preserve">Requirements for contiguous and </w:t>
      </w:r>
      <w:r w:rsidRPr="009C2007">
        <w:rPr>
          <w:i/>
          <w:lang w:eastAsia="zh-CN"/>
        </w:rPr>
        <w:t>non-contiguous spectrum</w:t>
      </w:r>
      <w:r>
        <w:tab/>
      </w:r>
      <w:r>
        <w:fldChar w:fldCharType="begin"/>
      </w:r>
      <w:r>
        <w:instrText xml:space="preserve"> PAGEREF _Toc161665311 \h </w:instrText>
      </w:r>
      <w:r>
        <w:fldChar w:fldCharType="separate"/>
      </w:r>
      <w:r>
        <w:t>40</w:t>
      </w:r>
      <w:r>
        <w:fldChar w:fldCharType="end"/>
      </w:r>
    </w:p>
    <w:p w14:paraId="6B657A5E" w14:textId="053DDC1E"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repeater capable of multi-band operation</w:t>
      </w:r>
      <w:r>
        <w:tab/>
      </w:r>
      <w:r>
        <w:fldChar w:fldCharType="begin"/>
      </w:r>
      <w:r>
        <w:instrText xml:space="preserve"> PAGEREF _Toc161665312 \h </w:instrText>
      </w:r>
      <w:r>
        <w:fldChar w:fldCharType="separate"/>
      </w:r>
      <w:r>
        <w:t>41</w:t>
      </w:r>
      <w:r>
        <w:fldChar w:fldCharType="end"/>
      </w:r>
    </w:p>
    <w:p w14:paraId="2F144B34" w14:textId="003B4641" w:rsidR="00FD2FAE" w:rsidRDefault="00FD2FA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w:t>
      </w:r>
      <w:r>
        <w:tab/>
      </w:r>
      <w:r>
        <w:fldChar w:fldCharType="begin"/>
      </w:r>
      <w:r>
        <w:instrText xml:space="preserve"> PAGEREF _Toc161665313 \h </w:instrText>
      </w:r>
      <w:r>
        <w:fldChar w:fldCharType="separate"/>
      </w:r>
      <w:r>
        <w:t>41</w:t>
      </w:r>
      <w:r>
        <w:fldChar w:fldCharType="end"/>
      </w:r>
    </w:p>
    <w:p w14:paraId="3895E8D3" w14:textId="2A970C28" w:rsidR="00FD2FAE" w:rsidRDefault="00FD2FA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_Toc161665314 \h </w:instrText>
      </w:r>
      <w:r>
        <w:fldChar w:fldCharType="separate"/>
      </w:r>
      <w:r>
        <w:t>41</w:t>
      </w:r>
      <w:r>
        <w:fldChar w:fldCharType="end"/>
      </w:r>
    </w:p>
    <w:p w14:paraId="6A11C5CF" w14:textId="0779B2AE" w:rsidR="00FD2FAE" w:rsidRDefault="00FD2FA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_Toc161665315 \h </w:instrText>
      </w:r>
      <w:r>
        <w:fldChar w:fldCharType="separate"/>
      </w:r>
      <w:r>
        <w:t>41</w:t>
      </w:r>
      <w:r>
        <w:fldChar w:fldCharType="end"/>
      </w:r>
    </w:p>
    <w:p w14:paraId="46DE8A43" w14:textId="47C03DFE" w:rsidR="00FD2FAE" w:rsidRDefault="00FD2FA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_Toc161665316 \h </w:instrText>
      </w:r>
      <w:r>
        <w:fldChar w:fldCharType="separate"/>
      </w:r>
      <w:r>
        <w:t>42</w:t>
      </w:r>
      <w:r>
        <w:fldChar w:fldCharType="end"/>
      </w:r>
    </w:p>
    <w:p w14:paraId="626B140A" w14:textId="7796AD33" w:rsidR="00FD2FAE" w:rsidRDefault="00FD2FA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_Toc161665317 \h </w:instrText>
      </w:r>
      <w:r>
        <w:fldChar w:fldCharType="separate"/>
      </w:r>
      <w:r>
        <w:t>42</w:t>
      </w:r>
      <w:r>
        <w:fldChar w:fldCharType="end"/>
      </w:r>
    </w:p>
    <w:p w14:paraId="40ECAC75" w14:textId="3EEF8A74" w:rsidR="00FD2FAE" w:rsidRDefault="00FD2FAE">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NR-ARFCN and channel raster</w:t>
      </w:r>
      <w:r>
        <w:tab/>
      </w:r>
      <w:r>
        <w:fldChar w:fldCharType="begin"/>
      </w:r>
      <w:r>
        <w:instrText xml:space="preserve"> PAGEREF _Toc161665318 \h </w:instrText>
      </w:r>
      <w:r>
        <w:fldChar w:fldCharType="separate"/>
      </w:r>
      <w:r>
        <w:t>42</w:t>
      </w:r>
      <w:r>
        <w:fldChar w:fldCharType="end"/>
      </w:r>
    </w:p>
    <w:p w14:paraId="52A0E2C3" w14:textId="24C3F2BC" w:rsidR="00FD2FAE" w:rsidRDefault="00FD2FAE">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 xml:space="preserve">Channel raster entries for each </w:t>
      </w:r>
      <w:r w:rsidRPr="009C2007">
        <w:rPr>
          <w:i/>
        </w:rPr>
        <w:t>operating band</w:t>
      </w:r>
      <w:r>
        <w:tab/>
      </w:r>
      <w:r>
        <w:fldChar w:fldCharType="begin"/>
      </w:r>
      <w:r>
        <w:instrText xml:space="preserve"> PAGEREF _Toc161665319 \h </w:instrText>
      </w:r>
      <w:r>
        <w:fldChar w:fldCharType="separate"/>
      </w:r>
      <w:r>
        <w:t>42</w:t>
      </w:r>
      <w:r>
        <w:fldChar w:fldCharType="end"/>
      </w:r>
    </w:p>
    <w:p w14:paraId="01284004" w14:textId="4DE18A33"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Yu Mincho"/>
        </w:rPr>
        <w:t>5.3</w:t>
      </w:r>
      <w:r>
        <w:rPr>
          <w:lang w:eastAsia="zh-CN"/>
        </w:rPr>
        <w:t>.1</w:t>
      </w:r>
      <w:r w:rsidRPr="009C2007">
        <w:rPr>
          <w:rFonts w:eastAsia="Yu Mincho"/>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C</w:t>
      </w:r>
      <w:r w:rsidRPr="009C2007">
        <w:rPr>
          <w:rFonts w:eastAsia="Yu Mincho"/>
        </w:rPr>
        <w:t>hannel raster</w:t>
      </w:r>
      <w:r>
        <w:rPr>
          <w:lang w:eastAsia="zh-CN"/>
        </w:rPr>
        <w:t xml:space="preserve"> to resource element mapping</w:t>
      </w:r>
      <w:r>
        <w:tab/>
      </w:r>
      <w:r>
        <w:fldChar w:fldCharType="begin"/>
      </w:r>
      <w:r>
        <w:instrText xml:space="preserve"> PAGEREF _Toc161665320 \h </w:instrText>
      </w:r>
      <w:r>
        <w:fldChar w:fldCharType="separate"/>
      </w:r>
      <w:r>
        <w:t>42</w:t>
      </w:r>
      <w:r>
        <w:fldChar w:fldCharType="end"/>
      </w:r>
    </w:p>
    <w:p w14:paraId="002C7F85" w14:textId="68C6E5EF" w:rsidR="00FD2FAE" w:rsidRDefault="00FD2FA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Synchronization raster</w:t>
      </w:r>
      <w:r>
        <w:tab/>
      </w:r>
      <w:r>
        <w:fldChar w:fldCharType="begin"/>
      </w:r>
      <w:r>
        <w:instrText xml:space="preserve"> PAGEREF _Toc161665321 \h </w:instrText>
      </w:r>
      <w:r>
        <w:fldChar w:fldCharType="separate"/>
      </w:r>
      <w:r>
        <w:t>42</w:t>
      </w:r>
      <w:r>
        <w:fldChar w:fldCharType="end"/>
      </w:r>
    </w:p>
    <w:p w14:paraId="4624CF49" w14:textId="1E42D092" w:rsidR="00FD2FAE" w:rsidRDefault="00FD2FAE">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Synchronization raster and numbering</w:t>
      </w:r>
      <w:r>
        <w:tab/>
      </w:r>
      <w:r>
        <w:fldChar w:fldCharType="begin"/>
      </w:r>
      <w:r>
        <w:instrText xml:space="preserve"> PAGEREF _Toc161665322 \h </w:instrText>
      </w:r>
      <w:r>
        <w:fldChar w:fldCharType="separate"/>
      </w:r>
      <w:r>
        <w:t>42</w:t>
      </w:r>
      <w:r>
        <w:fldChar w:fldCharType="end"/>
      </w:r>
    </w:p>
    <w:p w14:paraId="0D30EAD1" w14:textId="3BC6A57E" w:rsidR="00FD2FAE" w:rsidRDefault="00FD2FAE">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Synchronization raster entries for each operating band</w:t>
      </w:r>
      <w:r>
        <w:tab/>
      </w:r>
      <w:r>
        <w:fldChar w:fldCharType="begin"/>
      </w:r>
      <w:r>
        <w:instrText xml:space="preserve"> PAGEREF _Toc161665323 \h </w:instrText>
      </w:r>
      <w:r>
        <w:fldChar w:fldCharType="separate"/>
      </w:r>
      <w:r>
        <w:t>42</w:t>
      </w:r>
      <w:r>
        <w:fldChar w:fldCharType="end"/>
      </w:r>
    </w:p>
    <w:p w14:paraId="28ACFFFC" w14:textId="5A302CED"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Yu Mincho"/>
        </w:rPr>
        <w:t>5.</w:t>
      </w:r>
      <w:r>
        <w:rPr>
          <w:lang w:eastAsia="zh-CN"/>
        </w:rPr>
        <w:t>3</w:t>
      </w:r>
      <w:r w:rsidRPr="009C2007">
        <w:rPr>
          <w:rFonts w:eastAsia="Yu Mincho"/>
        </w:rPr>
        <w:t>.</w:t>
      </w:r>
      <w:r>
        <w:rPr>
          <w:lang w:eastAsia="zh-CN"/>
        </w:rPr>
        <w:t>2.3</w:t>
      </w:r>
      <w:r>
        <w:rPr>
          <w:rFonts w:asciiTheme="minorHAnsi" w:eastAsiaTheme="minorEastAsia" w:hAnsiTheme="minorHAnsi" w:cstheme="minorBidi"/>
          <w:kern w:val="2"/>
          <w:sz w:val="22"/>
          <w:szCs w:val="22"/>
          <w14:ligatures w14:val="standardContextual"/>
        </w:rPr>
        <w:tab/>
      </w:r>
      <w:r w:rsidRPr="009C2007">
        <w:rPr>
          <w:rFonts w:eastAsia="Yu Mincho"/>
        </w:rPr>
        <w:t>Synchronization raster to synchronization block resource element mapping</w:t>
      </w:r>
      <w:r>
        <w:tab/>
      </w:r>
      <w:r>
        <w:fldChar w:fldCharType="begin"/>
      </w:r>
      <w:r>
        <w:instrText xml:space="preserve"> PAGEREF _Toc161665324 \h </w:instrText>
      </w:r>
      <w:r>
        <w:fldChar w:fldCharType="separate"/>
      </w:r>
      <w:r>
        <w:t>42</w:t>
      </w:r>
      <w:r>
        <w:fldChar w:fldCharType="end"/>
      </w:r>
    </w:p>
    <w:p w14:paraId="0FE538E5" w14:textId="3B414C43" w:rsidR="00FD2FAE" w:rsidRDefault="00FD2FAE">
      <w:pPr>
        <w:pStyle w:val="TOC3"/>
        <w:rPr>
          <w:rFonts w:asciiTheme="minorHAnsi" w:eastAsiaTheme="minorEastAsia" w:hAnsiTheme="minorHAnsi" w:cstheme="minorBidi"/>
          <w:kern w:val="2"/>
          <w:sz w:val="22"/>
          <w:szCs w:val="22"/>
          <w14:ligatures w14:val="standardContextual"/>
        </w:rPr>
      </w:pPr>
      <w:r>
        <w:t>5.</w:t>
      </w:r>
      <w:r w:rsidRPr="009C2007">
        <w:rPr>
          <w:rFonts w:eastAsia="SimSun"/>
          <w:lang w:val="en-US" w:eastAsia="zh-CN"/>
        </w:rPr>
        <w:t>3.3</w:t>
      </w:r>
      <w:r>
        <w:rPr>
          <w:rFonts w:asciiTheme="minorHAnsi" w:eastAsiaTheme="minorEastAsia" w:hAnsiTheme="minorHAnsi" w:cstheme="minorBidi"/>
          <w:kern w:val="2"/>
          <w:sz w:val="22"/>
          <w:szCs w:val="22"/>
          <w14:ligatures w14:val="standardContextual"/>
        </w:rPr>
        <w:tab/>
      </w:r>
      <w:r>
        <w:t>Channel spacing</w:t>
      </w:r>
      <w:r>
        <w:tab/>
      </w:r>
      <w:r>
        <w:fldChar w:fldCharType="begin"/>
      </w:r>
      <w:r>
        <w:instrText xml:space="preserve"> PAGEREF _Toc161665325 \h </w:instrText>
      </w:r>
      <w:r>
        <w:fldChar w:fldCharType="separate"/>
      </w:r>
      <w:r>
        <w:t>43</w:t>
      </w:r>
      <w:r>
        <w:fldChar w:fldCharType="end"/>
      </w:r>
    </w:p>
    <w:p w14:paraId="67C47491" w14:textId="10B66BA3" w:rsidR="00FD2FAE" w:rsidRDefault="00FD2FAE">
      <w:pPr>
        <w:pStyle w:val="TOC3"/>
        <w:rPr>
          <w:rFonts w:asciiTheme="minorHAnsi" w:eastAsiaTheme="minorEastAsia" w:hAnsiTheme="minorHAnsi" w:cstheme="minorBidi"/>
          <w:kern w:val="2"/>
          <w:sz w:val="22"/>
          <w:szCs w:val="22"/>
          <w14:ligatures w14:val="standardContextual"/>
        </w:rPr>
      </w:pPr>
      <w:r>
        <w:t>5.</w:t>
      </w:r>
      <w:r w:rsidRPr="009C2007">
        <w:rPr>
          <w:rFonts w:eastAsia="SimSun"/>
          <w:lang w:val="en-US" w:eastAsia="zh-CN"/>
        </w:rPr>
        <w:t>3</w:t>
      </w:r>
      <w:r>
        <w:t>.4</w:t>
      </w:r>
      <w:r>
        <w:rPr>
          <w:rFonts w:asciiTheme="minorHAnsi" w:eastAsiaTheme="minorEastAsia" w:hAnsiTheme="minorHAnsi" w:cstheme="minorBidi"/>
          <w:kern w:val="2"/>
          <w:sz w:val="22"/>
          <w:szCs w:val="22"/>
          <w14:ligatures w14:val="standardContextual"/>
        </w:rPr>
        <w:tab/>
      </w:r>
      <w:r>
        <w:t>TX–RX frequency separation</w:t>
      </w:r>
      <w:r>
        <w:tab/>
      </w:r>
      <w:r>
        <w:fldChar w:fldCharType="begin"/>
      </w:r>
      <w:r>
        <w:instrText xml:space="preserve"> PAGEREF _Toc161665326 \h </w:instrText>
      </w:r>
      <w:r>
        <w:fldChar w:fldCharType="separate"/>
      </w:r>
      <w:r>
        <w:t>43</w:t>
      </w:r>
      <w:r>
        <w:fldChar w:fldCharType="end"/>
      </w:r>
    </w:p>
    <w:p w14:paraId="76B8D489" w14:textId="35163602" w:rsidR="00FD2FAE" w:rsidRDefault="00FD2FAE">
      <w:pPr>
        <w:pStyle w:val="TOC2"/>
        <w:rPr>
          <w:rFonts w:asciiTheme="minorHAnsi" w:eastAsiaTheme="minorEastAsia" w:hAnsiTheme="minorHAnsi" w:cstheme="minorBidi"/>
          <w:kern w:val="2"/>
          <w:sz w:val="22"/>
          <w:szCs w:val="22"/>
          <w14:ligatures w14:val="standardContextual"/>
        </w:rPr>
      </w:pPr>
      <w:r>
        <w:t>5.</w:t>
      </w:r>
      <w:r w:rsidRPr="009C2007">
        <w:rPr>
          <w:lang w:val="en-US" w:eastAsia="zh-CN"/>
        </w:rPr>
        <w:t>4</w:t>
      </w:r>
      <w:r>
        <w:rPr>
          <w:rFonts w:asciiTheme="minorHAnsi" w:eastAsiaTheme="minorEastAsia" w:hAnsiTheme="minorHAnsi" w:cstheme="minorBidi"/>
          <w:kern w:val="2"/>
          <w:sz w:val="22"/>
          <w:szCs w:val="22"/>
          <w14:ligatures w14:val="standardContextual"/>
        </w:rPr>
        <w:tab/>
      </w:r>
      <w:r w:rsidRPr="009C2007">
        <w:rPr>
          <w:lang w:val="en-US" w:eastAsia="zh-CN"/>
        </w:rPr>
        <w:t>NCR-MT c</w:t>
      </w:r>
      <w:r>
        <w:t xml:space="preserve">hannel </w:t>
      </w:r>
      <w:r w:rsidRPr="009C2007">
        <w:rPr>
          <w:lang w:val="en-US" w:eastAsia="zh-CN"/>
        </w:rPr>
        <w:t>bandwidth</w:t>
      </w:r>
      <w:r>
        <w:tab/>
      </w:r>
      <w:r>
        <w:fldChar w:fldCharType="begin"/>
      </w:r>
      <w:r>
        <w:instrText xml:space="preserve"> PAGEREF _Toc161665327 \h </w:instrText>
      </w:r>
      <w:r>
        <w:fldChar w:fldCharType="separate"/>
      </w:r>
      <w:r>
        <w:t>44</w:t>
      </w:r>
      <w:r>
        <w:fldChar w:fldCharType="end"/>
      </w:r>
    </w:p>
    <w:p w14:paraId="2BBE8142" w14:textId="4FBF2D72"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rPr>
        <w:t>5.</w:t>
      </w:r>
      <w:r w:rsidRPr="009C2007">
        <w:rPr>
          <w:rFonts w:eastAsia="SimSun"/>
          <w:lang w:eastAsia="zh-CN"/>
        </w:rPr>
        <w:t>4</w:t>
      </w:r>
      <w:r w:rsidRPr="009C2007">
        <w:rPr>
          <w:rFonts w:eastAsia="SimSun"/>
        </w:rPr>
        <w:t>.1</w:t>
      </w:r>
      <w:r>
        <w:rPr>
          <w:rFonts w:asciiTheme="minorHAnsi" w:eastAsiaTheme="minorEastAsia" w:hAnsiTheme="minorHAnsi" w:cstheme="minorBidi"/>
          <w:kern w:val="2"/>
          <w:sz w:val="22"/>
          <w:szCs w:val="22"/>
          <w14:ligatures w14:val="standardContextual"/>
        </w:rPr>
        <w:tab/>
      </w:r>
      <w:r w:rsidRPr="009C2007">
        <w:rPr>
          <w:rFonts w:eastAsia="SimSun"/>
        </w:rPr>
        <w:t>General</w:t>
      </w:r>
      <w:r>
        <w:tab/>
      </w:r>
      <w:r>
        <w:fldChar w:fldCharType="begin"/>
      </w:r>
      <w:r>
        <w:instrText xml:space="preserve"> PAGEREF _Toc161665328 \h </w:instrText>
      </w:r>
      <w:r>
        <w:fldChar w:fldCharType="separate"/>
      </w:r>
      <w:r>
        <w:t>44</w:t>
      </w:r>
      <w:r>
        <w:fldChar w:fldCharType="end"/>
      </w:r>
    </w:p>
    <w:p w14:paraId="4671939F" w14:textId="02C5B4B3"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Yu Mincho"/>
        </w:rPr>
        <w:t>5.</w:t>
      </w:r>
      <w:r>
        <w:rPr>
          <w:lang w:eastAsia="zh-CN"/>
        </w:rPr>
        <w:t>4</w:t>
      </w:r>
      <w:r w:rsidRPr="009C2007">
        <w:rPr>
          <w:rFonts w:eastAsia="Yu Mincho"/>
        </w:rPr>
        <w:t>.2</w:t>
      </w:r>
      <w:r>
        <w:rPr>
          <w:rFonts w:asciiTheme="minorHAnsi" w:eastAsiaTheme="minorEastAsia" w:hAnsiTheme="minorHAnsi" w:cstheme="minorBidi"/>
          <w:kern w:val="2"/>
          <w:sz w:val="22"/>
          <w:szCs w:val="22"/>
          <w14:ligatures w14:val="standardContextual"/>
        </w:rPr>
        <w:tab/>
      </w:r>
      <w:r w:rsidRPr="009C2007">
        <w:rPr>
          <w:rFonts w:eastAsia="Yu Mincho"/>
        </w:rPr>
        <w:t>Transmission bandwidth configuration</w:t>
      </w:r>
      <w:r>
        <w:tab/>
      </w:r>
      <w:r>
        <w:fldChar w:fldCharType="begin"/>
      </w:r>
      <w:r>
        <w:instrText xml:space="preserve"> PAGEREF _Toc161665329 \h </w:instrText>
      </w:r>
      <w:r>
        <w:fldChar w:fldCharType="separate"/>
      </w:r>
      <w:r>
        <w:t>44</w:t>
      </w:r>
      <w:r>
        <w:fldChar w:fldCharType="end"/>
      </w:r>
    </w:p>
    <w:p w14:paraId="0E392204" w14:textId="4F05A8E5"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Yu Mincho"/>
        </w:rPr>
        <w:t>5.</w:t>
      </w:r>
      <w:r>
        <w:rPr>
          <w:lang w:eastAsia="zh-CN"/>
        </w:rPr>
        <w:t>4</w:t>
      </w:r>
      <w:r w:rsidRPr="009C2007">
        <w:rPr>
          <w:rFonts w:eastAsia="Yu Mincho"/>
        </w:rPr>
        <w:t>.3</w:t>
      </w:r>
      <w:r>
        <w:rPr>
          <w:rFonts w:asciiTheme="minorHAnsi" w:eastAsiaTheme="minorEastAsia" w:hAnsiTheme="minorHAnsi" w:cstheme="minorBidi"/>
          <w:kern w:val="2"/>
          <w:sz w:val="22"/>
          <w:szCs w:val="22"/>
          <w14:ligatures w14:val="standardContextual"/>
        </w:rPr>
        <w:tab/>
      </w:r>
      <w:r w:rsidRPr="009C2007">
        <w:rPr>
          <w:rFonts w:eastAsia="Yu Mincho"/>
        </w:rPr>
        <w:t>Minimum guardband and transmission bandwidth configuration</w:t>
      </w:r>
      <w:r>
        <w:tab/>
      </w:r>
      <w:r>
        <w:fldChar w:fldCharType="begin"/>
      </w:r>
      <w:r>
        <w:instrText xml:space="preserve"> PAGEREF _Toc161665330 \h </w:instrText>
      </w:r>
      <w:r>
        <w:fldChar w:fldCharType="separate"/>
      </w:r>
      <w:r>
        <w:t>44</w:t>
      </w:r>
      <w:r>
        <w:fldChar w:fldCharType="end"/>
      </w:r>
    </w:p>
    <w:p w14:paraId="40DAB278" w14:textId="027E7006"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Yu Mincho"/>
        </w:rPr>
        <w:t>5.</w:t>
      </w:r>
      <w:r>
        <w:rPr>
          <w:lang w:eastAsia="zh-CN"/>
        </w:rPr>
        <w:t>4</w:t>
      </w:r>
      <w:r w:rsidRPr="009C2007">
        <w:rPr>
          <w:rFonts w:eastAsia="Yu Mincho"/>
        </w:rPr>
        <w:t>.4</w:t>
      </w:r>
      <w:r>
        <w:rPr>
          <w:rFonts w:asciiTheme="minorHAnsi" w:eastAsiaTheme="minorEastAsia" w:hAnsiTheme="minorHAnsi" w:cstheme="minorBidi"/>
          <w:kern w:val="2"/>
          <w:sz w:val="22"/>
          <w:szCs w:val="22"/>
          <w14:ligatures w14:val="standardContextual"/>
        </w:rPr>
        <w:tab/>
      </w:r>
      <w:r w:rsidRPr="009C2007">
        <w:rPr>
          <w:rFonts w:eastAsia="Yu Mincho"/>
        </w:rPr>
        <w:t>RB alignment</w:t>
      </w:r>
      <w:r>
        <w:tab/>
      </w:r>
      <w:r>
        <w:fldChar w:fldCharType="begin"/>
      </w:r>
      <w:r>
        <w:instrText xml:space="preserve"> PAGEREF _Toc161665331 \h </w:instrText>
      </w:r>
      <w:r>
        <w:fldChar w:fldCharType="separate"/>
      </w:r>
      <w:r>
        <w:t>45</w:t>
      </w:r>
      <w:r>
        <w:fldChar w:fldCharType="end"/>
      </w:r>
    </w:p>
    <w:p w14:paraId="20FD7638" w14:textId="6F752D07"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Yu Mincho"/>
        </w:rPr>
        <w:t>5.</w:t>
      </w:r>
      <w:r>
        <w:rPr>
          <w:lang w:eastAsia="zh-CN"/>
        </w:rPr>
        <w:t>4</w:t>
      </w:r>
      <w:r w:rsidRPr="009C2007">
        <w:rPr>
          <w:rFonts w:eastAsia="Yu Mincho"/>
        </w:rPr>
        <w:t>.5</w:t>
      </w:r>
      <w:r>
        <w:rPr>
          <w:rFonts w:asciiTheme="minorHAnsi" w:eastAsiaTheme="minorEastAsia" w:hAnsiTheme="minorHAnsi" w:cstheme="minorBidi"/>
          <w:kern w:val="2"/>
          <w:sz w:val="22"/>
          <w:szCs w:val="22"/>
          <w14:ligatures w14:val="standardContextual"/>
        </w:rPr>
        <w:tab/>
      </w:r>
      <w:r>
        <w:rPr>
          <w:lang w:eastAsia="zh-CN"/>
        </w:rPr>
        <w:t>NCR</w:t>
      </w:r>
      <w:r w:rsidRPr="009C2007">
        <w:rPr>
          <w:rFonts w:eastAsia="Yu Mincho"/>
        </w:rPr>
        <w:t>-MT channel bandwidth per operating band</w:t>
      </w:r>
      <w:r>
        <w:tab/>
      </w:r>
      <w:r>
        <w:fldChar w:fldCharType="begin"/>
      </w:r>
      <w:r>
        <w:instrText xml:space="preserve"> PAGEREF _Toc161665332 \h </w:instrText>
      </w:r>
      <w:r>
        <w:fldChar w:fldCharType="separate"/>
      </w:r>
      <w:r>
        <w:t>45</w:t>
      </w:r>
      <w:r>
        <w:fldChar w:fldCharType="end"/>
      </w:r>
    </w:p>
    <w:p w14:paraId="36AD06E7" w14:textId="6F1D4E35" w:rsidR="00FD2FAE" w:rsidRDefault="00FD2FAE">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Conducted characteristics</w:t>
      </w:r>
      <w:r>
        <w:tab/>
      </w:r>
      <w:r>
        <w:fldChar w:fldCharType="begin"/>
      </w:r>
      <w:r>
        <w:instrText xml:space="preserve"> PAGEREF _Toc161665333 \h </w:instrText>
      </w:r>
      <w:r>
        <w:fldChar w:fldCharType="separate"/>
      </w:r>
      <w:r>
        <w:t>45</w:t>
      </w:r>
      <w:r>
        <w:fldChar w:fldCharType="end"/>
      </w:r>
    </w:p>
    <w:p w14:paraId="26EEAD7A" w14:textId="4413A475"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_Toc161665334 \h </w:instrText>
      </w:r>
      <w:r>
        <w:fldChar w:fldCharType="separate"/>
      </w:r>
      <w:r>
        <w:t>45</w:t>
      </w:r>
      <w:r>
        <w:fldChar w:fldCharType="end"/>
      </w:r>
    </w:p>
    <w:p w14:paraId="2D81E7D4" w14:textId="07CB2EDE"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Repeater output power</w:t>
      </w:r>
      <w:r>
        <w:tab/>
      </w:r>
      <w:r>
        <w:fldChar w:fldCharType="begin"/>
      </w:r>
      <w:r>
        <w:instrText xml:space="preserve"> PAGEREF _Toc161665335 \h </w:instrText>
      </w:r>
      <w:r>
        <w:fldChar w:fldCharType="separate"/>
      </w:r>
      <w:r>
        <w:t>45</w:t>
      </w:r>
      <w:r>
        <w:fldChar w:fldCharType="end"/>
      </w:r>
    </w:p>
    <w:p w14:paraId="6BA786EE" w14:textId="356C597D" w:rsidR="00FD2FAE" w:rsidRDefault="00FD2FA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_Toc161665336 \h </w:instrText>
      </w:r>
      <w:r>
        <w:fldChar w:fldCharType="separate"/>
      </w:r>
      <w:r>
        <w:t>45</w:t>
      </w:r>
      <w:r>
        <w:fldChar w:fldCharType="end"/>
      </w:r>
    </w:p>
    <w:p w14:paraId="14F04D47" w14:textId="016B1F82" w:rsidR="00FD2FAE" w:rsidRDefault="00FD2FA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w:t>
      </w:r>
      <w:r>
        <w:t>for RF repeater</w:t>
      </w:r>
      <w:r>
        <w:tab/>
      </w:r>
      <w:r>
        <w:fldChar w:fldCharType="begin"/>
      </w:r>
      <w:r>
        <w:instrText xml:space="preserve"> PAGEREF _Toc161665337 \h </w:instrText>
      </w:r>
      <w:r>
        <w:fldChar w:fldCharType="separate"/>
      </w:r>
      <w:r>
        <w:t>46</w:t>
      </w:r>
      <w:r>
        <w:fldChar w:fldCharType="end"/>
      </w:r>
    </w:p>
    <w:p w14:paraId="61D15729" w14:textId="2B064769" w:rsidR="00FD2FAE" w:rsidRDefault="00FD2FAE">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Minimum requirement for NCR</w:t>
      </w:r>
      <w:r>
        <w:tab/>
      </w:r>
      <w:r>
        <w:fldChar w:fldCharType="begin"/>
      </w:r>
      <w:r>
        <w:instrText xml:space="preserve"> PAGEREF _Toc161665338 \h </w:instrText>
      </w:r>
      <w:r>
        <w:fldChar w:fldCharType="separate"/>
      </w:r>
      <w:r>
        <w:t>47</w:t>
      </w:r>
      <w:r>
        <w:fldChar w:fldCharType="end"/>
      </w:r>
    </w:p>
    <w:p w14:paraId="3709ACD7" w14:textId="451CC87D" w:rsidR="00FD2FAE" w:rsidRDefault="00FD2FAE">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_Toc161665339 \h </w:instrText>
      </w:r>
      <w:r>
        <w:fldChar w:fldCharType="separate"/>
      </w:r>
      <w:r>
        <w:t>47</w:t>
      </w:r>
      <w:r>
        <w:fldChar w:fldCharType="end"/>
      </w:r>
    </w:p>
    <w:p w14:paraId="093891FF" w14:textId="4765CE1E" w:rsidR="00FD2FAE" w:rsidRDefault="00FD2FAE">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Minimum requirement for NCR-Fwd type 1-C</w:t>
      </w:r>
      <w:r>
        <w:tab/>
      </w:r>
      <w:r>
        <w:fldChar w:fldCharType="begin"/>
      </w:r>
      <w:r>
        <w:instrText xml:space="preserve"> PAGEREF _Toc161665340 \h </w:instrText>
      </w:r>
      <w:r>
        <w:fldChar w:fldCharType="separate"/>
      </w:r>
      <w:r>
        <w:t>47</w:t>
      </w:r>
      <w:r>
        <w:fldChar w:fldCharType="end"/>
      </w:r>
    </w:p>
    <w:p w14:paraId="5A45879A" w14:textId="16C57CA9" w:rsidR="00FD2FAE" w:rsidRDefault="00FD2FAE">
      <w:pPr>
        <w:pStyle w:val="TOC5"/>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Minimum requirement for NCR-Fwd type 1-H</w:t>
      </w:r>
      <w:r>
        <w:tab/>
      </w:r>
      <w:r>
        <w:fldChar w:fldCharType="begin"/>
      </w:r>
      <w:r>
        <w:instrText xml:space="preserve"> PAGEREF _Toc161665341 \h </w:instrText>
      </w:r>
      <w:r>
        <w:fldChar w:fldCharType="separate"/>
      </w:r>
      <w:r>
        <w:t>47</w:t>
      </w:r>
      <w:r>
        <w:fldChar w:fldCharType="end"/>
      </w:r>
    </w:p>
    <w:p w14:paraId="386FFFFA" w14:textId="2BF705A6" w:rsidR="00FD2FAE" w:rsidRDefault="00FD2FAE">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Minimum requirement for NCR-MT</w:t>
      </w:r>
      <w:r>
        <w:tab/>
      </w:r>
      <w:r>
        <w:fldChar w:fldCharType="begin"/>
      </w:r>
      <w:r>
        <w:instrText xml:space="preserve"> PAGEREF _Toc161665342 \h </w:instrText>
      </w:r>
      <w:r>
        <w:fldChar w:fldCharType="separate"/>
      </w:r>
      <w:r>
        <w:t>47</w:t>
      </w:r>
      <w:r>
        <w:fldChar w:fldCharType="end"/>
      </w:r>
    </w:p>
    <w:p w14:paraId="3BBBFC47" w14:textId="02E0E050"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6.2.3.2.1</w:t>
      </w:r>
      <w:r>
        <w:rPr>
          <w:rFonts w:asciiTheme="minorHAnsi" w:eastAsiaTheme="minorEastAsia" w:hAnsiTheme="minorHAnsi" w:cstheme="minorBidi"/>
          <w:kern w:val="2"/>
          <w:sz w:val="22"/>
          <w:szCs w:val="22"/>
          <w14:ligatures w14:val="standardContextual"/>
        </w:rPr>
        <w:tab/>
      </w:r>
      <w:r w:rsidRPr="009C2007">
        <w:rPr>
          <w:lang w:val="en-US" w:eastAsia="zh-CN"/>
        </w:rPr>
        <w:t>General</w:t>
      </w:r>
      <w:r>
        <w:tab/>
      </w:r>
      <w:r>
        <w:fldChar w:fldCharType="begin"/>
      </w:r>
      <w:r>
        <w:instrText xml:space="preserve"> PAGEREF _Toc161665343 \h </w:instrText>
      </w:r>
      <w:r>
        <w:fldChar w:fldCharType="separate"/>
      </w:r>
      <w:r>
        <w:t>47</w:t>
      </w:r>
      <w:r>
        <w:fldChar w:fldCharType="end"/>
      </w:r>
    </w:p>
    <w:p w14:paraId="35C9FD32" w14:textId="253DC11E"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6.2.3.2.2</w:t>
      </w:r>
      <w:r>
        <w:rPr>
          <w:rFonts w:asciiTheme="minorHAnsi" w:eastAsiaTheme="minorEastAsia" w:hAnsiTheme="minorHAnsi" w:cstheme="minorBidi"/>
          <w:kern w:val="2"/>
          <w:sz w:val="22"/>
          <w:szCs w:val="22"/>
          <w14:ligatures w14:val="standardContextual"/>
        </w:rPr>
        <w:tab/>
      </w:r>
      <w:r w:rsidRPr="009C2007">
        <w:rPr>
          <w:lang w:val="en-US" w:eastAsia="zh-CN"/>
        </w:rPr>
        <w:t>Minimum requirement for NCR-MT type 1-C and NCR-MT type 1-H</w:t>
      </w:r>
      <w:r>
        <w:tab/>
      </w:r>
      <w:r>
        <w:fldChar w:fldCharType="begin"/>
      </w:r>
      <w:r>
        <w:instrText xml:space="preserve"> PAGEREF _Toc161665344 \h </w:instrText>
      </w:r>
      <w:r>
        <w:fldChar w:fldCharType="separate"/>
      </w:r>
      <w:r>
        <w:t>48</w:t>
      </w:r>
      <w:r>
        <w:fldChar w:fldCharType="end"/>
      </w:r>
    </w:p>
    <w:p w14:paraId="210332FE" w14:textId="0FE7CA49" w:rsidR="00FD2FAE" w:rsidRDefault="00FD2FA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Minimum requirement for NCR</w:t>
      </w:r>
      <w:r>
        <w:tab/>
      </w:r>
      <w:r>
        <w:fldChar w:fldCharType="begin"/>
      </w:r>
      <w:r>
        <w:instrText xml:space="preserve"> PAGEREF _Toc161665345 \h </w:instrText>
      </w:r>
      <w:r>
        <w:fldChar w:fldCharType="separate"/>
      </w:r>
      <w:r>
        <w:t>48</w:t>
      </w:r>
      <w:r>
        <w:fldChar w:fldCharType="end"/>
      </w:r>
    </w:p>
    <w:p w14:paraId="12C80D39" w14:textId="253F018D" w:rsidR="00FD2FAE" w:rsidRDefault="00FD2FA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_Toc161665346 \h </w:instrText>
      </w:r>
      <w:r>
        <w:fldChar w:fldCharType="separate"/>
      </w:r>
      <w:r>
        <w:t>48</w:t>
      </w:r>
      <w:r>
        <w:fldChar w:fldCharType="end"/>
      </w:r>
    </w:p>
    <w:p w14:paraId="1FAFFA1B" w14:textId="0F7442A7" w:rsidR="00FD2FAE" w:rsidRDefault="00FD2FAE">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Minimum requirement for NCR-Fwd type 1-C</w:t>
      </w:r>
      <w:r>
        <w:tab/>
      </w:r>
      <w:r>
        <w:fldChar w:fldCharType="begin"/>
      </w:r>
      <w:r>
        <w:instrText xml:space="preserve"> PAGEREF _Toc161665347 \h </w:instrText>
      </w:r>
      <w:r>
        <w:fldChar w:fldCharType="separate"/>
      </w:r>
      <w:r>
        <w:t>48</w:t>
      </w:r>
      <w:r>
        <w:fldChar w:fldCharType="end"/>
      </w:r>
    </w:p>
    <w:p w14:paraId="3D1AB2B4" w14:textId="2242C43B" w:rsidR="00FD2FAE" w:rsidRDefault="00FD2FAE">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Minimum requirement for NCR-Fwd type 1-H</w:t>
      </w:r>
      <w:r>
        <w:tab/>
      </w:r>
      <w:r>
        <w:fldChar w:fldCharType="begin"/>
      </w:r>
      <w:r>
        <w:instrText xml:space="preserve"> PAGEREF _Toc161665348 \h </w:instrText>
      </w:r>
      <w:r>
        <w:fldChar w:fldCharType="separate"/>
      </w:r>
      <w:r>
        <w:t>48</w:t>
      </w:r>
      <w:r>
        <w:fldChar w:fldCharType="end"/>
      </w:r>
    </w:p>
    <w:p w14:paraId="44467583" w14:textId="0E281D3B"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Frequency stability</w:t>
      </w:r>
      <w:r>
        <w:tab/>
      </w:r>
      <w:r>
        <w:fldChar w:fldCharType="begin"/>
      </w:r>
      <w:r>
        <w:instrText xml:space="preserve"> PAGEREF _Toc161665349 \h </w:instrText>
      </w:r>
      <w:r>
        <w:fldChar w:fldCharType="separate"/>
      </w:r>
      <w:r>
        <w:t>48</w:t>
      </w:r>
      <w:r>
        <w:fldChar w:fldCharType="end"/>
      </w:r>
    </w:p>
    <w:p w14:paraId="5E16FF6D" w14:textId="51D03E3E"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rPr>
        <w:t>6.3.1</w:t>
      </w:r>
      <w:r>
        <w:rPr>
          <w:rFonts w:asciiTheme="minorHAnsi" w:eastAsiaTheme="minorEastAsia" w:hAnsiTheme="minorHAnsi" w:cstheme="minorBidi"/>
          <w:kern w:val="2"/>
          <w:sz w:val="22"/>
          <w:szCs w:val="22"/>
          <w14:ligatures w14:val="standardContextual"/>
        </w:rPr>
        <w:tab/>
      </w:r>
      <w:r w:rsidRPr="009C2007">
        <w:rPr>
          <w:lang w:val="en-US"/>
        </w:rPr>
        <w:t>General</w:t>
      </w:r>
      <w:r>
        <w:tab/>
      </w:r>
      <w:r>
        <w:fldChar w:fldCharType="begin"/>
      </w:r>
      <w:r>
        <w:instrText xml:space="preserve"> PAGEREF _Toc161665350 \h </w:instrText>
      </w:r>
      <w:r>
        <w:fldChar w:fldCharType="separate"/>
      </w:r>
      <w:r>
        <w:t>48</w:t>
      </w:r>
      <w:r>
        <w:fldChar w:fldCharType="end"/>
      </w:r>
    </w:p>
    <w:p w14:paraId="3351D476" w14:textId="7FAA47F6"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rPr>
        <w:t>6.3.2</w:t>
      </w:r>
      <w:r>
        <w:rPr>
          <w:rFonts w:asciiTheme="minorHAnsi" w:eastAsiaTheme="minorEastAsia" w:hAnsiTheme="minorHAnsi" w:cstheme="minorBidi"/>
          <w:kern w:val="2"/>
          <w:sz w:val="22"/>
          <w:szCs w:val="22"/>
          <w14:ligatures w14:val="standardContextual"/>
        </w:rPr>
        <w:tab/>
      </w:r>
      <w:r w:rsidRPr="009C2007">
        <w:rPr>
          <w:lang w:val="en-US"/>
        </w:rPr>
        <w:t>Minimum requirement for RF repeater</w:t>
      </w:r>
      <w:r>
        <w:tab/>
      </w:r>
      <w:r>
        <w:fldChar w:fldCharType="begin"/>
      </w:r>
      <w:r>
        <w:instrText xml:space="preserve"> PAGEREF _Toc161665351 \h </w:instrText>
      </w:r>
      <w:r>
        <w:fldChar w:fldCharType="separate"/>
      </w:r>
      <w:r>
        <w:t>48</w:t>
      </w:r>
      <w:r>
        <w:fldChar w:fldCharType="end"/>
      </w:r>
    </w:p>
    <w:p w14:paraId="655080DE" w14:textId="56D8D988" w:rsidR="00FD2FAE" w:rsidRDefault="00FD2FA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Minimum requirement for NCR</w:t>
      </w:r>
      <w:r>
        <w:tab/>
      </w:r>
      <w:r>
        <w:fldChar w:fldCharType="begin"/>
      </w:r>
      <w:r>
        <w:instrText xml:space="preserve"> PAGEREF _Toc161665352 \h </w:instrText>
      </w:r>
      <w:r>
        <w:fldChar w:fldCharType="separate"/>
      </w:r>
      <w:r>
        <w:t>48</w:t>
      </w:r>
      <w:r>
        <w:fldChar w:fldCharType="end"/>
      </w:r>
    </w:p>
    <w:p w14:paraId="5C6CA1DC" w14:textId="503D2518" w:rsidR="00FD2FAE" w:rsidRDefault="00FD2FA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_Toc161665353 \h </w:instrText>
      </w:r>
      <w:r>
        <w:fldChar w:fldCharType="separate"/>
      </w:r>
      <w:r>
        <w:t>48</w:t>
      </w:r>
      <w:r>
        <w:fldChar w:fldCharType="end"/>
      </w:r>
    </w:p>
    <w:p w14:paraId="4E8A4D43" w14:textId="3BAE88DA" w:rsidR="00FD2FAE" w:rsidRDefault="00FD2FAE">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Minimum requirement for NCR-Fwd type 1-C</w:t>
      </w:r>
      <w:r>
        <w:tab/>
      </w:r>
      <w:r>
        <w:fldChar w:fldCharType="begin"/>
      </w:r>
      <w:r>
        <w:instrText xml:space="preserve"> PAGEREF _Toc161665354 \h </w:instrText>
      </w:r>
      <w:r>
        <w:fldChar w:fldCharType="separate"/>
      </w:r>
      <w:r>
        <w:t>48</w:t>
      </w:r>
      <w:r>
        <w:fldChar w:fldCharType="end"/>
      </w:r>
    </w:p>
    <w:p w14:paraId="2AC2E31A" w14:textId="2633AD67" w:rsidR="00FD2FAE" w:rsidRDefault="00FD2FAE">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Minimum requirement for NCR-Fwd type 1-H</w:t>
      </w:r>
      <w:r>
        <w:tab/>
      </w:r>
      <w:r>
        <w:fldChar w:fldCharType="begin"/>
      </w:r>
      <w:r>
        <w:instrText xml:space="preserve"> PAGEREF _Toc161665355 \h </w:instrText>
      </w:r>
      <w:r>
        <w:fldChar w:fldCharType="separate"/>
      </w:r>
      <w:r>
        <w:t>49</w:t>
      </w:r>
      <w:r>
        <w:fldChar w:fldCharType="end"/>
      </w:r>
    </w:p>
    <w:p w14:paraId="118F152B" w14:textId="1CC17CFE"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rPr>
          <w:lang w:eastAsia="zh-CN"/>
        </w:rPr>
        <w:t>Out of band gain</w:t>
      </w:r>
      <w:r>
        <w:tab/>
      </w:r>
      <w:r>
        <w:fldChar w:fldCharType="begin"/>
      </w:r>
      <w:r>
        <w:instrText xml:space="preserve"> PAGEREF _Toc161665356 \h </w:instrText>
      </w:r>
      <w:r>
        <w:fldChar w:fldCharType="separate"/>
      </w:r>
      <w:r>
        <w:t>49</w:t>
      </w:r>
      <w:r>
        <w:fldChar w:fldCharType="end"/>
      </w:r>
    </w:p>
    <w:p w14:paraId="392BD95B" w14:textId="716CA711"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_Toc161665357 \h </w:instrText>
      </w:r>
      <w:r>
        <w:fldChar w:fldCharType="separate"/>
      </w:r>
      <w:r>
        <w:t>49</w:t>
      </w:r>
      <w:r>
        <w:fldChar w:fldCharType="end"/>
      </w:r>
    </w:p>
    <w:p w14:paraId="623E3D84" w14:textId="42347004" w:rsidR="00FD2FAE" w:rsidRDefault="00FD2FA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 for RF repeater</w:t>
      </w:r>
      <w:r>
        <w:tab/>
      </w:r>
      <w:r>
        <w:fldChar w:fldCharType="begin"/>
      </w:r>
      <w:r>
        <w:instrText xml:space="preserve"> PAGEREF _Toc161665358 \h </w:instrText>
      </w:r>
      <w:r>
        <w:fldChar w:fldCharType="separate"/>
      </w:r>
      <w:r>
        <w:t>49</w:t>
      </w:r>
      <w:r>
        <w:fldChar w:fldCharType="end"/>
      </w:r>
    </w:p>
    <w:p w14:paraId="08CAD968" w14:textId="39C10BC8" w:rsidR="00FD2FAE" w:rsidRDefault="00FD2FAE">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Minimum requirement for NCR</w:t>
      </w:r>
      <w:r>
        <w:tab/>
      </w:r>
      <w:r>
        <w:fldChar w:fldCharType="begin"/>
      </w:r>
      <w:r>
        <w:instrText xml:space="preserve"> PAGEREF _Toc161665359 \h </w:instrText>
      </w:r>
      <w:r>
        <w:fldChar w:fldCharType="separate"/>
      </w:r>
      <w:r>
        <w:t>49</w:t>
      </w:r>
      <w:r>
        <w:fldChar w:fldCharType="end"/>
      </w:r>
    </w:p>
    <w:p w14:paraId="69032632" w14:textId="0764C922" w:rsidR="00FD2FAE" w:rsidRDefault="00FD2FAE">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_Toc161665360 \h </w:instrText>
      </w:r>
      <w:r>
        <w:fldChar w:fldCharType="separate"/>
      </w:r>
      <w:r>
        <w:t>49</w:t>
      </w:r>
      <w:r>
        <w:fldChar w:fldCharType="end"/>
      </w:r>
    </w:p>
    <w:p w14:paraId="38DD4DF1" w14:textId="5E916905" w:rsidR="00FD2FAE" w:rsidRDefault="00FD2FAE">
      <w:pPr>
        <w:pStyle w:val="TOC5"/>
        <w:rPr>
          <w:rFonts w:asciiTheme="minorHAnsi" w:eastAsiaTheme="minorEastAsia" w:hAnsiTheme="minorHAnsi" w:cstheme="minorBidi"/>
          <w:kern w:val="2"/>
          <w:sz w:val="22"/>
          <w:szCs w:val="22"/>
          <w14:ligatures w14:val="standardContextual"/>
        </w:rPr>
      </w:pPr>
      <w:r>
        <w:t>6.4.3.1.1</w:t>
      </w:r>
      <w:r>
        <w:rPr>
          <w:rFonts w:asciiTheme="minorHAnsi" w:eastAsiaTheme="minorEastAsia" w:hAnsiTheme="minorHAnsi" w:cstheme="minorBidi"/>
          <w:kern w:val="2"/>
          <w:sz w:val="22"/>
          <w:szCs w:val="22"/>
          <w14:ligatures w14:val="standardContextual"/>
        </w:rPr>
        <w:tab/>
      </w:r>
      <w:r>
        <w:t>Minimum requirement for NCR-Fwd type 1-C</w:t>
      </w:r>
      <w:r>
        <w:tab/>
      </w:r>
      <w:r>
        <w:fldChar w:fldCharType="begin"/>
      </w:r>
      <w:r>
        <w:instrText xml:space="preserve"> PAGEREF _Toc161665361 \h </w:instrText>
      </w:r>
      <w:r>
        <w:fldChar w:fldCharType="separate"/>
      </w:r>
      <w:r>
        <w:t>49</w:t>
      </w:r>
      <w:r>
        <w:fldChar w:fldCharType="end"/>
      </w:r>
    </w:p>
    <w:p w14:paraId="1D03E11B" w14:textId="17424A30" w:rsidR="00FD2FAE" w:rsidRDefault="00FD2FAE">
      <w:pPr>
        <w:pStyle w:val="TOC5"/>
        <w:rPr>
          <w:rFonts w:asciiTheme="minorHAnsi" w:eastAsiaTheme="minorEastAsia" w:hAnsiTheme="minorHAnsi" w:cstheme="minorBidi"/>
          <w:kern w:val="2"/>
          <w:sz w:val="22"/>
          <w:szCs w:val="22"/>
          <w14:ligatures w14:val="standardContextual"/>
        </w:rPr>
      </w:pPr>
      <w:r>
        <w:t>6.4.3.1.2</w:t>
      </w:r>
      <w:r>
        <w:rPr>
          <w:rFonts w:asciiTheme="minorHAnsi" w:eastAsiaTheme="minorEastAsia" w:hAnsiTheme="minorHAnsi" w:cstheme="minorBidi"/>
          <w:kern w:val="2"/>
          <w:sz w:val="22"/>
          <w:szCs w:val="22"/>
          <w14:ligatures w14:val="standardContextual"/>
        </w:rPr>
        <w:tab/>
      </w:r>
      <w:r>
        <w:t>Minimum requirement for NCR-Fwd type 1-H</w:t>
      </w:r>
      <w:r>
        <w:tab/>
      </w:r>
      <w:r>
        <w:fldChar w:fldCharType="begin"/>
      </w:r>
      <w:r>
        <w:instrText xml:space="preserve"> PAGEREF _Toc161665362 \h </w:instrText>
      </w:r>
      <w:r>
        <w:fldChar w:fldCharType="separate"/>
      </w:r>
      <w:r>
        <w:t>50</w:t>
      </w:r>
      <w:r>
        <w:fldChar w:fldCharType="end"/>
      </w:r>
    </w:p>
    <w:p w14:paraId="38DF9862" w14:textId="41801882" w:rsidR="00FD2FAE" w:rsidRDefault="00FD2FAE">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_Toc161665363 \h </w:instrText>
      </w:r>
      <w:r>
        <w:fldChar w:fldCharType="separate"/>
      </w:r>
      <w:r>
        <w:t>50</w:t>
      </w:r>
      <w:r>
        <w:fldChar w:fldCharType="end"/>
      </w:r>
    </w:p>
    <w:p w14:paraId="74E5BDB1" w14:textId="0D174AB8" w:rsidR="00FD2FAE" w:rsidRDefault="00FD2FA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_Toc161665364 \h </w:instrText>
      </w:r>
      <w:r>
        <w:fldChar w:fldCharType="separate"/>
      </w:r>
      <w:r>
        <w:t>50</w:t>
      </w:r>
      <w:r>
        <w:fldChar w:fldCharType="end"/>
      </w:r>
    </w:p>
    <w:p w14:paraId="2CAB2431" w14:textId="1A35BAA1" w:rsidR="00FD2FAE" w:rsidRDefault="00FD2FA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_Toc161665365 \h </w:instrText>
      </w:r>
      <w:r>
        <w:fldChar w:fldCharType="separate"/>
      </w:r>
      <w:r>
        <w:t>51</w:t>
      </w:r>
      <w:r>
        <w:fldChar w:fldCharType="end"/>
      </w:r>
    </w:p>
    <w:p w14:paraId="3C982D10" w14:textId="6EE052A5" w:rsidR="00FD2FAE" w:rsidRDefault="00FD2FAE">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_Toc161665366 \h </w:instrText>
      </w:r>
      <w:r>
        <w:fldChar w:fldCharType="separate"/>
      </w:r>
      <w:r>
        <w:t>51</w:t>
      </w:r>
      <w:r>
        <w:fldChar w:fldCharType="end"/>
      </w:r>
    </w:p>
    <w:p w14:paraId="3505A0AB" w14:textId="3B57A8AC" w:rsidR="00FD2FAE" w:rsidRDefault="00FD2FAE">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 xml:space="preserve">Limits and </w:t>
      </w:r>
      <w:r w:rsidRPr="009C2007">
        <w:rPr>
          <w:i/>
          <w:iCs/>
        </w:rPr>
        <w:t>basic limits</w:t>
      </w:r>
      <w:r>
        <w:tab/>
      </w:r>
      <w:r>
        <w:fldChar w:fldCharType="begin"/>
      </w:r>
      <w:r>
        <w:instrText xml:space="preserve"> PAGEREF _Toc161665367 \h </w:instrText>
      </w:r>
      <w:r>
        <w:fldChar w:fldCharType="separate"/>
      </w:r>
      <w:r>
        <w:t>51</w:t>
      </w:r>
      <w:r>
        <w:fldChar w:fldCharType="end"/>
      </w:r>
    </w:p>
    <w:p w14:paraId="33F1A281" w14:textId="2BA9F164" w:rsidR="00FD2FAE" w:rsidRDefault="00FD2FAE">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_Toc161665368 \h </w:instrText>
      </w:r>
      <w:r>
        <w:fldChar w:fldCharType="separate"/>
      </w:r>
      <w:r>
        <w:t>56</w:t>
      </w:r>
      <w:r>
        <w:fldChar w:fldCharType="end"/>
      </w:r>
    </w:p>
    <w:p w14:paraId="57F3F54B" w14:textId="014B094D" w:rsidR="00FD2FAE" w:rsidRDefault="00FD2FAE">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_Toc161665369 \h </w:instrText>
      </w:r>
      <w:r>
        <w:fldChar w:fldCharType="separate"/>
      </w:r>
      <w:r>
        <w:t>56</w:t>
      </w:r>
      <w:r>
        <w:fldChar w:fldCharType="end"/>
      </w:r>
    </w:p>
    <w:p w14:paraId="4516348F" w14:textId="496A89EF" w:rsidR="00FD2FAE" w:rsidRDefault="00FD2FAE">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Minimum requirements for NCR-Fwd</w:t>
      </w:r>
      <w:r>
        <w:tab/>
      </w:r>
      <w:r>
        <w:fldChar w:fldCharType="begin"/>
      </w:r>
      <w:r>
        <w:instrText xml:space="preserve"> PAGEREF _Toc161665370 \h </w:instrText>
      </w:r>
      <w:r>
        <w:fldChar w:fldCharType="separate"/>
      </w:r>
      <w:r>
        <w:t>56</w:t>
      </w:r>
      <w:r>
        <w:fldChar w:fldCharType="end"/>
      </w:r>
    </w:p>
    <w:p w14:paraId="7FEB2484" w14:textId="42D9CB94" w:rsidR="00FD2FAE" w:rsidRDefault="00FD2FAE">
      <w:pPr>
        <w:pStyle w:val="TOC5"/>
        <w:rPr>
          <w:rFonts w:asciiTheme="minorHAnsi" w:eastAsiaTheme="minorEastAsia" w:hAnsiTheme="minorHAnsi" w:cstheme="minorBidi"/>
          <w:kern w:val="2"/>
          <w:sz w:val="22"/>
          <w:szCs w:val="22"/>
          <w14:ligatures w14:val="standardContextual"/>
        </w:rPr>
      </w:pPr>
      <w:r>
        <w:t>6.5.2.4.</w:t>
      </w:r>
      <w:r w:rsidRPr="009C2007">
        <w:rPr>
          <w:lang w:val="en-US" w:eastAsia="zh-CN"/>
        </w:rPr>
        <w:t>2</w:t>
      </w:r>
      <w:r>
        <w:rPr>
          <w:rFonts w:asciiTheme="minorHAnsi" w:eastAsiaTheme="minorEastAsia" w:hAnsiTheme="minorHAnsi" w:cstheme="minorBidi"/>
          <w:kern w:val="2"/>
          <w:sz w:val="22"/>
          <w:szCs w:val="22"/>
          <w14:ligatures w14:val="standardContextual"/>
        </w:rPr>
        <w:tab/>
      </w:r>
      <w:r>
        <w:t>Minimum requirement for NCR</w:t>
      </w:r>
      <w:r w:rsidRPr="009C2007">
        <w:rPr>
          <w:lang w:val="en-US" w:eastAsia="zh-CN"/>
        </w:rPr>
        <w:t>-MT</w:t>
      </w:r>
      <w:r>
        <w:tab/>
      </w:r>
      <w:r>
        <w:fldChar w:fldCharType="begin"/>
      </w:r>
      <w:r>
        <w:instrText xml:space="preserve"> PAGEREF _Toc161665371 \h </w:instrText>
      </w:r>
      <w:r>
        <w:fldChar w:fldCharType="separate"/>
      </w:r>
      <w:r>
        <w:t>57</w:t>
      </w:r>
      <w:r>
        <w:fldChar w:fldCharType="end"/>
      </w:r>
    </w:p>
    <w:p w14:paraId="7AE4E299" w14:textId="2D788FA0" w:rsidR="00FD2FAE" w:rsidRDefault="00FD2FA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_Toc161665372 \h </w:instrText>
      </w:r>
      <w:r>
        <w:fldChar w:fldCharType="separate"/>
      </w:r>
      <w:r>
        <w:t>58</w:t>
      </w:r>
      <w:r>
        <w:fldChar w:fldCharType="end"/>
      </w:r>
    </w:p>
    <w:p w14:paraId="39D5F128" w14:textId="6C486EFC" w:rsidR="00FD2FAE" w:rsidRDefault="00FD2FAE">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_Toc161665373 \h </w:instrText>
      </w:r>
      <w:r>
        <w:fldChar w:fldCharType="separate"/>
      </w:r>
      <w:r>
        <w:t>58</w:t>
      </w:r>
      <w:r>
        <w:fldChar w:fldCharType="end"/>
      </w:r>
    </w:p>
    <w:p w14:paraId="5F9162D2" w14:textId="0E462383" w:rsidR="00FD2FAE" w:rsidRDefault="00FD2FAE">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B</w:t>
      </w:r>
      <w:r w:rsidRPr="009C2007">
        <w:rPr>
          <w:rFonts w:eastAsia="SimSun"/>
          <w:lang w:eastAsia="zh-CN"/>
        </w:rPr>
        <w:t>asic limits</w:t>
      </w:r>
      <w:r>
        <w:tab/>
      </w:r>
      <w:r>
        <w:fldChar w:fldCharType="begin"/>
      </w:r>
      <w:r>
        <w:instrText xml:space="preserve"> PAGEREF _Toc161665374 \h </w:instrText>
      </w:r>
      <w:r>
        <w:fldChar w:fldCharType="separate"/>
      </w:r>
      <w:r>
        <w:t>60</w:t>
      </w:r>
      <w:r>
        <w:fldChar w:fldCharType="end"/>
      </w:r>
    </w:p>
    <w:p w14:paraId="67890394" w14:textId="2DC300A0" w:rsidR="00FD2FAE" w:rsidRDefault="00FD2FAE">
      <w:pPr>
        <w:pStyle w:val="TOC5"/>
        <w:rPr>
          <w:rFonts w:asciiTheme="minorHAnsi" w:eastAsiaTheme="minorEastAsia" w:hAnsiTheme="minorHAnsi" w:cstheme="minorBidi"/>
          <w:kern w:val="2"/>
          <w:sz w:val="22"/>
          <w:szCs w:val="22"/>
          <w14:ligatures w14:val="standardContextual"/>
        </w:rPr>
      </w:pPr>
      <w:r>
        <w:t>6.5.3.2.1</w:t>
      </w:r>
      <w:r>
        <w:rPr>
          <w:rFonts w:asciiTheme="minorHAnsi" w:eastAsiaTheme="minorEastAsia" w:hAnsiTheme="minorHAnsi" w:cstheme="minorBidi"/>
          <w:kern w:val="2"/>
          <w:sz w:val="22"/>
          <w:szCs w:val="22"/>
          <w14:ligatures w14:val="standardContextual"/>
        </w:rPr>
        <w:tab/>
      </w:r>
      <w:r w:rsidRPr="009C2007">
        <w:rPr>
          <w:rFonts w:eastAsia="SimSun"/>
          <w:lang w:eastAsia="zh-CN"/>
        </w:rPr>
        <w:t>basic limits</w:t>
      </w:r>
      <w:r>
        <w:t xml:space="preserve"> </w:t>
      </w:r>
      <w:r>
        <w:rPr>
          <w:lang w:eastAsia="zh-CN"/>
        </w:rPr>
        <w:t xml:space="preserve">for Wide Area </w:t>
      </w:r>
      <w:r w:rsidRPr="009C2007">
        <w:rPr>
          <w:iCs/>
          <w:lang w:eastAsia="zh-CN"/>
        </w:rPr>
        <w:t>repeater type 1-C</w:t>
      </w:r>
      <w:r>
        <w:rPr>
          <w:lang w:eastAsia="zh-CN"/>
        </w:rPr>
        <w:t xml:space="preserve"> (Category A)</w:t>
      </w:r>
      <w:r>
        <w:tab/>
      </w:r>
      <w:r>
        <w:fldChar w:fldCharType="begin"/>
      </w:r>
      <w:r>
        <w:instrText xml:space="preserve"> PAGEREF _Toc161665375 \h </w:instrText>
      </w:r>
      <w:r>
        <w:fldChar w:fldCharType="separate"/>
      </w:r>
      <w:r>
        <w:t>60</w:t>
      </w:r>
      <w:r>
        <w:fldChar w:fldCharType="end"/>
      </w:r>
    </w:p>
    <w:p w14:paraId="0E5B372F" w14:textId="194022CB" w:rsidR="00FD2FAE" w:rsidRDefault="00FD2FAE">
      <w:pPr>
        <w:pStyle w:val="TOC5"/>
        <w:rPr>
          <w:rFonts w:asciiTheme="minorHAnsi" w:eastAsiaTheme="minorEastAsia" w:hAnsiTheme="minorHAnsi" w:cstheme="minorBidi"/>
          <w:kern w:val="2"/>
          <w:sz w:val="22"/>
          <w:szCs w:val="22"/>
          <w14:ligatures w14:val="standardContextual"/>
        </w:rPr>
      </w:pPr>
      <w:r>
        <w:t>6.5.3.2.2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Basic limit</w:t>
      </w:r>
      <w:r>
        <w:t xml:space="preserve"> </w:t>
      </w:r>
      <w:r>
        <w:rPr>
          <w:lang w:eastAsia="zh-CN"/>
        </w:rPr>
        <w:t xml:space="preserve">for Wide Area </w:t>
      </w:r>
      <w:r w:rsidRPr="009C2007">
        <w:rPr>
          <w:i/>
          <w:iCs/>
          <w:lang w:eastAsia="zh-CN"/>
        </w:rPr>
        <w:t>repeater type 1-C</w:t>
      </w:r>
      <w:r>
        <w:t xml:space="preserve"> (Category B)</w:t>
      </w:r>
      <w:r>
        <w:tab/>
      </w:r>
      <w:r>
        <w:fldChar w:fldCharType="begin"/>
      </w:r>
      <w:r>
        <w:instrText xml:space="preserve"> PAGEREF _Toc161665376 \h </w:instrText>
      </w:r>
      <w:r>
        <w:fldChar w:fldCharType="separate"/>
      </w:r>
      <w:r>
        <w:t>61</w:t>
      </w:r>
      <w:r>
        <w:fldChar w:fldCharType="end"/>
      </w:r>
    </w:p>
    <w:p w14:paraId="5C60C78F" w14:textId="15E18081" w:rsidR="00FD2FAE" w:rsidRDefault="00FD2FAE">
      <w:pPr>
        <w:pStyle w:val="TOC5"/>
        <w:rPr>
          <w:rFonts w:asciiTheme="minorHAnsi" w:eastAsiaTheme="minorEastAsia" w:hAnsiTheme="minorHAnsi" w:cstheme="minorBidi"/>
          <w:kern w:val="2"/>
          <w:sz w:val="22"/>
          <w:szCs w:val="22"/>
          <w14:ligatures w14:val="standardContextual"/>
        </w:rPr>
      </w:pPr>
      <w:r>
        <w:t>6.5.3.2.3</w:t>
      </w:r>
      <w:r>
        <w:rPr>
          <w:rFonts w:asciiTheme="minorHAnsi" w:eastAsiaTheme="minorEastAsia" w:hAnsiTheme="minorHAnsi" w:cstheme="minorBidi"/>
          <w:kern w:val="2"/>
          <w:sz w:val="22"/>
          <w:szCs w:val="22"/>
          <w14:ligatures w14:val="standardContextual"/>
        </w:rPr>
        <w:tab/>
      </w:r>
      <w:r w:rsidRPr="009C2007">
        <w:rPr>
          <w:i/>
          <w:iCs/>
        </w:rPr>
        <w:t>Basic limits</w:t>
      </w:r>
      <w:r>
        <w:t xml:space="preserve"> for Medium Range </w:t>
      </w:r>
      <w:r w:rsidRPr="009C2007">
        <w:rPr>
          <w:i/>
          <w:iCs/>
        </w:rPr>
        <w:t>repeater type 1-C</w:t>
      </w:r>
      <w:r>
        <w:t xml:space="preserve"> (Category A and B) for DL</w:t>
      </w:r>
      <w:r>
        <w:tab/>
      </w:r>
      <w:r>
        <w:fldChar w:fldCharType="begin"/>
      </w:r>
      <w:r>
        <w:instrText xml:space="preserve"> PAGEREF _Toc161665377 \h </w:instrText>
      </w:r>
      <w:r>
        <w:fldChar w:fldCharType="separate"/>
      </w:r>
      <w:r>
        <w:t>63</w:t>
      </w:r>
      <w:r>
        <w:fldChar w:fldCharType="end"/>
      </w:r>
    </w:p>
    <w:p w14:paraId="07D4AFB7" w14:textId="5AA4F385" w:rsidR="00FD2FAE" w:rsidRDefault="00FD2FAE">
      <w:pPr>
        <w:pStyle w:val="TOC5"/>
        <w:rPr>
          <w:rFonts w:asciiTheme="minorHAnsi" w:eastAsiaTheme="minorEastAsia" w:hAnsiTheme="minorHAnsi" w:cstheme="minorBidi"/>
          <w:kern w:val="2"/>
          <w:sz w:val="22"/>
          <w:szCs w:val="22"/>
          <w14:ligatures w14:val="standardContextual"/>
        </w:rPr>
      </w:pPr>
      <w:r>
        <w:t>6.5.3.2.4</w:t>
      </w:r>
      <w:r>
        <w:rPr>
          <w:rFonts w:asciiTheme="minorHAnsi" w:eastAsiaTheme="minorEastAsia" w:hAnsiTheme="minorHAnsi" w:cstheme="minorBidi"/>
          <w:kern w:val="2"/>
          <w:sz w:val="22"/>
          <w:szCs w:val="22"/>
          <w14:ligatures w14:val="standardContextual"/>
        </w:rPr>
        <w:tab/>
      </w:r>
      <w:r w:rsidRPr="009C2007">
        <w:rPr>
          <w:i/>
          <w:iCs/>
        </w:rPr>
        <w:t>Basic limits</w:t>
      </w:r>
      <w:r>
        <w:t xml:space="preserve"> </w:t>
      </w:r>
      <w:r>
        <w:rPr>
          <w:lang w:eastAsia="zh-CN"/>
        </w:rPr>
        <w:t xml:space="preserve">for Local Area </w:t>
      </w:r>
      <w:r w:rsidRPr="009C2007">
        <w:rPr>
          <w:i/>
          <w:iCs/>
          <w:lang w:eastAsia="zh-CN"/>
        </w:rPr>
        <w:t>repeater type 1-C</w:t>
      </w:r>
      <w:r>
        <w:rPr>
          <w:lang w:eastAsia="zh-CN"/>
        </w:rPr>
        <w:t xml:space="preserve"> (Category A and B)</w:t>
      </w:r>
      <w:r>
        <w:tab/>
      </w:r>
      <w:r>
        <w:fldChar w:fldCharType="begin"/>
      </w:r>
      <w:r>
        <w:instrText xml:space="preserve"> PAGEREF _Toc161665378 \h </w:instrText>
      </w:r>
      <w:r>
        <w:fldChar w:fldCharType="separate"/>
      </w:r>
      <w:r>
        <w:t>65</w:t>
      </w:r>
      <w:r>
        <w:fldChar w:fldCharType="end"/>
      </w:r>
    </w:p>
    <w:p w14:paraId="0565AF24" w14:textId="43EBEAE4" w:rsidR="00FD2FAE" w:rsidRDefault="00FD2FAE">
      <w:pPr>
        <w:pStyle w:val="TOC5"/>
        <w:rPr>
          <w:rFonts w:asciiTheme="minorHAnsi" w:eastAsiaTheme="minorEastAsia" w:hAnsiTheme="minorHAnsi" w:cstheme="minorBidi"/>
          <w:kern w:val="2"/>
          <w:sz w:val="22"/>
          <w:szCs w:val="22"/>
          <w14:ligatures w14:val="standardContextual"/>
        </w:rPr>
      </w:pPr>
      <w:r>
        <w:t>6.5.3.2.5</w:t>
      </w:r>
      <w:r>
        <w:rPr>
          <w:rFonts w:asciiTheme="minorHAnsi" w:eastAsiaTheme="minorEastAsia" w:hAnsiTheme="minorHAnsi" w:cstheme="minorBidi"/>
          <w:kern w:val="2"/>
          <w:sz w:val="22"/>
          <w:szCs w:val="22"/>
          <w14:ligatures w14:val="standardContextual"/>
        </w:rPr>
        <w:tab/>
      </w:r>
      <w:r>
        <w:t xml:space="preserve">Additional </w:t>
      </w:r>
      <w:r w:rsidRPr="009C2007">
        <w:rPr>
          <w:i/>
          <w:iCs/>
        </w:rPr>
        <w:t>basic limits</w:t>
      </w:r>
      <w:r>
        <w:tab/>
      </w:r>
      <w:r>
        <w:fldChar w:fldCharType="begin"/>
      </w:r>
      <w:r>
        <w:instrText xml:space="preserve"> PAGEREF _Toc161665379 \h </w:instrText>
      </w:r>
      <w:r>
        <w:fldChar w:fldCharType="separate"/>
      </w:r>
      <w:r>
        <w:t>66</w:t>
      </w:r>
      <w:r>
        <w:fldChar w:fldCharType="end"/>
      </w:r>
    </w:p>
    <w:p w14:paraId="28FC9946" w14:textId="319C790D" w:rsidR="00FD2FAE" w:rsidRDefault="00FD2FAE">
      <w:pPr>
        <w:pStyle w:val="TOC5"/>
        <w:rPr>
          <w:rFonts w:asciiTheme="minorHAnsi" w:eastAsiaTheme="minorEastAsia" w:hAnsiTheme="minorHAnsi" w:cstheme="minorBidi"/>
          <w:kern w:val="2"/>
          <w:sz w:val="22"/>
          <w:szCs w:val="22"/>
          <w14:ligatures w14:val="standardContextual"/>
        </w:rPr>
      </w:pPr>
      <w:r>
        <w:t>6.5.3.2.6</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Basic limit</w:t>
      </w:r>
      <w:r>
        <w:t xml:space="preserve"> inside passband with no UL input signal</w:t>
      </w:r>
      <w:r>
        <w:tab/>
      </w:r>
      <w:r>
        <w:fldChar w:fldCharType="begin"/>
      </w:r>
      <w:r>
        <w:instrText xml:space="preserve"> PAGEREF _Toc161665380 \h </w:instrText>
      </w:r>
      <w:r>
        <w:fldChar w:fldCharType="separate"/>
      </w:r>
      <w:r>
        <w:t>67</w:t>
      </w:r>
      <w:r>
        <w:fldChar w:fldCharType="end"/>
      </w:r>
    </w:p>
    <w:p w14:paraId="7D90D7CF" w14:textId="1B997E80" w:rsidR="00FD2FAE" w:rsidRDefault="00FD2FAE">
      <w:pPr>
        <w:pStyle w:val="TOC4"/>
        <w:rPr>
          <w:rFonts w:asciiTheme="minorHAnsi" w:eastAsiaTheme="minorEastAsia" w:hAnsiTheme="minorHAnsi" w:cstheme="minorBidi"/>
          <w:kern w:val="2"/>
          <w:sz w:val="22"/>
          <w:szCs w:val="22"/>
          <w14:ligatures w14:val="standardContextual"/>
        </w:rPr>
      </w:pPr>
      <w:r>
        <w:t>6.5.3.</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 for NCR</w:t>
      </w:r>
      <w:r>
        <w:tab/>
      </w:r>
      <w:r>
        <w:fldChar w:fldCharType="begin"/>
      </w:r>
      <w:r>
        <w:instrText xml:space="preserve"> PAGEREF _Toc161665381 \h </w:instrText>
      </w:r>
      <w:r>
        <w:fldChar w:fldCharType="separate"/>
      </w:r>
      <w:r>
        <w:t>68</w:t>
      </w:r>
      <w:r>
        <w:fldChar w:fldCharType="end"/>
      </w:r>
    </w:p>
    <w:p w14:paraId="38B4280C" w14:textId="5B59F2F1" w:rsidR="00FD2FAE" w:rsidRDefault="00FD2FAE">
      <w:pPr>
        <w:pStyle w:val="TOC5"/>
        <w:rPr>
          <w:rFonts w:asciiTheme="minorHAnsi" w:eastAsiaTheme="minorEastAsia" w:hAnsiTheme="minorHAnsi" w:cstheme="minorBidi"/>
          <w:kern w:val="2"/>
          <w:sz w:val="22"/>
          <w:szCs w:val="22"/>
          <w14:ligatures w14:val="standardContextual"/>
        </w:rPr>
      </w:pPr>
      <w:r>
        <w:t>6.5.</w:t>
      </w:r>
      <w:r w:rsidRPr="009C2007">
        <w:rPr>
          <w:rFonts w:eastAsia="SimSun"/>
          <w:lang w:val="en-US" w:eastAsia="zh-CN"/>
        </w:rPr>
        <w:t>3</w:t>
      </w:r>
      <w:r>
        <w:t>.</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Pr>
          <w:lang w:eastAsia="zh-CN"/>
        </w:rPr>
        <w:t>NCR-Fwd</w:t>
      </w:r>
      <w:r>
        <w:tab/>
      </w:r>
      <w:r>
        <w:fldChar w:fldCharType="begin"/>
      </w:r>
      <w:r>
        <w:instrText xml:space="preserve"> PAGEREF _Toc161665382 \h </w:instrText>
      </w:r>
      <w:r>
        <w:fldChar w:fldCharType="separate"/>
      </w:r>
      <w:r>
        <w:t>68</w:t>
      </w:r>
      <w:r>
        <w:fldChar w:fldCharType="end"/>
      </w:r>
    </w:p>
    <w:p w14:paraId="727113F9" w14:textId="72B5972D" w:rsidR="00FD2FAE" w:rsidRDefault="00FD2FAE">
      <w:pPr>
        <w:pStyle w:val="TOC5"/>
        <w:rPr>
          <w:rFonts w:asciiTheme="minorHAnsi" w:eastAsiaTheme="minorEastAsia" w:hAnsiTheme="minorHAnsi" w:cstheme="minorBidi"/>
          <w:kern w:val="2"/>
          <w:sz w:val="22"/>
          <w:szCs w:val="22"/>
          <w14:ligatures w14:val="standardContextual"/>
        </w:rPr>
      </w:pPr>
      <w:r>
        <w:t>6.5.</w:t>
      </w:r>
      <w:r w:rsidRPr="009C2007">
        <w:rPr>
          <w:rFonts w:eastAsia="SimSun"/>
          <w:lang w:val="en-US" w:eastAsia="zh-CN"/>
        </w:rPr>
        <w:t>3</w:t>
      </w:r>
      <w:r>
        <w:t>.</w:t>
      </w:r>
      <w:r w:rsidRPr="009C2007">
        <w:rPr>
          <w:rFonts w:eastAsia="SimSun"/>
          <w:lang w:val="en-US" w:eastAsia="zh-CN"/>
        </w:rPr>
        <w:t>3.2</w:t>
      </w:r>
      <w:r>
        <w:rPr>
          <w:rFonts w:asciiTheme="minorHAnsi" w:eastAsiaTheme="minorEastAsia" w:hAnsiTheme="minorHAnsi" w:cstheme="minorBidi"/>
          <w:kern w:val="2"/>
          <w:sz w:val="22"/>
          <w:szCs w:val="22"/>
          <w14:ligatures w14:val="standardContextual"/>
        </w:rPr>
        <w:tab/>
      </w:r>
      <w:r>
        <w:t>Minimum requirement for NCR</w:t>
      </w:r>
      <w:r w:rsidRPr="009C2007">
        <w:rPr>
          <w:rFonts w:eastAsia="SimSun"/>
          <w:lang w:val="en-US" w:eastAsia="zh-CN"/>
        </w:rPr>
        <w:t>-MT</w:t>
      </w:r>
      <w:r>
        <w:tab/>
      </w:r>
      <w:r>
        <w:fldChar w:fldCharType="begin"/>
      </w:r>
      <w:r>
        <w:instrText xml:space="preserve"> PAGEREF _Toc161665383 \h </w:instrText>
      </w:r>
      <w:r>
        <w:fldChar w:fldCharType="separate"/>
      </w:r>
      <w:r>
        <w:t>69</w:t>
      </w:r>
      <w:r>
        <w:fldChar w:fldCharType="end"/>
      </w:r>
    </w:p>
    <w:p w14:paraId="77181976" w14:textId="0F870C32" w:rsidR="00FD2FAE" w:rsidRDefault="00FD2FAE">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_Toc161665384 \h </w:instrText>
      </w:r>
      <w:r>
        <w:fldChar w:fldCharType="separate"/>
      </w:r>
      <w:r>
        <w:t>69</w:t>
      </w:r>
      <w:r>
        <w:fldChar w:fldCharType="end"/>
      </w:r>
    </w:p>
    <w:p w14:paraId="7295B42F" w14:textId="245F235F" w:rsidR="00FD2FAE" w:rsidRDefault="00FD2FAE">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_Toc161665385 \h </w:instrText>
      </w:r>
      <w:r>
        <w:fldChar w:fldCharType="separate"/>
      </w:r>
      <w:r>
        <w:t>69</w:t>
      </w:r>
      <w:r>
        <w:fldChar w:fldCharType="end"/>
      </w:r>
    </w:p>
    <w:p w14:paraId="742E53B3" w14:textId="01294527" w:rsidR="00FD2FAE" w:rsidRDefault="00FD2FAE">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rsidRPr="009C2007">
        <w:rPr>
          <w:i/>
          <w:iCs/>
        </w:rPr>
        <w:t>Basic limits</w:t>
      </w:r>
      <w:r>
        <w:tab/>
      </w:r>
      <w:r>
        <w:fldChar w:fldCharType="begin"/>
      </w:r>
      <w:r>
        <w:instrText xml:space="preserve"> PAGEREF _Toc161665386 \h </w:instrText>
      </w:r>
      <w:r>
        <w:fldChar w:fldCharType="separate"/>
      </w:r>
      <w:r>
        <w:t>70</w:t>
      </w:r>
      <w:r>
        <w:fldChar w:fldCharType="end"/>
      </w:r>
    </w:p>
    <w:p w14:paraId="304DF822" w14:textId="20CA4E73" w:rsidR="00FD2FAE" w:rsidRDefault="00FD2FAE">
      <w:pPr>
        <w:pStyle w:val="TOC5"/>
        <w:rPr>
          <w:rFonts w:asciiTheme="minorHAnsi" w:eastAsiaTheme="minorEastAsia" w:hAnsiTheme="minorHAnsi" w:cstheme="minorBidi"/>
          <w:kern w:val="2"/>
          <w:sz w:val="22"/>
          <w:szCs w:val="22"/>
          <w14:ligatures w14:val="standardContextual"/>
        </w:rPr>
      </w:pPr>
      <w:r>
        <w:t>6.5.4.2.1</w:t>
      </w:r>
      <w:r>
        <w:rPr>
          <w:rFonts w:asciiTheme="minorHAnsi" w:eastAsiaTheme="minorEastAsia" w:hAnsiTheme="minorHAnsi" w:cstheme="minorBidi"/>
          <w:kern w:val="2"/>
          <w:sz w:val="22"/>
          <w:szCs w:val="22"/>
          <w14:ligatures w14:val="standardContextual"/>
        </w:rPr>
        <w:tab/>
      </w:r>
      <w:r>
        <w:t xml:space="preserve">General transmitter spurious emissions </w:t>
      </w:r>
      <w:r w:rsidRPr="009C2007">
        <w:rPr>
          <w:i/>
          <w:iCs/>
        </w:rPr>
        <w:t>basic limits</w:t>
      </w:r>
      <w:r>
        <w:tab/>
      </w:r>
      <w:r>
        <w:fldChar w:fldCharType="begin"/>
      </w:r>
      <w:r>
        <w:instrText xml:space="preserve"> PAGEREF _Toc161665387 \h </w:instrText>
      </w:r>
      <w:r>
        <w:fldChar w:fldCharType="separate"/>
      </w:r>
      <w:r>
        <w:t>70</w:t>
      </w:r>
      <w:r>
        <w:fldChar w:fldCharType="end"/>
      </w:r>
    </w:p>
    <w:p w14:paraId="3A34FECD" w14:textId="5F166812" w:rsidR="00FD2FAE" w:rsidRDefault="00FD2FAE">
      <w:pPr>
        <w:pStyle w:val="TOC5"/>
        <w:rPr>
          <w:rFonts w:asciiTheme="minorHAnsi" w:eastAsiaTheme="minorEastAsia" w:hAnsiTheme="minorHAnsi" w:cstheme="minorBidi"/>
          <w:kern w:val="2"/>
          <w:sz w:val="22"/>
          <w:szCs w:val="22"/>
          <w14:ligatures w14:val="standardContextual"/>
        </w:rPr>
      </w:pPr>
      <w:r>
        <w:t>6.5.4.2.2</w:t>
      </w:r>
      <w:r>
        <w:rPr>
          <w:rFonts w:asciiTheme="minorHAnsi" w:eastAsiaTheme="minorEastAsia" w:hAnsiTheme="minorHAnsi" w:cstheme="minorBidi"/>
          <w:kern w:val="2"/>
          <w:sz w:val="22"/>
          <w:szCs w:val="22"/>
          <w14:ligatures w14:val="standardContextual"/>
        </w:rPr>
        <w:tab/>
      </w:r>
      <w:r>
        <w:t xml:space="preserve">Additional spurious emissions </w:t>
      </w:r>
      <w:r w:rsidRPr="009C2007">
        <w:rPr>
          <w:i/>
          <w:iCs/>
        </w:rPr>
        <w:t>basic limits</w:t>
      </w:r>
      <w:r>
        <w:tab/>
      </w:r>
      <w:r>
        <w:fldChar w:fldCharType="begin"/>
      </w:r>
      <w:r>
        <w:instrText xml:space="preserve"> PAGEREF _Toc161665388 \h </w:instrText>
      </w:r>
      <w:r>
        <w:fldChar w:fldCharType="separate"/>
      </w:r>
      <w:r>
        <w:t>71</w:t>
      </w:r>
      <w:r>
        <w:fldChar w:fldCharType="end"/>
      </w:r>
    </w:p>
    <w:p w14:paraId="1E1FDF22" w14:textId="046BA0C3" w:rsidR="00FD2FAE" w:rsidRDefault="00FD2FAE">
      <w:pPr>
        <w:pStyle w:val="TOC5"/>
        <w:rPr>
          <w:rFonts w:asciiTheme="minorHAnsi" w:eastAsiaTheme="minorEastAsia" w:hAnsiTheme="minorHAnsi" w:cstheme="minorBidi"/>
          <w:kern w:val="2"/>
          <w:sz w:val="22"/>
          <w:szCs w:val="22"/>
          <w14:ligatures w14:val="standardContextual"/>
        </w:rPr>
      </w:pPr>
      <w:r>
        <w:t>6.5.4.2.</w:t>
      </w:r>
      <w:r>
        <w:rPr>
          <w:lang w:eastAsia="zh-CN"/>
        </w:rPr>
        <w:t>3</w:t>
      </w:r>
      <w:r>
        <w:rPr>
          <w:rFonts w:asciiTheme="minorHAnsi" w:eastAsiaTheme="minorEastAsia" w:hAnsiTheme="minorHAnsi" w:cstheme="minorBidi"/>
          <w:kern w:val="2"/>
          <w:sz w:val="22"/>
          <w:szCs w:val="22"/>
          <w14:ligatures w14:val="standardContextual"/>
        </w:rPr>
        <w:tab/>
      </w:r>
      <w:r>
        <w:t>Co-location with base stations and repeater Nodes</w:t>
      </w:r>
      <w:r>
        <w:tab/>
      </w:r>
      <w:r>
        <w:fldChar w:fldCharType="begin"/>
      </w:r>
      <w:r>
        <w:instrText xml:space="preserve"> PAGEREF _Toc161665389 \h </w:instrText>
      </w:r>
      <w:r>
        <w:fldChar w:fldCharType="separate"/>
      </w:r>
      <w:r>
        <w:t>82</w:t>
      </w:r>
      <w:r>
        <w:fldChar w:fldCharType="end"/>
      </w:r>
    </w:p>
    <w:p w14:paraId="47BFDAF7" w14:textId="7876E172" w:rsidR="00FD2FAE" w:rsidRDefault="00FD2FAE">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_Toc161665390 \h </w:instrText>
      </w:r>
      <w:r>
        <w:fldChar w:fldCharType="separate"/>
      </w:r>
      <w:r>
        <w:t>89</w:t>
      </w:r>
      <w:r>
        <w:fldChar w:fldCharType="end"/>
      </w:r>
    </w:p>
    <w:p w14:paraId="264017BD" w14:textId="25002FAC" w:rsidR="00FD2FAE" w:rsidRDefault="00FD2FAE">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_Toc161665391 \h </w:instrText>
      </w:r>
      <w:r>
        <w:fldChar w:fldCharType="separate"/>
      </w:r>
      <w:r>
        <w:t>89</w:t>
      </w:r>
      <w:r>
        <w:fldChar w:fldCharType="end"/>
      </w:r>
    </w:p>
    <w:p w14:paraId="03DB779E" w14:textId="2F33455F" w:rsidR="00FD2FAE" w:rsidRDefault="00FD2FAE">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_Toc161665392 \h </w:instrText>
      </w:r>
      <w:r>
        <w:fldChar w:fldCharType="separate"/>
      </w:r>
      <w:r>
        <w:t>89</w:t>
      </w:r>
      <w:r>
        <w:fldChar w:fldCharType="end"/>
      </w:r>
    </w:p>
    <w:p w14:paraId="1588A698" w14:textId="1EC18C1A" w:rsidR="00FD2FAE" w:rsidRDefault="00FD2FAE">
      <w:pPr>
        <w:pStyle w:val="TOC5"/>
        <w:rPr>
          <w:rFonts w:asciiTheme="minorHAnsi" w:eastAsiaTheme="minorEastAsia" w:hAnsiTheme="minorHAnsi" w:cstheme="minorBidi"/>
          <w:kern w:val="2"/>
          <w:sz w:val="22"/>
          <w:szCs w:val="22"/>
          <w14:ligatures w14:val="standardContextual"/>
        </w:rPr>
      </w:pPr>
      <w:r>
        <w:t>6.5.4.4.</w:t>
      </w:r>
      <w:r w:rsidRPr="009C2007">
        <w:rPr>
          <w:rFonts w:eastAsia="SimSun"/>
          <w:lang w:val="en-US" w:eastAsia="zh-CN"/>
        </w:rPr>
        <w:t>2</w:t>
      </w:r>
      <w:r>
        <w:rPr>
          <w:rFonts w:asciiTheme="minorHAnsi" w:eastAsiaTheme="minorEastAsia" w:hAnsiTheme="minorHAnsi" w:cstheme="minorBidi"/>
          <w:kern w:val="2"/>
          <w:sz w:val="22"/>
          <w:szCs w:val="22"/>
          <w14:ligatures w14:val="standardContextual"/>
        </w:rPr>
        <w:tab/>
      </w:r>
      <w:r>
        <w:t>Minimum requirement for NCR</w:t>
      </w:r>
      <w:r w:rsidRPr="009C2007">
        <w:rPr>
          <w:lang w:val="en-US" w:eastAsia="zh-CN"/>
        </w:rPr>
        <w:t>-MT</w:t>
      </w:r>
      <w:r>
        <w:tab/>
      </w:r>
      <w:r>
        <w:fldChar w:fldCharType="begin"/>
      </w:r>
      <w:r>
        <w:instrText xml:space="preserve"> PAGEREF _Toc161665393 \h </w:instrText>
      </w:r>
      <w:r>
        <w:fldChar w:fldCharType="separate"/>
      </w:r>
      <w:r>
        <w:t>90</w:t>
      </w:r>
      <w:r>
        <w:fldChar w:fldCharType="end"/>
      </w:r>
    </w:p>
    <w:p w14:paraId="366BBF8E" w14:textId="23B086F5" w:rsidR="00FD2FAE" w:rsidRDefault="00FD2FAE">
      <w:pPr>
        <w:pStyle w:val="TOC3"/>
        <w:rPr>
          <w:rFonts w:asciiTheme="minorHAnsi" w:eastAsiaTheme="minorEastAsia" w:hAnsiTheme="minorHAnsi" w:cstheme="minorBidi"/>
          <w:kern w:val="2"/>
          <w:sz w:val="22"/>
          <w:szCs w:val="22"/>
          <w14:ligatures w14:val="standardContextual"/>
        </w:rPr>
      </w:pPr>
      <w:r>
        <w:rPr>
          <w:lang w:eastAsia="ja-JP"/>
        </w:rPr>
        <w:t>6.5.5</w:t>
      </w:r>
      <w:r>
        <w:rPr>
          <w:rFonts w:asciiTheme="minorHAnsi" w:eastAsiaTheme="minorEastAsia" w:hAnsiTheme="minorHAnsi" w:cstheme="minorBidi"/>
          <w:kern w:val="2"/>
          <w:sz w:val="22"/>
          <w:szCs w:val="22"/>
          <w14:ligatures w14:val="standardContextual"/>
        </w:rPr>
        <w:tab/>
      </w:r>
      <w:r>
        <w:rPr>
          <w:lang w:eastAsia="ja-JP"/>
        </w:rPr>
        <w:t>Receiver spurious emissions</w:t>
      </w:r>
      <w:r>
        <w:tab/>
      </w:r>
      <w:r>
        <w:fldChar w:fldCharType="begin"/>
      </w:r>
      <w:r>
        <w:instrText xml:space="preserve"> PAGEREF _Toc161665394 \h </w:instrText>
      </w:r>
      <w:r>
        <w:fldChar w:fldCharType="separate"/>
      </w:r>
      <w:r>
        <w:t>90</w:t>
      </w:r>
      <w:r>
        <w:fldChar w:fldCharType="end"/>
      </w:r>
    </w:p>
    <w:p w14:paraId="5EA0761D" w14:textId="541F07A6" w:rsidR="00FD2FAE" w:rsidRDefault="00FD2FAE">
      <w:pPr>
        <w:pStyle w:val="TOC4"/>
        <w:rPr>
          <w:rFonts w:asciiTheme="minorHAnsi" w:eastAsiaTheme="minorEastAsia" w:hAnsiTheme="minorHAnsi" w:cstheme="minorBidi"/>
          <w:kern w:val="2"/>
          <w:sz w:val="22"/>
          <w:szCs w:val="22"/>
          <w14:ligatures w14:val="standardContextual"/>
        </w:rPr>
      </w:pPr>
      <w:r>
        <w:t>6.5.5.1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_Toc161665395 \h </w:instrText>
      </w:r>
      <w:r>
        <w:fldChar w:fldCharType="separate"/>
      </w:r>
      <w:r>
        <w:t>90</w:t>
      </w:r>
      <w:r>
        <w:fldChar w:fldCharType="end"/>
      </w:r>
    </w:p>
    <w:p w14:paraId="4CE013F8" w14:textId="59A012E7" w:rsidR="00FD2FAE" w:rsidRDefault="00FD2FAE">
      <w:pPr>
        <w:pStyle w:val="TOC4"/>
        <w:rPr>
          <w:rFonts w:asciiTheme="minorHAnsi" w:eastAsiaTheme="minorEastAsia" w:hAnsiTheme="minorHAnsi" w:cstheme="minorBidi"/>
          <w:kern w:val="2"/>
          <w:sz w:val="22"/>
          <w:szCs w:val="22"/>
          <w14:ligatures w14:val="standardContextual"/>
        </w:rPr>
      </w:pPr>
      <w:r>
        <w:t>6.5.5.2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_Toc161665396 \h </w:instrText>
      </w:r>
      <w:r>
        <w:fldChar w:fldCharType="separate"/>
      </w:r>
      <w:r>
        <w:t>91</w:t>
      </w:r>
      <w:r>
        <w:fldChar w:fldCharType="end"/>
      </w:r>
    </w:p>
    <w:p w14:paraId="4B6AFE57" w14:textId="167D1215" w:rsidR="00FD2FAE" w:rsidRDefault="00FD2FAE">
      <w:pPr>
        <w:pStyle w:val="TOC4"/>
        <w:rPr>
          <w:rFonts w:asciiTheme="minorHAnsi" w:eastAsiaTheme="minorEastAsia" w:hAnsiTheme="minorHAnsi" w:cstheme="minorBidi"/>
          <w:kern w:val="2"/>
          <w:sz w:val="22"/>
          <w:szCs w:val="22"/>
          <w14:ligatures w14:val="standardContextual"/>
        </w:rPr>
      </w:pPr>
      <w:r>
        <w:t>6.5.5.3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_Toc161665397 \h </w:instrText>
      </w:r>
      <w:r>
        <w:fldChar w:fldCharType="separate"/>
      </w:r>
      <w:r>
        <w:t>91</w:t>
      </w:r>
      <w:r>
        <w:fldChar w:fldCharType="end"/>
      </w:r>
    </w:p>
    <w:p w14:paraId="62AC2300" w14:textId="54E2DFD7" w:rsidR="00FD2FAE" w:rsidRDefault="00FD2FAE">
      <w:pPr>
        <w:pStyle w:val="TOC4"/>
        <w:rPr>
          <w:rFonts w:asciiTheme="minorHAnsi" w:eastAsiaTheme="minorEastAsia" w:hAnsiTheme="minorHAnsi" w:cstheme="minorBidi"/>
          <w:kern w:val="2"/>
          <w:sz w:val="22"/>
          <w:szCs w:val="22"/>
          <w14:ligatures w14:val="standardContextual"/>
        </w:rPr>
      </w:pPr>
      <w:r>
        <w:t>6.5.5.4</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_Toc161665398 \h </w:instrText>
      </w:r>
      <w:r>
        <w:fldChar w:fldCharType="separate"/>
      </w:r>
      <w:r>
        <w:t>91</w:t>
      </w:r>
      <w:r>
        <w:fldChar w:fldCharType="end"/>
      </w:r>
    </w:p>
    <w:p w14:paraId="00C79736" w14:textId="436D6EAB" w:rsidR="00FD2FAE" w:rsidRDefault="00FD2FAE">
      <w:pPr>
        <w:pStyle w:val="TOC5"/>
        <w:rPr>
          <w:rFonts w:asciiTheme="minorHAnsi" w:eastAsiaTheme="minorEastAsia" w:hAnsiTheme="minorHAnsi" w:cstheme="minorBidi"/>
          <w:kern w:val="2"/>
          <w:sz w:val="22"/>
          <w:szCs w:val="22"/>
          <w14:ligatures w14:val="standardContextual"/>
        </w:rPr>
      </w:pPr>
      <w:r>
        <w:t>6.5.5.4.1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_Toc161665399 \h </w:instrText>
      </w:r>
      <w:r>
        <w:fldChar w:fldCharType="separate"/>
      </w:r>
      <w:r>
        <w:t>91</w:t>
      </w:r>
      <w:r>
        <w:fldChar w:fldCharType="end"/>
      </w:r>
    </w:p>
    <w:p w14:paraId="0400AECA" w14:textId="02050AE3" w:rsidR="00FD2FAE" w:rsidRDefault="00FD2FAE">
      <w:pPr>
        <w:pStyle w:val="TOC2"/>
        <w:rPr>
          <w:rFonts w:asciiTheme="minorHAnsi" w:eastAsiaTheme="minorEastAsia" w:hAnsiTheme="minorHAnsi" w:cstheme="minorBidi"/>
          <w:kern w:val="2"/>
          <w:sz w:val="22"/>
          <w:szCs w:val="22"/>
          <w14:ligatures w14:val="standardContextual"/>
        </w:rPr>
      </w:pPr>
      <w:r>
        <w:t>6.</w:t>
      </w:r>
      <w:r>
        <w:rPr>
          <w:lang w:eastAsia="zh-CN"/>
        </w:rPr>
        <w:t>6</w:t>
      </w:r>
      <w:r>
        <w:rPr>
          <w:rFonts w:asciiTheme="minorHAnsi" w:eastAsiaTheme="minorEastAsia" w:hAnsiTheme="minorHAnsi" w:cstheme="minorBidi"/>
          <w:kern w:val="2"/>
          <w:sz w:val="22"/>
          <w:szCs w:val="22"/>
          <w14:ligatures w14:val="standardContextual"/>
        </w:rPr>
        <w:tab/>
      </w:r>
      <w:r>
        <w:t xml:space="preserve">Repeater </w:t>
      </w:r>
      <w:r>
        <w:rPr>
          <w:lang w:eastAsia="zh-CN"/>
        </w:rPr>
        <w:t>Error Vector Magnitude</w:t>
      </w:r>
      <w:r>
        <w:tab/>
      </w:r>
      <w:r>
        <w:fldChar w:fldCharType="begin"/>
      </w:r>
      <w:r>
        <w:instrText xml:space="preserve"> PAGEREF _Toc161665400 \h </w:instrText>
      </w:r>
      <w:r>
        <w:fldChar w:fldCharType="separate"/>
      </w:r>
      <w:r>
        <w:t>92</w:t>
      </w:r>
      <w:r>
        <w:fldChar w:fldCharType="end"/>
      </w:r>
    </w:p>
    <w:p w14:paraId="293E2964" w14:textId="7304E956" w:rsidR="00FD2FAE" w:rsidRDefault="00FD2FA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Downlink repeater error vector magnitude</w:t>
      </w:r>
      <w:r>
        <w:tab/>
      </w:r>
      <w:r>
        <w:fldChar w:fldCharType="begin"/>
      </w:r>
      <w:r>
        <w:instrText xml:space="preserve"> PAGEREF _Toc161665401 \h </w:instrText>
      </w:r>
      <w:r>
        <w:fldChar w:fldCharType="separate"/>
      </w:r>
      <w:r>
        <w:t>92</w:t>
      </w:r>
      <w:r>
        <w:fldChar w:fldCharType="end"/>
      </w:r>
    </w:p>
    <w:p w14:paraId="50C6B488" w14:textId="1EC589B2" w:rsidR="00FD2FAE" w:rsidRDefault="00FD2FAE">
      <w:pPr>
        <w:pStyle w:val="TOC4"/>
        <w:rPr>
          <w:rFonts w:asciiTheme="minorHAnsi" w:eastAsiaTheme="minorEastAsia" w:hAnsiTheme="minorHAnsi" w:cstheme="minorBidi"/>
          <w:kern w:val="2"/>
          <w:sz w:val="22"/>
          <w:szCs w:val="22"/>
          <w14:ligatures w14:val="standardContextual"/>
        </w:rPr>
      </w:pPr>
      <w:r>
        <w:t>6.6.1.1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_Toc161665402 \h </w:instrText>
      </w:r>
      <w:r>
        <w:fldChar w:fldCharType="separate"/>
      </w:r>
      <w:r>
        <w:t>92</w:t>
      </w:r>
      <w:r>
        <w:fldChar w:fldCharType="end"/>
      </w:r>
    </w:p>
    <w:p w14:paraId="72089FBB" w14:textId="453A844D" w:rsidR="00FD2FAE" w:rsidRDefault="00FD2FAE">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_Toc161665403 \h </w:instrText>
      </w:r>
      <w:r>
        <w:fldChar w:fldCharType="separate"/>
      </w:r>
      <w:r>
        <w:t>93</w:t>
      </w:r>
      <w:r>
        <w:fldChar w:fldCharType="end"/>
      </w:r>
    </w:p>
    <w:p w14:paraId="4FE4B4AE" w14:textId="09704CFE" w:rsidR="00FD2FAE" w:rsidRDefault="00FD2FAE">
      <w:pPr>
        <w:pStyle w:val="TOC4"/>
        <w:rPr>
          <w:rFonts w:asciiTheme="minorHAnsi" w:eastAsiaTheme="minorEastAsia" w:hAnsiTheme="minorHAnsi" w:cstheme="minorBidi"/>
          <w:kern w:val="2"/>
          <w:sz w:val="22"/>
          <w:szCs w:val="22"/>
          <w14:ligatures w14:val="standardContextual"/>
        </w:rPr>
      </w:pPr>
      <w:r>
        <w:t>6.6.1.2A</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_Toc161665404 \h </w:instrText>
      </w:r>
      <w:r>
        <w:fldChar w:fldCharType="separate"/>
      </w:r>
      <w:r>
        <w:t>93</w:t>
      </w:r>
      <w:r>
        <w:fldChar w:fldCharType="end"/>
      </w:r>
    </w:p>
    <w:p w14:paraId="13F458D8" w14:textId="0A319A13" w:rsidR="00FD2FAE" w:rsidRDefault="00FD2FAE">
      <w:pPr>
        <w:pStyle w:val="TOC5"/>
        <w:rPr>
          <w:rFonts w:asciiTheme="minorHAnsi" w:eastAsiaTheme="minorEastAsia" w:hAnsiTheme="minorHAnsi" w:cstheme="minorBidi"/>
          <w:kern w:val="2"/>
          <w:sz w:val="22"/>
          <w:szCs w:val="22"/>
          <w14:ligatures w14:val="standardContextual"/>
        </w:rPr>
      </w:pPr>
      <w:r>
        <w:t>6.6.1.2A.1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_Toc161665405 \h </w:instrText>
      </w:r>
      <w:r>
        <w:fldChar w:fldCharType="separate"/>
      </w:r>
      <w:r>
        <w:t>93</w:t>
      </w:r>
      <w:r>
        <w:fldChar w:fldCharType="end"/>
      </w:r>
    </w:p>
    <w:p w14:paraId="200123F2" w14:textId="7C317442" w:rsidR="00FD2FAE" w:rsidRDefault="00FD2FAE">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Repeater EVM frame structure for measurement</w:t>
      </w:r>
      <w:r>
        <w:tab/>
      </w:r>
      <w:r>
        <w:fldChar w:fldCharType="begin"/>
      </w:r>
      <w:r>
        <w:instrText xml:space="preserve"> PAGEREF _Toc161665406 \h </w:instrText>
      </w:r>
      <w:r>
        <w:fldChar w:fldCharType="separate"/>
      </w:r>
      <w:r>
        <w:t>93</w:t>
      </w:r>
      <w:r>
        <w:fldChar w:fldCharType="end"/>
      </w:r>
    </w:p>
    <w:p w14:paraId="66CCCDB5" w14:textId="043A52C9" w:rsidR="00FD2FAE" w:rsidRDefault="00FD2FA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Uplink repeater error vector magnitude</w:t>
      </w:r>
      <w:r>
        <w:tab/>
      </w:r>
      <w:r>
        <w:fldChar w:fldCharType="begin"/>
      </w:r>
      <w:r>
        <w:instrText xml:space="preserve"> PAGEREF _Toc161665407 \h </w:instrText>
      </w:r>
      <w:r>
        <w:fldChar w:fldCharType="separate"/>
      </w:r>
      <w:r>
        <w:t>93</w:t>
      </w:r>
      <w:r>
        <w:fldChar w:fldCharType="end"/>
      </w:r>
    </w:p>
    <w:p w14:paraId="59FC8DF1" w14:textId="6312C6D0" w:rsidR="00FD2FAE" w:rsidRDefault="00FD2FAE">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_Toc161665408 \h </w:instrText>
      </w:r>
      <w:r>
        <w:fldChar w:fldCharType="separate"/>
      </w:r>
      <w:r>
        <w:t>93</w:t>
      </w:r>
      <w:r>
        <w:fldChar w:fldCharType="end"/>
      </w:r>
    </w:p>
    <w:p w14:paraId="48DE33B0" w14:textId="6A1FC2CD" w:rsidR="00FD2FAE" w:rsidRDefault="00FD2FAE">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_Toc161665409 \h </w:instrText>
      </w:r>
      <w:r>
        <w:fldChar w:fldCharType="separate"/>
      </w:r>
      <w:r>
        <w:t>94</w:t>
      </w:r>
      <w:r>
        <w:fldChar w:fldCharType="end"/>
      </w:r>
    </w:p>
    <w:p w14:paraId="0F71B850" w14:textId="00D7E5E3" w:rsidR="00FD2FAE" w:rsidRDefault="00FD2FAE">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_Toc161665410 \h </w:instrText>
      </w:r>
      <w:r>
        <w:fldChar w:fldCharType="separate"/>
      </w:r>
      <w:r>
        <w:t>94</w:t>
      </w:r>
      <w:r>
        <w:fldChar w:fldCharType="end"/>
      </w:r>
    </w:p>
    <w:p w14:paraId="18B89295" w14:textId="67CB3E6A" w:rsidR="00FD2FAE" w:rsidRDefault="00FD2FAE">
      <w:pPr>
        <w:pStyle w:val="TOC5"/>
        <w:rPr>
          <w:rFonts w:asciiTheme="minorHAnsi" w:eastAsiaTheme="minorEastAsia" w:hAnsiTheme="minorHAnsi" w:cstheme="minorBidi"/>
          <w:kern w:val="2"/>
          <w:sz w:val="22"/>
          <w:szCs w:val="22"/>
          <w14:ligatures w14:val="standardContextual"/>
        </w:rPr>
      </w:pPr>
      <w:r>
        <w:t>6.6.2.3.1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_Toc161665411 \h </w:instrText>
      </w:r>
      <w:r>
        <w:fldChar w:fldCharType="separate"/>
      </w:r>
      <w:r>
        <w:t>94</w:t>
      </w:r>
      <w:r>
        <w:fldChar w:fldCharType="end"/>
      </w:r>
    </w:p>
    <w:p w14:paraId="7BDC1679" w14:textId="12595D3C" w:rsidR="00FD2FAE" w:rsidRDefault="00FD2FAE">
      <w:pPr>
        <w:pStyle w:val="TOC2"/>
        <w:rPr>
          <w:rFonts w:asciiTheme="minorHAnsi" w:eastAsiaTheme="minorEastAsia" w:hAnsiTheme="minorHAnsi" w:cstheme="minorBidi"/>
          <w:kern w:val="2"/>
          <w:sz w:val="22"/>
          <w:szCs w:val="22"/>
          <w14:ligatures w14:val="standardContextual"/>
        </w:rPr>
      </w:pPr>
      <w:r>
        <w:t>6.</w:t>
      </w:r>
      <w:r>
        <w:rPr>
          <w:lang w:eastAsia="zh-CN"/>
        </w:rPr>
        <w:t>7</w:t>
      </w:r>
      <w:r>
        <w:rPr>
          <w:rFonts w:asciiTheme="minorHAnsi" w:eastAsiaTheme="minorEastAsia" w:hAnsiTheme="minorHAnsi" w:cstheme="minorBidi"/>
          <w:kern w:val="2"/>
          <w:sz w:val="22"/>
          <w:szCs w:val="22"/>
          <w14:ligatures w14:val="standardContextual"/>
        </w:rPr>
        <w:tab/>
      </w:r>
      <w:r>
        <w:rPr>
          <w:lang w:eastAsia="zh-CN"/>
        </w:rPr>
        <w:t>Input intermodulation</w:t>
      </w:r>
      <w:r>
        <w:tab/>
      </w:r>
      <w:r>
        <w:fldChar w:fldCharType="begin"/>
      </w:r>
      <w:r>
        <w:instrText xml:space="preserve"> PAGEREF _Toc161665412 \h </w:instrText>
      </w:r>
      <w:r>
        <w:fldChar w:fldCharType="separate"/>
      </w:r>
      <w:r>
        <w:t>94</w:t>
      </w:r>
      <w:r>
        <w:fldChar w:fldCharType="end"/>
      </w:r>
    </w:p>
    <w:p w14:paraId="45571093" w14:textId="024D4F94" w:rsidR="00FD2FAE" w:rsidRDefault="00FD2FA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_Toc161665413 \h </w:instrText>
      </w:r>
      <w:r>
        <w:fldChar w:fldCharType="separate"/>
      </w:r>
      <w:r>
        <w:t>94</w:t>
      </w:r>
      <w:r>
        <w:fldChar w:fldCharType="end"/>
      </w:r>
    </w:p>
    <w:p w14:paraId="3823B18B" w14:textId="14344C44" w:rsidR="00FD2FAE" w:rsidRDefault="00FD2FAE">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_Toc161665414 \h </w:instrText>
      </w:r>
      <w:r>
        <w:fldChar w:fldCharType="separate"/>
      </w:r>
      <w:r>
        <w:t>94</w:t>
      </w:r>
      <w:r>
        <w:fldChar w:fldCharType="end"/>
      </w:r>
    </w:p>
    <w:p w14:paraId="4C5EE8AD" w14:textId="6E238B06" w:rsidR="00FD2FAE" w:rsidRDefault="00FD2FAE">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_Toc161665415 \h </w:instrText>
      </w:r>
      <w:r>
        <w:fldChar w:fldCharType="separate"/>
      </w:r>
      <w:r>
        <w:t>95</w:t>
      </w:r>
      <w:r>
        <w:fldChar w:fldCharType="end"/>
      </w:r>
    </w:p>
    <w:p w14:paraId="7011241D" w14:textId="43964FAC" w:rsidR="00FD2FAE" w:rsidRDefault="00FD2FAE">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_Toc161665416 \h </w:instrText>
      </w:r>
      <w:r>
        <w:fldChar w:fldCharType="separate"/>
      </w:r>
      <w:r>
        <w:t>95</w:t>
      </w:r>
      <w:r>
        <w:fldChar w:fldCharType="end"/>
      </w:r>
    </w:p>
    <w:p w14:paraId="5CA3629F" w14:textId="2B67C282" w:rsidR="00FD2FAE" w:rsidRDefault="00FD2FAE">
      <w:pPr>
        <w:pStyle w:val="TOC5"/>
        <w:rPr>
          <w:rFonts w:asciiTheme="minorHAnsi" w:eastAsiaTheme="minorEastAsia" w:hAnsiTheme="minorHAnsi" w:cstheme="minorBidi"/>
          <w:kern w:val="2"/>
          <w:sz w:val="22"/>
          <w:szCs w:val="22"/>
          <w14:ligatures w14:val="standardContextual"/>
        </w:rPr>
      </w:pPr>
      <w:r>
        <w:t>6.7.1.3.1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_Toc161665417 \h </w:instrText>
      </w:r>
      <w:r>
        <w:fldChar w:fldCharType="separate"/>
      </w:r>
      <w:r>
        <w:t>95</w:t>
      </w:r>
      <w:r>
        <w:fldChar w:fldCharType="end"/>
      </w:r>
    </w:p>
    <w:p w14:paraId="030B51CC" w14:textId="69814462" w:rsidR="00FD2FAE" w:rsidRDefault="00FD2FA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Co-location with BS/repeater in other systems</w:t>
      </w:r>
      <w:r>
        <w:tab/>
      </w:r>
      <w:r>
        <w:fldChar w:fldCharType="begin"/>
      </w:r>
      <w:r>
        <w:instrText xml:space="preserve"> PAGEREF _Toc161665418 \h </w:instrText>
      </w:r>
      <w:r>
        <w:fldChar w:fldCharType="separate"/>
      </w:r>
      <w:r>
        <w:t>96</w:t>
      </w:r>
      <w:r>
        <w:fldChar w:fldCharType="end"/>
      </w:r>
    </w:p>
    <w:p w14:paraId="644D9F07" w14:textId="2FCB616C" w:rsidR="00FD2FAE" w:rsidRDefault="00FD2FAE">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_Toc161665419 \h </w:instrText>
      </w:r>
      <w:r>
        <w:fldChar w:fldCharType="separate"/>
      </w:r>
      <w:r>
        <w:t>96</w:t>
      </w:r>
      <w:r>
        <w:fldChar w:fldCharType="end"/>
      </w:r>
    </w:p>
    <w:p w14:paraId="10DAB7EC" w14:textId="01B6F4CD" w:rsidR="00FD2FAE" w:rsidRDefault="00FD2FAE">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_Toc161665420 \h </w:instrText>
      </w:r>
      <w:r>
        <w:fldChar w:fldCharType="separate"/>
      </w:r>
      <w:r>
        <w:t>96</w:t>
      </w:r>
      <w:r>
        <w:fldChar w:fldCharType="end"/>
      </w:r>
    </w:p>
    <w:p w14:paraId="31CEA430" w14:textId="224297B2" w:rsidR="00FD2FAE" w:rsidRDefault="00FD2FAE">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_Toc161665421 \h </w:instrText>
      </w:r>
      <w:r>
        <w:fldChar w:fldCharType="separate"/>
      </w:r>
      <w:r>
        <w:t>97</w:t>
      </w:r>
      <w:r>
        <w:fldChar w:fldCharType="end"/>
      </w:r>
    </w:p>
    <w:p w14:paraId="5F7D9BE7" w14:textId="4E1FE17F" w:rsidR="00FD2FAE" w:rsidRDefault="00FD2FAE">
      <w:pPr>
        <w:pStyle w:val="TOC5"/>
        <w:rPr>
          <w:rFonts w:asciiTheme="minorHAnsi" w:eastAsiaTheme="minorEastAsia" w:hAnsiTheme="minorHAnsi" w:cstheme="minorBidi"/>
          <w:kern w:val="2"/>
          <w:sz w:val="22"/>
          <w:szCs w:val="22"/>
          <w14:ligatures w14:val="standardContextual"/>
        </w:rPr>
      </w:pPr>
      <w:r>
        <w:t>6.7.2.3.1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_Toc161665422 \h </w:instrText>
      </w:r>
      <w:r>
        <w:fldChar w:fldCharType="separate"/>
      </w:r>
      <w:r>
        <w:t>97</w:t>
      </w:r>
      <w:r>
        <w:fldChar w:fldCharType="end"/>
      </w:r>
    </w:p>
    <w:p w14:paraId="70D2DE48" w14:textId="19DD12D9" w:rsidR="00FD2FAE" w:rsidRDefault="00FD2FA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Co-existence with other systems</w:t>
      </w:r>
      <w:r>
        <w:tab/>
      </w:r>
      <w:r>
        <w:fldChar w:fldCharType="begin"/>
      </w:r>
      <w:r>
        <w:instrText xml:space="preserve"> PAGEREF _Toc161665423 \h </w:instrText>
      </w:r>
      <w:r>
        <w:fldChar w:fldCharType="separate"/>
      </w:r>
      <w:r>
        <w:t>97</w:t>
      </w:r>
      <w:r>
        <w:fldChar w:fldCharType="end"/>
      </w:r>
    </w:p>
    <w:p w14:paraId="64A6698A" w14:textId="22226B38" w:rsidR="00FD2FAE" w:rsidRDefault="00FD2FAE">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_Toc161665424 \h </w:instrText>
      </w:r>
      <w:r>
        <w:fldChar w:fldCharType="separate"/>
      </w:r>
      <w:r>
        <w:t>97</w:t>
      </w:r>
      <w:r>
        <w:fldChar w:fldCharType="end"/>
      </w:r>
    </w:p>
    <w:p w14:paraId="5F2BB6DC" w14:textId="5DD22D49" w:rsidR="00FD2FAE" w:rsidRDefault="00FD2FAE">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RF repeater</w:t>
      </w:r>
      <w:r>
        <w:tab/>
      </w:r>
      <w:r>
        <w:fldChar w:fldCharType="begin"/>
      </w:r>
      <w:r>
        <w:instrText xml:space="preserve"> PAGEREF _Toc161665425 \h </w:instrText>
      </w:r>
      <w:r>
        <w:fldChar w:fldCharType="separate"/>
      </w:r>
      <w:r>
        <w:t>97</w:t>
      </w:r>
      <w:r>
        <w:fldChar w:fldCharType="end"/>
      </w:r>
    </w:p>
    <w:p w14:paraId="2B130D0F" w14:textId="052EC0A9" w:rsidR="00FD2FAE" w:rsidRDefault="00FD2FAE">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_Toc161665426 \h </w:instrText>
      </w:r>
      <w:r>
        <w:fldChar w:fldCharType="separate"/>
      </w:r>
      <w:r>
        <w:t>98</w:t>
      </w:r>
      <w:r>
        <w:fldChar w:fldCharType="end"/>
      </w:r>
    </w:p>
    <w:p w14:paraId="14E8CAF3" w14:textId="5DF9AEA5" w:rsidR="00FD2FAE" w:rsidRDefault="00FD2FAE">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_Toc161665427 \h </w:instrText>
      </w:r>
      <w:r>
        <w:fldChar w:fldCharType="separate"/>
      </w:r>
      <w:r>
        <w:t>98</w:t>
      </w:r>
      <w:r>
        <w:fldChar w:fldCharType="end"/>
      </w:r>
    </w:p>
    <w:p w14:paraId="41BE7F3B" w14:textId="1122EFA3" w:rsidR="00FD2FAE" w:rsidRDefault="00FD2FAE">
      <w:pPr>
        <w:pStyle w:val="TOC2"/>
        <w:rPr>
          <w:rFonts w:asciiTheme="minorHAnsi" w:eastAsiaTheme="minorEastAsia" w:hAnsiTheme="minorHAnsi" w:cstheme="minorBidi"/>
          <w:kern w:val="2"/>
          <w:sz w:val="22"/>
          <w:szCs w:val="22"/>
          <w14:ligatures w14:val="standardContextual"/>
        </w:rPr>
      </w:pPr>
      <w: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Output intermodulation</w:t>
      </w:r>
      <w:r>
        <w:tab/>
      </w:r>
      <w:r>
        <w:fldChar w:fldCharType="begin"/>
      </w:r>
      <w:r>
        <w:instrText xml:space="preserve"> PAGEREF _Toc161665428 \h </w:instrText>
      </w:r>
      <w:r>
        <w:fldChar w:fldCharType="separate"/>
      </w:r>
      <w:r>
        <w:t>98</w:t>
      </w:r>
      <w:r>
        <w:fldChar w:fldCharType="end"/>
      </w:r>
    </w:p>
    <w:p w14:paraId="4423C1B1" w14:textId="12E3CC4C" w:rsidR="00FD2FAE" w:rsidRDefault="00FD2FAE">
      <w:pPr>
        <w:pStyle w:val="TOC3"/>
        <w:rPr>
          <w:rFonts w:asciiTheme="minorHAnsi" w:eastAsiaTheme="minorEastAsia" w:hAnsiTheme="minorHAnsi" w:cstheme="minorBidi"/>
          <w:kern w:val="2"/>
          <w:sz w:val="22"/>
          <w:szCs w:val="22"/>
          <w14:ligatures w14:val="standardContextual"/>
        </w:rPr>
      </w:pPr>
      <w:r>
        <w:t>6.</w:t>
      </w:r>
      <w:r w:rsidRPr="009C2007">
        <w:rPr>
          <w:lang w:val="en-US" w:eastAsia="zh-CN"/>
        </w:rPr>
        <w:t>8</w:t>
      </w:r>
      <w:r>
        <w:t>.3</w:t>
      </w:r>
      <w:r>
        <w:rPr>
          <w:rFonts w:asciiTheme="minorHAnsi" w:eastAsiaTheme="minorEastAsia" w:hAnsiTheme="minorHAnsi" w:cstheme="minorBidi"/>
          <w:kern w:val="2"/>
          <w:sz w:val="22"/>
          <w:szCs w:val="22"/>
          <w14:ligatures w14:val="standardContextual"/>
        </w:rPr>
        <w:tab/>
      </w:r>
      <w:r>
        <w:rPr>
          <w:lang w:eastAsia="zh-CN"/>
        </w:rPr>
        <w:t xml:space="preserve">Minimum requirements for </w:t>
      </w:r>
      <w:r w:rsidRPr="009C2007">
        <w:rPr>
          <w:i/>
          <w:lang w:val="en-US" w:eastAsia="zh-CN"/>
        </w:rPr>
        <w:t>NCR</w:t>
      </w:r>
      <w:r>
        <w:tab/>
      </w:r>
      <w:r>
        <w:fldChar w:fldCharType="begin"/>
      </w:r>
      <w:r>
        <w:instrText xml:space="preserve"> PAGEREF _Toc161665429 \h </w:instrText>
      </w:r>
      <w:r>
        <w:fldChar w:fldCharType="separate"/>
      </w:r>
      <w:r>
        <w:t>100</w:t>
      </w:r>
      <w:r>
        <w:fldChar w:fldCharType="end"/>
      </w:r>
    </w:p>
    <w:p w14:paraId="2ACA732D" w14:textId="6A4E684A"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6</w:t>
      </w:r>
      <w:r>
        <w:t>.</w:t>
      </w:r>
      <w:r w:rsidRPr="009C2007">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sidRPr="009C2007">
        <w:rPr>
          <w:lang w:val="en-US" w:eastAsia="zh-CN"/>
        </w:rPr>
        <w:t>Minimum</w:t>
      </w:r>
      <w:r>
        <w:t xml:space="preserve"> requirements for NCR-Fwd</w:t>
      </w:r>
      <w:r>
        <w:tab/>
      </w:r>
      <w:r>
        <w:fldChar w:fldCharType="begin"/>
      </w:r>
      <w:r>
        <w:instrText xml:space="preserve"> PAGEREF _Toc161665430 \h </w:instrText>
      </w:r>
      <w:r>
        <w:fldChar w:fldCharType="separate"/>
      </w:r>
      <w:r>
        <w:t>100</w:t>
      </w:r>
      <w:r>
        <w:fldChar w:fldCharType="end"/>
      </w:r>
    </w:p>
    <w:p w14:paraId="33B150F4" w14:textId="3CEB93CB" w:rsidR="00FD2FAE" w:rsidRDefault="00FD2FAE">
      <w:pPr>
        <w:pStyle w:val="TOC5"/>
        <w:rPr>
          <w:rFonts w:asciiTheme="minorHAnsi" w:eastAsiaTheme="minorEastAsia" w:hAnsiTheme="minorHAnsi" w:cstheme="minorBidi"/>
          <w:kern w:val="2"/>
          <w:sz w:val="22"/>
          <w:szCs w:val="22"/>
          <w14:ligatures w14:val="standardContextual"/>
        </w:rPr>
      </w:pPr>
      <w:r>
        <w:t>6.8.3.1.1</w:t>
      </w:r>
      <w:r>
        <w:rPr>
          <w:rFonts w:asciiTheme="minorHAnsi" w:eastAsiaTheme="minorEastAsia" w:hAnsiTheme="minorHAnsi" w:cstheme="minorBidi"/>
          <w:kern w:val="2"/>
          <w:sz w:val="22"/>
          <w:szCs w:val="22"/>
          <w14:ligatures w14:val="standardContextual"/>
        </w:rPr>
        <w:tab/>
      </w:r>
      <w:r>
        <w:t>Minimum requirements for NCR-Fwd type 1-C</w:t>
      </w:r>
      <w:r>
        <w:tab/>
      </w:r>
      <w:r>
        <w:fldChar w:fldCharType="begin"/>
      </w:r>
      <w:r>
        <w:instrText xml:space="preserve"> PAGEREF _Toc161665431 \h </w:instrText>
      </w:r>
      <w:r>
        <w:fldChar w:fldCharType="separate"/>
      </w:r>
      <w:r>
        <w:t>100</w:t>
      </w:r>
      <w:r>
        <w:fldChar w:fldCharType="end"/>
      </w:r>
    </w:p>
    <w:p w14:paraId="347B5EAF" w14:textId="5E5794C6" w:rsidR="00FD2FAE" w:rsidRDefault="00FD2FAE">
      <w:pPr>
        <w:pStyle w:val="TOC5"/>
        <w:rPr>
          <w:rFonts w:asciiTheme="minorHAnsi" w:eastAsiaTheme="minorEastAsia" w:hAnsiTheme="minorHAnsi" w:cstheme="minorBidi"/>
          <w:kern w:val="2"/>
          <w:sz w:val="22"/>
          <w:szCs w:val="22"/>
          <w14:ligatures w14:val="standardContextual"/>
        </w:rPr>
      </w:pPr>
      <w:r>
        <w:t>6.</w:t>
      </w:r>
      <w:r w:rsidRPr="009C2007">
        <w:rPr>
          <w:lang w:val="en-US"/>
        </w:rPr>
        <w:t>8</w:t>
      </w:r>
      <w:r>
        <w:t>.3.1.2</w:t>
      </w:r>
      <w:r>
        <w:rPr>
          <w:rFonts w:asciiTheme="minorHAnsi" w:eastAsiaTheme="minorEastAsia" w:hAnsiTheme="minorHAnsi" w:cstheme="minorBidi"/>
          <w:kern w:val="2"/>
          <w:sz w:val="22"/>
          <w:szCs w:val="22"/>
          <w14:ligatures w14:val="standardContextual"/>
        </w:rPr>
        <w:tab/>
      </w:r>
      <w:r>
        <w:t>Additional requirements for NCR-Fwd type 1-C</w:t>
      </w:r>
      <w:r>
        <w:tab/>
      </w:r>
      <w:r>
        <w:fldChar w:fldCharType="begin"/>
      </w:r>
      <w:r>
        <w:instrText xml:space="preserve"> PAGEREF _Toc161665432 \h </w:instrText>
      </w:r>
      <w:r>
        <w:fldChar w:fldCharType="separate"/>
      </w:r>
      <w:r>
        <w:t>100</w:t>
      </w:r>
      <w:r>
        <w:fldChar w:fldCharType="end"/>
      </w:r>
    </w:p>
    <w:p w14:paraId="7BEC2255" w14:textId="43ADB523" w:rsidR="00FD2FAE" w:rsidRDefault="00FD2FAE">
      <w:pPr>
        <w:pStyle w:val="TOC5"/>
        <w:rPr>
          <w:rFonts w:asciiTheme="minorHAnsi" w:eastAsiaTheme="minorEastAsia" w:hAnsiTheme="minorHAnsi" w:cstheme="minorBidi"/>
          <w:kern w:val="2"/>
          <w:sz w:val="22"/>
          <w:szCs w:val="22"/>
          <w14:ligatures w14:val="standardContextual"/>
        </w:rPr>
      </w:pPr>
      <w:r>
        <w:t>6.</w:t>
      </w:r>
      <w:r w:rsidRPr="009C2007">
        <w:rPr>
          <w:lang w:val="en-US"/>
        </w:rPr>
        <w:t>8</w:t>
      </w:r>
      <w:r>
        <w:t>.3.1.3</w:t>
      </w:r>
      <w:r>
        <w:rPr>
          <w:rFonts w:asciiTheme="minorHAnsi" w:eastAsiaTheme="minorEastAsia" w:hAnsiTheme="minorHAnsi" w:cstheme="minorBidi"/>
          <w:kern w:val="2"/>
          <w:sz w:val="22"/>
          <w:szCs w:val="22"/>
          <w14:ligatures w14:val="standardContextual"/>
        </w:rPr>
        <w:tab/>
      </w:r>
      <w:r>
        <w:t xml:space="preserve">Minimum requirements for </w:t>
      </w:r>
      <w:r w:rsidRPr="009C2007">
        <w:rPr>
          <w:i/>
          <w:lang w:val="en-US"/>
        </w:rPr>
        <w:t>NCR-Fwd</w:t>
      </w:r>
      <w:r w:rsidRPr="009C2007">
        <w:rPr>
          <w:i/>
        </w:rPr>
        <w:t xml:space="preserve"> type 1-H</w:t>
      </w:r>
      <w:r>
        <w:tab/>
      </w:r>
      <w:r>
        <w:fldChar w:fldCharType="begin"/>
      </w:r>
      <w:r>
        <w:instrText xml:space="preserve"> PAGEREF _Toc161665433 \h </w:instrText>
      </w:r>
      <w:r>
        <w:fldChar w:fldCharType="separate"/>
      </w:r>
      <w:r>
        <w:t>100</w:t>
      </w:r>
      <w:r>
        <w:fldChar w:fldCharType="end"/>
      </w:r>
    </w:p>
    <w:p w14:paraId="2CEE1103" w14:textId="481A5423" w:rsidR="00FD2FAE" w:rsidRDefault="00FD2FAE">
      <w:pPr>
        <w:pStyle w:val="TOC5"/>
        <w:rPr>
          <w:rFonts w:asciiTheme="minorHAnsi" w:eastAsiaTheme="minorEastAsia" w:hAnsiTheme="minorHAnsi" w:cstheme="minorBidi"/>
          <w:kern w:val="2"/>
          <w:sz w:val="22"/>
          <w:szCs w:val="22"/>
          <w14:ligatures w14:val="standardContextual"/>
        </w:rPr>
      </w:pPr>
      <w:r>
        <w:t>6.</w:t>
      </w:r>
      <w:r w:rsidRPr="009C2007">
        <w:rPr>
          <w:lang w:val="en-US"/>
        </w:rPr>
        <w:t>8</w:t>
      </w:r>
      <w:r>
        <w:t>.3.1.4</w:t>
      </w:r>
      <w:r>
        <w:rPr>
          <w:rFonts w:asciiTheme="minorHAnsi" w:eastAsiaTheme="minorEastAsia" w:hAnsiTheme="minorHAnsi" w:cstheme="minorBidi"/>
          <w:kern w:val="2"/>
          <w:sz w:val="22"/>
          <w:szCs w:val="22"/>
          <w14:ligatures w14:val="standardContextual"/>
        </w:rPr>
        <w:tab/>
      </w:r>
      <w:r>
        <w:t>Additional requirements for NCR-Fwd type 1-H</w:t>
      </w:r>
      <w:r>
        <w:tab/>
      </w:r>
      <w:r>
        <w:fldChar w:fldCharType="begin"/>
      </w:r>
      <w:r>
        <w:instrText xml:space="preserve"> PAGEREF _Toc161665434 \h </w:instrText>
      </w:r>
      <w:r>
        <w:fldChar w:fldCharType="separate"/>
      </w:r>
      <w:r>
        <w:t>100</w:t>
      </w:r>
      <w:r>
        <w:fldChar w:fldCharType="end"/>
      </w:r>
    </w:p>
    <w:p w14:paraId="440F7CED" w14:textId="47908C18"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6.9</w:t>
      </w:r>
      <w:r>
        <w:rPr>
          <w:rFonts w:asciiTheme="minorHAnsi" w:eastAsiaTheme="minorEastAsia" w:hAnsiTheme="minorHAnsi" w:cstheme="minorBidi"/>
          <w:kern w:val="2"/>
          <w:sz w:val="22"/>
          <w:szCs w:val="22"/>
          <w14:ligatures w14:val="standardContextual"/>
        </w:rPr>
        <w:tab/>
      </w:r>
      <w:r>
        <w:t>Adjacent Channel Rejection Ratio (ACRR)</w:t>
      </w:r>
      <w:r>
        <w:tab/>
      </w:r>
      <w:r>
        <w:fldChar w:fldCharType="begin"/>
      </w:r>
      <w:r>
        <w:instrText xml:space="preserve"> PAGEREF _Toc161665435 \h </w:instrText>
      </w:r>
      <w:r>
        <w:fldChar w:fldCharType="separate"/>
      </w:r>
      <w:r>
        <w:t>100</w:t>
      </w:r>
      <w:r>
        <w:fldChar w:fldCharType="end"/>
      </w:r>
    </w:p>
    <w:p w14:paraId="21386BF6" w14:textId="29CC75C5" w:rsidR="00FD2FAE" w:rsidRDefault="00FD2FA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_Toc161665436 \h </w:instrText>
      </w:r>
      <w:r>
        <w:fldChar w:fldCharType="separate"/>
      </w:r>
      <w:r>
        <w:t>100</w:t>
      </w:r>
      <w:r>
        <w:fldChar w:fldCharType="end"/>
      </w:r>
    </w:p>
    <w:p w14:paraId="0C928A5F" w14:textId="407E3F9A"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DengXian"/>
        </w:rPr>
        <w:t>6.9.2</w:t>
      </w:r>
      <w:r>
        <w:rPr>
          <w:rFonts w:asciiTheme="minorHAnsi" w:eastAsiaTheme="minorEastAsia" w:hAnsiTheme="minorHAnsi" w:cstheme="minorBidi"/>
          <w:kern w:val="2"/>
          <w:sz w:val="22"/>
          <w:szCs w:val="22"/>
          <w14:ligatures w14:val="standardContextual"/>
        </w:rPr>
        <w:tab/>
      </w:r>
      <w:r>
        <w:t xml:space="preserve">inimum Requirements for </w:t>
      </w:r>
      <w:r w:rsidRPr="009C2007">
        <w:rPr>
          <w:i/>
          <w:iCs/>
        </w:rPr>
        <w:t>RF repeater</w:t>
      </w:r>
      <w:r>
        <w:tab/>
      </w:r>
      <w:r>
        <w:fldChar w:fldCharType="begin"/>
      </w:r>
      <w:r>
        <w:instrText xml:space="preserve"> PAGEREF _Toc161665437 \h </w:instrText>
      </w:r>
      <w:r>
        <w:fldChar w:fldCharType="separate"/>
      </w:r>
      <w:r>
        <w:t>101</w:t>
      </w:r>
      <w:r>
        <w:fldChar w:fldCharType="end"/>
      </w:r>
    </w:p>
    <w:p w14:paraId="6CD3155B" w14:textId="3314F007"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DengXian"/>
        </w:rPr>
        <w:t>6.9.3</w:t>
      </w:r>
      <w:r>
        <w:rPr>
          <w:rFonts w:asciiTheme="minorHAnsi" w:eastAsiaTheme="minorEastAsia" w:hAnsiTheme="minorHAnsi" w:cstheme="minorBidi"/>
          <w:kern w:val="2"/>
          <w:sz w:val="22"/>
          <w:szCs w:val="22"/>
          <w14:ligatures w14:val="standardContextual"/>
        </w:rPr>
        <w:tab/>
      </w:r>
      <w:r>
        <w:t xml:space="preserve">Minimum Requirements for </w:t>
      </w:r>
      <w:r w:rsidRPr="009C2007">
        <w:rPr>
          <w:i/>
          <w:iCs/>
        </w:rPr>
        <w:t>NCR</w:t>
      </w:r>
      <w:r>
        <w:tab/>
      </w:r>
      <w:r>
        <w:fldChar w:fldCharType="begin"/>
      </w:r>
      <w:r>
        <w:instrText xml:space="preserve"> PAGEREF _Toc161665438 \h </w:instrText>
      </w:r>
      <w:r>
        <w:fldChar w:fldCharType="separate"/>
      </w:r>
      <w:r>
        <w:t>102</w:t>
      </w:r>
      <w:r>
        <w:fldChar w:fldCharType="end"/>
      </w:r>
    </w:p>
    <w:p w14:paraId="78E742C2" w14:textId="08143E7E"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DengXian"/>
        </w:rPr>
        <w:t>6.9.3.1</w:t>
      </w:r>
      <w:r>
        <w:rPr>
          <w:rFonts w:asciiTheme="minorHAnsi" w:eastAsiaTheme="minorEastAsia" w:hAnsiTheme="minorHAnsi" w:cstheme="minorBidi"/>
          <w:kern w:val="2"/>
          <w:sz w:val="22"/>
          <w:szCs w:val="22"/>
          <w14:ligatures w14:val="standardContextual"/>
        </w:rPr>
        <w:tab/>
      </w:r>
      <w:r w:rsidRPr="009C2007">
        <w:rPr>
          <w:rFonts w:eastAsia="DengXian"/>
        </w:rPr>
        <w:t>Minimum requirements for NCR-Fwd</w:t>
      </w:r>
      <w:r>
        <w:tab/>
      </w:r>
      <w:r>
        <w:fldChar w:fldCharType="begin"/>
      </w:r>
      <w:r>
        <w:instrText xml:space="preserve"> PAGEREF _Toc161665439 \h </w:instrText>
      </w:r>
      <w:r>
        <w:fldChar w:fldCharType="separate"/>
      </w:r>
      <w:r>
        <w:t>102</w:t>
      </w:r>
      <w:r>
        <w:fldChar w:fldCharType="end"/>
      </w:r>
    </w:p>
    <w:p w14:paraId="5AF912AC" w14:textId="06B3B471" w:rsidR="00FD2FAE" w:rsidRDefault="00FD2FAE">
      <w:pPr>
        <w:pStyle w:val="TOC5"/>
        <w:rPr>
          <w:rFonts w:asciiTheme="minorHAnsi" w:eastAsiaTheme="minorEastAsia" w:hAnsiTheme="minorHAnsi" w:cstheme="minorBidi"/>
          <w:kern w:val="2"/>
          <w:sz w:val="22"/>
          <w:szCs w:val="22"/>
          <w14:ligatures w14:val="standardContextual"/>
        </w:rPr>
      </w:pPr>
      <w:r>
        <w:t>6.9.3.1.1</w:t>
      </w:r>
      <w:r>
        <w:rPr>
          <w:rFonts w:asciiTheme="minorHAnsi" w:eastAsiaTheme="minorEastAsia" w:hAnsiTheme="minorHAnsi" w:cstheme="minorBidi"/>
          <w:kern w:val="2"/>
          <w:sz w:val="22"/>
          <w:szCs w:val="22"/>
          <w14:ligatures w14:val="standardContextual"/>
        </w:rPr>
        <w:tab/>
      </w:r>
      <w:r>
        <w:t>Minimum requirements for NCR-Fwd type 1-C</w:t>
      </w:r>
      <w:r>
        <w:tab/>
      </w:r>
      <w:r>
        <w:fldChar w:fldCharType="begin"/>
      </w:r>
      <w:r>
        <w:instrText xml:space="preserve"> PAGEREF _Toc161665440 \h </w:instrText>
      </w:r>
      <w:r>
        <w:fldChar w:fldCharType="separate"/>
      </w:r>
      <w:r>
        <w:t>102</w:t>
      </w:r>
      <w:r>
        <w:fldChar w:fldCharType="end"/>
      </w:r>
    </w:p>
    <w:p w14:paraId="204E369D" w14:textId="03D3C665"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DengXian"/>
        </w:rPr>
        <w:t>6.9.3.1.2</w:t>
      </w:r>
      <w:r>
        <w:rPr>
          <w:rFonts w:asciiTheme="minorHAnsi" w:eastAsiaTheme="minorEastAsia" w:hAnsiTheme="minorHAnsi" w:cstheme="minorBidi"/>
          <w:kern w:val="2"/>
          <w:sz w:val="22"/>
          <w:szCs w:val="22"/>
          <w14:ligatures w14:val="standardContextual"/>
        </w:rPr>
        <w:tab/>
      </w:r>
      <w:r>
        <w:t xml:space="preserve">Minimum Requirements for </w:t>
      </w:r>
      <w:r w:rsidRPr="009C2007">
        <w:rPr>
          <w:i/>
          <w:iCs/>
        </w:rPr>
        <w:t>NCR-Fwd type 1-H</w:t>
      </w:r>
      <w:r>
        <w:tab/>
      </w:r>
      <w:r>
        <w:fldChar w:fldCharType="begin"/>
      </w:r>
      <w:r>
        <w:instrText xml:space="preserve"> PAGEREF _Toc161665441 \h </w:instrText>
      </w:r>
      <w:r>
        <w:fldChar w:fldCharType="separate"/>
      </w:r>
      <w:r>
        <w:t>102</w:t>
      </w:r>
      <w:r>
        <w:fldChar w:fldCharType="end"/>
      </w:r>
    </w:p>
    <w:p w14:paraId="7391EE9D" w14:textId="59A69529"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_Toc161665442 \h </w:instrText>
      </w:r>
      <w:r>
        <w:fldChar w:fldCharType="separate"/>
      </w:r>
      <w:r>
        <w:t>103</w:t>
      </w:r>
      <w:r>
        <w:fldChar w:fldCharType="end"/>
      </w:r>
    </w:p>
    <w:p w14:paraId="407BE51C" w14:textId="0978081A" w:rsidR="00FD2FAE" w:rsidRDefault="00FD2FA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_Toc161665443 \h </w:instrText>
      </w:r>
      <w:r>
        <w:fldChar w:fldCharType="separate"/>
      </w:r>
      <w:r>
        <w:t>103</w:t>
      </w:r>
      <w:r>
        <w:fldChar w:fldCharType="end"/>
      </w:r>
    </w:p>
    <w:p w14:paraId="6C11488C" w14:textId="3BA3F42D" w:rsidR="00FD2FAE" w:rsidRDefault="00FD2FAE">
      <w:pPr>
        <w:pStyle w:val="TOC4"/>
        <w:rPr>
          <w:rFonts w:asciiTheme="minorHAnsi" w:eastAsiaTheme="minorEastAsia" w:hAnsiTheme="minorHAnsi" w:cstheme="minorBidi"/>
          <w:kern w:val="2"/>
          <w:sz w:val="22"/>
          <w:szCs w:val="22"/>
          <w14:ligatures w14:val="standardContextual"/>
        </w:rPr>
      </w:pPr>
      <w:r>
        <w:t>6.10.1.1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_Toc161665444 \h </w:instrText>
      </w:r>
      <w:r>
        <w:fldChar w:fldCharType="separate"/>
      </w:r>
      <w:r>
        <w:t>103</w:t>
      </w:r>
      <w:r>
        <w:fldChar w:fldCharType="end"/>
      </w:r>
    </w:p>
    <w:p w14:paraId="6E1919D8" w14:textId="350F7D68" w:rsidR="00FD2FAE" w:rsidRDefault="00FD2FAE">
      <w:pPr>
        <w:pStyle w:val="TOC4"/>
        <w:rPr>
          <w:rFonts w:asciiTheme="minorHAnsi" w:eastAsiaTheme="minorEastAsia" w:hAnsiTheme="minorHAnsi" w:cstheme="minorBidi"/>
          <w:kern w:val="2"/>
          <w:sz w:val="22"/>
          <w:szCs w:val="22"/>
          <w14:ligatures w14:val="standardContextual"/>
        </w:rPr>
      </w:pPr>
      <w:r>
        <w:t>6.10.1.2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RF repeater</w:t>
      </w:r>
      <w:r>
        <w:tab/>
      </w:r>
      <w:r>
        <w:fldChar w:fldCharType="begin"/>
      </w:r>
      <w:r>
        <w:instrText xml:space="preserve"> PAGEREF _Toc161665445 \h </w:instrText>
      </w:r>
      <w:r>
        <w:fldChar w:fldCharType="separate"/>
      </w:r>
      <w:r>
        <w:t>103</w:t>
      </w:r>
      <w:r>
        <w:fldChar w:fldCharType="end"/>
      </w:r>
    </w:p>
    <w:p w14:paraId="54015E64" w14:textId="65C321DF" w:rsidR="00FD2FAE" w:rsidRDefault="00FD2FAE">
      <w:pPr>
        <w:pStyle w:val="TOC4"/>
        <w:rPr>
          <w:rFonts w:asciiTheme="minorHAnsi" w:eastAsiaTheme="minorEastAsia" w:hAnsiTheme="minorHAnsi" w:cstheme="minorBidi"/>
          <w:kern w:val="2"/>
          <w:sz w:val="22"/>
          <w:szCs w:val="22"/>
          <w14:ligatures w14:val="standardContextual"/>
        </w:rPr>
      </w:pPr>
      <w:r>
        <w:t>6.10.1.3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NCR</w:t>
      </w:r>
      <w:r>
        <w:tab/>
      </w:r>
      <w:r>
        <w:fldChar w:fldCharType="begin"/>
      </w:r>
      <w:r>
        <w:instrText xml:space="preserve"> PAGEREF _Toc161665446 \h </w:instrText>
      </w:r>
      <w:r>
        <w:fldChar w:fldCharType="separate"/>
      </w:r>
      <w:r>
        <w:t>103</w:t>
      </w:r>
      <w:r>
        <w:fldChar w:fldCharType="end"/>
      </w:r>
    </w:p>
    <w:p w14:paraId="538F03F5" w14:textId="30F4C7DF" w:rsidR="00FD2FAE" w:rsidRDefault="00FD2FAE">
      <w:pPr>
        <w:pStyle w:val="TOC5"/>
        <w:rPr>
          <w:rFonts w:asciiTheme="minorHAnsi" w:eastAsiaTheme="minorEastAsia" w:hAnsiTheme="minorHAnsi" w:cstheme="minorBidi"/>
          <w:kern w:val="2"/>
          <w:sz w:val="22"/>
          <w:szCs w:val="22"/>
          <w14:ligatures w14:val="standardContextual"/>
        </w:rPr>
      </w:pPr>
      <w:r>
        <w:t>6.10.1.3.1</w:t>
      </w:r>
      <w:r>
        <w:rPr>
          <w:rFonts w:asciiTheme="minorHAnsi" w:eastAsiaTheme="minorEastAsia" w:hAnsiTheme="minorHAnsi" w:cstheme="minorBidi"/>
          <w:kern w:val="2"/>
          <w:sz w:val="22"/>
          <w:szCs w:val="22"/>
          <w14:ligatures w14:val="standardContextual"/>
        </w:rPr>
        <w:tab/>
      </w:r>
      <w:r>
        <w:t>Minimum requirement for NCR Fwd</w:t>
      </w:r>
      <w:r>
        <w:tab/>
      </w:r>
      <w:r>
        <w:fldChar w:fldCharType="begin"/>
      </w:r>
      <w:r>
        <w:instrText xml:space="preserve"> PAGEREF _Toc161665447 \h </w:instrText>
      </w:r>
      <w:r>
        <w:fldChar w:fldCharType="separate"/>
      </w:r>
      <w:r>
        <w:t>103</w:t>
      </w:r>
      <w:r>
        <w:fldChar w:fldCharType="end"/>
      </w:r>
    </w:p>
    <w:p w14:paraId="3097C1D8" w14:textId="1104BDEF" w:rsidR="00FD2FAE" w:rsidRDefault="00FD2FA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_Toc161665448 \h </w:instrText>
      </w:r>
      <w:r>
        <w:fldChar w:fldCharType="separate"/>
      </w:r>
      <w:r>
        <w:t>103</w:t>
      </w:r>
      <w:r>
        <w:fldChar w:fldCharType="end"/>
      </w:r>
    </w:p>
    <w:p w14:paraId="48F44E44" w14:textId="5D65E4DB" w:rsidR="00FD2FAE" w:rsidRDefault="00FD2FAE">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_Toc161665449 \h </w:instrText>
      </w:r>
      <w:r>
        <w:fldChar w:fldCharType="separate"/>
      </w:r>
      <w:r>
        <w:t>103</w:t>
      </w:r>
      <w:r>
        <w:fldChar w:fldCharType="end"/>
      </w:r>
    </w:p>
    <w:p w14:paraId="5F6B5587" w14:textId="27FA5774" w:rsidR="00FD2FAE" w:rsidRDefault="00FD2FAE">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RF repeater</w:t>
      </w:r>
      <w:r>
        <w:tab/>
      </w:r>
      <w:r>
        <w:fldChar w:fldCharType="begin"/>
      </w:r>
      <w:r>
        <w:instrText xml:space="preserve"> PAGEREF _Toc161665450 \h </w:instrText>
      </w:r>
      <w:r>
        <w:fldChar w:fldCharType="separate"/>
      </w:r>
      <w:r>
        <w:t>104</w:t>
      </w:r>
      <w:r>
        <w:fldChar w:fldCharType="end"/>
      </w:r>
    </w:p>
    <w:p w14:paraId="33BCF92E" w14:textId="065B4550" w:rsidR="00FD2FAE" w:rsidRDefault="00FD2FAE">
      <w:pPr>
        <w:pStyle w:val="TOC4"/>
        <w:rPr>
          <w:rFonts w:asciiTheme="minorHAnsi" w:eastAsiaTheme="minorEastAsia" w:hAnsiTheme="minorHAnsi" w:cstheme="minorBidi"/>
          <w:kern w:val="2"/>
          <w:sz w:val="22"/>
          <w:szCs w:val="22"/>
          <w14:ligatures w14:val="standardContextual"/>
        </w:rPr>
      </w:pPr>
      <w:r>
        <w:t>6.10.2.3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NCR</w:t>
      </w:r>
      <w:r>
        <w:tab/>
      </w:r>
      <w:r>
        <w:fldChar w:fldCharType="begin"/>
      </w:r>
      <w:r>
        <w:instrText xml:space="preserve"> PAGEREF _Toc161665451 \h </w:instrText>
      </w:r>
      <w:r>
        <w:fldChar w:fldCharType="separate"/>
      </w:r>
      <w:r>
        <w:t>104</w:t>
      </w:r>
      <w:r>
        <w:fldChar w:fldCharType="end"/>
      </w:r>
    </w:p>
    <w:p w14:paraId="73B02B15" w14:textId="43C37F1F" w:rsidR="00FD2FAE" w:rsidRDefault="00FD2FAE">
      <w:pPr>
        <w:pStyle w:val="TOC5"/>
        <w:rPr>
          <w:rFonts w:asciiTheme="minorHAnsi" w:eastAsiaTheme="minorEastAsia" w:hAnsiTheme="minorHAnsi" w:cstheme="minorBidi"/>
          <w:kern w:val="2"/>
          <w:sz w:val="22"/>
          <w:szCs w:val="22"/>
          <w14:ligatures w14:val="standardContextual"/>
        </w:rPr>
      </w:pPr>
      <w:r>
        <w:t>6.10.2.3.1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_Toc161665452 \h </w:instrText>
      </w:r>
      <w:r>
        <w:fldChar w:fldCharType="separate"/>
      </w:r>
      <w:r>
        <w:t>104</w:t>
      </w:r>
      <w:r>
        <w:fldChar w:fldCharType="end"/>
      </w:r>
    </w:p>
    <w:p w14:paraId="4871A882" w14:textId="7B87E017"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w:t>
      </w:r>
      <w:r>
        <w:t>utput power dynamics</w:t>
      </w:r>
      <w:r>
        <w:tab/>
      </w:r>
      <w:r>
        <w:fldChar w:fldCharType="begin"/>
      </w:r>
      <w:r>
        <w:instrText xml:space="preserve"> PAGEREF _Toc161665453 \h </w:instrText>
      </w:r>
      <w:r>
        <w:fldChar w:fldCharType="separate"/>
      </w:r>
      <w:r>
        <w:t>105</w:t>
      </w:r>
      <w:r>
        <w:fldChar w:fldCharType="end"/>
      </w:r>
    </w:p>
    <w:p w14:paraId="4B5A6203" w14:textId="0F242B2C"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eastAsia="zh-CN"/>
        </w:rPr>
        <w:t>6.11.1</w:t>
      </w:r>
      <w:r>
        <w:rPr>
          <w:rFonts w:asciiTheme="minorHAnsi" w:eastAsiaTheme="minorEastAsia" w:hAnsiTheme="minorHAnsi" w:cstheme="minorBidi"/>
          <w:kern w:val="2"/>
          <w:sz w:val="22"/>
          <w:szCs w:val="22"/>
          <w14:ligatures w14:val="standardContextual"/>
        </w:rPr>
        <w:tab/>
      </w:r>
      <w:r w:rsidRPr="009C2007">
        <w:rPr>
          <w:lang w:val="en-US" w:eastAsia="zh-CN"/>
        </w:rPr>
        <w:t>General</w:t>
      </w:r>
      <w:r>
        <w:tab/>
      </w:r>
      <w:r>
        <w:fldChar w:fldCharType="begin"/>
      </w:r>
      <w:r>
        <w:instrText xml:space="preserve"> PAGEREF _Toc161665454 \h </w:instrText>
      </w:r>
      <w:r>
        <w:fldChar w:fldCharType="separate"/>
      </w:r>
      <w:r>
        <w:t>105</w:t>
      </w:r>
      <w:r>
        <w:fldChar w:fldCharType="end"/>
      </w:r>
    </w:p>
    <w:p w14:paraId="656EDE4F" w14:textId="0DC6418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11.2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Transmit OFF power for NCR-MT</w:t>
      </w:r>
      <w:r>
        <w:tab/>
      </w:r>
      <w:r>
        <w:fldChar w:fldCharType="begin"/>
      </w:r>
      <w:r>
        <w:instrText xml:space="preserve"> PAGEREF _Toc161665455 \h </w:instrText>
      </w:r>
      <w:r>
        <w:fldChar w:fldCharType="separate"/>
      </w:r>
      <w:r>
        <w:t>105</w:t>
      </w:r>
      <w:r>
        <w:fldChar w:fldCharType="end"/>
      </w:r>
    </w:p>
    <w:p w14:paraId="69537901" w14:textId="60A5566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11.3</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Transmit ON/OFF time mask for NCR-MT</w:t>
      </w:r>
      <w:r>
        <w:tab/>
      </w:r>
      <w:r>
        <w:fldChar w:fldCharType="begin"/>
      </w:r>
      <w:r>
        <w:instrText xml:space="preserve"> PAGEREF _Toc161665456 \h </w:instrText>
      </w:r>
      <w:r>
        <w:fldChar w:fldCharType="separate"/>
      </w:r>
      <w:r>
        <w:t>105</w:t>
      </w:r>
      <w:r>
        <w:fldChar w:fldCharType="end"/>
      </w:r>
    </w:p>
    <w:p w14:paraId="42560251" w14:textId="0A8B4DC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11.4</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Power control for NCR-MT</w:t>
      </w:r>
      <w:r>
        <w:tab/>
      </w:r>
      <w:r>
        <w:fldChar w:fldCharType="begin"/>
      </w:r>
      <w:r>
        <w:instrText xml:space="preserve"> PAGEREF _Toc161665457 \h </w:instrText>
      </w:r>
      <w:r>
        <w:fldChar w:fldCharType="separate"/>
      </w:r>
      <w:r>
        <w:t>105</w:t>
      </w:r>
      <w:r>
        <w:fldChar w:fldCharType="end"/>
      </w:r>
    </w:p>
    <w:p w14:paraId="78A3A6ED" w14:textId="18888D4E"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T</w:t>
      </w:r>
      <w:r>
        <w:t>ransmit signal quality</w:t>
      </w:r>
      <w:r>
        <w:tab/>
      </w:r>
      <w:r>
        <w:fldChar w:fldCharType="begin"/>
      </w:r>
      <w:r>
        <w:instrText xml:space="preserve"> PAGEREF _Toc161665458 \h </w:instrText>
      </w:r>
      <w:r>
        <w:fldChar w:fldCharType="separate"/>
      </w:r>
      <w:r>
        <w:t>105</w:t>
      </w:r>
      <w:r>
        <w:fldChar w:fldCharType="end"/>
      </w:r>
    </w:p>
    <w:p w14:paraId="3947D992" w14:textId="47ED00B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12.1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_Toc161665459 \h </w:instrText>
      </w:r>
      <w:r>
        <w:fldChar w:fldCharType="separate"/>
      </w:r>
      <w:r>
        <w:t>105</w:t>
      </w:r>
      <w:r>
        <w:fldChar w:fldCharType="end"/>
      </w:r>
    </w:p>
    <w:p w14:paraId="1472791A" w14:textId="4BE7EF1C"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12.2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Frequency error requirements for NCR-MT</w:t>
      </w:r>
      <w:r>
        <w:tab/>
      </w:r>
      <w:r>
        <w:fldChar w:fldCharType="begin"/>
      </w:r>
      <w:r>
        <w:instrText xml:space="preserve"> PAGEREF _Toc161665460 \h </w:instrText>
      </w:r>
      <w:r>
        <w:fldChar w:fldCharType="separate"/>
      </w:r>
      <w:r>
        <w:t>106</w:t>
      </w:r>
      <w:r>
        <w:fldChar w:fldCharType="end"/>
      </w:r>
    </w:p>
    <w:p w14:paraId="069CA3BB" w14:textId="5ED6189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6.12.3</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Transmit modulation quality</w:t>
      </w:r>
      <w:r>
        <w:tab/>
      </w:r>
      <w:r>
        <w:fldChar w:fldCharType="begin"/>
      </w:r>
      <w:r>
        <w:instrText xml:space="preserve"> PAGEREF _Toc161665461 \h </w:instrText>
      </w:r>
      <w:r>
        <w:fldChar w:fldCharType="separate"/>
      </w:r>
      <w:r>
        <w:t>106</w:t>
      </w:r>
      <w:r>
        <w:fldChar w:fldCharType="end"/>
      </w:r>
    </w:p>
    <w:p w14:paraId="4241E2C6" w14:textId="6D5310A8"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en-US" w:eastAsia="zh-CN"/>
        </w:rPr>
        <w:t>6.13</w:t>
      </w:r>
      <w:r>
        <w:rPr>
          <w:rFonts w:asciiTheme="minorHAnsi" w:eastAsiaTheme="minorEastAsia" w:hAnsiTheme="minorHAnsi" w:cstheme="minorBidi"/>
          <w:kern w:val="2"/>
          <w:sz w:val="22"/>
          <w:szCs w:val="22"/>
          <w14:ligatures w14:val="standardContextual"/>
        </w:rPr>
        <w:tab/>
      </w:r>
      <w:r>
        <w:t>Transmit intermodulation</w:t>
      </w:r>
      <w:r>
        <w:tab/>
      </w:r>
      <w:r>
        <w:fldChar w:fldCharType="begin"/>
      </w:r>
      <w:r>
        <w:instrText xml:space="preserve"> PAGEREF _Toc161665462 \h </w:instrText>
      </w:r>
      <w:r>
        <w:fldChar w:fldCharType="separate"/>
      </w:r>
      <w:r>
        <w:t>106</w:t>
      </w:r>
      <w:r>
        <w:fldChar w:fldCharType="end"/>
      </w:r>
    </w:p>
    <w:p w14:paraId="74A5955A" w14:textId="096B9334"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eastAsia="zh-CN"/>
        </w:rPr>
        <w:t>6.13.1</w:t>
      </w:r>
      <w:r>
        <w:rPr>
          <w:rFonts w:asciiTheme="minorHAnsi" w:eastAsiaTheme="minorEastAsia" w:hAnsiTheme="minorHAnsi" w:cstheme="minorBidi"/>
          <w:kern w:val="2"/>
          <w:sz w:val="22"/>
          <w:szCs w:val="22"/>
          <w14:ligatures w14:val="standardContextual"/>
        </w:rPr>
        <w:tab/>
      </w:r>
      <w:r w:rsidRPr="009C2007">
        <w:rPr>
          <w:lang w:val="en-US" w:eastAsia="zh-CN"/>
        </w:rPr>
        <w:t>General</w:t>
      </w:r>
      <w:r>
        <w:tab/>
      </w:r>
      <w:r>
        <w:fldChar w:fldCharType="begin"/>
      </w:r>
      <w:r>
        <w:instrText xml:space="preserve"> PAGEREF _Toc161665463 \h </w:instrText>
      </w:r>
      <w:r>
        <w:fldChar w:fldCharType="separate"/>
      </w:r>
      <w:r>
        <w:t>106</w:t>
      </w:r>
      <w:r>
        <w:fldChar w:fldCharType="end"/>
      </w:r>
    </w:p>
    <w:p w14:paraId="0F5F8C38" w14:textId="0C6E8515"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eastAsia="zh-CN"/>
        </w:rPr>
        <w:t>6.13.2</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 for NCR-MT</w:t>
      </w:r>
      <w:r>
        <w:tab/>
      </w:r>
      <w:r>
        <w:fldChar w:fldCharType="begin"/>
      </w:r>
      <w:r>
        <w:instrText xml:space="preserve"> PAGEREF _Toc161665464 \h </w:instrText>
      </w:r>
      <w:r>
        <w:fldChar w:fldCharType="separate"/>
      </w:r>
      <w:r>
        <w:t>106</w:t>
      </w:r>
      <w:r>
        <w:fldChar w:fldCharType="end"/>
      </w:r>
    </w:p>
    <w:p w14:paraId="5F92F0D2" w14:textId="58C1D0F0"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en-US" w:eastAsia="zh-CN"/>
        </w:rPr>
        <w:t>6.14</w:t>
      </w:r>
      <w:r>
        <w:rPr>
          <w:rFonts w:asciiTheme="minorHAnsi" w:eastAsiaTheme="minorEastAsia" w:hAnsiTheme="minorHAnsi" w:cstheme="minorBidi"/>
          <w:kern w:val="2"/>
          <w:sz w:val="22"/>
          <w:szCs w:val="22"/>
          <w14:ligatures w14:val="standardContextual"/>
        </w:rPr>
        <w:tab/>
      </w:r>
      <w:r w:rsidRPr="009C2007">
        <w:rPr>
          <w:lang w:val="en-US" w:eastAsia="zh-CN"/>
        </w:rPr>
        <w:t>General</w:t>
      </w:r>
      <w:r>
        <w:tab/>
      </w:r>
      <w:r>
        <w:fldChar w:fldCharType="begin"/>
      </w:r>
      <w:r>
        <w:instrText xml:space="preserve"> PAGEREF _Toc161665465 \h </w:instrText>
      </w:r>
      <w:r>
        <w:fldChar w:fldCharType="separate"/>
      </w:r>
      <w:r>
        <w:t>106</w:t>
      </w:r>
      <w:r>
        <w:fldChar w:fldCharType="end"/>
      </w:r>
    </w:p>
    <w:p w14:paraId="232D9623" w14:textId="05C87EB7"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en-US" w:eastAsia="zh-CN"/>
        </w:rPr>
        <w:t>6.15</w:t>
      </w:r>
      <w:r>
        <w:rPr>
          <w:rFonts w:asciiTheme="minorHAnsi" w:eastAsiaTheme="minorEastAsia" w:hAnsiTheme="minorHAnsi" w:cstheme="minorBidi"/>
          <w:kern w:val="2"/>
          <w:sz w:val="22"/>
          <w:szCs w:val="22"/>
          <w14:ligatures w14:val="standardContextual"/>
        </w:rPr>
        <w:tab/>
      </w:r>
      <w:r w:rsidRPr="009C2007">
        <w:rPr>
          <w:lang w:val="en-US" w:eastAsia="zh-CN"/>
        </w:rPr>
        <w:t>Diversity characteristics</w:t>
      </w:r>
      <w:r>
        <w:tab/>
      </w:r>
      <w:r>
        <w:fldChar w:fldCharType="begin"/>
      </w:r>
      <w:r>
        <w:instrText xml:space="preserve"> PAGEREF _Toc161665466 \h </w:instrText>
      </w:r>
      <w:r>
        <w:fldChar w:fldCharType="separate"/>
      </w:r>
      <w:r>
        <w:t>107</w:t>
      </w:r>
      <w:r>
        <w:fldChar w:fldCharType="end"/>
      </w:r>
    </w:p>
    <w:p w14:paraId="26E57B22" w14:textId="30EF7FD7"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16</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r</w:t>
      </w:r>
      <w:r>
        <w:t>eference sensitivity</w:t>
      </w:r>
      <w:r>
        <w:tab/>
      </w:r>
      <w:r>
        <w:fldChar w:fldCharType="begin"/>
      </w:r>
      <w:r>
        <w:instrText xml:space="preserve"> PAGEREF _Toc161665467 \h </w:instrText>
      </w:r>
      <w:r>
        <w:fldChar w:fldCharType="separate"/>
      </w:r>
      <w:r>
        <w:t>107</w:t>
      </w:r>
      <w:r>
        <w:fldChar w:fldCharType="end"/>
      </w:r>
    </w:p>
    <w:p w14:paraId="4CB18697" w14:textId="5AA8EF0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16</w:t>
      </w:r>
      <w:r>
        <w:t>.1</w:t>
      </w:r>
      <w:r>
        <w:rPr>
          <w:rFonts w:asciiTheme="minorHAnsi" w:eastAsiaTheme="minorEastAsia" w:hAnsiTheme="minorHAnsi" w:cstheme="minorBidi"/>
          <w:kern w:val="2"/>
          <w:sz w:val="22"/>
          <w:szCs w:val="22"/>
          <w14:ligatures w14:val="standardContextual"/>
        </w:rPr>
        <w:tab/>
      </w:r>
      <w:r>
        <w:t>NCR-MT reference sensitivity level</w:t>
      </w:r>
      <w:r>
        <w:tab/>
      </w:r>
      <w:r>
        <w:fldChar w:fldCharType="begin"/>
      </w:r>
      <w:r>
        <w:instrText xml:space="preserve"> PAGEREF _Toc161665468 \h </w:instrText>
      </w:r>
      <w:r>
        <w:fldChar w:fldCharType="separate"/>
      </w:r>
      <w:r>
        <w:t>107</w:t>
      </w:r>
      <w:r>
        <w:fldChar w:fldCharType="end"/>
      </w:r>
    </w:p>
    <w:p w14:paraId="51853462" w14:textId="082BCFB1"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16</w:t>
      </w:r>
      <w:r>
        <w:t>.1.1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_Toc161665469 \h </w:instrText>
      </w:r>
      <w:r>
        <w:fldChar w:fldCharType="separate"/>
      </w:r>
      <w:r>
        <w:t>107</w:t>
      </w:r>
      <w:r>
        <w:fldChar w:fldCharType="end"/>
      </w:r>
    </w:p>
    <w:p w14:paraId="7E377228" w14:textId="7FF9B895"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16</w:t>
      </w:r>
      <w:r>
        <w:t>.1.2</w:t>
      </w:r>
      <w:r>
        <w:rPr>
          <w:rFonts w:asciiTheme="minorHAnsi" w:eastAsiaTheme="minorEastAsia" w:hAnsiTheme="minorHAnsi" w:cstheme="minorBidi"/>
          <w:kern w:val="2"/>
          <w:sz w:val="22"/>
          <w:szCs w:val="22"/>
          <w14:ligatures w14:val="standardContextual"/>
        </w:rPr>
        <w:tab/>
      </w:r>
      <w:r>
        <w:t xml:space="preserve">Minimum requirements for </w:t>
      </w:r>
      <w:r w:rsidRPr="009C2007">
        <w:rPr>
          <w:i/>
        </w:rPr>
        <w:t xml:space="preserve">NCR-MT type </w:t>
      </w:r>
      <w:r w:rsidRPr="009C2007">
        <w:rPr>
          <w:rFonts w:eastAsia="SimSun"/>
          <w:i/>
          <w:lang w:val="en-US" w:eastAsia="zh-CN"/>
        </w:rPr>
        <w:t xml:space="preserve">1-C and </w:t>
      </w:r>
      <w:r w:rsidRPr="009C2007">
        <w:rPr>
          <w:i/>
        </w:rPr>
        <w:t>1-H</w:t>
      </w:r>
      <w:r>
        <w:tab/>
      </w:r>
      <w:r>
        <w:fldChar w:fldCharType="begin"/>
      </w:r>
      <w:r>
        <w:instrText xml:space="preserve"> PAGEREF _Toc161665470 \h </w:instrText>
      </w:r>
      <w:r>
        <w:fldChar w:fldCharType="separate"/>
      </w:r>
      <w:r>
        <w:t>107</w:t>
      </w:r>
      <w:r>
        <w:fldChar w:fldCharType="end"/>
      </w:r>
    </w:p>
    <w:p w14:paraId="30237194" w14:textId="3B934BAA"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17</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m</w:t>
      </w:r>
      <w:r>
        <w:t>aximum input level</w:t>
      </w:r>
      <w:r>
        <w:tab/>
      </w:r>
      <w:r>
        <w:fldChar w:fldCharType="begin"/>
      </w:r>
      <w:r>
        <w:instrText xml:space="preserve"> PAGEREF _Toc161665471 \h </w:instrText>
      </w:r>
      <w:r>
        <w:fldChar w:fldCharType="separate"/>
      </w:r>
      <w:r>
        <w:t>108</w:t>
      </w:r>
      <w:r>
        <w:fldChar w:fldCharType="end"/>
      </w:r>
    </w:p>
    <w:p w14:paraId="5AC8F6C8" w14:textId="6499DAE6"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18</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a</w:t>
      </w:r>
      <w:r>
        <w:t>djacent channel selectivity</w:t>
      </w:r>
      <w:r>
        <w:tab/>
      </w:r>
      <w:r>
        <w:fldChar w:fldCharType="begin"/>
      </w:r>
      <w:r>
        <w:instrText xml:space="preserve"> PAGEREF _Toc161665472 \h </w:instrText>
      </w:r>
      <w:r>
        <w:fldChar w:fldCharType="separate"/>
      </w:r>
      <w:r>
        <w:t>108</w:t>
      </w:r>
      <w:r>
        <w:fldChar w:fldCharType="end"/>
      </w:r>
    </w:p>
    <w:p w14:paraId="6AB04373" w14:textId="3347BDBE"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_Toc161665473 \h </w:instrText>
      </w:r>
      <w:r>
        <w:fldChar w:fldCharType="separate"/>
      </w:r>
      <w:r>
        <w:t>108</w:t>
      </w:r>
      <w:r>
        <w:fldChar w:fldCharType="end"/>
      </w:r>
    </w:p>
    <w:p w14:paraId="07188918" w14:textId="0D5A8C96"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18</w:t>
      </w:r>
      <w:r>
        <w:t>.1.1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_Toc161665474 \h </w:instrText>
      </w:r>
      <w:r>
        <w:fldChar w:fldCharType="separate"/>
      </w:r>
      <w:r>
        <w:t>108</w:t>
      </w:r>
      <w:r>
        <w:fldChar w:fldCharType="end"/>
      </w:r>
    </w:p>
    <w:p w14:paraId="535009ED" w14:textId="2B06EA92"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18</w:t>
      </w:r>
      <w:r>
        <w:t>.1.2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NCR-MT type 1-C</w:t>
      </w:r>
      <w:r>
        <w:tab/>
      </w:r>
      <w:r>
        <w:fldChar w:fldCharType="begin"/>
      </w:r>
      <w:r>
        <w:instrText xml:space="preserve"> PAGEREF _Toc161665475 \h </w:instrText>
      </w:r>
      <w:r>
        <w:fldChar w:fldCharType="separate"/>
      </w:r>
      <w:r>
        <w:t>108</w:t>
      </w:r>
      <w:r>
        <w:fldChar w:fldCharType="end"/>
      </w:r>
    </w:p>
    <w:p w14:paraId="4099A961" w14:textId="622FED38"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18</w:t>
      </w:r>
      <w:r>
        <w:t>.1.</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rPr>
        <w:t>NCR-MT type 1-H</w:t>
      </w:r>
      <w:r>
        <w:tab/>
      </w:r>
      <w:r>
        <w:fldChar w:fldCharType="begin"/>
      </w:r>
      <w:r>
        <w:instrText xml:space="preserve"> PAGEREF _Toc161665476 \h </w:instrText>
      </w:r>
      <w:r>
        <w:fldChar w:fldCharType="separate"/>
      </w:r>
      <w:r>
        <w:t>109</w:t>
      </w:r>
      <w:r>
        <w:fldChar w:fldCharType="end"/>
      </w:r>
    </w:p>
    <w:p w14:paraId="6203D7BC" w14:textId="6C46302E"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19</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b</w:t>
      </w:r>
      <w:r>
        <w:t>locking characteristics</w:t>
      </w:r>
      <w:r>
        <w:tab/>
      </w:r>
      <w:r>
        <w:fldChar w:fldCharType="begin"/>
      </w:r>
      <w:r>
        <w:instrText xml:space="preserve"> PAGEREF _Toc161665477 \h </w:instrText>
      </w:r>
      <w:r>
        <w:fldChar w:fldCharType="separate"/>
      </w:r>
      <w:r>
        <w:t>109</w:t>
      </w:r>
      <w:r>
        <w:fldChar w:fldCharType="end"/>
      </w:r>
    </w:p>
    <w:p w14:paraId="48783DE8" w14:textId="53770B5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19</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_Toc161665478 \h </w:instrText>
      </w:r>
      <w:r>
        <w:fldChar w:fldCharType="separate"/>
      </w:r>
      <w:r>
        <w:t>109</w:t>
      </w:r>
      <w:r>
        <w:fldChar w:fldCharType="end"/>
      </w:r>
    </w:p>
    <w:p w14:paraId="47EBDBBA" w14:textId="3D476A0C"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19</w:t>
      </w:r>
      <w:r>
        <w:t>.2</w:t>
      </w:r>
      <w:r>
        <w:rPr>
          <w:rFonts w:asciiTheme="minorHAnsi" w:eastAsiaTheme="minorEastAsia" w:hAnsiTheme="minorHAnsi" w:cstheme="minorBidi"/>
          <w:kern w:val="2"/>
          <w:sz w:val="22"/>
          <w:szCs w:val="22"/>
          <w14:ligatures w14:val="standardContextual"/>
        </w:rPr>
        <w:tab/>
      </w:r>
      <w:r>
        <w:t>Minimum requirement for NCR-MT type 1-C</w:t>
      </w:r>
      <w:r>
        <w:tab/>
      </w:r>
      <w:r>
        <w:fldChar w:fldCharType="begin"/>
      </w:r>
      <w:r>
        <w:instrText xml:space="preserve"> PAGEREF _Toc161665479 \h </w:instrText>
      </w:r>
      <w:r>
        <w:fldChar w:fldCharType="separate"/>
      </w:r>
      <w:r>
        <w:t>109</w:t>
      </w:r>
      <w:r>
        <w:fldChar w:fldCharType="end"/>
      </w:r>
    </w:p>
    <w:p w14:paraId="3E593E5F" w14:textId="55105C71"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19</w:t>
      </w:r>
      <w:r>
        <w:t>.3</w:t>
      </w:r>
      <w:r>
        <w:rPr>
          <w:rFonts w:asciiTheme="minorHAnsi" w:eastAsiaTheme="minorEastAsia" w:hAnsiTheme="minorHAnsi" w:cstheme="minorBidi"/>
          <w:kern w:val="2"/>
          <w:sz w:val="22"/>
          <w:szCs w:val="22"/>
          <w14:ligatures w14:val="standardContextual"/>
        </w:rPr>
        <w:tab/>
      </w:r>
      <w:r>
        <w:t>Minimum requirement for NCR-MT type 1-H</w:t>
      </w:r>
      <w:r>
        <w:tab/>
      </w:r>
      <w:r>
        <w:fldChar w:fldCharType="begin"/>
      </w:r>
      <w:r>
        <w:instrText xml:space="preserve"> PAGEREF _Toc161665480 \h </w:instrText>
      </w:r>
      <w:r>
        <w:fldChar w:fldCharType="separate"/>
      </w:r>
      <w:r>
        <w:t>109</w:t>
      </w:r>
      <w:r>
        <w:fldChar w:fldCharType="end"/>
      </w:r>
    </w:p>
    <w:p w14:paraId="00BA8726" w14:textId="7D778504"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20</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s</w:t>
      </w:r>
      <w:r>
        <w:t>purious response</w:t>
      </w:r>
      <w:r>
        <w:tab/>
      </w:r>
      <w:r>
        <w:fldChar w:fldCharType="begin"/>
      </w:r>
      <w:r>
        <w:instrText xml:space="preserve"> PAGEREF _Toc161665481 \h </w:instrText>
      </w:r>
      <w:r>
        <w:fldChar w:fldCharType="separate"/>
      </w:r>
      <w:r>
        <w:t>109</w:t>
      </w:r>
      <w:r>
        <w:fldChar w:fldCharType="end"/>
      </w:r>
    </w:p>
    <w:p w14:paraId="0EDF7EF8" w14:textId="04FE2ED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20</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_Toc161665482 \h </w:instrText>
      </w:r>
      <w:r>
        <w:fldChar w:fldCharType="separate"/>
      </w:r>
      <w:r>
        <w:t>109</w:t>
      </w:r>
      <w:r>
        <w:fldChar w:fldCharType="end"/>
      </w:r>
    </w:p>
    <w:p w14:paraId="2F16B27C" w14:textId="710E04B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20</w:t>
      </w:r>
      <w:r>
        <w:t>.2</w:t>
      </w:r>
      <w:r>
        <w:rPr>
          <w:rFonts w:asciiTheme="minorHAnsi" w:eastAsiaTheme="minorEastAsia" w:hAnsiTheme="minorHAnsi" w:cstheme="minorBidi"/>
          <w:kern w:val="2"/>
          <w:sz w:val="22"/>
          <w:szCs w:val="22"/>
          <w14:ligatures w14:val="standardContextual"/>
        </w:rPr>
        <w:tab/>
      </w:r>
      <w:r>
        <w:t>Minimum requirements</w:t>
      </w:r>
      <w:r w:rsidRPr="009C2007">
        <w:rPr>
          <w:rFonts w:eastAsia="SimSun"/>
          <w:lang w:val="en-US" w:eastAsia="zh-CN"/>
        </w:rPr>
        <w:t xml:space="preserve"> for NCR-MT type 1-C and NCR-MT type 1-H</w:t>
      </w:r>
      <w:r>
        <w:tab/>
      </w:r>
      <w:r>
        <w:fldChar w:fldCharType="begin"/>
      </w:r>
      <w:r>
        <w:instrText xml:space="preserve"> PAGEREF _Toc161665483 \h </w:instrText>
      </w:r>
      <w:r>
        <w:fldChar w:fldCharType="separate"/>
      </w:r>
      <w:r>
        <w:t>110</w:t>
      </w:r>
      <w:r>
        <w:fldChar w:fldCharType="end"/>
      </w:r>
    </w:p>
    <w:p w14:paraId="14C9FB7B" w14:textId="0A99F005"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i</w:t>
      </w:r>
      <w:r>
        <w:t>ntermodulation characteristics</w:t>
      </w:r>
      <w:r>
        <w:tab/>
      </w:r>
      <w:r>
        <w:fldChar w:fldCharType="begin"/>
      </w:r>
      <w:r>
        <w:instrText xml:space="preserve"> PAGEREF _Toc161665484 \h </w:instrText>
      </w:r>
      <w:r>
        <w:fldChar w:fldCharType="separate"/>
      </w:r>
      <w:r>
        <w:t>110</w:t>
      </w:r>
      <w:r>
        <w:fldChar w:fldCharType="end"/>
      </w:r>
    </w:p>
    <w:p w14:paraId="23C150E6" w14:textId="7107DE3B"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_Toc161665485 \h </w:instrText>
      </w:r>
      <w:r>
        <w:fldChar w:fldCharType="separate"/>
      </w:r>
      <w:r>
        <w:t>110</w:t>
      </w:r>
      <w:r>
        <w:fldChar w:fldCharType="end"/>
      </w:r>
    </w:p>
    <w:p w14:paraId="4A495405" w14:textId="147F9BEB"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Minimum requirement for NCR</w:t>
      </w:r>
      <w:r w:rsidRPr="009C2007">
        <w:rPr>
          <w:lang w:val="en-US" w:eastAsia="zh-CN"/>
        </w:rPr>
        <w:t>-MT</w:t>
      </w:r>
      <w:r>
        <w:t xml:space="preserve"> type 1-C</w:t>
      </w:r>
      <w:r>
        <w:tab/>
      </w:r>
      <w:r>
        <w:fldChar w:fldCharType="begin"/>
      </w:r>
      <w:r>
        <w:instrText xml:space="preserve"> PAGEREF _Toc161665486 \h </w:instrText>
      </w:r>
      <w:r>
        <w:fldChar w:fldCharType="separate"/>
      </w:r>
      <w:r>
        <w:t>110</w:t>
      </w:r>
      <w:r>
        <w:fldChar w:fldCharType="end"/>
      </w:r>
    </w:p>
    <w:p w14:paraId="7A291872" w14:textId="2B13502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21</w:t>
      </w:r>
      <w:r>
        <w:t>.</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 for NCR</w:t>
      </w:r>
      <w:r w:rsidRPr="009C2007">
        <w:rPr>
          <w:lang w:val="en-US" w:eastAsia="zh-CN"/>
        </w:rPr>
        <w:t>-MT</w:t>
      </w:r>
      <w:r w:rsidRPr="009C2007">
        <w:rPr>
          <w:rFonts w:eastAsia="SimSun"/>
          <w:lang w:val="en-US" w:eastAsia="zh-CN"/>
        </w:rPr>
        <w:t xml:space="preserve"> </w:t>
      </w:r>
      <w:r>
        <w:t>type 1-H</w:t>
      </w:r>
      <w:r>
        <w:tab/>
      </w:r>
      <w:r>
        <w:fldChar w:fldCharType="begin"/>
      </w:r>
      <w:r>
        <w:instrText xml:space="preserve"> PAGEREF _Toc161665487 \h </w:instrText>
      </w:r>
      <w:r>
        <w:fldChar w:fldCharType="separate"/>
      </w:r>
      <w:r>
        <w:t>110</w:t>
      </w:r>
      <w:r>
        <w:fldChar w:fldCharType="end"/>
      </w:r>
    </w:p>
    <w:p w14:paraId="159BC0A8" w14:textId="7B127BF6"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Conducted s</w:t>
      </w:r>
      <w:r>
        <w:t>purious emissions</w:t>
      </w:r>
      <w:r>
        <w:tab/>
      </w:r>
      <w:r>
        <w:fldChar w:fldCharType="begin"/>
      </w:r>
      <w:r>
        <w:instrText xml:space="preserve"> PAGEREF _Toc161665488 \h </w:instrText>
      </w:r>
      <w:r>
        <w:fldChar w:fldCharType="separate"/>
      </w:r>
      <w:r>
        <w:t>110</w:t>
      </w:r>
      <w:r>
        <w:fldChar w:fldCharType="end"/>
      </w:r>
    </w:p>
    <w:p w14:paraId="133AAE99" w14:textId="04C017C0"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_Toc161665489 \h </w:instrText>
      </w:r>
      <w:r>
        <w:fldChar w:fldCharType="separate"/>
      </w:r>
      <w:r>
        <w:t>110</w:t>
      </w:r>
      <w:r>
        <w:fldChar w:fldCharType="end"/>
      </w:r>
    </w:p>
    <w:p w14:paraId="4D48D496" w14:textId="2449130A"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6</w:t>
      </w:r>
      <w:r>
        <w:t>.</w:t>
      </w:r>
      <w:r w:rsidRPr="009C2007">
        <w:rPr>
          <w:rFonts w:eastAsia="SimSun"/>
          <w:lang w:val="en-US" w:eastAsia="zh-CN"/>
        </w:rPr>
        <w:t>22</w:t>
      </w:r>
      <w:r>
        <w:t>.2</w:t>
      </w:r>
      <w:r>
        <w:rPr>
          <w:rFonts w:asciiTheme="minorHAnsi" w:eastAsiaTheme="minorEastAsia" w:hAnsiTheme="minorHAnsi" w:cstheme="minorBidi"/>
          <w:kern w:val="2"/>
          <w:sz w:val="22"/>
          <w:szCs w:val="22"/>
          <w14:ligatures w14:val="standardContextual"/>
        </w:rPr>
        <w:tab/>
      </w:r>
      <w:r>
        <w:t>Minimum requirements</w:t>
      </w:r>
      <w:r w:rsidRPr="009C2007">
        <w:rPr>
          <w:rFonts w:eastAsia="SimSun"/>
          <w:lang w:val="en-US" w:eastAsia="zh-CN"/>
        </w:rPr>
        <w:t xml:space="preserve"> for </w:t>
      </w:r>
      <w:r w:rsidRPr="009C2007">
        <w:rPr>
          <w:rFonts w:eastAsia="SimSun"/>
          <w:i/>
          <w:iCs/>
          <w:lang w:val="en-US" w:eastAsia="zh-CN"/>
        </w:rPr>
        <w:t>NCR-MT type 1-C</w:t>
      </w:r>
      <w:r w:rsidRPr="009C2007">
        <w:rPr>
          <w:rFonts w:eastAsia="SimSun"/>
          <w:lang w:val="en-US" w:eastAsia="zh-CN"/>
        </w:rPr>
        <w:t xml:space="preserve"> and </w:t>
      </w:r>
      <w:r w:rsidRPr="009C2007">
        <w:rPr>
          <w:rFonts w:eastAsia="SimSun"/>
          <w:i/>
          <w:iCs/>
          <w:lang w:val="en-US" w:eastAsia="zh-CN"/>
        </w:rPr>
        <w:t>type 1-H</w:t>
      </w:r>
      <w:r>
        <w:tab/>
      </w:r>
      <w:r>
        <w:fldChar w:fldCharType="begin"/>
      </w:r>
      <w:r>
        <w:instrText xml:space="preserve"> PAGEREF _Toc161665490 \h </w:instrText>
      </w:r>
      <w:r>
        <w:fldChar w:fldCharType="separate"/>
      </w:r>
      <w:r>
        <w:t>111</w:t>
      </w:r>
      <w:r>
        <w:fldChar w:fldCharType="end"/>
      </w:r>
    </w:p>
    <w:p w14:paraId="7E105063" w14:textId="4A0FC0F2" w:rsidR="00FD2FAE" w:rsidRDefault="00FD2FA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_Toc161665491 \h </w:instrText>
      </w:r>
      <w:r>
        <w:fldChar w:fldCharType="separate"/>
      </w:r>
      <w:r>
        <w:t>111</w:t>
      </w:r>
      <w:r>
        <w:fldChar w:fldCharType="end"/>
      </w:r>
    </w:p>
    <w:p w14:paraId="52E8D442" w14:textId="0050A1C2"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_Toc161665492 \h </w:instrText>
      </w:r>
      <w:r>
        <w:fldChar w:fldCharType="separate"/>
      </w:r>
      <w:r>
        <w:t>111</w:t>
      </w:r>
      <w:r>
        <w:fldChar w:fldCharType="end"/>
      </w:r>
    </w:p>
    <w:p w14:paraId="4923D034" w14:textId="4FCB9C81"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_Toc161665493 \h </w:instrText>
      </w:r>
      <w:r>
        <w:fldChar w:fldCharType="separate"/>
      </w:r>
      <w:r>
        <w:t>112</w:t>
      </w:r>
      <w:r>
        <w:fldChar w:fldCharType="end"/>
      </w:r>
    </w:p>
    <w:p w14:paraId="7DF727C3" w14:textId="7F3C9C85"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_Toc161665494 \h </w:instrText>
      </w:r>
      <w:r>
        <w:fldChar w:fldCharType="separate"/>
      </w:r>
      <w:r>
        <w:t>112</w:t>
      </w:r>
      <w:r>
        <w:fldChar w:fldCharType="end"/>
      </w:r>
    </w:p>
    <w:p w14:paraId="0DBD71FB" w14:textId="3C54A8CE" w:rsidR="00FD2FAE" w:rsidRDefault="00FD2FA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NR repeater</w:t>
      </w:r>
      <w:r>
        <w:tab/>
      </w:r>
      <w:r>
        <w:fldChar w:fldCharType="begin"/>
      </w:r>
      <w:r>
        <w:instrText xml:space="preserve"> PAGEREF _Toc161665495 \h </w:instrText>
      </w:r>
      <w:r>
        <w:fldChar w:fldCharType="separate"/>
      </w:r>
      <w:r>
        <w:t>113</w:t>
      </w:r>
      <w:r>
        <w:fldChar w:fldCharType="end"/>
      </w:r>
    </w:p>
    <w:p w14:paraId="37CA73B0" w14:textId="5DA0C33C" w:rsidR="00FD2FAE" w:rsidRDefault="00FD2FAE">
      <w:pPr>
        <w:pStyle w:val="TOC3"/>
        <w:rPr>
          <w:rFonts w:asciiTheme="minorHAnsi" w:eastAsiaTheme="minorEastAsia" w:hAnsiTheme="minorHAnsi" w:cstheme="minorBidi"/>
          <w:kern w:val="2"/>
          <w:sz w:val="22"/>
          <w:szCs w:val="22"/>
          <w14:ligatures w14:val="standardContextual"/>
        </w:rPr>
      </w:pPr>
      <w:r>
        <w:t>7.2.</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w:t>
      </w:r>
      <w:r>
        <w:tab/>
      </w:r>
      <w:r>
        <w:fldChar w:fldCharType="begin"/>
      </w:r>
      <w:r>
        <w:instrText xml:space="preserve"> PAGEREF _Toc161665496 \h </w:instrText>
      </w:r>
      <w:r>
        <w:fldChar w:fldCharType="separate"/>
      </w:r>
      <w:r>
        <w:t>114</w:t>
      </w:r>
      <w:r>
        <w:fldChar w:fldCharType="end"/>
      </w:r>
    </w:p>
    <w:p w14:paraId="6CC5080B" w14:textId="1237B88D" w:rsidR="00FD2FAE" w:rsidRDefault="00FD2FAE">
      <w:pPr>
        <w:pStyle w:val="TOC4"/>
        <w:rPr>
          <w:rFonts w:asciiTheme="minorHAnsi" w:eastAsiaTheme="minorEastAsia" w:hAnsiTheme="minorHAnsi" w:cstheme="minorBidi"/>
          <w:kern w:val="2"/>
          <w:sz w:val="22"/>
          <w:szCs w:val="22"/>
          <w14:ligatures w14:val="standardContextual"/>
        </w:rPr>
      </w:pPr>
      <w:r>
        <w:t>7.2.</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NCR-MT</w:t>
      </w:r>
      <w:r>
        <w:tab/>
      </w:r>
      <w:r>
        <w:fldChar w:fldCharType="begin"/>
      </w:r>
      <w:r>
        <w:instrText xml:space="preserve"> PAGEREF _Toc161665497 \h </w:instrText>
      </w:r>
      <w:r>
        <w:fldChar w:fldCharType="separate"/>
      </w:r>
      <w:r>
        <w:t>114</w:t>
      </w:r>
      <w:r>
        <w:fldChar w:fldCharType="end"/>
      </w:r>
    </w:p>
    <w:p w14:paraId="5DD2776B" w14:textId="2ECEA856" w:rsidR="00FD2FAE" w:rsidRDefault="00FD2FAE">
      <w:pPr>
        <w:pStyle w:val="TOC4"/>
        <w:rPr>
          <w:rFonts w:asciiTheme="minorHAnsi" w:eastAsiaTheme="minorEastAsia" w:hAnsiTheme="minorHAnsi" w:cstheme="minorBidi"/>
          <w:kern w:val="2"/>
          <w:sz w:val="22"/>
          <w:szCs w:val="22"/>
          <w14:ligatures w14:val="standardContextual"/>
        </w:rPr>
      </w:pPr>
      <w:r>
        <w:t>7.2.3.1.1</w:t>
      </w:r>
      <w:r>
        <w:rPr>
          <w:rFonts w:asciiTheme="minorHAnsi" w:eastAsiaTheme="minorEastAsia" w:hAnsiTheme="minorHAnsi" w:cstheme="minorBidi"/>
          <w:kern w:val="2"/>
          <w:sz w:val="22"/>
          <w:szCs w:val="22"/>
          <w14:ligatures w14:val="standardContextual"/>
        </w:rPr>
        <w:tab/>
      </w:r>
      <w:r>
        <w:t>Minimum requirement for NCR-MT type 1-H</w:t>
      </w:r>
      <w:r>
        <w:tab/>
      </w:r>
      <w:r>
        <w:fldChar w:fldCharType="begin"/>
      </w:r>
      <w:r>
        <w:instrText xml:space="preserve"> PAGEREF _Toc161665498 \h </w:instrText>
      </w:r>
      <w:r>
        <w:fldChar w:fldCharType="separate"/>
      </w:r>
      <w:r>
        <w:t>114</w:t>
      </w:r>
      <w:r>
        <w:fldChar w:fldCharType="end"/>
      </w:r>
    </w:p>
    <w:p w14:paraId="6E3C3396" w14:textId="3431D145" w:rsidR="00FD2FAE" w:rsidRDefault="00FD2FAE">
      <w:pPr>
        <w:pStyle w:val="TOC4"/>
        <w:rPr>
          <w:rFonts w:asciiTheme="minorHAnsi" w:eastAsiaTheme="minorEastAsia" w:hAnsiTheme="minorHAnsi" w:cstheme="minorBidi"/>
          <w:kern w:val="2"/>
          <w:sz w:val="22"/>
          <w:szCs w:val="22"/>
          <w14:ligatures w14:val="standardContextual"/>
        </w:rPr>
      </w:pPr>
      <w:r>
        <w:t>7.2.3.1.2</w:t>
      </w:r>
      <w:r>
        <w:rPr>
          <w:rFonts w:asciiTheme="minorHAnsi" w:eastAsiaTheme="minorEastAsia" w:hAnsiTheme="minorHAnsi" w:cstheme="minorBidi"/>
          <w:kern w:val="2"/>
          <w:sz w:val="22"/>
          <w:szCs w:val="22"/>
          <w14:ligatures w14:val="standardContextual"/>
        </w:rPr>
        <w:tab/>
      </w:r>
      <w:r>
        <w:t>Minimum requirement for NCR-MT type 2-O</w:t>
      </w:r>
      <w:r>
        <w:tab/>
      </w:r>
      <w:r>
        <w:fldChar w:fldCharType="begin"/>
      </w:r>
      <w:r>
        <w:instrText xml:space="preserve"> PAGEREF _Toc161665499 \h </w:instrText>
      </w:r>
      <w:r>
        <w:fldChar w:fldCharType="separate"/>
      </w:r>
      <w:r>
        <w:t>114</w:t>
      </w:r>
      <w:r>
        <w:fldChar w:fldCharType="end"/>
      </w:r>
    </w:p>
    <w:p w14:paraId="1693FB07" w14:textId="3D3270BF" w:rsidR="00FD2FAE" w:rsidRDefault="00FD2FAE">
      <w:pPr>
        <w:pStyle w:val="TOC4"/>
        <w:rPr>
          <w:rFonts w:asciiTheme="minorHAnsi" w:eastAsiaTheme="minorEastAsia" w:hAnsiTheme="minorHAnsi" w:cstheme="minorBidi"/>
          <w:kern w:val="2"/>
          <w:sz w:val="22"/>
          <w:szCs w:val="22"/>
          <w14:ligatures w14:val="standardContextual"/>
        </w:rPr>
      </w:pPr>
      <w:r>
        <w:t>7.2.</w:t>
      </w:r>
      <w:r w:rsidRPr="009C2007">
        <w:rPr>
          <w:rFonts w:eastAsia="SimSun"/>
          <w:lang w:val="en-US" w:eastAsia="zh-CN"/>
        </w:rPr>
        <w:t>3.2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w:t>
      </w:r>
      <w:r>
        <w:tab/>
      </w:r>
      <w:r>
        <w:fldChar w:fldCharType="begin"/>
      </w:r>
      <w:r>
        <w:instrText xml:space="preserve"> PAGEREF _Toc161665500 \h </w:instrText>
      </w:r>
      <w:r>
        <w:fldChar w:fldCharType="separate"/>
      </w:r>
      <w:r>
        <w:t>114</w:t>
      </w:r>
      <w:r>
        <w:fldChar w:fldCharType="end"/>
      </w:r>
    </w:p>
    <w:p w14:paraId="461206FF" w14:textId="08DE6AD5" w:rsidR="00FD2FAE" w:rsidRDefault="00FD2FAE">
      <w:pPr>
        <w:pStyle w:val="TOC5"/>
        <w:rPr>
          <w:rFonts w:asciiTheme="minorHAnsi" w:eastAsiaTheme="minorEastAsia" w:hAnsiTheme="minorHAnsi" w:cstheme="minorBidi"/>
          <w:kern w:val="2"/>
          <w:sz w:val="22"/>
          <w:szCs w:val="22"/>
          <w14:ligatures w14:val="standardContextual"/>
        </w:rPr>
      </w:pPr>
      <w:r>
        <w:t>7.2.</w:t>
      </w:r>
      <w:r w:rsidRPr="009C2007">
        <w:rPr>
          <w:rFonts w:eastAsia="SimSun"/>
          <w:lang w:val="en-US" w:eastAsia="zh-CN"/>
        </w:rPr>
        <w:t>3.2.1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 type 2-O</w:t>
      </w:r>
      <w:r>
        <w:tab/>
      </w:r>
      <w:r>
        <w:fldChar w:fldCharType="begin"/>
      </w:r>
      <w:r>
        <w:instrText xml:space="preserve"> PAGEREF _Toc161665501 \h </w:instrText>
      </w:r>
      <w:r>
        <w:fldChar w:fldCharType="separate"/>
      </w:r>
      <w:r>
        <w:t>114</w:t>
      </w:r>
      <w:r>
        <w:fldChar w:fldCharType="end"/>
      </w:r>
    </w:p>
    <w:p w14:paraId="3CA33B1B" w14:textId="5BCDDDE4"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_Toc161665502 \h </w:instrText>
      </w:r>
      <w:r>
        <w:fldChar w:fldCharType="separate"/>
      </w:r>
      <w:r>
        <w:t>114</w:t>
      </w:r>
      <w:r>
        <w:fldChar w:fldCharType="end"/>
      </w:r>
    </w:p>
    <w:p w14:paraId="5D1F45CF" w14:textId="65891068"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rPr>
        <w:t>7.3.1</w:t>
      </w:r>
      <w:r>
        <w:rPr>
          <w:rFonts w:asciiTheme="minorHAnsi" w:eastAsiaTheme="minorEastAsia" w:hAnsiTheme="minorHAnsi" w:cstheme="minorBidi"/>
          <w:kern w:val="2"/>
          <w:sz w:val="22"/>
          <w:szCs w:val="22"/>
          <w14:ligatures w14:val="standardContextual"/>
        </w:rPr>
        <w:tab/>
      </w:r>
      <w:r w:rsidRPr="009C2007">
        <w:rPr>
          <w:lang w:val="en-US"/>
        </w:rPr>
        <w:t>General</w:t>
      </w:r>
      <w:r>
        <w:tab/>
      </w:r>
      <w:r>
        <w:fldChar w:fldCharType="begin"/>
      </w:r>
      <w:r>
        <w:instrText xml:space="preserve"> PAGEREF _Toc161665503 \h </w:instrText>
      </w:r>
      <w:r>
        <w:fldChar w:fldCharType="separate"/>
      </w:r>
      <w:r>
        <w:t>114</w:t>
      </w:r>
      <w:r>
        <w:fldChar w:fldCharType="end"/>
      </w:r>
    </w:p>
    <w:p w14:paraId="13C60F96" w14:textId="53E040C7" w:rsidR="00FD2FAE" w:rsidRDefault="00FD2FAE">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NR repeater</w:t>
      </w:r>
      <w:r>
        <w:tab/>
      </w:r>
      <w:r>
        <w:fldChar w:fldCharType="begin"/>
      </w:r>
      <w:r>
        <w:instrText xml:space="preserve"> PAGEREF _Toc161665504 \h </w:instrText>
      </w:r>
      <w:r>
        <w:fldChar w:fldCharType="separate"/>
      </w:r>
      <w:r>
        <w:t>115</w:t>
      </w:r>
      <w:r>
        <w:fldChar w:fldCharType="end"/>
      </w:r>
    </w:p>
    <w:p w14:paraId="3050AADC" w14:textId="750EC1D8" w:rsidR="00FD2FAE" w:rsidRDefault="00FD2FAE">
      <w:pPr>
        <w:pStyle w:val="TOC3"/>
        <w:rPr>
          <w:rFonts w:asciiTheme="minorHAnsi" w:eastAsiaTheme="minorEastAsia" w:hAnsiTheme="minorHAnsi" w:cstheme="minorBidi"/>
          <w:kern w:val="2"/>
          <w:sz w:val="22"/>
          <w:szCs w:val="22"/>
          <w14:ligatures w14:val="standardContextual"/>
        </w:rPr>
      </w:pPr>
      <w:r>
        <w:t>7.3.</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w:t>
      </w:r>
      <w:r>
        <w:tab/>
      </w:r>
      <w:r>
        <w:fldChar w:fldCharType="begin"/>
      </w:r>
      <w:r>
        <w:instrText xml:space="preserve"> PAGEREF _Toc161665505 \h </w:instrText>
      </w:r>
      <w:r>
        <w:fldChar w:fldCharType="separate"/>
      </w:r>
      <w:r>
        <w:t>115</w:t>
      </w:r>
      <w:r>
        <w:fldChar w:fldCharType="end"/>
      </w:r>
    </w:p>
    <w:p w14:paraId="21B78AB2" w14:textId="0EA866DC" w:rsidR="00FD2FAE" w:rsidRDefault="00FD2FAE">
      <w:pPr>
        <w:pStyle w:val="TOC4"/>
        <w:rPr>
          <w:rFonts w:asciiTheme="minorHAnsi" w:eastAsiaTheme="minorEastAsia" w:hAnsiTheme="minorHAnsi" w:cstheme="minorBidi"/>
          <w:kern w:val="2"/>
          <w:sz w:val="22"/>
          <w:szCs w:val="22"/>
          <w14:ligatures w14:val="standardContextual"/>
        </w:rPr>
      </w:pPr>
      <w:r>
        <w:t>7.3.</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w:t>
      </w:r>
      <w:r>
        <w:tab/>
      </w:r>
      <w:r>
        <w:fldChar w:fldCharType="begin"/>
      </w:r>
      <w:r>
        <w:instrText xml:space="preserve"> PAGEREF _Toc161665506 \h </w:instrText>
      </w:r>
      <w:r>
        <w:fldChar w:fldCharType="separate"/>
      </w:r>
      <w:r>
        <w:t>115</w:t>
      </w:r>
      <w:r>
        <w:fldChar w:fldCharType="end"/>
      </w:r>
    </w:p>
    <w:p w14:paraId="1950A12A" w14:textId="45807B9D" w:rsidR="00FD2FAE" w:rsidRDefault="00FD2FAE">
      <w:pPr>
        <w:pStyle w:val="TOC5"/>
        <w:rPr>
          <w:rFonts w:asciiTheme="minorHAnsi" w:eastAsiaTheme="minorEastAsia" w:hAnsiTheme="minorHAnsi" w:cstheme="minorBidi"/>
          <w:kern w:val="2"/>
          <w:sz w:val="22"/>
          <w:szCs w:val="22"/>
          <w14:ligatures w14:val="standardContextual"/>
        </w:rPr>
      </w:pPr>
      <w:r>
        <w:t>7.3.</w:t>
      </w:r>
      <w:r w:rsidRPr="009C2007">
        <w:rPr>
          <w:rFonts w:eastAsia="SimSun"/>
          <w:lang w:val="en-US" w:eastAsia="zh-CN"/>
        </w:rPr>
        <w:t>3.1.1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 type 2-O</w:t>
      </w:r>
      <w:r>
        <w:tab/>
      </w:r>
      <w:r>
        <w:fldChar w:fldCharType="begin"/>
      </w:r>
      <w:r>
        <w:instrText xml:space="preserve"> PAGEREF _Toc161665507 \h </w:instrText>
      </w:r>
      <w:r>
        <w:fldChar w:fldCharType="separate"/>
      </w:r>
      <w:r>
        <w:t>115</w:t>
      </w:r>
      <w:r>
        <w:fldChar w:fldCharType="end"/>
      </w:r>
    </w:p>
    <w:p w14:paraId="45437B36" w14:textId="2F5B3FCD"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_Toc161665508 \h </w:instrText>
      </w:r>
      <w:r>
        <w:fldChar w:fldCharType="separate"/>
      </w:r>
      <w:r>
        <w:t>115</w:t>
      </w:r>
      <w:r>
        <w:fldChar w:fldCharType="end"/>
      </w:r>
    </w:p>
    <w:p w14:paraId="48DA8DE0" w14:textId="2CEBEF64" w:rsidR="00FD2FAE" w:rsidRDefault="00FD2FAE">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_Toc161665509 \h </w:instrText>
      </w:r>
      <w:r>
        <w:fldChar w:fldCharType="separate"/>
      </w:r>
      <w:r>
        <w:t>115</w:t>
      </w:r>
      <w:r>
        <w:fldChar w:fldCharType="end"/>
      </w:r>
    </w:p>
    <w:p w14:paraId="03819A41" w14:textId="77FDE705"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rPr>
        <w:t>7.4.2</w:t>
      </w:r>
      <w:r>
        <w:rPr>
          <w:rFonts w:asciiTheme="minorHAnsi" w:eastAsiaTheme="minorEastAsia" w:hAnsiTheme="minorHAnsi" w:cstheme="minorBidi"/>
          <w:kern w:val="2"/>
          <w:sz w:val="22"/>
          <w:szCs w:val="22"/>
          <w14:ligatures w14:val="standardContextual"/>
        </w:rPr>
        <w:tab/>
      </w:r>
      <w:r w:rsidRPr="009C2007">
        <w:rPr>
          <w:lang w:val="en-US"/>
        </w:rPr>
        <w:t>Minimum requirement</w:t>
      </w:r>
      <w:r w:rsidRPr="009C2007">
        <w:rPr>
          <w:rFonts w:eastAsia="SimSun"/>
          <w:lang w:val="en-US" w:eastAsia="zh-CN"/>
        </w:rPr>
        <w:t xml:space="preserve"> for NR repeater</w:t>
      </w:r>
      <w:r>
        <w:tab/>
      </w:r>
      <w:r>
        <w:fldChar w:fldCharType="begin"/>
      </w:r>
      <w:r>
        <w:instrText xml:space="preserve"> PAGEREF _Toc161665510 \h </w:instrText>
      </w:r>
      <w:r>
        <w:fldChar w:fldCharType="separate"/>
      </w:r>
      <w:r>
        <w:t>115</w:t>
      </w:r>
      <w:r>
        <w:fldChar w:fldCharType="end"/>
      </w:r>
    </w:p>
    <w:p w14:paraId="1E0754DB" w14:textId="177B5865"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rPr>
        <w:t>7.4.</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rsidRPr="009C2007">
        <w:rPr>
          <w:lang w:val="en-US"/>
        </w:rPr>
        <w:t>Minimum requirement</w:t>
      </w:r>
      <w:r w:rsidRPr="009C2007">
        <w:rPr>
          <w:rFonts w:eastAsia="SimSun"/>
          <w:lang w:val="en-US" w:eastAsia="zh-CN"/>
        </w:rPr>
        <w:t xml:space="preserve"> for NCR</w:t>
      </w:r>
      <w:r>
        <w:tab/>
      </w:r>
      <w:r>
        <w:fldChar w:fldCharType="begin"/>
      </w:r>
      <w:r>
        <w:instrText xml:space="preserve"> PAGEREF _Toc161665511 \h </w:instrText>
      </w:r>
      <w:r>
        <w:fldChar w:fldCharType="separate"/>
      </w:r>
      <w:r>
        <w:t>116</w:t>
      </w:r>
      <w:r>
        <w:fldChar w:fldCharType="end"/>
      </w:r>
    </w:p>
    <w:p w14:paraId="1A4F139A" w14:textId="05BD1DD9"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rPr>
        <w:t>7.4.</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rsidRPr="009C2007">
        <w:rPr>
          <w:lang w:val="en-US"/>
        </w:rPr>
        <w:t>Minimum requirement</w:t>
      </w:r>
      <w:r w:rsidRPr="009C2007">
        <w:rPr>
          <w:rFonts w:eastAsia="SimSun"/>
          <w:lang w:val="en-US" w:eastAsia="zh-CN"/>
        </w:rPr>
        <w:t xml:space="preserve"> for NCR-Fwd</w:t>
      </w:r>
      <w:r>
        <w:tab/>
      </w:r>
      <w:r>
        <w:fldChar w:fldCharType="begin"/>
      </w:r>
      <w:r>
        <w:instrText xml:space="preserve"> PAGEREF _Toc161665512 \h </w:instrText>
      </w:r>
      <w:r>
        <w:fldChar w:fldCharType="separate"/>
      </w:r>
      <w:r>
        <w:t>116</w:t>
      </w:r>
      <w:r>
        <w:fldChar w:fldCharType="end"/>
      </w:r>
    </w:p>
    <w:p w14:paraId="66AFBDB4" w14:textId="2006FBD4"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rPr>
        <w:t>7.4.</w:t>
      </w:r>
      <w:r w:rsidRPr="009C2007">
        <w:rPr>
          <w:rFonts w:eastAsia="SimSun"/>
          <w:lang w:val="en-US" w:eastAsia="zh-CN"/>
        </w:rPr>
        <w:t>3.1.1</w:t>
      </w:r>
      <w:r>
        <w:rPr>
          <w:rFonts w:asciiTheme="minorHAnsi" w:eastAsiaTheme="minorEastAsia" w:hAnsiTheme="minorHAnsi" w:cstheme="minorBidi"/>
          <w:kern w:val="2"/>
          <w:sz w:val="22"/>
          <w:szCs w:val="22"/>
          <w14:ligatures w14:val="standardContextual"/>
        </w:rPr>
        <w:tab/>
      </w:r>
      <w:r w:rsidRPr="009C2007">
        <w:rPr>
          <w:lang w:val="en-US"/>
        </w:rPr>
        <w:t>Minimum requirement</w:t>
      </w:r>
      <w:r w:rsidRPr="009C2007">
        <w:rPr>
          <w:rFonts w:eastAsia="SimSun"/>
          <w:lang w:val="en-US" w:eastAsia="zh-CN"/>
        </w:rPr>
        <w:t xml:space="preserve"> for NCR-Fwd type 2-O</w:t>
      </w:r>
      <w:r>
        <w:tab/>
      </w:r>
      <w:r>
        <w:fldChar w:fldCharType="begin"/>
      </w:r>
      <w:r>
        <w:instrText xml:space="preserve"> PAGEREF _Toc161665513 \h </w:instrText>
      </w:r>
      <w:r>
        <w:fldChar w:fldCharType="separate"/>
      </w:r>
      <w:r>
        <w:t>116</w:t>
      </w:r>
      <w:r>
        <w:fldChar w:fldCharType="end"/>
      </w:r>
    </w:p>
    <w:p w14:paraId="7F0D9C85" w14:textId="5174A060"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_Toc161665514 \h </w:instrText>
      </w:r>
      <w:r>
        <w:fldChar w:fldCharType="separate"/>
      </w:r>
      <w:r>
        <w:t>116</w:t>
      </w:r>
      <w:r>
        <w:fldChar w:fldCharType="end"/>
      </w:r>
    </w:p>
    <w:p w14:paraId="483A9D5E" w14:textId="4D228054" w:rsidR="00FD2FAE" w:rsidRDefault="00FD2FAE">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_Toc161665515 \h </w:instrText>
      </w:r>
      <w:r>
        <w:fldChar w:fldCharType="separate"/>
      </w:r>
      <w:r>
        <w:t>116</w:t>
      </w:r>
      <w:r>
        <w:fldChar w:fldCharType="end"/>
      </w:r>
    </w:p>
    <w:p w14:paraId="0BB3ED27" w14:textId="6CFC346C" w:rsidR="00FD2FAE" w:rsidRDefault="00FD2FAE">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_Toc161665516 \h </w:instrText>
      </w:r>
      <w:r>
        <w:fldChar w:fldCharType="separate"/>
      </w:r>
      <w:r>
        <w:t>117</w:t>
      </w:r>
      <w:r>
        <w:fldChar w:fldCharType="end"/>
      </w:r>
    </w:p>
    <w:p w14:paraId="109DA805" w14:textId="3DEE57FA" w:rsidR="00FD2FAE" w:rsidRDefault="00FD2FAE">
      <w:pPr>
        <w:pStyle w:val="TOC4"/>
        <w:rPr>
          <w:rFonts w:asciiTheme="minorHAnsi" w:eastAsiaTheme="minorEastAsia" w:hAnsiTheme="minorHAnsi" w:cstheme="minorBidi"/>
          <w:kern w:val="2"/>
          <w:sz w:val="22"/>
          <w:szCs w:val="22"/>
          <w14:ligatures w14:val="standardContextual"/>
        </w:rPr>
      </w:pPr>
      <w:r>
        <w:t>7.5.2.1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_Toc161665517 \h </w:instrText>
      </w:r>
      <w:r>
        <w:fldChar w:fldCharType="separate"/>
      </w:r>
      <w:r>
        <w:t>117</w:t>
      </w:r>
      <w:r>
        <w:fldChar w:fldCharType="end"/>
      </w:r>
    </w:p>
    <w:p w14:paraId="0B4379CC" w14:textId="20D936A9" w:rsidR="00FD2FAE" w:rsidRDefault="00FD2FAE">
      <w:pPr>
        <w:pStyle w:val="TOC4"/>
        <w:rPr>
          <w:rFonts w:asciiTheme="minorHAnsi" w:eastAsiaTheme="minorEastAsia" w:hAnsiTheme="minorHAnsi" w:cstheme="minorBidi"/>
          <w:kern w:val="2"/>
          <w:sz w:val="22"/>
          <w:szCs w:val="22"/>
          <w14:ligatures w14:val="standardContextual"/>
        </w:rPr>
      </w:pPr>
      <w:r>
        <w:t>7.5.2.2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i/>
          <w:lang w:val="en-US" w:eastAsia="zh-CN"/>
        </w:rPr>
        <w:t>NR Repeater</w:t>
      </w:r>
      <w:r>
        <w:tab/>
      </w:r>
      <w:r>
        <w:fldChar w:fldCharType="begin"/>
      </w:r>
      <w:r>
        <w:instrText xml:space="preserve"> PAGEREF _Toc161665518 \h </w:instrText>
      </w:r>
      <w:r>
        <w:fldChar w:fldCharType="separate"/>
      </w:r>
      <w:r>
        <w:t>117</w:t>
      </w:r>
      <w:r>
        <w:fldChar w:fldCharType="end"/>
      </w:r>
    </w:p>
    <w:p w14:paraId="36A44081" w14:textId="3A49094A" w:rsidR="00FD2FAE" w:rsidRDefault="00FD2FAE">
      <w:pPr>
        <w:pStyle w:val="TOC4"/>
        <w:rPr>
          <w:rFonts w:asciiTheme="minorHAnsi" w:eastAsiaTheme="minorEastAsia" w:hAnsiTheme="minorHAnsi" w:cstheme="minorBidi"/>
          <w:kern w:val="2"/>
          <w:sz w:val="22"/>
          <w:szCs w:val="22"/>
          <w14:ligatures w14:val="standardContextual"/>
        </w:rPr>
      </w:pPr>
      <w:r>
        <w:t>7.5.2.</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w:t>
      </w:r>
      <w:r>
        <w:tab/>
      </w:r>
      <w:r>
        <w:fldChar w:fldCharType="begin"/>
      </w:r>
      <w:r>
        <w:instrText xml:space="preserve"> PAGEREF _Toc161665519 \h </w:instrText>
      </w:r>
      <w:r>
        <w:fldChar w:fldCharType="separate"/>
      </w:r>
      <w:r>
        <w:t>120</w:t>
      </w:r>
      <w:r>
        <w:fldChar w:fldCharType="end"/>
      </w:r>
    </w:p>
    <w:p w14:paraId="564B73F2" w14:textId="114CDAA4" w:rsidR="00FD2FAE" w:rsidRDefault="00FD2FAE">
      <w:pPr>
        <w:pStyle w:val="TOC5"/>
        <w:rPr>
          <w:rFonts w:asciiTheme="minorHAnsi" w:eastAsiaTheme="minorEastAsia" w:hAnsiTheme="minorHAnsi" w:cstheme="minorBidi"/>
          <w:kern w:val="2"/>
          <w:sz w:val="22"/>
          <w:szCs w:val="22"/>
          <w14:ligatures w14:val="standardContextual"/>
        </w:rPr>
      </w:pPr>
      <w:r>
        <w:t>7.5.2.</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NCR-Fwd</w:t>
      </w:r>
      <w:r>
        <w:tab/>
      </w:r>
      <w:r>
        <w:fldChar w:fldCharType="begin"/>
      </w:r>
      <w:r>
        <w:instrText xml:space="preserve"> PAGEREF _Toc161665520 \h </w:instrText>
      </w:r>
      <w:r>
        <w:fldChar w:fldCharType="separate"/>
      </w:r>
      <w:r>
        <w:t>120</w:t>
      </w:r>
      <w:r>
        <w:fldChar w:fldCharType="end"/>
      </w:r>
    </w:p>
    <w:p w14:paraId="27ABF803" w14:textId="1F2C1667" w:rsidR="00FD2FAE" w:rsidRDefault="00FD2FAE">
      <w:pPr>
        <w:pStyle w:val="TOC5"/>
        <w:rPr>
          <w:rFonts w:asciiTheme="minorHAnsi" w:eastAsiaTheme="minorEastAsia" w:hAnsiTheme="minorHAnsi" w:cstheme="minorBidi"/>
          <w:kern w:val="2"/>
          <w:sz w:val="22"/>
          <w:szCs w:val="22"/>
          <w14:ligatures w14:val="standardContextual"/>
        </w:rPr>
      </w:pPr>
      <w:r>
        <w:t>7.5.2.</w:t>
      </w:r>
      <w:r w:rsidRPr="009C2007">
        <w:rPr>
          <w:rFonts w:eastAsia="SimSun"/>
          <w:lang w:val="en-US" w:eastAsia="zh-CN"/>
        </w:rPr>
        <w:t>3.2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NCR-MT</w:t>
      </w:r>
      <w:r>
        <w:tab/>
      </w:r>
      <w:r>
        <w:fldChar w:fldCharType="begin"/>
      </w:r>
      <w:r>
        <w:instrText xml:space="preserve"> PAGEREF _Toc161665521 \h </w:instrText>
      </w:r>
      <w:r>
        <w:fldChar w:fldCharType="separate"/>
      </w:r>
      <w:r>
        <w:t>120</w:t>
      </w:r>
      <w:r>
        <w:fldChar w:fldCharType="end"/>
      </w:r>
    </w:p>
    <w:p w14:paraId="0B56508D" w14:textId="48028457" w:rsidR="00FD2FAE" w:rsidRDefault="00FD2FAE">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_Toc161665522 \h </w:instrText>
      </w:r>
      <w:r>
        <w:fldChar w:fldCharType="separate"/>
      </w:r>
      <w:r>
        <w:t>121</w:t>
      </w:r>
      <w:r>
        <w:fldChar w:fldCharType="end"/>
      </w:r>
    </w:p>
    <w:p w14:paraId="095CF350" w14:textId="74A1EE7E" w:rsidR="00FD2FAE" w:rsidRDefault="00FD2FAE">
      <w:pPr>
        <w:pStyle w:val="TOC4"/>
        <w:rPr>
          <w:rFonts w:asciiTheme="minorHAnsi" w:eastAsiaTheme="minorEastAsia" w:hAnsiTheme="minorHAnsi" w:cstheme="minorBidi"/>
          <w:kern w:val="2"/>
          <w:sz w:val="22"/>
          <w:szCs w:val="22"/>
          <w14:ligatures w14:val="standardContextual"/>
        </w:rPr>
      </w:pPr>
      <w:r>
        <w:t>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_Toc161665523 \h </w:instrText>
      </w:r>
      <w:r>
        <w:fldChar w:fldCharType="separate"/>
      </w:r>
      <w:r>
        <w:t>121</w:t>
      </w:r>
      <w:r>
        <w:fldChar w:fldCharType="end"/>
      </w:r>
    </w:p>
    <w:p w14:paraId="4DEEFF7B" w14:textId="79837885" w:rsidR="00FD2FAE" w:rsidRDefault="00FD2FAE">
      <w:pPr>
        <w:pStyle w:val="TOC4"/>
        <w:rPr>
          <w:rFonts w:asciiTheme="minorHAnsi" w:eastAsiaTheme="minorEastAsia" w:hAnsiTheme="minorHAnsi" w:cstheme="minorBidi"/>
          <w:kern w:val="2"/>
          <w:sz w:val="22"/>
          <w:szCs w:val="22"/>
          <w14:ligatures w14:val="standardContextual"/>
        </w:rPr>
      </w:pPr>
      <w:r>
        <w:t>7.5.3.2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NR repeater</w:t>
      </w:r>
      <w:r>
        <w:tab/>
      </w:r>
      <w:r>
        <w:fldChar w:fldCharType="begin"/>
      </w:r>
      <w:r>
        <w:instrText xml:space="preserve"> PAGEREF _Toc161665524 \h </w:instrText>
      </w:r>
      <w:r>
        <w:fldChar w:fldCharType="separate"/>
      </w:r>
      <w:r>
        <w:t>121</w:t>
      </w:r>
      <w:r>
        <w:fldChar w:fldCharType="end"/>
      </w:r>
    </w:p>
    <w:p w14:paraId="64CBED18" w14:textId="4965D42F" w:rsidR="00FD2FAE" w:rsidRDefault="00FD2FAE">
      <w:pPr>
        <w:pStyle w:val="TOC5"/>
        <w:rPr>
          <w:rFonts w:asciiTheme="minorHAnsi" w:eastAsiaTheme="minorEastAsia" w:hAnsiTheme="minorHAnsi" w:cstheme="minorBidi"/>
          <w:kern w:val="2"/>
          <w:sz w:val="22"/>
          <w:szCs w:val="22"/>
          <w14:ligatures w14:val="standardContextual"/>
        </w:rPr>
      </w:pPr>
      <w:r>
        <w:t>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_Toc161665525 \h </w:instrText>
      </w:r>
      <w:r>
        <w:fldChar w:fldCharType="separate"/>
      </w:r>
      <w:r>
        <w:t>121</w:t>
      </w:r>
      <w:r>
        <w:fldChar w:fldCharType="end"/>
      </w:r>
    </w:p>
    <w:p w14:paraId="7E53A2A2" w14:textId="2A03F904" w:rsidR="00FD2FAE" w:rsidRDefault="00FD2FAE">
      <w:pPr>
        <w:pStyle w:val="TOC5"/>
        <w:rPr>
          <w:rFonts w:asciiTheme="minorHAnsi" w:eastAsiaTheme="minorEastAsia" w:hAnsiTheme="minorHAnsi" w:cstheme="minorBidi"/>
          <w:kern w:val="2"/>
          <w:sz w:val="22"/>
          <w:szCs w:val="22"/>
          <w14:ligatures w14:val="standardContextual"/>
        </w:rPr>
      </w:pPr>
      <w:r>
        <w:t>7.5.3.2.2</w:t>
      </w:r>
      <w:r>
        <w:rPr>
          <w:rFonts w:asciiTheme="minorHAnsi" w:eastAsiaTheme="minorEastAsia" w:hAnsiTheme="minorHAnsi" w:cstheme="minorBidi"/>
          <w:kern w:val="2"/>
          <w:sz w:val="22"/>
          <w:szCs w:val="22"/>
          <w14:ligatures w14:val="standardContextual"/>
        </w:rPr>
        <w:tab/>
      </w:r>
      <w:r>
        <w:t>OTA operating band unwanted emission limits (Category A)</w:t>
      </w:r>
      <w:r>
        <w:tab/>
      </w:r>
      <w:r>
        <w:fldChar w:fldCharType="begin"/>
      </w:r>
      <w:r>
        <w:instrText xml:space="preserve"> PAGEREF _Toc161665526 \h </w:instrText>
      </w:r>
      <w:r>
        <w:fldChar w:fldCharType="separate"/>
      </w:r>
      <w:r>
        <w:t>122</w:t>
      </w:r>
      <w:r>
        <w:fldChar w:fldCharType="end"/>
      </w:r>
    </w:p>
    <w:p w14:paraId="699316C9" w14:textId="449995D2" w:rsidR="00FD2FAE" w:rsidRDefault="00FD2FAE">
      <w:pPr>
        <w:pStyle w:val="TOC5"/>
        <w:rPr>
          <w:rFonts w:asciiTheme="minorHAnsi" w:eastAsiaTheme="minorEastAsia" w:hAnsiTheme="minorHAnsi" w:cstheme="minorBidi"/>
          <w:kern w:val="2"/>
          <w:sz w:val="22"/>
          <w:szCs w:val="22"/>
          <w14:ligatures w14:val="standardContextual"/>
        </w:rPr>
      </w:pPr>
      <w:r>
        <w:t>7.5.3.2.3</w:t>
      </w:r>
      <w:r>
        <w:rPr>
          <w:rFonts w:asciiTheme="minorHAnsi" w:eastAsiaTheme="minorEastAsia" w:hAnsiTheme="minorHAnsi" w:cstheme="minorBidi"/>
          <w:kern w:val="2"/>
          <w:sz w:val="22"/>
          <w:szCs w:val="22"/>
          <w14:ligatures w14:val="standardContextual"/>
        </w:rPr>
        <w:tab/>
      </w:r>
      <w:r>
        <w:t>OTA operating band unwanted emission limits (Category B)</w:t>
      </w:r>
      <w:r>
        <w:tab/>
      </w:r>
      <w:r>
        <w:fldChar w:fldCharType="begin"/>
      </w:r>
      <w:r>
        <w:instrText xml:space="preserve"> PAGEREF _Toc161665527 \h </w:instrText>
      </w:r>
      <w:r>
        <w:fldChar w:fldCharType="separate"/>
      </w:r>
      <w:r>
        <w:t>122</w:t>
      </w:r>
      <w:r>
        <w:fldChar w:fldCharType="end"/>
      </w:r>
    </w:p>
    <w:p w14:paraId="4ADE19A0" w14:textId="5ADC0C7B" w:rsidR="00FD2FAE" w:rsidRDefault="00FD2FAE">
      <w:pPr>
        <w:pStyle w:val="TOC5"/>
        <w:rPr>
          <w:rFonts w:asciiTheme="minorHAnsi" w:eastAsiaTheme="minorEastAsia" w:hAnsiTheme="minorHAnsi" w:cstheme="minorBidi"/>
          <w:kern w:val="2"/>
          <w:sz w:val="22"/>
          <w:szCs w:val="22"/>
          <w14:ligatures w14:val="standardContextual"/>
        </w:rPr>
      </w:pPr>
      <w:r>
        <w:t>7.5.3.2.4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_Toc161665528 \h </w:instrText>
      </w:r>
      <w:r>
        <w:fldChar w:fldCharType="separate"/>
      </w:r>
      <w:r>
        <w:t>123</w:t>
      </w:r>
      <w:r>
        <w:fldChar w:fldCharType="end"/>
      </w:r>
    </w:p>
    <w:p w14:paraId="4589EB96" w14:textId="4400A359" w:rsidR="00FD2FAE" w:rsidRDefault="00FD2FAE">
      <w:pPr>
        <w:pStyle w:val="TOC4"/>
        <w:rPr>
          <w:rFonts w:asciiTheme="minorHAnsi" w:eastAsiaTheme="minorEastAsia" w:hAnsiTheme="minorHAnsi" w:cstheme="minorBidi"/>
          <w:kern w:val="2"/>
          <w:sz w:val="22"/>
          <w:szCs w:val="22"/>
          <w14:ligatures w14:val="standardContextual"/>
        </w:rPr>
      </w:pPr>
      <w:r>
        <w:t>7.5.3.</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w:t>
      </w:r>
      <w:r>
        <w:tab/>
      </w:r>
      <w:r>
        <w:fldChar w:fldCharType="begin"/>
      </w:r>
      <w:r>
        <w:instrText xml:space="preserve"> PAGEREF _Toc161665529 \h </w:instrText>
      </w:r>
      <w:r>
        <w:fldChar w:fldCharType="separate"/>
      </w:r>
      <w:r>
        <w:t>123</w:t>
      </w:r>
      <w:r>
        <w:fldChar w:fldCharType="end"/>
      </w:r>
    </w:p>
    <w:p w14:paraId="571FB8E0" w14:textId="2F1D7DA0" w:rsidR="00FD2FAE" w:rsidRDefault="00FD2FAE">
      <w:pPr>
        <w:pStyle w:val="TOC5"/>
        <w:rPr>
          <w:rFonts w:asciiTheme="minorHAnsi" w:eastAsiaTheme="minorEastAsia" w:hAnsiTheme="minorHAnsi" w:cstheme="minorBidi"/>
          <w:kern w:val="2"/>
          <w:sz w:val="22"/>
          <w:szCs w:val="22"/>
          <w14:ligatures w14:val="standardContextual"/>
        </w:rPr>
      </w:pPr>
      <w:r>
        <w:t>7.5.3.</w:t>
      </w:r>
      <w:r w:rsidRPr="009C2007">
        <w:rPr>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sidRPr="009C2007">
        <w:rPr>
          <w:lang w:val="en-US" w:eastAsia="zh-CN"/>
        </w:rPr>
        <w:t>NCR-Fwd</w:t>
      </w:r>
      <w:r>
        <w:tab/>
      </w:r>
      <w:r>
        <w:fldChar w:fldCharType="begin"/>
      </w:r>
      <w:r>
        <w:instrText xml:space="preserve"> PAGEREF _Toc161665530 \h </w:instrText>
      </w:r>
      <w:r>
        <w:fldChar w:fldCharType="separate"/>
      </w:r>
      <w:r>
        <w:t>123</w:t>
      </w:r>
      <w:r>
        <w:fldChar w:fldCharType="end"/>
      </w:r>
    </w:p>
    <w:p w14:paraId="77044BFA" w14:textId="54FDE8C4" w:rsidR="00FD2FAE" w:rsidRDefault="00FD2FAE">
      <w:pPr>
        <w:pStyle w:val="TOC4"/>
        <w:rPr>
          <w:rFonts w:asciiTheme="minorHAnsi" w:eastAsiaTheme="minorEastAsia" w:hAnsiTheme="minorHAnsi" w:cstheme="minorBidi"/>
          <w:kern w:val="2"/>
          <w:sz w:val="22"/>
          <w:szCs w:val="22"/>
          <w14:ligatures w14:val="standardContextual"/>
        </w:rPr>
      </w:pPr>
      <w:r>
        <w:t>7.5.3.3.2</w:t>
      </w:r>
      <w:r>
        <w:rPr>
          <w:rFonts w:asciiTheme="minorHAnsi" w:eastAsiaTheme="minorEastAsia" w:hAnsiTheme="minorHAnsi" w:cstheme="minorBidi"/>
          <w:kern w:val="2"/>
          <w:sz w:val="22"/>
          <w:szCs w:val="22"/>
          <w14:ligatures w14:val="standardContextual"/>
        </w:rPr>
        <w:tab/>
      </w:r>
      <w:r>
        <w:t>Minimum requirement for NCR-MT</w:t>
      </w:r>
      <w:r>
        <w:tab/>
      </w:r>
      <w:r>
        <w:fldChar w:fldCharType="begin"/>
      </w:r>
      <w:r>
        <w:instrText xml:space="preserve"> PAGEREF _Toc161665531 \h </w:instrText>
      </w:r>
      <w:r>
        <w:fldChar w:fldCharType="separate"/>
      </w:r>
      <w:r>
        <w:t>123</w:t>
      </w:r>
      <w:r>
        <w:fldChar w:fldCharType="end"/>
      </w:r>
    </w:p>
    <w:p w14:paraId="7AE3B785" w14:textId="5DD45136" w:rsidR="00FD2FAE" w:rsidRDefault="00FD2FAE">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_Toc161665532 \h </w:instrText>
      </w:r>
      <w:r>
        <w:fldChar w:fldCharType="separate"/>
      </w:r>
      <w:r>
        <w:t>124</w:t>
      </w:r>
      <w:r>
        <w:fldChar w:fldCharType="end"/>
      </w:r>
    </w:p>
    <w:p w14:paraId="0D045358" w14:textId="1BBB4521" w:rsidR="00FD2FAE" w:rsidRDefault="00FD2FAE">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_Toc161665533 \h </w:instrText>
      </w:r>
      <w:r>
        <w:fldChar w:fldCharType="separate"/>
      </w:r>
      <w:r>
        <w:t>124</w:t>
      </w:r>
      <w:r>
        <w:fldChar w:fldCharType="end"/>
      </w:r>
    </w:p>
    <w:p w14:paraId="79FE0B57" w14:textId="1FC13939" w:rsidR="00FD2FAE" w:rsidRDefault="00FD2FAE">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i/>
          <w:lang w:val="en-US" w:eastAsia="zh-CN"/>
        </w:rPr>
        <w:t>NR repeater</w:t>
      </w:r>
      <w:r>
        <w:tab/>
      </w:r>
      <w:r>
        <w:fldChar w:fldCharType="begin"/>
      </w:r>
      <w:r>
        <w:instrText xml:space="preserve"> PAGEREF _Toc161665534 \h </w:instrText>
      </w:r>
      <w:r>
        <w:fldChar w:fldCharType="separate"/>
      </w:r>
      <w:r>
        <w:t>124</w:t>
      </w:r>
      <w:r>
        <w:fldChar w:fldCharType="end"/>
      </w:r>
    </w:p>
    <w:p w14:paraId="22060789" w14:textId="67221046" w:rsidR="00FD2FAE" w:rsidRDefault="00FD2FAE">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_Toc161665535 \h </w:instrText>
      </w:r>
      <w:r>
        <w:fldChar w:fldCharType="separate"/>
      </w:r>
      <w:r>
        <w:t>124</w:t>
      </w:r>
      <w:r>
        <w:fldChar w:fldCharType="end"/>
      </w:r>
    </w:p>
    <w:p w14:paraId="5C5BE138" w14:textId="72D5406C" w:rsidR="00FD2FAE" w:rsidRDefault="00FD2FAE">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_Toc161665536 \h </w:instrText>
      </w:r>
      <w:r>
        <w:fldChar w:fldCharType="separate"/>
      </w:r>
      <w:r>
        <w:t>124</w:t>
      </w:r>
      <w:r>
        <w:fldChar w:fldCharType="end"/>
      </w:r>
    </w:p>
    <w:p w14:paraId="4BDC0200" w14:textId="33278B7A" w:rsidR="00FD2FAE" w:rsidRDefault="00FD2FAE">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_Toc161665537 \h </w:instrText>
      </w:r>
      <w:r>
        <w:fldChar w:fldCharType="separate"/>
      </w:r>
      <w:r>
        <w:t>125</w:t>
      </w:r>
      <w:r>
        <w:fldChar w:fldCharType="end"/>
      </w:r>
    </w:p>
    <w:p w14:paraId="52459FFA" w14:textId="3B82A472" w:rsidR="00FD2FAE" w:rsidRDefault="00FD2FAE">
      <w:pPr>
        <w:pStyle w:val="TOC4"/>
        <w:rPr>
          <w:rFonts w:asciiTheme="minorHAnsi" w:eastAsiaTheme="minorEastAsia" w:hAnsiTheme="minorHAnsi" w:cstheme="minorBidi"/>
          <w:kern w:val="2"/>
          <w:sz w:val="22"/>
          <w:szCs w:val="22"/>
          <w14:ligatures w14:val="standardContextual"/>
        </w:rPr>
      </w:pPr>
      <w:r>
        <w:t>7.5.4.</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i/>
          <w:lang w:val="en-US" w:eastAsia="zh-CN"/>
        </w:rPr>
        <w:t>NCR</w:t>
      </w:r>
      <w:r>
        <w:tab/>
      </w:r>
      <w:r>
        <w:fldChar w:fldCharType="begin"/>
      </w:r>
      <w:r>
        <w:instrText xml:space="preserve"> PAGEREF _Toc161665538 \h </w:instrText>
      </w:r>
      <w:r>
        <w:fldChar w:fldCharType="separate"/>
      </w:r>
      <w:r>
        <w:t>126</w:t>
      </w:r>
      <w:r>
        <w:fldChar w:fldCharType="end"/>
      </w:r>
    </w:p>
    <w:p w14:paraId="54171BD3" w14:textId="234A41D1" w:rsidR="00FD2FAE" w:rsidRDefault="00FD2FAE">
      <w:pPr>
        <w:pStyle w:val="TOC5"/>
        <w:rPr>
          <w:rFonts w:asciiTheme="minorHAnsi" w:eastAsiaTheme="minorEastAsia" w:hAnsiTheme="minorHAnsi" w:cstheme="minorBidi"/>
          <w:kern w:val="2"/>
          <w:sz w:val="22"/>
          <w:szCs w:val="22"/>
          <w14:ligatures w14:val="standardContextual"/>
        </w:rPr>
      </w:pPr>
      <w:r>
        <w:t>7.5.4.</w:t>
      </w:r>
      <w:r w:rsidRPr="009C2007">
        <w:rPr>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sidRPr="009C2007">
        <w:rPr>
          <w:lang w:val="en-US" w:eastAsia="zh-CN"/>
        </w:rPr>
        <w:t>NCR-Fwd</w:t>
      </w:r>
      <w:r>
        <w:tab/>
      </w:r>
      <w:r>
        <w:fldChar w:fldCharType="begin"/>
      </w:r>
      <w:r>
        <w:instrText xml:space="preserve"> PAGEREF _Toc161665539 \h </w:instrText>
      </w:r>
      <w:r>
        <w:fldChar w:fldCharType="separate"/>
      </w:r>
      <w:r>
        <w:t>126</w:t>
      </w:r>
      <w:r>
        <w:fldChar w:fldCharType="end"/>
      </w:r>
    </w:p>
    <w:p w14:paraId="15935DF9" w14:textId="64AA8145" w:rsidR="00FD2FAE" w:rsidRDefault="00FD2FAE">
      <w:pPr>
        <w:pStyle w:val="TOC5"/>
        <w:rPr>
          <w:rFonts w:asciiTheme="minorHAnsi" w:eastAsiaTheme="minorEastAsia" w:hAnsiTheme="minorHAnsi" w:cstheme="minorBidi"/>
          <w:kern w:val="2"/>
          <w:sz w:val="22"/>
          <w:szCs w:val="22"/>
          <w14:ligatures w14:val="standardContextual"/>
        </w:rPr>
      </w:pPr>
      <w:r>
        <w:t>7.5.4.</w:t>
      </w:r>
      <w:r w:rsidRPr="009C2007">
        <w:rPr>
          <w:lang w:val="en-US" w:eastAsia="zh-CN"/>
        </w:rPr>
        <w:t>3.2</w:t>
      </w:r>
      <w:r>
        <w:rPr>
          <w:rFonts w:asciiTheme="minorHAnsi" w:eastAsiaTheme="minorEastAsia" w:hAnsiTheme="minorHAnsi" w:cstheme="minorBidi"/>
          <w:kern w:val="2"/>
          <w:sz w:val="22"/>
          <w:szCs w:val="22"/>
          <w14:ligatures w14:val="standardContextual"/>
        </w:rPr>
        <w:tab/>
      </w:r>
      <w:r>
        <w:t xml:space="preserve">Minimum requirement for </w:t>
      </w:r>
      <w:r w:rsidRPr="009C2007">
        <w:rPr>
          <w:lang w:val="en-US" w:eastAsia="zh-CN"/>
        </w:rPr>
        <w:t>NCR-MT</w:t>
      </w:r>
      <w:r>
        <w:tab/>
      </w:r>
      <w:r>
        <w:fldChar w:fldCharType="begin"/>
      </w:r>
      <w:r>
        <w:instrText xml:space="preserve"> PAGEREF _Toc161665540 \h </w:instrText>
      </w:r>
      <w:r>
        <w:fldChar w:fldCharType="separate"/>
      </w:r>
      <w:r>
        <w:t>126</w:t>
      </w:r>
      <w:r>
        <w:fldChar w:fldCharType="end"/>
      </w:r>
    </w:p>
    <w:p w14:paraId="5188D7A6" w14:textId="21E6929C" w:rsidR="00FD2FAE" w:rsidRDefault="00FD2FAE">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_Toc161665541 \h </w:instrText>
      </w:r>
      <w:r>
        <w:fldChar w:fldCharType="separate"/>
      </w:r>
      <w:r>
        <w:t>126</w:t>
      </w:r>
      <w:r>
        <w:fldChar w:fldCharType="end"/>
      </w:r>
    </w:p>
    <w:p w14:paraId="09C5CC02" w14:textId="39569DEC"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.5.5.1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_Toc161665542 \h </w:instrText>
      </w:r>
      <w:r>
        <w:fldChar w:fldCharType="separate"/>
      </w:r>
      <w:r>
        <w:t>126</w:t>
      </w:r>
      <w:r>
        <w:fldChar w:fldCharType="end"/>
      </w:r>
    </w:p>
    <w:p w14:paraId="04300DE5" w14:textId="1E64CE44" w:rsidR="00FD2FAE" w:rsidRDefault="00FD2FAE">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NR repeater</w:t>
      </w:r>
      <w:r>
        <w:tab/>
      </w:r>
      <w:r>
        <w:fldChar w:fldCharType="begin"/>
      </w:r>
      <w:r>
        <w:instrText xml:space="preserve"> PAGEREF _Toc161665543 \h </w:instrText>
      </w:r>
      <w:r>
        <w:fldChar w:fldCharType="separate"/>
      </w:r>
      <w:r>
        <w:t>127</w:t>
      </w:r>
      <w:r>
        <w:fldChar w:fldCharType="end"/>
      </w:r>
    </w:p>
    <w:p w14:paraId="4291C144" w14:textId="171EB6CB" w:rsidR="00FD2FAE" w:rsidRDefault="00FD2FAE">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 xml:space="preserve">Minimum requirement for </w:t>
      </w:r>
      <w:r w:rsidRPr="009C2007">
        <w:rPr>
          <w:i/>
          <w:iCs/>
        </w:rPr>
        <w:t>NCR</w:t>
      </w:r>
      <w:r>
        <w:tab/>
      </w:r>
      <w:r>
        <w:fldChar w:fldCharType="begin"/>
      </w:r>
      <w:r>
        <w:instrText xml:space="preserve"> PAGEREF _Toc161665544 \h </w:instrText>
      </w:r>
      <w:r>
        <w:fldChar w:fldCharType="separate"/>
      </w:r>
      <w:r>
        <w:t>127</w:t>
      </w:r>
      <w:r>
        <w:fldChar w:fldCharType="end"/>
      </w:r>
    </w:p>
    <w:p w14:paraId="6CB01495" w14:textId="2190B393" w:rsidR="00FD2FAE" w:rsidRDefault="00FD2FAE">
      <w:pPr>
        <w:pStyle w:val="TOC5"/>
        <w:rPr>
          <w:rFonts w:asciiTheme="minorHAnsi" w:eastAsiaTheme="minorEastAsia" w:hAnsiTheme="minorHAnsi" w:cstheme="minorBidi"/>
          <w:kern w:val="2"/>
          <w:sz w:val="22"/>
          <w:szCs w:val="22"/>
          <w14:ligatures w14:val="standardContextual"/>
        </w:rPr>
      </w:pPr>
      <w:r>
        <w:t>7.5.5.3.1</w:t>
      </w:r>
      <w:r>
        <w:rPr>
          <w:rFonts w:asciiTheme="minorHAnsi" w:eastAsiaTheme="minorEastAsia" w:hAnsiTheme="minorHAnsi" w:cstheme="minorBidi"/>
          <w:kern w:val="2"/>
          <w:sz w:val="22"/>
          <w:szCs w:val="22"/>
          <w14:ligatures w14:val="standardContextual"/>
        </w:rPr>
        <w:tab/>
      </w:r>
      <w:r>
        <w:t>Minimum requirement for NCR-Fwd</w:t>
      </w:r>
      <w:r>
        <w:tab/>
      </w:r>
      <w:r>
        <w:fldChar w:fldCharType="begin"/>
      </w:r>
      <w:r>
        <w:instrText xml:space="preserve"> PAGEREF _Toc161665545 \h </w:instrText>
      </w:r>
      <w:r>
        <w:fldChar w:fldCharType="separate"/>
      </w:r>
      <w:r>
        <w:t>127</w:t>
      </w:r>
      <w:r>
        <w:fldChar w:fldCharType="end"/>
      </w:r>
    </w:p>
    <w:p w14:paraId="3A1291E3" w14:textId="5EDCE55C"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 Error Vector Magnitude</w:t>
      </w:r>
      <w:r>
        <w:tab/>
      </w:r>
      <w:r>
        <w:fldChar w:fldCharType="begin"/>
      </w:r>
      <w:r>
        <w:instrText xml:space="preserve"> PAGEREF _Toc161665546 \h </w:instrText>
      </w:r>
      <w:r>
        <w:fldChar w:fldCharType="separate"/>
      </w:r>
      <w:r>
        <w:t>128</w:t>
      </w:r>
      <w:r>
        <w:fldChar w:fldCharType="end"/>
      </w:r>
    </w:p>
    <w:p w14:paraId="757391BF" w14:textId="68D85FA4"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.6.1</w:t>
      </w:r>
      <w:r>
        <w:rPr>
          <w:rFonts w:asciiTheme="minorHAnsi" w:eastAsiaTheme="minorEastAsia" w:hAnsiTheme="minorHAnsi" w:cstheme="minorBidi"/>
          <w:kern w:val="2"/>
          <w:sz w:val="22"/>
          <w:szCs w:val="22"/>
          <w14:ligatures w14:val="standardContextual"/>
        </w:rPr>
        <w:tab/>
      </w:r>
      <w:r>
        <w:t>Downlink repeater error vector magnitude</w:t>
      </w:r>
      <w:r>
        <w:tab/>
      </w:r>
      <w:r>
        <w:fldChar w:fldCharType="begin"/>
      </w:r>
      <w:r>
        <w:instrText xml:space="preserve"> PAGEREF _Toc161665547 \h </w:instrText>
      </w:r>
      <w:r>
        <w:fldChar w:fldCharType="separate"/>
      </w:r>
      <w:r>
        <w:t>128</w:t>
      </w:r>
      <w:r>
        <w:fldChar w:fldCharType="end"/>
      </w:r>
    </w:p>
    <w:p w14:paraId="6DAB35E2" w14:textId="439AEAA0"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_Toc161665548 \h </w:instrText>
      </w:r>
      <w:r>
        <w:fldChar w:fldCharType="separate"/>
      </w:r>
      <w:r>
        <w:t>128</w:t>
      </w:r>
      <w:r>
        <w:fldChar w:fldCharType="end"/>
      </w:r>
    </w:p>
    <w:p w14:paraId="5C3F15B6" w14:textId="0B8D076E"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.6.1.2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NR repeater</w:t>
      </w:r>
      <w:r>
        <w:tab/>
      </w:r>
      <w:r>
        <w:fldChar w:fldCharType="begin"/>
      </w:r>
      <w:r>
        <w:instrText xml:space="preserve"> PAGEREF _Toc161665549 \h </w:instrText>
      </w:r>
      <w:r>
        <w:fldChar w:fldCharType="separate"/>
      </w:r>
      <w:r>
        <w:t>128</w:t>
      </w:r>
      <w:r>
        <w:fldChar w:fldCharType="end"/>
      </w:r>
    </w:p>
    <w:p w14:paraId="7B30D5A2" w14:textId="4ECF1EC9"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.6.1.</w:t>
      </w:r>
      <w:r w:rsidRPr="009C2007">
        <w:rPr>
          <w:rFonts w:eastAsia="SimSun"/>
          <w:lang w:val="en-US" w:eastAsia="zh-CN"/>
        </w:rPr>
        <w:t>2A</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w:t>
      </w:r>
      <w:r>
        <w:tab/>
      </w:r>
      <w:r>
        <w:fldChar w:fldCharType="begin"/>
      </w:r>
      <w:r>
        <w:instrText xml:space="preserve"> PAGEREF _Toc161665550 \h </w:instrText>
      </w:r>
      <w:r>
        <w:fldChar w:fldCharType="separate"/>
      </w:r>
      <w:r>
        <w:t>129</w:t>
      </w:r>
      <w:r>
        <w:fldChar w:fldCharType="end"/>
      </w:r>
    </w:p>
    <w:p w14:paraId="1B80A4FC" w14:textId="09BD8E7B"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7</w:t>
      </w:r>
      <w:r>
        <w:t>.6.1.</w:t>
      </w:r>
      <w:r w:rsidRPr="009C2007">
        <w:rPr>
          <w:rFonts w:eastAsia="SimSun"/>
          <w:lang w:val="en-US" w:eastAsia="zh-CN"/>
        </w:rPr>
        <w:t>2A.1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w:t>
      </w:r>
      <w:r>
        <w:tab/>
      </w:r>
      <w:r>
        <w:fldChar w:fldCharType="begin"/>
      </w:r>
      <w:r>
        <w:instrText xml:space="preserve"> PAGEREF _Toc161665551 \h </w:instrText>
      </w:r>
      <w:r>
        <w:fldChar w:fldCharType="separate"/>
      </w:r>
      <w:r>
        <w:t>129</w:t>
      </w:r>
      <w:r>
        <w:fldChar w:fldCharType="end"/>
      </w:r>
    </w:p>
    <w:p w14:paraId="31461836" w14:textId="119792D4"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.6.1.3</w:t>
      </w:r>
      <w:r>
        <w:rPr>
          <w:rFonts w:asciiTheme="minorHAnsi" w:eastAsiaTheme="minorEastAsia" w:hAnsiTheme="minorHAnsi" w:cstheme="minorBidi"/>
          <w:kern w:val="2"/>
          <w:sz w:val="22"/>
          <w:szCs w:val="22"/>
          <w14:ligatures w14:val="standardContextual"/>
        </w:rPr>
        <w:tab/>
      </w:r>
      <w:r>
        <w:t>Repeater EVM frame structure for measurement</w:t>
      </w:r>
      <w:r>
        <w:tab/>
      </w:r>
      <w:r>
        <w:fldChar w:fldCharType="begin"/>
      </w:r>
      <w:r>
        <w:instrText xml:space="preserve"> PAGEREF _Toc161665552 \h </w:instrText>
      </w:r>
      <w:r>
        <w:fldChar w:fldCharType="separate"/>
      </w:r>
      <w:r>
        <w:t>129</w:t>
      </w:r>
      <w:r>
        <w:fldChar w:fldCharType="end"/>
      </w:r>
    </w:p>
    <w:p w14:paraId="691BA017" w14:textId="06184699"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.6.2</w:t>
      </w:r>
      <w:r>
        <w:rPr>
          <w:rFonts w:asciiTheme="minorHAnsi" w:eastAsiaTheme="minorEastAsia" w:hAnsiTheme="minorHAnsi" w:cstheme="minorBidi"/>
          <w:kern w:val="2"/>
          <w:sz w:val="22"/>
          <w:szCs w:val="22"/>
          <w14:ligatures w14:val="standardContextual"/>
        </w:rPr>
        <w:tab/>
      </w:r>
      <w:r>
        <w:t>Uplink repeater error vector magnitude</w:t>
      </w:r>
      <w:r>
        <w:tab/>
      </w:r>
      <w:r>
        <w:fldChar w:fldCharType="begin"/>
      </w:r>
      <w:r>
        <w:instrText xml:space="preserve"> PAGEREF _Toc161665553 \h </w:instrText>
      </w:r>
      <w:r>
        <w:fldChar w:fldCharType="separate"/>
      </w:r>
      <w:r>
        <w:t>129</w:t>
      </w:r>
      <w:r>
        <w:fldChar w:fldCharType="end"/>
      </w:r>
    </w:p>
    <w:p w14:paraId="63D96F57" w14:textId="2793FF94"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_Toc161665554 \h </w:instrText>
      </w:r>
      <w:r>
        <w:fldChar w:fldCharType="separate"/>
      </w:r>
      <w:r>
        <w:t>129</w:t>
      </w:r>
      <w:r>
        <w:fldChar w:fldCharType="end"/>
      </w:r>
    </w:p>
    <w:p w14:paraId="27914668" w14:textId="05DF9ABA"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.6.2.2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NR repeater</w:t>
      </w:r>
      <w:r>
        <w:tab/>
      </w:r>
      <w:r>
        <w:fldChar w:fldCharType="begin"/>
      </w:r>
      <w:r>
        <w:instrText xml:space="preserve"> PAGEREF _Toc161665555 \h </w:instrText>
      </w:r>
      <w:r>
        <w:fldChar w:fldCharType="separate"/>
      </w:r>
      <w:r>
        <w:t>130</w:t>
      </w:r>
      <w:r>
        <w:fldChar w:fldCharType="end"/>
      </w:r>
    </w:p>
    <w:p w14:paraId="0B46C98B" w14:textId="5E82598B"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.6.2.</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w:t>
      </w:r>
      <w:r>
        <w:tab/>
      </w:r>
      <w:r>
        <w:fldChar w:fldCharType="begin"/>
      </w:r>
      <w:r>
        <w:instrText xml:space="preserve"> PAGEREF _Toc161665556 \h </w:instrText>
      </w:r>
      <w:r>
        <w:fldChar w:fldCharType="separate"/>
      </w:r>
      <w:r>
        <w:t>130</w:t>
      </w:r>
      <w:r>
        <w:fldChar w:fldCharType="end"/>
      </w:r>
    </w:p>
    <w:p w14:paraId="35AE9118" w14:textId="774E670A"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7</w:t>
      </w:r>
      <w:r>
        <w:t>.6.2.</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w:t>
      </w:r>
      <w:r>
        <w:tab/>
      </w:r>
      <w:r>
        <w:fldChar w:fldCharType="begin"/>
      </w:r>
      <w:r>
        <w:instrText xml:space="preserve"> PAGEREF _Toc161665557 \h </w:instrText>
      </w:r>
      <w:r>
        <w:fldChar w:fldCharType="separate"/>
      </w:r>
      <w:r>
        <w:t>130</w:t>
      </w:r>
      <w:r>
        <w:fldChar w:fldCharType="end"/>
      </w:r>
    </w:p>
    <w:p w14:paraId="05011705" w14:textId="61369BEB"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_Toc161665558 \h </w:instrText>
      </w:r>
      <w:r>
        <w:fldChar w:fldCharType="separate"/>
      </w:r>
      <w:r>
        <w:t>130</w:t>
      </w:r>
      <w:r>
        <w:fldChar w:fldCharType="end"/>
      </w:r>
    </w:p>
    <w:p w14:paraId="15DCD15E" w14:textId="5457B408"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_Toc161665559 \h </w:instrText>
      </w:r>
      <w:r>
        <w:fldChar w:fldCharType="separate"/>
      </w:r>
      <w:r>
        <w:t>130</w:t>
      </w:r>
      <w:r>
        <w:fldChar w:fldCharType="end"/>
      </w:r>
    </w:p>
    <w:p w14:paraId="5358BF9D" w14:textId="092E8C73"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.7.2</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NR repeater</w:t>
      </w:r>
      <w:r>
        <w:tab/>
      </w:r>
      <w:r>
        <w:fldChar w:fldCharType="begin"/>
      </w:r>
      <w:r>
        <w:instrText xml:space="preserve"> PAGEREF _Toc161665560 \h </w:instrText>
      </w:r>
      <w:r>
        <w:fldChar w:fldCharType="separate"/>
      </w:r>
      <w:r>
        <w:t>131</w:t>
      </w:r>
      <w:r>
        <w:fldChar w:fldCharType="end"/>
      </w:r>
    </w:p>
    <w:p w14:paraId="0EBBDA48" w14:textId="1EF9FBD5"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t>.7.</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w:t>
      </w:r>
      <w:r>
        <w:tab/>
      </w:r>
      <w:r>
        <w:fldChar w:fldCharType="begin"/>
      </w:r>
      <w:r>
        <w:instrText xml:space="preserve"> PAGEREF _Toc161665561 \h </w:instrText>
      </w:r>
      <w:r>
        <w:fldChar w:fldCharType="separate"/>
      </w:r>
      <w:r>
        <w:t>131</w:t>
      </w:r>
      <w:r>
        <w:fldChar w:fldCharType="end"/>
      </w:r>
    </w:p>
    <w:p w14:paraId="57B1B361" w14:textId="65D6D38D"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w:t>
      </w:r>
      <w:r>
        <w:t>.7.</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w:t>
      </w:r>
      <w:r>
        <w:tab/>
      </w:r>
      <w:r>
        <w:fldChar w:fldCharType="begin"/>
      </w:r>
      <w:r>
        <w:instrText xml:space="preserve"> PAGEREF _Toc161665562 \h </w:instrText>
      </w:r>
      <w:r>
        <w:fldChar w:fldCharType="separate"/>
      </w:r>
      <w:r>
        <w:t>131</w:t>
      </w:r>
      <w:r>
        <w:fldChar w:fldCharType="end"/>
      </w:r>
    </w:p>
    <w:p w14:paraId="573B650E" w14:textId="42AE1EF1"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7</w:t>
      </w:r>
      <w:r>
        <w:t>.7.3.1.1</w:t>
      </w:r>
      <w:r>
        <w:rPr>
          <w:rFonts w:asciiTheme="minorHAnsi" w:eastAsiaTheme="minorEastAsia" w:hAnsiTheme="minorHAnsi" w:cstheme="minorBidi"/>
          <w:kern w:val="2"/>
          <w:sz w:val="22"/>
          <w:szCs w:val="22"/>
          <w14:ligatures w14:val="standardContextual"/>
        </w:rPr>
        <w:tab/>
      </w:r>
      <w:r>
        <w:t>Minimum requirement</w:t>
      </w:r>
      <w:r w:rsidRPr="009C2007">
        <w:rPr>
          <w:rFonts w:eastAsia="SimSun"/>
          <w:lang w:val="en-US" w:eastAsia="zh-CN"/>
        </w:rPr>
        <w:t xml:space="preserve"> for NCR-Fwd type 2-O</w:t>
      </w:r>
      <w:r>
        <w:tab/>
      </w:r>
      <w:r>
        <w:fldChar w:fldCharType="begin"/>
      </w:r>
      <w:r>
        <w:instrText xml:space="preserve"> PAGEREF _Toc161665563 \h </w:instrText>
      </w:r>
      <w:r>
        <w:fldChar w:fldCharType="separate"/>
      </w:r>
      <w:r>
        <w:t>131</w:t>
      </w:r>
      <w:r>
        <w:fldChar w:fldCharType="end"/>
      </w:r>
    </w:p>
    <w:p w14:paraId="1CA0BB9B" w14:textId="7F915C7F"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_Toc161665564 \h </w:instrText>
      </w:r>
      <w:r>
        <w:fldChar w:fldCharType="separate"/>
      </w:r>
      <w:r>
        <w:t>131</w:t>
      </w:r>
      <w:r>
        <w:fldChar w:fldCharType="end"/>
      </w:r>
    </w:p>
    <w:p w14:paraId="5D49E3E7" w14:textId="0C6588B7"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rsidRPr="009C2007">
        <w:rPr>
          <w:rFonts w:eastAsia="DengXian"/>
          <w:lang w:eastAsia="zh-CN"/>
        </w:rPr>
        <w:t>.8.1</w:t>
      </w:r>
      <w:r>
        <w:rPr>
          <w:rFonts w:asciiTheme="minorHAnsi" w:eastAsiaTheme="minorEastAsia" w:hAnsiTheme="minorHAnsi" w:cstheme="minorBidi"/>
          <w:kern w:val="2"/>
          <w:sz w:val="22"/>
          <w:szCs w:val="22"/>
          <w14:ligatures w14:val="standardContextual"/>
        </w:rPr>
        <w:tab/>
      </w:r>
      <w:r w:rsidRPr="009C2007">
        <w:rPr>
          <w:rFonts w:eastAsia="DengXian"/>
          <w:lang w:eastAsia="zh-CN"/>
        </w:rPr>
        <w:t>General</w:t>
      </w:r>
      <w:r>
        <w:tab/>
      </w:r>
      <w:r>
        <w:fldChar w:fldCharType="begin"/>
      </w:r>
      <w:r>
        <w:instrText xml:space="preserve"> PAGEREF _Toc161665565 \h </w:instrText>
      </w:r>
      <w:r>
        <w:fldChar w:fldCharType="separate"/>
      </w:r>
      <w:r>
        <w:t>131</w:t>
      </w:r>
      <w:r>
        <w:fldChar w:fldCharType="end"/>
      </w:r>
    </w:p>
    <w:p w14:paraId="76B8F067" w14:textId="619B3435"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rsidRPr="009C2007">
        <w:rPr>
          <w:rFonts w:eastAsia="DengXian"/>
        </w:rPr>
        <w:t>.8.2</w:t>
      </w:r>
      <w:r>
        <w:rPr>
          <w:rFonts w:asciiTheme="minorHAnsi" w:eastAsiaTheme="minorEastAsia" w:hAnsiTheme="minorHAnsi" w:cstheme="minorBidi"/>
          <w:kern w:val="2"/>
          <w:sz w:val="22"/>
          <w:szCs w:val="22"/>
          <w14:ligatures w14:val="standardContextual"/>
        </w:rPr>
        <w:tab/>
      </w:r>
      <w:r>
        <w:t>Minimum Requirements</w:t>
      </w:r>
      <w:r w:rsidRPr="009C2007">
        <w:rPr>
          <w:rFonts w:eastAsia="SimSun"/>
          <w:lang w:val="en-US" w:eastAsia="zh-CN"/>
        </w:rPr>
        <w:t xml:space="preserve"> for NR repeater</w:t>
      </w:r>
      <w:r>
        <w:tab/>
      </w:r>
      <w:r>
        <w:fldChar w:fldCharType="begin"/>
      </w:r>
      <w:r>
        <w:instrText xml:space="preserve"> PAGEREF _Toc161665566 \h </w:instrText>
      </w:r>
      <w:r>
        <w:fldChar w:fldCharType="separate"/>
      </w:r>
      <w:r>
        <w:t>132</w:t>
      </w:r>
      <w:r>
        <w:fldChar w:fldCharType="end"/>
      </w:r>
    </w:p>
    <w:p w14:paraId="2FEB974E" w14:textId="4549C484" w:rsidR="00FD2FAE" w:rsidRDefault="00FD2FAE">
      <w:pPr>
        <w:pStyle w:val="TOC3"/>
        <w:rPr>
          <w:rFonts w:asciiTheme="minorHAnsi" w:eastAsiaTheme="minorEastAsia" w:hAnsiTheme="minorHAnsi" w:cstheme="minorBidi"/>
          <w:kern w:val="2"/>
          <w:sz w:val="22"/>
          <w:szCs w:val="22"/>
          <w14:ligatures w14:val="standardContextual"/>
        </w:rPr>
      </w:pPr>
      <w:r>
        <w:rPr>
          <w:lang w:eastAsia="zh-CN"/>
        </w:rPr>
        <w:t>7</w:t>
      </w:r>
      <w:r w:rsidRPr="009C2007">
        <w:rPr>
          <w:rFonts w:eastAsia="DengXian"/>
        </w:rPr>
        <w:t>.8.</w:t>
      </w:r>
      <w:r w:rsidRPr="009C2007">
        <w:rPr>
          <w:rFonts w:eastAsia="DengXian"/>
          <w:lang w:val="en-US" w:eastAsia="zh-CN"/>
        </w:rPr>
        <w:t>3</w:t>
      </w:r>
      <w:r>
        <w:rPr>
          <w:rFonts w:asciiTheme="minorHAnsi" w:eastAsiaTheme="minorEastAsia" w:hAnsiTheme="minorHAnsi" w:cstheme="minorBidi"/>
          <w:kern w:val="2"/>
          <w:sz w:val="22"/>
          <w:szCs w:val="22"/>
          <w14:ligatures w14:val="standardContextual"/>
        </w:rPr>
        <w:tab/>
      </w:r>
      <w:r>
        <w:t>Minimum Requirements</w:t>
      </w:r>
      <w:r w:rsidRPr="009C2007">
        <w:rPr>
          <w:rFonts w:eastAsia="SimSun"/>
          <w:lang w:val="en-US" w:eastAsia="zh-CN"/>
        </w:rPr>
        <w:t xml:space="preserve"> for NCR</w:t>
      </w:r>
      <w:r>
        <w:tab/>
      </w:r>
      <w:r>
        <w:fldChar w:fldCharType="begin"/>
      </w:r>
      <w:r>
        <w:instrText xml:space="preserve"> PAGEREF _Toc161665567 \h </w:instrText>
      </w:r>
      <w:r>
        <w:fldChar w:fldCharType="separate"/>
      </w:r>
      <w:r>
        <w:t>133</w:t>
      </w:r>
      <w:r>
        <w:fldChar w:fldCharType="end"/>
      </w:r>
    </w:p>
    <w:p w14:paraId="7C1856C9" w14:textId="336F4835"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7.8.3.1</w:t>
      </w:r>
      <w:r>
        <w:rPr>
          <w:rFonts w:asciiTheme="minorHAnsi" w:eastAsiaTheme="minorEastAsia" w:hAnsiTheme="minorHAnsi" w:cstheme="minorBidi"/>
          <w:kern w:val="2"/>
          <w:sz w:val="22"/>
          <w:szCs w:val="22"/>
          <w14:ligatures w14:val="standardContextual"/>
        </w:rPr>
        <w:tab/>
      </w:r>
      <w:r>
        <w:rPr>
          <w:lang w:eastAsia="zh-CN"/>
        </w:rPr>
        <w:t>Minimum Requirements for NCR-Fwd</w:t>
      </w:r>
      <w:r>
        <w:tab/>
      </w:r>
      <w:r>
        <w:fldChar w:fldCharType="begin"/>
      </w:r>
      <w:r>
        <w:instrText xml:space="preserve"> PAGEREF _Toc161665568 \h </w:instrText>
      </w:r>
      <w:r>
        <w:fldChar w:fldCharType="separate"/>
      </w:r>
      <w:r>
        <w:t>133</w:t>
      </w:r>
      <w:r>
        <w:fldChar w:fldCharType="end"/>
      </w:r>
    </w:p>
    <w:p w14:paraId="4CC659DA" w14:textId="33B2755B"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7</w:t>
      </w:r>
      <w:r w:rsidRPr="009C2007">
        <w:rPr>
          <w:rFonts w:eastAsia="DengXian"/>
        </w:rPr>
        <w:t>.8.</w:t>
      </w:r>
      <w:r w:rsidRPr="009C2007">
        <w:rPr>
          <w:rFonts w:eastAsia="DengXian"/>
          <w:lang w:val="en-US" w:eastAsia="zh-CN"/>
        </w:rPr>
        <w:t>3.1.1</w:t>
      </w:r>
      <w:r>
        <w:rPr>
          <w:rFonts w:asciiTheme="minorHAnsi" w:eastAsiaTheme="minorEastAsia" w:hAnsiTheme="minorHAnsi" w:cstheme="minorBidi"/>
          <w:kern w:val="2"/>
          <w:sz w:val="22"/>
          <w:szCs w:val="22"/>
          <w14:ligatures w14:val="standardContextual"/>
        </w:rPr>
        <w:tab/>
      </w:r>
      <w:r>
        <w:t>Minimum Requirements</w:t>
      </w:r>
      <w:r w:rsidRPr="009C2007">
        <w:rPr>
          <w:rFonts w:eastAsia="SimSun"/>
          <w:lang w:val="en-US" w:eastAsia="zh-CN"/>
        </w:rPr>
        <w:t xml:space="preserve"> for NCR-Fwd type 2-O</w:t>
      </w:r>
      <w:r>
        <w:tab/>
      </w:r>
      <w:r>
        <w:fldChar w:fldCharType="begin"/>
      </w:r>
      <w:r>
        <w:instrText xml:space="preserve"> PAGEREF _Toc161665569 \h </w:instrText>
      </w:r>
      <w:r>
        <w:fldChar w:fldCharType="separate"/>
      </w:r>
      <w:r>
        <w:t>133</w:t>
      </w:r>
      <w:r>
        <w:fldChar w:fldCharType="end"/>
      </w:r>
    </w:p>
    <w:p w14:paraId="7071CB59" w14:textId="57E0FC9D" w:rsidR="00FD2FAE" w:rsidRDefault="00FD2FAE">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_Toc161665570 \h </w:instrText>
      </w:r>
      <w:r>
        <w:fldChar w:fldCharType="separate"/>
      </w:r>
      <w:r>
        <w:t>133</w:t>
      </w:r>
      <w:r>
        <w:fldChar w:fldCharType="end"/>
      </w:r>
    </w:p>
    <w:p w14:paraId="5892F64A" w14:textId="483DFC90" w:rsidR="00FD2FAE" w:rsidRDefault="00FD2FAE">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_Toc161665571 \h </w:instrText>
      </w:r>
      <w:r>
        <w:fldChar w:fldCharType="separate"/>
      </w:r>
      <w:r>
        <w:t>133</w:t>
      </w:r>
      <w:r>
        <w:fldChar w:fldCharType="end"/>
      </w:r>
    </w:p>
    <w:p w14:paraId="18FF5086" w14:textId="676F1FD9" w:rsidR="00FD2FAE" w:rsidRDefault="00FD2FAE">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_Toc161665572 \h </w:instrText>
      </w:r>
      <w:r>
        <w:fldChar w:fldCharType="separate"/>
      </w:r>
      <w:r>
        <w:t>134</w:t>
      </w:r>
      <w:r>
        <w:fldChar w:fldCharType="end"/>
      </w:r>
    </w:p>
    <w:p w14:paraId="15C0DDC7" w14:textId="7A18A898" w:rsidR="00FD2FAE" w:rsidRDefault="00FD2FAE">
      <w:pPr>
        <w:pStyle w:val="TOC4"/>
        <w:rPr>
          <w:rFonts w:asciiTheme="minorHAnsi" w:eastAsiaTheme="minorEastAsia" w:hAnsiTheme="minorHAnsi" w:cstheme="minorBidi"/>
          <w:kern w:val="2"/>
          <w:sz w:val="22"/>
          <w:szCs w:val="22"/>
          <w14:ligatures w14:val="standardContextual"/>
        </w:rPr>
      </w:pPr>
      <w:r>
        <w:t>7.9.2.1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_Toc161665573 \h </w:instrText>
      </w:r>
      <w:r>
        <w:fldChar w:fldCharType="separate"/>
      </w:r>
      <w:r>
        <w:t>134</w:t>
      </w:r>
      <w:r>
        <w:fldChar w:fldCharType="end"/>
      </w:r>
    </w:p>
    <w:p w14:paraId="2308DE81" w14:textId="672C0DDA" w:rsidR="00FD2FAE" w:rsidRDefault="00FD2FAE">
      <w:pPr>
        <w:pStyle w:val="TOC4"/>
        <w:rPr>
          <w:rFonts w:asciiTheme="minorHAnsi" w:eastAsiaTheme="minorEastAsia" w:hAnsiTheme="minorHAnsi" w:cstheme="minorBidi"/>
          <w:kern w:val="2"/>
          <w:sz w:val="22"/>
          <w:szCs w:val="22"/>
          <w14:ligatures w14:val="standardContextual"/>
        </w:rPr>
      </w:pPr>
      <w:r>
        <w:t>7.9.2.2</w:t>
      </w:r>
      <w:r>
        <w:rPr>
          <w:rFonts w:asciiTheme="minorHAnsi" w:eastAsiaTheme="minorEastAsia" w:hAnsiTheme="minorHAnsi" w:cstheme="minorBidi"/>
          <w:kern w:val="2"/>
          <w:sz w:val="22"/>
          <w:szCs w:val="22"/>
          <w14:ligatures w14:val="standardContextual"/>
        </w:rPr>
        <w:tab/>
      </w:r>
      <w:r>
        <w:t>Minimum requirement for</w:t>
      </w:r>
      <w:r w:rsidRPr="009C2007">
        <w:rPr>
          <w:rFonts w:eastAsia="SimSun"/>
          <w:lang w:val="en-US" w:eastAsia="zh-CN"/>
        </w:rPr>
        <w:t xml:space="preserve"> NR repeater</w:t>
      </w:r>
      <w:r>
        <w:tab/>
      </w:r>
      <w:r>
        <w:fldChar w:fldCharType="begin"/>
      </w:r>
      <w:r>
        <w:instrText xml:space="preserve"> PAGEREF _Toc161665574 \h </w:instrText>
      </w:r>
      <w:r>
        <w:fldChar w:fldCharType="separate"/>
      </w:r>
      <w:r>
        <w:t>134</w:t>
      </w:r>
      <w:r>
        <w:fldChar w:fldCharType="end"/>
      </w:r>
    </w:p>
    <w:p w14:paraId="264CD215" w14:textId="1A15007C" w:rsidR="00FD2FAE" w:rsidRDefault="00FD2FAE">
      <w:pPr>
        <w:pStyle w:val="TOC4"/>
        <w:rPr>
          <w:rFonts w:asciiTheme="minorHAnsi" w:eastAsiaTheme="minorEastAsia" w:hAnsiTheme="minorHAnsi" w:cstheme="minorBidi"/>
          <w:kern w:val="2"/>
          <w:sz w:val="22"/>
          <w:szCs w:val="22"/>
          <w14:ligatures w14:val="standardContextual"/>
        </w:rPr>
      </w:pPr>
      <w:r>
        <w:t>7.9.2.</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w:t>
      </w:r>
      <w:r>
        <w:tab/>
      </w:r>
      <w:r>
        <w:fldChar w:fldCharType="begin"/>
      </w:r>
      <w:r>
        <w:instrText xml:space="preserve"> PAGEREF _Toc161665575 \h </w:instrText>
      </w:r>
      <w:r>
        <w:fldChar w:fldCharType="separate"/>
      </w:r>
      <w:r>
        <w:t>134</w:t>
      </w:r>
      <w:r>
        <w:fldChar w:fldCharType="end"/>
      </w:r>
    </w:p>
    <w:p w14:paraId="6C243396" w14:textId="271FA896" w:rsidR="00FD2FAE" w:rsidRDefault="00FD2FAE">
      <w:pPr>
        <w:pStyle w:val="TOC5"/>
        <w:rPr>
          <w:rFonts w:asciiTheme="minorHAnsi" w:eastAsiaTheme="minorEastAsia" w:hAnsiTheme="minorHAnsi" w:cstheme="minorBidi"/>
          <w:kern w:val="2"/>
          <w:sz w:val="22"/>
          <w:szCs w:val="22"/>
          <w14:ligatures w14:val="standardContextual"/>
        </w:rPr>
      </w:pPr>
      <w:r>
        <w:t>7.9.2.</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NCR-Fwd</w:t>
      </w:r>
      <w:r>
        <w:tab/>
      </w:r>
      <w:r>
        <w:fldChar w:fldCharType="begin"/>
      </w:r>
      <w:r>
        <w:instrText xml:space="preserve"> PAGEREF _Toc161665576 \h </w:instrText>
      </w:r>
      <w:r>
        <w:fldChar w:fldCharType="separate"/>
      </w:r>
      <w:r>
        <w:t>134</w:t>
      </w:r>
      <w:r>
        <w:fldChar w:fldCharType="end"/>
      </w:r>
    </w:p>
    <w:p w14:paraId="43DBF807" w14:textId="6C7DDE10" w:rsidR="00FD2FAE" w:rsidRDefault="00FD2FAE">
      <w:pPr>
        <w:pStyle w:val="TOC5"/>
        <w:rPr>
          <w:rFonts w:asciiTheme="minorHAnsi" w:eastAsiaTheme="minorEastAsia" w:hAnsiTheme="minorHAnsi" w:cstheme="minorBidi"/>
          <w:kern w:val="2"/>
          <w:sz w:val="22"/>
          <w:szCs w:val="22"/>
          <w14:ligatures w14:val="standardContextual"/>
        </w:rPr>
      </w:pPr>
      <w:r>
        <w:t>7.9.2.</w:t>
      </w:r>
      <w:r w:rsidRPr="009C2007">
        <w:rPr>
          <w:rFonts w:eastAsia="SimSun"/>
          <w:lang w:val="en-US" w:eastAsia="zh-CN"/>
        </w:rPr>
        <w:t>3.2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NCR-MT</w:t>
      </w:r>
      <w:r>
        <w:tab/>
      </w:r>
      <w:r>
        <w:fldChar w:fldCharType="begin"/>
      </w:r>
      <w:r>
        <w:instrText xml:space="preserve"> PAGEREF _Toc161665577 \h </w:instrText>
      </w:r>
      <w:r>
        <w:fldChar w:fldCharType="separate"/>
      </w:r>
      <w:r>
        <w:t>134</w:t>
      </w:r>
      <w:r>
        <w:fldChar w:fldCharType="end"/>
      </w:r>
    </w:p>
    <w:p w14:paraId="68C70C2B" w14:textId="125F0A1A" w:rsidR="00FD2FAE" w:rsidRDefault="00FD2FAE">
      <w:pPr>
        <w:pStyle w:val="TOC3"/>
        <w:rPr>
          <w:rFonts w:asciiTheme="minorHAnsi" w:eastAsiaTheme="minorEastAsia" w:hAnsiTheme="minorHAnsi" w:cstheme="minorBidi"/>
          <w:kern w:val="2"/>
          <w:sz w:val="22"/>
          <w:szCs w:val="22"/>
          <w14:ligatures w14:val="standardContextual"/>
        </w:rPr>
      </w:pPr>
      <w:r>
        <w:t>7.9.3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_Toc161665578 \h </w:instrText>
      </w:r>
      <w:r>
        <w:fldChar w:fldCharType="separate"/>
      </w:r>
      <w:r>
        <w:t>134</w:t>
      </w:r>
      <w:r>
        <w:fldChar w:fldCharType="end"/>
      </w:r>
    </w:p>
    <w:p w14:paraId="372AAF7A" w14:textId="099DE23E" w:rsidR="00FD2FAE" w:rsidRDefault="00FD2FAE">
      <w:pPr>
        <w:pStyle w:val="TOC4"/>
        <w:rPr>
          <w:rFonts w:asciiTheme="minorHAnsi" w:eastAsiaTheme="minorEastAsia" w:hAnsiTheme="minorHAnsi" w:cstheme="minorBidi"/>
          <w:kern w:val="2"/>
          <w:sz w:val="22"/>
          <w:szCs w:val="22"/>
          <w14:ligatures w14:val="standardContextual"/>
        </w:rPr>
      </w:pPr>
      <w:r>
        <w:t>7.9.3.1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_Toc161665579 \h </w:instrText>
      </w:r>
      <w:r>
        <w:fldChar w:fldCharType="separate"/>
      </w:r>
      <w:r>
        <w:t>134</w:t>
      </w:r>
      <w:r>
        <w:fldChar w:fldCharType="end"/>
      </w:r>
    </w:p>
    <w:p w14:paraId="7B9ABDB3" w14:textId="7DA01808" w:rsidR="00FD2FAE" w:rsidRDefault="00FD2FAE">
      <w:pPr>
        <w:pStyle w:val="TOC4"/>
        <w:rPr>
          <w:rFonts w:asciiTheme="minorHAnsi" w:eastAsiaTheme="minorEastAsia" w:hAnsiTheme="minorHAnsi" w:cstheme="minorBidi"/>
          <w:kern w:val="2"/>
          <w:sz w:val="22"/>
          <w:szCs w:val="22"/>
          <w14:ligatures w14:val="standardContextual"/>
        </w:rPr>
      </w:pPr>
      <w:r>
        <w:t>7.9.3.2</w:t>
      </w:r>
      <w:r>
        <w:rPr>
          <w:rFonts w:asciiTheme="minorHAnsi" w:eastAsiaTheme="minorEastAsia" w:hAnsiTheme="minorHAnsi" w:cstheme="minorBidi"/>
          <w:kern w:val="2"/>
          <w:sz w:val="22"/>
          <w:szCs w:val="22"/>
          <w14:ligatures w14:val="standardContextual"/>
        </w:rPr>
        <w:tab/>
      </w:r>
      <w:r>
        <w:t>Minimum requirement for</w:t>
      </w:r>
      <w:r w:rsidRPr="009C2007">
        <w:rPr>
          <w:rFonts w:eastAsia="SimSun"/>
          <w:lang w:val="en-US" w:eastAsia="zh-CN"/>
        </w:rPr>
        <w:t xml:space="preserve"> NR repeater</w:t>
      </w:r>
      <w:r>
        <w:tab/>
      </w:r>
      <w:r>
        <w:fldChar w:fldCharType="begin"/>
      </w:r>
      <w:r>
        <w:instrText xml:space="preserve"> PAGEREF _Toc161665580 \h </w:instrText>
      </w:r>
      <w:r>
        <w:fldChar w:fldCharType="separate"/>
      </w:r>
      <w:r>
        <w:t>135</w:t>
      </w:r>
      <w:r>
        <w:fldChar w:fldCharType="end"/>
      </w:r>
    </w:p>
    <w:p w14:paraId="7A6C68D2" w14:textId="5918B65C" w:rsidR="00FD2FAE" w:rsidRDefault="00FD2FAE">
      <w:pPr>
        <w:pStyle w:val="TOC4"/>
        <w:rPr>
          <w:rFonts w:asciiTheme="minorHAnsi" w:eastAsiaTheme="minorEastAsia" w:hAnsiTheme="minorHAnsi" w:cstheme="minorBidi"/>
          <w:kern w:val="2"/>
          <w:sz w:val="22"/>
          <w:szCs w:val="22"/>
          <w14:ligatures w14:val="standardContextual"/>
        </w:rPr>
      </w:pPr>
      <w:r>
        <w:t>7.9.3.</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w:t>
      </w:r>
      <w:r>
        <w:tab/>
      </w:r>
      <w:r>
        <w:fldChar w:fldCharType="begin"/>
      </w:r>
      <w:r>
        <w:instrText xml:space="preserve"> PAGEREF _Toc161665581 \h </w:instrText>
      </w:r>
      <w:r>
        <w:fldChar w:fldCharType="separate"/>
      </w:r>
      <w:r>
        <w:t>135</w:t>
      </w:r>
      <w:r>
        <w:fldChar w:fldCharType="end"/>
      </w:r>
    </w:p>
    <w:p w14:paraId="2BFE369A" w14:textId="2ED13000" w:rsidR="00FD2FAE" w:rsidRDefault="00FD2FAE">
      <w:pPr>
        <w:pStyle w:val="TOC5"/>
        <w:rPr>
          <w:rFonts w:asciiTheme="minorHAnsi" w:eastAsiaTheme="minorEastAsia" w:hAnsiTheme="minorHAnsi" w:cstheme="minorBidi"/>
          <w:kern w:val="2"/>
          <w:sz w:val="22"/>
          <w:szCs w:val="22"/>
          <w14:ligatures w14:val="standardContextual"/>
        </w:rPr>
      </w:pPr>
      <w:r>
        <w:t>7.9.3.</w:t>
      </w:r>
      <w:r w:rsidRPr="009C2007">
        <w:rPr>
          <w:rFonts w:eastAsia="SimSun"/>
          <w:lang w:val="en-US" w:eastAsia="zh-CN"/>
        </w:rPr>
        <w:t>3.1</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NCR-Fwd</w:t>
      </w:r>
      <w:r>
        <w:tab/>
      </w:r>
      <w:r>
        <w:fldChar w:fldCharType="begin"/>
      </w:r>
      <w:r>
        <w:instrText xml:space="preserve"> PAGEREF _Toc161665582 \h </w:instrText>
      </w:r>
      <w:r>
        <w:fldChar w:fldCharType="separate"/>
      </w:r>
      <w:r>
        <w:t>135</w:t>
      </w:r>
      <w:r>
        <w:fldChar w:fldCharType="end"/>
      </w:r>
    </w:p>
    <w:p w14:paraId="52818497" w14:textId="06AF8536" w:rsidR="00FD2FAE" w:rsidRDefault="00FD2FAE">
      <w:pPr>
        <w:pStyle w:val="TOC5"/>
        <w:rPr>
          <w:rFonts w:asciiTheme="minorHAnsi" w:eastAsiaTheme="minorEastAsia" w:hAnsiTheme="minorHAnsi" w:cstheme="minorBidi"/>
          <w:kern w:val="2"/>
          <w:sz w:val="22"/>
          <w:szCs w:val="22"/>
          <w14:ligatures w14:val="standardContextual"/>
        </w:rPr>
      </w:pPr>
      <w:r>
        <w:t>7.9.3.3.2</w:t>
      </w:r>
      <w:r>
        <w:rPr>
          <w:rFonts w:asciiTheme="minorHAnsi" w:eastAsiaTheme="minorEastAsia" w:hAnsiTheme="minorHAnsi" w:cstheme="minorBidi"/>
          <w:kern w:val="2"/>
          <w:sz w:val="22"/>
          <w:szCs w:val="22"/>
          <w14:ligatures w14:val="standardContextual"/>
        </w:rPr>
        <w:tab/>
      </w:r>
      <w:r>
        <w:t xml:space="preserve">Minimum requirement for </w:t>
      </w:r>
      <w:r w:rsidRPr="009C2007">
        <w:rPr>
          <w:rFonts w:eastAsia="SimSun"/>
          <w:lang w:val="en-US" w:eastAsia="zh-CN"/>
        </w:rPr>
        <w:t>NCR-MT</w:t>
      </w:r>
      <w:r>
        <w:tab/>
      </w:r>
      <w:r>
        <w:fldChar w:fldCharType="begin"/>
      </w:r>
      <w:r>
        <w:instrText xml:space="preserve"> PAGEREF _Toc161665583 \h </w:instrText>
      </w:r>
      <w:r>
        <w:fldChar w:fldCharType="separate"/>
      </w:r>
      <w:r>
        <w:t>135</w:t>
      </w:r>
      <w:r>
        <w:fldChar w:fldCharType="end"/>
      </w:r>
    </w:p>
    <w:p w14:paraId="4DC87C1B" w14:textId="50121855"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10</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o</w:t>
      </w:r>
      <w:r>
        <w:t>utput power dynamics</w:t>
      </w:r>
      <w:r>
        <w:tab/>
      </w:r>
      <w:r>
        <w:fldChar w:fldCharType="begin"/>
      </w:r>
      <w:r>
        <w:instrText xml:space="preserve"> PAGEREF _Toc161665584 \h </w:instrText>
      </w:r>
      <w:r>
        <w:fldChar w:fldCharType="separate"/>
      </w:r>
      <w:r>
        <w:t>136</w:t>
      </w:r>
      <w:r>
        <w:fldChar w:fldCharType="end"/>
      </w:r>
    </w:p>
    <w:p w14:paraId="1F4DFD30" w14:textId="2AC9255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10.1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_Toc161665585 \h </w:instrText>
      </w:r>
      <w:r>
        <w:fldChar w:fldCharType="separate"/>
      </w:r>
      <w:r>
        <w:t>136</w:t>
      </w:r>
      <w:r>
        <w:fldChar w:fldCharType="end"/>
      </w:r>
    </w:p>
    <w:p w14:paraId="0DF6EB10" w14:textId="18316961"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10.2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w:t>
      </w:r>
      <w:r>
        <w:tab/>
      </w:r>
      <w:r>
        <w:fldChar w:fldCharType="begin"/>
      </w:r>
      <w:r>
        <w:instrText xml:space="preserve"> PAGEREF _Toc161665586 \h </w:instrText>
      </w:r>
      <w:r>
        <w:fldChar w:fldCharType="separate"/>
      </w:r>
      <w:r>
        <w:t>136</w:t>
      </w:r>
      <w:r>
        <w:fldChar w:fldCharType="end"/>
      </w:r>
    </w:p>
    <w:p w14:paraId="54A4895F" w14:textId="7C76F768"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7.11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t</w:t>
      </w:r>
      <w:r>
        <w:t>ransmit signal quality</w:t>
      </w:r>
      <w:r>
        <w:tab/>
      </w:r>
      <w:r>
        <w:fldChar w:fldCharType="begin"/>
      </w:r>
      <w:r>
        <w:instrText xml:space="preserve"> PAGEREF _Toc161665587 \h </w:instrText>
      </w:r>
      <w:r>
        <w:fldChar w:fldCharType="separate"/>
      </w:r>
      <w:r>
        <w:t>136</w:t>
      </w:r>
      <w:r>
        <w:fldChar w:fldCharType="end"/>
      </w:r>
    </w:p>
    <w:p w14:paraId="4736E311" w14:textId="059D4B3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11.1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_Toc161665588 \h </w:instrText>
      </w:r>
      <w:r>
        <w:fldChar w:fldCharType="separate"/>
      </w:r>
      <w:r>
        <w:t>136</w:t>
      </w:r>
      <w:r>
        <w:fldChar w:fldCharType="end"/>
      </w:r>
    </w:p>
    <w:p w14:paraId="1FB1F00D" w14:textId="6462038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11.2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Frequency error requirements for NCR-MT</w:t>
      </w:r>
      <w:r>
        <w:tab/>
      </w:r>
      <w:r>
        <w:fldChar w:fldCharType="begin"/>
      </w:r>
      <w:r>
        <w:instrText xml:space="preserve"> PAGEREF _Toc161665589 \h </w:instrText>
      </w:r>
      <w:r>
        <w:fldChar w:fldCharType="separate"/>
      </w:r>
      <w:r>
        <w:t>136</w:t>
      </w:r>
      <w:r>
        <w:fldChar w:fldCharType="end"/>
      </w:r>
    </w:p>
    <w:p w14:paraId="0852D348" w14:textId="6D244E32"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11.2.1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 for NCR-MT type 2-O</w:t>
      </w:r>
      <w:r>
        <w:tab/>
      </w:r>
      <w:r>
        <w:fldChar w:fldCharType="begin"/>
      </w:r>
      <w:r>
        <w:instrText xml:space="preserve"> PAGEREF _Toc161665590 \h </w:instrText>
      </w:r>
      <w:r>
        <w:fldChar w:fldCharType="separate"/>
      </w:r>
      <w:r>
        <w:t>136</w:t>
      </w:r>
      <w:r>
        <w:fldChar w:fldCharType="end"/>
      </w:r>
    </w:p>
    <w:p w14:paraId="6C80193E" w14:textId="0BD789A3"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7.11.3</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Transmit modulation quality</w:t>
      </w:r>
      <w:r>
        <w:tab/>
      </w:r>
      <w:r>
        <w:fldChar w:fldCharType="begin"/>
      </w:r>
      <w:r>
        <w:instrText xml:space="preserve"> PAGEREF _Toc161665591 \h </w:instrText>
      </w:r>
      <w:r>
        <w:fldChar w:fldCharType="separate"/>
      </w:r>
      <w:r>
        <w:t>136</w:t>
      </w:r>
      <w:r>
        <w:fldChar w:fldCharType="end"/>
      </w:r>
    </w:p>
    <w:p w14:paraId="0955402F" w14:textId="3850EA49"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11.3.1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 for NCR-MT type 2-O</w:t>
      </w:r>
      <w:r>
        <w:tab/>
      </w:r>
      <w:r>
        <w:fldChar w:fldCharType="begin"/>
      </w:r>
      <w:r>
        <w:instrText xml:space="preserve"> PAGEREF _Toc161665592 \h </w:instrText>
      </w:r>
      <w:r>
        <w:fldChar w:fldCharType="separate"/>
      </w:r>
      <w:r>
        <w:t>136</w:t>
      </w:r>
      <w:r>
        <w:fldChar w:fldCharType="end"/>
      </w:r>
    </w:p>
    <w:p w14:paraId="268C0AD7" w14:textId="3ECE8A3E"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Diversity characteristics</w:t>
      </w:r>
      <w:r>
        <w:tab/>
      </w:r>
      <w:r>
        <w:fldChar w:fldCharType="begin"/>
      </w:r>
      <w:r>
        <w:instrText xml:space="preserve"> PAGEREF _Toc161665593 \h </w:instrText>
      </w:r>
      <w:r>
        <w:fldChar w:fldCharType="separate"/>
      </w:r>
      <w:r>
        <w:t>136</w:t>
      </w:r>
      <w:r>
        <w:fldChar w:fldCharType="end"/>
      </w:r>
    </w:p>
    <w:p w14:paraId="6588A3AF" w14:textId="271771D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12.1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_Toc161665594 \h </w:instrText>
      </w:r>
      <w:r>
        <w:fldChar w:fldCharType="separate"/>
      </w:r>
      <w:r>
        <w:t>136</w:t>
      </w:r>
      <w:r>
        <w:fldChar w:fldCharType="end"/>
      </w:r>
    </w:p>
    <w:p w14:paraId="45FC58A6" w14:textId="491AEDBA"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12.2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w:t>
      </w:r>
      <w:r>
        <w:tab/>
      </w:r>
      <w:r>
        <w:fldChar w:fldCharType="begin"/>
      </w:r>
      <w:r>
        <w:instrText xml:space="preserve"> PAGEREF _Toc161665595 \h </w:instrText>
      </w:r>
      <w:r>
        <w:fldChar w:fldCharType="separate"/>
      </w:r>
      <w:r>
        <w:t>136</w:t>
      </w:r>
      <w:r>
        <w:fldChar w:fldCharType="end"/>
      </w:r>
    </w:p>
    <w:p w14:paraId="7CE1BD9B" w14:textId="4A2FFF55"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w:t>
      </w:r>
      <w:r>
        <w:t>3</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r</w:t>
      </w:r>
      <w:r>
        <w:t>eference sensitivity</w:t>
      </w:r>
      <w:r>
        <w:tab/>
      </w:r>
      <w:r>
        <w:fldChar w:fldCharType="begin"/>
      </w:r>
      <w:r>
        <w:instrText xml:space="preserve"> PAGEREF _Toc161665596 \h </w:instrText>
      </w:r>
      <w:r>
        <w:fldChar w:fldCharType="separate"/>
      </w:r>
      <w:r>
        <w:t>137</w:t>
      </w:r>
      <w:r>
        <w:fldChar w:fldCharType="end"/>
      </w:r>
    </w:p>
    <w:p w14:paraId="7B33D353" w14:textId="4960365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13.1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_Toc161665597 \h </w:instrText>
      </w:r>
      <w:r>
        <w:fldChar w:fldCharType="separate"/>
      </w:r>
      <w:r>
        <w:t>137</w:t>
      </w:r>
      <w:r>
        <w:fldChar w:fldCharType="end"/>
      </w:r>
    </w:p>
    <w:p w14:paraId="0E3F0646" w14:textId="04BAC4A5"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13.2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 type 2-O</w:t>
      </w:r>
      <w:r>
        <w:tab/>
      </w:r>
      <w:r>
        <w:fldChar w:fldCharType="begin"/>
      </w:r>
      <w:r>
        <w:instrText xml:space="preserve"> PAGEREF _Toc161665598 \h </w:instrText>
      </w:r>
      <w:r>
        <w:fldChar w:fldCharType="separate"/>
      </w:r>
      <w:r>
        <w:t>137</w:t>
      </w:r>
      <w:r>
        <w:fldChar w:fldCharType="end"/>
      </w:r>
    </w:p>
    <w:p w14:paraId="22E06D4B" w14:textId="34329362"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w:t>
      </w:r>
      <w:r>
        <w:t>4</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m</w:t>
      </w:r>
      <w:r>
        <w:t>aximum input level</w:t>
      </w:r>
      <w:r>
        <w:tab/>
      </w:r>
      <w:r>
        <w:fldChar w:fldCharType="begin"/>
      </w:r>
      <w:r>
        <w:instrText xml:space="preserve"> PAGEREF _Toc161665599 \h </w:instrText>
      </w:r>
      <w:r>
        <w:fldChar w:fldCharType="separate"/>
      </w:r>
      <w:r>
        <w:t>137</w:t>
      </w:r>
      <w:r>
        <w:fldChar w:fldCharType="end"/>
      </w:r>
    </w:p>
    <w:p w14:paraId="16CDA320" w14:textId="683AE20B"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14.1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_Toc161665600 \h </w:instrText>
      </w:r>
      <w:r>
        <w:fldChar w:fldCharType="separate"/>
      </w:r>
      <w:r>
        <w:t>137</w:t>
      </w:r>
      <w:r>
        <w:fldChar w:fldCharType="end"/>
      </w:r>
    </w:p>
    <w:p w14:paraId="69F7C409" w14:textId="10D56421"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14.2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 type 2-O</w:t>
      </w:r>
      <w:r>
        <w:tab/>
      </w:r>
      <w:r>
        <w:fldChar w:fldCharType="begin"/>
      </w:r>
      <w:r>
        <w:instrText xml:space="preserve"> PAGEREF _Toc161665601 \h </w:instrText>
      </w:r>
      <w:r>
        <w:fldChar w:fldCharType="separate"/>
      </w:r>
      <w:r>
        <w:t>137</w:t>
      </w:r>
      <w:r>
        <w:fldChar w:fldCharType="end"/>
      </w:r>
    </w:p>
    <w:p w14:paraId="61287D10" w14:textId="0DF3EA5C"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w:t>
      </w:r>
      <w:r>
        <w:t>5</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a</w:t>
      </w:r>
      <w:r>
        <w:t>djacent channel selectivity</w:t>
      </w:r>
      <w:r>
        <w:tab/>
      </w:r>
      <w:r>
        <w:fldChar w:fldCharType="begin"/>
      </w:r>
      <w:r>
        <w:instrText xml:space="preserve"> PAGEREF _Toc161665602 \h </w:instrText>
      </w:r>
      <w:r>
        <w:fldChar w:fldCharType="separate"/>
      </w:r>
      <w:r>
        <w:t>137</w:t>
      </w:r>
      <w:r>
        <w:fldChar w:fldCharType="end"/>
      </w:r>
    </w:p>
    <w:p w14:paraId="6952A8F3" w14:textId="468814A9"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15.1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_Toc161665603 \h </w:instrText>
      </w:r>
      <w:r>
        <w:fldChar w:fldCharType="separate"/>
      </w:r>
      <w:r>
        <w:t>137</w:t>
      </w:r>
      <w:r>
        <w:fldChar w:fldCharType="end"/>
      </w:r>
    </w:p>
    <w:p w14:paraId="23285FD3" w14:textId="27B6BFF1"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15.1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 type 2-O</w:t>
      </w:r>
      <w:r>
        <w:tab/>
      </w:r>
      <w:r>
        <w:fldChar w:fldCharType="begin"/>
      </w:r>
      <w:r>
        <w:instrText xml:space="preserve"> PAGEREF _Toc161665604 \h </w:instrText>
      </w:r>
      <w:r>
        <w:fldChar w:fldCharType="separate"/>
      </w:r>
      <w:r>
        <w:t>137</w:t>
      </w:r>
      <w:r>
        <w:fldChar w:fldCharType="end"/>
      </w:r>
    </w:p>
    <w:p w14:paraId="5EF0EA8E" w14:textId="5A3E3E9F"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w:t>
      </w:r>
      <w:r>
        <w:t>6</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b</w:t>
      </w:r>
      <w:r>
        <w:t>locking characteristics</w:t>
      </w:r>
      <w:r>
        <w:tab/>
      </w:r>
      <w:r>
        <w:fldChar w:fldCharType="begin"/>
      </w:r>
      <w:r>
        <w:instrText xml:space="preserve"> PAGEREF _Toc161665605 \h </w:instrText>
      </w:r>
      <w:r>
        <w:fldChar w:fldCharType="separate"/>
      </w:r>
      <w:r>
        <w:t>138</w:t>
      </w:r>
      <w:r>
        <w:fldChar w:fldCharType="end"/>
      </w:r>
    </w:p>
    <w:p w14:paraId="5B633FAC" w14:textId="1B2AE7EE"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16.1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_Toc161665606 \h </w:instrText>
      </w:r>
      <w:r>
        <w:fldChar w:fldCharType="separate"/>
      </w:r>
      <w:r>
        <w:t>138</w:t>
      </w:r>
      <w:r>
        <w:fldChar w:fldCharType="end"/>
      </w:r>
    </w:p>
    <w:p w14:paraId="098E8D84" w14:textId="69CAAFCA"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16.2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 type 2-O</w:t>
      </w:r>
      <w:r>
        <w:tab/>
      </w:r>
      <w:r>
        <w:fldChar w:fldCharType="begin"/>
      </w:r>
      <w:r>
        <w:instrText xml:space="preserve"> PAGEREF _Toc161665607 \h </w:instrText>
      </w:r>
      <w:r>
        <w:fldChar w:fldCharType="separate"/>
      </w:r>
      <w:r>
        <w:t>138</w:t>
      </w:r>
      <w:r>
        <w:fldChar w:fldCharType="end"/>
      </w:r>
    </w:p>
    <w:p w14:paraId="3CD7C73D" w14:textId="38FA4BEF"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7.17</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OTA s</w:t>
      </w:r>
      <w:r>
        <w:t>purious emissions</w:t>
      </w:r>
      <w:r>
        <w:tab/>
      </w:r>
      <w:r>
        <w:fldChar w:fldCharType="begin"/>
      </w:r>
      <w:r>
        <w:instrText xml:space="preserve"> PAGEREF _Toc161665608 \h </w:instrText>
      </w:r>
      <w:r>
        <w:fldChar w:fldCharType="separate"/>
      </w:r>
      <w:r>
        <w:t>138</w:t>
      </w:r>
      <w:r>
        <w:fldChar w:fldCharType="end"/>
      </w:r>
    </w:p>
    <w:p w14:paraId="3D03312C" w14:textId="2B3D80E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17.1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_Toc161665609 \h </w:instrText>
      </w:r>
      <w:r>
        <w:fldChar w:fldCharType="separate"/>
      </w:r>
      <w:r>
        <w:t>138</w:t>
      </w:r>
      <w:r>
        <w:fldChar w:fldCharType="end"/>
      </w:r>
    </w:p>
    <w:p w14:paraId="3E823FCC" w14:textId="39D8122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7</w:t>
      </w:r>
      <w:r>
        <w:t>.</w:t>
      </w:r>
      <w:r w:rsidRPr="009C2007">
        <w:rPr>
          <w:rFonts w:eastAsia="SimSun"/>
          <w:lang w:val="en-US" w:eastAsia="zh-CN"/>
        </w:rPr>
        <w:t>17.2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Minimum requirement for NCR-MT type 2-O</w:t>
      </w:r>
      <w:r>
        <w:tab/>
      </w:r>
      <w:r>
        <w:fldChar w:fldCharType="begin"/>
      </w:r>
      <w:r>
        <w:instrText xml:space="preserve"> PAGEREF _Toc161665610 \h </w:instrText>
      </w:r>
      <w:r>
        <w:fldChar w:fldCharType="separate"/>
      </w:r>
      <w:r>
        <w:t>138</w:t>
      </w:r>
      <w:r>
        <w:fldChar w:fldCharType="end"/>
      </w:r>
    </w:p>
    <w:p w14:paraId="25D654A5" w14:textId="0E61225B" w:rsidR="00FD2FAE" w:rsidRDefault="00FD2FAE">
      <w:pPr>
        <w:pStyle w:val="TOC1"/>
        <w:rPr>
          <w:rFonts w:asciiTheme="minorHAnsi" w:eastAsiaTheme="minorEastAsia" w:hAnsiTheme="minorHAnsi" w:cstheme="minorBidi"/>
          <w:kern w:val="2"/>
          <w:szCs w:val="22"/>
          <w14:ligatures w14:val="standardContextual"/>
        </w:rPr>
      </w:pPr>
      <w:r w:rsidRPr="009C2007">
        <w:rPr>
          <w:rFonts w:eastAsia="SimSun"/>
          <w:lang w:val="en-US" w:eastAsia="zh-CN"/>
        </w:rP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_Toc161665611 \h </w:instrText>
      </w:r>
      <w:r>
        <w:fldChar w:fldCharType="separate"/>
      </w:r>
      <w:r>
        <w:t>138</w:t>
      </w:r>
      <w:r>
        <w:fldChar w:fldCharType="end"/>
      </w:r>
    </w:p>
    <w:p w14:paraId="2A7A081F" w14:textId="2009053C"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8.1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General</w:t>
      </w:r>
      <w:r>
        <w:tab/>
      </w:r>
      <w:r>
        <w:fldChar w:fldCharType="begin"/>
      </w:r>
      <w:r>
        <w:instrText xml:space="preserve"> PAGEREF _Toc161665612 \h </w:instrText>
      </w:r>
      <w:r>
        <w:fldChar w:fldCharType="separate"/>
      </w:r>
      <w:r>
        <w:t>138</w:t>
      </w:r>
      <w:r>
        <w:fldChar w:fldCharType="end"/>
      </w:r>
    </w:p>
    <w:p w14:paraId="2696605C" w14:textId="5A946DB2"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val="en-US" w:eastAsia="zh-CN"/>
        </w:rPr>
        <w:t>8.2</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Demodulation performance requirements</w:t>
      </w:r>
      <w:r>
        <w:tab/>
      </w:r>
      <w:r>
        <w:fldChar w:fldCharType="begin"/>
      </w:r>
      <w:r>
        <w:instrText xml:space="preserve"> PAGEREF _Toc161665613 \h </w:instrText>
      </w:r>
      <w:r>
        <w:fldChar w:fldCharType="separate"/>
      </w:r>
      <w:r>
        <w:t>139</w:t>
      </w:r>
      <w:r>
        <w:fldChar w:fldCharType="end"/>
      </w:r>
    </w:p>
    <w:p w14:paraId="71FB6DC1" w14:textId="147CFA6D"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8</w:t>
      </w:r>
      <w:r>
        <w:t>.2.1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_Toc161665614 \h </w:instrText>
      </w:r>
      <w:r>
        <w:fldChar w:fldCharType="separate"/>
      </w:r>
      <w:r>
        <w:t>139</w:t>
      </w:r>
      <w:r>
        <w:fldChar w:fldCharType="end"/>
      </w:r>
    </w:p>
    <w:p w14:paraId="55AE7821" w14:textId="663F6601"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.2.1.1</w:t>
      </w:r>
      <w:r>
        <w:rPr>
          <w:rFonts w:asciiTheme="minorHAnsi" w:eastAsiaTheme="minorEastAsia" w:hAnsiTheme="minorHAnsi" w:cstheme="minorBidi"/>
          <w:kern w:val="2"/>
          <w:sz w:val="22"/>
          <w:szCs w:val="22"/>
          <w14:ligatures w14:val="standardContextual"/>
        </w:rPr>
        <w:tab/>
      </w:r>
      <w:r w:rsidRPr="009C2007">
        <w:rPr>
          <w:lang w:val="en-US" w:eastAsia="zh-CN"/>
        </w:rPr>
        <w:t>2Rx requirements</w:t>
      </w:r>
      <w:r>
        <w:tab/>
      </w:r>
      <w:r>
        <w:fldChar w:fldCharType="begin"/>
      </w:r>
      <w:r>
        <w:instrText xml:space="preserve"> PAGEREF _Toc161665615 \h </w:instrText>
      </w:r>
      <w:r>
        <w:fldChar w:fldCharType="separate"/>
      </w:r>
      <w:r>
        <w:t>139</w:t>
      </w:r>
      <w:r>
        <w:fldChar w:fldCharType="end"/>
      </w:r>
    </w:p>
    <w:p w14:paraId="21435CF0" w14:textId="18947BB0"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.2.1.1</w:t>
      </w:r>
      <w:r w:rsidRPr="009C2007">
        <w:rPr>
          <w:lang w:val="en-US" w:eastAsia="zh-CN"/>
        </w:rPr>
        <w:t>.1</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_Toc161665616 \h </w:instrText>
      </w:r>
      <w:r>
        <w:fldChar w:fldCharType="separate"/>
      </w:r>
      <w:r>
        <w:t>139</w:t>
      </w:r>
      <w:r>
        <w:fldChar w:fldCharType="end"/>
      </w:r>
    </w:p>
    <w:p w14:paraId="30511996" w14:textId="4B27F2E7"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.2.1.1</w:t>
      </w:r>
      <w:r w:rsidRPr="009C2007">
        <w:rPr>
          <w:lang w:val="en-US" w:eastAsia="zh-CN"/>
        </w:rPr>
        <w:t>.1.1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_Toc161665617 \h </w:instrText>
      </w:r>
      <w:r>
        <w:fldChar w:fldCharType="separate"/>
      </w:r>
      <w:r>
        <w:t>140</w:t>
      </w:r>
      <w:r>
        <w:fldChar w:fldCharType="end"/>
      </w:r>
    </w:p>
    <w:p w14:paraId="324F6463" w14:textId="0FCD1D23"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8.2.1.1.2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_Toc161665618 \h </w:instrText>
      </w:r>
      <w:r>
        <w:fldChar w:fldCharType="separate"/>
      </w:r>
      <w:r>
        <w:t>140</w:t>
      </w:r>
      <w:r>
        <w:fldChar w:fldCharType="end"/>
      </w:r>
    </w:p>
    <w:p w14:paraId="2ACAFC16" w14:textId="7CD23EFC"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8.2.1.1.2.1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_Toc161665619 \h </w:instrText>
      </w:r>
      <w:r>
        <w:fldChar w:fldCharType="separate"/>
      </w:r>
      <w:r>
        <w:t>141</w:t>
      </w:r>
      <w:r>
        <w:fldChar w:fldCharType="end"/>
      </w:r>
    </w:p>
    <w:p w14:paraId="4835B4D4" w14:textId="2EBFF1A5"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.2.1.</w:t>
      </w:r>
      <w:r w:rsidRPr="009C2007">
        <w:rPr>
          <w:lang w:val="en-US" w:eastAsia="zh-CN"/>
        </w:rPr>
        <w:t>2</w:t>
      </w:r>
      <w:r>
        <w:rPr>
          <w:rFonts w:asciiTheme="minorHAnsi" w:eastAsiaTheme="minorEastAsia" w:hAnsiTheme="minorHAnsi" w:cstheme="minorBidi"/>
          <w:kern w:val="2"/>
          <w:sz w:val="22"/>
          <w:szCs w:val="22"/>
          <w14:ligatures w14:val="standardContextual"/>
        </w:rPr>
        <w:tab/>
      </w:r>
      <w:r w:rsidRPr="009C2007">
        <w:rPr>
          <w:lang w:val="en-US" w:eastAsia="zh-CN"/>
        </w:rPr>
        <w:t>4Rx requirements</w:t>
      </w:r>
      <w:r>
        <w:tab/>
      </w:r>
      <w:r>
        <w:fldChar w:fldCharType="begin"/>
      </w:r>
      <w:r>
        <w:instrText xml:space="preserve"> PAGEREF _Toc161665620 \h </w:instrText>
      </w:r>
      <w:r>
        <w:fldChar w:fldCharType="separate"/>
      </w:r>
      <w:r>
        <w:t>141</w:t>
      </w:r>
      <w:r>
        <w:fldChar w:fldCharType="end"/>
      </w:r>
    </w:p>
    <w:p w14:paraId="4F6704E1" w14:textId="5344F6A4"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8.2.1.2.1</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_Toc161665621 \h </w:instrText>
      </w:r>
      <w:r>
        <w:fldChar w:fldCharType="separate"/>
      </w:r>
      <w:r>
        <w:t>141</w:t>
      </w:r>
      <w:r>
        <w:fldChar w:fldCharType="end"/>
      </w:r>
    </w:p>
    <w:p w14:paraId="3E32F9BD" w14:textId="04F35D9A"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8.2.1.2.1.1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_Toc161665622 \h </w:instrText>
      </w:r>
      <w:r>
        <w:fldChar w:fldCharType="separate"/>
      </w:r>
      <w:r>
        <w:t>142</w:t>
      </w:r>
      <w:r>
        <w:fldChar w:fldCharType="end"/>
      </w:r>
    </w:p>
    <w:p w14:paraId="44A3A4DF" w14:textId="39C88623"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8.2.1.2.2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_Toc161665623 \h </w:instrText>
      </w:r>
      <w:r>
        <w:fldChar w:fldCharType="separate"/>
      </w:r>
      <w:r>
        <w:t>142</w:t>
      </w:r>
      <w:r>
        <w:fldChar w:fldCharType="end"/>
      </w:r>
    </w:p>
    <w:p w14:paraId="54F8D75A" w14:textId="06212DA9"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8.2.1.2.2.1</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_Toc161665624 \h </w:instrText>
      </w:r>
      <w:r>
        <w:fldChar w:fldCharType="separate"/>
      </w:r>
      <w:r>
        <w:t>143</w:t>
      </w:r>
      <w:r>
        <w:fldChar w:fldCharType="end"/>
      </w:r>
    </w:p>
    <w:p w14:paraId="696A7774" w14:textId="69C17192"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8</w:t>
      </w:r>
      <w:r>
        <w:t>.2.</w:t>
      </w:r>
      <w:r w:rsidRPr="009C2007">
        <w:rPr>
          <w:rFonts w:eastAsia="SimSun"/>
          <w:lang w:val="en-US" w:eastAsia="zh-CN"/>
        </w:rPr>
        <w:t>2</w:t>
      </w:r>
      <w:r>
        <w:rPr>
          <w:rFonts w:asciiTheme="minorHAnsi" w:eastAsiaTheme="minorEastAsia" w:hAnsiTheme="minorHAnsi" w:cstheme="minorBidi"/>
          <w:kern w:val="2"/>
          <w:sz w:val="22"/>
          <w:szCs w:val="22"/>
          <w14:ligatures w14:val="standardContextual"/>
        </w:rPr>
        <w:tab/>
      </w:r>
      <w:r>
        <w:t>Performance requirements for PD</w:t>
      </w:r>
      <w:r w:rsidRPr="009C2007">
        <w:rPr>
          <w:rFonts w:eastAsia="SimSun"/>
          <w:lang w:val="en-US" w:eastAsia="zh-CN"/>
        </w:rPr>
        <w:t>C</w:t>
      </w:r>
      <w:r>
        <w:t>CH</w:t>
      </w:r>
      <w:r>
        <w:tab/>
      </w:r>
      <w:r>
        <w:fldChar w:fldCharType="begin"/>
      </w:r>
      <w:r>
        <w:instrText xml:space="preserve"> PAGEREF _Toc161665625 \h </w:instrText>
      </w:r>
      <w:r>
        <w:fldChar w:fldCharType="separate"/>
      </w:r>
      <w:r>
        <w:t>143</w:t>
      </w:r>
      <w:r>
        <w:fldChar w:fldCharType="end"/>
      </w:r>
    </w:p>
    <w:p w14:paraId="34757C3A" w14:textId="7805996C"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sidRPr="009C2007">
        <w:rPr>
          <w:lang w:val="en-US" w:eastAsia="zh-CN"/>
        </w:rPr>
        <w:t>2Rx requirements</w:t>
      </w:r>
      <w:r>
        <w:tab/>
      </w:r>
      <w:r>
        <w:fldChar w:fldCharType="begin"/>
      </w:r>
      <w:r>
        <w:instrText xml:space="preserve"> PAGEREF _Toc161665626 \h </w:instrText>
      </w:r>
      <w:r>
        <w:fldChar w:fldCharType="separate"/>
      </w:r>
      <w:r>
        <w:t>143</w:t>
      </w:r>
      <w:r>
        <w:fldChar w:fldCharType="end"/>
      </w:r>
    </w:p>
    <w:p w14:paraId="1A2B83CE" w14:textId="48253B24"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.1</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_Toc161665627 \h </w:instrText>
      </w:r>
      <w:r>
        <w:fldChar w:fldCharType="separate"/>
      </w:r>
      <w:r>
        <w:t>143</w:t>
      </w:r>
      <w:r>
        <w:fldChar w:fldCharType="end"/>
      </w:r>
    </w:p>
    <w:p w14:paraId="126C3B4C" w14:textId="7D0047F8"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.1.1</w:t>
      </w:r>
      <w:r>
        <w:rPr>
          <w:rFonts w:asciiTheme="minorHAnsi" w:eastAsiaTheme="minorEastAsia" w:hAnsiTheme="minorHAnsi" w:cstheme="minorBidi"/>
          <w:kern w:val="2"/>
          <w:sz w:val="22"/>
          <w:szCs w:val="22"/>
          <w14:ligatures w14:val="standardContextual"/>
        </w:rPr>
        <w:tab/>
      </w:r>
      <w:r w:rsidRPr="009C2007">
        <w:rPr>
          <w:lang w:val="en-US" w:eastAsia="zh-CN"/>
        </w:rPr>
        <w:t>1Tx requirements</w:t>
      </w:r>
      <w:r>
        <w:tab/>
      </w:r>
      <w:r>
        <w:fldChar w:fldCharType="begin"/>
      </w:r>
      <w:r>
        <w:instrText xml:space="preserve"> PAGEREF _Toc161665628 \h </w:instrText>
      </w:r>
      <w:r>
        <w:fldChar w:fldCharType="separate"/>
      </w:r>
      <w:r>
        <w:t>144</w:t>
      </w:r>
      <w:r>
        <w:fldChar w:fldCharType="end"/>
      </w:r>
    </w:p>
    <w:p w14:paraId="5D2B94B2" w14:textId="20DEDD36"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 xml:space="preserve">.1.2 </w:t>
      </w:r>
      <w:r>
        <w:rPr>
          <w:rFonts w:asciiTheme="minorHAnsi" w:eastAsiaTheme="minorEastAsia" w:hAnsiTheme="minorHAnsi" w:cstheme="minorBidi"/>
          <w:kern w:val="2"/>
          <w:sz w:val="22"/>
          <w:szCs w:val="22"/>
          <w14:ligatures w14:val="standardContextual"/>
        </w:rPr>
        <w:tab/>
      </w:r>
      <w:r w:rsidRPr="009C2007">
        <w:rPr>
          <w:lang w:val="en-US" w:eastAsia="zh-CN"/>
        </w:rPr>
        <w:t>2Tx requirements</w:t>
      </w:r>
      <w:r>
        <w:tab/>
      </w:r>
      <w:r>
        <w:fldChar w:fldCharType="begin"/>
      </w:r>
      <w:r>
        <w:instrText xml:space="preserve"> PAGEREF _Toc161665629 \h </w:instrText>
      </w:r>
      <w:r>
        <w:fldChar w:fldCharType="separate"/>
      </w:r>
      <w:r>
        <w:t>144</w:t>
      </w:r>
      <w:r>
        <w:fldChar w:fldCharType="end"/>
      </w:r>
    </w:p>
    <w:p w14:paraId="6BF45271" w14:textId="2C148253"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_Toc161665630 \h </w:instrText>
      </w:r>
      <w:r>
        <w:fldChar w:fldCharType="separate"/>
      </w:r>
      <w:r>
        <w:t>144</w:t>
      </w:r>
      <w:r>
        <w:fldChar w:fldCharType="end"/>
      </w:r>
    </w:p>
    <w:p w14:paraId="170BBAD4" w14:textId="2A02913A"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.2.1</w:t>
      </w:r>
      <w:r>
        <w:rPr>
          <w:rFonts w:asciiTheme="minorHAnsi" w:eastAsiaTheme="minorEastAsia" w:hAnsiTheme="minorHAnsi" w:cstheme="minorBidi"/>
          <w:kern w:val="2"/>
          <w:sz w:val="22"/>
          <w:szCs w:val="22"/>
          <w14:ligatures w14:val="standardContextual"/>
        </w:rPr>
        <w:tab/>
      </w:r>
      <w:r w:rsidRPr="009C2007">
        <w:rPr>
          <w:lang w:val="en-US" w:eastAsia="zh-CN"/>
        </w:rPr>
        <w:t>1Tx requirements</w:t>
      </w:r>
      <w:r>
        <w:tab/>
      </w:r>
      <w:r>
        <w:fldChar w:fldCharType="begin"/>
      </w:r>
      <w:r>
        <w:instrText xml:space="preserve"> PAGEREF _Toc161665631 \h </w:instrText>
      </w:r>
      <w:r>
        <w:fldChar w:fldCharType="separate"/>
      </w:r>
      <w:r>
        <w:t>145</w:t>
      </w:r>
      <w:r>
        <w:fldChar w:fldCharType="end"/>
      </w:r>
    </w:p>
    <w:p w14:paraId="380B2192" w14:textId="2FF7A660"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.1</w:t>
      </w:r>
      <w:r w:rsidRPr="009C2007">
        <w:rPr>
          <w:lang w:val="en-US" w:eastAsia="zh-CN"/>
        </w:rPr>
        <w:t>.2.2</w:t>
      </w:r>
      <w:r>
        <w:rPr>
          <w:rFonts w:asciiTheme="minorHAnsi" w:eastAsiaTheme="minorEastAsia" w:hAnsiTheme="minorHAnsi" w:cstheme="minorBidi"/>
          <w:kern w:val="2"/>
          <w:sz w:val="22"/>
          <w:szCs w:val="22"/>
          <w14:ligatures w14:val="standardContextual"/>
        </w:rPr>
        <w:tab/>
      </w:r>
      <w:r w:rsidRPr="009C2007">
        <w:rPr>
          <w:lang w:val="en-US" w:eastAsia="zh-CN"/>
        </w:rPr>
        <w:t>2Tx requirements</w:t>
      </w:r>
      <w:r>
        <w:tab/>
      </w:r>
      <w:r>
        <w:fldChar w:fldCharType="begin"/>
      </w:r>
      <w:r>
        <w:instrText xml:space="preserve"> PAGEREF _Toc161665632 \h </w:instrText>
      </w:r>
      <w:r>
        <w:fldChar w:fldCharType="separate"/>
      </w:r>
      <w:r>
        <w:t>145</w:t>
      </w:r>
      <w:r>
        <w:fldChar w:fldCharType="end"/>
      </w:r>
    </w:p>
    <w:p w14:paraId="1E13AD9E" w14:textId="62C72553"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w:t>
      </w:r>
      <w:r>
        <w:rPr>
          <w:rFonts w:asciiTheme="minorHAnsi" w:eastAsiaTheme="minorEastAsia" w:hAnsiTheme="minorHAnsi" w:cstheme="minorBidi"/>
          <w:kern w:val="2"/>
          <w:sz w:val="22"/>
          <w:szCs w:val="22"/>
          <w14:ligatures w14:val="standardContextual"/>
        </w:rPr>
        <w:tab/>
      </w:r>
      <w:r w:rsidRPr="009C2007">
        <w:rPr>
          <w:lang w:val="en-US" w:eastAsia="zh-CN"/>
        </w:rPr>
        <w:t>4Rx requirements</w:t>
      </w:r>
      <w:r>
        <w:tab/>
      </w:r>
      <w:r>
        <w:fldChar w:fldCharType="begin"/>
      </w:r>
      <w:r>
        <w:instrText xml:space="preserve"> PAGEREF _Toc161665633 \h </w:instrText>
      </w:r>
      <w:r>
        <w:fldChar w:fldCharType="separate"/>
      </w:r>
      <w:r>
        <w:t>145</w:t>
      </w:r>
      <w:r>
        <w:fldChar w:fldCharType="end"/>
      </w:r>
    </w:p>
    <w:p w14:paraId="73F83620" w14:textId="745FAA16"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2.1</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_Toc161665634 \h </w:instrText>
      </w:r>
      <w:r>
        <w:fldChar w:fldCharType="separate"/>
      </w:r>
      <w:r>
        <w:t>145</w:t>
      </w:r>
      <w:r>
        <w:fldChar w:fldCharType="end"/>
      </w:r>
    </w:p>
    <w:p w14:paraId="14415E84" w14:textId="3F3653BB"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2.1.1</w:t>
      </w:r>
      <w:r>
        <w:rPr>
          <w:rFonts w:asciiTheme="minorHAnsi" w:eastAsiaTheme="minorEastAsia" w:hAnsiTheme="minorHAnsi" w:cstheme="minorBidi"/>
          <w:kern w:val="2"/>
          <w:sz w:val="22"/>
          <w:szCs w:val="22"/>
          <w14:ligatures w14:val="standardContextual"/>
        </w:rPr>
        <w:tab/>
      </w:r>
      <w:r w:rsidRPr="009C2007">
        <w:rPr>
          <w:lang w:val="en-US" w:eastAsia="zh-CN"/>
        </w:rPr>
        <w:t>1Tx requirements</w:t>
      </w:r>
      <w:r>
        <w:tab/>
      </w:r>
      <w:r>
        <w:fldChar w:fldCharType="begin"/>
      </w:r>
      <w:r>
        <w:instrText xml:space="preserve"> PAGEREF _Toc161665635 \h </w:instrText>
      </w:r>
      <w:r>
        <w:fldChar w:fldCharType="separate"/>
      </w:r>
      <w:r>
        <w:t>146</w:t>
      </w:r>
      <w:r>
        <w:fldChar w:fldCharType="end"/>
      </w:r>
    </w:p>
    <w:p w14:paraId="2AD3AF38" w14:textId="07520EA0"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2.1.2</w:t>
      </w:r>
      <w:r>
        <w:rPr>
          <w:rFonts w:asciiTheme="minorHAnsi" w:eastAsiaTheme="minorEastAsia" w:hAnsiTheme="minorHAnsi" w:cstheme="minorBidi"/>
          <w:kern w:val="2"/>
          <w:sz w:val="22"/>
          <w:szCs w:val="22"/>
          <w14:ligatures w14:val="standardContextual"/>
        </w:rPr>
        <w:tab/>
      </w:r>
      <w:r w:rsidRPr="009C2007">
        <w:rPr>
          <w:lang w:val="en-US" w:eastAsia="zh-CN"/>
        </w:rPr>
        <w:t>2Tx requirements</w:t>
      </w:r>
      <w:r>
        <w:tab/>
      </w:r>
      <w:r>
        <w:fldChar w:fldCharType="begin"/>
      </w:r>
      <w:r>
        <w:instrText xml:space="preserve"> PAGEREF _Toc161665636 \h </w:instrText>
      </w:r>
      <w:r>
        <w:fldChar w:fldCharType="separate"/>
      </w:r>
      <w:r>
        <w:t>146</w:t>
      </w:r>
      <w:r>
        <w:fldChar w:fldCharType="end"/>
      </w:r>
    </w:p>
    <w:p w14:paraId="15F5B2D7" w14:textId="2490F93B"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_Toc161665637 \h </w:instrText>
      </w:r>
      <w:r>
        <w:fldChar w:fldCharType="separate"/>
      </w:r>
      <w:r>
        <w:t>146</w:t>
      </w:r>
      <w:r>
        <w:fldChar w:fldCharType="end"/>
      </w:r>
    </w:p>
    <w:p w14:paraId="0DDA9E20" w14:textId="2348D267"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2.2.1</w:t>
      </w:r>
      <w:r>
        <w:rPr>
          <w:rFonts w:asciiTheme="minorHAnsi" w:eastAsiaTheme="minorEastAsia" w:hAnsiTheme="minorHAnsi" w:cstheme="minorBidi"/>
          <w:kern w:val="2"/>
          <w:sz w:val="22"/>
          <w:szCs w:val="22"/>
          <w14:ligatures w14:val="standardContextual"/>
        </w:rPr>
        <w:tab/>
      </w:r>
      <w:r w:rsidRPr="009C2007">
        <w:rPr>
          <w:lang w:val="en-US" w:eastAsia="zh-CN"/>
        </w:rPr>
        <w:t>1Tx requirements</w:t>
      </w:r>
      <w:r>
        <w:tab/>
      </w:r>
      <w:r>
        <w:fldChar w:fldCharType="begin"/>
      </w:r>
      <w:r>
        <w:instrText xml:space="preserve"> PAGEREF _Toc161665638 \h </w:instrText>
      </w:r>
      <w:r>
        <w:fldChar w:fldCharType="separate"/>
      </w:r>
      <w:r>
        <w:t>147</w:t>
      </w:r>
      <w:r>
        <w:fldChar w:fldCharType="end"/>
      </w:r>
    </w:p>
    <w:p w14:paraId="16F0F80F" w14:textId="6F79D584"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w:t>
      </w:r>
      <w:r>
        <w:rPr>
          <w:lang w:eastAsia="zh-CN"/>
        </w:rPr>
        <w:t>.2.</w:t>
      </w:r>
      <w:r w:rsidRPr="009C2007">
        <w:rPr>
          <w:lang w:val="en-US" w:eastAsia="zh-CN"/>
        </w:rPr>
        <w:t>2</w:t>
      </w:r>
      <w:r>
        <w:rPr>
          <w:lang w:eastAsia="zh-CN"/>
        </w:rPr>
        <w:t>.</w:t>
      </w:r>
      <w:r w:rsidRPr="009C2007">
        <w:rPr>
          <w:lang w:val="en-US" w:eastAsia="zh-CN"/>
        </w:rPr>
        <w:t>2.2.2</w:t>
      </w:r>
      <w:r>
        <w:rPr>
          <w:rFonts w:asciiTheme="minorHAnsi" w:eastAsiaTheme="minorEastAsia" w:hAnsiTheme="minorHAnsi" w:cstheme="minorBidi"/>
          <w:kern w:val="2"/>
          <w:sz w:val="22"/>
          <w:szCs w:val="22"/>
          <w14:ligatures w14:val="standardContextual"/>
        </w:rPr>
        <w:tab/>
      </w:r>
      <w:r w:rsidRPr="009C2007">
        <w:rPr>
          <w:lang w:val="en-US" w:eastAsia="zh-CN"/>
        </w:rPr>
        <w:t>2Tx requirements</w:t>
      </w:r>
      <w:r>
        <w:tab/>
      </w:r>
      <w:r>
        <w:fldChar w:fldCharType="begin"/>
      </w:r>
      <w:r>
        <w:instrText xml:space="preserve"> PAGEREF _Toc161665639 \h </w:instrText>
      </w:r>
      <w:r>
        <w:fldChar w:fldCharType="separate"/>
      </w:r>
      <w:r>
        <w:t>147</w:t>
      </w:r>
      <w:r>
        <w:fldChar w:fldCharType="end"/>
      </w:r>
    </w:p>
    <w:p w14:paraId="35692766" w14:textId="729E9F31"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8</w:t>
      </w:r>
      <w:r>
        <w:t>.2.</w:t>
      </w:r>
      <w:r w:rsidRPr="009C2007">
        <w:rPr>
          <w:rFonts w:eastAsia="SimSun"/>
          <w:lang w:val="en-US" w:eastAsia="zh-CN"/>
        </w:rPr>
        <w:t>3</w:t>
      </w:r>
      <w:r>
        <w:rPr>
          <w:rFonts w:asciiTheme="minorHAnsi" w:eastAsiaTheme="minorEastAsia" w:hAnsiTheme="minorHAnsi" w:cstheme="minorBidi"/>
          <w:kern w:val="2"/>
          <w:sz w:val="22"/>
          <w:szCs w:val="22"/>
          <w14:ligatures w14:val="standardContextual"/>
        </w:rPr>
        <w:tab/>
      </w:r>
      <w:r>
        <w:t>Channel Quality Indicator (CQI)</w:t>
      </w:r>
      <w:r w:rsidRPr="009C2007">
        <w:rPr>
          <w:rFonts w:eastAsia="SimSun"/>
          <w:lang w:val="en-US" w:eastAsia="zh-CN"/>
        </w:rPr>
        <w:t xml:space="preserve"> reporting requirements</w:t>
      </w:r>
      <w:r>
        <w:tab/>
      </w:r>
      <w:r>
        <w:fldChar w:fldCharType="begin"/>
      </w:r>
      <w:r>
        <w:instrText xml:space="preserve"> PAGEREF _Toc161665640 \h </w:instrText>
      </w:r>
      <w:r>
        <w:fldChar w:fldCharType="separate"/>
      </w:r>
      <w:r>
        <w:t>148</w:t>
      </w:r>
      <w:r>
        <w:fldChar w:fldCharType="end"/>
      </w:r>
    </w:p>
    <w:p w14:paraId="1E1946A1" w14:textId="3D18235F"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8.2.3.1</w:t>
      </w:r>
      <w:r>
        <w:rPr>
          <w:rFonts w:asciiTheme="minorHAnsi" w:eastAsiaTheme="minorEastAsia" w:hAnsiTheme="minorHAnsi" w:cstheme="minorBidi"/>
          <w:kern w:val="2"/>
          <w:sz w:val="22"/>
          <w:szCs w:val="22"/>
          <w14:ligatures w14:val="standardContextual"/>
        </w:rPr>
        <w:tab/>
      </w:r>
      <w:r w:rsidRPr="009C2007">
        <w:rPr>
          <w:lang w:val="en-US" w:eastAsia="zh-CN"/>
        </w:rPr>
        <w:t>General</w:t>
      </w:r>
      <w:r>
        <w:tab/>
      </w:r>
      <w:r>
        <w:fldChar w:fldCharType="begin"/>
      </w:r>
      <w:r>
        <w:instrText xml:space="preserve"> PAGEREF _Toc161665641 \h </w:instrText>
      </w:r>
      <w:r>
        <w:fldChar w:fldCharType="separate"/>
      </w:r>
      <w:r>
        <w:t>148</w:t>
      </w:r>
      <w:r>
        <w:fldChar w:fldCharType="end"/>
      </w:r>
    </w:p>
    <w:p w14:paraId="4AB74868" w14:textId="31DB02B9"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8.2.3.2</w:t>
      </w:r>
      <w:r>
        <w:rPr>
          <w:rFonts w:asciiTheme="minorHAnsi" w:eastAsiaTheme="minorEastAsia" w:hAnsiTheme="minorHAnsi" w:cstheme="minorBidi"/>
          <w:kern w:val="2"/>
          <w:sz w:val="22"/>
          <w:szCs w:val="22"/>
          <w14:ligatures w14:val="standardContextual"/>
        </w:rPr>
        <w:tab/>
      </w:r>
      <w:r w:rsidRPr="009C2007">
        <w:rPr>
          <w:lang w:val="en-US" w:eastAsia="zh-CN"/>
        </w:rPr>
        <w:t>2Rx requiremnets</w:t>
      </w:r>
      <w:r>
        <w:tab/>
      </w:r>
      <w:r>
        <w:fldChar w:fldCharType="begin"/>
      </w:r>
      <w:r>
        <w:instrText xml:space="preserve"> PAGEREF _Toc161665642 \h </w:instrText>
      </w:r>
      <w:r>
        <w:fldChar w:fldCharType="separate"/>
      </w:r>
      <w:r>
        <w:t>148</w:t>
      </w:r>
      <w:r>
        <w:fldChar w:fldCharType="end"/>
      </w:r>
    </w:p>
    <w:p w14:paraId="7461A747" w14:textId="4CB27B2C"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 xml:space="preserve">8.2.3.2.1 </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_Toc161665643 \h </w:instrText>
      </w:r>
      <w:r>
        <w:fldChar w:fldCharType="separate"/>
      </w:r>
      <w:r>
        <w:t>148</w:t>
      </w:r>
      <w:r>
        <w:fldChar w:fldCharType="end"/>
      </w:r>
    </w:p>
    <w:p w14:paraId="615B4567" w14:textId="5515FFF2"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8.2.3.2.1.1</w:t>
      </w:r>
      <w:r>
        <w:rPr>
          <w:rFonts w:asciiTheme="minorHAnsi" w:eastAsiaTheme="minorEastAsia" w:hAnsiTheme="minorHAnsi" w:cstheme="minorBidi"/>
          <w:kern w:val="2"/>
          <w:sz w:val="22"/>
          <w:szCs w:val="22"/>
          <w14:ligatures w14:val="standardContextual"/>
        </w:rPr>
        <w:tab/>
      </w:r>
      <w:r w:rsidRPr="009C2007">
        <w:rPr>
          <w:lang w:val="en-US" w:eastAsia="zh-CN"/>
        </w:rPr>
        <w:t>Test parameters</w:t>
      </w:r>
      <w:r>
        <w:tab/>
      </w:r>
      <w:r>
        <w:fldChar w:fldCharType="begin"/>
      </w:r>
      <w:r>
        <w:instrText xml:space="preserve"> PAGEREF _Toc161665644 \h </w:instrText>
      </w:r>
      <w:r>
        <w:fldChar w:fldCharType="separate"/>
      </w:r>
      <w:r>
        <w:t>148</w:t>
      </w:r>
      <w:r>
        <w:fldChar w:fldCharType="end"/>
      </w:r>
    </w:p>
    <w:p w14:paraId="05826EF1" w14:textId="55F18C67"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8.2.3.2.1.2  Minimum requirements</w:t>
      </w:r>
      <w:r>
        <w:tab/>
      </w:r>
      <w:r>
        <w:fldChar w:fldCharType="begin"/>
      </w:r>
      <w:r>
        <w:instrText xml:space="preserve"> PAGEREF _Toc161665645 \h </w:instrText>
      </w:r>
      <w:r>
        <w:fldChar w:fldCharType="separate"/>
      </w:r>
      <w:r>
        <w:t>149</w:t>
      </w:r>
      <w:r>
        <w:fldChar w:fldCharType="end"/>
      </w:r>
    </w:p>
    <w:p w14:paraId="77E6C3F4" w14:textId="59DCB192"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8.2.3.2.2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_Toc161665646 \h </w:instrText>
      </w:r>
      <w:r>
        <w:fldChar w:fldCharType="separate"/>
      </w:r>
      <w:r>
        <w:t>150</w:t>
      </w:r>
      <w:r>
        <w:fldChar w:fldCharType="end"/>
      </w:r>
    </w:p>
    <w:p w14:paraId="6AF84E84" w14:textId="702FF7C2"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8.2.3.2.2.1</w:t>
      </w:r>
      <w:r>
        <w:rPr>
          <w:rFonts w:asciiTheme="minorHAnsi" w:eastAsiaTheme="minorEastAsia" w:hAnsiTheme="minorHAnsi" w:cstheme="minorBidi"/>
          <w:kern w:val="2"/>
          <w:sz w:val="22"/>
          <w:szCs w:val="22"/>
          <w14:ligatures w14:val="standardContextual"/>
        </w:rPr>
        <w:tab/>
      </w:r>
      <w:r w:rsidRPr="009C2007">
        <w:rPr>
          <w:lang w:val="en-US" w:eastAsia="zh-CN"/>
        </w:rPr>
        <w:t>Test parameters</w:t>
      </w:r>
      <w:r>
        <w:tab/>
      </w:r>
      <w:r>
        <w:fldChar w:fldCharType="begin"/>
      </w:r>
      <w:r>
        <w:instrText xml:space="preserve"> PAGEREF _Toc161665647 \h </w:instrText>
      </w:r>
      <w:r>
        <w:fldChar w:fldCharType="separate"/>
      </w:r>
      <w:r>
        <w:t>150</w:t>
      </w:r>
      <w:r>
        <w:fldChar w:fldCharType="end"/>
      </w:r>
    </w:p>
    <w:p w14:paraId="52E906ED" w14:textId="0FD446E6"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8.2.3.2.2.2</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_Toc161665648 \h </w:instrText>
      </w:r>
      <w:r>
        <w:fldChar w:fldCharType="separate"/>
      </w:r>
      <w:r>
        <w:t>150</w:t>
      </w:r>
      <w:r>
        <w:fldChar w:fldCharType="end"/>
      </w:r>
    </w:p>
    <w:p w14:paraId="50BB9E5E" w14:textId="11327933"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8.2.3.3</w:t>
      </w:r>
      <w:r>
        <w:rPr>
          <w:rFonts w:asciiTheme="minorHAnsi" w:eastAsiaTheme="minorEastAsia" w:hAnsiTheme="minorHAnsi" w:cstheme="minorBidi"/>
          <w:kern w:val="2"/>
          <w:sz w:val="22"/>
          <w:szCs w:val="22"/>
          <w14:ligatures w14:val="standardContextual"/>
        </w:rPr>
        <w:tab/>
      </w:r>
      <w:r w:rsidRPr="009C2007">
        <w:rPr>
          <w:lang w:val="en-US" w:eastAsia="zh-CN"/>
        </w:rPr>
        <w:t>4Rx requiremnets</w:t>
      </w:r>
      <w:r>
        <w:tab/>
      </w:r>
      <w:r>
        <w:fldChar w:fldCharType="begin"/>
      </w:r>
      <w:r>
        <w:instrText xml:space="preserve"> PAGEREF _Toc161665649 \h </w:instrText>
      </w:r>
      <w:r>
        <w:fldChar w:fldCharType="separate"/>
      </w:r>
      <w:r>
        <w:t>151</w:t>
      </w:r>
      <w:r>
        <w:fldChar w:fldCharType="end"/>
      </w:r>
    </w:p>
    <w:p w14:paraId="48B7680C" w14:textId="398E63C4"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8.2.3.3.1</w:t>
      </w:r>
      <w:r>
        <w:rPr>
          <w:rFonts w:asciiTheme="minorHAnsi" w:eastAsiaTheme="minorEastAsia" w:hAnsiTheme="minorHAnsi" w:cstheme="minorBidi"/>
          <w:kern w:val="2"/>
          <w:sz w:val="22"/>
          <w:szCs w:val="22"/>
          <w14:ligatures w14:val="standardContextual"/>
        </w:rPr>
        <w:tab/>
      </w:r>
      <w:r w:rsidRPr="009C2007">
        <w:rPr>
          <w:lang w:val="en-US" w:eastAsia="zh-CN"/>
        </w:rPr>
        <w:t>FDD</w:t>
      </w:r>
      <w:r>
        <w:tab/>
      </w:r>
      <w:r>
        <w:fldChar w:fldCharType="begin"/>
      </w:r>
      <w:r>
        <w:instrText xml:space="preserve"> PAGEREF _Toc161665650 \h </w:instrText>
      </w:r>
      <w:r>
        <w:fldChar w:fldCharType="separate"/>
      </w:r>
      <w:r>
        <w:t>151</w:t>
      </w:r>
      <w:r>
        <w:fldChar w:fldCharType="end"/>
      </w:r>
    </w:p>
    <w:p w14:paraId="3F1F5D6A" w14:textId="054A0C14"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8.2.3.3.1.1</w:t>
      </w:r>
      <w:r>
        <w:rPr>
          <w:rFonts w:asciiTheme="minorHAnsi" w:eastAsiaTheme="minorEastAsia" w:hAnsiTheme="minorHAnsi" w:cstheme="minorBidi"/>
          <w:kern w:val="2"/>
          <w:sz w:val="22"/>
          <w:szCs w:val="22"/>
          <w14:ligatures w14:val="standardContextual"/>
        </w:rPr>
        <w:tab/>
      </w:r>
      <w:r w:rsidRPr="009C2007">
        <w:rPr>
          <w:lang w:val="en-US" w:eastAsia="zh-CN"/>
        </w:rPr>
        <w:t>Test parameters</w:t>
      </w:r>
      <w:r>
        <w:tab/>
      </w:r>
      <w:r>
        <w:fldChar w:fldCharType="begin"/>
      </w:r>
      <w:r>
        <w:instrText xml:space="preserve"> PAGEREF _Toc161665651 \h </w:instrText>
      </w:r>
      <w:r>
        <w:fldChar w:fldCharType="separate"/>
      </w:r>
      <w:r>
        <w:t>151</w:t>
      </w:r>
      <w:r>
        <w:fldChar w:fldCharType="end"/>
      </w:r>
    </w:p>
    <w:p w14:paraId="314F892B" w14:textId="2B58E166"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8.2.3.3.1.2  Minimum requirements</w:t>
      </w:r>
      <w:r>
        <w:tab/>
      </w:r>
      <w:r>
        <w:fldChar w:fldCharType="begin"/>
      </w:r>
      <w:r>
        <w:instrText xml:space="preserve"> PAGEREF _Toc161665652 \h </w:instrText>
      </w:r>
      <w:r>
        <w:fldChar w:fldCharType="separate"/>
      </w:r>
      <w:r>
        <w:t>152</w:t>
      </w:r>
      <w:r>
        <w:fldChar w:fldCharType="end"/>
      </w:r>
    </w:p>
    <w:p w14:paraId="534E1268" w14:textId="49ACB457"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eastAsia="zh-CN"/>
        </w:rPr>
        <w:t>8.2.3.3.2</w:t>
      </w:r>
      <w:r>
        <w:rPr>
          <w:rFonts w:asciiTheme="minorHAnsi" w:eastAsiaTheme="minorEastAsia" w:hAnsiTheme="minorHAnsi" w:cstheme="minorBidi"/>
          <w:kern w:val="2"/>
          <w:sz w:val="22"/>
          <w:szCs w:val="22"/>
          <w14:ligatures w14:val="standardContextual"/>
        </w:rPr>
        <w:tab/>
      </w:r>
      <w:r w:rsidRPr="009C2007">
        <w:rPr>
          <w:lang w:val="en-US" w:eastAsia="zh-CN"/>
        </w:rPr>
        <w:t>TDD</w:t>
      </w:r>
      <w:r>
        <w:tab/>
      </w:r>
      <w:r>
        <w:fldChar w:fldCharType="begin"/>
      </w:r>
      <w:r>
        <w:instrText xml:space="preserve"> PAGEREF _Toc161665653 \h </w:instrText>
      </w:r>
      <w:r>
        <w:fldChar w:fldCharType="separate"/>
      </w:r>
      <w:r>
        <w:t>153</w:t>
      </w:r>
      <w:r>
        <w:fldChar w:fldCharType="end"/>
      </w:r>
    </w:p>
    <w:p w14:paraId="75250D2C" w14:textId="7A3DBCB4"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8.2.3.3.2.1</w:t>
      </w:r>
      <w:r>
        <w:rPr>
          <w:rFonts w:asciiTheme="minorHAnsi" w:eastAsiaTheme="minorEastAsia" w:hAnsiTheme="minorHAnsi" w:cstheme="minorBidi"/>
          <w:kern w:val="2"/>
          <w:sz w:val="22"/>
          <w:szCs w:val="22"/>
          <w14:ligatures w14:val="standardContextual"/>
        </w:rPr>
        <w:tab/>
      </w:r>
      <w:r w:rsidRPr="009C2007">
        <w:rPr>
          <w:lang w:val="en-US" w:eastAsia="zh-CN"/>
        </w:rPr>
        <w:t>Test parameters</w:t>
      </w:r>
      <w:r>
        <w:tab/>
      </w:r>
      <w:r>
        <w:fldChar w:fldCharType="begin"/>
      </w:r>
      <w:r>
        <w:instrText xml:space="preserve"> PAGEREF _Toc161665654 \h </w:instrText>
      </w:r>
      <w:r>
        <w:fldChar w:fldCharType="separate"/>
      </w:r>
      <w:r>
        <w:t>153</w:t>
      </w:r>
      <w:r>
        <w:fldChar w:fldCharType="end"/>
      </w:r>
    </w:p>
    <w:p w14:paraId="297758AE" w14:textId="4F1193A3" w:rsidR="00FD2FAE" w:rsidRDefault="00FD2FAE">
      <w:pPr>
        <w:pStyle w:val="TOC6"/>
        <w:rPr>
          <w:rFonts w:asciiTheme="minorHAnsi" w:eastAsiaTheme="minorEastAsia" w:hAnsiTheme="minorHAnsi" w:cstheme="minorBidi"/>
          <w:kern w:val="2"/>
          <w:sz w:val="22"/>
          <w:szCs w:val="22"/>
          <w14:ligatures w14:val="standardContextual"/>
        </w:rPr>
      </w:pPr>
      <w:r w:rsidRPr="009C2007">
        <w:rPr>
          <w:lang w:val="en-US" w:eastAsia="zh-CN"/>
        </w:rPr>
        <w:t>8.2.3.3.2.2</w:t>
      </w:r>
      <w:r>
        <w:rPr>
          <w:rFonts w:asciiTheme="minorHAnsi" w:eastAsiaTheme="minorEastAsia" w:hAnsiTheme="minorHAnsi" w:cstheme="minorBidi"/>
          <w:kern w:val="2"/>
          <w:sz w:val="22"/>
          <w:szCs w:val="22"/>
          <w14:ligatures w14:val="standardContextual"/>
        </w:rPr>
        <w:tab/>
      </w:r>
      <w:r w:rsidRPr="009C2007">
        <w:rPr>
          <w:lang w:val="en-US" w:eastAsia="zh-CN"/>
        </w:rPr>
        <w:t>Minimum requirements</w:t>
      </w:r>
      <w:r>
        <w:tab/>
      </w:r>
      <w:r>
        <w:fldChar w:fldCharType="begin"/>
      </w:r>
      <w:r>
        <w:instrText xml:space="preserve"> PAGEREF _Toc161665655 \h </w:instrText>
      </w:r>
      <w:r>
        <w:fldChar w:fldCharType="separate"/>
      </w:r>
      <w:r>
        <w:t>153</w:t>
      </w:r>
      <w:r>
        <w:fldChar w:fldCharType="end"/>
      </w:r>
    </w:p>
    <w:p w14:paraId="6291E340" w14:textId="072743A9" w:rsidR="00FD2FAE" w:rsidRDefault="00FD2FAE">
      <w:pPr>
        <w:pStyle w:val="TOC1"/>
        <w:rPr>
          <w:rFonts w:asciiTheme="minorHAnsi" w:eastAsiaTheme="minorEastAsia" w:hAnsiTheme="minorHAnsi" w:cstheme="minorBidi"/>
          <w:kern w:val="2"/>
          <w:szCs w:val="22"/>
          <w14:ligatures w14:val="standardContextual"/>
        </w:rPr>
      </w:pPr>
      <w:r w:rsidRPr="009C2007">
        <w:rPr>
          <w:lang w:val="nb-NO" w:eastAsia="zh-CN"/>
        </w:rPr>
        <w:t>9</w:t>
      </w:r>
      <w:r>
        <w:rPr>
          <w:rFonts w:asciiTheme="minorHAnsi" w:eastAsiaTheme="minorEastAsia" w:hAnsiTheme="minorHAnsi" w:cstheme="minorBidi"/>
          <w:kern w:val="2"/>
          <w:szCs w:val="22"/>
          <w14:ligatures w14:val="standardContextual"/>
        </w:rPr>
        <w:tab/>
      </w:r>
      <w:r w:rsidRPr="009C2007">
        <w:rPr>
          <w:lang w:val="nb-NO" w:eastAsia="zh-CN"/>
        </w:rPr>
        <w:t>Radiated performance requirements</w:t>
      </w:r>
      <w:r>
        <w:tab/>
      </w:r>
      <w:r>
        <w:fldChar w:fldCharType="begin"/>
      </w:r>
      <w:r>
        <w:instrText xml:space="preserve"> PAGEREF _Toc161665656 \h </w:instrText>
      </w:r>
      <w:r>
        <w:fldChar w:fldCharType="separate"/>
      </w:r>
      <w:r>
        <w:t>154</w:t>
      </w:r>
      <w:r>
        <w:fldChar w:fldCharType="end"/>
      </w:r>
    </w:p>
    <w:p w14:paraId="11C7F880" w14:textId="0EC7CDD5"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nb-NO" w:eastAsia="zh-CN"/>
        </w:rPr>
        <w:t>9.1</w:t>
      </w:r>
      <w:r>
        <w:rPr>
          <w:rFonts w:asciiTheme="minorHAnsi" w:eastAsiaTheme="minorEastAsia" w:hAnsiTheme="minorHAnsi" w:cstheme="minorBidi"/>
          <w:kern w:val="2"/>
          <w:sz w:val="22"/>
          <w:szCs w:val="22"/>
          <w14:ligatures w14:val="standardContextual"/>
        </w:rPr>
        <w:tab/>
      </w:r>
      <w:r w:rsidRPr="009C2007">
        <w:rPr>
          <w:lang w:val="nb-NO" w:eastAsia="zh-CN"/>
        </w:rPr>
        <w:t>General</w:t>
      </w:r>
      <w:r>
        <w:tab/>
      </w:r>
      <w:r>
        <w:fldChar w:fldCharType="begin"/>
      </w:r>
      <w:r>
        <w:instrText xml:space="preserve"> PAGEREF _Toc161665657 \h </w:instrText>
      </w:r>
      <w:r>
        <w:fldChar w:fldCharType="separate"/>
      </w:r>
      <w:r>
        <w:t>154</w:t>
      </w:r>
      <w:r>
        <w:fldChar w:fldCharType="end"/>
      </w:r>
    </w:p>
    <w:p w14:paraId="3F950FB5" w14:textId="03CAA313"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nb-NO" w:eastAsia="zh-CN"/>
        </w:rPr>
        <w:t>9.2</w:t>
      </w:r>
      <w:r>
        <w:rPr>
          <w:rFonts w:asciiTheme="minorHAnsi" w:eastAsiaTheme="minorEastAsia" w:hAnsiTheme="minorHAnsi" w:cstheme="minorBidi"/>
          <w:kern w:val="2"/>
          <w:sz w:val="22"/>
          <w:szCs w:val="22"/>
          <w14:ligatures w14:val="standardContextual"/>
        </w:rPr>
        <w:tab/>
      </w:r>
      <w:r w:rsidRPr="009C2007">
        <w:rPr>
          <w:lang w:val="nb-NO" w:eastAsia="zh-CN"/>
        </w:rPr>
        <w:t>OTA demodulation branches</w:t>
      </w:r>
      <w:r>
        <w:tab/>
      </w:r>
      <w:r>
        <w:fldChar w:fldCharType="begin"/>
      </w:r>
      <w:r>
        <w:instrText xml:space="preserve"> PAGEREF _Toc161665658 \h </w:instrText>
      </w:r>
      <w:r>
        <w:fldChar w:fldCharType="separate"/>
      </w:r>
      <w:r>
        <w:t>154</w:t>
      </w:r>
      <w:r>
        <w:fldChar w:fldCharType="end"/>
      </w:r>
    </w:p>
    <w:p w14:paraId="548857FD" w14:textId="7A83993A"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nb-NO" w:eastAsia="zh-CN"/>
        </w:rPr>
        <w:t>9.3</w:t>
      </w:r>
      <w:r>
        <w:rPr>
          <w:rFonts w:asciiTheme="minorHAnsi" w:eastAsiaTheme="minorEastAsia" w:hAnsiTheme="minorHAnsi" w:cstheme="minorBidi"/>
          <w:kern w:val="2"/>
          <w:sz w:val="22"/>
          <w:szCs w:val="22"/>
          <w14:ligatures w14:val="standardContextual"/>
        </w:rPr>
        <w:tab/>
      </w:r>
      <w:r w:rsidRPr="009C2007">
        <w:rPr>
          <w:lang w:val="nb-NO" w:eastAsia="zh-CN"/>
        </w:rPr>
        <w:t>Demodulation performance requirements</w:t>
      </w:r>
      <w:r>
        <w:tab/>
      </w:r>
      <w:r>
        <w:fldChar w:fldCharType="begin"/>
      </w:r>
      <w:r>
        <w:instrText xml:space="preserve"> PAGEREF _Toc161665659 \h </w:instrText>
      </w:r>
      <w:r>
        <w:fldChar w:fldCharType="separate"/>
      </w:r>
      <w:r>
        <w:t>155</w:t>
      </w:r>
      <w:r>
        <w:fldChar w:fldCharType="end"/>
      </w:r>
    </w:p>
    <w:p w14:paraId="0DA45875" w14:textId="0678B774"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nb-NO" w:eastAsia="zh-CN"/>
        </w:rPr>
        <w:t>9.3.1</w:t>
      </w:r>
      <w:r>
        <w:rPr>
          <w:rFonts w:asciiTheme="minorHAnsi" w:eastAsiaTheme="minorEastAsia" w:hAnsiTheme="minorHAnsi" w:cstheme="minorBidi"/>
          <w:kern w:val="2"/>
          <w:sz w:val="22"/>
          <w:szCs w:val="22"/>
          <w14:ligatures w14:val="standardContextual"/>
        </w:rPr>
        <w:tab/>
      </w:r>
      <w:r w:rsidRPr="009C2007">
        <w:rPr>
          <w:lang w:val="nb-NO" w:eastAsia="zh-CN"/>
        </w:rPr>
        <w:t>Performance requirements for NCR type 2-O</w:t>
      </w:r>
      <w:r>
        <w:tab/>
      </w:r>
      <w:r>
        <w:fldChar w:fldCharType="begin"/>
      </w:r>
      <w:r>
        <w:instrText xml:space="preserve"> PAGEREF _Toc161665660 \h </w:instrText>
      </w:r>
      <w:r>
        <w:fldChar w:fldCharType="separate"/>
      </w:r>
      <w:r>
        <w:t>155</w:t>
      </w:r>
      <w:r>
        <w:fldChar w:fldCharType="end"/>
      </w:r>
    </w:p>
    <w:p w14:paraId="74E24848" w14:textId="4F79A0A6"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nb-NO" w:eastAsia="zh-CN"/>
        </w:rPr>
        <w:t>9.3.1.1</w:t>
      </w:r>
      <w:r>
        <w:rPr>
          <w:rFonts w:asciiTheme="minorHAnsi" w:eastAsiaTheme="minorEastAsia" w:hAnsiTheme="minorHAnsi" w:cstheme="minorBidi"/>
          <w:kern w:val="2"/>
          <w:sz w:val="22"/>
          <w:szCs w:val="22"/>
          <w14:ligatures w14:val="standardContextual"/>
        </w:rPr>
        <w:tab/>
      </w:r>
      <w:r w:rsidRPr="009C2007">
        <w:rPr>
          <w:lang w:val="nb-NO" w:eastAsia="zh-CN"/>
        </w:rPr>
        <w:t>Performance requirements for PDSCH</w:t>
      </w:r>
      <w:r>
        <w:tab/>
      </w:r>
      <w:r>
        <w:fldChar w:fldCharType="begin"/>
      </w:r>
      <w:r>
        <w:instrText xml:space="preserve"> PAGEREF _Toc161665661 \h </w:instrText>
      </w:r>
      <w:r>
        <w:fldChar w:fldCharType="separate"/>
      </w:r>
      <w:r>
        <w:t>155</w:t>
      </w:r>
      <w:r>
        <w:fldChar w:fldCharType="end"/>
      </w:r>
    </w:p>
    <w:p w14:paraId="27FBF2CF" w14:textId="3E80707C" w:rsidR="00FD2FAE" w:rsidRDefault="00FD2FAE">
      <w:pPr>
        <w:pStyle w:val="TOC5"/>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_Toc161665662 \h </w:instrText>
      </w:r>
      <w:r>
        <w:fldChar w:fldCharType="separate"/>
      </w:r>
      <w:r>
        <w:t>155</w:t>
      </w:r>
      <w:r>
        <w:fldChar w:fldCharType="end"/>
      </w:r>
    </w:p>
    <w:p w14:paraId="079EC465" w14:textId="68D768C9"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9.3.1.1.2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_Toc161665663 \h </w:instrText>
      </w:r>
      <w:r>
        <w:fldChar w:fldCharType="separate"/>
      </w:r>
      <w:r>
        <w:t>156</w:t>
      </w:r>
      <w:r>
        <w:fldChar w:fldCharType="end"/>
      </w:r>
    </w:p>
    <w:p w14:paraId="70E11E52" w14:textId="6762F002"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nb-NO" w:eastAsia="zh-CN"/>
        </w:rPr>
        <w:t>9.3.1.2</w:t>
      </w:r>
      <w:r>
        <w:rPr>
          <w:rFonts w:asciiTheme="minorHAnsi" w:eastAsiaTheme="minorEastAsia" w:hAnsiTheme="minorHAnsi" w:cstheme="minorBidi"/>
          <w:kern w:val="2"/>
          <w:sz w:val="22"/>
          <w:szCs w:val="22"/>
          <w14:ligatures w14:val="standardContextual"/>
        </w:rPr>
        <w:tab/>
      </w:r>
      <w:r w:rsidRPr="009C2007">
        <w:rPr>
          <w:lang w:val="nb-NO" w:eastAsia="zh-CN"/>
        </w:rPr>
        <w:t>Performance requirements for PDCCH</w:t>
      </w:r>
      <w:r>
        <w:tab/>
      </w:r>
      <w:r>
        <w:fldChar w:fldCharType="begin"/>
      </w:r>
      <w:r>
        <w:instrText xml:space="preserve"> PAGEREF _Toc161665664 \h </w:instrText>
      </w:r>
      <w:r>
        <w:fldChar w:fldCharType="separate"/>
      </w:r>
      <w:r>
        <w:t>156</w:t>
      </w:r>
      <w:r>
        <w:fldChar w:fldCharType="end"/>
      </w:r>
    </w:p>
    <w:p w14:paraId="07552282" w14:textId="196898A4"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9.3.1.2.1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_Toc161665665 \h </w:instrText>
      </w:r>
      <w:r>
        <w:fldChar w:fldCharType="separate"/>
      </w:r>
      <w:r>
        <w:t>156</w:t>
      </w:r>
      <w:r>
        <w:fldChar w:fldCharType="end"/>
      </w:r>
    </w:p>
    <w:p w14:paraId="68198C4C" w14:textId="7E541A5A" w:rsidR="00FD2FAE" w:rsidRDefault="00FD2FAE">
      <w:pPr>
        <w:pStyle w:val="TOC5"/>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_Toc161665666 \h </w:instrText>
      </w:r>
      <w:r>
        <w:fldChar w:fldCharType="separate"/>
      </w:r>
      <w:r>
        <w:t>156</w:t>
      </w:r>
      <w:r>
        <w:fldChar w:fldCharType="end"/>
      </w:r>
    </w:p>
    <w:p w14:paraId="37282CDB" w14:textId="5B9C33C8"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en-US" w:eastAsia="zh-CN"/>
        </w:rPr>
        <w:t>9.4</w:t>
      </w:r>
      <w:r>
        <w:rPr>
          <w:rFonts w:asciiTheme="minorHAnsi" w:eastAsiaTheme="minorEastAsia" w:hAnsiTheme="minorHAnsi" w:cstheme="minorBidi"/>
          <w:kern w:val="2"/>
          <w:sz w:val="22"/>
          <w:szCs w:val="22"/>
          <w14:ligatures w14:val="standardContextual"/>
        </w:rPr>
        <w:tab/>
      </w:r>
      <w:r w:rsidRPr="009C2007">
        <w:rPr>
          <w:lang w:val="en-US" w:eastAsia="zh-CN"/>
        </w:rPr>
        <w:t>CSI reporting requirements</w:t>
      </w:r>
      <w:r>
        <w:tab/>
      </w:r>
      <w:r>
        <w:fldChar w:fldCharType="begin"/>
      </w:r>
      <w:r>
        <w:instrText xml:space="preserve"> PAGEREF _Toc161665667 \h </w:instrText>
      </w:r>
      <w:r>
        <w:fldChar w:fldCharType="separate"/>
      </w:r>
      <w:r>
        <w:t>157</w:t>
      </w:r>
      <w:r>
        <w:fldChar w:fldCharType="end"/>
      </w:r>
    </w:p>
    <w:p w14:paraId="1B4DA0F5" w14:textId="4D592F46" w:rsidR="00FD2FAE" w:rsidRDefault="00FD2FAE">
      <w:pPr>
        <w:pStyle w:val="TOC3"/>
        <w:rPr>
          <w:rFonts w:asciiTheme="minorHAnsi" w:eastAsiaTheme="minorEastAsia" w:hAnsiTheme="minorHAnsi" w:cstheme="minorBidi"/>
          <w:kern w:val="2"/>
          <w:sz w:val="22"/>
          <w:szCs w:val="22"/>
          <w14:ligatures w14:val="standardContextual"/>
        </w:rPr>
      </w:pPr>
      <w:r w:rsidRPr="009C2007">
        <w:rPr>
          <w:lang w:val="en-US" w:eastAsia="zh-CN"/>
        </w:rPr>
        <w:t>9.4.1</w:t>
      </w:r>
      <w:r>
        <w:rPr>
          <w:rFonts w:asciiTheme="minorHAnsi" w:eastAsiaTheme="minorEastAsia" w:hAnsiTheme="minorHAnsi" w:cstheme="minorBidi"/>
          <w:kern w:val="2"/>
          <w:sz w:val="22"/>
          <w:szCs w:val="22"/>
          <w14:ligatures w14:val="standardContextual"/>
        </w:rPr>
        <w:tab/>
      </w:r>
      <w:r w:rsidRPr="009C2007">
        <w:rPr>
          <w:lang w:val="en-US" w:eastAsia="zh-CN"/>
        </w:rPr>
        <w:t>Performance requirements for NCR-MT type 2-O</w:t>
      </w:r>
      <w:r>
        <w:tab/>
      </w:r>
      <w:r>
        <w:fldChar w:fldCharType="begin"/>
      </w:r>
      <w:r>
        <w:instrText xml:space="preserve"> PAGEREF _Toc161665668 \h </w:instrText>
      </w:r>
      <w:r>
        <w:fldChar w:fldCharType="separate"/>
      </w:r>
      <w:r>
        <w:t>157</w:t>
      </w:r>
      <w:r>
        <w:fldChar w:fldCharType="end"/>
      </w:r>
    </w:p>
    <w:p w14:paraId="0C2490DA" w14:textId="7B9F7E81"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9.4.1.1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_Toc161665669 \h </w:instrText>
      </w:r>
      <w:r>
        <w:fldChar w:fldCharType="separate"/>
      </w:r>
      <w:r>
        <w:t>157</w:t>
      </w:r>
      <w:r>
        <w:fldChar w:fldCharType="end"/>
      </w:r>
    </w:p>
    <w:p w14:paraId="71D5B75C" w14:textId="631C8624" w:rsidR="00FD2FAE" w:rsidRDefault="00FD2FAE">
      <w:pPr>
        <w:pStyle w:val="TOC4"/>
        <w:rPr>
          <w:rFonts w:asciiTheme="minorHAnsi" w:eastAsiaTheme="minorEastAsia" w:hAnsiTheme="minorHAnsi" w:cstheme="minorBidi"/>
          <w:kern w:val="2"/>
          <w:sz w:val="22"/>
          <w:szCs w:val="22"/>
          <w14:ligatures w14:val="standardContextual"/>
        </w:rPr>
      </w:pPr>
      <w:r>
        <w:rPr>
          <w:lang w:eastAsia="zh-CN"/>
        </w:rPr>
        <w:t>9.4.1.2</w:t>
      </w:r>
      <w:r>
        <w:rPr>
          <w:rFonts w:asciiTheme="minorHAnsi" w:eastAsiaTheme="minorEastAsia" w:hAnsiTheme="minorHAnsi" w:cstheme="minorBidi"/>
          <w:kern w:val="2"/>
          <w:sz w:val="22"/>
          <w:szCs w:val="22"/>
          <w14:ligatures w14:val="standardContextual"/>
        </w:rPr>
        <w:tab/>
      </w:r>
      <w:r>
        <w:rPr>
          <w:lang w:eastAsia="zh-CN"/>
        </w:rPr>
        <w:t>Common test parameters</w:t>
      </w:r>
      <w:r>
        <w:tab/>
      </w:r>
      <w:r>
        <w:fldChar w:fldCharType="begin"/>
      </w:r>
      <w:r>
        <w:instrText xml:space="preserve"> PAGEREF _Toc161665670 \h </w:instrText>
      </w:r>
      <w:r>
        <w:fldChar w:fldCharType="separate"/>
      </w:r>
      <w:r>
        <w:t>157</w:t>
      </w:r>
      <w:r>
        <w:fldChar w:fldCharType="end"/>
      </w:r>
    </w:p>
    <w:p w14:paraId="2EE83F28" w14:textId="20A2C83C" w:rsidR="00FD2FAE" w:rsidRDefault="00FD2FAE">
      <w:pPr>
        <w:pStyle w:val="TOC4"/>
        <w:rPr>
          <w:rFonts w:asciiTheme="minorHAnsi" w:eastAsiaTheme="minorEastAsia" w:hAnsiTheme="minorHAnsi" w:cstheme="minorBidi"/>
          <w:kern w:val="2"/>
          <w:sz w:val="22"/>
          <w:szCs w:val="22"/>
          <w14:ligatures w14:val="standardContextual"/>
        </w:rPr>
      </w:pPr>
      <w:r w:rsidRPr="009C2007">
        <w:rPr>
          <w:lang w:val="en-US" w:eastAsia="zh-CN"/>
        </w:rPr>
        <w:t>9.4.1.3</w:t>
      </w:r>
      <w:r>
        <w:rPr>
          <w:rFonts w:asciiTheme="minorHAnsi" w:eastAsiaTheme="minorEastAsia" w:hAnsiTheme="minorHAnsi" w:cstheme="minorBidi"/>
          <w:kern w:val="2"/>
          <w:sz w:val="22"/>
          <w:szCs w:val="22"/>
          <w14:ligatures w14:val="standardContextual"/>
        </w:rPr>
        <w:tab/>
      </w:r>
      <w:r w:rsidRPr="009C2007">
        <w:rPr>
          <w:lang w:val="en-US" w:eastAsia="zh-CN"/>
        </w:rPr>
        <w:t>Reporting of Channel Quality Indicator (CQI)</w:t>
      </w:r>
      <w:r>
        <w:tab/>
      </w:r>
      <w:r>
        <w:fldChar w:fldCharType="begin"/>
      </w:r>
      <w:r>
        <w:instrText xml:space="preserve"> PAGEREF _Toc161665671 \h </w:instrText>
      </w:r>
      <w:r>
        <w:fldChar w:fldCharType="separate"/>
      </w:r>
      <w:r>
        <w:t>159</w:t>
      </w:r>
      <w:r>
        <w:fldChar w:fldCharType="end"/>
      </w:r>
    </w:p>
    <w:p w14:paraId="1ECBA964" w14:textId="7BBF0927"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rPr>
        <w:t>9.4.1.3.1</w:t>
      </w:r>
      <w:r>
        <w:rPr>
          <w:rFonts w:asciiTheme="minorHAnsi" w:eastAsiaTheme="minorEastAsia" w:hAnsiTheme="minorHAnsi" w:cstheme="minorBidi"/>
          <w:kern w:val="2"/>
          <w:sz w:val="22"/>
          <w:szCs w:val="22"/>
          <w14:ligatures w14:val="standardContextual"/>
        </w:rPr>
        <w:tab/>
      </w:r>
      <w:r w:rsidRPr="009C2007">
        <w:rPr>
          <w:lang w:val="en-US"/>
        </w:rPr>
        <w:t>General</w:t>
      </w:r>
      <w:r>
        <w:tab/>
      </w:r>
      <w:r>
        <w:fldChar w:fldCharType="begin"/>
      </w:r>
      <w:r>
        <w:instrText xml:space="preserve"> PAGEREF _Toc161665672 \h </w:instrText>
      </w:r>
      <w:r>
        <w:fldChar w:fldCharType="separate"/>
      </w:r>
      <w:r>
        <w:t>159</w:t>
      </w:r>
      <w:r>
        <w:fldChar w:fldCharType="end"/>
      </w:r>
    </w:p>
    <w:p w14:paraId="062E1C3A" w14:textId="5C0A9B8E" w:rsidR="00FD2FAE" w:rsidRDefault="00FD2FAE">
      <w:pPr>
        <w:pStyle w:val="TOC5"/>
        <w:rPr>
          <w:rFonts w:asciiTheme="minorHAnsi" w:eastAsiaTheme="minorEastAsia" w:hAnsiTheme="minorHAnsi" w:cstheme="minorBidi"/>
          <w:kern w:val="2"/>
          <w:sz w:val="22"/>
          <w:szCs w:val="22"/>
          <w14:ligatures w14:val="standardContextual"/>
        </w:rPr>
      </w:pPr>
      <w:r w:rsidRPr="009C2007">
        <w:rPr>
          <w:lang w:val="en-US"/>
        </w:rPr>
        <w:t>9.4.1.3.2</w:t>
      </w:r>
      <w:r>
        <w:rPr>
          <w:rFonts w:asciiTheme="minorHAnsi" w:eastAsiaTheme="minorEastAsia" w:hAnsiTheme="minorHAnsi" w:cstheme="minorBidi"/>
          <w:kern w:val="2"/>
          <w:sz w:val="22"/>
          <w:szCs w:val="22"/>
          <w14:ligatures w14:val="standardContextual"/>
        </w:rPr>
        <w:tab/>
      </w:r>
      <w:r w:rsidRPr="009C2007">
        <w:rPr>
          <w:lang w:val="en-US"/>
        </w:rPr>
        <w:t>Minimum requirements</w:t>
      </w:r>
      <w:r>
        <w:tab/>
      </w:r>
      <w:r>
        <w:fldChar w:fldCharType="begin"/>
      </w:r>
      <w:r>
        <w:instrText xml:space="preserve"> PAGEREF _Toc161665673 \h </w:instrText>
      </w:r>
      <w:r>
        <w:fldChar w:fldCharType="separate"/>
      </w:r>
      <w:r>
        <w:t>160</w:t>
      </w:r>
      <w:r>
        <w:fldChar w:fldCharType="end"/>
      </w:r>
    </w:p>
    <w:p w14:paraId="31FD87B5" w14:textId="31AB2753" w:rsidR="00FD2FAE" w:rsidRDefault="00FD2FAE">
      <w:pPr>
        <w:pStyle w:val="TOC1"/>
        <w:rPr>
          <w:rFonts w:asciiTheme="minorHAnsi" w:eastAsiaTheme="minorEastAsia" w:hAnsiTheme="minorHAnsi" w:cstheme="minorBidi"/>
          <w:kern w:val="2"/>
          <w:szCs w:val="22"/>
          <w14:ligatures w14:val="standardContextual"/>
        </w:rPr>
      </w:pPr>
      <w:r w:rsidRPr="009C2007">
        <w:rPr>
          <w:rFonts w:eastAsia="SimSun"/>
          <w:lang w:eastAsia="zh-CN"/>
        </w:rPr>
        <w:t>10</w:t>
      </w:r>
      <w:r>
        <w:rPr>
          <w:rFonts w:asciiTheme="minorHAnsi" w:eastAsiaTheme="minorEastAsia" w:hAnsiTheme="minorHAnsi" w:cstheme="minorBidi"/>
          <w:kern w:val="2"/>
          <w:szCs w:val="22"/>
          <w14:ligatures w14:val="standardContextual"/>
        </w:rPr>
        <w:tab/>
      </w:r>
      <w:r>
        <w:t>NCR-MT RRC_CONNECTED state mobility</w:t>
      </w:r>
      <w:r>
        <w:tab/>
      </w:r>
      <w:r>
        <w:fldChar w:fldCharType="begin"/>
      </w:r>
      <w:r>
        <w:instrText xml:space="preserve"> PAGEREF _Toc161665674 \h </w:instrText>
      </w:r>
      <w:r>
        <w:fldChar w:fldCharType="separate"/>
      </w:r>
      <w:r>
        <w:t>160</w:t>
      </w:r>
      <w:r>
        <w:fldChar w:fldCharType="end"/>
      </w:r>
    </w:p>
    <w:p w14:paraId="664BEBCA" w14:textId="2B088C8E"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eastAsia="zh-CN"/>
        </w:rPr>
        <w:t>10</w:t>
      </w:r>
      <w:r>
        <w:t>.1</w:t>
      </w:r>
      <w:r>
        <w:rPr>
          <w:rFonts w:asciiTheme="minorHAnsi" w:eastAsiaTheme="minorEastAsia" w:hAnsiTheme="minorHAnsi" w:cstheme="minorBidi"/>
          <w:kern w:val="2"/>
          <w:sz w:val="22"/>
          <w:szCs w:val="22"/>
          <w14:ligatures w14:val="standardContextual"/>
        </w:rPr>
        <w:tab/>
      </w:r>
      <w:r>
        <w:t>RRC Connection Mobility Control for NCR-MT</w:t>
      </w:r>
      <w:r>
        <w:tab/>
      </w:r>
      <w:r>
        <w:fldChar w:fldCharType="begin"/>
      </w:r>
      <w:r>
        <w:instrText xml:space="preserve"> PAGEREF _Toc161665675 \h </w:instrText>
      </w:r>
      <w:r>
        <w:fldChar w:fldCharType="separate"/>
      </w:r>
      <w:r>
        <w:t>160</w:t>
      </w:r>
      <w:r>
        <w:fldChar w:fldCharType="end"/>
      </w:r>
    </w:p>
    <w:p w14:paraId="09A197B3" w14:textId="018AFAAA"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eastAsia="zh-CN"/>
        </w:rPr>
        <w:t>10</w:t>
      </w:r>
      <w:r>
        <w:t>.1.1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_Toc161665676 \h </w:instrText>
      </w:r>
      <w:r>
        <w:fldChar w:fldCharType="separate"/>
      </w:r>
      <w:r>
        <w:t>160</w:t>
      </w:r>
      <w:r>
        <w:fldChar w:fldCharType="end"/>
      </w:r>
    </w:p>
    <w:p w14:paraId="17457669" w14:textId="5BA80CD4"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_Toc161665677 \h </w:instrText>
      </w:r>
      <w:r>
        <w:fldChar w:fldCharType="separate"/>
      </w:r>
      <w:r>
        <w:t>160</w:t>
      </w:r>
      <w:r>
        <w:fldChar w:fldCharType="end"/>
      </w:r>
    </w:p>
    <w:p w14:paraId="5EDC5F74" w14:textId="4D346054"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_Toc161665678 \h </w:instrText>
      </w:r>
      <w:r>
        <w:fldChar w:fldCharType="separate"/>
      </w:r>
      <w:r>
        <w:t>160</w:t>
      </w:r>
      <w:r>
        <w:fldChar w:fldCharType="end"/>
      </w:r>
    </w:p>
    <w:p w14:paraId="4746BFA7" w14:textId="5740D6DB"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.1.1.2.1</w:t>
      </w:r>
      <w:r>
        <w:rPr>
          <w:rFonts w:asciiTheme="minorHAnsi" w:eastAsiaTheme="minorEastAsia" w:hAnsiTheme="minorHAnsi" w:cstheme="minorBidi"/>
          <w:kern w:val="2"/>
          <w:sz w:val="22"/>
          <w:szCs w:val="22"/>
          <w14:ligatures w14:val="standardContextual"/>
        </w:rPr>
        <w:tab/>
      </w:r>
      <w:r w:rsidRPr="009C2007">
        <w:rPr>
          <w:rFonts w:eastAsia="SimSun"/>
          <w:lang w:val="en-US" w:eastAsia="zh-CN"/>
        </w:rPr>
        <w:t>NCR-</w:t>
      </w:r>
      <w:r>
        <w:t>MT Re-establishment delay requirement</w:t>
      </w:r>
      <w:r>
        <w:tab/>
      </w:r>
      <w:r>
        <w:fldChar w:fldCharType="begin"/>
      </w:r>
      <w:r>
        <w:instrText xml:space="preserve"> PAGEREF _Toc161665679 \h </w:instrText>
      </w:r>
      <w:r>
        <w:fldChar w:fldCharType="separate"/>
      </w:r>
      <w:r>
        <w:t>160</w:t>
      </w:r>
      <w:r>
        <w:fldChar w:fldCharType="end"/>
      </w:r>
    </w:p>
    <w:p w14:paraId="003353B2" w14:textId="33D04016"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val="en-US" w:eastAsia="zh-CN"/>
        </w:rPr>
        <w:t>10</w:t>
      </w:r>
      <w:r w:rsidRPr="009C2007">
        <w:rPr>
          <w:lang w:val="en-US" w:eastAsia="ko-KR"/>
        </w:rPr>
        <w:t>.</w:t>
      </w:r>
      <w:r w:rsidRPr="009C2007">
        <w:rPr>
          <w:rFonts w:eastAsia="SimSun"/>
          <w:lang w:val="en-US" w:eastAsia="zh-CN"/>
        </w:rPr>
        <w:t>1</w:t>
      </w:r>
      <w:r w:rsidRPr="009C2007">
        <w:rPr>
          <w:lang w:val="en-US" w:eastAsia="ko-KR"/>
        </w:rPr>
        <w:t>.</w:t>
      </w:r>
      <w:r w:rsidRPr="009C2007">
        <w:rPr>
          <w:rFonts w:eastAsia="SimSun"/>
          <w:lang w:val="en-US" w:eastAsia="zh-CN"/>
        </w:rPr>
        <w:t>2</w:t>
      </w:r>
      <w:r>
        <w:rPr>
          <w:rFonts w:asciiTheme="minorHAnsi" w:eastAsiaTheme="minorEastAsia" w:hAnsiTheme="minorHAnsi" w:cstheme="minorBidi"/>
          <w:kern w:val="2"/>
          <w:sz w:val="22"/>
          <w:szCs w:val="22"/>
          <w14:ligatures w14:val="standardContextual"/>
        </w:rPr>
        <w:tab/>
      </w:r>
      <w:r w:rsidRPr="009C2007">
        <w:rPr>
          <w:lang w:val="en-US" w:eastAsia="ko-KR"/>
        </w:rPr>
        <w:t>Random access</w:t>
      </w:r>
      <w:r>
        <w:tab/>
      </w:r>
      <w:r>
        <w:fldChar w:fldCharType="begin"/>
      </w:r>
      <w:r>
        <w:instrText xml:space="preserve"> PAGEREF _Toc161665680 \h </w:instrText>
      </w:r>
      <w:r>
        <w:fldChar w:fldCharType="separate"/>
      </w:r>
      <w:r>
        <w:t>162</w:t>
      </w:r>
      <w:r>
        <w:fldChar w:fldCharType="end"/>
      </w:r>
    </w:p>
    <w:p w14:paraId="4C1E87F7" w14:textId="16B18920"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.1.</w:t>
      </w:r>
      <w:r w:rsidRPr="009C2007">
        <w:rPr>
          <w:rFonts w:eastAsia="SimSun"/>
          <w:lang w:val="en-US" w:eastAsia="zh-CN"/>
        </w:rPr>
        <w:t>2</w:t>
      </w:r>
      <w:r w:rsidRPr="009C2007">
        <w:rPr>
          <w:rFonts w:eastAsia="SimSun"/>
        </w:rPr>
        <w:t>.1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r>
      <w:r>
        <w:instrText xml:space="preserve"> PAGEREF _Toc161665681 \h </w:instrText>
      </w:r>
      <w:r>
        <w:fldChar w:fldCharType="separate"/>
      </w:r>
      <w:r>
        <w:t>162</w:t>
      </w:r>
      <w:r>
        <w:fldChar w:fldCharType="end"/>
      </w:r>
    </w:p>
    <w:p w14:paraId="4A52E054" w14:textId="721D05A0"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.1.</w:t>
      </w:r>
      <w:r w:rsidRPr="009C2007">
        <w:rPr>
          <w:rFonts w:eastAsia="SimSun"/>
          <w:lang w:val="en-US"/>
        </w:rPr>
        <w:t>2</w:t>
      </w:r>
      <w:r w:rsidRPr="009C2007">
        <w:rPr>
          <w:rFonts w:eastAsia="SimSun"/>
        </w:rPr>
        <w:t>.</w:t>
      </w:r>
      <w:r w:rsidRPr="009C2007">
        <w:rPr>
          <w:rFonts w:eastAsia="SimSun"/>
          <w:lang w:val="en-US"/>
        </w:rPr>
        <w:t>2</w:t>
      </w:r>
      <w:r>
        <w:rPr>
          <w:rFonts w:asciiTheme="minorHAnsi" w:eastAsiaTheme="minorEastAsia" w:hAnsiTheme="minorHAnsi" w:cstheme="minorBidi"/>
          <w:kern w:val="2"/>
          <w:sz w:val="22"/>
          <w:szCs w:val="22"/>
          <w14:ligatures w14:val="standardContextual"/>
        </w:rPr>
        <w:tab/>
      </w:r>
      <w:r>
        <w:rPr>
          <w:lang w:eastAsia="ko-KR"/>
        </w:rPr>
        <w:t>Requirements for 4-step RA type</w:t>
      </w:r>
      <w:r>
        <w:tab/>
      </w:r>
      <w:r>
        <w:fldChar w:fldCharType="begin"/>
      </w:r>
      <w:r>
        <w:instrText xml:space="preserve"> PAGEREF _Toc161665682 \h </w:instrText>
      </w:r>
      <w:r>
        <w:fldChar w:fldCharType="separate"/>
      </w:r>
      <w:r>
        <w:t>162</w:t>
      </w:r>
      <w:r>
        <w:fldChar w:fldCharType="end"/>
      </w:r>
    </w:p>
    <w:p w14:paraId="6874D752" w14:textId="5790DB97"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10.1.</w:t>
      </w:r>
      <w:r w:rsidRPr="009C2007">
        <w:rPr>
          <w:lang w:val="en-US" w:eastAsia="zh-CN"/>
        </w:rPr>
        <w:t>2</w:t>
      </w:r>
      <w:r>
        <w:rPr>
          <w:lang w:eastAsia="zh-CN"/>
        </w:rPr>
        <w:t>.</w:t>
      </w:r>
      <w:r w:rsidRPr="009C2007">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Contention based random access</w:t>
      </w:r>
      <w:r>
        <w:tab/>
      </w:r>
      <w:r>
        <w:fldChar w:fldCharType="begin"/>
      </w:r>
      <w:r>
        <w:instrText xml:space="preserve"> PAGEREF _Toc161665683 \h </w:instrText>
      </w:r>
      <w:r>
        <w:fldChar w:fldCharType="separate"/>
      </w:r>
      <w:r>
        <w:t>163</w:t>
      </w:r>
      <w:r>
        <w:fldChar w:fldCharType="end"/>
      </w:r>
    </w:p>
    <w:p w14:paraId="657558B3" w14:textId="4C36B44B" w:rsidR="00FD2FAE" w:rsidRDefault="00FD2FAE">
      <w:pPr>
        <w:pStyle w:val="TOC5"/>
        <w:rPr>
          <w:rFonts w:asciiTheme="minorHAnsi" w:eastAsiaTheme="minorEastAsia" w:hAnsiTheme="minorHAnsi" w:cstheme="minorBidi"/>
          <w:kern w:val="2"/>
          <w:sz w:val="22"/>
          <w:szCs w:val="22"/>
          <w14:ligatures w14:val="standardContextual"/>
        </w:rPr>
      </w:pPr>
      <w:r>
        <w:rPr>
          <w:lang w:eastAsia="zh-CN"/>
        </w:rPr>
        <w:t>10.1.</w:t>
      </w:r>
      <w:r w:rsidRPr="009C2007">
        <w:rPr>
          <w:lang w:val="en-US" w:eastAsia="zh-CN"/>
        </w:rPr>
        <w:t>2</w:t>
      </w:r>
      <w:r>
        <w:rPr>
          <w:lang w:eastAsia="zh-CN"/>
        </w:rPr>
        <w:t>.</w:t>
      </w:r>
      <w:r w:rsidRPr="009C2007">
        <w:rPr>
          <w:lang w:val="en-US" w:eastAsia="zh-CN"/>
        </w:rPr>
        <w:t>2</w:t>
      </w:r>
      <w:r>
        <w:rPr>
          <w:lang w:eastAsia="zh-CN"/>
        </w:rPr>
        <w:t>.</w:t>
      </w:r>
      <w:r w:rsidRPr="009C2007">
        <w:rPr>
          <w:lang w:val="en-US" w:eastAsia="zh-CN"/>
        </w:rPr>
        <w:t>2</w:t>
      </w:r>
      <w:r>
        <w:rPr>
          <w:rFonts w:asciiTheme="minorHAnsi" w:eastAsiaTheme="minorEastAsia" w:hAnsiTheme="minorHAnsi" w:cstheme="minorBidi"/>
          <w:kern w:val="2"/>
          <w:sz w:val="22"/>
          <w:szCs w:val="22"/>
          <w14:ligatures w14:val="standardContextual"/>
        </w:rPr>
        <w:tab/>
      </w:r>
      <w:r>
        <w:rPr>
          <w:lang w:eastAsia="zh-CN"/>
        </w:rPr>
        <w:t>Non-Contention based random access</w:t>
      </w:r>
      <w:r>
        <w:tab/>
      </w:r>
      <w:r>
        <w:fldChar w:fldCharType="begin"/>
      </w:r>
      <w:r>
        <w:instrText xml:space="preserve"> PAGEREF _Toc161665684 \h </w:instrText>
      </w:r>
      <w:r>
        <w:fldChar w:fldCharType="separate"/>
      </w:r>
      <w:r>
        <w:t>164</w:t>
      </w:r>
      <w:r>
        <w:fldChar w:fldCharType="end"/>
      </w:r>
    </w:p>
    <w:p w14:paraId="61D8CB27" w14:textId="22048C42"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eastAsia="zh-CN"/>
        </w:rPr>
        <w:t>10</w:t>
      </w:r>
      <w:r>
        <w:t>.2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_Toc161665685 \h </w:instrText>
      </w:r>
      <w:r>
        <w:fldChar w:fldCharType="separate"/>
      </w:r>
      <w:r>
        <w:t>165</w:t>
      </w:r>
      <w:r>
        <w:fldChar w:fldCharType="end"/>
      </w:r>
    </w:p>
    <w:p w14:paraId="54F6883C" w14:textId="70321373"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eastAsia="zh-CN"/>
        </w:rPr>
        <w:t>10</w:t>
      </w:r>
      <w:r>
        <w:t>.2.1</w:t>
      </w:r>
      <w:r>
        <w:rPr>
          <w:rFonts w:asciiTheme="minorHAnsi" w:eastAsiaTheme="minorEastAsia" w:hAnsiTheme="minorHAnsi" w:cstheme="minorBidi"/>
          <w:kern w:val="2"/>
          <w:sz w:val="22"/>
          <w:szCs w:val="22"/>
          <w14:ligatures w14:val="standardContextual"/>
        </w:rPr>
        <w:tab/>
      </w:r>
      <w:r>
        <w:t>NCR-MT transmit timing</w:t>
      </w:r>
      <w:r>
        <w:tab/>
      </w:r>
      <w:r>
        <w:fldChar w:fldCharType="begin"/>
      </w:r>
      <w:r>
        <w:instrText xml:space="preserve"> PAGEREF _Toc161665686 \h </w:instrText>
      </w:r>
      <w:r>
        <w:fldChar w:fldCharType="separate"/>
      </w:r>
      <w:r>
        <w:t>165</w:t>
      </w:r>
      <w:r>
        <w:fldChar w:fldCharType="end"/>
      </w:r>
    </w:p>
    <w:p w14:paraId="10D54350" w14:textId="3A516467"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.2.1.1</w:t>
      </w:r>
      <w:r>
        <w:rPr>
          <w:rFonts w:asciiTheme="minorHAnsi" w:eastAsiaTheme="minorEastAsia" w:hAnsiTheme="minorHAnsi" w:cstheme="minorBidi"/>
          <w:kern w:val="2"/>
          <w:sz w:val="22"/>
          <w:szCs w:val="22"/>
          <w14:ligatures w14:val="standardContextual"/>
        </w:rPr>
        <w:tab/>
      </w:r>
      <w:r w:rsidRPr="009C2007">
        <w:rPr>
          <w:rFonts w:eastAsia="SimSun"/>
        </w:rPr>
        <w:t>Introduction</w:t>
      </w:r>
      <w:r>
        <w:tab/>
      </w:r>
      <w:r>
        <w:fldChar w:fldCharType="begin"/>
      </w:r>
      <w:r>
        <w:instrText xml:space="preserve"> PAGEREF _Toc161665687 \h </w:instrText>
      </w:r>
      <w:r>
        <w:fldChar w:fldCharType="separate"/>
      </w:r>
      <w:r>
        <w:t>165</w:t>
      </w:r>
      <w:r>
        <w:fldChar w:fldCharType="end"/>
      </w:r>
    </w:p>
    <w:p w14:paraId="6083FB8C" w14:textId="1952F9E9"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.2.1.2</w:t>
      </w:r>
      <w:r>
        <w:rPr>
          <w:rFonts w:asciiTheme="minorHAnsi" w:eastAsiaTheme="minorEastAsia" w:hAnsiTheme="minorHAnsi" w:cstheme="minorBidi"/>
          <w:kern w:val="2"/>
          <w:sz w:val="22"/>
          <w:szCs w:val="22"/>
          <w14:ligatures w14:val="standardContextual"/>
        </w:rPr>
        <w:tab/>
      </w:r>
      <w:r w:rsidRPr="009C2007">
        <w:rPr>
          <w:rFonts w:eastAsia="SimSun"/>
        </w:rPr>
        <w:t>Requirements</w:t>
      </w:r>
      <w:r>
        <w:tab/>
      </w:r>
      <w:r>
        <w:fldChar w:fldCharType="begin"/>
      </w:r>
      <w:r>
        <w:instrText xml:space="preserve"> PAGEREF _Toc161665688 \h </w:instrText>
      </w:r>
      <w:r>
        <w:fldChar w:fldCharType="separate"/>
      </w:r>
      <w:r>
        <w:t>165</w:t>
      </w:r>
      <w:r>
        <w:fldChar w:fldCharType="end"/>
      </w:r>
    </w:p>
    <w:p w14:paraId="42561F7F" w14:textId="4C790945"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10.2.1.2.1</w:t>
      </w:r>
      <w:r>
        <w:rPr>
          <w:rFonts w:asciiTheme="minorHAnsi" w:eastAsiaTheme="minorEastAsia" w:hAnsiTheme="minorHAnsi" w:cstheme="minorBidi"/>
          <w:kern w:val="2"/>
          <w:sz w:val="22"/>
          <w:szCs w:val="22"/>
          <w14:ligatures w14:val="standardContextual"/>
        </w:rPr>
        <w:tab/>
      </w:r>
      <w:r w:rsidRPr="009C2007">
        <w:rPr>
          <w:rFonts w:eastAsia="SimSun"/>
          <w:lang w:eastAsia="zh-CN"/>
        </w:rPr>
        <w:t>Gradual timing adjustment</w:t>
      </w:r>
      <w:r>
        <w:tab/>
      </w:r>
      <w:r>
        <w:fldChar w:fldCharType="begin"/>
      </w:r>
      <w:r>
        <w:instrText xml:space="preserve"> PAGEREF _Toc161665689 \h </w:instrText>
      </w:r>
      <w:r>
        <w:fldChar w:fldCharType="separate"/>
      </w:r>
      <w:r>
        <w:t>166</w:t>
      </w:r>
      <w:r>
        <w:fldChar w:fldCharType="end"/>
      </w:r>
    </w:p>
    <w:p w14:paraId="7D032BB7" w14:textId="0887A938"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.2.2.1</w:t>
      </w:r>
      <w:r>
        <w:rPr>
          <w:rFonts w:asciiTheme="minorHAnsi" w:eastAsiaTheme="minorEastAsia" w:hAnsiTheme="minorHAnsi" w:cstheme="minorBidi"/>
          <w:kern w:val="2"/>
          <w:sz w:val="22"/>
          <w:szCs w:val="22"/>
          <w14:ligatures w14:val="standardContextual"/>
        </w:rPr>
        <w:tab/>
      </w:r>
      <w:r w:rsidRPr="009C2007">
        <w:rPr>
          <w:rFonts w:eastAsia="SimSun"/>
        </w:rPr>
        <w:t>Introduction</w:t>
      </w:r>
      <w:r>
        <w:tab/>
      </w:r>
      <w:r>
        <w:fldChar w:fldCharType="begin"/>
      </w:r>
      <w:r>
        <w:instrText xml:space="preserve"> PAGEREF _Toc161665690 \h </w:instrText>
      </w:r>
      <w:r>
        <w:fldChar w:fldCharType="separate"/>
      </w:r>
      <w:r>
        <w:t>167</w:t>
      </w:r>
      <w:r>
        <w:fldChar w:fldCharType="end"/>
      </w:r>
    </w:p>
    <w:p w14:paraId="7DB110D9" w14:textId="5BBBC4D4"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.2.2.2</w:t>
      </w:r>
      <w:r>
        <w:rPr>
          <w:rFonts w:asciiTheme="minorHAnsi" w:eastAsiaTheme="minorEastAsia" w:hAnsiTheme="minorHAnsi" w:cstheme="minorBidi"/>
          <w:kern w:val="2"/>
          <w:sz w:val="22"/>
          <w:szCs w:val="22"/>
          <w14:ligatures w14:val="standardContextual"/>
        </w:rPr>
        <w:tab/>
      </w:r>
      <w:r w:rsidRPr="009C2007">
        <w:rPr>
          <w:rFonts w:eastAsia="SimSun"/>
        </w:rPr>
        <w:t>Requirements</w:t>
      </w:r>
      <w:r>
        <w:tab/>
      </w:r>
      <w:r>
        <w:fldChar w:fldCharType="begin"/>
      </w:r>
      <w:r>
        <w:instrText xml:space="preserve"> PAGEREF _Toc161665691 \h </w:instrText>
      </w:r>
      <w:r>
        <w:fldChar w:fldCharType="separate"/>
      </w:r>
      <w:r>
        <w:t>167</w:t>
      </w:r>
      <w:r>
        <w:fldChar w:fldCharType="end"/>
      </w:r>
    </w:p>
    <w:p w14:paraId="0CE06153" w14:textId="35998F8E"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eastAsia="zh-CN"/>
        </w:rPr>
        <w:t>10</w:t>
      </w:r>
      <w:r>
        <w:t>.2.3</w:t>
      </w:r>
      <w:r>
        <w:rPr>
          <w:rFonts w:asciiTheme="minorHAnsi" w:eastAsiaTheme="minorEastAsia" w:hAnsiTheme="minorHAnsi" w:cstheme="minorBidi"/>
          <w:kern w:val="2"/>
          <w:sz w:val="22"/>
          <w:szCs w:val="22"/>
          <w14:ligatures w14:val="standardContextual"/>
        </w:rPr>
        <w:tab/>
      </w:r>
      <w:r>
        <w:t>NCR-MT timing advance</w:t>
      </w:r>
      <w:r>
        <w:tab/>
      </w:r>
      <w:r>
        <w:fldChar w:fldCharType="begin"/>
      </w:r>
      <w:r>
        <w:instrText xml:space="preserve"> PAGEREF _Toc161665692 \h </w:instrText>
      </w:r>
      <w:r>
        <w:fldChar w:fldCharType="separate"/>
      </w:r>
      <w:r>
        <w:t>167</w:t>
      </w:r>
      <w:r>
        <w:fldChar w:fldCharType="end"/>
      </w:r>
    </w:p>
    <w:p w14:paraId="170276CF" w14:textId="20D9E0E6"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.2.3.1</w:t>
      </w:r>
      <w:r>
        <w:rPr>
          <w:rFonts w:asciiTheme="minorHAnsi" w:eastAsiaTheme="minorEastAsia" w:hAnsiTheme="minorHAnsi" w:cstheme="minorBidi"/>
          <w:kern w:val="2"/>
          <w:sz w:val="22"/>
          <w:szCs w:val="22"/>
          <w14:ligatures w14:val="standardContextual"/>
        </w:rPr>
        <w:tab/>
      </w:r>
      <w:r w:rsidRPr="009C2007">
        <w:rPr>
          <w:rFonts w:eastAsia="SimSun"/>
        </w:rPr>
        <w:t>Introduction</w:t>
      </w:r>
      <w:r>
        <w:tab/>
      </w:r>
      <w:r>
        <w:fldChar w:fldCharType="begin"/>
      </w:r>
      <w:r>
        <w:instrText xml:space="preserve"> PAGEREF _Toc161665693 \h </w:instrText>
      </w:r>
      <w:r>
        <w:fldChar w:fldCharType="separate"/>
      </w:r>
      <w:r>
        <w:t>167</w:t>
      </w:r>
      <w:r>
        <w:fldChar w:fldCharType="end"/>
      </w:r>
    </w:p>
    <w:p w14:paraId="5494ABE1" w14:textId="34BD984D"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SimSun"/>
        </w:rPr>
        <w:t>.2.3.2</w:t>
      </w:r>
      <w:r>
        <w:rPr>
          <w:rFonts w:asciiTheme="minorHAnsi" w:eastAsiaTheme="minorEastAsia" w:hAnsiTheme="minorHAnsi" w:cstheme="minorBidi"/>
          <w:kern w:val="2"/>
          <w:sz w:val="22"/>
          <w:szCs w:val="22"/>
          <w14:ligatures w14:val="standardContextual"/>
        </w:rPr>
        <w:tab/>
      </w:r>
      <w:r w:rsidRPr="009C2007">
        <w:rPr>
          <w:rFonts w:eastAsia="SimSun"/>
        </w:rPr>
        <w:t>Requirements</w:t>
      </w:r>
      <w:r>
        <w:tab/>
      </w:r>
      <w:r>
        <w:fldChar w:fldCharType="begin"/>
      </w:r>
      <w:r>
        <w:instrText xml:space="preserve"> PAGEREF _Toc161665694 \h </w:instrText>
      </w:r>
      <w:r>
        <w:fldChar w:fldCharType="separate"/>
      </w:r>
      <w:r>
        <w:t>168</w:t>
      </w:r>
      <w:r>
        <w:fldChar w:fldCharType="end"/>
      </w:r>
    </w:p>
    <w:p w14:paraId="6692B7EB" w14:textId="104370D9"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10.2.3.2.1</w:t>
      </w:r>
      <w:r>
        <w:rPr>
          <w:rFonts w:asciiTheme="minorHAnsi" w:eastAsiaTheme="minorEastAsia" w:hAnsiTheme="minorHAnsi" w:cstheme="minorBidi"/>
          <w:kern w:val="2"/>
          <w:sz w:val="22"/>
          <w:szCs w:val="22"/>
          <w14:ligatures w14:val="standardContextual"/>
        </w:rPr>
        <w:tab/>
      </w:r>
      <w:r w:rsidRPr="009C2007">
        <w:rPr>
          <w:rFonts w:eastAsia="SimSun"/>
          <w:lang w:eastAsia="zh-CN"/>
        </w:rPr>
        <w:t>Timing Advance adjustment delay</w:t>
      </w:r>
      <w:r>
        <w:tab/>
      </w:r>
      <w:r>
        <w:fldChar w:fldCharType="begin"/>
      </w:r>
      <w:r>
        <w:instrText xml:space="preserve"> PAGEREF _Toc161665695 \h </w:instrText>
      </w:r>
      <w:r>
        <w:fldChar w:fldCharType="separate"/>
      </w:r>
      <w:r>
        <w:t>168</w:t>
      </w:r>
      <w:r>
        <w:fldChar w:fldCharType="end"/>
      </w:r>
    </w:p>
    <w:p w14:paraId="25A6A2C4" w14:textId="14CC1D25"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10.2.3.2.2</w:t>
      </w:r>
      <w:r>
        <w:rPr>
          <w:rFonts w:asciiTheme="minorHAnsi" w:eastAsiaTheme="minorEastAsia" w:hAnsiTheme="minorHAnsi" w:cstheme="minorBidi"/>
          <w:kern w:val="2"/>
          <w:sz w:val="22"/>
          <w:szCs w:val="22"/>
          <w14:ligatures w14:val="standardContextual"/>
        </w:rPr>
        <w:tab/>
      </w:r>
      <w:r w:rsidRPr="009C2007">
        <w:rPr>
          <w:rFonts w:eastAsia="SimSun"/>
          <w:lang w:eastAsia="zh-CN"/>
        </w:rPr>
        <w:t>Timing Advance adjustment accuracy</w:t>
      </w:r>
      <w:r>
        <w:tab/>
      </w:r>
      <w:r>
        <w:fldChar w:fldCharType="begin"/>
      </w:r>
      <w:r>
        <w:instrText xml:space="preserve"> PAGEREF _Toc161665696 \h </w:instrText>
      </w:r>
      <w:r>
        <w:fldChar w:fldCharType="separate"/>
      </w:r>
      <w:r>
        <w:t>168</w:t>
      </w:r>
      <w:r>
        <w:fldChar w:fldCharType="end"/>
      </w:r>
    </w:p>
    <w:p w14:paraId="04BEFE5E" w14:textId="4FC852A9" w:rsidR="00FD2FAE" w:rsidRDefault="00FD2FAE">
      <w:pPr>
        <w:pStyle w:val="TOC2"/>
        <w:rPr>
          <w:rFonts w:asciiTheme="minorHAnsi" w:eastAsiaTheme="minorEastAsia" w:hAnsiTheme="minorHAnsi" w:cstheme="minorBidi"/>
          <w:kern w:val="2"/>
          <w:sz w:val="22"/>
          <w:szCs w:val="22"/>
          <w14:ligatures w14:val="standardContextual"/>
        </w:rPr>
      </w:pPr>
      <w:r w:rsidRPr="009C2007">
        <w:rPr>
          <w:rFonts w:eastAsia="SimSun"/>
          <w:lang w:eastAsia="zh-CN"/>
        </w:rPr>
        <w:t>10</w:t>
      </w:r>
      <w:r>
        <w:t>.3</w:t>
      </w:r>
      <w:r>
        <w:rPr>
          <w:rFonts w:asciiTheme="minorHAnsi" w:eastAsiaTheme="minorEastAsia" w:hAnsiTheme="minorHAnsi" w:cstheme="minorBidi"/>
          <w:kern w:val="2"/>
          <w:sz w:val="22"/>
          <w:szCs w:val="22"/>
          <w14:ligatures w14:val="standardContextual"/>
        </w:rPr>
        <w:tab/>
      </w:r>
      <w:r>
        <w:t xml:space="preserve">Signalling Characteristics for </w:t>
      </w:r>
      <w:r w:rsidRPr="009C2007">
        <w:rPr>
          <w:rFonts w:eastAsia="SimSun"/>
          <w:lang w:val="en-US" w:eastAsia="zh-CN"/>
        </w:rPr>
        <w:t>NCR-</w:t>
      </w:r>
      <w:r>
        <w:t>MT</w:t>
      </w:r>
      <w:r>
        <w:tab/>
      </w:r>
      <w:r>
        <w:fldChar w:fldCharType="begin"/>
      </w:r>
      <w:r>
        <w:instrText xml:space="preserve"> PAGEREF _Toc161665697 \h </w:instrText>
      </w:r>
      <w:r>
        <w:fldChar w:fldCharType="separate"/>
      </w:r>
      <w:r>
        <w:t>168</w:t>
      </w:r>
      <w:r>
        <w:fldChar w:fldCharType="end"/>
      </w:r>
    </w:p>
    <w:p w14:paraId="2E31025D" w14:textId="7C785538"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eastAsia="zh-CN"/>
        </w:rPr>
        <w:t>10</w:t>
      </w:r>
      <w:r>
        <w:t>.3.1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_Toc161665698 \h </w:instrText>
      </w:r>
      <w:r>
        <w:fldChar w:fldCharType="separate"/>
      </w:r>
      <w:r>
        <w:t>168</w:t>
      </w:r>
      <w:r>
        <w:fldChar w:fldCharType="end"/>
      </w:r>
    </w:p>
    <w:p w14:paraId="293475B0" w14:textId="3F4355C8"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_Toc161665699 \h </w:instrText>
      </w:r>
      <w:r>
        <w:fldChar w:fldCharType="separate"/>
      </w:r>
      <w:r>
        <w:t>168</w:t>
      </w:r>
      <w:r>
        <w:fldChar w:fldCharType="end"/>
      </w:r>
    </w:p>
    <w:p w14:paraId="5C93BADA" w14:textId="68F8742C"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_Toc161665700 \h </w:instrText>
      </w:r>
      <w:r>
        <w:fldChar w:fldCharType="separate"/>
      </w:r>
      <w:r>
        <w:t>169</w:t>
      </w:r>
      <w:r>
        <w:fldChar w:fldCharType="end"/>
      </w:r>
    </w:p>
    <w:p w14:paraId="2A7415D6" w14:textId="26123D79"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.3.1.2.1</w:t>
      </w:r>
      <w:r>
        <w:rPr>
          <w:rFonts w:asciiTheme="minorHAnsi" w:eastAsiaTheme="minorEastAsia" w:hAnsiTheme="minorHAnsi" w:cstheme="minorBidi"/>
          <w:kern w:val="2"/>
          <w:sz w:val="22"/>
          <w:szCs w:val="22"/>
          <w14:ligatures w14:val="standardContextual"/>
        </w:rPr>
        <w:tab/>
      </w:r>
      <w:r w:rsidRPr="009C2007">
        <w:rPr>
          <w:rFonts w:eastAsia="SimSun"/>
        </w:rPr>
        <w:t>Introduction</w:t>
      </w:r>
      <w:r>
        <w:tab/>
      </w:r>
      <w:r>
        <w:fldChar w:fldCharType="begin"/>
      </w:r>
      <w:r>
        <w:instrText xml:space="preserve"> PAGEREF _Toc161665701 \h </w:instrText>
      </w:r>
      <w:r>
        <w:fldChar w:fldCharType="separate"/>
      </w:r>
      <w:r>
        <w:t>169</w:t>
      </w:r>
      <w:r>
        <w:fldChar w:fldCharType="end"/>
      </w:r>
    </w:p>
    <w:p w14:paraId="42768803" w14:textId="3529C29B"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_Toc161665702 \h </w:instrText>
      </w:r>
      <w:r>
        <w:fldChar w:fldCharType="separate"/>
      </w:r>
      <w:r>
        <w:t>170</w:t>
      </w:r>
      <w:r>
        <w:fldChar w:fldCharType="end"/>
      </w:r>
    </w:p>
    <w:p w14:paraId="584CA9B0" w14:textId="41B2D75B"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_Toc161665703 \h </w:instrText>
      </w:r>
      <w:r>
        <w:fldChar w:fldCharType="separate"/>
      </w:r>
      <w:r>
        <w:t>171</w:t>
      </w:r>
      <w:r>
        <w:fldChar w:fldCharType="end"/>
      </w:r>
    </w:p>
    <w:p w14:paraId="1016B389" w14:textId="246DFCB3"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_Toc161665704 \h </w:instrText>
      </w:r>
      <w:r>
        <w:fldChar w:fldCharType="separate"/>
      </w:r>
      <w:r>
        <w:t>172</w:t>
      </w:r>
      <w:r>
        <w:fldChar w:fldCharType="end"/>
      </w:r>
    </w:p>
    <w:p w14:paraId="51F24624" w14:textId="33720B4B"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_Toc161665705 \h </w:instrText>
      </w:r>
      <w:r>
        <w:fldChar w:fldCharType="separate"/>
      </w:r>
      <w:r>
        <w:t>172</w:t>
      </w:r>
      <w:r>
        <w:fldChar w:fldCharType="end"/>
      </w:r>
    </w:p>
    <w:p w14:paraId="5679B5D5" w14:textId="1BCA17B9"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_Toc161665706 \h </w:instrText>
      </w:r>
      <w:r>
        <w:fldChar w:fldCharType="separate"/>
      </w:r>
      <w:r>
        <w:t>172</w:t>
      </w:r>
      <w:r>
        <w:fldChar w:fldCharType="end"/>
      </w:r>
    </w:p>
    <w:p w14:paraId="164195A8" w14:textId="3123C71F"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_Toc161665707 \h </w:instrText>
      </w:r>
      <w:r>
        <w:fldChar w:fldCharType="separate"/>
      </w:r>
      <w:r>
        <w:t>174</w:t>
      </w:r>
      <w:r>
        <w:fldChar w:fldCharType="end"/>
      </w:r>
    </w:p>
    <w:p w14:paraId="6D17095F" w14:textId="01948A74"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.3.1.4</w:t>
      </w:r>
      <w:r>
        <w:rPr>
          <w:rFonts w:asciiTheme="minorHAnsi" w:eastAsiaTheme="minorEastAsia" w:hAnsiTheme="minorHAnsi" w:cstheme="minorBidi"/>
          <w:kern w:val="2"/>
          <w:sz w:val="22"/>
          <w:szCs w:val="22"/>
          <w14:ligatures w14:val="standardContextual"/>
        </w:rPr>
        <w:tab/>
      </w:r>
      <w:r>
        <w:t xml:space="preserve">Minimum requirement for </w:t>
      </w:r>
      <w:r w:rsidRPr="009C2007">
        <w:rPr>
          <w:lang w:val="en-US" w:eastAsia="zh-CN"/>
        </w:rPr>
        <w:t>NCR</w:t>
      </w:r>
      <w:r>
        <w:t>-MT turning off the transmitter</w:t>
      </w:r>
      <w:r>
        <w:tab/>
      </w:r>
      <w:r>
        <w:fldChar w:fldCharType="begin"/>
      </w:r>
      <w:r>
        <w:instrText xml:space="preserve"> PAGEREF _Toc161665708 \h </w:instrText>
      </w:r>
      <w:r>
        <w:fldChar w:fldCharType="separate"/>
      </w:r>
      <w:r>
        <w:t>175</w:t>
      </w:r>
      <w:r>
        <w:fldChar w:fldCharType="end"/>
      </w:r>
    </w:p>
    <w:p w14:paraId="27CF7C52" w14:textId="6AE7B633"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_Toc161665709 \h </w:instrText>
      </w:r>
      <w:r>
        <w:fldChar w:fldCharType="separate"/>
      </w:r>
      <w:r>
        <w:t>175</w:t>
      </w:r>
      <w:r>
        <w:fldChar w:fldCharType="end"/>
      </w:r>
    </w:p>
    <w:p w14:paraId="5DE1248A" w14:textId="7026C949"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.3.1.6</w:t>
      </w:r>
      <w:r>
        <w:rPr>
          <w:rFonts w:asciiTheme="minorHAnsi" w:eastAsiaTheme="minorEastAsia" w:hAnsiTheme="minorHAnsi" w:cstheme="minorBidi"/>
          <w:kern w:val="2"/>
          <w:sz w:val="22"/>
          <w:szCs w:val="22"/>
          <w14:ligatures w14:val="standardContextual"/>
        </w:rPr>
        <w:tab/>
      </w:r>
      <w:r>
        <w:t xml:space="preserve">Scheduling availability of </w:t>
      </w:r>
      <w:r w:rsidRPr="009C2007">
        <w:rPr>
          <w:lang w:val="en-US" w:eastAsia="zh-CN"/>
        </w:rPr>
        <w:t>NCR</w:t>
      </w:r>
      <w:r>
        <w:t>-MT during radio link monitoring</w:t>
      </w:r>
      <w:r>
        <w:tab/>
      </w:r>
      <w:r>
        <w:fldChar w:fldCharType="begin"/>
      </w:r>
      <w:r>
        <w:instrText xml:space="preserve"> PAGEREF _Toc161665710 \h </w:instrText>
      </w:r>
      <w:r>
        <w:fldChar w:fldCharType="separate"/>
      </w:r>
      <w:r>
        <w:t>175</w:t>
      </w:r>
      <w:r>
        <w:fldChar w:fldCharType="end"/>
      </w:r>
    </w:p>
    <w:p w14:paraId="2143984D" w14:textId="4FAC1E8F"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w:t>
      </w:r>
      <w:r w:rsidRPr="009C2007">
        <w:rPr>
          <w:lang w:val="en-US" w:eastAsia="zh-CN"/>
        </w:rPr>
        <w:t>6.1</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_Toc161665711 \h </w:instrText>
      </w:r>
      <w:r>
        <w:fldChar w:fldCharType="separate"/>
      </w:r>
      <w:r>
        <w:t>175</w:t>
      </w:r>
      <w:r>
        <w:fldChar w:fldCharType="end"/>
      </w:r>
    </w:p>
    <w:p w14:paraId="39369777" w14:textId="10CE7643"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w:t>
      </w:r>
      <w:r w:rsidRPr="009C2007">
        <w:rPr>
          <w:lang w:val="en-US" w:eastAsia="zh-CN"/>
        </w:rPr>
        <w:t>6.2</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_Toc161665712 \h </w:instrText>
      </w:r>
      <w:r>
        <w:fldChar w:fldCharType="separate"/>
      </w:r>
      <w:r>
        <w:t>175</w:t>
      </w:r>
      <w:r>
        <w:fldChar w:fldCharType="end"/>
      </w:r>
    </w:p>
    <w:p w14:paraId="7E5D93BB" w14:textId="051836D4"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.3.1.</w:t>
      </w:r>
      <w:r w:rsidRPr="009C2007">
        <w:rPr>
          <w:lang w:val="en-US" w:eastAsia="zh-CN"/>
        </w:rPr>
        <w:t>6.3</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radio link monitoring on </w:t>
      </w:r>
      <w:r w:rsidRPr="009C2007">
        <w:rPr>
          <w:rFonts w:eastAsia="SimSun"/>
          <w:lang w:eastAsia="zh-CN"/>
        </w:rPr>
        <w:t>FR2-1</w:t>
      </w:r>
      <w:r>
        <w:tab/>
      </w:r>
      <w:r>
        <w:fldChar w:fldCharType="begin"/>
      </w:r>
      <w:r>
        <w:instrText xml:space="preserve"> PAGEREF _Toc161665713 \h </w:instrText>
      </w:r>
      <w:r>
        <w:fldChar w:fldCharType="separate"/>
      </w:r>
      <w:r>
        <w:t>175</w:t>
      </w:r>
      <w:r>
        <w:fldChar w:fldCharType="end"/>
      </w:r>
    </w:p>
    <w:p w14:paraId="66F97587" w14:textId="69FACC0F" w:rsidR="00FD2FAE" w:rsidRDefault="00FD2FAE">
      <w:pPr>
        <w:pStyle w:val="TOC3"/>
        <w:rPr>
          <w:rFonts w:asciiTheme="minorHAnsi" w:eastAsiaTheme="minorEastAsia" w:hAnsiTheme="minorHAnsi" w:cstheme="minorBidi"/>
          <w:kern w:val="2"/>
          <w:sz w:val="22"/>
          <w:szCs w:val="22"/>
          <w14:ligatures w14:val="standardContextual"/>
        </w:rPr>
      </w:pPr>
      <w:r w:rsidRPr="009C2007">
        <w:rPr>
          <w:rFonts w:eastAsia="SimSun"/>
          <w:lang w:eastAsia="zh-CN"/>
        </w:rPr>
        <w:t>10</w:t>
      </w:r>
      <w:r>
        <w:t>.3.2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_Toc161665714 \h </w:instrText>
      </w:r>
      <w:r>
        <w:fldChar w:fldCharType="separate"/>
      </w:r>
      <w:r>
        <w:t>176</w:t>
      </w:r>
      <w:r>
        <w:fldChar w:fldCharType="end"/>
      </w:r>
    </w:p>
    <w:p w14:paraId="0B1E9AFB" w14:textId="046AF22F"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_Toc161665715 \h </w:instrText>
      </w:r>
      <w:r>
        <w:fldChar w:fldCharType="separate"/>
      </w:r>
      <w:r>
        <w:t>176</w:t>
      </w:r>
      <w:r>
        <w:fldChar w:fldCharType="end"/>
      </w:r>
    </w:p>
    <w:p w14:paraId="302C47FB" w14:textId="139E7C8F"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_Toc161665716 \h </w:instrText>
      </w:r>
      <w:r>
        <w:fldChar w:fldCharType="separate"/>
      </w:r>
      <w:r>
        <w:t>177</w:t>
      </w:r>
      <w:r>
        <w:fldChar w:fldCharType="end"/>
      </w:r>
    </w:p>
    <w:p w14:paraId="2DD235E3" w14:textId="686B4B3F"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_Toc161665717 \h </w:instrText>
      </w:r>
      <w:r>
        <w:fldChar w:fldCharType="separate"/>
      </w:r>
      <w:r>
        <w:t>177</w:t>
      </w:r>
      <w:r>
        <w:fldChar w:fldCharType="end"/>
      </w:r>
    </w:p>
    <w:p w14:paraId="746A06CD" w14:textId="76147B02"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_Toc161665718 \h </w:instrText>
      </w:r>
      <w:r>
        <w:fldChar w:fldCharType="separate"/>
      </w:r>
      <w:r>
        <w:t>177</w:t>
      </w:r>
      <w:r>
        <w:fldChar w:fldCharType="end"/>
      </w:r>
    </w:p>
    <w:p w14:paraId="2293CF4D" w14:textId="710A31CB"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_Toc161665719 \h </w:instrText>
      </w:r>
      <w:r>
        <w:fldChar w:fldCharType="separate"/>
      </w:r>
      <w:r>
        <w:t>178</w:t>
      </w:r>
      <w:r>
        <w:fldChar w:fldCharType="end"/>
      </w:r>
    </w:p>
    <w:p w14:paraId="1B8474F2" w14:textId="3EAF6786"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_Toc161665720 \h </w:instrText>
      </w:r>
      <w:r>
        <w:fldChar w:fldCharType="separate"/>
      </w:r>
      <w:r>
        <w:t>179</w:t>
      </w:r>
      <w:r>
        <w:fldChar w:fldCharType="end"/>
      </w:r>
    </w:p>
    <w:p w14:paraId="438735B1" w14:textId="650DB134"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_Toc161665721 \h </w:instrText>
      </w:r>
      <w:r>
        <w:fldChar w:fldCharType="separate"/>
      </w:r>
      <w:r>
        <w:t>179</w:t>
      </w:r>
      <w:r>
        <w:fldChar w:fldCharType="end"/>
      </w:r>
    </w:p>
    <w:p w14:paraId="35238F9C" w14:textId="6DA7642F"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_Toc161665722 \h </w:instrText>
      </w:r>
      <w:r>
        <w:fldChar w:fldCharType="separate"/>
      </w:r>
      <w:r>
        <w:t>179</w:t>
      </w:r>
      <w:r>
        <w:fldChar w:fldCharType="end"/>
      </w:r>
    </w:p>
    <w:p w14:paraId="30491203" w14:textId="1875AFDC"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_Toc161665723 \h </w:instrText>
      </w:r>
      <w:r>
        <w:fldChar w:fldCharType="separate"/>
      </w:r>
      <w:r>
        <w:t>180</w:t>
      </w:r>
      <w:r>
        <w:fldChar w:fldCharType="end"/>
      </w:r>
    </w:p>
    <w:p w14:paraId="7E44DBB9" w14:textId="6D0182CF"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_Toc161665724 \h </w:instrText>
      </w:r>
      <w:r>
        <w:fldChar w:fldCharType="separate"/>
      </w:r>
      <w:r>
        <w:t>181</w:t>
      </w:r>
      <w:r>
        <w:fldChar w:fldCharType="end"/>
      </w:r>
    </w:p>
    <w:p w14:paraId="32AE31DB" w14:textId="431D4DBD"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_Toc161665725 \h </w:instrText>
      </w:r>
      <w:r>
        <w:fldChar w:fldCharType="separate"/>
      </w:r>
      <w:r>
        <w:t>182</w:t>
      </w:r>
      <w:r>
        <w:fldChar w:fldCharType="end"/>
      </w:r>
    </w:p>
    <w:p w14:paraId="5FBB7CE4" w14:textId="33C67F7E"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_Toc161665726 \h </w:instrText>
      </w:r>
      <w:r>
        <w:fldChar w:fldCharType="separate"/>
      </w:r>
      <w:r>
        <w:t>182</w:t>
      </w:r>
      <w:r>
        <w:fldChar w:fldCharType="end"/>
      </w:r>
    </w:p>
    <w:p w14:paraId="36B32AF8" w14:textId="5FE097A2"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_Toc161665727 \h </w:instrText>
      </w:r>
      <w:r>
        <w:fldChar w:fldCharType="separate"/>
      </w:r>
      <w:r>
        <w:t>182</w:t>
      </w:r>
      <w:r>
        <w:fldChar w:fldCharType="end"/>
      </w:r>
    </w:p>
    <w:p w14:paraId="12843467" w14:textId="2051CD50"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 ??"/>
        </w:rPr>
        <w:t>.3.2.5.3</w:t>
      </w:r>
      <w:r>
        <w:rPr>
          <w:rFonts w:asciiTheme="minorHAnsi" w:eastAsiaTheme="minorEastAsia" w:hAnsiTheme="minorHAnsi" w:cstheme="minorBidi"/>
          <w:kern w:val="2"/>
          <w:sz w:val="22"/>
          <w:szCs w:val="22"/>
          <w14:ligatures w14:val="standardContextual"/>
        </w:rPr>
        <w:tab/>
      </w:r>
      <w:r w:rsidRPr="009C2007">
        <w:rPr>
          <w:rFonts w:eastAsia="?? ??"/>
        </w:rPr>
        <w:t>Measurement restriction for SSB based candidate beam detection</w:t>
      </w:r>
      <w:r>
        <w:tab/>
      </w:r>
      <w:r>
        <w:fldChar w:fldCharType="begin"/>
      </w:r>
      <w:r>
        <w:instrText xml:space="preserve"> PAGEREF _Toc161665728 \h </w:instrText>
      </w:r>
      <w:r>
        <w:fldChar w:fldCharType="separate"/>
      </w:r>
      <w:r>
        <w:t>183</w:t>
      </w:r>
      <w:r>
        <w:fldChar w:fldCharType="end"/>
      </w:r>
    </w:p>
    <w:p w14:paraId="74DB11C1" w14:textId="06EC2A74"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_Toc161665729 \h </w:instrText>
      </w:r>
      <w:r>
        <w:fldChar w:fldCharType="separate"/>
      </w:r>
      <w:r>
        <w:t>183</w:t>
      </w:r>
      <w:r>
        <w:fldChar w:fldCharType="end"/>
      </w:r>
    </w:p>
    <w:p w14:paraId="13451E1D" w14:textId="5E8AAFF9"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_Toc161665730 \h </w:instrText>
      </w:r>
      <w:r>
        <w:fldChar w:fldCharType="separate"/>
      </w:r>
      <w:r>
        <w:t>183</w:t>
      </w:r>
      <w:r>
        <w:fldChar w:fldCharType="end"/>
      </w:r>
    </w:p>
    <w:p w14:paraId="5DA101E5" w14:textId="49E26EBD"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_Toc161665731 \h </w:instrText>
      </w:r>
      <w:r>
        <w:fldChar w:fldCharType="separate"/>
      </w:r>
      <w:r>
        <w:t>184</w:t>
      </w:r>
      <w:r>
        <w:fldChar w:fldCharType="end"/>
      </w:r>
    </w:p>
    <w:p w14:paraId="04D29359" w14:textId="66F4F845"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rsidRPr="009C2007">
        <w:rPr>
          <w:rFonts w:eastAsia="?? ??"/>
        </w:rPr>
        <w:t>.3.2.6.3</w:t>
      </w:r>
      <w:r>
        <w:rPr>
          <w:rFonts w:asciiTheme="minorHAnsi" w:eastAsiaTheme="minorEastAsia" w:hAnsiTheme="minorHAnsi" w:cstheme="minorBidi"/>
          <w:kern w:val="2"/>
          <w:sz w:val="22"/>
          <w:szCs w:val="22"/>
          <w14:ligatures w14:val="standardContextual"/>
        </w:rPr>
        <w:tab/>
      </w:r>
      <w:r w:rsidRPr="009C2007">
        <w:rPr>
          <w:rFonts w:eastAsia="?? ??"/>
        </w:rPr>
        <w:t>Measurement restriction for CSI-RS based candidate beam detection</w:t>
      </w:r>
      <w:r>
        <w:tab/>
      </w:r>
      <w:r>
        <w:fldChar w:fldCharType="begin"/>
      </w:r>
      <w:r>
        <w:instrText xml:space="preserve"> PAGEREF _Toc161665732 \h </w:instrText>
      </w:r>
      <w:r>
        <w:fldChar w:fldCharType="separate"/>
      </w:r>
      <w:r>
        <w:t>185</w:t>
      </w:r>
      <w:r>
        <w:fldChar w:fldCharType="end"/>
      </w:r>
    </w:p>
    <w:p w14:paraId="1D6B790D" w14:textId="69BD5672"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.3.2.7</w:t>
      </w:r>
      <w:r>
        <w:rPr>
          <w:rFonts w:asciiTheme="minorHAnsi" w:eastAsiaTheme="minorEastAsia" w:hAnsiTheme="minorHAnsi" w:cstheme="minorBidi"/>
          <w:kern w:val="2"/>
          <w:sz w:val="22"/>
          <w:szCs w:val="22"/>
          <w14:ligatures w14:val="standardContextual"/>
        </w:rPr>
        <w:tab/>
      </w:r>
      <w:r>
        <w:t xml:space="preserve">Scheduling availability of </w:t>
      </w:r>
      <w:r w:rsidRPr="009C2007">
        <w:rPr>
          <w:lang w:val="en-US" w:eastAsia="zh-CN"/>
        </w:rPr>
        <w:t>NCR</w:t>
      </w:r>
      <w:r>
        <w:t>-MT during beam failure detection</w:t>
      </w:r>
      <w:r>
        <w:tab/>
      </w:r>
      <w:r>
        <w:fldChar w:fldCharType="begin"/>
      </w:r>
      <w:r>
        <w:instrText xml:space="preserve"> PAGEREF _Toc161665733 \h </w:instrText>
      </w:r>
      <w:r>
        <w:fldChar w:fldCharType="separate"/>
      </w:r>
      <w:r>
        <w:t>185</w:t>
      </w:r>
      <w:r>
        <w:fldChar w:fldCharType="end"/>
      </w:r>
    </w:p>
    <w:p w14:paraId="3F0FB8A5" w14:textId="55E4B5E7"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.3.2.7</w:t>
      </w:r>
      <w:r w:rsidRPr="009C2007">
        <w:rPr>
          <w:lang w:val="en-US" w:eastAsia="zh-CN"/>
        </w:rPr>
        <w:t>.1</w:t>
      </w:r>
      <w:r>
        <w:rPr>
          <w:rFonts w:asciiTheme="minorHAnsi" w:eastAsiaTheme="minorEastAsia" w:hAnsiTheme="minorHAnsi" w:cstheme="minorBidi"/>
          <w:kern w:val="2"/>
          <w:sz w:val="22"/>
          <w:szCs w:val="22"/>
          <w14:ligatures w14:val="standardContextual"/>
        </w:rPr>
        <w:tab/>
      </w:r>
      <w:r w:rsidRPr="009C2007">
        <w:rPr>
          <w:rFonts w:eastAsia="?? ??"/>
        </w:rPr>
        <w:t xml:space="preserve">Scheduling availability of </w:t>
      </w:r>
      <w:r w:rsidRPr="009C2007">
        <w:rPr>
          <w:rFonts w:eastAsia="SimSun"/>
          <w:lang w:eastAsia="zh-CN"/>
        </w:rPr>
        <w:t>NCR-MT</w:t>
      </w:r>
      <w:r w:rsidRPr="009C2007">
        <w:rPr>
          <w:rFonts w:eastAsia="?? ??"/>
        </w:rPr>
        <w:t xml:space="preserve"> performing beam failure detection with a same subcarrier spacing as PDSCH/PDCCH on FR1</w:t>
      </w:r>
      <w:r>
        <w:tab/>
      </w:r>
      <w:r>
        <w:fldChar w:fldCharType="begin"/>
      </w:r>
      <w:r>
        <w:instrText xml:space="preserve"> PAGEREF _Toc161665734 \h </w:instrText>
      </w:r>
      <w:r>
        <w:fldChar w:fldCharType="separate"/>
      </w:r>
      <w:r>
        <w:t>185</w:t>
      </w:r>
      <w:r>
        <w:fldChar w:fldCharType="end"/>
      </w:r>
    </w:p>
    <w:p w14:paraId="592B725F" w14:textId="5E8CDE15"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.3.2.7</w:t>
      </w:r>
      <w:r w:rsidRPr="009C2007">
        <w:rPr>
          <w:lang w:val="en-US" w:eastAsia="zh-CN"/>
        </w:rPr>
        <w:t>.2</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_Toc161665735 \h </w:instrText>
      </w:r>
      <w:r>
        <w:fldChar w:fldCharType="separate"/>
      </w:r>
      <w:r>
        <w:t>186</w:t>
      </w:r>
      <w:r>
        <w:fldChar w:fldCharType="end"/>
      </w:r>
    </w:p>
    <w:p w14:paraId="72CF9DF2" w14:textId="21B43D6E"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.3.2.7</w:t>
      </w:r>
      <w:r w:rsidRPr="009C2007">
        <w:rPr>
          <w:lang w:val="en-US" w:eastAsia="zh-CN"/>
        </w:rPr>
        <w:t>.3</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beam failure detection on </w:t>
      </w:r>
      <w:r w:rsidRPr="009C2007">
        <w:rPr>
          <w:rFonts w:eastAsia="SimSun"/>
          <w:lang w:eastAsia="zh-CN"/>
        </w:rPr>
        <w:t>FR2-1</w:t>
      </w:r>
      <w:r>
        <w:tab/>
      </w:r>
      <w:r>
        <w:fldChar w:fldCharType="begin"/>
      </w:r>
      <w:r>
        <w:instrText xml:space="preserve"> PAGEREF _Toc161665736 \h </w:instrText>
      </w:r>
      <w:r>
        <w:fldChar w:fldCharType="separate"/>
      </w:r>
      <w:r>
        <w:t>186</w:t>
      </w:r>
      <w:r>
        <w:fldChar w:fldCharType="end"/>
      </w:r>
    </w:p>
    <w:p w14:paraId="21EB3B49" w14:textId="3FF8AA6A" w:rsidR="00FD2FAE" w:rsidRDefault="00FD2FAE">
      <w:pPr>
        <w:pStyle w:val="TOC4"/>
        <w:rPr>
          <w:rFonts w:asciiTheme="minorHAnsi" w:eastAsiaTheme="minorEastAsia" w:hAnsiTheme="minorHAnsi" w:cstheme="minorBidi"/>
          <w:kern w:val="2"/>
          <w:sz w:val="22"/>
          <w:szCs w:val="22"/>
          <w14:ligatures w14:val="standardContextual"/>
        </w:rPr>
      </w:pPr>
      <w:r w:rsidRPr="009C2007">
        <w:rPr>
          <w:rFonts w:eastAsia="SimSun"/>
          <w:lang w:eastAsia="zh-CN"/>
        </w:rPr>
        <w:t>10</w:t>
      </w:r>
      <w:r>
        <w:t>.3.2.8</w:t>
      </w:r>
      <w:r>
        <w:rPr>
          <w:rFonts w:asciiTheme="minorHAnsi" w:eastAsiaTheme="minorEastAsia" w:hAnsiTheme="minorHAnsi" w:cstheme="minorBidi"/>
          <w:kern w:val="2"/>
          <w:sz w:val="22"/>
          <w:szCs w:val="22"/>
          <w14:ligatures w14:val="standardContextual"/>
        </w:rPr>
        <w:tab/>
      </w:r>
      <w:r>
        <w:t xml:space="preserve">Scheduling availability of </w:t>
      </w:r>
      <w:r w:rsidRPr="009C2007">
        <w:rPr>
          <w:lang w:val="en-US" w:eastAsia="zh-CN"/>
        </w:rPr>
        <w:t>NCR</w:t>
      </w:r>
      <w:r>
        <w:t>-MT during candidate beam detection</w:t>
      </w:r>
      <w:r>
        <w:tab/>
      </w:r>
      <w:r>
        <w:fldChar w:fldCharType="begin"/>
      </w:r>
      <w:r>
        <w:instrText xml:space="preserve"> PAGEREF _Toc161665737 \h </w:instrText>
      </w:r>
      <w:r>
        <w:fldChar w:fldCharType="separate"/>
      </w:r>
      <w:r>
        <w:t>186</w:t>
      </w:r>
      <w:r>
        <w:fldChar w:fldCharType="end"/>
      </w:r>
    </w:p>
    <w:p w14:paraId="584E286C" w14:textId="208DBCAF"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.3.2.8</w:t>
      </w:r>
      <w:r w:rsidRPr="009C2007">
        <w:rPr>
          <w:lang w:val="en-US" w:eastAsia="zh-CN"/>
        </w:rPr>
        <w:t>.1</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_Toc161665738 \h </w:instrText>
      </w:r>
      <w:r>
        <w:fldChar w:fldCharType="separate"/>
      </w:r>
      <w:r>
        <w:t>187</w:t>
      </w:r>
      <w:r>
        <w:fldChar w:fldCharType="end"/>
      </w:r>
    </w:p>
    <w:p w14:paraId="4971AD52" w14:textId="76776ECE"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.3.2.8</w:t>
      </w:r>
      <w:r w:rsidRPr="009C2007">
        <w:rPr>
          <w:lang w:val="en-US" w:eastAsia="zh-CN"/>
        </w:rPr>
        <w:t>.2</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_Toc161665739 \h </w:instrText>
      </w:r>
      <w:r>
        <w:fldChar w:fldCharType="separate"/>
      </w:r>
      <w:r>
        <w:t>187</w:t>
      </w:r>
      <w:r>
        <w:fldChar w:fldCharType="end"/>
      </w:r>
    </w:p>
    <w:p w14:paraId="291306D2" w14:textId="468419E3" w:rsidR="00FD2FAE" w:rsidRDefault="00FD2FAE">
      <w:pPr>
        <w:pStyle w:val="TOC5"/>
        <w:rPr>
          <w:rFonts w:asciiTheme="minorHAnsi" w:eastAsiaTheme="minorEastAsia" w:hAnsiTheme="minorHAnsi" w:cstheme="minorBidi"/>
          <w:kern w:val="2"/>
          <w:sz w:val="22"/>
          <w:szCs w:val="22"/>
          <w14:ligatures w14:val="standardContextual"/>
        </w:rPr>
      </w:pPr>
      <w:r w:rsidRPr="009C2007">
        <w:rPr>
          <w:rFonts w:eastAsia="SimSun"/>
          <w:lang w:eastAsia="zh-CN"/>
        </w:rPr>
        <w:t>10</w:t>
      </w:r>
      <w:r>
        <w:t>.3.2.8</w:t>
      </w:r>
      <w:r w:rsidRPr="009C2007">
        <w:rPr>
          <w:lang w:val="en-US" w:eastAsia="zh-CN"/>
        </w:rPr>
        <w:t>.3</w:t>
      </w:r>
      <w:r>
        <w:rPr>
          <w:rFonts w:asciiTheme="minorHAnsi" w:eastAsiaTheme="minorEastAsia" w:hAnsiTheme="minorHAnsi" w:cstheme="minorBidi"/>
          <w:kern w:val="2"/>
          <w:sz w:val="22"/>
          <w:szCs w:val="22"/>
          <w14:ligatures w14:val="standardContextual"/>
        </w:rPr>
        <w:tab/>
      </w:r>
      <w:r>
        <w:t xml:space="preserve">Scheduling availability of </w:t>
      </w:r>
      <w:r>
        <w:rPr>
          <w:lang w:eastAsia="zh-CN"/>
        </w:rPr>
        <w:t>NCR-MT</w:t>
      </w:r>
      <w:r>
        <w:t xml:space="preserve"> performing L1-RSRP measurement on </w:t>
      </w:r>
      <w:r w:rsidRPr="009C2007">
        <w:rPr>
          <w:rFonts w:eastAsia="SimSun"/>
          <w:lang w:eastAsia="zh-CN"/>
        </w:rPr>
        <w:t>FR2-1</w:t>
      </w:r>
      <w:r>
        <w:tab/>
      </w:r>
      <w:r>
        <w:fldChar w:fldCharType="begin"/>
      </w:r>
      <w:r>
        <w:instrText xml:space="preserve"> PAGEREF _Toc161665740 \h </w:instrText>
      </w:r>
      <w:r>
        <w:fldChar w:fldCharType="separate"/>
      </w:r>
      <w:r>
        <w:t>187</w:t>
      </w:r>
      <w:r>
        <w:fldChar w:fldCharType="end"/>
      </w:r>
    </w:p>
    <w:p w14:paraId="59F96C92" w14:textId="671A1634" w:rsidR="00FD2FAE" w:rsidRDefault="00FD2FAE">
      <w:pPr>
        <w:pStyle w:val="TOC8"/>
        <w:rPr>
          <w:rFonts w:asciiTheme="minorHAnsi" w:eastAsiaTheme="minorEastAsia" w:hAnsiTheme="minorHAnsi" w:cstheme="minorBidi"/>
          <w:b w:val="0"/>
          <w:kern w:val="2"/>
          <w:szCs w:val="22"/>
          <w14:ligatures w14:val="standardContextual"/>
        </w:rPr>
      </w:pPr>
      <w:r>
        <w:t>Annex A (normative): Environmental requirements for the Repeater equipment</w:t>
      </w:r>
      <w:r>
        <w:tab/>
      </w:r>
      <w:r>
        <w:fldChar w:fldCharType="begin"/>
      </w:r>
      <w:r>
        <w:instrText xml:space="preserve"> PAGEREF _Toc161665741 \h </w:instrText>
      </w:r>
      <w:r>
        <w:fldChar w:fldCharType="separate"/>
      </w:r>
      <w:r>
        <w:t>188</w:t>
      </w:r>
      <w:r>
        <w:fldChar w:fldCharType="end"/>
      </w:r>
    </w:p>
    <w:p w14:paraId="50C7056A" w14:textId="7561D52A" w:rsidR="00FD2FAE" w:rsidRDefault="00FD2FAE">
      <w:pPr>
        <w:pStyle w:val="TOC8"/>
        <w:rPr>
          <w:rFonts w:asciiTheme="minorHAnsi" w:eastAsiaTheme="minorEastAsia" w:hAnsiTheme="minorHAnsi" w:cstheme="minorBidi"/>
          <w:b w:val="0"/>
          <w:kern w:val="2"/>
          <w:szCs w:val="22"/>
          <w14:ligatures w14:val="standardContextual"/>
        </w:rPr>
      </w:pPr>
      <w:r>
        <w:t>Annex B (normative): NCR-MT Reference measurement channels</w:t>
      </w:r>
      <w:r>
        <w:tab/>
      </w:r>
      <w:r>
        <w:fldChar w:fldCharType="begin"/>
      </w:r>
      <w:r>
        <w:instrText xml:space="preserve"> PAGEREF _Toc161665742 \h </w:instrText>
      </w:r>
      <w:r>
        <w:fldChar w:fldCharType="separate"/>
      </w:r>
      <w:r>
        <w:t>189</w:t>
      </w:r>
      <w:r>
        <w:fldChar w:fldCharType="end"/>
      </w:r>
    </w:p>
    <w:p w14:paraId="7E278E51" w14:textId="2A7D5B6F" w:rsidR="00FD2FAE" w:rsidRDefault="00FD2FAE">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NCR-MT</w:t>
      </w:r>
      <w:r w:rsidRPr="009C2007">
        <w:rPr>
          <w:rFonts w:eastAsia="SimSun"/>
          <w:lang w:val="en-US" w:eastAsia="zh-CN"/>
        </w:rPr>
        <w:t xml:space="preserve"> </w:t>
      </w:r>
      <w:r>
        <w:t>Fixed Reference Channels</w:t>
      </w:r>
      <w:r>
        <w:tab/>
      </w:r>
      <w:r>
        <w:fldChar w:fldCharType="begin"/>
      </w:r>
      <w:r>
        <w:instrText xml:space="preserve"> PAGEREF _Toc161665743 \h </w:instrText>
      </w:r>
      <w:r>
        <w:fldChar w:fldCharType="separate"/>
      </w:r>
      <w:r>
        <w:t>189</w:t>
      </w:r>
      <w:r>
        <w:fldChar w:fldCharType="end"/>
      </w:r>
    </w:p>
    <w:p w14:paraId="4E8BBF52" w14:textId="3690A6B0" w:rsidR="00FD2FAE" w:rsidRDefault="00FD2FAE">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QPSK)</w:t>
      </w:r>
      <w:r>
        <w:tab/>
      </w:r>
      <w:r>
        <w:fldChar w:fldCharType="begin"/>
      </w:r>
      <w:r>
        <w:instrText xml:space="preserve"> PAGEREF _Toc161665744 \h </w:instrText>
      </w:r>
      <w:r>
        <w:fldChar w:fldCharType="separate"/>
      </w:r>
      <w:r>
        <w:t>189</w:t>
      </w:r>
      <w:r>
        <w:fldChar w:fldCharType="end"/>
      </w:r>
    </w:p>
    <w:p w14:paraId="62379D68" w14:textId="4D7BA948" w:rsidR="00FD2FAE" w:rsidRDefault="00FD2FAE">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_Toc161665745 \h </w:instrText>
      </w:r>
      <w:r>
        <w:fldChar w:fldCharType="separate"/>
      </w:r>
      <w:r>
        <w:t>190</w:t>
      </w:r>
      <w:r>
        <w:fldChar w:fldCharType="end"/>
      </w:r>
    </w:p>
    <w:p w14:paraId="0A9E78D9" w14:textId="341509EA" w:rsidR="00FD2FAE" w:rsidRDefault="00FD2FAE">
      <w:pPr>
        <w:pStyle w:val="TOC2"/>
        <w:rPr>
          <w:rFonts w:asciiTheme="minorHAnsi" w:eastAsiaTheme="minorEastAsia" w:hAnsiTheme="minorHAnsi" w:cstheme="minorBidi"/>
          <w:kern w:val="2"/>
          <w:sz w:val="22"/>
          <w:szCs w:val="22"/>
          <w14:ligatures w14:val="standardContextual"/>
        </w:rPr>
      </w:pPr>
      <w:r>
        <w:t>B.1.3</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_Toc161665746 \h </w:instrText>
      </w:r>
      <w:r>
        <w:fldChar w:fldCharType="separate"/>
      </w:r>
      <w:r>
        <w:t>190</w:t>
      </w:r>
      <w:r>
        <w:fldChar w:fldCharType="end"/>
      </w:r>
    </w:p>
    <w:p w14:paraId="7C8EDD0B" w14:textId="6AA3AF41" w:rsidR="00FD2FAE" w:rsidRDefault="00FD2FAE">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_Toc161665747 \h </w:instrText>
      </w:r>
      <w:r>
        <w:fldChar w:fldCharType="separate"/>
      </w:r>
      <w:r>
        <w:t>191</w:t>
      </w:r>
      <w:r>
        <w:fldChar w:fldCharType="end"/>
      </w:r>
    </w:p>
    <w:p w14:paraId="0FC2E264" w14:textId="57D054FF" w:rsidR="00FD2FAE" w:rsidRDefault="00FD2FAE">
      <w:pPr>
        <w:pStyle w:val="TOC2"/>
        <w:rPr>
          <w:rFonts w:asciiTheme="minorHAnsi" w:eastAsiaTheme="minorEastAsia" w:hAnsiTheme="minorHAnsi" w:cstheme="minorBidi"/>
          <w:kern w:val="2"/>
          <w:sz w:val="22"/>
          <w:szCs w:val="22"/>
          <w14:ligatures w14:val="standardContextual"/>
        </w:rPr>
      </w:pPr>
      <w:r w:rsidRPr="009C2007">
        <w:rPr>
          <w:lang w:val="en-US" w:eastAsia="zh-CN"/>
        </w:rPr>
        <w:t>B</w:t>
      </w:r>
      <w:r>
        <w:t>.1.5</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_Toc161665748 \h </w:instrText>
      </w:r>
      <w:r>
        <w:fldChar w:fldCharType="separate"/>
      </w:r>
      <w:r>
        <w:t>193</w:t>
      </w:r>
      <w:r>
        <w:fldChar w:fldCharType="end"/>
      </w:r>
    </w:p>
    <w:p w14:paraId="4273BF50" w14:textId="45CE32D0" w:rsidR="00FD2FAE" w:rsidRDefault="00FD2FAE">
      <w:pPr>
        <w:pStyle w:val="TOC8"/>
        <w:rPr>
          <w:rFonts w:asciiTheme="minorHAnsi" w:eastAsiaTheme="minorEastAsia" w:hAnsiTheme="minorHAnsi" w:cstheme="minorBidi"/>
          <w:b w:val="0"/>
          <w:kern w:val="2"/>
          <w:szCs w:val="22"/>
          <w14:ligatures w14:val="standardContextual"/>
        </w:rPr>
      </w:pPr>
      <w:r>
        <w:t>Annex C (</w:t>
      </w:r>
      <w:r w:rsidRPr="009C2007">
        <w:rPr>
          <w:lang w:val="fr-FR"/>
        </w:rPr>
        <w:t>normative</w:t>
      </w:r>
      <w:r>
        <w:t>):</w:t>
      </w:r>
      <w:r>
        <w:rPr>
          <w:lang w:eastAsia="en-CA"/>
        </w:rPr>
        <w:t xml:space="preserve">  </w:t>
      </w:r>
      <w:r w:rsidRPr="009C2007">
        <w:rPr>
          <w:lang w:val="fr-FR"/>
        </w:rPr>
        <w:t>Propagation conditions</w:t>
      </w:r>
      <w:r>
        <w:tab/>
      </w:r>
      <w:r>
        <w:fldChar w:fldCharType="begin"/>
      </w:r>
      <w:r>
        <w:instrText xml:space="preserve"> PAGEREF _Toc161665749 \h </w:instrText>
      </w:r>
      <w:r>
        <w:fldChar w:fldCharType="separate"/>
      </w:r>
      <w:r>
        <w:t>194</w:t>
      </w:r>
      <w:r>
        <w:fldChar w:fldCharType="end"/>
      </w:r>
    </w:p>
    <w:p w14:paraId="6D7F479C" w14:textId="291F0C3F" w:rsidR="00FD2FAE" w:rsidRDefault="00FD2FAE">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 xml:space="preserve"> Static propagation condition</w:t>
      </w:r>
      <w:r>
        <w:tab/>
      </w:r>
      <w:r>
        <w:fldChar w:fldCharType="begin"/>
      </w:r>
      <w:r>
        <w:instrText xml:space="preserve"> PAGEREF _Toc161665750 \h </w:instrText>
      </w:r>
      <w:r>
        <w:fldChar w:fldCharType="separate"/>
      </w:r>
      <w:r>
        <w:t>194</w:t>
      </w:r>
      <w:r>
        <w:fldChar w:fldCharType="end"/>
      </w:r>
    </w:p>
    <w:p w14:paraId="46EB2CEC" w14:textId="0CA1D85F" w:rsidR="00FD2FAE" w:rsidRDefault="00FD2FAE">
      <w:pPr>
        <w:pStyle w:val="TOC2"/>
        <w:rPr>
          <w:rFonts w:asciiTheme="minorHAnsi" w:eastAsiaTheme="minorEastAsia" w:hAnsiTheme="minorHAnsi" w:cstheme="minorBidi"/>
          <w:kern w:val="2"/>
          <w:sz w:val="22"/>
          <w:szCs w:val="22"/>
          <w14:ligatures w14:val="standardContextual"/>
        </w:rPr>
      </w:pPr>
      <w:r>
        <w:t>C.1.1</w:t>
      </w:r>
      <w:r>
        <w:rPr>
          <w:rFonts w:asciiTheme="minorHAnsi" w:eastAsiaTheme="minorEastAsia" w:hAnsiTheme="minorHAnsi" w:cstheme="minorBidi"/>
          <w:kern w:val="2"/>
          <w:sz w:val="22"/>
          <w:szCs w:val="22"/>
          <w14:ligatures w14:val="standardContextual"/>
        </w:rPr>
        <w:tab/>
      </w:r>
      <w:r>
        <w:t>NCR-MT receiver with 2RX</w:t>
      </w:r>
      <w:r>
        <w:tab/>
      </w:r>
      <w:r>
        <w:fldChar w:fldCharType="begin"/>
      </w:r>
      <w:r>
        <w:instrText xml:space="preserve"> PAGEREF _Toc161665751 \h </w:instrText>
      </w:r>
      <w:r>
        <w:fldChar w:fldCharType="separate"/>
      </w:r>
      <w:r>
        <w:t>194</w:t>
      </w:r>
      <w:r>
        <w:fldChar w:fldCharType="end"/>
      </w:r>
    </w:p>
    <w:p w14:paraId="47274050" w14:textId="381335BC" w:rsidR="00FD2FAE" w:rsidRDefault="00FD2FAE">
      <w:pPr>
        <w:pStyle w:val="TOC2"/>
        <w:rPr>
          <w:rFonts w:asciiTheme="minorHAnsi" w:eastAsiaTheme="minorEastAsia" w:hAnsiTheme="minorHAnsi" w:cstheme="minorBidi"/>
          <w:kern w:val="2"/>
          <w:sz w:val="22"/>
          <w:szCs w:val="22"/>
          <w14:ligatures w14:val="standardContextual"/>
        </w:rPr>
      </w:pPr>
      <w:r>
        <w:t>C.1.2</w:t>
      </w:r>
      <w:r>
        <w:rPr>
          <w:rFonts w:asciiTheme="minorHAnsi" w:eastAsiaTheme="minorEastAsia" w:hAnsiTheme="minorHAnsi" w:cstheme="minorBidi"/>
          <w:kern w:val="2"/>
          <w:sz w:val="22"/>
          <w:szCs w:val="22"/>
          <w14:ligatures w14:val="standardContextual"/>
        </w:rPr>
        <w:tab/>
      </w:r>
      <w:r>
        <w:t>NCR-MT Receiver with 4Rx</w:t>
      </w:r>
      <w:r>
        <w:tab/>
      </w:r>
      <w:r>
        <w:fldChar w:fldCharType="begin"/>
      </w:r>
      <w:r>
        <w:instrText xml:space="preserve"> PAGEREF _Toc161665752 \h </w:instrText>
      </w:r>
      <w:r>
        <w:fldChar w:fldCharType="separate"/>
      </w:r>
      <w:r>
        <w:t>194</w:t>
      </w:r>
      <w:r>
        <w:fldChar w:fldCharType="end"/>
      </w:r>
    </w:p>
    <w:p w14:paraId="47DB0A17" w14:textId="4997D89A" w:rsidR="00FD2FAE" w:rsidRDefault="00FD2FAE">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_Toc161665753 \h </w:instrText>
      </w:r>
      <w:r>
        <w:fldChar w:fldCharType="separate"/>
      </w:r>
      <w:r>
        <w:t>195</w:t>
      </w:r>
      <w:r>
        <w:fldChar w:fldCharType="end"/>
      </w:r>
    </w:p>
    <w:p w14:paraId="391EE3B5" w14:textId="68A8A846" w:rsidR="00FD2FAE" w:rsidRDefault="00FD2FAE">
      <w:pPr>
        <w:pStyle w:val="TOC2"/>
        <w:rPr>
          <w:rFonts w:asciiTheme="minorHAnsi" w:eastAsiaTheme="minorEastAsia" w:hAnsiTheme="minorHAnsi" w:cstheme="minorBidi"/>
          <w:kern w:val="2"/>
          <w:sz w:val="22"/>
          <w:szCs w:val="22"/>
          <w14:ligatures w14:val="standardContextual"/>
        </w:rPr>
      </w:pPr>
      <w:r>
        <w:t>C.2.1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_Toc161665754 \h </w:instrText>
      </w:r>
      <w:r>
        <w:fldChar w:fldCharType="separate"/>
      </w:r>
      <w:r>
        <w:t>195</w:t>
      </w:r>
      <w:r>
        <w:fldChar w:fldCharType="end"/>
      </w:r>
    </w:p>
    <w:p w14:paraId="711257F0" w14:textId="49145FE8" w:rsidR="00FD2FAE" w:rsidRDefault="00FD2FAE">
      <w:pPr>
        <w:pStyle w:val="TOC2"/>
        <w:rPr>
          <w:rFonts w:asciiTheme="minorHAnsi" w:eastAsiaTheme="minorEastAsia" w:hAnsiTheme="minorHAnsi" w:cstheme="minorBidi"/>
          <w:kern w:val="2"/>
          <w:sz w:val="22"/>
          <w:szCs w:val="22"/>
          <w14:ligatures w14:val="standardContextual"/>
        </w:rPr>
      </w:pPr>
      <w:r>
        <w:t>C.2.2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_Toc161665755 \h </w:instrText>
      </w:r>
      <w:r>
        <w:fldChar w:fldCharType="separate"/>
      </w:r>
      <w:r>
        <w:t>195</w:t>
      </w:r>
      <w:r>
        <w:fldChar w:fldCharType="end"/>
      </w:r>
    </w:p>
    <w:p w14:paraId="67C49370" w14:textId="2234CE48" w:rsidR="00FD2FAE" w:rsidRDefault="00FD2FAE">
      <w:pPr>
        <w:pStyle w:val="TOC3"/>
        <w:rPr>
          <w:rFonts w:asciiTheme="minorHAnsi" w:eastAsiaTheme="minorEastAsia" w:hAnsiTheme="minorHAnsi" w:cstheme="minorBidi"/>
          <w:kern w:val="2"/>
          <w:sz w:val="22"/>
          <w:szCs w:val="22"/>
          <w14:ligatures w14:val="standardContextual"/>
        </w:rPr>
      </w:pPr>
      <w:r>
        <w:t>C.2.2.1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_Toc161665756 \h </w:instrText>
      </w:r>
      <w:r>
        <w:fldChar w:fldCharType="separate"/>
      </w:r>
      <w:r>
        <w:t>195</w:t>
      </w:r>
      <w:r>
        <w:fldChar w:fldCharType="end"/>
      </w:r>
    </w:p>
    <w:p w14:paraId="7B591643" w14:textId="2BC18559" w:rsidR="00FD2FAE" w:rsidRDefault="00FD2FAE">
      <w:pPr>
        <w:pStyle w:val="TOC3"/>
        <w:rPr>
          <w:rFonts w:asciiTheme="minorHAnsi" w:eastAsiaTheme="minorEastAsia" w:hAnsiTheme="minorHAnsi" w:cstheme="minorBidi"/>
          <w:kern w:val="2"/>
          <w:sz w:val="22"/>
          <w:szCs w:val="22"/>
          <w14:ligatures w14:val="standardContextual"/>
        </w:rPr>
      </w:pPr>
      <w:r>
        <w:t>C.2.2.2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_Toc161665757 \h </w:instrText>
      </w:r>
      <w:r>
        <w:fldChar w:fldCharType="separate"/>
      </w:r>
      <w:r>
        <w:t>197</w:t>
      </w:r>
      <w:r>
        <w:fldChar w:fldCharType="end"/>
      </w:r>
    </w:p>
    <w:p w14:paraId="23B7FBBB" w14:textId="6B5F587B" w:rsidR="00FD2FAE" w:rsidRDefault="00FD2FAE">
      <w:pPr>
        <w:pStyle w:val="TOC2"/>
        <w:rPr>
          <w:rFonts w:asciiTheme="minorHAnsi" w:eastAsiaTheme="minorEastAsia" w:hAnsiTheme="minorHAnsi" w:cstheme="minorBidi"/>
          <w:kern w:val="2"/>
          <w:sz w:val="22"/>
          <w:szCs w:val="22"/>
          <w14:ligatures w14:val="standardContextual"/>
        </w:rPr>
      </w:pPr>
      <w:r>
        <w:t>C.2.3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_Toc161665758 \h </w:instrText>
      </w:r>
      <w:r>
        <w:fldChar w:fldCharType="separate"/>
      </w:r>
      <w:r>
        <w:t>198</w:t>
      </w:r>
      <w:r>
        <w:fldChar w:fldCharType="end"/>
      </w:r>
    </w:p>
    <w:p w14:paraId="64410448" w14:textId="633A435E" w:rsidR="00FD2FAE" w:rsidRDefault="00FD2FAE">
      <w:pPr>
        <w:pStyle w:val="TOC2"/>
        <w:rPr>
          <w:rFonts w:asciiTheme="minorHAnsi" w:eastAsiaTheme="minorEastAsia" w:hAnsiTheme="minorHAnsi" w:cstheme="minorBidi"/>
          <w:kern w:val="2"/>
          <w:sz w:val="22"/>
          <w:szCs w:val="22"/>
          <w14:ligatures w14:val="standardContextual"/>
        </w:rPr>
      </w:pPr>
      <w:r>
        <w:t>C.2.4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_Toc161665759 \h </w:instrText>
      </w:r>
      <w:r>
        <w:fldChar w:fldCharType="separate"/>
      </w:r>
      <w:r>
        <w:t>198</w:t>
      </w:r>
      <w:r>
        <w:fldChar w:fldCharType="end"/>
      </w:r>
    </w:p>
    <w:p w14:paraId="2D4E25B5" w14:textId="2A87459A" w:rsidR="00FD2FAE" w:rsidRDefault="00FD2FAE">
      <w:pPr>
        <w:pStyle w:val="TOC3"/>
        <w:rPr>
          <w:rFonts w:asciiTheme="minorHAnsi" w:eastAsiaTheme="minorEastAsia" w:hAnsiTheme="minorHAnsi" w:cstheme="minorBidi"/>
          <w:kern w:val="2"/>
          <w:sz w:val="22"/>
          <w:szCs w:val="22"/>
          <w14:ligatures w14:val="standardContextual"/>
        </w:rPr>
      </w:pPr>
      <w:r>
        <w:t>C.2.4.1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_Toc161665760 \h </w:instrText>
      </w:r>
      <w:r>
        <w:fldChar w:fldCharType="separate"/>
      </w:r>
      <w:r>
        <w:t>198</w:t>
      </w:r>
      <w:r>
        <w:fldChar w:fldCharType="end"/>
      </w:r>
    </w:p>
    <w:p w14:paraId="2A096BA5" w14:textId="4FF6F7F2" w:rsidR="00FD2FAE" w:rsidRDefault="00FD2FAE">
      <w:pPr>
        <w:pStyle w:val="TOC3"/>
        <w:rPr>
          <w:rFonts w:asciiTheme="minorHAnsi" w:eastAsiaTheme="minorEastAsia" w:hAnsiTheme="minorHAnsi" w:cstheme="minorBidi"/>
          <w:kern w:val="2"/>
          <w:sz w:val="22"/>
          <w:szCs w:val="22"/>
          <w14:ligatures w14:val="standardContextual"/>
        </w:rPr>
      </w:pPr>
      <w:r>
        <w:t>C.2.4.2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_Toc161665761 \h </w:instrText>
      </w:r>
      <w:r>
        <w:fldChar w:fldCharType="separate"/>
      </w:r>
      <w:r>
        <w:t>198</w:t>
      </w:r>
      <w:r>
        <w:fldChar w:fldCharType="end"/>
      </w:r>
    </w:p>
    <w:p w14:paraId="46735914" w14:textId="024B57B1" w:rsidR="00FD2FAE" w:rsidRDefault="00FD2FAE">
      <w:pPr>
        <w:pStyle w:val="TOC4"/>
        <w:rPr>
          <w:rFonts w:asciiTheme="minorHAnsi" w:eastAsiaTheme="minorEastAsia" w:hAnsiTheme="minorHAnsi" w:cstheme="minorBidi"/>
          <w:kern w:val="2"/>
          <w:sz w:val="22"/>
          <w:szCs w:val="22"/>
          <w14:ligatures w14:val="standardContextual"/>
        </w:rPr>
      </w:pPr>
      <w:r>
        <w:rPr>
          <w:lang w:eastAsia="ko-KR"/>
        </w:rPr>
        <w:t>C.2.4.2.1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_Toc161665762 \h </w:instrText>
      </w:r>
      <w:r>
        <w:fldChar w:fldCharType="separate"/>
      </w:r>
      <w:r>
        <w:t>198</w:t>
      </w:r>
      <w:r>
        <w:fldChar w:fldCharType="end"/>
      </w:r>
    </w:p>
    <w:p w14:paraId="522D40B0" w14:textId="0B1DE17B" w:rsidR="00FD2FAE" w:rsidRDefault="00FD2FAE">
      <w:pPr>
        <w:pStyle w:val="TOC4"/>
        <w:rPr>
          <w:rFonts w:asciiTheme="minorHAnsi" w:eastAsiaTheme="minorEastAsia" w:hAnsiTheme="minorHAnsi" w:cstheme="minorBidi"/>
          <w:kern w:val="2"/>
          <w:sz w:val="22"/>
          <w:szCs w:val="22"/>
          <w14:ligatures w14:val="standardContextual"/>
        </w:rPr>
      </w:pPr>
      <w:r>
        <w:rPr>
          <w:lang w:eastAsia="ko-KR"/>
        </w:rPr>
        <w:t>C.2.4.2.2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_Toc161665763 \h </w:instrText>
      </w:r>
      <w:r>
        <w:fldChar w:fldCharType="separate"/>
      </w:r>
      <w:r>
        <w:t>199</w:t>
      </w:r>
      <w:r>
        <w:fldChar w:fldCharType="end"/>
      </w:r>
    </w:p>
    <w:p w14:paraId="2D177369" w14:textId="3DC8BB0F" w:rsidR="00FD2FAE" w:rsidRDefault="00FD2FAE">
      <w:pPr>
        <w:pStyle w:val="TOC4"/>
        <w:rPr>
          <w:rFonts w:asciiTheme="minorHAnsi" w:eastAsiaTheme="minorEastAsia" w:hAnsiTheme="minorHAnsi" w:cstheme="minorBidi"/>
          <w:kern w:val="2"/>
          <w:sz w:val="22"/>
          <w:szCs w:val="22"/>
          <w14:ligatures w14:val="standardContextual"/>
        </w:rPr>
      </w:pPr>
      <w:r>
        <w:rPr>
          <w:lang w:eastAsia="ko-KR"/>
        </w:rPr>
        <w:t>C.2.4.2.3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_Toc161665764 \h </w:instrText>
      </w:r>
      <w:r>
        <w:fldChar w:fldCharType="separate"/>
      </w:r>
      <w:r>
        <w:t>200</w:t>
      </w:r>
      <w:r>
        <w:fldChar w:fldCharType="end"/>
      </w:r>
    </w:p>
    <w:p w14:paraId="77B343F4" w14:textId="79F77DD6" w:rsidR="00FD2FAE" w:rsidRDefault="00FD2FAE">
      <w:pPr>
        <w:pStyle w:val="TOC3"/>
        <w:rPr>
          <w:rFonts w:asciiTheme="minorHAnsi" w:eastAsiaTheme="minorEastAsia" w:hAnsiTheme="minorHAnsi" w:cstheme="minorBidi"/>
          <w:kern w:val="2"/>
          <w:sz w:val="22"/>
          <w:szCs w:val="22"/>
          <w14:ligatures w14:val="standardContextual"/>
        </w:rPr>
      </w:pPr>
      <w:r>
        <w:t>C.2.4.3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_Toc161665765 \h </w:instrText>
      </w:r>
      <w:r>
        <w:fldChar w:fldCharType="separate"/>
      </w:r>
      <w:r>
        <w:t>201</w:t>
      </w:r>
      <w:r>
        <w:fldChar w:fldCharType="end"/>
      </w:r>
    </w:p>
    <w:p w14:paraId="3342EC6A" w14:textId="1949FA37" w:rsidR="00FD2FAE" w:rsidRDefault="00FD2FAE">
      <w:pPr>
        <w:pStyle w:val="TOC4"/>
        <w:rPr>
          <w:rFonts w:asciiTheme="minorHAnsi" w:eastAsiaTheme="minorEastAsia" w:hAnsiTheme="minorHAnsi" w:cstheme="minorBidi"/>
          <w:kern w:val="2"/>
          <w:sz w:val="22"/>
          <w:szCs w:val="22"/>
          <w14:ligatures w14:val="standardContextual"/>
        </w:rPr>
      </w:pPr>
      <w:r>
        <w:t>C.2.4.3.1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_Toc161665766 \h </w:instrText>
      </w:r>
      <w:r>
        <w:fldChar w:fldCharType="separate"/>
      </w:r>
      <w:r>
        <w:t>201</w:t>
      </w:r>
      <w:r>
        <w:fldChar w:fldCharType="end"/>
      </w:r>
    </w:p>
    <w:p w14:paraId="29747341" w14:textId="73D87055" w:rsidR="00FD2FAE" w:rsidRDefault="00FD2FAE">
      <w:pPr>
        <w:pStyle w:val="TOC4"/>
        <w:rPr>
          <w:rFonts w:asciiTheme="minorHAnsi" w:eastAsiaTheme="minorEastAsia" w:hAnsiTheme="minorHAnsi" w:cstheme="minorBidi"/>
          <w:kern w:val="2"/>
          <w:sz w:val="22"/>
          <w:szCs w:val="22"/>
          <w14:ligatures w14:val="standardContextual"/>
        </w:rPr>
      </w:pPr>
      <w:r>
        <w:t>C.2.4.3.2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_Toc161665767 \h </w:instrText>
      </w:r>
      <w:r>
        <w:fldChar w:fldCharType="separate"/>
      </w:r>
      <w:r>
        <w:t>202</w:t>
      </w:r>
      <w:r>
        <w:fldChar w:fldCharType="end"/>
      </w:r>
    </w:p>
    <w:p w14:paraId="737648CC" w14:textId="04E1C808" w:rsidR="00FD2FAE" w:rsidRDefault="00FD2FAE">
      <w:pPr>
        <w:pStyle w:val="TOC4"/>
        <w:rPr>
          <w:rFonts w:asciiTheme="minorHAnsi" w:eastAsiaTheme="minorEastAsia" w:hAnsiTheme="minorHAnsi" w:cstheme="minorBidi"/>
          <w:kern w:val="2"/>
          <w:sz w:val="22"/>
          <w:szCs w:val="22"/>
          <w14:ligatures w14:val="standardContextual"/>
        </w:rPr>
      </w:pPr>
      <w:r>
        <w:rPr>
          <w:lang w:eastAsia="ko-KR"/>
        </w:rPr>
        <w:t>C.2.4.3.3</w:t>
      </w:r>
      <w:r>
        <w:rPr>
          <w:rFonts w:asciiTheme="minorHAnsi" w:eastAsiaTheme="minorEastAsia" w:hAnsiTheme="minorHAnsi" w:cstheme="minorBidi"/>
          <w:kern w:val="2"/>
          <w:sz w:val="22"/>
          <w:szCs w:val="22"/>
          <w14:ligatures w14:val="standardContextual"/>
        </w:rPr>
        <w:tab/>
      </w:r>
      <w:r>
        <w:rPr>
          <w:lang w:eastAsia="ko-KR"/>
        </w:rPr>
        <w:t>Spatial correlation matrices at NCR-MT and gNB sides</w:t>
      </w:r>
      <w:r>
        <w:tab/>
      </w:r>
      <w:r>
        <w:fldChar w:fldCharType="begin"/>
      </w:r>
      <w:r>
        <w:instrText xml:space="preserve"> PAGEREF _Toc161665768 \h </w:instrText>
      </w:r>
      <w:r>
        <w:fldChar w:fldCharType="separate"/>
      </w:r>
      <w:r>
        <w:t>203</w:t>
      </w:r>
      <w:r>
        <w:fldChar w:fldCharType="end"/>
      </w:r>
    </w:p>
    <w:p w14:paraId="1BD39F31" w14:textId="15DDBD6C" w:rsidR="00FD2FAE" w:rsidRDefault="00FD2FAE">
      <w:pPr>
        <w:pStyle w:val="TOC5"/>
        <w:rPr>
          <w:rFonts w:asciiTheme="minorHAnsi" w:eastAsiaTheme="minorEastAsia" w:hAnsiTheme="minorHAnsi" w:cstheme="minorBidi"/>
          <w:kern w:val="2"/>
          <w:sz w:val="22"/>
          <w:szCs w:val="22"/>
          <w14:ligatures w14:val="standardContextual"/>
        </w:rPr>
      </w:pPr>
      <w:r>
        <w:t>C.2.4.3.3.1</w:t>
      </w:r>
      <w:r>
        <w:rPr>
          <w:rFonts w:asciiTheme="minorHAnsi" w:eastAsiaTheme="minorEastAsia" w:hAnsiTheme="minorHAnsi" w:cstheme="minorBidi"/>
          <w:kern w:val="2"/>
          <w:sz w:val="22"/>
          <w:szCs w:val="22"/>
          <w14:ligatures w14:val="standardContextual"/>
        </w:rPr>
        <w:tab/>
      </w:r>
      <w:r>
        <w:t>Spatial correlation matrices at NCR-MT side</w:t>
      </w:r>
      <w:r>
        <w:tab/>
      </w:r>
      <w:r>
        <w:fldChar w:fldCharType="begin"/>
      </w:r>
      <w:r>
        <w:instrText xml:space="preserve"> PAGEREF _Toc161665769 \h </w:instrText>
      </w:r>
      <w:r>
        <w:fldChar w:fldCharType="separate"/>
      </w:r>
      <w:r>
        <w:t>203</w:t>
      </w:r>
      <w:r>
        <w:fldChar w:fldCharType="end"/>
      </w:r>
    </w:p>
    <w:p w14:paraId="208ECFA1" w14:textId="577DF1C5" w:rsidR="00FD2FAE" w:rsidRDefault="00FD2FAE">
      <w:pPr>
        <w:pStyle w:val="TOC5"/>
        <w:rPr>
          <w:rFonts w:asciiTheme="minorHAnsi" w:eastAsiaTheme="minorEastAsia" w:hAnsiTheme="minorHAnsi" w:cstheme="minorBidi"/>
          <w:kern w:val="2"/>
          <w:sz w:val="22"/>
          <w:szCs w:val="22"/>
          <w14:ligatures w14:val="standardContextual"/>
        </w:rPr>
      </w:pPr>
      <w:r>
        <w:t>C.2.4.3.3.2</w:t>
      </w:r>
      <w:r>
        <w:rPr>
          <w:rFonts w:asciiTheme="minorHAnsi" w:eastAsiaTheme="minorEastAsia" w:hAnsiTheme="minorHAnsi" w:cstheme="minorBidi"/>
          <w:kern w:val="2"/>
          <w:sz w:val="22"/>
          <w:szCs w:val="22"/>
          <w14:ligatures w14:val="standardContextual"/>
        </w:rPr>
        <w:tab/>
      </w:r>
      <w:r>
        <w:t>Spatial correlation matrices at gNB side</w:t>
      </w:r>
      <w:r>
        <w:tab/>
      </w:r>
      <w:r>
        <w:fldChar w:fldCharType="begin"/>
      </w:r>
      <w:r>
        <w:instrText xml:space="preserve"> PAGEREF _Toc161665770 \h </w:instrText>
      </w:r>
      <w:r>
        <w:fldChar w:fldCharType="separate"/>
      </w:r>
      <w:r>
        <w:t>203</w:t>
      </w:r>
      <w:r>
        <w:fldChar w:fldCharType="end"/>
      </w:r>
    </w:p>
    <w:p w14:paraId="21C00924" w14:textId="74F6F5EE" w:rsidR="00FD2FAE" w:rsidRDefault="00FD2FAE">
      <w:pPr>
        <w:pStyle w:val="TOC4"/>
        <w:rPr>
          <w:rFonts w:asciiTheme="minorHAnsi" w:eastAsiaTheme="minorEastAsia" w:hAnsiTheme="minorHAnsi" w:cstheme="minorBidi"/>
          <w:kern w:val="2"/>
          <w:sz w:val="22"/>
          <w:szCs w:val="22"/>
          <w14:ligatures w14:val="standardContextual"/>
        </w:rPr>
      </w:pPr>
      <w:r>
        <w:rPr>
          <w:lang w:eastAsia="ko-KR"/>
        </w:rPr>
        <w:t>C.2.4.3.4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_Toc161665771 \h </w:instrText>
      </w:r>
      <w:r>
        <w:fldChar w:fldCharType="separate"/>
      </w:r>
      <w:r>
        <w:t>203</w:t>
      </w:r>
      <w:r>
        <w:fldChar w:fldCharType="end"/>
      </w:r>
    </w:p>
    <w:p w14:paraId="5F2B5FA6" w14:textId="4B785321" w:rsidR="00FD2FAE" w:rsidRDefault="00FD2FAE">
      <w:pPr>
        <w:pStyle w:val="TOC4"/>
        <w:rPr>
          <w:rFonts w:asciiTheme="minorHAnsi" w:eastAsiaTheme="minorEastAsia" w:hAnsiTheme="minorHAnsi" w:cstheme="minorBidi"/>
          <w:kern w:val="2"/>
          <w:sz w:val="22"/>
          <w:szCs w:val="22"/>
          <w14:ligatures w14:val="standardContextual"/>
        </w:rPr>
      </w:pPr>
      <w:r>
        <w:t>C.2.4.3.5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_Toc161665772 \h </w:instrText>
      </w:r>
      <w:r>
        <w:fldChar w:fldCharType="separate"/>
      </w:r>
      <w:r>
        <w:t>203</w:t>
      </w:r>
      <w:r>
        <w:fldChar w:fldCharType="end"/>
      </w:r>
    </w:p>
    <w:p w14:paraId="1E015EA4" w14:textId="40A8E7D5" w:rsidR="00FD2FAE" w:rsidRDefault="00FD2FAE">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Physical signals, channels mapping and precoding</w:t>
      </w:r>
      <w:r>
        <w:tab/>
      </w:r>
      <w:r>
        <w:fldChar w:fldCharType="begin"/>
      </w:r>
      <w:r>
        <w:instrText xml:space="preserve"> PAGEREF _Toc161665773 \h </w:instrText>
      </w:r>
      <w:r>
        <w:fldChar w:fldCharType="separate"/>
      </w:r>
      <w:r>
        <w:t>205</w:t>
      </w:r>
      <w:r>
        <w:fldChar w:fldCharType="end"/>
      </w:r>
    </w:p>
    <w:p w14:paraId="35986C4E" w14:textId="5DB7444D" w:rsidR="00FD2FAE" w:rsidRDefault="00FD2FAE">
      <w:pPr>
        <w:pStyle w:val="TOC2"/>
        <w:rPr>
          <w:rFonts w:asciiTheme="minorHAnsi" w:eastAsiaTheme="minorEastAsia" w:hAnsiTheme="minorHAnsi" w:cstheme="minorBidi"/>
          <w:kern w:val="2"/>
          <w:sz w:val="22"/>
          <w:szCs w:val="22"/>
          <w14:ligatures w14:val="standardContextual"/>
        </w:rPr>
      </w:pPr>
      <w:r>
        <w:t>C.3.1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_Toc161665774 \h </w:instrText>
      </w:r>
      <w:r>
        <w:fldChar w:fldCharType="separate"/>
      </w:r>
      <w:r>
        <w:t>205</w:t>
      </w:r>
      <w:r>
        <w:fldChar w:fldCharType="end"/>
      </w:r>
    </w:p>
    <w:p w14:paraId="337FC50D" w14:textId="338FCF30" w:rsidR="00FD2FAE" w:rsidRDefault="00FD2FAE">
      <w:pPr>
        <w:pStyle w:val="TOC8"/>
        <w:rPr>
          <w:rFonts w:asciiTheme="minorHAnsi" w:eastAsiaTheme="minorEastAsia" w:hAnsiTheme="minorHAnsi" w:cstheme="minorBidi"/>
          <w:b w:val="0"/>
          <w:kern w:val="2"/>
          <w:szCs w:val="22"/>
          <w14:ligatures w14:val="standardContextual"/>
        </w:rPr>
      </w:pPr>
      <w:r>
        <w:t>Annex D (informative): Change history</w:t>
      </w:r>
      <w:r>
        <w:tab/>
      </w:r>
      <w:r>
        <w:fldChar w:fldCharType="begin"/>
      </w:r>
      <w:r>
        <w:instrText xml:space="preserve"> PAGEREF _Toc161665775 \h </w:instrText>
      </w:r>
      <w:r>
        <w:fldChar w:fldCharType="separate"/>
      </w:r>
      <w:r>
        <w:t>207</w:t>
      </w:r>
      <w:r>
        <w:fldChar w:fldCharType="end"/>
      </w:r>
    </w:p>
    <w:p w14:paraId="6C5507A2" w14:textId="535B7D3B" w:rsidR="00080512" w:rsidRPr="004D3578" w:rsidRDefault="00FD2FAE">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C5507A5" w14:textId="77777777" w:rsidR="00080512" w:rsidRPr="004D3578" w:rsidRDefault="00080512">
      <w:r w:rsidRPr="004D3578">
        <w:t>Thi</w:t>
      </w:r>
      <w:r w:rsidRPr="000C243E">
        <w:t xml:space="preserve">s Technical </w:t>
      </w:r>
      <w:bookmarkStart w:id="32" w:name="spectype3"/>
      <w:r w:rsidRPr="000C243E">
        <w:t>Specification</w:t>
      </w:r>
      <w:bookmarkEnd w:id="32"/>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3" w:name="introduction"/>
      <w:bookmarkEnd w:id="33"/>
      <w:r w:rsidRPr="004D3578">
        <w:br w:type="page"/>
      </w:r>
      <w:bookmarkStart w:id="34" w:name="scope"/>
      <w:bookmarkStart w:id="35" w:name="_Toc97737173"/>
      <w:bookmarkStart w:id="36" w:name="_Toc106094063"/>
      <w:bookmarkStart w:id="37" w:name="_Toc114252838"/>
      <w:bookmarkStart w:id="38" w:name="_Toc123045966"/>
      <w:bookmarkStart w:id="39" w:name="_Toc124157507"/>
      <w:bookmarkStart w:id="40" w:name="_Toc124258900"/>
      <w:bookmarkStart w:id="41" w:name="_Toc124259044"/>
      <w:bookmarkStart w:id="42" w:name="_Toc130585801"/>
      <w:bookmarkStart w:id="43" w:name="_Toc130586812"/>
      <w:bookmarkStart w:id="44" w:name="_Toc137461978"/>
      <w:bookmarkStart w:id="45" w:name="_Toc138883787"/>
      <w:bookmarkStart w:id="46" w:name="_Toc138883931"/>
      <w:bookmarkStart w:id="47" w:name="_Toc145426828"/>
      <w:bookmarkStart w:id="48" w:name="_Toc155427972"/>
      <w:bookmarkStart w:id="49" w:name="_Toc155780990"/>
      <w:bookmarkStart w:id="50" w:name="_Toc161665289"/>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6C5507C5" w14:textId="3C8D7F8B"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NR</w:t>
      </w:r>
      <w:r w:rsidRPr="009D54BB">
        <w:rPr>
          <w:rFonts w:cs="v5.0.0"/>
        </w:rPr>
        <w:t xml:space="preserve"> Repeater</w:t>
      </w:r>
      <w:r w:rsidRPr="009D54BB">
        <w:rPr>
          <w:rFonts w:eastAsia="SimSun" w:cs="v5.0.0" w:hint="eastAsia"/>
          <w:lang w:val="en-US" w:eastAsia="zh-CN"/>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1" w:name="references"/>
      <w:bookmarkStart w:id="52" w:name="_Toc97737174"/>
      <w:bookmarkStart w:id="53" w:name="_Toc106094064"/>
      <w:bookmarkStart w:id="54" w:name="_Toc114252839"/>
      <w:bookmarkStart w:id="55" w:name="_Toc123045967"/>
      <w:bookmarkStart w:id="56" w:name="_Toc124157508"/>
      <w:bookmarkStart w:id="57" w:name="_Toc124258901"/>
      <w:bookmarkStart w:id="58" w:name="_Toc124259045"/>
      <w:bookmarkStart w:id="59" w:name="_Toc130585802"/>
      <w:bookmarkStart w:id="60" w:name="_Toc130586813"/>
      <w:bookmarkStart w:id="61" w:name="_Toc137461979"/>
      <w:bookmarkStart w:id="62" w:name="_Toc138883788"/>
      <w:bookmarkStart w:id="63" w:name="_Toc138883932"/>
      <w:bookmarkStart w:id="64" w:name="_Toc145426829"/>
      <w:bookmarkStart w:id="65" w:name="_Toc155427973"/>
      <w:bookmarkStart w:id="66" w:name="_Toc155780991"/>
      <w:bookmarkStart w:id="67" w:name="_Toc161665290"/>
      <w:bookmarkEnd w:id="51"/>
      <w:r w:rsidRPr="004D3578">
        <w:t>2</w:t>
      </w:r>
      <w:r w:rsidRPr="004D3578">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77777777" w:rsidR="00AA6B86" w:rsidRPr="00D70951" w:rsidRDefault="00AA6B86" w:rsidP="00AA6B86">
      <w:pPr>
        <w:pStyle w:val="EX"/>
        <w:rPr>
          <w:rFonts w:eastAsiaTheme="minorEastAsia" w:cs="Arial"/>
          <w:szCs w:val="34"/>
          <w:lang w:eastAsia="zh-CN"/>
        </w:rPr>
      </w:pPr>
    </w:p>
    <w:p w14:paraId="6C5507DF" w14:textId="77777777" w:rsidR="00080512" w:rsidRPr="004D3578" w:rsidRDefault="00080512">
      <w:pPr>
        <w:pStyle w:val="Heading1"/>
      </w:pPr>
      <w:bookmarkStart w:id="68" w:name="definitions"/>
      <w:bookmarkStart w:id="69" w:name="_Toc97737175"/>
      <w:bookmarkStart w:id="70" w:name="_Toc106094065"/>
      <w:bookmarkStart w:id="71" w:name="_Toc114252840"/>
      <w:bookmarkStart w:id="72" w:name="_Toc123045968"/>
      <w:bookmarkStart w:id="73" w:name="_Toc124157509"/>
      <w:bookmarkStart w:id="74" w:name="_Toc124258902"/>
      <w:bookmarkStart w:id="75" w:name="_Toc124259046"/>
      <w:bookmarkStart w:id="76" w:name="_Toc130585803"/>
      <w:bookmarkStart w:id="77" w:name="_Toc130586814"/>
      <w:bookmarkStart w:id="78" w:name="_Toc137461980"/>
      <w:bookmarkStart w:id="79" w:name="_Toc138883789"/>
      <w:bookmarkStart w:id="80" w:name="_Toc138883933"/>
      <w:bookmarkStart w:id="81" w:name="_Toc145426830"/>
      <w:bookmarkStart w:id="82" w:name="_Toc155427974"/>
      <w:bookmarkStart w:id="83" w:name="_Toc155780992"/>
      <w:bookmarkStart w:id="84" w:name="_Toc161665291"/>
      <w:bookmarkEnd w:id="68"/>
      <w:r w:rsidRPr="004D3578">
        <w:t>3</w:t>
      </w:r>
      <w:r w:rsidRPr="004D3578">
        <w:tab/>
        <w:t>Definitions</w:t>
      </w:r>
      <w:r w:rsidR="00602AEA">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C5507E0" w14:textId="77777777" w:rsidR="00080512" w:rsidRPr="004D3578" w:rsidRDefault="00080512">
      <w:pPr>
        <w:pStyle w:val="Heading2"/>
        <w:rPr>
          <w:lang w:eastAsia="zh-CN"/>
        </w:rPr>
      </w:pPr>
      <w:bookmarkStart w:id="85" w:name="_Toc97737176"/>
      <w:bookmarkStart w:id="86" w:name="_Toc106094066"/>
      <w:bookmarkStart w:id="87" w:name="_Toc114252841"/>
      <w:bookmarkStart w:id="88" w:name="_Toc123045969"/>
      <w:bookmarkStart w:id="89" w:name="_Toc124157510"/>
      <w:bookmarkStart w:id="90" w:name="_Toc124258903"/>
      <w:bookmarkStart w:id="91" w:name="_Toc124259047"/>
      <w:bookmarkStart w:id="92" w:name="_Toc130585804"/>
      <w:bookmarkStart w:id="93" w:name="_Toc130586815"/>
      <w:bookmarkStart w:id="94" w:name="_Toc137461981"/>
      <w:bookmarkStart w:id="95" w:name="_Toc138883790"/>
      <w:bookmarkStart w:id="96" w:name="_Toc138883934"/>
      <w:bookmarkStart w:id="97" w:name="_Toc145426831"/>
      <w:bookmarkStart w:id="98" w:name="_Toc155427975"/>
      <w:bookmarkStart w:id="99" w:name="_Toc155780993"/>
      <w:bookmarkStart w:id="100" w:name="_Toc161665292"/>
      <w:r w:rsidRPr="004D3578">
        <w:t>3.1</w:t>
      </w:r>
      <w:r w:rsidRPr="004D3578">
        <w:tab/>
      </w:r>
      <w:r w:rsidR="00C51D6E">
        <w:rPr>
          <w:rFonts w:hint="eastAsia"/>
          <w:lang w:eastAsia="zh-CN"/>
        </w:rP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01" w:name="_Hlk490252228"/>
      <w:bookmarkStart w:id="102"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03"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03"/>
    </w:p>
    <w:p w14:paraId="6C5507E8" w14:textId="1E252FD1" w:rsidR="00376C5D" w:rsidRPr="00F95B02" w:rsidRDefault="00376C5D" w:rsidP="00376C5D">
      <w:r>
        <w:rPr>
          <w:b/>
          <w:bCs/>
        </w:rPr>
        <w:lastRenderedPageBreak/>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04" w:name="_Toc97737177"/>
      <w:bookmarkEnd w:id="101"/>
      <w:bookmarkEnd w:id="102"/>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3A27ADF6" w14:textId="77777777" w:rsidR="00725029" w:rsidRDefault="00725029" w:rsidP="00725029">
      <w:r>
        <w:t xml:space="preserve">NCR type 1-C: NCR-MT or NCR-Fwd at FR1 with a </w:t>
      </w:r>
      <w:r w:rsidRPr="001B4447">
        <w:rPr>
          <w:i/>
          <w:iCs/>
        </w:rPr>
        <w:t>requirement set</w:t>
      </w:r>
      <w:r>
        <w:t xml:space="preserve"> consisting only of conducted requirements defined at individual antenna connectors.</w:t>
      </w:r>
    </w:p>
    <w:p w14:paraId="1F4992C2" w14:textId="77777777" w:rsidR="00725029" w:rsidRDefault="00725029" w:rsidP="00725029">
      <w:r>
        <w:t>NCR</w:t>
      </w:r>
      <w:r w:rsidRPr="00E856BE">
        <w:t xml:space="preserve"> type 1-H: </w:t>
      </w:r>
      <w:r>
        <w:t>NCR-MT or NCR-Fwd</w:t>
      </w:r>
      <w:r w:rsidRPr="00E856BE">
        <w:t xml:space="preserve"> operating at FR1 with a </w:t>
      </w:r>
      <w:r w:rsidRPr="001B4447">
        <w:rPr>
          <w:i/>
          <w:iCs/>
        </w:rPr>
        <w:t>requirement set</w:t>
      </w:r>
      <w:r w:rsidRPr="00E856BE">
        <w:t xml:space="preserve"> consisting of conducted requirements defined at individual TAB connectors and OTA requirements defined at RIB</w:t>
      </w:r>
      <w:r>
        <w:t>.</w:t>
      </w:r>
    </w:p>
    <w:p w14:paraId="16179DE0" w14:textId="04CF77A2" w:rsidR="00725029" w:rsidRPr="00A778BD" w:rsidRDefault="00725029" w:rsidP="00725029">
      <w:r>
        <w:t>NCR type 2-O: NCR-MT or NCR-</w:t>
      </w:r>
      <w:r>
        <w:rPr>
          <w:rFonts w:hint="eastAsia"/>
          <w:lang w:eastAsia="ja-JP"/>
        </w:rPr>
        <w:t>Fwd</w:t>
      </w:r>
      <w:r>
        <w:t xml:space="preserve"> operating at FR2 with a </w:t>
      </w:r>
      <w:r w:rsidRPr="001B4447">
        <w:rPr>
          <w:i/>
          <w:iCs/>
        </w:rPr>
        <w:t>requirement set</w:t>
      </w:r>
      <w:r>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lastRenderedPageBreak/>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74DD77ED" w14:textId="77777777" w:rsidR="002A151F" w:rsidRPr="00A778BD" w:rsidRDefault="002A151F" w:rsidP="002A151F">
      <w:pPr>
        <w:rPr>
          <w:color w:val="000000" w:themeColor="text1"/>
        </w:rPr>
      </w:pPr>
      <w:r w:rsidRPr="00A778BD">
        <w:rPr>
          <w:b/>
          <w:color w:val="000000" w:themeColor="text1"/>
        </w:rPr>
        <w:t>Repeater type 1-C</w:t>
      </w:r>
      <w:r w:rsidRPr="00A778BD">
        <w:rPr>
          <w:color w:val="000000" w:themeColor="text1"/>
        </w:rPr>
        <w:t>:</w:t>
      </w:r>
      <w:r>
        <w:rPr>
          <w:color w:val="000000" w:themeColor="text1"/>
        </w:rPr>
        <w:t xml:space="preserve"> </w:t>
      </w:r>
      <w:r w:rsidRPr="00A778BD">
        <w:rPr>
          <w:color w:val="000000" w:themeColor="text1"/>
        </w:rPr>
        <w:t xml:space="preserve">Repeater operating at FR1 with a requirement set consisting only of conducted requirements defined at individual </w:t>
      </w:r>
      <w:r w:rsidRPr="00A778BD">
        <w:rPr>
          <w:i/>
          <w:color w:val="000000" w:themeColor="text1"/>
        </w:rPr>
        <w:t>antenna connectors</w:t>
      </w:r>
      <w:r w:rsidRPr="00A778BD">
        <w:rPr>
          <w:color w:val="000000" w:themeColor="text1"/>
        </w:rPr>
        <w:t>.</w:t>
      </w:r>
    </w:p>
    <w:p w14:paraId="2071FC4F" w14:textId="75450522" w:rsidR="00A778BD" w:rsidRPr="00A778BD" w:rsidRDefault="00A778BD" w:rsidP="00A778BD">
      <w:pPr>
        <w:rPr>
          <w:color w:val="000000" w:themeColor="text1"/>
        </w:rPr>
      </w:pPr>
      <w:r w:rsidRPr="00A778BD">
        <w:rPr>
          <w:rFonts w:cs="v5.0.0"/>
          <w:b/>
          <w:snapToGrid w:val="0"/>
          <w:color w:val="000000" w:themeColor="text1"/>
          <w:lang w:eastAsia="zh-CN"/>
        </w:rPr>
        <w:t>Repeater type 2-O:</w:t>
      </w:r>
      <w:r w:rsidRPr="00A778BD">
        <w:rPr>
          <w:rFonts w:cs="v5.0.0"/>
          <w:snapToGrid w:val="0"/>
          <w:color w:val="000000" w:themeColor="text1"/>
          <w:lang w:eastAsia="zh-CN"/>
        </w:rPr>
        <w:t xml:space="preserve"> </w:t>
      </w:r>
      <w:r w:rsidRPr="00A778BD">
        <w:rPr>
          <w:color w:val="000000" w:themeColor="text1"/>
        </w:rPr>
        <w:t>Repeater operating at FR2 with a requirement set consisting only of OTA requirements defined at the RIB</w:t>
      </w:r>
    </w:p>
    <w:p w14:paraId="4FE93199" w14:textId="77777777" w:rsidR="00A778BD" w:rsidRPr="00A778BD" w:rsidRDefault="00A778BD" w:rsidP="00A778BD">
      <w:pPr>
        <w:rPr>
          <w:i/>
          <w:lang w:eastAsia="sv-SE"/>
        </w:rPr>
      </w:pPr>
      <w:r w:rsidRPr="00A778BD">
        <w:rPr>
          <w:b/>
          <w:iCs/>
          <w:lang w:eastAsia="zh-CN"/>
        </w:rPr>
        <w:t>Requirement set</w:t>
      </w:r>
      <w:r w:rsidRPr="00A778BD">
        <w:rPr>
          <w:bCs/>
          <w:iCs/>
          <w:lang w:eastAsia="zh-CN"/>
        </w:rPr>
        <w:t xml:space="preserve">: </w:t>
      </w:r>
      <w:r w:rsidRPr="00A778BD">
        <w:rPr>
          <w:lang w:eastAsia="sv-SE"/>
        </w:rPr>
        <w:t xml:space="preserve">one of the NR requirements set as defined for </w:t>
      </w:r>
      <w:r w:rsidRPr="00A778BD">
        <w:rPr>
          <w:i/>
          <w:lang w:eastAsia="sv-SE"/>
        </w:rPr>
        <w:t>NR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lastRenderedPageBreak/>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05" w:name="_Toc106094067"/>
      <w:bookmarkStart w:id="106" w:name="_Toc114252842"/>
      <w:bookmarkStart w:id="107" w:name="_Toc123045970"/>
      <w:bookmarkStart w:id="108" w:name="_Toc124157511"/>
      <w:bookmarkStart w:id="109" w:name="_Toc124258904"/>
      <w:bookmarkStart w:id="110" w:name="_Toc124259048"/>
      <w:bookmarkStart w:id="111" w:name="_Toc130585805"/>
      <w:bookmarkStart w:id="112" w:name="_Toc130586816"/>
      <w:bookmarkStart w:id="113" w:name="_Toc137461982"/>
      <w:bookmarkStart w:id="114" w:name="_Toc138883791"/>
      <w:bookmarkStart w:id="115" w:name="_Toc138883935"/>
      <w:bookmarkStart w:id="116" w:name="_Toc145426832"/>
      <w:bookmarkStart w:id="117" w:name="_Toc155427976"/>
      <w:bookmarkStart w:id="118" w:name="_Toc155780994"/>
      <w:bookmarkStart w:id="119" w:name="_Toc161665293"/>
      <w:r w:rsidRPr="004D3578">
        <w:t>3.2</w:t>
      </w:r>
      <w:r w:rsidRPr="004D3578">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20"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38477D1B" w14:textId="1411E438" w:rsidR="006B3BDA" w:rsidRPr="007911AE" w:rsidRDefault="006B3BDA" w:rsidP="007911AE">
      <w:pPr>
        <w:pStyle w:val="EW"/>
      </w:pPr>
      <w:r>
        <w:t>P</w:t>
      </w:r>
      <w:r>
        <w:rPr>
          <w:vertAlign w:val="subscript"/>
        </w:rPr>
        <w:t>EM,n54,ind</w:t>
      </w:r>
      <w:r>
        <w:tab/>
        <w:t>Declared emission level for Band n54; ind = a, b, c, d, e, f</w:t>
      </w:r>
    </w:p>
    <w:p w14:paraId="0832A3E2" w14:textId="77777777" w:rsidR="007911AE" w:rsidRPr="007911AE" w:rsidRDefault="007911AE" w:rsidP="007911AE">
      <w:pPr>
        <w:pStyle w:val="EW"/>
        <w:rPr>
          <w:rFonts w:eastAsia="MS Mincho"/>
          <w:lang w:eastAsia="zh-CN"/>
        </w:rPr>
      </w:pPr>
      <w:r w:rsidRPr="007911AE">
        <w:rPr>
          <w:rFonts w:eastAsia="MS Mincho"/>
          <w:lang w:eastAsia="zh-CN"/>
        </w:rPr>
        <w:t>P</w:t>
      </w:r>
      <w:r w:rsidRPr="007911AE">
        <w:rPr>
          <w:rFonts w:eastAsia="MS Mincho"/>
          <w:vertAlign w:val="subscript"/>
          <w:lang w:eastAsia="zh-CN"/>
        </w:rPr>
        <w:t>rated,p,AC</w:t>
      </w:r>
      <w:r w:rsidRPr="007911AE">
        <w:rPr>
          <w:rFonts w:eastAsia="MS Mincho"/>
          <w:lang w:eastAsia="zh-CN"/>
        </w:rPr>
        <w:tab/>
        <w:t>Rated passband output power per antenna connector</w:t>
      </w:r>
    </w:p>
    <w:p w14:paraId="19C5DA6A" w14:textId="77777777" w:rsidR="007911AE" w:rsidRPr="007911AE" w:rsidRDefault="007911AE" w:rsidP="007911AE">
      <w:pPr>
        <w:pStyle w:val="EW"/>
        <w:rPr>
          <w:rFonts w:eastAsia="SimSun"/>
          <w:lang w:eastAsia="zh-CN"/>
        </w:rPr>
      </w:pPr>
      <w:r w:rsidRPr="007911AE">
        <w:rPr>
          <w:rFonts w:eastAsia="MS Mincho"/>
          <w:lang w:eastAsia="zh-CN"/>
        </w:rPr>
        <w:t>P</w:t>
      </w:r>
      <w:r w:rsidRPr="007911AE">
        <w:rPr>
          <w:rFonts w:eastAsia="MS Mincho"/>
          <w:vertAlign w:val="subscript"/>
          <w:lang w:eastAsia="zh-CN"/>
        </w:rPr>
        <w:t>rated,t,AC</w:t>
      </w:r>
      <w:r w:rsidRPr="007911AE">
        <w:rPr>
          <w:rFonts w:eastAsia="MS Mincho"/>
          <w:lang w:eastAsia="zh-CN"/>
        </w:rPr>
        <w:tab/>
        <w:t>Rated total output power declared per antenna connector</w:t>
      </w:r>
    </w:p>
    <w:p w14:paraId="2EAC56C0" w14:textId="77777777" w:rsidR="007911AE" w:rsidRPr="007911AE" w:rsidRDefault="007911AE" w:rsidP="007911AE">
      <w:pPr>
        <w:pStyle w:val="EW"/>
        <w:rPr>
          <w:rFonts w:eastAsia="SimSun"/>
          <w:lang w:eastAsia="zh-CN"/>
        </w:rPr>
      </w:pPr>
      <w:r w:rsidRPr="007911AE">
        <w:rPr>
          <w:rFonts w:eastAsia="MS Mincho"/>
        </w:rPr>
        <w:t>P</w:t>
      </w:r>
      <w:r w:rsidRPr="007911AE">
        <w:rPr>
          <w:rFonts w:eastAsia="MS Mincho"/>
          <w:vertAlign w:val="subscript"/>
        </w:rPr>
        <w:t xml:space="preserve">rated,p,EIRP </w:t>
      </w:r>
      <w:r w:rsidRPr="007911AE">
        <w:rPr>
          <w:rFonts w:eastAsia="MS Mincho"/>
          <w:vertAlign w:val="subscript"/>
        </w:rPr>
        <w:tab/>
      </w:r>
      <w:r w:rsidRPr="007911AE">
        <w:rPr>
          <w:rFonts w:eastAsia="MS Mincho"/>
          <w:lang w:eastAsia="zh-CN"/>
        </w:rPr>
        <w:t>Rated passband EIRP output power</w:t>
      </w:r>
    </w:p>
    <w:p w14:paraId="306D89C1" w14:textId="77777777" w:rsidR="007911AE" w:rsidRPr="007911AE" w:rsidRDefault="007911AE" w:rsidP="007911AE">
      <w:pPr>
        <w:pStyle w:val="EW"/>
        <w:rPr>
          <w:rFonts w:eastAsia="MS Mincho"/>
          <w:lang w:eastAsia="zh-CN"/>
        </w:rPr>
      </w:pPr>
      <w:r w:rsidRPr="007911AE">
        <w:rPr>
          <w:rFonts w:eastAsia="MS Mincho"/>
        </w:rPr>
        <w:t>P</w:t>
      </w:r>
      <w:r w:rsidRPr="007911AE">
        <w:rPr>
          <w:rFonts w:eastAsia="MS Mincho"/>
          <w:vertAlign w:val="subscript"/>
        </w:rPr>
        <w:t>rated,p,TRP</w:t>
      </w:r>
      <w:r w:rsidRPr="007911AE">
        <w:rPr>
          <w:rFonts w:eastAsia="MS Mincho"/>
          <w:vertAlign w:val="subscript"/>
        </w:rPr>
        <w:tab/>
      </w:r>
      <w:r w:rsidRPr="007911AE">
        <w:rPr>
          <w:rFonts w:eastAsia="MS Mincho"/>
          <w:lang w:eastAsia="zh-CN"/>
        </w:rPr>
        <w:t>Rated passband TRP output power declared per RIB</w:t>
      </w:r>
    </w:p>
    <w:p w14:paraId="754A8375" w14:textId="77777777" w:rsidR="007911AE" w:rsidRPr="007911AE" w:rsidRDefault="007911AE" w:rsidP="007911AE">
      <w:pPr>
        <w:pStyle w:val="EW"/>
        <w:rPr>
          <w:rFonts w:eastAsia="MS Mincho"/>
          <w:vertAlign w:val="subscript"/>
        </w:rPr>
      </w:pPr>
      <w:r w:rsidRPr="007911AE">
        <w:rPr>
          <w:rFonts w:eastAsia="MS Mincho"/>
        </w:rPr>
        <w:t>P</w:t>
      </w:r>
      <w:r w:rsidRPr="007911AE">
        <w:rPr>
          <w:rFonts w:eastAsia="MS Mincho"/>
          <w:vertAlign w:val="subscript"/>
        </w:rPr>
        <w:t>rated,t,TRP</w:t>
      </w:r>
      <w:r w:rsidRPr="007911AE">
        <w:rPr>
          <w:rFonts w:eastAsia="MS Mincho"/>
          <w:vertAlign w:val="subscript"/>
        </w:rPr>
        <w:tab/>
      </w:r>
      <w:r w:rsidRPr="007911AE">
        <w:rPr>
          <w:rFonts w:eastAsia="MS Mincho"/>
          <w:lang w:eastAsia="zh-CN"/>
        </w:rPr>
        <w:t>Rated total TRP output power declared per RIB</w:t>
      </w:r>
    </w:p>
    <w:p w14:paraId="0A82FDD6" w14:textId="2712C3DE" w:rsidR="007911AE" w:rsidRPr="007911AE" w:rsidRDefault="007911AE" w:rsidP="007911AE">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55E846A8" w14:textId="79A50B04" w:rsidR="007911AE" w:rsidRPr="007911AE" w:rsidRDefault="005F22CF" w:rsidP="005F22CF">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4AEB795E" w14:textId="77777777" w:rsidR="007911AE" w:rsidRPr="007911AE" w:rsidRDefault="007911AE" w:rsidP="007911AE">
      <w:pPr>
        <w:pStyle w:val="EW"/>
        <w:rPr>
          <w:i/>
          <w:lang w:eastAsia="zh-CN"/>
        </w:rPr>
      </w:pPr>
      <w:r w:rsidRPr="007911AE">
        <w:rPr>
          <w:lang w:eastAsia="zh-CN"/>
        </w:rPr>
        <w:t>P</w:t>
      </w:r>
      <w:r w:rsidRPr="007911AE">
        <w:rPr>
          <w:vertAlign w:val="subscript"/>
          <w:lang w:eastAsia="zh-CN"/>
        </w:rPr>
        <w:t>rated,out,FBWhigh</w:t>
      </w:r>
      <w:r w:rsidRPr="007911AE">
        <w:rPr>
          <w:vertAlign w:val="subscript"/>
          <w:lang w:eastAsia="zh-CN"/>
        </w:rPr>
        <w:tab/>
      </w:r>
      <w:r w:rsidRPr="007911AE">
        <w:rPr>
          <w:lang w:eastAsia="zh-CN"/>
        </w:rPr>
        <w:t xml:space="preserve">The </w:t>
      </w:r>
      <w:r w:rsidRPr="007911AE">
        <w:t>rated output EIRP</w:t>
      </w:r>
      <w:r w:rsidRPr="007911AE">
        <w:rPr>
          <w:i/>
        </w:rPr>
        <w:t xml:space="preserve"> </w:t>
      </w:r>
      <w:r w:rsidRPr="007911AE">
        <w:rPr>
          <w:lang w:eastAsia="zh-CN"/>
        </w:rPr>
        <w:t xml:space="preserve">for the higher supported frequency range </w:t>
      </w:r>
      <w:r w:rsidRPr="007911AE">
        <w:t>within supported</w:t>
      </w:r>
      <w:r w:rsidRPr="007911AE">
        <w:rPr>
          <w:i/>
        </w:rPr>
        <w:t xml:space="preserve"> operating band</w:t>
      </w:r>
      <w:r w:rsidRPr="007911AE">
        <w:rPr>
          <w:i/>
          <w:lang w:eastAsia="zh-CN"/>
        </w:rPr>
        <w:t>,</w:t>
      </w:r>
      <w:r w:rsidRPr="007911AE">
        <w:rPr>
          <w:lang w:eastAsia="zh-CN"/>
        </w:rPr>
        <w:t xml:space="preserve"> for which</w:t>
      </w:r>
      <w:r w:rsidRPr="007911AE">
        <w:rPr>
          <w:i/>
          <w:lang w:eastAsia="zh-CN"/>
        </w:rPr>
        <w:t xml:space="preserve"> fractional bandwidth </w:t>
      </w:r>
      <w:r w:rsidRPr="007911AE">
        <w:rPr>
          <w:lang w:eastAsia="zh-CN"/>
        </w:rPr>
        <w:t>support was declared</w:t>
      </w:r>
    </w:p>
    <w:p w14:paraId="63DDC467" w14:textId="49C63542" w:rsidR="007911AE" w:rsidRPr="007911AE" w:rsidRDefault="007911AE" w:rsidP="005F22CF">
      <w:pPr>
        <w:pStyle w:val="EW"/>
        <w:rPr>
          <w:lang w:eastAsia="ja-JP"/>
        </w:rPr>
      </w:pPr>
      <w:r w:rsidRPr="007911AE">
        <w:rPr>
          <w:lang w:eastAsia="zh-CN"/>
        </w:rPr>
        <w:t>P</w:t>
      </w:r>
      <w:r w:rsidRPr="007911AE">
        <w:rPr>
          <w:vertAlign w:val="subscript"/>
          <w:lang w:eastAsia="zh-CN"/>
        </w:rPr>
        <w:t>rated,out,FBWlow</w:t>
      </w:r>
      <w:r w:rsidRPr="007911AE">
        <w:rPr>
          <w:vertAlign w:val="subscript"/>
          <w:lang w:eastAsia="zh-CN"/>
        </w:rPr>
        <w:tab/>
      </w:r>
      <w:r w:rsidRPr="007911AE">
        <w:rPr>
          <w:lang w:eastAsia="zh-CN"/>
        </w:rPr>
        <w:t xml:space="preserve">The </w:t>
      </w:r>
      <w:r w:rsidRPr="007911AE">
        <w:t>rated output EIRP</w:t>
      </w:r>
      <w:r w:rsidRPr="007911AE">
        <w:rPr>
          <w:lang w:eastAsia="zh-CN"/>
        </w:rPr>
        <w:t xml:space="preserve"> for the lower supported frequency range </w:t>
      </w:r>
      <w:r w:rsidRPr="007911AE">
        <w:t xml:space="preserve">within supported </w:t>
      </w:r>
      <w:r w:rsidRPr="007911AE">
        <w:rPr>
          <w:i/>
        </w:rPr>
        <w:t>operating band</w:t>
      </w:r>
      <w:r w:rsidRPr="007911AE">
        <w:rPr>
          <w:i/>
          <w:lang w:eastAsia="zh-CN"/>
        </w:rPr>
        <w:t xml:space="preserve">, </w:t>
      </w:r>
      <w:r w:rsidRPr="007911AE">
        <w:rPr>
          <w:lang w:eastAsia="zh-CN"/>
        </w:rPr>
        <w:t>for which</w:t>
      </w:r>
      <w:r w:rsidRPr="007911AE">
        <w:rPr>
          <w:i/>
          <w:lang w:eastAsia="zh-CN"/>
        </w:rPr>
        <w:t xml:space="preserve"> fractional bandwidth </w:t>
      </w:r>
      <w:r w:rsidRPr="007911AE">
        <w:rPr>
          <w:lang w:eastAsia="zh-CN"/>
        </w:rPr>
        <w:t>support was declared</w:t>
      </w:r>
    </w:p>
    <w:p w14:paraId="07A6EBE6" w14:textId="77777777" w:rsidR="007911AE" w:rsidRPr="007911AE" w:rsidRDefault="007911AE" w:rsidP="007911AE">
      <w:pPr>
        <w:pStyle w:val="EW"/>
        <w:rPr>
          <w:rFonts w:eastAsia="SimSun"/>
          <w:lang w:eastAsia="zh-CN"/>
        </w:rPr>
      </w:pPr>
      <w:r w:rsidRPr="007911AE">
        <w:rPr>
          <w:rFonts w:eastAsia="MS Mincho"/>
        </w:rPr>
        <w:lastRenderedPageBreak/>
        <w:t>P</w:t>
      </w:r>
      <w:r w:rsidRPr="007911AE">
        <w:rPr>
          <w:rFonts w:eastAsia="MS Mincho"/>
          <w:vertAlign w:val="subscript"/>
        </w:rPr>
        <w:t>max,p,AC</w:t>
      </w:r>
      <w:r w:rsidRPr="007911AE">
        <w:rPr>
          <w:rFonts w:eastAsia="MS Mincho"/>
          <w:vertAlign w:val="subscript"/>
        </w:rPr>
        <w:tab/>
      </w:r>
      <w:r w:rsidRPr="007911AE">
        <w:rPr>
          <w:rFonts w:eastAsia="MS Mincho"/>
          <w:i/>
        </w:rPr>
        <w:t xml:space="preserve">Maximum passband output power </w:t>
      </w:r>
      <w:r w:rsidRPr="007911AE">
        <w:rPr>
          <w:rFonts w:eastAsia="MS Mincho"/>
        </w:rPr>
        <w:t>measured</w:t>
      </w:r>
      <w:r w:rsidRPr="007911AE">
        <w:rPr>
          <w:rFonts w:eastAsia="MS Mincho"/>
          <w:i/>
        </w:rPr>
        <w:t xml:space="preserve"> </w:t>
      </w:r>
      <w:r w:rsidRPr="007911AE">
        <w:rPr>
          <w:rFonts w:eastAsia="MS Mincho"/>
        </w:rPr>
        <w:t>per</w:t>
      </w:r>
      <w:r w:rsidRPr="007911AE">
        <w:rPr>
          <w:rFonts w:eastAsia="MS Mincho"/>
          <w:i/>
        </w:rPr>
        <w:t xml:space="preserve"> antenna connector</w:t>
      </w:r>
    </w:p>
    <w:p w14:paraId="107EAB4B" w14:textId="42A94943" w:rsidR="007911AE" w:rsidRPr="007911AE" w:rsidRDefault="007911AE" w:rsidP="007911AE">
      <w:pPr>
        <w:pStyle w:val="EW"/>
        <w:rPr>
          <w:rFonts w:eastAsia="MS Mincho" w:cs="v5.0.0"/>
        </w:rPr>
      </w:pPr>
      <w:r w:rsidRPr="007911AE">
        <w:rPr>
          <w:rFonts w:eastAsia="MS Mincho"/>
        </w:rPr>
        <w:t>P</w:t>
      </w:r>
      <w:r w:rsidRPr="007911AE">
        <w:rPr>
          <w:rFonts w:eastAsia="MS Mincho"/>
          <w:vertAlign w:val="subscript"/>
        </w:rPr>
        <w:t>max,p,EIRP</w:t>
      </w:r>
      <w:r w:rsidRPr="007911AE">
        <w:rPr>
          <w:rFonts w:eastAsia="MS Mincho"/>
          <w:vertAlign w:val="subscript"/>
        </w:rPr>
        <w:tab/>
      </w:r>
      <w:r w:rsidRPr="007911AE">
        <w:rPr>
          <w:rFonts w:eastAsia="MS Mincho"/>
          <w:i/>
          <w:lang w:eastAsia="zh-CN"/>
        </w:rPr>
        <w:t>M</w:t>
      </w:r>
      <w:r w:rsidRPr="007911AE">
        <w:rPr>
          <w:rFonts w:eastAsia="MS Mincho"/>
          <w:i/>
        </w:rPr>
        <w:t xml:space="preserve">aximum passband EIRP output power </w:t>
      </w:r>
      <w:r w:rsidRPr="007911AE">
        <w:rPr>
          <w:rFonts w:eastAsia="MS Mincho" w:cs="v5.0.0"/>
        </w:rPr>
        <w:t>when repeater is configured at the rated passband TRP output power (P</w:t>
      </w:r>
      <w:r w:rsidRPr="007911AE">
        <w:rPr>
          <w:rFonts w:eastAsia="MS Mincho" w:cs="v5.0.0"/>
          <w:vertAlign w:val="subscript"/>
        </w:rPr>
        <w:t>rated,p,TRP</w:t>
      </w:r>
      <w:r w:rsidRPr="007911AE">
        <w:rPr>
          <w:rFonts w:eastAsia="MS Mincho" w:cs="v5.0.0"/>
        </w:rPr>
        <w:t>)</w:t>
      </w:r>
    </w:p>
    <w:p w14:paraId="667E1C15" w14:textId="77777777" w:rsidR="007911AE" w:rsidRPr="007911AE" w:rsidRDefault="007911AE" w:rsidP="007911AE">
      <w:pPr>
        <w:pStyle w:val="EW"/>
        <w:rPr>
          <w:rFonts w:eastAsia="SimSun"/>
          <w:lang w:eastAsia="zh-CN"/>
        </w:rPr>
      </w:pPr>
      <w:r w:rsidRPr="007911AE">
        <w:rPr>
          <w:rFonts w:eastAsia="MS Mincho"/>
        </w:rPr>
        <w:t>P</w:t>
      </w:r>
      <w:r w:rsidRPr="009528E6">
        <w:rPr>
          <w:rFonts w:eastAsia="MS Mincho"/>
          <w:vertAlign w:val="subscript"/>
        </w:rPr>
        <w:t>max,p,TRP</w:t>
      </w:r>
      <w:r w:rsidRPr="007911AE">
        <w:rPr>
          <w:rFonts w:eastAsia="MS Mincho"/>
          <w:vertAlign w:val="subscript"/>
        </w:rPr>
        <w:tab/>
      </w:r>
      <w:r w:rsidRPr="007911AE">
        <w:rPr>
          <w:rFonts w:eastAsia="MS Mincho"/>
          <w:i/>
        </w:rPr>
        <w:t xml:space="preserve">Maximum passband TRP output power </w:t>
      </w:r>
      <w:r w:rsidRPr="007911AE">
        <w:rPr>
          <w:rFonts w:eastAsia="MS Mincho"/>
        </w:rPr>
        <w:t>measured</w:t>
      </w:r>
      <w:r w:rsidRPr="007911AE">
        <w:rPr>
          <w:rFonts w:eastAsia="MS Mincho"/>
          <w:i/>
        </w:rPr>
        <w:t xml:space="preserve"> </w:t>
      </w:r>
      <w:r w:rsidRPr="007911AE">
        <w:rPr>
          <w:rFonts w:eastAsia="MS Mincho"/>
        </w:rPr>
        <w:t>per RIB</w:t>
      </w:r>
    </w:p>
    <w:p w14:paraId="26437ED7" w14:textId="0DAEEE38" w:rsidR="007911AE" w:rsidRPr="007911AE" w:rsidRDefault="005F22CF" w:rsidP="007911AE">
      <w:pPr>
        <w:keepLines/>
        <w:spacing w:after="0"/>
        <w:ind w:left="1702" w:hanging="1418"/>
      </w:pPr>
      <w:r>
        <w:rPr>
          <w:rFonts w:eastAsia="SimSun"/>
        </w:rPr>
        <w:t>W</w:t>
      </w:r>
      <w:r>
        <w:rPr>
          <w:rFonts w:eastAsia="SimSun"/>
          <w:vertAlign w:val="subscript"/>
        </w:rPr>
        <w:t>gap</w:t>
      </w:r>
      <w:r>
        <w:rPr>
          <w:rFonts w:eastAsia="SimSun"/>
          <w:vertAlign w:val="subscript"/>
        </w:rPr>
        <w:tab/>
      </w:r>
      <w:r>
        <w:rPr>
          <w:rFonts w:eastAsia="SimSun"/>
          <w:i/>
        </w:rPr>
        <w:t>Inter passband Bandwidth gap</w:t>
      </w:r>
      <w:r>
        <w:rPr>
          <w:rFonts w:eastAsia="SimSun"/>
        </w:rPr>
        <w:t xml:space="preserve"> size</w:t>
      </w:r>
    </w:p>
    <w:p w14:paraId="6C550810" w14:textId="165BD7D8" w:rsidR="00080512" w:rsidRPr="004D3578" w:rsidRDefault="00080512">
      <w:pPr>
        <w:pStyle w:val="Heading2"/>
      </w:pPr>
      <w:bookmarkStart w:id="121" w:name="_Toc106094068"/>
      <w:bookmarkStart w:id="122" w:name="_Toc114252843"/>
      <w:bookmarkStart w:id="123" w:name="_Toc123045971"/>
      <w:bookmarkStart w:id="124" w:name="_Toc124157512"/>
      <w:bookmarkStart w:id="125" w:name="_Toc124258905"/>
      <w:bookmarkStart w:id="126" w:name="_Toc124259049"/>
      <w:bookmarkStart w:id="127" w:name="_Toc130585806"/>
      <w:bookmarkStart w:id="128" w:name="_Toc130586817"/>
      <w:bookmarkStart w:id="129" w:name="_Toc137461983"/>
      <w:bookmarkStart w:id="130" w:name="_Toc138883792"/>
      <w:bookmarkStart w:id="131" w:name="_Toc138883936"/>
      <w:bookmarkStart w:id="132" w:name="_Toc145426833"/>
      <w:bookmarkStart w:id="133" w:name="_Toc155427977"/>
      <w:bookmarkStart w:id="134" w:name="_Toc155780995"/>
      <w:bookmarkStart w:id="135" w:name="_Toc161665294"/>
      <w:r w:rsidRPr="004D3578">
        <w:t>3.3</w:t>
      </w:r>
      <w:r w:rsidRPr="004D3578">
        <w:tab/>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36" w:name="clause4"/>
      <w:bookmarkStart w:id="137" w:name="_Hlk494631454"/>
      <w:bookmarkStart w:id="138" w:name="_Toc97737179"/>
      <w:bookmarkEnd w:id="136"/>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Pr="007911AE" w:rsidRDefault="007911AE" w:rsidP="007911AE">
      <w:pPr>
        <w:pStyle w:val="EW"/>
        <w:rPr>
          <w:lang w:eastAsia="zh-CN"/>
        </w:rPr>
      </w:pPr>
      <w:r w:rsidRPr="007911AE">
        <w:t>RF</w:t>
      </w:r>
      <w:r w:rsidRPr="007911AE">
        <w:tab/>
        <w:t>Radio Frequency</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lastRenderedPageBreak/>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37"/>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39" w:name="_Toc106094069"/>
      <w:bookmarkStart w:id="140" w:name="_Toc114252844"/>
      <w:bookmarkStart w:id="141" w:name="_Toc123045972"/>
      <w:bookmarkStart w:id="142" w:name="_Toc124157513"/>
      <w:bookmarkStart w:id="143" w:name="_Toc124258906"/>
      <w:bookmarkStart w:id="144" w:name="_Toc124259050"/>
      <w:bookmarkStart w:id="145" w:name="_Toc130585807"/>
      <w:bookmarkStart w:id="146" w:name="_Toc130586818"/>
      <w:bookmarkStart w:id="147" w:name="_Toc137461984"/>
      <w:bookmarkStart w:id="148" w:name="_Toc138883793"/>
      <w:bookmarkStart w:id="149" w:name="_Toc138883937"/>
      <w:bookmarkStart w:id="150" w:name="_Toc145426834"/>
      <w:bookmarkStart w:id="151" w:name="_Toc155427978"/>
      <w:bookmarkStart w:id="152" w:name="_Toc155780996"/>
      <w:bookmarkStart w:id="153" w:name="_Toc161665295"/>
      <w:r w:rsidRPr="004D3578">
        <w:t>4</w:t>
      </w:r>
      <w:r w:rsidRPr="004D3578">
        <w:tab/>
      </w:r>
      <w:r w:rsidR="00224CEF">
        <w:rPr>
          <w:rFonts w:hint="eastAsia"/>
          <w:lang w:eastAsia="zh-CN"/>
        </w:rPr>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C55082A" w14:textId="77777777" w:rsidR="00080512" w:rsidRPr="004D3578" w:rsidRDefault="0065715A">
      <w:pPr>
        <w:pStyle w:val="Heading2"/>
      </w:pPr>
      <w:bookmarkStart w:id="154" w:name="_Toc97737180"/>
      <w:bookmarkStart w:id="155" w:name="_Toc106094070"/>
      <w:bookmarkStart w:id="156" w:name="_Toc114252845"/>
      <w:bookmarkStart w:id="157" w:name="_Toc123045973"/>
      <w:bookmarkStart w:id="158" w:name="_Toc124157514"/>
      <w:bookmarkStart w:id="159" w:name="_Toc124258907"/>
      <w:bookmarkStart w:id="160" w:name="_Toc124259051"/>
      <w:bookmarkStart w:id="161" w:name="_Toc130585808"/>
      <w:bookmarkStart w:id="162" w:name="_Toc130586819"/>
      <w:bookmarkStart w:id="163" w:name="_Toc137461985"/>
      <w:bookmarkStart w:id="164" w:name="_Toc138883794"/>
      <w:bookmarkStart w:id="165" w:name="_Toc138883938"/>
      <w:bookmarkStart w:id="166" w:name="_Toc145426835"/>
      <w:bookmarkStart w:id="167" w:name="_Toc155427979"/>
      <w:bookmarkStart w:id="168" w:name="_Toc155780997"/>
      <w:bookmarkStart w:id="169" w:name="_Toc161665296"/>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C55082B" w14:textId="77777777" w:rsidR="00BB2FD7" w:rsidRPr="00056702" w:rsidRDefault="00BB2FD7" w:rsidP="00BB2FD7">
      <w:bookmarkStart w:id="170"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71" w:name="_Toc97737181"/>
      <w:bookmarkStart w:id="172" w:name="_Toc106094071"/>
      <w:bookmarkStart w:id="173" w:name="_Toc114252846"/>
      <w:bookmarkStart w:id="174" w:name="_Toc123045974"/>
      <w:bookmarkStart w:id="175" w:name="_Toc124157515"/>
      <w:bookmarkStart w:id="176" w:name="_Toc124258908"/>
      <w:bookmarkStart w:id="177" w:name="_Toc124259052"/>
      <w:bookmarkStart w:id="178" w:name="_Toc130585809"/>
      <w:bookmarkStart w:id="179" w:name="_Toc130586820"/>
      <w:bookmarkStart w:id="180" w:name="_Toc137461986"/>
      <w:bookmarkStart w:id="181" w:name="_Toc138883795"/>
      <w:bookmarkStart w:id="182" w:name="_Toc138883939"/>
      <w:bookmarkStart w:id="183" w:name="_Toc145426836"/>
      <w:bookmarkStart w:id="184" w:name="_Toc155427980"/>
      <w:bookmarkStart w:id="185" w:name="_Toc155780998"/>
      <w:bookmarkStart w:id="186" w:name="_Toc161665297"/>
      <w:r>
        <w:t>4.</w:t>
      </w:r>
      <w:r w:rsidR="004D76D4">
        <w:rPr>
          <w:rFonts w:hint="eastAsia"/>
          <w:lang w:eastAsia="zh-CN"/>
        </w:rPr>
        <w:t>2</w:t>
      </w:r>
      <w:r w:rsidRPr="004D3578">
        <w:tab/>
      </w:r>
      <w:r>
        <w:rPr>
          <w:rFonts w:hint="eastAsia"/>
          <w:lang w:eastAsia="zh-CN"/>
        </w:rPr>
        <w:t>Conducted and radiated requirement reference points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C550830" w14:textId="77777777" w:rsidR="007608E8" w:rsidRPr="00F95B02" w:rsidRDefault="007608E8" w:rsidP="007608E8">
      <w:pPr>
        <w:pStyle w:val="Heading3"/>
      </w:pPr>
      <w:bookmarkStart w:id="187" w:name="_Toc97737182"/>
      <w:bookmarkStart w:id="188" w:name="_Toc106094072"/>
      <w:bookmarkStart w:id="189" w:name="_Toc114252847"/>
      <w:bookmarkStart w:id="190" w:name="_Toc123045975"/>
      <w:bookmarkStart w:id="191" w:name="_Toc124157516"/>
      <w:bookmarkStart w:id="192" w:name="_Toc124258909"/>
      <w:bookmarkStart w:id="193" w:name="_Toc124259053"/>
      <w:bookmarkStart w:id="194" w:name="_Toc130585810"/>
      <w:bookmarkStart w:id="195" w:name="_Toc130586821"/>
      <w:bookmarkStart w:id="196" w:name="_Toc137461987"/>
      <w:bookmarkStart w:id="197" w:name="_Toc138883796"/>
      <w:bookmarkStart w:id="198" w:name="_Toc138883940"/>
      <w:bookmarkStart w:id="199" w:name="_Toc145426837"/>
      <w:bookmarkStart w:id="200" w:name="_Toc155427981"/>
      <w:bookmarkStart w:id="201" w:name="_Toc155780999"/>
      <w:bookmarkStart w:id="202" w:name="_Toc161665298"/>
      <w:r w:rsidRPr="00F95B02">
        <w:t>4.</w:t>
      </w:r>
      <w:r w:rsidR="00F57FA1">
        <w:t>2</w:t>
      </w:r>
      <w:r w:rsidRPr="00F95B02">
        <w:t>.1</w:t>
      </w:r>
      <w:r w:rsidRPr="00F95B02">
        <w:tab/>
      </w:r>
      <w:r>
        <w:rPr>
          <w:rFonts w:hint="eastAsia"/>
          <w:i/>
        </w:rPr>
        <w:t>Repeater</w:t>
      </w:r>
      <w:r w:rsidRPr="00F95B02">
        <w:rPr>
          <w:i/>
        </w:rPr>
        <w:t xml:space="preserve"> type 1-C</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C550831" w14:textId="77777777" w:rsidR="007608E8" w:rsidRDefault="007608E8" w:rsidP="00846BF2">
      <w:r w:rsidRPr="00056702">
        <w:t xml:space="preserve">For </w:t>
      </w:r>
      <w:r w:rsidR="0026478B" w:rsidRPr="0026478B">
        <w:rPr>
          <w:i/>
          <w:iCs/>
        </w:rPr>
        <w:t>repeater type 1-C</w:t>
      </w:r>
      <w:r w:rsidRPr="00056702">
        <w:t xml:space="preserve">, the requirements are applied at the </w:t>
      </w:r>
      <w:r>
        <w:rPr>
          <w:rFonts w:hint="eastAsia"/>
        </w:rPr>
        <w:t>r</w:t>
      </w:r>
      <w:r w:rsidRPr="00056702">
        <w:rPr>
          <w:rFonts w:hint="eastAsia"/>
        </w:rPr>
        <w:t>epeater</w:t>
      </w:r>
      <w:r w:rsidRPr="00056702">
        <w:t xml:space="preserve"> </w:t>
      </w:r>
      <w:r w:rsidR="00D80EA8" w:rsidRPr="00D80EA8">
        <w:rPr>
          <w:i/>
        </w:rPr>
        <w:t>antenna connector</w:t>
      </w:r>
      <w:r w:rsidRPr="00056702">
        <w:t xml:space="preserve"> (</w:t>
      </w:r>
      <w:r>
        <w:rPr>
          <w:rFonts w:hint="eastAsia"/>
        </w:rPr>
        <w:t>BS-side connector or UE-side connector</w:t>
      </w:r>
      <w:r w:rsidRPr="00056702">
        <w:t xml:space="preserve">) for </w:t>
      </w:r>
      <w:r>
        <w:rPr>
          <w:rFonts w:hint="eastAsia"/>
        </w:rPr>
        <w:t>downlink</w:t>
      </w:r>
      <w:r w:rsidRPr="00056702">
        <w:t xml:space="preserve"> or </w:t>
      </w:r>
      <w:r>
        <w:rPr>
          <w:rFonts w:hint="eastAsia"/>
        </w:rPr>
        <w:t>uplink</w:t>
      </w:r>
      <w:r w:rsidRPr="00056702">
        <w:t xml:space="preserve"> for the configuration in normal operating conditions. </w:t>
      </w:r>
    </w:p>
    <w:p w14:paraId="6C550832" w14:textId="6C2C66ED" w:rsidR="00891884" w:rsidRDefault="00D77AC1" w:rsidP="007E5588">
      <w:pPr>
        <w:rPr>
          <w:lang w:eastAsia="zh-CN"/>
        </w:rPr>
      </w:pPr>
      <w:r>
        <w:rPr>
          <w:noProof/>
          <w:lang w:eastAsia="zh-CN"/>
        </w:rPr>
        <w:lastRenderedPageBreak/>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77777777" w:rsidR="007608E8" w:rsidRDefault="007608E8" w:rsidP="007608E8">
      <w:pPr>
        <w:pStyle w:val="TF"/>
      </w:pPr>
      <w:r w:rsidRPr="00F95B02">
        <w:t>Figure 4.</w:t>
      </w:r>
      <w:r w:rsidR="001057EF">
        <w:t>2</w:t>
      </w:r>
      <w:r w:rsidRPr="00F95B02">
        <w:t xml:space="preserve">.1-1: </w:t>
      </w:r>
      <w:r>
        <w:rPr>
          <w:rFonts w:hint="eastAsia"/>
          <w:i/>
          <w:lang w:eastAsia="zh-CN"/>
        </w:rPr>
        <w:t>Repeater</w:t>
      </w:r>
      <w:r w:rsidRPr="00F95B02">
        <w:rPr>
          <w:i/>
        </w:rPr>
        <w:t xml:space="preserve"> type 1-C</w:t>
      </w:r>
      <w:r w:rsidRPr="00F95B02">
        <w:t xml:space="preserve"> </w:t>
      </w:r>
      <w:r>
        <w:rPr>
          <w:rFonts w:hint="eastAsia"/>
          <w:lang w:eastAsia="zh-CN"/>
        </w:rPr>
        <w:t>downlink</w:t>
      </w:r>
      <w:r>
        <w:t xml:space="preserve"> and </w:t>
      </w:r>
      <w:r>
        <w:rPr>
          <w:rFonts w:hint="eastAsia"/>
          <w:lang w:eastAsia="zh-CN"/>
        </w:rPr>
        <w:t>uplink</w:t>
      </w:r>
      <w:r w:rsidRPr="00F95B02">
        <w:t xml:space="preserve"> interface</w:t>
      </w:r>
    </w:p>
    <w:p w14:paraId="78ADA2CE" w14:textId="77777777" w:rsidR="0080501F" w:rsidRDefault="0080501F" w:rsidP="0080501F">
      <w:pPr>
        <w:pStyle w:val="Heading3"/>
        <w:rPr>
          <w:lang w:eastAsia="zh-CN"/>
        </w:rPr>
      </w:pPr>
      <w:bookmarkStart w:id="203" w:name="_Toc11080"/>
      <w:bookmarkStart w:id="204" w:name="_Toc155427982"/>
      <w:bookmarkStart w:id="205" w:name="_Toc155781000"/>
      <w:bookmarkStart w:id="206" w:name="_Toc161665299"/>
      <w:r>
        <w:t>4.2.1</w:t>
      </w:r>
      <w:r>
        <w:rPr>
          <w:rFonts w:hint="eastAsia"/>
          <w:lang w:eastAsia="zh-CN"/>
        </w:rPr>
        <w:t>A</w:t>
      </w:r>
      <w:r>
        <w:tab/>
      </w:r>
      <w:r>
        <w:rPr>
          <w:rFonts w:hint="eastAsia"/>
          <w:lang w:eastAsia="zh-CN"/>
        </w:rPr>
        <w:t xml:space="preserve">Network controlled </w:t>
      </w:r>
      <w:r>
        <w:rPr>
          <w:rFonts w:hint="eastAsia"/>
        </w:rPr>
        <w:t>Repeater</w:t>
      </w:r>
      <w:r>
        <w:t xml:space="preserve"> type 1-</w:t>
      </w:r>
      <w:r>
        <w:rPr>
          <w:rFonts w:hint="eastAsia"/>
          <w:lang w:eastAsia="zh-CN"/>
        </w:rPr>
        <w:t>C</w:t>
      </w:r>
      <w:bookmarkEnd w:id="203"/>
      <w:bookmarkEnd w:id="204"/>
      <w:bookmarkEnd w:id="205"/>
      <w:bookmarkEnd w:id="206"/>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lastRenderedPageBreak/>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07" w:name="_Toc29369"/>
      <w:bookmarkStart w:id="208" w:name="_Toc155427983"/>
      <w:bookmarkStart w:id="209" w:name="_Toc155781001"/>
      <w:bookmarkStart w:id="210" w:name="_Toc161665300"/>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07"/>
      <w:bookmarkEnd w:id="208"/>
      <w:bookmarkEnd w:id="209"/>
      <w:bookmarkEnd w:id="210"/>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11" w:name="_Toc97737183"/>
      <w:bookmarkStart w:id="212" w:name="_Toc106094073"/>
      <w:bookmarkStart w:id="213" w:name="_Toc114252848"/>
      <w:bookmarkStart w:id="214" w:name="_Toc123045976"/>
      <w:bookmarkStart w:id="215" w:name="_Toc124157517"/>
      <w:bookmarkStart w:id="216" w:name="_Toc124258910"/>
      <w:bookmarkStart w:id="217" w:name="_Toc124259054"/>
      <w:bookmarkStart w:id="218" w:name="_Toc130585811"/>
      <w:bookmarkStart w:id="219" w:name="_Toc130586822"/>
      <w:bookmarkStart w:id="220" w:name="_Toc137461988"/>
      <w:bookmarkStart w:id="221" w:name="_Toc138883797"/>
      <w:bookmarkStart w:id="222" w:name="_Toc138883941"/>
      <w:bookmarkStart w:id="223" w:name="_Toc145426838"/>
      <w:bookmarkStart w:id="224" w:name="_Toc155427984"/>
      <w:bookmarkStart w:id="225" w:name="_Toc155781002"/>
      <w:bookmarkStart w:id="226" w:name="_Toc161665301"/>
      <w:r w:rsidRPr="00F95B02">
        <w:lastRenderedPageBreak/>
        <w:t>4.</w:t>
      </w:r>
      <w:r w:rsidR="00F57FA1">
        <w:t>2</w:t>
      </w:r>
      <w:r w:rsidRPr="00F95B02">
        <w:t>.</w:t>
      </w:r>
      <w:r>
        <w:rPr>
          <w:rFonts w:hint="eastAsia"/>
        </w:rPr>
        <w:t>2</w:t>
      </w:r>
      <w:r w:rsidRPr="00F95B02">
        <w:tab/>
      </w:r>
      <w:r>
        <w:rPr>
          <w:rFonts w:hint="eastAsia"/>
          <w:i/>
        </w:rPr>
        <w:t>Repeater</w:t>
      </w:r>
      <w:r w:rsidRPr="00F95B02">
        <w:rPr>
          <w:i/>
        </w:rPr>
        <w:t xml:space="preserve"> type 2-O</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C550836" w14:textId="03B01E3D" w:rsidR="006222DB" w:rsidRPr="00F95B02" w:rsidRDefault="007608E8" w:rsidP="009528E6">
      <w:pPr>
        <w:rPr>
          <w:lang w:eastAsia="zh-CN"/>
        </w:rPr>
      </w:pPr>
      <w:r w:rsidRPr="00056702">
        <w:t xml:space="preserve">For </w:t>
      </w:r>
      <w:r w:rsidR="0026478B" w:rsidRPr="0026478B">
        <w:rPr>
          <w:i/>
          <w:iCs/>
        </w:rPr>
        <w:t>repeater type 2-O</w:t>
      </w:r>
      <w:r w:rsidRPr="00056702">
        <w:t>, the radiated characteristics are defined over the air (OTA), where the operating band specific radiated interface is referred to a</w:t>
      </w:r>
      <w:r w:rsidR="00F57FA1">
        <w:t>s</w:t>
      </w:r>
      <w:r w:rsidRPr="00056702">
        <w:t xml:space="preserve">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34E19224" w:rsidR="007608E8" w:rsidRDefault="007608E8" w:rsidP="007608E8">
      <w:pPr>
        <w:pStyle w:val="TF"/>
      </w:pPr>
      <w:r w:rsidRPr="00F95B02">
        <w:t>Figure 4.</w:t>
      </w:r>
      <w:r w:rsidR="00927E34">
        <w:t>2</w:t>
      </w:r>
      <w:r w:rsidRPr="00F95B02">
        <w:t>.</w:t>
      </w:r>
      <w:r>
        <w:rPr>
          <w:rFonts w:hint="eastAsia"/>
        </w:rPr>
        <w:t>2</w:t>
      </w:r>
      <w:r w:rsidRPr="00F95B02">
        <w:t xml:space="preserve">-1: Radiated reference points for </w:t>
      </w:r>
      <w:r w:rsidR="0026478B" w:rsidRPr="0026478B">
        <w:rPr>
          <w:i/>
          <w:iCs/>
        </w:rPr>
        <w:t>repeater type 2-O</w:t>
      </w:r>
    </w:p>
    <w:p w14:paraId="3B93EF81" w14:textId="77777777" w:rsidR="00481363" w:rsidRDefault="00481363" w:rsidP="00481363"/>
    <w:p w14:paraId="20E467B0" w14:textId="77777777" w:rsidR="00B62A05" w:rsidRDefault="00B62A05" w:rsidP="00B62A05">
      <w:pPr>
        <w:pStyle w:val="Heading3"/>
      </w:pPr>
      <w:bookmarkStart w:id="227" w:name="_Toc30377"/>
      <w:bookmarkStart w:id="228" w:name="_Toc155427985"/>
      <w:bookmarkStart w:id="229" w:name="_Toc155781003"/>
      <w:bookmarkStart w:id="230" w:name="_Toc161665302"/>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27"/>
      <w:bookmarkEnd w:id="228"/>
      <w:bookmarkEnd w:id="229"/>
      <w:bookmarkEnd w:id="230"/>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31" w:name="_Toc97737184"/>
      <w:bookmarkStart w:id="232" w:name="_Toc106094074"/>
      <w:bookmarkStart w:id="233" w:name="_Toc114252849"/>
      <w:bookmarkStart w:id="234" w:name="_Toc123045977"/>
      <w:bookmarkStart w:id="235" w:name="_Toc124157518"/>
      <w:bookmarkStart w:id="236" w:name="_Toc124258911"/>
      <w:bookmarkStart w:id="237" w:name="_Toc124259055"/>
      <w:bookmarkStart w:id="238" w:name="_Toc130585812"/>
      <w:bookmarkStart w:id="239" w:name="_Toc130586823"/>
      <w:bookmarkStart w:id="240" w:name="_Toc137461989"/>
      <w:bookmarkStart w:id="241" w:name="_Toc138883798"/>
      <w:bookmarkStart w:id="242" w:name="_Toc138883942"/>
      <w:bookmarkStart w:id="243" w:name="_Toc145426839"/>
      <w:bookmarkStart w:id="244" w:name="_Toc155427986"/>
      <w:bookmarkStart w:id="245" w:name="_Toc155781004"/>
      <w:bookmarkStart w:id="246" w:name="_Toc161665303"/>
      <w:r>
        <w:t>4.</w:t>
      </w:r>
      <w:r w:rsidR="004D76D4">
        <w:rPr>
          <w:rFonts w:hint="eastAsia"/>
          <w:lang w:eastAsia="zh-CN"/>
        </w:rPr>
        <w:t>3</w:t>
      </w:r>
      <w:r w:rsidRPr="004D3578">
        <w:tab/>
      </w:r>
      <w:r>
        <w:rPr>
          <w:rFonts w:hint="eastAsia"/>
          <w:lang w:eastAsia="zh-CN"/>
        </w:rPr>
        <w:t>Repeater classes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6C55083A" w14:textId="209E091F" w:rsidR="00846BF2" w:rsidRPr="00846BF2" w:rsidRDefault="00846BF2" w:rsidP="009A1180">
      <w:pPr>
        <w:pStyle w:val="Heading3"/>
        <w:rPr>
          <w:lang w:eastAsia="zh-CN"/>
        </w:rPr>
      </w:pPr>
      <w:bookmarkStart w:id="247" w:name="_Toc106094075"/>
      <w:bookmarkStart w:id="248" w:name="_Toc114252850"/>
      <w:bookmarkStart w:id="249" w:name="_Toc123045978"/>
      <w:bookmarkStart w:id="250" w:name="_Toc124157519"/>
      <w:bookmarkStart w:id="251" w:name="_Toc124258912"/>
      <w:bookmarkStart w:id="252" w:name="_Toc124259056"/>
      <w:bookmarkStart w:id="253" w:name="_Toc130585813"/>
      <w:bookmarkStart w:id="254" w:name="_Toc130586824"/>
      <w:bookmarkStart w:id="255" w:name="_Toc137461990"/>
      <w:bookmarkStart w:id="256" w:name="_Toc138883799"/>
      <w:bookmarkStart w:id="257" w:name="_Toc138883943"/>
      <w:bookmarkStart w:id="258" w:name="_Toc145426840"/>
      <w:bookmarkStart w:id="259" w:name="_Toc155427987"/>
      <w:bookmarkStart w:id="260" w:name="_Toc155781005"/>
      <w:bookmarkStart w:id="261" w:name="_Toc161665304"/>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77777777" w:rsidR="00846BF2" w:rsidRPr="00846BF2" w:rsidRDefault="00846BF2" w:rsidP="00846BF2">
      <w:pPr>
        <w:rPr>
          <w:rFonts w:eastAsia="SimSu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downlink </w:t>
      </w:r>
      <w:r w:rsidRPr="00846BF2">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262"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263" w:name="_Toc114252851"/>
      <w:bookmarkStart w:id="264" w:name="_Toc123045979"/>
      <w:bookmarkStart w:id="265" w:name="_Toc124157520"/>
      <w:bookmarkStart w:id="266" w:name="_Toc124258913"/>
      <w:bookmarkStart w:id="267" w:name="_Toc124259057"/>
      <w:bookmarkStart w:id="268" w:name="_Toc130585814"/>
      <w:bookmarkStart w:id="269" w:name="_Toc130586825"/>
      <w:bookmarkStart w:id="270" w:name="_Toc137461991"/>
      <w:bookmarkStart w:id="271" w:name="_Toc138883800"/>
      <w:bookmarkStart w:id="272" w:name="_Toc138883944"/>
      <w:bookmarkStart w:id="273" w:name="_Toc145426841"/>
      <w:bookmarkStart w:id="274" w:name="_Toc155427988"/>
      <w:bookmarkStart w:id="275" w:name="_Toc155781006"/>
      <w:bookmarkStart w:id="276" w:name="_Toc161665305"/>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77777777" w:rsidR="00846BF2" w:rsidRPr="00846BF2" w:rsidRDefault="00846BF2" w:rsidP="00846BF2">
      <w:pPr>
        <w:rPr>
          <w:rFonts w:eastAsia="SimSun"/>
          <w:lang w:eastAsia="zh-C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w:t>
      </w:r>
      <w:r w:rsidRPr="00846BF2">
        <w:rPr>
          <w:rFonts w:eastAsia="SimSun" w:hint="eastAsia"/>
          <w:lang w:eastAsia="zh-CN"/>
        </w:rPr>
        <w:t>up</w:t>
      </w:r>
      <w:r w:rsidRPr="00846BF2">
        <w:rPr>
          <w:rFonts w:eastAsia="SimSun" w:hint="eastAsia"/>
        </w:rPr>
        <w:t xml:space="preserve">link </w:t>
      </w:r>
      <w:r w:rsidRPr="00846BF2">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277" w:name="_Toc29776"/>
      <w:bookmarkStart w:id="278" w:name="_Toc155427989"/>
      <w:bookmarkStart w:id="279" w:name="_Toc155781007"/>
      <w:bookmarkStart w:id="280" w:name="_Toc161665306"/>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277"/>
      <w:bookmarkEnd w:id="278"/>
      <w:bookmarkEnd w:id="279"/>
      <w:bookmarkEnd w:id="280"/>
    </w:p>
    <w:p w14:paraId="52F74F96" w14:textId="77777777" w:rsidR="00EB6142" w:rsidRDefault="00EB6142" w:rsidP="00EB6142">
      <w:pPr>
        <w:pStyle w:val="Heading3"/>
        <w:rPr>
          <w:lang w:eastAsia="zh-CN"/>
        </w:rPr>
      </w:pPr>
      <w:bookmarkStart w:id="281" w:name="_Toc29523"/>
      <w:bookmarkStart w:id="282" w:name="_Toc155427990"/>
      <w:bookmarkStart w:id="283" w:name="_Toc155781008"/>
      <w:bookmarkStart w:id="284" w:name="_Toc161665307"/>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281"/>
      <w:bookmarkEnd w:id="282"/>
      <w:bookmarkEnd w:id="283"/>
      <w:bookmarkEnd w:id="284"/>
    </w:p>
    <w:p w14:paraId="74B506CE"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repeater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77777777" w:rsidR="00EB6142" w:rsidRDefault="00EB6142" w:rsidP="00EB6142">
      <w:pPr>
        <w:pStyle w:val="Heading3"/>
        <w:rPr>
          <w:lang w:val="en-US" w:eastAsia="zh-CN"/>
        </w:rPr>
      </w:pPr>
      <w:bookmarkStart w:id="285" w:name="_Toc20868"/>
      <w:bookmarkStart w:id="286" w:name="_Toc155427991"/>
      <w:bookmarkStart w:id="287" w:name="_Toc155781009"/>
      <w:bookmarkStart w:id="288" w:name="_Toc161665308"/>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r>
        <w:rPr>
          <w:rFonts w:hint="eastAsia"/>
          <w:lang w:val="en-US" w:eastAsia="zh-CN"/>
        </w:rPr>
        <w:t>Network controlled r</w:t>
      </w:r>
      <w:r>
        <w:rPr>
          <w:rFonts w:hint="eastAsia"/>
          <w:lang w:eastAsia="zh-CN"/>
        </w:rPr>
        <w:t xml:space="preserve">epeater class for </w:t>
      </w:r>
      <w:r>
        <w:rPr>
          <w:rFonts w:hint="eastAsia"/>
          <w:lang w:val="en-US" w:eastAsia="zh-CN"/>
        </w:rPr>
        <w:t>uplink</w:t>
      </w:r>
      <w:bookmarkEnd w:id="285"/>
      <w:bookmarkEnd w:id="286"/>
      <w:bookmarkEnd w:id="287"/>
      <w:bookmarkEnd w:id="288"/>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classes 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289" w:name="_Toc97737185"/>
      <w:bookmarkStart w:id="290" w:name="_Toc106094077"/>
      <w:bookmarkStart w:id="291" w:name="_Toc114252852"/>
      <w:bookmarkStart w:id="292" w:name="_Toc123045980"/>
      <w:bookmarkStart w:id="293" w:name="_Toc124157521"/>
      <w:bookmarkStart w:id="294" w:name="_Toc124258914"/>
      <w:bookmarkStart w:id="295" w:name="_Toc124259058"/>
      <w:bookmarkStart w:id="296" w:name="_Toc130585815"/>
      <w:bookmarkStart w:id="297" w:name="_Toc130586826"/>
      <w:bookmarkStart w:id="298" w:name="_Toc137461992"/>
      <w:bookmarkStart w:id="299" w:name="_Toc138883801"/>
      <w:bookmarkStart w:id="300" w:name="_Toc138883945"/>
      <w:bookmarkStart w:id="301" w:name="_Toc145426842"/>
      <w:bookmarkStart w:id="302" w:name="_Toc155427992"/>
      <w:bookmarkStart w:id="303" w:name="_Toc155781010"/>
      <w:bookmarkStart w:id="304" w:name="_Toc161665309"/>
      <w:bookmarkEnd w:id="170"/>
      <w:r>
        <w:lastRenderedPageBreak/>
        <w:t>4.</w:t>
      </w:r>
      <w:r w:rsidR="004D76D4">
        <w:rPr>
          <w:rFonts w:hint="eastAsia"/>
          <w:lang w:eastAsia="zh-CN"/>
        </w:rPr>
        <w:t>4</w:t>
      </w:r>
      <w:r w:rsidR="00080512" w:rsidRPr="004D3578">
        <w:tab/>
      </w:r>
      <w:r w:rsidR="003110C9" w:rsidRPr="000B6B37">
        <w:t>Regional requirements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05" w:name="_Toc97737186"/>
      <w:bookmarkStart w:id="306" w:name="_Toc106094078"/>
      <w:bookmarkStart w:id="307" w:name="_Toc114252853"/>
      <w:bookmarkStart w:id="308" w:name="_Toc123045981"/>
      <w:bookmarkStart w:id="309" w:name="_Toc124157522"/>
      <w:bookmarkStart w:id="310" w:name="_Toc124258915"/>
      <w:bookmarkStart w:id="311" w:name="_Toc124259059"/>
      <w:bookmarkStart w:id="312" w:name="_Toc130585816"/>
      <w:bookmarkStart w:id="313" w:name="_Toc130586827"/>
      <w:bookmarkStart w:id="314" w:name="_Toc137461993"/>
      <w:bookmarkStart w:id="315" w:name="_Toc138883802"/>
      <w:bookmarkStart w:id="316" w:name="_Toc138883946"/>
      <w:bookmarkStart w:id="317" w:name="_Toc145426843"/>
      <w:bookmarkStart w:id="318" w:name="_Toc155427993"/>
      <w:bookmarkStart w:id="319" w:name="_Toc155781011"/>
      <w:bookmarkStart w:id="320" w:name="_Toc161665310"/>
      <w:r>
        <w:lastRenderedPageBreak/>
        <w:t>4.</w:t>
      </w:r>
      <w:r w:rsidR="004D76D4">
        <w:rPr>
          <w:rFonts w:hint="eastAsia"/>
          <w:lang w:eastAsia="zh-CN"/>
        </w:rPr>
        <w:t>5</w:t>
      </w:r>
      <w:r w:rsidRPr="004D3578">
        <w:tab/>
      </w:r>
      <w:r>
        <w:rPr>
          <w:rFonts w:hint="eastAsia"/>
          <w:lang w:eastAsia="zh-CN"/>
        </w:rPr>
        <w:t>Applicability of requirements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C550897" w14:textId="76F3295F" w:rsidR="002B0021" w:rsidRDefault="008247E2" w:rsidP="002B0021">
      <w:r w:rsidRPr="00D113C0">
        <w:t>In table</w:t>
      </w:r>
      <w:r>
        <w:t>s</w:t>
      </w:r>
      <w:r w:rsidR="00680E5B">
        <w:t xml:space="preserve"> </w:t>
      </w:r>
      <w:r w:rsidRPr="00D113C0">
        <w:t>4.5-1,</w:t>
      </w:r>
      <w:r>
        <w:t xml:space="preserve"> 4.5-1a and 4.5-1b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4325"/>
        <w:gridCol w:w="1753"/>
        <w:gridCol w:w="1781"/>
      </w:tblGrid>
      <w:tr w:rsidR="002B0021" w:rsidRPr="00392345" w14:paraId="6C55089B" w14:textId="77777777" w:rsidTr="0043494A">
        <w:trPr>
          <w:cantSplit/>
          <w:jc w:val="center"/>
        </w:trPr>
        <w:tc>
          <w:tcPr>
            <w:tcW w:w="4325" w:type="dxa"/>
            <w:tcBorders>
              <w:bottom w:val="nil"/>
            </w:tcBorders>
          </w:tcPr>
          <w:p w14:paraId="6C550899" w14:textId="77777777" w:rsidR="002B0021" w:rsidRPr="00392345" w:rsidRDefault="002B0021" w:rsidP="0043494A">
            <w:pPr>
              <w:pStyle w:val="TAH"/>
            </w:pPr>
            <w:r w:rsidRPr="00F95B02">
              <w:rPr>
                <w:lang w:eastAsia="ja-JP"/>
              </w:rPr>
              <w:t>Requirement</w:t>
            </w:r>
          </w:p>
        </w:tc>
        <w:tc>
          <w:tcPr>
            <w:tcW w:w="3534" w:type="dxa"/>
            <w:gridSpan w:val="2"/>
            <w:shd w:val="clear" w:color="auto" w:fill="auto"/>
          </w:tcPr>
          <w:p w14:paraId="6C55089A" w14:textId="77777777" w:rsidR="002B0021" w:rsidRPr="00392345" w:rsidRDefault="002B0021" w:rsidP="0043494A">
            <w:pPr>
              <w:pStyle w:val="TAH"/>
            </w:pPr>
            <w:r w:rsidRPr="00F95B02">
              <w:rPr>
                <w:lang w:eastAsia="ja-JP"/>
              </w:rPr>
              <w:t>Requirement set</w:t>
            </w:r>
          </w:p>
        </w:tc>
      </w:tr>
      <w:tr w:rsidR="002B0021" w:rsidRPr="00392345" w14:paraId="6C55089F" w14:textId="77777777" w:rsidTr="0043494A">
        <w:trPr>
          <w:cantSplit/>
          <w:jc w:val="center"/>
        </w:trPr>
        <w:tc>
          <w:tcPr>
            <w:tcW w:w="4325" w:type="dxa"/>
            <w:tcBorders>
              <w:top w:val="nil"/>
            </w:tcBorders>
          </w:tcPr>
          <w:p w14:paraId="6C55089C" w14:textId="77777777" w:rsidR="002B0021" w:rsidRPr="00E055D9" w:rsidRDefault="002B0021" w:rsidP="0043494A">
            <w:pPr>
              <w:pStyle w:val="TAH"/>
              <w:jc w:val="left"/>
              <w:rPr>
                <w:lang w:eastAsia="zh-CN"/>
              </w:rPr>
            </w:pPr>
          </w:p>
        </w:tc>
        <w:tc>
          <w:tcPr>
            <w:tcW w:w="1753" w:type="dxa"/>
          </w:tcPr>
          <w:p w14:paraId="6C55089D" w14:textId="77777777" w:rsidR="002B0021" w:rsidRPr="00392345" w:rsidRDefault="002B0021" w:rsidP="0043494A">
            <w:pPr>
              <w:pStyle w:val="TAH"/>
            </w:pPr>
            <w:r>
              <w:rPr>
                <w:rFonts w:hint="eastAsia"/>
                <w:i/>
                <w:lang w:eastAsia="zh-CN"/>
              </w:rPr>
              <w:t>Repeater</w:t>
            </w:r>
            <w:r w:rsidRPr="00F95B02">
              <w:rPr>
                <w:i/>
                <w:lang w:eastAsia="ja-JP"/>
              </w:rPr>
              <w:t xml:space="preserve"> type 1-C</w:t>
            </w:r>
          </w:p>
        </w:tc>
        <w:tc>
          <w:tcPr>
            <w:tcW w:w="1781" w:type="dxa"/>
            <w:tcBorders>
              <w:bottom w:val="single" w:sz="4" w:space="0" w:color="auto"/>
            </w:tcBorders>
          </w:tcPr>
          <w:p w14:paraId="6C55089E" w14:textId="77777777" w:rsidR="002B0021" w:rsidRPr="00392345" w:rsidRDefault="002B0021" w:rsidP="0043494A">
            <w:pPr>
              <w:pStyle w:val="TAH"/>
            </w:pPr>
            <w:r>
              <w:rPr>
                <w:rFonts w:hint="eastAsia"/>
                <w:i/>
                <w:lang w:eastAsia="zh-CN"/>
              </w:rPr>
              <w:t>Repeater</w:t>
            </w:r>
            <w:r w:rsidRPr="00F95B02">
              <w:rPr>
                <w:i/>
                <w:lang w:eastAsia="ja-JP"/>
              </w:rPr>
              <w:t xml:space="preserve"> type 2-O</w:t>
            </w:r>
          </w:p>
        </w:tc>
      </w:tr>
      <w:tr w:rsidR="002B0021" w:rsidRPr="00392345" w14:paraId="6C5508A3" w14:textId="77777777" w:rsidTr="0043494A">
        <w:trPr>
          <w:cantSplit/>
          <w:jc w:val="center"/>
        </w:trPr>
        <w:tc>
          <w:tcPr>
            <w:tcW w:w="4325" w:type="dxa"/>
          </w:tcPr>
          <w:p w14:paraId="6C5508A0" w14:textId="77777777" w:rsidR="002B0021" w:rsidRPr="00392345" w:rsidRDefault="002B0021" w:rsidP="0043494A">
            <w:pPr>
              <w:pStyle w:val="TAC"/>
            </w:pPr>
            <w:r>
              <w:rPr>
                <w:rFonts w:hint="eastAsia"/>
                <w:lang w:eastAsia="zh-CN"/>
              </w:rPr>
              <w:t>Repeater</w:t>
            </w:r>
            <w:r w:rsidRPr="00F95B02">
              <w:rPr>
                <w:lang w:eastAsia="ja-JP"/>
              </w:rPr>
              <w:t xml:space="preserve"> output power</w:t>
            </w:r>
          </w:p>
        </w:tc>
        <w:tc>
          <w:tcPr>
            <w:tcW w:w="1753" w:type="dxa"/>
          </w:tcPr>
          <w:p w14:paraId="6C5508A1" w14:textId="77777777" w:rsidR="002B0021" w:rsidRPr="00392345" w:rsidRDefault="002B0021" w:rsidP="0043494A">
            <w:pPr>
              <w:pStyle w:val="TAC"/>
            </w:pPr>
            <w:r w:rsidRPr="00F95B02">
              <w:rPr>
                <w:lang w:eastAsia="ja-JP"/>
              </w:rPr>
              <w:t>6.2</w:t>
            </w:r>
          </w:p>
        </w:tc>
        <w:tc>
          <w:tcPr>
            <w:tcW w:w="1781" w:type="dxa"/>
            <w:tcBorders>
              <w:bottom w:val="nil"/>
            </w:tcBorders>
          </w:tcPr>
          <w:p w14:paraId="6C5508A2" w14:textId="77777777" w:rsidR="002B0021" w:rsidRPr="00392345" w:rsidRDefault="002B0021" w:rsidP="0043494A">
            <w:pPr>
              <w:pStyle w:val="TAC"/>
            </w:pPr>
          </w:p>
        </w:tc>
      </w:tr>
      <w:tr w:rsidR="002B0021" w:rsidRPr="00392345" w14:paraId="6C5508A7" w14:textId="77777777" w:rsidTr="0043494A">
        <w:trPr>
          <w:cantSplit/>
          <w:jc w:val="center"/>
        </w:trPr>
        <w:tc>
          <w:tcPr>
            <w:tcW w:w="4325" w:type="dxa"/>
          </w:tcPr>
          <w:p w14:paraId="6C5508A4" w14:textId="77777777" w:rsidR="002B0021" w:rsidRPr="00392345" w:rsidRDefault="002B0021" w:rsidP="0043494A">
            <w:pPr>
              <w:pStyle w:val="TAC"/>
            </w:pPr>
            <w:r>
              <w:rPr>
                <w:rFonts w:hint="eastAsia"/>
                <w:lang w:eastAsia="zh-CN"/>
              </w:rPr>
              <w:t>Frequency stability</w:t>
            </w:r>
          </w:p>
        </w:tc>
        <w:tc>
          <w:tcPr>
            <w:tcW w:w="1753" w:type="dxa"/>
          </w:tcPr>
          <w:p w14:paraId="6C5508A5" w14:textId="77777777" w:rsidR="002B0021" w:rsidRPr="00392345" w:rsidRDefault="002B0021" w:rsidP="0043494A">
            <w:pPr>
              <w:pStyle w:val="TAC"/>
            </w:pPr>
            <w:r w:rsidRPr="00F95B02">
              <w:rPr>
                <w:lang w:eastAsia="ja-JP"/>
              </w:rPr>
              <w:t>6.3</w:t>
            </w:r>
          </w:p>
        </w:tc>
        <w:tc>
          <w:tcPr>
            <w:tcW w:w="1781" w:type="dxa"/>
            <w:tcBorders>
              <w:top w:val="nil"/>
              <w:bottom w:val="nil"/>
            </w:tcBorders>
          </w:tcPr>
          <w:p w14:paraId="6C5508A6" w14:textId="77777777" w:rsidR="002B0021" w:rsidRPr="00392345" w:rsidRDefault="002B0021" w:rsidP="0043494A">
            <w:pPr>
              <w:pStyle w:val="TAC"/>
            </w:pPr>
          </w:p>
        </w:tc>
      </w:tr>
      <w:tr w:rsidR="002B0021" w:rsidRPr="00392345" w14:paraId="6C5508AB" w14:textId="77777777" w:rsidTr="0043494A">
        <w:trPr>
          <w:cantSplit/>
          <w:jc w:val="center"/>
        </w:trPr>
        <w:tc>
          <w:tcPr>
            <w:tcW w:w="4325" w:type="dxa"/>
          </w:tcPr>
          <w:p w14:paraId="6C5508A8" w14:textId="77777777" w:rsidR="002B0021" w:rsidRPr="00392345" w:rsidRDefault="002B0021" w:rsidP="0043494A">
            <w:pPr>
              <w:pStyle w:val="TAC"/>
            </w:pPr>
            <w:r>
              <w:rPr>
                <w:rFonts w:hint="eastAsia"/>
                <w:lang w:eastAsia="zh-CN"/>
              </w:rPr>
              <w:t>Out of band gain</w:t>
            </w:r>
          </w:p>
        </w:tc>
        <w:tc>
          <w:tcPr>
            <w:tcW w:w="1753" w:type="dxa"/>
          </w:tcPr>
          <w:p w14:paraId="6C5508A9" w14:textId="77777777" w:rsidR="002B0021" w:rsidRPr="00392345" w:rsidRDefault="002B0021" w:rsidP="0043494A">
            <w:pPr>
              <w:pStyle w:val="TAC"/>
            </w:pPr>
            <w:r w:rsidRPr="00F95B02">
              <w:rPr>
                <w:lang w:eastAsia="ja-JP"/>
              </w:rPr>
              <w:t>6.4</w:t>
            </w:r>
          </w:p>
        </w:tc>
        <w:tc>
          <w:tcPr>
            <w:tcW w:w="1781" w:type="dxa"/>
            <w:tcBorders>
              <w:top w:val="nil"/>
              <w:bottom w:val="nil"/>
            </w:tcBorders>
          </w:tcPr>
          <w:p w14:paraId="6C5508AA" w14:textId="77777777" w:rsidR="002B0021" w:rsidRPr="00392345" w:rsidRDefault="002B0021" w:rsidP="0043494A">
            <w:pPr>
              <w:pStyle w:val="TAC"/>
            </w:pPr>
          </w:p>
        </w:tc>
      </w:tr>
      <w:tr w:rsidR="002B0021" w:rsidRPr="00392345" w14:paraId="6C5508AF" w14:textId="77777777" w:rsidTr="0043494A">
        <w:trPr>
          <w:cantSplit/>
          <w:jc w:val="center"/>
        </w:trPr>
        <w:tc>
          <w:tcPr>
            <w:tcW w:w="4325" w:type="dxa"/>
          </w:tcPr>
          <w:p w14:paraId="6C5508AC" w14:textId="77777777" w:rsidR="002B0021" w:rsidRPr="00392345" w:rsidRDefault="002B0021" w:rsidP="0043494A">
            <w:pPr>
              <w:pStyle w:val="TAC"/>
            </w:pPr>
            <w:r>
              <w:rPr>
                <w:rFonts w:hint="eastAsia"/>
                <w:lang w:eastAsia="zh-CN"/>
              </w:rPr>
              <w:t>Unwanted emissions</w:t>
            </w:r>
          </w:p>
        </w:tc>
        <w:tc>
          <w:tcPr>
            <w:tcW w:w="1753" w:type="dxa"/>
          </w:tcPr>
          <w:p w14:paraId="6C5508AD" w14:textId="77777777" w:rsidR="002B0021" w:rsidRPr="00392345" w:rsidRDefault="002B0021" w:rsidP="0043494A">
            <w:pPr>
              <w:pStyle w:val="TAC"/>
            </w:pPr>
            <w:r w:rsidRPr="00F95B02">
              <w:rPr>
                <w:lang w:eastAsia="ja-JP"/>
              </w:rPr>
              <w:t>6.5</w:t>
            </w:r>
          </w:p>
        </w:tc>
        <w:tc>
          <w:tcPr>
            <w:tcW w:w="1781" w:type="dxa"/>
            <w:tcBorders>
              <w:top w:val="nil"/>
              <w:bottom w:val="nil"/>
            </w:tcBorders>
          </w:tcPr>
          <w:p w14:paraId="6C5508AE" w14:textId="77777777" w:rsidR="002B0021" w:rsidRPr="00392345" w:rsidRDefault="002B0021" w:rsidP="0043494A">
            <w:pPr>
              <w:pStyle w:val="TAC"/>
            </w:pPr>
          </w:p>
        </w:tc>
      </w:tr>
      <w:tr w:rsidR="002B0021" w:rsidRPr="00392345" w14:paraId="6C5508B3" w14:textId="77777777" w:rsidTr="0043494A">
        <w:trPr>
          <w:cantSplit/>
          <w:jc w:val="center"/>
        </w:trPr>
        <w:tc>
          <w:tcPr>
            <w:tcW w:w="4325" w:type="dxa"/>
          </w:tcPr>
          <w:p w14:paraId="6C5508B0" w14:textId="77777777" w:rsidR="002B0021" w:rsidRPr="00392345" w:rsidRDefault="002B0021" w:rsidP="0043494A">
            <w:pPr>
              <w:pStyle w:val="TAC"/>
            </w:pPr>
            <w:r>
              <w:rPr>
                <w:rFonts w:hint="eastAsia"/>
                <w:lang w:eastAsia="zh-CN"/>
              </w:rPr>
              <w:t>Error Vector Magnitude</w:t>
            </w:r>
          </w:p>
        </w:tc>
        <w:tc>
          <w:tcPr>
            <w:tcW w:w="1753" w:type="dxa"/>
          </w:tcPr>
          <w:p w14:paraId="6C5508B1" w14:textId="77777777" w:rsidR="002B0021" w:rsidRPr="00392345" w:rsidRDefault="002B0021" w:rsidP="0043494A">
            <w:pPr>
              <w:pStyle w:val="TAC"/>
            </w:pPr>
            <w:r w:rsidRPr="00F95B02">
              <w:rPr>
                <w:lang w:eastAsia="ja-JP"/>
              </w:rPr>
              <w:t>6.6</w:t>
            </w:r>
          </w:p>
        </w:tc>
        <w:tc>
          <w:tcPr>
            <w:tcW w:w="1781" w:type="dxa"/>
            <w:tcBorders>
              <w:top w:val="nil"/>
              <w:bottom w:val="nil"/>
            </w:tcBorders>
          </w:tcPr>
          <w:p w14:paraId="6C5508B2" w14:textId="77777777" w:rsidR="002B0021" w:rsidRPr="00392345" w:rsidRDefault="002B0021" w:rsidP="0043494A">
            <w:pPr>
              <w:pStyle w:val="TAC"/>
            </w:pPr>
            <w:r w:rsidRPr="00F95B02">
              <w:rPr>
                <w:lang w:eastAsia="ja-JP"/>
              </w:rPr>
              <w:t>NA</w:t>
            </w:r>
          </w:p>
        </w:tc>
      </w:tr>
      <w:tr w:rsidR="002B0021" w:rsidRPr="00392345" w14:paraId="6C5508B7" w14:textId="77777777" w:rsidTr="0043494A">
        <w:trPr>
          <w:cantSplit/>
          <w:jc w:val="center"/>
        </w:trPr>
        <w:tc>
          <w:tcPr>
            <w:tcW w:w="4325" w:type="dxa"/>
          </w:tcPr>
          <w:p w14:paraId="6C5508B4" w14:textId="77777777" w:rsidR="002B0021" w:rsidRPr="00392345" w:rsidRDefault="002B0021" w:rsidP="0043494A">
            <w:pPr>
              <w:pStyle w:val="TAC"/>
            </w:pPr>
            <w:r>
              <w:rPr>
                <w:rFonts w:hint="eastAsia"/>
                <w:lang w:eastAsia="zh-CN"/>
              </w:rPr>
              <w:t>Input intermodulation</w:t>
            </w:r>
          </w:p>
        </w:tc>
        <w:tc>
          <w:tcPr>
            <w:tcW w:w="1753" w:type="dxa"/>
          </w:tcPr>
          <w:p w14:paraId="6C5508B5" w14:textId="77777777" w:rsidR="002B0021" w:rsidRPr="000A38F1" w:rsidRDefault="002B0021" w:rsidP="0043494A">
            <w:pPr>
              <w:pStyle w:val="TAC"/>
              <w:rPr>
                <w:lang w:eastAsia="zh-CN"/>
              </w:rPr>
            </w:pPr>
            <w:r w:rsidRPr="00F95B02">
              <w:rPr>
                <w:lang w:eastAsia="ja-JP"/>
              </w:rPr>
              <w:t>6.</w:t>
            </w:r>
            <w:r>
              <w:rPr>
                <w:rFonts w:hint="eastAsia"/>
                <w:lang w:eastAsia="zh-CN"/>
              </w:rPr>
              <w:t>7</w:t>
            </w:r>
          </w:p>
        </w:tc>
        <w:tc>
          <w:tcPr>
            <w:tcW w:w="1781" w:type="dxa"/>
            <w:tcBorders>
              <w:top w:val="nil"/>
              <w:bottom w:val="nil"/>
            </w:tcBorders>
          </w:tcPr>
          <w:p w14:paraId="6C5508B6" w14:textId="77777777" w:rsidR="002B0021" w:rsidRPr="00392345" w:rsidRDefault="002B0021" w:rsidP="0043494A">
            <w:pPr>
              <w:pStyle w:val="TAC"/>
            </w:pPr>
          </w:p>
        </w:tc>
      </w:tr>
      <w:tr w:rsidR="002B0021" w:rsidRPr="00392345" w14:paraId="6C5508BB" w14:textId="77777777" w:rsidTr="0043494A">
        <w:trPr>
          <w:cantSplit/>
          <w:jc w:val="center"/>
        </w:trPr>
        <w:tc>
          <w:tcPr>
            <w:tcW w:w="4325" w:type="dxa"/>
          </w:tcPr>
          <w:p w14:paraId="6C5508B8" w14:textId="77777777" w:rsidR="002B0021" w:rsidRPr="00392345" w:rsidRDefault="002B0021" w:rsidP="0043494A">
            <w:pPr>
              <w:pStyle w:val="TAC"/>
            </w:pPr>
            <w:r>
              <w:rPr>
                <w:rFonts w:hint="eastAsia"/>
                <w:lang w:eastAsia="zh-CN"/>
              </w:rPr>
              <w:t>Output intermodulation</w:t>
            </w:r>
          </w:p>
        </w:tc>
        <w:tc>
          <w:tcPr>
            <w:tcW w:w="1753" w:type="dxa"/>
          </w:tcPr>
          <w:p w14:paraId="6C5508B9" w14:textId="77777777" w:rsidR="002B0021" w:rsidRPr="000A38F1" w:rsidRDefault="002B0021" w:rsidP="0043494A">
            <w:pPr>
              <w:pStyle w:val="TAC"/>
              <w:rPr>
                <w:lang w:eastAsia="zh-CN"/>
              </w:rPr>
            </w:pPr>
            <w:r w:rsidRPr="00F95B02">
              <w:rPr>
                <w:lang w:eastAsia="ja-JP"/>
              </w:rPr>
              <w:t>6.</w:t>
            </w:r>
            <w:r>
              <w:rPr>
                <w:rFonts w:hint="eastAsia"/>
                <w:lang w:eastAsia="zh-CN"/>
              </w:rPr>
              <w:t>8</w:t>
            </w:r>
          </w:p>
        </w:tc>
        <w:tc>
          <w:tcPr>
            <w:tcW w:w="1781" w:type="dxa"/>
            <w:tcBorders>
              <w:top w:val="nil"/>
              <w:bottom w:val="nil"/>
            </w:tcBorders>
          </w:tcPr>
          <w:p w14:paraId="6C5508BA" w14:textId="77777777" w:rsidR="002B0021" w:rsidRPr="00392345" w:rsidRDefault="002B0021" w:rsidP="0043494A">
            <w:pPr>
              <w:pStyle w:val="TAC"/>
            </w:pPr>
          </w:p>
        </w:tc>
      </w:tr>
      <w:tr w:rsidR="002B0021" w:rsidRPr="00392345" w14:paraId="6C5508BF" w14:textId="77777777" w:rsidTr="0043494A">
        <w:trPr>
          <w:cantSplit/>
          <w:jc w:val="center"/>
        </w:trPr>
        <w:tc>
          <w:tcPr>
            <w:tcW w:w="4325" w:type="dxa"/>
          </w:tcPr>
          <w:p w14:paraId="6C5508BC" w14:textId="77777777" w:rsidR="002B0021" w:rsidRPr="00392345" w:rsidRDefault="002B0021" w:rsidP="0043494A">
            <w:pPr>
              <w:pStyle w:val="TAC"/>
            </w:pPr>
            <w:r w:rsidRPr="0031418B">
              <w:t>Adjacent Channel Rejection Ratio (ACRR)</w:t>
            </w:r>
          </w:p>
        </w:tc>
        <w:tc>
          <w:tcPr>
            <w:tcW w:w="1753" w:type="dxa"/>
          </w:tcPr>
          <w:p w14:paraId="6C5508BD" w14:textId="77777777" w:rsidR="002B0021" w:rsidRPr="000A38F1" w:rsidRDefault="002B0021" w:rsidP="0043494A">
            <w:pPr>
              <w:pStyle w:val="TAC"/>
              <w:rPr>
                <w:lang w:eastAsia="zh-CN"/>
              </w:rPr>
            </w:pPr>
            <w:r w:rsidRPr="00F95B02">
              <w:rPr>
                <w:lang w:eastAsia="ja-JP"/>
              </w:rPr>
              <w:t>6.</w:t>
            </w:r>
            <w:r>
              <w:rPr>
                <w:rFonts w:hint="eastAsia"/>
                <w:lang w:eastAsia="zh-CN"/>
              </w:rPr>
              <w:t>9</w:t>
            </w:r>
          </w:p>
        </w:tc>
        <w:tc>
          <w:tcPr>
            <w:tcW w:w="1781" w:type="dxa"/>
            <w:tcBorders>
              <w:top w:val="nil"/>
              <w:bottom w:val="nil"/>
            </w:tcBorders>
          </w:tcPr>
          <w:p w14:paraId="6C5508BE" w14:textId="77777777" w:rsidR="002B0021" w:rsidRPr="00392345" w:rsidRDefault="002B0021" w:rsidP="0043494A">
            <w:pPr>
              <w:pStyle w:val="TAC"/>
            </w:pPr>
          </w:p>
        </w:tc>
      </w:tr>
      <w:tr w:rsidR="00EE2BCD" w:rsidRPr="00392345" w14:paraId="6C5508C3"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C0" w14:textId="0F19ECCD" w:rsidR="00EE2BCD" w:rsidRPr="00F95B02" w:rsidRDefault="00EE2BCD" w:rsidP="00EE2BCD">
            <w:pPr>
              <w:pStyle w:val="TAC"/>
              <w:rPr>
                <w:lang w:eastAsia="ja-JP"/>
              </w:rPr>
            </w:pPr>
            <w:r>
              <w:rPr>
                <w:lang w:eastAsia="zh-CN"/>
              </w:rPr>
              <w:t>Transmit ON/OFF power</w:t>
            </w:r>
          </w:p>
        </w:tc>
        <w:tc>
          <w:tcPr>
            <w:tcW w:w="1753" w:type="dxa"/>
          </w:tcPr>
          <w:p w14:paraId="6C5508C1" w14:textId="77777777" w:rsidR="00EE2BCD" w:rsidRPr="000A38F1" w:rsidRDefault="00EE2BCD" w:rsidP="00EE2BCD">
            <w:pPr>
              <w:pStyle w:val="TAC"/>
              <w:rPr>
                <w:lang w:eastAsia="zh-CN"/>
              </w:rPr>
            </w:pPr>
            <w:r w:rsidRPr="00F95B02">
              <w:rPr>
                <w:lang w:eastAsia="ja-JP"/>
              </w:rPr>
              <w:t>6.</w:t>
            </w:r>
            <w:r>
              <w:rPr>
                <w:rFonts w:hint="eastAsia"/>
                <w:lang w:eastAsia="zh-CN"/>
              </w:rPr>
              <w:t>10</w:t>
            </w:r>
          </w:p>
        </w:tc>
        <w:tc>
          <w:tcPr>
            <w:tcW w:w="1781" w:type="dxa"/>
            <w:tcBorders>
              <w:top w:val="nil"/>
              <w:bottom w:val="nil"/>
            </w:tcBorders>
          </w:tcPr>
          <w:p w14:paraId="6C5508C2" w14:textId="77777777" w:rsidR="00EE2BCD" w:rsidRPr="00392345" w:rsidRDefault="00EE2BCD" w:rsidP="00EE2BCD">
            <w:pPr>
              <w:pStyle w:val="TAC"/>
            </w:pPr>
          </w:p>
        </w:tc>
      </w:tr>
      <w:tr w:rsidR="00EE2BCD" w:rsidRPr="00392345" w14:paraId="6C5508C7"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C4" w14:textId="57F6152A" w:rsidR="00EE2BCD" w:rsidRPr="00F95B02" w:rsidRDefault="00EE2BCD" w:rsidP="00EE2BCD">
            <w:pPr>
              <w:pStyle w:val="TAC"/>
              <w:rPr>
                <w:lang w:eastAsia="ja-JP"/>
              </w:rPr>
            </w:pPr>
            <w:r>
              <w:rPr>
                <w:lang w:eastAsia="zh-CN"/>
              </w:rPr>
              <w:t>Repeater output power</w:t>
            </w:r>
          </w:p>
        </w:tc>
        <w:tc>
          <w:tcPr>
            <w:tcW w:w="1753" w:type="dxa"/>
            <w:tcBorders>
              <w:bottom w:val="nil"/>
            </w:tcBorders>
          </w:tcPr>
          <w:p w14:paraId="6C5508C5"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C6" w14:textId="0C43E98F" w:rsidR="00EE2BCD" w:rsidRPr="00392345" w:rsidRDefault="00EE2BCD" w:rsidP="00EE2BCD">
            <w:pPr>
              <w:pStyle w:val="TAC"/>
            </w:pPr>
            <w:r>
              <w:rPr>
                <w:lang w:eastAsia="zh-CN"/>
              </w:rPr>
              <w:t>7</w:t>
            </w:r>
            <w:r>
              <w:rPr>
                <w:lang w:eastAsia="ja-JP"/>
              </w:rPr>
              <w:t>.2</w:t>
            </w:r>
          </w:p>
        </w:tc>
      </w:tr>
      <w:tr w:rsidR="00EE2BCD" w:rsidRPr="00392345" w14:paraId="6C5508CB"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C8" w14:textId="34A45771" w:rsidR="00EE2BCD" w:rsidRPr="00F95B02" w:rsidRDefault="00EE2BCD" w:rsidP="00EE2BCD">
            <w:pPr>
              <w:pStyle w:val="TAC"/>
              <w:rPr>
                <w:lang w:eastAsia="ja-JP"/>
              </w:rPr>
            </w:pPr>
            <w:r>
              <w:rPr>
                <w:lang w:eastAsia="zh-CN"/>
              </w:rPr>
              <w:t>OTA frequency stability</w:t>
            </w:r>
          </w:p>
        </w:tc>
        <w:tc>
          <w:tcPr>
            <w:tcW w:w="1753" w:type="dxa"/>
            <w:tcBorders>
              <w:top w:val="nil"/>
              <w:bottom w:val="nil"/>
            </w:tcBorders>
          </w:tcPr>
          <w:p w14:paraId="6C5508C9"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CA" w14:textId="25D97194" w:rsidR="00EE2BCD" w:rsidRPr="00392345" w:rsidRDefault="00EE2BCD" w:rsidP="00EE2BCD">
            <w:pPr>
              <w:pStyle w:val="TAC"/>
            </w:pPr>
            <w:r>
              <w:rPr>
                <w:lang w:eastAsia="zh-CN"/>
              </w:rPr>
              <w:t>7</w:t>
            </w:r>
            <w:r>
              <w:rPr>
                <w:lang w:eastAsia="ja-JP"/>
              </w:rPr>
              <w:t>.3</w:t>
            </w:r>
          </w:p>
        </w:tc>
      </w:tr>
      <w:tr w:rsidR="00EE2BCD" w:rsidRPr="00392345" w14:paraId="6C5508CF"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CC" w14:textId="6F1CDFBA" w:rsidR="00EE2BCD" w:rsidRPr="00F95B02" w:rsidRDefault="00EE2BCD" w:rsidP="00EE2BCD">
            <w:pPr>
              <w:pStyle w:val="TAC"/>
              <w:rPr>
                <w:lang w:eastAsia="ja-JP"/>
              </w:rPr>
            </w:pPr>
            <w:r>
              <w:rPr>
                <w:lang w:eastAsia="zh-CN"/>
              </w:rPr>
              <w:t>OTA out of band gain</w:t>
            </w:r>
          </w:p>
        </w:tc>
        <w:tc>
          <w:tcPr>
            <w:tcW w:w="1753" w:type="dxa"/>
            <w:tcBorders>
              <w:top w:val="nil"/>
              <w:bottom w:val="nil"/>
            </w:tcBorders>
          </w:tcPr>
          <w:p w14:paraId="6C5508CD"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CE" w14:textId="3542BBB2" w:rsidR="00EE2BCD" w:rsidRPr="00392345" w:rsidRDefault="00EE2BCD" w:rsidP="00EE2BCD">
            <w:pPr>
              <w:pStyle w:val="TAC"/>
            </w:pPr>
            <w:r>
              <w:rPr>
                <w:lang w:eastAsia="zh-CN"/>
              </w:rPr>
              <w:t>7</w:t>
            </w:r>
            <w:r>
              <w:rPr>
                <w:lang w:eastAsia="ja-JP"/>
              </w:rPr>
              <w:t>.4</w:t>
            </w:r>
          </w:p>
        </w:tc>
      </w:tr>
      <w:tr w:rsidR="00EE2BCD" w:rsidRPr="00392345" w14:paraId="6C5508D3"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D0" w14:textId="77D929C7" w:rsidR="00EE2BCD" w:rsidRPr="00F95B02" w:rsidRDefault="00EE2BCD" w:rsidP="00EE2BCD">
            <w:pPr>
              <w:pStyle w:val="TAC"/>
              <w:rPr>
                <w:lang w:eastAsia="ja-JP"/>
              </w:rPr>
            </w:pPr>
            <w:r>
              <w:rPr>
                <w:lang w:eastAsia="zh-CN"/>
              </w:rPr>
              <w:t>OTA unwanted emissions</w:t>
            </w:r>
          </w:p>
        </w:tc>
        <w:tc>
          <w:tcPr>
            <w:tcW w:w="1753" w:type="dxa"/>
            <w:tcBorders>
              <w:top w:val="nil"/>
              <w:bottom w:val="nil"/>
            </w:tcBorders>
          </w:tcPr>
          <w:p w14:paraId="6C5508D1"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D2" w14:textId="6CC8D617" w:rsidR="00EE2BCD" w:rsidRPr="00392345" w:rsidRDefault="00EE2BCD" w:rsidP="00EE2BCD">
            <w:pPr>
              <w:pStyle w:val="TAC"/>
            </w:pPr>
            <w:r>
              <w:rPr>
                <w:lang w:eastAsia="zh-CN"/>
              </w:rPr>
              <w:t>7</w:t>
            </w:r>
            <w:r>
              <w:rPr>
                <w:lang w:eastAsia="ja-JP"/>
              </w:rPr>
              <w:t>.5</w:t>
            </w:r>
          </w:p>
        </w:tc>
      </w:tr>
      <w:tr w:rsidR="00EE2BCD" w:rsidRPr="00392345" w14:paraId="6C5508D7"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D4" w14:textId="59D3E71F" w:rsidR="00EE2BCD" w:rsidRPr="00F95B02" w:rsidRDefault="00EE2BCD" w:rsidP="00EE2BCD">
            <w:pPr>
              <w:pStyle w:val="TAC"/>
              <w:rPr>
                <w:lang w:eastAsia="ja-JP"/>
              </w:rPr>
            </w:pPr>
            <w:r>
              <w:rPr>
                <w:lang w:eastAsia="zh-CN"/>
              </w:rPr>
              <w:t>OTA Error Vector Magnitude</w:t>
            </w:r>
          </w:p>
        </w:tc>
        <w:tc>
          <w:tcPr>
            <w:tcW w:w="1753" w:type="dxa"/>
            <w:tcBorders>
              <w:top w:val="nil"/>
              <w:bottom w:val="nil"/>
            </w:tcBorders>
          </w:tcPr>
          <w:p w14:paraId="6C5508D5" w14:textId="77777777" w:rsidR="00EE2BCD" w:rsidRPr="00C23432" w:rsidRDefault="00EE2BCD" w:rsidP="00EE2BCD">
            <w:pPr>
              <w:pStyle w:val="TAC"/>
              <w:rPr>
                <w:lang w:eastAsia="zh-CN"/>
              </w:rPr>
            </w:pPr>
            <w:r>
              <w:rPr>
                <w:rFonts w:hint="eastAsia"/>
                <w:lang w:eastAsia="zh-CN"/>
              </w:rPr>
              <w:t>NA</w:t>
            </w:r>
          </w:p>
        </w:tc>
        <w:tc>
          <w:tcPr>
            <w:tcW w:w="1781" w:type="dxa"/>
            <w:tcBorders>
              <w:top w:val="single" w:sz="4" w:space="0" w:color="auto"/>
              <w:left w:val="single" w:sz="4" w:space="0" w:color="auto"/>
              <w:bottom w:val="single" w:sz="4" w:space="0" w:color="auto"/>
              <w:right w:val="single" w:sz="4" w:space="0" w:color="auto"/>
            </w:tcBorders>
          </w:tcPr>
          <w:p w14:paraId="6C5508D6" w14:textId="38C18633" w:rsidR="00EE2BCD" w:rsidRPr="00392345" w:rsidRDefault="00EE2BCD" w:rsidP="00EE2BCD">
            <w:pPr>
              <w:pStyle w:val="TAC"/>
            </w:pPr>
            <w:r>
              <w:rPr>
                <w:lang w:eastAsia="zh-CN"/>
              </w:rPr>
              <w:t>7</w:t>
            </w:r>
            <w:r>
              <w:rPr>
                <w:lang w:eastAsia="ja-JP"/>
              </w:rPr>
              <w:t>.6</w:t>
            </w:r>
          </w:p>
        </w:tc>
      </w:tr>
      <w:tr w:rsidR="00EE2BCD" w:rsidRPr="00392345" w14:paraId="6C5508DB"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D8" w14:textId="5A5F628F" w:rsidR="00EE2BCD" w:rsidRPr="00F95B02" w:rsidRDefault="00EE2BCD" w:rsidP="00EE2BCD">
            <w:pPr>
              <w:pStyle w:val="TAC"/>
              <w:rPr>
                <w:lang w:eastAsia="ja-JP"/>
              </w:rPr>
            </w:pPr>
            <w:r>
              <w:rPr>
                <w:lang w:eastAsia="zh-CN"/>
              </w:rPr>
              <w:t>OTA input intermodulation</w:t>
            </w:r>
          </w:p>
        </w:tc>
        <w:tc>
          <w:tcPr>
            <w:tcW w:w="1753" w:type="dxa"/>
            <w:tcBorders>
              <w:top w:val="nil"/>
              <w:bottom w:val="nil"/>
            </w:tcBorders>
          </w:tcPr>
          <w:p w14:paraId="6C5508D9"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DA" w14:textId="6557ACDF" w:rsidR="00EE2BCD" w:rsidRPr="00392345" w:rsidRDefault="00EE2BCD" w:rsidP="00EE2BCD">
            <w:pPr>
              <w:pStyle w:val="TAC"/>
            </w:pPr>
            <w:r>
              <w:rPr>
                <w:lang w:eastAsia="zh-CN"/>
              </w:rPr>
              <w:t>7</w:t>
            </w:r>
            <w:r>
              <w:rPr>
                <w:lang w:eastAsia="ja-JP"/>
              </w:rPr>
              <w:t>.7</w:t>
            </w:r>
          </w:p>
        </w:tc>
      </w:tr>
      <w:tr w:rsidR="00EE2BCD" w:rsidRPr="00392345" w14:paraId="6C5508DF"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DC" w14:textId="7D5B735C" w:rsidR="00EE2BCD" w:rsidRPr="00F95B02" w:rsidRDefault="00EE2BCD" w:rsidP="00EE2BCD">
            <w:pPr>
              <w:pStyle w:val="TAC"/>
              <w:rPr>
                <w:lang w:eastAsia="ja-JP"/>
              </w:rPr>
            </w:pPr>
          </w:p>
        </w:tc>
        <w:tc>
          <w:tcPr>
            <w:tcW w:w="1753" w:type="dxa"/>
            <w:tcBorders>
              <w:top w:val="nil"/>
              <w:bottom w:val="nil"/>
            </w:tcBorders>
          </w:tcPr>
          <w:p w14:paraId="6C5508DD"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DE" w14:textId="53A4A150" w:rsidR="00EE2BCD" w:rsidRPr="000A38F1" w:rsidRDefault="00EE2BCD" w:rsidP="00EE2BCD">
            <w:pPr>
              <w:pStyle w:val="TAC"/>
              <w:rPr>
                <w:lang w:eastAsia="zh-CN"/>
              </w:rPr>
            </w:pPr>
          </w:p>
        </w:tc>
      </w:tr>
      <w:tr w:rsidR="00EE2BCD" w:rsidRPr="00392345" w14:paraId="6C5508E3"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E0" w14:textId="12CA32E8" w:rsidR="00EE2BCD" w:rsidRPr="00F95B02" w:rsidRDefault="00EE2BCD" w:rsidP="00EE2BCD">
            <w:pPr>
              <w:pStyle w:val="TAC"/>
              <w:rPr>
                <w:lang w:eastAsia="ja-JP"/>
              </w:rPr>
            </w:pPr>
            <w:r>
              <w:rPr>
                <w:lang w:eastAsia="zh-CN"/>
              </w:rPr>
              <w:t xml:space="preserve">OTA </w:t>
            </w:r>
            <w:r>
              <w:t>Adjacent Channel Rejection Ratio (ACRR)</w:t>
            </w:r>
          </w:p>
        </w:tc>
        <w:tc>
          <w:tcPr>
            <w:tcW w:w="1753" w:type="dxa"/>
            <w:tcBorders>
              <w:top w:val="nil"/>
              <w:bottom w:val="nil"/>
            </w:tcBorders>
          </w:tcPr>
          <w:p w14:paraId="6C5508E1"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E2" w14:textId="6DCD583F" w:rsidR="00EE2BCD" w:rsidRPr="000A38F1" w:rsidRDefault="00EE2BCD" w:rsidP="00EE2BCD">
            <w:pPr>
              <w:pStyle w:val="TAC"/>
              <w:rPr>
                <w:lang w:eastAsia="zh-CN"/>
              </w:rPr>
            </w:pPr>
            <w:r>
              <w:rPr>
                <w:lang w:eastAsia="zh-CN"/>
              </w:rPr>
              <w:t>7.</w:t>
            </w:r>
            <w:r>
              <w:rPr>
                <w:rFonts w:hint="eastAsia"/>
                <w:lang w:eastAsia="zh-CN"/>
              </w:rPr>
              <w:t>8</w:t>
            </w:r>
          </w:p>
        </w:tc>
      </w:tr>
      <w:tr w:rsidR="00EE2BCD" w:rsidRPr="00392345" w14:paraId="6C5508E7" w14:textId="77777777" w:rsidTr="00D2619E">
        <w:trPr>
          <w:cantSplit/>
          <w:jc w:val="center"/>
        </w:trPr>
        <w:tc>
          <w:tcPr>
            <w:tcW w:w="4325" w:type="dxa"/>
            <w:tcBorders>
              <w:top w:val="single" w:sz="4" w:space="0" w:color="auto"/>
              <w:left w:val="single" w:sz="4" w:space="0" w:color="auto"/>
              <w:bottom w:val="single" w:sz="4" w:space="0" w:color="auto"/>
              <w:right w:val="single" w:sz="4" w:space="0" w:color="auto"/>
            </w:tcBorders>
          </w:tcPr>
          <w:p w14:paraId="6C5508E4" w14:textId="3B49F5E7" w:rsidR="00EE2BCD" w:rsidRPr="00F95B02" w:rsidRDefault="00EE2BCD" w:rsidP="00EE2BCD">
            <w:pPr>
              <w:pStyle w:val="TAC"/>
              <w:rPr>
                <w:lang w:eastAsia="ja-JP"/>
              </w:rPr>
            </w:pPr>
            <w:r>
              <w:rPr>
                <w:lang w:eastAsia="zh-CN"/>
              </w:rPr>
              <w:t>OTA transmit ON/OFF power</w:t>
            </w:r>
          </w:p>
        </w:tc>
        <w:tc>
          <w:tcPr>
            <w:tcW w:w="1753" w:type="dxa"/>
            <w:tcBorders>
              <w:top w:val="nil"/>
              <w:bottom w:val="single" w:sz="4" w:space="0" w:color="auto"/>
            </w:tcBorders>
          </w:tcPr>
          <w:p w14:paraId="6C5508E5" w14:textId="77777777" w:rsidR="00EE2BCD" w:rsidRPr="00392345" w:rsidRDefault="00EE2BCD" w:rsidP="00EE2BCD">
            <w:pPr>
              <w:pStyle w:val="TAC"/>
            </w:pPr>
          </w:p>
        </w:tc>
        <w:tc>
          <w:tcPr>
            <w:tcW w:w="1781" w:type="dxa"/>
            <w:tcBorders>
              <w:top w:val="single" w:sz="4" w:space="0" w:color="auto"/>
              <w:left w:val="single" w:sz="4" w:space="0" w:color="auto"/>
              <w:bottom w:val="single" w:sz="4" w:space="0" w:color="auto"/>
              <w:right w:val="single" w:sz="4" w:space="0" w:color="auto"/>
            </w:tcBorders>
          </w:tcPr>
          <w:p w14:paraId="6C5508E6" w14:textId="21F894CC" w:rsidR="00EE2BCD" w:rsidRPr="000A38F1" w:rsidRDefault="00EE2BCD" w:rsidP="00EE2BCD">
            <w:pPr>
              <w:pStyle w:val="TAC"/>
              <w:rPr>
                <w:lang w:eastAsia="zh-CN"/>
              </w:rPr>
            </w:pPr>
            <w:r>
              <w:rPr>
                <w:lang w:eastAsia="zh-CN"/>
              </w:rPr>
              <w:t>7.9</w:t>
            </w:r>
          </w:p>
        </w:tc>
      </w:tr>
    </w:tbl>
    <w:p w14:paraId="22C748DF" w14:textId="77777777" w:rsidR="003D148C" w:rsidRDefault="003D148C" w:rsidP="003D148C">
      <w:pPr>
        <w:rPr>
          <w:lang w:eastAsia="zh-CN"/>
        </w:rPr>
      </w:pPr>
      <w:bookmarkStart w:id="321" w:name="_Toc13080130"/>
      <w:bookmarkStart w:id="322" w:name="_Toc29811626"/>
      <w:bookmarkStart w:id="323" w:name="_Toc36817178"/>
      <w:bookmarkStart w:id="324" w:name="_Toc37260094"/>
      <w:bookmarkStart w:id="325" w:name="_Toc37267482"/>
      <w:bookmarkStart w:id="326" w:name="_Toc44712084"/>
      <w:bookmarkStart w:id="327" w:name="_Toc45893397"/>
      <w:bookmarkStart w:id="328" w:name="_Toc53178124"/>
      <w:bookmarkStart w:id="329" w:name="_Toc53178575"/>
      <w:bookmarkStart w:id="330" w:name="_Toc61178801"/>
      <w:bookmarkStart w:id="331" w:name="_Toc61179271"/>
      <w:bookmarkStart w:id="332" w:name="_Toc67916567"/>
      <w:bookmarkStart w:id="333" w:name="_Toc74663165"/>
      <w:bookmarkStart w:id="334" w:name="_Toc82621705"/>
      <w:bookmarkStart w:id="335" w:name="_Toc106094079"/>
      <w:bookmarkStart w:id="336" w:name="_Toc114252854"/>
      <w:bookmarkStart w:id="337" w:name="_Toc123045982"/>
      <w:bookmarkStart w:id="338" w:name="_Toc124157523"/>
      <w:bookmarkStart w:id="339" w:name="_Toc124258916"/>
      <w:bookmarkStart w:id="340" w:name="_Toc124259060"/>
      <w:bookmarkStart w:id="341" w:name="_Toc130585817"/>
      <w:bookmarkStart w:id="342" w:name="_Toc130586828"/>
      <w:bookmarkStart w:id="343" w:name="_Toc137461994"/>
      <w:bookmarkStart w:id="344" w:name="_Toc138883803"/>
      <w:bookmarkStart w:id="345" w:name="_Toc138883947"/>
      <w:bookmarkStart w:id="346" w:name="_Toc145426844"/>
      <w:bookmarkStart w:id="347" w:name="_Toc21127421"/>
    </w:p>
    <w:p w14:paraId="4EE6A77B" w14:textId="77777777" w:rsidR="003D148C" w:rsidRDefault="003D148C" w:rsidP="003D148C">
      <w:pPr>
        <w:pStyle w:val="TH"/>
        <w:rPr>
          <w:rFonts w:eastAsia="SimSun"/>
        </w:rPr>
      </w:pPr>
      <w:r>
        <w:t>Table 4.5-1</w:t>
      </w:r>
      <w:r>
        <w:rPr>
          <w:rFonts w:eastAsia="SimSun" w:hint="eastAsia"/>
        </w:rPr>
        <w:t>a</w:t>
      </w:r>
      <w:r>
        <w:t xml:space="preserve">: </w:t>
      </w:r>
      <w:r>
        <w:rPr>
          <w:i/>
        </w:rPr>
        <w:t>Requirement set</w:t>
      </w:r>
      <w:r>
        <w:t xml:space="preserve"> applicability</w:t>
      </w:r>
      <w:r>
        <w:rPr>
          <w:rFonts w:eastAsia="SimSun" w:hint="eastAsia"/>
        </w:rPr>
        <w:t xml:space="preserve"> for NCR-Fwd</w:t>
      </w:r>
    </w:p>
    <w:tbl>
      <w:tblPr>
        <w:tblStyle w:val="TableGrid"/>
        <w:tblW w:w="4217" w:type="pct"/>
        <w:jc w:val="center"/>
        <w:tblLook w:val="04A0" w:firstRow="1" w:lastRow="0" w:firstColumn="1" w:lastColumn="0" w:noHBand="0" w:noVBand="1"/>
      </w:tblPr>
      <w:tblGrid>
        <w:gridCol w:w="3645"/>
        <w:gridCol w:w="1475"/>
        <w:gridCol w:w="1500"/>
        <w:gridCol w:w="1503"/>
      </w:tblGrid>
      <w:tr w:rsidR="003D148C" w14:paraId="5E3E6FBF" w14:textId="77777777" w:rsidTr="003D148C">
        <w:trPr>
          <w:cantSplit/>
          <w:jc w:val="center"/>
        </w:trPr>
        <w:tc>
          <w:tcPr>
            <w:tcW w:w="2244" w:type="pct"/>
            <w:tcBorders>
              <w:top w:val="single" w:sz="4" w:space="0" w:color="auto"/>
            </w:tcBorders>
          </w:tcPr>
          <w:p w14:paraId="7AB23F96" w14:textId="2E0EDB11" w:rsidR="003D148C" w:rsidRDefault="003D148C" w:rsidP="0066180D">
            <w:pPr>
              <w:pStyle w:val="TAH"/>
              <w:jc w:val="left"/>
            </w:pPr>
            <w:r>
              <w:rPr>
                <w:lang w:eastAsia="ja-JP"/>
              </w:rPr>
              <w:t>Requirement</w:t>
            </w:r>
          </w:p>
        </w:tc>
        <w:tc>
          <w:tcPr>
            <w:tcW w:w="2756" w:type="pct"/>
            <w:gridSpan w:val="3"/>
            <w:tcBorders>
              <w:top w:val="single" w:sz="4" w:space="0" w:color="auto"/>
            </w:tcBorders>
          </w:tcPr>
          <w:p w14:paraId="3A1BF979" w14:textId="491DCFC9" w:rsidR="003D148C" w:rsidRDefault="003D148C" w:rsidP="0066180D">
            <w:pPr>
              <w:pStyle w:val="TAH"/>
              <w:rPr>
                <w:rFonts w:eastAsia="SimSun"/>
                <w:i/>
              </w:rPr>
            </w:pPr>
            <w:r w:rsidRPr="00F95B02">
              <w:rPr>
                <w:lang w:eastAsia="ja-JP"/>
              </w:rPr>
              <w:t>Requirement set</w:t>
            </w:r>
          </w:p>
        </w:tc>
      </w:tr>
      <w:tr w:rsidR="003D148C" w14:paraId="60A3CDE6" w14:textId="77777777" w:rsidTr="003D148C">
        <w:trPr>
          <w:cantSplit/>
          <w:jc w:val="center"/>
        </w:trPr>
        <w:tc>
          <w:tcPr>
            <w:tcW w:w="2244" w:type="pct"/>
            <w:tcBorders>
              <w:top w:val="single" w:sz="4" w:space="0" w:color="auto"/>
            </w:tcBorders>
          </w:tcPr>
          <w:p w14:paraId="502E02E5" w14:textId="77777777" w:rsidR="003D148C" w:rsidRDefault="003D148C" w:rsidP="0066180D">
            <w:pPr>
              <w:pStyle w:val="TAH"/>
              <w:jc w:val="left"/>
            </w:pPr>
          </w:p>
        </w:tc>
        <w:tc>
          <w:tcPr>
            <w:tcW w:w="908" w:type="pct"/>
            <w:tcBorders>
              <w:top w:val="single" w:sz="4" w:space="0" w:color="auto"/>
            </w:tcBorders>
          </w:tcPr>
          <w:p w14:paraId="1031EE53" w14:textId="77777777" w:rsidR="003D148C" w:rsidRDefault="003D148C" w:rsidP="0066180D">
            <w:pPr>
              <w:pStyle w:val="TAH"/>
            </w:pPr>
            <w:r>
              <w:rPr>
                <w:rFonts w:hint="eastAsia"/>
                <w:i/>
              </w:rPr>
              <w:t>NCR-Fwd</w:t>
            </w:r>
            <w:r>
              <w:rPr>
                <w:i/>
                <w:lang w:eastAsia="ja-JP"/>
              </w:rPr>
              <w:t xml:space="preserve"> type 1-C</w:t>
            </w:r>
          </w:p>
        </w:tc>
        <w:tc>
          <w:tcPr>
            <w:tcW w:w="923" w:type="pct"/>
            <w:tcBorders>
              <w:top w:val="single" w:sz="4" w:space="0" w:color="auto"/>
              <w:bottom w:val="single" w:sz="4" w:space="0" w:color="auto"/>
            </w:tcBorders>
          </w:tcPr>
          <w:p w14:paraId="6690A58A" w14:textId="77777777" w:rsidR="003D148C" w:rsidRDefault="003D148C" w:rsidP="0066180D">
            <w:pPr>
              <w:pStyle w:val="TAH"/>
              <w:rPr>
                <w:rFonts w:eastAsia="SimSun"/>
                <w:i/>
              </w:rPr>
            </w:pPr>
            <w:r>
              <w:rPr>
                <w:rFonts w:hint="eastAsia"/>
                <w:i/>
              </w:rPr>
              <w:t>NCR-Fwd</w:t>
            </w:r>
            <w:r>
              <w:rPr>
                <w:i/>
                <w:lang w:eastAsia="ja-JP"/>
              </w:rPr>
              <w:t xml:space="preserve"> type 1-</w:t>
            </w:r>
            <w:r>
              <w:rPr>
                <w:rFonts w:eastAsia="SimSun" w:hint="eastAsia"/>
                <w:i/>
              </w:rPr>
              <w:t>H</w:t>
            </w:r>
          </w:p>
        </w:tc>
        <w:tc>
          <w:tcPr>
            <w:tcW w:w="925" w:type="pct"/>
            <w:tcBorders>
              <w:top w:val="single" w:sz="4" w:space="0" w:color="auto"/>
              <w:bottom w:val="single" w:sz="4" w:space="0" w:color="auto"/>
            </w:tcBorders>
          </w:tcPr>
          <w:p w14:paraId="562B9299" w14:textId="77777777" w:rsidR="003D148C" w:rsidRDefault="003D148C" w:rsidP="0066180D">
            <w:pPr>
              <w:pStyle w:val="TAH"/>
            </w:pPr>
            <w:r>
              <w:rPr>
                <w:rFonts w:eastAsia="SimSun" w:hint="eastAsia"/>
                <w:i/>
              </w:rPr>
              <w:t>NCR-Fwd</w:t>
            </w:r>
            <w:r>
              <w:rPr>
                <w:i/>
                <w:lang w:eastAsia="ja-JP"/>
              </w:rPr>
              <w:t xml:space="preserve"> type 2-O</w:t>
            </w:r>
          </w:p>
        </w:tc>
      </w:tr>
      <w:tr w:rsidR="003D148C" w14:paraId="1B71DD64" w14:textId="77777777" w:rsidTr="003D148C">
        <w:trPr>
          <w:cantSplit/>
          <w:jc w:val="center"/>
        </w:trPr>
        <w:tc>
          <w:tcPr>
            <w:tcW w:w="2244" w:type="pct"/>
          </w:tcPr>
          <w:p w14:paraId="071ED3FD" w14:textId="77777777" w:rsidR="003D148C" w:rsidRDefault="003D148C" w:rsidP="0066180D">
            <w:pPr>
              <w:pStyle w:val="TAC"/>
            </w:pPr>
            <w:r>
              <w:rPr>
                <w:rFonts w:hint="eastAsia"/>
              </w:rPr>
              <w:t>Repeater</w:t>
            </w:r>
            <w:r>
              <w:rPr>
                <w:lang w:eastAsia="ja-JP"/>
              </w:rPr>
              <w:t xml:space="preserve"> output power</w:t>
            </w:r>
          </w:p>
        </w:tc>
        <w:tc>
          <w:tcPr>
            <w:tcW w:w="908" w:type="pct"/>
            <w:tcBorders>
              <w:bottom w:val="single" w:sz="4" w:space="0" w:color="auto"/>
            </w:tcBorders>
          </w:tcPr>
          <w:p w14:paraId="44B745CF" w14:textId="77777777" w:rsidR="003D148C" w:rsidRDefault="003D148C" w:rsidP="0066180D">
            <w:pPr>
              <w:pStyle w:val="TAC"/>
            </w:pPr>
            <w:r>
              <w:rPr>
                <w:lang w:eastAsia="ja-JP"/>
              </w:rPr>
              <w:t>6.2</w:t>
            </w:r>
          </w:p>
        </w:tc>
        <w:tc>
          <w:tcPr>
            <w:tcW w:w="923" w:type="pct"/>
            <w:tcBorders>
              <w:bottom w:val="single" w:sz="4" w:space="0" w:color="auto"/>
            </w:tcBorders>
          </w:tcPr>
          <w:p w14:paraId="45FDF92E" w14:textId="77777777" w:rsidR="003D148C" w:rsidRDefault="003D148C" w:rsidP="0066180D">
            <w:pPr>
              <w:pStyle w:val="TAC"/>
              <w:rPr>
                <w:lang w:eastAsia="ja-JP"/>
              </w:rPr>
            </w:pPr>
            <w:r>
              <w:rPr>
                <w:lang w:eastAsia="ja-JP"/>
              </w:rPr>
              <w:t>6.2</w:t>
            </w:r>
          </w:p>
        </w:tc>
        <w:tc>
          <w:tcPr>
            <w:tcW w:w="925" w:type="pct"/>
            <w:tcBorders>
              <w:bottom w:val="nil"/>
            </w:tcBorders>
          </w:tcPr>
          <w:p w14:paraId="3B4D3187" w14:textId="77777777" w:rsidR="003D148C" w:rsidRDefault="003D148C" w:rsidP="0066180D">
            <w:pPr>
              <w:pStyle w:val="TAC"/>
            </w:pPr>
          </w:p>
        </w:tc>
      </w:tr>
      <w:tr w:rsidR="003D148C" w14:paraId="4796C6BC" w14:textId="77777777" w:rsidTr="003D148C">
        <w:trPr>
          <w:cantSplit/>
          <w:jc w:val="center"/>
        </w:trPr>
        <w:tc>
          <w:tcPr>
            <w:tcW w:w="2244" w:type="pct"/>
          </w:tcPr>
          <w:p w14:paraId="7A46F488" w14:textId="77777777" w:rsidR="003D148C" w:rsidRDefault="003D148C" w:rsidP="0066180D">
            <w:pPr>
              <w:pStyle w:val="TAC"/>
            </w:pPr>
            <w:r>
              <w:rPr>
                <w:rFonts w:hint="eastAsia"/>
              </w:rPr>
              <w:t>Frequency stability</w:t>
            </w:r>
          </w:p>
        </w:tc>
        <w:tc>
          <w:tcPr>
            <w:tcW w:w="908" w:type="pct"/>
            <w:tcBorders>
              <w:top w:val="single" w:sz="4" w:space="0" w:color="auto"/>
              <w:bottom w:val="single" w:sz="4" w:space="0" w:color="auto"/>
            </w:tcBorders>
          </w:tcPr>
          <w:p w14:paraId="0F1FEFE2" w14:textId="77777777" w:rsidR="003D148C" w:rsidRDefault="003D148C" w:rsidP="0066180D">
            <w:pPr>
              <w:pStyle w:val="TAC"/>
            </w:pPr>
            <w:r>
              <w:rPr>
                <w:lang w:eastAsia="ja-JP"/>
              </w:rPr>
              <w:t>6.3</w:t>
            </w:r>
          </w:p>
        </w:tc>
        <w:tc>
          <w:tcPr>
            <w:tcW w:w="923" w:type="pct"/>
            <w:tcBorders>
              <w:top w:val="single" w:sz="4" w:space="0" w:color="auto"/>
              <w:bottom w:val="single" w:sz="4" w:space="0" w:color="auto"/>
            </w:tcBorders>
          </w:tcPr>
          <w:p w14:paraId="574268EC" w14:textId="77777777" w:rsidR="003D148C" w:rsidRDefault="003D148C" w:rsidP="0066180D">
            <w:pPr>
              <w:pStyle w:val="TAC"/>
              <w:rPr>
                <w:lang w:eastAsia="ja-JP"/>
              </w:rPr>
            </w:pPr>
            <w:r>
              <w:rPr>
                <w:lang w:eastAsia="ja-JP"/>
              </w:rPr>
              <w:t>6.3</w:t>
            </w:r>
          </w:p>
        </w:tc>
        <w:tc>
          <w:tcPr>
            <w:tcW w:w="925" w:type="pct"/>
            <w:tcBorders>
              <w:top w:val="nil"/>
              <w:bottom w:val="nil"/>
            </w:tcBorders>
          </w:tcPr>
          <w:p w14:paraId="29C00BF0" w14:textId="77777777" w:rsidR="003D148C" w:rsidRDefault="003D148C" w:rsidP="0066180D">
            <w:pPr>
              <w:pStyle w:val="TAC"/>
            </w:pPr>
          </w:p>
        </w:tc>
      </w:tr>
      <w:tr w:rsidR="003D148C" w14:paraId="6D3FB0FA" w14:textId="77777777" w:rsidTr="003D148C">
        <w:trPr>
          <w:cantSplit/>
          <w:jc w:val="center"/>
        </w:trPr>
        <w:tc>
          <w:tcPr>
            <w:tcW w:w="2244" w:type="pct"/>
          </w:tcPr>
          <w:p w14:paraId="7E52FE3F" w14:textId="77777777" w:rsidR="003D148C" w:rsidRDefault="003D148C" w:rsidP="0066180D">
            <w:pPr>
              <w:pStyle w:val="TAC"/>
            </w:pPr>
            <w:r>
              <w:rPr>
                <w:rFonts w:hint="eastAsia"/>
              </w:rPr>
              <w:t>Out of band gain</w:t>
            </w:r>
          </w:p>
        </w:tc>
        <w:tc>
          <w:tcPr>
            <w:tcW w:w="908" w:type="pct"/>
            <w:tcBorders>
              <w:top w:val="single" w:sz="4" w:space="0" w:color="auto"/>
              <w:bottom w:val="single" w:sz="4" w:space="0" w:color="auto"/>
            </w:tcBorders>
          </w:tcPr>
          <w:p w14:paraId="50F0C2ED" w14:textId="77777777" w:rsidR="003D148C" w:rsidRDefault="003D148C" w:rsidP="0066180D">
            <w:pPr>
              <w:pStyle w:val="TAC"/>
            </w:pPr>
            <w:r>
              <w:rPr>
                <w:lang w:eastAsia="ja-JP"/>
              </w:rPr>
              <w:t>6.4</w:t>
            </w:r>
          </w:p>
        </w:tc>
        <w:tc>
          <w:tcPr>
            <w:tcW w:w="923" w:type="pct"/>
            <w:tcBorders>
              <w:top w:val="single" w:sz="4" w:space="0" w:color="auto"/>
              <w:bottom w:val="single" w:sz="4" w:space="0" w:color="auto"/>
            </w:tcBorders>
          </w:tcPr>
          <w:p w14:paraId="3F72EAAB" w14:textId="77777777" w:rsidR="003D148C" w:rsidRDefault="003D148C" w:rsidP="0066180D">
            <w:pPr>
              <w:pStyle w:val="TAC"/>
              <w:rPr>
                <w:lang w:eastAsia="ja-JP"/>
              </w:rPr>
            </w:pPr>
            <w:r>
              <w:rPr>
                <w:lang w:eastAsia="ja-JP"/>
              </w:rPr>
              <w:t>6.4</w:t>
            </w:r>
          </w:p>
        </w:tc>
        <w:tc>
          <w:tcPr>
            <w:tcW w:w="925" w:type="pct"/>
            <w:tcBorders>
              <w:top w:val="nil"/>
              <w:bottom w:val="nil"/>
            </w:tcBorders>
          </w:tcPr>
          <w:p w14:paraId="36A18387" w14:textId="77777777" w:rsidR="003D148C" w:rsidRDefault="003D148C" w:rsidP="0066180D">
            <w:pPr>
              <w:pStyle w:val="TAC"/>
            </w:pPr>
          </w:p>
        </w:tc>
      </w:tr>
      <w:tr w:rsidR="003D148C" w14:paraId="3AE67346" w14:textId="77777777" w:rsidTr="003D148C">
        <w:trPr>
          <w:cantSplit/>
          <w:jc w:val="center"/>
        </w:trPr>
        <w:tc>
          <w:tcPr>
            <w:tcW w:w="2244" w:type="pct"/>
          </w:tcPr>
          <w:p w14:paraId="3F7545FB" w14:textId="77777777" w:rsidR="003D148C" w:rsidRDefault="003D148C" w:rsidP="0066180D">
            <w:pPr>
              <w:pStyle w:val="TAC"/>
            </w:pPr>
            <w:r>
              <w:rPr>
                <w:rFonts w:hint="eastAsia"/>
              </w:rPr>
              <w:t>Unwanted emissions</w:t>
            </w:r>
          </w:p>
        </w:tc>
        <w:tc>
          <w:tcPr>
            <w:tcW w:w="908" w:type="pct"/>
            <w:tcBorders>
              <w:top w:val="single" w:sz="4" w:space="0" w:color="auto"/>
              <w:bottom w:val="single" w:sz="4" w:space="0" w:color="auto"/>
            </w:tcBorders>
          </w:tcPr>
          <w:p w14:paraId="110A7C0A" w14:textId="77777777" w:rsidR="003D148C" w:rsidRDefault="003D148C" w:rsidP="0066180D">
            <w:pPr>
              <w:pStyle w:val="TAC"/>
            </w:pPr>
            <w:r>
              <w:rPr>
                <w:lang w:eastAsia="ja-JP"/>
              </w:rPr>
              <w:t>6.5</w:t>
            </w:r>
          </w:p>
        </w:tc>
        <w:tc>
          <w:tcPr>
            <w:tcW w:w="923" w:type="pct"/>
            <w:tcBorders>
              <w:top w:val="single" w:sz="4" w:space="0" w:color="auto"/>
              <w:bottom w:val="single" w:sz="4" w:space="0" w:color="auto"/>
            </w:tcBorders>
          </w:tcPr>
          <w:p w14:paraId="5A45348B" w14:textId="77777777" w:rsidR="003D148C" w:rsidRDefault="003D148C" w:rsidP="0066180D">
            <w:pPr>
              <w:pStyle w:val="TAC"/>
              <w:rPr>
                <w:lang w:eastAsia="ja-JP"/>
              </w:rPr>
            </w:pPr>
            <w:r>
              <w:rPr>
                <w:lang w:eastAsia="ja-JP"/>
              </w:rPr>
              <w:t>6.5</w:t>
            </w:r>
          </w:p>
        </w:tc>
        <w:tc>
          <w:tcPr>
            <w:tcW w:w="925" w:type="pct"/>
            <w:tcBorders>
              <w:top w:val="nil"/>
              <w:bottom w:val="nil"/>
            </w:tcBorders>
          </w:tcPr>
          <w:p w14:paraId="2BFD9915" w14:textId="77777777" w:rsidR="003D148C" w:rsidRDefault="003D148C" w:rsidP="0066180D">
            <w:pPr>
              <w:pStyle w:val="TAC"/>
            </w:pPr>
          </w:p>
        </w:tc>
      </w:tr>
      <w:tr w:rsidR="003D148C" w14:paraId="5275C08B" w14:textId="77777777" w:rsidTr="003D148C">
        <w:trPr>
          <w:cantSplit/>
          <w:jc w:val="center"/>
        </w:trPr>
        <w:tc>
          <w:tcPr>
            <w:tcW w:w="2244" w:type="pct"/>
          </w:tcPr>
          <w:p w14:paraId="35E12A8F" w14:textId="77777777" w:rsidR="003D148C" w:rsidRDefault="003D148C" w:rsidP="0066180D">
            <w:pPr>
              <w:pStyle w:val="TAC"/>
            </w:pPr>
            <w:r>
              <w:rPr>
                <w:rFonts w:hint="eastAsia"/>
              </w:rPr>
              <w:t>Error Vector Magnitude</w:t>
            </w:r>
          </w:p>
        </w:tc>
        <w:tc>
          <w:tcPr>
            <w:tcW w:w="908" w:type="pct"/>
            <w:tcBorders>
              <w:top w:val="single" w:sz="4" w:space="0" w:color="auto"/>
              <w:bottom w:val="single" w:sz="4" w:space="0" w:color="auto"/>
            </w:tcBorders>
          </w:tcPr>
          <w:p w14:paraId="1A2A7988" w14:textId="77777777" w:rsidR="003D148C" w:rsidRDefault="003D148C" w:rsidP="0066180D">
            <w:pPr>
              <w:pStyle w:val="TAC"/>
            </w:pPr>
            <w:r>
              <w:rPr>
                <w:lang w:eastAsia="ja-JP"/>
              </w:rPr>
              <w:t>6.6</w:t>
            </w:r>
          </w:p>
        </w:tc>
        <w:tc>
          <w:tcPr>
            <w:tcW w:w="923" w:type="pct"/>
            <w:tcBorders>
              <w:top w:val="single" w:sz="4" w:space="0" w:color="auto"/>
              <w:bottom w:val="single" w:sz="4" w:space="0" w:color="auto"/>
            </w:tcBorders>
          </w:tcPr>
          <w:p w14:paraId="6A85181E" w14:textId="77777777" w:rsidR="003D148C" w:rsidRDefault="003D148C" w:rsidP="0066180D">
            <w:pPr>
              <w:pStyle w:val="TAC"/>
              <w:rPr>
                <w:lang w:eastAsia="ja-JP"/>
              </w:rPr>
            </w:pPr>
            <w:r>
              <w:rPr>
                <w:lang w:eastAsia="ja-JP"/>
              </w:rPr>
              <w:t>6.6</w:t>
            </w:r>
          </w:p>
        </w:tc>
        <w:tc>
          <w:tcPr>
            <w:tcW w:w="925" w:type="pct"/>
            <w:tcBorders>
              <w:top w:val="nil"/>
              <w:bottom w:val="nil"/>
            </w:tcBorders>
          </w:tcPr>
          <w:p w14:paraId="0EFB1C34" w14:textId="77777777" w:rsidR="003D148C" w:rsidRDefault="003D148C" w:rsidP="0066180D">
            <w:pPr>
              <w:pStyle w:val="TAC"/>
            </w:pPr>
            <w:r>
              <w:rPr>
                <w:lang w:eastAsia="ja-JP"/>
              </w:rPr>
              <w:t>NA</w:t>
            </w:r>
          </w:p>
        </w:tc>
      </w:tr>
      <w:tr w:rsidR="003D148C" w14:paraId="7D891255" w14:textId="77777777" w:rsidTr="003D148C">
        <w:trPr>
          <w:cantSplit/>
          <w:jc w:val="center"/>
        </w:trPr>
        <w:tc>
          <w:tcPr>
            <w:tcW w:w="2244" w:type="pct"/>
          </w:tcPr>
          <w:p w14:paraId="0A68838B" w14:textId="77777777" w:rsidR="003D148C" w:rsidRDefault="003D148C" w:rsidP="0066180D">
            <w:pPr>
              <w:pStyle w:val="TAC"/>
            </w:pPr>
            <w:r>
              <w:rPr>
                <w:rFonts w:hint="eastAsia"/>
              </w:rPr>
              <w:t>Input intermodulation</w:t>
            </w:r>
          </w:p>
        </w:tc>
        <w:tc>
          <w:tcPr>
            <w:tcW w:w="908" w:type="pct"/>
            <w:tcBorders>
              <w:top w:val="single" w:sz="4" w:space="0" w:color="auto"/>
              <w:bottom w:val="single" w:sz="4" w:space="0" w:color="auto"/>
            </w:tcBorders>
          </w:tcPr>
          <w:p w14:paraId="668B2650" w14:textId="77777777" w:rsidR="003D148C" w:rsidRDefault="003D148C" w:rsidP="0066180D">
            <w:pPr>
              <w:pStyle w:val="TAC"/>
            </w:pPr>
            <w:r>
              <w:rPr>
                <w:lang w:eastAsia="ja-JP"/>
              </w:rPr>
              <w:t>6.</w:t>
            </w:r>
            <w:r>
              <w:rPr>
                <w:rFonts w:hint="eastAsia"/>
              </w:rPr>
              <w:t>7</w:t>
            </w:r>
          </w:p>
        </w:tc>
        <w:tc>
          <w:tcPr>
            <w:tcW w:w="923" w:type="pct"/>
            <w:tcBorders>
              <w:top w:val="single" w:sz="4" w:space="0" w:color="auto"/>
              <w:bottom w:val="single" w:sz="4" w:space="0" w:color="auto"/>
            </w:tcBorders>
          </w:tcPr>
          <w:p w14:paraId="0349BB75" w14:textId="77777777" w:rsidR="003D148C" w:rsidRDefault="003D148C" w:rsidP="0066180D">
            <w:pPr>
              <w:pStyle w:val="TAC"/>
              <w:rPr>
                <w:lang w:eastAsia="ja-JP"/>
              </w:rPr>
            </w:pPr>
            <w:r>
              <w:rPr>
                <w:lang w:eastAsia="ja-JP"/>
              </w:rPr>
              <w:t>6.</w:t>
            </w:r>
            <w:r>
              <w:rPr>
                <w:rFonts w:hint="eastAsia"/>
              </w:rPr>
              <w:t>7</w:t>
            </w:r>
          </w:p>
        </w:tc>
        <w:tc>
          <w:tcPr>
            <w:tcW w:w="925" w:type="pct"/>
            <w:tcBorders>
              <w:top w:val="nil"/>
              <w:bottom w:val="nil"/>
            </w:tcBorders>
          </w:tcPr>
          <w:p w14:paraId="3EA93CAA" w14:textId="77777777" w:rsidR="003D148C" w:rsidRDefault="003D148C" w:rsidP="0066180D">
            <w:pPr>
              <w:pStyle w:val="TAC"/>
            </w:pPr>
          </w:p>
        </w:tc>
      </w:tr>
      <w:tr w:rsidR="003D148C" w14:paraId="7FB4553B" w14:textId="77777777" w:rsidTr="003D148C">
        <w:trPr>
          <w:cantSplit/>
          <w:jc w:val="center"/>
        </w:trPr>
        <w:tc>
          <w:tcPr>
            <w:tcW w:w="2244" w:type="pct"/>
          </w:tcPr>
          <w:p w14:paraId="0E915027" w14:textId="77777777" w:rsidR="003D148C" w:rsidRDefault="003D148C" w:rsidP="0066180D">
            <w:pPr>
              <w:pStyle w:val="TAC"/>
            </w:pPr>
            <w:r>
              <w:rPr>
                <w:rFonts w:hint="eastAsia"/>
              </w:rPr>
              <w:t>Output intermodulation</w:t>
            </w:r>
          </w:p>
        </w:tc>
        <w:tc>
          <w:tcPr>
            <w:tcW w:w="908" w:type="pct"/>
            <w:tcBorders>
              <w:top w:val="single" w:sz="4" w:space="0" w:color="auto"/>
              <w:bottom w:val="single" w:sz="4" w:space="0" w:color="auto"/>
            </w:tcBorders>
          </w:tcPr>
          <w:p w14:paraId="77BC92A6" w14:textId="77777777" w:rsidR="003D148C" w:rsidRDefault="003D148C" w:rsidP="0066180D">
            <w:pPr>
              <w:pStyle w:val="TAC"/>
            </w:pPr>
            <w:r>
              <w:rPr>
                <w:lang w:eastAsia="ja-JP"/>
              </w:rPr>
              <w:t>6.</w:t>
            </w:r>
            <w:r>
              <w:rPr>
                <w:rFonts w:hint="eastAsia"/>
              </w:rPr>
              <w:t>8</w:t>
            </w:r>
          </w:p>
        </w:tc>
        <w:tc>
          <w:tcPr>
            <w:tcW w:w="923" w:type="pct"/>
            <w:tcBorders>
              <w:top w:val="single" w:sz="4" w:space="0" w:color="auto"/>
              <w:bottom w:val="single" w:sz="4" w:space="0" w:color="auto"/>
            </w:tcBorders>
          </w:tcPr>
          <w:p w14:paraId="1852EA23" w14:textId="77777777" w:rsidR="003D148C" w:rsidRDefault="003D148C" w:rsidP="0066180D">
            <w:pPr>
              <w:pStyle w:val="TAC"/>
              <w:rPr>
                <w:lang w:eastAsia="ja-JP"/>
              </w:rPr>
            </w:pPr>
            <w:r>
              <w:rPr>
                <w:lang w:eastAsia="ja-JP"/>
              </w:rPr>
              <w:t>6.</w:t>
            </w:r>
            <w:r>
              <w:rPr>
                <w:rFonts w:hint="eastAsia"/>
              </w:rPr>
              <w:t>8</w:t>
            </w:r>
          </w:p>
        </w:tc>
        <w:tc>
          <w:tcPr>
            <w:tcW w:w="925" w:type="pct"/>
            <w:tcBorders>
              <w:top w:val="nil"/>
              <w:bottom w:val="nil"/>
            </w:tcBorders>
          </w:tcPr>
          <w:p w14:paraId="3FECEFB2" w14:textId="77777777" w:rsidR="003D148C" w:rsidRDefault="003D148C" w:rsidP="0066180D">
            <w:pPr>
              <w:pStyle w:val="TAC"/>
            </w:pPr>
          </w:p>
        </w:tc>
      </w:tr>
      <w:tr w:rsidR="003D148C" w14:paraId="0442F7F8" w14:textId="77777777" w:rsidTr="003D148C">
        <w:trPr>
          <w:cantSplit/>
          <w:jc w:val="center"/>
        </w:trPr>
        <w:tc>
          <w:tcPr>
            <w:tcW w:w="2244" w:type="pct"/>
          </w:tcPr>
          <w:p w14:paraId="4436A2E8" w14:textId="77777777" w:rsidR="003D148C" w:rsidRDefault="003D148C" w:rsidP="0066180D">
            <w:pPr>
              <w:pStyle w:val="TAC"/>
            </w:pPr>
            <w:r>
              <w:t>Adjacent Channel Rejection Ratio (ACRR)</w:t>
            </w:r>
          </w:p>
        </w:tc>
        <w:tc>
          <w:tcPr>
            <w:tcW w:w="908" w:type="pct"/>
            <w:tcBorders>
              <w:top w:val="single" w:sz="4" w:space="0" w:color="auto"/>
              <w:bottom w:val="single" w:sz="4" w:space="0" w:color="auto"/>
            </w:tcBorders>
          </w:tcPr>
          <w:p w14:paraId="7F147C76" w14:textId="77777777" w:rsidR="003D148C" w:rsidRDefault="003D148C" w:rsidP="0066180D">
            <w:pPr>
              <w:pStyle w:val="TAC"/>
            </w:pPr>
            <w:r>
              <w:rPr>
                <w:lang w:eastAsia="ja-JP"/>
              </w:rPr>
              <w:t>6.</w:t>
            </w:r>
            <w:r>
              <w:rPr>
                <w:rFonts w:hint="eastAsia"/>
              </w:rPr>
              <w:t>9</w:t>
            </w:r>
          </w:p>
        </w:tc>
        <w:tc>
          <w:tcPr>
            <w:tcW w:w="923" w:type="pct"/>
            <w:tcBorders>
              <w:top w:val="single" w:sz="4" w:space="0" w:color="auto"/>
              <w:bottom w:val="single" w:sz="4" w:space="0" w:color="auto"/>
            </w:tcBorders>
          </w:tcPr>
          <w:p w14:paraId="4FF7C76F" w14:textId="77777777" w:rsidR="003D148C" w:rsidRDefault="003D148C" w:rsidP="0066180D">
            <w:pPr>
              <w:pStyle w:val="TAC"/>
              <w:rPr>
                <w:lang w:eastAsia="ja-JP"/>
              </w:rPr>
            </w:pPr>
            <w:r>
              <w:rPr>
                <w:lang w:eastAsia="ja-JP"/>
              </w:rPr>
              <w:t>6.</w:t>
            </w:r>
            <w:r>
              <w:rPr>
                <w:rFonts w:hint="eastAsia"/>
              </w:rPr>
              <w:t>9</w:t>
            </w:r>
          </w:p>
        </w:tc>
        <w:tc>
          <w:tcPr>
            <w:tcW w:w="925" w:type="pct"/>
            <w:tcBorders>
              <w:top w:val="nil"/>
              <w:bottom w:val="nil"/>
            </w:tcBorders>
          </w:tcPr>
          <w:p w14:paraId="6FAABDDF" w14:textId="77777777" w:rsidR="003D148C" w:rsidRDefault="003D148C" w:rsidP="0066180D">
            <w:pPr>
              <w:pStyle w:val="TAC"/>
            </w:pPr>
          </w:p>
        </w:tc>
      </w:tr>
      <w:tr w:rsidR="003D148C" w14:paraId="355C16CE" w14:textId="77777777" w:rsidTr="003D148C">
        <w:trPr>
          <w:cantSplit/>
          <w:trHeight w:val="90"/>
          <w:jc w:val="center"/>
        </w:trPr>
        <w:tc>
          <w:tcPr>
            <w:tcW w:w="2244" w:type="pct"/>
            <w:tcBorders>
              <w:top w:val="single" w:sz="4" w:space="0" w:color="auto"/>
              <w:left w:val="single" w:sz="4" w:space="0" w:color="auto"/>
              <w:bottom w:val="single" w:sz="4" w:space="0" w:color="auto"/>
              <w:right w:val="single" w:sz="4" w:space="0" w:color="auto"/>
            </w:tcBorders>
          </w:tcPr>
          <w:p w14:paraId="182FA490" w14:textId="77777777" w:rsidR="003D148C" w:rsidRDefault="003D148C" w:rsidP="0066180D">
            <w:pPr>
              <w:pStyle w:val="TAC"/>
              <w:rPr>
                <w:lang w:eastAsia="ja-JP"/>
              </w:rPr>
            </w:pPr>
            <w:r>
              <w:t>Transmit ON/OFF power</w:t>
            </w:r>
          </w:p>
        </w:tc>
        <w:tc>
          <w:tcPr>
            <w:tcW w:w="908" w:type="pct"/>
            <w:tcBorders>
              <w:top w:val="single" w:sz="4" w:space="0" w:color="auto"/>
              <w:bottom w:val="single" w:sz="4" w:space="0" w:color="auto"/>
            </w:tcBorders>
          </w:tcPr>
          <w:p w14:paraId="76C8D604" w14:textId="77777777" w:rsidR="003D148C" w:rsidRDefault="003D148C" w:rsidP="0066180D">
            <w:pPr>
              <w:pStyle w:val="TAC"/>
            </w:pPr>
            <w:r>
              <w:rPr>
                <w:lang w:eastAsia="ja-JP"/>
              </w:rPr>
              <w:t>6.</w:t>
            </w:r>
            <w:r>
              <w:rPr>
                <w:rFonts w:hint="eastAsia"/>
              </w:rPr>
              <w:t>10</w:t>
            </w:r>
          </w:p>
        </w:tc>
        <w:tc>
          <w:tcPr>
            <w:tcW w:w="923" w:type="pct"/>
            <w:tcBorders>
              <w:top w:val="single" w:sz="4" w:space="0" w:color="auto"/>
              <w:bottom w:val="single" w:sz="4" w:space="0" w:color="auto"/>
            </w:tcBorders>
          </w:tcPr>
          <w:p w14:paraId="11C75004" w14:textId="77777777" w:rsidR="003D148C" w:rsidRDefault="003D148C" w:rsidP="0066180D">
            <w:pPr>
              <w:pStyle w:val="TAC"/>
              <w:rPr>
                <w:lang w:eastAsia="ja-JP"/>
              </w:rPr>
            </w:pPr>
            <w:r>
              <w:rPr>
                <w:lang w:eastAsia="ja-JP"/>
              </w:rPr>
              <w:t>6.</w:t>
            </w:r>
            <w:r>
              <w:rPr>
                <w:rFonts w:hint="eastAsia"/>
              </w:rPr>
              <w:t>10</w:t>
            </w:r>
          </w:p>
        </w:tc>
        <w:tc>
          <w:tcPr>
            <w:tcW w:w="925" w:type="pct"/>
            <w:tcBorders>
              <w:top w:val="nil"/>
              <w:bottom w:val="single" w:sz="4" w:space="0" w:color="auto"/>
            </w:tcBorders>
          </w:tcPr>
          <w:p w14:paraId="265566F9" w14:textId="77777777" w:rsidR="003D148C" w:rsidRDefault="003D148C" w:rsidP="0066180D">
            <w:pPr>
              <w:pStyle w:val="TAC"/>
            </w:pPr>
          </w:p>
        </w:tc>
      </w:tr>
      <w:tr w:rsidR="003D148C" w14:paraId="222D1030"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28E3A717" w14:textId="77777777" w:rsidR="003D148C" w:rsidRDefault="003D148C" w:rsidP="0066180D">
            <w:pPr>
              <w:pStyle w:val="TAC"/>
              <w:rPr>
                <w:lang w:eastAsia="ja-JP"/>
              </w:rPr>
            </w:pPr>
            <w:r>
              <w:t>Repeater output power</w:t>
            </w:r>
          </w:p>
        </w:tc>
        <w:tc>
          <w:tcPr>
            <w:tcW w:w="908" w:type="pct"/>
            <w:tcBorders>
              <w:top w:val="single" w:sz="4" w:space="0" w:color="auto"/>
              <w:bottom w:val="nil"/>
            </w:tcBorders>
          </w:tcPr>
          <w:p w14:paraId="408DF76B" w14:textId="77777777" w:rsidR="003D148C" w:rsidRDefault="003D148C" w:rsidP="0066180D">
            <w:pPr>
              <w:pStyle w:val="TAC"/>
            </w:pPr>
          </w:p>
        </w:tc>
        <w:tc>
          <w:tcPr>
            <w:tcW w:w="923" w:type="pct"/>
            <w:tcBorders>
              <w:top w:val="single" w:sz="4" w:space="0" w:color="auto"/>
              <w:left w:val="single" w:sz="4" w:space="0" w:color="auto"/>
              <w:bottom w:val="nil"/>
              <w:right w:val="single" w:sz="4" w:space="0" w:color="auto"/>
            </w:tcBorders>
          </w:tcPr>
          <w:p w14:paraId="2159AA73"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07ECCACF" w14:textId="77777777" w:rsidR="003D148C" w:rsidRDefault="003D148C" w:rsidP="0066180D">
            <w:pPr>
              <w:pStyle w:val="TAC"/>
            </w:pPr>
            <w:r>
              <w:t>7</w:t>
            </w:r>
            <w:r>
              <w:rPr>
                <w:lang w:eastAsia="ja-JP"/>
              </w:rPr>
              <w:t>.2</w:t>
            </w:r>
          </w:p>
        </w:tc>
      </w:tr>
      <w:tr w:rsidR="003D148C" w14:paraId="175E1C44"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35D2C2A0" w14:textId="77777777" w:rsidR="003D148C" w:rsidRDefault="003D148C" w:rsidP="0066180D">
            <w:pPr>
              <w:pStyle w:val="TAC"/>
              <w:rPr>
                <w:lang w:eastAsia="ja-JP"/>
              </w:rPr>
            </w:pPr>
            <w:r>
              <w:t>OTA frequency stability</w:t>
            </w:r>
          </w:p>
        </w:tc>
        <w:tc>
          <w:tcPr>
            <w:tcW w:w="908" w:type="pct"/>
            <w:tcBorders>
              <w:top w:val="nil"/>
              <w:bottom w:val="nil"/>
            </w:tcBorders>
          </w:tcPr>
          <w:p w14:paraId="71814F03" w14:textId="77777777" w:rsidR="003D148C" w:rsidRDefault="003D148C" w:rsidP="0066180D">
            <w:pPr>
              <w:pStyle w:val="TAC"/>
            </w:pPr>
          </w:p>
        </w:tc>
        <w:tc>
          <w:tcPr>
            <w:tcW w:w="923" w:type="pct"/>
            <w:tcBorders>
              <w:top w:val="nil"/>
              <w:left w:val="single" w:sz="4" w:space="0" w:color="auto"/>
              <w:bottom w:val="nil"/>
              <w:right w:val="single" w:sz="4" w:space="0" w:color="auto"/>
            </w:tcBorders>
          </w:tcPr>
          <w:p w14:paraId="08C10C98"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710CE946" w14:textId="77777777" w:rsidR="003D148C" w:rsidRDefault="003D148C" w:rsidP="0066180D">
            <w:pPr>
              <w:pStyle w:val="TAC"/>
            </w:pPr>
            <w:r>
              <w:t>7</w:t>
            </w:r>
            <w:r>
              <w:rPr>
                <w:lang w:eastAsia="ja-JP"/>
              </w:rPr>
              <w:t>.3</w:t>
            </w:r>
          </w:p>
        </w:tc>
      </w:tr>
      <w:tr w:rsidR="003D148C" w14:paraId="505A74AC"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106F1DAB" w14:textId="77777777" w:rsidR="003D148C" w:rsidRDefault="003D148C" w:rsidP="0066180D">
            <w:pPr>
              <w:pStyle w:val="TAC"/>
              <w:rPr>
                <w:lang w:eastAsia="ja-JP"/>
              </w:rPr>
            </w:pPr>
            <w:r>
              <w:t>OTA out of band gain</w:t>
            </w:r>
          </w:p>
        </w:tc>
        <w:tc>
          <w:tcPr>
            <w:tcW w:w="908" w:type="pct"/>
            <w:tcBorders>
              <w:top w:val="nil"/>
              <w:bottom w:val="nil"/>
            </w:tcBorders>
          </w:tcPr>
          <w:p w14:paraId="11D1EF1B" w14:textId="77777777" w:rsidR="003D148C" w:rsidRDefault="003D148C" w:rsidP="0066180D">
            <w:pPr>
              <w:pStyle w:val="TAC"/>
            </w:pPr>
          </w:p>
        </w:tc>
        <w:tc>
          <w:tcPr>
            <w:tcW w:w="923" w:type="pct"/>
            <w:tcBorders>
              <w:top w:val="nil"/>
              <w:left w:val="single" w:sz="4" w:space="0" w:color="auto"/>
              <w:bottom w:val="nil"/>
              <w:right w:val="single" w:sz="4" w:space="0" w:color="auto"/>
            </w:tcBorders>
          </w:tcPr>
          <w:p w14:paraId="3DCEAB50"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3C8EE0FF" w14:textId="77777777" w:rsidR="003D148C" w:rsidRDefault="003D148C" w:rsidP="0066180D">
            <w:pPr>
              <w:pStyle w:val="TAC"/>
            </w:pPr>
            <w:r>
              <w:t>7</w:t>
            </w:r>
            <w:r>
              <w:rPr>
                <w:lang w:eastAsia="ja-JP"/>
              </w:rPr>
              <w:t>.4</w:t>
            </w:r>
          </w:p>
        </w:tc>
      </w:tr>
      <w:tr w:rsidR="003D148C" w14:paraId="6EFA50B5"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393AC2C0" w14:textId="77777777" w:rsidR="003D148C" w:rsidRDefault="003D148C" w:rsidP="0066180D">
            <w:pPr>
              <w:pStyle w:val="TAC"/>
              <w:rPr>
                <w:lang w:eastAsia="ja-JP"/>
              </w:rPr>
            </w:pPr>
            <w:r>
              <w:t>OTA unwanted emissions</w:t>
            </w:r>
          </w:p>
        </w:tc>
        <w:tc>
          <w:tcPr>
            <w:tcW w:w="908" w:type="pct"/>
            <w:tcBorders>
              <w:top w:val="nil"/>
              <w:bottom w:val="nil"/>
            </w:tcBorders>
          </w:tcPr>
          <w:p w14:paraId="1E4E188B" w14:textId="77777777" w:rsidR="003D148C" w:rsidRDefault="003D148C" w:rsidP="0066180D">
            <w:pPr>
              <w:pStyle w:val="TAC"/>
            </w:pPr>
          </w:p>
        </w:tc>
        <w:tc>
          <w:tcPr>
            <w:tcW w:w="923" w:type="pct"/>
            <w:tcBorders>
              <w:top w:val="nil"/>
              <w:left w:val="single" w:sz="4" w:space="0" w:color="auto"/>
              <w:bottom w:val="nil"/>
              <w:right w:val="single" w:sz="4" w:space="0" w:color="auto"/>
            </w:tcBorders>
          </w:tcPr>
          <w:p w14:paraId="35104957"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4CDA54F6" w14:textId="77777777" w:rsidR="003D148C" w:rsidRDefault="003D148C" w:rsidP="0066180D">
            <w:pPr>
              <w:pStyle w:val="TAC"/>
            </w:pPr>
            <w:r>
              <w:t>7</w:t>
            </w:r>
            <w:r>
              <w:rPr>
                <w:lang w:eastAsia="ja-JP"/>
              </w:rPr>
              <w:t>.5</w:t>
            </w:r>
          </w:p>
        </w:tc>
      </w:tr>
      <w:tr w:rsidR="003D148C" w14:paraId="3F77037F"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13F72CD0" w14:textId="77777777" w:rsidR="003D148C" w:rsidRDefault="003D148C" w:rsidP="0066180D">
            <w:pPr>
              <w:pStyle w:val="TAC"/>
              <w:rPr>
                <w:lang w:eastAsia="ja-JP"/>
              </w:rPr>
            </w:pPr>
            <w:r>
              <w:t>OTA Error Vector Magnitude</w:t>
            </w:r>
          </w:p>
        </w:tc>
        <w:tc>
          <w:tcPr>
            <w:tcW w:w="908" w:type="pct"/>
            <w:tcBorders>
              <w:top w:val="nil"/>
              <w:bottom w:val="nil"/>
            </w:tcBorders>
          </w:tcPr>
          <w:p w14:paraId="0C7EE130" w14:textId="77777777" w:rsidR="003D148C" w:rsidRDefault="003D148C" w:rsidP="0066180D">
            <w:pPr>
              <w:pStyle w:val="TAC"/>
            </w:pPr>
            <w:r>
              <w:rPr>
                <w:rFonts w:hint="eastAsia"/>
              </w:rPr>
              <w:t>NA</w:t>
            </w:r>
          </w:p>
        </w:tc>
        <w:tc>
          <w:tcPr>
            <w:tcW w:w="923" w:type="pct"/>
            <w:tcBorders>
              <w:top w:val="nil"/>
              <w:left w:val="single" w:sz="4" w:space="0" w:color="auto"/>
              <w:bottom w:val="nil"/>
              <w:right w:val="single" w:sz="4" w:space="0" w:color="auto"/>
            </w:tcBorders>
          </w:tcPr>
          <w:p w14:paraId="7A9195B2" w14:textId="77777777" w:rsidR="003D148C" w:rsidRDefault="003D148C" w:rsidP="0066180D">
            <w:pPr>
              <w:pStyle w:val="TAC"/>
            </w:pPr>
            <w:r>
              <w:rPr>
                <w:rFonts w:hint="eastAsia"/>
              </w:rPr>
              <w:t>NA</w:t>
            </w:r>
          </w:p>
        </w:tc>
        <w:tc>
          <w:tcPr>
            <w:tcW w:w="925" w:type="pct"/>
            <w:tcBorders>
              <w:top w:val="single" w:sz="4" w:space="0" w:color="auto"/>
              <w:left w:val="single" w:sz="4" w:space="0" w:color="auto"/>
              <w:bottom w:val="single" w:sz="4" w:space="0" w:color="auto"/>
              <w:right w:val="single" w:sz="4" w:space="0" w:color="auto"/>
            </w:tcBorders>
          </w:tcPr>
          <w:p w14:paraId="3E28D4C3" w14:textId="77777777" w:rsidR="003D148C" w:rsidRDefault="003D148C" w:rsidP="0066180D">
            <w:pPr>
              <w:pStyle w:val="TAC"/>
            </w:pPr>
            <w:r>
              <w:t>7</w:t>
            </w:r>
            <w:r>
              <w:rPr>
                <w:lang w:eastAsia="ja-JP"/>
              </w:rPr>
              <w:t>.6</w:t>
            </w:r>
          </w:p>
        </w:tc>
      </w:tr>
      <w:tr w:rsidR="003D148C" w14:paraId="4544D40B"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53CE03FD" w14:textId="77777777" w:rsidR="003D148C" w:rsidRDefault="003D148C" w:rsidP="0066180D">
            <w:pPr>
              <w:pStyle w:val="TAC"/>
              <w:rPr>
                <w:lang w:eastAsia="ja-JP"/>
              </w:rPr>
            </w:pPr>
            <w:r>
              <w:t>OTA input intermodulation</w:t>
            </w:r>
          </w:p>
        </w:tc>
        <w:tc>
          <w:tcPr>
            <w:tcW w:w="908" w:type="pct"/>
            <w:tcBorders>
              <w:top w:val="nil"/>
              <w:bottom w:val="nil"/>
            </w:tcBorders>
          </w:tcPr>
          <w:p w14:paraId="217BED7C" w14:textId="77777777" w:rsidR="003D148C" w:rsidRDefault="003D148C" w:rsidP="0066180D">
            <w:pPr>
              <w:pStyle w:val="TAC"/>
            </w:pPr>
          </w:p>
        </w:tc>
        <w:tc>
          <w:tcPr>
            <w:tcW w:w="923" w:type="pct"/>
            <w:tcBorders>
              <w:top w:val="nil"/>
              <w:left w:val="single" w:sz="4" w:space="0" w:color="auto"/>
              <w:bottom w:val="nil"/>
              <w:right w:val="single" w:sz="4" w:space="0" w:color="auto"/>
            </w:tcBorders>
          </w:tcPr>
          <w:p w14:paraId="2A526918"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3696764A" w14:textId="77777777" w:rsidR="003D148C" w:rsidRDefault="003D148C" w:rsidP="0066180D">
            <w:pPr>
              <w:pStyle w:val="TAC"/>
            </w:pPr>
            <w:r>
              <w:t>7</w:t>
            </w:r>
            <w:r>
              <w:rPr>
                <w:lang w:eastAsia="ja-JP"/>
              </w:rPr>
              <w:t>.7</w:t>
            </w:r>
          </w:p>
        </w:tc>
      </w:tr>
      <w:tr w:rsidR="003D148C" w14:paraId="14FCA081" w14:textId="77777777" w:rsidTr="003D148C">
        <w:trPr>
          <w:cantSplit/>
          <w:trHeight w:val="409"/>
          <w:jc w:val="center"/>
        </w:trPr>
        <w:tc>
          <w:tcPr>
            <w:tcW w:w="2244" w:type="pct"/>
            <w:tcBorders>
              <w:top w:val="single" w:sz="4" w:space="0" w:color="auto"/>
              <w:left w:val="single" w:sz="4" w:space="0" w:color="auto"/>
              <w:bottom w:val="single" w:sz="4" w:space="0" w:color="auto"/>
              <w:right w:val="single" w:sz="4" w:space="0" w:color="auto"/>
            </w:tcBorders>
          </w:tcPr>
          <w:p w14:paraId="7C8777B2" w14:textId="77777777" w:rsidR="003D148C" w:rsidRDefault="003D148C" w:rsidP="0066180D">
            <w:pPr>
              <w:pStyle w:val="TAC"/>
              <w:rPr>
                <w:lang w:eastAsia="ja-JP"/>
              </w:rPr>
            </w:pPr>
            <w:r>
              <w:t>OTA Adjacent Channel Rejection Ratio (ACRR)</w:t>
            </w:r>
          </w:p>
        </w:tc>
        <w:tc>
          <w:tcPr>
            <w:tcW w:w="908" w:type="pct"/>
            <w:tcBorders>
              <w:top w:val="nil"/>
              <w:bottom w:val="nil"/>
            </w:tcBorders>
          </w:tcPr>
          <w:p w14:paraId="7407CF5D" w14:textId="77777777" w:rsidR="003D148C" w:rsidRDefault="003D148C" w:rsidP="0066180D">
            <w:pPr>
              <w:pStyle w:val="TAC"/>
            </w:pPr>
          </w:p>
        </w:tc>
        <w:tc>
          <w:tcPr>
            <w:tcW w:w="923" w:type="pct"/>
            <w:tcBorders>
              <w:top w:val="nil"/>
              <w:left w:val="single" w:sz="4" w:space="0" w:color="auto"/>
              <w:bottom w:val="nil"/>
              <w:right w:val="single" w:sz="4" w:space="0" w:color="auto"/>
            </w:tcBorders>
          </w:tcPr>
          <w:p w14:paraId="6AAB0B9C"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3EE93E02" w14:textId="77777777" w:rsidR="003D148C" w:rsidRDefault="003D148C" w:rsidP="0066180D">
            <w:pPr>
              <w:pStyle w:val="TAC"/>
            </w:pPr>
            <w:r>
              <w:t>7.</w:t>
            </w:r>
            <w:r>
              <w:rPr>
                <w:rFonts w:hint="eastAsia"/>
              </w:rPr>
              <w:t>8</w:t>
            </w:r>
          </w:p>
        </w:tc>
      </w:tr>
      <w:tr w:rsidR="003D148C" w14:paraId="6D401F4E" w14:textId="77777777" w:rsidTr="003D148C">
        <w:trPr>
          <w:cantSplit/>
          <w:jc w:val="center"/>
        </w:trPr>
        <w:tc>
          <w:tcPr>
            <w:tcW w:w="2244" w:type="pct"/>
            <w:tcBorders>
              <w:top w:val="single" w:sz="4" w:space="0" w:color="auto"/>
              <w:left w:val="single" w:sz="4" w:space="0" w:color="auto"/>
              <w:bottom w:val="single" w:sz="4" w:space="0" w:color="auto"/>
              <w:right w:val="single" w:sz="4" w:space="0" w:color="auto"/>
            </w:tcBorders>
          </w:tcPr>
          <w:p w14:paraId="3AA63D2B" w14:textId="77777777" w:rsidR="003D148C" w:rsidRDefault="003D148C" w:rsidP="0066180D">
            <w:pPr>
              <w:pStyle w:val="TAC"/>
              <w:rPr>
                <w:lang w:eastAsia="ja-JP"/>
              </w:rPr>
            </w:pPr>
            <w:r>
              <w:t>OTA transmit ON/OFF power</w:t>
            </w:r>
          </w:p>
        </w:tc>
        <w:tc>
          <w:tcPr>
            <w:tcW w:w="908" w:type="pct"/>
            <w:tcBorders>
              <w:top w:val="nil"/>
              <w:bottom w:val="single" w:sz="4" w:space="0" w:color="auto"/>
            </w:tcBorders>
          </w:tcPr>
          <w:p w14:paraId="16857F54" w14:textId="77777777" w:rsidR="003D148C" w:rsidRDefault="003D148C" w:rsidP="0066180D">
            <w:pPr>
              <w:pStyle w:val="TAC"/>
            </w:pPr>
          </w:p>
        </w:tc>
        <w:tc>
          <w:tcPr>
            <w:tcW w:w="923" w:type="pct"/>
            <w:tcBorders>
              <w:top w:val="nil"/>
              <w:left w:val="single" w:sz="4" w:space="0" w:color="auto"/>
              <w:bottom w:val="single" w:sz="4" w:space="0" w:color="auto"/>
              <w:right w:val="single" w:sz="4" w:space="0" w:color="auto"/>
            </w:tcBorders>
          </w:tcPr>
          <w:p w14:paraId="1A7271CA" w14:textId="77777777" w:rsidR="003D148C" w:rsidRDefault="003D148C" w:rsidP="0066180D">
            <w:pPr>
              <w:pStyle w:val="TAC"/>
            </w:pPr>
          </w:p>
        </w:tc>
        <w:tc>
          <w:tcPr>
            <w:tcW w:w="925" w:type="pct"/>
            <w:tcBorders>
              <w:top w:val="single" w:sz="4" w:space="0" w:color="auto"/>
              <w:left w:val="single" w:sz="4" w:space="0" w:color="auto"/>
              <w:bottom w:val="single" w:sz="4" w:space="0" w:color="auto"/>
              <w:right w:val="single" w:sz="4" w:space="0" w:color="auto"/>
            </w:tcBorders>
          </w:tcPr>
          <w:p w14:paraId="338415AB" w14:textId="77777777" w:rsidR="003D148C" w:rsidRDefault="003D148C" w:rsidP="0066180D">
            <w:pPr>
              <w:pStyle w:val="TAC"/>
            </w:pPr>
            <w:r>
              <w:t>7.9</w:t>
            </w:r>
          </w:p>
        </w:tc>
      </w:tr>
    </w:tbl>
    <w:p w14:paraId="4FFDD98A" w14:textId="77777777" w:rsidR="003D148C" w:rsidRDefault="003D148C" w:rsidP="003D148C"/>
    <w:p w14:paraId="588F53AE" w14:textId="77777777" w:rsidR="003D148C" w:rsidRDefault="003D148C" w:rsidP="003D148C">
      <w:pPr>
        <w:pStyle w:val="TH"/>
        <w:rPr>
          <w:rFonts w:eastAsia="SimSun"/>
        </w:rPr>
      </w:pPr>
      <w:r>
        <w:lastRenderedPageBreak/>
        <w:t>Table 4.5-1</w:t>
      </w:r>
      <w:r>
        <w:rPr>
          <w:rFonts w:eastAsia="SimSun" w:hint="eastAsia"/>
        </w:rPr>
        <w:t>b</w:t>
      </w:r>
      <w:r>
        <w:t xml:space="preserve">: </w:t>
      </w:r>
      <w:r>
        <w:rPr>
          <w:i/>
        </w:rPr>
        <w:t>Requirement set</w:t>
      </w:r>
      <w:r>
        <w:t xml:space="preserve"> applicability</w:t>
      </w:r>
      <w:r>
        <w:rPr>
          <w:rFonts w:eastAsia="SimSun" w:hint="eastAsia"/>
        </w:rPr>
        <w:t xml:space="preserve"> for NCR-MT</w:t>
      </w:r>
    </w:p>
    <w:tbl>
      <w:tblPr>
        <w:tblStyle w:val="TableGrid"/>
        <w:tblW w:w="4217" w:type="pct"/>
        <w:jc w:val="center"/>
        <w:tblLook w:val="04A0" w:firstRow="1" w:lastRow="0" w:firstColumn="1" w:lastColumn="0" w:noHBand="0" w:noVBand="1"/>
      </w:tblPr>
      <w:tblGrid>
        <w:gridCol w:w="3647"/>
        <w:gridCol w:w="1475"/>
        <w:gridCol w:w="1500"/>
        <w:gridCol w:w="1501"/>
      </w:tblGrid>
      <w:tr w:rsidR="00F436F7" w14:paraId="19CD5776" w14:textId="77777777" w:rsidTr="00AC06EF">
        <w:trPr>
          <w:cantSplit/>
          <w:jc w:val="center"/>
        </w:trPr>
        <w:tc>
          <w:tcPr>
            <w:tcW w:w="2245" w:type="pct"/>
            <w:tcBorders>
              <w:top w:val="single" w:sz="4" w:space="0" w:color="auto"/>
            </w:tcBorders>
          </w:tcPr>
          <w:p w14:paraId="00178148" w14:textId="77777777" w:rsidR="00F436F7" w:rsidRDefault="00F436F7" w:rsidP="00AC06EF">
            <w:pPr>
              <w:pStyle w:val="TAH"/>
              <w:jc w:val="left"/>
            </w:pPr>
            <w:bookmarkStart w:id="348" w:name="_Toc155427994"/>
            <w:bookmarkStart w:id="349" w:name="_Toc155781012"/>
            <w:r>
              <w:rPr>
                <w:lang w:eastAsia="ja-JP"/>
              </w:rPr>
              <w:t>Requirement</w:t>
            </w:r>
          </w:p>
        </w:tc>
        <w:tc>
          <w:tcPr>
            <w:tcW w:w="2755" w:type="pct"/>
            <w:gridSpan w:val="3"/>
          </w:tcPr>
          <w:p w14:paraId="20C75324" w14:textId="77777777" w:rsidR="00F436F7" w:rsidRDefault="00F436F7" w:rsidP="00AC06EF">
            <w:pPr>
              <w:pStyle w:val="TAH"/>
              <w:rPr>
                <w:rFonts w:eastAsia="SimSun"/>
                <w:i/>
              </w:rPr>
            </w:pPr>
            <w:r w:rsidRPr="00F95B02">
              <w:rPr>
                <w:lang w:eastAsia="ja-JP"/>
              </w:rPr>
              <w:t>Requirement set</w:t>
            </w:r>
          </w:p>
        </w:tc>
      </w:tr>
      <w:tr w:rsidR="00F436F7" w14:paraId="05E36390" w14:textId="77777777" w:rsidTr="002C6BA0">
        <w:trPr>
          <w:cantSplit/>
          <w:jc w:val="center"/>
        </w:trPr>
        <w:tc>
          <w:tcPr>
            <w:tcW w:w="2245" w:type="pct"/>
            <w:tcBorders>
              <w:top w:val="nil"/>
            </w:tcBorders>
          </w:tcPr>
          <w:p w14:paraId="75A100A3" w14:textId="77777777" w:rsidR="00F436F7" w:rsidRDefault="00F436F7" w:rsidP="00AC06EF">
            <w:pPr>
              <w:pStyle w:val="TAH"/>
              <w:jc w:val="left"/>
            </w:pPr>
          </w:p>
        </w:tc>
        <w:tc>
          <w:tcPr>
            <w:tcW w:w="908" w:type="pct"/>
          </w:tcPr>
          <w:p w14:paraId="3CA264F3" w14:textId="77777777" w:rsidR="00F436F7" w:rsidRDefault="00F436F7" w:rsidP="00AC06EF">
            <w:pPr>
              <w:pStyle w:val="TAH"/>
            </w:pPr>
            <w:r>
              <w:rPr>
                <w:rFonts w:hint="eastAsia"/>
                <w:i/>
              </w:rPr>
              <w:t>NCR-MT</w:t>
            </w:r>
            <w:r>
              <w:rPr>
                <w:i/>
                <w:lang w:eastAsia="ja-JP"/>
              </w:rPr>
              <w:t xml:space="preserve"> type 1-C</w:t>
            </w:r>
          </w:p>
        </w:tc>
        <w:tc>
          <w:tcPr>
            <w:tcW w:w="923" w:type="pct"/>
            <w:tcBorders>
              <w:bottom w:val="single" w:sz="4" w:space="0" w:color="auto"/>
            </w:tcBorders>
          </w:tcPr>
          <w:p w14:paraId="3D07A24F" w14:textId="77777777" w:rsidR="00F436F7" w:rsidRDefault="00F436F7" w:rsidP="00AC06EF">
            <w:pPr>
              <w:pStyle w:val="TAH"/>
              <w:rPr>
                <w:rFonts w:eastAsia="SimSun"/>
                <w:i/>
              </w:rPr>
            </w:pPr>
            <w:r>
              <w:rPr>
                <w:rFonts w:hint="eastAsia"/>
                <w:i/>
              </w:rPr>
              <w:t>NCR-MT</w:t>
            </w:r>
            <w:r>
              <w:rPr>
                <w:i/>
                <w:lang w:eastAsia="ja-JP"/>
              </w:rPr>
              <w:t xml:space="preserve"> type 1-</w:t>
            </w:r>
            <w:r>
              <w:rPr>
                <w:rFonts w:eastAsia="SimSun" w:hint="eastAsia"/>
                <w:i/>
              </w:rPr>
              <w:t>H</w:t>
            </w:r>
          </w:p>
        </w:tc>
        <w:tc>
          <w:tcPr>
            <w:tcW w:w="924" w:type="pct"/>
            <w:tcBorders>
              <w:bottom w:val="single" w:sz="4" w:space="0" w:color="auto"/>
            </w:tcBorders>
          </w:tcPr>
          <w:p w14:paraId="68EA76FB" w14:textId="77777777" w:rsidR="00F436F7" w:rsidRDefault="00F436F7" w:rsidP="00AC06EF">
            <w:pPr>
              <w:pStyle w:val="TAH"/>
            </w:pPr>
            <w:r>
              <w:rPr>
                <w:rFonts w:eastAsia="SimSun" w:hint="eastAsia"/>
                <w:i/>
              </w:rPr>
              <w:t xml:space="preserve">NCR-MT </w:t>
            </w:r>
            <w:r>
              <w:rPr>
                <w:i/>
                <w:lang w:eastAsia="ja-JP"/>
              </w:rPr>
              <w:t>type 2-O</w:t>
            </w:r>
          </w:p>
        </w:tc>
      </w:tr>
      <w:tr w:rsidR="00F436F7" w14:paraId="313F2400" w14:textId="77777777" w:rsidTr="002C6BA0">
        <w:trPr>
          <w:cantSplit/>
          <w:jc w:val="center"/>
        </w:trPr>
        <w:tc>
          <w:tcPr>
            <w:tcW w:w="2245" w:type="pct"/>
          </w:tcPr>
          <w:p w14:paraId="7F6F3FC2" w14:textId="77777777" w:rsidR="00F436F7" w:rsidRDefault="00F436F7" w:rsidP="00AC06EF">
            <w:pPr>
              <w:pStyle w:val="TAC"/>
              <w:rPr>
                <w:rFonts w:eastAsia="SimSun"/>
              </w:rPr>
            </w:pPr>
            <w:r>
              <w:rPr>
                <w:rFonts w:eastAsia="SimSun" w:hint="eastAsia"/>
              </w:rPr>
              <w:t>Conducted transmitter power</w:t>
            </w:r>
          </w:p>
          <w:p w14:paraId="69EDFB5F" w14:textId="77777777" w:rsidR="00F436F7" w:rsidRDefault="00F436F7" w:rsidP="00AC06EF">
            <w:pPr>
              <w:pStyle w:val="TAC"/>
              <w:rPr>
                <w:rFonts w:eastAsia="SimSun"/>
              </w:rPr>
            </w:pPr>
          </w:p>
        </w:tc>
        <w:tc>
          <w:tcPr>
            <w:tcW w:w="908" w:type="pct"/>
            <w:tcBorders>
              <w:bottom w:val="single" w:sz="4" w:space="0" w:color="auto"/>
            </w:tcBorders>
          </w:tcPr>
          <w:p w14:paraId="69D15C20" w14:textId="77777777" w:rsidR="00F436F7" w:rsidRDefault="00F436F7" w:rsidP="00AC06EF">
            <w:pPr>
              <w:pStyle w:val="TAC"/>
              <w:rPr>
                <w:rFonts w:eastAsia="SimSun"/>
                <w:lang w:val="en-US" w:eastAsia="zh-CN"/>
              </w:rPr>
            </w:pPr>
            <w:r>
              <w:rPr>
                <w:rFonts w:eastAsia="SimSun" w:hint="eastAsia"/>
                <w:lang w:val="en-US" w:eastAsia="zh-CN"/>
              </w:rPr>
              <w:t>6</w:t>
            </w:r>
            <w:r>
              <w:rPr>
                <w:rFonts w:eastAsia="SimSun" w:hint="eastAsia"/>
              </w:rPr>
              <w:t>.2</w:t>
            </w:r>
            <w:r>
              <w:rPr>
                <w:rFonts w:eastAsia="SimSun" w:hint="eastAsia"/>
                <w:lang w:val="en-US" w:eastAsia="zh-CN"/>
              </w:rPr>
              <w:t>.3.2</w:t>
            </w:r>
          </w:p>
        </w:tc>
        <w:tc>
          <w:tcPr>
            <w:tcW w:w="923" w:type="pct"/>
            <w:tcBorders>
              <w:bottom w:val="single" w:sz="4" w:space="0" w:color="auto"/>
            </w:tcBorders>
          </w:tcPr>
          <w:p w14:paraId="1FC8380E" w14:textId="77777777" w:rsidR="00F436F7" w:rsidRDefault="00F436F7" w:rsidP="00AC06EF">
            <w:pPr>
              <w:pStyle w:val="TAC"/>
              <w:rPr>
                <w:rFonts w:eastAsia="SimSun"/>
              </w:rPr>
            </w:pPr>
            <w:r>
              <w:rPr>
                <w:rFonts w:eastAsia="SimSun" w:hint="eastAsia"/>
                <w:lang w:val="en-US" w:eastAsia="zh-CN"/>
              </w:rPr>
              <w:t>6</w:t>
            </w:r>
            <w:r>
              <w:rPr>
                <w:rFonts w:eastAsia="SimSun" w:hint="eastAsia"/>
              </w:rPr>
              <w:t>.2</w:t>
            </w:r>
            <w:r>
              <w:rPr>
                <w:rFonts w:eastAsia="SimSun" w:hint="eastAsia"/>
                <w:lang w:val="en-US" w:eastAsia="zh-CN"/>
              </w:rPr>
              <w:t>.3.2</w:t>
            </w:r>
          </w:p>
        </w:tc>
        <w:tc>
          <w:tcPr>
            <w:tcW w:w="924" w:type="pct"/>
            <w:tcBorders>
              <w:bottom w:val="nil"/>
            </w:tcBorders>
          </w:tcPr>
          <w:p w14:paraId="5F1B314C" w14:textId="77777777" w:rsidR="00F436F7" w:rsidRDefault="00F436F7" w:rsidP="00AC06EF">
            <w:pPr>
              <w:pStyle w:val="TAC"/>
            </w:pPr>
          </w:p>
        </w:tc>
      </w:tr>
      <w:tr w:rsidR="00F436F7" w14:paraId="7DC91482" w14:textId="77777777" w:rsidTr="002C6BA0">
        <w:trPr>
          <w:cantSplit/>
          <w:jc w:val="center"/>
        </w:trPr>
        <w:tc>
          <w:tcPr>
            <w:tcW w:w="2245" w:type="pct"/>
          </w:tcPr>
          <w:p w14:paraId="5E54E359" w14:textId="77777777" w:rsidR="00F436F7" w:rsidRDefault="00F436F7" w:rsidP="00AC06EF">
            <w:pPr>
              <w:pStyle w:val="TAC"/>
              <w:rPr>
                <w:rFonts w:eastAsia="SimSun"/>
              </w:rPr>
            </w:pPr>
            <w:r>
              <w:rPr>
                <w:rFonts w:eastAsia="SimSun" w:hint="eastAsia"/>
              </w:rPr>
              <w:t>Conducted output power dynamics</w:t>
            </w:r>
          </w:p>
        </w:tc>
        <w:tc>
          <w:tcPr>
            <w:tcW w:w="908" w:type="pct"/>
            <w:tcBorders>
              <w:top w:val="single" w:sz="4" w:space="0" w:color="auto"/>
              <w:bottom w:val="single" w:sz="4" w:space="0" w:color="auto"/>
            </w:tcBorders>
          </w:tcPr>
          <w:p w14:paraId="79A2B4E1" w14:textId="77777777" w:rsidR="00F436F7" w:rsidRDefault="00F436F7" w:rsidP="00AC06EF">
            <w:pPr>
              <w:pStyle w:val="TAC"/>
              <w:rPr>
                <w:rFonts w:eastAsia="SimSun"/>
                <w:lang w:val="en-US" w:eastAsia="zh-CN"/>
              </w:rPr>
            </w:pPr>
            <w:r>
              <w:rPr>
                <w:rFonts w:eastAsia="SimSun" w:hint="eastAsia"/>
                <w:lang w:val="en-US" w:eastAsia="zh-CN"/>
              </w:rPr>
              <w:t>6.11</w:t>
            </w:r>
          </w:p>
        </w:tc>
        <w:tc>
          <w:tcPr>
            <w:tcW w:w="923" w:type="pct"/>
            <w:tcBorders>
              <w:top w:val="single" w:sz="4" w:space="0" w:color="auto"/>
              <w:bottom w:val="single" w:sz="4" w:space="0" w:color="auto"/>
            </w:tcBorders>
          </w:tcPr>
          <w:p w14:paraId="72021CFD" w14:textId="77777777" w:rsidR="00F436F7" w:rsidRDefault="00F436F7" w:rsidP="00AC06EF">
            <w:pPr>
              <w:pStyle w:val="TAC"/>
              <w:rPr>
                <w:rFonts w:eastAsia="SimSun"/>
                <w:lang w:val="en-US" w:eastAsia="zh-CN"/>
              </w:rPr>
            </w:pPr>
            <w:r>
              <w:rPr>
                <w:rFonts w:eastAsia="SimSun" w:hint="eastAsia"/>
                <w:lang w:val="en-US" w:eastAsia="zh-CN"/>
              </w:rPr>
              <w:t>6.11</w:t>
            </w:r>
          </w:p>
        </w:tc>
        <w:tc>
          <w:tcPr>
            <w:tcW w:w="924" w:type="pct"/>
            <w:tcBorders>
              <w:top w:val="nil"/>
              <w:bottom w:val="nil"/>
            </w:tcBorders>
          </w:tcPr>
          <w:p w14:paraId="561EFC7C" w14:textId="77777777" w:rsidR="00F436F7" w:rsidRDefault="00F436F7" w:rsidP="00AC06EF">
            <w:pPr>
              <w:pStyle w:val="TAC"/>
            </w:pPr>
          </w:p>
        </w:tc>
      </w:tr>
      <w:tr w:rsidR="00F436F7" w14:paraId="4A924F29" w14:textId="77777777" w:rsidTr="002C6BA0">
        <w:trPr>
          <w:cantSplit/>
          <w:jc w:val="center"/>
        </w:trPr>
        <w:tc>
          <w:tcPr>
            <w:tcW w:w="2245" w:type="pct"/>
          </w:tcPr>
          <w:p w14:paraId="2624BBE9" w14:textId="77777777" w:rsidR="00F436F7" w:rsidRDefault="00F436F7" w:rsidP="00AC06EF">
            <w:pPr>
              <w:pStyle w:val="TAC"/>
              <w:rPr>
                <w:rFonts w:eastAsia="SimSun"/>
              </w:rPr>
            </w:pPr>
            <w:r>
              <w:rPr>
                <w:rFonts w:eastAsia="SimSun" w:hint="eastAsia"/>
              </w:rPr>
              <w:t>Conducted transmit signal quality</w:t>
            </w:r>
          </w:p>
        </w:tc>
        <w:tc>
          <w:tcPr>
            <w:tcW w:w="908" w:type="pct"/>
            <w:tcBorders>
              <w:top w:val="single" w:sz="4" w:space="0" w:color="auto"/>
              <w:bottom w:val="single" w:sz="4" w:space="0" w:color="auto"/>
            </w:tcBorders>
          </w:tcPr>
          <w:p w14:paraId="6A4996B5" w14:textId="77777777" w:rsidR="00F436F7" w:rsidRDefault="00F436F7" w:rsidP="00AC06EF">
            <w:pPr>
              <w:pStyle w:val="TAC"/>
              <w:rPr>
                <w:rFonts w:eastAsia="SimSun"/>
                <w:lang w:val="en-US" w:eastAsia="zh-CN"/>
              </w:rPr>
            </w:pPr>
            <w:r>
              <w:rPr>
                <w:rFonts w:eastAsia="SimSun" w:hint="eastAsia"/>
                <w:lang w:val="en-US" w:eastAsia="zh-CN"/>
              </w:rPr>
              <w:t>6.12</w:t>
            </w:r>
          </w:p>
        </w:tc>
        <w:tc>
          <w:tcPr>
            <w:tcW w:w="923" w:type="pct"/>
            <w:tcBorders>
              <w:top w:val="single" w:sz="4" w:space="0" w:color="auto"/>
              <w:bottom w:val="single" w:sz="4" w:space="0" w:color="auto"/>
            </w:tcBorders>
          </w:tcPr>
          <w:p w14:paraId="24279F62" w14:textId="77777777" w:rsidR="00F436F7" w:rsidRDefault="00F436F7" w:rsidP="00AC06EF">
            <w:pPr>
              <w:pStyle w:val="TAC"/>
              <w:rPr>
                <w:rFonts w:eastAsia="SimSun"/>
                <w:lang w:val="en-US" w:eastAsia="zh-CN"/>
              </w:rPr>
            </w:pPr>
            <w:r>
              <w:rPr>
                <w:rFonts w:eastAsia="SimSun" w:hint="eastAsia"/>
                <w:lang w:val="en-US" w:eastAsia="zh-CN"/>
              </w:rPr>
              <w:t>6.12</w:t>
            </w:r>
          </w:p>
        </w:tc>
        <w:tc>
          <w:tcPr>
            <w:tcW w:w="924" w:type="pct"/>
            <w:tcBorders>
              <w:top w:val="nil"/>
              <w:bottom w:val="nil"/>
            </w:tcBorders>
          </w:tcPr>
          <w:p w14:paraId="1F1A2F39" w14:textId="77777777" w:rsidR="00F436F7" w:rsidRDefault="00F436F7" w:rsidP="00AC06EF">
            <w:pPr>
              <w:pStyle w:val="TAC"/>
            </w:pPr>
          </w:p>
        </w:tc>
      </w:tr>
      <w:tr w:rsidR="00F436F7" w14:paraId="5498930B" w14:textId="77777777" w:rsidTr="002C6BA0">
        <w:trPr>
          <w:cantSplit/>
          <w:jc w:val="center"/>
        </w:trPr>
        <w:tc>
          <w:tcPr>
            <w:tcW w:w="2245" w:type="pct"/>
          </w:tcPr>
          <w:p w14:paraId="69F3AD3C" w14:textId="77777777" w:rsidR="00F436F7" w:rsidRDefault="00F436F7" w:rsidP="00AC06EF">
            <w:pPr>
              <w:pStyle w:val="TAC"/>
              <w:rPr>
                <w:rFonts w:eastAsia="SimSun"/>
              </w:rPr>
            </w:pPr>
            <w:r>
              <w:rPr>
                <w:rFonts w:eastAsia="SimSun" w:hint="eastAsia"/>
              </w:rPr>
              <w:t>Conducted output RF spectrum emissions</w:t>
            </w:r>
          </w:p>
        </w:tc>
        <w:tc>
          <w:tcPr>
            <w:tcW w:w="908" w:type="pct"/>
            <w:tcBorders>
              <w:top w:val="single" w:sz="4" w:space="0" w:color="auto"/>
              <w:bottom w:val="single" w:sz="4" w:space="0" w:color="auto"/>
            </w:tcBorders>
          </w:tcPr>
          <w:p w14:paraId="4449D2BA" w14:textId="77777777" w:rsidR="00F436F7" w:rsidRDefault="00F436F7" w:rsidP="00AC06EF">
            <w:pPr>
              <w:pStyle w:val="TAC"/>
              <w:rPr>
                <w:rFonts w:eastAsia="SimSun"/>
                <w:lang w:val="en-US" w:eastAsia="zh-CN"/>
              </w:rPr>
            </w:pPr>
            <w:r>
              <w:rPr>
                <w:rFonts w:eastAsia="SimSun" w:hint="eastAsia"/>
                <w:lang w:val="en-US" w:eastAsia="zh-CN"/>
              </w:rPr>
              <w:t>6.5</w:t>
            </w:r>
          </w:p>
        </w:tc>
        <w:tc>
          <w:tcPr>
            <w:tcW w:w="923" w:type="pct"/>
            <w:tcBorders>
              <w:top w:val="single" w:sz="4" w:space="0" w:color="auto"/>
              <w:bottom w:val="single" w:sz="4" w:space="0" w:color="auto"/>
            </w:tcBorders>
          </w:tcPr>
          <w:p w14:paraId="5F26140B" w14:textId="77777777" w:rsidR="00F436F7" w:rsidRDefault="00F436F7" w:rsidP="00AC06EF">
            <w:pPr>
              <w:pStyle w:val="TAC"/>
              <w:rPr>
                <w:rFonts w:eastAsia="SimSun"/>
                <w:lang w:val="en-US" w:eastAsia="zh-CN"/>
              </w:rPr>
            </w:pPr>
            <w:r>
              <w:rPr>
                <w:rFonts w:eastAsia="SimSun" w:hint="eastAsia"/>
                <w:lang w:val="en-US" w:eastAsia="zh-CN"/>
              </w:rPr>
              <w:t>6.5</w:t>
            </w:r>
          </w:p>
        </w:tc>
        <w:tc>
          <w:tcPr>
            <w:tcW w:w="924" w:type="pct"/>
            <w:tcBorders>
              <w:top w:val="nil"/>
              <w:bottom w:val="nil"/>
            </w:tcBorders>
          </w:tcPr>
          <w:p w14:paraId="52DBC81B" w14:textId="77777777" w:rsidR="00F436F7" w:rsidRDefault="00F436F7" w:rsidP="00AC06EF">
            <w:pPr>
              <w:pStyle w:val="TAC"/>
            </w:pPr>
          </w:p>
        </w:tc>
      </w:tr>
      <w:tr w:rsidR="00F436F7" w14:paraId="6E7A3AD6" w14:textId="77777777" w:rsidTr="002C6BA0">
        <w:trPr>
          <w:cantSplit/>
          <w:jc w:val="center"/>
        </w:trPr>
        <w:tc>
          <w:tcPr>
            <w:tcW w:w="2245" w:type="pct"/>
          </w:tcPr>
          <w:p w14:paraId="7C4DE1A9" w14:textId="77777777" w:rsidR="00F436F7" w:rsidRPr="002C6BA0" w:rsidRDefault="00F436F7" w:rsidP="00AC06EF">
            <w:pPr>
              <w:pStyle w:val="TAC"/>
              <w:rPr>
                <w:rFonts w:eastAsiaTheme="minorEastAsia"/>
                <w:lang w:eastAsia="ja-JP"/>
              </w:rPr>
            </w:pPr>
            <w:r>
              <w:rPr>
                <w:rFonts w:hint="eastAsia"/>
                <w:lang w:eastAsia="ja-JP"/>
              </w:rPr>
              <w:t>C</w:t>
            </w:r>
            <w:r>
              <w:rPr>
                <w:lang w:eastAsia="ja-JP"/>
              </w:rPr>
              <w:t>onducted transmit intermodulation</w:t>
            </w:r>
          </w:p>
        </w:tc>
        <w:tc>
          <w:tcPr>
            <w:tcW w:w="908" w:type="pct"/>
            <w:tcBorders>
              <w:top w:val="single" w:sz="4" w:space="0" w:color="auto"/>
              <w:bottom w:val="single" w:sz="4" w:space="0" w:color="auto"/>
            </w:tcBorders>
          </w:tcPr>
          <w:p w14:paraId="52D71A56" w14:textId="77777777" w:rsidR="00F436F7" w:rsidRPr="002C6BA0" w:rsidRDefault="00F436F7" w:rsidP="00AC06EF">
            <w:pPr>
              <w:pStyle w:val="TAC"/>
              <w:rPr>
                <w:rFonts w:eastAsiaTheme="minorEastAsia"/>
                <w:lang w:val="en-US" w:eastAsia="ja-JP"/>
              </w:rPr>
            </w:pPr>
            <w:r>
              <w:rPr>
                <w:rFonts w:hint="eastAsia"/>
                <w:lang w:val="en-US" w:eastAsia="ja-JP"/>
              </w:rPr>
              <w:t>6</w:t>
            </w:r>
            <w:r>
              <w:rPr>
                <w:lang w:val="en-US" w:eastAsia="ja-JP"/>
              </w:rPr>
              <w:t>.13</w:t>
            </w:r>
          </w:p>
        </w:tc>
        <w:tc>
          <w:tcPr>
            <w:tcW w:w="923" w:type="pct"/>
            <w:tcBorders>
              <w:top w:val="single" w:sz="4" w:space="0" w:color="auto"/>
              <w:bottom w:val="single" w:sz="4" w:space="0" w:color="auto"/>
            </w:tcBorders>
          </w:tcPr>
          <w:p w14:paraId="211A3E85" w14:textId="77777777" w:rsidR="00F436F7" w:rsidRPr="002C6BA0" w:rsidRDefault="00F436F7" w:rsidP="00AC06EF">
            <w:pPr>
              <w:pStyle w:val="TAC"/>
              <w:rPr>
                <w:rFonts w:eastAsiaTheme="minorEastAsia"/>
                <w:lang w:val="en-US" w:eastAsia="ja-JP"/>
              </w:rPr>
            </w:pPr>
            <w:r>
              <w:rPr>
                <w:rFonts w:hint="eastAsia"/>
                <w:lang w:val="en-US" w:eastAsia="ja-JP"/>
              </w:rPr>
              <w:t>6</w:t>
            </w:r>
            <w:r>
              <w:rPr>
                <w:lang w:val="en-US" w:eastAsia="ja-JP"/>
              </w:rPr>
              <w:t>.13</w:t>
            </w:r>
          </w:p>
        </w:tc>
        <w:tc>
          <w:tcPr>
            <w:tcW w:w="924" w:type="pct"/>
            <w:tcBorders>
              <w:top w:val="nil"/>
              <w:bottom w:val="nil"/>
            </w:tcBorders>
          </w:tcPr>
          <w:p w14:paraId="06DD2FAA" w14:textId="77777777" w:rsidR="00F436F7" w:rsidRDefault="00F436F7" w:rsidP="00AC06EF">
            <w:pPr>
              <w:pStyle w:val="TAC"/>
              <w:rPr>
                <w:lang w:eastAsia="ja-JP"/>
              </w:rPr>
            </w:pPr>
          </w:p>
        </w:tc>
      </w:tr>
      <w:tr w:rsidR="00F436F7" w14:paraId="688BB1B8" w14:textId="77777777" w:rsidTr="002C6BA0">
        <w:trPr>
          <w:cantSplit/>
          <w:jc w:val="center"/>
        </w:trPr>
        <w:tc>
          <w:tcPr>
            <w:tcW w:w="2245" w:type="pct"/>
          </w:tcPr>
          <w:p w14:paraId="623018C7" w14:textId="77777777" w:rsidR="00F436F7" w:rsidRDefault="00F436F7" w:rsidP="00AC06EF">
            <w:pPr>
              <w:pStyle w:val="TAC"/>
              <w:rPr>
                <w:rFonts w:eastAsia="SimSun"/>
              </w:rPr>
            </w:pPr>
            <w:r>
              <w:rPr>
                <w:rFonts w:eastAsia="SimSun" w:hint="eastAsia"/>
              </w:rPr>
              <w:t>Diversity characteristics</w:t>
            </w:r>
          </w:p>
          <w:p w14:paraId="6A338001" w14:textId="77777777" w:rsidR="00F436F7" w:rsidRDefault="00F436F7" w:rsidP="00AC06EF">
            <w:pPr>
              <w:pStyle w:val="TAC"/>
              <w:rPr>
                <w:rFonts w:eastAsia="SimSun"/>
              </w:rPr>
            </w:pPr>
          </w:p>
        </w:tc>
        <w:tc>
          <w:tcPr>
            <w:tcW w:w="908" w:type="pct"/>
            <w:tcBorders>
              <w:top w:val="single" w:sz="4" w:space="0" w:color="auto"/>
              <w:bottom w:val="single" w:sz="4" w:space="0" w:color="auto"/>
            </w:tcBorders>
          </w:tcPr>
          <w:p w14:paraId="54C28DEA" w14:textId="3F0C22AC"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15</w:t>
            </w:r>
          </w:p>
        </w:tc>
        <w:tc>
          <w:tcPr>
            <w:tcW w:w="923" w:type="pct"/>
            <w:tcBorders>
              <w:top w:val="single" w:sz="4" w:space="0" w:color="auto"/>
              <w:bottom w:val="single" w:sz="4" w:space="0" w:color="auto"/>
            </w:tcBorders>
          </w:tcPr>
          <w:p w14:paraId="46CB24E5" w14:textId="4F9AF7B3"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15</w:t>
            </w:r>
          </w:p>
        </w:tc>
        <w:tc>
          <w:tcPr>
            <w:tcW w:w="924" w:type="pct"/>
            <w:tcBorders>
              <w:top w:val="nil"/>
              <w:bottom w:val="nil"/>
            </w:tcBorders>
          </w:tcPr>
          <w:p w14:paraId="7A534BB1" w14:textId="77777777" w:rsidR="00F436F7" w:rsidRDefault="00F436F7" w:rsidP="00AC06EF">
            <w:pPr>
              <w:pStyle w:val="TAC"/>
            </w:pPr>
            <w:r>
              <w:rPr>
                <w:lang w:eastAsia="ja-JP"/>
              </w:rPr>
              <w:t>NA</w:t>
            </w:r>
          </w:p>
        </w:tc>
      </w:tr>
      <w:tr w:rsidR="00F436F7" w14:paraId="27A66180" w14:textId="77777777" w:rsidTr="002C6BA0">
        <w:trPr>
          <w:cantSplit/>
          <w:jc w:val="center"/>
        </w:trPr>
        <w:tc>
          <w:tcPr>
            <w:tcW w:w="2245" w:type="pct"/>
          </w:tcPr>
          <w:p w14:paraId="522DD9C0" w14:textId="77777777" w:rsidR="00F436F7" w:rsidRDefault="00F436F7" w:rsidP="00AC06EF">
            <w:pPr>
              <w:pStyle w:val="TAC"/>
              <w:rPr>
                <w:rFonts w:eastAsia="SimSun"/>
              </w:rPr>
            </w:pPr>
            <w:r>
              <w:rPr>
                <w:rFonts w:eastAsia="SimSun" w:hint="eastAsia"/>
              </w:rPr>
              <w:t>Conducted reference sensitivity</w:t>
            </w:r>
          </w:p>
        </w:tc>
        <w:tc>
          <w:tcPr>
            <w:tcW w:w="908" w:type="pct"/>
            <w:tcBorders>
              <w:top w:val="single" w:sz="4" w:space="0" w:color="auto"/>
              <w:bottom w:val="single" w:sz="4" w:space="0" w:color="auto"/>
            </w:tcBorders>
          </w:tcPr>
          <w:p w14:paraId="440788E5" w14:textId="071D785B" w:rsidR="00F436F7" w:rsidRDefault="00F436F7" w:rsidP="00AC06EF">
            <w:pPr>
              <w:pStyle w:val="TAC"/>
              <w:rPr>
                <w:lang w:val="en-US" w:eastAsia="zh-CN"/>
              </w:rPr>
            </w:pPr>
            <w:r>
              <w:rPr>
                <w:rFonts w:hint="eastAsia"/>
                <w:lang w:val="en-US" w:eastAsia="zh-CN"/>
              </w:rPr>
              <w:t>6.</w:t>
            </w:r>
            <w:r>
              <w:rPr>
                <w:lang w:val="en-US" w:eastAsia="zh-CN"/>
              </w:rPr>
              <w:t>16</w:t>
            </w:r>
          </w:p>
        </w:tc>
        <w:tc>
          <w:tcPr>
            <w:tcW w:w="923" w:type="pct"/>
            <w:tcBorders>
              <w:top w:val="single" w:sz="4" w:space="0" w:color="auto"/>
              <w:bottom w:val="single" w:sz="4" w:space="0" w:color="auto"/>
            </w:tcBorders>
          </w:tcPr>
          <w:p w14:paraId="701B937A" w14:textId="109EE4DF" w:rsidR="00F436F7" w:rsidRDefault="00F436F7" w:rsidP="00AC06EF">
            <w:pPr>
              <w:pStyle w:val="TAC"/>
              <w:rPr>
                <w:rFonts w:eastAsia="SimSun"/>
              </w:rPr>
            </w:pPr>
            <w:r>
              <w:rPr>
                <w:rFonts w:hint="eastAsia"/>
                <w:lang w:val="en-US" w:eastAsia="zh-CN"/>
              </w:rPr>
              <w:t>6.</w:t>
            </w:r>
            <w:r>
              <w:rPr>
                <w:lang w:val="en-US" w:eastAsia="zh-CN"/>
              </w:rPr>
              <w:t>16</w:t>
            </w:r>
          </w:p>
        </w:tc>
        <w:tc>
          <w:tcPr>
            <w:tcW w:w="924" w:type="pct"/>
            <w:tcBorders>
              <w:top w:val="nil"/>
              <w:bottom w:val="nil"/>
            </w:tcBorders>
          </w:tcPr>
          <w:p w14:paraId="6CF5AACD" w14:textId="77777777" w:rsidR="00F436F7" w:rsidRDefault="00F436F7" w:rsidP="00AC06EF">
            <w:pPr>
              <w:pStyle w:val="TAC"/>
            </w:pPr>
          </w:p>
        </w:tc>
      </w:tr>
      <w:tr w:rsidR="00F436F7" w14:paraId="239199F9" w14:textId="77777777" w:rsidTr="002C6BA0">
        <w:trPr>
          <w:cantSplit/>
          <w:jc w:val="center"/>
        </w:trPr>
        <w:tc>
          <w:tcPr>
            <w:tcW w:w="2245" w:type="pct"/>
          </w:tcPr>
          <w:p w14:paraId="34F73C0D" w14:textId="77777777" w:rsidR="00F436F7" w:rsidRDefault="00F436F7" w:rsidP="00AC06EF">
            <w:pPr>
              <w:pStyle w:val="TAC"/>
              <w:rPr>
                <w:rFonts w:eastAsia="SimSun"/>
              </w:rPr>
            </w:pPr>
            <w:r>
              <w:rPr>
                <w:rFonts w:eastAsia="SimSun" w:hint="eastAsia"/>
              </w:rPr>
              <w:t>Conducted maximum input level</w:t>
            </w:r>
          </w:p>
        </w:tc>
        <w:tc>
          <w:tcPr>
            <w:tcW w:w="908" w:type="pct"/>
            <w:tcBorders>
              <w:top w:val="single" w:sz="4" w:space="0" w:color="auto"/>
              <w:bottom w:val="single" w:sz="4" w:space="0" w:color="auto"/>
            </w:tcBorders>
          </w:tcPr>
          <w:p w14:paraId="0BC77C51" w14:textId="3ABF0020" w:rsidR="00F436F7" w:rsidRDefault="00F436F7" w:rsidP="00AC06EF">
            <w:pPr>
              <w:pStyle w:val="TAC"/>
              <w:rPr>
                <w:lang w:val="en-US" w:eastAsia="zh-CN"/>
              </w:rPr>
            </w:pPr>
            <w:r>
              <w:rPr>
                <w:rFonts w:hint="eastAsia"/>
                <w:lang w:val="en-US" w:eastAsia="zh-CN"/>
              </w:rPr>
              <w:t>6.</w:t>
            </w:r>
            <w:r>
              <w:rPr>
                <w:lang w:val="en-US" w:eastAsia="zh-CN"/>
              </w:rPr>
              <w:t>17</w:t>
            </w:r>
          </w:p>
        </w:tc>
        <w:tc>
          <w:tcPr>
            <w:tcW w:w="923" w:type="pct"/>
            <w:tcBorders>
              <w:top w:val="single" w:sz="4" w:space="0" w:color="auto"/>
              <w:bottom w:val="single" w:sz="4" w:space="0" w:color="auto"/>
            </w:tcBorders>
          </w:tcPr>
          <w:p w14:paraId="7EF8EEBD" w14:textId="4C749F8B"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17</w:t>
            </w:r>
          </w:p>
        </w:tc>
        <w:tc>
          <w:tcPr>
            <w:tcW w:w="924" w:type="pct"/>
            <w:tcBorders>
              <w:top w:val="nil"/>
              <w:bottom w:val="nil"/>
            </w:tcBorders>
          </w:tcPr>
          <w:p w14:paraId="2EEBB528" w14:textId="77777777" w:rsidR="00F436F7" w:rsidRDefault="00F436F7" w:rsidP="00AC06EF">
            <w:pPr>
              <w:pStyle w:val="TAC"/>
            </w:pPr>
          </w:p>
        </w:tc>
      </w:tr>
      <w:tr w:rsidR="00F436F7" w14:paraId="588CCD34" w14:textId="77777777" w:rsidTr="002C6BA0">
        <w:trPr>
          <w:cantSplit/>
          <w:jc w:val="center"/>
        </w:trPr>
        <w:tc>
          <w:tcPr>
            <w:tcW w:w="2245" w:type="pct"/>
          </w:tcPr>
          <w:p w14:paraId="23CCA227" w14:textId="77777777" w:rsidR="00F436F7" w:rsidRDefault="00F436F7" w:rsidP="00AC06EF">
            <w:pPr>
              <w:pStyle w:val="TAC"/>
              <w:rPr>
                <w:rFonts w:eastAsia="SimSun"/>
              </w:rPr>
            </w:pPr>
            <w:r>
              <w:rPr>
                <w:rFonts w:eastAsia="SimSun" w:hint="eastAsia"/>
              </w:rPr>
              <w:t>Conducted adjacent channel selectivity</w:t>
            </w:r>
          </w:p>
        </w:tc>
        <w:tc>
          <w:tcPr>
            <w:tcW w:w="908" w:type="pct"/>
            <w:tcBorders>
              <w:top w:val="single" w:sz="4" w:space="0" w:color="auto"/>
              <w:bottom w:val="single" w:sz="4" w:space="0" w:color="auto"/>
            </w:tcBorders>
          </w:tcPr>
          <w:p w14:paraId="7C756A96" w14:textId="3119821F" w:rsidR="00F436F7" w:rsidRDefault="00F436F7" w:rsidP="00AC06EF">
            <w:pPr>
              <w:pStyle w:val="TAC"/>
              <w:rPr>
                <w:lang w:val="en-US" w:eastAsia="zh-CN"/>
              </w:rPr>
            </w:pPr>
            <w:r>
              <w:rPr>
                <w:rFonts w:hint="eastAsia"/>
                <w:lang w:val="en-US" w:eastAsia="zh-CN"/>
              </w:rPr>
              <w:t>6.</w:t>
            </w:r>
            <w:r>
              <w:rPr>
                <w:lang w:val="en-US" w:eastAsia="zh-CN"/>
              </w:rPr>
              <w:t>18</w:t>
            </w:r>
          </w:p>
        </w:tc>
        <w:tc>
          <w:tcPr>
            <w:tcW w:w="923" w:type="pct"/>
            <w:tcBorders>
              <w:top w:val="single" w:sz="4" w:space="0" w:color="auto"/>
              <w:bottom w:val="single" w:sz="4" w:space="0" w:color="auto"/>
            </w:tcBorders>
          </w:tcPr>
          <w:p w14:paraId="3F86F414" w14:textId="3AA1A4F2"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18</w:t>
            </w:r>
          </w:p>
        </w:tc>
        <w:tc>
          <w:tcPr>
            <w:tcW w:w="924" w:type="pct"/>
            <w:tcBorders>
              <w:top w:val="nil"/>
              <w:bottom w:val="nil"/>
            </w:tcBorders>
          </w:tcPr>
          <w:p w14:paraId="374E7936" w14:textId="77777777" w:rsidR="00F436F7" w:rsidRDefault="00F436F7" w:rsidP="00AC06EF">
            <w:pPr>
              <w:pStyle w:val="TAC"/>
            </w:pPr>
          </w:p>
        </w:tc>
      </w:tr>
      <w:tr w:rsidR="00F436F7" w14:paraId="5AF607B8"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2CA933C3" w14:textId="77777777" w:rsidR="00F436F7" w:rsidRDefault="00F436F7" w:rsidP="00AC06EF">
            <w:pPr>
              <w:pStyle w:val="TAC"/>
              <w:rPr>
                <w:rFonts w:eastAsia="SimSun"/>
              </w:rPr>
            </w:pPr>
            <w:r>
              <w:rPr>
                <w:rFonts w:eastAsia="SimSun" w:hint="eastAsia"/>
              </w:rPr>
              <w:t>Conducted blocking characteristics</w:t>
            </w:r>
          </w:p>
        </w:tc>
        <w:tc>
          <w:tcPr>
            <w:tcW w:w="908" w:type="pct"/>
            <w:tcBorders>
              <w:top w:val="single" w:sz="4" w:space="0" w:color="auto"/>
              <w:bottom w:val="single" w:sz="4" w:space="0" w:color="auto"/>
            </w:tcBorders>
          </w:tcPr>
          <w:p w14:paraId="72337A95" w14:textId="6641AEE7" w:rsidR="00F436F7" w:rsidRDefault="00F436F7" w:rsidP="00AC06EF">
            <w:pPr>
              <w:pStyle w:val="TAC"/>
              <w:rPr>
                <w:lang w:val="en-US" w:eastAsia="zh-CN"/>
              </w:rPr>
            </w:pPr>
            <w:r>
              <w:rPr>
                <w:rFonts w:hint="eastAsia"/>
                <w:lang w:val="en-US" w:eastAsia="zh-CN"/>
              </w:rPr>
              <w:t>6.</w:t>
            </w:r>
            <w:r>
              <w:rPr>
                <w:lang w:val="en-US" w:eastAsia="zh-CN"/>
              </w:rPr>
              <w:t>19</w:t>
            </w:r>
          </w:p>
        </w:tc>
        <w:tc>
          <w:tcPr>
            <w:tcW w:w="923" w:type="pct"/>
            <w:tcBorders>
              <w:top w:val="single" w:sz="4" w:space="0" w:color="auto"/>
              <w:bottom w:val="single" w:sz="4" w:space="0" w:color="auto"/>
            </w:tcBorders>
          </w:tcPr>
          <w:p w14:paraId="3BF28F8E" w14:textId="00DFCFB4"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19</w:t>
            </w:r>
          </w:p>
        </w:tc>
        <w:tc>
          <w:tcPr>
            <w:tcW w:w="924" w:type="pct"/>
            <w:tcBorders>
              <w:top w:val="nil"/>
              <w:bottom w:val="nil"/>
            </w:tcBorders>
          </w:tcPr>
          <w:p w14:paraId="637A03F0" w14:textId="77777777" w:rsidR="00F436F7" w:rsidRDefault="00F436F7" w:rsidP="00AC06EF">
            <w:pPr>
              <w:pStyle w:val="TAC"/>
            </w:pPr>
          </w:p>
        </w:tc>
      </w:tr>
      <w:tr w:rsidR="00F436F7" w14:paraId="5948E257"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2B930F83" w14:textId="77777777" w:rsidR="00F436F7" w:rsidRDefault="00F436F7" w:rsidP="00AC06EF">
            <w:pPr>
              <w:pStyle w:val="TAC"/>
              <w:rPr>
                <w:rFonts w:eastAsia="SimSun"/>
              </w:rPr>
            </w:pPr>
            <w:r>
              <w:rPr>
                <w:rFonts w:eastAsia="SimSun" w:hint="eastAsia"/>
              </w:rPr>
              <w:t>Conducted spurious response</w:t>
            </w:r>
          </w:p>
          <w:p w14:paraId="43C6DD1F" w14:textId="77777777" w:rsidR="00F436F7" w:rsidRDefault="00F436F7" w:rsidP="00AC06EF">
            <w:pPr>
              <w:pStyle w:val="TAC"/>
              <w:rPr>
                <w:rFonts w:eastAsia="SimSun"/>
              </w:rPr>
            </w:pPr>
          </w:p>
        </w:tc>
        <w:tc>
          <w:tcPr>
            <w:tcW w:w="908" w:type="pct"/>
            <w:tcBorders>
              <w:top w:val="single" w:sz="4" w:space="0" w:color="auto"/>
              <w:bottom w:val="single" w:sz="4" w:space="0" w:color="auto"/>
            </w:tcBorders>
          </w:tcPr>
          <w:p w14:paraId="3F1DC182" w14:textId="252FE291"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20</w:t>
            </w:r>
          </w:p>
        </w:tc>
        <w:tc>
          <w:tcPr>
            <w:tcW w:w="923" w:type="pct"/>
            <w:tcBorders>
              <w:top w:val="single" w:sz="4" w:space="0" w:color="auto"/>
              <w:left w:val="single" w:sz="4" w:space="0" w:color="auto"/>
              <w:bottom w:val="single" w:sz="4" w:space="0" w:color="auto"/>
              <w:right w:val="single" w:sz="4" w:space="0" w:color="auto"/>
            </w:tcBorders>
          </w:tcPr>
          <w:p w14:paraId="73956A7F" w14:textId="391394AB"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20</w:t>
            </w:r>
          </w:p>
        </w:tc>
        <w:tc>
          <w:tcPr>
            <w:tcW w:w="924" w:type="pct"/>
            <w:tcBorders>
              <w:top w:val="nil"/>
              <w:left w:val="single" w:sz="4" w:space="0" w:color="auto"/>
              <w:bottom w:val="nil"/>
              <w:right w:val="single" w:sz="4" w:space="0" w:color="auto"/>
            </w:tcBorders>
          </w:tcPr>
          <w:p w14:paraId="462374E9" w14:textId="77777777" w:rsidR="00F436F7" w:rsidRDefault="00F436F7" w:rsidP="00AC06EF">
            <w:pPr>
              <w:pStyle w:val="TAC"/>
            </w:pPr>
          </w:p>
        </w:tc>
      </w:tr>
      <w:tr w:rsidR="00F436F7" w14:paraId="4C9CEFB0"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5C1FF952" w14:textId="77777777" w:rsidR="00F436F7" w:rsidRDefault="00F436F7" w:rsidP="00AC06EF">
            <w:pPr>
              <w:pStyle w:val="TAC"/>
              <w:rPr>
                <w:rFonts w:eastAsia="SimSun"/>
              </w:rPr>
            </w:pPr>
            <w:r>
              <w:rPr>
                <w:rFonts w:eastAsia="SimSun" w:hint="eastAsia"/>
              </w:rPr>
              <w:t>Conducted intermodulation characteristics</w:t>
            </w:r>
          </w:p>
          <w:p w14:paraId="51ACB733" w14:textId="77777777" w:rsidR="00F436F7" w:rsidRDefault="00F436F7" w:rsidP="00AC06EF">
            <w:pPr>
              <w:pStyle w:val="TAC"/>
              <w:rPr>
                <w:rFonts w:eastAsia="SimSun"/>
              </w:rPr>
            </w:pPr>
          </w:p>
        </w:tc>
        <w:tc>
          <w:tcPr>
            <w:tcW w:w="908" w:type="pct"/>
            <w:tcBorders>
              <w:top w:val="single" w:sz="4" w:space="0" w:color="auto"/>
              <w:bottom w:val="single" w:sz="4" w:space="0" w:color="auto"/>
            </w:tcBorders>
          </w:tcPr>
          <w:p w14:paraId="69FCF565" w14:textId="3F3B27BF"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21</w:t>
            </w:r>
          </w:p>
        </w:tc>
        <w:tc>
          <w:tcPr>
            <w:tcW w:w="923" w:type="pct"/>
            <w:tcBorders>
              <w:top w:val="single" w:sz="4" w:space="0" w:color="auto"/>
              <w:left w:val="single" w:sz="4" w:space="0" w:color="auto"/>
              <w:bottom w:val="single" w:sz="4" w:space="0" w:color="auto"/>
              <w:right w:val="single" w:sz="4" w:space="0" w:color="auto"/>
            </w:tcBorders>
          </w:tcPr>
          <w:p w14:paraId="285F03AD" w14:textId="5B708E6C" w:rsidR="00F436F7" w:rsidRDefault="00F436F7" w:rsidP="00AC06EF">
            <w:pPr>
              <w:pStyle w:val="TAC"/>
              <w:rPr>
                <w:rFonts w:eastAsia="SimSun"/>
                <w:lang w:val="en-US" w:eastAsia="zh-CN"/>
              </w:rPr>
            </w:pPr>
            <w:r>
              <w:rPr>
                <w:rFonts w:eastAsia="SimSun" w:hint="eastAsia"/>
                <w:lang w:val="en-US" w:eastAsia="zh-CN"/>
              </w:rPr>
              <w:t>6.</w:t>
            </w:r>
            <w:r>
              <w:rPr>
                <w:rFonts w:eastAsia="SimSun"/>
                <w:lang w:val="en-US" w:eastAsia="zh-CN"/>
              </w:rPr>
              <w:t>21</w:t>
            </w:r>
          </w:p>
        </w:tc>
        <w:tc>
          <w:tcPr>
            <w:tcW w:w="924" w:type="pct"/>
            <w:tcBorders>
              <w:top w:val="nil"/>
              <w:left w:val="single" w:sz="4" w:space="0" w:color="auto"/>
              <w:bottom w:val="nil"/>
              <w:right w:val="single" w:sz="4" w:space="0" w:color="auto"/>
            </w:tcBorders>
          </w:tcPr>
          <w:p w14:paraId="601CD179" w14:textId="77777777" w:rsidR="00F436F7" w:rsidRDefault="00F436F7" w:rsidP="00AC06EF">
            <w:pPr>
              <w:pStyle w:val="TAC"/>
            </w:pPr>
          </w:p>
        </w:tc>
      </w:tr>
      <w:tr w:rsidR="00F436F7" w14:paraId="1A485F11"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3BA41FE2" w14:textId="77777777" w:rsidR="00F436F7" w:rsidRDefault="00F436F7" w:rsidP="00AC06EF">
            <w:pPr>
              <w:pStyle w:val="TAC"/>
              <w:rPr>
                <w:rFonts w:eastAsia="SimSun"/>
              </w:rPr>
            </w:pPr>
            <w:r>
              <w:rPr>
                <w:rFonts w:eastAsia="SimSun" w:hint="eastAsia"/>
              </w:rPr>
              <w:t>Conducted spurious emissions</w:t>
            </w:r>
          </w:p>
        </w:tc>
        <w:tc>
          <w:tcPr>
            <w:tcW w:w="908" w:type="pct"/>
            <w:tcBorders>
              <w:top w:val="single" w:sz="4" w:space="0" w:color="auto"/>
              <w:bottom w:val="single" w:sz="4" w:space="0" w:color="auto"/>
            </w:tcBorders>
          </w:tcPr>
          <w:p w14:paraId="2267FEFD" w14:textId="77777777" w:rsidR="00F436F7" w:rsidRDefault="00F436F7" w:rsidP="00AC06EF">
            <w:pPr>
              <w:pStyle w:val="TAC"/>
              <w:rPr>
                <w:rFonts w:eastAsia="SimSun"/>
                <w:lang w:val="en-US" w:eastAsia="zh-CN"/>
              </w:rPr>
            </w:pPr>
            <w:r>
              <w:rPr>
                <w:rFonts w:eastAsia="SimSun" w:hint="eastAsia"/>
                <w:lang w:val="en-US" w:eastAsia="zh-CN"/>
              </w:rPr>
              <w:t>6.5.5</w:t>
            </w:r>
          </w:p>
          <w:p w14:paraId="0AADFA3E" w14:textId="77777777" w:rsidR="00F436F7" w:rsidRPr="002C6BA0" w:rsidRDefault="00F436F7" w:rsidP="00AC06EF">
            <w:pPr>
              <w:pStyle w:val="TAC"/>
              <w:rPr>
                <w:rFonts w:eastAsiaTheme="minorEastAsia"/>
                <w:lang w:val="en-US" w:eastAsia="ja-JP"/>
              </w:rPr>
            </w:pPr>
            <w:r>
              <w:rPr>
                <w:rFonts w:hint="eastAsia"/>
                <w:lang w:val="en-US" w:eastAsia="ja-JP"/>
              </w:rPr>
              <w:t>6</w:t>
            </w:r>
            <w:r>
              <w:rPr>
                <w:lang w:val="en-US" w:eastAsia="ja-JP"/>
              </w:rPr>
              <w:t>.22</w:t>
            </w:r>
          </w:p>
        </w:tc>
        <w:tc>
          <w:tcPr>
            <w:tcW w:w="923" w:type="pct"/>
            <w:tcBorders>
              <w:top w:val="single" w:sz="4" w:space="0" w:color="auto"/>
              <w:left w:val="single" w:sz="4" w:space="0" w:color="auto"/>
              <w:bottom w:val="single" w:sz="4" w:space="0" w:color="auto"/>
              <w:right w:val="single" w:sz="4" w:space="0" w:color="auto"/>
            </w:tcBorders>
          </w:tcPr>
          <w:p w14:paraId="4F65D731" w14:textId="77777777" w:rsidR="00F436F7" w:rsidRDefault="00F436F7" w:rsidP="00AC06EF">
            <w:pPr>
              <w:pStyle w:val="TAC"/>
              <w:rPr>
                <w:rFonts w:eastAsia="SimSun"/>
                <w:lang w:val="en-US" w:eastAsia="zh-CN"/>
              </w:rPr>
            </w:pPr>
            <w:r>
              <w:rPr>
                <w:rFonts w:eastAsia="SimSun" w:hint="eastAsia"/>
                <w:lang w:val="en-US" w:eastAsia="zh-CN"/>
              </w:rPr>
              <w:t>6.5.5</w:t>
            </w:r>
          </w:p>
          <w:p w14:paraId="10FD5542" w14:textId="77777777" w:rsidR="00F436F7" w:rsidRPr="002C6BA0" w:rsidRDefault="00F436F7" w:rsidP="00AC06EF">
            <w:pPr>
              <w:pStyle w:val="TAC"/>
              <w:rPr>
                <w:rFonts w:eastAsiaTheme="minorEastAsia"/>
                <w:lang w:val="en-US" w:eastAsia="ja-JP"/>
              </w:rPr>
            </w:pPr>
            <w:r>
              <w:rPr>
                <w:rFonts w:hint="eastAsia"/>
                <w:lang w:val="en-US" w:eastAsia="ja-JP"/>
              </w:rPr>
              <w:t>6</w:t>
            </w:r>
            <w:r>
              <w:rPr>
                <w:lang w:val="en-US" w:eastAsia="ja-JP"/>
              </w:rPr>
              <w:t>.22</w:t>
            </w:r>
          </w:p>
        </w:tc>
        <w:tc>
          <w:tcPr>
            <w:tcW w:w="924" w:type="pct"/>
            <w:tcBorders>
              <w:top w:val="nil"/>
              <w:left w:val="single" w:sz="4" w:space="0" w:color="auto"/>
              <w:bottom w:val="single" w:sz="4" w:space="0" w:color="auto"/>
              <w:right w:val="single" w:sz="4" w:space="0" w:color="auto"/>
            </w:tcBorders>
          </w:tcPr>
          <w:p w14:paraId="61BC9260" w14:textId="77777777" w:rsidR="00F436F7" w:rsidRDefault="00F436F7" w:rsidP="00AC06EF">
            <w:pPr>
              <w:pStyle w:val="TAC"/>
            </w:pPr>
          </w:p>
        </w:tc>
      </w:tr>
      <w:tr w:rsidR="00F436F7" w14:paraId="48C19264"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6573E21F" w14:textId="77777777" w:rsidR="00F436F7" w:rsidRDefault="00F436F7" w:rsidP="00AC06EF">
            <w:pPr>
              <w:pStyle w:val="TAC"/>
              <w:rPr>
                <w:rFonts w:eastAsia="SimSun"/>
              </w:rPr>
            </w:pPr>
            <w:r>
              <w:rPr>
                <w:rFonts w:eastAsia="SimSun" w:hint="eastAsia"/>
              </w:rPr>
              <w:t>Radiated transmitter power</w:t>
            </w:r>
          </w:p>
          <w:p w14:paraId="29B69C06" w14:textId="77777777" w:rsidR="00F436F7" w:rsidRDefault="00F436F7" w:rsidP="00AC06EF">
            <w:pPr>
              <w:pStyle w:val="TAC"/>
              <w:rPr>
                <w:rFonts w:eastAsia="SimSun"/>
              </w:rPr>
            </w:pPr>
          </w:p>
        </w:tc>
        <w:tc>
          <w:tcPr>
            <w:tcW w:w="908" w:type="pct"/>
            <w:tcBorders>
              <w:top w:val="single" w:sz="4" w:space="0" w:color="auto"/>
              <w:bottom w:val="nil"/>
            </w:tcBorders>
          </w:tcPr>
          <w:p w14:paraId="5D8C6712" w14:textId="77777777" w:rsidR="00F436F7" w:rsidRDefault="00F436F7" w:rsidP="00AC06EF">
            <w:pPr>
              <w:pStyle w:val="TAC"/>
            </w:pPr>
          </w:p>
        </w:tc>
        <w:tc>
          <w:tcPr>
            <w:tcW w:w="923" w:type="pct"/>
            <w:tcBorders>
              <w:top w:val="single" w:sz="4" w:space="0" w:color="auto"/>
              <w:left w:val="single" w:sz="4" w:space="0" w:color="auto"/>
              <w:bottom w:val="nil"/>
              <w:right w:val="single" w:sz="4" w:space="0" w:color="auto"/>
            </w:tcBorders>
          </w:tcPr>
          <w:p w14:paraId="6E5B1605"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3768C104" w14:textId="77777777" w:rsidR="00F436F7" w:rsidRDefault="00F436F7" w:rsidP="00AC06EF">
            <w:pPr>
              <w:pStyle w:val="TAC"/>
              <w:rPr>
                <w:rFonts w:eastAsia="SimSun"/>
                <w:lang w:val="en-US" w:eastAsia="zh-CN"/>
              </w:rPr>
            </w:pPr>
            <w:r>
              <w:rPr>
                <w:rFonts w:eastAsia="SimSun" w:hint="eastAsia"/>
                <w:lang w:val="en-US" w:eastAsia="zh-CN"/>
              </w:rPr>
              <w:t>7.2</w:t>
            </w:r>
          </w:p>
        </w:tc>
      </w:tr>
      <w:tr w:rsidR="00F436F7" w14:paraId="3D3313E5"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4519DB4C" w14:textId="77777777" w:rsidR="00F436F7" w:rsidRDefault="00F436F7" w:rsidP="00AC06EF">
            <w:pPr>
              <w:pStyle w:val="TAC"/>
              <w:rPr>
                <w:rFonts w:eastAsia="SimSun"/>
              </w:rPr>
            </w:pPr>
            <w:r>
              <w:rPr>
                <w:rFonts w:eastAsia="SimSun" w:hint="eastAsia"/>
              </w:rPr>
              <w:t>Radiated output power dynamics</w:t>
            </w:r>
          </w:p>
          <w:p w14:paraId="0BFECBB4" w14:textId="77777777" w:rsidR="00F436F7" w:rsidRDefault="00F436F7" w:rsidP="00AC06EF">
            <w:pPr>
              <w:pStyle w:val="TAC"/>
              <w:rPr>
                <w:rFonts w:eastAsia="SimSun"/>
              </w:rPr>
            </w:pPr>
          </w:p>
        </w:tc>
        <w:tc>
          <w:tcPr>
            <w:tcW w:w="908" w:type="pct"/>
            <w:tcBorders>
              <w:top w:val="nil"/>
              <w:bottom w:val="nil"/>
            </w:tcBorders>
          </w:tcPr>
          <w:p w14:paraId="48D96ABE"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57E0D742"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67AEEFD1" w14:textId="77777777" w:rsidR="00F436F7" w:rsidRDefault="00F436F7" w:rsidP="00AC06EF">
            <w:pPr>
              <w:pStyle w:val="TAC"/>
              <w:rPr>
                <w:rFonts w:eastAsia="SimSun"/>
                <w:lang w:val="en-US" w:eastAsia="zh-CN"/>
              </w:rPr>
            </w:pPr>
            <w:r>
              <w:rPr>
                <w:rFonts w:eastAsia="SimSun" w:hint="eastAsia"/>
                <w:lang w:val="en-US" w:eastAsia="zh-CN"/>
              </w:rPr>
              <w:t>7.10</w:t>
            </w:r>
          </w:p>
        </w:tc>
      </w:tr>
      <w:tr w:rsidR="00F436F7" w14:paraId="14CDDDF8"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6B8F1267" w14:textId="77777777" w:rsidR="00F436F7" w:rsidRDefault="00F436F7" w:rsidP="00AC06EF">
            <w:pPr>
              <w:pStyle w:val="TAC"/>
              <w:rPr>
                <w:rFonts w:eastAsia="SimSun"/>
              </w:rPr>
            </w:pPr>
            <w:r>
              <w:rPr>
                <w:rFonts w:eastAsia="SimSun" w:hint="eastAsia"/>
              </w:rPr>
              <w:t>Radiated transmit signal quality</w:t>
            </w:r>
          </w:p>
        </w:tc>
        <w:tc>
          <w:tcPr>
            <w:tcW w:w="908" w:type="pct"/>
            <w:tcBorders>
              <w:top w:val="nil"/>
              <w:bottom w:val="nil"/>
            </w:tcBorders>
          </w:tcPr>
          <w:p w14:paraId="6AC1EDEE"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2CD1AEAF"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032746A5" w14:textId="77777777" w:rsidR="00F436F7" w:rsidRDefault="00F436F7" w:rsidP="00AC06EF">
            <w:pPr>
              <w:pStyle w:val="TAC"/>
              <w:rPr>
                <w:rFonts w:eastAsia="SimSun"/>
                <w:lang w:val="en-US" w:eastAsia="zh-CN"/>
              </w:rPr>
            </w:pPr>
            <w:r>
              <w:rPr>
                <w:rFonts w:eastAsia="SimSun" w:hint="eastAsia"/>
                <w:lang w:val="en-US" w:eastAsia="zh-CN"/>
              </w:rPr>
              <w:t>7.11</w:t>
            </w:r>
          </w:p>
        </w:tc>
      </w:tr>
      <w:tr w:rsidR="00F436F7" w14:paraId="2CE5BC22"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38C92526" w14:textId="77777777" w:rsidR="00F436F7" w:rsidRDefault="00F436F7" w:rsidP="00AC06EF">
            <w:pPr>
              <w:pStyle w:val="TAC"/>
              <w:rPr>
                <w:rFonts w:eastAsia="SimSun"/>
              </w:rPr>
            </w:pPr>
            <w:r>
              <w:rPr>
                <w:rFonts w:eastAsia="SimSun" w:hint="eastAsia"/>
              </w:rPr>
              <w:t>Radiated output RF spectrum emissions</w:t>
            </w:r>
          </w:p>
        </w:tc>
        <w:tc>
          <w:tcPr>
            <w:tcW w:w="908" w:type="pct"/>
            <w:tcBorders>
              <w:top w:val="nil"/>
              <w:bottom w:val="nil"/>
            </w:tcBorders>
          </w:tcPr>
          <w:p w14:paraId="17A2FA2D"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62643BE1"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3A5A1509" w14:textId="77777777" w:rsidR="00F436F7" w:rsidRDefault="00F436F7" w:rsidP="00AC06EF">
            <w:pPr>
              <w:pStyle w:val="TAC"/>
              <w:rPr>
                <w:rFonts w:eastAsia="SimSun"/>
                <w:lang w:val="en-US" w:eastAsia="zh-CN"/>
              </w:rPr>
            </w:pPr>
            <w:r>
              <w:rPr>
                <w:rFonts w:eastAsia="SimSun" w:hint="eastAsia"/>
                <w:lang w:val="en-US" w:eastAsia="zh-CN"/>
              </w:rPr>
              <w:t>7.5</w:t>
            </w:r>
          </w:p>
        </w:tc>
      </w:tr>
      <w:tr w:rsidR="00F436F7" w14:paraId="7D1A40DD"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046F313B" w14:textId="77777777" w:rsidR="00F436F7" w:rsidRDefault="00F436F7" w:rsidP="00AC06EF">
            <w:pPr>
              <w:pStyle w:val="TAC"/>
              <w:rPr>
                <w:rFonts w:eastAsia="SimSun"/>
              </w:rPr>
            </w:pPr>
            <w:r>
              <w:rPr>
                <w:rFonts w:eastAsia="SimSun" w:hint="eastAsia"/>
              </w:rPr>
              <w:t>Diversity characteristics</w:t>
            </w:r>
          </w:p>
        </w:tc>
        <w:tc>
          <w:tcPr>
            <w:tcW w:w="908" w:type="pct"/>
            <w:tcBorders>
              <w:top w:val="nil"/>
              <w:bottom w:val="nil"/>
            </w:tcBorders>
          </w:tcPr>
          <w:p w14:paraId="38C065D9" w14:textId="77777777" w:rsidR="00F436F7" w:rsidRDefault="00F436F7" w:rsidP="00AC06EF">
            <w:pPr>
              <w:pStyle w:val="TAC"/>
              <w:rPr>
                <w:rFonts w:eastAsia="SimSun"/>
              </w:rPr>
            </w:pPr>
            <w:r>
              <w:rPr>
                <w:rFonts w:eastAsia="SimSun" w:hint="eastAsia"/>
              </w:rPr>
              <w:t>NA</w:t>
            </w:r>
          </w:p>
        </w:tc>
        <w:tc>
          <w:tcPr>
            <w:tcW w:w="923" w:type="pct"/>
            <w:tcBorders>
              <w:top w:val="nil"/>
              <w:left w:val="single" w:sz="4" w:space="0" w:color="auto"/>
              <w:bottom w:val="nil"/>
              <w:right w:val="single" w:sz="4" w:space="0" w:color="auto"/>
            </w:tcBorders>
          </w:tcPr>
          <w:p w14:paraId="480FFF43" w14:textId="77777777" w:rsidR="00F436F7" w:rsidRDefault="00F436F7" w:rsidP="00AC06EF">
            <w:pPr>
              <w:pStyle w:val="TAC"/>
              <w:rPr>
                <w:rFonts w:eastAsia="SimSun"/>
              </w:rPr>
            </w:pPr>
            <w:r>
              <w:rPr>
                <w:rFonts w:eastAsia="SimSun" w:hint="eastAsia"/>
              </w:rPr>
              <w:t>NA</w:t>
            </w:r>
          </w:p>
        </w:tc>
        <w:tc>
          <w:tcPr>
            <w:tcW w:w="924" w:type="pct"/>
            <w:tcBorders>
              <w:top w:val="single" w:sz="4" w:space="0" w:color="auto"/>
              <w:left w:val="single" w:sz="4" w:space="0" w:color="auto"/>
              <w:bottom w:val="single" w:sz="4" w:space="0" w:color="auto"/>
              <w:right w:val="single" w:sz="4" w:space="0" w:color="auto"/>
            </w:tcBorders>
          </w:tcPr>
          <w:p w14:paraId="28C0877B" w14:textId="77777777" w:rsidR="00F436F7" w:rsidRDefault="00F436F7" w:rsidP="00AC06EF">
            <w:pPr>
              <w:pStyle w:val="TAC"/>
              <w:rPr>
                <w:lang w:val="en-US" w:eastAsia="zh-CN"/>
              </w:rPr>
            </w:pPr>
            <w:r>
              <w:rPr>
                <w:rFonts w:hint="eastAsia"/>
                <w:lang w:val="en-US" w:eastAsia="zh-CN"/>
              </w:rPr>
              <w:t>7.12</w:t>
            </w:r>
          </w:p>
        </w:tc>
      </w:tr>
      <w:tr w:rsidR="00F436F7" w14:paraId="469E5172"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73374D8D" w14:textId="77777777" w:rsidR="00F436F7" w:rsidRDefault="00F436F7" w:rsidP="00AC06EF">
            <w:pPr>
              <w:pStyle w:val="TAC"/>
              <w:rPr>
                <w:rFonts w:eastAsia="SimSun"/>
              </w:rPr>
            </w:pPr>
            <w:r>
              <w:rPr>
                <w:rFonts w:eastAsia="SimSun" w:hint="eastAsia"/>
              </w:rPr>
              <w:t>Radiated reference sensitivity</w:t>
            </w:r>
          </w:p>
          <w:p w14:paraId="2BA71063" w14:textId="77777777" w:rsidR="00F436F7" w:rsidRDefault="00F436F7" w:rsidP="00AC06EF">
            <w:pPr>
              <w:pStyle w:val="TAC"/>
              <w:rPr>
                <w:rFonts w:eastAsia="SimSun"/>
              </w:rPr>
            </w:pPr>
          </w:p>
        </w:tc>
        <w:tc>
          <w:tcPr>
            <w:tcW w:w="908" w:type="pct"/>
            <w:tcBorders>
              <w:top w:val="nil"/>
              <w:bottom w:val="nil"/>
            </w:tcBorders>
          </w:tcPr>
          <w:p w14:paraId="432C6AAD"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1A0537FB"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55415673" w14:textId="77777777" w:rsidR="00F436F7" w:rsidRDefault="00F436F7" w:rsidP="00AC06EF">
            <w:pPr>
              <w:pStyle w:val="TAC"/>
              <w:rPr>
                <w:lang w:val="en-US" w:eastAsia="zh-CN"/>
              </w:rPr>
            </w:pPr>
            <w:r>
              <w:rPr>
                <w:rFonts w:hint="eastAsia"/>
                <w:lang w:val="en-US" w:eastAsia="zh-CN"/>
              </w:rPr>
              <w:t>7.13</w:t>
            </w:r>
          </w:p>
        </w:tc>
      </w:tr>
      <w:tr w:rsidR="00F436F7" w14:paraId="1CF5CE33"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42A749D2" w14:textId="77777777" w:rsidR="00F436F7" w:rsidRDefault="00F436F7" w:rsidP="00AC06EF">
            <w:pPr>
              <w:pStyle w:val="TAC"/>
              <w:rPr>
                <w:rFonts w:eastAsia="SimSun"/>
              </w:rPr>
            </w:pPr>
            <w:r>
              <w:rPr>
                <w:rFonts w:eastAsia="SimSun" w:hint="eastAsia"/>
              </w:rPr>
              <w:t>Radiated maximum input level</w:t>
            </w:r>
          </w:p>
          <w:p w14:paraId="26C7DB1A" w14:textId="77777777" w:rsidR="00F436F7" w:rsidRDefault="00F436F7" w:rsidP="00AC06EF">
            <w:pPr>
              <w:pStyle w:val="TAC"/>
              <w:rPr>
                <w:rFonts w:eastAsia="SimSun"/>
              </w:rPr>
            </w:pPr>
          </w:p>
        </w:tc>
        <w:tc>
          <w:tcPr>
            <w:tcW w:w="908" w:type="pct"/>
            <w:tcBorders>
              <w:top w:val="nil"/>
              <w:bottom w:val="nil"/>
            </w:tcBorders>
          </w:tcPr>
          <w:p w14:paraId="5C2D37CE"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4DC2BEFD"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4325D1FE" w14:textId="77777777" w:rsidR="00F436F7" w:rsidRDefault="00F436F7" w:rsidP="00AC06EF">
            <w:pPr>
              <w:pStyle w:val="TAC"/>
              <w:rPr>
                <w:lang w:val="en-US" w:eastAsia="zh-CN"/>
              </w:rPr>
            </w:pPr>
            <w:r>
              <w:rPr>
                <w:rFonts w:hint="eastAsia"/>
                <w:lang w:val="en-US" w:eastAsia="zh-CN"/>
              </w:rPr>
              <w:t>7.14</w:t>
            </w:r>
          </w:p>
        </w:tc>
      </w:tr>
      <w:tr w:rsidR="00F436F7" w14:paraId="660847B2"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1CF43499" w14:textId="77777777" w:rsidR="00F436F7" w:rsidRDefault="00F436F7" w:rsidP="00AC06EF">
            <w:pPr>
              <w:pStyle w:val="TAC"/>
              <w:rPr>
                <w:rFonts w:eastAsia="SimSun"/>
              </w:rPr>
            </w:pPr>
            <w:r>
              <w:rPr>
                <w:rFonts w:eastAsia="SimSun" w:hint="eastAsia"/>
              </w:rPr>
              <w:t>Radiated adjacent channel selectivity</w:t>
            </w:r>
          </w:p>
          <w:p w14:paraId="5F92A2A7" w14:textId="77777777" w:rsidR="00F436F7" w:rsidRDefault="00F436F7" w:rsidP="00AC06EF">
            <w:pPr>
              <w:pStyle w:val="TAC"/>
              <w:rPr>
                <w:rFonts w:eastAsia="SimSun"/>
              </w:rPr>
            </w:pPr>
          </w:p>
        </w:tc>
        <w:tc>
          <w:tcPr>
            <w:tcW w:w="908" w:type="pct"/>
            <w:tcBorders>
              <w:top w:val="nil"/>
              <w:bottom w:val="nil"/>
            </w:tcBorders>
          </w:tcPr>
          <w:p w14:paraId="1776CF0A"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43F17B77"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221A4CFD" w14:textId="77777777" w:rsidR="00F436F7" w:rsidRDefault="00F436F7" w:rsidP="00AC06EF">
            <w:pPr>
              <w:pStyle w:val="TAC"/>
              <w:rPr>
                <w:lang w:val="en-US" w:eastAsia="zh-CN"/>
              </w:rPr>
            </w:pPr>
            <w:r>
              <w:rPr>
                <w:rFonts w:hint="eastAsia"/>
                <w:lang w:val="en-US" w:eastAsia="zh-CN"/>
              </w:rPr>
              <w:t>7.15</w:t>
            </w:r>
          </w:p>
        </w:tc>
      </w:tr>
      <w:tr w:rsidR="00F436F7" w14:paraId="05B3B4CB" w14:textId="77777777" w:rsidTr="002C6BA0">
        <w:trPr>
          <w:cantSplit/>
          <w:jc w:val="center"/>
        </w:trPr>
        <w:tc>
          <w:tcPr>
            <w:tcW w:w="2245" w:type="pct"/>
            <w:tcBorders>
              <w:top w:val="single" w:sz="4" w:space="0" w:color="auto"/>
              <w:left w:val="single" w:sz="4" w:space="0" w:color="auto"/>
              <w:bottom w:val="single" w:sz="4" w:space="0" w:color="auto"/>
              <w:right w:val="single" w:sz="4" w:space="0" w:color="auto"/>
            </w:tcBorders>
          </w:tcPr>
          <w:p w14:paraId="66B363EF" w14:textId="77777777" w:rsidR="00F436F7" w:rsidRDefault="00F436F7" w:rsidP="00AC06EF">
            <w:pPr>
              <w:pStyle w:val="TAC"/>
              <w:rPr>
                <w:rFonts w:eastAsia="SimSun"/>
              </w:rPr>
            </w:pPr>
            <w:r>
              <w:rPr>
                <w:rFonts w:eastAsia="SimSun" w:hint="eastAsia"/>
              </w:rPr>
              <w:t>Radiated blocking characteristics</w:t>
            </w:r>
          </w:p>
        </w:tc>
        <w:tc>
          <w:tcPr>
            <w:tcW w:w="908" w:type="pct"/>
            <w:tcBorders>
              <w:top w:val="nil"/>
              <w:bottom w:val="nil"/>
            </w:tcBorders>
          </w:tcPr>
          <w:p w14:paraId="0B0DB3B9" w14:textId="77777777" w:rsidR="00F436F7" w:rsidRDefault="00F436F7" w:rsidP="00AC06EF">
            <w:pPr>
              <w:pStyle w:val="TAC"/>
            </w:pPr>
          </w:p>
        </w:tc>
        <w:tc>
          <w:tcPr>
            <w:tcW w:w="923" w:type="pct"/>
            <w:tcBorders>
              <w:top w:val="nil"/>
              <w:left w:val="single" w:sz="4" w:space="0" w:color="auto"/>
              <w:bottom w:val="nil"/>
              <w:right w:val="single" w:sz="4" w:space="0" w:color="auto"/>
            </w:tcBorders>
          </w:tcPr>
          <w:p w14:paraId="27B48944"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5402AD00" w14:textId="77777777" w:rsidR="00F436F7" w:rsidRDefault="00F436F7" w:rsidP="00AC06EF">
            <w:pPr>
              <w:pStyle w:val="TAC"/>
              <w:rPr>
                <w:lang w:val="en-US" w:eastAsia="zh-CN"/>
              </w:rPr>
            </w:pPr>
            <w:r>
              <w:rPr>
                <w:rFonts w:hint="eastAsia"/>
                <w:lang w:val="en-US" w:eastAsia="zh-CN"/>
              </w:rPr>
              <w:t>7.16</w:t>
            </w:r>
          </w:p>
        </w:tc>
      </w:tr>
      <w:tr w:rsidR="00F436F7" w14:paraId="5BF42EC3" w14:textId="77777777" w:rsidTr="002C6BA0">
        <w:trPr>
          <w:cantSplit/>
          <w:trHeight w:val="90"/>
          <w:jc w:val="center"/>
        </w:trPr>
        <w:tc>
          <w:tcPr>
            <w:tcW w:w="2245" w:type="pct"/>
            <w:tcBorders>
              <w:top w:val="single" w:sz="4" w:space="0" w:color="auto"/>
              <w:left w:val="single" w:sz="4" w:space="0" w:color="auto"/>
              <w:bottom w:val="single" w:sz="4" w:space="0" w:color="auto"/>
              <w:right w:val="single" w:sz="4" w:space="0" w:color="auto"/>
            </w:tcBorders>
          </w:tcPr>
          <w:p w14:paraId="66239427" w14:textId="77777777" w:rsidR="00F436F7" w:rsidRDefault="00F436F7" w:rsidP="00AC06EF">
            <w:pPr>
              <w:pStyle w:val="TAC"/>
              <w:rPr>
                <w:rFonts w:eastAsia="SimSun"/>
              </w:rPr>
            </w:pPr>
            <w:r>
              <w:rPr>
                <w:rFonts w:eastAsia="SimSun" w:hint="eastAsia"/>
              </w:rPr>
              <w:t>Radiated spurious emissions</w:t>
            </w:r>
          </w:p>
        </w:tc>
        <w:tc>
          <w:tcPr>
            <w:tcW w:w="908" w:type="pct"/>
            <w:tcBorders>
              <w:top w:val="nil"/>
              <w:bottom w:val="single" w:sz="4" w:space="0" w:color="auto"/>
            </w:tcBorders>
          </w:tcPr>
          <w:p w14:paraId="7DF789A2" w14:textId="77777777" w:rsidR="00F436F7" w:rsidRDefault="00F436F7" w:rsidP="00AC06EF">
            <w:pPr>
              <w:pStyle w:val="TAC"/>
            </w:pPr>
          </w:p>
        </w:tc>
        <w:tc>
          <w:tcPr>
            <w:tcW w:w="923" w:type="pct"/>
            <w:tcBorders>
              <w:top w:val="nil"/>
              <w:left w:val="single" w:sz="4" w:space="0" w:color="auto"/>
              <w:bottom w:val="single" w:sz="4" w:space="0" w:color="auto"/>
              <w:right w:val="single" w:sz="4" w:space="0" w:color="auto"/>
            </w:tcBorders>
          </w:tcPr>
          <w:p w14:paraId="1C681A84" w14:textId="77777777" w:rsidR="00F436F7" w:rsidRDefault="00F436F7" w:rsidP="00AC06EF">
            <w:pPr>
              <w:pStyle w:val="TAC"/>
            </w:pPr>
          </w:p>
        </w:tc>
        <w:tc>
          <w:tcPr>
            <w:tcW w:w="924" w:type="pct"/>
            <w:tcBorders>
              <w:top w:val="single" w:sz="4" w:space="0" w:color="auto"/>
              <w:left w:val="single" w:sz="4" w:space="0" w:color="auto"/>
              <w:bottom w:val="single" w:sz="4" w:space="0" w:color="auto"/>
              <w:right w:val="single" w:sz="4" w:space="0" w:color="auto"/>
            </w:tcBorders>
          </w:tcPr>
          <w:p w14:paraId="60CE0DCC" w14:textId="08149C61" w:rsidR="00F436F7" w:rsidRDefault="00F436F7" w:rsidP="00AC06EF">
            <w:pPr>
              <w:pStyle w:val="TAC"/>
              <w:rPr>
                <w:lang w:val="en-US" w:eastAsia="zh-CN"/>
              </w:rPr>
            </w:pPr>
            <w:r>
              <w:rPr>
                <w:rFonts w:hint="eastAsia"/>
                <w:lang w:val="en-US" w:eastAsia="zh-CN"/>
              </w:rPr>
              <w:t>7.</w:t>
            </w:r>
            <w:r>
              <w:rPr>
                <w:lang w:val="en-US" w:eastAsia="zh-CN"/>
              </w:rPr>
              <w:t>17</w:t>
            </w:r>
          </w:p>
        </w:tc>
      </w:tr>
    </w:tbl>
    <w:p w14:paraId="41B2DF02" w14:textId="77777777" w:rsidR="00F436F7" w:rsidRDefault="00F436F7" w:rsidP="00F436F7">
      <w:pPr>
        <w:rPr>
          <w:lang w:eastAsia="zh-CN"/>
        </w:rPr>
      </w:pPr>
    </w:p>
    <w:p w14:paraId="6C5508E8" w14:textId="59EAE104" w:rsidR="00A8682C" w:rsidRPr="00A8682C" w:rsidRDefault="00A8682C" w:rsidP="009A1180">
      <w:pPr>
        <w:pStyle w:val="Heading2"/>
        <w:rPr>
          <w:lang w:eastAsia="zh-CN"/>
        </w:rPr>
      </w:pPr>
      <w:bookmarkStart w:id="350" w:name="_Toc161665311"/>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8"/>
      <w:bookmarkEnd w:id="349"/>
      <w:bookmarkEnd w:id="350"/>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351" w:name="_Toc29811627"/>
      <w:bookmarkStart w:id="352" w:name="_Toc36817179"/>
      <w:bookmarkStart w:id="353" w:name="_Toc37260095"/>
      <w:bookmarkStart w:id="354" w:name="_Toc37267483"/>
      <w:bookmarkStart w:id="355" w:name="_Toc44712085"/>
      <w:bookmarkStart w:id="356" w:name="_Toc45893398"/>
      <w:bookmarkStart w:id="357" w:name="_Toc53178125"/>
      <w:bookmarkStart w:id="358" w:name="_Toc53178576"/>
      <w:bookmarkStart w:id="359" w:name="_Toc61178802"/>
      <w:bookmarkStart w:id="360" w:name="_Toc61179272"/>
      <w:bookmarkStart w:id="361" w:name="_Toc67916568"/>
      <w:bookmarkStart w:id="362" w:name="_Toc74663166"/>
      <w:bookmarkStart w:id="363" w:name="_Toc82621706"/>
      <w:bookmarkStart w:id="364"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365" w:name="_Toc114252855"/>
      <w:bookmarkStart w:id="366" w:name="_Toc123045983"/>
      <w:bookmarkStart w:id="367" w:name="_Toc124157524"/>
      <w:bookmarkStart w:id="368" w:name="_Toc124258917"/>
      <w:bookmarkStart w:id="369" w:name="_Toc124259061"/>
      <w:bookmarkStart w:id="370" w:name="_Toc130585818"/>
      <w:bookmarkStart w:id="371" w:name="_Toc130586829"/>
      <w:bookmarkStart w:id="372" w:name="_Toc137461995"/>
      <w:bookmarkStart w:id="373" w:name="_Toc138883804"/>
      <w:bookmarkStart w:id="374" w:name="_Toc138883948"/>
      <w:bookmarkStart w:id="375" w:name="_Toc145426845"/>
      <w:bookmarkStart w:id="376" w:name="_Toc155427995"/>
      <w:bookmarkStart w:id="377" w:name="_Toc155781013"/>
      <w:bookmarkStart w:id="378" w:name="_Toc161665312"/>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347"/>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DC18EC1" w14:textId="77777777" w:rsidR="00357F17" w:rsidRDefault="00357F17" w:rsidP="00357F17">
      <w:pPr>
        <w:rPr>
          <w:rFonts w:eastAsia="SimSun"/>
        </w:rPr>
      </w:pPr>
      <w:bookmarkStart w:id="379" w:name="_Toc97737187"/>
      <w:bookmarkStart w:id="380" w:name="_Toc106094081"/>
      <w:bookmarkStart w:id="381" w:name="_Toc114252856"/>
      <w:bookmarkStart w:id="382" w:name="_Toc123045984"/>
      <w:bookmarkStart w:id="383" w:name="_Toc124157525"/>
      <w:bookmarkStart w:id="384" w:name="_Toc124258918"/>
      <w:bookmarkStart w:id="385" w:name="_Toc124259062"/>
      <w:bookmarkStart w:id="386" w:name="_Toc130585819"/>
      <w:bookmarkStart w:id="387" w:name="_Toc130586830"/>
      <w:bookmarkStart w:id="388" w:name="_Toc137461996"/>
      <w:bookmarkStart w:id="389" w:name="_Toc138883805"/>
      <w:bookmarkStart w:id="390" w:name="_Toc138883949"/>
      <w:bookmarkStart w:id="391"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w:t>
      </w:r>
      <w:r>
        <w:rPr>
          <w:rFonts w:eastAsia="SimSun"/>
        </w:rPr>
        <w:lastRenderedPageBreak/>
        <w:t xml:space="preserve">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392" w:name="_Toc155427996"/>
      <w:bookmarkStart w:id="393" w:name="_Toc155781014"/>
      <w:bookmarkStart w:id="394" w:name="_Toc161665313"/>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C5508F0" w14:textId="77777777" w:rsidR="00DB32B2" w:rsidRPr="00641D55" w:rsidRDefault="00DB32B2" w:rsidP="009A1180">
      <w:pPr>
        <w:pStyle w:val="Heading2"/>
      </w:pPr>
      <w:bookmarkStart w:id="395" w:name="_Toc53185292"/>
      <w:bookmarkStart w:id="396" w:name="_Toc53185668"/>
      <w:bookmarkStart w:id="397" w:name="_Toc57820143"/>
      <w:bookmarkStart w:id="398" w:name="_Toc57821070"/>
      <w:bookmarkStart w:id="399" w:name="_Toc61183346"/>
      <w:bookmarkStart w:id="400" w:name="_Toc61183740"/>
      <w:bookmarkStart w:id="401" w:name="_Toc61184132"/>
      <w:bookmarkStart w:id="402" w:name="_Toc61184524"/>
      <w:bookmarkStart w:id="403" w:name="_Toc61184914"/>
      <w:bookmarkStart w:id="404" w:name="_Toc66386257"/>
      <w:bookmarkStart w:id="405" w:name="_Toc74583098"/>
      <w:bookmarkStart w:id="406" w:name="_Toc76541911"/>
      <w:bookmarkStart w:id="407" w:name="_Toc82449893"/>
      <w:bookmarkStart w:id="408" w:name="_Toc82450541"/>
      <w:bookmarkStart w:id="409" w:name="_Toc106094082"/>
      <w:bookmarkStart w:id="410" w:name="_Toc114252857"/>
      <w:bookmarkStart w:id="411" w:name="_Toc123045985"/>
      <w:bookmarkStart w:id="412" w:name="_Toc124157526"/>
      <w:bookmarkStart w:id="413" w:name="_Toc124258919"/>
      <w:bookmarkStart w:id="414" w:name="_Toc124259063"/>
      <w:bookmarkStart w:id="415" w:name="_Toc130585820"/>
      <w:bookmarkStart w:id="416" w:name="_Toc130586831"/>
      <w:bookmarkStart w:id="417" w:name="_Toc137461997"/>
      <w:bookmarkStart w:id="418" w:name="_Toc138883806"/>
      <w:bookmarkStart w:id="419" w:name="_Toc138883950"/>
      <w:bookmarkStart w:id="420" w:name="_Toc145426847"/>
      <w:bookmarkStart w:id="421" w:name="_Toc155427997"/>
      <w:bookmarkStart w:id="422" w:name="_Toc155781015"/>
      <w:bookmarkStart w:id="423" w:name="_Toc161665314"/>
      <w:r w:rsidRPr="00641D55">
        <w:t>5.1</w:t>
      </w:r>
      <w:r w:rsidRPr="00641D55">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6C5508F1" w14:textId="77777777" w:rsidR="00DB32B2" w:rsidRPr="00641D55" w:rsidRDefault="00DB32B2" w:rsidP="00DB32B2">
      <w:pPr>
        <w:rPr>
          <w:rFonts w:eastAsia="DengXian" w:cs="v5.0.0"/>
        </w:rPr>
      </w:pPr>
      <w:bookmarkStart w:id="424"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425" w:name="_Toc13080135"/>
      <w:bookmarkStart w:id="426" w:name="_Toc18916160"/>
      <w:bookmarkStart w:id="427" w:name="_Toc53185293"/>
      <w:bookmarkStart w:id="428" w:name="_Toc53185669"/>
      <w:bookmarkStart w:id="429" w:name="_Toc57820144"/>
      <w:bookmarkStart w:id="430" w:name="_Toc57821071"/>
      <w:bookmarkStart w:id="431" w:name="_Toc61183347"/>
      <w:bookmarkStart w:id="432" w:name="_Toc61183741"/>
      <w:bookmarkStart w:id="433" w:name="_Toc61184133"/>
      <w:bookmarkStart w:id="434" w:name="_Toc61184525"/>
      <w:bookmarkStart w:id="435" w:name="_Toc61184915"/>
      <w:bookmarkStart w:id="436" w:name="_Toc66386258"/>
      <w:bookmarkStart w:id="437" w:name="_Toc74583099"/>
      <w:bookmarkStart w:id="438" w:name="_Toc76541912"/>
      <w:bookmarkStart w:id="439" w:name="_Toc82449894"/>
      <w:bookmarkStart w:id="440" w:name="_Toc82450542"/>
      <w:bookmarkStart w:id="441" w:name="_Toc106094083"/>
      <w:bookmarkStart w:id="442" w:name="_Toc114252858"/>
      <w:bookmarkStart w:id="443" w:name="_Toc123045986"/>
      <w:bookmarkStart w:id="444" w:name="_Toc124157527"/>
      <w:bookmarkStart w:id="445" w:name="_Toc124258920"/>
      <w:bookmarkStart w:id="446" w:name="_Toc124259064"/>
      <w:bookmarkStart w:id="447" w:name="_Toc130585821"/>
      <w:bookmarkStart w:id="448" w:name="_Toc130586832"/>
      <w:bookmarkStart w:id="449" w:name="_Toc137461998"/>
      <w:bookmarkStart w:id="450" w:name="_Toc138883807"/>
      <w:bookmarkStart w:id="451" w:name="_Toc138883951"/>
      <w:bookmarkStart w:id="452" w:name="_Toc145426848"/>
      <w:bookmarkStart w:id="453" w:name="_Toc155427998"/>
      <w:bookmarkStart w:id="454" w:name="_Toc155781016"/>
      <w:bookmarkStart w:id="455" w:name="_Toc161665315"/>
      <w:r w:rsidRPr="00641D55">
        <w:t>5.2</w:t>
      </w:r>
      <w:r w:rsidRPr="00641D55">
        <w:tab/>
        <w:t>Operating bands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1785303" w14:textId="1AFF2DC6" w:rsidR="00011991" w:rsidRDefault="00011991" w:rsidP="00011991">
      <w:bookmarkStart w:id="456" w:name="_Toc13080145"/>
      <w:bookmarkStart w:id="457" w:name="_Toc18916162"/>
      <w:bookmarkStart w:id="458" w:name="_Toc53185301"/>
      <w:bookmarkStart w:id="459" w:name="_Toc53185677"/>
      <w:bookmarkStart w:id="460" w:name="_Toc57820152"/>
      <w:bookmarkStart w:id="461" w:name="_Toc57821079"/>
      <w:bookmarkStart w:id="462" w:name="_Toc61183355"/>
      <w:bookmarkStart w:id="463" w:name="_Toc61183749"/>
      <w:bookmarkStart w:id="464" w:name="_Toc61184141"/>
      <w:bookmarkStart w:id="465" w:name="_Toc61184533"/>
      <w:bookmarkStart w:id="466" w:name="_Toc61184923"/>
      <w:bookmarkStart w:id="467" w:name="_Toc66386266"/>
      <w:bookmarkStart w:id="468" w:name="_Toc74583107"/>
      <w:bookmarkStart w:id="469" w:name="_Toc76541920"/>
      <w:bookmarkStart w:id="470" w:name="_Toc82449902"/>
      <w:bookmarkStart w:id="471" w:name="_Toc82450550"/>
      <w:r>
        <w:rPr>
          <w:rFonts w:eastAsia="Yu Mincho"/>
        </w:rPr>
        <w:t xml:space="preserve">NR </w:t>
      </w:r>
      <w:r>
        <w:rPr>
          <w:rFonts w:hint="eastAsia"/>
        </w:rPr>
        <w:t>repeater</w:t>
      </w:r>
      <w:r>
        <w:rPr>
          <w:rFonts w:eastAsia="Yu Mincho"/>
        </w:rPr>
        <w:t xml:space="preserve"> is designed to operate in the</w:t>
      </w:r>
      <w:r>
        <w:rPr>
          <w:rFonts w:eastAsia="Yu Mincho"/>
          <w:i/>
        </w:rPr>
        <w:t xml:space="preserve"> operating bands</w:t>
      </w:r>
      <w:r>
        <w:rPr>
          <w:rFonts w:eastAsia="Yu Mincho"/>
        </w:rPr>
        <w:t xml:space="preserve"> in FR1 </w:t>
      </w:r>
      <w:r>
        <w:rPr>
          <w:rFonts w:hint="eastAsia"/>
        </w:rPr>
        <w:t xml:space="preserve">and FR2-1 </w:t>
      </w:r>
      <w:r>
        <w:t xml:space="preserve">defined in </w:t>
      </w:r>
      <w:r>
        <w:rPr>
          <w:rFonts w:hint="eastAsia"/>
        </w:rPr>
        <w:t xml:space="preserve">TS </w:t>
      </w:r>
      <w:r>
        <w:t>38.104 [</w:t>
      </w:r>
      <w:r>
        <w:rPr>
          <w:rFonts w:hint="eastAsia"/>
        </w:rPr>
        <w:t>2</w:t>
      </w:r>
      <w:r>
        <w:t>]</w:t>
      </w:r>
      <w:r>
        <w:rPr>
          <w:rFonts w:eastAsia="SimSun" w:hint="eastAsia"/>
          <w:lang w:val="en-US" w:eastAsia="zh-CN"/>
        </w:rPr>
        <w:t xml:space="preserve"> except the operating bands n46, n96 and n102</w:t>
      </w:r>
      <w:r>
        <w:t>.</w:t>
      </w:r>
    </w:p>
    <w:p w14:paraId="6C550907" w14:textId="77777777" w:rsidR="00DB32B2" w:rsidRPr="00641D55" w:rsidRDefault="00DB32B2" w:rsidP="009A1180">
      <w:pPr>
        <w:pStyle w:val="Heading2"/>
      </w:pPr>
      <w:bookmarkStart w:id="472" w:name="_Toc106094084"/>
      <w:bookmarkStart w:id="473" w:name="_Toc114252859"/>
      <w:bookmarkStart w:id="474" w:name="_Toc123045987"/>
      <w:bookmarkStart w:id="475" w:name="_Toc124157528"/>
      <w:bookmarkStart w:id="476" w:name="_Toc124258921"/>
      <w:bookmarkStart w:id="477" w:name="_Toc124259065"/>
      <w:bookmarkStart w:id="478" w:name="_Toc130585822"/>
      <w:bookmarkStart w:id="479" w:name="_Toc130586833"/>
      <w:bookmarkStart w:id="480" w:name="_Toc137461999"/>
      <w:bookmarkStart w:id="481" w:name="_Toc138883808"/>
      <w:bookmarkStart w:id="482" w:name="_Toc138883952"/>
      <w:bookmarkStart w:id="483" w:name="_Toc145426849"/>
      <w:bookmarkStart w:id="484" w:name="_Toc155427999"/>
      <w:bookmarkStart w:id="485" w:name="_Toc155781017"/>
      <w:bookmarkStart w:id="486" w:name="_Toc161665316"/>
      <w:r w:rsidRPr="00641D55">
        <w:lastRenderedPageBreak/>
        <w:t>5.</w:t>
      </w:r>
      <w:r>
        <w:rPr>
          <w:rFonts w:hint="eastAsia"/>
        </w:rPr>
        <w:t>3</w:t>
      </w:r>
      <w:r w:rsidRPr="00641D55">
        <w:tab/>
        <w:t>Channel arrangement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C550908" w14:textId="77777777" w:rsidR="00DB32B2" w:rsidRPr="00641D55" w:rsidRDefault="00DB32B2" w:rsidP="009A1180">
      <w:pPr>
        <w:pStyle w:val="Heading3"/>
      </w:pPr>
      <w:bookmarkStart w:id="487" w:name="_Toc29811645"/>
      <w:bookmarkStart w:id="488" w:name="_Toc53185303"/>
      <w:bookmarkStart w:id="489" w:name="_Toc53185679"/>
      <w:bookmarkStart w:id="490" w:name="_Toc57820154"/>
      <w:bookmarkStart w:id="491" w:name="_Toc57821081"/>
      <w:bookmarkStart w:id="492" w:name="_Toc61183357"/>
      <w:bookmarkStart w:id="493" w:name="_Toc61183751"/>
      <w:bookmarkStart w:id="494" w:name="_Toc61184143"/>
      <w:bookmarkStart w:id="495" w:name="_Toc61184535"/>
      <w:bookmarkStart w:id="496" w:name="_Toc61184925"/>
      <w:bookmarkStart w:id="497" w:name="_Toc66386268"/>
      <w:bookmarkStart w:id="498" w:name="_Toc74583109"/>
      <w:bookmarkStart w:id="499" w:name="_Toc76541922"/>
      <w:bookmarkStart w:id="500" w:name="_Toc82449904"/>
      <w:bookmarkStart w:id="501" w:name="_Toc82450552"/>
      <w:bookmarkStart w:id="502" w:name="_Toc106094085"/>
      <w:bookmarkStart w:id="503" w:name="_Toc114252860"/>
      <w:bookmarkStart w:id="504" w:name="_Toc123045988"/>
      <w:bookmarkStart w:id="505" w:name="_Toc124157529"/>
      <w:bookmarkStart w:id="506" w:name="_Toc124258922"/>
      <w:bookmarkStart w:id="507" w:name="_Toc124259066"/>
      <w:bookmarkStart w:id="508" w:name="_Toc130585823"/>
      <w:bookmarkStart w:id="509" w:name="_Toc130586834"/>
      <w:bookmarkStart w:id="510" w:name="_Toc137462000"/>
      <w:bookmarkStart w:id="511" w:name="_Toc138883809"/>
      <w:bookmarkStart w:id="512" w:name="_Toc138883953"/>
      <w:bookmarkStart w:id="513" w:name="_Toc145426850"/>
      <w:bookmarkStart w:id="514" w:name="_Toc155428000"/>
      <w:bookmarkStart w:id="515" w:name="_Toc155781018"/>
      <w:bookmarkStart w:id="516" w:name="_Toc161665317"/>
      <w:r w:rsidRPr="00641D55">
        <w:t>5.</w:t>
      </w:r>
      <w:r>
        <w:rPr>
          <w:rFonts w:hint="eastAsia"/>
        </w:rPr>
        <w:t>3</w:t>
      </w:r>
      <w:r w:rsidRPr="00641D55">
        <w:t>.</w:t>
      </w:r>
      <w:r>
        <w:rPr>
          <w:rFonts w:hint="eastAsia"/>
        </w:rPr>
        <w:t>1</w:t>
      </w:r>
      <w:r w:rsidRPr="00641D55">
        <w:tab/>
        <w:t>Channel raster</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6C550909" w14:textId="77777777" w:rsidR="00E14C6B" w:rsidRDefault="00DB32B2" w:rsidP="009A1180">
      <w:pPr>
        <w:pStyle w:val="Heading4"/>
      </w:pPr>
      <w:bookmarkStart w:id="517" w:name="_Toc21127440"/>
      <w:bookmarkStart w:id="518" w:name="_Toc29811646"/>
      <w:bookmarkStart w:id="519" w:name="_Toc53185304"/>
      <w:bookmarkStart w:id="520" w:name="_Toc53185680"/>
      <w:bookmarkStart w:id="521" w:name="_Toc57820155"/>
      <w:bookmarkStart w:id="522" w:name="_Toc57821082"/>
      <w:bookmarkStart w:id="523" w:name="_Toc61183358"/>
      <w:bookmarkStart w:id="524" w:name="_Toc61183752"/>
      <w:bookmarkStart w:id="525" w:name="_Toc61184144"/>
      <w:bookmarkStart w:id="526" w:name="_Toc61184536"/>
      <w:bookmarkStart w:id="527" w:name="_Toc61184926"/>
      <w:bookmarkStart w:id="528" w:name="_Toc66386269"/>
      <w:bookmarkStart w:id="529" w:name="_Toc74583110"/>
      <w:bookmarkStart w:id="530" w:name="_Toc76541923"/>
      <w:bookmarkStart w:id="531" w:name="_Toc82449905"/>
      <w:bookmarkStart w:id="532" w:name="_Toc82450553"/>
      <w:bookmarkStart w:id="533" w:name="_Toc97737188"/>
      <w:bookmarkStart w:id="534" w:name="_Toc106094086"/>
      <w:bookmarkStart w:id="535" w:name="_Toc114252861"/>
      <w:bookmarkStart w:id="536" w:name="_Toc123045989"/>
      <w:bookmarkStart w:id="537" w:name="_Toc124157530"/>
      <w:bookmarkStart w:id="538" w:name="_Toc124258923"/>
      <w:bookmarkStart w:id="539" w:name="_Toc124259067"/>
      <w:bookmarkStart w:id="540" w:name="_Toc130585824"/>
      <w:bookmarkStart w:id="541" w:name="_Toc130586835"/>
      <w:bookmarkStart w:id="542" w:name="_Toc137462001"/>
      <w:bookmarkStart w:id="543" w:name="_Toc138883810"/>
      <w:bookmarkStart w:id="544" w:name="_Toc138883954"/>
      <w:bookmarkStart w:id="545" w:name="_Toc145426851"/>
      <w:bookmarkStart w:id="546" w:name="_Toc155428001"/>
      <w:bookmarkStart w:id="547" w:name="_Toc155781019"/>
      <w:bookmarkStart w:id="548" w:name="_Toc161665318"/>
      <w:r w:rsidRPr="00641D55">
        <w:t>5.</w:t>
      </w:r>
      <w:r>
        <w:rPr>
          <w:rFonts w:hint="eastAsia"/>
        </w:rPr>
        <w:t>3</w:t>
      </w:r>
      <w:r w:rsidRPr="00641D55">
        <w:t>.</w:t>
      </w:r>
      <w:r>
        <w:rPr>
          <w:rFonts w:hint="eastAsia"/>
        </w:rPr>
        <w:t>1</w:t>
      </w:r>
      <w:r w:rsidRPr="00641D55">
        <w:t>.1</w:t>
      </w:r>
      <w:r w:rsidRPr="00641D55">
        <w:tab/>
      </w:r>
      <w:bookmarkStart w:id="549" w:name="_Hlk36742451"/>
      <w:r w:rsidRPr="00641D55">
        <w:t>NR-ARFCN and channel raster</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550" w:name="_Toc21127442"/>
      <w:bookmarkStart w:id="551" w:name="_Toc29811649"/>
      <w:bookmarkStart w:id="552" w:name="_Toc53185306"/>
      <w:bookmarkStart w:id="553" w:name="_Toc53185682"/>
      <w:bookmarkStart w:id="554" w:name="_Toc57820157"/>
      <w:bookmarkStart w:id="555" w:name="_Toc57821084"/>
      <w:bookmarkStart w:id="556" w:name="_Toc61183360"/>
      <w:bookmarkStart w:id="557" w:name="_Toc61183754"/>
      <w:bookmarkStart w:id="558" w:name="_Toc61184146"/>
      <w:bookmarkStart w:id="559" w:name="_Toc61184538"/>
      <w:bookmarkStart w:id="560" w:name="_Toc61184928"/>
      <w:bookmarkStart w:id="561" w:name="_Toc66386271"/>
      <w:bookmarkStart w:id="562" w:name="_Toc74583112"/>
      <w:bookmarkStart w:id="563" w:name="_Toc76541925"/>
      <w:bookmarkStart w:id="564" w:name="_Toc82449907"/>
      <w:bookmarkStart w:id="565" w:name="_Toc82450555"/>
      <w:bookmarkStart w:id="566" w:name="_Toc97737189"/>
      <w:bookmarkStart w:id="567" w:name="_Toc106094087"/>
      <w:bookmarkStart w:id="568" w:name="_Toc114252862"/>
      <w:bookmarkStart w:id="569" w:name="_Toc123045990"/>
      <w:bookmarkStart w:id="570" w:name="_Toc124157531"/>
      <w:bookmarkStart w:id="571" w:name="_Toc124258924"/>
      <w:bookmarkStart w:id="572" w:name="_Toc124259068"/>
      <w:bookmarkStart w:id="573" w:name="_Toc130585825"/>
      <w:bookmarkStart w:id="574" w:name="_Toc130586836"/>
      <w:bookmarkStart w:id="575" w:name="_Toc137462002"/>
      <w:bookmarkStart w:id="576" w:name="_Toc138883811"/>
      <w:bookmarkStart w:id="577" w:name="_Toc138883955"/>
      <w:bookmarkStart w:id="578" w:name="_Toc145426852"/>
      <w:bookmarkStart w:id="579" w:name="_Toc155428002"/>
      <w:bookmarkStart w:id="580" w:name="_Toc155781020"/>
      <w:bookmarkStart w:id="581" w:name="_Toc161665319"/>
      <w:bookmarkStart w:id="582" w:name="_Toc21127443"/>
      <w:bookmarkStart w:id="583" w:name="_Toc29811650"/>
      <w:bookmarkStart w:id="584" w:name="_Toc53185307"/>
      <w:bookmarkStart w:id="585"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6DC4E444" w14:textId="0A64FA7D" w:rsidR="00357F17" w:rsidRDefault="00357F17" w:rsidP="00357F17">
      <w:pPr>
        <w:rPr>
          <w:rFonts w:eastAsia="Yu Mincho"/>
        </w:rPr>
      </w:pPr>
      <w:bookmarkStart w:id="586" w:name="_Toc57820158"/>
      <w:bookmarkStart w:id="587" w:name="_Toc57821085"/>
      <w:bookmarkStart w:id="588" w:name="_Toc61183361"/>
      <w:bookmarkStart w:id="589" w:name="_Toc61183755"/>
      <w:bookmarkStart w:id="590" w:name="_Toc61184147"/>
      <w:bookmarkStart w:id="591" w:name="_Toc61184539"/>
      <w:bookmarkStart w:id="592" w:name="_Toc61184929"/>
      <w:bookmarkStart w:id="593" w:name="_Toc66386272"/>
      <w:bookmarkStart w:id="594" w:name="_Toc74583113"/>
      <w:bookmarkStart w:id="595" w:name="_Toc76541926"/>
      <w:bookmarkStart w:id="596" w:name="_Toc82449908"/>
      <w:bookmarkStart w:id="597" w:name="_Toc82450556"/>
      <w:bookmarkStart w:id="598"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599" w:name="_Toc155428003"/>
      <w:bookmarkStart w:id="600" w:name="_Toc155781021"/>
      <w:bookmarkStart w:id="601" w:name="_Toc161665320"/>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599"/>
      <w:bookmarkEnd w:id="600"/>
      <w:bookmarkEnd w:id="601"/>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602" w:name="_Toc114252863"/>
      <w:bookmarkStart w:id="603" w:name="_Toc123045991"/>
      <w:bookmarkStart w:id="604" w:name="_Toc124157532"/>
      <w:bookmarkStart w:id="605" w:name="_Toc124258925"/>
      <w:bookmarkStart w:id="606" w:name="_Toc124259069"/>
      <w:bookmarkStart w:id="607" w:name="_Toc130585826"/>
      <w:bookmarkStart w:id="608" w:name="_Toc130586837"/>
      <w:bookmarkStart w:id="609" w:name="_Toc137462003"/>
      <w:bookmarkStart w:id="610" w:name="_Toc138883812"/>
      <w:bookmarkStart w:id="611" w:name="_Toc138883956"/>
      <w:bookmarkStart w:id="612" w:name="_Toc145426853"/>
      <w:bookmarkStart w:id="613" w:name="_Toc155428004"/>
      <w:bookmarkStart w:id="614" w:name="_Toc155781022"/>
      <w:bookmarkStart w:id="615" w:name="_Toc161665321"/>
      <w:r w:rsidRPr="00641D55">
        <w:t>5.</w:t>
      </w:r>
      <w:r>
        <w:rPr>
          <w:rFonts w:hint="eastAsia"/>
        </w:rPr>
        <w:t>3</w:t>
      </w:r>
      <w:r w:rsidRPr="00641D55">
        <w:t>.</w:t>
      </w:r>
      <w:r>
        <w:rPr>
          <w:rFonts w:hint="eastAsia"/>
        </w:rPr>
        <w:t>2</w:t>
      </w:r>
      <w:r w:rsidRPr="00641D55">
        <w:tab/>
        <w:t>Synchronization raster</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6C55090E" w14:textId="77777777" w:rsidR="00E14C6B" w:rsidRDefault="00DB32B2">
      <w:pPr>
        <w:pStyle w:val="Heading4"/>
      </w:pPr>
      <w:bookmarkStart w:id="616" w:name="_Toc21127444"/>
      <w:bookmarkStart w:id="617" w:name="_Toc29811651"/>
      <w:bookmarkStart w:id="618" w:name="_Toc53185308"/>
      <w:bookmarkStart w:id="619" w:name="_Toc53185684"/>
      <w:bookmarkStart w:id="620" w:name="_Toc57820159"/>
      <w:bookmarkStart w:id="621" w:name="_Toc57821086"/>
      <w:bookmarkStart w:id="622" w:name="_Toc61183362"/>
      <w:bookmarkStart w:id="623" w:name="_Toc61183756"/>
      <w:bookmarkStart w:id="624" w:name="_Toc61184148"/>
      <w:bookmarkStart w:id="625" w:name="_Toc61184540"/>
      <w:bookmarkStart w:id="626" w:name="_Toc61184930"/>
      <w:bookmarkStart w:id="627" w:name="_Toc66386273"/>
      <w:bookmarkStart w:id="628" w:name="_Toc74583114"/>
      <w:bookmarkStart w:id="629" w:name="_Toc76541927"/>
      <w:bookmarkStart w:id="630" w:name="_Toc82449909"/>
      <w:bookmarkStart w:id="631" w:name="_Toc82450557"/>
      <w:bookmarkStart w:id="632" w:name="_Toc97737190"/>
      <w:bookmarkStart w:id="633" w:name="_Toc106094089"/>
      <w:bookmarkStart w:id="634" w:name="_Toc114252864"/>
      <w:bookmarkStart w:id="635" w:name="_Toc123045992"/>
      <w:bookmarkStart w:id="636" w:name="_Toc124157533"/>
      <w:bookmarkStart w:id="637" w:name="_Toc124258926"/>
      <w:bookmarkStart w:id="638" w:name="_Toc124259070"/>
      <w:bookmarkStart w:id="639" w:name="_Toc130585827"/>
      <w:bookmarkStart w:id="640" w:name="_Toc130586838"/>
      <w:bookmarkStart w:id="641" w:name="_Toc137462004"/>
      <w:bookmarkStart w:id="642" w:name="_Toc138883813"/>
      <w:bookmarkStart w:id="643" w:name="_Toc138883957"/>
      <w:bookmarkStart w:id="644" w:name="_Toc145426854"/>
      <w:bookmarkStart w:id="645" w:name="_Toc155428005"/>
      <w:bookmarkStart w:id="646" w:name="_Toc155781023"/>
      <w:bookmarkStart w:id="647" w:name="_Toc161665322"/>
      <w:bookmarkStart w:id="648" w:name="_Toc13080155"/>
      <w:bookmarkStart w:id="649" w:name="_Toc53185309"/>
      <w:bookmarkStart w:id="650" w:name="_Toc53185685"/>
      <w:r w:rsidRPr="00641D55">
        <w:t>5.</w:t>
      </w:r>
      <w:r>
        <w:rPr>
          <w:rFonts w:hint="eastAsia"/>
        </w:rPr>
        <w:t>3</w:t>
      </w:r>
      <w:r w:rsidRPr="00641D55">
        <w:t>.</w:t>
      </w:r>
      <w:r>
        <w:rPr>
          <w:rFonts w:hint="eastAsia"/>
        </w:rPr>
        <w:t>2</w:t>
      </w:r>
      <w:r w:rsidRPr="00641D55">
        <w:t>.1</w:t>
      </w:r>
      <w:r w:rsidRPr="00641D55">
        <w:tab/>
        <w:t>Synchronization raster and numbering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F7DA242" w14:textId="711A17ED" w:rsidR="008B485B" w:rsidRDefault="008B485B" w:rsidP="008B485B">
      <w:pPr>
        <w:rPr>
          <w:rFonts w:eastAsia="Yu Mincho"/>
        </w:rPr>
      </w:pPr>
      <w:bookmarkStart w:id="651" w:name="_Toc29811652"/>
      <w:bookmarkStart w:id="652" w:name="_Toc53185310"/>
      <w:bookmarkStart w:id="653" w:name="_Toc53185686"/>
      <w:bookmarkStart w:id="654" w:name="_Toc57820161"/>
      <w:bookmarkStart w:id="655" w:name="_Toc57821088"/>
      <w:bookmarkStart w:id="656" w:name="_Toc61183364"/>
      <w:bookmarkStart w:id="657" w:name="_Toc61183758"/>
      <w:bookmarkStart w:id="658" w:name="_Toc61184150"/>
      <w:bookmarkStart w:id="659" w:name="_Toc61184542"/>
      <w:bookmarkStart w:id="660" w:name="_Toc61184932"/>
      <w:bookmarkStart w:id="661" w:name="_Toc66386275"/>
      <w:bookmarkStart w:id="662" w:name="_Toc74583116"/>
      <w:bookmarkStart w:id="663" w:name="_Toc76541929"/>
      <w:bookmarkStart w:id="664" w:name="_Toc82449911"/>
      <w:bookmarkStart w:id="665" w:name="_Toc82450559"/>
      <w:bookmarkStart w:id="666" w:name="_Toc97737191"/>
      <w:bookmarkStart w:id="667" w:name="_Toc106094090"/>
      <w:bookmarkEnd w:id="648"/>
      <w:bookmarkEnd w:id="649"/>
      <w:bookmarkEnd w:id="650"/>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668" w:name="_Toc114252865"/>
      <w:bookmarkStart w:id="669" w:name="_Toc123045993"/>
      <w:bookmarkStart w:id="670" w:name="_Toc124157534"/>
      <w:bookmarkStart w:id="671" w:name="_Toc124258927"/>
      <w:bookmarkStart w:id="672" w:name="_Toc124259071"/>
      <w:bookmarkStart w:id="673" w:name="_Toc130585828"/>
      <w:bookmarkStart w:id="674" w:name="_Toc130586839"/>
      <w:bookmarkStart w:id="675" w:name="_Toc137462005"/>
      <w:bookmarkStart w:id="676" w:name="_Toc138883814"/>
      <w:bookmarkStart w:id="677" w:name="_Toc138883958"/>
      <w:bookmarkStart w:id="678" w:name="_Toc145426855"/>
      <w:bookmarkStart w:id="679" w:name="_Toc155428006"/>
      <w:bookmarkStart w:id="680" w:name="_Toc155781024"/>
      <w:bookmarkStart w:id="681" w:name="_Toc161665323"/>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40369B21" w14:textId="146BD29A" w:rsidR="008B485B" w:rsidRDefault="008B485B" w:rsidP="008B485B">
      <w:pPr>
        <w:rPr>
          <w:rFonts w:eastAsia="Yu Mincho"/>
        </w:rPr>
      </w:pPr>
      <w:bookmarkStart w:id="682" w:name="_Toc197274864"/>
      <w:bookmarkStart w:id="683" w:name="_Toc97737192"/>
      <w:bookmarkStart w:id="684" w:name="_Toc106094091"/>
      <w:bookmarkStart w:id="685" w:name="_Toc114252866"/>
      <w:bookmarkStart w:id="686" w:name="_Toc123045994"/>
      <w:bookmarkStart w:id="687" w:name="_Toc124157535"/>
      <w:bookmarkStart w:id="688" w:name="_Toc124258928"/>
      <w:bookmarkStart w:id="689" w:name="_Toc124259072"/>
      <w:bookmarkStart w:id="690" w:name="_Toc130585829"/>
      <w:bookmarkStart w:id="691" w:name="_Toc130586840"/>
      <w:bookmarkStart w:id="692" w:name="_Toc137462006"/>
      <w:bookmarkStart w:id="693" w:name="_Toc138883815"/>
      <w:bookmarkStart w:id="694" w:name="_Toc138883959"/>
      <w:bookmarkStart w:id="695"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696" w:name="_Toc155428007"/>
      <w:bookmarkStart w:id="697" w:name="_Toc155781025"/>
      <w:bookmarkStart w:id="698" w:name="_Toc161665324"/>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696"/>
      <w:bookmarkEnd w:id="697"/>
      <w:bookmarkEnd w:id="698"/>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699" w:name="_Toc155428008"/>
      <w:bookmarkStart w:id="700" w:name="_Toc155781026"/>
      <w:bookmarkStart w:id="701" w:name="_Toc161665325"/>
      <w:r>
        <w:lastRenderedPageBreak/>
        <w:t>5.</w:t>
      </w:r>
      <w:r>
        <w:rPr>
          <w:rFonts w:eastAsia="SimSun" w:hint="eastAsia"/>
          <w:lang w:val="en-US" w:eastAsia="zh-CN"/>
        </w:rPr>
        <w:t>3.3</w:t>
      </w:r>
      <w:r>
        <w:tab/>
      </w:r>
      <w:r>
        <w:rPr>
          <w:rFonts w:hint="eastAsia"/>
        </w:rPr>
        <w:t xml:space="preserve">Channel </w:t>
      </w:r>
      <w:r>
        <w:t>s</w:t>
      </w:r>
      <w:r>
        <w:rPr>
          <w:rFonts w:hint="eastAsia"/>
        </w:rPr>
        <w:t>pacing</w:t>
      </w:r>
      <w:bookmarkEnd w:id="699"/>
      <w:bookmarkEnd w:id="700"/>
      <w:bookmarkEnd w:id="701"/>
    </w:p>
    <w:p w14:paraId="528E7A99" w14:textId="77777777" w:rsidR="008B485B" w:rsidRDefault="008B485B" w:rsidP="008B485B">
      <w:pPr>
        <w:rPr>
          <w:rFonts w:eastAsia="SimSun"/>
          <w:lang w:val="en-US" w:eastAsia="zh-CN"/>
        </w:rPr>
      </w:pPr>
      <w:bookmarkStart w:id="702" w:name="_Toc29802742"/>
      <w:bookmarkStart w:id="703" w:name="_Toc21344209"/>
      <w:bookmarkStart w:id="704" w:name="_Toc75467014"/>
      <w:bookmarkStart w:id="705" w:name="_Toc84413454"/>
      <w:bookmarkStart w:id="706" w:name="_Toc76718026"/>
      <w:bookmarkStart w:id="707" w:name="_Toc29801693"/>
      <w:bookmarkStart w:id="708" w:name="_Toc45888032"/>
      <w:bookmarkStart w:id="709" w:name="_Toc61372654"/>
      <w:bookmarkStart w:id="710" w:name="_Toc76509036"/>
      <w:bookmarkStart w:id="711" w:name="_Toc29802117"/>
      <w:bookmarkStart w:id="712" w:name="_Toc45888631"/>
      <w:bookmarkStart w:id="713" w:name="_Toc69084007"/>
      <w:bookmarkStart w:id="714" w:name="_Toc37251243"/>
      <w:bookmarkStart w:id="715" w:name="_Toc36107484"/>
      <w:bookmarkStart w:id="716" w:name="_Toc68230594"/>
      <w:bookmarkStart w:id="717" w:name="_Toc84404845"/>
      <w:bookmarkStart w:id="718" w:name="_Toc61367271"/>
      <w:bookmarkStart w:id="719" w:name="_Toc22233"/>
      <w:bookmarkStart w:id="720" w:name="_Toc83580336"/>
      <w:bookmarkStart w:id="721"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722" w:name="_Toc84404852"/>
      <w:bookmarkStart w:id="723" w:name="_Toc69084014"/>
      <w:bookmarkStart w:id="724" w:name="_Toc61367278"/>
      <w:bookmarkStart w:id="725" w:name="_Toc76718033"/>
      <w:bookmarkStart w:id="726" w:name="_Toc84413461"/>
      <w:bookmarkStart w:id="727" w:name="_Toc83580343"/>
      <w:bookmarkStart w:id="728" w:name="_Toc75467021"/>
      <w:bookmarkStart w:id="729" w:name="_Toc68230601"/>
      <w:bookmarkStart w:id="730" w:name="_Toc26090"/>
      <w:bookmarkStart w:id="731" w:name="_Toc26364"/>
      <w:bookmarkStart w:id="732" w:name="_Toc61372661"/>
      <w:bookmarkStart w:id="733" w:name="_Toc76509043"/>
      <w:bookmarkStart w:id="734" w:name="_Toc155428009"/>
      <w:bookmarkStart w:id="735" w:name="_Toc155781027"/>
      <w:bookmarkStart w:id="736" w:name="_Toc161665326"/>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r>
        <w:t>5.</w:t>
      </w:r>
      <w:r>
        <w:rPr>
          <w:rFonts w:eastAsia="SimSun" w:hint="eastAsia"/>
          <w:lang w:val="en-US" w:eastAsia="zh-CN"/>
        </w:rPr>
        <w:t>3</w:t>
      </w:r>
      <w:r>
        <w:t>.4</w:t>
      </w:r>
      <w:r>
        <w:tab/>
        <w:t>TX–RX frequency separation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4F314EEC" w14:textId="77777777" w:rsidR="008B485B" w:rsidRDefault="008B485B" w:rsidP="008B485B">
      <w:bookmarkStart w:id="737"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738" w:name="_Toc155428010"/>
      <w:bookmarkStart w:id="739" w:name="_Toc155781028"/>
      <w:bookmarkStart w:id="740" w:name="_Toc161665327"/>
      <w:r>
        <w:lastRenderedPageBreak/>
        <w:t>5.</w:t>
      </w:r>
      <w:r>
        <w:rPr>
          <w:lang w:val="en-US" w:eastAsia="zh-CN"/>
        </w:rPr>
        <w:t>4</w:t>
      </w:r>
      <w:r>
        <w:tab/>
      </w:r>
      <w:r>
        <w:rPr>
          <w:lang w:val="en-US" w:eastAsia="zh-CN"/>
        </w:rPr>
        <w:t>NCR-MT c</w:t>
      </w:r>
      <w:r>
        <w:t xml:space="preserve">hannel </w:t>
      </w:r>
      <w:r>
        <w:rPr>
          <w:lang w:val="en-US" w:eastAsia="zh-CN"/>
        </w:rPr>
        <w:t>bandwidth</w:t>
      </w:r>
      <w:bookmarkEnd w:id="737"/>
      <w:bookmarkEnd w:id="738"/>
      <w:bookmarkEnd w:id="739"/>
      <w:bookmarkEnd w:id="740"/>
    </w:p>
    <w:p w14:paraId="580B04FE" w14:textId="77777777" w:rsidR="008B485B" w:rsidRDefault="008B485B" w:rsidP="008B485B">
      <w:pPr>
        <w:pStyle w:val="Heading3"/>
        <w:rPr>
          <w:rFonts w:eastAsia="SimSun"/>
        </w:rPr>
      </w:pPr>
      <w:bookmarkStart w:id="741" w:name="_Toc74583101"/>
      <w:bookmarkStart w:id="742" w:name="_Toc61184917"/>
      <w:bookmarkStart w:id="743" w:name="_Toc98755322"/>
      <w:bookmarkStart w:id="744" w:name="_Toc53185671"/>
      <w:bookmarkStart w:id="745" w:name="_Toc82449896"/>
      <w:bookmarkStart w:id="746" w:name="_Toc130401863"/>
      <w:bookmarkStart w:id="747" w:name="_Toc57821073"/>
      <w:bookmarkStart w:id="748" w:name="_Toc76541914"/>
      <w:bookmarkStart w:id="749" w:name="_Toc61184527"/>
      <w:bookmarkStart w:id="750" w:name="_Toc61184135"/>
      <w:bookmarkStart w:id="751" w:name="_Toc29811633"/>
      <w:bookmarkStart w:id="752" w:name="_Toc57820146"/>
      <w:bookmarkStart w:id="753" w:name="_Toc66386260"/>
      <w:bookmarkStart w:id="754" w:name="_Toc98762912"/>
      <w:bookmarkStart w:id="755" w:name="_Toc82450544"/>
      <w:bookmarkStart w:id="756" w:name="_Toc61183349"/>
      <w:bookmarkStart w:id="757" w:name="_Toc106183841"/>
      <w:bookmarkStart w:id="758" w:name="_Toc21127427"/>
      <w:bookmarkStart w:id="759" w:name="_Toc53185295"/>
      <w:bookmarkStart w:id="760" w:name="_Toc89948933"/>
      <w:bookmarkStart w:id="761" w:name="_Toc61183743"/>
      <w:bookmarkStart w:id="762" w:name="_Toc155428011"/>
      <w:bookmarkStart w:id="763" w:name="_Toc155781029"/>
      <w:bookmarkStart w:id="764" w:name="_Toc161665328"/>
      <w:r>
        <w:rPr>
          <w:rFonts w:eastAsia="SimSun"/>
        </w:rPr>
        <w:t>5.</w:t>
      </w:r>
      <w:r>
        <w:rPr>
          <w:rFonts w:eastAsia="SimSun" w:hint="eastAsia"/>
          <w:lang w:eastAsia="zh-CN"/>
        </w:rPr>
        <w:t>4</w:t>
      </w:r>
      <w:r>
        <w:rPr>
          <w:rFonts w:eastAsia="SimSun"/>
        </w:rPr>
        <w:t>.1</w:t>
      </w:r>
      <w:r>
        <w:rPr>
          <w:rFonts w:eastAsia="SimSun"/>
        </w:rP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765" w:name="_Toc98755323"/>
      <w:bookmarkStart w:id="766" w:name="_Toc74583102"/>
      <w:bookmarkStart w:id="767" w:name="_Toc66386261"/>
      <w:bookmarkStart w:id="768" w:name="_Toc13080138"/>
      <w:bookmarkStart w:id="769" w:name="_Toc130401864"/>
      <w:bookmarkStart w:id="770" w:name="_Toc89948934"/>
      <w:bookmarkStart w:id="771" w:name="_Toc98762913"/>
      <w:bookmarkStart w:id="772" w:name="_Toc57820147"/>
      <w:bookmarkStart w:id="773" w:name="_Toc57821074"/>
      <w:bookmarkStart w:id="774" w:name="_Toc82449897"/>
      <w:bookmarkStart w:id="775" w:name="_Toc61183350"/>
      <w:bookmarkStart w:id="776" w:name="_Toc106183842"/>
      <w:bookmarkStart w:id="777" w:name="_Toc76541915"/>
      <w:bookmarkStart w:id="778" w:name="_Toc53185672"/>
      <w:bookmarkStart w:id="779" w:name="_Toc61184528"/>
      <w:bookmarkStart w:id="780" w:name="_Toc61183744"/>
      <w:bookmarkStart w:id="781" w:name="_Toc53185296"/>
      <w:bookmarkStart w:id="782" w:name="_Toc61184918"/>
      <w:bookmarkStart w:id="783" w:name="_Toc82450545"/>
      <w:bookmarkStart w:id="784" w:name="_Toc61184136"/>
    </w:p>
    <w:p w14:paraId="14A5A7CE" w14:textId="77777777" w:rsidR="008B485B" w:rsidRDefault="008B485B" w:rsidP="00A554D0">
      <w:pPr>
        <w:pStyle w:val="Heading3"/>
        <w:rPr>
          <w:rFonts w:eastAsia="Yu Mincho"/>
        </w:rPr>
      </w:pPr>
      <w:bookmarkStart w:id="785" w:name="_Toc155428012"/>
      <w:bookmarkStart w:id="786" w:name="_Toc155781030"/>
      <w:bookmarkStart w:id="787" w:name="_Toc161665329"/>
      <w:r>
        <w:rPr>
          <w:rFonts w:eastAsia="Yu Mincho"/>
        </w:rPr>
        <w:t>5.</w:t>
      </w:r>
      <w:r>
        <w:rPr>
          <w:rFonts w:hint="eastAsia"/>
          <w:lang w:eastAsia="zh-CN"/>
        </w:rPr>
        <w:t>4</w:t>
      </w:r>
      <w:r>
        <w:rPr>
          <w:rFonts w:eastAsia="Yu Mincho"/>
        </w:rPr>
        <w:t>.2</w:t>
      </w:r>
      <w:r>
        <w:rPr>
          <w:rFonts w:eastAsia="Yu Mincho"/>
        </w:rPr>
        <w:tab/>
        <w:t>Transmission bandwidth configuration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788" w:name="_Toc13080139"/>
      <w:bookmarkStart w:id="789" w:name="_Toc76541916"/>
      <w:bookmarkStart w:id="790" w:name="_Toc57820148"/>
      <w:bookmarkStart w:id="791" w:name="_Toc53185297"/>
      <w:bookmarkStart w:id="792" w:name="_Toc98762914"/>
      <w:bookmarkStart w:id="793" w:name="_Toc61183745"/>
      <w:bookmarkStart w:id="794" w:name="_Toc98755324"/>
      <w:bookmarkStart w:id="795" w:name="_Toc53185673"/>
      <w:bookmarkStart w:id="796" w:name="_Toc61183351"/>
      <w:bookmarkStart w:id="797" w:name="_Toc89948935"/>
      <w:bookmarkStart w:id="798" w:name="_Toc82449898"/>
      <w:bookmarkStart w:id="799" w:name="_Toc74583103"/>
      <w:bookmarkStart w:id="800" w:name="_Toc57821075"/>
      <w:bookmarkStart w:id="801" w:name="_Toc106183843"/>
      <w:bookmarkStart w:id="802" w:name="_Toc66386262"/>
      <w:bookmarkStart w:id="803" w:name="_Toc61184919"/>
      <w:bookmarkStart w:id="804" w:name="_Toc130401865"/>
      <w:bookmarkStart w:id="805" w:name="_Toc61184529"/>
      <w:bookmarkStart w:id="806" w:name="_Toc61184137"/>
      <w:bookmarkStart w:id="807" w:name="_Toc82450546"/>
      <w:bookmarkStart w:id="808" w:name="_Toc155428013"/>
      <w:bookmarkStart w:id="809" w:name="_Toc155781031"/>
      <w:bookmarkStart w:id="810" w:name="_Toc161665330"/>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811" w:name="_Toc61184530"/>
      <w:bookmarkStart w:id="812" w:name="_Toc98755325"/>
      <w:bookmarkStart w:id="813" w:name="_Toc61183352"/>
      <w:bookmarkStart w:id="814" w:name="_Toc89948936"/>
      <w:bookmarkStart w:id="815" w:name="_Toc57820149"/>
      <w:bookmarkStart w:id="816" w:name="_Toc61184920"/>
      <w:bookmarkStart w:id="817" w:name="_Toc61183746"/>
      <w:bookmarkStart w:id="818" w:name="_Toc61184138"/>
      <w:bookmarkStart w:id="819" w:name="_Toc130401866"/>
      <w:bookmarkStart w:id="820" w:name="_Toc74583104"/>
      <w:bookmarkStart w:id="821" w:name="_Toc57821076"/>
      <w:bookmarkStart w:id="822" w:name="_Toc82450547"/>
      <w:bookmarkStart w:id="823" w:name="_Toc76541917"/>
      <w:bookmarkStart w:id="824" w:name="_Toc82449899"/>
      <w:bookmarkStart w:id="825" w:name="_Toc98762915"/>
      <w:bookmarkStart w:id="826" w:name="_Toc106183844"/>
      <w:bookmarkStart w:id="827" w:name="_Toc66386263"/>
      <w:bookmarkStart w:id="828" w:name="_Toc155428014"/>
      <w:bookmarkStart w:id="829" w:name="_Toc155781032"/>
      <w:bookmarkStart w:id="830" w:name="_Toc161665331"/>
      <w:r>
        <w:rPr>
          <w:rFonts w:eastAsia="Yu Mincho"/>
        </w:rPr>
        <w:lastRenderedPageBreak/>
        <w:t>5.</w:t>
      </w:r>
      <w:r>
        <w:rPr>
          <w:rFonts w:hint="eastAsia"/>
          <w:lang w:eastAsia="zh-CN"/>
        </w:rPr>
        <w:t>4</w:t>
      </w:r>
      <w:r>
        <w:rPr>
          <w:rFonts w:eastAsia="Yu Mincho"/>
        </w:rPr>
        <w:t>.4</w:t>
      </w:r>
      <w:r>
        <w:rPr>
          <w:rFonts w:eastAsia="Yu Mincho"/>
        </w:rPr>
        <w:tab/>
        <w:t>RB alignment</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831" w:name="_Toc61184139"/>
      <w:bookmarkStart w:id="832" w:name="_Toc74583105"/>
      <w:bookmarkStart w:id="833" w:name="_Toc57821077"/>
      <w:bookmarkStart w:id="834" w:name="_Toc89948937"/>
      <w:bookmarkStart w:id="835" w:name="_Toc61184531"/>
      <w:bookmarkStart w:id="836" w:name="_Toc61183353"/>
      <w:bookmarkStart w:id="837" w:name="_Toc82449900"/>
      <w:bookmarkStart w:id="838" w:name="_Toc61183747"/>
      <w:bookmarkStart w:id="839" w:name="_Toc98762916"/>
      <w:bookmarkStart w:id="840" w:name="_Toc82450548"/>
      <w:bookmarkStart w:id="841" w:name="_Toc130401867"/>
      <w:bookmarkStart w:id="842" w:name="_Toc66386264"/>
      <w:bookmarkStart w:id="843" w:name="_Toc57820150"/>
      <w:bookmarkStart w:id="844" w:name="_Toc98755326"/>
      <w:bookmarkStart w:id="845" w:name="_Toc106183845"/>
      <w:bookmarkStart w:id="846" w:name="_Toc61184921"/>
      <w:bookmarkStart w:id="847" w:name="_Toc76541918"/>
      <w:bookmarkStart w:id="848" w:name="_Toc155428015"/>
      <w:bookmarkStart w:id="849" w:name="_Toc155781033"/>
      <w:bookmarkStart w:id="850" w:name="_Toc161665332"/>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851" w:name="_Toc155428016"/>
      <w:bookmarkStart w:id="852" w:name="_Toc155781034"/>
      <w:bookmarkStart w:id="853" w:name="_Toc161665333"/>
      <w:r w:rsidRPr="000B6B37">
        <w:rPr>
          <w:lang w:eastAsia="zh-CN"/>
        </w:rPr>
        <w:t>6</w:t>
      </w:r>
      <w:r w:rsidRPr="000B6B37">
        <w:rPr>
          <w:lang w:eastAsia="zh-CN"/>
        </w:rPr>
        <w:tab/>
      </w:r>
      <w:bookmarkEnd w:id="682"/>
      <w:r w:rsidR="00155D67">
        <w:rPr>
          <w:rFonts w:hint="eastAsia"/>
          <w:lang w:eastAsia="zh-CN"/>
        </w:rPr>
        <w:t>Conducted characteristics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851"/>
      <w:bookmarkEnd w:id="852"/>
      <w:bookmarkEnd w:id="853"/>
    </w:p>
    <w:p w14:paraId="6C550913" w14:textId="77777777" w:rsidR="00325BE3" w:rsidRDefault="00325BE3" w:rsidP="00325BE3">
      <w:pPr>
        <w:pStyle w:val="Heading2"/>
        <w:rPr>
          <w:lang w:eastAsia="zh-CN"/>
        </w:rPr>
      </w:pPr>
      <w:bookmarkStart w:id="854" w:name="_Toc97737193"/>
      <w:bookmarkStart w:id="855" w:name="_Toc106094092"/>
      <w:bookmarkStart w:id="856" w:name="_Toc114252867"/>
      <w:bookmarkStart w:id="857" w:name="_Toc123045995"/>
      <w:bookmarkStart w:id="858" w:name="_Toc124157536"/>
      <w:bookmarkStart w:id="859" w:name="_Toc124258929"/>
      <w:bookmarkStart w:id="860" w:name="_Toc124259073"/>
      <w:bookmarkStart w:id="861" w:name="_Toc130585830"/>
      <w:bookmarkStart w:id="862" w:name="_Toc130586841"/>
      <w:bookmarkStart w:id="863" w:name="_Toc137462007"/>
      <w:bookmarkStart w:id="864" w:name="_Toc138883816"/>
      <w:bookmarkStart w:id="865" w:name="_Toc138883960"/>
      <w:bookmarkStart w:id="866" w:name="_Toc145426857"/>
      <w:bookmarkStart w:id="867" w:name="_Toc155428017"/>
      <w:bookmarkStart w:id="868" w:name="_Toc155781035"/>
      <w:bookmarkStart w:id="869" w:name="_Toc161665334"/>
      <w:bookmarkStart w:id="870" w:name="_Toc152656520"/>
      <w:r>
        <w:rPr>
          <w:rFonts w:hint="eastAsia"/>
          <w:lang w:eastAsia="zh-CN"/>
        </w:rPr>
        <w:t>6.1</w:t>
      </w:r>
      <w:r w:rsidRPr="000B6B37">
        <w:tab/>
      </w:r>
      <w:r>
        <w:rPr>
          <w:rFonts w:hint="eastAsia"/>
          <w:lang w:eastAsia="zh-CN"/>
        </w:rPr>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6C550914" w14:textId="77777777" w:rsidR="00945698" w:rsidRPr="00F95B02" w:rsidRDefault="00945698" w:rsidP="00945698">
      <w:r w:rsidRPr="00F95B02">
        <w:t xml:space="preserve">Unless otherwise stated, the conducted transmitter characteristics are specified </w:t>
      </w:r>
      <w:r w:rsidRPr="00F95B02">
        <w:rPr>
          <w:lang w:eastAsia="zh-CN"/>
        </w:rPr>
        <w:t xml:space="preserve">at the </w:t>
      </w:r>
      <w:r w:rsidR="00D80EA8" w:rsidRPr="00D80EA8">
        <w:rPr>
          <w:i/>
          <w:lang w:eastAsia="zh-CN"/>
        </w:rPr>
        <w:t>antenna connector</w:t>
      </w:r>
      <w:r w:rsidRPr="00F95B02">
        <w:rPr>
          <w:lang w:eastAsia="zh-CN"/>
        </w:rPr>
        <w:t xml:space="preserve"> for </w:t>
      </w:r>
      <w:r>
        <w:rPr>
          <w:i/>
          <w:lang w:eastAsia="zh-CN"/>
        </w:rPr>
        <w:t>repeater</w:t>
      </w:r>
      <w:r w:rsidRPr="00F95B02">
        <w:rPr>
          <w:i/>
          <w:lang w:eastAsia="zh-CN"/>
        </w:rPr>
        <w:t xml:space="preserve"> type 1-C</w:t>
      </w:r>
      <w:r w:rsidRPr="00F95B02">
        <w:rPr>
          <w:lang w:eastAsia="zh-CN"/>
        </w:rPr>
        <w:t xml:space="preserve"> </w:t>
      </w:r>
      <w:r w:rsidRPr="00F95B02">
        <w:t>configuration 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C550916" w14:textId="77777777" w:rsidR="00945698" w:rsidRDefault="00945698" w:rsidP="00945698">
      <w:r>
        <w:t xml:space="preserve">For the DL the </w:t>
      </w:r>
      <w:r w:rsidR="00D80EA8" w:rsidRPr="00D80EA8">
        <w:rPr>
          <w:i/>
        </w:rPr>
        <w:t>antenna connector</w:t>
      </w:r>
      <w:r>
        <w:t xml:space="preserve"> on the BS side is the input and the </w:t>
      </w:r>
      <w:r w:rsidR="00D80EA8" w:rsidRPr="00D80EA8">
        <w:rPr>
          <w:i/>
        </w:rPr>
        <w:t>antenna connector</w:t>
      </w:r>
      <w:r>
        <w:t xml:space="preserve"> on the UE side is the output.</w:t>
      </w:r>
    </w:p>
    <w:p w14:paraId="6C550917" w14:textId="77777777" w:rsidR="00945698" w:rsidRPr="00C80BAC" w:rsidRDefault="00945698" w:rsidP="00945698">
      <w:r>
        <w:t xml:space="preserve">For the UL the </w:t>
      </w:r>
      <w:r w:rsidR="00D80EA8" w:rsidRPr="00D80EA8">
        <w:rPr>
          <w:i/>
        </w:rPr>
        <w:t>antenna connector</w:t>
      </w:r>
      <w:r>
        <w:t xml:space="preserve"> on the UE side is the input and the </w:t>
      </w:r>
      <w:r w:rsidR="00D80EA8" w:rsidRPr="00D80EA8">
        <w:rPr>
          <w:i/>
        </w:rPr>
        <w:t>antenna connector</w:t>
      </w:r>
      <w:r>
        <w:t xml:space="preserve"> on the BS side is the output.</w:t>
      </w:r>
    </w:p>
    <w:p w14:paraId="6C550918" w14:textId="77777777" w:rsidR="00EE5ED2" w:rsidRDefault="00EE5ED2" w:rsidP="00EE5ED2">
      <w:pPr>
        <w:pStyle w:val="Heading2"/>
        <w:rPr>
          <w:lang w:eastAsia="zh-CN"/>
        </w:rPr>
      </w:pPr>
      <w:bookmarkStart w:id="871" w:name="_Toc97737194"/>
      <w:bookmarkStart w:id="872" w:name="_Toc106094093"/>
      <w:bookmarkStart w:id="873" w:name="_Toc114252868"/>
      <w:bookmarkStart w:id="874" w:name="_Toc123045996"/>
      <w:bookmarkStart w:id="875" w:name="_Toc124157537"/>
      <w:bookmarkStart w:id="876" w:name="_Toc124258930"/>
      <w:bookmarkStart w:id="877" w:name="_Toc124259074"/>
      <w:bookmarkStart w:id="878" w:name="_Toc130585831"/>
      <w:bookmarkStart w:id="879" w:name="_Toc130586842"/>
      <w:bookmarkStart w:id="880" w:name="_Toc137462008"/>
      <w:bookmarkStart w:id="881" w:name="_Toc138883817"/>
      <w:bookmarkStart w:id="882" w:name="_Toc138883961"/>
      <w:bookmarkStart w:id="883" w:name="_Toc145426858"/>
      <w:bookmarkStart w:id="884" w:name="_Toc155428018"/>
      <w:bookmarkStart w:id="885" w:name="_Toc155781036"/>
      <w:bookmarkStart w:id="886" w:name="_Toc161665335"/>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6C550919" w14:textId="77777777" w:rsidR="00945698" w:rsidRPr="0031418B" w:rsidRDefault="00945698" w:rsidP="00945698">
      <w:pPr>
        <w:pStyle w:val="Heading3"/>
      </w:pPr>
      <w:bookmarkStart w:id="887" w:name="_Toc97737195"/>
      <w:bookmarkStart w:id="888" w:name="_Toc106094094"/>
      <w:bookmarkStart w:id="889" w:name="_Toc114252869"/>
      <w:bookmarkStart w:id="890" w:name="_Toc123045997"/>
      <w:bookmarkStart w:id="891" w:name="_Toc124157538"/>
      <w:bookmarkStart w:id="892" w:name="_Toc124258931"/>
      <w:bookmarkStart w:id="893" w:name="_Toc124259075"/>
      <w:bookmarkStart w:id="894" w:name="_Toc130585832"/>
      <w:bookmarkStart w:id="895" w:name="_Toc130586843"/>
      <w:bookmarkStart w:id="896" w:name="_Toc137462009"/>
      <w:bookmarkStart w:id="897" w:name="_Toc138883818"/>
      <w:bookmarkStart w:id="898" w:name="_Toc138883962"/>
      <w:bookmarkStart w:id="899" w:name="_Toc145426859"/>
      <w:bookmarkStart w:id="900" w:name="_Toc155428019"/>
      <w:bookmarkStart w:id="901" w:name="_Toc155781037"/>
      <w:bookmarkStart w:id="902" w:name="_Toc161665336"/>
      <w:r>
        <w:t>6.2.1</w:t>
      </w:r>
      <w:r w:rsidRPr="0031418B">
        <w:tab/>
      </w:r>
      <w:r>
        <w:t>General</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74DA8DE7" w:rsidR="006C466E" w:rsidRPr="00F95B02" w:rsidRDefault="009D683D" w:rsidP="006C466E">
      <w:pPr>
        <w:rPr>
          <w:lang w:eastAsia="zh-CN"/>
        </w:rPr>
      </w:pPr>
      <w:r>
        <w:t xml:space="preserve">The </w:t>
      </w:r>
      <w:r>
        <w:rPr>
          <w:i/>
        </w:rPr>
        <w:t>rated passband output power</w:t>
      </w:r>
      <w:r>
        <w:t xml:space="preserve"> of the </w:t>
      </w:r>
      <w:r>
        <w:rPr>
          <w:i/>
        </w:rPr>
        <w:t xml:space="preserve">repeater type 1-C  </w:t>
      </w:r>
      <w:r>
        <w:rPr>
          <w:iCs/>
        </w:rPr>
        <w:t xml:space="preserve">and </w:t>
      </w:r>
      <w:r>
        <w:rPr>
          <w:i/>
        </w:rPr>
        <w:t>NCR-FWD type 1-C</w:t>
      </w:r>
      <w:r>
        <w:rPr>
          <w:rFonts w:eastAsia="SimSun" w:hint="eastAsia"/>
          <w:i/>
          <w:lang w:val="en-US" w:eastAsia="zh-CN"/>
        </w:rPr>
        <w:t xml:space="preserve"> </w:t>
      </w:r>
      <w:r>
        <w:t>shall be as specified in table 6.2.1-1 and table 6.2.1-2.</w:t>
      </w:r>
    </w:p>
    <w:p w14:paraId="6C55091C" w14:textId="440DA132" w:rsidR="00945698" w:rsidRPr="00F95B02" w:rsidRDefault="00945698" w:rsidP="00945698">
      <w:pPr>
        <w:pStyle w:val="TH"/>
      </w:pPr>
      <w:r w:rsidRPr="00F95B02">
        <w:t xml:space="preserve">Table 6.2.1-1: </w:t>
      </w:r>
      <w:r w:rsidR="009D683D">
        <w:rPr>
          <w:i/>
        </w:rPr>
        <w:t>Repeater type 1-C</w:t>
      </w:r>
      <w:r w:rsidR="009D683D">
        <w:t xml:space="preserve"> and </w:t>
      </w:r>
      <w:r w:rsidR="009D683D">
        <w:rPr>
          <w:i/>
          <w:iCs/>
        </w:rPr>
        <w:t xml:space="preserve">NCR-FWD type 1-C </w:t>
      </w:r>
      <w:r w:rsidR="009D683D">
        <w:t xml:space="preserve">DL transmission </w:t>
      </w:r>
      <w:r w:rsidR="009D683D">
        <w:rPr>
          <w:lang w:eastAsia="zh-CN"/>
        </w:rPr>
        <w:t>classes</w:t>
      </w:r>
      <w:r w:rsidR="009D683D">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0B77C3AA" w:rsidR="00945698" w:rsidRPr="00F95B02" w:rsidRDefault="00945698" w:rsidP="00BE7C53">
      <w:pPr>
        <w:pStyle w:val="TH"/>
      </w:pPr>
      <w:r w:rsidRPr="00F95B02">
        <w:lastRenderedPageBreak/>
        <w:t>Table 6.2.1-</w:t>
      </w:r>
      <w:r>
        <w:t>2</w:t>
      </w:r>
      <w:r w:rsidRPr="00F95B02">
        <w:t xml:space="preserve">: </w:t>
      </w:r>
      <w:r w:rsidR="009D683D">
        <w:rPr>
          <w:i/>
        </w:rPr>
        <w:t>Repeater type 1-C</w:t>
      </w:r>
      <w:r w:rsidR="009D683D">
        <w:t xml:space="preserve"> and </w:t>
      </w:r>
      <w:r w:rsidR="009D683D">
        <w:rPr>
          <w:i/>
          <w:iCs/>
        </w:rPr>
        <w:t xml:space="preserve">NCR-FWD type 1-C </w:t>
      </w:r>
      <w:r w:rsidR="009D683D">
        <w:t xml:space="preserve">UL transmission </w:t>
      </w:r>
      <w:r w:rsidR="009D683D">
        <w:rPr>
          <w:lang w:eastAsia="zh-CN"/>
        </w:rPr>
        <w:t>classes</w:t>
      </w:r>
      <w:r w:rsidR="009D683D">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059CE299" w:rsidR="009D683D" w:rsidRDefault="009D683D" w:rsidP="009226F1">
            <w:pPr>
              <w:pStyle w:val="TAN"/>
              <w:rPr>
                <w:lang w:eastAsia="zh-CN"/>
              </w:rPr>
            </w:pPr>
            <w:r>
              <w:t>NOTE 3:</w:t>
            </w:r>
            <w:r w:rsidR="009226F1">
              <w:tab/>
            </w:r>
            <w:r>
              <w:t>For joint transmission of NCR-FWD and NCR-MT, P</w:t>
            </w:r>
            <w:r>
              <w:rPr>
                <w:vertAlign w:val="subscript"/>
              </w:rPr>
              <w:t>rated,c,sys</w:t>
            </w:r>
            <w:r>
              <w:t xml:space="preserve">  shall apply to the total power of NCR-FWD and NCR-MT. </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903" w:name="_Toc503964248"/>
      <w:bookmarkStart w:id="904" w:name="_Toc97737196"/>
      <w:bookmarkStart w:id="905" w:name="_Toc106094095"/>
      <w:bookmarkStart w:id="906" w:name="_Toc114252870"/>
      <w:bookmarkStart w:id="907" w:name="_Toc123045998"/>
      <w:bookmarkStart w:id="908" w:name="_Toc124157539"/>
      <w:bookmarkStart w:id="909" w:name="_Toc124258932"/>
      <w:bookmarkStart w:id="910" w:name="_Toc124259076"/>
      <w:bookmarkStart w:id="911" w:name="_Toc130585833"/>
      <w:bookmarkStart w:id="912" w:name="_Toc130586844"/>
      <w:bookmarkStart w:id="913" w:name="_Toc137462010"/>
      <w:bookmarkStart w:id="914" w:name="_Toc138883819"/>
      <w:bookmarkStart w:id="915" w:name="_Toc138883963"/>
      <w:bookmarkStart w:id="916" w:name="_Toc145426860"/>
      <w:bookmarkStart w:id="917" w:name="_Toc155428020"/>
      <w:bookmarkStart w:id="918" w:name="_Toc155781038"/>
      <w:bookmarkStart w:id="919" w:name="_Toc161665337"/>
      <w:r>
        <w:t>6.2.2</w:t>
      </w:r>
      <w:r w:rsidRPr="0031418B">
        <w:tab/>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r w:rsidR="006653D9">
        <w:t>Minimum requirement</w:t>
      </w:r>
      <w:r w:rsidR="006653D9">
        <w:rPr>
          <w:rFonts w:eastAsia="SimSun" w:hint="eastAsia"/>
          <w:lang w:val="en-US" w:eastAsia="zh-CN"/>
        </w:rPr>
        <w:t xml:space="preserve"> </w:t>
      </w:r>
      <w:r w:rsidR="006653D9">
        <w:t>for RF repeater</w:t>
      </w:r>
      <w:bookmarkEnd w:id="917"/>
      <w:bookmarkEnd w:id="918"/>
      <w:bookmarkEnd w:id="919"/>
    </w:p>
    <w:p w14:paraId="7E41B898" w14:textId="77777777" w:rsidR="00BE7C53" w:rsidRDefault="00BE7C53" w:rsidP="00BE7C53">
      <w:pPr>
        <w:rPr>
          <w:rFonts w:cs="v4.1.0"/>
        </w:rPr>
      </w:pPr>
      <w:bookmarkStart w:id="92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921" w:name="_Toc155428021"/>
      <w:bookmarkStart w:id="922" w:name="_Toc155781039"/>
      <w:bookmarkStart w:id="923" w:name="_Toc161665338"/>
      <w:r>
        <w:lastRenderedPageBreak/>
        <w:t>6.2.3</w:t>
      </w:r>
      <w:r>
        <w:tab/>
        <w:t>Minimum requirement for NCR</w:t>
      </w:r>
      <w:bookmarkEnd w:id="921"/>
      <w:bookmarkEnd w:id="922"/>
      <w:bookmarkEnd w:id="923"/>
    </w:p>
    <w:p w14:paraId="3124CE34" w14:textId="585B35AC" w:rsidR="006653D9" w:rsidRDefault="006653D9" w:rsidP="006653D9">
      <w:pPr>
        <w:pStyle w:val="Heading4"/>
      </w:pPr>
      <w:bookmarkStart w:id="924" w:name="_Toc155428022"/>
      <w:bookmarkStart w:id="925" w:name="_Toc155781040"/>
      <w:bookmarkStart w:id="926" w:name="_Toc161665339"/>
      <w:r>
        <w:t>6.2.3.1</w:t>
      </w:r>
      <w:r>
        <w:tab/>
        <w:t>Minimum requirement for NCR-Fwd</w:t>
      </w:r>
      <w:bookmarkEnd w:id="924"/>
      <w:bookmarkEnd w:id="925"/>
      <w:bookmarkEnd w:id="926"/>
    </w:p>
    <w:p w14:paraId="6C077FD3" w14:textId="43C75F29" w:rsidR="006653D9" w:rsidRDefault="006653D9" w:rsidP="006653D9">
      <w:pPr>
        <w:pStyle w:val="Heading5"/>
      </w:pPr>
      <w:bookmarkStart w:id="927" w:name="_Toc155428023"/>
      <w:bookmarkStart w:id="928" w:name="_Toc155781041"/>
      <w:bookmarkStart w:id="929" w:name="_Toc161665340"/>
      <w:r>
        <w:t>6.2.3.1.1</w:t>
      </w:r>
      <w:r>
        <w:tab/>
        <w:t>Minimum requirement for NCR-Fwd type 1-C</w:t>
      </w:r>
      <w:bookmarkEnd w:id="927"/>
      <w:bookmarkEnd w:id="928"/>
      <w:bookmarkEnd w:id="929"/>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930" w:name="_Toc155428024"/>
      <w:bookmarkStart w:id="931" w:name="_Toc155781042"/>
      <w:bookmarkStart w:id="932" w:name="_Toc161665341"/>
      <w:r>
        <w:t>6.2.3.1.2</w:t>
      </w:r>
      <w:r>
        <w:tab/>
        <w:t>Minimum requirement for NCR-Fwd type 1-H</w:t>
      </w:r>
      <w:bookmarkEnd w:id="930"/>
      <w:bookmarkEnd w:id="931"/>
      <w:bookmarkEnd w:id="932"/>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933" w:name="_Toc155428025"/>
      <w:bookmarkStart w:id="934" w:name="_Toc155781043"/>
      <w:bookmarkStart w:id="935" w:name="_Toc161665342"/>
      <w:r>
        <w:t>6.2.3.2</w:t>
      </w:r>
      <w:r>
        <w:tab/>
        <w:t>Minimum requirement for NCR-MT</w:t>
      </w:r>
      <w:bookmarkEnd w:id="933"/>
      <w:bookmarkEnd w:id="934"/>
      <w:bookmarkEnd w:id="935"/>
    </w:p>
    <w:p w14:paraId="7270AC1D" w14:textId="77777777" w:rsidR="006653D9" w:rsidRDefault="006653D9" w:rsidP="006653D9">
      <w:pPr>
        <w:pStyle w:val="Heading5"/>
        <w:rPr>
          <w:lang w:val="en-US" w:eastAsia="zh-CN"/>
        </w:rPr>
      </w:pPr>
      <w:bookmarkStart w:id="936" w:name="_Toc17016"/>
      <w:bookmarkStart w:id="937" w:name="_Toc155428026"/>
      <w:bookmarkStart w:id="938" w:name="_Toc155781044"/>
      <w:bookmarkStart w:id="939" w:name="_Toc161665343"/>
      <w:bookmarkStart w:id="940" w:name="_Toc37255218"/>
      <w:bookmarkStart w:id="941" w:name="_Toc21342891"/>
      <w:bookmarkStart w:id="942" w:name="_Toc29799351"/>
      <w:bookmarkStart w:id="943" w:name="_Toc37254575"/>
      <w:bookmarkStart w:id="944" w:name="_Toc29769852"/>
      <w:r>
        <w:rPr>
          <w:rFonts w:hint="eastAsia"/>
          <w:lang w:val="en-US" w:eastAsia="zh-CN"/>
        </w:rPr>
        <w:t>6.2.3.2.1</w:t>
      </w:r>
      <w:r>
        <w:tab/>
      </w:r>
      <w:r>
        <w:rPr>
          <w:rFonts w:hint="eastAsia"/>
          <w:lang w:val="en-US" w:eastAsia="zh-CN"/>
        </w:rPr>
        <w:t>General</w:t>
      </w:r>
      <w:bookmarkEnd w:id="936"/>
      <w:bookmarkEnd w:id="937"/>
      <w:bookmarkEnd w:id="938"/>
      <w:bookmarkEnd w:id="939"/>
    </w:p>
    <w:bookmarkEnd w:id="940"/>
    <w:bookmarkEnd w:id="941"/>
    <w:bookmarkEnd w:id="942"/>
    <w:bookmarkEnd w:id="943"/>
    <w:bookmarkEnd w:id="944"/>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lastRenderedPageBreak/>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945" w:name="_Toc155428027"/>
      <w:bookmarkStart w:id="946" w:name="_Toc155781045"/>
      <w:bookmarkStart w:id="947" w:name="_Toc161665344"/>
      <w:r>
        <w:rPr>
          <w:rFonts w:hint="eastAsia"/>
          <w:lang w:val="en-US" w:eastAsia="zh-CN"/>
        </w:rPr>
        <w:t>6.2.3.2.2</w:t>
      </w:r>
      <w:r>
        <w:rPr>
          <w:rFonts w:hint="eastAsia"/>
          <w:lang w:val="en-US" w:eastAsia="zh-CN"/>
        </w:rPr>
        <w:tab/>
        <w:t>Minimum requirement for NCR-MT type 1-C and NCR-MT type 1-H</w:t>
      </w:r>
      <w:bookmarkEnd w:id="945"/>
      <w:bookmarkEnd w:id="946"/>
      <w:bookmarkEnd w:id="947"/>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643A6823" w14:textId="77777777" w:rsidR="00C94E1C" w:rsidRDefault="00C94E1C" w:rsidP="00C94E1C">
      <w:pPr>
        <w:pStyle w:val="Heading3"/>
      </w:pPr>
      <w:bookmarkStart w:id="948" w:name="_Toc155428028"/>
      <w:bookmarkStart w:id="949" w:name="_Toc155781046"/>
      <w:bookmarkStart w:id="950" w:name="_Toc161665345"/>
      <w:r>
        <w:t>6.3.3</w:t>
      </w:r>
      <w:r>
        <w:tab/>
        <w:t>Minimum requirement for NCR</w:t>
      </w:r>
      <w:bookmarkEnd w:id="948"/>
      <w:bookmarkEnd w:id="949"/>
      <w:bookmarkEnd w:id="950"/>
    </w:p>
    <w:p w14:paraId="2FBA0233" w14:textId="77777777" w:rsidR="00C94E1C" w:rsidRDefault="00C94E1C" w:rsidP="00C94E1C">
      <w:pPr>
        <w:pStyle w:val="Heading4"/>
      </w:pPr>
      <w:bookmarkStart w:id="951" w:name="_Toc155428029"/>
      <w:bookmarkStart w:id="952" w:name="_Toc155781047"/>
      <w:bookmarkStart w:id="953" w:name="_Toc161665346"/>
      <w:r>
        <w:t>6.3.3.1</w:t>
      </w:r>
      <w:r>
        <w:tab/>
        <w:t>Minimum requirement for NCR-Fwd</w:t>
      </w:r>
      <w:bookmarkEnd w:id="951"/>
      <w:bookmarkEnd w:id="952"/>
      <w:bookmarkEnd w:id="953"/>
    </w:p>
    <w:p w14:paraId="0DF31F32" w14:textId="77777777" w:rsidR="00C94E1C" w:rsidRDefault="00C94E1C" w:rsidP="00C94E1C">
      <w:pPr>
        <w:pStyle w:val="Heading5"/>
        <w:ind w:left="1134" w:hanging="1134"/>
      </w:pPr>
      <w:bookmarkStart w:id="954" w:name="_Toc155428030"/>
      <w:bookmarkStart w:id="955" w:name="_Toc155781048"/>
      <w:bookmarkStart w:id="956" w:name="_Toc161665347"/>
      <w:r>
        <w:t>6.3.3.1.1</w:t>
      </w:r>
      <w:r>
        <w:tab/>
        <w:t>Minimum requirement for NCR-Fwd type 1-C</w:t>
      </w:r>
      <w:bookmarkEnd w:id="954"/>
      <w:bookmarkEnd w:id="955"/>
      <w:bookmarkEnd w:id="956"/>
    </w:p>
    <w:p w14:paraId="43006B46" w14:textId="77777777" w:rsidR="00C94E1C" w:rsidRDefault="00C94E1C" w:rsidP="00C94E1C">
      <w:pPr>
        <w:spacing w:after="160"/>
        <w:rPr>
          <w:lang w:val="en-US"/>
        </w:rPr>
      </w:pPr>
      <w:r>
        <w:rPr>
          <w:lang w:val="en-US"/>
        </w:rPr>
        <w:t>The frequency deviation of the output signal with respect to the input signal shall be no more than ±0,01 PPM.</w:t>
      </w:r>
    </w:p>
    <w:p w14:paraId="0220396B" w14:textId="77777777" w:rsidR="00C94E1C" w:rsidRDefault="00C94E1C" w:rsidP="00C94E1C">
      <w:pPr>
        <w:pStyle w:val="Heading5"/>
        <w:ind w:left="1134" w:hanging="1134"/>
      </w:pPr>
      <w:bookmarkStart w:id="957" w:name="_Toc155428031"/>
      <w:bookmarkStart w:id="958" w:name="_Toc155781049"/>
      <w:bookmarkStart w:id="959" w:name="_Toc161665348"/>
      <w:r>
        <w:t>6.3.3.1.2</w:t>
      </w:r>
      <w:r>
        <w:tab/>
        <w:t>Minimum requirement for NCR-Fwd type 1-H</w:t>
      </w:r>
      <w:bookmarkEnd w:id="957"/>
      <w:bookmarkEnd w:id="958"/>
      <w:bookmarkEnd w:id="959"/>
    </w:p>
    <w:p w14:paraId="1116EF0F" w14:textId="2947814F" w:rsidR="006653D9" w:rsidRDefault="00C94E1C" w:rsidP="00C94E1C">
      <w:r>
        <w:rPr>
          <w:lang w:val="en-US"/>
        </w:rPr>
        <w:t>The frequency deviation of the output signal with respect to the input signal between corresponding input/output TAB connectors shall be no more than ±0,01 PPM.</w:t>
      </w:r>
    </w:p>
    <w:p w14:paraId="6C550942" w14:textId="77777777" w:rsidR="00E92BD5" w:rsidRDefault="00E92BD5" w:rsidP="00E92BD5">
      <w:pPr>
        <w:pStyle w:val="Heading2"/>
        <w:rPr>
          <w:lang w:eastAsia="zh-CN"/>
        </w:rPr>
      </w:pPr>
      <w:bookmarkStart w:id="960" w:name="_Toc106094096"/>
      <w:bookmarkStart w:id="961" w:name="_Toc114252871"/>
      <w:bookmarkStart w:id="962" w:name="_Toc123045999"/>
      <w:bookmarkStart w:id="963" w:name="_Toc124157540"/>
      <w:bookmarkStart w:id="964" w:name="_Toc124258933"/>
      <w:bookmarkStart w:id="965" w:name="_Toc124259077"/>
      <w:bookmarkStart w:id="966" w:name="_Toc130585834"/>
      <w:bookmarkStart w:id="967" w:name="_Toc130586845"/>
      <w:bookmarkStart w:id="968" w:name="_Toc137462011"/>
      <w:bookmarkStart w:id="969" w:name="_Toc138883820"/>
      <w:bookmarkStart w:id="970" w:name="_Toc138883964"/>
      <w:bookmarkStart w:id="971" w:name="_Toc145426861"/>
      <w:bookmarkStart w:id="972" w:name="_Toc155428032"/>
      <w:bookmarkStart w:id="973" w:name="_Toc155781050"/>
      <w:bookmarkStart w:id="974" w:name="_Toc161665349"/>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920"/>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C550943" w14:textId="551C08AE" w:rsidR="006834C1" w:rsidRDefault="006834C1" w:rsidP="006834C1">
      <w:pPr>
        <w:pStyle w:val="Heading3"/>
      </w:pPr>
      <w:bookmarkStart w:id="975" w:name="_Toc97737198"/>
      <w:bookmarkStart w:id="976" w:name="_Toc106094097"/>
      <w:bookmarkStart w:id="977" w:name="_Toc114252872"/>
      <w:bookmarkStart w:id="978" w:name="_Toc123046000"/>
      <w:bookmarkStart w:id="979" w:name="_Toc124157541"/>
      <w:bookmarkStart w:id="980" w:name="_Toc124258934"/>
      <w:bookmarkStart w:id="981" w:name="_Toc124259078"/>
      <w:bookmarkStart w:id="982" w:name="_Toc130585835"/>
      <w:bookmarkStart w:id="983" w:name="_Toc130586846"/>
      <w:bookmarkStart w:id="984" w:name="_Toc137462012"/>
      <w:bookmarkStart w:id="985" w:name="_Toc138883821"/>
      <w:bookmarkStart w:id="986" w:name="_Toc138883965"/>
      <w:bookmarkStart w:id="987" w:name="_Toc145426862"/>
      <w:bookmarkStart w:id="988" w:name="_Toc155428033"/>
      <w:bookmarkStart w:id="989" w:name="_Toc155781051"/>
      <w:bookmarkStart w:id="990" w:name="_Toc161665350"/>
      <w:r>
        <w:rPr>
          <w:lang w:val="en-US"/>
        </w:rPr>
        <w:t>6.3.1</w:t>
      </w:r>
      <w:r w:rsidR="00D923AB">
        <w:rPr>
          <w:rFonts w:hint="eastAsia"/>
          <w:lang w:val="en-US" w:eastAsia="zh-CN"/>
        </w:rPr>
        <w:tab/>
      </w:r>
      <w:r>
        <w:rPr>
          <w:lang w:val="en-US"/>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991" w:name="_Toc503964250"/>
    </w:p>
    <w:p w14:paraId="6C550945" w14:textId="1DA5CAB6" w:rsidR="006834C1" w:rsidRPr="006834C1" w:rsidRDefault="00C94E1C" w:rsidP="006834C1">
      <w:pPr>
        <w:pStyle w:val="Heading3"/>
        <w:rPr>
          <w:lang w:val="en-US"/>
        </w:rPr>
      </w:pPr>
      <w:bookmarkStart w:id="992" w:name="_Toc124157542"/>
      <w:bookmarkStart w:id="993" w:name="_Toc124259079"/>
      <w:bookmarkStart w:id="994" w:name="_Toc106094098"/>
      <w:bookmarkStart w:id="995" w:name="_Toc138883966"/>
      <w:bookmarkStart w:id="996" w:name="_Toc145426863"/>
      <w:bookmarkStart w:id="997" w:name="_Toc97737199"/>
      <w:bookmarkStart w:id="998" w:name="_Toc130586847"/>
      <w:bookmarkStart w:id="999" w:name="_Toc114252873"/>
      <w:bookmarkStart w:id="1000" w:name="_Toc124258935"/>
      <w:bookmarkStart w:id="1001" w:name="_Toc130585836"/>
      <w:bookmarkStart w:id="1002" w:name="_Toc137462013"/>
      <w:bookmarkStart w:id="1003" w:name="_Toc138883822"/>
      <w:bookmarkStart w:id="1004" w:name="_Toc123046001"/>
      <w:bookmarkStart w:id="1005" w:name="_Toc155428034"/>
      <w:bookmarkStart w:id="1006" w:name="_Toc155781052"/>
      <w:bookmarkStart w:id="1007" w:name="_Toc161665351"/>
      <w:bookmarkEnd w:id="991"/>
      <w:r>
        <w:rPr>
          <w:lang w:val="en-US"/>
        </w:rPr>
        <w:t>6.3.2</w:t>
      </w:r>
      <w:r>
        <w:rPr>
          <w:lang w:val="en-US"/>
        </w:rPr>
        <w:tab/>
        <w:t>Minimum requirement</w:t>
      </w:r>
      <w:bookmarkEnd w:id="992"/>
      <w:bookmarkEnd w:id="993"/>
      <w:bookmarkEnd w:id="994"/>
      <w:bookmarkEnd w:id="995"/>
      <w:bookmarkEnd w:id="996"/>
      <w:bookmarkEnd w:id="997"/>
      <w:bookmarkEnd w:id="998"/>
      <w:bookmarkEnd w:id="999"/>
      <w:bookmarkEnd w:id="1000"/>
      <w:bookmarkEnd w:id="1001"/>
      <w:bookmarkEnd w:id="1002"/>
      <w:bookmarkEnd w:id="1003"/>
      <w:bookmarkEnd w:id="1004"/>
      <w:r>
        <w:rPr>
          <w:lang w:val="en-US"/>
        </w:rPr>
        <w:t xml:space="preserve"> for RF repeater</w:t>
      </w:r>
      <w:bookmarkEnd w:id="1005"/>
      <w:bookmarkEnd w:id="1006"/>
      <w:bookmarkEnd w:id="1007"/>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008" w:name="_Toc155428035"/>
      <w:bookmarkStart w:id="1009" w:name="_Toc155781053"/>
      <w:bookmarkStart w:id="1010" w:name="_Toc161665352"/>
      <w:bookmarkStart w:id="1011" w:name="_Hlk155415160"/>
      <w:r>
        <w:t>6.3.3</w:t>
      </w:r>
      <w:r>
        <w:tab/>
        <w:t>Minimum requirement for NCR</w:t>
      </w:r>
      <w:bookmarkEnd w:id="1008"/>
      <w:bookmarkEnd w:id="1009"/>
      <w:bookmarkEnd w:id="1010"/>
    </w:p>
    <w:p w14:paraId="08F58716" w14:textId="77777777" w:rsidR="006241BE" w:rsidRDefault="006241BE" w:rsidP="006241BE">
      <w:pPr>
        <w:pStyle w:val="Heading4"/>
      </w:pPr>
      <w:bookmarkStart w:id="1012" w:name="_Toc155428036"/>
      <w:bookmarkStart w:id="1013" w:name="_Toc155781054"/>
      <w:bookmarkStart w:id="1014" w:name="_Toc161665353"/>
      <w:r>
        <w:t>6.3.3.1</w:t>
      </w:r>
      <w:r>
        <w:tab/>
        <w:t>Minimum requirement for NCR-Fwd</w:t>
      </w:r>
      <w:bookmarkEnd w:id="1012"/>
      <w:bookmarkEnd w:id="1013"/>
      <w:bookmarkEnd w:id="1014"/>
    </w:p>
    <w:p w14:paraId="4E4C16FB" w14:textId="77777777" w:rsidR="006241BE" w:rsidRDefault="006241BE" w:rsidP="006241BE">
      <w:pPr>
        <w:pStyle w:val="Heading5"/>
        <w:ind w:left="1134" w:hanging="1134"/>
      </w:pPr>
      <w:bookmarkStart w:id="1015" w:name="_Toc155428037"/>
      <w:bookmarkStart w:id="1016" w:name="_Toc155781055"/>
      <w:bookmarkStart w:id="1017" w:name="_Toc161665354"/>
      <w:r>
        <w:t>6.3.3.1.1</w:t>
      </w:r>
      <w:r>
        <w:tab/>
        <w:t>Minimum requirement for NCR-Fwd type 1-C</w:t>
      </w:r>
      <w:bookmarkEnd w:id="1015"/>
      <w:bookmarkEnd w:id="1016"/>
      <w:bookmarkEnd w:id="1017"/>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018" w:name="_Toc155428038"/>
      <w:bookmarkStart w:id="1019" w:name="_Toc155781056"/>
      <w:bookmarkStart w:id="1020" w:name="_Toc161665355"/>
      <w:r>
        <w:lastRenderedPageBreak/>
        <w:t>6.3.3.1.2</w:t>
      </w:r>
      <w:r>
        <w:tab/>
        <w:t>Minimum requirement for NCR-Fwd type 1-H</w:t>
      </w:r>
      <w:bookmarkEnd w:id="1018"/>
      <w:bookmarkEnd w:id="1019"/>
      <w:bookmarkEnd w:id="102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011"/>
    </w:p>
    <w:p w14:paraId="6C550947" w14:textId="77777777" w:rsidR="00325BE3" w:rsidRDefault="00325BE3" w:rsidP="00325BE3">
      <w:pPr>
        <w:pStyle w:val="Heading2"/>
        <w:rPr>
          <w:lang w:eastAsia="zh-CN"/>
        </w:rPr>
      </w:pPr>
      <w:bookmarkStart w:id="1021" w:name="_Toc97737200"/>
      <w:bookmarkStart w:id="1022" w:name="_Toc106094099"/>
      <w:bookmarkStart w:id="1023" w:name="_Toc114252874"/>
      <w:bookmarkStart w:id="1024" w:name="_Toc123046002"/>
      <w:bookmarkStart w:id="1025" w:name="_Toc124157543"/>
      <w:bookmarkStart w:id="1026" w:name="_Toc124258936"/>
      <w:bookmarkStart w:id="1027" w:name="_Toc124259080"/>
      <w:bookmarkStart w:id="1028" w:name="_Toc130585837"/>
      <w:bookmarkStart w:id="1029" w:name="_Toc130586848"/>
      <w:bookmarkStart w:id="1030" w:name="_Toc137462014"/>
      <w:bookmarkStart w:id="1031" w:name="_Toc138883823"/>
      <w:bookmarkStart w:id="1032" w:name="_Toc138883967"/>
      <w:bookmarkStart w:id="1033" w:name="_Toc145426864"/>
      <w:bookmarkStart w:id="1034" w:name="_Toc155428039"/>
      <w:bookmarkStart w:id="1035" w:name="_Toc155781057"/>
      <w:bookmarkStart w:id="1036" w:name="_Toc161665356"/>
      <w:r>
        <w:rPr>
          <w:rFonts w:hint="eastAsia"/>
          <w:lang w:eastAsia="zh-CN"/>
        </w:rPr>
        <w:t>6.4</w:t>
      </w:r>
      <w:r w:rsidRPr="000B6B37">
        <w:tab/>
      </w:r>
      <w:r>
        <w:rPr>
          <w:rFonts w:hint="eastAsia"/>
          <w:lang w:eastAsia="zh-CN"/>
        </w:rPr>
        <w:t>Out of band gain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C550948" w14:textId="7A3BC5A4" w:rsidR="00C65CBC" w:rsidRDefault="00C65CBC" w:rsidP="00C65CBC">
      <w:pPr>
        <w:pStyle w:val="Heading3"/>
        <w:rPr>
          <w:lang w:eastAsia="zh-CN"/>
        </w:rPr>
      </w:pPr>
      <w:bookmarkStart w:id="1037" w:name="_Toc97737201"/>
      <w:bookmarkStart w:id="1038" w:name="_Toc106094100"/>
      <w:bookmarkStart w:id="1039" w:name="_Toc114252875"/>
      <w:bookmarkStart w:id="1040" w:name="_Toc123046003"/>
      <w:bookmarkStart w:id="1041" w:name="_Toc124157544"/>
      <w:bookmarkStart w:id="1042" w:name="_Toc124258937"/>
      <w:bookmarkStart w:id="1043" w:name="_Toc124259081"/>
      <w:bookmarkStart w:id="1044" w:name="_Toc130585838"/>
      <w:bookmarkStart w:id="1045" w:name="_Toc130586849"/>
      <w:bookmarkStart w:id="1046" w:name="_Toc137462015"/>
      <w:bookmarkStart w:id="1047" w:name="_Toc138883824"/>
      <w:bookmarkStart w:id="1048" w:name="_Toc138883968"/>
      <w:bookmarkStart w:id="1049" w:name="_Toc145426865"/>
      <w:bookmarkStart w:id="1050" w:name="_Toc155428040"/>
      <w:bookmarkStart w:id="1051" w:name="_Toc155781058"/>
      <w:bookmarkStart w:id="1052" w:name="_Toc161665357"/>
      <w:bookmarkStart w:id="1053" w:name="_Toc13080226"/>
      <w:bookmarkStart w:id="1054" w:name="_Toc18916170"/>
      <w:r>
        <w:rPr>
          <w:lang w:eastAsia="zh-CN"/>
        </w:rPr>
        <w:t>6.4.1</w:t>
      </w:r>
      <w:r w:rsidR="00D923AB">
        <w:rPr>
          <w:rFonts w:hint="eastAsia"/>
          <w:lang w:eastAsia="zh-CN"/>
        </w:rPr>
        <w:tab/>
      </w:r>
      <w:r>
        <w:rPr>
          <w:lang w:eastAsia="zh-CN"/>
        </w:rPr>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055" w:name="_Toc124259082"/>
      <w:bookmarkStart w:id="1056" w:name="_Toc106094101"/>
      <w:bookmarkStart w:id="1057" w:name="_Toc137462016"/>
      <w:bookmarkStart w:id="1058" w:name="_Toc124157545"/>
      <w:bookmarkStart w:id="1059" w:name="_Toc114252876"/>
      <w:bookmarkStart w:id="1060" w:name="_Toc145426866"/>
      <w:bookmarkStart w:id="1061" w:name="_Toc503964252"/>
      <w:bookmarkStart w:id="1062" w:name="_Toc97737202"/>
      <w:bookmarkStart w:id="1063" w:name="_Toc138883969"/>
      <w:bookmarkStart w:id="1064" w:name="_Toc130585839"/>
      <w:bookmarkStart w:id="1065" w:name="_Toc123046004"/>
      <w:bookmarkStart w:id="1066" w:name="_Toc138883825"/>
      <w:bookmarkStart w:id="1067" w:name="_Toc130586850"/>
      <w:bookmarkStart w:id="1068" w:name="_Toc124258938"/>
      <w:bookmarkStart w:id="1069" w:name="_Toc155428041"/>
      <w:bookmarkStart w:id="1070" w:name="_Toc155781059"/>
      <w:bookmarkStart w:id="1071" w:name="_Toc161665358"/>
      <w:r>
        <w:t>6.4.2</w:t>
      </w:r>
      <w:r>
        <w:rPr>
          <w:rFonts w:hint="eastAsia"/>
          <w:lang w:eastAsia="zh-CN"/>
        </w:rPr>
        <w:tab/>
      </w:r>
      <w:r>
        <w:t>Minimum requirement</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t xml:space="preserve"> for RF repeater</w:t>
      </w:r>
      <w:bookmarkEnd w:id="1069"/>
      <w:bookmarkEnd w:id="1070"/>
      <w:bookmarkEnd w:id="1071"/>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072" w:name="_Toc97737203"/>
      <w:bookmarkStart w:id="1073" w:name="_Toc106094102"/>
      <w:bookmarkStart w:id="1074" w:name="_Toc114252877"/>
      <w:bookmarkStart w:id="1075" w:name="_Toc123046005"/>
      <w:bookmarkStart w:id="1076" w:name="_Toc124157546"/>
      <w:bookmarkStart w:id="1077" w:name="_Toc124258939"/>
      <w:bookmarkStart w:id="1078" w:name="_Toc124259083"/>
      <w:bookmarkStart w:id="1079" w:name="_Toc130585840"/>
      <w:bookmarkStart w:id="1080" w:name="_Toc130586851"/>
      <w:bookmarkStart w:id="1081" w:name="_Toc137462017"/>
      <w:bookmarkStart w:id="1082" w:name="_Toc138883826"/>
      <w:bookmarkStart w:id="1083" w:name="_Toc138883970"/>
      <w:bookmarkStart w:id="1084" w:name="_Toc145426867"/>
    </w:p>
    <w:p w14:paraId="74FAB846" w14:textId="77777777" w:rsidR="006F25E4" w:rsidRDefault="006F25E4" w:rsidP="006F25E4">
      <w:pPr>
        <w:pStyle w:val="Heading3"/>
      </w:pPr>
      <w:bookmarkStart w:id="1085" w:name="_Toc155428042"/>
      <w:bookmarkStart w:id="1086" w:name="_Toc155781060"/>
      <w:bookmarkStart w:id="1087" w:name="_Toc161665359"/>
      <w:r>
        <w:t>6.4.3</w:t>
      </w:r>
      <w:r>
        <w:rPr>
          <w:rFonts w:hint="eastAsia"/>
          <w:lang w:eastAsia="zh-CN"/>
        </w:rPr>
        <w:tab/>
      </w:r>
      <w:r>
        <w:t>Minimum requirement for NCR</w:t>
      </w:r>
      <w:bookmarkEnd w:id="1085"/>
      <w:bookmarkEnd w:id="1086"/>
      <w:bookmarkEnd w:id="1087"/>
    </w:p>
    <w:p w14:paraId="517C5CD3" w14:textId="40BBB564" w:rsidR="006F25E4" w:rsidRDefault="006F25E4" w:rsidP="006F25E4">
      <w:pPr>
        <w:pStyle w:val="Heading4"/>
      </w:pPr>
      <w:bookmarkStart w:id="1088" w:name="_Toc155428043"/>
      <w:bookmarkStart w:id="1089" w:name="_Toc155781061"/>
      <w:bookmarkStart w:id="1090" w:name="_Toc161665360"/>
      <w:r>
        <w:t>6.4.3.1</w:t>
      </w:r>
      <w:r>
        <w:tab/>
        <w:t>Minimum requirement for NCR-Fwd</w:t>
      </w:r>
      <w:bookmarkEnd w:id="1088"/>
      <w:bookmarkEnd w:id="1089"/>
      <w:bookmarkEnd w:id="1090"/>
    </w:p>
    <w:p w14:paraId="2B01ED2F" w14:textId="61009D8F" w:rsidR="006F25E4" w:rsidRDefault="006F25E4" w:rsidP="006F25E4">
      <w:pPr>
        <w:pStyle w:val="Heading5"/>
      </w:pPr>
      <w:bookmarkStart w:id="1091" w:name="_Toc155428044"/>
      <w:bookmarkStart w:id="1092" w:name="_Toc155781062"/>
      <w:bookmarkStart w:id="1093" w:name="_Toc161665361"/>
      <w:r>
        <w:t>6.4.3.1.1</w:t>
      </w:r>
      <w:r>
        <w:tab/>
        <w:t>Minimum requirement for NCR-Fwd type 1-C</w:t>
      </w:r>
      <w:bookmarkEnd w:id="1091"/>
      <w:bookmarkEnd w:id="1092"/>
      <w:bookmarkEnd w:id="1093"/>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094" w:name="_Toc155428045"/>
      <w:bookmarkStart w:id="1095" w:name="_Toc155781063"/>
      <w:bookmarkStart w:id="1096" w:name="_Toc161665362"/>
      <w:r>
        <w:lastRenderedPageBreak/>
        <w:t>6.4.3.1.2</w:t>
      </w:r>
      <w:r>
        <w:tab/>
        <w:t>Minimum requirement for NCR-Fwd type 1-H</w:t>
      </w:r>
      <w:bookmarkEnd w:id="1094"/>
      <w:bookmarkEnd w:id="1095"/>
      <w:bookmarkEnd w:id="1096"/>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097" w:name="_Toc155428046"/>
      <w:bookmarkStart w:id="1098" w:name="_Toc155781064"/>
      <w:bookmarkStart w:id="1099" w:name="_Toc161665363"/>
      <w:r w:rsidRPr="007E346D">
        <w:t>6.</w:t>
      </w:r>
      <w:r>
        <w:rPr>
          <w:rFonts w:hint="eastAsia"/>
          <w:lang w:eastAsia="zh-CN"/>
        </w:rPr>
        <w:t>5</w:t>
      </w:r>
      <w:r w:rsidRPr="007E346D">
        <w:tab/>
      </w:r>
      <w:bookmarkEnd w:id="1053"/>
      <w:bookmarkEnd w:id="1054"/>
      <w:r>
        <w:rPr>
          <w:rFonts w:hint="eastAsia"/>
          <w:lang w:eastAsia="zh-CN"/>
        </w:rPr>
        <w:t>Unwanted emissions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97"/>
      <w:bookmarkEnd w:id="1098"/>
      <w:bookmarkEnd w:id="1099"/>
    </w:p>
    <w:p w14:paraId="6C55096E" w14:textId="77777777" w:rsidR="00430642" w:rsidRPr="0045464A" w:rsidRDefault="00430642" w:rsidP="009A1180">
      <w:pPr>
        <w:pStyle w:val="Heading3"/>
      </w:pPr>
      <w:bookmarkStart w:id="1100" w:name="_Toc45893463"/>
      <w:bookmarkStart w:id="1101" w:name="_Toc44712150"/>
      <w:bookmarkStart w:id="1102" w:name="_Toc37267548"/>
      <w:bookmarkStart w:id="1103" w:name="_Toc37260160"/>
      <w:bookmarkStart w:id="1104" w:name="_Toc36817244"/>
      <w:bookmarkStart w:id="1105" w:name="_Toc29811692"/>
      <w:bookmarkStart w:id="1106" w:name="_Toc21127483"/>
      <w:bookmarkStart w:id="1107" w:name="_Toc53185354"/>
      <w:bookmarkStart w:id="1108" w:name="_Toc53185730"/>
      <w:bookmarkStart w:id="1109" w:name="_Toc57820206"/>
      <w:bookmarkStart w:id="1110" w:name="_Toc57821133"/>
      <w:bookmarkStart w:id="1111" w:name="_Toc61183409"/>
      <w:bookmarkStart w:id="1112" w:name="_Toc61183803"/>
      <w:bookmarkStart w:id="1113" w:name="_Toc61184195"/>
      <w:bookmarkStart w:id="1114" w:name="_Toc61184587"/>
      <w:bookmarkStart w:id="1115" w:name="_Toc61184977"/>
      <w:bookmarkStart w:id="1116" w:name="_Toc66386320"/>
      <w:bookmarkStart w:id="1117" w:name="_Toc74583161"/>
      <w:bookmarkStart w:id="1118" w:name="_Toc76541974"/>
      <w:bookmarkStart w:id="1119" w:name="_Toc82449956"/>
      <w:bookmarkStart w:id="1120" w:name="_Toc82450604"/>
      <w:bookmarkStart w:id="1121" w:name="_Toc106094103"/>
      <w:bookmarkStart w:id="1122" w:name="_Toc114252878"/>
      <w:bookmarkStart w:id="1123" w:name="_Toc123046006"/>
      <w:bookmarkStart w:id="1124" w:name="_Toc124157547"/>
      <w:bookmarkStart w:id="1125" w:name="_Toc124258940"/>
      <w:bookmarkStart w:id="1126" w:name="_Toc124259084"/>
      <w:bookmarkStart w:id="1127" w:name="_Toc130585841"/>
      <w:bookmarkStart w:id="1128" w:name="_Toc130586852"/>
      <w:bookmarkStart w:id="1129" w:name="_Toc137462018"/>
      <w:bookmarkStart w:id="1130" w:name="_Toc138883827"/>
      <w:bookmarkStart w:id="1131" w:name="_Toc138883971"/>
      <w:bookmarkStart w:id="1132" w:name="_Toc145426868"/>
      <w:bookmarkStart w:id="1133" w:name="_Toc155428047"/>
      <w:bookmarkStart w:id="1134" w:name="_Toc155781065"/>
      <w:bookmarkStart w:id="1135" w:name="_Toc161665364"/>
      <w:r w:rsidRPr="0045464A">
        <w:t>6.5.1</w:t>
      </w:r>
      <w:r w:rsidRPr="0045464A">
        <w:tab/>
        <w:t>General</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136" w:name="_Hlk497217795"/>
      <w:r w:rsidRPr="0045464A">
        <w:rPr>
          <w:rFonts w:cs="v5.0.0"/>
        </w:rPr>
        <w:t xml:space="preserve">Adjacent Channel Leakage power Ratio </w:t>
      </w:r>
      <w:bookmarkEnd w:id="1136"/>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lastRenderedPageBreak/>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137" w:name="_Toc45893467"/>
      <w:bookmarkStart w:id="1138" w:name="_Toc44712154"/>
      <w:bookmarkStart w:id="1139" w:name="_Toc37267552"/>
      <w:bookmarkStart w:id="1140" w:name="_Toc37260164"/>
      <w:bookmarkStart w:id="1141" w:name="_Toc36817248"/>
      <w:bookmarkStart w:id="1142" w:name="_Toc29811696"/>
      <w:bookmarkStart w:id="1143" w:name="_Toc21127487"/>
      <w:bookmarkStart w:id="1144" w:name="_Toc53185359"/>
      <w:bookmarkStart w:id="1145" w:name="_Toc53185735"/>
      <w:bookmarkStart w:id="1146" w:name="_Toc57820211"/>
      <w:bookmarkStart w:id="1147" w:name="_Toc57821138"/>
      <w:bookmarkStart w:id="1148" w:name="_Toc61183414"/>
      <w:bookmarkStart w:id="1149" w:name="_Toc61183808"/>
      <w:bookmarkStart w:id="1150" w:name="_Toc61184200"/>
      <w:bookmarkStart w:id="1151" w:name="_Toc61184592"/>
      <w:bookmarkStart w:id="1152" w:name="_Toc61184982"/>
      <w:bookmarkStart w:id="1153" w:name="_Toc66386325"/>
      <w:bookmarkStart w:id="1154" w:name="_Toc74583166"/>
      <w:bookmarkStart w:id="1155" w:name="_Toc76541979"/>
      <w:bookmarkStart w:id="1156" w:name="_Toc82449961"/>
      <w:bookmarkStart w:id="1157" w:name="_Toc82450609"/>
      <w:bookmarkStart w:id="1158" w:name="_Toc106094104"/>
      <w:bookmarkStart w:id="1159" w:name="_Toc114252879"/>
      <w:bookmarkStart w:id="1160" w:name="_Toc123046007"/>
      <w:bookmarkStart w:id="1161" w:name="_Toc124157548"/>
      <w:bookmarkStart w:id="1162" w:name="_Toc124258941"/>
      <w:bookmarkStart w:id="1163" w:name="_Toc124259085"/>
      <w:bookmarkStart w:id="1164" w:name="_Toc130585842"/>
      <w:bookmarkStart w:id="1165" w:name="_Toc130586853"/>
      <w:bookmarkStart w:id="1166" w:name="_Toc137462019"/>
      <w:bookmarkStart w:id="1167" w:name="_Toc138883828"/>
      <w:bookmarkStart w:id="1168" w:name="_Toc138883972"/>
      <w:bookmarkStart w:id="1169" w:name="_Toc145426869"/>
      <w:bookmarkStart w:id="1170" w:name="_Toc155428048"/>
      <w:bookmarkStart w:id="1171" w:name="_Toc155781066"/>
      <w:bookmarkStart w:id="1172" w:name="_Toc161665365"/>
      <w:r w:rsidRPr="0045464A">
        <w:t>6.5.2</w:t>
      </w:r>
      <w:r w:rsidRPr="0045464A">
        <w:tab/>
        <w:t>Adjacent Channel Leakage Power Ratio</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C550990" w14:textId="77777777" w:rsidR="00E14C6B" w:rsidRDefault="00430642">
      <w:pPr>
        <w:pStyle w:val="Heading4"/>
      </w:pPr>
      <w:bookmarkStart w:id="1173" w:name="_Toc45893468"/>
      <w:bookmarkStart w:id="1174" w:name="_Toc44712155"/>
      <w:bookmarkStart w:id="1175" w:name="_Toc37267553"/>
      <w:bookmarkStart w:id="1176" w:name="_Toc37260165"/>
      <w:bookmarkStart w:id="1177" w:name="_Toc36817249"/>
      <w:bookmarkStart w:id="1178" w:name="_Toc29811697"/>
      <w:bookmarkStart w:id="1179" w:name="_Toc21127488"/>
      <w:bookmarkStart w:id="1180" w:name="_Toc53185360"/>
      <w:bookmarkStart w:id="1181" w:name="_Toc53185736"/>
      <w:bookmarkStart w:id="1182" w:name="_Toc57820212"/>
      <w:bookmarkStart w:id="1183" w:name="_Toc57821139"/>
      <w:bookmarkStart w:id="1184" w:name="_Toc61183415"/>
      <w:bookmarkStart w:id="1185" w:name="_Toc61183809"/>
      <w:bookmarkStart w:id="1186" w:name="_Toc61184201"/>
      <w:bookmarkStart w:id="1187" w:name="_Toc61184593"/>
      <w:bookmarkStart w:id="1188" w:name="_Toc61184983"/>
      <w:bookmarkStart w:id="1189" w:name="_Toc66386326"/>
      <w:bookmarkStart w:id="1190" w:name="_Toc74583167"/>
      <w:bookmarkStart w:id="1191" w:name="_Toc76541980"/>
      <w:bookmarkStart w:id="1192" w:name="_Toc82449962"/>
      <w:bookmarkStart w:id="1193" w:name="_Toc82450610"/>
      <w:bookmarkStart w:id="1194" w:name="_Toc97737204"/>
      <w:bookmarkStart w:id="1195" w:name="_Toc106094105"/>
      <w:bookmarkStart w:id="1196" w:name="_Toc114252880"/>
      <w:bookmarkStart w:id="1197" w:name="_Toc123046008"/>
      <w:bookmarkStart w:id="1198" w:name="_Toc124157549"/>
      <w:bookmarkStart w:id="1199" w:name="_Toc124258942"/>
      <w:bookmarkStart w:id="1200" w:name="_Toc124259086"/>
      <w:bookmarkStart w:id="1201" w:name="_Toc130585843"/>
      <w:bookmarkStart w:id="1202" w:name="_Toc130586854"/>
      <w:bookmarkStart w:id="1203" w:name="_Toc137462020"/>
      <w:bookmarkStart w:id="1204" w:name="_Toc138883829"/>
      <w:bookmarkStart w:id="1205" w:name="_Toc138883973"/>
      <w:bookmarkStart w:id="1206" w:name="_Toc145426870"/>
      <w:bookmarkStart w:id="1207" w:name="_Toc155428049"/>
      <w:bookmarkStart w:id="1208" w:name="_Toc155781067"/>
      <w:bookmarkStart w:id="1209" w:name="_Toc161665366"/>
      <w:r w:rsidRPr="0045464A">
        <w:t>6.5.2.1</w:t>
      </w:r>
      <w:r w:rsidRPr="0045464A">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210"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211"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211"/>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212" w:name="_Toc45893469"/>
      <w:bookmarkStart w:id="1213" w:name="_Toc44712156"/>
      <w:bookmarkStart w:id="1214" w:name="_Toc37267554"/>
      <w:bookmarkStart w:id="1215" w:name="_Toc37260166"/>
      <w:bookmarkStart w:id="1216" w:name="_Toc36817250"/>
      <w:bookmarkStart w:id="1217" w:name="_Toc29811698"/>
      <w:bookmarkStart w:id="1218" w:name="_Toc13080199"/>
      <w:bookmarkStart w:id="1219" w:name="_Toc53185361"/>
      <w:bookmarkStart w:id="1220" w:name="_Toc53185737"/>
      <w:bookmarkStart w:id="1221" w:name="_Toc57820213"/>
      <w:bookmarkStart w:id="1222" w:name="_Toc57821140"/>
      <w:bookmarkStart w:id="1223" w:name="_Toc61183416"/>
      <w:bookmarkStart w:id="1224" w:name="_Toc61183810"/>
      <w:bookmarkStart w:id="1225" w:name="_Toc61184202"/>
      <w:bookmarkStart w:id="1226" w:name="_Toc61184594"/>
      <w:bookmarkStart w:id="1227" w:name="_Toc61184984"/>
      <w:bookmarkStart w:id="1228" w:name="_Toc66386327"/>
      <w:bookmarkStart w:id="1229" w:name="_Toc74583168"/>
      <w:bookmarkStart w:id="1230" w:name="_Toc76541981"/>
      <w:bookmarkStart w:id="1231" w:name="_Toc82449963"/>
      <w:bookmarkStart w:id="1232" w:name="_Toc82450611"/>
      <w:bookmarkStart w:id="1233" w:name="_Toc97737205"/>
      <w:bookmarkEnd w:id="1210"/>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234" w:name="_Toc106094106"/>
      <w:bookmarkStart w:id="1235" w:name="_Toc114252881"/>
      <w:bookmarkStart w:id="1236" w:name="_Toc123046009"/>
      <w:bookmarkStart w:id="1237" w:name="_Toc124157550"/>
      <w:bookmarkStart w:id="1238" w:name="_Toc124258943"/>
      <w:bookmarkStart w:id="1239" w:name="_Toc124259087"/>
      <w:bookmarkStart w:id="1240" w:name="_Toc130585844"/>
      <w:bookmarkStart w:id="1241" w:name="_Toc130586855"/>
      <w:bookmarkStart w:id="1242" w:name="_Toc137462021"/>
      <w:bookmarkStart w:id="1243" w:name="_Toc138883830"/>
      <w:bookmarkStart w:id="1244" w:name="_Toc138883974"/>
      <w:bookmarkStart w:id="1245" w:name="_Toc145426871"/>
      <w:bookmarkStart w:id="1246" w:name="_Toc155428050"/>
      <w:bookmarkStart w:id="1247" w:name="_Toc155781068"/>
      <w:bookmarkStart w:id="1248" w:name="_Toc161665367"/>
      <w:r w:rsidRPr="0045464A">
        <w:t>6.5.2.2</w:t>
      </w:r>
      <w:r w:rsidRPr="0045464A">
        <w:tab/>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r w:rsidR="00B95075">
        <w:t xml:space="preserve">Limits and </w:t>
      </w:r>
      <w:r w:rsidR="00B95075">
        <w:rPr>
          <w:i/>
          <w:iCs/>
        </w:rPr>
        <w:t>basic limits</w:t>
      </w:r>
      <w:bookmarkEnd w:id="1246"/>
      <w:bookmarkEnd w:id="1247"/>
      <w:bookmarkEnd w:id="1248"/>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w:t>
      </w:r>
      <w:r>
        <w:rPr>
          <w:rFonts w:eastAsia="MS Mincho"/>
        </w:rPr>
        <w:lastRenderedPageBreak/>
        <w:t>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428BD03F" w:rsidR="00CD1801" w:rsidRPr="005C0EFF" w:rsidRDefault="00CD1801" w:rsidP="00864EE7">
            <w:pPr>
              <w:pStyle w:val="TAN"/>
              <w:rPr>
                <w:lang w:eastAsia="zh-CN"/>
              </w:rPr>
            </w:pPr>
            <w:r>
              <w:rPr>
                <w:lang w:eastAsia="zh-CN"/>
              </w:rPr>
              <w:t>NOTE 5:</w:t>
            </w:r>
            <w:r w:rsidRPr="005C0EFF">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399DDFC7" w:rsidR="00CD1801" w:rsidRPr="0045464A" w:rsidRDefault="00CD1801" w:rsidP="00CC13EF">
            <w:pPr>
              <w:pStyle w:val="TAN"/>
              <w:rPr>
                <w:rFonts w:eastAsia="SimSun"/>
                <w:lang w:eastAsia="zh-CN"/>
              </w:rPr>
            </w:pPr>
            <w:r>
              <w:rPr>
                <w:lang w:eastAsia="zh-CN"/>
              </w:rPr>
              <w:t>NOTE 4:</w:t>
            </w:r>
            <w:r w:rsidRPr="00656225">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8FD2377" w:rsidR="00CD1801" w:rsidRPr="005C0EFF" w:rsidRDefault="00CD1801" w:rsidP="00CC13EF">
            <w:pPr>
              <w:pStyle w:val="TAN"/>
              <w:rPr>
                <w:rFonts w:eastAsia="SimSun"/>
                <w:lang w:eastAsia="zh-CN"/>
              </w:rPr>
            </w:pPr>
            <w:r>
              <w:rPr>
                <w:lang w:eastAsia="zh-CN"/>
              </w:rPr>
              <w:t>NOTE 6:</w:t>
            </w:r>
            <w:r w:rsidRPr="005C0EFF">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21A0CFA8" w:rsidR="00B226DE" w:rsidRPr="009C12D0" w:rsidRDefault="00B226DE" w:rsidP="00323B2F">
            <w:pPr>
              <w:pStyle w:val="TAN"/>
              <w:rPr>
                <w:rFonts w:eastAsia="SimSun"/>
                <w:lang w:eastAsia="zh-CN"/>
              </w:rPr>
            </w:pPr>
            <w:r>
              <w:rPr>
                <w:lang w:eastAsia="zh-CN"/>
              </w:rPr>
              <w:t>NOTE 5:</w:t>
            </w:r>
            <w:r w:rsidRPr="009C12D0">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249" w:name="_Toc45893472"/>
      <w:bookmarkStart w:id="1250" w:name="_Toc44712159"/>
      <w:bookmarkStart w:id="1251" w:name="_Toc37267557"/>
      <w:bookmarkStart w:id="1252" w:name="_Toc37260169"/>
      <w:bookmarkStart w:id="1253" w:name="_Toc36817253"/>
      <w:bookmarkStart w:id="1254" w:name="_Toc29811701"/>
      <w:bookmarkStart w:id="1255" w:name="_Toc21127492"/>
      <w:bookmarkStart w:id="1256" w:name="_Toc53185363"/>
      <w:bookmarkStart w:id="1257" w:name="_Toc53185739"/>
      <w:bookmarkStart w:id="1258" w:name="_Toc57820215"/>
      <w:bookmarkStart w:id="1259" w:name="_Toc57821142"/>
      <w:bookmarkStart w:id="1260" w:name="_Toc61183418"/>
      <w:bookmarkStart w:id="1261" w:name="_Toc61183812"/>
      <w:bookmarkStart w:id="1262" w:name="_Toc61184204"/>
      <w:bookmarkStart w:id="1263" w:name="_Toc61184596"/>
      <w:bookmarkStart w:id="1264" w:name="_Toc61184986"/>
      <w:bookmarkStart w:id="1265" w:name="_Toc66386329"/>
      <w:bookmarkStart w:id="1266" w:name="_Toc74583170"/>
      <w:bookmarkStart w:id="1267" w:name="_Toc76541983"/>
      <w:bookmarkStart w:id="1268" w:name="_Toc82449965"/>
      <w:bookmarkStart w:id="1269" w:name="_Toc82450613"/>
      <w:bookmarkStart w:id="1270" w:name="_Toc106094107"/>
      <w:bookmarkStart w:id="1271" w:name="_Toc114252882"/>
      <w:bookmarkStart w:id="1272" w:name="_Toc123046010"/>
      <w:bookmarkStart w:id="1273" w:name="_Toc124157551"/>
      <w:bookmarkStart w:id="1274" w:name="_Toc124258944"/>
      <w:bookmarkStart w:id="1275" w:name="_Toc124259088"/>
      <w:bookmarkStart w:id="1276" w:name="_Toc130585845"/>
      <w:bookmarkStart w:id="1277" w:name="_Toc130586856"/>
      <w:bookmarkStart w:id="1278" w:name="_Toc137462022"/>
      <w:bookmarkStart w:id="1279" w:name="_Toc138883831"/>
      <w:bookmarkStart w:id="1280" w:name="_Toc138883975"/>
      <w:bookmarkStart w:id="1281" w:name="_Toc145426872"/>
    </w:p>
    <w:p w14:paraId="10A5FE57" w14:textId="77777777" w:rsidR="000F0FA3" w:rsidRDefault="000F0FA3" w:rsidP="00A554D0">
      <w:pPr>
        <w:pStyle w:val="Heading4"/>
        <w:rPr>
          <w:i/>
          <w:iCs/>
        </w:rPr>
      </w:pPr>
      <w:bookmarkStart w:id="1282" w:name="_Toc155428051"/>
      <w:bookmarkStart w:id="1283" w:name="_Toc155781069"/>
      <w:bookmarkStart w:id="1284" w:name="_Toc161665368"/>
      <w:r>
        <w:t>6.5.2.3</w:t>
      </w:r>
      <w:r>
        <w:tab/>
        <w:t xml:space="preserve">Minimum requirement for </w:t>
      </w:r>
      <w:r>
        <w:rPr>
          <w:i/>
          <w:iCs/>
        </w:rPr>
        <w:t>RF repeater</w:t>
      </w:r>
      <w:bookmarkEnd w:id="1282"/>
      <w:bookmarkEnd w:id="1283"/>
      <w:bookmarkEnd w:id="1284"/>
    </w:p>
    <w:p w14:paraId="4B1B02C8" w14:textId="77777777" w:rsidR="000F0FA3" w:rsidRDefault="000F0FA3" w:rsidP="000F0FA3">
      <w:bookmarkStart w:id="1285"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286" w:name="_Toc155428052"/>
      <w:bookmarkStart w:id="1287" w:name="_Toc155781070"/>
      <w:bookmarkStart w:id="1288" w:name="_Toc161665369"/>
      <w:bookmarkEnd w:id="1285"/>
      <w:r>
        <w:t>6.5.2.4</w:t>
      </w:r>
      <w:r>
        <w:tab/>
        <w:t xml:space="preserve">Minimum requirement for </w:t>
      </w:r>
      <w:r>
        <w:rPr>
          <w:i/>
          <w:iCs/>
        </w:rPr>
        <w:t>NCR</w:t>
      </w:r>
      <w:bookmarkEnd w:id="1286"/>
      <w:bookmarkEnd w:id="1287"/>
      <w:bookmarkEnd w:id="1288"/>
    </w:p>
    <w:p w14:paraId="1A3BE85E" w14:textId="77777777" w:rsidR="000F0FA3" w:rsidRDefault="000F0FA3" w:rsidP="000F0FA3">
      <w:pPr>
        <w:pStyle w:val="Heading5"/>
      </w:pPr>
      <w:bookmarkStart w:id="1289" w:name="_Toc155428053"/>
      <w:bookmarkStart w:id="1290" w:name="_Toc155781071"/>
      <w:bookmarkStart w:id="1291" w:name="_Toc161665370"/>
      <w:r>
        <w:t>6.5.2.4.1</w:t>
      </w:r>
      <w:r>
        <w:tab/>
        <w:t>Minimum requirements for NCR-Fwd</w:t>
      </w:r>
      <w:bookmarkEnd w:id="1289"/>
      <w:bookmarkEnd w:id="1290"/>
      <w:bookmarkEnd w:id="1291"/>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292"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292"/>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77777777" w:rsidR="000F0FA3" w:rsidRDefault="000F0FA3"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repeater.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77777777" w:rsidR="000F0FA3" w:rsidRDefault="000F0FA3"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repeater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77777777" w:rsidR="000F0FA3" w:rsidRDefault="000F0FA3" w:rsidP="000F0FA3">
      <w:pPr>
        <w:pStyle w:val="B30"/>
      </w:pPr>
      <w:r>
        <w:tab/>
        <w:t>In case the ACLR</w:t>
      </w:r>
      <w:r>
        <w:rPr>
          <w:lang w:val="en-US" w:eastAsia="zh-CN"/>
        </w:rPr>
        <w:t xml:space="preserve"> (CACLR)</w:t>
      </w:r>
      <w:r>
        <w:t xml:space="preserve"> absolute </w:t>
      </w:r>
      <w:r>
        <w:rPr>
          <w:i/>
        </w:rPr>
        <w:t>basic limit</w:t>
      </w:r>
      <w:r>
        <w:t xml:space="preserve"> of </w:t>
      </w:r>
      <w:r>
        <w:rPr>
          <w:i/>
        </w:rPr>
        <w:t>repeater type 1-H</w:t>
      </w:r>
      <w:r>
        <w:t xml:space="preserve"> are applied, the conformance can be demonstrated by meeting at least one of the following criteria as determined by the manufacturer:</w:t>
      </w:r>
    </w:p>
    <w:p w14:paraId="09D95A4F" w14:textId="77777777" w:rsidR="000F0FA3" w:rsidRDefault="000F0FA3"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of the repeater.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77777777" w:rsidR="000F0FA3" w:rsidRDefault="000F0FA3"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 X of the repeater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293" w:name="_Toc155428054"/>
      <w:bookmarkStart w:id="1294" w:name="_Toc155781072"/>
      <w:bookmarkStart w:id="1295" w:name="_Toc161665371"/>
      <w:r>
        <w:t>6.5.2.4.</w:t>
      </w:r>
      <w:r>
        <w:rPr>
          <w:lang w:val="en-US" w:eastAsia="zh-CN"/>
        </w:rPr>
        <w:t>2</w:t>
      </w:r>
      <w:r>
        <w:rPr>
          <w:lang w:val="en-US" w:eastAsia="zh-CN"/>
        </w:rPr>
        <w:tab/>
      </w:r>
      <w:r>
        <w:t>Minimum requirement for NCR</w:t>
      </w:r>
      <w:r>
        <w:rPr>
          <w:lang w:val="en-US" w:eastAsia="zh-CN"/>
        </w:rPr>
        <w:t>-MT</w:t>
      </w:r>
      <w:bookmarkEnd w:id="1293"/>
      <w:bookmarkEnd w:id="1294"/>
      <w:bookmarkEnd w:id="1295"/>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296" w:name="_Toc155428055"/>
      <w:bookmarkStart w:id="1297" w:name="_Toc155781073"/>
      <w:bookmarkStart w:id="1298" w:name="_Toc161665372"/>
      <w:r w:rsidRPr="0045464A">
        <w:lastRenderedPageBreak/>
        <w:t>6.5.3</w:t>
      </w:r>
      <w:r w:rsidRPr="0045464A">
        <w:tab/>
        <w:t>Operating band unwanted emissions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96"/>
      <w:bookmarkEnd w:id="1297"/>
      <w:bookmarkEnd w:id="1298"/>
      <w:r w:rsidRPr="0045464A">
        <w:tab/>
      </w:r>
    </w:p>
    <w:p w14:paraId="6C550AA5" w14:textId="77777777" w:rsidR="00E14C6B" w:rsidRDefault="006E7DAA">
      <w:pPr>
        <w:pStyle w:val="Heading4"/>
      </w:pPr>
      <w:bookmarkStart w:id="1299" w:name="_Toc45893473"/>
      <w:bookmarkStart w:id="1300" w:name="_Toc44712160"/>
      <w:bookmarkStart w:id="1301" w:name="_Toc37267558"/>
      <w:bookmarkStart w:id="1302" w:name="_Toc37260170"/>
      <w:bookmarkStart w:id="1303" w:name="_Toc36817254"/>
      <w:bookmarkStart w:id="1304" w:name="_Toc29811702"/>
      <w:bookmarkStart w:id="1305" w:name="_Toc21127493"/>
      <w:bookmarkStart w:id="1306" w:name="_Toc53185364"/>
      <w:bookmarkStart w:id="1307" w:name="_Toc53185740"/>
      <w:bookmarkStart w:id="1308" w:name="_Toc57820216"/>
      <w:bookmarkStart w:id="1309" w:name="_Toc57821143"/>
      <w:bookmarkStart w:id="1310" w:name="_Toc61183419"/>
      <w:bookmarkStart w:id="1311" w:name="_Toc61183813"/>
      <w:bookmarkStart w:id="1312" w:name="_Toc61184205"/>
      <w:bookmarkStart w:id="1313" w:name="_Toc61184597"/>
      <w:bookmarkStart w:id="1314" w:name="_Toc61184987"/>
      <w:bookmarkStart w:id="1315" w:name="_Toc66386330"/>
      <w:bookmarkStart w:id="1316" w:name="_Toc74583171"/>
      <w:bookmarkStart w:id="1317" w:name="_Toc76541984"/>
      <w:bookmarkStart w:id="1318" w:name="_Toc82449966"/>
      <w:bookmarkStart w:id="1319" w:name="_Toc82450614"/>
      <w:bookmarkStart w:id="1320" w:name="_Toc97737206"/>
      <w:bookmarkStart w:id="1321" w:name="_Toc106094108"/>
      <w:bookmarkStart w:id="1322" w:name="_Toc114252883"/>
      <w:bookmarkStart w:id="1323" w:name="_Toc123046011"/>
      <w:bookmarkStart w:id="1324" w:name="_Toc124157552"/>
      <w:bookmarkStart w:id="1325" w:name="_Toc124258945"/>
      <w:bookmarkStart w:id="1326" w:name="_Toc124259089"/>
      <w:bookmarkStart w:id="1327" w:name="_Toc130585846"/>
      <w:bookmarkStart w:id="1328" w:name="_Toc130586857"/>
      <w:bookmarkStart w:id="1329" w:name="_Toc137462023"/>
      <w:bookmarkStart w:id="1330" w:name="_Toc138883832"/>
      <w:bookmarkStart w:id="1331" w:name="_Toc138883976"/>
      <w:bookmarkStart w:id="1332" w:name="_Toc145426873"/>
      <w:bookmarkStart w:id="1333" w:name="_Toc155428056"/>
      <w:bookmarkStart w:id="1334" w:name="_Toc155781074"/>
      <w:bookmarkStart w:id="1335" w:name="_Toc161665373"/>
      <w:r w:rsidRPr="0045464A">
        <w:t>6.5.3.1</w:t>
      </w:r>
      <w:r w:rsidRPr="0045464A">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336" w:name="_Hlk497218315"/>
      <w:r w:rsidRPr="0045464A">
        <w:sym w:font="Symbol" w:char="F044"/>
      </w:r>
      <w:r w:rsidRPr="0045464A">
        <w:t>f</w:t>
      </w:r>
      <w:bookmarkEnd w:id="1336"/>
      <w:r w:rsidRPr="0045464A">
        <w:t xml:space="preserve"> is the </w:t>
      </w:r>
      <w:bookmarkStart w:id="1337"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337"/>
      <w:r w:rsidRPr="0045464A">
        <w:t>.</w:t>
      </w:r>
    </w:p>
    <w:p w14:paraId="6C550AAB" w14:textId="77777777" w:rsidR="006E7DAA" w:rsidRPr="0045464A" w:rsidRDefault="006E7DAA" w:rsidP="009A1180">
      <w:pPr>
        <w:pStyle w:val="B1"/>
      </w:pPr>
      <w:r w:rsidRPr="0045464A">
        <w:t>-</w:t>
      </w:r>
      <w:r w:rsidRPr="0045464A">
        <w:tab/>
      </w:r>
      <w:bookmarkStart w:id="1338" w:name="_Hlk497218343"/>
      <w:r w:rsidRPr="0045464A">
        <w:t xml:space="preserve">f_offset </w:t>
      </w:r>
      <w:bookmarkEnd w:id="1338"/>
      <w:r w:rsidRPr="0045464A">
        <w:t xml:space="preserve">is the </w:t>
      </w:r>
      <w:bookmarkStart w:id="1339"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339"/>
      <w:r w:rsidRPr="0045464A">
        <w:t>.</w:t>
      </w:r>
    </w:p>
    <w:p w14:paraId="6C550AAC" w14:textId="77777777" w:rsidR="006E7DAA" w:rsidRPr="0045464A" w:rsidRDefault="006E7DAA" w:rsidP="009A1180">
      <w:pPr>
        <w:pStyle w:val="B1"/>
      </w:pPr>
      <w:r w:rsidRPr="0045464A">
        <w:t>-</w:t>
      </w:r>
      <w:r w:rsidRPr="0045464A">
        <w:tab/>
      </w:r>
      <w:bookmarkStart w:id="1340" w:name="_Hlk497218367"/>
      <w:r w:rsidRPr="0045464A">
        <w:t>f_offset</w:t>
      </w:r>
      <w:r w:rsidRPr="0045464A">
        <w:rPr>
          <w:vertAlign w:val="subscript"/>
        </w:rPr>
        <w:t>max</w:t>
      </w:r>
      <w:bookmarkEnd w:id="1340"/>
      <w:r w:rsidRPr="0045464A">
        <w:t xml:space="preserve"> is </w:t>
      </w:r>
      <w:bookmarkStart w:id="1341" w:name="_Hlk497218384"/>
      <w:r w:rsidRPr="0045464A">
        <w:t>the offset to the frequency Δf</w:t>
      </w:r>
      <w:r w:rsidRPr="0045464A">
        <w:rPr>
          <w:vertAlign w:val="subscript"/>
        </w:rPr>
        <w:t>OBUE</w:t>
      </w:r>
      <w:r w:rsidRPr="0045464A">
        <w:t xml:space="preserve"> outside the downlink </w:t>
      </w:r>
      <w:bookmarkEnd w:id="1341"/>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342"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342"/>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343" w:name="_Toc45893474"/>
      <w:bookmarkStart w:id="1344" w:name="_Toc44712161"/>
      <w:bookmarkStart w:id="1345" w:name="_Toc37267559"/>
      <w:bookmarkStart w:id="1346" w:name="_Toc37260171"/>
      <w:bookmarkStart w:id="1347" w:name="_Toc36817255"/>
      <w:bookmarkStart w:id="1348" w:name="_Toc29811703"/>
      <w:bookmarkStart w:id="1349" w:name="_Toc13080204"/>
      <w:bookmarkStart w:id="1350" w:name="_Toc53185365"/>
      <w:bookmarkStart w:id="1351" w:name="_Toc53185741"/>
      <w:bookmarkStart w:id="1352" w:name="_Toc57820217"/>
      <w:bookmarkStart w:id="1353" w:name="_Toc57821144"/>
      <w:bookmarkStart w:id="1354" w:name="_Toc61183420"/>
      <w:bookmarkStart w:id="1355" w:name="_Toc61183814"/>
      <w:bookmarkStart w:id="1356" w:name="_Toc61184206"/>
      <w:bookmarkStart w:id="1357" w:name="_Toc61184598"/>
      <w:bookmarkStart w:id="1358" w:name="_Toc61184988"/>
      <w:bookmarkStart w:id="1359" w:name="_Toc66386331"/>
      <w:bookmarkStart w:id="1360" w:name="_Toc74583172"/>
      <w:bookmarkStart w:id="1361" w:name="_Toc76541985"/>
      <w:bookmarkStart w:id="1362" w:name="_Toc82449967"/>
      <w:bookmarkStart w:id="1363" w:name="_Toc82450615"/>
      <w:bookmarkStart w:id="1364" w:name="_Toc97737207"/>
      <w:bookmarkStart w:id="1365" w:name="_Toc106094109"/>
      <w:bookmarkStart w:id="1366" w:name="_Toc114252884"/>
      <w:bookmarkStart w:id="1367" w:name="_Toc123046012"/>
      <w:bookmarkStart w:id="1368" w:name="_Toc124157553"/>
      <w:bookmarkStart w:id="1369" w:name="_Toc124258946"/>
      <w:bookmarkStart w:id="1370" w:name="_Toc124259090"/>
      <w:bookmarkStart w:id="1371" w:name="_Toc130585847"/>
      <w:bookmarkStart w:id="1372" w:name="_Toc130586858"/>
      <w:bookmarkStart w:id="1373" w:name="_Toc137462024"/>
      <w:bookmarkStart w:id="1374" w:name="_Toc138883833"/>
      <w:bookmarkStart w:id="1375" w:name="_Toc138883977"/>
      <w:bookmarkStart w:id="1376" w:name="_Toc145426874"/>
      <w:bookmarkStart w:id="1377" w:name="_Toc155428057"/>
      <w:bookmarkStart w:id="1378" w:name="_Toc155781075"/>
      <w:bookmarkStart w:id="1379" w:name="_Toc161665374"/>
      <w:r w:rsidRPr="0026478B">
        <w:t>6.5.3.2</w:t>
      </w:r>
      <w:r w:rsidRPr="0026478B">
        <w:tab/>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r w:rsidR="005D60BF">
        <w:rPr>
          <w:rFonts w:eastAsia="SimSun" w:hint="eastAsia"/>
          <w:lang w:val="en-US" w:eastAsia="zh-CN"/>
        </w:rPr>
        <w:t>B</w:t>
      </w:r>
      <w:r w:rsidR="005D60BF">
        <w:rPr>
          <w:rFonts w:eastAsia="SimSun" w:hint="eastAsia"/>
          <w:lang w:eastAsia="zh-CN"/>
        </w:rPr>
        <w:t>asic limits</w:t>
      </w:r>
      <w:bookmarkEnd w:id="1377"/>
      <w:bookmarkEnd w:id="1378"/>
      <w:bookmarkEnd w:id="1379"/>
    </w:p>
    <w:p w14:paraId="6C550AC5" w14:textId="063F65C1" w:rsidR="006E7DAA" w:rsidRPr="0045464A" w:rsidRDefault="006E7DAA" w:rsidP="009A1180">
      <w:pPr>
        <w:pStyle w:val="Heading5"/>
        <w:rPr>
          <w:lang w:eastAsia="zh-CN"/>
        </w:rPr>
      </w:pPr>
      <w:bookmarkStart w:id="1380" w:name="_Toc45893475"/>
      <w:bookmarkStart w:id="1381" w:name="_Toc44712162"/>
      <w:bookmarkStart w:id="1382" w:name="_Toc37267560"/>
      <w:bookmarkStart w:id="1383" w:name="_Toc37260172"/>
      <w:bookmarkStart w:id="1384" w:name="_Toc36817256"/>
      <w:bookmarkStart w:id="1385" w:name="_Toc29811704"/>
      <w:bookmarkStart w:id="1386" w:name="_Toc13080205"/>
      <w:bookmarkStart w:id="1387" w:name="_Toc53185366"/>
      <w:bookmarkStart w:id="1388" w:name="_Toc53185742"/>
      <w:bookmarkStart w:id="1389" w:name="_Toc57820218"/>
      <w:bookmarkStart w:id="1390" w:name="_Toc57821145"/>
      <w:bookmarkStart w:id="1391" w:name="_Toc61183421"/>
      <w:bookmarkStart w:id="1392" w:name="_Toc61183815"/>
      <w:bookmarkStart w:id="1393" w:name="_Toc61184207"/>
      <w:bookmarkStart w:id="1394" w:name="_Toc61184599"/>
      <w:bookmarkStart w:id="1395" w:name="_Toc61184989"/>
      <w:bookmarkStart w:id="1396" w:name="_Toc66386332"/>
      <w:bookmarkStart w:id="1397" w:name="_Toc74583173"/>
      <w:bookmarkStart w:id="1398" w:name="_Toc76541986"/>
      <w:bookmarkStart w:id="1399" w:name="_Toc82449968"/>
      <w:bookmarkStart w:id="1400" w:name="_Toc82450616"/>
      <w:bookmarkStart w:id="1401" w:name="_Toc106094110"/>
      <w:bookmarkStart w:id="1402" w:name="_Toc114252885"/>
      <w:bookmarkStart w:id="1403" w:name="_Toc123046013"/>
      <w:bookmarkStart w:id="1404" w:name="_Toc124157554"/>
      <w:bookmarkStart w:id="1405" w:name="_Toc124258947"/>
      <w:bookmarkStart w:id="1406" w:name="_Toc124259091"/>
      <w:bookmarkStart w:id="1407" w:name="_Toc130585848"/>
      <w:bookmarkStart w:id="1408" w:name="_Toc130586859"/>
      <w:bookmarkStart w:id="1409" w:name="_Toc137462025"/>
      <w:bookmarkStart w:id="1410" w:name="_Toc138883834"/>
      <w:bookmarkStart w:id="1411" w:name="_Toc138883978"/>
      <w:bookmarkStart w:id="1412" w:name="_Toc145426875"/>
      <w:bookmarkStart w:id="1413" w:name="_Toc155428058"/>
      <w:bookmarkStart w:id="1414" w:name="_Toc155781076"/>
      <w:bookmarkStart w:id="1415" w:name="_Toc161665375"/>
      <w:r w:rsidRPr="0045464A">
        <w:t>6.5.</w:t>
      </w:r>
      <w:r>
        <w:t>3</w:t>
      </w:r>
      <w:r w:rsidRPr="0045464A">
        <w:t>.2.1</w:t>
      </w:r>
      <w:r w:rsidRPr="0045464A">
        <w:tab/>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413"/>
      <w:bookmarkEnd w:id="1414"/>
      <w:bookmarkEnd w:id="141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416" w:name="_Toc45893476"/>
      <w:bookmarkStart w:id="1417" w:name="_Toc44712163"/>
      <w:bookmarkStart w:id="1418" w:name="_Toc37267561"/>
      <w:bookmarkStart w:id="1419" w:name="_Toc37260173"/>
      <w:bookmarkStart w:id="1420" w:name="_Toc36817257"/>
      <w:bookmarkStart w:id="1421" w:name="_Toc29811705"/>
      <w:bookmarkStart w:id="1422" w:name="_Toc21127496"/>
      <w:bookmarkStart w:id="1423" w:name="_Toc53185367"/>
      <w:bookmarkStart w:id="1424" w:name="_Toc53185743"/>
      <w:bookmarkStart w:id="1425" w:name="_Toc57820219"/>
      <w:bookmarkStart w:id="1426" w:name="_Toc57821146"/>
      <w:bookmarkStart w:id="1427" w:name="_Toc61183422"/>
      <w:bookmarkStart w:id="1428" w:name="_Toc61183816"/>
      <w:bookmarkStart w:id="1429" w:name="_Toc61184208"/>
      <w:bookmarkStart w:id="1430" w:name="_Toc61184600"/>
      <w:bookmarkStart w:id="1431" w:name="_Toc61184990"/>
      <w:bookmarkStart w:id="1432" w:name="_Toc66386333"/>
      <w:bookmarkStart w:id="1433" w:name="_Toc74583174"/>
      <w:bookmarkStart w:id="1434" w:name="_Toc76541987"/>
      <w:bookmarkStart w:id="1435" w:name="_Toc82449969"/>
      <w:bookmarkStart w:id="1436" w:name="_Toc82450617"/>
      <w:bookmarkStart w:id="1437"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438" w:name="_Toc114252886"/>
      <w:bookmarkStart w:id="1439" w:name="_Toc123046014"/>
      <w:bookmarkStart w:id="1440" w:name="_Toc124157555"/>
      <w:bookmarkStart w:id="1441" w:name="_Toc124258948"/>
      <w:bookmarkStart w:id="1442" w:name="_Toc124259092"/>
      <w:bookmarkStart w:id="1443" w:name="_Toc130585849"/>
      <w:bookmarkStart w:id="1444" w:name="_Toc130586860"/>
      <w:bookmarkStart w:id="1445" w:name="_Toc137462026"/>
      <w:bookmarkStart w:id="1446" w:name="_Toc138883835"/>
      <w:bookmarkStart w:id="1447" w:name="_Toc138883979"/>
      <w:bookmarkStart w:id="1448" w:name="_Toc145426876"/>
      <w:bookmarkStart w:id="1449" w:name="_Toc155428059"/>
      <w:bookmarkStart w:id="1450" w:name="_Toc155781077"/>
      <w:bookmarkStart w:id="1451" w:name="_Toc161665376"/>
      <w:r w:rsidRPr="0045464A">
        <w:t>6.5.</w:t>
      </w:r>
      <w:r>
        <w:t>3</w:t>
      </w:r>
      <w:r w:rsidRPr="0045464A">
        <w:t>.2.2</w:t>
      </w:r>
      <w:r w:rsidRPr="0045464A">
        <w:tab/>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449"/>
      <w:bookmarkEnd w:id="1450"/>
      <w:bookmarkEnd w:id="1451"/>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452" w:name="_Toc45893477"/>
      <w:bookmarkStart w:id="1453" w:name="_Toc44712164"/>
      <w:bookmarkStart w:id="1454" w:name="_Toc37267562"/>
      <w:bookmarkStart w:id="1455" w:name="_Toc37260174"/>
      <w:bookmarkStart w:id="1456" w:name="_Toc36817258"/>
      <w:bookmarkStart w:id="1457" w:name="_Toc29811706"/>
      <w:bookmarkStart w:id="1458" w:name="_Toc21127497"/>
      <w:bookmarkStart w:id="1459" w:name="_Toc53185368"/>
      <w:bookmarkStart w:id="1460" w:name="_Toc53185744"/>
      <w:bookmarkStart w:id="1461" w:name="_Toc57820220"/>
      <w:bookmarkStart w:id="1462" w:name="_Toc57821147"/>
      <w:bookmarkStart w:id="1463" w:name="_Toc61183423"/>
      <w:bookmarkStart w:id="1464" w:name="_Toc61183817"/>
      <w:bookmarkStart w:id="1465" w:name="_Toc61184209"/>
      <w:bookmarkStart w:id="1466" w:name="_Toc61184601"/>
      <w:bookmarkStart w:id="1467" w:name="_Toc61184991"/>
      <w:bookmarkStart w:id="1468" w:name="_Toc66386334"/>
      <w:bookmarkStart w:id="1469" w:name="_Toc74583175"/>
      <w:bookmarkStart w:id="1470" w:name="_Toc76541988"/>
      <w:bookmarkStart w:id="1471" w:name="_Toc82449970"/>
      <w:bookmarkStart w:id="1472" w:name="_Toc82450618"/>
      <w:r w:rsidRPr="0045464A">
        <w:t>6.5.</w:t>
      </w:r>
      <w:r>
        <w:t>3</w:t>
      </w:r>
      <w:r w:rsidRPr="0045464A">
        <w:t>.2.2.1</w:t>
      </w:r>
      <w:r w:rsidRPr="0045464A">
        <w:tab/>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473" w:name="_Toc45893479"/>
      <w:bookmarkStart w:id="1474" w:name="_Toc44712166"/>
      <w:bookmarkStart w:id="1475" w:name="_Toc37267564"/>
      <w:bookmarkStart w:id="1476" w:name="_Toc37260176"/>
      <w:bookmarkStart w:id="1477" w:name="_Toc36817260"/>
      <w:bookmarkStart w:id="1478" w:name="_Toc29811708"/>
      <w:bookmarkStart w:id="1479" w:name="_Toc13080209"/>
      <w:bookmarkStart w:id="1480" w:name="_Toc53185369"/>
      <w:bookmarkStart w:id="1481" w:name="_Toc53185745"/>
      <w:bookmarkStart w:id="1482" w:name="_Toc57820221"/>
      <w:bookmarkStart w:id="1483" w:name="_Toc57821148"/>
      <w:bookmarkStart w:id="1484" w:name="_Toc61183424"/>
      <w:bookmarkStart w:id="1485" w:name="_Toc61183818"/>
      <w:bookmarkStart w:id="1486" w:name="_Toc61184210"/>
      <w:bookmarkStart w:id="1487" w:name="_Toc61184602"/>
      <w:bookmarkStart w:id="1488" w:name="_Toc61184992"/>
      <w:bookmarkStart w:id="1489" w:name="_Toc66386335"/>
      <w:bookmarkStart w:id="1490" w:name="_Toc74583176"/>
      <w:bookmarkStart w:id="1491" w:name="_Toc76541989"/>
      <w:bookmarkStart w:id="1492" w:name="_Toc82449971"/>
      <w:bookmarkStart w:id="1493" w:name="_Toc82450619"/>
      <w:bookmarkStart w:id="1494"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5pt;height:30.55pt" o:ole="" fillcolor="window">
                  <v:imagedata r:id="rId24" o:title=""/>
                </v:shape>
                <o:OLEObject Type="Embed" ProgID="Equation.3" ShapeID="_x0000_i1026" DrawAspect="Content" ObjectID="_1773814827" r:id="rId25"/>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495" w:name="_Toc114252887"/>
      <w:bookmarkStart w:id="1496" w:name="_Toc123046015"/>
      <w:bookmarkStart w:id="1497" w:name="_Toc124157556"/>
      <w:bookmarkStart w:id="1498" w:name="_Toc124258949"/>
      <w:bookmarkStart w:id="1499" w:name="_Toc124259093"/>
      <w:bookmarkStart w:id="1500" w:name="_Toc130585850"/>
      <w:bookmarkStart w:id="1501" w:name="_Toc130586861"/>
      <w:bookmarkStart w:id="1502" w:name="_Toc137462027"/>
      <w:bookmarkStart w:id="1503" w:name="_Toc138883836"/>
      <w:bookmarkStart w:id="1504" w:name="_Toc138883980"/>
      <w:bookmarkStart w:id="1505" w:name="_Toc145426877"/>
      <w:bookmarkStart w:id="1506" w:name="_Toc155428060"/>
      <w:bookmarkStart w:id="1507" w:name="_Toc155781078"/>
      <w:bookmarkStart w:id="1508" w:name="_Toc161665377"/>
      <w:r w:rsidRPr="0045464A">
        <w:t>6.5.</w:t>
      </w:r>
      <w:r>
        <w:t>3</w:t>
      </w:r>
      <w:r w:rsidRPr="0045464A">
        <w:t>.2.3</w:t>
      </w:r>
      <w:r w:rsidRPr="0045464A">
        <w:tab/>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r w:rsidR="00AA3CCF">
        <w:rPr>
          <w:i/>
          <w:iCs/>
        </w:rPr>
        <w:t>Basic limits</w:t>
      </w:r>
      <w:r w:rsidR="00AA3CCF">
        <w:t xml:space="preserve"> for Medium Range </w:t>
      </w:r>
      <w:r w:rsidR="00AA3CCF">
        <w:rPr>
          <w:i/>
          <w:iCs/>
        </w:rPr>
        <w:t>repeater type 1-C</w:t>
      </w:r>
      <w:r w:rsidR="00AA3CCF">
        <w:t xml:space="preserve"> (Category A and B) for DL</w:t>
      </w:r>
      <w:bookmarkEnd w:id="1506"/>
      <w:bookmarkEnd w:id="1507"/>
      <w:bookmarkEnd w:id="1508"/>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509" w:name="_Toc45893480"/>
      <w:bookmarkStart w:id="1510" w:name="_Toc44712167"/>
      <w:bookmarkStart w:id="1511" w:name="_Toc37267565"/>
      <w:bookmarkStart w:id="1512" w:name="_Toc37260177"/>
      <w:bookmarkStart w:id="1513" w:name="_Toc36817261"/>
      <w:bookmarkStart w:id="1514" w:name="_Toc29811709"/>
      <w:bookmarkStart w:id="1515" w:name="_Toc13080210"/>
      <w:bookmarkStart w:id="1516" w:name="_Toc53185370"/>
      <w:bookmarkStart w:id="1517" w:name="_Toc53185746"/>
      <w:bookmarkStart w:id="1518" w:name="_Toc57820222"/>
      <w:bookmarkStart w:id="1519" w:name="_Toc57821149"/>
      <w:bookmarkStart w:id="1520" w:name="_Toc61183425"/>
      <w:bookmarkStart w:id="1521" w:name="_Toc61183819"/>
      <w:bookmarkStart w:id="1522" w:name="_Toc61184211"/>
      <w:bookmarkStart w:id="1523" w:name="_Toc61184603"/>
      <w:bookmarkStart w:id="1524" w:name="_Toc61184993"/>
      <w:bookmarkStart w:id="1525" w:name="_Toc66386336"/>
      <w:bookmarkStart w:id="1526" w:name="_Toc74583177"/>
      <w:bookmarkStart w:id="1527" w:name="_Toc76541990"/>
      <w:bookmarkStart w:id="1528" w:name="_Toc82449972"/>
      <w:bookmarkStart w:id="1529" w:name="_Toc82450620"/>
      <w:bookmarkStart w:id="1530"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531" w:name="_Toc114252888"/>
      <w:bookmarkStart w:id="1532" w:name="_Toc123046016"/>
      <w:bookmarkStart w:id="1533" w:name="_Toc124157557"/>
      <w:bookmarkStart w:id="1534" w:name="_Toc124258950"/>
      <w:bookmarkStart w:id="1535" w:name="_Toc124259094"/>
      <w:bookmarkStart w:id="1536" w:name="_Toc130585851"/>
      <w:bookmarkStart w:id="1537" w:name="_Toc130586862"/>
      <w:bookmarkStart w:id="1538" w:name="_Toc137462028"/>
      <w:bookmarkStart w:id="1539" w:name="_Toc138883837"/>
      <w:bookmarkStart w:id="1540" w:name="_Toc138883981"/>
      <w:bookmarkStart w:id="1541" w:name="_Toc145426878"/>
      <w:bookmarkStart w:id="1542" w:name="_Toc155428061"/>
      <w:bookmarkStart w:id="1543" w:name="_Toc155781079"/>
      <w:bookmarkStart w:id="1544" w:name="_Toc161665378"/>
      <w:r w:rsidRPr="0045464A">
        <w:t>6.5.</w:t>
      </w:r>
      <w:r>
        <w:t>3</w:t>
      </w:r>
      <w:r w:rsidRPr="0045464A">
        <w:t>.2.4</w:t>
      </w:r>
      <w:r w:rsidRPr="0045464A">
        <w:tab/>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542"/>
      <w:bookmarkEnd w:id="1543"/>
      <w:bookmarkEnd w:id="1544"/>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545" w:name="_Toc45893481"/>
      <w:bookmarkStart w:id="1546" w:name="_Toc44712168"/>
      <w:bookmarkStart w:id="1547" w:name="_Toc37267566"/>
      <w:bookmarkStart w:id="1548" w:name="_Toc37260178"/>
      <w:bookmarkStart w:id="1549" w:name="_Toc36817262"/>
      <w:bookmarkStart w:id="1550" w:name="_Toc29811710"/>
      <w:bookmarkStart w:id="1551" w:name="_Toc13080211"/>
      <w:bookmarkStart w:id="1552" w:name="_Toc53185371"/>
      <w:bookmarkStart w:id="1553" w:name="_Toc53185747"/>
      <w:bookmarkStart w:id="1554" w:name="_Toc57820223"/>
      <w:bookmarkStart w:id="1555" w:name="_Toc57821150"/>
      <w:bookmarkStart w:id="1556" w:name="_Toc61183426"/>
      <w:bookmarkStart w:id="1557" w:name="_Toc61183820"/>
      <w:bookmarkStart w:id="1558" w:name="_Toc61184212"/>
      <w:bookmarkStart w:id="1559" w:name="_Toc61184604"/>
      <w:bookmarkStart w:id="1560" w:name="_Toc61184994"/>
      <w:bookmarkStart w:id="1561" w:name="_Toc66386337"/>
      <w:bookmarkStart w:id="1562" w:name="_Toc74583178"/>
      <w:bookmarkStart w:id="1563" w:name="_Toc76541991"/>
      <w:bookmarkStart w:id="1564" w:name="_Toc82449973"/>
      <w:bookmarkStart w:id="1565" w:name="_Toc82450621"/>
      <w:bookmarkStart w:id="1566" w:name="_Toc106094114"/>
      <w:bookmarkStart w:id="1567"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568" w:name="_Toc114252889"/>
      <w:bookmarkStart w:id="1569" w:name="_Toc123046017"/>
      <w:bookmarkStart w:id="1570" w:name="_Toc124157558"/>
      <w:bookmarkStart w:id="1571" w:name="_Toc124258951"/>
      <w:bookmarkStart w:id="1572" w:name="_Toc124259095"/>
      <w:bookmarkStart w:id="1573" w:name="_Toc130585852"/>
      <w:bookmarkStart w:id="1574" w:name="_Toc130586863"/>
      <w:bookmarkStart w:id="1575" w:name="_Toc137462029"/>
      <w:bookmarkStart w:id="1576" w:name="_Toc138883838"/>
      <w:bookmarkStart w:id="1577" w:name="_Toc138883982"/>
      <w:bookmarkStart w:id="1578" w:name="_Toc145426879"/>
      <w:bookmarkStart w:id="1579" w:name="_Toc155428062"/>
      <w:bookmarkStart w:id="1580" w:name="_Toc155781080"/>
      <w:bookmarkStart w:id="1581" w:name="_Toc161665379"/>
      <w:r w:rsidRPr="0045464A">
        <w:t>6.5.</w:t>
      </w:r>
      <w:r>
        <w:t>3</w:t>
      </w:r>
      <w:r w:rsidRPr="0045464A">
        <w:t>.2.5</w:t>
      </w:r>
      <w:r w:rsidRPr="0045464A">
        <w:tab/>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8"/>
      <w:bookmarkEnd w:id="1569"/>
      <w:bookmarkEnd w:id="1570"/>
      <w:bookmarkEnd w:id="1571"/>
      <w:bookmarkEnd w:id="1572"/>
      <w:bookmarkEnd w:id="1573"/>
      <w:bookmarkEnd w:id="1574"/>
      <w:bookmarkEnd w:id="1575"/>
      <w:bookmarkEnd w:id="1576"/>
      <w:bookmarkEnd w:id="1577"/>
      <w:bookmarkEnd w:id="1578"/>
      <w:r w:rsidR="000B66DD">
        <w:t xml:space="preserve">Additional </w:t>
      </w:r>
      <w:r w:rsidR="000B66DD">
        <w:rPr>
          <w:i/>
          <w:iCs/>
        </w:rPr>
        <w:t>basic limits</w:t>
      </w:r>
      <w:bookmarkEnd w:id="1579"/>
      <w:bookmarkEnd w:id="1580"/>
      <w:bookmarkEnd w:id="1581"/>
    </w:p>
    <w:p w14:paraId="6C550BBD" w14:textId="77777777" w:rsidR="006E7DAA" w:rsidRPr="0045464A" w:rsidRDefault="006E7DAA" w:rsidP="00437595">
      <w:pPr>
        <w:pStyle w:val="H6"/>
      </w:pPr>
      <w:bookmarkStart w:id="1582" w:name="_Toc45893482"/>
      <w:bookmarkStart w:id="1583" w:name="_Toc44712169"/>
      <w:bookmarkStart w:id="1584" w:name="_Toc37267567"/>
      <w:bookmarkStart w:id="1585" w:name="_Toc37260179"/>
      <w:bookmarkStart w:id="1586" w:name="_Toc36817263"/>
      <w:bookmarkStart w:id="1587" w:name="_Toc29811711"/>
      <w:bookmarkStart w:id="1588" w:name="_Toc53185372"/>
      <w:bookmarkStart w:id="1589" w:name="_Toc53185748"/>
      <w:bookmarkStart w:id="1590" w:name="_Toc57820224"/>
      <w:bookmarkStart w:id="1591" w:name="_Toc57821151"/>
      <w:bookmarkStart w:id="1592" w:name="_Toc61183427"/>
      <w:bookmarkStart w:id="1593" w:name="_Toc61183821"/>
      <w:bookmarkStart w:id="1594" w:name="_Toc61184213"/>
      <w:bookmarkStart w:id="1595" w:name="_Toc61184605"/>
      <w:bookmarkStart w:id="1596" w:name="_Toc61184995"/>
      <w:bookmarkStart w:id="1597" w:name="_Toc66386338"/>
      <w:bookmarkStart w:id="1598" w:name="_Toc74583179"/>
      <w:bookmarkStart w:id="1599" w:name="_Toc76541992"/>
      <w:bookmarkStart w:id="1600" w:name="_Toc82449974"/>
      <w:bookmarkStart w:id="1601" w:name="_Toc82450622"/>
      <w:r w:rsidRPr="0045464A">
        <w:t>6.5.</w:t>
      </w:r>
      <w:r>
        <w:t>3</w:t>
      </w:r>
      <w:r w:rsidRPr="0045464A">
        <w:t>.2.5.1</w:t>
      </w:r>
      <w:r w:rsidRPr="0045464A">
        <w:tab/>
        <w:t>Limits in FCC Title 47</w:t>
      </w:r>
      <w:bookmarkEnd w:id="1567"/>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602" w:name="_Toc21127503"/>
      <w:bookmarkStart w:id="1603" w:name="_Toc29811712"/>
      <w:bookmarkStart w:id="1604" w:name="_Toc36817264"/>
      <w:bookmarkStart w:id="1605" w:name="_Toc37260180"/>
      <w:bookmarkStart w:id="1606" w:name="_Toc37267568"/>
      <w:bookmarkStart w:id="1607" w:name="_Toc44712170"/>
      <w:bookmarkStart w:id="1608" w:name="_Toc45893483"/>
      <w:r w:rsidRPr="0045464A">
        <w:t>6.5.</w:t>
      </w:r>
      <w:r>
        <w:t>3</w:t>
      </w:r>
      <w:r w:rsidRPr="0045464A">
        <w:t>.2.5.2</w:t>
      </w:r>
      <w:r w:rsidRPr="0045464A">
        <w:tab/>
        <w:t>Protection of DTT</w:t>
      </w:r>
      <w:bookmarkEnd w:id="1602"/>
      <w:bookmarkEnd w:id="1603"/>
      <w:bookmarkEnd w:id="1604"/>
      <w:bookmarkEnd w:id="1605"/>
      <w:bookmarkEnd w:id="1606"/>
      <w:bookmarkEnd w:id="1607"/>
      <w:bookmarkEnd w:id="1608"/>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609" w:name="_Toc114252890"/>
      <w:bookmarkStart w:id="1610" w:name="_Toc123046018"/>
      <w:bookmarkStart w:id="1611" w:name="_Toc124157559"/>
      <w:bookmarkStart w:id="1612" w:name="_Toc124258952"/>
      <w:bookmarkStart w:id="1613" w:name="_Toc124259096"/>
      <w:bookmarkStart w:id="1614" w:name="_Toc130585853"/>
      <w:bookmarkStart w:id="1615" w:name="_Toc130586864"/>
      <w:bookmarkStart w:id="1616" w:name="_Toc137462030"/>
      <w:bookmarkStart w:id="1617" w:name="_Toc138883839"/>
      <w:bookmarkStart w:id="1618" w:name="_Toc138883983"/>
      <w:bookmarkStart w:id="1619" w:name="_Toc145426880"/>
      <w:bookmarkStart w:id="1620" w:name="_Toc155428063"/>
      <w:bookmarkStart w:id="1621" w:name="_Toc155781081"/>
      <w:bookmarkStart w:id="1622" w:name="_Toc161665380"/>
      <w:r w:rsidRPr="00460858">
        <w:t>6.5.3.2.</w:t>
      </w:r>
      <w:r>
        <w:t>6</w:t>
      </w:r>
      <w:r w:rsidRPr="00460858">
        <w:tab/>
      </w:r>
      <w:bookmarkEnd w:id="1609"/>
      <w:bookmarkEnd w:id="1610"/>
      <w:bookmarkEnd w:id="1611"/>
      <w:bookmarkEnd w:id="1612"/>
      <w:bookmarkEnd w:id="1613"/>
      <w:bookmarkEnd w:id="1614"/>
      <w:bookmarkEnd w:id="1615"/>
      <w:bookmarkEnd w:id="1616"/>
      <w:bookmarkEnd w:id="1617"/>
      <w:bookmarkEnd w:id="1618"/>
      <w:bookmarkEnd w:id="1619"/>
      <w:r w:rsidR="000B66DD">
        <w:rPr>
          <w:rFonts w:eastAsia="SimSun" w:hint="eastAsia"/>
          <w:lang w:val="en-US" w:eastAsia="zh-CN"/>
        </w:rPr>
        <w:t>Basic limit</w:t>
      </w:r>
      <w:r w:rsidR="000B66DD">
        <w:t xml:space="preserve"> inside passband with no UL input signal</w:t>
      </w:r>
      <w:bookmarkEnd w:id="1620"/>
      <w:bookmarkEnd w:id="1621"/>
      <w:bookmarkEnd w:id="1622"/>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2.35pt;height:14.6pt" o:ole="">
                  <v:imagedata r:id="rId28" o:title=""/>
                </v:shape>
                <o:OLEObject Type="Embed" ProgID="Equation.3" ShapeID="_x0000_i1027" DrawAspect="Content" ObjectID="_1773814828" r:id="rId29"/>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2.35pt;height:20.05pt" o:ole="">
                  <v:imagedata r:id="rId30" o:title=""/>
                </v:shape>
                <o:OLEObject Type="Embed" ProgID="Equation.3" ShapeID="_x0000_i1028" DrawAspect="Content" ObjectID="_1773814829" r:id="rId31"/>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623" w:name="_Toc10324"/>
      <w:bookmarkStart w:id="1624" w:name="_Toc10886"/>
      <w:bookmarkStart w:id="1625" w:name="_Toc155428064"/>
      <w:bookmarkStart w:id="1626" w:name="_Toc155781082"/>
      <w:bookmarkStart w:id="1627" w:name="_Toc161665381"/>
      <w:r>
        <w:t>6.5.3.</w:t>
      </w:r>
      <w:r>
        <w:rPr>
          <w:rFonts w:eastAsia="SimSun" w:hint="eastAsia"/>
          <w:lang w:val="en-US" w:eastAsia="zh-CN"/>
        </w:rPr>
        <w:t>3</w:t>
      </w:r>
      <w:r>
        <w:tab/>
        <w:t>Minimum requirement for NCR</w:t>
      </w:r>
      <w:bookmarkEnd w:id="1623"/>
      <w:bookmarkEnd w:id="1624"/>
      <w:bookmarkEnd w:id="1625"/>
      <w:bookmarkEnd w:id="1626"/>
      <w:bookmarkEnd w:id="1627"/>
    </w:p>
    <w:p w14:paraId="7BBCB07A" w14:textId="77777777" w:rsidR="00965537" w:rsidRDefault="00965537" w:rsidP="00965537">
      <w:pPr>
        <w:pStyle w:val="Heading5"/>
        <w:rPr>
          <w:rFonts w:eastAsia="SimSun"/>
          <w:lang w:val="en-US" w:eastAsia="zh-CN"/>
        </w:rPr>
      </w:pPr>
      <w:bookmarkStart w:id="1628" w:name="_Toc155428065"/>
      <w:bookmarkStart w:id="1629" w:name="_Toc155781083"/>
      <w:bookmarkStart w:id="1630" w:name="_Toc161665382"/>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628"/>
      <w:bookmarkEnd w:id="1629"/>
      <w:bookmarkEnd w:id="1630"/>
    </w:p>
    <w:p w14:paraId="10CB34C8" w14:textId="77777777" w:rsidR="00965537" w:rsidRDefault="00965537" w:rsidP="00EC00FD">
      <w:pPr>
        <w:pStyle w:val="H6"/>
        <w:rPr>
          <w:i/>
          <w:iCs/>
        </w:rPr>
      </w:pPr>
      <w:r>
        <w:t>6.5.3.4.1.1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77777777" w:rsidR="00965537" w:rsidRDefault="00965537" w:rsidP="00EC00FD">
      <w:pPr>
        <w:pStyle w:val="H6"/>
        <w:rPr>
          <w:i/>
          <w:iCs/>
        </w:rPr>
      </w:pPr>
      <w:r>
        <w:lastRenderedPageBreak/>
        <w:t>6.5.3.4.1.2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77777777" w:rsidR="00965537" w:rsidRDefault="00965537" w:rsidP="003F4BD6">
      <w:pPr>
        <w:pStyle w:val="NO"/>
      </w:pPr>
      <w:r>
        <w:t>NOTE:</w:t>
      </w:r>
      <w:r>
        <w:tab/>
        <w:t xml:space="preserve">Conformance to the </w:t>
      </w:r>
      <w:r>
        <w:rPr>
          <w:i/>
        </w:rPr>
        <w:t>repeater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77777777" w:rsidR="00965537" w:rsidRDefault="00965537" w:rsidP="00965537">
      <w:pPr>
        <w:pStyle w:val="B1"/>
      </w:pPr>
      <w:r>
        <w:tab/>
        <w:t>2)</w:t>
      </w:r>
      <w:r>
        <w:tab/>
        <w:t xml:space="preserve">The unwanted emissions power at each </w:t>
      </w:r>
      <w:r>
        <w:rPr>
          <w:i/>
        </w:rPr>
        <w:t>TAB connector</w:t>
      </w:r>
      <w:r>
        <w:t xml:space="preserve"> shall be less than or equal to the </w:t>
      </w:r>
      <w:r>
        <w:rPr>
          <w:i/>
        </w:rPr>
        <w:t>repeater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631" w:name="_Toc155428066"/>
      <w:bookmarkStart w:id="1632" w:name="_Toc155781084"/>
      <w:bookmarkStart w:id="1633" w:name="_Toc161665383"/>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631"/>
      <w:bookmarkEnd w:id="1632"/>
      <w:bookmarkEnd w:id="1633"/>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634" w:name="_Toc45893488"/>
      <w:bookmarkStart w:id="1635" w:name="_Toc44712175"/>
      <w:bookmarkStart w:id="1636" w:name="_Toc37267573"/>
      <w:bookmarkStart w:id="1637" w:name="_Toc37260185"/>
      <w:bookmarkStart w:id="1638" w:name="_Toc36817268"/>
      <w:bookmarkStart w:id="1639" w:name="_Toc29811716"/>
      <w:bookmarkStart w:id="1640" w:name="_Toc21127507"/>
      <w:bookmarkStart w:id="1641" w:name="_Toc53185374"/>
      <w:bookmarkStart w:id="1642" w:name="_Toc53185750"/>
      <w:bookmarkStart w:id="1643" w:name="_Toc57820226"/>
      <w:bookmarkStart w:id="1644" w:name="_Toc57821153"/>
      <w:bookmarkStart w:id="1645" w:name="_Toc61183429"/>
      <w:bookmarkStart w:id="1646" w:name="_Toc61183823"/>
      <w:bookmarkStart w:id="1647" w:name="_Toc61184215"/>
      <w:bookmarkStart w:id="1648" w:name="_Toc61184607"/>
      <w:bookmarkStart w:id="1649" w:name="_Toc61184997"/>
      <w:bookmarkStart w:id="1650" w:name="_Toc66386340"/>
      <w:bookmarkStart w:id="1651" w:name="_Toc74583181"/>
      <w:bookmarkStart w:id="1652" w:name="_Toc76541994"/>
      <w:bookmarkStart w:id="1653" w:name="_Toc82449976"/>
      <w:bookmarkStart w:id="1654" w:name="_Toc82450624"/>
      <w:bookmarkStart w:id="1655" w:name="_Toc106094115"/>
      <w:bookmarkStart w:id="1656" w:name="_Toc114252891"/>
      <w:bookmarkStart w:id="1657" w:name="_Toc123046019"/>
      <w:bookmarkStart w:id="1658" w:name="_Toc124157560"/>
      <w:bookmarkStart w:id="1659" w:name="_Toc124258953"/>
      <w:bookmarkStart w:id="1660" w:name="_Toc124259097"/>
      <w:bookmarkStart w:id="1661" w:name="_Toc130585854"/>
      <w:bookmarkStart w:id="1662" w:name="_Toc130586865"/>
      <w:bookmarkStart w:id="1663" w:name="_Toc137462031"/>
      <w:bookmarkStart w:id="1664" w:name="_Toc138883840"/>
      <w:bookmarkStart w:id="1665" w:name="_Toc138883984"/>
      <w:bookmarkStart w:id="1666" w:name="_Toc145426881"/>
      <w:bookmarkStart w:id="1667" w:name="_Toc155428067"/>
      <w:bookmarkStart w:id="1668" w:name="_Toc155781085"/>
      <w:bookmarkStart w:id="1669" w:name="_Toc161665384"/>
      <w:bookmarkStart w:id="1670" w:name="_Hlk497677198"/>
      <w:r w:rsidRPr="0045464A">
        <w:t>6.5.</w:t>
      </w:r>
      <w:r>
        <w:t>4</w:t>
      </w:r>
      <w:r w:rsidRPr="0045464A">
        <w:tab/>
        <w:t>Transmitter spurious emissions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C550BCE" w14:textId="77777777" w:rsidR="006E7DAA" w:rsidRPr="0045464A" w:rsidRDefault="006E7DAA" w:rsidP="009A1180">
      <w:pPr>
        <w:pStyle w:val="Heading4"/>
      </w:pPr>
      <w:bookmarkStart w:id="1671" w:name="_Toc45893489"/>
      <w:bookmarkStart w:id="1672" w:name="_Toc44712176"/>
      <w:bookmarkStart w:id="1673" w:name="_Toc37267574"/>
      <w:bookmarkStart w:id="1674" w:name="_Toc37260186"/>
      <w:bookmarkStart w:id="1675" w:name="_Toc36817269"/>
      <w:bookmarkStart w:id="1676" w:name="_Toc29811717"/>
      <w:bookmarkStart w:id="1677" w:name="_Toc21127508"/>
      <w:bookmarkStart w:id="1678" w:name="_Toc53185375"/>
      <w:bookmarkStart w:id="1679" w:name="_Toc53185751"/>
      <w:bookmarkStart w:id="1680" w:name="_Toc57820227"/>
      <w:bookmarkStart w:id="1681" w:name="_Toc57821154"/>
      <w:bookmarkStart w:id="1682" w:name="_Toc61183430"/>
      <w:bookmarkStart w:id="1683" w:name="_Toc61183824"/>
      <w:bookmarkStart w:id="1684" w:name="_Toc61184216"/>
      <w:bookmarkStart w:id="1685" w:name="_Toc61184608"/>
      <w:bookmarkStart w:id="1686" w:name="_Toc61184998"/>
      <w:bookmarkStart w:id="1687" w:name="_Toc66386341"/>
      <w:bookmarkStart w:id="1688" w:name="_Toc74583182"/>
      <w:bookmarkStart w:id="1689" w:name="_Toc76541995"/>
      <w:bookmarkStart w:id="1690" w:name="_Toc82449977"/>
      <w:bookmarkStart w:id="1691" w:name="_Toc82450625"/>
      <w:bookmarkStart w:id="1692" w:name="_Toc106094116"/>
      <w:bookmarkStart w:id="1693" w:name="_Toc114252892"/>
      <w:bookmarkStart w:id="1694" w:name="_Toc123046020"/>
      <w:bookmarkStart w:id="1695" w:name="_Toc124157561"/>
      <w:bookmarkStart w:id="1696" w:name="_Toc124258954"/>
      <w:bookmarkStart w:id="1697" w:name="_Toc124259098"/>
      <w:bookmarkStart w:id="1698" w:name="_Toc130585855"/>
      <w:bookmarkStart w:id="1699" w:name="_Toc130586866"/>
      <w:bookmarkStart w:id="1700" w:name="_Toc137462032"/>
      <w:bookmarkStart w:id="1701" w:name="_Toc138883841"/>
      <w:bookmarkStart w:id="1702" w:name="_Toc138883985"/>
      <w:bookmarkStart w:id="1703" w:name="_Toc145426882"/>
      <w:bookmarkStart w:id="1704" w:name="_Toc155428068"/>
      <w:bookmarkStart w:id="1705" w:name="_Toc155781086"/>
      <w:bookmarkStart w:id="1706" w:name="_Toc161665385"/>
      <w:r w:rsidRPr="0045464A">
        <w:t>6.5.</w:t>
      </w:r>
      <w:r>
        <w:t>4</w:t>
      </w:r>
      <w:r w:rsidRPr="0045464A">
        <w:t>.1</w:t>
      </w:r>
      <w:r w:rsidRPr="0045464A">
        <w:tab/>
        <w:t>General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707" w:name="_Toc45893490"/>
      <w:bookmarkStart w:id="1708" w:name="_Toc44712177"/>
      <w:bookmarkStart w:id="1709" w:name="_Toc37267575"/>
      <w:bookmarkStart w:id="1710" w:name="_Toc37260187"/>
      <w:bookmarkStart w:id="1711" w:name="_Toc36817270"/>
      <w:bookmarkStart w:id="1712" w:name="_Toc29811718"/>
      <w:bookmarkStart w:id="1713" w:name="_Toc13080219"/>
      <w:bookmarkStart w:id="1714" w:name="_Toc53185376"/>
      <w:bookmarkStart w:id="1715" w:name="_Toc53185752"/>
      <w:bookmarkStart w:id="1716" w:name="_Toc57820228"/>
      <w:bookmarkStart w:id="1717" w:name="_Toc57821155"/>
      <w:bookmarkStart w:id="1718" w:name="_Toc61183431"/>
      <w:bookmarkStart w:id="1719" w:name="_Toc61183825"/>
      <w:bookmarkStart w:id="1720" w:name="_Toc61184217"/>
      <w:bookmarkStart w:id="1721" w:name="_Toc61184609"/>
      <w:bookmarkStart w:id="1722" w:name="_Toc61184999"/>
      <w:bookmarkStart w:id="1723" w:name="_Toc66386342"/>
      <w:bookmarkStart w:id="1724" w:name="_Toc74583183"/>
      <w:bookmarkStart w:id="1725" w:name="_Toc76541996"/>
      <w:bookmarkStart w:id="1726" w:name="_Toc82449978"/>
      <w:bookmarkStart w:id="1727" w:name="_Toc82450626"/>
      <w:bookmarkStart w:id="1728" w:name="_Toc106094117"/>
      <w:bookmarkStart w:id="1729" w:name="_Toc114252893"/>
      <w:bookmarkStart w:id="1730" w:name="_Toc123046021"/>
      <w:bookmarkStart w:id="1731" w:name="_Toc124157562"/>
      <w:bookmarkStart w:id="1732" w:name="_Toc124258955"/>
      <w:bookmarkStart w:id="1733" w:name="_Toc124259099"/>
      <w:bookmarkStart w:id="1734" w:name="_Toc130585856"/>
      <w:bookmarkStart w:id="1735" w:name="_Toc130586867"/>
      <w:bookmarkStart w:id="1736" w:name="_Toc137462033"/>
      <w:bookmarkStart w:id="1737" w:name="_Toc138883842"/>
      <w:bookmarkStart w:id="1738" w:name="_Toc138883986"/>
      <w:bookmarkStart w:id="1739" w:name="_Toc145426883"/>
      <w:bookmarkStart w:id="1740" w:name="_Toc155428069"/>
      <w:bookmarkStart w:id="1741" w:name="_Toc155781087"/>
      <w:bookmarkStart w:id="1742" w:name="_Toc161665386"/>
      <w:bookmarkStart w:id="1743" w:name="_Toc21127510"/>
      <w:r w:rsidRPr="0045464A">
        <w:t>6.5.</w:t>
      </w:r>
      <w:r>
        <w:t>4</w:t>
      </w:r>
      <w:r w:rsidRPr="0045464A">
        <w:t>.2</w:t>
      </w:r>
      <w:r w:rsidRPr="0045464A">
        <w:tab/>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rsidR="003F4BD6">
        <w:rPr>
          <w:i/>
          <w:iCs/>
        </w:rPr>
        <w:t>Basic limits</w:t>
      </w:r>
      <w:bookmarkEnd w:id="1740"/>
      <w:bookmarkEnd w:id="1741"/>
      <w:bookmarkEnd w:id="1742"/>
    </w:p>
    <w:p w14:paraId="6C550BD6" w14:textId="08FA51A0" w:rsidR="006E7DAA" w:rsidRPr="0045464A" w:rsidRDefault="006E7DAA" w:rsidP="009A1180">
      <w:pPr>
        <w:pStyle w:val="Heading5"/>
      </w:pPr>
      <w:bookmarkStart w:id="1744" w:name="_Toc45893491"/>
      <w:bookmarkStart w:id="1745" w:name="_Toc44712178"/>
      <w:bookmarkStart w:id="1746" w:name="_Toc37267576"/>
      <w:bookmarkStart w:id="1747" w:name="_Toc37260188"/>
      <w:bookmarkStart w:id="1748" w:name="_Toc36817271"/>
      <w:bookmarkStart w:id="1749" w:name="_Toc29811719"/>
      <w:bookmarkStart w:id="1750" w:name="_Toc53185377"/>
      <w:bookmarkStart w:id="1751" w:name="_Toc53185753"/>
      <w:bookmarkStart w:id="1752" w:name="_Toc57820229"/>
      <w:bookmarkStart w:id="1753" w:name="_Toc57821156"/>
      <w:bookmarkStart w:id="1754" w:name="_Toc61183432"/>
      <w:bookmarkStart w:id="1755" w:name="_Toc61183826"/>
      <w:bookmarkStart w:id="1756" w:name="_Toc61184218"/>
      <w:bookmarkStart w:id="1757" w:name="_Toc61184610"/>
      <w:bookmarkStart w:id="1758" w:name="_Toc61185000"/>
      <w:bookmarkStart w:id="1759" w:name="_Toc66386343"/>
      <w:bookmarkStart w:id="1760" w:name="_Toc74583184"/>
      <w:bookmarkStart w:id="1761" w:name="_Toc76541997"/>
      <w:bookmarkStart w:id="1762" w:name="_Toc82449979"/>
      <w:bookmarkStart w:id="1763" w:name="_Toc82450627"/>
      <w:bookmarkStart w:id="1764" w:name="_Toc106094118"/>
      <w:bookmarkStart w:id="1765" w:name="_Toc114252894"/>
      <w:bookmarkStart w:id="1766" w:name="_Toc123046022"/>
      <w:bookmarkStart w:id="1767" w:name="_Toc124157563"/>
      <w:bookmarkStart w:id="1768" w:name="_Toc124258956"/>
      <w:bookmarkStart w:id="1769" w:name="_Toc124259100"/>
      <w:bookmarkStart w:id="1770" w:name="_Toc130585857"/>
      <w:bookmarkStart w:id="1771" w:name="_Toc130586868"/>
      <w:bookmarkStart w:id="1772" w:name="_Toc137462034"/>
      <w:bookmarkStart w:id="1773" w:name="_Toc138883843"/>
      <w:bookmarkStart w:id="1774" w:name="_Toc138883987"/>
      <w:bookmarkStart w:id="1775" w:name="_Toc145426884"/>
      <w:bookmarkStart w:id="1776" w:name="_Toc155428070"/>
      <w:bookmarkStart w:id="1777" w:name="_Toc155781088"/>
      <w:bookmarkStart w:id="1778" w:name="_Toc161665387"/>
      <w:r w:rsidRPr="0045464A">
        <w:t>6.5.</w:t>
      </w:r>
      <w:r>
        <w:t>4</w:t>
      </w:r>
      <w:r w:rsidRPr="0045464A">
        <w:t>.2.1</w:t>
      </w:r>
      <w:r w:rsidRPr="0045464A">
        <w:tab/>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r w:rsidR="003F4BD6">
        <w:t xml:space="preserve">General transmitter spurious emissions </w:t>
      </w:r>
      <w:r w:rsidR="003F4BD6">
        <w:rPr>
          <w:i/>
          <w:iCs/>
        </w:rPr>
        <w:t>basic limits</w:t>
      </w:r>
      <w:bookmarkEnd w:id="1776"/>
      <w:bookmarkEnd w:id="1777"/>
      <w:bookmarkEnd w:id="1778"/>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1779" w:name="_Toc45893493"/>
      <w:bookmarkStart w:id="1780" w:name="_Toc44712180"/>
      <w:bookmarkStart w:id="1781" w:name="_Toc37267578"/>
      <w:bookmarkStart w:id="1782" w:name="_Toc37260190"/>
      <w:bookmarkStart w:id="1783" w:name="_Toc36817273"/>
      <w:bookmarkStart w:id="1784" w:name="_Toc29811721"/>
      <w:bookmarkStart w:id="1785" w:name="_Toc21127512"/>
      <w:bookmarkStart w:id="1786" w:name="_Toc53185378"/>
      <w:bookmarkStart w:id="1787" w:name="_Toc53185754"/>
      <w:bookmarkStart w:id="1788" w:name="_Toc57820230"/>
      <w:bookmarkStart w:id="1789" w:name="_Toc57821157"/>
      <w:bookmarkStart w:id="1790" w:name="_Toc61183433"/>
      <w:bookmarkStart w:id="1791" w:name="_Toc61183827"/>
      <w:bookmarkStart w:id="1792" w:name="_Toc61184219"/>
      <w:bookmarkStart w:id="1793" w:name="_Toc61184611"/>
      <w:bookmarkStart w:id="1794" w:name="_Toc61185001"/>
      <w:bookmarkStart w:id="1795" w:name="_Toc66386344"/>
      <w:bookmarkStart w:id="1796" w:name="_Toc74583185"/>
      <w:bookmarkStart w:id="1797" w:name="_Toc76541998"/>
      <w:bookmarkStart w:id="1798" w:name="_Toc82449980"/>
      <w:bookmarkStart w:id="1799" w:name="_Toc82450628"/>
      <w:bookmarkStart w:id="1800" w:name="_Toc106094119"/>
      <w:bookmarkStart w:id="1801" w:name="_Toc114252895"/>
      <w:bookmarkStart w:id="1802" w:name="_Toc123046023"/>
      <w:bookmarkStart w:id="1803" w:name="_Toc124157564"/>
      <w:bookmarkStart w:id="1804" w:name="_Toc124258957"/>
      <w:bookmarkStart w:id="1805" w:name="_Toc124259101"/>
      <w:bookmarkStart w:id="1806" w:name="_Toc130585858"/>
      <w:bookmarkStart w:id="1807" w:name="_Toc130586869"/>
      <w:bookmarkStart w:id="1808" w:name="_Toc137462035"/>
      <w:bookmarkStart w:id="1809" w:name="_Toc138883844"/>
      <w:bookmarkStart w:id="1810" w:name="_Toc138883988"/>
      <w:bookmarkStart w:id="1811" w:name="_Toc145426885"/>
      <w:bookmarkStart w:id="1812" w:name="_Toc155428071"/>
      <w:bookmarkStart w:id="1813" w:name="_Toc155781089"/>
      <w:bookmarkStart w:id="1814" w:name="_Toc161665388"/>
      <w:r w:rsidRPr="0045464A">
        <w:t>6.5.</w:t>
      </w:r>
      <w:r>
        <w:t>4</w:t>
      </w:r>
      <w:r w:rsidRPr="0045464A">
        <w:t>.2.2</w:t>
      </w:r>
      <w:r w:rsidRPr="0045464A">
        <w:tab/>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sidR="001C4A87">
        <w:t xml:space="preserve">Additional spurious emissions </w:t>
      </w:r>
      <w:r w:rsidR="001C4A87">
        <w:rPr>
          <w:i/>
          <w:iCs/>
        </w:rPr>
        <w:t>basic limits</w:t>
      </w:r>
      <w:bookmarkEnd w:id="1812"/>
      <w:bookmarkEnd w:id="1813"/>
      <w:bookmarkEnd w:id="1814"/>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670"/>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5" w14:textId="5CF49B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830240">
              <w:rPr>
                <w:rFonts w:eastAsia="SimSun" w:cs="Arial" w:hint="eastAsia"/>
                <w:lang w:eastAsia="zh-CN"/>
              </w:rPr>
              <w:t>basic limit</w:t>
            </w:r>
            <w:r w:rsidRPr="00656225">
              <w:rPr>
                <w:rFonts w:cs="Arial"/>
                <w:lang w:eastAsia="ko-KR"/>
              </w:rPr>
              <w:t xml:space="preserve"> in clause 6.6.5.2.2.</w:t>
            </w:r>
          </w:p>
          <w:p w14:paraId="6C550D26"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6E7DAA"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77777777" w:rsidR="006E7DAA" w:rsidRPr="00656225" w:rsidRDefault="006E7DAA" w:rsidP="0043494A">
            <w:pPr>
              <w:pStyle w:val="TAL"/>
              <w:rPr>
                <w:rFonts w:cs="Arial"/>
                <w:lang w:eastAsia="ko-KR"/>
              </w:rPr>
            </w:pPr>
            <w:r w:rsidRPr="00656225">
              <w:rPr>
                <w:rFonts w:cs="Arial"/>
                <w:lang w:eastAsia="ko-KR"/>
              </w:rPr>
              <w:t>For NR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5AAD97B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(Note 5).</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A4C1FD7" w:rsidR="006E7DAA" w:rsidRPr="00656225" w:rsidRDefault="00B333DA" w:rsidP="0043494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w:t>
            </w:r>
            <w:r>
              <w:rPr>
                <w:rFonts w:eastAsia="SimSun" w:cs="Arial" w:hint="eastAsia"/>
                <w:lang w:val="en-US" w:eastAsia="zh-CN"/>
              </w:rPr>
              <w:t>2</w:t>
            </w:r>
            <w:r>
              <w:rPr>
                <w:rFonts w:cs="Arial"/>
                <w:lang w:eastAsia="ko-KR"/>
              </w:rPr>
              <w:t xml:space="preserve">, since it is already covered by the </w:t>
            </w:r>
            <w:r w:rsidR="009E2F20">
              <w:rPr>
                <w:rFonts w:eastAsia="SimSun" w:cs="Arial" w:hint="eastAsia"/>
                <w:lang w:eastAsia="zh-CN"/>
              </w:rPr>
              <w:t>basic limit</w:t>
            </w:r>
            <w:r w:rsidR="009E2F20">
              <w:rPr>
                <w:rFonts w:cs="Arial"/>
                <w:lang w:eastAsia="ko-KR"/>
              </w:rPr>
              <w:t xml:space="preserve"> </w:t>
            </w:r>
            <w:r>
              <w:rPr>
                <w:rFonts w:cs="Arial"/>
                <w:lang w:eastAsia="ko-KR"/>
              </w:rPr>
              <w:t>in clause 6.6.5.2.2.</w:t>
            </w:r>
            <w:r>
              <w:rPr>
                <w:rFonts w:eastAsia="SimSun" w:cs="Arial" w:hint="eastAsia"/>
                <w:lang w:val="en-US" w:eastAsia="zh-CN"/>
              </w:rPr>
              <w:t xml:space="preserve"> This </w:t>
            </w:r>
            <w:r w:rsidR="009E2F20">
              <w:rPr>
                <w:rFonts w:eastAsia="SimSun" w:cs="Arial" w:hint="eastAsia"/>
                <w:lang w:eastAsia="zh-CN"/>
              </w:rPr>
              <w:t>basic limit</w:t>
            </w:r>
            <w:r>
              <w:rPr>
                <w:rFonts w:eastAsia="SimSun" w:cs="Arial" w:hint="eastAsia"/>
                <w:lang w:val="en-US" w:eastAsia="zh-CN"/>
              </w:rPr>
              <w:t xml:space="preserve"> does not apply to BS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6E7DAA" w:rsidRPr="00656225" w:rsidRDefault="001645BA" w:rsidP="0043494A">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D" w14:textId="0CBDCB97"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n12 or n85.</w:t>
            </w:r>
          </w:p>
          <w:p w14:paraId="6C550EDE"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4" w14:textId="40F3C56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lastRenderedPageBreak/>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57FEB90"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BS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40E7387D"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BS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1815" w:name="_Toc45893494"/>
      <w:bookmarkStart w:id="1816" w:name="_Toc44712181"/>
      <w:bookmarkStart w:id="1817" w:name="_Toc37267579"/>
      <w:bookmarkStart w:id="1818" w:name="_Toc37260191"/>
      <w:bookmarkStart w:id="1819" w:name="_Toc36817274"/>
      <w:bookmarkStart w:id="1820" w:name="_Toc29811722"/>
      <w:bookmarkStart w:id="1821" w:name="_Toc21127513"/>
      <w:bookmarkStart w:id="1822" w:name="_Toc53185379"/>
      <w:bookmarkStart w:id="1823" w:name="_Toc53185755"/>
      <w:bookmarkStart w:id="1824" w:name="_Toc57820231"/>
      <w:bookmarkStart w:id="1825" w:name="_Toc57821158"/>
      <w:bookmarkStart w:id="1826" w:name="_Toc61183434"/>
      <w:bookmarkStart w:id="1827" w:name="_Toc61183828"/>
      <w:bookmarkStart w:id="1828" w:name="_Toc61184220"/>
      <w:bookmarkStart w:id="1829" w:name="_Toc61184612"/>
      <w:bookmarkStart w:id="1830" w:name="_Toc61185002"/>
      <w:bookmarkStart w:id="1831" w:name="_Toc66386345"/>
      <w:bookmarkStart w:id="1832" w:name="_Toc74583186"/>
      <w:bookmarkStart w:id="1833" w:name="_Toc76541999"/>
      <w:bookmarkStart w:id="1834" w:name="_Toc82449981"/>
      <w:bookmarkStart w:id="1835" w:name="_Toc82450629"/>
      <w:bookmarkStart w:id="1836"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77777777" w:rsidR="006E7DAA" w:rsidRPr="0045464A" w:rsidRDefault="006E7DAA" w:rsidP="009A1180">
      <w:pPr>
        <w:pStyle w:val="NO"/>
      </w:pPr>
      <w:r w:rsidRPr="0045464A">
        <w:t>NOTE 5:</w:t>
      </w:r>
      <w:r w:rsidRPr="0045464A">
        <w:tab/>
        <w:t>For NR Band n29 repeater, specific solutions may be required to fulfil the spurious emissions limits for NR repeater for co-existence with UTRA Band XII, E-UTRA Band 12 or NR Band n12 UL operating band, E-UTRA Band 17 UL operating band</w:t>
      </w:r>
      <w:bookmarkStart w:id="1837" w:name="_Hlk506220100"/>
      <w:r w:rsidRPr="0045464A">
        <w:t xml:space="preserve"> or E-UTRA Band 85 UL or NR Band n85 UL operating band</w:t>
      </w:r>
      <w:bookmarkEnd w:id="1837"/>
      <w:r w:rsidRPr="0045464A">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3014CC47" w:rsidR="006E7DAA" w:rsidRPr="0045464A" w:rsidRDefault="00733B5E" w:rsidP="006E7DAA">
      <w:pPr>
        <w:rPr>
          <w:lang w:val="en-US"/>
        </w:rPr>
      </w:pPr>
      <w:r>
        <w:rPr>
          <w:lang w:val="en-US"/>
        </w:rPr>
        <w:t xml:space="preserve">In certain regions, the following requirement may apply to NR repeater operating in Band n50 and n75 within the 1432 – 1452 MHz, and in Band n51 and Band n76. The </w:t>
      </w:r>
      <w:r>
        <w:rPr>
          <w:rFonts w:eastAsia="SimSun" w:cs="v5.0.0" w:hint="eastAsia"/>
          <w:i/>
          <w:lang w:eastAsia="zh-CN"/>
        </w:rPr>
        <w:t>basic limit</w:t>
      </w:r>
      <w:r>
        <w:rPr>
          <w:i/>
          <w:lang w:val="en-US"/>
        </w:rPr>
        <w:t xml:space="preserve"> are</w:t>
      </w:r>
      <w:r>
        <w:rPr>
          <w:lang w:val="en-US"/>
        </w:rPr>
        <w:t xml:space="preserve"> specified in Table 6.5.4.2.3-4.</w:t>
      </w:r>
      <w:r>
        <w:rPr>
          <w:rFonts w:cs="v3.8.0"/>
        </w:rPr>
        <w:t xml:space="preserve">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repeater downlink </w:t>
      </w:r>
      <w:r>
        <w:rPr>
          <w:rFonts w:cs="v3.8.0"/>
          <w:i/>
        </w:rPr>
        <w:t>operating band</w:t>
      </w:r>
      <w:r>
        <w:rPr>
          <w:rFonts w:cs="v3.8.0"/>
        </w:rPr>
        <w:t xml:space="preserve"> up to </w:t>
      </w:r>
      <w:r>
        <w:t>Δf</w:t>
      </w:r>
      <w:r>
        <w:rPr>
          <w:vertAlign w:val="subscript"/>
        </w:rPr>
        <w:t>OBUE</w:t>
      </w:r>
      <w:r>
        <w:rPr>
          <w:rFonts w:cs="v3.8.0"/>
        </w:rPr>
        <w:t xml:space="preserve"> above the highest frequency of the repeater downlink </w:t>
      </w:r>
      <w:r>
        <w:rPr>
          <w:rFonts w:cs="v3.8.0"/>
          <w:i/>
        </w:rPr>
        <w:t>operating band</w:t>
      </w:r>
      <w:r>
        <w:rPr>
          <w:rFonts w:cs="v3.8.0"/>
        </w:rPr>
        <w:t>.</w:t>
      </w:r>
    </w:p>
    <w:p w14:paraId="6C550F55" w14:textId="28FC47AC" w:rsidR="006E7DAA" w:rsidRPr="0045464A" w:rsidRDefault="006E7DAA" w:rsidP="00855B3F">
      <w:pPr>
        <w:pStyle w:val="TH"/>
        <w:rPr>
          <w:lang w:val="en-US" w:eastAsia="zh-CN"/>
        </w:rPr>
      </w:pPr>
      <w:r w:rsidRPr="0045464A">
        <w:lastRenderedPageBreak/>
        <w:t xml:space="preserve">Table </w:t>
      </w:r>
      <w:r w:rsidRPr="0045464A">
        <w:rPr>
          <w:lang w:val="en-US"/>
        </w:rPr>
        <w:t>6.5.</w:t>
      </w:r>
      <w:r>
        <w:rPr>
          <w:lang w:val="en-US"/>
        </w:rPr>
        <w:t>4</w:t>
      </w:r>
      <w:r w:rsidRPr="0045464A">
        <w:rPr>
          <w:lang w:val="en-US"/>
        </w:rPr>
        <w:t>.2.3-4</w:t>
      </w:r>
      <w:r w:rsidRPr="0045464A">
        <w:t xml:space="preserve">: </w:t>
      </w:r>
      <w:r w:rsidR="00733B5E">
        <w:t xml:space="preserve">Additional operating band unwanted emission </w:t>
      </w:r>
      <w:r w:rsidR="00733B5E">
        <w:rPr>
          <w:rFonts w:eastAsia="SimSun" w:hint="eastAsia"/>
          <w:lang w:eastAsia="zh-CN"/>
        </w:rPr>
        <w:t>basic limit</w:t>
      </w:r>
      <w:r w:rsidR="00733B5E">
        <w:t xml:space="preserve"> for NR repeater operating in </w:t>
      </w:r>
      <w:r w:rsidR="00733B5E">
        <w:rPr>
          <w:lang w:val="en-US" w:eastAsia="zh-CN"/>
        </w:rPr>
        <w:t>Band n50 and n75 within 1432 – 1452 MHz</w:t>
      </w:r>
      <w:r w:rsidR="00733B5E">
        <w:t>,</w:t>
      </w:r>
      <w:r w:rsidR="00733B5E">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1838"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1838"/>
    </w:tbl>
    <w:p w14:paraId="6C550F8A" w14:textId="77777777" w:rsidR="006E7DAA" w:rsidRPr="0045464A" w:rsidRDefault="006E7DAA" w:rsidP="006E7DAA"/>
    <w:p w14:paraId="6C550F8B" w14:textId="77777777" w:rsidR="006E7DAA" w:rsidRPr="0045464A" w:rsidRDefault="006E7DAA" w:rsidP="006E7DAA">
      <w:pPr>
        <w:rPr>
          <w:rFonts w:cs="v3.8.0"/>
        </w:rPr>
      </w:pPr>
      <w:r w:rsidRPr="0045464A">
        <w:rPr>
          <w:rFonts w:cs="v3.8.0"/>
        </w:rPr>
        <w:t>In certain regions, the following requirement may apply to</w:t>
      </w:r>
      <w:r w:rsidRPr="0045464A">
        <w:t xml:space="preserve"> NR repeater operating in</w:t>
      </w:r>
      <w:r w:rsidRPr="0045464A">
        <w:rPr>
          <w:rFonts w:cs="v3.8.0"/>
        </w:rPr>
        <w:t xml:space="preserve"> Band n30.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76A011E7"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807FA6">
        <w:rPr>
          <w:rFonts w:cs="v5.0.0"/>
        </w:rPr>
        <w:t xml:space="preserve">Additional NR </w:t>
      </w:r>
      <w:r w:rsidR="00807FA6">
        <w:t xml:space="preserve">repeater spurious emissions </w:t>
      </w:r>
      <w:r w:rsidR="00807FA6">
        <w:rPr>
          <w:rFonts w:eastAsia="SimSun" w:hint="eastAsia"/>
          <w:lang w:eastAsia="zh-CN"/>
        </w:rPr>
        <w:t>basic limit</w:t>
      </w:r>
      <w:r w:rsidR="00807FA6">
        <w:rPr>
          <w:rFonts w:eastAsia="SimSun" w:hint="eastAsia"/>
          <w:lang w:val="en-US" w:eastAsia="zh-CN"/>
        </w:rPr>
        <w:t>s</w:t>
      </w:r>
      <w:r w:rsidR="00807FA6">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1839" w:name="_Hlk349072"/>
      <w:r w:rsidRPr="0045464A">
        <w:rPr>
          <w:rFonts w:cs="v3.8.0"/>
        </w:rPr>
        <w:lastRenderedPageBreak/>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839"/>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lastRenderedPageBreak/>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1840" w:name="_Toc21093201"/>
      <w:bookmarkStart w:id="1841" w:name="_Toc29762730"/>
      <w:bookmarkStart w:id="1842" w:name="_Toc36025905"/>
      <w:bookmarkStart w:id="1843" w:name="_Toc44584775"/>
      <w:bookmarkStart w:id="1844" w:name="_Toc45869068"/>
      <w:bookmarkStart w:id="1845" w:name="_Toc52553627"/>
      <w:bookmarkStart w:id="1846" w:name="_Toc61111874"/>
      <w:bookmarkStart w:id="1847" w:name="_Toc61125956"/>
      <w:bookmarkStart w:id="1848"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1840"/>
      <w:bookmarkEnd w:id="1841"/>
      <w:bookmarkEnd w:id="1842"/>
      <w:bookmarkEnd w:id="1843"/>
      <w:bookmarkEnd w:id="1844"/>
      <w:bookmarkEnd w:id="1845"/>
      <w:bookmarkEnd w:id="1846"/>
      <w:bookmarkEnd w:id="1847"/>
      <w:bookmarkEnd w:id="1848"/>
    </w:p>
    <w:p w14:paraId="6C550FFC" w14:textId="21FFB850" w:rsidR="006E7DAA" w:rsidRPr="0045464A" w:rsidRDefault="006E7DAA" w:rsidP="00523D6B">
      <w:pPr>
        <w:pStyle w:val="Heading5"/>
      </w:pPr>
      <w:bookmarkStart w:id="1849" w:name="_Toc106094120"/>
      <w:bookmarkStart w:id="1850" w:name="_Toc114252896"/>
      <w:bookmarkStart w:id="1851" w:name="_Toc123046024"/>
      <w:bookmarkStart w:id="1852" w:name="_Toc124157565"/>
      <w:bookmarkStart w:id="1853" w:name="_Toc124258958"/>
      <w:bookmarkStart w:id="1854" w:name="_Toc124259102"/>
      <w:bookmarkStart w:id="1855" w:name="_Toc130585859"/>
      <w:bookmarkStart w:id="1856" w:name="_Toc130586870"/>
      <w:bookmarkStart w:id="1857" w:name="_Toc137462036"/>
      <w:bookmarkStart w:id="1858" w:name="_Toc138883845"/>
      <w:bookmarkStart w:id="1859" w:name="_Toc138883989"/>
      <w:bookmarkStart w:id="1860" w:name="_Toc145426886"/>
      <w:bookmarkStart w:id="1861" w:name="_Toc155428072"/>
      <w:bookmarkStart w:id="1862" w:name="_Toc155781090"/>
      <w:bookmarkStart w:id="1863" w:name="_Toc161665389"/>
      <w:r w:rsidRPr="0045464A">
        <w:t>6.5.</w:t>
      </w:r>
      <w:r>
        <w:t>4</w:t>
      </w:r>
      <w:r w:rsidRPr="0045464A">
        <w:t>.2.</w:t>
      </w:r>
      <w:r w:rsidR="00B033C9">
        <w:rPr>
          <w:rFonts w:hint="eastAsia"/>
          <w:lang w:eastAsia="zh-CN"/>
        </w:rPr>
        <w:t>3</w:t>
      </w:r>
      <w:r w:rsidRPr="0045464A">
        <w:tab/>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49"/>
      <w:bookmarkEnd w:id="1850"/>
      <w:bookmarkEnd w:id="1851"/>
      <w:bookmarkEnd w:id="1852"/>
      <w:bookmarkEnd w:id="1853"/>
      <w:bookmarkEnd w:id="1854"/>
      <w:bookmarkEnd w:id="1855"/>
      <w:bookmarkEnd w:id="1856"/>
      <w:bookmarkEnd w:id="1857"/>
      <w:bookmarkEnd w:id="1858"/>
      <w:bookmarkEnd w:id="1859"/>
      <w:bookmarkEnd w:id="1860"/>
      <w:r w:rsidR="00BB35CA">
        <w:t>Co-location with base stations and repeater Nodes</w:t>
      </w:r>
      <w:bookmarkEnd w:id="1861"/>
      <w:bookmarkEnd w:id="1862"/>
      <w:bookmarkEnd w:id="1863"/>
    </w:p>
    <w:p w14:paraId="73A3173E" w14:textId="491CEFC5" w:rsidR="00BB35CA" w:rsidRDefault="00BB35CA" w:rsidP="00BB35CA">
      <w:pPr>
        <w:rPr>
          <w:rFonts w:cs="v5.0.0"/>
        </w:rPr>
      </w:pPr>
      <w:bookmarkStart w:id="1864"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lastRenderedPageBreak/>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1864"/>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1836"/>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lastRenderedPageBreak/>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1865" w:name="_Toc155428073"/>
      <w:bookmarkStart w:id="1866" w:name="_Toc155781091"/>
      <w:bookmarkStart w:id="1867" w:name="_Toc161665390"/>
      <w:bookmarkStart w:id="1868" w:name="_Toc106094121"/>
      <w:bookmarkStart w:id="1869" w:name="_Toc114252897"/>
      <w:bookmarkStart w:id="1870" w:name="_Toc123046025"/>
      <w:bookmarkStart w:id="1871" w:name="_Toc124157566"/>
      <w:bookmarkStart w:id="1872" w:name="_Toc124258959"/>
      <w:bookmarkStart w:id="1873" w:name="_Toc124259103"/>
      <w:bookmarkStart w:id="1874" w:name="_Toc130585860"/>
      <w:bookmarkStart w:id="1875" w:name="_Toc130586871"/>
      <w:bookmarkStart w:id="1876" w:name="_Toc137462037"/>
      <w:bookmarkStart w:id="1877" w:name="_Toc138883846"/>
      <w:bookmarkStart w:id="1878" w:name="_Toc138883990"/>
      <w:bookmarkStart w:id="1879" w:name="_Toc145426887"/>
      <w:r>
        <w:t>6.5.4.3</w:t>
      </w:r>
      <w:r>
        <w:tab/>
        <w:t xml:space="preserve">Minimum requirement for </w:t>
      </w:r>
      <w:r>
        <w:rPr>
          <w:i/>
          <w:iCs/>
        </w:rPr>
        <w:t>RF repeater</w:t>
      </w:r>
      <w:bookmarkEnd w:id="1865"/>
      <w:bookmarkEnd w:id="1866"/>
      <w:bookmarkEnd w:id="1867"/>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1880" w:name="_Toc155428074"/>
      <w:bookmarkStart w:id="1881" w:name="_Toc155781092"/>
      <w:bookmarkStart w:id="1882" w:name="_Toc161665391"/>
      <w:r>
        <w:t>6.5.4.4</w:t>
      </w:r>
      <w:r>
        <w:tab/>
        <w:t xml:space="preserve">Minimum requirement for </w:t>
      </w:r>
      <w:r>
        <w:rPr>
          <w:i/>
          <w:iCs/>
        </w:rPr>
        <w:t>NCR</w:t>
      </w:r>
      <w:bookmarkEnd w:id="1880"/>
      <w:bookmarkEnd w:id="1881"/>
      <w:bookmarkEnd w:id="1882"/>
    </w:p>
    <w:p w14:paraId="3FFD98BA" w14:textId="77777777" w:rsidR="00BB35CA" w:rsidRDefault="00BB35CA" w:rsidP="00BB35CA">
      <w:pPr>
        <w:pStyle w:val="Heading5"/>
      </w:pPr>
      <w:bookmarkStart w:id="1883" w:name="_Toc155428075"/>
      <w:bookmarkStart w:id="1884" w:name="_Toc155781093"/>
      <w:bookmarkStart w:id="1885" w:name="_Toc161665392"/>
      <w:r>
        <w:t>6.5.4.4.1</w:t>
      </w:r>
      <w:r>
        <w:tab/>
        <w:t>Minimum requirement for NCR-Fwd</w:t>
      </w:r>
      <w:bookmarkEnd w:id="1883"/>
      <w:bookmarkEnd w:id="1884"/>
      <w:bookmarkEnd w:id="1885"/>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lastRenderedPageBreak/>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1886" w:name="_Toc155428076"/>
      <w:bookmarkStart w:id="1887" w:name="_Toc155781094"/>
      <w:bookmarkStart w:id="1888" w:name="_Toc161665393"/>
      <w:bookmarkStart w:id="1889" w:name="_Toc16201"/>
      <w:bookmarkStart w:id="1890" w:name="_Toc30067"/>
      <w:r>
        <w:t>6.5.4.4.</w:t>
      </w:r>
      <w:r>
        <w:rPr>
          <w:rFonts w:eastAsia="SimSun" w:hint="eastAsia"/>
          <w:lang w:val="en-US" w:eastAsia="zh-CN"/>
        </w:rPr>
        <w:t>2</w:t>
      </w:r>
      <w:r>
        <w:rPr>
          <w:lang w:val="en-US" w:eastAsia="zh-CN"/>
        </w:rPr>
        <w:tab/>
      </w:r>
      <w:r>
        <w:t>Minimum requirement for NCR</w:t>
      </w:r>
      <w:r>
        <w:rPr>
          <w:lang w:val="en-US" w:eastAsia="zh-CN"/>
        </w:rPr>
        <w:t>-MT</w:t>
      </w:r>
      <w:bookmarkEnd w:id="1886"/>
      <w:bookmarkEnd w:id="1887"/>
      <w:bookmarkEnd w:id="1888"/>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1889"/>
    <w:bookmarkEnd w:id="1890"/>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1891" w:name="_Toc155428077"/>
      <w:bookmarkStart w:id="1892" w:name="_Toc155781095"/>
      <w:bookmarkStart w:id="1893" w:name="_Toc161665394"/>
      <w:r w:rsidRPr="00B52828">
        <w:rPr>
          <w:rFonts w:hint="eastAsia"/>
          <w:lang w:eastAsia="ja-JP"/>
        </w:rPr>
        <w:t>6</w:t>
      </w:r>
      <w:r w:rsidRPr="00B52828">
        <w:rPr>
          <w:lang w:eastAsia="ja-JP"/>
        </w:rPr>
        <w:t>.5.5</w:t>
      </w:r>
      <w:r w:rsidRPr="00B52828">
        <w:rPr>
          <w:lang w:eastAsia="ja-JP"/>
        </w:rPr>
        <w:tab/>
        <w:t>Receiver spurious emissions</w:t>
      </w:r>
      <w:bookmarkEnd w:id="1868"/>
      <w:bookmarkEnd w:id="1869"/>
      <w:bookmarkEnd w:id="1870"/>
      <w:bookmarkEnd w:id="1871"/>
      <w:bookmarkEnd w:id="1872"/>
      <w:bookmarkEnd w:id="1873"/>
      <w:bookmarkEnd w:id="1874"/>
      <w:bookmarkEnd w:id="1875"/>
      <w:bookmarkEnd w:id="1876"/>
      <w:bookmarkEnd w:id="1877"/>
      <w:bookmarkEnd w:id="1878"/>
      <w:bookmarkEnd w:id="1879"/>
      <w:bookmarkEnd w:id="1891"/>
      <w:bookmarkEnd w:id="1892"/>
      <w:bookmarkEnd w:id="1893"/>
    </w:p>
    <w:p w14:paraId="54496498" w14:textId="77777777" w:rsidR="004C3B69" w:rsidRPr="00B52828" w:rsidRDefault="004C3B69" w:rsidP="004C3B69">
      <w:pPr>
        <w:pStyle w:val="Heading4"/>
      </w:pPr>
      <w:bookmarkStart w:id="1894" w:name="_Toc106094122"/>
      <w:bookmarkStart w:id="1895" w:name="_Toc114252898"/>
      <w:bookmarkStart w:id="1896" w:name="_Toc123046026"/>
      <w:bookmarkStart w:id="1897" w:name="_Toc124157567"/>
      <w:bookmarkStart w:id="1898" w:name="_Toc124258960"/>
      <w:bookmarkStart w:id="1899" w:name="_Toc124259104"/>
      <w:bookmarkStart w:id="1900" w:name="_Toc130585861"/>
      <w:bookmarkStart w:id="1901" w:name="_Toc130586872"/>
      <w:bookmarkStart w:id="1902" w:name="_Toc137462038"/>
      <w:bookmarkStart w:id="1903" w:name="_Toc138883847"/>
      <w:bookmarkStart w:id="1904" w:name="_Toc138883991"/>
      <w:bookmarkStart w:id="1905" w:name="_Toc145426888"/>
      <w:bookmarkStart w:id="1906" w:name="_Toc155428078"/>
      <w:bookmarkStart w:id="1907" w:name="_Toc155781096"/>
      <w:bookmarkStart w:id="1908" w:name="_Toc161665395"/>
      <w:r w:rsidRPr="00B52828">
        <w:t>6.5.5.1</w:t>
      </w:r>
      <w:r w:rsidRPr="00B52828">
        <w:tab/>
        <w:t>General</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lastRenderedPageBreak/>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1909" w:name="_Toc13080261"/>
      <w:bookmarkStart w:id="1910" w:name="_Toc29811760"/>
      <w:bookmarkStart w:id="1911" w:name="_Toc36817312"/>
      <w:bookmarkStart w:id="1912" w:name="_Toc37260229"/>
      <w:bookmarkStart w:id="1913" w:name="_Toc37267617"/>
      <w:bookmarkStart w:id="1914" w:name="_Toc44712219"/>
      <w:bookmarkStart w:id="1915" w:name="_Toc45893532"/>
      <w:bookmarkStart w:id="1916" w:name="_Toc53178254"/>
      <w:bookmarkStart w:id="1917" w:name="_Toc53178705"/>
      <w:bookmarkStart w:id="1918" w:name="_Toc61178931"/>
      <w:bookmarkStart w:id="1919" w:name="_Toc61179401"/>
      <w:bookmarkStart w:id="1920" w:name="_Toc67916697"/>
      <w:bookmarkStart w:id="1921" w:name="_Toc74663295"/>
      <w:bookmarkStart w:id="1922" w:name="_Toc82621835"/>
      <w:bookmarkStart w:id="1923" w:name="_Toc90422682"/>
      <w:bookmarkStart w:id="1924" w:name="_Toc106094123"/>
      <w:bookmarkStart w:id="1925" w:name="_Toc114252899"/>
      <w:bookmarkStart w:id="1926" w:name="_Toc123046027"/>
      <w:bookmarkStart w:id="1927" w:name="_Toc124157568"/>
      <w:bookmarkStart w:id="1928" w:name="_Toc124258961"/>
      <w:bookmarkStart w:id="1929" w:name="_Toc124259105"/>
      <w:bookmarkStart w:id="1930" w:name="_Toc130585862"/>
      <w:bookmarkStart w:id="1931" w:name="_Toc130586873"/>
      <w:bookmarkStart w:id="1932" w:name="_Toc137462039"/>
      <w:bookmarkStart w:id="1933" w:name="_Toc138883848"/>
      <w:bookmarkStart w:id="1934" w:name="_Toc138883992"/>
      <w:bookmarkStart w:id="1935" w:name="_Toc145426889"/>
      <w:bookmarkStart w:id="1936" w:name="_Toc155428079"/>
      <w:bookmarkStart w:id="1937" w:name="_Toc155781097"/>
      <w:bookmarkStart w:id="1938" w:name="_Toc161665396"/>
      <w:r w:rsidRPr="00B52828">
        <w:t>6.5.5.2</w:t>
      </w:r>
      <w:r w:rsidRPr="00B52828">
        <w:tab/>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r w:rsidR="00347BC2">
        <w:t>Basic limits</w:t>
      </w:r>
      <w:bookmarkEnd w:id="1936"/>
      <w:bookmarkEnd w:id="1937"/>
      <w:bookmarkEnd w:id="1938"/>
    </w:p>
    <w:p w14:paraId="0A5F4639" w14:textId="61CDAE76" w:rsidR="004C3B69" w:rsidRPr="00B52828" w:rsidRDefault="00347BC2" w:rsidP="004C3B69">
      <w:pPr>
        <w:rPr>
          <w:rFonts w:eastAsia="MS Mincho"/>
        </w:rPr>
      </w:pPr>
      <w:r>
        <w:rPr>
          <w:rFonts w:eastAsia="MS Mincho"/>
        </w:rPr>
        <w:t>The receiver spurious emissions requirements</w:t>
      </w:r>
      <w:r>
        <w:rPr>
          <w:rFonts w:eastAsia="MS Mincho"/>
          <w:i/>
        </w:rPr>
        <w:t>,</w:t>
      </w:r>
      <w:r>
        <w:rPr>
          <w:rFonts w:eastAsia="MS Mincho"/>
          <w:i/>
          <w:iCs/>
        </w:rPr>
        <w:t xml:space="preserve">basic limits </w:t>
      </w:r>
      <w:r>
        <w:rPr>
          <w:rFonts w:eastAsia="MS Mincho"/>
        </w:rPr>
        <w:t>are provided</w:t>
      </w:r>
      <w:r>
        <w:rPr>
          <w:rFonts w:eastAsia="SimSun" w:hint="eastAsia"/>
          <w:lang w:val="en-US" w:eastAsia="zh-CN"/>
        </w:rPr>
        <w:t xml:space="preserve"> </w:t>
      </w:r>
      <w:r>
        <w:rPr>
          <w:rFonts w:eastAsia="MS Mincho"/>
        </w:rPr>
        <w:t xml:space="preserve">in table </w:t>
      </w:r>
      <w:r>
        <w:rPr>
          <w:rFonts w:eastAsia="MS Mincho" w:hint="eastAsia"/>
          <w:lang w:eastAsia="ja-JP"/>
        </w:rPr>
        <w:t>6</w:t>
      </w:r>
      <w:r>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1939" w:name="_Toc97737208"/>
      <w:bookmarkStart w:id="1940"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1941" w:name="_Toc155428080"/>
      <w:bookmarkStart w:id="1942" w:name="_Toc155781098"/>
      <w:bookmarkStart w:id="1943" w:name="_Toc161665397"/>
      <w:r>
        <w:t>6.5.5.3</w:t>
      </w:r>
      <w:r>
        <w:tab/>
        <w:t xml:space="preserve">Minimum requirement for </w:t>
      </w:r>
      <w:r>
        <w:rPr>
          <w:i/>
          <w:iCs/>
        </w:rPr>
        <w:t>RF repeater</w:t>
      </w:r>
      <w:bookmarkEnd w:id="1941"/>
      <w:bookmarkEnd w:id="1942"/>
      <w:bookmarkEnd w:id="1943"/>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1944" w:name="_Toc155428081"/>
      <w:bookmarkStart w:id="1945" w:name="_Toc155781099"/>
      <w:bookmarkStart w:id="1946" w:name="_Toc161665398"/>
      <w:r>
        <w:t>6.5.5.4</w:t>
      </w:r>
      <w:r>
        <w:tab/>
        <w:t xml:space="preserve">Minimum requirement for </w:t>
      </w:r>
      <w:r>
        <w:rPr>
          <w:i/>
          <w:iCs/>
        </w:rPr>
        <w:t>NCR</w:t>
      </w:r>
      <w:bookmarkEnd w:id="1944"/>
      <w:bookmarkEnd w:id="1945"/>
      <w:bookmarkEnd w:id="1946"/>
    </w:p>
    <w:p w14:paraId="0575FA12" w14:textId="77777777" w:rsidR="00347BC2" w:rsidRDefault="00347BC2" w:rsidP="00347BC2">
      <w:pPr>
        <w:pStyle w:val="Heading5"/>
      </w:pPr>
      <w:bookmarkStart w:id="1947" w:name="_Toc155428082"/>
      <w:bookmarkStart w:id="1948" w:name="_Toc155781100"/>
      <w:bookmarkStart w:id="1949" w:name="_Toc161665399"/>
      <w:r>
        <w:t>6.5.5.4.1</w:t>
      </w:r>
      <w:r>
        <w:tab/>
        <w:t>Minimum requirement for NCR-Fwd</w:t>
      </w:r>
      <w:bookmarkEnd w:id="1947"/>
      <w:bookmarkEnd w:id="1948"/>
      <w:bookmarkEnd w:id="1949"/>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lastRenderedPageBreak/>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1950" w:name="_Toc114252900"/>
      <w:bookmarkStart w:id="1951" w:name="_Toc123046028"/>
      <w:bookmarkStart w:id="1952" w:name="_Toc124157569"/>
      <w:bookmarkStart w:id="1953" w:name="_Toc124258962"/>
      <w:bookmarkStart w:id="1954" w:name="_Toc124259106"/>
      <w:bookmarkStart w:id="1955" w:name="_Toc130585863"/>
      <w:bookmarkStart w:id="1956" w:name="_Toc130586874"/>
      <w:bookmarkStart w:id="1957" w:name="_Toc137462040"/>
      <w:bookmarkStart w:id="1958" w:name="_Toc138883849"/>
      <w:bookmarkStart w:id="1959" w:name="_Toc138883993"/>
      <w:bookmarkStart w:id="1960" w:name="_Toc145426890"/>
      <w:bookmarkStart w:id="1961" w:name="_Toc155428083"/>
      <w:bookmarkStart w:id="1962" w:name="_Toc155781101"/>
      <w:bookmarkStart w:id="1963" w:name="_Toc161665400"/>
      <w:bookmarkEnd w:id="1939"/>
      <w:bookmarkEnd w:id="1940"/>
      <w:r w:rsidRPr="007E346D">
        <w:t>6.</w:t>
      </w:r>
      <w:r>
        <w:rPr>
          <w:rFonts w:hint="eastAsia"/>
          <w:lang w:eastAsia="zh-CN"/>
        </w:rPr>
        <w:t>6</w:t>
      </w:r>
      <w:r w:rsidRPr="007E346D">
        <w:tab/>
      </w:r>
      <w:r>
        <w:t xml:space="preserve">Repeater </w:t>
      </w:r>
      <w:r>
        <w:rPr>
          <w:rFonts w:hint="eastAsia"/>
          <w:lang w:eastAsia="zh-CN"/>
        </w:rPr>
        <w:t>Error Vector Magnitude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6C551275" w14:textId="1CC63230" w:rsidR="00951572" w:rsidRPr="001F7A97" w:rsidRDefault="005D2871" w:rsidP="00951572">
      <w:pPr>
        <w:pStyle w:val="Heading3"/>
      </w:pPr>
      <w:bookmarkStart w:id="1964" w:name="_Toc503964276"/>
      <w:bookmarkStart w:id="1965" w:name="_Toc97737209"/>
      <w:bookmarkStart w:id="1966" w:name="_Toc106094125"/>
      <w:bookmarkStart w:id="1967" w:name="_Toc114252901"/>
      <w:bookmarkStart w:id="1968" w:name="_Toc123046029"/>
      <w:bookmarkStart w:id="1969" w:name="_Toc124157570"/>
      <w:bookmarkStart w:id="1970" w:name="_Toc124258963"/>
      <w:bookmarkStart w:id="1971" w:name="_Toc124259107"/>
      <w:bookmarkStart w:id="1972" w:name="_Toc130585864"/>
      <w:bookmarkStart w:id="1973" w:name="_Toc130586875"/>
      <w:bookmarkStart w:id="1974" w:name="_Toc137462041"/>
      <w:bookmarkStart w:id="1975" w:name="_Toc138883850"/>
      <w:bookmarkStart w:id="1976" w:name="_Toc138883994"/>
      <w:bookmarkStart w:id="1977" w:name="_Toc145426891"/>
      <w:bookmarkStart w:id="1978" w:name="_Toc155428084"/>
      <w:bookmarkStart w:id="1979" w:name="_Toc155781102"/>
      <w:bookmarkStart w:id="1980" w:name="_Toc161665401"/>
      <w:r w:rsidRPr="001F7A97">
        <w:t>6.6.1</w:t>
      </w:r>
      <w:r w:rsidRPr="001F7A97">
        <w:tab/>
      </w:r>
      <w:bookmarkEnd w:id="1964"/>
      <w:r w:rsidRPr="001F7A97">
        <w:t xml:space="preserve">Downlink </w:t>
      </w:r>
      <w:r>
        <w:t>repeater e</w:t>
      </w:r>
      <w:r w:rsidRPr="001F7A97">
        <w:t>rror vector magnitude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C551276" w14:textId="12F4C7D1" w:rsidR="00951572" w:rsidRPr="001F7A97" w:rsidRDefault="00951572" w:rsidP="00951572">
      <w:pPr>
        <w:pStyle w:val="Heading4"/>
      </w:pPr>
      <w:bookmarkStart w:id="1981" w:name="_Toc97737210"/>
      <w:bookmarkStart w:id="1982" w:name="_Toc106094126"/>
      <w:bookmarkStart w:id="1983" w:name="_Toc114252902"/>
      <w:bookmarkStart w:id="1984" w:name="_Toc123046030"/>
      <w:bookmarkStart w:id="1985" w:name="_Toc124157571"/>
      <w:bookmarkStart w:id="1986" w:name="_Toc124258964"/>
      <w:bookmarkStart w:id="1987" w:name="_Toc124259108"/>
      <w:bookmarkStart w:id="1988" w:name="_Toc130585865"/>
      <w:bookmarkStart w:id="1989" w:name="_Toc130586876"/>
      <w:bookmarkStart w:id="1990" w:name="_Toc137462042"/>
      <w:bookmarkStart w:id="1991" w:name="_Toc138883851"/>
      <w:bookmarkStart w:id="1992" w:name="_Toc138883995"/>
      <w:bookmarkStart w:id="1993" w:name="_Toc145426892"/>
      <w:bookmarkStart w:id="1994" w:name="_Toc155428085"/>
      <w:bookmarkStart w:id="1995" w:name="_Toc155781103"/>
      <w:bookmarkStart w:id="1996" w:name="_Toc161665402"/>
      <w:r w:rsidRPr="001F7A97">
        <w:t>6.6.1.1</w:t>
      </w:r>
      <w:r w:rsidRPr="001F7A97">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1997" w:name="_Hlk95332295"/>
      <w:r w:rsidRPr="00C25E55">
        <w:t xml:space="preserve">This difference is called the error vector. </w:t>
      </w:r>
      <w:bookmarkEnd w:id="1997"/>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1998" w:name="_Toc503964271"/>
      <w:bookmarkStart w:id="1999" w:name="_Toc97737211"/>
      <w:bookmarkStart w:id="2000" w:name="_Toc106094127"/>
      <w:bookmarkStart w:id="2001" w:name="_Toc114252903"/>
      <w:bookmarkStart w:id="2002" w:name="_Toc123046031"/>
      <w:bookmarkStart w:id="2003" w:name="_Toc124157572"/>
      <w:bookmarkStart w:id="2004" w:name="_Toc124258965"/>
      <w:bookmarkStart w:id="2005" w:name="_Toc124259109"/>
      <w:bookmarkStart w:id="2006" w:name="_Toc130585866"/>
      <w:bookmarkStart w:id="2007" w:name="_Toc130586877"/>
      <w:bookmarkStart w:id="2008" w:name="_Toc137462043"/>
      <w:bookmarkStart w:id="2009" w:name="_Toc138883852"/>
      <w:bookmarkStart w:id="2010" w:name="_Toc138883996"/>
      <w:bookmarkStart w:id="2011" w:name="_Toc145426893"/>
      <w:bookmarkStart w:id="2012" w:name="_Toc155428086"/>
      <w:bookmarkStart w:id="2013" w:name="_Toc155781104"/>
      <w:bookmarkStart w:id="2014" w:name="_Toc161665403"/>
      <w:r w:rsidRPr="001F7A97">
        <w:lastRenderedPageBreak/>
        <w:t>6.6.1.2</w:t>
      </w:r>
      <w:r w:rsidRPr="001F7A97">
        <w:tab/>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r w:rsidR="00347BC2">
        <w:t xml:space="preserve">Minimum requirement for </w:t>
      </w:r>
      <w:r w:rsidR="00347BC2">
        <w:rPr>
          <w:i/>
          <w:iCs/>
        </w:rPr>
        <w:t>RF repeater</w:t>
      </w:r>
      <w:bookmarkEnd w:id="2012"/>
      <w:bookmarkEnd w:id="2013"/>
      <w:bookmarkEnd w:id="2014"/>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015" w:name="_Toc155428087"/>
      <w:bookmarkStart w:id="2016" w:name="_Toc155781105"/>
      <w:bookmarkStart w:id="2017" w:name="_Toc161665404"/>
      <w:r>
        <w:t>6.6.1.2A</w:t>
      </w:r>
      <w:r>
        <w:tab/>
        <w:t xml:space="preserve">Minimum requirement for </w:t>
      </w:r>
      <w:r>
        <w:rPr>
          <w:i/>
          <w:iCs/>
        </w:rPr>
        <w:t>NCR</w:t>
      </w:r>
      <w:bookmarkEnd w:id="2015"/>
      <w:bookmarkEnd w:id="2016"/>
      <w:bookmarkEnd w:id="2017"/>
    </w:p>
    <w:p w14:paraId="20684456" w14:textId="77777777" w:rsidR="00347BC2" w:rsidRDefault="00347BC2" w:rsidP="00347BC2">
      <w:pPr>
        <w:pStyle w:val="Heading5"/>
      </w:pPr>
      <w:bookmarkStart w:id="2018" w:name="_Toc155428088"/>
      <w:bookmarkStart w:id="2019" w:name="_Toc155781106"/>
      <w:bookmarkStart w:id="2020" w:name="_Toc161665405"/>
      <w:r>
        <w:t>6.6.1.2A.1</w:t>
      </w:r>
      <w:r>
        <w:tab/>
        <w:t>Minimum requirement for NCR-Fwd</w:t>
      </w:r>
      <w:bookmarkEnd w:id="2018"/>
      <w:bookmarkEnd w:id="2019"/>
      <w:bookmarkEnd w:id="202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021" w:name="_Toc97737212"/>
      <w:bookmarkStart w:id="2022" w:name="_Toc106094128"/>
      <w:bookmarkStart w:id="2023" w:name="_Toc114252904"/>
      <w:bookmarkStart w:id="2024" w:name="_Toc123046032"/>
      <w:bookmarkStart w:id="2025" w:name="_Toc124157573"/>
      <w:bookmarkStart w:id="2026" w:name="_Toc124258966"/>
      <w:bookmarkStart w:id="2027" w:name="_Toc124259110"/>
      <w:bookmarkStart w:id="2028" w:name="_Toc130585867"/>
      <w:bookmarkStart w:id="2029" w:name="_Toc130586878"/>
      <w:bookmarkStart w:id="2030" w:name="_Toc137462044"/>
      <w:bookmarkStart w:id="2031" w:name="_Toc138883853"/>
      <w:bookmarkStart w:id="2032" w:name="_Toc138883997"/>
      <w:bookmarkStart w:id="2033" w:name="_Toc145426894"/>
      <w:bookmarkStart w:id="2034" w:name="_Toc155428089"/>
      <w:bookmarkStart w:id="2035" w:name="_Toc155781107"/>
      <w:bookmarkStart w:id="2036" w:name="_Toc161665406"/>
      <w:r w:rsidRPr="001F7A97">
        <w:t>6.6.1.</w:t>
      </w:r>
      <w:r>
        <w:t>3</w:t>
      </w:r>
      <w:r w:rsidRPr="001F7A97">
        <w:tab/>
      </w:r>
      <w:r>
        <w:t xml:space="preserve">Repeater </w:t>
      </w:r>
      <w:r w:rsidRPr="001F7A97">
        <w:t>EVM frame structure for measurement</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037" w:name="_Toc97737213"/>
      <w:bookmarkStart w:id="2038" w:name="_Toc106094129"/>
      <w:bookmarkStart w:id="2039" w:name="_Toc114252905"/>
      <w:bookmarkStart w:id="2040" w:name="_Toc123046033"/>
      <w:bookmarkStart w:id="2041" w:name="_Toc124157574"/>
      <w:bookmarkStart w:id="2042" w:name="_Toc124258967"/>
      <w:bookmarkStart w:id="2043" w:name="_Toc124259111"/>
      <w:bookmarkStart w:id="2044" w:name="_Toc130585868"/>
      <w:bookmarkStart w:id="2045" w:name="_Toc130586879"/>
      <w:bookmarkStart w:id="2046" w:name="_Toc137462045"/>
      <w:bookmarkStart w:id="2047" w:name="_Toc138883854"/>
      <w:bookmarkStart w:id="2048" w:name="_Toc138883998"/>
      <w:bookmarkStart w:id="2049" w:name="_Toc145426895"/>
      <w:bookmarkStart w:id="2050" w:name="_Toc155428090"/>
      <w:bookmarkStart w:id="2051" w:name="_Toc155781108"/>
      <w:bookmarkStart w:id="2052" w:name="_Toc161665407"/>
      <w:r w:rsidRPr="00C25E55">
        <w:t>6.6.2</w:t>
      </w:r>
      <w:r w:rsidRPr="00C25E55">
        <w:tab/>
        <w:t xml:space="preserve">Uplink </w:t>
      </w:r>
      <w:r>
        <w:t>repeater e</w:t>
      </w:r>
      <w:r w:rsidRPr="00C25E55">
        <w:t>rror vector magnitude</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C5512A2" w14:textId="77777777" w:rsidR="00951572" w:rsidRPr="001F7A97" w:rsidRDefault="00951572" w:rsidP="00951572">
      <w:pPr>
        <w:pStyle w:val="Heading4"/>
      </w:pPr>
      <w:bookmarkStart w:id="2053" w:name="_Toc97737214"/>
      <w:bookmarkStart w:id="2054" w:name="_Toc106094130"/>
      <w:bookmarkStart w:id="2055" w:name="_Toc114252906"/>
      <w:bookmarkStart w:id="2056" w:name="_Toc123046034"/>
      <w:bookmarkStart w:id="2057" w:name="_Toc124157575"/>
      <w:bookmarkStart w:id="2058" w:name="_Toc124258968"/>
      <w:bookmarkStart w:id="2059" w:name="_Toc124259112"/>
      <w:bookmarkStart w:id="2060" w:name="_Toc130585869"/>
      <w:bookmarkStart w:id="2061" w:name="_Toc130586880"/>
      <w:bookmarkStart w:id="2062" w:name="_Toc137462046"/>
      <w:bookmarkStart w:id="2063" w:name="_Toc138883855"/>
      <w:bookmarkStart w:id="2064" w:name="_Toc138883999"/>
      <w:bookmarkStart w:id="2065" w:name="_Toc145426896"/>
      <w:bookmarkStart w:id="2066" w:name="_Toc155428091"/>
      <w:bookmarkStart w:id="2067" w:name="_Toc155781109"/>
      <w:bookmarkStart w:id="2068" w:name="_Toc161665408"/>
      <w:r w:rsidRPr="00C25E55">
        <w:t>6.6.2.1</w:t>
      </w:r>
      <w:r w:rsidRPr="00C25E55">
        <w:tab/>
      </w:r>
      <w:r>
        <w:t>General</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069" w:name="_Toc97737215"/>
      <w:bookmarkStart w:id="2070" w:name="_Toc106094131"/>
      <w:bookmarkStart w:id="2071" w:name="_Toc114252907"/>
      <w:bookmarkStart w:id="2072" w:name="_Toc123046035"/>
      <w:bookmarkStart w:id="2073" w:name="_Toc124157576"/>
      <w:bookmarkStart w:id="2074" w:name="_Toc124258969"/>
      <w:bookmarkStart w:id="2075" w:name="_Toc124259113"/>
      <w:bookmarkStart w:id="2076" w:name="_Toc130585870"/>
      <w:bookmarkStart w:id="2077" w:name="_Toc130586881"/>
      <w:bookmarkStart w:id="2078" w:name="_Toc137462047"/>
      <w:bookmarkStart w:id="2079" w:name="_Toc138883856"/>
      <w:bookmarkStart w:id="2080" w:name="_Toc138884000"/>
      <w:bookmarkStart w:id="2081" w:name="_Toc145426897"/>
      <w:bookmarkStart w:id="2082" w:name="_Toc155428092"/>
      <w:bookmarkStart w:id="2083" w:name="_Toc155781110"/>
      <w:bookmarkStart w:id="2084" w:name="_Toc161665409"/>
      <w:r w:rsidRPr="001F7A97">
        <w:t>6.6.2.2</w:t>
      </w:r>
      <w:r w:rsidRPr="001F7A97">
        <w:tab/>
      </w:r>
      <w:bookmarkEnd w:id="2069"/>
      <w:bookmarkEnd w:id="2070"/>
      <w:bookmarkEnd w:id="2071"/>
      <w:bookmarkEnd w:id="2072"/>
      <w:bookmarkEnd w:id="2073"/>
      <w:bookmarkEnd w:id="2074"/>
      <w:bookmarkEnd w:id="2075"/>
      <w:bookmarkEnd w:id="2076"/>
      <w:bookmarkEnd w:id="2077"/>
      <w:bookmarkEnd w:id="2078"/>
      <w:bookmarkEnd w:id="2079"/>
      <w:bookmarkEnd w:id="2080"/>
      <w:bookmarkEnd w:id="2081"/>
      <w:r w:rsidR="005313EF">
        <w:t xml:space="preserve">Minimum requirement for </w:t>
      </w:r>
      <w:r w:rsidR="005313EF">
        <w:rPr>
          <w:i/>
          <w:iCs/>
        </w:rPr>
        <w:t>RF repeater</w:t>
      </w:r>
      <w:bookmarkEnd w:id="2082"/>
      <w:bookmarkEnd w:id="2083"/>
      <w:bookmarkEnd w:id="2084"/>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085" w:name="_Toc155428093"/>
      <w:bookmarkStart w:id="2086" w:name="_Toc155781111"/>
      <w:bookmarkStart w:id="2087" w:name="_Toc161665410"/>
      <w:r>
        <w:t>6.6.2.3</w:t>
      </w:r>
      <w:r>
        <w:tab/>
        <w:t xml:space="preserve">Minimum requirement for </w:t>
      </w:r>
      <w:r>
        <w:rPr>
          <w:i/>
          <w:iCs/>
        </w:rPr>
        <w:t>NCR</w:t>
      </w:r>
      <w:bookmarkEnd w:id="2085"/>
      <w:bookmarkEnd w:id="2086"/>
      <w:bookmarkEnd w:id="2087"/>
    </w:p>
    <w:p w14:paraId="4DBFA17F" w14:textId="77777777" w:rsidR="005313EF" w:rsidRDefault="005313EF" w:rsidP="005313EF">
      <w:pPr>
        <w:pStyle w:val="Heading5"/>
        <w:ind w:left="1418" w:hanging="1418"/>
      </w:pPr>
      <w:bookmarkStart w:id="2088" w:name="_Toc155428094"/>
      <w:bookmarkStart w:id="2089" w:name="_Toc155781112"/>
      <w:bookmarkStart w:id="2090" w:name="_Toc161665411"/>
      <w:r>
        <w:t>6.6.2.3.1</w:t>
      </w:r>
      <w:r>
        <w:tab/>
        <w:t>Minimum requirement for NCR-Fwd</w:t>
      </w:r>
      <w:bookmarkEnd w:id="2088"/>
      <w:bookmarkEnd w:id="2089"/>
      <w:bookmarkEnd w:id="2090"/>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091" w:name="_Toc97737216"/>
      <w:bookmarkStart w:id="2092" w:name="_Toc106094132"/>
      <w:bookmarkStart w:id="2093" w:name="_Toc114252908"/>
      <w:bookmarkStart w:id="2094" w:name="_Toc123046036"/>
      <w:bookmarkStart w:id="2095" w:name="_Toc124157577"/>
      <w:bookmarkStart w:id="2096" w:name="_Toc124258970"/>
      <w:bookmarkStart w:id="2097" w:name="_Toc124259114"/>
      <w:bookmarkStart w:id="2098" w:name="_Toc130585871"/>
      <w:bookmarkStart w:id="2099" w:name="_Toc130586882"/>
      <w:bookmarkStart w:id="2100" w:name="_Toc137462048"/>
      <w:bookmarkStart w:id="2101" w:name="_Toc138883857"/>
      <w:bookmarkStart w:id="2102" w:name="_Toc138884001"/>
      <w:bookmarkStart w:id="2103" w:name="_Toc145426898"/>
      <w:bookmarkStart w:id="2104" w:name="_Toc155428095"/>
      <w:bookmarkStart w:id="2105" w:name="_Toc155781113"/>
      <w:bookmarkStart w:id="2106" w:name="_Toc161665412"/>
      <w:r w:rsidRPr="007E346D">
        <w:t>6.</w:t>
      </w:r>
      <w:r>
        <w:rPr>
          <w:rFonts w:hint="eastAsia"/>
          <w:lang w:eastAsia="zh-CN"/>
        </w:rPr>
        <w:t>7</w:t>
      </w:r>
      <w:r w:rsidRPr="007E346D">
        <w:tab/>
      </w:r>
      <w:r>
        <w:rPr>
          <w:rFonts w:hint="eastAsia"/>
          <w:lang w:eastAsia="zh-CN"/>
        </w:rPr>
        <w:t>Input intermodulation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C5512CD" w14:textId="77777777" w:rsidR="00951572" w:rsidRPr="008940CD" w:rsidRDefault="00951572" w:rsidP="00951572">
      <w:pPr>
        <w:pStyle w:val="Heading3"/>
      </w:pPr>
      <w:bookmarkStart w:id="2107" w:name="_Toc97737217"/>
      <w:bookmarkStart w:id="2108" w:name="_Toc106094133"/>
      <w:bookmarkStart w:id="2109" w:name="_Toc114252909"/>
      <w:bookmarkStart w:id="2110" w:name="_Toc123046037"/>
      <w:bookmarkStart w:id="2111" w:name="_Toc124157578"/>
      <w:bookmarkStart w:id="2112" w:name="_Toc124258971"/>
      <w:bookmarkStart w:id="2113" w:name="_Toc124259115"/>
      <w:bookmarkStart w:id="2114" w:name="_Toc130585872"/>
      <w:bookmarkStart w:id="2115" w:name="_Toc130586883"/>
      <w:bookmarkStart w:id="2116" w:name="_Toc137462049"/>
      <w:bookmarkStart w:id="2117" w:name="_Toc138883858"/>
      <w:bookmarkStart w:id="2118" w:name="_Toc138884002"/>
      <w:bookmarkStart w:id="2119" w:name="_Toc145426899"/>
      <w:bookmarkStart w:id="2120" w:name="_Toc155428096"/>
      <w:bookmarkStart w:id="2121" w:name="_Toc155781114"/>
      <w:bookmarkStart w:id="2122" w:name="_Toc161665413"/>
      <w:r w:rsidRPr="008940CD">
        <w:t>6.7.1</w:t>
      </w:r>
      <w:r w:rsidRPr="008940CD">
        <w:tab/>
        <w:t>General requirement</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C5512CE" w14:textId="77777777" w:rsidR="00951572" w:rsidRPr="001F7A97" w:rsidRDefault="00951572" w:rsidP="00951572">
      <w:pPr>
        <w:pStyle w:val="Heading4"/>
      </w:pPr>
      <w:bookmarkStart w:id="2123" w:name="_Toc97737218"/>
      <w:bookmarkStart w:id="2124" w:name="_Toc106094134"/>
      <w:bookmarkStart w:id="2125" w:name="_Toc114252910"/>
      <w:bookmarkStart w:id="2126" w:name="_Toc123046038"/>
      <w:bookmarkStart w:id="2127" w:name="_Toc124157579"/>
      <w:bookmarkStart w:id="2128" w:name="_Toc124258972"/>
      <w:bookmarkStart w:id="2129" w:name="_Toc124259116"/>
      <w:bookmarkStart w:id="2130" w:name="_Toc130585873"/>
      <w:bookmarkStart w:id="2131" w:name="_Toc130586884"/>
      <w:bookmarkStart w:id="2132" w:name="_Toc137462050"/>
      <w:bookmarkStart w:id="2133" w:name="_Toc138883859"/>
      <w:bookmarkStart w:id="2134" w:name="_Toc138884003"/>
      <w:bookmarkStart w:id="2135" w:name="_Toc145426900"/>
      <w:bookmarkStart w:id="2136" w:name="_Toc155428097"/>
      <w:bookmarkStart w:id="2137" w:name="_Toc155781115"/>
      <w:bookmarkStart w:id="2138" w:name="_Toc161665414"/>
      <w:r w:rsidRPr="001F7A97">
        <w:t>6.7.1.1</w:t>
      </w:r>
      <w:r w:rsidRPr="001F7A97">
        <w:tab/>
        <w:t>General</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139" w:name="_Toc97737219"/>
      <w:bookmarkStart w:id="2140" w:name="_Toc106094135"/>
      <w:bookmarkStart w:id="2141" w:name="_Toc114252911"/>
      <w:bookmarkStart w:id="2142" w:name="_Toc123046039"/>
      <w:bookmarkStart w:id="2143" w:name="_Toc124157580"/>
      <w:bookmarkStart w:id="2144" w:name="_Toc124258973"/>
      <w:bookmarkStart w:id="2145" w:name="_Toc124259117"/>
      <w:bookmarkStart w:id="2146" w:name="_Toc130585874"/>
      <w:bookmarkStart w:id="2147" w:name="_Toc130586885"/>
      <w:bookmarkStart w:id="2148" w:name="_Toc137462051"/>
      <w:bookmarkStart w:id="2149" w:name="_Toc138883860"/>
      <w:bookmarkStart w:id="2150" w:name="_Toc138884004"/>
      <w:bookmarkStart w:id="2151" w:name="_Toc145426901"/>
      <w:bookmarkStart w:id="2152" w:name="_Toc155428098"/>
      <w:bookmarkStart w:id="2153" w:name="_Toc155781116"/>
      <w:bookmarkStart w:id="2154" w:name="_Toc161665415"/>
      <w:r w:rsidRPr="001F7A97">
        <w:t>6.7.1.2</w:t>
      </w:r>
      <w:r w:rsidRPr="001F7A97">
        <w:tab/>
      </w:r>
      <w:bookmarkEnd w:id="2139"/>
      <w:bookmarkEnd w:id="2140"/>
      <w:bookmarkEnd w:id="2141"/>
      <w:bookmarkEnd w:id="2142"/>
      <w:bookmarkEnd w:id="2143"/>
      <w:bookmarkEnd w:id="2144"/>
      <w:bookmarkEnd w:id="2145"/>
      <w:bookmarkEnd w:id="2146"/>
      <w:bookmarkEnd w:id="2147"/>
      <w:bookmarkEnd w:id="2148"/>
      <w:bookmarkEnd w:id="2149"/>
      <w:bookmarkEnd w:id="2150"/>
      <w:bookmarkEnd w:id="2151"/>
      <w:r w:rsidR="00917F39">
        <w:t xml:space="preserve">Minimum requirement for </w:t>
      </w:r>
      <w:r w:rsidR="00917F39">
        <w:rPr>
          <w:i/>
          <w:iCs/>
        </w:rPr>
        <w:t>RF repeater</w:t>
      </w:r>
      <w:bookmarkEnd w:id="2152"/>
      <w:bookmarkEnd w:id="2153"/>
      <w:bookmarkEnd w:id="215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155" w:name="_Toc97737220"/>
      <w:bookmarkStart w:id="2156" w:name="_Toc106094136"/>
      <w:bookmarkStart w:id="2157" w:name="_Toc114252912"/>
      <w:bookmarkStart w:id="2158" w:name="_Toc123046040"/>
      <w:bookmarkStart w:id="2159" w:name="_Toc124157581"/>
      <w:bookmarkStart w:id="2160" w:name="_Toc124258974"/>
      <w:bookmarkStart w:id="2161" w:name="_Toc124259118"/>
      <w:bookmarkStart w:id="2162" w:name="_Toc130585875"/>
      <w:bookmarkStart w:id="2163" w:name="_Toc130586886"/>
      <w:bookmarkStart w:id="2164" w:name="_Toc137462052"/>
      <w:bookmarkStart w:id="2165" w:name="_Toc138883861"/>
      <w:bookmarkStart w:id="2166" w:name="_Toc138884005"/>
      <w:bookmarkStart w:id="2167" w:name="_Toc145426902"/>
    </w:p>
    <w:p w14:paraId="3C0273E1" w14:textId="77777777" w:rsidR="00917F39" w:rsidRDefault="00917F39" w:rsidP="00917F39">
      <w:pPr>
        <w:pStyle w:val="Heading4"/>
        <w:rPr>
          <w:i/>
          <w:iCs/>
        </w:rPr>
      </w:pPr>
      <w:bookmarkStart w:id="2168" w:name="_Toc155428099"/>
      <w:bookmarkStart w:id="2169" w:name="_Toc155781117"/>
      <w:bookmarkStart w:id="2170" w:name="_Toc161665416"/>
      <w:r>
        <w:t>6.7.1.3</w:t>
      </w:r>
      <w:r>
        <w:tab/>
        <w:t xml:space="preserve">Minimum requirement for </w:t>
      </w:r>
      <w:r>
        <w:rPr>
          <w:i/>
          <w:iCs/>
        </w:rPr>
        <w:t>NCR</w:t>
      </w:r>
      <w:bookmarkEnd w:id="2168"/>
      <w:bookmarkEnd w:id="2169"/>
      <w:bookmarkEnd w:id="2170"/>
    </w:p>
    <w:p w14:paraId="4524573B" w14:textId="47B4493F" w:rsidR="00917F39" w:rsidRDefault="00917F39" w:rsidP="00917F39">
      <w:pPr>
        <w:pStyle w:val="Heading5"/>
      </w:pPr>
      <w:bookmarkStart w:id="2171" w:name="_Toc155428100"/>
      <w:bookmarkStart w:id="2172" w:name="_Toc155781118"/>
      <w:bookmarkStart w:id="2173" w:name="_Toc161665417"/>
      <w:r>
        <w:t>6.7.1.3.1</w:t>
      </w:r>
      <w:r>
        <w:tab/>
        <w:t>Minimum requirement for NCR-Fwd</w:t>
      </w:r>
      <w:bookmarkEnd w:id="2171"/>
      <w:bookmarkEnd w:id="2172"/>
      <w:bookmarkEnd w:id="2173"/>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174" w:name="_Toc155428101"/>
      <w:bookmarkStart w:id="2175" w:name="_Toc155781119"/>
      <w:bookmarkStart w:id="2176" w:name="_Toc161665418"/>
      <w:r w:rsidRPr="008940CD">
        <w:lastRenderedPageBreak/>
        <w:t>6.7.</w:t>
      </w:r>
      <w:r>
        <w:t>2</w:t>
      </w:r>
      <w:r w:rsidRPr="008940CD">
        <w:tab/>
      </w:r>
      <w:r w:rsidRPr="00405DC9">
        <w:t>Co-location with BS</w:t>
      </w:r>
      <w:r>
        <w:t>/repeater</w:t>
      </w:r>
      <w:r w:rsidRPr="00405DC9">
        <w:t xml:space="preserve"> in other systems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74"/>
      <w:bookmarkEnd w:id="2175"/>
      <w:bookmarkEnd w:id="2176"/>
    </w:p>
    <w:p w14:paraId="6C5512E3" w14:textId="77777777" w:rsidR="00951572" w:rsidRPr="001F7A97" w:rsidRDefault="00951572" w:rsidP="00951572">
      <w:pPr>
        <w:pStyle w:val="Heading4"/>
      </w:pPr>
      <w:bookmarkStart w:id="2177" w:name="_Toc97737221"/>
      <w:bookmarkStart w:id="2178" w:name="_Toc106094137"/>
      <w:bookmarkStart w:id="2179" w:name="_Toc114252913"/>
      <w:bookmarkStart w:id="2180" w:name="_Toc123046041"/>
      <w:bookmarkStart w:id="2181" w:name="_Toc124157582"/>
      <w:bookmarkStart w:id="2182" w:name="_Toc124258975"/>
      <w:bookmarkStart w:id="2183" w:name="_Toc124259119"/>
      <w:bookmarkStart w:id="2184" w:name="_Toc130585876"/>
      <w:bookmarkStart w:id="2185" w:name="_Toc130586887"/>
      <w:bookmarkStart w:id="2186" w:name="_Toc137462053"/>
      <w:bookmarkStart w:id="2187" w:name="_Toc138883862"/>
      <w:bookmarkStart w:id="2188" w:name="_Toc138884006"/>
      <w:bookmarkStart w:id="2189" w:name="_Toc145426903"/>
      <w:bookmarkStart w:id="2190" w:name="_Toc155428102"/>
      <w:bookmarkStart w:id="2191" w:name="_Toc155781120"/>
      <w:bookmarkStart w:id="2192" w:name="_Toc161665419"/>
      <w:r w:rsidRPr="001F7A97">
        <w:t>6.7.</w:t>
      </w:r>
      <w:r>
        <w:t>2</w:t>
      </w:r>
      <w:r w:rsidRPr="001F7A97">
        <w:t>.1</w:t>
      </w:r>
      <w:r w:rsidRPr="001F7A97">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C5512E4" w14:textId="77777777" w:rsidR="00951572" w:rsidRDefault="00951572" w:rsidP="00951572">
      <w:pPr>
        <w:rPr>
          <w:rFonts w:eastAsia="DengXian"/>
        </w:rPr>
      </w:pPr>
      <w:r w:rsidRPr="00E1092C">
        <w:rPr>
          <w:rFonts w:eastAsia="DengXian"/>
        </w:rPr>
        <w:t xml:space="preserve">This additional </w:t>
      </w:r>
      <w:r>
        <w:rPr>
          <w:rFonts w:eastAsia="DengXian"/>
        </w:rPr>
        <w:t>input intermodulation</w:t>
      </w:r>
      <w:r w:rsidRPr="00E1092C">
        <w:rPr>
          <w:rFonts w:eastAsia="DengXian"/>
        </w:rPr>
        <w:t xml:space="preserve"> 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a different frequency band are co-located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193" w:name="_Toc97737222"/>
      <w:bookmarkStart w:id="2194" w:name="_Toc106094138"/>
      <w:bookmarkStart w:id="2195" w:name="_Toc114252914"/>
      <w:bookmarkStart w:id="2196" w:name="_Toc123046042"/>
      <w:bookmarkStart w:id="2197" w:name="_Toc124157583"/>
      <w:bookmarkStart w:id="2198" w:name="_Toc124258976"/>
      <w:bookmarkStart w:id="2199" w:name="_Toc124259120"/>
      <w:bookmarkStart w:id="2200" w:name="_Toc130585877"/>
      <w:bookmarkStart w:id="2201" w:name="_Toc130586888"/>
      <w:bookmarkStart w:id="2202" w:name="_Toc137462054"/>
      <w:bookmarkStart w:id="2203" w:name="_Toc138883863"/>
      <w:bookmarkStart w:id="2204" w:name="_Toc138884007"/>
      <w:bookmarkStart w:id="2205" w:name="_Toc145426904"/>
      <w:bookmarkStart w:id="2206" w:name="_Toc155428103"/>
      <w:bookmarkStart w:id="2207" w:name="_Toc155781121"/>
      <w:bookmarkStart w:id="2208" w:name="_Toc161665420"/>
      <w:r w:rsidRPr="001F7A97">
        <w:t>6.7.</w:t>
      </w:r>
      <w:r>
        <w:t>2</w:t>
      </w:r>
      <w:r w:rsidRPr="001F7A97">
        <w:t>.2</w:t>
      </w:r>
      <w:r w:rsidRPr="001F7A97">
        <w:tab/>
      </w:r>
      <w:bookmarkEnd w:id="2193"/>
      <w:bookmarkEnd w:id="2194"/>
      <w:bookmarkEnd w:id="2195"/>
      <w:bookmarkEnd w:id="2196"/>
      <w:bookmarkEnd w:id="2197"/>
      <w:bookmarkEnd w:id="2198"/>
      <w:bookmarkEnd w:id="2199"/>
      <w:bookmarkEnd w:id="2200"/>
      <w:bookmarkEnd w:id="2201"/>
      <w:bookmarkEnd w:id="2202"/>
      <w:bookmarkEnd w:id="2203"/>
      <w:bookmarkEnd w:id="2204"/>
      <w:bookmarkEnd w:id="2205"/>
      <w:r w:rsidR="005B4738">
        <w:t xml:space="preserve">Minimum requirement for </w:t>
      </w:r>
      <w:r w:rsidR="005B4738">
        <w:rPr>
          <w:i/>
          <w:iCs/>
        </w:rPr>
        <w:t>RF repeater</w:t>
      </w:r>
      <w:bookmarkEnd w:id="2206"/>
      <w:bookmarkEnd w:id="2207"/>
      <w:bookmarkEnd w:id="2208"/>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77777777"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t>
      </w:r>
      <w:r>
        <w:rPr>
          <w:lang w:val="en-US"/>
        </w:rPr>
        <w:t xml:space="preserve">DL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8EA5E78" w14:textId="37B08202" w:rsidR="003A417B" w:rsidRPr="00815F70" w:rsidRDefault="003A417B" w:rsidP="003A417B">
            <w:pPr>
              <w:pStyle w:val="TAN"/>
              <w:rPr>
                <w:lang w:val="en-US" w:eastAsia="ja-JP"/>
              </w:rPr>
            </w:pPr>
            <w:r w:rsidRPr="00815F70">
              <w:rPr>
                <w:lang w:val="en-US" w:eastAsia="ja-JP"/>
              </w:rPr>
              <w:t xml:space="preserve">NOTE </w:t>
            </w:r>
            <w:r>
              <w:rPr>
                <w:lang w:val="en-US" w:eastAsia="ja-JP"/>
              </w:rPr>
              <w:t>1</w:t>
            </w:r>
            <w:r w:rsidRPr="00815F70">
              <w:rPr>
                <w:lang w:val="en-US" w:eastAsia="ja-JP"/>
              </w:rPr>
              <w:t>:</w:t>
            </w:r>
            <w:r w:rsidRPr="004215D8">
              <w:rPr>
                <w:rFonts w:cs="Arial"/>
                <w:lang w:val="en-US" w:eastAsia="ja-JP"/>
              </w:rPr>
              <w:tab/>
            </w:r>
            <w:r w:rsidRPr="00815F70">
              <w:rPr>
                <w:lang w:val="en-US" w:eastAsia="ja-JP"/>
              </w:rPr>
              <w:t xml:space="preserve">x = -7 dBm for NR </w:t>
            </w:r>
            <w:r>
              <w:rPr>
                <w:lang w:val="en-US" w:eastAsia="ja-JP"/>
              </w:rPr>
              <w:t>repeater</w:t>
            </w:r>
            <w:r w:rsidRPr="00815F70">
              <w:rPr>
                <w:lang w:val="en-US" w:eastAsia="ja-JP"/>
              </w:rPr>
              <w:t xml:space="preserve"> co-located with Pico GSM850 or Pico CDMA850</w:t>
            </w:r>
          </w:p>
          <w:p w14:paraId="7236E939" w14:textId="36F2B0BB" w:rsidR="003A417B" w:rsidRPr="00815F70" w:rsidRDefault="003A417B" w:rsidP="003A417B">
            <w:pPr>
              <w:pStyle w:val="TAN"/>
              <w:rPr>
                <w:lang w:val="en-US" w:eastAsia="ja-JP"/>
              </w:rPr>
            </w:pPr>
            <w:r w:rsidRPr="004215D8">
              <w:rPr>
                <w:rFonts w:cs="Arial"/>
                <w:lang w:val="en-US" w:eastAsia="ja-JP"/>
              </w:rPr>
              <w:tab/>
            </w:r>
            <w:r w:rsidRPr="00815F70">
              <w:rPr>
                <w:lang w:val="en-US" w:eastAsia="ja-JP"/>
              </w:rPr>
              <w:t xml:space="preserve">x = -4 dBm for NR </w:t>
            </w:r>
            <w:r>
              <w:rPr>
                <w:lang w:val="en-US" w:eastAsia="ja-JP"/>
              </w:rPr>
              <w:t>repeater</w:t>
            </w:r>
            <w:r w:rsidRPr="00815F70">
              <w:rPr>
                <w:lang w:val="en-US" w:eastAsia="ja-JP"/>
              </w:rPr>
              <w:t xml:space="preserve"> co-located with Pico DCS1800 or Pico PCS1900</w:t>
            </w:r>
          </w:p>
          <w:p w14:paraId="3F9E226C" w14:textId="27A395BF" w:rsidR="003A417B" w:rsidRDefault="003A417B" w:rsidP="003A417B">
            <w:pPr>
              <w:pStyle w:val="TAN"/>
              <w:rPr>
                <w:lang w:val="en-US" w:eastAsia="ja-JP"/>
              </w:rPr>
            </w:pPr>
            <w:r w:rsidRPr="004215D8">
              <w:rPr>
                <w:rFonts w:cs="Arial"/>
                <w:lang w:val="en-US" w:eastAsia="ja-JP"/>
              </w:rPr>
              <w:tab/>
            </w:r>
            <w:r w:rsidRPr="00815F70">
              <w:rPr>
                <w:lang w:val="en-US" w:eastAsia="ja-JP"/>
              </w:rPr>
              <w:t xml:space="preserve">x = -6 dBm for NR </w:t>
            </w:r>
            <w:r>
              <w:rPr>
                <w:lang w:val="en-US" w:eastAsia="ja-JP"/>
              </w:rPr>
              <w:t>repeater</w:t>
            </w:r>
            <w:r w:rsidRPr="00815F70">
              <w:rPr>
                <w:lang w:val="en-US" w:eastAsia="ja-JP"/>
              </w:rPr>
              <w:t xml:space="preserve"> co-located with UTRA bands or E-UTRA bands or NR bands</w:t>
            </w:r>
          </w:p>
          <w:p w14:paraId="309B66AC" w14:textId="77777777" w:rsidR="003A417B" w:rsidRDefault="003A417B" w:rsidP="003A417B">
            <w:pPr>
              <w:pStyle w:val="TAN"/>
              <w:rPr>
                <w:rFonts w:eastAsia="Yu Mincho"/>
                <w:lang w:val="en-US" w:eastAsia="ja-JP"/>
              </w:rPr>
            </w:pPr>
            <w:r w:rsidRPr="00673693">
              <w:rPr>
                <w:rFonts w:eastAsia="Yu Mincho"/>
                <w:lang w:val="en-US" w:eastAsia="ja-JP"/>
              </w:rPr>
              <w:t xml:space="preserve">NOTE </w:t>
            </w:r>
            <w:r>
              <w:rPr>
                <w:rFonts w:eastAsia="Yu Mincho"/>
                <w:lang w:val="en-US" w:eastAsia="ja-JP"/>
              </w:rPr>
              <w:t>2</w:t>
            </w:r>
            <w:r w:rsidRPr="00673693">
              <w:rPr>
                <w:rFonts w:eastAsia="Yu Mincho"/>
                <w:lang w:val="en-US" w:eastAsia="ja-JP"/>
              </w:rPr>
              <w:t>:</w:t>
            </w:r>
            <w:r w:rsidRPr="00673693">
              <w:rPr>
                <w:rFonts w:eastAsia="Yu Mincho"/>
                <w:lang w:val="en-US" w:eastAsia="ja-JP"/>
              </w:rPr>
              <w:tab/>
              <w:t>The requirement does not apply when the interfering signal falls within the</w:t>
            </w:r>
            <w:r>
              <w:rPr>
                <w:rFonts w:eastAsia="Yu Mincho"/>
                <w:lang w:val="en-US" w:eastAsia="ja-JP"/>
              </w:rPr>
              <w:t xml:space="preserve"> </w:t>
            </w:r>
            <w:r w:rsidRPr="00D80EA8">
              <w:rPr>
                <w:rFonts w:eastAsia="Yu Mincho"/>
                <w:i/>
                <w:lang w:val="en-US" w:eastAsia="ja-JP"/>
              </w:rPr>
              <w:t>passband</w:t>
            </w:r>
            <w:r w:rsidRPr="00673693">
              <w:rPr>
                <w:rFonts w:eastAsia="Yu Mincho"/>
                <w:lang w:val="en-US" w:eastAsia="ja-JP"/>
              </w:rPr>
              <w:t>.</w:t>
            </w:r>
          </w:p>
          <w:p w14:paraId="6C5512FB" w14:textId="2B4A34C7" w:rsidR="00951572" w:rsidRPr="00CD5C89" w:rsidRDefault="003A417B" w:rsidP="003A417B">
            <w:pPr>
              <w:pStyle w:val="TAN"/>
              <w:rPr>
                <w:lang w:val="en-US" w:eastAsia="ja-JP"/>
              </w:rPr>
            </w:pPr>
            <w:r w:rsidRPr="00777BD6">
              <w:rPr>
                <w:lang w:val="en-US" w:eastAsia="ja-JP"/>
              </w:rPr>
              <w:t xml:space="preserve">NOTE </w:t>
            </w:r>
            <w:r>
              <w:rPr>
                <w:lang w:val="en-US" w:eastAsia="ja-JP"/>
              </w:rPr>
              <w:t>3</w:t>
            </w:r>
            <w:r w:rsidRPr="00777BD6">
              <w:rPr>
                <w:lang w:val="en-US" w:eastAsia="ja-JP"/>
              </w:rPr>
              <w:t>:</w:t>
            </w:r>
            <w:r w:rsidRPr="00777BD6">
              <w:rPr>
                <w:lang w:val="en-US" w:eastAsia="ja-JP"/>
              </w:rPr>
              <w:tab/>
              <w:t>For unsynchronized base stations (except in band n46</w:t>
            </w:r>
            <w:r>
              <w:rPr>
                <w:lang w:val="en-US" w:eastAsia="ja-JP"/>
              </w:rPr>
              <w:t>,</w:t>
            </w:r>
            <w:r w:rsidRPr="00777BD6">
              <w:rPr>
                <w:lang w:val="en-US" w:eastAsia="ja-JP"/>
              </w:rPr>
              <w:t xml:space="preserve"> n96</w:t>
            </w:r>
            <w:r>
              <w:rPr>
                <w:lang w:val="en-US" w:eastAsia="ja-JP"/>
              </w:rPr>
              <w:t>, and n102</w:t>
            </w:r>
            <w:r w:rsidRPr="00777BD6">
              <w:rPr>
                <w:lang w:val="en-US" w:eastAsia="ja-JP"/>
              </w:rPr>
              <w:t>)</w:t>
            </w:r>
            <w:r>
              <w:rPr>
                <w:lang w:val="en-US" w:eastAsia="ja-JP"/>
              </w:rPr>
              <w:t xml:space="preserve"> or repeaters</w:t>
            </w:r>
            <w:r w:rsidRPr="00777BD6">
              <w:rPr>
                <w:lang w:val="en-US" w:eastAsia="ja-JP"/>
              </w:rPr>
              <w:t>, special co-location requirements may apply that are not covered by the 3GPP specifications.</w:t>
            </w:r>
          </w:p>
        </w:tc>
      </w:tr>
    </w:tbl>
    <w:p w14:paraId="6C5512FD" w14:textId="77777777" w:rsidR="00951572" w:rsidRDefault="00951572" w:rsidP="00523D6B">
      <w:pPr>
        <w:rPr>
          <w:lang w:val="en-US"/>
        </w:rPr>
      </w:pPr>
    </w:p>
    <w:p w14:paraId="6C5512FE" w14:textId="77777777" w:rsidR="00951572" w:rsidRPr="00E1092C" w:rsidRDefault="00951572" w:rsidP="00523D6B">
      <w:pPr>
        <w:pStyle w:val="TH"/>
        <w:rPr>
          <w:rFonts w:eastAsia="DengXian"/>
        </w:rPr>
      </w:pPr>
      <w:r w:rsidRPr="00E1092C">
        <w:rPr>
          <w:rFonts w:eastAsia="Osaka"/>
          <w:lang w:val="en-US"/>
        </w:rPr>
        <w:lastRenderedPageBreak/>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 xml:space="preserve">repeater UL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209" w:name="_Toc97737223"/>
    </w:p>
    <w:p w14:paraId="1AAD674A" w14:textId="77777777" w:rsidR="005B4738" w:rsidRDefault="005B4738" w:rsidP="005B4738">
      <w:pPr>
        <w:pStyle w:val="Heading4"/>
        <w:rPr>
          <w:i/>
          <w:iCs/>
        </w:rPr>
      </w:pPr>
      <w:bookmarkStart w:id="2210" w:name="_Toc155428104"/>
      <w:bookmarkStart w:id="2211" w:name="_Toc155781122"/>
      <w:bookmarkStart w:id="2212" w:name="_Toc161665421"/>
      <w:r>
        <w:t>6.7.2.3</w:t>
      </w:r>
      <w:r>
        <w:tab/>
        <w:t xml:space="preserve">Minimum requirement for </w:t>
      </w:r>
      <w:r>
        <w:rPr>
          <w:i/>
          <w:iCs/>
        </w:rPr>
        <w:t>NCR</w:t>
      </w:r>
      <w:bookmarkEnd w:id="2210"/>
      <w:bookmarkEnd w:id="2211"/>
      <w:bookmarkEnd w:id="2212"/>
    </w:p>
    <w:p w14:paraId="09603F41" w14:textId="77777777" w:rsidR="005B4738" w:rsidRDefault="005B4738" w:rsidP="005B4738">
      <w:pPr>
        <w:pStyle w:val="Heading5"/>
      </w:pPr>
      <w:bookmarkStart w:id="2213" w:name="_Toc155428105"/>
      <w:bookmarkStart w:id="2214" w:name="_Toc155781123"/>
      <w:bookmarkStart w:id="2215" w:name="_Toc161665422"/>
      <w:r>
        <w:t>6.7.2.3.1</w:t>
      </w:r>
      <w:r>
        <w:tab/>
        <w:t>Minimum requirement for NCR-Fwd</w:t>
      </w:r>
      <w:bookmarkEnd w:id="2213"/>
      <w:bookmarkEnd w:id="2214"/>
      <w:bookmarkEnd w:id="2215"/>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216" w:name="_Toc106094139"/>
      <w:bookmarkStart w:id="2217" w:name="_Toc114252915"/>
      <w:bookmarkStart w:id="2218" w:name="_Toc123046043"/>
      <w:bookmarkStart w:id="2219" w:name="_Toc124157584"/>
      <w:bookmarkStart w:id="2220" w:name="_Toc124258977"/>
      <w:bookmarkStart w:id="2221" w:name="_Toc124259121"/>
      <w:bookmarkStart w:id="2222" w:name="_Toc130585878"/>
      <w:bookmarkStart w:id="2223" w:name="_Toc130586889"/>
      <w:bookmarkStart w:id="2224" w:name="_Toc137462055"/>
      <w:bookmarkStart w:id="2225" w:name="_Toc138883864"/>
      <w:bookmarkStart w:id="2226" w:name="_Toc138884008"/>
      <w:bookmarkStart w:id="2227" w:name="_Toc145426905"/>
      <w:bookmarkStart w:id="2228" w:name="_Toc155428106"/>
      <w:bookmarkStart w:id="2229" w:name="_Toc155781124"/>
      <w:bookmarkStart w:id="2230" w:name="_Toc161665423"/>
      <w:r w:rsidRPr="008940CD">
        <w:t>6.7.</w:t>
      </w:r>
      <w:r>
        <w:t>3</w:t>
      </w:r>
      <w:r w:rsidRPr="008940CD">
        <w:tab/>
      </w:r>
      <w:r w:rsidRPr="00405DC9">
        <w:t>Co-</w:t>
      </w:r>
      <w:r>
        <w:t>existence</w:t>
      </w:r>
      <w:r w:rsidRPr="00405DC9">
        <w:t xml:space="preserve"> with </w:t>
      </w:r>
      <w:r>
        <w:t>other systems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96ED377" w14:textId="77777777" w:rsidR="005F79BA" w:rsidRPr="001F7A97" w:rsidRDefault="005F79BA" w:rsidP="005F79BA">
      <w:pPr>
        <w:pStyle w:val="Heading4"/>
      </w:pPr>
      <w:bookmarkStart w:id="2231" w:name="_Toc106094140"/>
      <w:bookmarkStart w:id="2232" w:name="_Toc114252916"/>
      <w:bookmarkStart w:id="2233" w:name="_Toc123046044"/>
      <w:bookmarkStart w:id="2234" w:name="_Toc124157585"/>
      <w:bookmarkStart w:id="2235" w:name="_Toc124258978"/>
      <w:bookmarkStart w:id="2236" w:name="_Toc124259122"/>
      <w:bookmarkStart w:id="2237" w:name="_Toc130585879"/>
      <w:bookmarkStart w:id="2238" w:name="_Toc130586890"/>
      <w:bookmarkStart w:id="2239" w:name="_Toc137462056"/>
      <w:bookmarkStart w:id="2240" w:name="_Toc138883865"/>
      <w:bookmarkStart w:id="2241" w:name="_Toc138884009"/>
      <w:bookmarkStart w:id="2242" w:name="_Toc145426906"/>
      <w:bookmarkStart w:id="2243" w:name="_Toc155428107"/>
      <w:bookmarkStart w:id="2244" w:name="_Toc155781125"/>
      <w:bookmarkStart w:id="2245" w:name="_Toc161665424"/>
      <w:r w:rsidRPr="001F7A97">
        <w:t>6.7.</w:t>
      </w:r>
      <w:r>
        <w:t>3</w:t>
      </w:r>
      <w:r w:rsidRPr="001F7A97">
        <w:t>.1</w:t>
      </w:r>
      <w:r w:rsidRPr="001F7A97">
        <w:tab/>
        <w:t>General</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BB328F6" w14:textId="77777777" w:rsidR="005F79BA" w:rsidRDefault="005F79BA" w:rsidP="005F79BA">
      <w:pPr>
        <w:rPr>
          <w:rFonts w:eastAsia="DengXian"/>
        </w:rPr>
      </w:pPr>
      <w:r w:rsidRPr="00E1092C">
        <w:rPr>
          <w:rFonts w:eastAsia="DengXian"/>
        </w:rPr>
        <w:t xml:space="preserve">This </w:t>
      </w:r>
      <w:r>
        <w:rPr>
          <w:rFonts w:eastAsia="DengXian"/>
        </w:rPr>
        <w:t>input intermodulation</w:t>
      </w:r>
      <w:r w:rsidRPr="00E1092C">
        <w:rPr>
          <w:rFonts w:eastAsia="DengXian"/>
        </w:rPr>
        <w:t xml:space="preserve"> </w:t>
      </w:r>
      <w:r>
        <w:rPr>
          <w:rFonts w:eastAsia="DengXian"/>
        </w:rPr>
        <w:t xml:space="preserve">existence </w:t>
      </w:r>
      <w:r w:rsidRPr="00E1092C">
        <w:rPr>
          <w:rFonts w:eastAsia="DengXian"/>
        </w:rPr>
        <w:t xml:space="preserve">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w:t>
      </w:r>
      <w:r>
        <w:rPr>
          <w:rFonts w:eastAsia="DengXian"/>
        </w:rPr>
        <w:t>another</w:t>
      </w:r>
      <w:r w:rsidRPr="00E1092C">
        <w:rPr>
          <w:rFonts w:eastAsia="DengXian"/>
        </w:rPr>
        <w:t xml:space="preserve"> frequency band </w:t>
      </w:r>
      <w:r>
        <w:rPr>
          <w:rFonts w:eastAsia="DengXian"/>
        </w:rPr>
        <w:t>co-exist</w:t>
      </w:r>
      <w:r w:rsidRPr="00E1092C">
        <w:rPr>
          <w:rFonts w:eastAsia="DengXian"/>
        </w:rPr>
        <w:t xml:space="preserve">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23375011" w14:textId="61E371C6" w:rsidR="005F79BA" w:rsidRPr="001F7A97" w:rsidRDefault="005F79BA" w:rsidP="005F79BA">
      <w:pPr>
        <w:pStyle w:val="Heading4"/>
      </w:pPr>
      <w:bookmarkStart w:id="2246" w:name="_Toc106094141"/>
      <w:bookmarkStart w:id="2247" w:name="_Toc114252917"/>
      <w:bookmarkStart w:id="2248" w:name="_Toc123046045"/>
      <w:bookmarkStart w:id="2249" w:name="_Toc124157586"/>
      <w:bookmarkStart w:id="2250" w:name="_Toc124258979"/>
      <w:bookmarkStart w:id="2251" w:name="_Toc124259123"/>
      <w:bookmarkStart w:id="2252" w:name="_Toc130585880"/>
      <w:bookmarkStart w:id="2253" w:name="_Toc130586891"/>
      <w:bookmarkStart w:id="2254" w:name="_Toc137462057"/>
      <w:bookmarkStart w:id="2255" w:name="_Toc138883866"/>
      <w:bookmarkStart w:id="2256" w:name="_Toc138884010"/>
      <w:bookmarkStart w:id="2257" w:name="_Toc145426907"/>
      <w:bookmarkStart w:id="2258" w:name="_Toc155428108"/>
      <w:bookmarkStart w:id="2259" w:name="_Toc155781126"/>
      <w:bookmarkStart w:id="2260" w:name="_Toc161665425"/>
      <w:r w:rsidRPr="001F7A97">
        <w:t>6.7.</w:t>
      </w:r>
      <w:r>
        <w:t>3</w:t>
      </w:r>
      <w:r w:rsidRPr="001F7A97">
        <w:t>.2</w:t>
      </w:r>
      <w:r w:rsidRPr="001F7A97">
        <w:tab/>
      </w:r>
      <w:bookmarkEnd w:id="2246"/>
      <w:bookmarkEnd w:id="2247"/>
      <w:bookmarkEnd w:id="2248"/>
      <w:bookmarkEnd w:id="2249"/>
      <w:bookmarkEnd w:id="2250"/>
      <w:bookmarkEnd w:id="2251"/>
      <w:bookmarkEnd w:id="2252"/>
      <w:bookmarkEnd w:id="2253"/>
      <w:bookmarkEnd w:id="2254"/>
      <w:bookmarkEnd w:id="2255"/>
      <w:bookmarkEnd w:id="2256"/>
      <w:bookmarkEnd w:id="2257"/>
      <w:r w:rsidR="00021845">
        <w:t xml:space="preserve">Minimum requirement for </w:t>
      </w:r>
      <w:r w:rsidR="00021845">
        <w:rPr>
          <w:i/>
          <w:iCs/>
        </w:rPr>
        <w:t>RF repeater</w:t>
      </w:r>
      <w:bookmarkEnd w:id="2258"/>
      <w:bookmarkEnd w:id="2259"/>
      <w:bookmarkEnd w:id="226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77777777" w:rsidR="005F79BA" w:rsidRPr="00E1092C" w:rsidRDefault="005F79BA" w:rsidP="005F79BA">
      <w:pPr>
        <w:pStyle w:val="TH"/>
        <w:rPr>
          <w:rFonts w:eastAsia="DengXian"/>
        </w:rPr>
      </w:pPr>
      <w:bookmarkStart w:id="2261" w:name="_Hlk101375236"/>
      <w:r w:rsidRPr="00E1092C">
        <w:rPr>
          <w:rFonts w:eastAsia="Osaka"/>
          <w:lang w:val="en-US"/>
        </w:rPr>
        <w:lastRenderedPageBreak/>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when c</w:t>
      </w:r>
      <w:r>
        <w:rPr>
          <w:lang w:val="en-US"/>
        </w:rPr>
        <w:t>o-exist</w:t>
      </w:r>
      <w:r w:rsidRPr="00E1092C">
        <w:rPr>
          <w:lang w:val="en-US"/>
        </w:rPr>
        <w:t xml:space="preserve"> with BS</w:t>
      </w:r>
      <w:r>
        <w:rPr>
          <w:lang w:val="en-US"/>
        </w:rPr>
        <w:t>/repeater</w:t>
      </w:r>
      <w:r w:rsidRPr="00E1092C">
        <w:rPr>
          <w:lang w:val="en-US"/>
        </w:rPr>
        <w:t xml:space="preserve"> in other </w:t>
      </w:r>
      <w:r>
        <w:rPr>
          <w:lang w:val="en-US"/>
        </w:rPr>
        <w:t xml:space="preserve">non-overlapping </w:t>
      </w:r>
      <w:r w:rsidRPr="00E1092C">
        <w:rPr>
          <w:lang w:val="en-US"/>
        </w:rPr>
        <w:t>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261"/>
    </w:tbl>
    <w:p w14:paraId="30315AEA" w14:textId="77777777" w:rsidR="005F79BA" w:rsidRDefault="005F79BA" w:rsidP="005F79BA"/>
    <w:p w14:paraId="435FA7C3" w14:textId="77777777" w:rsidR="00021845" w:rsidRDefault="00021845" w:rsidP="00021845">
      <w:pPr>
        <w:pStyle w:val="Heading4"/>
        <w:rPr>
          <w:i/>
          <w:iCs/>
        </w:rPr>
      </w:pPr>
      <w:bookmarkStart w:id="2262" w:name="_Toc155428109"/>
      <w:bookmarkStart w:id="2263" w:name="_Toc155781127"/>
      <w:bookmarkStart w:id="2264" w:name="_Toc161665426"/>
      <w:r>
        <w:t>6.7.3.3</w:t>
      </w:r>
      <w:r>
        <w:tab/>
        <w:t xml:space="preserve">Minimum requirement for </w:t>
      </w:r>
      <w:r>
        <w:rPr>
          <w:i/>
          <w:iCs/>
        </w:rPr>
        <w:t>NCR</w:t>
      </w:r>
      <w:bookmarkEnd w:id="2262"/>
      <w:bookmarkEnd w:id="2263"/>
      <w:bookmarkEnd w:id="2264"/>
    </w:p>
    <w:p w14:paraId="47B3C77F" w14:textId="77777777" w:rsidR="00021845" w:rsidRDefault="00021845" w:rsidP="00021845">
      <w:pPr>
        <w:pStyle w:val="Heading5"/>
      </w:pPr>
      <w:bookmarkStart w:id="2265" w:name="_Toc155428110"/>
      <w:bookmarkStart w:id="2266" w:name="_Toc155781128"/>
      <w:bookmarkStart w:id="2267" w:name="_Toc161665427"/>
      <w:r>
        <w:t>6.7.3.3.1</w:t>
      </w:r>
      <w:r>
        <w:tab/>
        <w:t>Minimum requirement for NCR-Fwd</w:t>
      </w:r>
      <w:bookmarkEnd w:id="2265"/>
      <w:bookmarkEnd w:id="2266"/>
      <w:bookmarkEnd w:id="2267"/>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268" w:name="_Toc106094142"/>
      <w:bookmarkStart w:id="2269" w:name="_Toc114252918"/>
      <w:bookmarkStart w:id="2270" w:name="_Toc123046046"/>
      <w:bookmarkStart w:id="2271" w:name="_Toc124157587"/>
      <w:bookmarkStart w:id="2272" w:name="_Toc124258980"/>
      <w:bookmarkStart w:id="2273" w:name="_Toc124259124"/>
      <w:bookmarkStart w:id="2274" w:name="_Toc130585881"/>
      <w:bookmarkStart w:id="2275" w:name="_Toc130586892"/>
      <w:bookmarkStart w:id="2276" w:name="_Toc137462058"/>
      <w:bookmarkStart w:id="2277" w:name="_Toc138883867"/>
      <w:bookmarkStart w:id="2278" w:name="_Toc138884011"/>
      <w:bookmarkStart w:id="2279" w:name="_Toc145426908"/>
      <w:bookmarkStart w:id="2280" w:name="_Toc155428111"/>
      <w:bookmarkStart w:id="2281" w:name="_Toc155781129"/>
      <w:bookmarkStart w:id="2282" w:name="_Toc161665428"/>
      <w:r w:rsidRPr="007E346D">
        <w:t>6.</w:t>
      </w:r>
      <w:r>
        <w:rPr>
          <w:rFonts w:hint="eastAsia"/>
          <w:lang w:eastAsia="zh-CN"/>
        </w:rPr>
        <w:t>8</w:t>
      </w:r>
      <w:r w:rsidRPr="007E346D">
        <w:tab/>
      </w:r>
      <w:r>
        <w:rPr>
          <w:rFonts w:hint="eastAsia"/>
          <w:lang w:eastAsia="zh-CN"/>
        </w:rPr>
        <w:t>Output intermodulation</w:t>
      </w:r>
      <w:bookmarkEnd w:id="2209"/>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283" w:name="_Toc44712185"/>
      <w:bookmarkStart w:id="2284" w:name="_Toc37260195"/>
      <w:bookmarkStart w:id="2285" w:name="_Toc21127517"/>
      <w:bookmarkStart w:id="2286" w:name="_Toc53178671"/>
      <w:bookmarkStart w:id="2287" w:name="_Toc29811726"/>
      <w:bookmarkStart w:id="2288" w:name="_Toc37267583"/>
      <w:bookmarkStart w:id="2289" w:name="_Toc45893498"/>
      <w:bookmarkStart w:id="2290" w:name="_Toc53178220"/>
      <w:bookmarkStart w:id="2291"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283"/>
      <w:bookmarkEnd w:id="2284"/>
      <w:bookmarkEnd w:id="2285"/>
      <w:bookmarkEnd w:id="2286"/>
      <w:bookmarkEnd w:id="2287"/>
      <w:bookmarkEnd w:id="2288"/>
      <w:bookmarkEnd w:id="2289"/>
      <w:bookmarkEnd w:id="2290"/>
      <w:bookmarkEnd w:id="2291"/>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292" w:name="_Toc53178221"/>
      <w:bookmarkStart w:id="2293" w:name="_Toc45893499"/>
      <w:bookmarkStart w:id="2294" w:name="_Toc53178672"/>
      <w:bookmarkStart w:id="2295" w:name="_Toc37267584"/>
      <w:bookmarkStart w:id="2296" w:name="_Toc29811727"/>
      <w:bookmarkStart w:id="2297" w:name="_Toc37260196"/>
      <w:bookmarkStart w:id="2298" w:name="_Toc44712186"/>
      <w:bookmarkStart w:id="2299" w:name="_Toc36817279"/>
      <w:bookmarkStart w:id="2300" w:name="_Toc13080228"/>
      <w:r>
        <w:rPr>
          <w:rFonts w:ascii="Arial" w:hAnsi="Arial"/>
          <w:sz w:val="28"/>
        </w:rPr>
        <w:lastRenderedPageBreak/>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292"/>
      <w:bookmarkEnd w:id="2293"/>
      <w:bookmarkEnd w:id="2294"/>
      <w:bookmarkEnd w:id="2295"/>
      <w:bookmarkEnd w:id="2296"/>
      <w:bookmarkEnd w:id="2297"/>
      <w:bookmarkEnd w:id="2298"/>
      <w:bookmarkEnd w:id="2299"/>
      <w:bookmarkEnd w:id="2300"/>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301" w:name="_Toc44712187"/>
      <w:bookmarkStart w:id="2302" w:name="_Toc29811728"/>
      <w:bookmarkStart w:id="2303" w:name="_Toc45893500"/>
      <w:bookmarkStart w:id="2304" w:name="_Toc37267585"/>
      <w:bookmarkStart w:id="2305" w:name="_Toc53178673"/>
      <w:bookmarkStart w:id="2306" w:name="_Toc37260197"/>
      <w:bookmarkStart w:id="2307" w:name="_Toc36817280"/>
      <w:bookmarkStart w:id="2308"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301"/>
      <w:bookmarkEnd w:id="2302"/>
      <w:bookmarkEnd w:id="2303"/>
      <w:bookmarkEnd w:id="2304"/>
      <w:bookmarkEnd w:id="2305"/>
      <w:bookmarkEnd w:id="2306"/>
      <w:bookmarkEnd w:id="2307"/>
      <w:bookmarkEnd w:id="2308"/>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309" w:name="_Toc53178223"/>
      <w:bookmarkStart w:id="2310" w:name="_Toc36817281"/>
      <w:bookmarkStart w:id="2311" w:name="_Toc29811729"/>
      <w:bookmarkStart w:id="2312" w:name="_Toc44712188"/>
      <w:bookmarkStart w:id="2313" w:name="_Toc37267586"/>
      <w:bookmarkStart w:id="2314" w:name="_Toc37260198"/>
      <w:bookmarkStart w:id="2315" w:name="_Toc45893501"/>
      <w:bookmarkStart w:id="2316" w:name="_Toc53178674"/>
      <w:bookmarkStart w:id="2317"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5.55pt;mso-wrap-style:square;mso-position-horizontal-relative:page;mso-position-vertical-relative:page" o:ole="">
                  <v:fill o:detectmouseclick="t"/>
                  <v:imagedata r:id="rId32" o:title=""/>
                </v:shape>
                <o:OLEObject Type="Embed" ProgID="Equation.3" ShapeID="Object 3" DrawAspect="Content" ObjectID="_1773814830" r:id="rId33">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309"/>
      <w:bookmarkEnd w:id="2310"/>
      <w:bookmarkEnd w:id="2311"/>
      <w:bookmarkEnd w:id="2312"/>
      <w:bookmarkEnd w:id="2313"/>
      <w:bookmarkEnd w:id="2314"/>
      <w:bookmarkEnd w:id="2315"/>
      <w:bookmarkEnd w:id="2316"/>
      <w:bookmarkEnd w:id="2317"/>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318" w:name="_Toc97737224"/>
      <w:bookmarkStart w:id="2319" w:name="_Toc106094143"/>
      <w:bookmarkStart w:id="2320" w:name="_Toc114252919"/>
      <w:bookmarkStart w:id="2321" w:name="_Toc123046047"/>
      <w:bookmarkStart w:id="2322" w:name="_Toc124157588"/>
      <w:bookmarkStart w:id="2323" w:name="_Toc124258981"/>
      <w:bookmarkStart w:id="2324" w:name="_Toc124259125"/>
      <w:bookmarkStart w:id="2325" w:name="_Toc130585882"/>
      <w:bookmarkStart w:id="2326" w:name="_Toc130586893"/>
      <w:bookmarkStart w:id="2327" w:name="_Toc137462059"/>
      <w:bookmarkStart w:id="2328" w:name="_Toc138883868"/>
      <w:bookmarkStart w:id="2329" w:name="_Toc138884012"/>
      <w:bookmarkStart w:id="2330" w:name="_Toc145426909"/>
    </w:p>
    <w:p w14:paraId="28813FA8" w14:textId="77777777" w:rsidR="00AF0536" w:rsidRDefault="00AF0536" w:rsidP="00AF0536">
      <w:pPr>
        <w:pStyle w:val="Heading3"/>
        <w:rPr>
          <w:lang w:eastAsia="zh-CN"/>
        </w:rPr>
      </w:pPr>
      <w:bookmarkStart w:id="2331" w:name="_Toc155428112"/>
      <w:bookmarkStart w:id="2332" w:name="_Toc155781130"/>
      <w:bookmarkStart w:id="2333" w:name="_Toc161665429"/>
      <w:r>
        <w:lastRenderedPageBreak/>
        <w:t>6.</w:t>
      </w:r>
      <w:r>
        <w:rPr>
          <w:rFonts w:hint="eastAsia"/>
          <w:lang w:val="en-US" w:eastAsia="zh-CN"/>
        </w:rPr>
        <w:t>8</w:t>
      </w:r>
      <w:r>
        <w:t>.3</w:t>
      </w:r>
      <w:r>
        <w:tab/>
      </w:r>
      <w:r>
        <w:rPr>
          <w:lang w:eastAsia="zh-CN"/>
        </w:rPr>
        <w:t xml:space="preserve">Minimum requirements for </w:t>
      </w:r>
      <w:r>
        <w:rPr>
          <w:i/>
          <w:lang w:val="en-US" w:eastAsia="zh-CN"/>
        </w:rPr>
        <w:t>NCR</w:t>
      </w:r>
      <w:bookmarkEnd w:id="2331"/>
      <w:bookmarkEnd w:id="2332"/>
      <w:bookmarkEnd w:id="2333"/>
    </w:p>
    <w:p w14:paraId="0173CE3A" w14:textId="77777777" w:rsidR="00AF0536" w:rsidRDefault="00AF0536" w:rsidP="00AF0536">
      <w:pPr>
        <w:pStyle w:val="Heading4"/>
      </w:pPr>
      <w:bookmarkStart w:id="2334" w:name="_Toc155428113"/>
      <w:bookmarkStart w:id="2335" w:name="_Toc155781131"/>
      <w:bookmarkStart w:id="2336" w:name="_Toc161665430"/>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334"/>
      <w:bookmarkEnd w:id="2335"/>
      <w:bookmarkEnd w:id="2336"/>
    </w:p>
    <w:p w14:paraId="52BB3167" w14:textId="77777777" w:rsidR="00AF0536" w:rsidRDefault="00AF0536" w:rsidP="00AF0536">
      <w:pPr>
        <w:pStyle w:val="Heading5"/>
        <w:ind w:left="1418" w:hanging="1418"/>
      </w:pPr>
      <w:bookmarkStart w:id="2337" w:name="_Toc155428114"/>
      <w:bookmarkStart w:id="2338" w:name="_Toc155781132"/>
      <w:bookmarkStart w:id="2339" w:name="_Toc161665431"/>
      <w:r>
        <w:t>6.8.3.1.1</w:t>
      </w:r>
      <w:r>
        <w:tab/>
        <w:t>Minimum requirements for NCR-Fwd type 1-C</w:t>
      </w:r>
      <w:bookmarkEnd w:id="2337"/>
      <w:bookmarkEnd w:id="2338"/>
      <w:bookmarkEnd w:id="2339"/>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340" w:name="_Toc155428115"/>
      <w:bookmarkStart w:id="2341" w:name="_Toc155781133"/>
      <w:bookmarkStart w:id="2342" w:name="_Toc161665432"/>
      <w:r>
        <w:t>6.</w:t>
      </w:r>
      <w:r>
        <w:rPr>
          <w:rFonts w:hint="eastAsia"/>
          <w:lang w:val="en-US"/>
        </w:rPr>
        <w:t>8</w:t>
      </w:r>
      <w:r>
        <w:t>.3.1.2</w:t>
      </w:r>
      <w:r>
        <w:tab/>
        <w:t>Additional requirements for NCR-Fwd type 1-C</w:t>
      </w:r>
      <w:bookmarkEnd w:id="2340"/>
      <w:bookmarkEnd w:id="2341"/>
      <w:bookmarkEnd w:id="2342"/>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343" w:name="_Toc155428116"/>
      <w:bookmarkStart w:id="2344" w:name="_Toc155781134"/>
      <w:bookmarkStart w:id="2345" w:name="_Toc161665433"/>
      <w:r>
        <w:t>6.</w:t>
      </w:r>
      <w:r>
        <w:rPr>
          <w:rFonts w:hint="eastAsia"/>
          <w:lang w:val="en-US"/>
        </w:rPr>
        <w:t>8</w:t>
      </w:r>
      <w:r>
        <w:t>.3.1.3</w:t>
      </w:r>
      <w:r>
        <w:tab/>
        <w:t xml:space="preserve">Minimum requirements for </w:t>
      </w:r>
      <w:r>
        <w:rPr>
          <w:i/>
          <w:lang w:val="en-US"/>
        </w:rPr>
        <w:t>NCR-Fwd</w:t>
      </w:r>
      <w:r>
        <w:rPr>
          <w:i/>
        </w:rPr>
        <w:t xml:space="preserve"> type 1-H</w:t>
      </w:r>
      <w:bookmarkEnd w:id="2343"/>
      <w:bookmarkEnd w:id="2344"/>
      <w:bookmarkEnd w:id="2345"/>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346" w:name="_Toc155428117"/>
      <w:bookmarkStart w:id="2347" w:name="_Toc155781135"/>
      <w:bookmarkStart w:id="2348" w:name="_Toc161665434"/>
      <w:r>
        <w:t>6.</w:t>
      </w:r>
      <w:r>
        <w:rPr>
          <w:rFonts w:hint="eastAsia"/>
          <w:lang w:val="en-US"/>
        </w:rPr>
        <w:t>8</w:t>
      </w:r>
      <w:r>
        <w:t>.3.1.4</w:t>
      </w:r>
      <w:r>
        <w:tab/>
        <w:t>Additional requirements for NCR-Fwd type 1-H</w:t>
      </w:r>
      <w:bookmarkEnd w:id="2346"/>
      <w:bookmarkEnd w:id="2347"/>
      <w:bookmarkEnd w:id="2348"/>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349" w:name="_Toc155428118"/>
      <w:bookmarkStart w:id="2350" w:name="_Toc155781136"/>
      <w:bookmarkStart w:id="2351" w:name="_Toc161665435"/>
      <w:r>
        <w:rPr>
          <w:rFonts w:hint="eastAsia"/>
          <w:lang w:eastAsia="zh-CN"/>
        </w:rPr>
        <w:t>6.9</w:t>
      </w:r>
      <w:r>
        <w:rPr>
          <w:rFonts w:hint="eastAsia"/>
          <w:lang w:eastAsia="zh-CN"/>
        </w:rPr>
        <w:tab/>
      </w:r>
      <w:r w:rsidRPr="0031418B">
        <w:t>Adjacent Channel Rejection Ratio (ACRR)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49"/>
      <w:bookmarkEnd w:id="2350"/>
      <w:bookmarkEnd w:id="2351"/>
    </w:p>
    <w:p w14:paraId="6C551340" w14:textId="77777777" w:rsidR="007D639E" w:rsidRPr="00716AB3" w:rsidRDefault="007D639E" w:rsidP="00D06654">
      <w:pPr>
        <w:pStyle w:val="Heading3"/>
      </w:pPr>
      <w:bookmarkStart w:id="2352" w:name="_Toc53178562"/>
      <w:bookmarkStart w:id="2353" w:name="_Toc36817165"/>
      <w:bookmarkStart w:id="2354" w:name="_Toc21127407"/>
      <w:bookmarkStart w:id="2355" w:name="_Toc37267469"/>
      <w:bookmarkStart w:id="2356" w:name="_Toc45893384"/>
      <w:bookmarkStart w:id="2357" w:name="_Toc53178111"/>
      <w:bookmarkStart w:id="2358" w:name="_Toc29811613"/>
      <w:bookmarkStart w:id="2359" w:name="_Toc44712071"/>
      <w:bookmarkStart w:id="2360" w:name="_Toc37260081"/>
      <w:bookmarkStart w:id="2361" w:name="_Toc106094144"/>
      <w:bookmarkStart w:id="2362" w:name="_Toc114252920"/>
      <w:bookmarkStart w:id="2363" w:name="_Toc123046048"/>
      <w:bookmarkStart w:id="2364" w:name="_Toc124157589"/>
      <w:bookmarkStart w:id="2365" w:name="_Toc124258982"/>
      <w:bookmarkStart w:id="2366" w:name="_Toc124259126"/>
      <w:bookmarkStart w:id="2367" w:name="_Toc130585883"/>
      <w:bookmarkStart w:id="2368" w:name="_Toc130586894"/>
      <w:bookmarkStart w:id="2369" w:name="_Toc137462060"/>
      <w:bookmarkStart w:id="2370" w:name="_Toc138883869"/>
      <w:bookmarkStart w:id="2371" w:name="_Toc138884013"/>
      <w:bookmarkStart w:id="2372" w:name="_Toc145426910"/>
      <w:bookmarkStart w:id="2373" w:name="_Toc155428119"/>
      <w:bookmarkStart w:id="2374" w:name="_Toc155781137"/>
      <w:bookmarkStart w:id="2375" w:name="_Toc161665436"/>
      <w:r w:rsidRPr="00716AB3">
        <w:rPr>
          <w:rFonts w:hint="eastAsia"/>
        </w:rPr>
        <w:t>6.9.1</w:t>
      </w:r>
      <w:r w:rsidRPr="00716AB3">
        <w:tab/>
      </w:r>
      <w:bookmarkEnd w:id="2352"/>
      <w:bookmarkEnd w:id="2353"/>
      <w:bookmarkEnd w:id="2354"/>
      <w:bookmarkEnd w:id="2355"/>
      <w:bookmarkEnd w:id="2356"/>
      <w:bookmarkEnd w:id="2357"/>
      <w:bookmarkEnd w:id="2358"/>
      <w:bookmarkEnd w:id="2359"/>
      <w:bookmarkEnd w:id="2360"/>
      <w:r w:rsidRPr="00716AB3">
        <w:rPr>
          <w:rFonts w:hint="eastAsia"/>
        </w:rPr>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w:t>
      </w:r>
      <w:r>
        <w:rPr>
          <w:rFonts w:eastAsia="DengXian" w:cs="v5.0.0"/>
        </w:rPr>
        <w:lastRenderedPageBreak/>
        <w:t xml:space="preserve">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799D4B1F" w:rsidR="007D639E" w:rsidRDefault="007D639E" w:rsidP="00D06654">
      <w:pPr>
        <w:pStyle w:val="Heading3"/>
      </w:pPr>
      <w:bookmarkStart w:id="2376" w:name="_Toc106094145"/>
      <w:bookmarkStart w:id="2377" w:name="_Toc114252921"/>
      <w:bookmarkStart w:id="2378" w:name="_Toc123046049"/>
      <w:bookmarkStart w:id="2379" w:name="_Toc124157590"/>
      <w:bookmarkStart w:id="2380" w:name="_Toc124258983"/>
      <w:bookmarkStart w:id="2381" w:name="_Toc124259127"/>
      <w:bookmarkStart w:id="2382" w:name="_Toc130585884"/>
      <w:bookmarkStart w:id="2383" w:name="_Toc130586895"/>
      <w:bookmarkStart w:id="2384" w:name="_Toc137462061"/>
      <w:bookmarkStart w:id="2385" w:name="_Toc138883870"/>
      <w:bookmarkStart w:id="2386" w:name="_Toc138884014"/>
      <w:bookmarkStart w:id="2387" w:name="_Toc145426911"/>
      <w:bookmarkStart w:id="2388" w:name="_Toc155428120"/>
      <w:bookmarkStart w:id="2389" w:name="_Toc155781138"/>
      <w:bookmarkStart w:id="2390" w:name="_Toc161665437"/>
      <w:r>
        <w:rPr>
          <w:rFonts w:eastAsia="DengXian" w:hint="eastAsia"/>
        </w:rPr>
        <w:t>6.9.2</w:t>
      </w:r>
      <w:r>
        <w:tab/>
      </w:r>
      <w:bookmarkEnd w:id="2376"/>
      <w:bookmarkEnd w:id="2377"/>
      <w:bookmarkEnd w:id="2378"/>
      <w:bookmarkEnd w:id="2379"/>
      <w:bookmarkEnd w:id="2380"/>
      <w:bookmarkEnd w:id="2381"/>
      <w:bookmarkEnd w:id="2382"/>
      <w:bookmarkEnd w:id="2383"/>
      <w:bookmarkEnd w:id="2384"/>
      <w:bookmarkEnd w:id="2385"/>
      <w:bookmarkEnd w:id="2386"/>
      <w:bookmarkEnd w:id="2387"/>
      <w:r w:rsidR="005630B5">
        <w:t xml:space="preserve">inimum Requirements for </w:t>
      </w:r>
      <w:r w:rsidR="005630B5">
        <w:rPr>
          <w:i/>
          <w:iCs/>
        </w:rPr>
        <w:t>RF repeater</w:t>
      </w:r>
      <w:bookmarkEnd w:id="2388"/>
      <w:bookmarkEnd w:id="2389"/>
      <w:bookmarkEnd w:id="2390"/>
    </w:p>
    <w:p w14:paraId="6C551346" w14:textId="07C994BC" w:rsidR="007D639E" w:rsidRDefault="007D639E" w:rsidP="007D639E">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below 2496</w:t>
      </w:r>
      <w:r w:rsidR="00571CC9">
        <w:rPr>
          <w:rFonts w:eastAsia="DengXian" w:cs="v4.2.0"/>
        </w:rPr>
        <w:t xml:space="preserve"> </w:t>
      </w:r>
      <w:r>
        <w:rPr>
          <w:rFonts w:eastAsia="DengXian" w:cs="v4.2.0" w:hint="eastAsia"/>
        </w:rPr>
        <w:t xml:space="preserve">MHz, the ACRR requirements in table 6.9.2-1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18F1D298" w:rsidR="007D639E" w:rsidRDefault="005630B5"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53B174FE" w:rsidR="007D639E" w:rsidRDefault="007D639E" w:rsidP="007D639E">
      <w:pPr>
        <w:rPr>
          <w:rFonts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below 2496</w:t>
      </w:r>
      <w:r w:rsidR="00571CC9">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7CD96C3D" w:rsidR="007D639E" w:rsidRDefault="007D639E" w:rsidP="007D639E">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above 2496</w:t>
      </w:r>
      <w:r w:rsidR="00571CC9">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6867B49E" w:rsidR="007D639E" w:rsidRDefault="007D639E" w:rsidP="00161445">
            <w:pPr>
              <w:pStyle w:val="TAN"/>
              <w:rPr>
                <w:rFonts w:eastAsia="DengXian" w:cs="v5.0.0"/>
              </w:rPr>
            </w:pPr>
            <w:r>
              <w:t>NOTE 2:</w:t>
            </w:r>
            <w:r w:rsidR="00661ADC">
              <w:tab/>
            </w:r>
            <w:r>
              <w:rPr>
                <w:rFonts w:eastAsia="DengXian" w:cs="v5.0.0"/>
              </w:rPr>
              <w:t xml:space="preserve">In this case, the channel within the </w:t>
            </w:r>
            <w:r w:rsidR="00D80EA8" w:rsidRPr="00D80EA8">
              <w:rPr>
                <w:rFonts w:eastAsia="DengXian" w:cs="v5.0.0"/>
                <w:i/>
              </w:rPr>
              <w:t>passband</w:t>
            </w:r>
            <w:r>
              <w:rPr>
                <w:rFonts w:eastAsia="DengXian" w:cs="v5.0.0"/>
              </w:rPr>
              <w:t xml:space="preserve"> and the adjacent channel are assumed to have a bandwidth of 10</w:t>
            </w:r>
            <w:r w:rsidR="00571CC9">
              <w:rPr>
                <w:rFonts w:eastAsia="DengXian" w:cs="v5.0.0"/>
              </w:rPr>
              <w:t xml:space="preserve"> </w:t>
            </w:r>
            <w:r>
              <w:rPr>
                <w:rFonts w:eastAsia="DengXian" w:cs="v5.0.0"/>
              </w:rPr>
              <w:t>MHz</w:t>
            </w:r>
          </w:p>
        </w:tc>
      </w:tr>
    </w:tbl>
    <w:p w14:paraId="330713E6" w14:textId="77777777" w:rsidR="005630B5" w:rsidRDefault="005630B5" w:rsidP="005630B5">
      <w:pPr>
        <w:rPr>
          <w:lang w:eastAsia="zh-CN"/>
        </w:rPr>
      </w:pPr>
      <w:bookmarkStart w:id="2391" w:name="_Toc97737225"/>
      <w:bookmarkStart w:id="2392" w:name="_Toc106094146"/>
      <w:bookmarkStart w:id="2393" w:name="_Toc114252922"/>
      <w:bookmarkStart w:id="2394" w:name="_Toc123046050"/>
      <w:bookmarkStart w:id="2395" w:name="_Toc124157591"/>
      <w:bookmarkStart w:id="2396" w:name="_Toc124258984"/>
      <w:bookmarkStart w:id="2397" w:name="_Toc124259128"/>
      <w:bookmarkStart w:id="2398" w:name="_Toc130585885"/>
      <w:bookmarkStart w:id="2399" w:name="_Toc130586896"/>
      <w:bookmarkStart w:id="2400" w:name="_Toc137462062"/>
      <w:bookmarkStart w:id="2401" w:name="_Toc138883871"/>
      <w:bookmarkStart w:id="2402" w:name="_Toc138884015"/>
      <w:bookmarkStart w:id="2403" w:name="_Toc145426912"/>
    </w:p>
    <w:p w14:paraId="3A3016F3" w14:textId="77777777" w:rsidR="005630B5" w:rsidRDefault="005630B5" w:rsidP="005630B5">
      <w:pPr>
        <w:pStyle w:val="Heading3"/>
        <w:rPr>
          <w:i/>
          <w:iCs/>
        </w:rPr>
      </w:pPr>
      <w:bookmarkStart w:id="2404" w:name="_Toc155428121"/>
      <w:bookmarkStart w:id="2405" w:name="_Toc155781139"/>
      <w:bookmarkStart w:id="2406" w:name="_Toc161665438"/>
      <w:r>
        <w:rPr>
          <w:rFonts w:eastAsia="DengXian" w:hint="eastAsia"/>
        </w:rPr>
        <w:t>6.9.</w:t>
      </w:r>
      <w:r>
        <w:rPr>
          <w:rFonts w:eastAsia="DengXian"/>
        </w:rPr>
        <w:t>3</w:t>
      </w:r>
      <w:r>
        <w:tab/>
        <w:t xml:space="preserve">Minimum Requirements for </w:t>
      </w:r>
      <w:r>
        <w:rPr>
          <w:i/>
          <w:iCs/>
        </w:rPr>
        <w:t>NCR</w:t>
      </w:r>
      <w:bookmarkEnd w:id="2404"/>
      <w:bookmarkEnd w:id="2405"/>
      <w:bookmarkEnd w:id="2406"/>
    </w:p>
    <w:p w14:paraId="61ED36BA" w14:textId="77777777" w:rsidR="005630B5" w:rsidRDefault="005630B5" w:rsidP="005630B5">
      <w:pPr>
        <w:pStyle w:val="Heading4"/>
        <w:rPr>
          <w:rFonts w:eastAsia="DengXian"/>
        </w:rPr>
      </w:pPr>
      <w:bookmarkStart w:id="2407" w:name="_Toc155428122"/>
      <w:bookmarkStart w:id="2408" w:name="_Toc155781140"/>
      <w:bookmarkStart w:id="2409" w:name="_Toc161665439"/>
      <w:r>
        <w:rPr>
          <w:rFonts w:eastAsia="DengXian"/>
        </w:rPr>
        <w:t>6.9.3.1</w:t>
      </w:r>
      <w:r>
        <w:rPr>
          <w:rFonts w:eastAsia="DengXian"/>
        </w:rPr>
        <w:tab/>
        <w:t>Minimum requirements for NCR-Fwd</w:t>
      </w:r>
      <w:bookmarkEnd w:id="2407"/>
      <w:bookmarkEnd w:id="2408"/>
      <w:bookmarkEnd w:id="2409"/>
    </w:p>
    <w:p w14:paraId="64595E3A" w14:textId="77777777" w:rsidR="005630B5" w:rsidRDefault="005630B5" w:rsidP="005630B5">
      <w:pPr>
        <w:pStyle w:val="Heading5"/>
        <w:rPr>
          <w:i/>
          <w:iCs/>
        </w:rPr>
      </w:pPr>
      <w:bookmarkStart w:id="2410" w:name="_Toc155428123"/>
      <w:bookmarkStart w:id="2411" w:name="_Toc155781141"/>
      <w:bookmarkStart w:id="2412" w:name="_Toc161665440"/>
      <w:r>
        <w:t>6.9.3.1.1</w:t>
      </w:r>
      <w:r>
        <w:tab/>
        <w:t>Minimum requirements for NCR-Fwd type 1-C</w:t>
      </w:r>
      <w:bookmarkEnd w:id="2410"/>
      <w:bookmarkEnd w:id="2411"/>
      <w:bookmarkEnd w:id="2412"/>
    </w:p>
    <w:p w14:paraId="5380BD0C"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3</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413" w:name="_Toc155428124"/>
      <w:bookmarkStart w:id="2414" w:name="_Toc155781142"/>
      <w:bookmarkStart w:id="2415" w:name="_Toc161665441"/>
      <w:r>
        <w:rPr>
          <w:rFonts w:eastAsia="DengXian" w:hint="eastAsia"/>
        </w:rPr>
        <w:t>6.9.</w:t>
      </w:r>
      <w:r>
        <w:rPr>
          <w:rFonts w:eastAsia="DengXian"/>
        </w:rPr>
        <w:t>3.1.2</w:t>
      </w:r>
      <w:r>
        <w:tab/>
        <w:t xml:space="preserve">Minimum Requirements for </w:t>
      </w:r>
      <w:r>
        <w:rPr>
          <w:i/>
          <w:iCs/>
        </w:rPr>
        <w:t>NCR-Fwd type 1-H</w:t>
      </w:r>
      <w:bookmarkEnd w:id="2413"/>
      <w:bookmarkEnd w:id="2414"/>
      <w:bookmarkEnd w:id="2415"/>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416" w:name="_Toc155428125"/>
      <w:bookmarkStart w:id="2417" w:name="_Toc155781143"/>
      <w:bookmarkStart w:id="2418" w:name="_Toc161665442"/>
      <w:r>
        <w:rPr>
          <w:rFonts w:hint="eastAsia"/>
          <w:lang w:eastAsia="zh-CN"/>
        </w:rPr>
        <w:lastRenderedPageBreak/>
        <w:t>6.10</w:t>
      </w:r>
      <w:r w:rsidR="001649A7">
        <w:rPr>
          <w:lang w:eastAsia="zh-CN"/>
        </w:rPr>
        <w:tab/>
      </w:r>
      <w:r w:rsidR="006946BE">
        <w:rPr>
          <w:rFonts w:hint="eastAsia"/>
          <w:lang w:eastAsia="zh-CN"/>
        </w:rPr>
        <w:t>Transmit ON/OFF power</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16"/>
      <w:bookmarkEnd w:id="2417"/>
      <w:bookmarkEnd w:id="2418"/>
    </w:p>
    <w:p w14:paraId="6C5513A9" w14:textId="77777777" w:rsidR="00DC5617" w:rsidRPr="00DC5617" w:rsidRDefault="00DC5617" w:rsidP="00D06654">
      <w:pPr>
        <w:pStyle w:val="Heading3"/>
      </w:pPr>
      <w:bookmarkStart w:id="2419" w:name="_Toc21127463"/>
      <w:bookmarkStart w:id="2420" w:name="_Toc29811672"/>
      <w:bookmarkStart w:id="2421" w:name="_Toc36817224"/>
      <w:bookmarkStart w:id="2422" w:name="_Toc37260140"/>
      <w:bookmarkStart w:id="2423" w:name="_Toc37267528"/>
      <w:bookmarkStart w:id="2424" w:name="_Toc44712130"/>
      <w:bookmarkStart w:id="2425" w:name="_Toc45893443"/>
      <w:bookmarkStart w:id="2426" w:name="_Toc53178170"/>
      <w:bookmarkStart w:id="2427" w:name="_Toc53178621"/>
      <w:bookmarkStart w:id="2428" w:name="_Toc61178847"/>
      <w:bookmarkStart w:id="2429" w:name="_Toc61179317"/>
      <w:bookmarkStart w:id="2430" w:name="_Toc67916613"/>
      <w:bookmarkStart w:id="2431" w:name="_Toc74663211"/>
      <w:bookmarkStart w:id="2432" w:name="_Toc82621751"/>
      <w:bookmarkStart w:id="2433" w:name="_Toc106094147"/>
      <w:bookmarkStart w:id="2434" w:name="_Toc114252923"/>
      <w:bookmarkStart w:id="2435" w:name="_Toc123046051"/>
      <w:bookmarkStart w:id="2436" w:name="_Toc124157592"/>
      <w:bookmarkStart w:id="2437" w:name="_Toc124258985"/>
      <w:bookmarkStart w:id="2438" w:name="_Toc124259129"/>
      <w:bookmarkStart w:id="2439" w:name="_Toc130585886"/>
      <w:bookmarkStart w:id="2440" w:name="_Toc130586897"/>
      <w:bookmarkStart w:id="2441" w:name="_Toc137462063"/>
      <w:bookmarkStart w:id="2442" w:name="_Toc138883872"/>
      <w:bookmarkStart w:id="2443" w:name="_Toc138884016"/>
      <w:bookmarkStart w:id="2444" w:name="_Toc145426913"/>
      <w:bookmarkStart w:id="2445" w:name="_Toc155428126"/>
      <w:bookmarkStart w:id="2446" w:name="_Toc155781144"/>
      <w:bookmarkStart w:id="2447" w:name="_Toc161665443"/>
      <w:r w:rsidRPr="00DC5617">
        <w:t>6.</w:t>
      </w:r>
      <w:r w:rsidRPr="00DC5617">
        <w:rPr>
          <w:rFonts w:hint="eastAsia"/>
        </w:rPr>
        <w:t>10</w:t>
      </w:r>
      <w:r w:rsidRPr="00DC5617">
        <w:t>.1</w:t>
      </w:r>
      <w:r w:rsidRPr="00DC5617">
        <w:tab/>
        <w:t>Transmitter OFF power</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C5513AA" w14:textId="77777777" w:rsidR="00E14C6B" w:rsidRDefault="00DC5617">
      <w:pPr>
        <w:pStyle w:val="Heading4"/>
      </w:pPr>
      <w:bookmarkStart w:id="2448" w:name="_Toc21127464"/>
      <w:bookmarkStart w:id="2449" w:name="_Toc29811673"/>
      <w:bookmarkStart w:id="2450" w:name="_Toc36817225"/>
      <w:bookmarkStart w:id="2451" w:name="_Toc37260141"/>
      <w:bookmarkStart w:id="2452" w:name="_Toc37267529"/>
      <w:bookmarkStart w:id="2453" w:name="_Toc44712131"/>
      <w:bookmarkStart w:id="2454" w:name="_Toc45893444"/>
      <w:bookmarkStart w:id="2455" w:name="_Toc53178171"/>
      <w:bookmarkStart w:id="2456" w:name="_Toc53178622"/>
      <w:bookmarkStart w:id="2457" w:name="_Toc61178848"/>
      <w:bookmarkStart w:id="2458" w:name="_Toc61179318"/>
      <w:bookmarkStart w:id="2459" w:name="_Toc67916614"/>
      <w:bookmarkStart w:id="2460" w:name="_Toc74663212"/>
      <w:bookmarkStart w:id="2461" w:name="_Toc82621752"/>
      <w:bookmarkStart w:id="2462" w:name="_Toc97737226"/>
      <w:bookmarkStart w:id="2463" w:name="_Toc106094148"/>
      <w:bookmarkStart w:id="2464" w:name="_Toc114252924"/>
      <w:bookmarkStart w:id="2465" w:name="_Toc123046052"/>
      <w:bookmarkStart w:id="2466" w:name="_Toc124157593"/>
      <w:bookmarkStart w:id="2467" w:name="_Toc124258986"/>
      <w:bookmarkStart w:id="2468" w:name="_Toc124259130"/>
      <w:bookmarkStart w:id="2469" w:name="_Toc130585887"/>
      <w:bookmarkStart w:id="2470" w:name="_Toc130586898"/>
      <w:bookmarkStart w:id="2471" w:name="_Toc137462064"/>
      <w:bookmarkStart w:id="2472" w:name="_Toc138883873"/>
      <w:bookmarkStart w:id="2473" w:name="_Toc138884017"/>
      <w:bookmarkStart w:id="2474" w:name="_Toc145426914"/>
      <w:bookmarkStart w:id="2475" w:name="_Toc155428127"/>
      <w:bookmarkStart w:id="2476" w:name="_Toc155781145"/>
      <w:bookmarkStart w:id="2477" w:name="_Toc161665444"/>
      <w:r w:rsidRPr="00DC5617">
        <w:t>6.</w:t>
      </w:r>
      <w:r w:rsidRPr="00DC5617">
        <w:rPr>
          <w:rFonts w:hint="eastAsia"/>
        </w:rPr>
        <w:t>10</w:t>
      </w:r>
      <w:r w:rsidRPr="00DC5617">
        <w:t>.1.1</w:t>
      </w:r>
      <w:r w:rsidRPr="00DC5617">
        <w:tab/>
        <w:t>General</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478" w:name="_Toc13080175"/>
      <w:bookmarkStart w:id="2479" w:name="_Toc29811674"/>
      <w:bookmarkStart w:id="2480" w:name="_Toc36817226"/>
      <w:bookmarkStart w:id="2481" w:name="_Toc37260142"/>
      <w:bookmarkStart w:id="2482" w:name="_Toc37267530"/>
      <w:bookmarkStart w:id="2483" w:name="_Toc44712132"/>
      <w:bookmarkStart w:id="2484" w:name="_Toc45893445"/>
      <w:bookmarkStart w:id="2485" w:name="_Toc53178172"/>
      <w:bookmarkStart w:id="2486" w:name="_Toc53178623"/>
      <w:bookmarkStart w:id="2487" w:name="_Toc61178849"/>
      <w:bookmarkStart w:id="2488" w:name="_Toc61179319"/>
      <w:bookmarkStart w:id="2489" w:name="_Toc67916615"/>
      <w:bookmarkStart w:id="2490" w:name="_Toc74663213"/>
      <w:bookmarkStart w:id="2491" w:name="_Toc82621753"/>
      <w:bookmarkStart w:id="2492" w:name="_Toc97737227"/>
      <w:bookmarkStart w:id="2493" w:name="_Toc21127468"/>
      <w:bookmarkStart w:id="2494"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495" w:name="_Toc106094149"/>
      <w:bookmarkStart w:id="2496" w:name="_Toc114252925"/>
      <w:bookmarkStart w:id="2497" w:name="_Toc123046053"/>
      <w:bookmarkStart w:id="2498" w:name="_Toc124157594"/>
      <w:bookmarkStart w:id="2499" w:name="_Toc124258987"/>
      <w:bookmarkStart w:id="2500" w:name="_Toc124259131"/>
      <w:bookmarkStart w:id="2501" w:name="_Toc130585888"/>
      <w:bookmarkStart w:id="2502" w:name="_Toc130586899"/>
      <w:bookmarkStart w:id="2503" w:name="_Toc137462065"/>
      <w:bookmarkStart w:id="2504" w:name="_Toc138883874"/>
      <w:bookmarkStart w:id="2505" w:name="_Toc138884018"/>
      <w:bookmarkStart w:id="2506" w:name="_Toc145426915"/>
      <w:bookmarkStart w:id="2507" w:name="_Toc155428128"/>
      <w:bookmarkStart w:id="2508" w:name="_Toc155781146"/>
      <w:bookmarkStart w:id="2509" w:name="_Toc161665445"/>
      <w:r w:rsidRPr="00DC5617">
        <w:t>6.</w:t>
      </w:r>
      <w:r w:rsidRPr="00DC5617">
        <w:rPr>
          <w:rFonts w:hint="eastAsia"/>
        </w:rPr>
        <w:t>10</w:t>
      </w:r>
      <w:r w:rsidRPr="00DC5617">
        <w:t>.1.2</w:t>
      </w:r>
      <w:r w:rsidRPr="00DC5617">
        <w:tab/>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5"/>
      <w:bookmarkEnd w:id="2496"/>
      <w:bookmarkEnd w:id="2497"/>
      <w:bookmarkEnd w:id="2498"/>
      <w:bookmarkEnd w:id="2499"/>
      <w:bookmarkEnd w:id="2500"/>
      <w:bookmarkEnd w:id="2501"/>
      <w:bookmarkEnd w:id="2502"/>
      <w:bookmarkEnd w:id="2503"/>
      <w:bookmarkEnd w:id="2504"/>
      <w:bookmarkEnd w:id="2505"/>
      <w:bookmarkEnd w:id="2506"/>
      <w:r w:rsidR="00487BD0">
        <w:t xml:space="preserve">Minimum requirement for </w:t>
      </w:r>
      <w:r w:rsidR="00487BD0">
        <w:rPr>
          <w:i/>
        </w:rPr>
        <w:t>RF repeater</w:t>
      </w:r>
      <w:bookmarkEnd w:id="2507"/>
      <w:bookmarkEnd w:id="2508"/>
      <w:bookmarkEnd w:id="250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510" w:name="_Toc155428129"/>
      <w:bookmarkStart w:id="2511" w:name="_Toc155781147"/>
      <w:bookmarkStart w:id="2512" w:name="_Toc161665446"/>
      <w:r>
        <w:t>6.</w:t>
      </w:r>
      <w:r>
        <w:rPr>
          <w:rFonts w:hint="eastAsia"/>
        </w:rPr>
        <w:t>10</w:t>
      </w:r>
      <w:r>
        <w:t>.1.3</w:t>
      </w:r>
      <w:r>
        <w:tab/>
        <w:t xml:space="preserve">Minimum requirement for </w:t>
      </w:r>
      <w:r>
        <w:rPr>
          <w:i/>
        </w:rPr>
        <w:t>NCR</w:t>
      </w:r>
      <w:bookmarkEnd w:id="2510"/>
      <w:bookmarkEnd w:id="2511"/>
      <w:bookmarkEnd w:id="2512"/>
    </w:p>
    <w:p w14:paraId="1BA9D362" w14:textId="77777777" w:rsidR="00731D6E" w:rsidRDefault="00731D6E" w:rsidP="00731D6E">
      <w:pPr>
        <w:pStyle w:val="Heading5"/>
      </w:pPr>
      <w:bookmarkStart w:id="2513" w:name="_Toc155428130"/>
      <w:bookmarkStart w:id="2514" w:name="_Toc155781148"/>
      <w:bookmarkStart w:id="2515" w:name="_Toc161665447"/>
      <w:r>
        <w:t>6.10.1.3.1</w:t>
      </w:r>
      <w:r>
        <w:tab/>
        <w:t>Minimum requirement for NCR Fwd</w:t>
      </w:r>
      <w:bookmarkEnd w:id="2513"/>
      <w:bookmarkEnd w:id="2514"/>
      <w:bookmarkEnd w:id="2515"/>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516" w:name="_Toc13080177"/>
      <w:bookmarkStart w:id="2517" w:name="_Toc29811676"/>
      <w:bookmarkStart w:id="2518" w:name="_Toc36817228"/>
      <w:bookmarkStart w:id="2519" w:name="_Toc37260144"/>
      <w:bookmarkStart w:id="2520" w:name="_Toc37267532"/>
      <w:bookmarkStart w:id="2521" w:name="_Toc44712134"/>
      <w:bookmarkStart w:id="2522" w:name="_Toc45893447"/>
      <w:bookmarkStart w:id="2523" w:name="_Toc53178174"/>
      <w:bookmarkStart w:id="2524" w:name="_Toc53178625"/>
      <w:bookmarkStart w:id="2525" w:name="_Toc61178851"/>
      <w:bookmarkStart w:id="2526" w:name="_Toc61179321"/>
      <w:bookmarkStart w:id="2527" w:name="_Toc67916617"/>
      <w:bookmarkStart w:id="2528" w:name="_Toc74663215"/>
      <w:bookmarkStart w:id="2529" w:name="_Toc82621755"/>
      <w:bookmarkStart w:id="2530" w:name="_Toc106094150"/>
      <w:bookmarkStart w:id="2531" w:name="_Toc114252926"/>
      <w:bookmarkStart w:id="2532" w:name="_Toc123046054"/>
      <w:bookmarkStart w:id="2533" w:name="_Toc124157595"/>
      <w:bookmarkStart w:id="2534" w:name="_Toc124258988"/>
      <w:bookmarkStart w:id="2535" w:name="_Toc124259132"/>
      <w:bookmarkStart w:id="2536" w:name="_Toc130585889"/>
      <w:bookmarkStart w:id="2537" w:name="_Toc130586900"/>
      <w:bookmarkStart w:id="2538" w:name="_Toc137462066"/>
      <w:bookmarkStart w:id="2539" w:name="_Toc138883875"/>
      <w:bookmarkStart w:id="2540" w:name="_Toc138884019"/>
      <w:bookmarkStart w:id="2541" w:name="_Toc145426916"/>
      <w:bookmarkStart w:id="2542" w:name="_Toc155428131"/>
      <w:bookmarkStart w:id="2543" w:name="_Toc155781149"/>
      <w:bookmarkStart w:id="2544" w:name="_Toc161665448"/>
      <w:r w:rsidRPr="00DC5617">
        <w:t>6.</w:t>
      </w:r>
      <w:r w:rsidRPr="00DC5617">
        <w:rPr>
          <w:rFonts w:hint="eastAsia"/>
        </w:rPr>
        <w:t>10</w:t>
      </w:r>
      <w:r w:rsidRPr="00DC5617">
        <w:t>.2</w:t>
      </w:r>
      <w:r w:rsidRPr="00DC5617">
        <w:tab/>
        <w:t>Transmitter transient period</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6C5513B2" w14:textId="77777777" w:rsidR="00E14C6B" w:rsidRDefault="00DC5617">
      <w:pPr>
        <w:pStyle w:val="Heading4"/>
      </w:pPr>
      <w:bookmarkStart w:id="2545" w:name="_Toc29811677"/>
      <w:bookmarkStart w:id="2546" w:name="_Toc36817229"/>
      <w:bookmarkStart w:id="2547" w:name="_Toc37260145"/>
      <w:bookmarkStart w:id="2548" w:name="_Toc37267533"/>
      <w:bookmarkStart w:id="2549" w:name="_Toc44712135"/>
      <w:bookmarkStart w:id="2550" w:name="_Toc45893448"/>
      <w:bookmarkStart w:id="2551" w:name="_Toc53178175"/>
      <w:bookmarkStart w:id="2552" w:name="_Toc53178626"/>
      <w:bookmarkStart w:id="2553" w:name="_Toc61178852"/>
      <w:bookmarkStart w:id="2554" w:name="_Toc61179322"/>
      <w:bookmarkStart w:id="2555" w:name="_Toc67916618"/>
      <w:bookmarkStart w:id="2556" w:name="_Toc74663216"/>
      <w:bookmarkStart w:id="2557" w:name="_Toc82621756"/>
      <w:bookmarkStart w:id="2558" w:name="_Toc97737228"/>
      <w:bookmarkStart w:id="2559" w:name="_Toc106094151"/>
      <w:bookmarkStart w:id="2560" w:name="_Toc114252927"/>
      <w:bookmarkStart w:id="2561" w:name="_Toc123046055"/>
      <w:bookmarkStart w:id="2562" w:name="_Toc124157596"/>
      <w:bookmarkStart w:id="2563" w:name="_Toc124258989"/>
      <w:bookmarkStart w:id="2564" w:name="_Toc124259133"/>
      <w:bookmarkStart w:id="2565" w:name="_Toc130585890"/>
      <w:bookmarkStart w:id="2566" w:name="_Toc130586901"/>
      <w:bookmarkStart w:id="2567" w:name="_Toc137462067"/>
      <w:bookmarkStart w:id="2568" w:name="_Toc138883876"/>
      <w:bookmarkStart w:id="2569" w:name="_Toc138884020"/>
      <w:bookmarkStart w:id="2570" w:name="_Toc145426917"/>
      <w:bookmarkStart w:id="2571" w:name="_Toc155428132"/>
      <w:bookmarkStart w:id="2572" w:name="_Toc155781150"/>
      <w:bookmarkStart w:id="2573" w:name="_Toc161665449"/>
      <w:r w:rsidRPr="00DC5617">
        <w:t>6.</w:t>
      </w:r>
      <w:r w:rsidRPr="00DC5617">
        <w:rPr>
          <w:rFonts w:hint="eastAsia"/>
        </w:rPr>
        <w:t>10</w:t>
      </w:r>
      <w:r w:rsidRPr="00DC5617">
        <w:t>.2.1</w:t>
      </w:r>
      <w:r w:rsidRPr="00DC5617">
        <w:tab/>
        <w:t>General</w:t>
      </w:r>
      <w:bookmarkEnd w:id="2493"/>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lastRenderedPageBreak/>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2574"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1pt;height:191.85pt" o:ole="">
            <v:imagedata r:id="rId34" o:title=""/>
          </v:shape>
          <o:OLEObject Type="Embed" ProgID="Visio.Drawing.15" ShapeID="_x0000_i1030" DrawAspect="Content" ObjectID="_1773814831" r:id="rId35"/>
        </w:object>
      </w:r>
      <w:bookmarkEnd w:id="2574"/>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2575" w:name="_Toc13080179"/>
      <w:bookmarkStart w:id="2576" w:name="_Toc21127469"/>
      <w:bookmarkStart w:id="2577" w:name="_Toc29811678"/>
      <w:bookmarkStart w:id="2578" w:name="_Toc36817230"/>
      <w:bookmarkStart w:id="2579" w:name="_Toc37260146"/>
      <w:bookmarkStart w:id="2580" w:name="_Toc37267534"/>
      <w:bookmarkStart w:id="2581" w:name="_Toc44712136"/>
      <w:bookmarkStart w:id="2582" w:name="_Toc45893449"/>
      <w:bookmarkStart w:id="2583" w:name="_Toc53178176"/>
      <w:bookmarkStart w:id="2584" w:name="_Toc53178627"/>
      <w:bookmarkStart w:id="2585" w:name="_Toc61178853"/>
      <w:bookmarkStart w:id="2586" w:name="_Toc61179323"/>
      <w:bookmarkStart w:id="2587" w:name="_Toc67916619"/>
      <w:bookmarkStart w:id="2588" w:name="_Toc74663217"/>
      <w:bookmarkStart w:id="2589" w:name="_Toc82621757"/>
      <w:bookmarkStart w:id="2590" w:name="_Toc97737229"/>
      <w:bookmarkStart w:id="2591" w:name="_Toc106094152"/>
      <w:bookmarkStart w:id="2592" w:name="_Toc123046056"/>
      <w:bookmarkStart w:id="2593" w:name="_Toc124157597"/>
      <w:bookmarkEnd w:id="2494"/>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2594" w:name="_Toc114252928"/>
    </w:p>
    <w:p w14:paraId="6C5513B8" w14:textId="6371056F" w:rsidR="00E14C6B" w:rsidRDefault="00DC5617" w:rsidP="00F70818">
      <w:pPr>
        <w:pStyle w:val="Heading4"/>
      </w:pPr>
      <w:bookmarkStart w:id="2595" w:name="_Toc145426918"/>
      <w:bookmarkStart w:id="2596" w:name="_Toc155428133"/>
      <w:bookmarkStart w:id="2597" w:name="_Toc155781151"/>
      <w:bookmarkStart w:id="2598" w:name="_Toc161665450"/>
      <w:r w:rsidRPr="00DC5617">
        <w:t>6.</w:t>
      </w:r>
      <w:r w:rsidRPr="00DC5617">
        <w:rPr>
          <w:rFonts w:hint="eastAsia"/>
        </w:rPr>
        <w:t>10</w:t>
      </w:r>
      <w:r w:rsidRPr="00DC5617">
        <w:t>.2.2</w:t>
      </w:r>
      <w:r w:rsidRPr="00DC5617">
        <w:tab/>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rsidR="00172407">
        <w:t xml:space="preserve">Minimum requirement for  </w:t>
      </w:r>
      <w:r w:rsidR="00172407">
        <w:rPr>
          <w:i/>
        </w:rPr>
        <w:t>RF repeater</w:t>
      </w:r>
      <w:bookmarkEnd w:id="2596"/>
      <w:bookmarkEnd w:id="2597"/>
      <w:bookmarkEnd w:id="2598"/>
    </w:p>
    <w:p w14:paraId="6C5513B9" w14:textId="77777777" w:rsidR="00DC5617" w:rsidRPr="00DC5617" w:rsidRDefault="00DC5617" w:rsidP="00DC5617">
      <w:pPr>
        <w:rPr>
          <w:rFonts w:eastAsia="DengXian"/>
        </w:rPr>
      </w:pPr>
      <w:bookmarkStart w:id="2599"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2599"/>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2600" w:name="_Toc155428134"/>
      <w:bookmarkStart w:id="2601" w:name="_Toc155781152"/>
      <w:bookmarkStart w:id="2602" w:name="_Toc161665451"/>
      <w:r>
        <w:t>6.</w:t>
      </w:r>
      <w:r>
        <w:rPr>
          <w:rFonts w:hint="eastAsia"/>
        </w:rPr>
        <w:t>10</w:t>
      </w:r>
      <w:r>
        <w:t>.2.3</w:t>
      </w:r>
      <w:r>
        <w:tab/>
        <w:t xml:space="preserve">Minimum requirement for </w:t>
      </w:r>
      <w:r>
        <w:rPr>
          <w:i/>
        </w:rPr>
        <w:t>NCR</w:t>
      </w:r>
      <w:bookmarkEnd w:id="2600"/>
      <w:bookmarkEnd w:id="2601"/>
      <w:bookmarkEnd w:id="2602"/>
    </w:p>
    <w:p w14:paraId="090C432A" w14:textId="77777777" w:rsidR="00172407" w:rsidRDefault="00172407" w:rsidP="00172407">
      <w:pPr>
        <w:pStyle w:val="Heading5"/>
      </w:pPr>
      <w:bookmarkStart w:id="2603" w:name="_Toc155428135"/>
      <w:bookmarkStart w:id="2604" w:name="_Toc155781153"/>
      <w:bookmarkStart w:id="2605" w:name="_Toc161665452"/>
      <w:r>
        <w:t>6.10.2.3.1</w:t>
      </w:r>
      <w:r>
        <w:tab/>
        <w:t>Minimum requirement for NCR-Fwd</w:t>
      </w:r>
      <w:bookmarkEnd w:id="2603"/>
      <w:bookmarkEnd w:id="2604"/>
      <w:bookmarkEnd w:id="2605"/>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lastRenderedPageBreak/>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77777777" w:rsidR="0095784F" w:rsidRDefault="0095784F" w:rsidP="0095784F">
      <w:pPr>
        <w:pStyle w:val="Heading2"/>
      </w:pPr>
      <w:bookmarkStart w:id="2606" w:name="_Toc155428136"/>
      <w:bookmarkStart w:id="2607" w:name="_Toc155781154"/>
      <w:bookmarkStart w:id="2608" w:name="_Toc161665453"/>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2606"/>
      <w:bookmarkEnd w:id="2607"/>
      <w:bookmarkEnd w:id="2608"/>
    </w:p>
    <w:p w14:paraId="61357FAB" w14:textId="77777777" w:rsidR="0095784F" w:rsidRDefault="0095784F" w:rsidP="0095784F">
      <w:pPr>
        <w:pStyle w:val="Heading3"/>
        <w:rPr>
          <w:lang w:val="en-US" w:eastAsia="zh-CN"/>
        </w:rPr>
      </w:pPr>
      <w:bookmarkStart w:id="2609" w:name="_Toc155428137"/>
      <w:bookmarkStart w:id="2610" w:name="_Toc155781155"/>
      <w:bookmarkStart w:id="2611" w:name="_Toc161665454"/>
      <w:r>
        <w:rPr>
          <w:rFonts w:hint="eastAsia"/>
          <w:lang w:val="en-US" w:eastAsia="zh-CN"/>
        </w:rPr>
        <w:t>6.11.1</w:t>
      </w:r>
      <w:r>
        <w:rPr>
          <w:lang w:val="en-US" w:eastAsia="zh-CN"/>
        </w:rPr>
        <w:tab/>
      </w:r>
      <w:r>
        <w:rPr>
          <w:rFonts w:hint="eastAsia"/>
          <w:lang w:val="en-US" w:eastAsia="zh-CN"/>
        </w:rPr>
        <w:t>General</w:t>
      </w:r>
      <w:bookmarkEnd w:id="2609"/>
      <w:bookmarkEnd w:id="2610"/>
      <w:bookmarkEnd w:id="2611"/>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2612" w:name="_Toc155428138"/>
      <w:bookmarkStart w:id="2613" w:name="_Toc155781156"/>
      <w:bookmarkStart w:id="2614" w:name="_Toc161665455"/>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2612"/>
      <w:bookmarkEnd w:id="2613"/>
      <w:bookmarkEnd w:id="2614"/>
    </w:p>
    <w:p w14:paraId="7C9DA102" w14:textId="77777777" w:rsidR="0095784F" w:rsidRDefault="0095784F" w:rsidP="0095784F">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appl</w:t>
      </w:r>
      <w:r>
        <w:rPr>
          <w:rFonts w:hint="eastAsia"/>
          <w:lang w:val="en-US" w:eastAsia="zh-CN"/>
        </w:rPr>
        <w:t>ies.</w:t>
      </w:r>
    </w:p>
    <w:p w14:paraId="4636C489" w14:textId="77777777" w:rsidR="0095784F" w:rsidRDefault="0095784F" w:rsidP="0095784F">
      <w:pPr>
        <w:rPr>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1-H ,  the UE requirement specified in clause 6.3.2  in TS 38.101-1 applies.</w:t>
      </w:r>
    </w:p>
    <w:p w14:paraId="3E1E8A85" w14:textId="77777777" w:rsidR="0095784F" w:rsidRDefault="0095784F" w:rsidP="0095784F">
      <w:pPr>
        <w:pStyle w:val="Heading3"/>
        <w:rPr>
          <w:rFonts w:eastAsia="SimSun"/>
          <w:lang w:val="en-US" w:eastAsia="zh-CN"/>
        </w:rPr>
      </w:pPr>
      <w:bookmarkStart w:id="2615" w:name="_Toc155428139"/>
      <w:bookmarkStart w:id="2616" w:name="_Toc155781157"/>
      <w:bookmarkStart w:id="2617" w:name="_Toc161665456"/>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2615"/>
      <w:bookmarkEnd w:id="2616"/>
      <w:bookmarkEnd w:id="2617"/>
    </w:p>
    <w:p w14:paraId="34B4E67C" w14:textId="77777777" w:rsidR="0095784F" w:rsidRDefault="0095784F" w:rsidP="0095784F">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appl</w:t>
      </w:r>
      <w:r>
        <w:rPr>
          <w:rFonts w:cs="v4.2.0" w:hint="eastAsia"/>
          <w:lang w:val="en-US" w:eastAsia="zh-CN"/>
        </w:rPr>
        <w:t>ies</w:t>
      </w:r>
      <w:r>
        <w:rPr>
          <w:rFonts w:cs="v4.2.0" w:hint="eastAsia"/>
        </w:rPr>
        <w:t xml:space="preserve"> </w:t>
      </w:r>
      <w:r>
        <w:rPr>
          <w:rFonts w:cs="v4.2.0"/>
        </w:rPr>
        <w:t>.</w:t>
      </w:r>
    </w:p>
    <w:p w14:paraId="1AFAF88B" w14:textId="77777777" w:rsidR="0095784F" w:rsidRDefault="0095784F" w:rsidP="0095784F">
      <w:pPr>
        <w:rPr>
          <w:rFonts w:cs="v4.2.0"/>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w:t>
      </w:r>
      <w:r>
        <w:rPr>
          <w:rFonts w:cs="v4.2.0"/>
        </w:rPr>
        <w:t>.</w:t>
      </w:r>
    </w:p>
    <w:p w14:paraId="291DA9A4" w14:textId="77777777" w:rsidR="0095784F" w:rsidRDefault="0095784F" w:rsidP="0095784F">
      <w:pPr>
        <w:pStyle w:val="Heading3"/>
        <w:rPr>
          <w:lang w:val="en-US" w:eastAsia="zh-CN"/>
        </w:rPr>
      </w:pPr>
      <w:bookmarkStart w:id="2618" w:name="_Toc155428140"/>
      <w:bookmarkStart w:id="2619" w:name="_Toc155781158"/>
      <w:bookmarkStart w:id="2620" w:name="_Toc161665457"/>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2618"/>
      <w:bookmarkEnd w:id="2619"/>
      <w:bookmarkEnd w:id="2620"/>
    </w:p>
    <w:p w14:paraId="7201B471" w14:textId="77777777" w:rsidR="0095784F" w:rsidRDefault="0095784F" w:rsidP="0095784F">
      <w:r>
        <w:rPr>
          <w:rFonts w:cs="v4.2.0" w:hint="eastAsia"/>
          <w:lang w:val="en-US" w:eastAsia="zh-CN"/>
        </w:rPr>
        <w:t xml:space="preserve">For WA NCR-MT, </w:t>
      </w:r>
      <w:r>
        <w:rPr>
          <w:rFonts w:cs="v4.2.0"/>
        </w:rPr>
        <w:t>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w:t>
      </w:r>
      <w:r>
        <w:rPr>
          <w:rFonts w:cs="v4.2.0"/>
        </w:rPr>
        <w:t xml:space="preserve"> appl</w:t>
      </w:r>
      <w:r>
        <w:rPr>
          <w:rFonts w:cs="v4.2.0" w:hint="eastAsia"/>
          <w:lang w:val="en-US" w:eastAsia="zh-CN"/>
        </w:rPr>
        <w:t>ies</w:t>
      </w:r>
      <w:r>
        <w:rPr>
          <w:rFonts w:cs="v4.2.0"/>
        </w:rPr>
        <w:t>.</w:t>
      </w:r>
    </w:p>
    <w:p w14:paraId="46745846" w14:textId="77777777" w:rsidR="0095784F" w:rsidRDefault="0095784F" w:rsidP="0095784F">
      <w:pPr>
        <w:rPr>
          <w:rFonts w:cs="v4.2.0"/>
        </w:rPr>
      </w:pPr>
      <w:r>
        <w:rPr>
          <w:rFonts w:cs="v4.2.0" w:hint="eastAsia"/>
          <w:lang w:val="en-US" w:eastAsia="zh-CN"/>
        </w:rPr>
        <w:t xml:space="preserve">For LA NCR-MT, </w:t>
      </w:r>
      <w:r>
        <w:rPr>
          <w:rFonts w:cs="v4.2.0"/>
        </w:rPr>
        <w:t>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w:t>
      </w:r>
      <w:r>
        <w:rPr>
          <w:rFonts w:cs="v4.2.0"/>
        </w:rPr>
        <w:t>.</w:t>
      </w:r>
    </w:p>
    <w:p w14:paraId="786B4DC4" w14:textId="77777777" w:rsidR="0095784F" w:rsidRDefault="0095784F" w:rsidP="0095784F">
      <w:pPr>
        <w:pStyle w:val="Heading2"/>
      </w:pPr>
      <w:bookmarkStart w:id="2621" w:name="_Toc155428141"/>
      <w:bookmarkStart w:id="2622" w:name="_Toc155781159"/>
      <w:bookmarkStart w:id="2623" w:name="_Toc161665458"/>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2621"/>
      <w:bookmarkEnd w:id="2622"/>
      <w:bookmarkEnd w:id="2623"/>
    </w:p>
    <w:p w14:paraId="47935E53" w14:textId="77777777" w:rsidR="0095784F" w:rsidRDefault="0095784F" w:rsidP="0095784F">
      <w:pPr>
        <w:pStyle w:val="Heading3"/>
        <w:rPr>
          <w:rFonts w:eastAsia="SimSun"/>
          <w:lang w:val="en-US" w:eastAsia="zh-CN"/>
        </w:rPr>
      </w:pPr>
      <w:bookmarkStart w:id="2624" w:name="_Toc155428142"/>
      <w:bookmarkStart w:id="2625" w:name="_Toc155781160"/>
      <w:bookmarkStart w:id="2626" w:name="_Toc161665459"/>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2624"/>
      <w:bookmarkEnd w:id="2625"/>
      <w:bookmarkEnd w:id="2626"/>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2627" w:name="_Toc155428143"/>
      <w:bookmarkStart w:id="2628" w:name="_Toc155781161"/>
      <w:bookmarkStart w:id="2629" w:name="_Toc161665460"/>
      <w:r>
        <w:rPr>
          <w:rFonts w:eastAsia="SimSun" w:hint="eastAsia"/>
          <w:lang w:val="en-US" w:eastAsia="zh-CN"/>
        </w:rPr>
        <w:lastRenderedPageBreak/>
        <w:t>6</w:t>
      </w:r>
      <w:r>
        <w:t>.</w:t>
      </w:r>
      <w:r>
        <w:rPr>
          <w:rFonts w:eastAsia="SimSun" w:hint="eastAsia"/>
          <w:lang w:val="en-US" w:eastAsia="zh-CN"/>
        </w:rPr>
        <w:t>12.2</w:t>
      </w:r>
      <w:r>
        <w:tab/>
      </w:r>
      <w:r>
        <w:rPr>
          <w:rFonts w:eastAsia="SimSun" w:hint="eastAsia"/>
          <w:lang w:val="en-US" w:eastAsia="zh-CN"/>
        </w:rPr>
        <w:t>Frequency error requirements for NCR-MT</w:t>
      </w:r>
      <w:bookmarkEnd w:id="2627"/>
      <w:bookmarkEnd w:id="2628"/>
      <w:bookmarkEnd w:id="2629"/>
    </w:p>
    <w:p w14:paraId="77F0C994" w14:textId="77777777" w:rsidR="0095784F" w:rsidRDefault="0095784F" w:rsidP="0095784F">
      <w:pPr>
        <w:rPr>
          <w:lang w:val="en-US" w:eastAsia="zh-CN"/>
        </w:rPr>
      </w:pPr>
      <w:r>
        <w:rPr>
          <w:rFonts w:cs="v4.2.0"/>
        </w:rPr>
        <w:t>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5.1.2</w:t>
      </w:r>
      <w:r>
        <w:rPr>
          <w:rFonts w:cs="v4.2.0"/>
        </w:rPr>
        <w:t xml:space="preserve"> in TS 38.1</w:t>
      </w:r>
      <w:r>
        <w:rPr>
          <w:rFonts w:cs="v4.2.0" w:hint="eastAsia"/>
          <w:lang w:val="en-US" w:eastAsia="zh-CN"/>
        </w:rPr>
        <w:t>74</w:t>
      </w:r>
      <w:r>
        <w:rPr>
          <w:rFonts w:cs="v4.2.0"/>
        </w:rPr>
        <w:t xml:space="preserve"> apply to</w:t>
      </w:r>
      <w:r>
        <w:rPr>
          <w:rFonts w:cs="v4.2.0" w:hint="eastAsia"/>
          <w:lang w:val="en-US" w:eastAsia="zh-CN"/>
        </w:rPr>
        <w:t xml:space="preserve"> both NCR-MT type 1-C and </w:t>
      </w:r>
      <w:r>
        <w:rPr>
          <w:rFonts w:cs="v4.2.0"/>
          <w:lang w:val="en-US" w:eastAsia="zh-CN"/>
        </w:rPr>
        <w:t xml:space="preserve">NCR-MT type </w:t>
      </w:r>
      <w:r>
        <w:rPr>
          <w:rFonts w:cs="v4.2.0" w:hint="eastAsia"/>
          <w:lang w:val="en-US" w:eastAsia="zh-CN"/>
        </w:rPr>
        <w:t>1-H</w:t>
      </w:r>
      <w:r>
        <w:rPr>
          <w:rFonts w:cs="v4.2.0"/>
        </w:rPr>
        <w:t>.</w:t>
      </w:r>
    </w:p>
    <w:p w14:paraId="6B7229E6" w14:textId="77777777" w:rsidR="0095784F" w:rsidRDefault="0095784F" w:rsidP="0095784F">
      <w:pPr>
        <w:pStyle w:val="Heading3"/>
        <w:rPr>
          <w:rFonts w:eastAsia="SimSun"/>
          <w:lang w:val="en-US" w:eastAsia="zh-CN"/>
        </w:rPr>
      </w:pPr>
      <w:bookmarkStart w:id="2630" w:name="_Toc83580608"/>
      <w:bookmarkStart w:id="2631" w:name="_Toc68230842"/>
      <w:bookmarkStart w:id="2632" w:name="_Toc29801814"/>
      <w:bookmarkStart w:id="2633" w:name="_Toc37251371"/>
      <w:bookmarkStart w:id="2634" w:name="_Toc76718277"/>
      <w:bookmarkStart w:id="2635" w:name="_Toc75467265"/>
      <w:bookmarkStart w:id="2636" w:name="_Toc29802863"/>
      <w:bookmarkStart w:id="2637" w:name="_Toc36107605"/>
      <w:bookmarkStart w:id="2638" w:name="_Toc69084255"/>
      <w:bookmarkStart w:id="2639" w:name="_Toc61372895"/>
      <w:bookmarkStart w:id="2640" w:name="_Toc21344328"/>
      <w:bookmarkStart w:id="2641" w:name="_Toc61367512"/>
      <w:bookmarkStart w:id="2642" w:name="_Toc29802238"/>
      <w:bookmarkStart w:id="2643" w:name="_Toc84405117"/>
      <w:bookmarkStart w:id="2644" w:name="_Toc45888235"/>
      <w:bookmarkStart w:id="2645" w:name="_Toc45888834"/>
      <w:bookmarkStart w:id="2646" w:name="_Toc84413726"/>
      <w:bookmarkStart w:id="2647" w:name="_Toc76509287"/>
      <w:bookmarkStart w:id="2648" w:name="_Toc155428144"/>
      <w:bookmarkStart w:id="2649" w:name="_Toc155781162"/>
      <w:bookmarkStart w:id="2650" w:name="_Toc161665461"/>
      <w:r>
        <w:rPr>
          <w:rFonts w:eastAsia="SimSun" w:hint="eastAsia"/>
          <w:lang w:val="en-US" w:eastAsia="zh-CN"/>
        </w:rPr>
        <w:t>6.12.3</w:t>
      </w:r>
      <w:r>
        <w:rPr>
          <w:rFonts w:eastAsia="SimSun" w:hint="eastAsia"/>
          <w:lang w:val="en-US" w:eastAsia="zh-CN"/>
        </w:rPr>
        <w:tab/>
        <w:t>Transmit modulation quality</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5BE5591" w14:textId="77777777" w:rsidR="0095784F" w:rsidRDefault="0095784F" w:rsidP="0095784F">
      <w:pPr>
        <w:rPr>
          <w:rFonts w:cs="v4.2.0"/>
        </w:rPr>
      </w:pPr>
      <w:bookmarkStart w:id="2651" w:name="_Toc21344329"/>
      <w:bookmarkStart w:id="2652" w:name="_Toc29802239"/>
      <w:bookmarkStart w:id="2653" w:name="_Toc29802864"/>
      <w:bookmarkStart w:id="2654" w:name="_Toc37251372"/>
      <w:bookmarkStart w:id="2655" w:name="_Toc29801815"/>
      <w:bookmarkStart w:id="2656" w:name="_Toc45888835"/>
      <w:bookmarkStart w:id="2657" w:name="_Toc36107606"/>
      <w:bookmarkStart w:id="2658" w:name="_Toc45888236"/>
      <w:r>
        <w:rPr>
          <w:rFonts w:cs="v4.2.0"/>
        </w:rPr>
        <w:t>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5.2.2</w:t>
      </w:r>
      <w:r>
        <w:rPr>
          <w:rFonts w:cs="v4.2.0"/>
        </w:rPr>
        <w:t xml:space="preserve"> in TS 38.1</w:t>
      </w:r>
      <w:r>
        <w:rPr>
          <w:rFonts w:cs="v4.2.0" w:hint="eastAsia"/>
          <w:lang w:val="en-US" w:eastAsia="zh-CN"/>
        </w:rPr>
        <w:t>74</w:t>
      </w:r>
      <w:r>
        <w:rPr>
          <w:rFonts w:cs="v4.2.0"/>
        </w:rPr>
        <w:t xml:space="preserve"> apply to</w:t>
      </w:r>
      <w:r>
        <w:rPr>
          <w:rFonts w:cs="v4.2.0" w:hint="eastAsia"/>
        </w:rPr>
        <w:t xml:space="preserve"> </w:t>
      </w:r>
      <w:r>
        <w:rPr>
          <w:rFonts w:cs="v4.2.0" w:hint="eastAsia"/>
          <w:lang w:val="en-US" w:eastAsia="zh-CN"/>
        </w:rPr>
        <w:t xml:space="preserve">both NCR-MT type 1-C and </w:t>
      </w:r>
      <w:r>
        <w:rPr>
          <w:rFonts w:cs="v4.2.0"/>
          <w:lang w:val="en-US" w:eastAsia="zh-CN"/>
        </w:rPr>
        <w:t xml:space="preserve">NCR-MT type </w:t>
      </w:r>
      <w:r>
        <w:rPr>
          <w:rFonts w:cs="v4.2.0" w:hint="eastAsia"/>
          <w:lang w:val="en-US" w:eastAsia="zh-CN"/>
        </w:rPr>
        <w:t>1-H</w:t>
      </w:r>
      <w:r>
        <w:rPr>
          <w:rFonts w:cs="v4.2.0"/>
        </w:rPr>
        <w:t>.</w:t>
      </w:r>
    </w:p>
    <w:p w14:paraId="41E55CA4" w14:textId="77777777" w:rsidR="0095784F" w:rsidRDefault="0095784F" w:rsidP="0095784F">
      <w:pPr>
        <w:pStyle w:val="Heading2"/>
      </w:pPr>
      <w:bookmarkStart w:id="2659" w:name="_Toc21344384"/>
      <w:bookmarkStart w:id="2660" w:name="_Toc29802295"/>
      <w:bookmarkStart w:id="2661" w:name="_Toc29802920"/>
      <w:bookmarkStart w:id="2662" w:name="_Toc37251436"/>
      <w:bookmarkStart w:id="2663" w:name="_Toc83580717"/>
      <w:bookmarkStart w:id="2664" w:name="_Toc84413835"/>
      <w:bookmarkStart w:id="2665" w:name="_Toc61372994"/>
      <w:bookmarkStart w:id="2666" w:name="_Toc61367611"/>
      <w:bookmarkStart w:id="2667" w:name="_Toc45888316"/>
      <w:bookmarkStart w:id="2668" w:name="_Toc45888915"/>
      <w:bookmarkStart w:id="2669" w:name="_Toc84405226"/>
      <w:bookmarkStart w:id="2670" w:name="_Toc76509388"/>
      <w:bookmarkStart w:id="2671" w:name="_Toc75467366"/>
      <w:bookmarkStart w:id="2672" w:name="_Toc76718378"/>
      <w:bookmarkStart w:id="2673" w:name="_Toc36107662"/>
      <w:bookmarkStart w:id="2674" w:name="_Toc68230943"/>
      <w:bookmarkStart w:id="2675" w:name="_Toc69084356"/>
      <w:bookmarkStart w:id="2676" w:name="_Toc29801871"/>
      <w:bookmarkStart w:id="2677" w:name="_Toc155428145"/>
      <w:bookmarkStart w:id="2678" w:name="_Toc155781163"/>
      <w:bookmarkStart w:id="2679" w:name="_Toc161665462"/>
      <w:bookmarkEnd w:id="2651"/>
      <w:bookmarkEnd w:id="2652"/>
      <w:bookmarkEnd w:id="2653"/>
      <w:bookmarkEnd w:id="2654"/>
      <w:bookmarkEnd w:id="2655"/>
      <w:bookmarkEnd w:id="2656"/>
      <w:bookmarkEnd w:id="2657"/>
      <w:bookmarkEnd w:id="2658"/>
      <w:r>
        <w:rPr>
          <w:rFonts w:hint="eastAsia"/>
          <w:lang w:val="en-US" w:eastAsia="zh-CN"/>
        </w:rPr>
        <w:t>6.13</w:t>
      </w:r>
      <w:r>
        <w:tab/>
        <w:t>Transmit intermodulation</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71FC590" w14:textId="77777777" w:rsidR="0095784F" w:rsidRDefault="0095784F" w:rsidP="0095784F">
      <w:pPr>
        <w:pStyle w:val="Heading3"/>
        <w:rPr>
          <w:lang w:val="en-US" w:eastAsia="zh-CN"/>
        </w:rPr>
      </w:pPr>
      <w:bookmarkStart w:id="2680" w:name="_Toc155428146"/>
      <w:bookmarkStart w:id="2681" w:name="_Toc155781164"/>
      <w:bookmarkStart w:id="2682" w:name="_Toc161665463"/>
      <w:r>
        <w:rPr>
          <w:rFonts w:hint="eastAsia"/>
          <w:lang w:val="en-US" w:eastAsia="zh-CN"/>
        </w:rPr>
        <w:t>6.13.1</w:t>
      </w:r>
      <w:r>
        <w:rPr>
          <w:rFonts w:hint="eastAsia"/>
          <w:lang w:val="en-US" w:eastAsia="zh-CN"/>
        </w:rPr>
        <w:tab/>
        <w:t>General</w:t>
      </w:r>
      <w:bookmarkEnd w:id="2680"/>
      <w:bookmarkEnd w:id="2681"/>
      <w:bookmarkEnd w:id="2682"/>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2683" w:name="_Toc155428147"/>
      <w:bookmarkStart w:id="2684" w:name="_Toc155781165"/>
      <w:bookmarkStart w:id="2685" w:name="_Toc161665464"/>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2683"/>
      <w:bookmarkEnd w:id="2684"/>
      <w:bookmarkEnd w:id="2685"/>
    </w:p>
    <w:p w14:paraId="602FEB45" w14:textId="77777777" w:rsidR="0095784F" w:rsidRDefault="0095784F" w:rsidP="0095784F">
      <w:pPr>
        <w:rPr>
          <w:lang w:val="en-US" w:eastAsia="zh-CN"/>
        </w:rPr>
      </w:pPr>
      <w:r>
        <w:rPr>
          <w:rFonts w:hint="eastAsia"/>
          <w:lang w:val="en-US" w:eastAsia="zh-CN"/>
        </w:rPr>
        <w:t xml:space="preserve">The Tx IMD requirement for IAB-MT specified in clause 6.7 of Rel-16 TS 38.174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29618F02" w14:textId="77777777" w:rsidR="0095784F" w:rsidRDefault="0095784F" w:rsidP="0095784F">
      <w:pPr>
        <w:pStyle w:val="Heading2"/>
        <w:rPr>
          <w:lang w:val="en-US" w:eastAsia="zh-CN"/>
        </w:rPr>
      </w:pPr>
      <w:bookmarkStart w:id="2686" w:name="_Toc29799543"/>
      <w:bookmarkStart w:id="2687" w:name="_Toc29770044"/>
      <w:bookmarkStart w:id="2688" w:name="_Toc21343078"/>
      <w:bookmarkStart w:id="2689" w:name="_Toc12246"/>
      <w:bookmarkStart w:id="2690" w:name="_Toc37254767"/>
      <w:bookmarkStart w:id="2691" w:name="_Toc37255410"/>
      <w:bookmarkStart w:id="2692" w:name="_Toc155428148"/>
      <w:bookmarkStart w:id="2693" w:name="_Toc155781166"/>
      <w:bookmarkStart w:id="2694" w:name="_Toc161665465"/>
      <w:r>
        <w:rPr>
          <w:rFonts w:hint="eastAsia"/>
          <w:lang w:val="en-US" w:eastAsia="zh-CN"/>
        </w:rPr>
        <w:t>6.14</w:t>
      </w:r>
      <w:r>
        <w:rPr>
          <w:rFonts w:hint="eastAsia"/>
          <w:lang w:val="en-US" w:eastAsia="zh-CN"/>
        </w:rPr>
        <w:tab/>
        <w:t>General</w:t>
      </w:r>
      <w:bookmarkEnd w:id="2686"/>
      <w:bookmarkEnd w:id="2687"/>
      <w:bookmarkEnd w:id="2688"/>
      <w:bookmarkEnd w:id="2689"/>
      <w:bookmarkEnd w:id="2690"/>
      <w:bookmarkEnd w:id="2691"/>
      <w:bookmarkEnd w:id="2692"/>
      <w:bookmarkEnd w:id="2693"/>
      <w:bookmarkEnd w:id="2694"/>
    </w:p>
    <w:p w14:paraId="1EB80A82" w14:textId="77777777" w:rsidR="0095784F" w:rsidRDefault="0095784F" w:rsidP="0095784F">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TAB connector for</w:t>
      </w:r>
      <w:r>
        <w:rPr>
          <w:i/>
          <w:lang w:eastAsia="zh-CN"/>
        </w:rPr>
        <w:t xml:space="preserve"> NCR type 1-H</w:t>
      </w:r>
      <w:r>
        <w:rPr>
          <w:lang w:eastAsia="zh-CN"/>
        </w:rPr>
        <w:t>, with full complement of transceivers for the configuration in normal operating condition.</w:t>
      </w:r>
    </w:p>
    <w:p w14:paraId="1577DB58" w14:textId="77777777" w:rsidR="0095784F" w:rsidRDefault="0095784F" w:rsidP="0095784F">
      <w:pPr>
        <w:rPr>
          <w:lang w:eastAsia="zh-CN"/>
        </w:rPr>
      </w:pPr>
      <w:r>
        <w:rPr>
          <w:rFonts w:cs="v5.0.0"/>
        </w:rPr>
        <w:t>Unless otherwise stated, t</w:t>
      </w:r>
      <w:r>
        <w:rPr>
          <w:lang w:eastAsia="zh-CN"/>
        </w:rPr>
        <w:t>he following arrangements apply for conducted receiver characteristics requirements in clause 9:</w:t>
      </w:r>
    </w:p>
    <w:p w14:paraId="322688B3" w14:textId="77777777" w:rsidR="0095784F" w:rsidRDefault="0095784F" w:rsidP="0095784F">
      <w:pPr>
        <w:pStyle w:val="B1"/>
        <w:rPr>
          <w:lang w:eastAsia="zh-CN"/>
        </w:rPr>
      </w:pPr>
      <w:r>
        <w:rPr>
          <w:lang w:eastAsia="zh-CN"/>
        </w:rPr>
        <w:t>-</w:t>
      </w:r>
      <w:r>
        <w:rPr>
          <w:lang w:eastAsia="zh-CN"/>
        </w:rPr>
        <w:tab/>
        <w:t>Requirements apply during the receive period.</w:t>
      </w:r>
    </w:p>
    <w:p w14:paraId="0B570AAE" w14:textId="77777777" w:rsidR="0095784F" w:rsidRDefault="0095784F" w:rsidP="0095784F">
      <w:pPr>
        <w:pStyle w:val="B1"/>
        <w:rPr>
          <w:lang w:eastAsia="zh-CN"/>
        </w:rPr>
      </w:pPr>
      <w:r>
        <w:rPr>
          <w:lang w:eastAsia="zh-CN"/>
        </w:rPr>
        <w:t>-</w:t>
      </w:r>
      <w:r>
        <w:rPr>
          <w:lang w:eastAsia="zh-CN"/>
        </w:rPr>
        <w:tab/>
        <w:t>Requirements shall be met for any transmitter setting.</w:t>
      </w:r>
    </w:p>
    <w:p w14:paraId="25416BE9" w14:textId="77777777" w:rsidR="0095784F" w:rsidRDefault="0095784F" w:rsidP="0095784F">
      <w:pPr>
        <w:pStyle w:val="B1"/>
        <w:rPr>
          <w:lang w:eastAsia="zh-CN"/>
        </w:rPr>
      </w:pPr>
      <w:r>
        <w:rPr>
          <w:lang w:eastAsia="zh-CN"/>
        </w:rPr>
        <w:t>-</w:t>
      </w:r>
      <w:r>
        <w:rPr>
          <w:lang w:eastAsia="zh-CN"/>
        </w:rPr>
        <w:tab/>
        <w:t>Throughput requirements defined for the conducted receiver characteristics do not assume HARQ retransmissions.</w:t>
      </w:r>
    </w:p>
    <w:p w14:paraId="59D5940C" w14:textId="77777777" w:rsidR="0095784F" w:rsidRDefault="0095784F" w:rsidP="0095784F">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19D785B" w14:textId="77777777" w:rsidR="0095784F" w:rsidRDefault="0095784F" w:rsidP="0095784F">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411F3FC2" w14:textId="77777777" w:rsidR="0095784F" w:rsidRDefault="0095784F" w:rsidP="0095784F">
      <w:pPr>
        <w:pStyle w:val="Heading2"/>
        <w:rPr>
          <w:lang w:val="en-US" w:eastAsia="zh-CN"/>
        </w:rPr>
      </w:pPr>
      <w:bookmarkStart w:id="2695" w:name="_Toc37254768"/>
      <w:bookmarkStart w:id="2696" w:name="_Toc37255411"/>
      <w:bookmarkStart w:id="2697" w:name="_Toc3075"/>
      <w:bookmarkStart w:id="2698" w:name="_Toc29799544"/>
      <w:bookmarkStart w:id="2699" w:name="_Toc29770045"/>
      <w:bookmarkStart w:id="2700" w:name="_Toc21343079"/>
      <w:bookmarkStart w:id="2701" w:name="_Toc155428149"/>
      <w:bookmarkStart w:id="2702" w:name="_Toc155781167"/>
      <w:bookmarkStart w:id="2703" w:name="_Toc161665466"/>
      <w:r>
        <w:rPr>
          <w:rFonts w:hint="eastAsia"/>
          <w:lang w:val="en-US" w:eastAsia="zh-CN"/>
        </w:rPr>
        <w:t>6.15</w:t>
      </w:r>
      <w:r>
        <w:rPr>
          <w:rFonts w:hint="eastAsia"/>
          <w:lang w:val="en-US" w:eastAsia="zh-CN"/>
        </w:rPr>
        <w:tab/>
        <w:t>Diversity characteristics</w:t>
      </w:r>
      <w:bookmarkEnd w:id="2695"/>
      <w:bookmarkEnd w:id="2696"/>
      <w:bookmarkEnd w:id="2697"/>
      <w:bookmarkEnd w:id="2698"/>
      <w:bookmarkEnd w:id="2699"/>
      <w:bookmarkEnd w:id="2700"/>
      <w:bookmarkEnd w:id="2701"/>
      <w:bookmarkEnd w:id="2702"/>
      <w:bookmarkEnd w:id="2703"/>
    </w:p>
    <w:p w14:paraId="66DDC353" w14:textId="77777777" w:rsidR="0095784F" w:rsidRDefault="0095784F" w:rsidP="0095784F">
      <w:r>
        <w:t>The Local Area NCR-MT is required to be equipped with a minimum of two Rx antenna ports in all operating bands except for the bands n7, n38,</w:t>
      </w:r>
      <w:bookmarkStart w:id="2704" w:name="_Hlk75461937"/>
      <w:r>
        <w:t xml:space="preserve"> n41, n48, n77</w:t>
      </w:r>
      <w:bookmarkEnd w:id="2704"/>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77777777" w:rsidR="0095784F" w:rsidRDefault="0095784F" w:rsidP="0095784F">
      <w:pPr>
        <w:pStyle w:val="Heading2"/>
      </w:pPr>
      <w:bookmarkStart w:id="2705" w:name="_Toc37254769"/>
      <w:bookmarkStart w:id="2706" w:name="_Toc29799545"/>
      <w:bookmarkStart w:id="2707" w:name="_Toc37255412"/>
      <w:bookmarkStart w:id="2708" w:name="_Toc19739"/>
      <w:bookmarkStart w:id="2709" w:name="_Toc21343080"/>
      <w:bookmarkStart w:id="2710" w:name="_Toc29770046"/>
      <w:bookmarkStart w:id="2711" w:name="_Toc155428150"/>
      <w:bookmarkStart w:id="2712" w:name="_Toc155781168"/>
      <w:bookmarkStart w:id="2713" w:name="_Toc161665467"/>
      <w:r>
        <w:rPr>
          <w:rFonts w:eastAsia="SimSun" w:hint="eastAsia"/>
          <w:lang w:val="en-US" w:eastAsia="zh-CN"/>
        </w:rPr>
        <w:t>6</w:t>
      </w:r>
      <w:r>
        <w:t>.</w:t>
      </w:r>
      <w:r>
        <w:rPr>
          <w:rFonts w:eastAsia="SimSun" w:hint="eastAsia"/>
          <w:lang w:val="en-US" w:eastAsia="zh-CN"/>
        </w:rPr>
        <w:t>16</w:t>
      </w:r>
      <w:r>
        <w:tab/>
      </w:r>
      <w:r>
        <w:rPr>
          <w:rFonts w:eastAsia="SimSun" w:hint="eastAsia"/>
          <w:lang w:val="en-US" w:eastAsia="zh-CN"/>
        </w:rPr>
        <w:t>Conducted r</w:t>
      </w:r>
      <w:r>
        <w:t>eference sensitivity</w:t>
      </w:r>
      <w:bookmarkEnd w:id="2705"/>
      <w:bookmarkEnd w:id="2706"/>
      <w:bookmarkEnd w:id="2707"/>
      <w:bookmarkEnd w:id="2708"/>
      <w:bookmarkEnd w:id="2709"/>
      <w:bookmarkEnd w:id="2710"/>
      <w:bookmarkEnd w:id="2711"/>
      <w:bookmarkEnd w:id="2712"/>
      <w:bookmarkEnd w:id="2713"/>
    </w:p>
    <w:p w14:paraId="5FED8BC9" w14:textId="77777777" w:rsidR="0095784F" w:rsidRDefault="0095784F" w:rsidP="0095784F">
      <w:pPr>
        <w:pStyle w:val="Heading3"/>
      </w:pPr>
      <w:bookmarkStart w:id="2714" w:name="_Toc155428151"/>
      <w:bookmarkStart w:id="2715" w:name="_Toc155781169"/>
      <w:bookmarkStart w:id="2716" w:name="_Toc161665468"/>
      <w:r>
        <w:rPr>
          <w:rFonts w:eastAsia="SimSun" w:hint="eastAsia"/>
          <w:lang w:val="en-US" w:eastAsia="zh-CN"/>
        </w:rPr>
        <w:t>6</w:t>
      </w:r>
      <w:r>
        <w:t>.</w:t>
      </w:r>
      <w:r>
        <w:rPr>
          <w:rFonts w:eastAsia="SimSun" w:hint="eastAsia"/>
          <w:lang w:val="en-US" w:eastAsia="zh-CN"/>
        </w:rPr>
        <w:t>16</w:t>
      </w:r>
      <w:r>
        <w:t>.1</w:t>
      </w:r>
      <w:r>
        <w:tab/>
        <w:t>NCR-MT reference sensitivity level</w:t>
      </w:r>
      <w:bookmarkEnd w:id="2714"/>
      <w:bookmarkEnd w:id="2715"/>
      <w:bookmarkEnd w:id="2716"/>
    </w:p>
    <w:p w14:paraId="37188DF7" w14:textId="77777777" w:rsidR="0095784F" w:rsidRDefault="0095784F" w:rsidP="0095784F">
      <w:pPr>
        <w:pStyle w:val="Heading4"/>
      </w:pPr>
      <w:bookmarkStart w:id="2717" w:name="_Toc130401960"/>
      <w:bookmarkStart w:id="2718" w:name="_Toc89949029"/>
      <w:bookmarkStart w:id="2719" w:name="_Toc76542010"/>
      <w:bookmarkStart w:id="2720" w:name="_Toc82450640"/>
      <w:bookmarkStart w:id="2721" w:name="_Toc61184231"/>
      <w:bookmarkStart w:id="2722" w:name="_Toc74583197"/>
      <w:bookmarkStart w:id="2723" w:name="_Toc106183938"/>
      <w:bookmarkStart w:id="2724" w:name="_Toc53185766"/>
      <w:bookmarkStart w:id="2725" w:name="_Toc66386356"/>
      <w:bookmarkStart w:id="2726" w:name="_Toc21127528"/>
      <w:bookmarkStart w:id="2727" w:name="_Toc98755418"/>
      <w:bookmarkStart w:id="2728" w:name="_Toc138946254"/>
      <w:bookmarkStart w:id="2729" w:name="_Toc61185013"/>
      <w:bookmarkStart w:id="2730" w:name="_Toc61183445"/>
      <w:bookmarkStart w:id="2731" w:name="_Toc98763009"/>
      <w:bookmarkStart w:id="2732" w:name="_Toc61183839"/>
      <w:bookmarkStart w:id="2733" w:name="_Toc61184623"/>
      <w:bookmarkStart w:id="2734" w:name="_Toc138853573"/>
      <w:bookmarkStart w:id="2735" w:name="_Toc57821169"/>
      <w:bookmarkStart w:id="2736" w:name="_Toc57820242"/>
      <w:bookmarkStart w:id="2737" w:name="_Toc137554511"/>
      <w:bookmarkStart w:id="2738" w:name="_Toc82449992"/>
      <w:bookmarkStart w:id="2739" w:name="_Toc29811737"/>
      <w:bookmarkStart w:id="2740" w:name="_Toc53185390"/>
      <w:bookmarkStart w:id="2741" w:name="_Toc155428152"/>
      <w:bookmarkStart w:id="2742" w:name="_Toc155781170"/>
      <w:bookmarkStart w:id="2743" w:name="_Toc161665469"/>
      <w:r>
        <w:rPr>
          <w:rFonts w:eastAsia="SimSun" w:hint="eastAsia"/>
          <w:lang w:val="en-US" w:eastAsia="zh-CN"/>
        </w:rPr>
        <w:t>6</w:t>
      </w:r>
      <w:r>
        <w:t>.</w:t>
      </w:r>
      <w:r>
        <w:rPr>
          <w:rFonts w:eastAsia="SimSun" w:hint="eastAsia"/>
          <w:lang w:val="en-US" w:eastAsia="zh-CN"/>
        </w:rPr>
        <w:t>16</w:t>
      </w:r>
      <w:r>
        <w:t>.1.1</w:t>
      </w:r>
      <w:r>
        <w:tab/>
        <w:t>General</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2744"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2744"/>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2745" w:name="_Toc53185391"/>
      <w:bookmarkStart w:id="2746" w:name="_Toc61183840"/>
      <w:bookmarkStart w:id="2747" w:name="_Toc21127529"/>
      <w:bookmarkStart w:id="2748" w:name="_Toc106183939"/>
      <w:bookmarkStart w:id="2749" w:name="_Toc138853574"/>
      <w:bookmarkStart w:id="2750" w:name="_Toc61185014"/>
      <w:bookmarkStart w:id="2751" w:name="_Toc53185767"/>
      <w:bookmarkStart w:id="2752" w:name="_Toc82449993"/>
      <w:bookmarkStart w:id="2753" w:name="_Toc130401961"/>
      <w:bookmarkStart w:id="2754" w:name="_Toc61184232"/>
      <w:bookmarkStart w:id="2755" w:name="_Toc89949030"/>
      <w:bookmarkStart w:id="2756" w:name="_Toc138946255"/>
      <w:bookmarkStart w:id="2757" w:name="_Toc137554512"/>
      <w:bookmarkStart w:id="2758" w:name="_Toc98763010"/>
      <w:bookmarkStart w:id="2759" w:name="_Toc29811738"/>
      <w:bookmarkStart w:id="2760" w:name="_Toc61183446"/>
      <w:bookmarkStart w:id="2761" w:name="_Toc82450641"/>
      <w:bookmarkStart w:id="2762" w:name="_Toc76542011"/>
      <w:bookmarkStart w:id="2763" w:name="_Toc61184624"/>
      <w:bookmarkStart w:id="2764" w:name="_Toc98755419"/>
      <w:bookmarkStart w:id="2765" w:name="_Toc57820243"/>
      <w:bookmarkStart w:id="2766" w:name="_Toc57821170"/>
      <w:bookmarkStart w:id="2767" w:name="_Toc74583198"/>
      <w:bookmarkStart w:id="2768" w:name="_Toc66386357"/>
      <w:bookmarkStart w:id="2769" w:name="_Toc155428153"/>
      <w:bookmarkStart w:id="2770" w:name="_Toc155781171"/>
      <w:bookmarkStart w:id="2771" w:name="_Toc161665470"/>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49676DF" w14:textId="64C88CBF" w:rsidR="009203EC" w:rsidRDefault="009203EC" w:rsidP="009203EC">
      <w:pPr>
        <w:rPr>
          <w:lang w:val="en-US" w:eastAsia="zh-CN"/>
        </w:rPr>
      </w:pPr>
      <w:bookmarkStart w:id="2772" w:name="_Toc37254797"/>
      <w:bookmarkStart w:id="2773" w:name="_Toc21343108"/>
      <w:bookmarkStart w:id="2774" w:name="_Toc37255440"/>
      <w:bookmarkStart w:id="2775" w:name="_Toc8296"/>
      <w:bookmarkStart w:id="2776" w:name="_Toc29770074"/>
      <w:bookmarkStart w:id="2777" w:name="_Toc29799573"/>
      <w:bookmarkStart w:id="2778" w:name="_Toc155428154"/>
      <w:bookmarkStart w:id="2779"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lastRenderedPageBreak/>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77777777" w:rsidR="004C09B9" w:rsidRDefault="004C09B9" w:rsidP="004C09B9">
      <w:pPr>
        <w:pStyle w:val="Heading2"/>
      </w:pPr>
      <w:bookmarkStart w:id="2780" w:name="_Toc161665471"/>
      <w:r>
        <w:rPr>
          <w:rFonts w:eastAsia="SimSun" w:hint="eastAsia"/>
          <w:lang w:val="en-US" w:eastAsia="zh-CN"/>
        </w:rPr>
        <w:t>6</w:t>
      </w:r>
      <w:r>
        <w:t>.</w:t>
      </w:r>
      <w:r>
        <w:rPr>
          <w:rFonts w:eastAsia="SimSun" w:hint="eastAsia"/>
          <w:lang w:val="en-US" w:eastAsia="zh-CN"/>
        </w:rPr>
        <w:t>17</w:t>
      </w:r>
      <w:r>
        <w:tab/>
      </w:r>
      <w:r>
        <w:rPr>
          <w:rFonts w:eastAsia="SimSun" w:hint="eastAsia"/>
          <w:lang w:val="en-US" w:eastAsia="zh-CN"/>
        </w:rPr>
        <w:t>Conducted m</w:t>
      </w:r>
      <w:r>
        <w:t>aximum input level</w:t>
      </w:r>
      <w:bookmarkEnd w:id="2772"/>
      <w:bookmarkEnd w:id="2773"/>
      <w:bookmarkEnd w:id="2774"/>
      <w:bookmarkEnd w:id="2775"/>
      <w:bookmarkEnd w:id="2776"/>
      <w:bookmarkEnd w:id="2777"/>
      <w:bookmarkEnd w:id="2778"/>
      <w:bookmarkEnd w:id="2779"/>
      <w:bookmarkEnd w:id="2780"/>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77777777" w:rsidR="004C09B9" w:rsidRDefault="004C09B9" w:rsidP="004C09B9">
      <w:pPr>
        <w:pStyle w:val="Heading2"/>
      </w:pPr>
      <w:bookmarkStart w:id="2781" w:name="_Toc23673"/>
      <w:bookmarkStart w:id="2782" w:name="_Toc155428155"/>
      <w:bookmarkStart w:id="2783" w:name="_Toc155781173"/>
      <w:bookmarkStart w:id="2784" w:name="_Toc161665472"/>
      <w:r>
        <w:rPr>
          <w:rFonts w:eastAsia="SimSun" w:hint="eastAsia"/>
          <w:lang w:val="en-US" w:eastAsia="zh-CN"/>
        </w:rPr>
        <w:t>6</w:t>
      </w:r>
      <w:r>
        <w:t>.</w:t>
      </w:r>
      <w:r>
        <w:rPr>
          <w:rFonts w:eastAsia="SimSun" w:hint="eastAsia"/>
          <w:lang w:val="en-US" w:eastAsia="zh-CN"/>
        </w:rPr>
        <w:t>18</w:t>
      </w:r>
      <w:r>
        <w:tab/>
      </w:r>
      <w:r>
        <w:rPr>
          <w:rFonts w:eastAsia="SimSun" w:hint="eastAsia"/>
          <w:lang w:val="en-US" w:eastAsia="zh-CN"/>
        </w:rPr>
        <w:t>Conducted a</w:t>
      </w:r>
      <w:r>
        <w:t>djacent channel selectivity</w:t>
      </w:r>
      <w:bookmarkEnd w:id="2781"/>
      <w:bookmarkEnd w:id="2782"/>
      <w:bookmarkEnd w:id="2783"/>
      <w:bookmarkEnd w:id="2784"/>
    </w:p>
    <w:p w14:paraId="73863DC7" w14:textId="77777777" w:rsidR="004C09B9" w:rsidRDefault="004C09B9" w:rsidP="004C09B9">
      <w:pPr>
        <w:pStyle w:val="Heading3"/>
      </w:pPr>
      <w:bookmarkStart w:id="2785" w:name="_Toc61184241"/>
      <w:bookmarkStart w:id="2786" w:name="_Toc82450003"/>
      <w:bookmarkStart w:id="2787" w:name="_Toc98755429"/>
      <w:bookmarkStart w:id="2788" w:name="_Toc89949040"/>
      <w:bookmarkStart w:id="2789" w:name="_Toc74583208"/>
      <w:bookmarkStart w:id="2790" w:name="_Toc82450651"/>
      <w:bookmarkStart w:id="2791" w:name="_Toc98763020"/>
      <w:bookmarkStart w:id="2792" w:name="_Toc57820252"/>
      <w:bookmarkStart w:id="2793" w:name="_Toc138946265"/>
      <w:bookmarkStart w:id="2794" w:name="_Toc53185398"/>
      <w:bookmarkStart w:id="2795" w:name="_Toc53185774"/>
      <w:bookmarkStart w:id="2796" w:name="_Toc61183849"/>
      <w:bookmarkStart w:id="2797" w:name="_Toc61183455"/>
      <w:bookmarkStart w:id="2798" w:name="_Toc61184633"/>
      <w:bookmarkStart w:id="2799" w:name="_Toc106183949"/>
      <w:bookmarkStart w:id="2800" w:name="_Toc130401971"/>
      <w:bookmarkStart w:id="2801" w:name="_Toc137554522"/>
      <w:bookmarkStart w:id="2802" w:name="_Toc138853584"/>
      <w:bookmarkStart w:id="2803" w:name="_Toc66386367"/>
      <w:bookmarkStart w:id="2804" w:name="_Toc21127534"/>
      <w:bookmarkStart w:id="2805" w:name="_Toc29811743"/>
      <w:bookmarkStart w:id="2806" w:name="_Toc61185023"/>
      <w:bookmarkStart w:id="2807" w:name="_Toc76542021"/>
      <w:bookmarkStart w:id="2808" w:name="_Toc57821179"/>
      <w:bookmarkStart w:id="2809" w:name="_Toc155428156"/>
      <w:bookmarkStart w:id="2810" w:name="_Toc155781174"/>
      <w:bookmarkStart w:id="2811" w:name="_Toc161665473"/>
      <w:r>
        <w:rPr>
          <w:rFonts w:eastAsia="SimSun" w:hint="eastAsia"/>
          <w:lang w:val="en-US" w:eastAsia="zh-CN"/>
        </w:rPr>
        <w:t>6</w:t>
      </w:r>
      <w:r>
        <w:t>.</w:t>
      </w:r>
      <w:r>
        <w:rPr>
          <w:rFonts w:eastAsia="SimSun" w:hint="eastAsia"/>
          <w:lang w:val="en-US" w:eastAsia="zh-CN"/>
        </w:rPr>
        <w:t>18</w:t>
      </w:r>
      <w:r>
        <w:t>.1</w:t>
      </w:r>
      <w:r>
        <w:tab/>
        <w:t>Adjacent Channel Selectivity (ACS)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7FFCEA09" w14:textId="77777777" w:rsidR="004C09B9" w:rsidRDefault="004C09B9" w:rsidP="004C09B9">
      <w:pPr>
        <w:pStyle w:val="Heading4"/>
      </w:pPr>
      <w:bookmarkStart w:id="2812" w:name="_Toc98755430"/>
      <w:bookmarkStart w:id="2813" w:name="_Toc138946266"/>
      <w:bookmarkStart w:id="2814" w:name="_Toc89949041"/>
      <w:bookmarkStart w:id="2815" w:name="_Toc98763021"/>
      <w:bookmarkStart w:id="2816" w:name="_Toc61185024"/>
      <w:bookmarkStart w:id="2817" w:name="_Toc66386368"/>
      <w:bookmarkStart w:id="2818" w:name="_Toc57821180"/>
      <w:bookmarkStart w:id="2819" w:name="_Toc53185399"/>
      <w:bookmarkStart w:id="2820" w:name="_Toc61183850"/>
      <w:bookmarkStart w:id="2821" w:name="_Toc82450652"/>
      <w:bookmarkStart w:id="2822" w:name="_Toc61183456"/>
      <w:bookmarkStart w:id="2823" w:name="_Toc130401972"/>
      <w:bookmarkStart w:id="2824" w:name="_Toc57820253"/>
      <w:bookmarkStart w:id="2825" w:name="_Toc137554523"/>
      <w:bookmarkStart w:id="2826" w:name="_Toc53185775"/>
      <w:bookmarkStart w:id="2827" w:name="_Toc61184634"/>
      <w:bookmarkStart w:id="2828" w:name="_Toc61184242"/>
      <w:bookmarkStart w:id="2829" w:name="_Toc106183950"/>
      <w:bookmarkStart w:id="2830" w:name="_Toc29811744"/>
      <w:bookmarkStart w:id="2831" w:name="_Toc74583209"/>
      <w:bookmarkStart w:id="2832" w:name="_Toc82450004"/>
      <w:bookmarkStart w:id="2833" w:name="_Toc76542022"/>
      <w:bookmarkStart w:id="2834" w:name="_Toc138853585"/>
      <w:bookmarkStart w:id="2835" w:name="_Toc21127535"/>
      <w:bookmarkStart w:id="2836" w:name="_Toc155428157"/>
      <w:bookmarkStart w:id="2837" w:name="_Toc155781175"/>
      <w:bookmarkStart w:id="2838" w:name="_Toc161665474"/>
      <w:r>
        <w:rPr>
          <w:rFonts w:eastAsia="SimSun" w:hint="eastAsia"/>
          <w:lang w:val="en-US" w:eastAsia="zh-CN"/>
        </w:rPr>
        <w:t>6</w:t>
      </w:r>
      <w:r>
        <w:t>.</w:t>
      </w:r>
      <w:r>
        <w:rPr>
          <w:rFonts w:eastAsia="SimSun" w:hint="eastAsia"/>
          <w:lang w:val="en-US" w:eastAsia="zh-CN"/>
        </w:rPr>
        <w:t>18</w:t>
      </w:r>
      <w:r>
        <w:t>.1.1</w:t>
      </w:r>
      <w:r>
        <w:tab/>
        <w:t>General</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77777777" w:rsidR="004C09B9" w:rsidRDefault="004C09B9" w:rsidP="004C09B9">
      <w:pPr>
        <w:pStyle w:val="Heading4"/>
        <w:rPr>
          <w:rFonts w:eastAsia="SimSun"/>
          <w:lang w:val="en-US" w:eastAsia="zh-CN"/>
        </w:rPr>
      </w:pPr>
      <w:bookmarkStart w:id="2839" w:name="_Toc89949042"/>
      <w:bookmarkStart w:id="2840" w:name="_Toc61183851"/>
      <w:bookmarkStart w:id="2841" w:name="_Toc82450005"/>
      <w:bookmarkStart w:id="2842" w:name="_Toc66386369"/>
      <w:bookmarkStart w:id="2843" w:name="_Toc21127536"/>
      <w:bookmarkStart w:id="2844" w:name="_Toc137554524"/>
      <w:bookmarkStart w:id="2845" w:name="_Toc98763022"/>
      <w:bookmarkStart w:id="2846" w:name="_Toc29811745"/>
      <w:bookmarkStart w:id="2847" w:name="_Toc98755431"/>
      <w:bookmarkStart w:id="2848" w:name="_Toc106183951"/>
      <w:bookmarkStart w:id="2849" w:name="_Toc57820254"/>
      <w:bookmarkStart w:id="2850" w:name="_Toc130401973"/>
      <w:bookmarkStart w:id="2851" w:name="_Toc53185776"/>
      <w:bookmarkStart w:id="2852" w:name="_Toc53185400"/>
      <w:bookmarkStart w:id="2853" w:name="_Toc61184635"/>
      <w:bookmarkStart w:id="2854" w:name="_Toc61185025"/>
      <w:bookmarkStart w:id="2855" w:name="_Toc57821181"/>
      <w:bookmarkStart w:id="2856" w:name="_Toc82450653"/>
      <w:bookmarkStart w:id="2857" w:name="_Toc74583210"/>
      <w:bookmarkStart w:id="2858" w:name="_Toc61184243"/>
      <w:bookmarkStart w:id="2859" w:name="_Toc76542023"/>
      <w:bookmarkStart w:id="2860" w:name="_Toc138853586"/>
      <w:bookmarkStart w:id="2861" w:name="_Toc61183457"/>
      <w:bookmarkStart w:id="2862" w:name="_Toc138946267"/>
      <w:bookmarkStart w:id="2863" w:name="_Toc155428158"/>
      <w:bookmarkStart w:id="2864" w:name="_Toc155781176"/>
      <w:bookmarkStart w:id="2865" w:name="_Toc161665475"/>
      <w:r>
        <w:rPr>
          <w:rFonts w:eastAsia="SimSun" w:hint="eastAsia"/>
          <w:lang w:val="en-US" w:eastAsia="zh-CN"/>
        </w:rPr>
        <w:t>6</w:t>
      </w:r>
      <w:r>
        <w:t>.</w:t>
      </w:r>
      <w:r>
        <w:rPr>
          <w:rFonts w:eastAsia="SimSun" w:hint="eastAsia"/>
          <w:lang w:val="en-US" w:eastAsia="zh-CN"/>
        </w:rPr>
        <w:t>18</w:t>
      </w:r>
      <w:r>
        <w:t>.1.2</w:t>
      </w:r>
      <w:r>
        <w:tab/>
        <w:t xml:space="preserve">Minimum requirement for </w:t>
      </w:r>
      <w:r>
        <w:rPr>
          <w:i/>
        </w:rPr>
        <w:t>NCR-MT type 1-</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r>
        <w:rPr>
          <w:i/>
        </w:rPr>
        <w:t>C</w:t>
      </w:r>
      <w:bookmarkEnd w:id="2863"/>
      <w:bookmarkEnd w:id="2864"/>
      <w:bookmarkEnd w:id="2865"/>
      <w:r>
        <w:rPr>
          <w:i/>
        </w:rPr>
        <w:t xml:space="preserve"> </w:t>
      </w:r>
    </w:p>
    <w:p w14:paraId="1368A5CC" w14:textId="26C52905"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3A375A">
        <w:rPr>
          <w:lang w:val="en-US" w:eastAsia="zh-CN"/>
        </w:rPr>
        <w:t>B</w:t>
      </w:r>
      <w:r>
        <w:rPr>
          <w:rFonts w:hint="eastAsia"/>
          <w:lang w:val="en-US" w:eastAsia="zh-CN"/>
        </w:rPr>
        <w:t>.1</w:t>
      </w:r>
      <w:r w:rsidR="003A375A">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xml:space="preserve">, </w:t>
      </w:r>
      <w:r>
        <w:rPr>
          <w:rFonts w:eastAsia="Yu Mincho"/>
        </w:rPr>
        <w:t>minimum requirement is the same as specified for BS type 1-C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p>
    <w:p w14:paraId="6AE8BFB3" w14:textId="30AD4ABE" w:rsidR="004C09B9" w:rsidRDefault="00DE7FA0" w:rsidP="00DE7FA0">
      <w:pPr>
        <w:keepNext/>
        <w:keepLines/>
        <w:spacing w:before="120"/>
        <w:rPr>
          <w:rFonts w:eastAsia="SimSun"/>
          <w:lang w:val="en-US" w:eastAsia="zh-CN"/>
        </w:rPr>
      </w:pPr>
      <w:r>
        <w:rPr>
          <w:rFonts w:eastAsia="SimSun" w:hint="eastAsia"/>
          <w:lang w:val="en-US" w:eastAsia="zh-CN"/>
        </w:rPr>
        <w:lastRenderedPageBreak/>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77777777" w:rsidR="004C09B9" w:rsidRDefault="004C09B9" w:rsidP="004C09B9">
      <w:pPr>
        <w:pStyle w:val="Heading4"/>
        <w:rPr>
          <w:rFonts w:eastAsia="SimSun"/>
          <w:lang w:val="en-US" w:eastAsia="zh-CN"/>
        </w:rPr>
      </w:pPr>
      <w:bookmarkStart w:id="2866" w:name="_Toc155428159"/>
      <w:bookmarkStart w:id="2867" w:name="_Toc155781177"/>
      <w:bookmarkStart w:id="2868" w:name="_Toc161665476"/>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t xml:space="preserve">Minimum requirement for </w:t>
      </w:r>
      <w:r>
        <w:rPr>
          <w:i/>
        </w:rPr>
        <w:t>NCR-MT type 1-H</w:t>
      </w:r>
      <w:bookmarkEnd w:id="2866"/>
      <w:bookmarkEnd w:id="2867"/>
      <w:bookmarkEnd w:id="2868"/>
    </w:p>
    <w:p w14:paraId="266440D8" w14:textId="77777777" w:rsidR="004C09B9" w:rsidRDefault="004C09B9" w:rsidP="002B3392">
      <w:pPr>
        <w:keepNext/>
        <w:keepLines/>
        <w:spacing w:before="120"/>
        <w:rPr>
          <w:rFonts w:eastAsia="SimSun"/>
          <w:lang w:val="en-US" w:eastAsia="zh-CN"/>
        </w:rPr>
      </w:pP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w:t>
      </w:r>
      <w:r>
        <w:rPr>
          <w:rFonts w:eastAsia="SimSun" w:hint="eastAsia"/>
          <w:i/>
          <w:iCs/>
          <w:lang w:val="en-US" w:eastAsia="zh-CN"/>
        </w:rPr>
        <w:t>H,</w:t>
      </w:r>
      <w:r>
        <w:rPr>
          <w:rFonts w:eastAsia="SimSun" w:hint="eastAsia"/>
          <w:lang w:val="en-US" w:eastAsia="zh-CN"/>
        </w:rPr>
        <w:t xml:space="preserve"> </w:t>
      </w:r>
      <w:r>
        <w:rPr>
          <w:rFonts w:eastAsia="Yu Mincho"/>
        </w:rPr>
        <w:t xml:space="preserve">minimum requirement is the same as specified for </w:t>
      </w:r>
      <w:r>
        <w:rPr>
          <w:rFonts w:eastAsia="SimSun"/>
          <w:i/>
          <w:iCs/>
          <w:lang w:val="en-US" w:eastAsia="zh-CN"/>
        </w:rPr>
        <w:t xml:space="preserve">IAB-MT </w:t>
      </w:r>
      <w:r>
        <w:rPr>
          <w:rFonts w:eastAsia="Yu Mincho"/>
          <w:i/>
          <w:iCs/>
        </w:rPr>
        <w:t>type 1-</w:t>
      </w:r>
      <w:r>
        <w:rPr>
          <w:rFonts w:eastAsia="SimSun"/>
          <w:i/>
          <w:iCs/>
          <w:lang w:val="en-US" w:eastAsia="zh-CN"/>
        </w:rPr>
        <w:t>H</w:t>
      </w:r>
      <w:r>
        <w:rPr>
          <w:rFonts w:eastAsia="Yu Mincho"/>
        </w:rPr>
        <w:t xml:space="preserve"> in TS 38.1</w:t>
      </w:r>
      <w:r>
        <w:rPr>
          <w:rFonts w:eastAsia="SimSun" w:hint="eastAsia"/>
          <w:lang w:val="en-US" w:eastAsia="zh-CN"/>
        </w:rPr>
        <w:t>7</w:t>
      </w:r>
      <w:r>
        <w:rPr>
          <w:rFonts w:eastAsia="Yu Mincho"/>
        </w:rPr>
        <w:t>4 [</w:t>
      </w:r>
      <w:r>
        <w:rPr>
          <w:rFonts w:eastAsia="SimSun" w:hint="eastAsia"/>
          <w:lang w:val="en-US" w:eastAsia="zh-CN"/>
        </w:rPr>
        <w:t>22</w:t>
      </w:r>
      <w:r>
        <w:rPr>
          <w:rFonts w:eastAsia="Yu Mincho"/>
        </w:rPr>
        <w:t xml:space="preserve">], clause </w:t>
      </w:r>
      <w:r>
        <w:rPr>
          <w:rFonts w:eastAsia="SimSun"/>
          <w:lang w:val="en-US" w:eastAsia="zh-CN"/>
        </w:rPr>
        <w:t>7.4.1.3.</w:t>
      </w:r>
    </w:p>
    <w:p w14:paraId="6F186007" w14:textId="77777777" w:rsidR="004C09B9" w:rsidRDefault="004C09B9" w:rsidP="002B3392">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w:t>
      </w:r>
      <w:r>
        <w:rPr>
          <w:rFonts w:eastAsia="SimSun" w:hint="eastAsia"/>
          <w:i/>
          <w:iCs/>
          <w:lang w:val="en-US" w:eastAsia="zh-CN"/>
        </w:rPr>
        <w:t>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1528EA47" w14:textId="77777777" w:rsidR="004C09B9" w:rsidRDefault="004C09B9" w:rsidP="004C09B9">
      <w:pPr>
        <w:pStyle w:val="Heading2"/>
      </w:pPr>
      <w:bookmarkStart w:id="2869" w:name="_Toc22860"/>
      <w:bookmarkStart w:id="2870" w:name="_Toc29799584"/>
      <w:bookmarkStart w:id="2871" w:name="_Toc21343119"/>
      <w:bookmarkStart w:id="2872" w:name="_Toc37255451"/>
      <w:bookmarkStart w:id="2873" w:name="_Toc37254808"/>
      <w:bookmarkStart w:id="2874" w:name="_Toc29770085"/>
      <w:bookmarkStart w:id="2875" w:name="_Toc155428160"/>
      <w:bookmarkStart w:id="2876" w:name="_Toc155781178"/>
      <w:bookmarkStart w:id="2877" w:name="_Toc161665477"/>
      <w:r>
        <w:rPr>
          <w:rFonts w:eastAsia="SimSun" w:hint="eastAsia"/>
          <w:lang w:val="en-US" w:eastAsia="zh-CN"/>
        </w:rPr>
        <w:t>6</w:t>
      </w:r>
      <w:r>
        <w:t>.</w:t>
      </w:r>
      <w:r>
        <w:rPr>
          <w:rFonts w:eastAsia="SimSun" w:hint="eastAsia"/>
          <w:lang w:val="en-US" w:eastAsia="zh-CN"/>
        </w:rPr>
        <w:t>19</w:t>
      </w:r>
      <w:r>
        <w:tab/>
      </w:r>
      <w:r>
        <w:rPr>
          <w:rFonts w:eastAsia="SimSun" w:hint="eastAsia"/>
          <w:lang w:val="en-US" w:eastAsia="zh-CN"/>
        </w:rPr>
        <w:t>Conducted b</w:t>
      </w:r>
      <w:r>
        <w:t>locking characteristics</w:t>
      </w:r>
      <w:bookmarkEnd w:id="2869"/>
      <w:bookmarkEnd w:id="2870"/>
      <w:bookmarkEnd w:id="2871"/>
      <w:bookmarkEnd w:id="2872"/>
      <w:bookmarkEnd w:id="2873"/>
      <w:bookmarkEnd w:id="2874"/>
      <w:bookmarkEnd w:id="2875"/>
      <w:bookmarkEnd w:id="2876"/>
      <w:bookmarkEnd w:id="2877"/>
    </w:p>
    <w:p w14:paraId="5DB0517A" w14:textId="77777777" w:rsidR="004C09B9" w:rsidRDefault="004C09B9" w:rsidP="004C09B9">
      <w:pPr>
        <w:pStyle w:val="Heading3"/>
      </w:pPr>
      <w:bookmarkStart w:id="2878" w:name="_Toc155428161"/>
      <w:bookmarkStart w:id="2879" w:name="_Toc155781179"/>
      <w:bookmarkStart w:id="2880" w:name="_Toc161665478"/>
      <w:r>
        <w:rPr>
          <w:rFonts w:eastAsia="SimSun" w:hint="eastAsia"/>
          <w:lang w:val="en-US" w:eastAsia="zh-CN"/>
        </w:rPr>
        <w:t>6</w:t>
      </w:r>
      <w:r>
        <w:t>.</w:t>
      </w:r>
      <w:r>
        <w:rPr>
          <w:rFonts w:eastAsia="SimSun" w:hint="eastAsia"/>
          <w:lang w:val="en-US" w:eastAsia="zh-CN"/>
        </w:rPr>
        <w:t>19</w:t>
      </w:r>
      <w:r>
        <w:t>.1</w:t>
      </w:r>
      <w:r>
        <w:tab/>
        <w:t>General</w:t>
      </w:r>
      <w:bookmarkEnd w:id="2878"/>
      <w:bookmarkEnd w:id="2879"/>
      <w:bookmarkEnd w:id="2880"/>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77777777" w:rsidR="004C09B9" w:rsidRDefault="004C09B9" w:rsidP="004C09B9">
      <w:pPr>
        <w:pStyle w:val="Heading3"/>
      </w:pPr>
      <w:bookmarkStart w:id="2881" w:name="_Toc98755435"/>
      <w:bookmarkStart w:id="2882" w:name="_Toc61183855"/>
      <w:bookmarkStart w:id="2883" w:name="_Toc82450009"/>
      <w:bookmarkStart w:id="2884" w:name="_Toc53185404"/>
      <w:bookmarkStart w:id="2885" w:name="_Toc61184639"/>
      <w:bookmarkStart w:id="2886" w:name="_Toc138853590"/>
      <w:bookmarkStart w:id="2887" w:name="_Toc57821185"/>
      <w:bookmarkStart w:id="2888" w:name="_Toc130401977"/>
      <w:bookmarkStart w:id="2889" w:name="_Toc66386373"/>
      <w:bookmarkStart w:id="2890" w:name="_Toc76542027"/>
      <w:bookmarkStart w:id="2891" w:name="_Toc57820258"/>
      <w:bookmarkStart w:id="2892" w:name="_Toc89949046"/>
      <w:bookmarkStart w:id="2893" w:name="_Toc74583214"/>
      <w:bookmarkStart w:id="2894" w:name="_Toc61185029"/>
      <w:bookmarkStart w:id="2895" w:name="_Toc106183955"/>
      <w:bookmarkStart w:id="2896" w:name="_Toc98763026"/>
      <w:bookmarkStart w:id="2897" w:name="_Toc61183461"/>
      <w:bookmarkStart w:id="2898" w:name="_Toc61184247"/>
      <w:bookmarkStart w:id="2899" w:name="_Toc53185780"/>
      <w:bookmarkStart w:id="2900" w:name="_Toc137554528"/>
      <w:bookmarkStart w:id="2901" w:name="_Toc82450657"/>
      <w:bookmarkStart w:id="2902" w:name="_Toc138946271"/>
      <w:bookmarkStart w:id="2903" w:name="_Toc155428162"/>
      <w:bookmarkStart w:id="2904" w:name="_Toc155781180"/>
      <w:bookmarkStart w:id="2905" w:name="_Toc161665479"/>
      <w:r>
        <w:rPr>
          <w:rFonts w:eastAsia="SimSun" w:hint="eastAsia"/>
          <w:lang w:val="en-US" w:eastAsia="zh-CN"/>
        </w:rPr>
        <w:t>6</w:t>
      </w:r>
      <w:r>
        <w:t>.</w:t>
      </w:r>
      <w:r>
        <w:rPr>
          <w:rFonts w:eastAsia="SimSun" w:hint="eastAsia"/>
          <w:lang w:val="en-US" w:eastAsia="zh-CN"/>
        </w:rPr>
        <w:t>19</w:t>
      </w:r>
      <w:r>
        <w:t>.2</w:t>
      </w:r>
      <w:r>
        <w:tab/>
        <w:t>Minimum requirement for NCR-MT type 1-</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r>
        <w:t>C</w:t>
      </w:r>
      <w:bookmarkEnd w:id="2903"/>
      <w:bookmarkEnd w:id="2904"/>
      <w:bookmarkEnd w:id="2905"/>
    </w:p>
    <w:p w14:paraId="60E1F3CE" w14:textId="123FFF5C"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3A375A">
        <w:rPr>
          <w:lang w:val="en-US" w:eastAsia="zh-CN"/>
        </w:rPr>
        <w:t>B</w:t>
      </w:r>
      <w:r>
        <w:rPr>
          <w:rFonts w:hint="eastAsia"/>
          <w:lang w:val="en-US" w:eastAsia="zh-CN"/>
        </w:rPr>
        <w:t>.1</w:t>
      </w:r>
      <w:r w:rsidR="003A375A">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m</w:t>
      </w:r>
      <w:r>
        <w:rPr>
          <w:rFonts w:eastAsia="Yu Mincho"/>
        </w:rPr>
        <w:t>inimum requirement is the same as specified for BS type 1-C in TS 38.104 [</w:t>
      </w:r>
      <w:r>
        <w:rPr>
          <w:rFonts w:eastAsia="SimSun" w:hint="eastAsia"/>
          <w:lang w:val="en-US" w:eastAsia="zh-CN"/>
        </w:rPr>
        <w:t>2</w:t>
      </w:r>
      <w:r>
        <w:rPr>
          <w:rFonts w:eastAsia="Yu Mincho"/>
        </w:rPr>
        <w:t>], clause 7.4.2.2.</w:t>
      </w:r>
    </w:p>
    <w:p w14:paraId="230074A8" w14:textId="57531388" w:rsidR="004C09B9" w:rsidRDefault="00DE7FA0" w:rsidP="00DE7FA0">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77777777" w:rsidR="004C09B9" w:rsidRDefault="004C09B9" w:rsidP="004C09B9">
      <w:pPr>
        <w:pStyle w:val="Heading3"/>
      </w:pPr>
      <w:bookmarkStart w:id="2906" w:name="_Toc138853591"/>
      <w:bookmarkStart w:id="2907" w:name="_Toc61183856"/>
      <w:bookmarkStart w:id="2908" w:name="_Toc138946272"/>
      <w:bookmarkStart w:id="2909" w:name="_Toc53185781"/>
      <w:bookmarkStart w:id="2910" w:name="_Toc106183956"/>
      <w:bookmarkStart w:id="2911" w:name="_Toc82450658"/>
      <w:bookmarkStart w:id="2912" w:name="_Toc130401978"/>
      <w:bookmarkStart w:id="2913" w:name="_Toc61184640"/>
      <w:bookmarkStart w:id="2914" w:name="_Toc76542028"/>
      <w:bookmarkStart w:id="2915" w:name="_Toc61184248"/>
      <w:bookmarkStart w:id="2916" w:name="_Toc82450010"/>
      <w:bookmarkStart w:id="2917" w:name="_Toc89949047"/>
      <w:bookmarkStart w:id="2918" w:name="_Toc98755436"/>
      <w:bookmarkStart w:id="2919" w:name="_Toc74583215"/>
      <w:bookmarkStart w:id="2920" w:name="_Toc61185030"/>
      <w:bookmarkStart w:id="2921" w:name="_Toc57820259"/>
      <w:bookmarkStart w:id="2922" w:name="_Toc61183462"/>
      <w:bookmarkStart w:id="2923" w:name="_Toc98763027"/>
      <w:bookmarkStart w:id="2924" w:name="_Toc53185405"/>
      <w:bookmarkStart w:id="2925" w:name="_Toc57821186"/>
      <w:bookmarkStart w:id="2926" w:name="_Toc66386374"/>
      <w:bookmarkStart w:id="2927" w:name="_Toc137554529"/>
      <w:bookmarkStart w:id="2928" w:name="_Toc155428163"/>
      <w:bookmarkStart w:id="2929" w:name="_Toc155781181"/>
      <w:bookmarkStart w:id="2930" w:name="_Toc161665480"/>
      <w:r>
        <w:rPr>
          <w:rFonts w:eastAsia="SimSun" w:hint="eastAsia"/>
          <w:lang w:val="en-US" w:eastAsia="zh-CN"/>
        </w:rPr>
        <w:t>6</w:t>
      </w:r>
      <w:r>
        <w:t>.</w:t>
      </w:r>
      <w:r>
        <w:rPr>
          <w:rFonts w:eastAsia="SimSun" w:hint="eastAsia"/>
          <w:lang w:val="en-US" w:eastAsia="zh-CN"/>
        </w:rPr>
        <w:t>19</w:t>
      </w:r>
      <w:r>
        <w:t>.3</w:t>
      </w:r>
      <w:r>
        <w:tab/>
        <w:t>Minimum requirement for NCR-MT type 1-H</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4EBFF27" w14:textId="5A9C67AA" w:rsidR="00DE7FA0" w:rsidRDefault="00DE7FA0" w:rsidP="00DE7FA0">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E26E8C">
        <w:rPr>
          <w:lang w:val="en-US" w:eastAsia="zh-CN"/>
        </w:rPr>
        <w:t>B</w:t>
      </w:r>
      <w:r>
        <w:rPr>
          <w:rFonts w:hint="eastAsia"/>
          <w:lang w:val="en-US" w:eastAsia="zh-CN"/>
        </w:rPr>
        <w:t>.1</w:t>
      </w:r>
      <w:r w:rsidR="00E26E8C">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1-H</w:t>
      </w:r>
      <w:r>
        <w:rPr>
          <w:rFonts w:eastAsia="SimSun" w:hint="eastAsia"/>
          <w:lang w:val="en-US" w:eastAsia="zh-CN"/>
        </w:rPr>
        <w:t>, m</w:t>
      </w:r>
      <w:r>
        <w:rPr>
          <w:rFonts w:eastAsia="Yu Mincho"/>
        </w:rPr>
        <w:t xml:space="preserve">inimum requirement </w:t>
      </w:r>
      <w:r>
        <w:rPr>
          <w:rFonts w:eastAsia="SimSun" w:hint="eastAsia"/>
          <w:lang w:val="en-US" w:eastAsia="zh-CN"/>
        </w:rPr>
        <w:t xml:space="preserve">at TAB connector </w:t>
      </w:r>
      <w:r>
        <w:rPr>
          <w:rFonts w:eastAsia="Yu Mincho"/>
        </w:rPr>
        <w:t>is the same as specified for</w:t>
      </w:r>
      <w:r>
        <w:rPr>
          <w:rFonts w:eastAsia="SimSun" w:hint="eastAsia"/>
          <w:lang w:val="en-US" w:eastAsia="zh-CN"/>
        </w:rPr>
        <w:t xml:space="preserve"> IAB-MT</w:t>
      </w:r>
      <w:r>
        <w:rPr>
          <w:rFonts w:eastAsia="Yu Mincho"/>
        </w:rPr>
        <w:t xml:space="preserve"> in TS 38.1</w:t>
      </w:r>
      <w:r>
        <w:rPr>
          <w:rFonts w:eastAsia="SimSun" w:hint="eastAsia"/>
          <w:lang w:val="en-US" w:eastAsia="zh-CN"/>
        </w:rPr>
        <w:t>7</w:t>
      </w:r>
      <w:r>
        <w:rPr>
          <w:rFonts w:eastAsia="Yu Mincho"/>
        </w:rPr>
        <w:t>4 [</w:t>
      </w:r>
      <w:r>
        <w:rPr>
          <w:rFonts w:eastAsia="SimSun" w:hint="eastAsia"/>
          <w:lang w:val="en-US" w:eastAsia="zh-CN"/>
        </w:rPr>
        <w:t>22</w:t>
      </w:r>
      <w:r>
        <w:rPr>
          <w:rFonts w:eastAsia="Yu Mincho"/>
        </w:rPr>
        <w:t>], clause 7.4.2.3.</w:t>
      </w:r>
    </w:p>
    <w:p w14:paraId="26158B11" w14:textId="4CA879DF" w:rsidR="004C09B9" w:rsidRDefault="00DE7FA0" w:rsidP="00DE7FA0">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1-H</w:t>
      </w:r>
      <w:r>
        <w:rPr>
          <w:rFonts w:eastAsia="SimSun" w:hint="eastAsia"/>
          <w:lang w:val="en-US" w:eastAsia="zh-CN"/>
        </w:rPr>
        <w:t>, m</w:t>
      </w:r>
      <w:r>
        <w:rPr>
          <w:rFonts w:eastAsia="Yu Mincho"/>
        </w:rPr>
        <w:t>inimum requirement</w:t>
      </w:r>
      <w:r>
        <w:rPr>
          <w:rFonts w:eastAsia="SimSun" w:hint="eastAsia"/>
          <w:lang w:val="en-US" w:eastAsia="zh-CN"/>
        </w:rPr>
        <w:t xml:space="preserve"> at TAB connector </w:t>
      </w:r>
      <w:r>
        <w:rPr>
          <w:rFonts w:eastAsia="Yu Mincho"/>
        </w:rPr>
        <w:t xml:space="preserve">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2384C5D9" w14:textId="77777777" w:rsidR="004C09B9" w:rsidRDefault="004C09B9" w:rsidP="004C09B9">
      <w:pPr>
        <w:pStyle w:val="Heading2"/>
      </w:pPr>
      <w:bookmarkStart w:id="2931" w:name="_Toc37255476"/>
      <w:bookmarkStart w:id="2932" w:name="_Toc21343144"/>
      <w:bookmarkStart w:id="2933" w:name="_Toc37254833"/>
      <w:bookmarkStart w:id="2934" w:name="_Toc5867"/>
      <w:bookmarkStart w:id="2935" w:name="_Toc29799609"/>
      <w:bookmarkStart w:id="2936" w:name="_Toc29770110"/>
      <w:bookmarkStart w:id="2937" w:name="_Toc155428164"/>
      <w:bookmarkStart w:id="2938" w:name="_Toc155781182"/>
      <w:bookmarkStart w:id="2939" w:name="_Toc161665481"/>
      <w:r>
        <w:rPr>
          <w:rFonts w:eastAsia="SimSun" w:hint="eastAsia"/>
          <w:lang w:val="en-US" w:eastAsia="zh-CN"/>
        </w:rPr>
        <w:t>6</w:t>
      </w:r>
      <w:r>
        <w:t>.</w:t>
      </w:r>
      <w:r>
        <w:rPr>
          <w:rFonts w:eastAsia="SimSun" w:hint="eastAsia"/>
          <w:lang w:val="en-US" w:eastAsia="zh-CN"/>
        </w:rPr>
        <w:t>20</w:t>
      </w:r>
      <w:r>
        <w:tab/>
      </w:r>
      <w:r>
        <w:rPr>
          <w:rFonts w:eastAsia="SimSun" w:hint="eastAsia"/>
          <w:lang w:val="en-US" w:eastAsia="zh-CN"/>
        </w:rPr>
        <w:t>Conducted s</w:t>
      </w:r>
      <w:r>
        <w:t>purious response</w:t>
      </w:r>
      <w:bookmarkEnd w:id="2931"/>
      <w:bookmarkEnd w:id="2932"/>
      <w:bookmarkEnd w:id="2933"/>
      <w:bookmarkEnd w:id="2934"/>
      <w:bookmarkEnd w:id="2935"/>
      <w:bookmarkEnd w:id="2936"/>
      <w:bookmarkEnd w:id="2937"/>
      <w:bookmarkEnd w:id="2938"/>
      <w:bookmarkEnd w:id="2939"/>
    </w:p>
    <w:p w14:paraId="37A6D1ED" w14:textId="77777777" w:rsidR="004C09B9" w:rsidRDefault="004C09B9" w:rsidP="004C09B9">
      <w:pPr>
        <w:pStyle w:val="Heading3"/>
      </w:pPr>
      <w:bookmarkStart w:id="2940" w:name="_Toc155428165"/>
      <w:bookmarkStart w:id="2941" w:name="_Toc155781183"/>
      <w:bookmarkStart w:id="2942" w:name="_Toc161665482"/>
      <w:r>
        <w:rPr>
          <w:rFonts w:eastAsia="SimSun" w:hint="eastAsia"/>
          <w:lang w:val="en-US" w:eastAsia="zh-CN"/>
        </w:rPr>
        <w:t>6</w:t>
      </w:r>
      <w:r>
        <w:t>.</w:t>
      </w:r>
      <w:r>
        <w:rPr>
          <w:rFonts w:eastAsia="SimSun" w:hint="eastAsia"/>
          <w:lang w:val="en-US" w:eastAsia="zh-CN"/>
        </w:rPr>
        <w:t>20</w:t>
      </w:r>
      <w:r>
        <w:t>.1</w:t>
      </w:r>
      <w:r>
        <w:tab/>
        <w:t>General</w:t>
      </w:r>
      <w:bookmarkEnd w:id="2940"/>
      <w:bookmarkEnd w:id="2941"/>
      <w:bookmarkEnd w:id="2942"/>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2943" w:name="_Toc155428166"/>
      <w:bookmarkStart w:id="2944" w:name="_Toc155781184"/>
      <w:bookmarkStart w:id="2945" w:name="_Toc161665483"/>
      <w:r>
        <w:rPr>
          <w:rFonts w:eastAsia="SimSun" w:hint="eastAsia"/>
          <w:lang w:val="en-US" w:eastAsia="zh-CN"/>
        </w:rPr>
        <w:lastRenderedPageBreak/>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2943"/>
      <w:bookmarkEnd w:id="2944"/>
      <w:bookmarkEnd w:id="2945"/>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77777777" w:rsidR="004C09B9" w:rsidRDefault="004C09B9" w:rsidP="004C09B9">
      <w:pPr>
        <w:pStyle w:val="Heading2"/>
      </w:pPr>
      <w:bookmarkStart w:id="2946" w:name="_Toc21343150"/>
      <w:bookmarkStart w:id="2947" w:name="_Toc29799615"/>
      <w:bookmarkStart w:id="2948" w:name="_Toc11319"/>
      <w:bookmarkStart w:id="2949" w:name="_Toc29770116"/>
      <w:bookmarkStart w:id="2950" w:name="_Toc37254839"/>
      <w:bookmarkStart w:id="2951" w:name="_Toc37255482"/>
      <w:bookmarkStart w:id="2952" w:name="_Toc155428167"/>
      <w:bookmarkStart w:id="2953" w:name="_Toc155781185"/>
      <w:bookmarkStart w:id="2954" w:name="_Toc161665484"/>
      <w:r>
        <w:rPr>
          <w:rFonts w:eastAsia="SimSun" w:hint="eastAsia"/>
          <w:lang w:val="en-US" w:eastAsia="zh-CN"/>
        </w:rPr>
        <w:t>6</w:t>
      </w:r>
      <w:r>
        <w:t>.</w:t>
      </w:r>
      <w:r>
        <w:rPr>
          <w:rFonts w:eastAsia="SimSun" w:hint="eastAsia"/>
          <w:lang w:val="en-US" w:eastAsia="zh-CN"/>
        </w:rPr>
        <w:t>21</w:t>
      </w:r>
      <w:r>
        <w:tab/>
      </w:r>
      <w:r>
        <w:rPr>
          <w:rFonts w:eastAsia="SimSun" w:hint="eastAsia"/>
          <w:lang w:val="en-US" w:eastAsia="zh-CN"/>
        </w:rPr>
        <w:t>Conducted i</w:t>
      </w:r>
      <w:r>
        <w:t>ntermodulation characteristics</w:t>
      </w:r>
      <w:bookmarkEnd w:id="2946"/>
      <w:bookmarkEnd w:id="2947"/>
      <w:bookmarkEnd w:id="2948"/>
      <w:bookmarkEnd w:id="2949"/>
      <w:bookmarkEnd w:id="2950"/>
      <w:bookmarkEnd w:id="2951"/>
      <w:bookmarkEnd w:id="2952"/>
      <w:bookmarkEnd w:id="2953"/>
      <w:bookmarkEnd w:id="2954"/>
    </w:p>
    <w:p w14:paraId="473F4541" w14:textId="77777777" w:rsidR="004C09B9" w:rsidRDefault="004C09B9" w:rsidP="004C09B9">
      <w:pPr>
        <w:pStyle w:val="Heading3"/>
      </w:pPr>
      <w:bookmarkStart w:id="2955" w:name="_Toc155428168"/>
      <w:bookmarkStart w:id="2956" w:name="_Toc155781186"/>
      <w:bookmarkStart w:id="2957" w:name="_Toc161665485"/>
      <w:r>
        <w:rPr>
          <w:rFonts w:eastAsia="SimSun" w:hint="eastAsia"/>
          <w:lang w:val="en-US" w:eastAsia="zh-CN"/>
        </w:rPr>
        <w:t>6</w:t>
      </w:r>
      <w:r>
        <w:t>.</w:t>
      </w:r>
      <w:r>
        <w:rPr>
          <w:rFonts w:eastAsia="SimSun" w:hint="eastAsia"/>
          <w:lang w:val="en-US" w:eastAsia="zh-CN"/>
        </w:rPr>
        <w:t>21</w:t>
      </w:r>
      <w:r>
        <w:t>.1</w:t>
      </w:r>
      <w:r>
        <w:tab/>
        <w:t>General</w:t>
      </w:r>
      <w:bookmarkEnd w:id="2955"/>
      <w:bookmarkEnd w:id="2956"/>
      <w:bookmarkEnd w:id="295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16C2DCF2" w:rsidR="004C09B9" w:rsidRDefault="004C09B9" w:rsidP="004C09B9">
      <w:pPr>
        <w:pStyle w:val="Heading3"/>
      </w:pPr>
      <w:bookmarkStart w:id="2958" w:name="_Toc29811765"/>
      <w:bookmarkStart w:id="2959" w:name="_Toc114255577"/>
      <w:bookmarkStart w:id="2960" w:name="_Toc123716995"/>
      <w:bookmarkStart w:id="2961" w:name="_Toc53178259"/>
      <w:bookmarkStart w:id="2962" w:name="_Toc45893537"/>
      <w:bookmarkStart w:id="2963" w:name="_Toc61179406"/>
      <w:bookmarkStart w:id="2964" w:name="_Toc123049071"/>
      <w:bookmarkStart w:id="2965" w:name="_Toc21127556"/>
      <w:bookmarkStart w:id="2966" w:name="_Toc37260234"/>
      <w:bookmarkStart w:id="2967" w:name="_Toc37267622"/>
      <w:bookmarkStart w:id="2968" w:name="_Toc36817317"/>
      <w:bookmarkStart w:id="2969" w:name="_Toc82621840"/>
      <w:bookmarkStart w:id="2970" w:name="_Toc90422687"/>
      <w:bookmarkStart w:id="2971" w:name="_Toc67916702"/>
      <w:bookmarkStart w:id="2972" w:name="_Toc61178936"/>
      <w:bookmarkStart w:id="2973" w:name="_Toc106782882"/>
      <w:bookmarkStart w:id="2974" w:name="_Toc123051990"/>
      <w:bookmarkStart w:id="2975" w:name="_Toc107419357"/>
      <w:bookmarkStart w:id="2976" w:name="_Toc53178710"/>
      <w:bookmarkStart w:id="2977" w:name="_Toc124265275"/>
      <w:bookmarkStart w:id="2978" w:name="_Toc115186257"/>
      <w:bookmarkStart w:id="2979" w:name="_Toc44712224"/>
      <w:bookmarkStart w:id="2980" w:name="_Toc107474984"/>
      <w:bookmarkStart w:id="2981" w:name="_Toc131687407"/>
      <w:bookmarkStart w:id="2982" w:name="_Toc124156903"/>
      <w:bookmarkStart w:id="2983" w:name="_Toc74663300"/>
      <w:bookmarkStart w:id="2984" w:name="_Toc107311773"/>
      <w:bookmarkStart w:id="2985" w:name="_Toc155428169"/>
      <w:bookmarkStart w:id="2986" w:name="_Toc155781187"/>
      <w:bookmarkStart w:id="2987" w:name="_Toc161665486"/>
      <w:r>
        <w:rPr>
          <w:rFonts w:eastAsia="SimSun" w:hint="eastAsia"/>
          <w:lang w:val="en-US" w:eastAsia="zh-CN"/>
        </w:rPr>
        <w:t>6</w:t>
      </w:r>
      <w:r>
        <w:t>.</w:t>
      </w:r>
      <w:r>
        <w:rPr>
          <w:rFonts w:eastAsia="SimSun" w:hint="eastAsia"/>
          <w:lang w:val="en-US" w:eastAsia="zh-CN"/>
        </w:rPr>
        <w:t>21</w:t>
      </w:r>
      <w:r>
        <w:t>.2</w:t>
      </w:r>
      <w:r>
        <w:tab/>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r w:rsidR="00DE7FA0">
        <w:t>Minimum requirement for NCR</w:t>
      </w:r>
      <w:r w:rsidR="00DE7FA0">
        <w:rPr>
          <w:rFonts w:hint="eastAsia"/>
          <w:lang w:val="en-US" w:eastAsia="zh-CN"/>
        </w:rPr>
        <w:t>-MT</w:t>
      </w:r>
      <w:r w:rsidR="00DE7FA0">
        <w:t xml:space="preserve"> type 1-C</w:t>
      </w:r>
      <w:bookmarkEnd w:id="2987"/>
    </w:p>
    <w:p w14:paraId="450B2644" w14:textId="5030559A" w:rsidR="00DE7FA0" w:rsidRDefault="00DE7FA0" w:rsidP="00DE7FA0">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6D09F7">
        <w:rPr>
          <w:lang w:val="en-US" w:eastAsia="zh-CN"/>
        </w:rPr>
        <w:t>B</w:t>
      </w:r>
      <w:r>
        <w:rPr>
          <w:rFonts w:hint="eastAsia"/>
          <w:lang w:val="en-US" w:eastAsia="zh-CN"/>
        </w:rPr>
        <w:t>.1</w:t>
      </w:r>
      <w:r w:rsidR="006D09F7">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t xml:space="preserve">, minimum requirement at </w:t>
      </w:r>
      <w:r>
        <w:rPr>
          <w:rFonts w:eastAsia="SimSun" w:hint="eastAsia"/>
          <w:lang w:val="en-US" w:eastAsia="zh-CN"/>
        </w:rPr>
        <w:t>antenna</w:t>
      </w:r>
      <w:r>
        <w:t xml:space="preserve"> connector is the same as specified for </w:t>
      </w:r>
      <w:r>
        <w:rPr>
          <w:i/>
          <w:iCs/>
        </w:rPr>
        <w:t>BS type 1-C</w:t>
      </w:r>
      <w:r>
        <w:t xml:space="preserve"> in TS 38.104 [</w:t>
      </w:r>
      <w:r>
        <w:rPr>
          <w:rFonts w:eastAsia="SimSun" w:hint="eastAsia"/>
          <w:lang w:val="en-US" w:eastAsia="zh-CN"/>
        </w:rPr>
        <w:t>2</w:t>
      </w:r>
      <w:r>
        <w:t>], clause 7.7.2.</w:t>
      </w:r>
    </w:p>
    <w:p w14:paraId="7EDDA5E6" w14:textId="57C7E534" w:rsidR="004C09B9" w:rsidRDefault="00DE7FA0" w:rsidP="00DE7FA0">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0D3AB3E7" w:rsidR="004C09B9" w:rsidRDefault="004C09B9" w:rsidP="004C09B9">
      <w:pPr>
        <w:pStyle w:val="Heading3"/>
      </w:pPr>
      <w:bookmarkStart w:id="2988" w:name="_Toc155428170"/>
      <w:bookmarkStart w:id="2989" w:name="_Toc155781188"/>
      <w:bookmarkStart w:id="2990" w:name="_Toc161665487"/>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2988"/>
      <w:bookmarkEnd w:id="2989"/>
      <w:r w:rsidR="00DE7FA0">
        <w:t>Minimum requirement for NCR</w:t>
      </w:r>
      <w:r w:rsidR="00DE7FA0">
        <w:rPr>
          <w:rFonts w:hint="eastAsia"/>
          <w:lang w:val="en-US" w:eastAsia="zh-CN"/>
        </w:rPr>
        <w:t>-MT</w:t>
      </w:r>
      <w:r w:rsidR="00DE7FA0">
        <w:rPr>
          <w:rFonts w:eastAsia="SimSun" w:hint="eastAsia"/>
          <w:lang w:val="en-US" w:eastAsia="zh-CN"/>
        </w:rPr>
        <w:t xml:space="preserve"> </w:t>
      </w:r>
      <w:r w:rsidR="00DE7FA0">
        <w:t>type 1-H</w:t>
      </w:r>
      <w:bookmarkEnd w:id="2990"/>
    </w:p>
    <w:p w14:paraId="3D7F4A23" w14:textId="3A94A076" w:rsidR="00DE7FA0" w:rsidRDefault="00DE7FA0" w:rsidP="00DE7FA0">
      <w:pPr>
        <w:rPr>
          <w:rFonts w:eastAsia="SimSun"/>
          <w:lang w:val="en-US" w:eastAsia="zh-CN"/>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sidR="006D09F7">
        <w:rPr>
          <w:lang w:val="en-US" w:eastAsia="zh-CN"/>
        </w:rPr>
        <w:t>B</w:t>
      </w:r>
      <w:r>
        <w:rPr>
          <w:rFonts w:hint="eastAsia"/>
          <w:lang w:val="en-US" w:eastAsia="zh-CN"/>
        </w:rPr>
        <w:t>.1</w:t>
      </w:r>
      <w:r w:rsidR="006D09F7">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Ar</w:t>
      </w:r>
      <w:r>
        <w:rPr>
          <w:rFonts w:eastAsia="SimSun" w:hint="eastAsia"/>
          <w:lang w:val="en-US" w:eastAsia="zh-CN"/>
        </w:rPr>
        <w:t xml:space="preserve">ea </w:t>
      </w:r>
      <w:r>
        <w:rPr>
          <w:i/>
          <w:iCs/>
        </w:rPr>
        <w:t>NCR-MT type 1-H</w:t>
      </w:r>
      <w:r>
        <w:t xml:space="preserve">, minimum requirement at TAB connector is the same as specified for </w:t>
      </w:r>
      <w:r>
        <w:rPr>
          <w:rFonts w:eastAsia="SimSun" w:hint="eastAsia"/>
          <w:i/>
          <w:iCs/>
          <w:lang w:val="en-US" w:eastAsia="zh-CN"/>
        </w:rPr>
        <w:t>IAB-MT type 1-H</w:t>
      </w:r>
      <w:r>
        <w:t xml:space="preserve"> in TS 38.1</w:t>
      </w:r>
      <w:r>
        <w:rPr>
          <w:rFonts w:eastAsia="SimSun" w:hint="eastAsia"/>
          <w:lang w:val="en-US" w:eastAsia="zh-CN"/>
        </w:rPr>
        <w:t>7</w:t>
      </w:r>
      <w:r>
        <w:t>4 [</w:t>
      </w:r>
      <w:r>
        <w:rPr>
          <w:rFonts w:eastAsia="SimSun" w:hint="eastAsia"/>
          <w:lang w:val="en-US" w:eastAsia="zh-CN"/>
        </w:rPr>
        <w:t>22</w:t>
      </w:r>
      <w:r>
        <w:t>], clause</w:t>
      </w:r>
      <w:r>
        <w:rPr>
          <w:rFonts w:eastAsia="SimSun" w:hint="eastAsia"/>
          <w:lang w:val="en-US" w:eastAsia="zh-CN"/>
        </w:rPr>
        <w:t xml:space="preserve"> </w:t>
      </w:r>
      <w:r>
        <w:rPr>
          <w:rFonts w:eastAsia="SimSun"/>
          <w:lang w:val="en-US" w:eastAsia="zh-CN"/>
        </w:rPr>
        <w:t>7.7.3</w:t>
      </w:r>
      <w:r>
        <w:rPr>
          <w:rFonts w:eastAsia="SimSun" w:hint="eastAsia"/>
          <w:lang w:val="en-US" w:eastAsia="zh-CN"/>
        </w:rPr>
        <w:t>.</w:t>
      </w:r>
    </w:p>
    <w:p w14:paraId="3659331D" w14:textId="574BE62C" w:rsidR="004C09B9" w:rsidRDefault="00DE7FA0" w:rsidP="00DE7FA0">
      <w:pPr>
        <w:rPr>
          <w:rFonts w:eastAsia="SimSun"/>
          <w:lang w:val="en-US" w:eastAsia="zh-CN"/>
        </w:rPr>
      </w:pPr>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1-H</w:t>
      </w:r>
      <w:r>
        <w:t>, minimum requirement at TAB connector is the same as specified in TS 38.10</w:t>
      </w:r>
      <w:r>
        <w:rPr>
          <w:rFonts w:eastAsia="SimSun" w:hint="eastAsia"/>
          <w:lang w:val="en-US" w:eastAsia="zh-CN"/>
        </w:rPr>
        <w:t>1-1</w:t>
      </w:r>
      <w:r>
        <w:t xml:space="preserve"> [</w:t>
      </w:r>
      <w:r>
        <w:rPr>
          <w:rFonts w:eastAsia="SimSun" w:hint="eastAsia"/>
          <w:lang w:val="en-US" w:eastAsia="zh-CN"/>
        </w:rPr>
        <w:t>13</w:t>
      </w:r>
      <w:r>
        <w:t xml:space="preserve">], clause </w:t>
      </w:r>
      <w:r>
        <w:rPr>
          <w:rFonts w:eastAsia="SimSun"/>
          <w:lang w:eastAsia="zh-CN"/>
        </w:rPr>
        <w:t>7.8.2</w:t>
      </w:r>
      <w:r>
        <w:rPr>
          <w:rFonts w:eastAsia="SimSun" w:hint="eastAsia"/>
          <w:lang w:val="en-US" w:eastAsia="zh-CN"/>
        </w:rPr>
        <w:t>.</w:t>
      </w:r>
    </w:p>
    <w:p w14:paraId="170ABC39" w14:textId="77777777" w:rsidR="004C09B9" w:rsidRDefault="004C09B9" w:rsidP="004C09B9">
      <w:pPr>
        <w:pStyle w:val="Heading2"/>
      </w:pPr>
      <w:bookmarkStart w:id="2991" w:name="_Toc649"/>
      <w:bookmarkStart w:id="2992" w:name="_Toc37255492"/>
      <w:bookmarkStart w:id="2993" w:name="_Toc37254849"/>
      <w:bookmarkStart w:id="2994" w:name="_Toc29770126"/>
      <w:bookmarkStart w:id="2995" w:name="_Toc21343160"/>
      <w:bookmarkStart w:id="2996" w:name="_Toc29799625"/>
      <w:bookmarkStart w:id="2997" w:name="_Toc155428171"/>
      <w:bookmarkStart w:id="2998" w:name="_Toc155781189"/>
      <w:bookmarkStart w:id="2999" w:name="_Toc161665488"/>
      <w:r>
        <w:rPr>
          <w:rFonts w:eastAsia="SimSun" w:hint="eastAsia"/>
          <w:lang w:val="en-US" w:eastAsia="zh-CN"/>
        </w:rPr>
        <w:t>6</w:t>
      </w:r>
      <w:r>
        <w:t>.</w:t>
      </w:r>
      <w:r>
        <w:rPr>
          <w:rFonts w:eastAsia="SimSun" w:hint="eastAsia"/>
          <w:lang w:val="en-US" w:eastAsia="zh-CN"/>
        </w:rPr>
        <w:t>22</w:t>
      </w:r>
      <w:r>
        <w:tab/>
      </w:r>
      <w:r>
        <w:rPr>
          <w:rFonts w:eastAsia="SimSun" w:hint="eastAsia"/>
          <w:lang w:val="en-US" w:eastAsia="zh-CN"/>
        </w:rPr>
        <w:t>Conducted s</w:t>
      </w:r>
      <w:r>
        <w:t>purious emissions</w:t>
      </w:r>
      <w:bookmarkEnd w:id="2991"/>
      <w:bookmarkEnd w:id="2992"/>
      <w:bookmarkEnd w:id="2993"/>
      <w:bookmarkEnd w:id="2994"/>
      <w:bookmarkEnd w:id="2995"/>
      <w:bookmarkEnd w:id="2996"/>
      <w:bookmarkEnd w:id="2997"/>
      <w:bookmarkEnd w:id="2998"/>
      <w:bookmarkEnd w:id="2999"/>
    </w:p>
    <w:p w14:paraId="11E3A4A3" w14:textId="77777777" w:rsidR="004C09B9" w:rsidRDefault="004C09B9" w:rsidP="004C09B9">
      <w:pPr>
        <w:pStyle w:val="Heading3"/>
      </w:pPr>
      <w:bookmarkStart w:id="3000" w:name="_Toc155428172"/>
      <w:bookmarkStart w:id="3001" w:name="_Toc155781190"/>
      <w:bookmarkStart w:id="3002" w:name="_Toc161665489"/>
      <w:r>
        <w:rPr>
          <w:rFonts w:eastAsia="SimSun" w:hint="eastAsia"/>
          <w:lang w:val="en-US" w:eastAsia="zh-CN"/>
        </w:rPr>
        <w:t>6</w:t>
      </w:r>
      <w:r>
        <w:t>.</w:t>
      </w:r>
      <w:r>
        <w:rPr>
          <w:rFonts w:eastAsia="SimSun" w:hint="eastAsia"/>
          <w:lang w:val="en-US" w:eastAsia="zh-CN"/>
        </w:rPr>
        <w:t>22</w:t>
      </w:r>
      <w:r>
        <w:t>.1</w:t>
      </w:r>
      <w:r>
        <w:tab/>
        <w:t>General</w:t>
      </w:r>
      <w:bookmarkEnd w:id="3000"/>
      <w:bookmarkEnd w:id="3001"/>
      <w:bookmarkEnd w:id="3002"/>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w:t>
      </w:r>
      <w:r>
        <w:lastRenderedPageBreak/>
        <w:t xml:space="preserve">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003"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004" w:name="_Toc155428173"/>
      <w:bookmarkStart w:id="3005" w:name="_Toc155781191"/>
      <w:bookmarkStart w:id="3006" w:name="_Toc161665490"/>
      <w:bookmarkEnd w:id="3003"/>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004"/>
      <w:bookmarkEnd w:id="3005"/>
      <w:bookmarkEnd w:id="3006"/>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007" w:name="_Toc18916181"/>
      <w:bookmarkStart w:id="3008" w:name="_Toc97737230"/>
      <w:bookmarkStart w:id="3009" w:name="_Toc106094153"/>
      <w:bookmarkStart w:id="3010" w:name="_Toc114252929"/>
      <w:bookmarkStart w:id="3011" w:name="_Toc123046057"/>
      <w:bookmarkStart w:id="3012" w:name="_Toc124157598"/>
      <w:bookmarkStart w:id="3013" w:name="_Toc124258990"/>
      <w:bookmarkStart w:id="3014" w:name="_Toc124259134"/>
      <w:bookmarkStart w:id="3015" w:name="_Toc130585891"/>
      <w:bookmarkStart w:id="3016" w:name="_Toc130586902"/>
      <w:bookmarkStart w:id="3017" w:name="_Toc137462068"/>
      <w:bookmarkStart w:id="3018" w:name="_Toc138883877"/>
      <w:bookmarkStart w:id="3019" w:name="_Toc138884021"/>
      <w:bookmarkStart w:id="3020" w:name="_Toc145426919"/>
      <w:bookmarkStart w:id="3021" w:name="_Toc155428174"/>
      <w:bookmarkStart w:id="3022" w:name="_Toc155781192"/>
      <w:bookmarkStart w:id="3023" w:name="_Toc161665491"/>
      <w:r>
        <w:rPr>
          <w:rFonts w:hint="eastAsia"/>
          <w:lang w:eastAsia="zh-CN"/>
        </w:rPr>
        <w:t>7</w:t>
      </w:r>
      <w:r w:rsidR="000C10A9" w:rsidRPr="007E346D">
        <w:tab/>
        <w:t>Radiated characteristics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C5513C6" w14:textId="583EB28E" w:rsidR="00774CAC" w:rsidRDefault="00803367" w:rsidP="00774CAC">
      <w:pPr>
        <w:pStyle w:val="Heading2"/>
        <w:rPr>
          <w:lang w:eastAsia="zh-CN"/>
        </w:rPr>
      </w:pPr>
      <w:bookmarkStart w:id="3024" w:name="_Toc97737231"/>
      <w:bookmarkStart w:id="3025" w:name="_Toc106094154"/>
      <w:bookmarkStart w:id="3026" w:name="_Toc114252930"/>
      <w:bookmarkStart w:id="3027" w:name="_Toc123046058"/>
      <w:bookmarkStart w:id="3028" w:name="_Toc124157599"/>
      <w:bookmarkStart w:id="3029" w:name="_Toc124258991"/>
      <w:bookmarkStart w:id="3030" w:name="_Toc124259135"/>
      <w:bookmarkStart w:id="3031" w:name="_Toc130585892"/>
      <w:bookmarkStart w:id="3032" w:name="_Toc130586903"/>
      <w:bookmarkStart w:id="3033" w:name="_Toc137462069"/>
      <w:bookmarkStart w:id="3034" w:name="_Toc138883878"/>
      <w:bookmarkStart w:id="3035" w:name="_Toc138884022"/>
      <w:bookmarkStart w:id="3036" w:name="_Toc145426920"/>
      <w:bookmarkStart w:id="3037" w:name="_Toc155428175"/>
      <w:bookmarkStart w:id="3038" w:name="_Toc155781193"/>
      <w:bookmarkStart w:id="3039" w:name="_Toc161665492"/>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854D443" w14:textId="19E4CEC3" w:rsidR="00824711" w:rsidRPr="00824711" w:rsidRDefault="00824711" w:rsidP="00824711">
      <w:pPr>
        <w:rPr>
          <w:lang w:eastAsia="zh-CN"/>
        </w:rPr>
      </w:pPr>
      <w:r>
        <w:rPr>
          <w:lang w:eastAsia="zh-CN"/>
        </w:rPr>
        <w:t xml:space="preserve">Radiated characteristics are specified at RIB for </w:t>
      </w:r>
      <w:r>
        <w:rPr>
          <w:rFonts w:hint="eastAsia"/>
          <w:i/>
          <w:lang w:eastAsia="zh-CN"/>
        </w:rPr>
        <w:t>repeater</w:t>
      </w:r>
      <w:r>
        <w:rPr>
          <w:i/>
        </w:rPr>
        <w:t xml:space="preserve"> type 2-O</w:t>
      </w:r>
      <w:r>
        <w:rPr>
          <w:lang w:eastAsia="zh-CN"/>
        </w:rPr>
        <w:t>.</w:t>
      </w:r>
      <w:r>
        <w:rPr>
          <w:rFonts w:hint="eastAsia"/>
          <w:lang w:eastAsia="zh-CN"/>
        </w:rPr>
        <w:t xml:space="preserve"> </w:t>
      </w:r>
      <w:r>
        <w:t xml:space="preserve">Requirements apply in both DL and UL unless otherwise stated or declared. </w:t>
      </w:r>
    </w:p>
    <w:p w14:paraId="6C5513C7" w14:textId="77777777" w:rsidR="00774CAC" w:rsidRDefault="00803367" w:rsidP="00774CAC">
      <w:pPr>
        <w:pStyle w:val="Heading2"/>
        <w:rPr>
          <w:lang w:eastAsia="zh-CN"/>
        </w:rPr>
      </w:pPr>
      <w:bookmarkStart w:id="3040" w:name="_Toc97737232"/>
      <w:bookmarkStart w:id="3041" w:name="_Toc106094155"/>
      <w:bookmarkStart w:id="3042" w:name="_Toc114252931"/>
      <w:bookmarkStart w:id="3043" w:name="_Toc123046059"/>
      <w:bookmarkStart w:id="3044" w:name="_Toc124157600"/>
      <w:bookmarkStart w:id="3045" w:name="_Toc124258992"/>
      <w:bookmarkStart w:id="3046" w:name="_Toc124259136"/>
      <w:bookmarkStart w:id="3047" w:name="_Toc130585893"/>
      <w:bookmarkStart w:id="3048" w:name="_Toc130586904"/>
      <w:bookmarkStart w:id="3049" w:name="_Toc137462070"/>
      <w:bookmarkStart w:id="3050" w:name="_Toc138883879"/>
      <w:bookmarkStart w:id="3051" w:name="_Toc138884023"/>
      <w:bookmarkStart w:id="3052" w:name="_Toc145426921"/>
      <w:bookmarkStart w:id="3053" w:name="_Toc155428176"/>
      <w:bookmarkStart w:id="3054" w:name="_Toc155781194"/>
      <w:bookmarkStart w:id="3055" w:name="_Toc161665493"/>
      <w:r>
        <w:rPr>
          <w:rFonts w:hint="eastAsia"/>
          <w:lang w:eastAsia="zh-CN"/>
        </w:rPr>
        <w:lastRenderedPageBreak/>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C5513C8" w14:textId="77777777" w:rsidR="00D13C5E" w:rsidRPr="00D13C5E" w:rsidRDefault="00D13C5E" w:rsidP="00D13C5E">
      <w:pPr>
        <w:pStyle w:val="Heading3"/>
        <w:rPr>
          <w:lang w:eastAsia="zh-CN"/>
        </w:rPr>
      </w:pPr>
      <w:bookmarkStart w:id="3056" w:name="_Toc97737233"/>
      <w:bookmarkStart w:id="3057" w:name="_Toc106094156"/>
      <w:bookmarkStart w:id="3058" w:name="_Toc114252932"/>
      <w:bookmarkStart w:id="3059" w:name="_Toc123046060"/>
      <w:bookmarkStart w:id="3060" w:name="_Toc124157601"/>
      <w:bookmarkStart w:id="3061" w:name="_Toc124258993"/>
      <w:bookmarkStart w:id="3062" w:name="_Toc124259137"/>
      <w:bookmarkStart w:id="3063" w:name="_Toc130585894"/>
      <w:bookmarkStart w:id="3064" w:name="_Toc130586905"/>
      <w:bookmarkStart w:id="3065" w:name="_Toc137462071"/>
      <w:bookmarkStart w:id="3066" w:name="_Toc138883880"/>
      <w:bookmarkStart w:id="3067" w:name="_Toc138884024"/>
      <w:bookmarkStart w:id="3068" w:name="_Toc145426922"/>
      <w:bookmarkStart w:id="3069" w:name="_Toc155428177"/>
      <w:bookmarkStart w:id="3070" w:name="_Toc155781195"/>
      <w:bookmarkStart w:id="3071" w:name="_Toc161665494"/>
      <w:r>
        <w:rPr>
          <w:rFonts w:hint="eastAsia"/>
          <w:lang w:eastAsia="zh-CN"/>
        </w:rPr>
        <w:t>7</w:t>
      </w:r>
      <w:r>
        <w:t>.2.1</w:t>
      </w:r>
      <w:r w:rsidRPr="0031418B">
        <w:tab/>
      </w:r>
      <w:r>
        <w:t>General</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lastRenderedPageBreak/>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072" w:name="_Toc97737234"/>
      <w:bookmarkStart w:id="3073" w:name="_Toc106094157"/>
      <w:bookmarkStart w:id="3074" w:name="_Toc114252933"/>
      <w:bookmarkStart w:id="3075" w:name="_Toc123046061"/>
      <w:bookmarkStart w:id="3076" w:name="_Toc124157602"/>
      <w:bookmarkStart w:id="3077" w:name="_Toc124258994"/>
      <w:bookmarkStart w:id="3078" w:name="_Toc124259138"/>
      <w:bookmarkStart w:id="3079" w:name="_Toc130585895"/>
      <w:bookmarkStart w:id="3080"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37DFE26A" w:rsidR="00D13C5E" w:rsidRPr="0031418B" w:rsidRDefault="00571CC9" w:rsidP="00D13C5E">
      <w:pPr>
        <w:pStyle w:val="Heading3"/>
      </w:pPr>
      <w:bookmarkStart w:id="3081" w:name="_Toc137462072"/>
      <w:bookmarkStart w:id="3082" w:name="_Toc138883881"/>
      <w:bookmarkStart w:id="3083" w:name="_Toc138884025"/>
      <w:bookmarkStart w:id="3084" w:name="_Toc145426923"/>
      <w:bookmarkStart w:id="3085" w:name="_Toc155428178"/>
      <w:bookmarkStart w:id="3086" w:name="_Toc155781196"/>
      <w:bookmarkStart w:id="3087" w:name="_Toc161665495"/>
      <w:r>
        <w:t>7</w:t>
      </w:r>
      <w:r w:rsidR="00D13C5E">
        <w:t>.2.2</w:t>
      </w:r>
      <w:r w:rsidR="00D13C5E" w:rsidRPr="0031418B">
        <w:tab/>
      </w:r>
      <w:bookmarkEnd w:id="3072"/>
      <w:bookmarkEnd w:id="3073"/>
      <w:bookmarkEnd w:id="3074"/>
      <w:bookmarkEnd w:id="3075"/>
      <w:bookmarkEnd w:id="3076"/>
      <w:bookmarkEnd w:id="3077"/>
      <w:bookmarkEnd w:id="3078"/>
      <w:bookmarkEnd w:id="3079"/>
      <w:bookmarkEnd w:id="3080"/>
      <w:bookmarkEnd w:id="3081"/>
      <w:bookmarkEnd w:id="3082"/>
      <w:bookmarkEnd w:id="3083"/>
      <w:bookmarkEnd w:id="3084"/>
      <w:r w:rsidR="005B2B5D">
        <w:t>Minimum requirement</w:t>
      </w:r>
      <w:r w:rsidR="005B2B5D">
        <w:rPr>
          <w:rFonts w:eastAsia="SimSun" w:hint="eastAsia"/>
          <w:lang w:val="en-US" w:eastAsia="zh-CN"/>
        </w:rPr>
        <w:t xml:space="preserve"> for NR repeater</w:t>
      </w:r>
      <w:bookmarkEnd w:id="3085"/>
      <w:bookmarkEnd w:id="3086"/>
      <w:bookmarkEnd w:id="308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08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lastRenderedPageBreak/>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089" w:name="_Toc23267"/>
      <w:bookmarkStart w:id="3090" w:name="_Toc22296"/>
      <w:bookmarkStart w:id="3091" w:name="_Toc155428179"/>
      <w:bookmarkStart w:id="3092" w:name="_Toc155781197"/>
      <w:bookmarkStart w:id="3093" w:name="_Toc161665496"/>
      <w:r>
        <w:t>7.2.</w:t>
      </w:r>
      <w:r>
        <w:rPr>
          <w:rFonts w:eastAsia="SimSun" w:hint="eastAsia"/>
          <w:lang w:val="en-US" w:eastAsia="zh-CN"/>
        </w:rPr>
        <w:t>3</w:t>
      </w:r>
      <w:r>
        <w:tab/>
        <w:t>Minimum requirement</w:t>
      </w:r>
      <w:r>
        <w:rPr>
          <w:rFonts w:eastAsia="SimSun" w:hint="eastAsia"/>
          <w:lang w:val="en-US" w:eastAsia="zh-CN"/>
        </w:rPr>
        <w:t xml:space="preserve"> for NCR</w:t>
      </w:r>
      <w:bookmarkEnd w:id="3089"/>
      <w:bookmarkEnd w:id="3090"/>
      <w:bookmarkEnd w:id="3091"/>
      <w:bookmarkEnd w:id="3092"/>
      <w:bookmarkEnd w:id="3093"/>
    </w:p>
    <w:p w14:paraId="575966DA" w14:textId="77777777" w:rsidR="007B39E0" w:rsidRDefault="007B39E0" w:rsidP="007B39E0">
      <w:pPr>
        <w:pStyle w:val="Heading4"/>
        <w:rPr>
          <w:rFonts w:eastAsia="SimSun"/>
          <w:lang w:val="en-US" w:eastAsia="zh-CN"/>
        </w:rPr>
      </w:pPr>
      <w:bookmarkStart w:id="3094" w:name="_Toc25181"/>
      <w:bookmarkStart w:id="3095" w:name="_Toc29624"/>
      <w:bookmarkStart w:id="3096" w:name="_Toc155428180"/>
      <w:bookmarkStart w:id="3097" w:name="_Toc155781198"/>
      <w:bookmarkStart w:id="3098" w:name="_Toc161665497"/>
      <w:r>
        <w:t>7.2.</w:t>
      </w:r>
      <w:r>
        <w:rPr>
          <w:rFonts w:eastAsia="SimSun" w:hint="eastAsia"/>
          <w:lang w:val="en-US" w:eastAsia="zh-CN"/>
        </w:rPr>
        <w:t>3.1</w:t>
      </w:r>
      <w:r>
        <w:tab/>
        <w:t>Minimum requirement</w:t>
      </w:r>
      <w:r>
        <w:rPr>
          <w:rFonts w:eastAsia="SimSun" w:hint="eastAsia"/>
          <w:lang w:val="en-US" w:eastAsia="zh-CN"/>
        </w:rPr>
        <w:t xml:space="preserve"> for NCR-MT</w:t>
      </w:r>
      <w:bookmarkEnd w:id="3094"/>
      <w:bookmarkEnd w:id="3095"/>
      <w:bookmarkEnd w:id="3096"/>
      <w:bookmarkEnd w:id="3097"/>
      <w:bookmarkEnd w:id="3098"/>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099" w:name="_Toc155428181"/>
      <w:bookmarkStart w:id="3100" w:name="_Toc155781199"/>
      <w:bookmarkStart w:id="3101" w:name="_Toc161665498"/>
      <w:r>
        <w:rPr>
          <w:rFonts w:hint="eastAsia"/>
        </w:rPr>
        <w:t>7</w:t>
      </w:r>
      <w:r>
        <w:t>.2.3.1.1</w:t>
      </w:r>
      <w:r>
        <w:tab/>
      </w:r>
      <w:r>
        <w:rPr>
          <w:rFonts w:hint="eastAsia"/>
        </w:rPr>
        <w:t xml:space="preserve">Minimum requirement for NCR-MT type </w:t>
      </w:r>
      <w:r>
        <w:t>1-H</w:t>
      </w:r>
      <w:bookmarkEnd w:id="3099"/>
      <w:bookmarkEnd w:id="3100"/>
      <w:bookmarkEnd w:id="3101"/>
    </w:p>
    <w:p w14:paraId="6BB2137E" w14:textId="77777777" w:rsidR="007B39E0" w:rsidRDefault="007B39E0" w:rsidP="007B39E0">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102" w:name="_Toc155428182"/>
      <w:bookmarkStart w:id="3103" w:name="_Toc155781200"/>
      <w:bookmarkStart w:id="3104" w:name="_Toc161665499"/>
      <w:r>
        <w:rPr>
          <w:rFonts w:hint="eastAsia"/>
        </w:rPr>
        <w:t>7</w:t>
      </w:r>
      <w:r>
        <w:t>.2.3.1.2</w:t>
      </w:r>
      <w:r>
        <w:tab/>
      </w:r>
      <w:r>
        <w:rPr>
          <w:rFonts w:hint="eastAsia"/>
        </w:rPr>
        <w:t>Minimum requirement for NCR-MT type 2-O</w:t>
      </w:r>
      <w:bookmarkEnd w:id="3102"/>
      <w:bookmarkEnd w:id="3103"/>
      <w:bookmarkEnd w:id="3104"/>
    </w:p>
    <w:p w14:paraId="60DD606A" w14:textId="77777777" w:rsidR="007B39E0" w:rsidRDefault="007B39E0" w:rsidP="007B39E0">
      <w:pPr>
        <w:rPr>
          <w:rFonts w:eastAsia="SimSun"/>
          <w:lang w:val="en-US" w:eastAsia="zh-CN"/>
        </w:rPr>
      </w:pPr>
      <w:r>
        <w:rPr>
          <w:rFonts w:eastAsia="SimSun" w:hint="eastAsia"/>
          <w:lang w:val="en-US" w:eastAsia="zh-CN"/>
        </w:rPr>
        <w:t>For NCR-MT type 2-O, the IAB requirement specified in clause 9.2.3 in TS 38.174 apply.</w:t>
      </w:r>
    </w:p>
    <w:p w14:paraId="5B66F759" w14:textId="77777777" w:rsidR="007B39E0" w:rsidRDefault="007B39E0" w:rsidP="007B39E0">
      <w:pPr>
        <w:pStyle w:val="Heading4"/>
        <w:rPr>
          <w:rFonts w:eastAsia="SimSun"/>
          <w:lang w:val="en-US" w:eastAsia="zh-CN"/>
        </w:rPr>
      </w:pPr>
      <w:bookmarkStart w:id="3105" w:name="_Toc155428183"/>
      <w:bookmarkStart w:id="3106" w:name="_Toc155781201"/>
      <w:bookmarkStart w:id="3107" w:name="_Toc161665500"/>
      <w:r>
        <w:t>7.2.</w:t>
      </w:r>
      <w:r>
        <w:rPr>
          <w:rFonts w:eastAsia="SimSun" w:hint="eastAsia"/>
          <w:lang w:val="en-US" w:eastAsia="zh-CN"/>
        </w:rPr>
        <w:t>3.2</w:t>
      </w:r>
      <w:r>
        <w:tab/>
        <w:t>Minimum requirement</w:t>
      </w:r>
      <w:r>
        <w:rPr>
          <w:rFonts w:eastAsia="SimSun" w:hint="eastAsia"/>
          <w:lang w:val="en-US" w:eastAsia="zh-CN"/>
        </w:rPr>
        <w:t xml:space="preserve"> for NCR-Fwd</w:t>
      </w:r>
      <w:bookmarkEnd w:id="3105"/>
      <w:bookmarkEnd w:id="3106"/>
      <w:bookmarkEnd w:id="3107"/>
    </w:p>
    <w:p w14:paraId="182C027A" w14:textId="77777777" w:rsidR="007B39E0" w:rsidRDefault="007B39E0" w:rsidP="007B39E0">
      <w:pPr>
        <w:pStyle w:val="Heading5"/>
        <w:ind w:left="1417" w:hanging="1417"/>
        <w:rPr>
          <w:lang w:val="en-US"/>
        </w:rPr>
      </w:pPr>
      <w:bookmarkStart w:id="3108" w:name="_Toc155428184"/>
      <w:bookmarkStart w:id="3109" w:name="_Toc155781202"/>
      <w:bookmarkStart w:id="3110" w:name="_Toc161665501"/>
      <w:r>
        <w:t>7.2.</w:t>
      </w:r>
      <w:r>
        <w:rPr>
          <w:rFonts w:eastAsia="SimSun"/>
          <w:lang w:val="en-US" w:eastAsia="zh-CN"/>
        </w:rPr>
        <w:t>3.2.1</w:t>
      </w:r>
      <w:r>
        <w:tab/>
        <w:t>Minimum requirement</w:t>
      </w:r>
      <w:r>
        <w:rPr>
          <w:rFonts w:eastAsia="SimSun" w:hint="eastAsia"/>
          <w:lang w:val="en-US" w:eastAsia="zh-CN"/>
        </w:rPr>
        <w:t xml:space="preserve"> for NCR-Fwd type 2-O</w:t>
      </w:r>
      <w:bookmarkEnd w:id="3108"/>
      <w:bookmarkEnd w:id="3109"/>
      <w:bookmarkEnd w:id="3110"/>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111" w:name="_Toc106094158"/>
      <w:bookmarkStart w:id="3112" w:name="_Toc114252934"/>
      <w:bookmarkStart w:id="3113" w:name="_Toc123046062"/>
      <w:bookmarkStart w:id="3114" w:name="_Toc124157603"/>
      <w:bookmarkStart w:id="3115" w:name="_Toc124258995"/>
      <w:bookmarkStart w:id="3116" w:name="_Toc124259139"/>
      <w:bookmarkStart w:id="3117" w:name="_Toc130585896"/>
      <w:bookmarkStart w:id="3118" w:name="_Toc130586907"/>
      <w:bookmarkStart w:id="3119" w:name="_Toc137462073"/>
      <w:bookmarkStart w:id="3120" w:name="_Toc138883882"/>
      <w:bookmarkStart w:id="3121" w:name="_Toc138884026"/>
      <w:bookmarkStart w:id="3122" w:name="_Toc145426924"/>
      <w:bookmarkStart w:id="3123" w:name="_Toc155428185"/>
      <w:bookmarkStart w:id="3124" w:name="_Toc155781203"/>
      <w:bookmarkStart w:id="3125" w:name="_Toc161665502"/>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088"/>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C5513F5" w14:textId="506D2689" w:rsidR="00066B70" w:rsidRDefault="00066B70" w:rsidP="00066B70">
      <w:pPr>
        <w:pStyle w:val="Heading3"/>
      </w:pPr>
      <w:bookmarkStart w:id="3126" w:name="_Toc97737236"/>
      <w:bookmarkStart w:id="3127" w:name="_Toc106094159"/>
      <w:bookmarkStart w:id="3128" w:name="_Toc114252935"/>
      <w:bookmarkStart w:id="3129" w:name="_Toc123046063"/>
      <w:bookmarkStart w:id="3130" w:name="_Toc124157604"/>
      <w:bookmarkStart w:id="3131" w:name="_Toc124258996"/>
      <w:bookmarkStart w:id="3132" w:name="_Toc124259140"/>
      <w:bookmarkStart w:id="3133" w:name="_Toc130585897"/>
      <w:bookmarkStart w:id="3134" w:name="_Toc130586908"/>
      <w:bookmarkStart w:id="3135" w:name="_Toc137462074"/>
      <w:bookmarkStart w:id="3136" w:name="_Toc138883883"/>
      <w:bookmarkStart w:id="3137" w:name="_Toc138884027"/>
      <w:bookmarkStart w:id="3138" w:name="_Toc145426925"/>
      <w:bookmarkStart w:id="3139" w:name="_Toc155428186"/>
      <w:bookmarkStart w:id="3140" w:name="_Toc155781204"/>
      <w:bookmarkStart w:id="3141" w:name="_Toc161665503"/>
      <w:r>
        <w:rPr>
          <w:lang w:val="en-US"/>
        </w:rPr>
        <w:t>7.3.1</w:t>
      </w:r>
      <w:r>
        <w:rPr>
          <w:lang w:val="en-US"/>
        </w:rPr>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55374FA6" w:rsidR="00066B70" w:rsidRDefault="00066B70" w:rsidP="00066B70">
      <w:pPr>
        <w:pStyle w:val="Heading3"/>
      </w:pPr>
      <w:bookmarkStart w:id="3142" w:name="_Toc97737237"/>
      <w:bookmarkStart w:id="3143" w:name="_Toc106094160"/>
      <w:bookmarkStart w:id="3144" w:name="_Toc114252936"/>
      <w:bookmarkStart w:id="3145" w:name="_Toc123046064"/>
      <w:bookmarkStart w:id="3146" w:name="_Toc124157605"/>
      <w:bookmarkStart w:id="3147" w:name="_Toc124258997"/>
      <w:bookmarkStart w:id="3148" w:name="_Toc124259141"/>
      <w:bookmarkStart w:id="3149" w:name="_Toc130585898"/>
      <w:bookmarkStart w:id="3150" w:name="_Toc130586909"/>
      <w:bookmarkStart w:id="3151" w:name="_Toc137462075"/>
      <w:bookmarkStart w:id="3152" w:name="_Toc138883884"/>
      <w:bookmarkStart w:id="3153" w:name="_Toc138884028"/>
      <w:bookmarkStart w:id="3154" w:name="_Toc145426926"/>
      <w:bookmarkStart w:id="3155" w:name="_Toc155428187"/>
      <w:bookmarkStart w:id="3156" w:name="_Toc155781205"/>
      <w:bookmarkStart w:id="3157" w:name="_Toc161665504"/>
      <w:r>
        <w:lastRenderedPageBreak/>
        <w:t>7.3</w:t>
      </w:r>
      <w:r w:rsidRPr="0031418B">
        <w:t>.</w:t>
      </w:r>
      <w:r>
        <w:t>2</w:t>
      </w:r>
      <w:r w:rsidRPr="0031418B">
        <w:tab/>
      </w:r>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00105FF5">
        <w:t>Minimum requirement</w:t>
      </w:r>
      <w:r w:rsidR="00105FF5">
        <w:rPr>
          <w:rFonts w:eastAsia="SimSun" w:hint="eastAsia"/>
          <w:lang w:val="en-US" w:eastAsia="zh-CN"/>
        </w:rPr>
        <w:t xml:space="preserve"> for NR repeater</w:t>
      </w:r>
      <w:bookmarkEnd w:id="3155"/>
      <w:bookmarkEnd w:id="3156"/>
      <w:bookmarkEnd w:id="3157"/>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158" w:name="_Toc155428188"/>
      <w:bookmarkStart w:id="3159" w:name="_Toc155781206"/>
      <w:bookmarkStart w:id="3160" w:name="_Toc161665505"/>
      <w:bookmarkStart w:id="3161" w:name="_Toc30274"/>
      <w:bookmarkStart w:id="316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158"/>
      <w:bookmarkEnd w:id="3159"/>
      <w:bookmarkEnd w:id="3160"/>
    </w:p>
    <w:p w14:paraId="42A6FF2E" w14:textId="77777777" w:rsidR="00105FF5" w:rsidRDefault="00105FF5" w:rsidP="00105FF5">
      <w:pPr>
        <w:pStyle w:val="Heading4"/>
        <w:rPr>
          <w:rFonts w:eastAsia="SimSun"/>
          <w:lang w:val="en-US" w:eastAsia="zh-CN"/>
        </w:rPr>
      </w:pPr>
      <w:bookmarkStart w:id="3163" w:name="_Toc4503"/>
      <w:bookmarkStart w:id="3164" w:name="_Toc29551"/>
      <w:bookmarkStart w:id="3165" w:name="_Toc155428189"/>
      <w:bookmarkStart w:id="3166" w:name="_Toc155781207"/>
      <w:bookmarkStart w:id="3167" w:name="_Toc161665506"/>
      <w:bookmarkEnd w:id="3161"/>
      <w:bookmarkEnd w:id="3162"/>
      <w:r>
        <w:t>7.3.</w:t>
      </w:r>
      <w:r>
        <w:rPr>
          <w:rFonts w:eastAsia="SimSun" w:hint="eastAsia"/>
          <w:lang w:val="en-US" w:eastAsia="zh-CN"/>
        </w:rPr>
        <w:t>3.1</w:t>
      </w:r>
      <w:r>
        <w:tab/>
        <w:t>Minimum requirement</w:t>
      </w:r>
      <w:r>
        <w:rPr>
          <w:rFonts w:eastAsia="SimSun" w:hint="eastAsia"/>
          <w:lang w:val="en-US" w:eastAsia="zh-CN"/>
        </w:rPr>
        <w:t xml:space="preserve"> for NCR-Fwd</w:t>
      </w:r>
      <w:bookmarkEnd w:id="3163"/>
      <w:bookmarkEnd w:id="3164"/>
      <w:bookmarkEnd w:id="3165"/>
      <w:bookmarkEnd w:id="3166"/>
      <w:bookmarkEnd w:id="3167"/>
    </w:p>
    <w:p w14:paraId="1B9872F0" w14:textId="77777777" w:rsidR="00105FF5" w:rsidRDefault="00105FF5" w:rsidP="00105FF5">
      <w:pPr>
        <w:pStyle w:val="Heading5"/>
        <w:ind w:left="1417" w:hanging="1417"/>
        <w:rPr>
          <w:rFonts w:eastAsia="SimSun"/>
          <w:lang w:val="en-US" w:eastAsia="zh-CN"/>
        </w:rPr>
      </w:pPr>
      <w:bookmarkStart w:id="3168" w:name="_Toc155428190"/>
      <w:bookmarkStart w:id="3169" w:name="_Toc155781208"/>
      <w:bookmarkStart w:id="3170" w:name="_Toc161665507"/>
      <w:r>
        <w:t>7.3.</w:t>
      </w:r>
      <w:r>
        <w:rPr>
          <w:rFonts w:eastAsia="SimSun"/>
          <w:lang w:val="en-US" w:eastAsia="zh-CN"/>
        </w:rPr>
        <w:t>3.1.1</w:t>
      </w:r>
      <w:r>
        <w:tab/>
        <w:t>Minimum requirement</w:t>
      </w:r>
      <w:r>
        <w:rPr>
          <w:rFonts w:eastAsia="SimSun" w:hint="eastAsia"/>
          <w:lang w:val="en-US" w:eastAsia="zh-CN"/>
        </w:rPr>
        <w:t xml:space="preserve"> for NCR-Fwd type 2-O</w:t>
      </w:r>
      <w:bookmarkEnd w:id="3168"/>
      <w:bookmarkEnd w:id="3169"/>
      <w:bookmarkEnd w:id="3170"/>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171" w:name="_Toc97737238"/>
      <w:bookmarkStart w:id="3172" w:name="_Toc106094161"/>
      <w:bookmarkStart w:id="3173" w:name="_Toc114252937"/>
      <w:bookmarkStart w:id="3174" w:name="_Toc123046065"/>
      <w:bookmarkStart w:id="3175" w:name="_Toc124157606"/>
      <w:bookmarkStart w:id="3176" w:name="_Toc124258998"/>
      <w:bookmarkStart w:id="3177" w:name="_Toc124259142"/>
      <w:bookmarkStart w:id="3178" w:name="_Toc130585899"/>
      <w:bookmarkStart w:id="3179" w:name="_Toc130586910"/>
      <w:bookmarkStart w:id="3180" w:name="_Toc137462076"/>
      <w:bookmarkStart w:id="3181" w:name="_Toc138883885"/>
      <w:bookmarkStart w:id="3182" w:name="_Toc138884029"/>
      <w:bookmarkStart w:id="3183" w:name="_Toc145426927"/>
      <w:bookmarkStart w:id="3184" w:name="_Toc155428191"/>
      <w:bookmarkStart w:id="3185" w:name="_Toc155781209"/>
      <w:bookmarkStart w:id="3186" w:name="_Toc161665508"/>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6C5513FA" w14:textId="2F62B791" w:rsidR="00066B70" w:rsidRDefault="00066B70" w:rsidP="00066B70">
      <w:pPr>
        <w:pStyle w:val="Heading3"/>
      </w:pPr>
      <w:bookmarkStart w:id="3187" w:name="_Toc97737239"/>
      <w:bookmarkStart w:id="3188" w:name="_Toc106094162"/>
      <w:bookmarkStart w:id="3189" w:name="_Toc114252938"/>
      <w:bookmarkStart w:id="3190" w:name="_Toc123046066"/>
      <w:bookmarkStart w:id="3191" w:name="_Toc124157607"/>
      <w:bookmarkStart w:id="3192" w:name="_Toc124258999"/>
      <w:bookmarkStart w:id="3193" w:name="_Toc124259143"/>
      <w:bookmarkStart w:id="3194" w:name="_Toc130585900"/>
      <w:bookmarkStart w:id="3195" w:name="_Toc130586911"/>
      <w:bookmarkStart w:id="3196" w:name="_Toc137462077"/>
      <w:bookmarkStart w:id="3197" w:name="_Toc138883886"/>
      <w:bookmarkStart w:id="3198" w:name="_Toc138884030"/>
      <w:bookmarkStart w:id="3199" w:name="_Toc145426928"/>
      <w:bookmarkStart w:id="3200" w:name="_Toc155428192"/>
      <w:bookmarkStart w:id="3201" w:name="_Toc155781210"/>
      <w:bookmarkStart w:id="3202" w:name="_Toc161665509"/>
      <w:r>
        <w:t>7.4.1</w:t>
      </w:r>
      <w:r w:rsidR="00D06654">
        <w:tab/>
      </w:r>
      <w:r>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3398B7E5" w:rsidR="00066B70" w:rsidRDefault="00066B70" w:rsidP="00066B70">
      <w:pPr>
        <w:pStyle w:val="Heading3"/>
      </w:pPr>
      <w:bookmarkStart w:id="3203" w:name="_Toc97737240"/>
      <w:bookmarkStart w:id="3204" w:name="_Toc106094163"/>
      <w:bookmarkStart w:id="3205" w:name="_Toc114252939"/>
      <w:bookmarkStart w:id="3206" w:name="_Toc123046067"/>
      <w:bookmarkStart w:id="3207" w:name="_Toc124157608"/>
      <w:bookmarkStart w:id="3208" w:name="_Toc124259000"/>
      <w:bookmarkStart w:id="3209" w:name="_Toc124259144"/>
      <w:bookmarkStart w:id="3210" w:name="_Toc130585901"/>
      <w:bookmarkStart w:id="3211" w:name="_Toc130586912"/>
      <w:bookmarkStart w:id="3212" w:name="_Toc137462078"/>
      <w:bookmarkStart w:id="3213" w:name="_Toc138883887"/>
      <w:bookmarkStart w:id="3214" w:name="_Toc138884031"/>
      <w:bookmarkStart w:id="3215" w:name="_Toc145426929"/>
      <w:bookmarkStart w:id="3216" w:name="_Toc155428193"/>
      <w:bookmarkStart w:id="3217" w:name="_Toc155781211"/>
      <w:bookmarkStart w:id="3218" w:name="_Toc161665510"/>
      <w:r>
        <w:rPr>
          <w:lang w:val="en-US"/>
        </w:rPr>
        <w:t>7.4.2</w:t>
      </w:r>
      <w:r w:rsidR="00D06654">
        <w:rPr>
          <w:lang w:val="en-US"/>
        </w:rPr>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8F17AA">
        <w:rPr>
          <w:lang w:val="en-US"/>
        </w:rPr>
        <w:t>Minimum requirement</w:t>
      </w:r>
      <w:r w:rsidR="008F17AA">
        <w:rPr>
          <w:rFonts w:eastAsia="SimSun" w:hint="eastAsia"/>
          <w:lang w:val="en-US" w:eastAsia="zh-CN"/>
        </w:rPr>
        <w:t xml:space="preserve"> for NR repeater</w:t>
      </w:r>
      <w:bookmarkEnd w:id="3216"/>
      <w:bookmarkEnd w:id="3217"/>
      <w:bookmarkEnd w:id="3218"/>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219" w:name="_Toc97737241"/>
      <w:bookmarkStart w:id="3220" w:name="_Toc106094164"/>
      <w:bookmarkStart w:id="3221" w:name="_Toc114252940"/>
      <w:bookmarkStart w:id="3222" w:name="_Toc123046068"/>
      <w:bookmarkStart w:id="3223" w:name="_Toc124157609"/>
      <w:bookmarkStart w:id="3224" w:name="_Toc124259001"/>
      <w:bookmarkStart w:id="3225" w:name="_Toc124259145"/>
      <w:bookmarkStart w:id="3226" w:name="_Toc130585902"/>
      <w:bookmarkStart w:id="3227" w:name="_Toc130586913"/>
      <w:bookmarkStart w:id="3228" w:name="_Toc137462079"/>
      <w:bookmarkStart w:id="3229" w:name="_Toc138883888"/>
      <w:bookmarkStart w:id="3230" w:name="_Toc138884032"/>
      <w:bookmarkStart w:id="3231" w:name="_Toc145426930"/>
    </w:p>
    <w:p w14:paraId="6DA2FE0B" w14:textId="77777777" w:rsidR="008F17AA" w:rsidRDefault="008F17AA" w:rsidP="008F17AA">
      <w:pPr>
        <w:pStyle w:val="Heading3"/>
        <w:rPr>
          <w:rFonts w:eastAsia="SimSun"/>
          <w:lang w:val="en-US" w:eastAsia="zh-CN"/>
        </w:rPr>
      </w:pPr>
      <w:bookmarkStart w:id="3232" w:name="_Toc18258"/>
      <w:bookmarkStart w:id="3233" w:name="_Toc29969"/>
      <w:bookmarkStart w:id="3234" w:name="_Toc155428194"/>
      <w:bookmarkStart w:id="3235" w:name="_Toc155781212"/>
      <w:bookmarkStart w:id="3236" w:name="_Toc161665511"/>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232"/>
      <w:bookmarkEnd w:id="3233"/>
      <w:bookmarkEnd w:id="3234"/>
      <w:bookmarkEnd w:id="3235"/>
      <w:bookmarkEnd w:id="3236"/>
    </w:p>
    <w:p w14:paraId="20F8E635" w14:textId="77777777" w:rsidR="008F17AA" w:rsidRDefault="008F17AA" w:rsidP="008F17AA">
      <w:pPr>
        <w:pStyle w:val="Heading4"/>
        <w:rPr>
          <w:rFonts w:eastAsia="SimSun"/>
          <w:lang w:val="en-US" w:eastAsia="zh-CN"/>
        </w:rPr>
      </w:pPr>
      <w:bookmarkStart w:id="3237" w:name="_Toc16966"/>
      <w:bookmarkStart w:id="3238" w:name="_Toc8478"/>
      <w:bookmarkStart w:id="3239" w:name="_Toc155428195"/>
      <w:bookmarkStart w:id="3240" w:name="_Toc155781213"/>
      <w:bookmarkStart w:id="3241" w:name="_Toc161665512"/>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237"/>
      <w:bookmarkEnd w:id="3238"/>
      <w:bookmarkEnd w:id="3239"/>
      <w:bookmarkEnd w:id="3240"/>
      <w:bookmarkEnd w:id="3241"/>
    </w:p>
    <w:p w14:paraId="07A43CA0" w14:textId="77777777" w:rsidR="008F17AA" w:rsidRDefault="008F17AA" w:rsidP="008F17AA">
      <w:pPr>
        <w:pStyle w:val="Heading5"/>
        <w:ind w:left="1417" w:hanging="1417"/>
        <w:rPr>
          <w:rFonts w:eastAsia="SimSun"/>
          <w:lang w:val="en-US" w:eastAsia="zh-CN"/>
        </w:rPr>
      </w:pPr>
      <w:bookmarkStart w:id="3242" w:name="_Toc155428196"/>
      <w:bookmarkStart w:id="3243" w:name="_Toc155781214"/>
      <w:bookmarkStart w:id="3244" w:name="_Toc161665513"/>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242"/>
      <w:bookmarkEnd w:id="3243"/>
      <w:bookmarkEnd w:id="3244"/>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245" w:name="_Toc155428197"/>
      <w:bookmarkStart w:id="3246" w:name="_Toc155781215"/>
      <w:bookmarkStart w:id="3247" w:name="_Toc161665514"/>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45"/>
      <w:bookmarkEnd w:id="3246"/>
      <w:bookmarkEnd w:id="3247"/>
    </w:p>
    <w:p w14:paraId="6C55140F" w14:textId="77777777" w:rsidR="0043494A" w:rsidRPr="00991FDA" w:rsidRDefault="0043494A" w:rsidP="00D06654">
      <w:pPr>
        <w:pStyle w:val="Heading3"/>
      </w:pPr>
      <w:bookmarkStart w:id="3248" w:name="_Toc45893649"/>
      <w:bookmarkStart w:id="3249" w:name="_Toc44712336"/>
      <w:bookmarkStart w:id="3250" w:name="_Toc37267733"/>
      <w:bookmarkStart w:id="3251" w:name="_Toc37260345"/>
      <w:bookmarkStart w:id="3252" w:name="_Toc36817423"/>
      <w:bookmarkStart w:id="3253" w:name="_Toc29811871"/>
      <w:bookmarkStart w:id="3254" w:name="_Toc21127662"/>
      <w:bookmarkStart w:id="3255" w:name="_Toc53185486"/>
      <w:bookmarkStart w:id="3256" w:name="_Toc53185862"/>
      <w:bookmarkStart w:id="3257" w:name="_Toc57820348"/>
      <w:bookmarkStart w:id="3258" w:name="_Toc57821275"/>
      <w:bookmarkStart w:id="3259" w:name="_Toc61183551"/>
      <w:bookmarkStart w:id="3260" w:name="_Toc61183945"/>
      <w:bookmarkStart w:id="3261" w:name="_Toc61184337"/>
      <w:bookmarkStart w:id="3262" w:name="_Toc61184729"/>
      <w:bookmarkStart w:id="3263" w:name="_Toc61185119"/>
      <w:bookmarkStart w:id="3264" w:name="_Toc66386463"/>
      <w:bookmarkStart w:id="3265" w:name="_Toc74583366"/>
      <w:bookmarkStart w:id="3266" w:name="_Toc76542179"/>
      <w:bookmarkStart w:id="3267" w:name="_Toc82450161"/>
      <w:bookmarkStart w:id="3268" w:name="_Toc82450809"/>
      <w:bookmarkStart w:id="3269" w:name="_Toc106094165"/>
      <w:bookmarkStart w:id="3270" w:name="_Toc114252941"/>
      <w:bookmarkStart w:id="3271" w:name="_Toc123046069"/>
      <w:bookmarkStart w:id="3272" w:name="_Toc124157610"/>
      <w:bookmarkStart w:id="3273" w:name="_Toc124259002"/>
      <w:bookmarkStart w:id="3274" w:name="_Toc124259146"/>
      <w:bookmarkStart w:id="3275" w:name="_Toc130585903"/>
      <w:bookmarkStart w:id="3276" w:name="_Toc130586914"/>
      <w:bookmarkStart w:id="3277" w:name="_Toc137462080"/>
      <w:bookmarkStart w:id="3278" w:name="_Toc138883889"/>
      <w:bookmarkStart w:id="3279" w:name="_Toc138884033"/>
      <w:bookmarkStart w:id="3280" w:name="_Toc145426931"/>
      <w:bookmarkStart w:id="3281" w:name="_Toc155428198"/>
      <w:bookmarkStart w:id="3282" w:name="_Toc155781216"/>
      <w:bookmarkStart w:id="3283" w:name="_Toc161665515"/>
      <w:r>
        <w:t>7</w:t>
      </w:r>
      <w:r w:rsidRPr="00991FDA">
        <w:t>.</w:t>
      </w:r>
      <w:r>
        <w:t>5</w:t>
      </w:r>
      <w:r w:rsidRPr="00991FDA">
        <w:t>.1</w:t>
      </w:r>
      <w:r w:rsidRPr="00991FDA">
        <w:tab/>
        <w:t>General</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6C551410" w14:textId="77777777" w:rsidR="0043494A" w:rsidRPr="00991FDA" w:rsidRDefault="0043494A" w:rsidP="0043494A">
      <w:bookmarkStart w:id="328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28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285" w:name="_Toc45893653"/>
      <w:bookmarkStart w:id="3286" w:name="_Toc44712340"/>
      <w:bookmarkStart w:id="3287" w:name="_Toc37267737"/>
      <w:bookmarkStart w:id="3288" w:name="_Toc37260349"/>
      <w:bookmarkStart w:id="3289" w:name="_Toc36817427"/>
      <w:bookmarkStart w:id="3290" w:name="_Toc29811875"/>
      <w:bookmarkStart w:id="3291" w:name="_Toc21127666"/>
      <w:bookmarkStart w:id="3292" w:name="_Toc53185491"/>
      <w:bookmarkStart w:id="3293" w:name="_Toc53185867"/>
      <w:bookmarkStart w:id="3294" w:name="_Toc57820353"/>
      <w:bookmarkStart w:id="3295" w:name="_Toc57821280"/>
      <w:bookmarkStart w:id="3296" w:name="_Toc61183556"/>
      <w:bookmarkStart w:id="3297" w:name="_Toc61183950"/>
      <w:bookmarkStart w:id="3298" w:name="_Toc61184342"/>
      <w:bookmarkStart w:id="3299" w:name="_Toc61184734"/>
      <w:bookmarkStart w:id="3300" w:name="_Toc61185124"/>
      <w:bookmarkStart w:id="3301" w:name="_Toc66386468"/>
      <w:bookmarkStart w:id="3302" w:name="_Toc74583371"/>
      <w:bookmarkStart w:id="3303" w:name="_Toc76542184"/>
      <w:bookmarkStart w:id="3304" w:name="_Toc82450166"/>
      <w:bookmarkStart w:id="3305" w:name="_Toc82450814"/>
      <w:bookmarkStart w:id="3306" w:name="_Toc106094166"/>
      <w:bookmarkStart w:id="3307" w:name="_Toc114252942"/>
      <w:bookmarkStart w:id="3308" w:name="_Toc123046070"/>
      <w:bookmarkStart w:id="3309" w:name="_Toc124157611"/>
      <w:bookmarkStart w:id="3310" w:name="_Toc124259003"/>
      <w:bookmarkStart w:id="3311" w:name="_Toc124259147"/>
      <w:bookmarkStart w:id="3312" w:name="_Toc130585904"/>
      <w:bookmarkStart w:id="3313" w:name="_Toc130586915"/>
      <w:bookmarkStart w:id="3314" w:name="_Toc137462081"/>
      <w:bookmarkStart w:id="3315" w:name="_Toc138883890"/>
      <w:bookmarkStart w:id="3316" w:name="_Toc138884034"/>
      <w:bookmarkStart w:id="3317" w:name="_Toc145426932"/>
      <w:bookmarkStart w:id="3318" w:name="_Toc155428199"/>
      <w:bookmarkStart w:id="3319" w:name="_Toc155781217"/>
      <w:bookmarkStart w:id="3320" w:name="_Toc161665516"/>
      <w:r>
        <w:lastRenderedPageBreak/>
        <w:t>7</w:t>
      </w:r>
      <w:r w:rsidRPr="00991FDA">
        <w:t>.</w:t>
      </w:r>
      <w:r>
        <w:t>5</w:t>
      </w:r>
      <w:r w:rsidRPr="00991FDA">
        <w:t>.</w:t>
      </w:r>
      <w:r>
        <w:t>2</w:t>
      </w:r>
      <w:r w:rsidRPr="00991FDA">
        <w:tab/>
        <w:t>OTA Adjacent Channel Leakage Power Ratio (ACLR)</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C55141F" w14:textId="77777777" w:rsidR="0043494A" w:rsidRPr="00991FDA" w:rsidRDefault="0043494A" w:rsidP="00D06654">
      <w:pPr>
        <w:pStyle w:val="Heading4"/>
      </w:pPr>
      <w:bookmarkStart w:id="3321" w:name="_Toc45893654"/>
      <w:bookmarkStart w:id="3322" w:name="_Toc44712341"/>
      <w:bookmarkStart w:id="3323" w:name="_Toc37267738"/>
      <w:bookmarkStart w:id="3324" w:name="_Toc37260350"/>
      <w:bookmarkStart w:id="3325" w:name="_Toc36817428"/>
      <w:bookmarkStart w:id="3326" w:name="_Toc29811876"/>
      <w:bookmarkStart w:id="3327" w:name="_Toc21127667"/>
      <w:bookmarkStart w:id="3328" w:name="_Toc53185492"/>
      <w:bookmarkStart w:id="3329" w:name="_Toc53185868"/>
      <w:bookmarkStart w:id="3330" w:name="_Toc57820354"/>
      <w:bookmarkStart w:id="3331" w:name="_Toc57821281"/>
      <w:bookmarkStart w:id="3332" w:name="_Toc61183557"/>
      <w:bookmarkStart w:id="3333" w:name="_Toc61183951"/>
      <w:bookmarkStart w:id="3334" w:name="_Toc61184343"/>
      <w:bookmarkStart w:id="3335" w:name="_Toc61184735"/>
      <w:bookmarkStart w:id="3336" w:name="_Toc61185125"/>
      <w:bookmarkStart w:id="3337" w:name="_Toc66386469"/>
      <w:bookmarkStart w:id="3338" w:name="_Toc74583372"/>
      <w:bookmarkStart w:id="3339" w:name="_Toc76542185"/>
      <w:bookmarkStart w:id="3340" w:name="_Toc82450167"/>
      <w:bookmarkStart w:id="3341" w:name="_Toc82450815"/>
      <w:bookmarkStart w:id="3342" w:name="_Toc106094167"/>
      <w:bookmarkStart w:id="3343" w:name="_Toc114252943"/>
      <w:bookmarkStart w:id="3344" w:name="_Toc123046071"/>
      <w:bookmarkStart w:id="3345" w:name="_Toc124157612"/>
      <w:bookmarkStart w:id="3346" w:name="_Toc124259004"/>
      <w:bookmarkStart w:id="3347" w:name="_Toc124259148"/>
      <w:bookmarkStart w:id="3348" w:name="_Toc130585905"/>
      <w:bookmarkStart w:id="3349" w:name="_Toc130586916"/>
      <w:bookmarkStart w:id="3350" w:name="_Toc137462082"/>
      <w:bookmarkStart w:id="3351" w:name="_Toc138883891"/>
      <w:bookmarkStart w:id="3352" w:name="_Toc138884035"/>
      <w:bookmarkStart w:id="3353" w:name="_Toc145426933"/>
      <w:bookmarkStart w:id="3354" w:name="_Toc155428200"/>
      <w:bookmarkStart w:id="3355" w:name="_Toc155781218"/>
      <w:bookmarkStart w:id="3356" w:name="_Toc161665517"/>
      <w:r>
        <w:t>7</w:t>
      </w:r>
      <w:r w:rsidRPr="00991FDA">
        <w:t>.</w:t>
      </w:r>
      <w:r>
        <w:t>5</w:t>
      </w:r>
      <w:r w:rsidRPr="00991FDA">
        <w:t>.</w:t>
      </w:r>
      <w:r>
        <w:t>2</w:t>
      </w:r>
      <w:r w:rsidRPr="00991FDA">
        <w:t>.1</w:t>
      </w:r>
      <w:r w:rsidRPr="00991FDA">
        <w:tab/>
        <w:t>General</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6C551420" w14:textId="77777777" w:rsidR="0043494A" w:rsidRPr="00991FDA" w:rsidRDefault="0043494A" w:rsidP="0043494A">
      <w:bookmarkStart w:id="3357" w:name="_Hlk47639108"/>
      <w:r w:rsidRPr="00991FDA">
        <w:t xml:space="preserve">OTA Adjacent Channel Leakage power Ratio (ACLR) is the ratio of the filtered mean power centred on the assigned channel frequency </w:t>
      </w:r>
      <w:bookmarkEnd w:id="3357"/>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3358" w:name="_Toc45893656"/>
      <w:bookmarkStart w:id="3359" w:name="_Toc44712343"/>
      <w:bookmarkStart w:id="3360" w:name="_Toc37267740"/>
      <w:bookmarkStart w:id="3361" w:name="_Toc37260352"/>
      <w:bookmarkStart w:id="3362" w:name="_Toc36817430"/>
      <w:bookmarkStart w:id="3363" w:name="_Toc29811878"/>
      <w:bookmarkStart w:id="3364" w:name="_Toc21127669"/>
      <w:bookmarkStart w:id="3365" w:name="_Toc53185494"/>
      <w:bookmarkStart w:id="3366" w:name="_Toc53185870"/>
      <w:bookmarkStart w:id="3367" w:name="_Toc57820356"/>
      <w:bookmarkStart w:id="3368" w:name="_Toc57821283"/>
      <w:bookmarkStart w:id="3369" w:name="_Toc61183559"/>
      <w:bookmarkStart w:id="3370" w:name="_Toc61183953"/>
      <w:bookmarkStart w:id="3371" w:name="_Toc61184345"/>
      <w:bookmarkStart w:id="3372" w:name="_Toc61184737"/>
      <w:bookmarkStart w:id="3373" w:name="_Toc61185127"/>
      <w:bookmarkStart w:id="3374" w:name="_Toc66386471"/>
      <w:bookmarkStart w:id="3375" w:name="_Toc74583374"/>
      <w:bookmarkStart w:id="3376" w:name="_Toc76542187"/>
      <w:bookmarkStart w:id="3377" w:name="_Toc82450169"/>
      <w:bookmarkStart w:id="3378"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3942E96A" w:rsidR="0043494A" w:rsidRPr="00991FDA" w:rsidRDefault="0043494A" w:rsidP="00D06654">
      <w:pPr>
        <w:pStyle w:val="Heading4"/>
      </w:pPr>
      <w:bookmarkStart w:id="3379" w:name="_Toc106094168"/>
      <w:bookmarkStart w:id="3380" w:name="_Toc114252944"/>
      <w:bookmarkStart w:id="3381" w:name="_Toc123046072"/>
      <w:bookmarkStart w:id="3382" w:name="_Toc124157613"/>
      <w:bookmarkStart w:id="3383" w:name="_Toc124259005"/>
      <w:bookmarkStart w:id="3384" w:name="_Toc124259149"/>
      <w:bookmarkStart w:id="3385" w:name="_Toc130585906"/>
      <w:bookmarkStart w:id="3386" w:name="_Toc130586917"/>
      <w:bookmarkStart w:id="3387" w:name="_Toc137462083"/>
      <w:bookmarkStart w:id="3388" w:name="_Toc138883892"/>
      <w:bookmarkStart w:id="3389" w:name="_Toc138884036"/>
      <w:bookmarkStart w:id="3390" w:name="_Toc145426934"/>
      <w:bookmarkStart w:id="3391" w:name="_Toc155428201"/>
      <w:bookmarkStart w:id="3392" w:name="_Toc155781219"/>
      <w:bookmarkStart w:id="3393" w:name="_Toc161665518"/>
      <w:r>
        <w:t>7</w:t>
      </w:r>
      <w:r w:rsidRPr="00991FDA">
        <w:t>.</w:t>
      </w:r>
      <w:r>
        <w:t>5</w:t>
      </w:r>
      <w:r w:rsidRPr="00991FDA">
        <w:t>.</w:t>
      </w:r>
      <w:r>
        <w:t>2</w:t>
      </w:r>
      <w:r w:rsidRPr="00991FDA">
        <w:t>.</w:t>
      </w:r>
      <w:r>
        <w:t>2</w:t>
      </w:r>
      <w:r w:rsidRPr="00991FDA">
        <w:tab/>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r w:rsidR="008D6333">
        <w:t xml:space="preserve">Minimum requirement for </w:t>
      </w:r>
      <w:r w:rsidR="008D6333">
        <w:rPr>
          <w:rFonts w:eastAsia="SimSun" w:hint="eastAsia"/>
          <w:i/>
          <w:lang w:val="en-US" w:eastAsia="zh-CN"/>
        </w:rPr>
        <w:t>NR Repeater</w:t>
      </w:r>
      <w:bookmarkEnd w:id="3391"/>
      <w:bookmarkEnd w:id="3392"/>
      <w:bookmarkEnd w:id="3393"/>
    </w:p>
    <w:p w14:paraId="6C551423" w14:textId="77777777" w:rsidR="0043494A" w:rsidRDefault="0043494A" w:rsidP="0043494A">
      <w:bookmarkStart w:id="3394"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3394"/>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3395" w:name="_Hlk515966152"/>
      <w:r w:rsidRPr="00D14D5B">
        <w:t>whichever is less stringent, shall apply.</w:t>
      </w:r>
    </w:p>
    <w:bookmarkEnd w:id="3395"/>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C7AADFF"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7971DA56"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42" w14:textId="1FD2191E" w:rsidR="0043494A"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44" w14:textId="77777777" w:rsidR="0043494A" w:rsidRDefault="0043494A" w:rsidP="0043494A"/>
    <w:p w14:paraId="6C551445"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364E14C"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5023DC8E"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58" w14:textId="0AD10A0C" w:rsidR="00323B2F"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lastRenderedPageBreak/>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lastRenderedPageBreak/>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3396" w:name="_Toc17656"/>
      <w:bookmarkStart w:id="3397" w:name="_Toc18554"/>
      <w:bookmarkStart w:id="3398" w:name="_Toc155428202"/>
      <w:bookmarkStart w:id="3399" w:name="_Toc155781220"/>
      <w:bookmarkStart w:id="3400" w:name="_Toc161665519"/>
      <w:r>
        <w:t>7.5.2.</w:t>
      </w:r>
      <w:r>
        <w:rPr>
          <w:rFonts w:eastAsia="SimSun" w:hint="eastAsia"/>
          <w:lang w:val="en-US" w:eastAsia="zh-CN"/>
        </w:rPr>
        <w:t>3</w:t>
      </w:r>
      <w:r>
        <w:tab/>
        <w:t xml:space="preserve">Minimum requirement for </w:t>
      </w:r>
      <w:r>
        <w:rPr>
          <w:rFonts w:eastAsia="SimSun" w:hint="eastAsia"/>
          <w:lang w:val="en-US" w:eastAsia="zh-CN"/>
        </w:rPr>
        <w:t>NCR</w:t>
      </w:r>
      <w:bookmarkEnd w:id="3396"/>
      <w:bookmarkEnd w:id="3397"/>
      <w:bookmarkEnd w:id="3398"/>
      <w:bookmarkEnd w:id="3399"/>
      <w:bookmarkEnd w:id="3400"/>
    </w:p>
    <w:p w14:paraId="59B984BA" w14:textId="77777777" w:rsidR="008D6333" w:rsidRDefault="008D6333" w:rsidP="008D6333">
      <w:pPr>
        <w:pStyle w:val="Heading5"/>
        <w:ind w:left="1417" w:hanging="1417"/>
        <w:rPr>
          <w:rFonts w:eastAsia="SimSun"/>
          <w:lang w:val="en-US" w:eastAsia="zh-CN"/>
        </w:rPr>
      </w:pPr>
      <w:bookmarkStart w:id="3401" w:name="_Toc155428203"/>
      <w:bookmarkStart w:id="3402" w:name="_Toc155781221"/>
      <w:bookmarkStart w:id="3403" w:name="_Toc161665520"/>
      <w:bookmarkStart w:id="3404" w:name="_Toc745"/>
      <w:bookmarkStart w:id="3405"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3401"/>
      <w:bookmarkEnd w:id="3402"/>
      <w:bookmarkEnd w:id="3403"/>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3406" w:name="_Toc155428204"/>
      <w:bookmarkStart w:id="3407" w:name="_Toc155781222"/>
      <w:bookmarkStart w:id="3408" w:name="_Toc161665521"/>
      <w:r>
        <w:t>7.5.2.</w:t>
      </w:r>
      <w:r>
        <w:rPr>
          <w:rFonts w:eastAsia="SimSun" w:hint="eastAsia"/>
          <w:lang w:val="en-US" w:eastAsia="zh-CN"/>
        </w:rPr>
        <w:t>3.2</w:t>
      </w:r>
      <w:r>
        <w:tab/>
        <w:t xml:space="preserve">Minimum requirement for </w:t>
      </w:r>
      <w:r>
        <w:rPr>
          <w:rFonts w:eastAsia="SimSun" w:hint="eastAsia"/>
          <w:lang w:val="en-US" w:eastAsia="zh-CN"/>
        </w:rPr>
        <w:t>NCR-MT</w:t>
      </w:r>
      <w:bookmarkEnd w:id="3404"/>
      <w:bookmarkEnd w:id="3405"/>
      <w:bookmarkEnd w:id="3406"/>
      <w:bookmarkEnd w:id="3407"/>
      <w:bookmarkEnd w:id="3408"/>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3409" w:name="_Toc21127670"/>
      <w:bookmarkStart w:id="3410" w:name="_Toc29811879"/>
      <w:bookmarkStart w:id="3411" w:name="_Toc36817431"/>
      <w:bookmarkStart w:id="3412" w:name="_Toc37260353"/>
      <w:bookmarkStart w:id="3413" w:name="_Toc37267741"/>
      <w:bookmarkStart w:id="3414" w:name="_Toc44712344"/>
      <w:bookmarkStart w:id="3415" w:name="_Toc45893657"/>
      <w:bookmarkStart w:id="3416" w:name="_Toc53185496"/>
      <w:bookmarkStart w:id="3417" w:name="_Toc53185872"/>
      <w:bookmarkStart w:id="3418" w:name="_Toc57820358"/>
      <w:bookmarkStart w:id="3419" w:name="_Toc57821285"/>
      <w:bookmarkStart w:id="3420" w:name="_Toc61183561"/>
      <w:bookmarkStart w:id="3421" w:name="_Toc61183955"/>
      <w:bookmarkStart w:id="3422" w:name="_Toc61184347"/>
      <w:bookmarkStart w:id="3423" w:name="_Toc61184739"/>
      <w:bookmarkStart w:id="3424" w:name="_Toc61185129"/>
      <w:bookmarkStart w:id="3425" w:name="_Toc66386473"/>
      <w:bookmarkStart w:id="3426" w:name="_Toc74583376"/>
      <w:bookmarkStart w:id="3427" w:name="_Toc76542189"/>
      <w:bookmarkStart w:id="3428" w:name="_Toc82450171"/>
      <w:bookmarkStart w:id="3429" w:name="_Toc82450819"/>
      <w:bookmarkStart w:id="3430" w:name="_Toc106094169"/>
      <w:bookmarkStart w:id="3431" w:name="_Toc114252945"/>
      <w:bookmarkStart w:id="3432" w:name="_Toc123046073"/>
      <w:bookmarkStart w:id="3433" w:name="_Toc124157614"/>
      <w:bookmarkStart w:id="3434" w:name="_Toc124259006"/>
      <w:bookmarkStart w:id="3435" w:name="_Toc124259150"/>
      <w:bookmarkStart w:id="3436" w:name="_Toc130585907"/>
      <w:bookmarkStart w:id="3437" w:name="_Toc130586918"/>
      <w:bookmarkStart w:id="3438" w:name="_Toc137462084"/>
      <w:bookmarkStart w:id="3439" w:name="_Toc138883893"/>
      <w:bookmarkStart w:id="3440" w:name="_Toc138884037"/>
      <w:bookmarkStart w:id="3441" w:name="_Toc145426935"/>
      <w:bookmarkStart w:id="3442" w:name="_Toc155428205"/>
      <w:bookmarkStart w:id="3443" w:name="_Toc155781223"/>
      <w:bookmarkStart w:id="3444" w:name="_Toc161665522"/>
      <w:r>
        <w:lastRenderedPageBreak/>
        <w:t>7</w:t>
      </w:r>
      <w:r w:rsidRPr="00991FDA">
        <w:t>.</w:t>
      </w:r>
      <w:r>
        <w:t>5</w:t>
      </w:r>
      <w:r w:rsidRPr="00991FDA">
        <w:t>.</w:t>
      </w:r>
      <w:r>
        <w:t>3</w:t>
      </w:r>
      <w:r w:rsidRPr="00991FDA">
        <w:tab/>
        <w:t>OTA</w:t>
      </w:r>
      <w:bookmarkStart w:id="3445" w:name="_Hlk496084370"/>
      <w:r w:rsidRPr="00991FDA">
        <w:t xml:space="preserve"> operating band unwanted emissions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C5514C4" w14:textId="77777777" w:rsidR="0043494A" w:rsidRPr="00991FDA" w:rsidRDefault="0043494A" w:rsidP="00214B4E">
      <w:pPr>
        <w:pStyle w:val="Heading4"/>
      </w:pPr>
      <w:bookmarkStart w:id="3446" w:name="_Toc45893658"/>
      <w:bookmarkStart w:id="3447" w:name="_Toc44712345"/>
      <w:bookmarkStart w:id="3448" w:name="_Toc37267742"/>
      <w:bookmarkStart w:id="3449" w:name="_Toc37260354"/>
      <w:bookmarkStart w:id="3450" w:name="_Toc36817432"/>
      <w:bookmarkStart w:id="3451" w:name="_Toc29811880"/>
      <w:bookmarkStart w:id="3452" w:name="_Toc21127671"/>
      <w:bookmarkStart w:id="3453" w:name="_Toc53185497"/>
      <w:bookmarkStart w:id="3454" w:name="_Toc53185873"/>
      <w:bookmarkStart w:id="3455" w:name="_Toc57820359"/>
      <w:bookmarkStart w:id="3456" w:name="_Toc57821286"/>
      <w:bookmarkStart w:id="3457" w:name="_Toc61183562"/>
      <w:bookmarkStart w:id="3458" w:name="_Toc61183956"/>
      <w:bookmarkStart w:id="3459" w:name="_Toc61184348"/>
      <w:bookmarkStart w:id="3460" w:name="_Toc61184740"/>
      <w:bookmarkStart w:id="3461" w:name="_Toc61185130"/>
      <w:bookmarkStart w:id="3462" w:name="_Toc66386474"/>
      <w:bookmarkStart w:id="3463" w:name="_Toc74583377"/>
      <w:bookmarkStart w:id="3464" w:name="_Toc76542190"/>
      <w:bookmarkStart w:id="3465" w:name="_Toc82450172"/>
      <w:bookmarkStart w:id="3466" w:name="_Toc82450820"/>
      <w:bookmarkStart w:id="3467" w:name="_Toc106094170"/>
      <w:bookmarkStart w:id="3468" w:name="_Toc114252946"/>
      <w:bookmarkStart w:id="3469" w:name="_Toc123046074"/>
      <w:bookmarkStart w:id="3470" w:name="_Toc124157615"/>
      <w:bookmarkStart w:id="3471" w:name="_Toc124259007"/>
      <w:bookmarkStart w:id="3472" w:name="_Toc124259151"/>
      <w:bookmarkStart w:id="3473" w:name="_Toc130585908"/>
      <w:bookmarkStart w:id="3474" w:name="_Toc130586919"/>
      <w:bookmarkStart w:id="3475" w:name="_Toc137462085"/>
      <w:bookmarkStart w:id="3476" w:name="_Toc138883894"/>
      <w:bookmarkStart w:id="3477" w:name="_Toc138884038"/>
      <w:bookmarkStart w:id="3478" w:name="_Toc145426936"/>
      <w:bookmarkStart w:id="3479" w:name="_Toc155428206"/>
      <w:bookmarkStart w:id="3480" w:name="_Toc155781224"/>
      <w:bookmarkStart w:id="3481" w:name="_Toc161665523"/>
      <w:r>
        <w:t>7</w:t>
      </w:r>
      <w:r w:rsidRPr="00991FDA">
        <w:t>.</w:t>
      </w:r>
      <w:r>
        <w:t>5</w:t>
      </w:r>
      <w:r w:rsidRPr="00991FDA">
        <w:t>.</w:t>
      </w:r>
      <w:r>
        <w:t>3</w:t>
      </w:r>
      <w:r w:rsidRPr="00991FDA">
        <w:t>.1</w:t>
      </w:r>
      <w:r w:rsidRPr="00991FDA">
        <w:tab/>
        <w:t>General</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14E4C264" w:rsidR="0043494A" w:rsidRPr="00991FDA" w:rsidRDefault="0043494A" w:rsidP="00214B4E">
      <w:pPr>
        <w:pStyle w:val="Heading4"/>
      </w:pPr>
      <w:bookmarkStart w:id="3482" w:name="_Toc45893663"/>
      <w:bookmarkStart w:id="3483" w:name="_Toc44712350"/>
      <w:bookmarkStart w:id="3484" w:name="_Toc37267747"/>
      <w:bookmarkStart w:id="3485" w:name="_Toc37260359"/>
      <w:bookmarkStart w:id="3486" w:name="_Toc36817437"/>
      <w:bookmarkStart w:id="3487" w:name="_Toc29811885"/>
      <w:bookmarkStart w:id="3488" w:name="_Toc21127676"/>
      <w:bookmarkStart w:id="3489" w:name="_Toc53185502"/>
      <w:bookmarkStart w:id="3490" w:name="_Toc53185878"/>
      <w:bookmarkStart w:id="3491" w:name="_Toc57820364"/>
      <w:bookmarkStart w:id="3492" w:name="_Toc57821291"/>
      <w:bookmarkStart w:id="3493" w:name="_Toc61183567"/>
      <w:bookmarkStart w:id="3494" w:name="_Toc61183961"/>
      <w:bookmarkStart w:id="3495" w:name="_Toc61184353"/>
      <w:bookmarkStart w:id="3496" w:name="_Toc61184745"/>
      <w:bookmarkStart w:id="3497" w:name="_Toc61185135"/>
      <w:bookmarkStart w:id="3498" w:name="_Toc66386479"/>
      <w:bookmarkStart w:id="3499" w:name="_Toc74583382"/>
      <w:bookmarkStart w:id="3500" w:name="_Toc76542195"/>
      <w:bookmarkStart w:id="3501" w:name="_Toc82450177"/>
      <w:bookmarkStart w:id="3502" w:name="_Toc82450825"/>
      <w:bookmarkStart w:id="3503" w:name="_Toc106094171"/>
      <w:bookmarkStart w:id="3504" w:name="_Toc114252947"/>
      <w:bookmarkStart w:id="3505" w:name="_Toc123046075"/>
      <w:bookmarkStart w:id="3506" w:name="_Toc124157616"/>
      <w:bookmarkStart w:id="3507" w:name="_Toc124259008"/>
      <w:bookmarkStart w:id="3508" w:name="_Toc124259152"/>
      <w:bookmarkStart w:id="3509" w:name="_Toc130585909"/>
      <w:bookmarkStart w:id="3510" w:name="_Toc130586920"/>
      <w:bookmarkStart w:id="3511" w:name="_Toc137462086"/>
      <w:bookmarkStart w:id="3512" w:name="_Toc138883895"/>
      <w:bookmarkStart w:id="3513" w:name="_Toc138884039"/>
      <w:bookmarkStart w:id="3514" w:name="_Toc145426937"/>
      <w:bookmarkStart w:id="3515" w:name="_Toc155428207"/>
      <w:bookmarkStart w:id="3516" w:name="_Toc155781225"/>
      <w:bookmarkStart w:id="3517" w:name="_Toc161665524"/>
      <w:r>
        <w:t>7</w:t>
      </w:r>
      <w:r w:rsidRPr="00991FDA">
        <w:t>.</w:t>
      </w:r>
      <w:r>
        <w:t>5</w:t>
      </w:r>
      <w:r w:rsidRPr="00991FDA">
        <w:t>.</w:t>
      </w:r>
      <w:r>
        <w:t>3</w:t>
      </w:r>
      <w:r w:rsidRPr="00991FDA">
        <w:t>.</w:t>
      </w:r>
      <w:r>
        <w:t>2</w:t>
      </w:r>
      <w:r w:rsidRPr="00991FDA">
        <w:tab/>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r w:rsidR="00563C05">
        <w:t xml:space="preserve">Minimum requirement for  </w:t>
      </w:r>
      <w:r w:rsidR="00563C05">
        <w:rPr>
          <w:rFonts w:eastAsia="SimSun" w:hint="eastAsia"/>
          <w:lang w:val="en-US" w:eastAsia="zh-CN"/>
        </w:rPr>
        <w:t>NR repeater</w:t>
      </w:r>
      <w:bookmarkEnd w:id="3515"/>
      <w:bookmarkEnd w:id="3516"/>
      <w:bookmarkEnd w:id="3517"/>
    </w:p>
    <w:p w14:paraId="6C5514C7" w14:textId="77777777" w:rsidR="0043494A" w:rsidRPr="00991FDA" w:rsidRDefault="0043494A" w:rsidP="00214B4E">
      <w:pPr>
        <w:pStyle w:val="Heading5"/>
      </w:pPr>
      <w:bookmarkStart w:id="3518" w:name="_Toc45893664"/>
      <w:bookmarkStart w:id="3519" w:name="_Toc44712351"/>
      <w:bookmarkStart w:id="3520" w:name="_Toc37267748"/>
      <w:bookmarkStart w:id="3521" w:name="_Toc37260360"/>
      <w:bookmarkStart w:id="3522" w:name="_Toc36817438"/>
      <w:bookmarkStart w:id="3523" w:name="_Toc29811886"/>
      <w:bookmarkStart w:id="3524" w:name="_Toc21127677"/>
      <w:bookmarkStart w:id="3525" w:name="_Toc53185503"/>
      <w:bookmarkStart w:id="3526" w:name="_Toc53185879"/>
      <w:bookmarkStart w:id="3527" w:name="_Toc57820365"/>
      <w:bookmarkStart w:id="3528" w:name="_Toc57821292"/>
      <w:bookmarkStart w:id="3529" w:name="_Toc61183568"/>
      <w:bookmarkStart w:id="3530" w:name="_Toc61183962"/>
      <w:bookmarkStart w:id="3531" w:name="_Toc61184354"/>
      <w:bookmarkStart w:id="3532" w:name="_Toc61184746"/>
      <w:bookmarkStart w:id="3533" w:name="_Toc61185136"/>
      <w:bookmarkStart w:id="3534" w:name="_Toc66386480"/>
      <w:bookmarkStart w:id="3535" w:name="_Toc74583383"/>
      <w:bookmarkStart w:id="3536" w:name="_Toc76542196"/>
      <w:bookmarkStart w:id="3537" w:name="_Toc82450178"/>
      <w:bookmarkStart w:id="3538" w:name="_Toc82450826"/>
      <w:bookmarkStart w:id="3539" w:name="_Toc106094172"/>
      <w:bookmarkStart w:id="3540" w:name="_Toc114252948"/>
      <w:bookmarkStart w:id="3541" w:name="_Toc123046076"/>
      <w:bookmarkStart w:id="3542" w:name="_Toc124157617"/>
      <w:bookmarkStart w:id="3543" w:name="_Toc124259009"/>
      <w:bookmarkStart w:id="3544" w:name="_Toc124259153"/>
      <w:bookmarkStart w:id="3545" w:name="_Toc130585910"/>
      <w:bookmarkStart w:id="3546" w:name="_Toc130586921"/>
      <w:bookmarkStart w:id="3547" w:name="_Toc137462087"/>
      <w:bookmarkStart w:id="3548" w:name="_Toc138883896"/>
      <w:bookmarkStart w:id="3549" w:name="_Toc138884040"/>
      <w:bookmarkStart w:id="3550" w:name="_Toc145426938"/>
      <w:bookmarkStart w:id="3551" w:name="_Toc155428208"/>
      <w:bookmarkStart w:id="3552" w:name="_Toc155781226"/>
      <w:bookmarkStart w:id="3553" w:name="_Toc161665525"/>
      <w:r>
        <w:t>7</w:t>
      </w:r>
      <w:r w:rsidRPr="00991FDA">
        <w:t>.</w:t>
      </w:r>
      <w:r>
        <w:t>5</w:t>
      </w:r>
      <w:r w:rsidRPr="00991FDA">
        <w:t>.</w:t>
      </w:r>
      <w:r>
        <w:t>3</w:t>
      </w:r>
      <w:r w:rsidRPr="00991FDA">
        <w:t>.</w:t>
      </w:r>
      <w:r>
        <w:t>2</w:t>
      </w:r>
      <w:r w:rsidRPr="00991FDA">
        <w:t>.1</w:t>
      </w:r>
      <w:r w:rsidRPr="00991FDA">
        <w:tab/>
        <w:t>General</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C5514C8" w14:textId="77777777" w:rsidR="0043494A" w:rsidRPr="00991FDA" w:rsidRDefault="0043494A" w:rsidP="0043494A">
      <w:bookmarkStart w:id="3554"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3554"/>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lastRenderedPageBreak/>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3555" w:name="_Toc45893665"/>
      <w:bookmarkStart w:id="3556" w:name="_Toc44712352"/>
      <w:bookmarkStart w:id="3557" w:name="_Toc37267749"/>
      <w:bookmarkStart w:id="3558" w:name="_Toc37260361"/>
      <w:bookmarkStart w:id="3559" w:name="_Toc36817439"/>
      <w:bookmarkStart w:id="3560" w:name="_Toc29811887"/>
      <w:bookmarkStart w:id="3561" w:name="_Toc21127678"/>
      <w:bookmarkStart w:id="3562" w:name="_Toc53185504"/>
      <w:bookmarkStart w:id="3563" w:name="_Toc53185880"/>
      <w:bookmarkStart w:id="3564" w:name="_Toc57820366"/>
      <w:bookmarkStart w:id="3565" w:name="_Toc57821293"/>
      <w:bookmarkStart w:id="3566" w:name="_Toc61183569"/>
      <w:bookmarkStart w:id="3567" w:name="_Toc61183963"/>
      <w:bookmarkStart w:id="3568" w:name="_Toc61184355"/>
      <w:bookmarkStart w:id="3569" w:name="_Toc61184747"/>
      <w:bookmarkStart w:id="3570" w:name="_Toc61185137"/>
      <w:bookmarkStart w:id="3571" w:name="_Toc66386481"/>
      <w:bookmarkStart w:id="3572" w:name="_Toc74583384"/>
      <w:bookmarkStart w:id="3573" w:name="_Toc76542197"/>
      <w:bookmarkStart w:id="3574" w:name="_Toc82450179"/>
      <w:bookmarkStart w:id="3575" w:name="_Toc82450827"/>
      <w:bookmarkStart w:id="3576" w:name="_Toc106094173"/>
      <w:bookmarkStart w:id="3577" w:name="_Toc114252949"/>
      <w:bookmarkStart w:id="3578" w:name="_Toc123046077"/>
      <w:bookmarkStart w:id="3579" w:name="_Toc124157618"/>
      <w:bookmarkStart w:id="3580" w:name="_Toc124259010"/>
      <w:bookmarkStart w:id="3581" w:name="_Toc124259154"/>
      <w:bookmarkStart w:id="3582" w:name="_Toc130585911"/>
      <w:bookmarkStart w:id="3583" w:name="_Toc130586922"/>
      <w:bookmarkStart w:id="3584" w:name="_Toc137462088"/>
      <w:bookmarkStart w:id="3585" w:name="_Toc138883897"/>
      <w:bookmarkStart w:id="3586" w:name="_Toc138884041"/>
      <w:bookmarkStart w:id="3587" w:name="_Toc145426939"/>
      <w:bookmarkStart w:id="3588" w:name="_Toc155428209"/>
      <w:bookmarkStart w:id="3589" w:name="_Toc155781227"/>
      <w:bookmarkStart w:id="3590" w:name="_Toc161665526"/>
      <w:r>
        <w:t>7</w:t>
      </w:r>
      <w:r w:rsidRPr="00991FDA">
        <w:t>.</w:t>
      </w:r>
      <w:r>
        <w:t>5</w:t>
      </w:r>
      <w:r w:rsidRPr="00991FDA">
        <w:t>.</w:t>
      </w:r>
      <w:r>
        <w:t>3</w:t>
      </w:r>
      <w:r w:rsidRPr="00991FDA">
        <w:t>.</w:t>
      </w:r>
      <w:r>
        <w:t>2</w:t>
      </w:r>
      <w:r w:rsidRPr="00991FDA">
        <w:t>.2</w:t>
      </w:r>
      <w:r w:rsidRPr="00991FDA">
        <w:tab/>
        <w:t>OTA operating band unwanted emission limits (Category A)</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3591" w:name="_Toc45893666"/>
      <w:bookmarkStart w:id="3592" w:name="_Toc44712353"/>
      <w:bookmarkStart w:id="3593" w:name="_Toc37267750"/>
      <w:bookmarkStart w:id="3594" w:name="_Toc37260362"/>
      <w:bookmarkStart w:id="3595" w:name="_Toc36817440"/>
      <w:bookmarkStart w:id="3596" w:name="_Toc29811888"/>
      <w:bookmarkStart w:id="3597" w:name="_Toc21127679"/>
      <w:bookmarkStart w:id="3598" w:name="_Toc53185505"/>
      <w:bookmarkStart w:id="3599" w:name="_Toc53185881"/>
      <w:bookmarkStart w:id="3600" w:name="_Toc57820367"/>
      <w:bookmarkStart w:id="3601" w:name="_Toc57821294"/>
      <w:bookmarkStart w:id="3602" w:name="_Toc61183570"/>
      <w:bookmarkStart w:id="3603" w:name="_Toc61183964"/>
      <w:bookmarkStart w:id="3604" w:name="_Toc61184356"/>
      <w:bookmarkStart w:id="3605" w:name="_Toc61184748"/>
      <w:bookmarkStart w:id="3606" w:name="_Toc61185138"/>
      <w:bookmarkStart w:id="3607" w:name="_Toc66386482"/>
      <w:bookmarkStart w:id="3608" w:name="_Toc74583385"/>
      <w:bookmarkStart w:id="3609" w:name="_Toc76542198"/>
      <w:bookmarkStart w:id="3610" w:name="_Toc82450180"/>
      <w:bookmarkStart w:id="3611" w:name="_Toc82450828"/>
      <w:bookmarkStart w:id="3612" w:name="_Toc106094174"/>
      <w:bookmarkStart w:id="3613" w:name="_Toc114252950"/>
      <w:bookmarkStart w:id="3614" w:name="_Toc123046078"/>
      <w:bookmarkStart w:id="3615" w:name="_Toc124157619"/>
      <w:bookmarkStart w:id="3616" w:name="_Toc124259011"/>
      <w:bookmarkStart w:id="3617" w:name="_Toc124259155"/>
      <w:bookmarkStart w:id="3618" w:name="_Toc130585912"/>
      <w:bookmarkStart w:id="3619" w:name="_Toc130586923"/>
      <w:bookmarkStart w:id="3620" w:name="_Toc137462089"/>
      <w:bookmarkStart w:id="3621" w:name="_Toc138883898"/>
      <w:bookmarkStart w:id="3622" w:name="_Toc138884042"/>
      <w:bookmarkStart w:id="3623" w:name="_Toc145426940"/>
      <w:bookmarkStart w:id="3624" w:name="_Toc155428210"/>
      <w:bookmarkStart w:id="3625" w:name="_Toc155781228"/>
      <w:bookmarkStart w:id="3626" w:name="_Toc161665527"/>
      <w:r>
        <w:t>7</w:t>
      </w:r>
      <w:r w:rsidRPr="00991FDA">
        <w:t>.</w:t>
      </w:r>
      <w:r>
        <w:t>5</w:t>
      </w:r>
      <w:r w:rsidRPr="00991FDA">
        <w:t>.</w:t>
      </w:r>
      <w:r>
        <w:t>3</w:t>
      </w:r>
      <w:r w:rsidRPr="00991FDA">
        <w:t>.</w:t>
      </w:r>
      <w:r>
        <w:t>2</w:t>
      </w:r>
      <w:r w:rsidRPr="00991FDA">
        <w:t>.3</w:t>
      </w:r>
      <w:r w:rsidRPr="00991FDA">
        <w:tab/>
        <w:t>OTA operating band unwanted emission limits (Category B)</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3627" w:name="_Toc45893667"/>
      <w:bookmarkStart w:id="3628" w:name="_Toc44712354"/>
      <w:bookmarkStart w:id="3629" w:name="_Toc53185506"/>
      <w:bookmarkStart w:id="3630" w:name="_Toc53185882"/>
      <w:bookmarkStart w:id="3631" w:name="_Toc57820368"/>
      <w:bookmarkStart w:id="3632" w:name="_Toc57821295"/>
      <w:bookmarkStart w:id="3633" w:name="_Toc61183571"/>
      <w:bookmarkStart w:id="3634" w:name="_Toc61183965"/>
      <w:bookmarkStart w:id="3635" w:name="_Toc61184357"/>
      <w:bookmarkStart w:id="3636" w:name="_Toc61184749"/>
      <w:bookmarkStart w:id="3637" w:name="_Toc61185139"/>
      <w:bookmarkStart w:id="3638" w:name="_Toc66386483"/>
      <w:bookmarkStart w:id="3639" w:name="_Toc74583386"/>
      <w:bookmarkStart w:id="3640" w:name="_Toc76542199"/>
      <w:bookmarkStart w:id="3641" w:name="_Toc82450181"/>
      <w:bookmarkStart w:id="3642" w:name="_Toc82450829"/>
      <w:bookmarkStart w:id="3643" w:name="_Toc106094175"/>
      <w:bookmarkStart w:id="3644" w:name="_Toc114252951"/>
      <w:bookmarkStart w:id="3645" w:name="_Toc123046079"/>
      <w:bookmarkStart w:id="3646" w:name="_Toc124157620"/>
      <w:bookmarkStart w:id="3647" w:name="_Toc124259012"/>
      <w:bookmarkStart w:id="3648" w:name="_Toc124259156"/>
      <w:bookmarkStart w:id="3649" w:name="_Toc130585913"/>
      <w:bookmarkStart w:id="3650" w:name="_Toc130586924"/>
      <w:bookmarkStart w:id="3651" w:name="_Toc137462090"/>
      <w:bookmarkStart w:id="3652" w:name="_Toc138883899"/>
      <w:bookmarkStart w:id="3653" w:name="_Toc138884043"/>
      <w:bookmarkStart w:id="3654" w:name="_Toc145426941"/>
      <w:bookmarkStart w:id="3655" w:name="_Toc155428211"/>
      <w:bookmarkStart w:id="3656" w:name="_Toc155781229"/>
      <w:bookmarkStart w:id="3657" w:name="_Toc161665528"/>
      <w:r>
        <w:t>7</w:t>
      </w:r>
      <w:r w:rsidRPr="00991FDA">
        <w:t>.</w:t>
      </w:r>
      <w:r>
        <w:t>5</w:t>
      </w:r>
      <w:r w:rsidRPr="00991FDA">
        <w:t>.</w:t>
      </w:r>
      <w:r>
        <w:t>3</w:t>
      </w:r>
      <w:r w:rsidRPr="00991FDA">
        <w:t>.</w:t>
      </w:r>
      <w:r>
        <w:t>2</w:t>
      </w:r>
      <w:r w:rsidRPr="00991FDA">
        <w:t>.4</w:t>
      </w:r>
      <w:r w:rsidRPr="00991FDA">
        <w:tab/>
        <w:t>Additional OTA operating band unwanted emission requirements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C551534" w14:textId="77777777" w:rsidR="0043494A" w:rsidRPr="00991FDA" w:rsidRDefault="0043494A" w:rsidP="00214B4E">
      <w:pPr>
        <w:pStyle w:val="H6"/>
      </w:pPr>
      <w:bookmarkStart w:id="3658" w:name="_Toc44712355"/>
      <w:r>
        <w:t>7</w:t>
      </w:r>
      <w:r w:rsidRPr="00991FDA">
        <w:t>.</w:t>
      </w:r>
      <w:r>
        <w:t>5</w:t>
      </w:r>
      <w:r w:rsidRPr="00991FDA">
        <w:t>.</w:t>
      </w:r>
      <w:r>
        <w:t>3</w:t>
      </w:r>
      <w:r w:rsidRPr="00991FDA">
        <w:t>.</w:t>
      </w:r>
      <w:r>
        <w:t>2</w:t>
      </w:r>
      <w:r w:rsidRPr="00991FDA">
        <w:t>.4.1</w:t>
      </w:r>
      <w:r w:rsidRPr="00991FDA">
        <w:tab/>
        <w:t>Protection of Earth Exploration Satellite Service</w:t>
      </w:r>
      <w:bookmarkEnd w:id="3658"/>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6C551543" w14:textId="77777777" w:rsidR="0043494A" w:rsidRPr="00991FDA" w:rsidRDefault="0043494A" w:rsidP="0043494A">
            <w:pPr>
              <w:keepNext/>
              <w:keepLines/>
              <w:spacing w:after="0"/>
              <w:ind w:left="851" w:hanging="851"/>
              <w:rPr>
                <w:rFonts w:ascii="Arial" w:hAnsi="Arial"/>
                <w:sz w:val="18"/>
              </w:rPr>
            </w:pPr>
            <w:r w:rsidRPr="00991FDA">
              <w:rPr>
                <w:rFonts w:ascii="Arial" w:hAnsi="Arial"/>
                <w:sz w:val="18"/>
              </w:rPr>
              <w:t>NOTE 1:</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on or before 1 September 2027.</w:t>
            </w:r>
          </w:p>
          <w:p w14:paraId="6C551544"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rPr>
              <w:t xml:space="preserve">NOTE 2: </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after 1 September 2027.</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3659" w:name="_Toc13689"/>
      <w:bookmarkStart w:id="3660" w:name="_Toc4342"/>
      <w:bookmarkStart w:id="3661" w:name="_Toc155428212"/>
      <w:bookmarkStart w:id="3662" w:name="_Toc155781230"/>
      <w:bookmarkStart w:id="3663" w:name="_Toc161665529"/>
      <w:r>
        <w:t>7.5.3.</w:t>
      </w:r>
      <w:r>
        <w:rPr>
          <w:rFonts w:eastAsia="SimSun" w:hint="eastAsia"/>
          <w:lang w:val="en-US" w:eastAsia="zh-CN"/>
        </w:rPr>
        <w:t>3</w:t>
      </w:r>
      <w:r>
        <w:tab/>
        <w:t xml:space="preserve">Minimum requirement for </w:t>
      </w:r>
      <w:r>
        <w:rPr>
          <w:rFonts w:eastAsia="SimSun" w:hint="eastAsia"/>
          <w:lang w:val="en-US" w:eastAsia="zh-CN"/>
        </w:rPr>
        <w:t>NCR</w:t>
      </w:r>
      <w:bookmarkEnd w:id="3659"/>
      <w:bookmarkEnd w:id="3660"/>
      <w:bookmarkEnd w:id="3661"/>
      <w:bookmarkEnd w:id="3662"/>
      <w:bookmarkEnd w:id="3663"/>
    </w:p>
    <w:p w14:paraId="4E37DDF8" w14:textId="77777777" w:rsidR="00563C05" w:rsidRDefault="00563C05" w:rsidP="00563C05">
      <w:pPr>
        <w:pStyle w:val="Heading5"/>
        <w:rPr>
          <w:lang w:val="en-US" w:eastAsia="zh-CN"/>
        </w:rPr>
      </w:pPr>
      <w:bookmarkStart w:id="3664" w:name="_Toc4961"/>
      <w:bookmarkStart w:id="3665" w:name="_Toc7612"/>
      <w:bookmarkStart w:id="3666" w:name="_Toc155428213"/>
      <w:bookmarkStart w:id="3667" w:name="_Toc155781231"/>
      <w:bookmarkStart w:id="3668" w:name="_Toc161665530"/>
      <w:r>
        <w:t>7.5.3.</w:t>
      </w:r>
      <w:r>
        <w:rPr>
          <w:lang w:val="en-US" w:eastAsia="zh-CN"/>
        </w:rPr>
        <w:t>3.1</w:t>
      </w:r>
      <w:r>
        <w:tab/>
        <w:t xml:space="preserve">Minimum requirement for </w:t>
      </w:r>
      <w:r>
        <w:rPr>
          <w:lang w:val="en-US" w:eastAsia="zh-CN"/>
        </w:rPr>
        <w:t>NCR-Fwd</w:t>
      </w:r>
      <w:bookmarkEnd w:id="3664"/>
      <w:bookmarkEnd w:id="3665"/>
      <w:bookmarkEnd w:id="3666"/>
      <w:bookmarkEnd w:id="3667"/>
      <w:bookmarkEnd w:id="3668"/>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77777777" w:rsidR="00563C05" w:rsidRDefault="00563C05" w:rsidP="00563C05">
      <w:pPr>
        <w:rPr>
          <w:rFonts w:cs="v4.1.0"/>
        </w:rPr>
      </w:pPr>
      <w:r>
        <w:rPr>
          <w:rFonts w:cs="v4.1.0"/>
        </w:rPr>
        <w:t>The requirements in clause 7.5.3.2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23668DE5" w14:textId="77777777" w:rsidR="00563C05" w:rsidRDefault="00563C05" w:rsidP="00563C05">
      <w:pPr>
        <w:pStyle w:val="Heading4"/>
      </w:pPr>
      <w:bookmarkStart w:id="3669" w:name="_Toc155428214"/>
      <w:bookmarkStart w:id="3670" w:name="_Toc155781232"/>
      <w:bookmarkStart w:id="3671" w:name="_Toc161665531"/>
      <w:r>
        <w:t>7.5.3.3.2</w:t>
      </w:r>
      <w:r>
        <w:tab/>
        <w:t>Minimum requirement for NCR-MT</w:t>
      </w:r>
      <w:bookmarkEnd w:id="3669"/>
      <w:bookmarkEnd w:id="3670"/>
      <w:bookmarkEnd w:id="3671"/>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6A2311E3" w14:textId="77777777" w:rsidR="00563C05" w:rsidRDefault="00563C05" w:rsidP="00563C05">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p>
    <w:p w14:paraId="2AA32D97" w14:textId="5E7211AC" w:rsidR="00563C05" w:rsidRPr="00991FDA" w:rsidRDefault="00563C05" w:rsidP="00563C05">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w:t>
      </w:r>
      <w:r>
        <w:rPr>
          <w:rFonts w:cs="v4.2.0"/>
        </w:rPr>
        <w:t xml:space="preserve"> appl</w:t>
      </w:r>
      <w:r>
        <w:rPr>
          <w:rFonts w:cs="v4.2.0" w:hint="eastAsia"/>
          <w:lang w:val="en-US" w:eastAsia="zh-CN"/>
        </w:rPr>
        <w:t>y</w:t>
      </w:r>
      <w:r>
        <w:rPr>
          <w:rFonts w:cs="v4.2.0"/>
        </w:rPr>
        <w:t>.</w:t>
      </w:r>
    </w:p>
    <w:p w14:paraId="6C551551" w14:textId="77777777" w:rsidR="0043494A" w:rsidRPr="00991FDA" w:rsidRDefault="0043494A" w:rsidP="00214B4E">
      <w:pPr>
        <w:pStyle w:val="Heading3"/>
      </w:pPr>
      <w:bookmarkStart w:id="3672" w:name="_Toc45893668"/>
      <w:bookmarkStart w:id="3673" w:name="_Toc44712356"/>
      <w:bookmarkStart w:id="3674" w:name="_Toc37267751"/>
      <w:bookmarkStart w:id="3675" w:name="_Toc37260363"/>
      <w:bookmarkStart w:id="3676" w:name="_Toc36817441"/>
      <w:bookmarkStart w:id="3677" w:name="_Toc29811889"/>
      <w:bookmarkStart w:id="3678" w:name="_Toc21127680"/>
      <w:bookmarkStart w:id="3679" w:name="_Toc53185507"/>
      <w:bookmarkStart w:id="3680" w:name="_Toc53185883"/>
      <w:bookmarkStart w:id="3681" w:name="_Toc57820369"/>
      <w:bookmarkStart w:id="3682" w:name="_Toc57821296"/>
      <w:bookmarkStart w:id="3683" w:name="_Toc61183572"/>
      <w:bookmarkStart w:id="3684" w:name="_Toc61183966"/>
      <w:bookmarkStart w:id="3685" w:name="_Toc61184358"/>
      <w:bookmarkStart w:id="3686" w:name="_Toc61184750"/>
      <w:bookmarkStart w:id="3687" w:name="_Toc61185140"/>
      <w:bookmarkStart w:id="3688" w:name="_Toc66386484"/>
      <w:bookmarkStart w:id="3689" w:name="_Toc74583387"/>
      <w:bookmarkStart w:id="3690" w:name="_Toc76542200"/>
      <w:bookmarkStart w:id="3691" w:name="_Toc82450182"/>
      <w:bookmarkStart w:id="3692" w:name="_Toc82450830"/>
      <w:bookmarkStart w:id="3693" w:name="_Toc106094176"/>
      <w:bookmarkStart w:id="3694" w:name="_Toc114252952"/>
      <w:bookmarkStart w:id="3695" w:name="_Toc123046080"/>
      <w:bookmarkStart w:id="3696" w:name="_Toc124157621"/>
      <w:bookmarkStart w:id="3697" w:name="_Toc124259013"/>
      <w:bookmarkStart w:id="3698" w:name="_Toc124259157"/>
      <w:bookmarkStart w:id="3699" w:name="_Toc130585914"/>
      <w:bookmarkStart w:id="3700" w:name="_Toc130586925"/>
      <w:bookmarkStart w:id="3701" w:name="_Toc137462091"/>
      <w:bookmarkStart w:id="3702" w:name="_Toc138883900"/>
      <w:bookmarkStart w:id="3703" w:name="_Toc138884044"/>
      <w:bookmarkStart w:id="3704" w:name="_Toc145426942"/>
      <w:bookmarkStart w:id="3705" w:name="_Toc155428215"/>
      <w:bookmarkStart w:id="3706" w:name="_Toc155781233"/>
      <w:bookmarkStart w:id="3707" w:name="_Toc161665532"/>
      <w:r>
        <w:lastRenderedPageBreak/>
        <w:t>7</w:t>
      </w:r>
      <w:r w:rsidRPr="00991FDA">
        <w:t>.</w:t>
      </w:r>
      <w:r>
        <w:t>5</w:t>
      </w:r>
      <w:r w:rsidRPr="00991FDA">
        <w:t>.</w:t>
      </w:r>
      <w:r>
        <w:t>4</w:t>
      </w:r>
      <w:r w:rsidRPr="00991FDA">
        <w:tab/>
        <w:t>OTA transmitter spurious emissions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C551552" w14:textId="77777777" w:rsidR="0043494A" w:rsidRPr="00991FDA" w:rsidRDefault="0043494A" w:rsidP="00214B4E">
      <w:pPr>
        <w:pStyle w:val="Heading4"/>
      </w:pPr>
      <w:bookmarkStart w:id="3708" w:name="_Toc45893669"/>
      <w:bookmarkStart w:id="3709" w:name="_Toc44712357"/>
      <w:bookmarkStart w:id="3710" w:name="_Toc37267752"/>
      <w:bookmarkStart w:id="3711" w:name="_Toc37260364"/>
      <w:bookmarkStart w:id="3712" w:name="_Toc36817442"/>
      <w:bookmarkStart w:id="3713" w:name="_Toc29811890"/>
      <w:bookmarkStart w:id="3714" w:name="_Toc21127681"/>
      <w:bookmarkStart w:id="3715" w:name="_Toc53185508"/>
      <w:bookmarkStart w:id="3716" w:name="_Toc53185884"/>
      <w:bookmarkStart w:id="3717" w:name="_Toc57820370"/>
      <w:bookmarkStart w:id="3718" w:name="_Toc57821297"/>
      <w:bookmarkStart w:id="3719" w:name="_Toc61183573"/>
      <w:bookmarkStart w:id="3720" w:name="_Toc61183967"/>
      <w:bookmarkStart w:id="3721" w:name="_Toc61184359"/>
      <w:bookmarkStart w:id="3722" w:name="_Toc61184751"/>
      <w:bookmarkStart w:id="3723" w:name="_Toc61185141"/>
      <w:bookmarkStart w:id="3724" w:name="_Toc66386485"/>
      <w:bookmarkStart w:id="3725" w:name="_Toc74583388"/>
      <w:bookmarkStart w:id="3726" w:name="_Toc76542201"/>
      <w:bookmarkStart w:id="3727" w:name="_Toc82450183"/>
      <w:bookmarkStart w:id="3728" w:name="_Toc82450831"/>
      <w:bookmarkStart w:id="3729" w:name="_Toc106094177"/>
      <w:bookmarkStart w:id="3730" w:name="_Toc114252953"/>
      <w:bookmarkStart w:id="3731" w:name="_Toc123046081"/>
      <w:bookmarkStart w:id="3732" w:name="_Toc124157622"/>
      <w:bookmarkStart w:id="3733" w:name="_Toc124259014"/>
      <w:bookmarkStart w:id="3734" w:name="_Toc124259158"/>
      <w:bookmarkStart w:id="3735" w:name="_Toc130585915"/>
      <w:bookmarkStart w:id="3736" w:name="_Toc130586926"/>
      <w:bookmarkStart w:id="3737" w:name="_Toc137462092"/>
      <w:bookmarkStart w:id="3738" w:name="_Toc138883901"/>
      <w:bookmarkStart w:id="3739" w:name="_Toc138884045"/>
      <w:bookmarkStart w:id="3740" w:name="_Toc145426943"/>
      <w:bookmarkStart w:id="3741" w:name="_Toc155428216"/>
      <w:bookmarkStart w:id="3742" w:name="_Toc155781234"/>
      <w:bookmarkStart w:id="3743" w:name="_Toc161665533"/>
      <w:bookmarkStart w:id="3744" w:name="_Hlk494698976"/>
      <w:r>
        <w:t>7</w:t>
      </w:r>
      <w:r w:rsidRPr="00991FDA">
        <w:t>.</w:t>
      </w:r>
      <w:r>
        <w:t>5</w:t>
      </w:r>
      <w:r w:rsidRPr="00991FDA">
        <w:t>.</w:t>
      </w:r>
      <w:r>
        <w:t>4</w:t>
      </w:r>
      <w:r w:rsidRPr="00991FDA">
        <w:t>.1</w:t>
      </w:r>
      <w:r w:rsidRPr="00991FDA">
        <w:tab/>
        <w:t>General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56E39F1" w:rsidR="0043494A" w:rsidRPr="00991FDA" w:rsidRDefault="0043494A" w:rsidP="00214B4E">
      <w:pPr>
        <w:pStyle w:val="Heading4"/>
      </w:pPr>
      <w:bookmarkStart w:id="3745" w:name="_Toc45893676"/>
      <w:bookmarkStart w:id="3746" w:name="_Toc44712364"/>
      <w:bookmarkStart w:id="3747" w:name="_Toc37267759"/>
      <w:bookmarkStart w:id="3748" w:name="_Toc37260371"/>
      <w:bookmarkStart w:id="3749" w:name="_Toc36817449"/>
      <w:bookmarkStart w:id="3750" w:name="_Toc29811897"/>
      <w:bookmarkStart w:id="3751" w:name="_Toc21127688"/>
      <w:bookmarkStart w:id="3752" w:name="_Toc53185514"/>
      <w:bookmarkStart w:id="3753" w:name="_Toc53185890"/>
      <w:bookmarkStart w:id="3754" w:name="_Toc57820376"/>
      <w:bookmarkStart w:id="3755" w:name="_Toc57821303"/>
      <w:bookmarkStart w:id="3756" w:name="_Toc61183579"/>
      <w:bookmarkStart w:id="3757" w:name="_Toc61183973"/>
      <w:bookmarkStart w:id="3758" w:name="_Toc61184365"/>
      <w:bookmarkStart w:id="3759" w:name="_Toc61184757"/>
      <w:bookmarkStart w:id="3760" w:name="_Toc61185147"/>
      <w:bookmarkStart w:id="3761" w:name="_Toc66386491"/>
      <w:bookmarkStart w:id="3762" w:name="_Toc74583394"/>
      <w:bookmarkStart w:id="3763" w:name="_Toc76542207"/>
      <w:bookmarkStart w:id="3764" w:name="_Toc82450189"/>
      <w:bookmarkStart w:id="3765" w:name="_Toc82450837"/>
      <w:bookmarkStart w:id="3766" w:name="_Toc106094178"/>
      <w:bookmarkStart w:id="3767" w:name="_Toc114252954"/>
      <w:bookmarkStart w:id="3768" w:name="_Toc123046082"/>
      <w:bookmarkStart w:id="3769" w:name="_Toc124157623"/>
      <w:bookmarkStart w:id="3770" w:name="_Toc124259015"/>
      <w:bookmarkStart w:id="3771" w:name="_Toc124259159"/>
      <w:bookmarkStart w:id="3772" w:name="_Toc130585916"/>
      <w:bookmarkStart w:id="3773" w:name="_Toc130586927"/>
      <w:bookmarkStart w:id="3774" w:name="_Toc137462093"/>
      <w:bookmarkStart w:id="3775" w:name="_Toc138883902"/>
      <w:bookmarkStart w:id="3776" w:name="_Toc138884046"/>
      <w:bookmarkStart w:id="3777" w:name="_Toc145426944"/>
      <w:bookmarkStart w:id="3778" w:name="_Toc155428217"/>
      <w:bookmarkStart w:id="3779" w:name="_Toc155781235"/>
      <w:bookmarkStart w:id="3780" w:name="_Toc161665534"/>
      <w:r>
        <w:t>7</w:t>
      </w:r>
      <w:r w:rsidRPr="00991FDA">
        <w:t>.</w:t>
      </w:r>
      <w:r>
        <w:t>5</w:t>
      </w:r>
      <w:r w:rsidRPr="00991FDA">
        <w:t>.</w:t>
      </w:r>
      <w:r>
        <w:t>4</w:t>
      </w:r>
      <w:r w:rsidRPr="00991FDA">
        <w:t>.</w:t>
      </w:r>
      <w:r>
        <w:t>2</w:t>
      </w:r>
      <w:r w:rsidRPr="00991FDA">
        <w:tab/>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r w:rsidR="0032205D">
        <w:t xml:space="preserve">Minimum requirement for </w:t>
      </w:r>
      <w:r w:rsidR="0032205D">
        <w:rPr>
          <w:rFonts w:eastAsia="SimSun" w:hint="eastAsia"/>
          <w:i/>
          <w:lang w:val="en-US" w:eastAsia="zh-CN"/>
        </w:rPr>
        <w:t>NR repeater</w:t>
      </w:r>
      <w:bookmarkEnd w:id="3778"/>
      <w:bookmarkEnd w:id="3779"/>
      <w:bookmarkEnd w:id="3780"/>
    </w:p>
    <w:p w14:paraId="6C551556" w14:textId="77777777" w:rsidR="0043494A" w:rsidRPr="00991FDA" w:rsidRDefault="0043494A" w:rsidP="00214B4E">
      <w:pPr>
        <w:pStyle w:val="Heading5"/>
      </w:pPr>
      <w:bookmarkStart w:id="3781" w:name="_Toc45893677"/>
      <w:bookmarkStart w:id="3782" w:name="_Toc44712365"/>
      <w:bookmarkStart w:id="3783" w:name="_Toc37267760"/>
      <w:bookmarkStart w:id="3784" w:name="_Toc37260372"/>
      <w:bookmarkStart w:id="3785" w:name="_Toc36817450"/>
      <w:bookmarkStart w:id="3786" w:name="_Toc29811898"/>
      <w:bookmarkStart w:id="3787" w:name="_Toc21127689"/>
      <w:bookmarkStart w:id="3788" w:name="_Toc53185515"/>
      <w:bookmarkStart w:id="3789" w:name="_Toc53185891"/>
      <w:bookmarkStart w:id="3790" w:name="_Toc57820377"/>
      <w:bookmarkStart w:id="3791" w:name="_Toc57821304"/>
      <w:bookmarkStart w:id="3792" w:name="_Toc61183580"/>
      <w:bookmarkStart w:id="3793" w:name="_Toc61183974"/>
      <w:bookmarkStart w:id="3794" w:name="_Toc61184366"/>
      <w:bookmarkStart w:id="3795" w:name="_Toc61184758"/>
      <w:bookmarkStart w:id="3796" w:name="_Toc61185148"/>
      <w:bookmarkStart w:id="3797" w:name="_Toc66386492"/>
      <w:bookmarkStart w:id="3798" w:name="_Toc74583395"/>
      <w:bookmarkStart w:id="3799" w:name="_Toc76542208"/>
      <w:bookmarkStart w:id="3800" w:name="_Toc82450190"/>
      <w:bookmarkStart w:id="3801" w:name="_Toc82450838"/>
      <w:bookmarkStart w:id="3802" w:name="_Toc106094179"/>
      <w:bookmarkStart w:id="3803" w:name="_Toc114252955"/>
      <w:bookmarkStart w:id="3804" w:name="_Toc123046083"/>
      <w:bookmarkStart w:id="3805" w:name="_Toc124157624"/>
      <w:bookmarkStart w:id="3806" w:name="_Toc124259016"/>
      <w:bookmarkStart w:id="3807" w:name="_Toc124259160"/>
      <w:bookmarkStart w:id="3808" w:name="_Toc130585917"/>
      <w:bookmarkStart w:id="3809" w:name="_Toc130586928"/>
      <w:bookmarkStart w:id="3810" w:name="_Toc137462094"/>
      <w:bookmarkStart w:id="3811" w:name="_Toc138883903"/>
      <w:bookmarkStart w:id="3812" w:name="_Toc138884047"/>
      <w:bookmarkStart w:id="3813" w:name="_Toc145426945"/>
      <w:bookmarkStart w:id="3814" w:name="_Toc155428218"/>
      <w:bookmarkStart w:id="3815" w:name="_Toc155781236"/>
      <w:bookmarkStart w:id="3816" w:name="_Toc161665535"/>
      <w:r>
        <w:t>7</w:t>
      </w:r>
      <w:r w:rsidRPr="00991FDA">
        <w:t>.</w:t>
      </w:r>
      <w:r>
        <w:t>5</w:t>
      </w:r>
      <w:r w:rsidRPr="00991FDA">
        <w:t>.</w:t>
      </w:r>
      <w:r>
        <w:t>4</w:t>
      </w:r>
      <w:r w:rsidRPr="00991FDA">
        <w:t>.</w:t>
      </w:r>
      <w:r>
        <w:t>2</w:t>
      </w:r>
      <w:r w:rsidRPr="00991FDA">
        <w:t>.1</w:t>
      </w:r>
      <w:r w:rsidRPr="00991FDA">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3817" w:name="_Toc45893678"/>
      <w:bookmarkStart w:id="3818" w:name="_Toc44712366"/>
      <w:bookmarkStart w:id="3819" w:name="_Toc37267761"/>
      <w:bookmarkStart w:id="3820" w:name="_Toc37260373"/>
      <w:bookmarkStart w:id="3821" w:name="_Toc36817451"/>
      <w:bookmarkStart w:id="3822" w:name="_Toc29811899"/>
      <w:bookmarkStart w:id="3823" w:name="_Toc21127690"/>
      <w:bookmarkStart w:id="3824" w:name="_Toc53185516"/>
      <w:bookmarkStart w:id="3825" w:name="_Toc53185892"/>
      <w:bookmarkStart w:id="3826" w:name="_Toc57820378"/>
      <w:bookmarkStart w:id="3827" w:name="_Toc57821305"/>
      <w:bookmarkStart w:id="3828" w:name="_Toc61183581"/>
      <w:bookmarkStart w:id="3829" w:name="_Toc61183975"/>
      <w:bookmarkStart w:id="3830" w:name="_Toc61184367"/>
      <w:bookmarkStart w:id="3831" w:name="_Toc61184759"/>
      <w:bookmarkStart w:id="3832" w:name="_Toc61185149"/>
      <w:bookmarkStart w:id="3833" w:name="_Toc66386493"/>
      <w:bookmarkStart w:id="3834" w:name="_Toc74583396"/>
      <w:bookmarkStart w:id="3835" w:name="_Toc76542209"/>
      <w:bookmarkStart w:id="3836" w:name="_Toc82450191"/>
      <w:bookmarkStart w:id="3837" w:name="_Toc82450839"/>
      <w:bookmarkStart w:id="3838" w:name="_Toc106094180"/>
      <w:bookmarkStart w:id="3839" w:name="_Toc114252956"/>
      <w:bookmarkStart w:id="3840" w:name="_Toc123046084"/>
      <w:bookmarkStart w:id="3841" w:name="_Toc124157625"/>
      <w:bookmarkStart w:id="3842" w:name="_Toc124259017"/>
      <w:bookmarkStart w:id="3843" w:name="_Toc124259161"/>
      <w:bookmarkStart w:id="3844" w:name="_Toc130585918"/>
      <w:bookmarkStart w:id="3845" w:name="_Toc130586929"/>
      <w:bookmarkStart w:id="3846" w:name="_Toc137462095"/>
      <w:bookmarkStart w:id="3847" w:name="_Toc138883904"/>
      <w:bookmarkStart w:id="3848" w:name="_Toc138884048"/>
      <w:bookmarkStart w:id="3849" w:name="_Toc145426946"/>
      <w:bookmarkStart w:id="3850" w:name="_Toc155428219"/>
      <w:bookmarkStart w:id="3851" w:name="_Toc155781237"/>
      <w:bookmarkStart w:id="3852" w:name="_Toc161665536"/>
      <w:r>
        <w:t>7</w:t>
      </w:r>
      <w:r w:rsidRPr="00991FDA">
        <w:t>.</w:t>
      </w:r>
      <w:r>
        <w:t>5</w:t>
      </w:r>
      <w:r w:rsidRPr="00991FDA">
        <w:t>.</w:t>
      </w:r>
      <w:r>
        <w:t>4</w:t>
      </w:r>
      <w:r w:rsidRPr="00991FDA">
        <w:t>.</w:t>
      </w:r>
      <w:r>
        <w:t>2</w:t>
      </w:r>
      <w:r w:rsidRPr="00991FDA">
        <w:t>.2</w:t>
      </w:r>
      <w:r w:rsidRPr="00991FDA">
        <w:tab/>
        <w:t>General OTA transmitter spurious emissions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C551559" w14:textId="77777777" w:rsidR="0043494A" w:rsidRPr="00991FDA" w:rsidRDefault="0043494A" w:rsidP="00FA7E60">
      <w:pPr>
        <w:pStyle w:val="H6"/>
      </w:pPr>
      <w:bookmarkStart w:id="3853" w:name="_Toc45893679"/>
      <w:bookmarkStart w:id="3854" w:name="_Toc44712367"/>
      <w:bookmarkStart w:id="3855" w:name="_Toc37267762"/>
      <w:bookmarkStart w:id="3856" w:name="_Toc37260374"/>
      <w:bookmarkStart w:id="3857" w:name="_Toc36817452"/>
      <w:bookmarkStart w:id="3858" w:name="_Toc29811900"/>
      <w:bookmarkStart w:id="3859" w:name="_Toc21127691"/>
      <w:bookmarkStart w:id="3860" w:name="_Toc53185517"/>
      <w:bookmarkStart w:id="3861" w:name="_Toc53185893"/>
      <w:bookmarkStart w:id="3862" w:name="_Toc57820379"/>
      <w:bookmarkStart w:id="3863" w:name="_Toc57821306"/>
      <w:bookmarkStart w:id="3864" w:name="_Toc61183582"/>
      <w:bookmarkStart w:id="3865" w:name="_Toc61183976"/>
      <w:bookmarkStart w:id="3866" w:name="_Toc61184368"/>
      <w:bookmarkStart w:id="3867" w:name="_Toc61184760"/>
      <w:bookmarkStart w:id="3868" w:name="_Toc61185150"/>
      <w:bookmarkStart w:id="3869" w:name="_Toc66386494"/>
      <w:bookmarkStart w:id="3870" w:name="_Toc74583397"/>
      <w:bookmarkStart w:id="3871" w:name="_Toc76542210"/>
      <w:bookmarkStart w:id="3872" w:name="_Toc82450192"/>
      <w:bookmarkStart w:id="3873" w:name="_Toc82450840"/>
      <w:bookmarkEnd w:id="3744"/>
      <w:r>
        <w:t>7</w:t>
      </w:r>
      <w:r w:rsidRPr="00991FDA">
        <w:t>.</w:t>
      </w:r>
      <w:r>
        <w:t>5</w:t>
      </w:r>
      <w:r w:rsidRPr="00991FDA">
        <w:t>.</w:t>
      </w:r>
      <w:r>
        <w:t>4</w:t>
      </w:r>
      <w:r w:rsidRPr="00991FDA">
        <w:t>.</w:t>
      </w:r>
      <w:r>
        <w:t>2</w:t>
      </w:r>
      <w:r w:rsidRPr="00991FDA">
        <w:t>.2.1</w:t>
      </w:r>
      <w:r w:rsidRPr="00991FDA">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3874" w:name="_Toc45893680"/>
      <w:bookmarkStart w:id="3875" w:name="_Toc44712368"/>
      <w:bookmarkStart w:id="3876" w:name="_Toc37267763"/>
      <w:bookmarkStart w:id="3877" w:name="_Toc37260375"/>
      <w:bookmarkStart w:id="3878" w:name="_Toc36817453"/>
      <w:bookmarkStart w:id="3879" w:name="_Toc29811901"/>
      <w:bookmarkStart w:id="3880" w:name="_Toc21127692"/>
      <w:bookmarkStart w:id="3881" w:name="_Toc53185518"/>
      <w:bookmarkStart w:id="3882" w:name="_Toc53185894"/>
      <w:bookmarkStart w:id="3883" w:name="_Toc57820380"/>
      <w:bookmarkStart w:id="3884" w:name="_Toc57821307"/>
      <w:bookmarkStart w:id="3885" w:name="_Toc61183583"/>
      <w:bookmarkStart w:id="3886" w:name="_Toc61183977"/>
      <w:bookmarkStart w:id="3887" w:name="_Toc61184369"/>
      <w:bookmarkStart w:id="3888" w:name="_Toc61184761"/>
      <w:bookmarkStart w:id="3889" w:name="_Toc61185151"/>
      <w:bookmarkStart w:id="3890" w:name="_Toc66386495"/>
      <w:bookmarkStart w:id="3891" w:name="_Toc74583398"/>
      <w:bookmarkStart w:id="3892" w:name="_Toc76542211"/>
      <w:bookmarkStart w:id="3893" w:name="_Toc82450193"/>
      <w:bookmarkStart w:id="3894" w:name="_Toc82450841"/>
      <w:r>
        <w:t>7</w:t>
      </w:r>
      <w:r w:rsidRPr="00991FDA">
        <w:t>.</w:t>
      </w:r>
      <w:r>
        <w:t>5</w:t>
      </w:r>
      <w:r w:rsidRPr="00991FDA">
        <w:t>.</w:t>
      </w:r>
      <w:r>
        <w:t>4</w:t>
      </w:r>
      <w:r w:rsidRPr="00991FDA">
        <w:t>.</w:t>
      </w:r>
      <w:r>
        <w:t>2</w:t>
      </w:r>
      <w:r w:rsidRPr="00991FDA">
        <w:t>.2.2</w:t>
      </w:r>
      <w:r w:rsidRPr="00991FDA">
        <w:tab/>
        <w:t>OTA transmitter spurious emissions (Category A)</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3895" w:name="_Toc45893681"/>
      <w:bookmarkStart w:id="3896" w:name="_Toc44712369"/>
      <w:bookmarkStart w:id="3897" w:name="_Toc37267764"/>
      <w:bookmarkStart w:id="3898" w:name="_Toc37260376"/>
      <w:bookmarkStart w:id="3899" w:name="_Toc36817454"/>
      <w:bookmarkStart w:id="3900" w:name="_Toc29811902"/>
      <w:bookmarkStart w:id="3901" w:name="_Toc21127693"/>
      <w:bookmarkStart w:id="3902" w:name="_Toc53185519"/>
      <w:bookmarkStart w:id="3903" w:name="_Toc53185895"/>
      <w:bookmarkStart w:id="3904" w:name="_Toc57820381"/>
      <w:bookmarkStart w:id="3905" w:name="_Toc57821308"/>
      <w:bookmarkStart w:id="3906" w:name="_Toc61183584"/>
      <w:bookmarkStart w:id="3907" w:name="_Toc61183978"/>
      <w:bookmarkStart w:id="3908" w:name="_Toc61184370"/>
      <w:bookmarkStart w:id="3909" w:name="_Toc61184762"/>
      <w:bookmarkStart w:id="3910" w:name="_Toc61185152"/>
      <w:bookmarkStart w:id="3911" w:name="_Toc66386496"/>
      <w:bookmarkStart w:id="3912" w:name="_Toc74583399"/>
      <w:bookmarkStart w:id="3913" w:name="_Toc76542212"/>
      <w:bookmarkStart w:id="3914" w:name="_Toc82450194"/>
      <w:bookmarkStart w:id="3915" w:name="_Toc82450842"/>
      <w:r>
        <w:lastRenderedPageBreak/>
        <w:t>7</w:t>
      </w:r>
      <w:r w:rsidRPr="00991FDA">
        <w:t>.</w:t>
      </w:r>
      <w:r>
        <w:t>5</w:t>
      </w:r>
      <w:r w:rsidRPr="00991FDA">
        <w:t>.</w:t>
      </w:r>
      <w:r>
        <w:t>4</w:t>
      </w:r>
      <w:r w:rsidRPr="00991FDA">
        <w:t>.</w:t>
      </w:r>
      <w:r>
        <w:t>2</w:t>
      </w:r>
      <w:r w:rsidRPr="00991FDA">
        <w:t>.2.3</w:t>
      </w:r>
      <w:r w:rsidRPr="00991FDA">
        <w:tab/>
        <w:t>OTA transmitter spurious emissions (Category B)</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3916" w:name="_MCCTEMPBM_CRPT72460382___4" w:colFirst="0" w:colLast="5"/>
            <w:bookmarkStart w:id="3917" w:name="_Toc45893682"/>
            <w:bookmarkStart w:id="3918" w:name="_Toc44712370"/>
            <w:bookmarkStart w:id="3919" w:name="_Toc37267765"/>
            <w:bookmarkStart w:id="3920" w:name="_Toc37260377"/>
            <w:bookmarkStart w:id="3921" w:name="_Toc36817455"/>
            <w:bookmarkStart w:id="3922" w:name="_Toc29811903"/>
            <w:bookmarkStart w:id="3923" w:name="_Toc21127694"/>
            <w:bookmarkStart w:id="3924" w:name="_Toc53185520"/>
            <w:bookmarkStart w:id="3925" w:name="_Toc53185896"/>
            <w:bookmarkStart w:id="3926" w:name="_Toc57820382"/>
            <w:bookmarkStart w:id="3927" w:name="_Toc57821309"/>
            <w:bookmarkStart w:id="3928" w:name="_Toc61183585"/>
            <w:bookmarkStart w:id="3929" w:name="_Toc61183979"/>
            <w:bookmarkStart w:id="3930" w:name="_Toc61184371"/>
            <w:bookmarkStart w:id="3931" w:name="_Toc61184763"/>
            <w:bookmarkStart w:id="3932" w:name="_Toc61185153"/>
            <w:bookmarkStart w:id="3933" w:name="_Toc66386497"/>
            <w:bookmarkStart w:id="3934" w:name="_Toc74583400"/>
            <w:bookmarkStart w:id="3935" w:name="_Toc76542213"/>
            <w:bookmarkStart w:id="3936" w:name="_Toc82450195"/>
            <w:bookmarkStart w:id="3937" w:name="_Toc82450843"/>
            <w:bookmarkStart w:id="3938" w:name="_Toc106094181"/>
            <w:bookmarkStart w:id="3939" w:name="_Toc114252957"/>
            <w:bookmarkStart w:id="3940" w:name="_Toc123046085"/>
            <w:bookmarkStart w:id="3941" w:name="_Toc124157626"/>
            <w:bookmarkStart w:id="3942" w:name="_Toc124259018"/>
            <w:bookmarkStart w:id="3943" w:name="_Toc124259162"/>
            <w:bookmarkStart w:id="3944" w:name="_Toc130585919"/>
            <w:bookmarkStart w:id="3945" w:name="_Toc130586930"/>
            <w:bookmarkStart w:id="3946" w:name="_Toc137462096"/>
            <w:bookmarkStart w:id="3947" w:name="_Toc138883905"/>
            <w:bookmarkStart w:id="3948" w:name="_Toc138884049"/>
            <w:bookmarkStart w:id="3949" w:name="_Toc145426947"/>
            <w:bookmarkStart w:id="3950" w:name="_Toc155428220"/>
            <w:bookmarkStart w:id="3951"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3952" w:name="_MCCTEMPBM_CRPT72460383___4" w:colFirst="0" w:colLast="5"/>
            <w:bookmarkEnd w:id="3916"/>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3953" w:name="_MCCTEMPBM_CRPT72460384___4" w:colFirst="0" w:colLast="5"/>
            <w:bookmarkEnd w:id="3952"/>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3953"/>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3954" w:name="_Toc161665537"/>
      <w:r>
        <w:t>7</w:t>
      </w:r>
      <w:r w:rsidRPr="00991FDA">
        <w:t>.</w:t>
      </w:r>
      <w:r>
        <w:t>5</w:t>
      </w:r>
      <w:r w:rsidRPr="00991FDA">
        <w:t>.</w:t>
      </w:r>
      <w:r>
        <w:t>4</w:t>
      </w:r>
      <w:r w:rsidRPr="00991FDA">
        <w:t>.</w:t>
      </w:r>
      <w:r>
        <w:t>2</w:t>
      </w:r>
      <w:r w:rsidRPr="00991FDA">
        <w:t>.3</w:t>
      </w:r>
      <w:r w:rsidRPr="00991FDA">
        <w:tab/>
        <w:t>Additional OTA transmitter spurious emissions requirements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4"/>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3955" w:name="_Toc45893683"/>
      <w:bookmarkStart w:id="3956" w:name="_Toc44712371"/>
      <w:bookmarkStart w:id="3957" w:name="_Toc53185521"/>
      <w:bookmarkStart w:id="3958" w:name="_Toc53185897"/>
      <w:bookmarkStart w:id="3959" w:name="_Toc57820383"/>
      <w:bookmarkStart w:id="3960" w:name="_Toc57821310"/>
      <w:bookmarkStart w:id="3961" w:name="_Toc61183586"/>
      <w:bookmarkStart w:id="3962" w:name="_Toc61183980"/>
      <w:bookmarkStart w:id="3963" w:name="_Toc61184372"/>
      <w:bookmarkStart w:id="3964" w:name="_Toc61184764"/>
      <w:bookmarkStart w:id="3965" w:name="_Toc61185154"/>
      <w:bookmarkStart w:id="3966" w:name="_Toc66386498"/>
      <w:bookmarkStart w:id="3967" w:name="_Toc74583401"/>
      <w:bookmarkStart w:id="3968" w:name="_Toc76542214"/>
      <w:bookmarkStart w:id="3969" w:name="_Toc82450196"/>
      <w:bookmarkStart w:id="3970"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3971" w:name="_Hlk41916699"/>
      <w:r w:rsidRPr="00991FDA">
        <w:lastRenderedPageBreak/>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D7" w14:textId="77777777" w:rsidR="0043494A" w:rsidRPr="00991FDA" w:rsidRDefault="0043494A" w:rsidP="0043494A">
            <w:pPr>
              <w:keepNext/>
              <w:keepLines/>
              <w:spacing w:after="0"/>
              <w:ind w:left="851" w:hanging="851"/>
              <w:rPr>
                <w:rFonts w:ascii="Arial" w:hAnsi="Arial"/>
                <w:color w:val="FFFFFF"/>
                <w:sz w:val="18"/>
                <w:lang w:val="en-US"/>
              </w:rPr>
            </w:pPr>
            <w:r w:rsidRPr="00991FDA">
              <w:rPr>
                <w:rFonts w:ascii="Arial" w:hAnsi="Arial"/>
                <w:sz w:val="18"/>
                <w:lang w:val="en-US"/>
              </w:rPr>
              <w:t>NOTE 1:</w:t>
            </w:r>
            <w:r w:rsidRPr="00991FDA">
              <w:rPr>
                <w:rFonts w:ascii="Arial" w:hAnsi="Arial"/>
                <w:sz w:val="18"/>
                <w:lang w:val="en-US"/>
              </w:rPr>
              <w:tab/>
              <w:t xml:space="preserve">This limit applies to </w:t>
            </w:r>
            <w:r>
              <w:rPr>
                <w:rFonts w:ascii="Arial" w:hAnsi="Arial"/>
                <w:sz w:val="18"/>
                <w:lang w:val="en-US"/>
              </w:rPr>
              <w:t>Repeater</w:t>
            </w:r>
            <w:r w:rsidRPr="00991FDA">
              <w:rPr>
                <w:rFonts w:ascii="Arial" w:hAnsi="Arial"/>
                <w:sz w:val="18"/>
                <w:lang w:val="en-US"/>
              </w:rPr>
              <w:t xml:space="preserve"> brought into use on or before 1 September 2027.</w:t>
            </w:r>
          </w:p>
          <w:p w14:paraId="6C5515D8"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lang w:val="en-US"/>
              </w:rPr>
              <w:t>NOTE 2:</w:t>
            </w:r>
            <w:r w:rsidRPr="00991FDA">
              <w:rPr>
                <w:rFonts w:ascii="Arial" w:hAnsi="Arial"/>
                <w:sz w:val="18"/>
                <w:lang w:val="en-US"/>
              </w:rPr>
              <w:tab/>
            </w:r>
            <w:r w:rsidRPr="00991FDA">
              <w:rPr>
                <w:rFonts w:ascii="Arial" w:hAnsi="Arial"/>
                <w:sz w:val="18"/>
                <w:lang w:eastAsia="zh-CN"/>
              </w:rPr>
              <w:t xml:space="preserve">This limit applies to </w:t>
            </w:r>
            <w:r>
              <w:rPr>
                <w:rFonts w:ascii="Arial" w:hAnsi="Arial"/>
                <w:sz w:val="18"/>
                <w:lang w:eastAsia="zh-CN"/>
              </w:rPr>
              <w:t>Repeater</w:t>
            </w:r>
            <w:r w:rsidRPr="00991FDA">
              <w:rPr>
                <w:rFonts w:ascii="Arial" w:hAnsi="Arial"/>
                <w:sz w:val="18"/>
                <w:lang w:eastAsia="zh-CN"/>
              </w:rPr>
              <w:t xml:space="preserve"> brought into use after 1 September 2027.</w:t>
            </w:r>
          </w:p>
        </w:tc>
        <w:bookmarkEnd w:id="3971"/>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3972" w:name="_Toc31071"/>
      <w:bookmarkStart w:id="3973" w:name="_Toc3656"/>
      <w:bookmarkStart w:id="3974" w:name="_Toc155428221"/>
      <w:bookmarkStart w:id="3975" w:name="_Toc155781239"/>
      <w:bookmarkStart w:id="3976" w:name="_Toc161665538"/>
      <w:r>
        <w:t>7.5.4.</w:t>
      </w:r>
      <w:r>
        <w:rPr>
          <w:rFonts w:eastAsia="SimSun" w:hint="eastAsia"/>
          <w:lang w:val="en-US" w:eastAsia="zh-CN"/>
        </w:rPr>
        <w:t>3</w:t>
      </w:r>
      <w:r>
        <w:tab/>
        <w:t xml:space="preserve">Minimum requirement for </w:t>
      </w:r>
      <w:r>
        <w:rPr>
          <w:rFonts w:eastAsia="SimSun" w:hint="eastAsia"/>
          <w:i/>
          <w:lang w:val="en-US" w:eastAsia="zh-CN"/>
        </w:rPr>
        <w:t>NCR</w:t>
      </w:r>
      <w:bookmarkEnd w:id="3972"/>
      <w:bookmarkEnd w:id="3973"/>
      <w:bookmarkEnd w:id="3974"/>
      <w:bookmarkEnd w:id="3975"/>
      <w:bookmarkEnd w:id="3976"/>
    </w:p>
    <w:p w14:paraId="48CA9D86" w14:textId="77777777" w:rsidR="006641CD" w:rsidRDefault="006641CD" w:rsidP="006641CD">
      <w:pPr>
        <w:pStyle w:val="Heading5"/>
        <w:ind w:left="1417" w:hanging="1417"/>
      </w:pPr>
      <w:bookmarkStart w:id="3977" w:name="_Toc28853"/>
      <w:bookmarkStart w:id="3978" w:name="_Toc21933"/>
      <w:bookmarkStart w:id="3979" w:name="_Toc155428222"/>
      <w:bookmarkStart w:id="3980" w:name="_Toc155781240"/>
      <w:bookmarkStart w:id="3981" w:name="_Toc161665539"/>
      <w:r>
        <w:t>7.5.4.</w:t>
      </w:r>
      <w:r>
        <w:rPr>
          <w:lang w:val="en-US" w:eastAsia="zh-CN"/>
        </w:rPr>
        <w:t>3.1</w:t>
      </w:r>
      <w:r>
        <w:tab/>
        <w:t xml:space="preserve">Minimum requirement for </w:t>
      </w:r>
      <w:r>
        <w:rPr>
          <w:lang w:val="en-US" w:eastAsia="zh-CN"/>
        </w:rPr>
        <w:t>NCR-Fwd</w:t>
      </w:r>
      <w:bookmarkEnd w:id="3977"/>
      <w:bookmarkEnd w:id="3978"/>
      <w:bookmarkEnd w:id="3979"/>
      <w:bookmarkEnd w:id="3980"/>
      <w:bookmarkEnd w:id="3981"/>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77777777" w:rsidR="006641CD" w:rsidRDefault="006641CD" w:rsidP="006641CD">
      <w:r>
        <w:rPr>
          <w:rFonts w:cs="v4.1.0"/>
        </w:rPr>
        <w:t>The requirements in clause 7.5.4.2 apply. The limits apply to the sum of emissions from NCR-MT and NCR-FWD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3982" w:name="_Toc155428223"/>
      <w:bookmarkStart w:id="3983" w:name="_Toc155781241"/>
      <w:bookmarkStart w:id="3984" w:name="_Toc161665540"/>
      <w:r>
        <w:t>7.5.4.</w:t>
      </w:r>
      <w:r>
        <w:rPr>
          <w:lang w:val="en-US" w:eastAsia="zh-CN"/>
        </w:rPr>
        <w:t>3.2</w:t>
      </w:r>
      <w:r>
        <w:tab/>
        <w:t xml:space="preserve">Minimum requirement for </w:t>
      </w:r>
      <w:r>
        <w:rPr>
          <w:lang w:val="en-US" w:eastAsia="zh-CN"/>
        </w:rPr>
        <w:t>NCR-MT</w:t>
      </w:r>
      <w:bookmarkEnd w:id="3982"/>
      <w:bookmarkEnd w:id="3983"/>
      <w:bookmarkEnd w:id="3984"/>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77777777" w:rsidR="006641CD" w:rsidRDefault="006641CD" w:rsidP="006641CD">
      <w:pPr>
        <w:rPr>
          <w:lang w:val="en-US" w:eastAsia="zh-CN"/>
        </w:rPr>
      </w:pPr>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 apply. </w:t>
      </w:r>
    </w:p>
    <w:p w14:paraId="049B22E7" w14:textId="77777777" w:rsidR="006641CD" w:rsidRDefault="006641CD" w:rsidP="006641CD">
      <w:pPr>
        <w:pStyle w:val="Heading3"/>
      </w:pPr>
      <w:bookmarkStart w:id="3985" w:name="_Toc155428224"/>
      <w:bookmarkStart w:id="3986" w:name="_Toc155781242"/>
      <w:bookmarkStart w:id="3987" w:name="_Toc161665541"/>
      <w:bookmarkStart w:id="3988" w:name="_Toc21127729"/>
      <w:bookmarkStart w:id="3989" w:name="_Toc45893718"/>
      <w:bookmarkStart w:id="3990" w:name="_Toc29811938"/>
      <w:bookmarkStart w:id="3991" w:name="_Toc123717791"/>
      <w:bookmarkStart w:id="3992" w:name="_Toc107419567"/>
      <w:bookmarkStart w:id="3993" w:name="_Toc131741127"/>
      <w:bookmarkStart w:id="3994" w:name="_Toc131766661"/>
      <w:bookmarkStart w:id="3995" w:name="_Toc67916887"/>
      <w:bookmarkStart w:id="3996" w:name="_Toc131596129"/>
      <w:bookmarkStart w:id="3997" w:name="_Toc146958146"/>
      <w:bookmarkStart w:id="3998" w:name="_Toc82622049"/>
      <w:bookmarkStart w:id="3999" w:name="_Toc114255789"/>
      <w:bookmarkStart w:id="4000" w:name="_Toc90422896"/>
      <w:bookmarkStart w:id="4001" w:name="_Toc36817490"/>
      <w:bookmarkStart w:id="4002" w:name="_Toc124266771"/>
      <w:bookmarkStart w:id="4003" w:name="_Toc37267800"/>
      <w:bookmarkStart w:id="4004" w:name="_Toc61179121"/>
      <w:bookmarkStart w:id="4005" w:name="_Toc107311983"/>
      <w:bookmarkStart w:id="4006" w:name="_Toc123052221"/>
      <w:bookmarkStart w:id="4007" w:name="_Toc138837883"/>
      <w:bookmarkStart w:id="4008" w:name="_Toc74663508"/>
      <w:bookmarkStart w:id="4009" w:name="_Toc37260412"/>
      <w:bookmarkStart w:id="4010" w:name="_Toc106783092"/>
      <w:bookmarkStart w:id="4011" w:name="_Toc107475196"/>
      <w:bookmarkStart w:id="4012" w:name="_Toc124157367"/>
      <w:bookmarkStart w:id="4013" w:name="_Toc115186469"/>
      <w:bookmarkStart w:id="4014" w:name="_Toc123054690"/>
      <w:bookmarkStart w:id="4015" w:name="_Toc53178883"/>
      <w:bookmarkStart w:id="4016" w:name="_Toc44712406"/>
      <w:bookmarkStart w:id="4017" w:name="_Toc53178432"/>
      <w:bookmarkStart w:id="4018" w:name="_Toc61179591"/>
      <w:bookmarkStart w:id="4019" w:name="_Toc123049299"/>
      <w:r>
        <w:t>7.5.5</w:t>
      </w:r>
      <w:r>
        <w:tab/>
        <w:t>OTA receiver spurious emissions</w:t>
      </w:r>
      <w:bookmarkEnd w:id="3985"/>
      <w:bookmarkEnd w:id="3986"/>
      <w:bookmarkEnd w:id="3987"/>
    </w:p>
    <w:p w14:paraId="4E96BA3B" w14:textId="77777777" w:rsidR="006641CD" w:rsidRDefault="006641CD" w:rsidP="006641CD">
      <w:pPr>
        <w:pStyle w:val="Heading4"/>
      </w:pPr>
      <w:bookmarkStart w:id="4020" w:name="_Toc155428225"/>
      <w:bookmarkStart w:id="4021" w:name="_Toc155781243"/>
      <w:bookmarkStart w:id="4022" w:name="_Toc161665542"/>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r>
        <w:rPr>
          <w:rFonts w:hint="eastAsia"/>
          <w:lang w:eastAsia="zh-CN"/>
        </w:rPr>
        <w:t>7</w:t>
      </w:r>
      <w:r>
        <w:t>.5.5.1</w:t>
      </w:r>
      <w:r>
        <w:tab/>
        <w:t>General</w:t>
      </w:r>
      <w:bookmarkEnd w:id="4020"/>
      <w:bookmarkEnd w:id="4021"/>
      <w:bookmarkEnd w:id="4022"/>
    </w:p>
    <w:p w14:paraId="077339C3" w14:textId="77777777" w:rsidR="006641CD" w:rsidRDefault="006641CD" w:rsidP="006641CD">
      <w:pPr>
        <w:rPr>
          <w:lang w:val="en-US" w:eastAsia="zh-CN"/>
        </w:rPr>
      </w:pPr>
      <w:bookmarkStart w:id="4023"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023"/>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77777777" w:rsidR="006641CD" w:rsidRDefault="006641CD" w:rsidP="006641CD">
      <w:pPr>
        <w:pStyle w:val="Heading4"/>
        <w:rPr>
          <w:i/>
          <w:iCs/>
        </w:rPr>
      </w:pPr>
      <w:bookmarkStart w:id="4024" w:name="_Toc155428226"/>
      <w:bookmarkStart w:id="4025" w:name="_Toc155781244"/>
      <w:bookmarkStart w:id="4026" w:name="_Toc161665543"/>
      <w:r>
        <w:lastRenderedPageBreak/>
        <w:t>7.5.5.2</w:t>
      </w:r>
      <w:r>
        <w:tab/>
        <w:t xml:space="preserve">Minimum requirement for </w:t>
      </w:r>
      <w:r>
        <w:rPr>
          <w:i/>
          <w:iCs/>
        </w:rPr>
        <w:t>NR repeater</w:t>
      </w:r>
      <w:bookmarkEnd w:id="4024"/>
      <w:bookmarkEnd w:id="4025"/>
      <w:bookmarkEnd w:id="4026"/>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027" w:name="_Hlk25241782"/>
      <w:r>
        <w:t xml:space="preserve">the OTA receiver spurious emission limits for </w:t>
      </w:r>
      <w:r>
        <w:rPr>
          <w:i/>
        </w:rPr>
        <w:t>Repeater type 2-O</w:t>
      </w:r>
      <w:bookmarkEnd w:id="4027"/>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77777777" w:rsidR="006641CD" w:rsidRDefault="006641CD" w:rsidP="006641CD">
      <w:pPr>
        <w:rPr>
          <w:rFonts w:cs="v5.0.0"/>
        </w:rPr>
      </w:pPr>
      <w:r>
        <w:t xml:space="preserve">In addition </w:t>
      </w:r>
      <w:r>
        <w:rPr>
          <w:rFonts w:cs="v5.0.0"/>
        </w:rPr>
        <w:t>to the requirements in Table 7.5.5.2-1</w:t>
      </w:r>
      <w:r>
        <w:t xml:space="preserve">, the requirement for protection of EESS for </w:t>
      </w:r>
      <w:r>
        <w:rPr>
          <w:i/>
          <w:iCs/>
        </w:rPr>
        <w:t>NR repeater</w:t>
      </w:r>
      <w:r>
        <w:t xml:space="preserve"> operating in frequency range 24.25 – 27.5 GHz in clause 7.5.4.2.3.1 may be applied</w:t>
      </w:r>
      <w:r>
        <w:rPr>
          <w:rFonts w:cs="v5.0.0"/>
        </w:rPr>
        <w:t>.</w:t>
      </w:r>
    </w:p>
    <w:p w14:paraId="0FCBAA77" w14:textId="77777777" w:rsidR="006641CD" w:rsidRDefault="006641CD" w:rsidP="006641CD">
      <w:pPr>
        <w:pStyle w:val="Heading4"/>
        <w:rPr>
          <w:i/>
          <w:iCs/>
        </w:rPr>
      </w:pPr>
      <w:bookmarkStart w:id="4028" w:name="_Toc155428227"/>
      <w:bookmarkStart w:id="4029" w:name="_Toc155781245"/>
      <w:bookmarkStart w:id="4030" w:name="_Toc161665544"/>
      <w:r>
        <w:t>7.5.5.3</w:t>
      </w:r>
      <w:r>
        <w:tab/>
        <w:t xml:space="preserve">Minimum requirement for </w:t>
      </w:r>
      <w:r>
        <w:rPr>
          <w:i/>
          <w:iCs/>
        </w:rPr>
        <w:t>NCR</w:t>
      </w:r>
      <w:bookmarkEnd w:id="4028"/>
      <w:bookmarkEnd w:id="4029"/>
      <w:bookmarkEnd w:id="4030"/>
    </w:p>
    <w:p w14:paraId="13574504" w14:textId="77777777" w:rsidR="006641CD" w:rsidRDefault="006641CD" w:rsidP="006641CD">
      <w:pPr>
        <w:pStyle w:val="Heading5"/>
      </w:pPr>
      <w:bookmarkStart w:id="4031" w:name="_Toc155428228"/>
      <w:bookmarkStart w:id="4032" w:name="_Toc155781246"/>
      <w:bookmarkStart w:id="4033" w:name="_Toc161665545"/>
      <w:r>
        <w:t>7.5.5.3.1</w:t>
      </w:r>
      <w:r>
        <w:tab/>
        <w:t>Minimum requirement for NCR-Fwd</w:t>
      </w:r>
      <w:bookmarkEnd w:id="4031"/>
      <w:bookmarkEnd w:id="4032"/>
      <w:bookmarkEnd w:id="4033"/>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034" w:name="_Toc97737242"/>
      <w:bookmarkStart w:id="4035" w:name="_Toc106094182"/>
      <w:bookmarkStart w:id="4036" w:name="_Toc114252958"/>
      <w:bookmarkStart w:id="4037" w:name="_Toc123046086"/>
      <w:bookmarkStart w:id="4038" w:name="_Toc124157627"/>
      <w:bookmarkStart w:id="4039" w:name="_Toc124259019"/>
      <w:bookmarkStart w:id="4040" w:name="_Toc124259163"/>
      <w:bookmarkStart w:id="4041" w:name="_Toc130585920"/>
      <w:bookmarkStart w:id="4042" w:name="_Toc130586931"/>
      <w:bookmarkStart w:id="4043" w:name="_Toc137462097"/>
      <w:bookmarkStart w:id="4044" w:name="_Toc138883906"/>
      <w:bookmarkStart w:id="4045" w:name="_Toc138884050"/>
      <w:bookmarkStart w:id="4046" w:name="_Toc145426948"/>
      <w:bookmarkStart w:id="4047" w:name="_Toc155428229"/>
      <w:bookmarkStart w:id="4048" w:name="_Toc155781247"/>
      <w:bookmarkStart w:id="4049" w:name="_Toc161665546"/>
      <w:r>
        <w:rPr>
          <w:rFonts w:hint="eastAsia"/>
          <w:lang w:eastAsia="zh-CN"/>
        </w:rPr>
        <w:lastRenderedPageBreak/>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C5515E6" w14:textId="677B220A" w:rsidR="00335340" w:rsidRDefault="005D2871" w:rsidP="009A1180">
      <w:pPr>
        <w:pStyle w:val="Heading3"/>
      </w:pPr>
      <w:bookmarkStart w:id="4050" w:name="_Toc106094183"/>
      <w:bookmarkStart w:id="4051" w:name="_Toc114252959"/>
      <w:bookmarkStart w:id="4052" w:name="_Toc123046087"/>
      <w:bookmarkStart w:id="4053" w:name="_Toc124157628"/>
      <w:bookmarkStart w:id="4054" w:name="_Toc124259020"/>
      <w:bookmarkStart w:id="4055" w:name="_Toc124259164"/>
      <w:bookmarkStart w:id="4056" w:name="_Toc130585921"/>
      <w:bookmarkStart w:id="4057" w:name="_Toc130586932"/>
      <w:bookmarkStart w:id="4058" w:name="_Toc137462098"/>
      <w:bookmarkStart w:id="4059" w:name="_Toc138883907"/>
      <w:bookmarkStart w:id="4060" w:name="_Toc138884051"/>
      <w:bookmarkStart w:id="4061" w:name="_Toc145426949"/>
      <w:bookmarkStart w:id="4062" w:name="_Toc155428230"/>
      <w:bookmarkStart w:id="4063" w:name="_Toc155781248"/>
      <w:bookmarkStart w:id="4064" w:name="_Toc161665547"/>
      <w:r>
        <w:rPr>
          <w:rFonts w:hint="eastAsia"/>
          <w:lang w:eastAsia="zh-CN"/>
        </w:rPr>
        <w:t>7</w:t>
      </w:r>
      <w:r w:rsidRPr="00A75385">
        <w:t>.</w:t>
      </w:r>
      <w:r>
        <w:t>6</w:t>
      </w:r>
      <w:r w:rsidRPr="00A75385">
        <w:t>.1</w:t>
      </w:r>
      <w:r w:rsidRPr="00A75385">
        <w:tab/>
      </w:r>
      <w:r>
        <w:t>Downlink repeater error vector magnitude</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C5515E7" w14:textId="77777777" w:rsidR="00335340" w:rsidRPr="003F1B56" w:rsidRDefault="00335340" w:rsidP="009A1180">
      <w:pPr>
        <w:pStyle w:val="Heading4"/>
      </w:pPr>
      <w:bookmarkStart w:id="4065" w:name="_Toc106094184"/>
      <w:bookmarkStart w:id="4066" w:name="_Toc114252960"/>
      <w:bookmarkStart w:id="4067" w:name="_Toc123046088"/>
      <w:bookmarkStart w:id="4068" w:name="_Toc124157629"/>
      <w:bookmarkStart w:id="4069" w:name="_Toc124259021"/>
      <w:bookmarkStart w:id="4070" w:name="_Toc124259165"/>
      <w:bookmarkStart w:id="4071" w:name="_Toc130585922"/>
      <w:bookmarkStart w:id="4072" w:name="_Toc130586933"/>
      <w:bookmarkStart w:id="4073" w:name="_Toc137462099"/>
      <w:bookmarkStart w:id="4074" w:name="_Toc138883908"/>
      <w:bookmarkStart w:id="4075" w:name="_Toc138884052"/>
      <w:bookmarkStart w:id="4076" w:name="_Toc145426950"/>
      <w:bookmarkStart w:id="4077" w:name="_Toc155428231"/>
      <w:bookmarkStart w:id="4078" w:name="_Toc155781249"/>
      <w:bookmarkStart w:id="4079" w:name="_Toc161665548"/>
      <w:r>
        <w:rPr>
          <w:rFonts w:hint="eastAsia"/>
          <w:lang w:eastAsia="zh-CN"/>
        </w:rPr>
        <w:t>7</w:t>
      </w:r>
      <w:r w:rsidRPr="00566E41">
        <w:t>.</w:t>
      </w:r>
      <w:r>
        <w:t>6</w:t>
      </w:r>
      <w:r w:rsidRPr="00566E41">
        <w:t>.</w:t>
      </w:r>
      <w:r>
        <w:t>1</w:t>
      </w:r>
      <w:r w:rsidRPr="00566E41">
        <w:t>.1</w:t>
      </w:r>
      <w:r w:rsidRPr="00566E41">
        <w:tab/>
      </w:r>
      <w:r>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142E534E" w:rsidR="00335340" w:rsidRPr="00566E41" w:rsidRDefault="00335340" w:rsidP="009A1180">
      <w:pPr>
        <w:pStyle w:val="Heading4"/>
      </w:pPr>
      <w:bookmarkStart w:id="4080" w:name="_Toc106094185"/>
      <w:bookmarkStart w:id="4081" w:name="_Toc114252961"/>
      <w:bookmarkStart w:id="4082" w:name="_Toc123046089"/>
      <w:bookmarkStart w:id="4083" w:name="_Toc124157630"/>
      <w:bookmarkStart w:id="4084" w:name="_Toc124259022"/>
      <w:bookmarkStart w:id="4085" w:name="_Toc124259166"/>
      <w:bookmarkStart w:id="4086" w:name="_Toc130585923"/>
      <w:bookmarkStart w:id="4087" w:name="_Toc130586934"/>
      <w:bookmarkStart w:id="4088" w:name="_Toc137462100"/>
      <w:bookmarkStart w:id="4089" w:name="_Toc138883909"/>
      <w:bookmarkStart w:id="4090" w:name="_Toc138884053"/>
      <w:bookmarkStart w:id="4091" w:name="_Toc145426951"/>
      <w:bookmarkStart w:id="4092" w:name="_Toc155428232"/>
      <w:bookmarkStart w:id="4093" w:name="_Toc155781250"/>
      <w:bookmarkStart w:id="4094" w:name="_Toc161665549"/>
      <w:r>
        <w:rPr>
          <w:rFonts w:hint="eastAsia"/>
          <w:lang w:eastAsia="zh-CN"/>
        </w:rPr>
        <w:t>7</w:t>
      </w:r>
      <w:r w:rsidRPr="00566E41">
        <w:t>.</w:t>
      </w:r>
      <w:r>
        <w:t>6</w:t>
      </w:r>
      <w:r w:rsidRPr="00566E41">
        <w:t>.</w:t>
      </w:r>
      <w:r>
        <w:t>1</w:t>
      </w:r>
      <w:r w:rsidRPr="00566E41">
        <w:t>.</w:t>
      </w:r>
      <w:r>
        <w:t>2</w:t>
      </w:r>
      <w:r w:rsidRPr="00566E41">
        <w:tab/>
      </w:r>
      <w:bookmarkEnd w:id="4080"/>
      <w:bookmarkEnd w:id="4081"/>
      <w:bookmarkEnd w:id="4082"/>
      <w:bookmarkEnd w:id="4083"/>
      <w:bookmarkEnd w:id="4084"/>
      <w:bookmarkEnd w:id="4085"/>
      <w:bookmarkEnd w:id="4086"/>
      <w:bookmarkEnd w:id="4087"/>
      <w:bookmarkEnd w:id="4088"/>
      <w:bookmarkEnd w:id="4089"/>
      <w:bookmarkEnd w:id="4090"/>
      <w:bookmarkEnd w:id="4091"/>
      <w:r w:rsidR="00A33B4D">
        <w:t>Minimum requirement</w:t>
      </w:r>
      <w:r w:rsidR="00A33B4D">
        <w:rPr>
          <w:rFonts w:eastAsia="SimSun" w:hint="eastAsia"/>
          <w:lang w:val="en-US" w:eastAsia="zh-CN"/>
        </w:rPr>
        <w:t xml:space="preserve"> for NR repeater</w:t>
      </w:r>
      <w:bookmarkEnd w:id="4092"/>
      <w:bookmarkEnd w:id="4093"/>
      <w:bookmarkEnd w:id="4094"/>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095" w:name="_Toc27675"/>
      <w:bookmarkStart w:id="4096" w:name="_Toc15118"/>
      <w:bookmarkStart w:id="4097" w:name="_Toc155428233"/>
      <w:bookmarkStart w:id="4098" w:name="_Toc155781251"/>
      <w:bookmarkStart w:id="4099" w:name="_Toc161665550"/>
      <w:r>
        <w:rPr>
          <w:rFonts w:hint="eastAsia"/>
          <w:lang w:eastAsia="zh-CN"/>
        </w:rPr>
        <w:lastRenderedPageBreak/>
        <w:t>7</w:t>
      </w:r>
      <w:r>
        <w:t>.6.1.</w:t>
      </w:r>
      <w:r>
        <w:rPr>
          <w:rFonts w:eastAsia="SimSun"/>
          <w:lang w:val="en-US" w:eastAsia="zh-CN"/>
        </w:rPr>
        <w:t>2A</w:t>
      </w:r>
      <w:r>
        <w:tab/>
        <w:t>Minimum requirement</w:t>
      </w:r>
      <w:r>
        <w:rPr>
          <w:rFonts w:eastAsia="SimSun" w:hint="eastAsia"/>
          <w:lang w:val="en-US" w:eastAsia="zh-CN"/>
        </w:rPr>
        <w:t xml:space="preserve"> for NCR</w:t>
      </w:r>
      <w:bookmarkEnd w:id="4095"/>
      <w:bookmarkEnd w:id="4096"/>
      <w:bookmarkEnd w:id="4097"/>
      <w:bookmarkEnd w:id="4098"/>
      <w:bookmarkEnd w:id="4099"/>
    </w:p>
    <w:p w14:paraId="47639907" w14:textId="77777777" w:rsidR="007D4DE6" w:rsidRDefault="007D4DE6" w:rsidP="007D4DE6">
      <w:pPr>
        <w:pStyle w:val="Heading5"/>
        <w:ind w:left="1417" w:hanging="1417"/>
        <w:rPr>
          <w:rFonts w:eastAsia="SimSun"/>
          <w:lang w:val="en-US" w:eastAsia="zh-CN"/>
        </w:rPr>
      </w:pPr>
      <w:bookmarkStart w:id="4100" w:name="_Toc6353"/>
      <w:bookmarkStart w:id="4101" w:name="_Toc2995"/>
      <w:bookmarkStart w:id="4102" w:name="_Toc155428234"/>
      <w:bookmarkStart w:id="4103" w:name="_Toc155781252"/>
      <w:bookmarkStart w:id="4104" w:name="_Toc161665551"/>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100"/>
      <w:bookmarkEnd w:id="4101"/>
      <w:bookmarkEnd w:id="4102"/>
      <w:bookmarkEnd w:id="4103"/>
      <w:bookmarkEnd w:id="4104"/>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105" w:name="_Toc106094186"/>
      <w:bookmarkStart w:id="4106" w:name="_Toc114252962"/>
      <w:bookmarkStart w:id="4107" w:name="_Toc123046090"/>
      <w:bookmarkStart w:id="4108" w:name="_Toc124157631"/>
      <w:bookmarkStart w:id="4109" w:name="_Toc124259023"/>
      <w:bookmarkStart w:id="4110" w:name="_Toc124259167"/>
      <w:bookmarkStart w:id="4111" w:name="_Toc130585924"/>
      <w:bookmarkStart w:id="4112" w:name="_Toc130586935"/>
      <w:bookmarkStart w:id="4113" w:name="_Toc137462101"/>
      <w:bookmarkStart w:id="4114" w:name="_Toc138883910"/>
      <w:bookmarkStart w:id="4115" w:name="_Toc138884054"/>
      <w:bookmarkStart w:id="4116" w:name="_Toc145426952"/>
      <w:bookmarkStart w:id="4117" w:name="_Toc155428235"/>
      <w:bookmarkStart w:id="4118" w:name="_Toc155781253"/>
      <w:bookmarkStart w:id="4119" w:name="_Toc161665552"/>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120" w:name="_Toc106094187"/>
      <w:bookmarkStart w:id="4121" w:name="_Toc114252963"/>
      <w:bookmarkStart w:id="4122" w:name="_Toc123046091"/>
      <w:bookmarkStart w:id="4123" w:name="_Toc124157632"/>
      <w:bookmarkStart w:id="4124" w:name="_Toc124259024"/>
      <w:bookmarkStart w:id="4125" w:name="_Toc124259168"/>
      <w:bookmarkStart w:id="4126" w:name="_Toc130585925"/>
      <w:bookmarkStart w:id="4127" w:name="_Toc130586936"/>
      <w:bookmarkStart w:id="4128" w:name="_Toc137462102"/>
      <w:bookmarkStart w:id="4129" w:name="_Toc138883911"/>
      <w:bookmarkStart w:id="4130" w:name="_Toc138884055"/>
      <w:bookmarkStart w:id="4131" w:name="_Toc145426953"/>
      <w:bookmarkStart w:id="4132" w:name="_Toc155428236"/>
      <w:bookmarkStart w:id="4133" w:name="_Toc155781254"/>
      <w:bookmarkStart w:id="4134" w:name="_Toc161665553"/>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C55161E" w14:textId="77777777" w:rsidR="00E14C6B" w:rsidRDefault="00470603">
      <w:pPr>
        <w:pStyle w:val="Heading4"/>
      </w:pPr>
      <w:bookmarkStart w:id="4135" w:name="_Toc97737243"/>
      <w:bookmarkStart w:id="4136" w:name="_Toc106094188"/>
      <w:bookmarkStart w:id="4137" w:name="_Toc114252964"/>
      <w:bookmarkStart w:id="4138" w:name="_Toc123046092"/>
      <w:bookmarkStart w:id="4139" w:name="_Toc124157633"/>
      <w:bookmarkStart w:id="4140" w:name="_Toc124259025"/>
      <w:bookmarkStart w:id="4141" w:name="_Toc124259169"/>
      <w:bookmarkStart w:id="4142" w:name="_Toc130585926"/>
      <w:bookmarkStart w:id="4143" w:name="_Toc130586937"/>
      <w:bookmarkStart w:id="4144" w:name="_Toc137462103"/>
      <w:bookmarkStart w:id="4145" w:name="_Toc138883912"/>
      <w:bookmarkStart w:id="4146" w:name="_Toc138884056"/>
      <w:bookmarkStart w:id="4147" w:name="_Toc145426954"/>
      <w:bookmarkStart w:id="4148" w:name="_Toc155428237"/>
      <w:bookmarkStart w:id="4149" w:name="_Toc155781255"/>
      <w:bookmarkStart w:id="4150" w:name="_Toc161665554"/>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lastRenderedPageBreak/>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4C0C7B40" w:rsidR="00E14C6B" w:rsidRDefault="00470603">
      <w:pPr>
        <w:pStyle w:val="Heading4"/>
      </w:pPr>
      <w:bookmarkStart w:id="4151" w:name="_Toc97737244"/>
      <w:bookmarkStart w:id="4152" w:name="_Toc106094189"/>
      <w:bookmarkStart w:id="4153" w:name="_Toc114252965"/>
      <w:bookmarkStart w:id="4154" w:name="_Toc123046093"/>
      <w:bookmarkStart w:id="4155" w:name="_Toc124157634"/>
      <w:bookmarkStart w:id="4156" w:name="_Toc124259026"/>
      <w:bookmarkStart w:id="4157" w:name="_Toc124259170"/>
      <w:bookmarkStart w:id="4158" w:name="_Toc130585927"/>
      <w:bookmarkStart w:id="4159" w:name="_Toc130586938"/>
      <w:bookmarkStart w:id="4160" w:name="_Toc137462104"/>
      <w:bookmarkStart w:id="4161" w:name="_Toc138883913"/>
      <w:bookmarkStart w:id="4162" w:name="_Toc138884057"/>
      <w:bookmarkStart w:id="4163" w:name="_Toc145426955"/>
      <w:bookmarkStart w:id="4164" w:name="_Toc155428238"/>
      <w:bookmarkStart w:id="4165" w:name="_Toc155781256"/>
      <w:bookmarkStart w:id="4166" w:name="_Toc161665555"/>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151"/>
      <w:bookmarkEnd w:id="4152"/>
      <w:bookmarkEnd w:id="4153"/>
      <w:bookmarkEnd w:id="4154"/>
      <w:bookmarkEnd w:id="4155"/>
      <w:bookmarkEnd w:id="4156"/>
      <w:bookmarkEnd w:id="4157"/>
      <w:bookmarkEnd w:id="4158"/>
      <w:bookmarkEnd w:id="4159"/>
      <w:bookmarkEnd w:id="4160"/>
      <w:bookmarkEnd w:id="4161"/>
      <w:bookmarkEnd w:id="4162"/>
      <w:bookmarkEnd w:id="4163"/>
      <w:r w:rsidR="00725DEA">
        <w:t>Minimum requirement</w:t>
      </w:r>
      <w:r w:rsidR="00725DEA">
        <w:rPr>
          <w:rFonts w:eastAsia="SimSun" w:hint="eastAsia"/>
          <w:lang w:val="en-US" w:eastAsia="zh-CN"/>
        </w:rPr>
        <w:t xml:space="preserve"> for NR repeater</w:t>
      </w:r>
      <w:bookmarkEnd w:id="4164"/>
      <w:bookmarkEnd w:id="4165"/>
      <w:bookmarkEnd w:id="4166"/>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167" w:name="_Toc97737245"/>
      <w:bookmarkStart w:id="4168" w:name="_Toc106094190"/>
      <w:bookmarkStart w:id="4169" w:name="_Toc114252966"/>
      <w:bookmarkStart w:id="4170" w:name="_Toc123046094"/>
      <w:bookmarkStart w:id="4171" w:name="_Toc124157635"/>
      <w:bookmarkStart w:id="4172" w:name="_Toc124259027"/>
      <w:bookmarkStart w:id="4173" w:name="_Toc124259171"/>
      <w:bookmarkStart w:id="4174" w:name="_Toc130585928"/>
      <w:bookmarkStart w:id="4175" w:name="_Toc130586939"/>
      <w:bookmarkStart w:id="4176" w:name="_Toc137462105"/>
      <w:bookmarkStart w:id="4177" w:name="_Toc138883914"/>
      <w:bookmarkStart w:id="4178" w:name="_Toc138884058"/>
      <w:bookmarkStart w:id="4179" w:name="_Toc145426956"/>
    </w:p>
    <w:p w14:paraId="1FDBE4AF" w14:textId="77777777" w:rsidR="008D1B47" w:rsidRDefault="008D1B47" w:rsidP="008D1B47">
      <w:pPr>
        <w:pStyle w:val="Heading4"/>
        <w:rPr>
          <w:rFonts w:eastAsia="SimSun"/>
          <w:lang w:val="en-US" w:eastAsia="zh-CN"/>
        </w:rPr>
      </w:pPr>
      <w:bookmarkStart w:id="4180" w:name="_Toc18868"/>
      <w:bookmarkStart w:id="4181" w:name="_Toc13176"/>
      <w:bookmarkStart w:id="4182" w:name="_Toc155428239"/>
      <w:bookmarkStart w:id="4183" w:name="_Toc155781257"/>
      <w:bookmarkStart w:id="4184" w:name="_Toc161665556"/>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180"/>
      <w:bookmarkEnd w:id="4181"/>
      <w:bookmarkEnd w:id="4182"/>
      <w:bookmarkEnd w:id="4183"/>
      <w:bookmarkEnd w:id="4184"/>
    </w:p>
    <w:p w14:paraId="51E0BE6D" w14:textId="77777777" w:rsidR="008D1B47" w:rsidRDefault="008D1B47" w:rsidP="008D1B47">
      <w:pPr>
        <w:pStyle w:val="Heading5"/>
        <w:ind w:left="1417" w:hanging="1417"/>
        <w:rPr>
          <w:rFonts w:eastAsia="SimSun"/>
          <w:lang w:val="en-US" w:eastAsia="zh-CN"/>
        </w:rPr>
      </w:pPr>
      <w:bookmarkStart w:id="4185" w:name="_Toc12649"/>
      <w:bookmarkStart w:id="4186" w:name="_Toc1031"/>
      <w:bookmarkStart w:id="4187" w:name="_Toc155428240"/>
      <w:bookmarkStart w:id="4188" w:name="_Toc155781258"/>
      <w:bookmarkStart w:id="4189" w:name="_Toc161665557"/>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185"/>
      <w:bookmarkEnd w:id="4186"/>
      <w:bookmarkEnd w:id="4187"/>
      <w:bookmarkEnd w:id="4188"/>
      <w:bookmarkEnd w:id="4189"/>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190" w:name="_Toc155428241"/>
      <w:bookmarkStart w:id="4191" w:name="_Toc155781259"/>
      <w:bookmarkStart w:id="4192" w:name="_Toc161665558"/>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90"/>
      <w:bookmarkEnd w:id="4191"/>
      <w:bookmarkEnd w:id="4192"/>
    </w:p>
    <w:p w14:paraId="6C55164F" w14:textId="77777777" w:rsidR="00402A79" w:rsidRPr="00EC52E1" w:rsidRDefault="00402A79" w:rsidP="00494BD0">
      <w:pPr>
        <w:pStyle w:val="Heading3"/>
      </w:pPr>
      <w:bookmarkStart w:id="4193" w:name="_Toc106094191"/>
      <w:bookmarkStart w:id="4194" w:name="_Toc114252967"/>
      <w:bookmarkStart w:id="4195" w:name="_Toc123046095"/>
      <w:bookmarkStart w:id="4196" w:name="_Toc124157636"/>
      <w:bookmarkStart w:id="4197" w:name="_Toc124259028"/>
      <w:bookmarkStart w:id="4198" w:name="_Toc124259172"/>
      <w:bookmarkStart w:id="4199" w:name="_Toc130585929"/>
      <w:bookmarkStart w:id="4200" w:name="_Toc130586940"/>
      <w:bookmarkStart w:id="4201" w:name="_Toc137462106"/>
      <w:bookmarkStart w:id="4202" w:name="_Toc138883915"/>
      <w:bookmarkStart w:id="4203" w:name="_Toc138884059"/>
      <w:bookmarkStart w:id="4204" w:name="_Toc145426957"/>
      <w:bookmarkStart w:id="4205" w:name="_Toc155428242"/>
      <w:bookmarkStart w:id="4206" w:name="_Toc155781260"/>
      <w:bookmarkStart w:id="4207" w:name="_Toc161665559"/>
      <w:r>
        <w:rPr>
          <w:rFonts w:hint="eastAsia"/>
          <w:lang w:eastAsia="zh-CN"/>
        </w:rPr>
        <w:t>7</w:t>
      </w:r>
      <w:r w:rsidRPr="00EC52E1">
        <w:t>.7.1</w:t>
      </w:r>
      <w:r w:rsidRPr="00EC52E1">
        <w:tab/>
        <w:t>General</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77777777" w:rsidR="008D1B47" w:rsidRDefault="008D1B47" w:rsidP="008D1B47">
      <w:r>
        <w:t>When GSM, CDMA, UTRA</w:t>
      </w:r>
      <w:r>
        <w:rPr>
          <w:rFonts w:eastAsia="SimSun"/>
          <w:lang w:eastAsia="zh-CN"/>
        </w:rPr>
        <w:t xml:space="preserve">, </w:t>
      </w:r>
      <w:r>
        <w:t xml:space="preserve">E-UTRA, </w:t>
      </w:r>
      <w:r>
        <w:rPr>
          <w:rFonts w:eastAsia="SimSun"/>
          <w:lang w:eastAsia="zh-CN"/>
        </w:rPr>
        <w:t>NR BS or repeater</w:t>
      </w:r>
      <w:r>
        <w:t xml:space="preserve"> operating in a different frequency band are co-located with a NCR, additional input intermodulation co-location requirement may be applied for the protection of </w:t>
      </w:r>
      <w:r>
        <w:rPr>
          <w:rFonts w:eastAsia="SimSun"/>
          <w:lang w:eastAsia="zh-CN"/>
        </w:rPr>
        <w:t xml:space="preserve">NR </w:t>
      </w:r>
      <w:r>
        <w:rPr>
          <w:rFonts w:hint="eastAsia"/>
          <w:lang w:eastAsia="zh-CN"/>
        </w:rPr>
        <w:t>repeater</w:t>
      </w:r>
      <w:r>
        <w:rPr>
          <w:lang w:eastAsia="zh-CN"/>
        </w:rPr>
        <w:t xml:space="preserve"> or </w:t>
      </w:r>
      <w:r>
        <w:rPr>
          <w:lang w:eastAsia="zh-CN"/>
        </w:rPr>
        <w:lastRenderedPageBreak/>
        <w:t>NCR</w:t>
      </w:r>
      <w:r>
        <w:t xml:space="preserve"> receivers. This requirement applies to the uplink and downlink of the repeater.</w:t>
      </w:r>
      <w:r>
        <w:rPr>
          <w:rFonts w:eastAsia="DengXian" w:hint="eastAsia"/>
          <w:lang w:eastAsia="zh-CN"/>
        </w:rPr>
        <w:t xml:space="preserve"> </w:t>
      </w:r>
      <w:r>
        <w:t xml:space="preserve">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 </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3DBBEE38" w:rsidR="00402A79" w:rsidRPr="009909ED" w:rsidRDefault="00402A79" w:rsidP="00494BD0">
      <w:pPr>
        <w:pStyle w:val="Heading3"/>
      </w:pPr>
      <w:bookmarkStart w:id="4208" w:name="_Toc106094192"/>
      <w:bookmarkStart w:id="4209" w:name="_Toc114252968"/>
      <w:bookmarkStart w:id="4210" w:name="_Toc123046096"/>
      <w:bookmarkStart w:id="4211" w:name="_Toc124157637"/>
      <w:bookmarkStart w:id="4212" w:name="_Toc124259029"/>
      <w:bookmarkStart w:id="4213" w:name="_Toc124259173"/>
      <w:bookmarkStart w:id="4214" w:name="_Toc130585930"/>
      <w:bookmarkStart w:id="4215" w:name="_Toc130586941"/>
      <w:bookmarkStart w:id="4216" w:name="_Toc137462107"/>
      <w:bookmarkStart w:id="4217" w:name="_Toc138883916"/>
      <w:bookmarkStart w:id="4218" w:name="_Toc138884060"/>
      <w:bookmarkStart w:id="4219" w:name="_Toc145426958"/>
      <w:bookmarkStart w:id="4220" w:name="_Toc155428243"/>
      <w:bookmarkStart w:id="4221" w:name="_Toc155781261"/>
      <w:bookmarkStart w:id="4222" w:name="_Toc161665560"/>
      <w:r>
        <w:rPr>
          <w:rFonts w:hint="eastAsia"/>
          <w:lang w:eastAsia="zh-CN"/>
        </w:rPr>
        <w:t>7</w:t>
      </w:r>
      <w:r w:rsidRPr="009909ED">
        <w:t>.7.2</w:t>
      </w:r>
      <w:r w:rsidRPr="009909ED">
        <w:tab/>
      </w:r>
      <w:bookmarkEnd w:id="4208"/>
      <w:bookmarkEnd w:id="4209"/>
      <w:bookmarkEnd w:id="4210"/>
      <w:bookmarkEnd w:id="4211"/>
      <w:bookmarkEnd w:id="4212"/>
      <w:bookmarkEnd w:id="4213"/>
      <w:bookmarkEnd w:id="4214"/>
      <w:bookmarkEnd w:id="4215"/>
      <w:bookmarkEnd w:id="4216"/>
      <w:bookmarkEnd w:id="4217"/>
      <w:bookmarkEnd w:id="4218"/>
      <w:bookmarkEnd w:id="4219"/>
      <w:r w:rsidR="003F5BD3">
        <w:t>Minimum requirement</w:t>
      </w:r>
      <w:r w:rsidR="003F5BD3">
        <w:rPr>
          <w:rFonts w:eastAsia="SimSun" w:hint="eastAsia"/>
          <w:lang w:val="en-US" w:eastAsia="zh-CN"/>
        </w:rPr>
        <w:t xml:space="preserve"> for NR repeater</w:t>
      </w:r>
      <w:bookmarkEnd w:id="4220"/>
      <w:bookmarkEnd w:id="4221"/>
      <w:bookmarkEnd w:id="4222"/>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4223" w:name="_Toc97737246"/>
      <w:bookmarkStart w:id="4224" w:name="_Toc106094193"/>
      <w:bookmarkStart w:id="4225" w:name="_Toc114252969"/>
      <w:bookmarkStart w:id="4226" w:name="_Toc123046097"/>
      <w:bookmarkStart w:id="4227" w:name="_Toc124157638"/>
      <w:bookmarkStart w:id="4228" w:name="_Toc124259030"/>
      <w:bookmarkStart w:id="4229" w:name="_Toc124259174"/>
      <w:bookmarkStart w:id="4230" w:name="_Toc130585931"/>
      <w:bookmarkStart w:id="4231" w:name="_Toc130586942"/>
      <w:bookmarkStart w:id="4232" w:name="_Toc137462108"/>
      <w:bookmarkStart w:id="4233" w:name="_Toc138883917"/>
      <w:bookmarkStart w:id="4234" w:name="_Toc138884061"/>
      <w:bookmarkStart w:id="4235" w:name="_Toc145426959"/>
    </w:p>
    <w:p w14:paraId="55102E49" w14:textId="77777777" w:rsidR="003F5BD3" w:rsidRDefault="003F5BD3" w:rsidP="003F5BD3">
      <w:pPr>
        <w:pStyle w:val="Heading3"/>
        <w:rPr>
          <w:rFonts w:eastAsia="SimSun"/>
          <w:lang w:val="en-US" w:eastAsia="zh-CN"/>
        </w:rPr>
      </w:pPr>
      <w:bookmarkStart w:id="4236" w:name="_Toc155428244"/>
      <w:bookmarkStart w:id="4237" w:name="_Toc155781262"/>
      <w:bookmarkStart w:id="4238" w:name="_Toc161665561"/>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4236"/>
      <w:bookmarkEnd w:id="4237"/>
      <w:bookmarkEnd w:id="4238"/>
    </w:p>
    <w:p w14:paraId="68CC897F" w14:textId="77777777" w:rsidR="003F5BD3" w:rsidRDefault="003F5BD3" w:rsidP="003F5BD3">
      <w:pPr>
        <w:pStyle w:val="Heading4"/>
        <w:rPr>
          <w:rFonts w:eastAsia="SimSun"/>
          <w:lang w:val="en-US" w:eastAsia="zh-CN"/>
        </w:rPr>
      </w:pPr>
      <w:bookmarkStart w:id="4239" w:name="_Toc7688"/>
      <w:bookmarkStart w:id="4240" w:name="_Toc11347"/>
      <w:bookmarkStart w:id="4241" w:name="_Toc155428245"/>
      <w:bookmarkStart w:id="4242" w:name="_Toc155781263"/>
      <w:bookmarkStart w:id="4243" w:name="_Toc161665562"/>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4239"/>
      <w:bookmarkEnd w:id="4240"/>
      <w:bookmarkEnd w:id="4241"/>
      <w:bookmarkEnd w:id="4242"/>
      <w:bookmarkEnd w:id="4243"/>
    </w:p>
    <w:p w14:paraId="09C3CB52" w14:textId="77777777" w:rsidR="003F5BD3" w:rsidRDefault="003F5BD3" w:rsidP="003F5BD3">
      <w:pPr>
        <w:pStyle w:val="Heading5"/>
        <w:ind w:left="1417" w:hanging="1417"/>
        <w:rPr>
          <w:rFonts w:eastAsia="SimSun"/>
          <w:lang w:val="en-US" w:eastAsia="zh-CN"/>
        </w:rPr>
      </w:pPr>
      <w:bookmarkStart w:id="4244" w:name="_Toc155428246"/>
      <w:bookmarkStart w:id="4245" w:name="_Toc155781264"/>
      <w:bookmarkStart w:id="4246" w:name="_Toc161665563"/>
      <w:r>
        <w:rPr>
          <w:rFonts w:hint="eastAsia"/>
          <w:lang w:eastAsia="zh-CN"/>
        </w:rPr>
        <w:t>7</w:t>
      </w:r>
      <w:r>
        <w:t>.7.3.1.1</w:t>
      </w:r>
      <w:r>
        <w:tab/>
        <w:t>Minimum requirement</w:t>
      </w:r>
      <w:r>
        <w:rPr>
          <w:rFonts w:eastAsia="SimSun" w:hint="eastAsia"/>
          <w:lang w:val="en-US" w:eastAsia="zh-CN"/>
        </w:rPr>
        <w:t xml:space="preserve"> for NCR-Fwd type 2-O</w:t>
      </w:r>
      <w:bookmarkEnd w:id="4244"/>
      <w:bookmarkEnd w:id="4245"/>
      <w:bookmarkEnd w:id="4246"/>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4247" w:name="_Toc155428247"/>
      <w:bookmarkStart w:id="4248" w:name="_Toc155781265"/>
      <w:bookmarkStart w:id="4249" w:name="_Toc161665564"/>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47"/>
      <w:bookmarkEnd w:id="4248"/>
      <w:bookmarkEnd w:id="4249"/>
    </w:p>
    <w:p w14:paraId="6C551667" w14:textId="77777777" w:rsidR="007D2D4C" w:rsidRDefault="007D2D4C" w:rsidP="007D2D4C">
      <w:pPr>
        <w:pStyle w:val="Heading3"/>
        <w:spacing w:before="0"/>
        <w:rPr>
          <w:rFonts w:eastAsia="DengXian"/>
          <w:lang w:eastAsia="zh-CN"/>
        </w:rPr>
      </w:pPr>
      <w:bookmarkStart w:id="4250" w:name="_Toc97737247"/>
      <w:bookmarkStart w:id="4251" w:name="_Toc106094194"/>
      <w:bookmarkStart w:id="4252" w:name="_Toc114252970"/>
      <w:bookmarkStart w:id="4253" w:name="_Toc123046098"/>
      <w:bookmarkStart w:id="4254" w:name="_Toc124157639"/>
      <w:bookmarkStart w:id="4255" w:name="_Toc124259031"/>
      <w:bookmarkStart w:id="4256" w:name="_Toc124259175"/>
      <w:bookmarkStart w:id="4257" w:name="_Toc130585932"/>
      <w:bookmarkStart w:id="4258" w:name="_Toc130586943"/>
      <w:bookmarkStart w:id="4259" w:name="_Toc137462109"/>
      <w:bookmarkStart w:id="4260" w:name="_Toc138883918"/>
      <w:bookmarkStart w:id="4261" w:name="_Toc138884062"/>
      <w:bookmarkStart w:id="4262" w:name="_Toc145426960"/>
      <w:bookmarkStart w:id="4263" w:name="_Toc155428248"/>
      <w:bookmarkStart w:id="4264" w:name="_Toc155781266"/>
      <w:bookmarkStart w:id="4265" w:name="_Toc161665565"/>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w:t>
      </w:r>
      <w:r>
        <w:rPr>
          <w:rFonts w:eastAsia="DengXian" w:cs="v4.2.0"/>
        </w:rPr>
        <w:lastRenderedPageBreak/>
        <w:t xml:space="preserve">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648958A8" w:rsidR="007D2D4C" w:rsidRDefault="007D2D4C" w:rsidP="001365F7">
      <w:pPr>
        <w:pStyle w:val="Heading3"/>
      </w:pPr>
      <w:bookmarkStart w:id="4266" w:name="_Toc106094195"/>
      <w:bookmarkStart w:id="4267" w:name="_Toc114252971"/>
      <w:bookmarkStart w:id="4268" w:name="_Toc123046099"/>
      <w:bookmarkStart w:id="4269" w:name="_Toc124157640"/>
      <w:bookmarkStart w:id="4270" w:name="_Toc124259032"/>
      <w:bookmarkStart w:id="4271" w:name="_Toc124259176"/>
      <w:bookmarkStart w:id="4272" w:name="_Toc130585933"/>
      <w:bookmarkStart w:id="4273" w:name="_Toc130586944"/>
      <w:bookmarkStart w:id="4274" w:name="_Toc137462110"/>
      <w:bookmarkStart w:id="4275" w:name="_Toc138883919"/>
      <w:bookmarkStart w:id="4276" w:name="_Toc138884063"/>
      <w:bookmarkStart w:id="4277" w:name="_Toc145426961"/>
      <w:bookmarkStart w:id="4278" w:name="_Toc155428249"/>
      <w:bookmarkStart w:id="4279" w:name="_Toc155781267"/>
      <w:bookmarkStart w:id="4280" w:name="_Toc161665566"/>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4266"/>
      <w:bookmarkEnd w:id="4267"/>
      <w:bookmarkEnd w:id="4268"/>
      <w:bookmarkEnd w:id="4269"/>
      <w:bookmarkEnd w:id="4270"/>
      <w:bookmarkEnd w:id="4271"/>
      <w:bookmarkEnd w:id="4272"/>
      <w:bookmarkEnd w:id="4273"/>
      <w:bookmarkEnd w:id="4274"/>
      <w:bookmarkEnd w:id="4275"/>
      <w:bookmarkEnd w:id="4276"/>
      <w:bookmarkEnd w:id="4277"/>
      <w:r w:rsidR="003F5BD3">
        <w:t>Minimum Requirements</w:t>
      </w:r>
      <w:r w:rsidR="003F5BD3">
        <w:rPr>
          <w:rFonts w:eastAsia="SimSun" w:hint="eastAsia"/>
          <w:lang w:val="en-US" w:eastAsia="zh-CN"/>
        </w:rPr>
        <w:t xml:space="preserve"> for NR repeater</w:t>
      </w:r>
      <w:bookmarkEnd w:id="4278"/>
      <w:bookmarkEnd w:id="4279"/>
      <w:bookmarkEnd w:id="4280"/>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22C7C1EB" w:rsidR="007D2D4C" w:rsidRDefault="007D2D4C" w:rsidP="007D2D4C">
      <w:pPr>
        <w:rPr>
          <w:rFonts w:eastAsia="DengXian"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rPr>
        <w:t xml:space="preserve"> operating in FR2, the ACRR requirements in table </w:t>
      </w:r>
      <w:r w:rsidR="00571CC9">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sidR="00571CC9">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663FCF77" w:rsidR="007D2D4C" w:rsidRDefault="007D2D4C" w:rsidP="007D2D4C">
      <w:pPr>
        <w:rPr>
          <w:rFonts w:cs="v4.2.0"/>
        </w:rPr>
      </w:pPr>
      <w:r>
        <w:rPr>
          <w:rFonts w:eastAsia="DengXian" w:cs="v4.2.0" w:hint="eastAsia"/>
        </w:rPr>
        <w:t xml:space="preserve">For a repeater operating at </w:t>
      </w:r>
      <w:r w:rsidR="00D80EA8"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sidR="00294C97">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sidR="00294C97">
        <w:rPr>
          <w:rFonts w:eastAsia="DengXian" w:cs="v4.2.0"/>
        </w:rPr>
        <w:t>7</w:t>
      </w:r>
      <w:r>
        <w:rPr>
          <w:rFonts w:eastAsia="DengXian" w:cs="v4.2.0" w:hint="eastAsia"/>
        </w:rPr>
        <w:t>.</w:t>
      </w:r>
      <w:r w:rsidR="00FE0C8B">
        <w:rPr>
          <w:rFonts w:eastAsia="DengXian" w:cs="v4.2.0"/>
        </w:rPr>
        <w:t>8</w:t>
      </w:r>
      <w:r>
        <w:rPr>
          <w:rFonts w:eastAsia="DengXian" w:cs="v4.2.0" w:hint="eastAsia"/>
        </w:rPr>
        <w:t>.</w:t>
      </w:r>
      <w:r w:rsidR="004C6480">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4281" w:name="_Toc97737248"/>
      <w:bookmarkStart w:id="4282" w:name="_Toc106094196"/>
      <w:bookmarkStart w:id="4283" w:name="_Toc114252972"/>
      <w:bookmarkStart w:id="4284" w:name="_Toc123046100"/>
      <w:bookmarkStart w:id="4285" w:name="_Toc124157641"/>
      <w:bookmarkStart w:id="4286" w:name="_Toc124259033"/>
      <w:bookmarkStart w:id="4287" w:name="_Toc124259177"/>
      <w:bookmarkStart w:id="4288" w:name="_Toc130585934"/>
      <w:bookmarkStart w:id="4289" w:name="_Toc130586945"/>
      <w:bookmarkStart w:id="4290" w:name="_Toc137462111"/>
      <w:bookmarkStart w:id="4291" w:name="_Toc138883920"/>
      <w:bookmarkStart w:id="4292" w:name="_Toc138884064"/>
      <w:bookmarkStart w:id="4293" w:name="_Toc145426962"/>
    </w:p>
    <w:p w14:paraId="61ADE515" w14:textId="77777777" w:rsidR="003F5BD3" w:rsidRDefault="003F5BD3" w:rsidP="003F5BD3">
      <w:pPr>
        <w:pStyle w:val="Heading3"/>
        <w:rPr>
          <w:rFonts w:eastAsia="SimSun"/>
          <w:lang w:val="en-US" w:eastAsia="zh-CN"/>
        </w:rPr>
      </w:pPr>
      <w:bookmarkStart w:id="4294" w:name="_Toc155428250"/>
      <w:bookmarkStart w:id="4295" w:name="_Toc155781268"/>
      <w:bookmarkStart w:id="4296" w:name="_Toc161665567"/>
      <w:r>
        <w:rPr>
          <w:rFonts w:hint="eastAsia"/>
          <w:lang w:eastAsia="zh-CN"/>
        </w:rPr>
        <w:lastRenderedPageBreak/>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4294"/>
      <w:bookmarkEnd w:id="4295"/>
      <w:bookmarkEnd w:id="4296"/>
    </w:p>
    <w:p w14:paraId="673A37A9" w14:textId="77777777" w:rsidR="003F5BD3" w:rsidRDefault="003F5BD3" w:rsidP="003F5BD3">
      <w:pPr>
        <w:pStyle w:val="Heading4"/>
        <w:rPr>
          <w:lang w:eastAsia="zh-CN"/>
        </w:rPr>
      </w:pPr>
      <w:bookmarkStart w:id="4297" w:name="_Toc155428251"/>
      <w:bookmarkStart w:id="4298" w:name="_Toc155781269"/>
      <w:bookmarkStart w:id="4299" w:name="_Toc161665568"/>
      <w:r>
        <w:rPr>
          <w:rFonts w:hint="eastAsia"/>
          <w:lang w:eastAsia="zh-CN"/>
        </w:rPr>
        <w:t>7.8.3.1</w:t>
      </w:r>
      <w:r>
        <w:rPr>
          <w:rFonts w:hint="eastAsia"/>
          <w:lang w:eastAsia="zh-CN"/>
        </w:rPr>
        <w:tab/>
        <w:t>Minimum Requirements for NCR-Fwd</w:t>
      </w:r>
      <w:bookmarkEnd w:id="4297"/>
      <w:bookmarkEnd w:id="4298"/>
      <w:bookmarkEnd w:id="4299"/>
    </w:p>
    <w:p w14:paraId="3F7630DA" w14:textId="77777777" w:rsidR="003F5BD3" w:rsidRDefault="003F5BD3" w:rsidP="003F5BD3">
      <w:pPr>
        <w:pStyle w:val="Heading5"/>
        <w:ind w:left="1417" w:hanging="1417"/>
        <w:rPr>
          <w:rFonts w:eastAsia="SimSun"/>
          <w:lang w:val="en-US" w:eastAsia="zh-CN"/>
        </w:rPr>
      </w:pPr>
      <w:bookmarkStart w:id="4300" w:name="_Toc1351"/>
      <w:bookmarkStart w:id="4301" w:name="_Toc228"/>
      <w:bookmarkStart w:id="4302" w:name="_Toc155428252"/>
      <w:bookmarkStart w:id="4303" w:name="_Toc155781270"/>
      <w:bookmarkStart w:id="4304" w:name="_Toc161665569"/>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4300"/>
      <w:bookmarkEnd w:id="4301"/>
      <w:bookmarkEnd w:id="4302"/>
      <w:bookmarkEnd w:id="4303"/>
      <w:bookmarkEnd w:id="4304"/>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4305" w:name="_Toc155428253"/>
      <w:bookmarkStart w:id="4306" w:name="_Toc155781271"/>
      <w:bookmarkStart w:id="4307" w:name="_Toc161665570"/>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305"/>
      <w:bookmarkEnd w:id="4306"/>
      <w:bookmarkEnd w:id="4307"/>
    </w:p>
    <w:p w14:paraId="6C5516A3" w14:textId="77777777" w:rsidR="00854944" w:rsidRPr="00854944" w:rsidRDefault="0000497D" w:rsidP="00494BD0">
      <w:pPr>
        <w:pStyle w:val="Heading3"/>
      </w:pPr>
      <w:bookmarkStart w:id="4308" w:name="_Toc21127638"/>
      <w:bookmarkStart w:id="4309" w:name="_Toc29811847"/>
      <w:bookmarkStart w:id="4310" w:name="_Toc36817399"/>
      <w:bookmarkStart w:id="4311" w:name="_Toc37260321"/>
      <w:bookmarkStart w:id="4312" w:name="_Toc37267709"/>
      <w:bookmarkStart w:id="4313" w:name="_Toc44712312"/>
      <w:bookmarkStart w:id="4314" w:name="_Toc45893625"/>
      <w:bookmarkStart w:id="4315" w:name="_Toc53178345"/>
      <w:bookmarkStart w:id="4316" w:name="_Toc53178796"/>
      <w:bookmarkStart w:id="4317" w:name="_Toc61179034"/>
      <w:bookmarkStart w:id="4318" w:name="_Toc61179504"/>
      <w:bookmarkStart w:id="4319" w:name="_Toc67916800"/>
      <w:bookmarkStart w:id="4320" w:name="_Toc74663421"/>
      <w:bookmarkStart w:id="4321" w:name="_Toc82621962"/>
      <w:bookmarkStart w:id="4322" w:name="_Toc106094197"/>
      <w:bookmarkStart w:id="4323" w:name="_Toc114252973"/>
      <w:bookmarkStart w:id="4324" w:name="_Toc123046101"/>
      <w:bookmarkStart w:id="4325" w:name="_Toc124157642"/>
      <w:bookmarkStart w:id="4326" w:name="_Toc124259034"/>
      <w:bookmarkStart w:id="4327" w:name="_Toc124259178"/>
      <w:bookmarkStart w:id="4328" w:name="_Toc130585935"/>
      <w:bookmarkStart w:id="4329" w:name="_Toc130586946"/>
      <w:bookmarkStart w:id="4330" w:name="_Toc137462112"/>
      <w:bookmarkStart w:id="4331" w:name="_Toc138883921"/>
      <w:bookmarkStart w:id="4332" w:name="_Toc138884065"/>
      <w:bookmarkStart w:id="4333" w:name="_Toc145426963"/>
      <w:bookmarkStart w:id="4334" w:name="_Toc155428254"/>
      <w:bookmarkStart w:id="4335" w:name="_Toc155781272"/>
      <w:bookmarkStart w:id="4336" w:name="_Toc161665571"/>
      <w:r>
        <w:rPr>
          <w:rFonts w:hint="eastAsia"/>
        </w:rPr>
        <w:t>7.9</w:t>
      </w:r>
      <w:r w:rsidR="00854944" w:rsidRPr="00854944">
        <w:t>.1</w:t>
      </w:r>
      <w:r w:rsidR="00854944" w:rsidRPr="00854944">
        <w:tab/>
        <w:t>General</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1AF57D7" w14:textId="0395432F" w:rsidR="00282BD2" w:rsidRPr="00E1519D" w:rsidRDefault="00282BD2" w:rsidP="00282BD2">
      <w:pPr>
        <w:rPr>
          <w:rFonts w:eastAsia="DengXian"/>
        </w:rPr>
      </w:pPr>
      <w:bookmarkStart w:id="4337" w:name="_Toc21127639"/>
      <w:bookmarkStart w:id="4338" w:name="_Toc29811848"/>
      <w:bookmarkStart w:id="4339" w:name="_Toc36817400"/>
      <w:bookmarkStart w:id="4340" w:name="_Toc37260322"/>
      <w:bookmarkStart w:id="4341" w:name="_Toc37267710"/>
      <w:bookmarkStart w:id="4342" w:name="_Toc44712313"/>
      <w:bookmarkStart w:id="4343" w:name="_Toc45893626"/>
      <w:bookmarkStart w:id="4344" w:name="_Toc53178346"/>
      <w:bookmarkStart w:id="4345" w:name="_Toc53178797"/>
      <w:bookmarkStart w:id="4346" w:name="_Toc61179035"/>
      <w:bookmarkStart w:id="4347" w:name="_Toc61179505"/>
      <w:bookmarkStart w:id="4348" w:name="_Toc67916801"/>
      <w:bookmarkStart w:id="4349" w:name="_Toc74663422"/>
      <w:bookmarkStart w:id="4350"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4351" w:name="_Toc106094198"/>
      <w:bookmarkStart w:id="4352" w:name="_Toc114252974"/>
      <w:bookmarkStart w:id="4353" w:name="_Toc123046102"/>
      <w:bookmarkStart w:id="4354" w:name="_Toc124157643"/>
      <w:bookmarkStart w:id="4355" w:name="_Toc124259035"/>
      <w:bookmarkStart w:id="4356" w:name="_Toc124259179"/>
      <w:bookmarkStart w:id="4357" w:name="_Toc130585936"/>
      <w:bookmarkStart w:id="4358" w:name="_Toc130586947"/>
      <w:bookmarkStart w:id="4359" w:name="_Toc137462113"/>
      <w:bookmarkStart w:id="4360" w:name="_Toc138883922"/>
      <w:bookmarkStart w:id="4361" w:name="_Toc138884066"/>
      <w:bookmarkStart w:id="4362" w:name="_Toc145426964"/>
      <w:bookmarkStart w:id="4363" w:name="_Toc155428255"/>
      <w:bookmarkStart w:id="4364" w:name="_Toc155781273"/>
      <w:bookmarkStart w:id="4365" w:name="_Toc161665572"/>
      <w:r>
        <w:rPr>
          <w:rFonts w:hint="eastAsia"/>
        </w:rPr>
        <w:lastRenderedPageBreak/>
        <w:t>7.9</w:t>
      </w:r>
      <w:r w:rsidR="00854944" w:rsidRPr="00854944">
        <w:t>.2</w:t>
      </w:r>
      <w:r w:rsidR="00854944" w:rsidRPr="00854944">
        <w:tab/>
        <w:t>OTA transmitter OFF power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6C5516A6" w14:textId="77777777" w:rsidR="00E14C6B" w:rsidRDefault="0000497D">
      <w:pPr>
        <w:pStyle w:val="Heading4"/>
      </w:pPr>
      <w:bookmarkStart w:id="4366" w:name="_Toc21127640"/>
      <w:bookmarkStart w:id="4367" w:name="_Toc29811849"/>
      <w:bookmarkStart w:id="4368" w:name="_Toc36817401"/>
      <w:bookmarkStart w:id="4369" w:name="_Toc37260323"/>
      <w:bookmarkStart w:id="4370" w:name="_Toc37267711"/>
      <w:bookmarkStart w:id="4371" w:name="_Toc44712314"/>
      <w:bookmarkStart w:id="4372" w:name="_Toc45893627"/>
      <w:bookmarkStart w:id="4373" w:name="_Toc53178347"/>
      <w:bookmarkStart w:id="4374" w:name="_Toc53178798"/>
      <w:bookmarkStart w:id="4375" w:name="_Toc61179036"/>
      <w:bookmarkStart w:id="4376" w:name="_Toc61179506"/>
      <w:bookmarkStart w:id="4377" w:name="_Toc67916802"/>
      <w:bookmarkStart w:id="4378" w:name="_Toc74663423"/>
      <w:bookmarkStart w:id="4379" w:name="_Toc82621964"/>
      <w:bookmarkStart w:id="4380" w:name="_Toc97737249"/>
      <w:bookmarkStart w:id="4381" w:name="_Toc106094199"/>
      <w:bookmarkStart w:id="4382" w:name="_Toc114252975"/>
      <w:bookmarkStart w:id="4383" w:name="_Toc123046103"/>
      <w:bookmarkStart w:id="4384" w:name="_Toc124157644"/>
      <w:bookmarkStart w:id="4385" w:name="_Toc124259036"/>
      <w:bookmarkStart w:id="4386" w:name="_Toc124259180"/>
      <w:bookmarkStart w:id="4387" w:name="_Toc130585937"/>
      <w:bookmarkStart w:id="4388" w:name="_Toc130586948"/>
      <w:bookmarkStart w:id="4389" w:name="_Toc137462114"/>
      <w:bookmarkStart w:id="4390" w:name="_Toc138883923"/>
      <w:bookmarkStart w:id="4391" w:name="_Toc138884067"/>
      <w:bookmarkStart w:id="4392" w:name="_Toc145426965"/>
      <w:bookmarkStart w:id="4393" w:name="_Toc155428256"/>
      <w:bookmarkStart w:id="4394" w:name="_Toc155781274"/>
      <w:bookmarkStart w:id="4395" w:name="_Toc161665573"/>
      <w:r>
        <w:rPr>
          <w:rFonts w:hint="eastAsia"/>
        </w:rPr>
        <w:t>7.9</w:t>
      </w:r>
      <w:r w:rsidR="00854944" w:rsidRPr="00854944">
        <w:t>.2.1</w:t>
      </w:r>
      <w:r w:rsidR="00854944" w:rsidRPr="00854944">
        <w:tab/>
        <w:t>General</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00073D4" w14:textId="5CB39ABC" w:rsidR="005040B2" w:rsidRPr="005040B2" w:rsidRDefault="000861F2" w:rsidP="005040B2">
      <w:pPr>
        <w:rPr>
          <w:rFonts w:eastAsia="DengXian"/>
        </w:rPr>
      </w:pPr>
      <w:bookmarkStart w:id="4396" w:name="_Toc21127642"/>
      <w:bookmarkStart w:id="4397" w:name="_Toc29811851"/>
      <w:bookmarkStart w:id="4398" w:name="_Toc36817403"/>
      <w:bookmarkStart w:id="4399" w:name="_Toc37260325"/>
      <w:bookmarkStart w:id="4400" w:name="_Toc37267713"/>
      <w:bookmarkStart w:id="4401" w:name="_Toc44712316"/>
      <w:bookmarkStart w:id="4402" w:name="_Toc45893629"/>
      <w:bookmarkStart w:id="4403" w:name="_Toc53178349"/>
      <w:bookmarkStart w:id="4404" w:name="_Toc53178800"/>
      <w:bookmarkStart w:id="4405" w:name="_Toc61179038"/>
      <w:bookmarkStart w:id="4406" w:name="_Toc61179508"/>
      <w:bookmarkStart w:id="4407" w:name="_Toc67916804"/>
      <w:bookmarkStart w:id="4408" w:name="_Toc74663425"/>
      <w:bookmarkStart w:id="4409" w:name="_Toc82621966"/>
      <w:bookmarkStart w:id="4410"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4411"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4411"/>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1BC351C9" w:rsidR="00E14C6B" w:rsidRDefault="0000497D">
      <w:pPr>
        <w:pStyle w:val="Heading4"/>
      </w:pPr>
      <w:bookmarkStart w:id="4412" w:name="_Toc106094200"/>
      <w:bookmarkStart w:id="4413" w:name="_Toc114252976"/>
      <w:bookmarkStart w:id="4414" w:name="_Toc123046104"/>
      <w:bookmarkStart w:id="4415" w:name="_Toc124157645"/>
      <w:bookmarkStart w:id="4416" w:name="_Toc124259037"/>
      <w:bookmarkStart w:id="4417" w:name="_Toc124259181"/>
      <w:bookmarkStart w:id="4418" w:name="_Toc130585938"/>
      <w:bookmarkStart w:id="4419" w:name="_Toc130586949"/>
      <w:bookmarkStart w:id="4420" w:name="_Toc137462115"/>
      <w:bookmarkStart w:id="4421" w:name="_Toc138883924"/>
      <w:bookmarkStart w:id="4422" w:name="_Toc138884068"/>
      <w:bookmarkStart w:id="4423" w:name="_Toc145426966"/>
      <w:bookmarkStart w:id="4424" w:name="_Toc155428257"/>
      <w:bookmarkStart w:id="4425" w:name="_Toc155781275"/>
      <w:bookmarkStart w:id="4426" w:name="_Toc161665574"/>
      <w:r>
        <w:rPr>
          <w:rFonts w:hint="eastAsia"/>
        </w:rPr>
        <w:t>7.9</w:t>
      </w:r>
      <w:r w:rsidR="00854944" w:rsidRPr="00854944">
        <w:t>.2.</w:t>
      </w:r>
      <w:r w:rsidR="00294C97">
        <w:t>2</w:t>
      </w:r>
      <w:r w:rsidR="00854944" w:rsidRPr="00854944">
        <w:tab/>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2"/>
      <w:bookmarkEnd w:id="4413"/>
      <w:bookmarkEnd w:id="4414"/>
      <w:bookmarkEnd w:id="4415"/>
      <w:bookmarkEnd w:id="4416"/>
      <w:bookmarkEnd w:id="4417"/>
      <w:bookmarkEnd w:id="4418"/>
      <w:bookmarkEnd w:id="4419"/>
      <w:bookmarkEnd w:id="4420"/>
      <w:bookmarkEnd w:id="4421"/>
      <w:bookmarkEnd w:id="4422"/>
      <w:bookmarkEnd w:id="4423"/>
      <w:r w:rsidR="007B7FEB">
        <w:t>Minimum requirement for</w:t>
      </w:r>
      <w:r w:rsidR="007B7FEB">
        <w:rPr>
          <w:rFonts w:eastAsia="SimSun" w:hint="eastAsia"/>
          <w:lang w:val="en-US" w:eastAsia="zh-CN"/>
        </w:rPr>
        <w:t xml:space="preserve"> NR repeater</w:t>
      </w:r>
      <w:bookmarkEnd w:id="4424"/>
      <w:bookmarkEnd w:id="4425"/>
      <w:bookmarkEnd w:id="4426"/>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4427" w:name="_Toc8766"/>
      <w:bookmarkStart w:id="4428" w:name="_Toc17265"/>
      <w:bookmarkStart w:id="4429" w:name="_Toc155428258"/>
      <w:bookmarkStart w:id="4430" w:name="_Toc155781276"/>
      <w:bookmarkStart w:id="4431" w:name="_Toc161665575"/>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4427"/>
      <w:bookmarkEnd w:id="4428"/>
      <w:bookmarkEnd w:id="4429"/>
      <w:bookmarkEnd w:id="4430"/>
      <w:bookmarkEnd w:id="4431"/>
    </w:p>
    <w:p w14:paraId="1297CE0F" w14:textId="77777777" w:rsidR="007B7FEB" w:rsidRDefault="007B7FEB" w:rsidP="007B7FEB">
      <w:pPr>
        <w:pStyle w:val="Heading5"/>
        <w:ind w:left="1417" w:hanging="1417"/>
      </w:pPr>
      <w:bookmarkStart w:id="4432" w:name="_Toc325"/>
      <w:bookmarkStart w:id="4433" w:name="_Toc12829"/>
      <w:bookmarkStart w:id="4434" w:name="_Toc155428259"/>
      <w:bookmarkStart w:id="4435" w:name="_Toc155781277"/>
      <w:bookmarkStart w:id="4436" w:name="_Toc161665576"/>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4432"/>
      <w:bookmarkEnd w:id="4433"/>
      <w:bookmarkEnd w:id="4434"/>
      <w:bookmarkEnd w:id="4435"/>
      <w:bookmarkEnd w:id="4436"/>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4437" w:name="_Toc155428260"/>
      <w:bookmarkStart w:id="4438" w:name="_Toc155781278"/>
      <w:bookmarkStart w:id="4439" w:name="_Toc161665577"/>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4437"/>
      <w:bookmarkEnd w:id="4438"/>
      <w:bookmarkEnd w:id="4439"/>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4440" w:name="_Toc21127643"/>
      <w:bookmarkStart w:id="4441" w:name="_Toc29811852"/>
      <w:bookmarkStart w:id="4442" w:name="_Toc36817404"/>
      <w:bookmarkStart w:id="4443" w:name="_Toc37260326"/>
      <w:bookmarkStart w:id="4444" w:name="_Toc37267714"/>
      <w:bookmarkStart w:id="4445" w:name="_Toc44712317"/>
      <w:bookmarkStart w:id="4446" w:name="_Toc45893630"/>
      <w:bookmarkStart w:id="4447" w:name="_Toc53178350"/>
      <w:bookmarkStart w:id="4448" w:name="_Toc53178801"/>
      <w:bookmarkStart w:id="4449" w:name="_Toc61179039"/>
      <w:bookmarkStart w:id="4450" w:name="_Toc61179509"/>
      <w:bookmarkStart w:id="4451" w:name="_Toc67916805"/>
      <w:bookmarkStart w:id="4452" w:name="_Toc74663426"/>
      <w:bookmarkStart w:id="4453" w:name="_Toc82621967"/>
      <w:bookmarkStart w:id="4454" w:name="_Toc106094201"/>
      <w:bookmarkStart w:id="4455" w:name="_Toc114252977"/>
      <w:bookmarkStart w:id="4456" w:name="_Toc123046105"/>
      <w:bookmarkStart w:id="4457" w:name="_Toc124157646"/>
      <w:bookmarkStart w:id="4458" w:name="_Toc124259038"/>
      <w:bookmarkStart w:id="4459" w:name="_Toc124259182"/>
      <w:bookmarkStart w:id="4460" w:name="_Toc130585939"/>
      <w:bookmarkStart w:id="4461" w:name="_Toc130586950"/>
      <w:bookmarkStart w:id="4462" w:name="_Toc137462116"/>
      <w:bookmarkStart w:id="4463" w:name="_Toc138883925"/>
      <w:bookmarkStart w:id="4464" w:name="_Toc138884069"/>
      <w:bookmarkStart w:id="4465" w:name="_Toc145426967"/>
      <w:bookmarkStart w:id="4466" w:name="_Toc155428261"/>
      <w:bookmarkStart w:id="4467" w:name="_Toc155781279"/>
      <w:bookmarkStart w:id="4468" w:name="_Toc161665578"/>
      <w:r>
        <w:rPr>
          <w:rFonts w:hint="eastAsia"/>
        </w:rPr>
        <w:t>7.9</w:t>
      </w:r>
      <w:r w:rsidR="00854944" w:rsidRPr="00854944">
        <w:t>.3</w:t>
      </w:r>
      <w:r w:rsidR="00854944" w:rsidRPr="00854944">
        <w:tab/>
        <w:t>OTA transient period</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6C5516AC" w14:textId="77777777" w:rsidR="00E14C6B" w:rsidRDefault="0000497D">
      <w:pPr>
        <w:pStyle w:val="Heading4"/>
      </w:pPr>
      <w:bookmarkStart w:id="4469" w:name="_Toc21127644"/>
      <w:bookmarkStart w:id="4470" w:name="_Toc29811853"/>
      <w:bookmarkStart w:id="4471" w:name="_Toc36817405"/>
      <w:bookmarkStart w:id="4472" w:name="_Toc37260327"/>
      <w:bookmarkStart w:id="4473" w:name="_Toc37267715"/>
      <w:bookmarkStart w:id="4474" w:name="_Toc44712318"/>
      <w:bookmarkStart w:id="4475" w:name="_Toc45893631"/>
      <w:bookmarkStart w:id="4476" w:name="_Toc53178351"/>
      <w:bookmarkStart w:id="4477" w:name="_Toc53178802"/>
      <w:bookmarkStart w:id="4478" w:name="_Toc61179040"/>
      <w:bookmarkStart w:id="4479" w:name="_Toc61179510"/>
      <w:bookmarkStart w:id="4480" w:name="_Toc67916806"/>
      <w:bookmarkStart w:id="4481" w:name="_Toc74663427"/>
      <w:bookmarkStart w:id="4482" w:name="_Toc82621968"/>
      <w:bookmarkStart w:id="4483" w:name="_Toc97737251"/>
      <w:bookmarkStart w:id="4484" w:name="_Toc106094202"/>
      <w:bookmarkStart w:id="4485" w:name="_Toc114252978"/>
      <w:bookmarkStart w:id="4486" w:name="_Toc123046106"/>
      <w:bookmarkStart w:id="4487" w:name="_Toc124157647"/>
      <w:bookmarkStart w:id="4488" w:name="_Toc124259039"/>
      <w:bookmarkStart w:id="4489" w:name="_Toc124259183"/>
      <w:bookmarkStart w:id="4490" w:name="_Toc130585940"/>
      <w:bookmarkStart w:id="4491" w:name="_Toc130586951"/>
      <w:bookmarkStart w:id="4492" w:name="_Toc137462117"/>
      <w:bookmarkStart w:id="4493" w:name="_Toc138883926"/>
      <w:bookmarkStart w:id="4494" w:name="_Toc138884070"/>
      <w:bookmarkStart w:id="4495" w:name="_Toc145426968"/>
      <w:bookmarkStart w:id="4496" w:name="_Toc155428262"/>
      <w:bookmarkStart w:id="4497" w:name="_Toc155781280"/>
      <w:bookmarkStart w:id="4498" w:name="_Toc161665579"/>
      <w:r>
        <w:rPr>
          <w:rFonts w:hint="eastAsia"/>
        </w:rPr>
        <w:t>7.9</w:t>
      </w:r>
      <w:r w:rsidR="00854944" w:rsidRPr="00854944">
        <w:t>.3.1</w:t>
      </w:r>
      <w:r w:rsidR="00854944" w:rsidRPr="00854944">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3pt;height:190.05pt" o:ole="">
            <v:imagedata r:id="rId34" o:title=""/>
          </v:shape>
          <o:OLEObject Type="Embed" ProgID="Visio.Drawing.15" ShapeID="_x0000_i1031" DrawAspect="Content" ObjectID="_1773814832" r:id="rId36"/>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4499" w:name="_Toc13080356"/>
      <w:bookmarkStart w:id="4500" w:name="_Toc29811855"/>
      <w:bookmarkStart w:id="4501" w:name="_Toc36817407"/>
      <w:bookmarkStart w:id="4502" w:name="_Toc37260329"/>
      <w:bookmarkStart w:id="4503" w:name="_Toc37267717"/>
      <w:bookmarkStart w:id="4504" w:name="_Toc44712320"/>
      <w:bookmarkStart w:id="4505" w:name="_Toc45893633"/>
      <w:bookmarkStart w:id="4506" w:name="_Toc53178353"/>
      <w:bookmarkStart w:id="4507" w:name="_Toc53178804"/>
      <w:bookmarkStart w:id="4508" w:name="_Toc61179042"/>
      <w:bookmarkStart w:id="4509" w:name="_Toc61179512"/>
      <w:bookmarkStart w:id="4510" w:name="_Toc67916808"/>
      <w:bookmarkStart w:id="4511" w:name="_Toc74663429"/>
      <w:bookmarkStart w:id="4512" w:name="_Toc82621970"/>
      <w:bookmarkStart w:id="4513" w:name="_Toc97737252"/>
      <w:bookmarkStart w:id="4514"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38D6BE3" w:rsidR="00E14C6B" w:rsidRDefault="0000497D">
      <w:pPr>
        <w:pStyle w:val="Heading4"/>
      </w:pPr>
      <w:bookmarkStart w:id="4515" w:name="_Toc114252979"/>
      <w:bookmarkStart w:id="4516" w:name="_Toc123046107"/>
      <w:bookmarkStart w:id="4517" w:name="_Toc124157648"/>
      <w:bookmarkStart w:id="4518" w:name="_Toc124259040"/>
      <w:bookmarkStart w:id="4519" w:name="_Toc124259184"/>
      <w:bookmarkStart w:id="4520" w:name="_Toc130585941"/>
      <w:bookmarkStart w:id="4521" w:name="_Toc130586952"/>
      <w:bookmarkStart w:id="4522" w:name="_Toc137462118"/>
      <w:bookmarkStart w:id="4523" w:name="_Toc138883927"/>
      <w:bookmarkStart w:id="4524" w:name="_Toc138884071"/>
      <w:bookmarkStart w:id="4525" w:name="_Toc145426969"/>
      <w:bookmarkStart w:id="4526" w:name="_Toc155428263"/>
      <w:bookmarkStart w:id="4527" w:name="_Toc155781281"/>
      <w:bookmarkStart w:id="4528" w:name="_Toc161665580"/>
      <w:r>
        <w:rPr>
          <w:rFonts w:hint="eastAsia"/>
        </w:rPr>
        <w:t>7.9</w:t>
      </w:r>
      <w:r w:rsidR="00854944" w:rsidRPr="00854944">
        <w:t>.3.</w:t>
      </w:r>
      <w:r w:rsidR="00854944" w:rsidRPr="00854944">
        <w:rPr>
          <w:rFonts w:hint="eastAsia"/>
        </w:rPr>
        <w:t>2</w:t>
      </w:r>
      <w:r w:rsidR="00854944" w:rsidRPr="00854944">
        <w:tab/>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r w:rsidR="00EC00FD">
        <w:t>Minimum requirement for</w:t>
      </w:r>
      <w:r w:rsidR="00EC00FD">
        <w:rPr>
          <w:rFonts w:eastAsia="SimSun" w:hint="eastAsia"/>
          <w:lang w:val="en-US" w:eastAsia="zh-CN"/>
        </w:rPr>
        <w:t xml:space="preserve"> NR repeater</w:t>
      </w:r>
      <w:bookmarkEnd w:id="4526"/>
      <w:bookmarkEnd w:id="4527"/>
      <w:bookmarkEnd w:id="4528"/>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870"/>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4529" w:name="_Toc30346"/>
      <w:bookmarkStart w:id="4530" w:name="_Toc27477"/>
      <w:bookmarkStart w:id="4531" w:name="_Toc155428264"/>
      <w:bookmarkStart w:id="4532" w:name="_Toc155781282"/>
      <w:bookmarkStart w:id="4533" w:name="_Toc161665581"/>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4529"/>
      <w:bookmarkEnd w:id="4530"/>
      <w:bookmarkEnd w:id="4531"/>
      <w:bookmarkEnd w:id="4532"/>
      <w:bookmarkEnd w:id="4533"/>
    </w:p>
    <w:p w14:paraId="6039BC70" w14:textId="77777777" w:rsidR="00EC00FD" w:rsidRDefault="00EC00FD" w:rsidP="00EC00FD">
      <w:pPr>
        <w:pStyle w:val="Heading5"/>
        <w:ind w:left="1417" w:hanging="1417"/>
        <w:rPr>
          <w:rFonts w:eastAsia="SimSun"/>
          <w:lang w:val="en-US" w:eastAsia="zh-CN"/>
        </w:rPr>
      </w:pPr>
      <w:bookmarkStart w:id="4534" w:name="_Toc155428265"/>
      <w:bookmarkStart w:id="4535" w:name="_Toc155781283"/>
      <w:bookmarkStart w:id="4536" w:name="_Toc161665582"/>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4534"/>
      <w:bookmarkEnd w:id="4535"/>
      <w:bookmarkEnd w:id="4536"/>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4537" w:name="_Toc155428266"/>
      <w:bookmarkStart w:id="4538" w:name="_Toc155781284"/>
      <w:bookmarkStart w:id="4539" w:name="_Toc161665583"/>
      <w:r>
        <w:t>7.9.3.3.2</w:t>
      </w:r>
      <w:r>
        <w:tab/>
        <w:t xml:space="preserve">Minimum requirement for </w:t>
      </w:r>
      <w:r>
        <w:rPr>
          <w:rFonts w:eastAsia="SimSun" w:hint="eastAsia"/>
          <w:lang w:val="en-US" w:eastAsia="zh-CN"/>
        </w:rPr>
        <w:t>NCR-</w:t>
      </w:r>
      <w:r>
        <w:rPr>
          <w:rFonts w:eastAsia="SimSun"/>
          <w:lang w:val="en-US" w:eastAsia="zh-CN"/>
        </w:rPr>
        <w:t>MT</w:t>
      </w:r>
      <w:bookmarkEnd w:id="4537"/>
      <w:bookmarkEnd w:id="4538"/>
      <w:bookmarkEnd w:id="4539"/>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lastRenderedPageBreak/>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77777777" w:rsidR="00565AEA" w:rsidRDefault="00565AEA" w:rsidP="00565AEA">
      <w:pPr>
        <w:pStyle w:val="Heading2"/>
      </w:pPr>
      <w:bookmarkStart w:id="4540" w:name="_Toc12005"/>
      <w:bookmarkStart w:id="4541" w:name="_Toc155428267"/>
      <w:bookmarkStart w:id="4542" w:name="_Toc155781285"/>
      <w:bookmarkStart w:id="4543" w:name="_Toc161665584"/>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4540"/>
      <w:bookmarkEnd w:id="4541"/>
      <w:bookmarkEnd w:id="4542"/>
      <w:bookmarkEnd w:id="4543"/>
    </w:p>
    <w:p w14:paraId="1BCA7C5C" w14:textId="77777777" w:rsidR="00565AEA" w:rsidRDefault="00565AEA" w:rsidP="00565AEA">
      <w:pPr>
        <w:pStyle w:val="Heading3"/>
        <w:rPr>
          <w:rFonts w:eastAsia="SimSun"/>
          <w:lang w:val="en-US" w:eastAsia="zh-CN"/>
        </w:rPr>
      </w:pPr>
      <w:bookmarkStart w:id="4544" w:name="_Toc155428268"/>
      <w:bookmarkStart w:id="4545" w:name="_Toc155781286"/>
      <w:bookmarkStart w:id="4546" w:name="_Toc161665585"/>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4544"/>
      <w:bookmarkEnd w:id="4545"/>
      <w:bookmarkEnd w:id="4546"/>
    </w:p>
    <w:p w14:paraId="4211A6A5" w14:textId="77777777" w:rsidR="00565AEA" w:rsidRDefault="00565AEA" w:rsidP="00565AEA">
      <w:pPr>
        <w:pStyle w:val="Heading3"/>
        <w:rPr>
          <w:lang w:val="en-US" w:eastAsia="zh-CN"/>
        </w:rPr>
      </w:pPr>
      <w:bookmarkStart w:id="4547" w:name="_Toc155428269"/>
      <w:bookmarkStart w:id="4548" w:name="_Toc155781287"/>
      <w:bookmarkStart w:id="4549" w:name="_Toc161665586"/>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4547"/>
      <w:bookmarkEnd w:id="4548"/>
      <w:bookmarkEnd w:id="4549"/>
    </w:p>
    <w:p w14:paraId="3A32DDE3" w14:textId="77777777" w:rsidR="00565AEA" w:rsidRDefault="00565AEA" w:rsidP="00565AEA">
      <w:pPr>
        <w:pStyle w:val="Heading2"/>
        <w:rPr>
          <w:rFonts w:eastAsia="SimSun"/>
          <w:lang w:val="en-US" w:eastAsia="zh-CN"/>
        </w:rPr>
      </w:pPr>
      <w:bookmarkStart w:id="4550" w:name="_Toc18287"/>
      <w:bookmarkStart w:id="4551" w:name="_Toc155428270"/>
      <w:bookmarkStart w:id="4552" w:name="_Toc155781288"/>
      <w:bookmarkStart w:id="4553" w:name="_Toc161665587"/>
      <w:r>
        <w:rPr>
          <w:rFonts w:eastAsia="SimSun"/>
          <w:lang w:val="en-US" w:eastAsia="zh-CN"/>
        </w:rPr>
        <w:t>7.11</w:t>
      </w:r>
      <w:r>
        <w:tab/>
      </w:r>
      <w:r>
        <w:rPr>
          <w:rFonts w:eastAsia="SimSun"/>
          <w:lang w:val="en-US" w:eastAsia="zh-CN"/>
        </w:rPr>
        <w:t>OTA t</w:t>
      </w:r>
      <w:r>
        <w:t>ransmit signal quality</w:t>
      </w:r>
      <w:bookmarkEnd w:id="4550"/>
      <w:bookmarkEnd w:id="4551"/>
      <w:bookmarkEnd w:id="4552"/>
      <w:bookmarkEnd w:id="4553"/>
    </w:p>
    <w:p w14:paraId="4C770E0D" w14:textId="77777777" w:rsidR="00565AEA" w:rsidRDefault="00565AEA" w:rsidP="00565AEA">
      <w:pPr>
        <w:pStyle w:val="Heading3"/>
        <w:rPr>
          <w:rFonts w:eastAsia="SimSun"/>
          <w:lang w:val="en-US" w:eastAsia="zh-CN"/>
        </w:rPr>
      </w:pPr>
      <w:bookmarkStart w:id="4554" w:name="_Toc155428271"/>
      <w:bookmarkStart w:id="4555" w:name="_Toc155781289"/>
      <w:bookmarkStart w:id="4556" w:name="_Toc161665588"/>
      <w:r>
        <w:rPr>
          <w:rFonts w:eastAsia="SimSun"/>
          <w:lang w:val="en-US" w:eastAsia="zh-CN"/>
        </w:rPr>
        <w:t>7</w:t>
      </w:r>
      <w:r>
        <w:t>.</w:t>
      </w:r>
      <w:r>
        <w:rPr>
          <w:rFonts w:eastAsia="SimSun"/>
          <w:lang w:val="en-US" w:eastAsia="zh-CN"/>
        </w:rPr>
        <w:t>11.1</w:t>
      </w:r>
      <w:r>
        <w:tab/>
      </w:r>
      <w:r>
        <w:rPr>
          <w:rFonts w:eastAsia="SimSun"/>
          <w:lang w:val="en-US" w:eastAsia="zh-CN"/>
        </w:rPr>
        <w:t>General</w:t>
      </w:r>
      <w:bookmarkEnd w:id="4554"/>
      <w:bookmarkEnd w:id="4555"/>
      <w:bookmarkEnd w:id="4556"/>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4557" w:name="_Toc155428272"/>
      <w:bookmarkStart w:id="4558" w:name="_Toc155781290"/>
      <w:bookmarkStart w:id="4559" w:name="_Toc161665589"/>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4557"/>
      <w:bookmarkEnd w:id="4558"/>
      <w:bookmarkEnd w:id="4559"/>
    </w:p>
    <w:p w14:paraId="210A5BCB" w14:textId="77777777" w:rsidR="00565AEA" w:rsidRDefault="00565AEA" w:rsidP="00565AEA">
      <w:pPr>
        <w:pStyle w:val="Heading4"/>
        <w:rPr>
          <w:lang w:val="en-US" w:eastAsia="zh-CN"/>
        </w:rPr>
      </w:pPr>
      <w:bookmarkStart w:id="4560" w:name="_Toc155428273"/>
      <w:bookmarkStart w:id="4561" w:name="_Toc155781291"/>
      <w:bookmarkStart w:id="4562" w:name="_Toc161665590"/>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4560"/>
      <w:bookmarkEnd w:id="4561"/>
      <w:bookmarkEnd w:id="4562"/>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4563" w:name="_Toc155428274"/>
      <w:bookmarkStart w:id="4564" w:name="_Toc155781292"/>
      <w:bookmarkStart w:id="4565" w:name="_Toc161665591"/>
      <w:r>
        <w:rPr>
          <w:rFonts w:eastAsia="SimSun" w:hint="eastAsia"/>
          <w:lang w:val="en-US" w:eastAsia="zh-CN"/>
        </w:rPr>
        <w:t>7.11.3</w:t>
      </w:r>
      <w:r>
        <w:rPr>
          <w:rFonts w:eastAsia="SimSun" w:hint="eastAsia"/>
          <w:lang w:val="en-US" w:eastAsia="zh-CN"/>
        </w:rPr>
        <w:tab/>
        <w:t>Transmit modulation quality</w:t>
      </w:r>
      <w:bookmarkEnd w:id="4563"/>
      <w:bookmarkEnd w:id="4564"/>
      <w:bookmarkEnd w:id="4565"/>
    </w:p>
    <w:p w14:paraId="009A4AD1" w14:textId="77777777" w:rsidR="00565AEA" w:rsidRDefault="00565AEA" w:rsidP="00565AEA">
      <w:pPr>
        <w:pStyle w:val="Heading4"/>
        <w:rPr>
          <w:lang w:val="en-US" w:eastAsia="zh-CN"/>
        </w:rPr>
      </w:pPr>
      <w:bookmarkStart w:id="4566" w:name="_Toc155428275"/>
      <w:bookmarkStart w:id="4567" w:name="_Toc155781293"/>
      <w:bookmarkStart w:id="4568" w:name="_Toc161665592"/>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4566"/>
      <w:bookmarkEnd w:id="4567"/>
      <w:bookmarkEnd w:id="4568"/>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77777777" w:rsidR="00565AEA" w:rsidRDefault="00565AEA" w:rsidP="00565AEA">
      <w:pPr>
        <w:pStyle w:val="Heading2"/>
      </w:pPr>
      <w:bookmarkStart w:id="4569" w:name="_Toc18124"/>
      <w:bookmarkStart w:id="4570" w:name="_Toc155428276"/>
      <w:bookmarkStart w:id="4571" w:name="_Toc155781294"/>
      <w:bookmarkStart w:id="4572" w:name="_Toc161665593"/>
      <w:r>
        <w:rPr>
          <w:rFonts w:eastAsia="SimSun" w:hint="eastAsia"/>
          <w:lang w:val="en-US" w:eastAsia="zh-CN"/>
        </w:rPr>
        <w:t>7</w:t>
      </w:r>
      <w:r>
        <w:t>.</w:t>
      </w:r>
      <w:r>
        <w:rPr>
          <w:rFonts w:eastAsia="SimSun" w:hint="eastAsia"/>
          <w:lang w:val="en-US" w:eastAsia="zh-CN"/>
        </w:rPr>
        <w:t>1</w:t>
      </w:r>
      <w:r>
        <w:t>2</w:t>
      </w:r>
      <w:r>
        <w:tab/>
        <w:t>Diversity characteristics</w:t>
      </w:r>
      <w:bookmarkEnd w:id="4569"/>
      <w:bookmarkEnd w:id="4570"/>
      <w:bookmarkEnd w:id="4571"/>
      <w:bookmarkEnd w:id="4572"/>
    </w:p>
    <w:p w14:paraId="1824B504" w14:textId="77777777" w:rsidR="00565AEA" w:rsidRDefault="00565AEA" w:rsidP="00565AEA">
      <w:pPr>
        <w:pStyle w:val="Heading3"/>
        <w:rPr>
          <w:rFonts w:eastAsia="SimSun"/>
          <w:lang w:val="en-US" w:eastAsia="zh-CN"/>
        </w:rPr>
      </w:pPr>
      <w:bookmarkStart w:id="4573" w:name="_Toc155428277"/>
      <w:bookmarkStart w:id="4574" w:name="_Toc155781295"/>
      <w:bookmarkStart w:id="4575" w:name="_Toc161665594"/>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4573"/>
      <w:bookmarkEnd w:id="4574"/>
      <w:bookmarkEnd w:id="4575"/>
    </w:p>
    <w:p w14:paraId="534114F9" w14:textId="77777777" w:rsidR="00565AEA" w:rsidRDefault="00565AEA" w:rsidP="00565AEA">
      <w:pPr>
        <w:pStyle w:val="Heading3"/>
        <w:rPr>
          <w:lang w:val="en-US" w:eastAsia="zh-CN"/>
        </w:rPr>
      </w:pPr>
      <w:bookmarkStart w:id="4576" w:name="_Toc155428278"/>
      <w:bookmarkStart w:id="4577" w:name="_Toc155781296"/>
      <w:bookmarkStart w:id="4578" w:name="_Toc161665595"/>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4576"/>
      <w:bookmarkEnd w:id="4577"/>
      <w:bookmarkEnd w:id="4578"/>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77777777" w:rsidR="00565AEA" w:rsidRDefault="00565AEA" w:rsidP="00565AEA">
      <w:pPr>
        <w:pStyle w:val="Heading2"/>
      </w:pPr>
      <w:bookmarkStart w:id="4579" w:name="_Toc5753"/>
      <w:bookmarkStart w:id="4580" w:name="_Toc155428279"/>
      <w:bookmarkStart w:id="4581" w:name="_Toc155781297"/>
      <w:bookmarkStart w:id="4582" w:name="_Toc161665596"/>
      <w:r>
        <w:rPr>
          <w:rFonts w:eastAsia="SimSun" w:hint="eastAsia"/>
          <w:lang w:val="en-US" w:eastAsia="zh-CN"/>
        </w:rPr>
        <w:lastRenderedPageBreak/>
        <w:t>7</w:t>
      </w:r>
      <w:r>
        <w:t>.</w:t>
      </w:r>
      <w:r>
        <w:rPr>
          <w:rFonts w:eastAsia="SimSun" w:hint="eastAsia"/>
          <w:lang w:val="en-US" w:eastAsia="zh-CN"/>
        </w:rPr>
        <w:t>1</w:t>
      </w:r>
      <w:r>
        <w:t>3</w:t>
      </w:r>
      <w:r>
        <w:tab/>
      </w:r>
      <w:r>
        <w:rPr>
          <w:rFonts w:eastAsia="SimSun" w:hint="eastAsia"/>
          <w:lang w:val="en-US" w:eastAsia="zh-CN"/>
        </w:rPr>
        <w:t>OTA r</w:t>
      </w:r>
      <w:r>
        <w:t>eference sensitivity</w:t>
      </w:r>
      <w:bookmarkEnd w:id="4579"/>
      <w:bookmarkEnd w:id="4580"/>
      <w:bookmarkEnd w:id="4581"/>
      <w:bookmarkEnd w:id="4582"/>
    </w:p>
    <w:p w14:paraId="2283E450" w14:textId="77777777" w:rsidR="00565AEA" w:rsidRDefault="00565AEA" w:rsidP="00565AEA">
      <w:pPr>
        <w:pStyle w:val="Heading3"/>
        <w:rPr>
          <w:rFonts w:eastAsia="SimSun"/>
          <w:lang w:val="en-US" w:eastAsia="zh-CN"/>
        </w:rPr>
      </w:pPr>
      <w:bookmarkStart w:id="4583" w:name="_Toc155428280"/>
      <w:bookmarkStart w:id="4584" w:name="_Toc155781298"/>
      <w:bookmarkStart w:id="4585" w:name="_Toc161665597"/>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4583"/>
      <w:bookmarkEnd w:id="4584"/>
      <w:bookmarkEnd w:id="4585"/>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4586" w:name="_Toc155428281"/>
      <w:bookmarkStart w:id="4587" w:name="_Toc155781299"/>
      <w:bookmarkStart w:id="4588" w:name="_Toc161665598"/>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4586"/>
      <w:bookmarkEnd w:id="4587"/>
      <w:bookmarkEnd w:id="4588"/>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77777777" w:rsidR="00565AEA" w:rsidRDefault="00565AEA" w:rsidP="00565AEA">
      <w:pPr>
        <w:pStyle w:val="Heading2"/>
      </w:pPr>
      <w:bookmarkStart w:id="4589" w:name="_Toc2083"/>
      <w:bookmarkStart w:id="4590" w:name="_Toc155428282"/>
      <w:bookmarkStart w:id="4591" w:name="_Toc155781300"/>
      <w:bookmarkStart w:id="4592" w:name="_Toc161665599"/>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4589"/>
      <w:bookmarkEnd w:id="4590"/>
      <w:bookmarkEnd w:id="4591"/>
      <w:bookmarkEnd w:id="4592"/>
    </w:p>
    <w:p w14:paraId="7C3BA2B8" w14:textId="77777777" w:rsidR="00565AEA" w:rsidRDefault="00565AEA" w:rsidP="00565AEA">
      <w:pPr>
        <w:pStyle w:val="Heading3"/>
        <w:rPr>
          <w:rFonts w:eastAsia="SimSun"/>
          <w:lang w:val="en-US" w:eastAsia="zh-CN"/>
        </w:rPr>
      </w:pPr>
      <w:bookmarkStart w:id="4593" w:name="_Toc155428283"/>
      <w:bookmarkStart w:id="4594" w:name="_Toc155781301"/>
      <w:bookmarkStart w:id="4595" w:name="_Toc161665600"/>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4593"/>
      <w:bookmarkEnd w:id="4594"/>
      <w:bookmarkEnd w:id="4595"/>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4596" w:name="_Toc155428284"/>
      <w:bookmarkStart w:id="4597" w:name="_Toc155781302"/>
      <w:bookmarkStart w:id="4598" w:name="_Toc161665601"/>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4596"/>
      <w:bookmarkEnd w:id="4597"/>
      <w:bookmarkEnd w:id="4598"/>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77777777" w:rsidR="00565AEA" w:rsidRDefault="00565AEA" w:rsidP="00565AEA">
      <w:pPr>
        <w:pStyle w:val="Heading2"/>
      </w:pPr>
      <w:bookmarkStart w:id="4599" w:name="_Toc18113"/>
      <w:bookmarkStart w:id="4600" w:name="_Toc155428285"/>
      <w:bookmarkStart w:id="4601" w:name="_Toc155781303"/>
      <w:bookmarkStart w:id="4602" w:name="_Toc161665602"/>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4599"/>
      <w:bookmarkEnd w:id="4600"/>
      <w:bookmarkEnd w:id="4601"/>
      <w:bookmarkEnd w:id="4602"/>
    </w:p>
    <w:p w14:paraId="4163E46F" w14:textId="77777777" w:rsidR="00565AEA" w:rsidRDefault="00565AEA" w:rsidP="00565AEA">
      <w:pPr>
        <w:pStyle w:val="Heading3"/>
        <w:rPr>
          <w:rFonts w:eastAsia="SimSun"/>
          <w:lang w:val="en-US" w:eastAsia="zh-CN"/>
        </w:rPr>
      </w:pPr>
      <w:bookmarkStart w:id="4603" w:name="_Toc155428286"/>
      <w:bookmarkStart w:id="4604" w:name="_Toc155781304"/>
      <w:bookmarkStart w:id="4605" w:name="_Toc161665603"/>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4603"/>
      <w:bookmarkEnd w:id="4604"/>
      <w:bookmarkEnd w:id="4605"/>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4606" w:name="_Toc155428287"/>
      <w:bookmarkStart w:id="4607" w:name="_Toc155781305"/>
      <w:bookmarkStart w:id="4608" w:name="_Toc161665604"/>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4606"/>
      <w:bookmarkEnd w:id="4607"/>
      <w:bookmarkEnd w:id="4608"/>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lastRenderedPageBreak/>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77777777" w:rsidR="00565AEA" w:rsidRDefault="00565AEA" w:rsidP="00565AEA">
      <w:pPr>
        <w:pStyle w:val="Heading2"/>
      </w:pPr>
      <w:bookmarkStart w:id="4609" w:name="_Toc28423"/>
      <w:bookmarkStart w:id="4610" w:name="_Toc155428288"/>
      <w:bookmarkStart w:id="4611" w:name="_Toc155781306"/>
      <w:bookmarkStart w:id="4612" w:name="_Toc161665605"/>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4609"/>
      <w:bookmarkEnd w:id="4610"/>
      <w:bookmarkEnd w:id="4611"/>
      <w:bookmarkEnd w:id="4612"/>
    </w:p>
    <w:p w14:paraId="3C39E9D3" w14:textId="77777777" w:rsidR="00565AEA" w:rsidRDefault="00565AEA" w:rsidP="00565AEA">
      <w:pPr>
        <w:pStyle w:val="Heading3"/>
        <w:rPr>
          <w:rFonts w:eastAsia="SimSun"/>
          <w:lang w:val="en-US" w:eastAsia="zh-CN"/>
        </w:rPr>
      </w:pPr>
      <w:bookmarkStart w:id="4613" w:name="_Toc155428289"/>
      <w:bookmarkStart w:id="4614" w:name="_Toc155781307"/>
      <w:bookmarkStart w:id="4615" w:name="_Toc161665606"/>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4613"/>
      <w:bookmarkEnd w:id="4614"/>
      <w:bookmarkEnd w:id="4615"/>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4616" w:name="_Toc155428290"/>
      <w:bookmarkStart w:id="4617" w:name="_Toc155781308"/>
      <w:bookmarkStart w:id="4618" w:name="_Toc161665607"/>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4616"/>
      <w:bookmarkEnd w:id="4617"/>
      <w:bookmarkEnd w:id="4618"/>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77777777" w:rsidR="00565AEA" w:rsidRDefault="00565AEA" w:rsidP="00565AEA">
      <w:pPr>
        <w:pStyle w:val="Heading2"/>
      </w:pPr>
      <w:bookmarkStart w:id="4619" w:name="_Toc25566"/>
      <w:bookmarkStart w:id="4620" w:name="_Toc155428291"/>
      <w:bookmarkStart w:id="4621" w:name="_Toc155781309"/>
      <w:bookmarkStart w:id="4622" w:name="_Toc161665608"/>
      <w:r>
        <w:rPr>
          <w:rFonts w:eastAsia="SimSun" w:hint="eastAsia"/>
          <w:lang w:val="en-US" w:eastAsia="zh-CN"/>
        </w:rPr>
        <w:t>7.17</w:t>
      </w:r>
      <w:r>
        <w:tab/>
      </w:r>
      <w:r>
        <w:rPr>
          <w:rFonts w:eastAsia="SimSun" w:hint="eastAsia"/>
          <w:lang w:val="en-US" w:eastAsia="zh-CN"/>
        </w:rPr>
        <w:t>OTA s</w:t>
      </w:r>
      <w:r>
        <w:t>purious emissions</w:t>
      </w:r>
      <w:bookmarkEnd w:id="4619"/>
      <w:bookmarkEnd w:id="4620"/>
      <w:bookmarkEnd w:id="4621"/>
      <w:bookmarkEnd w:id="4622"/>
    </w:p>
    <w:p w14:paraId="3C3F5611" w14:textId="77777777" w:rsidR="00565AEA" w:rsidRDefault="00565AEA" w:rsidP="00565AEA">
      <w:pPr>
        <w:pStyle w:val="Heading3"/>
        <w:rPr>
          <w:rFonts w:eastAsia="SimSun"/>
          <w:lang w:val="en-US" w:eastAsia="zh-CN"/>
        </w:rPr>
      </w:pPr>
      <w:bookmarkStart w:id="4623" w:name="_Toc155428292"/>
      <w:bookmarkStart w:id="4624" w:name="_Toc155781310"/>
      <w:bookmarkStart w:id="4625" w:name="_Toc161665609"/>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4623"/>
      <w:bookmarkEnd w:id="4624"/>
      <w:bookmarkEnd w:id="4625"/>
    </w:p>
    <w:p w14:paraId="64D5952D" w14:textId="77777777" w:rsidR="00565AEA" w:rsidRDefault="00565AEA" w:rsidP="00565AEA">
      <w:pPr>
        <w:rPr>
          <w:lang w:val="en-US" w:eastAsia="zh-CN"/>
        </w:rPr>
      </w:pPr>
      <w:r>
        <w:rPr>
          <w:rFonts w:eastAsia="??"/>
        </w:rPr>
        <w:t>The spurious emissions power is the power of emissions generated or amplified in a receiver. The spurious emissions power level is measured as TRP.</w:t>
      </w:r>
    </w:p>
    <w:p w14:paraId="70C8D8BB" w14:textId="77777777" w:rsidR="00565AEA" w:rsidRDefault="00565AEA" w:rsidP="00565AEA">
      <w:pPr>
        <w:pStyle w:val="Heading3"/>
        <w:rPr>
          <w:lang w:val="en-US" w:eastAsia="zh-CN"/>
        </w:rPr>
      </w:pPr>
      <w:bookmarkStart w:id="4626" w:name="_Toc155428293"/>
      <w:bookmarkStart w:id="4627" w:name="_Toc155781311"/>
      <w:bookmarkStart w:id="4628" w:name="_Toc161665610"/>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4626"/>
      <w:bookmarkEnd w:id="4627"/>
      <w:bookmarkEnd w:id="4628"/>
    </w:p>
    <w:p w14:paraId="642F61A9" w14:textId="77777777" w:rsidR="00565AEA" w:rsidRDefault="00565AEA"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4629" w:name="_Toc161665611"/>
      <w:r>
        <w:rPr>
          <w:rFonts w:eastAsia="SimSun" w:hint="eastAsia"/>
          <w:lang w:val="en-US" w:eastAsia="zh-CN"/>
        </w:rPr>
        <w:t>8</w:t>
      </w:r>
      <w:r>
        <w:tab/>
        <w:t>Conducted performance requirements</w:t>
      </w:r>
      <w:bookmarkEnd w:id="4629"/>
    </w:p>
    <w:p w14:paraId="61FC5F61" w14:textId="77777777" w:rsidR="001B084B" w:rsidRDefault="001B084B" w:rsidP="001B084B">
      <w:pPr>
        <w:pStyle w:val="Heading2"/>
        <w:rPr>
          <w:rFonts w:eastAsia="SimSun"/>
          <w:lang w:val="en-US" w:eastAsia="zh-CN"/>
        </w:rPr>
      </w:pPr>
      <w:bookmarkStart w:id="4630" w:name="_Toc161665612"/>
      <w:r>
        <w:rPr>
          <w:rFonts w:eastAsia="SimSun" w:hint="eastAsia"/>
          <w:lang w:val="en-US" w:eastAsia="zh-CN"/>
        </w:rPr>
        <w:t>8.1</w:t>
      </w:r>
      <w:r>
        <w:rPr>
          <w:rFonts w:eastAsia="SimSun" w:hint="eastAsia"/>
          <w:lang w:val="en-US" w:eastAsia="zh-CN"/>
        </w:rPr>
        <w:tab/>
        <w:t>General</w:t>
      </w:r>
      <w:bookmarkEnd w:id="4630"/>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lastRenderedPageBreak/>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4631" w:name="_Toc161665613"/>
      <w:r>
        <w:rPr>
          <w:rFonts w:eastAsia="SimSun" w:hint="eastAsia"/>
          <w:lang w:val="en-US" w:eastAsia="zh-CN"/>
        </w:rPr>
        <w:t>8.2</w:t>
      </w:r>
      <w:r>
        <w:rPr>
          <w:rFonts w:eastAsia="SimSun" w:hint="eastAsia"/>
          <w:lang w:val="en-US" w:eastAsia="zh-CN"/>
        </w:rPr>
        <w:tab/>
        <w:t>Demodulation performance requirements</w:t>
      </w:r>
      <w:bookmarkEnd w:id="4631"/>
    </w:p>
    <w:p w14:paraId="5230473E" w14:textId="77777777" w:rsidR="001B084B" w:rsidRDefault="001B084B" w:rsidP="001B084B">
      <w:pPr>
        <w:pStyle w:val="Heading3"/>
      </w:pPr>
      <w:bookmarkStart w:id="4632" w:name="_Toc161665614"/>
      <w:r>
        <w:rPr>
          <w:rFonts w:eastAsia="SimSun" w:hint="eastAsia"/>
          <w:lang w:val="en-US" w:eastAsia="zh-CN"/>
        </w:rPr>
        <w:t>8</w:t>
      </w:r>
      <w:r>
        <w:t>.2.1</w:t>
      </w:r>
      <w:r>
        <w:tab/>
        <w:t>Performance requirements for PDSCH</w:t>
      </w:r>
      <w:bookmarkEnd w:id="4632"/>
    </w:p>
    <w:p w14:paraId="2129FC1A" w14:textId="678966B3" w:rsidR="001B084B" w:rsidRDefault="001B084B" w:rsidP="001B084B">
      <w:pPr>
        <w:pStyle w:val="Heading4"/>
        <w:rPr>
          <w:lang w:val="en-US" w:eastAsia="zh-CN"/>
        </w:rPr>
      </w:pPr>
      <w:bookmarkStart w:id="4633" w:name="_Toc161665615"/>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4633"/>
    </w:p>
    <w:p w14:paraId="62B93E78" w14:textId="31F4DC74" w:rsidR="001B084B" w:rsidRDefault="001B084B" w:rsidP="001B084B">
      <w:pPr>
        <w:pStyle w:val="Heading5"/>
        <w:rPr>
          <w:lang w:val="en-US" w:eastAsia="zh-CN"/>
        </w:rPr>
      </w:pPr>
      <w:bookmarkStart w:id="4634" w:name="_Toc161665616"/>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4634"/>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4635" w:name="_Toc161665617"/>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4635"/>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007"/>
        <w:gridCol w:w="1905"/>
        <w:gridCol w:w="1776"/>
        <w:gridCol w:w="1577"/>
        <w:gridCol w:w="1778"/>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1B084B"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1B084B" w:rsidRDefault="001B084B" w:rsidP="00AC06E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7777777" w:rsidR="001B084B" w:rsidRDefault="001B084B" w:rsidP="00AC06EF">
            <w:pPr>
              <w:pStyle w:val="TAC"/>
              <w:rPr>
                <w:highlight w:val="yellow"/>
                <w:lang w:val="en-US" w:eastAsia="zh-CN"/>
              </w:rPr>
            </w:pPr>
            <w:r>
              <w:t>M-FR1-B.1.1-1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1B084B" w:rsidRDefault="001B084B" w:rsidP="00AC06EF">
            <w:pPr>
              <w:pStyle w:val="TAC"/>
              <w:rPr>
                <w:lang w:val="en-US" w:eastAsia="zh-CN"/>
              </w:rPr>
            </w:pPr>
            <w:r>
              <w:rPr>
                <w:rFonts w:hint="eastAsia"/>
                <w:lang w:val="en-US" w:eastAsia="zh-CN"/>
              </w:rPr>
              <w:t>-0.9</w:t>
            </w:r>
          </w:p>
        </w:tc>
      </w:tr>
      <w:tr w:rsidR="001B084B"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1B084B" w:rsidRDefault="001B084B" w:rsidP="00AC06E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77777777" w:rsidR="001B084B" w:rsidRDefault="001B084B" w:rsidP="00AC06EF">
            <w:pPr>
              <w:pStyle w:val="TAC"/>
              <w:rPr>
                <w:rFonts w:eastAsia="SimSun"/>
                <w:lang w:val="en-US" w:eastAsia="zh-CN"/>
              </w:rPr>
            </w:pPr>
            <w:r>
              <w:t>M-FR1-B.1.2-1</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1B084B" w:rsidRDefault="001B084B" w:rsidP="00AC06E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047"/>
        <w:gridCol w:w="2075"/>
        <w:gridCol w:w="1888"/>
        <w:gridCol w:w="1623"/>
        <w:gridCol w:w="138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1B084B"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1B084B" w:rsidRDefault="001B084B" w:rsidP="00AC06E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77777777" w:rsidR="001B084B" w:rsidRDefault="001B084B" w:rsidP="00AC06EF">
            <w:pPr>
              <w:pStyle w:val="TAC"/>
              <w:rPr>
                <w:highlight w:val="yellow"/>
                <w:lang w:val="en-US" w:eastAsia="zh-CN"/>
              </w:rPr>
            </w:pPr>
            <w:r>
              <w:t>M-FR1-B.1.1-1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1B084B" w:rsidRDefault="001B084B" w:rsidP="00AC06EF">
            <w:pPr>
              <w:pStyle w:val="TAC"/>
              <w:rPr>
                <w:lang w:val="en-US" w:eastAsia="zh-CN"/>
              </w:rPr>
            </w:pPr>
            <w:r>
              <w:rPr>
                <w:rFonts w:hint="eastAsia"/>
                <w:lang w:val="en-US" w:eastAsia="zh-CN"/>
              </w:rPr>
              <w:t>5.0</w:t>
            </w:r>
          </w:p>
        </w:tc>
      </w:tr>
      <w:tr w:rsidR="001B084B"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1B084B" w:rsidRDefault="001B084B" w:rsidP="00AC06E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77777777" w:rsidR="001B084B" w:rsidRDefault="001B084B" w:rsidP="00AC06EF">
            <w:pPr>
              <w:pStyle w:val="TAC"/>
              <w:rPr>
                <w:rFonts w:eastAsia="SimSun"/>
                <w:lang w:val="en-US" w:eastAsia="zh-CN"/>
              </w:rPr>
            </w:pPr>
            <w:r>
              <w:t>M-FR1-B.1.2-1</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1B084B" w:rsidRDefault="001B084B" w:rsidP="00AC06E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4636" w:name="_Toc161665618"/>
      <w:r>
        <w:rPr>
          <w:rFonts w:hint="eastAsia"/>
          <w:lang w:val="en-US" w:eastAsia="zh-CN"/>
        </w:rPr>
        <w:t>8.2.1.1.2</w:t>
      </w:r>
      <w:r w:rsidR="009D69AE">
        <w:rPr>
          <w:lang w:val="en-US" w:eastAsia="zh-CN"/>
        </w:rPr>
        <w:tab/>
      </w:r>
      <w:r>
        <w:rPr>
          <w:rFonts w:hint="eastAsia"/>
          <w:lang w:val="en-US" w:eastAsia="zh-CN"/>
        </w:rPr>
        <w:t>TDD</w:t>
      </w:r>
      <w:bookmarkEnd w:id="4636"/>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4637" w:name="_Toc161665619"/>
      <w:r>
        <w:rPr>
          <w:rFonts w:hint="eastAsia"/>
          <w:lang w:val="en-US" w:eastAsia="zh-CN"/>
        </w:rPr>
        <w:t>8.2.1.1.2.1</w:t>
      </w:r>
      <w:r w:rsidR="009D69AE">
        <w:rPr>
          <w:lang w:val="en-US" w:eastAsia="zh-CN"/>
        </w:rPr>
        <w:tab/>
      </w:r>
      <w:r>
        <w:rPr>
          <w:rFonts w:hint="eastAsia"/>
          <w:lang w:val="en-US" w:eastAsia="zh-CN"/>
        </w:rPr>
        <w:t>Minimum requirements</w:t>
      </w:r>
      <w:bookmarkEnd w:id="4637"/>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007"/>
        <w:gridCol w:w="1905"/>
        <w:gridCol w:w="1776"/>
        <w:gridCol w:w="1577"/>
        <w:gridCol w:w="1778"/>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1B084B"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1B084B" w:rsidRDefault="001B084B" w:rsidP="00AC06E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77777777" w:rsidR="001B084B" w:rsidRDefault="001B084B" w:rsidP="00AC06EF">
            <w:pPr>
              <w:pStyle w:val="TAC"/>
              <w:rPr>
                <w:highlight w:val="yellow"/>
                <w:lang w:val="en-US" w:eastAsia="zh-CN"/>
              </w:rPr>
            </w:pPr>
            <w:r>
              <w:t>M-FR1-B.1.1-2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1B084B" w:rsidRDefault="001B084B" w:rsidP="00AC06EF">
            <w:pPr>
              <w:pStyle w:val="TAC"/>
              <w:jc w:val="both"/>
              <w:rPr>
                <w:lang w:val="en-US" w:eastAsia="zh-CN"/>
              </w:rPr>
            </w:pPr>
            <w:r>
              <w:rPr>
                <w:rFonts w:hint="eastAsia"/>
                <w:lang w:val="en-US" w:eastAsia="zh-CN"/>
              </w:rPr>
              <w:t>-1.0</w:t>
            </w:r>
          </w:p>
        </w:tc>
      </w:tr>
      <w:tr w:rsidR="001B084B"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1B084B" w:rsidRDefault="001B084B" w:rsidP="00AC06E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77777777" w:rsidR="001B084B" w:rsidRDefault="001B084B" w:rsidP="00AC06EF">
            <w:pPr>
              <w:pStyle w:val="TAC"/>
              <w:rPr>
                <w:rFonts w:eastAsia="SimSun"/>
                <w:lang w:val="en-US" w:eastAsia="zh-CN"/>
              </w:rPr>
            </w:pPr>
            <w:r>
              <w:t>M-FR1-B.1.2-2</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1B084B" w:rsidRDefault="001B084B" w:rsidP="00AC06E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047"/>
        <w:gridCol w:w="2075"/>
        <w:gridCol w:w="1888"/>
        <w:gridCol w:w="1623"/>
        <w:gridCol w:w="138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1B084B"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1B084B" w:rsidRDefault="001B084B" w:rsidP="00AC06E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77777777" w:rsidR="001B084B" w:rsidRDefault="001B084B" w:rsidP="00AC06EF">
            <w:pPr>
              <w:pStyle w:val="TAC"/>
              <w:rPr>
                <w:highlight w:val="yellow"/>
                <w:lang w:val="en-US" w:eastAsia="zh-CN"/>
              </w:rPr>
            </w:pPr>
            <w:r>
              <w:t>M-FR1-B.1.1-2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1B084B" w:rsidRDefault="001B084B" w:rsidP="00AC06EF">
            <w:pPr>
              <w:pStyle w:val="TAC"/>
              <w:rPr>
                <w:lang w:val="en-US" w:eastAsia="zh-CN"/>
              </w:rPr>
            </w:pPr>
            <w:r>
              <w:rPr>
                <w:rFonts w:hint="eastAsia"/>
                <w:lang w:val="en-US" w:eastAsia="zh-CN"/>
              </w:rPr>
              <w:t>4.3</w:t>
            </w:r>
          </w:p>
        </w:tc>
      </w:tr>
      <w:tr w:rsidR="001B084B"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1B084B" w:rsidRDefault="001B084B" w:rsidP="00AC06E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77777777" w:rsidR="001B084B" w:rsidRDefault="001B084B" w:rsidP="00AC06EF">
            <w:pPr>
              <w:pStyle w:val="TAC"/>
              <w:rPr>
                <w:rFonts w:eastAsia="SimSun"/>
                <w:lang w:val="en-US" w:eastAsia="zh-CN"/>
              </w:rPr>
            </w:pPr>
            <w:r>
              <w:t>M-FR1-B.1.2-2</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1B084B" w:rsidRDefault="001B084B" w:rsidP="00AC06E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1B084B" w:rsidRDefault="001B084B" w:rsidP="00AC06E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4638" w:name="_Toc161665620"/>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4638"/>
    </w:p>
    <w:p w14:paraId="68DEBF96" w14:textId="55538BA3" w:rsidR="001B084B" w:rsidRDefault="001B084B" w:rsidP="001B084B">
      <w:pPr>
        <w:pStyle w:val="Heading5"/>
        <w:rPr>
          <w:lang w:val="en-US" w:eastAsia="zh-CN"/>
        </w:rPr>
      </w:pPr>
      <w:bookmarkStart w:id="4639" w:name="_Toc161665621"/>
      <w:r>
        <w:rPr>
          <w:rFonts w:hint="eastAsia"/>
          <w:lang w:val="en-US" w:eastAsia="zh-CN"/>
        </w:rPr>
        <w:t>8.2.1.2.1</w:t>
      </w:r>
      <w:r w:rsidR="009D69AE">
        <w:rPr>
          <w:lang w:val="en-US" w:eastAsia="zh-CN"/>
        </w:rPr>
        <w:tab/>
      </w:r>
      <w:r>
        <w:rPr>
          <w:rFonts w:hint="eastAsia"/>
          <w:lang w:val="en-US" w:eastAsia="zh-CN"/>
        </w:rPr>
        <w:t>FDD</w:t>
      </w:r>
      <w:bookmarkEnd w:id="4639"/>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4640" w:name="_Toc161665622"/>
      <w:r>
        <w:rPr>
          <w:rFonts w:hint="eastAsia"/>
          <w:lang w:val="en-US" w:eastAsia="zh-CN"/>
        </w:rPr>
        <w:t>8.2.1.2.1.1</w:t>
      </w:r>
      <w:r w:rsidR="00A74D7A">
        <w:rPr>
          <w:lang w:val="en-US" w:eastAsia="zh-CN"/>
        </w:rPr>
        <w:tab/>
      </w:r>
      <w:r>
        <w:rPr>
          <w:rFonts w:hint="eastAsia"/>
          <w:lang w:val="en-US" w:eastAsia="zh-CN"/>
        </w:rPr>
        <w:t>Minimum requirements</w:t>
      </w:r>
      <w:bookmarkEnd w:id="4640"/>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007"/>
        <w:gridCol w:w="1905"/>
        <w:gridCol w:w="1776"/>
        <w:gridCol w:w="1577"/>
        <w:gridCol w:w="1778"/>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1B084B"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1B084B" w:rsidRDefault="001B084B" w:rsidP="00AC06E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77777777" w:rsidR="001B084B" w:rsidRDefault="001B084B" w:rsidP="00AC06EF">
            <w:pPr>
              <w:pStyle w:val="TAC"/>
              <w:rPr>
                <w:highlight w:val="yellow"/>
                <w:lang w:val="en-US" w:eastAsia="zh-CN"/>
              </w:rPr>
            </w:pPr>
            <w:r>
              <w:t>M-FR1-B.1.1-1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1B084B" w:rsidRDefault="001B084B" w:rsidP="00AC06EF">
            <w:pPr>
              <w:pStyle w:val="TAC"/>
              <w:rPr>
                <w:lang w:val="en-US" w:eastAsia="zh-CN"/>
              </w:rPr>
            </w:pPr>
            <w:r>
              <w:rPr>
                <w:rFonts w:hint="eastAsia"/>
                <w:lang w:val="en-US" w:eastAsia="zh-CN"/>
              </w:rPr>
              <w:t>-3.9</w:t>
            </w:r>
          </w:p>
        </w:tc>
      </w:tr>
      <w:tr w:rsidR="001B084B"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1B084B" w:rsidRDefault="001B084B" w:rsidP="00AC06E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77777777" w:rsidR="001B084B" w:rsidRDefault="001B084B" w:rsidP="00AC06EF">
            <w:pPr>
              <w:pStyle w:val="TAC"/>
              <w:rPr>
                <w:rFonts w:eastAsia="SimSun"/>
                <w:lang w:val="en-US" w:eastAsia="zh-CN"/>
              </w:rPr>
            </w:pPr>
            <w:r>
              <w:t>M-FR1-B.1.2-1</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1B084B" w:rsidRDefault="001B084B" w:rsidP="00AC06EF">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047"/>
        <w:gridCol w:w="2075"/>
        <w:gridCol w:w="1888"/>
        <w:gridCol w:w="1623"/>
        <w:gridCol w:w="138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1B084B"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1B084B" w:rsidRDefault="001B084B" w:rsidP="00AC06E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77777777" w:rsidR="001B084B" w:rsidRDefault="001B084B" w:rsidP="00AC06EF">
            <w:pPr>
              <w:pStyle w:val="TAC"/>
              <w:rPr>
                <w:highlight w:val="yellow"/>
                <w:lang w:val="en-US" w:eastAsia="zh-CN"/>
              </w:rPr>
            </w:pPr>
            <w:r>
              <w:t>M-FR1-B.1.1-1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1B084B" w:rsidRDefault="001B084B" w:rsidP="00AC06EF">
            <w:pPr>
              <w:pStyle w:val="TAC"/>
              <w:rPr>
                <w:lang w:val="en-US" w:eastAsia="zh-CN"/>
              </w:rPr>
            </w:pPr>
            <w:r>
              <w:rPr>
                <w:rFonts w:hint="eastAsia"/>
                <w:lang w:val="en-US" w:eastAsia="zh-CN"/>
              </w:rPr>
              <w:t>0.2</w:t>
            </w:r>
          </w:p>
        </w:tc>
      </w:tr>
      <w:tr w:rsidR="001B084B"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1B084B" w:rsidRDefault="001B084B" w:rsidP="00AC06E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77777777" w:rsidR="001B084B" w:rsidRDefault="001B084B" w:rsidP="00AC06EF">
            <w:pPr>
              <w:pStyle w:val="TAC"/>
              <w:rPr>
                <w:rFonts w:eastAsia="SimSun"/>
                <w:lang w:val="en-US" w:eastAsia="zh-CN"/>
              </w:rPr>
            </w:pPr>
            <w:r>
              <w:t>M-FR1-B.1.2-1</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1B084B" w:rsidRDefault="001B084B" w:rsidP="00AC06E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1B084B" w:rsidRDefault="001B084B" w:rsidP="00AC06EF">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4641" w:name="_Toc161665623"/>
      <w:r>
        <w:rPr>
          <w:rFonts w:hint="eastAsia"/>
          <w:lang w:val="en-US" w:eastAsia="zh-CN"/>
        </w:rPr>
        <w:t>8.2.1.2.2</w:t>
      </w:r>
      <w:r w:rsidR="00A74D7A">
        <w:rPr>
          <w:lang w:val="en-US" w:eastAsia="zh-CN"/>
        </w:rPr>
        <w:tab/>
      </w:r>
      <w:r>
        <w:rPr>
          <w:rFonts w:hint="eastAsia"/>
          <w:lang w:val="en-US" w:eastAsia="zh-CN"/>
        </w:rPr>
        <w:t>TDD</w:t>
      </w:r>
      <w:bookmarkEnd w:id="4641"/>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4642" w:name="_Toc161665624"/>
      <w:r>
        <w:rPr>
          <w:rFonts w:hint="eastAsia"/>
          <w:lang w:val="en-US" w:eastAsia="zh-CN"/>
        </w:rPr>
        <w:t>8.2.1.2.2.1</w:t>
      </w:r>
      <w:r w:rsidR="00A74D7A">
        <w:rPr>
          <w:lang w:val="en-US" w:eastAsia="zh-CN"/>
        </w:rPr>
        <w:tab/>
      </w:r>
      <w:r>
        <w:rPr>
          <w:rFonts w:hint="eastAsia"/>
          <w:lang w:val="en-US" w:eastAsia="zh-CN"/>
        </w:rPr>
        <w:t>Minimum requirements</w:t>
      </w:r>
      <w:bookmarkEnd w:id="4642"/>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007"/>
        <w:gridCol w:w="1905"/>
        <w:gridCol w:w="1776"/>
        <w:gridCol w:w="1577"/>
        <w:gridCol w:w="1778"/>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1B084B"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1B084B" w:rsidRDefault="001B084B" w:rsidP="00AC06E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77777777" w:rsidR="001B084B" w:rsidRDefault="001B084B" w:rsidP="00AC06EF">
            <w:pPr>
              <w:pStyle w:val="TAC"/>
              <w:rPr>
                <w:highlight w:val="yellow"/>
                <w:lang w:val="en-US" w:eastAsia="zh-CN"/>
              </w:rPr>
            </w:pPr>
            <w:r>
              <w:t>M-FR1-B.1.1-2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1B084B" w:rsidRDefault="001B084B" w:rsidP="00AC06EF">
            <w:pPr>
              <w:pStyle w:val="TAC"/>
              <w:rPr>
                <w:lang w:val="en-US" w:eastAsia="zh-CN"/>
              </w:rPr>
            </w:pPr>
            <w:r>
              <w:rPr>
                <w:rFonts w:hint="eastAsia"/>
                <w:lang w:val="en-US" w:eastAsia="zh-CN"/>
              </w:rPr>
              <w:t>-3.9</w:t>
            </w:r>
          </w:p>
        </w:tc>
      </w:tr>
      <w:tr w:rsidR="001B084B"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1B084B" w:rsidRDefault="001B084B" w:rsidP="00AC06E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77777777" w:rsidR="001B084B" w:rsidRDefault="001B084B" w:rsidP="00AC06EF">
            <w:pPr>
              <w:pStyle w:val="TAC"/>
              <w:rPr>
                <w:rFonts w:eastAsia="SimSun"/>
                <w:lang w:val="en-US" w:eastAsia="zh-CN"/>
              </w:rPr>
            </w:pPr>
            <w:r>
              <w:t>M-FR1-B.1.2-2</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1B084B" w:rsidRDefault="001B084B" w:rsidP="00AC06E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1B084B" w:rsidRDefault="001B084B" w:rsidP="00AC06EF">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047"/>
        <w:gridCol w:w="2075"/>
        <w:gridCol w:w="1888"/>
        <w:gridCol w:w="1623"/>
        <w:gridCol w:w="138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1B084B"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1B084B" w:rsidRDefault="001B084B" w:rsidP="00AC06E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77777777" w:rsidR="001B084B" w:rsidRDefault="001B084B" w:rsidP="00AC06EF">
            <w:pPr>
              <w:pStyle w:val="TAC"/>
              <w:rPr>
                <w:highlight w:val="yellow"/>
                <w:lang w:val="en-US" w:eastAsia="zh-CN"/>
              </w:rPr>
            </w:pPr>
            <w:r>
              <w:t>M-FR1-B.1.1-2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1B084B" w:rsidRDefault="001B084B" w:rsidP="00AC06EF">
            <w:pPr>
              <w:pStyle w:val="TAC"/>
              <w:rPr>
                <w:lang w:val="en-US" w:eastAsia="zh-CN"/>
              </w:rPr>
            </w:pPr>
            <w:r>
              <w:rPr>
                <w:rFonts w:hint="eastAsia"/>
                <w:lang w:val="en-US" w:eastAsia="zh-CN"/>
              </w:rPr>
              <w:t>-0.5</w:t>
            </w:r>
          </w:p>
        </w:tc>
      </w:tr>
      <w:tr w:rsidR="001B084B"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1B084B" w:rsidRDefault="001B084B" w:rsidP="00AC06E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77777777" w:rsidR="001B084B" w:rsidRDefault="001B084B" w:rsidP="00AC06EF">
            <w:pPr>
              <w:pStyle w:val="TAC"/>
              <w:rPr>
                <w:rFonts w:eastAsia="SimSun"/>
                <w:lang w:val="en-US" w:eastAsia="zh-CN"/>
              </w:rPr>
            </w:pPr>
            <w:r>
              <w:t>M-FR1-B.1.2-2</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1B084B" w:rsidRDefault="001B084B" w:rsidP="00AC06E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1B084B" w:rsidRDefault="001B084B" w:rsidP="00AC06E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1B084B" w:rsidRDefault="001B084B" w:rsidP="00AC06EF">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1B084B" w:rsidRDefault="001B084B" w:rsidP="00AC06E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1B084B" w:rsidRDefault="001B084B" w:rsidP="00AC06EF">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4643" w:name="_Toc161665625"/>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4643"/>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4644" w:name="_Toc161665626"/>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4644"/>
    </w:p>
    <w:p w14:paraId="045D46B9" w14:textId="7CA198B7" w:rsidR="001B084B" w:rsidRDefault="001B084B" w:rsidP="001B084B">
      <w:pPr>
        <w:pStyle w:val="Heading5"/>
        <w:rPr>
          <w:lang w:val="en-US" w:eastAsia="zh-CN"/>
        </w:rPr>
      </w:pPr>
      <w:bookmarkStart w:id="4645" w:name="_Toc1616656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4645"/>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4646" w:name="_Toc1616656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4646"/>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1B084B" w14:paraId="73727648" w14:textId="77777777" w:rsidTr="00AC06EF">
        <w:trPr>
          <w:trHeight w:val="106"/>
          <w:jc w:val="center"/>
        </w:trPr>
        <w:tc>
          <w:tcPr>
            <w:tcW w:w="851" w:type="dxa"/>
            <w:shd w:val="clear" w:color="auto" w:fill="auto"/>
          </w:tcPr>
          <w:p w14:paraId="5D97ECA9"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1B084B" w:rsidRDefault="001B084B" w:rsidP="00071854">
            <w:pPr>
              <w:pStyle w:val="TAC"/>
              <w:rPr>
                <w:rFonts w:eastAsia="SimSun"/>
              </w:rPr>
            </w:pPr>
            <w:r>
              <w:rPr>
                <w:rFonts w:eastAsia="SimSun"/>
              </w:rPr>
              <w:t xml:space="preserve">10 </w:t>
            </w:r>
          </w:p>
        </w:tc>
        <w:tc>
          <w:tcPr>
            <w:tcW w:w="850" w:type="dxa"/>
          </w:tcPr>
          <w:p w14:paraId="6039E586" w14:textId="77777777" w:rsidR="001B084B" w:rsidRDefault="001B084B" w:rsidP="00071854">
            <w:pPr>
              <w:pStyle w:val="TAC"/>
              <w:rPr>
                <w:rFonts w:eastAsia="SimSun"/>
                <w:lang w:eastAsia="zh-CN"/>
              </w:rPr>
            </w:pPr>
            <w:r>
              <w:rPr>
                <w:rFonts w:eastAsia="SimSun" w:hint="eastAsia"/>
                <w:lang w:eastAsia="zh-CN"/>
              </w:rPr>
              <w:t>24</w:t>
            </w:r>
          </w:p>
        </w:tc>
        <w:tc>
          <w:tcPr>
            <w:tcW w:w="914" w:type="dxa"/>
          </w:tcPr>
          <w:p w14:paraId="28271F4C" w14:textId="77777777" w:rsidR="001B084B" w:rsidRDefault="001B084B" w:rsidP="00071854">
            <w:pPr>
              <w:pStyle w:val="TAC"/>
              <w:rPr>
                <w:rFonts w:eastAsia="SimSun"/>
                <w:lang w:eastAsia="zh-CN"/>
              </w:rPr>
            </w:pPr>
            <w:r>
              <w:rPr>
                <w:rFonts w:eastAsia="SimSun" w:hint="eastAsia"/>
                <w:lang w:eastAsia="zh-CN"/>
              </w:rPr>
              <w:t>2</w:t>
            </w:r>
          </w:p>
        </w:tc>
        <w:tc>
          <w:tcPr>
            <w:tcW w:w="1138" w:type="dxa"/>
          </w:tcPr>
          <w:p w14:paraId="7FE8635F" w14:textId="77777777" w:rsidR="001B084B" w:rsidRDefault="001B084B" w:rsidP="00071854">
            <w:pPr>
              <w:pStyle w:val="TAC"/>
              <w:rPr>
                <w:rFonts w:eastAsia="SimSun"/>
              </w:rPr>
            </w:pPr>
            <w:r>
              <w:rPr>
                <w:rFonts w:eastAsia="SimSun"/>
              </w:rPr>
              <w:t>2</w:t>
            </w:r>
          </w:p>
        </w:tc>
        <w:tc>
          <w:tcPr>
            <w:tcW w:w="1134" w:type="dxa"/>
            <w:shd w:val="clear" w:color="auto" w:fill="auto"/>
          </w:tcPr>
          <w:p w14:paraId="11393FA1" w14:textId="77777777" w:rsidR="001B084B" w:rsidRDefault="001B084B" w:rsidP="00071854">
            <w:pPr>
              <w:pStyle w:val="TAC"/>
              <w:rPr>
                <w:rFonts w:eastAsia="SimSun"/>
                <w:lang w:val="en-US" w:eastAsia="zh-CN"/>
              </w:rPr>
            </w:pPr>
            <w:r>
              <w:t>M-FR1-B.1.3-1</w:t>
            </w:r>
          </w:p>
        </w:tc>
        <w:tc>
          <w:tcPr>
            <w:tcW w:w="1276" w:type="dxa"/>
            <w:shd w:val="clear" w:color="auto" w:fill="auto"/>
          </w:tcPr>
          <w:p w14:paraId="5C4AD0BD" w14:textId="77777777" w:rsidR="001B084B" w:rsidRDefault="001B084B" w:rsidP="00071854">
            <w:pPr>
              <w:pStyle w:val="TAC"/>
              <w:rPr>
                <w:rFonts w:eastAsia="SimSun"/>
              </w:rPr>
            </w:pPr>
            <w:r>
              <w:rPr>
                <w:rFonts w:eastAsia="SimSun"/>
              </w:rPr>
              <w:t>TDLA30-10</w:t>
            </w:r>
          </w:p>
        </w:tc>
        <w:tc>
          <w:tcPr>
            <w:tcW w:w="1130" w:type="dxa"/>
            <w:shd w:val="clear" w:color="auto" w:fill="auto"/>
          </w:tcPr>
          <w:p w14:paraId="3D36C6EA" w14:textId="77777777" w:rsidR="001B084B" w:rsidRDefault="001B084B" w:rsidP="00071854">
            <w:pPr>
              <w:pStyle w:val="TAC"/>
              <w:rPr>
                <w:rFonts w:eastAsia="SimSun"/>
              </w:rPr>
            </w:pPr>
            <w:r>
              <w:rPr>
                <w:rFonts w:eastAsia="SimSun"/>
              </w:rPr>
              <w:t>1x2 Low</w:t>
            </w:r>
          </w:p>
        </w:tc>
        <w:tc>
          <w:tcPr>
            <w:tcW w:w="992" w:type="dxa"/>
          </w:tcPr>
          <w:p w14:paraId="7979DA31" w14:textId="77777777" w:rsidR="001B084B" w:rsidRDefault="001B084B" w:rsidP="00071854">
            <w:pPr>
              <w:pStyle w:val="TAC"/>
              <w:rPr>
                <w:rFonts w:eastAsia="SimSun"/>
              </w:rPr>
            </w:pPr>
            <w:r>
              <w:rPr>
                <w:rFonts w:eastAsia="SimSun"/>
              </w:rPr>
              <w:t>1</w:t>
            </w:r>
          </w:p>
        </w:tc>
        <w:tc>
          <w:tcPr>
            <w:tcW w:w="721" w:type="dxa"/>
          </w:tcPr>
          <w:p w14:paraId="52B48C2D" w14:textId="77777777" w:rsidR="001B084B" w:rsidRDefault="001B084B" w:rsidP="00071854">
            <w:pPr>
              <w:pStyle w:val="TAC"/>
              <w:rPr>
                <w:rFonts w:eastAsia="SimSun"/>
                <w:lang w:val="en-US" w:eastAsia="zh-CN"/>
              </w:rPr>
            </w:pPr>
            <w:r>
              <w:rPr>
                <w:rFonts w:eastAsia="SimSun" w:hint="eastAsia"/>
                <w:lang w:val="en-US" w:eastAsia="zh-CN"/>
              </w:rPr>
              <w:t>8.1</w:t>
            </w:r>
          </w:p>
        </w:tc>
      </w:tr>
      <w:tr w:rsidR="001B084B" w14:paraId="5FB5AC1F" w14:textId="77777777" w:rsidTr="00AC06EF">
        <w:trPr>
          <w:trHeight w:val="106"/>
          <w:jc w:val="center"/>
        </w:trPr>
        <w:tc>
          <w:tcPr>
            <w:tcW w:w="851" w:type="dxa"/>
            <w:shd w:val="clear" w:color="auto" w:fill="auto"/>
          </w:tcPr>
          <w:p w14:paraId="0930A37E" w14:textId="77777777" w:rsidR="001B084B" w:rsidRDefault="001B084B" w:rsidP="00071854">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1B084B" w:rsidRDefault="001B084B" w:rsidP="00071854">
            <w:pPr>
              <w:pStyle w:val="TAC"/>
              <w:rPr>
                <w:rFonts w:eastAsia="SimSun"/>
                <w:lang w:val="en-US" w:eastAsia="zh-CN"/>
              </w:rPr>
            </w:pPr>
            <w:r>
              <w:rPr>
                <w:rFonts w:eastAsia="SimSun" w:hint="eastAsia"/>
                <w:lang w:val="en-US" w:eastAsia="zh-CN"/>
              </w:rPr>
              <w:t>10</w:t>
            </w:r>
          </w:p>
        </w:tc>
        <w:tc>
          <w:tcPr>
            <w:tcW w:w="850" w:type="dxa"/>
          </w:tcPr>
          <w:p w14:paraId="621D85F4" w14:textId="77777777" w:rsidR="001B084B" w:rsidRDefault="001B084B" w:rsidP="00071854">
            <w:pPr>
              <w:pStyle w:val="TAC"/>
              <w:rPr>
                <w:rFonts w:eastAsia="SimSun"/>
                <w:lang w:val="en-US" w:eastAsia="zh-CN"/>
              </w:rPr>
            </w:pPr>
            <w:r>
              <w:rPr>
                <w:rFonts w:eastAsia="SimSun" w:hint="eastAsia"/>
                <w:lang w:val="en-US" w:eastAsia="zh-CN"/>
              </w:rPr>
              <w:t>48</w:t>
            </w:r>
          </w:p>
        </w:tc>
        <w:tc>
          <w:tcPr>
            <w:tcW w:w="914" w:type="dxa"/>
          </w:tcPr>
          <w:p w14:paraId="21A8DC00" w14:textId="77777777" w:rsidR="001B084B" w:rsidRDefault="001B084B" w:rsidP="00071854">
            <w:pPr>
              <w:pStyle w:val="TAC"/>
              <w:rPr>
                <w:rFonts w:eastAsia="SimSun"/>
                <w:lang w:val="en-US" w:eastAsia="zh-CN"/>
              </w:rPr>
            </w:pPr>
            <w:r>
              <w:rPr>
                <w:rFonts w:eastAsia="SimSun" w:hint="eastAsia"/>
                <w:lang w:val="en-US" w:eastAsia="zh-CN"/>
              </w:rPr>
              <w:t>2</w:t>
            </w:r>
          </w:p>
        </w:tc>
        <w:tc>
          <w:tcPr>
            <w:tcW w:w="1138" w:type="dxa"/>
          </w:tcPr>
          <w:p w14:paraId="660CB73A" w14:textId="77777777" w:rsidR="001B084B" w:rsidRDefault="001B084B" w:rsidP="00071854">
            <w:pPr>
              <w:pStyle w:val="TAC"/>
              <w:rPr>
                <w:rFonts w:eastAsia="SimSun"/>
                <w:lang w:val="en-US" w:eastAsia="zh-CN"/>
              </w:rPr>
            </w:pPr>
            <w:r>
              <w:rPr>
                <w:rFonts w:eastAsia="SimSun" w:hint="eastAsia"/>
                <w:lang w:val="en-US" w:eastAsia="zh-CN"/>
              </w:rPr>
              <w:t>4</w:t>
            </w:r>
          </w:p>
        </w:tc>
        <w:tc>
          <w:tcPr>
            <w:tcW w:w="1134" w:type="dxa"/>
            <w:shd w:val="clear" w:color="auto" w:fill="auto"/>
          </w:tcPr>
          <w:p w14:paraId="10DE1400" w14:textId="77777777" w:rsidR="001B084B" w:rsidRDefault="001B084B" w:rsidP="00071854">
            <w:pPr>
              <w:pStyle w:val="TAC"/>
              <w:rPr>
                <w:rFonts w:eastAsia="SimSun"/>
                <w:lang w:val="en-US" w:eastAsia="zh-CN"/>
              </w:rPr>
            </w:pPr>
            <w:r>
              <w:t>M-FR1-B.1.3-2</w:t>
            </w:r>
          </w:p>
        </w:tc>
        <w:tc>
          <w:tcPr>
            <w:tcW w:w="1276" w:type="dxa"/>
            <w:shd w:val="clear" w:color="auto" w:fill="auto"/>
          </w:tcPr>
          <w:p w14:paraId="32B1F501" w14:textId="77777777" w:rsidR="001B084B" w:rsidRDefault="001B084B" w:rsidP="00071854">
            <w:pPr>
              <w:pStyle w:val="TAC"/>
              <w:rPr>
                <w:rFonts w:eastAsia="SimSun"/>
              </w:rPr>
            </w:pPr>
            <w:r>
              <w:rPr>
                <w:rFonts w:eastAsia="SimSun"/>
              </w:rPr>
              <w:t>TDLA30-10</w:t>
            </w:r>
          </w:p>
        </w:tc>
        <w:tc>
          <w:tcPr>
            <w:tcW w:w="1130" w:type="dxa"/>
            <w:shd w:val="clear" w:color="auto" w:fill="auto"/>
          </w:tcPr>
          <w:p w14:paraId="7010F942" w14:textId="77777777" w:rsidR="001B084B" w:rsidRDefault="001B084B" w:rsidP="00071854">
            <w:pPr>
              <w:pStyle w:val="TAC"/>
              <w:rPr>
                <w:rFonts w:eastAsia="SimSun"/>
              </w:rPr>
            </w:pPr>
            <w:r>
              <w:rPr>
                <w:rFonts w:eastAsia="SimSun"/>
              </w:rPr>
              <w:t>1x2 Low</w:t>
            </w:r>
          </w:p>
        </w:tc>
        <w:tc>
          <w:tcPr>
            <w:tcW w:w="992" w:type="dxa"/>
          </w:tcPr>
          <w:p w14:paraId="56374745" w14:textId="77777777" w:rsidR="001B084B" w:rsidRDefault="001B084B" w:rsidP="00071854">
            <w:pPr>
              <w:pStyle w:val="TAC"/>
              <w:rPr>
                <w:rFonts w:eastAsia="SimSun"/>
                <w:lang w:val="en-US" w:eastAsia="zh-CN"/>
              </w:rPr>
            </w:pPr>
            <w:r>
              <w:rPr>
                <w:rFonts w:eastAsia="SimSun" w:hint="eastAsia"/>
                <w:lang w:val="en-US" w:eastAsia="zh-CN"/>
              </w:rPr>
              <w:t>1</w:t>
            </w:r>
          </w:p>
        </w:tc>
        <w:tc>
          <w:tcPr>
            <w:tcW w:w="721" w:type="dxa"/>
          </w:tcPr>
          <w:p w14:paraId="21B60A4B" w14:textId="77777777" w:rsidR="001B084B" w:rsidRDefault="001B084B" w:rsidP="00071854">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4647" w:name="_Toc1616656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4647"/>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7777777" w:rsidR="001B084B" w:rsidRDefault="001B084B" w:rsidP="00071854">
            <w:pPr>
              <w:pStyle w:val="TAC"/>
              <w:rPr>
                <w:rFonts w:eastAsia="SimSun"/>
                <w:lang w:val="en-US" w:eastAsia="zh-CN"/>
              </w:rPr>
            </w:pPr>
            <w:r>
              <w:t>M-FR1-B.1.3-3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4648" w:name="_Toc1616656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4648"/>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4649" w:name="_Toc16166563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4649"/>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1B084B" w14:paraId="1FA32182" w14:textId="77777777" w:rsidTr="00AC06EF">
        <w:trPr>
          <w:trHeight w:val="106"/>
          <w:jc w:val="center"/>
        </w:trPr>
        <w:tc>
          <w:tcPr>
            <w:tcW w:w="851" w:type="dxa"/>
            <w:shd w:val="clear" w:color="auto" w:fill="auto"/>
          </w:tcPr>
          <w:p w14:paraId="5905B0C1" w14:textId="77777777" w:rsidR="001B084B" w:rsidRDefault="001B084B" w:rsidP="001D184D">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1B084B" w:rsidRDefault="001B084B" w:rsidP="001D184D">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1B084B" w:rsidRDefault="001B084B" w:rsidP="001D184D">
            <w:pPr>
              <w:pStyle w:val="TAC"/>
              <w:rPr>
                <w:rFonts w:eastAsia="SimSun"/>
                <w:lang w:val="en-US" w:eastAsia="zh-CN"/>
              </w:rPr>
            </w:pPr>
            <w:r>
              <w:rPr>
                <w:rFonts w:eastAsia="SimSun" w:hint="eastAsia"/>
                <w:lang w:val="en-US" w:eastAsia="zh-CN"/>
              </w:rPr>
              <w:t>102</w:t>
            </w:r>
          </w:p>
        </w:tc>
        <w:tc>
          <w:tcPr>
            <w:tcW w:w="914" w:type="dxa"/>
          </w:tcPr>
          <w:p w14:paraId="32496F2D" w14:textId="77777777" w:rsidR="001B084B" w:rsidRDefault="001B084B" w:rsidP="001D184D">
            <w:pPr>
              <w:pStyle w:val="TAC"/>
              <w:rPr>
                <w:rFonts w:eastAsia="SimSun"/>
                <w:lang w:val="en-US" w:eastAsia="zh-CN"/>
              </w:rPr>
            </w:pPr>
            <w:r>
              <w:rPr>
                <w:rFonts w:eastAsia="SimSun" w:hint="eastAsia"/>
                <w:lang w:val="en-US" w:eastAsia="zh-CN"/>
              </w:rPr>
              <w:t>1</w:t>
            </w:r>
          </w:p>
        </w:tc>
        <w:tc>
          <w:tcPr>
            <w:tcW w:w="1138" w:type="dxa"/>
          </w:tcPr>
          <w:p w14:paraId="463ADC6D" w14:textId="77777777" w:rsidR="001B084B" w:rsidRDefault="001B084B" w:rsidP="001D184D">
            <w:pPr>
              <w:pStyle w:val="TAC"/>
              <w:rPr>
                <w:rFonts w:eastAsia="SimSun"/>
              </w:rPr>
            </w:pPr>
            <w:r>
              <w:rPr>
                <w:rFonts w:eastAsia="SimSun"/>
              </w:rPr>
              <w:t>2</w:t>
            </w:r>
          </w:p>
        </w:tc>
        <w:tc>
          <w:tcPr>
            <w:tcW w:w="1134" w:type="dxa"/>
            <w:shd w:val="clear" w:color="auto" w:fill="auto"/>
          </w:tcPr>
          <w:p w14:paraId="5B271B96" w14:textId="77777777" w:rsidR="001B084B" w:rsidRDefault="001B084B" w:rsidP="001D184D">
            <w:pPr>
              <w:pStyle w:val="TAC"/>
              <w:rPr>
                <w:rFonts w:eastAsia="SimSun"/>
                <w:lang w:val="en-US" w:eastAsia="zh-CN"/>
              </w:rPr>
            </w:pPr>
            <w:r>
              <w:t>M-FR1-B.1.3-4</w:t>
            </w:r>
          </w:p>
        </w:tc>
        <w:tc>
          <w:tcPr>
            <w:tcW w:w="1276" w:type="dxa"/>
            <w:shd w:val="clear" w:color="auto" w:fill="auto"/>
          </w:tcPr>
          <w:p w14:paraId="065A291B" w14:textId="77777777" w:rsidR="001B084B" w:rsidRDefault="001B084B" w:rsidP="001D184D">
            <w:pPr>
              <w:pStyle w:val="TAC"/>
              <w:rPr>
                <w:rFonts w:eastAsia="SimSun"/>
              </w:rPr>
            </w:pPr>
            <w:r>
              <w:rPr>
                <w:rFonts w:eastAsia="SimSun"/>
              </w:rPr>
              <w:t>TDLA30-10</w:t>
            </w:r>
          </w:p>
        </w:tc>
        <w:tc>
          <w:tcPr>
            <w:tcW w:w="1130" w:type="dxa"/>
            <w:shd w:val="clear" w:color="auto" w:fill="auto"/>
          </w:tcPr>
          <w:p w14:paraId="4BE79B98" w14:textId="77777777" w:rsidR="001B084B" w:rsidRDefault="001B084B" w:rsidP="001D184D">
            <w:pPr>
              <w:pStyle w:val="TAC"/>
              <w:rPr>
                <w:rFonts w:eastAsia="SimSun"/>
              </w:rPr>
            </w:pPr>
            <w:r>
              <w:rPr>
                <w:rFonts w:eastAsia="SimSun"/>
              </w:rPr>
              <w:t>1x2 Low</w:t>
            </w:r>
          </w:p>
        </w:tc>
        <w:tc>
          <w:tcPr>
            <w:tcW w:w="992" w:type="dxa"/>
          </w:tcPr>
          <w:p w14:paraId="0F48E532" w14:textId="77777777" w:rsidR="001B084B" w:rsidRDefault="001B084B" w:rsidP="001D184D">
            <w:pPr>
              <w:pStyle w:val="TAC"/>
              <w:rPr>
                <w:rFonts w:eastAsia="SimSun"/>
              </w:rPr>
            </w:pPr>
            <w:r>
              <w:rPr>
                <w:rFonts w:eastAsia="SimSun"/>
              </w:rPr>
              <w:t>1</w:t>
            </w:r>
          </w:p>
        </w:tc>
        <w:tc>
          <w:tcPr>
            <w:tcW w:w="721" w:type="dxa"/>
          </w:tcPr>
          <w:p w14:paraId="7A8D73DF" w14:textId="77777777" w:rsidR="001B084B" w:rsidRDefault="001B084B" w:rsidP="001D184D">
            <w:pPr>
              <w:pStyle w:val="TAC"/>
              <w:rPr>
                <w:rFonts w:eastAsia="SimSun"/>
                <w:lang w:val="en-US" w:eastAsia="zh-CN"/>
              </w:rPr>
            </w:pPr>
            <w:r>
              <w:rPr>
                <w:rFonts w:eastAsia="SimSun" w:hint="eastAsia"/>
                <w:lang w:val="en-US" w:eastAsia="zh-CN"/>
              </w:rPr>
              <w:t>7.0</w:t>
            </w:r>
          </w:p>
        </w:tc>
      </w:tr>
      <w:tr w:rsidR="001B084B" w14:paraId="6AE7046B" w14:textId="77777777" w:rsidTr="00AC06EF">
        <w:trPr>
          <w:trHeight w:val="106"/>
          <w:jc w:val="center"/>
        </w:trPr>
        <w:tc>
          <w:tcPr>
            <w:tcW w:w="851" w:type="dxa"/>
            <w:shd w:val="clear" w:color="auto" w:fill="auto"/>
          </w:tcPr>
          <w:p w14:paraId="5049367E" w14:textId="77777777" w:rsidR="001B084B" w:rsidRDefault="001B084B" w:rsidP="001D184D">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1B084B" w:rsidRDefault="001B084B" w:rsidP="001D184D">
            <w:pPr>
              <w:pStyle w:val="TAC"/>
              <w:rPr>
                <w:rFonts w:eastAsia="SimSun"/>
                <w:lang w:val="en-US" w:eastAsia="zh-CN"/>
              </w:rPr>
            </w:pPr>
            <w:r>
              <w:rPr>
                <w:rFonts w:eastAsia="SimSun" w:hint="eastAsia"/>
                <w:lang w:val="en-US" w:eastAsia="zh-CN"/>
              </w:rPr>
              <w:t>40</w:t>
            </w:r>
          </w:p>
        </w:tc>
        <w:tc>
          <w:tcPr>
            <w:tcW w:w="850" w:type="dxa"/>
          </w:tcPr>
          <w:p w14:paraId="0B735176" w14:textId="77777777" w:rsidR="001B084B" w:rsidRDefault="001B084B" w:rsidP="001D184D">
            <w:pPr>
              <w:pStyle w:val="TAC"/>
              <w:rPr>
                <w:rFonts w:eastAsia="SimSun"/>
                <w:lang w:val="en-US" w:eastAsia="zh-CN"/>
              </w:rPr>
            </w:pPr>
            <w:r>
              <w:rPr>
                <w:rFonts w:eastAsia="SimSun" w:hint="eastAsia"/>
                <w:lang w:val="en-US" w:eastAsia="zh-CN"/>
              </w:rPr>
              <w:t>102</w:t>
            </w:r>
          </w:p>
        </w:tc>
        <w:tc>
          <w:tcPr>
            <w:tcW w:w="914" w:type="dxa"/>
          </w:tcPr>
          <w:p w14:paraId="6208D350" w14:textId="77777777" w:rsidR="001B084B" w:rsidRDefault="001B084B" w:rsidP="001D184D">
            <w:pPr>
              <w:pStyle w:val="TAC"/>
              <w:rPr>
                <w:rFonts w:eastAsia="SimSun"/>
                <w:lang w:val="en-US" w:eastAsia="zh-CN"/>
              </w:rPr>
            </w:pPr>
            <w:r>
              <w:rPr>
                <w:rFonts w:eastAsia="SimSun" w:hint="eastAsia"/>
                <w:lang w:val="en-US" w:eastAsia="zh-CN"/>
              </w:rPr>
              <w:t>1</w:t>
            </w:r>
          </w:p>
        </w:tc>
        <w:tc>
          <w:tcPr>
            <w:tcW w:w="1138" w:type="dxa"/>
          </w:tcPr>
          <w:p w14:paraId="079F8DCA" w14:textId="77777777" w:rsidR="001B084B" w:rsidRDefault="001B084B" w:rsidP="001D184D">
            <w:pPr>
              <w:pStyle w:val="TAC"/>
              <w:rPr>
                <w:rFonts w:eastAsia="SimSun"/>
                <w:lang w:val="en-US" w:eastAsia="zh-CN"/>
              </w:rPr>
            </w:pPr>
            <w:r>
              <w:rPr>
                <w:rFonts w:eastAsia="SimSun" w:hint="eastAsia"/>
                <w:lang w:val="en-US" w:eastAsia="zh-CN"/>
              </w:rPr>
              <w:t>4</w:t>
            </w:r>
          </w:p>
        </w:tc>
        <w:tc>
          <w:tcPr>
            <w:tcW w:w="1134" w:type="dxa"/>
            <w:shd w:val="clear" w:color="auto" w:fill="auto"/>
          </w:tcPr>
          <w:p w14:paraId="0F0F3D2D" w14:textId="77777777" w:rsidR="001B084B" w:rsidRDefault="001B084B" w:rsidP="001D184D">
            <w:pPr>
              <w:pStyle w:val="TAC"/>
              <w:rPr>
                <w:rFonts w:eastAsia="SimSun"/>
                <w:lang w:val="en-US" w:eastAsia="zh-CN"/>
              </w:rPr>
            </w:pPr>
            <w:r>
              <w:t>M-FR1-B.1.3-5</w:t>
            </w:r>
          </w:p>
        </w:tc>
        <w:tc>
          <w:tcPr>
            <w:tcW w:w="1276" w:type="dxa"/>
            <w:shd w:val="clear" w:color="auto" w:fill="auto"/>
          </w:tcPr>
          <w:p w14:paraId="56AAA310" w14:textId="77777777" w:rsidR="001B084B" w:rsidRDefault="001B084B" w:rsidP="001D184D">
            <w:pPr>
              <w:pStyle w:val="TAC"/>
              <w:rPr>
                <w:rFonts w:eastAsia="SimSun"/>
              </w:rPr>
            </w:pPr>
            <w:r>
              <w:rPr>
                <w:rFonts w:eastAsia="SimSun"/>
              </w:rPr>
              <w:t>TDLA30-10</w:t>
            </w:r>
          </w:p>
        </w:tc>
        <w:tc>
          <w:tcPr>
            <w:tcW w:w="1130" w:type="dxa"/>
            <w:shd w:val="clear" w:color="auto" w:fill="auto"/>
          </w:tcPr>
          <w:p w14:paraId="6B3E9419" w14:textId="77777777" w:rsidR="001B084B" w:rsidRDefault="001B084B" w:rsidP="001D184D">
            <w:pPr>
              <w:pStyle w:val="TAC"/>
              <w:rPr>
                <w:rFonts w:eastAsia="SimSun"/>
              </w:rPr>
            </w:pPr>
            <w:r>
              <w:rPr>
                <w:rFonts w:eastAsia="SimSun"/>
              </w:rPr>
              <w:t>1x2 Low</w:t>
            </w:r>
          </w:p>
        </w:tc>
        <w:tc>
          <w:tcPr>
            <w:tcW w:w="992" w:type="dxa"/>
          </w:tcPr>
          <w:p w14:paraId="5AC46383" w14:textId="77777777" w:rsidR="001B084B" w:rsidRDefault="001B084B" w:rsidP="001D184D">
            <w:pPr>
              <w:pStyle w:val="TAC"/>
              <w:rPr>
                <w:rFonts w:eastAsia="SimSun"/>
                <w:lang w:val="en-US" w:eastAsia="zh-CN"/>
              </w:rPr>
            </w:pPr>
            <w:r>
              <w:rPr>
                <w:rFonts w:eastAsia="SimSun" w:hint="eastAsia"/>
                <w:lang w:val="en-US" w:eastAsia="zh-CN"/>
              </w:rPr>
              <w:t>1</w:t>
            </w:r>
          </w:p>
        </w:tc>
        <w:tc>
          <w:tcPr>
            <w:tcW w:w="721" w:type="dxa"/>
          </w:tcPr>
          <w:p w14:paraId="3B2A901A" w14:textId="77777777" w:rsidR="001B084B" w:rsidRDefault="001B084B" w:rsidP="001D184D">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4650" w:name="_Toc16166563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4650"/>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4651" w:name="_Toc1616656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4651"/>
    </w:p>
    <w:p w14:paraId="11ED7B0C" w14:textId="6449622F" w:rsidR="001B084B" w:rsidRDefault="001B084B" w:rsidP="001B084B">
      <w:pPr>
        <w:pStyle w:val="Heading5"/>
        <w:rPr>
          <w:lang w:val="en-US" w:eastAsia="zh-CN"/>
        </w:rPr>
      </w:pPr>
      <w:bookmarkStart w:id="4652" w:name="_Toc1616656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4652"/>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4653" w:name="_Toc1616656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4653"/>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D63EE98" w14:textId="77777777" w:rsidTr="00AC06EF">
        <w:trPr>
          <w:trHeight w:val="106"/>
          <w:jc w:val="center"/>
        </w:trPr>
        <w:tc>
          <w:tcPr>
            <w:tcW w:w="851" w:type="dxa"/>
            <w:shd w:val="clear" w:color="auto" w:fill="auto"/>
          </w:tcPr>
          <w:p w14:paraId="25C195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1B084B" w:rsidRDefault="001B084B" w:rsidP="00AC06EF">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1B084B" w:rsidRDefault="001B084B" w:rsidP="00AC06EF">
            <w:pPr>
              <w:keepNext/>
              <w:keepLines/>
              <w:spacing w:after="0"/>
              <w:jc w:val="center"/>
              <w:rPr>
                <w:rFonts w:ascii="Arial" w:eastAsia="SimSun" w:hAnsi="Arial"/>
                <w:sz w:val="18"/>
              </w:rPr>
            </w:pPr>
            <w:r>
              <w:rPr>
                <w:rFonts w:ascii="Arial" w:eastAsia="SimSun" w:hAnsi="Arial"/>
                <w:sz w:val="18"/>
              </w:rPr>
              <w:t>2</w:t>
            </w:r>
          </w:p>
        </w:tc>
        <w:tc>
          <w:tcPr>
            <w:tcW w:w="1134" w:type="dxa"/>
            <w:shd w:val="clear" w:color="auto" w:fill="auto"/>
          </w:tcPr>
          <w:p w14:paraId="290E1A31"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M-FR1-B.1.3-1</w:t>
            </w:r>
          </w:p>
        </w:tc>
        <w:tc>
          <w:tcPr>
            <w:tcW w:w="1276" w:type="dxa"/>
            <w:shd w:val="clear" w:color="auto" w:fill="auto"/>
          </w:tcPr>
          <w:p w14:paraId="1D0F85D2"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1B084B" w:rsidRDefault="001B084B" w:rsidP="00AC06EF">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1B084B" w14:paraId="71798042" w14:textId="77777777" w:rsidTr="00AC06EF">
        <w:trPr>
          <w:trHeight w:val="106"/>
          <w:jc w:val="center"/>
        </w:trPr>
        <w:tc>
          <w:tcPr>
            <w:tcW w:w="851" w:type="dxa"/>
            <w:shd w:val="clear" w:color="auto" w:fill="auto"/>
          </w:tcPr>
          <w:p w14:paraId="7DC548F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shd w:val="clear" w:color="auto" w:fill="auto"/>
          </w:tcPr>
          <w:p w14:paraId="68EA893A"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M-FR1-B.1.3-2</w:t>
            </w:r>
          </w:p>
        </w:tc>
        <w:tc>
          <w:tcPr>
            <w:tcW w:w="1276" w:type="dxa"/>
            <w:shd w:val="clear" w:color="auto" w:fill="auto"/>
          </w:tcPr>
          <w:p w14:paraId="089F59BB"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1B084B" w:rsidRDefault="001B084B" w:rsidP="00AC06EF">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4654" w:name="_Toc1616656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4654"/>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3710A468" w14:textId="77777777" w:rsidTr="00AC06EF">
        <w:trPr>
          <w:trHeight w:val="106"/>
          <w:jc w:val="center"/>
        </w:trPr>
        <w:tc>
          <w:tcPr>
            <w:tcW w:w="851" w:type="dxa"/>
            <w:shd w:val="clear" w:color="auto" w:fill="auto"/>
          </w:tcPr>
          <w:p w14:paraId="386E306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1B084B" w:rsidRDefault="001B084B" w:rsidP="00AC06EF">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120545BD"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M-FR1-B.1.3-3</w:t>
            </w:r>
          </w:p>
        </w:tc>
        <w:tc>
          <w:tcPr>
            <w:tcW w:w="1276" w:type="dxa"/>
            <w:shd w:val="clear" w:color="auto" w:fill="auto"/>
          </w:tcPr>
          <w:p w14:paraId="6F510DFE"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4655" w:name="_Toc1616656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4655"/>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4656" w:name="_Toc16166563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4656"/>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5D2655F2" w14:textId="77777777" w:rsidTr="00AC06EF">
        <w:trPr>
          <w:trHeight w:val="106"/>
          <w:jc w:val="center"/>
        </w:trPr>
        <w:tc>
          <w:tcPr>
            <w:tcW w:w="851" w:type="dxa"/>
            <w:shd w:val="clear" w:color="auto" w:fill="auto"/>
          </w:tcPr>
          <w:p w14:paraId="687CB558"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1B084B" w:rsidRDefault="001B084B" w:rsidP="00AC06EF">
            <w:pPr>
              <w:keepNext/>
              <w:keepLines/>
              <w:spacing w:after="0"/>
              <w:jc w:val="center"/>
              <w:rPr>
                <w:rFonts w:ascii="Arial" w:eastAsia="SimSun" w:hAnsi="Arial"/>
                <w:sz w:val="18"/>
              </w:rPr>
            </w:pPr>
            <w:r>
              <w:rPr>
                <w:rFonts w:ascii="Arial" w:eastAsia="SimSun" w:hAnsi="Arial"/>
                <w:sz w:val="18"/>
              </w:rPr>
              <w:t>2</w:t>
            </w:r>
          </w:p>
        </w:tc>
        <w:tc>
          <w:tcPr>
            <w:tcW w:w="1134" w:type="dxa"/>
            <w:shd w:val="clear" w:color="auto" w:fill="auto"/>
          </w:tcPr>
          <w:p w14:paraId="225F8135"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M-FR1-B.1.3-4</w:t>
            </w:r>
          </w:p>
        </w:tc>
        <w:tc>
          <w:tcPr>
            <w:tcW w:w="1276" w:type="dxa"/>
            <w:shd w:val="clear" w:color="auto" w:fill="auto"/>
          </w:tcPr>
          <w:p w14:paraId="44EC968F"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1B084B" w:rsidRDefault="001B084B" w:rsidP="00AC06EF">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1B084B" w14:paraId="0C405903" w14:textId="77777777" w:rsidTr="00AC06EF">
        <w:trPr>
          <w:trHeight w:val="106"/>
          <w:jc w:val="center"/>
        </w:trPr>
        <w:tc>
          <w:tcPr>
            <w:tcW w:w="851" w:type="dxa"/>
            <w:shd w:val="clear" w:color="auto" w:fill="auto"/>
          </w:tcPr>
          <w:p w14:paraId="22BC0B1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shd w:val="clear" w:color="auto" w:fill="auto"/>
          </w:tcPr>
          <w:p w14:paraId="6693A93E"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M-FR1-B.1.3-5</w:t>
            </w:r>
          </w:p>
        </w:tc>
        <w:tc>
          <w:tcPr>
            <w:tcW w:w="1276" w:type="dxa"/>
            <w:shd w:val="clear" w:color="auto" w:fill="auto"/>
          </w:tcPr>
          <w:p w14:paraId="49D09294"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1B084B" w:rsidRDefault="001B084B" w:rsidP="00AC06EF">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4657" w:name="_Toc16166563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4657"/>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77777777" w:rsidR="001B084B" w:rsidRDefault="001B084B" w:rsidP="00AC06EF">
            <w:pPr>
              <w:keepNext/>
              <w:keepLines/>
              <w:spacing w:after="0"/>
              <w:jc w:val="center"/>
              <w:rPr>
                <w:rFonts w:ascii="Arial" w:eastAsia="SimSun" w:hAnsi="Arial"/>
                <w:sz w:val="18"/>
                <w:lang w:val="en-US" w:eastAsia="zh-CN"/>
              </w:rPr>
            </w:pPr>
            <w:r>
              <w:rPr>
                <w:rFonts w:ascii="Arial" w:hAnsi="Arial"/>
                <w:sz w:val="18"/>
              </w:rPr>
              <w:t>M-FR1-B.1.3-6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4658" w:name="_Toc161665640"/>
      <w:r>
        <w:rPr>
          <w:rFonts w:eastAsia="SimSun" w:hint="eastAsia"/>
          <w:lang w:val="en-US" w:eastAsia="zh-CN"/>
        </w:rPr>
        <w:lastRenderedPageBreak/>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4658"/>
    </w:p>
    <w:p w14:paraId="13824784" w14:textId="77777777" w:rsidR="001B084B" w:rsidRDefault="001B084B" w:rsidP="001B084B">
      <w:pPr>
        <w:pStyle w:val="Heading4"/>
        <w:rPr>
          <w:rFonts w:eastAsia="SimSun" w:cs="Arial"/>
          <w:color w:val="FF0000"/>
          <w:lang w:val="en-US" w:eastAsia="zh-CN"/>
        </w:rPr>
      </w:pPr>
      <w:bookmarkStart w:id="4659" w:name="_Toc161665641"/>
      <w:r>
        <w:rPr>
          <w:rFonts w:hint="eastAsia"/>
          <w:lang w:val="en-US" w:eastAsia="zh-CN"/>
        </w:rPr>
        <w:t>8.2.3.1</w:t>
      </w:r>
      <w:r>
        <w:rPr>
          <w:rFonts w:hint="eastAsia"/>
          <w:lang w:val="en-US" w:eastAsia="zh-CN"/>
        </w:rPr>
        <w:tab/>
        <w:t>General</w:t>
      </w:r>
      <w:bookmarkEnd w:id="4659"/>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4660" w:name="_Toc161665642"/>
      <w:r>
        <w:rPr>
          <w:rFonts w:hint="eastAsia"/>
          <w:lang w:val="en-US" w:eastAsia="zh-CN"/>
        </w:rPr>
        <w:t>8.2.3.2</w:t>
      </w:r>
      <w:r w:rsidR="001037D2">
        <w:rPr>
          <w:lang w:val="en-US" w:eastAsia="zh-CN"/>
        </w:rPr>
        <w:tab/>
      </w:r>
      <w:r>
        <w:rPr>
          <w:rFonts w:hint="eastAsia"/>
          <w:lang w:val="en-US" w:eastAsia="zh-CN"/>
        </w:rPr>
        <w:t>2Rx requiremnets</w:t>
      </w:r>
      <w:bookmarkEnd w:id="4660"/>
    </w:p>
    <w:p w14:paraId="69B1E4DA" w14:textId="2F883024" w:rsidR="001B084B" w:rsidRDefault="001B084B" w:rsidP="001B084B">
      <w:pPr>
        <w:pStyle w:val="Heading5"/>
        <w:rPr>
          <w:lang w:val="en-US" w:eastAsia="zh-CN"/>
        </w:rPr>
      </w:pPr>
      <w:bookmarkStart w:id="4661" w:name="_Toc161665643"/>
      <w:r>
        <w:rPr>
          <w:rFonts w:hint="eastAsia"/>
          <w:lang w:val="en-US" w:eastAsia="zh-CN"/>
        </w:rPr>
        <w:t xml:space="preserve">8.2.3.2.1 </w:t>
      </w:r>
      <w:r w:rsidR="001037D2">
        <w:rPr>
          <w:lang w:val="en-US" w:eastAsia="zh-CN"/>
        </w:rPr>
        <w:tab/>
      </w:r>
      <w:r>
        <w:rPr>
          <w:rFonts w:hint="eastAsia"/>
          <w:lang w:val="en-US" w:eastAsia="zh-CN"/>
        </w:rPr>
        <w:t>FDD</w:t>
      </w:r>
      <w:bookmarkEnd w:id="4661"/>
      <w:r>
        <w:rPr>
          <w:rFonts w:hint="eastAsia"/>
          <w:lang w:val="en-US" w:eastAsia="zh-CN"/>
        </w:rPr>
        <w:t xml:space="preserve"> </w:t>
      </w:r>
    </w:p>
    <w:p w14:paraId="68A575F4" w14:textId="4A3650B5" w:rsidR="001B084B" w:rsidRDefault="001B084B" w:rsidP="001B084B">
      <w:pPr>
        <w:pStyle w:val="Heading6"/>
        <w:rPr>
          <w:lang w:val="en-US" w:eastAsia="zh-CN"/>
        </w:rPr>
      </w:pPr>
      <w:bookmarkStart w:id="4662" w:name="_Toc161665644"/>
      <w:r>
        <w:rPr>
          <w:rFonts w:hint="eastAsia"/>
          <w:lang w:val="en-US" w:eastAsia="zh-CN"/>
        </w:rPr>
        <w:t>8.2.3.2.1.1</w:t>
      </w:r>
      <w:r w:rsidR="001037D2">
        <w:rPr>
          <w:lang w:val="en-US" w:eastAsia="zh-CN"/>
        </w:rPr>
        <w:tab/>
      </w:r>
      <w:r>
        <w:rPr>
          <w:rFonts w:hint="eastAsia"/>
          <w:lang w:val="en-US" w:eastAsia="zh-CN"/>
        </w:rPr>
        <w:t>Test parameters</w:t>
      </w:r>
      <w:bookmarkEnd w:id="4662"/>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77777777" w:rsidR="001B084B" w:rsidRDefault="001B084B" w:rsidP="001037D2">
            <w:pPr>
              <w:pStyle w:val="TAC"/>
              <w:rPr>
                <w:rFonts w:eastAsia="SimSun"/>
                <w:lang w:val="en-US" w:eastAsia="zh-CN"/>
              </w:rPr>
            </w:pPr>
            <w:r>
              <w:t>M-FR1-B.1.4-1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4663" w:name="_Toc161665645"/>
      <w:r>
        <w:rPr>
          <w:rFonts w:hint="eastAsia"/>
          <w:lang w:val="en-US" w:eastAsia="zh-CN"/>
        </w:rPr>
        <w:t>8.2.3.2.1.2  Minimum requirements</w:t>
      </w:r>
      <w:bookmarkEnd w:id="4663"/>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4664" w:name="_Toc161665646"/>
      <w:r>
        <w:rPr>
          <w:rFonts w:hint="eastAsia"/>
          <w:lang w:val="en-US" w:eastAsia="zh-CN"/>
        </w:rPr>
        <w:t>8.2.3.2.2</w:t>
      </w:r>
      <w:r w:rsidR="0083490A">
        <w:rPr>
          <w:lang w:val="en-US" w:eastAsia="zh-CN"/>
        </w:rPr>
        <w:tab/>
      </w:r>
      <w:r>
        <w:rPr>
          <w:rFonts w:hint="eastAsia"/>
          <w:lang w:val="en-US" w:eastAsia="zh-CN"/>
        </w:rPr>
        <w:t>TDD</w:t>
      </w:r>
      <w:bookmarkEnd w:id="4664"/>
    </w:p>
    <w:p w14:paraId="2AE805A1" w14:textId="560D9903" w:rsidR="001B084B" w:rsidRDefault="001B084B" w:rsidP="001B084B">
      <w:pPr>
        <w:pStyle w:val="Heading6"/>
        <w:rPr>
          <w:lang w:val="en-US" w:eastAsia="zh-CN"/>
        </w:rPr>
      </w:pPr>
      <w:bookmarkStart w:id="4665" w:name="_Toc161665647"/>
      <w:r>
        <w:rPr>
          <w:rFonts w:hint="eastAsia"/>
          <w:lang w:val="en-US" w:eastAsia="zh-CN"/>
        </w:rPr>
        <w:t>8.2.3.2.2.1</w:t>
      </w:r>
      <w:r w:rsidR="0083490A">
        <w:rPr>
          <w:lang w:val="en-US" w:eastAsia="zh-CN"/>
        </w:rPr>
        <w:tab/>
      </w:r>
      <w:r>
        <w:rPr>
          <w:rFonts w:hint="eastAsia"/>
          <w:lang w:val="en-US" w:eastAsia="zh-CN"/>
        </w:rPr>
        <w:t>Test parameters</w:t>
      </w:r>
      <w:bookmarkEnd w:id="4665"/>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77777777" w:rsidR="001B084B" w:rsidRDefault="001B084B" w:rsidP="0083490A">
            <w:pPr>
              <w:pStyle w:val="TAC"/>
              <w:rPr>
                <w:rFonts w:eastAsia="SimSun"/>
                <w:lang w:val="en-US" w:eastAsia="zh-CN"/>
              </w:rPr>
            </w:pPr>
            <w:r>
              <w:t>M-FR1-B.1.4-2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77777777" w:rsidR="001B084B" w:rsidRDefault="001B084B"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eastAsia="zh-CN"/>
              </w:rPr>
              <w:t>28</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4666" w:name="_Toc161665648"/>
      <w:r>
        <w:rPr>
          <w:rFonts w:hint="eastAsia"/>
          <w:lang w:val="en-US" w:eastAsia="zh-CN"/>
        </w:rPr>
        <w:t>8.2.3.2.2.2</w:t>
      </w:r>
      <w:r w:rsidR="003624BB">
        <w:rPr>
          <w:lang w:val="en-US" w:eastAsia="zh-CN"/>
        </w:rPr>
        <w:tab/>
      </w:r>
      <w:r>
        <w:rPr>
          <w:rFonts w:hint="eastAsia"/>
          <w:lang w:val="en-US" w:eastAsia="zh-CN"/>
        </w:rPr>
        <w:t>Minimum requirements</w:t>
      </w:r>
      <w:bookmarkEnd w:id="4666"/>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4667" w:name="_Toc161665649"/>
      <w:r>
        <w:rPr>
          <w:rFonts w:hint="eastAsia"/>
          <w:lang w:val="en-US" w:eastAsia="zh-CN"/>
        </w:rPr>
        <w:t>8.2.3.3</w:t>
      </w:r>
      <w:r w:rsidR="00A00DED">
        <w:rPr>
          <w:lang w:val="en-US" w:eastAsia="zh-CN"/>
        </w:rPr>
        <w:tab/>
      </w:r>
      <w:r>
        <w:rPr>
          <w:rFonts w:hint="eastAsia"/>
          <w:lang w:val="en-US" w:eastAsia="zh-CN"/>
        </w:rPr>
        <w:t>4Rx requiremnets</w:t>
      </w:r>
      <w:bookmarkEnd w:id="4667"/>
    </w:p>
    <w:p w14:paraId="4898DF7A" w14:textId="33B92BDB" w:rsidR="001B084B" w:rsidRDefault="001B084B" w:rsidP="001B084B">
      <w:pPr>
        <w:pStyle w:val="Heading5"/>
        <w:rPr>
          <w:lang w:val="en-US" w:eastAsia="zh-CN"/>
        </w:rPr>
      </w:pPr>
      <w:bookmarkStart w:id="4668" w:name="_Toc161665650"/>
      <w:r>
        <w:rPr>
          <w:rFonts w:hint="eastAsia"/>
          <w:lang w:val="en-US" w:eastAsia="zh-CN"/>
        </w:rPr>
        <w:t>8.2.3.3.1</w:t>
      </w:r>
      <w:r w:rsidR="00A00DED">
        <w:rPr>
          <w:lang w:val="en-US" w:eastAsia="zh-CN"/>
        </w:rPr>
        <w:tab/>
      </w:r>
      <w:r>
        <w:rPr>
          <w:rFonts w:hint="eastAsia"/>
          <w:lang w:val="en-US" w:eastAsia="zh-CN"/>
        </w:rPr>
        <w:t>FDD</w:t>
      </w:r>
      <w:bookmarkEnd w:id="4668"/>
      <w:r>
        <w:rPr>
          <w:rFonts w:hint="eastAsia"/>
          <w:lang w:val="en-US" w:eastAsia="zh-CN"/>
        </w:rPr>
        <w:t xml:space="preserve"> </w:t>
      </w:r>
    </w:p>
    <w:p w14:paraId="2BC23186" w14:textId="782E28F5" w:rsidR="001B084B" w:rsidRDefault="001B084B" w:rsidP="001B084B">
      <w:pPr>
        <w:pStyle w:val="Heading6"/>
        <w:rPr>
          <w:lang w:val="en-US" w:eastAsia="zh-CN"/>
        </w:rPr>
      </w:pPr>
      <w:bookmarkStart w:id="4669" w:name="_Toc161665651"/>
      <w:r>
        <w:rPr>
          <w:rFonts w:hint="eastAsia"/>
          <w:lang w:val="en-US" w:eastAsia="zh-CN"/>
        </w:rPr>
        <w:t>8.2.3.3.1.1</w:t>
      </w:r>
      <w:r w:rsidR="00A00DED">
        <w:rPr>
          <w:lang w:val="en-US" w:eastAsia="zh-CN"/>
        </w:rPr>
        <w:tab/>
      </w:r>
      <w:r>
        <w:rPr>
          <w:rFonts w:hint="eastAsia"/>
          <w:lang w:val="en-US" w:eastAsia="zh-CN"/>
        </w:rPr>
        <w:t>Test parameters</w:t>
      </w:r>
      <w:bookmarkEnd w:id="4669"/>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77777777" w:rsidR="001B084B" w:rsidRDefault="001B084B" w:rsidP="001B084B">
            <w:pPr>
              <w:pStyle w:val="TAC"/>
              <w:rPr>
                <w:rFonts w:eastAsia="SimSun"/>
                <w:lang w:val="en-US" w:eastAsia="zh-CN"/>
              </w:rPr>
            </w:pPr>
            <w:r>
              <w:t>M-FR1-B.1.4-1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4670" w:name="_Toc161665652"/>
      <w:r>
        <w:rPr>
          <w:rFonts w:hint="eastAsia"/>
          <w:lang w:val="en-US" w:eastAsia="zh-CN"/>
        </w:rPr>
        <w:t>8.2.3.3.1.2  Minimum requirements</w:t>
      </w:r>
      <w:bookmarkEnd w:id="4670"/>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4671" w:name="_Toc161665653"/>
      <w:r>
        <w:rPr>
          <w:rFonts w:hint="eastAsia"/>
          <w:lang w:val="en-US" w:eastAsia="zh-CN"/>
        </w:rPr>
        <w:lastRenderedPageBreak/>
        <w:t>8.2.3.3.2</w:t>
      </w:r>
      <w:r>
        <w:rPr>
          <w:lang w:val="en-US" w:eastAsia="zh-CN"/>
        </w:rPr>
        <w:tab/>
      </w:r>
      <w:r>
        <w:rPr>
          <w:rFonts w:hint="eastAsia"/>
          <w:lang w:val="en-US" w:eastAsia="zh-CN"/>
        </w:rPr>
        <w:t>TDD</w:t>
      </w:r>
      <w:bookmarkEnd w:id="4671"/>
      <w:r>
        <w:rPr>
          <w:rFonts w:hint="eastAsia"/>
          <w:lang w:val="en-US" w:eastAsia="zh-CN"/>
        </w:rPr>
        <w:t xml:space="preserve"> </w:t>
      </w:r>
    </w:p>
    <w:p w14:paraId="143BF135" w14:textId="42E1B86A" w:rsidR="001B084B" w:rsidRDefault="001B084B" w:rsidP="001B084B">
      <w:pPr>
        <w:pStyle w:val="Heading6"/>
        <w:rPr>
          <w:lang w:val="en-US" w:eastAsia="zh-CN"/>
        </w:rPr>
      </w:pPr>
      <w:bookmarkStart w:id="4672" w:name="_Toc161665654"/>
      <w:r>
        <w:rPr>
          <w:rFonts w:hint="eastAsia"/>
          <w:lang w:val="en-US" w:eastAsia="zh-CN"/>
        </w:rPr>
        <w:t>8.2.3.3.2.1</w:t>
      </w:r>
      <w:r>
        <w:rPr>
          <w:lang w:val="en-US" w:eastAsia="zh-CN"/>
        </w:rPr>
        <w:tab/>
      </w:r>
      <w:r>
        <w:rPr>
          <w:rFonts w:hint="eastAsia"/>
          <w:lang w:val="en-US" w:eastAsia="zh-CN"/>
        </w:rPr>
        <w:t>Test parameters</w:t>
      </w:r>
      <w:bookmarkEnd w:id="4672"/>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77777777" w:rsidR="001B084B" w:rsidRDefault="001B084B" w:rsidP="001B084B">
            <w:pPr>
              <w:pStyle w:val="TAC"/>
              <w:rPr>
                <w:rFonts w:eastAsia="SimSun"/>
                <w:lang w:val="en-US" w:eastAsia="zh-CN"/>
              </w:rPr>
            </w:pPr>
            <w:r>
              <w:t>M-FR1-B.1.4-2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77777777" w:rsidR="001B084B" w:rsidRDefault="001B084B"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eastAsia="zh-CN"/>
              </w:rPr>
              <w:t>28</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4673" w:name="_Toc161665655"/>
      <w:r>
        <w:rPr>
          <w:rFonts w:hint="eastAsia"/>
          <w:lang w:val="en-US" w:eastAsia="zh-CN"/>
        </w:rPr>
        <w:t>8.2.3.3.2.2</w:t>
      </w:r>
      <w:r>
        <w:rPr>
          <w:lang w:val="en-US" w:eastAsia="zh-CN"/>
        </w:rPr>
        <w:tab/>
      </w:r>
      <w:r>
        <w:rPr>
          <w:rFonts w:hint="eastAsia"/>
          <w:lang w:val="en-US" w:eastAsia="zh-CN"/>
        </w:rPr>
        <w:t>Minimum requirements</w:t>
      </w:r>
      <w:bookmarkEnd w:id="4673"/>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4674" w:name="_Toc161665656"/>
      <w:bookmarkStart w:id="4675" w:name="_Toc98755717"/>
      <w:bookmarkStart w:id="4676" w:name="_Toc138946554"/>
      <w:bookmarkStart w:id="4677" w:name="_Toc82450939"/>
      <w:bookmarkStart w:id="4678" w:name="_Toc106184238"/>
      <w:bookmarkStart w:id="4679" w:name="_Toc89949328"/>
      <w:bookmarkStart w:id="4680" w:name="_Toc145531283"/>
      <w:bookmarkStart w:id="4681" w:name="_Toc76542309"/>
      <w:bookmarkStart w:id="4682" w:name="_Toc138853873"/>
      <w:bookmarkStart w:id="4683" w:name="_Toc74583496"/>
      <w:bookmarkStart w:id="4684" w:name="_Toc82450291"/>
      <w:bookmarkStart w:id="4685" w:name="_Toc137554811"/>
      <w:bookmarkStart w:id="4686" w:name="_Toc130402260"/>
      <w:bookmarkStart w:id="4687" w:name="_Toc98763309"/>
      <w:r>
        <w:rPr>
          <w:lang w:val="nb-NO" w:eastAsia="zh-CN"/>
        </w:rPr>
        <w:t>9</w:t>
      </w:r>
      <w:r>
        <w:rPr>
          <w:lang w:val="nb-NO" w:eastAsia="zh-CN"/>
        </w:rPr>
        <w:tab/>
        <w:t>Radiated performance requirements</w:t>
      </w:r>
      <w:bookmarkEnd w:id="4674"/>
    </w:p>
    <w:p w14:paraId="4D61612D" w14:textId="77777777" w:rsidR="00890228" w:rsidRDefault="00890228" w:rsidP="00890228">
      <w:pPr>
        <w:pStyle w:val="Heading2"/>
        <w:rPr>
          <w:lang w:val="nb-NO" w:eastAsia="zh-CN"/>
        </w:rPr>
      </w:pPr>
      <w:bookmarkStart w:id="4688" w:name="_Toc161665657"/>
      <w:r>
        <w:rPr>
          <w:lang w:val="nb-NO" w:eastAsia="zh-CN"/>
        </w:rPr>
        <w:t>9.1</w:t>
      </w:r>
      <w:r>
        <w:rPr>
          <w:lang w:val="nb-NO" w:eastAsia="zh-CN"/>
        </w:rPr>
        <w:tab/>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4689" w:name="_Toc106184239"/>
      <w:bookmarkStart w:id="4690" w:name="_Toc138946555"/>
      <w:bookmarkStart w:id="4691" w:name="_Toc82450292"/>
      <w:bookmarkStart w:id="4692" w:name="_Toc145531284"/>
      <w:bookmarkStart w:id="4693" w:name="_Toc98755718"/>
      <w:bookmarkStart w:id="4694" w:name="_Toc82450940"/>
      <w:bookmarkStart w:id="4695" w:name="_Toc98763310"/>
      <w:bookmarkStart w:id="4696" w:name="_Toc89949329"/>
      <w:bookmarkStart w:id="4697" w:name="_Toc130402261"/>
      <w:bookmarkStart w:id="4698" w:name="_Toc138853874"/>
      <w:bookmarkStart w:id="4699" w:name="_Toc74583497"/>
      <w:bookmarkStart w:id="4700" w:name="_Toc137554812"/>
      <w:bookmarkStart w:id="4701" w:name="_Toc76542310"/>
      <w:bookmarkStart w:id="4702" w:name="_Toc161665658"/>
      <w:r>
        <w:rPr>
          <w:lang w:val="nb-NO" w:eastAsia="zh-CN"/>
        </w:rPr>
        <w:t>9.2</w:t>
      </w:r>
      <w:r>
        <w:rPr>
          <w:lang w:val="nb-NO" w:eastAsia="zh-CN"/>
        </w:rPr>
        <w:tab/>
        <w:t>OTA demodulation branches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4703" w:name="_Toc130402262"/>
      <w:bookmarkStart w:id="4704" w:name="_Toc98755719"/>
      <w:bookmarkStart w:id="4705" w:name="_Toc98763311"/>
      <w:bookmarkStart w:id="4706" w:name="_Toc89949330"/>
      <w:bookmarkStart w:id="4707" w:name="_Toc106184240"/>
      <w:bookmarkStart w:id="4708" w:name="_Toc82450941"/>
      <w:bookmarkStart w:id="4709" w:name="_Toc74583498"/>
      <w:bookmarkStart w:id="4710" w:name="_Toc145531285"/>
      <w:bookmarkStart w:id="4711" w:name="_Toc137554813"/>
      <w:bookmarkStart w:id="4712" w:name="_Toc76542311"/>
      <w:bookmarkStart w:id="4713" w:name="_Toc138853875"/>
      <w:bookmarkStart w:id="4714" w:name="_Toc82450293"/>
      <w:bookmarkStart w:id="4715" w:name="_Toc138946556"/>
      <w:bookmarkStart w:id="4716" w:name="_Toc161665659"/>
      <w:r>
        <w:rPr>
          <w:lang w:val="nb-NO" w:eastAsia="zh-CN"/>
        </w:rPr>
        <w:t>9.3</w:t>
      </w:r>
      <w:r>
        <w:rPr>
          <w:lang w:val="nb-NO" w:eastAsia="zh-CN"/>
        </w:rPr>
        <w:tab/>
        <w:t>Demodulation performance requirements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58410D76" w14:textId="77777777" w:rsidR="00890228" w:rsidRDefault="00890228" w:rsidP="00890228">
      <w:pPr>
        <w:pStyle w:val="Heading3"/>
        <w:rPr>
          <w:lang w:val="nb-NO" w:eastAsia="zh-CN"/>
        </w:rPr>
      </w:pPr>
      <w:bookmarkStart w:id="4717" w:name="_Toc98763315"/>
      <w:bookmarkStart w:id="4718" w:name="_Toc138853879"/>
      <w:bookmarkStart w:id="4719" w:name="_Toc89949334"/>
      <w:bookmarkStart w:id="4720" w:name="_Toc82450297"/>
      <w:bookmarkStart w:id="4721" w:name="_Toc137554817"/>
      <w:bookmarkStart w:id="4722" w:name="_Toc130402266"/>
      <w:bookmarkStart w:id="4723" w:name="_Toc74583502"/>
      <w:bookmarkStart w:id="4724" w:name="_Toc82450945"/>
      <w:bookmarkStart w:id="4725" w:name="_Toc106184244"/>
      <w:bookmarkStart w:id="4726" w:name="_Toc145531289"/>
      <w:bookmarkStart w:id="4727" w:name="_Toc76542315"/>
      <w:bookmarkStart w:id="4728" w:name="_Toc98755723"/>
      <w:bookmarkStart w:id="4729" w:name="_Toc138946560"/>
      <w:bookmarkStart w:id="4730" w:name="_Toc161665660"/>
      <w:r>
        <w:rPr>
          <w:lang w:val="nb-NO" w:eastAsia="zh-CN"/>
        </w:rPr>
        <w:t>9.3.1</w:t>
      </w:r>
      <w:r>
        <w:rPr>
          <w:lang w:val="nb-NO" w:eastAsia="zh-CN"/>
        </w:rPr>
        <w:tab/>
        <w:t>Performance requirements for NCR type 2-O</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2AE4022" w14:textId="77777777" w:rsidR="00890228" w:rsidRDefault="00890228" w:rsidP="00890228">
      <w:pPr>
        <w:pStyle w:val="Heading4"/>
        <w:rPr>
          <w:lang w:val="nb-NO" w:eastAsia="zh-CN"/>
        </w:rPr>
      </w:pPr>
      <w:bookmarkStart w:id="4731" w:name="_Toc76542316"/>
      <w:bookmarkStart w:id="4732" w:name="_Toc82450946"/>
      <w:bookmarkStart w:id="4733" w:name="_Toc145531290"/>
      <w:bookmarkStart w:id="4734" w:name="_Toc138853880"/>
      <w:bookmarkStart w:id="4735" w:name="_Toc89949335"/>
      <w:bookmarkStart w:id="4736" w:name="_Toc106184245"/>
      <w:bookmarkStart w:id="4737" w:name="_Toc82450298"/>
      <w:bookmarkStart w:id="4738" w:name="_Toc137554818"/>
      <w:bookmarkStart w:id="4739" w:name="_Toc98763316"/>
      <w:bookmarkStart w:id="4740" w:name="_Toc138946561"/>
      <w:bookmarkStart w:id="4741" w:name="_Toc74583503"/>
      <w:bookmarkStart w:id="4742" w:name="_Toc98755724"/>
      <w:bookmarkStart w:id="4743" w:name="_Toc130402267"/>
      <w:bookmarkStart w:id="4744" w:name="_Toc161665661"/>
      <w:r>
        <w:rPr>
          <w:lang w:val="nb-NO" w:eastAsia="zh-CN"/>
        </w:rPr>
        <w:t>9.3.1.1</w:t>
      </w:r>
      <w:r>
        <w:rPr>
          <w:lang w:val="nb-NO" w:eastAsia="zh-CN"/>
        </w:rPr>
        <w:tab/>
        <w:t>Performance requirements for PDSCH</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1DF3125" w14:textId="77777777" w:rsidR="00890228" w:rsidRDefault="00890228" w:rsidP="00890228">
      <w:pPr>
        <w:pStyle w:val="Heading5"/>
      </w:pPr>
      <w:bookmarkStart w:id="4745" w:name="_Toc161665662"/>
      <w:r>
        <w:t>9.3.1.1.1</w:t>
      </w:r>
      <w:r>
        <w:tab/>
        <w:t>General</w:t>
      </w:r>
      <w:bookmarkEnd w:id="4745"/>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77777777" w:rsidR="00890228" w:rsidRDefault="00890228" w:rsidP="00AC06EF">
            <w:pPr>
              <w:pStyle w:val="TAN"/>
            </w:pPr>
            <w:r>
              <w:rPr>
                <w:rFonts w:eastAsia="SimSun"/>
              </w:rPr>
              <w:t>Note 2:</w:t>
            </w:r>
            <w:r>
              <w:rPr>
                <w:rFonts w:eastAsia="SimSun"/>
              </w:rPr>
              <w:tab/>
              <w:t>SSB, TRS, CSI-RS, and/or other unspecified test parameters with respect to TS 38.101-4 [</w:t>
            </w:r>
            <w:r>
              <w:rPr>
                <w:rFonts w:eastAsia="SimSun" w:hint="eastAsia"/>
                <w:lang w:eastAsia="zh-CN"/>
              </w:rPr>
              <w:t>28</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4746" w:name="_Toc161665663"/>
      <w:r>
        <w:rPr>
          <w:lang w:eastAsia="zh-CN"/>
        </w:rPr>
        <w:lastRenderedPageBreak/>
        <w:t>9.3.1.1.2</w:t>
      </w:r>
      <w:r>
        <w:rPr>
          <w:lang w:eastAsia="zh-CN"/>
        </w:rPr>
        <w:tab/>
        <w:t>Minimum requirements</w:t>
      </w:r>
      <w:bookmarkEnd w:id="4746"/>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4747" w:name="_Toc145531291"/>
      <w:bookmarkStart w:id="4748" w:name="_Toc98755725"/>
      <w:bookmarkStart w:id="4749" w:name="_Toc106184246"/>
      <w:bookmarkStart w:id="4750" w:name="_Toc130402268"/>
      <w:bookmarkStart w:id="4751" w:name="_Toc137554819"/>
      <w:bookmarkStart w:id="4752" w:name="_Toc74583504"/>
      <w:bookmarkStart w:id="4753" w:name="_Toc82450299"/>
      <w:bookmarkStart w:id="4754" w:name="_Toc82450947"/>
      <w:bookmarkStart w:id="4755" w:name="_Toc98763317"/>
      <w:bookmarkStart w:id="4756" w:name="_Toc138853881"/>
      <w:bookmarkStart w:id="4757" w:name="_Toc89949336"/>
      <w:bookmarkStart w:id="4758" w:name="_Toc76542317"/>
      <w:bookmarkStart w:id="4759" w:name="_Toc138946562"/>
      <w:bookmarkStart w:id="4760" w:name="_Toc161665664"/>
      <w:r>
        <w:rPr>
          <w:lang w:val="nb-NO" w:eastAsia="zh-CN"/>
        </w:rPr>
        <w:t>9.3.1.2</w:t>
      </w:r>
      <w:r>
        <w:rPr>
          <w:lang w:val="nb-NO" w:eastAsia="zh-CN"/>
        </w:rPr>
        <w:tab/>
        <w:t>Performance requirements for PDCCH</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163DFEEE" w14:textId="77777777" w:rsidR="00890228" w:rsidRDefault="00890228" w:rsidP="00890228">
      <w:pPr>
        <w:pStyle w:val="Heading5"/>
        <w:rPr>
          <w:lang w:eastAsia="zh-CN"/>
        </w:rPr>
      </w:pPr>
      <w:bookmarkStart w:id="4761" w:name="_Toc161665665"/>
      <w:r>
        <w:rPr>
          <w:lang w:eastAsia="zh-CN"/>
        </w:rPr>
        <w:t>9.3.1.2.1</w:t>
      </w:r>
      <w:r>
        <w:rPr>
          <w:lang w:eastAsia="zh-CN"/>
        </w:rPr>
        <w:tab/>
        <w:t>General</w:t>
      </w:r>
      <w:bookmarkEnd w:id="4761"/>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77777777" w:rsidR="00890228" w:rsidRDefault="00890228" w:rsidP="00AC06EF">
            <w:pPr>
              <w:pStyle w:val="TAN"/>
            </w:pPr>
            <w:r>
              <w:rPr>
                <w:rFonts w:eastAsia="SimSun"/>
              </w:rPr>
              <w:t>Note 2:</w:t>
            </w:r>
            <w:r>
              <w:rPr>
                <w:rFonts w:eastAsia="SimSun"/>
              </w:rPr>
              <w:tab/>
              <w:t>SSB, TRS, CSI-RS, and/or other unspecified test parameters with respect to TS 38.101-4 [</w:t>
            </w:r>
            <w:r>
              <w:rPr>
                <w:rFonts w:eastAsia="SimSun" w:hint="eastAsia"/>
                <w:lang w:eastAsia="zh-CN"/>
              </w:rPr>
              <w:t>28</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4762" w:name="_Toc161665666"/>
      <w:r>
        <w:t>9.3.1.2.2</w:t>
      </w:r>
      <w:r>
        <w:tab/>
      </w:r>
      <w:r>
        <w:rPr>
          <w:lang w:eastAsia="zh-CN"/>
        </w:rPr>
        <w:t>Minimum requirements</w:t>
      </w:r>
      <w:bookmarkEnd w:id="4762"/>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890228"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890228" w:rsidRDefault="00890228" w:rsidP="00AC06EF">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890228" w:rsidRDefault="00890228" w:rsidP="00AC06EF">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890228" w:rsidRDefault="00890228" w:rsidP="00AC06EF">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890228" w:rsidRDefault="00890228" w:rsidP="00AC06EF">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77777777" w:rsidR="00890228" w:rsidRDefault="00890228" w:rsidP="00AC06EF">
            <w:pPr>
              <w:pStyle w:val="TAC"/>
            </w:pPr>
            <w:r>
              <w:t>M-FR2-B.1.3-1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890228" w:rsidRDefault="00890228" w:rsidP="00AC06EF">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890228" w:rsidRDefault="00890228" w:rsidP="00AC06EF">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890228" w:rsidRDefault="00890228" w:rsidP="00AC06EF">
            <w:pPr>
              <w:pStyle w:val="TAC"/>
              <w:rPr>
                <w:szCs w:val="18"/>
                <w:lang w:val="en-US" w:eastAsia="zh-CN"/>
              </w:rPr>
            </w:pPr>
            <w:r>
              <w:rPr>
                <w:szCs w:val="18"/>
                <w:lang w:val="en-US" w:eastAsia="zh-CN"/>
              </w:rPr>
              <w:t>6.4</w:t>
            </w:r>
          </w:p>
        </w:tc>
      </w:tr>
      <w:tr w:rsidR="00890228"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890228" w:rsidRDefault="00890228" w:rsidP="00AC06EF">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890228" w:rsidRDefault="00890228" w:rsidP="00AC06EF">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890228" w:rsidRDefault="00890228" w:rsidP="00AC06EF">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890228" w:rsidRDefault="00890228" w:rsidP="00AC06EF">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77777777" w:rsidR="00890228" w:rsidRDefault="00890228" w:rsidP="00AC06EF">
            <w:pPr>
              <w:pStyle w:val="TAC"/>
            </w:pPr>
            <w:r>
              <w:t>M-FR2-B.1.3-</w:t>
            </w:r>
            <w:r>
              <w:rPr>
                <w:rFonts w:eastAsia="SimSun" w:hint="eastAsia"/>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890228" w:rsidRDefault="00890228" w:rsidP="00AC06EF">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890228" w:rsidRDefault="00890228" w:rsidP="00AC06EF">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890228" w:rsidRDefault="00890228" w:rsidP="00AC06EF">
            <w:pPr>
              <w:pStyle w:val="TAC"/>
              <w:rPr>
                <w:szCs w:val="18"/>
                <w:lang w:val="en-US" w:eastAsia="zh-CN"/>
              </w:rPr>
            </w:pPr>
            <w:r>
              <w:rPr>
                <w:szCs w:val="18"/>
                <w:lang w:val="en-US" w:eastAsia="zh-CN"/>
              </w:rPr>
              <w:t>2.9</w:t>
            </w:r>
          </w:p>
        </w:tc>
      </w:tr>
      <w:tr w:rsidR="00890228"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890228" w:rsidRDefault="00890228" w:rsidP="00AC06EF">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890228" w:rsidRDefault="00890228" w:rsidP="00AC06EF">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890228" w:rsidRDefault="00890228" w:rsidP="00AC06EF">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890228" w:rsidRDefault="00890228" w:rsidP="00AC06EF">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77777777" w:rsidR="00890228" w:rsidRDefault="00890228" w:rsidP="00AC06EF">
            <w:pPr>
              <w:pStyle w:val="TAC"/>
            </w:pPr>
            <w:r>
              <w:t>M-FR2-B.1.3-</w:t>
            </w:r>
            <w:r>
              <w:rPr>
                <w:rFonts w:eastAsia="SimSun" w:hint="eastAsia"/>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890228" w:rsidRDefault="00890228" w:rsidP="00AC06EF">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890228" w:rsidRDefault="00890228" w:rsidP="00AC06EF">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890228" w:rsidRDefault="00890228" w:rsidP="00AC06EF">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4763" w:name="_Toc74583505"/>
      <w:bookmarkStart w:id="4764" w:name="_Toc138946563"/>
      <w:bookmarkStart w:id="4765" w:name="_Toc98755726"/>
      <w:bookmarkStart w:id="4766" w:name="_Toc89949337"/>
      <w:bookmarkStart w:id="4767" w:name="_Toc106184247"/>
      <w:bookmarkStart w:id="4768" w:name="_Toc82450300"/>
      <w:bookmarkStart w:id="4769" w:name="_Toc98763318"/>
      <w:bookmarkStart w:id="4770" w:name="_Toc130402269"/>
      <w:bookmarkStart w:id="4771" w:name="_Toc82450948"/>
      <w:bookmarkStart w:id="4772" w:name="_Toc138853882"/>
      <w:bookmarkStart w:id="4773" w:name="_Toc145531292"/>
      <w:bookmarkStart w:id="4774" w:name="_Toc76542318"/>
      <w:bookmarkStart w:id="4775" w:name="_Toc137554820"/>
      <w:bookmarkStart w:id="4776" w:name="_Toc161665667"/>
      <w:r>
        <w:rPr>
          <w:lang w:val="en-US" w:eastAsia="zh-CN"/>
        </w:rPr>
        <w:t>9.4</w:t>
      </w:r>
      <w:r>
        <w:rPr>
          <w:lang w:val="en-US" w:eastAsia="zh-CN"/>
        </w:rPr>
        <w:tab/>
        <w:t>CSI reporting requirements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106B0BB" w14:textId="77777777" w:rsidR="00890228" w:rsidRDefault="00890228" w:rsidP="00890228">
      <w:pPr>
        <w:pStyle w:val="Heading3"/>
        <w:rPr>
          <w:lang w:val="en-US" w:eastAsia="zh-CN"/>
        </w:rPr>
      </w:pPr>
      <w:bookmarkStart w:id="4777" w:name="_Toc130402274"/>
      <w:bookmarkStart w:id="4778" w:name="_Toc138946568"/>
      <w:bookmarkStart w:id="4779" w:name="_Toc98755731"/>
      <w:bookmarkStart w:id="4780" w:name="_Toc145531297"/>
      <w:bookmarkStart w:id="4781" w:name="_Toc106184252"/>
      <w:bookmarkStart w:id="4782" w:name="_Toc82450953"/>
      <w:bookmarkStart w:id="4783" w:name="_Toc98763323"/>
      <w:bookmarkStart w:id="4784" w:name="_Toc82450305"/>
      <w:bookmarkStart w:id="4785" w:name="_Toc138853887"/>
      <w:bookmarkStart w:id="4786" w:name="_Toc137554825"/>
      <w:bookmarkStart w:id="4787" w:name="_Toc74583510"/>
      <w:bookmarkStart w:id="4788" w:name="_Toc89949342"/>
      <w:bookmarkStart w:id="4789" w:name="_Toc76542323"/>
      <w:bookmarkStart w:id="4790" w:name="_Toc161665668"/>
      <w:r>
        <w:rPr>
          <w:lang w:val="en-US" w:eastAsia="zh-CN"/>
        </w:rPr>
        <w:t>9.4.1</w:t>
      </w:r>
      <w:r>
        <w:rPr>
          <w:lang w:val="en-US" w:eastAsia="zh-CN"/>
        </w:rPr>
        <w:tab/>
        <w:t>Performance requirements for NCR-MT type 2-O</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78B6B1F3" w14:textId="77777777" w:rsidR="00890228" w:rsidRDefault="00890228" w:rsidP="00890228">
      <w:pPr>
        <w:pStyle w:val="Heading4"/>
        <w:rPr>
          <w:lang w:eastAsia="zh-CN"/>
        </w:rPr>
      </w:pPr>
      <w:bookmarkStart w:id="4791" w:name="_Toc82450954"/>
      <w:bookmarkStart w:id="4792" w:name="_Toc137554826"/>
      <w:bookmarkStart w:id="4793" w:name="_Toc76542324"/>
      <w:bookmarkStart w:id="4794" w:name="_Toc106184253"/>
      <w:bookmarkStart w:id="4795" w:name="_Toc98755732"/>
      <w:bookmarkStart w:id="4796" w:name="_Toc138946569"/>
      <w:bookmarkStart w:id="4797" w:name="_Toc82450306"/>
      <w:bookmarkStart w:id="4798" w:name="_Toc98763324"/>
      <w:bookmarkStart w:id="4799" w:name="_Toc130402275"/>
      <w:bookmarkStart w:id="4800" w:name="_Toc89949343"/>
      <w:bookmarkStart w:id="4801" w:name="_Toc145531298"/>
      <w:bookmarkStart w:id="4802" w:name="_Toc138853888"/>
      <w:bookmarkStart w:id="4803" w:name="_Toc74583511"/>
      <w:bookmarkStart w:id="4804" w:name="_Toc161665669"/>
      <w:r>
        <w:rPr>
          <w:lang w:val="en-US" w:eastAsia="zh-CN"/>
        </w:rPr>
        <w:t>9.4.1.1</w:t>
      </w:r>
      <w:r>
        <w:rPr>
          <w:lang w:eastAsia="zh-CN"/>
        </w:rPr>
        <w:tab/>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4805" w:name="_Toc161665670"/>
      <w:r>
        <w:rPr>
          <w:lang w:eastAsia="zh-CN"/>
        </w:rPr>
        <w:t>9.4.1.2</w:t>
      </w:r>
      <w:r>
        <w:rPr>
          <w:lang w:eastAsia="zh-CN"/>
        </w:rPr>
        <w:tab/>
        <w:t>Common test parameters</w:t>
      </w:r>
      <w:bookmarkEnd w:id="4805"/>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4806" w:name="_Toc138853889"/>
      <w:bookmarkStart w:id="4807" w:name="_Toc89949344"/>
      <w:bookmarkStart w:id="4808" w:name="_Toc138946570"/>
      <w:bookmarkStart w:id="4809" w:name="_Toc137554827"/>
      <w:bookmarkStart w:id="4810" w:name="_Toc98755733"/>
      <w:bookmarkStart w:id="4811" w:name="_Toc82450955"/>
      <w:bookmarkStart w:id="4812" w:name="_Toc82450307"/>
      <w:bookmarkStart w:id="4813" w:name="_Toc98763325"/>
      <w:bookmarkStart w:id="4814" w:name="_Toc76542325"/>
      <w:bookmarkStart w:id="4815" w:name="_Toc106184254"/>
      <w:bookmarkStart w:id="4816" w:name="_Toc145531299"/>
      <w:bookmarkStart w:id="4817" w:name="_Toc74583512"/>
      <w:bookmarkStart w:id="4818" w:name="_Toc130402276"/>
      <w:bookmarkStart w:id="4819" w:name="_Toc161665671"/>
      <w:r>
        <w:rPr>
          <w:lang w:val="en-US" w:eastAsia="zh-CN"/>
        </w:rPr>
        <w:lastRenderedPageBreak/>
        <w:t>9.4.1.3</w:t>
      </w:r>
      <w:r>
        <w:rPr>
          <w:lang w:val="en-US" w:eastAsia="zh-CN"/>
        </w:rPr>
        <w:tab/>
        <w:t>Reporting of Channel Quality Indicator (CQI)</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1D3F509" w14:textId="77777777" w:rsidR="00890228" w:rsidRDefault="00890228" w:rsidP="00890228">
      <w:pPr>
        <w:pStyle w:val="Heading5"/>
        <w:ind w:left="1985"/>
        <w:rPr>
          <w:rFonts w:eastAsia="SimSun"/>
          <w:lang w:val="en-US"/>
        </w:rPr>
      </w:pPr>
      <w:bookmarkStart w:id="4820" w:name="_Toc161665672"/>
      <w:r>
        <w:rPr>
          <w:lang w:val="en-US"/>
        </w:rPr>
        <w:t>9.4.1.3.1</w:t>
      </w:r>
      <w:r>
        <w:rPr>
          <w:lang w:val="en-US"/>
        </w:rPr>
        <w:tab/>
        <w:t>General</w:t>
      </w:r>
      <w:bookmarkEnd w:id="4820"/>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77777777" w:rsidR="00890228" w:rsidRDefault="00890228" w:rsidP="00D220FE">
            <w:pPr>
              <w:pStyle w:val="TAC"/>
              <w:rPr>
                <w:lang w:val="en-US"/>
              </w:rPr>
            </w:pPr>
            <w:r>
              <w:rPr>
                <w:lang w:val="en-US" w:eastAsia="ko-KR"/>
              </w:rPr>
              <w:t>M-FR2-B.1.4-1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3B1F6AD2" w14:textId="77777777" w:rsidR="00890228" w:rsidRDefault="00890228"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eastAsia="zh-CN"/>
              </w:rPr>
              <w:t>28</w:t>
            </w:r>
            <w:r>
              <w:rPr>
                <w:lang w:val="en-US"/>
              </w:rPr>
              <w:t xml:space="preserve">] </w:t>
            </w:r>
            <w:r>
              <w:t>are left up to test implementation, if transmitted or needed.</w:t>
            </w:r>
          </w:p>
          <w:p w14:paraId="3F51C957" w14:textId="77777777"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4821" w:name="_Toc161665673"/>
      <w:r>
        <w:rPr>
          <w:lang w:val="en-US"/>
        </w:rPr>
        <w:lastRenderedPageBreak/>
        <w:t>9.4.1.3.2</w:t>
      </w:r>
      <w:r>
        <w:rPr>
          <w:lang w:val="en-US"/>
        </w:rPr>
        <w:tab/>
        <w:t>Minimum requirements</w:t>
      </w:r>
      <w:bookmarkEnd w:id="4821"/>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4822" w:name="_Toc155428296"/>
      <w:bookmarkStart w:id="4823" w:name="_Toc155781314"/>
      <w:bookmarkStart w:id="4824" w:name="_Toc161665674"/>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4822"/>
      <w:bookmarkEnd w:id="4823"/>
      <w:bookmarkEnd w:id="4824"/>
    </w:p>
    <w:p w14:paraId="4FB24D24" w14:textId="349A9A66" w:rsidR="0076304B" w:rsidRDefault="0076304B" w:rsidP="0076304B">
      <w:pPr>
        <w:pStyle w:val="Heading2"/>
        <w:rPr>
          <w:rFonts w:eastAsia="SimSun"/>
          <w:lang w:eastAsia="zh-CN"/>
        </w:rPr>
      </w:pPr>
      <w:bookmarkStart w:id="4825" w:name="_Toc155428297"/>
      <w:bookmarkStart w:id="4826" w:name="_Toc155781315"/>
      <w:bookmarkStart w:id="4827" w:name="_Toc161665675"/>
      <w:r>
        <w:rPr>
          <w:rFonts w:eastAsia="SimSun" w:hint="eastAsia"/>
          <w:lang w:eastAsia="zh-CN"/>
        </w:rPr>
        <w:t>10</w:t>
      </w:r>
      <w:r>
        <w:t>.1</w:t>
      </w:r>
      <w:r>
        <w:tab/>
      </w:r>
      <w:r w:rsidR="009244C7">
        <w:t>RRC Connection Mobility Control</w:t>
      </w:r>
      <w:r w:rsidR="009C3F7D">
        <w:t xml:space="preserve"> for NCR-MT</w:t>
      </w:r>
      <w:bookmarkEnd w:id="4825"/>
      <w:bookmarkEnd w:id="4826"/>
      <w:bookmarkEnd w:id="4827"/>
    </w:p>
    <w:p w14:paraId="51D2E1E6" w14:textId="67395E5F" w:rsidR="0076304B" w:rsidRDefault="0076304B" w:rsidP="009244C7">
      <w:pPr>
        <w:pStyle w:val="Heading3"/>
      </w:pPr>
      <w:bookmarkStart w:id="4828" w:name="_Toc76542331"/>
      <w:bookmarkStart w:id="4829" w:name="_Toc57821371"/>
      <w:bookmarkStart w:id="4830" w:name="_Toc61184041"/>
      <w:bookmarkStart w:id="4831" w:name="_Toc89949350"/>
      <w:bookmarkStart w:id="4832" w:name="_Toc61184433"/>
      <w:bookmarkStart w:id="4833" w:name="_Toc82450961"/>
      <w:bookmarkStart w:id="4834" w:name="_Toc66386560"/>
      <w:bookmarkStart w:id="4835" w:name="_Toc138853895"/>
      <w:bookmarkStart w:id="4836" w:name="_Toc137554833"/>
      <w:bookmarkStart w:id="4837" w:name="_Toc61185215"/>
      <w:bookmarkStart w:id="4838" w:name="_Toc106184260"/>
      <w:bookmarkStart w:id="4839" w:name="_Toc53185582"/>
      <w:bookmarkStart w:id="4840" w:name="_Toc53185958"/>
      <w:bookmarkStart w:id="4841" w:name="_Toc98763331"/>
      <w:bookmarkStart w:id="4842" w:name="_Toc138946576"/>
      <w:bookmarkStart w:id="4843" w:name="_Toc130402282"/>
      <w:bookmarkStart w:id="4844" w:name="_Toc98755739"/>
      <w:bookmarkStart w:id="4845" w:name="_Toc57820444"/>
      <w:bookmarkStart w:id="4846" w:name="_Toc82450313"/>
      <w:bookmarkStart w:id="4847" w:name="_Toc61183647"/>
      <w:bookmarkStart w:id="4848" w:name="_Toc61184825"/>
      <w:bookmarkStart w:id="4849" w:name="_Toc74583518"/>
      <w:bookmarkStart w:id="4850" w:name="_Toc155428298"/>
      <w:bookmarkStart w:id="4851" w:name="_Toc155781316"/>
      <w:bookmarkStart w:id="4852" w:name="_Toc161665676"/>
      <w:r>
        <w:rPr>
          <w:rFonts w:eastAsia="SimSun" w:hint="eastAsia"/>
          <w:lang w:eastAsia="zh-CN"/>
        </w:rPr>
        <w:t>10</w:t>
      </w:r>
      <w:r>
        <w:t>.1.1</w:t>
      </w:r>
      <w:r>
        <w:tab/>
        <w:t>SA: RRC Re-establishment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2312686" w14:textId="6C7E0E4A" w:rsidR="0076304B" w:rsidRDefault="0076304B" w:rsidP="009244C7">
      <w:pPr>
        <w:pStyle w:val="Heading4"/>
      </w:pPr>
      <w:bookmarkStart w:id="4853" w:name="_Toc535475936"/>
      <w:bookmarkStart w:id="4854" w:name="_Toc138946577"/>
      <w:bookmarkStart w:id="4855" w:name="_Toc98755740"/>
      <w:bookmarkStart w:id="4856" w:name="_Toc61184042"/>
      <w:bookmarkStart w:id="4857" w:name="_Toc57821372"/>
      <w:bookmarkStart w:id="4858" w:name="_Toc61184434"/>
      <w:bookmarkStart w:id="4859" w:name="_Toc82450962"/>
      <w:bookmarkStart w:id="4860" w:name="_Toc61184826"/>
      <w:bookmarkStart w:id="4861" w:name="_Toc76542332"/>
      <w:bookmarkStart w:id="4862" w:name="_Toc53185959"/>
      <w:bookmarkStart w:id="4863" w:name="_Toc61185216"/>
      <w:bookmarkStart w:id="4864" w:name="_Toc82450314"/>
      <w:bookmarkStart w:id="4865" w:name="_Toc130402283"/>
      <w:bookmarkStart w:id="4866" w:name="_Toc61183648"/>
      <w:bookmarkStart w:id="4867" w:name="_Toc57820445"/>
      <w:bookmarkStart w:id="4868" w:name="_Toc106184261"/>
      <w:bookmarkStart w:id="4869" w:name="_Toc98763332"/>
      <w:bookmarkStart w:id="4870" w:name="_Toc89949351"/>
      <w:bookmarkStart w:id="4871" w:name="_Toc138853896"/>
      <w:bookmarkStart w:id="4872" w:name="_Toc53185583"/>
      <w:bookmarkStart w:id="4873" w:name="_Toc137554834"/>
      <w:bookmarkStart w:id="4874" w:name="_Toc66386561"/>
      <w:bookmarkStart w:id="4875" w:name="_Toc74583519"/>
      <w:bookmarkStart w:id="4876" w:name="_Toc155428299"/>
      <w:bookmarkStart w:id="4877" w:name="_Toc155781317"/>
      <w:bookmarkStart w:id="4878" w:name="_Toc161665677"/>
      <w:r>
        <w:rPr>
          <w:rFonts w:eastAsia="SimSun" w:hint="eastAsia"/>
          <w:lang w:eastAsia="zh-CN"/>
        </w:rPr>
        <w:t>10</w:t>
      </w:r>
      <w:r>
        <w:rPr>
          <w:rFonts w:eastAsia="SimSun"/>
        </w:rPr>
        <w:t>.1.1.1</w:t>
      </w:r>
      <w:r>
        <w:tab/>
      </w:r>
      <w:bookmarkEnd w:id="4853"/>
      <w:r>
        <w:t>Introduction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4879" w:name="_Toc535475937"/>
      <w:bookmarkStart w:id="4880" w:name="_Toc82450315"/>
      <w:bookmarkStart w:id="4881" w:name="_Toc106184262"/>
      <w:bookmarkStart w:id="4882" w:name="_Toc53185584"/>
      <w:bookmarkStart w:id="4883" w:name="_Toc82450963"/>
      <w:bookmarkStart w:id="4884" w:name="_Toc138853897"/>
      <w:bookmarkStart w:id="4885" w:name="_Toc57821373"/>
      <w:bookmarkStart w:id="4886" w:name="_Toc57820446"/>
      <w:bookmarkStart w:id="4887" w:name="_Toc61183649"/>
      <w:bookmarkStart w:id="4888" w:name="_Toc89949352"/>
      <w:bookmarkStart w:id="4889" w:name="_Toc61184435"/>
      <w:bookmarkStart w:id="4890" w:name="_Toc76542333"/>
      <w:bookmarkStart w:id="4891" w:name="_Toc61184043"/>
      <w:bookmarkStart w:id="4892" w:name="_Toc66386562"/>
      <w:bookmarkStart w:id="4893" w:name="_Toc61184827"/>
      <w:bookmarkStart w:id="4894" w:name="_Toc138946578"/>
      <w:bookmarkStart w:id="4895" w:name="_Toc53185960"/>
      <w:bookmarkStart w:id="4896" w:name="_Toc130402284"/>
      <w:bookmarkStart w:id="4897" w:name="_Toc74583520"/>
      <w:bookmarkStart w:id="4898" w:name="_Toc137554835"/>
      <w:bookmarkStart w:id="4899" w:name="_Toc61185217"/>
      <w:bookmarkStart w:id="4900" w:name="_Toc98763333"/>
      <w:bookmarkStart w:id="4901" w:name="_Toc98755741"/>
      <w:bookmarkStart w:id="4902" w:name="_Toc155428300"/>
      <w:bookmarkStart w:id="4903" w:name="_Toc155781318"/>
      <w:bookmarkStart w:id="4904" w:name="_Toc161665678"/>
      <w:r>
        <w:rPr>
          <w:rFonts w:eastAsia="SimSun" w:hint="eastAsia"/>
          <w:lang w:eastAsia="zh-CN"/>
        </w:rPr>
        <w:t>10</w:t>
      </w:r>
      <w:r>
        <w:rPr>
          <w:rFonts w:eastAsia="SimSun"/>
        </w:rPr>
        <w:t>.1.1.2</w:t>
      </w:r>
      <w:r>
        <w:tab/>
      </w:r>
      <w:bookmarkEnd w:id="4879"/>
      <w:r>
        <w:t>Requirements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4905" w:name="_Toc66386563"/>
      <w:bookmarkStart w:id="4906" w:name="_Toc137554836"/>
      <w:bookmarkStart w:id="4907" w:name="_Toc89949353"/>
      <w:bookmarkStart w:id="4908" w:name="_Toc106184263"/>
      <w:bookmarkStart w:id="4909" w:name="_Toc61183650"/>
      <w:bookmarkStart w:id="4910" w:name="_Toc82450316"/>
      <w:bookmarkStart w:id="4911" w:name="_Toc130402285"/>
      <w:bookmarkStart w:id="4912" w:name="_Toc57820447"/>
      <w:bookmarkStart w:id="4913" w:name="_Toc76542334"/>
      <w:bookmarkStart w:id="4914" w:name="_Toc82450964"/>
      <w:bookmarkStart w:id="4915" w:name="_Toc98755742"/>
      <w:bookmarkStart w:id="4916" w:name="_Toc53185585"/>
      <w:bookmarkStart w:id="4917" w:name="_Toc53185961"/>
      <w:bookmarkStart w:id="4918" w:name="_Toc74583521"/>
      <w:bookmarkStart w:id="4919" w:name="_Toc61184436"/>
      <w:bookmarkStart w:id="4920" w:name="_Toc61184828"/>
      <w:bookmarkStart w:id="4921" w:name="_Toc138853898"/>
      <w:bookmarkStart w:id="4922" w:name="_Toc61185218"/>
      <w:bookmarkStart w:id="4923" w:name="_Toc61184044"/>
      <w:bookmarkStart w:id="4924" w:name="_Toc138946579"/>
      <w:bookmarkStart w:id="4925" w:name="_Toc57821374"/>
      <w:bookmarkStart w:id="4926" w:name="_Toc98763334"/>
      <w:bookmarkStart w:id="4927" w:name="_Toc155428301"/>
      <w:bookmarkStart w:id="4928" w:name="_Toc155781319"/>
      <w:bookmarkStart w:id="4929" w:name="_Toc161665679"/>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4930"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4930"/>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4931" w:name="_Hlk521492632"/>
            <w:r>
              <w:t>6400</w:t>
            </w:r>
            <w:bookmarkEnd w:id="4931"/>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4932" w:name="_Toc155428302"/>
      <w:bookmarkStart w:id="4933" w:name="_Toc155781320"/>
      <w:bookmarkStart w:id="4934" w:name="_Toc161665680"/>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4932"/>
      <w:bookmarkEnd w:id="4933"/>
      <w:bookmarkEnd w:id="4934"/>
    </w:p>
    <w:p w14:paraId="2A3D50C6" w14:textId="0C9CC1C4" w:rsidR="0076304B" w:rsidRDefault="0076304B" w:rsidP="009244C7">
      <w:pPr>
        <w:pStyle w:val="Heading4"/>
        <w:rPr>
          <w:lang w:eastAsia="ko-KR"/>
        </w:rPr>
      </w:pPr>
      <w:bookmarkStart w:id="4935" w:name="_Toc5952581"/>
      <w:bookmarkStart w:id="4936" w:name="_Toc155428303"/>
      <w:bookmarkStart w:id="4937" w:name="_Toc155781321"/>
      <w:bookmarkStart w:id="4938" w:name="_Toc161665681"/>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4935"/>
      <w:bookmarkEnd w:id="4936"/>
      <w:bookmarkEnd w:id="4937"/>
      <w:bookmarkEnd w:id="4938"/>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4939" w:name="_Toc5952582"/>
      <w:bookmarkStart w:id="4940" w:name="_Toc155428304"/>
      <w:bookmarkStart w:id="4941" w:name="_Toc155781322"/>
      <w:bookmarkStart w:id="4942" w:name="_Toc161665682"/>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4939"/>
      <w:r>
        <w:rPr>
          <w:lang w:eastAsia="ko-KR"/>
        </w:rPr>
        <w:t xml:space="preserve"> for 4-step RA type</w:t>
      </w:r>
      <w:bookmarkEnd w:id="4940"/>
      <w:bookmarkEnd w:id="4941"/>
      <w:bookmarkEnd w:id="4942"/>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4943" w:name="_Hlk31114384"/>
      <w:r>
        <w:rPr>
          <w:rFonts w:cs="v4.2.0"/>
        </w:rPr>
        <w:t>clause 7.4 of</w:t>
      </w:r>
      <w:bookmarkEnd w:id="4943"/>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4944" w:name="_Toc5952583"/>
      <w:bookmarkStart w:id="4945" w:name="_Toc155428305"/>
      <w:bookmarkStart w:id="4946" w:name="_Toc155781323"/>
      <w:bookmarkStart w:id="4947" w:name="_Toc161665683"/>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4944"/>
      <w:bookmarkEnd w:id="4945"/>
      <w:bookmarkEnd w:id="4946"/>
      <w:bookmarkEnd w:id="4947"/>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4948" w:name="_Toc5952584"/>
      <w:bookmarkStart w:id="4949" w:name="_Toc155428306"/>
      <w:bookmarkStart w:id="4950" w:name="_Toc155781324"/>
      <w:bookmarkStart w:id="4951" w:name="_Toc161665684"/>
      <w:bookmarkStart w:id="4952" w:name="OLE_LINK5"/>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4948"/>
      <w:bookmarkEnd w:id="4949"/>
      <w:bookmarkEnd w:id="4950"/>
      <w:bookmarkEnd w:id="4951"/>
    </w:p>
    <w:bookmarkEnd w:id="4952"/>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4953" w:name="_Toc61184442"/>
      <w:bookmarkStart w:id="4954" w:name="_Toc138853904"/>
      <w:bookmarkStart w:id="4955" w:name="_Toc82450322"/>
      <w:bookmarkStart w:id="4956" w:name="_Toc98763340"/>
      <w:bookmarkStart w:id="4957" w:name="_Toc61183656"/>
      <w:bookmarkStart w:id="4958" w:name="_Toc89949359"/>
      <w:bookmarkStart w:id="4959" w:name="_Toc98755748"/>
      <w:bookmarkStart w:id="4960" w:name="_Toc74583527"/>
      <w:bookmarkStart w:id="4961" w:name="_Toc53185967"/>
      <w:bookmarkStart w:id="4962" w:name="_Toc66386569"/>
      <w:bookmarkStart w:id="4963" w:name="_Toc61184834"/>
      <w:bookmarkStart w:id="4964" w:name="_Toc130402291"/>
      <w:bookmarkStart w:id="4965" w:name="_Toc137554842"/>
      <w:bookmarkStart w:id="4966" w:name="_Toc57821380"/>
      <w:bookmarkStart w:id="4967" w:name="_Toc76542340"/>
      <w:bookmarkStart w:id="4968" w:name="_Toc61185224"/>
      <w:bookmarkStart w:id="4969" w:name="_Toc53185591"/>
      <w:bookmarkStart w:id="4970" w:name="_Toc106184269"/>
      <w:bookmarkStart w:id="4971" w:name="_Toc57820453"/>
      <w:bookmarkStart w:id="4972" w:name="_Toc138946585"/>
      <w:bookmarkStart w:id="4973" w:name="_Toc82450970"/>
      <w:bookmarkStart w:id="4974" w:name="_Toc61184050"/>
      <w:bookmarkStart w:id="4975" w:name="_Toc155428307"/>
      <w:bookmarkStart w:id="4976" w:name="_Toc155781325"/>
      <w:bookmarkStart w:id="4977" w:name="_Toc161665685"/>
      <w:r>
        <w:rPr>
          <w:rFonts w:eastAsia="SimSun" w:hint="eastAsia"/>
          <w:lang w:eastAsia="zh-CN"/>
        </w:rPr>
        <w:t>10</w:t>
      </w:r>
      <w:r>
        <w:t>.2</w:t>
      </w:r>
      <w:r>
        <w:tab/>
        <w:t>Timing</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8087085" w14:textId="77777777" w:rsidR="0076304B" w:rsidRDefault="0076304B" w:rsidP="0076304B">
      <w:pPr>
        <w:pStyle w:val="Heading3"/>
      </w:pPr>
      <w:bookmarkStart w:id="4978" w:name="_Toc106184270"/>
      <w:bookmarkStart w:id="4979" w:name="_Toc82450323"/>
      <w:bookmarkStart w:id="4980" w:name="_Toc61183657"/>
      <w:bookmarkStart w:id="4981" w:name="_Toc89949360"/>
      <w:bookmarkStart w:id="4982" w:name="_Toc98755749"/>
      <w:bookmarkStart w:id="4983" w:name="_Toc98763341"/>
      <w:bookmarkStart w:id="4984" w:name="_Toc61184835"/>
      <w:bookmarkStart w:id="4985" w:name="_Toc57820454"/>
      <w:bookmarkStart w:id="4986" w:name="_Toc137554843"/>
      <w:bookmarkStart w:id="4987" w:name="_Toc66386570"/>
      <w:bookmarkStart w:id="4988" w:name="_Toc61184443"/>
      <w:bookmarkStart w:id="4989" w:name="_Toc53185592"/>
      <w:bookmarkStart w:id="4990" w:name="_Toc138853905"/>
      <w:bookmarkStart w:id="4991" w:name="_Toc130402292"/>
      <w:bookmarkStart w:id="4992" w:name="_Toc76542341"/>
      <w:bookmarkStart w:id="4993" w:name="_Toc61184051"/>
      <w:bookmarkStart w:id="4994" w:name="_Toc61185225"/>
      <w:bookmarkStart w:id="4995" w:name="_Toc138946586"/>
      <w:bookmarkStart w:id="4996" w:name="_Toc82450971"/>
      <w:bookmarkStart w:id="4997" w:name="_Toc74583528"/>
      <w:bookmarkStart w:id="4998" w:name="_Toc53185968"/>
      <w:bookmarkStart w:id="4999" w:name="_Toc57821381"/>
      <w:bookmarkStart w:id="5000" w:name="_Toc155428308"/>
      <w:bookmarkStart w:id="5001" w:name="_Toc155781326"/>
      <w:bookmarkStart w:id="5002" w:name="_Toc161665686"/>
      <w:r>
        <w:rPr>
          <w:rFonts w:eastAsia="SimSun" w:hint="eastAsia"/>
          <w:lang w:eastAsia="zh-CN"/>
        </w:rPr>
        <w:t>10</w:t>
      </w:r>
      <w:r>
        <w:t>.2.1</w:t>
      </w:r>
      <w:r>
        <w:tab/>
        <w:t>NCR-MT transmit timing</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6D19A2B" w14:textId="77777777" w:rsidR="0076304B" w:rsidRDefault="0076304B" w:rsidP="0076304B">
      <w:pPr>
        <w:pStyle w:val="Heading4"/>
        <w:rPr>
          <w:rFonts w:eastAsia="SimSun"/>
          <w:b/>
          <w:bCs/>
        </w:rPr>
      </w:pPr>
      <w:bookmarkStart w:id="5003" w:name="_Toc66386571"/>
      <w:bookmarkStart w:id="5004" w:name="_Toc61184052"/>
      <w:bookmarkStart w:id="5005" w:name="_Toc76542342"/>
      <w:bookmarkStart w:id="5006" w:name="_Toc74583529"/>
      <w:bookmarkStart w:id="5007" w:name="_Toc82450972"/>
      <w:bookmarkStart w:id="5008" w:name="_Toc130402293"/>
      <w:bookmarkStart w:id="5009" w:name="_Toc82450324"/>
      <w:bookmarkStart w:id="5010" w:name="_Toc106184271"/>
      <w:bookmarkStart w:id="5011" w:name="_Toc61183658"/>
      <w:bookmarkStart w:id="5012" w:name="_Toc138853906"/>
      <w:bookmarkStart w:id="5013" w:name="_Toc61185226"/>
      <w:bookmarkStart w:id="5014" w:name="_Toc53185969"/>
      <w:bookmarkStart w:id="5015" w:name="_Toc57820455"/>
      <w:bookmarkStart w:id="5016" w:name="_Toc137554844"/>
      <w:bookmarkStart w:id="5017" w:name="_Toc61184444"/>
      <w:bookmarkStart w:id="5018" w:name="_Toc61184836"/>
      <w:bookmarkStart w:id="5019" w:name="_Toc89949361"/>
      <w:bookmarkStart w:id="5020" w:name="_Toc57821382"/>
      <w:bookmarkStart w:id="5021" w:name="_Toc138946587"/>
      <w:bookmarkStart w:id="5022" w:name="_Toc53185593"/>
      <w:bookmarkStart w:id="5023" w:name="_Toc98763342"/>
      <w:bookmarkStart w:id="5024" w:name="_Toc98755750"/>
      <w:bookmarkStart w:id="5025" w:name="_Toc155428309"/>
      <w:bookmarkStart w:id="5026" w:name="_Toc155781327"/>
      <w:bookmarkStart w:id="5027" w:name="_Toc161665687"/>
      <w:r>
        <w:rPr>
          <w:rFonts w:eastAsia="SimSun" w:hint="eastAsia"/>
          <w:lang w:eastAsia="zh-CN"/>
        </w:rPr>
        <w:t>10</w:t>
      </w:r>
      <w:r>
        <w:rPr>
          <w:rFonts w:eastAsia="SimSun"/>
        </w:rPr>
        <w:t>.2.1.1</w:t>
      </w:r>
      <w:r>
        <w:tab/>
      </w:r>
      <w:r>
        <w:rPr>
          <w:rFonts w:eastAsia="SimSun"/>
        </w:rPr>
        <w:t>Introduction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62146D90" w14:textId="1DC8552D" w:rsidR="0076304B" w:rsidRDefault="00172C56" w:rsidP="0076304B">
      <w:pPr>
        <w:rPr>
          <w:rFonts w:cs="v4.2.0"/>
          <w:lang w:eastAsia="zh-CN"/>
        </w:rPr>
      </w:pPr>
      <w:bookmarkStart w:id="5028" w:name="_Toc74583530"/>
      <w:bookmarkStart w:id="5029" w:name="_Toc66386572"/>
      <w:bookmarkStart w:id="5030" w:name="_Toc53185594"/>
      <w:bookmarkStart w:id="5031" w:name="_Toc61184837"/>
      <w:bookmarkStart w:id="5032" w:name="_Toc89949362"/>
      <w:bookmarkStart w:id="5033" w:name="_Toc57821383"/>
      <w:bookmarkStart w:id="5034" w:name="_Toc82450973"/>
      <w:bookmarkStart w:id="5035" w:name="_Toc535475929"/>
      <w:bookmarkStart w:id="5036" w:name="_Toc61183659"/>
      <w:bookmarkStart w:id="5037" w:name="_Toc57820456"/>
      <w:bookmarkStart w:id="5038" w:name="_Toc98755751"/>
      <w:bookmarkStart w:id="5039" w:name="_Toc76542343"/>
      <w:bookmarkStart w:id="5040" w:name="_Toc53185970"/>
      <w:bookmarkStart w:id="5041" w:name="_Toc61185227"/>
      <w:bookmarkStart w:id="5042" w:name="_Toc61184445"/>
      <w:bookmarkStart w:id="5043" w:name="_Toc82450325"/>
      <w:bookmarkStart w:id="5044"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5pt" o:ole="">
            <v:imagedata r:id="rId37" o:title=""/>
          </v:shape>
          <o:OLEObject Type="Embed" ProgID="Equation.3" ShapeID="_x0000_i1032" DrawAspect="Content" ObjectID="_1773814833" r:id="rId38"/>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5045" w:name="_Toc138946588"/>
      <w:bookmarkStart w:id="5046" w:name="_Toc137554845"/>
      <w:bookmarkStart w:id="5047" w:name="_Toc130402294"/>
      <w:bookmarkStart w:id="5048" w:name="_Toc138853907"/>
      <w:bookmarkStart w:id="5049" w:name="_Toc98763343"/>
      <w:bookmarkStart w:id="5050" w:name="_Toc106184272"/>
      <w:bookmarkStart w:id="5051" w:name="_Toc155428310"/>
      <w:bookmarkStart w:id="5052" w:name="_Toc155781328"/>
      <w:bookmarkStart w:id="5053" w:name="_Toc161665688"/>
      <w:r>
        <w:rPr>
          <w:rFonts w:eastAsia="SimSun" w:hint="eastAsia"/>
          <w:lang w:eastAsia="zh-CN"/>
        </w:rPr>
        <w:t>10</w:t>
      </w:r>
      <w:r>
        <w:rPr>
          <w:rFonts w:eastAsia="SimSun"/>
        </w:rPr>
        <w:t>.2.1.2</w:t>
      </w:r>
      <w:r>
        <w:rPr>
          <w:rFonts w:eastAsia="SimSun"/>
        </w:rPr>
        <w:tab/>
        <w:t>Requirements</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5054" w:name="_Toc57821384"/>
      <w:bookmarkStart w:id="5055" w:name="_Toc53185595"/>
      <w:bookmarkStart w:id="5056" w:name="_Toc98755752"/>
      <w:bookmarkStart w:id="5057" w:name="_Toc82450974"/>
      <w:bookmarkStart w:id="5058" w:name="_Toc76542344"/>
      <w:bookmarkStart w:id="5059" w:name="_Toc61183660"/>
      <w:bookmarkStart w:id="5060" w:name="_Toc138946589"/>
      <w:bookmarkStart w:id="5061" w:name="_Toc138853908"/>
      <w:bookmarkStart w:id="5062" w:name="_Toc66386573"/>
      <w:bookmarkStart w:id="5063" w:name="_Toc82450326"/>
      <w:bookmarkStart w:id="5064" w:name="_Toc57820457"/>
      <w:bookmarkStart w:id="5065" w:name="_Toc61185228"/>
      <w:bookmarkStart w:id="5066" w:name="_Toc74583531"/>
      <w:bookmarkStart w:id="5067" w:name="_Toc61184446"/>
      <w:bookmarkStart w:id="5068" w:name="_Toc98763344"/>
      <w:bookmarkStart w:id="5069" w:name="_Toc130402295"/>
      <w:bookmarkStart w:id="5070" w:name="_Toc53185971"/>
      <w:bookmarkStart w:id="5071" w:name="_Toc89949363"/>
      <w:bookmarkStart w:id="5072" w:name="_Toc137554846"/>
      <w:bookmarkStart w:id="5073" w:name="_Toc61184054"/>
      <w:bookmarkStart w:id="5074" w:name="_Toc61184838"/>
      <w:bookmarkStart w:id="5075" w:name="_Toc106184273"/>
      <w:bookmarkStart w:id="5076" w:name="_Toc155428311"/>
      <w:bookmarkStart w:id="5077" w:name="_Toc155781329"/>
      <w:bookmarkStart w:id="5078" w:name="_Toc161665689"/>
      <w:r>
        <w:rPr>
          <w:rFonts w:eastAsia="SimSun" w:hint="eastAsia"/>
          <w:lang w:eastAsia="zh-CN"/>
        </w:rPr>
        <w:t>10</w:t>
      </w:r>
      <w:r>
        <w:rPr>
          <w:rFonts w:eastAsia="SimSun"/>
          <w:lang w:eastAsia="zh-CN"/>
        </w:rPr>
        <w:t>.2.1.2.1</w:t>
      </w:r>
      <w:r>
        <w:rPr>
          <w:rFonts w:eastAsia="SimSun"/>
          <w:lang w:eastAsia="zh-CN"/>
        </w:rPr>
        <w:tab/>
        <w:t>Gradual timing adjustment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5079" w:name="_Toc53185972"/>
      <w:bookmarkStart w:id="5080"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5081" w:name="_Toc155428312"/>
      <w:bookmarkStart w:id="5082" w:name="_Toc155781330"/>
      <w:bookmarkStart w:id="5083" w:name="_Toc161665690"/>
      <w:bookmarkStart w:id="5084" w:name="_Toc66386574"/>
      <w:bookmarkStart w:id="5085" w:name="_Toc57821385"/>
      <w:bookmarkStart w:id="5086" w:name="_Toc82450975"/>
      <w:bookmarkStart w:id="5087" w:name="_Toc137554847"/>
      <w:bookmarkStart w:id="5088" w:name="_Toc89949364"/>
      <w:bookmarkStart w:id="5089" w:name="_Toc138853909"/>
      <w:bookmarkStart w:id="5090" w:name="_Toc130402296"/>
      <w:bookmarkStart w:id="5091" w:name="_Toc82450327"/>
      <w:bookmarkStart w:id="5092" w:name="_Toc98763345"/>
      <w:bookmarkStart w:id="5093" w:name="_Toc61184839"/>
      <w:bookmarkStart w:id="5094" w:name="_Toc61185229"/>
      <w:bookmarkStart w:id="5095" w:name="_Toc57820458"/>
      <w:bookmarkStart w:id="5096" w:name="_Toc106184274"/>
      <w:bookmarkStart w:id="5097" w:name="_Toc61184447"/>
      <w:bookmarkStart w:id="5098" w:name="_Toc98755753"/>
      <w:bookmarkStart w:id="5099" w:name="_Toc138946590"/>
      <w:bookmarkStart w:id="5100" w:name="_Toc61184055"/>
      <w:bookmarkStart w:id="5101" w:name="_Toc76542345"/>
      <w:bookmarkStart w:id="5102" w:name="_Toc74583532"/>
      <w:bookmarkStart w:id="5103" w:name="_Toc61183661"/>
      <w:r>
        <w:rPr>
          <w:rFonts w:eastAsia="SimSun" w:hint="eastAsia"/>
          <w:lang w:eastAsia="zh-CN"/>
        </w:rPr>
        <w:t>10</w:t>
      </w:r>
      <w:r>
        <w:rPr>
          <w:rFonts w:eastAsia="SimSun"/>
        </w:rPr>
        <w:t>.2.2.1</w:t>
      </w:r>
      <w:r>
        <w:tab/>
      </w:r>
      <w:r>
        <w:rPr>
          <w:rFonts w:eastAsia="SimSun"/>
        </w:rPr>
        <w:t>Introduction</w:t>
      </w:r>
      <w:bookmarkEnd w:id="5081"/>
      <w:bookmarkEnd w:id="5082"/>
      <w:bookmarkEnd w:id="5083"/>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5104" w:name="_Toc155428313"/>
      <w:bookmarkStart w:id="5105" w:name="_Toc155781331"/>
      <w:bookmarkStart w:id="5106" w:name="_Toc161665691"/>
      <w:r>
        <w:rPr>
          <w:rFonts w:eastAsia="SimSun" w:hint="eastAsia"/>
          <w:lang w:eastAsia="zh-CN"/>
        </w:rPr>
        <w:t>10</w:t>
      </w:r>
      <w:r>
        <w:rPr>
          <w:rFonts w:eastAsia="SimSun"/>
        </w:rPr>
        <w:t>.2.2.2</w:t>
      </w:r>
      <w:r>
        <w:rPr>
          <w:rFonts w:eastAsia="SimSun"/>
        </w:rPr>
        <w:tab/>
        <w:t>Requirements</w:t>
      </w:r>
      <w:bookmarkEnd w:id="5104"/>
      <w:bookmarkEnd w:id="5105"/>
      <w:bookmarkEnd w:id="5106"/>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5107" w:name="_Toc155428314"/>
      <w:bookmarkStart w:id="5108" w:name="_Toc155781332"/>
      <w:bookmarkStart w:id="5109" w:name="_Toc161665692"/>
      <w:r>
        <w:rPr>
          <w:rFonts w:eastAsia="SimSun" w:hint="eastAsia"/>
          <w:lang w:eastAsia="zh-CN"/>
        </w:rPr>
        <w:t>10</w:t>
      </w:r>
      <w:r>
        <w:t>.2.3</w:t>
      </w:r>
      <w:r>
        <w:tab/>
        <w:t>NCR-MT timing advance</w:t>
      </w:r>
      <w:bookmarkEnd w:id="5079"/>
      <w:bookmarkEnd w:id="5080"/>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7"/>
      <w:bookmarkEnd w:id="5108"/>
      <w:bookmarkEnd w:id="5109"/>
    </w:p>
    <w:p w14:paraId="0534DE0B" w14:textId="77777777" w:rsidR="0076304B" w:rsidRDefault="0076304B" w:rsidP="0076304B">
      <w:pPr>
        <w:pStyle w:val="Heading4"/>
        <w:rPr>
          <w:rFonts w:eastAsia="SimSun"/>
          <w:b/>
          <w:bCs/>
        </w:rPr>
      </w:pPr>
      <w:bookmarkStart w:id="5110" w:name="_Toc155428315"/>
      <w:bookmarkStart w:id="5111" w:name="_Toc155781333"/>
      <w:bookmarkStart w:id="5112" w:name="_Toc161665693"/>
      <w:r>
        <w:rPr>
          <w:rFonts w:eastAsia="SimSun" w:hint="eastAsia"/>
          <w:lang w:eastAsia="zh-CN"/>
        </w:rPr>
        <w:t>10</w:t>
      </w:r>
      <w:r>
        <w:rPr>
          <w:rFonts w:eastAsia="SimSun"/>
        </w:rPr>
        <w:t>.2.3.1</w:t>
      </w:r>
      <w:r>
        <w:tab/>
      </w:r>
      <w:r>
        <w:rPr>
          <w:rFonts w:eastAsia="SimSun"/>
        </w:rPr>
        <w:t>Introduction</w:t>
      </w:r>
      <w:bookmarkEnd w:id="5110"/>
      <w:bookmarkEnd w:id="5111"/>
      <w:bookmarkEnd w:id="5112"/>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5113" w:name="_Toc155428316"/>
      <w:bookmarkStart w:id="5114" w:name="_Toc155781334"/>
      <w:bookmarkStart w:id="5115" w:name="_Toc161665694"/>
      <w:r>
        <w:rPr>
          <w:rFonts w:eastAsia="SimSun" w:hint="eastAsia"/>
          <w:lang w:eastAsia="zh-CN"/>
        </w:rPr>
        <w:lastRenderedPageBreak/>
        <w:t>10</w:t>
      </w:r>
      <w:r>
        <w:rPr>
          <w:rFonts w:eastAsia="SimSun"/>
        </w:rPr>
        <w:t>.2.3.2</w:t>
      </w:r>
      <w:r>
        <w:rPr>
          <w:rFonts w:eastAsia="SimSun"/>
        </w:rPr>
        <w:tab/>
        <w:t>Requirements</w:t>
      </w:r>
      <w:bookmarkEnd w:id="5113"/>
      <w:bookmarkEnd w:id="5114"/>
      <w:bookmarkEnd w:id="5115"/>
    </w:p>
    <w:p w14:paraId="1C52000C" w14:textId="77777777" w:rsidR="0076304B" w:rsidRDefault="0076304B" w:rsidP="0076304B">
      <w:pPr>
        <w:pStyle w:val="Heading5"/>
        <w:rPr>
          <w:rFonts w:eastAsia="SimSun"/>
          <w:b/>
          <w:bCs/>
          <w:lang w:eastAsia="zh-CN"/>
        </w:rPr>
      </w:pPr>
      <w:bookmarkStart w:id="5116" w:name="_Toc155428317"/>
      <w:bookmarkStart w:id="5117" w:name="_Toc155781335"/>
      <w:bookmarkStart w:id="5118" w:name="_Toc161665695"/>
      <w:r>
        <w:rPr>
          <w:rFonts w:eastAsia="SimSun" w:hint="eastAsia"/>
          <w:lang w:eastAsia="zh-CN"/>
        </w:rPr>
        <w:t>10</w:t>
      </w:r>
      <w:r>
        <w:rPr>
          <w:rFonts w:eastAsia="SimSun"/>
          <w:lang w:eastAsia="zh-CN"/>
        </w:rPr>
        <w:t>.2.3.2.1</w:t>
      </w:r>
      <w:r>
        <w:rPr>
          <w:rFonts w:eastAsia="SimSun"/>
          <w:lang w:eastAsia="zh-CN"/>
        </w:rPr>
        <w:tab/>
        <w:t>Timing Advance adjustment delay</w:t>
      </w:r>
      <w:bookmarkEnd w:id="5116"/>
      <w:bookmarkEnd w:id="5117"/>
      <w:bookmarkEnd w:id="5118"/>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5119" w:name="_Toc155428318"/>
      <w:bookmarkStart w:id="5120" w:name="_Toc155781336"/>
      <w:bookmarkStart w:id="5121" w:name="_Toc161665696"/>
      <w:r>
        <w:rPr>
          <w:rFonts w:eastAsia="SimSun" w:hint="eastAsia"/>
          <w:lang w:eastAsia="zh-CN"/>
        </w:rPr>
        <w:t>10</w:t>
      </w:r>
      <w:r>
        <w:rPr>
          <w:rFonts w:eastAsia="SimSun"/>
          <w:lang w:eastAsia="zh-CN"/>
        </w:rPr>
        <w:t>.2.3.2.2</w:t>
      </w:r>
      <w:r>
        <w:rPr>
          <w:rFonts w:eastAsia="SimSun"/>
          <w:lang w:eastAsia="zh-CN"/>
        </w:rPr>
        <w:tab/>
        <w:t>Timing Advance adjustment accuracy</w:t>
      </w:r>
      <w:bookmarkEnd w:id="5119"/>
      <w:bookmarkEnd w:id="5120"/>
      <w:bookmarkEnd w:id="5121"/>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5122" w:name="_Toc66386578"/>
      <w:bookmarkStart w:id="5123" w:name="_Toc82450979"/>
      <w:bookmarkStart w:id="5124" w:name="_Toc61184451"/>
      <w:bookmarkStart w:id="5125" w:name="_Toc137554851"/>
      <w:bookmarkStart w:id="5126" w:name="_Toc138946594"/>
      <w:bookmarkStart w:id="5127" w:name="_Toc98755757"/>
      <w:bookmarkStart w:id="5128" w:name="_Toc57821389"/>
      <w:bookmarkStart w:id="5129" w:name="_Toc98763349"/>
      <w:bookmarkStart w:id="5130" w:name="_Toc138853913"/>
      <w:bookmarkStart w:id="5131" w:name="_Toc61183665"/>
      <w:bookmarkStart w:id="5132" w:name="_Toc53185600"/>
      <w:bookmarkStart w:id="5133" w:name="_Toc61184059"/>
      <w:bookmarkStart w:id="5134" w:name="_Toc53185976"/>
      <w:bookmarkStart w:id="5135" w:name="_Toc106184278"/>
      <w:bookmarkStart w:id="5136" w:name="_Toc76542349"/>
      <w:bookmarkStart w:id="5137" w:name="_Toc82450331"/>
      <w:bookmarkStart w:id="5138" w:name="_Toc61185233"/>
      <w:bookmarkStart w:id="5139" w:name="_Toc57820462"/>
      <w:bookmarkStart w:id="5140" w:name="_Toc130402300"/>
      <w:bookmarkStart w:id="5141" w:name="_Toc89949368"/>
      <w:bookmarkStart w:id="5142" w:name="_Toc61184843"/>
      <w:bookmarkStart w:id="5143" w:name="_Toc74583536"/>
      <w:bookmarkStart w:id="5144" w:name="_Toc155428319"/>
      <w:bookmarkStart w:id="5145" w:name="_Toc155781337"/>
      <w:bookmarkStart w:id="5146" w:name="_Toc161665697"/>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CFC5397" w14:textId="77777777" w:rsidR="0076304B" w:rsidRDefault="0076304B" w:rsidP="0076304B">
      <w:pPr>
        <w:pStyle w:val="Heading3"/>
      </w:pPr>
      <w:bookmarkStart w:id="5147" w:name="_Toc98755758"/>
      <w:bookmarkStart w:id="5148" w:name="_Toc98763350"/>
      <w:bookmarkStart w:id="5149" w:name="_Toc82450980"/>
      <w:bookmarkStart w:id="5150" w:name="_Toc61184844"/>
      <w:bookmarkStart w:id="5151" w:name="_Toc137554852"/>
      <w:bookmarkStart w:id="5152" w:name="_Toc74583537"/>
      <w:bookmarkStart w:id="5153" w:name="_Toc76542350"/>
      <w:bookmarkStart w:id="5154" w:name="_Toc89949369"/>
      <w:bookmarkStart w:id="5155" w:name="_Toc57821390"/>
      <w:bookmarkStart w:id="5156" w:name="_Toc57820463"/>
      <w:bookmarkStart w:id="5157" w:name="_Toc106184279"/>
      <w:bookmarkStart w:id="5158" w:name="_Toc138946595"/>
      <w:bookmarkStart w:id="5159" w:name="_Toc61183666"/>
      <w:bookmarkStart w:id="5160" w:name="_Toc82450332"/>
      <w:bookmarkStart w:id="5161" w:name="_Toc61184452"/>
      <w:bookmarkStart w:id="5162" w:name="_Toc138853914"/>
      <w:bookmarkStart w:id="5163" w:name="_Toc61185234"/>
      <w:bookmarkStart w:id="5164" w:name="_Toc53185977"/>
      <w:bookmarkStart w:id="5165" w:name="_Toc66386579"/>
      <w:bookmarkStart w:id="5166" w:name="_Toc61184060"/>
      <w:bookmarkStart w:id="5167" w:name="_Toc53185601"/>
      <w:bookmarkStart w:id="5168" w:name="_Toc130402301"/>
      <w:bookmarkStart w:id="5169" w:name="_Toc155428320"/>
      <w:bookmarkStart w:id="5170" w:name="_Toc155781338"/>
      <w:bookmarkStart w:id="5171" w:name="_Toc161665698"/>
      <w:r>
        <w:rPr>
          <w:rFonts w:eastAsia="SimSun" w:hint="eastAsia"/>
          <w:lang w:eastAsia="zh-CN"/>
        </w:rPr>
        <w:t>10</w:t>
      </w:r>
      <w:r>
        <w:t>.3.1</w:t>
      </w:r>
      <w:r>
        <w:tab/>
        <w:t>Radio Link Monitoring</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71F8AFE" w14:textId="77777777" w:rsidR="0076304B" w:rsidRDefault="0076304B" w:rsidP="0076304B">
      <w:pPr>
        <w:pStyle w:val="Heading4"/>
      </w:pPr>
      <w:bookmarkStart w:id="5172" w:name="_Toc82450333"/>
      <w:bookmarkStart w:id="5173" w:name="_Toc130402302"/>
      <w:bookmarkStart w:id="5174" w:name="_Toc61184845"/>
      <w:bookmarkStart w:id="5175" w:name="_Toc106184280"/>
      <w:bookmarkStart w:id="5176" w:name="_Toc138946596"/>
      <w:bookmarkStart w:id="5177" w:name="_Toc61184061"/>
      <w:bookmarkStart w:id="5178" w:name="_Toc137554853"/>
      <w:bookmarkStart w:id="5179" w:name="_Toc89949370"/>
      <w:bookmarkStart w:id="5180" w:name="_Toc74583538"/>
      <w:bookmarkStart w:id="5181" w:name="_Toc76542351"/>
      <w:bookmarkStart w:id="5182" w:name="_Toc53185978"/>
      <w:bookmarkStart w:id="5183" w:name="_Toc61184453"/>
      <w:bookmarkStart w:id="5184" w:name="_Toc98763351"/>
      <w:bookmarkStart w:id="5185" w:name="_Toc61185235"/>
      <w:bookmarkStart w:id="5186" w:name="_Toc57820464"/>
      <w:bookmarkStart w:id="5187" w:name="_Toc53185602"/>
      <w:bookmarkStart w:id="5188" w:name="_Toc98755759"/>
      <w:bookmarkStart w:id="5189" w:name="_Toc66386580"/>
      <w:bookmarkStart w:id="5190" w:name="_Toc61183667"/>
      <w:bookmarkStart w:id="5191" w:name="_Toc82450981"/>
      <w:bookmarkStart w:id="5192" w:name="_Toc138853915"/>
      <w:bookmarkStart w:id="5193" w:name="_Toc57821391"/>
      <w:bookmarkStart w:id="5194" w:name="_Toc155428321"/>
      <w:bookmarkStart w:id="5195" w:name="_Toc155781339"/>
      <w:bookmarkStart w:id="5196" w:name="_Toc161665699"/>
      <w:r>
        <w:rPr>
          <w:rFonts w:eastAsia="SimSun" w:hint="eastAsia"/>
          <w:lang w:eastAsia="zh-CN"/>
        </w:rPr>
        <w:t>10</w:t>
      </w:r>
      <w:r>
        <w:t>.3.1.1</w:t>
      </w:r>
      <w:r>
        <w:rPr>
          <w:sz w:val="28"/>
        </w:rPr>
        <w:tab/>
      </w:r>
      <w:r>
        <w:t>Introduction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5197" w:name="_Hlk13142784"/>
      <w:r>
        <w:rPr>
          <w:rFonts w:cs="v5.0.0"/>
        </w:rPr>
        <w:t>Q</w:t>
      </w:r>
      <w:r>
        <w:rPr>
          <w:rFonts w:cs="v5.0.0"/>
          <w:vertAlign w:val="subscript"/>
        </w:rPr>
        <w:t>in_SSB</w:t>
      </w:r>
      <w:r>
        <w:rPr>
          <w:rFonts w:eastAsia="?? ??" w:cs="v5.0.0"/>
        </w:rPr>
        <w:t xml:space="preserve"> </w:t>
      </w:r>
      <w:bookmarkEnd w:id="5197"/>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5198"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7.35pt;height:11.85pt" o:ole="">
            <v:imagedata r:id="rId42" o:title=""/>
          </v:shape>
          <o:OLEObject Type="Embed" ProgID="Equation.3" ShapeID="_x0000_i1033" DrawAspect="Content" ObjectID="_1773814834" r:id="rId43"/>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5198"/>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pt;height:21.85pt" o:ole="">
                  <v:imagedata r:id="rId42" o:title=""/>
                </v:shape>
                <o:OLEObject Type="Embed" ProgID="Equation.3" ShapeID="_x0000_i1034" DrawAspect="Content" ObjectID="_1773814835" r:id="rId44"/>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5199" w:name="_Toc137554854"/>
      <w:bookmarkStart w:id="5200" w:name="_Toc53185979"/>
      <w:bookmarkStart w:id="5201" w:name="_Toc57820465"/>
      <w:bookmarkStart w:id="5202" w:name="_Toc61184846"/>
      <w:bookmarkStart w:id="5203" w:name="_Toc61184062"/>
      <w:bookmarkStart w:id="5204" w:name="_Toc66386581"/>
      <w:bookmarkStart w:id="5205" w:name="_Toc82450334"/>
      <w:bookmarkStart w:id="5206" w:name="_Toc61185236"/>
      <w:bookmarkStart w:id="5207" w:name="_Toc138946597"/>
      <w:bookmarkStart w:id="5208" w:name="_Toc61183668"/>
      <w:bookmarkStart w:id="5209" w:name="_Toc57821392"/>
      <w:bookmarkStart w:id="5210" w:name="_Toc61184454"/>
      <w:bookmarkStart w:id="5211" w:name="_Toc138853916"/>
      <w:bookmarkStart w:id="5212" w:name="_Toc76542352"/>
      <w:bookmarkStart w:id="5213" w:name="_Toc53185603"/>
      <w:bookmarkStart w:id="5214" w:name="_Toc98763352"/>
      <w:bookmarkStart w:id="5215" w:name="_Toc74583539"/>
      <w:bookmarkStart w:id="5216" w:name="_Toc130402303"/>
      <w:bookmarkStart w:id="5217" w:name="_Toc89949371"/>
      <w:bookmarkStart w:id="5218" w:name="_Toc98755760"/>
      <w:bookmarkStart w:id="5219" w:name="_Toc106184281"/>
      <w:bookmarkStart w:id="5220" w:name="_Toc82450982"/>
      <w:bookmarkStart w:id="5221" w:name="_Toc155428322"/>
      <w:bookmarkStart w:id="5222" w:name="_Toc155781340"/>
      <w:bookmarkStart w:id="5223" w:name="_Toc161665700"/>
      <w:r>
        <w:rPr>
          <w:rFonts w:eastAsia="SimSun" w:hint="eastAsia"/>
          <w:lang w:eastAsia="zh-CN"/>
        </w:rPr>
        <w:t>10</w:t>
      </w:r>
      <w:r>
        <w:t>.3.1.2</w:t>
      </w:r>
      <w:r>
        <w:rPr>
          <w:sz w:val="28"/>
        </w:rPr>
        <w:tab/>
      </w:r>
      <w:r>
        <w:t>Requirements for SSB based radio link monitoring</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45B21398" w14:textId="77777777" w:rsidR="0076304B" w:rsidRDefault="0076304B" w:rsidP="0076304B">
      <w:pPr>
        <w:pStyle w:val="Heading5"/>
        <w:rPr>
          <w:rFonts w:eastAsia="SimSun"/>
          <w:sz w:val="24"/>
        </w:rPr>
      </w:pPr>
      <w:bookmarkStart w:id="5224" w:name="_Toc61184063"/>
      <w:bookmarkStart w:id="5225" w:name="_Toc57821393"/>
      <w:bookmarkStart w:id="5226" w:name="_Toc66386582"/>
      <w:bookmarkStart w:id="5227" w:name="_Toc61184455"/>
      <w:bookmarkStart w:id="5228" w:name="_Toc106184282"/>
      <w:bookmarkStart w:id="5229" w:name="_Toc82450335"/>
      <w:bookmarkStart w:id="5230" w:name="_Toc138946598"/>
      <w:bookmarkStart w:id="5231" w:name="_Toc61184847"/>
      <w:bookmarkStart w:id="5232" w:name="_Toc98755761"/>
      <w:bookmarkStart w:id="5233" w:name="_Toc76542353"/>
      <w:bookmarkStart w:id="5234" w:name="_Toc57820466"/>
      <w:bookmarkStart w:id="5235" w:name="_Toc53185980"/>
      <w:bookmarkStart w:id="5236" w:name="_Toc61183669"/>
      <w:bookmarkStart w:id="5237" w:name="_Toc61185237"/>
      <w:bookmarkStart w:id="5238" w:name="_Toc89949372"/>
      <w:bookmarkStart w:id="5239" w:name="_Toc138853917"/>
      <w:bookmarkStart w:id="5240" w:name="_Toc98763353"/>
      <w:bookmarkStart w:id="5241" w:name="_Toc82450983"/>
      <w:bookmarkStart w:id="5242" w:name="_Toc137554855"/>
      <w:bookmarkStart w:id="5243" w:name="_Toc130402304"/>
      <w:bookmarkStart w:id="5244" w:name="_Toc74583540"/>
      <w:bookmarkStart w:id="5245" w:name="_Toc53185604"/>
      <w:bookmarkStart w:id="5246" w:name="_Toc155428323"/>
      <w:bookmarkStart w:id="5247" w:name="_Toc155781341"/>
      <w:bookmarkStart w:id="5248" w:name="_Toc161665701"/>
      <w:r>
        <w:rPr>
          <w:rFonts w:eastAsia="SimSun" w:hint="eastAsia"/>
          <w:lang w:eastAsia="zh-CN"/>
        </w:rPr>
        <w:t>10</w:t>
      </w:r>
      <w:r>
        <w:t>.3.1.2.1</w:t>
      </w:r>
      <w:r>
        <w:rPr>
          <w:sz w:val="28"/>
        </w:rPr>
        <w:tab/>
      </w:r>
      <w:r>
        <w:rPr>
          <w:rFonts w:eastAsia="SimSun"/>
          <w:sz w:val="24"/>
        </w:rPr>
        <w:t>Introduction</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5249" w:name="_Toc57821394"/>
      <w:bookmarkStart w:id="5250" w:name="_Toc130402305"/>
      <w:bookmarkStart w:id="5251" w:name="_Toc137554856"/>
      <w:bookmarkStart w:id="5252" w:name="_Toc98763354"/>
      <w:bookmarkStart w:id="5253" w:name="_Toc61184848"/>
      <w:bookmarkStart w:id="5254" w:name="_Toc61185238"/>
      <w:bookmarkStart w:id="5255" w:name="_Toc61184064"/>
      <w:bookmarkStart w:id="5256" w:name="_Toc106184283"/>
      <w:bookmarkStart w:id="5257" w:name="_Toc53185605"/>
      <w:bookmarkStart w:id="5258" w:name="_Toc57820467"/>
      <w:bookmarkStart w:id="5259" w:name="_Toc66386583"/>
      <w:bookmarkStart w:id="5260" w:name="_Toc53185981"/>
      <w:bookmarkStart w:id="5261" w:name="_Toc74583541"/>
      <w:bookmarkStart w:id="5262" w:name="_Toc89949373"/>
      <w:bookmarkStart w:id="5263" w:name="_Toc82450336"/>
      <w:bookmarkStart w:id="5264" w:name="_Toc98755762"/>
      <w:bookmarkStart w:id="5265" w:name="_Toc61183670"/>
      <w:bookmarkStart w:id="5266" w:name="_Toc61184456"/>
      <w:bookmarkStart w:id="5267" w:name="_Toc138946599"/>
      <w:bookmarkStart w:id="5268" w:name="_Toc82450984"/>
      <w:bookmarkStart w:id="5269" w:name="_Toc76542354"/>
      <w:bookmarkStart w:id="5270" w:name="_Toc138853918"/>
      <w:bookmarkStart w:id="5271" w:name="_Toc155428324"/>
      <w:bookmarkStart w:id="5272" w:name="_Toc155781342"/>
      <w:bookmarkStart w:id="5273" w:name="_Toc161665702"/>
      <w:r>
        <w:rPr>
          <w:rFonts w:eastAsia="SimSun" w:hint="eastAsia"/>
          <w:lang w:eastAsia="zh-CN"/>
        </w:rPr>
        <w:t>10</w:t>
      </w:r>
      <w:r>
        <w:t>.3.1.2.2</w:t>
      </w:r>
      <w:r>
        <w:rPr>
          <w:sz w:val="28"/>
        </w:rPr>
        <w:tab/>
      </w:r>
      <w:r>
        <w:t>Minimum requirement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527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527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27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5274"/>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5276"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276"/>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5277"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277"/>
    </w:tbl>
    <w:p w14:paraId="3E27AEF2" w14:textId="77777777" w:rsidR="0076304B" w:rsidRDefault="0076304B" w:rsidP="0076304B"/>
    <w:p w14:paraId="136F3CD4" w14:textId="77777777" w:rsidR="0076304B" w:rsidRDefault="0076304B" w:rsidP="0076304B">
      <w:pPr>
        <w:pStyle w:val="Heading5"/>
      </w:pPr>
      <w:bookmarkStart w:id="5278" w:name="_Toc61184457"/>
      <w:bookmarkStart w:id="5279" w:name="_Toc57820468"/>
      <w:bookmarkStart w:id="5280" w:name="_Toc61183671"/>
      <w:bookmarkStart w:id="5281" w:name="_Toc76542355"/>
      <w:bookmarkStart w:id="5282" w:name="_Toc138853919"/>
      <w:bookmarkStart w:id="5283" w:name="_Toc138946600"/>
      <w:bookmarkStart w:id="5284" w:name="_Toc61185239"/>
      <w:bookmarkStart w:id="5285" w:name="_Toc61184849"/>
      <w:bookmarkStart w:id="5286" w:name="_Toc130402306"/>
      <w:bookmarkStart w:id="5287" w:name="_Toc89949374"/>
      <w:bookmarkStart w:id="5288" w:name="_Toc53185606"/>
      <w:bookmarkStart w:id="5289" w:name="_Toc137554857"/>
      <w:bookmarkStart w:id="5290" w:name="_Toc106184284"/>
      <w:bookmarkStart w:id="5291" w:name="_Toc82450985"/>
      <w:bookmarkStart w:id="5292" w:name="_Toc57821395"/>
      <w:bookmarkStart w:id="5293" w:name="_Toc82450337"/>
      <w:bookmarkStart w:id="5294" w:name="_Toc61184065"/>
      <w:bookmarkStart w:id="5295" w:name="_Toc53185982"/>
      <w:bookmarkStart w:id="5296" w:name="_Toc74583542"/>
      <w:bookmarkStart w:id="5297" w:name="_Toc98763355"/>
      <w:bookmarkStart w:id="5298" w:name="_Toc66386584"/>
      <w:bookmarkStart w:id="5299" w:name="_Toc98755763"/>
      <w:bookmarkStart w:id="5300" w:name="_Toc155428325"/>
      <w:bookmarkStart w:id="5301" w:name="_Toc155781343"/>
      <w:bookmarkStart w:id="5302" w:name="_Toc161665703"/>
      <w:r>
        <w:rPr>
          <w:rFonts w:eastAsia="SimSun" w:hint="eastAsia"/>
          <w:lang w:eastAsia="zh-CN"/>
        </w:rPr>
        <w:t>10</w:t>
      </w:r>
      <w:r>
        <w:t>.3.1.2.3</w:t>
      </w:r>
      <w:r>
        <w:rPr>
          <w:sz w:val="28"/>
        </w:rPr>
        <w:tab/>
      </w:r>
      <w:r>
        <w:t>Measurement restrictions for SSB based RLM</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5303" w:name="_Hlk52267480"/>
      <w:r>
        <w:t>perform the SSB measurements with measurement restrictions as described in the following scenarios.</w:t>
      </w:r>
    </w:p>
    <w:bookmarkEnd w:id="5303"/>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5304" w:name="_Toc130402307"/>
      <w:bookmarkStart w:id="5305" w:name="_Toc106184285"/>
      <w:bookmarkStart w:id="5306" w:name="_Toc61183672"/>
      <w:bookmarkStart w:id="5307" w:name="_Toc74583543"/>
      <w:bookmarkStart w:id="5308" w:name="_Toc61184066"/>
      <w:bookmarkStart w:id="5309" w:name="_Toc53185607"/>
      <w:bookmarkStart w:id="5310" w:name="_Toc53185983"/>
      <w:bookmarkStart w:id="5311" w:name="_Toc138946601"/>
      <w:bookmarkStart w:id="5312" w:name="_Toc76542356"/>
      <w:bookmarkStart w:id="5313" w:name="_Toc57820469"/>
      <w:bookmarkStart w:id="5314" w:name="_Toc89949375"/>
      <w:bookmarkStart w:id="5315" w:name="_Toc57821396"/>
      <w:bookmarkStart w:id="5316" w:name="_Toc61184458"/>
      <w:bookmarkStart w:id="5317" w:name="_Toc61184850"/>
      <w:bookmarkStart w:id="5318" w:name="_Toc61185240"/>
      <w:bookmarkStart w:id="5319" w:name="_Toc82450986"/>
      <w:bookmarkStart w:id="5320" w:name="_Toc138853920"/>
      <w:bookmarkStart w:id="5321" w:name="_Toc98763356"/>
      <w:bookmarkStart w:id="5322" w:name="_Toc82450338"/>
      <w:bookmarkStart w:id="5323" w:name="_Toc137554858"/>
      <w:bookmarkStart w:id="5324" w:name="_Toc66386585"/>
      <w:bookmarkStart w:id="5325" w:name="_Toc98755764"/>
      <w:bookmarkStart w:id="5326" w:name="_Toc155428326"/>
      <w:bookmarkStart w:id="5327" w:name="_Toc155781344"/>
      <w:bookmarkStart w:id="5328" w:name="_Toc161665704"/>
      <w:r>
        <w:rPr>
          <w:rFonts w:eastAsia="SimSun" w:hint="eastAsia"/>
          <w:lang w:eastAsia="zh-CN"/>
        </w:rPr>
        <w:lastRenderedPageBreak/>
        <w:t>10</w:t>
      </w:r>
      <w:r>
        <w:t>.3.1.3</w:t>
      </w:r>
      <w:r>
        <w:rPr>
          <w:sz w:val="28"/>
        </w:rPr>
        <w:tab/>
      </w:r>
      <w:r>
        <w:t>Requirements for CSI-RS based radio link monitoring</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019BD77" w14:textId="77777777" w:rsidR="0076304B" w:rsidRDefault="0076304B" w:rsidP="0076304B">
      <w:pPr>
        <w:pStyle w:val="Heading5"/>
      </w:pPr>
      <w:bookmarkStart w:id="5329" w:name="_Toc57821397"/>
      <w:bookmarkStart w:id="5330" w:name="_Toc138853921"/>
      <w:bookmarkStart w:id="5331" w:name="_Toc61185241"/>
      <w:bookmarkStart w:id="5332" w:name="_Toc89949376"/>
      <w:bookmarkStart w:id="5333" w:name="_Toc74583544"/>
      <w:bookmarkStart w:id="5334" w:name="_Toc82450987"/>
      <w:bookmarkStart w:id="5335" w:name="_Toc138946602"/>
      <w:bookmarkStart w:id="5336" w:name="_Toc76542357"/>
      <w:bookmarkStart w:id="5337" w:name="_Toc57820470"/>
      <w:bookmarkStart w:id="5338" w:name="_Toc53185608"/>
      <w:bookmarkStart w:id="5339" w:name="_Toc137554859"/>
      <w:bookmarkStart w:id="5340" w:name="_Toc66386586"/>
      <w:bookmarkStart w:id="5341" w:name="_Toc82450339"/>
      <w:bookmarkStart w:id="5342" w:name="_Toc106184286"/>
      <w:bookmarkStart w:id="5343" w:name="_Toc61183673"/>
      <w:bookmarkStart w:id="5344" w:name="_Toc98755765"/>
      <w:bookmarkStart w:id="5345" w:name="_Toc53185984"/>
      <w:bookmarkStart w:id="5346" w:name="_Toc61184067"/>
      <w:bookmarkStart w:id="5347" w:name="_Toc61184459"/>
      <w:bookmarkStart w:id="5348" w:name="_Toc98763357"/>
      <w:bookmarkStart w:id="5349" w:name="_Toc130402308"/>
      <w:bookmarkStart w:id="5350" w:name="_Toc61184851"/>
      <w:bookmarkStart w:id="5351" w:name="_Toc155428327"/>
      <w:bookmarkStart w:id="5352" w:name="_Toc155781345"/>
      <w:bookmarkStart w:id="5353" w:name="_Toc161665705"/>
      <w:r>
        <w:rPr>
          <w:rFonts w:eastAsia="SimSun" w:hint="eastAsia"/>
          <w:lang w:eastAsia="zh-CN"/>
        </w:rPr>
        <w:t>10</w:t>
      </w:r>
      <w:r>
        <w:t>.3.1.3.1</w:t>
      </w:r>
      <w:r>
        <w:rPr>
          <w:sz w:val="28"/>
        </w:rPr>
        <w:tab/>
      </w:r>
      <w:r>
        <w:t>Introduction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5354" w:name="_Toc82450988"/>
      <w:bookmarkStart w:id="5355" w:name="_Toc74583545"/>
      <w:bookmarkStart w:id="5356" w:name="_Toc61185242"/>
      <w:bookmarkStart w:id="5357" w:name="_Toc76542358"/>
      <w:bookmarkStart w:id="5358" w:name="_Toc61183674"/>
      <w:bookmarkStart w:id="5359" w:name="_Toc66386587"/>
      <w:bookmarkStart w:id="5360" w:name="_Toc106184287"/>
      <w:bookmarkStart w:id="5361" w:name="_Toc53185985"/>
      <w:bookmarkStart w:id="5362" w:name="_Toc98763358"/>
      <w:bookmarkStart w:id="5363" w:name="_Toc89949377"/>
      <w:bookmarkStart w:id="5364" w:name="_Toc53185609"/>
      <w:bookmarkStart w:id="5365" w:name="_Toc138853922"/>
      <w:bookmarkStart w:id="5366" w:name="_Toc138946603"/>
      <w:bookmarkStart w:id="5367" w:name="_Toc61184460"/>
      <w:bookmarkStart w:id="5368" w:name="_Toc61184068"/>
      <w:bookmarkStart w:id="5369" w:name="_Toc82450340"/>
      <w:bookmarkStart w:id="5370" w:name="_Toc98755766"/>
      <w:bookmarkStart w:id="5371" w:name="_Toc61184852"/>
      <w:bookmarkStart w:id="5372" w:name="_Toc57820471"/>
      <w:bookmarkStart w:id="5373" w:name="_Toc130402309"/>
      <w:bookmarkStart w:id="5374" w:name="_Toc57821398"/>
      <w:bookmarkStart w:id="5375" w:name="_Toc137554860"/>
      <w:bookmarkStart w:id="5376" w:name="_Toc155428328"/>
      <w:bookmarkStart w:id="5377" w:name="_Toc155781346"/>
      <w:bookmarkStart w:id="5378" w:name="_Toc161665706"/>
      <w:r>
        <w:rPr>
          <w:rFonts w:eastAsia="SimSun" w:hint="eastAsia"/>
          <w:lang w:eastAsia="zh-CN"/>
        </w:rPr>
        <w:t>10</w:t>
      </w:r>
      <w:r>
        <w:t>.3.1.3.2</w:t>
      </w:r>
      <w:r>
        <w:rPr>
          <w:sz w:val="28"/>
        </w:rPr>
        <w:tab/>
      </w:r>
      <w:r>
        <w:t>Minimum requirement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537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379"/>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5380"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5380"/>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5381" w:name="_Toc61183675"/>
      <w:bookmarkStart w:id="5382" w:name="_Toc89949378"/>
      <w:bookmarkStart w:id="5383" w:name="_Toc138853923"/>
      <w:bookmarkStart w:id="5384" w:name="_Toc106184288"/>
      <w:bookmarkStart w:id="5385" w:name="_Toc61184853"/>
      <w:bookmarkStart w:id="5386" w:name="_Toc82450989"/>
      <w:bookmarkStart w:id="5387" w:name="_Toc66386588"/>
      <w:bookmarkStart w:id="5388" w:name="_Toc57820472"/>
      <w:bookmarkStart w:id="5389" w:name="_Toc82450341"/>
      <w:bookmarkStart w:id="5390" w:name="_Toc98763359"/>
      <w:bookmarkStart w:id="5391" w:name="_Toc53185986"/>
      <w:bookmarkStart w:id="5392" w:name="_Toc57821399"/>
      <w:bookmarkStart w:id="5393" w:name="_Toc98755767"/>
      <w:bookmarkStart w:id="5394" w:name="_Toc130402310"/>
      <w:bookmarkStart w:id="5395" w:name="_Toc137554861"/>
      <w:bookmarkStart w:id="5396" w:name="_Toc53185610"/>
      <w:bookmarkStart w:id="5397" w:name="_Toc76542359"/>
      <w:bookmarkStart w:id="5398" w:name="_Toc74583546"/>
      <w:bookmarkStart w:id="5399" w:name="_Toc61185243"/>
      <w:bookmarkStart w:id="5400" w:name="_Toc138946604"/>
      <w:bookmarkStart w:id="5401" w:name="_Toc61184461"/>
      <w:bookmarkStart w:id="5402" w:name="_Toc61184069"/>
      <w:bookmarkStart w:id="5403" w:name="_Toc155428329"/>
      <w:bookmarkStart w:id="5404" w:name="_Toc155781347"/>
      <w:bookmarkStart w:id="5405" w:name="_Toc161665707"/>
      <w:r>
        <w:rPr>
          <w:rFonts w:eastAsia="SimSun" w:hint="eastAsia"/>
          <w:lang w:eastAsia="zh-CN"/>
        </w:rPr>
        <w:t>10</w:t>
      </w:r>
      <w:r>
        <w:t>.3.1.3.3</w:t>
      </w:r>
      <w:r>
        <w:tab/>
        <w:t>Measurement restrictions for CSI-RS based RLM</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5406" w:name="_Toc61184070"/>
      <w:bookmarkStart w:id="5407" w:name="_Toc137554862"/>
      <w:bookmarkStart w:id="5408" w:name="_Toc82450342"/>
      <w:bookmarkStart w:id="5409" w:name="_Toc138853924"/>
      <w:bookmarkStart w:id="5410" w:name="_Toc76542360"/>
      <w:bookmarkStart w:id="5411" w:name="_Toc61184462"/>
      <w:bookmarkStart w:id="5412" w:name="_Toc89949379"/>
      <w:bookmarkStart w:id="5413" w:name="_Toc53185611"/>
      <w:bookmarkStart w:id="5414" w:name="_Toc82450990"/>
      <w:bookmarkStart w:id="5415" w:name="_Toc66386589"/>
      <w:bookmarkStart w:id="5416" w:name="_Toc61183676"/>
      <w:bookmarkStart w:id="5417" w:name="_Toc57821400"/>
      <w:bookmarkStart w:id="5418" w:name="_Toc61184854"/>
      <w:bookmarkStart w:id="5419" w:name="_Toc130402311"/>
      <w:bookmarkStart w:id="5420" w:name="_Toc98755768"/>
      <w:bookmarkStart w:id="5421" w:name="_Toc57820473"/>
      <w:bookmarkStart w:id="5422" w:name="_Toc61185244"/>
      <w:bookmarkStart w:id="5423" w:name="_Toc74583547"/>
      <w:bookmarkStart w:id="5424" w:name="_Toc53185987"/>
      <w:bookmarkStart w:id="5425" w:name="_Toc138946605"/>
      <w:bookmarkStart w:id="5426" w:name="_Toc98763360"/>
      <w:bookmarkStart w:id="5427" w:name="_Toc106184289"/>
      <w:bookmarkStart w:id="5428" w:name="_Toc155428330"/>
      <w:bookmarkStart w:id="5429" w:name="_Toc155781348"/>
      <w:bookmarkStart w:id="5430" w:name="_Toc161665708"/>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5431" w:name="_Toc61185245"/>
      <w:bookmarkStart w:id="5432" w:name="_Toc130402312"/>
      <w:bookmarkStart w:id="5433" w:name="_Toc89949380"/>
      <w:bookmarkStart w:id="5434" w:name="_Toc138853925"/>
      <w:bookmarkStart w:id="5435" w:name="_Toc61184463"/>
      <w:bookmarkStart w:id="5436" w:name="_Toc137554863"/>
      <w:bookmarkStart w:id="5437" w:name="_Toc82450991"/>
      <w:bookmarkStart w:id="5438" w:name="_Toc66386590"/>
      <w:bookmarkStart w:id="5439" w:name="_Toc106184290"/>
      <w:bookmarkStart w:id="5440" w:name="_Toc57821401"/>
      <w:bookmarkStart w:id="5441" w:name="_Toc98763361"/>
      <w:bookmarkStart w:id="5442" w:name="_Toc74583548"/>
      <w:bookmarkStart w:id="5443" w:name="_Toc53185612"/>
      <w:bookmarkStart w:id="5444" w:name="_Toc61184071"/>
      <w:bookmarkStart w:id="5445" w:name="_Toc61183677"/>
      <w:bookmarkStart w:id="5446" w:name="_Toc61184855"/>
      <w:bookmarkStart w:id="5447" w:name="_Toc82450343"/>
      <w:bookmarkStart w:id="5448" w:name="_Toc53185988"/>
      <w:bookmarkStart w:id="5449" w:name="_Toc76542361"/>
      <w:bookmarkStart w:id="5450" w:name="_Toc98755769"/>
      <w:bookmarkStart w:id="5451" w:name="_Toc138946606"/>
      <w:bookmarkStart w:id="5452" w:name="_Toc57820474"/>
      <w:bookmarkStart w:id="5453" w:name="_Toc155428331"/>
      <w:bookmarkStart w:id="5454" w:name="_Toc155781349"/>
      <w:bookmarkStart w:id="5455" w:name="_Toc161665709"/>
      <w:r>
        <w:rPr>
          <w:rFonts w:eastAsia="SimSun" w:hint="eastAsia"/>
          <w:lang w:eastAsia="zh-CN"/>
        </w:rPr>
        <w:t>10</w:t>
      </w:r>
      <w:r>
        <w:t>.3.1.5</w:t>
      </w:r>
      <w:r>
        <w:tab/>
        <w:t>Minimum requirement for L1 indication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5456" w:name="_Toc89949381"/>
      <w:bookmarkStart w:id="5457" w:name="_Toc53185989"/>
      <w:bookmarkStart w:id="5458" w:name="_Toc53185613"/>
      <w:bookmarkStart w:id="5459" w:name="_Toc66386591"/>
      <w:bookmarkStart w:id="5460" w:name="_Toc61185246"/>
      <w:bookmarkStart w:id="5461" w:name="_Toc74583549"/>
      <w:bookmarkStart w:id="5462" w:name="_Toc130402313"/>
      <w:bookmarkStart w:id="5463" w:name="_Toc61184464"/>
      <w:bookmarkStart w:id="5464" w:name="_Toc61183678"/>
      <w:bookmarkStart w:id="5465" w:name="_Toc138853926"/>
      <w:bookmarkStart w:id="5466" w:name="_Toc137554864"/>
      <w:bookmarkStart w:id="5467" w:name="_Toc82450992"/>
      <w:bookmarkStart w:id="5468" w:name="_Toc57821402"/>
      <w:bookmarkStart w:id="5469" w:name="_Toc76542362"/>
      <w:bookmarkStart w:id="5470" w:name="_Toc98755770"/>
      <w:bookmarkStart w:id="5471" w:name="_Toc61184856"/>
      <w:bookmarkStart w:id="5472" w:name="_Toc106184291"/>
      <w:bookmarkStart w:id="5473" w:name="_Toc98763362"/>
      <w:bookmarkStart w:id="5474" w:name="_Toc138946607"/>
      <w:bookmarkStart w:id="5475" w:name="_Toc82450344"/>
      <w:bookmarkStart w:id="5476" w:name="_Toc57820475"/>
      <w:bookmarkStart w:id="5477" w:name="_Toc61184072"/>
      <w:bookmarkStart w:id="5478" w:name="_Toc155428332"/>
      <w:bookmarkStart w:id="5479" w:name="_Toc155781350"/>
      <w:bookmarkStart w:id="5480" w:name="_Toc161665710"/>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5481" w:name="_Toc155428333"/>
      <w:bookmarkStart w:id="5482" w:name="_Toc155781351"/>
      <w:bookmarkStart w:id="5483" w:name="_Toc161665711"/>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5481"/>
      <w:bookmarkEnd w:id="5482"/>
      <w:bookmarkEnd w:id="5483"/>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5484" w:name="_Toc155428334"/>
      <w:bookmarkStart w:id="5485" w:name="_Toc155781352"/>
      <w:bookmarkStart w:id="5486" w:name="_Toc161665712"/>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5484"/>
      <w:bookmarkEnd w:id="5485"/>
      <w:bookmarkEnd w:id="5486"/>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5487" w:name="_Toc155428335"/>
      <w:bookmarkStart w:id="5488" w:name="_Toc155781353"/>
      <w:bookmarkStart w:id="5489" w:name="_Toc161665713"/>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5487"/>
      <w:bookmarkEnd w:id="5488"/>
      <w:bookmarkEnd w:id="5489"/>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5490"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5490"/>
    </w:p>
    <w:p w14:paraId="30FE2727" w14:textId="77777777" w:rsidR="0076304B" w:rsidRDefault="0076304B" w:rsidP="0076304B">
      <w:pPr>
        <w:pStyle w:val="Heading3"/>
      </w:pPr>
      <w:bookmarkStart w:id="5491" w:name="_Toc66386592"/>
      <w:bookmarkStart w:id="5492" w:name="_Toc53185614"/>
      <w:bookmarkStart w:id="5493" w:name="_Toc74583550"/>
      <w:bookmarkStart w:id="5494" w:name="_Toc53185990"/>
      <w:bookmarkStart w:id="5495" w:name="_Toc76542363"/>
      <w:bookmarkStart w:id="5496" w:name="_Toc61184465"/>
      <w:bookmarkStart w:id="5497" w:name="_Toc98755771"/>
      <w:bookmarkStart w:id="5498" w:name="_Toc98763363"/>
      <w:bookmarkStart w:id="5499" w:name="_Toc57820476"/>
      <w:bookmarkStart w:id="5500" w:name="_Toc130402314"/>
      <w:bookmarkStart w:id="5501" w:name="_Toc61184073"/>
      <w:bookmarkStart w:id="5502" w:name="_Toc61184857"/>
      <w:bookmarkStart w:id="5503" w:name="_Toc82450345"/>
      <w:bookmarkStart w:id="5504" w:name="_Toc138853927"/>
      <w:bookmarkStart w:id="5505" w:name="_Toc106184292"/>
      <w:bookmarkStart w:id="5506" w:name="_Toc138946608"/>
      <w:bookmarkStart w:id="5507" w:name="_Toc57821403"/>
      <w:bookmarkStart w:id="5508" w:name="_Toc89949382"/>
      <w:bookmarkStart w:id="5509" w:name="_Toc61185247"/>
      <w:bookmarkStart w:id="5510" w:name="_Toc61183679"/>
      <w:bookmarkStart w:id="5511" w:name="_Toc82450993"/>
      <w:bookmarkStart w:id="5512" w:name="_Toc137554865"/>
      <w:bookmarkStart w:id="5513" w:name="_Toc155428336"/>
      <w:bookmarkStart w:id="5514" w:name="_Toc155781354"/>
      <w:bookmarkStart w:id="5515" w:name="_Toc161665714"/>
      <w:r>
        <w:rPr>
          <w:rFonts w:eastAsia="SimSun" w:hint="eastAsia"/>
          <w:lang w:eastAsia="zh-CN"/>
        </w:rPr>
        <w:t>10</w:t>
      </w:r>
      <w:r>
        <w:t>.3.2</w:t>
      </w:r>
      <w:r>
        <w:tab/>
        <w:t>Link Recovery Procedure</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130CFAC" w14:textId="77777777" w:rsidR="0076304B" w:rsidRDefault="0076304B" w:rsidP="0076304B">
      <w:pPr>
        <w:pStyle w:val="Heading4"/>
      </w:pPr>
      <w:bookmarkStart w:id="5516" w:name="_Toc130402315"/>
      <w:bookmarkStart w:id="5517" w:name="_Toc61184074"/>
      <w:bookmarkStart w:id="5518" w:name="_Toc137554866"/>
      <w:bookmarkStart w:id="5519" w:name="_Toc138946609"/>
      <w:bookmarkStart w:id="5520" w:name="_Toc61184858"/>
      <w:bookmarkStart w:id="5521" w:name="_Toc76542364"/>
      <w:bookmarkStart w:id="5522" w:name="_Toc106184293"/>
      <w:bookmarkStart w:id="5523" w:name="_Toc57821404"/>
      <w:bookmarkStart w:id="5524" w:name="_Toc74583551"/>
      <w:bookmarkStart w:id="5525" w:name="_Toc89949383"/>
      <w:bookmarkStart w:id="5526" w:name="_Toc82450994"/>
      <w:bookmarkStart w:id="5527" w:name="_Toc61185248"/>
      <w:bookmarkStart w:id="5528" w:name="_Toc66386593"/>
      <w:bookmarkStart w:id="5529" w:name="_Toc57820477"/>
      <w:bookmarkStart w:id="5530" w:name="_Toc61183680"/>
      <w:bookmarkStart w:id="5531" w:name="_Toc61184466"/>
      <w:bookmarkStart w:id="5532" w:name="_Toc98763364"/>
      <w:bookmarkStart w:id="5533" w:name="_Toc53185991"/>
      <w:bookmarkStart w:id="5534" w:name="_Toc53185615"/>
      <w:bookmarkStart w:id="5535" w:name="_Toc98755772"/>
      <w:bookmarkStart w:id="5536" w:name="_Toc82450346"/>
      <w:bookmarkStart w:id="5537" w:name="_Toc138853928"/>
      <w:bookmarkStart w:id="5538" w:name="_Toc155428337"/>
      <w:bookmarkStart w:id="5539" w:name="_Toc155781355"/>
      <w:bookmarkStart w:id="5540" w:name="_Toc161665715"/>
      <w:r>
        <w:rPr>
          <w:rFonts w:eastAsia="SimSun" w:hint="eastAsia"/>
          <w:lang w:eastAsia="zh-CN"/>
        </w:rPr>
        <w:t>10</w:t>
      </w:r>
      <w:r>
        <w:t>.3.2.1</w:t>
      </w:r>
      <w:r>
        <w:tab/>
        <w:t>Introduction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1.85pt;height:19.15pt" o:ole="">
            <v:imagedata r:id="rId45" o:title=""/>
          </v:shape>
          <o:OLEObject Type="Embed" ProgID="Equation.3" ShapeID="_x0000_i1035" DrawAspect="Content" ObjectID="_1773814836" r:id="rId46"/>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1.85pt;height:19.15pt" o:ole="">
            <v:imagedata r:id="rId45" o:title=""/>
          </v:shape>
          <o:OLEObject Type="Embed" ProgID="Equation.3" ShapeID="_x0000_i1036" DrawAspect="Content" ObjectID="_1773814837" r:id="rId47"/>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1.85pt;height:17.3pt" o:ole="">
            <v:imagedata r:id="rId45" o:title=""/>
          </v:shape>
          <o:OLEObject Type="Embed" ProgID="Equation.3" ShapeID="_x0000_i1037" DrawAspect="Content" ObjectID="_1773814838" r:id="rId48"/>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1.85pt;height:19.15pt" o:ole="">
            <v:imagedata r:id="rId45" o:title=""/>
          </v:shape>
          <o:OLEObject Type="Embed" ProgID="Equation.3" ShapeID="_x0000_i1038" DrawAspect="Content" ObjectID="_1773814839" r:id="rId49"/>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1.85pt;height:19.15pt" o:ole="">
            <v:imagedata r:id="rId45" o:title=""/>
          </v:shape>
          <o:OLEObject Type="Embed" ProgID="Equation.3" ShapeID="_x0000_i1039" DrawAspect="Content" ObjectID="_1773814840" r:id="rId50"/>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5541" w:name="_Hlk14858925"/>
      <w:r>
        <w:rPr>
          <w:rFonts w:cs="v5.0.0"/>
        </w:rPr>
        <w:t>Q</w:t>
      </w:r>
      <w:r>
        <w:rPr>
          <w:rFonts w:cs="v5.0.0"/>
          <w:vertAlign w:val="subscript"/>
        </w:rPr>
        <w:t>out_LR</w:t>
      </w:r>
      <w:bookmarkEnd w:id="5541"/>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1.85pt;height:19.15pt" o:ole="">
            <v:imagedata r:id="rId45" o:title=""/>
          </v:shape>
          <o:OLEObject Type="Embed" ProgID="Equation.3" ShapeID="_x0000_i1040" DrawAspect="Content" ObjectID="_1773814841" r:id="rId51"/>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w:t>
      </w:r>
      <w:r>
        <w:rPr>
          <w:rFonts w:eastAsia="?? ??" w:cs="v5.0.0"/>
        </w:rPr>
        <w:lastRenderedPageBreak/>
        <w:t xml:space="preserve">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1.85pt;height:19.15pt" o:ole="">
            <v:imagedata r:id="rId52" o:title=""/>
          </v:shape>
          <o:OLEObject Type="Embed" ProgID="Equation.3" ShapeID="_x0000_i1041" DrawAspect="Content" ObjectID="_1773814842" r:id="rId53"/>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1.85pt;height:19.15pt" o:ole="">
            <v:imagedata r:id="rId52" o:title=""/>
          </v:shape>
          <o:OLEObject Type="Embed" ProgID="Equation.3" ShapeID="_x0000_i1042" DrawAspect="Content" ObjectID="_1773814843" r:id="rId54"/>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5542" w:name="_Toc61184467"/>
      <w:bookmarkStart w:id="5543" w:name="_Toc53185616"/>
      <w:bookmarkStart w:id="5544" w:name="_Toc74583552"/>
      <w:bookmarkStart w:id="5545" w:name="_Toc98755773"/>
      <w:bookmarkStart w:id="5546" w:name="_Toc76542365"/>
      <w:bookmarkStart w:id="5547" w:name="_Toc106184294"/>
      <w:bookmarkStart w:id="5548" w:name="_Toc57820478"/>
      <w:bookmarkStart w:id="5549" w:name="_Toc61184075"/>
      <w:bookmarkStart w:id="5550" w:name="_Toc53185992"/>
      <w:bookmarkStart w:id="5551" w:name="_Toc61185249"/>
      <w:bookmarkStart w:id="5552" w:name="_Toc82450347"/>
      <w:bookmarkStart w:id="5553" w:name="_Toc66386594"/>
      <w:bookmarkStart w:id="5554" w:name="_Toc137554867"/>
      <w:bookmarkStart w:id="5555" w:name="_Toc138853929"/>
      <w:bookmarkStart w:id="5556" w:name="_Toc61184859"/>
      <w:bookmarkStart w:id="5557" w:name="_Toc61183681"/>
      <w:bookmarkStart w:id="5558" w:name="_Toc89949384"/>
      <w:bookmarkStart w:id="5559" w:name="_Toc98763365"/>
      <w:bookmarkStart w:id="5560" w:name="_Toc57821405"/>
      <w:bookmarkStart w:id="5561" w:name="_Toc130402316"/>
      <w:bookmarkStart w:id="5562" w:name="_Toc138946610"/>
      <w:bookmarkStart w:id="5563" w:name="_Toc82450995"/>
      <w:bookmarkStart w:id="5564" w:name="_Toc155428338"/>
      <w:bookmarkStart w:id="5565" w:name="_Toc155781356"/>
      <w:bookmarkStart w:id="5566" w:name="_Toc161665716"/>
      <w:r>
        <w:rPr>
          <w:rFonts w:eastAsia="SimSun" w:hint="eastAsia"/>
          <w:lang w:eastAsia="zh-CN"/>
        </w:rPr>
        <w:t>10</w:t>
      </w:r>
      <w:r>
        <w:t>.3.2.2</w:t>
      </w:r>
      <w:r>
        <w:tab/>
        <w:t>Requirements for SSB based beam failure detection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9FB01C6" w14:textId="77777777" w:rsidR="0076304B" w:rsidRDefault="0076304B" w:rsidP="0076304B">
      <w:pPr>
        <w:pStyle w:val="Heading5"/>
      </w:pPr>
      <w:bookmarkStart w:id="5567" w:name="_Toc89949385"/>
      <w:bookmarkStart w:id="5568" w:name="_Toc53185617"/>
      <w:bookmarkStart w:id="5569" w:name="_Toc57821406"/>
      <w:bookmarkStart w:id="5570" w:name="_Toc138946611"/>
      <w:bookmarkStart w:id="5571" w:name="_Toc57820479"/>
      <w:bookmarkStart w:id="5572" w:name="_Toc61184076"/>
      <w:bookmarkStart w:id="5573" w:name="_Toc138853930"/>
      <w:bookmarkStart w:id="5574" w:name="_Toc61183682"/>
      <w:bookmarkStart w:id="5575" w:name="_Toc98755774"/>
      <w:bookmarkStart w:id="5576" w:name="_Toc53185993"/>
      <w:bookmarkStart w:id="5577" w:name="_Toc82450348"/>
      <w:bookmarkStart w:id="5578" w:name="_Toc66386595"/>
      <w:bookmarkStart w:id="5579" w:name="_Toc82450996"/>
      <w:bookmarkStart w:id="5580" w:name="_Toc61184468"/>
      <w:bookmarkStart w:id="5581" w:name="_Toc130402317"/>
      <w:bookmarkStart w:id="5582" w:name="_Toc98763366"/>
      <w:bookmarkStart w:id="5583" w:name="_Toc137554868"/>
      <w:bookmarkStart w:id="5584" w:name="_Toc74583553"/>
      <w:bookmarkStart w:id="5585" w:name="_Toc61185250"/>
      <w:bookmarkStart w:id="5586" w:name="_Toc76542366"/>
      <w:bookmarkStart w:id="5587" w:name="_Toc106184295"/>
      <w:bookmarkStart w:id="5588" w:name="_Toc61184860"/>
      <w:bookmarkStart w:id="5589" w:name="_Toc155428339"/>
      <w:bookmarkStart w:id="5590" w:name="_Toc155781357"/>
      <w:bookmarkStart w:id="5591" w:name="_Toc161665717"/>
      <w:r>
        <w:rPr>
          <w:rFonts w:eastAsia="SimSun" w:hint="eastAsia"/>
          <w:lang w:eastAsia="zh-CN"/>
        </w:rPr>
        <w:t>10</w:t>
      </w:r>
      <w:r>
        <w:t>.3.2.2.1</w:t>
      </w:r>
      <w:r>
        <w:tab/>
        <w:t>Introduction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1.85pt;height:19.15pt" o:ole="">
            <v:imagedata r:id="rId45" o:title=""/>
          </v:shape>
          <o:OLEObject Type="Embed" ProgID="Equation.3" ShapeID="_x0000_i1043" DrawAspect="Content" ObjectID="_1773814844" r:id="rId55"/>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5592" w:name="_Toc89949386"/>
      <w:bookmarkStart w:id="5593" w:name="_Toc98755775"/>
      <w:bookmarkStart w:id="5594" w:name="_Toc138853931"/>
      <w:bookmarkStart w:id="5595" w:name="_Toc82450349"/>
      <w:bookmarkStart w:id="5596" w:name="_Toc82450997"/>
      <w:bookmarkStart w:id="5597" w:name="_Toc57820480"/>
      <w:bookmarkStart w:id="5598" w:name="_Toc61184077"/>
      <w:bookmarkStart w:id="5599" w:name="_Toc61183683"/>
      <w:bookmarkStart w:id="5600" w:name="_Toc53185618"/>
      <w:bookmarkStart w:id="5601" w:name="_Toc57821407"/>
      <w:bookmarkStart w:id="5602" w:name="_Toc61184861"/>
      <w:bookmarkStart w:id="5603" w:name="_Toc98763367"/>
      <w:bookmarkStart w:id="5604" w:name="_Toc138946612"/>
      <w:bookmarkStart w:id="5605" w:name="_Toc53185994"/>
      <w:bookmarkStart w:id="5606" w:name="_Toc137554869"/>
      <w:bookmarkStart w:id="5607" w:name="_Toc76542367"/>
      <w:bookmarkStart w:id="5608" w:name="_Toc61185251"/>
      <w:bookmarkStart w:id="5609" w:name="_Toc106184296"/>
      <w:bookmarkStart w:id="5610" w:name="_Toc66386596"/>
      <w:bookmarkStart w:id="5611" w:name="_Toc61184469"/>
      <w:bookmarkStart w:id="5612" w:name="_Toc130402318"/>
      <w:bookmarkStart w:id="5613" w:name="_Toc74583554"/>
      <w:bookmarkStart w:id="5614" w:name="_Toc155428340"/>
      <w:bookmarkStart w:id="5615" w:name="_Toc155781358"/>
      <w:bookmarkStart w:id="5616" w:name="_Toc161665718"/>
      <w:r>
        <w:rPr>
          <w:rFonts w:eastAsia="SimSun" w:hint="eastAsia"/>
          <w:lang w:eastAsia="zh-CN"/>
        </w:rPr>
        <w:t>10</w:t>
      </w:r>
      <w:r>
        <w:t>.3.2.2.2</w:t>
      </w:r>
      <w:r>
        <w:tab/>
        <w:t>Minimum requirement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0.5pt" o:ole="">
            <v:imagedata r:id="rId45" o:title=""/>
          </v:shape>
          <o:OLEObject Type="Embed" ProgID="Equation.3" ShapeID="_x0000_i1044" DrawAspect="Content" ObjectID="_1773814845" r:id="rId56"/>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lastRenderedPageBreak/>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5617" w:name="_Toc66386597"/>
      <w:bookmarkStart w:id="5618" w:name="_Toc106184297"/>
      <w:bookmarkStart w:id="5619" w:name="_Toc57820481"/>
      <w:bookmarkStart w:id="5620" w:name="_Toc61184078"/>
      <w:bookmarkStart w:id="5621" w:name="_Toc57821408"/>
      <w:bookmarkStart w:id="5622" w:name="_Toc74583555"/>
      <w:bookmarkStart w:id="5623" w:name="_Toc138853932"/>
      <w:bookmarkStart w:id="5624" w:name="_Toc53185619"/>
      <w:bookmarkStart w:id="5625" w:name="_Toc137554870"/>
      <w:bookmarkStart w:id="5626" w:name="_Toc61185252"/>
      <w:bookmarkStart w:id="5627" w:name="_Toc82450350"/>
      <w:bookmarkStart w:id="5628" w:name="_Toc61184470"/>
      <w:bookmarkStart w:id="5629" w:name="_Toc98755776"/>
      <w:bookmarkStart w:id="5630" w:name="_Toc138946613"/>
      <w:bookmarkStart w:id="5631" w:name="_Toc53185995"/>
      <w:bookmarkStart w:id="5632" w:name="_Toc76542368"/>
      <w:bookmarkStart w:id="5633" w:name="_Toc98763368"/>
      <w:bookmarkStart w:id="5634" w:name="_Toc89949387"/>
      <w:bookmarkStart w:id="5635" w:name="_Toc130402319"/>
      <w:bookmarkStart w:id="5636" w:name="_Toc61183684"/>
      <w:bookmarkStart w:id="5637" w:name="_Toc82450998"/>
      <w:bookmarkStart w:id="5638" w:name="_Toc61184862"/>
      <w:bookmarkStart w:id="5639" w:name="_Toc155428341"/>
      <w:bookmarkStart w:id="5640" w:name="_Toc155781359"/>
      <w:bookmarkStart w:id="5641" w:name="_Toc161665719"/>
      <w:r>
        <w:rPr>
          <w:rFonts w:eastAsia="SimSun" w:hint="eastAsia"/>
          <w:lang w:eastAsia="zh-CN"/>
        </w:rPr>
        <w:t>10</w:t>
      </w:r>
      <w:r>
        <w:t>.3.2.2.3</w:t>
      </w:r>
      <w:r>
        <w:tab/>
        <w:t>Measurement restriction for SSB based beam failure detection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5642" w:name="_Toc61184863"/>
      <w:bookmarkStart w:id="5643" w:name="_Toc61184471"/>
      <w:bookmarkStart w:id="5644" w:name="_Toc76542369"/>
      <w:bookmarkStart w:id="5645" w:name="_Toc130402320"/>
      <w:bookmarkStart w:id="5646" w:name="_Toc98755777"/>
      <w:bookmarkStart w:id="5647" w:name="_Toc82450351"/>
      <w:bookmarkStart w:id="5648" w:name="_Toc57821409"/>
      <w:bookmarkStart w:id="5649" w:name="_Toc53185620"/>
      <w:bookmarkStart w:id="5650" w:name="_Toc61183685"/>
      <w:bookmarkStart w:id="5651" w:name="_Toc66386598"/>
      <w:bookmarkStart w:id="5652" w:name="_Toc61185253"/>
      <w:bookmarkStart w:id="5653" w:name="_Toc98763369"/>
      <w:bookmarkStart w:id="5654" w:name="_Toc74583556"/>
      <w:bookmarkStart w:id="5655" w:name="_Toc82450999"/>
      <w:bookmarkStart w:id="5656" w:name="_Toc53185996"/>
      <w:bookmarkStart w:id="5657" w:name="_Toc138946614"/>
      <w:bookmarkStart w:id="5658" w:name="_Toc137554871"/>
      <w:bookmarkStart w:id="5659" w:name="_Toc57820482"/>
      <w:bookmarkStart w:id="5660" w:name="_Toc106184298"/>
      <w:bookmarkStart w:id="5661" w:name="_Toc138853933"/>
      <w:bookmarkStart w:id="5662" w:name="_Toc61184079"/>
      <w:bookmarkStart w:id="5663" w:name="_Toc89949388"/>
      <w:bookmarkStart w:id="5664" w:name="_Toc155428342"/>
      <w:bookmarkStart w:id="5665" w:name="_Toc155781360"/>
      <w:bookmarkStart w:id="5666" w:name="_Toc161665720"/>
      <w:r>
        <w:rPr>
          <w:rFonts w:eastAsia="SimSun" w:hint="eastAsia"/>
          <w:lang w:eastAsia="zh-CN"/>
        </w:rPr>
        <w:t>10</w:t>
      </w:r>
      <w:r>
        <w:t>.3.2.3</w:t>
      </w:r>
      <w:r>
        <w:tab/>
        <w:t>Requirements for CSI-RS based beam failure detection</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9F61A9F" w14:textId="77777777" w:rsidR="0076304B" w:rsidRDefault="0076304B" w:rsidP="0076304B">
      <w:pPr>
        <w:pStyle w:val="Heading5"/>
      </w:pPr>
      <w:bookmarkStart w:id="5667" w:name="_Toc61183686"/>
      <w:bookmarkStart w:id="5668" w:name="_Toc57821410"/>
      <w:bookmarkStart w:id="5669" w:name="_Toc57820483"/>
      <w:bookmarkStart w:id="5670" w:name="_Toc74583557"/>
      <w:bookmarkStart w:id="5671" w:name="_Toc138853934"/>
      <w:bookmarkStart w:id="5672" w:name="_Toc89949389"/>
      <w:bookmarkStart w:id="5673" w:name="_Toc61184080"/>
      <w:bookmarkStart w:id="5674" w:name="_Toc53185997"/>
      <w:bookmarkStart w:id="5675" w:name="_Toc61184472"/>
      <w:bookmarkStart w:id="5676" w:name="_Toc82451000"/>
      <w:bookmarkStart w:id="5677" w:name="_Toc53185621"/>
      <w:bookmarkStart w:id="5678" w:name="_Toc137554872"/>
      <w:bookmarkStart w:id="5679" w:name="_Toc76542370"/>
      <w:bookmarkStart w:id="5680" w:name="_Toc61184864"/>
      <w:bookmarkStart w:id="5681" w:name="_Toc82450352"/>
      <w:bookmarkStart w:id="5682" w:name="_Toc66386599"/>
      <w:bookmarkStart w:id="5683" w:name="_Toc130402321"/>
      <w:bookmarkStart w:id="5684" w:name="_Toc61185254"/>
      <w:bookmarkStart w:id="5685" w:name="_Toc138946615"/>
      <w:bookmarkStart w:id="5686" w:name="_Toc98755778"/>
      <w:bookmarkStart w:id="5687" w:name="_Toc106184299"/>
      <w:bookmarkStart w:id="5688" w:name="_Toc98763370"/>
      <w:bookmarkStart w:id="5689" w:name="_Toc155428343"/>
      <w:bookmarkStart w:id="5690" w:name="_Toc155781361"/>
      <w:bookmarkStart w:id="5691" w:name="_Toc161665721"/>
      <w:r>
        <w:rPr>
          <w:rFonts w:eastAsia="SimSun" w:hint="eastAsia"/>
          <w:lang w:eastAsia="zh-CN"/>
        </w:rPr>
        <w:t>10</w:t>
      </w:r>
      <w:r>
        <w:t>.3.2.3.1</w:t>
      </w:r>
      <w:r>
        <w:tab/>
        <w:t>Introduction</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5692" w:name="_Toc66386600"/>
      <w:bookmarkStart w:id="5693" w:name="_Toc89949390"/>
      <w:bookmarkStart w:id="5694" w:name="_Toc61183687"/>
      <w:bookmarkStart w:id="5695" w:name="_Toc98755779"/>
      <w:bookmarkStart w:id="5696" w:name="_Toc137554873"/>
      <w:bookmarkStart w:id="5697" w:name="_Toc57820484"/>
      <w:bookmarkStart w:id="5698" w:name="_Toc76542371"/>
      <w:bookmarkStart w:id="5699" w:name="_Toc53185622"/>
      <w:bookmarkStart w:id="5700" w:name="_Toc106184300"/>
      <w:bookmarkStart w:id="5701" w:name="_Toc57821411"/>
      <w:bookmarkStart w:id="5702" w:name="_Toc61185255"/>
      <w:bookmarkStart w:id="5703" w:name="_Toc138853935"/>
      <w:bookmarkStart w:id="5704" w:name="_Toc138946616"/>
      <w:bookmarkStart w:id="5705" w:name="_Toc82451001"/>
      <w:bookmarkStart w:id="5706" w:name="_Toc74583558"/>
      <w:bookmarkStart w:id="5707" w:name="_Toc98763371"/>
      <w:bookmarkStart w:id="5708" w:name="_Toc61184081"/>
      <w:bookmarkStart w:id="5709" w:name="_Toc61184473"/>
      <w:bookmarkStart w:id="5710" w:name="_Toc82450353"/>
      <w:bookmarkStart w:id="5711" w:name="_Toc130402322"/>
      <w:bookmarkStart w:id="5712" w:name="_Toc61184865"/>
      <w:bookmarkStart w:id="5713" w:name="_Toc53185998"/>
      <w:bookmarkStart w:id="5714" w:name="_Toc155428344"/>
      <w:bookmarkStart w:id="5715" w:name="_Toc155781362"/>
      <w:bookmarkStart w:id="5716" w:name="_Toc161665722"/>
      <w:r>
        <w:rPr>
          <w:rFonts w:eastAsia="SimSun" w:hint="eastAsia"/>
          <w:lang w:eastAsia="zh-CN"/>
        </w:rPr>
        <w:t>10</w:t>
      </w:r>
      <w:r>
        <w:t>.3.2.3.2</w:t>
      </w:r>
      <w:r>
        <w:tab/>
        <w:t>Minimum requirement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0.5pt" o:ole="">
            <v:imagedata r:id="rId45" o:title=""/>
          </v:shape>
          <o:OLEObject Type="Embed" ProgID="Equation.3" ShapeID="_x0000_i1045" DrawAspect="Content" ObjectID="_1773814846" r:id="rId58"/>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5717" w:name="_Toc61184474"/>
      <w:bookmarkStart w:id="5718" w:name="_Toc89949391"/>
      <w:bookmarkStart w:id="5719" w:name="_Toc82450354"/>
      <w:bookmarkStart w:id="5720" w:name="_Toc98763372"/>
      <w:bookmarkStart w:id="5721" w:name="_Toc61184082"/>
      <w:bookmarkStart w:id="5722" w:name="_Toc66386601"/>
      <w:bookmarkStart w:id="5723" w:name="_Toc98755780"/>
      <w:bookmarkStart w:id="5724" w:name="_Toc61185256"/>
      <w:bookmarkStart w:id="5725" w:name="_Toc57821412"/>
      <w:bookmarkStart w:id="5726" w:name="_Toc53185999"/>
      <w:bookmarkStart w:id="5727" w:name="_Toc61183688"/>
      <w:bookmarkStart w:id="5728" w:name="_Toc130402323"/>
      <w:bookmarkStart w:id="5729" w:name="_Toc82451002"/>
      <w:bookmarkStart w:id="5730" w:name="_Toc106184301"/>
      <w:bookmarkStart w:id="5731" w:name="_Toc57820485"/>
      <w:bookmarkStart w:id="5732" w:name="_Toc138946617"/>
      <w:bookmarkStart w:id="5733" w:name="_Toc53185623"/>
      <w:bookmarkStart w:id="5734" w:name="_Toc137554874"/>
      <w:bookmarkStart w:id="5735" w:name="_Toc138853936"/>
      <w:bookmarkStart w:id="5736" w:name="_Toc74583559"/>
      <w:bookmarkStart w:id="5737" w:name="_Toc76542372"/>
      <w:bookmarkStart w:id="5738" w:name="_Toc61184866"/>
      <w:bookmarkStart w:id="5739" w:name="_Toc155428345"/>
      <w:bookmarkStart w:id="5740" w:name="_Toc155781363"/>
      <w:bookmarkStart w:id="5741" w:name="_Toc161665723"/>
      <w:r>
        <w:rPr>
          <w:rFonts w:eastAsia="SimSun" w:hint="eastAsia"/>
          <w:lang w:eastAsia="zh-CN"/>
        </w:rPr>
        <w:t>10</w:t>
      </w:r>
      <w:r>
        <w:t>.3.2.3.3</w:t>
      </w:r>
      <w:r>
        <w:tab/>
        <w:t>Measurement restrictions for CSI-RS based beam failure detection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5742" w:name="_Hlk9028608"/>
      <w:r>
        <w:t>BFD</w:t>
      </w:r>
      <w:bookmarkEnd w:id="5742"/>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5743" w:name="_Toc106184302"/>
      <w:bookmarkStart w:id="5744" w:name="_Toc76542373"/>
      <w:bookmarkStart w:id="5745" w:name="_Toc61184475"/>
      <w:bookmarkStart w:id="5746" w:name="_Toc98763373"/>
      <w:bookmarkStart w:id="5747" w:name="_Toc53185624"/>
      <w:bookmarkStart w:id="5748" w:name="_Toc82451003"/>
      <w:bookmarkStart w:id="5749" w:name="_Toc138853937"/>
      <w:bookmarkStart w:id="5750" w:name="_Toc130402324"/>
      <w:bookmarkStart w:id="5751" w:name="_Toc57821413"/>
      <w:bookmarkStart w:id="5752" w:name="_Toc57820486"/>
      <w:bookmarkStart w:id="5753" w:name="_Toc61184867"/>
      <w:bookmarkStart w:id="5754" w:name="_Toc98755781"/>
      <w:bookmarkStart w:id="5755" w:name="_Toc82450355"/>
      <w:bookmarkStart w:id="5756" w:name="_Toc66386602"/>
      <w:bookmarkStart w:id="5757" w:name="_Toc53186000"/>
      <w:bookmarkStart w:id="5758" w:name="_Toc89949392"/>
      <w:bookmarkStart w:id="5759" w:name="_Toc61185257"/>
      <w:bookmarkStart w:id="5760" w:name="_Toc137554875"/>
      <w:bookmarkStart w:id="5761" w:name="_Toc61184083"/>
      <w:bookmarkStart w:id="5762" w:name="_Toc74583560"/>
      <w:bookmarkStart w:id="5763" w:name="_Toc61183689"/>
      <w:bookmarkStart w:id="5764" w:name="_Toc138946618"/>
      <w:bookmarkStart w:id="5765" w:name="_Toc155428346"/>
      <w:bookmarkStart w:id="5766" w:name="_Toc155781364"/>
      <w:bookmarkStart w:id="5767" w:name="_Toc161665724"/>
      <w:r>
        <w:rPr>
          <w:rFonts w:eastAsia="SimSun" w:hint="eastAsia"/>
          <w:lang w:eastAsia="zh-CN"/>
        </w:rPr>
        <w:t>10</w:t>
      </w:r>
      <w:r>
        <w:t>.3.2.4</w:t>
      </w:r>
      <w:r>
        <w:tab/>
        <w:t>Minimum requirement for L1 indication</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0.5pt" o:ole="">
            <v:imagedata r:id="rId45" o:title=""/>
          </v:shape>
          <o:OLEObject Type="Embed" ProgID="Equation.3" ShapeID="_x0000_i1046" DrawAspect="Content" ObjectID="_1773814847" r:id="rId60"/>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5pt;height:20.5pt" o:ole="">
            <v:imagedata r:id="rId45" o:title=""/>
          </v:shape>
          <o:OLEObject Type="Embed" ProgID="Equation.3" ShapeID="_x0000_i1047" DrawAspect="Content" ObjectID="_1773814848" r:id="rId61"/>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0.5pt" o:ole="">
            <v:imagedata r:id="rId45" o:title=""/>
          </v:shape>
          <o:OLEObject Type="Embed" ProgID="Equation.3" ShapeID="_x0000_i1048" DrawAspect="Content" ObjectID="_1773814849" r:id="rId62"/>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0.5pt" o:ole="">
            <v:imagedata r:id="rId45" o:title=""/>
          </v:shape>
          <o:OLEObject Type="Embed" ProgID="Equation.3" ShapeID="_x0000_i1049" DrawAspect="Content" ObjectID="_1773814850" r:id="rId63"/>
        </w:object>
      </w:r>
      <w:r>
        <w:rPr>
          <w:iCs/>
        </w:rPr>
        <w:t xml:space="preserve"> </w:t>
      </w:r>
      <w:r>
        <w:t xml:space="preserve">or CSI-RS resource in the set </w:t>
      </w:r>
      <w:r>
        <w:rPr>
          <w:iCs/>
          <w:position w:val="-10"/>
        </w:rPr>
        <w:object w:dxaOrig="310" w:dyaOrig="410" w14:anchorId="241FFDBD">
          <v:shape id="_x0000_i1050" type="#_x0000_t75" style="width:15.5pt;height:20.5pt" o:ole="">
            <v:imagedata r:id="rId45" o:title=""/>
          </v:shape>
          <o:OLEObject Type="Embed" ProgID="Equation.3" ShapeID="_x0000_i1050" DrawAspect="Content" ObjectID="_1773814851" r:id="rId64"/>
        </w:object>
      </w:r>
      <w:r>
        <w:t>.</w:t>
      </w:r>
    </w:p>
    <w:p w14:paraId="5018C02C" w14:textId="77777777" w:rsidR="0076304B" w:rsidRDefault="0076304B" w:rsidP="0076304B">
      <w:pPr>
        <w:pStyle w:val="Heading4"/>
      </w:pPr>
      <w:bookmarkStart w:id="5768" w:name="_Toc74583561"/>
      <w:bookmarkStart w:id="5769" w:name="_Toc76542374"/>
      <w:bookmarkStart w:id="5770" w:name="_Toc61184476"/>
      <w:bookmarkStart w:id="5771" w:name="_Toc82451004"/>
      <w:bookmarkStart w:id="5772" w:name="_Toc61184868"/>
      <w:bookmarkStart w:id="5773" w:name="_Toc138946619"/>
      <w:bookmarkStart w:id="5774" w:name="_Toc57821414"/>
      <w:bookmarkStart w:id="5775" w:name="_Toc98763374"/>
      <w:bookmarkStart w:id="5776" w:name="_Toc61184084"/>
      <w:bookmarkStart w:id="5777" w:name="_Toc61185258"/>
      <w:bookmarkStart w:id="5778" w:name="_Toc106184303"/>
      <w:bookmarkStart w:id="5779" w:name="_Toc53185625"/>
      <w:bookmarkStart w:id="5780" w:name="_Toc82450356"/>
      <w:bookmarkStart w:id="5781" w:name="_Toc61183690"/>
      <w:bookmarkStart w:id="5782" w:name="_Toc89949393"/>
      <w:bookmarkStart w:id="5783" w:name="_Toc57820487"/>
      <w:bookmarkStart w:id="5784" w:name="_Toc66386603"/>
      <w:bookmarkStart w:id="5785" w:name="_Toc138853938"/>
      <w:bookmarkStart w:id="5786" w:name="_Toc137554876"/>
      <w:bookmarkStart w:id="5787" w:name="_Toc98755782"/>
      <w:bookmarkStart w:id="5788" w:name="_Toc130402325"/>
      <w:bookmarkStart w:id="5789" w:name="_Toc53186001"/>
      <w:bookmarkStart w:id="5790" w:name="_Toc155428347"/>
      <w:bookmarkStart w:id="5791" w:name="_Toc155781365"/>
      <w:bookmarkStart w:id="5792" w:name="_Toc161665725"/>
      <w:r>
        <w:rPr>
          <w:rFonts w:eastAsia="SimSun" w:hint="eastAsia"/>
          <w:lang w:eastAsia="zh-CN"/>
        </w:rPr>
        <w:t>10</w:t>
      </w:r>
      <w:r>
        <w:t>.3.2.5</w:t>
      </w:r>
      <w:r>
        <w:tab/>
        <w:t>Requirements for SSB based candidate beam detection</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6091284E" w14:textId="77777777" w:rsidR="0076304B" w:rsidRDefault="0076304B" w:rsidP="0076304B">
      <w:pPr>
        <w:pStyle w:val="Heading5"/>
      </w:pPr>
      <w:bookmarkStart w:id="5793" w:name="_Toc138853939"/>
      <w:bookmarkStart w:id="5794" w:name="_Toc61183691"/>
      <w:bookmarkStart w:id="5795" w:name="_Toc66386604"/>
      <w:bookmarkStart w:id="5796" w:name="_Toc76542375"/>
      <w:bookmarkStart w:id="5797" w:name="_Toc61185259"/>
      <w:bookmarkStart w:id="5798" w:name="_Toc138946620"/>
      <w:bookmarkStart w:id="5799" w:name="_Toc130402326"/>
      <w:bookmarkStart w:id="5800" w:name="_Toc106184304"/>
      <w:bookmarkStart w:id="5801" w:name="_Toc98763375"/>
      <w:bookmarkStart w:id="5802" w:name="_Toc57820488"/>
      <w:bookmarkStart w:id="5803" w:name="_Toc61184869"/>
      <w:bookmarkStart w:id="5804" w:name="_Toc61184085"/>
      <w:bookmarkStart w:id="5805" w:name="_Toc82451005"/>
      <w:bookmarkStart w:id="5806" w:name="_Toc74583562"/>
      <w:bookmarkStart w:id="5807" w:name="_Toc53185626"/>
      <w:bookmarkStart w:id="5808" w:name="_Toc57821415"/>
      <w:bookmarkStart w:id="5809" w:name="_Toc53186002"/>
      <w:bookmarkStart w:id="5810" w:name="_Toc137554877"/>
      <w:bookmarkStart w:id="5811" w:name="_Toc61184477"/>
      <w:bookmarkStart w:id="5812" w:name="_Toc82450357"/>
      <w:bookmarkStart w:id="5813" w:name="_Toc89949394"/>
      <w:bookmarkStart w:id="5814" w:name="_Toc98755783"/>
      <w:bookmarkStart w:id="5815" w:name="_Toc155428348"/>
      <w:bookmarkStart w:id="5816" w:name="_Toc155781366"/>
      <w:bookmarkStart w:id="5817" w:name="_Toc161665726"/>
      <w:r>
        <w:rPr>
          <w:rFonts w:eastAsia="SimSun" w:hint="eastAsia"/>
          <w:lang w:eastAsia="zh-CN"/>
        </w:rPr>
        <w:t>10</w:t>
      </w:r>
      <w:r>
        <w:t>.3.2.5.1</w:t>
      </w:r>
      <w:r>
        <w:tab/>
        <w:t>Introduction</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5818" w:name="_Toc61185260"/>
      <w:bookmarkStart w:id="5819" w:name="_Toc89949395"/>
      <w:bookmarkStart w:id="5820" w:name="_Toc98763376"/>
      <w:bookmarkStart w:id="5821" w:name="_Toc130402327"/>
      <w:bookmarkStart w:id="5822" w:name="_Toc106184305"/>
      <w:bookmarkStart w:id="5823" w:name="_Toc138946621"/>
      <w:bookmarkStart w:id="5824" w:name="_Toc98755784"/>
      <w:bookmarkStart w:id="5825" w:name="_Toc53185627"/>
      <w:bookmarkStart w:id="5826" w:name="_Toc57820489"/>
      <w:bookmarkStart w:id="5827" w:name="_Toc138853940"/>
      <w:bookmarkStart w:id="5828" w:name="_Toc137554878"/>
      <w:bookmarkStart w:id="5829" w:name="_Toc53186003"/>
      <w:bookmarkStart w:id="5830" w:name="_Toc61184478"/>
      <w:bookmarkStart w:id="5831" w:name="_Toc61184086"/>
      <w:bookmarkStart w:id="5832" w:name="_Toc66386605"/>
      <w:bookmarkStart w:id="5833" w:name="_Toc76542376"/>
      <w:bookmarkStart w:id="5834" w:name="_Toc82450358"/>
      <w:bookmarkStart w:id="5835" w:name="_Toc61184870"/>
      <w:bookmarkStart w:id="5836" w:name="_Toc82451006"/>
      <w:bookmarkStart w:id="5837" w:name="_Toc74583563"/>
      <w:bookmarkStart w:id="5838" w:name="_Toc61183692"/>
      <w:bookmarkStart w:id="5839" w:name="_Toc57821416"/>
      <w:bookmarkStart w:id="5840" w:name="_Toc155428349"/>
      <w:bookmarkStart w:id="5841" w:name="_Toc155781367"/>
      <w:bookmarkStart w:id="5842" w:name="_Toc161665727"/>
      <w:r>
        <w:rPr>
          <w:rFonts w:eastAsia="SimSun" w:hint="eastAsia"/>
          <w:lang w:eastAsia="zh-CN"/>
        </w:rPr>
        <w:t>10</w:t>
      </w:r>
      <w:r>
        <w:t>.3.2.5.2</w:t>
      </w:r>
      <w:r>
        <w:tab/>
        <w:t>Minimum requirement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5843" w:name="_Toc61183693"/>
      <w:bookmarkStart w:id="5844" w:name="_Toc61184479"/>
      <w:bookmarkStart w:id="5845" w:name="_Toc76542377"/>
      <w:bookmarkStart w:id="5846" w:name="_Toc98763377"/>
      <w:bookmarkStart w:id="5847" w:name="_Toc106184306"/>
      <w:bookmarkStart w:id="5848" w:name="_Toc61184871"/>
      <w:bookmarkStart w:id="5849" w:name="_Toc74583564"/>
      <w:bookmarkStart w:id="5850" w:name="_Toc89949396"/>
      <w:bookmarkStart w:id="5851" w:name="_Toc137554879"/>
      <w:bookmarkStart w:id="5852" w:name="_Toc82451007"/>
      <w:bookmarkStart w:id="5853" w:name="_Toc61184087"/>
      <w:bookmarkStart w:id="5854" w:name="_Toc57821417"/>
      <w:bookmarkStart w:id="5855" w:name="_Toc98755785"/>
      <w:bookmarkStart w:id="5856" w:name="_Toc61185261"/>
      <w:bookmarkStart w:id="5857" w:name="_Toc66386606"/>
      <w:bookmarkStart w:id="5858" w:name="_Toc138946622"/>
      <w:bookmarkStart w:id="5859" w:name="_Toc57820490"/>
      <w:bookmarkStart w:id="5860" w:name="_Toc130402328"/>
      <w:bookmarkStart w:id="5861" w:name="_Toc53185628"/>
      <w:bookmarkStart w:id="5862" w:name="_Toc82450359"/>
      <w:bookmarkStart w:id="5863" w:name="_Toc53186004"/>
      <w:bookmarkStart w:id="5864" w:name="_Toc138853941"/>
      <w:bookmarkStart w:id="5865" w:name="_Toc155428350"/>
      <w:bookmarkStart w:id="5866" w:name="_Toc155781368"/>
      <w:bookmarkStart w:id="5867" w:name="_Toc161665728"/>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5868" w:name="_Toc74583565"/>
      <w:bookmarkStart w:id="5869" w:name="_Toc89949397"/>
      <w:bookmarkStart w:id="5870" w:name="_Toc98755786"/>
      <w:bookmarkStart w:id="5871" w:name="_Toc98763378"/>
      <w:bookmarkStart w:id="5872" w:name="_Toc53186005"/>
      <w:bookmarkStart w:id="5873" w:name="_Toc82451008"/>
      <w:bookmarkStart w:id="5874" w:name="_Toc66386607"/>
      <w:bookmarkStart w:id="5875" w:name="_Toc138853942"/>
      <w:bookmarkStart w:id="5876" w:name="_Toc76542378"/>
      <w:bookmarkStart w:id="5877" w:name="_Toc137554880"/>
      <w:bookmarkStart w:id="5878" w:name="_Toc106184307"/>
      <w:bookmarkStart w:id="5879" w:name="_Toc53185629"/>
      <w:bookmarkStart w:id="5880" w:name="_Toc61184088"/>
      <w:bookmarkStart w:id="5881" w:name="_Toc61185262"/>
      <w:bookmarkStart w:id="5882" w:name="_Toc130402329"/>
      <w:bookmarkStart w:id="5883" w:name="_Toc82450360"/>
      <w:bookmarkStart w:id="5884" w:name="_Toc57820491"/>
      <w:bookmarkStart w:id="5885" w:name="_Toc61183694"/>
      <w:bookmarkStart w:id="5886" w:name="_Toc61184872"/>
      <w:bookmarkStart w:id="5887" w:name="_Toc57821418"/>
      <w:bookmarkStart w:id="5888" w:name="_Toc61184480"/>
      <w:bookmarkStart w:id="5889" w:name="_Toc138946623"/>
      <w:bookmarkStart w:id="5890" w:name="_Toc155428351"/>
      <w:bookmarkStart w:id="5891" w:name="_Toc155781369"/>
      <w:bookmarkStart w:id="5892" w:name="_Toc161665729"/>
      <w:r>
        <w:rPr>
          <w:rFonts w:eastAsia="SimSun" w:hint="eastAsia"/>
          <w:lang w:eastAsia="zh-CN"/>
        </w:rPr>
        <w:t>10</w:t>
      </w:r>
      <w:r>
        <w:t>.3.2.6</w:t>
      </w:r>
      <w:r>
        <w:tab/>
        <w:t>Requirements for CSI-RS based candidate beam detection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3D83065A" w14:textId="77777777" w:rsidR="0076304B" w:rsidRDefault="0076304B" w:rsidP="0076304B">
      <w:pPr>
        <w:pStyle w:val="Heading5"/>
      </w:pPr>
      <w:bookmarkStart w:id="5893" w:name="_Toc137554881"/>
      <w:bookmarkStart w:id="5894" w:name="_Toc57820492"/>
      <w:bookmarkStart w:id="5895" w:name="_Toc98755787"/>
      <w:bookmarkStart w:id="5896" w:name="_Toc89949398"/>
      <w:bookmarkStart w:id="5897" w:name="_Toc61184481"/>
      <w:bookmarkStart w:id="5898" w:name="_Toc53185630"/>
      <w:bookmarkStart w:id="5899" w:name="_Toc66386608"/>
      <w:bookmarkStart w:id="5900" w:name="_Toc53186006"/>
      <w:bookmarkStart w:id="5901" w:name="_Toc76542379"/>
      <w:bookmarkStart w:id="5902" w:name="_Toc61183695"/>
      <w:bookmarkStart w:id="5903" w:name="_Toc61185263"/>
      <w:bookmarkStart w:id="5904" w:name="_Toc74583566"/>
      <w:bookmarkStart w:id="5905" w:name="_Toc61184873"/>
      <w:bookmarkStart w:id="5906" w:name="_Toc82451009"/>
      <w:bookmarkStart w:id="5907" w:name="_Toc98763379"/>
      <w:bookmarkStart w:id="5908" w:name="_Toc61184089"/>
      <w:bookmarkStart w:id="5909" w:name="_Toc138946624"/>
      <w:bookmarkStart w:id="5910" w:name="_Toc57821419"/>
      <w:bookmarkStart w:id="5911" w:name="_Toc130402330"/>
      <w:bookmarkStart w:id="5912" w:name="_Toc106184308"/>
      <w:bookmarkStart w:id="5913" w:name="_Toc82450361"/>
      <w:bookmarkStart w:id="5914" w:name="_Toc138853943"/>
      <w:bookmarkStart w:id="5915" w:name="_Toc155428352"/>
      <w:bookmarkStart w:id="5916" w:name="_Toc155781370"/>
      <w:bookmarkStart w:id="5917" w:name="_Toc161665730"/>
      <w:r>
        <w:rPr>
          <w:rFonts w:eastAsia="SimSun" w:hint="eastAsia"/>
          <w:lang w:eastAsia="zh-CN"/>
        </w:rPr>
        <w:t>10</w:t>
      </w:r>
      <w:r>
        <w:t>.3.2.6.1</w:t>
      </w:r>
      <w:r>
        <w:tab/>
        <w:t>Introduction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5918" w:name="_Toc137554882"/>
      <w:bookmarkStart w:id="5919" w:name="_Toc53186007"/>
      <w:bookmarkStart w:id="5920" w:name="_Toc57821420"/>
      <w:bookmarkStart w:id="5921" w:name="_Toc61184090"/>
      <w:bookmarkStart w:id="5922" w:name="_Toc98763380"/>
      <w:bookmarkStart w:id="5923" w:name="_Toc61184482"/>
      <w:bookmarkStart w:id="5924" w:name="_Toc130402331"/>
      <w:bookmarkStart w:id="5925" w:name="_Toc138853944"/>
      <w:bookmarkStart w:id="5926" w:name="_Toc61183696"/>
      <w:bookmarkStart w:id="5927" w:name="_Toc61184874"/>
      <w:bookmarkStart w:id="5928" w:name="_Toc89949399"/>
      <w:bookmarkStart w:id="5929" w:name="_Toc61185264"/>
      <w:bookmarkStart w:id="5930" w:name="_Toc106184309"/>
      <w:bookmarkStart w:id="5931" w:name="_Toc138946625"/>
      <w:bookmarkStart w:id="5932" w:name="_Toc82451010"/>
      <w:bookmarkStart w:id="5933" w:name="_Toc66386609"/>
      <w:bookmarkStart w:id="5934" w:name="_Toc74583567"/>
      <w:bookmarkStart w:id="5935" w:name="_Toc76542380"/>
      <w:bookmarkStart w:id="5936" w:name="_Toc53185631"/>
      <w:bookmarkStart w:id="5937" w:name="_Toc82450362"/>
      <w:bookmarkStart w:id="5938" w:name="_Toc98755788"/>
      <w:bookmarkStart w:id="5939" w:name="_Toc57820493"/>
      <w:bookmarkStart w:id="5940" w:name="_Toc155428353"/>
      <w:bookmarkStart w:id="5941" w:name="_Toc155781371"/>
      <w:bookmarkStart w:id="5942" w:name="_Toc161665731"/>
      <w:r>
        <w:rPr>
          <w:rFonts w:eastAsia="SimSun" w:hint="eastAsia"/>
          <w:lang w:eastAsia="zh-CN"/>
        </w:rPr>
        <w:lastRenderedPageBreak/>
        <w:t>10</w:t>
      </w:r>
      <w:r>
        <w:t>.3.2.6.2</w:t>
      </w:r>
      <w:r>
        <w:tab/>
        <w:t>Minimum requirement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5943" w:name="_Toc61184092"/>
      <w:bookmarkStart w:id="5944" w:name="_Toc53186009"/>
      <w:bookmarkStart w:id="5945" w:name="_Toc57820495"/>
      <w:bookmarkStart w:id="5946" w:name="_Toc53185633"/>
      <w:bookmarkStart w:id="5947" w:name="_Toc61184484"/>
      <w:bookmarkStart w:id="5948" w:name="_Toc61184876"/>
      <w:bookmarkStart w:id="5949" w:name="_Toc61183698"/>
      <w:bookmarkStart w:id="5950" w:name="_Toc61185266"/>
      <w:bookmarkStart w:id="5951"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9"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5952" w:name="_Toc138853945"/>
      <w:bookmarkStart w:id="5953" w:name="_Toc61184483"/>
      <w:bookmarkStart w:id="5954" w:name="_Toc130402332"/>
      <w:bookmarkStart w:id="5955" w:name="_Toc61184091"/>
      <w:bookmarkStart w:id="5956" w:name="_Toc82450363"/>
      <w:bookmarkStart w:id="5957" w:name="_Toc61183697"/>
      <w:bookmarkStart w:id="5958" w:name="_Toc61185265"/>
      <w:bookmarkStart w:id="5959" w:name="_Toc89949400"/>
      <w:bookmarkStart w:id="5960" w:name="_Toc98763381"/>
      <w:bookmarkStart w:id="5961" w:name="_Toc82451011"/>
      <w:bookmarkStart w:id="5962" w:name="_Toc53185632"/>
      <w:bookmarkStart w:id="5963" w:name="_Toc57821421"/>
      <w:bookmarkStart w:id="5964" w:name="_Toc137554883"/>
      <w:bookmarkStart w:id="5965" w:name="_Toc53186008"/>
      <w:bookmarkStart w:id="5966" w:name="_Toc138946626"/>
      <w:bookmarkStart w:id="5967" w:name="_Toc98755789"/>
      <w:bookmarkStart w:id="5968" w:name="_Toc76542381"/>
      <w:bookmarkStart w:id="5969" w:name="_Toc74583568"/>
      <w:bookmarkStart w:id="5970" w:name="_Toc61184875"/>
      <w:bookmarkStart w:id="5971" w:name="_Toc106184310"/>
      <w:bookmarkStart w:id="5972" w:name="_Toc66386610"/>
      <w:bookmarkStart w:id="5973" w:name="_Toc57820494"/>
    </w:p>
    <w:p w14:paraId="50FD77CA" w14:textId="77777777" w:rsidR="0076304B" w:rsidRDefault="0076304B" w:rsidP="0076304B">
      <w:pPr>
        <w:pStyle w:val="Heading5"/>
        <w:rPr>
          <w:rFonts w:eastAsia="?? ??"/>
          <w:sz w:val="24"/>
        </w:rPr>
      </w:pPr>
      <w:bookmarkStart w:id="5974" w:name="_Toc155428354"/>
      <w:bookmarkStart w:id="5975" w:name="_Toc155781372"/>
      <w:bookmarkStart w:id="5976" w:name="_Toc161665732"/>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5977" w:name="_Toc89949401"/>
      <w:bookmarkStart w:id="5978" w:name="_Toc98755790"/>
      <w:bookmarkStart w:id="5979" w:name="_Toc138946627"/>
      <w:bookmarkStart w:id="5980" w:name="_Toc130402333"/>
      <w:bookmarkStart w:id="5981" w:name="_Toc82451012"/>
      <w:bookmarkStart w:id="5982" w:name="_Toc137554884"/>
      <w:bookmarkStart w:id="5983" w:name="_Toc76542382"/>
      <w:bookmarkStart w:id="5984" w:name="_Toc74583569"/>
      <w:bookmarkStart w:id="5985" w:name="_Toc82450364"/>
      <w:bookmarkStart w:id="5986" w:name="_Toc98763382"/>
      <w:bookmarkStart w:id="5987" w:name="_Toc138853946"/>
      <w:bookmarkStart w:id="5988" w:name="_Toc106184311"/>
      <w:bookmarkStart w:id="5989" w:name="_Toc66386611"/>
      <w:bookmarkStart w:id="5990" w:name="_Toc155428355"/>
      <w:bookmarkStart w:id="5991" w:name="_Toc155781373"/>
      <w:bookmarkStart w:id="5992" w:name="_Toc161665733"/>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5943"/>
      <w:bookmarkEnd w:id="5944"/>
      <w:bookmarkEnd w:id="5945"/>
      <w:bookmarkEnd w:id="5946"/>
      <w:bookmarkEnd w:id="5947"/>
      <w:bookmarkEnd w:id="5948"/>
      <w:bookmarkEnd w:id="5949"/>
      <w:bookmarkEnd w:id="5950"/>
      <w:bookmarkEnd w:id="5951"/>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5993" w:name="_Toc155428356"/>
      <w:bookmarkStart w:id="5994" w:name="_Toc155781374"/>
      <w:bookmarkStart w:id="5995" w:name="_Toc161665734"/>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5993"/>
      <w:bookmarkEnd w:id="5994"/>
      <w:bookmarkEnd w:id="5995"/>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5996" w:name="_Toc155428357"/>
      <w:bookmarkStart w:id="5997" w:name="_Toc155781375"/>
      <w:bookmarkStart w:id="5998" w:name="_Toc161665735"/>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5996"/>
      <w:bookmarkEnd w:id="5997"/>
      <w:bookmarkEnd w:id="5998"/>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5999" w:name="_Toc155428358"/>
      <w:bookmarkStart w:id="6000" w:name="_Toc155781376"/>
      <w:bookmarkStart w:id="6001" w:name="_Toc161665736"/>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5999"/>
      <w:bookmarkEnd w:id="6000"/>
      <w:bookmarkEnd w:id="6001"/>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6002" w:name="_Toc57821423"/>
      <w:bookmarkStart w:id="6003" w:name="_Toc138946628"/>
      <w:bookmarkStart w:id="6004" w:name="_Toc138853947"/>
      <w:bookmarkStart w:id="6005" w:name="_Toc57820496"/>
      <w:bookmarkStart w:id="6006" w:name="_Toc82451013"/>
      <w:bookmarkStart w:id="6007" w:name="_Toc61184485"/>
      <w:bookmarkStart w:id="6008" w:name="_Toc61185267"/>
      <w:bookmarkStart w:id="6009" w:name="_Toc61184093"/>
      <w:bookmarkStart w:id="6010" w:name="_Toc106184312"/>
      <w:bookmarkStart w:id="6011" w:name="_Toc66386612"/>
      <w:bookmarkStart w:id="6012" w:name="_Toc130402334"/>
      <w:bookmarkStart w:id="6013" w:name="_Toc53185634"/>
      <w:bookmarkStart w:id="6014" w:name="_Toc61184877"/>
      <w:bookmarkStart w:id="6015" w:name="_Toc82450365"/>
      <w:bookmarkStart w:id="6016" w:name="_Toc74583570"/>
      <w:bookmarkStart w:id="6017" w:name="_Toc89949402"/>
      <w:bookmarkStart w:id="6018" w:name="_Toc61183699"/>
      <w:bookmarkStart w:id="6019" w:name="_Toc98763383"/>
      <w:bookmarkStart w:id="6020" w:name="_Toc76542383"/>
      <w:bookmarkStart w:id="6021" w:name="_Toc53186010"/>
      <w:bookmarkStart w:id="6022" w:name="_Toc98755791"/>
      <w:bookmarkStart w:id="6023" w:name="_Toc137554885"/>
    </w:p>
    <w:p w14:paraId="6B082B3D" w14:textId="77777777" w:rsidR="0076304B" w:rsidRDefault="0076304B" w:rsidP="0076304B">
      <w:pPr>
        <w:pStyle w:val="Heading4"/>
      </w:pPr>
      <w:bookmarkStart w:id="6024" w:name="_Toc155428359"/>
      <w:bookmarkStart w:id="6025" w:name="_Toc155781377"/>
      <w:bookmarkStart w:id="6026" w:name="_Toc161665737"/>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6027" w:name="_Toc155428360"/>
      <w:bookmarkStart w:id="6028" w:name="_Toc155781378"/>
      <w:bookmarkStart w:id="6029" w:name="_Toc161665738"/>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6027"/>
      <w:bookmarkEnd w:id="6028"/>
      <w:bookmarkEnd w:id="6029"/>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6030" w:name="_Toc155428361"/>
      <w:bookmarkStart w:id="6031" w:name="_Toc155781379"/>
      <w:bookmarkStart w:id="6032" w:name="_Toc161665739"/>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6030"/>
      <w:bookmarkEnd w:id="6031"/>
      <w:bookmarkEnd w:id="6032"/>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6033" w:name="_Toc155428362"/>
      <w:bookmarkStart w:id="6034" w:name="_Toc155781380"/>
      <w:bookmarkStart w:id="6035" w:name="_Toc161665740"/>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6033"/>
      <w:bookmarkEnd w:id="6034"/>
      <w:bookmarkEnd w:id="6035"/>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77777777" w:rsidR="00573DE3" w:rsidRPr="002F523B" w:rsidRDefault="00573DE3" w:rsidP="00573DE3">
      <w:pPr>
        <w:pStyle w:val="Heading8"/>
      </w:pPr>
      <w:r>
        <w:br w:type="page"/>
      </w:r>
      <w:bookmarkStart w:id="6036" w:name="_Toc197274883"/>
      <w:bookmarkStart w:id="6037" w:name="_Toc97737253"/>
      <w:bookmarkStart w:id="6038" w:name="_Toc106094204"/>
      <w:bookmarkStart w:id="6039" w:name="_Toc114252980"/>
      <w:bookmarkStart w:id="6040" w:name="_Toc123046108"/>
      <w:bookmarkStart w:id="6041" w:name="_Toc124157649"/>
      <w:bookmarkStart w:id="6042" w:name="_Toc124259041"/>
      <w:bookmarkStart w:id="6043" w:name="_Toc124259185"/>
      <w:bookmarkStart w:id="6044" w:name="_Toc130585942"/>
      <w:bookmarkStart w:id="6045" w:name="_Toc130586953"/>
      <w:bookmarkStart w:id="6046" w:name="_Toc137462119"/>
      <w:bookmarkStart w:id="6047" w:name="_Toc138883928"/>
      <w:bookmarkStart w:id="6048" w:name="_Toc138884072"/>
      <w:bookmarkStart w:id="6049" w:name="_Toc145426970"/>
      <w:bookmarkStart w:id="6050" w:name="_Toc155428363"/>
      <w:bookmarkStart w:id="6051" w:name="_Toc155781381"/>
      <w:bookmarkStart w:id="6052" w:name="_Toc161665741"/>
      <w:r w:rsidRPr="002F523B">
        <w:lastRenderedPageBreak/>
        <w:t xml:space="preserve">Annex </w:t>
      </w:r>
      <w:r>
        <w:t>A</w:t>
      </w:r>
      <w:r w:rsidRPr="002F523B">
        <w:t xml:space="preserve"> (normative):</w:t>
      </w:r>
      <w:r w:rsidRPr="002F523B">
        <w:br/>
      </w:r>
      <w:r w:rsidRPr="00715CB4">
        <w:t xml:space="preserve">Environmental requirements for the </w:t>
      </w:r>
      <w:r>
        <w:t xml:space="preserve">Repeater </w:t>
      </w:r>
      <w:r w:rsidRPr="00715CB4">
        <w:t>equipment</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6C5516C0" w14:textId="77777777" w:rsidR="00573DE3" w:rsidRDefault="00573DE3" w:rsidP="00573DE3">
      <w:pPr>
        <w:pStyle w:val="Guidance"/>
      </w:pPr>
      <w:r w:rsidRPr="002F523B">
        <w:t>&lt;Text will be added.&gt;</w:t>
      </w:r>
    </w:p>
    <w:p w14:paraId="6C5516C1" w14:textId="77777777" w:rsidR="00573DE3" w:rsidRDefault="00573DE3">
      <w:pPr>
        <w:spacing w:after="0"/>
      </w:pPr>
      <w:bookmarkStart w:id="6053" w:name="historyclause"/>
      <w:bookmarkStart w:id="6054" w:name="_Toc345380288"/>
      <w:bookmarkStart w:id="6055" w:name="_Toc345380467"/>
      <w:bookmarkStart w:id="6056" w:name="_Toc345380552"/>
      <w:bookmarkStart w:id="6057" w:name="_Toc345380637"/>
      <w:bookmarkStart w:id="6058" w:name="_Toc345380722"/>
      <w:bookmarkStart w:id="6059" w:name="_Toc345381662"/>
      <w:bookmarkStart w:id="6060" w:name="_Toc345381826"/>
      <w:bookmarkStart w:id="6061" w:name="_Toc345381963"/>
      <w:bookmarkStart w:id="6062" w:name="_Toc345382408"/>
      <w:bookmarkStart w:id="6063" w:name="_Toc345382493"/>
      <w:bookmarkStart w:id="6064" w:name="_Toc345382599"/>
      <w:bookmarkStart w:id="6065" w:name="_Toc345382760"/>
      <w:bookmarkStart w:id="6066" w:name="_Toc345382845"/>
      <w:bookmarkStart w:id="6067" w:name="_Toc345383119"/>
      <w:bookmarkStart w:id="6068" w:name="_Toc345383291"/>
      <w:bookmarkStart w:id="6069" w:name="_Toc345383962"/>
      <w:bookmarkStart w:id="6070" w:name="_Toc345384247"/>
      <w:bookmarkStart w:id="6071" w:name="_Toc345384828"/>
      <w:bookmarkStart w:id="6072" w:name="_Toc345385032"/>
      <w:bookmarkStart w:id="6073" w:name="_Toc345386113"/>
      <w:bookmarkStart w:id="6074" w:name="_Toc345405449"/>
      <w:bookmarkStart w:id="6075" w:name="_Toc345405610"/>
      <w:bookmarkStart w:id="6076" w:name="_Toc345405695"/>
      <w:bookmarkStart w:id="6077" w:name="_Toc345405780"/>
      <w:bookmarkStart w:id="6078" w:name="_Toc345405865"/>
      <w:bookmarkStart w:id="6079" w:name="_Toc345406215"/>
      <w:bookmarkStart w:id="6080" w:name="_Toc345406563"/>
      <w:bookmarkStart w:id="6081" w:name="_Toc345406648"/>
      <w:bookmarkStart w:id="6082" w:name="_Toc345406733"/>
      <w:bookmarkStart w:id="6083" w:name="_Toc345406818"/>
      <w:bookmarkStart w:id="6084" w:name="_Toc345407140"/>
      <w:bookmarkStart w:id="6085" w:name="_Toc345409574"/>
      <w:bookmarkStart w:id="6086" w:name="_Toc345409684"/>
      <w:bookmarkStart w:id="6087" w:name="_Toc345409769"/>
      <w:bookmarkStart w:id="6088" w:name="_Toc345410565"/>
      <w:bookmarkStart w:id="6089" w:name="_Toc345410650"/>
      <w:bookmarkStart w:id="6090" w:name="_Toc345735882"/>
      <w:bookmarkStart w:id="6091" w:name="_Toc345736201"/>
      <w:bookmarkStart w:id="6092" w:name="_Toc345736286"/>
      <w:bookmarkStart w:id="6093" w:name="_Toc351282584"/>
      <w:bookmarkStart w:id="6094" w:name="_Toc374955690"/>
      <w:bookmarkStart w:id="6095" w:name="_Toc436619030"/>
      <w:bookmarkStart w:id="6096" w:name="_Toc436619267"/>
      <w:bookmarkStart w:id="6097" w:name="_Toc451844197"/>
      <w:r>
        <w:br w:type="page"/>
      </w:r>
    </w:p>
    <w:p w14:paraId="0122F0D1" w14:textId="5ED6220B" w:rsidR="00264C47" w:rsidRDefault="00BF65BA" w:rsidP="00264C47">
      <w:pPr>
        <w:pStyle w:val="Heading8"/>
      </w:pPr>
      <w:bookmarkStart w:id="6098" w:name="_Toc53185635"/>
      <w:bookmarkStart w:id="6099" w:name="_Toc82451014"/>
      <w:bookmarkStart w:id="6100" w:name="_Toc98763384"/>
      <w:bookmarkStart w:id="6101" w:name="_Toc37267876"/>
      <w:bookmarkStart w:id="6102" w:name="_Toc130402335"/>
      <w:bookmarkStart w:id="6103" w:name="_Toc29812013"/>
      <w:bookmarkStart w:id="6104" w:name="_Toc53186011"/>
      <w:bookmarkStart w:id="6105" w:name="_Toc57821424"/>
      <w:bookmarkStart w:id="6106" w:name="_Toc61183700"/>
      <w:bookmarkStart w:id="6107" w:name="_Toc137554886"/>
      <w:bookmarkStart w:id="6108" w:name="_Toc61184878"/>
      <w:bookmarkStart w:id="6109" w:name="_Toc106184313"/>
      <w:bookmarkStart w:id="6110" w:name="_Toc138946629"/>
      <w:bookmarkStart w:id="6111" w:name="_Toc61184486"/>
      <w:bookmarkStart w:id="6112" w:name="_Toc21127804"/>
      <w:bookmarkStart w:id="6113" w:name="_Toc74583571"/>
      <w:bookmarkStart w:id="6114" w:name="_Toc37260488"/>
      <w:bookmarkStart w:id="6115" w:name="_Toc66386613"/>
      <w:bookmarkStart w:id="6116" w:name="_Toc138853948"/>
      <w:bookmarkStart w:id="6117" w:name="_Toc82450366"/>
      <w:bookmarkStart w:id="6118" w:name="_Toc57820497"/>
      <w:bookmarkStart w:id="6119" w:name="_Toc155358973"/>
      <w:bookmarkStart w:id="6120" w:name="_Toc98755792"/>
      <w:bookmarkStart w:id="6121" w:name="_Toc76542384"/>
      <w:bookmarkStart w:id="6122" w:name="_Toc36817565"/>
      <w:bookmarkStart w:id="6123" w:name="_Toc61184094"/>
      <w:bookmarkStart w:id="6124" w:name="_Toc145531358"/>
      <w:bookmarkStart w:id="6125" w:name="_Toc61185268"/>
      <w:bookmarkStart w:id="6126" w:name="_Toc89949403"/>
      <w:bookmarkStart w:id="6127" w:name="_Toc161665742"/>
      <w:bookmarkStart w:id="6128" w:name="_Toc137554894"/>
      <w:bookmarkStart w:id="6129" w:name="_Toc76542392"/>
      <w:bookmarkStart w:id="6130" w:name="_Toc106184321"/>
      <w:bookmarkStart w:id="6131" w:name="_Toc138946637"/>
      <w:bookmarkStart w:id="6132" w:name="_Toc130402343"/>
      <w:bookmarkStart w:id="6133" w:name="_Toc145531366"/>
      <w:bookmarkStart w:id="6134" w:name="_Toc74583579"/>
      <w:bookmarkStart w:id="6135" w:name="_Toc98763392"/>
      <w:bookmarkStart w:id="6136" w:name="_Toc155358981"/>
      <w:bookmarkStart w:id="6137" w:name="_Toc82450374"/>
      <w:bookmarkStart w:id="6138" w:name="_Toc89949411"/>
      <w:bookmarkStart w:id="6139" w:name="_Toc138853956"/>
      <w:bookmarkStart w:id="6140" w:name="_Toc98755800"/>
      <w:bookmarkStart w:id="6141" w:name="_Toc82451022"/>
      <w:bookmarkStart w:id="6142" w:name="_Toc36817566"/>
      <w:bookmarkStart w:id="6143" w:name="_Toc61184487"/>
      <w:bookmarkStart w:id="6144" w:name="_Toc98755793"/>
      <w:bookmarkStart w:id="6145" w:name="_Toc29812014"/>
      <w:bookmarkStart w:id="6146" w:name="_Toc89949404"/>
      <w:bookmarkStart w:id="6147" w:name="_Toc61183701"/>
      <w:bookmarkStart w:id="6148" w:name="_Toc61184879"/>
      <w:bookmarkStart w:id="6149" w:name="_Toc130402336"/>
      <w:bookmarkStart w:id="6150" w:name="_Toc21127805"/>
      <w:bookmarkStart w:id="6151" w:name="_Toc57820498"/>
      <w:bookmarkStart w:id="6152" w:name="_Toc61184095"/>
      <w:bookmarkStart w:id="6153" w:name="_Toc98763385"/>
      <w:bookmarkStart w:id="6154" w:name="_Toc37267877"/>
      <w:bookmarkStart w:id="6155" w:name="_Toc76542385"/>
      <w:bookmarkStart w:id="6156" w:name="_Toc53185636"/>
      <w:bookmarkStart w:id="6157" w:name="_Toc61185269"/>
      <w:bookmarkStart w:id="6158" w:name="_Toc82451015"/>
      <w:bookmarkStart w:id="6159" w:name="_Toc82450367"/>
      <w:bookmarkStart w:id="6160" w:name="_Toc66386614"/>
      <w:bookmarkStart w:id="6161" w:name="_Toc57821425"/>
      <w:bookmarkStart w:id="6162" w:name="_Toc53186012"/>
      <w:bookmarkStart w:id="6163" w:name="_Toc74583572"/>
      <w:bookmarkStart w:id="6164" w:name="_Toc37260489"/>
      <w:bookmarkStart w:id="6165" w:name="_Toc106184314"/>
      <w:r>
        <w:lastRenderedPageBreak/>
        <w:t>[</w:t>
      </w:r>
      <w:r w:rsidR="00264C47">
        <w:t>Annex B (normative):</w:t>
      </w:r>
      <w:r w:rsidR="00264C47">
        <w:br/>
        <w:t>NCR-MT Reference measurement channels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72F21DE5" w14:textId="13621158" w:rsidR="00BF65BA" w:rsidRPr="00BF65BA" w:rsidRDefault="007635F2" w:rsidP="00EE2E87">
      <w:pPr>
        <w:pStyle w:val="NormalWeb"/>
        <w:jc w:val="both"/>
      </w:pPr>
      <w:r>
        <w:t>[</w:t>
      </w:r>
      <w:r>
        <w:rPr>
          <w:rFonts w:hint="eastAsia"/>
        </w:rPr>
        <w:t xml:space="preserve">Editor note: </w:t>
      </w:r>
      <w:r>
        <w:tab/>
      </w:r>
      <w:r>
        <w:rPr>
          <w:color w:val="000000"/>
          <w:sz w:val="21"/>
          <w:szCs w:val="21"/>
        </w:rPr>
        <w:t>FRC numbers in TS 38.106 and corresponding FRC numbers in TS 38.115-1/-2 are not aligned.</w:t>
      </w:r>
      <w:r w:rsidRPr="007635F2">
        <w:rPr>
          <w:color w:val="000000"/>
          <w:sz w:val="21"/>
          <w:szCs w:val="21"/>
        </w:rPr>
        <w:t xml:space="preserve"> </w:t>
      </w:r>
      <w:r>
        <w:rPr>
          <w:color w:val="000000"/>
          <w:sz w:val="21"/>
          <w:szCs w:val="21"/>
        </w:rPr>
        <w:t>RAN4 need to discuss how to handle this issue.]</w:t>
      </w:r>
    </w:p>
    <w:p w14:paraId="347D32B5" w14:textId="77777777" w:rsidR="00264C47" w:rsidRDefault="00264C47" w:rsidP="00264C47">
      <w:pPr>
        <w:pStyle w:val="Heading1"/>
      </w:pPr>
      <w:bookmarkStart w:id="6166" w:name="_Toc161665743"/>
      <w:r>
        <w:t>B.1</w:t>
      </w:r>
      <w:r>
        <w:tab/>
      </w:r>
      <w:r>
        <w:rPr>
          <w:szCs w:val="32"/>
        </w:rPr>
        <w:t>NCR-MT</w:t>
      </w:r>
      <w:r>
        <w:rPr>
          <w:rFonts w:eastAsia="SimSun" w:hint="eastAsia"/>
          <w:szCs w:val="32"/>
          <w:lang w:val="en-US" w:eastAsia="zh-CN"/>
        </w:rPr>
        <w:t xml:space="preserve"> </w:t>
      </w:r>
      <w:r>
        <w:t>Fixed Reference Channels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66"/>
    </w:p>
    <w:p w14:paraId="420F06BF" w14:textId="77777777" w:rsidR="00264C47" w:rsidRDefault="00264C47" w:rsidP="00264C47">
      <w:pPr>
        <w:pStyle w:val="Heading2"/>
      </w:pPr>
      <w:bookmarkStart w:id="6167" w:name="_Toc82451023"/>
      <w:bookmarkStart w:id="6168" w:name="_Toc89949412"/>
      <w:bookmarkStart w:id="6169" w:name="_Toc76542393"/>
      <w:bookmarkStart w:id="6170" w:name="_Toc130402344"/>
      <w:bookmarkStart w:id="6171" w:name="_Toc138946638"/>
      <w:bookmarkStart w:id="6172" w:name="_Toc155358982"/>
      <w:bookmarkStart w:id="6173" w:name="_Toc137554895"/>
      <w:bookmarkStart w:id="6174" w:name="_Toc145531367"/>
      <w:bookmarkStart w:id="6175" w:name="_Toc106184322"/>
      <w:bookmarkStart w:id="6176" w:name="_Toc74583580"/>
      <w:bookmarkStart w:id="6177" w:name="_Toc82450375"/>
      <w:bookmarkStart w:id="6178" w:name="_Toc98755801"/>
      <w:bookmarkStart w:id="6179" w:name="_Toc138853957"/>
      <w:bookmarkStart w:id="6180" w:name="_Toc98763393"/>
      <w:bookmarkStart w:id="6181" w:name="_Toc161665744"/>
      <w:r>
        <w:t>B.1.1</w:t>
      </w:r>
      <w:r>
        <w:tab/>
        <w:t>Fixed Reference Channels for PDSCH performance requirements (</w:t>
      </w:r>
      <w:r>
        <w:rPr>
          <w:lang w:eastAsia="zh-CN"/>
        </w:rPr>
        <w:t>QPSK)</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77777777" w:rsidR="00264C47" w:rsidRDefault="00264C47" w:rsidP="00264C47">
      <w:pPr>
        <w:pStyle w:val="TH"/>
        <w:rPr>
          <w:lang w:eastAsia="zh-CN"/>
        </w:rPr>
      </w:pPr>
      <w:r>
        <w:t>Table B.1.</w:t>
      </w:r>
      <w:r>
        <w:rPr>
          <w:lang w:eastAsia="zh-CN"/>
        </w:rPr>
        <w:t>1</w:t>
      </w:r>
      <w:r>
        <w:t>-</w:t>
      </w:r>
      <w:r>
        <w:rPr>
          <w:lang w:eastAsia="zh-CN"/>
        </w:rPr>
        <w:t>1</w:t>
      </w:r>
      <w:r>
        <w:t>: FRC parameters for</w:t>
      </w:r>
      <w:r>
        <w:rPr>
          <w:lang w:eastAsia="zh-CN"/>
        </w:rPr>
        <w:t xml:space="preserve"> FR1 PDSCH </w:t>
      </w:r>
      <w:r>
        <w:t>performance requirements</w:t>
      </w:r>
      <w:r>
        <w:rPr>
          <w:lang w:eastAsia="zh-CN"/>
        </w:rPr>
        <w:t>,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407"/>
        <w:gridCol w:w="1407"/>
      </w:tblGrid>
      <w:tr w:rsidR="00264C47" w14:paraId="23BB4AA5" w14:textId="77777777" w:rsidTr="00AC06EF">
        <w:trPr>
          <w:jc w:val="center"/>
        </w:trPr>
        <w:tc>
          <w:tcPr>
            <w:tcW w:w="0" w:type="auto"/>
            <w:shd w:val="clear" w:color="auto" w:fill="auto"/>
            <w:vAlign w:val="center"/>
          </w:tcPr>
          <w:p w14:paraId="1E83ECCD" w14:textId="77777777" w:rsidR="00264C47" w:rsidRDefault="00264C47" w:rsidP="00AC06EF">
            <w:pPr>
              <w:pStyle w:val="TAH"/>
            </w:pPr>
            <w:r>
              <w:t>Parameter</w:t>
            </w:r>
          </w:p>
        </w:tc>
        <w:tc>
          <w:tcPr>
            <w:tcW w:w="0" w:type="auto"/>
            <w:shd w:val="clear" w:color="auto" w:fill="auto"/>
            <w:vAlign w:val="center"/>
          </w:tcPr>
          <w:p w14:paraId="462034FC" w14:textId="77777777" w:rsidR="00264C47" w:rsidRDefault="00264C47" w:rsidP="00AC06EF">
            <w:pPr>
              <w:pStyle w:val="TAH"/>
            </w:pPr>
            <w:r>
              <w:t>Unit</w:t>
            </w:r>
          </w:p>
        </w:tc>
        <w:tc>
          <w:tcPr>
            <w:tcW w:w="0" w:type="auto"/>
            <w:gridSpan w:val="2"/>
            <w:shd w:val="clear" w:color="auto" w:fill="auto"/>
            <w:vAlign w:val="center"/>
          </w:tcPr>
          <w:p w14:paraId="5C9D9072" w14:textId="77777777" w:rsidR="00264C47" w:rsidRDefault="00264C47" w:rsidP="00AC06EF">
            <w:pPr>
              <w:pStyle w:val="TAH"/>
            </w:pPr>
            <w:r>
              <w:t>Value</w:t>
            </w:r>
          </w:p>
        </w:tc>
      </w:tr>
      <w:tr w:rsidR="00264C47" w14:paraId="700EFA08" w14:textId="77777777" w:rsidTr="00AC06EF">
        <w:trPr>
          <w:jc w:val="center"/>
        </w:trPr>
        <w:tc>
          <w:tcPr>
            <w:tcW w:w="0" w:type="auto"/>
            <w:vAlign w:val="center"/>
          </w:tcPr>
          <w:p w14:paraId="632B5EA0" w14:textId="77777777" w:rsidR="00264C47" w:rsidRDefault="00264C47" w:rsidP="00AC06EF">
            <w:pPr>
              <w:pStyle w:val="TAC"/>
            </w:pPr>
            <w:r>
              <w:t>Reference channel</w:t>
            </w:r>
          </w:p>
        </w:tc>
        <w:tc>
          <w:tcPr>
            <w:tcW w:w="0" w:type="auto"/>
            <w:vAlign w:val="center"/>
          </w:tcPr>
          <w:p w14:paraId="11DA134B" w14:textId="77777777" w:rsidR="00264C47" w:rsidRDefault="00264C47" w:rsidP="00AC06EF">
            <w:pPr>
              <w:pStyle w:val="TAC"/>
            </w:pPr>
          </w:p>
        </w:tc>
        <w:tc>
          <w:tcPr>
            <w:tcW w:w="0" w:type="auto"/>
            <w:vAlign w:val="center"/>
          </w:tcPr>
          <w:p w14:paraId="7622DEB0" w14:textId="77777777" w:rsidR="00264C47" w:rsidRDefault="00264C47" w:rsidP="00AC06EF">
            <w:pPr>
              <w:pStyle w:val="TAC"/>
            </w:pPr>
            <w:r>
              <w:t>M-FR1-B.1.1-1</w:t>
            </w:r>
          </w:p>
        </w:tc>
        <w:tc>
          <w:tcPr>
            <w:tcW w:w="0" w:type="auto"/>
            <w:vAlign w:val="center"/>
          </w:tcPr>
          <w:p w14:paraId="32C5F9DA" w14:textId="77777777" w:rsidR="00264C47" w:rsidRDefault="00264C47" w:rsidP="00AC06EF">
            <w:pPr>
              <w:pStyle w:val="TAC"/>
              <w:rPr>
                <w:lang w:eastAsia="zh-CN"/>
              </w:rPr>
            </w:pPr>
            <w:r>
              <w:t>M-FR1-B.1.1-2</w:t>
            </w:r>
          </w:p>
        </w:tc>
      </w:tr>
      <w:tr w:rsidR="00264C47" w14:paraId="5C8EABBE" w14:textId="77777777" w:rsidTr="00AC06EF">
        <w:trPr>
          <w:jc w:val="center"/>
        </w:trPr>
        <w:tc>
          <w:tcPr>
            <w:tcW w:w="0" w:type="auto"/>
            <w:vAlign w:val="center"/>
          </w:tcPr>
          <w:p w14:paraId="099AFCF2" w14:textId="77777777" w:rsidR="00264C47" w:rsidRDefault="00264C47" w:rsidP="00AC06EF">
            <w:pPr>
              <w:pStyle w:val="TAC"/>
            </w:pPr>
            <w:r>
              <w:t>Channel bandwidth</w:t>
            </w:r>
          </w:p>
        </w:tc>
        <w:tc>
          <w:tcPr>
            <w:tcW w:w="0" w:type="auto"/>
            <w:vAlign w:val="center"/>
          </w:tcPr>
          <w:p w14:paraId="19E68318" w14:textId="77777777" w:rsidR="00264C47" w:rsidRDefault="00264C47" w:rsidP="00AC06EF">
            <w:pPr>
              <w:pStyle w:val="TAC"/>
            </w:pPr>
            <w:r>
              <w:t>MHz</w:t>
            </w:r>
          </w:p>
        </w:tc>
        <w:tc>
          <w:tcPr>
            <w:tcW w:w="0" w:type="auto"/>
            <w:vAlign w:val="center"/>
          </w:tcPr>
          <w:p w14:paraId="3B3FE585" w14:textId="77777777" w:rsidR="00264C47" w:rsidRDefault="00264C47" w:rsidP="00AC06EF">
            <w:pPr>
              <w:pStyle w:val="TAC"/>
              <w:rPr>
                <w:szCs w:val="22"/>
                <w:lang w:val="en-US"/>
              </w:rPr>
            </w:pPr>
            <w:r>
              <w:rPr>
                <w:szCs w:val="22"/>
                <w:lang w:val="en-US"/>
              </w:rPr>
              <w:t>10</w:t>
            </w:r>
          </w:p>
        </w:tc>
        <w:tc>
          <w:tcPr>
            <w:tcW w:w="0" w:type="auto"/>
            <w:vAlign w:val="center"/>
          </w:tcPr>
          <w:p w14:paraId="1D54E2D4" w14:textId="77777777" w:rsidR="00264C47" w:rsidRDefault="00264C47" w:rsidP="00AC06EF">
            <w:pPr>
              <w:pStyle w:val="TAC"/>
              <w:rPr>
                <w:szCs w:val="22"/>
                <w:lang w:val="en-US"/>
              </w:rPr>
            </w:pPr>
            <w:r>
              <w:rPr>
                <w:szCs w:val="22"/>
                <w:lang w:val="en-US"/>
              </w:rPr>
              <w:t>40</w:t>
            </w:r>
          </w:p>
        </w:tc>
      </w:tr>
      <w:tr w:rsidR="00264C47" w14:paraId="1F302F20" w14:textId="77777777" w:rsidTr="00AC06EF">
        <w:trPr>
          <w:jc w:val="center"/>
        </w:trPr>
        <w:tc>
          <w:tcPr>
            <w:tcW w:w="0" w:type="auto"/>
            <w:vAlign w:val="center"/>
          </w:tcPr>
          <w:p w14:paraId="685F71DC" w14:textId="77777777" w:rsidR="00264C47" w:rsidRDefault="00264C47" w:rsidP="00AC06EF">
            <w:pPr>
              <w:pStyle w:val="TAC"/>
            </w:pPr>
            <w:r>
              <w:t>Subcarrier spacing</w:t>
            </w:r>
          </w:p>
        </w:tc>
        <w:tc>
          <w:tcPr>
            <w:tcW w:w="0" w:type="auto"/>
            <w:vAlign w:val="center"/>
          </w:tcPr>
          <w:p w14:paraId="309FFCF5" w14:textId="77777777" w:rsidR="00264C47" w:rsidRDefault="00264C47" w:rsidP="00AC06EF">
            <w:pPr>
              <w:pStyle w:val="TAC"/>
            </w:pPr>
            <w:r>
              <w:t>kHz</w:t>
            </w:r>
          </w:p>
        </w:tc>
        <w:tc>
          <w:tcPr>
            <w:tcW w:w="0" w:type="auto"/>
            <w:vAlign w:val="center"/>
          </w:tcPr>
          <w:p w14:paraId="04B81C66" w14:textId="77777777" w:rsidR="00264C47" w:rsidRDefault="00264C47" w:rsidP="00AC06EF">
            <w:pPr>
              <w:pStyle w:val="TAC"/>
              <w:rPr>
                <w:szCs w:val="22"/>
                <w:lang w:val="en-US"/>
              </w:rPr>
            </w:pPr>
            <w:r>
              <w:rPr>
                <w:szCs w:val="22"/>
                <w:lang w:val="en-US"/>
              </w:rPr>
              <w:t>15</w:t>
            </w:r>
          </w:p>
        </w:tc>
        <w:tc>
          <w:tcPr>
            <w:tcW w:w="0" w:type="auto"/>
            <w:vAlign w:val="center"/>
          </w:tcPr>
          <w:p w14:paraId="26261CEB" w14:textId="77777777" w:rsidR="00264C47" w:rsidRDefault="00264C47" w:rsidP="00AC06EF">
            <w:pPr>
              <w:pStyle w:val="TAC"/>
              <w:rPr>
                <w:szCs w:val="22"/>
                <w:lang w:val="en-US"/>
              </w:rPr>
            </w:pPr>
            <w:r>
              <w:rPr>
                <w:szCs w:val="22"/>
                <w:lang w:val="en-US"/>
              </w:rPr>
              <w:t>30</w:t>
            </w:r>
          </w:p>
        </w:tc>
      </w:tr>
      <w:tr w:rsidR="00264C47" w14:paraId="4F932596" w14:textId="77777777" w:rsidTr="00AC06EF">
        <w:trPr>
          <w:jc w:val="center"/>
        </w:trPr>
        <w:tc>
          <w:tcPr>
            <w:tcW w:w="0" w:type="auto"/>
            <w:vAlign w:val="center"/>
          </w:tcPr>
          <w:p w14:paraId="168CAA9B" w14:textId="77777777" w:rsidR="00264C47" w:rsidRDefault="00264C47" w:rsidP="00AC06EF">
            <w:pPr>
              <w:pStyle w:val="TAC"/>
            </w:pPr>
            <w:r>
              <w:t>Allocated resource blocks</w:t>
            </w:r>
          </w:p>
        </w:tc>
        <w:tc>
          <w:tcPr>
            <w:tcW w:w="0" w:type="auto"/>
            <w:vAlign w:val="center"/>
          </w:tcPr>
          <w:p w14:paraId="2D79B6D4" w14:textId="77777777" w:rsidR="00264C47" w:rsidRDefault="00264C47" w:rsidP="00AC06EF">
            <w:pPr>
              <w:pStyle w:val="TAC"/>
            </w:pPr>
            <w:r>
              <w:t>PRBs</w:t>
            </w:r>
          </w:p>
        </w:tc>
        <w:tc>
          <w:tcPr>
            <w:tcW w:w="0" w:type="auto"/>
            <w:vAlign w:val="center"/>
          </w:tcPr>
          <w:p w14:paraId="3167B789" w14:textId="77777777" w:rsidR="00264C47" w:rsidRDefault="00264C47" w:rsidP="00AC06EF">
            <w:pPr>
              <w:pStyle w:val="TAC"/>
              <w:rPr>
                <w:szCs w:val="22"/>
                <w:lang w:val="en-US"/>
              </w:rPr>
            </w:pPr>
            <w:r>
              <w:rPr>
                <w:szCs w:val="22"/>
                <w:lang w:val="en-US"/>
              </w:rPr>
              <w:t>52</w:t>
            </w:r>
          </w:p>
        </w:tc>
        <w:tc>
          <w:tcPr>
            <w:tcW w:w="0" w:type="auto"/>
            <w:vAlign w:val="center"/>
          </w:tcPr>
          <w:p w14:paraId="72F8D869" w14:textId="77777777" w:rsidR="00264C47" w:rsidRDefault="00264C47" w:rsidP="00AC06EF">
            <w:pPr>
              <w:pStyle w:val="TAC"/>
              <w:rPr>
                <w:szCs w:val="22"/>
                <w:lang w:val="en-US"/>
              </w:rPr>
            </w:pPr>
            <w:r>
              <w:rPr>
                <w:szCs w:val="22"/>
                <w:lang w:val="en-US"/>
              </w:rPr>
              <w:t>106</w:t>
            </w:r>
          </w:p>
        </w:tc>
      </w:tr>
      <w:tr w:rsidR="00264C47" w14:paraId="2725D971" w14:textId="77777777" w:rsidTr="00AC06EF">
        <w:trPr>
          <w:jc w:val="center"/>
        </w:trPr>
        <w:tc>
          <w:tcPr>
            <w:tcW w:w="0" w:type="auto"/>
            <w:vAlign w:val="center"/>
          </w:tcPr>
          <w:p w14:paraId="5B15C5A1" w14:textId="77777777" w:rsidR="00264C47" w:rsidRDefault="00264C47" w:rsidP="00AC06EF">
            <w:pPr>
              <w:pStyle w:val="TAC"/>
            </w:pPr>
            <w:r>
              <w:t>Number of consecutive PDSCH symbols</w:t>
            </w:r>
          </w:p>
        </w:tc>
        <w:tc>
          <w:tcPr>
            <w:tcW w:w="0" w:type="auto"/>
            <w:vAlign w:val="center"/>
          </w:tcPr>
          <w:p w14:paraId="6D4B9F08" w14:textId="77777777" w:rsidR="00264C47" w:rsidRDefault="00264C47" w:rsidP="00AC06EF">
            <w:pPr>
              <w:pStyle w:val="TAC"/>
            </w:pPr>
          </w:p>
        </w:tc>
        <w:tc>
          <w:tcPr>
            <w:tcW w:w="0" w:type="auto"/>
            <w:vAlign w:val="center"/>
          </w:tcPr>
          <w:p w14:paraId="0920E52E" w14:textId="77777777" w:rsidR="00264C47" w:rsidRDefault="00264C47" w:rsidP="00AC06EF">
            <w:pPr>
              <w:pStyle w:val="TAC"/>
              <w:rPr>
                <w:rFonts w:eastAsia="Calibri"/>
                <w:szCs w:val="22"/>
                <w:lang w:val="en-US"/>
              </w:rPr>
            </w:pPr>
            <w:r>
              <w:rPr>
                <w:szCs w:val="22"/>
                <w:lang w:val="en-US"/>
              </w:rPr>
              <w:t>12</w:t>
            </w:r>
          </w:p>
        </w:tc>
        <w:tc>
          <w:tcPr>
            <w:tcW w:w="0" w:type="auto"/>
            <w:vAlign w:val="center"/>
          </w:tcPr>
          <w:p w14:paraId="4E04BF25" w14:textId="77777777" w:rsidR="00264C47" w:rsidRDefault="00264C47" w:rsidP="00AC06EF">
            <w:pPr>
              <w:pStyle w:val="TAC"/>
              <w:rPr>
                <w:szCs w:val="22"/>
                <w:lang w:val="en-US"/>
              </w:rPr>
            </w:pPr>
            <w:r>
              <w:rPr>
                <w:szCs w:val="22"/>
                <w:lang w:val="en-US"/>
              </w:rPr>
              <w:t>12</w:t>
            </w:r>
          </w:p>
        </w:tc>
      </w:tr>
      <w:tr w:rsidR="00264C47" w14:paraId="6364CCE3" w14:textId="77777777" w:rsidTr="00AC06EF">
        <w:trPr>
          <w:jc w:val="center"/>
        </w:trPr>
        <w:tc>
          <w:tcPr>
            <w:tcW w:w="0" w:type="auto"/>
            <w:vAlign w:val="center"/>
          </w:tcPr>
          <w:p w14:paraId="72138636" w14:textId="77777777" w:rsidR="00264C47" w:rsidRDefault="00264C47" w:rsidP="00AC06EF">
            <w:pPr>
              <w:pStyle w:val="TAC"/>
            </w:pPr>
            <w:r>
              <w:t>MCS table</w:t>
            </w:r>
          </w:p>
        </w:tc>
        <w:tc>
          <w:tcPr>
            <w:tcW w:w="0" w:type="auto"/>
            <w:vAlign w:val="center"/>
          </w:tcPr>
          <w:p w14:paraId="7210AE5D" w14:textId="77777777" w:rsidR="00264C47" w:rsidRDefault="00264C47" w:rsidP="00AC06EF">
            <w:pPr>
              <w:pStyle w:val="TAC"/>
            </w:pPr>
          </w:p>
        </w:tc>
        <w:tc>
          <w:tcPr>
            <w:tcW w:w="0" w:type="auto"/>
            <w:vAlign w:val="center"/>
          </w:tcPr>
          <w:p w14:paraId="04FE2398" w14:textId="77777777" w:rsidR="00264C47" w:rsidRDefault="00264C47" w:rsidP="00AC06EF">
            <w:pPr>
              <w:pStyle w:val="TAC"/>
              <w:rPr>
                <w:szCs w:val="22"/>
                <w:lang w:val="en-US"/>
              </w:rPr>
            </w:pPr>
            <w:r>
              <w:rPr>
                <w:szCs w:val="22"/>
                <w:lang w:val="en-US"/>
              </w:rPr>
              <w:t>64QAM</w:t>
            </w:r>
          </w:p>
        </w:tc>
        <w:tc>
          <w:tcPr>
            <w:tcW w:w="0" w:type="auto"/>
            <w:vAlign w:val="center"/>
          </w:tcPr>
          <w:p w14:paraId="24A830CC" w14:textId="77777777" w:rsidR="00264C47" w:rsidRDefault="00264C47" w:rsidP="00AC06EF">
            <w:pPr>
              <w:pStyle w:val="TAC"/>
              <w:rPr>
                <w:szCs w:val="22"/>
                <w:lang w:val="en-US"/>
              </w:rPr>
            </w:pPr>
            <w:r>
              <w:rPr>
                <w:szCs w:val="22"/>
                <w:lang w:val="en-US"/>
              </w:rPr>
              <w:t>64QAM</w:t>
            </w:r>
          </w:p>
        </w:tc>
      </w:tr>
      <w:tr w:rsidR="00264C47" w14:paraId="4D2180C6" w14:textId="77777777" w:rsidTr="00AC06EF">
        <w:trPr>
          <w:jc w:val="center"/>
        </w:trPr>
        <w:tc>
          <w:tcPr>
            <w:tcW w:w="0" w:type="auto"/>
            <w:vAlign w:val="center"/>
          </w:tcPr>
          <w:p w14:paraId="2D1504F2" w14:textId="77777777" w:rsidR="00264C47" w:rsidRDefault="00264C47" w:rsidP="00AC06EF">
            <w:pPr>
              <w:pStyle w:val="TAC"/>
            </w:pPr>
            <w:r>
              <w:t>MCS index</w:t>
            </w:r>
          </w:p>
        </w:tc>
        <w:tc>
          <w:tcPr>
            <w:tcW w:w="0" w:type="auto"/>
            <w:vAlign w:val="center"/>
          </w:tcPr>
          <w:p w14:paraId="1A6B81A5" w14:textId="77777777" w:rsidR="00264C47" w:rsidRDefault="00264C47" w:rsidP="00AC06EF">
            <w:pPr>
              <w:pStyle w:val="TAC"/>
            </w:pPr>
          </w:p>
        </w:tc>
        <w:tc>
          <w:tcPr>
            <w:tcW w:w="0" w:type="auto"/>
            <w:vAlign w:val="center"/>
          </w:tcPr>
          <w:p w14:paraId="29596698" w14:textId="77777777" w:rsidR="00264C47" w:rsidRDefault="00264C47" w:rsidP="00AC06EF">
            <w:pPr>
              <w:pStyle w:val="TAC"/>
              <w:rPr>
                <w:szCs w:val="22"/>
                <w:lang w:val="en-US"/>
              </w:rPr>
            </w:pPr>
            <w:r>
              <w:rPr>
                <w:szCs w:val="22"/>
                <w:lang w:val="en-US"/>
              </w:rPr>
              <w:t>4</w:t>
            </w:r>
          </w:p>
        </w:tc>
        <w:tc>
          <w:tcPr>
            <w:tcW w:w="0" w:type="auto"/>
            <w:vAlign w:val="center"/>
          </w:tcPr>
          <w:p w14:paraId="65C18BEA" w14:textId="77777777" w:rsidR="00264C47" w:rsidRDefault="00264C47" w:rsidP="00AC06EF">
            <w:pPr>
              <w:pStyle w:val="TAC"/>
              <w:rPr>
                <w:szCs w:val="22"/>
                <w:lang w:val="en-US"/>
              </w:rPr>
            </w:pPr>
            <w:r>
              <w:rPr>
                <w:szCs w:val="22"/>
                <w:lang w:val="en-US"/>
              </w:rPr>
              <w:t>4</w:t>
            </w:r>
          </w:p>
        </w:tc>
      </w:tr>
      <w:tr w:rsidR="00264C47" w14:paraId="63C04845" w14:textId="77777777" w:rsidTr="00AC06EF">
        <w:trPr>
          <w:jc w:val="center"/>
        </w:trPr>
        <w:tc>
          <w:tcPr>
            <w:tcW w:w="0" w:type="auto"/>
            <w:vAlign w:val="center"/>
          </w:tcPr>
          <w:p w14:paraId="195613EF" w14:textId="77777777" w:rsidR="00264C47" w:rsidRDefault="00264C47" w:rsidP="00AC06EF">
            <w:pPr>
              <w:pStyle w:val="TAC"/>
            </w:pPr>
            <w:r>
              <w:t>Modulation</w:t>
            </w:r>
          </w:p>
        </w:tc>
        <w:tc>
          <w:tcPr>
            <w:tcW w:w="0" w:type="auto"/>
            <w:vAlign w:val="center"/>
          </w:tcPr>
          <w:p w14:paraId="16476FCC" w14:textId="77777777" w:rsidR="00264C47" w:rsidRDefault="00264C47" w:rsidP="00AC06EF">
            <w:pPr>
              <w:pStyle w:val="TAC"/>
            </w:pPr>
          </w:p>
        </w:tc>
        <w:tc>
          <w:tcPr>
            <w:tcW w:w="0" w:type="auto"/>
            <w:vAlign w:val="center"/>
          </w:tcPr>
          <w:p w14:paraId="4D98B2E2" w14:textId="77777777" w:rsidR="00264C47" w:rsidRDefault="00264C47" w:rsidP="00AC06EF">
            <w:pPr>
              <w:pStyle w:val="TAC"/>
              <w:rPr>
                <w:szCs w:val="22"/>
                <w:lang w:val="en-US"/>
              </w:rPr>
            </w:pPr>
            <w:r>
              <w:rPr>
                <w:szCs w:val="22"/>
                <w:lang w:val="en-US"/>
              </w:rPr>
              <w:t>QPSK</w:t>
            </w:r>
          </w:p>
        </w:tc>
        <w:tc>
          <w:tcPr>
            <w:tcW w:w="0" w:type="auto"/>
            <w:vAlign w:val="center"/>
          </w:tcPr>
          <w:p w14:paraId="761376C5" w14:textId="77777777" w:rsidR="00264C47" w:rsidRDefault="00264C47" w:rsidP="00AC06EF">
            <w:pPr>
              <w:pStyle w:val="TAC"/>
              <w:rPr>
                <w:szCs w:val="22"/>
                <w:lang w:val="en-US"/>
              </w:rPr>
            </w:pPr>
            <w:r>
              <w:rPr>
                <w:szCs w:val="22"/>
                <w:lang w:val="en-US"/>
              </w:rPr>
              <w:t>QPSK</w:t>
            </w:r>
          </w:p>
        </w:tc>
      </w:tr>
      <w:tr w:rsidR="00264C47" w14:paraId="0A0913B9" w14:textId="77777777" w:rsidTr="00AC06EF">
        <w:trPr>
          <w:jc w:val="center"/>
        </w:trPr>
        <w:tc>
          <w:tcPr>
            <w:tcW w:w="0" w:type="auto"/>
            <w:vAlign w:val="center"/>
          </w:tcPr>
          <w:p w14:paraId="62A15DB3" w14:textId="77777777" w:rsidR="00264C47" w:rsidRDefault="00264C47" w:rsidP="00AC06EF">
            <w:pPr>
              <w:pStyle w:val="TAC"/>
            </w:pPr>
            <w:r>
              <w:t>Target Coding Rate</w:t>
            </w:r>
          </w:p>
        </w:tc>
        <w:tc>
          <w:tcPr>
            <w:tcW w:w="0" w:type="auto"/>
            <w:vAlign w:val="center"/>
          </w:tcPr>
          <w:p w14:paraId="639485AD" w14:textId="77777777" w:rsidR="00264C47" w:rsidRDefault="00264C47" w:rsidP="00AC06EF">
            <w:pPr>
              <w:pStyle w:val="TAC"/>
            </w:pPr>
          </w:p>
        </w:tc>
        <w:tc>
          <w:tcPr>
            <w:tcW w:w="0" w:type="auto"/>
            <w:vAlign w:val="center"/>
          </w:tcPr>
          <w:p w14:paraId="53D91C08" w14:textId="77777777" w:rsidR="00264C47" w:rsidRDefault="00264C47" w:rsidP="00AC06EF">
            <w:pPr>
              <w:pStyle w:val="TAC"/>
              <w:rPr>
                <w:szCs w:val="22"/>
                <w:lang w:val="en-US"/>
              </w:rPr>
            </w:pPr>
            <w:r>
              <w:rPr>
                <w:szCs w:val="22"/>
                <w:lang w:val="en-US"/>
              </w:rPr>
              <w:t>0.30</w:t>
            </w:r>
          </w:p>
        </w:tc>
        <w:tc>
          <w:tcPr>
            <w:tcW w:w="0" w:type="auto"/>
            <w:vAlign w:val="center"/>
          </w:tcPr>
          <w:p w14:paraId="4B15451C" w14:textId="77777777" w:rsidR="00264C47" w:rsidRDefault="00264C47" w:rsidP="00AC06EF">
            <w:pPr>
              <w:pStyle w:val="TAC"/>
              <w:rPr>
                <w:szCs w:val="22"/>
                <w:lang w:val="en-US"/>
              </w:rPr>
            </w:pPr>
            <w:r>
              <w:rPr>
                <w:szCs w:val="22"/>
                <w:lang w:val="en-US"/>
              </w:rPr>
              <w:t>0.30</w:t>
            </w:r>
          </w:p>
        </w:tc>
      </w:tr>
      <w:tr w:rsidR="00264C47" w14:paraId="429B9C62" w14:textId="77777777" w:rsidTr="00AC06EF">
        <w:trPr>
          <w:jc w:val="center"/>
        </w:trPr>
        <w:tc>
          <w:tcPr>
            <w:tcW w:w="0" w:type="auto"/>
            <w:vAlign w:val="center"/>
          </w:tcPr>
          <w:p w14:paraId="19465DCD" w14:textId="77777777" w:rsidR="00264C47" w:rsidRDefault="00264C47" w:rsidP="00AC06EF">
            <w:pPr>
              <w:pStyle w:val="TAC"/>
            </w:pPr>
            <w:r>
              <w:t>Number of MIMO layers</w:t>
            </w:r>
          </w:p>
        </w:tc>
        <w:tc>
          <w:tcPr>
            <w:tcW w:w="0" w:type="auto"/>
            <w:vAlign w:val="center"/>
          </w:tcPr>
          <w:p w14:paraId="3B8940CA" w14:textId="77777777" w:rsidR="00264C47" w:rsidRDefault="00264C47" w:rsidP="00AC06EF">
            <w:pPr>
              <w:pStyle w:val="TAC"/>
            </w:pPr>
          </w:p>
        </w:tc>
        <w:tc>
          <w:tcPr>
            <w:tcW w:w="0" w:type="auto"/>
            <w:vAlign w:val="center"/>
          </w:tcPr>
          <w:p w14:paraId="1B874B85" w14:textId="77777777" w:rsidR="00264C47" w:rsidRDefault="00264C47" w:rsidP="00AC06EF">
            <w:pPr>
              <w:pStyle w:val="TAC"/>
              <w:rPr>
                <w:szCs w:val="22"/>
                <w:lang w:val="en-US"/>
              </w:rPr>
            </w:pPr>
            <w:r>
              <w:rPr>
                <w:szCs w:val="22"/>
                <w:lang w:val="en-US"/>
              </w:rPr>
              <w:t>1</w:t>
            </w:r>
          </w:p>
        </w:tc>
        <w:tc>
          <w:tcPr>
            <w:tcW w:w="0" w:type="auto"/>
            <w:vAlign w:val="center"/>
          </w:tcPr>
          <w:p w14:paraId="3068E165" w14:textId="77777777" w:rsidR="00264C47" w:rsidRDefault="00264C47" w:rsidP="00AC06EF">
            <w:pPr>
              <w:pStyle w:val="TAC"/>
              <w:rPr>
                <w:szCs w:val="22"/>
                <w:lang w:val="en-US"/>
              </w:rPr>
            </w:pPr>
            <w:r>
              <w:rPr>
                <w:szCs w:val="22"/>
                <w:lang w:val="en-US"/>
              </w:rPr>
              <w:t>1</w:t>
            </w:r>
          </w:p>
        </w:tc>
      </w:tr>
      <w:tr w:rsidR="00264C47" w14:paraId="02D2ED4F" w14:textId="77777777" w:rsidTr="00AC06EF">
        <w:trPr>
          <w:jc w:val="center"/>
        </w:trPr>
        <w:tc>
          <w:tcPr>
            <w:tcW w:w="0" w:type="auto"/>
            <w:vAlign w:val="center"/>
          </w:tcPr>
          <w:p w14:paraId="66CB3A62" w14:textId="77777777" w:rsidR="00264C47" w:rsidRDefault="00264C47" w:rsidP="00AC06EF">
            <w:pPr>
              <w:pStyle w:val="TAC"/>
            </w:pPr>
            <w:r>
              <w:t xml:space="preserve">Number of DMRS </w:t>
            </w:r>
            <w:r>
              <w:rPr>
                <w:rFonts w:hint="eastAsia"/>
                <w:lang w:eastAsia="zh-CN"/>
              </w:rPr>
              <w:t>REs</w:t>
            </w:r>
          </w:p>
        </w:tc>
        <w:tc>
          <w:tcPr>
            <w:tcW w:w="0" w:type="auto"/>
            <w:vAlign w:val="center"/>
          </w:tcPr>
          <w:p w14:paraId="1D8BB931" w14:textId="77777777" w:rsidR="00264C47" w:rsidRDefault="00264C47" w:rsidP="00AC06EF">
            <w:pPr>
              <w:pStyle w:val="TAC"/>
            </w:pPr>
          </w:p>
        </w:tc>
        <w:tc>
          <w:tcPr>
            <w:tcW w:w="0" w:type="auto"/>
            <w:vAlign w:val="center"/>
          </w:tcPr>
          <w:p w14:paraId="144C3C62" w14:textId="77777777" w:rsidR="00264C47" w:rsidRDefault="00264C47" w:rsidP="00AC06EF">
            <w:pPr>
              <w:pStyle w:val="TAC"/>
              <w:rPr>
                <w:szCs w:val="22"/>
                <w:lang w:val="en-US"/>
              </w:rPr>
            </w:pPr>
            <w:r>
              <w:rPr>
                <w:szCs w:val="22"/>
                <w:lang w:val="en-US"/>
              </w:rPr>
              <w:t>12</w:t>
            </w:r>
          </w:p>
        </w:tc>
        <w:tc>
          <w:tcPr>
            <w:tcW w:w="0" w:type="auto"/>
            <w:vAlign w:val="center"/>
          </w:tcPr>
          <w:p w14:paraId="4BB53C30" w14:textId="77777777" w:rsidR="00264C47" w:rsidRDefault="00264C47" w:rsidP="00AC06EF">
            <w:pPr>
              <w:pStyle w:val="TAC"/>
              <w:rPr>
                <w:szCs w:val="22"/>
                <w:lang w:val="en-US"/>
              </w:rPr>
            </w:pPr>
            <w:r>
              <w:rPr>
                <w:szCs w:val="22"/>
                <w:lang w:val="en-US"/>
              </w:rPr>
              <w:t>12</w:t>
            </w:r>
          </w:p>
        </w:tc>
      </w:tr>
      <w:tr w:rsidR="00264C47" w14:paraId="0DC938AA" w14:textId="77777777" w:rsidTr="00AC06EF">
        <w:trPr>
          <w:jc w:val="center"/>
        </w:trPr>
        <w:tc>
          <w:tcPr>
            <w:tcW w:w="0" w:type="auto"/>
            <w:vAlign w:val="center"/>
          </w:tcPr>
          <w:p w14:paraId="70E6AA71" w14:textId="77777777" w:rsidR="00264C47" w:rsidRDefault="00264C47" w:rsidP="00AC06EF">
            <w:pPr>
              <w:pStyle w:val="TAC"/>
            </w:pPr>
            <w:r>
              <w:t>Overhead for TBS determination</w:t>
            </w:r>
          </w:p>
        </w:tc>
        <w:tc>
          <w:tcPr>
            <w:tcW w:w="0" w:type="auto"/>
            <w:vAlign w:val="center"/>
          </w:tcPr>
          <w:p w14:paraId="5C259A7A" w14:textId="77777777" w:rsidR="00264C47" w:rsidRDefault="00264C47" w:rsidP="00AC06EF">
            <w:pPr>
              <w:pStyle w:val="TAC"/>
            </w:pPr>
          </w:p>
        </w:tc>
        <w:tc>
          <w:tcPr>
            <w:tcW w:w="0" w:type="auto"/>
            <w:vAlign w:val="center"/>
          </w:tcPr>
          <w:p w14:paraId="29A41A9B" w14:textId="77777777" w:rsidR="00264C47" w:rsidRDefault="00264C47" w:rsidP="00AC06EF">
            <w:pPr>
              <w:pStyle w:val="TAC"/>
              <w:rPr>
                <w:szCs w:val="22"/>
                <w:lang w:val="en-US"/>
              </w:rPr>
            </w:pPr>
            <w:r>
              <w:rPr>
                <w:szCs w:val="22"/>
                <w:lang w:val="en-US"/>
              </w:rPr>
              <w:t>0</w:t>
            </w:r>
          </w:p>
        </w:tc>
        <w:tc>
          <w:tcPr>
            <w:tcW w:w="0" w:type="auto"/>
            <w:vAlign w:val="center"/>
          </w:tcPr>
          <w:p w14:paraId="179D6F72" w14:textId="77777777" w:rsidR="00264C47" w:rsidRDefault="00264C47" w:rsidP="00AC06EF">
            <w:pPr>
              <w:pStyle w:val="TAC"/>
              <w:rPr>
                <w:szCs w:val="22"/>
                <w:lang w:val="en-US"/>
              </w:rPr>
            </w:pPr>
            <w:r>
              <w:rPr>
                <w:szCs w:val="22"/>
                <w:lang w:val="en-US"/>
              </w:rPr>
              <w:t>0</w:t>
            </w:r>
          </w:p>
        </w:tc>
      </w:tr>
      <w:tr w:rsidR="00264C47" w14:paraId="31A8FD0C" w14:textId="77777777" w:rsidTr="00AC06EF">
        <w:trPr>
          <w:jc w:val="center"/>
        </w:trPr>
        <w:tc>
          <w:tcPr>
            <w:tcW w:w="0" w:type="auto"/>
            <w:vAlign w:val="center"/>
          </w:tcPr>
          <w:p w14:paraId="7B8F99D6" w14:textId="77777777" w:rsidR="00264C47" w:rsidRDefault="00264C47" w:rsidP="00AC06EF">
            <w:pPr>
              <w:pStyle w:val="TAC"/>
            </w:pPr>
            <w:r>
              <w:t xml:space="preserve">Information Bit Payload per Slot </w:t>
            </w:r>
          </w:p>
        </w:tc>
        <w:tc>
          <w:tcPr>
            <w:tcW w:w="0" w:type="auto"/>
            <w:vAlign w:val="center"/>
          </w:tcPr>
          <w:p w14:paraId="4F0D9CE7" w14:textId="77777777" w:rsidR="00264C47" w:rsidRDefault="00264C47" w:rsidP="00AC06EF">
            <w:pPr>
              <w:pStyle w:val="TAC"/>
            </w:pPr>
          </w:p>
        </w:tc>
        <w:tc>
          <w:tcPr>
            <w:tcW w:w="0" w:type="auto"/>
            <w:vAlign w:val="center"/>
          </w:tcPr>
          <w:p w14:paraId="584934FD" w14:textId="77777777" w:rsidR="00264C47" w:rsidRDefault="00264C47" w:rsidP="00AC06EF">
            <w:pPr>
              <w:pStyle w:val="TAC"/>
              <w:rPr>
                <w:rFonts w:eastAsia="DengXian"/>
                <w:szCs w:val="22"/>
                <w:lang w:val="en-US" w:eastAsia="zh-CN"/>
              </w:rPr>
            </w:pPr>
            <w:r>
              <w:rPr>
                <w:rFonts w:eastAsia="DengXian"/>
                <w:szCs w:val="22"/>
                <w:lang w:val="en-US" w:eastAsia="zh-CN"/>
              </w:rPr>
              <w:t>4096</w:t>
            </w:r>
          </w:p>
        </w:tc>
        <w:tc>
          <w:tcPr>
            <w:tcW w:w="0" w:type="auto"/>
            <w:vAlign w:val="center"/>
          </w:tcPr>
          <w:p w14:paraId="0B82BD68" w14:textId="77777777" w:rsidR="00264C47" w:rsidRDefault="00264C47" w:rsidP="00AC06EF">
            <w:pPr>
              <w:pStyle w:val="TAC"/>
              <w:rPr>
                <w:rFonts w:eastAsia="DengXian"/>
                <w:szCs w:val="22"/>
                <w:lang w:val="en-US" w:eastAsia="zh-CN"/>
              </w:rPr>
            </w:pPr>
            <w:r>
              <w:rPr>
                <w:rFonts w:eastAsia="DengXian"/>
                <w:szCs w:val="22"/>
                <w:lang w:val="en-US" w:eastAsia="zh-CN"/>
              </w:rPr>
              <w:t>8456</w:t>
            </w:r>
          </w:p>
        </w:tc>
      </w:tr>
      <w:tr w:rsidR="00264C47" w14:paraId="0D0E56B6" w14:textId="77777777" w:rsidTr="00AC06EF">
        <w:trPr>
          <w:jc w:val="center"/>
        </w:trPr>
        <w:tc>
          <w:tcPr>
            <w:tcW w:w="0" w:type="auto"/>
            <w:vAlign w:val="center"/>
          </w:tcPr>
          <w:p w14:paraId="3B008D07" w14:textId="77777777" w:rsidR="00264C47" w:rsidRDefault="00264C47" w:rsidP="00AC06EF">
            <w:pPr>
              <w:pStyle w:val="TAC"/>
              <w:rPr>
                <w:lang w:val="sv-FI"/>
              </w:rPr>
            </w:pPr>
            <w:r>
              <w:rPr>
                <w:lang w:val="sv-FI"/>
              </w:rPr>
              <w:t>Transport block CRC per Slot</w:t>
            </w:r>
          </w:p>
        </w:tc>
        <w:tc>
          <w:tcPr>
            <w:tcW w:w="0" w:type="auto"/>
            <w:vAlign w:val="center"/>
          </w:tcPr>
          <w:p w14:paraId="1F2F0CF4" w14:textId="77777777" w:rsidR="00264C47" w:rsidRDefault="00264C47" w:rsidP="00AC06EF">
            <w:pPr>
              <w:pStyle w:val="TAC"/>
              <w:rPr>
                <w:lang w:val="sv-FI"/>
              </w:rPr>
            </w:pPr>
          </w:p>
        </w:tc>
        <w:tc>
          <w:tcPr>
            <w:tcW w:w="0" w:type="auto"/>
            <w:vAlign w:val="center"/>
          </w:tcPr>
          <w:p w14:paraId="6B10A416" w14:textId="77777777" w:rsidR="00264C47" w:rsidRDefault="00264C47" w:rsidP="00AC06EF">
            <w:pPr>
              <w:pStyle w:val="TAC"/>
              <w:rPr>
                <w:rFonts w:eastAsia="DengXian"/>
                <w:szCs w:val="22"/>
                <w:lang w:val="sv-FI" w:eastAsia="zh-CN"/>
              </w:rPr>
            </w:pPr>
            <w:r>
              <w:rPr>
                <w:rFonts w:eastAsia="DengXian"/>
                <w:szCs w:val="22"/>
                <w:lang w:val="sv-FI" w:eastAsia="zh-CN"/>
              </w:rPr>
              <w:t>24</w:t>
            </w:r>
          </w:p>
        </w:tc>
        <w:tc>
          <w:tcPr>
            <w:tcW w:w="0" w:type="auto"/>
            <w:vAlign w:val="center"/>
          </w:tcPr>
          <w:p w14:paraId="7873C9B7"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6894CD9" w14:textId="77777777" w:rsidTr="00AC06EF">
        <w:trPr>
          <w:jc w:val="center"/>
        </w:trPr>
        <w:tc>
          <w:tcPr>
            <w:tcW w:w="0" w:type="auto"/>
            <w:vAlign w:val="center"/>
          </w:tcPr>
          <w:p w14:paraId="7A2146E0" w14:textId="77777777" w:rsidR="00264C47" w:rsidRDefault="00264C47" w:rsidP="00AC06EF">
            <w:pPr>
              <w:pStyle w:val="TAC"/>
            </w:pPr>
            <w:r>
              <w:t>Number of Code Blocks per Slot</w:t>
            </w:r>
          </w:p>
        </w:tc>
        <w:tc>
          <w:tcPr>
            <w:tcW w:w="0" w:type="auto"/>
            <w:vAlign w:val="center"/>
          </w:tcPr>
          <w:p w14:paraId="69A8F982" w14:textId="77777777" w:rsidR="00264C47" w:rsidRDefault="00264C47" w:rsidP="00AC06EF">
            <w:pPr>
              <w:pStyle w:val="TAC"/>
            </w:pPr>
          </w:p>
        </w:tc>
        <w:tc>
          <w:tcPr>
            <w:tcW w:w="0" w:type="auto"/>
            <w:vAlign w:val="center"/>
          </w:tcPr>
          <w:p w14:paraId="1278CD11" w14:textId="77777777" w:rsidR="00264C47" w:rsidRDefault="00264C47" w:rsidP="00AC06EF">
            <w:pPr>
              <w:pStyle w:val="TAC"/>
              <w:rPr>
                <w:rFonts w:eastAsia="DengXian"/>
                <w:szCs w:val="22"/>
                <w:lang w:val="en-US" w:eastAsia="zh-CN"/>
              </w:rPr>
            </w:pPr>
            <w:r>
              <w:rPr>
                <w:rFonts w:eastAsia="DengXian"/>
                <w:szCs w:val="22"/>
                <w:lang w:val="en-US" w:eastAsia="zh-CN"/>
              </w:rPr>
              <w:t>1</w:t>
            </w:r>
          </w:p>
        </w:tc>
        <w:tc>
          <w:tcPr>
            <w:tcW w:w="0" w:type="auto"/>
            <w:vAlign w:val="center"/>
          </w:tcPr>
          <w:p w14:paraId="3F5FBAAD" w14:textId="77777777" w:rsidR="00264C47" w:rsidRDefault="00264C47" w:rsidP="00AC06EF">
            <w:pPr>
              <w:pStyle w:val="TAC"/>
              <w:rPr>
                <w:rFonts w:eastAsia="DengXian"/>
                <w:szCs w:val="22"/>
                <w:lang w:val="en-US" w:eastAsia="zh-CN"/>
              </w:rPr>
            </w:pPr>
            <w:r>
              <w:rPr>
                <w:rFonts w:eastAsia="DengXian"/>
                <w:szCs w:val="22"/>
                <w:lang w:val="en-US" w:eastAsia="zh-CN"/>
              </w:rPr>
              <w:t>2</w:t>
            </w:r>
          </w:p>
        </w:tc>
      </w:tr>
      <w:tr w:rsidR="00264C47" w14:paraId="0E6D6E9E" w14:textId="77777777" w:rsidTr="00AC06EF">
        <w:trPr>
          <w:trHeight w:val="124"/>
          <w:jc w:val="center"/>
        </w:trPr>
        <w:tc>
          <w:tcPr>
            <w:tcW w:w="0" w:type="auto"/>
            <w:vAlign w:val="center"/>
          </w:tcPr>
          <w:p w14:paraId="6C55FE0A" w14:textId="77777777" w:rsidR="00264C47" w:rsidRDefault="00264C47" w:rsidP="00AC06EF">
            <w:pPr>
              <w:pStyle w:val="TAC"/>
            </w:pPr>
            <w:r>
              <w:t>Binary Channel Bits Per Slot</w:t>
            </w:r>
          </w:p>
        </w:tc>
        <w:tc>
          <w:tcPr>
            <w:tcW w:w="0" w:type="auto"/>
            <w:vAlign w:val="center"/>
          </w:tcPr>
          <w:p w14:paraId="39FFC456" w14:textId="77777777" w:rsidR="00264C47" w:rsidRDefault="00264C47" w:rsidP="00AC06EF">
            <w:pPr>
              <w:pStyle w:val="TAC"/>
            </w:pPr>
          </w:p>
        </w:tc>
        <w:tc>
          <w:tcPr>
            <w:tcW w:w="0" w:type="auto"/>
            <w:vAlign w:val="center"/>
          </w:tcPr>
          <w:p w14:paraId="241BF714" w14:textId="77777777" w:rsidR="00264C47" w:rsidRDefault="00264C47" w:rsidP="00AC06EF">
            <w:pPr>
              <w:pStyle w:val="TAC"/>
              <w:rPr>
                <w:rFonts w:eastAsia="DengXian"/>
                <w:szCs w:val="22"/>
                <w:lang w:val="en-US" w:eastAsia="zh-CN"/>
              </w:rPr>
            </w:pPr>
            <w:r>
              <w:rPr>
                <w:rFonts w:eastAsia="DengXian"/>
                <w:szCs w:val="22"/>
                <w:lang w:val="en-US" w:eastAsia="zh-CN"/>
              </w:rPr>
              <w:t>13728</w:t>
            </w:r>
          </w:p>
        </w:tc>
        <w:tc>
          <w:tcPr>
            <w:tcW w:w="0" w:type="auto"/>
            <w:vAlign w:val="center"/>
          </w:tcPr>
          <w:p w14:paraId="5FE279F4" w14:textId="77777777" w:rsidR="00264C47" w:rsidRDefault="00264C47" w:rsidP="00AC06EF">
            <w:pPr>
              <w:pStyle w:val="TAC"/>
              <w:rPr>
                <w:rFonts w:eastAsia="DengXian"/>
                <w:szCs w:val="22"/>
                <w:lang w:val="en-US" w:eastAsia="zh-CN"/>
              </w:rPr>
            </w:pPr>
            <w:r>
              <w:rPr>
                <w:rFonts w:eastAsia="DengXian"/>
                <w:szCs w:val="22"/>
                <w:lang w:val="en-US" w:eastAsia="zh-CN"/>
              </w:rPr>
              <w:t>27984</w:t>
            </w:r>
          </w:p>
        </w:tc>
      </w:tr>
    </w:tbl>
    <w:p w14:paraId="1739693C" w14:textId="77777777" w:rsidR="00264C47" w:rsidRDefault="00264C47" w:rsidP="00264C47"/>
    <w:p w14:paraId="1086E15D" w14:textId="77777777" w:rsidR="00264C47" w:rsidRDefault="00264C47" w:rsidP="00264C47">
      <w:pPr>
        <w:pStyle w:val="TH"/>
        <w:rPr>
          <w:lang w:eastAsia="zh-CN"/>
        </w:rPr>
      </w:pPr>
      <w:r>
        <w:lastRenderedPageBreak/>
        <w:t>Table B.1</w:t>
      </w:r>
      <w:r>
        <w:rPr>
          <w:lang w:eastAsia="zh-CN"/>
        </w:rPr>
        <w:t>.1</w:t>
      </w:r>
      <w:r>
        <w:t>-2: FRC parameters for</w:t>
      </w:r>
      <w:r>
        <w:rPr>
          <w:lang w:eastAsia="zh-CN"/>
        </w:rPr>
        <w:t xml:space="preserve"> FR2-1 PDSCH </w:t>
      </w:r>
      <w:r>
        <w:t>performance requirements</w:t>
      </w:r>
      <w:r>
        <w:rPr>
          <w:lang w:eastAsia="zh-CN"/>
        </w:rPr>
        <w:t>,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40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7777777" w:rsidR="00264C47" w:rsidRDefault="00264C47" w:rsidP="00AC06EF">
            <w:pPr>
              <w:pStyle w:val="TAC"/>
            </w:pPr>
            <w:r>
              <w:t>M-FR2-B.1.1-1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4BF7C369" w14:textId="77777777" w:rsidR="00264C47" w:rsidRDefault="00264C47" w:rsidP="00264C47">
      <w:pPr>
        <w:pStyle w:val="Heading2"/>
      </w:pPr>
      <w:bookmarkStart w:id="6182" w:name="_Toc82450376"/>
      <w:bookmarkStart w:id="6183" w:name="_Toc82451024"/>
      <w:bookmarkStart w:id="6184" w:name="_Toc98763394"/>
      <w:bookmarkStart w:id="6185" w:name="_Toc137554896"/>
      <w:bookmarkStart w:id="6186" w:name="_Toc98755802"/>
      <w:bookmarkStart w:id="6187" w:name="_Toc138946639"/>
      <w:bookmarkStart w:id="6188" w:name="_Toc89949413"/>
      <w:bookmarkStart w:id="6189" w:name="_Toc106184323"/>
      <w:bookmarkStart w:id="6190" w:name="_Toc130402345"/>
      <w:bookmarkStart w:id="6191" w:name="_Toc145531368"/>
      <w:bookmarkStart w:id="6192" w:name="_Toc76542394"/>
      <w:bookmarkStart w:id="6193" w:name="_Toc155358983"/>
      <w:bookmarkStart w:id="6194" w:name="_Toc74583581"/>
      <w:bookmarkStart w:id="6195" w:name="_Toc138853958"/>
      <w:bookmarkStart w:id="6196" w:name="_Toc161665745"/>
      <w:r>
        <w:t>B.1.2</w:t>
      </w:r>
      <w:r>
        <w:tab/>
        <w:t>Fixed Reference Channels for PDSCH performance requirements (</w:t>
      </w:r>
      <w:r>
        <w:rPr>
          <w:lang w:eastAsia="zh-CN"/>
        </w:rPr>
        <w:t>16QAM)</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B1078F8" w14:textId="77777777" w:rsidR="00264C47" w:rsidRDefault="00264C47" w:rsidP="00264C47">
      <w:r>
        <w:t xml:space="preserve">The parameters for the reference measurement channels are specified in </w:t>
      </w:r>
      <w:r>
        <w:rPr>
          <w:lang w:eastAsia="zh-CN"/>
        </w:rPr>
        <w:t xml:space="preserve">table B.1.2-1 </w:t>
      </w:r>
      <w:r>
        <w:t>for FR</w:t>
      </w:r>
      <w:r>
        <w:rPr>
          <w:lang w:eastAsia="zh-CN"/>
        </w:rPr>
        <w:t>1</w:t>
      </w:r>
      <w:r>
        <w:t xml:space="preserve"> PDSCH performance requirements</w:t>
      </w:r>
      <w:r>
        <w:rPr>
          <w:lang w:eastAsia="zh-CN"/>
        </w:rPr>
        <w:t>.</w:t>
      </w:r>
    </w:p>
    <w:p w14:paraId="41FDBC87" w14:textId="77777777" w:rsidR="00264C47" w:rsidRDefault="00264C47" w:rsidP="00264C47">
      <w:pPr>
        <w:pStyle w:val="TH"/>
        <w:rPr>
          <w:lang w:eastAsia="zh-CN"/>
        </w:rPr>
      </w:pPr>
      <w:r>
        <w:t>Table B.1</w:t>
      </w:r>
      <w:r>
        <w:rPr>
          <w:lang w:eastAsia="zh-CN"/>
        </w:rPr>
        <w:t>.2</w:t>
      </w:r>
      <w:r>
        <w:t>-</w:t>
      </w:r>
      <w:r>
        <w:rPr>
          <w:lang w:eastAsia="zh-CN"/>
        </w:rPr>
        <w:t>1</w:t>
      </w:r>
      <w:r>
        <w:t>: FRC parameters for</w:t>
      </w:r>
      <w:r>
        <w:rPr>
          <w:lang w:eastAsia="zh-CN"/>
        </w:rPr>
        <w:t xml:space="preserve"> FR1 PDSCH </w:t>
      </w:r>
      <w:r>
        <w:t>performance requirements</w:t>
      </w:r>
      <w:r>
        <w:rPr>
          <w:lang w:eastAsia="zh-CN"/>
        </w:rPr>
        <w:t>, 1 transmission layer,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407"/>
        <w:gridCol w:w="1407"/>
      </w:tblGrid>
      <w:tr w:rsidR="00264C47" w14:paraId="31645BBD" w14:textId="77777777" w:rsidTr="00AC06EF">
        <w:trPr>
          <w:jc w:val="center"/>
        </w:trPr>
        <w:tc>
          <w:tcPr>
            <w:tcW w:w="0" w:type="auto"/>
            <w:shd w:val="clear" w:color="auto" w:fill="auto"/>
            <w:vAlign w:val="center"/>
          </w:tcPr>
          <w:p w14:paraId="3E365964" w14:textId="77777777" w:rsidR="00264C47" w:rsidRDefault="00264C47" w:rsidP="00AC06EF">
            <w:pPr>
              <w:pStyle w:val="TAH"/>
            </w:pPr>
            <w:r>
              <w:t>Parameter</w:t>
            </w:r>
          </w:p>
        </w:tc>
        <w:tc>
          <w:tcPr>
            <w:tcW w:w="0" w:type="auto"/>
            <w:shd w:val="clear" w:color="auto" w:fill="auto"/>
            <w:vAlign w:val="center"/>
          </w:tcPr>
          <w:p w14:paraId="46101CB5" w14:textId="77777777" w:rsidR="00264C47" w:rsidRDefault="00264C47" w:rsidP="00AC06EF">
            <w:pPr>
              <w:pStyle w:val="TAH"/>
            </w:pPr>
            <w:r>
              <w:t>Unit</w:t>
            </w:r>
          </w:p>
        </w:tc>
        <w:tc>
          <w:tcPr>
            <w:tcW w:w="0" w:type="auto"/>
            <w:gridSpan w:val="2"/>
            <w:shd w:val="clear" w:color="auto" w:fill="auto"/>
            <w:vAlign w:val="center"/>
          </w:tcPr>
          <w:p w14:paraId="732A1B40" w14:textId="77777777" w:rsidR="00264C47" w:rsidRDefault="00264C47" w:rsidP="00AC06EF">
            <w:pPr>
              <w:pStyle w:val="TAH"/>
            </w:pPr>
            <w:r>
              <w:t>Value</w:t>
            </w:r>
          </w:p>
        </w:tc>
      </w:tr>
      <w:tr w:rsidR="00264C47" w14:paraId="54D1728E" w14:textId="77777777" w:rsidTr="00AC06EF">
        <w:trPr>
          <w:jc w:val="center"/>
        </w:trPr>
        <w:tc>
          <w:tcPr>
            <w:tcW w:w="0" w:type="auto"/>
            <w:vAlign w:val="center"/>
          </w:tcPr>
          <w:p w14:paraId="7220344E" w14:textId="77777777" w:rsidR="00264C47" w:rsidRDefault="00264C47" w:rsidP="00AC06EF">
            <w:pPr>
              <w:pStyle w:val="TAC"/>
            </w:pPr>
            <w:r>
              <w:t>Reference channel</w:t>
            </w:r>
          </w:p>
        </w:tc>
        <w:tc>
          <w:tcPr>
            <w:tcW w:w="0" w:type="auto"/>
            <w:vAlign w:val="center"/>
          </w:tcPr>
          <w:p w14:paraId="58837B96" w14:textId="77777777" w:rsidR="00264C47" w:rsidRDefault="00264C47" w:rsidP="00AC06EF">
            <w:pPr>
              <w:pStyle w:val="TAC"/>
            </w:pPr>
          </w:p>
        </w:tc>
        <w:tc>
          <w:tcPr>
            <w:tcW w:w="0" w:type="auto"/>
            <w:vAlign w:val="center"/>
          </w:tcPr>
          <w:p w14:paraId="47290F05" w14:textId="77777777" w:rsidR="00264C47" w:rsidRDefault="00264C47" w:rsidP="00AC06EF">
            <w:pPr>
              <w:pStyle w:val="TAC"/>
            </w:pPr>
            <w:r>
              <w:t>M-FR1-B.1.2-1</w:t>
            </w:r>
          </w:p>
        </w:tc>
        <w:tc>
          <w:tcPr>
            <w:tcW w:w="0" w:type="auto"/>
          </w:tcPr>
          <w:p w14:paraId="0D321161" w14:textId="77777777" w:rsidR="00264C47" w:rsidRDefault="00264C47" w:rsidP="00AC06EF">
            <w:pPr>
              <w:pStyle w:val="TAC"/>
            </w:pPr>
            <w:r>
              <w:t>M-FR1-B.1.2-2</w:t>
            </w:r>
          </w:p>
        </w:tc>
      </w:tr>
      <w:tr w:rsidR="00264C47" w14:paraId="60D486AE" w14:textId="77777777" w:rsidTr="00AC06EF">
        <w:trPr>
          <w:jc w:val="center"/>
        </w:trPr>
        <w:tc>
          <w:tcPr>
            <w:tcW w:w="0" w:type="auto"/>
            <w:vAlign w:val="center"/>
          </w:tcPr>
          <w:p w14:paraId="022493E5" w14:textId="77777777" w:rsidR="00264C47" w:rsidRDefault="00264C47" w:rsidP="00AC06EF">
            <w:pPr>
              <w:pStyle w:val="TAC"/>
            </w:pPr>
            <w:r>
              <w:t>Channel bandwidth</w:t>
            </w:r>
          </w:p>
        </w:tc>
        <w:tc>
          <w:tcPr>
            <w:tcW w:w="0" w:type="auto"/>
            <w:vAlign w:val="center"/>
          </w:tcPr>
          <w:p w14:paraId="504A77A8" w14:textId="77777777" w:rsidR="00264C47" w:rsidRDefault="00264C47" w:rsidP="00AC06EF">
            <w:pPr>
              <w:pStyle w:val="TAC"/>
            </w:pPr>
            <w:r>
              <w:t>MHz</w:t>
            </w:r>
          </w:p>
        </w:tc>
        <w:tc>
          <w:tcPr>
            <w:tcW w:w="0" w:type="auto"/>
            <w:vAlign w:val="center"/>
          </w:tcPr>
          <w:p w14:paraId="53DD3C1A" w14:textId="77777777" w:rsidR="00264C47" w:rsidRDefault="00264C47" w:rsidP="00AC06EF">
            <w:pPr>
              <w:pStyle w:val="TAC"/>
              <w:rPr>
                <w:rFonts w:eastAsia="DengXian"/>
                <w:szCs w:val="22"/>
                <w:lang w:val="en-US" w:eastAsia="zh-CN"/>
              </w:rPr>
            </w:pPr>
            <w:r>
              <w:rPr>
                <w:szCs w:val="22"/>
                <w:lang w:val="en-US"/>
              </w:rPr>
              <w:t>10</w:t>
            </w:r>
          </w:p>
        </w:tc>
        <w:tc>
          <w:tcPr>
            <w:tcW w:w="0" w:type="auto"/>
            <w:vAlign w:val="center"/>
          </w:tcPr>
          <w:p w14:paraId="69579AA4" w14:textId="77777777" w:rsidR="00264C47" w:rsidRDefault="00264C47" w:rsidP="00AC06EF">
            <w:pPr>
              <w:pStyle w:val="TAC"/>
              <w:rPr>
                <w:szCs w:val="22"/>
                <w:lang w:val="en-US"/>
              </w:rPr>
            </w:pPr>
            <w:r>
              <w:rPr>
                <w:szCs w:val="22"/>
                <w:lang w:val="en-US"/>
              </w:rPr>
              <w:t>40</w:t>
            </w:r>
          </w:p>
        </w:tc>
      </w:tr>
      <w:tr w:rsidR="00264C47" w14:paraId="2F15D20A" w14:textId="77777777" w:rsidTr="00AC06EF">
        <w:trPr>
          <w:jc w:val="center"/>
        </w:trPr>
        <w:tc>
          <w:tcPr>
            <w:tcW w:w="0" w:type="auto"/>
            <w:vAlign w:val="center"/>
          </w:tcPr>
          <w:p w14:paraId="543F99C6" w14:textId="77777777" w:rsidR="00264C47" w:rsidRDefault="00264C47" w:rsidP="00AC06EF">
            <w:pPr>
              <w:pStyle w:val="TAC"/>
            </w:pPr>
            <w:r>
              <w:t>Subcarrier spacing</w:t>
            </w:r>
          </w:p>
        </w:tc>
        <w:tc>
          <w:tcPr>
            <w:tcW w:w="0" w:type="auto"/>
            <w:vAlign w:val="center"/>
          </w:tcPr>
          <w:p w14:paraId="26FB3598" w14:textId="77777777" w:rsidR="00264C47" w:rsidRDefault="00264C47" w:rsidP="00AC06EF">
            <w:pPr>
              <w:pStyle w:val="TAC"/>
            </w:pPr>
            <w:r>
              <w:t>kHz</w:t>
            </w:r>
          </w:p>
        </w:tc>
        <w:tc>
          <w:tcPr>
            <w:tcW w:w="0" w:type="auto"/>
            <w:vAlign w:val="center"/>
          </w:tcPr>
          <w:p w14:paraId="0E43DAF1" w14:textId="77777777" w:rsidR="00264C47" w:rsidRDefault="00264C47" w:rsidP="00AC06EF">
            <w:pPr>
              <w:pStyle w:val="TAC"/>
              <w:rPr>
                <w:szCs w:val="22"/>
                <w:lang w:val="en-US"/>
              </w:rPr>
            </w:pPr>
            <w:r>
              <w:rPr>
                <w:szCs w:val="22"/>
                <w:lang w:val="en-US"/>
              </w:rPr>
              <w:t>15</w:t>
            </w:r>
          </w:p>
        </w:tc>
        <w:tc>
          <w:tcPr>
            <w:tcW w:w="0" w:type="auto"/>
            <w:vAlign w:val="center"/>
          </w:tcPr>
          <w:p w14:paraId="5C331768" w14:textId="77777777" w:rsidR="00264C47" w:rsidRDefault="00264C47" w:rsidP="00AC06EF">
            <w:pPr>
              <w:pStyle w:val="TAC"/>
              <w:rPr>
                <w:szCs w:val="22"/>
                <w:lang w:val="en-US"/>
              </w:rPr>
            </w:pPr>
            <w:r>
              <w:rPr>
                <w:szCs w:val="22"/>
                <w:lang w:val="en-US"/>
              </w:rPr>
              <w:t>30</w:t>
            </w:r>
          </w:p>
        </w:tc>
      </w:tr>
      <w:tr w:rsidR="00264C47" w14:paraId="0BF32DF2" w14:textId="77777777" w:rsidTr="00AC06EF">
        <w:trPr>
          <w:jc w:val="center"/>
        </w:trPr>
        <w:tc>
          <w:tcPr>
            <w:tcW w:w="0" w:type="auto"/>
            <w:vAlign w:val="center"/>
          </w:tcPr>
          <w:p w14:paraId="73279AA1" w14:textId="77777777" w:rsidR="00264C47" w:rsidRDefault="00264C47" w:rsidP="00AC06EF">
            <w:pPr>
              <w:pStyle w:val="TAC"/>
            </w:pPr>
            <w:r>
              <w:t>Allocated resource blocks</w:t>
            </w:r>
          </w:p>
        </w:tc>
        <w:tc>
          <w:tcPr>
            <w:tcW w:w="0" w:type="auto"/>
            <w:vAlign w:val="center"/>
          </w:tcPr>
          <w:p w14:paraId="5163F9E3" w14:textId="77777777" w:rsidR="00264C47" w:rsidRDefault="00264C47" w:rsidP="00AC06EF">
            <w:pPr>
              <w:pStyle w:val="TAC"/>
            </w:pPr>
            <w:r>
              <w:t>PRBs</w:t>
            </w:r>
          </w:p>
        </w:tc>
        <w:tc>
          <w:tcPr>
            <w:tcW w:w="0" w:type="auto"/>
            <w:vAlign w:val="center"/>
          </w:tcPr>
          <w:p w14:paraId="03766CC9" w14:textId="77777777" w:rsidR="00264C47" w:rsidRDefault="00264C47" w:rsidP="00AC06EF">
            <w:pPr>
              <w:pStyle w:val="TAC"/>
              <w:rPr>
                <w:szCs w:val="22"/>
                <w:lang w:val="en-US"/>
              </w:rPr>
            </w:pPr>
            <w:r>
              <w:rPr>
                <w:szCs w:val="22"/>
                <w:lang w:val="en-US"/>
              </w:rPr>
              <w:t>52</w:t>
            </w:r>
          </w:p>
        </w:tc>
        <w:tc>
          <w:tcPr>
            <w:tcW w:w="0" w:type="auto"/>
            <w:vAlign w:val="center"/>
          </w:tcPr>
          <w:p w14:paraId="7137FD09" w14:textId="77777777" w:rsidR="00264C47" w:rsidRDefault="00264C47" w:rsidP="00AC06EF">
            <w:pPr>
              <w:pStyle w:val="TAC"/>
              <w:rPr>
                <w:szCs w:val="22"/>
                <w:lang w:val="en-US"/>
              </w:rPr>
            </w:pPr>
            <w:r>
              <w:rPr>
                <w:szCs w:val="22"/>
                <w:lang w:val="en-US"/>
              </w:rPr>
              <w:t>106</w:t>
            </w:r>
          </w:p>
        </w:tc>
      </w:tr>
      <w:tr w:rsidR="00264C47" w14:paraId="02CC962F" w14:textId="77777777" w:rsidTr="00AC06EF">
        <w:trPr>
          <w:jc w:val="center"/>
        </w:trPr>
        <w:tc>
          <w:tcPr>
            <w:tcW w:w="0" w:type="auto"/>
            <w:vAlign w:val="center"/>
          </w:tcPr>
          <w:p w14:paraId="0B365125"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3DD39CB5" w14:textId="77777777" w:rsidR="00264C47" w:rsidRDefault="00264C47" w:rsidP="00AC06EF">
            <w:pPr>
              <w:pStyle w:val="TAC"/>
              <w:rPr>
                <w:rFonts w:eastAsia="Calibri"/>
              </w:rPr>
            </w:pPr>
          </w:p>
        </w:tc>
        <w:tc>
          <w:tcPr>
            <w:tcW w:w="0" w:type="auto"/>
            <w:vAlign w:val="center"/>
          </w:tcPr>
          <w:p w14:paraId="7A2FA24B" w14:textId="77777777" w:rsidR="00264C47" w:rsidRDefault="00264C47" w:rsidP="00AC06EF">
            <w:pPr>
              <w:pStyle w:val="TAC"/>
              <w:rPr>
                <w:szCs w:val="22"/>
                <w:lang w:val="en-US"/>
              </w:rPr>
            </w:pPr>
            <w:r>
              <w:rPr>
                <w:szCs w:val="22"/>
                <w:lang w:val="en-US"/>
              </w:rPr>
              <w:t>12</w:t>
            </w:r>
          </w:p>
        </w:tc>
        <w:tc>
          <w:tcPr>
            <w:tcW w:w="0" w:type="auto"/>
            <w:vAlign w:val="center"/>
          </w:tcPr>
          <w:p w14:paraId="10720F96" w14:textId="77777777" w:rsidR="00264C47" w:rsidRDefault="00264C47" w:rsidP="00AC06EF">
            <w:pPr>
              <w:pStyle w:val="TAC"/>
              <w:rPr>
                <w:szCs w:val="22"/>
                <w:lang w:val="en-US"/>
              </w:rPr>
            </w:pPr>
            <w:r>
              <w:rPr>
                <w:szCs w:val="22"/>
                <w:lang w:val="en-US"/>
              </w:rPr>
              <w:t>12</w:t>
            </w:r>
          </w:p>
        </w:tc>
      </w:tr>
      <w:tr w:rsidR="00264C47" w14:paraId="207E7482" w14:textId="77777777" w:rsidTr="00AC06EF">
        <w:trPr>
          <w:jc w:val="center"/>
        </w:trPr>
        <w:tc>
          <w:tcPr>
            <w:tcW w:w="0" w:type="auto"/>
            <w:vAlign w:val="center"/>
          </w:tcPr>
          <w:p w14:paraId="7DAA2E63" w14:textId="77777777" w:rsidR="00264C47" w:rsidRDefault="00264C47" w:rsidP="00AC06EF">
            <w:pPr>
              <w:pStyle w:val="TAC"/>
            </w:pPr>
            <w:r>
              <w:t>MCS table</w:t>
            </w:r>
          </w:p>
        </w:tc>
        <w:tc>
          <w:tcPr>
            <w:tcW w:w="0" w:type="auto"/>
            <w:vAlign w:val="center"/>
          </w:tcPr>
          <w:p w14:paraId="04C27758" w14:textId="77777777" w:rsidR="00264C47" w:rsidRDefault="00264C47" w:rsidP="00AC06EF">
            <w:pPr>
              <w:pStyle w:val="TAC"/>
            </w:pPr>
          </w:p>
        </w:tc>
        <w:tc>
          <w:tcPr>
            <w:tcW w:w="0" w:type="auto"/>
            <w:vAlign w:val="center"/>
          </w:tcPr>
          <w:p w14:paraId="33691A40" w14:textId="77777777" w:rsidR="00264C47" w:rsidRDefault="00264C47" w:rsidP="00AC06EF">
            <w:pPr>
              <w:pStyle w:val="TAC"/>
              <w:rPr>
                <w:szCs w:val="22"/>
                <w:lang w:val="en-US"/>
              </w:rPr>
            </w:pPr>
            <w:r>
              <w:rPr>
                <w:szCs w:val="22"/>
                <w:lang w:val="en-US"/>
              </w:rPr>
              <w:t>64QAM</w:t>
            </w:r>
          </w:p>
        </w:tc>
        <w:tc>
          <w:tcPr>
            <w:tcW w:w="0" w:type="auto"/>
            <w:vAlign w:val="center"/>
          </w:tcPr>
          <w:p w14:paraId="6220D454" w14:textId="77777777" w:rsidR="00264C47" w:rsidRDefault="00264C47" w:rsidP="00AC06EF">
            <w:pPr>
              <w:pStyle w:val="TAC"/>
              <w:rPr>
                <w:szCs w:val="22"/>
                <w:lang w:val="en-US"/>
              </w:rPr>
            </w:pPr>
            <w:r>
              <w:rPr>
                <w:szCs w:val="22"/>
                <w:lang w:val="en-US"/>
              </w:rPr>
              <w:t>64QAM</w:t>
            </w:r>
          </w:p>
        </w:tc>
      </w:tr>
      <w:tr w:rsidR="00264C47" w14:paraId="11870724" w14:textId="77777777" w:rsidTr="00AC06EF">
        <w:trPr>
          <w:jc w:val="center"/>
        </w:trPr>
        <w:tc>
          <w:tcPr>
            <w:tcW w:w="0" w:type="auto"/>
            <w:vAlign w:val="center"/>
          </w:tcPr>
          <w:p w14:paraId="2E485879" w14:textId="77777777" w:rsidR="00264C47" w:rsidRDefault="00264C47" w:rsidP="00AC06EF">
            <w:pPr>
              <w:pStyle w:val="TAC"/>
            </w:pPr>
            <w:r>
              <w:t>MCS index</w:t>
            </w:r>
          </w:p>
        </w:tc>
        <w:tc>
          <w:tcPr>
            <w:tcW w:w="0" w:type="auto"/>
            <w:vAlign w:val="center"/>
          </w:tcPr>
          <w:p w14:paraId="2876EB1B" w14:textId="77777777" w:rsidR="00264C47" w:rsidRDefault="00264C47" w:rsidP="00AC06EF">
            <w:pPr>
              <w:pStyle w:val="TAC"/>
            </w:pPr>
          </w:p>
        </w:tc>
        <w:tc>
          <w:tcPr>
            <w:tcW w:w="0" w:type="auto"/>
            <w:vAlign w:val="center"/>
          </w:tcPr>
          <w:p w14:paraId="752639C8" w14:textId="77777777" w:rsidR="00264C47" w:rsidRDefault="00264C47" w:rsidP="00AC06EF">
            <w:pPr>
              <w:pStyle w:val="TAC"/>
              <w:rPr>
                <w:szCs w:val="22"/>
                <w:lang w:val="en-US"/>
              </w:rPr>
            </w:pPr>
            <w:r>
              <w:rPr>
                <w:szCs w:val="22"/>
                <w:lang w:val="en-US"/>
              </w:rPr>
              <w:t>13</w:t>
            </w:r>
          </w:p>
        </w:tc>
        <w:tc>
          <w:tcPr>
            <w:tcW w:w="0" w:type="auto"/>
            <w:vAlign w:val="center"/>
          </w:tcPr>
          <w:p w14:paraId="568398BA" w14:textId="77777777" w:rsidR="00264C47" w:rsidRDefault="00264C47" w:rsidP="00AC06EF">
            <w:pPr>
              <w:pStyle w:val="TAC"/>
              <w:rPr>
                <w:szCs w:val="22"/>
                <w:lang w:val="en-US"/>
              </w:rPr>
            </w:pPr>
            <w:r>
              <w:rPr>
                <w:szCs w:val="22"/>
                <w:lang w:val="en-US"/>
              </w:rPr>
              <w:t>13</w:t>
            </w:r>
          </w:p>
        </w:tc>
      </w:tr>
      <w:tr w:rsidR="00264C47" w14:paraId="72C85A14" w14:textId="77777777" w:rsidTr="00AC06EF">
        <w:trPr>
          <w:jc w:val="center"/>
        </w:trPr>
        <w:tc>
          <w:tcPr>
            <w:tcW w:w="0" w:type="auto"/>
            <w:vAlign w:val="center"/>
          </w:tcPr>
          <w:p w14:paraId="0429B551" w14:textId="77777777" w:rsidR="00264C47" w:rsidRDefault="00264C47" w:rsidP="00AC06EF">
            <w:pPr>
              <w:pStyle w:val="TAC"/>
            </w:pPr>
            <w:r>
              <w:t>Modulation</w:t>
            </w:r>
          </w:p>
        </w:tc>
        <w:tc>
          <w:tcPr>
            <w:tcW w:w="0" w:type="auto"/>
            <w:vAlign w:val="center"/>
          </w:tcPr>
          <w:p w14:paraId="4F1D919B" w14:textId="77777777" w:rsidR="00264C47" w:rsidRDefault="00264C47" w:rsidP="00AC06EF">
            <w:pPr>
              <w:pStyle w:val="TAC"/>
            </w:pPr>
          </w:p>
        </w:tc>
        <w:tc>
          <w:tcPr>
            <w:tcW w:w="0" w:type="auto"/>
            <w:vAlign w:val="center"/>
          </w:tcPr>
          <w:p w14:paraId="3C67D574" w14:textId="77777777" w:rsidR="00264C47" w:rsidRDefault="00264C47" w:rsidP="00AC06EF">
            <w:pPr>
              <w:pStyle w:val="TAC"/>
              <w:rPr>
                <w:szCs w:val="22"/>
                <w:lang w:val="en-US"/>
              </w:rPr>
            </w:pPr>
            <w:r>
              <w:rPr>
                <w:szCs w:val="22"/>
                <w:lang w:val="en-US"/>
              </w:rPr>
              <w:t>16QAM</w:t>
            </w:r>
          </w:p>
        </w:tc>
        <w:tc>
          <w:tcPr>
            <w:tcW w:w="0" w:type="auto"/>
            <w:vAlign w:val="center"/>
          </w:tcPr>
          <w:p w14:paraId="76749D6D" w14:textId="77777777" w:rsidR="00264C47" w:rsidRDefault="00264C47" w:rsidP="00AC06EF">
            <w:pPr>
              <w:pStyle w:val="TAC"/>
              <w:rPr>
                <w:szCs w:val="22"/>
                <w:lang w:val="en-US"/>
              </w:rPr>
            </w:pPr>
            <w:r>
              <w:rPr>
                <w:szCs w:val="22"/>
                <w:lang w:val="en-US"/>
              </w:rPr>
              <w:t>16QAM</w:t>
            </w:r>
          </w:p>
        </w:tc>
      </w:tr>
      <w:tr w:rsidR="00264C47" w14:paraId="74F7DDA0" w14:textId="77777777" w:rsidTr="00AC06EF">
        <w:trPr>
          <w:jc w:val="center"/>
        </w:trPr>
        <w:tc>
          <w:tcPr>
            <w:tcW w:w="0" w:type="auto"/>
            <w:vAlign w:val="center"/>
          </w:tcPr>
          <w:p w14:paraId="0B34984C" w14:textId="77777777" w:rsidR="00264C47" w:rsidRDefault="00264C47" w:rsidP="00AC06EF">
            <w:pPr>
              <w:pStyle w:val="TAC"/>
            </w:pPr>
            <w:r>
              <w:t>Target Coding Rate</w:t>
            </w:r>
          </w:p>
        </w:tc>
        <w:tc>
          <w:tcPr>
            <w:tcW w:w="0" w:type="auto"/>
            <w:vAlign w:val="center"/>
          </w:tcPr>
          <w:p w14:paraId="7BC345CA" w14:textId="77777777" w:rsidR="00264C47" w:rsidRDefault="00264C47" w:rsidP="00AC06EF">
            <w:pPr>
              <w:pStyle w:val="TAC"/>
            </w:pPr>
          </w:p>
        </w:tc>
        <w:tc>
          <w:tcPr>
            <w:tcW w:w="0" w:type="auto"/>
            <w:vAlign w:val="center"/>
          </w:tcPr>
          <w:p w14:paraId="0D5960B4" w14:textId="77777777" w:rsidR="00264C47" w:rsidRDefault="00264C47" w:rsidP="00AC06EF">
            <w:pPr>
              <w:pStyle w:val="TAC"/>
              <w:rPr>
                <w:szCs w:val="22"/>
                <w:lang w:val="en-US"/>
              </w:rPr>
            </w:pPr>
            <w:r>
              <w:rPr>
                <w:szCs w:val="22"/>
                <w:lang w:val="en-US"/>
              </w:rPr>
              <w:t>0.48</w:t>
            </w:r>
          </w:p>
        </w:tc>
        <w:tc>
          <w:tcPr>
            <w:tcW w:w="0" w:type="auto"/>
            <w:vAlign w:val="center"/>
          </w:tcPr>
          <w:p w14:paraId="38DF98DB" w14:textId="77777777" w:rsidR="00264C47" w:rsidRDefault="00264C47" w:rsidP="00AC06EF">
            <w:pPr>
              <w:pStyle w:val="TAC"/>
              <w:rPr>
                <w:szCs w:val="22"/>
                <w:lang w:val="en-US"/>
              </w:rPr>
            </w:pPr>
            <w:r>
              <w:rPr>
                <w:szCs w:val="22"/>
                <w:lang w:val="en-US"/>
              </w:rPr>
              <w:t>0.48</w:t>
            </w:r>
          </w:p>
        </w:tc>
      </w:tr>
      <w:tr w:rsidR="00264C47" w14:paraId="63B692EA" w14:textId="77777777" w:rsidTr="00AC06EF">
        <w:trPr>
          <w:jc w:val="center"/>
        </w:trPr>
        <w:tc>
          <w:tcPr>
            <w:tcW w:w="0" w:type="auto"/>
            <w:vAlign w:val="center"/>
          </w:tcPr>
          <w:p w14:paraId="63FE3BAF" w14:textId="77777777" w:rsidR="00264C47" w:rsidRDefault="00264C47" w:rsidP="00AC06EF">
            <w:pPr>
              <w:pStyle w:val="TAC"/>
            </w:pPr>
            <w:r>
              <w:t>Number of MIMO layers</w:t>
            </w:r>
          </w:p>
        </w:tc>
        <w:tc>
          <w:tcPr>
            <w:tcW w:w="0" w:type="auto"/>
            <w:vAlign w:val="center"/>
          </w:tcPr>
          <w:p w14:paraId="2B448C75" w14:textId="77777777" w:rsidR="00264C47" w:rsidRDefault="00264C47" w:rsidP="00AC06EF">
            <w:pPr>
              <w:pStyle w:val="TAC"/>
            </w:pPr>
          </w:p>
        </w:tc>
        <w:tc>
          <w:tcPr>
            <w:tcW w:w="0" w:type="auto"/>
            <w:vAlign w:val="center"/>
          </w:tcPr>
          <w:p w14:paraId="7FCD1CD9" w14:textId="77777777" w:rsidR="00264C47" w:rsidRDefault="00264C47" w:rsidP="00AC06EF">
            <w:pPr>
              <w:pStyle w:val="TAC"/>
              <w:rPr>
                <w:szCs w:val="22"/>
                <w:lang w:val="en-US"/>
              </w:rPr>
            </w:pPr>
            <w:r>
              <w:rPr>
                <w:szCs w:val="22"/>
                <w:lang w:val="en-US"/>
              </w:rPr>
              <w:t>1</w:t>
            </w:r>
          </w:p>
        </w:tc>
        <w:tc>
          <w:tcPr>
            <w:tcW w:w="0" w:type="auto"/>
            <w:vAlign w:val="center"/>
          </w:tcPr>
          <w:p w14:paraId="7AD8A172" w14:textId="77777777" w:rsidR="00264C47" w:rsidRDefault="00264C47" w:rsidP="00AC06EF">
            <w:pPr>
              <w:pStyle w:val="TAC"/>
              <w:rPr>
                <w:szCs w:val="22"/>
                <w:lang w:val="en-US"/>
              </w:rPr>
            </w:pPr>
            <w:r>
              <w:rPr>
                <w:szCs w:val="22"/>
                <w:lang w:val="en-US"/>
              </w:rPr>
              <w:t>1</w:t>
            </w:r>
          </w:p>
        </w:tc>
      </w:tr>
      <w:tr w:rsidR="00264C47" w14:paraId="0B38700F" w14:textId="77777777" w:rsidTr="00AC06EF">
        <w:trPr>
          <w:jc w:val="center"/>
        </w:trPr>
        <w:tc>
          <w:tcPr>
            <w:tcW w:w="0" w:type="auto"/>
            <w:vAlign w:val="center"/>
          </w:tcPr>
          <w:p w14:paraId="6E2F08A0" w14:textId="77777777" w:rsidR="00264C47" w:rsidRDefault="00264C47" w:rsidP="00AC06EF">
            <w:pPr>
              <w:pStyle w:val="TAC"/>
            </w:pPr>
            <w:r>
              <w:t xml:space="preserve">Number of DMRS </w:t>
            </w:r>
            <w:r>
              <w:rPr>
                <w:rFonts w:hint="eastAsia"/>
                <w:lang w:eastAsia="zh-CN"/>
              </w:rPr>
              <w:t>REs</w:t>
            </w:r>
          </w:p>
        </w:tc>
        <w:tc>
          <w:tcPr>
            <w:tcW w:w="0" w:type="auto"/>
            <w:vAlign w:val="center"/>
          </w:tcPr>
          <w:p w14:paraId="1D6AD85D" w14:textId="77777777" w:rsidR="00264C47" w:rsidRDefault="00264C47" w:rsidP="00AC06EF">
            <w:pPr>
              <w:pStyle w:val="TAC"/>
            </w:pPr>
          </w:p>
        </w:tc>
        <w:tc>
          <w:tcPr>
            <w:tcW w:w="0" w:type="auto"/>
            <w:vAlign w:val="center"/>
          </w:tcPr>
          <w:p w14:paraId="26FB338A" w14:textId="77777777" w:rsidR="00264C47" w:rsidRDefault="00264C47" w:rsidP="00AC06EF">
            <w:pPr>
              <w:pStyle w:val="TAC"/>
              <w:rPr>
                <w:szCs w:val="22"/>
                <w:lang w:val="en-US"/>
              </w:rPr>
            </w:pPr>
            <w:r>
              <w:rPr>
                <w:szCs w:val="22"/>
                <w:lang w:val="en-US"/>
              </w:rPr>
              <w:t>12</w:t>
            </w:r>
          </w:p>
        </w:tc>
        <w:tc>
          <w:tcPr>
            <w:tcW w:w="0" w:type="auto"/>
            <w:vAlign w:val="center"/>
          </w:tcPr>
          <w:p w14:paraId="0DF5011D" w14:textId="77777777" w:rsidR="00264C47" w:rsidRDefault="00264C47" w:rsidP="00AC06EF">
            <w:pPr>
              <w:pStyle w:val="TAC"/>
              <w:rPr>
                <w:szCs w:val="22"/>
                <w:lang w:val="en-US"/>
              </w:rPr>
            </w:pPr>
            <w:r>
              <w:rPr>
                <w:szCs w:val="22"/>
                <w:lang w:val="en-US"/>
              </w:rPr>
              <w:t>12</w:t>
            </w:r>
          </w:p>
        </w:tc>
      </w:tr>
      <w:tr w:rsidR="00264C47" w14:paraId="6649F1FC" w14:textId="77777777" w:rsidTr="00AC06EF">
        <w:trPr>
          <w:jc w:val="center"/>
        </w:trPr>
        <w:tc>
          <w:tcPr>
            <w:tcW w:w="0" w:type="auto"/>
            <w:vAlign w:val="center"/>
          </w:tcPr>
          <w:p w14:paraId="0F2F9D9C" w14:textId="77777777" w:rsidR="00264C47" w:rsidRDefault="00264C47" w:rsidP="00AC06EF">
            <w:pPr>
              <w:pStyle w:val="TAC"/>
            </w:pPr>
            <w:r>
              <w:t>Overhead for TBS determination</w:t>
            </w:r>
          </w:p>
        </w:tc>
        <w:tc>
          <w:tcPr>
            <w:tcW w:w="0" w:type="auto"/>
            <w:vAlign w:val="center"/>
          </w:tcPr>
          <w:p w14:paraId="30BE18F4" w14:textId="77777777" w:rsidR="00264C47" w:rsidRDefault="00264C47" w:rsidP="00AC06EF">
            <w:pPr>
              <w:pStyle w:val="TAC"/>
            </w:pPr>
          </w:p>
        </w:tc>
        <w:tc>
          <w:tcPr>
            <w:tcW w:w="0" w:type="auto"/>
            <w:vAlign w:val="center"/>
          </w:tcPr>
          <w:p w14:paraId="07D013B9" w14:textId="77777777" w:rsidR="00264C47" w:rsidRDefault="00264C47" w:rsidP="00AC06EF">
            <w:pPr>
              <w:pStyle w:val="TAC"/>
              <w:rPr>
                <w:szCs w:val="22"/>
                <w:lang w:val="en-US"/>
              </w:rPr>
            </w:pPr>
            <w:r>
              <w:rPr>
                <w:szCs w:val="22"/>
                <w:lang w:val="en-US"/>
              </w:rPr>
              <w:t>0</w:t>
            </w:r>
          </w:p>
        </w:tc>
        <w:tc>
          <w:tcPr>
            <w:tcW w:w="0" w:type="auto"/>
            <w:vAlign w:val="center"/>
          </w:tcPr>
          <w:p w14:paraId="549153D5" w14:textId="77777777" w:rsidR="00264C47" w:rsidRDefault="00264C47" w:rsidP="00AC06EF">
            <w:pPr>
              <w:pStyle w:val="TAC"/>
              <w:rPr>
                <w:szCs w:val="22"/>
                <w:lang w:val="en-US"/>
              </w:rPr>
            </w:pPr>
            <w:r>
              <w:rPr>
                <w:szCs w:val="22"/>
                <w:lang w:val="en-US"/>
              </w:rPr>
              <w:t>0</w:t>
            </w:r>
          </w:p>
        </w:tc>
      </w:tr>
      <w:tr w:rsidR="00264C47" w14:paraId="6616E4A4" w14:textId="77777777" w:rsidTr="00AC06EF">
        <w:trPr>
          <w:jc w:val="center"/>
        </w:trPr>
        <w:tc>
          <w:tcPr>
            <w:tcW w:w="0" w:type="auto"/>
            <w:vAlign w:val="center"/>
          </w:tcPr>
          <w:p w14:paraId="3DD5480F" w14:textId="77777777" w:rsidR="00264C47" w:rsidRDefault="00264C47" w:rsidP="00AC06EF">
            <w:pPr>
              <w:pStyle w:val="TAC"/>
            </w:pPr>
            <w:r>
              <w:t xml:space="preserve">Information Bit Payload per Slot </w:t>
            </w:r>
          </w:p>
        </w:tc>
        <w:tc>
          <w:tcPr>
            <w:tcW w:w="0" w:type="auto"/>
            <w:vAlign w:val="center"/>
          </w:tcPr>
          <w:p w14:paraId="3A3A366D" w14:textId="77777777" w:rsidR="00264C47" w:rsidRDefault="00264C47" w:rsidP="00AC06EF">
            <w:pPr>
              <w:pStyle w:val="TAC"/>
            </w:pPr>
          </w:p>
        </w:tc>
        <w:tc>
          <w:tcPr>
            <w:tcW w:w="0" w:type="auto"/>
            <w:vAlign w:val="center"/>
          </w:tcPr>
          <w:p w14:paraId="6646B84E" w14:textId="77777777" w:rsidR="00264C47" w:rsidRDefault="00264C47" w:rsidP="00AC06EF">
            <w:pPr>
              <w:pStyle w:val="TAC"/>
              <w:rPr>
                <w:rFonts w:eastAsia="DengXian"/>
                <w:szCs w:val="22"/>
                <w:lang w:val="en-US" w:eastAsia="zh-CN"/>
              </w:rPr>
            </w:pPr>
            <w:r>
              <w:rPr>
                <w:rFonts w:eastAsia="DengXian"/>
                <w:szCs w:val="22"/>
                <w:lang w:val="en-US" w:eastAsia="zh-CN"/>
              </w:rPr>
              <w:t>13064</w:t>
            </w:r>
          </w:p>
        </w:tc>
        <w:tc>
          <w:tcPr>
            <w:tcW w:w="0" w:type="auto"/>
            <w:vAlign w:val="center"/>
          </w:tcPr>
          <w:p w14:paraId="421977D4" w14:textId="77777777" w:rsidR="00264C47" w:rsidRDefault="00264C47" w:rsidP="00AC06EF">
            <w:pPr>
              <w:pStyle w:val="TAC"/>
              <w:rPr>
                <w:rFonts w:eastAsia="DengXian"/>
                <w:szCs w:val="22"/>
                <w:lang w:val="en-US" w:eastAsia="zh-CN"/>
              </w:rPr>
            </w:pPr>
            <w:r>
              <w:rPr>
                <w:rFonts w:eastAsia="DengXian"/>
                <w:szCs w:val="22"/>
                <w:lang w:val="en-US" w:eastAsia="zh-CN"/>
              </w:rPr>
              <w:t>26632</w:t>
            </w:r>
          </w:p>
        </w:tc>
      </w:tr>
      <w:tr w:rsidR="00264C47" w14:paraId="0FE01B48" w14:textId="77777777" w:rsidTr="00AC06EF">
        <w:trPr>
          <w:jc w:val="center"/>
        </w:trPr>
        <w:tc>
          <w:tcPr>
            <w:tcW w:w="0" w:type="auto"/>
            <w:vAlign w:val="center"/>
          </w:tcPr>
          <w:p w14:paraId="174E659C" w14:textId="77777777" w:rsidR="00264C47" w:rsidRDefault="00264C47" w:rsidP="00AC06EF">
            <w:pPr>
              <w:pStyle w:val="TAC"/>
              <w:rPr>
                <w:lang w:val="sv-FI"/>
              </w:rPr>
            </w:pPr>
            <w:r>
              <w:rPr>
                <w:lang w:val="sv-FI"/>
              </w:rPr>
              <w:t>Transport block CRC per Slot</w:t>
            </w:r>
          </w:p>
        </w:tc>
        <w:tc>
          <w:tcPr>
            <w:tcW w:w="0" w:type="auto"/>
            <w:vAlign w:val="center"/>
          </w:tcPr>
          <w:p w14:paraId="359CD914" w14:textId="77777777" w:rsidR="00264C47" w:rsidRDefault="00264C47" w:rsidP="00AC06EF">
            <w:pPr>
              <w:pStyle w:val="TAC"/>
              <w:rPr>
                <w:lang w:val="sv-FI"/>
              </w:rPr>
            </w:pPr>
          </w:p>
        </w:tc>
        <w:tc>
          <w:tcPr>
            <w:tcW w:w="0" w:type="auto"/>
            <w:vAlign w:val="center"/>
          </w:tcPr>
          <w:p w14:paraId="5D40B213" w14:textId="77777777" w:rsidR="00264C47" w:rsidRDefault="00264C47" w:rsidP="00AC06EF">
            <w:pPr>
              <w:pStyle w:val="TAC"/>
              <w:rPr>
                <w:rFonts w:eastAsia="DengXian"/>
                <w:szCs w:val="22"/>
                <w:lang w:val="sv-FI" w:eastAsia="zh-CN"/>
              </w:rPr>
            </w:pPr>
            <w:r>
              <w:rPr>
                <w:rFonts w:eastAsia="DengXian"/>
                <w:szCs w:val="22"/>
                <w:lang w:val="sv-FI" w:eastAsia="zh-CN"/>
              </w:rPr>
              <w:t>24</w:t>
            </w:r>
          </w:p>
        </w:tc>
        <w:tc>
          <w:tcPr>
            <w:tcW w:w="0" w:type="auto"/>
            <w:vAlign w:val="center"/>
          </w:tcPr>
          <w:p w14:paraId="15FC6CA1"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60B7A5EE" w14:textId="77777777" w:rsidTr="00AC06EF">
        <w:trPr>
          <w:jc w:val="center"/>
        </w:trPr>
        <w:tc>
          <w:tcPr>
            <w:tcW w:w="0" w:type="auto"/>
            <w:vAlign w:val="center"/>
          </w:tcPr>
          <w:p w14:paraId="238354E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05BE64D" w14:textId="77777777" w:rsidR="00264C47" w:rsidRDefault="00264C47" w:rsidP="00AC06EF">
            <w:pPr>
              <w:pStyle w:val="TAC"/>
              <w:rPr>
                <w:rFonts w:eastAsia="Calibri"/>
              </w:rPr>
            </w:pPr>
          </w:p>
        </w:tc>
        <w:tc>
          <w:tcPr>
            <w:tcW w:w="0" w:type="auto"/>
            <w:vAlign w:val="center"/>
          </w:tcPr>
          <w:p w14:paraId="609ED20A" w14:textId="77777777" w:rsidR="00264C47" w:rsidRDefault="00264C47" w:rsidP="00AC06EF">
            <w:pPr>
              <w:pStyle w:val="TAC"/>
              <w:rPr>
                <w:rFonts w:eastAsia="DengXian"/>
                <w:szCs w:val="22"/>
                <w:lang w:val="en-US" w:eastAsia="zh-CN"/>
              </w:rPr>
            </w:pPr>
            <w:r>
              <w:rPr>
                <w:rFonts w:eastAsia="DengXian"/>
                <w:szCs w:val="22"/>
                <w:lang w:val="en-US" w:eastAsia="zh-CN"/>
              </w:rPr>
              <w:t>2</w:t>
            </w:r>
          </w:p>
        </w:tc>
        <w:tc>
          <w:tcPr>
            <w:tcW w:w="0" w:type="auto"/>
            <w:vAlign w:val="center"/>
          </w:tcPr>
          <w:p w14:paraId="47ECC112" w14:textId="77777777" w:rsidR="00264C47" w:rsidRDefault="00264C47" w:rsidP="00AC06EF">
            <w:pPr>
              <w:pStyle w:val="TAC"/>
              <w:rPr>
                <w:rFonts w:eastAsia="DengXian"/>
                <w:szCs w:val="22"/>
                <w:lang w:val="en-US" w:eastAsia="zh-CN"/>
              </w:rPr>
            </w:pPr>
            <w:r>
              <w:rPr>
                <w:rFonts w:eastAsia="DengXian"/>
                <w:szCs w:val="22"/>
                <w:lang w:val="en-US" w:eastAsia="zh-CN"/>
              </w:rPr>
              <w:t>4</w:t>
            </w:r>
          </w:p>
        </w:tc>
      </w:tr>
      <w:tr w:rsidR="00264C47" w14:paraId="087CE148" w14:textId="77777777" w:rsidTr="00AC06EF">
        <w:trPr>
          <w:jc w:val="center"/>
        </w:trPr>
        <w:tc>
          <w:tcPr>
            <w:tcW w:w="0" w:type="auto"/>
            <w:vAlign w:val="center"/>
          </w:tcPr>
          <w:p w14:paraId="006585DD" w14:textId="77777777" w:rsidR="00264C47" w:rsidRDefault="00264C47" w:rsidP="00AC06EF">
            <w:pPr>
              <w:pStyle w:val="TAC"/>
            </w:pPr>
            <w:r>
              <w:t>Binary Channel Bits Per Slot</w:t>
            </w:r>
          </w:p>
        </w:tc>
        <w:tc>
          <w:tcPr>
            <w:tcW w:w="0" w:type="auto"/>
            <w:vAlign w:val="center"/>
          </w:tcPr>
          <w:p w14:paraId="51CD2010" w14:textId="77777777" w:rsidR="00264C47" w:rsidRDefault="00264C47" w:rsidP="00AC06EF">
            <w:pPr>
              <w:pStyle w:val="TAC"/>
            </w:pPr>
          </w:p>
        </w:tc>
        <w:tc>
          <w:tcPr>
            <w:tcW w:w="0" w:type="auto"/>
            <w:vAlign w:val="center"/>
          </w:tcPr>
          <w:p w14:paraId="4553E92B" w14:textId="77777777" w:rsidR="00264C47" w:rsidRDefault="00264C47" w:rsidP="00AC06EF">
            <w:pPr>
              <w:pStyle w:val="TAC"/>
              <w:rPr>
                <w:rFonts w:eastAsia="DengXian"/>
                <w:szCs w:val="22"/>
                <w:lang w:val="en-US" w:eastAsia="zh-CN"/>
              </w:rPr>
            </w:pPr>
            <w:r>
              <w:rPr>
                <w:rFonts w:eastAsia="DengXian"/>
                <w:szCs w:val="22"/>
                <w:lang w:val="en-US" w:eastAsia="zh-CN"/>
              </w:rPr>
              <w:t>27456</w:t>
            </w:r>
          </w:p>
        </w:tc>
        <w:tc>
          <w:tcPr>
            <w:tcW w:w="0" w:type="auto"/>
            <w:vAlign w:val="center"/>
          </w:tcPr>
          <w:p w14:paraId="3F24F94D" w14:textId="77777777" w:rsidR="00264C47" w:rsidRDefault="00264C47" w:rsidP="00AC06EF">
            <w:pPr>
              <w:pStyle w:val="TAC"/>
              <w:rPr>
                <w:rFonts w:eastAsia="DengXian"/>
                <w:szCs w:val="22"/>
                <w:lang w:val="en-US" w:eastAsia="zh-CN"/>
              </w:rPr>
            </w:pPr>
            <w:r>
              <w:rPr>
                <w:rFonts w:eastAsia="DengXian"/>
                <w:szCs w:val="22"/>
                <w:lang w:val="en-US" w:eastAsia="zh-CN"/>
              </w:rPr>
              <w:t>55968</w:t>
            </w:r>
          </w:p>
        </w:tc>
      </w:tr>
    </w:tbl>
    <w:p w14:paraId="39DB469F" w14:textId="77777777" w:rsidR="00264C47" w:rsidRDefault="00264C47" w:rsidP="00264C47"/>
    <w:p w14:paraId="2C3115D5" w14:textId="77777777" w:rsidR="00264C47" w:rsidRDefault="00264C47" w:rsidP="00264C47">
      <w:pPr>
        <w:pStyle w:val="Heading2"/>
      </w:pPr>
      <w:bookmarkStart w:id="6197" w:name="_Toc82451026"/>
      <w:bookmarkStart w:id="6198" w:name="_Toc130402347"/>
      <w:bookmarkStart w:id="6199" w:name="_Toc89949415"/>
      <w:bookmarkStart w:id="6200" w:name="_Toc106184325"/>
      <w:bookmarkStart w:id="6201" w:name="_Toc74583583"/>
      <w:bookmarkStart w:id="6202" w:name="_Toc155358985"/>
      <w:bookmarkStart w:id="6203" w:name="_Toc138853960"/>
      <w:bookmarkStart w:id="6204" w:name="_Toc76542396"/>
      <w:bookmarkStart w:id="6205" w:name="_Toc137554898"/>
      <w:bookmarkStart w:id="6206" w:name="_Toc145531370"/>
      <w:bookmarkStart w:id="6207" w:name="_Toc98755804"/>
      <w:bookmarkStart w:id="6208" w:name="_Toc82450378"/>
      <w:bookmarkStart w:id="6209" w:name="_Toc138946641"/>
      <w:bookmarkStart w:id="6210" w:name="_Toc98763396"/>
      <w:bookmarkStart w:id="6211" w:name="_Toc161665746"/>
      <w:r>
        <w:t>B.1.3</w:t>
      </w:r>
      <w:r>
        <w:tab/>
        <w:t>Fixed Reference Channels for PDCCH performance requirements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721F5E93" w14:textId="77777777" w:rsidR="00264C47" w:rsidRDefault="00264C47" w:rsidP="00264C47">
      <w:pPr>
        <w:rPr>
          <w:lang w:eastAsia="zh-CN"/>
        </w:rPr>
      </w:pPr>
      <w:r>
        <w:t xml:space="preserve">The parameters for the reference measurement channels are specified in </w:t>
      </w:r>
      <w:r>
        <w:rPr>
          <w:lang w:eastAsia="zh-CN"/>
        </w:rPr>
        <w:t xml:space="preserve">table B.1.3-1 </w:t>
      </w:r>
      <w:r>
        <w:t>for FR</w:t>
      </w:r>
      <w:r>
        <w:rPr>
          <w:lang w:eastAsia="zh-CN"/>
        </w:rPr>
        <w:t>1</w:t>
      </w:r>
      <w:r>
        <w:t xml:space="preserve"> PDCCH performance requirements</w:t>
      </w:r>
      <w:r>
        <w:rPr>
          <w:lang w:eastAsia="zh-CN"/>
        </w:rPr>
        <w:t>.</w:t>
      </w:r>
    </w:p>
    <w:p w14:paraId="387C1135" w14:textId="77777777" w:rsidR="00264C47" w:rsidRDefault="00264C47" w:rsidP="00264C47">
      <w:r>
        <w:lastRenderedPageBreak/>
        <w:t xml:space="preserve">The parameters for the reference measurement channels are specified in </w:t>
      </w:r>
      <w:r>
        <w:rPr>
          <w:lang w:eastAsia="zh-CN"/>
        </w:rPr>
        <w:t xml:space="preserve">table B.1.3-2 </w:t>
      </w:r>
      <w:r>
        <w:t>for FR2-1 PDCCH performance requirements</w:t>
      </w:r>
      <w:r>
        <w:rPr>
          <w:lang w:eastAsia="zh-CN"/>
        </w:rPr>
        <w:t>.</w:t>
      </w:r>
    </w:p>
    <w:p w14:paraId="0AACF600" w14:textId="77777777" w:rsidR="00264C47" w:rsidRDefault="00264C47" w:rsidP="00264C47">
      <w:pPr>
        <w:pStyle w:val="TH"/>
      </w:pPr>
      <w:r>
        <w:t>Table B.1.3-1: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1"/>
        <w:gridCol w:w="566"/>
        <w:gridCol w:w="1104"/>
        <w:gridCol w:w="1104"/>
        <w:gridCol w:w="1104"/>
        <w:gridCol w:w="1104"/>
        <w:gridCol w:w="1104"/>
        <w:gridCol w:w="1104"/>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264C47" w14:paraId="714024E9" w14:textId="77777777" w:rsidTr="00AC06EF">
        <w:trPr>
          <w:jc w:val="center"/>
        </w:trPr>
        <w:tc>
          <w:tcPr>
            <w:tcW w:w="0" w:type="auto"/>
            <w:shd w:val="clear" w:color="auto" w:fill="auto"/>
            <w:vAlign w:val="center"/>
          </w:tcPr>
          <w:p w14:paraId="12CFF1EC" w14:textId="77777777" w:rsidR="00264C47" w:rsidRDefault="00264C47" w:rsidP="00AC06EF">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264C47" w:rsidRDefault="00264C47" w:rsidP="00AC06EF">
            <w:pPr>
              <w:keepNext/>
              <w:keepLines/>
              <w:spacing w:after="0"/>
              <w:jc w:val="center"/>
              <w:rPr>
                <w:rFonts w:ascii="Arial" w:hAnsi="Arial"/>
                <w:sz w:val="18"/>
                <w:lang w:eastAsia="zh-CN"/>
              </w:rPr>
            </w:pPr>
          </w:p>
        </w:tc>
        <w:tc>
          <w:tcPr>
            <w:tcW w:w="0" w:type="auto"/>
            <w:shd w:val="clear" w:color="auto" w:fill="auto"/>
            <w:vAlign w:val="center"/>
          </w:tcPr>
          <w:p w14:paraId="373F6F6B" w14:textId="77777777" w:rsidR="00264C47" w:rsidRDefault="00264C47" w:rsidP="00AC06EF">
            <w:pPr>
              <w:keepNext/>
              <w:keepLines/>
              <w:spacing w:after="0"/>
              <w:jc w:val="center"/>
              <w:rPr>
                <w:rFonts w:ascii="Arial" w:hAnsi="Arial"/>
                <w:sz w:val="18"/>
                <w:lang w:eastAsia="zh-CN"/>
              </w:rPr>
            </w:pPr>
            <w:r>
              <w:rPr>
                <w:rFonts w:ascii="Arial" w:hAnsi="Arial"/>
                <w:sz w:val="18"/>
              </w:rPr>
              <w:t>M-FR1-B.1.3-1</w:t>
            </w:r>
          </w:p>
        </w:tc>
        <w:tc>
          <w:tcPr>
            <w:tcW w:w="0" w:type="auto"/>
            <w:vAlign w:val="center"/>
          </w:tcPr>
          <w:p w14:paraId="17A23962" w14:textId="77777777" w:rsidR="00264C47" w:rsidRDefault="00264C47" w:rsidP="00AC06EF">
            <w:pPr>
              <w:keepNext/>
              <w:keepLines/>
              <w:spacing w:after="0"/>
              <w:jc w:val="center"/>
              <w:rPr>
                <w:rFonts w:ascii="Arial" w:hAnsi="Arial"/>
                <w:sz w:val="18"/>
              </w:rPr>
            </w:pPr>
            <w:r>
              <w:rPr>
                <w:rFonts w:ascii="Arial" w:hAnsi="Arial"/>
                <w:sz w:val="18"/>
              </w:rPr>
              <w:t>M-FR1-B.1.3-2</w:t>
            </w:r>
          </w:p>
        </w:tc>
        <w:tc>
          <w:tcPr>
            <w:tcW w:w="0" w:type="auto"/>
            <w:vAlign w:val="center"/>
          </w:tcPr>
          <w:p w14:paraId="45803274" w14:textId="77777777" w:rsidR="00264C47" w:rsidRDefault="00264C47" w:rsidP="00AC06EF">
            <w:pPr>
              <w:keepNext/>
              <w:keepLines/>
              <w:spacing w:after="0"/>
              <w:jc w:val="center"/>
              <w:rPr>
                <w:rFonts w:ascii="Arial" w:hAnsi="Arial"/>
                <w:sz w:val="18"/>
              </w:rPr>
            </w:pPr>
            <w:r>
              <w:rPr>
                <w:rFonts w:ascii="Arial" w:hAnsi="Arial"/>
                <w:sz w:val="18"/>
              </w:rPr>
              <w:t>M-FR1-B.1.3-3</w:t>
            </w:r>
          </w:p>
        </w:tc>
        <w:tc>
          <w:tcPr>
            <w:tcW w:w="0" w:type="auto"/>
            <w:vAlign w:val="center"/>
          </w:tcPr>
          <w:p w14:paraId="621C5B6A" w14:textId="77777777" w:rsidR="00264C47" w:rsidRDefault="00264C47" w:rsidP="00AC06EF">
            <w:pPr>
              <w:keepNext/>
              <w:keepLines/>
              <w:spacing w:after="0"/>
              <w:jc w:val="center"/>
              <w:rPr>
                <w:rFonts w:ascii="Arial" w:hAnsi="Arial"/>
                <w:sz w:val="18"/>
                <w:lang w:eastAsia="zh-CN"/>
              </w:rPr>
            </w:pPr>
            <w:r>
              <w:rPr>
                <w:rFonts w:ascii="Arial" w:hAnsi="Arial"/>
                <w:sz w:val="18"/>
              </w:rPr>
              <w:t>M-FR1-B.1.3-4</w:t>
            </w:r>
          </w:p>
        </w:tc>
        <w:tc>
          <w:tcPr>
            <w:tcW w:w="0" w:type="auto"/>
            <w:vAlign w:val="center"/>
          </w:tcPr>
          <w:p w14:paraId="74EBD216" w14:textId="77777777" w:rsidR="00264C47" w:rsidRDefault="00264C47" w:rsidP="00AC06EF">
            <w:pPr>
              <w:keepNext/>
              <w:keepLines/>
              <w:spacing w:after="0"/>
              <w:jc w:val="center"/>
              <w:rPr>
                <w:rFonts w:ascii="Arial" w:hAnsi="Arial"/>
                <w:sz w:val="18"/>
              </w:rPr>
            </w:pPr>
            <w:r>
              <w:rPr>
                <w:rFonts w:ascii="Arial" w:hAnsi="Arial"/>
                <w:sz w:val="18"/>
              </w:rPr>
              <w:t>M-FR1-B.1.3-5</w:t>
            </w:r>
          </w:p>
        </w:tc>
        <w:tc>
          <w:tcPr>
            <w:tcW w:w="0" w:type="auto"/>
            <w:vAlign w:val="center"/>
          </w:tcPr>
          <w:p w14:paraId="15E79B5E" w14:textId="77777777" w:rsidR="00264C47" w:rsidRDefault="00264C47" w:rsidP="00AC06EF">
            <w:pPr>
              <w:keepNext/>
              <w:keepLines/>
              <w:spacing w:after="0"/>
              <w:jc w:val="center"/>
              <w:rPr>
                <w:rFonts w:ascii="Arial" w:hAnsi="Arial"/>
                <w:sz w:val="18"/>
              </w:rPr>
            </w:pPr>
            <w:r>
              <w:rPr>
                <w:rFonts w:ascii="Arial" w:hAnsi="Arial"/>
                <w:sz w:val="18"/>
              </w:rPr>
              <w:t>M-FR1-B.1.3-6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77777777" w:rsidR="00264C47" w:rsidRDefault="00264C47" w:rsidP="00264C47">
      <w:pPr>
        <w:keepNext/>
        <w:keepLines/>
        <w:spacing w:before="60"/>
        <w:jc w:val="center"/>
        <w:rPr>
          <w:rFonts w:ascii="Arial" w:hAnsi="Arial"/>
          <w:b/>
        </w:rPr>
      </w:pPr>
      <w:r>
        <w:rPr>
          <w:rFonts w:ascii="Arial" w:hAnsi="Arial"/>
          <w:b/>
        </w:rPr>
        <w:t>Table B.1.3-2: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407"/>
        <w:gridCol w:w="1407"/>
        <w:gridCol w:w="140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264C47" w14:paraId="5758A65B" w14:textId="77777777" w:rsidTr="00AC06EF">
        <w:trPr>
          <w:jc w:val="center"/>
        </w:trPr>
        <w:tc>
          <w:tcPr>
            <w:tcW w:w="0" w:type="auto"/>
            <w:shd w:val="clear" w:color="auto" w:fill="auto"/>
            <w:vAlign w:val="center"/>
          </w:tcPr>
          <w:p w14:paraId="7B62F09D" w14:textId="77777777" w:rsidR="00264C47" w:rsidRDefault="00264C47" w:rsidP="00AC06EF">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264C47" w:rsidRDefault="00264C47" w:rsidP="00AC06EF">
            <w:pPr>
              <w:keepNext/>
              <w:keepLines/>
              <w:spacing w:after="0"/>
              <w:jc w:val="center"/>
              <w:rPr>
                <w:rFonts w:ascii="Arial" w:hAnsi="Arial"/>
                <w:sz w:val="18"/>
                <w:lang w:eastAsia="zh-CN"/>
              </w:rPr>
            </w:pPr>
          </w:p>
        </w:tc>
        <w:tc>
          <w:tcPr>
            <w:tcW w:w="0" w:type="auto"/>
            <w:shd w:val="clear" w:color="auto" w:fill="auto"/>
            <w:vAlign w:val="center"/>
          </w:tcPr>
          <w:p w14:paraId="5C7D70C6" w14:textId="77777777" w:rsidR="00264C47" w:rsidRDefault="00264C47" w:rsidP="00AC06EF">
            <w:pPr>
              <w:keepNext/>
              <w:keepLines/>
              <w:spacing w:after="0"/>
              <w:jc w:val="center"/>
              <w:rPr>
                <w:rFonts w:ascii="Arial" w:hAnsi="Arial"/>
                <w:sz w:val="18"/>
                <w:lang w:eastAsia="zh-CN"/>
              </w:rPr>
            </w:pPr>
            <w:r>
              <w:rPr>
                <w:rFonts w:ascii="Arial" w:hAnsi="Arial"/>
                <w:sz w:val="18"/>
              </w:rPr>
              <w:t>M-FR2-B.1.3-1</w:t>
            </w:r>
          </w:p>
        </w:tc>
        <w:tc>
          <w:tcPr>
            <w:tcW w:w="0" w:type="auto"/>
            <w:vAlign w:val="center"/>
          </w:tcPr>
          <w:p w14:paraId="535C49C6" w14:textId="77777777" w:rsidR="00264C47" w:rsidRDefault="00264C47" w:rsidP="00AC06EF">
            <w:pPr>
              <w:keepNext/>
              <w:keepLines/>
              <w:spacing w:after="0"/>
              <w:jc w:val="center"/>
              <w:rPr>
                <w:rFonts w:ascii="Arial" w:hAnsi="Arial"/>
                <w:sz w:val="18"/>
              </w:rPr>
            </w:pPr>
            <w:r>
              <w:rPr>
                <w:rFonts w:ascii="Arial" w:hAnsi="Arial"/>
                <w:sz w:val="18"/>
              </w:rPr>
              <w:t>M-FR2-B.1.3-2</w:t>
            </w:r>
          </w:p>
        </w:tc>
        <w:tc>
          <w:tcPr>
            <w:tcW w:w="0" w:type="auto"/>
            <w:vAlign w:val="center"/>
          </w:tcPr>
          <w:p w14:paraId="168715B6" w14:textId="77777777" w:rsidR="00264C47" w:rsidRDefault="00264C47" w:rsidP="00AC06EF">
            <w:pPr>
              <w:keepNext/>
              <w:keepLines/>
              <w:spacing w:after="0"/>
              <w:jc w:val="center"/>
              <w:rPr>
                <w:rFonts w:ascii="Arial" w:hAnsi="Arial"/>
                <w:sz w:val="18"/>
              </w:rPr>
            </w:pPr>
            <w:r>
              <w:rPr>
                <w:rFonts w:ascii="Arial" w:hAnsi="Arial"/>
                <w:sz w:val="18"/>
              </w:rPr>
              <w:t>M-FR2-B.1.3-3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7777777" w:rsidR="00264C47" w:rsidRDefault="00264C47" w:rsidP="00264C47">
      <w:pPr>
        <w:pStyle w:val="Heading2"/>
      </w:pPr>
      <w:bookmarkStart w:id="6212" w:name="_Toc130402348"/>
      <w:bookmarkStart w:id="6213" w:name="_Toc98755805"/>
      <w:bookmarkStart w:id="6214" w:name="_Toc82450379"/>
      <w:bookmarkStart w:id="6215" w:name="_Toc74583584"/>
      <w:bookmarkStart w:id="6216" w:name="_Toc145531371"/>
      <w:bookmarkStart w:id="6217" w:name="_Toc137554899"/>
      <w:bookmarkStart w:id="6218" w:name="_Toc155358986"/>
      <w:bookmarkStart w:id="6219" w:name="_Toc138853961"/>
      <w:bookmarkStart w:id="6220" w:name="_Toc76542397"/>
      <w:bookmarkStart w:id="6221" w:name="_Toc89949416"/>
      <w:bookmarkStart w:id="6222" w:name="_Toc106184326"/>
      <w:bookmarkStart w:id="6223" w:name="_Toc138946642"/>
      <w:bookmarkStart w:id="6224" w:name="_Toc98763397"/>
      <w:bookmarkStart w:id="6225" w:name="_Toc82451027"/>
      <w:bookmarkStart w:id="6226" w:name="_Toc161665747"/>
      <w:r>
        <w:t>B.1.4</w:t>
      </w:r>
      <w:r>
        <w:tab/>
        <w:t>Fixed Reference Channels for CSI reporting performance</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77777777" w:rsidR="00264C47" w:rsidRDefault="00264C47" w:rsidP="00264C47">
      <w:pPr>
        <w:pStyle w:val="TH"/>
      </w:pPr>
      <w:r>
        <w:lastRenderedPageBreak/>
        <w:t>Table B.1.4-1: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718"/>
        <w:gridCol w:w="1124"/>
        <w:gridCol w:w="1124"/>
        <w:gridCol w:w="1451"/>
        <w:gridCol w:w="1451"/>
      </w:tblGrid>
      <w:tr w:rsidR="00264C47"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264C47" w:rsidRDefault="00264C47" w:rsidP="00AC06EF">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7777777" w:rsidR="00264C47" w:rsidRDefault="00264C47" w:rsidP="00AC06EF">
            <w:pPr>
              <w:pStyle w:val="TAH"/>
              <w:rPr>
                <w:rFonts w:eastAsia="Calibri"/>
                <w:lang w:eastAsia="zh-CN"/>
              </w:rPr>
            </w:pPr>
            <w:r>
              <w:t>M-FR1-B.1.4-1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77777777" w:rsidR="00264C47" w:rsidRDefault="00264C47" w:rsidP="00AC06EF">
            <w:pPr>
              <w:pStyle w:val="TAH"/>
              <w:rPr>
                <w:rFonts w:eastAsia="Calibri"/>
                <w:lang w:eastAsia="zh-CN"/>
              </w:rPr>
            </w:pPr>
            <w:r>
              <w:t>M-FR1-B.1.4-2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77777777" w:rsidR="00264C47" w:rsidRDefault="00264C47" w:rsidP="00264C47">
      <w:pPr>
        <w:pStyle w:val="TH"/>
      </w:pPr>
      <w:r>
        <w:t>Table B.1.4-2: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77777777" w:rsidR="00264C47" w:rsidRDefault="00264C47" w:rsidP="00AC06EF">
            <w:pPr>
              <w:pStyle w:val="TAH"/>
              <w:rPr>
                <w:rFonts w:eastAsia="Calibri"/>
                <w:lang w:val="en-US" w:eastAsia="zh-CN"/>
              </w:rPr>
            </w:pPr>
            <w:r>
              <w:rPr>
                <w:lang w:val="en-US" w:eastAsia="ko-KR"/>
              </w:rPr>
              <w:t>M-FR2-B.1.4-1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2B1EB5AB" w:rsidR="0016375E" w:rsidRDefault="00CB5153" w:rsidP="0016375E">
      <w:pPr>
        <w:pStyle w:val="Heading2"/>
      </w:pPr>
      <w:bookmarkStart w:id="6227" w:name="_Toc161665748"/>
      <w:r>
        <w:rPr>
          <w:lang w:val="en-US" w:eastAsia="zh-CN"/>
        </w:rPr>
        <w:lastRenderedPageBreak/>
        <w:t>B</w:t>
      </w:r>
      <w:r w:rsidR="0016375E">
        <w:t>.</w:t>
      </w:r>
      <w:r w:rsidR="00421BB8">
        <w:t>1.5</w:t>
      </w:r>
      <w:r w:rsidR="0016375E">
        <w:tab/>
        <w:t>Fixed Reference Channels for reference sensitivity level, ACS, in-band blocking, out-of-band blocking and receiver intermodulation (QPSK, R=1/3)</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227"/>
    </w:p>
    <w:p w14:paraId="754C0888" w14:textId="059DB141"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421BB8">
        <w:t>1.5</w:t>
      </w:r>
      <w:r>
        <w:t>-1 for FR1 reference sensitivity level, ACS, in-band blocking, out-of-band blocking, receiver intermodulation.</w:t>
      </w:r>
    </w:p>
    <w:p w14:paraId="00F04352" w14:textId="1D6F94D5" w:rsidR="0016375E" w:rsidRDefault="0016375E" w:rsidP="0016375E">
      <w:pPr>
        <w:pStyle w:val="TH"/>
      </w:pPr>
      <w:bookmarkStart w:id="6228" w:name="_Ref43894658"/>
      <w:r>
        <w:t xml:space="preserve">Table </w:t>
      </w:r>
      <w:bookmarkEnd w:id="6228"/>
      <w:r w:rsidR="00CB5153">
        <w:rPr>
          <w:lang w:val="en-US" w:eastAsia="zh-CN"/>
        </w:rPr>
        <w:t>B</w:t>
      </w:r>
      <w:r>
        <w:rPr>
          <w:rFonts w:hint="eastAsia"/>
          <w:lang w:val="en-US" w:eastAsia="zh-CN"/>
        </w:rPr>
        <w:t>.</w:t>
      </w:r>
      <w:r w:rsidR="00421BB8">
        <w:t>1.5</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6229" w:name="OLE_LINK13"/>
            <w:bookmarkStart w:id="6230" w:name="OLE_LINK11"/>
            <w:bookmarkStart w:id="6231"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F84385">
        <w:trPr>
          <w:jc w:val="center"/>
        </w:trPr>
        <w:tc>
          <w:tcPr>
            <w:tcW w:w="2716"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16375E" w14:paraId="1D24BCF8" w14:textId="77777777" w:rsidTr="00F84385">
        <w:trPr>
          <w:jc w:val="center"/>
        </w:trPr>
        <w:tc>
          <w:tcPr>
            <w:tcW w:w="8847" w:type="dxa"/>
            <w:gridSpan w:val="7"/>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1AD2D76" w14:textId="3ACAA704" w:rsidR="0016375E" w:rsidRDefault="0016375E" w:rsidP="00F84385">
            <w:pPr>
              <w:pStyle w:val="TAN"/>
              <w:pBdr>
                <w:top w:val="single" w:sz="4" w:space="1" w:color="auto"/>
                <w:left w:val="single" w:sz="4" w:space="4" w:color="auto"/>
                <w:bottom w:val="single" w:sz="4" w:space="1" w:color="auto"/>
                <w:right w:val="single" w:sz="4" w:space="4" w:color="auto"/>
                <w:between w:val="single" w:sz="4" w:space="1" w:color="auto"/>
                <w:bar w:val="single" w:sz="4" w:color="auto"/>
              </w:pBdr>
            </w:pPr>
            <w:r>
              <w:t>NOTE 1:</w:t>
            </w:r>
            <w:r w:rsidR="00CB5153">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4BB5EBD2" w14:textId="50F6A3E2" w:rsidR="0016375E" w:rsidRDefault="0016375E" w:rsidP="00F84385">
            <w:pPr>
              <w:pStyle w:val="TAN"/>
              <w:pBdr>
                <w:top w:val="single" w:sz="4" w:space="1" w:color="auto"/>
                <w:left w:val="single" w:sz="4" w:space="4" w:color="auto"/>
                <w:bottom w:val="single" w:sz="4" w:space="1" w:color="auto"/>
                <w:right w:val="single" w:sz="4" w:space="4" w:color="auto"/>
                <w:between w:val="single" w:sz="4" w:space="1" w:color="auto"/>
                <w:bar w:val="single" w:sz="4" w:color="auto"/>
              </w:pBdr>
              <w:rPr>
                <w:lang w:val="en-US" w:eastAsia="zh-CN"/>
              </w:rPr>
            </w:pPr>
            <w:r>
              <w:t>NOTE 2:</w:t>
            </w:r>
            <w:r w:rsidR="00CB5153">
              <w:rPr>
                <w:lang w:eastAsia="zh-CN"/>
              </w:rPr>
              <w:tab/>
            </w:r>
            <w:r>
              <w:t xml:space="preserve">MCS index 4 and target coding rate = 308/1024 are adopted to calculate payload size for receiver sensitivity </w:t>
            </w:r>
          </w:p>
        </w:tc>
      </w:tr>
    </w:tbl>
    <w:bookmarkEnd w:id="6229"/>
    <w:bookmarkEnd w:id="6230"/>
    <w:bookmarkEnd w:id="6231"/>
    <w:p w14:paraId="1391AEBD" w14:textId="7A661AAF" w:rsidR="00503A3D" w:rsidRDefault="00BF65BA" w:rsidP="0016375E">
      <w:r>
        <w:t>]</w:t>
      </w:r>
    </w:p>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6232" w:name="_Toc98755921"/>
      <w:bookmarkStart w:id="6233" w:name="_Toc98763513"/>
      <w:bookmarkStart w:id="6234" w:name="_Toc106184442"/>
      <w:bookmarkStart w:id="6235" w:name="_Toc82451143"/>
      <w:bookmarkStart w:id="6236" w:name="_Toc89949532"/>
      <w:bookmarkStart w:id="6237" w:name="_Toc130402465"/>
      <w:bookmarkStart w:id="6238" w:name="_Toc145531488"/>
      <w:bookmarkStart w:id="6239" w:name="_Toc137555016"/>
      <w:bookmarkStart w:id="6240" w:name="_Toc82450494"/>
      <w:bookmarkStart w:id="6241" w:name="_Toc138854078"/>
      <w:bookmarkStart w:id="6242" w:name="_Toc138946759"/>
      <w:bookmarkStart w:id="6243" w:name="_Toc76542512"/>
      <w:bookmarkStart w:id="6244" w:name="_Toc74583699"/>
      <w:bookmarkStart w:id="6245" w:name="_Toc161665749"/>
      <w:r>
        <w:lastRenderedPageBreak/>
        <w:t>Annex C (</w:t>
      </w:r>
      <w:r>
        <w:rPr>
          <w:lang w:val="fr-FR"/>
        </w:rPr>
        <w:t>normative</w:t>
      </w:r>
      <w:r>
        <w:t>):</w:t>
      </w:r>
      <w:r>
        <w:rPr>
          <w:lang w:eastAsia="en-CA"/>
        </w:rPr>
        <w:t xml:space="preserve"> </w:t>
      </w:r>
      <w:r>
        <w:rPr>
          <w:lang w:eastAsia="en-CA"/>
        </w:rPr>
        <w:br/>
      </w:r>
      <w:r>
        <w:rPr>
          <w:lang w:val="fr-FR"/>
        </w:rPr>
        <w:t>Propagation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6246" w:name="_Toc98755922"/>
      <w:bookmarkStart w:id="6247" w:name="_Toc89949533"/>
      <w:bookmarkStart w:id="6248" w:name="_Toc82451144"/>
      <w:bookmarkStart w:id="6249" w:name="_Toc75275907"/>
      <w:bookmarkStart w:id="6250" w:name="_Toc98763514"/>
      <w:bookmarkStart w:id="6251" w:name="_Toc73963186"/>
      <w:bookmarkStart w:id="6252" w:name="_Toc75276417"/>
      <w:bookmarkStart w:id="6253" w:name="_Toc138854079"/>
      <w:bookmarkStart w:id="6254" w:name="_Toc137555017"/>
      <w:bookmarkStart w:id="6255" w:name="_Toc138946760"/>
      <w:bookmarkStart w:id="6256" w:name="_Toc106184443"/>
      <w:bookmarkStart w:id="6257" w:name="_Toc130402466"/>
      <w:bookmarkStart w:id="6258" w:name="_Toc145531489"/>
      <w:bookmarkStart w:id="6259" w:name="_Toc82450495"/>
      <w:bookmarkStart w:id="6260" w:name="_Toc75260364"/>
      <w:bookmarkStart w:id="6261" w:name="_Toc161665750"/>
      <w:r>
        <w:t>C.1</w:t>
      </w:r>
      <w:r>
        <w:tab/>
      </w:r>
      <w:r>
        <w:tab/>
        <w:t>Static propagation condition</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6262" w:name="_Toc98763515"/>
      <w:bookmarkStart w:id="6263" w:name="_Toc98755923"/>
      <w:bookmarkStart w:id="6264" w:name="_Toc145531490"/>
      <w:bookmarkStart w:id="6265" w:name="_Toc89949534"/>
      <w:bookmarkStart w:id="6266" w:name="_Toc106184444"/>
      <w:bookmarkStart w:id="6267" w:name="_Toc73963187"/>
      <w:bookmarkStart w:id="6268" w:name="_Toc82451145"/>
      <w:bookmarkStart w:id="6269" w:name="_Toc130402467"/>
      <w:bookmarkStart w:id="6270" w:name="_Toc75260365"/>
      <w:bookmarkStart w:id="6271" w:name="_Toc75275908"/>
      <w:bookmarkStart w:id="6272" w:name="_Toc82450496"/>
      <w:bookmarkStart w:id="6273" w:name="_Toc137555018"/>
      <w:bookmarkStart w:id="6274" w:name="_Toc75276418"/>
      <w:bookmarkStart w:id="6275" w:name="_Toc138854080"/>
      <w:bookmarkStart w:id="6276" w:name="_Toc138946761"/>
      <w:bookmarkStart w:id="6277" w:name="_Toc161665751"/>
      <w:r>
        <w:t>C.1.1</w:t>
      </w:r>
      <w:r>
        <w:tab/>
        <w:t>NCR-MT receiver with 2RX</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6278" w:name="_Toc76652350"/>
      <w:bookmarkStart w:id="6279" w:name="_Toc40209706"/>
      <w:bookmarkStart w:id="6280" w:name="_Toc83742467"/>
      <w:bookmarkStart w:id="6281" w:name="_Toc37084344"/>
      <w:bookmarkStart w:id="6282" w:name="_Toc124377542"/>
      <w:bookmarkStart w:id="6283" w:name="_Toc107233466"/>
      <w:bookmarkStart w:id="6284" w:name="_Toc114566213"/>
      <w:bookmarkStart w:id="6285" w:name="_Toc107477352"/>
      <w:bookmarkStart w:id="6286" w:name="_Toc106543601"/>
      <w:bookmarkStart w:id="6287" w:name="_Toc67918396"/>
      <w:bookmarkStart w:id="6288" w:name="_Toc21338430"/>
      <w:bookmarkStart w:id="6289" w:name="_Toc98849747"/>
      <w:bookmarkStart w:id="6290" w:name="_Toc45893007"/>
      <w:bookmarkStart w:id="6291" w:name="_Toc61121200"/>
      <w:bookmarkStart w:id="6292" w:name="_Toc107235084"/>
      <w:bookmarkStart w:id="6293" w:name="_Toc76572483"/>
      <w:bookmarkStart w:id="6294" w:name="_Toc53176872"/>
      <w:bookmarkStart w:id="6295" w:name="_Toc76298471"/>
      <w:bookmarkStart w:id="6296" w:name="_Toc91440957"/>
      <w:bookmarkStart w:id="6297" w:name="_Toc37068457"/>
      <w:bookmarkStart w:id="6298" w:name="_Toc123936525"/>
      <w:bookmarkStart w:id="6299" w:name="_Toc37084002"/>
      <w:bookmarkStart w:id="6300" w:name="_Toc40210048"/>
      <w:bookmarkStart w:id="6301" w:name="_Toc29808538"/>
      <w:bookmarkStart w:id="6302" w:name="_Toc107420054"/>
      <w:bookmarkStart w:id="6303" w:name="_Toc106737699"/>
      <w:bookmarkStart w:id="6304" w:name="_Toc76653194"/>
      <w:bookmarkStart w:id="6305" w:name="_Toc161665752"/>
      <w:r>
        <w:t>C.1.2</w:t>
      </w:r>
      <w:r>
        <w:tab/>
        <w:t>NCR-MT Receiver with 4Rx</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4.2pt;height:64.25pt" o:ole="">
            <v:imagedata r:id="rId67" o:title=""/>
          </v:shape>
          <o:OLEObject Type="Embed" ProgID="Equation.3" ShapeID="_x0000_i1051" DrawAspect="Content" ObjectID="_1773814852" r:id="rId68"/>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95pt;height:65.15pt" o:ole="">
            <v:imagedata r:id="rId69" o:title=""/>
          </v:shape>
          <o:OLEObject Type="Embed" ProgID="Equation.3" ShapeID="_x0000_i1052" DrawAspect="Content" ObjectID="_1773814853" r:id="rId70"/>
        </w:object>
      </w:r>
      <w:r>
        <w:rPr>
          <w:lang w:eastAsia="ko-KR"/>
        </w:rPr>
        <w:t>.</w:t>
      </w:r>
    </w:p>
    <w:p w14:paraId="076E0933" w14:textId="77777777" w:rsidR="00016099" w:rsidRDefault="00016099" w:rsidP="00016099">
      <w:pPr>
        <w:rPr>
          <w:lang w:eastAsia="ko-KR"/>
        </w:rPr>
      </w:pPr>
      <w:r>
        <w:rPr>
          <w:lang w:eastAsia="ko-KR"/>
        </w:rPr>
        <w:t>For 4 port transmission the channel matrix is defined in the frequency domain by</w:t>
      </w:r>
    </w:p>
    <w:p w14:paraId="23638D6C" w14:textId="77777777" w:rsidR="00016099" w:rsidRDefault="00016099" w:rsidP="00016099">
      <w:pPr>
        <w:keepLines/>
        <w:tabs>
          <w:tab w:val="center" w:pos="4536"/>
          <w:tab w:val="right" w:pos="9072"/>
        </w:tabs>
        <w:rPr>
          <w:lang w:eastAsia="ko-KR"/>
        </w:rPr>
      </w:pPr>
      <w:r>
        <w:rPr>
          <w:lang w:eastAsia="zh-CN"/>
        </w:rPr>
        <w:lastRenderedPageBreak/>
        <w:tab/>
      </w:r>
      <w:r>
        <w:rPr>
          <w:lang w:eastAsia="ko-KR"/>
        </w:rPr>
        <w:object w:dxaOrig="2163" w:dyaOrig="1372" w14:anchorId="09971DAF">
          <v:shape id="_x0000_i1053" type="#_x0000_t75" style="width:108pt;height:68.35pt" o:ole="">
            <v:imagedata r:id="rId71" o:title=""/>
          </v:shape>
          <o:OLEObject Type="Embed" ProgID="Equation.3" ShapeID="_x0000_i1053" DrawAspect="Content" ObjectID="_1773814854" r:id="rId72"/>
        </w:object>
      </w:r>
      <w:r>
        <w:rPr>
          <w:lang w:eastAsia="ko-KR"/>
        </w:rPr>
        <w:t>.</w:t>
      </w: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6306" w:name="_Toc82451146"/>
      <w:bookmarkStart w:id="6307" w:name="_Toc137555019"/>
      <w:bookmarkStart w:id="6308" w:name="_Toc75260366"/>
      <w:bookmarkStart w:id="6309" w:name="_Toc73963188"/>
      <w:bookmarkStart w:id="6310" w:name="_Toc89949535"/>
      <w:bookmarkStart w:id="6311" w:name="_Toc138854081"/>
      <w:bookmarkStart w:id="6312" w:name="_Toc98755924"/>
      <w:bookmarkStart w:id="6313" w:name="_Toc130402468"/>
      <w:bookmarkStart w:id="6314" w:name="_Toc75275909"/>
      <w:bookmarkStart w:id="6315" w:name="_Toc98763516"/>
      <w:bookmarkStart w:id="6316" w:name="_Toc106184445"/>
      <w:bookmarkStart w:id="6317" w:name="_Toc145531491"/>
      <w:bookmarkStart w:id="6318" w:name="_Toc138946762"/>
      <w:bookmarkStart w:id="6319" w:name="_Toc82450497"/>
      <w:bookmarkStart w:id="6320" w:name="_Toc75276419"/>
      <w:bookmarkStart w:id="6321" w:name="_Toc161665753"/>
      <w:r>
        <w:t>C.2</w:t>
      </w:r>
      <w:r>
        <w:tab/>
        <w:t>Multi-path fading propagation conditions</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1F99EA72" w14:textId="77777777" w:rsidR="00016099" w:rsidRDefault="00016099" w:rsidP="00A70AF4">
      <w:pPr>
        <w:pStyle w:val="Heading2"/>
      </w:pPr>
      <w:bookmarkStart w:id="6322" w:name="_Toc82450498"/>
      <w:bookmarkStart w:id="6323" w:name="_Toc89949536"/>
      <w:bookmarkStart w:id="6324" w:name="_Toc106184446"/>
      <w:bookmarkStart w:id="6325" w:name="_Toc75276420"/>
      <w:bookmarkStart w:id="6326" w:name="_Toc138854082"/>
      <w:bookmarkStart w:id="6327" w:name="_Toc98763517"/>
      <w:bookmarkStart w:id="6328" w:name="_Toc130402469"/>
      <w:bookmarkStart w:id="6329" w:name="_Toc82451147"/>
      <w:bookmarkStart w:id="6330" w:name="_Toc75275910"/>
      <w:bookmarkStart w:id="6331" w:name="_Toc138946763"/>
      <w:bookmarkStart w:id="6332" w:name="_Toc98755925"/>
      <w:bookmarkStart w:id="6333" w:name="_Toc137555020"/>
      <w:bookmarkStart w:id="6334" w:name="_Toc145531492"/>
      <w:bookmarkStart w:id="6335" w:name="_Toc161665754"/>
      <w:r>
        <w:t>C.2.1</w:t>
      </w:r>
      <w:r>
        <w:tab/>
        <w:t>General</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6336" w:name="_Toc98763518"/>
      <w:bookmarkStart w:id="6337" w:name="_Toc130402470"/>
      <w:bookmarkStart w:id="6338" w:name="_Toc75276421"/>
      <w:bookmarkStart w:id="6339" w:name="_Toc106184447"/>
      <w:bookmarkStart w:id="6340" w:name="_Toc82451148"/>
      <w:bookmarkStart w:id="6341" w:name="_Toc82450499"/>
      <w:bookmarkStart w:id="6342" w:name="_Toc75275911"/>
      <w:bookmarkStart w:id="6343" w:name="_Toc138854083"/>
      <w:bookmarkStart w:id="6344" w:name="_Toc138946764"/>
      <w:bookmarkStart w:id="6345" w:name="_Toc137555021"/>
      <w:bookmarkStart w:id="6346" w:name="_Toc145531493"/>
      <w:bookmarkStart w:id="6347" w:name="_Toc89949537"/>
      <w:bookmarkStart w:id="6348" w:name="_Toc98755926"/>
      <w:bookmarkStart w:id="6349" w:name="_Toc73963189"/>
      <w:bookmarkStart w:id="6350" w:name="_Toc75260367"/>
      <w:bookmarkStart w:id="6351" w:name="_Toc161665755"/>
      <w:r>
        <w:t>C.2.2</w:t>
      </w:r>
      <w:r>
        <w:tab/>
        <w:t>Delay profiles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6115D73" w14:textId="77777777" w:rsidR="00016099" w:rsidRDefault="00016099" w:rsidP="00C449A1">
      <w:pPr>
        <w:pStyle w:val="Heading3"/>
      </w:pPr>
      <w:bookmarkStart w:id="6352" w:name="_Toc82450500"/>
      <w:bookmarkStart w:id="6353" w:name="_Toc130402471"/>
      <w:bookmarkStart w:id="6354" w:name="_Toc106184448"/>
      <w:bookmarkStart w:id="6355" w:name="_Toc75276422"/>
      <w:bookmarkStart w:id="6356" w:name="_Toc138854084"/>
      <w:bookmarkStart w:id="6357" w:name="_Toc137555022"/>
      <w:bookmarkStart w:id="6358" w:name="_Toc98763519"/>
      <w:bookmarkStart w:id="6359" w:name="_Toc138946765"/>
      <w:bookmarkStart w:id="6360" w:name="_Toc75275912"/>
      <w:bookmarkStart w:id="6361" w:name="_Toc145531494"/>
      <w:bookmarkStart w:id="6362" w:name="_Toc89949538"/>
      <w:bookmarkStart w:id="6363" w:name="_Toc82451149"/>
      <w:bookmarkStart w:id="6364" w:name="_Toc98755927"/>
      <w:bookmarkStart w:id="6365" w:name="_Toc161665756"/>
      <w:r>
        <w:t>C.2.2.1</w:t>
      </w:r>
      <w:r>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lastRenderedPageBreak/>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6366" w:name="_Toc130402472"/>
      <w:bookmarkStart w:id="6367" w:name="_Toc89949539"/>
      <w:bookmarkStart w:id="6368" w:name="_Toc98763520"/>
      <w:bookmarkStart w:id="6369" w:name="_Toc75260368"/>
      <w:bookmarkStart w:id="6370" w:name="_Toc73963190"/>
      <w:bookmarkStart w:id="6371" w:name="_Toc75276423"/>
      <w:bookmarkStart w:id="6372" w:name="_Toc137555023"/>
      <w:bookmarkStart w:id="6373" w:name="_Toc138946766"/>
      <w:bookmarkStart w:id="6374" w:name="_Toc145531495"/>
      <w:bookmarkStart w:id="6375" w:name="_Toc75275913"/>
      <w:bookmarkStart w:id="6376" w:name="_Toc82450501"/>
      <w:bookmarkStart w:id="6377" w:name="_Toc138854085"/>
      <w:bookmarkStart w:id="6378" w:name="_Toc82451150"/>
      <w:bookmarkStart w:id="6379" w:name="_Toc106184449"/>
      <w:bookmarkStart w:id="6380" w:name="_Toc98755928"/>
      <w:bookmarkStart w:id="6381" w:name="_Toc161665757"/>
      <w:r>
        <w:lastRenderedPageBreak/>
        <w:t>C.2.2.2</w:t>
      </w:r>
      <w:r>
        <w:tab/>
        <w:t>Delay profiles for FR1</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lastRenderedPageBreak/>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6382" w:name="_Toc89949540"/>
      <w:bookmarkStart w:id="6383" w:name="_Toc73963191"/>
      <w:bookmarkStart w:id="6384" w:name="_Toc82450502"/>
      <w:bookmarkStart w:id="6385" w:name="_Toc106184450"/>
      <w:bookmarkStart w:id="6386" w:name="_Toc138854086"/>
      <w:bookmarkStart w:id="6387" w:name="_Toc82451151"/>
      <w:bookmarkStart w:id="6388" w:name="_Toc145531496"/>
      <w:bookmarkStart w:id="6389" w:name="_Toc137555024"/>
      <w:bookmarkStart w:id="6390" w:name="_Toc75275914"/>
      <w:bookmarkStart w:id="6391" w:name="_Toc130402473"/>
      <w:bookmarkStart w:id="6392" w:name="_Toc138946767"/>
      <w:bookmarkStart w:id="6393" w:name="_Toc98755929"/>
      <w:bookmarkStart w:id="6394" w:name="_Toc75276424"/>
      <w:bookmarkStart w:id="6395" w:name="_Toc75260369"/>
      <w:bookmarkStart w:id="6396" w:name="_Toc98763521"/>
      <w:bookmarkStart w:id="6397" w:name="_Toc161665758"/>
      <w:r>
        <w:t>C.2.3</w:t>
      </w:r>
      <w:r>
        <w:tab/>
        <w:t>Combinations of channel model parameters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6398" w:name="_Toc82451152"/>
      <w:bookmarkStart w:id="6399" w:name="_Toc75276425"/>
      <w:bookmarkStart w:id="6400" w:name="_Toc130402474"/>
      <w:bookmarkStart w:id="6401" w:name="_Toc106184451"/>
      <w:bookmarkStart w:id="6402" w:name="_Toc89949541"/>
      <w:bookmarkStart w:id="6403" w:name="_Toc98755930"/>
      <w:bookmarkStart w:id="6404" w:name="_Toc138854087"/>
      <w:bookmarkStart w:id="6405" w:name="_Toc75275915"/>
      <w:bookmarkStart w:id="6406" w:name="_Toc82450503"/>
      <w:bookmarkStart w:id="6407" w:name="_Toc98763522"/>
      <w:bookmarkStart w:id="6408" w:name="_Toc137555025"/>
      <w:bookmarkStart w:id="6409" w:name="_Toc73963192"/>
      <w:bookmarkStart w:id="6410" w:name="_Toc145531497"/>
      <w:bookmarkStart w:id="6411" w:name="_Toc75260370"/>
      <w:bookmarkStart w:id="6412" w:name="_Toc138946768"/>
      <w:bookmarkStart w:id="6413" w:name="_Toc161665759"/>
      <w:r>
        <w:t>C.2.4</w:t>
      </w:r>
      <w:r>
        <w:tab/>
        <w:t>MIMO channel correlation matrices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C215ABD" w14:textId="77777777" w:rsidR="00016099" w:rsidRDefault="00016099" w:rsidP="00C449A1">
      <w:pPr>
        <w:pStyle w:val="Heading3"/>
      </w:pPr>
      <w:bookmarkStart w:id="6414" w:name="_Toc137555026"/>
      <w:bookmarkStart w:id="6415" w:name="_Toc82450504"/>
      <w:bookmarkStart w:id="6416" w:name="_Toc75275916"/>
      <w:bookmarkStart w:id="6417" w:name="_Toc75276426"/>
      <w:bookmarkStart w:id="6418" w:name="_Toc89949542"/>
      <w:bookmarkStart w:id="6419" w:name="_Toc138854088"/>
      <w:bookmarkStart w:id="6420" w:name="_Toc98763523"/>
      <w:bookmarkStart w:id="6421" w:name="_Toc145531498"/>
      <w:bookmarkStart w:id="6422" w:name="_Toc130402475"/>
      <w:bookmarkStart w:id="6423" w:name="_Toc98755931"/>
      <w:bookmarkStart w:id="6424" w:name="_Toc138946769"/>
      <w:bookmarkStart w:id="6425" w:name="_Toc82451153"/>
      <w:bookmarkStart w:id="6426" w:name="_Toc106184452"/>
      <w:bookmarkStart w:id="6427" w:name="_Toc161665760"/>
      <w:r>
        <w:t>C.2.4.1</w:t>
      </w:r>
      <w:r>
        <w:tab/>
        <w:t>General</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6428" w:name="_Toc130402476"/>
      <w:bookmarkStart w:id="6429" w:name="_Toc98763524"/>
      <w:bookmarkStart w:id="6430" w:name="_Toc82450505"/>
      <w:bookmarkStart w:id="6431" w:name="_Toc75276427"/>
      <w:bookmarkStart w:id="6432" w:name="_Toc137555027"/>
      <w:bookmarkStart w:id="6433" w:name="_Toc106184453"/>
      <w:bookmarkStart w:id="6434" w:name="_Toc98755932"/>
      <w:bookmarkStart w:id="6435" w:name="_Toc138854089"/>
      <w:bookmarkStart w:id="6436" w:name="_Toc89949543"/>
      <w:bookmarkStart w:id="6437" w:name="_Toc138946770"/>
      <w:bookmarkStart w:id="6438" w:name="_Toc75260371"/>
      <w:bookmarkStart w:id="6439" w:name="_Toc145531499"/>
      <w:bookmarkStart w:id="6440" w:name="_Toc73963193"/>
      <w:bookmarkStart w:id="6441" w:name="_Toc82451154"/>
      <w:bookmarkStart w:id="6442" w:name="_Toc75275917"/>
      <w:bookmarkStart w:id="6443" w:name="_Toc161665761"/>
      <w:r>
        <w:t>C.2.4.2</w:t>
      </w:r>
      <w:r>
        <w:tab/>
        <w:t>MIMO correlation matrices using Uniform Linear Array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778CFE98" w14:textId="77777777" w:rsidR="00016099" w:rsidRDefault="00016099" w:rsidP="00C449A1">
      <w:pPr>
        <w:pStyle w:val="Heading4"/>
        <w:rPr>
          <w:rFonts w:eastAsia="Calibri"/>
        </w:rPr>
      </w:pPr>
      <w:bookmarkStart w:id="6444" w:name="_Toc82451155"/>
      <w:bookmarkStart w:id="6445" w:name="_Toc98763525"/>
      <w:bookmarkStart w:id="6446" w:name="_Toc82450506"/>
      <w:bookmarkStart w:id="6447" w:name="_Toc106184454"/>
      <w:bookmarkStart w:id="6448" w:name="_Toc98755933"/>
      <w:bookmarkStart w:id="6449" w:name="_Toc130402477"/>
      <w:bookmarkStart w:id="6450" w:name="_Toc75276428"/>
      <w:bookmarkStart w:id="6451" w:name="_Toc138946771"/>
      <w:bookmarkStart w:id="6452" w:name="_Toc89949544"/>
      <w:bookmarkStart w:id="6453" w:name="_Toc75275918"/>
      <w:bookmarkStart w:id="6454" w:name="_Toc138854090"/>
      <w:bookmarkStart w:id="6455" w:name="_Toc137555028"/>
      <w:bookmarkStart w:id="6456" w:name="_Toc145531500"/>
      <w:bookmarkStart w:id="6457" w:name="_Toc161665762"/>
      <w:r>
        <w:rPr>
          <w:lang w:eastAsia="ko-KR"/>
        </w:rPr>
        <w:t>C.2.4.2.1</w:t>
      </w:r>
      <w:r>
        <w:rPr>
          <w:lang w:eastAsia="ko-KR"/>
        </w:rPr>
        <w:tab/>
        <w:t>General</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6458" w:name="_Toc138946772"/>
      <w:bookmarkStart w:id="6459" w:name="_Toc75275919"/>
      <w:bookmarkStart w:id="6460" w:name="_Toc138854091"/>
      <w:bookmarkStart w:id="6461" w:name="_Toc89949545"/>
      <w:bookmarkStart w:id="6462" w:name="_Toc82450507"/>
      <w:bookmarkStart w:id="6463" w:name="_Toc82451156"/>
      <w:bookmarkStart w:id="6464" w:name="_Toc145531501"/>
      <w:bookmarkStart w:id="6465" w:name="_Toc98755934"/>
      <w:bookmarkStart w:id="6466" w:name="_Toc106184455"/>
      <w:bookmarkStart w:id="6467" w:name="_Toc130402478"/>
      <w:bookmarkStart w:id="6468" w:name="_Toc137555029"/>
      <w:bookmarkStart w:id="6469" w:name="_Toc73963194"/>
      <w:bookmarkStart w:id="6470" w:name="_Toc75276429"/>
      <w:bookmarkStart w:id="6471" w:name="_Toc75260372"/>
      <w:bookmarkStart w:id="6472" w:name="_Toc98763526"/>
      <w:bookmarkStart w:id="6473" w:name="_Toc161665763"/>
      <w:r>
        <w:rPr>
          <w:lang w:eastAsia="ko-KR"/>
        </w:rPr>
        <w:lastRenderedPageBreak/>
        <w:t>C.2.4.2.2</w:t>
      </w:r>
      <w:r>
        <w:rPr>
          <w:lang w:eastAsia="ko-KR"/>
        </w:rPr>
        <w:tab/>
        <w:t>Definition of MIMO correlation matrices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712"/>
        <w:gridCol w:w="2080"/>
        <w:gridCol w:w="3136"/>
      </w:tblGrid>
      <w:tr w:rsidR="00016099" w14:paraId="2BFDA9E4"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12BBBC1F" w14:textId="77777777" w:rsidR="00016099" w:rsidRDefault="00016099" w:rsidP="00AC06EF">
            <w:pPr>
              <w:pStyle w:val="TAH"/>
              <w:spacing w:line="256" w:lineRule="auto"/>
              <w:rPr>
                <w:lang w:val="fr-FR"/>
              </w:rPr>
            </w:pPr>
          </w:p>
        </w:tc>
        <w:tc>
          <w:tcPr>
            <w:tcW w:w="1712" w:type="dxa"/>
            <w:tcBorders>
              <w:top w:val="single" w:sz="4" w:space="0" w:color="auto"/>
              <w:left w:val="single" w:sz="4" w:space="0" w:color="auto"/>
              <w:bottom w:val="single" w:sz="4" w:space="0" w:color="auto"/>
              <w:right w:val="single" w:sz="4" w:space="0" w:color="auto"/>
            </w:tcBorders>
          </w:tcPr>
          <w:p w14:paraId="472CAA22" w14:textId="77777777" w:rsidR="00016099" w:rsidRDefault="00016099" w:rsidP="00AC06EF">
            <w:pPr>
              <w:pStyle w:val="TAH"/>
              <w:spacing w:line="256" w:lineRule="auto"/>
              <w:rPr>
                <w:lang w:val="fr-FR"/>
              </w:rPr>
            </w:pPr>
            <w:r>
              <w:rPr>
                <w:lang w:val="fr-FR"/>
              </w:rPr>
              <w:t>One antenna</w:t>
            </w:r>
          </w:p>
        </w:tc>
        <w:tc>
          <w:tcPr>
            <w:tcW w:w="2080" w:type="dxa"/>
            <w:tcBorders>
              <w:top w:val="single" w:sz="4" w:space="0" w:color="auto"/>
              <w:left w:val="single" w:sz="4" w:space="0" w:color="auto"/>
              <w:bottom w:val="single" w:sz="4" w:space="0" w:color="auto"/>
              <w:right w:val="single" w:sz="4" w:space="0" w:color="auto"/>
            </w:tcBorders>
          </w:tcPr>
          <w:p w14:paraId="1787AF06" w14:textId="77777777" w:rsidR="00016099" w:rsidRDefault="00016099" w:rsidP="00AC06EF">
            <w:pPr>
              <w:pStyle w:val="TAH"/>
              <w:spacing w:line="256" w:lineRule="auto"/>
              <w:rPr>
                <w:lang w:val="fr-FR"/>
              </w:rPr>
            </w:pPr>
            <w:r>
              <w:rPr>
                <w:lang w:val="fr-FR"/>
              </w:rPr>
              <w:t>Two antennas</w:t>
            </w:r>
          </w:p>
        </w:tc>
        <w:tc>
          <w:tcPr>
            <w:tcW w:w="3136" w:type="dxa"/>
            <w:tcBorders>
              <w:top w:val="single" w:sz="4" w:space="0" w:color="auto"/>
              <w:left w:val="single" w:sz="4" w:space="0" w:color="auto"/>
              <w:bottom w:val="single" w:sz="4" w:space="0" w:color="auto"/>
              <w:right w:val="single" w:sz="4" w:space="0" w:color="auto"/>
            </w:tcBorders>
          </w:tcPr>
          <w:p w14:paraId="4B523665" w14:textId="77777777" w:rsidR="00016099" w:rsidRDefault="00016099" w:rsidP="00AC06EF">
            <w:pPr>
              <w:pStyle w:val="TAH"/>
              <w:spacing w:line="256" w:lineRule="auto"/>
              <w:rPr>
                <w:lang w:val="fr-FR"/>
              </w:rPr>
            </w:pPr>
            <w:r>
              <w:rPr>
                <w:lang w:val="fr-FR"/>
              </w:rPr>
              <w:t>Four antennas</w:t>
            </w:r>
          </w:p>
        </w:tc>
      </w:tr>
      <w:tr w:rsidR="00016099" w14:paraId="5EF378BB"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3D6B6A91" w14:textId="77777777" w:rsidR="00016099" w:rsidRDefault="00016099" w:rsidP="00AC06EF">
            <w:pPr>
              <w:pStyle w:val="TAC"/>
              <w:spacing w:line="256" w:lineRule="auto"/>
              <w:rPr>
                <w:lang w:val="fr-FR"/>
              </w:rPr>
            </w:pPr>
            <w:r>
              <w:rPr>
                <w:lang w:val="fr-FR"/>
              </w:rPr>
              <w:t>NCR-MT correlation</w:t>
            </w:r>
          </w:p>
        </w:tc>
        <w:tc>
          <w:tcPr>
            <w:tcW w:w="1712" w:type="dxa"/>
            <w:tcBorders>
              <w:top w:val="single" w:sz="4" w:space="0" w:color="auto"/>
              <w:left w:val="single" w:sz="4" w:space="0" w:color="auto"/>
              <w:bottom w:val="single" w:sz="4" w:space="0" w:color="auto"/>
              <w:right w:val="single" w:sz="4" w:space="0" w:color="auto"/>
            </w:tcBorders>
          </w:tcPr>
          <w:p w14:paraId="5CE4153D" w14:textId="77777777" w:rsidR="00016099" w:rsidRDefault="00016099" w:rsidP="00AC06EF">
            <w:pPr>
              <w:pStyle w:val="TAC"/>
              <w:spacing w:line="256" w:lineRule="auto"/>
              <w:rPr>
                <w:lang w:val="fr-FR"/>
              </w:rPr>
            </w:pPr>
            <w:r>
              <w:rPr>
                <w:noProof/>
                <w:lang w:val="en-US" w:eastAsia="zh-CN"/>
              </w:rPr>
              <w:drawing>
                <wp:inline distT="0" distB="0" distL="0" distR="0" wp14:anchorId="3E669A99" wp14:editId="0145C6EA">
                  <wp:extent cx="466725" cy="200025"/>
                  <wp:effectExtent l="0" t="0" r="9525" b="9525"/>
                  <wp:docPr id="207042508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425087" name="Picture 4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tcPr>
          <w:p w14:paraId="350FB9D3" w14:textId="77777777" w:rsidR="00016099" w:rsidRDefault="00016099" w:rsidP="00AC06EF">
            <w:pPr>
              <w:pStyle w:val="TAC"/>
              <w:spacing w:line="256" w:lineRule="auto"/>
              <w:rPr>
                <w:lang w:val="fr-FR"/>
              </w:rPr>
            </w:pPr>
            <w:r>
              <w:rPr>
                <w:noProof/>
                <w:lang w:val="en-US" w:eastAsia="zh-CN"/>
              </w:rPr>
              <w:drawing>
                <wp:inline distT="0" distB="0" distL="0" distR="0" wp14:anchorId="6CEC9EA0" wp14:editId="4C8E52FE">
                  <wp:extent cx="981075" cy="466725"/>
                  <wp:effectExtent l="0" t="0" r="9525" b="9525"/>
                  <wp:docPr id="3488737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73741" name="Picture 4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981075" cy="46672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tcPr>
          <w:p w14:paraId="3758A660" w14:textId="77777777" w:rsidR="00016099" w:rsidRDefault="00016099" w:rsidP="00AC06EF">
            <w:pPr>
              <w:pStyle w:val="TAC"/>
              <w:spacing w:line="256" w:lineRule="auto"/>
              <w:rPr>
                <w:lang w:val="fr-FR"/>
              </w:rPr>
            </w:pPr>
            <w:r>
              <w:rPr>
                <w:noProof/>
                <w:lang w:val="en-US" w:eastAsia="zh-CN"/>
              </w:rPr>
              <w:drawing>
                <wp:inline distT="0" distB="0" distL="0" distR="0" wp14:anchorId="0B12AAD3" wp14:editId="66301E3E">
                  <wp:extent cx="1628775" cy="981075"/>
                  <wp:effectExtent l="0" t="0" r="9525" b="9525"/>
                  <wp:docPr id="5031800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80031" name="Picture 4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628775" cy="981075"/>
                          </a:xfrm>
                          <a:prstGeom prst="rect">
                            <a:avLst/>
                          </a:prstGeom>
                          <a:noFill/>
                          <a:ln>
                            <a:noFill/>
                          </a:ln>
                        </pic:spPr>
                      </pic:pic>
                    </a:graphicData>
                  </a:graphic>
                </wp:inline>
              </w:drawing>
            </w:r>
          </w:p>
        </w:tc>
      </w:tr>
      <w:tr w:rsidR="00016099" w14:paraId="5FFB4BCC" w14:textId="77777777" w:rsidTr="00AC06EF">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tcPr>
          <w:p w14:paraId="3D6B7F31" w14:textId="77777777" w:rsidR="00016099" w:rsidRDefault="00016099" w:rsidP="00AC06EF">
            <w:pPr>
              <w:pStyle w:val="TAN"/>
              <w:spacing w:line="256" w:lineRule="auto"/>
              <w:rPr>
                <w:lang w:val="fr-FR"/>
              </w:rPr>
            </w:pPr>
            <w:r>
              <w:rPr>
                <w:caps/>
                <w:lang w:val="fr-FR"/>
              </w:rPr>
              <w:t>Note</w:t>
            </w:r>
            <w:r>
              <w:rPr>
                <w:lang w:val="fr-FR"/>
              </w:rPr>
              <w:t xml:space="preserve">: </w:t>
            </w:r>
            <w:r>
              <w:rPr>
                <w:lang w:val="fr-FR"/>
              </w:rPr>
              <w:tab/>
              <w:t xml:space="preserve">The correlation matrix </w:t>
            </w:r>
            <m:oMath>
              <m:sSub>
                <m:sSubPr>
                  <m:ctrlPr>
                    <w:rPr>
                      <w:rFonts w:ascii="Cambria Math" w:hAnsi="Cambria Math"/>
                      <w:i/>
                      <w:lang w:val="fr-FR"/>
                    </w:rPr>
                  </m:ctrlPr>
                </m:sSubPr>
                <m:e>
                  <m:r>
                    <w:rPr>
                      <w:rFonts w:ascii="Cambria Math" w:hAnsi="Cambria Math"/>
                      <w:lang w:val="fr-FR"/>
                    </w:rPr>
                    <m:t>R</m:t>
                  </m:r>
                </m:e>
                <m:sub>
                  <m:r>
                    <w:rPr>
                      <w:rFonts w:ascii="Cambria Math" w:hAnsi="Cambria Math"/>
                      <w:lang w:val="fr-FR"/>
                    </w:rPr>
                    <m:t>UE</m:t>
                  </m:r>
                </m:sub>
              </m:sSub>
            </m:oMath>
            <w:r>
              <w:rPr>
                <w:lang w:val="fr-FR"/>
              </w:rPr>
              <w:t xml:space="preserve"> 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lastRenderedPageBreak/>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016099" w14:paraId="2DC9D9E8"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53EF1F0C" w14:textId="77777777" w:rsidR="00016099" w:rsidRDefault="00016099" w:rsidP="00AC06EF">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1786E9F3" w14:textId="77777777" w:rsidR="00016099" w:rsidRDefault="00016099" w:rsidP="00AC06EF">
            <w:pPr>
              <w:pStyle w:val="TAR"/>
              <w:spacing w:line="256" w:lineRule="auto"/>
              <w:rPr>
                <w:lang w:val="fr-FR"/>
              </w:rPr>
            </w:pPr>
            <w:r>
              <w:rPr>
                <w:noProof/>
                <w:lang w:val="en-US" w:eastAsia="zh-CN"/>
              </w:rPr>
              <w:drawing>
                <wp:inline distT="0" distB="0" distL="0" distR="0" wp14:anchorId="04021BEE" wp14:editId="5FF62451">
                  <wp:extent cx="1438275" cy="466725"/>
                  <wp:effectExtent l="0" t="0" r="9525" b="9525"/>
                  <wp:docPr id="66066296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62968" name="Picture 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438275" cy="466725"/>
                          </a:xfrm>
                          <a:prstGeom prst="rect">
                            <a:avLst/>
                          </a:prstGeom>
                          <a:noFill/>
                          <a:ln>
                            <a:noFill/>
                          </a:ln>
                        </pic:spPr>
                      </pic:pic>
                    </a:graphicData>
                  </a:graphic>
                </wp:inline>
              </w:drawing>
            </w:r>
          </w:p>
        </w:tc>
      </w:tr>
      <w:tr w:rsidR="00016099" w14:paraId="6774A006"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33B96FD3" w14:textId="77777777" w:rsidR="00016099" w:rsidRDefault="00016099" w:rsidP="00AC06EF">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6C03C39F" w14:textId="77777777" w:rsidR="00016099" w:rsidRDefault="00016099" w:rsidP="00AC06EF">
            <w:pPr>
              <w:pStyle w:val="TAR"/>
              <w:spacing w:line="256" w:lineRule="auto"/>
              <w:rPr>
                <w:lang w:val="fr-FR"/>
              </w:rPr>
            </w:pPr>
            <w:r>
              <w:rPr>
                <w:noProof/>
                <w:lang w:val="en-US" w:eastAsia="zh-CN"/>
              </w:rPr>
              <w:drawing>
                <wp:inline distT="0" distB="0" distL="0" distR="0" wp14:anchorId="00DC33BC" wp14:editId="1AB973E3">
                  <wp:extent cx="2219325" cy="847725"/>
                  <wp:effectExtent l="0" t="0" r="9525" b="9525"/>
                  <wp:docPr id="70486662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66626" name="Picture 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219325" cy="847725"/>
                          </a:xfrm>
                          <a:prstGeom prst="rect">
                            <a:avLst/>
                          </a:prstGeom>
                          <a:noFill/>
                          <a:ln>
                            <a:noFill/>
                          </a:ln>
                        </pic:spPr>
                      </pic:pic>
                    </a:graphicData>
                  </a:graphic>
                </wp:inline>
              </w:drawing>
            </w:r>
          </w:p>
        </w:tc>
      </w:tr>
      <w:tr w:rsidR="00016099" w14:paraId="0B5B36B7"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002BEA5D" w14:textId="77777777" w:rsidR="00016099" w:rsidRDefault="00016099" w:rsidP="00AC06EF">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2FCA9FA5" w14:textId="77777777" w:rsidR="00016099" w:rsidRDefault="00016099" w:rsidP="00AC06EF">
            <w:pPr>
              <w:pStyle w:val="TAR"/>
              <w:spacing w:line="256" w:lineRule="auto"/>
              <w:rPr>
                <w:lang w:val="fr-FR"/>
              </w:rPr>
            </w:pPr>
            <w:r>
              <w:rPr>
                <w:noProof/>
                <w:lang w:val="en-US" w:eastAsia="zh-CN"/>
              </w:rPr>
              <w:drawing>
                <wp:inline distT="0" distB="0" distL="0" distR="0" wp14:anchorId="579F94F8" wp14:editId="2022DAB4">
                  <wp:extent cx="3724275" cy="847725"/>
                  <wp:effectExtent l="0" t="0" r="9525" b="9525"/>
                  <wp:docPr id="118921976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19769" name="Picture 4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724275" cy="847725"/>
                          </a:xfrm>
                          <a:prstGeom prst="rect">
                            <a:avLst/>
                          </a:prstGeom>
                          <a:noFill/>
                          <a:ln>
                            <a:noFill/>
                          </a:ln>
                        </pic:spPr>
                      </pic:pic>
                    </a:graphicData>
                  </a:graphic>
                </wp:inline>
              </w:drawing>
            </w:r>
          </w:p>
        </w:tc>
      </w:tr>
      <w:tr w:rsidR="00016099" w14:paraId="02D381BC"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454ECE11" w14:textId="77777777" w:rsidR="00016099" w:rsidRDefault="00016099" w:rsidP="00AC06EF">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7B4435DE" w14:textId="77777777" w:rsidR="00016099" w:rsidRDefault="00016099" w:rsidP="00AC06EF">
            <w:pPr>
              <w:pStyle w:val="TAR"/>
              <w:spacing w:line="256" w:lineRule="auto"/>
              <w:rPr>
                <w:lang w:val="fr-FR"/>
              </w:rPr>
            </w:pPr>
            <w:r>
              <w:rPr>
                <w:noProof/>
                <w:lang w:val="en-US" w:eastAsia="zh-CN"/>
              </w:rPr>
              <w:drawing>
                <wp:inline distT="0" distB="0" distL="0" distR="0" wp14:anchorId="742CFD0F" wp14:editId="7CF52833">
                  <wp:extent cx="3133725" cy="847725"/>
                  <wp:effectExtent l="0" t="0" r="9525" b="9525"/>
                  <wp:docPr id="46131615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6151"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133725" cy="847725"/>
                          </a:xfrm>
                          <a:prstGeom prst="rect">
                            <a:avLst/>
                          </a:prstGeom>
                          <a:noFill/>
                          <a:ln>
                            <a:noFill/>
                          </a:ln>
                        </pic:spPr>
                      </pic:pic>
                    </a:graphicData>
                  </a:graphic>
                </wp:inline>
              </w:drawing>
            </w:r>
          </w:p>
        </w:tc>
      </w:tr>
      <w:tr w:rsidR="00016099" w14:paraId="7A2A04B2" w14:textId="77777777" w:rsidTr="00AC06EF">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0724B4FC" w14:textId="77777777" w:rsidR="00016099" w:rsidRDefault="00016099" w:rsidP="00AC06EF">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263FD70E" w14:textId="77777777" w:rsidR="00016099" w:rsidRDefault="00016099" w:rsidP="00AC06EF">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390322B4" w14:textId="77777777" w:rsidR="00016099" w:rsidRDefault="00016099" w:rsidP="00016099">
      <w:pPr>
        <w:rPr>
          <w:rFonts w:eastAsia="DengXian"/>
        </w:rPr>
      </w:pPr>
    </w:p>
    <w:p w14:paraId="48572330" w14:textId="77777777" w:rsidR="00016099" w:rsidRDefault="00016099" w:rsidP="00016099">
      <w:pPr>
        <w:rPr>
          <w:rFonts w:eastAsia="DengXian"/>
        </w:rPr>
      </w:pPr>
      <w:r>
        <w:rPr>
          <w:rFonts w:eastAsia="DengXian"/>
        </w:rPr>
        <w:t xml:space="preserve">For cases with more antennas at either gNB or NCR-MT or both, the channel spatial correlation matrix can still be expressed as the Kronecker product of </w:t>
      </w:r>
      <w:r>
        <w:rPr>
          <w:rFonts w:eastAsia="DengXian"/>
          <w:noProof/>
          <w:position w:val="-12"/>
          <w:lang w:val="en-US" w:eastAsia="zh-CN"/>
        </w:rPr>
        <w:drawing>
          <wp:inline distT="0" distB="0" distL="0" distR="0" wp14:anchorId="64142130" wp14:editId="734A2798">
            <wp:extent cx="257175" cy="200025"/>
            <wp:effectExtent l="0" t="0" r="9525" b="9525"/>
            <wp:docPr id="10764135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413531"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rFonts w:eastAsia="DengXian"/>
        </w:rPr>
        <w:t xml:space="preserve"> and </w:t>
      </w:r>
      <w:r>
        <w:rPr>
          <w:rFonts w:eastAsia="DengXian"/>
          <w:noProof/>
          <w:position w:val="-14"/>
          <w:lang w:val="en-US" w:eastAsia="zh-CN"/>
        </w:rPr>
        <w:drawing>
          <wp:inline distT="0" distB="0" distL="0" distR="0" wp14:anchorId="7EDDE767" wp14:editId="22035DEB">
            <wp:extent cx="390525" cy="257175"/>
            <wp:effectExtent l="0" t="0" r="0" b="9525"/>
            <wp:docPr id="676064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6441" name="Picture 3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rFonts w:eastAsia="DengXian"/>
        </w:rPr>
        <w:t>according to</w:t>
      </w:r>
      <w:r>
        <w:rPr>
          <w:rFonts w:ascii="Arial" w:eastAsia="DengXian" w:hAnsi="Arial" w:cs="Arial"/>
          <w:b/>
          <w:noProof/>
          <w:position w:val="-14"/>
          <w:sz w:val="28"/>
          <w:szCs w:val="28"/>
          <w:lang w:val="en-US" w:eastAsia="zh-CN"/>
        </w:rPr>
        <w:drawing>
          <wp:inline distT="0" distB="0" distL="0" distR="0" wp14:anchorId="7636D1D1" wp14:editId="301C29C6">
            <wp:extent cx="981075" cy="200025"/>
            <wp:effectExtent l="0" t="0" r="9525" b="9525"/>
            <wp:docPr id="125123114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31149" name="Picture 3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981075" cy="200025"/>
                    </a:xfrm>
                    <a:prstGeom prst="rect">
                      <a:avLst/>
                    </a:prstGeom>
                    <a:noFill/>
                    <a:ln>
                      <a:noFill/>
                    </a:ln>
                  </pic:spPr>
                </pic:pic>
              </a:graphicData>
            </a:graphic>
          </wp:inline>
        </w:drawing>
      </w:r>
      <w:r>
        <w:rPr>
          <w:rFonts w:eastAsia="DengXian"/>
        </w:rPr>
        <w:t>.</w:t>
      </w:r>
    </w:p>
    <w:p w14:paraId="51EDD36F" w14:textId="77777777" w:rsidR="00016099" w:rsidRDefault="00016099" w:rsidP="00C449A1">
      <w:pPr>
        <w:pStyle w:val="Heading4"/>
        <w:rPr>
          <w:lang w:eastAsia="ko-KR"/>
        </w:rPr>
      </w:pPr>
      <w:bookmarkStart w:id="6474" w:name="_Toc138946773"/>
      <w:bookmarkStart w:id="6475" w:name="_Toc98763527"/>
      <w:bookmarkStart w:id="6476" w:name="_Toc138854092"/>
      <w:bookmarkStart w:id="6477" w:name="_Toc82450508"/>
      <w:bookmarkStart w:id="6478" w:name="_Toc98755935"/>
      <w:bookmarkStart w:id="6479" w:name="_Toc89949546"/>
      <w:bookmarkStart w:id="6480" w:name="_Toc106184456"/>
      <w:bookmarkStart w:id="6481" w:name="_Toc145531502"/>
      <w:bookmarkStart w:id="6482" w:name="_Toc73963195"/>
      <w:bookmarkStart w:id="6483" w:name="_Toc82451157"/>
      <w:bookmarkStart w:id="6484" w:name="_Toc137555030"/>
      <w:bookmarkStart w:id="6485" w:name="_Toc75260373"/>
      <w:bookmarkStart w:id="6486" w:name="_Toc130402479"/>
      <w:bookmarkStart w:id="6487" w:name="_Toc75276430"/>
      <w:bookmarkStart w:id="6488" w:name="_Toc75275920"/>
      <w:bookmarkStart w:id="6489" w:name="_Toc161665764"/>
      <w:r>
        <w:rPr>
          <w:lang w:eastAsia="ko-KR"/>
        </w:rPr>
        <w:t>C.2.4.2.3</w:t>
      </w:r>
      <w:r>
        <w:rPr>
          <w:lang w:eastAsia="ko-KR"/>
        </w:rPr>
        <w:tab/>
        <w:t>MIMO correlation matrices at high, medium and low level</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lastRenderedPageBreak/>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016099" w14:paraId="7D1932D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30FBC552" w14:textId="77777777" w:rsidR="00016099" w:rsidRDefault="00016099" w:rsidP="00AC06EF">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5CDA3FE" w14:textId="77777777" w:rsidR="00016099" w:rsidRDefault="00016099" w:rsidP="00AC06EF">
            <w:pPr>
              <w:pStyle w:val="TAC"/>
              <w:spacing w:line="256" w:lineRule="auto"/>
              <w:rPr>
                <w:lang w:val="fr-FR" w:eastAsia="zh-CN"/>
              </w:rPr>
            </w:pPr>
            <w:r>
              <w:object w:dxaOrig="818" w:dyaOrig="311" w14:anchorId="055A8809">
                <v:shape id="_x0000_i1054" type="#_x0000_t75" style="width:41pt;height:15.5pt" o:ole="">
                  <v:imagedata r:id="rId93" o:title=""/>
                </v:shape>
                <o:OLEObject Type="Embed" ProgID="Equation.3" ShapeID="_x0000_i1054" DrawAspect="Content" ObjectID="_1773814855" r:id="rId94"/>
              </w:object>
            </w:r>
          </w:p>
        </w:tc>
      </w:tr>
      <w:tr w:rsidR="00016099" w14:paraId="1E19A918"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AC1688E" w14:textId="77777777" w:rsidR="00016099" w:rsidRDefault="00016099" w:rsidP="00AC06EF">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78D4FDCD" w14:textId="77777777" w:rsidR="00016099" w:rsidRDefault="00016099" w:rsidP="00AC06EF">
            <w:pPr>
              <w:pStyle w:val="TAC"/>
              <w:spacing w:line="256" w:lineRule="auto"/>
              <w:rPr>
                <w:lang w:val="fr-FR" w:eastAsia="zh-CN"/>
              </w:rPr>
            </w:pPr>
            <w:r>
              <w:object w:dxaOrig="818" w:dyaOrig="311" w14:anchorId="7D21835A">
                <v:shape id="_x0000_i1055" type="#_x0000_t75" style="width:41pt;height:15.5pt" o:ole="">
                  <v:imagedata r:id="rId95" o:title=""/>
                </v:shape>
                <o:OLEObject Type="Embed" ProgID="Equation.3" ShapeID="_x0000_i1055" DrawAspect="Content" ObjectID="_1773814856" r:id="rId96"/>
              </w:object>
            </w:r>
          </w:p>
        </w:tc>
      </w:tr>
      <w:tr w:rsidR="00016099" w14:paraId="73A363D5"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978CEDD" w14:textId="77777777" w:rsidR="00016099" w:rsidRDefault="00016099" w:rsidP="00AC06EF">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0AA4E9A0" w14:textId="77777777" w:rsidR="00016099" w:rsidRDefault="00016099" w:rsidP="00AC06EF">
            <w:pPr>
              <w:pStyle w:val="TAC"/>
              <w:spacing w:line="256" w:lineRule="auto"/>
              <w:rPr>
                <w:lang w:val="fr-FR" w:eastAsia="zh-CN"/>
              </w:rPr>
            </w:pPr>
            <w:r>
              <w:object w:dxaOrig="832" w:dyaOrig="318" w14:anchorId="09B91BD8">
                <v:shape id="_x0000_i1056" type="#_x0000_t75" style="width:41.45pt;height:15.95pt" o:ole="">
                  <v:imagedata r:id="rId95" o:title=""/>
                </v:shape>
                <o:OLEObject Type="Embed" ProgID="Equation.3" ShapeID="_x0000_i1056" DrawAspect="Content" ObjectID="_1773814857" r:id="rId97"/>
              </w:object>
            </w:r>
          </w:p>
        </w:tc>
      </w:tr>
      <w:tr w:rsidR="00016099" w14:paraId="7464373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E39D1DF"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6B353CA3" w14:textId="77777777" w:rsidR="00016099" w:rsidRDefault="00016099" w:rsidP="00AC06EF">
            <w:pPr>
              <w:pStyle w:val="TAC"/>
              <w:spacing w:line="256" w:lineRule="auto"/>
              <w:rPr>
                <w:lang w:val="fr-FR" w:eastAsia="zh-CN"/>
              </w:rPr>
            </w:pPr>
            <w:r>
              <w:object w:dxaOrig="832" w:dyaOrig="318" w14:anchorId="1D6DE298">
                <v:shape id="_x0000_i1057" type="#_x0000_t75" style="width:41.45pt;height:15.95pt" o:ole="">
                  <v:imagedata r:id="rId98" o:title=""/>
                </v:shape>
                <o:OLEObject Type="Embed" ProgID="Equation.3" ShapeID="_x0000_i1057" DrawAspect="Content" ObjectID="_1773814858" r:id="rId99"/>
              </w:object>
            </w:r>
          </w:p>
        </w:tc>
      </w:tr>
      <w:tr w:rsidR="00016099" w14:paraId="3D199076"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3A83371"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26CA61E0" w14:textId="77777777" w:rsidR="00016099" w:rsidRDefault="00016099" w:rsidP="00AC06EF">
            <w:pPr>
              <w:pStyle w:val="TAC"/>
              <w:spacing w:line="256" w:lineRule="auto"/>
              <w:rPr>
                <w:lang w:val="fr-FR" w:eastAsia="zh-CN"/>
              </w:rPr>
            </w:pPr>
            <w:r>
              <w:object w:dxaOrig="832" w:dyaOrig="318" w14:anchorId="1B9AB2BE">
                <v:shape id="_x0000_i1058" type="#_x0000_t75" style="width:41.45pt;height:15.95pt" o:ole="">
                  <v:imagedata r:id="rId100" o:title=""/>
                </v:shape>
                <o:OLEObject Type="Embed" ProgID="Equation.3" ShapeID="_x0000_i1058" DrawAspect="Content" ObjectID="_1773814859" r:id="rId101"/>
              </w:object>
            </w:r>
          </w:p>
        </w:tc>
      </w:tr>
    </w:tbl>
    <w:p w14:paraId="18C7E0A7" w14:textId="77777777" w:rsidR="00016099" w:rsidRDefault="00016099" w:rsidP="00016099">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6490" w:name="_Toc82451158"/>
      <w:bookmarkStart w:id="6491" w:name="_Toc138854093"/>
      <w:bookmarkStart w:id="6492" w:name="_Toc73963196"/>
      <w:bookmarkStart w:id="6493" w:name="_Toc82450509"/>
      <w:bookmarkStart w:id="6494" w:name="_Toc106184457"/>
      <w:bookmarkStart w:id="6495" w:name="_Toc98763528"/>
      <w:bookmarkStart w:id="6496" w:name="_Toc130402480"/>
      <w:bookmarkStart w:id="6497" w:name="_Toc137555031"/>
      <w:bookmarkStart w:id="6498" w:name="_Toc75276431"/>
      <w:bookmarkStart w:id="6499" w:name="_Toc75260374"/>
      <w:bookmarkStart w:id="6500" w:name="_Toc98755936"/>
      <w:bookmarkStart w:id="6501" w:name="_Toc89949547"/>
      <w:bookmarkStart w:id="6502" w:name="_Toc138946774"/>
      <w:bookmarkStart w:id="6503" w:name="_Toc75275921"/>
      <w:bookmarkStart w:id="6504" w:name="_Toc145531503"/>
      <w:bookmarkStart w:id="6505" w:name="_Toc161665765"/>
      <w:r>
        <w:t>C.2.4.3</w:t>
      </w:r>
      <w:r>
        <w:tab/>
        <w:t>Multi-antenna channel models using cross polarized antennas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B663A94" w14:textId="77777777" w:rsidR="00016099" w:rsidRDefault="00016099" w:rsidP="00016099">
      <w:pPr>
        <w:pStyle w:val="Heading4"/>
      </w:pPr>
      <w:bookmarkStart w:id="6506" w:name="_Toc137555032"/>
      <w:bookmarkStart w:id="6507" w:name="_Toc106184458"/>
      <w:bookmarkStart w:id="6508" w:name="_Toc138946775"/>
      <w:bookmarkStart w:id="6509" w:name="_Toc145531504"/>
      <w:bookmarkStart w:id="6510" w:name="_Toc130402481"/>
      <w:bookmarkStart w:id="6511" w:name="_Toc82451159"/>
      <w:bookmarkStart w:id="6512" w:name="_Toc75275922"/>
      <w:bookmarkStart w:id="6513" w:name="_Toc82450510"/>
      <w:bookmarkStart w:id="6514" w:name="_Toc98763529"/>
      <w:bookmarkStart w:id="6515" w:name="_Toc89949548"/>
      <w:bookmarkStart w:id="6516" w:name="_Toc138854094"/>
      <w:bookmarkStart w:id="6517" w:name="_Toc75276432"/>
      <w:bookmarkStart w:id="6518" w:name="_Toc98755937"/>
      <w:bookmarkStart w:id="6519" w:name="_Toc161665766"/>
      <w:r>
        <w:t>C.2.4.3.1</w:t>
      </w:r>
      <w:r>
        <w:tab/>
        <w:t>General</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lastRenderedPageBreak/>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6520" w:name="_Toc106184459"/>
      <w:bookmarkStart w:id="6521" w:name="_Toc98763530"/>
      <w:bookmarkStart w:id="6522" w:name="_Toc75260375"/>
      <w:bookmarkStart w:id="6523" w:name="_Toc82450511"/>
      <w:bookmarkStart w:id="6524" w:name="_Toc89949549"/>
      <w:bookmarkStart w:id="6525" w:name="_Toc82451160"/>
      <w:bookmarkStart w:id="6526" w:name="_Toc138946776"/>
      <w:bookmarkStart w:id="6527" w:name="_Toc130402482"/>
      <w:bookmarkStart w:id="6528" w:name="_Toc75276433"/>
      <w:bookmarkStart w:id="6529" w:name="_Toc138854095"/>
      <w:bookmarkStart w:id="6530" w:name="_Toc137555033"/>
      <w:bookmarkStart w:id="6531" w:name="_Toc73963197"/>
      <w:bookmarkStart w:id="6532" w:name="_Toc75275923"/>
      <w:bookmarkStart w:id="6533" w:name="_Toc145531505"/>
      <w:bookmarkStart w:id="6534" w:name="_Toc98755938"/>
      <w:bookmarkStart w:id="6535" w:name="_Toc161665767"/>
      <w:r>
        <w:t>C.2.4.3.2</w:t>
      </w:r>
      <w:r>
        <w:tab/>
        <w:t>Definition of MIMO correlation matrices using cross polarized antennas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lastRenderedPageBreak/>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6536" w:name="_Toc82451161"/>
      <w:bookmarkStart w:id="6537" w:name="_Toc130402483"/>
      <w:bookmarkStart w:id="6538" w:name="_Toc98755939"/>
      <w:bookmarkStart w:id="6539" w:name="_Toc82450512"/>
      <w:bookmarkStart w:id="6540" w:name="_Toc138854096"/>
      <w:bookmarkStart w:id="6541" w:name="_Toc75275924"/>
      <w:bookmarkStart w:id="6542" w:name="_Toc73963198"/>
      <w:bookmarkStart w:id="6543" w:name="_Toc75260376"/>
      <w:bookmarkStart w:id="6544" w:name="_Toc106184460"/>
      <w:bookmarkStart w:id="6545" w:name="_Toc89949550"/>
      <w:bookmarkStart w:id="6546" w:name="_Toc145531506"/>
      <w:bookmarkStart w:id="6547" w:name="_Toc137555034"/>
      <w:bookmarkStart w:id="6548" w:name="_Toc138946777"/>
      <w:bookmarkStart w:id="6549" w:name="_Toc98763531"/>
      <w:bookmarkStart w:id="6550" w:name="_Toc75276434"/>
      <w:bookmarkStart w:id="6551" w:name="_Toc161665768"/>
      <w:r>
        <w:rPr>
          <w:lang w:eastAsia="ko-KR"/>
        </w:rPr>
        <w:t>C.2.4.3.3</w:t>
      </w:r>
      <w:r>
        <w:rPr>
          <w:lang w:eastAsia="ko-KR"/>
        </w:rPr>
        <w:tab/>
        <w:t>Spatial correlation matrices at NCR-MT and gNB sides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2ECB675D" w14:textId="77777777" w:rsidR="00016099" w:rsidRDefault="00016099" w:rsidP="00016099">
      <w:pPr>
        <w:pStyle w:val="Heading5"/>
      </w:pPr>
      <w:bookmarkStart w:id="6552" w:name="_Toc75275925"/>
      <w:bookmarkStart w:id="6553" w:name="_Toc75276435"/>
      <w:bookmarkStart w:id="6554" w:name="_Toc75260377"/>
      <w:bookmarkStart w:id="6555" w:name="_Toc73963199"/>
      <w:bookmarkStart w:id="6556" w:name="_Toc161665769"/>
      <w:r>
        <w:t>C.2.4.3.3.1</w:t>
      </w:r>
      <w:r>
        <w:tab/>
        <w:t>Spatial correlation matrices at NCR-MT side</w:t>
      </w:r>
      <w:bookmarkEnd w:id="6552"/>
      <w:bookmarkEnd w:id="6553"/>
      <w:bookmarkEnd w:id="6554"/>
      <w:bookmarkEnd w:id="6555"/>
      <w:bookmarkEnd w:id="6556"/>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2C193678" w14:textId="77777777" w:rsidR="00016099" w:rsidRDefault="00016099" w:rsidP="00016099">
      <w:pPr>
        <w:rPr>
          <w:rFonts w:eastAsia="Calibri"/>
          <w:szCs w:val="21"/>
        </w:rPr>
      </w:pPr>
      <w:r>
        <w:rPr>
          <w:rFonts w:eastAsia="Calibri"/>
        </w:rPr>
        <w:t xml:space="preserve">For 1-antenna transmitter, </w:t>
      </w:r>
      <w:r>
        <w:rPr>
          <w:rFonts w:eastAsia="DengXian"/>
          <w:noProof/>
          <w:position w:val="-10"/>
          <w:szCs w:val="21"/>
          <w:lang w:val="en-US" w:eastAsia="zh-CN"/>
        </w:rPr>
        <w:drawing>
          <wp:inline distT="0" distB="0" distL="0" distR="0" wp14:anchorId="5863A6DF" wp14:editId="0205A8E2">
            <wp:extent cx="466725" cy="200025"/>
            <wp:effectExtent l="0" t="0" r="9525" b="9525"/>
            <wp:docPr id="8744946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9469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r>
        <w:rPr>
          <w:rFonts w:eastAsia="Calibri"/>
          <w:szCs w:val="21"/>
        </w:rPr>
        <w:t>.</w:t>
      </w:r>
    </w:p>
    <w:p w14:paraId="5E4B5130" w14:textId="77777777" w:rsidR="00016099" w:rsidRDefault="00016099" w:rsidP="00016099">
      <w:pPr>
        <w:rPr>
          <w:rFonts w:eastAsia="DengXian"/>
        </w:rPr>
      </w:pPr>
      <w:r>
        <w:rPr>
          <w:rFonts w:eastAsia="DengXian"/>
        </w:rPr>
        <w:t xml:space="preserve">For 2-antenna transmitter using one pair of cross-polarized antenna elements, </w:t>
      </w:r>
      <w:r>
        <w:rPr>
          <w:rFonts w:eastAsia="DengXian"/>
          <w:noProof/>
          <w:position w:val="-10"/>
          <w:lang w:val="en-US" w:eastAsia="zh-CN"/>
        </w:rPr>
        <w:drawing>
          <wp:inline distT="0" distB="0" distL="0" distR="0" wp14:anchorId="2E2CA0D9" wp14:editId="012367E6">
            <wp:extent cx="466725" cy="200025"/>
            <wp:effectExtent l="0" t="0" r="9525" b="9525"/>
            <wp:docPr id="18640541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54158"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r>
        <w:rPr>
          <w:rFonts w:eastAsia="DengXian"/>
        </w:rPr>
        <w:t>.</w:t>
      </w:r>
    </w:p>
    <w:p w14:paraId="0A76961A" w14:textId="77777777" w:rsidR="00016099" w:rsidRDefault="00016099" w:rsidP="00016099">
      <w:pPr>
        <w:pStyle w:val="Heading5"/>
      </w:pPr>
      <w:bookmarkStart w:id="6557" w:name="_Toc75260378"/>
      <w:bookmarkStart w:id="6558" w:name="_Toc75276436"/>
      <w:bookmarkStart w:id="6559" w:name="_Toc73963200"/>
      <w:bookmarkStart w:id="6560" w:name="_Toc75275926"/>
      <w:bookmarkStart w:id="6561" w:name="_Toc161665770"/>
      <w:r>
        <w:t>C.2.4.3.3.2</w:t>
      </w:r>
      <w:r>
        <w:tab/>
        <w:t>Spatial correlation matrices at gNB side</w:t>
      </w:r>
      <w:bookmarkEnd w:id="6557"/>
      <w:bookmarkEnd w:id="6558"/>
      <w:bookmarkEnd w:id="6559"/>
      <w:bookmarkEnd w:id="6560"/>
      <w:bookmarkEnd w:id="6561"/>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1517081B" w14:textId="77777777" w:rsidR="00016099" w:rsidRDefault="00016099" w:rsidP="00016099">
      <w:pPr>
        <w:rPr>
          <w:rFonts w:eastAsia="Calibri"/>
        </w:rPr>
      </w:pPr>
      <w:r>
        <w:rPr>
          <w:rFonts w:eastAsia="Calibri"/>
        </w:rPr>
        <w:t xml:space="preserve">For 2-antenna receiver using one pair of cross-polarized antenna elements, </w:t>
      </w:r>
      <w:r>
        <w:rPr>
          <w:rFonts w:ascii="Arial" w:eastAsia="DengXian" w:hAnsi="Arial" w:cs="Arial"/>
          <w:b/>
          <w:noProof/>
          <w:position w:val="-14"/>
          <w:sz w:val="28"/>
          <w:szCs w:val="28"/>
          <w:lang w:val="en-US" w:eastAsia="zh-CN"/>
        </w:rPr>
        <w:drawing>
          <wp:inline distT="0" distB="0" distL="0" distR="0" wp14:anchorId="46559C79" wp14:editId="5D60B775">
            <wp:extent cx="523875" cy="257175"/>
            <wp:effectExtent l="0" t="0" r="9525" b="9525"/>
            <wp:docPr id="2311514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51484"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523875" cy="257175"/>
                    </a:xfrm>
                    <a:prstGeom prst="rect">
                      <a:avLst/>
                    </a:prstGeom>
                    <a:noFill/>
                    <a:ln>
                      <a:noFill/>
                    </a:ln>
                  </pic:spPr>
                </pic:pic>
              </a:graphicData>
            </a:graphic>
          </wp:inline>
        </w:drawing>
      </w:r>
      <w:r>
        <w:rPr>
          <w:rFonts w:eastAsia="Calibri"/>
        </w:rPr>
        <w:t>.</w:t>
      </w:r>
    </w:p>
    <w:p w14:paraId="2F9EBDB1" w14:textId="77777777" w:rsidR="00016099" w:rsidRDefault="00016099" w:rsidP="00016099">
      <w:pPr>
        <w:rPr>
          <w:rFonts w:eastAsia="DengXian"/>
          <w:b/>
        </w:rPr>
      </w:pPr>
      <w:r>
        <w:rPr>
          <w:rFonts w:eastAsia="DengXian"/>
        </w:rPr>
        <w:t>For 4-antenna receiver using two pairs of cross-polarized antenna elements,</w:t>
      </w:r>
      <w:r>
        <w:rPr>
          <w:rFonts w:ascii="Arial" w:eastAsia="DengXian" w:hAnsi="Arial" w:cs="Arial"/>
          <w:b/>
          <w:noProof/>
          <w:position w:val="-30"/>
          <w:sz w:val="28"/>
          <w:szCs w:val="28"/>
          <w:lang w:val="en-US" w:eastAsia="zh-CN"/>
        </w:rPr>
        <w:drawing>
          <wp:inline distT="0" distB="0" distL="0" distR="0" wp14:anchorId="626ADF37" wp14:editId="39022768">
            <wp:extent cx="981075" cy="466725"/>
            <wp:effectExtent l="0" t="0" r="9525" b="9525"/>
            <wp:docPr id="617740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4077" name="Picture 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981075" cy="466725"/>
                    </a:xfrm>
                    <a:prstGeom prst="rect">
                      <a:avLst/>
                    </a:prstGeom>
                    <a:noFill/>
                    <a:ln>
                      <a:noFill/>
                    </a:ln>
                  </pic:spPr>
                </pic:pic>
              </a:graphicData>
            </a:graphic>
          </wp:inline>
        </w:drawing>
      </w:r>
      <w:r>
        <w:rPr>
          <w:rFonts w:eastAsia="DengXian"/>
        </w:rPr>
        <w:t>.</w:t>
      </w:r>
    </w:p>
    <w:p w14:paraId="77DFFD86" w14:textId="77777777" w:rsidR="00016099" w:rsidRDefault="00016099" w:rsidP="00016099">
      <w:pPr>
        <w:pStyle w:val="Heading4"/>
        <w:rPr>
          <w:lang w:eastAsia="ko-KR"/>
        </w:rPr>
      </w:pPr>
      <w:bookmarkStart w:id="6562" w:name="_Toc106184461"/>
      <w:bookmarkStart w:id="6563" w:name="_Toc98755940"/>
      <w:bookmarkStart w:id="6564" w:name="_Toc82450513"/>
      <w:bookmarkStart w:id="6565" w:name="_Toc138854097"/>
      <w:bookmarkStart w:id="6566" w:name="_Toc75276437"/>
      <w:bookmarkStart w:id="6567" w:name="_Toc145531507"/>
      <w:bookmarkStart w:id="6568" w:name="_Toc75275927"/>
      <w:bookmarkStart w:id="6569" w:name="_Toc82451162"/>
      <w:bookmarkStart w:id="6570" w:name="_Toc138946778"/>
      <w:bookmarkStart w:id="6571" w:name="_Toc89949551"/>
      <w:bookmarkStart w:id="6572" w:name="_Toc137555035"/>
      <w:bookmarkStart w:id="6573" w:name="_Toc130402484"/>
      <w:bookmarkStart w:id="6574" w:name="_Toc75260379"/>
      <w:bookmarkStart w:id="6575" w:name="_Toc98763532"/>
      <w:bookmarkStart w:id="6576" w:name="_Toc73963201"/>
      <w:bookmarkStart w:id="6577" w:name="_Toc161665771"/>
      <w:r>
        <w:rPr>
          <w:lang w:eastAsia="ko-KR"/>
        </w:rPr>
        <w:t>C.2.4.3.4</w:t>
      </w:r>
      <w:r>
        <w:rPr>
          <w:lang w:eastAsia="ko-KR"/>
        </w:rPr>
        <w:tab/>
        <w:t>MIMO correlation matrices using cross polarized antennas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6578" w:name="_Toc137555036"/>
      <w:bookmarkStart w:id="6579" w:name="_Toc138854098"/>
      <w:bookmarkStart w:id="6580" w:name="_Toc123936538"/>
      <w:bookmarkStart w:id="6581" w:name="_Toc53176885"/>
      <w:bookmarkStart w:id="6582" w:name="_Toc91440970"/>
      <w:bookmarkStart w:id="6583" w:name="_Toc114566226"/>
      <w:bookmarkStart w:id="6584" w:name="_Toc76653207"/>
      <w:bookmarkStart w:id="6585" w:name="_Toc106737712"/>
      <w:bookmarkStart w:id="6586" w:name="_Toc107235097"/>
      <w:bookmarkStart w:id="6587" w:name="_Toc76652363"/>
      <w:bookmarkStart w:id="6588" w:name="_Toc76298484"/>
      <w:bookmarkStart w:id="6589" w:name="_Toc67918409"/>
      <w:bookmarkStart w:id="6590" w:name="_Toc61121213"/>
      <w:bookmarkStart w:id="6591" w:name="_Toc98849760"/>
      <w:bookmarkStart w:id="6592" w:name="_Toc107233479"/>
      <w:bookmarkStart w:id="6593" w:name="_Toc83742480"/>
      <w:bookmarkStart w:id="6594" w:name="_Toc76572496"/>
      <w:bookmarkStart w:id="6595" w:name="_Toc145531508"/>
      <w:bookmarkStart w:id="6596" w:name="_Toc138946779"/>
      <w:bookmarkStart w:id="6597" w:name="_Toc106543614"/>
      <w:bookmarkStart w:id="6598" w:name="_Toc107477365"/>
      <w:bookmarkStart w:id="6599" w:name="_Toc107420067"/>
      <w:bookmarkStart w:id="6600" w:name="_Toc124377555"/>
      <w:bookmarkStart w:id="6601" w:name="_Toc161665772"/>
      <w:r>
        <w:t>C.2.4.3.5</w:t>
      </w:r>
      <w:r>
        <w:rPr>
          <w:lang w:eastAsia="zh-CN"/>
        </w:rPr>
        <w:tab/>
      </w:r>
      <w:r>
        <w:t>Beam steering approach</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lastRenderedPageBreak/>
        <w:tab/>
      </w:r>
      <w:r>
        <w:object w:dxaOrig="1717" w:dyaOrig="439" w14:anchorId="18C7EE7B">
          <v:shape id="_x0000_i1059" type="#_x0000_t75" style="width:86.15pt;height:21.85pt" o:ole="">
            <v:imagedata r:id="rId118" o:title=""/>
          </v:shape>
          <o:OLEObject Type="Embed" ProgID="Equation.3" ShapeID="_x0000_i1059" DrawAspect="Content" ObjectID="_1773814860" r:id="rId119"/>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0" type="#_x0000_t75" style="width:172.25pt;height:34.2pt" o:ole="">
            <v:imagedata r:id="rId120" o:title=""/>
          </v:shape>
          <o:OLEObject Type="Embed" ProgID="Equation.3" ShapeID="_x0000_i1060" DrawAspect="Content" ObjectID="_1773814861" r:id="rId121"/>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1" type="#_x0000_t75" style="width:33.25pt;height:21.85pt" o:ole="">
            <v:imagedata r:id="rId122" o:title=""/>
          </v:shape>
          <o:OLEObject Type="Embed" ProgID="Equation.3" ShapeID="_x0000_i1061" DrawAspect="Content" ObjectID="_1773814862" r:id="rId123"/>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2" type="#_x0000_t75" style="width:40.55pt;height:21.85pt" o:ole="">
            <v:imagedata r:id="rId124" o:title=""/>
          </v:shape>
          <o:OLEObject Type="Embed" ProgID="Equation.3" ShapeID="_x0000_i1062" DrawAspect="Content" ObjectID="_1773814863" r:id="rId125"/>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3" type="#_x0000_t75" style="width:41.45pt;height:21.85pt" o:ole="">
            <v:imagedata r:id="rId126" o:title=""/>
          </v:shape>
          <o:OLEObject Type="Embed" ProgID="Equation.3" ShapeID="_x0000_i1063" DrawAspect="Content" ObjectID="_1773814864" r:id="rId127"/>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4" type="#_x0000_t75" style="width:14.15pt;height:19.6pt" o:ole="">
            <v:imagedata r:id="rId128" o:title=""/>
          </v:shape>
          <o:OLEObject Type="Embed" ProgID="Equation.3" ShapeID="_x0000_i1064" DrawAspect="Content" ObjectID="_1773814865" r:id="rId129"/>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5" type="#_x0000_t75" style="width:16.4pt;height:19.6pt" o:ole="">
            <v:imagedata r:id="rId130" o:title=""/>
          </v:shape>
          <o:OLEObject Type="Embed" ProgID="Equation.3" ShapeID="_x0000_i1065" DrawAspect="Content" ObjectID="_1773814866" r:id="rId131"/>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6" type="#_x0000_t75" style="width:16.4pt;height:19.6pt" o:ole="">
            <v:imagedata r:id="rId132" o:title=""/>
          </v:shape>
          <o:OLEObject Type="Embed" ProgID="Equation.3" ShapeID="_x0000_i1066" DrawAspect="Content" ObjectID="_1773814867" r:id="rId133"/>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67" type="#_x0000_t75" style="width:46.05pt;height:21.85pt" o:ole="">
            <v:imagedata r:id="rId134" o:title=""/>
          </v:shape>
          <o:OLEObject Type="Embed" ProgID="Equation.3" ShapeID="_x0000_i1067" DrawAspect="Content" ObjectID="_1773814868" r:id="rId135"/>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68" type="#_x0000_t75" style="width:92.5pt;height:34.2pt" o:ole="">
            <v:imagedata r:id="rId136" o:title=""/>
          </v:shape>
          <o:OLEObject Type="Embed" ProgID="Equation.3" ShapeID="_x0000_i1068" DrawAspect="Content" ObjectID="_1773814869" r:id="rId137"/>
        </w:object>
      </w:r>
      <w:r>
        <w:t>.</w:t>
      </w:r>
    </w:p>
    <w:p w14:paraId="41EB40D0" w14:textId="77777777" w:rsidR="00016099" w:rsidRDefault="00016099" w:rsidP="00016099">
      <w:r>
        <w:t xml:space="preserve">where the index </w:t>
      </w:r>
      <w:r>
        <w:rPr>
          <w:position w:val="-10"/>
        </w:rPr>
        <w:object w:dxaOrig="527" w:dyaOrig="439" w14:anchorId="1365074E">
          <v:shape id="_x0000_i1069" type="#_x0000_t75" style="width:26.45pt;height:21.85pt" o:ole="">
            <v:imagedata r:id="rId138" o:title=""/>
          </v:shape>
          <o:OLEObject Type="Embed" ProgID="Equation.3" ShapeID="_x0000_i1069" DrawAspect="Content" ObjectID="_1773814870" r:id="rId139"/>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0" type="#_x0000_t75" style="width:19.6pt;height:21.85pt" o:ole="">
            <v:imagedata r:id="rId140" o:title=""/>
          </v:shape>
          <o:OLEObject Type="Embed" ProgID="Equation.3" ShapeID="_x0000_i1070" DrawAspect="Content" ObjectID="_1773814871" r:id="rId141"/>
        </w:object>
      </w:r>
      <w:r>
        <w:t xml:space="preserve"> controls the phase variation in first dimension and second dimension respectively, and the phase for k-th subframe is denoted by</w:t>
      </w:r>
      <w:r>
        <w:rPr>
          <w:position w:val="-14"/>
        </w:rPr>
        <w:object w:dxaOrig="1291" w:dyaOrig="439" w14:anchorId="1CCCC100">
          <v:shape id="_x0000_i1071" type="#_x0000_t75" style="width:64.7pt;height:21.85pt" o:ole="">
            <v:imagedata r:id="rId142" o:title=""/>
          </v:shape>
          <o:OLEObject Type="Embed" ProgID="Equation.3" ShapeID="_x0000_i1071" DrawAspect="Content" ObjectID="_1773814872" r:id="rId143"/>
        </w:object>
      </w:r>
      <w:r>
        <w:t xml:space="preserve">, where </w:t>
      </w:r>
      <w:r>
        <w:rPr>
          <w:position w:val="-14"/>
        </w:rPr>
        <w:object w:dxaOrig="392" w:dyaOrig="439" w14:anchorId="7614F0C4">
          <v:shape id="_x0000_i1072" type="#_x0000_t75" style="width:19.6pt;height:21.85pt" o:ole="">
            <v:imagedata r:id="rId144" o:title=""/>
          </v:shape>
          <o:OLEObject Type="Embed" ProgID="Equation.3" ShapeID="_x0000_i1072" DrawAspect="Content" ObjectID="_1773814873" r:id="rId145"/>
        </w:object>
      </w:r>
      <w:r>
        <w:t xml:space="preserve">is the random start value with the uniform distribution, i.e., </w:t>
      </w:r>
      <w:r>
        <w:rPr>
          <w:position w:val="-14"/>
        </w:rPr>
        <w:object w:dxaOrig="1048" w:dyaOrig="439" w14:anchorId="1C659241">
          <v:shape id="_x0000_i1073" type="#_x0000_t75" style="width:52.4pt;height:21.85pt" o:ole="">
            <v:imagedata r:id="rId146" o:title=""/>
          </v:shape>
          <o:OLEObject Type="Embed" ProgID="Equation.3" ShapeID="_x0000_i1073" DrawAspect="Content" ObjectID="_1773814874" r:id="rId147"/>
        </w:object>
      </w:r>
      <w:r>
        <w:t xml:space="preserve">, </w:t>
      </w:r>
      <w:r>
        <w:rPr>
          <w:position w:val="-6"/>
        </w:rPr>
        <w:object w:dxaOrig="257" w:dyaOrig="210" w14:anchorId="7FA8959C">
          <v:shape id="_x0000_i1074" type="#_x0000_t75" style="width:13.2pt;height:10.5pt" o:ole="">
            <v:imagedata r:id="rId148" o:title=""/>
          </v:shape>
          <o:OLEObject Type="Embed" ProgID="Equation.3" ShapeID="_x0000_i1074" DrawAspect="Content" ObjectID="_1773814875" r:id="rId149"/>
        </w:object>
      </w:r>
      <w:r>
        <w:t xml:space="preserve"> is the step of phase variation, which is defined in Table </w:t>
      </w:r>
      <w:r>
        <w:rPr>
          <w:lang w:eastAsia="zh-CN"/>
        </w:rPr>
        <w:t>C.2.4.3.5-1</w:t>
      </w:r>
      <w:r>
        <w:t xml:space="preserve">, and k is the linear </w:t>
      </w:r>
      <w:r>
        <w:lastRenderedPageBreak/>
        <w:t>increment of 2</w:t>
      </w:r>
      <w:r>
        <w:rPr>
          <w:vertAlign w:val="superscript"/>
        </w:rPr>
        <w:t>-μ</w:t>
      </w:r>
      <w:r>
        <w:t xml:space="preserve"> for every slot throughout the simulation, the index </w:t>
      </w:r>
      <w:r>
        <w:rPr>
          <w:position w:val="-10"/>
        </w:rPr>
        <w:object w:dxaOrig="527" w:dyaOrig="439" w14:anchorId="01808540">
          <v:shape id="_x0000_i1075" type="#_x0000_t75" style="width:26.45pt;height:21.85pt" o:ole="">
            <v:imagedata r:id="rId150" o:title=""/>
          </v:shape>
          <o:OLEObject Type="Embed" ProgID="Equation.3" ShapeID="_x0000_i1075" DrawAspect="Content" ObjectID="_1773814876" r:id="rId151"/>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6" type="#_x0000_t75" style="width:10.5pt;height:10.5pt" o:ole="">
            <v:imagedata r:id="rId152" o:title=""/>
          </v:shape>
          <o:OLEObject Type="Embed" ProgID="Equation.3" ShapeID="_x0000_i1076" DrawAspect="Content" ObjectID="_1773814877" r:id="rId153"/>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77" type="#_x0000_t75" style="width:8.65pt;height:10.5pt" o:ole="">
            <v:imagedata r:id="rId154" o:title=""/>
          </v:shape>
          <o:OLEObject Type="Embed" ProgID="Equation.3" ShapeID="_x0000_i1077" DrawAspect="Content" ObjectID="_1773814878" r:id="rId155"/>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78" type="#_x0000_t75" style="width:76.1pt;height:19.6pt" o:ole="">
            <v:imagedata r:id="rId156" o:title=""/>
          </v:shape>
          <o:OLEObject Type="Embed" ProgID="Equation.3" ShapeID="_x0000_i1078" DrawAspect="Content" ObjectID="_1773814879" r:id="rId157"/>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79" type="#_x0000_t75" style="width:109.35pt;height:34.2pt" o:ole="">
            <v:imagedata r:id="rId158" o:title=""/>
          </v:shape>
          <o:OLEObject Type="Embed" ProgID="Equation.3" ShapeID="_x0000_i1079" DrawAspect="Content" ObjectID="_1773814880" r:id="rId159"/>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0" type="#_x0000_t75" style="width:13.2pt;height:10.5pt" o:ole="">
                  <v:imagedata r:id="rId160" o:title=""/>
                </v:shape>
                <o:OLEObject Type="Embed" ProgID="Equation.3" ShapeID="_x0000_i1080" DrawAspect="Content" ObjectID="_1773814881" r:id="rId161"/>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6602" w:name="_Toc76298491"/>
      <w:bookmarkStart w:id="6603" w:name="_Toc89949552"/>
      <w:bookmarkStart w:id="6604" w:name="_Toc98755941"/>
      <w:bookmarkStart w:id="6605" w:name="_Toc82450514"/>
      <w:bookmarkStart w:id="6606" w:name="_Toc138854099"/>
      <w:bookmarkStart w:id="6607" w:name="_Toc76652370"/>
      <w:bookmarkStart w:id="6608" w:name="_Toc76653214"/>
      <w:bookmarkStart w:id="6609" w:name="_Toc145531509"/>
      <w:bookmarkStart w:id="6610" w:name="_Toc98763533"/>
      <w:bookmarkStart w:id="6611" w:name="_Toc61121219"/>
      <w:bookmarkStart w:id="6612" w:name="_Toc76572503"/>
      <w:bookmarkStart w:id="6613" w:name="_Toc106184462"/>
      <w:bookmarkStart w:id="6614" w:name="_Toc82451163"/>
      <w:bookmarkStart w:id="6615" w:name="_Toc137555037"/>
      <w:bookmarkStart w:id="6616" w:name="_Toc130402485"/>
      <w:bookmarkStart w:id="6617" w:name="_Toc67918416"/>
      <w:bookmarkStart w:id="6618" w:name="_Toc138946780"/>
      <w:bookmarkStart w:id="6619" w:name="_Toc161665773"/>
      <w:r>
        <w:t>C.3</w:t>
      </w:r>
      <w:r>
        <w:rPr>
          <w:lang w:eastAsia="zh-CN"/>
        </w:rPr>
        <w:tab/>
      </w:r>
      <w:r>
        <w:t>Physical signals, channels mapping and precoding</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26BD4B6F" w14:textId="77777777" w:rsidR="00016099" w:rsidRDefault="00016099" w:rsidP="00E501EA">
      <w:pPr>
        <w:pStyle w:val="Heading2"/>
        <w:rPr>
          <w:sz w:val="36"/>
        </w:rPr>
      </w:pPr>
      <w:bookmarkStart w:id="6620" w:name="_Toc29808556"/>
      <w:bookmarkStart w:id="6621" w:name="_Toc40209724"/>
      <w:bookmarkStart w:id="6622" w:name="_Toc21338448"/>
      <w:bookmarkStart w:id="6623" w:name="_Toc37068475"/>
      <w:bookmarkStart w:id="6624" w:name="_Toc40210066"/>
      <w:bookmarkStart w:id="6625" w:name="_Toc37084362"/>
      <w:bookmarkStart w:id="6626" w:name="_Toc37084020"/>
      <w:bookmarkStart w:id="6627" w:name="_Toc137555038"/>
      <w:bookmarkStart w:id="6628" w:name="_Toc130402486"/>
      <w:bookmarkStart w:id="6629" w:name="_Toc53176890"/>
      <w:bookmarkStart w:id="6630" w:name="_Toc106184463"/>
      <w:bookmarkStart w:id="6631" w:name="_Toc98763534"/>
      <w:bookmarkStart w:id="6632" w:name="_Toc145531510"/>
      <w:bookmarkStart w:id="6633" w:name="_Toc76572504"/>
      <w:bookmarkStart w:id="6634" w:name="_Toc76653215"/>
      <w:bookmarkStart w:id="6635" w:name="_Toc67918417"/>
      <w:bookmarkStart w:id="6636" w:name="_Toc138854100"/>
      <w:bookmarkStart w:id="6637" w:name="_Toc82451164"/>
      <w:bookmarkStart w:id="6638" w:name="_Toc98755942"/>
      <w:bookmarkStart w:id="6639" w:name="_Toc89949553"/>
      <w:bookmarkStart w:id="6640" w:name="_Toc61121220"/>
      <w:bookmarkStart w:id="6641" w:name="_Toc138946781"/>
      <w:bookmarkStart w:id="6642" w:name="_Toc45893025"/>
      <w:bookmarkStart w:id="6643" w:name="_Toc82450515"/>
      <w:bookmarkStart w:id="6644" w:name="_Toc76652371"/>
      <w:bookmarkStart w:id="6645" w:name="_Toc76298492"/>
      <w:bookmarkStart w:id="6646" w:name="_Toc161665774"/>
      <w:r>
        <w:t>C.3.1</w:t>
      </w:r>
      <w:r>
        <w:tab/>
      </w:r>
      <w:bookmarkEnd w:id="6620"/>
      <w:bookmarkEnd w:id="6621"/>
      <w:bookmarkEnd w:id="6622"/>
      <w:bookmarkEnd w:id="6623"/>
      <w:bookmarkEnd w:id="6624"/>
      <w:bookmarkEnd w:id="6625"/>
      <w:bookmarkEnd w:id="6626"/>
      <w:r>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1" type="#_x0000_t75" style="width:26.9pt;height:16.4pt" o:ole="">
            <v:imagedata r:id="rId162" o:title=""/>
          </v:shape>
          <o:OLEObject Type="Embed" ProgID="Equation.3" ShapeID="_x0000_i1081" DrawAspect="Content" ObjectID="_1773814882" r:id="rId163"/>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2" type="#_x0000_t75" style="width:93.4pt;height:21.4pt" o:ole="">
            <v:imagedata r:id="rId164" o:title=""/>
          </v:shape>
          <o:OLEObject Type="Embed" ProgID="Equation.3" ShapeID="_x0000_i1082" DrawAspect="Content" ObjectID="_1773814883" r:id="rId165"/>
        </w:object>
      </w:r>
      <w:r>
        <w:t xml:space="preserve">, with </w:t>
      </w:r>
      <w:r>
        <w:rPr>
          <w:position w:val="-14"/>
        </w:rPr>
        <w:object w:dxaOrig="541" w:dyaOrig="392" w14:anchorId="21C3D3E4">
          <v:shape id="_x0000_i1083" type="#_x0000_t75" style="width:26.9pt;height:19.6pt" o:ole="">
            <v:imagedata r:id="rId166" o:title=""/>
          </v:shape>
          <o:OLEObject Type="Embed" ProgID="Equation.3" ShapeID="_x0000_i1083" DrawAspect="Content" ObjectID="_1773814884" r:id="rId167"/>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4" type="#_x0000_t75" style="width:26.9pt;height:19.6pt" o:ole="">
            <v:imagedata r:id="rId168" o:title=""/>
          </v:shape>
          <o:OLEObject Type="Embed" ProgID="Equation.3" ShapeID="_x0000_i1084" DrawAspect="Content" ObjectID="_1773814885" r:id="rId169"/>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5" type="#_x0000_t75" style="width:26.9pt;height:16.4pt" o:ole="">
            <v:imagedata r:id="rId162" o:title=""/>
          </v:shape>
          <o:OLEObject Type="Embed" ProgID="Equation.3" ShapeID="_x0000_i1085" DrawAspect="Content" ObjectID="_1773814886" r:id="rId170"/>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6" type="#_x0000_t75" style="width:26.9pt;height:19.6pt" o:ole="">
            <v:imagedata r:id="rId168" o:title=""/>
          </v:shape>
          <o:OLEObject Type="Embed" ProgID="Equation.3" ShapeID="_x0000_i1086" DrawAspect="Content" ObjectID="_1773814887" r:id="rId171"/>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6647" w:name="MCCQCTEMPBM_00000038"/>
    <w:bookmarkStart w:id="6648" w:name="MCCQCTEMPBM_00000033"/>
    <w:p w14:paraId="43B2F055" w14:textId="77777777" w:rsidR="00016099" w:rsidRDefault="00016099" w:rsidP="00016099">
      <w:pPr>
        <w:rPr>
          <w:lang w:eastAsia="zh-CN"/>
        </w:rPr>
      </w:pPr>
      <w:r>
        <w:fldChar w:fldCharType="begin"/>
      </w:r>
      <w:r>
        <w:fldChar w:fldCharType="end"/>
      </w:r>
      <w:bookmarkEnd w:id="6647"/>
      <w:bookmarkEnd w:id="6648"/>
      <w:r>
        <w:t xml:space="preserve">The precoder matrix </w:t>
      </w:r>
      <w:r>
        <w:rPr>
          <w:position w:val="-10"/>
        </w:rPr>
        <w:object w:dxaOrig="588" w:dyaOrig="331" w14:anchorId="12DD3D93">
          <v:shape id="_x0000_i1087" type="#_x0000_t75" style="width:29.6pt;height:16.4pt" o:ole="">
            <v:imagedata r:id="rId162" o:title=""/>
          </v:shape>
          <o:OLEObject Type="Embed" ProgID="Equation.3" ShapeID="_x0000_i1087" DrawAspect="Content" ObjectID="_1773814888" r:id="rId172"/>
        </w:object>
      </w:r>
      <w:r>
        <w:t xml:space="preserve">is specific to the test case configuration. </w:t>
      </w:r>
      <w:r>
        <w:rPr>
          <w:position w:val="-10"/>
        </w:rPr>
        <w:object w:dxaOrig="541" w:dyaOrig="331" w14:anchorId="4C8FEFCB">
          <v:shape id="_x0000_i1088" type="#_x0000_t75" style="width:26.9pt;height:16.4pt" o:ole="">
            <v:imagedata r:id="rId162" o:title=""/>
          </v:shape>
          <o:OLEObject Type="Embed" ProgID="Equation.3" ShapeID="_x0000_i1088" DrawAspect="Content" ObjectID="_1773814889" r:id="rId173"/>
        </w:object>
      </w:r>
      <w:r>
        <w:t xml:space="preserve"> is defined in Clause 5.2.2.2 of TS 38.214 [28].</w:t>
      </w:r>
      <w:bookmarkStart w:id="6649" w:name="MCCQCTEMPBM_00000039"/>
      <w:r>
        <w:fldChar w:fldCharType="begin"/>
      </w:r>
      <w:r>
        <w:fldChar w:fldCharType="end"/>
      </w:r>
      <w:bookmarkStart w:id="6650" w:name="MCCQCTEMPBM_00000035"/>
      <w:bookmarkStart w:id="6651" w:name="MCCQCTEMPBM_00000036"/>
      <w:bookmarkStart w:id="6652" w:name="MCCQCTEMPBM_00000040"/>
      <w:bookmarkStart w:id="6653" w:name="MCCQCTEMPBM_00000034"/>
      <w:bookmarkEnd w:id="6649"/>
      <w:r>
        <w:fldChar w:fldCharType="begin"/>
      </w:r>
      <w:r>
        <w:fldChar w:fldCharType="end"/>
      </w:r>
      <w:bookmarkEnd w:id="6650"/>
      <w:bookmarkEnd w:id="6651"/>
      <w:bookmarkEnd w:id="6652"/>
      <w:bookmarkEnd w:id="6653"/>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89" type="#_x0000_t75" style="width:93.4pt;height:19.6pt" o:ole="">
            <v:imagedata r:id="rId174" o:title=""/>
          </v:shape>
          <o:OLEObject Type="Embed" ProgID="Equation.3" ShapeID="_x0000_i1089" DrawAspect="Content" ObjectID="_1773814890" r:id="rId175"/>
        </w:object>
      </w:r>
      <w:r>
        <w:t xml:space="preserve">, where </w:t>
      </w:r>
      <w:r>
        <w:rPr>
          <w:position w:val="-12"/>
        </w:rPr>
        <w:object w:dxaOrig="588" w:dyaOrig="392" w14:anchorId="15A65A27">
          <v:shape id="_x0000_i1090" type="#_x0000_t75" style="width:29.6pt;height:19.6pt" o:ole="">
            <v:imagedata r:id="rId176" o:title=""/>
          </v:shape>
          <o:OLEObject Type="Embed" ProgID="Equation.3" ShapeID="_x0000_i1090" DrawAspect="Content" ObjectID="_1773814891" r:id="rId177"/>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1" type="#_x0000_t75" style="width:19.6pt;height:21.4pt" o:ole="">
            <v:imagedata r:id="rId178" o:title=""/>
          </v:shape>
          <o:OLEObject Type="Embed" ProgID="Equation.3" ShapeID="_x0000_i1091" DrawAspect="Content" ObjectID="_1773814892" r:id="rId179"/>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2" type="#_x0000_t75" style="width:19.6pt;height:21.4pt" o:ole="">
            <v:imagedata r:id="rId178" o:title=""/>
          </v:shape>
          <o:OLEObject Type="Embed" ProgID="Equation.3" ShapeID="_x0000_i1092" DrawAspect="Content" ObjectID="_1773814893" r:id="rId180"/>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3" type="#_x0000_t75" style="width:21.4pt;height:21.4pt" o:ole="">
            <v:imagedata r:id="rId181" o:title=""/>
          </v:shape>
          <o:OLEObject Type="Embed" ProgID="Equation.3" ShapeID="_x0000_i1093" DrawAspect="Content" ObjectID="_1773814894" r:id="rId182"/>
        </w:object>
      </w:r>
      <w:r>
        <w:rPr>
          <w:iCs/>
          <w:lang w:eastAsia="zh-CN"/>
        </w:rPr>
        <w:t xml:space="preserve"> for NZP CSI-RS which configured for CSI acquisition with </w:t>
      </w:r>
      <w:r>
        <w:t xml:space="preserve"> </w:t>
      </w:r>
      <w:r>
        <w:rPr>
          <w:position w:val="-12"/>
        </w:rPr>
        <w:object w:dxaOrig="3042" w:dyaOrig="392" w14:anchorId="30CF71C7">
          <v:shape id="_x0000_i1094" type="#_x0000_t75" style="width:151.75pt;height:19.6pt" o:ole="">
            <v:imagedata r:id="rId183" o:title=""/>
          </v:shape>
          <o:OLEObject Type="Embed" ProgID="Equation.3" ShapeID="_x0000_i1094" DrawAspect="Content" ObjectID="_1773814895" r:id="rId184"/>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5" type="#_x0000_t75" style="width:50.6pt;height:19.6pt" o:ole="">
            <v:imagedata r:id="rId185" o:title=""/>
          </v:shape>
          <o:OLEObject Type="Embed" ProgID="Equation.3" ShapeID="_x0000_i1095" DrawAspect="Content" ObjectID="_1773814896" r:id="rId186"/>
        </w:object>
      </w:r>
      <w:r>
        <w:t xml:space="preserve"> where </w:t>
      </w:r>
      <w:r>
        <w:rPr>
          <w:position w:val="-12"/>
        </w:rPr>
        <w:object w:dxaOrig="541" w:dyaOrig="392" w14:anchorId="16BAA6C9">
          <v:shape id="_x0000_i1096" type="#_x0000_t75" style="width:26.9pt;height:19.6pt" o:ole="">
            <v:imagedata r:id="rId187" o:title=""/>
          </v:shape>
          <o:OLEObject Type="Embed" ProgID="Equation.3" ShapeID="_x0000_i1096" DrawAspect="Content" ObjectID="_1773814897" r:id="rId188"/>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6FCB656" w14:textId="77777777" w:rsidR="00016099" w:rsidRDefault="00016099" w:rsidP="00016099"/>
    <w:p w14:paraId="0786B6D0" w14:textId="77777777" w:rsidR="00016099" w:rsidRDefault="00016099" w:rsidP="00016099">
      <w:pPr>
        <w:sectPr w:rsidR="00016099" w:rsidSect="00991EDB">
          <w:headerReference w:type="default" r:id="rId189"/>
          <w:footerReference w:type="default" r:id="rId190"/>
          <w:footnotePr>
            <w:numRestart w:val="eachSect"/>
          </w:footnotePr>
          <w:pgSz w:w="11907" w:h="16840" w:code="9"/>
          <w:pgMar w:top="1416" w:right="1133" w:bottom="1133" w:left="1133" w:header="850" w:footer="340" w:gutter="0"/>
          <w:cols w:space="720"/>
          <w:formProt w:val="0"/>
          <w:docGrid w:type="lines" w:linePitch="312"/>
        </w:sectPr>
      </w:pPr>
    </w:p>
    <w:p w14:paraId="6C5516C2" w14:textId="22D32A4F" w:rsidR="00573DE3" w:rsidRPr="000B6B37" w:rsidRDefault="00573DE3" w:rsidP="00573DE3">
      <w:pPr>
        <w:pStyle w:val="Heading8"/>
      </w:pPr>
      <w:bookmarkStart w:id="6654" w:name="_Toc97737254"/>
      <w:bookmarkStart w:id="6655" w:name="_Toc106094205"/>
      <w:bookmarkStart w:id="6656" w:name="_Toc114252981"/>
      <w:bookmarkStart w:id="6657" w:name="_Toc123046109"/>
      <w:bookmarkStart w:id="6658" w:name="_Toc124157650"/>
      <w:bookmarkStart w:id="6659" w:name="_Toc124259042"/>
      <w:bookmarkStart w:id="6660" w:name="_Toc124259186"/>
      <w:bookmarkStart w:id="6661" w:name="_Toc130585943"/>
      <w:bookmarkStart w:id="6662" w:name="_Toc130586954"/>
      <w:bookmarkStart w:id="6663" w:name="_Toc137462120"/>
      <w:bookmarkStart w:id="6664" w:name="_Toc138883929"/>
      <w:bookmarkStart w:id="6665" w:name="_Toc138884073"/>
      <w:bookmarkStart w:id="6666" w:name="_Toc145426971"/>
      <w:bookmarkStart w:id="6667" w:name="_Toc155428364"/>
      <w:bookmarkStart w:id="6668" w:name="_Toc155781382"/>
      <w:bookmarkStart w:id="6669" w:name="_Toc161665775"/>
      <w:r w:rsidRPr="000B6B37">
        <w:lastRenderedPageBreak/>
        <w:t xml:space="preserve">Annex </w:t>
      </w:r>
      <w:r w:rsidR="00016099">
        <w:t>D</w:t>
      </w:r>
      <w:r w:rsidR="00016099" w:rsidRPr="000B6B37">
        <w:t xml:space="preserve"> </w:t>
      </w:r>
      <w:r w:rsidRPr="000B6B37">
        <w:t>(informative):</w:t>
      </w:r>
      <w:r w:rsidRPr="000B6B37">
        <w:br/>
        <w:t>Change history</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bl>
    <w:p w14:paraId="6C5516D8" w14:textId="77777777" w:rsidR="00080512" w:rsidRDefault="00080512">
      <w:pPr>
        <w:rPr>
          <w:lang w:eastAsia="zh-CN"/>
        </w:rPr>
      </w:pPr>
    </w:p>
    <w:sectPr w:rsidR="00080512" w:rsidSect="00991EDB">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EFC6A" w14:textId="77777777" w:rsidR="00991EDB" w:rsidRDefault="00991EDB">
      <w:r>
        <w:separator/>
      </w:r>
    </w:p>
  </w:endnote>
  <w:endnote w:type="continuationSeparator" w:id="0">
    <w:p w14:paraId="5FCC0354" w14:textId="77777777" w:rsidR="00991EDB" w:rsidRDefault="00991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F59CC" w14:textId="77777777" w:rsidR="00EE2E87" w:rsidRDefault="00EE2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BE60D" w14:textId="77777777" w:rsidR="00EE2E87" w:rsidRDefault="00EE2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B4894" w14:textId="77777777" w:rsidR="00EE2E87" w:rsidRDefault="00EE2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67C67" w14:textId="77777777" w:rsidR="00991EDB" w:rsidRDefault="00991EDB">
      <w:r>
        <w:separator/>
      </w:r>
    </w:p>
  </w:footnote>
  <w:footnote w:type="continuationSeparator" w:id="0">
    <w:p w14:paraId="3448BE14" w14:textId="77777777" w:rsidR="00991EDB" w:rsidRDefault="00991E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68541" w14:textId="77777777" w:rsidR="00EE2E87" w:rsidRDefault="00EE2E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F707D" w14:textId="77777777" w:rsidR="00EE2E87" w:rsidRDefault="00EE2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C542A" w14:textId="77777777" w:rsidR="00EE2E87" w:rsidRDefault="00EE2E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8" w14:textId="2679437B"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EE2E87">
      <w:rPr>
        <w:rFonts w:ascii="Arial" w:hAnsi="Arial" w:cs="Arial"/>
        <w:b/>
        <w:noProof/>
        <w:sz w:val="18"/>
        <w:szCs w:val="18"/>
      </w:rPr>
      <w:t>3GPP TS 38.106 V18.4.0 (2024-03)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4EE11722"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EE2E87">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3397"/>
    <w:rsid w:val="00034D08"/>
    <w:rsid w:val="00040095"/>
    <w:rsid w:val="00043592"/>
    <w:rsid w:val="00051834"/>
    <w:rsid w:val="00054A22"/>
    <w:rsid w:val="00062023"/>
    <w:rsid w:val="000655A6"/>
    <w:rsid w:val="000663C7"/>
    <w:rsid w:val="00066AD4"/>
    <w:rsid w:val="00066B70"/>
    <w:rsid w:val="00071370"/>
    <w:rsid w:val="00071854"/>
    <w:rsid w:val="00080512"/>
    <w:rsid w:val="000861F2"/>
    <w:rsid w:val="00091273"/>
    <w:rsid w:val="000B35A3"/>
    <w:rsid w:val="000B5A49"/>
    <w:rsid w:val="000B66DD"/>
    <w:rsid w:val="000C062A"/>
    <w:rsid w:val="000C10A9"/>
    <w:rsid w:val="000C243E"/>
    <w:rsid w:val="000C47C3"/>
    <w:rsid w:val="000C6882"/>
    <w:rsid w:val="000C7C5A"/>
    <w:rsid w:val="000D58AB"/>
    <w:rsid w:val="000F0DD4"/>
    <w:rsid w:val="000F0FA3"/>
    <w:rsid w:val="000F576A"/>
    <w:rsid w:val="001037D2"/>
    <w:rsid w:val="0010522D"/>
    <w:rsid w:val="001057EF"/>
    <w:rsid w:val="00105FF5"/>
    <w:rsid w:val="0012572C"/>
    <w:rsid w:val="001308F3"/>
    <w:rsid w:val="00133525"/>
    <w:rsid w:val="001365F7"/>
    <w:rsid w:val="00144DDD"/>
    <w:rsid w:val="00150419"/>
    <w:rsid w:val="00155D67"/>
    <w:rsid w:val="00161445"/>
    <w:rsid w:val="0016375E"/>
    <w:rsid w:val="001645BA"/>
    <w:rsid w:val="001649A7"/>
    <w:rsid w:val="00172407"/>
    <w:rsid w:val="00172C56"/>
    <w:rsid w:val="00177095"/>
    <w:rsid w:val="001826D3"/>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755A"/>
    <w:rsid w:val="001D7A99"/>
    <w:rsid w:val="001E0749"/>
    <w:rsid w:val="001E0DEA"/>
    <w:rsid w:val="001E4E95"/>
    <w:rsid w:val="001F0C1D"/>
    <w:rsid w:val="001F1132"/>
    <w:rsid w:val="001F1195"/>
    <w:rsid w:val="001F168B"/>
    <w:rsid w:val="001F2562"/>
    <w:rsid w:val="001F5494"/>
    <w:rsid w:val="001F629C"/>
    <w:rsid w:val="00204E59"/>
    <w:rsid w:val="00214047"/>
    <w:rsid w:val="00214B4E"/>
    <w:rsid w:val="002173D1"/>
    <w:rsid w:val="00221D9A"/>
    <w:rsid w:val="00224CEF"/>
    <w:rsid w:val="0023164E"/>
    <w:rsid w:val="002318F8"/>
    <w:rsid w:val="00234034"/>
    <w:rsid w:val="002347A2"/>
    <w:rsid w:val="00234C10"/>
    <w:rsid w:val="002353AA"/>
    <w:rsid w:val="00241BB1"/>
    <w:rsid w:val="00254EB5"/>
    <w:rsid w:val="0026478B"/>
    <w:rsid w:val="00264C47"/>
    <w:rsid w:val="002675F0"/>
    <w:rsid w:val="00275618"/>
    <w:rsid w:val="002776C7"/>
    <w:rsid w:val="002807B3"/>
    <w:rsid w:val="00282BD2"/>
    <w:rsid w:val="002843F3"/>
    <w:rsid w:val="00292413"/>
    <w:rsid w:val="00294C97"/>
    <w:rsid w:val="002A151F"/>
    <w:rsid w:val="002A3F1D"/>
    <w:rsid w:val="002A455D"/>
    <w:rsid w:val="002B0021"/>
    <w:rsid w:val="002B3392"/>
    <w:rsid w:val="002B411B"/>
    <w:rsid w:val="002B6339"/>
    <w:rsid w:val="002B7364"/>
    <w:rsid w:val="002C6BA0"/>
    <w:rsid w:val="002C6BFA"/>
    <w:rsid w:val="002D3A88"/>
    <w:rsid w:val="002D414E"/>
    <w:rsid w:val="002E00EE"/>
    <w:rsid w:val="002E16EA"/>
    <w:rsid w:val="002F5CFC"/>
    <w:rsid w:val="00305D6B"/>
    <w:rsid w:val="00305FEA"/>
    <w:rsid w:val="00310466"/>
    <w:rsid w:val="003110C9"/>
    <w:rsid w:val="0031651B"/>
    <w:rsid w:val="003172DC"/>
    <w:rsid w:val="003178D5"/>
    <w:rsid w:val="0032205D"/>
    <w:rsid w:val="00323B2F"/>
    <w:rsid w:val="00325BE3"/>
    <w:rsid w:val="00335340"/>
    <w:rsid w:val="00335DCB"/>
    <w:rsid w:val="00337BB1"/>
    <w:rsid w:val="003433E3"/>
    <w:rsid w:val="003465EE"/>
    <w:rsid w:val="0034698B"/>
    <w:rsid w:val="00347BC2"/>
    <w:rsid w:val="0035462D"/>
    <w:rsid w:val="00357E49"/>
    <w:rsid w:val="00357F17"/>
    <w:rsid w:val="003624BB"/>
    <w:rsid w:val="003679BE"/>
    <w:rsid w:val="003765B8"/>
    <w:rsid w:val="00376C5D"/>
    <w:rsid w:val="00384BA6"/>
    <w:rsid w:val="0039020F"/>
    <w:rsid w:val="003903F4"/>
    <w:rsid w:val="00391406"/>
    <w:rsid w:val="00391C63"/>
    <w:rsid w:val="003A375A"/>
    <w:rsid w:val="003A417B"/>
    <w:rsid w:val="003A55E5"/>
    <w:rsid w:val="003C02A8"/>
    <w:rsid w:val="003C2710"/>
    <w:rsid w:val="003C3971"/>
    <w:rsid w:val="003D148C"/>
    <w:rsid w:val="003D602F"/>
    <w:rsid w:val="003F4BD6"/>
    <w:rsid w:val="003F5BD3"/>
    <w:rsid w:val="003F7ECE"/>
    <w:rsid w:val="00401850"/>
    <w:rsid w:val="00402A79"/>
    <w:rsid w:val="004135F4"/>
    <w:rsid w:val="00414AC7"/>
    <w:rsid w:val="00420CD5"/>
    <w:rsid w:val="00421BB8"/>
    <w:rsid w:val="00423334"/>
    <w:rsid w:val="00424299"/>
    <w:rsid w:val="00430642"/>
    <w:rsid w:val="004345EC"/>
    <w:rsid w:val="0043494A"/>
    <w:rsid w:val="004369A7"/>
    <w:rsid w:val="00437595"/>
    <w:rsid w:val="00440221"/>
    <w:rsid w:val="00440792"/>
    <w:rsid w:val="00440909"/>
    <w:rsid w:val="004417B5"/>
    <w:rsid w:val="004444B9"/>
    <w:rsid w:val="004478B6"/>
    <w:rsid w:val="00447F6B"/>
    <w:rsid w:val="00452E29"/>
    <w:rsid w:val="00455016"/>
    <w:rsid w:val="00456446"/>
    <w:rsid w:val="004605DF"/>
    <w:rsid w:val="00465515"/>
    <w:rsid w:val="00465D63"/>
    <w:rsid w:val="00470603"/>
    <w:rsid w:val="00470BBF"/>
    <w:rsid w:val="004764A9"/>
    <w:rsid w:val="004810AB"/>
    <w:rsid w:val="00481363"/>
    <w:rsid w:val="00487BD0"/>
    <w:rsid w:val="0049043A"/>
    <w:rsid w:val="00494BD0"/>
    <w:rsid w:val="00497914"/>
    <w:rsid w:val="004A5083"/>
    <w:rsid w:val="004B45CB"/>
    <w:rsid w:val="004B7703"/>
    <w:rsid w:val="004C09B9"/>
    <w:rsid w:val="004C3B69"/>
    <w:rsid w:val="004C4A67"/>
    <w:rsid w:val="004C6347"/>
    <w:rsid w:val="004C6480"/>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20EB9"/>
    <w:rsid w:val="00523D6B"/>
    <w:rsid w:val="005313EF"/>
    <w:rsid w:val="00533675"/>
    <w:rsid w:val="0053388B"/>
    <w:rsid w:val="00533B12"/>
    <w:rsid w:val="00535773"/>
    <w:rsid w:val="00536A82"/>
    <w:rsid w:val="0053717D"/>
    <w:rsid w:val="00537F51"/>
    <w:rsid w:val="00542AAB"/>
    <w:rsid w:val="00543E6C"/>
    <w:rsid w:val="00544DB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B1AC4"/>
    <w:rsid w:val="005B27F0"/>
    <w:rsid w:val="005B2B5D"/>
    <w:rsid w:val="005B4738"/>
    <w:rsid w:val="005B6AE4"/>
    <w:rsid w:val="005C257E"/>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1E8A"/>
    <w:rsid w:val="006342BE"/>
    <w:rsid w:val="0063543D"/>
    <w:rsid w:val="00636760"/>
    <w:rsid w:val="00647105"/>
    <w:rsid w:val="00647114"/>
    <w:rsid w:val="006536AD"/>
    <w:rsid w:val="00655055"/>
    <w:rsid w:val="006568AD"/>
    <w:rsid w:val="0065715A"/>
    <w:rsid w:val="00661ADC"/>
    <w:rsid w:val="006641CD"/>
    <w:rsid w:val="006653D9"/>
    <w:rsid w:val="0067624A"/>
    <w:rsid w:val="00676C4B"/>
    <w:rsid w:val="00676F24"/>
    <w:rsid w:val="00680E5B"/>
    <w:rsid w:val="006834C1"/>
    <w:rsid w:val="006840A2"/>
    <w:rsid w:val="006922BF"/>
    <w:rsid w:val="006946BE"/>
    <w:rsid w:val="00694D92"/>
    <w:rsid w:val="006A0B92"/>
    <w:rsid w:val="006A323F"/>
    <w:rsid w:val="006A5ED0"/>
    <w:rsid w:val="006A7237"/>
    <w:rsid w:val="006B30D0"/>
    <w:rsid w:val="006B3BDA"/>
    <w:rsid w:val="006C3AB4"/>
    <w:rsid w:val="006C3D95"/>
    <w:rsid w:val="006C466E"/>
    <w:rsid w:val="006D09F7"/>
    <w:rsid w:val="006D0DE0"/>
    <w:rsid w:val="006D761D"/>
    <w:rsid w:val="006E0A0C"/>
    <w:rsid w:val="006E4F5F"/>
    <w:rsid w:val="006E5C86"/>
    <w:rsid w:val="006E7DAA"/>
    <w:rsid w:val="006F25E4"/>
    <w:rsid w:val="006F4CF4"/>
    <w:rsid w:val="007001BF"/>
    <w:rsid w:val="00701116"/>
    <w:rsid w:val="00706F27"/>
    <w:rsid w:val="007111EC"/>
    <w:rsid w:val="00713C44"/>
    <w:rsid w:val="00716AB3"/>
    <w:rsid w:val="00725029"/>
    <w:rsid w:val="00725DEA"/>
    <w:rsid w:val="00726F53"/>
    <w:rsid w:val="00731D6E"/>
    <w:rsid w:val="00733B5E"/>
    <w:rsid w:val="007342C4"/>
    <w:rsid w:val="00734A5B"/>
    <w:rsid w:val="007377CF"/>
    <w:rsid w:val="0074026F"/>
    <w:rsid w:val="007429F6"/>
    <w:rsid w:val="007430EA"/>
    <w:rsid w:val="00744849"/>
    <w:rsid w:val="00744E76"/>
    <w:rsid w:val="007461FE"/>
    <w:rsid w:val="007462CB"/>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D49"/>
    <w:rsid w:val="00780404"/>
    <w:rsid w:val="00781F0F"/>
    <w:rsid w:val="00787447"/>
    <w:rsid w:val="007911AE"/>
    <w:rsid w:val="00791E30"/>
    <w:rsid w:val="00792366"/>
    <w:rsid w:val="00793188"/>
    <w:rsid w:val="00793A50"/>
    <w:rsid w:val="007A2CAA"/>
    <w:rsid w:val="007B39E0"/>
    <w:rsid w:val="007B4F60"/>
    <w:rsid w:val="007B5861"/>
    <w:rsid w:val="007B600E"/>
    <w:rsid w:val="007B7FEB"/>
    <w:rsid w:val="007C0565"/>
    <w:rsid w:val="007C36D8"/>
    <w:rsid w:val="007C3930"/>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4711"/>
    <w:rsid w:val="008247E2"/>
    <w:rsid w:val="00827C6F"/>
    <w:rsid w:val="00830240"/>
    <w:rsid w:val="008305DC"/>
    <w:rsid w:val="00830747"/>
    <w:rsid w:val="008317F3"/>
    <w:rsid w:val="008318E0"/>
    <w:rsid w:val="0083490A"/>
    <w:rsid w:val="00836988"/>
    <w:rsid w:val="00846BF2"/>
    <w:rsid w:val="00847DB7"/>
    <w:rsid w:val="008508AA"/>
    <w:rsid w:val="0085205E"/>
    <w:rsid w:val="00854944"/>
    <w:rsid w:val="008558BA"/>
    <w:rsid w:val="00855B3F"/>
    <w:rsid w:val="00860028"/>
    <w:rsid w:val="00861277"/>
    <w:rsid w:val="008637DE"/>
    <w:rsid w:val="00864EE7"/>
    <w:rsid w:val="00866113"/>
    <w:rsid w:val="00875D39"/>
    <w:rsid w:val="008764FD"/>
    <w:rsid w:val="008768CA"/>
    <w:rsid w:val="00876F06"/>
    <w:rsid w:val="008813BA"/>
    <w:rsid w:val="0088361F"/>
    <w:rsid w:val="00883631"/>
    <w:rsid w:val="00890228"/>
    <w:rsid w:val="00891884"/>
    <w:rsid w:val="00894C7F"/>
    <w:rsid w:val="00897C5C"/>
    <w:rsid w:val="008A668C"/>
    <w:rsid w:val="008B485B"/>
    <w:rsid w:val="008C384C"/>
    <w:rsid w:val="008C4247"/>
    <w:rsid w:val="008C52B6"/>
    <w:rsid w:val="008D1B47"/>
    <w:rsid w:val="008D6333"/>
    <w:rsid w:val="008F17AA"/>
    <w:rsid w:val="008F30CF"/>
    <w:rsid w:val="008F5577"/>
    <w:rsid w:val="008F5B3E"/>
    <w:rsid w:val="008F69A5"/>
    <w:rsid w:val="0090271F"/>
    <w:rsid w:val="00902C03"/>
    <w:rsid w:val="00902E23"/>
    <w:rsid w:val="00910914"/>
    <w:rsid w:val="009114D7"/>
    <w:rsid w:val="0091348E"/>
    <w:rsid w:val="00917CCB"/>
    <w:rsid w:val="00917F39"/>
    <w:rsid w:val="009203EC"/>
    <w:rsid w:val="009226F1"/>
    <w:rsid w:val="009244C7"/>
    <w:rsid w:val="00924758"/>
    <w:rsid w:val="00927E34"/>
    <w:rsid w:val="00927F6F"/>
    <w:rsid w:val="0093082E"/>
    <w:rsid w:val="0094085E"/>
    <w:rsid w:val="00942EC2"/>
    <w:rsid w:val="009450CC"/>
    <w:rsid w:val="00945698"/>
    <w:rsid w:val="00951443"/>
    <w:rsid w:val="00951572"/>
    <w:rsid w:val="009528E6"/>
    <w:rsid w:val="009547A2"/>
    <w:rsid w:val="0095784F"/>
    <w:rsid w:val="00964333"/>
    <w:rsid w:val="00964C12"/>
    <w:rsid w:val="00965537"/>
    <w:rsid w:val="009679F1"/>
    <w:rsid w:val="00973E38"/>
    <w:rsid w:val="0097675B"/>
    <w:rsid w:val="00990AEF"/>
    <w:rsid w:val="00991EDB"/>
    <w:rsid w:val="009A0B9B"/>
    <w:rsid w:val="009A1180"/>
    <w:rsid w:val="009A1A87"/>
    <w:rsid w:val="009A63BF"/>
    <w:rsid w:val="009A71B9"/>
    <w:rsid w:val="009B1FFE"/>
    <w:rsid w:val="009C12D0"/>
    <w:rsid w:val="009C2AF5"/>
    <w:rsid w:val="009C3362"/>
    <w:rsid w:val="009C3F7D"/>
    <w:rsid w:val="009C5092"/>
    <w:rsid w:val="009C59B8"/>
    <w:rsid w:val="009C60BF"/>
    <w:rsid w:val="009D59D8"/>
    <w:rsid w:val="009D683D"/>
    <w:rsid w:val="009D69AE"/>
    <w:rsid w:val="009E134C"/>
    <w:rsid w:val="009E2F20"/>
    <w:rsid w:val="009E6A85"/>
    <w:rsid w:val="009F37B7"/>
    <w:rsid w:val="00A00DED"/>
    <w:rsid w:val="00A03567"/>
    <w:rsid w:val="00A035AF"/>
    <w:rsid w:val="00A03A3F"/>
    <w:rsid w:val="00A04A31"/>
    <w:rsid w:val="00A0539C"/>
    <w:rsid w:val="00A10F02"/>
    <w:rsid w:val="00A11886"/>
    <w:rsid w:val="00A120EC"/>
    <w:rsid w:val="00A15858"/>
    <w:rsid w:val="00A164B4"/>
    <w:rsid w:val="00A201DF"/>
    <w:rsid w:val="00A21191"/>
    <w:rsid w:val="00A23B3A"/>
    <w:rsid w:val="00A26956"/>
    <w:rsid w:val="00A27486"/>
    <w:rsid w:val="00A3038F"/>
    <w:rsid w:val="00A32196"/>
    <w:rsid w:val="00A32E2A"/>
    <w:rsid w:val="00A33B4D"/>
    <w:rsid w:val="00A47F5D"/>
    <w:rsid w:val="00A53724"/>
    <w:rsid w:val="00A554D0"/>
    <w:rsid w:val="00A56066"/>
    <w:rsid w:val="00A6173C"/>
    <w:rsid w:val="00A70AF4"/>
    <w:rsid w:val="00A73129"/>
    <w:rsid w:val="00A73944"/>
    <w:rsid w:val="00A7413E"/>
    <w:rsid w:val="00A74D7A"/>
    <w:rsid w:val="00A775F6"/>
    <w:rsid w:val="00A778BD"/>
    <w:rsid w:val="00A82346"/>
    <w:rsid w:val="00A82C8B"/>
    <w:rsid w:val="00A84C4E"/>
    <w:rsid w:val="00A8682C"/>
    <w:rsid w:val="00A9199B"/>
    <w:rsid w:val="00A92BA1"/>
    <w:rsid w:val="00A959AD"/>
    <w:rsid w:val="00A95FC8"/>
    <w:rsid w:val="00AA30E7"/>
    <w:rsid w:val="00AA3828"/>
    <w:rsid w:val="00AA3CCF"/>
    <w:rsid w:val="00AA6B86"/>
    <w:rsid w:val="00AB13BF"/>
    <w:rsid w:val="00AC2C2F"/>
    <w:rsid w:val="00AC3F87"/>
    <w:rsid w:val="00AC4A24"/>
    <w:rsid w:val="00AC5916"/>
    <w:rsid w:val="00AC6BC6"/>
    <w:rsid w:val="00AC7650"/>
    <w:rsid w:val="00AD20D4"/>
    <w:rsid w:val="00AE1352"/>
    <w:rsid w:val="00AE65E2"/>
    <w:rsid w:val="00AF0536"/>
    <w:rsid w:val="00AF324F"/>
    <w:rsid w:val="00AF3868"/>
    <w:rsid w:val="00AF462F"/>
    <w:rsid w:val="00AF5684"/>
    <w:rsid w:val="00AF6278"/>
    <w:rsid w:val="00AF7ACD"/>
    <w:rsid w:val="00B000C6"/>
    <w:rsid w:val="00B009A2"/>
    <w:rsid w:val="00B03163"/>
    <w:rsid w:val="00B033C9"/>
    <w:rsid w:val="00B038B3"/>
    <w:rsid w:val="00B04FA4"/>
    <w:rsid w:val="00B0683D"/>
    <w:rsid w:val="00B14AF4"/>
    <w:rsid w:val="00B15449"/>
    <w:rsid w:val="00B21493"/>
    <w:rsid w:val="00B214F9"/>
    <w:rsid w:val="00B21C50"/>
    <w:rsid w:val="00B226A6"/>
    <w:rsid w:val="00B226DE"/>
    <w:rsid w:val="00B23A2E"/>
    <w:rsid w:val="00B333DA"/>
    <w:rsid w:val="00B351E0"/>
    <w:rsid w:val="00B369F1"/>
    <w:rsid w:val="00B42325"/>
    <w:rsid w:val="00B50D1C"/>
    <w:rsid w:val="00B60910"/>
    <w:rsid w:val="00B62A05"/>
    <w:rsid w:val="00B62C6A"/>
    <w:rsid w:val="00B71800"/>
    <w:rsid w:val="00B82BA0"/>
    <w:rsid w:val="00B93086"/>
    <w:rsid w:val="00B94AD1"/>
    <w:rsid w:val="00B95075"/>
    <w:rsid w:val="00BA19ED"/>
    <w:rsid w:val="00BA4B8D"/>
    <w:rsid w:val="00BA6E4B"/>
    <w:rsid w:val="00BB0782"/>
    <w:rsid w:val="00BB0F5B"/>
    <w:rsid w:val="00BB2FD7"/>
    <w:rsid w:val="00BB35CA"/>
    <w:rsid w:val="00BC035B"/>
    <w:rsid w:val="00BC04AB"/>
    <w:rsid w:val="00BC0F7D"/>
    <w:rsid w:val="00BD3C69"/>
    <w:rsid w:val="00BD7485"/>
    <w:rsid w:val="00BD7D31"/>
    <w:rsid w:val="00BD7FDA"/>
    <w:rsid w:val="00BE05CC"/>
    <w:rsid w:val="00BE3255"/>
    <w:rsid w:val="00BE6E9A"/>
    <w:rsid w:val="00BE76A9"/>
    <w:rsid w:val="00BE7C53"/>
    <w:rsid w:val="00BF128E"/>
    <w:rsid w:val="00BF137E"/>
    <w:rsid w:val="00BF65BA"/>
    <w:rsid w:val="00C06C00"/>
    <w:rsid w:val="00C074DD"/>
    <w:rsid w:val="00C121FD"/>
    <w:rsid w:val="00C12336"/>
    <w:rsid w:val="00C1496A"/>
    <w:rsid w:val="00C201E5"/>
    <w:rsid w:val="00C2149C"/>
    <w:rsid w:val="00C33079"/>
    <w:rsid w:val="00C403F9"/>
    <w:rsid w:val="00C449A1"/>
    <w:rsid w:val="00C45231"/>
    <w:rsid w:val="00C51D6E"/>
    <w:rsid w:val="00C56BA6"/>
    <w:rsid w:val="00C56F97"/>
    <w:rsid w:val="00C57407"/>
    <w:rsid w:val="00C65CBC"/>
    <w:rsid w:val="00C70424"/>
    <w:rsid w:val="00C72833"/>
    <w:rsid w:val="00C80F1D"/>
    <w:rsid w:val="00C83E31"/>
    <w:rsid w:val="00C84912"/>
    <w:rsid w:val="00C919B7"/>
    <w:rsid w:val="00C93F40"/>
    <w:rsid w:val="00C94E1C"/>
    <w:rsid w:val="00C956CE"/>
    <w:rsid w:val="00C95A7D"/>
    <w:rsid w:val="00CA3D0C"/>
    <w:rsid w:val="00CB2FBF"/>
    <w:rsid w:val="00CB5153"/>
    <w:rsid w:val="00CC13EF"/>
    <w:rsid w:val="00CC6AB3"/>
    <w:rsid w:val="00CD1801"/>
    <w:rsid w:val="00CD701A"/>
    <w:rsid w:val="00CD777E"/>
    <w:rsid w:val="00CE579C"/>
    <w:rsid w:val="00CE5B0B"/>
    <w:rsid w:val="00CF2B46"/>
    <w:rsid w:val="00CF51A9"/>
    <w:rsid w:val="00D06654"/>
    <w:rsid w:val="00D10CB6"/>
    <w:rsid w:val="00D1162C"/>
    <w:rsid w:val="00D11E8F"/>
    <w:rsid w:val="00D13C5E"/>
    <w:rsid w:val="00D14D5B"/>
    <w:rsid w:val="00D15BC6"/>
    <w:rsid w:val="00D17F7F"/>
    <w:rsid w:val="00D220FE"/>
    <w:rsid w:val="00D3167F"/>
    <w:rsid w:val="00D36E08"/>
    <w:rsid w:val="00D5071D"/>
    <w:rsid w:val="00D50CA5"/>
    <w:rsid w:val="00D5605C"/>
    <w:rsid w:val="00D57972"/>
    <w:rsid w:val="00D675A9"/>
    <w:rsid w:val="00D70951"/>
    <w:rsid w:val="00D738D6"/>
    <w:rsid w:val="00D755EB"/>
    <w:rsid w:val="00D76048"/>
    <w:rsid w:val="00D77AC1"/>
    <w:rsid w:val="00D80EA8"/>
    <w:rsid w:val="00D878AE"/>
    <w:rsid w:val="00D87E00"/>
    <w:rsid w:val="00D9134D"/>
    <w:rsid w:val="00D923AB"/>
    <w:rsid w:val="00D95637"/>
    <w:rsid w:val="00DA2E46"/>
    <w:rsid w:val="00DA4257"/>
    <w:rsid w:val="00DA757A"/>
    <w:rsid w:val="00DA7A03"/>
    <w:rsid w:val="00DB1818"/>
    <w:rsid w:val="00DB32B2"/>
    <w:rsid w:val="00DB6F6A"/>
    <w:rsid w:val="00DB7DED"/>
    <w:rsid w:val="00DC309B"/>
    <w:rsid w:val="00DC4DA2"/>
    <w:rsid w:val="00DC5617"/>
    <w:rsid w:val="00DD20FF"/>
    <w:rsid w:val="00DD4A42"/>
    <w:rsid w:val="00DD4C17"/>
    <w:rsid w:val="00DD74A5"/>
    <w:rsid w:val="00DE7FA0"/>
    <w:rsid w:val="00DF02AE"/>
    <w:rsid w:val="00DF1749"/>
    <w:rsid w:val="00DF1764"/>
    <w:rsid w:val="00DF19AF"/>
    <w:rsid w:val="00DF24F4"/>
    <w:rsid w:val="00DF2B1F"/>
    <w:rsid w:val="00DF2C96"/>
    <w:rsid w:val="00DF62CD"/>
    <w:rsid w:val="00E0020C"/>
    <w:rsid w:val="00E02C14"/>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77645"/>
    <w:rsid w:val="00E8045D"/>
    <w:rsid w:val="00E92BD5"/>
    <w:rsid w:val="00EA1126"/>
    <w:rsid w:val="00EA1214"/>
    <w:rsid w:val="00EA15B0"/>
    <w:rsid w:val="00EA5EA7"/>
    <w:rsid w:val="00EB0918"/>
    <w:rsid w:val="00EB34FE"/>
    <w:rsid w:val="00EB6142"/>
    <w:rsid w:val="00EB7CC8"/>
    <w:rsid w:val="00EC00FD"/>
    <w:rsid w:val="00EC4A25"/>
    <w:rsid w:val="00ED1353"/>
    <w:rsid w:val="00ED3ADD"/>
    <w:rsid w:val="00ED75DA"/>
    <w:rsid w:val="00EE2BCD"/>
    <w:rsid w:val="00EE2E87"/>
    <w:rsid w:val="00EE5ED2"/>
    <w:rsid w:val="00EF060C"/>
    <w:rsid w:val="00EF23D0"/>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36F7"/>
    <w:rsid w:val="00F57FA0"/>
    <w:rsid w:val="00F57FA1"/>
    <w:rsid w:val="00F63494"/>
    <w:rsid w:val="00F653B8"/>
    <w:rsid w:val="00F70818"/>
    <w:rsid w:val="00F72B17"/>
    <w:rsid w:val="00F76303"/>
    <w:rsid w:val="00F8257F"/>
    <w:rsid w:val="00F82B3A"/>
    <w:rsid w:val="00F84385"/>
    <w:rsid w:val="00F9008D"/>
    <w:rsid w:val="00F9305B"/>
    <w:rsid w:val="00F93981"/>
    <w:rsid w:val="00F9758A"/>
    <w:rsid w:val="00FA1266"/>
    <w:rsid w:val="00FA14D6"/>
    <w:rsid w:val="00FA5D9F"/>
    <w:rsid w:val="00FA7E60"/>
    <w:rsid w:val="00FB7E75"/>
    <w:rsid w:val="00FC005A"/>
    <w:rsid w:val="00FC1192"/>
    <w:rsid w:val="00FC12DD"/>
    <w:rsid w:val="00FD2FAE"/>
    <w:rsid w:val="00FE0C8B"/>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semiHidden/>
    <w:rsid w:val="00F763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6303"/>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rsid w:val="00F76303"/>
    <w:pPr>
      <w:ind w:left="1418" w:hanging="1418"/>
    </w:pPr>
  </w:style>
  <w:style w:type="paragraph" w:styleId="TOC8">
    <w:name w:val="toc 8"/>
    <w:basedOn w:val="TOC1"/>
    <w:rsid w:val="00F76303"/>
    <w:pPr>
      <w:spacing w:before="180"/>
      <w:ind w:left="2693" w:hanging="2693"/>
    </w:pPr>
    <w:rPr>
      <w:b/>
    </w:rPr>
  </w:style>
  <w:style w:type="paragraph" w:styleId="TOC1">
    <w:name w:val="toc 1"/>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76303"/>
    <w:pPr>
      <w:ind w:left="1701" w:hanging="1701"/>
    </w:pPr>
  </w:style>
  <w:style w:type="paragraph" w:styleId="TOC4">
    <w:name w:val="toc 4"/>
    <w:basedOn w:val="TOC3"/>
    <w:rsid w:val="00F76303"/>
    <w:pPr>
      <w:ind w:left="1418" w:hanging="1418"/>
    </w:pPr>
  </w:style>
  <w:style w:type="paragraph" w:styleId="TOC3">
    <w:name w:val="toc 3"/>
    <w:basedOn w:val="TOC2"/>
    <w:rsid w:val="00F76303"/>
    <w:pPr>
      <w:ind w:left="1134" w:hanging="1134"/>
    </w:pPr>
  </w:style>
  <w:style w:type="paragraph" w:styleId="TOC2">
    <w:name w:val="toc 2"/>
    <w:basedOn w:val="TOC1"/>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rsid w:val="00F76303"/>
    <w:rPr>
      <w:b/>
    </w:rPr>
  </w:style>
  <w:style w:type="paragraph" w:customStyle="1" w:styleId="TAC">
    <w:name w:val="TAC"/>
    <w:basedOn w:val="TAL"/>
    <w:link w:val="TACChar"/>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rsid w:val="00F76303"/>
    <w:pPr>
      <w:spacing w:after="0"/>
    </w:pPr>
  </w:style>
  <w:style w:type="paragraph" w:customStyle="1" w:styleId="B1">
    <w:name w:val="B1"/>
    <w:basedOn w:val="List"/>
    <w:link w:val="B1Char1"/>
    <w:rsid w:val="00F76303"/>
  </w:style>
  <w:style w:type="paragraph" w:styleId="TOC6">
    <w:name w:val="toc 6"/>
    <w:basedOn w:val="TOC5"/>
    <w:next w:val="Normal"/>
    <w:rsid w:val="00F76303"/>
    <w:pPr>
      <w:ind w:left="1985" w:hanging="1985"/>
    </w:pPr>
  </w:style>
  <w:style w:type="paragraph" w:styleId="TOC7">
    <w:name w:val="toc 7"/>
    <w:basedOn w:val="TOC6"/>
    <w:next w:val="Normal"/>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qFormat/>
    <w:rsid w:val="00430642"/>
    <w:pPr>
      <w:pBdr>
        <w:top w:val="single" w:sz="12" w:space="0" w:color="auto"/>
      </w:pBdr>
      <w:spacing w:before="360" w:after="240"/>
    </w:pPr>
    <w:rPr>
      <w:rFonts w:eastAsia="Yu Mincho"/>
      <w:b/>
      <w:i/>
      <w:sz w:val="26"/>
    </w:rPr>
  </w:style>
  <w:style w:type="paragraph" w:customStyle="1" w:styleId="INDENT1">
    <w:name w:val="INDENT1"/>
    <w:basedOn w:val="Normal"/>
    <w:qFormat/>
    <w:rsid w:val="00430642"/>
    <w:pPr>
      <w:ind w:left="851"/>
    </w:pPr>
    <w:rPr>
      <w:rFonts w:eastAsia="Yu Mincho"/>
    </w:rPr>
  </w:style>
  <w:style w:type="paragraph" w:customStyle="1" w:styleId="INDENT2">
    <w:name w:val="INDENT2"/>
    <w:basedOn w:val="Normal"/>
    <w:qFormat/>
    <w:rsid w:val="00430642"/>
    <w:pPr>
      <w:ind w:left="1135" w:hanging="284"/>
    </w:pPr>
    <w:rPr>
      <w:rFonts w:eastAsia="Yu Mincho"/>
    </w:rPr>
  </w:style>
  <w:style w:type="paragraph" w:customStyle="1" w:styleId="INDENT3">
    <w:name w:val="INDENT3"/>
    <w:basedOn w:val="Normal"/>
    <w:qFormat/>
    <w:rsid w:val="00430642"/>
    <w:pPr>
      <w:ind w:left="1701" w:hanging="567"/>
    </w:pPr>
    <w:rPr>
      <w:rFonts w:eastAsia="Yu Mincho"/>
    </w:rPr>
  </w:style>
  <w:style w:type="paragraph" w:customStyle="1" w:styleId="FigureTitle">
    <w:name w:val="Figure_Title"/>
    <w:basedOn w:val="Normal"/>
    <w:next w:val="Normal"/>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rsid w:val="00430642"/>
    <w:pPr>
      <w:keepNext/>
      <w:keepLines/>
    </w:pPr>
    <w:rPr>
      <w:rFonts w:eastAsia="Yu Mincho"/>
      <w:b/>
    </w:rPr>
  </w:style>
  <w:style w:type="paragraph" w:customStyle="1" w:styleId="enumlev2">
    <w:name w:val="enumlev2"/>
    <w:basedOn w:val="Normal"/>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qFormat/>
    <w:rsid w:val="00430642"/>
    <w:rPr>
      <w:rFonts w:ascii="Courier New" w:eastAsia="Yu Mincho" w:hAnsi="Courier New"/>
      <w:lang w:val="nb-NO"/>
    </w:rPr>
  </w:style>
  <w:style w:type="character" w:customStyle="1" w:styleId="PlainTextChar">
    <w:name w:val="Plain Text Char"/>
    <w:basedOn w:val="DefaultParagraphFont"/>
    <w:link w:val="PlainText"/>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qFormat/>
    <w:rsid w:val="00430642"/>
    <w:pPr>
      <w:keepNext/>
      <w:keepLines/>
      <w:spacing w:after="180"/>
      <w:ind w:left="0"/>
      <w:jc w:val="center"/>
    </w:pPr>
    <w:rPr>
      <w:snapToGrid w:val="0"/>
      <w:kern w:val="2"/>
    </w:rPr>
  </w:style>
  <w:style w:type="paragraph" w:styleId="BodyTextIndent">
    <w:name w:val="Body Text Indent"/>
    <w:basedOn w:val="Normal"/>
    <w:link w:val="BodyTextIndentChar"/>
    <w:qFormat/>
    <w:rsid w:val="00430642"/>
    <w:pPr>
      <w:spacing w:after="120"/>
      <w:ind w:left="283"/>
    </w:pPr>
    <w:rPr>
      <w:rFonts w:eastAsia="Yu Mincho"/>
    </w:rPr>
  </w:style>
  <w:style w:type="character" w:customStyle="1" w:styleId="BodyTextIndentChar">
    <w:name w:val="Body Text Indent Char"/>
    <w:basedOn w:val="DefaultParagraphFont"/>
    <w:link w:val="BodyTextIndent"/>
    <w:qFormat/>
    <w:rsid w:val="00430642"/>
    <w:rPr>
      <w:rFonts w:eastAsia="Yu Mincho"/>
      <w:lang w:eastAsia="en-US"/>
    </w:rPr>
  </w:style>
  <w:style w:type="paragraph" w:customStyle="1" w:styleId="Default">
    <w:name w:val="Default"/>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qFormat/>
    <w:rsid w:val="00430642"/>
    <w:rPr>
      <w:rFonts w:eastAsia="Yu Mincho"/>
      <w:i/>
    </w:rPr>
  </w:style>
  <w:style w:type="character" w:customStyle="1" w:styleId="BodyText2Char">
    <w:name w:val="Body Text 2 Char"/>
    <w:basedOn w:val="DefaultParagraphFont"/>
    <w:link w:val="BodyText2"/>
    <w:qFormat/>
    <w:rsid w:val="00430642"/>
    <w:rPr>
      <w:rFonts w:eastAsia="Yu Mincho"/>
      <w:i/>
      <w:lang w:eastAsia="en-US"/>
    </w:rPr>
  </w:style>
  <w:style w:type="paragraph" w:styleId="BodyText3">
    <w:name w:val="Body Text 3"/>
    <w:basedOn w:val="Normal"/>
    <w:link w:val="BodyText3Char"/>
    <w:qFormat/>
    <w:rsid w:val="00430642"/>
    <w:pPr>
      <w:keepNext/>
      <w:keepLines/>
    </w:pPr>
    <w:rPr>
      <w:rFonts w:eastAsia="Osaka"/>
      <w:color w:val="000000"/>
    </w:rPr>
  </w:style>
  <w:style w:type="character" w:customStyle="1" w:styleId="BodyText3Char">
    <w:name w:val="Body Text 3 Char"/>
    <w:basedOn w:val="DefaultParagraphFont"/>
    <w:link w:val="BodyText3"/>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430642"/>
    <w:rPr>
      <w:rFonts w:eastAsia="MS Mincho"/>
    </w:rPr>
  </w:style>
  <w:style w:type="paragraph" w:styleId="NormalIndent">
    <w:name w:val="Normal Indent"/>
    <w:basedOn w:val="Normal"/>
    <w:qFormat/>
    <w:rsid w:val="00430642"/>
    <w:pPr>
      <w:spacing w:after="0"/>
      <w:ind w:left="851"/>
    </w:pPr>
    <w:rPr>
      <w:rFonts w:eastAsia="MS Mincho"/>
      <w:lang w:val="it-IT"/>
    </w:rPr>
  </w:style>
  <w:style w:type="paragraph" w:styleId="ListNumber5">
    <w:name w:val="List Number 5"/>
    <w:basedOn w:val="Normal"/>
    <w:qFormat/>
    <w:rsid w:val="00430642"/>
    <w:pPr>
      <w:tabs>
        <w:tab w:val="num" w:pos="851"/>
        <w:tab w:val="num" w:pos="1800"/>
      </w:tabs>
      <w:ind w:left="1800" w:hanging="851"/>
    </w:pPr>
    <w:rPr>
      <w:rFonts w:eastAsia="MS Mincho"/>
    </w:rPr>
  </w:style>
  <w:style w:type="paragraph" w:styleId="ListNumber3">
    <w:name w:val="List Number 3"/>
    <w:basedOn w:val="Normal"/>
    <w:qFormat/>
    <w:rsid w:val="00430642"/>
    <w:pPr>
      <w:numPr>
        <w:numId w:val="10"/>
      </w:numPr>
      <w:tabs>
        <w:tab w:val="num" w:pos="926"/>
      </w:tabs>
      <w:ind w:left="926"/>
    </w:pPr>
    <w:rPr>
      <w:rFonts w:eastAsia="MS Mincho"/>
    </w:rPr>
  </w:style>
  <w:style w:type="paragraph" w:styleId="ListNumber4">
    <w:name w:val="List Number 4"/>
    <w:basedOn w:val="Normal"/>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rsid w:val="00430642"/>
    <w:rPr>
      <w:rFonts w:eastAsia="Batang"/>
      <w:lang w:eastAsia="en-US"/>
    </w:rPr>
  </w:style>
  <w:style w:type="paragraph" w:styleId="EndnoteText">
    <w:name w:val="endnote text"/>
    <w:basedOn w:val="Normal"/>
    <w:link w:val="EndnoteTextChar"/>
    <w:qFormat/>
    <w:rsid w:val="00430642"/>
    <w:pPr>
      <w:snapToGrid w:val="0"/>
    </w:pPr>
    <w:rPr>
      <w:rFonts w:eastAsia="SimSun"/>
    </w:rPr>
  </w:style>
  <w:style w:type="character" w:customStyle="1" w:styleId="EndnoteTextChar">
    <w:name w:val="Endnote Text Char"/>
    <w:basedOn w:val="DefaultParagraphFont"/>
    <w:link w:val="EndnoteText"/>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qFormat/>
    <w:rsid w:val="00430642"/>
    <w:rPr>
      <w:rFonts w:eastAsia="Yu Mincho"/>
    </w:rPr>
  </w:style>
  <w:style w:type="character" w:customStyle="1" w:styleId="DateChar">
    <w:name w:val="Date Char"/>
    <w:basedOn w:val="DefaultParagraphFont"/>
    <w:link w:val="Date"/>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qFormat/>
    <w:rsid w:val="00430642"/>
    <w:pPr>
      <w:tabs>
        <w:tab w:val="left" w:pos="1134"/>
      </w:tabs>
      <w:spacing w:after="0"/>
    </w:pPr>
    <w:rPr>
      <w:rFonts w:eastAsia="MS Mincho"/>
    </w:rPr>
  </w:style>
  <w:style w:type="paragraph" w:customStyle="1" w:styleId="tabletext0">
    <w:name w:val="table text"/>
    <w:basedOn w:val="Normal"/>
    <w:next w:val="table"/>
    <w:qFormat/>
    <w:rsid w:val="00430642"/>
    <w:pPr>
      <w:spacing w:after="0"/>
    </w:pPr>
    <w:rPr>
      <w:rFonts w:eastAsia="MS Mincho"/>
      <w:i/>
    </w:rPr>
  </w:style>
  <w:style w:type="paragraph" w:customStyle="1" w:styleId="table">
    <w:name w:val="table"/>
    <w:basedOn w:val="Normal"/>
    <w:next w:val="Normal"/>
    <w:qFormat/>
    <w:rsid w:val="00430642"/>
    <w:pPr>
      <w:spacing w:after="0"/>
      <w:jc w:val="center"/>
    </w:pPr>
    <w:rPr>
      <w:rFonts w:eastAsia="MS Mincho"/>
      <w:lang w:val="en-US"/>
    </w:rPr>
  </w:style>
  <w:style w:type="paragraph" w:customStyle="1" w:styleId="HE">
    <w:name w:val="HE"/>
    <w:basedOn w:val="Normal"/>
    <w:qFormat/>
    <w:rsid w:val="00430642"/>
    <w:pPr>
      <w:spacing w:after="0"/>
    </w:pPr>
    <w:rPr>
      <w:rFonts w:eastAsia="MS Mincho"/>
      <w:b/>
    </w:rPr>
  </w:style>
  <w:style w:type="paragraph" w:customStyle="1" w:styleId="text">
    <w:name w:val="text"/>
    <w:basedOn w:val="Normal"/>
    <w:qFormat/>
    <w:rsid w:val="00430642"/>
    <w:pPr>
      <w:widowControl w:val="0"/>
      <w:spacing w:after="240"/>
      <w:jc w:val="both"/>
    </w:pPr>
    <w:rPr>
      <w:rFonts w:eastAsia="Yu Mincho"/>
      <w:sz w:val="24"/>
      <w:lang w:val="en-AU"/>
    </w:rPr>
  </w:style>
  <w:style w:type="paragraph" w:customStyle="1" w:styleId="Reference">
    <w:name w:val="Reference"/>
    <w:basedOn w:val="EX"/>
    <w:link w:val="ReferenceChar"/>
    <w:qFormat/>
    <w:rsid w:val="00430642"/>
    <w:pPr>
      <w:tabs>
        <w:tab w:val="num" w:pos="567"/>
      </w:tabs>
      <w:ind w:left="567" w:hanging="567"/>
    </w:pPr>
    <w:rPr>
      <w:rFonts w:eastAsia="Yu Mincho"/>
    </w:rPr>
  </w:style>
  <w:style w:type="paragraph" w:customStyle="1" w:styleId="berschrift1H1">
    <w:name w:val="Überschrift 1.H1"/>
    <w:basedOn w:val="Normal"/>
    <w:next w:val="Normal"/>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qFormat/>
    <w:rsid w:val="00430642"/>
    <w:rPr>
      <w:rFonts w:ascii="Arial" w:eastAsia="Yu Mincho" w:hAnsi="Arial"/>
      <w:lang w:eastAsia="en-US"/>
    </w:rPr>
  </w:style>
  <w:style w:type="paragraph" w:customStyle="1" w:styleId="textintend1">
    <w:name w:val="text intend 1"/>
    <w:basedOn w:val="text"/>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qFormat/>
    <w:rsid w:val="00430642"/>
    <w:pPr>
      <w:spacing w:before="120" w:after="0"/>
      <w:jc w:val="both"/>
    </w:pPr>
    <w:rPr>
      <w:rFonts w:eastAsia="Yu Mincho"/>
      <w:lang w:val="en-US"/>
    </w:rPr>
  </w:style>
  <w:style w:type="paragraph" w:customStyle="1" w:styleId="centered">
    <w:name w:val="centered"/>
    <w:basedOn w:val="Normal"/>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430642"/>
    <w:pPr>
      <w:tabs>
        <w:tab w:val="left" w:pos="1418"/>
      </w:tabs>
      <w:spacing w:after="120"/>
    </w:pPr>
    <w:rPr>
      <w:rFonts w:ascii="Arial" w:eastAsia="MS Mincho" w:hAnsi="Arial"/>
      <w:sz w:val="24"/>
      <w:lang w:val="fr-FR"/>
    </w:rPr>
  </w:style>
  <w:style w:type="paragraph" w:customStyle="1" w:styleId="p20">
    <w:name w:val="p20"/>
    <w:basedOn w:val="Normal"/>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qFormat/>
    <w:rsid w:val="00430642"/>
    <w:rPr>
      <w:rFonts w:ascii="Tahoma" w:eastAsia="MS Mincho" w:hAnsi="Tahoma" w:cs="Tahoma"/>
      <w:sz w:val="16"/>
      <w:szCs w:val="16"/>
    </w:rPr>
  </w:style>
  <w:style w:type="paragraph" w:customStyle="1" w:styleId="20">
    <w:name w:val="吹き出し2"/>
    <w:basedOn w:val="Normal"/>
    <w:semiHidden/>
    <w:qFormat/>
    <w:rsid w:val="00430642"/>
    <w:rPr>
      <w:rFonts w:ascii="Tahoma" w:eastAsia="MS Mincho" w:hAnsi="Tahoma" w:cs="Tahoma"/>
      <w:sz w:val="16"/>
      <w:szCs w:val="16"/>
    </w:rPr>
  </w:style>
  <w:style w:type="paragraph" w:customStyle="1" w:styleId="Note">
    <w:name w:val="Note"/>
    <w:basedOn w:val="B1"/>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qFormat/>
    <w:rsid w:val="00430642"/>
    <w:pPr>
      <w:spacing w:after="0"/>
      <w:jc w:val="right"/>
    </w:pPr>
    <w:rPr>
      <w:rFonts w:eastAsia="MS Mincho"/>
      <w:b/>
    </w:rPr>
  </w:style>
  <w:style w:type="paragraph" w:customStyle="1" w:styleId="WP">
    <w:name w:val="WP"/>
    <w:basedOn w:val="Normal"/>
    <w:qFormat/>
    <w:rsid w:val="00430642"/>
    <w:pPr>
      <w:spacing w:after="0"/>
      <w:jc w:val="both"/>
    </w:pPr>
    <w:rPr>
      <w:rFonts w:eastAsia="MS Mincho"/>
    </w:rPr>
  </w:style>
  <w:style w:type="paragraph" w:customStyle="1" w:styleId="ZK">
    <w:name w:val="ZK"/>
    <w:qFormat/>
    <w:rsid w:val="00430642"/>
    <w:pPr>
      <w:spacing w:after="240" w:line="240" w:lineRule="atLeast"/>
      <w:ind w:left="1191" w:right="113" w:hanging="1191"/>
    </w:pPr>
    <w:rPr>
      <w:rFonts w:eastAsia="MS Mincho"/>
      <w:lang w:eastAsia="en-US"/>
    </w:rPr>
  </w:style>
  <w:style w:type="paragraph" w:customStyle="1" w:styleId="ZC">
    <w:name w:val="ZC"/>
    <w:qFormat/>
    <w:rsid w:val="00430642"/>
    <w:pPr>
      <w:spacing w:line="360" w:lineRule="atLeast"/>
      <w:jc w:val="center"/>
    </w:pPr>
    <w:rPr>
      <w:rFonts w:eastAsia="MS Mincho"/>
      <w:lang w:eastAsia="en-US"/>
    </w:rPr>
  </w:style>
  <w:style w:type="paragraph" w:customStyle="1" w:styleId="FooterCentred">
    <w:name w:val="FooterCentred"/>
    <w:basedOn w:val="Footer"/>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430642"/>
    <w:pPr>
      <w:tabs>
        <w:tab w:val="left" w:pos="360"/>
      </w:tabs>
      <w:ind w:left="360" w:hanging="360"/>
    </w:pPr>
  </w:style>
  <w:style w:type="paragraph" w:customStyle="1" w:styleId="Para1">
    <w:name w:val="Para1"/>
    <w:basedOn w:val="Normal"/>
    <w:qFormat/>
    <w:rsid w:val="00430642"/>
    <w:pPr>
      <w:spacing w:before="120" w:after="120"/>
    </w:pPr>
    <w:rPr>
      <w:rFonts w:eastAsia="MS Mincho"/>
      <w:lang w:val="en-US"/>
    </w:rPr>
  </w:style>
  <w:style w:type="paragraph" w:customStyle="1" w:styleId="Teststep">
    <w:name w:val="Test step"/>
    <w:basedOn w:val="Normal"/>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qFormat/>
    <w:rsid w:val="00430642"/>
    <w:pPr>
      <w:spacing w:after="0"/>
    </w:pPr>
    <w:rPr>
      <w:rFonts w:eastAsia="MS Mincho"/>
    </w:rPr>
  </w:style>
  <w:style w:type="paragraph" w:customStyle="1" w:styleId="CommentNokia">
    <w:name w:val="Comment Nokia"/>
    <w:basedOn w:val="Normal"/>
    <w:qFormat/>
    <w:rsid w:val="00430642"/>
    <w:pPr>
      <w:tabs>
        <w:tab w:val="left" w:pos="360"/>
      </w:tabs>
      <w:ind w:left="360" w:hanging="360"/>
    </w:pPr>
    <w:rPr>
      <w:rFonts w:eastAsia="MS Mincho"/>
      <w:sz w:val="22"/>
      <w:lang w:val="en-US"/>
    </w:rPr>
  </w:style>
  <w:style w:type="paragraph" w:customStyle="1" w:styleId="Copyright">
    <w:name w:val="Copyright"/>
    <w:basedOn w:val="Normal"/>
    <w:qFormat/>
    <w:rsid w:val="00430642"/>
    <w:pPr>
      <w:spacing w:after="0"/>
      <w:jc w:val="center"/>
    </w:pPr>
    <w:rPr>
      <w:rFonts w:ascii="Arial" w:eastAsia="MS Mincho" w:hAnsi="Arial"/>
      <w:b/>
      <w:sz w:val="16"/>
      <w:lang w:eastAsia="ja-JP"/>
    </w:rPr>
  </w:style>
  <w:style w:type="paragraph" w:customStyle="1" w:styleId="Tdoctable">
    <w:name w:val="Tdoc_table"/>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rsid w:val="00430642"/>
    <w:pPr>
      <w:spacing w:after="220"/>
    </w:pPr>
    <w:rPr>
      <w:rFonts w:eastAsia="MS Mincho"/>
      <w:b/>
      <w:lang w:val="en-US"/>
    </w:rPr>
  </w:style>
  <w:style w:type="paragraph" w:customStyle="1" w:styleId="berschrift2Head2A2">
    <w:name w:val="Überschrift 2.Head2A.2"/>
    <w:basedOn w:val="Heading1"/>
    <w:next w:val="Normal"/>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430642"/>
    <w:pPr>
      <w:spacing w:before="120"/>
      <w:outlineLvl w:val="2"/>
    </w:pPr>
    <w:rPr>
      <w:rFonts w:eastAsia="MS Mincho"/>
      <w:sz w:val="28"/>
      <w:lang w:eastAsia="de-DE"/>
    </w:rPr>
  </w:style>
  <w:style w:type="paragraph" w:customStyle="1" w:styleId="Bullets">
    <w:name w:val="Bullets"/>
    <w:basedOn w:val="BodyText"/>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qFormat/>
    <w:rsid w:val="00430642"/>
    <w:rPr>
      <w:rFonts w:eastAsia="Yu Mincho"/>
      <w:sz w:val="24"/>
      <w:szCs w:val="24"/>
      <w:lang w:eastAsia="ko-KR"/>
    </w:rPr>
  </w:style>
  <w:style w:type="paragraph" w:customStyle="1" w:styleId="-PAGE-">
    <w:name w:val="- PAGE -"/>
    <w:qFormat/>
    <w:rsid w:val="00430642"/>
    <w:rPr>
      <w:rFonts w:eastAsia="Yu Mincho"/>
      <w:sz w:val="24"/>
      <w:szCs w:val="24"/>
      <w:lang w:eastAsia="ko-KR"/>
    </w:rPr>
  </w:style>
  <w:style w:type="paragraph" w:customStyle="1" w:styleId="PageXofY">
    <w:name w:val="Page X of Y"/>
    <w:qFormat/>
    <w:rsid w:val="00430642"/>
    <w:rPr>
      <w:rFonts w:eastAsia="Yu Mincho"/>
      <w:sz w:val="24"/>
      <w:szCs w:val="24"/>
      <w:lang w:eastAsia="ko-KR"/>
    </w:rPr>
  </w:style>
  <w:style w:type="paragraph" w:customStyle="1" w:styleId="Createdby">
    <w:name w:val="Created by"/>
    <w:qFormat/>
    <w:rsid w:val="00430642"/>
    <w:rPr>
      <w:rFonts w:eastAsia="Yu Mincho"/>
      <w:sz w:val="24"/>
      <w:szCs w:val="24"/>
      <w:lang w:eastAsia="ko-KR"/>
    </w:rPr>
  </w:style>
  <w:style w:type="paragraph" w:customStyle="1" w:styleId="Createdon">
    <w:name w:val="Created on"/>
    <w:qFormat/>
    <w:rsid w:val="00430642"/>
    <w:rPr>
      <w:rFonts w:eastAsia="Yu Mincho"/>
      <w:sz w:val="24"/>
      <w:szCs w:val="24"/>
      <w:lang w:eastAsia="ko-KR"/>
    </w:rPr>
  </w:style>
  <w:style w:type="paragraph" w:customStyle="1" w:styleId="Lastprinted">
    <w:name w:val="Last printed"/>
    <w:qFormat/>
    <w:rsid w:val="00430642"/>
    <w:rPr>
      <w:rFonts w:eastAsia="Yu Mincho"/>
      <w:sz w:val="24"/>
      <w:szCs w:val="24"/>
      <w:lang w:eastAsia="ko-KR"/>
    </w:rPr>
  </w:style>
  <w:style w:type="paragraph" w:customStyle="1" w:styleId="Lastsavedby">
    <w:name w:val="Last saved by"/>
    <w:qFormat/>
    <w:rsid w:val="00430642"/>
    <w:rPr>
      <w:rFonts w:eastAsia="Yu Mincho"/>
      <w:sz w:val="24"/>
      <w:szCs w:val="24"/>
      <w:lang w:eastAsia="ko-KR"/>
    </w:rPr>
  </w:style>
  <w:style w:type="paragraph" w:customStyle="1" w:styleId="Filename">
    <w:name w:val="Filename"/>
    <w:qFormat/>
    <w:rsid w:val="00430642"/>
    <w:rPr>
      <w:rFonts w:eastAsia="Yu Mincho"/>
      <w:sz w:val="24"/>
      <w:szCs w:val="24"/>
      <w:lang w:eastAsia="ko-KR"/>
    </w:rPr>
  </w:style>
  <w:style w:type="paragraph" w:customStyle="1" w:styleId="Filenameandpath">
    <w:name w:val="Filename and path"/>
    <w:qFormat/>
    <w:rsid w:val="00430642"/>
    <w:rPr>
      <w:rFonts w:eastAsia="Yu Mincho"/>
      <w:sz w:val="24"/>
      <w:szCs w:val="24"/>
      <w:lang w:eastAsia="ko-KR"/>
    </w:rPr>
  </w:style>
  <w:style w:type="paragraph" w:customStyle="1" w:styleId="AuthorPageDate">
    <w:name w:val="Author  Page #  Date"/>
    <w:qFormat/>
    <w:rsid w:val="00430642"/>
    <w:rPr>
      <w:rFonts w:eastAsia="Yu Mincho"/>
      <w:sz w:val="24"/>
      <w:szCs w:val="24"/>
      <w:lang w:eastAsia="ko-KR"/>
    </w:rPr>
  </w:style>
  <w:style w:type="paragraph" w:customStyle="1" w:styleId="ConfidentialPageDate">
    <w:name w:val="Confidential  Page #  Date"/>
    <w:qFormat/>
    <w:rsid w:val="00430642"/>
    <w:rPr>
      <w:rFonts w:eastAsia="Yu Mincho"/>
      <w:sz w:val="24"/>
      <w:szCs w:val="24"/>
      <w:lang w:eastAsia="ko-KR"/>
    </w:rPr>
  </w:style>
  <w:style w:type="paragraph" w:customStyle="1" w:styleId="TaOC">
    <w:name w:val="TaOC"/>
    <w:basedOn w:val="TAC"/>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rsid w:val="00430642"/>
    <w:pPr>
      <w:tabs>
        <w:tab w:val="num" w:pos="630"/>
        <w:tab w:val="left" w:pos="851"/>
      </w:tabs>
      <w:ind w:left="630" w:hanging="630"/>
    </w:pPr>
    <w:rPr>
      <w:rFonts w:eastAsia="Yu Mincho"/>
    </w:rPr>
  </w:style>
  <w:style w:type="paragraph" w:customStyle="1" w:styleId="BN">
    <w:name w:val="BN"/>
    <w:basedOn w:val="Normal"/>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sid w:val="00430642"/>
    <w:rPr>
      <w:rFonts w:ascii="Arial" w:eastAsia="Yu Mincho" w:hAnsi="Arial" w:cs="Arial"/>
      <w:b/>
    </w:rPr>
  </w:style>
  <w:style w:type="paragraph" w:customStyle="1" w:styleId="Tadc">
    <w:name w:val="Tadc"/>
    <w:basedOn w:val="Normal"/>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qFormat/>
    <w:rsid w:val="00430642"/>
    <w:pPr>
      <w:ind w:left="1418" w:hanging="1418"/>
    </w:pPr>
    <w:rPr>
      <w:rFonts w:eastAsia="MS Mincho"/>
      <w:lang w:val="en-US" w:eastAsia="ja-JP"/>
    </w:rPr>
  </w:style>
  <w:style w:type="paragraph" w:customStyle="1" w:styleId="Caption1">
    <w:name w:val="Caption1"/>
    <w:basedOn w:val="Normal"/>
    <w:next w:val="Normal"/>
    <w:qFormat/>
    <w:rsid w:val="00430642"/>
    <w:pPr>
      <w:spacing w:before="120" w:after="120"/>
    </w:pPr>
    <w:rPr>
      <w:rFonts w:eastAsia="MS Mincho"/>
      <w:b/>
      <w:lang w:eastAsia="ja-JP"/>
    </w:rPr>
  </w:style>
  <w:style w:type="paragraph" w:customStyle="1" w:styleId="TableofFigures10">
    <w:name w:val="Table of Figures1"/>
    <w:basedOn w:val="Normal"/>
    <w:next w:val="Normal"/>
    <w:qFormat/>
    <w:rsid w:val="00430642"/>
    <w:pPr>
      <w:ind w:left="400" w:hanging="400"/>
      <w:jc w:val="center"/>
    </w:pPr>
    <w:rPr>
      <w:rFonts w:eastAsia="MS Mincho"/>
      <w:b/>
      <w:lang w:eastAsia="ja-JP"/>
    </w:rPr>
  </w:style>
  <w:style w:type="paragraph" w:customStyle="1" w:styleId="tal1">
    <w:name w:val="tal"/>
    <w:basedOn w:val="Normal"/>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qFormat/>
    <w:rsid w:val="00430642"/>
    <w:rPr>
      <w:rFonts w:eastAsia="Batang"/>
      <w:lang w:eastAsia="en-US"/>
    </w:rPr>
  </w:style>
  <w:style w:type="paragraph" w:customStyle="1" w:styleId="13">
    <w:name w:val="修订1"/>
    <w:hidden/>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qFormat/>
    <w:rsid w:val="00430642"/>
    <w:pPr>
      <w:framePr w:wrap="notBeside"/>
    </w:pPr>
    <w:rPr>
      <w:rFonts w:eastAsia="Yu Mincho"/>
      <w:lang w:val="en-US"/>
    </w:rPr>
  </w:style>
  <w:style w:type="paragraph" w:customStyle="1" w:styleId="tableentry">
    <w:name w:val="table entry"/>
    <w:basedOn w:val="Normal"/>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qFormat/>
    <w:rsid w:val="00430642"/>
    <w:rPr>
      <w:rFonts w:eastAsia="MS Mincho"/>
    </w:rPr>
  </w:style>
  <w:style w:type="character" w:customStyle="1" w:styleId="NoteHeadingChar">
    <w:name w:val="Note Heading Char"/>
    <w:basedOn w:val="DefaultParagraphFont"/>
    <w:link w:val="NoteHeading"/>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qFormat/>
    <w:rsid w:val="00430642"/>
    <w:pPr>
      <w:ind w:left="1418" w:hanging="1418"/>
    </w:pPr>
    <w:rPr>
      <w:rFonts w:eastAsia="MS Mincho"/>
      <w:lang w:val="en-US" w:eastAsia="ja-JP"/>
    </w:rPr>
  </w:style>
  <w:style w:type="paragraph" w:customStyle="1" w:styleId="Caption2">
    <w:name w:val="Caption2"/>
    <w:basedOn w:val="Normal"/>
    <w:next w:val="Normal"/>
    <w:qFormat/>
    <w:rsid w:val="00430642"/>
    <w:pPr>
      <w:spacing w:before="120" w:after="120"/>
    </w:pPr>
    <w:rPr>
      <w:rFonts w:eastAsia="MS Mincho"/>
      <w:b/>
      <w:lang w:eastAsia="ja-JP"/>
    </w:rPr>
  </w:style>
  <w:style w:type="paragraph" w:customStyle="1" w:styleId="TableofFigures2">
    <w:name w:val="Table of Figures2"/>
    <w:basedOn w:val="Normal"/>
    <w:next w:val="Normal"/>
    <w:qFormat/>
    <w:rsid w:val="00430642"/>
    <w:pPr>
      <w:ind w:left="400" w:hanging="400"/>
      <w:jc w:val="center"/>
    </w:pPr>
    <w:rPr>
      <w:rFonts w:eastAsia="MS Mincho"/>
      <w:b/>
      <w:lang w:eastAsia="ja-JP"/>
    </w:rPr>
  </w:style>
  <w:style w:type="paragraph" w:customStyle="1" w:styleId="TOC93">
    <w:name w:val="TOC 93"/>
    <w:basedOn w:val="TOC8"/>
    <w:qFormat/>
    <w:rsid w:val="00430642"/>
    <w:pPr>
      <w:ind w:left="1418" w:hanging="1418"/>
    </w:pPr>
    <w:rPr>
      <w:rFonts w:eastAsia="MS Mincho"/>
      <w:lang w:val="en-US" w:eastAsia="ja-JP"/>
    </w:rPr>
  </w:style>
  <w:style w:type="paragraph" w:customStyle="1" w:styleId="Caption3">
    <w:name w:val="Caption3"/>
    <w:basedOn w:val="Normal"/>
    <w:next w:val="Normal"/>
    <w:qFormat/>
    <w:rsid w:val="00430642"/>
    <w:pPr>
      <w:spacing w:before="120" w:after="120"/>
    </w:pPr>
    <w:rPr>
      <w:rFonts w:eastAsia="MS Mincho"/>
      <w:b/>
      <w:lang w:eastAsia="ja-JP"/>
    </w:rPr>
  </w:style>
  <w:style w:type="paragraph" w:customStyle="1" w:styleId="TableofFigures3">
    <w:name w:val="Table of Figures3"/>
    <w:basedOn w:val="Normal"/>
    <w:next w:val="Normal"/>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rsid w:val="00430642"/>
    <w:rPr>
      <w:rFonts w:ascii="Arial" w:eastAsia="SimSun" w:hAnsi="Arial"/>
      <w:lang w:val="en-US"/>
    </w:rPr>
  </w:style>
  <w:style w:type="paragraph" w:customStyle="1" w:styleId="paragraph">
    <w:name w:val="paragraph"/>
    <w:basedOn w:val="Normal"/>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rsid w:val="00430642"/>
  </w:style>
  <w:style w:type="character" w:customStyle="1" w:styleId="eop">
    <w:name w:val="eop"/>
    <w:basedOn w:val="DefaultParagraphFont"/>
    <w:rsid w:val="00430642"/>
  </w:style>
  <w:style w:type="paragraph" w:customStyle="1" w:styleId="msonormal0">
    <w:name w:val="msonormal"/>
    <w:basedOn w:val="Normal"/>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nhideWhenUsed/>
    <w:qFormat/>
    <w:rsid w:val="00430642"/>
    <w:pPr>
      <w:ind w:left="400" w:hanging="400"/>
      <w:jc w:val="center"/>
    </w:pPr>
    <w:rPr>
      <w:rFonts w:eastAsia="Yu Mincho"/>
      <w:b/>
    </w:rPr>
  </w:style>
  <w:style w:type="paragraph" w:styleId="BodyTextIndent3">
    <w:name w:val="Body Text Indent 3"/>
    <w:basedOn w:val="Normal"/>
    <w:link w:val="BodyTextIndent3Char"/>
    <w:unhideWhenUsed/>
    <w:qFormat/>
    <w:rsid w:val="00430642"/>
    <w:pPr>
      <w:ind w:left="1080"/>
    </w:pPr>
    <w:rPr>
      <w:rFonts w:eastAsia="Yu Mincho"/>
    </w:rPr>
  </w:style>
  <w:style w:type="character" w:customStyle="1" w:styleId="BodyTextIndent3Char">
    <w:name w:val="Body Text Indent 3 Char"/>
    <w:basedOn w:val="DefaultParagraphFont"/>
    <w:link w:val="BodyTextIndent3"/>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430642"/>
    <w:pPr>
      <w:tabs>
        <w:tab w:val="num" w:pos="45"/>
      </w:tabs>
      <w:ind w:left="405" w:hanging="405"/>
    </w:pPr>
    <w:rPr>
      <w:rFonts w:eastAsia="Arial"/>
    </w:rPr>
  </w:style>
  <w:style w:type="paragraph" w:customStyle="1" w:styleId="MotorolaResponse1">
    <w:name w:val="Motorola Response1"/>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430642"/>
    <w:rPr>
      <w:rFonts w:eastAsia="Yu Mincho"/>
      <w:sz w:val="24"/>
      <w:lang w:val="fr-FR" w:eastAsia="en-US"/>
    </w:rPr>
  </w:style>
  <w:style w:type="paragraph" w:customStyle="1" w:styleId="FBCharCharCharChar1">
    <w:name w:val="FB Char Char Char Char1"/>
    <w:next w:val="Normal"/>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430642"/>
    <w:rPr>
      <w:rFonts w:eastAsia="Yu Mincho"/>
      <w:szCs w:val="36"/>
    </w:rPr>
  </w:style>
  <w:style w:type="paragraph" w:customStyle="1" w:styleId="B2">
    <w:name w:val="B2+"/>
    <w:basedOn w:val="B20"/>
    <w:qFormat/>
    <w:rsid w:val="00430642"/>
    <w:pPr>
      <w:numPr>
        <w:numId w:val="25"/>
      </w:numPr>
      <w:tabs>
        <w:tab w:val="clear" w:pos="1191"/>
        <w:tab w:val="num" w:pos="360"/>
      </w:tabs>
      <w:ind w:left="360" w:hanging="360"/>
    </w:pPr>
    <w:rPr>
      <w:rFonts w:eastAsia="DengXian"/>
    </w:rPr>
  </w:style>
  <w:style w:type="paragraph" w:customStyle="1" w:styleId="B3">
    <w:name w:val="B3+"/>
    <w:basedOn w:val="B30"/>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qFormat/>
    <w:rsid w:val="00430642"/>
    <w:rPr>
      <w:rFonts w:eastAsia="MS Mincho" w:cs="v4.2.0"/>
    </w:rPr>
  </w:style>
  <w:style w:type="paragraph" w:customStyle="1" w:styleId="CharCharCharCharCharCharCharCharCharCharCharCharChar">
    <w:name w:val="Char Char Char Char Char Char Char Char Char Char Char Char Char"/>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rsid w:val="00430642"/>
    <w:rPr>
      <w:color w:val="808080"/>
      <w:shd w:val="clear" w:color="auto" w:fill="E6E6E6"/>
    </w:rPr>
  </w:style>
  <w:style w:type="character" w:customStyle="1" w:styleId="Char10">
    <w:name w:val="注释标题 Char1"/>
    <w:uiPriority w:val="99"/>
    <w:semiHidden/>
    <w:rsid w:val="00430642"/>
    <w:rPr>
      <w:rFonts w:ascii="Times New Roman" w:hAnsi="Times New Roman"/>
      <w:lang w:val="en-GB" w:eastAsia="en-US"/>
    </w:rPr>
  </w:style>
  <w:style w:type="paragraph" w:styleId="HTMLPreformatted">
    <w:name w:val="HTML Preformatted"/>
    <w:basedOn w:val="Normal"/>
    <w:link w:val="HTMLPreformattedChar"/>
    <w:unhideWhenUsed/>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rsid w:val="00430642"/>
    <w:rPr>
      <w:rFonts w:ascii="Courier New" w:eastAsia="MS Mincho" w:hAnsi="Courier New"/>
      <w:lang w:eastAsia="en-US"/>
    </w:rPr>
  </w:style>
  <w:style w:type="character" w:styleId="HTMLTypewriter">
    <w:name w:val="HTML Typewriter"/>
    <w:unhideWhenUsed/>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430642"/>
    <w:pPr>
      <w:suppressAutoHyphens/>
      <w:spacing w:after="0"/>
      <w:jc w:val="both"/>
    </w:pPr>
    <w:rPr>
      <w:rFonts w:eastAsia="Batang"/>
    </w:rPr>
  </w:style>
  <w:style w:type="paragraph" w:customStyle="1" w:styleId="enumlev3">
    <w:name w:val="enumlev3"/>
    <w:basedOn w:val="enumlev2"/>
    <w:uiPriority w:val="99"/>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430642"/>
  </w:style>
  <w:style w:type="character" w:customStyle="1" w:styleId="st">
    <w:name w:val="st"/>
    <w:rsid w:val="00430642"/>
  </w:style>
  <w:style w:type="character" w:customStyle="1" w:styleId="capChar6">
    <w:name w:val="cap Char6"/>
    <w:aliases w:val="cap Char Char6,Caption Char Char5,Caption Char1 Char Char5,cap Char Char1 Char5,Caption Char Char1 Char Char5,cap Char2 Char Char Char5"/>
    <w:rsid w:val="00430642"/>
    <w:rPr>
      <w:b/>
      <w:bCs w:val="0"/>
      <w:lang w:val="en-GB" w:eastAsia="en-US" w:bidi="ar-SA"/>
    </w:rPr>
  </w:style>
  <w:style w:type="character" w:customStyle="1" w:styleId="st1">
    <w:name w:val="st1"/>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rsid w:val="00430642"/>
    <w:rPr>
      <w:rFonts w:ascii="Arial" w:eastAsia="SimSun" w:hAnsi="Arial"/>
      <w:sz w:val="24"/>
      <w:lang w:val="en-US" w:eastAsia="zh-CN" w:bidi="ar-SA"/>
    </w:rPr>
  </w:style>
  <w:style w:type="character" w:customStyle="1" w:styleId="ReferenceChar">
    <w:name w:val="Reference Char"/>
    <w:link w:val="Reference"/>
    <w:uiPriority w:val="99"/>
    <w:rsid w:val="00430642"/>
    <w:rPr>
      <w:rFonts w:eastAsia="Yu Mincho"/>
      <w:lang w:eastAsia="en-US"/>
    </w:rPr>
  </w:style>
  <w:style w:type="table" w:customStyle="1" w:styleId="TableGrid9">
    <w:name w:val="Table Grid9"/>
    <w:basedOn w:val="TableNormal"/>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uiPriority w:val="59"/>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430642"/>
    <w:rPr>
      <w:rFonts w:ascii="Cambria" w:hAnsi="Cambria" w:cs="Times New Roman" w:hint="default"/>
      <w:b/>
      <w:bCs/>
      <w:kern w:val="28"/>
      <w:sz w:val="32"/>
      <w:szCs w:val="32"/>
      <w:lang w:val="en-GB" w:eastAsia="en-US"/>
    </w:rPr>
  </w:style>
  <w:style w:type="character" w:customStyle="1" w:styleId="1f3">
    <w:name w:val="副標題 字元1"/>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uiPriority w:val="99"/>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uiPriority w:val="99"/>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rsid w:val="00430642"/>
    <w:pPr>
      <w:spacing w:after="120"/>
    </w:pPr>
    <w:rPr>
      <w:rFonts w:eastAsia="DengXian"/>
      <w:lang w:eastAsia="fr-FR"/>
    </w:rPr>
  </w:style>
  <w:style w:type="table" w:customStyle="1" w:styleId="TableGrid120">
    <w:name w:val="Table Grid120"/>
    <w:basedOn w:val="TableNormal"/>
    <w:next w:val="TableGrid"/>
    <w:uiPriority w:val="39"/>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9.wmf"/><Relationship Id="rId21" Type="http://schemas.openxmlformats.org/officeDocument/2006/relationships/image" Target="media/image6.png"/><Relationship Id="rId42" Type="http://schemas.openxmlformats.org/officeDocument/2006/relationships/image" Target="media/image20.wmf"/><Relationship Id="rId47" Type="http://schemas.openxmlformats.org/officeDocument/2006/relationships/oleObject" Target="embeddings/oleObject11.bin"/><Relationship Id="rId63" Type="http://schemas.openxmlformats.org/officeDocument/2006/relationships/oleObject" Target="embeddings/oleObject24.bin"/><Relationship Id="rId68" Type="http://schemas.openxmlformats.org/officeDocument/2006/relationships/oleObject" Target="embeddings/oleObject26.bin"/><Relationship Id="rId84" Type="http://schemas.openxmlformats.org/officeDocument/2006/relationships/image" Target="media/image41.wmf"/><Relationship Id="rId89" Type="http://schemas.openxmlformats.org/officeDocument/2006/relationships/image" Target="media/image46.wmf"/><Relationship Id="rId112" Type="http://schemas.openxmlformats.org/officeDocument/2006/relationships/image" Target="media/image64.wmf"/><Relationship Id="rId133" Type="http://schemas.openxmlformats.org/officeDocument/2006/relationships/oleObject" Target="embeddings/oleObject41.bin"/><Relationship Id="rId138" Type="http://schemas.openxmlformats.org/officeDocument/2006/relationships/image" Target="media/image80.wmf"/><Relationship Id="rId154" Type="http://schemas.openxmlformats.org/officeDocument/2006/relationships/image" Target="media/image88.wmf"/><Relationship Id="rId159" Type="http://schemas.openxmlformats.org/officeDocument/2006/relationships/oleObject" Target="embeddings/oleObject54.bin"/><Relationship Id="rId175" Type="http://schemas.openxmlformats.org/officeDocument/2006/relationships/oleObject" Target="embeddings/oleObject64.bin"/><Relationship Id="rId170" Type="http://schemas.openxmlformats.org/officeDocument/2006/relationships/oleObject" Target="embeddings/oleObject60.bin"/><Relationship Id="rId191" Type="http://schemas.openxmlformats.org/officeDocument/2006/relationships/fontTable" Target="fontTable.xml"/><Relationship Id="rId16" Type="http://schemas.openxmlformats.org/officeDocument/2006/relationships/header" Target="header3.xml"/><Relationship Id="rId107" Type="http://schemas.openxmlformats.org/officeDocument/2006/relationships/image" Target="media/image59.wmf"/><Relationship Id="rId11" Type="http://schemas.openxmlformats.org/officeDocument/2006/relationships/image" Target="media/image2.png"/><Relationship Id="rId32" Type="http://schemas.openxmlformats.org/officeDocument/2006/relationships/image" Target="media/image14.wmf"/><Relationship Id="rId37" Type="http://schemas.openxmlformats.org/officeDocument/2006/relationships/image" Target="media/image16.wmf"/><Relationship Id="rId53" Type="http://schemas.openxmlformats.org/officeDocument/2006/relationships/oleObject" Target="embeddings/oleObject16.bin"/><Relationship Id="rId58" Type="http://schemas.openxmlformats.org/officeDocument/2006/relationships/oleObject" Target="embeddings/oleObject20.bin"/><Relationship Id="rId74" Type="http://schemas.openxmlformats.org/officeDocument/2006/relationships/image" Target="media/image31.wmf"/><Relationship Id="rId79" Type="http://schemas.openxmlformats.org/officeDocument/2006/relationships/image" Target="media/image36.wmf"/><Relationship Id="rId102" Type="http://schemas.openxmlformats.org/officeDocument/2006/relationships/image" Target="media/image54.wmf"/><Relationship Id="rId123" Type="http://schemas.openxmlformats.org/officeDocument/2006/relationships/oleObject" Target="embeddings/oleObject36.bin"/><Relationship Id="rId128" Type="http://schemas.openxmlformats.org/officeDocument/2006/relationships/image" Target="media/image75.wmf"/><Relationship Id="rId144" Type="http://schemas.openxmlformats.org/officeDocument/2006/relationships/image" Target="media/image83.wmf"/><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image" Target="media/image47.wmf"/><Relationship Id="rId95" Type="http://schemas.openxmlformats.org/officeDocument/2006/relationships/image" Target="media/image51.wmf"/><Relationship Id="rId160" Type="http://schemas.openxmlformats.org/officeDocument/2006/relationships/image" Target="media/image91.wmf"/><Relationship Id="rId165" Type="http://schemas.openxmlformats.org/officeDocument/2006/relationships/oleObject" Target="embeddings/oleObject57.bin"/><Relationship Id="rId181" Type="http://schemas.openxmlformats.org/officeDocument/2006/relationships/image" Target="media/image99.wmf"/><Relationship Id="rId186" Type="http://schemas.openxmlformats.org/officeDocument/2006/relationships/oleObject" Target="embeddings/oleObject70.bin"/><Relationship Id="rId22" Type="http://schemas.openxmlformats.org/officeDocument/2006/relationships/image" Target="media/image7.emf"/><Relationship Id="rId27" Type="http://schemas.openxmlformats.org/officeDocument/2006/relationships/image" Target="media/image11.wmf"/><Relationship Id="rId43" Type="http://schemas.openxmlformats.org/officeDocument/2006/relationships/oleObject" Target="embeddings/oleObject8.bin"/><Relationship Id="rId48" Type="http://schemas.openxmlformats.org/officeDocument/2006/relationships/oleObject" Target="embeddings/oleObject12.bin"/><Relationship Id="rId64" Type="http://schemas.openxmlformats.org/officeDocument/2006/relationships/oleObject" Target="embeddings/oleObject25.bin"/><Relationship Id="rId69" Type="http://schemas.openxmlformats.org/officeDocument/2006/relationships/image" Target="media/image28.wmf"/><Relationship Id="rId113" Type="http://schemas.openxmlformats.org/officeDocument/2006/relationships/image" Target="media/image65.wmf"/><Relationship Id="rId118" Type="http://schemas.openxmlformats.org/officeDocument/2006/relationships/image" Target="media/image70.wmf"/><Relationship Id="rId134" Type="http://schemas.openxmlformats.org/officeDocument/2006/relationships/image" Target="media/image78.wmf"/><Relationship Id="rId139" Type="http://schemas.openxmlformats.org/officeDocument/2006/relationships/oleObject" Target="embeddings/oleObject44.bin"/><Relationship Id="rId80" Type="http://schemas.openxmlformats.org/officeDocument/2006/relationships/image" Target="media/image37.wmf"/><Relationship Id="rId85" Type="http://schemas.openxmlformats.org/officeDocument/2006/relationships/image" Target="media/image42.wmf"/><Relationship Id="rId150" Type="http://schemas.openxmlformats.org/officeDocument/2006/relationships/image" Target="media/image86.wmf"/><Relationship Id="rId155" Type="http://schemas.openxmlformats.org/officeDocument/2006/relationships/oleObject" Target="embeddings/oleObject52.bin"/><Relationship Id="rId171" Type="http://schemas.openxmlformats.org/officeDocument/2006/relationships/oleObject" Target="embeddings/oleObject61.bin"/><Relationship Id="rId176" Type="http://schemas.openxmlformats.org/officeDocument/2006/relationships/image" Target="media/image97.wmf"/><Relationship Id="rId192"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5.bin"/><Relationship Id="rId38" Type="http://schemas.openxmlformats.org/officeDocument/2006/relationships/oleObject" Target="embeddings/oleObject7.bin"/><Relationship Id="rId59" Type="http://schemas.openxmlformats.org/officeDocument/2006/relationships/image" Target="media/image24.wmf"/><Relationship Id="rId103" Type="http://schemas.openxmlformats.org/officeDocument/2006/relationships/image" Target="media/image55.wmf"/><Relationship Id="rId108" Type="http://schemas.openxmlformats.org/officeDocument/2006/relationships/image" Target="media/image60.wmf"/><Relationship Id="rId124" Type="http://schemas.openxmlformats.org/officeDocument/2006/relationships/image" Target="media/image73.wmf"/><Relationship Id="rId129" Type="http://schemas.openxmlformats.org/officeDocument/2006/relationships/oleObject" Target="embeddings/oleObject39.bin"/><Relationship Id="rId54" Type="http://schemas.openxmlformats.org/officeDocument/2006/relationships/oleObject" Target="embeddings/oleObject17.bin"/><Relationship Id="rId70" Type="http://schemas.openxmlformats.org/officeDocument/2006/relationships/oleObject" Target="embeddings/oleObject27.bin"/><Relationship Id="rId75" Type="http://schemas.openxmlformats.org/officeDocument/2006/relationships/image" Target="media/image32.wmf"/><Relationship Id="rId91" Type="http://schemas.openxmlformats.org/officeDocument/2006/relationships/image" Target="media/image48.wmf"/><Relationship Id="rId96" Type="http://schemas.openxmlformats.org/officeDocument/2006/relationships/oleObject" Target="embeddings/oleObject30.bin"/><Relationship Id="rId140" Type="http://schemas.openxmlformats.org/officeDocument/2006/relationships/image" Target="media/image81.wmf"/><Relationship Id="rId145" Type="http://schemas.openxmlformats.org/officeDocument/2006/relationships/oleObject" Target="embeddings/oleObject47.bin"/><Relationship Id="rId161" Type="http://schemas.openxmlformats.org/officeDocument/2006/relationships/oleObject" Target="embeddings/oleObject55.bin"/><Relationship Id="rId166" Type="http://schemas.openxmlformats.org/officeDocument/2006/relationships/image" Target="media/image94.wmf"/><Relationship Id="rId182" Type="http://schemas.openxmlformats.org/officeDocument/2006/relationships/oleObject" Target="embeddings/oleObject68.bin"/><Relationship Id="rId18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image" Target="media/image12.wmf"/><Relationship Id="rId49" Type="http://schemas.openxmlformats.org/officeDocument/2006/relationships/oleObject" Target="embeddings/oleObject13.bin"/><Relationship Id="rId114" Type="http://schemas.openxmlformats.org/officeDocument/2006/relationships/image" Target="media/image66.wmf"/><Relationship Id="rId119" Type="http://schemas.openxmlformats.org/officeDocument/2006/relationships/oleObject" Target="embeddings/oleObject34.bin"/><Relationship Id="rId44" Type="http://schemas.openxmlformats.org/officeDocument/2006/relationships/oleObject" Target="embeddings/oleObject9.bin"/><Relationship Id="rId60" Type="http://schemas.openxmlformats.org/officeDocument/2006/relationships/oleObject" Target="embeddings/oleObject21.bin"/><Relationship Id="rId65" Type="http://schemas.openxmlformats.org/officeDocument/2006/relationships/image" Target="media/image25.wmf"/><Relationship Id="rId81" Type="http://schemas.openxmlformats.org/officeDocument/2006/relationships/image" Target="media/image38.wmf"/><Relationship Id="rId86" Type="http://schemas.openxmlformats.org/officeDocument/2006/relationships/image" Target="media/image43.wmf"/><Relationship Id="rId130" Type="http://schemas.openxmlformats.org/officeDocument/2006/relationships/image" Target="media/image76.wmf"/><Relationship Id="rId135" Type="http://schemas.openxmlformats.org/officeDocument/2006/relationships/oleObject" Target="embeddings/oleObject42.bin"/><Relationship Id="rId151" Type="http://schemas.openxmlformats.org/officeDocument/2006/relationships/oleObject" Target="embeddings/oleObject50.bin"/><Relationship Id="rId156" Type="http://schemas.openxmlformats.org/officeDocument/2006/relationships/image" Target="media/image89.wmf"/><Relationship Id="rId177" Type="http://schemas.openxmlformats.org/officeDocument/2006/relationships/oleObject" Target="embeddings/oleObject65.bin"/><Relationship Id="rId172" Type="http://schemas.openxmlformats.org/officeDocument/2006/relationships/oleObject" Target="embeddings/oleObject62.bin"/><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17.wmf"/><Relationship Id="rId109" Type="http://schemas.openxmlformats.org/officeDocument/2006/relationships/image" Target="media/image61.wmf"/><Relationship Id="rId34" Type="http://schemas.openxmlformats.org/officeDocument/2006/relationships/image" Target="media/image15.emf"/><Relationship Id="rId50" Type="http://schemas.openxmlformats.org/officeDocument/2006/relationships/oleObject" Target="embeddings/oleObject14.bin"/><Relationship Id="rId55" Type="http://schemas.openxmlformats.org/officeDocument/2006/relationships/oleObject" Target="embeddings/oleObject18.bin"/><Relationship Id="rId76" Type="http://schemas.openxmlformats.org/officeDocument/2006/relationships/image" Target="media/image33.wmf"/><Relationship Id="rId97" Type="http://schemas.openxmlformats.org/officeDocument/2006/relationships/oleObject" Target="embeddings/oleObject31.bin"/><Relationship Id="rId104" Type="http://schemas.openxmlformats.org/officeDocument/2006/relationships/image" Target="media/image56.wmf"/><Relationship Id="rId120" Type="http://schemas.openxmlformats.org/officeDocument/2006/relationships/image" Target="media/image71.w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84.wmf"/><Relationship Id="rId167" Type="http://schemas.openxmlformats.org/officeDocument/2006/relationships/oleObject" Target="embeddings/oleObject58.bin"/><Relationship Id="rId188" Type="http://schemas.openxmlformats.org/officeDocument/2006/relationships/oleObject" Target="embeddings/oleObject71.bin"/><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image" Target="media/image49.wmf"/><Relationship Id="rId162" Type="http://schemas.openxmlformats.org/officeDocument/2006/relationships/image" Target="media/image92.wmf"/><Relationship Id="rId183" Type="http://schemas.openxmlformats.org/officeDocument/2006/relationships/image" Target="media/image100.w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1.wmf"/><Relationship Id="rId66" Type="http://schemas.openxmlformats.org/officeDocument/2006/relationships/image" Target="media/image26.wmf"/><Relationship Id="rId87" Type="http://schemas.openxmlformats.org/officeDocument/2006/relationships/image" Target="media/image44.wmf"/><Relationship Id="rId110" Type="http://schemas.openxmlformats.org/officeDocument/2006/relationships/image" Target="media/image62.wmf"/><Relationship Id="rId115" Type="http://schemas.openxmlformats.org/officeDocument/2006/relationships/image" Target="media/image67.wmf"/><Relationship Id="rId131" Type="http://schemas.openxmlformats.org/officeDocument/2006/relationships/oleObject" Target="embeddings/oleObject40.bin"/><Relationship Id="rId136" Type="http://schemas.openxmlformats.org/officeDocument/2006/relationships/image" Target="media/image79.wmf"/><Relationship Id="rId157" Type="http://schemas.openxmlformats.org/officeDocument/2006/relationships/oleObject" Target="embeddings/oleObject53.bin"/><Relationship Id="rId178" Type="http://schemas.openxmlformats.org/officeDocument/2006/relationships/image" Target="media/image98.wmf"/><Relationship Id="rId61" Type="http://schemas.openxmlformats.org/officeDocument/2006/relationships/oleObject" Target="embeddings/oleObject22.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oleObject" Target="embeddings/oleObject63.bin"/><Relationship Id="rId19" Type="http://schemas.openxmlformats.org/officeDocument/2006/relationships/image" Target="media/image4.png"/><Relationship Id="rId14" Type="http://schemas.openxmlformats.org/officeDocument/2006/relationships/footer" Target="footer1.xml"/><Relationship Id="rId30" Type="http://schemas.openxmlformats.org/officeDocument/2006/relationships/image" Target="media/image13.wmf"/><Relationship Id="rId35" Type="http://schemas.openxmlformats.org/officeDocument/2006/relationships/oleObject" Target="embeddings/oleObject6.bin"/><Relationship Id="rId56" Type="http://schemas.openxmlformats.org/officeDocument/2006/relationships/oleObject" Target="embeddings/oleObject19.bin"/><Relationship Id="rId77" Type="http://schemas.openxmlformats.org/officeDocument/2006/relationships/image" Target="media/image34.wmf"/><Relationship Id="rId100" Type="http://schemas.openxmlformats.org/officeDocument/2006/relationships/image" Target="media/image53.wmf"/><Relationship Id="rId105" Type="http://schemas.openxmlformats.org/officeDocument/2006/relationships/image" Target="media/image57.wmf"/><Relationship Id="rId126" Type="http://schemas.openxmlformats.org/officeDocument/2006/relationships/image" Target="media/image74.wmf"/><Relationship Id="rId147" Type="http://schemas.openxmlformats.org/officeDocument/2006/relationships/oleObject" Target="embeddings/oleObject48.bin"/><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8.bin"/><Relationship Id="rId93" Type="http://schemas.openxmlformats.org/officeDocument/2006/relationships/image" Target="media/image50.wmf"/><Relationship Id="rId98" Type="http://schemas.openxmlformats.org/officeDocument/2006/relationships/image" Target="media/image52.wmf"/><Relationship Id="rId121" Type="http://schemas.openxmlformats.org/officeDocument/2006/relationships/oleObject" Target="embeddings/oleObject35.bin"/><Relationship Id="rId142" Type="http://schemas.openxmlformats.org/officeDocument/2006/relationships/image" Target="media/image82.wmf"/><Relationship Id="rId163" Type="http://schemas.openxmlformats.org/officeDocument/2006/relationships/oleObject" Target="embeddings/oleObject56.bin"/><Relationship Id="rId184" Type="http://schemas.openxmlformats.org/officeDocument/2006/relationships/oleObject" Target="embeddings/oleObject69.bin"/><Relationship Id="rId189"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oleObject" Target="embeddings/oleObject10.bin"/><Relationship Id="rId67" Type="http://schemas.openxmlformats.org/officeDocument/2006/relationships/image" Target="media/image27.wmf"/><Relationship Id="rId116" Type="http://schemas.openxmlformats.org/officeDocument/2006/relationships/image" Target="media/image68.wmf"/><Relationship Id="rId137" Type="http://schemas.openxmlformats.org/officeDocument/2006/relationships/oleObject" Target="embeddings/oleObject43.bin"/><Relationship Id="rId158" Type="http://schemas.openxmlformats.org/officeDocument/2006/relationships/image" Target="media/image90.wmf"/><Relationship Id="rId20" Type="http://schemas.openxmlformats.org/officeDocument/2006/relationships/image" Target="media/image5.png"/><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image" Target="media/image45.wmf"/><Relationship Id="rId111" Type="http://schemas.openxmlformats.org/officeDocument/2006/relationships/image" Target="media/image63.wmf"/><Relationship Id="rId132" Type="http://schemas.openxmlformats.org/officeDocument/2006/relationships/image" Target="media/image77.wmf"/><Relationship Id="rId153" Type="http://schemas.openxmlformats.org/officeDocument/2006/relationships/oleObject" Target="embeddings/oleObject51.bin"/><Relationship Id="rId174" Type="http://schemas.openxmlformats.org/officeDocument/2006/relationships/image" Target="media/image96.wmf"/><Relationship Id="rId179" Type="http://schemas.openxmlformats.org/officeDocument/2006/relationships/oleObject" Target="embeddings/oleObject66.bin"/><Relationship Id="rId190" Type="http://schemas.openxmlformats.org/officeDocument/2006/relationships/footer" Target="footer4.xml"/><Relationship Id="rId15" Type="http://schemas.openxmlformats.org/officeDocument/2006/relationships/footer" Target="footer2.xml"/><Relationship Id="rId36" Type="http://schemas.openxmlformats.org/officeDocument/2006/relationships/package" Target="embeddings/Microsoft_Visio_Drawing1.vsdx"/><Relationship Id="rId57" Type="http://schemas.openxmlformats.org/officeDocument/2006/relationships/image" Target="media/image23.wmf"/><Relationship Id="rId106" Type="http://schemas.openxmlformats.org/officeDocument/2006/relationships/image" Target="media/image58.wmf"/><Relationship Id="rId127" Type="http://schemas.openxmlformats.org/officeDocument/2006/relationships/oleObject" Target="embeddings/oleObject38.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wmf"/><Relationship Id="rId73" Type="http://schemas.openxmlformats.org/officeDocument/2006/relationships/image" Target="media/image30.wmf"/><Relationship Id="rId78" Type="http://schemas.openxmlformats.org/officeDocument/2006/relationships/image" Target="media/image35.wmf"/><Relationship Id="rId94" Type="http://schemas.openxmlformats.org/officeDocument/2006/relationships/oleObject" Target="embeddings/oleObject29.bin"/><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72.wmf"/><Relationship Id="rId143" Type="http://schemas.openxmlformats.org/officeDocument/2006/relationships/oleObject" Target="embeddings/oleObject46.bin"/><Relationship Id="rId148" Type="http://schemas.openxmlformats.org/officeDocument/2006/relationships/image" Target="media/image85.wmf"/><Relationship Id="rId164" Type="http://schemas.openxmlformats.org/officeDocument/2006/relationships/image" Target="media/image93.wmf"/><Relationship Id="rId169" Type="http://schemas.openxmlformats.org/officeDocument/2006/relationships/oleObject" Target="embeddings/oleObject59.bin"/><Relationship Id="rId185" Type="http://schemas.openxmlformats.org/officeDocument/2006/relationships/image" Target="media/image101.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498</TotalTime>
  <Pages>199</Pages>
  <Words>65487</Words>
  <Characters>373279</Characters>
  <Application>Microsoft Office Word</Application>
  <DocSecurity>0</DocSecurity>
  <Lines>3110</Lines>
  <Paragraphs>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437891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304</cp:revision>
  <cp:lastPrinted>2019-02-25T14:05:00Z</cp:lastPrinted>
  <dcterms:created xsi:type="dcterms:W3CDTF">2022-04-01T09:01:00Z</dcterms:created>
  <dcterms:modified xsi:type="dcterms:W3CDTF">2024-04-05T07:23:00Z</dcterms:modified>
</cp:coreProperties>
</file>