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D6FCAF" w14:textId="77777777" w:rsidTr="005E4BB2">
        <w:tc>
          <w:tcPr>
            <w:tcW w:w="10423" w:type="dxa"/>
            <w:gridSpan w:val="2"/>
            <w:shd w:val="clear" w:color="auto" w:fill="auto"/>
          </w:tcPr>
          <w:p w14:paraId="0F7594B7" w14:textId="097D4A93"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V1</w:t>
            </w:r>
            <w:r w:rsidR="001909DC">
              <w:rPr>
                <w:noProof w:val="0"/>
              </w:rPr>
              <w:t>8</w:t>
            </w:r>
            <w:r>
              <w:rPr>
                <w:noProof w:val="0"/>
              </w:rPr>
              <w:t>.</w:t>
            </w:r>
            <w:r w:rsidR="006E5E37">
              <w:rPr>
                <w:noProof w:val="0"/>
              </w:rPr>
              <w:t>0</w:t>
            </w:r>
            <w:r>
              <w:rPr>
                <w:noProof w:val="0"/>
              </w:rPr>
              <w:t>.</w:t>
            </w:r>
            <w:r w:rsidR="009144B3">
              <w:rPr>
                <w:noProof w:val="0"/>
              </w:rPr>
              <w:t>0</w:t>
            </w:r>
            <w:r>
              <w:rPr>
                <w:noProof w:val="0"/>
              </w:rPr>
              <w:t xml:space="preserve"> </w:t>
            </w:r>
            <w:r>
              <w:rPr>
                <w:noProof w:val="0"/>
                <w:sz w:val="32"/>
              </w:rPr>
              <w:t>(202</w:t>
            </w:r>
            <w:r w:rsidR="001909DC">
              <w:rPr>
                <w:noProof w:val="0"/>
                <w:sz w:val="32"/>
              </w:rPr>
              <w:t>4</w:t>
            </w:r>
            <w:r>
              <w:rPr>
                <w:noProof w:val="0"/>
                <w:sz w:val="32"/>
              </w:rPr>
              <w:t>-0</w:t>
            </w:r>
            <w:r w:rsidR="006E5E37">
              <w:rPr>
                <w:noProof w:val="0"/>
                <w:sz w:val="32"/>
              </w:rPr>
              <w:t>3</w:t>
            </w:r>
            <w:r>
              <w:rPr>
                <w:noProof w:val="0"/>
                <w:sz w:val="32"/>
              </w:rPr>
              <w:t>)</w:t>
            </w:r>
          </w:p>
        </w:tc>
      </w:tr>
      <w:tr w:rsidR="004F0988" w14:paraId="3468E928" w14:textId="77777777" w:rsidTr="005E4BB2">
        <w:trPr>
          <w:trHeight w:hRule="exact" w:val="1134"/>
        </w:trPr>
        <w:tc>
          <w:tcPr>
            <w:tcW w:w="10423" w:type="dxa"/>
            <w:gridSpan w:val="2"/>
            <w:shd w:val="clear" w:color="auto" w:fill="auto"/>
          </w:tcPr>
          <w:p w14:paraId="4EA894FF" w14:textId="77777777"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14:paraId="447412F1" w14:textId="77777777" w:rsidTr="005E4BB2">
        <w:trPr>
          <w:trHeight w:hRule="exact" w:val="3686"/>
        </w:trPr>
        <w:tc>
          <w:tcPr>
            <w:tcW w:w="10423" w:type="dxa"/>
            <w:gridSpan w:val="2"/>
            <w:shd w:val="clear" w:color="auto" w:fill="auto"/>
          </w:tcPr>
          <w:p w14:paraId="37C57A4D" w14:textId="77777777" w:rsidR="004F0988" w:rsidRPr="004D3578" w:rsidRDefault="004F0988" w:rsidP="00133525">
            <w:pPr>
              <w:pStyle w:val="ZT"/>
              <w:framePr w:wrap="auto" w:hAnchor="text" w:yAlign="inline"/>
            </w:pPr>
            <w:r w:rsidRPr="004D3578">
              <w:t>3rd Generation Partnership Project;</w:t>
            </w:r>
          </w:p>
          <w:p w14:paraId="2DF19C7D" w14:textId="77777777" w:rsidR="009974B8" w:rsidRPr="008A0A3A" w:rsidRDefault="009974B8" w:rsidP="009974B8">
            <w:pPr>
              <w:pStyle w:val="ZT"/>
              <w:framePr w:wrap="auto" w:hAnchor="text" w:yAlign="inline"/>
            </w:pPr>
            <w:r w:rsidRPr="008A0A3A">
              <w:t>Technical Specification Group Core Network and Terminals;</w:t>
            </w:r>
          </w:p>
          <w:p w14:paraId="290D29F3" w14:textId="77777777" w:rsidR="009974B8" w:rsidRDefault="009974B8" w:rsidP="009974B8">
            <w:pPr>
              <w:pStyle w:val="ZT"/>
              <w:framePr w:wrap="auto" w:hAnchor="text" w:yAlign="inline"/>
            </w:pPr>
            <w:r>
              <w:t>Characteristics of the</w:t>
            </w:r>
          </w:p>
          <w:p w14:paraId="790F0E24" w14:textId="77777777" w:rsidR="009974B8" w:rsidRDefault="009974B8" w:rsidP="009974B8">
            <w:pPr>
              <w:pStyle w:val="ZT"/>
              <w:framePr w:wrap="auto" w:hAnchor="text" w:yAlign="inline"/>
            </w:pPr>
            <w:r>
              <w:t>IP Multimedia Services Identity Module (ISIM) application</w:t>
            </w:r>
          </w:p>
          <w:p w14:paraId="519E6420" w14:textId="736FA228" w:rsidR="004F0988" w:rsidRPr="009974B8" w:rsidRDefault="009974B8" w:rsidP="00133525">
            <w:pPr>
              <w:pStyle w:val="ZT"/>
              <w:framePr w:wrap="auto" w:hAnchor="text" w:yAlign="inline"/>
            </w:pPr>
            <w:r>
              <w:t>(</w:t>
            </w:r>
            <w:r>
              <w:rPr>
                <w:rStyle w:val="ZGSM"/>
              </w:rPr>
              <w:t>Release 1</w:t>
            </w:r>
            <w:r w:rsidR="001909DC">
              <w:rPr>
                <w:rStyle w:val="ZGSM"/>
              </w:rPr>
              <w:t>8</w:t>
            </w:r>
            <w:r>
              <w:t>)</w:t>
            </w:r>
          </w:p>
        </w:tc>
      </w:tr>
      <w:tr w:rsidR="00BF128E" w14:paraId="1C5DE923" w14:textId="77777777" w:rsidTr="005E4BB2">
        <w:tc>
          <w:tcPr>
            <w:tcW w:w="10423" w:type="dxa"/>
            <w:gridSpan w:val="2"/>
            <w:shd w:val="clear" w:color="auto" w:fill="auto"/>
          </w:tcPr>
          <w:p w14:paraId="34076FE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5A0285D" w14:textId="77777777" w:rsidTr="005E4BB2">
        <w:trPr>
          <w:trHeight w:hRule="exact" w:val="1531"/>
        </w:trPr>
        <w:tc>
          <w:tcPr>
            <w:tcW w:w="4883" w:type="dxa"/>
            <w:shd w:val="clear" w:color="auto" w:fill="auto"/>
          </w:tcPr>
          <w:p w14:paraId="59C597DD" w14:textId="77777777" w:rsidR="00D57972" w:rsidRDefault="00000000">
            <w:r>
              <w:rPr>
                <w:i/>
              </w:rPr>
              <w:pict w14:anchorId="331A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55pt">
                  <v:imagedata r:id="rId9" o:title="5G-logo_175px"/>
                </v:shape>
              </w:pict>
            </w:r>
          </w:p>
        </w:tc>
        <w:tc>
          <w:tcPr>
            <w:tcW w:w="5540" w:type="dxa"/>
            <w:shd w:val="clear" w:color="auto" w:fill="auto"/>
          </w:tcPr>
          <w:p w14:paraId="0C5FE350" w14:textId="77777777" w:rsidR="00D57972" w:rsidRDefault="00000000" w:rsidP="00133525">
            <w:pPr>
              <w:jc w:val="right"/>
            </w:pPr>
            <w:bookmarkStart w:id="2" w:name="logos"/>
            <w:r>
              <w:pict w14:anchorId="0C43E35B">
                <v:shape id="_x0000_i1026" type="#_x0000_t75" style="width:127.9pt;height:74.15pt">
                  <v:imagedata r:id="rId10" o:title="3GPP-logo_web"/>
                </v:shape>
              </w:pict>
            </w:r>
            <w:bookmarkEnd w:id="2"/>
          </w:p>
        </w:tc>
      </w:tr>
      <w:tr w:rsidR="00C074DD" w14:paraId="3CC10706" w14:textId="77777777" w:rsidTr="005E4BB2">
        <w:trPr>
          <w:trHeight w:hRule="exact" w:val="5783"/>
        </w:trPr>
        <w:tc>
          <w:tcPr>
            <w:tcW w:w="10423" w:type="dxa"/>
            <w:gridSpan w:val="2"/>
            <w:shd w:val="clear" w:color="auto" w:fill="auto"/>
          </w:tcPr>
          <w:p w14:paraId="7C394961" w14:textId="77777777" w:rsidR="00C074DD" w:rsidRPr="00C074DD" w:rsidRDefault="00C074DD" w:rsidP="009974B8"/>
        </w:tc>
      </w:tr>
      <w:tr w:rsidR="00C074DD" w14:paraId="752D466B" w14:textId="77777777" w:rsidTr="005E4BB2">
        <w:trPr>
          <w:cantSplit/>
          <w:trHeight w:hRule="exact" w:val="964"/>
        </w:trPr>
        <w:tc>
          <w:tcPr>
            <w:tcW w:w="10423" w:type="dxa"/>
            <w:gridSpan w:val="2"/>
            <w:shd w:val="clear" w:color="auto" w:fill="auto"/>
          </w:tcPr>
          <w:p w14:paraId="5437438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7265D6B" w14:textId="77777777" w:rsidR="00C074DD" w:rsidRPr="004D3578" w:rsidRDefault="00C074DD" w:rsidP="00C074DD">
            <w:pPr>
              <w:pStyle w:val="ZV"/>
              <w:framePr w:w="0" w:wrap="auto" w:vAnchor="margin" w:hAnchor="text" w:yAlign="inline"/>
            </w:pPr>
          </w:p>
          <w:p w14:paraId="45DAC7BC" w14:textId="77777777" w:rsidR="00C074DD" w:rsidRPr="00133525" w:rsidRDefault="00C074DD" w:rsidP="00C074DD">
            <w:pPr>
              <w:rPr>
                <w:sz w:val="16"/>
              </w:rPr>
            </w:pPr>
          </w:p>
        </w:tc>
      </w:tr>
      <w:bookmarkEnd w:id="0"/>
    </w:tbl>
    <w:p w14:paraId="64F36FE1" w14:textId="77777777" w:rsidR="00080512" w:rsidRPr="004D3578" w:rsidRDefault="00080512">
      <w:pPr>
        <w:sectPr w:rsidR="00080512" w:rsidRPr="004D3578" w:rsidSect="005360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AE3C29" w14:textId="77777777" w:rsidTr="00133525">
        <w:trPr>
          <w:trHeight w:hRule="exact" w:val="5670"/>
        </w:trPr>
        <w:tc>
          <w:tcPr>
            <w:tcW w:w="10423" w:type="dxa"/>
            <w:shd w:val="clear" w:color="auto" w:fill="auto"/>
          </w:tcPr>
          <w:p w14:paraId="6A17F210" w14:textId="77777777" w:rsidR="00E16509" w:rsidRDefault="00E16509" w:rsidP="00E16509">
            <w:pPr>
              <w:pStyle w:val="Guidance"/>
            </w:pPr>
            <w:bookmarkStart w:id="4" w:name="page2"/>
          </w:p>
        </w:tc>
      </w:tr>
      <w:tr w:rsidR="00E16509" w14:paraId="646F45C2" w14:textId="77777777" w:rsidTr="00C074DD">
        <w:trPr>
          <w:trHeight w:hRule="exact" w:val="5387"/>
        </w:trPr>
        <w:tc>
          <w:tcPr>
            <w:tcW w:w="10423" w:type="dxa"/>
            <w:shd w:val="clear" w:color="auto" w:fill="auto"/>
          </w:tcPr>
          <w:p w14:paraId="3E46BD6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ADCB6FD" w14:textId="77777777" w:rsidR="00E16509" w:rsidRPr="004D3578" w:rsidRDefault="00E16509" w:rsidP="00133525">
            <w:pPr>
              <w:pStyle w:val="FP"/>
              <w:pBdr>
                <w:bottom w:val="single" w:sz="6" w:space="1" w:color="auto"/>
              </w:pBdr>
              <w:ind w:left="2835" w:right="2835"/>
              <w:jc w:val="center"/>
            </w:pPr>
            <w:r w:rsidRPr="004D3578">
              <w:t>Postal address</w:t>
            </w:r>
          </w:p>
          <w:p w14:paraId="4064E5F2" w14:textId="77777777" w:rsidR="00E16509" w:rsidRPr="00133525" w:rsidRDefault="00E16509" w:rsidP="00133525">
            <w:pPr>
              <w:pStyle w:val="FP"/>
              <w:ind w:left="2835" w:right="2835"/>
              <w:jc w:val="center"/>
              <w:rPr>
                <w:rFonts w:ascii="Arial" w:hAnsi="Arial"/>
                <w:sz w:val="18"/>
              </w:rPr>
            </w:pPr>
          </w:p>
          <w:p w14:paraId="79D64D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5BB6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52F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6D8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AF00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AF6C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EF9D38" w14:textId="77777777" w:rsidR="00E16509" w:rsidRDefault="00E16509" w:rsidP="00133525"/>
        </w:tc>
      </w:tr>
      <w:tr w:rsidR="00E16509" w14:paraId="086C7942" w14:textId="77777777" w:rsidTr="00C074DD">
        <w:tc>
          <w:tcPr>
            <w:tcW w:w="10423" w:type="dxa"/>
            <w:shd w:val="clear" w:color="auto" w:fill="auto"/>
            <w:vAlign w:val="bottom"/>
          </w:tcPr>
          <w:p w14:paraId="1BD40A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09847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0963AA" w14:textId="77777777" w:rsidR="00E16509" w:rsidRPr="004D3578" w:rsidRDefault="00E16509" w:rsidP="00133525">
            <w:pPr>
              <w:pStyle w:val="FP"/>
              <w:jc w:val="center"/>
              <w:rPr>
                <w:noProof/>
              </w:rPr>
            </w:pPr>
          </w:p>
          <w:p w14:paraId="4C41590F" w14:textId="14531F52" w:rsidR="00E16509" w:rsidRPr="00133525" w:rsidRDefault="00E16509" w:rsidP="00133525">
            <w:pPr>
              <w:pStyle w:val="FP"/>
              <w:jc w:val="center"/>
              <w:rPr>
                <w:noProof/>
                <w:sz w:val="18"/>
              </w:rPr>
            </w:pPr>
            <w:r w:rsidRPr="00133525">
              <w:rPr>
                <w:noProof/>
                <w:sz w:val="18"/>
              </w:rPr>
              <w:t xml:space="preserve">© </w:t>
            </w:r>
            <w:r w:rsidR="009974B8">
              <w:rPr>
                <w:noProof/>
                <w:sz w:val="18"/>
              </w:rPr>
              <w:t>202</w:t>
            </w:r>
            <w:r w:rsidR="001909DC">
              <w:rPr>
                <w:noProof/>
                <w:sz w:val="18"/>
              </w:rPr>
              <w:t>4</w:t>
            </w:r>
            <w:r w:rsidRPr="00133525">
              <w:rPr>
                <w:noProof/>
                <w:sz w:val="18"/>
              </w:rPr>
              <w:t>, 3GPP Organizational Partners (ARIB, ATIS, CCSA, ETSI, TSDSI, TTA, TTC).</w:t>
            </w:r>
            <w:bookmarkStart w:id="7" w:name="copyrightaddon"/>
            <w:bookmarkEnd w:id="7"/>
          </w:p>
          <w:p w14:paraId="0202684C" w14:textId="77777777" w:rsidR="00E16509" w:rsidRPr="00133525" w:rsidRDefault="00E16509" w:rsidP="00133525">
            <w:pPr>
              <w:pStyle w:val="FP"/>
              <w:jc w:val="center"/>
              <w:rPr>
                <w:noProof/>
                <w:sz w:val="18"/>
              </w:rPr>
            </w:pPr>
            <w:r w:rsidRPr="00133525">
              <w:rPr>
                <w:noProof/>
                <w:sz w:val="18"/>
              </w:rPr>
              <w:t>All rights reserved.</w:t>
            </w:r>
          </w:p>
          <w:p w14:paraId="3167E8E7" w14:textId="77777777" w:rsidR="00E16509" w:rsidRPr="00133525" w:rsidRDefault="00E16509" w:rsidP="00E16509">
            <w:pPr>
              <w:pStyle w:val="FP"/>
              <w:rPr>
                <w:noProof/>
                <w:sz w:val="18"/>
              </w:rPr>
            </w:pPr>
          </w:p>
          <w:p w14:paraId="7A5EAF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8839D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F49F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1655B4D" w14:textId="77777777" w:rsidR="00E16509" w:rsidRDefault="00E16509" w:rsidP="00133525"/>
        </w:tc>
      </w:tr>
      <w:bookmarkEnd w:id="4"/>
    </w:tbl>
    <w:p w14:paraId="44749C1D" w14:textId="77777777" w:rsidR="00080512" w:rsidRPr="004D3578" w:rsidRDefault="00080512">
      <w:pPr>
        <w:pStyle w:val="TT"/>
      </w:pPr>
      <w:r w:rsidRPr="004D3578">
        <w:br w:type="page"/>
      </w:r>
      <w:bookmarkStart w:id="8" w:name="tableOfContents"/>
      <w:bookmarkEnd w:id="8"/>
      <w:r w:rsidRPr="004D3578">
        <w:lastRenderedPageBreak/>
        <w:t>Contents</w:t>
      </w:r>
    </w:p>
    <w:p w14:paraId="78B809CF" w14:textId="6FBFA1A7" w:rsidR="00313726" w:rsidRDefault="000D241D">
      <w:pPr>
        <w:pStyle w:val="TOC1"/>
        <w:rPr>
          <w:rFonts w:ascii="Calibri" w:hAnsi="Calibri"/>
          <w:noProof/>
          <w:kern w:val="2"/>
          <w:szCs w:val="22"/>
          <w:lang w:eastAsia="en-GB"/>
        </w:rPr>
      </w:pPr>
      <w:r>
        <w:fldChar w:fldCharType="begin" w:fldLock="1"/>
      </w:r>
      <w:r>
        <w:instrText xml:space="preserve"> TOC \o "1-9" </w:instrText>
      </w:r>
      <w:r>
        <w:fldChar w:fldCharType="separate"/>
      </w:r>
      <w:r w:rsidR="00313726">
        <w:rPr>
          <w:noProof/>
        </w:rPr>
        <w:t>Foreword</w:t>
      </w:r>
      <w:r w:rsidR="00313726">
        <w:rPr>
          <w:noProof/>
        </w:rPr>
        <w:tab/>
      </w:r>
      <w:r w:rsidR="00313726">
        <w:rPr>
          <w:noProof/>
        </w:rPr>
        <w:fldChar w:fldCharType="begin" w:fldLock="1"/>
      </w:r>
      <w:r w:rsidR="00313726">
        <w:rPr>
          <w:noProof/>
        </w:rPr>
        <w:instrText xml:space="preserve"> PAGEREF _Toc163038675 \h </w:instrText>
      </w:r>
      <w:r w:rsidR="00313726">
        <w:rPr>
          <w:noProof/>
        </w:rPr>
      </w:r>
      <w:r w:rsidR="00313726">
        <w:rPr>
          <w:noProof/>
        </w:rPr>
        <w:fldChar w:fldCharType="separate"/>
      </w:r>
      <w:r w:rsidR="00313726">
        <w:rPr>
          <w:noProof/>
        </w:rPr>
        <w:t>5</w:t>
      </w:r>
      <w:r w:rsidR="00313726">
        <w:rPr>
          <w:noProof/>
        </w:rPr>
        <w:fldChar w:fldCharType="end"/>
      </w:r>
    </w:p>
    <w:p w14:paraId="475D3CEA" w14:textId="43849CF7" w:rsidR="00313726" w:rsidRDefault="00313726">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_Toc163038676 \h </w:instrText>
      </w:r>
      <w:r>
        <w:rPr>
          <w:noProof/>
        </w:rPr>
      </w:r>
      <w:r>
        <w:rPr>
          <w:noProof/>
        </w:rPr>
        <w:fldChar w:fldCharType="separate"/>
      </w:r>
      <w:r>
        <w:rPr>
          <w:noProof/>
        </w:rPr>
        <w:t>6</w:t>
      </w:r>
      <w:r>
        <w:rPr>
          <w:noProof/>
        </w:rPr>
        <w:fldChar w:fldCharType="end"/>
      </w:r>
    </w:p>
    <w:p w14:paraId="5EF6BA71" w14:textId="4775A052" w:rsidR="00313726" w:rsidRDefault="0031372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_Toc163038677 \h </w:instrText>
      </w:r>
      <w:r>
        <w:rPr>
          <w:noProof/>
        </w:rPr>
      </w:r>
      <w:r>
        <w:rPr>
          <w:noProof/>
        </w:rPr>
        <w:fldChar w:fldCharType="separate"/>
      </w:r>
      <w:r>
        <w:rPr>
          <w:noProof/>
        </w:rPr>
        <w:t>7</w:t>
      </w:r>
      <w:r>
        <w:rPr>
          <w:noProof/>
        </w:rPr>
        <w:fldChar w:fldCharType="end"/>
      </w:r>
    </w:p>
    <w:p w14:paraId="3A5B6E4C" w14:textId="5F29C34C" w:rsidR="00313726" w:rsidRDefault="0031372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_Toc163038678 \h </w:instrText>
      </w:r>
      <w:r>
        <w:rPr>
          <w:noProof/>
        </w:rPr>
      </w:r>
      <w:r>
        <w:rPr>
          <w:noProof/>
        </w:rPr>
        <w:fldChar w:fldCharType="separate"/>
      </w:r>
      <w:r>
        <w:rPr>
          <w:noProof/>
        </w:rPr>
        <w:t>7</w:t>
      </w:r>
      <w:r>
        <w:rPr>
          <w:noProof/>
        </w:rPr>
        <w:fldChar w:fldCharType="end"/>
      </w:r>
    </w:p>
    <w:p w14:paraId="60A32D01" w14:textId="22E6545F" w:rsidR="00313726" w:rsidRDefault="0031372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abbreviations and coding conventions</w:t>
      </w:r>
      <w:r>
        <w:rPr>
          <w:noProof/>
        </w:rPr>
        <w:tab/>
      </w:r>
      <w:r>
        <w:rPr>
          <w:noProof/>
        </w:rPr>
        <w:fldChar w:fldCharType="begin" w:fldLock="1"/>
      </w:r>
      <w:r>
        <w:rPr>
          <w:noProof/>
        </w:rPr>
        <w:instrText xml:space="preserve"> PAGEREF _Toc163038679 \h </w:instrText>
      </w:r>
      <w:r>
        <w:rPr>
          <w:noProof/>
        </w:rPr>
      </w:r>
      <w:r>
        <w:rPr>
          <w:noProof/>
        </w:rPr>
        <w:fldChar w:fldCharType="separate"/>
      </w:r>
      <w:r>
        <w:rPr>
          <w:noProof/>
        </w:rPr>
        <w:t>9</w:t>
      </w:r>
      <w:r>
        <w:rPr>
          <w:noProof/>
        </w:rPr>
        <w:fldChar w:fldCharType="end"/>
      </w:r>
    </w:p>
    <w:p w14:paraId="6F025F92" w14:textId="68FE4CB8" w:rsidR="00313726" w:rsidRDefault="0031372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_Toc163038680 \h </w:instrText>
      </w:r>
      <w:r>
        <w:rPr>
          <w:noProof/>
        </w:rPr>
      </w:r>
      <w:r>
        <w:rPr>
          <w:noProof/>
        </w:rPr>
        <w:fldChar w:fldCharType="separate"/>
      </w:r>
      <w:r>
        <w:rPr>
          <w:noProof/>
        </w:rPr>
        <w:t>9</w:t>
      </w:r>
      <w:r>
        <w:rPr>
          <w:noProof/>
        </w:rPr>
        <w:fldChar w:fldCharType="end"/>
      </w:r>
    </w:p>
    <w:p w14:paraId="49194692" w14:textId="371945AF" w:rsidR="00313726" w:rsidRDefault="0031372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_Toc163038681 \h </w:instrText>
      </w:r>
      <w:r>
        <w:rPr>
          <w:noProof/>
        </w:rPr>
      </w:r>
      <w:r>
        <w:rPr>
          <w:noProof/>
        </w:rPr>
        <w:fldChar w:fldCharType="separate"/>
      </w:r>
      <w:r>
        <w:rPr>
          <w:noProof/>
        </w:rPr>
        <w:t>9</w:t>
      </w:r>
      <w:r>
        <w:rPr>
          <w:noProof/>
        </w:rPr>
        <w:fldChar w:fldCharType="end"/>
      </w:r>
    </w:p>
    <w:p w14:paraId="69B5237B" w14:textId="375B7E86" w:rsidR="00313726" w:rsidRDefault="0031372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_Toc163038682 \h </w:instrText>
      </w:r>
      <w:r>
        <w:rPr>
          <w:noProof/>
        </w:rPr>
      </w:r>
      <w:r>
        <w:rPr>
          <w:noProof/>
        </w:rPr>
        <w:fldChar w:fldCharType="separate"/>
      </w:r>
      <w:r>
        <w:rPr>
          <w:noProof/>
        </w:rPr>
        <w:t>9</w:t>
      </w:r>
      <w:r>
        <w:rPr>
          <w:noProof/>
        </w:rPr>
        <w:fldChar w:fldCharType="end"/>
      </w:r>
    </w:p>
    <w:p w14:paraId="651F1AB8" w14:textId="7DBDD75D" w:rsidR="00313726" w:rsidRDefault="00313726">
      <w:pPr>
        <w:pStyle w:val="TOC2"/>
        <w:rPr>
          <w:rFonts w:ascii="Calibri" w:hAnsi="Calibri"/>
          <w:noProof/>
          <w:kern w:val="2"/>
          <w:sz w:val="22"/>
          <w:szCs w:val="22"/>
          <w:lang w:eastAsia="en-GB"/>
        </w:rPr>
      </w:pPr>
      <w:r>
        <w:rPr>
          <w:noProof/>
        </w:rPr>
        <w:t>3.4</w:t>
      </w:r>
      <w:r>
        <w:rPr>
          <w:rFonts w:ascii="Calibri" w:hAnsi="Calibri"/>
          <w:noProof/>
          <w:kern w:val="2"/>
          <w:sz w:val="22"/>
          <w:szCs w:val="22"/>
          <w:lang w:eastAsia="en-GB"/>
        </w:rPr>
        <w:tab/>
      </w:r>
      <w:r>
        <w:rPr>
          <w:noProof/>
        </w:rPr>
        <w:t>Coding Conventions</w:t>
      </w:r>
      <w:r>
        <w:rPr>
          <w:noProof/>
        </w:rPr>
        <w:tab/>
      </w:r>
      <w:r>
        <w:rPr>
          <w:noProof/>
        </w:rPr>
        <w:fldChar w:fldCharType="begin" w:fldLock="1"/>
      </w:r>
      <w:r>
        <w:rPr>
          <w:noProof/>
        </w:rPr>
        <w:instrText xml:space="preserve"> PAGEREF _Toc163038683 \h </w:instrText>
      </w:r>
      <w:r>
        <w:rPr>
          <w:noProof/>
        </w:rPr>
      </w:r>
      <w:r>
        <w:rPr>
          <w:noProof/>
        </w:rPr>
        <w:fldChar w:fldCharType="separate"/>
      </w:r>
      <w:r>
        <w:rPr>
          <w:noProof/>
        </w:rPr>
        <w:t>10</w:t>
      </w:r>
      <w:r>
        <w:rPr>
          <w:noProof/>
        </w:rPr>
        <w:fldChar w:fldCharType="end"/>
      </w:r>
    </w:p>
    <w:p w14:paraId="7550FA67" w14:textId="09A9E2DB" w:rsidR="00313726" w:rsidRDefault="0031372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Files</w:t>
      </w:r>
      <w:r>
        <w:rPr>
          <w:noProof/>
        </w:rPr>
        <w:tab/>
      </w:r>
      <w:r>
        <w:rPr>
          <w:noProof/>
        </w:rPr>
        <w:fldChar w:fldCharType="begin" w:fldLock="1"/>
      </w:r>
      <w:r>
        <w:rPr>
          <w:noProof/>
        </w:rPr>
        <w:instrText xml:space="preserve"> PAGEREF _Toc163038684 \h </w:instrText>
      </w:r>
      <w:r>
        <w:rPr>
          <w:noProof/>
        </w:rPr>
      </w:r>
      <w:r>
        <w:rPr>
          <w:noProof/>
        </w:rPr>
        <w:fldChar w:fldCharType="separate"/>
      </w:r>
      <w:r>
        <w:rPr>
          <w:noProof/>
        </w:rPr>
        <w:t>11</w:t>
      </w:r>
      <w:r>
        <w:rPr>
          <w:noProof/>
        </w:rPr>
        <w:fldChar w:fldCharType="end"/>
      </w:r>
    </w:p>
    <w:p w14:paraId="3EA34165" w14:textId="1A50980F" w:rsidR="00313726" w:rsidRDefault="0031372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Contents of the EFs at the MF level</w:t>
      </w:r>
      <w:r>
        <w:rPr>
          <w:noProof/>
        </w:rPr>
        <w:tab/>
      </w:r>
      <w:r>
        <w:rPr>
          <w:noProof/>
        </w:rPr>
        <w:fldChar w:fldCharType="begin" w:fldLock="1"/>
      </w:r>
      <w:r>
        <w:rPr>
          <w:noProof/>
        </w:rPr>
        <w:instrText xml:space="preserve"> PAGEREF _Toc163038685 \h </w:instrText>
      </w:r>
      <w:r>
        <w:rPr>
          <w:noProof/>
        </w:rPr>
      </w:r>
      <w:r>
        <w:rPr>
          <w:noProof/>
        </w:rPr>
        <w:fldChar w:fldCharType="separate"/>
      </w:r>
      <w:r>
        <w:rPr>
          <w:noProof/>
        </w:rPr>
        <w:t>11</w:t>
      </w:r>
      <w:r>
        <w:rPr>
          <w:noProof/>
        </w:rPr>
        <w:fldChar w:fldCharType="end"/>
      </w:r>
    </w:p>
    <w:p w14:paraId="1810A2D3" w14:textId="7742FD74" w:rsidR="00313726" w:rsidRDefault="0031372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 xml:space="preserve">Contents of files at the ISIM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_Toc163038686 \h </w:instrText>
      </w:r>
      <w:r>
        <w:rPr>
          <w:noProof/>
        </w:rPr>
      </w:r>
      <w:r>
        <w:rPr>
          <w:noProof/>
        </w:rPr>
        <w:fldChar w:fldCharType="separate"/>
      </w:r>
      <w:r>
        <w:rPr>
          <w:noProof/>
        </w:rPr>
        <w:t>11</w:t>
      </w:r>
      <w:r>
        <w:rPr>
          <w:noProof/>
        </w:rPr>
        <w:fldChar w:fldCharType="end"/>
      </w:r>
    </w:p>
    <w:p w14:paraId="5143380A" w14:textId="27456169" w:rsidR="00313726" w:rsidRDefault="00313726">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_Toc163038687 \h </w:instrText>
      </w:r>
      <w:r>
        <w:rPr>
          <w:noProof/>
        </w:rPr>
      </w:r>
      <w:r>
        <w:rPr>
          <w:noProof/>
        </w:rPr>
        <w:fldChar w:fldCharType="separate"/>
      </w:r>
      <w:r>
        <w:rPr>
          <w:noProof/>
        </w:rPr>
        <w:t>11</w:t>
      </w:r>
      <w:r>
        <w:rPr>
          <w:noProof/>
        </w:rPr>
        <w:fldChar w:fldCharType="end"/>
      </w:r>
    </w:p>
    <w:p w14:paraId="1AC9CB1A" w14:textId="66CC01F1" w:rsidR="00313726" w:rsidRDefault="00313726">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EF</w:t>
      </w:r>
      <w:r w:rsidRPr="00647DFD">
        <w:rPr>
          <w:noProof/>
          <w:vertAlign w:val="subscript"/>
        </w:rPr>
        <w:t>IMPI</w:t>
      </w:r>
      <w:r>
        <w:rPr>
          <w:noProof/>
        </w:rPr>
        <w:t xml:space="preserve"> (IMS private user identity)</w:t>
      </w:r>
      <w:r>
        <w:rPr>
          <w:noProof/>
        </w:rPr>
        <w:tab/>
      </w:r>
      <w:r>
        <w:rPr>
          <w:noProof/>
        </w:rPr>
        <w:fldChar w:fldCharType="begin" w:fldLock="1"/>
      </w:r>
      <w:r>
        <w:rPr>
          <w:noProof/>
        </w:rPr>
        <w:instrText xml:space="preserve"> PAGEREF _Toc163038688 \h </w:instrText>
      </w:r>
      <w:r>
        <w:rPr>
          <w:noProof/>
        </w:rPr>
      </w:r>
      <w:r>
        <w:rPr>
          <w:noProof/>
        </w:rPr>
        <w:fldChar w:fldCharType="separate"/>
      </w:r>
      <w:r>
        <w:rPr>
          <w:noProof/>
        </w:rPr>
        <w:t>11</w:t>
      </w:r>
      <w:r>
        <w:rPr>
          <w:noProof/>
        </w:rPr>
        <w:fldChar w:fldCharType="end"/>
      </w:r>
    </w:p>
    <w:p w14:paraId="4A815466" w14:textId="1E57A474" w:rsidR="00313726" w:rsidRDefault="00313726">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EF</w:t>
      </w:r>
      <w:r w:rsidRPr="00647DFD">
        <w:rPr>
          <w:noProof/>
          <w:vertAlign w:val="subscript"/>
        </w:rPr>
        <w:t>DOMAIN</w:t>
      </w:r>
      <w:r>
        <w:rPr>
          <w:noProof/>
        </w:rPr>
        <w:t xml:space="preserve"> (Home Network Domain Name)</w:t>
      </w:r>
      <w:r>
        <w:rPr>
          <w:noProof/>
        </w:rPr>
        <w:tab/>
      </w:r>
      <w:r>
        <w:rPr>
          <w:noProof/>
        </w:rPr>
        <w:fldChar w:fldCharType="begin" w:fldLock="1"/>
      </w:r>
      <w:r>
        <w:rPr>
          <w:noProof/>
        </w:rPr>
        <w:instrText xml:space="preserve"> PAGEREF _Toc163038689 \h </w:instrText>
      </w:r>
      <w:r>
        <w:rPr>
          <w:noProof/>
        </w:rPr>
      </w:r>
      <w:r>
        <w:rPr>
          <w:noProof/>
        </w:rPr>
        <w:fldChar w:fldCharType="separate"/>
      </w:r>
      <w:r>
        <w:rPr>
          <w:noProof/>
        </w:rPr>
        <w:t>12</w:t>
      </w:r>
      <w:r>
        <w:rPr>
          <w:noProof/>
        </w:rPr>
        <w:fldChar w:fldCharType="end"/>
      </w:r>
    </w:p>
    <w:p w14:paraId="5E8FB07C" w14:textId="153FF022" w:rsidR="00313726" w:rsidRDefault="00313726">
      <w:pPr>
        <w:pStyle w:val="TOC3"/>
        <w:rPr>
          <w:rFonts w:ascii="Calibri" w:hAnsi="Calibri"/>
          <w:noProof/>
          <w:kern w:val="2"/>
          <w:sz w:val="22"/>
          <w:szCs w:val="22"/>
          <w:lang w:eastAsia="en-GB"/>
        </w:rPr>
      </w:pPr>
      <w:r w:rsidRPr="00647DFD">
        <w:rPr>
          <w:noProof/>
          <w:lang w:val="fr-FR"/>
        </w:rPr>
        <w:t>4.2.4</w:t>
      </w:r>
      <w:r>
        <w:rPr>
          <w:rFonts w:ascii="Calibri" w:hAnsi="Calibri"/>
          <w:noProof/>
          <w:kern w:val="2"/>
          <w:sz w:val="22"/>
          <w:szCs w:val="22"/>
          <w:lang w:eastAsia="en-GB"/>
        </w:rPr>
        <w:tab/>
      </w:r>
      <w:r w:rsidRPr="00647DFD">
        <w:rPr>
          <w:noProof/>
          <w:lang w:val="fr-FR"/>
        </w:rPr>
        <w:t>EF</w:t>
      </w:r>
      <w:r w:rsidRPr="00647DFD">
        <w:rPr>
          <w:noProof/>
          <w:vertAlign w:val="subscript"/>
          <w:lang w:val="fr-FR"/>
        </w:rPr>
        <w:t>IMPU</w:t>
      </w:r>
      <w:r w:rsidRPr="00647DFD">
        <w:rPr>
          <w:noProof/>
          <w:lang w:val="fr-FR"/>
        </w:rPr>
        <w:t xml:space="preserve"> (IMS public user identity)</w:t>
      </w:r>
      <w:r>
        <w:rPr>
          <w:noProof/>
        </w:rPr>
        <w:tab/>
      </w:r>
      <w:r>
        <w:rPr>
          <w:noProof/>
        </w:rPr>
        <w:fldChar w:fldCharType="begin" w:fldLock="1"/>
      </w:r>
      <w:r>
        <w:rPr>
          <w:noProof/>
        </w:rPr>
        <w:instrText xml:space="preserve"> PAGEREF _Toc163038690 \h </w:instrText>
      </w:r>
      <w:r>
        <w:rPr>
          <w:noProof/>
        </w:rPr>
      </w:r>
      <w:r>
        <w:rPr>
          <w:noProof/>
        </w:rPr>
        <w:fldChar w:fldCharType="separate"/>
      </w:r>
      <w:r>
        <w:rPr>
          <w:noProof/>
        </w:rPr>
        <w:t>12</w:t>
      </w:r>
      <w:r>
        <w:rPr>
          <w:noProof/>
        </w:rPr>
        <w:fldChar w:fldCharType="end"/>
      </w:r>
    </w:p>
    <w:p w14:paraId="4972604F" w14:textId="30B02639" w:rsidR="00313726" w:rsidRDefault="00313726">
      <w:pPr>
        <w:pStyle w:val="TOC3"/>
        <w:rPr>
          <w:rFonts w:ascii="Calibri" w:hAnsi="Calibri"/>
          <w:noProof/>
          <w:kern w:val="2"/>
          <w:sz w:val="22"/>
          <w:szCs w:val="22"/>
          <w:lang w:eastAsia="en-GB"/>
        </w:rPr>
      </w:pPr>
      <w:r>
        <w:rPr>
          <w:noProof/>
        </w:rPr>
        <w:t>4.2.5</w:t>
      </w:r>
      <w:r>
        <w:rPr>
          <w:rFonts w:ascii="Calibri" w:hAnsi="Calibri"/>
          <w:noProof/>
          <w:kern w:val="2"/>
          <w:sz w:val="22"/>
          <w:szCs w:val="22"/>
          <w:lang w:eastAsia="en-GB"/>
        </w:rPr>
        <w:tab/>
      </w:r>
      <w:r>
        <w:rPr>
          <w:noProof/>
        </w:rPr>
        <w:t>EF</w:t>
      </w:r>
      <w:r w:rsidRPr="00647DFD">
        <w:rPr>
          <w:noProof/>
          <w:vertAlign w:val="subscript"/>
        </w:rPr>
        <w:t>AD</w:t>
      </w:r>
      <w:r>
        <w:rPr>
          <w:noProof/>
        </w:rPr>
        <w:t xml:space="preserve"> (Administrative Data)</w:t>
      </w:r>
      <w:r>
        <w:rPr>
          <w:noProof/>
        </w:rPr>
        <w:tab/>
      </w:r>
      <w:r>
        <w:rPr>
          <w:noProof/>
        </w:rPr>
        <w:fldChar w:fldCharType="begin" w:fldLock="1"/>
      </w:r>
      <w:r>
        <w:rPr>
          <w:noProof/>
        </w:rPr>
        <w:instrText xml:space="preserve"> PAGEREF _Toc163038691 \h </w:instrText>
      </w:r>
      <w:r>
        <w:rPr>
          <w:noProof/>
        </w:rPr>
      </w:r>
      <w:r>
        <w:rPr>
          <w:noProof/>
        </w:rPr>
        <w:fldChar w:fldCharType="separate"/>
      </w:r>
      <w:r>
        <w:rPr>
          <w:noProof/>
        </w:rPr>
        <w:t>13</w:t>
      </w:r>
      <w:r>
        <w:rPr>
          <w:noProof/>
        </w:rPr>
        <w:fldChar w:fldCharType="end"/>
      </w:r>
    </w:p>
    <w:p w14:paraId="43E599AE" w14:textId="0E637F34" w:rsidR="00313726" w:rsidRDefault="00313726">
      <w:pPr>
        <w:pStyle w:val="TOC3"/>
        <w:rPr>
          <w:rFonts w:ascii="Calibri" w:hAnsi="Calibri"/>
          <w:noProof/>
          <w:kern w:val="2"/>
          <w:sz w:val="22"/>
          <w:szCs w:val="22"/>
          <w:lang w:eastAsia="en-GB"/>
        </w:rPr>
      </w:pPr>
      <w:r>
        <w:rPr>
          <w:noProof/>
        </w:rPr>
        <w:t>4.2.6</w:t>
      </w:r>
      <w:r>
        <w:rPr>
          <w:rFonts w:ascii="Calibri" w:hAnsi="Calibri"/>
          <w:noProof/>
          <w:kern w:val="2"/>
          <w:sz w:val="22"/>
          <w:szCs w:val="22"/>
          <w:lang w:eastAsia="en-GB"/>
        </w:rPr>
        <w:tab/>
      </w:r>
      <w:r>
        <w:rPr>
          <w:noProof/>
        </w:rPr>
        <w:t>EF</w:t>
      </w:r>
      <w:r w:rsidRPr="00647DFD">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_Toc163038692 \h </w:instrText>
      </w:r>
      <w:r>
        <w:rPr>
          <w:noProof/>
        </w:rPr>
      </w:r>
      <w:r>
        <w:rPr>
          <w:noProof/>
        </w:rPr>
        <w:fldChar w:fldCharType="separate"/>
      </w:r>
      <w:r>
        <w:rPr>
          <w:noProof/>
        </w:rPr>
        <w:t>14</w:t>
      </w:r>
      <w:r>
        <w:rPr>
          <w:noProof/>
        </w:rPr>
        <w:fldChar w:fldCharType="end"/>
      </w:r>
    </w:p>
    <w:p w14:paraId="5A458007" w14:textId="6E72D0AB" w:rsidR="00313726" w:rsidRDefault="00313726">
      <w:pPr>
        <w:pStyle w:val="TOC3"/>
        <w:rPr>
          <w:rFonts w:ascii="Calibri" w:hAnsi="Calibri"/>
          <w:noProof/>
          <w:kern w:val="2"/>
          <w:sz w:val="22"/>
          <w:szCs w:val="22"/>
          <w:lang w:eastAsia="en-GB"/>
        </w:rPr>
      </w:pPr>
      <w:r>
        <w:rPr>
          <w:noProof/>
        </w:rPr>
        <w:t>4.2.7</w:t>
      </w:r>
      <w:r>
        <w:rPr>
          <w:rFonts w:ascii="Calibri" w:hAnsi="Calibri"/>
          <w:noProof/>
          <w:kern w:val="2"/>
          <w:sz w:val="22"/>
          <w:szCs w:val="22"/>
          <w:lang w:eastAsia="en-GB"/>
        </w:rPr>
        <w:tab/>
      </w:r>
      <w:r>
        <w:rPr>
          <w:noProof/>
        </w:rPr>
        <w:t>EF</w:t>
      </w:r>
      <w:r w:rsidRPr="00647DFD">
        <w:rPr>
          <w:noProof/>
          <w:vertAlign w:val="subscript"/>
        </w:rPr>
        <w:t>IST</w:t>
      </w:r>
      <w:r>
        <w:rPr>
          <w:noProof/>
        </w:rPr>
        <w:t xml:space="preserve"> (ISIM Service Table)</w:t>
      </w:r>
      <w:r>
        <w:rPr>
          <w:noProof/>
        </w:rPr>
        <w:tab/>
      </w:r>
      <w:r>
        <w:rPr>
          <w:noProof/>
        </w:rPr>
        <w:fldChar w:fldCharType="begin" w:fldLock="1"/>
      </w:r>
      <w:r>
        <w:rPr>
          <w:noProof/>
        </w:rPr>
        <w:instrText xml:space="preserve"> PAGEREF _Toc163038693 \h </w:instrText>
      </w:r>
      <w:r>
        <w:rPr>
          <w:noProof/>
        </w:rPr>
      </w:r>
      <w:r>
        <w:rPr>
          <w:noProof/>
        </w:rPr>
        <w:fldChar w:fldCharType="separate"/>
      </w:r>
      <w:r>
        <w:rPr>
          <w:noProof/>
        </w:rPr>
        <w:t>14</w:t>
      </w:r>
      <w:r>
        <w:rPr>
          <w:noProof/>
        </w:rPr>
        <w:fldChar w:fldCharType="end"/>
      </w:r>
    </w:p>
    <w:p w14:paraId="374D61E3" w14:textId="54557ADF" w:rsidR="00313726" w:rsidRDefault="00313726">
      <w:pPr>
        <w:pStyle w:val="TOC3"/>
        <w:rPr>
          <w:rFonts w:ascii="Calibri" w:hAnsi="Calibri"/>
          <w:noProof/>
          <w:kern w:val="2"/>
          <w:sz w:val="22"/>
          <w:szCs w:val="22"/>
          <w:lang w:eastAsia="en-GB"/>
        </w:rPr>
      </w:pPr>
      <w:r w:rsidRPr="00647DFD">
        <w:rPr>
          <w:rFonts w:cs="Arial"/>
          <w:noProof/>
        </w:rPr>
        <w:t>4.2.8</w:t>
      </w:r>
      <w:r>
        <w:rPr>
          <w:rFonts w:ascii="Calibri" w:hAnsi="Calibri"/>
          <w:noProof/>
          <w:kern w:val="2"/>
          <w:sz w:val="22"/>
          <w:szCs w:val="22"/>
          <w:lang w:eastAsia="en-GB"/>
        </w:rPr>
        <w:tab/>
      </w:r>
      <w:r w:rsidRPr="00647DFD">
        <w:rPr>
          <w:rFonts w:cs="Arial"/>
          <w:noProof/>
        </w:rPr>
        <w:t>EF</w:t>
      </w:r>
      <w:r w:rsidRPr="00647DFD">
        <w:rPr>
          <w:rFonts w:cs="Arial"/>
          <w:noProof/>
          <w:vertAlign w:val="subscript"/>
        </w:rPr>
        <w:t>P-CSCF</w:t>
      </w:r>
      <w:r w:rsidRPr="00647DFD">
        <w:rPr>
          <w:rFonts w:cs="Arial"/>
          <w:noProof/>
        </w:rPr>
        <w:t xml:space="preserve"> (P-CSCF Address)</w:t>
      </w:r>
      <w:r>
        <w:rPr>
          <w:noProof/>
        </w:rPr>
        <w:tab/>
      </w:r>
      <w:r>
        <w:rPr>
          <w:noProof/>
        </w:rPr>
        <w:fldChar w:fldCharType="begin" w:fldLock="1"/>
      </w:r>
      <w:r>
        <w:rPr>
          <w:noProof/>
        </w:rPr>
        <w:instrText xml:space="preserve"> PAGEREF _Toc163038694 \h </w:instrText>
      </w:r>
      <w:r>
        <w:rPr>
          <w:noProof/>
        </w:rPr>
      </w:r>
      <w:r>
        <w:rPr>
          <w:noProof/>
        </w:rPr>
        <w:fldChar w:fldCharType="separate"/>
      </w:r>
      <w:r>
        <w:rPr>
          <w:noProof/>
        </w:rPr>
        <w:t>16</w:t>
      </w:r>
      <w:r>
        <w:rPr>
          <w:noProof/>
        </w:rPr>
        <w:fldChar w:fldCharType="end"/>
      </w:r>
    </w:p>
    <w:p w14:paraId="2EB11709" w14:textId="653CAEF3" w:rsidR="00313726" w:rsidRDefault="00313726">
      <w:pPr>
        <w:pStyle w:val="TOC3"/>
        <w:rPr>
          <w:rFonts w:ascii="Calibri" w:hAnsi="Calibri"/>
          <w:noProof/>
          <w:kern w:val="2"/>
          <w:sz w:val="22"/>
          <w:szCs w:val="22"/>
          <w:lang w:eastAsia="en-GB"/>
        </w:rPr>
      </w:pPr>
      <w:r>
        <w:rPr>
          <w:noProof/>
        </w:rPr>
        <w:t>4.2.9</w:t>
      </w:r>
      <w:r>
        <w:rPr>
          <w:rFonts w:ascii="Calibri" w:hAnsi="Calibri"/>
          <w:noProof/>
          <w:kern w:val="2"/>
          <w:sz w:val="22"/>
          <w:szCs w:val="22"/>
          <w:lang w:eastAsia="en-GB"/>
        </w:rPr>
        <w:tab/>
      </w:r>
      <w:r>
        <w:rPr>
          <w:noProof/>
        </w:rPr>
        <w:t>EF</w:t>
      </w:r>
      <w:r w:rsidRPr="00647DFD">
        <w:rPr>
          <w:noProof/>
          <w:vertAlign w:val="subscript"/>
        </w:rPr>
        <w:t>GBABP</w:t>
      </w:r>
      <w:r>
        <w:rPr>
          <w:noProof/>
        </w:rPr>
        <w:t xml:space="preserve"> (GBA Bootstrapping parameters)</w:t>
      </w:r>
      <w:r>
        <w:rPr>
          <w:noProof/>
        </w:rPr>
        <w:tab/>
      </w:r>
      <w:r>
        <w:rPr>
          <w:noProof/>
        </w:rPr>
        <w:fldChar w:fldCharType="begin" w:fldLock="1"/>
      </w:r>
      <w:r>
        <w:rPr>
          <w:noProof/>
        </w:rPr>
        <w:instrText xml:space="preserve"> PAGEREF _Toc163038695 \h </w:instrText>
      </w:r>
      <w:r>
        <w:rPr>
          <w:noProof/>
        </w:rPr>
      </w:r>
      <w:r>
        <w:rPr>
          <w:noProof/>
        </w:rPr>
        <w:fldChar w:fldCharType="separate"/>
      </w:r>
      <w:r>
        <w:rPr>
          <w:noProof/>
        </w:rPr>
        <w:t>17</w:t>
      </w:r>
      <w:r>
        <w:rPr>
          <w:noProof/>
        </w:rPr>
        <w:fldChar w:fldCharType="end"/>
      </w:r>
    </w:p>
    <w:p w14:paraId="5ACD7861" w14:textId="396EC8CA" w:rsidR="00313726" w:rsidRDefault="00313726">
      <w:pPr>
        <w:pStyle w:val="TOC3"/>
        <w:rPr>
          <w:rFonts w:ascii="Calibri" w:hAnsi="Calibri"/>
          <w:noProof/>
          <w:kern w:val="2"/>
          <w:sz w:val="22"/>
          <w:szCs w:val="22"/>
          <w:lang w:eastAsia="en-GB"/>
        </w:rPr>
      </w:pPr>
      <w:r>
        <w:rPr>
          <w:noProof/>
        </w:rPr>
        <w:t>4.2.10</w:t>
      </w:r>
      <w:r>
        <w:rPr>
          <w:rFonts w:ascii="Calibri" w:hAnsi="Calibri"/>
          <w:noProof/>
          <w:kern w:val="2"/>
          <w:sz w:val="22"/>
          <w:szCs w:val="22"/>
          <w:lang w:eastAsia="en-GB"/>
        </w:rPr>
        <w:tab/>
      </w:r>
      <w:r>
        <w:rPr>
          <w:noProof/>
        </w:rPr>
        <w:t>EF</w:t>
      </w:r>
      <w:r w:rsidRPr="00647DFD">
        <w:rPr>
          <w:noProof/>
          <w:vertAlign w:val="subscript"/>
        </w:rPr>
        <w:t>GBANL</w:t>
      </w:r>
      <w:r>
        <w:rPr>
          <w:noProof/>
        </w:rPr>
        <w:t xml:space="preserve"> (GBA NAF List)</w:t>
      </w:r>
      <w:r>
        <w:rPr>
          <w:noProof/>
        </w:rPr>
        <w:tab/>
      </w:r>
      <w:r>
        <w:rPr>
          <w:noProof/>
        </w:rPr>
        <w:fldChar w:fldCharType="begin" w:fldLock="1"/>
      </w:r>
      <w:r>
        <w:rPr>
          <w:noProof/>
        </w:rPr>
        <w:instrText xml:space="preserve"> PAGEREF _Toc163038696 \h </w:instrText>
      </w:r>
      <w:r>
        <w:rPr>
          <w:noProof/>
        </w:rPr>
      </w:r>
      <w:r>
        <w:rPr>
          <w:noProof/>
        </w:rPr>
        <w:fldChar w:fldCharType="separate"/>
      </w:r>
      <w:r>
        <w:rPr>
          <w:noProof/>
        </w:rPr>
        <w:t>18</w:t>
      </w:r>
      <w:r>
        <w:rPr>
          <w:noProof/>
        </w:rPr>
        <w:fldChar w:fldCharType="end"/>
      </w:r>
    </w:p>
    <w:p w14:paraId="178FFF5A" w14:textId="76ACF65F" w:rsidR="00313726" w:rsidRDefault="00313726">
      <w:pPr>
        <w:pStyle w:val="TOC3"/>
        <w:rPr>
          <w:rFonts w:ascii="Calibri" w:hAnsi="Calibri"/>
          <w:noProof/>
          <w:kern w:val="2"/>
          <w:sz w:val="22"/>
          <w:szCs w:val="22"/>
          <w:lang w:eastAsia="en-GB"/>
        </w:rPr>
      </w:pPr>
      <w:r>
        <w:rPr>
          <w:noProof/>
        </w:rPr>
        <w:t>4.2.11</w:t>
      </w:r>
      <w:r>
        <w:rPr>
          <w:rFonts w:ascii="Calibri" w:hAnsi="Calibri"/>
          <w:noProof/>
          <w:kern w:val="2"/>
          <w:sz w:val="22"/>
          <w:szCs w:val="22"/>
          <w:lang w:eastAsia="en-GB"/>
        </w:rPr>
        <w:tab/>
      </w:r>
      <w:r>
        <w:rPr>
          <w:noProof/>
        </w:rPr>
        <w:t>EF</w:t>
      </w:r>
      <w:r w:rsidRPr="00647DFD">
        <w:rPr>
          <w:noProof/>
          <w:vertAlign w:val="subscript"/>
        </w:rPr>
        <w:t>NAFKCA</w:t>
      </w:r>
      <w:r>
        <w:rPr>
          <w:noProof/>
        </w:rPr>
        <w:t xml:space="preserve"> (NAF Key Centre Address)</w:t>
      </w:r>
      <w:r>
        <w:rPr>
          <w:noProof/>
        </w:rPr>
        <w:tab/>
      </w:r>
      <w:r>
        <w:rPr>
          <w:noProof/>
        </w:rPr>
        <w:fldChar w:fldCharType="begin" w:fldLock="1"/>
      </w:r>
      <w:r>
        <w:rPr>
          <w:noProof/>
        </w:rPr>
        <w:instrText xml:space="preserve"> PAGEREF _Toc163038697 \h </w:instrText>
      </w:r>
      <w:r>
        <w:rPr>
          <w:noProof/>
        </w:rPr>
      </w:r>
      <w:r>
        <w:rPr>
          <w:noProof/>
        </w:rPr>
        <w:fldChar w:fldCharType="separate"/>
      </w:r>
      <w:r>
        <w:rPr>
          <w:noProof/>
        </w:rPr>
        <w:t>18</w:t>
      </w:r>
      <w:r>
        <w:rPr>
          <w:noProof/>
        </w:rPr>
        <w:fldChar w:fldCharType="end"/>
      </w:r>
    </w:p>
    <w:p w14:paraId="0A43D892" w14:textId="3599A205" w:rsidR="00313726" w:rsidRDefault="00313726">
      <w:pPr>
        <w:pStyle w:val="TOC3"/>
        <w:rPr>
          <w:rFonts w:ascii="Calibri" w:hAnsi="Calibri"/>
          <w:noProof/>
          <w:kern w:val="2"/>
          <w:sz w:val="22"/>
          <w:szCs w:val="22"/>
          <w:lang w:eastAsia="en-GB"/>
        </w:rPr>
      </w:pPr>
      <w:r>
        <w:rPr>
          <w:noProof/>
        </w:rPr>
        <w:t>4.2.12</w:t>
      </w:r>
      <w:r>
        <w:rPr>
          <w:rFonts w:ascii="Calibri" w:hAnsi="Calibri"/>
          <w:noProof/>
          <w:kern w:val="2"/>
          <w:sz w:val="22"/>
          <w:szCs w:val="22"/>
          <w:lang w:eastAsia="en-GB"/>
        </w:rPr>
        <w:tab/>
      </w:r>
      <w:r>
        <w:rPr>
          <w:noProof/>
        </w:rPr>
        <w:t>EF</w:t>
      </w:r>
      <w:r w:rsidRPr="00647DFD">
        <w:rPr>
          <w:noProof/>
          <w:vertAlign w:val="subscript"/>
        </w:rPr>
        <w:t>SMS</w:t>
      </w:r>
      <w:r>
        <w:rPr>
          <w:noProof/>
        </w:rPr>
        <w:t xml:space="preserve"> (Short messages)</w:t>
      </w:r>
      <w:r>
        <w:rPr>
          <w:noProof/>
        </w:rPr>
        <w:tab/>
      </w:r>
      <w:r>
        <w:rPr>
          <w:noProof/>
        </w:rPr>
        <w:fldChar w:fldCharType="begin" w:fldLock="1"/>
      </w:r>
      <w:r>
        <w:rPr>
          <w:noProof/>
        </w:rPr>
        <w:instrText xml:space="preserve"> PAGEREF _Toc163038698 \h </w:instrText>
      </w:r>
      <w:r>
        <w:rPr>
          <w:noProof/>
        </w:rPr>
      </w:r>
      <w:r>
        <w:rPr>
          <w:noProof/>
        </w:rPr>
        <w:fldChar w:fldCharType="separate"/>
      </w:r>
      <w:r>
        <w:rPr>
          <w:noProof/>
        </w:rPr>
        <w:t>19</w:t>
      </w:r>
      <w:r>
        <w:rPr>
          <w:noProof/>
        </w:rPr>
        <w:fldChar w:fldCharType="end"/>
      </w:r>
    </w:p>
    <w:p w14:paraId="67D80758" w14:textId="442971B9" w:rsidR="00313726" w:rsidRDefault="00313726">
      <w:pPr>
        <w:pStyle w:val="TOC3"/>
        <w:rPr>
          <w:rFonts w:ascii="Calibri" w:hAnsi="Calibri"/>
          <w:noProof/>
          <w:kern w:val="2"/>
          <w:sz w:val="22"/>
          <w:szCs w:val="22"/>
          <w:lang w:eastAsia="en-GB"/>
        </w:rPr>
      </w:pPr>
      <w:r>
        <w:rPr>
          <w:noProof/>
        </w:rPr>
        <w:t>4.2.13</w:t>
      </w:r>
      <w:r>
        <w:rPr>
          <w:rFonts w:ascii="Calibri" w:hAnsi="Calibri"/>
          <w:noProof/>
          <w:kern w:val="2"/>
          <w:sz w:val="22"/>
          <w:szCs w:val="22"/>
          <w:lang w:eastAsia="en-GB"/>
        </w:rPr>
        <w:tab/>
      </w:r>
      <w:r>
        <w:rPr>
          <w:noProof/>
        </w:rPr>
        <w:t>EF</w:t>
      </w:r>
      <w:r w:rsidRPr="00647DFD">
        <w:rPr>
          <w:noProof/>
          <w:vertAlign w:val="subscript"/>
        </w:rPr>
        <w:t>SMSS</w:t>
      </w:r>
      <w:r>
        <w:rPr>
          <w:noProof/>
        </w:rPr>
        <w:t xml:space="preserve"> (SMS status)</w:t>
      </w:r>
      <w:r>
        <w:rPr>
          <w:noProof/>
        </w:rPr>
        <w:tab/>
      </w:r>
      <w:r>
        <w:rPr>
          <w:noProof/>
        </w:rPr>
        <w:fldChar w:fldCharType="begin" w:fldLock="1"/>
      </w:r>
      <w:r>
        <w:rPr>
          <w:noProof/>
        </w:rPr>
        <w:instrText xml:space="preserve"> PAGEREF _Toc163038699 \h </w:instrText>
      </w:r>
      <w:r>
        <w:rPr>
          <w:noProof/>
        </w:rPr>
      </w:r>
      <w:r>
        <w:rPr>
          <w:noProof/>
        </w:rPr>
        <w:fldChar w:fldCharType="separate"/>
      </w:r>
      <w:r>
        <w:rPr>
          <w:noProof/>
        </w:rPr>
        <w:t>20</w:t>
      </w:r>
      <w:r>
        <w:rPr>
          <w:noProof/>
        </w:rPr>
        <w:fldChar w:fldCharType="end"/>
      </w:r>
    </w:p>
    <w:p w14:paraId="659E9E8C" w14:textId="3C5B72EE" w:rsidR="00313726" w:rsidRDefault="00313726">
      <w:pPr>
        <w:pStyle w:val="TOC3"/>
        <w:rPr>
          <w:rFonts w:ascii="Calibri" w:hAnsi="Calibri"/>
          <w:noProof/>
          <w:kern w:val="2"/>
          <w:sz w:val="22"/>
          <w:szCs w:val="22"/>
          <w:lang w:eastAsia="en-GB"/>
        </w:rPr>
      </w:pPr>
      <w:r>
        <w:rPr>
          <w:noProof/>
        </w:rPr>
        <w:t>4.2.14</w:t>
      </w:r>
      <w:r>
        <w:rPr>
          <w:rFonts w:ascii="Calibri" w:hAnsi="Calibri"/>
          <w:noProof/>
          <w:kern w:val="2"/>
          <w:sz w:val="22"/>
          <w:szCs w:val="22"/>
          <w:lang w:eastAsia="en-GB"/>
        </w:rPr>
        <w:tab/>
      </w:r>
      <w:r>
        <w:rPr>
          <w:noProof/>
        </w:rPr>
        <w:t>EF</w:t>
      </w:r>
      <w:r w:rsidRPr="00647DFD">
        <w:rPr>
          <w:noProof/>
          <w:vertAlign w:val="subscript"/>
        </w:rPr>
        <w:t>SMSR</w:t>
      </w:r>
      <w:r>
        <w:rPr>
          <w:noProof/>
        </w:rPr>
        <w:t xml:space="preserve"> (Short message status reports)</w:t>
      </w:r>
      <w:r>
        <w:rPr>
          <w:noProof/>
        </w:rPr>
        <w:tab/>
      </w:r>
      <w:r>
        <w:rPr>
          <w:noProof/>
        </w:rPr>
        <w:fldChar w:fldCharType="begin" w:fldLock="1"/>
      </w:r>
      <w:r>
        <w:rPr>
          <w:noProof/>
        </w:rPr>
        <w:instrText xml:space="preserve"> PAGEREF _Toc163038700 \h </w:instrText>
      </w:r>
      <w:r>
        <w:rPr>
          <w:noProof/>
        </w:rPr>
      </w:r>
      <w:r>
        <w:rPr>
          <w:noProof/>
        </w:rPr>
        <w:fldChar w:fldCharType="separate"/>
      </w:r>
      <w:r>
        <w:rPr>
          <w:noProof/>
        </w:rPr>
        <w:t>21</w:t>
      </w:r>
      <w:r>
        <w:rPr>
          <w:noProof/>
        </w:rPr>
        <w:fldChar w:fldCharType="end"/>
      </w:r>
    </w:p>
    <w:p w14:paraId="11354A10" w14:textId="4A3CD67B" w:rsidR="00313726" w:rsidRDefault="00313726">
      <w:pPr>
        <w:pStyle w:val="TOC3"/>
        <w:rPr>
          <w:rFonts w:ascii="Calibri" w:hAnsi="Calibri"/>
          <w:noProof/>
          <w:kern w:val="2"/>
          <w:sz w:val="22"/>
          <w:szCs w:val="22"/>
          <w:lang w:eastAsia="en-GB"/>
        </w:rPr>
      </w:pPr>
      <w:r>
        <w:rPr>
          <w:noProof/>
        </w:rPr>
        <w:t>4.2.15</w:t>
      </w:r>
      <w:r>
        <w:rPr>
          <w:rFonts w:ascii="Calibri" w:hAnsi="Calibri"/>
          <w:noProof/>
          <w:kern w:val="2"/>
          <w:sz w:val="22"/>
          <w:szCs w:val="22"/>
          <w:lang w:eastAsia="en-GB"/>
        </w:rPr>
        <w:tab/>
      </w:r>
      <w:r>
        <w:rPr>
          <w:noProof/>
        </w:rPr>
        <w:t>EF</w:t>
      </w:r>
      <w:r w:rsidRPr="00647DFD">
        <w:rPr>
          <w:noProof/>
          <w:vertAlign w:val="subscript"/>
        </w:rPr>
        <w:t>SMSP</w:t>
      </w:r>
      <w:r>
        <w:rPr>
          <w:noProof/>
        </w:rPr>
        <w:t xml:space="preserve"> (Short message service parameters)</w:t>
      </w:r>
      <w:r>
        <w:rPr>
          <w:noProof/>
        </w:rPr>
        <w:tab/>
      </w:r>
      <w:r>
        <w:rPr>
          <w:noProof/>
        </w:rPr>
        <w:fldChar w:fldCharType="begin" w:fldLock="1"/>
      </w:r>
      <w:r>
        <w:rPr>
          <w:noProof/>
        </w:rPr>
        <w:instrText xml:space="preserve"> PAGEREF _Toc163038701 \h </w:instrText>
      </w:r>
      <w:r>
        <w:rPr>
          <w:noProof/>
        </w:rPr>
      </w:r>
      <w:r>
        <w:rPr>
          <w:noProof/>
        </w:rPr>
        <w:fldChar w:fldCharType="separate"/>
      </w:r>
      <w:r>
        <w:rPr>
          <w:noProof/>
        </w:rPr>
        <w:t>22</w:t>
      </w:r>
      <w:r>
        <w:rPr>
          <w:noProof/>
        </w:rPr>
        <w:fldChar w:fldCharType="end"/>
      </w:r>
    </w:p>
    <w:p w14:paraId="4466FC30" w14:textId="1D03BBD3" w:rsidR="00313726" w:rsidRDefault="00313726">
      <w:pPr>
        <w:pStyle w:val="TOC3"/>
        <w:rPr>
          <w:rFonts w:ascii="Calibri" w:hAnsi="Calibri"/>
          <w:noProof/>
          <w:kern w:val="2"/>
          <w:sz w:val="22"/>
          <w:szCs w:val="22"/>
          <w:lang w:eastAsia="en-GB"/>
        </w:rPr>
      </w:pPr>
      <w:r>
        <w:rPr>
          <w:noProof/>
        </w:rPr>
        <w:t>4.2.16</w:t>
      </w:r>
      <w:r>
        <w:rPr>
          <w:rFonts w:ascii="Calibri" w:hAnsi="Calibri"/>
          <w:noProof/>
          <w:kern w:val="2"/>
          <w:sz w:val="22"/>
          <w:szCs w:val="22"/>
          <w:lang w:eastAsia="en-GB"/>
        </w:rPr>
        <w:tab/>
      </w:r>
      <w:r>
        <w:rPr>
          <w:noProof/>
        </w:rPr>
        <w:t>EF</w:t>
      </w:r>
      <w:r w:rsidRPr="00647DFD">
        <w:rPr>
          <w:noProof/>
          <w:vertAlign w:val="subscript"/>
        </w:rPr>
        <w:t>UICCIARI</w:t>
      </w:r>
      <w:r>
        <w:rPr>
          <w:noProof/>
        </w:rPr>
        <w:t xml:space="preserve"> (UICC IARI)</w:t>
      </w:r>
      <w:r>
        <w:rPr>
          <w:noProof/>
        </w:rPr>
        <w:tab/>
      </w:r>
      <w:r>
        <w:rPr>
          <w:noProof/>
        </w:rPr>
        <w:fldChar w:fldCharType="begin" w:fldLock="1"/>
      </w:r>
      <w:r>
        <w:rPr>
          <w:noProof/>
        </w:rPr>
        <w:instrText xml:space="preserve"> PAGEREF _Toc163038702 \h </w:instrText>
      </w:r>
      <w:r>
        <w:rPr>
          <w:noProof/>
        </w:rPr>
      </w:r>
      <w:r>
        <w:rPr>
          <w:noProof/>
        </w:rPr>
        <w:fldChar w:fldCharType="separate"/>
      </w:r>
      <w:r>
        <w:rPr>
          <w:noProof/>
        </w:rPr>
        <w:t>23</w:t>
      </w:r>
      <w:r>
        <w:rPr>
          <w:noProof/>
        </w:rPr>
        <w:fldChar w:fldCharType="end"/>
      </w:r>
    </w:p>
    <w:p w14:paraId="3DE59601" w14:textId="270D986A" w:rsidR="00313726" w:rsidRDefault="00313726">
      <w:pPr>
        <w:pStyle w:val="TOC3"/>
        <w:rPr>
          <w:rFonts w:ascii="Calibri" w:hAnsi="Calibri"/>
          <w:noProof/>
          <w:kern w:val="2"/>
          <w:sz w:val="22"/>
          <w:szCs w:val="22"/>
          <w:lang w:eastAsia="en-GB"/>
        </w:rPr>
      </w:pPr>
      <w:r>
        <w:rPr>
          <w:noProof/>
        </w:rPr>
        <w:t>4.2.17</w:t>
      </w:r>
      <w:r>
        <w:rPr>
          <w:rFonts w:ascii="Calibri" w:hAnsi="Calibri"/>
          <w:noProof/>
          <w:kern w:val="2"/>
          <w:sz w:val="22"/>
          <w:szCs w:val="22"/>
          <w:lang w:eastAsia="en-GB"/>
        </w:rPr>
        <w:tab/>
      </w:r>
      <w:r>
        <w:rPr>
          <w:noProof/>
        </w:rPr>
        <w:t>EF</w:t>
      </w:r>
      <w:r w:rsidRPr="00647DFD">
        <w:rPr>
          <w:noProof/>
          <w:vertAlign w:val="subscript"/>
        </w:rPr>
        <w:t>FromPreferred</w:t>
      </w:r>
      <w:r>
        <w:rPr>
          <w:noProof/>
        </w:rPr>
        <w:t xml:space="preserve"> (From Preferred)</w:t>
      </w:r>
      <w:r>
        <w:rPr>
          <w:noProof/>
        </w:rPr>
        <w:tab/>
      </w:r>
      <w:r>
        <w:rPr>
          <w:noProof/>
        </w:rPr>
        <w:fldChar w:fldCharType="begin" w:fldLock="1"/>
      </w:r>
      <w:r>
        <w:rPr>
          <w:noProof/>
        </w:rPr>
        <w:instrText xml:space="preserve"> PAGEREF _Toc163038703 \h </w:instrText>
      </w:r>
      <w:r>
        <w:rPr>
          <w:noProof/>
        </w:rPr>
      </w:r>
      <w:r>
        <w:rPr>
          <w:noProof/>
        </w:rPr>
        <w:fldChar w:fldCharType="separate"/>
      </w:r>
      <w:r>
        <w:rPr>
          <w:noProof/>
        </w:rPr>
        <w:t>24</w:t>
      </w:r>
      <w:r>
        <w:rPr>
          <w:noProof/>
        </w:rPr>
        <w:fldChar w:fldCharType="end"/>
      </w:r>
    </w:p>
    <w:p w14:paraId="2BB872AA" w14:textId="1969F0D1" w:rsidR="00313726" w:rsidRDefault="00313726">
      <w:pPr>
        <w:pStyle w:val="TOC3"/>
        <w:rPr>
          <w:rFonts w:ascii="Calibri" w:hAnsi="Calibri"/>
          <w:noProof/>
          <w:kern w:val="2"/>
          <w:sz w:val="22"/>
          <w:szCs w:val="22"/>
          <w:lang w:eastAsia="en-GB"/>
        </w:rPr>
      </w:pPr>
      <w:r>
        <w:rPr>
          <w:noProof/>
        </w:rPr>
        <w:t>4.2.18</w:t>
      </w:r>
      <w:r>
        <w:rPr>
          <w:rFonts w:ascii="Calibri" w:hAnsi="Calibri"/>
          <w:noProof/>
          <w:kern w:val="2"/>
          <w:sz w:val="22"/>
          <w:szCs w:val="22"/>
          <w:lang w:eastAsia="en-GB"/>
        </w:rPr>
        <w:tab/>
      </w:r>
      <w:r>
        <w:rPr>
          <w:noProof/>
        </w:rPr>
        <w:t>EF</w:t>
      </w:r>
      <w:r w:rsidRPr="00647DFD">
        <w:rPr>
          <w:noProof/>
          <w:vertAlign w:val="subscript"/>
        </w:rPr>
        <w:t>IMSConfigData</w:t>
      </w:r>
      <w:r>
        <w:rPr>
          <w:noProof/>
        </w:rPr>
        <w:t xml:space="preserve"> (IMS Configuration Data)</w:t>
      </w:r>
      <w:r>
        <w:rPr>
          <w:noProof/>
        </w:rPr>
        <w:tab/>
      </w:r>
      <w:r>
        <w:rPr>
          <w:noProof/>
        </w:rPr>
        <w:fldChar w:fldCharType="begin" w:fldLock="1"/>
      </w:r>
      <w:r>
        <w:rPr>
          <w:noProof/>
        </w:rPr>
        <w:instrText xml:space="preserve"> PAGEREF _Toc163038704 \h </w:instrText>
      </w:r>
      <w:r>
        <w:rPr>
          <w:noProof/>
        </w:rPr>
      </w:r>
      <w:r>
        <w:rPr>
          <w:noProof/>
        </w:rPr>
        <w:fldChar w:fldCharType="separate"/>
      </w:r>
      <w:r>
        <w:rPr>
          <w:noProof/>
        </w:rPr>
        <w:t>24</w:t>
      </w:r>
      <w:r>
        <w:rPr>
          <w:noProof/>
        </w:rPr>
        <w:fldChar w:fldCharType="end"/>
      </w:r>
    </w:p>
    <w:p w14:paraId="5E13B67A" w14:textId="700D7A17" w:rsidR="00313726" w:rsidRDefault="00313726">
      <w:pPr>
        <w:pStyle w:val="TOC3"/>
        <w:rPr>
          <w:rFonts w:ascii="Calibri" w:hAnsi="Calibri"/>
          <w:noProof/>
          <w:kern w:val="2"/>
          <w:sz w:val="22"/>
          <w:szCs w:val="22"/>
          <w:lang w:eastAsia="en-GB"/>
        </w:rPr>
      </w:pPr>
      <w:r>
        <w:rPr>
          <w:noProof/>
        </w:rPr>
        <w:t>4.2.19</w:t>
      </w:r>
      <w:r>
        <w:rPr>
          <w:rFonts w:ascii="Calibri" w:hAnsi="Calibri"/>
          <w:noProof/>
          <w:kern w:val="2"/>
          <w:sz w:val="22"/>
          <w:szCs w:val="22"/>
          <w:lang w:eastAsia="en-GB"/>
        </w:rPr>
        <w:tab/>
      </w:r>
      <w:r>
        <w:rPr>
          <w:noProof/>
        </w:rPr>
        <w:t>EF</w:t>
      </w:r>
      <w:r w:rsidRPr="00647DFD">
        <w:rPr>
          <w:noProof/>
          <w:vertAlign w:val="subscript"/>
        </w:rPr>
        <w:t>XCAPConfigData</w:t>
      </w:r>
      <w:r>
        <w:rPr>
          <w:noProof/>
        </w:rPr>
        <w:t xml:space="preserve"> (XCAP Configuration Data)</w:t>
      </w:r>
      <w:r>
        <w:rPr>
          <w:noProof/>
        </w:rPr>
        <w:tab/>
      </w:r>
      <w:r>
        <w:rPr>
          <w:noProof/>
        </w:rPr>
        <w:fldChar w:fldCharType="begin" w:fldLock="1"/>
      </w:r>
      <w:r>
        <w:rPr>
          <w:noProof/>
        </w:rPr>
        <w:instrText xml:space="preserve"> PAGEREF _Toc163038705 \h </w:instrText>
      </w:r>
      <w:r>
        <w:rPr>
          <w:noProof/>
        </w:rPr>
      </w:r>
      <w:r>
        <w:rPr>
          <w:noProof/>
        </w:rPr>
        <w:fldChar w:fldCharType="separate"/>
      </w:r>
      <w:r>
        <w:rPr>
          <w:noProof/>
        </w:rPr>
        <w:t>26</w:t>
      </w:r>
      <w:r>
        <w:rPr>
          <w:noProof/>
        </w:rPr>
        <w:fldChar w:fldCharType="end"/>
      </w:r>
    </w:p>
    <w:p w14:paraId="354C548A" w14:textId="366B148E" w:rsidR="00313726" w:rsidRDefault="00313726">
      <w:pPr>
        <w:pStyle w:val="TOC3"/>
        <w:rPr>
          <w:rFonts w:ascii="Calibri" w:hAnsi="Calibri"/>
          <w:noProof/>
          <w:kern w:val="2"/>
          <w:sz w:val="22"/>
          <w:szCs w:val="22"/>
          <w:lang w:eastAsia="en-GB"/>
        </w:rPr>
      </w:pPr>
      <w:r>
        <w:rPr>
          <w:noProof/>
        </w:rPr>
        <w:t>4.2.20</w:t>
      </w:r>
      <w:r>
        <w:rPr>
          <w:rFonts w:ascii="Calibri" w:hAnsi="Calibri"/>
          <w:noProof/>
          <w:kern w:val="2"/>
          <w:sz w:val="22"/>
          <w:szCs w:val="22"/>
          <w:lang w:eastAsia="en-GB"/>
        </w:rPr>
        <w:tab/>
      </w:r>
      <w:r>
        <w:rPr>
          <w:noProof/>
        </w:rPr>
        <w:t>EF</w:t>
      </w:r>
      <w:r w:rsidRPr="00647DFD">
        <w:rPr>
          <w:noProof/>
          <w:vertAlign w:val="subscript"/>
        </w:rPr>
        <w:t>WebRTCURI</w:t>
      </w:r>
      <w:r>
        <w:rPr>
          <w:noProof/>
        </w:rPr>
        <w:t xml:space="preserve"> (WebRTC URI)</w:t>
      </w:r>
      <w:r>
        <w:rPr>
          <w:noProof/>
        </w:rPr>
        <w:tab/>
      </w:r>
      <w:r>
        <w:rPr>
          <w:noProof/>
        </w:rPr>
        <w:fldChar w:fldCharType="begin" w:fldLock="1"/>
      </w:r>
      <w:r>
        <w:rPr>
          <w:noProof/>
        </w:rPr>
        <w:instrText xml:space="preserve"> PAGEREF _Toc163038706 \h </w:instrText>
      </w:r>
      <w:r>
        <w:rPr>
          <w:noProof/>
        </w:rPr>
      </w:r>
      <w:r>
        <w:rPr>
          <w:noProof/>
        </w:rPr>
        <w:fldChar w:fldCharType="separate"/>
      </w:r>
      <w:r>
        <w:rPr>
          <w:noProof/>
        </w:rPr>
        <w:t>30</w:t>
      </w:r>
      <w:r>
        <w:rPr>
          <w:noProof/>
        </w:rPr>
        <w:fldChar w:fldCharType="end"/>
      </w:r>
    </w:p>
    <w:p w14:paraId="4C541364" w14:textId="58FAC6C9" w:rsidR="00313726" w:rsidRDefault="00313726">
      <w:pPr>
        <w:pStyle w:val="TOC3"/>
        <w:rPr>
          <w:rFonts w:ascii="Calibri" w:hAnsi="Calibri"/>
          <w:noProof/>
          <w:kern w:val="2"/>
          <w:sz w:val="22"/>
          <w:szCs w:val="22"/>
          <w:lang w:eastAsia="en-GB"/>
        </w:rPr>
      </w:pPr>
      <w:r>
        <w:rPr>
          <w:noProof/>
        </w:rPr>
        <w:t>4.2.21</w:t>
      </w:r>
      <w:r>
        <w:rPr>
          <w:rFonts w:ascii="Calibri" w:hAnsi="Calibri"/>
          <w:noProof/>
          <w:kern w:val="2"/>
          <w:sz w:val="22"/>
          <w:szCs w:val="22"/>
          <w:lang w:eastAsia="en-GB"/>
        </w:rPr>
        <w:tab/>
      </w:r>
      <w:r>
        <w:rPr>
          <w:noProof/>
        </w:rPr>
        <w:t>EF</w:t>
      </w:r>
      <w:r w:rsidRPr="00647DFD">
        <w:rPr>
          <w:noProof/>
          <w:vertAlign w:val="subscript"/>
        </w:rPr>
        <w:t>MuDMiDConfigData</w:t>
      </w:r>
      <w:r>
        <w:rPr>
          <w:noProof/>
        </w:rPr>
        <w:t xml:space="preserve"> (MuD and MiD Configuration Data)</w:t>
      </w:r>
      <w:r>
        <w:rPr>
          <w:noProof/>
        </w:rPr>
        <w:tab/>
      </w:r>
      <w:r>
        <w:rPr>
          <w:noProof/>
        </w:rPr>
        <w:fldChar w:fldCharType="begin" w:fldLock="1"/>
      </w:r>
      <w:r>
        <w:rPr>
          <w:noProof/>
        </w:rPr>
        <w:instrText xml:space="preserve"> PAGEREF _Toc163038707 \h </w:instrText>
      </w:r>
      <w:r>
        <w:rPr>
          <w:noProof/>
        </w:rPr>
      </w:r>
      <w:r>
        <w:rPr>
          <w:noProof/>
        </w:rPr>
        <w:fldChar w:fldCharType="separate"/>
      </w:r>
      <w:r>
        <w:rPr>
          <w:noProof/>
        </w:rPr>
        <w:t>30</w:t>
      </w:r>
      <w:r>
        <w:rPr>
          <w:noProof/>
        </w:rPr>
        <w:fldChar w:fldCharType="end"/>
      </w:r>
    </w:p>
    <w:p w14:paraId="5078B453" w14:textId="58DDD64B" w:rsidR="00313726" w:rsidRDefault="00313726">
      <w:pPr>
        <w:pStyle w:val="TOC3"/>
        <w:rPr>
          <w:rFonts w:ascii="Calibri" w:hAnsi="Calibri"/>
          <w:noProof/>
          <w:kern w:val="2"/>
          <w:sz w:val="22"/>
          <w:szCs w:val="22"/>
          <w:lang w:eastAsia="en-GB"/>
        </w:rPr>
      </w:pPr>
      <w:r>
        <w:rPr>
          <w:noProof/>
        </w:rPr>
        <w:t>4.2.</w:t>
      </w:r>
      <w:r w:rsidRPr="00647DFD">
        <w:rPr>
          <w:rFonts w:eastAsia="SimSun"/>
          <w:noProof/>
          <w:lang w:val="en-US" w:eastAsia="zh-CN"/>
        </w:rPr>
        <w:t>22</w:t>
      </w:r>
      <w:r>
        <w:rPr>
          <w:rFonts w:ascii="Calibri" w:hAnsi="Calibri"/>
          <w:noProof/>
          <w:kern w:val="2"/>
          <w:sz w:val="22"/>
          <w:szCs w:val="22"/>
          <w:lang w:eastAsia="en-GB"/>
        </w:rPr>
        <w:tab/>
      </w:r>
      <w:r>
        <w:rPr>
          <w:noProof/>
        </w:rPr>
        <w:t>EF</w:t>
      </w:r>
      <w:r w:rsidRPr="00647DFD">
        <w:rPr>
          <w:rFonts w:eastAsia="SimSun"/>
          <w:noProof/>
          <w:vertAlign w:val="subscript"/>
          <w:lang w:val="en-US" w:eastAsia="zh-CN"/>
        </w:rPr>
        <w:t>AC_GBAUAPI</w:t>
      </w:r>
      <w:r>
        <w:rPr>
          <w:noProof/>
        </w:rPr>
        <w:t xml:space="preserve"> (</w:t>
      </w:r>
      <w:r w:rsidRPr="00647DFD">
        <w:rPr>
          <w:noProof/>
          <w:lang w:val="en-US" w:eastAsia="zh-CN"/>
        </w:rPr>
        <w:t>Access Control to GBA_U_API</w:t>
      </w:r>
      <w:r>
        <w:rPr>
          <w:noProof/>
        </w:rPr>
        <w:t>)</w:t>
      </w:r>
      <w:r>
        <w:rPr>
          <w:noProof/>
        </w:rPr>
        <w:tab/>
      </w:r>
      <w:r>
        <w:rPr>
          <w:noProof/>
        </w:rPr>
        <w:fldChar w:fldCharType="begin" w:fldLock="1"/>
      </w:r>
      <w:r>
        <w:rPr>
          <w:noProof/>
        </w:rPr>
        <w:instrText xml:space="preserve"> PAGEREF _Toc163038708 \h </w:instrText>
      </w:r>
      <w:r>
        <w:rPr>
          <w:noProof/>
        </w:rPr>
      </w:r>
      <w:r>
        <w:rPr>
          <w:noProof/>
        </w:rPr>
        <w:fldChar w:fldCharType="separate"/>
      </w:r>
      <w:r>
        <w:rPr>
          <w:noProof/>
        </w:rPr>
        <w:t>31</w:t>
      </w:r>
      <w:r>
        <w:rPr>
          <w:noProof/>
        </w:rPr>
        <w:fldChar w:fldCharType="end"/>
      </w:r>
    </w:p>
    <w:p w14:paraId="41AABB8E" w14:textId="3CD1A975" w:rsidR="00313726" w:rsidRDefault="00313726">
      <w:pPr>
        <w:pStyle w:val="TOC3"/>
        <w:rPr>
          <w:rFonts w:ascii="Calibri" w:hAnsi="Calibri"/>
          <w:noProof/>
          <w:kern w:val="2"/>
          <w:sz w:val="22"/>
          <w:szCs w:val="22"/>
          <w:lang w:eastAsia="en-GB"/>
        </w:rPr>
      </w:pPr>
      <w:r>
        <w:rPr>
          <w:noProof/>
        </w:rPr>
        <w:t>4.2.</w:t>
      </w:r>
      <w:r w:rsidRPr="00647DFD">
        <w:rPr>
          <w:rFonts w:eastAsia="SimSun"/>
          <w:noProof/>
          <w:lang w:val="en-US" w:eastAsia="zh-CN"/>
        </w:rPr>
        <w:t>23</w:t>
      </w:r>
      <w:r>
        <w:rPr>
          <w:rFonts w:ascii="Calibri" w:hAnsi="Calibri"/>
          <w:noProof/>
          <w:kern w:val="2"/>
          <w:sz w:val="22"/>
          <w:szCs w:val="22"/>
          <w:lang w:eastAsia="en-GB"/>
        </w:rPr>
        <w:tab/>
      </w:r>
      <w:r>
        <w:rPr>
          <w:noProof/>
        </w:rPr>
        <w:t>EF</w:t>
      </w:r>
      <w:r w:rsidRPr="00647DFD">
        <w:rPr>
          <w:rFonts w:eastAsia="SimSun"/>
          <w:noProof/>
          <w:vertAlign w:val="subscript"/>
          <w:lang w:val="en-US" w:eastAsia="zh-CN"/>
        </w:rPr>
        <w:t>IMSDCI</w:t>
      </w:r>
      <w:r w:rsidRPr="00647DFD">
        <w:rPr>
          <w:rFonts w:eastAsia="SimSun"/>
          <w:noProof/>
          <w:lang w:val="en-US" w:eastAsia="zh-CN"/>
        </w:rPr>
        <w:t xml:space="preserve"> </w:t>
      </w:r>
      <w:r>
        <w:rPr>
          <w:noProof/>
        </w:rPr>
        <w:t>(IMS Data Channel</w:t>
      </w:r>
      <w:r w:rsidRPr="00647DFD">
        <w:rPr>
          <w:rFonts w:eastAsia="SimSun"/>
          <w:noProof/>
          <w:lang w:val="en-US" w:eastAsia="zh-CN"/>
        </w:rPr>
        <w:t xml:space="preserve"> Indication</w:t>
      </w:r>
      <w:r>
        <w:rPr>
          <w:noProof/>
        </w:rPr>
        <w:t>)</w:t>
      </w:r>
      <w:r>
        <w:rPr>
          <w:noProof/>
        </w:rPr>
        <w:tab/>
      </w:r>
      <w:r>
        <w:rPr>
          <w:noProof/>
        </w:rPr>
        <w:fldChar w:fldCharType="begin" w:fldLock="1"/>
      </w:r>
      <w:r>
        <w:rPr>
          <w:noProof/>
        </w:rPr>
        <w:instrText xml:space="preserve"> PAGEREF _Toc163038709 \h </w:instrText>
      </w:r>
      <w:r>
        <w:rPr>
          <w:noProof/>
        </w:rPr>
      </w:r>
      <w:r>
        <w:rPr>
          <w:noProof/>
        </w:rPr>
        <w:fldChar w:fldCharType="separate"/>
      </w:r>
      <w:r>
        <w:rPr>
          <w:noProof/>
        </w:rPr>
        <w:t>32</w:t>
      </w:r>
      <w:r>
        <w:rPr>
          <w:noProof/>
        </w:rPr>
        <w:fldChar w:fldCharType="end"/>
      </w:r>
    </w:p>
    <w:p w14:paraId="4DEA0389" w14:textId="05BF857C" w:rsidR="00313726" w:rsidRDefault="0031372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lang w:eastAsia="ja-JP"/>
        </w:rPr>
        <w:t xml:space="preserve">ISIM </w:t>
      </w:r>
      <w:r>
        <w:rPr>
          <w:noProof/>
        </w:rPr>
        <w:t>file structure</w:t>
      </w:r>
      <w:r>
        <w:rPr>
          <w:noProof/>
        </w:rPr>
        <w:tab/>
      </w:r>
      <w:r>
        <w:rPr>
          <w:noProof/>
        </w:rPr>
        <w:fldChar w:fldCharType="begin" w:fldLock="1"/>
      </w:r>
      <w:r>
        <w:rPr>
          <w:noProof/>
        </w:rPr>
        <w:instrText xml:space="preserve"> PAGEREF _Toc163038710 \h </w:instrText>
      </w:r>
      <w:r>
        <w:rPr>
          <w:noProof/>
        </w:rPr>
      </w:r>
      <w:r>
        <w:rPr>
          <w:noProof/>
        </w:rPr>
        <w:fldChar w:fldCharType="separate"/>
      </w:r>
      <w:r>
        <w:rPr>
          <w:noProof/>
        </w:rPr>
        <w:t>33</w:t>
      </w:r>
      <w:r>
        <w:rPr>
          <w:noProof/>
        </w:rPr>
        <w:fldChar w:fldCharType="end"/>
      </w:r>
    </w:p>
    <w:p w14:paraId="25968D84" w14:textId="0E1F1EA1" w:rsidR="00313726" w:rsidRDefault="0031372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 xml:space="preserve">Contents of EFs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_Toc163038711 \h </w:instrText>
      </w:r>
      <w:r>
        <w:rPr>
          <w:noProof/>
        </w:rPr>
      </w:r>
      <w:r>
        <w:rPr>
          <w:noProof/>
        </w:rPr>
        <w:fldChar w:fldCharType="separate"/>
      </w:r>
      <w:r>
        <w:rPr>
          <w:noProof/>
        </w:rPr>
        <w:t>33</w:t>
      </w:r>
      <w:r>
        <w:rPr>
          <w:noProof/>
        </w:rPr>
        <w:fldChar w:fldCharType="end"/>
      </w:r>
    </w:p>
    <w:p w14:paraId="1BBFC644" w14:textId="7917BD6A" w:rsidR="00313726" w:rsidRDefault="00313726">
      <w:pPr>
        <w:pStyle w:val="TOC3"/>
        <w:rPr>
          <w:rFonts w:ascii="Calibri" w:hAnsi="Calibri"/>
          <w:noProof/>
          <w:kern w:val="2"/>
          <w:sz w:val="22"/>
          <w:szCs w:val="22"/>
          <w:lang w:eastAsia="en-GB"/>
        </w:rPr>
      </w:pPr>
      <w:r w:rsidRPr="00647DFD">
        <w:rPr>
          <w:noProof/>
          <w:lang w:val="en-US"/>
        </w:rPr>
        <w:t>4.4.1</w:t>
      </w:r>
      <w:r>
        <w:rPr>
          <w:rFonts w:ascii="Calibri" w:hAnsi="Calibri"/>
          <w:noProof/>
          <w:kern w:val="2"/>
          <w:sz w:val="22"/>
          <w:szCs w:val="22"/>
          <w:lang w:eastAsia="en-GB"/>
        </w:rPr>
        <w:tab/>
      </w:r>
      <w:r w:rsidRPr="00647DFD">
        <w:rPr>
          <w:noProof/>
          <w:lang w:val="en-US"/>
        </w:rPr>
        <w:t>EF</w:t>
      </w:r>
      <w:r w:rsidRPr="00647DFD">
        <w:rPr>
          <w:noProof/>
          <w:vertAlign w:val="subscript"/>
          <w:lang w:val="en-US"/>
        </w:rPr>
        <w:t>PSISMSC</w:t>
      </w:r>
      <w:r w:rsidRPr="00647DFD">
        <w:rPr>
          <w:noProof/>
          <w:lang w:val="en-US"/>
        </w:rPr>
        <w:t xml:space="preserve"> (Public Service Identity of the SM-SC)</w:t>
      </w:r>
      <w:r>
        <w:rPr>
          <w:noProof/>
        </w:rPr>
        <w:tab/>
      </w:r>
      <w:r>
        <w:rPr>
          <w:noProof/>
        </w:rPr>
        <w:fldChar w:fldCharType="begin" w:fldLock="1"/>
      </w:r>
      <w:r>
        <w:rPr>
          <w:noProof/>
        </w:rPr>
        <w:instrText xml:space="preserve"> PAGEREF _Toc163038712 \h </w:instrText>
      </w:r>
      <w:r>
        <w:rPr>
          <w:noProof/>
        </w:rPr>
      </w:r>
      <w:r>
        <w:rPr>
          <w:noProof/>
        </w:rPr>
        <w:fldChar w:fldCharType="separate"/>
      </w:r>
      <w:r>
        <w:rPr>
          <w:noProof/>
        </w:rPr>
        <w:t>33</w:t>
      </w:r>
      <w:r>
        <w:rPr>
          <w:noProof/>
        </w:rPr>
        <w:fldChar w:fldCharType="end"/>
      </w:r>
    </w:p>
    <w:p w14:paraId="2725D2DB" w14:textId="56CE7CA4" w:rsidR="00313726" w:rsidRDefault="0031372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 xml:space="preserve">Contents of DFs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_Toc163038713 \h </w:instrText>
      </w:r>
      <w:r>
        <w:rPr>
          <w:noProof/>
        </w:rPr>
      </w:r>
      <w:r>
        <w:rPr>
          <w:noProof/>
        </w:rPr>
        <w:fldChar w:fldCharType="separate"/>
      </w:r>
      <w:r>
        <w:rPr>
          <w:noProof/>
        </w:rPr>
        <w:t>33</w:t>
      </w:r>
      <w:r>
        <w:rPr>
          <w:noProof/>
        </w:rPr>
        <w:fldChar w:fldCharType="end"/>
      </w:r>
    </w:p>
    <w:p w14:paraId="7116DF37" w14:textId="4FCDCBDD" w:rsidR="00313726" w:rsidRDefault="00313726">
      <w:pPr>
        <w:pStyle w:val="TOC3"/>
        <w:rPr>
          <w:rFonts w:ascii="Calibri" w:hAnsi="Calibri"/>
          <w:noProof/>
          <w:kern w:val="2"/>
          <w:sz w:val="22"/>
          <w:szCs w:val="22"/>
          <w:lang w:eastAsia="en-GB"/>
        </w:rPr>
      </w:pPr>
      <w:r w:rsidRPr="00647DFD">
        <w:rPr>
          <w:noProof/>
          <w:lang w:val="en-US"/>
        </w:rPr>
        <w:t>4.5.1</w:t>
      </w:r>
      <w:r>
        <w:rPr>
          <w:rFonts w:ascii="Calibri" w:hAnsi="Calibri"/>
          <w:noProof/>
          <w:kern w:val="2"/>
          <w:sz w:val="22"/>
          <w:szCs w:val="22"/>
          <w:lang w:eastAsia="en-GB"/>
        </w:rPr>
        <w:tab/>
      </w:r>
      <w:r w:rsidRPr="00647DFD">
        <w:rPr>
          <w:noProof/>
          <w:lang w:val="en-US"/>
        </w:rPr>
        <w:t>Contents of files at the DF</w:t>
      </w:r>
      <w:r w:rsidRPr="00647DFD">
        <w:rPr>
          <w:noProof/>
          <w:vertAlign w:val="subscript"/>
          <w:lang w:val="en-US"/>
        </w:rPr>
        <w:t>MCS</w:t>
      </w:r>
      <w:r w:rsidRPr="00647DFD">
        <w:rPr>
          <w:noProof/>
          <w:lang w:val="en-US"/>
        </w:rPr>
        <w:t xml:space="preserve">  level</w:t>
      </w:r>
      <w:r>
        <w:rPr>
          <w:noProof/>
        </w:rPr>
        <w:tab/>
      </w:r>
      <w:r>
        <w:rPr>
          <w:noProof/>
        </w:rPr>
        <w:fldChar w:fldCharType="begin" w:fldLock="1"/>
      </w:r>
      <w:r>
        <w:rPr>
          <w:noProof/>
        </w:rPr>
        <w:instrText xml:space="preserve"> PAGEREF _Toc163038714 \h </w:instrText>
      </w:r>
      <w:r>
        <w:rPr>
          <w:noProof/>
        </w:rPr>
      </w:r>
      <w:r>
        <w:rPr>
          <w:noProof/>
        </w:rPr>
        <w:fldChar w:fldCharType="separate"/>
      </w:r>
      <w:r>
        <w:rPr>
          <w:noProof/>
        </w:rPr>
        <w:t>34</w:t>
      </w:r>
      <w:r>
        <w:rPr>
          <w:noProof/>
        </w:rPr>
        <w:fldChar w:fldCharType="end"/>
      </w:r>
    </w:p>
    <w:p w14:paraId="157E4203" w14:textId="18A3DED0" w:rsidR="00313726" w:rsidRDefault="0031372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Application protocol</w:t>
      </w:r>
      <w:r>
        <w:rPr>
          <w:noProof/>
        </w:rPr>
        <w:tab/>
      </w:r>
      <w:r>
        <w:rPr>
          <w:noProof/>
        </w:rPr>
        <w:fldChar w:fldCharType="begin" w:fldLock="1"/>
      </w:r>
      <w:r>
        <w:rPr>
          <w:noProof/>
        </w:rPr>
        <w:instrText xml:space="preserve"> PAGEREF _Toc163038715 \h </w:instrText>
      </w:r>
      <w:r>
        <w:rPr>
          <w:noProof/>
        </w:rPr>
      </w:r>
      <w:r>
        <w:rPr>
          <w:noProof/>
        </w:rPr>
        <w:fldChar w:fldCharType="separate"/>
      </w:r>
      <w:r>
        <w:rPr>
          <w:noProof/>
        </w:rPr>
        <w:t>34</w:t>
      </w:r>
      <w:r>
        <w:rPr>
          <w:noProof/>
        </w:rPr>
        <w:fldChar w:fldCharType="end"/>
      </w:r>
    </w:p>
    <w:p w14:paraId="27B7187A" w14:textId="22237FAA" w:rsidR="00313726" w:rsidRDefault="0031372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ISIM management procedures</w:t>
      </w:r>
      <w:r>
        <w:rPr>
          <w:noProof/>
        </w:rPr>
        <w:tab/>
      </w:r>
      <w:r>
        <w:rPr>
          <w:noProof/>
        </w:rPr>
        <w:fldChar w:fldCharType="begin" w:fldLock="1"/>
      </w:r>
      <w:r>
        <w:rPr>
          <w:noProof/>
        </w:rPr>
        <w:instrText xml:space="preserve"> PAGEREF _Toc163038716 \h </w:instrText>
      </w:r>
      <w:r>
        <w:rPr>
          <w:noProof/>
        </w:rPr>
      </w:r>
      <w:r>
        <w:rPr>
          <w:noProof/>
        </w:rPr>
        <w:fldChar w:fldCharType="separate"/>
      </w:r>
      <w:r>
        <w:rPr>
          <w:noProof/>
        </w:rPr>
        <w:t>34</w:t>
      </w:r>
      <w:r>
        <w:rPr>
          <w:noProof/>
        </w:rPr>
        <w:fldChar w:fldCharType="end"/>
      </w:r>
    </w:p>
    <w:p w14:paraId="3632BA51" w14:textId="01D67886" w:rsidR="00313726" w:rsidRDefault="00313726">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Initialisation</w:t>
      </w:r>
      <w:r>
        <w:rPr>
          <w:noProof/>
        </w:rPr>
        <w:tab/>
      </w:r>
      <w:r>
        <w:rPr>
          <w:noProof/>
        </w:rPr>
        <w:fldChar w:fldCharType="begin" w:fldLock="1"/>
      </w:r>
      <w:r>
        <w:rPr>
          <w:noProof/>
        </w:rPr>
        <w:instrText xml:space="preserve"> PAGEREF _Toc163038717 \h </w:instrText>
      </w:r>
      <w:r>
        <w:rPr>
          <w:noProof/>
        </w:rPr>
      </w:r>
      <w:r>
        <w:rPr>
          <w:noProof/>
        </w:rPr>
        <w:fldChar w:fldCharType="separate"/>
      </w:r>
      <w:r>
        <w:rPr>
          <w:noProof/>
        </w:rPr>
        <w:t>34</w:t>
      </w:r>
      <w:r>
        <w:rPr>
          <w:noProof/>
        </w:rPr>
        <w:fldChar w:fldCharType="end"/>
      </w:r>
    </w:p>
    <w:p w14:paraId="53227F87" w14:textId="0275E8E8" w:rsidR="00313726" w:rsidRDefault="00313726">
      <w:pPr>
        <w:pStyle w:val="TOC4"/>
        <w:rPr>
          <w:rFonts w:ascii="Calibri" w:hAnsi="Calibri"/>
          <w:noProof/>
          <w:kern w:val="2"/>
          <w:sz w:val="22"/>
          <w:szCs w:val="22"/>
          <w:lang w:eastAsia="en-GB"/>
        </w:rPr>
      </w:pPr>
      <w:r>
        <w:rPr>
          <w:noProof/>
        </w:rPr>
        <w:t>5.1.1.1</w:t>
      </w:r>
      <w:r>
        <w:rPr>
          <w:rFonts w:ascii="Calibri" w:hAnsi="Calibri"/>
          <w:noProof/>
          <w:kern w:val="2"/>
          <w:sz w:val="22"/>
          <w:szCs w:val="22"/>
          <w:lang w:eastAsia="en-GB"/>
        </w:rPr>
        <w:tab/>
      </w:r>
      <w:r>
        <w:rPr>
          <w:noProof/>
        </w:rPr>
        <w:t>ISIM application selection</w:t>
      </w:r>
      <w:r>
        <w:rPr>
          <w:noProof/>
        </w:rPr>
        <w:tab/>
      </w:r>
      <w:r>
        <w:rPr>
          <w:noProof/>
        </w:rPr>
        <w:fldChar w:fldCharType="begin" w:fldLock="1"/>
      </w:r>
      <w:r>
        <w:rPr>
          <w:noProof/>
        </w:rPr>
        <w:instrText xml:space="preserve"> PAGEREF _Toc163038718 \h </w:instrText>
      </w:r>
      <w:r>
        <w:rPr>
          <w:noProof/>
        </w:rPr>
      </w:r>
      <w:r>
        <w:rPr>
          <w:noProof/>
        </w:rPr>
        <w:fldChar w:fldCharType="separate"/>
      </w:r>
      <w:r>
        <w:rPr>
          <w:noProof/>
        </w:rPr>
        <w:t>34</w:t>
      </w:r>
      <w:r>
        <w:rPr>
          <w:noProof/>
        </w:rPr>
        <w:fldChar w:fldCharType="end"/>
      </w:r>
    </w:p>
    <w:p w14:paraId="6D835088" w14:textId="0DECE76C" w:rsidR="00313726" w:rsidRDefault="00313726">
      <w:pPr>
        <w:pStyle w:val="TOC4"/>
        <w:rPr>
          <w:rFonts w:ascii="Calibri" w:hAnsi="Calibri"/>
          <w:noProof/>
          <w:kern w:val="2"/>
          <w:sz w:val="22"/>
          <w:szCs w:val="22"/>
          <w:lang w:eastAsia="en-GB"/>
        </w:rPr>
      </w:pPr>
      <w:r>
        <w:rPr>
          <w:noProof/>
        </w:rPr>
        <w:t>5.1.1.2</w:t>
      </w:r>
      <w:r>
        <w:rPr>
          <w:rFonts w:ascii="Calibri" w:hAnsi="Calibri"/>
          <w:noProof/>
          <w:kern w:val="2"/>
          <w:sz w:val="22"/>
          <w:szCs w:val="22"/>
          <w:lang w:eastAsia="en-GB"/>
        </w:rPr>
        <w:tab/>
      </w:r>
      <w:r>
        <w:rPr>
          <w:noProof/>
        </w:rPr>
        <w:t>ISIM initialisation</w:t>
      </w:r>
      <w:r>
        <w:rPr>
          <w:noProof/>
        </w:rPr>
        <w:tab/>
      </w:r>
      <w:r>
        <w:rPr>
          <w:noProof/>
        </w:rPr>
        <w:fldChar w:fldCharType="begin" w:fldLock="1"/>
      </w:r>
      <w:r>
        <w:rPr>
          <w:noProof/>
        </w:rPr>
        <w:instrText xml:space="preserve"> PAGEREF _Toc163038719 \h </w:instrText>
      </w:r>
      <w:r>
        <w:rPr>
          <w:noProof/>
        </w:rPr>
      </w:r>
      <w:r>
        <w:rPr>
          <w:noProof/>
        </w:rPr>
        <w:fldChar w:fldCharType="separate"/>
      </w:r>
      <w:r>
        <w:rPr>
          <w:noProof/>
        </w:rPr>
        <w:t>34</w:t>
      </w:r>
      <w:r>
        <w:rPr>
          <w:noProof/>
        </w:rPr>
        <w:fldChar w:fldCharType="end"/>
      </w:r>
    </w:p>
    <w:p w14:paraId="61B56039" w14:textId="4034EB92" w:rsidR="00313726" w:rsidRDefault="00313726">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ISIM Session termination</w:t>
      </w:r>
      <w:r>
        <w:rPr>
          <w:noProof/>
        </w:rPr>
        <w:tab/>
      </w:r>
      <w:r>
        <w:rPr>
          <w:noProof/>
        </w:rPr>
        <w:fldChar w:fldCharType="begin" w:fldLock="1"/>
      </w:r>
      <w:r>
        <w:rPr>
          <w:noProof/>
        </w:rPr>
        <w:instrText xml:space="preserve"> PAGEREF _Toc163038720 \h </w:instrText>
      </w:r>
      <w:r>
        <w:rPr>
          <w:noProof/>
        </w:rPr>
      </w:r>
      <w:r>
        <w:rPr>
          <w:noProof/>
        </w:rPr>
        <w:fldChar w:fldCharType="separate"/>
      </w:r>
      <w:r>
        <w:rPr>
          <w:noProof/>
        </w:rPr>
        <w:t>35</w:t>
      </w:r>
      <w:r>
        <w:rPr>
          <w:noProof/>
        </w:rPr>
        <w:fldChar w:fldCharType="end"/>
      </w:r>
    </w:p>
    <w:p w14:paraId="06395D6D" w14:textId="3312E43A" w:rsidR="00313726" w:rsidRDefault="00313726">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ISIM application closure</w:t>
      </w:r>
      <w:r>
        <w:rPr>
          <w:noProof/>
        </w:rPr>
        <w:tab/>
      </w:r>
      <w:r>
        <w:rPr>
          <w:noProof/>
        </w:rPr>
        <w:fldChar w:fldCharType="begin" w:fldLock="1"/>
      </w:r>
      <w:r>
        <w:rPr>
          <w:noProof/>
        </w:rPr>
        <w:instrText xml:space="preserve"> PAGEREF _Toc163038721 \h </w:instrText>
      </w:r>
      <w:r>
        <w:rPr>
          <w:noProof/>
        </w:rPr>
      </w:r>
      <w:r>
        <w:rPr>
          <w:noProof/>
        </w:rPr>
        <w:fldChar w:fldCharType="separate"/>
      </w:r>
      <w:r>
        <w:rPr>
          <w:noProof/>
        </w:rPr>
        <w:t>35</w:t>
      </w:r>
      <w:r>
        <w:rPr>
          <w:noProof/>
        </w:rPr>
        <w:fldChar w:fldCharType="end"/>
      </w:r>
    </w:p>
    <w:p w14:paraId="61C1D598" w14:textId="04FC271A" w:rsidR="00313726" w:rsidRDefault="00313726">
      <w:pPr>
        <w:pStyle w:val="TOC3"/>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UICC presence detection</w:t>
      </w:r>
      <w:r>
        <w:rPr>
          <w:noProof/>
        </w:rPr>
        <w:tab/>
      </w:r>
      <w:r>
        <w:rPr>
          <w:noProof/>
        </w:rPr>
        <w:fldChar w:fldCharType="begin" w:fldLock="1"/>
      </w:r>
      <w:r>
        <w:rPr>
          <w:noProof/>
        </w:rPr>
        <w:instrText xml:space="preserve"> PAGEREF _Toc163038722 \h </w:instrText>
      </w:r>
      <w:r>
        <w:rPr>
          <w:noProof/>
        </w:rPr>
      </w:r>
      <w:r>
        <w:rPr>
          <w:noProof/>
        </w:rPr>
        <w:fldChar w:fldCharType="separate"/>
      </w:r>
      <w:r>
        <w:rPr>
          <w:noProof/>
        </w:rPr>
        <w:t>35</w:t>
      </w:r>
      <w:r>
        <w:rPr>
          <w:noProof/>
        </w:rPr>
        <w:fldChar w:fldCharType="end"/>
      </w:r>
    </w:p>
    <w:p w14:paraId="642C0E7E" w14:textId="3D5BD188" w:rsidR="00313726" w:rsidRDefault="00313726">
      <w:pPr>
        <w:pStyle w:val="TOC3"/>
        <w:rPr>
          <w:rFonts w:ascii="Calibri" w:hAnsi="Calibri"/>
          <w:noProof/>
          <w:kern w:val="2"/>
          <w:sz w:val="22"/>
          <w:szCs w:val="22"/>
          <w:lang w:eastAsia="en-GB"/>
        </w:rPr>
      </w:pPr>
      <w:r>
        <w:rPr>
          <w:noProof/>
        </w:rPr>
        <w:t>5.1.5</w:t>
      </w:r>
      <w:r>
        <w:rPr>
          <w:rFonts w:ascii="Calibri" w:hAnsi="Calibri"/>
          <w:noProof/>
          <w:kern w:val="2"/>
          <w:sz w:val="22"/>
          <w:szCs w:val="22"/>
          <w:lang w:eastAsia="en-GB"/>
        </w:rPr>
        <w:tab/>
      </w:r>
      <w:r>
        <w:rPr>
          <w:noProof/>
        </w:rPr>
        <w:t>Administrative information request</w:t>
      </w:r>
      <w:r>
        <w:rPr>
          <w:noProof/>
        </w:rPr>
        <w:tab/>
      </w:r>
      <w:r>
        <w:rPr>
          <w:noProof/>
        </w:rPr>
        <w:fldChar w:fldCharType="begin" w:fldLock="1"/>
      </w:r>
      <w:r>
        <w:rPr>
          <w:noProof/>
        </w:rPr>
        <w:instrText xml:space="preserve"> PAGEREF _Toc163038723 \h </w:instrText>
      </w:r>
      <w:r>
        <w:rPr>
          <w:noProof/>
        </w:rPr>
      </w:r>
      <w:r>
        <w:rPr>
          <w:noProof/>
        </w:rPr>
        <w:fldChar w:fldCharType="separate"/>
      </w:r>
      <w:r>
        <w:rPr>
          <w:noProof/>
        </w:rPr>
        <w:t>35</w:t>
      </w:r>
      <w:r>
        <w:rPr>
          <w:noProof/>
        </w:rPr>
        <w:fldChar w:fldCharType="end"/>
      </w:r>
    </w:p>
    <w:p w14:paraId="0934F5A8" w14:textId="55BC9216" w:rsidR="00313726" w:rsidRDefault="0031372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ISIM security related procedures</w:t>
      </w:r>
      <w:r>
        <w:rPr>
          <w:noProof/>
        </w:rPr>
        <w:tab/>
      </w:r>
      <w:r>
        <w:rPr>
          <w:noProof/>
        </w:rPr>
        <w:fldChar w:fldCharType="begin" w:fldLock="1"/>
      </w:r>
      <w:r>
        <w:rPr>
          <w:noProof/>
        </w:rPr>
        <w:instrText xml:space="preserve"> PAGEREF _Toc163038724 \h </w:instrText>
      </w:r>
      <w:r>
        <w:rPr>
          <w:noProof/>
        </w:rPr>
      </w:r>
      <w:r>
        <w:rPr>
          <w:noProof/>
        </w:rPr>
        <w:fldChar w:fldCharType="separate"/>
      </w:r>
      <w:r>
        <w:rPr>
          <w:noProof/>
        </w:rPr>
        <w:t>35</w:t>
      </w:r>
      <w:r>
        <w:rPr>
          <w:noProof/>
        </w:rPr>
        <w:fldChar w:fldCharType="end"/>
      </w:r>
    </w:p>
    <w:p w14:paraId="4FC0E780" w14:textId="334692D1" w:rsidR="00313726" w:rsidRDefault="00313726">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Authentication procedure</w:t>
      </w:r>
      <w:r>
        <w:rPr>
          <w:noProof/>
        </w:rPr>
        <w:tab/>
      </w:r>
      <w:r>
        <w:rPr>
          <w:noProof/>
        </w:rPr>
        <w:fldChar w:fldCharType="begin" w:fldLock="1"/>
      </w:r>
      <w:r>
        <w:rPr>
          <w:noProof/>
        </w:rPr>
        <w:instrText xml:space="preserve"> PAGEREF _Toc163038725 \h </w:instrText>
      </w:r>
      <w:r>
        <w:rPr>
          <w:noProof/>
        </w:rPr>
      </w:r>
      <w:r>
        <w:rPr>
          <w:noProof/>
        </w:rPr>
        <w:fldChar w:fldCharType="separate"/>
      </w:r>
      <w:r>
        <w:rPr>
          <w:noProof/>
        </w:rPr>
        <w:t>35</w:t>
      </w:r>
      <w:r>
        <w:rPr>
          <w:noProof/>
        </w:rPr>
        <w:fldChar w:fldCharType="end"/>
      </w:r>
    </w:p>
    <w:p w14:paraId="367DFF8E" w14:textId="59BA6C38" w:rsidR="00313726" w:rsidRDefault="00313726">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IMPI request</w:t>
      </w:r>
      <w:r>
        <w:rPr>
          <w:noProof/>
        </w:rPr>
        <w:tab/>
      </w:r>
      <w:r>
        <w:rPr>
          <w:noProof/>
        </w:rPr>
        <w:fldChar w:fldCharType="begin" w:fldLock="1"/>
      </w:r>
      <w:r>
        <w:rPr>
          <w:noProof/>
        </w:rPr>
        <w:instrText xml:space="preserve"> PAGEREF _Toc163038726 \h </w:instrText>
      </w:r>
      <w:r>
        <w:rPr>
          <w:noProof/>
        </w:rPr>
      </w:r>
      <w:r>
        <w:rPr>
          <w:noProof/>
        </w:rPr>
        <w:fldChar w:fldCharType="separate"/>
      </w:r>
      <w:r>
        <w:rPr>
          <w:noProof/>
        </w:rPr>
        <w:t>35</w:t>
      </w:r>
      <w:r>
        <w:rPr>
          <w:noProof/>
        </w:rPr>
        <w:fldChar w:fldCharType="end"/>
      </w:r>
    </w:p>
    <w:p w14:paraId="1AC1AD33" w14:textId="0753F814" w:rsidR="00313726" w:rsidRDefault="00313726">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IMPU request</w:t>
      </w:r>
      <w:r>
        <w:rPr>
          <w:noProof/>
        </w:rPr>
        <w:tab/>
      </w:r>
      <w:r>
        <w:rPr>
          <w:noProof/>
        </w:rPr>
        <w:fldChar w:fldCharType="begin" w:fldLock="1"/>
      </w:r>
      <w:r>
        <w:rPr>
          <w:noProof/>
        </w:rPr>
        <w:instrText xml:space="preserve"> PAGEREF _Toc163038727 \h </w:instrText>
      </w:r>
      <w:r>
        <w:rPr>
          <w:noProof/>
        </w:rPr>
      </w:r>
      <w:r>
        <w:rPr>
          <w:noProof/>
        </w:rPr>
        <w:fldChar w:fldCharType="separate"/>
      </w:r>
      <w:r>
        <w:rPr>
          <w:noProof/>
        </w:rPr>
        <w:t>35</w:t>
      </w:r>
      <w:r>
        <w:rPr>
          <w:noProof/>
        </w:rPr>
        <w:fldChar w:fldCharType="end"/>
      </w:r>
    </w:p>
    <w:p w14:paraId="131E435D" w14:textId="3CC4D37E" w:rsidR="00313726" w:rsidRDefault="00313726">
      <w:pPr>
        <w:pStyle w:val="TOC3"/>
        <w:rPr>
          <w:rFonts w:ascii="Calibri" w:hAnsi="Calibri"/>
          <w:noProof/>
          <w:kern w:val="2"/>
          <w:sz w:val="22"/>
          <w:szCs w:val="22"/>
          <w:lang w:eastAsia="en-GB"/>
        </w:rPr>
      </w:pPr>
      <w:r>
        <w:rPr>
          <w:noProof/>
        </w:rPr>
        <w:lastRenderedPageBreak/>
        <w:t>5.2.4</w:t>
      </w:r>
      <w:r>
        <w:rPr>
          <w:rFonts w:ascii="Calibri" w:hAnsi="Calibri"/>
          <w:noProof/>
          <w:kern w:val="2"/>
          <w:sz w:val="22"/>
          <w:szCs w:val="22"/>
          <w:lang w:eastAsia="en-GB"/>
        </w:rPr>
        <w:tab/>
      </w:r>
      <w:r>
        <w:rPr>
          <w:noProof/>
        </w:rPr>
        <w:t>SIP Domain request</w:t>
      </w:r>
      <w:r>
        <w:rPr>
          <w:noProof/>
        </w:rPr>
        <w:tab/>
      </w:r>
      <w:r>
        <w:rPr>
          <w:noProof/>
        </w:rPr>
        <w:fldChar w:fldCharType="begin" w:fldLock="1"/>
      </w:r>
      <w:r>
        <w:rPr>
          <w:noProof/>
        </w:rPr>
        <w:instrText xml:space="preserve"> PAGEREF _Toc163038728 \h </w:instrText>
      </w:r>
      <w:r>
        <w:rPr>
          <w:noProof/>
        </w:rPr>
      </w:r>
      <w:r>
        <w:rPr>
          <w:noProof/>
        </w:rPr>
        <w:fldChar w:fldCharType="separate"/>
      </w:r>
      <w:r>
        <w:rPr>
          <w:noProof/>
        </w:rPr>
        <w:t>36</w:t>
      </w:r>
      <w:r>
        <w:rPr>
          <w:noProof/>
        </w:rPr>
        <w:fldChar w:fldCharType="end"/>
      </w:r>
    </w:p>
    <w:p w14:paraId="0B0B055B" w14:textId="6DF6DD49" w:rsidR="00313726" w:rsidRDefault="00313726">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_Toc163038729 \h </w:instrText>
      </w:r>
      <w:r>
        <w:rPr>
          <w:noProof/>
        </w:rPr>
      </w:r>
      <w:r>
        <w:rPr>
          <w:noProof/>
        </w:rPr>
        <w:fldChar w:fldCharType="separate"/>
      </w:r>
      <w:r>
        <w:rPr>
          <w:noProof/>
        </w:rPr>
        <w:t>36</w:t>
      </w:r>
      <w:r>
        <w:rPr>
          <w:noProof/>
        </w:rPr>
        <w:fldChar w:fldCharType="end"/>
      </w:r>
    </w:p>
    <w:p w14:paraId="40D91ADF" w14:textId="24D151A9" w:rsidR="00313726" w:rsidRDefault="00313726">
      <w:pPr>
        <w:pStyle w:val="TOC3"/>
        <w:rPr>
          <w:rFonts w:ascii="Calibri" w:hAnsi="Calibri"/>
          <w:noProof/>
          <w:kern w:val="2"/>
          <w:sz w:val="22"/>
          <w:szCs w:val="22"/>
          <w:lang w:eastAsia="en-GB"/>
        </w:rPr>
      </w:pPr>
      <w:r>
        <w:rPr>
          <w:noProof/>
        </w:rPr>
        <w:t>5.2.6</w:t>
      </w:r>
      <w:r>
        <w:rPr>
          <w:rFonts w:ascii="Calibri" w:hAnsi="Calibri"/>
          <w:noProof/>
          <w:kern w:val="2"/>
          <w:sz w:val="22"/>
          <w:szCs w:val="22"/>
          <w:lang w:eastAsia="en-GB"/>
        </w:rPr>
        <w:tab/>
      </w:r>
      <w:r>
        <w:rPr>
          <w:noProof/>
        </w:rPr>
        <w:t>ISIM Service Table request</w:t>
      </w:r>
      <w:r>
        <w:rPr>
          <w:noProof/>
        </w:rPr>
        <w:tab/>
      </w:r>
      <w:r>
        <w:rPr>
          <w:noProof/>
        </w:rPr>
        <w:fldChar w:fldCharType="begin" w:fldLock="1"/>
      </w:r>
      <w:r>
        <w:rPr>
          <w:noProof/>
        </w:rPr>
        <w:instrText xml:space="preserve"> PAGEREF _Toc163038730 \h </w:instrText>
      </w:r>
      <w:r>
        <w:rPr>
          <w:noProof/>
        </w:rPr>
      </w:r>
      <w:r>
        <w:rPr>
          <w:noProof/>
        </w:rPr>
        <w:fldChar w:fldCharType="separate"/>
      </w:r>
      <w:r>
        <w:rPr>
          <w:noProof/>
        </w:rPr>
        <w:t>36</w:t>
      </w:r>
      <w:r>
        <w:rPr>
          <w:noProof/>
        </w:rPr>
        <w:fldChar w:fldCharType="end"/>
      </w:r>
    </w:p>
    <w:p w14:paraId="63E8BA4C" w14:textId="2D834138" w:rsidR="00313726" w:rsidRDefault="00313726">
      <w:pPr>
        <w:pStyle w:val="TOC3"/>
        <w:rPr>
          <w:rFonts w:ascii="Calibri" w:hAnsi="Calibri"/>
          <w:noProof/>
          <w:kern w:val="2"/>
          <w:sz w:val="22"/>
          <w:szCs w:val="22"/>
          <w:lang w:eastAsia="en-GB"/>
        </w:rPr>
      </w:pPr>
      <w:r>
        <w:rPr>
          <w:noProof/>
        </w:rPr>
        <w:t>5.2.7</w:t>
      </w:r>
      <w:r>
        <w:rPr>
          <w:rFonts w:ascii="Calibri" w:hAnsi="Calibri"/>
          <w:noProof/>
          <w:kern w:val="2"/>
          <w:sz w:val="22"/>
          <w:szCs w:val="22"/>
          <w:lang w:eastAsia="en-GB"/>
        </w:rPr>
        <w:tab/>
      </w:r>
      <w:r>
        <w:rPr>
          <w:noProof/>
        </w:rPr>
        <w:t>P-CSCF address request</w:t>
      </w:r>
      <w:r>
        <w:rPr>
          <w:noProof/>
        </w:rPr>
        <w:tab/>
      </w:r>
      <w:r>
        <w:rPr>
          <w:noProof/>
        </w:rPr>
        <w:fldChar w:fldCharType="begin" w:fldLock="1"/>
      </w:r>
      <w:r>
        <w:rPr>
          <w:noProof/>
        </w:rPr>
        <w:instrText xml:space="preserve"> PAGEREF _Toc163038731 \h </w:instrText>
      </w:r>
      <w:r>
        <w:rPr>
          <w:noProof/>
        </w:rPr>
      </w:r>
      <w:r>
        <w:rPr>
          <w:noProof/>
        </w:rPr>
        <w:fldChar w:fldCharType="separate"/>
      </w:r>
      <w:r>
        <w:rPr>
          <w:noProof/>
        </w:rPr>
        <w:t>36</w:t>
      </w:r>
      <w:r>
        <w:rPr>
          <w:noProof/>
        </w:rPr>
        <w:fldChar w:fldCharType="end"/>
      </w:r>
    </w:p>
    <w:p w14:paraId="723FD4EA" w14:textId="04AA50DD" w:rsidR="00313726" w:rsidRDefault="00313726">
      <w:pPr>
        <w:pStyle w:val="TOC3"/>
        <w:rPr>
          <w:rFonts w:ascii="Calibri" w:hAnsi="Calibri"/>
          <w:noProof/>
          <w:kern w:val="2"/>
          <w:sz w:val="22"/>
          <w:szCs w:val="22"/>
          <w:lang w:eastAsia="en-GB"/>
        </w:rPr>
      </w:pPr>
      <w:r>
        <w:rPr>
          <w:noProof/>
        </w:rPr>
        <w:t>5.2.8</w:t>
      </w:r>
      <w:r>
        <w:rPr>
          <w:rFonts w:ascii="Calibri" w:hAnsi="Calibri"/>
          <w:noProof/>
          <w:kern w:val="2"/>
          <w:sz w:val="22"/>
          <w:szCs w:val="22"/>
          <w:lang w:eastAsia="en-GB"/>
        </w:rPr>
        <w:tab/>
      </w:r>
      <w:r>
        <w:rPr>
          <w:noProof/>
        </w:rPr>
        <w:t>Generic Bootstrapping architecture (Bootstrap)</w:t>
      </w:r>
      <w:r>
        <w:rPr>
          <w:noProof/>
        </w:rPr>
        <w:tab/>
      </w:r>
      <w:r>
        <w:rPr>
          <w:noProof/>
        </w:rPr>
        <w:fldChar w:fldCharType="begin" w:fldLock="1"/>
      </w:r>
      <w:r>
        <w:rPr>
          <w:noProof/>
        </w:rPr>
        <w:instrText xml:space="preserve"> PAGEREF _Toc163038732 \h </w:instrText>
      </w:r>
      <w:r>
        <w:rPr>
          <w:noProof/>
        </w:rPr>
      </w:r>
      <w:r>
        <w:rPr>
          <w:noProof/>
        </w:rPr>
        <w:fldChar w:fldCharType="separate"/>
      </w:r>
      <w:r>
        <w:rPr>
          <w:noProof/>
        </w:rPr>
        <w:t>36</w:t>
      </w:r>
      <w:r>
        <w:rPr>
          <w:noProof/>
        </w:rPr>
        <w:fldChar w:fldCharType="end"/>
      </w:r>
    </w:p>
    <w:p w14:paraId="15D81703" w14:textId="5E02DE67" w:rsidR="00313726" w:rsidRDefault="00313726">
      <w:pPr>
        <w:pStyle w:val="TOC3"/>
        <w:rPr>
          <w:rFonts w:ascii="Calibri" w:hAnsi="Calibri"/>
          <w:noProof/>
          <w:kern w:val="2"/>
          <w:sz w:val="22"/>
          <w:szCs w:val="22"/>
          <w:lang w:eastAsia="en-GB"/>
        </w:rPr>
      </w:pPr>
      <w:r>
        <w:rPr>
          <w:noProof/>
        </w:rPr>
        <w:t>5.2.9</w:t>
      </w:r>
      <w:r>
        <w:rPr>
          <w:rFonts w:ascii="Calibri" w:hAnsi="Calibri"/>
          <w:noProof/>
          <w:kern w:val="2"/>
          <w:sz w:val="22"/>
          <w:szCs w:val="22"/>
          <w:lang w:eastAsia="en-GB"/>
        </w:rPr>
        <w:tab/>
      </w:r>
      <w:r>
        <w:rPr>
          <w:noProof/>
        </w:rPr>
        <w:t>Generic Bootstrapping architecture (NAF Derivation)</w:t>
      </w:r>
      <w:r>
        <w:rPr>
          <w:noProof/>
        </w:rPr>
        <w:tab/>
      </w:r>
      <w:r>
        <w:rPr>
          <w:noProof/>
        </w:rPr>
        <w:fldChar w:fldCharType="begin" w:fldLock="1"/>
      </w:r>
      <w:r>
        <w:rPr>
          <w:noProof/>
        </w:rPr>
        <w:instrText xml:space="preserve"> PAGEREF _Toc163038733 \h </w:instrText>
      </w:r>
      <w:r>
        <w:rPr>
          <w:noProof/>
        </w:rPr>
      </w:r>
      <w:r>
        <w:rPr>
          <w:noProof/>
        </w:rPr>
        <w:fldChar w:fldCharType="separate"/>
      </w:r>
      <w:r>
        <w:rPr>
          <w:noProof/>
        </w:rPr>
        <w:t>36</w:t>
      </w:r>
      <w:r>
        <w:rPr>
          <w:noProof/>
        </w:rPr>
        <w:fldChar w:fldCharType="end"/>
      </w:r>
    </w:p>
    <w:p w14:paraId="1DF78743" w14:textId="145D7EC3" w:rsidR="00313726" w:rsidRDefault="00313726">
      <w:pPr>
        <w:pStyle w:val="TOC3"/>
        <w:rPr>
          <w:rFonts w:ascii="Calibri" w:hAnsi="Calibri"/>
          <w:noProof/>
          <w:kern w:val="2"/>
          <w:sz w:val="22"/>
          <w:szCs w:val="22"/>
          <w:lang w:eastAsia="en-GB"/>
        </w:rPr>
      </w:pPr>
      <w:r>
        <w:rPr>
          <w:noProof/>
        </w:rPr>
        <w:t>5.2.10</w:t>
      </w:r>
      <w:r>
        <w:rPr>
          <w:rFonts w:ascii="Calibri" w:hAnsi="Calibri"/>
          <w:noProof/>
          <w:kern w:val="2"/>
          <w:sz w:val="22"/>
          <w:szCs w:val="22"/>
          <w:lang w:eastAsia="en-GB"/>
        </w:rPr>
        <w:tab/>
      </w:r>
      <w:r>
        <w:rPr>
          <w:noProof/>
        </w:rPr>
        <w:t>HTTP-Digest security request</w:t>
      </w:r>
      <w:r>
        <w:rPr>
          <w:noProof/>
        </w:rPr>
        <w:tab/>
      </w:r>
      <w:r>
        <w:rPr>
          <w:noProof/>
        </w:rPr>
        <w:fldChar w:fldCharType="begin" w:fldLock="1"/>
      </w:r>
      <w:r>
        <w:rPr>
          <w:noProof/>
        </w:rPr>
        <w:instrText xml:space="preserve"> PAGEREF _Toc163038734 \h </w:instrText>
      </w:r>
      <w:r>
        <w:rPr>
          <w:noProof/>
        </w:rPr>
      </w:r>
      <w:r>
        <w:rPr>
          <w:noProof/>
        </w:rPr>
        <w:fldChar w:fldCharType="separate"/>
      </w:r>
      <w:r>
        <w:rPr>
          <w:noProof/>
        </w:rPr>
        <w:t>36</w:t>
      </w:r>
      <w:r>
        <w:rPr>
          <w:noProof/>
        </w:rPr>
        <w:fldChar w:fldCharType="end"/>
      </w:r>
    </w:p>
    <w:p w14:paraId="3C0CDF85" w14:textId="69CE0FBF" w:rsidR="00313726" w:rsidRDefault="00313726">
      <w:pPr>
        <w:pStyle w:val="TOC3"/>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NAF Key Centre Address request</w:t>
      </w:r>
      <w:r>
        <w:rPr>
          <w:noProof/>
        </w:rPr>
        <w:tab/>
      </w:r>
      <w:r>
        <w:rPr>
          <w:noProof/>
        </w:rPr>
        <w:fldChar w:fldCharType="begin" w:fldLock="1"/>
      </w:r>
      <w:r>
        <w:rPr>
          <w:noProof/>
        </w:rPr>
        <w:instrText xml:space="preserve"> PAGEREF _Toc163038735 \h </w:instrText>
      </w:r>
      <w:r>
        <w:rPr>
          <w:noProof/>
        </w:rPr>
      </w:r>
      <w:r>
        <w:rPr>
          <w:noProof/>
        </w:rPr>
        <w:fldChar w:fldCharType="separate"/>
      </w:r>
      <w:r>
        <w:rPr>
          <w:noProof/>
        </w:rPr>
        <w:t>36</w:t>
      </w:r>
      <w:r>
        <w:rPr>
          <w:noProof/>
        </w:rPr>
        <w:fldChar w:fldCharType="end"/>
      </w:r>
    </w:p>
    <w:p w14:paraId="54E7C469" w14:textId="7816B0B6" w:rsidR="00313726" w:rsidRDefault="0031372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Subscription related procedures</w:t>
      </w:r>
      <w:r>
        <w:rPr>
          <w:noProof/>
        </w:rPr>
        <w:tab/>
      </w:r>
      <w:r>
        <w:rPr>
          <w:noProof/>
        </w:rPr>
        <w:fldChar w:fldCharType="begin" w:fldLock="1"/>
      </w:r>
      <w:r>
        <w:rPr>
          <w:noProof/>
        </w:rPr>
        <w:instrText xml:space="preserve"> PAGEREF _Toc163038736 \h </w:instrText>
      </w:r>
      <w:r>
        <w:rPr>
          <w:noProof/>
        </w:rPr>
      </w:r>
      <w:r>
        <w:rPr>
          <w:noProof/>
        </w:rPr>
        <w:fldChar w:fldCharType="separate"/>
      </w:r>
      <w:r>
        <w:rPr>
          <w:noProof/>
        </w:rPr>
        <w:t>36</w:t>
      </w:r>
      <w:r>
        <w:rPr>
          <w:noProof/>
        </w:rPr>
        <w:fldChar w:fldCharType="end"/>
      </w:r>
    </w:p>
    <w:p w14:paraId="5A66DAD7" w14:textId="0DA3B15D" w:rsidR="00313726" w:rsidRDefault="00313726">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sidRPr="00647DFD">
        <w:rPr>
          <w:noProof/>
          <w:lang w:val="en-US"/>
        </w:rPr>
        <w:t>SM-over-IP</w:t>
      </w:r>
      <w:r>
        <w:rPr>
          <w:noProof/>
        </w:rPr>
        <w:tab/>
      </w:r>
      <w:r>
        <w:rPr>
          <w:noProof/>
        </w:rPr>
        <w:fldChar w:fldCharType="begin" w:fldLock="1"/>
      </w:r>
      <w:r>
        <w:rPr>
          <w:noProof/>
        </w:rPr>
        <w:instrText xml:space="preserve"> PAGEREF _Toc163038737 \h </w:instrText>
      </w:r>
      <w:r>
        <w:rPr>
          <w:noProof/>
        </w:rPr>
      </w:r>
      <w:r>
        <w:rPr>
          <w:noProof/>
        </w:rPr>
        <w:fldChar w:fldCharType="separate"/>
      </w:r>
      <w:r>
        <w:rPr>
          <w:noProof/>
        </w:rPr>
        <w:t>36</w:t>
      </w:r>
      <w:r>
        <w:rPr>
          <w:noProof/>
        </w:rPr>
        <w:fldChar w:fldCharType="end"/>
      </w:r>
    </w:p>
    <w:p w14:paraId="36E65D1F" w14:textId="177C1142" w:rsidR="00313726" w:rsidRDefault="00313726">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Communication Control for IMS by ISIM</w:t>
      </w:r>
      <w:r>
        <w:rPr>
          <w:noProof/>
        </w:rPr>
        <w:tab/>
      </w:r>
      <w:r>
        <w:rPr>
          <w:noProof/>
        </w:rPr>
        <w:fldChar w:fldCharType="begin" w:fldLock="1"/>
      </w:r>
      <w:r>
        <w:rPr>
          <w:noProof/>
        </w:rPr>
        <w:instrText xml:space="preserve"> PAGEREF _Toc163038738 \h </w:instrText>
      </w:r>
      <w:r>
        <w:rPr>
          <w:noProof/>
        </w:rPr>
      </w:r>
      <w:r>
        <w:rPr>
          <w:noProof/>
        </w:rPr>
        <w:fldChar w:fldCharType="separate"/>
      </w:r>
      <w:r>
        <w:rPr>
          <w:noProof/>
        </w:rPr>
        <w:t>37</w:t>
      </w:r>
      <w:r>
        <w:rPr>
          <w:noProof/>
        </w:rPr>
        <w:fldChar w:fldCharType="end"/>
      </w:r>
    </w:p>
    <w:p w14:paraId="3E8F4122" w14:textId="0D5AEED0" w:rsidR="00313726" w:rsidRDefault="00313726">
      <w:pPr>
        <w:pStyle w:val="TOC3"/>
        <w:rPr>
          <w:rFonts w:ascii="Calibri" w:hAnsi="Calibri"/>
          <w:noProof/>
          <w:kern w:val="2"/>
          <w:sz w:val="22"/>
          <w:szCs w:val="22"/>
          <w:lang w:eastAsia="en-GB"/>
        </w:rPr>
      </w:pPr>
      <w:r w:rsidRPr="00647DFD">
        <w:rPr>
          <w:noProof/>
          <w:lang w:val="en-US"/>
        </w:rPr>
        <w:t>5.3.3</w:t>
      </w:r>
      <w:r>
        <w:rPr>
          <w:rFonts w:ascii="Calibri" w:hAnsi="Calibri"/>
          <w:noProof/>
          <w:kern w:val="2"/>
          <w:sz w:val="22"/>
          <w:szCs w:val="22"/>
          <w:lang w:eastAsia="en-GB"/>
        </w:rPr>
        <w:tab/>
      </w:r>
      <w:r w:rsidRPr="00647DFD">
        <w:rPr>
          <w:noProof/>
          <w:lang w:val="en-US"/>
        </w:rPr>
        <w:t>UICC access to IMS</w:t>
      </w:r>
      <w:r>
        <w:rPr>
          <w:noProof/>
        </w:rPr>
        <w:tab/>
      </w:r>
      <w:r>
        <w:rPr>
          <w:noProof/>
        </w:rPr>
        <w:fldChar w:fldCharType="begin" w:fldLock="1"/>
      </w:r>
      <w:r>
        <w:rPr>
          <w:noProof/>
        </w:rPr>
        <w:instrText xml:space="preserve"> PAGEREF _Toc163038739 \h </w:instrText>
      </w:r>
      <w:r>
        <w:rPr>
          <w:noProof/>
        </w:rPr>
      </w:r>
      <w:r>
        <w:rPr>
          <w:noProof/>
        </w:rPr>
        <w:fldChar w:fldCharType="separate"/>
      </w:r>
      <w:r>
        <w:rPr>
          <w:noProof/>
        </w:rPr>
        <w:t>37</w:t>
      </w:r>
      <w:r>
        <w:rPr>
          <w:noProof/>
        </w:rPr>
        <w:fldChar w:fldCharType="end"/>
      </w:r>
    </w:p>
    <w:p w14:paraId="18C28B26" w14:textId="72E9D91F" w:rsidR="00313726" w:rsidRDefault="00313726">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From Preferred related procedures</w:t>
      </w:r>
      <w:r>
        <w:rPr>
          <w:noProof/>
        </w:rPr>
        <w:tab/>
      </w:r>
      <w:r>
        <w:rPr>
          <w:noProof/>
        </w:rPr>
        <w:fldChar w:fldCharType="begin" w:fldLock="1"/>
      </w:r>
      <w:r>
        <w:rPr>
          <w:noProof/>
        </w:rPr>
        <w:instrText xml:space="preserve"> PAGEREF _Toc163038740 \h </w:instrText>
      </w:r>
      <w:r>
        <w:rPr>
          <w:noProof/>
        </w:rPr>
      </w:r>
      <w:r>
        <w:rPr>
          <w:noProof/>
        </w:rPr>
        <w:fldChar w:fldCharType="separate"/>
      </w:r>
      <w:r>
        <w:rPr>
          <w:noProof/>
        </w:rPr>
        <w:t>37</w:t>
      </w:r>
      <w:r>
        <w:rPr>
          <w:noProof/>
        </w:rPr>
        <w:fldChar w:fldCharType="end"/>
      </w:r>
    </w:p>
    <w:p w14:paraId="7A60E374" w14:textId="2843DBE7" w:rsidR="00313726" w:rsidRDefault="00313726">
      <w:pPr>
        <w:pStyle w:val="TOC3"/>
        <w:rPr>
          <w:rFonts w:ascii="Calibri" w:hAnsi="Calibri"/>
          <w:noProof/>
          <w:kern w:val="2"/>
          <w:sz w:val="22"/>
          <w:szCs w:val="22"/>
          <w:lang w:eastAsia="en-GB"/>
        </w:rPr>
      </w:pPr>
      <w:r>
        <w:rPr>
          <w:noProof/>
        </w:rPr>
        <w:t>5.3.5</w:t>
      </w:r>
      <w:r>
        <w:rPr>
          <w:rFonts w:ascii="Calibri" w:hAnsi="Calibri"/>
          <w:noProof/>
          <w:kern w:val="2"/>
          <w:sz w:val="22"/>
          <w:szCs w:val="22"/>
          <w:lang w:eastAsia="en-GB"/>
        </w:rPr>
        <w:tab/>
      </w:r>
      <w:r>
        <w:rPr>
          <w:noProof/>
        </w:rPr>
        <w:t>IMS Configuration Data related procedures</w:t>
      </w:r>
      <w:r>
        <w:rPr>
          <w:noProof/>
        </w:rPr>
        <w:tab/>
      </w:r>
      <w:r>
        <w:rPr>
          <w:noProof/>
        </w:rPr>
        <w:fldChar w:fldCharType="begin" w:fldLock="1"/>
      </w:r>
      <w:r>
        <w:rPr>
          <w:noProof/>
        </w:rPr>
        <w:instrText xml:space="preserve"> PAGEREF _Toc163038741 \h </w:instrText>
      </w:r>
      <w:r>
        <w:rPr>
          <w:noProof/>
        </w:rPr>
      </w:r>
      <w:r>
        <w:rPr>
          <w:noProof/>
        </w:rPr>
        <w:fldChar w:fldCharType="separate"/>
      </w:r>
      <w:r>
        <w:rPr>
          <w:noProof/>
        </w:rPr>
        <w:t>37</w:t>
      </w:r>
      <w:r>
        <w:rPr>
          <w:noProof/>
        </w:rPr>
        <w:fldChar w:fldCharType="end"/>
      </w:r>
    </w:p>
    <w:p w14:paraId="7202D13F" w14:textId="7802C876" w:rsidR="00313726" w:rsidRDefault="00313726">
      <w:pPr>
        <w:pStyle w:val="TOC3"/>
        <w:rPr>
          <w:rFonts w:ascii="Calibri" w:hAnsi="Calibri"/>
          <w:noProof/>
          <w:kern w:val="2"/>
          <w:sz w:val="22"/>
          <w:szCs w:val="22"/>
          <w:lang w:eastAsia="en-GB"/>
        </w:rPr>
      </w:pPr>
      <w:r>
        <w:rPr>
          <w:noProof/>
        </w:rPr>
        <w:t>5.3.6</w:t>
      </w:r>
      <w:r>
        <w:rPr>
          <w:rFonts w:ascii="Calibri" w:hAnsi="Calibri"/>
          <w:noProof/>
          <w:kern w:val="2"/>
          <w:sz w:val="22"/>
          <w:szCs w:val="22"/>
          <w:lang w:eastAsia="en-GB"/>
        </w:rPr>
        <w:tab/>
      </w:r>
      <w:r>
        <w:rPr>
          <w:noProof/>
        </w:rPr>
        <w:t>XCAP Configuration Data related procedures</w:t>
      </w:r>
      <w:r>
        <w:rPr>
          <w:noProof/>
        </w:rPr>
        <w:tab/>
      </w:r>
      <w:r>
        <w:rPr>
          <w:noProof/>
        </w:rPr>
        <w:fldChar w:fldCharType="begin" w:fldLock="1"/>
      </w:r>
      <w:r>
        <w:rPr>
          <w:noProof/>
        </w:rPr>
        <w:instrText xml:space="preserve"> PAGEREF _Toc163038742 \h </w:instrText>
      </w:r>
      <w:r>
        <w:rPr>
          <w:noProof/>
        </w:rPr>
      </w:r>
      <w:r>
        <w:rPr>
          <w:noProof/>
        </w:rPr>
        <w:fldChar w:fldCharType="separate"/>
      </w:r>
      <w:r>
        <w:rPr>
          <w:noProof/>
        </w:rPr>
        <w:t>37</w:t>
      </w:r>
      <w:r>
        <w:rPr>
          <w:noProof/>
        </w:rPr>
        <w:fldChar w:fldCharType="end"/>
      </w:r>
    </w:p>
    <w:p w14:paraId="712264AE" w14:textId="0173AF1C" w:rsidR="00313726" w:rsidRDefault="00313726">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MCS related procedures</w:t>
      </w:r>
      <w:r>
        <w:rPr>
          <w:noProof/>
        </w:rPr>
        <w:tab/>
      </w:r>
      <w:r>
        <w:rPr>
          <w:noProof/>
        </w:rPr>
        <w:fldChar w:fldCharType="begin" w:fldLock="1"/>
      </w:r>
      <w:r>
        <w:rPr>
          <w:noProof/>
        </w:rPr>
        <w:instrText xml:space="preserve"> PAGEREF _Toc163038743 \h </w:instrText>
      </w:r>
      <w:r>
        <w:rPr>
          <w:noProof/>
        </w:rPr>
      </w:r>
      <w:r>
        <w:rPr>
          <w:noProof/>
        </w:rPr>
        <w:fldChar w:fldCharType="separate"/>
      </w:r>
      <w:r>
        <w:rPr>
          <w:noProof/>
        </w:rPr>
        <w:t>37</w:t>
      </w:r>
      <w:r>
        <w:rPr>
          <w:noProof/>
        </w:rPr>
        <w:fldChar w:fldCharType="end"/>
      </w:r>
    </w:p>
    <w:p w14:paraId="4F7D5EB9" w14:textId="2977E7D2" w:rsidR="00313726" w:rsidRDefault="00313726">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WebRTC related procedures</w:t>
      </w:r>
      <w:r>
        <w:rPr>
          <w:noProof/>
        </w:rPr>
        <w:tab/>
      </w:r>
      <w:r>
        <w:rPr>
          <w:noProof/>
        </w:rPr>
        <w:fldChar w:fldCharType="begin" w:fldLock="1"/>
      </w:r>
      <w:r>
        <w:rPr>
          <w:noProof/>
        </w:rPr>
        <w:instrText xml:space="preserve"> PAGEREF _Toc163038744 \h </w:instrText>
      </w:r>
      <w:r>
        <w:rPr>
          <w:noProof/>
        </w:rPr>
      </w:r>
      <w:r>
        <w:rPr>
          <w:noProof/>
        </w:rPr>
        <w:fldChar w:fldCharType="separate"/>
      </w:r>
      <w:r>
        <w:rPr>
          <w:noProof/>
        </w:rPr>
        <w:t>37</w:t>
      </w:r>
      <w:r>
        <w:rPr>
          <w:noProof/>
        </w:rPr>
        <w:fldChar w:fldCharType="end"/>
      </w:r>
    </w:p>
    <w:p w14:paraId="17A7AE42" w14:textId="41010F55" w:rsidR="00313726" w:rsidRDefault="00313726">
      <w:pPr>
        <w:pStyle w:val="TOC2"/>
        <w:rPr>
          <w:rFonts w:ascii="Calibri" w:hAnsi="Calibri"/>
          <w:noProof/>
          <w:kern w:val="2"/>
          <w:sz w:val="22"/>
          <w:szCs w:val="22"/>
          <w:lang w:eastAsia="en-GB"/>
        </w:rPr>
      </w:pPr>
      <w:r>
        <w:rPr>
          <w:noProof/>
        </w:rPr>
        <w:t>5.</w:t>
      </w:r>
      <w:r w:rsidRPr="00647DFD">
        <w:rPr>
          <w:noProof/>
          <w:lang w:val="en-US" w:eastAsia="zh-CN"/>
        </w:rPr>
        <w:t>6</w:t>
      </w:r>
      <w:r>
        <w:rPr>
          <w:rFonts w:ascii="Calibri" w:hAnsi="Calibri"/>
          <w:noProof/>
          <w:kern w:val="2"/>
          <w:sz w:val="22"/>
          <w:szCs w:val="22"/>
          <w:lang w:eastAsia="en-GB"/>
        </w:rPr>
        <w:tab/>
      </w:r>
      <w:r w:rsidRPr="00647DFD">
        <w:rPr>
          <w:noProof/>
          <w:lang w:val="en-US"/>
        </w:rPr>
        <w:t>IMS DC Establishment indication</w:t>
      </w:r>
      <w:r w:rsidRPr="00647DFD">
        <w:rPr>
          <w:rFonts w:eastAsia="SimSun"/>
          <w:noProof/>
          <w:lang w:val="en-US" w:eastAsia="zh-CN"/>
        </w:rPr>
        <w:t xml:space="preserve"> </w:t>
      </w:r>
      <w:r w:rsidRPr="00647DFD">
        <w:rPr>
          <w:noProof/>
          <w:lang w:val="en-US"/>
        </w:rPr>
        <w:t>procedure</w:t>
      </w:r>
      <w:r>
        <w:rPr>
          <w:noProof/>
        </w:rPr>
        <w:t>s</w:t>
      </w:r>
      <w:r>
        <w:rPr>
          <w:noProof/>
        </w:rPr>
        <w:tab/>
      </w:r>
      <w:r>
        <w:rPr>
          <w:noProof/>
        </w:rPr>
        <w:fldChar w:fldCharType="begin" w:fldLock="1"/>
      </w:r>
      <w:r>
        <w:rPr>
          <w:noProof/>
        </w:rPr>
        <w:instrText xml:space="preserve"> PAGEREF _Toc163038745 \h </w:instrText>
      </w:r>
      <w:r>
        <w:rPr>
          <w:noProof/>
        </w:rPr>
      </w:r>
      <w:r>
        <w:rPr>
          <w:noProof/>
        </w:rPr>
        <w:fldChar w:fldCharType="separate"/>
      </w:r>
      <w:r>
        <w:rPr>
          <w:noProof/>
        </w:rPr>
        <w:t>37</w:t>
      </w:r>
      <w:r>
        <w:rPr>
          <w:noProof/>
        </w:rPr>
        <w:fldChar w:fldCharType="end"/>
      </w:r>
    </w:p>
    <w:p w14:paraId="16D4E5A8" w14:textId="3376E370" w:rsidR="00313726" w:rsidRDefault="00313726">
      <w:pPr>
        <w:pStyle w:val="TOC3"/>
        <w:rPr>
          <w:rFonts w:ascii="Calibri" w:hAnsi="Calibri"/>
          <w:noProof/>
          <w:kern w:val="2"/>
          <w:sz w:val="22"/>
          <w:szCs w:val="22"/>
          <w:lang w:eastAsia="en-GB"/>
        </w:rPr>
      </w:pPr>
      <w:r>
        <w:rPr>
          <w:noProof/>
        </w:rPr>
        <w:t>5.</w:t>
      </w:r>
      <w:r>
        <w:rPr>
          <w:noProof/>
          <w:lang w:eastAsia="zh-CN"/>
        </w:rPr>
        <w:t>6</w:t>
      </w:r>
      <w:r>
        <w:rPr>
          <w:noProof/>
        </w:rPr>
        <w:t>.1</w:t>
      </w:r>
      <w:r>
        <w:rPr>
          <w:rFonts w:ascii="Calibri" w:hAnsi="Calibri"/>
          <w:noProof/>
          <w:kern w:val="2"/>
          <w:sz w:val="22"/>
          <w:szCs w:val="22"/>
          <w:lang w:eastAsia="en-GB"/>
        </w:rPr>
        <w:tab/>
      </w:r>
      <w:r w:rsidRPr="00647DFD">
        <w:rPr>
          <w:noProof/>
          <w:lang w:val="en-US"/>
        </w:rPr>
        <w:t>IMS DC Establishment indication procedure</w:t>
      </w:r>
      <w:r>
        <w:rPr>
          <w:noProof/>
        </w:rPr>
        <w:tab/>
      </w:r>
      <w:r>
        <w:rPr>
          <w:noProof/>
        </w:rPr>
        <w:fldChar w:fldCharType="begin" w:fldLock="1"/>
      </w:r>
      <w:r>
        <w:rPr>
          <w:noProof/>
        </w:rPr>
        <w:instrText xml:space="preserve"> PAGEREF _Toc163038746 \h </w:instrText>
      </w:r>
      <w:r>
        <w:rPr>
          <w:noProof/>
        </w:rPr>
      </w:r>
      <w:r>
        <w:rPr>
          <w:noProof/>
        </w:rPr>
        <w:fldChar w:fldCharType="separate"/>
      </w:r>
      <w:r>
        <w:rPr>
          <w:noProof/>
        </w:rPr>
        <w:t>37</w:t>
      </w:r>
      <w:r>
        <w:rPr>
          <w:noProof/>
        </w:rPr>
        <w:fldChar w:fldCharType="end"/>
      </w:r>
    </w:p>
    <w:p w14:paraId="007B230B" w14:textId="1417775D" w:rsidR="00313726" w:rsidRDefault="0031372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Security features</w:t>
      </w:r>
      <w:r>
        <w:rPr>
          <w:noProof/>
        </w:rPr>
        <w:tab/>
      </w:r>
      <w:r>
        <w:rPr>
          <w:noProof/>
        </w:rPr>
        <w:fldChar w:fldCharType="begin" w:fldLock="1"/>
      </w:r>
      <w:r>
        <w:rPr>
          <w:noProof/>
        </w:rPr>
        <w:instrText xml:space="preserve"> PAGEREF _Toc163038747 \h </w:instrText>
      </w:r>
      <w:r>
        <w:rPr>
          <w:noProof/>
        </w:rPr>
      </w:r>
      <w:r>
        <w:rPr>
          <w:noProof/>
        </w:rPr>
        <w:fldChar w:fldCharType="separate"/>
      </w:r>
      <w:r>
        <w:rPr>
          <w:noProof/>
        </w:rPr>
        <w:t>38</w:t>
      </w:r>
      <w:r>
        <w:rPr>
          <w:noProof/>
        </w:rPr>
        <w:fldChar w:fldCharType="end"/>
      </w:r>
    </w:p>
    <w:p w14:paraId="0EFC1BA4" w14:textId="115D775F" w:rsidR="00313726" w:rsidRDefault="0031372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_Toc163038748 \h </w:instrText>
      </w:r>
      <w:r>
        <w:rPr>
          <w:noProof/>
        </w:rPr>
      </w:r>
      <w:r>
        <w:rPr>
          <w:noProof/>
        </w:rPr>
        <w:fldChar w:fldCharType="separate"/>
      </w:r>
      <w:r>
        <w:rPr>
          <w:noProof/>
        </w:rPr>
        <w:t>38</w:t>
      </w:r>
      <w:r>
        <w:rPr>
          <w:noProof/>
        </w:rPr>
        <w:fldChar w:fldCharType="end"/>
      </w:r>
    </w:p>
    <w:p w14:paraId="78BD105B" w14:textId="084475EE" w:rsidR="00313726" w:rsidRDefault="0031372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ISIM Commands</w:t>
      </w:r>
      <w:r>
        <w:rPr>
          <w:noProof/>
        </w:rPr>
        <w:tab/>
      </w:r>
      <w:r>
        <w:rPr>
          <w:noProof/>
        </w:rPr>
        <w:fldChar w:fldCharType="begin" w:fldLock="1"/>
      </w:r>
      <w:r>
        <w:rPr>
          <w:noProof/>
        </w:rPr>
        <w:instrText xml:space="preserve"> PAGEREF _Toc163038749 \h </w:instrText>
      </w:r>
      <w:r>
        <w:rPr>
          <w:noProof/>
        </w:rPr>
      </w:r>
      <w:r>
        <w:rPr>
          <w:noProof/>
        </w:rPr>
        <w:fldChar w:fldCharType="separate"/>
      </w:r>
      <w:r>
        <w:rPr>
          <w:noProof/>
        </w:rPr>
        <w:t>38</w:t>
      </w:r>
      <w:r>
        <w:rPr>
          <w:noProof/>
        </w:rPr>
        <w:fldChar w:fldCharType="end"/>
      </w:r>
    </w:p>
    <w:p w14:paraId="08297E17" w14:textId="6F17874C" w:rsidR="00313726" w:rsidRDefault="00313726">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AUTHENTICATE</w:t>
      </w:r>
      <w:r>
        <w:rPr>
          <w:noProof/>
        </w:rPr>
        <w:tab/>
      </w:r>
      <w:r>
        <w:rPr>
          <w:noProof/>
        </w:rPr>
        <w:fldChar w:fldCharType="begin" w:fldLock="1"/>
      </w:r>
      <w:r>
        <w:rPr>
          <w:noProof/>
        </w:rPr>
        <w:instrText xml:space="preserve"> PAGEREF _Toc163038750 \h </w:instrText>
      </w:r>
      <w:r>
        <w:rPr>
          <w:noProof/>
        </w:rPr>
      </w:r>
      <w:r>
        <w:rPr>
          <w:noProof/>
        </w:rPr>
        <w:fldChar w:fldCharType="separate"/>
      </w:r>
      <w:r>
        <w:rPr>
          <w:noProof/>
        </w:rPr>
        <w:t>38</w:t>
      </w:r>
      <w:r>
        <w:rPr>
          <w:noProof/>
        </w:rPr>
        <w:fldChar w:fldCharType="end"/>
      </w:r>
    </w:p>
    <w:p w14:paraId="3AD7005D" w14:textId="1BF9D8FF" w:rsidR="00313726" w:rsidRDefault="00313726">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Command description</w:t>
      </w:r>
      <w:r>
        <w:rPr>
          <w:noProof/>
        </w:rPr>
        <w:tab/>
      </w:r>
      <w:r>
        <w:rPr>
          <w:noProof/>
        </w:rPr>
        <w:fldChar w:fldCharType="begin" w:fldLock="1"/>
      </w:r>
      <w:r>
        <w:rPr>
          <w:noProof/>
        </w:rPr>
        <w:instrText xml:space="preserve"> PAGEREF _Toc163038751 \h </w:instrText>
      </w:r>
      <w:r>
        <w:rPr>
          <w:noProof/>
        </w:rPr>
      </w:r>
      <w:r>
        <w:rPr>
          <w:noProof/>
        </w:rPr>
        <w:fldChar w:fldCharType="separate"/>
      </w:r>
      <w:r>
        <w:rPr>
          <w:noProof/>
        </w:rPr>
        <w:t>38</w:t>
      </w:r>
      <w:r>
        <w:rPr>
          <w:noProof/>
        </w:rPr>
        <w:fldChar w:fldCharType="end"/>
      </w:r>
    </w:p>
    <w:p w14:paraId="6535B89D" w14:textId="4AEFFFD0" w:rsidR="00313726" w:rsidRDefault="00313726">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IMS AKA security context</w:t>
      </w:r>
      <w:r>
        <w:rPr>
          <w:noProof/>
        </w:rPr>
        <w:tab/>
      </w:r>
      <w:r>
        <w:rPr>
          <w:noProof/>
        </w:rPr>
        <w:fldChar w:fldCharType="begin" w:fldLock="1"/>
      </w:r>
      <w:r>
        <w:rPr>
          <w:noProof/>
        </w:rPr>
        <w:instrText xml:space="preserve"> PAGEREF _Toc163038752 \h </w:instrText>
      </w:r>
      <w:r>
        <w:rPr>
          <w:noProof/>
        </w:rPr>
      </w:r>
      <w:r>
        <w:rPr>
          <w:noProof/>
        </w:rPr>
        <w:fldChar w:fldCharType="separate"/>
      </w:r>
      <w:r>
        <w:rPr>
          <w:noProof/>
        </w:rPr>
        <w:t>39</w:t>
      </w:r>
      <w:r>
        <w:rPr>
          <w:noProof/>
        </w:rPr>
        <w:fldChar w:fldCharType="end"/>
      </w:r>
    </w:p>
    <w:p w14:paraId="58F84E27" w14:textId="2B7281B8" w:rsidR="00313726" w:rsidRDefault="00313726">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GBA security context (Bootstrapping Mode)</w:t>
      </w:r>
      <w:r>
        <w:rPr>
          <w:noProof/>
        </w:rPr>
        <w:tab/>
      </w:r>
      <w:r>
        <w:rPr>
          <w:noProof/>
        </w:rPr>
        <w:fldChar w:fldCharType="begin" w:fldLock="1"/>
      </w:r>
      <w:r>
        <w:rPr>
          <w:noProof/>
        </w:rPr>
        <w:instrText xml:space="preserve"> PAGEREF _Toc163038753 \h </w:instrText>
      </w:r>
      <w:r>
        <w:rPr>
          <w:noProof/>
        </w:rPr>
      </w:r>
      <w:r>
        <w:rPr>
          <w:noProof/>
        </w:rPr>
        <w:fldChar w:fldCharType="separate"/>
      </w:r>
      <w:r>
        <w:rPr>
          <w:noProof/>
        </w:rPr>
        <w:t>39</w:t>
      </w:r>
      <w:r>
        <w:rPr>
          <w:noProof/>
        </w:rPr>
        <w:fldChar w:fldCharType="end"/>
      </w:r>
    </w:p>
    <w:p w14:paraId="48DB1651" w14:textId="72FE88EE" w:rsidR="00313726" w:rsidRDefault="00313726">
      <w:pPr>
        <w:pStyle w:val="TOC4"/>
        <w:rPr>
          <w:rFonts w:ascii="Calibri" w:hAnsi="Calibri"/>
          <w:noProof/>
          <w:kern w:val="2"/>
          <w:sz w:val="22"/>
          <w:szCs w:val="22"/>
          <w:lang w:eastAsia="en-GB"/>
        </w:rPr>
      </w:pPr>
      <w:r>
        <w:rPr>
          <w:noProof/>
        </w:rPr>
        <w:t>7.1.1.3</w:t>
      </w:r>
      <w:r>
        <w:rPr>
          <w:rFonts w:ascii="Calibri" w:hAnsi="Calibri"/>
          <w:noProof/>
          <w:kern w:val="2"/>
          <w:sz w:val="22"/>
          <w:szCs w:val="22"/>
          <w:lang w:eastAsia="en-GB"/>
        </w:rPr>
        <w:tab/>
      </w:r>
      <w:r>
        <w:rPr>
          <w:noProof/>
        </w:rPr>
        <w:t>GBA security context (NAF Derivation Mode)</w:t>
      </w:r>
      <w:r>
        <w:rPr>
          <w:noProof/>
        </w:rPr>
        <w:tab/>
      </w:r>
      <w:r>
        <w:rPr>
          <w:noProof/>
        </w:rPr>
        <w:fldChar w:fldCharType="begin" w:fldLock="1"/>
      </w:r>
      <w:r>
        <w:rPr>
          <w:noProof/>
        </w:rPr>
        <w:instrText xml:space="preserve"> PAGEREF _Toc163038754 \h </w:instrText>
      </w:r>
      <w:r>
        <w:rPr>
          <w:noProof/>
        </w:rPr>
      </w:r>
      <w:r>
        <w:rPr>
          <w:noProof/>
        </w:rPr>
        <w:fldChar w:fldCharType="separate"/>
      </w:r>
      <w:r>
        <w:rPr>
          <w:noProof/>
        </w:rPr>
        <w:t>40</w:t>
      </w:r>
      <w:r>
        <w:rPr>
          <w:noProof/>
        </w:rPr>
        <w:fldChar w:fldCharType="end"/>
      </w:r>
    </w:p>
    <w:p w14:paraId="17F40DB3" w14:textId="71CA4285" w:rsidR="00313726" w:rsidRDefault="00313726">
      <w:pPr>
        <w:pStyle w:val="TOC4"/>
        <w:rPr>
          <w:rFonts w:ascii="Calibri" w:hAnsi="Calibri"/>
          <w:noProof/>
          <w:kern w:val="2"/>
          <w:sz w:val="22"/>
          <w:szCs w:val="22"/>
          <w:lang w:eastAsia="en-GB"/>
        </w:rPr>
      </w:pPr>
      <w:r>
        <w:rPr>
          <w:noProof/>
        </w:rPr>
        <w:t>7.1.1.4</w:t>
      </w:r>
      <w:r>
        <w:rPr>
          <w:rFonts w:ascii="Calibri" w:hAnsi="Calibri"/>
          <w:noProof/>
          <w:kern w:val="2"/>
          <w:sz w:val="22"/>
          <w:szCs w:val="22"/>
          <w:lang w:eastAsia="en-GB"/>
        </w:rPr>
        <w:tab/>
      </w:r>
      <w:r>
        <w:rPr>
          <w:noProof/>
        </w:rPr>
        <w:t>HTTP-Digest security context</w:t>
      </w:r>
      <w:r>
        <w:rPr>
          <w:noProof/>
        </w:rPr>
        <w:tab/>
      </w:r>
      <w:r>
        <w:rPr>
          <w:noProof/>
        </w:rPr>
        <w:fldChar w:fldCharType="begin" w:fldLock="1"/>
      </w:r>
      <w:r>
        <w:rPr>
          <w:noProof/>
        </w:rPr>
        <w:instrText xml:space="preserve"> PAGEREF _Toc163038755 \h </w:instrText>
      </w:r>
      <w:r>
        <w:rPr>
          <w:noProof/>
        </w:rPr>
      </w:r>
      <w:r>
        <w:rPr>
          <w:noProof/>
        </w:rPr>
        <w:fldChar w:fldCharType="separate"/>
      </w:r>
      <w:r>
        <w:rPr>
          <w:noProof/>
        </w:rPr>
        <w:t>40</w:t>
      </w:r>
      <w:r>
        <w:rPr>
          <w:noProof/>
        </w:rPr>
        <w:fldChar w:fldCharType="end"/>
      </w:r>
    </w:p>
    <w:p w14:paraId="08BE5191" w14:textId="43AB06C4" w:rsidR="00313726" w:rsidRDefault="00313726">
      <w:pPr>
        <w:pStyle w:val="TOC4"/>
        <w:rPr>
          <w:rFonts w:ascii="Calibri" w:hAnsi="Calibri"/>
          <w:noProof/>
          <w:kern w:val="2"/>
          <w:sz w:val="22"/>
          <w:szCs w:val="22"/>
          <w:lang w:eastAsia="en-GB"/>
        </w:rPr>
      </w:pPr>
      <w:r>
        <w:rPr>
          <w:noProof/>
        </w:rPr>
        <w:t>7.1.1.5</w:t>
      </w:r>
      <w:r>
        <w:rPr>
          <w:rFonts w:ascii="Calibri" w:hAnsi="Calibri"/>
          <w:noProof/>
          <w:kern w:val="2"/>
          <w:sz w:val="22"/>
          <w:szCs w:val="22"/>
          <w:lang w:eastAsia="en-GB"/>
        </w:rPr>
        <w:tab/>
      </w:r>
      <w:r>
        <w:rPr>
          <w:noProof/>
        </w:rPr>
        <w:t>Local Key Establishment security context (Key Derivation mode)</w:t>
      </w:r>
      <w:r>
        <w:rPr>
          <w:noProof/>
        </w:rPr>
        <w:tab/>
      </w:r>
      <w:r>
        <w:rPr>
          <w:noProof/>
        </w:rPr>
        <w:fldChar w:fldCharType="begin" w:fldLock="1"/>
      </w:r>
      <w:r>
        <w:rPr>
          <w:noProof/>
        </w:rPr>
        <w:instrText xml:space="preserve"> PAGEREF _Toc163038756 \h </w:instrText>
      </w:r>
      <w:r>
        <w:rPr>
          <w:noProof/>
        </w:rPr>
      </w:r>
      <w:r>
        <w:rPr>
          <w:noProof/>
        </w:rPr>
        <w:fldChar w:fldCharType="separate"/>
      </w:r>
      <w:r>
        <w:rPr>
          <w:noProof/>
        </w:rPr>
        <w:t>40</w:t>
      </w:r>
      <w:r>
        <w:rPr>
          <w:noProof/>
        </w:rPr>
        <w:fldChar w:fldCharType="end"/>
      </w:r>
    </w:p>
    <w:p w14:paraId="084BCA5F" w14:textId="5E4AC0F4" w:rsidR="00313726" w:rsidRDefault="00313726">
      <w:pPr>
        <w:pStyle w:val="TOC4"/>
        <w:rPr>
          <w:rFonts w:ascii="Calibri" w:hAnsi="Calibri"/>
          <w:noProof/>
          <w:kern w:val="2"/>
          <w:sz w:val="22"/>
          <w:szCs w:val="22"/>
          <w:lang w:eastAsia="en-GB"/>
        </w:rPr>
      </w:pPr>
      <w:r>
        <w:rPr>
          <w:noProof/>
        </w:rPr>
        <w:t>7.1.1.6</w:t>
      </w:r>
      <w:r>
        <w:rPr>
          <w:rFonts w:ascii="Calibri" w:hAnsi="Calibri"/>
          <w:noProof/>
          <w:kern w:val="2"/>
          <w:sz w:val="22"/>
          <w:szCs w:val="22"/>
          <w:lang w:eastAsia="en-GB"/>
        </w:rPr>
        <w:tab/>
      </w:r>
      <w:r>
        <w:rPr>
          <w:noProof/>
        </w:rPr>
        <w:t>Local Key Establishment security context (Key Availability Check mode)</w:t>
      </w:r>
      <w:r>
        <w:rPr>
          <w:noProof/>
        </w:rPr>
        <w:tab/>
      </w:r>
      <w:r>
        <w:rPr>
          <w:noProof/>
        </w:rPr>
        <w:fldChar w:fldCharType="begin" w:fldLock="1"/>
      </w:r>
      <w:r>
        <w:rPr>
          <w:noProof/>
        </w:rPr>
        <w:instrText xml:space="preserve"> PAGEREF _Toc163038757 \h </w:instrText>
      </w:r>
      <w:r>
        <w:rPr>
          <w:noProof/>
        </w:rPr>
      </w:r>
      <w:r>
        <w:rPr>
          <w:noProof/>
        </w:rPr>
        <w:fldChar w:fldCharType="separate"/>
      </w:r>
      <w:r>
        <w:rPr>
          <w:noProof/>
        </w:rPr>
        <w:t>41</w:t>
      </w:r>
      <w:r>
        <w:rPr>
          <w:noProof/>
        </w:rPr>
        <w:fldChar w:fldCharType="end"/>
      </w:r>
    </w:p>
    <w:p w14:paraId="5E9F55CF" w14:textId="4820D4AC" w:rsidR="00313726" w:rsidRDefault="00313726">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Command parameters and data</w:t>
      </w:r>
      <w:r>
        <w:rPr>
          <w:noProof/>
        </w:rPr>
        <w:tab/>
      </w:r>
      <w:r>
        <w:rPr>
          <w:noProof/>
        </w:rPr>
        <w:fldChar w:fldCharType="begin" w:fldLock="1"/>
      </w:r>
      <w:r>
        <w:rPr>
          <w:noProof/>
        </w:rPr>
        <w:instrText xml:space="preserve"> PAGEREF _Toc163038758 \h </w:instrText>
      </w:r>
      <w:r>
        <w:rPr>
          <w:noProof/>
        </w:rPr>
      </w:r>
      <w:r>
        <w:rPr>
          <w:noProof/>
        </w:rPr>
        <w:fldChar w:fldCharType="separate"/>
      </w:r>
      <w:r>
        <w:rPr>
          <w:noProof/>
        </w:rPr>
        <w:t>42</w:t>
      </w:r>
      <w:r>
        <w:rPr>
          <w:noProof/>
        </w:rPr>
        <w:fldChar w:fldCharType="end"/>
      </w:r>
    </w:p>
    <w:p w14:paraId="21ABC1FD" w14:textId="42898B16" w:rsidR="00313726" w:rsidRDefault="00313726">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IMS AKA security context</w:t>
      </w:r>
      <w:r>
        <w:rPr>
          <w:noProof/>
        </w:rPr>
        <w:tab/>
      </w:r>
      <w:r>
        <w:rPr>
          <w:noProof/>
        </w:rPr>
        <w:fldChar w:fldCharType="begin" w:fldLock="1"/>
      </w:r>
      <w:r>
        <w:rPr>
          <w:noProof/>
        </w:rPr>
        <w:instrText xml:space="preserve"> PAGEREF _Toc163038759 \h </w:instrText>
      </w:r>
      <w:r>
        <w:rPr>
          <w:noProof/>
        </w:rPr>
      </w:r>
      <w:r>
        <w:rPr>
          <w:noProof/>
        </w:rPr>
        <w:fldChar w:fldCharType="separate"/>
      </w:r>
      <w:r>
        <w:rPr>
          <w:noProof/>
        </w:rPr>
        <w:t>43</w:t>
      </w:r>
      <w:r>
        <w:rPr>
          <w:noProof/>
        </w:rPr>
        <w:fldChar w:fldCharType="end"/>
      </w:r>
    </w:p>
    <w:p w14:paraId="553DCDF1" w14:textId="4DF25E4E" w:rsidR="00313726" w:rsidRDefault="00313726">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HTTP Digest security context</w:t>
      </w:r>
      <w:r>
        <w:rPr>
          <w:noProof/>
        </w:rPr>
        <w:tab/>
      </w:r>
      <w:r>
        <w:rPr>
          <w:noProof/>
        </w:rPr>
        <w:fldChar w:fldCharType="begin" w:fldLock="1"/>
      </w:r>
      <w:r>
        <w:rPr>
          <w:noProof/>
        </w:rPr>
        <w:instrText xml:space="preserve"> PAGEREF _Toc163038760 \h </w:instrText>
      </w:r>
      <w:r>
        <w:rPr>
          <w:noProof/>
        </w:rPr>
      </w:r>
      <w:r>
        <w:rPr>
          <w:noProof/>
        </w:rPr>
        <w:fldChar w:fldCharType="separate"/>
      </w:r>
      <w:r>
        <w:rPr>
          <w:noProof/>
        </w:rPr>
        <w:t>44</w:t>
      </w:r>
      <w:r>
        <w:rPr>
          <w:noProof/>
        </w:rPr>
        <w:fldChar w:fldCharType="end"/>
      </w:r>
    </w:p>
    <w:p w14:paraId="3F1277E2" w14:textId="2EF0EE1B" w:rsidR="00313726" w:rsidRDefault="00313726">
      <w:pPr>
        <w:pStyle w:val="TOC4"/>
        <w:rPr>
          <w:rFonts w:ascii="Calibri" w:hAnsi="Calibri"/>
          <w:noProof/>
          <w:kern w:val="2"/>
          <w:sz w:val="22"/>
          <w:szCs w:val="22"/>
          <w:lang w:eastAsia="en-GB"/>
        </w:rPr>
      </w:pPr>
      <w:r>
        <w:rPr>
          <w:noProof/>
        </w:rPr>
        <w:t>7.1.2.3</w:t>
      </w:r>
      <w:r>
        <w:rPr>
          <w:rFonts w:ascii="Calibri" w:hAnsi="Calibri"/>
          <w:noProof/>
          <w:kern w:val="2"/>
          <w:sz w:val="22"/>
          <w:szCs w:val="22"/>
          <w:lang w:eastAsia="en-GB"/>
        </w:rPr>
        <w:tab/>
      </w:r>
      <w:r>
        <w:rPr>
          <w:noProof/>
        </w:rPr>
        <w:t>GBA security context (Bootstrapping Mode)</w:t>
      </w:r>
      <w:r>
        <w:rPr>
          <w:noProof/>
        </w:rPr>
        <w:tab/>
      </w:r>
      <w:r>
        <w:rPr>
          <w:noProof/>
        </w:rPr>
        <w:fldChar w:fldCharType="begin" w:fldLock="1"/>
      </w:r>
      <w:r>
        <w:rPr>
          <w:noProof/>
        </w:rPr>
        <w:instrText xml:space="preserve"> PAGEREF _Toc163038761 \h </w:instrText>
      </w:r>
      <w:r>
        <w:rPr>
          <w:noProof/>
        </w:rPr>
      </w:r>
      <w:r>
        <w:rPr>
          <w:noProof/>
        </w:rPr>
        <w:fldChar w:fldCharType="separate"/>
      </w:r>
      <w:r>
        <w:rPr>
          <w:noProof/>
        </w:rPr>
        <w:t>44</w:t>
      </w:r>
      <w:r>
        <w:rPr>
          <w:noProof/>
        </w:rPr>
        <w:fldChar w:fldCharType="end"/>
      </w:r>
    </w:p>
    <w:p w14:paraId="428DF111" w14:textId="44468B9C" w:rsidR="00313726" w:rsidRDefault="00313726">
      <w:pPr>
        <w:pStyle w:val="TOC4"/>
        <w:rPr>
          <w:rFonts w:ascii="Calibri" w:hAnsi="Calibri"/>
          <w:noProof/>
          <w:kern w:val="2"/>
          <w:sz w:val="22"/>
          <w:szCs w:val="22"/>
          <w:lang w:eastAsia="en-GB"/>
        </w:rPr>
      </w:pPr>
      <w:r>
        <w:rPr>
          <w:noProof/>
        </w:rPr>
        <w:t>7.1.2.4</w:t>
      </w:r>
      <w:r>
        <w:rPr>
          <w:rFonts w:ascii="Calibri" w:hAnsi="Calibri"/>
          <w:noProof/>
          <w:kern w:val="2"/>
          <w:sz w:val="22"/>
          <w:szCs w:val="22"/>
          <w:lang w:eastAsia="en-GB"/>
        </w:rPr>
        <w:tab/>
      </w:r>
      <w:r>
        <w:rPr>
          <w:noProof/>
        </w:rPr>
        <w:t>GBA security context (NAF Derivation Mode)</w:t>
      </w:r>
      <w:r>
        <w:rPr>
          <w:noProof/>
        </w:rPr>
        <w:tab/>
      </w:r>
      <w:r>
        <w:rPr>
          <w:noProof/>
        </w:rPr>
        <w:fldChar w:fldCharType="begin" w:fldLock="1"/>
      </w:r>
      <w:r>
        <w:rPr>
          <w:noProof/>
        </w:rPr>
        <w:instrText xml:space="preserve"> PAGEREF _Toc163038762 \h </w:instrText>
      </w:r>
      <w:r>
        <w:rPr>
          <w:noProof/>
        </w:rPr>
      </w:r>
      <w:r>
        <w:rPr>
          <w:noProof/>
        </w:rPr>
        <w:fldChar w:fldCharType="separate"/>
      </w:r>
      <w:r>
        <w:rPr>
          <w:noProof/>
        </w:rPr>
        <w:t>45</w:t>
      </w:r>
      <w:r>
        <w:rPr>
          <w:noProof/>
        </w:rPr>
        <w:fldChar w:fldCharType="end"/>
      </w:r>
    </w:p>
    <w:p w14:paraId="5A65FC74" w14:textId="08E5C7B6" w:rsidR="00313726" w:rsidRDefault="00313726">
      <w:pPr>
        <w:pStyle w:val="TOC4"/>
        <w:rPr>
          <w:rFonts w:ascii="Calibri" w:hAnsi="Calibri"/>
          <w:noProof/>
          <w:kern w:val="2"/>
          <w:sz w:val="22"/>
          <w:szCs w:val="22"/>
          <w:lang w:eastAsia="en-GB"/>
        </w:rPr>
      </w:pPr>
      <w:r w:rsidRPr="00647DFD">
        <w:rPr>
          <w:rFonts w:eastAsia="MS Mincho"/>
          <w:noProof/>
          <w:lang w:eastAsia="ja-JP"/>
        </w:rPr>
        <w:t>7.1.2.5</w:t>
      </w:r>
      <w:r>
        <w:rPr>
          <w:rFonts w:ascii="Calibri" w:hAnsi="Calibri"/>
          <w:noProof/>
          <w:kern w:val="2"/>
          <w:sz w:val="22"/>
          <w:szCs w:val="22"/>
          <w:lang w:eastAsia="en-GB"/>
        </w:rPr>
        <w:tab/>
      </w:r>
      <w:r w:rsidRPr="00647DFD">
        <w:rPr>
          <w:rFonts w:eastAsia="MS Mincho"/>
          <w:noProof/>
          <w:lang w:eastAsia="ja-JP"/>
        </w:rPr>
        <w:t>Local Key Establishment security context (All Modes)</w:t>
      </w:r>
      <w:r>
        <w:rPr>
          <w:noProof/>
        </w:rPr>
        <w:tab/>
      </w:r>
      <w:r>
        <w:rPr>
          <w:noProof/>
        </w:rPr>
        <w:fldChar w:fldCharType="begin" w:fldLock="1"/>
      </w:r>
      <w:r>
        <w:rPr>
          <w:noProof/>
        </w:rPr>
        <w:instrText xml:space="preserve"> PAGEREF _Toc163038763 \h </w:instrText>
      </w:r>
      <w:r>
        <w:rPr>
          <w:noProof/>
        </w:rPr>
      </w:r>
      <w:r>
        <w:rPr>
          <w:noProof/>
        </w:rPr>
        <w:fldChar w:fldCharType="separate"/>
      </w:r>
      <w:r>
        <w:rPr>
          <w:noProof/>
        </w:rPr>
        <w:t>45</w:t>
      </w:r>
      <w:r>
        <w:rPr>
          <w:noProof/>
        </w:rPr>
        <w:fldChar w:fldCharType="end"/>
      </w:r>
    </w:p>
    <w:p w14:paraId="1592E1D5" w14:textId="7B715F3C" w:rsidR="00313726" w:rsidRDefault="00313726">
      <w:pPr>
        <w:pStyle w:val="TOC5"/>
        <w:rPr>
          <w:rFonts w:ascii="Calibri" w:hAnsi="Calibri"/>
          <w:noProof/>
          <w:kern w:val="2"/>
          <w:sz w:val="22"/>
          <w:szCs w:val="22"/>
          <w:lang w:eastAsia="en-GB"/>
        </w:rPr>
      </w:pPr>
      <w:r w:rsidRPr="00647DFD">
        <w:rPr>
          <w:rFonts w:eastAsia="MS Mincho"/>
          <w:noProof/>
          <w:lang w:eastAsia="ja-JP"/>
        </w:rPr>
        <w:t>7.1.2.5.1</w:t>
      </w:r>
      <w:r>
        <w:rPr>
          <w:rFonts w:ascii="Calibri" w:hAnsi="Calibri"/>
          <w:noProof/>
          <w:kern w:val="2"/>
          <w:sz w:val="22"/>
          <w:szCs w:val="22"/>
          <w:lang w:eastAsia="en-GB"/>
        </w:rPr>
        <w:tab/>
      </w:r>
      <w:r w:rsidRPr="00647DFD">
        <w:rPr>
          <w:rFonts w:eastAsia="MS Mincho"/>
          <w:noProof/>
          <w:lang w:eastAsia="ja-JP"/>
        </w:rPr>
        <w:t>Local Key Establishment security context (Key Derivation mode)</w:t>
      </w:r>
      <w:r>
        <w:rPr>
          <w:noProof/>
        </w:rPr>
        <w:tab/>
      </w:r>
      <w:r>
        <w:rPr>
          <w:noProof/>
        </w:rPr>
        <w:fldChar w:fldCharType="begin" w:fldLock="1"/>
      </w:r>
      <w:r>
        <w:rPr>
          <w:noProof/>
        </w:rPr>
        <w:instrText xml:space="preserve"> PAGEREF _Toc163038764 \h </w:instrText>
      </w:r>
      <w:r>
        <w:rPr>
          <w:noProof/>
        </w:rPr>
      </w:r>
      <w:r>
        <w:rPr>
          <w:noProof/>
        </w:rPr>
        <w:fldChar w:fldCharType="separate"/>
      </w:r>
      <w:r>
        <w:rPr>
          <w:noProof/>
        </w:rPr>
        <w:t>45</w:t>
      </w:r>
      <w:r>
        <w:rPr>
          <w:noProof/>
        </w:rPr>
        <w:fldChar w:fldCharType="end"/>
      </w:r>
    </w:p>
    <w:p w14:paraId="3EEE6D3D" w14:textId="0BA8749E" w:rsidR="00313726" w:rsidRDefault="00313726">
      <w:pPr>
        <w:pStyle w:val="TOC5"/>
        <w:rPr>
          <w:rFonts w:ascii="Calibri" w:hAnsi="Calibri"/>
          <w:noProof/>
          <w:kern w:val="2"/>
          <w:sz w:val="22"/>
          <w:szCs w:val="22"/>
          <w:lang w:eastAsia="en-GB"/>
        </w:rPr>
      </w:pPr>
      <w:r w:rsidRPr="00647DFD">
        <w:rPr>
          <w:rFonts w:eastAsia="MS Mincho"/>
          <w:noProof/>
          <w:lang w:eastAsia="ja-JP"/>
        </w:rPr>
        <w:t>7.1.2.5.2</w:t>
      </w:r>
      <w:r>
        <w:rPr>
          <w:rFonts w:ascii="Calibri" w:hAnsi="Calibri"/>
          <w:noProof/>
          <w:kern w:val="2"/>
          <w:sz w:val="22"/>
          <w:szCs w:val="22"/>
          <w:lang w:eastAsia="en-GB"/>
        </w:rPr>
        <w:tab/>
      </w:r>
      <w:r w:rsidRPr="00647DFD">
        <w:rPr>
          <w:rFonts w:eastAsia="MS Mincho"/>
          <w:noProof/>
          <w:lang w:eastAsia="ja-JP"/>
        </w:rPr>
        <w:t>Local Key Establishment security context (Key Availability Check mode)</w:t>
      </w:r>
      <w:r>
        <w:rPr>
          <w:noProof/>
        </w:rPr>
        <w:tab/>
      </w:r>
      <w:r>
        <w:rPr>
          <w:noProof/>
        </w:rPr>
        <w:fldChar w:fldCharType="begin" w:fldLock="1"/>
      </w:r>
      <w:r>
        <w:rPr>
          <w:noProof/>
        </w:rPr>
        <w:instrText xml:space="preserve"> PAGEREF _Toc163038765 \h </w:instrText>
      </w:r>
      <w:r>
        <w:rPr>
          <w:noProof/>
        </w:rPr>
      </w:r>
      <w:r>
        <w:rPr>
          <w:noProof/>
        </w:rPr>
        <w:fldChar w:fldCharType="separate"/>
      </w:r>
      <w:r>
        <w:rPr>
          <w:noProof/>
        </w:rPr>
        <w:t>47</w:t>
      </w:r>
      <w:r>
        <w:rPr>
          <w:noProof/>
        </w:rPr>
        <w:fldChar w:fldCharType="end"/>
      </w:r>
    </w:p>
    <w:p w14:paraId="5BE1943A" w14:textId="51CFAE19" w:rsidR="00313726" w:rsidRDefault="00313726">
      <w:pPr>
        <w:pStyle w:val="TOC3"/>
        <w:rPr>
          <w:rFonts w:ascii="Calibri" w:hAnsi="Calibri"/>
          <w:noProof/>
          <w:kern w:val="2"/>
          <w:sz w:val="22"/>
          <w:szCs w:val="22"/>
          <w:lang w:eastAsia="en-GB"/>
        </w:rPr>
      </w:pPr>
      <w:r w:rsidRPr="00647DFD">
        <w:rPr>
          <w:rFonts w:eastAsia="MS Mincho"/>
          <w:noProof/>
          <w:lang w:eastAsia="ja-JP"/>
        </w:rPr>
        <w:t>7.1.3</w:t>
      </w:r>
      <w:r>
        <w:rPr>
          <w:rFonts w:ascii="Calibri" w:hAnsi="Calibri"/>
          <w:noProof/>
          <w:kern w:val="2"/>
          <w:sz w:val="22"/>
          <w:szCs w:val="22"/>
          <w:lang w:eastAsia="en-GB"/>
        </w:rPr>
        <w:tab/>
      </w:r>
      <w:r>
        <w:rPr>
          <w:noProof/>
        </w:rPr>
        <w:t>Status Conditions Returned by the ISIM</w:t>
      </w:r>
      <w:r>
        <w:rPr>
          <w:noProof/>
        </w:rPr>
        <w:tab/>
      </w:r>
      <w:r>
        <w:rPr>
          <w:noProof/>
        </w:rPr>
        <w:fldChar w:fldCharType="begin" w:fldLock="1"/>
      </w:r>
      <w:r>
        <w:rPr>
          <w:noProof/>
        </w:rPr>
        <w:instrText xml:space="preserve"> PAGEREF _Toc163038766 \h </w:instrText>
      </w:r>
      <w:r>
        <w:rPr>
          <w:noProof/>
        </w:rPr>
      </w:r>
      <w:r>
        <w:rPr>
          <w:noProof/>
        </w:rPr>
        <w:fldChar w:fldCharType="separate"/>
      </w:r>
      <w:r>
        <w:rPr>
          <w:noProof/>
        </w:rPr>
        <w:t>48</w:t>
      </w:r>
      <w:r>
        <w:rPr>
          <w:noProof/>
        </w:rPr>
        <w:fldChar w:fldCharType="end"/>
      </w:r>
    </w:p>
    <w:p w14:paraId="78005174" w14:textId="06EEE7BD" w:rsidR="00313726" w:rsidRDefault="00313726">
      <w:pPr>
        <w:pStyle w:val="TOC4"/>
        <w:rPr>
          <w:rFonts w:ascii="Calibri" w:hAnsi="Calibri"/>
          <w:noProof/>
          <w:kern w:val="2"/>
          <w:sz w:val="22"/>
          <w:szCs w:val="22"/>
          <w:lang w:eastAsia="en-GB"/>
        </w:rPr>
      </w:pPr>
      <w:r>
        <w:rPr>
          <w:noProof/>
        </w:rPr>
        <w:t>7.1.3.1</w:t>
      </w:r>
      <w:r>
        <w:rPr>
          <w:rFonts w:ascii="Calibri" w:hAnsi="Calibri"/>
          <w:noProof/>
          <w:kern w:val="2"/>
          <w:sz w:val="22"/>
          <w:szCs w:val="22"/>
          <w:lang w:eastAsia="en-GB"/>
        </w:rPr>
        <w:tab/>
      </w:r>
      <w:r>
        <w:rPr>
          <w:noProof/>
        </w:rPr>
        <w:t>Security management</w:t>
      </w:r>
      <w:r>
        <w:rPr>
          <w:noProof/>
        </w:rPr>
        <w:tab/>
      </w:r>
      <w:r>
        <w:rPr>
          <w:noProof/>
        </w:rPr>
        <w:fldChar w:fldCharType="begin" w:fldLock="1"/>
      </w:r>
      <w:r>
        <w:rPr>
          <w:noProof/>
        </w:rPr>
        <w:instrText xml:space="preserve"> PAGEREF _Toc163038767 \h </w:instrText>
      </w:r>
      <w:r>
        <w:rPr>
          <w:noProof/>
        </w:rPr>
      </w:r>
      <w:r>
        <w:rPr>
          <w:noProof/>
        </w:rPr>
        <w:fldChar w:fldCharType="separate"/>
      </w:r>
      <w:r>
        <w:rPr>
          <w:noProof/>
        </w:rPr>
        <w:t>48</w:t>
      </w:r>
      <w:r>
        <w:rPr>
          <w:noProof/>
        </w:rPr>
        <w:fldChar w:fldCharType="end"/>
      </w:r>
    </w:p>
    <w:p w14:paraId="3F41CDEB" w14:textId="3AAFE11E" w:rsidR="00313726" w:rsidRDefault="00313726">
      <w:pPr>
        <w:pStyle w:val="TOC4"/>
        <w:rPr>
          <w:rFonts w:ascii="Calibri" w:hAnsi="Calibri"/>
          <w:noProof/>
          <w:kern w:val="2"/>
          <w:sz w:val="22"/>
          <w:szCs w:val="22"/>
          <w:lang w:eastAsia="en-GB"/>
        </w:rPr>
      </w:pPr>
      <w:r>
        <w:rPr>
          <w:noProof/>
        </w:rPr>
        <w:t>7.1.3.2</w:t>
      </w:r>
      <w:r>
        <w:rPr>
          <w:rFonts w:ascii="Calibri" w:hAnsi="Calibri"/>
          <w:noProof/>
          <w:kern w:val="2"/>
          <w:sz w:val="22"/>
          <w:szCs w:val="22"/>
          <w:lang w:eastAsia="en-GB"/>
        </w:rPr>
        <w:tab/>
      </w:r>
      <w:r>
        <w:rPr>
          <w:noProof/>
        </w:rPr>
        <w:t>Status Words of the Commands</w:t>
      </w:r>
      <w:r>
        <w:rPr>
          <w:noProof/>
        </w:rPr>
        <w:tab/>
      </w:r>
      <w:r>
        <w:rPr>
          <w:noProof/>
        </w:rPr>
        <w:fldChar w:fldCharType="begin" w:fldLock="1"/>
      </w:r>
      <w:r>
        <w:rPr>
          <w:noProof/>
        </w:rPr>
        <w:instrText xml:space="preserve"> PAGEREF _Toc163038768 \h </w:instrText>
      </w:r>
      <w:r>
        <w:rPr>
          <w:noProof/>
        </w:rPr>
      </w:r>
      <w:r>
        <w:rPr>
          <w:noProof/>
        </w:rPr>
        <w:fldChar w:fldCharType="separate"/>
      </w:r>
      <w:r>
        <w:rPr>
          <w:noProof/>
        </w:rPr>
        <w:t>49</w:t>
      </w:r>
      <w:r>
        <w:rPr>
          <w:noProof/>
        </w:rPr>
        <w:fldChar w:fldCharType="end"/>
      </w:r>
    </w:p>
    <w:p w14:paraId="5A859719" w14:textId="4FB99E09" w:rsidR="00313726" w:rsidRDefault="0031372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GET CHALLENGE</w:t>
      </w:r>
      <w:r>
        <w:rPr>
          <w:noProof/>
        </w:rPr>
        <w:tab/>
      </w:r>
      <w:r>
        <w:rPr>
          <w:noProof/>
        </w:rPr>
        <w:fldChar w:fldCharType="begin" w:fldLock="1"/>
      </w:r>
      <w:r>
        <w:rPr>
          <w:noProof/>
        </w:rPr>
        <w:instrText xml:space="preserve"> PAGEREF _Toc163038769 \h </w:instrText>
      </w:r>
      <w:r>
        <w:rPr>
          <w:noProof/>
        </w:rPr>
      </w:r>
      <w:r>
        <w:rPr>
          <w:noProof/>
        </w:rPr>
        <w:fldChar w:fldCharType="separate"/>
      </w:r>
      <w:r>
        <w:rPr>
          <w:noProof/>
        </w:rPr>
        <w:t>49</w:t>
      </w:r>
      <w:r>
        <w:rPr>
          <w:noProof/>
        </w:rPr>
        <w:fldChar w:fldCharType="end"/>
      </w:r>
    </w:p>
    <w:p w14:paraId="5202750B" w14:textId="0F01C4BC" w:rsidR="00313726" w:rsidRDefault="00313726">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_Toc163038770 \h </w:instrText>
      </w:r>
      <w:r>
        <w:rPr>
          <w:noProof/>
        </w:rPr>
      </w:r>
      <w:r>
        <w:rPr>
          <w:noProof/>
        </w:rPr>
        <w:fldChar w:fldCharType="separate"/>
      </w:r>
      <w:r>
        <w:rPr>
          <w:noProof/>
        </w:rPr>
        <w:t>49</w:t>
      </w:r>
      <w:r>
        <w:rPr>
          <w:noProof/>
        </w:rPr>
        <w:fldChar w:fldCharType="end"/>
      </w:r>
    </w:p>
    <w:p w14:paraId="43511477" w14:textId="0755857A" w:rsidR="00313726" w:rsidRDefault="00313726" w:rsidP="00313726">
      <w:pPr>
        <w:pStyle w:val="TOC8"/>
        <w:rPr>
          <w:rFonts w:ascii="Calibri" w:hAnsi="Calibri"/>
          <w:b w:val="0"/>
          <w:noProof/>
          <w:kern w:val="2"/>
          <w:szCs w:val="22"/>
          <w:lang w:eastAsia="en-GB"/>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_Toc163038771 \h </w:instrText>
      </w:r>
      <w:r>
        <w:rPr>
          <w:noProof/>
        </w:rPr>
      </w:r>
      <w:r>
        <w:rPr>
          <w:noProof/>
        </w:rPr>
        <w:fldChar w:fldCharType="separate"/>
      </w:r>
      <w:r>
        <w:rPr>
          <w:noProof/>
        </w:rPr>
        <w:t>50</w:t>
      </w:r>
      <w:r>
        <w:rPr>
          <w:noProof/>
        </w:rPr>
        <w:fldChar w:fldCharType="end"/>
      </w:r>
    </w:p>
    <w:p w14:paraId="188B0189" w14:textId="2FB457E5" w:rsidR="00313726" w:rsidRDefault="00313726" w:rsidP="00313726">
      <w:pPr>
        <w:pStyle w:val="TOC8"/>
        <w:rPr>
          <w:rFonts w:ascii="Calibri" w:hAnsi="Calibri"/>
          <w:b w:val="0"/>
          <w:noProof/>
          <w:kern w:val="2"/>
          <w:szCs w:val="22"/>
          <w:lang w:eastAsia="en-GB"/>
        </w:rPr>
      </w:pPr>
      <w:r>
        <w:rPr>
          <w:noProof/>
        </w:rPr>
        <w:t xml:space="preserve">Annex </w:t>
      </w:r>
      <w:r>
        <w:rPr>
          <w:noProof/>
          <w:lang w:eastAsia="ja-JP"/>
        </w:rPr>
        <w:t xml:space="preserve">B </w:t>
      </w:r>
      <w:r>
        <w:rPr>
          <w:noProof/>
        </w:rPr>
        <w:t>(informative):</w:t>
      </w:r>
      <w:r>
        <w:rPr>
          <w:noProof/>
        </w:rPr>
        <w:tab/>
        <w:t>Tags defined in 31.103</w:t>
      </w:r>
      <w:r>
        <w:rPr>
          <w:noProof/>
        </w:rPr>
        <w:tab/>
      </w:r>
      <w:r>
        <w:rPr>
          <w:noProof/>
        </w:rPr>
        <w:fldChar w:fldCharType="begin" w:fldLock="1"/>
      </w:r>
      <w:r>
        <w:rPr>
          <w:noProof/>
        </w:rPr>
        <w:instrText xml:space="preserve"> PAGEREF _Toc163038772 \h </w:instrText>
      </w:r>
      <w:r>
        <w:rPr>
          <w:noProof/>
        </w:rPr>
      </w:r>
      <w:r>
        <w:rPr>
          <w:noProof/>
        </w:rPr>
        <w:fldChar w:fldCharType="separate"/>
      </w:r>
      <w:r>
        <w:rPr>
          <w:noProof/>
        </w:rPr>
        <w:t>51</w:t>
      </w:r>
      <w:r>
        <w:rPr>
          <w:noProof/>
        </w:rPr>
        <w:fldChar w:fldCharType="end"/>
      </w:r>
    </w:p>
    <w:p w14:paraId="27C69241" w14:textId="7A2A17D2" w:rsidR="00313726" w:rsidRDefault="00313726" w:rsidP="00313726">
      <w:pPr>
        <w:pStyle w:val="TOC8"/>
        <w:rPr>
          <w:rFonts w:ascii="Calibri" w:hAnsi="Calibri"/>
          <w:b w:val="0"/>
          <w:noProof/>
          <w:kern w:val="2"/>
          <w:szCs w:val="22"/>
          <w:lang w:eastAsia="en-GB"/>
        </w:rPr>
      </w:pPr>
      <w:r>
        <w:rPr>
          <w:noProof/>
        </w:rPr>
        <w:t xml:space="preserve">Annex </w:t>
      </w:r>
      <w:r>
        <w:rPr>
          <w:noProof/>
          <w:lang w:eastAsia="ja-JP"/>
        </w:rPr>
        <w:t>C</w:t>
      </w:r>
      <w:r>
        <w:rPr>
          <w:noProof/>
        </w:rPr>
        <w:t xml:space="preserve">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_Toc163038773 \h </w:instrText>
      </w:r>
      <w:r>
        <w:rPr>
          <w:noProof/>
        </w:rPr>
      </w:r>
      <w:r>
        <w:rPr>
          <w:noProof/>
        </w:rPr>
        <w:fldChar w:fldCharType="separate"/>
      </w:r>
      <w:r>
        <w:rPr>
          <w:noProof/>
        </w:rPr>
        <w:t>52</w:t>
      </w:r>
      <w:r>
        <w:rPr>
          <w:noProof/>
        </w:rPr>
        <w:fldChar w:fldCharType="end"/>
      </w:r>
    </w:p>
    <w:p w14:paraId="07E584E9" w14:textId="3AB11F6F" w:rsidR="00313726" w:rsidRDefault="00313726" w:rsidP="00313726">
      <w:pPr>
        <w:pStyle w:val="TOC8"/>
        <w:rPr>
          <w:rFonts w:ascii="Calibri" w:hAnsi="Calibri"/>
          <w:b w:val="0"/>
          <w:noProof/>
          <w:kern w:val="2"/>
          <w:szCs w:val="22"/>
          <w:lang w:eastAsia="en-GB"/>
        </w:rPr>
      </w:pPr>
      <w:r>
        <w:rPr>
          <w:noProof/>
        </w:rPr>
        <w:t xml:space="preserve">Annex </w:t>
      </w:r>
      <w:r>
        <w:rPr>
          <w:noProof/>
          <w:lang w:eastAsia="ja-JP"/>
        </w:rPr>
        <w:t>D</w:t>
      </w:r>
      <w:r>
        <w:rPr>
          <w:noProof/>
        </w:rPr>
        <w:t xml:space="preserve"> (informative):</w:t>
      </w:r>
      <w:r>
        <w:rPr>
          <w:noProof/>
        </w:rPr>
        <w:tab/>
      </w:r>
      <w:r w:rsidRPr="00647DFD">
        <w:rPr>
          <w:rFonts w:eastAsia="MS Mincho"/>
          <w:noProof/>
          <w:lang w:eastAsia="ja-JP"/>
        </w:rPr>
        <w:t>List of SFI Values</w:t>
      </w:r>
      <w:r>
        <w:rPr>
          <w:noProof/>
        </w:rPr>
        <w:tab/>
      </w:r>
      <w:r>
        <w:rPr>
          <w:noProof/>
        </w:rPr>
        <w:fldChar w:fldCharType="begin" w:fldLock="1"/>
      </w:r>
      <w:r>
        <w:rPr>
          <w:noProof/>
        </w:rPr>
        <w:instrText xml:space="preserve"> PAGEREF _Toc163038774 \h </w:instrText>
      </w:r>
      <w:r>
        <w:rPr>
          <w:noProof/>
        </w:rPr>
      </w:r>
      <w:r>
        <w:rPr>
          <w:noProof/>
        </w:rPr>
        <w:fldChar w:fldCharType="separate"/>
      </w:r>
      <w:r>
        <w:rPr>
          <w:noProof/>
        </w:rPr>
        <w:t>53</w:t>
      </w:r>
      <w:r>
        <w:rPr>
          <w:noProof/>
        </w:rPr>
        <w:fldChar w:fldCharType="end"/>
      </w:r>
    </w:p>
    <w:p w14:paraId="0B288217" w14:textId="7EE8B369" w:rsidR="00313726" w:rsidRDefault="00313726">
      <w:pPr>
        <w:pStyle w:val="TOC1"/>
        <w:rPr>
          <w:rFonts w:ascii="Calibri" w:hAnsi="Calibri"/>
          <w:noProof/>
          <w:kern w:val="2"/>
          <w:szCs w:val="22"/>
          <w:lang w:eastAsia="en-GB"/>
        </w:rPr>
      </w:pPr>
      <w:r>
        <w:rPr>
          <w:noProof/>
        </w:rPr>
        <w:t>D.1</w:t>
      </w:r>
      <w:r>
        <w:rPr>
          <w:rFonts w:ascii="Calibri" w:hAnsi="Calibri"/>
          <w:noProof/>
          <w:kern w:val="2"/>
          <w:szCs w:val="22"/>
          <w:lang w:eastAsia="en-GB"/>
        </w:rPr>
        <w:tab/>
      </w:r>
      <w:r w:rsidRPr="00647DFD">
        <w:rPr>
          <w:rFonts w:eastAsia="MS Mincho"/>
          <w:noProof/>
          <w:lang w:eastAsia="ja-JP"/>
        </w:rPr>
        <w:t>List of SFI Values at the ISIM ADF Level</w:t>
      </w:r>
      <w:r>
        <w:rPr>
          <w:noProof/>
        </w:rPr>
        <w:tab/>
      </w:r>
      <w:r>
        <w:rPr>
          <w:noProof/>
        </w:rPr>
        <w:fldChar w:fldCharType="begin" w:fldLock="1"/>
      </w:r>
      <w:r>
        <w:rPr>
          <w:noProof/>
        </w:rPr>
        <w:instrText xml:space="preserve"> PAGEREF _Toc163038775 \h </w:instrText>
      </w:r>
      <w:r>
        <w:rPr>
          <w:noProof/>
        </w:rPr>
      </w:r>
      <w:r>
        <w:rPr>
          <w:noProof/>
        </w:rPr>
        <w:fldChar w:fldCharType="separate"/>
      </w:r>
      <w:r>
        <w:rPr>
          <w:noProof/>
        </w:rPr>
        <w:t>53</w:t>
      </w:r>
      <w:r>
        <w:rPr>
          <w:noProof/>
        </w:rPr>
        <w:fldChar w:fldCharType="end"/>
      </w:r>
    </w:p>
    <w:p w14:paraId="2C135C9C" w14:textId="50984F3F" w:rsidR="00313726" w:rsidRDefault="00313726" w:rsidP="00313726">
      <w:pPr>
        <w:pStyle w:val="TOC8"/>
        <w:rPr>
          <w:rFonts w:ascii="Calibri" w:hAnsi="Calibri"/>
          <w:b w:val="0"/>
          <w:noProof/>
          <w:kern w:val="2"/>
          <w:szCs w:val="22"/>
          <w:lang w:eastAsia="en-GB"/>
        </w:rPr>
      </w:pPr>
      <w:r>
        <w:rPr>
          <w:noProof/>
        </w:rPr>
        <w:t>Annex E (informative):</w:t>
      </w:r>
      <w:r>
        <w:rPr>
          <w:noProof/>
        </w:rPr>
        <w:tab/>
        <w:t>ISIM Application Session Activation / Termination</w:t>
      </w:r>
      <w:r>
        <w:rPr>
          <w:noProof/>
        </w:rPr>
        <w:tab/>
      </w:r>
      <w:r>
        <w:rPr>
          <w:noProof/>
        </w:rPr>
        <w:fldChar w:fldCharType="begin" w:fldLock="1"/>
      </w:r>
      <w:r>
        <w:rPr>
          <w:noProof/>
        </w:rPr>
        <w:instrText xml:space="preserve"> PAGEREF _Toc163038776 \h </w:instrText>
      </w:r>
      <w:r>
        <w:rPr>
          <w:noProof/>
        </w:rPr>
      </w:r>
      <w:r>
        <w:rPr>
          <w:noProof/>
        </w:rPr>
        <w:fldChar w:fldCharType="separate"/>
      </w:r>
      <w:r>
        <w:rPr>
          <w:noProof/>
        </w:rPr>
        <w:t>54</w:t>
      </w:r>
      <w:r>
        <w:rPr>
          <w:noProof/>
        </w:rPr>
        <w:fldChar w:fldCharType="end"/>
      </w:r>
    </w:p>
    <w:p w14:paraId="7DD4A59C" w14:textId="6CE73193" w:rsidR="00313726" w:rsidRDefault="00313726" w:rsidP="00313726">
      <w:pPr>
        <w:pStyle w:val="TOC8"/>
        <w:rPr>
          <w:rFonts w:ascii="Calibri"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_Toc163038777 \h </w:instrText>
      </w:r>
      <w:r>
        <w:rPr>
          <w:noProof/>
        </w:rPr>
      </w:r>
      <w:r>
        <w:rPr>
          <w:noProof/>
        </w:rPr>
        <w:fldChar w:fldCharType="separate"/>
      </w:r>
      <w:r>
        <w:rPr>
          <w:noProof/>
        </w:rPr>
        <w:t>55</w:t>
      </w:r>
      <w:r>
        <w:rPr>
          <w:noProof/>
        </w:rPr>
        <w:fldChar w:fldCharType="end"/>
      </w:r>
    </w:p>
    <w:p w14:paraId="7A8CCA33" w14:textId="61E242D0" w:rsidR="00080512" w:rsidRPr="004D3578" w:rsidRDefault="000D241D">
      <w:r>
        <w:rPr>
          <w:noProof/>
          <w:sz w:val="22"/>
        </w:rPr>
        <w:fldChar w:fldCharType="end"/>
      </w:r>
    </w:p>
    <w:p w14:paraId="06360383" w14:textId="77777777" w:rsidR="00080512" w:rsidRDefault="00080512" w:rsidP="009974B8">
      <w:pPr>
        <w:pStyle w:val="Heading1"/>
      </w:pPr>
      <w:r w:rsidRPr="004D3578">
        <w:br w:type="page"/>
      </w:r>
      <w:bookmarkStart w:id="9" w:name="foreword"/>
      <w:bookmarkStart w:id="10" w:name="_Toc2086433"/>
      <w:bookmarkStart w:id="11" w:name="_Toc36481387"/>
      <w:bookmarkStart w:id="12" w:name="_Toc36481841"/>
      <w:bookmarkStart w:id="13" w:name="_Toc163038675"/>
      <w:bookmarkEnd w:id="9"/>
      <w:r w:rsidRPr="004D3578">
        <w:lastRenderedPageBreak/>
        <w:t>Foreword</w:t>
      </w:r>
      <w:bookmarkEnd w:id="10"/>
      <w:bookmarkEnd w:id="11"/>
      <w:bookmarkEnd w:id="12"/>
      <w:bookmarkEnd w:id="13"/>
    </w:p>
    <w:p w14:paraId="61316B2A" w14:textId="77777777" w:rsidR="00080512" w:rsidRPr="004D3578" w:rsidRDefault="00080512">
      <w:r w:rsidRPr="004D3578">
        <w:t xml:space="preserve">This Technical </w:t>
      </w:r>
      <w:bookmarkStart w:id="14" w:name="spectype3"/>
      <w:r w:rsidRPr="009974B8">
        <w:t>Specification</w:t>
      </w:r>
      <w:bookmarkEnd w:id="14"/>
      <w:r w:rsidRPr="004D3578">
        <w:t xml:space="preserve"> has been produced by the 3</w:t>
      </w:r>
      <w:r w:rsidR="00F04712">
        <w:t>rd</w:t>
      </w:r>
      <w:r w:rsidRPr="004D3578">
        <w:t xml:space="preserve"> Generation Partnership Project (3GPP).</w:t>
      </w:r>
    </w:p>
    <w:p w14:paraId="3FE91B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CCFC88" w14:textId="77777777" w:rsidR="00080512" w:rsidRPr="004D3578" w:rsidRDefault="00080512">
      <w:pPr>
        <w:pStyle w:val="B1"/>
      </w:pPr>
      <w:r w:rsidRPr="004D3578">
        <w:t>Version x.y.z</w:t>
      </w:r>
    </w:p>
    <w:p w14:paraId="0F00DD81" w14:textId="77777777" w:rsidR="00080512" w:rsidRPr="004D3578" w:rsidRDefault="00080512">
      <w:pPr>
        <w:pStyle w:val="B1"/>
      </w:pPr>
      <w:r w:rsidRPr="004D3578">
        <w:t>where:</w:t>
      </w:r>
    </w:p>
    <w:p w14:paraId="2F3E4726" w14:textId="77777777" w:rsidR="00080512" w:rsidRPr="004D3578" w:rsidRDefault="00080512">
      <w:pPr>
        <w:pStyle w:val="B2"/>
      </w:pPr>
      <w:r w:rsidRPr="004D3578">
        <w:t>x</w:t>
      </w:r>
      <w:r w:rsidRPr="004D3578">
        <w:tab/>
        <w:t>the first digit:</w:t>
      </w:r>
    </w:p>
    <w:p w14:paraId="033C59DF" w14:textId="77777777" w:rsidR="00080512" w:rsidRPr="004D3578" w:rsidRDefault="00080512">
      <w:pPr>
        <w:pStyle w:val="B3"/>
      </w:pPr>
      <w:r w:rsidRPr="004D3578">
        <w:t>1</w:t>
      </w:r>
      <w:r w:rsidRPr="004D3578">
        <w:tab/>
        <w:t>presented to TSG for information;</w:t>
      </w:r>
    </w:p>
    <w:p w14:paraId="3D50640D" w14:textId="77777777" w:rsidR="00080512" w:rsidRPr="004D3578" w:rsidRDefault="00080512">
      <w:pPr>
        <w:pStyle w:val="B3"/>
      </w:pPr>
      <w:r w:rsidRPr="004D3578">
        <w:t>2</w:t>
      </w:r>
      <w:r w:rsidRPr="004D3578">
        <w:tab/>
        <w:t>presented to TSG for approval;</w:t>
      </w:r>
    </w:p>
    <w:p w14:paraId="501B2EBA" w14:textId="77777777" w:rsidR="00080512" w:rsidRPr="004D3578" w:rsidRDefault="00080512">
      <w:pPr>
        <w:pStyle w:val="B3"/>
      </w:pPr>
      <w:r w:rsidRPr="004D3578">
        <w:t>3</w:t>
      </w:r>
      <w:r w:rsidRPr="004D3578">
        <w:tab/>
        <w:t>or greater indicates TSG approved document under change control.</w:t>
      </w:r>
    </w:p>
    <w:p w14:paraId="3DDC64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0A1391" w14:textId="77777777" w:rsidR="00080512" w:rsidRDefault="00080512">
      <w:pPr>
        <w:pStyle w:val="B2"/>
      </w:pPr>
      <w:r w:rsidRPr="004D3578">
        <w:t>z</w:t>
      </w:r>
      <w:r w:rsidRPr="004D3578">
        <w:tab/>
        <w:t>the third digit is incremented when editorial only changes have been incorporated in the document.</w:t>
      </w:r>
    </w:p>
    <w:p w14:paraId="5C9D912B" w14:textId="77777777" w:rsidR="008C384C" w:rsidRDefault="008C384C" w:rsidP="008C384C">
      <w:r>
        <w:t xml:space="preserve">In </w:t>
      </w:r>
      <w:r w:rsidR="0074026F">
        <w:t>the present</w:t>
      </w:r>
      <w:r>
        <w:t xml:space="preserve"> document, modal verbs have the following meanings:</w:t>
      </w:r>
    </w:p>
    <w:p w14:paraId="23D70340" w14:textId="77777777" w:rsidR="008C384C" w:rsidRDefault="008C384C" w:rsidP="00774DA4">
      <w:pPr>
        <w:pStyle w:val="EX"/>
      </w:pPr>
      <w:r w:rsidRPr="008C384C">
        <w:rPr>
          <w:b/>
        </w:rPr>
        <w:t>shall</w:t>
      </w:r>
      <w:r w:rsidR="009144B3">
        <w:tab/>
      </w:r>
      <w:r>
        <w:t>indicates a mandatory requirement to do something</w:t>
      </w:r>
    </w:p>
    <w:p w14:paraId="0AA485EB" w14:textId="77777777" w:rsidR="008C384C" w:rsidRDefault="008C384C" w:rsidP="00774DA4">
      <w:pPr>
        <w:pStyle w:val="EX"/>
      </w:pPr>
      <w:r w:rsidRPr="008C384C">
        <w:rPr>
          <w:b/>
        </w:rPr>
        <w:t>shall not</w:t>
      </w:r>
      <w:r>
        <w:tab/>
        <w:t>indicates an interdiction (</w:t>
      </w:r>
      <w:r w:rsidR="001F1132">
        <w:t>prohibition</w:t>
      </w:r>
      <w:r>
        <w:t>) to do something</w:t>
      </w:r>
    </w:p>
    <w:p w14:paraId="64B24FC7" w14:textId="77777777" w:rsidR="00BA19ED" w:rsidRPr="004D3578" w:rsidRDefault="00BA19ED" w:rsidP="00A27486">
      <w:r>
        <w:t>The constructions "shall" and "shall not" are confined to the context of normative provisions, and do not appear in Technical Reports.</w:t>
      </w:r>
    </w:p>
    <w:p w14:paraId="27AB63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505C62B" w14:textId="77777777" w:rsidR="008C384C" w:rsidRDefault="008C384C" w:rsidP="00774DA4">
      <w:pPr>
        <w:pStyle w:val="EX"/>
      </w:pPr>
      <w:r w:rsidRPr="008C384C">
        <w:rPr>
          <w:b/>
        </w:rPr>
        <w:t>should</w:t>
      </w:r>
      <w:r w:rsidR="009144B3">
        <w:tab/>
      </w:r>
      <w:r>
        <w:t>indicates a recommendation to do something</w:t>
      </w:r>
    </w:p>
    <w:p w14:paraId="799044C5" w14:textId="77777777" w:rsidR="008C384C" w:rsidRDefault="008C384C" w:rsidP="00774DA4">
      <w:pPr>
        <w:pStyle w:val="EX"/>
      </w:pPr>
      <w:r w:rsidRPr="008C384C">
        <w:rPr>
          <w:b/>
        </w:rPr>
        <w:t>should not</w:t>
      </w:r>
      <w:r>
        <w:tab/>
        <w:t>indicates a recommendation not to do something</w:t>
      </w:r>
    </w:p>
    <w:p w14:paraId="2EAB4229" w14:textId="77777777" w:rsidR="008C384C" w:rsidRDefault="008C384C" w:rsidP="00774DA4">
      <w:pPr>
        <w:pStyle w:val="EX"/>
      </w:pPr>
      <w:r w:rsidRPr="00774DA4">
        <w:rPr>
          <w:b/>
        </w:rPr>
        <w:t>may</w:t>
      </w:r>
      <w:r w:rsidR="009144B3">
        <w:tab/>
      </w:r>
      <w:r>
        <w:t>indicates permission to do something</w:t>
      </w:r>
    </w:p>
    <w:p w14:paraId="7B15FDD3" w14:textId="77777777" w:rsidR="008C384C" w:rsidRDefault="008C384C" w:rsidP="00774DA4">
      <w:pPr>
        <w:pStyle w:val="EX"/>
      </w:pPr>
      <w:r w:rsidRPr="00774DA4">
        <w:rPr>
          <w:b/>
        </w:rPr>
        <w:t>need not</w:t>
      </w:r>
      <w:r>
        <w:tab/>
        <w:t>indicates permission not to do something</w:t>
      </w:r>
    </w:p>
    <w:p w14:paraId="15B78D2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AFC533" w14:textId="77777777" w:rsidR="008C384C" w:rsidRDefault="008C384C" w:rsidP="00774DA4">
      <w:pPr>
        <w:pStyle w:val="EX"/>
      </w:pPr>
      <w:r w:rsidRPr="00774DA4">
        <w:rPr>
          <w:b/>
        </w:rPr>
        <w:t>can</w:t>
      </w:r>
      <w:r w:rsidR="009144B3">
        <w:tab/>
      </w:r>
      <w:r>
        <w:t>indicates</w:t>
      </w:r>
      <w:r w:rsidR="00774DA4">
        <w:t xml:space="preserve"> that something is possible</w:t>
      </w:r>
    </w:p>
    <w:p w14:paraId="1B2D04CE" w14:textId="77777777" w:rsidR="00774DA4" w:rsidRDefault="00774DA4" w:rsidP="00774DA4">
      <w:pPr>
        <w:pStyle w:val="EX"/>
      </w:pPr>
      <w:r w:rsidRPr="00774DA4">
        <w:rPr>
          <w:b/>
        </w:rPr>
        <w:t>cannot</w:t>
      </w:r>
      <w:r w:rsidR="009144B3">
        <w:tab/>
      </w:r>
      <w:r>
        <w:t>indicates that something is impossible</w:t>
      </w:r>
    </w:p>
    <w:p w14:paraId="291E0D0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0E7B119" w14:textId="77777777"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81CBD8" w14:textId="77777777"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760D6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ED68B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D5DEDD" w14:textId="77777777" w:rsidR="001F1132" w:rsidRDefault="001F1132" w:rsidP="001F1132">
      <w:r>
        <w:t>In addition:</w:t>
      </w:r>
    </w:p>
    <w:p w14:paraId="49D37D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781C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D9BE00" w14:textId="77777777" w:rsidR="00774DA4" w:rsidRPr="004D3578" w:rsidRDefault="00647114" w:rsidP="00A27486">
      <w:r>
        <w:t>The constructions "is" and "is not" do not indicate requirements.</w:t>
      </w:r>
    </w:p>
    <w:p w14:paraId="475AC936" w14:textId="77777777" w:rsidR="009974B8" w:rsidRDefault="009974B8" w:rsidP="009974B8">
      <w:pPr>
        <w:pStyle w:val="Heading1"/>
      </w:pPr>
      <w:bookmarkStart w:id="15" w:name="introduction"/>
      <w:bookmarkStart w:id="16" w:name="_Toc2867187"/>
      <w:bookmarkStart w:id="17" w:name="_Toc29900550"/>
      <w:bookmarkStart w:id="18" w:name="_Toc36481388"/>
      <w:bookmarkStart w:id="19" w:name="_Toc36481842"/>
      <w:bookmarkStart w:id="20" w:name="_Toc163038676"/>
      <w:bookmarkEnd w:id="15"/>
      <w:r>
        <w:t>Introduction</w:t>
      </w:r>
      <w:bookmarkEnd w:id="16"/>
      <w:bookmarkEnd w:id="17"/>
      <w:bookmarkEnd w:id="18"/>
      <w:bookmarkEnd w:id="19"/>
      <w:bookmarkEnd w:id="20"/>
    </w:p>
    <w:p w14:paraId="00E5F3D7" w14:textId="77777777"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14:paraId="10C81CB5" w14:textId="77777777" w:rsidR="009974B8" w:rsidRDefault="009974B8" w:rsidP="009974B8">
      <w:r>
        <w:t>TS 31.101 [3] is one of the core documents for this specification and is therefore referenced in many places in the present document.</w:t>
      </w:r>
    </w:p>
    <w:p w14:paraId="6801F590" w14:textId="77777777" w:rsidR="009974B8" w:rsidRDefault="009974B8" w:rsidP="009974B8">
      <w:pPr>
        <w:pStyle w:val="Heading1"/>
      </w:pPr>
      <w:r>
        <w:br w:type="page"/>
      </w:r>
      <w:bookmarkStart w:id="21" w:name="_Toc2867188"/>
      <w:bookmarkStart w:id="22" w:name="_Toc29900551"/>
      <w:bookmarkStart w:id="23" w:name="_Toc36481389"/>
      <w:bookmarkStart w:id="24" w:name="_Toc36481843"/>
      <w:bookmarkStart w:id="25" w:name="_Toc163038677"/>
      <w:r>
        <w:lastRenderedPageBreak/>
        <w:t>1</w:t>
      </w:r>
      <w:r>
        <w:tab/>
        <w:t>Scope</w:t>
      </w:r>
      <w:bookmarkEnd w:id="21"/>
      <w:bookmarkEnd w:id="22"/>
      <w:bookmarkEnd w:id="23"/>
      <w:bookmarkEnd w:id="24"/>
      <w:bookmarkEnd w:id="25"/>
    </w:p>
    <w:p w14:paraId="2E36884B" w14:textId="77777777" w:rsidR="009974B8" w:rsidRDefault="009974B8" w:rsidP="009974B8">
      <w:pPr>
        <w:jc w:val="both"/>
      </w:pPr>
      <w:r>
        <w:t>The present document defines the ISIM application for access to IMS services.</w:t>
      </w:r>
    </w:p>
    <w:p w14:paraId="7D17617C" w14:textId="77777777" w:rsidR="009974B8" w:rsidRDefault="009974B8" w:rsidP="009974B8">
      <w:pPr>
        <w:jc w:val="both"/>
      </w:pPr>
      <w:r>
        <w:t>The present document specifies:</w:t>
      </w:r>
    </w:p>
    <w:p w14:paraId="0503D3C0" w14:textId="77777777" w:rsidR="009974B8" w:rsidRDefault="009974B8" w:rsidP="009974B8">
      <w:pPr>
        <w:pStyle w:val="B1"/>
      </w:pPr>
      <w:r>
        <w:t>-</w:t>
      </w:r>
      <w:r>
        <w:tab/>
        <w:t>specific command parameters;</w:t>
      </w:r>
    </w:p>
    <w:p w14:paraId="7EDF3068" w14:textId="77777777" w:rsidR="009974B8" w:rsidRDefault="009974B8" w:rsidP="009974B8">
      <w:pPr>
        <w:pStyle w:val="B1"/>
      </w:pPr>
      <w:r>
        <w:t>-</w:t>
      </w:r>
      <w:r>
        <w:tab/>
        <w:t>file structures;</w:t>
      </w:r>
    </w:p>
    <w:p w14:paraId="535106CF" w14:textId="77777777" w:rsidR="009974B8" w:rsidRDefault="009974B8" w:rsidP="009974B8">
      <w:pPr>
        <w:pStyle w:val="B1"/>
      </w:pPr>
      <w:r>
        <w:t>-</w:t>
      </w:r>
      <w:r>
        <w:tab/>
        <w:t>contents of EFs (Elementary Files);</w:t>
      </w:r>
    </w:p>
    <w:p w14:paraId="667F04F2" w14:textId="77777777" w:rsidR="009974B8" w:rsidRDefault="009974B8" w:rsidP="009974B8">
      <w:pPr>
        <w:pStyle w:val="B1"/>
      </w:pPr>
      <w:r>
        <w:t>-</w:t>
      </w:r>
      <w:r>
        <w:tab/>
        <w:t>security functions;</w:t>
      </w:r>
    </w:p>
    <w:p w14:paraId="31ED9846" w14:textId="77777777" w:rsidR="009974B8" w:rsidRDefault="009974B8" w:rsidP="009974B8">
      <w:pPr>
        <w:pStyle w:val="B1"/>
      </w:pPr>
      <w:r>
        <w:t>-</w:t>
      </w:r>
      <w:r>
        <w:tab/>
        <w:t>application protocol to be used on the interface between UICC (ISIM) and Terminal.</w:t>
      </w:r>
    </w:p>
    <w:p w14:paraId="02F77F8A" w14:textId="77777777" w:rsidR="009974B8" w:rsidRDefault="009974B8" w:rsidP="009974B8">
      <w:r>
        <w:t>This is to ensure interoperability between an ISIM and Terminal independently of the respective manufacturer, card issuer or operator.</w:t>
      </w:r>
    </w:p>
    <w:p w14:paraId="6BE476E5" w14:textId="77777777"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14:paraId="36B21E03" w14:textId="77777777" w:rsidR="009974B8" w:rsidRDefault="009974B8" w:rsidP="009974B8">
      <w:pPr>
        <w:pStyle w:val="Heading1"/>
      </w:pPr>
      <w:bookmarkStart w:id="26" w:name="_Toc2867189"/>
      <w:bookmarkStart w:id="27" w:name="_Toc29900552"/>
      <w:bookmarkStart w:id="28" w:name="_Toc36481390"/>
      <w:bookmarkStart w:id="29" w:name="_Toc36481844"/>
      <w:bookmarkStart w:id="30" w:name="_Toc163038678"/>
      <w:r>
        <w:t>2</w:t>
      </w:r>
      <w:r>
        <w:tab/>
        <w:t>References</w:t>
      </w:r>
      <w:bookmarkEnd w:id="26"/>
      <w:bookmarkEnd w:id="27"/>
      <w:bookmarkEnd w:id="28"/>
      <w:bookmarkEnd w:id="29"/>
      <w:bookmarkEnd w:id="30"/>
    </w:p>
    <w:p w14:paraId="6A363C5E" w14:textId="77777777" w:rsidR="009974B8" w:rsidRDefault="009974B8" w:rsidP="009974B8">
      <w:r>
        <w:t>The following documents contain provisions that, through reference in this text, constitute provisions of the present document.</w:t>
      </w:r>
    </w:p>
    <w:p w14:paraId="3DB6D5D7" w14:textId="77777777" w:rsidR="009974B8" w:rsidRDefault="009974B8" w:rsidP="009974B8">
      <w:pPr>
        <w:pStyle w:val="B1"/>
      </w:pPr>
      <w:r>
        <w:t>-</w:t>
      </w:r>
      <w:r>
        <w:tab/>
        <w:t>References are either specific (identified by date of publication and/or edition number or version number) or non</w:t>
      </w:r>
      <w:r>
        <w:noBreakHyphen/>
        <w:t>specific.</w:t>
      </w:r>
    </w:p>
    <w:p w14:paraId="2A365DF7" w14:textId="77777777" w:rsidR="009974B8" w:rsidRDefault="009974B8" w:rsidP="009974B8">
      <w:pPr>
        <w:pStyle w:val="B1"/>
      </w:pPr>
      <w:r>
        <w:t>-</w:t>
      </w:r>
      <w:r>
        <w:tab/>
        <w:t>For a specific reference, subsequent revisions do not apply.</w:t>
      </w:r>
    </w:p>
    <w:p w14:paraId="02BFA3CD" w14:textId="77777777"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FBA580" w14:textId="77777777" w:rsidR="009974B8" w:rsidRDefault="009974B8" w:rsidP="009974B8">
      <w:pPr>
        <w:pStyle w:val="EX"/>
      </w:pPr>
      <w:r>
        <w:t>[1]</w:t>
      </w:r>
      <w:r>
        <w:tab/>
        <w:t>3GPP TS 21.111: "USIM and IC Card Requirements".</w:t>
      </w:r>
    </w:p>
    <w:p w14:paraId="2D08D18E" w14:textId="77777777" w:rsidR="009974B8" w:rsidRDefault="009974B8" w:rsidP="009974B8">
      <w:pPr>
        <w:pStyle w:val="EX"/>
      </w:pPr>
      <w:r>
        <w:t>[2]</w:t>
      </w:r>
      <w:r>
        <w:tab/>
        <w:t>3GPP TS 31.102: "Characteristics of the USIM Application".</w:t>
      </w:r>
    </w:p>
    <w:p w14:paraId="465C0BF1" w14:textId="77777777" w:rsidR="009974B8" w:rsidRDefault="009974B8" w:rsidP="009974B8">
      <w:pPr>
        <w:pStyle w:val="EX"/>
      </w:pPr>
      <w:r>
        <w:t>[3]</w:t>
      </w:r>
      <w:r>
        <w:tab/>
        <w:t>3GPP TS 31.101: "UICC-Terminal Interface, Physical and Logical Characteristics".</w:t>
      </w:r>
    </w:p>
    <w:p w14:paraId="54430590" w14:textId="77777777" w:rsidR="009974B8" w:rsidRDefault="009974B8" w:rsidP="009974B8">
      <w:pPr>
        <w:pStyle w:val="EX"/>
      </w:pPr>
      <w:r>
        <w:t>[4]</w:t>
      </w:r>
      <w:r>
        <w:tab/>
        <w:t>3GPP TS 33.102: "3G Security; Security Architecture".</w:t>
      </w:r>
    </w:p>
    <w:p w14:paraId="2A3941C7" w14:textId="77777777" w:rsidR="009974B8" w:rsidRDefault="009974B8" w:rsidP="009974B8">
      <w:pPr>
        <w:pStyle w:val="EX"/>
      </w:pPr>
      <w:r>
        <w:t>[5]</w:t>
      </w:r>
      <w:r>
        <w:tab/>
        <w:t>3GPP TS 33.103: "3G Security; Integration Guidelines".</w:t>
      </w:r>
    </w:p>
    <w:p w14:paraId="719D2850" w14:textId="77777777" w:rsidR="009974B8" w:rsidRDefault="009974B8" w:rsidP="009974B8">
      <w:pPr>
        <w:pStyle w:val="EX"/>
      </w:pPr>
      <w:r>
        <w:t>[6]</w:t>
      </w:r>
      <w:r>
        <w:tab/>
        <w:t>ISO/IEC 7816</w:t>
      </w:r>
      <w:r>
        <w:noBreakHyphen/>
        <w:t>4: "Identification cards - Integrated circuit cards,Part 4: Organization, security and  commands for interchange".</w:t>
      </w:r>
    </w:p>
    <w:p w14:paraId="352067AB" w14:textId="77777777" w:rsidR="009974B8" w:rsidRDefault="009974B8" w:rsidP="009974B8">
      <w:pPr>
        <w:pStyle w:val="EX"/>
      </w:pPr>
      <w:r>
        <w:t>[7]</w:t>
      </w:r>
      <w:r>
        <w:tab/>
        <w:t>Void.</w:t>
      </w:r>
    </w:p>
    <w:p w14:paraId="3735E676" w14:textId="77777777" w:rsidR="009974B8" w:rsidRDefault="009974B8" w:rsidP="009974B8">
      <w:pPr>
        <w:pStyle w:val="EX"/>
        <w:rPr>
          <w:lang w:val="en-US"/>
        </w:rPr>
      </w:pPr>
      <w:r>
        <w:t>[8]</w:t>
      </w:r>
      <w:r>
        <w:tab/>
        <w:t>Void.</w:t>
      </w:r>
    </w:p>
    <w:p w14:paraId="29D70074" w14:textId="77777777" w:rsidR="009974B8" w:rsidRDefault="009974B8" w:rsidP="009974B8">
      <w:pPr>
        <w:pStyle w:val="EX"/>
      </w:pPr>
      <w:r>
        <w:t>[9]</w:t>
      </w:r>
      <w:r>
        <w:tab/>
        <w:t>3GPP TS 23.003: "Numbering, Addressing and Identification".</w:t>
      </w:r>
    </w:p>
    <w:p w14:paraId="383935D6" w14:textId="77777777" w:rsidR="009974B8" w:rsidRDefault="009974B8" w:rsidP="009974B8">
      <w:pPr>
        <w:pStyle w:val="EX"/>
      </w:pPr>
      <w:r>
        <w:t>[10]</w:t>
      </w:r>
      <w:r>
        <w:tab/>
        <w:t>Void.</w:t>
      </w:r>
    </w:p>
    <w:p w14:paraId="05D32877" w14:textId="77777777" w:rsidR="009974B8" w:rsidRDefault="009974B8" w:rsidP="009974B8">
      <w:pPr>
        <w:pStyle w:val="EX"/>
        <w:ind w:left="1701" w:hanging="1417"/>
      </w:pPr>
      <w:r>
        <w:t>[11]</w:t>
      </w:r>
      <w:r>
        <w:tab/>
        <w:t>Void.</w:t>
      </w:r>
    </w:p>
    <w:p w14:paraId="10C408EB" w14:textId="77777777" w:rsidR="009974B8" w:rsidRDefault="009974B8" w:rsidP="009974B8">
      <w:pPr>
        <w:pStyle w:val="EX"/>
        <w:ind w:left="1701" w:hanging="1417"/>
      </w:pPr>
      <w:r>
        <w:t>[12]</w:t>
      </w:r>
      <w:r>
        <w:tab/>
        <w:t>3GPP TS 25.101: "UE Radio Transmission and Reception (FDD)".</w:t>
      </w:r>
    </w:p>
    <w:p w14:paraId="4B96CEE0" w14:textId="77777777" w:rsidR="009974B8" w:rsidRDefault="009974B8" w:rsidP="009974B8">
      <w:pPr>
        <w:pStyle w:val="EX"/>
        <w:ind w:left="1701" w:hanging="1417"/>
      </w:pPr>
      <w:r>
        <w:t>[13]</w:t>
      </w:r>
      <w:r>
        <w:tab/>
        <w:t>3GPP TS 23.228: "IP Multimedia Subsystem (IMS); Stage 2".</w:t>
      </w:r>
    </w:p>
    <w:p w14:paraId="738B475B" w14:textId="77777777" w:rsidR="009974B8" w:rsidRDefault="009974B8" w:rsidP="009974B8">
      <w:pPr>
        <w:pStyle w:val="EX"/>
        <w:ind w:left="1701" w:hanging="1417"/>
      </w:pPr>
      <w:r>
        <w:lastRenderedPageBreak/>
        <w:t>[14]</w:t>
      </w:r>
      <w:r>
        <w:tab/>
        <w:t>3GPP TS 33.203: "3G security; Access security for IP-based services".</w:t>
      </w:r>
    </w:p>
    <w:p w14:paraId="413D620C" w14:textId="77777777" w:rsidR="009974B8" w:rsidRDefault="009974B8" w:rsidP="009974B8">
      <w:pPr>
        <w:pStyle w:val="EX"/>
        <w:ind w:left="1701" w:hanging="1417"/>
      </w:pPr>
      <w:r>
        <w:t>[15]</w:t>
      </w:r>
      <w:r>
        <w:tab/>
        <w:t>3GPP TS 24.228: "Signalling flows for the IP multimedia call control based on SIP and SDP; Stage 3".</w:t>
      </w:r>
    </w:p>
    <w:p w14:paraId="6AE74717" w14:textId="77777777" w:rsidR="009974B8" w:rsidRDefault="009974B8" w:rsidP="009974B8">
      <w:pPr>
        <w:pStyle w:val="EX"/>
        <w:ind w:left="1701" w:hanging="1417"/>
      </w:pPr>
      <w:r>
        <w:t>[16]</w:t>
      </w:r>
      <w:r>
        <w:tab/>
        <w:t>IETF RFC 3261: "SIP: Session Initiation Protocol".</w:t>
      </w:r>
    </w:p>
    <w:p w14:paraId="459F2A4D" w14:textId="77777777" w:rsidR="009974B8" w:rsidRDefault="009974B8" w:rsidP="009974B8">
      <w:pPr>
        <w:pStyle w:val="EX"/>
        <w:ind w:left="1701" w:hanging="1417"/>
      </w:pPr>
      <w:r>
        <w:t>[17]</w:t>
      </w:r>
      <w:r>
        <w:tab/>
        <w:t>3GPP TS 23.038: "Alphabets and language-specific information".</w:t>
      </w:r>
    </w:p>
    <w:p w14:paraId="0626AA03" w14:textId="77777777" w:rsidR="009974B8" w:rsidRDefault="009974B8" w:rsidP="009974B8">
      <w:pPr>
        <w:pStyle w:val="EX"/>
        <w:ind w:left="1701" w:hanging="1417"/>
      </w:pPr>
      <w:r>
        <w:t>[18]</w:t>
      </w:r>
      <w:r>
        <w:tab/>
        <w:t>Void</w:t>
      </w:r>
    </w:p>
    <w:p w14:paraId="1454E6FF" w14:textId="77777777" w:rsidR="009974B8" w:rsidRDefault="009974B8" w:rsidP="009974B8">
      <w:pPr>
        <w:pStyle w:val="EX"/>
      </w:pPr>
      <w:r>
        <w:t>[19]</w:t>
      </w:r>
      <w:r>
        <w:tab/>
        <w:t>3GPP TS 51.011 Release 4: "Specification of the Subscriber Identity Module - Mobile Equipment (SIM-ME) interface".</w:t>
      </w:r>
    </w:p>
    <w:p w14:paraId="182E7711" w14:textId="77777777"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499A8404" w14:textId="77777777" w:rsidR="009974B8" w:rsidRDefault="009974B8" w:rsidP="009974B8">
      <w:pPr>
        <w:pStyle w:val="EX"/>
      </w:pPr>
      <w:r>
        <w:t>[21]</w:t>
      </w:r>
      <w:r>
        <w:tab/>
        <w:t>3GPP TS 22.101: "Service aspects; Service principles".</w:t>
      </w:r>
    </w:p>
    <w:p w14:paraId="47C77A2D" w14:textId="77777777" w:rsidR="009974B8" w:rsidRDefault="009974B8" w:rsidP="009974B8">
      <w:pPr>
        <w:pStyle w:val="EX"/>
      </w:pPr>
      <w:r>
        <w:t>[22]</w:t>
      </w:r>
      <w:r>
        <w:tab/>
        <w:t>Void.</w:t>
      </w:r>
    </w:p>
    <w:p w14:paraId="4AA6D954" w14:textId="77777777" w:rsidR="009974B8" w:rsidRDefault="009974B8" w:rsidP="009974B8">
      <w:pPr>
        <w:pStyle w:val="EX"/>
      </w:pPr>
      <w:r>
        <w:t>[23]</w:t>
      </w:r>
      <w:r>
        <w:tab/>
        <w:t>ETSI TS 101 220: "Smart cards; ETSI numbering system for telecommunication application providers".</w:t>
      </w:r>
    </w:p>
    <w:p w14:paraId="7DEC4234" w14:textId="77777777" w:rsidR="009974B8" w:rsidRDefault="009974B8" w:rsidP="009974B8">
      <w:pPr>
        <w:pStyle w:val="EX"/>
      </w:pPr>
      <w:r>
        <w:t>[24]</w:t>
      </w:r>
      <w:r>
        <w:tab/>
        <w:t>IETF RFC 2486: "The Network Access Identifier".</w:t>
      </w:r>
    </w:p>
    <w:p w14:paraId="6BB4CB29" w14:textId="77777777" w:rsidR="009974B8" w:rsidRDefault="009974B8" w:rsidP="009974B8">
      <w:pPr>
        <w:pStyle w:val="EX"/>
      </w:pPr>
      <w:r>
        <w:t>[25]</w:t>
      </w:r>
      <w:r>
        <w:rPr>
          <w:lang w:val="en-US"/>
        </w:rPr>
        <w:tab/>
      </w:r>
      <w:r>
        <w:t>3GPP TS 33.220: "Generic Authentication Architecture (GAA); Generic bootstrapping architecture".</w:t>
      </w:r>
    </w:p>
    <w:p w14:paraId="11E2D0EB" w14:textId="77777777" w:rsidR="009974B8" w:rsidRDefault="009974B8" w:rsidP="009974B8">
      <w:pPr>
        <w:pStyle w:val="EX"/>
      </w:pPr>
      <w:r>
        <w:t>[26]</w:t>
      </w:r>
      <w:r>
        <w:tab/>
        <w:t>IETF RFC 2617: "HTTP Authentication: Basic and Digest Access Authentication". (</w:t>
      </w:r>
      <w:hyperlink r:id="rId11" w:history="1">
        <w:r>
          <w:rPr>
            <w:rStyle w:val="Hyperlink"/>
          </w:rPr>
          <w:t>http://www.ietf.org/rfc/rfc2617.txt</w:t>
        </w:r>
      </w:hyperlink>
      <w:r>
        <w:t>)</w:t>
      </w:r>
    </w:p>
    <w:p w14:paraId="457585F0" w14:textId="77777777" w:rsidR="009974B8" w:rsidRDefault="009974B8" w:rsidP="009974B8">
      <w:pPr>
        <w:pStyle w:val="EX"/>
      </w:pPr>
      <w:r>
        <w:t>[27]</w:t>
      </w:r>
      <w:r>
        <w:tab/>
        <w:t>IETF RFC 3629 (2003): "UTF-8, a transformation format of ISO 10646".</w:t>
      </w:r>
    </w:p>
    <w:p w14:paraId="48A0155D" w14:textId="77777777" w:rsidR="009974B8" w:rsidRDefault="009974B8" w:rsidP="009974B8">
      <w:pPr>
        <w:pStyle w:val="EX"/>
      </w:pPr>
      <w:r>
        <w:t>[28]</w:t>
      </w:r>
      <w:r>
        <w:tab/>
        <w:t>3GPP TS 33.110: "Key establishment between a Universal Integrated Circuit Card (UICC) and a terminal".</w:t>
      </w:r>
    </w:p>
    <w:p w14:paraId="40606E12" w14:textId="77777777"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4E6B87D9" w14:textId="77777777"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0E476B79" w14:textId="5758416B" w:rsidR="009974B8" w:rsidRDefault="009974B8" w:rsidP="009974B8">
      <w:pPr>
        <w:pStyle w:val="EX"/>
      </w:pPr>
      <w:r>
        <w:t>[31]</w:t>
      </w:r>
      <w:r>
        <w:tab/>
        <w:t>3GPP TS 31.111: "</w:t>
      </w:r>
      <w:r>
        <w:rPr>
          <w:snapToGrid w:val="0"/>
          <w:color w:val="000000"/>
        </w:rPr>
        <w:t>USIM Application Toolkit (USAT)</w:t>
      </w:r>
      <w:r>
        <w:t>".</w:t>
      </w:r>
    </w:p>
    <w:p w14:paraId="64F2BA0D" w14:textId="3454A62F" w:rsidR="009974B8" w:rsidRDefault="009974B8" w:rsidP="009974B8">
      <w:pPr>
        <w:pStyle w:val="EX"/>
      </w:pPr>
      <w:r>
        <w:t>[32]</w:t>
      </w:r>
      <w:r>
        <w:tab/>
        <w:t xml:space="preserve">3GPP </w:t>
      </w:r>
      <w:r w:rsidR="00313726">
        <w:t>TS 2</w:t>
      </w:r>
      <w:r>
        <w:t>4.229: "</w:t>
      </w:r>
      <w:r w:rsidRPr="0080010E">
        <w:t>IP multimedia call control protocol based on Session Initiation Protocol (SIP) and Session Description Protocol (SDP); Stage 3</w:t>
      </w:r>
      <w:r>
        <w:t>".</w:t>
      </w:r>
    </w:p>
    <w:p w14:paraId="4ED86E4C" w14:textId="77777777" w:rsidR="009974B8" w:rsidRDefault="009974B8" w:rsidP="009974B8">
      <w:pPr>
        <w:pStyle w:val="EX"/>
      </w:pPr>
      <w:r>
        <w:t>[33]</w:t>
      </w:r>
      <w:r>
        <w:tab/>
        <w:t>3Void</w:t>
      </w:r>
    </w:p>
    <w:p w14:paraId="600C30D3" w14:textId="77777777"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EB9F8FA" w14:textId="77777777"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4F915EFE" w14:textId="77777777"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14:paraId="16F61DC1" w14:textId="77777777"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14:paraId="7AE022AB" w14:textId="77777777"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14:paraId="039EE4C0" w14:textId="77777777"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14:paraId="01BA3926" w14:textId="77777777"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14:paraId="602F1E66" w14:textId="77777777"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0AAE26B9" w14:textId="77777777" w:rsidR="009974B8" w:rsidRDefault="009974B8" w:rsidP="009974B8">
      <w:pPr>
        <w:pStyle w:val="EX"/>
      </w:pPr>
      <w:r w:rsidRPr="006A5B43">
        <w:t>[</w:t>
      </w:r>
      <w:r>
        <w:t>42</w:t>
      </w:r>
      <w:r w:rsidRPr="006A5B43">
        <w:t>]</w:t>
      </w:r>
      <w:r w:rsidRPr="006A5B43">
        <w:tab/>
      </w:r>
      <w:r>
        <w:t>void</w:t>
      </w:r>
      <w:r w:rsidRPr="006A5B43">
        <w:t>.</w:t>
      </w:r>
    </w:p>
    <w:p w14:paraId="56102E65" w14:textId="38D1683C" w:rsidR="009974B8" w:rsidRDefault="009974B8" w:rsidP="009974B8">
      <w:pPr>
        <w:pStyle w:val="EX"/>
      </w:pPr>
      <w:r>
        <w:t>[43]</w:t>
      </w:r>
      <w:r>
        <w:tab/>
      </w:r>
      <w:r w:rsidRPr="00287E04">
        <w:t xml:space="preserve">3GPP </w:t>
      </w:r>
      <w:r w:rsidR="00313726" w:rsidRPr="00287E04">
        <w:t>TS</w:t>
      </w:r>
      <w:r w:rsidR="00313726">
        <w:t> </w:t>
      </w:r>
      <w:r w:rsidR="00313726" w:rsidRPr="00287E04">
        <w:t>2</w:t>
      </w:r>
      <w:r w:rsidRPr="00287E04">
        <w:t>4.</w:t>
      </w:r>
      <w:r>
        <w:t>4</w:t>
      </w:r>
      <w:r w:rsidRPr="00287E04">
        <w:t xml:space="preserve">83: "Mission Critical </w:t>
      </w:r>
      <w:r>
        <w:t>Services</w:t>
      </w:r>
      <w:r w:rsidRPr="00287E04">
        <w:t>(</w:t>
      </w:r>
      <w:r w:rsidRPr="002F55BD">
        <w:t>MC</w:t>
      </w:r>
      <w:r>
        <w:t>S)</w:t>
      </w:r>
      <w:r w:rsidRPr="00287E04">
        <w:t xml:space="preserve"> Management Object (MO)".</w:t>
      </w:r>
    </w:p>
    <w:p w14:paraId="45D0B275" w14:textId="77777777" w:rsidR="001113B7" w:rsidRDefault="001113B7" w:rsidP="001113B7">
      <w:pPr>
        <w:pStyle w:val="EX"/>
      </w:pPr>
      <w:r>
        <w:t>[44]</w:t>
      </w:r>
      <w:r>
        <w:tab/>
        <w:t>3GPP TS 24.175: "</w:t>
      </w:r>
      <w:r w:rsidRPr="004C54A9">
        <w:t>Management Object (MO) for Multi-Device and Multi-Identity in IMS</w:t>
      </w:r>
      <w:r>
        <w:t>".</w:t>
      </w:r>
    </w:p>
    <w:p w14:paraId="725AFD34" w14:textId="77777777"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14:paraId="3AE403B4" w14:textId="13614713" w:rsidR="001909DC" w:rsidRDefault="001909DC" w:rsidP="009974B8">
      <w:pPr>
        <w:pStyle w:val="EX"/>
      </w:pPr>
      <w:r>
        <w:t>[46]</w:t>
      </w:r>
      <w:r>
        <w:tab/>
      </w:r>
      <w:r>
        <w:rPr>
          <w:rFonts w:eastAsia="SimSun" w:hint="eastAsia"/>
          <w:lang w:val="en-US" w:eastAsia="zh-CN"/>
        </w:rPr>
        <w:t xml:space="preserve">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Pr>
          <w:rFonts w:eastAsia="SimSun" w:hint="eastAsia"/>
          <w:lang w:val="en-US" w:eastAsia="zh-CN"/>
        </w:rPr>
        <w:t xml:space="preserve">1.130: </w:t>
      </w:r>
      <w:r>
        <w:t>"</w:t>
      </w:r>
      <w:r>
        <w:rPr>
          <w:rFonts w:hint="eastAsia"/>
        </w:rPr>
        <w:t>(U)SIM Application Programming Interface (API);(U)SIM API for Java</w:t>
      </w:r>
      <w:r>
        <w:rPr>
          <w:rFonts w:eastAsia="SimSun" w:hint="eastAsia"/>
          <w:lang w:val="en-US" w:eastAsia="zh-CN"/>
        </w:rPr>
        <w:t xml:space="preserve"> </w:t>
      </w:r>
      <w:r>
        <w:rPr>
          <w:rFonts w:hint="eastAsia"/>
        </w:rPr>
        <w:t>Card</w:t>
      </w:r>
      <w:r>
        <w:t>"</w:t>
      </w:r>
      <w:r>
        <w:t>.</w:t>
      </w:r>
    </w:p>
    <w:p w14:paraId="43EFD5EF" w14:textId="478C043E" w:rsidR="001909DC" w:rsidRDefault="001909DC" w:rsidP="001909DC">
      <w:pPr>
        <w:pStyle w:val="EX"/>
      </w:pPr>
      <w:r>
        <w:t>[</w:t>
      </w:r>
      <w:r>
        <w:rPr>
          <w:rFonts w:eastAsia="SimSun"/>
          <w:lang w:val="en-US" w:eastAsia="zh-CN"/>
        </w:rPr>
        <w:t>47</w:t>
      </w:r>
      <w:r>
        <w:t>]</w:t>
      </w:r>
      <w:r>
        <w:tab/>
        <w:t>3GPP TS 24.275: "</w:t>
      </w:r>
      <w:r>
        <w:rPr>
          <w:lang w:val="en-US"/>
        </w:rPr>
        <w:t>Management Object (MO) for basic communication part of IMS multimedia telephony (MMTEL) communication service</w:t>
      </w:r>
      <w:r>
        <w:t>".</w:t>
      </w:r>
    </w:p>
    <w:p w14:paraId="66F8E16C" w14:textId="3500B4E4" w:rsidR="001909DC" w:rsidRDefault="001909DC" w:rsidP="009974B8">
      <w:pPr>
        <w:pStyle w:val="EX"/>
      </w:pPr>
      <w:r>
        <w:t>[</w:t>
      </w:r>
      <w:r>
        <w:rPr>
          <w:rFonts w:eastAsia="SimSun"/>
          <w:lang w:val="en-US" w:eastAsia="zh-CN"/>
        </w:rPr>
        <w:t>48</w:t>
      </w:r>
      <w:r>
        <w:t>]</w:t>
      </w:r>
      <w:r>
        <w:tab/>
        <w:t>3GPP TS </w:t>
      </w:r>
      <w:r>
        <w:rPr>
          <w:rFonts w:hint="eastAsia"/>
        </w:rPr>
        <w:t>2</w:t>
      </w:r>
      <w:r>
        <w:rPr>
          <w:rFonts w:eastAsia="SimSun" w:hint="eastAsia"/>
          <w:lang w:val="en-US" w:eastAsia="zh-CN"/>
        </w:rPr>
        <w:t>4</w:t>
      </w:r>
      <w:r>
        <w:rPr>
          <w:rFonts w:hint="eastAsia"/>
        </w:rPr>
        <w:t>.</w:t>
      </w:r>
      <w:r>
        <w:rPr>
          <w:rFonts w:eastAsia="SimSun" w:hint="eastAsia"/>
          <w:lang w:val="en-US" w:eastAsia="zh-CN"/>
        </w:rPr>
        <w:t>186</w:t>
      </w:r>
      <w:r>
        <w:rPr>
          <w:rFonts w:hint="eastAsia"/>
        </w:rPr>
        <w:t>: "IMS Data Channel applications; Protocol specification</w:t>
      </w:r>
      <w:r>
        <w:t>".</w:t>
      </w:r>
    </w:p>
    <w:p w14:paraId="27B0B7C4" w14:textId="77777777" w:rsidR="009974B8" w:rsidRDefault="009974B8" w:rsidP="009974B8">
      <w:pPr>
        <w:pStyle w:val="Heading1"/>
      </w:pPr>
      <w:bookmarkStart w:id="31" w:name="_Toc2867190"/>
      <w:bookmarkStart w:id="32" w:name="_Toc29900553"/>
      <w:bookmarkStart w:id="33" w:name="_Toc36481391"/>
      <w:bookmarkStart w:id="34" w:name="_Toc36481845"/>
      <w:bookmarkStart w:id="35" w:name="_Toc163038679"/>
      <w:r>
        <w:t>3</w:t>
      </w:r>
      <w:r>
        <w:tab/>
        <w:t>Definitions, symbols, abbreviations and coding conventions</w:t>
      </w:r>
      <w:bookmarkEnd w:id="31"/>
      <w:bookmarkEnd w:id="32"/>
      <w:bookmarkEnd w:id="33"/>
      <w:bookmarkEnd w:id="34"/>
      <w:bookmarkEnd w:id="35"/>
    </w:p>
    <w:p w14:paraId="4186A80E" w14:textId="77777777" w:rsidR="009974B8" w:rsidRDefault="009974B8" w:rsidP="009974B8">
      <w:pPr>
        <w:pStyle w:val="Heading2"/>
      </w:pPr>
      <w:bookmarkStart w:id="36" w:name="_Toc2867191"/>
      <w:bookmarkStart w:id="37" w:name="_Toc29900554"/>
      <w:bookmarkStart w:id="38" w:name="_Toc36481392"/>
      <w:bookmarkStart w:id="39" w:name="_Toc36481846"/>
      <w:bookmarkStart w:id="40" w:name="_Toc163038680"/>
      <w:r>
        <w:t>3.1</w:t>
      </w:r>
      <w:r>
        <w:tab/>
        <w:t>Definitions</w:t>
      </w:r>
      <w:bookmarkEnd w:id="36"/>
      <w:bookmarkEnd w:id="37"/>
      <w:bookmarkEnd w:id="38"/>
      <w:bookmarkEnd w:id="39"/>
      <w:bookmarkEnd w:id="40"/>
    </w:p>
    <w:p w14:paraId="65E9F05C" w14:textId="77777777" w:rsidR="009974B8" w:rsidRDefault="009974B8" w:rsidP="009974B8">
      <w:r>
        <w:t>For the purposes of the present document, the following terms and definitions apply:</w:t>
      </w:r>
    </w:p>
    <w:p w14:paraId="5AB6DA01" w14:textId="77777777"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14:paraId="33D63760" w14:textId="77777777" w:rsidR="009974B8" w:rsidRDefault="009974B8" w:rsidP="009974B8">
      <w:r>
        <w:t>The AID of ISIM is defined in ETSI TS 101 220 [23] and is stored in EF</w:t>
      </w:r>
      <w:r>
        <w:rPr>
          <w:vertAlign w:val="subscript"/>
        </w:rPr>
        <w:t>DIR</w:t>
      </w:r>
      <w:r>
        <w:t>.</w:t>
      </w:r>
    </w:p>
    <w:p w14:paraId="3C171DA4" w14:textId="77777777" w:rsidR="009974B8" w:rsidRDefault="009974B8" w:rsidP="009974B8">
      <w:r>
        <w:rPr>
          <w:b/>
        </w:rPr>
        <w:t>ADM:</w:t>
      </w:r>
      <w:r>
        <w:t xml:space="preserve"> access condition to an EF which is under the control of the authority which creates this file</w:t>
      </w:r>
    </w:p>
    <w:p w14:paraId="5DD8E628" w14:textId="77777777" w:rsidR="009974B8" w:rsidRDefault="009974B8" w:rsidP="009974B8">
      <w:pPr>
        <w:pStyle w:val="Heading2"/>
      </w:pPr>
      <w:bookmarkStart w:id="41" w:name="_Toc2867192"/>
      <w:bookmarkStart w:id="42" w:name="_Toc29900555"/>
      <w:bookmarkStart w:id="43" w:name="_Toc36481393"/>
      <w:bookmarkStart w:id="44" w:name="_Toc36481847"/>
      <w:bookmarkStart w:id="45" w:name="_Toc163038681"/>
      <w:r>
        <w:t>3.2</w:t>
      </w:r>
      <w:r>
        <w:tab/>
        <w:t>Symbols</w:t>
      </w:r>
      <w:bookmarkEnd w:id="41"/>
      <w:bookmarkEnd w:id="42"/>
      <w:bookmarkEnd w:id="43"/>
      <w:bookmarkEnd w:id="44"/>
      <w:bookmarkEnd w:id="45"/>
    </w:p>
    <w:p w14:paraId="6502749B" w14:textId="77777777" w:rsidR="009974B8" w:rsidRDefault="009974B8" w:rsidP="009974B8">
      <w:pPr>
        <w:keepNext/>
      </w:pPr>
      <w:r>
        <w:t>For the purposes of the present document, the following symbols apply:</w:t>
      </w:r>
    </w:p>
    <w:p w14:paraId="2A40439D" w14:textId="77777777" w:rsidR="009974B8" w:rsidRDefault="009974B8" w:rsidP="009974B8">
      <w:pPr>
        <w:pStyle w:val="EW"/>
      </w:pPr>
      <w:r>
        <w:t>||</w:t>
      </w:r>
      <w:r>
        <w:tab/>
        <w:t>Concatenation</w:t>
      </w:r>
    </w:p>
    <w:p w14:paraId="7E6EA7B0" w14:textId="77777777"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14:paraId="7623F9FA" w14:textId="77777777" w:rsidR="009974B8" w:rsidRDefault="009974B8" w:rsidP="009974B8">
      <w:pPr>
        <w:pStyle w:val="EW"/>
      </w:pPr>
      <w:r>
        <w:t>f1</w:t>
      </w:r>
      <w:r>
        <w:tab/>
        <w:t>Message authentication function used to compute MAC</w:t>
      </w:r>
    </w:p>
    <w:p w14:paraId="5D39F384" w14:textId="77777777"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14:paraId="133FE6FF" w14:textId="77777777" w:rsidR="009974B8" w:rsidRDefault="009974B8" w:rsidP="009974B8">
      <w:pPr>
        <w:pStyle w:val="EW"/>
      </w:pPr>
      <w:r>
        <w:t>f2</w:t>
      </w:r>
      <w:r>
        <w:tab/>
        <w:t>Message authentication function used to compute RES and XRES</w:t>
      </w:r>
    </w:p>
    <w:p w14:paraId="158D8886" w14:textId="77777777" w:rsidR="009974B8" w:rsidRDefault="009974B8" w:rsidP="009974B8">
      <w:pPr>
        <w:pStyle w:val="EW"/>
      </w:pPr>
      <w:r>
        <w:t>f3</w:t>
      </w:r>
      <w:r>
        <w:tab/>
        <w:t>Key generating function used to compute CK</w:t>
      </w:r>
    </w:p>
    <w:p w14:paraId="71BB45E2" w14:textId="77777777" w:rsidR="009974B8" w:rsidRDefault="009974B8" w:rsidP="009974B8">
      <w:pPr>
        <w:pStyle w:val="EW"/>
      </w:pPr>
      <w:r>
        <w:t>f4</w:t>
      </w:r>
      <w:r>
        <w:tab/>
        <w:t>Key generating function used to compute IK</w:t>
      </w:r>
    </w:p>
    <w:p w14:paraId="3874DAB3" w14:textId="77777777" w:rsidR="009974B8" w:rsidRDefault="009974B8" w:rsidP="009974B8">
      <w:pPr>
        <w:pStyle w:val="EX"/>
      </w:pPr>
      <w:r>
        <w:t>f5</w:t>
      </w:r>
      <w:r>
        <w:tab/>
        <w:t>Key generating function used to compute AK</w:t>
      </w:r>
    </w:p>
    <w:p w14:paraId="75F6D892" w14:textId="77777777" w:rsidR="009974B8" w:rsidRDefault="009974B8" w:rsidP="009974B8">
      <w:pPr>
        <w:pStyle w:val="Heading2"/>
      </w:pPr>
      <w:bookmarkStart w:id="46" w:name="_Toc2867193"/>
      <w:bookmarkStart w:id="47" w:name="_Toc29900556"/>
      <w:bookmarkStart w:id="48" w:name="_Toc36481394"/>
      <w:bookmarkStart w:id="49" w:name="_Toc36481848"/>
      <w:bookmarkStart w:id="50" w:name="_Toc163038682"/>
      <w:r>
        <w:t>3.3</w:t>
      </w:r>
      <w:r>
        <w:tab/>
        <w:t>Abbreviations</w:t>
      </w:r>
      <w:bookmarkEnd w:id="46"/>
      <w:bookmarkEnd w:id="47"/>
      <w:bookmarkEnd w:id="48"/>
      <w:bookmarkEnd w:id="49"/>
      <w:bookmarkEnd w:id="50"/>
    </w:p>
    <w:p w14:paraId="19DF4730" w14:textId="77777777" w:rsidR="009974B8" w:rsidRDefault="009974B8" w:rsidP="009974B8">
      <w:pPr>
        <w:keepNext/>
      </w:pPr>
      <w:r>
        <w:t>For the purposes of the present document, the following abbreviations apply:</w:t>
      </w:r>
    </w:p>
    <w:p w14:paraId="25BAB084" w14:textId="77777777" w:rsidR="009974B8" w:rsidRDefault="009974B8" w:rsidP="009974B8">
      <w:pPr>
        <w:pStyle w:val="EW"/>
      </w:pPr>
      <w:r>
        <w:t>3GPP</w:t>
      </w:r>
      <w:r>
        <w:tab/>
        <w:t>3</w:t>
      </w:r>
      <w:r w:rsidRPr="00CB1436">
        <w:rPr>
          <w:vertAlign w:val="superscript"/>
        </w:rPr>
        <w:t>rd</w:t>
      </w:r>
      <w:r>
        <w:t xml:space="preserve"> Generation Partnership Project</w:t>
      </w:r>
    </w:p>
    <w:p w14:paraId="061274A6" w14:textId="77777777" w:rsidR="009974B8" w:rsidRDefault="009974B8" w:rsidP="009974B8">
      <w:pPr>
        <w:pStyle w:val="EW"/>
      </w:pPr>
      <w:r>
        <w:t>AC</w:t>
      </w:r>
      <w:r>
        <w:tab/>
        <w:t>Access Condition</w:t>
      </w:r>
    </w:p>
    <w:p w14:paraId="0D11BCBB" w14:textId="77777777" w:rsidR="009974B8" w:rsidRDefault="009974B8" w:rsidP="009974B8">
      <w:pPr>
        <w:pStyle w:val="EW"/>
      </w:pPr>
      <w:r>
        <w:t>ADF</w:t>
      </w:r>
      <w:r>
        <w:tab/>
        <w:t>Application Dedicated File</w:t>
      </w:r>
    </w:p>
    <w:p w14:paraId="7C81FCCA" w14:textId="77777777" w:rsidR="009974B8" w:rsidRDefault="009974B8" w:rsidP="009974B8">
      <w:pPr>
        <w:pStyle w:val="EW"/>
      </w:pPr>
      <w:r>
        <w:t>AID</w:t>
      </w:r>
      <w:r>
        <w:tab/>
        <w:t>Application IDentifier</w:t>
      </w:r>
    </w:p>
    <w:p w14:paraId="21CBCDB1" w14:textId="77777777" w:rsidR="009974B8" w:rsidRDefault="009974B8" w:rsidP="009974B8">
      <w:pPr>
        <w:pStyle w:val="EW"/>
      </w:pPr>
      <w:r>
        <w:t>AK</w:t>
      </w:r>
      <w:r>
        <w:tab/>
        <w:t>Anonymity Key</w:t>
      </w:r>
    </w:p>
    <w:p w14:paraId="229EBFF7" w14:textId="77777777" w:rsidR="009974B8" w:rsidRDefault="009974B8" w:rsidP="009974B8">
      <w:pPr>
        <w:pStyle w:val="EW"/>
        <w:keepNext/>
      </w:pPr>
      <w:r>
        <w:lastRenderedPageBreak/>
        <w:t>AKA</w:t>
      </w:r>
      <w:r>
        <w:tab/>
        <w:t>Authentication and Key Agreement</w:t>
      </w:r>
    </w:p>
    <w:p w14:paraId="3F373734" w14:textId="77777777" w:rsidR="009974B8" w:rsidRDefault="009974B8" w:rsidP="009974B8">
      <w:pPr>
        <w:pStyle w:val="EW"/>
      </w:pPr>
      <w:r>
        <w:t>ALW</w:t>
      </w:r>
      <w:r>
        <w:tab/>
        <w:t>ALWays</w:t>
      </w:r>
    </w:p>
    <w:p w14:paraId="444DA2E0" w14:textId="77777777" w:rsidR="009974B8" w:rsidRDefault="009974B8" w:rsidP="009974B8">
      <w:pPr>
        <w:pStyle w:val="EW"/>
      </w:pPr>
      <w:r>
        <w:t>AMF</w:t>
      </w:r>
      <w:r>
        <w:tab/>
        <w:t>Authentication Management Field</w:t>
      </w:r>
    </w:p>
    <w:p w14:paraId="716E552C" w14:textId="77777777"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14:paraId="30C6651B" w14:textId="77777777" w:rsidR="009974B8" w:rsidRDefault="009974B8" w:rsidP="009974B8">
      <w:pPr>
        <w:pStyle w:val="EW"/>
      </w:pPr>
      <w:r>
        <w:t>AuC</w:t>
      </w:r>
      <w:r>
        <w:tab/>
        <w:t>Authentication Centre</w:t>
      </w:r>
    </w:p>
    <w:p w14:paraId="46219AD8" w14:textId="77777777" w:rsidR="009974B8" w:rsidRDefault="009974B8" w:rsidP="009974B8">
      <w:pPr>
        <w:pStyle w:val="EW"/>
      </w:pPr>
      <w:r>
        <w:t>AUTN</w:t>
      </w:r>
      <w:r>
        <w:tab/>
        <w:t>AUthentication TokeN</w:t>
      </w:r>
    </w:p>
    <w:p w14:paraId="123E28BD" w14:textId="77777777" w:rsidR="009974B8" w:rsidRDefault="009974B8" w:rsidP="009974B8">
      <w:pPr>
        <w:pStyle w:val="EW"/>
        <w:rPr>
          <w:rFonts w:eastAsia="MS Mincho"/>
          <w:lang w:eastAsia="ja-JP"/>
        </w:rPr>
      </w:pPr>
      <w:r>
        <w:rPr>
          <w:rFonts w:eastAsia="MS Mincho"/>
          <w:lang w:eastAsia="ja-JP"/>
        </w:rPr>
        <w:t>BER-TLV</w:t>
      </w:r>
      <w:r>
        <w:rPr>
          <w:rFonts w:eastAsia="MS Mincho"/>
          <w:lang w:eastAsia="ja-JP"/>
        </w:rPr>
        <w:tab/>
        <w:t>Basic Encoding Rule - TLV</w:t>
      </w:r>
    </w:p>
    <w:p w14:paraId="75AD8D15" w14:textId="77777777"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14:paraId="1E0A6833" w14:textId="77777777" w:rsidR="009974B8" w:rsidRDefault="009974B8" w:rsidP="009974B8">
      <w:pPr>
        <w:pStyle w:val="EW"/>
      </w:pPr>
      <w:r>
        <w:t>CK</w:t>
      </w:r>
      <w:r>
        <w:tab/>
        <w:t>Cipher Key</w:t>
      </w:r>
    </w:p>
    <w:p w14:paraId="104C32E3" w14:textId="77777777" w:rsidR="009974B8" w:rsidRDefault="009974B8" w:rsidP="009974B8">
      <w:pPr>
        <w:pStyle w:val="EW"/>
      </w:pPr>
      <w:r>
        <w:t>DF</w:t>
      </w:r>
      <w:r>
        <w:tab/>
        <w:t>Dedicated File</w:t>
      </w:r>
    </w:p>
    <w:p w14:paraId="5648F772" w14:textId="77777777" w:rsidR="009974B8" w:rsidRDefault="009974B8" w:rsidP="009974B8">
      <w:pPr>
        <w:pStyle w:val="EW"/>
      </w:pPr>
      <w:r>
        <w:t>EF</w:t>
      </w:r>
      <w:r>
        <w:tab/>
        <w:t>Elementary File</w:t>
      </w:r>
    </w:p>
    <w:p w14:paraId="4849A71B" w14:textId="77777777" w:rsidR="009974B8" w:rsidRDefault="009974B8" w:rsidP="009974B8">
      <w:pPr>
        <w:pStyle w:val="EW"/>
      </w:pPr>
      <w:r>
        <w:t>FFS</w:t>
      </w:r>
      <w:r>
        <w:tab/>
        <w:t>For Further Study</w:t>
      </w:r>
    </w:p>
    <w:p w14:paraId="4C9C96B7" w14:textId="77777777" w:rsidR="009974B8" w:rsidRDefault="009974B8" w:rsidP="009974B8">
      <w:pPr>
        <w:pStyle w:val="EW"/>
      </w:pPr>
      <w:r>
        <w:t>FQDN</w:t>
      </w:r>
      <w:r>
        <w:tab/>
        <w:t>Fully Qualified Domain Name</w:t>
      </w:r>
    </w:p>
    <w:p w14:paraId="2E4ED781" w14:textId="77777777" w:rsidR="009974B8" w:rsidRDefault="009974B8" w:rsidP="009974B8">
      <w:pPr>
        <w:pStyle w:val="EW"/>
      </w:pPr>
      <w:r>
        <w:t>HE</w:t>
      </w:r>
      <w:r>
        <w:tab/>
        <w:t>Home Environment</w:t>
      </w:r>
    </w:p>
    <w:p w14:paraId="21AE2E5B" w14:textId="6FD28BB2" w:rsidR="009974B8" w:rsidRDefault="009974B8" w:rsidP="009974B8">
      <w:pPr>
        <w:pStyle w:val="EW"/>
        <w:keepNext/>
      </w:pPr>
      <w:r>
        <w:t>HN</w:t>
      </w:r>
      <w:r>
        <w:tab/>
        <w:t>Home Network</w:t>
      </w:r>
    </w:p>
    <w:p w14:paraId="32351F44" w14:textId="77777777" w:rsidR="009974B8" w:rsidRDefault="009974B8" w:rsidP="009974B8">
      <w:pPr>
        <w:pStyle w:val="EW"/>
        <w:keepNext/>
      </w:pPr>
      <w:r w:rsidRPr="003F1313">
        <w:t>IARI</w:t>
      </w:r>
      <w:r>
        <w:tab/>
        <w:t>IMS Application Reference Identifier</w:t>
      </w:r>
    </w:p>
    <w:p w14:paraId="3AFD551C" w14:textId="77777777" w:rsidR="009974B8" w:rsidRDefault="009974B8" w:rsidP="009974B8">
      <w:pPr>
        <w:pStyle w:val="EW"/>
      </w:pPr>
      <w:r>
        <w:t>ICC</w:t>
      </w:r>
      <w:r>
        <w:tab/>
        <w:t>Integrated Circuit Card</w:t>
      </w:r>
    </w:p>
    <w:p w14:paraId="23B6F21C" w14:textId="77777777" w:rsidR="009974B8" w:rsidRDefault="009974B8" w:rsidP="009974B8">
      <w:pPr>
        <w:pStyle w:val="EW"/>
      </w:pPr>
      <w:r>
        <w:t>ID</w:t>
      </w:r>
      <w:r>
        <w:tab/>
        <w:t>IDentifier</w:t>
      </w:r>
    </w:p>
    <w:p w14:paraId="3C72D4F8" w14:textId="77777777" w:rsidR="009974B8" w:rsidRDefault="009974B8" w:rsidP="009974B8">
      <w:pPr>
        <w:pStyle w:val="EW"/>
      </w:pPr>
      <w:r>
        <w:t>IK</w:t>
      </w:r>
      <w:r>
        <w:tab/>
        <w:t>Integrity Key</w:t>
      </w:r>
    </w:p>
    <w:p w14:paraId="1C60FBCC" w14:textId="77777777" w:rsidR="009974B8" w:rsidRDefault="009974B8" w:rsidP="009974B8">
      <w:pPr>
        <w:pStyle w:val="EW"/>
        <w:keepNext/>
      </w:pPr>
      <w:r>
        <w:t>IM</w:t>
      </w:r>
      <w:r>
        <w:tab/>
        <w:t>IP Multimedia</w:t>
      </w:r>
    </w:p>
    <w:p w14:paraId="4FA88272" w14:textId="77777777" w:rsidR="009974B8" w:rsidRDefault="009974B8" w:rsidP="009974B8">
      <w:pPr>
        <w:pStyle w:val="EW"/>
        <w:keepNext/>
      </w:pPr>
      <w:r>
        <w:t>IMPI</w:t>
      </w:r>
      <w:r>
        <w:tab/>
        <w:t>IM Private Identity</w:t>
      </w:r>
    </w:p>
    <w:p w14:paraId="0EA1383E" w14:textId="77777777" w:rsidR="009974B8" w:rsidRDefault="009974B8" w:rsidP="009974B8">
      <w:pPr>
        <w:pStyle w:val="EW"/>
        <w:keepNext/>
      </w:pPr>
      <w:r>
        <w:t>IMPU</w:t>
      </w:r>
      <w:r>
        <w:tab/>
        <w:t>IM PUblic identity</w:t>
      </w:r>
    </w:p>
    <w:p w14:paraId="59F75A6B" w14:textId="77777777" w:rsidR="009974B8" w:rsidRDefault="009974B8" w:rsidP="009974B8">
      <w:pPr>
        <w:pStyle w:val="EW"/>
      </w:pPr>
      <w:r>
        <w:t>IMS</w:t>
      </w:r>
      <w:r>
        <w:tab/>
        <w:t>IP Multimedia Subsystem</w:t>
      </w:r>
    </w:p>
    <w:p w14:paraId="0154A80C" w14:textId="77777777" w:rsidR="009974B8" w:rsidRDefault="009974B8" w:rsidP="009974B8">
      <w:pPr>
        <w:pStyle w:val="EW"/>
        <w:keepNext/>
      </w:pPr>
      <w:r>
        <w:t>ISIM</w:t>
      </w:r>
      <w:r>
        <w:tab/>
        <w:t>IM Services Identity Module</w:t>
      </w:r>
    </w:p>
    <w:p w14:paraId="27BF7A6D" w14:textId="77777777" w:rsidR="009974B8" w:rsidRDefault="009974B8" w:rsidP="009974B8">
      <w:pPr>
        <w:pStyle w:val="EW"/>
      </w:pPr>
      <w:r>
        <w:t>K</w:t>
      </w:r>
      <w:r>
        <w:tab/>
        <w:t>long-term secret Key shared between the ISIM and the AuC</w:t>
      </w:r>
    </w:p>
    <w:p w14:paraId="77C86590" w14:textId="77777777" w:rsidR="009974B8" w:rsidRDefault="009974B8" w:rsidP="009974B8">
      <w:pPr>
        <w:pStyle w:val="EW"/>
      </w:pPr>
      <w:r>
        <w:t>KSI</w:t>
      </w:r>
      <w:r>
        <w:tab/>
        <w:t>Key Set Identifier</w:t>
      </w:r>
    </w:p>
    <w:p w14:paraId="5DED32F8" w14:textId="77777777" w:rsidR="009974B8" w:rsidRDefault="009974B8" w:rsidP="009974B8">
      <w:pPr>
        <w:pStyle w:val="EW"/>
      </w:pPr>
      <w:r>
        <w:t>LI</w:t>
      </w:r>
      <w:r>
        <w:tab/>
        <w:t>Language Indication</w:t>
      </w:r>
    </w:p>
    <w:p w14:paraId="6FC93AAB" w14:textId="77777777" w:rsidR="009974B8" w:rsidRDefault="009974B8" w:rsidP="009974B8">
      <w:pPr>
        <w:pStyle w:val="EW"/>
      </w:pPr>
      <w:r>
        <w:t>LSB</w:t>
      </w:r>
      <w:r>
        <w:tab/>
        <w:t>Least Significant Bit</w:t>
      </w:r>
    </w:p>
    <w:p w14:paraId="15DCA583" w14:textId="7B462618" w:rsidR="009974B8" w:rsidRDefault="009974B8" w:rsidP="009974B8">
      <w:pPr>
        <w:pStyle w:val="EW"/>
      </w:pPr>
      <w:r>
        <w:t>MAC</w:t>
      </w:r>
      <w:r>
        <w:tab/>
        <w:t>Message Authentication Code</w:t>
      </w:r>
    </w:p>
    <w:p w14:paraId="4CC661F0" w14:textId="77777777" w:rsidR="009974B8" w:rsidRDefault="009974B8" w:rsidP="009974B8">
      <w:pPr>
        <w:pStyle w:val="EW"/>
      </w:pPr>
      <w:r>
        <w:t>MCData</w:t>
      </w:r>
      <w:r>
        <w:tab/>
        <w:t>Mission Critical Data</w:t>
      </w:r>
    </w:p>
    <w:p w14:paraId="71A81BBC" w14:textId="77777777" w:rsidR="009974B8" w:rsidRDefault="009974B8" w:rsidP="009974B8">
      <w:pPr>
        <w:pStyle w:val="EW"/>
      </w:pPr>
      <w:r>
        <w:t>MCPTT</w:t>
      </w:r>
      <w:r>
        <w:tab/>
        <w:t>Mission Critical Push To Talk</w:t>
      </w:r>
    </w:p>
    <w:p w14:paraId="593CFC8C" w14:textId="77777777" w:rsidR="009974B8" w:rsidRDefault="009974B8" w:rsidP="009974B8">
      <w:pPr>
        <w:pStyle w:val="EW"/>
      </w:pPr>
      <w:r>
        <w:t>MCS</w:t>
      </w:r>
      <w:r>
        <w:tab/>
        <w:t>Mission Critical Services</w:t>
      </w:r>
    </w:p>
    <w:p w14:paraId="13B16D70" w14:textId="77777777" w:rsidR="009974B8" w:rsidRDefault="009974B8" w:rsidP="009974B8">
      <w:pPr>
        <w:pStyle w:val="EW"/>
      </w:pPr>
      <w:r>
        <w:t>MCVideo</w:t>
      </w:r>
      <w:r>
        <w:tab/>
        <w:t>Mission Critical Video</w:t>
      </w:r>
    </w:p>
    <w:p w14:paraId="18C02EB7" w14:textId="77777777" w:rsidR="009974B8" w:rsidRDefault="009974B8" w:rsidP="009974B8">
      <w:pPr>
        <w:pStyle w:val="EW"/>
      </w:pPr>
      <w:r>
        <w:t>MF</w:t>
      </w:r>
      <w:r>
        <w:tab/>
        <w:t>Master File</w:t>
      </w:r>
    </w:p>
    <w:p w14:paraId="1FCCF1D5" w14:textId="77777777" w:rsidR="001113B7" w:rsidRDefault="001113B7" w:rsidP="001113B7">
      <w:pPr>
        <w:pStyle w:val="EW"/>
      </w:pPr>
      <w:r>
        <w:t>MiD</w:t>
      </w:r>
      <w:r>
        <w:tab/>
        <w:t>Multi-iDentity</w:t>
      </w:r>
    </w:p>
    <w:p w14:paraId="14663992" w14:textId="77777777" w:rsidR="001113B7" w:rsidRDefault="001113B7" w:rsidP="001113B7">
      <w:pPr>
        <w:pStyle w:val="EW"/>
      </w:pPr>
      <w:r>
        <w:t>MSB</w:t>
      </w:r>
      <w:r>
        <w:tab/>
        <w:t>Most Significant Bit</w:t>
      </w:r>
    </w:p>
    <w:p w14:paraId="30BB4A91" w14:textId="77777777" w:rsidR="001113B7" w:rsidRDefault="001113B7" w:rsidP="001113B7">
      <w:pPr>
        <w:pStyle w:val="EW"/>
      </w:pPr>
      <w:r>
        <w:t>MuD</w:t>
      </w:r>
      <w:r>
        <w:tab/>
        <w:t>Multi-Device</w:t>
      </w:r>
    </w:p>
    <w:p w14:paraId="1C285CD1" w14:textId="77777777" w:rsidR="009974B8" w:rsidRDefault="009974B8" w:rsidP="009974B8">
      <w:pPr>
        <w:pStyle w:val="EW"/>
      </w:pPr>
      <w:r>
        <w:t>NAI</w:t>
      </w:r>
      <w:r>
        <w:tab/>
        <w:t>Network Access Identifier</w:t>
      </w:r>
    </w:p>
    <w:p w14:paraId="537D83FC" w14:textId="77777777" w:rsidR="009974B8" w:rsidRDefault="009974B8" w:rsidP="009974B8">
      <w:pPr>
        <w:pStyle w:val="EW"/>
      </w:pPr>
      <w:smartTag w:uri="urn:schemas-microsoft-com:office:smarttags" w:element="State">
        <w:smartTag w:uri="urn:schemas-microsoft-com:office:smarttags" w:element="place">
          <w:r>
            <w:t>NEV</w:t>
          </w:r>
        </w:smartTag>
      </w:smartTag>
      <w:r>
        <w:tab/>
        <w:t>NEVer</w:t>
      </w:r>
    </w:p>
    <w:p w14:paraId="113D2E05" w14:textId="77777777" w:rsidR="009974B8" w:rsidRDefault="009974B8" w:rsidP="009974B8">
      <w:pPr>
        <w:pStyle w:val="EW"/>
      </w:pPr>
      <w:r>
        <w:t>PIN</w:t>
      </w:r>
      <w:r>
        <w:tab/>
        <w:t>Personal Identification Number</w:t>
      </w:r>
    </w:p>
    <w:p w14:paraId="731B36A0" w14:textId="77777777" w:rsidR="009974B8" w:rsidRDefault="009974B8" w:rsidP="009974B8">
      <w:pPr>
        <w:pStyle w:val="EW"/>
      </w:pPr>
      <w:r>
        <w:t>PL</w:t>
      </w:r>
      <w:r>
        <w:tab/>
        <w:t>Preferred Languages</w:t>
      </w:r>
    </w:p>
    <w:p w14:paraId="760B9CE5" w14:textId="77777777" w:rsidR="009974B8" w:rsidRDefault="009974B8" w:rsidP="009974B8">
      <w:pPr>
        <w:pStyle w:val="EW"/>
      </w:pPr>
      <w:r>
        <w:t>PS_DO</w:t>
      </w:r>
      <w:r>
        <w:tab/>
        <w:t>PIN Status Data Object</w:t>
      </w:r>
    </w:p>
    <w:p w14:paraId="368EF84D" w14:textId="77777777"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14:paraId="25D8663C" w14:textId="77777777" w:rsidR="009974B8" w:rsidRDefault="009974B8" w:rsidP="009974B8">
      <w:pPr>
        <w:pStyle w:val="EW"/>
      </w:pPr>
      <w:r>
        <w:t>RES</w:t>
      </w:r>
      <w:r>
        <w:tab/>
        <w:t>user RESponse</w:t>
      </w:r>
    </w:p>
    <w:p w14:paraId="79D6D17A" w14:textId="77777777" w:rsidR="009974B8" w:rsidRDefault="009974B8" w:rsidP="009974B8">
      <w:pPr>
        <w:pStyle w:val="EW"/>
      </w:pPr>
      <w:r>
        <w:t>RFU</w:t>
      </w:r>
      <w:r>
        <w:tab/>
        <w:t>Reserved for Future Use</w:t>
      </w:r>
    </w:p>
    <w:p w14:paraId="412F32AD" w14:textId="77777777" w:rsidR="009974B8" w:rsidRDefault="009974B8" w:rsidP="009974B8">
      <w:pPr>
        <w:pStyle w:val="EW"/>
      </w:pPr>
      <w:r>
        <w:t>RST</w:t>
      </w:r>
      <w:r>
        <w:tab/>
        <w:t>ReSeT</w:t>
      </w:r>
    </w:p>
    <w:p w14:paraId="4AB7EC57" w14:textId="77777777" w:rsidR="009974B8" w:rsidRDefault="009974B8" w:rsidP="009974B8">
      <w:pPr>
        <w:pStyle w:val="EW"/>
      </w:pPr>
      <w:r>
        <w:t>SDP</w:t>
      </w:r>
      <w:r>
        <w:tab/>
        <w:t>Session Description Protocol</w:t>
      </w:r>
    </w:p>
    <w:p w14:paraId="0CF2A91D" w14:textId="77777777" w:rsidR="009974B8" w:rsidRDefault="009974B8" w:rsidP="009974B8">
      <w:pPr>
        <w:pStyle w:val="EW"/>
      </w:pPr>
      <w:r>
        <w:t>SFI</w:t>
      </w:r>
      <w:r>
        <w:tab/>
        <w:t>Short EF Identifier</w:t>
      </w:r>
    </w:p>
    <w:p w14:paraId="544E7967" w14:textId="77777777" w:rsidR="009974B8" w:rsidRDefault="009974B8" w:rsidP="009974B8">
      <w:pPr>
        <w:pStyle w:val="EW"/>
      </w:pPr>
      <w:r>
        <w:t>SIP</w:t>
      </w:r>
      <w:r>
        <w:tab/>
        <w:t>Session Initiation Protocol</w:t>
      </w:r>
    </w:p>
    <w:p w14:paraId="61944347" w14:textId="77777777" w:rsidR="009974B8" w:rsidRDefault="009974B8" w:rsidP="009974B8">
      <w:pPr>
        <w:pStyle w:val="EW"/>
      </w:pPr>
      <w:r>
        <w:t>SQN</w:t>
      </w:r>
      <w:r>
        <w:tab/>
        <w:t>SeQuence Number</w:t>
      </w:r>
    </w:p>
    <w:p w14:paraId="0FE5D2FD" w14:textId="77777777" w:rsidR="009974B8" w:rsidRDefault="009974B8" w:rsidP="009974B8">
      <w:pPr>
        <w:pStyle w:val="EW"/>
      </w:pPr>
      <w:r>
        <w:t>SW</w:t>
      </w:r>
      <w:r>
        <w:tab/>
        <w:t>Status Word</w:t>
      </w:r>
    </w:p>
    <w:p w14:paraId="7EDBDF5D" w14:textId="77777777" w:rsidR="009974B8" w:rsidRDefault="009974B8" w:rsidP="009974B8">
      <w:pPr>
        <w:pStyle w:val="EW"/>
      </w:pPr>
      <w:r>
        <w:t>TLV</w:t>
      </w:r>
      <w:r>
        <w:tab/>
        <w:t>Tag Length Value</w:t>
      </w:r>
    </w:p>
    <w:p w14:paraId="54150079" w14:textId="77777777" w:rsidR="009974B8" w:rsidRDefault="009974B8" w:rsidP="009974B8">
      <w:pPr>
        <w:pStyle w:val="EW"/>
      </w:pPr>
      <w:r>
        <w:t>UE</w:t>
      </w:r>
      <w:r>
        <w:tab/>
        <w:t>User Equipment</w:t>
      </w:r>
    </w:p>
    <w:p w14:paraId="44C00E61" w14:textId="77777777" w:rsidR="009974B8" w:rsidRDefault="009974B8" w:rsidP="009974B8">
      <w:pPr>
        <w:pStyle w:val="EW"/>
      </w:pPr>
      <w:r>
        <w:t>WebRTC</w:t>
      </w:r>
      <w:r>
        <w:tab/>
        <w:t>Web Real-Time Communication</w:t>
      </w:r>
    </w:p>
    <w:p w14:paraId="16F472B6" w14:textId="77777777" w:rsidR="009974B8" w:rsidRDefault="009974B8" w:rsidP="009974B8">
      <w:pPr>
        <w:pStyle w:val="EW"/>
      </w:pPr>
      <w:r>
        <w:t>WWSF</w:t>
      </w:r>
      <w:r>
        <w:tab/>
        <w:t>WebRTC Web Server Function</w:t>
      </w:r>
    </w:p>
    <w:p w14:paraId="3AE170EE" w14:textId="77777777" w:rsidR="009974B8" w:rsidRDefault="009974B8" w:rsidP="009974B8">
      <w:pPr>
        <w:pStyle w:val="EX"/>
      </w:pPr>
      <w:r>
        <w:t>XRES</w:t>
      </w:r>
      <w:r>
        <w:tab/>
        <w:t>eXpected user RESponse</w:t>
      </w:r>
    </w:p>
    <w:p w14:paraId="75B638DE" w14:textId="77777777" w:rsidR="009974B8" w:rsidRDefault="009974B8" w:rsidP="009974B8">
      <w:pPr>
        <w:pStyle w:val="Heading2"/>
      </w:pPr>
      <w:bookmarkStart w:id="51" w:name="_Toc2867194"/>
      <w:bookmarkStart w:id="52" w:name="_Toc29900557"/>
      <w:bookmarkStart w:id="53" w:name="_Toc36481395"/>
      <w:bookmarkStart w:id="54" w:name="_Toc36481849"/>
      <w:bookmarkStart w:id="55" w:name="_Toc163038683"/>
      <w:r>
        <w:t>3.4</w:t>
      </w:r>
      <w:r>
        <w:tab/>
        <w:t>Coding Conventions</w:t>
      </w:r>
      <w:bookmarkEnd w:id="51"/>
      <w:bookmarkEnd w:id="52"/>
      <w:bookmarkEnd w:id="53"/>
      <w:bookmarkEnd w:id="54"/>
      <w:bookmarkEnd w:id="55"/>
    </w:p>
    <w:p w14:paraId="6AB097C1" w14:textId="77777777" w:rsidR="009974B8" w:rsidRDefault="009974B8" w:rsidP="009974B8">
      <w:r>
        <w:t>The following coding conventions apply to the present document.</w:t>
      </w:r>
    </w:p>
    <w:p w14:paraId="13BAB1BD" w14:textId="77777777" w:rsidR="009974B8" w:rsidRDefault="009974B8" w:rsidP="009974B8">
      <w:r>
        <w:lastRenderedPageBreak/>
        <w:t>All lengths are presented in bytes, unless otherwise stated. Each byte is represented by bits b8 to b1, where b8 is the most significant bit (MSB) and b1 is the least significant bit (LSB). In each representation, the leftmost bit is the MSB.</w:t>
      </w:r>
    </w:p>
    <w:p w14:paraId="7C416557" w14:textId="77777777" w:rsidR="009974B8" w:rsidRDefault="009974B8" w:rsidP="009974B8">
      <w:r>
        <w:t>The coding of Data Objects in the present document is according to TS 31.101 [3].</w:t>
      </w:r>
    </w:p>
    <w:p w14:paraId="73D9B7F5" w14:textId="77777777" w:rsidR="009974B8" w:rsidRDefault="009974B8" w:rsidP="009974B8">
      <w:pPr>
        <w:pStyle w:val="EX"/>
      </w:pPr>
      <w:r>
        <w:t>'XX':</w:t>
      </w:r>
      <w:r>
        <w:tab/>
        <w:t>Single quotes indicate hexadecimal values. Valid elements for hexadecimal values are the numbers '0' to '9' and 'A' to 'F'.</w:t>
      </w:r>
    </w:p>
    <w:p w14:paraId="02732DDD" w14:textId="77777777" w:rsidR="009974B8" w:rsidRDefault="009974B8" w:rsidP="009974B8">
      <w:pPr>
        <w:pStyle w:val="Heading1"/>
      </w:pPr>
      <w:bookmarkStart w:id="56" w:name="_Toc2867195"/>
      <w:bookmarkStart w:id="57" w:name="_Toc29900558"/>
      <w:bookmarkStart w:id="58" w:name="_Toc36481396"/>
      <w:bookmarkStart w:id="59" w:name="_Toc36481850"/>
      <w:bookmarkStart w:id="60" w:name="_Toc163038684"/>
      <w:r>
        <w:t>4</w:t>
      </w:r>
      <w:r>
        <w:tab/>
        <w:t>Files</w:t>
      </w:r>
      <w:bookmarkEnd w:id="56"/>
      <w:bookmarkEnd w:id="57"/>
      <w:bookmarkEnd w:id="58"/>
      <w:bookmarkEnd w:id="59"/>
      <w:bookmarkEnd w:id="60"/>
    </w:p>
    <w:p w14:paraId="17B33481" w14:textId="77777777" w:rsidR="009974B8" w:rsidRDefault="009974B8" w:rsidP="009974B8">
      <w:r>
        <w:t>This clause specifies the EFs for the IMS session defining access conditions, data items and coding. A data item is a part of an EF which represents a complete logical entity.</w:t>
      </w:r>
    </w:p>
    <w:p w14:paraId="50F1FBB3" w14:textId="77777777" w:rsidR="009974B8" w:rsidRDefault="009974B8" w:rsidP="009974B8">
      <w:r>
        <w:t>For an overview containing all files see figure 4.1.</w:t>
      </w:r>
    </w:p>
    <w:p w14:paraId="6E51F3C4" w14:textId="77777777" w:rsidR="009974B8" w:rsidRDefault="009974B8" w:rsidP="009974B8">
      <w:pPr>
        <w:pStyle w:val="Heading2"/>
      </w:pPr>
      <w:bookmarkStart w:id="61" w:name="_Toc2867196"/>
      <w:bookmarkStart w:id="62" w:name="_Toc29900559"/>
      <w:bookmarkStart w:id="63" w:name="_Toc36481397"/>
      <w:bookmarkStart w:id="64" w:name="_Toc36481851"/>
      <w:bookmarkStart w:id="65" w:name="_Toc163038685"/>
      <w:r>
        <w:t>4.1</w:t>
      </w:r>
      <w:r>
        <w:tab/>
        <w:t>Contents of the EFs at the MF level</w:t>
      </w:r>
      <w:bookmarkEnd w:id="61"/>
      <w:bookmarkEnd w:id="62"/>
      <w:bookmarkEnd w:id="63"/>
      <w:bookmarkEnd w:id="64"/>
      <w:bookmarkEnd w:id="65"/>
    </w:p>
    <w:p w14:paraId="59019C10" w14:textId="77777777"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14:paraId="2DCD0760" w14:textId="77777777" w:rsidR="009974B8" w:rsidRDefault="009974B8" w:rsidP="009974B8">
      <w:pPr>
        <w:pStyle w:val="Heading2"/>
      </w:pPr>
      <w:bookmarkStart w:id="66" w:name="_Toc2867197"/>
      <w:bookmarkStart w:id="67" w:name="_Toc29900560"/>
      <w:bookmarkStart w:id="68" w:name="_Toc36481398"/>
      <w:bookmarkStart w:id="69" w:name="_Toc36481852"/>
      <w:bookmarkStart w:id="70" w:name="_Toc163038686"/>
      <w:r>
        <w:t>4.2</w:t>
      </w:r>
      <w:r>
        <w:tab/>
        <w:t xml:space="preserve">Contents of files at the ISIM </w:t>
      </w:r>
      <w:r>
        <w:rPr>
          <w:lang w:eastAsia="ja-JP"/>
        </w:rPr>
        <w:t>ADF (Application DF)</w:t>
      </w:r>
      <w:r>
        <w:t xml:space="preserve"> level</w:t>
      </w:r>
      <w:bookmarkEnd w:id="66"/>
      <w:bookmarkEnd w:id="67"/>
      <w:bookmarkEnd w:id="68"/>
      <w:bookmarkEnd w:id="69"/>
      <w:bookmarkEnd w:id="70"/>
    </w:p>
    <w:p w14:paraId="2DA0C77E" w14:textId="77777777"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14:paraId="0C11E98B" w14:textId="77777777"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14:paraId="263938E3" w14:textId="77777777" w:rsidR="009974B8" w:rsidRDefault="009974B8" w:rsidP="009974B8">
      <w:pPr>
        <w:pStyle w:val="Heading3"/>
      </w:pPr>
      <w:bookmarkStart w:id="71" w:name="_Toc2867198"/>
      <w:bookmarkStart w:id="72" w:name="_Toc29900561"/>
      <w:bookmarkStart w:id="73" w:name="_Toc36481399"/>
      <w:bookmarkStart w:id="74" w:name="_Toc36481853"/>
      <w:bookmarkStart w:id="75" w:name="_Toc163038687"/>
      <w:r>
        <w:t>4.2.1</w:t>
      </w:r>
      <w:r>
        <w:tab/>
        <w:t>Void</w:t>
      </w:r>
      <w:bookmarkEnd w:id="71"/>
      <w:bookmarkEnd w:id="72"/>
      <w:bookmarkEnd w:id="73"/>
      <w:bookmarkEnd w:id="74"/>
      <w:bookmarkEnd w:id="75"/>
    </w:p>
    <w:p w14:paraId="7C482990" w14:textId="77777777" w:rsidR="009974B8" w:rsidRDefault="009974B8" w:rsidP="009974B8">
      <w:pPr>
        <w:pStyle w:val="Heading3"/>
      </w:pPr>
      <w:bookmarkStart w:id="76" w:name="_Toc2867199"/>
      <w:bookmarkStart w:id="77" w:name="_Toc29900562"/>
      <w:bookmarkStart w:id="78" w:name="_Toc36481400"/>
      <w:bookmarkStart w:id="79" w:name="_Toc36481854"/>
      <w:bookmarkStart w:id="80" w:name="_Toc163038688"/>
      <w:r>
        <w:t>4.2.2</w:t>
      </w:r>
      <w:r>
        <w:tab/>
        <w:t>EF</w:t>
      </w:r>
      <w:r>
        <w:rPr>
          <w:vertAlign w:val="subscript"/>
        </w:rPr>
        <w:t>IMPI</w:t>
      </w:r>
      <w:r>
        <w:t xml:space="preserve"> (IMS private user identity)</w:t>
      </w:r>
      <w:bookmarkEnd w:id="76"/>
      <w:bookmarkEnd w:id="77"/>
      <w:bookmarkEnd w:id="78"/>
      <w:bookmarkEnd w:id="79"/>
      <w:bookmarkEnd w:id="80"/>
    </w:p>
    <w:p w14:paraId="776F75FD" w14:textId="77777777" w:rsidR="009974B8" w:rsidRDefault="009974B8" w:rsidP="009974B8">
      <w:pPr>
        <w:keepNext/>
        <w:keepLines/>
      </w:pPr>
      <w:r>
        <w:t>This EF contains the private user identity of the user.</w:t>
      </w:r>
    </w:p>
    <w:p w14:paraId="0A0E74B5"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10A6BE3" w14:textId="77777777" w:rsidTr="00CD238A">
        <w:trPr>
          <w:trHeight w:val="240"/>
        </w:trPr>
        <w:tc>
          <w:tcPr>
            <w:tcW w:w="2693" w:type="dxa"/>
            <w:gridSpan w:val="2"/>
          </w:tcPr>
          <w:p w14:paraId="679FF8BA" w14:textId="77777777" w:rsidR="009974B8" w:rsidRDefault="009974B8" w:rsidP="00CD238A">
            <w:pPr>
              <w:pStyle w:val="TAC"/>
              <w:rPr>
                <w:lang w:val="fr-FR"/>
              </w:rPr>
            </w:pPr>
            <w:r>
              <w:rPr>
                <w:lang w:val="fr-FR"/>
              </w:rPr>
              <w:t>Identifier: '6F02'</w:t>
            </w:r>
          </w:p>
        </w:tc>
        <w:tc>
          <w:tcPr>
            <w:tcW w:w="3261" w:type="dxa"/>
            <w:gridSpan w:val="3"/>
          </w:tcPr>
          <w:p w14:paraId="7F15E184" w14:textId="77777777" w:rsidR="009974B8" w:rsidRDefault="009974B8" w:rsidP="00CD238A">
            <w:pPr>
              <w:pStyle w:val="TAC"/>
              <w:rPr>
                <w:lang w:val="fr-FR"/>
              </w:rPr>
            </w:pPr>
            <w:r>
              <w:rPr>
                <w:lang w:val="fr-FR"/>
              </w:rPr>
              <w:t>Structure: transparent</w:t>
            </w:r>
          </w:p>
        </w:tc>
        <w:tc>
          <w:tcPr>
            <w:tcW w:w="1558" w:type="dxa"/>
            <w:gridSpan w:val="2"/>
          </w:tcPr>
          <w:p w14:paraId="05797F04" w14:textId="77777777" w:rsidR="009974B8" w:rsidRPr="00FB7AB7" w:rsidRDefault="009974B8" w:rsidP="00CD238A">
            <w:pPr>
              <w:pStyle w:val="TAC"/>
            </w:pPr>
            <w:r w:rsidRPr="00FB7AB7">
              <w:t>Mandatory</w:t>
            </w:r>
          </w:p>
        </w:tc>
      </w:tr>
      <w:tr w:rsidR="009974B8" w14:paraId="59E4704C" w14:textId="77777777" w:rsidTr="00CD238A">
        <w:trPr>
          <w:trHeight w:val="240"/>
        </w:trPr>
        <w:tc>
          <w:tcPr>
            <w:tcW w:w="3686" w:type="dxa"/>
            <w:gridSpan w:val="3"/>
          </w:tcPr>
          <w:p w14:paraId="27D9961E" w14:textId="77777777" w:rsidR="009974B8" w:rsidRPr="00FB7AB7" w:rsidRDefault="009974B8" w:rsidP="00CD238A">
            <w:pPr>
              <w:pStyle w:val="TAC"/>
            </w:pPr>
            <w:r w:rsidRPr="00FB7AB7">
              <w:t>SFI: '02'</w:t>
            </w:r>
          </w:p>
        </w:tc>
        <w:tc>
          <w:tcPr>
            <w:tcW w:w="3826" w:type="dxa"/>
            <w:gridSpan w:val="4"/>
          </w:tcPr>
          <w:p w14:paraId="6160CEA5" w14:textId="77777777" w:rsidR="009974B8" w:rsidRPr="00FB7AB7" w:rsidRDefault="009974B8" w:rsidP="00CD238A">
            <w:pPr>
              <w:pStyle w:val="TAC"/>
            </w:pPr>
          </w:p>
        </w:tc>
      </w:tr>
      <w:tr w:rsidR="009974B8" w14:paraId="390ECE26" w14:textId="77777777" w:rsidTr="00CD238A">
        <w:trPr>
          <w:trHeight w:val="240"/>
        </w:trPr>
        <w:tc>
          <w:tcPr>
            <w:tcW w:w="3686" w:type="dxa"/>
            <w:gridSpan w:val="3"/>
          </w:tcPr>
          <w:p w14:paraId="2BB50414" w14:textId="77777777" w:rsidR="009974B8" w:rsidRPr="00FB7AB7" w:rsidRDefault="009974B8" w:rsidP="00CD238A">
            <w:pPr>
              <w:pStyle w:val="TAC"/>
            </w:pPr>
            <w:r w:rsidRPr="00FB7AB7">
              <w:t>File size: X bytes</w:t>
            </w:r>
          </w:p>
        </w:tc>
        <w:tc>
          <w:tcPr>
            <w:tcW w:w="3826" w:type="dxa"/>
            <w:gridSpan w:val="4"/>
          </w:tcPr>
          <w:p w14:paraId="5A6A3F64" w14:textId="77777777" w:rsidR="009974B8" w:rsidRPr="00FB7AB7" w:rsidRDefault="009974B8" w:rsidP="00CD238A">
            <w:pPr>
              <w:pStyle w:val="TAC"/>
            </w:pPr>
            <w:r w:rsidRPr="00FB7AB7">
              <w:t>Update activity: low</w:t>
            </w:r>
          </w:p>
        </w:tc>
      </w:tr>
      <w:tr w:rsidR="009974B8" w14:paraId="24EEC57B" w14:textId="77777777" w:rsidTr="00CD238A">
        <w:trPr>
          <w:trHeight w:val="240"/>
        </w:trPr>
        <w:tc>
          <w:tcPr>
            <w:tcW w:w="7512" w:type="dxa"/>
            <w:gridSpan w:val="7"/>
          </w:tcPr>
          <w:p w14:paraId="08075416" w14:textId="77777777" w:rsidR="009974B8" w:rsidRPr="00FB7AB7" w:rsidRDefault="009974B8" w:rsidP="00CD238A">
            <w:pPr>
              <w:pStyle w:val="TAC"/>
              <w:tabs>
                <w:tab w:val="left" w:pos="601"/>
                <w:tab w:val="left" w:pos="3153"/>
              </w:tabs>
              <w:spacing w:before="120"/>
              <w:jc w:val="left"/>
            </w:pPr>
            <w:r w:rsidRPr="00FB7AB7">
              <w:t>Access Conditions:</w:t>
            </w:r>
          </w:p>
          <w:p w14:paraId="1C318006" w14:textId="77777777" w:rsidR="009974B8" w:rsidRPr="00FB7AB7" w:rsidRDefault="009974B8" w:rsidP="00CD238A">
            <w:pPr>
              <w:pStyle w:val="TAC"/>
              <w:tabs>
                <w:tab w:val="left" w:pos="601"/>
                <w:tab w:val="left" w:pos="3153"/>
              </w:tabs>
              <w:jc w:val="left"/>
            </w:pPr>
            <w:r w:rsidRPr="00FB7AB7">
              <w:tab/>
              <w:t>READ</w:t>
            </w:r>
            <w:r w:rsidRPr="00FB7AB7">
              <w:tab/>
              <w:t>PIN</w:t>
            </w:r>
          </w:p>
          <w:p w14:paraId="32092A37" w14:textId="77777777" w:rsidR="009974B8" w:rsidRPr="00FB7AB7" w:rsidRDefault="009974B8" w:rsidP="00CD238A">
            <w:pPr>
              <w:pStyle w:val="TAC"/>
              <w:tabs>
                <w:tab w:val="left" w:pos="601"/>
                <w:tab w:val="left" w:pos="3153"/>
              </w:tabs>
              <w:jc w:val="left"/>
            </w:pPr>
            <w:r w:rsidRPr="00FB7AB7">
              <w:tab/>
              <w:t>UPDATE</w:t>
            </w:r>
            <w:r w:rsidRPr="00FB7AB7">
              <w:tab/>
              <w:t>ADM</w:t>
            </w:r>
          </w:p>
          <w:p w14:paraId="24A55720" w14:textId="77777777" w:rsidR="009974B8" w:rsidRPr="00FB7AB7" w:rsidRDefault="009974B8" w:rsidP="00CD238A">
            <w:pPr>
              <w:pStyle w:val="TAC"/>
              <w:tabs>
                <w:tab w:val="left" w:pos="601"/>
                <w:tab w:val="left" w:pos="3153"/>
              </w:tabs>
              <w:jc w:val="left"/>
            </w:pPr>
            <w:r w:rsidRPr="00FB7AB7">
              <w:tab/>
              <w:t>DEACTIVATE</w:t>
            </w:r>
            <w:r w:rsidRPr="00FB7AB7">
              <w:tab/>
              <w:t>ADM</w:t>
            </w:r>
          </w:p>
          <w:p w14:paraId="760C239D" w14:textId="77777777" w:rsidR="009974B8" w:rsidRPr="00FB7AB7" w:rsidRDefault="009974B8" w:rsidP="00CD238A">
            <w:pPr>
              <w:pStyle w:val="TAC"/>
              <w:tabs>
                <w:tab w:val="left" w:pos="601"/>
                <w:tab w:val="left" w:pos="3153"/>
              </w:tabs>
              <w:jc w:val="left"/>
            </w:pPr>
            <w:r w:rsidRPr="00FB7AB7">
              <w:tab/>
              <w:t>ACTIVATE</w:t>
            </w:r>
            <w:r w:rsidRPr="00FB7AB7">
              <w:tab/>
              <w:t>ADM</w:t>
            </w:r>
          </w:p>
          <w:p w14:paraId="4ABF38B1" w14:textId="77777777" w:rsidR="009974B8" w:rsidRPr="00FB7AB7" w:rsidRDefault="009974B8" w:rsidP="00CD238A">
            <w:pPr>
              <w:pStyle w:val="TAC"/>
              <w:tabs>
                <w:tab w:val="left" w:pos="601"/>
                <w:tab w:val="left" w:pos="3153"/>
              </w:tabs>
              <w:jc w:val="left"/>
            </w:pPr>
          </w:p>
        </w:tc>
      </w:tr>
      <w:tr w:rsidR="009974B8" w14:paraId="6F6FCD91" w14:textId="77777777" w:rsidTr="00CD238A">
        <w:trPr>
          <w:trHeight w:val="240"/>
        </w:trPr>
        <w:tc>
          <w:tcPr>
            <w:tcW w:w="1275" w:type="dxa"/>
          </w:tcPr>
          <w:p w14:paraId="771AB7BA" w14:textId="77777777" w:rsidR="009974B8" w:rsidRPr="00FB7AB7" w:rsidRDefault="009974B8" w:rsidP="00CD238A">
            <w:pPr>
              <w:pStyle w:val="TAC"/>
            </w:pPr>
            <w:r w:rsidRPr="00FB7AB7">
              <w:t>Bytes</w:t>
            </w:r>
          </w:p>
        </w:tc>
        <w:tc>
          <w:tcPr>
            <w:tcW w:w="4112" w:type="dxa"/>
            <w:gridSpan w:val="3"/>
          </w:tcPr>
          <w:p w14:paraId="570755AD" w14:textId="77777777" w:rsidR="009974B8" w:rsidRPr="00FB7AB7" w:rsidRDefault="009974B8" w:rsidP="00CD238A">
            <w:pPr>
              <w:pStyle w:val="TAC"/>
            </w:pPr>
            <w:r w:rsidRPr="00FB7AB7">
              <w:t>Description</w:t>
            </w:r>
          </w:p>
        </w:tc>
        <w:tc>
          <w:tcPr>
            <w:tcW w:w="607" w:type="dxa"/>
            <w:gridSpan w:val="2"/>
          </w:tcPr>
          <w:p w14:paraId="4F6EB878" w14:textId="77777777" w:rsidR="009974B8" w:rsidRPr="00FB7AB7" w:rsidRDefault="009974B8" w:rsidP="00CD238A">
            <w:pPr>
              <w:pStyle w:val="TAC"/>
            </w:pPr>
            <w:r w:rsidRPr="00FB7AB7">
              <w:t>M/O</w:t>
            </w:r>
          </w:p>
        </w:tc>
        <w:tc>
          <w:tcPr>
            <w:tcW w:w="1518" w:type="dxa"/>
          </w:tcPr>
          <w:p w14:paraId="65A7BFA3" w14:textId="77777777" w:rsidR="009974B8" w:rsidRPr="00FB7AB7" w:rsidRDefault="009974B8" w:rsidP="00CD238A">
            <w:pPr>
              <w:pStyle w:val="TAC"/>
            </w:pPr>
            <w:r w:rsidRPr="00FB7AB7">
              <w:t>Length</w:t>
            </w:r>
          </w:p>
        </w:tc>
      </w:tr>
      <w:tr w:rsidR="009974B8" w14:paraId="397A8D9F" w14:textId="77777777" w:rsidTr="00CD238A">
        <w:trPr>
          <w:trHeight w:val="240"/>
        </w:trPr>
        <w:tc>
          <w:tcPr>
            <w:tcW w:w="1275" w:type="dxa"/>
          </w:tcPr>
          <w:p w14:paraId="2F2E2F75" w14:textId="77777777" w:rsidR="009974B8" w:rsidRPr="00FB7AB7" w:rsidRDefault="009974B8" w:rsidP="00CD238A">
            <w:pPr>
              <w:pStyle w:val="TAC"/>
            </w:pPr>
            <w:r w:rsidRPr="00FB7AB7">
              <w:t>1 to X</w:t>
            </w:r>
          </w:p>
        </w:tc>
        <w:tc>
          <w:tcPr>
            <w:tcW w:w="4112" w:type="dxa"/>
            <w:gridSpan w:val="3"/>
          </w:tcPr>
          <w:p w14:paraId="19DF780B" w14:textId="77777777" w:rsidR="009974B8" w:rsidRPr="00FB7AB7" w:rsidRDefault="009974B8" w:rsidP="00CD238A">
            <w:pPr>
              <w:pStyle w:val="TAC"/>
              <w:jc w:val="left"/>
            </w:pPr>
            <w:r w:rsidRPr="00FB7AB7">
              <w:t>NAI TLV data object</w:t>
            </w:r>
          </w:p>
        </w:tc>
        <w:tc>
          <w:tcPr>
            <w:tcW w:w="607" w:type="dxa"/>
            <w:gridSpan w:val="2"/>
          </w:tcPr>
          <w:p w14:paraId="2D0CFDFD" w14:textId="77777777" w:rsidR="009974B8" w:rsidRPr="00FB7AB7" w:rsidRDefault="009974B8" w:rsidP="00CD238A">
            <w:pPr>
              <w:pStyle w:val="TAC"/>
            </w:pPr>
            <w:r w:rsidRPr="00FB7AB7">
              <w:t>M</w:t>
            </w:r>
          </w:p>
        </w:tc>
        <w:tc>
          <w:tcPr>
            <w:tcW w:w="1518" w:type="dxa"/>
          </w:tcPr>
          <w:p w14:paraId="66788B08" w14:textId="77777777" w:rsidR="009974B8" w:rsidRPr="00FB7AB7" w:rsidRDefault="009974B8" w:rsidP="00CD238A">
            <w:pPr>
              <w:pStyle w:val="TAC"/>
            </w:pPr>
            <w:r w:rsidRPr="00FB7AB7">
              <w:t>X bytes</w:t>
            </w:r>
          </w:p>
        </w:tc>
      </w:tr>
    </w:tbl>
    <w:p w14:paraId="2D97CCD4" w14:textId="77777777" w:rsidR="009974B8" w:rsidRDefault="009974B8" w:rsidP="009144B3"/>
    <w:p w14:paraId="3399A01B" w14:textId="77777777" w:rsidR="009974B8" w:rsidRDefault="009974B8" w:rsidP="009974B8">
      <w:pPr>
        <w:pStyle w:val="B1"/>
        <w:keepNext/>
        <w:keepLines/>
      </w:pPr>
      <w:r>
        <w:noBreakHyphen/>
      </w:r>
      <w:r>
        <w:tab/>
        <w:t>NAI</w:t>
      </w:r>
    </w:p>
    <w:p w14:paraId="27A00367" w14:textId="77777777" w:rsidR="009974B8" w:rsidRDefault="009974B8" w:rsidP="009974B8">
      <w:pPr>
        <w:pStyle w:val="B2"/>
        <w:keepNext/>
        <w:keepLines/>
      </w:pPr>
      <w:r>
        <w:t>Contents:</w:t>
      </w:r>
    </w:p>
    <w:p w14:paraId="40AF46DB" w14:textId="77777777" w:rsidR="009974B8" w:rsidRDefault="009974B8" w:rsidP="009974B8">
      <w:pPr>
        <w:pStyle w:val="B2"/>
      </w:pPr>
      <w:r>
        <w:t>-</w:t>
      </w:r>
      <w:r>
        <w:tab/>
        <w:t>Private user identity of the user.</w:t>
      </w:r>
    </w:p>
    <w:p w14:paraId="1F3E217E" w14:textId="4D305F6E" w:rsidR="009974B8" w:rsidRDefault="009974B8" w:rsidP="009974B8">
      <w:pPr>
        <w:pStyle w:val="B2"/>
      </w:pPr>
      <w:r>
        <w:t>Coding:</w:t>
      </w:r>
    </w:p>
    <w:p w14:paraId="2D97A1C3" w14:textId="37CB75A7" w:rsidR="009974B8" w:rsidRDefault="009974B8" w:rsidP="009974B8">
      <w:pPr>
        <w:pStyle w:val="B2"/>
        <w:rPr>
          <w:rFonts w:eastAsia="MS Mincho"/>
        </w:rPr>
      </w:pPr>
      <w:r>
        <w:t>-</w:t>
      </w:r>
      <w:r>
        <w:tab/>
        <w:t xml:space="preserve">For contents and syntax of NAI TLV data object values see IETF </w:t>
      </w:r>
      <w:r>
        <w:rPr>
          <w:rFonts w:eastAsia="MS Mincho"/>
        </w:rPr>
        <w:t>RFC 2486</w:t>
      </w:r>
      <w:r w:rsidR="00313726">
        <w:rPr>
          <w:rFonts w:eastAsia="MS Mincho"/>
        </w:rPr>
        <w:t> [</w:t>
      </w:r>
      <w:r>
        <w:rPr>
          <w:rFonts w:eastAsia="MS Mincho"/>
        </w:rPr>
        <w:t>24].</w:t>
      </w:r>
      <w:r w:rsidRPr="00721CF4">
        <w:t xml:space="preserve"> </w:t>
      </w:r>
      <w:r>
        <w:t>The NAI shall be encoded to an octet string according to UTF-8 encoding rules as specified in IETF RFC 3629 [27]. The tag value of the NAI TLV data object shall be '80'.</w:t>
      </w:r>
    </w:p>
    <w:p w14:paraId="2D257827" w14:textId="77777777" w:rsidR="009974B8" w:rsidRDefault="009974B8" w:rsidP="009974B8">
      <w:pPr>
        <w:pStyle w:val="Heading3"/>
      </w:pPr>
      <w:bookmarkStart w:id="81" w:name="_Toc2867200"/>
      <w:bookmarkStart w:id="82" w:name="_Toc29900563"/>
      <w:bookmarkStart w:id="83" w:name="_Toc36481401"/>
      <w:bookmarkStart w:id="84" w:name="_Toc36481855"/>
      <w:bookmarkStart w:id="85" w:name="_Toc163038689"/>
      <w:r>
        <w:lastRenderedPageBreak/>
        <w:t>4.2.3</w:t>
      </w:r>
      <w:r>
        <w:tab/>
        <w:t>EF</w:t>
      </w:r>
      <w:r>
        <w:rPr>
          <w:vertAlign w:val="subscript"/>
        </w:rPr>
        <w:t>DOMAIN</w:t>
      </w:r>
      <w:r>
        <w:t xml:space="preserve"> (Home Network Domain Name)</w:t>
      </w:r>
      <w:bookmarkEnd w:id="81"/>
      <w:bookmarkEnd w:id="82"/>
      <w:bookmarkEnd w:id="83"/>
      <w:bookmarkEnd w:id="84"/>
      <w:bookmarkEnd w:id="85"/>
    </w:p>
    <w:p w14:paraId="117F407F" w14:textId="77777777" w:rsidR="009974B8" w:rsidRDefault="009974B8" w:rsidP="009974B8">
      <w:pPr>
        <w:keepNext/>
        <w:keepLines/>
      </w:pPr>
      <w:r>
        <w:t>This EF contains the home operator's network domain name.</w:t>
      </w:r>
    </w:p>
    <w:p w14:paraId="59D9F0D2"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49218ED3" w14:textId="77777777" w:rsidTr="00CD238A">
        <w:trPr>
          <w:trHeight w:val="240"/>
        </w:trPr>
        <w:tc>
          <w:tcPr>
            <w:tcW w:w="2693" w:type="dxa"/>
            <w:gridSpan w:val="2"/>
          </w:tcPr>
          <w:p w14:paraId="18F89A55" w14:textId="77777777" w:rsidR="009974B8" w:rsidRDefault="009974B8" w:rsidP="00CD238A">
            <w:pPr>
              <w:pStyle w:val="TAC"/>
              <w:rPr>
                <w:lang w:val="fr-FR"/>
              </w:rPr>
            </w:pPr>
            <w:r>
              <w:rPr>
                <w:lang w:val="fr-FR"/>
              </w:rPr>
              <w:t>Identifier: '6F03'</w:t>
            </w:r>
          </w:p>
        </w:tc>
        <w:tc>
          <w:tcPr>
            <w:tcW w:w="3261" w:type="dxa"/>
            <w:gridSpan w:val="3"/>
          </w:tcPr>
          <w:p w14:paraId="144573E4" w14:textId="77777777" w:rsidR="009974B8" w:rsidRDefault="009974B8" w:rsidP="00CD238A">
            <w:pPr>
              <w:pStyle w:val="TAC"/>
              <w:rPr>
                <w:lang w:val="fr-FR"/>
              </w:rPr>
            </w:pPr>
            <w:r>
              <w:rPr>
                <w:lang w:val="fr-FR"/>
              </w:rPr>
              <w:t>Structure: transparent</w:t>
            </w:r>
          </w:p>
        </w:tc>
        <w:tc>
          <w:tcPr>
            <w:tcW w:w="1558" w:type="dxa"/>
            <w:gridSpan w:val="2"/>
          </w:tcPr>
          <w:p w14:paraId="477BB078" w14:textId="77777777" w:rsidR="009974B8" w:rsidRPr="00FB7AB7" w:rsidRDefault="009974B8" w:rsidP="00CD238A">
            <w:pPr>
              <w:pStyle w:val="TAC"/>
            </w:pPr>
            <w:r w:rsidRPr="00FB7AB7">
              <w:t>Mandatory</w:t>
            </w:r>
          </w:p>
          <w:p w14:paraId="6F2DBFBC" w14:textId="77777777" w:rsidR="009974B8" w:rsidRPr="00FB7AB7" w:rsidRDefault="009974B8" w:rsidP="00CD238A">
            <w:pPr>
              <w:pStyle w:val="TAC"/>
            </w:pPr>
          </w:p>
        </w:tc>
      </w:tr>
      <w:tr w:rsidR="009974B8" w14:paraId="014F0B10" w14:textId="77777777" w:rsidTr="00CD238A">
        <w:trPr>
          <w:trHeight w:val="240"/>
        </w:trPr>
        <w:tc>
          <w:tcPr>
            <w:tcW w:w="3686" w:type="dxa"/>
            <w:gridSpan w:val="3"/>
          </w:tcPr>
          <w:p w14:paraId="2771147D" w14:textId="77777777" w:rsidR="009974B8" w:rsidRPr="00FB7AB7" w:rsidRDefault="009974B8" w:rsidP="00CD238A">
            <w:pPr>
              <w:pStyle w:val="TAC"/>
            </w:pPr>
            <w:r w:rsidRPr="00FB7AB7">
              <w:t>SFI: '05'</w:t>
            </w:r>
          </w:p>
        </w:tc>
        <w:tc>
          <w:tcPr>
            <w:tcW w:w="3826" w:type="dxa"/>
            <w:gridSpan w:val="4"/>
          </w:tcPr>
          <w:p w14:paraId="382BBF1A" w14:textId="77777777" w:rsidR="009974B8" w:rsidRPr="00FB7AB7" w:rsidRDefault="009974B8" w:rsidP="00CD238A">
            <w:pPr>
              <w:pStyle w:val="TAC"/>
            </w:pPr>
          </w:p>
        </w:tc>
      </w:tr>
      <w:tr w:rsidR="009974B8" w14:paraId="5F43DBA1" w14:textId="77777777" w:rsidTr="00CD238A">
        <w:trPr>
          <w:trHeight w:val="240"/>
        </w:trPr>
        <w:tc>
          <w:tcPr>
            <w:tcW w:w="3686" w:type="dxa"/>
            <w:gridSpan w:val="3"/>
          </w:tcPr>
          <w:p w14:paraId="50680448" w14:textId="77777777" w:rsidR="009974B8" w:rsidRPr="00FB7AB7" w:rsidRDefault="009974B8" w:rsidP="00CD238A">
            <w:pPr>
              <w:pStyle w:val="TAC"/>
            </w:pPr>
            <w:r w:rsidRPr="00FB7AB7">
              <w:t>File size: X bytes</w:t>
            </w:r>
          </w:p>
        </w:tc>
        <w:tc>
          <w:tcPr>
            <w:tcW w:w="3826" w:type="dxa"/>
            <w:gridSpan w:val="4"/>
          </w:tcPr>
          <w:p w14:paraId="41792316" w14:textId="77777777" w:rsidR="009974B8" w:rsidRPr="00FB7AB7" w:rsidRDefault="009974B8" w:rsidP="00CD238A">
            <w:pPr>
              <w:pStyle w:val="TAC"/>
            </w:pPr>
            <w:r w:rsidRPr="00FB7AB7">
              <w:t>Update activity: low</w:t>
            </w:r>
          </w:p>
        </w:tc>
      </w:tr>
      <w:tr w:rsidR="009974B8" w14:paraId="759EAF67" w14:textId="77777777" w:rsidTr="00CD238A">
        <w:trPr>
          <w:trHeight w:val="240"/>
        </w:trPr>
        <w:tc>
          <w:tcPr>
            <w:tcW w:w="7512" w:type="dxa"/>
            <w:gridSpan w:val="7"/>
          </w:tcPr>
          <w:p w14:paraId="494DAB1F" w14:textId="77777777" w:rsidR="009974B8" w:rsidRPr="00FB7AB7" w:rsidRDefault="009974B8" w:rsidP="00CD238A">
            <w:pPr>
              <w:pStyle w:val="TAC"/>
              <w:tabs>
                <w:tab w:val="left" w:pos="601"/>
                <w:tab w:val="left" w:pos="3153"/>
              </w:tabs>
              <w:spacing w:before="120"/>
              <w:jc w:val="left"/>
            </w:pPr>
            <w:r w:rsidRPr="00FB7AB7">
              <w:t>Access Conditions:</w:t>
            </w:r>
          </w:p>
          <w:p w14:paraId="43AA92DD" w14:textId="77777777" w:rsidR="009974B8" w:rsidRPr="00FB7AB7" w:rsidRDefault="009974B8" w:rsidP="00CD238A">
            <w:pPr>
              <w:pStyle w:val="TAC"/>
              <w:tabs>
                <w:tab w:val="left" w:pos="601"/>
                <w:tab w:val="left" w:pos="3153"/>
              </w:tabs>
              <w:jc w:val="left"/>
            </w:pPr>
            <w:r w:rsidRPr="00FB7AB7">
              <w:tab/>
              <w:t>READ</w:t>
            </w:r>
            <w:r w:rsidRPr="00FB7AB7">
              <w:tab/>
              <w:t>PIN</w:t>
            </w:r>
          </w:p>
          <w:p w14:paraId="01D0F085" w14:textId="77777777" w:rsidR="009974B8" w:rsidRPr="00FB7AB7" w:rsidRDefault="009974B8" w:rsidP="00CD238A">
            <w:pPr>
              <w:pStyle w:val="TAC"/>
              <w:tabs>
                <w:tab w:val="left" w:pos="601"/>
                <w:tab w:val="left" w:pos="3153"/>
              </w:tabs>
              <w:jc w:val="left"/>
            </w:pPr>
            <w:r w:rsidRPr="00FB7AB7">
              <w:tab/>
              <w:t>UPDATE</w:t>
            </w:r>
            <w:r w:rsidRPr="00FB7AB7">
              <w:tab/>
              <w:t>ADM</w:t>
            </w:r>
          </w:p>
          <w:p w14:paraId="47A7D5B0" w14:textId="77777777" w:rsidR="009974B8" w:rsidRPr="00FB7AB7" w:rsidRDefault="009974B8" w:rsidP="00CD238A">
            <w:pPr>
              <w:pStyle w:val="TAC"/>
              <w:tabs>
                <w:tab w:val="left" w:pos="601"/>
                <w:tab w:val="left" w:pos="3153"/>
              </w:tabs>
              <w:jc w:val="left"/>
            </w:pPr>
            <w:r w:rsidRPr="00FB7AB7">
              <w:tab/>
              <w:t>DEACTIVATE</w:t>
            </w:r>
            <w:r w:rsidRPr="00FB7AB7">
              <w:tab/>
              <w:t>ADM</w:t>
            </w:r>
          </w:p>
          <w:p w14:paraId="0CBDA3B3" w14:textId="77777777" w:rsidR="009974B8" w:rsidRPr="00FB7AB7" w:rsidRDefault="009974B8" w:rsidP="00CD238A">
            <w:pPr>
              <w:pStyle w:val="TAC"/>
              <w:tabs>
                <w:tab w:val="left" w:pos="601"/>
                <w:tab w:val="left" w:pos="3153"/>
              </w:tabs>
              <w:jc w:val="left"/>
            </w:pPr>
            <w:r w:rsidRPr="00FB7AB7">
              <w:tab/>
              <w:t>ACTIVATE</w:t>
            </w:r>
            <w:r w:rsidRPr="00FB7AB7">
              <w:tab/>
              <w:t>ADM</w:t>
            </w:r>
          </w:p>
          <w:p w14:paraId="623DBD94" w14:textId="77777777" w:rsidR="009974B8" w:rsidRPr="00FB7AB7" w:rsidRDefault="009974B8" w:rsidP="00CD238A">
            <w:pPr>
              <w:pStyle w:val="TAC"/>
              <w:tabs>
                <w:tab w:val="left" w:pos="601"/>
                <w:tab w:val="left" w:pos="3153"/>
              </w:tabs>
              <w:jc w:val="left"/>
            </w:pPr>
          </w:p>
        </w:tc>
      </w:tr>
      <w:tr w:rsidR="009974B8" w14:paraId="2F85BA68" w14:textId="77777777" w:rsidTr="00CD238A">
        <w:trPr>
          <w:trHeight w:val="240"/>
        </w:trPr>
        <w:tc>
          <w:tcPr>
            <w:tcW w:w="1275" w:type="dxa"/>
          </w:tcPr>
          <w:p w14:paraId="63BBFE0C" w14:textId="77777777" w:rsidR="009974B8" w:rsidRPr="00FB7AB7" w:rsidRDefault="009974B8" w:rsidP="00CD238A">
            <w:pPr>
              <w:pStyle w:val="TAC"/>
            </w:pPr>
            <w:r w:rsidRPr="00FB7AB7">
              <w:t>Bytes</w:t>
            </w:r>
          </w:p>
        </w:tc>
        <w:tc>
          <w:tcPr>
            <w:tcW w:w="4112" w:type="dxa"/>
            <w:gridSpan w:val="3"/>
          </w:tcPr>
          <w:p w14:paraId="3E0E0779" w14:textId="77777777" w:rsidR="009974B8" w:rsidRPr="00FB7AB7" w:rsidRDefault="009974B8" w:rsidP="00CD238A">
            <w:pPr>
              <w:pStyle w:val="TAC"/>
            </w:pPr>
            <w:r w:rsidRPr="00FB7AB7">
              <w:t>Description</w:t>
            </w:r>
          </w:p>
        </w:tc>
        <w:tc>
          <w:tcPr>
            <w:tcW w:w="607" w:type="dxa"/>
            <w:gridSpan w:val="2"/>
          </w:tcPr>
          <w:p w14:paraId="3B418320" w14:textId="77777777" w:rsidR="009974B8" w:rsidRPr="00FB7AB7" w:rsidRDefault="009974B8" w:rsidP="00CD238A">
            <w:pPr>
              <w:pStyle w:val="TAC"/>
            </w:pPr>
            <w:r w:rsidRPr="00FB7AB7">
              <w:t>M/O</w:t>
            </w:r>
          </w:p>
        </w:tc>
        <w:tc>
          <w:tcPr>
            <w:tcW w:w="1518" w:type="dxa"/>
          </w:tcPr>
          <w:p w14:paraId="5B50381E" w14:textId="77777777" w:rsidR="009974B8" w:rsidRPr="00FB7AB7" w:rsidRDefault="009974B8" w:rsidP="00CD238A">
            <w:pPr>
              <w:pStyle w:val="TAC"/>
            </w:pPr>
            <w:r w:rsidRPr="00FB7AB7">
              <w:t>Length</w:t>
            </w:r>
          </w:p>
        </w:tc>
      </w:tr>
      <w:tr w:rsidR="009974B8" w14:paraId="22EBF6C8" w14:textId="77777777" w:rsidTr="00CD238A">
        <w:trPr>
          <w:trHeight w:val="240"/>
        </w:trPr>
        <w:tc>
          <w:tcPr>
            <w:tcW w:w="1275" w:type="dxa"/>
          </w:tcPr>
          <w:p w14:paraId="384CE3A6" w14:textId="77777777" w:rsidR="009974B8" w:rsidRPr="00FB7AB7" w:rsidRDefault="009974B8" w:rsidP="00CD238A">
            <w:pPr>
              <w:pStyle w:val="TAC"/>
            </w:pPr>
            <w:r w:rsidRPr="00FB7AB7">
              <w:t>1 to X</w:t>
            </w:r>
          </w:p>
        </w:tc>
        <w:tc>
          <w:tcPr>
            <w:tcW w:w="4112" w:type="dxa"/>
            <w:gridSpan w:val="3"/>
          </w:tcPr>
          <w:p w14:paraId="78C63629" w14:textId="77777777" w:rsidR="009974B8" w:rsidRPr="00FB7AB7" w:rsidRDefault="009974B8" w:rsidP="00CD238A">
            <w:pPr>
              <w:pStyle w:val="TAC"/>
              <w:jc w:val="left"/>
            </w:pPr>
            <w:r w:rsidRPr="00FB7AB7">
              <w:t>Home Network Domain Name TLV data object</w:t>
            </w:r>
          </w:p>
        </w:tc>
        <w:tc>
          <w:tcPr>
            <w:tcW w:w="607" w:type="dxa"/>
            <w:gridSpan w:val="2"/>
          </w:tcPr>
          <w:p w14:paraId="6718C172" w14:textId="77777777" w:rsidR="009974B8" w:rsidRPr="00FB7AB7" w:rsidRDefault="009974B8" w:rsidP="00CD238A">
            <w:pPr>
              <w:pStyle w:val="TAC"/>
            </w:pPr>
            <w:r w:rsidRPr="00FB7AB7">
              <w:t>M</w:t>
            </w:r>
          </w:p>
        </w:tc>
        <w:tc>
          <w:tcPr>
            <w:tcW w:w="1518" w:type="dxa"/>
          </w:tcPr>
          <w:p w14:paraId="3BC22AAD" w14:textId="77777777" w:rsidR="009974B8" w:rsidRPr="00FB7AB7" w:rsidRDefault="009974B8" w:rsidP="00CD238A">
            <w:pPr>
              <w:pStyle w:val="TAC"/>
            </w:pPr>
            <w:r w:rsidRPr="00FB7AB7">
              <w:t>X bytes</w:t>
            </w:r>
          </w:p>
        </w:tc>
      </w:tr>
    </w:tbl>
    <w:p w14:paraId="51671884" w14:textId="77777777" w:rsidR="009974B8" w:rsidRDefault="009974B8" w:rsidP="009974B8">
      <w:pPr>
        <w:pStyle w:val="FP"/>
      </w:pPr>
    </w:p>
    <w:p w14:paraId="7B247331" w14:textId="77777777" w:rsidR="009974B8" w:rsidRDefault="009974B8" w:rsidP="009974B8">
      <w:pPr>
        <w:pStyle w:val="B1"/>
      </w:pPr>
      <w:r>
        <w:noBreakHyphen/>
      </w:r>
      <w:r>
        <w:tab/>
        <w:t>URI</w:t>
      </w:r>
    </w:p>
    <w:p w14:paraId="40640694" w14:textId="77777777" w:rsidR="009974B8" w:rsidRDefault="009974B8" w:rsidP="009974B8">
      <w:pPr>
        <w:pStyle w:val="B2"/>
      </w:pPr>
      <w:r>
        <w:t>Contents:</w:t>
      </w:r>
    </w:p>
    <w:p w14:paraId="585D2545" w14:textId="77777777" w:rsidR="009974B8" w:rsidRDefault="009974B8" w:rsidP="009974B8">
      <w:pPr>
        <w:pStyle w:val="B2"/>
      </w:pPr>
      <w:r>
        <w:t>-</w:t>
      </w:r>
      <w:r>
        <w:tab/>
        <w:t>Home Network Domain Name.</w:t>
      </w:r>
    </w:p>
    <w:p w14:paraId="086BA92D" w14:textId="77777777" w:rsidR="009974B8" w:rsidRDefault="009974B8" w:rsidP="009974B8">
      <w:pPr>
        <w:pStyle w:val="B2"/>
      </w:pPr>
      <w:r>
        <w:t>Coding:</w:t>
      </w:r>
    </w:p>
    <w:p w14:paraId="2545E669" w14:textId="77777777"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14:paraId="05A5136E" w14:textId="77777777" w:rsidR="009974B8" w:rsidRDefault="009974B8" w:rsidP="009974B8">
      <w:pPr>
        <w:pStyle w:val="Heading3"/>
        <w:rPr>
          <w:lang w:val="fr-FR"/>
        </w:rPr>
      </w:pPr>
      <w:bookmarkStart w:id="86" w:name="_Toc2867201"/>
      <w:bookmarkStart w:id="87" w:name="_Toc29900564"/>
      <w:bookmarkStart w:id="88" w:name="_Toc36481402"/>
      <w:bookmarkStart w:id="89" w:name="_Toc36481856"/>
      <w:bookmarkStart w:id="90" w:name="_Toc163038690"/>
      <w:r>
        <w:rPr>
          <w:lang w:val="fr-FR"/>
        </w:rPr>
        <w:t>4.2.4</w:t>
      </w:r>
      <w:r>
        <w:rPr>
          <w:lang w:val="fr-FR"/>
        </w:rPr>
        <w:tab/>
        <w:t>EF</w:t>
      </w:r>
      <w:r>
        <w:rPr>
          <w:vertAlign w:val="subscript"/>
          <w:lang w:val="fr-FR"/>
        </w:rPr>
        <w:t>IMPU</w:t>
      </w:r>
      <w:r>
        <w:rPr>
          <w:lang w:val="fr-FR"/>
        </w:rPr>
        <w:t xml:space="preserve"> (IMS public user identity)</w:t>
      </w:r>
      <w:bookmarkEnd w:id="86"/>
      <w:bookmarkEnd w:id="87"/>
      <w:bookmarkEnd w:id="88"/>
      <w:bookmarkEnd w:id="89"/>
      <w:bookmarkEnd w:id="90"/>
    </w:p>
    <w:p w14:paraId="28E708CD" w14:textId="77777777"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14:paraId="42496FE6"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73269B9" w14:textId="77777777" w:rsidTr="00CD238A">
        <w:trPr>
          <w:trHeight w:val="240"/>
        </w:trPr>
        <w:tc>
          <w:tcPr>
            <w:tcW w:w="2693" w:type="dxa"/>
            <w:gridSpan w:val="2"/>
          </w:tcPr>
          <w:p w14:paraId="165692B7" w14:textId="77777777" w:rsidR="009974B8" w:rsidRPr="00FB7AB7" w:rsidRDefault="009974B8" w:rsidP="00CD238A">
            <w:pPr>
              <w:pStyle w:val="TAC"/>
            </w:pPr>
            <w:r w:rsidRPr="00FB7AB7">
              <w:t>Identifier: '6F04'</w:t>
            </w:r>
          </w:p>
        </w:tc>
        <w:tc>
          <w:tcPr>
            <w:tcW w:w="3261" w:type="dxa"/>
            <w:gridSpan w:val="3"/>
          </w:tcPr>
          <w:p w14:paraId="124726E3" w14:textId="77777777" w:rsidR="009974B8" w:rsidRPr="00FB7AB7" w:rsidRDefault="009974B8" w:rsidP="00CD238A">
            <w:pPr>
              <w:pStyle w:val="TAC"/>
            </w:pPr>
            <w:r w:rsidRPr="00FB7AB7">
              <w:t>Structure: linear fixed</w:t>
            </w:r>
          </w:p>
        </w:tc>
        <w:tc>
          <w:tcPr>
            <w:tcW w:w="1558" w:type="dxa"/>
            <w:gridSpan w:val="2"/>
          </w:tcPr>
          <w:p w14:paraId="4EAB92FA" w14:textId="77777777" w:rsidR="009974B8" w:rsidRPr="00FB7AB7" w:rsidRDefault="009974B8" w:rsidP="00CD238A">
            <w:pPr>
              <w:pStyle w:val="TAC"/>
            </w:pPr>
            <w:r w:rsidRPr="00FB7AB7">
              <w:t>Mandatory</w:t>
            </w:r>
          </w:p>
        </w:tc>
      </w:tr>
      <w:tr w:rsidR="009974B8" w14:paraId="2D3301A9" w14:textId="77777777" w:rsidTr="00CD238A">
        <w:trPr>
          <w:trHeight w:val="240"/>
        </w:trPr>
        <w:tc>
          <w:tcPr>
            <w:tcW w:w="3686" w:type="dxa"/>
            <w:gridSpan w:val="3"/>
          </w:tcPr>
          <w:p w14:paraId="540E9D12" w14:textId="77777777" w:rsidR="009974B8" w:rsidRPr="00FB7AB7" w:rsidRDefault="009974B8" w:rsidP="00CD238A">
            <w:pPr>
              <w:pStyle w:val="TAC"/>
            </w:pPr>
            <w:r w:rsidRPr="00FB7AB7">
              <w:t>SFI: '04'</w:t>
            </w:r>
          </w:p>
        </w:tc>
        <w:tc>
          <w:tcPr>
            <w:tcW w:w="3826" w:type="dxa"/>
            <w:gridSpan w:val="4"/>
          </w:tcPr>
          <w:p w14:paraId="4FACA497" w14:textId="77777777" w:rsidR="009974B8" w:rsidRPr="00FB7AB7" w:rsidRDefault="009974B8" w:rsidP="00CD238A">
            <w:pPr>
              <w:pStyle w:val="TAC"/>
            </w:pPr>
          </w:p>
        </w:tc>
      </w:tr>
      <w:tr w:rsidR="009974B8" w14:paraId="527F11CB" w14:textId="77777777" w:rsidTr="00CD238A">
        <w:trPr>
          <w:trHeight w:val="240"/>
        </w:trPr>
        <w:tc>
          <w:tcPr>
            <w:tcW w:w="3686" w:type="dxa"/>
            <w:gridSpan w:val="3"/>
          </w:tcPr>
          <w:p w14:paraId="18D36AD7" w14:textId="77777777" w:rsidR="009974B8" w:rsidRPr="00FB7AB7" w:rsidRDefault="009974B8" w:rsidP="00CD238A">
            <w:pPr>
              <w:pStyle w:val="TAC"/>
            </w:pPr>
            <w:r w:rsidRPr="00FB7AB7">
              <w:t>Record length: X bytes</w:t>
            </w:r>
          </w:p>
        </w:tc>
        <w:tc>
          <w:tcPr>
            <w:tcW w:w="3826" w:type="dxa"/>
            <w:gridSpan w:val="4"/>
          </w:tcPr>
          <w:p w14:paraId="01B687A9" w14:textId="77777777" w:rsidR="009974B8" w:rsidRPr="00FB7AB7" w:rsidRDefault="009974B8" w:rsidP="00CD238A">
            <w:pPr>
              <w:pStyle w:val="TAC"/>
            </w:pPr>
            <w:r w:rsidRPr="00FB7AB7">
              <w:t>Update activity: low</w:t>
            </w:r>
          </w:p>
        </w:tc>
      </w:tr>
      <w:tr w:rsidR="009974B8" w14:paraId="0993DC6D" w14:textId="77777777" w:rsidTr="00CD238A">
        <w:trPr>
          <w:trHeight w:val="240"/>
        </w:trPr>
        <w:tc>
          <w:tcPr>
            <w:tcW w:w="7512" w:type="dxa"/>
            <w:gridSpan w:val="7"/>
          </w:tcPr>
          <w:p w14:paraId="6FDA89D0" w14:textId="77777777" w:rsidR="009974B8" w:rsidRPr="00FB7AB7" w:rsidRDefault="009974B8" w:rsidP="00CD238A">
            <w:pPr>
              <w:pStyle w:val="TAC"/>
              <w:tabs>
                <w:tab w:val="left" w:pos="601"/>
                <w:tab w:val="left" w:pos="3153"/>
              </w:tabs>
              <w:spacing w:before="120"/>
              <w:jc w:val="left"/>
            </w:pPr>
            <w:r w:rsidRPr="00FB7AB7">
              <w:t>Access Conditions:</w:t>
            </w:r>
          </w:p>
          <w:p w14:paraId="2DE5E514" w14:textId="77777777" w:rsidR="009974B8" w:rsidRPr="00FB7AB7" w:rsidRDefault="009974B8" w:rsidP="00CD238A">
            <w:pPr>
              <w:pStyle w:val="TAC"/>
              <w:tabs>
                <w:tab w:val="left" w:pos="601"/>
                <w:tab w:val="left" w:pos="3153"/>
              </w:tabs>
              <w:jc w:val="left"/>
            </w:pPr>
            <w:r w:rsidRPr="00FB7AB7">
              <w:tab/>
              <w:t>READ</w:t>
            </w:r>
            <w:r w:rsidRPr="00FB7AB7">
              <w:tab/>
              <w:t>PIN</w:t>
            </w:r>
          </w:p>
          <w:p w14:paraId="6791F51F" w14:textId="77777777" w:rsidR="009974B8" w:rsidRPr="00FB7AB7" w:rsidRDefault="009974B8" w:rsidP="00CD238A">
            <w:pPr>
              <w:pStyle w:val="TAC"/>
              <w:tabs>
                <w:tab w:val="left" w:pos="601"/>
                <w:tab w:val="left" w:pos="3153"/>
              </w:tabs>
              <w:jc w:val="left"/>
            </w:pPr>
            <w:r w:rsidRPr="00FB7AB7">
              <w:tab/>
              <w:t>UPDATE</w:t>
            </w:r>
            <w:r w:rsidRPr="00FB7AB7">
              <w:tab/>
              <w:t>ADM</w:t>
            </w:r>
          </w:p>
          <w:p w14:paraId="6575A3B1" w14:textId="77777777" w:rsidR="009974B8" w:rsidRPr="00FB7AB7" w:rsidRDefault="009974B8" w:rsidP="00CD238A">
            <w:pPr>
              <w:pStyle w:val="TAC"/>
              <w:tabs>
                <w:tab w:val="left" w:pos="601"/>
                <w:tab w:val="left" w:pos="3153"/>
              </w:tabs>
              <w:jc w:val="left"/>
            </w:pPr>
            <w:r w:rsidRPr="00FB7AB7">
              <w:tab/>
              <w:t>DEACTIVATE</w:t>
            </w:r>
            <w:r w:rsidRPr="00FB7AB7">
              <w:tab/>
              <w:t>ADM</w:t>
            </w:r>
          </w:p>
          <w:p w14:paraId="6D1599AF" w14:textId="77777777" w:rsidR="009974B8" w:rsidRPr="00FB7AB7" w:rsidRDefault="009974B8" w:rsidP="00CD238A">
            <w:pPr>
              <w:pStyle w:val="TAC"/>
              <w:tabs>
                <w:tab w:val="left" w:pos="601"/>
                <w:tab w:val="left" w:pos="3153"/>
              </w:tabs>
              <w:jc w:val="left"/>
            </w:pPr>
            <w:r w:rsidRPr="00FB7AB7">
              <w:tab/>
              <w:t>ACTIVATE</w:t>
            </w:r>
            <w:r w:rsidRPr="00FB7AB7">
              <w:tab/>
              <w:t>ADM</w:t>
            </w:r>
          </w:p>
          <w:p w14:paraId="70B5CD5A" w14:textId="77777777" w:rsidR="009974B8" w:rsidRPr="00FB7AB7" w:rsidRDefault="009974B8" w:rsidP="00CD238A">
            <w:pPr>
              <w:pStyle w:val="TAC"/>
              <w:tabs>
                <w:tab w:val="left" w:pos="601"/>
                <w:tab w:val="left" w:pos="3153"/>
              </w:tabs>
              <w:jc w:val="left"/>
            </w:pPr>
          </w:p>
        </w:tc>
      </w:tr>
      <w:tr w:rsidR="009974B8" w14:paraId="4B0F7E1D" w14:textId="77777777" w:rsidTr="00CD238A">
        <w:trPr>
          <w:trHeight w:val="240"/>
        </w:trPr>
        <w:tc>
          <w:tcPr>
            <w:tcW w:w="1275" w:type="dxa"/>
          </w:tcPr>
          <w:p w14:paraId="087BF647" w14:textId="77777777" w:rsidR="009974B8" w:rsidRPr="00FB7AB7" w:rsidRDefault="009974B8" w:rsidP="00CD238A">
            <w:pPr>
              <w:pStyle w:val="TAC"/>
            </w:pPr>
            <w:r w:rsidRPr="00FB7AB7">
              <w:t>Bytes</w:t>
            </w:r>
          </w:p>
        </w:tc>
        <w:tc>
          <w:tcPr>
            <w:tcW w:w="4112" w:type="dxa"/>
            <w:gridSpan w:val="3"/>
          </w:tcPr>
          <w:p w14:paraId="16A3A982" w14:textId="77777777" w:rsidR="009974B8" w:rsidRPr="00FB7AB7" w:rsidRDefault="009974B8" w:rsidP="00CD238A">
            <w:pPr>
              <w:pStyle w:val="TAC"/>
            </w:pPr>
            <w:r w:rsidRPr="00FB7AB7">
              <w:t>Description</w:t>
            </w:r>
          </w:p>
        </w:tc>
        <w:tc>
          <w:tcPr>
            <w:tcW w:w="607" w:type="dxa"/>
            <w:gridSpan w:val="2"/>
          </w:tcPr>
          <w:p w14:paraId="1FAA9E0B" w14:textId="77777777" w:rsidR="009974B8" w:rsidRPr="00FB7AB7" w:rsidRDefault="009974B8" w:rsidP="00CD238A">
            <w:pPr>
              <w:pStyle w:val="TAC"/>
            </w:pPr>
            <w:r w:rsidRPr="00FB7AB7">
              <w:t>M/O</w:t>
            </w:r>
          </w:p>
        </w:tc>
        <w:tc>
          <w:tcPr>
            <w:tcW w:w="1518" w:type="dxa"/>
          </w:tcPr>
          <w:p w14:paraId="6F7DE037" w14:textId="77777777" w:rsidR="009974B8" w:rsidRPr="00FB7AB7" w:rsidRDefault="009974B8" w:rsidP="00CD238A">
            <w:pPr>
              <w:pStyle w:val="TAC"/>
            </w:pPr>
            <w:r w:rsidRPr="00FB7AB7">
              <w:t>Length</w:t>
            </w:r>
          </w:p>
        </w:tc>
      </w:tr>
      <w:tr w:rsidR="009974B8" w14:paraId="4196E5EE" w14:textId="77777777" w:rsidTr="00CD238A">
        <w:trPr>
          <w:trHeight w:val="240"/>
        </w:trPr>
        <w:tc>
          <w:tcPr>
            <w:tcW w:w="1275" w:type="dxa"/>
          </w:tcPr>
          <w:p w14:paraId="2C65FA2D" w14:textId="77777777" w:rsidR="009974B8" w:rsidRPr="00FB7AB7" w:rsidRDefault="009974B8" w:rsidP="00CD238A">
            <w:pPr>
              <w:pStyle w:val="TAC"/>
            </w:pPr>
            <w:r w:rsidRPr="00FB7AB7">
              <w:t>1 to X</w:t>
            </w:r>
          </w:p>
        </w:tc>
        <w:tc>
          <w:tcPr>
            <w:tcW w:w="4112" w:type="dxa"/>
            <w:gridSpan w:val="3"/>
          </w:tcPr>
          <w:p w14:paraId="5F3B4971" w14:textId="77777777" w:rsidR="009974B8" w:rsidRPr="00FB7AB7" w:rsidRDefault="009974B8" w:rsidP="00CD238A">
            <w:pPr>
              <w:pStyle w:val="TAC"/>
              <w:jc w:val="left"/>
            </w:pPr>
            <w:r w:rsidRPr="00FB7AB7">
              <w:t>URI TLV data object</w:t>
            </w:r>
          </w:p>
        </w:tc>
        <w:tc>
          <w:tcPr>
            <w:tcW w:w="607" w:type="dxa"/>
            <w:gridSpan w:val="2"/>
          </w:tcPr>
          <w:p w14:paraId="007D5DA1" w14:textId="77777777" w:rsidR="009974B8" w:rsidRPr="00FB7AB7" w:rsidRDefault="009974B8" w:rsidP="00CD238A">
            <w:pPr>
              <w:pStyle w:val="TAC"/>
            </w:pPr>
            <w:r w:rsidRPr="00FB7AB7">
              <w:t>M</w:t>
            </w:r>
          </w:p>
        </w:tc>
        <w:tc>
          <w:tcPr>
            <w:tcW w:w="1518" w:type="dxa"/>
          </w:tcPr>
          <w:p w14:paraId="647D9A57" w14:textId="77777777" w:rsidR="009974B8" w:rsidRPr="00FB7AB7" w:rsidRDefault="009974B8" w:rsidP="00CD238A">
            <w:pPr>
              <w:pStyle w:val="TAC"/>
            </w:pPr>
            <w:r w:rsidRPr="00FB7AB7">
              <w:t>X bytes</w:t>
            </w:r>
          </w:p>
        </w:tc>
      </w:tr>
    </w:tbl>
    <w:p w14:paraId="54FFB719" w14:textId="77777777" w:rsidR="009974B8" w:rsidRDefault="009974B8" w:rsidP="009144B3"/>
    <w:p w14:paraId="7120198A" w14:textId="77777777" w:rsidR="009974B8" w:rsidRDefault="009974B8" w:rsidP="009974B8">
      <w:pPr>
        <w:pStyle w:val="B1"/>
      </w:pPr>
      <w:r>
        <w:noBreakHyphen/>
      </w:r>
      <w:r>
        <w:tab/>
        <w:t>URI</w:t>
      </w:r>
    </w:p>
    <w:p w14:paraId="7780ACB4" w14:textId="77777777" w:rsidR="009974B8" w:rsidRDefault="009974B8" w:rsidP="009974B8">
      <w:pPr>
        <w:pStyle w:val="B2"/>
      </w:pPr>
      <w:r>
        <w:t>Contents:</w:t>
      </w:r>
    </w:p>
    <w:p w14:paraId="1E6E730C" w14:textId="77777777" w:rsidR="009974B8" w:rsidRDefault="009974B8" w:rsidP="009974B8">
      <w:pPr>
        <w:pStyle w:val="B2"/>
      </w:pPr>
      <w:r>
        <w:t>-</w:t>
      </w:r>
      <w:r>
        <w:tab/>
        <w:t>SIP URI by which other parties know the subscriber.</w:t>
      </w:r>
    </w:p>
    <w:p w14:paraId="0E405E5E" w14:textId="77777777" w:rsidR="009974B8" w:rsidRDefault="009974B8" w:rsidP="009974B8">
      <w:pPr>
        <w:pStyle w:val="B2"/>
      </w:pPr>
      <w:r>
        <w:t>Coding:</w:t>
      </w:r>
    </w:p>
    <w:p w14:paraId="5670E8CE"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44A00A91" w14:textId="77777777" w:rsidR="009974B8" w:rsidRDefault="009974B8" w:rsidP="009974B8">
      <w:pPr>
        <w:pStyle w:val="Heading3"/>
      </w:pPr>
      <w:bookmarkStart w:id="91" w:name="_Toc2867202"/>
      <w:bookmarkStart w:id="92" w:name="_Toc29900565"/>
      <w:bookmarkStart w:id="93" w:name="_Toc36481403"/>
      <w:bookmarkStart w:id="94" w:name="_Toc36481857"/>
      <w:bookmarkStart w:id="95" w:name="_Toc163038691"/>
      <w:r>
        <w:lastRenderedPageBreak/>
        <w:t>4.2.5</w:t>
      </w:r>
      <w:r>
        <w:tab/>
        <w:t>EF</w:t>
      </w:r>
      <w:r>
        <w:rPr>
          <w:vertAlign w:val="subscript"/>
        </w:rPr>
        <w:t>AD</w:t>
      </w:r>
      <w:r>
        <w:t xml:space="preserve"> (Administrative Data)</w:t>
      </w:r>
      <w:bookmarkEnd w:id="91"/>
      <w:bookmarkEnd w:id="92"/>
      <w:bookmarkEnd w:id="93"/>
      <w:bookmarkEnd w:id="94"/>
      <w:bookmarkEnd w:id="95"/>
    </w:p>
    <w:p w14:paraId="4AC22D73" w14:textId="77777777"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14:paraId="16566747" w14:textId="77777777" w:rsidR="009974B8" w:rsidRDefault="009974B8" w:rsidP="009974B8">
      <w:r>
        <w:t>It also provides an indication of whether some Terminal features should be activated during normal operation.</w:t>
      </w:r>
    </w:p>
    <w:p w14:paraId="0BC4C1BF"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ADAC873" w14:textId="77777777" w:rsidTr="00CD238A">
        <w:trPr>
          <w:jc w:val="center"/>
        </w:trPr>
        <w:tc>
          <w:tcPr>
            <w:tcW w:w="2693" w:type="dxa"/>
            <w:gridSpan w:val="2"/>
          </w:tcPr>
          <w:p w14:paraId="164983A5" w14:textId="77777777" w:rsidR="009974B8" w:rsidRDefault="009974B8" w:rsidP="00CD238A">
            <w:pPr>
              <w:pStyle w:val="TAC"/>
              <w:rPr>
                <w:lang w:val="fr-FR"/>
              </w:rPr>
            </w:pPr>
            <w:r>
              <w:rPr>
                <w:lang w:val="fr-FR"/>
              </w:rPr>
              <w:t>Identifier: '6FAD'</w:t>
            </w:r>
          </w:p>
        </w:tc>
        <w:tc>
          <w:tcPr>
            <w:tcW w:w="3261" w:type="dxa"/>
            <w:gridSpan w:val="3"/>
          </w:tcPr>
          <w:p w14:paraId="1D4C20D1" w14:textId="77777777" w:rsidR="009974B8" w:rsidRDefault="009974B8" w:rsidP="00CD238A">
            <w:pPr>
              <w:pStyle w:val="TAC"/>
              <w:rPr>
                <w:lang w:val="fr-FR"/>
              </w:rPr>
            </w:pPr>
            <w:r>
              <w:rPr>
                <w:lang w:val="fr-FR"/>
              </w:rPr>
              <w:t>Structure: transparent</w:t>
            </w:r>
          </w:p>
        </w:tc>
        <w:tc>
          <w:tcPr>
            <w:tcW w:w="1558" w:type="dxa"/>
            <w:gridSpan w:val="2"/>
          </w:tcPr>
          <w:p w14:paraId="0C93BD88" w14:textId="77777777" w:rsidR="009974B8" w:rsidRPr="00FB7AB7" w:rsidRDefault="009974B8" w:rsidP="00CD238A">
            <w:pPr>
              <w:pStyle w:val="TAC"/>
            </w:pPr>
            <w:r w:rsidRPr="00FB7AB7">
              <w:t>Mandatory</w:t>
            </w:r>
          </w:p>
        </w:tc>
      </w:tr>
      <w:tr w:rsidR="009974B8" w14:paraId="2B19AD9B" w14:textId="77777777" w:rsidTr="00CD238A">
        <w:trPr>
          <w:jc w:val="center"/>
        </w:trPr>
        <w:tc>
          <w:tcPr>
            <w:tcW w:w="3686" w:type="dxa"/>
            <w:gridSpan w:val="3"/>
          </w:tcPr>
          <w:p w14:paraId="5648A68A" w14:textId="77777777" w:rsidR="009974B8" w:rsidRPr="00FB7AB7" w:rsidRDefault="009974B8" w:rsidP="00CD238A">
            <w:pPr>
              <w:pStyle w:val="TAC"/>
            </w:pPr>
            <w:r w:rsidRPr="00FB7AB7">
              <w:t>SFI: '03'</w:t>
            </w:r>
          </w:p>
        </w:tc>
        <w:tc>
          <w:tcPr>
            <w:tcW w:w="3826" w:type="dxa"/>
            <w:gridSpan w:val="4"/>
          </w:tcPr>
          <w:p w14:paraId="3C29CFE7" w14:textId="77777777" w:rsidR="009974B8" w:rsidRPr="00FB7AB7" w:rsidRDefault="009974B8" w:rsidP="00CD238A">
            <w:pPr>
              <w:pStyle w:val="TAC"/>
            </w:pPr>
          </w:p>
        </w:tc>
      </w:tr>
      <w:tr w:rsidR="009974B8" w14:paraId="0E4F0919" w14:textId="77777777" w:rsidTr="00CD238A">
        <w:trPr>
          <w:jc w:val="center"/>
        </w:trPr>
        <w:tc>
          <w:tcPr>
            <w:tcW w:w="3686" w:type="dxa"/>
            <w:gridSpan w:val="3"/>
          </w:tcPr>
          <w:p w14:paraId="1325E13D" w14:textId="77777777" w:rsidR="009974B8" w:rsidRPr="00FB7AB7" w:rsidRDefault="009974B8" w:rsidP="00CD238A">
            <w:pPr>
              <w:pStyle w:val="TAC"/>
            </w:pPr>
            <w:r w:rsidRPr="00FB7AB7">
              <w:t>File size: 3+X bytes</w:t>
            </w:r>
          </w:p>
        </w:tc>
        <w:tc>
          <w:tcPr>
            <w:tcW w:w="3826" w:type="dxa"/>
            <w:gridSpan w:val="4"/>
          </w:tcPr>
          <w:p w14:paraId="2F3E910A" w14:textId="77777777" w:rsidR="009974B8" w:rsidRPr="00FB7AB7" w:rsidRDefault="009974B8" w:rsidP="00CD238A">
            <w:pPr>
              <w:pStyle w:val="TAC"/>
            </w:pPr>
            <w:r w:rsidRPr="00FB7AB7">
              <w:t>Update activity: low</w:t>
            </w:r>
          </w:p>
        </w:tc>
      </w:tr>
      <w:tr w:rsidR="009974B8" w14:paraId="4A0FB0A4" w14:textId="77777777" w:rsidTr="00CD238A">
        <w:trPr>
          <w:jc w:val="center"/>
        </w:trPr>
        <w:tc>
          <w:tcPr>
            <w:tcW w:w="7512" w:type="dxa"/>
            <w:gridSpan w:val="7"/>
          </w:tcPr>
          <w:p w14:paraId="091CBD1B" w14:textId="77777777" w:rsidR="009974B8" w:rsidRPr="00FB7AB7" w:rsidRDefault="009974B8" w:rsidP="00CD238A">
            <w:pPr>
              <w:pStyle w:val="TAC"/>
              <w:tabs>
                <w:tab w:val="left" w:pos="601"/>
                <w:tab w:val="left" w:pos="3153"/>
              </w:tabs>
              <w:spacing w:before="120"/>
              <w:jc w:val="left"/>
            </w:pPr>
            <w:r w:rsidRPr="00FB7AB7">
              <w:t>Access Conditions:</w:t>
            </w:r>
          </w:p>
          <w:p w14:paraId="2E8F710D" w14:textId="77777777" w:rsidR="009974B8" w:rsidRPr="00FB7AB7" w:rsidRDefault="009974B8" w:rsidP="00CD238A">
            <w:pPr>
              <w:pStyle w:val="TAC"/>
              <w:tabs>
                <w:tab w:val="left" w:pos="601"/>
                <w:tab w:val="left" w:pos="3153"/>
              </w:tabs>
              <w:jc w:val="left"/>
            </w:pPr>
            <w:r w:rsidRPr="00FB7AB7">
              <w:tab/>
              <w:t>READ</w:t>
            </w:r>
            <w:r w:rsidRPr="00FB7AB7">
              <w:tab/>
              <w:t>ALW</w:t>
            </w:r>
          </w:p>
          <w:p w14:paraId="4FF0DB0F" w14:textId="77777777" w:rsidR="009974B8" w:rsidRPr="00FB7AB7" w:rsidRDefault="009974B8" w:rsidP="00CD238A">
            <w:pPr>
              <w:pStyle w:val="TAC"/>
              <w:tabs>
                <w:tab w:val="left" w:pos="601"/>
                <w:tab w:val="left" w:pos="3153"/>
              </w:tabs>
              <w:jc w:val="left"/>
            </w:pPr>
            <w:r w:rsidRPr="00FB7AB7">
              <w:tab/>
              <w:t>UPDATE</w:t>
            </w:r>
            <w:r w:rsidRPr="00FB7AB7">
              <w:tab/>
              <w:t>ADM</w:t>
            </w:r>
          </w:p>
          <w:p w14:paraId="6610B865" w14:textId="77777777" w:rsidR="009974B8" w:rsidRPr="00FB7AB7" w:rsidRDefault="009974B8" w:rsidP="00CD238A">
            <w:pPr>
              <w:pStyle w:val="TAC"/>
              <w:tabs>
                <w:tab w:val="left" w:pos="601"/>
                <w:tab w:val="left" w:pos="3153"/>
              </w:tabs>
              <w:jc w:val="left"/>
            </w:pPr>
            <w:r w:rsidRPr="00FB7AB7">
              <w:tab/>
              <w:t>DEACTIVATE</w:t>
            </w:r>
            <w:r w:rsidRPr="00FB7AB7">
              <w:tab/>
              <w:t>ADM</w:t>
            </w:r>
          </w:p>
          <w:p w14:paraId="2A7EF4C0" w14:textId="77777777" w:rsidR="009974B8" w:rsidRPr="00FB7AB7" w:rsidRDefault="009974B8" w:rsidP="00CD238A">
            <w:pPr>
              <w:pStyle w:val="TAC"/>
              <w:tabs>
                <w:tab w:val="left" w:pos="601"/>
                <w:tab w:val="left" w:pos="3153"/>
              </w:tabs>
              <w:jc w:val="left"/>
            </w:pPr>
            <w:r w:rsidRPr="00FB7AB7">
              <w:tab/>
              <w:t>ACTIVATE</w:t>
            </w:r>
            <w:r w:rsidRPr="00FB7AB7">
              <w:tab/>
              <w:t>ADM</w:t>
            </w:r>
          </w:p>
          <w:p w14:paraId="63803F77" w14:textId="77777777" w:rsidR="009974B8" w:rsidRPr="00FB7AB7" w:rsidRDefault="009974B8" w:rsidP="00CD238A">
            <w:pPr>
              <w:pStyle w:val="TAC"/>
              <w:tabs>
                <w:tab w:val="left" w:pos="601"/>
                <w:tab w:val="left" w:pos="3153"/>
              </w:tabs>
              <w:jc w:val="left"/>
            </w:pPr>
          </w:p>
        </w:tc>
      </w:tr>
      <w:tr w:rsidR="009974B8" w14:paraId="1A420993" w14:textId="77777777" w:rsidTr="00CD238A">
        <w:trPr>
          <w:jc w:val="center"/>
        </w:trPr>
        <w:tc>
          <w:tcPr>
            <w:tcW w:w="1275" w:type="dxa"/>
          </w:tcPr>
          <w:p w14:paraId="56F85972" w14:textId="77777777" w:rsidR="009974B8" w:rsidRPr="00FB7AB7" w:rsidRDefault="009974B8" w:rsidP="00CD238A">
            <w:pPr>
              <w:pStyle w:val="TAC"/>
            </w:pPr>
            <w:r w:rsidRPr="00FB7AB7">
              <w:t>Bytes</w:t>
            </w:r>
          </w:p>
        </w:tc>
        <w:tc>
          <w:tcPr>
            <w:tcW w:w="4112" w:type="dxa"/>
            <w:gridSpan w:val="3"/>
          </w:tcPr>
          <w:p w14:paraId="108C4A67" w14:textId="77777777" w:rsidR="009974B8" w:rsidRPr="00FB7AB7" w:rsidRDefault="009974B8" w:rsidP="00CD238A">
            <w:pPr>
              <w:pStyle w:val="TAC"/>
            </w:pPr>
            <w:r w:rsidRPr="00FB7AB7">
              <w:t>Description</w:t>
            </w:r>
          </w:p>
        </w:tc>
        <w:tc>
          <w:tcPr>
            <w:tcW w:w="607" w:type="dxa"/>
            <w:gridSpan w:val="2"/>
          </w:tcPr>
          <w:p w14:paraId="710EF8AD" w14:textId="77777777" w:rsidR="009974B8" w:rsidRPr="00FB7AB7" w:rsidRDefault="009974B8" w:rsidP="00CD238A">
            <w:pPr>
              <w:pStyle w:val="TAC"/>
            </w:pPr>
            <w:r w:rsidRPr="00FB7AB7">
              <w:t>M/O</w:t>
            </w:r>
          </w:p>
        </w:tc>
        <w:tc>
          <w:tcPr>
            <w:tcW w:w="1518" w:type="dxa"/>
          </w:tcPr>
          <w:p w14:paraId="66670BF1" w14:textId="77777777" w:rsidR="009974B8" w:rsidRPr="00FB7AB7" w:rsidRDefault="009974B8" w:rsidP="00CD238A">
            <w:pPr>
              <w:pStyle w:val="TAC"/>
            </w:pPr>
            <w:r w:rsidRPr="00FB7AB7">
              <w:t>Length</w:t>
            </w:r>
          </w:p>
        </w:tc>
      </w:tr>
      <w:tr w:rsidR="009974B8" w14:paraId="4DDFD186" w14:textId="77777777" w:rsidTr="00CD238A">
        <w:trPr>
          <w:jc w:val="center"/>
        </w:trPr>
        <w:tc>
          <w:tcPr>
            <w:tcW w:w="1275" w:type="dxa"/>
          </w:tcPr>
          <w:p w14:paraId="72760AE4" w14:textId="77777777" w:rsidR="009974B8" w:rsidRPr="00FB7AB7" w:rsidRDefault="009974B8" w:rsidP="00CD238A">
            <w:pPr>
              <w:pStyle w:val="TAC"/>
            </w:pPr>
            <w:r w:rsidRPr="00FB7AB7">
              <w:t>1</w:t>
            </w:r>
          </w:p>
        </w:tc>
        <w:tc>
          <w:tcPr>
            <w:tcW w:w="4112" w:type="dxa"/>
            <w:gridSpan w:val="3"/>
          </w:tcPr>
          <w:p w14:paraId="358CB966" w14:textId="77777777" w:rsidR="009974B8" w:rsidRPr="00FB7AB7" w:rsidRDefault="009974B8" w:rsidP="00CD238A">
            <w:pPr>
              <w:pStyle w:val="TAC"/>
              <w:jc w:val="left"/>
            </w:pPr>
            <w:r w:rsidRPr="00FB7AB7">
              <w:t>UE operation mode</w:t>
            </w:r>
          </w:p>
        </w:tc>
        <w:tc>
          <w:tcPr>
            <w:tcW w:w="607" w:type="dxa"/>
            <w:gridSpan w:val="2"/>
          </w:tcPr>
          <w:p w14:paraId="72B15F89" w14:textId="77777777" w:rsidR="009974B8" w:rsidRPr="00FB7AB7" w:rsidRDefault="009974B8" w:rsidP="00CD238A">
            <w:pPr>
              <w:pStyle w:val="TAC"/>
            </w:pPr>
            <w:r w:rsidRPr="00FB7AB7">
              <w:t>M</w:t>
            </w:r>
          </w:p>
        </w:tc>
        <w:tc>
          <w:tcPr>
            <w:tcW w:w="1518" w:type="dxa"/>
          </w:tcPr>
          <w:p w14:paraId="19AAF0AD" w14:textId="77777777" w:rsidR="009974B8" w:rsidRPr="00FB7AB7" w:rsidRDefault="009974B8" w:rsidP="00CD238A">
            <w:pPr>
              <w:pStyle w:val="TAC"/>
            </w:pPr>
            <w:r w:rsidRPr="00FB7AB7">
              <w:t>1 byte</w:t>
            </w:r>
          </w:p>
        </w:tc>
      </w:tr>
      <w:tr w:rsidR="009974B8" w14:paraId="045AF45A" w14:textId="77777777" w:rsidTr="00CD238A">
        <w:trPr>
          <w:jc w:val="center"/>
        </w:trPr>
        <w:tc>
          <w:tcPr>
            <w:tcW w:w="1275" w:type="dxa"/>
          </w:tcPr>
          <w:p w14:paraId="1E75CFC2" w14:textId="77777777" w:rsidR="009974B8" w:rsidRPr="00FB7AB7" w:rsidRDefault="009974B8" w:rsidP="00CD238A">
            <w:pPr>
              <w:pStyle w:val="TAC"/>
            </w:pPr>
            <w:r w:rsidRPr="00FB7AB7">
              <w:t>2 to 3</w:t>
            </w:r>
          </w:p>
        </w:tc>
        <w:tc>
          <w:tcPr>
            <w:tcW w:w="4112" w:type="dxa"/>
            <w:gridSpan w:val="3"/>
          </w:tcPr>
          <w:p w14:paraId="28B0034B" w14:textId="77777777" w:rsidR="009974B8" w:rsidRPr="00FB7AB7" w:rsidRDefault="009974B8" w:rsidP="00CD238A">
            <w:pPr>
              <w:pStyle w:val="TAC"/>
              <w:jc w:val="left"/>
            </w:pPr>
            <w:r w:rsidRPr="00FB7AB7">
              <w:t>Additional information</w:t>
            </w:r>
          </w:p>
        </w:tc>
        <w:tc>
          <w:tcPr>
            <w:tcW w:w="607" w:type="dxa"/>
            <w:gridSpan w:val="2"/>
          </w:tcPr>
          <w:p w14:paraId="037B2878" w14:textId="77777777" w:rsidR="009974B8" w:rsidRPr="00FB7AB7" w:rsidRDefault="009974B8" w:rsidP="00CD238A">
            <w:pPr>
              <w:pStyle w:val="TAC"/>
            </w:pPr>
            <w:r w:rsidRPr="00FB7AB7">
              <w:t>M</w:t>
            </w:r>
          </w:p>
        </w:tc>
        <w:tc>
          <w:tcPr>
            <w:tcW w:w="1518" w:type="dxa"/>
          </w:tcPr>
          <w:p w14:paraId="26CC3D5E" w14:textId="77777777" w:rsidR="009974B8" w:rsidRPr="00FB7AB7" w:rsidRDefault="009974B8" w:rsidP="00CD238A">
            <w:pPr>
              <w:pStyle w:val="TAC"/>
            </w:pPr>
            <w:r w:rsidRPr="00FB7AB7">
              <w:t>2 bytes</w:t>
            </w:r>
          </w:p>
        </w:tc>
      </w:tr>
      <w:tr w:rsidR="009974B8" w14:paraId="39AEF5D9" w14:textId="77777777" w:rsidTr="00CD238A">
        <w:trPr>
          <w:jc w:val="center"/>
        </w:trPr>
        <w:tc>
          <w:tcPr>
            <w:tcW w:w="1275" w:type="dxa"/>
          </w:tcPr>
          <w:p w14:paraId="305CD2D3" w14:textId="77777777" w:rsidR="009974B8" w:rsidRPr="00FB7AB7" w:rsidRDefault="009974B8" w:rsidP="00CD238A">
            <w:pPr>
              <w:pStyle w:val="TAC"/>
            </w:pPr>
            <w:r w:rsidRPr="00FB7AB7">
              <w:t>4 to 3+X</w:t>
            </w:r>
          </w:p>
        </w:tc>
        <w:tc>
          <w:tcPr>
            <w:tcW w:w="4112" w:type="dxa"/>
            <w:gridSpan w:val="3"/>
          </w:tcPr>
          <w:p w14:paraId="7410AFFB" w14:textId="77777777" w:rsidR="009974B8" w:rsidRPr="00FB7AB7" w:rsidRDefault="009974B8" w:rsidP="00CD238A">
            <w:pPr>
              <w:pStyle w:val="TAC"/>
              <w:jc w:val="left"/>
            </w:pPr>
            <w:r w:rsidRPr="00FB7AB7">
              <w:t>RFU</w:t>
            </w:r>
          </w:p>
        </w:tc>
        <w:tc>
          <w:tcPr>
            <w:tcW w:w="607" w:type="dxa"/>
            <w:gridSpan w:val="2"/>
          </w:tcPr>
          <w:p w14:paraId="3F3C2D64" w14:textId="77777777" w:rsidR="009974B8" w:rsidRPr="00FB7AB7" w:rsidRDefault="009974B8" w:rsidP="00CD238A">
            <w:pPr>
              <w:pStyle w:val="TAC"/>
            </w:pPr>
            <w:r w:rsidRPr="00FB7AB7">
              <w:t>O</w:t>
            </w:r>
          </w:p>
        </w:tc>
        <w:tc>
          <w:tcPr>
            <w:tcW w:w="1518" w:type="dxa"/>
          </w:tcPr>
          <w:p w14:paraId="02A61CE4" w14:textId="77777777" w:rsidR="009974B8" w:rsidRPr="00FB7AB7" w:rsidRDefault="009974B8" w:rsidP="00CD238A">
            <w:pPr>
              <w:pStyle w:val="TAC"/>
            </w:pPr>
            <w:r w:rsidRPr="00FB7AB7">
              <w:t>X bytes</w:t>
            </w:r>
          </w:p>
        </w:tc>
      </w:tr>
    </w:tbl>
    <w:p w14:paraId="081A6752" w14:textId="77777777" w:rsidR="009974B8" w:rsidRDefault="009974B8" w:rsidP="009144B3"/>
    <w:p w14:paraId="77FA64F7" w14:textId="77777777" w:rsidR="009974B8" w:rsidRDefault="009974B8" w:rsidP="009974B8">
      <w:pPr>
        <w:pStyle w:val="B1"/>
        <w:rPr>
          <w:lang w:val="fr-FR"/>
        </w:rPr>
      </w:pPr>
      <w:r>
        <w:rPr>
          <w:lang w:val="fr-FR"/>
        </w:rPr>
        <w:noBreakHyphen/>
      </w:r>
      <w:r>
        <w:rPr>
          <w:lang w:val="fr-FR"/>
        </w:rPr>
        <w:tab/>
        <w:t>UE operation mode:</w:t>
      </w:r>
    </w:p>
    <w:p w14:paraId="5C005010" w14:textId="77777777" w:rsidR="009974B8" w:rsidRDefault="009974B8" w:rsidP="009974B8">
      <w:pPr>
        <w:pStyle w:val="B2"/>
        <w:rPr>
          <w:lang w:val="fr-FR"/>
        </w:rPr>
      </w:pPr>
      <w:r>
        <w:rPr>
          <w:lang w:val="fr-FR"/>
        </w:rPr>
        <w:t>Contents:</w:t>
      </w:r>
    </w:p>
    <w:p w14:paraId="130C6B3A" w14:textId="77777777" w:rsidR="009974B8" w:rsidRDefault="009974B8" w:rsidP="009974B8">
      <w:pPr>
        <w:pStyle w:val="B2"/>
      </w:pPr>
      <w:r>
        <w:t>-</w:t>
      </w:r>
      <w:r>
        <w:tab/>
        <w:t>mode of operation for the UE</w:t>
      </w:r>
    </w:p>
    <w:p w14:paraId="5E7A5BBF" w14:textId="77777777" w:rsidR="009974B8" w:rsidRDefault="009974B8" w:rsidP="009974B8">
      <w:pPr>
        <w:pStyle w:val="B2"/>
      </w:pPr>
      <w:r>
        <w:t>Coding:</w:t>
      </w:r>
    </w:p>
    <w:p w14:paraId="171E99C3" w14:textId="77777777" w:rsidR="009974B8" w:rsidRDefault="009974B8" w:rsidP="009974B8">
      <w:pPr>
        <w:pStyle w:val="B2"/>
      </w:pPr>
      <w:r>
        <w:t>-</w:t>
      </w:r>
      <w:r>
        <w:tab/>
        <w:t>Initial value</w:t>
      </w:r>
    </w:p>
    <w:p w14:paraId="0BFD8C7C" w14:textId="77777777" w:rsidR="009974B8" w:rsidRDefault="009974B8" w:rsidP="009974B8">
      <w:pPr>
        <w:pStyle w:val="B3"/>
      </w:pPr>
      <w:r>
        <w:noBreakHyphen/>
      </w:r>
      <w:r>
        <w:tab/>
        <w:t>'00' normal operation.</w:t>
      </w:r>
    </w:p>
    <w:p w14:paraId="19031ED5" w14:textId="77777777" w:rsidR="009974B8" w:rsidRDefault="009974B8" w:rsidP="009974B8">
      <w:pPr>
        <w:pStyle w:val="B3"/>
      </w:pPr>
      <w:r>
        <w:noBreakHyphen/>
      </w:r>
      <w:r>
        <w:tab/>
        <w:t>'80' type approval operations.</w:t>
      </w:r>
    </w:p>
    <w:p w14:paraId="27C2842F" w14:textId="77777777" w:rsidR="009974B8" w:rsidRDefault="009974B8" w:rsidP="009974B8">
      <w:pPr>
        <w:pStyle w:val="B3"/>
      </w:pPr>
      <w:r>
        <w:noBreakHyphen/>
      </w:r>
      <w:r>
        <w:tab/>
        <w:t>'01' normal operation + specific facilities.</w:t>
      </w:r>
    </w:p>
    <w:p w14:paraId="6C55B864" w14:textId="77777777" w:rsidR="009974B8" w:rsidRDefault="009974B8" w:rsidP="009974B8">
      <w:pPr>
        <w:pStyle w:val="B3"/>
      </w:pPr>
      <w:r>
        <w:noBreakHyphen/>
      </w:r>
      <w:r>
        <w:tab/>
        <w:t>'81' type approval operations + specific facilities.</w:t>
      </w:r>
    </w:p>
    <w:p w14:paraId="2F8FD2CF" w14:textId="77777777" w:rsidR="009974B8" w:rsidRDefault="009974B8" w:rsidP="009974B8">
      <w:pPr>
        <w:pStyle w:val="B3"/>
      </w:pPr>
      <w:r>
        <w:noBreakHyphen/>
      </w:r>
      <w:r>
        <w:tab/>
        <w:t>'02' maintenance (off line).</w:t>
      </w:r>
    </w:p>
    <w:p w14:paraId="3B971A0E" w14:textId="77777777" w:rsidR="009974B8" w:rsidRDefault="009974B8" w:rsidP="009974B8">
      <w:pPr>
        <w:pStyle w:val="B1"/>
      </w:pPr>
      <w:r>
        <w:noBreakHyphen/>
      </w:r>
      <w:r>
        <w:tab/>
        <w:t>Additional information:</w:t>
      </w:r>
    </w:p>
    <w:p w14:paraId="2ECF502C" w14:textId="77777777" w:rsidR="009974B8" w:rsidRDefault="009974B8" w:rsidP="009974B8">
      <w:pPr>
        <w:pStyle w:val="B2"/>
      </w:pPr>
      <w:r>
        <w:t>Coding:</w:t>
      </w:r>
    </w:p>
    <w:p w14:paraId="62436D97" w14:textId="77777777" w:rsidR="009974B8" w:rsidRDefault="009974B8" w:rsidP="009974B8">
      <w:pPr>
        <w:pStyle w:val="B2"/>
      </w:pPr>
      <w:r>
        <w:t>-</w:t>
      </w:r>
      <w:r>
        <w:tab/>
        <w:t>specific facilities (if b1=1 in byte 1);</w:t>
      </w:r>
    </w:p>
    <w:p w14:paraId="4FD0303E" w14:textId="77777777" w:rsidR="009974B8" w:rsidRDefault="009974B8" w:rsidP="009974B8">
      <w:pPr>
        <w:pStyle w:val="B3"/>
      </w:pPr>
      <w:r>
        <w:t>Bytes 2 and 3 (first byte of additional information):</w:t>
      </w:r>
    </w:p>
    <w:p w14:paraId="00D79411"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3291A84" w14:textId="77777777" w:rsidTr="00CD238A">
        <w:trPr>
          <w:gridAfter w:val="2"/>
          <w:wAfter w:w="5300" w:type="dxa"/>
          <w:trHeight w:val="280"/>
        </w:trPr>
        <w:tc>
          <w:tcPr>
            <w:tcW w:w="851" w:type="dxa"/>
          </w:tcPr>
          <w:p w14:paraId="69580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EA0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C194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65A48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99B89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144C6D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1660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C6DC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A95E6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C121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428CAE13" w14:textId="77777777" w:rsidTr="00CD238A">
        <w:trPr>
          <w:trHeight w:val="24"/>
        </w:trPr>
        <w:tc>
          <w:tcPr>
            <w:tcW w:w="851" w:type="dxa"/>
          </w:tcPr>
          <w:p w14:paraId="1AEB02D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981A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4F7AF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D68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03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394B2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0524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44335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71FF6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5EC1E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134A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sidR="000D241D" w:rsidRPr="00B23C55">
              <w:rPr>
                <w:rFonts w:eastAsia="MS Mincho"/>
              </w:rPr>
              <w:t>TS 31.101</w:t>
            </w:r>
            <w:r w:rsidR="000D241D">
              <w:rPr>
                <w:rFonts w:eastAsia="MS Mincho"/>
              </w:rPr>
              <w:t> [3]</w:t>
            </w:r>
            <w:r>
              <w:t>)</w:t>
            </w:r>
          </w:p>
        </w:tc>
      </w:tr>
    </w:tbl>
    <w:p w14:paraId="29FEE17A" w14:textId="77777777" w:rsidR="009974B8" w:rsidRDefault="009974B8" w:rsidP="009974B8">
      <w:pPr>
        <w:pStyle w:val="FP"/>
      </w:pPr>
    </w:p>
    <w:p w14:paraId="321CBF3E" w14:textId="77777777" w:rsidR="009974B8" w:rsidRDefault="009974B8" w:rsidP="009974B8">
      <w:pPr>
        <w:pStyle w:val="Heading3"/>
      </w:pPr>
      <w:bookmarkStart w:id="96" w:name="_Toc2867203"/>
      <w:bookmarkStart w:id="97" w:name="_Toc29900566"/>
      <w:bookmarkStart w:id="98" w:name="_Toc36481404"/>
      <w:bookmarkStart w:id="99" w:name="_Toc36481858"/>
      <w:bookmarkStart w:id="100" w:name="_Toc163038692"/>
      <w:r>
        <w:lastRenderedPageBreak/>
        <w:t>4.2.6</w:t>
      </w:r>
      <w:r>
        <w:tab/>
        <w:t>EF</w:t>
      </w:r>
      <w:r>
        <w:rPr>
          <w:vertAlign w:val="subscript"/>
        </w:rPr>
        <w:t>ARR</w:t>
      </w:r>
      <w:r>
        <w:t xml:space="preserve"> (Access Rule Reference)</w:t>
      </w:r>
      <w:bookmarkEnd w:id="96"/>
      <w:bookmarkEnd w:id="97"/>
      <w:bookmarkEnd w:id="98"/>
      <w:bookmarkEnd w:id="99"/>
      <w:bookmarkEnd w:id="100"/>
    </w:p>
    <w:p w14:paraId="13E170AA" w14:textId="77777777"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14:paraId="4AABD3A4" w14:textId="77777777"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51BB6173" w14:textId="77777777" w:rsidTr="00CD238A">
        <w:trPr>
          <w:jc w:val="center"/>
        </w:trPr>
        <w:tc>
          <w:tcPr>
            <w:tcW w:w="2693" w:type="dxa"/>
            <w:gridSpan w:val="2"/>
          </w:tcPr>
          <w:p w14:paraId="3CE32906" w14:textId="77777777" w:rsidR="009974B8" w:rsidRPr="00FB7AB7" w:rsidRDefault="009974B8" w:rsidP="00CD238A">
            <w:pPr>
              <w:pStyle w:val="TAC"/>
            </w:pPr>
            <w:r w:rsidRPr="00FB7AB7">
              <w:t>Identifier: '6F06'</w:t>
            </w:r>
          </w:p>
        </w:tc>
        <w:tc>
          <w:tcPr>
            <w:tcW w:w="3261" w:type="dxa"/>
            <w:gridSpan w:val="3"/>
          </w:tcPr>
          <w:p w14:paraId="71A99AFA" w14:textId="77777777" w:rsidR="009974B8" w:rsidRPr="00FB7AB7" w:rsidRDefault="009974B8" w:rsidP="00CD238A">
            <w:pPr>
              <w:pStyle w:val="TAC"/>
            </w:pPr>
            <w:r w:rsidRPr="00FB7AB7">
              <w:t>Structure: Linear fixed</w:t>
            </w:r>
          </w:p>
        </w:tc>
        <w:tc>
          <w:tcPr>
            <w:tcW w:w="1558" w:type="dxa"/>
            <w:gridSpan w:val="2"/>
          </w:tcPr>
          <w:p w14:paraId="12AB53D2" w14:textId="77777777" w:rsidR="009974B8" w:rsidRPr="00FB7AB7" w:rsidRDefault="009974B8" w:rsidP="00CD238A">
            <w:pPr>
              <w:pStyle w:val="TAC"/>
            </w:pPr>
            <w:r w:rsidRPr="00FB7AB7">
              <w:t>Mandatory</w:t>
            </w:r>
          </w:p>
        </w:tc>
      </w:tr>
      <w:tr w:rsidR="009974B8" w14:paraId="3578612C" w14:textId="77777777" w:rsidTr="00CD238A">
        <w:trPr>
          <w:jc w:val="center"/>
        </w:trPr>
        <w:tc>
          <w:tcPr>
            <w:tcW w:w="3686" w:type="dxa"/>
            <w:gridSpan w:val="3"/>
          </w:tcPr>
          <w:p w14:paraId="1C966188" w14:textId="77777777" w:rsidR="009974B8" w:rsidRPr="00FB7AB7" w:rsidRDefault="009974B8" w:rsidP="00CD238A">
            <w:pPr>
              <w:pStyle w:val="TAC"/>
            </w:pPr>
            <w:r w:rsidRPr="00FB7AB7">
              <w:t>SFI: '06'</w:t>
            </w:r>
          </w:p>
        </w:tc>
        <w:tc>
          <w:tcPr>
            <w:tcW w:w="3826" w:type="dxa"/>
            <w:gridSpan w:val="4"/>
          </w:tcPr>
          <w:p w14:paraId="50284F55" w14:textId="77777777" w:rsidR="009974B8" w:rsidRPr="00FB7AB7" w:rsidRDefault="009974B8" w:rsidP="00CD238A">
            <w:pPr>
              <w:pStyle w:val="TAC"/>
            </w:pPr>
          </w:p>
        </w:tc>
      </w:tr>
      <w:tr w:rsidR="009974B8" w14:paraId="46147BA9" w14:textId="77777777" w:rsidTr="00CD238A">
        <w:trPr>
          <w:jc w:val="center"/>
        </w:trPr>
        <w:tc>
          <w:tcPr>
            <w:tcW w:w="3686" w:type="dxa"/>
            <w:gridSpan w:val="3"/>
          </w:tcPr>
          <w:p w14:paraId="6634A109" w14:textId="77777777" w:rsidR="009974B8" w:rsidRPr="00FB7AB7" w:rsidRDefault="009974B8" w:rsidP="00CD238A">
            <w:pPr>
              <w:pStyle w:val="TAC"/>
            </w:pPr>
            <w:r w:rsidRPr="00FB7AB7">
              <w:t>Record Length: X bytes</w:t>
            </w:r>
          </w:p>
        </w:tc>
        <w:tc>
          <w:tcPr>
            <w:tcW w:w="3826" w:type="dxa"/>
            <w:gridSpan w:val="4"/>
          </w:tcPr>
          <w:p w14:paraId="0C12BE20" w14:textId="77777777" w:rsidR="009974B8" w:rsidRPr="00FB7AB7" w:rsidRDefault="009974B8" w:rsidP="00CD238A">
            <w:pPr>
              <w:pStyle w:val="TAC"/>
            </w:pPr>
            <w:r w:rsidRPr="00FB7AB7">
              <w:t>Update activity: low</w:t>
            </w:r>
          </w:p>
        </w:tc>
      </w:tr>
      <w:tr w:rsidR="009974B8" w14:paraId="33FB023B" w14:textId="77777777" w:rsidTr="00CD238A">
        <w:trPr>
          <w:jc w:val="center"/>
        </w:trPr>
        <w:tc>
          <w:tcPr>
            <w:tcW w:w="7512" w:type="dxa"/>
            <w:gridSpan w:val="7"/>
          </w:tcPr>
          <w:p w14:paraId="1AD8D86A" w14:textId="77777777" w:rsidR="009974B8" w:rsidRPr="00FB7AB7" w:rsidRDefault="009974B8" w:rsidP="00CD238A">
            <w:pPr>
              <w:pStyle w:val="TAC"/>
              <w:tabs>
                <w:tab w:val="left" w:pos="601"/>
                <w:tab w:val="left" w:pos="3153"/>
              </w:tabs>
              <w:spacing w:before="120"/>
              <w:jc w:val="left"/>
            </w:pPr>
            <w:r w:rsidRPr="00FB7AB7">
              <w:t>Access Conditions:</w:t>
            </w:r>
          </w:p>
          <w:p w14:paraId="0BF32211" w14:textId="77777777" w:rsidR="009974B8" w:rsidRPr="00FB7AB7" w:rsidRDefault="009974B8" w:rsidP="00CD238A">
            <w:pPr>
              <w:pStyle w:val="TAC"/>
              <w:tabs>
                <w:tab w:val="left" w:pos="601"/>
                <w:tab w:val="left" w:pos="3153"/>
              </w:tabs>
              <w:jc w:val="left"/>
            </w:pPr>
            <w:r w:rsidRPr="00FB7AB7">
              <w:tab/>
              <w:t>READ</w:t>
            </w:r>
            <w:r w:rsidRPr="00FB7AB7">
              <w:tab/>
              <w:t>ALW</w:t>
            </w:r>
          </w:p>
          <w:p w14:paraId="096EAB90" w14:textId="77777777" w:rsidR="009974B8" w:rsidRPr="00FB7AB7" w:rsidRDefault="009974B8" w:rsidP="00CD238A">
            <w:pPr>
              <w:pStyle w:val="TAC"/>
              <w:tabs>
                <w:tab w:val="left" w:pos="601"/>
                <w:tab w:val="left" w:pos="3153"/>
              </w:tabs>
              <w:jc w:val="left"/>
            </w:pPr>
            <w:r w:rsidRPr="00FB7AB7">
              <w:tab/>
              <w:t>UPDATE</w:t>
            </w:r>
            <w:r w:rsidRPr="00FB7AB7">
              <w:tab/>
              <w:t>ADM</w:t>
            </w:r>
          </w:p>
          <w:p w14:paraId="75B86E6E" w14:textId="77777777" w:rsidR="009974B8" w:rsidRPr="00FB7AB7" w:rsidRDefault="009974B8" w:rsidP="00CD238A">
            <w:pPr>
              <w:pStyle w:val="TAC"/>
              <w:tabs>
                <w:tab w:val="left" w:pos="601"/>
                <w:tab w:val="left" w:pos="3153"/>
              </w:tabs>
              <w:jc w:val="left"/>
            </w:pPr>
            <w:r w:rsidRPr="00FB7AB7">
              <w:tab/>
              <w:t>DEACTIVATE</w:t>
            </w:r>
            <w:r w:rsidRPr="00FB7AB7">
              <w:tab/>
              <w:t>ADM</w:t>
            </w:r>
          </w:p>
          <w:p w14:paraId="3F7157DD" w14:textId="77777777" w:rsidR="009974B8" w:rsidRPr="00FB7AB7" w:rsidRDefault="009974B8" w:rsidP="00CD238A">
            <w:pPr>
              <w:pStyle w:val="TAC"/>
              <w:tabs>
                <w:tab w:val="left" w:pos="601"/>
                <w:tab w:val="left" w:pos="3153"/>
              </w:tabs>
              <w:jc w:val="left"/>
            </w:pPr>
            <w:r w:rsidRPr="00FB7AB7">
              <w:tab/>
              <w:t>ACTIVATE</w:t>
            </w:r>
            <w:r w:rsidRPr="00FB7AB7">
              <w:tab/>
              <w:t>ADM</w:t>
            </w:r>
          </w:p>
          <w:p w14:paraId="7A449452" w14:textId="77777777" w:rsidR="009974B8" w:rsidRPr="00FB7AB7" w:rsidRDefault="009974B8" w:rsidP="00CD238A">
            <w:pPr>
              <w:pStyle w:val="TAC"/>
              <w:tabs>
                <w:tab w:val="left" w:pos="601"/>
                <w:tab w:val="left" w:pos="3153"/>
              </w:tabs>
              <w:jc w:val="left"/>
            </w:pPr>
          </w:p>
        </w:tc>
      </w:tr>
      <w:tr w:rsidR="009974B8" w14:paraId="023D1795" w14:textId="77777777" w:rsidTr="00CD238A">
        <w:trPr>
          <w:jc w:val="center"/>
        </w:trPr>
        <w:tc>
          <w:tcPr>
            <w:tcW w:w="1275" w:type="dxa"/>
          </w:tcPr>
          <w:p w14:paraId="3F914F66" w14:textId="77777777" w:rsidR="009974B8" w:rsidRPr="00FB7AB7" w:rsidRDefault="009974B8" w:rsidP="00CD238A">
            <w:pPr>
              <w:pStyle w:val="TAC"/>
            </w:pPr>
            <w:r w:rsidRPr="00FB7AB7">
              <w:t>Bytes</w:t>
            </w:r>
          </w:p>
        </w:tc>
        <w:tc>
          <w:tcPr>
            <w:tcW w:w="4112" w:type="dxa"/>
            <w:gridSpan w:val="3"/>
          </w:tcPr>
          <w:p w14:paraId="449FDE36" w14:textId="77777777" w:rsidR="009974B8" w:rsidRPr="00FB7AB7" w:rsidRDefault="009974B8" w:rsidP="00CD238A">
            <w:pPr>
              <w:pStyle w:val="TAC"/>
            </w:pPr>
            <w:r w:rsidRPr="00FB7AB7">
              <w:t>Description</w:t>
            </w:r>
          </w:p>
        </w:tc>
        <w:tc>
          <w:tcPr>
            <w:tcW w:w="607" w:type="dxa"/>
            <w:gridSpan w:val="2"/>
          </w:tcPr>
          <w:p w14:paraId="441C9582" w14:textId="77777777" w:rsidR="009974B8" w:rsidRPr="00FB7AB7" w:rsidRDefault="009974B8" w:rsidP="00CD238A">
            <w:pPr>
              <w:pStyle w:val="TAC"/>
            </w:pPr>
            <w:r w:rsidRPr="00FB7AB7">
              <w:t>M/O</w:t>
            </w:r>
          </w:p>
        </w:tc>
        <w:tc>
          <w:tcPr>
            <w:tcW w:w="1518" w:type="dxa"/>
          </w:tcPr>
          <w:p w14:paraId="17A0788A" w14:textId="77777777" w:rsidR="009974B8" w:rsidRPr="00FB7AB7" w:rsidRDefault="009974B8" w:rsidP="00CD238A">
            <w:pPr>
              <w:pStyle w:val="TAC"/>
            </w:pPr>
            <w:r w:rsidRPr="00FB7AB7">
              <w:t>Length</w:t>
            </w:r>
          </w:p>
        </w:tc>
      </w:tr>
      <w:tr w:rsidR="009974B8" w14:paraId="595F216F" w14:textId="77777777" w:rsidTr="00CD238A">
        <w:trPr>
          <w:jc w:val="center"/>
        </w:trPr>
        <w:tc>
          <w:tcPr>
            <w:tcW w:w="1275" w:type="dxa"/>
          </w:tcPr>
          <w:p w14:paraId="7CBE739C" w14:textId="77777777" w:rsidR="009974B8" w:rsidRPr="00FB7AB7" w:rsidRDefault="009974B8" w:rsidP="00CD238A">
            <w:pPr>
              <w:pStyle w:val="TAC"/>
            </w:pPr>
            <w:r w:rsidRPr="00FB7AB7">
              <w:t>1 to X</w:t>
            </w:r>
          </w:p>
        </w:tc>
        <w:tc>
          <w:tcPr>
            <w:tcW w:w="4112" w:type="dxa"/>
            <w:gridSpan w:val="3"/>
          </w:tcPr>
          <w:p w14:paraId="316628A1" w14:textId="77777777" w:rsidR="009974B8" w:rsidRPr="00FB7AB7" w:rsidRDefault="009974B8" w:rsidP="00CD238A">
            <w:pPr>
              <w:pStyle w:val="TAC"/>
              <w:jc w:val="left"/>
            </w:pPr>
            <w:r w:rsidRPr="00FB7AB7">
              <w:t>Access Rule TLV data objects</w:t>
            </w:r>
          </w:p>
        </w:tc>
        <w:tc>
          <w:tcPr>
            <w:tcW w:w="607" w:type="dxa"/>
            <w:gridSpan w:val="2"/>
          </w:tcPr>
          <w:p w14:paraId="373163C2" w14:textId="77777777" w:rsidR="009974B8" w:rsidRPr="00FB7AB7" w:rsidRDefault="009974B8" w:rsidP="00CD238A">
            <w:pPr>
              <w:pStyle w:val="TAC"/>
            </w:pPr>
            <w:r w:rsidRPr="00FB7AB7">
              <w:t>M</w:t>
            </w:r>
          </w:p>
        </w:tc>
        <w:tc>
          <w:tcPr>
            <w:tcW w:w="1518" w:type="dxa"/>
          </w:tcPr>
          <w:p w14:paraId="7CCCD6F3" w14:textId="77777777" w:rsidR="009974B8" w:rsidRPr="00FB7AB7" w:rsidRDefault="009974B8" w:rsidP="00CD238A">
            <w:pPr>
              <w:pStyle w:val="TAC"/>
            </w:pPr>
            <w:r w:rsidRPr="00FB7AB7">
              <w:t>X bytes</w:t>
            </w:r>
          </w:p>
        </w:tc>
      </w:tr>
    </w:tbl>
    <w:p w14:paraId="31929497" w14:textId="77777777" w:rsidR="009974B8" w:rsidRDefault="009974B8" w:rsidP="009144B3"/>
    <w:p w14:paraId="5F5B2298" w14:textId="77777777"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14:paraId="464B14D5" w14:textId="77777777"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496B13A2" w14:textId="77777777" w:rsidR="009974B8" w:rsidRDefault="009974B8" w:rsidP="009974B8">
      <w:pPr>
        <w:pStyle w:val="Heading3"/>
      </w:pPr>
      <w:bookmarkStart w:id="101" w:name="_Toc2867204"/>
      <w:bookmarkStart w:id="102" w:name="_Toc29900567"/>
      <w:bookmarkStart w:id="103" w:name="_Toc36481405"/>
      <w:bookmarkStart w:id="104" w:name="_Toc36481859"/>
      <w:bookmarkStart w:id="105" w:name="_Toc163038693"/>
      <w:r>
        <w:t>4.2.7</w:t>
      </w:r>
      <w:r>
        <w:tab/>
        <w:t>EF</w:t>
      </w:r>
      <w:r>
        <w:rPr>
          <w:vertAlign w:val="subscript"/>
        </w:rPr>
        <w:t>IST</w:t>
      </w:r>
      <w:r>
        <w:t xml:space="preserve"> (ISIM Service Table)</w:t>
      </w:r>
      <w:bookmarkEnd w:id="101"/>
      <w:bookmarkEnd w:id="102"/>
      <w:bookmarkEnd w:id="103"/>
      <w:bookmarkEnd w:id="104"/>
      <w:bookmarkEnd w:id="105"/>
    </w:p>
    <w:p w14:paraId="2BDD090A" w14:textId="77777777"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9B0A0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20C430" w14:textId="77777777" w:rsidTr="00CD238A">
        <w:trPr>
          <w:jc w:val="center"/>
        </w:trPr>
        <w:tc>
          <w:tcPr>
            <w:tcW w:w="2693" w:type="dxa"/>
            <w:gridSpan w:val="2"/>
          </w:tcPr>
          <w:p w14:paraId="680FB5E0" w14:textId="77777777" w:rsidR="009974B8" w:rsidRDefault="009974B8" w:rsidP="00CD238A">
            <w:pPr>
              <w:pStyle w:val="TAC"/>
              <w:rPr>
                <w:lang w:val="fr-FR"/>
              </w:rPr>
            </w:pPr>
            <w:r>
              <w:rPr>
                <w:lang w:val="fr-FR"/>
              </w:rPr>
              <w:t>Identifier: '6F07'</w:t>
            </w:r>
          </w:p>
        </w:tc>
        <w:tc>
          <w:tcPr>
            <w:tcW w:w="3261" w:type="dxa"/>
            <w:gridSpan w:val="3"/>
          </w:tcPr>
          <w:p w14:paraId="3DC14DB5" w14:textId="77777777" w:rsidR="009974B8" w:rsidRDefault="009974B8" w:rsidP="00CD238A">
            <w:pPr>
              <w:pStyle w:val="TAC"/>
              <w:rPr>
                <w:lang w:val="fr-FR"/>
              </w:rPr>
            </w:pPr>
            <w:r>
              <w:rPr>
                <w:lang w:val="fr-FR"/>
              </w:rPr>
              <w:t>Structure: transparent</w:t>
            </w:r>
          </w:p>
        </w:tc>
        <w:tc>
          <w:tcPr>
            <w:tcW w:w="1558" w:type="dxa"/>
            <w:gridSpan w:val="2"/>
          </w:tcPr>
          <w:p w14:paraId="3BCEF1D8" w14:textId="77777777" w:rsidR="009974B8" w:rsidRPr="00FB7AB7" w:rsidRDefault="009974B8" w:rsidP="00CD238A">
            <w:pPr>
              <w:pStyle w:val="TAC"/>
            </w:pPr>
            <w:r w:rsidRPr="00FB7AB7">
              <w:t>Optional</w:t>
            </w:r>
          </w:p>
        </w:tc>
      </w:tr>
      <w:tr w:rsidR="009974B8" w14:paraId="549B1B1A" w14:textId="77777777" w:rsidTr="00CD238A">
        <w:trPr>
          <w:jc w:val="center"/>
        </w:trPr>
        <w:tc>
          <w:tcPr>
            <w:tcW w:w="3686" w:type="dxa"/>
            <w:gridSpan w:val="3"/>
          </w:tcPr>
          <w:p w14:paraId="3D131B50" w14:textId="77777777" w:rsidR="009974B8" w:rsidRPr="00FB7AB7" w:rsidRDefault="009974B8" w:rsidP="00CD238A">
            <w:pPr>
              <w:pStyle w:val="TAC"/>
            </w:pPr>
            <w:r w:rsidRPr="00FB7AB7">
              <w:t>SFI: '07'</w:t>
            </w:r>
          </w:p>
        </w:tc>
        <w:tc>
          <w:tcPr>
            <w:tcW w:w="3826" w:type="dxa"/>
            <w:gridSpan w:val="4"/>
          </w:tcPr>
          <w:p w14:paraId="210B968B" w14:textId="77777777" w:rsidR="009974B8" w:rsidRDefault="009974B8" w:rsidP="00CD238A">
            <w:pPr>
              <w:pStyle w:val="LD"/>
            </w:pPr>
          </w:p>
        </w:tc>
      </w:tr>
      <w:tr w:rsidR="009974B8" w14:paraId="542A3AA5" w14:textId="77777777" w:rsidTr="00CD238A">
        <w:trPr>
          <w:jc w:val="center"/>
        </w:trPr>
        <w:tc>
          <w:tcPr>
            <w:tcW w:w="3686" w:type="dxa"/>
            <w:gridSpan w:val="3"/>
          </w:tcPr>
          <w:p w14:paraId="5D6B8EA8" w14:textId="77777777"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14:paraId="024CB78D" w14:textId="77777777" w:rsidR="009974B8" w:rsidRPr="00FB7AB7" w:rsidRDefault="009974B8" w:rsidP="00CD238A">
            <w:pPr>
              <w:pStyle w:val="TAC"/>
            </w:pPr>
            <w:r w:rsidRPr="00FB7AB7">
              <w:t>Update activity: low</w:t>
            </w:r>
          </w:p>
        </w:tc>
      </w:tr>
      <w:tr w:rsidR="009974B8" w14:paraId="4D01B0A4" w14:textId="77777777" w:rsidTr="00CD238A">
        <w:trPr>
          <w:jc w:val="center"/>
        </w:trPr>
        <w:tc>
          <w:tcPr>
            <w:tcW w:w="7512" w:type="dxa"/>
            <w:gridSpan w:val="7"/>
          </w:tcPr>
          <w:p w14:paraId="73189C0A" w14:textId="77777777" w:rsidR="009974B8" w:rsidRPr="00FB7AB7" w:rsidRDefault="009974B8" w:rsidP="00CD238A">
            <w:pPr>
              <w:pStyle w:val="TAC"/>
              <w:tabs>
                <w:tab w:val="left" w:pos="601"/>
                <w:tab w:val="left" w:pos="3153"/>
              </w:tabs>
              <w:spacing w:before="120"/>
              <w:jc w:val="left"/>
            </w:pPr>
            <w:r w:rsidRPr="00FB7AB7">
              <w:t>Access Conditions:</w:t>
            </w:r>
          </w:p>
          <w:p w14:paraId="12272326" w14:textId="77777777" w:rsidR="009974B8" w:rsidRPr="00FB7AB7" w:rsidRDefault="009974B8" w:rsidP="00CD238A">
            <w:pPr>
              <w:pStyle w:val="TAC"/>
              <w:tabs>
                <w:tab w:val="left" w:pos="601"/>
                <w:tab w:val="left" w:pos="3153"/>
              </w:tabs>
              <w:jc w:val="left"/>
            </w:pPr>
            <w:r w:rsidRPr="00FB7AB7">
              <w:tab/>
              <w:t>READ</w:t>
            </w:r>
            <w:r w:rsidRPr="00FB7AB7">
              <w:tab/>
              <w:t>PIN</w:t>
            </w:r>
          </w:p>
          <w:p w14:paraId="027C117F" w14:textId="77777777" w:rsidR="009974B8" w:rsidRPr="00FB7AB7" w:rsidRDefault="009974B8" w:rsidP="00CD238A">
            <w:pPr>
              <w:pStyle w:val="TAC"/>
              <w:tabs>
                <w:tab w:val="left" w:pos="601"/>
                <w:tab w:val="left" w:pos="3153"/>
              </w:tabs>
              <w:jc w:val="left"/>
            </w:pPr>
            <w:r w:rsidRPr="00FB7AB7">
              <w:tab/>
              <w:t>UPDATE</w:t>
            </w:r>
            <w:r w:rsidRPr="00FB7AB7">
              <w:tab/>
              <w:t>ADM</w:t>
            </w:r>
          </w:p>
          <w:p w14:paraId="6CB7DA73"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445926" w14:textId="77777777" w:rsidR="009974B8" w:rsidRPr="00FB7AB7" w:rsidRDefault="009974B8" w:rsidP="00CD238A">
            <w:pPr>
              <w:pStyle w:val="TAC"/>
              <w:tabs>
                <w:tab w:val="left" w:pos="601"/>
                <w:tab w:val="left" w:pos="3153"/>
              </w:tabs>
              <w:jc w:val="left"/>
            </w:pPr>
            <w:r w:rsidRPr="00FB7AB7">
              <w:tab/>
              <w:t>ACTIVATE</w:t>
            </w:r>
            <w:r w:rsidRPr="00FB7AB7">
              <w:tab/>
              <w:t>ADM</w:t>
            </w:r>
          </w:p>
          <w:p w14:paraId="2D1D02D0" w14:textId="77777777" w:rsidR="009974B8" w:rsidRPr="00FB7AB7" w:rsidRDefault="009974B8" w:rsidP="00CD238A">
            <w:pPr>
              <w:pStyle w:val="TAC"/>
              <w:tabs>
                <w:tab w:val="left" w:pos="601"/>
                <w:tab w:val="left" w:pos="3153"/>
              </w:tabs>
              <w:jc w:val="left"/>
            </w:pPr>
          </w:p>
        </w:tc>
      </w:tr>
      <w:tr w:rsidR="009974B8" w14:paraId="78DA4ECA" w14:textId="77777777" w:rsidTr="00CD238A">
        <w:trPr>
          <w:jc w:val="center"/>
        </w:trPr>
        <w:tc>
          <w:tcPr>
            <w:tcW w:w="1275" w:type="dxa"/>
          </w:tcPr>
          <w:p w14:paraId="54E25D91" w14:textId="77777777" w:rsidR="009974B8" w:rsidRPr="00FB7AB7" w:rsidRDefault="009974B8" w:rsidP="00CD238A">
            <w:pPr>
              <w:pStyle w:val="TAC"/>
            </w:pPr>
            <w:r w:rsidRPr="00FB7AB7">
              <w:t>Bytes</w:t>
            </w:r>
          </w:p>
        </w:tc>
        <w:tc>
          <w:tcPr>
            <w:tcW w:w="4112" w:type="dxa"/>
            <w:gridSpan w:val="3"/>
          </w:tcPr>
          <w:p w14:paraId="0B2C634A" w14:textId="77777777" w:rsidR="009974B8" w:rsidRPr="00FB7AB7" w:rsidRDefault="009974B8" w:rsidP="00CD238A">
            <w:pPr>
              <w:pStyle w:val="TAC"/>
            </w:pPr>
            <w:r w:rsidRPr="00FB7AB7">
              <w:t>Description</w:t>
            </w:r>
          </w:p>
        </w:tc>
        <w:tc>
          <w:tcPr>
            <w:tcW w:w="607" w:type="dxa"/>
            <w:gridSpan w:val="2"/>
          </w:tcPr>
          <w:p w14:paraId="40E9B8AB" w14:textId="77777777" w:rsidR="009974B8" w:rsidRPr="00FB7AB7" w:rsidRDefault="009974B8" w:rsidP="00CD238A">
            <w:pPr>
              <w:pStyle w:val="TAC"/>
            </w:pPr>
            <w:r w:rsidRPr="00FB7AB7">
              <w:t>M/O</w:t>
            </w:r>
          </w:p>
        </w:tc>
        <w:tc>
          <w:tcPr>
            <w:tcW w:w="1518" w:type="dxa"/>
          </w:tcPr>
          <w:p w14:paraId="615E4718" w14:textId="77777777" w:rsidR="009974B8" w:rsidRPr="00FB7AB7" w:rsidRDefault="009974B8" w:rsidP="00CD238A">
            <w:pPr>
              <w:pStyle w:val="TAC"/>
            </w:pPr>
            <w:r w:rsidRPr="00FB7AB7">
              <w:t>Length</w:t>
            </w:r>
          </w:p>
        </w:tc>
      </w:tr>
      <w:tr w:rsidR="009974B8" w14:paraId="36AE12E0" w14:textId="77777777" w:rsidTr="00CD238A">
        <w:trPr>
          <w:jc w:val="center"/>
        </w:trPr>
        <w:tc>
          <w:tcPr>
            <w:tcW w:w="1275" w:type="dxa"/>
          </w:tcPr>
          <w:p w14:paraId="6A0D8AE0" w14:textId="77777777" w:rsidR="009974B8" w:rsidRPr="00FB7AB7" w:rsidRDefault="009974B8" w:rsidP="00CD238A">
            <w:pPr>
              <w:pStyle w:val="TAC"/>
            </w:pPr>
            <w:r w:rsidRPr="00FB7AB7">
              <w:t>1</w:t>
            </w:r>
          </w:p>
        </w:tc>
        <w:tc>
          <w:tcPr>
            <w:tcW w:w="4112" w:type="dxa"/>
            <w:gridSpan w:val="3"/>
          </w:tcPr>
          <w:p w14:paraId="24959801" w14:textId="77777777"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19F53608" w14:textId="77777777" w:rsidR="009974B8" w:rsidRPr="00FB7AB7" w:rsidRDefault="009974B8" w:rsidP="00CD238A">
            <w:pPr>
              <w:pStyle w:val="TAC"/>
            </w:pPr>
            <w:r w:rsidRPr="00FB7AB7">
              <w:t>M</w:t>
            </w:r>
          </w:p>
        </w:tc>
        <w:tc>
          <w:tcPr>
            <w:tcW w:w="1518" w:type="dxa"/>
          </w:tcPr>
          <w:p w14:paraId="6F26984F" w14:textId="77777777" w:rsidR="009974B8" w:rsidRPr="00FB7AB7" w:rsidRDefault="009974B8" w:rsidP="00CD238A">
            <w:pPr>
              <w:pStyle w:val="TAC"/>
            </w:pPr>
            <w:r w:rsidRPr="00FB7AB7">
              <w:t>1 byte</w:t>
            </w:r>
          </w:p>
        </w:tc>
      </w:tr>
      <w:tr w:rsidR="009974B8" w14:paraId="149F3EE8" w14:textId="77777777" w:rsidTr="00CD238A">
        <w:trPr>
          <w:jc w:val="center"/>
        </w:trPr>
        <w:tc>
          <w:tcPr>
            <w:tcW w:w="1275" w:type="dxa"/>
          </w:tcPr>
          <w:p w14:paraId="4F16DEBC" w14:textId="77777777" w:rsidR="009974B8" w:rsidRPr="00FB7AB7" w:rsidRDefault="009974B8" w:rsidP="00CD238A">
            <w:pPr>
              <w:pStyle w:val="TAC"/>
            </w:pPr>
            <w:r w:rsidRPr="00FB7AB7">
              <w:t>2</w:t>
            </w:r>
          </w:p>
        </w:tc>
        <w:tc>
          <w:tcPr>
            <w:tcW w:w="4112" w:type="dxa"/>
            <w:gridSpan w:val="3"/>
          </w:tcPr>
          <w:p w14:paraId="3B6BB773" w14:textId="77777777"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2E6998DC" w14:textId="77777777" w:rsidR="009974B8" w:rsidRPr="00FB7AB7" w:rsidRDefault="009974B8" w:rsidP="00CD238A">
            <w:pPr>
              <w:pStyle w:val="TAC"/>
            </w:pPr>
            <w:r w:rsidRPr="00FB7AB7">
              <w:t>O</w:t>
            </w:r>
          </w:p>
        </w:tc>
        <w:tc>
          <w:tcPr>
            <w:tcW w:w="1518" w:type="dxa"/>
          </w:tcPr>
          <w:p w14:paraId="241A00D9" w14:textId="77777777" w:rsidR="009974B8" w:rsidRPr="00FB7AB7" w:rsidRDefault="009974B8" w:rsidP="00CD238A">
            <w:pPr>
              <w:pStyle w:val="TAC"/>
            </w:pPr>
            <w:r w:rsidRPr="00FB7AB7">
              <w:t>1 byte</w:t>
            </w:r>
          </w:p>
        </w:tc>
      </w:tr>
      <w:tr w:rsidR="009974B8" w14:paraId="19F619E9" w14:textId="77777777" w:rsidTr="00CD238A">
        <w:trPr>
          <w:jc w:val="center"/>
        </w:trPr>
        <w:tc>
          <w:tcPr>
            <w:tcW w:w="1275" w:type="dxa"/>
          </w:tcPr>
          <w:p w14:paraId="3C3CF4FE" w14:textId="77777777" w:rsidR="009974B8" w:rsidRPr="00FB7AB7" w:rsidRDefault="009974B8" w:rsidP="00CD238A">
            <w:pPr>
              <w:pStyle w:val="TAC"/>
            </w:pPr>
            <w:r w:rsidRPr="00FB7AB7">
              <w:t>3</w:t>
            </w:r>
          </w:p>
        </w:tc>
        <w:tc>
          <w:tcPr>
            <w:tcW w:w="4112" w:type="dxa"/>
            <w:gridSpan w:val="3"/>
          </w:tcPr>
          <w:p w14:paraId="098F7C48" w14:textId="77777777"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609F9EFC" w14:textId="77777777" w:rsidR="009974B8" w:rsidRPr="00FB7AB7" w:rsidRDefault="009974B8" w:rsidP="00CD238A">
            <w:pPr>
              <w:pStyle w:val="TAC"/>
            </w:pPr>
            <w:r w:rsidRPr="00FB7AB7">
              <w:t>O</w:t>
            </w:r>
          </w:p>
        </w:tc>
        <w:tc>
          <w:tcPr>
            <w:tcW w:w="1518" w:type="dxa"/>
          </w:tcPr>
          <w:p w14:paraId="66A318AA" w14:textId="77777777" w:rsidR="009974B8" w:rsidRPr="00FB7AB7" w:rsidRDefault="009974B8" w:rsidP="00CD238A">
            <w:pPr>
              <w:pStyle w:val="TAC"/>
            </w:pPr>
            <w:r w:rsidRPr="00FB7AB7">
              <w:t>1 byte</w:t>
            </w:r>
          </w:p>
        </w:tc>
      </w:tr>
      <w:tr w:rsidR="009974B8" w14:paraId="55F2F8C7" w14:textId="77777777" w:rsidTr="00CD238A">
        <w:trPr>
          <w:jc w:val="center"/>
        </w:trPr>
        <w:tc>
          <w:tcPr>
            <w:tcW w:w="1275" w:type="dxa"/>
          </w:tcPr>
          <w:p w14:paraId="114CC58E" w14:textId="77777777" w:rsidR="009974B8" w:rsidRPr="00FB7AB7" w:rsidRDefault="009974B8" w:rsidP="00CD238A">
            <w:pPr>
              <w:pStyle w:val="TAC"/>
            </w:pPr>
            <w:r w:rsidRPr="00FB7AB7">
              <w:t>4</w:t>
            </w:r>
          </w:p>
        </w:tc>
        <w:tc>
          <w:tcPr>
            <w:tcW w:w="4112" w:type="dxa"/>
            <w:gridSpan w:val="3"/>
          </w:tcPr>
          <w:p w14:paraId="49439E1F" w14:textId="77777777"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4215D451" w14:textId="77777777" w:rsidR="009974B8" w:rsidRDefault="009974B8" w:rsidP="00CD238A">
            <w:pPr>
              <w:pStyle w:val="TAC"/>
              <w:rPr>
                <w:lang w:val="fr-FR"/>
              </w:rPr>
            </w:pPr>
            <w:r>
              <w:rPr>
                <w:lang w:val="fr-FR"/>
              </w:rPr>
              <w:t>O</w:t>
            </w:r>
          </w:p>
        </w:tc>
        <w:tc>
          <w:tcPr>
            <w:tcW w:w="1518" w:type="dxa"/>
          </w:tcPr>
          <w:p w14:paraId="5A7F0516" w14:textId="77777777" w:rsidR="009974B8" w:rsidRDefault="009974B8" w:rsidP="00CD238A">
            <w:pPr>
              <w:pStyle w:val="TAC"/>
              <w:rPr>
                <w:lang w:val="fr-FR"/>
              </w:rPr>
            </w:pPr>
            <w:r>
              <w:rPr>
                <w:lang w:val="fr-FR"/>
              </w:rPr>
              <w:t>1 byte</w:t>
            </w:r>
          </w:p>
        </w:tc>
      </w:tr>
      <w:tr w:rsidR="009974B8" w14:paraId="10B7AFC4" w14:textId="77777777" w:rsidTr="00CD238A">
        <w:trPr>
          <w:jc w:val="center"/>
        </w:trPr>
        <w:tc>
          <w:tcPr>
            <w:tcW w:w="1275" w:type="dxa"/>
          </w:tcPr>
          <w:p w14:paraId="653ED7B0" w14:textId="77777777" w:rsidR="009974B8" w:rsidRDefault="009974B8" w:rsidP="00CD238A">
            <w:pPr>
              <w:pStyle w:val="TAC"/>
              <w:rPr>
                <w:lang w:val="fr-FR"/>
              </w:rPr>
            </w:pPr>
            <w:r>
              <w:rPr>
                <w:lang w:val="fr-FR"/>
              </w:rPr>
              <w:t>etc.</w:t>
            </w:r>
          </w:p>
        </w:tc>
        <w:tc>
          <w:tcPr>
            <w:tcW w:w="4112" w:type="dxa"/>
            <w:gridSpan w:val="3"/>
          </w:tcPr>
          <w:p w14:paraId="36E55C45" w14:textId="77777777" w:rsidR="009974B8" w:rsidRDefault="009974B8" w:rsidP="00CD238A">
            <w:pPr>
              <w:pStyle w:val="TAC"/>
              <w:jc w:val="left"/>
              <w:rPr>
                <w:lang w:val="fr-FR"/>
              </w:rPr>
            </w:pPr>
          </w:p>
        </w:tc>
        <w:tc>
          <w:tcPr>
            <w:tcW w:w="607" w:type="dxa"/>
            <w:gridSpan w:val="2"/>
          </w:tcPr>
          <w:p w14:paraId="18119B09" w14:textId="77777777" w:rsidR="009974B8" w:rsidRDefault="009974B8" w:rsidP="00CD238A">
            <w:pPr>
              <w:pStyle w:val="TAC"/>
              <w:rPr>
                <w:lang w:val="fr-FR"/>
              </w:rPr>
            </w:pPr>
          </w:p>
        </w:tc>
        <w:tc>
          <w:tcPr>
            <w:tcW w:w="1518" w:type="dxa"/>
          </w:tcPr>
          <w:p w14:paraId="7675652F" w14:textId="77777777" w:rsidR="009974B8" w:rsidRDefault="009974B8" w:rsidP="00CD238A">
            <w:pPr>
              <w:pStyle w:val="TAC"/>
              <w:rPr>
                <w:lang w:val="fr-FR"/>
              </w:rPr>
            </w:pPr>
          </w:p>
        </w:tc>
      </w:tr>
      <w:tr w:rsidR="009974B8" w14:paraId="66D29524" w14:textId="77777777" w:rsidTr="00CD238A">
        <w:trPr>
          <w:jc w:val="center"/>
        </w:trPr>
        <w:tc>
          <w:tcPr>
            <w:tcW w:w="1275" w:type="dxa"/>
          </w:tcPr>
          <w:p w14:paraId="71DEB70F" w14:textId="77777777" w:rsidR="009974B8" w:rsidRPr="00FB7AB7" w:rsidRDefault="009974B8" w:rsidP="00CD238A">
            <w:pPr>
              <w:pStyle w:val="TAC"/>
            </w:pPr>
            <w:r w:rsidRPr="00FB7AB7">
              <w:t>X</w:t>
            </w:r>
          </w:p>
        </w:tc>
        <w:tc>
          <w:tcPr>
            <w:tcW w:w="4112" w:type="dxa"/>
            <w:gridSpan w:val="3"/>
          </w:tcPr>
          <w:p w14:paraId="0821B7E2" w14:textId="77777777"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10980F47" w14:textId="77777777" w:rsidR="009974B8" w:rsidRDefault="009974B8" w:rsidP="00CD238A">
            <w:pPr>
              <w:pStyle w:val="TAC"/>
              <w:rPr>
                <w:lang w:val="en-US"/>
              </w:rPr>
            </w:pPr>
            <w:r>
              <w:rPr>
                <w:lang w:val="en-US"/>
              </w:rPr>
              <w:t>O</w:t>
            </w:r>
          </w:p>
        </w:tc>
        <w:tc>
          <w:tcPr>
            <w:tcW w:w="1518" w:type="dxa"/>
          </w:tcPr>
          <w:p w14:paraId="348ED6C8" w14:textId="77777777" w:rsidR="009974B8" w:rsidRDefault="009974B8" w:rsidP="00CD238A">
            <w:pPr>
              <w:pStyle w:val="TAC"/>
              <w:rPr>
                <w:lang w:val="en-US"/>
              </w:rPr>
            </w:pPr>
            <w:r>
              <w:rPr>
                <w:lang w:val="en-US"/>
              </w:rPr>
              <w:t>1 byte</w:t>
            </w:r>
          </w:p>
        </w:tc>
      </w:tr>
    </w:tbl>
    <w:p w14:paraId="37B061CB" w14:textId="77777777" w:rsidR="009974B8" w:rsidRDefault="009974B8" w:rsidP="009144B3">
      <w:pPr>
        <w:rPr>
          <w:lang w:val="en-US"/>
        </w:rPr>
      </w:pPr>
    </w:p>
    <w:p w14:paraId="04A468D0" w14:textId="77777777"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14:paraId="60CBDE39" w14:textId="77777777" w:rsidTr="00CD238A">
        <w:tc>
          <w:tcPr>
            <w:tcW w:w="1276" w:type="dxa"/>
          </w:tcPr>
          <w:p w14:paraId="3255B2A7" w14:textId="77777777" w:rsidR="009974B8" w:rsidRDefault="009974B8" w:rsidP="00CD238A">
            <w:pPr>
              <w:pStyle w:val="TAL"/>
              <w:rPr>
                <w:lang w:val="en-US"/>
              </w:rPr>
            </w:pPr>
            <w:r>
              <w:rPr>
                <w:lang w:val="en-US"/>
              </w:rPr>
              <w:noBreakHyphen/>
              <w:t>Services</w:t>
            </w:r>
          </w:p>
        </w:tc>
        <w:tc>
          <w:tcPr>
            <w:tcW w:w="1755" w:type="dxa"/>
          </w:tcPr>
          <w:p w14:paraId="1CB38843" w14:textId="77777777" w:rsidR="009974B8" w:rsidRDefault="009974B8" w:rsidP="00CD238A">
            <w:pPr>
              <w:pStyle w:val="TAL"/>
              <w:rPr>
                <w:lang w:val="en-US"/>
              </w:rPr>
            </w:pPr>
          </w:p>
        </w:tc>
        <w:tc>
          <w:tcPr>
            <w:tcW w:w="5670" w:type="dxa"/>
          </w:tcPr>
          <w:p w14:paraId="2E7F32C8" w14:textId="77777777" w:rsidR="009974B8" w:rsidRDefault="009974B8" w:rsidP="00CD238A">
            <w:pPr>
              <w:pStyle w:val="TAL"/>
              <w:rPr>
                <w:lang w:val="en-US"/>
              </w:rPr>
            </w:pPr>
          </w:p>
        </w:tc>
      </w:tr>
      <w:tr w:rsidR="009974B8" w14:paraId="7B00AA4E" w14:textId="77777777" w:rsidTr="00CD238A">
        <w:tc>
          <w:tcPr>
            <w:tcW w:w="1276" w:type="dxa"/>
          </w:tcPr>
          <w:p w14:paraId="08191A0F" w14:textId="77777777" w:rsidR="009974B8" w:rsidRDefault="009974B8" w:rsidP="00CD238A">
            <w:pPr>
              <w:pStyle w:val="TAL"/>
              <w:rPr>
                <w:lang w:val="en-US"/>
              </w:rPr>
            </w:pPr>
            <w:r>
              <w:rPr>
                <w:lang w:val="en-US"/>
              </w:rPr>
              <w:t xml:space="preserve">   Contents:</w:t>
            </w:r>
          </w:p>
        </w:tc>
        <w:tc>
          <w:tcPr>
            <w:tcW w:w="1755" w:type="dxa"/>
          </w:tcPr>
          <w:p w14:paraId="460973C3" w14:textId="77777777" w:rsidR="009974B8" w:rsidRDefault="009974B8" w:rsidP="00CD238A">
            <w:pPr>
              <w:pStyle w:val="TAL"/>
              <w:rPr>
                <w:lang w:val="en-US"/>
              </w:rPr>
            </w:pPr>
            <w:r>
              <w:rPr>
                <w:lang w:val="en-US"/>
              </w:rPr>
              <w:t>Service n°1:</w:t>
            </w:r>
          </w:p>
        </w:tc>
        <w:tc>
          <w:tcPr>
            <w:tcW w:w="5670" w:type="dxa"/>
          </w:tcPr>
          <w:p w14:paraId="73AAD029" w14:textId="77777777" w:rsidR="009974B8" w:rsidRDefault="009974B8" w:rsidP="00CD238A">
            <w:pPr>
              <w:pStyle w:val="TAL"/>
            </w:pPr>
            <w:r>
              <w:t xml:space="preserve">P-CSCF address </w:t>
            </w:r>
          </w:p>
        </w:tc>
      </w:tr>
      <w:tr w:rsidR="009974B8" w14:paraId="137ECC12" w14:textId="77777777" w:rsidTr="00CD238A">
        <w:tc>
          <w:tcPr>
            <w:tcW w:w="1276" w:type="dxa"/>
          </w:tcPr>
          <w:p w14:paraId="63926473" w14:textId="77777777" w:rsidR="009974B8" w:rsidRDefault="009974B8" w:rsidP="00CD238A">
            <w:pPr>
              <w:pStyle w:val="TAL"/>
            </w:pPr>
          </w:p>
        </w:tc>
        <w:tc>
          <w:tcPr>
            <w:tcW w:w="1755" w:type="dxa"/>
          </w:tcPr>
          <w:p w14:paraId="02248232" w14:textId="77777777" w:rsidR="009974B8" w:rsidRDefault="009974B8" w:rsidP="00CD238A">
            <w:pPr>
              <w:pStyle w:val="TAL"/>
            </w:pPr>
            <w:r>
              <w:t>Service n°2</w:t>
            </w:r>
          </w:p>
        </w:tc>
        <w:tc>
          <w:tcPr>
            <w:tcW w:w="5670" w:type="dxa"/>
          </w:tcPr>
          <w:p w14:paraId="4DA379A7" w14:textId="77777777" w:rsidR="009974B8" w:rsidRDefault="009974B8" w:rsidP="00CD238A">
            <w:pPr>
              <w:pStyle w:val="TAL"/>
            </w:pPr>
            <w:r>
              <w:t>Generic Bootstrapping Architecture (GBA)</w:t>
            </w:r>
          </w:p>
        </w:tc>
      </w:tr>
      <w:tr w:rsidR="009974B8" w14:paraId="65623096" w14:textId="77777777" w:rsidTr="00CD238A">
        <w:tc>
          <w:tcPr>
            <w:tcW w:w="1276" w:type="dxa"/>
          </w:tcPr>
          <w:p w14:paraId="02679533" w14:textId="77777777" w:rsidR="009974B8" w:rsidRDefault="009974B8" w:rsidP="00CD238A">
            <w:pPr>
              <w:pStyle w:val="TAL"/>
            </w:pPr>
          </w:p>
        </w:tc>
        <w:tc>
          <w:tcPr>
            <w:tcW w:w="1755" w:type="dxa"/>
          </w:tcPr>
          <w:p w14:paraId="5AD38404" w14:textId="77777777" w:rsidR="009974B8" w:rsidRDefault="009974B8" w:rsidP="00CD238A">
            <w:pPr>
              <w:pStyle w:val="TAL"/>
            </w:pPr>
            <w:r>
              <w:t>Service n°3</w:t>
            </w:r>
          </w:p>
        </w:tc>
        <w:tc>
          <w:tcPr>
            <w:tcW w:w="5670" w:type="dxa"/>
          </w:tcPr>
          <w:p w14:paraId="7F7C7A06" w14:textId="77777777" w:rsidR="009974B8" w:rsidRDefault="009974B8" w:rsidP="00CD238A">
            <w:pPr>
              <w:pStyle w:val="TAL"/>
            </w:pPr>
            <w:r>
              <w:t>HTTP Digest</w:t>
            </w:r>
          </w:p>
        </w:tc>
      </w:tr>
      <w:tr w:rsidR="009974B8" w14:paraId="2968AD8A" w14:textId="77777777" w:rsidTr="00CD238A">
        <w:tc>
          <w:tcPr>
            <w:tcW w:w="1276" w:type="dxa"/>
          </w:tcPr>
          <w:p w14:paraId="02EEE6CD" w14:textId="77777777" w:rsidR="009974B8" w:rsidRDefault="009974B8" w:rsidP="00CD238A">
            <w:pPr>
              <w:pStyle w:val="TAL"/>
            </w:pPr>
          </w:p>
        </w:tc>
        <w:tc>
          <w:tcPr>
            <w:tcW w:w="1755" w:type="dxa"/>
          </w:tcPr>
          <w:p w14:paraId="22190710" w14:textId="77777777" w:rsidR="009974B8" w:rsidRDefault="009974B8" w:rsidP="00CD238A">
            <w:pPr>
              <w:pStyle w:val="TAL"/>
            </w:pPr>
            <w:r>
              <w:t>Service n°4</w:t>
            </w:r>
          </w:p>
        </w:tc>
        <w:tc>
          <w:tcPr>
            <w:tcW w:w="5670" w:type="dxa"/>
          </w:tcPr>
          <w:p w14:paraId="3530BA52" w14:textId="77777777" w:rsidR="009974B8" w:rsidRDefault="009974B8" w:rsidP="00CD238A">
            <w:pPr>
              <w:pStyle w:val="TAL"/>
            </w:pPr>
            <w:r>
              <w:t>GBA-based Local Key Establishment Mechanism</w:t>
            </w:r>
          </w:p>
        </w:tc>
      </w:tr>
      <w:tr w:rsidR="009974B8" w14:paraId="60A98249" w14:textId="77777777" w:rsidTr="00CD238A">
        <w:tc>
          <w:tcPr>
            <w:tcW w:w="1276" w:type="dxa"/>
          </w:tcPr>
          <w:p w14:paraId="2FD64121" w14:textId="77777777" w:rsidR="009974B8" w:rsidRDefault="009974B8" w:rsidP="00CD238A">
            <w:pPr>
              <w:pStyle w:val="TAL"/>
            </w:pPr>
          </w:p>
        </w:tc>
        <w:tc>
          <w:tcPr>
            <w:tcW w:w="1755" w:type="dxa"/>
          </w:tcPr>
          <w:p w14:paraId="498D5918" w14:textId="77777777" w:rsidR="009974B8" w:rsidRDefault="009974B8" w:rsidP="00CD238A">
            <w:pPr>
              <w:pStyle w:val="TAL"/>
            </w:pPr>
            <w:r>
              <w:t>Service n°5</w:t>
            </w:r>
          </w:p>
        </w:tc>
        <w:tc>
          <w:tcPr>
            <w:tcW w:w="5670" w:type="dxa"/>
          </w:tcPr>
          <w:p w14:paraId="4E9FB9D8" w14:textId="77777777" w:rsidR="009974B8" w:rsidRDefault="009974B8" w:rsidP="00CD238A">
            <w:pPr>
              <w:pStyle w:val="TAL"/>
            </w:pPr>
            <w:r>
              <w:t>Support of P-CSCF discovery for IMS Local Break Out</w:t>
            </w:r>
          </w:p>
        </w:tc>
      </w:tr>
      <w:tr w:rsidR="009974B8" w14:paraId="2EECE484" w14:textId="77777777" w:rsidTr="00CD238A">
        <w:tc>
          <w:tcPr>
            <w:tcW w:w="1276" w:type="dxa"/>
          </w:tcPr>
          <w:p w14:paraId="61F81D28" w14:textId="77777777" w:rsidR="009974B8" w:rsidRDefault="009974B8" w:rsidP="00CD238A">
            <w:pPr>
              <w:pStyle w:val="TAL"/>
            </w:pPr>
          </w:p>
        </w:tc>
        <w:tc>
          <w:tcPr>
            <w:tcW w:w="1755" w:type="dxa"/>
          </w:tcPr>
          <w:p w14:paraId="0683844A" w14:textId="77777777" w:rsidR="009974B8" w:rsidRDefault="009974B8" w:rsidP="00CD238A">
            <w:pPr>
              <w:pStyle w:val="TAL"/>
            </w:pPr>
            <w:r>
              <w:t>Service n°6</w:t>
            </w:r>
          </w:p>
        </w:tc>
        <w:tc>
          <w:tcPr>
            <w:tcW w:w="5670" w:type="dxa"/>
          </w:tcPr>
          <w:p w14:paraId="7E76CEEA" w14:textId="77777777" w:rsidR="009974B8" w:rsidRDefault="009974B8" w:rsidP="00CD238A">
            <w:pPr>
              <w:pStyle w:val="TAL"/>
            </w:pPr>
            <w:r>
              <w:t>Short Message Storage (SMS)</w:t>
            </w:r>
          </w:p>
        </w:tc>
      </w:tr>
      <w:tr w:rsidR="009974B8" w14:paraId="6731D2B3" w14:textId="77777777" w:rsidTr="00CD238A">
        <w:tc>
          <w:tcPr>
            <w:tcW w:w="1276" w:type="dxa"/>
          </w:tcPr>
          <w:p w14:paraId="51075905" w14:textId="77777777" w:rsidR="009974B8" w:rsidRDefault="009974B8" w:rsidP="00CD238A">
            <w:pPr>
              <w:pStyle w:val="TAL"/>
            </w:pPr>
          </w:p>
        </w:tc>
        <w:tc>
          <w:tcPr>
            <w:tcW w:w="1755" w:type="dxa"/>
          </w:tcPr>
          <w:p w14:paraId="21EEF015" w14:textId="77777777" w:rsidR="009974B8" w:rsidRDefault="009974B8" w:rsidP="00CD238A">
            <w:pPr>
              <w:pStyle w:val="TAL"/>
            </w:pPr>
            <w:r>
              <w:t>Service n°7</w:t>
            </w:r>
          </w:p>
        </w:tc>
        <w:tc>
          <w:tcPr>
            <w:tcW w:w="5670" w:type="dxa"/>
          </w:tcPr>
          <w:p w14:paraId="667D123E" w14:textId="77777777" w:rsidR="009974B8" w:rsidRPr="00CB1436" w:rsidRDefault="009974B8" w:rsidP="00CD238A">
            <w:pPr>
              <w:pStyle w:val="TAL"/>
            </w:pPr>
            <w:r>
              <w:t>Short Message Status Reports (SMSR)</w:t>
            </w:r>
          </w:p>
        </w:tc>
      </w:tr>
      <w:tr w:rsidR="009974B8" w14:paraId="1DE8D955" w14:textId="77777777" w:rsidTr="00CD238A">
        <w:tc>
          <w:tcPr>
            <w:tcW w:w="1276" w:type="dxa"/>
          </w:tcPr>
          <w:p w14:paraId="7D6D18BB" w14:textId="77777777" w:rsidR="009974B8" w:rsidRDefault="009974B8" w:rsidP="00CD238A">
            <w:pPr>
              <w:pStyle w:val="TAL"/>
            </w:pPr>
          </w:p>
        </w:tc>
        <w:tc>
          <w:tcPr>
            <w:tcW w:w="1755" w:type="dxa"/>
          </w:tcPr>
          <w:p w14:paraId="5D5AB9DD" w14:textId="77777777" w:rsidR="009974B8" w:rsidRDefault="009974B8" w:rsidP="00CD238A">
            <w:pPr>
              <w:pStyle w:val="TAL"/>
            </w:pPr>
            <w:r>
              <w:t>Service n°8</w:t>
            </w:r>
          </w:p>
        </w:tc>
        <w:tc>
          <w:tcPr>
            <w:tcW w:w="5670" w:type="dxa"/>
          </w:tcPr>
          <w:p w14:paraId="7C993DE8" w14:textId="2DE142B8" w:rsidR="009974B8" w:rsidRPr="00CB1436" w:rsidRDefault="009974B8" w:rsidP="00CD238A">
            <w:pPr>
              <w:pStyle w:val="TAL"/>
            </w:pPr>
            <w:r w:rsidRPr="00CB1436">
              <w:t>Support for SM-over-IP</w:t>
            </w:r>
            <w:r>
              <w:t xml:space="preserve"> including data download via SMS-PP as defined in </w:t>
            </w:r>
            <w:r w:rsidR="00313726">
              <w:t>TS 3</w:t>
            </w:r>
            <w:r>
              <w:t>1.111</w:t>
            </w:r>
            <w:r w:rsidR="00313726">
              <w:t> [</w:t>
            </w:r>
            <w:r>
              <w:t>31]</w:t>
            </w:r>
          </w:p>
        </w:tc>
      </w:tr>
      <w:tr w:rsidR="009974B8" w14:paraId="60216714" w14:textId="77777777" w:rsidTr="00CD238A">
        <w:tc>
          <w:tcPr>
            <w:tcW w:w="1276" w:type="dxa"/>
          </w:tcPr>
          <w:p w14:paraId="08E642A9" w14:textId="77777777" w:rsidR="009974B8" w:rsidRPr="00994DD1" w:rsidRDefault="009974B8" w:rsidP="00CD238A">
            <w:pPr>
              <w:pStyle w:val="TAL"/>
            </w:pPr>
          </w:p>
        </w:tc>
        <w:tc>
          <w:tcPr>
            <w:tcW w:w="1755" w:type="dxa"/>
          </w:tcPr>
          <w:p w14:paraId="04980A64" w14:textId="77777777" w:rsidR="009974B8" w:rsidRDefault="009974B8" w:rsidP="00CD238A">
            <w:pPr>
              <w:pStyle w:val="TAL"/>
            </w:pPr>
            <w:r w:rsidRPr="00994DD1">
              <w:t>Service n°</w:t>
            </w:r>
            <w:r>
              <w:t>9</w:t>
            </w:r>
          </w:p>
        </w:tc>
        <w:tc>
          <w:tcPr>
            <w:tcW w:w="5670" w:type="dxa"/>
          </w:tcPr>
          <w:p w14:paraId="57D34C42" w14:textId="77777777" w:rsidR="009974B8" w:rsidRDefault="009974B8" w:rsidP="00CD238A">
            <w:pPr>
              <w:pStyle w:val="TAL"/>
            </w:pPr>
            <w:r>
              <w:t>Communication C</w:t>
            </w:r>
            <w:r w:rsidRPr="00313FA4">
              <w:t xml:space="preserve">ontrol </w:t>
            </w:r>
            <w:r>
              <w:t>for IMS by I</w:t>
            </w:r>
            <w:r w:rsidRPr="00313FA4">
              <w:t>SIM</w:t>
            </w:r>
          </w:p>
        </w:tc>
      </w:tr>
      <w:tr w:rsidR="009974B8" w14:paraId="568C6161" w14:textId="77777777" w:rsidTr="00CD238A">
        <w:tc>
          <w:tcPr>
            <w:tcW w:w="1276" w:type="dxa"/>
          </w:tcPr>
          <w:p w14:paraId="7C7C41B4" w14:textId="77777777" w:rsidR="009974B8" w:rsidRPr="00994DD1" w:rsidRDefault="009974B8" w:rsidP="00CD238A">
            <w:pPr>
              <w:pStyle w:val="TAL"/>
            </w:pPr>
          </w:p>
        </w:tc>
        <w:tc>
          <w:tcPr>
            <w:tcW w:w="1755" w:type="dxa"/>
          </w:tcPr>
          <w:p w14:paraId="45F1959E" w14:textId="77777777" w:rsidR="009974B8" w:rsidRPr="00994DD1" w:rsidRDefault="009974B8" w:rsidP="00CD238A">
            <w:pPr>
              <w:pStyle w:val="TAL"/>
            </w:pPr>
            <w:r>
              <w:t>Service n°10</w:t>
            </w:r>
          </w:p>
        </w:tc>
        <w:tc>
          <w:tcPr>
            <w:tcW w:w="5670" w:type="dxa"/>
          </w:tcPr>
          <w:p w14:paraId="6005B8B8" w14:textId="77777777" w:rsidR="009974B8" w:rsidRDefault="009974B8" w:rsidP="00CD238A">
            <w:pPr>
              <w:pStyle w:val="TAL"/>
            </w:pPr>
            <w:r>
              <w:t>Support of UICC access to IMS</w:t>
            </w:r>
          </w:p>
        </w:tc>
      </w:tr>
      <w:tr w:rsidR="009974B8" w14:paraId="787D00F7" w14:textId="77777777" w:rsidTr="00CD238A">
        <w:tc>
          <w:tcPr>
            <w:tcW w:w="1276" w:type="dxa"/>
          </w:tcPr>
          <w:p w14:paraId="6280ADB6" w14:textId="77777777" w:rsidR="009974B8" w:rsidRPr="00994DD1" w:rsidRDefault="009974B8" w:rsidP="00CD238A">
            <w:pPr>
              <w:pStyle w:val="TAL"/>
            </w:pPr>
          </w:p>
        </w:tc>
        <w:tc>
          <w:tcPr>
            <w:tcW w:w="1755" w:type="dxa"/>
          </w:tcPr>
          <w:p w14:paraId="7D951966" w14:textId="77777777" w:rsidR="009974B8" w:rsidRDefault="009974B8" w:rsidP="00CD238A">
            <w:pPr>
              <w:pStyle w:val="TAL"/>
            </w:pPr>
            <w:r>
              <w:t>Service n°11</w:t>
            </w:r>
          </w:p>
        </w:tc>
        <w:tc>
          <w:tcPr>
            <w:tcW w:w="5670" w:type="dxa"/>
          </w:tcPr>
          <w:p w14:paraId="5BFC48AD" w14:textId="77777777" w:rsidR="009974B8" w:rsidRDefault="009974B8" w:rsidP="00CD238A">
            <w:pPr>
              <w:pStyle w:val="TAL"/>
            </w:pPr>
            <w:r>
              <w:t>URI support by UICC</w:t>
            </w:r>
          </w:p>
        </w:tc>
      </w:tr>
      <w:tr w:rsidR="009974B8" w14:paraId="1E38F613" w14:textId="77777777" w:rsidTr="00CD238A">
        <w:tc>
          <w:tcPr>
            <w:tcW w:w="1276" w:type="dxa"/>
          </w:tcPr>
          <w:p w14:paraId="6E9B080D" w14:textId="77777777" w:rsidR="009974B8" w:rsidRPr="00994DD1" w:rsidRDefault="009974B8" w:rsidP="00CD238A">
            <w:pPr>
              <w:pStyle w:val="TAL"/>
            </w:pPr>
          </w:p>
        </w:tc>
        <w:tc>
          <w:tcPr>
            <w:tcW w:w="1755" w:type="dxa"/>
          </w:tcPr>
          <w:p w14:paraId="4C90D288" w14:textId="77777777" w:rsidR="009974B8" w:rsidRDefault="009974B8" w:rsidP="00CD238A">
            <w:pPr>
              <w:pStyle w:val="TAL"/>
            </w:pPr>
            <w:r>
              <w:t>Service n°12</w:t>
            </w:r>
          </w:p>
        </w:tc>
        <w:tc>
          <w:tcPr>
            <w:tcW w:w="5670" w:type="dxa"/>
          </w:tcPr>
          <w:p w14:paraId="6AE99654" w14:textId="77777777" w:rsidR="009974B8" w:rsidRDefault="009974B8" w:rsidP="00CD238A">
            <w:pPr>
              <w:pStyle w:val="TAL"/>
            </w:pPr>
            <w:r>
              <w:t>Media Type support</w:t>
            </w:r>
          </w:p>
        </w:tc>
      </w:tr>
      <w:tr w:rsidR="009974B8" w14:paraId="66E4CB67" w14:textId="77777777" w:rsidTr="00CD238A">
        <w:tc>
          <w:tcPr>
            <w:tcW w:w="1276" w:type="dxa"/>
          </w:tcPr>
          <w:p w14:paraId="0A44FD90" w14:textId="77777777" w:rsidR="009974B8" w:rsidRPr="00994DD1" w:rsidRDefault="009974B8" w:rsidP="00CD238A">
            <w:pPr>
              <w:pStyle w:val="TAL"/>
            </w:pPr>
          </w:p>
        </w:tc>
        <w:tc>
          <w:tcPr>
            <w:tcW w:w="1755" w:type="dxa"/>
          </w:tcPr>
          <w:p w14:paraId="13C03BCE" w14:textId="77777777" w:rsidR="009974B8" w:rsidRDefault="009974B8" w:rsidP="00CD238A">
            <w:pPr>
              <w:pStyle w:val="TAL"/>
            </w:pPr>
            <w:r>
              <w:t>Service n°13</w:t>
            </w:r>
          </w:p>
        </w:tc>
        <w:tc>
          <w:tcPr>
            <w:tcW w:w="5670" w:type="dxa"/>
          </w:tcPr>
          <w:p w14:paraId="50C3140B" w14:textId="77777777" w:rsidR="009974B8" w:rsidRDefault="009974B8" w:rsidP="00CD238A">
            <w:pPr>
              <w:pStyle w:val="TAL"/>
            </w:pPr>
            <w:r>
              <w:t>IMS call disconnection cause</w:t>
            </w:r>
          </w:p>
        </w:tc>
      </w:tr>
      <w:tr w:rsidR="009974B8" w14:paraId="3F1E026B" w14:textId="77777777" w:rsidTr="00CD238A">
        <w:tc>
          <w:tcPr>
            <w:tcW w:w="1276" w:type="dxa"/>
          </w:tcPr>
          <w:p w14:paraId="725C0D59" w14:textId="77777777" w:rsidR="009974B8" w:rsidRPr="00994DD1" w:rsidRDefault="009974B8" w:rsidP="00CD238A">
            <w:pPr>
              <w:pStyle w:val="TAL"/>
            </w:pPr>
          </w:p>
        </w:tc>
        <w:tc>
          <w:tcPr>
            <w:tcW w:w="1755" w:type="dxa"/>
          </w:tcPr>
          <w:p w14:paraId="507914DB" w14:textId="77777777" w:rsidR="009974B8" w:rsidRDefault="009974B8" w:rsidP="00CD238A">
            <w:pPr>
              <w:pStyle w:val="TAL"/>
            </w:pPr>
            <w:r>
              <w:t>Service n°14</w:t>
            </w:r>
          </w:p>
        </w:tc>
        <w:tc>
          <w:tcPr>
            <w:tcW w:w="5670" w:type="dxa"/>
          </w:tcPr>
          <w:p w14:paraId="5021E369" w14:textId="77777777" w:rsidR="009974B8" w:rsidRDefault="009974B8" w:rsidP="00CD238A">
            <w:pPr>
              <w:pStyle w:val="TAL"/>
            </w:pPr>
            <w:r>
              <w:t>URI support for MO SHORT MESSAGE CONTROL</w:t>
            </w:r>
          </w:p>
        </w:tc>
      </w:tr>
      <w:tr w:rsidR="009974B8" w14:paraId="55FFAD7A" w14:textId="77777777" w:rsidTr="00CD238A">
        <w:tc>
          <w:tcPr>
            <w:tcW w:w="1276" w:type="dxa"/>
          </w:tcPr>
          <w:p w14:paraId="7D4FA373" w14:textId="77777777" w:rsidR="009974B8" w:rsidRPr="00994DD1" w:rsidRDefault="009974B8" w:rsidP="00CD238A">
            <w:pPr>
              <w:pStyle w:val="TAL"/>
            </w:pPr>
          </w:p>
        </w:tc>
        <w:tc>
          <w:tcPr>
            <w:tcW w:w="1755" w:type="dxa"/>
          </w:tcPr>
          <w:p w14:paraId="733E7826" w14:textId="77777777" w:rsidR="009974B8" w:rsidRDefault="009974B8" w:rsidP="00CD238A">
            <w:pPr>
              <w:pStyle w:val="TAL"/>
            </w:pPr>
            <w:r>
              <w:t>Service nº15</w:t>
            </w:r>
          </w:p>
        </w:tc>
        <w:tc>
          <w:tcPr>
            <w:tcW w:w="5670" w:type="dxa"/>
          </w:tcPr>
          <w:p w14:paraId="3E942FEF" w14:textId="77777777" w:rsidR="009974B8" w:rsidRDefault="009974B8" w:rsidP="00CD238A">
            <w:pPr>
              <w:pStyle w:val="TAL"/>
            </w:pPr>
            <w:r>
              <w:t>Mission Critical Services</w:t>
            </w:r>
          </w:p>
        </w:tc>
      </w:tr>
      <w:tr w:rsidR="009974B8" w14:paraId="1DF7D4C9" w14:textId="77777777" w:rsidTr="00CD238A">
        <w:tc>
          <w:tcPr>
            <w:tcW w:w="1276" w:type="dxa"/>
          </w:tcPr>
          <w:p w14:paraId="4CAF105D" w14:textId="77777777" w:rsidR="009974B8" w:rsidRPr="00994DD1" w:rsidRDefault="009974B8" w:rsidP="00CD238A">
            <w:pPr>
              <w:pStyle w:val="TAL"/>
            </w:pPr>
          </w:p>
        </w:tc>
        <w:tc>
          <w:tcPr>
            <w:tcW w:w="1755" w:type="dxa"/>
          </w:tcPr>
          <w:p w14:paraId="7313A0F7" w14:textId="77777777" w:rsidR="009974B8" w:rsidRDefault="009974B8" w:rsidP="00CD238A">
            <w:pPr>
              <w:pStyle w:val="TAL"/>
            </w:pPr>
            <w:r>
              <w:t>Service n°16</w:t>
            </w:r>
          </w:p>
        </w:tc>
        <w:tc>
          <w:tcPr>
            <w:tcW w:w="5670" w:type="dxa"/>
          </w:tcPr>
          <w:p w14:paraId="5313141F" w14:textId="77777777" w:rsidR="009974B8" w:rsidRDefault="009974B8" w:rsidP="00CD238A">
            <w:pPr>
              <w:pStyle w:val="TAL"/>
            </w:pPr>
            <w:r>
              <w:t>URI support for SMS-PP DOWNLOAD as defined in 3GPP TS 31.111 [31]</w:t>
            </w:r>
          </w:p>
        </w:tc>
      </w:tr>
      <w:tr w:rsidR="009974B8" w14:paraId="43A09802" w14:textId="77777777" w:rsidTr="00CD238A">
        <w:tc>
          <w:tcPr>
            <w:tcW w:w="1276" w:type="dxa"/>
          </w:tcPr>
          <w:p w14:paraId="47AAEF99" w14:textId="77777777" w:rsidR="009974B8" w:rsidRPr="00994DD1" w:rsidRDefault="009974B8" w:rsidP="00CD238A">
            <w:pPr>
              <w:pStyle w:val="TAL"/>
            </w:pPr>
          </w:p>
        </w:tc>
        <w:tc>
          <w:tcPr>
            <w:tcW w:w="1755" w:type="dxa"/>
          </w:tcPr>
          <w:p w14:paraId="03B68C7D" w14:textId="77777777" w:rsidR="009974B8" w:rsidRDefault="009974B8" w:rsidP="00CD238A">
            <w:pPr>
              <w:pStyle w:val="TAL"/>
            </w:pPr>
            <w:r>
              <w:t>Service n°17</w:t>
            </w:r>
          </w:p>
        </w:tc>
        <w:tc>
          <w:tcPr>
            <w:tcW w:w="5670" w:type="dxa"/>
          </w:tcPr>
          <w:p w14:paraId="0D384AF7" w14:textId="77777777" w:rsidR="009974B8" w:rsidRDefault="009974B8" w:rsidP="00CD238A">
            <w:pPr>
              <w:pStyle w:val="TAL"/>
            </w:pPr>
            <w:r w:rsidRPr="0043162C">
              <w:t>From Preferred</w:t>
            </w:r>
          </w:p>
        </w:tc>
      </w:tr>
      <w:tr w:rsidR="009974B8" w14:paraId="43285724" w14:textId="77777777" w:rsidTr="00CD238A">
        <w:tc>
          <w:tcPr>
            <w:tcW w:w="1276" w:type="dxa"/>
          </w:tcPr>
          <w:p w14:paraId="02F45A00" w14:textId="77777777" w:rsidR="009974B8" w:rsidRPr="00994DD1" w:rsidRDefault="009974B8" w:rsidP="00CD238A">
            <w:pPr>
              <w:pStyle w:val="TAL"/>
            </w:pPr>
          </w:p>
        </w:tc>
        <w:tc>
          <w:tcPr>
            <w:tcW w:w="1755" w:type="dxa"/>
          </w:tcPr>
          <w:p w14:paraId="732D5A3C" w14:textId="77777777" w:rsidR="009974B8" w:rsidRDefault="009974B8" w:rsidP="00CD238A">
            <w:pPr>
              <w:pStyle w:val="TAL"/>
            </w:pPr>
            <w:r>
              <w:t>Service n°18</w:t>
            </w:r>
          </w:p>
        </w:tc>
        <w:tc>
          <w:tcPr>
            <w:tcW w:w="5670" w:type="dxa"/>
          </w:tcPr>
          <w:p w14:paraId="2DEB9E65" w14:textId="77777777" w:rsidR="009974B8" w:rsidRPr="0043162C" w:rsidRDefault="009974B8" w:rsidP="00CD238A">
            <w:pPr>
              <w:pStyle w:val="TAL"/>
            </w:pPr>
            <w:r w:rsidRPr="001C20B8">
              <w:t>IMS configuration data</w:t>
            </w:r>
          </w:p>
        </w:tc>
      </w:tr>
      <w:tr w:rsidR="009974B8" w14:paraId="19747784" w14:textId="77777777" w:rsidTr="00CD238A">
        <w:tc>
          <w:tcPr>
            <w:tcW w:w="1276" w:type="dxa"/>
          </w:tcPr>
          <w:p w14:paraId="7DA3E0BB" w14:textId="77777777" w:rsidR="009974B8" w:rsidRPr="00994DD1" w:rsidRDefault="009974B8" w:rsidP="00CD238A">
            <w:pPr>
              <w:pStyle w:val="TAL"/>
            </w:pPr>
          </w:p>
        </w:tc>
        <w:tc>
          <w:tcPr>
            <w:tcW w:w="1755" w:type="dxa"/>
          </w:tcPr>
          <w:p w14:paraId="12F17247" w14:textId="77777777" w:rsidR="009974B8" w:rsidRDefault="009974B8" w:rsidP="00CD238A">
            <w:pPr>
              <w:pStyle w:val="TAL"/>
            </w:pPr>
            <w:r w:rsidRPr="00662EDC">
              <w:t>Service n°</w:t>
            </w:r>
            <w:r>
              <w:t>19</w:t>
            </w:r>
          </w:p>
        </w:tc>
        <w:tc>
          <w:tcPr>
            <w:tcW w:w="5670" w:type="dxa"/>
          </w:tcPr>
          <w:p w14:paraId="53B9C983" w14:textId="77777777" w:rsidR="009974B8" w:rsidRPr="001C20B8" w:rsidRDefault="009974B8" w:rsidP="00CD238A">
            <w:pPr>
              <w:pStyle w:val="TAL"/>
            </w:pPr>
            <w:r w:rsidRPr="00662EDC">
              <w:t>XCAP Configuration Data</w:t>
            </w:r>
          </w:p>
        </w:tc>
      </w:tr>
      <w:tr w:rsidR="009974B8" w14:paraId="48194D98" w14:textId="77777777" w:rsidTr="00CD238A">
        <w:tc>
          <w:tcPr>
            <w:tcW w:w="1276" w:type="dxa"/>
          </w:tcPr>
          <w:p w14:paraId="2419BD06" w14:textId="77777777" w:rsidR="009974B8" w:rsidRPr="00994DD1" w:rsidRDefault="009974B8" w:rsidP="00CD238A">
            <w:pPr>
              <w:pStyle w:val="TAL"/>
            </w:pPr>
          </w:p>
        </w:tc>
        <w:tc>
          <w:tcPr>
            <w:tcW w:w="1755" w:type="dxa"/>
          </w:tcPr>
          <w:p w14:paraId="0A756041" w14:textId="77777777" w:rsidR="009974B8" w:rsidRPr="00662EDC" w:rsidRDefault="009974B8" w:rsidP="00CD238A">
            <w:pPr>
              <w:pStyle w:val="TAL"/>
            </w:pPr>
            <w:r>
              <w:t>Service n°20</w:t>
            </w:r>
          </w:p>
        </w:tc>
        <w:tc>
          <w:tcPr>
            <w:tcW w:w="5670" w:type="dxa"/>
          </w:tcPr>
          <w:p w14:paraId="53FA659E" w14:textId="77777777" w:rsidR="009974B8" w:rsidRPr="00662EDC" w:rsidRDefault="009974B8" w:rsidP="00CD238A">
            <w:pPr>
              <w:pStyle w:val="TAL"/>
            </w:pPr>
            <w:r>
              <w:t>WebRTC URI</w:t>
            </w:r>
          </w:p>
        </w:tc>
      </w:tr>
      <w:tr w:rsidR="001113B7" w14:paraId="61BB87BC" w14:textId="77777777" w:rsidTr="00CD238A">
        <w:tc>
          <w:tcPr>
            <w:tcW w:w="1276" w:type="dxa"/>
          </w:tcPr>
          <w:p w14:paraId="0DC288FA" w14:textId="77777777" w:rsidR="001113B7" w:rsidRPr="00994DD1" w:rsidRDefault="001113B7" w:rsidP="001113B7">
            <w:pPr>
              <w:pStyle w:val="TAL"/>
            </w:pPr>
          </w:p>
        </w:tc>
        <w:tc>
          <w:tcPr>
            <w:tcW w:w="1755" w:type="dxa"/>
          </w:tcPr>
          <w:p w14:paraId="7B0DA09B" w14:textId="77777777" w:rsidR="001113B7" w:rsidRDefault="001113B7" w:rsidP="001113B7">
            <w:pPr>
              <w:pStyle w:val="TAL"/>
            </w:pPr>
            <w:r>
              <w:t>Service n°21</w:t>
            </w:r>
          </w:p>
        </w:tc>
        <w:tc>
          <w:tcPr>
            <w:tcW w:w="5670" w:type="dxa"/>
          </w:tcPr>
          <w:p w14:paraId="54D74694" w14:textId="77777777" w:rsidR="001113B7" w:rsidRDefault="001113B7" w:rsidP="001113B7">
            <w:pPr>
              <w:pStyle w:val="TAL"/>
            </w:pPr>
            <w:r>
              <w:t>MuD and MiD configuration data</w:t>
            </w:r>
          </w:p>
        </w:tc>
      </w:tr>
      <w:tr w:rsidR="001909DC" w14:paraId="690FB5EA" w14:textId="77777777" w:rsidTr="00CD238A">
        <w:tc>
          <w:tcPr>
            <w:tcW w:w="1276" w:type="dxa"/>
          </w:tcPr>
          <w:p w14:paraId="2ACC5CF3" w14:textId="77777777" w:rsidR="001909DC" w:rsidRPr="00994DD1" w:rsidRDefault="001909DC" w:rsidP="001909DC">
            <w:pPr>
              <w:pStyle w:val="TAL"/>
            </w:pPr>
          </w:p>
        </w:tc>
        <w:tc>
          <w:tcPr>
            <w:tcW w:w="1755" w:type="dxa"/>
          </w:tcPr>
          <w:p w14:paraId="7D169BF5" w14:textId="5E9C1D2A" w:rsidR="001909DC" w:rsidRDefault="001909DC" w:rsidP="001909DC">
            <w:pPr>
              <w:pStyle w:val="TAL"/>
            </w:pPr>
            <w:r>
              <w:rPr>
                <w:color w:val="000000"/>
                <w:lang w:val="fr-FR"/>
              </w:rPr>
              <w:t>Service n°</w:t>
            </w:r>
            <w:r>
              <w:rPr>
                <w:rFonts w:eastAsia="SimSun"/>
                <w:color w:val="000000"/>
                <w:lang w:val="en-US" w:eastAsia="zh-CN"/>
              </w:rPr>
              <w:t>22</w:t>
            </w:r>
          </w:p>
        </w:tc>
        <w:tc>
          <w:tcPr>
            <w:tcW w:w="5670" w:type="dxa"/>
          </w:tcPr>
          <w:p w14:paraId="676A035B" w14:textId="22475B25" w:rsidR="001909DC" w:rsidRDefault="001909DC" w:rsidP="001909DC">
            <w:pPr>
              <w:pStyle w:val="TAL"/>
            </w:pPr>
            <w:r>
              <w:rPr>
                <w:rFonts w:cs="Arial"/>
              </w:rPr>
              <w:t>IMS Data Channel</w:t>
            </w:r>
            <w:r>
              <w:rPr>
                <w:rFonts w:eastAsia="SimSun" w:cs="Arial" w:hint="eastAsia"/>
                <w:lang w:val="en-US" w:eastAsia="zh-CN"/>
              </w:rPr>
              <w:t xml:space="preserve"> Indication</w:t>
            </w:r>
          </w:p>
        </w:tc>
      </w:tr>
    </w:tbl>
    <w:p w14:paraId="72532DAE" w14:textId="77777777" w:rsidR="009974B8" w:rsidRDefault="009974B8" w:rsidP="001113B7"/>
    <w:p w14:paraId="7C0C6C1C" w14:textId="77777777"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9C70C7" w14:textId="77777777" w:rsidR="009974B8" w:rsidRDefault="009974B8" w:rsidP="009974B8">
      <w:r>
        <w:t>Coding:</w:t>
      </w:r>
    </w:p>
    <w:p w14:paraId="239F267C" w14:textId="77777777" w:rsidR="009974B8" w:rsidRDefault="009974B8" w:rsidP="009974B8">
      <w:pPr>
        <w:pStyle w:val="B1"/>
      </w:pPr>
      <w:r>
        <w:t>1 bit is used to code each service:</w:t>
      </w:r>
      <w:r>
        <w:br/>
        <w:t>bit = 1: service available;</w:t>
      </w:r>
      <w:r>
        <w:br/>
        <w:t>bit = 0: service not available.</w:t>
      </w:r>
    </w:p>
    <w:p w14:paraId="2B94329F" w14:textId="77777777"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6F66D3DA" w14:textId="77777777" w:rsidR="009974B8" w:rsidRDefault="009974B8" w:rsidP="009974B8">
      <w:r>
        <w:t>First byte:</w:t>
      </w:r>
    </w:p>
    <w:p w14:paraId="56DA4715"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43B372F" w14:textId="77777777" w:rsidTr="00CD238A">
        <w:trPr>
          <w:gridAfter w:val="2"/>
          <w:wAfter w:w="5300" w:type="dxa"/>
          <w:trHeight w:val="280"/>
        </w:trPr>
        <w:tc>
          <w:tcPr>
            <w:tcW w:w="851" w:type="dxa"/>
          </w:tcPr>
          <w:p w14:paraId="0EE5D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A617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DF38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69995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CFFAE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7D89C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C076A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891B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DE18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FAC68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E46B5AB" w14:textId="77777777" w:rsidTr="00CD238A">
        <w:trPr>
          <w:trHeight w:val="24"/>
        </w:trPr>
        <w:tc>
          <w:tcPr>
            <w:tcW w:w="851" w:type="dxa"/>
          </w:tcPr>
          <w:p w14:paraId="2EC0F1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007E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4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E79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3C1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735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089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87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61C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726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C291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14:paraId="3E6EAA2E" w14:textId="77777777" w:rsidTr="00CD238A">
        <w:trPr>
          <w:trHeight w:val="24"/>
        </w:trPr>
        <w:tc>
          <w:tcPr>
            <w:tcW w:w="851" w:type="dxa"/>
          </w:tcPr>
          <w:p w14:paraId="59B445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E1CE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9C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55F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9B9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692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A00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F65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D430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46B6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E68A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14:paraId="3A49E574" w14:textId="77777777" w:rsidTr="00CD238A">
        <w:trPr>
          <w:trHeight w:val="24"/>
        </w:trPr>
        <w:tc>
          <w:tcPr>
            <w:tcW w:w="851" w:type="dxa"/>
          </w:tcPr>
          <w:p w14:paraId="36838F3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1AD9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8A7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14E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0C1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927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8D9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18678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C688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60F2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494E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14:paraId="3FC5560B" w14:textId="77777777" w:rsidTr="00CD238A">
        <w:trPr>
          <w:trHeight w:val="24"/>
        </w:trPr>
        <w:tc>
          <w:tcPr>
            <w:tcW w:w="851" w:type="dxa"/>
          </w:tcPr>
          <w:p w14:paraId="3FF459F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B8B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5CB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E1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0494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AD0CB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0DF5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100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E15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20B2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BEF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14:paraId="0990BEA8" w14:textId="77777777" w:rsidTr="00CD238A">
        <w:trPr>
          <w:trHeight w:val="24"/>
        </w:trPr>
        <w:tc>
          <w:tcPr>
            <w:tcW w:w="851" w:type="dxa"/>
          </w:tcPr>
          <w:p w14:paraId="1082B2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DF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433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6632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79C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A880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48E4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76ED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9501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24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FE4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14:paraId="44B3E297" w14:textId="77777777" w:rsidTr="00CD238A">
        <w:trPr>
          <w:trHeight w:val="24"/>
        </w:trPr>
        <w:tc>
          <w:tcPr>
            <w:tcW w:w="851" w:type="dxa"/>
          </w:tcPr>
          <w:p w14:paraId="10EEEAA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ABF3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442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887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EB12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2333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7073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095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EECB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100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A55B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14:paraId="6B4ABBAB" w14:textId="77777777" w:rsidTr="00CD238A">
        <w:trPr>
          <w:trHeight w:val="24"/>
        </w:trPr>
        <w:tc>
          <w:tcPr>
            <w:tcW w:w="851" w:type="dxa"/>
          </w:tcPr>
          <w:p w14:paraId="440891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BBE8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6198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F19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237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F8293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4E66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C5E8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413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BAE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69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14:paraId="04875622" w14:textId="77777777" w:rsidTr="00CD238A">
        <w:trPr>
          <w:trHeight w:val="24"/>
        </w:trPr>
        <w:tc>
          <w:tcPr>
            <w:tcW w:w="851" w:type="dxa"/>
          </w:tcPr>
          <w:p w14:paraId="2D0E852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6467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9AFAC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A93AE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9C8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D1C4C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80F2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9BF0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525F6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23204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9920A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56FFFC30" w14:textId="77777777" w:rsidR="009974B8" w:rsidRDefault="009974B8" w:rsidP="009974B8">
      <w:pPr>
        <w:pStyle w:val="FP"/>
      </w:pPr>
    </w:p>
    <w:p w14:paraId="357AB33A" w14:textId="77777777" w:rsidR="009974B8" w:rsidRDefault="009974B8" w:rsidP="009974B8">
      <w:r>
        <w:t>Second byte:</w:t>
      </w:r>
    </w:p>
    <w:p w14:paraId="3F3A803A"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7AB0FDBB" w14:textId="77777777" w:rsidTr="00CD238A">
        <w:trPr>
          <w:gridAfter w:val="2"/>
          <w:wAfter w:w="5300" w:type="dxa"/>
          <w:trHeight w:val="280"/>
        </w:trPr>
        <w:tc>
          <w:tcPr>
            <w:tcW w:w="851" w:type="dxa"/>
          </w:tcPr>
          <w:p w14:paraId="42560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7783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012D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D33A1D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0D477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0753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E180C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BA6A3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2DACE9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F33A0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14:paraId="31BAC943" w14:textId="77777777" w:rsidTr="00CD238A">
        <w:trPr>
          <w:trHeight w:val="24"/>
        </w:trPr>
        <w:tc>
          <w:tcPr>
            <w:tcW w:w="851" w:type="dxa"/>
          </w:tcPr>
          <w:p w14:paraId="7302E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29CE3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CF06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189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6359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6833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9EEC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49B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2FAFE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1FDDD6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229B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14:paraId="7AA465EB" w14:textId="77777777" w:rsidTr="00CD238A">
        <w:trPr>
          <w:trHeight w:val="24"/>
        </w:trPr>
        <w:tc>
          <w:tcPr>
            <w:tcW w:w="851" w:type="dxa"/>
          </w:tcPr>
          <w:p w14:paraId="65C7D6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D9B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C699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F0B70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A9B47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7C68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B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89E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4C68E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044E0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6BC65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14:paraId="2962CC2A" w14:textId="77777777" w:rsidTr="00CD238A">
        <w:trPr>
          <w:trHeight w:val="24"/>
        </w:trPr>
        <w:tc>
          <w:tcPr>
            <w:tcW w:w="851" w:type="dxa"/>
          </w:tcPr>
          <w:p w14:paraId="0FE6ED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3898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39AF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1756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50D9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A4B6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C5D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AFAE7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68A59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98CD0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FF837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14:paraId="5B2747C1" w14:textId="77777777" w:rsidTr="00CD238A">
        <w:trPr>
          <w:trHeight w:val="24"/>
        </w:trPr>
        <w:tc>
          <w:tcPr>
            <w:tcW w:w="851" w:type="dxa"/>
          </w:tcPr>
          <w:p w14:paraId="4E3F24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6CDE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FF00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98F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609D2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EC44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47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728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BB1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377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5027A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14:paraId="1C121F78" w14:textId="77777777" w:rsidTr="00CD238A">
        <w:trPr>
          <w:trHeight w:val="24"/>
        </w:trPr>
        <w:tc>
          <w:tcPr>
            <w:tcW w:w="851" w:type="dxa"/>
          </w:tcPr>
          <w:p w14:paraId="0CF8AC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EE4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A03C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4C19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855D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45FF3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FFB27F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39E3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DCC0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D91F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AA37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14:paraId="7A99EB42" w14:textId="77777777" w:rsidTr="00CD238A">
        <w:trPr>
          <w:trHeight w:val="24"/>
        </w:trPr>
        <w:tc>
          <w:tcPr>
            <w:tcW w:w="851" w:type="dxa"/>
          </w:tcPr>
          <w:p w14:paraId="7E4E0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32381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3E5D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A2B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07BE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23A9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33E0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42E4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EA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BE8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B2AC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14:paraId="01D74493" w14:textId="77777777" w:rsidTr="00CD238A">
        <w:trPr>
          <w:trHeight w:val="24"/>
        </w:trPr>
        <w:tc>
          <w:tcPr>
            <w:tcW w:w="851" w:type="dxa"/>
          </w:tcPr>
          <w:p w14:paraId="7DE335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078A5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7C5E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6141DF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1A3A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34B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D6C8C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E088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D2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261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9E38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14:paraId="7FFC297E" w14:textId="77777777" w:rsidTr="00CD238A">
        <w:trPr>
          <w:trHeight w:val="24"/>
        </w:trPr>
        <w:tc>
          <w:tcPr>
            <w:tcW w:w="851" w:type="dxa"/>
          </w:tcPr>
          <w:p w14:paraId="3A6E76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C2D25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F0C96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F64A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9F50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1D06B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A9CD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138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22B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C0D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AC9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07D0CEEC" w14:textId="77777777" w:rsidR="009974B8" w:rsidRDefault="009974B8" w:rsidP="009974B8">
      <w:pPr>
        <w:pStyle w:val="FP"/>
        <w:rPr>
          <w:lang w:val="fr-FR"/>
        </w:rPr>
      </w:pPr>
    </w:p>
    <w:p w14:paraId="709EE8DB" w14:textId="77777777" w:rsidR="009974B8" w:rsidRPr="00964CE5" w:rsidRDefault="009974B8" w:rsidP="009974B8">
      <w:r w:rsidRPr="00964CE5">
        <w:t>etc.</w:t>
      </w:r>
    </w:p>
    <w:p w14:paraId="1B581172" w14:textId="77777777" w:rsidR="009974B8" w:rsidRDefault="009974B8" w:rsidP="009974B8">
      <w:pPr>
        <w:pStyle w:val="Heading3"/>
        <w:rPr>
          <w:rFonts w:cs="Arial"/>
        </w:rPr>
      </w:pPr>
      <w:bookmarkStart w:id="106" w:name="_Toc2867205"/>
      <w:bookmarkStart w:id="107" w:name="_Toc29900568"/>
      <w:bookmarkStart w:id="108" w:name="_Toc36481406"/>
      <w:bookmarkStart w:id="109" w:name="_Toc36481860"/>
      <w:bookmarkStart w:id="110" w:name="_Toc163038694"/>
      <w:r>
        <w:rPr>
          <w:rFonts w:cs="Arial"/>
        </w:rPr>
        <w:t>4.2.8</w:t>
      </w:r>
      <w:r>
        <w:rPr>
          <w:rFonts w:cs="Arial"/>
        </w:rPr>
        <w:tab/>
        <w:t>EF</w:t>
      </w:r>
      <w:r>
        <w:rPr>
          <w:rFonts w:cs="Arial"/>
          <w:vertAlign w:val="subscript"/>
        </w:rPr>
        <w:t>P-CSCF</w:t>
      </w:r>
      <w:r>
        <w:rPr>
          <w:rFonts w:cs="Arial"/>
        </w:rPr>
        <w:t xml:space="preserve"> (P-CSCF Address)</w:t>
      </w:r>
      <w:bookmarkEnd w:id="106"/>
      <w:bookmarkEnd w:id="107"/>
      <w:bookmarkEnd w:id="108"/>
      <w:bookmarkEnd w:id="109"/>
      <w:bookmarkEnd w:id="110"/>
    </w:p>
    <w:p w14:paraId="1CA20DDF" w14:textId="77777777" w:rsidR="009974B8" w:rsidRPr="00EA1B4A" w:rsidRDefault="009974B8" w:rsidP="009974B8">
      <w:pPr>
        <w:keepNext/>
        <w:keepLines/>
      </w:pPr>
      <w:r>
        <w:t>If service n°1 and/or service n°5 is "available", this file shall be present.</w:t>
      </w:r>
    </w:p>
    <w:p w14:paraId="0FFAD41E" w14:textId="53C9CA6A" w:rsidR="009974B8" w:rsidRDefault="009974B8" w:rsidP="009974B8">
      <w:pPr>
        <w:pStyle w:val="NO"/>
        <w:ind w:hanging="1135"/>
      </w:pPr>
      <w:r>
        <w:t>A UE supporting IMS Local Breakout shall use this EF only if EF</w:t>
      </w:r>
      <w:r>
        <w:rPr>
          <w:vertAlign w:val="subscript"/>
        </w:rPr>
        <w:t xml:space="preserve">IST </w:t>
      </w:r>
      <w:r>
        <w:t>indicates that service n°5 is "available".</w:t>
      </w:r>
    </w:p>
    <w:p w14:paraId="24A84DE7" w14:textId="77777777"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14:paraId="67C169F0"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77B2F380" w14:textId="77777777" w:rsidTr="00CD238A">
        <w:trPr>
          <w:trHeight w:val="240"/>
        </w:trPr>
        <w:tc>
          <w:tcPr>
            <w:tcW w:w="2693" w:type="dxa"/>
            <w:gridSpan w:val="2"/>
          </w:tcPr>
          <w:p w14:paraId="0209FFEC" w14:textId="77777777" w:rsidR="009974B8" w:rsidRPr="00FB7AB7" w:rsidRDefault="009974B8" w:rsidP="00CD238A">
            <w:pPr>
              <w:pStyle w:val="TAC"/>
              <w:rPr>
                <w:rFonts w:cs="Arial"/>
              </w:rPr>
            </w:pPr>
            <w:r w:rsidRPr="00FB7AB7">
              <w:rPr>
                <w:rFonts w:cs="Arial"/>
              </w:rPr>
              <w:t>Identifier: '6F09'</w:t>
            </w:r>
          </w:p>
        </w:tc>
        <w:tc>
          <w:tcPr>
            <w:tcW w:w="3261" w:type="dxa"/>
            <w:gridSpan w:val="3"/>
          </w:tcPr>
          <w:p w14:paraId="54ABAB25" w14:textId="77777777" w:rsidR="009974B8" w:rsidRPr="00FB7AB7" w:rsidRDefault="009974B8" w:rsidP="00CD238A">
            <w:pPr>
              <w:pStyle w:val="TAC"/>
              <w:rPr>
                <w:rFonts w:cs="Arial"/>
              </w:rPr>
            </w:pPr>
            <w:r w:rsidRPr="00FB7AB7">
              <w:rPr>
                <w:rFonts w:cs="Arial"/>
              </w:rPr>
              <w:t>Structure: linear fixed</w:t>
            </w:r>
          </w:p>
        </w:tc>
        <w:tc>
          <w:tcPr>
            <w:tcW w:w="1558" w:type="dxa"/>
            <w:gridSpan w:val="2"/>
          </w:tcPr>
          <w:p w14:paraId="58D17CF0" w14:textId="77777777" w:rsidR="009974B8" w:rsidRPr="00FB7AB7" w:rsidRDefault="009974B8" w:rsidP="00CD238A">
            <w:pPr>
              <w:pStyle w:val="TAC"/>
              <w:rPr>
                <w:rFonts w:cs="Arial"/>
              </w:rPr>
            </w:pPr>
            <w:r w:rsidRPr="00FB7AB7">
              <w:rPr>
                <w:rFonts w:cs="Arial"/>
              </w:rPr>
              <w:t>Optional</w:t>
            </w:r>
          </w:p>
        </w:tc>
      </w:tr>
      <w:tr w:rsidR="009974B8" w14:paraId="4791C14F" w14:textId="77777777" w:rsidTr="00CD238A">
        <w:trPr>
          <w:trHeight w:val="240"/>
        </w:trPr>
        <w:tc>
          <w:tcPr>
            <w:tcW w:w="3686" w:type="dxa"/>
            <w:gridSpan w:val="3"/>
          </w:tcPr>
          <w:p w14:paraId="2734806B" w14:textId="77777777" w:rsidR="009974B8" w:rsidRPr="00FB7AB7" w:rsidRDefault="009974B8" w:rsidP="00CD238A">
            <w:pPr>
              <w:pStyle w:val="TAC"/>
              <w:rPr>
                <w:rFonts w:cs="Arial"/>
              </w:rPr>
            </w:pPr>
          </w:p>
        </w:tc>
        <w:tc>
          <w:tcPr>
            <w:tcW w:w="3826" w:type="dxa"/>
            <w:gridSpan w:val="4"/>
          </w:tcPr>
          <w:p w14:paraId="242F59B9" w14:textId="77777777" w:rsidR="009974B8" w:rsidRPr="00FB7AB7" w:rsidRDefault="009974B8" w:rsidP="00CD238A">
            <w:pPr>
              <w:pStyle w:val="TAC"/>
              <w:rPr>
                <w:rFonts w:cs="Arial"/>
              </w:rPr>
            </w:pPr>
          </w:p>
        </w:tc>
      </w:tr>
      <w:tr w:rsidR="009974B8" w14:paraId="62162B01" w14:textId="77777777" w:rsidTr="00CD238A">
        <w:trPr>
          <w:trHeight w:val="240"/>
        </w:trPr>
        <w:tc>
          <w:tcPr>
            <w:tcW w:w="3686" w:type="dxa"/>
            <w:gridSpan w:val="3"/>
          </w:tcPr>
          <w:p w14:paraId="3DB1C8E5" w14:textId="77777777" w:rsidR="009974B8" w:rsidRPr="00FB7AB7" w:rsidRDefault="009974B8" w:rsidP="00CD238A">
            <w:pPr>
              <w:pStyle w:val="TAC"/>
              <w:rPr>
                <w:rFonts w:cs="Arial"/>
              </w:rPr>
            </w:pPr>
            <w:r w:rsidRPr="00FB7AB7">
              <w:rPr>
                <w:rFonts w:cs="Arial"/>
              </w:rPr>
              <w:t>Record length: X bytes</w:t>
            </w:r>
          </w:p>
        </w:tc>
        <w:tc>
          <w:tcPr>
            <w:tcW w:w="3826" w:type="dxa"/>
            <w:gridSpan w:val="4"/>
          </w:tcPr>
          <w:p w14:paraId="6874C0D2" w14:textId="77777777" w:rsidR="009974B8" w:rsidRPr="00FB7AB7" w:rsidRDefault="009974B8" w:rsidP="00CD238A">
            <w:pPr>
              <w:pStyle w:val="TAC"/>
              <w:rPr>
                <w:rFonts w:cs="Arial"/>
              </w:rPr>
            </w:pPr>
            <w:r w:rsidRPr="00FB7AB7">
              <w:rPr>
                <w:rFonts w:cs="Arial"/>
              </w:rPr>
              <w:t>Update activity: low</w:t>
            </w:r>
          </w:p>
        </w:tc>
      </w:tr>
      <w:tr w:rsidR="009974B8" w14:paraId="672C1BA8" w14:textId="77777777" w:rsidTr="00CD238A">
        <w:trPr>
          <w:trHeight w:val="240"/>
        </w:trPr>
        <w:tc>
          <w:tcPr>
            <w:tcW w:w="7512" w:type="dxa"/>
            <w:gridSpan w:val="7"/>
          </w:tcPr>
          <w:p w14:paraId="077CA2BA" w14:textId="77777777"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14:paraId="537B797C" w14:textId="77777777"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14:paraId="42F06190" w14:textId="77777777"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14:paraId="1ADBB126" w14:textId="77777777"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14:paraId="7927BE7E" w14:textId="77777777"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14:paraId="04C3D0C0" w14:textId="77777777" w:rsidR="009974B8" w:rsidRPr="00FB7AB7" w:rsidRDefault="009974B8" w:rsidP="00CD238A">
            <w:pPr>
              <w:pStyle w:val="TAC"/>
              <w:tabs>
                <w:tab w:val="left" w:pos="601"/>
                <w:tab w:val="left" w:pos="3153"/>
              </w:tabs>
              <w:jc w:val="left"/>
              <w:rPr>
                <w:rFonts w:cs="Arial"/>
              </w:rPr>
            </w:pPr>
          </w:p>
        </w:tc>
      </w:tr>
      <w:tr w:rsidR="009974B8" w14:paraId="499762AF" w14:textId="77777777" w:rsidTr="00CD238A">
        <w:trPr>
          <w:trHeight w:val="240"/>
        </w:trPr>
        <w:tc>
          <w:tcPr>
            <w:tcW w:w="1275" w:type="dxa"/>
          </w:tcPr>
          <w:p w14:paraId="222DE7EE" w14:textId="77777777" w:rsidR="009974B8" w:rsidRPr="00FB7AB7" w:rsidRDefault="009974B8" w:rsidP="00CD238A">
            <w:pPr>
              <w:pStyle w:val="TAC"/>
              <w:rPr>
                <w:rFonts w:cs="Arial"/>
              </w:rPr>
            </w:pPr>
            <w:r w:rsidRPr="00FB7AB7">
              <w:rPr>
                <w:rFonts w:cs="Arial"/>
              </w:rPr>
              <w:t>Bytes</w:t>
            </w:r>
          </w:p>
        </w:tc>
        <w:tc>
          <w:tcPr>
            <w:tcW w:w="4112" w:type="dxa"/>
            <w:gridSpan w:val="3"/>
          </w:tcPr>
          <w:p w14:paraId="56275E84" w14:textId="77777777" w:rsidR="009974B8" w:rsidRPr="00FB7AB7" w:rsidRDefault="009974B8" w:rsidP="00CD238A">
            <w:pPr>
              <w:pStyle w:val="TAC"/>
              <w:rPr>
                <w:rFonts w:cs="Arial"/>
              </w:rPr>
            </w:pPr>
            <w:r w:rsidRPr="00FB7AB7">
              <w:rPr>
                <w:rFonts w:cs="Arial"/>
              </w:rPr>
              <w:t>Description</w:t>
            </w:r>
          </w:p>
        </w:tc>
        <w:tc>
          <w:tcPr>
            <w:tcW w:w="607" w:type="dxa"/>
            <w:gridSpan w:val="2"/>
          </w:tcPr>
          <w:p w14:paraId="3F61CB9D" w14:textId="77777777" w:rsidR="009974B8" w:rsidRPr="00FB7AB7" w:rsidRDefault="009974B8" w:rsidP="00CD238A">
            <w:pPr>
              <w:pStyle w:val="TAC"/>
              <w:rPr>
                <w:rFonts w:cs="Arial"/>
              </w:rPr>
            </w:pPr>
            <w:r w:rsidRPr="00FB7AB7">
              <w:rPr>
                <w:rFonts w:cs="Arial"/>
              </w:rPr>
              <w:t>M/O</w:t>
            </w:r>
          </w:p>
        </w:tc>
        <w:tc>
          <w:tcPr>
            <w:tcW w:w="1518" w:type="dxa"/>
          </w:tcPr>
          <w:p w14:paraId="25CD21D3" w14:textId="77777777" w:rsidR="009974B8" w:rsidRPr="00FB7AB7" w:rsidRDefault="009974B8" w:rsidP="00CD238A">
            <w:pPr>
              <w:pStyle w:val="TAC"/>
              <w:rPr>
                <w:rFonts w:cs="Arial"/>
              </w:rPr>
            </w:pPr>
            <w:r w:rsidRPr="00FB7AB7">
              <w:rPr>
                <w:rFonts w:cs="Arial"/>
              </w:rPr>
              <w:t>Length</w:t>
            </w:r>
          </w:p>
        </w:tc>
      </w:tr>
      <w:tr w:rsidR="009974B8" w14:paraId="163F8903" w14:textId="77777777" w:rsidTr="00CD238A">
        <w:trPr>
          <w:trHeight w:val="240"/>
        </w:trPr>
        <w:tc>
          <w:tcPr>
            <w:tcW w:w="1275" w:type="dxa"/>
          </w:tcPr>
          <w:p w14:paraId="4FB1B4E8" w14:textId="77777777" w:rsidR="009974B8" w:rsidRPr="00FB7AB7" w:rsidRDefault="009974B8" w:rsidP="00CD238A">
            <w:pPr>
              <w:pStyle w:val="TAC"/>
              <w:rPr>
                <w:rFonts w:cs="Arial"/>
              </w:rPr>
            </w:pPr>
            <w:r w:rsidRPr="00FB7AB7">
              <w:rPr>
                <w:rFonts w:cs="Arial"/>
              </w:rPr>
              <w:t>1 to X</w:t>
            </w:r>
          </w:p>
        </w:tc>
        <w:tc>
          <w:tcPr>
            <w:tcW w:w="4112" w:type="dxa"/>
            <w:gridSpan w:val="3"/>
          </w:tcPr>
          <w:p w14:paraId="6F76003F" w14:textId="77777777"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14:paraId="1CF4542B" w14:textId="77777777" w:rsidR="009974B8" w:rsidRPr="00FB7AB7" w:rsidRDefault="009974B8" w:rsidP="00CD238A">
            <w:pPr>
              <w:pStyle w:val="TAC"/>
              <w:rPr>
                <w:rFonts w:cs="Arial"/>
              </w:rPr>
            </w:pPr>
            <w:r w:rsidRPr="00FB7AB7">
              <w:rPr>
                <w:rFonts w:cs="Arial"/>
              </w:rPr>
              <w:t>M</w:t>
            </w:r>
          </w:p>
        </w:tc>
        <w:tc>
          <w:tcPr>
            <w:tcW w:w="1518" w:type="dxa"/>
          </w:tcPr>
          <w:p w14:paraId="644DC305" w14:textId="77777777" w:rsidR="009974B8" w:rsidRPr="00FB7AB7" w:rsidRDefault="009974B8" w:rsidP="00CD238A">
            <w:pPr>
              <w:pStyle w:val="TAC"/>
              <w:rPr>
                <w:rFonts w:cs="Arial"/>
              </w:rPr>
            </w:pPr>
            <w:r w:rsidRPr="00FB7AB7">
              <w:rPr>
                <w:rFonts w:cs="Arial"/>
              </w:rPr>
              <w:t>X bytes</w:t>
            </w:r>
          </w:p>
        </w:tc>
      </w:tr>
    </w:tbl>
    <w:p w14:paraId="1E77E4AD" w14:textId="77777777" w:rsidR="009974B8" w:rsidRDefault="009974B8" w:rsidP="009144B3">
      <w:pPr>
        <w:rPr>
          <w:lang w:val="en-US"/>
        </w:rPr>
      </w:pPr>
    </w:p>
    <w:p w14:paraId="788C773E" w14:textId="77777777" w:rsidR="009974B8" w:rsidRPr="0014340F" w:rsidRDefault="009974B8" w:rsidP="009974B8">
      <w:pPr>
        <w:pStyle w:val="B1"/>
      </w:pPr>
      <w:r w:rsidRPr="0014340F">
        <w:t>P-CSCF</w:t>
      </w:r>
    </w:p>
    <w:p w14:paraId="3FC780C8" w14:textId="77777777" w:rsidR="009974B8" w:rsidRDefault="009974B8" w:rsidP="009974B8">
      <w:pPr>
        <w:pStyle w:val="B2"/>
      </w:pPr>
      <w:r>
        <w:t>Contents:</w:t>
      </w:r>
    </w:p>
    <w:p w14:paraId="63A44ADA" w14:textId="77777777" w:rsidR="009974B8" w:rsidRDefault="009974B8" w:rsidP="009974B8">
      <w:pPr>
        <w:pStyle w:val="B2"/>
      </w:pPr>
      <w:r>
        <w:t>-</w:t>
      </w:r>
      <w:r>
        <w:tab/>
        <w:t>Address of Proxy Call Session Control Function, in the format of a FQDN, an IPv4 address, or an IPv6 address.</w:t>
      </w:r>
    </w:p>
    <w:p w14:paraId="30D87100" w14:textId="77777777" w:rsidR="009974B8" w:rsidRDefault="009974B8" w:rsidP="009974B8">
      <w:pPr>
        <w:pStyle w:val="B2"/>
      </w:pPr>
      <w:r>
        <w:t>Coding:</w:t>
      </w:r>
    </w:p>
    <w:p w14:paraId="7A73E4BD" w14:textId="77777777" w:rsidR="009974B8" w:rsidRDefault="009974B8" w:rsidP="009974B8">
      <w:pPr>
        <w:pStyle w:val="B2"/>
      </w:pPr>
      <w:r>
        <w:t>-</w:t>
      </w:r>
      <w:r>
        <w:tab/>
        <w:t>The tag value of this P-CSCF address TLV data object shall be '80'. The format of the data object is as follows:</w:t>
      </w:r>
    </w:p>
    <w:p w14:paraId="4B1B1B66"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14:paraId="4C298AAD" w14:textId="77777777" w:rsidTr="00CD238A">
        <w:trPr>
          <w:trHeight w:val="240"/>
          <w:jc w:val="center"/>
        </w:trPr>
        <w:tc>
          <w:tcPr>
            <w:tcW w:w="2464" w:type="dxa"/>
          </w:tcPr>
          <w:p w14:paraId="69F6F1E4" w14:textId="77777777" w:rsidR="009974B8" w:rsidRPr="00FB7AB7" w:rsidRDefault="009974B8" w:rsidP="00CD238A">
            <w:pPr>
              <w:pStyle w:val="TAC"/>
              <w:rPr>
                <w:rFonts w:cs="Arial"/>
              </w:rPr>
            </w:pPr>
            <w:r w:rsidRPr="00FB7AB7">
              <w:rPr>
                <w:rFonts w:cs="Arial"/>
              </w:rPr>
              <w:t>Field</w:t>
            </w:r>
          </w:p>
        </w:tc>
        <w:tc>
          <w:tcPr>
            <w:tcW w:w="1900" w:type="dxa"/>
          </w:tcPr>
          <w:p w14:paraId="41AAAFDD" w14:textId="77777777" w:rsidR="009974B8" w:rsidRPr="00FB7AB7" w:rsidRDefault="009974B8" w:rsidP="00CD238A">
            <w:pPr>
              <w:pStyle w:val="TAC"/>
              <w:rPr>
                <w:rFonts w:cs="Arial"/>
              </w:rPr>
            </w:pPr>
            <w:r w:rsidRPr="00FB7AB7">
              <w:rPr>
                <w:rFonts w:cs="Arial"/>
              </w:rPr>
              <w:t>Length (bytes)</w:t>
            </w:r>
          </w:p>
        </w:tc>
      </w:tr>
      <w:tr w:rsidR="009974B8" w14:paraId="5F441215" w14:textId="77777777" w:rsidTr="00CD238A">
        <w:trPr>
          <w:trHeight w:val="240"/>
          <w:jc w:val="center"/>
        </w:trPr>
        <w:tc>
          <w:tcPr>
            <w:tcW w:w="2464" w:type="dxa"/>
          </w:tcPr>
          <w:p w14:paraId="70B9DD12" w14:textId="77777777" w:rsidR="009974B8" w:rsidRPr="00FB7AB7" w:rsidRDefault="009974B8" w:rsidP="00CD238A">
            <w:pPr>
              <w:pStyle w:val="TAC"/>
              <w:rPr>
                <w:rFonts w:cs="Arial"/>
              </w:rPr>
            </w:pPr>
            <w:r w:rsidRPr="00FB7AB7">
              <w:rPr>
                <w:rFonts w:cs="Arial"/>
              </w:rPr>
              <w:t>Tag</w:t>
            </w:r>
          </w:p>
        </w:tc>
        <w:tc>
          <w:tcPr>
            <w:tcW w:w="1900" w:type="dxa"/>
          </w:tcPr>
          <w:p w14:paraId="2562EDA8" w14:textId="77777777" w:rsidR="009974B8" w:rsidRPr="00FB7AB7" w:rsidRDefault="009974B8" w:rsidP="00CD238A">
            <w:pPr>
              <w:pStyle w:val="TAC"/>
              <w:rPr>
                <w:rFonts w:cs="Arial"/>
              </w:rPr>
            </w:pPr>
            <w:r w:rsidRPr="00FB7AB7">
              <w:rPr>
                <w:rFonts w:cs="Arial"/>
              </w:rPr>
              <w:t>1</w:t>
            </w:r>
          </w:p>
        </w:tc>
      </w:tr>
      <w:tr w:rsidR="009974B8" w14:paraId="455B6DA6" w14:textId="77777777" w:rsidTr="00CD238A">
        <w:trPr>
          <w:trHeight w:val="240"/>
          <w:jc w:val="center"/>
        </w:trPr>
        <w:tc>
          <w:tcPr>
            <w:tcW w:w="2464" w:type="dxa"/>
            <w:tcBorders>
              <w:bottom w:val="single" w:sz="6" w:space="0" w:color="auto"/>
            </w:tcBorders>
          </w:tcPr>
          <w:p w14:paraId="5176977B" w14:textId="77777777"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14:paraId="4D9E1A15" w14:textId="77777777" w:rsidR="009974B8" w:rsidRPr="00FB7AB7" w:rsidRDefault="009974B8" w:rsidP="00CD238A">
            <w:pPr>
              <w:pStyle w:val="TAC"/>
              <w:rPr>
                <w:rFonts w:cs="Arial"/>
              </w:rPr>
            </w:pPr>
            <w:r w:rsidRPr="00FB7AB7">
              <w:rPr>
                <w:rFonts w:cs="Arial"/>
              </w:rPr>
              <w:t>1</w:t>
            </w:r>
          </w:p>
        </w:tc>
      </w:tr>
      <w:tr w:rsidR="009974B8" w14:paraId="1F50389B" w14:textId="77777777" w:rsidTr="00CD238A">
        <w:trPr>
          <w:trHeight w:val="240"/>
          <w:jc w:val="center"/>
        </w:trPr>
        <w:tc>
          <w:tcPr>
            <w:tcW w:w="2464" w:type="dxa"/>
          </w:tcPr>
          <w:p w14:paraId="5F8A40DC" w14:textId="77777777" w:rsidR="009974B8" w:rsidRPr="00FB7AB7" w:rsidRDefault="009974B8" w:rsidP="00CD238A">
            <w:pPr>
              <w:pStyle w:val="TAC"/>
              <w:rPr>
                <w:rFonts w:cs="Arial"/>
              </w:rPr>
            </w:pPr>
            <w:r w:rsidRPr="00FB7AB7">
              <w:rPr>
                <w:rFonts w:cs="Arial"/>
              </w:rPr>
              <w:t>Address Type</w:t>
            </w:r>
          </w:p>
        </w:tc>
        <w:tc>
          <w:tcPr>
            <w:tcW w:w="1900" w:type="dxa"/>
          </w:tcPr>
          <w:p w14:paraId="55E723AB" w14:textId="77777777" w:rsidR="009974B8" w:rsidRPr="00FB7AB7" w:rsidRDefault="009974B8" w:rsidP="00CD238A">
            <w:pPr>
              <w:pStyle w:val="TAC"/>
              <w:rPr>
                <w:rFonts w:cs="Arial"/>
              </w:rPr>
            </w:pPr>
            <w:r w:rsidRPr="00FB7AB7">
              <w:rPr>
                <w:rFonts w:cs="Arial"/>
              </w:rPr>
              <w:t>1</w:t>
            </w:r>
          </w:p>
        </w:tc>
      </w:tr>
      <w:tr w:rsidR="009974B8" w14:paraId="4C285516" w14:textId="77777777" w:rsidTr="00CD238A">
        <w:trPr>
          <w:trHeight w:val="240"/>
          <w:jc w:val="center"/>
        </w:trPr>
        <w:tc>
          <w:tcPr>
            <w:tcW w:w="2464" w:type="dxa"/>
          </w:tcPr>
          <w:p w14:paraId="639851D9" w14:textId="77777777" w:rsidR="009974B8" w:rsidRPr="00FB7AB7" w:rsidRDefault="009974B8" w:rsidP="00CD238A">
            <w:pPr>
              <w:pStyle w:val="TAC"/>
              <w:rPr>
                <w:rFonts w:cs="Arial"/>
              </w:rPr>
            </w:pPr>
            <w:r w:rsidRPr="00FB7AB7">
              <w:rPr>
                <w:rFonts w:cs="Arial"/>
              </w:rPr>
              <w:t>P-CSCF Address</w:t>
            </w:r>
          </w:p>
        </w:tc>
        <w:tc>
          <w:tcPr>
            <w:tcW w:w="1900" w:type="dxa"/>
          </w:tcPr>
          <w:p w14:paraId="6588CCDE" w14:textId="77777777" w:rsidR="009974B8" w:rsidRPr="00FB7AB7" w:rsidRDefault="009974B8" w:rsidP="00CD238A">
            <w:pPr>
              <w:pStyle w:val="TAC"/>
              <w:rPr>
                <w:rFonts w:cs="Arial"/>
              </w:rPr>
            </w:pPr>
            <w:r w:rsidRPr="00FB7AB7">
              <w:rPr>
                <w:rFonts w:cs="Arial"/>
              </w:rPr>
              <w:t>Address Length</w:t>
            </w:r>
          </w:p>
        </w:tc>
      </w:tr>
    </w:tbl>
    <w:p w14:paraId="4255112C" w14:textId="77777777" w:rsidR="009974B8" w:rsidRDefault="009974B8" w:rsidP="009974B8">
      <w:pPr>
        <w:pStyle w:val="FP"/>
      </w:pPr>
    </w:p>
    <w:p w14:paraId="54809934" w14:textId="77777777" w:rsidR="009974B8" w:rsidRDefault="009974B8" w:rsidP="009974B8">
      <w:pPr>
        <w:pStyle w:val="B2"/>
        <w:ind w:left="567" w:firstLine="0"/>
      </w:pPr>
      <w:r>
        <w:tab/>
        <w:t>Address Type:</w:t>
      </w:r>
      <w:r>
        <w:tab/>
        <w:t>Type of the P-CSCF address.</w:t>
      </w:r>
    </w:p>
    <w:p w14:paraId="64824006" w14:textId="77777777" w:rsidR="009974B8" w:rsidRDefault="009974B8" w:rsidP="009974B8">
      <w:pPr>
        <w:pStyle w:val="B2"/>
        <w:ind w:left="1418" w:firstLine="261"/>
      </w:pPr>
      <w:r>
        <w:t>This field shall be set to the type of the P-CSCF address according to the following:</w:t>
      </w:r>
    </w:p>
    <w:p w14:paraId="73DF01B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14:paraId="5D89383B" w14:textId="77777777" w:rsidTr="00CD238A">
        <w:trPr>
          <w:trHeight w:val="240"/>
          <w:jc w:val="center"/>
        </w:trPr>
        <w:tc>
          <w:tcPr>
            <w:tcW w:w="1900" w:type="dxa"/>
          </w:tcPr>
          <w:p w14:paraId="4D52AE83" w14:textId="77777777" w:rsidR="009974B8" w:rsidRPr="00FB7AB7" w:rsidRDefault="009974B8" w:rsidP="00CD238A">
            <w:pPr>
              <w:pStyle w:val="TAC"/>
              <w:rPr>
                <w:rFonts w:cs="Arial"/>
              </w:rPr>
            </w:pPr>
            <w:r w:rsidRPr="00FB7AB7">
              <w:rPr>
                <w:rFonts w:cs="Arial"/>
              </w:rPr>
              <w:t>Value</w:t>
            </w:r>
          </w:p>
        </w:tc>
        <w:tc>
          <w:tcPr>
            <w:tcW w:w="1900" w:type="dxa"/>
          </w:tcPr>
          <w:p w14:paraId="77FDC55B" w14:textId="77777777" w:rsidR="009974B8" w:rsidRPr="00FB7AB7" w:rsidRDefault="009974B8" w:rsidP="00CD238A">
            <w:pPr>
              <w:pStyle w:val="TAC"/>
              <w:rPr>
                <w:rFonts w:cs="Arial"/>
              </w:rPr>
            </w:pPr>
            <w:r w:rsidRPr="00FB7AB7">
              <w:rPr>
                <w:rFonts w:cs="Arial"/>
              </w:rPr>
              <w:t>Name</w:t>
            </w:r>
          </w:p>
        </w:tc>
      </w:tr>
      <w:tr w:rsidR="009974B8" w14:paraId="40B533CE" w14:textId="77777777" w:rsidTr="00CD238A">
        <w:trPr>
          <w:trHeight w:val="240"/>
          <w:jc w:val="center"/>
        </w:trPr>
        <w:tc>
          <w:tcPr>
            <w:tcW w:w="1900" w:type="dxa"/>
          </w:tcPr>
          <w:p w14:paraId="743F1928" w14:textId="77777777" w:rsidR="009974B8" w:rsidRPr="00FB7AB7" w:rsidRDefault="009974B8" w:rsidP="00CD238A">
            <w:pPr>
              <w:pStyle w:val="TAC"/>
              <w:rPr>
                <w:rFonts w:cs="Arial"/>
              </w:rPr>
            </w:pPr>
            <w:r w:rsidRPr="00FB7AB7">
              <w:rPr>
                <w:rFonts w:cs="Arial"/>
              </w:rPr>
              <w:t>'00'</w:t>
            </w:r>
          </w:p>
        </w:tc>
        <w:tc>
          <w:tcPr>
            <w:tcW w:w="1900" w:type="dxa"/>
          </w:tcPr>
          <w:p w14:paraId="33B4F8AF" w14:textId="77777777" w:rsidR="009974B8" w:rsidRPr="00FB7AB7" w:rsidRDefault="009974B8" w:rsidP="00CD238A">
            <w:pPr>
              <w:pStyle w:val="TAC"/>
              <w:rPr>
                <w:rFonts w:cs="Arial"/>
              </w:rPr>
            </w:pPr>
            <w:r w:rsidRPr="00FB7AB7">
              <w:rPr>
                <w:rFonts w:cs="Arial"/>
              </w:rPr>
              <w:t>FQDN</w:t>
            </w:r>
          </w:p>
        </w:tc>
      </w:tr>
      <w:tr w:rsidR="009974B8" w14:paraId="5562FB62" w14:textId="77777777" w:rsidTr="00CD238A">
        <w:trPr>
          <w:trHeight w:val="240"/>
          <w:jc w:val="center"/>
        </w:trPr>
        <w:tc>
          <w:tcPr>
            <w:tcW w:w="1900" w:type="dxa"/>
          </w:tcPr>
          <w:p w14:paraId="029144B3" w14:textId="77777777" w:rsidR="009974B8" w:rsidRPr="00FB7AB7" w:rsidRDefault="009974B8" w:rsidP="00CD238A">
            <w:pPr>
              <w:pStyle w:val="TAC"/>
              <w:rPr>
                <w:rFonts w:cs="Arial"/>
              </w:rPr>
            </w:pPr>
            <w:r w:rsidRPr="00FB7AB7">
              <w:rPr>
                <w:rFonts w:cs="Arial"/>
              </w:rPr>
              <w:t>'01'</w:t>
            </w:r>
          </w:p>
        </w:tc>
        <w:tc>
          <w:tcPr>
            <w:tcW w:w="1900" w:type="dxa"/>
          </w:tcPr>
          <w:p w14:paraId="1A0538DB" w14:textId="77777777" w:rsidR="009974B8" w:rsidRPr="00FB7AB7" w:rsidRDefault="009974B8" w:rsidP="00CD238A">
            <w:pPr>
              <w:pStyle w:val="TAC"/>
              <w:rPr>
                <w:rFonts w:cs="Arial"/>
              </w:rPr>
            </w:pPr>
            <w:r w:rsidRPr="00FB7AB7">
              <w:rPr>
                <w:rFonts w:cs="Arial"/>
              </w:rPr>
              <w:t>IPv4</w:t>
            </w:r>
          </w:p>
        </w:tc>
      </w:tr>
      <w:tr w:rsidR="009974B8" w14:paraId="4E617354" w14:textId="77777777" w:rsidTr="00CD238A">
        <w:trPr>
          <w:trHeight w:val="240"/>
          <w:jc w:val="center"/>
        </w:trPr>
        <w:tc>
          <w:tcPr>
            <w:tcW w:w="1900" w:type="dxa"/>
          </w:tcPr>
          <w:p w14:paraId="5152B691" w14:textId="77777777" w:rsidR="009974B8" w:rsidRPr="00FB7AB7" w:rsidRDefault="009974B8" w:rsidP="00CD238A">
            <w:pPr>
              <w:pStyle w:val="TAC"/>
              <w:rPr>
                <w:rFonts w:cs="Arial"/>
              </w:rPr>
            </w:pPr>
            <w:r w:rsidRPr="00FB7AB7">
              <w:rPr>
                <w:rFonts w:cs="Arial"/>
              </w:rPr>
              <w:t>'02'</w:t>
            </w:r>
          </w:p>
        </w:tc>
        <w:tc>
          <w:tcPr>
            <w:tcW w:w="1900" w:type="dxa"/>
          </w:tcPr>
          <w:p w14:paraId="6D32BBF4" w14:textId="77777777" w:rsidR="009974B8" w:rsidRPr="00FB7AB7" w:rsidRDefault="009974B8" w:rsidP="00CD238A">
            <w:pPr>
              <w:pStyle w:val="TAC"/>
              <w:rPr>
                <w:rFonts w:cs="Arial"/>
              </w:rPr>
            </w:pPr>
            <w:r w:rsidRPr="00FB7AB7">
              <w:rPr>
                <w:rFonts w:cs="Arial"/>
              </w:rPr>
              <w:t>IPv6</w:t>
            </w:r>
          </w:p>
        </w:tc>
      </w:tr>
      <w:tr w:rsidR="009974B8" w14:paraId="623528F5" w14:textId="77777777" w:rsidTr="00CD238A">
        <w:trPr>
          <w:trHeight w:val="240"/>
          <w:jc w:val="center"/>
        </w:trPr>
        <w:tc>
          <w:tcPr>
            <w:tcW w:w="1900" w:type="dxa"/>
          </w:tcPr>
          <w:p w14:paraId="0B9248BE" w14:textId="77777777" w:rsidR="009974B8" w:rsidRPr="00FB7AB7" w:rsidRDefault="009974B8" w:rsidP="00CD238A">
            <w:pPr>
              <w:pStyle w:val="TAC"/>
              <w:rPr>
                <w:rFonts w:cs="Arial"/>
              </w:rPr>
            </w:pPr>
            <w:r w:rsidRPr="00FB7AB7">
              <w:rPr>
                <w:rFonts w:cs="Arial"/>
              </w:rPr>
              <w:t>All other values are reserved</w:t>
            </w:r>
          </w:p>
        </w:tc>
        <w:tc>
          <w:tcPr>
            <w:tcW w:w="1900" w:type="dxa"/>
          </w:tcPr>
          <w:p w14:paraId="05FD51BB" w14:textId="77777777" w:rsidR="009974B8" w:rsidRPr="00FB7AB7" w:rsidRDefault="009974B8" w:rsidP="00CD238A">
            <w:pPr>
              <w:pStyle w:val="TAC"/>
              <w:rPr>
                <w:rFonts w:cs="Arial"/>
              </w:rPr>
            </w:pPr>
          </w:p>
        </w:tc>
      </w:tr>
    </w:tbl>
    <w:p w14:paraId="2C71176C" w14:textId="77777777" w:rsidR="009974B8" w:rsidRDefault="009974B8" w:rsidP="009974B8">
      <w:pPr>
        <w:pStyle w:val="FP"/>
      </w:pPr>
    </w:p>
    <w:p w14:paraId="099C4A9A" w14:textId="77777777" w:rsidR="009974B8" w:rsidRDefault="009974B8" w:rsidP="009974B8">
      <w:pPr>
        <w:pStyle w:val="B2"/>
        <w:ind w:left="567" w:firstLine="0"/>
      </w:pPr>
      <w:r>
        <w:tab/>
        <w:t>P-CSCF Address:</w:t>
      </w:r>
      <w:r>
        <w:tab/>
        <w:t>Address of the Proxy Call Session Control Function</w:t>
      </w:r>
    </w:p>
    <w:p w14:paraId="4BE6AA8B" w14:textId="77777777"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14:paraId="6B2983F7" w14:textId="77777777" w:rsidR="009974B8" w:rsidRDefault="009974B8" w:rsidP="009974B8">
      <w:pPr>
        <w:ind w:left="567"/>
      </w:pPr>
      <w:r w:rsidRPr="0082607C">
        <w:t xml:space="preserve">Unused bytes shall be set to </w:t>
      </w:r>
      <w:r>
        <w:t>'FF'.</w:t>
      </w:r>
    </w:p>
    <w:p w14:paraId="32B88308" w14:textId="77777777" w:rsidR="009974B8" w:rsidRDefault="009974B8" w:rsidP="009974B8">
      <w:pPr>
        <w:pStyle w:val="Heading3"/>
      </w:pPr>
      <w:bookmarkStart w:id="111" w:name="_Toc2867206"/>
      <w:bookmarkStart w:id="112" w:name="_Toc29900569"/>
      <w:bookmarkStart w:id="113" w:name="_Toc36481407"/>
      <w:bookmarkStart w:id="114" w:name="_Toc36481861"/>
      <w:bookmarkStart w:id="115" w:name="_Toc163038695"/>
      <w:r>
        <w:t>4.2.9</w:t>
      </w:r>
      <w:r>
        <w:tab/>
        <w:t>EF</w:t>
      </w:r>
      <w:r>
        <w:rPr>
          <w:vertAlign w:val="subscript"/>
        </w:rPr>
        <w:t>GBABP</w:t>
      </w:r>
      <w:r>
        <w:t xml:space="preserve"> (GBA Bootstrapping parameters)</w:t>
      </w:r>
      <w:bookmarkEnd w:id="111"/>
      <w:bookmarkEnd w:id="112"/>
      <w:bookmarkEnd w:id="113"/>
      <w:bookmarkEnd w:id="114"/>
      <w:bookmarkEnd w:id="115"/>
    </w:p>
    <w:p w14:paraId="6B879DC0" w14:textId="77777777" w:rsidR="009974B8" w:rsidRPr="00EA1B4A" w:rsidRDefault="009974B8" w:rsidP="009974B8">
      <w:pPr>
        <w:keepNext/>
        <w:keepLines/>
      </w:pPr>
      <w:r>
        <w:t>If service n°2 is "available", this file shall be present.</w:t>
      </w:r>
    </w:p>
    <w:p w14:paraId="4CBBB267" w14:textId="77777777"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14:paraId="57B809BC"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3E1DD848" w14:textId="77777777" w:rsidTr="00CD238A">
        <w:trPr>
          <w:jc w:val="center"/>
        </w:trPr>
        <w:tc>
          <w:tcPr>
            <w:tcW w:w="2693" w:type="dxa"/>
            <w:gridSpan w:val="2"/>
          </w:tcPr>
          <w:p w14:paraId="4A5A55DA" w14:textId="77777777"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14:paraId="069C5CE6" w14:textId="77777777" w:rsidR="009974B8" w:rsidRDefault="009974B8" w:rsidP="00CD238A">
            <w:pPr>
              <w:pStyle w:val="TAC"/>
              <w:rPr>
                <w:lang w:val="fr-FR"/>
              </w:rPr>
            </w:pPr>
            <w:r>
              <w:rPr>
                <w:lang w:val="fr-FR"/>
              </w:rPr>
              <w:t>Structure: transparent</w:t>
            </w:r>
          </w:p>
        </w:tc>
        <w:tc>
          <w:tcPr>
            <w:tcW w:w="1558" w:type="dxa"/>
            <w:gridSpan w:val="2"/>
          </w:tcPr>
          <w:p w14:paraId="37A488B8" w14:textId="77777777" w:rsidR="009974B8" w:rsidRPr="00FB7AB7" w:rsidRDefault="009974B8" w:rsidP="00CD238A">
            <w:pPr>
              <w:pStyle w:val="TAC"/>
            </w:pPr>
            <w:r w:rsidRPr="00FB7AB7">
              <w:t>Optional</w:t>
            </w:r>
          </w:p>
        </w:tc>
      </w:tr>
      <w:tr w:rsidR="009974B8" w14:paraId="797724BF" w14:textId="77777777" w:rsidTr="00CD238A">
        <w:trPr>
          <w:jc w:val="center"/>
        </w:trPr>
        <w:tc>
          <w:tcPr>
            <w:tcW w:w="3686" w:type="dxa"/>
            <w:gridSpan w:val="3"/>
          </w:tcPr>
          <w:p w14:paraId="19FF090B" w14:textId="77777777" w:rsidR="009974B8" w:rsidRPr="00FB7AB7" w:rsidRDefault="009974B8" w:rsidP="00CD238A">
            <w:pPr>
              <w:pStyle w:val="TAC"/>
            </w:pPr>
            <w:r w:rsidRPr="00FB7AB7">
              <w:t>File length: L+X+N+3 bytes</w:t>
            </w:r>
          </w:p>
        </w:tc>
        <w:tc>
          <w:tcPr>
            <w:tcW w:w="3826" w:type="dxa"/>
            <w:gridSpan w:val="4"/>
          </w:tcPr>
          <w:p w14:paraId="680A9807" w14:textId="77777777" w:rsidR="009974B8" w:rsidRPr="00FB7AB7" w:rsidRDefault="009974B8" w:rsidP="00CD238A">
            <w:pPr>
              <w:pStyle w:val="TAC"/>
            </w:pPr>
            <w:r w:rsidRPr="00FB7AB7">
              <w:t>Update activity: low</w:t>
            </w:r>
          </w:p>
        </w:tc>
      </w:tr>
      <w:tr w:rsidR="009974B8" w14:paraId="3378F958" w14:textId="77777777" w:rsidTr="00CD238A">
        <w:trPr>
          <w:jc w:val="center"/>
        </w:trPr>
        <w:tc>
          <w:tcPr>
            <w:tcW w:w="7512" w:type="dxa"/>
            <w:gridSpan w:val="7"/>
          </w:tcPr>
          <w:p w14:paraId="6AC9BC47" w14:textId="77777777" w:rsidR="009974B8" w:rsidRPr="00FB7AB7" w:rsidRDefault="009974B8" w:rsidP="00CD238A">
            <w:pPr>
              <w:pStyle w:val="TAC"/>
              <w:tabs>
                <w:tab w:val="left" w:pos="601"/>
                <w:tab w:val="left" w:pos="3153"/>
              </w:tabs>
              <w:spacing w:before="120"/>
              <w:jc w:val="left"/>
            </w:pPr>
            <w:r w:rsidRPr="00FB7AB7">
              <w:t>Access Conditions:</w:t>
            </w:r>
          </w:p>
          <w:p w14:paraId="5848EA99" w14:textId="77777777" w:rsidR="009974B8" w:rsidRPr="00FB7AB7" w:rsidRDefault="009974B8" w:rsidP="00CD238A">
            <w:pPr>
              <w:pStyle w:val="TAC"/>
              <w:tabs>
                <w:tab w:val="left" w:pos="601"/>
                <w:tab w:val="left" w:pos="3153"/>
              </w:tabs>
              <w:jc w:val="left"/>
            </w:pPr>
            <w:r w:rsidRPr="00FB7AB7">
              <w:tab/>
              <w:t>READ</w:t>
            </w:r>
            <w:r w:rsidRPr="00FB7AB7">
              <w:tab/>
              <w:t>PIN</w:t>
            </w:r>
          </w:p>
          <w:p w14:paraId="005CE4B3" w14:textId="77777777" w:rsidR="009974B8" w:rsidRPr="00FB7AB7" w:rsidRDefault="009974B8" w:rsidP="00CD238A">
            <w:pPr>
              <w:pStyle w:val="TAC"/>
              <w:tabs>
                <w:tab w:val="left" w:pos="601"/>
                <w:tab w:val="left" w:pos="3153"/>
              </w:tabs>
              <w:jc w:val="left"/>
            </w:pPr>
            <w:r w:rsidRPr="00FB7AB7">
              <w:tab/>
              <w:t>UPDATE</w:t>
            </w:r>
            <w:r w:rsidRPr="00FB7AB7">
              <w:tab/>
              <w:t>PIN</w:t>
            </w:r>
          </w:p>
          <w:p w14:paraId="06BE56D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F15FEDF" w14:textId="77777777" w:rsidR="009974B8" w:rsidRPr="00FB7AB7" w:rsidRDefault="009974B8" w:rsidP="00CD238A">
            <w:pPr>
              <w:pStyle w:val="TAC"/>
              <w:tabs>
                <w:tab w:val="left" w:pos="601"/>
                <w:tab w:val="left" w:pos="3153"/>
              </w:tabs>
              <w:jc w:val="left"/>
            </w:pPr>
            <w:r w:rsidRPr="00FB7AB7">
              <w:tab/>
              <w:t>ACTIVATE</w:t>
            </w:r>
            <w:r w:rsidRPr="00FB7AB7">
              <w:tab/>
              <w:t>ADM</w:t>
            </w:r>
          </w:p>
          <w:p w14:paraId="19DFA2E5" w14:textId="77777777" w:rsidR="009974B8" w:rsidRPr="00FB7AB7" w:rsidRDefault="009974B8" w:rsidP="00CD238A">
            <w:pPr>
              <w:pStyle w:val="TAC"/>
              <w:tabs>
                <w:tab w:val="left" w:pos="601"/>
                <w:tab w:val="left" w:pos="3153"/>
              </w:tabs>
              <w:jc w:val="left"/>
            </w:pPr>
          </w:p>
        </w:tc>
      </w:tr>
      <w:tr w:rsidR="009974B8" w14:paraId="3936B802" w14:textId="77777777" w:rsidTr="00CD238A">
        <w:trPr>
          <w:jc w:val="center"/>
        </w:trPr>
        <w:tc>
          <w:tcPr>
            <w:tcW w:w="1560" w:type="dxa"/>
          </w:tcPr>
          <w:p w14:paraId="430269C1" w14:textId="77777777" w:rsidR="009974B8" w:rsidRPr="00FB7AB7" w:rsidRDefault="009974B8" w:rsidP="00CD238A">
            <w:pPr>
              <w:pStyle w:val="TAC"/>
            </w:pPr>
            <w:r w:rsidRPr="00FB7AB7">
              <w:t>Bytes</w:t>
            </w:r>
          </w:p>
        </w:tc>
        <w:tc>
          <w:tcPr>
            <w:tcW w:w="3924" w:type="dxa"/>
            <w:gridSpan w:val="3"/>
          </w:tcPr>
          <w:p w14:paraId="4E9FE136" w14:textId="77777777" w:rsidR="009974B8" w:rsidRDefault="009974B8" w:rsidP="00CD238A">
            <w:pPr>
              <w:pStyle w:val="TAC"/>
              <w:rPr>
                <w:lang w:val="en-US"/>
              </w:rPr>
            </w:pPr>
            <w:r>
              <w:rPr>
                <w:lang w:val="en-US"/>
              </w:rPr>
              <w:t>Description</w:t>
            </w:r>
          </w:p>
        </w:tc>
        <w:tc>
          <w:tcPr>
            <w:tcW w:w="579" w:type="dxa"/>
            <w:gridSpan w:val="2"/>
          </w:tcPr>
          <w:p w14:paraId="668FB51F" w14:textId="77777777" w:rsidR="009974B8" w:rsidRDefault="009974B8" w:rsidP="00CD238A">
            <w:pPr>
              <w:pStyle w:val="TAC"/>
              <w:rPr>
                <w:lang w:val="en-US"/>
              </w:rPr>
            </w:pPr>
            <w:r>
              <w:rPr>
                <w:lang w:val="en-US"/>
              </w:rPr>
              <w:t>M/O</w:t>
            </w:r>
          </w:p>
        </w:tc>
        <w:tc>
          <w:tcPr>
            <w:tcW w:w="1449" w:type="dxa"/>
          </w:tcPr>
          <w:p w14:paraId="322464AB" w14:textId="77777777" w:rsidR="009974B8" w:rsidRPr="00FB7AB7" w:rsidRDefault="009974B8" w:rsidP="00CD238A">
            <w:pPr>
              <w:pStyle w:val="TAC"/>
            </w:pPr>
            <w:r w:rsidRPr="00FB7AB7">
              <w:t>Length</w:t>
            </w:r>
          </w:p>
        </w:tc>
      </w:tr>
      <w:tr w:rsidR="009974B8" w14:paraId="2DF52E75" w14:textId="77777777" w:rsidTr="00CD238A">
        <w:trPr>
          <w:jc w:val="center"/>
        </w:trPr>
        <w:tc>
          <w:tcPr>
            <w:tcW w:w="1560" w:type="dxa"/>
          </w:tcPr>
          <w:p w14:paraId="033DEDEF" w14:textId="77777777" w:rsidR="009974B8" w:rsidRDefault="009974B8" w:rsidP="00CD238A">
            <w:pPr>
              <w:pStyle w:val="TAC"/>
              <w:rPr>
                <w:lang w:val="en-US"/>
              </w:rPr>
            </w:pPr>
            <w:r>
              <w:rPr>
                <w:lang w:val="en-US"/>
              </w:rPr>
              <w:t>1</w:t>
            </w:r>
          </w:p>
        </w:tc>
        <w:tc>
          <w:tcPr>
            <w:tcW w:w="3924" w:type="dxa"/>
            <w:gridSpan w:val="3"/>
          </w:tcPr>
          <w:p w14:paraId="79DDAF0E" w14:textId="77777777"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14:paraId="4891A5FF" w14:textId="77777777" w:rsidR="009974B8" w:rsidRPr="00FB7AB7" w:rsidRDefault="009974B8" w:rsidP="00CD238A">
            <w:pPr>
              <w:pStyle w:val="TAC"/>
            </w:pPr>
            <w:r w:rsidRPr="00FB7AB7">
              <w:t>M</w:t>
            </w:r>
          </w:p>
        </w:tc>
        <w:tc>
          <w:tcPr>
            <w:tcW w:w="1449" w:type="dxa"/>
          </w:tcPr>
          <w:p w14:paraId="169A066D" w14:textId="77777777" w:rsidR="009974B8" w:rsidRPr="00FB7AB7" w:rsidRDefault="009974B8" w:rsidP="00CD238A">
            <w:pPr>
              <w:pStyle w:val="TAC"/>
            </w:pPr>
            <w:r w:rsidRPr="00FB7AB7">
              <w:t>1 byte</w:t>
            </w:r>
          </w:p>
        </w:tc>
      </w:tr>
      <w:tr w:rsidR="009974B8" w14:paraId="39CBD75B" w14:textId="77777777" w:rsidTr="00CD238A">
        <w:trPr>
          <w:jc w:val="center"/>
        </w:trPr>
        <w:tc>
          <w:tcPr>
            <w:tcW w:w="1560" w:type="dxa"/>
          </w:tcPr>
          <w:p w14:paraId="32041473" w14:textId="77777777" w:rsidR="009974B8" w:rsidRDefault="009974B8" w:rsidP="00CD238A">
            <w:pPr>
              <w:pStyle w:val="TAC"/>
              <w:rPr>
                <w:lang w:val="en-US"/>
              </w:rPr>
            </w:pPr>
            <w:r>
              <w:rPr>
                <w:lang w:val="en-US"/>
              </w:rPr>
              <w:t>2 to (X+1)</w:t>
            </w:r>
          </w:p>
        </w:tc>
        <w:tc>
          <w:tcPr>
            <w:tcW w:w="3924" w:type="dxa"/>
            <w:gridSpan w:val="3"/>
          </w:tcPr>
          <w:p w14:paraId="6191405D" w14:textId="77777777"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14:paraId="1C5F1FA8" w14:textId="77777777" w:rsidR="009974B8" w:rsidRPr="00FB7AB7" w:rsidRDefault="009974B8" w:rsidP="00CD238A">
            <w:pPr>
              <w:pStyle w:val="TAC"/>
            </w:pPr>
            <w:r w:rsidRPr="00FB7AB7">
              <w:t>M</w:t>
            </w:r>
          </w:p>
        </w:tc>
        <w:tc>
          <w:tcPr>
            <w:tcW w:w="1449" w:type="dxa"/>
          </w:tcPr>
          <w:p w14:paraId="084E2AC7" w14:textId="77777777" w:rsidR="009974B8" w:rsidRPr="00FB7AB7" w:rsidRDefault="009974B8" w:rsidP="00CD238A">
            <w:pPr>
              <w:pStyle w:val="TAC"/>
            </w:pPr>
            <w:r w:rsidRPr="00FB7AB7">
              <w:t>X bytes</w:t>
            </w:r>
          </w:p>
        </w:tc>
      </w:tr>
      <w:tr w:rsidR="009974B8" w14:paraId="25B4EEED" w14:textId="77777777" w:rsidTr="00CD238A">
        <w:trPr>
          <w:jc w:val="center"/>
        </w:trPr>
        <w:tc>
          <w:tcPr>
            <w:tcW w:w="1560" w:type="dxa"/>
          </w:tcPr>
          <w:p w14:paraId="5C118756" w14:textId="77777777" w:rsidR="009974B8" w:rsidRDefault="009974B8" w:rsidP="00CD238A">
            <w:pPr>
              <w:pStyle w:val="TAC"/>
              <w:rPr>
                <w:lang w:val="en-US"/>
              </w:rPr>
            </w:pPr>
            <w:r>
              <w:rPr>
                <w:lang w:val="en-US"/>
              </w:rPr>
              <w:t>X+2</w:t>
            </w:r>
          </w:p>
        </w:tc>
        <w:tc>
          <w:tcPr>
            <w:tcW w:w="3924" w:type="dxa"/>
            <w:gridSpan w:val="3"/>
          </w:tcPr>
          <w:p w14:paraId="2781E0CF" w14:textId="77777777" w:rsidR="009974B8" w:rsidRPr="00FB7AB7" w:rsidRDefault="009974B8" w:rsidP="00CD238A">
            <w:pPr>
              <w:pStyle w:val="TAC"/>
              <w:jc w:val="left"/>
            </w:pPr>
            <w:r w:rsidRPr="00FB7AB7">
              <w:t>Length of B-TID (L)</w:t>
            </w:r>
          </w:p>
        </w:tc>
        <w:tc>
          <w:tcPr>
            <w:tcW w:w="579" w:type="dxa"/>
            <w:gridSpan w:val="2"/>
          </w:tcPr>
          <w:p w14:paraId="3C9A34A0" w14:textId="77777777" w:rsidR="009974B8" w:rsidRPr="00FB7AB7" w:rsidRDefault="009974B8" w:rsidP="00CD238A">
            <w:pPr>
              <w:pStyle w:val="TAC"/>
            </w:pPr>
            <w:r w:rsidRPr="00FB7AB7">
              <w:t>M</w:t>
            </w:r>
          </w:p>
        </w:tc>
        <w:tc>
          <w:tcPr>
            <w:tcW w:w="1449" w:type="dxa"/>
          </w:tcPr>
          <w:p w14:paraId="02E1A649" w14:textId="77777777" w:rsidR="009974B8" w:rsidRPr="00FB7AB7" w:rsidRDefault="009974B8" w:rsidP="00CD238A">
            <w:pPr>
              <w:pStyle w:val="TAC"/>
            </w:pPr>
            <w:r w:rsidRPr="00FB7AB7">
              <w:t>1 byte</w:t>
            </w:r>
          </w:p>
        </w:tc>
      </w:tr>
      <w:tr w:rsidR="009974B8" w14:paraId="3E0CB92A" w14:textId="77777777" w:rsidTr="00CD238A">
        <w:trPr>
          <w:jc w:val="center"/>
        </w:trPr>
        <w:tc>
          <w:tcPr>
            <w:tcW w:w="1560" w:type="dxa"/>
          </w:tcPr>
          <w:p w14:paraId="293EBA9D" w14:textId="77777777" w:rsidR="009974B8" w:rsidRDefault="009974B8" w:rsidP="00CD238A">
            <w:pPr>
              <w:pStyle w:val="TAC"/>
              <w:rPr>
                <w:lang w:val="en-US"/>
              </w:rPr>
            </w:pPr>
            <w:r>
              <w:rPr>
                <w:lang w:val="en-US"/>
              </w:rPr>
              <w:t>(X+3) to (X+2+L)</w:t>
            </w:r>
          </w:p>
        </w:tc>
        <w:tc>
          <w:tcPr>
            <w:tcW w:w="3924" w:type="dxa"/>
            <w:gridSpan w:val="3"/>
          </w:tcPr>
          <w:p w14:paraId="6689F293" w14:textId="77777777" w:rsidR="009974B8" w:rsidRPr="00FB7AB7" w:rsidRDefault="009974B8" w:rsidP="00CD238A">
            <w:pPr>
              <w:pStyle w:val="TAC"/>
              <w:jc w:val="left"/>
            </w:pPr>
            <w:r w:rsidRPr="00FB7AB7">
              <w:t>B-TID</w:t>
            </w:r>
          </w:p>
        </w:tc>
        <w:tc>
          <w:tcPr>
            <w:tcW w:w="579" w:type="dxa"/>
            <w:gridSpan w:val="2"/>
          </w:tcPr>
          <w:p w14:paraId="552BCD90" w14:textId="77777777" w:rsidR="009974B8" w:rsidRPr="00FB7AB7" w:rsidRDefault="009974B8" w:rsidP="00CD238A">
            <w:pPr>
              <w:pStyle w:val="TAC"/>
            </w:pPr>
            <w:r w:rsidRPr="00FB7AB7">
              <w:t>M</w:t>
            </w:r>
          </w:p>
        </w:tc>
        <w:tc>
          <w:tcPr>
            <w:tcW w:w="1449" w:type="dxa"/>
          </w:tcPr>
          <w:p w14:paraId="0C79F731" w14:textId="77777777" w:rsidR="009974B8" w:rsidRPr="00FB7AB7" w:rsidRDefault="009974B8" w:rsidP="00CD238A">
            <w:pPr>
              <w:pStyle w:val="TAC"/>
            </w:pPr>
            <w:r w:rsidRPr="00FB7AB7">
              <w:t>L bytes</w:t>
            </w:r>
          </w:p>
        </w:tc>
      </w:tr>
      <w:tr w:rsidR="009974B8" w14:paraId="7E28CBFA" w14:textId="77777777" w:rsidTr="00CD238A">
        <w:trPr>
          <w:jc w:val="center"/>
        </w:trPr>
        <w:tc>
          <w:tcPr>
            <w:tcW w:w="1560" w:type="dxa"/>
          </w:tcPr>
          <w:p w14:paraId="09285A1A" w14:textId="77777777" w:rsidR="009974B8" w:rsidRDefault="009974B8" w:rsidP="00CD238A">
            <w:pPr>
              <w:pStyle w:val="TAC"/>
              <w:rPr>
                <w:lang w:val="en-US"/>
              </w:rPr>
            </w:pPr>
            <w:r>
              <w:rPr>
                <w:lang w:val="en-US"/>
              </w:rPr>
              <w:t>X+L+3</w:t>
            </w:r>
          </w:p>
        </w:tc>
        <w:tc>
          <w:tcPr>
            <w:tcW w:w="3924" w:type="dxa"/>
            <w:gridSpan w:val="3"/>
          </w:tcPr>
          <w:p w14:paraId="6C1542C0" w14:textId="77777777" w:rsidR="009974B8" w:rsidRPr="00FB7AB7" w:rsidRDefault="009974B8" w:rsidP="00CD238A">
            <w:pPr>
              <w:pStyle w:val="TAC"/>
              <w:jc w:val="left"/>
            </w:pPr>
            <w:r w:rsidRPr="00FB7AB7">
              <w:t>Length of key lifetime</w:t>
            </w:r>
          </w:p>
        </w:tc>
        <w:tc>
          <w:tcPr>
            <w:tcW w:w="579" w:type="dxa"/>
            <w:gridSpan w:val="2"/>
          </w:tcPr>
          <w:p w14:paraId="06AEBF82" w14:textId="77777777" w:rsidR="009974B8" w:rsidRPr="00FB7AB7" w:rsidRDefault="009974B8" w:rsidP="00CD238A">
            <w:pPr>
              <w:pStyle w:val="TAC"/>
            </w:pPr>
            <w:r w:rsidRPr="00FB7AB7">
              <w:t>M</w:t>
            </w:r>
          </w:p>
        </w:tc>
        <w:tc>
          <w:tcPr>
            <w:tcW w:w="1449" w:type="dxa"/>
          </w:tcPr>
          <w:p w14:paraId="78F58629" w14:textId="77777777" w:rsidR="009974B8" w:rsidRPr="00FB7AB7" w:rsidRDefault="009974B8" w:rsidP="00CD238A">
            <w:pPr>
              <w:pStyle w:val="TAC"/>
            </w:pPr>
            <w:r w:rsidRPr="00FB7AB7">
              <w:t>1 byte</w:t>
            </w:r>
          </w:p>
        </w:tc>
      </w:tr>
      <w:tr w:rsidR="009974B8" w14:paraId="0BCBA522" w14:textId="77777777" w:rsidTr="00CD238A">
        <w:trPr>
          <w:jc w:val="center"/>
        </w:trPr>
        <w:tc>
          <w:tcPr>
            <w:tcW w:w="1560" w:type="dxa"/>
          </w:tcPr>
          <w:p w14:paraId="7E262409" w14:textId="77777777" w:rsidR="009974B8" w:rsidRDefault="009974B8" w:rsidP="00CD238A">
            <w:pPr>
              <w:pStyle w:val="TAC"/>
              <w:rPr>
                <w:lang w:val="en-US"/>
              </w:rPr>
            </w:pPr>
            <w:r>
              <w:rPr>
                <w:lang w:val="en-US"/>
              </w:rPr>
              <w:t>(X+L+4) to (X+L+N+3)</w:t>
            </w:r>
          </w:p>
        </w:tc>
        <w:tc>
          <w:tcPr>
            <w:tcW w:w="3924" w:type="dxa"/>
            <w:gridSpan w:val="3"/>
          </w:tcPr>
          <w:p w14:paraId="184174F8" w14:textId="77777777" w:rsidR="009974B8" w:rsidRPr="00FB7AB7" w:rsidRDefault="009974B8" w:rsidP="00CD238A">
            <w:pPr>
              <w:pStyle w:val="TAC"/>
              <w:jc w:val="left"/>
            </w:pPr>
            <w:r w:rsidRPr="00FB7AB7">
              <w:t>Key lifetime</w:t>
            </w:r>
          </w:p>
        </w:tc>
        <w:tc>
          <w:tcPr>
            <w:tcW w:w="579" w:type="dxa"/>
            <w:gridSpan w:val="2"/>
          </w:tcPr>
          <w:p w14:paraId="2230FFC6" w14:textId="77777777" w:rsidR="009974B8" w:rsidRPr="00FB7AB7" w:rsidRDefault="009974B8" w:rsidP="00CD238A">
            <w:pPr>
              <w:pStyle w:val="TAC"/>
            </w:pPr>
            <w:r w:rsidRPr="00FB7AB7">
              <w:t>M</w:t>
            </w:r>
          </w:p>
        </w:tc>
        <w:tc>
          <w:tcPr>
            <w:tcW w:w="1449" w:type="dxa"/>
          </w:tcPr>
          <w:p w14:paraId="4CD112D0" w14:textId="77777777" w:rsidR="009974B8" w:rsidRPr="00FB7AB7" w:rsidRDefault="009974B8" w:rsidP="00CD238A">
            <w:pPr>
              <w:pStyle w:val="TAC"/>
            </w:pPr>
            <w:r w:rsidRPr="00FB7AB7">
              <w:t>N bytes</w:t>
            </w:r>
          </w:p>
        </w:tc>
      </w:tr>
    </w:tbl>
    <w:p w14:paraId="1E8ACE96" w14:textId="77777777" w:rsidR="009974B8" w:rsidRDefault="009974B8" w:rsidP="009144B3">
      <w:pPr>
        <w:rPr>
          <w:lang w:val="en-US"/>
        </w:rPr>
      </w:pPr>
    </w:p>
    <w:p w14:paraId="4E242409" w14:textId="77777777" w:rsidR="009974B8" w:rsidRDefault="009974B8" w:rsidP="009974B8">
      <w:pPr>
        <w:pStyle w:val="B1"/>
        <w:keepNext/>
        <w:spacing w:after="0"/>
      </w:pPr>
      <w:r>
        <w:t>-</w:t>
      </w:r>
      <w:r>
        <w:tab/>
        <w:t xml:space="preserve">Length of </w:t>
      </w:r>
      <w:smartTag w:uri="urn:schemas-microsoft-com:office:smarttags" w:element="place">
        <w:r>
          <w:t>RAND</w:t>
        </w:r>
      </w:smartTag>
    </w:p>
    <w:p w14:paraId="5B875B6A" w14:textId="77777777"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14:paraId="72CACBCB" w14:textId="77777777" w:rsidR="009974B8" w:rsidRDefault="009974B8" w:rsidP="009974B8">
      <w:pPr>
        <w:pStyle w:val="B1"/>
        <w:keepNext/>
        <w:spacing w:after="0"/>
      </w:pPr>
    </w:p>
    <w:p w14:paraId="68F9263A" w14:textId="77777777" w:rsidR="009974B8" w:rsidRDefault="009974B8" w:rsidP="009974B8">
      <w:pPr>
        <w:pStyle w:val="B1"/>
        <w:keepNext/>
        <w:spacing w:after="0"/>
      </w:pPr>
      <w:r>
        <w:t>-</w:t>
      </w:r>
      <w:r>
        <w:tab/>
      </w:r>
      <w:smartTag w:uri="urn:schemas-microsoft-com:office:smarttags" w:element="place">
        <w:r>
          <w:t>RAND</w:t>
        </w:r>
      </w:smartTag>
    </w:p>
    <w:p w14:paraId="393C6619" w14:textId="7F671AF9" w:rsidR="009974B8" w:rsidRDefault="009974B8" w:rsidP="009974B8">
      <w:pPr>
        <w:pStyle w:val="B2"/>
        <w:keepNext/>
        <w:spacing w:after="0"/>
      </w:pPr>
      <w:r>
        <w:t>Contents: Random challenge used in the GBA_U bootstrapping procedure.</w:t>
      </w:r>
    </w:p>
    <w:p w14:paraId="5D259D8E" w14:textId="77777777" w:rsidR="009974B8" w:rsidRDefault="009974B8" w:rsidP="009974B8">
      <w:pPr>
        <w:pStyle w:val="B2"/>
        <w:keepNext/>
        <w:spacing w:after="0"/>
      </w:pPr>
      <w:r>
        <w:t>Coding: as defined in TS 33.103 [</w:t>
      </w:r>
      <w:r w:rsidR="000D241D">
        <w:t>5</w:t>
      </w:r>
      <w:r>
        <w:t>].</w:t>
      </w:r>
    </w:p>
    <w:p w14:paraId="071A2D93" w14:textId="77777777" w:rsidR="009974B8" w:rsidRDefault="009974B8" w:rsidP="009974B8">
      <w:pPr>
        <w:pStyle w:val="B1"/>
        <w:keepNext/>
        <w:spacing w:after="0"/>
      </w:pPr>
    </w:p>
    <w:p w14:paraId="125323D7" w14:textId="77777777" w:rsidR="009974B8" w:rsidRDefault="009974B8" w:rsidP="009974B8">
      <w:pPr>
        <w:pStyle w:val="B1"/>
        <w:keepNext/>
        <w:spacing w:after="0"/>
      </w:pPr>
      <w:r>
        <w:t>-</w:t>
      </w:r>
      <w:r>
        <w:tab/>
        <w:t>Length of B-TID</w:t>
      </w:r>
    </w:p>
    <w:p w14:paraId="1A92B4DE" w14:textId="77777777" w:rsidR="009974B8" w:rsidRDefault="009974B8" w:rsidP="009974B8">
      <w:pPr>
        <w:pStyle w:val="B1"/>
        <w:keepNext/>
        <w:spacing w:after="0"/>
        <w:ind w:left="284" w:firstLine="284"/>
      </w:pPr>
      <w:r>
        <w:t>Contents: number of bytes, not including this length byte, of B-TID field</w:t>
      </w:r>
    </w:p>
    <w:p w14:paraId="09316040" w14:textId="77777777" w:rsidR="009974B8" w:rsidRDefault="009974B8" w:rsidP="009974B8">
      <w:pPr>
        <w:pStyle w:val="B1"/>
        <w:keepNext/>
        <w:spacing w:after="0"/>
        <w:ind w:left="0" w:firstLine="0"/>
      </w:pPr>
    </w:p>
    <w:p w14:paraId="4646222F" w14:textId="77777777" w:rsidR="009974B8" w:rsidRDefault="009974B8" w:rsidP="009974B8">
      <w:pPr>
        <w:pStyle w:val="B1"/>
      </w:pPr>
      <w:r>
        <w:t>-</w:t>
      </w:r>
      <w:r>
        <w:tab/>
        <w:t>B-TID</w:t>
      </w:r>
      <w:r>
        <w:br/>
        <w:t>Content: Bootstrapping Transaction Identifier the GBA_U bootstrapped keys</w:t>
      </w:r>
    </w:p>
    <w:p w14:paraId="0B9A41FD" w14:textId="77777777" w:rsidR="009974B8" w:rsidRDefault="009974B8" w:rsidP="009974B8">
      <w:pPr>
        <w:pStyle w:val="B1"/>
        <w:spacing w:after="0"/>
        <w:ind w:left="644" w:firstLine="0"/>
      </w:pPr>
      <w:r>
        <w:t>Coding: As defined in TS 33.220 [25]</w:t>
      </w:r>
    </w:p>
    <w:p w14:paraId="37E24361" w14:textId="77777777" w:rsidR="009974B8" w:rsidRDefault="009974B8" w:rsidP="009974B8">
      <w:pPr>
        <w:pStyle w:val="B1"/>
        <w:spacing w:after="0"/>
        <w:ind w:firstLine="0"/>
      </w:pPr>
    </w:p>
    <w:p w14:paraId="7E3FAA1D" w14:textId="77777777" w:rsidR="009974B8" w:rsidRDefault="009974B8" w:rsidP="009974B8">
      <w:pPr>
        <w:pStyle w:val="B1"/>
        <w:keepNext/>
        <w:spacing w:after="0"/>
      </w:pPr>
      <w:r>
        <w:t>-</w:t>
      </w:r>
      <w:r>
        <w:tab/>
        <w:t>Length of key lifetime</w:t>
      </w:r>
    </w:p>
    <w:p w14:paraId="6B6E1E7B" w14:textId="77777777" w:rsidR="009974B8" w:rsidRDefault="009974B8" w:rsidP="009974B8">
      <w:pPr>
        <w:pStyle w:val="B1"/>
      </w:pPr>
      <w:r>
        <w:t>Contents: number of bytes, not including this length byte, of key lifetime field</w:t>
      </w:r>
    </w:p>
    <w:p w14:paraId="7A944FF0" w14:textId="77777777" w:rsidR="009974B8" w:rsidRDefault="009974B8" w:rsidP="009974B8">
      <w:pPr>
        <w:pStyle w:val="B1"/>
      </w:pPr>
      <w:r>
        <w:t>-</w:t>
      </w:r>
      <w:r>
        <w:tab/>
        <w:t>Key lifetime</w:t>
      </w:r>
      <w:r>
        <w:br/>
        <w:t>Content: Lifetime of the GBA_U bootstrapped keys</w:t>
      </w:r>
    </w:p>
    <w:p w14:paraId="26CBA2C0" w14:textId="77777777" w:rsidR="009974B8" w:rsidRDefault="009974B8" w:rsidP="009974B8">
      <w:pPr>
        <w:pStyle w:val="B1"/>
        <w:spacing w:after="0"/>
        <w:ind w:left="644" w:firstLine="0"/>
      </w:pPr>
      <w:r>
        <w:t>Coding: As defined in TS 33.220 [25]</w:t>
      </w:r>
    </w:p>
    <w:p w14:paraId="6D2F5D44" w14:textId="77777777" w:rsidR="009974B8" w:rsidRDefault="009974B8" w:rsidP="009974B8">
      <w:pPr>
        <w:pStyle w:val="B1"/>
        <w:spacing w:after="0"/>
        <w:ind w:firstLine="0"/>
      </w:pPr>
    </w:p>
    <w:p w14:paraId="4D19D869" w14:textId="77777777" w:rsidR="009974B8" w:rsidRDefault="009974B8" w:rsidP="009974B8">
      <w:pPr>
        <w:pStyle w:val="Heading3"/>
      </w:pPr>
      <w:bookmarkStart w:id="116" w:name="_Toc2867207"/>
      <w:bookmarkStart w:id="117" w:name="_Toc29900570"/>
      <w:bookmarkStart w:id="118" w:name="_Toc36481408"/>
      <w:bookmarkStart w:id="119" w:name="_Toc36481862"/>
      <w:bookmarkStart w:id="120" w:name="_Toc163038696"/>
      <w:r>
        <w:t>4.2.10</w:t>
      </w:r>
      <w:r>
        <w:tab/>
        <w:t>EF</w:t>
      </w:r>
      <w:r>
        <w:rPr>
          <w:vertAlign w:val="subscript"/>
        </w:rPr>
        <w:t>GBANL</w:t>
      </w:r>
      <w:r>
        <w:t xml:space="preserve"> (GBA NAF List)</w:t>
      </w:r>
      <w:bookmarkEnd w:id="116"/>
      <w:bookmarkEnd w:id="117"/>
      <w:bookmarkEnd w:id="118"/>
      <w:bookmarkEnd w:id="119"/>
      <w:bookmarkEnd w:id="120"/>
    </w:p>
    <w:p w14:paraId="739024C2" w14:textId="77777777" w:rsidR="009974B8" w:rsidRDefault="009974B8" w:rsidP="009974B8">
      <w:r>
        <w:t>If service n°2 is "available", this file shall be present.</w:t>
      </w:r>
    </w:p>
    <w:p w14:paraId="7BDF26E6" w14:textId="77777777" w:rsidR="009974B8" w:rsidRDefault="009974B8" w:rsidP="009974B8">
      <w:r>
        <w:t>This EF contains the list of NAF_ID and B-TID associated to a GBA NAF derivation procedure.</w:t>
      </w:r>
    </w:p>
    <w:p w14:paraId="3AE452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4D5F53C0" w14:textId="77777777" w:rsidTr="00CD238A">
        <w:trPr>
          <w:jc w:val="center"/>
        </w:trPr>
        <w:tc>
          <w:tcPr>
            <w:tcW w:w="2693" w:type="dxa"/>
            <w:gridSpan w:val="2"/>
          </w:tcPr>
          <w:p w14:paraId="64435EFA" w14:textId="77777777" w:rsidR="009974B8" w:rsidRDefault="009974B8" w:rsidP="00CD238A">
            <w:pPr>
              <w:pStyle w:val="TAC"/>
              <w:rPr>
                <w:lang w:val="en-US"/>
              </w:rPr>
            </w:pPr>
            <w:r>
              <w:rPr>
                <w:lang w:val="en-US"/>
              </w:rPr>
              <w:t>Identifier: '6FD7'</w:t>
            </w:r>
          </w:p>
        </w:tc>
        <w:tc>
          <w:tcPr>
            <w:tcW w:w="3261" w:type="dxa"/>
            <w:gridSpan w:val="3"/>
          </w:tcPr>
          <w:p w14:paraId="079F9143" w14:textId="77777777" w:rsidR="009974B8" w:rsidRPr="00FB7AB7" w:rsidRDefault="009974B8" w:rsidP="00CD238A">
            <w:pPr>
              <w:pStyle w:val="TAC"/>
            </w:pPr>
            <w:r w:rsidRPr="00FB7AB7">
              <w:t>Structure: Linear fixed</w:t>
            </w:r>
          </w:p>
        </w:tc>
        <w:tc>
          <w:tcPr>
            <w:tcW w:w="1488" w:type="dxa"/>
            <w:gridSpan w:val="2"/>
          </w:tcPr>
          <w:p w14:paraId="0F947529" w14:textId="77777777" w:rsidR="009974B8" w:rsidRPr="00FB7AB7" w:rsidRDefault="009974B8" w:rsidP="00CD238A">
            <w:pPr>
              <w:pStyle w:val="TAC"/>
            </w:pPr>
            <w:r w:rsidRPr="00FB7AB7">
              <w:t>Optional</w:t>
            </w:r>
          </w:p>
        </w:tc>
      </w:tr>
      <w:tr w:rsidR="009974B8" w14:paraId="7CCDB33F" w14:textId="77777777" w:rsidTr="00CD238A">
        <w:trPr>
          <w:jc w:val="center"/>
        </w:trPr>
        <w:tc>
          <w:tcPr>
            <w:tcW w:w="3686" w:type="dxa"/>
            <w:gridSpan w:val="3"/>
          </w:tcPr>
          <w:p w14:paraId="5D1CCCE2" w14:textId="77777777" w:rsidR="009974B8" w:rsidRPr="00FB7AB7" w:rsidRDefault="009974B8" w:rsidP="00CD238A">
            <w:pPr>
              <w:pStyle w:val="TAC"/>
            </w:pPr>
            <w:r w:rsidRPr="00FB7AB7">
              <w:t>Record length: Z bytes</w:t>
            </w:r>
          </w:p>
        </w:tc>
        <w:tc>
          <w:tcPr>
            <w:tcW w:w="3756" w:type="dxa"/>
            <w:gridSpan w:val="4"/>
          </w:tcPr>
          <w:p w14:paraId="34ECD5AA" w14:textId="77777777" w:rsidR="009974B8" w:rsidRPr="00FB7AB7" w:rsidRDefault="009974B8" w:rsidP="00CD238A">
            <w:pPr>
              <w:pStyle w:val="TAC"/>
            </w:pPr>
            <w:r w:rsidRPr="00FB7AB7">
              <w:t>Update activity: low</w:t>
            </w:r>
          </w:p>
        </w:tc>
      </w:tr>
      <w:tr w:rsidR="009974B8" w14:paraId="1E91E3B6" w14:textId="77777777" w:rsidTr="00CD238A">
        <w:trPr>
          <w:jc w:val="center"/>
        </w:trPr>
        <w:tc>
          <w:tcPr>
            <w:tcW w:w="7442" w:type="dxa"/>
            <w:gridSpan w:val="7"/>
          </w:tcPr>
          <w:p w14:paraId="7A626594" w14:textId="77777777" w:rsidR="009974B8" w:rsidRPr="00FB7AB7" w:rsidRDefault="009974B8" w:rsidP="00CD238A">
            <w:pPr>
              <w:pStyle w:val="TAC"/>
              <w:tabs>
                <w:tab w:val="left" w:pos="601"/>
                <w:tab w:val="left" w:pos="3153"/>
              </w:tabs>
              <w:jc w:val="left"/>
            </w:pPr>
            <w:r w:rsidRPr="00FB7AB7">
              <w:t>Access Conditions:</w:t>
            </w:r>
          </w:p>
          <w:p w14:paraId="2BDFDBF9" w14:textId="77777777" w:rsidR="009974B8" w:rsidRPr="00FB7AB7" w:rsidRDefault="009974B8" w:rsidP="00CD238A">
            <w:pPr>
              <w:pStyle w:val="TAC"/>
              <w:tabs>
                <w:tab w:val="left" w:pos="601"/>
                <w:tab w:val="left" w:pos="3153"/>
              </w:tabs>
              <w:jc w:val="left"/>
            </w:pPr>
            <w:r w:rsidRPr="00FB7AB7">
              <w:tab/>
              <w:t>READ</w:t>
            </w:r>
            <w:r w:rsidRPr="00FB7AB7">
              <w:tab/>
              <w:t>PIN</w:t>
            </w:r>
          </w:p>
          <w:p w14:paraId="4606A703" w14:textId="77777777" w:rsidR="009974B8" w:rsidRPr="00FB7AB7" w:rsidRDefault="009974B8" w:rsidP="00CD238A">
            <w:pPr>
              <w:pStyle w:val="TAC"/>
              <w:tabs>
                <w:tab w:val="left" w:pos="601"/>
                <w:tab w:val="left" w:pos="3153"/>
              </w:tabs>
              <w:jc w:val="left"/>
            </w:pPr>
            <w:r w:rsidRPr="00FB7AB7">
              <w:tab/>
              <w:t>UPDATE</w:t>
            </w:r>
            <w:r w:rsidRPr="00FB7AB7">
              <w:tab/>
              <w:t>ADM</w:t>
            </w:r>
          </w:p>
          <w:p w14:paraId="084209D7" w14:textId="77777777" w:rsidR="009974B8" w:rsidRPr="00FB7AB7" w:rsidRDefault="009974B8" w:rsidP="00CD238A">
            <w:pPr>
              <w:pStyle w:val="TAC"/>
              <w:tabs>
                <w:tab w:val="left" w:pos="601"/>
                <w:tab w:val="left" w:pos="3153"/>
              </w:tabs>
              <w:jc w:val="left"/>
            </w:pPr>
            <w:r w:rsidRPr="00FB7AB7">
              <w:tab/>
              <w:t>DEACTIVATE</w:t>
            </w:r>
            <w:r w:rsidRPr="00FB7AB7">
              <w:tab/>
              <w:t>ADM</w:t>
            </w:r>
          </w:p>
          <w:p w14:paraId="68803839" w14:textId="77777777" w:rsidR="009974B8" w:rsidRPr="00FB7AB7" w:rsidRDefault="009974B8" w:rsidP="00CD238A">
            <w:pPr>
              <w:pStyle w:val="TAC"/>
              <w:tabs>
                <w:tab w:val="left" w:pos="601"/>
                <w:tab w:val="left" w:pos="3153"/>
              </w:tabs>
              <w:jc w:val="left"/>
            </w:pPr>
            <w:r w:rsidRPr="00FB7AB7">
              <w:tab/>
              <w:t>ACTIVATE</w:t>
            </w:r>
            <w:r w:rsidRPr="00FB7AB7">
              <w:tab/>
              <w:t>ADM</w:t>
            </w:r>
          </w:p>
          <w:p w14:paraId="19F9C89D" w14:textId="77777777" w:rsidR="009974B8" w:rsidRPr="00FB7AB7" w:rsidRDefault="009974B8" w:rsidP="00CD238A">
            <w:pPr>
              <w:pStyle w:val="TAC"/>
              <w:tabs>
                <w:tab w:val="left" w:pos="601"/>
                <w:tab w:val="left" w:pos="3153"/>
              </w:tabs>
              <w:jc w:val="left"/>
            </w:pPr>
          </w:p>
        </w:tc>
      </w:tr>
      <w:tr w:rsidR="009974B8" w14:paraId="0B310ADD" w14:textId="77777777" w:rsidTr="00CD238A">
        <w:trPr>
          <w:jc w:val="center"/>
        </w:trPr>
        <w:tc>
          <w:tcPr>
            <w:tcW w:w="1560" w:type="dxa"/>
          </w:tcPr>
          <w:p w14:paraId="5DD98B31" w14:textId="77777777" w:rsidR="009974B8" w:rsidRPr="00FB7AB7" w:rsidRDefault="009974B8" w:rsidP="00CD238A">
            <w:pPr>
              <w:pStyle w:val="TAC"/>
            </w:pPr>
            <w:r w:rsidRPr="00FB7AB7">
              <w:t>Bytes</w:t>
            </w:r>
          </w:p>
        </w:tc>
        <w:tc>
          <w:tcPr>
            <w:tcW w:w="3924" w:type="dxa"/>
            <w:gridSpan w:val="3"/>
          </w:tcPr>
          <w:p w14:paraId="7DBDBAFA" w14:textId="77777777" w:rsidR="009974B8" w:rsidRDefault="009974B8" w:rsidP="00CD238A">
            <w:pPr>
              <w:pStyle w:val="TAC"/>
              <w:rPr>
                <w:lang w:val="en-US"/>
              </w:rPr>
            </w:pPr>
            <w:r>
              <w:rPr>
                <w:lang w:val="en-US"/>
              </w:rPr>
              <w:t>Description</w:t>
            </w:r>
          </w:p>
        </w:tc>
        <w:tc>
          <w:tcPr>
            <w:tcW w:w="579" w:type="dxa"/>
            <w:gridSpan w:val="2"/>
          </w:tcPr>
          <w:p w14:paraId="72BB0366" w14:textId="77777777" w:rsidR="009974B8" w:rsidRDefault="009974B8" w:rsidP="00CD238A">
            <w:pPr>
              <w:pStyle w:val="TAC"/>
              <w:rPr>
                <w:lang w:val="en-US"/>
              </w:rPr>
            </w:pPr>
            <w:r>
              <w:rPr>
                <w:lang w:val="en-US"/>
              </w:rPr>
              <w:t>M/O</w:t>
            </w:r>
          </w:p>
        </w:tc>
        <w:tc>
          <w:tcPr>
            <w:tcW w:w="1379" w:type="dxa"/>
          </w:tcPr>
          <w:p w14:paraId="0B7E668E" w14:textId="77777777" w:rsidR="009974B8" w:rsidRPr="00FB7AB7" w:rsidRDefault="009974B8" w:rsidP="00CD238A">
            <w:pPr>
              <w:pStyle w:val="TAC"/>
            </w:pPr>
            <w:r w:rsidRPr="00FB7AB7">
              <w:t>Length</w:t>
            </w:r>
          </w:p>
        </w:tc>
      </w:tr>
      <w:tr w:rsidR="009974B8" w14:paraId="2D25C877" w14:textId="77777777" w:rsidTr="00CD238A">
        <w:trPr>
          <w:jc w:val="center"/>
        </w:trPr>
        <w:tc>
          <w:tcPr>
            <w:tcW w:w="1560" w:type="dxa"/>
          </w:tcPr>
          <w:p w14:paraId="737A7961" w14:textId="77777777" w:rsidR="009974B8" w:rsidRDefault="009974B8" w:rsidP="00CD238A">
            <w:pPr>
              <w:pStyle w:val="TAC"/>
              <w:rPr>
                <w:lang w:val="en-US"/>
              </w:rPr>
            </w:pPr>
            <w:r>
              <w:rPr>
                <w:lang w:val="en-US"/>
              </w:rPr>
              <w:t>1 to Z</w:t>
            </w:r>
          </w:p>
        </w:tc>
        <w:tc>
          <w:tcPr>
            <w:tcW w:w="3924" w:type="dxa"/>
            <w:gridSpan w:val="3"/>
          </w:tcPr>
          <w:p w14:paraId="3C8F67D0" w14:textId="77777777" w:rsidR="009974B8" w:rsidRPr="00FB7AB7" w:rsidRDefault="009974B8" w:rsidP="00CD238A">
            <w:pPr>
              <w:pStyle w:val="TAC"/>
            </w:pPr>
            <w:r>
              <w:rPr>
                <w:lang w:val="en-US"/>
              </w:rPr>
              <w:t>NAF Key Identifier TLV objects</w:t>
            </w:r>
          </w:p>
        </w:tc>
        <w:tc>
          <w:tcPr>
            <w:tcW w:w="579" w:type="dxa"/>
            <w:gridSpan w:val="2"/>
          </w:tcPr>
          <w:p w14:paraId="648E6DDA" w14:textId="77777777" w:rsidR="009974B8" w:rsidRPr="00FB7AB7" w:rsidRDefault="009974B8" w:rsidP="00CD238A">
            <w:pPr>
              <w:pStyle w:val="TAC"/>
            </w:pPr>
            <w:r w:rsidRPr="00FB7AB7">
              <w:t>M</w:t>
            </w:r>
          </w:p>
        </w:tc>
        <w:tc>
          <w:tcPr>
            <w:tcW w:w="1379" w:type="dxa"/>
          </w:tcPr>
          <w:p w14:paraId="4719357D" w14:textId="77777777" w:rsidR="009974B8" w:rsidRPr="00FB7AB7" w:rsidRDefault="009974B8" w:rsidP="00CD238A">
            <w:pPr>
              <w:pStyle w:val="TAC"/>
            </w:pPr>
            <w:r w:rsidRPr="00FB7AB7">
              <w:t>Z bytes</w:t>
            </w:r>
          </w:p>
        </w:tc>
      </w:tr>
    </w:tbl>
    <w:p w14:paraId="1D883EB8" w14:textId="77777777" w:rsidR="009974B8" w:rsidRDefault="009974B8" w:rsidP="009144B3">
      <w:pPr>
        <w:rPr>
          <w:lang w:val="en-US"/>
        </w:rPr>
      </w:pPr>
    </w:p>
    <w:p w14:paraId="0EDAE93F" w14:textId="77777777" w:rsidR="009974B8" w:rsidRDefault="009974B8" w:rsidP="009974B8">
      <w:r>
        <w:rPr>
          <w:lang w:val="en-US"/>
        </w:rPr>
        <w:t xml:space="preserve">NAF Key Identifier </w:t>
      </w:r>
      <w:r>
        <w:t>tags</w:t>
      </w:r>
    </w:p>
    <w:p w14:paraId="7F32C58A"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2AF1B7F3" w14:textId="77777777" w:rsidTr="00CD238A">
        <w:tc>
          <w:tcPr>
            <w:tcW w:w="5490" w:type="dxa"/>
            <w:tcBorders>
              <w:top w:val="single" w:sz="4" w:space="0" w:color="auto"/>
              <w:left w:val="single" w:sz="4" w:space="0" w:color="auto"/>
              <w:bottom w:val="single" w:sz="4" w:space="0" w:color="auto"/>
              <w:right w:val="single" w:sz="4" w:space="0" w:color="auto"/>
            </w:tcBorders>
          </w:tcPr>
          <w:p w14:paraId="59D12D0D" w14:textId="77777777"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14:paraId="48BA378B" w14:textId="77777777" w:rsidR="009974B8" w:rsidRDefault="009974B8" w:rsidP="00CD238A">
            <w:pPr>
              <w:pStyle w:val="TAH"/>
              <w:rPr>
                <w:lang w:val="en-US"/>
              </w:rPr>
            </w:pPr>
            <w:r>
              <w:rPr>
                <w:lang w:val="en-US"/>
              </w:rPr>
              <w:t>Tag Value</w:t>
            </w:r>
          </w:p>
        </w:tc>
      </w:tr>
      <w:tr w:rsidR="009974B8" w14:paraId="1633D1D2" w14:textId="77777777" w:rsidTr="00CD238A">
        <w:tc>
          <w:tcPr>
            <w:tcW w:w="5490" w:type="dxa"/>
            <w:tcBorders>
              <w:top w:val="single" w:sz="4" w:space="0" w:color="auto"/>
              <w:left w:val="single" w:sz="4" w:space="0" w:color="auto"/>
              <w:bottom w:val="single" w:sz="4" w:space="0" w:color="auto"/>
              <w:right w:val="single" w:sz="4" w:space="0" w:color="auto"/>
            </w:tcBorders>
          </w:tcPr>
          <w:p w14:paraId="162AA0B3" w14:textId="77777777"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7C63A813" w14:textId="77777777" w:rsidR="009974B8" w:rsidRDefault="009974B8" w:rsidP="00CD238A">
            <w:pPr>
              <w:pStyle w:val="TAC"/>
              <w:rPr>
                <w:b/>
                <w:lang w:val="en-US"/>
              </w:rPr>
            </w:pPr>
            <w:r w:rsidRPr="00FB7AB7">
              <w:rPr>
                <w:color w:val="000000"/>
              </w:rPr>
              <w:t>'80'</w:t>
            </w:r>
          </w:p>
        </w:tc>
      </w:tr>
      <w:tr w:rsidR="009974B8" w14:paraId="67C539A7" w14:textId="77777777" w:rsidTr="00CD238A">
        <w:tc>
          <w:tcPr>
            <w:tcW w:w="5490" w:type="dxa"/>
            <w:tcBorders>
              <w:top w:val="single" w:sz="4" w:space="0" w:color="auto"/>
              <w:left w:val="single" w:sz="4" w:space="0" w:color="auto"/>
              <w:bottom w:val="single" w:sz="4" w:space="0" w:color="auto"/>
              <w:right w:val="single" w:sz="4" w:space="0" w:color="auto"/>
            </w:tcBorders>
          </w:tcPr>
          <w:p w14:paraId="5D0534F0" w14:textId="77777777"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2BCCB840" w14:textId="77777777" w:rsidR="009974B8" w:rsidRPr="00FB7AB7" w:rsidRDefault="009974B8" w:rsidP="00CD238A">
            <w:pPr>
              <w:pStyle w:val="TAC"/>
              <w:rPr>
                <w:color w:val="000000"/>
              </w:rPr>
            </w:pPr>
            <w:r w:rsidRPr="00FB7AB7">
              <w:rPr>
                <w:color w:val="000000"/>
              </w:rPr>
              <w:t>'81'</w:t>
            </w:r>
          </w:p>
        </w:tc>
      </w:tr>
    </w:tbl>
    <w:p w14:paraId="1441A3AC" w14:textId="77777777" w:rsidR="009974B8" w:rsidRDefault="009974B8" w:rsidP="009974B8">
      <w:pPr>
        <w:rPr>
          <w:lang w:val="en-US"/>
        </w:rPr>
      </w:pPr>
    </w:p>
    <w:p w14:paraId="3530B575" w14:textId="77777777" w:rsidR="009974B8" w:rsidRDefault="009974B8" w:rsidP="009974B8">
      <w:pPr>
        <w:rPr>
          <w:lang w:val="en-US"/>
        </w:rPr>
      </w:pPr>
      <w:r>
        <w:rPr>
          <w:lang w:val="en-US"/>
        </w:rPr>
        <w:t>NAF Key Identifier information</w:t>
      </w:r>
    </w:p>
    <w:p w14:paraId="28AE1748"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3E073989" w14:textId="77777777" w:rsidTr="00CD238A">
        <w:tc>
          <w:tcPr>
            <w:tcW w:w="3420" w:type="dxa"/>
            <w:tcBorders>
              <w:top w:val="single" w:sz="4" w:space="0" w:color="auto"/>
              <w:left w:val="single" w:sz="4" w:space="0" w:color="auto"/>
              <w:bottom w:val="single" w:sz="4" w:space="0" w:color="auto"/>
              <w:right w:val="single" w:sz="4" w:space="0" w:color="auto"/>
            </w:tcBorders>
          </w:tcPr>
          <w:p w14:paraId="39BFED76" w14:textId="77777777"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305AC93" w14:textId="77777777"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BBA3BAC" w14:textId="77777777"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12901F23" w14:textId="77777777" w:rsidR="009974B8" w:rsidRDefault="009974B8" w:rsidP="00CD238A">
            <w:pPr>
              <w:pStyle w:val="TAH"/>
              <w:rPr>
                <w:lang w:val="en-US"/>
              </w:rPr>
            </w:pPr>
            <w:r>
              <w:rPr>
                <w:lang w:val="en-US"/>
              </w:rPr>
              <w:t>Length (bytes)</w:t>
            </w:r>
          </w:p>
        </w:tc>
      </w:tr>
      <w:tr w:rsidR="009974B8" w14:paraId="149717B0" w14:textId="77777777" w:rsidTr="00CD238A">
        <w:tc>
          <w:tcPr>
            <w:tcW w:w="3420" w:type="dxa"/>
            <w:tcBorders>
              <w:top w:val="single" w:sz="4" w:space="0" w:color="auto"/>
              <w:left w:val="single" w:sz="4" w:space="0" w:color="auto"/>
              <w:bottom w:val="single" w:sz="4" w:space="0" w:color="auto"/>
              <w:right w:val="single" w:sz="4" w:space="0" w:color="auto"/>
            </w:tcBorders>
          </w:tcPr>
          <w:p w14:paraId="363722F9" w14:textId="77777777"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14:paraId="7C457B00" w14:textId="77777777"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08CB952"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AE3E42" w14:textId="77777777" w:rsidR="009974B8" w:rsidRDefault="009974B8" w:rsidP="00CD238A">
            <w:pPr>
              <w:pStyle w:val="TAC"/>
              <w:rPr>
                <w:snapToGrid w:val="0"/>
                <w:lang w:val="en-US"/>
              </w:rPr>
            </w:pPr>
            <w:r>
              <w:rPr>
                <w:snapToGrid w:val="0"/>
                <w:lang w:val="en-US"/>
              </w:rPr>
              <w:t>1</w:t>
            </w:r>
          </w:p>
        </w:tc>
      </w:tr>
      <w:tr w:rsidR="009974B8" w14:paraId="0D7D77DA" w14:textId="77777777" w:rsidTr="00CD238A">
        <w:tc>
          <w:tcPr>
            <w:tcW w:w="3420" w:type="dxa"/>
            <w:tcBorders>
              <w:top w:val="single" w:sz="4" w:space="0" w:color="auto"/>
              <w:left w:val="single" w:sz="4" w:space="0" w:color="auto"/>
              <w:bottom w:val="single" w:sz="4" w:space="0" w:color="auto"/>
              <w:right w:val="single" w:sz="4" w:space="0" w:color="auto"/>
            </w:tcBorders>
          </w:tcPr>
          <w:p w14:paraId="037466C7" w14:textId="77777777"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978E60" w14:textId="77777777"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83DC78E"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51D3B6C" w14:textId="77777777" w:rsidR="009974B8" w:rsidRDefault="009974B8" w:rsidP="00CD238A">
            <w:pPr>
              <w:pStyle w:val="TAC"/>
              <w:rPr>
                <w:snapToGrid w:val="0"/>
                <w:lang w:val="en-US"/>
              </w:rPr>
            </w:pPr>
            <w:r>
              <w:rPr>
                <w:lang w:val="en-US"/>
              </w:rPr>
              <w:t>Note</w:t>
            </w:r>
          </w:p>
        </w:tc>
      </w:tr>
      <w:tr w:rsidR="009974B8" w14:paraId="156949E1" w14:textId="77777777" w:rsidTr="00CD238A">
        <w:tc>
          <w:tcPr>
            <w:tcW w:w="3420" w:type="dxa"/>
            <w:tcBorders>
              <w:top w:val="single" w:sz="4" w:space="0" w:color="auto"/>
              <w:left w:val="single" w:sz="4" w:space="0" w:color="auto"/>
              <w:bottom w:val="single" w:sz="4" w:space="0" w:color="auto"/>
              <w:right w:val="single" w:sz="4" w:space="0" w:color="auto"/>
            </w:tcBorders>
          </w:tcPr>
          <w:p w14:paraId="216BA2F7" w14:textId="77777777"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14:paraId="39579D1F"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337B5C"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10751A" w14:textId="77777777" w:rsidR="009974B8" w:rsidRDefault="009974B8" w:rsidP="00CD238A">
            <w:pPr>
              <w:pStyle w:val="TAC"/>
              <w:rPr>
                <w:snapToGrid w:val="0"/>
                <w:lang w:val="en-US"/>
              </w:rPr>
            </w:pPr>
            <w:r>
              <w:rPr>
                <w:snapToGrid w:val="0"/>
                <w:lang w:val="en-US"/>
              </w:rPr>
              <w:t>X</w:t>
            </w:r>
          </w:p>
        </w:tc>
      </w:tr>
      <w:tr w:rsidR="009974B8" w14:paraId="6C3400E8" w14:textId="77777777" w:rsidTr="00CD238A">
        <w:tc>
          <w:tcPr>
            <w:tcW w:w="3420" w:type="dxa"/>
            <w:tcBorders>
              <w:top w:val="single" w:sz="4" w:space="0" w:color="auto"/>
              <w:left w:val="single" w:sz="4" w:space="0" w:color="auto"/>
              <w:bottom w:val="single" w:sz="4" w:space="0" w:color="auto"/>
              <w:right w:val="single" w:sz="4" w:space="0" w:color="auto"/>
            </w:tcBorders>
          </w:tcPr>
          <w:p w14:paraId="0343F1A4" w14:textId="77777777"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14:paraId="6099DD32" w14:textId="77777777"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9C79EFC" w14:textId="77777777"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2AEF88" w14:textId="77777777" w:rsidR="009974B8" w:rsidRDefault="009974B8" w:rsidP="00CD238A">
            <w:pPr>
              <w:pStyle w:val="TAC"/>
              <w:rPr>
                <w:lang w:val="en-US"/>
              </w:rPr>
            </w:pPr>
            <w:r>
              <w:rPr>
                <w:snapToGrid w:val="0"/>
                <w:lang w:val="en-US"/>
              </w:rPr>
              <w:t>1</w:t>
            </w:r>
          </w:p>
        </w:tc>
      </w:tr>
      <w:tr w:rsidR="009974B8" w14:paraId="1ABAE3FC" w14:textId="77777777" w:rsidTr="00CD238A">
        <w:tc>
          <w:tcPr>
            <w:tcW w:w="3420" w:type="dxa"/>
            <w:tcBorders>
              <w:top w:val="single" w:sz="4" w:space="0" w:color="auto"/>
              <w:left w:val="single" w:sz="4" w:space="0" w:color="auto"/>
              <w:bottom w:val="single" w:sz="4" w:space="0" w:color="auto"/>
              <w:right w:val="single" w:sz="4" w:space="0" w:color="auto"/>
            </w:tcBorders>
          </w:tcPr>
          <w:p w14:paraId="2213AF95" w14:textId="77777777"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439ECC" w14:textId="77777777"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14:paraId="052FF6BE" w14:textId="77777777"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14:paraId="1C198974" w14:textId="77777777" w:rsidR="009974B8" w:rsidRDefault="009974B8" w:rsidP="00CD238A">
            <w:pPr>
              <w:pStyle w:val="TAC"/>
              <w:rPr>
                <w:lang w:val="fr-FR"/>
              </w:rPr>
            </w:pPr>
            <w:r>
              <w:rPr>
                <w:lang w:val="fr-FR"/>
              </w:rPr>
              <w:t>Note</w:t>
            </w:r>
          </w:p>
        </w:tc>
      </w:tr>
      <w:tr w:rsidR="009974B8" w14:paraId="64370C95" w14:textId="77777777" w:rsidTr="00CD238A">
        <w:tc>
          <w:tcPr>
            <w:tcW w:w="3420" w:type="dxa"/>
            <w:tcBorders>
              <w:top w:val="single" w:sz="4" w:space="0" w:color="auto"/>
              <w:left w:val="single" w:sz="4" w:space="0" w:color="auto"/>
              <w:bottom w:val="single" w:sz="4" w:space="0" w:color="auto"/>
              <w:right w:val="single" w:sz="4" w:space="0" w:color="auto"/>
            </w:tcBorders>
          </w:tcPr>
          <w:p w14:paraId="0EC900E8" w14:textId="77777777"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14:paraId="50348D43"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1C1A09"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01F84D0" w14:textId="77777777" w:rsidR="009974B8" w:rsidRDefault="009974B8" w:rsidP="00CD238A">
            <w:pPr>
              <w:pStyle w:val="TAC"/>
              <w:rPr>
                <w:snapToGrid w:val="0"/>
                <w:lang w:val="en-US"/>
              </w:rPr>
            </w:pPr>
            <w:r>
              <w:rPr>
                <w:snapToGrid w:val="0"/>
                <w:lang w:val="en-US"/>
              </w:rPr>
              <w:t>Y</w:t>
            </w:r>
          </w:p>
        </w:tc>
      </w:tr>
      <w:tr w:rsidR="009974B8" w14:paraId="78624DC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2EEA94FC" w14:textId="77777777" w:rsidR="009974B8" w:rsidRDefault="009974B8" w:rsidP="00CD238A">
            <w:pPr>
              <w:pStyle w:val="TAN"/>
              <w:rPr>
                <w:lang w:val="en-US"/>
              </w:rPr>
            </w:pPr>
            <w:r>
              <w:rPr>
                <w:lang w:val="en-US"/>
              </w:rPr>
              <w:t>NOTE:</w:t>
            </w:r>
            <w:r>
              <w:rPr>
                <w:lang w:val="en-US"/>
              </w:rPr>
              <w:tab/>
              <w:t>The length is coded according to ISO/IEC 8825-1 [20]</w:t>
            </w:r>
          </w:p>
        </w:tc>
      </w:tr>
    </w:tbl>
    <w:p w14:paraId="6E4DC684" w14:textId="77777777" w:rsidR="009974B8" w:rsidRDefault="009974B8" w:rsidP="009974B8">
      <w:pPr>
        <w:rPr>
          <w:lang w:val="en-US"/>
        </w:rPr>
      </w:pPr>
    </w:p>
    <w:p w14:paraId="38C5BB40" w14:textId="77777777" w:rsidR="009974B8" w:rsidRPr="0082607C" w:rsidRDefault="009974B8" w:rsidP="009974B8">
      <w:pPr>
        <w:pStyle w:val="B1"/>
      </w:pPr>
      <w:r w:rsidRPr="0082607C">
        <w:t>-</w:t>
      </w:r>
      <w:r w:rsidRPr="0082607C">
        <w:tab/>
        <w:t>NAF_ID Tag '80'</w:t>
      </w:r>
    </w:p>
    <w:p w14:paraId="14AD657D" w14:textId="3182B3D3" w:rsidR="009974B8" w:rsidRDefault="009974B8" w:rsidP="009974B8">
      <w:pPr>
        <w:pStyle w:val="B2"/>
      </w:pPr>
      <w:r>
        <w:t>Contents:</w:t>
      </w:r>
    </w:p>
    <w:p w14:paraId="5B1B1AB7" w14:textId="7E3978BF" w:rsidR="009974B8" w:rsidRDefault="009974B8" w:rsidP="009974B8">
      <w:pPr>
        <w:pStyle w:val="B2"/>
      </w:pPr>
      <w:r>
        <w:t>-</w:t>
      </w:r>
      <w:r>
        <w:tab/>
        <w:t>Identifier of Network Application Function used in the GBA_U NAF Derivation procedure.</w:t>
      </w:r>
    </w:p>
    <w:p w14:paraId="39DCC210" w14:textId="7DDA2215" w:rsidR="009974B8" w:rsidRDefault="009974B8" w:rsidP="009974B8">
      <w:pPr>
        <w:pStyle w:val="B2"/>
      </w:pPr>
      <w:r>
        <w:t>Coding:</w:t>
      </w:r>
    </w:p>
    <w:p w14:paraId="650DA2A6" w14:textId="77777777" w:rsidR="009974B8" w:rsidRPr="0082607C" w:rsidRDefault="009974B8" w:rsidP="009974B8">
      <w:pPr>
        <w:pStyle w:val="B2"/>
      </w:pPr>
      <w:r>
        <w:t>-</w:t>
      </w:r>
      <w:r>
        <w:tab/>
        <w:t>As defined in TS 33.220 [25]</w:t>
      </w:r>
    </w:p>
    <w:p w14:paraId="5725950B" w14:textId="77777777" w:rsidR="009974B8" w:rsidRPr="0082607C" w:rsidRDefault="009974B8" w:rsidP="009974B8">
      <w:pPr>
        <w:pStyle w:val="B1"/>
        <w:rPr>
          <w:lang w:val="sv-SE"/>
        </w:rPr>
      </w:pPr>
      <w:r w:rsidRPr="0082607C">
        <w:rPr>
          <w:lang w:val="sv-SE"/>
        </w:rPr>
        <w:t>-</w:t>
      </w:r>
      <w:r w:rsidRPr="0082607C">
        <w:rPr>
          <w:lang w:val="sv-SE"/>
        </w:rPr>
        <w:tab/>
        <w:t>B-TID Tag '81'</w:t>
      </w:r>
    </w:p>
    <w:p w14:paraId="57D39F8F" w14:textId="345A72A5" w:rsidR="009974B8" w:rsidRPr="0082607C" w:rsidRDefault="009974B8" w:rsidP="009974B8">
      <w:pPr>
        <w:pStyle w:val="B2"/>
        <w:rPr>
          <w:lang w:val="sv-SE"/>
        </w:rPr>
      </w:pPr>
      <w:r w:rsidRPr="0082607C">
        <w:rPr>
          <w:lang w:val="sv-SE"/>
        </w:rPr>
        <w:t>Content:</w:t>
      </w:r>
    </w:p>
    <w:p w14:paraId="6C9D259C" w14:textId="77777777" w:rsidR="009974B8" w:rsidRDefault="009974B8" w:rsidP="009974B8">
      <w:pPr>
        <w:pStyle w:val="B2"/>
      </w:pPr>
      <w:r>
        <w:t>-</w:t>
      </w:r>
      <w:r>
        <w:tab/>
        <w:t>Bootstrapping Transaction Identifier of the GBA_U bootstrapped key</w:t>
      </w:r>
    </w:p>
    <w:p w14:paraId="63B8CAC1" w14:textId="0CECF6E4" w:rsidR="009974B8" w:rsidRDefault="009974B8" w:rsidP="009974B8">
      <w:pPr>
        <w:pStyle w:val="B2"/>
      </w:pPr>
      <w:r>
        <w:t>Coding:</w:t>
      </w:r>
    </w:p>
    <w:p w14:paraId="43473C55" w14:textId="77777777" w:rsidR="009974B8" w:rsidRDefault="009974B8" w:rsidP="009974B8">
      <w:pPr>
        <w:pStyle w:val="B2"/>
      </w:pPr>
      <w:r>
        <w:t>-</w:t>
      </w:r>
      <w:r>
        <w:tab/>
        <w:t>As defined in TS 33.220 [25]</w:t>
      </w:r>
    </w:p>
    <w:p w14:paraId="1EE26A23" w14:textId="77777777" w:rsidR="009974B8" w:rsidRDefault="009974B8" w:rsidP="009974B8">
      <w:r>
        <w:t>Unused bytes shall be set to 'FF'</w:t>
      </w:r>
    </w:p>
    <w:p w14:paraId="6F0E91B6" w14:textId="77777777" w:rsidR="009974B8" w:rsidRDefault="009974B8" w:rsidP="009974B8">
      <w:pPr>
        <w:pStyle w:val="Heading3"/>
      </w:pPr>
      <w:bookmarkStart w:id="121" w:name="_Toc2867208"/>
      <w:bookmarkStart w:id="122" w:name="_Toc29900571"/>
      <w:bookmarkStart w:id="123" w:name="_Toc36481409"/>
      <w:bookmarkStart w:id="124" w:name="_Toc36481863"/>
      <w:bookmarkStart w:id="125" w:name="_Toc163038697"/>
      <w:r>
        <w:t>4.2.11</w:t>
      </w:r>
      <w:r>
        <w:tab/>
        <w:t>EF</w:t>
      </w:r>
      <w:r>
        <w:rPr>
          <w:vertAlign w:val="subscript"/>
        </w:rPr>
        <w:t>NAFKCA</w:t>
      </w:r>
      <w:r>
        <w:t xml:space="preserve"> (NAF Key Centre Address)</w:t>
      </w:r>
      <w:bookmarkEnd w:id="121"/>
      <w:bookmarkEnd w:id="122"/>
      <w:bookmarkEnd w:id="123"/>
      <w:bookmarkEnd w:id="124"/>
      <w:bookmarkEnd w:id="125"/>
    </w:p>
    <w:p w14:paraId="1CF8DA85" w14:textId="77777777" w:rsidR="009974B8" w:rsidRDefault="009974B8" w:rsidP="009974B8">
      <w:r>
        <w:t>If service n°2 and service n°4 are "available", this file shall be present.</w:t>
      </w:r>
    </w:p>
    <w:p w14:paraId="11E3ED45" w14:textId="77777777" w:rsidR="009974B8" w:rsidRDefault="009974B8" w:rsidP="009974B8">
      <w:r>
        <w:lastRenderedPageBreak/>
        <w:t>This EF contains one or more NAF Key Centre addresses. The first record in the EF shall be considered to be of the highest priority. The last record in the EF shall be considered to be the lowest priority.</w:t>
      </w:r>
    </w:p>
    <w:p w14:paraId="70123872"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51E16205" w14:textId="77777777" w:rsidTr="00CD238A">
        <w:trPr>
          <w:jc w:val="center"/>
        </w:trPr>
        <w:tc>
          <w:tcPr>
            <w:tcW w:w="2693" w:type="dxa"/>
            <w:gridSpan w:val="2"/>
          </w:tcPr>
          <w:p w14:paraId="060C5917" w14:textId="77777777" w:rsidR="009974B8" w:rsidRPr="00FB7AB7" w:rsidRDefault="009974B8" w:rsidP="00CD238A">
            <w:pPr>
              <w:pStyle w:val="TAC"/>
            </w:pPr>
            <w:r w:rsidRPr="00FB7AB7">
              <w:t>Identifier: '6FDD'</w:t>
            </w:r>
          </w:p>
        </w:tc>
        <w:tc>
          <w:tcPr>
            <w:tcW w:w="3261" w:type="dxa"/>
            <w:gridSpan w:val="3"/>
          </w:tcPr>
          <w:p w14:paraId="22C27B95" w14:textId="77777777" w:rsidR="009974B8" w:rsidRPr="00FB7AB7" w:rsidRDefault="009974B8" w:rsidP="00CD238A">
            <w:pPr>
              <w:pStyle w:val="TAC"/>
            </w:pPr>
            <w:r w:rsidRPr="00FB7AB7">
              <w:t>Structure: Linear fixed</w:t>
            </w:r>
          </w:p>
        </w:tc>
        <w:tc>
          <w:tcPr>
            <w:tcW w:w="1488" w:type="dxa"/>
            <w:gridSpan w:val="2"/>
          </w:tcPr>
          <w:p w14:paraId="1A0BCDC3" w14:textId="77777777" w:rsidR="009974B8" w:rsidRPr="00FB7AB7" w:rsidRDefault="009974B8" w:rsidP="00CD238A">
            <w:pPr>
              <w:pStyle w:val="TAC"/>
            </w:pPr>
            <w:r w:rsidRPr="00FB7AB7">
              <w:t>Optional</w:t>
            </w:r>
          </w:p>
        </w:tc>
      </w:tr>
      <w:tr w:rsidR="009974B8" w14:paraId="4360B543" w14:textId="77777777" w:rsidTr="00CD238A">
        <w:trPr>
          <w:jc w:val="center"/>
        </w:trPr>
        <w:tc>
          <w:tcPr>
            <w:tcW w:w="3686" w:type="dxa"/>
            <w:gridSpan w:val="3"/>
          </w:tcPr>
          <w:p w14:paraId="4E7A2BCA" w14:textId="77777777" w:rsidR="009974B8" w:rsidRPr="00FB7AB7" w:rsidRDefault="009974B8" w:rsidP="00CD238A">
            <w:pPr>
              <w:pStyle w:val="TAC"/>
            </w:pPr>
            <w:r w:rsidRPr="00FB7AB7">
              <w:t>Record length: Z bytes</w:t>
            </w:r>
          </w:p>
        </w:tc>
        <w:tc>
          <w:tcPr>
            <w:tcW w:w="3756" w:type="dxa"/>
            <w:gridSpan w:val="4"/>
          </w:tcPr>
          <w:p w14:paraId="3FEEB348" w14:textId="77777777" w:rsidR="009974B8" w:rsidRPr="00FB7AB7" w:rsidRDefault="009974B8" w:rsidP="00CD238A">
            <w:pPr>
              <w:pStyle w:val="TAC"/>
            </w:pPr>
            <w:r w:rsidRPr="00FB7AB7">
              <w:t>Update activity: low</w:t>
            </w:r>
          </w:p>
        </w:tc>
      </w:tr>
      <w:tr w:rsidR="009974B8" w14:paraId="4C47F6E9" w14:textId="77777777" w:rsidTr="00CD238A">
        <w:trPr>
          <w:jc w:val="center"/>
        </w:trPr>
        <w:tc>
          <w:tcPr>
            <w:tcW w:w="7442" w:type="dxa"/>
            <w:gridSpan w:val="7"/>
          </w:tcPr>
          <w:p w14:paraId="70169897" w14:textId="77777777" w:rsidR="009974B8" w:rsidRDefault="009974B8" w:rsidP="00CD238A">
            <w:pPr>
              <w:pStyle w:val="TAL"/>
            </w:pPr>
          </w:p>
          <w:p w14:paraId="2DE8BD1C" w14:textId="77777777" w:rsidR="009974B8" w:rsidRDefault="009974B8" w:rsidP="00CD238A">
            <w:pPr>
              <w:pStyle w:val="TAL"/>
            </w:pPr>
            <w:r>
              <w:t>Access Conditions:</w:t>
            </w:r>
          </w:p>
          <w:p w14:paraId="54ABB682" w14:textId="77777777" w:rsidR="009974B8" w:rsidRDefault="009974B8" w:rsidP="00CD238A">
            <w:pPr>
              <w:pStyle w:val="TAL"/>
            </w:pPr>
            <w:r>
              <w:tab/>
              <w:t>READ</w:t>
            </w:r>
            <w:r w:rsidR="009144B3">
              <w:tab/>
            </w:r>
            <w:r w:rsidR="009144B3">
              <w:tab/>
            </w:r>
            <w:r>
              <w:tab/>
              <w:t>PIN</w:t>
            </w:r>
          </w:p>
          <w:p w14:paraId="5A85832D" w14:textId="77777777" w:rsidR="009974B8" w:rsidRDefault="009974B8" w:rsidP="00CD238A">
            <w:pPr>
              <w:pStyle w:val="TAL"/>
            </w:pPr>
            <w:r>
              <w:tab/>
              <w:t>UPDATE</w:t>
            </w:r>
            <w:r w:rsidR="009144B3">
              <w:tab/>
            </w:r>
            <w:r w:rsidR="009144B3">
              <w:tab/>
            </w:r>
            <w:r>
              <w:t>ADM</w:t>
            </w:r>
          </w:p>
          <w:p w14:paraId="4F06290B" w14:textId="77777777" w:rsidR="009974B8" w:rsidRDefault="009974B8" w:rsidP="00CD238A">
            <w:pPr>
              <w:pStyle w:val="TAL"/>
            </w:pPr>
            <w:r>
              <w:tab/>
              <w:t>DEACTIVATE</w:t>
            </w:r>
            <w:r w:rsidR="009144B3">
              <w:tab/>
            </w:r>
            <w:r>
              <w:tab/>
              <w:t>ADM</w:t>
            </w:r>
          </w:p>
          <w:p w14:paraId="3A6160B7" w14:textId="77777777" w:rsidR="009974B8" w:rsidRDefault="009974B8" w:rsidP="00CD238A">
            <w:pPr>
              <w:pStyle w:val="TAL"/>
            </w:pPr>
            <w:r>
              <w:tab/>
              <w:t>ACTIVATE</w:t>
            </w:r>
            <w:r w:rsidR="009144B3">
              <w:tab/>
            </w:r>
            <w:r w:rsidR="009144B3">
              <w:tab/>
            </w:r>
            <w:r>
              <w:t>ADM</w:t>
            </w:r>
          </w:p>
          <w:p w14:paraId="44C81E87" w14:textId="77777777" w:rsidR="009974B8" w:rsidRDefault="009974B8" w:rsidP="00CD238A">
            <w:pPr>
              <w:pStyle w:val="TAL"/>
            </w:pPr>
          </w:p>
        </w:tc>
      </w:tr>
      <w:tr w:rsidR="009974B8" w14:paraId="42AD5631" w14:textId="77777777" w:rsidTr="00CD238A">
        <w:trPr>
          <w:jc w:val="center"/>
        </w:trPr>
        <w:tc>
          <w:tcPr>
            <w:tcW w:w="1560" w:type="dxa"/>
          </w:tcPr>
          <w:p w14:paraId="7FD828A0" w14:textId="77777777" w:rsidR="009974B8" w:rsidRPr="00FB7AB7" w:rsidRDefault="009974B8" w:rsidP="00CD238A">
            <w:pPr>
              <w:pStyle w:val="TAC"/>
            </w:pPr>
            <w:r w:rsidRPr="00FB7AB7">
              <w:t>Bytes</w:t>
            </w:r>
          </w:p>
        </w:tc>
        <w:tc>
          <w:tcPr>
            <w:tcW w:w="3924" w:type="dxa"/>
            <w:gridSpan w:val="3"/>
          </w:tcPr>
          <w:p w14:paraId="229B761E" w14:textId="77777777" w:rsidR="009974B8" w:rsidRPr="00FB7AB7" w:rsidRDefault="009974B8" w:rsidP="00CD238A">
            <w:pPr>
              <w:pStyle w:val="TAC"/>
            </w:pPr>
            <w:r w:rsidRPr="00FB7AB7">
              <w:t>Description</w:t>
            </w:r>
          </w:p>
        </w:tc>
        <w:tc>
          <w:tcPr>
            <w:tcW w:w="579" w:type="dxa"/>
            <w:gridSpan w:val="2"/>
          </w:tcPr>
          <w:p w14:paraId="410F1745" w14:textId="77777777" w:rsidR="009974B8" w:rsidRPr="00FB7AB7" w:rsidRDefault="009974B8" w:rsidP="00CD238A">
            <w:pPr>
              <w:pStyle w:val="TAC"/>
            </w:pPr>
            <w:r w:rsidRPr="00FB7AB7">
              <w:t>M/O</w:t>
            </w:r>
          </w:p>
        </w:tc>
        <w:tc>
          <w:tcPr>
            <w:tcW w:w="1379" w:type="dxa"/>
          </w:tcPr>
          <w:p w14:paraId="7AFC78A5" w14:textId="77777777" w:rsidR="009974B8" w:rsidRPr="00FB7AB7" w:rsidRDefault="009974B8" w:rsidP="00CD238A">
            <w:pPr>
              <w:pStyle w:val="TAC"/>
            </w:pPr>
            <w:r w:rsidRPr="00FB7AB7">
              <w:t>Length</w:t>
            </w:r>
          </w:p>
        </w:tc>
      </w:tr>
      <w:tr w:rsidR="009974B8" w14:paraId="66800172" w14:textId="77777777" w:rsidTr="00CD238A">
        <w:trPr>
          <w:jc w:val="center"/>
        </w:trPr>
        <w:tc>
          <w:tcPr>
            <w:tcW w:w="1560" w:type="dxa"/>
          </w:tcPr>
          <w:p w14:paraId="0ED06035" w14:textId="77777777" w:rsidR="009974B8" w:rsidRPr="00FB7AB7" w:rsidRDefault="009974B8" w:rsidP="00CD238A">
            <w:pPr>
              <w:pStyle w:val="TAC"/>
            </w:pPr>
            <w:r w:rsidRPr="00FB7AB7">
              <w:t>1 to Z</w:t>
            </w:r>
          </w:p>
        </w:tc>
        <w:tc>
          <w:tcPr>
            <w:tcW w:w="3924" w:type="dxa"/>
            <w:gridSpan w:val="3"/>
          </w:tcPr>
          <w:p w14:paraId="6B0792E4" w14:textId="77777777" w:rsidR="009974B8" w:rsidRDefault="009974B8" w:rsidP="00CD238A">
            <w:pPr>
              <w:pStyle w:val="TAL"/>
            </w:pPr>
            <w:r>
              <w:t>NAF Key Centre TLV object</w:t>
            </w:r>
          </w:p>
        </w:tc>
        <w:tc>
          <w:tcPr>
            <w:tcW w:w="579" w:type="dxa"/>
            <w:gridSpan w:val="2"/>
          </w:tcPr>
          <w:p w14:paraId="1C9B132A" w14:textId="77777777" w:rsidR="009974B8" w:rsidRPr="00FB7AB7" w:rsidRDefault="009974B8" w:rsidP="00CD238A">
            <w:pPr>
              <w:pStyle w:val="TAC"/>
            </w:pPr>
            <w:r w:rsidRPr="00FB7AB7">
              <w:t>M</w:t>
            </w:r>
          </w:p>
        </w:tc>
        <w:tc>
          <w:tcPr>
            <w:tcW w:w="1379" w:type="dxa"/>
          </w:tcPr>
          <w:p w14:paraId="043B001D" w14:textId="77777777" w:rsidR="009974B8" w:rsidRPr="00FB7AB7" w:rsidRDefault="009974B8" w:rsidP="00CD238A">
            <w:pPr>
              <w:pStyle w:val="TAC"/>
            </w:pPr>
            <w:r w:rsidRPr="00FB7AB7">
              <w:t>Z bytes</w:t>
            </w:r>
          </w:p>
        </w:tc>
      </w:tr>
    </w:tbl>
    <w:p w14:paraId="57C452FF" w14:textId="77777777" w:rsidR="009974B8" w:rsidRDefault="009974B8" w:rsidP="009974B8"/>
    <w:p w14:paraId="21B0DFA6" w14:textId="77777777" w:rsidR="009974B8" w:rsidRDefault="009974B8" w:rsidP="009974B8">
      <w:r>
        <w:t>Unused bytes shall be set to 'FF'.</w:t>
      </w:r>
    </w:p>
    <w:p w14:paraId="1980A312" w14:textId="77777777" w:rsidR="009974B8" w:rsidRDefault="009974B8" w:rsidP="009974B8">
      <w:r>
        <w:t>NAF Key Centre tags</w:t>
      </w:r>
    </w:p>
    <w:p w14:paraId="76FCB31E"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6B06B85D" w14:textId="77777777" w:rsidTr="00CD238A">
        <w:tc>
          <w:tcPr>
            <w:tcW w:w="5490" w:type="dxa"/>
            <w:tcBorders>
              <w:top w:val="single" w:sz="4" w:space="0" w:color="auto"/>
              <w:left w:val="single" w:sz="4" w:space="0" w:color="auto"/>
              <w:bottom w:val="single" w:sz="4" w:space="0" w:color="auto"/>
              <w:right w:val="single" w:sz="4" w:space="0" w:color="auto"/>
            </w:tcBorders>
          </w:tcPr>
          <w:p w14:paraId="57706DF9" w14:textId="77777777"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14:paraId="0F37CED7" w14:textId="77777777" w:rsidR="009974B8" w:rsidRPr="00FB7AB7" w:rsidRDefault="009974B8" w:rsidP="00CD238A">
            <w:pPr>
              <w:pStyle w:val="TAH"/>
            </w:pPr>
            <w:r w:rsidRPr="00FB7AB7">
              <w:t>Tag Value</w:t>
            </w:r>
          </w:p>
        </w:tc>
      </w:tr>
      <w:tr w:rsidR="009974B8" w14:paraId="28B2C284" w14:textId="77777777" w:rsidTr="00CD238A">
        <w:tc>
          <w:tcPr>
            <w:tcW w:w="5490" w:type="dxa"/>
            <w:tcBorders>
              <w:top w:val="single" w:sz="4" w:space="0" w:color="auto"/>
              <w:left w:val="single" w:sz="4" w:space="0" w:color="auto"/>
              <w:bottom w:val="single" w:sz="4" w:space="0" w:color="auto"/>
              <w:right w:val="single" w:sz="4" w:space="0" w:color="auto"/>
            </w:tcBorders>
          </w:tcPr>
          <w:p w14:paraId="7BDBB2B4" w14:textId="77777777"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3663AB63" w14:textId="77777777" w:rsidR="009974B8" w:rsidRPr="00FB7AB7" w:rsidRDefault="009974B8" w:rsidP="00CD238A">
            <w:pPr>
              <w:pStyle w:val="TAC"/>
              <w:rPr>
                <w:b/>
              </w:rPr>
            </w:pPr>
            <w:r w:rsidRPr="00FB7AB7">
              <w:rPr>
                <w:color w:val="000000"/>
              </w:rPr>
              <w:t>'80'</w:t>
            </w:r>
          </w:p>
        </w:tc>
      </w:tr>
    </w:tbl>
    <w:p w14:paraId="6CDD1BB7" w14:textId="77777777" w:rsidR="009974B8" w:rsidRDefault="009974B8" w:rsidP="009974B8"/>
    <w:p w14:paraId="797D2C8B" w14:textId="77777777" w:rsidR="009974B8" w:rsidRDefault="009974B8" w:rsidP="009974B8">
      <w:r>
        <w:t>NAF Key Centre information</w:t>
      </w:r>
    </w:p>
    <w:p w14:paraId="5222D472"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701E8768" w14:textId="77777777" w:rsidTr="00CD238A">
        <w:tc>
          <w:tcPr>
            <w:tcW w:w="3420" w:type="dxa"/>
            <w:tcBorders>
              <w:top w:val="single" w:sz="4" w:space="0" w:color="auto"/>
              <w:left w:val="single" w:sz="4" w:space="0" w:color="auto"/>
              <w:bottom w:val="single" w:sz="4" w:space="0" w:color="auto"/>
              <w:right w:val="single" w:sz="4" w:space="0" w:color="auto"/>
            </w:tcBorders>
          </w:tcPr>
          <w:p w14:paraId="1D3CEE4F" w14:textId="77777777"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14:paraId="458F1ED2"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1E9E3B21"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74F167D" w14:textId="77777777" w:rsidR="009974B8" w:rsidRPr="00FB7AB7" w:rsidRDefault="009974B8" w:rsidP="00CD238A">
            <w:pPr>
              <w:pStyle w:val="TAH"/>
            </w:pPr>
            <w:r w:rsidRPr="00FB7AB7">
              <w:t>Length (bytes)</w:t>
            </w:r>
          </w:p>
        </w:tc>
      </w:tr>
      <w:tr w:rsidR="009974B8" w14:paraId="4435BBC7" w14:textId="77777777" w:rsidTr="00CD238A">
        <w:tc>
          <w:tcPr>
            <w:tcW w:w="3420" w:type="dxa"/>
            <w:tcBorders>
              <w:top w:val="single" w:sz="4" w:space="0" w:color="auto"/>
              <w:left w:val="single" w:sz="4" w:space="0" w:color="auto"/>
              <w:bottom w:val="single" w:sz="4" w:space="0" w:color="auto"/>
              <w:right w:val="single" w:sz="4" w:space="0" w:color="auto"/>
            </w:tcBorders>
          </w:tcPr>
          <w:p w14:paraId="5E3DA45B" w14:textId="77777777"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14:paraId="7DD70F65" w14:textId="77777777"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3E769BD0"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74459CB" w14:textId="77777777" w:rsidR="009974B8" w:rsidRPr="00FB7AB7" w:rsidRDefault="009974B8" w:rsidP="00CD238A">
            <w:pPr>
              <w:pStyle w:val="TAC"/>
              <w:rPr>
                <w:snapToGrid w:val="0"/>
              </w:rPr>
            </w:pPr>
            <w:r w:rsidRPr="00FB7AB7">
              <w:rPr>
                <w:snapToGrid w:val="0"/>
              </w:rPr>
              <w:t>1</w:t>
            </w:r>
          </w:p>
        </w:tc>
      </w:tr>
      <w:tr w:rsidR="009974B8" w14:paraId="516C016D" w14:textId="77777777" w:rsidTr="00CD238A">
        <w:tc>
          <w:tcPr>
            <w:tcW w:w="3420" w:type="dxa"/>
            <w:tcBorders>
              <w:top w:val="single" w:sz="4" w:space="0" w:color="auto"/>
              <w:left w:val="single" w:sz="4" w:space="0" w:color="auto"/>
              <w:bottom w:val="single" w:sz="4" w:space="0" w:color="auto"/>
              <w:right w:val="single" w:sz="4" w:space="0" w:color="auto"/>
            </w:tcBorders>
          </w:tcPr>
          <w:p w14:paraId="5C71A4DF" w14:textId="77777777"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0ECEE837" w14:textId="77777777"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14:paraId="32AF3A5B"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075E8DA1" w14:textId="77777777" w:rsidR="009974B8" w:rsidRPr="00FB7AB7" w:rsidRDefault="009974B8" w:rsidP="00CD238A">
            <w:pPr>
              <w:pStyle w:val="TAC"/>
              <w:rPr>
                <w:snapToGrid w:val="0"/>
              </w:rPr>
            </w:pPr>
            <w:r w:rsidRPr="00FB7AB7">
              <w:t>Note</w:t>
            </w:r>
          </w:p>
        </w:tc>
      </w:tr>
      <w:tr w:rsidR="009974B8" w14:paraId="11471A15" w14:textId="77777777" w:rsidTr="00CD238A">
        <w:tc>
          <w:tcPr>
            <w:tcW w:w="3420" w:type="dxa"/>
            <w:tcBorders>
              <w:top w:val="single" w:sz="4" w:space="0" w:color="auto"/>
              <w:left w:val="single" w:sz="4" w:space="0" w:color="auto"/>
              <w:bottom w:val="single" w:sz="4" w:space="0" w:color="auto"/>
              <w:right w:val="single" w:sz="4" w:space="0" w:color="auto"/>
            </w:tcBorders>
          </w:tcPr>
          <w:p w14:paraId="377F8552" w14:textId="77777777"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14:paraId="322A62A5" w14:textId="77777777"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14:paraId="1F173533"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5860B686" w14:textId="77777777" w:rsidR="009974B8" w:rsidRPr="00FB7AB7" w:rsidRDefault="009974B8" w:rsidP="00CD238A">
            <w:pPr>
              <w:pStyle w:val="TAC"/>
              <w:rPr>
                <w:snapToGrid w:val="0"/>
              </w:rPr>
            </w:pPr>
            <w:r w:rsidRPr="00FB7AB7">
              <w:rPr>
                <w:snapToGrid w:val="0"/>
              </w:rPr>
              <w:t>X</w:t>
            </w:r>
          </w:p>
        </w:tc>
      </w:tr>
      <w:tr w:rsidR="009974B8" w14:paraId="42DF7083"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6FC06494" w14:textId="77777777" w:rsidR="009974B8" w:rsidRDefault="009974B8" w:rsidP="00CD238A">
            <w:pPr>
              <w:pStyle w:val="TAN"/>
            </w:pPr>
            <w:r>
              <w:t>Note:</w:t>
            </w:r>
            <w:r>
              <w:tab/>
              <w:t>The length is coded according to ISO/IEC 8825-1 [20]</w:t>
            </w:r>
          </w:p>
        </w:tc>
      </w:tr>
    </w:tbl>
    <w:p w14:paraId="10EC170D" w14:textId="77777777" w:rsidR="009974B8" w:rsidRDefault="009974B8" w:rsidP="009974B8"/>
    <w:p w14:paraId="4C3D0FCF" w14:textId="77777777" w:rsidR="009974B8" w:rsidRDefault="009974B8" w:rsidP="009974B8">
      <w:pPr>
        <w:pStyle w:val="B1"/>
      </w:pPr>
      <w:r>
        <w:t>-</w:t>
      </w:r>
      <w:r>
        <w:tab/>
        <w:t>NAF Key Centre Address value (Tag '80')</w:t>
      </w:r>
    </w:p>
    <w:p w14:paraId="5D9459FB" w14:textId="77777777" w:rsidR="009974B8" w:rsidRDefault="009974B8" w:rsidP="009974B8">
      <w:pPr>
        <w:pStyle w:val="B2"/>
      </w:pPr>
      <w:r>
        <w:t>Contents:</w:t>
      </w:r>
    </w:p>
    <w:p w14:paraId="1F4CCD99" w14:textId="77777777" w:rsidR="009974B8" w:rsidRDefault="009974B8" w:rsidP="009974B8">
      <w:pPr>
        <w:pStyle w:val="B2"/>
      </w:pPr>
      <w:r>
        <w:tab/>
        <w:t>Fully qualified Domain Name (FQDN) of the NAF Key Centre used in the Local Key Establishment procedures (see TS 33.110 [28]).</w:t>
      </w:r>
    </w:p>
    <w:p w14:paraId="60783122" w14:textId="77777777" w:rsidR="009974B8" w:rsidRDefault="009974B8" w:rsidP="009974B8">
      <w:pPr>
        <w:pStyle w:val="B2"/>
      </w:pPr>
      <w:r>
        <w:t>Coding:</w:t>
      </w:r>
    </w:p>
    <w:p w14:paraId="7E01DB49" w14:textId="77777777" w:rsidR="009974B8" w:rsidRDefault="009974B8" w:rsidP="009974B8">
      <w:pPr>
        <w:pStyle w:val="B2"/>
      </w:pPr>
      <w:r>
        <w:tab/>
        <w:t>Encoded to an octet string according to UTF-8 encoding rules as described in IETF RFC 3629 [27].</w:t>
      </w:r>
    </w:p>
    <w:p w14:paraId="28467BFA" w14:textId="77777777" w:rsidR="009974B8" w:rsidRDefault="009974B8" w:rsidP="009974B8">
      <w:pPr>
        <w:pStyle w:val="Heading3"/>
      </w:pPr>
      <w:bookmarkStart w:id="126" w:name="_Toc2867209"/>
      <w:bookmarkStart w:id="127" w:name="_Toc29900572"/>
      <w:bookmarkStart w:id="128" w:name="_Toc36481410"/>
      <w:bookmarkStart w:id="129" w:name="_Toc36481864"/>
      <w:bookmarkStart w:id="130" w:name="_Toc163038698"/>
      <w:r>
        <w:t>4.2.12</w:t>
      </w:r>
      <w:r>
        <w:tab/>
        <w:t>EF</w:t>
      </w:r>
      <w:r>
        <w:rPr>
          <w:vertAlign w:val="subscript"/>
        </w:rPr>
        <w:t>SMS</w:t>
      </w:r>
      <w:r>
        <w:t xml:space="preserve"> (Short messages)</w:t>
      </w:r>
      <w:bookmarkEnd w:id="126"/>
      <w:bookmarkEnd w:id="127"/>
      <w:bookmarkEnd w:id="128"/>
      <w:bookmarkEnd w:id="129"/>
      <w:bookmarkEnd w:id="130"/>
    </w:p>
    <w:p w14:paraId="330EF46C" w14:textId="77777777" w:rsidR="009974B8" w:rsidRPr="00EA1B4A" w:rsidRDefault="009974B8" w:rsidP="009974B8">
      <w:pPr>
        <w:keepNext/>
        <w:keepLines/>
      </w:pPr>
      <w:r>
        <w:t>This file shall be present if and only if service n°6 and n°8 are "available".</w:t>
      </w:r>
    </w:p>
    <w:p w14:paraId="5FC39B77" w14:textId="77777777"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14:paraId="6E3001F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5348C5D" w14:textId="77777777" w:rsidTr="00CD238A">
        <w:trPr>
          <w:jc w:val="center"/>
        </w:trPr>
        <w:tc>
          <w:tcPr>
            <w:tcW w:w="2693" w:type="dxa"/>
            <w:gridSpan w:val="2"/>
          </w:tcPr>
          <w:p w14:paraId="42C8437C" w14:textId="77777777" w:rsidR="009974B8" w:rsidRPr="00FB7AB7" w:rsidRDefault="009974B8" w:rsidP="00CD238A">
            <w:pPr>
              <w:pStyle w:val="TAC"/>
            </w:pPr>
            <w:r w:rsidRPr="00FB7AB7">
              <w:t>Identifier: '6F3C'</w:t>
            </w:r>
          </w:p>
        </w:tc>
        <w:tc>
          <w:tcPr>
            <w:tcW w:w="3261" w:type="dxa"/>
            <w:gridSpan w:val="3"/>
          </w:tcPr>
          <w:p w14:paraId="17D1D579" w14:textId="77777777" w:rsidR="009974B8" w:rsidRPr="00FB7AB7" w:rsidRDefault="009974B8" w:rsidP="00CD238A">
            <w:pPr>
              <w:pStyle w:val="TAC"/>
            </w:pPr>
            <w:r w:rsidRPr="00FB7AB7">
              <w:t>Structure: linear fixed</w:t>
            </w:r>
          </w:p>
        </w:tc>
        <w:tc>
          <w:tcPr>
            <w:tcW w:w="1558" w:type="dxa"/>
            <w:gridSpan w:val="2"/>
          </w:tcPr>
          <w:p w14:paraId="67F74C3C" w14:textId="77777777" w:rsidR="009974B8" w:rsidRPr="00FB7AB7" w:rsidRDefault="009974B8" w:rsidP="00CD238A">
            <w:pPr>
              <w:pStyle w:val="TAC"/>
            </w:pPr>
            <w:r w:rsidRPr="00FB7AB7">
              <w:t>Optional</w:t>
            </w:r>
          </w:p>
        </w:tc>
      </w:tr>
      <w:tr w:rsidR="009974B8" w14:paraId="6E4338B2" w14:textId="77777777" w:rsidTr="00CD238A">
        <w:trPr>
          <w:jc w:val="center"/>
        </w:trPr>
        <w:tc>
          <w:tcPr>
            <w:tcW w:w="3686" w:type="dxa"/>
            <w:gridSpan w:val="3"/>
          </w:tcPr>
          <w:p w14:paraId="1BF99B36" w14:textId="77777777" w:rsidR="009974B8" w:rsidRPr="00FB7AB7" w:rsidRDefault="009974B8" w:rsidP="00CD238A">
            <w:pPr>
              <w:pStyle w:val="TAC"/>
            </w:pPr>
            <w:r w:rsidRPr="00FB7AB7">
              <w:t>Record length: 176 bytes</w:t>
            </w:r>
          </w:p>
        </w:tc>
        <w:tc>
          <w:tcPr>
            <w:tcW w:w="3826" w:type="dxa"/>
            <w:gridSpan w:val="4"/>
          </w:tcPr>
          <w:p w14:paraId="51C42EC6" w14:textId="77777777" w:rsidR="009974B8" w:rsidRPr="00FB7AB7" w:rsidRDefault="009974B8" w:rsidP="00CD238A">
            <w:pPr>
              <w:pStyle w:val="TAC"/>
            </w:pPr>
            <w:r w:rsidRPr="00FB7AB7">
              <w:t>Update activity: low</w:t>
            </w:r>
          </w:p>
        </w:tc>
      </w:tr>
      <w:tr w:rsidR="009974B8" w14:paraId="458FDA84" w14:textId="77777777" w:rsidTr="00CD238A">
        <w:trPr>
          <w:jc w:val="center"/>
        </w:trPr>
        <w:tc>
          <w:tcPr>
            <w:tcW w:w="7512" w:type="dxa"/>
            <w:gridSpan w:val="7"/>
          </w:tcPr>
          <w:p w14:paraId="23E2EB8B" w14:textId="77777777" w:rsidR="009974B8" w:rsidRPr="00FB7AB7" w:rsidRDefault="009974B8" w:rsidP="00CD238A">
            <w:pPr>
              <w:pStyle w:val="TAC"/>
              <w:tabs>
                <w:tab w:val="left" w:pos="601"/>
                <w:tab w:val="left" w:pos="3153"/>
              </w:tabs>
              <w:spacing w:before="120"/>
              <w:jc w:val="left"/>
            </w:pPr>
            <w:r w:rsidRPr="00FB7AB7">
              <w:t>Access Conditions:</w:t>
            </w:r>
          </w:p>
          <w:p w14:paraId="5372F61B" w14:textId="77777777" w:rsidR="009974B8" w:rsidRPr="00FB7AB7" w:rsidRDefault="009974B8" w:rsidP="00CD238A">
            <w:pPr>
              <w:pStyle w:val="TAC"/>
              <w:tabs>
                <w:tab w:val="left" w:pos="601"/>
                <w:tab w:val="left" w:pos="3153"/>
              </w:tabs>
              <w:jc w:val="left"/>
            </w:pPr>
            <w:r w:rsidRPr="00FB7AB7">
              <w:tab/>
              <w:t>READ</w:t>
            </w:r>
            <w:r w:rsidRPr="00FB7AB7">
              <w:tab/>
              <w:t>PIN</w:t>
            </w:r>
          </w:p>
          <w:p w14:paraId="7C585600" w14:textId="77777777" w:rsidR="009974B8" w:rsidRPr="00FB7AB7" w:rsidRDefault="009974B8" w:rsidP="00CD238A">
            <w:pPr>
              <w:pStyle w:val="TAC"/>
              <w:tabs>
                <w:tab w:val="left" w:pos="601"/>
                <w:tab w:val="left" w:pos="3153"/>
              </w:tabs>
              <w:jc w:val="left"/>
            </w:pPr>
            <w:r w:rsidRPr="00FB7AB7">
              <w:tab/>
              <w:t>UPDATE</w:t>
            </w:r>
            <w:r w:rsidRPr="00FB7AB7">
              <w:tab/>
              <w:t>PIN</w:t>
            </w:r>
          </w:p>
          <w:p w14:paraId="63E8494A" w14:textId="77777777" w:rsidR="009974B8" w:rsidRPr="00FB7AB7" w:rsidRDefault="009974B8" w:rsidP="00CD238A">
            <w:pPr>
              <w:pStyle w:val="TAC"/>
              <w:tabs>
                <w:tab w:val="left" w:pos="601"/>
                <w:tab w:val="left" w:pos="3153"/>
              </w:tabs>
              <w:jc w:val="left"/>
            </w:pPr>
            <w:r w:rsidRPr="00FB7AB7">
              <w:tab/>
              <w:t>DEACTIVATE</w:t>
            </w:r>
            <w:r w:rsidRPr="00FB7AB7">
              <w:tab/>
              <w:t>ADM</w:t>
            </w:r>
          </w:p>
          <w:p w14:paraId="61508F7F" w14:textId="77777777" w:rsidR="009974B8" w:rsidRPr="00FB7AB7" w:rsidRDefault="009974B8" w:rsidP="00CD238A">
            <w:pPr>
              <w:pStyle w:val="TAC"/>
              <w:tabs>
                <w:tab w:val="left" w:pos="601"/>
                <w:tab w:val="left" w:pos="3153"/>
              </w:tabs>
              <w:jc w:val="left"/>
            </w:pPr>
            <w:r w:rsidRPr="00FB7AB7">
              <w:tab/>
              <w:t>ACTIVATE</w:t>
            </w:r>
            <w:r w:rsidRPr="00FB7AB7">
              <w:tab/>
              <w:t>ADM</w:t>
            </w:r>
          </w:p>
          <w:p w14:paraId="6A9DDF63" w14:textId="77777777" w:rsidR="009974B8" w:rsidRPr="00FB7AB7" w:rsidRDefault="009974B8" w:rsidP="00CD238A">
            <w:pPr>
              <w:pStyle w:val="TAC"/>
              <w:tabs>
                <w:tab w:val="left" w:pos="601"/>
                <w:tab w:val="left" w:pos="3153"/>
              </w:tabs>
              <w:jc w:val="left"/>
            </w:pPr>
          </w:p>
        </w:tc>
      </w:tr>
      <w:tr w:rsidR="009974B8" w14:paraId="046E4A22" w14:textId="77777777" w:rsidTr="00CD238A">
        <w:trPr>
          <w:jc w:val="center"/>
        </w:trPr>
        <w:tc>
          <w:tcPr>
            <w:tcW w:w="1275" w:type="dxa"/>
          </w:tcPr>
          <w:p w14:paraId="3ABED5F7" w14:textId="77777777" w:rsidR="009974B8" w:rsidRPr="00FB7AB7" w:rsidRDefault="009974B8" w:rsidP="00CD238A">
            <w:pPr>
              <w:pStyle w:val="TAC"/>
            </w:pPr>
            <w:r w:rsidRPr="00FB7AB7">
              <w:t>Bytes</w:t>
            </w:r>
          </w:p>
        </w:tc>
        <w:tc>
          <w:tcPr>
            <w:tcW w:w="4112" w:type="dxa"/>
            <w:gridSpan w:val="3"/>
          </w:tcPr>
          <w:p w14:paraId="462340AB" w14:textId="77777777" w:rsidR="009974B8" w:rsidRPr="00FB7AB7" w:rsidRDefault="009974B8" w:rsidP="00CD238A">
            <w:pPr>
              <w:pStyle w:val="TAC"/>
            </w:pPr>
            <w:r w:rsidRPr="00FB7AB7">
              <w:t>Description</w:t>
            </w:r>
          </w:p>
        </w:tc>
        <w:tc>
          <w:tcPr>
            <w:tcW w:w="607" w:type="dxa"/>
            <w:gridSpan w:val="2"/>
          </w:tcPr>
          <w:p w14:paraId="5174B517" w14:textId="77777777" w:rsidR="009974B8" w:rsidRPr="00FB7AB7" w:rsidRDefault="009974B8" w:rsidP="00CD238A">
            <w:pPr>
              <w:pStyle w:val="TAC"/>
            </w:pPr>
            <w:r w:rsidRPr="00FB7AB7">
              <w:t>M/O</w:t>
            </w:r>
          </w:p>
        </w:tc>
        <w:tc>
          <w:tcPr>
            <w:tcW w:w="1518" w:type="dxa"/>
          </w:tcPr>
          <w:p w14:paraId="05540C73" w14:textId="77777777" w:rsidR="009974B8" w:rsidRPr="00FB7AB7" w:rsidRDefault="009974B8" w:rsidP="00CD238A">
            <w:pPr>
              <w:pStyle w:val="TAC"/>
            </w:pPr>
            <w:r w:rsidRPr="00FB7AB7">
              <w:t>Length</w:t>
            </w:r>
          </w:p>
        </w:tc>
      </w:tr>
      <w:tr w:rsidR="009974B8" w14:paraId="5FEB7095" w14:textId="77777777" w:rsidTr="00CD238A">
        <w:trPr>
          <w:jc w:val="center"/>
        </w:trPr>
        <w:tc>
          <w:tcPr>
            <w:tcW w:w="1275" w:type="dxa"/>
          </w:tcPr>
          <w:p w14:paraId="161EB03A" w14:textId="77777777" w:rsidR="009974B8" w:rsidRPr="00FB7AB7" w:rsidRDefault="009974B8" w:rsidP="00CD238A">
            <w:pPr>
              <w:pStyle w:val="TAC"/>
            </w:pPr>
            <w:r w:rsidRPr="00FB7AB7">
              <w:t>1</w:t>
            </w:r>
          </w:p>
        </w:tc>
        <w:tc>
          <w:tcPr>
            <w:tcW w:w="4112" w:type="dxa"/>
            <w:gridSpan w:val="3"/>
          </w:tcPr>
          <w:p w14:paraId="325B6B8D" w14:textId="77777777" w:rsidR="009974B8" w:rsidRPr="00FB7AB7" w:rsidRDefault="009974B8" w:rsidP="00CD238A">
            <w:pPr>
              <w:pStyle w:val="TAC"/>
              <w:jc w:val="left"/>
            </w:pPr>
            <w:r w:rsidRPr="00FB7AB7">
              <w:t>Status</w:t>
            </w:r>
          </w:p>
        </w:tc>
        <w:tc>
          <w:tcPr>
            <w:tcW w:w="607" w:type="dxa"/>
            <w:gridSpan w:val="2"/>
          </w:tcPr>
          <w:p w14:paraId="7839C8D3" w14:textId="77777777" w:rsidR="009974B8" w:rsidRPr="00FB7AB7" w:rsidRDefault="009974B8" w:rsidP="00CD238A">
            <w:pPr>
              <w:pStyle w:val="TAC"/>
            </w:pPr>
            <w:r w:rsidRPr="00FB7AB7">
              <w:t>M</w:t>
            </w:r>
          </w:p>
        </w:tc>
        <w:tc>
          <w:tcPr>
            <w:tcW w:w="1518" w:type="dxa"/>
          </w:tcPr>
          <w:p w14:paraId="5BDA473A" w14:textId="77777777" w:rsidR="009974B8" w:rsidRPr="00FB7AB7" w:rsidRDefault="009974B8" w:rsidP="00CD238A">
            <w:pPr>
              <w:pStyle w:val="TAC"/>
            </w:pPr>
            <w:r w:rsidRPr="00FB7AB7">
              <w:t>1 byte</w:t>
            </w:r>
          </w:p>
        </w:tc>
      </w:tr>
      <w:tr w:rsidR="009974B8" w14:paraId="38E4A468" w14:textId="77777777" w:rsidTr="00CD238A">
        <w:trPr>
          <w:jc w:val="center"/>
        </w:trPr>
        <w:tc>
          <w:tcPr>
            <w:tcW w:w="1275" w:type="dxa"/>
          </w:tcPr>
          <w:p w14:paraId="664AEF46" w14:textId="77777777" w:rsidR="009974B8" w:rsidRPr="00FB7AB7" w:rsidRDefault="009974B8" w:rsidP="00CD238A">
            <w:pPr>
              <w:pStyle w:val="TAC"/>
            </w:pPr>
            <w:r w:rsidRPr="00FB7AB7">
              <w:t>2 to 176</w:t>
            </w:r>
          </w:p>
        </w:tc>
        <w:tc>
          <w:tcPr>
            <w:tcW w:w="4112" w:type="dxa"/>
            <w:gridSpan w:val="3"/>
          </w:tcPr>
          <w:p w14:paraId="63CA46E4" w14:textId="77777777" w:rsidR="009974B8" w:rsidRPr="00FB7AB7" w:rsidRDefault="009974B8" w:rsidP="00CD238A">
            <w:pPr>
              <w:pStyle w:val="TAC"/>
              <w:jc w:val="left"/>
            </w:pPr>
            <w:r w:rsidRPr="00FB7AB7">
              <w:t>Remainder</w:t>
            </w:r>
          </w:p>
        </w:tc>
        <w:tc>
          <w:tcPr>
            <w:tcW w:w="607" w:type="dxa"/>
            <w:gridSpan w:val="2"/>
          </w:tcPr>
          <w:p w14:paraId="620E7956" w14:textId="77777777" w:rsidR="009974B8" w:rsidRPr="00FB7AB7" w:rsidRDefault="009974B8" w:rsidP="00CD238A">
            <w:pPr>
              <w:pStyle w:val="TAC"/>
            </w:pPr>
            <w:r w:rsidRPr="00FB7AB7">
              <w:t>M</w:t>
            </w:r>
          </w:p>
        </w:tc>
        <w:tc>
          <w:tcPr>
            <w:tcW w:w="1518" w:type="dxa"/>
          </w:tcPr>
          <w:p w14:paraId="6051B048" w14:textId="77777777" w:rsidR="009974B8" w:rsidRPr="00FB7AB7" w:rsidRDefault="009974B8" w:rsidP="00CD238A">
            <w:pPr>
              <w:pStyle w:val="TAC"/>
            </w:pPr>
            <w:r w:rsidRPr="00FB7AB7">
              <w:t>175 bytes</w:t>
            </w:r>
          </w:p>
        </w:tc>
      </w:tr>
    </w:tbl>
    <w:p w14:paraId="3683F2FD" w14:textId="77777777" w:rsidR="009974B8" w:rsidRDefault="009974B8" w:rsidP="009974B8"/>
    <w:p w14:paraId="7F0D9924" w14:textId="77777777" w:rsidR="009974B8" w:rsidRDefault="009974B8" w:rsidP="009974B8">
      <w:pPr>
        <w:pStyle w:val="B1"/>
        <w:keepNext/>
        <w:keepLines/>
        <w:spacing w:after="0"/>
      </w:pPr>
      <w:r>
        <w:lastRenderedPageBreak/>
        <w:noBreakHyphen/>
      </w:r>
      <w:r>
        <w:tab/>
        <w:t>Status.</w:t>
      </w:r>
    </w:p>
    <w:p w14:paraId="47B8F3FC" w14:textId="77777777" w:rsidR="009974B8" w:rsidRDefault="009974B8" w:rsidP="009974B8">
      <w:pPr>
        <w:keepNext/>
        <w:keepLines/>
        <w:spacing w:after="0"/>
      </w:pPr>
      <w:r>
        <w:t>Contents:</w:t>
      </w:r>
    </w:p>
    <w:p w14:paraId="1D74F8C5" w14:textId="77777777"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14:paraId="2B785876" w14:textId="77777777" w:rsidR="009974B8" w:rsidRDefault="009974B8" w:rsidP="009974B8">
      <w:pPr>
        <w:pStyle w:val="B1"/>
        <w:keepNext/>
      </w:pPr>
      <w:r>
        <w:tab/>
        <w:t>Coding:</w:t>
      </w:r>
    </w:p>
    <w:p w14:paraId="42E677DD" w14:textId="77777777"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14:paraId="2C069113" w14:textId="77777777" w:rsidTr="00CD238A">
        <w:trPr>
          <w:gridAfter w:val="3"/>
          <w:wAfter w:w="5301" w:type="dxa"/>
          <w:trHeight w:val="280"/>
        </w:trPr>
        <w:tc>
          <w:tcPr>
            <w:tcW w:w="851" w:type="dxa"/>
          </w:tcPr>
          <w:p w14:paraId="1E9140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6B6C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3D2F3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48EF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2931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11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6D6E2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CB582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A4D64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626DD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D2B8E07" w14:textId="77777777" w:rsidTr="00CD238A">
        <w:trPr>
          <w:trHeight w:hRule="exact" w:val="80"/>
        </w:trPr>
        <w:tc>
          <w:tcPr>
            <w:tcW w:w="851" w:type="dxa"/>
          </w:tcPr>
          <w:p w14:paraId="12F855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F11F8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3EA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A4E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BD1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A00E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52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87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16AD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BA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14:paraId="7085EE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2012A480" w14:textId="77777777" w:rsidTr="00CD238A">
        <w:trPr>
          <w:gridAfter w:val="1"/>
          <w:wAfter w:w="199" w:type="dxa"/>
          <w:trHeight w:val="24"/>
        </w:trPr>
        <w:tc>
          <w:tcPr>
            <w:tcW w:w="851" w:type="dxa"/>
          </w:tcPr>
          <w:p w14:paraId="6AF488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2BF8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866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F5A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015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90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03995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C37EC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287E65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13FD98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14:paraId="02CA25A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14:paraId="63AA2EAC" w14:textId="77777777" w:rsidTr="00CD238A">
        <w:trPr>
          <w:gridAfter w:val="1"/>
          <w:wAfter w:w="199" w:type="dxa"/>
          <w:trHeight w:val="24"/>
        </w:trPr>
        <w:tc>
          <w:tcPr>
            <w:tcW w:w="851" w:type="dxa"/>
          </w:tcPr>
          <w:p w14:paraId="063D84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187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477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F9D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0A5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EBFB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22506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16892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3C91E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0591D11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60FB5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14:paraId="72848E01" w14:textId="77777777" w:rsidTr="00CD238A">
        <w:trPr>
          <w:gridAfter w:val="1"/>
          <w:wAfter w:w="199" w:type="dxa"/>
          <w:trHeight w:val="24"/>
        </w:trPr>
        <w:tc>
          <w:tcPr>
            <w:tcW w:w="851" w:type="dxa"/>
          </w:tcPr>
          <w:p w14:paraId="12CD5A1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539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649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6D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1DC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34F0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27CBE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69C7CB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C6A3B6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32767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052B8B1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14:paraId="675A30BC" w14:textId="77777777" w:rsidTr="00CD238A">
        <w:trPr>
          <w:gridAfter w:val="1"/>
          <w:wAfter w:w="199" w:type="dxa"/>
          <w:trHeight w:val="24"/>
        </w:trPr>
        <w:tc>
          <w:tcPr>
            <w:tcW w:w="851" w:type="dxa"/>
          </w:tcPr>
          <w:p w14:paraId="6248B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475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992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7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EF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5C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D7523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41DB99E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0AC26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7495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232541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14:paraId="50434613" w14:textId="77777777" w:rsidTr="00CD238A">
        <w:trPr>
          <w:gridAfter w:val="1"/>
          <w:wAfter w:w="199" w:type="dxa"/>
          <w:trHeight w:val="24"/>
        </w:trPr>
        <w:tc>
          <w:tcPr>
            <w:tcW w:w="851" w:type="dxa"/>
          </w:tcPr>
          <w:p w14:paraId="0A0C7F4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B9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09C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E1B0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F79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2CE9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14:paraId="331994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76313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2EFF27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D927A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76030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14:paraId="65CDCF45" w14:textId="77777777" w:rsidTr="00CD238A">
        <w:trPr>
          <w:gridAfter w:val="1"/>
          <w:wAfter w:w="199" w:type="dxa"/>
          <w:trHeight w:val="24"/>
        </w:trPr>
        <w:tc>
          <w:tcPr>
            <w:tcW w:w="851" w:type="dxa"/>
          </w:tcPr>
          <w:p w14:paraId="3FE43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DE17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9E7B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E83F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EBDA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2E0B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14:paraId="7B8C75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9649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94DC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E73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14:paraId="3329BB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1989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23957969" w14:textId="77777777"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14:paraId="67F6C5CE" w14:textId="77777777" w:rsidTr="00CD238A">
        <w:trPr>
          <w:gridAfter w:val="2"/>
          <w:wAfter w:w="5301" w:type="dxa"/>
          <w:trHeight w:val="280"/>
        </w:trPr>
        <w:tc>
          <w:tcPr>
            <w:tcW w:w="851" w:type="dxa"/>
          </w:tcPr>
          <w:p w14:paraId="385F8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EAFCA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EB59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7CEA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E5CD4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61B6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198D4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F17F9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5C419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F0F45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AF89F01" w14:textId="77777777" w:rsidTr="00CD238A">
        <w:trPr>
          <w:trHeight w:hRule="exact" w:val="80"/>
        </w:trPr>
        <w:tc>
          <w:tcPr>
            <w:tcW w:w="851" w:type="dxa"/>
          </w:tcPr>
          <w:p w14:paraId="010F70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580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8E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1881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DF68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85B2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08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DF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43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20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14:paraId="186D7A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37794E73" w14:textId="77777777" w:rsidTr="00CD238A">
        <w:trPr>
          <w:trHeight w:val="24"/>
        </w:trPr>
        <w:tc>
          <w:tcPr>
            <w:tcW w:w="851" w:type="dxa"/>
          </w:tcPr>
          <w:p w14:paraId="6EF8BF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5BA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E862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E01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50B87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661CA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14:paraId="70AED09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D8576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42086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6ED055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495E08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14:paraId="66FE9AA0" w14:textId="77777777" w:rsidTr="00CD238A">
        <w:trPr>
          <w:trHeight w:val="24"/>
        </w:trPr>
        <w:tc>
          <w:tcPr>
            <w:tcW w:w="851" w:type="dxa"/>
          </w:tcPr>
          <w:p w14:paraId="43C368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A02D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C63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4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30AC9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8EAF2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1874E4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7769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BD82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F36D1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5221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14:paraId="3CA7880B" w14:textId="77777777" w:rsidTr="00CD238A">
        <w:trPr>
          <w:trHeight w:val="24"/>
        </w:trPr>
        <w:tc>
          <w:tcPr>
            <w:tcW w:w="851" w:type="dxa"/>
          </w:tcPr>
          <w:p w14:paraId="507ED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D5FF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59A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A6DD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31502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80680C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7C87BB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E2CEE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1CD02C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794E6B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508941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14:paraId="0847E877" w14:textId="77777777" w:rsidTr="00CD238A">
        <w:trPr>
          <w:trHeight w:val="24"/>
        </w:trPr>
        <w:tc>
          <w:tcPr>
            <w:tcW w:w="851" w:type="dxa"/>
          </w:tcPr>
          <w:p w14:paraId="021ADD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300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8E6E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E1E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8B1E5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BB6AC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29F5B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2C79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4E28F2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3EF8A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79411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14:paraId="3676D7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02081F6E" w14:textId="77777777" w:rsidTr="00CD238A">
        <w:trPr>
          <w:trHeight w:val="24"/>
        </w:trPr>
        <w:tc>
          <w:tcPr>
            <w:tcW w:w="851" w:type="dxa"/>
          </w:tcPr>
          <w:p w14:paraId="49ADC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593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5CA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41B8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9E21B4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23D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5E6264E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FC649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506A9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BAB14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0D3D4B3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14:paraId="037A3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42DAE8A0" w14:textId="77777777" w:rsidTr="00CD238A">
        <w:trPr>
          <w:trHeight w:val="24"/>
        </w:trPr>
        <w:tc>
          <w:tcPr>
            <w:tcW w:w="851" w:type="dxa"/>
          </w:tcPr>
          <w:p w14:paraId="0CAA79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058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49A5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6436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14:paraId="2A9D4F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05ED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E74F8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1E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B3D0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3D5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14:paraId="1A412F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BC6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631B0C87" w14:textId="77777777" w:rsidR="009974B8" w:rsidRDefault="009974B8" w:rsidP="009144B3"/>
    <w:p w14:paraId="1FBC7F0C" w14:textId="77777777" w:rsidR="009974B8" w:rsidRDefault="009974B8" w:rsidP="009974B8">
      <w:pPr>
        <w:pStyle w:val="B1"/>
        <w:spacing w:after="0"/>
      </w:pPr>
      <w:r>
        <w:noBreakHyphen/>
      </w:r>
      <w:r>
        <w:tab/>
        <w:t>Remainder.</w:t>
      </w:r>
    </w:p>
    <w:p w14:paraId="1D62A755" w14:textId="77777777" w:rsidR="009974B8" w:rsidRDefault="009974B8" w:rsidP="009974B8">
      <w:pPr>
        <w:spacing w:after="0"/>
      </w:pPr>
      <w:r>
        <w:t>Contents:</w:t>
      </w:r>
    </w:p>
    <w:p w14:paraId="6CBA35A7" w14:textId="77777777"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14:paraId="3EA93656" w14:textId="77777777" w:rsidR="009974B8" w:rsidRDefault="009974B8" w:rsidP="009974B8">
      <w:pPr>
        <w:keepNext/>
        <w:spacing w:after="0"/>
      </w:pPr>
      <w:r>
        <w:t>Coding:</w:t>
      </w:r>
    </w:p>
    <w:p w14:paraId="7C966604" w14:textId="77777777"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14:paraId="30D4B36C" w14:textId="77777777" w:rsidR="009974B8" w:rsidRDefault="009974B8" w:rsidP="009974B8">
      <w:pPr>
        <w:pStyle w:val="B5"/>
        <w:keepNext/>
        <w:spacing w:after="0"/>
      </w:pPr>
      <w:r>
        <w:t>Value of the TP</w:t>
      </w:r>
      <w:r>
        <w:noBreakHyphen/>
        <w:t>message</w:t>
      </w:r>
      <w:r>
        <w:noBreakHyphen/>
        <w:t>reference:</w:t>
      </w:r>
    </w:p>
    <w:p w14:paraId="6AF3F566" w14:textId="77777777" w:rsidR="009974B8" w:rsidRDefault="009974B8" w:rsidP="009974B8">
      <w:pPr>
        <w:pStyle w:val="B5"/>
        <w:keepNext/>
        <w:spacing w:after="0"/>
      </w:pPr>
      <w:r>
        <w:t>message to be sent:</w:t>
      </w:r>
      <w:r w:rsidR="009144B3">
        <w:tab/>
      </w:r>
      <w:r>
        <w:tab/>
        <w:t>'FF'.</w:t>
      </w:r>
    </w:p>
    <w:p w14:paraId="2C1A289E" w14:textId="77777777"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14:paraId="0294F1DF" w14:textId="77777777" w:rsidR="009974B8" w:rsidRDefault="009974B8" w:rsidP="009974B8">
      <w:pPr>
        <w:pStyle w:val="B3"/>
      </w:pPr>
      <w:r>
        <w:t>Any bytes in the record following the TPDU shall be filled with 'FF'.</w:t>
      </w:r>
    </w:p>
    <w:p w14:paraId="270F9B88" w14:textId="77777777"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14:paraId="1CCE67A2" w14:textId="77777777" w:rsidR="009974B8" w:rsidRDefault="009974B8" w:rsidP="009974B8">
      <w:pPr>
        <w:pStyle w:val="TH"/>
        <w:spacing w:before="0" w:after="0"/>
        <w:jc w:val="left"/>
        <w:rPr>
          <w:sz w:val="8"/>
          <w:szCs w:val="8"/>
        </w:rPr>
      </w:pPr>
    </w:p>
    <w:p w14:paraId="356A7750" w14:textId="77777777" w:rsidR="009974B8" w:rsidRDefault="009974B8" w:rsidP="009974B8">
      <w:pPr>
        <w:pStyle w:val="Heading3"/>
      </w:pPr>
      <w:bookmarkStart w:id="131" w:name="_Toc2867210"/>
      <w:bookmarkStart w:id="132" w:name="_Toc29900573"/>
      <w:bookmarkStart w:id="133" w:name="_Toc36481411"/>
      <w:bookmarkStart w:id="134" w:name="_Toc36481865"/>
      <w:bookmarkStart w:id="135" w:name="_Toc163038699"/>
      <w:r>
        <w:t>4.2.13</w:t>
      </w:r>
      <w:r>
        <w:tab/>
        <w:t>EF</w:t>
      </w:r>
      <w:r>
        <w:rPr>
          <w:vertAlign w:val="subscript"/>
        </w:rPr>
        <w:t>SMSS</w:t>
      </w:r>
      <w:r>
        <w:t xml:space="preserve"> (SMS status)</w:t>
      </w:r>
      <w:bookmarkEnd w:id="131"/>
      <w:bookmarkEnd w:id="132"/>
      <w:bookmarkEnd w:id="133"/>
      <w:bookmarkEnd w:id="134"/>
      <w:bookmarkEnd w:id="135"/>
    </w:p>
    <w:p w14:paraId="506FFA26" w14:textId="77777777" w:rsidR="009974B8" w:rsidRPr="00EA1B4A" w:rsidRDefault="009974B8" w:rsidP="009974B8">
      <w:pPr>
        <w:keepNext/>
        <w:keepLines/>
      </w:pPr>
      <w:r>
        <w:t>This file shall be present if and only if service n°6 and n°8 are "available".</w:t>
      </w:r>
    </w:p>
    <w:p w14:paraId="72DC6595" w14:textId="77777777" w:rsidR="009974B8" w:rsidRDefault="009974B8" w:rsidP="009974B8">
      <w:r>
        <w:t>This EF contains status information relating to the short message service.</w:t>
      </w:r>
    </w:p>
    <w:p w14:paraId="0C3206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A74696" w14:textId="77777777" w:rsidTr="00CD238A">
        <w:trPr>
          <w:jc w:val="center"/>
        </w:trPr>
        <w:tc>
          <w:tcPr>
            <w:tcW w:w="2693" w:type="dxa"/>
            <w:gridSpan w:val="2"/>
          </w:tcPr>
          <w:p w14:paraId="763FBCD5" w14:textId="77777777" w:rsidR="009974B8" w:rsidRDefault="009974B8" w:rsidP="00CD238A">
            <w:pPr>
              <w:pStyle w:val="TAC"/>
              <w:rPr>
                <w:lang w:val="fr-FR"/>
              </w:rPr>
            </w:pPr>
            <w:r>
              <w:rPr>
                <w:lang w:val="fr-FR"/>
              </w:rPr>
              <w:t>Identifier: '6F43'</w:t>
            </w:r>
          </w:p>
        </w:tc>
        <w:tc>
          <w:tcPr>
            <w:tcW w:w="3261" w:type="dxa"/>
            <w:gridSpan w:val="3"/>
          </w:tcPr>
          <w:p w14:paraId="063C2D52" w14:textId="77777777" w:rsidR="009974B8" w:rsidRDefault="009974B8" w:rsidP="00CD238A">
            <w:pPr>
              <w:pStyle w:val="TAC"/>
              <w:rPr>
                <w:lang w:val="fr-FR"/>
              </w:rPr>
            </w:pPr>
            <w:r>
              <w:rPr>
                <w:lang w:val="fr-FR"/>
              </w:rPr>
              <w:t>Structure: transparent</w:t>
            </w:r>
          </w:p>
        </w:tc>
        <w:tc>
          <w:tcPr>
            <w:tcW w:w="1558" w:type="dxa"/>
            <w:gridSpan w:val="2"/>
          </w:tcPr>
          <w:p w14:paraId="4DA352AB" w14:textId="77777777" w:rsidR="009974B8" w:rsidRPr="00FB7AB7" w:rsidRDefault="009974B8" w:rsidP="00CD238A">
            <w:pPr>
              <w:pStyle w:val="TAC"/>
            </w:pPr>
            <w:r w:rsidRPr="00FB7AB7">
              <w:t>Optional</w:t>
            </w:r>
          </w:p>
        </w:tc>
      </w:tr>
      <w:tr w:rsidR="009974B8" w14:paraId="46BAB680" w14:textId="77777777" w:rsidTr="00CD238A">
        <w:trPr>
          <w:jc w:val="center"/>
        </w:trPr>
        <w:tc>
          <w:tcPr>
            <w:tcW w:w="3686" w:type="dxa"/>
            <w:gridSpan w:val="3"/>
          </w:tcPr>
          <w:p w14:paraId="654BA183" w14:textId="77777777" w:rsidR="009974B8" w:rsidRPr="00FB7AB7" w:rsidRDefault="009974B8" w:rsidP="00CD238A">
            <w:pPr>
              <w:pStyle w:val="TAC"/>
            </w:pPr>
            <w:r w:rsidRPr="00FB7AB7">
              <w:t>File size: 2+X bytes</w:t>
            </w:r>
          </w:p>
        </w:tc>
        <w:tc>
          <w:tcPr>
            <w:tcW w:w="3826" w:type="dxa"/>
            <w:gridSpan w:val="4"/>
          </w:tcPr>
          <w:p w14:paraId="21800133" w14:textId="77777777" w:rsidR="009974B8" w:rsidRPr="00FB7AB7" w:rsidRDefault="009974B8" w:rsidP="00CD238A">
            <w:pPr>
              <w:pStyle w:val="TAC"/>
            </w:pPr>
            <w:r w:rsidRPr="00FB7AB7">
              <w:t>Update activity: low</w:t>
            </w:r>
          </w:p>
        </w:tc>
      </w:tr>
      <w:tr w:rsidR="009974B8" w14:paraId="4BD5D7F3" w14:textId="77777777" w:rsidTr="00CD238A">
        <w:trPr>
          <w:jc w:val="center"/>
        </w:trPr>
        <w:tc>
          <w:tcPr>
            <w:tcW w:w="7512" w:type="dxa"/>
            <w:gridSpan w:val="7"/>
          </w:tcPr>
          <w:p w14:paraId="03F83674" w14:textId="77777777" w:rsidR="009974B8" w:rsidRPr="00FB7AB7" w:rsidRDefault="009974B8" w:rsidP="00CD238A">
            <w:pPr>
              <w:pStyle w:val="TAC"/>
              <w:tabs>
                <w:tab w:val="left" w:pos="601"/>
                <w:tab w:val="left" w:pos="3153"/>
              </w:tabs>
              <w:spacing w:before="120"/>
              <w:jc w:val="left"/>
            </w:pPr>
            <w:r w:rsidRPr="00FB7AB7">
              <w:t>Access Conditions:</w:t>
            </w:r>
          </w:p>
          <w:p w14:paraId="644DAD78" w14:textId="77777777" w:rsidR="009974B8" w:rsidRPr="00FB7AB7" w:rsidRDefault="009974B8" w:rsidP="00CD238A">
            <w:pPr>
              <w:pStyle w:val="TAC"/>
              <w:tabs>
                <w:tab w:val="left" w:pos="601"/>
                <w:tab w:val="left" w:pos="3153"/>
              </w:tabs>
              <w:jc w:val="left"/>
            </w:pPr>
            <w:r w:rsidRPr="00FB7AB7">
              <w:tab/>
              <w:t>READ</w:t>
            </w:r>
            <w:r w:rsidRPr="00FB7AB7">
              <w:tab/>
              <w:t>PIN</w:t>
            </w:r>
          </w:p>
          <w:p w14:paraId="1304D0AE" w14:textId="77777777" w:rsidR="009974B8" w:rsidRPr="00FB7AB7" w:rsidRDefault="009974B8" w:rsidP="00CD238A">
            <w:pPr>
              <w:pStyle w:val="TAC"/>
              <w:tabs>
                <w:tab w:val="left" w:pos="601"/>
                <w:tab w:val="left" w:pos="3153"/>
              </w:tabs>
              <w:jc w:val="left"/>
            </w:pPr>
            <w:r w:rsidRPr="00FB7AB7">
              <w:tab/>
              <w:t>UPDATE</w:t>
            </w:r>
            <w:r w:rsidRPr="00FB7AB7">
              <w:tab/>
              <w:t>PIN</w:t>
            </w:r>
          </w:p>
          <w:p w14:paraId="3AC64EE5"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CD7D0F" w14:textId="77777777" w:rsidR="009974B8" w:rsidRPr="00FB7AB7" w:rsidRDefault="009974B8" w:rsidP="00CD238A">
            <w:pPr>
              <w:pStyle w:val="TAC"/>
              <w:tabs>
                <w:tab w:val="left" w:pos="601"/>
                <w:tab w:val="left" w:pos="3153"/>
              </w:tabs>
              <w:jc w:val="left"/>
            </w:pPr>
            <w:r w:rsidRPr="00FB7AB7">
              <w:tab/>
              <w:t>ACTIVATE</w:t>
            </w:r>
            <w:r w:rsidRPr="00FB7AB7">
              <w:tab/>
              <w:t>ADM</w:t>
            </w:r>
          </w:p>
          <w:p w14:paraId="3A43886F" w14:textId="77777777" w:rsidR="009974B8" w:rsidRPr="00FB7AB7" w:rsidRDefault="009974B8" w:rsidP="00CD238A">
            <w:pPr>
              <w:pStyle w:val="TAC"/>
              <w:tabs>
                <w:tab w:val="left" w:pos="601"/>
                <w:tab w:val="left" w:pos="3153"/>
              </w:tabs>
              <w:jc w:val="left"/>
            </w:pPr>
          </w:p>
        </w:tc>
      </w:tr>
      <w:tr w:rsidR="009974B8" w14:paraId="4B5E6E23" w14:textId="77777777" w:rsidTr="00CD238A">
        <w:trPr>
          <w:jc w:val="center"/>
        </w:trPr>
        <w:tc>
          <w:tcPr>
            <w:tcW w:w="1275" w:type="dxa"/>
          </w:tcPr>
          <w:p w14:paraId="65CA6602" w14:textId="77777777" w:rsidR="009974B8" w:rsidRPr="00FB7AB7" w:rsidRDefault="009974B8" w:rsidP="00CD238A">
            <w:pPr>
              <w:pStyle w:val="TAC"/>
            </w:pPr>
            <w:r w:rsidRPr="00FB7AB7">
              <w:t>Bytes</w:t>
            </w:r>
          </w:p>
        </w:tc>
        <w:tc>
          <w:tcPr>
            <w:tcW w:w="4112" w:type="dxa"/>
            <w:gridSpan w:val="3"/>
          </w:tcPr>
          <w:p w14:paraId="20B847AD" w14:textId="77777777" w:rsidR="009974B8" w:rsidRPr="00FB7AB7" w:rsidRDefault="009974B8" w:rsidP="00CD238A">
            <w:pPr>
              <w:pStyle w:val="TAC"/>
            </w:pPr>
            <w:r w:rsidRPr="00FB7AB7">
              <w:t>Description</w:t>
            </w:r>
          </w:p>
        </w:tc>
        <w:tc>
          <w:tcPr>
            <w:tcW w:w="607" w:type="dxa"/>
            <w:gridSpan w:val="2"/>
          </w:tcPr>
          <w:p w14:paraId="58A26F5E" w14:textId="77777777" w:rsidR="009974B8" w:rsidRPr="00FB7AB7" w:rsidRDefault="009974B8" w:rsidP="00CD238A">
            <w:pPr>
              <w:pStyle w:val="TAC"/>
            </w:pPr>
            <w:r w:rsidRPr="00FB7AB7">
              <w:t>M/O</w:t>
            </w:r>
          </w:p>
        </w:tc>
        <w:tc>
          <w:tcPr>
            <w:tcW w:w="1518" w:type="dxa"/>
          </w:tcPr>
          <w:p w14:paraId="6A9759D7" w14:textId="77777777" w:rsidR="009974B8" w:rsidRPr="00FB7AB7" w:rsidRDefault="009974B8" w:rsidP="00CD238A">
            <w:pPr>
              <w:pStyle w:val="TAC"/>
            </w:pPr>
            <w:r w:rsidRPr="00FB7AB7">
              <w:t>Length</w:t>
            </w:r>
          </w:p>
        </w:tc>
      </w:tr>
      <w:tr w:rsidR="009974B8" w14:paraId="09E94E54" w14:textId="77777777" w:rsidTr="00CD238A">
        <w:trPr>
          <w:jc w:val="center"/>
        </w:trPr>
        <w:tc>
          <w:tcPr>
            <w:tcW w:w="1275" w:type="dxa"/>
          </w:tcPr>
          <w:p w14:paraId="00B4172D" w14:textId="77777777" w:rsidR="009974B8" w:rsidRPr="00FB7AB7" w:rsidRDefault="009974B8" w:rsidP="00CD238A">
            <w:pPr>
              <w:pStyle w:val="TAC"/>
            </w:pPr>
            <w:r w:rsidRPr="00FB7AB7">
              <w:t>1</w:t>
            </w:r>
          </w:p>
        </w:tc>
        <w:tc>
          <w:tcPr>
            <w:tcW w:w="4112" w:type="dxa"/>
            <w:gridSpan w:val="3"/>
          </w:tcPr>
          <w:p w14:paraId="17E9C063" w14:textId="77777777" w:rsidR="009974B8" w:rsidRPr="00FB7AB7" w:rsidRDefault="009974B8" w:rsidP="00CD238A">
            <w:pPr>
              <w:pStyle w:val="TAC"/>
              <w:jc w:val="left"/>
            </w:pPr>
            <w:r w:rsidRPr="00FB7AB7">
              <w:t>Last Used TP</w:t>
            </w:r>
            <w:r w:rsidRPr="00FB7AB7">
              <w:noBreakHyphen/>
              <w:t>MR</w:t>
            </w:r>
          </w:p>
        </w:tc>
        <w:tc>
          <w:tcPr>
            <w:tcW w:w="607" w:type="dxa"/>
            <w:gridSpan w:val="2"/>
          </w:tcPr>
          <w:p w14:paraId="7D8661CA" w14:textId="77777777" w:rsidR="009974B8" w:rsidRPr="00FB7AB7" w:rsidRDefault="009974B8" w:rsidP="00CD238A">
            <w:pPr>
              <w:pStyle w:val="TAC"/>
            </w:pPr>
            <w:r w:rsidRPr="00FB7AB7">
              <w:t>M</w:t>
            </w:r>
          </w:p>
        </w:tc>
        <w:tc>
          <w:tcPr>
            <w:tcW w:w="1518" w:type="dxa"/>
          </w:tcPr>
          <w:p w14:paraId="27628732" w14:textId="77777777" w:rsidR="009974B8" w:rsidRPr="00FB7AB7" w:rsidRDefault="009974B8" w:rsidP="00CD238A">
            <w:pPr>
              <w:pStyle w:val="TAC"/>
            </w:pPr>
            <w:r w:rsidRPr="00FB7AB7">
              <w:t>1 byte</w:t>
            </w:r>
          </w:p>
        </w:tc>
      </w:tr>
      <w:tr w:rsidR="009974B8" w14:paraId="6C8F36D3" w14:textId="77777777" w:rsidTr="00CD238A">
        <w:trPr>
          <w:jc w:val="center"/>
        </w:trPr>
        <w:tc>
          <w:tcPr>
            <w:tcW w:w="1275" w:type="dxa"/>
          </w:tcPr>
          <w:p w14:paraId="566E92BA" w14:textId="77777777" w:rsidR="009974B8" w:rsidRPr="00FB7AB7" w:rsidRDefault="009974B8" w:rsidP="00CD238A">
            <w:pPr>
              <w:pStyle w:val="TAC"/>
            </w:pPr>
            <w:r w:rsidRPr="00FB7AB7">
              <w:t>2</w:t>
            </w:r>
          </w:p>
        </w:tc>
        <w:tc>
          <w:tcPr>
            <w:tcW w:w="4112" w:type="dxa"/>
            <w:gridSpan w:val="3"/>
          </w:tcPr>
          <w:p w14:paraId="6AFFDBD5" w14:textId="77777777" w:rsidR="009974B8" w:rsidRPr="00FB7AB7" w:rsidRDefault="009974B8" w:rsidP="00CD238A">
            <w:pPr>
              <w:pStyle w:val="TAC"/>
              <w:jc w:val="left"/>
            </w:pPr>
            <w:r w:rsidRPr="00FB7AB7">
              <w:t>SMS "Memory Cap. Exceeded" Not. Flag</w:t>
            </w:r>
          </w:p>
        </w:tc>
        <w:tc>
          <w:tcPr>
            <w:tcW w:w="607" w:type="dxa"/>
            <w:gridSpan w:val="2"/>
          </w:tcPr>
          <w:p w14:paraId="74A17AA7" w14:textId="77777777" w:rsidR="009974B8" w:rsidRPr="00FB7AB7" w:rsidRDefault="009974B8" w:rsidP="00CD238A">
            <w:pPr>
              <w:pStyle w:val="TAC"/>
            </w:pPr>
            <w:r w:rsidRPr="00FB7AB7">
              <w:t>M</w:t>
            </w:r>
          </w:p>
        </w:tc>
        <w:tc>
          <w:tcPr>
            <w:tcW w:w="1518" w:type="dxa"/>
          </w:tcPr>
          <w:p w14:paraId="71EB57AB" w14:textId="77777777" w:rsidR="009974B8" w:rsidRPr="00FB7AB7" w:rsidRDefault="009974B8" w:rsidP="00CD238A">
            <w:pPr>
              <w:pStyle w:val="TAC"/>
            </w:pPr>
            <w:r w:rsidRPr="00FB7AB7">
              <w:t>1 byte</w:t>
            </w:r>
          </w:p>
        </w:tc>
      </w:tr>
      <w:tr w:rsidR="009974B8" w14:paraId="04E64E09" w14:textId="77777777" w:rsidTr="00CD238A">
        <w:trPr>
          <w:jc w:val="center"/>
        </w:trPr>
        <w:tc>
          <w:tcPr>
            <w:tcW w:w="1275" w:type="dxa"/>
          </w:tcPr>
          <w:p w14:paraId="4D3738A8" w14:textId="77777777" w:rsidR="009974B8" w:rsidRPr="00FB7AB7" w:rsidRDefault="009974B8" w:rsidP="00CD238A">
            <w:pPr>
              <w:pStyle w:val="TAC"/>
            </w:pPr>
            <w:r w:rsidRPr="00FB7AB7">
              <w:t>3 to 2+X</w:t>
            </w:r>
          </w:p>
        </w:tc>
        <w:tc>
          <w:tcPr>
            <w:tcW w:w="4112" w:type="dxa"/>
            <w:gridSpan w:val="3"/>
          </w:tcPr>
          <w:p w14:paraId="5A85768C" w14:textId="77777777" w:rsidR="009974B8" w:rsidRPr="00FB7AB7" w:rsidRDefault="009974B8" w:rsidP="00CD238A">
            <w:pPr>
              <w:pStyle w:val="TAC"/>
              <w:jc w:val="left"/>
            </w:pPr>
            <w:r w:rsidRPr="00FB7AB7">
              <w:t>RFU</w:t>
            </w:r>
          </w:p>
        </w:tc>
        <w:tc>
          <w:tcPr>
            <w:tcW w:w="607" w:type="dxa"/>
            <w:gridSpan w:val="2"/>
          </w:tcPr>
          <w:p w14:paraId="4D21B9D1" w14:textId="77777777" w:rsidR="009974B8" w:rsidRPr="00FB7AB7" w:rsidRDefault="009974B8" w:rsidP="00CD238A">
            <w:pPr>
              <w:pStyle w:val="TAC"/>
            </w:pPr>
            <w:r w:rsidRPr="00FB7AB7">
              <w:t>O</w:t>
            </w:r>
          </w:p>
        </w:tc>
        <w:tc>
          <w:tcPr>
            <w:tcW w:w="1518" w:type="dxa"/>
          </w:tcPr>
          <w:p w14:paraId="21E2626A" w14:textId="77777777" w:rsidR="009974B8" w:rsidRPr="00FB7AB7" w:rsidRDefault="009974B8" w:rsidP="00CD238A">
            <w:pPr>
              <w:pStyle w:val="TAC"/>
            </w:pPr>
            <w:r w:rsidRPr="00FB7AB7">
              <w:t>X bytes</w:t>
            </w:r>
          </w:p>
        </w:tc>
      </w:tr>
    </w:tbl>
    <w:p w14:paraId="124C545D" w14:textId="77777777" w:rsidR="009974B8" w:rsidRDefault="009974B8" w:rsidP="009974B8"/>
    <w:p w14:paraId="154D23E4" w14:textId="77777777" w:rsidR="009974B8" w:rsidRDefault="009974B8" w:rsidP="009974B8">
      <w:pPr>
        <w:pStyle w:val="B1"/>
        <w:keepNext/>
        <w:spacing w:after="0"/>
      </w:pPr>
      <w:r>
        <w:noBreakHyphen/>
      </w:r>
      <w:r>
        <w:tab/>
        <w:t>Last Used TP</w:t>
      </w:r>
      <w:r>
        <w:noBreakHyphen/>
        <w:t>MR.</w:t>
      </w:r>
    </w:p>
    <w:p w14:paraId="4B66ACD5" w14:textId="77777777" w:rsidR="009974B8" w:rsidRDefault="009974B8" w:rsidP="009974B8">
      <w:pPr>
        <w:keepNext/>
        <w:spacing w:after="0"/>
      </w:pPr>
      <w:r>
        <w:t>Contents:</w:t>
      </w:r>
    </w:p>
    <w:p w14:paraId="3D013A66" w14:textId="77777777"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14:paraId="732A3EC8" w14:textId="77777777" w:rsidR="009974B8" w:rsidRDefault="009974B8" w:rsidP="009974B8">
      <w:pPr>
        <w:keepNext/>
        <w:spacing w:after="0"/>
      </w:pPr>
      <w:r>
        <w:t>Coding:</w:t>
      </w:r>
    </w:p>
    <w:p w14:paraId="36B775CB" w14:textId="77777777" w:rsidR="009974B8" w:rsidRDefault="009974B8" w:rsidP="009974B8">
      <w:r>
        <w:t>-</w:t>
      </w:r>
      <w:r>
        <w:tab/>
        <w:t xml:space="preserve">as defined in </w:t>
      </w:r>
      <w:r>
        <w:rPr>
          <w:rFonts w:eastAsia="MS Mincho" w:hint="eastAsia"/>
          <w:lang w:eastAsia="ja-JP"/>
        </w:rPr>
        <w:t>TS 23.040</w:t>
      </w:r>
      <w:r>
        <w:t> [29].</w:t>
      </w:r>
    </w:p>
    <w:p w14:paraId="372EBF65" w14:textId="77777777" w:rsidR="009974B8" w:rsidRDefault="009974B8" w:rsidP="009974B8">
      <w:pPr>
        <w:pStyle w:val="B1"/>
        <w:keepNext/>
        <w:spacing w:after="0"/>
      </w:pPr>
      <w:r>
        <w:noBreakHyphen/>
      </w:r>
      <w:r>
        <w:tab/>
        <w:t>SMS "Memory Capacity Exceeded" Notification Flag.</w:t>
      </w:r>
    </w:p>
    <w:p w14:paraId="17714695" w14:textId="77777777" w:rsidR="009974B8" w:rsidRDefault="009974B8" w:rsidP="009974B8">
      <w:pPr>
        <w:keepNext/>
        <w:spacing w:after="0"/>
      </w:pPr>
      <w:r>
        <w:t>Contents:</w:t>
      </w:r>
    </w:p>
    <w:p w14:paraId="6FAD8124" w14:textId="77777777"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14:paraId="6E403910" w14:textId="77777777" w:rsidR="009974B8" w:rsidRDefault="009974B8" w:rsidP="009974B8">
      <w:pPr>
        <w:keepNext/>
        <w:spacing w:after="0"/>
      </w:pPr>
      <w:r>
        <w:t>Coding:</w:t>
      </w:r>
    </w:p>
    <w:p w14:paraId="30DA05BD" w14:textId="77777777" w:rsidR="009974B8" w:rsidRDefault="009974B8" w:rsidP="009974B8">
      <w:pPr>
        <w:pStyle w:val="B3"/>
        <w:keepNext/>
        <w:spacing w:after="0"/>
      </w:pPr>
      <w:r>
        <w:t>b1=1 means flag unset; memory capacity available;</w:t>
      </w:r>
    </w:p>
    <w:p w14:paraId="371ADEEE" w14:textId="77777777" w:rsidR="009974B8" w:rsidRDefault="009974B8" w:rsidP="009974B8">
      <w:pPr>
        <w:pStyle w:val="B3"/>
        <w:keepNext/>
        <w:spacing w:after="0"/>
      </w:pPr>
      <w:r>
        <w:t>b1=0 means flag set;</w:t>
      </w:r>
    </w:p>
    <w:p w14:paraId="1CE71DF0" w14:textId="77777777" w:rsidR="009974B8" w:rsidRDefault="009974B8" w:rsidP="009974B8">
      <w:pPr>
        <w:pStyle w:val="B3"/>
      </w:pPr>
      <w:r>
        <w:t>b2 to b8 are reserved and set to 1.</w:t>
      </w:r>
    </w:p>
    <w:p w14:paraId="697452FB" w14:textId="77777777" w:rsidR="009974B8" w:rsidRDefault="009974B8" w:rsidP="009974B8">
      <w:pPr>
        <w:pStyle w:val="Heading3"/>
      </w:pPr>
      <w:bookmarkStart w:id="136" w:name="_Toc2867211"/>
      <w:bookmarkStart w:id="137" w:name="_Toc29900574"/>
      <w:bookmarkStart w:id="138" w:name="_Toc36481412"/>
      <w:bookmarkStart w:id="139" w:name="_Toc36481866"/>
      <w:bookmarkStart w:id="140" w:name="_Toc163038700"/>
      <w:r>
        <w:t>4.2.14</w:t>
      </w:r>
      <w:r>
        <w:tab/>
        <w:t>EF</w:t>
      </w:r>
      <w:r>
        <w:rPr>
          <w:vertAlign w:val="subscript"/>
        </w:rPr>
        <w:t>SMSR</w:t>
      </w:r>
      <w:r>
        <w:t xml:space="preserve"> (Short message status reports)</w:t>
      </w:r>
      <w:bookmarkEnd w:id="136"/>
      <w:bookmarkEnd w:id="137"/>
      <w:bookmarkEnd w:id="138"/>
      <w:bookmarkEnd w:id="139"/>
      <w:bookmarkEnd w:id="140"/>
    </w:p>
    <w:p w14:paraId="2EA05C5F" w14:textId="77777777" w:rsidR="009974B8" w:rsidRPr="00EA1B4A" w:rsidRDefault="009974B8" w:rsidP="009974B8">
      <w:pPr>
        <w:keepNext/>
        <w:keepLines/>
      </w:pPr>
      <w:r>
        <w:t>This file shall be present if and only if service n°7 and n°8 are "available".</w:t>
      </w:r>
    </w:p>
    <w:p w14:paraId="590485A5" w14:textId="77777777"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14:paraId="1D8802AE" w14:textId="77777777"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14:paraId="05DB8AB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F7FE9D5" w14:textId="77777777" w:rsidTr="00CD238A">
        <w:trPr>
          <w:jc w:val="center"/>
        </w:trPr>
        <w:tc>
          <w:tcPr>
            <w:tcW w:w="2693" w:type="dxa"/>
            <w:gridSpan w:val="2"/>
          </w:tcPr>
          <w:p w14:paraId="5265E047" w14:textId="77777777" w:rsidR="009974B8" w:rsidRPr="00FB7AB7" w:rsidRDefault="009974B8" w:rsidP="00CD238A">
            <w:pPr>
              <w:pStyle w:val="TAC"/>
            </w:pPr>
            <w:r w:rsidRPr="00FB7AB7">
              <w:t>Identifier: '6F47'</w:t>
            </w:r>
          </w:p>
        </w:tc>
        <w:tc>
          <w:tcPr>
            <w:tcW w:w="3261" w:type="dxa"/>
            <w:gridSpan w:val="3"/>
          </w:tcPr>
          <w:p w14:paraId="2959F469" w14:textId="77777777" w:rsidR="009974B8" w:rsidRPr="00FB7AB7" w:rsidRDefault="009974B8" w:rsidP="00CD238A">
            <w:pPr>
              <w:pStyle w:val="TAC"/>
            </w:pPr>
            <w:r w:rsidRPr="00FB7AB7">
              <w:t>Structure: linear fixed</w:t>
            </w:r>
          </w:p>
        </w:tc>
        <w:tc>
          <w:tcPr>
            <w:tcW w:w="1558" w:type="dxa"/>
            <w:gridSpan w:val="2"/>
          </w:tcPr>
          <w:p w14:paraId="7B023A34" w14:textId="77777777" w:rsidR="009974B8" w:rsidRPr="00FB7AB7" w:rsidRDefault="009974B8" w:rsidP="00CD238A">
            <w:pPr>
              <w:pStyle w:val="TAC"/>
            </w:pPr>
            <w:r w:rsidRPr="00FB7AB7">
              <w:t>Optional</w:t>
            </w:r>
          </w:p>
        </w:tc>
      </w:tr>
      <w:tr w:rsidR="009974B8" w14:paraId="5222F96E" w14:textId="77777777" w:rsidTr="00CD238A">
        <w:trPr>
          <w:jc w:val="center"/>
        </w:trPr>
        <w:tc>
          <w:tcPr>
            <w:tcW w:w="3686" w:type="dxa"/>
            <w:gridSpan w:val="3"/>
          </w:tcPr>
          <w:p w14:paraId="093A5D7C" w14:textId="77777777" w:rsidR="009974B8" w:rsidRPr="00FB7AB7" w:rsidRDefault="009974B8" w:rsidP="00CD238A">
            <w:pPr>
              <w:pStyle w:val="TAC"/>
            </w:pPr>
            <w:r w:rsidRPr="00FB7AB7">
              <w:t>Record length: 30 bytes</w:t>
            </w:r>
          </w:p>
        </w:tc>
        <w:tc>
          <w:tcPr>
            <w:tcW w:w="3826" w:type="dxa"/>
            <w:gridSpan w:val="4"/>
          </w:tcPr>
          <w:p w14:paraId="1F210E01" w14:textId="77777777" w:rsidR="009974B8" w:rsidRPr="00FB7AB7" w:rsidRDefault="009974B8" w:rsidP="00CD238A">
            <w:pPr>
              <w:pStyle w:val="TAC"/>
            </w:pPr>
            <w:r w:rsidRPr="00FB7AB7">
              <w:t>Update activity: low</w:t>
            </w:r>
          </w:p>
        </w:tc>
      </w:tr>
      <w:tr w:rsidR="009974B8" w14:paraId="4127A933" w14:textId="77777777" w:rsidTr="00CD238A">
        <w:trPr>
          <w:jc w:val="center"/>
        </w:trPr>
        <w:tc>
          <w:tcPr>
            <w:tcW w:w="7512" w:type="dxa"/>
            <w:gridSpan w:val="7"/>
          </w:tcPr>
          <w:p w14:paraId="22C7CC3A" w14:textId="77777777" w:rsidR="009974B8" w:rsidRPr="00FB7AB7" w:rsidRDefault="009974B8" w:rsidP="00CD238A">
            <w:pPr>
              <w:pStyle w:val="TAC"/>
              <w:tabs>
                <w:tab w:val="left" w:pos="601"/>
                <w:tab w:val="left" w:pos="3153"/>
              </w:tabs>
              <w:spacing w:before="120"/>
              <w:jc w:val="left"/>
            </w:pPr>
            <w:r w:rsidRPr="00FB7AB7">
              <w:t>Access Conditions:</w:t>
            </w:r>
          </w:p>
          <w:p w14:paraId="65F289AF" w14:textId="77777777" w:rsidR="009974B8" w:rsidRPr="00FB7AB7" w:rsidRDefault="009974B8" w:rsidP="00CD238A">
            <w:pPr>
              <w:pStyle w:val="TAC"/>
              <w:tabs>
                <w:tab w:val="left" w:pos="601"/>
                <w:tab w:val="left" w:pos="3153"/>
              </w:tabs>
              <w:jc w:val="left"/>
            </w:pPr>
            <w:r w:rsidRPr="00FB7AB7">
              <w:tab/>
              <w:t>READ</w:t>
            </w:r>
            <w:r w:rsidRPr="00FB7AB7">
              <w:tab/>
              <w:t>PIN</w:t>
            </w:r>
          </w:p>
          <w:p w14:paraId="2498FCC1" w14:textId="77777777" w:rsidR="009974B8" w:rsidRPr="00FB7AB7" w:rsidRDefault="009974B8" w:rsidP="00CD238A">
            <w:pPr>
              <w:pStyle w:val="TAC"/>
              <w:tabs>
                <w:tab w:val="left" w:pos="601"/>
                <w:tab w:val="left" w:pos="3153"/>
              </w:tabs>
              <w:jc w:val="left"/>
            </w:pPr>
            <w:r w:rsidRPr="00FB7AB7">
              <w:tab/>
              <w:t>UPDATE</w:t>
            </w:r>
            <w:r w:rsidRPr="00FB7AB7">
              <w:tab/>
              <w:t>PIN</w:t>
            </w:r>
          </w:p>
          <w:p w14:paraId="1C254D76" w14:textId="77777777" w:rsidR="009974B8" w:rsidRPr="00FB7AB7" w:rsidRDefault="009974B8" w:rsidP="00CD238A">
            <w:pPr>
              <w:pStyle w:val="TAC"/>
              <w:tabs>
                <w:tab w:val="left" w:pos="601"/>
                <w:tab w:val="left" w:pos="3153"/>
              </w:tabs>
              <w:jc w:val="left"/>
            </w:pPr>
            <w:r w:rsidRPr="00FB7AB7">
              <w:tab/>
              <w:t>DEACTIVATE</w:t>
            </w:r>
            <w:r w:rsidRPr="00FB7AB7">
              <w:tab/>
              <w:t>ADM</w:t>
            </w:r>
          </w:p>
          <w:p w14:paraId="5E195712" w14:textId="77777777" w:rsidR="009974B8" w:rsidRPr="00FB7AB7" w:rsidRDefault="009974B8" w:rsidP="00CD238A">
            <w:pPr>
              <w:pStyle w:val="TAC"/>
              <w:tabs>
                <w:tab w:val="left" w:pos="601"/>
                <w:tab w:val="left" w:pos="3153"/>
              </w:tabs>
              <w:jc w:val="left"/>
            </w:pPr>
            <w:r w:rsidRPr="00FB7AB7">
              <w:tab/>
              <w:t>ACTIVATE</w:t>
            </w:r>
            <w:r w:rsidRPr="00FB7AB7">
              <w:tab/>
              <w:t>ADM</w:t>
            </w:r>
          </w:p>
          <w:p w14:paraId="0D2E3804" w14:textId="77777777" w:rsidR="009974B8" w:rsidRPr="00FB7AB7" w:rsidRDefault="009974B8" w:rsidP="00CD238A">
            <w:pPr>
              <w:pStyle w:val="TAC"/>
              <w:tabs>
                <w:tab w:val="left" w:pos="601"/>
                <w:tab w:val="left" w:pos="3153"/>
              </w:tabs>
              <w:jc w:val="left"/>
            </w:pPr>
          </w:p>
        </w:tc>
      </w:tr>
      <w:tr w:rsidR="009974B8" w14:paraId="72B75301" w14:textId="77777777" w:rsidTr="00CD238A">
        <w:trPr>
          <w:jc w:val="center"/>
        </w:trPr>
        <w:tc>
          <w:tcPr>
            <w:tcW w:w="1275" w:type="dxa"/>
          </w:tcPr>
          <w:p w14:paraId="2992E8C3" w14:textId="77777777" w:rsidR="009974B8" w:rsidRPr="00FB7AB7" w:rsidRDefault="009974B8" w:rsidP="00CD238A">
            <w:pPr>
              <w:pStyle w:val="TAC"/>
            </w:pPr>
            <w:r w:rsidRPr="00FB7AB7">
              <w:t>Bytes</w:t>
            </w:r>
          </w:p>
        </w:tc>
        <w:tc>
          <w:tcPr>
            <w:tcW w:w="4112" w:type="dxa"/>
            <w:gridSpan w:val="3"/>
          </w:tcPr>
          <w:p w14:paraId="03F85583" w14:textId="77777777" w:rsidR="009974B8" w:rsidRPr="00FB7AB7" w:rsidRDefault="009974B8" w:rsidP="00CD238A">
            <w:pPr>
              <w:pStyle w:val="TAC"/>
            </w:pPr>
            <w:r w:rsidRPr="00FB7AB7">
              <w:t>Description</w:t>
            </w:r>
          </w:p>
        </w:tc>
        <w:tc>
          <w:tcPr>
            <w:tcW w:w="607" w:type="dxa"/>
            <w:gridSpan w:val="2"/>
          </w:tcPr>
          <w:p w14:paraId="68F53FCE" w14:textId="77777777" w:rsidR="009974B8" w:rsidRPr="00FB7AB7" w:rsidRDefault="009974B8" w:rsidP="00CD238A">
            <w:pPr>
              <w:pStyle w:val="TAC"/>
            </w:pPr>
            <w:r w:rsidRPr="00FB7AB7">
              <w:t>M/O</w:t>
            </w:r>
          </w:p>
        </w:tc>
        <w:tc>
          <w:tcPr>
            <w:tcW w:w="1518" w:type="dxa"/>
          </w:tcPr>
          <w:p w14:paraId="239DAB0A" w14:textId="77777777" w:rsidR="009974B8" w:rsidRPr="00FB7AB7" w:rsidRDefault="009974B8" w:rsidP="00CD238A">
            <w:pPr>
              <w:pStyle w:val="TAC"/>
            </w:pPr>
            <w:r w:rsidRPr="00FB7AB7">
              <w:t>Length</w:t>
            </w:r>
          </w:p>
        </w:tc>
      </w:tr>
      <w:tr w:rsidR="009974B8" w14:paraId="7611B63F" w14:textId="77777777" w:rsidTr="00CD238A">
        <w:trPr>
          <w:jc w:val="center"/>
        </w:trPr>
        <w:tc>
          <w:tcPr>
            <w:tcW w:w="1275" w:type="dxa"/>
          </w:tcPr>
          <w:p w14:paraId="7DF84C4A" w14:textId="77777777" w:rsidR="009974B8" w:rsidRPr="00FB7AB7" w:rsidRDefault="009974B8" w:rsidP="00CD238A">
            <w:pPr>
              <w:pStyle w:val="TAC"/>
            </w:pPr>
            <w:r w:rsidRPr="00FB7AB7">
              <w:t>1</w:t>
            </w:r>
          </w:p>
        </w:tc>
        <w:tc>
          <w:tcPr>
            <w:tcW w:w="4112" w:type="dxa"/>
            <w:gridSpan w:val="3"/>
          </w:tcPr>
          <w:p w14:paraId="3993A7B2" w14:textId="77777777" w:rsidR="009974B8" w:rsidRPr="00FB7AB7" w:rsidRDefault="009974B8" w:rsidP="00CD238A">
            <w:pPr>
              <w:pStyle w:val="TAC"/>
              <w:jc w:val="left"/>
            </w:pPr>
            <w:r w:rsidRPr="00FB7AB7">
              <w:t>SMS record identifier</w:t>
            </w:r>
          </w:p>
        </w:tc>
        <w:tc>
          <w:tcPr>
            <w:tcW w:w="607" w:type="dxa"/>
            <w:gridSpan w:val="2"/>
          </w:tcPr>
          <w:p w14:paraId="70953865" w14:textId="77777777" w:rsidR="009974B8" w:rsidRPr="00FB7AB7" w:rsidRDefault="009974B8" w:rsidP="00CD238A">
            <w:pPr>
              <w:pStyle w:val="TAC"/>
            </w:pPr>
            <w:r w:rsidRPr="00FB7AB7">
              <w:t>M</w:t>
            </w:r>
          </w:p>
        </w:tc>
        <w:tc>
          <w:tcPr>
            <w:tcW w:w="1518" w:type="dxa"/>
          </w:tcPr>
          <w:p w14:paraId="27A167A4" w14:textId="77777777" w:rsidR="009974B8" w:rsidRPr="00FB7AB7" w:rsidRDefault="009974B8" w:rsidP="00CD238A">
            <w:pPr>
              <w:pStyle w:val="TAC"/>
            </w:pPr>
            <w:r w:rsidRPr="00FB7AB7">
              <w:t>1</w:t>
            </w:r>
          </w:p>
        </w:tc>
      </w:tr>
      <w:tr w:rsidR="009974B8" w14:paraId="1AFB5722" w14:textId="77777777" w:rsidTr="00CD238A">
        <w:trPr>
          <w:jc w:val="center"/>
        </w:trPr>
        <w:tc>
          <w:tcPr>
            <w:tcW w:w="1275" w:type="dxa"/>
          </w:tcPr>
          <w:p w14:paraId="20898D85" w14:textId="77777777" w:rsidR="009974B8" w:rsidRPr="00FB7AB7" w:rsidRDefault="009974B8" w:rsidP="00CD238A">
            <w:pPr>
              <w:pStyle w:val="TAC"/>
            </w:pPr>
            <w:r w:rsidRPr="00FB7AB7">
              <w:t>2 to 30</w:t>
            </w:r>
          </w:p>
        </w:tc>
        <w:tc>
          <w:tcPr>
            <w:tcW w:w="4112" w:type="dxa"/>
            <w:gridSpan w:val="3"/>
          </w:tcPr>
          <w:p w14:paraId="5806D9E4" w14:textId="77777777" w:rsidR="009974B8" w:rsidRPr="00FB7AB7" w:rsidRDefault="009974B8" w:rsidP="00CD238A">
            <w:pPr>
              <w:pStyle w:val="TAC"/>
              <w:jc w:val="left"/>
            </w:pPr>
            <w:r w:rsidRPr="00FB7AB7">
              <w:t>SMS status report</w:t>
            </w:r>
          </w:p>
        </w:tc>
        <w:tc>
          <w:tcPr>
            <w:tcW w:w="607" w:type="dxa"/>
            <w:gridSpan w:val="2"/>
          </w:tcPr>
          <w:p w14:paraId="19E1F0F9" w14:textId="77777777" w:rsidR="009974B8" w:rsidRPr="00FB7AB7" w:rsidRDefault="009974B8" w:rsidP="00CD238A">
            <w:pPr>
              <w:pStyle w:val="TAC"/>
            </w:pPr>
            <w:r w:rsidRPr="00FB7AB7">
              <w:t>M</w:t>
            </w:r>
          </w:p>
        </w:tc>
        <w:tc>
          <w:tcPr>
            <w:tcW w:w="1518" w:type="dxa"/>
          </w:tcPr>
          <w:p w14:paraId="0BE63E93" w14:textId="77777777" w:rsidR="009974B8" w:rsidRPr="00FB7AB7" w:rsidRDefault="009974B8" w:rsidP="00CD238A">
            <w:pPr>
              <w:pStyle w:val="TAC"/>
            </w:pPr>
            <w:r w:rsidRPr="00FB7AB7">
              <w:t>29 bytes</w:t>
            </w:r>
          </w:p>
        </w:tc>
      </w:tr>
    </w:tbl>
    <w:p w14:paraId="374A8300" w14:textId="77777777" w:rsidR="009974B8" w:rsidRDefault="009974B8" w:rsidP="009974B8"/>
    <w:p w14:paraId="40907410" w14:textId="77777777" w:rsidR="009974B8" w:rsidRDefault="009974B8" w:rsidP="009974B8">
      <w:pPr>
        <w:pStyle w:val="B1"/>
        <w:spacing w:after="0"/>
      </w:pPr>
      <w:r>
        <w:t>-</w:t>
      </w:r>
      <w:r>
        <w:tab/>
        <w:t>SMS record identifier.</w:t>
      </w:r>
    </w:p>
    <w:p w14:paraId="00C15438" w14:textId="77777777" w:rsidR="009974B8" w:rsidRDefault="009974B8" w:rsidP="009974B8">
      <w:pPr>
        <w:spacing w:after="0"/>
      </w:pPr>
      <w:r>
        <w:t>Contents:</w:t>
      </w:r>
    </w:p>
    <w:p w14:paraId="13C8A9FC" w14:textId="77777777"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14:paraId="142DE086" w14:textId="77777777" w:rsidR="009974B8" w:rsidRDefault="009974B8" w:rsidP="009974B8">
      <w:pPr>
        <w:spacing w:after="0"/>
      </w:pPr>
      <w:r>
        <w:t>Coding:</w:t>
      </w:r>
    </w:p>
    <w:p w14:paraId="3F0B2798" w14:textId="77777777" w:rsidR="009974B8" w:rsidRDefault="009974B8" w:rsidP="009974B8">
      <w:pPr>
        <w:spacing w:after="0"/>
      </w:pPr>
      <w:r>
        <w:t>-</w:t>
      </w:r>
      <w:r>
        <w:tab/>
        <w:t>'00'</w:t>
      </w:r>
      <w:r w:rsidR="009144B3">
        <w:tab/>
      </w:r>
      <w:r>
        <w:t>- empty record;</w:t>
      </w:r>
    </w:p>
    <w:p w14:paraId="29FAC92D" w14:textId="77777777" w:rsidR="009974B8" w:rsidRDefault="009974B8" w:rsidP="009974B8">
      <w:r>
        <w:t>-</w:t>
      </w:r>
      <w:r>
        <w:tab/>
        <w:t>'01' to 'FF'</w:t>
      </w:r>
      <w:r>
        <w:rPr>
          <w:rFonts w:hint="eastAsia"/>
        </w:rPr>
        <w:tab/>
      </w:r>
      <w:r>
        <w:t>- record number of the corresponding SMS in EF</w:t>
      </w:r>
      <w:r>
        <w:rPr>
          <w:vertAlign w:val="subscript"/>
        </w:rPr>
        <w:t>SMS</w:t>
      </w:r>
      <w:r>
        <w:t>.</w:t>
      </w:r>
    </w:p>
    <w:p w14:paraId="15048224" w14:textId="77777777" w:rsidR="009974B8" w:rsidRDefault="009974B8" w:rsidP="009974B8">
      <w:pPr>
        <w:pStyle w:val="B1"/>
        <w:spacing w:after="0"/>
      </w:pPr>
      <w:r>
        <w:lastRenderedPageBreak/>
        <w:t>-</w:t>
      </w:r>
      <w:r>
        <w:tab/>
        <w:t>SMS status report:</w:t>
      </w:r>
    </w:p>
    <w:p w14:paraId="69015ACB" w14:textId="77777777" w:rsidR="009974B8" w:rsidRDefault="009974B8" w:rsidP="009974B8">
      <w:pPr>
        <w:spacing w:after="0"/>
      </w:pPr>
      <w:r>
        <w:t>Contents:</w:t>
      </w:r>
    </w:p>
    <w:p w14:paraId="74051507" w14:textId="77777777"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14:paraId="0204B458" w14:textId="77777777" w:rsidR="009974B8" w:rsidRDefault="009974B8" w:rsidP="009974B8">
      <w:pPr>
        <w:spacing w:after="0"/>
      </w:pPr>
      <w:r>
        <w:t>Coding:</w:t>
      </w:r>
    </w:p>
    <w:p w14:paraId="09873EC2" w14:textId="77777777"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14:paraId="247F4118" w14:textId="77777777" w:rsidR="009974B8" w:rsidRDefault="009974B8" w:rsidP="009974B8">
      <w:pPr>
        <w:pStyle w:val="Heading3"/>
        <w:ind w:left="0" w:firstLine="0"/>
      </w:pPr>
      <w:bookmarkStart w:id="141" w:name="_Toc2867212"/>
      <w:bookmarkStart w:id="142" w:name="_Toc29900575"/>
      <w:bookmarkStart w:id="143" w:name="_Toc36481413"/>
      <w:bookmarkStart w:id="144" w:name="_Toc36481867"/>
      <w:bookmarkStart w:id="145" w:name="_Toc163038701"/>
      <w:r>
        <w:t>4.2.15</w:t>
      </w:r>
      <w:r>
        <w:tab/>
        <w:t>EF</w:t>
      </w:r>
      <w:r>
        <w:rPr>
          <w:vertAlign w:val="subscript"/>
        </w:rPr>
        <w:t>SMSP</w:t>
      </w:r>
      <w:r>
        <w:t xml:space="preserve"> (Short message service parameters)</w:t>
      </w:r>
      <w:bookmarkEnd w:id="141"/>
      <w:bookmarkEnd w:id="142"/>
      <w:bookmarkEnd w:id="143"/>
      <w:bookmarkEnd w:id="144"/>
      <w:bookmarkEnd w:id="145"/>
    </w:p>
    <w:p w14:paraId="40F0EB0F" w14:textId="77777777" w:rsidR="009974B8" w:rsidRDefault="009974B8" w:rsidP="009974B8">
      <w:r>
        <w:t>If service n°8 is "available", this file shall be present.</w:t>
      </w:r>
    </w:p>
    <w:p w14:paraId="757675A0" w14:textId="77777777"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14:paraId="5C8B751B" w14:textId="77777777" w:rsidR="009974B8" w:rsidRDefault="009974B8" w:rsidP="009974B8">
      <w:r>
        <w:t>The EF consists of one or more records, with each record able to hold a set of SMS parameters. The first (or only) record in the EF shall be used as a default set of parameters, if no other record is selected.</w:t>
      </w:r>
    </w:p>
    <w:p w14:paraId="6D1881EB" w14:textId="77777777" w:rsidR="009974B8" w:rsidRDefault="009974B8" w:rsidP="009974B8">
      <w:r>
        <w:t>To distinguish between records, an alpha</w:t>
      </w:r>
      <w:r>
        <w:noBreakHyphen/>
        <w:t>identifier may be included within each record, coded on Y bytes.</w:t>
      </w:r>
    </w:p>
    <w:p w14:paraId="603D10E6" w14:textId="77777777"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14:paraId="21BE439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519CD56B" w14:textId="77777777" w:rsidTr="00CD238A">
        <w:trPr>
          <w:jc w:val="center"/>
        </w:trPr>
        <w:tc>
          <w:tcPr>
            <w:tcW w:w="2693" w:type="dxa"/>
            <w:gridSpan w:val="2"/>
          </w:tcPr>
          <w:p w14:paraId="1B32B665" w14:textId="77777777" w:rsidR="009974B8" w:rsidRPr="00FB7AB7" w:rsidRDefault="009974B8" w:rsidP="00CD238A">
            <w:pPr>
              <w:pStyle w:val="TAC"/>
            </w:pPr>
            <w:r w:rsidRPr="00FB7AB7">
              <w:t>Identifier: '6F42'</w:t>
            </w:r>
          </w:p>
        </w:tc>
        <w:tc>
          <w:tcPr>
            <w:tcW w:w="3261" w:type="dxa"/>
            <w:gridSpan w:val="3"/>
          </w:tcPr>
          <w:p w14:paraId="038BF452" w14:textId="77777777" w:rsidR="009974B8" w:rsidRPr="00FB7AB7" w:rsidRDefault="009974B8" w:rsidP="00CD238A">
            <w:pPr>
              <w:pStyle w:val="TAC"/>
            </w:pPr>
            <w:r w:rsidRPr="00FB7AB7">
              <w:t>Structure: linear fixed</w:t>
            </w:r>
          </w:p>
        </w:tc>
        <w:tc>
          <w:tcPr>
            <w:tcW w:w="1558" w:type="dxa"/>
            <w:gridSpan w:val="2"/>
          </w:tcPr>
          <w:p w14:paraId="2B28A709" w14:textId="77777777" w:rsidR="009974B8" w:rsidRPr="00FB7AB7" w:rsidRDefault="009974B8" w:rsidP="00CD238A">
            <w:pPr>
              <w:pStyle w:val="TAC"/>
            </w:pPr>
            <w:r w:rsidRPr="00FB7AB7">
              <w:t>Optional</w:t>
            </w:r>
          </w:p>
        </w:tc>
      </w:tr>
      <w:tr w:rsidR="009974B8" w14:paraId="5E431AA0" w14:textId="77777777" w:rsidTr="00CD238A">
        <w:trPr>
          <w:jc w:val="center"/>
        </w:trPr>
        <w:tc>
          <w:tcPr>
            <w:tcW w:w="3686" w:type="dxa"/>
            <w:gridSpan w:val="3"/>
          </w:tcPr>
          <w:p w14:paraId="08B438D9" w14:textId="77777777" w:rsidR="009974B8" w:rsidRPr="00FB7AB7" w:rsidRDefault="009974B8" w:rsidP="00CD238A">
            <w:pPr>
              <w:pStyle w:val="TAC"/>
            </w:pPr>
            <w:r w:rsidRPr="00FB7AB7">
              <w:t>Record length: 28+Y bytes</w:t>
            </w:r>
          </w:p>
        </w:tc>
        <w:tc>
          <w:tcPr>
            <w:tcW w:w="3826" w:type="dxa"/>
            <w:gridSpan w:val="4"/>
          </w:tcPr>
          <w:p w14:paraId="04F5A18C" w14:textId="77777777" w:rsidR="009974B8" w:rsidRPr="00FB7AB7" w:rsidRDefault="009974B8" w:rsidP="00CD238A">
            <w:pPr>
              <w:pStyle w:val="TAC"/>
            </w:pPr>
            <w:r w:rsidRPr="00FB7AB7">
              <w:t>Update activity: low</w:t>
            </w:r>
          </w:p>
        </w:tc>
      </w:tr>
      <w:tr w:rsidR="009974B8" w14:paraId="5E2D837A" w14:textId="77777777" w:rsidTr="00CD238A">
        <w:trPr>
          <w:jc w:val="center"/>
        </w:trPr>
        <w:tc>
          <w:tcPr>
            <w:tcW w:w="7512" w:type="dxa"/>
            <w:gridSpan w:val="7"/>
          </w:tcPr>
          <w:p w14:paraId="4F6150C1" w14:textId="77777777" w:rsidR="009974B8" w:rsidRPr="00FB7AB7" w:rsidRDefault="009974B8" w:rsidP="00CD238A">
            <w:pPr>
              <w:pStyle w:val="TAC"/>
              <w:tabs>
                <w:tab w:val="left" w:pos="601"/>
                <w:tab w:val="left" w:pos="3153"/>
              </w:tabs>
              <w:spacing w:before="120"/>
              <w:jc w:val="left"/>
            </w:pPr>
            <w:r w:rsidRPr="00FB7AB7">
              <w:t>Access Conditions:</w:t>
            </w:r>
          </w:p>
          <w:p w14:paraId="6363D3C7" w14:textId="77777777" w:rsidR="009974B8" w:rsidRPr="00FB7AB7" w:rsidRDefault="009974B8" w:rsidP="00CD238A">
            <w:pPr>
              <w:pStyle w:val="TAC"/>
              <w:tabs>
                <w:tab w:val="left" w:pos="601"/>
                <w:tab w:val="left" w:pos="3153"/>
              </w:tabs>
              <w:jc w:val="left"/>
            </w:pPr>
            <w:r w:rsidRPr="00FB7AB7">
              <w:tab/>
              <w:t>READ</w:t>
            </w:r>
            <w:r w:rsidRPr="00FB7AB7">
              <w:tab/>
              <w:t>PIN</w:t>
            </w:r>
          </w:p>
          <w:p w14:paraId="07C06711" w14:textId="77777777" w:rsidR="009974B8" w:rsidRPr="00FB7AB7" w:rsidRDefault="009974B8" w:rsidP="00CD238A">
            <w:pPr>
              <w:pStyle w:val="TAC"/>
              <w:tabs>
                <w:tab w:val="left" w:pos="601"/>
                <w:tab w:val="left" w:pos="3153"/>
              </w:tabs>
              <w:jc w:val="left"/>
            </w:pPr>
            <w:r w:rsidRPr="00FB7AB7">
              <w:tab/>
              <w:t>UPDATE</w:t>
            </w:r>
            <w:r w:rsidRPr="00FB7AB7">
              <w:tab/>
              <w:t>PIN</w:t>
            </w:r>
          </w:p>
          <w:p w14:paraId="7B3EAE9F" w14:textId="77777777" w:rsidR="009974B8" w:rsidRPr="00FB7AB7" w:rsidRDefault="009974B8" w:rsidP="00CD238A">
            <w:pPr>
              <w:pStyle w:val="TAC"/>
              <w:tabs>
                <w:tab w:val="left" w:pos="601"/>
                <w:tab w:val="left" w:pos="3153"/>
              </w:tabs>
              <w:jc w:val="left"/>
            </w:pPr>
            <w:r w:rsidRPr="00FB7AB7">
              <w:tab/>
              <w:t>DEACTIVATE</w:t>
            </w:r>
            <w:r w:rsidRPr="00FB7AB7">
              <w:tab/>
              <w:t>ADM</w:t>
            </w:r>
          </w:p>
          <w:p w14:paraId="2EBDF37D" w14:textId="77777777" w:rsidR="009974B8" w:rsidRPr="00FB7AB7" w:rsidRDefault="009974B8" w:rsidP="00CD238A">
            <w:pPr>
              <w:pStyle w:val="TAC"/>
              <w:tabs>
                <w:tab w:val="left" w:pos="601"/>
                <w:tab w:val="left" w:pos="3153"/>
              </w:tabs>
              <w:jc w:val="left"/>
            </w:pPr>
            <w:r w:rsidRPr="00FB7AB7">
              <w:tab/>
              <w:t>ACTIVATE</w:t>
            </w:r>
            <w:r w:rsidRPr="00FB7AB7">
              <w:tab/>
              <w:t>ADM</w:t>
            </w:r>
          </w:p>
          <w:p w14:paraId="4832C146" w14:textId="77777777" w:rsidR="009974B8" w:rsidRPr="00FB7AB7" w:rsidRDefault="009974B8" w:rsidP="00CD238A">
            <w:pPr>
              <w:pStyle w:val="TAC"/>
              <w:tabs>
                <w:tab w:val="left" w:pos="601"/>
                <w:tab w:val="left" w:pos="3153"/>
              </w:tabs>
              <w:jc w:val="left"/>
            </w:pPr>
          </w:p>
        </w:tc>
      </w:tr>
      <w:tr w:rsidR="009974B8" w14:paraId="63D052E4" w14:textId="77777777" w:rsidTr="00CD238A">
        <w:trPr>
          <w:jc w:val="center"/>
        </w:trPr>
        <w:tc>
          <w:tcPr>
            <w:tcW w:w="1560" w:type="dxa"/>
          </w:tcPr>
          <w:p w14:paraId="1319D27D" w14:textId="77777777" w:rsidR="009974B8" w:rsidRPr="00FB7AB7" w:rsidRDefault="009974B8" w:rsidP="00CD238A">
            <w:pPr>
              <w:pStyle w:val="TAC"/>
            </w:pPr>
            <w:r w:rsidRPr="00FB7AB7">
              <w:t>Bytes</w:t>
            </w:r>
          </w:p>
        </w:tc>
        <w:tc>
          <w:tcPr>
            <w:tcW w:w="3924" w:type="dxa"/>
            <w:gridSpan w:val="3"/>
          </w:tcPr>
          <w:p w14:paraId="60ACBFDA" w14:textId="77777777" w:rsidR="009974B8" w:rsidRPr="00FB7AB7" w:rsidRDefault="009974B8" w:rsidP="00CD238A">
            <w:pPr>
              <w:pStyle w:val="TAC"/>
            </w:pPr>
            <w:r w:rsidRPr="00FB7AB7">
              <w:t>Description</w:t>
            </w:r>
          </w:p>
        </w:tc>
        <w:tc>
          <w:tcPr>
            <w:tcW w:w="579" w:type="dxa"/>
            <w:gridSpan w:val="2"/>
          </w:tcPr>
          <w:p w14:paraId="5E49021C" w14:textId="77777777" w:rsidR="009974B8" w:rsidRPr="00FB7AB7" w:rsidRDefault="009974B8" w:rsidP="00CD238A">
            <w:pPr>
              <w:pStyle w:val="TAC"/>
            </w:pPr>
            <w:r w:rsidRPr="00FB7AB7">
              <w:t>M/O</w:t>
            </w:r>
          </w:p>
        </w:tc>
        <w:tc>
          <w:tcPr>
            <w:tcW w:w="1449" w:type="dxa"/>
          </w:tcPr>
          <w:p w14:paraId="31E2C5F0" w14:textId="77777777" w:rsidR="009974B8" w:rsidRPr="00FB7AB7" w:rsidRDefault="009974B8" w:rsidP="00CD238A">
            <w:pPr>
              <w:pStyle w:val="TAC"/>
            </w:pPr>
            <w:r w:rsidRPr="00FB7AB7">
              <w:t>Length</w:t>
            </w:r>
          </w:p>
        </w:tc>
      </w:tr>
      <w:tr w:rsidR="009974B8" w14:paraId="14550E63" w14:textId="77777777" w:rsidTr="00CD238A">
        <w:trPr>
          <w:jc w:val="center"/>
        </w:trPr>
        <w:tc>
          <w:tcPr>
            <w:tcW w:w="1560" w:type="dxa"/>
          </w:tcPr>
          <w:p w14:paraId="4A08D257" w14:textId="77777777" w:rsidR="009974B8" w:rsidRDefault="009974B8" w:rsidP="00CD238A">
            <w:pPr>
              <w:pStyle w:val="TAC"/>
              <w:rPr>
                <w:lang w:val="fr-FR"/>
              </w:rPr>
            </w:pPr>
            <w:r>
              <w:rPr>
                <w:lang w:val="fr-FR"/>
              </w:rPr>
              <w:t>1 to Y</w:t>
            </w:r>
          </w:p>
        </w:tc>
        <w:tc>
          <w:tcPr>
            <w:tcW w:w="3924" w:type="dxa"/>
            <w:gridSpan w:val="3"/>
          </w:tcPr>
          <w:p w14:paraId="4F7A2175" w14:textId="77777777"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14:paraId="1B6254C8" w14:textId="77777777" w:rsidR="009974B8" w:rsidRDefault="009974B8" w:rsidP="00CD238A">
            <w:pPr>
              <w:pStyle w:val="TAC"/>
              <w:rPr>
                <w:lang w:val="fr-FR"/>
              </w:rPr>
            </w:pPr>
            <w:r>
              <w:rPr>
                <w:lang w:val="fr-FR"/>
              </w:rPr>
              <w:t>O</w:t>
            </w:r>
          </w:p>
        </w:tc>
        <w:tc>
          <w:tcPr>
            <w:tcW w:w="1449" w:type="dxa"/>
          </w:tcPr>
          <w:p w14:paraId="265B36E1" w14:textId="77777777" w:rsidR="009974B8" w:rsidRDefault="009974B8" w:rsidP="00CD238A">
            <w:pPr>
              <w:pStyle w:val="TAC"/>
              <w:rPr>
                <w:lang w:val="fr-FR"/>
              </w:rPr>
            </w:pPr>
            <w:r>
              <w:rPr>
                <w:lang w:val="fr-FR"/>
              </w:rPr>
              <w:t>Y bytes</w:t>
            </w:r>
          </w:p>
        </w:tc>
      </w:tr>
      <w:tr w:rsidR="009974B8" w14:paraId="60CBE977" w14:textId="77777777" w:rsidTr="00CD238A">
        <w:trPr>
          <w:jc w:val="center"/>
        </w:trPr>
        <w:tc>
          <w:tcPr>
            <w:tcW w:w="1560" w:type="dxa"/>
          </w:tcPr>
          <w:p w14:paraId="1E15ABBB" w14:textId="77777777" w:rsidR="009974B8" w:rsidRDefault="009974B8" w:rsidP="00CD238A">
            <w:pPr>
              <w:pStyle w:val="TAC"/>
              <w:rPr>
                <w:lang w:val="fr-FR"/>
              </w:rPr>
            </w:pPr>
            <w:r>
              <w:rPr>
                <w:lang w:val="fr-FR"/>
              </w:rPr>
              <w:t>Y+1</w:t>
            </w:r>
          </w:p>
        </w:tc>
        <w:tc>
          <w:tcPr>
            <w:tcW w:w="3924" w:type="dxa"/>
            <w:gridSpan w:val="3"/>
          </w:tcPr>
          <w:p w14:paraId="4069EE83" w14:textId="77777777" w:rsidR="009974B8" w:rsidRPr="00FB7AB7" w:rsidRDefault="009974B8" w:rsidP="00CD238A">
            <w:pPr>
              <w:pStyle w:val="TAC"/>
              <w:jc w:val="left"/>
            </w:pPr>
            <w:r w:rsidRPr="00FB7AB7">
              <w:t>Parameter Indicators</w:t>
            </w:r>
          </w:p>
        </w:tc>
        <w:tc>
          <w:tcPr>
            <w:tcW w:w="579" w:type="dxa"/>
            <w:gridSpan w:val="2"/>
          </w:tcPr>
          <w:p w14:paraId="3AEFFFAA" w14:textId="77777777" w:rsidR="009974B8" w:rsidRPr="00FB7AB7" w:rsidRDefault="009974B8" w:rsidP="00CD238A">
            <w:pPr>
              <w:pStyle w:val="TAC"/>
            </w:pPr>
            <w:r w:rsidRPr="00FB7AB7">
              <w:t>M</w:t>
            </w:r>
          </w:p>
        </w:tc>
        <w:tc>
          <w:tcPr>
            <w:tcW w:w="1449" w:type="dxa"/>
          </w:tcPr>
          <w:p w14:paraId="24300210" w14:textId="77777777" w:rsidR="009974B8" w:rsidRPr="00FB7AB7" w:rsidRDefault="009974B8" w:rsidP="00CD238A">
            <w:pPr>
              <w:pStyle w:val="TAC"/>
            </w:pPr>
            <w:r w:rsidRPr="00FB7AB7">
              <w:t>1 byte</w:t>
            </w:r>
          </w:p>
        </w:tc>
      </w:tr>
      <w:tr w:rsidR="009974B8" w14:paraId="45C244D2" w14:textId="77777777" w:rsidTr="00CD238A">
        <w:trPr>
          <w:jc w:val="center"/>
        </w:trPr>
        <w:tc>
          <w:tcPr>
            <w:tcW w:w="1560" w:type="dxa"/>
          </w:tcPr>
          <w:p w14:paraId="09C86947" w14:textId="77777777" w:rsidR="009974B8" w:rsidRPr="00FB7AB7" w:rsidRDefault="009974B8" w:rsidP="00CD238A">
            <w:pPr>
              <w:pStyle w:val="TAC"/>
            </w:pPr>
            <w:r w:rsidRPr="00FB7AB7">
              <w:t>Y+2 to Y+13</w:t>
            </w:r>
          </w:p>
        </w:tc>
        <w:tc>
          <w:tcPr>
            <w:tcW w:w="3924" w:type="dxa"/>
            <w:gridSpan w:val="3"/>
          </w:tcPr>
          <w:p w14:paraId="687B839C" w14:textId="77777777" w:rsidR="009974B8" w:rsidRPr="00FB7AB7" w:rsidRDefault="009974B8" w:rsidP="00CD238A">
            <w:pPr>
              <w:pStyle w:val="TAC"/>
              <w:jc w:val="left"/>
            </w:pPr>
            <w:r w:rsidRPr="00FB7AB7">
              <w:t>TP</w:t>
            </w:r>
            <w:r w:rsidRPr="00FB7AB7">
              <w:noBreakHyphen/>
              <w:t>Destination Address</w:t>
            </w:r>
          </w:p>
        </w:tc>
        <w:tc>
          <w:tcPr>
            <w:tcW w:w="579" w:type="dxa"/>
            <w:gridSpan w:val="2"/>
          </w:tcPr>
          <w:p w14:paraId="6574E810" w14:textId="77777777" w:rsidR="009974B8" w:rsidRPr="00FB7AB7" w:rsidRDefault="009974B8" w:rsidP="00CD238A">
            <w:pPr>
              <w:pStyle w:val="TAC"/>
            </w:pPr>
            <w:r w:rsidRPr="00FB7AB7">
              <w:t>M</w:t>
            </w:r>
          </w:p>
        </w:tc>
        <w:tc>
          <w:tcPr>
            <w:tcW w:w="1449" w:type="dxa"/>
          </w:tcPr>
          <w:p w14:paraId="50F79955" w14:textId="77777777" w:rsidR="009974B8" w:rsidRPr="00FB7AB7" w:rsidRDefault="009974B8" w:rsidP="00CD238A">
            <w:pPr>
              <w:pStyle w:val="TAC"/>
            </w:pPr>
            <w:r w:rsidRPr="00FB7AB7">
              <w:t>12 bytes</w:t>
            </w:r>
          </w:p>
        </w:tc>
      </w:tr>
      <w:tr w:rsidR="009974B8" w14:paraId="371DFBE1" w14:textId="77777777" w:rsidTr="00CD238A">
        <w:trPr>
          <w:jc w:val="center"/>
        </w:trPr>
        <w:tc>
          <w:tcPr>
            <w:tcW w:w="1560" w:type="dxa"/>
          </w:tcPr>
          <w:p w14:paraId="48D6F831" w14:textId="77777777" w:rsidR="009974B8" w:rsidRPr="00FB7AB7" w:rsidRDefault="009974B8" w:rsidP="00CD238A">
            <w:pPr>
              <w:pStyle w:val="TAC"/>
            </w:pPr>
            <w:r w:rsidRPr="00FB7AB7">
              <w:t>Y+14 to Y+25</w:t>
            </w:r>
          </w:p>
        </w:tc>
        <w:tc>
          <w:tcPr>
            <w:tcW w:w="3924" w:type="dxa"/>
            <w:gridSpan w:val="3"/>
          </w:tcPr>
          <w:p w14:paraId="79FC49B6" w14:textId="77777777" w:rsidR="009974B8" w:rsidRPr="00FB7AB7" w:rsidRDefault="009974B8" w:rsidP="00CD238A">
            <w:pPr>
              <w:pStyle w:val="TAC"/>
              <w:jc w:val="left"/>
            </w:pPr>
            <w:r w:rsidRPr="00FB7AB7">
              <w:t>TS</w:t>
            </w:r>
            <w:r w:rsidRPr="00FB7AB7">
              <w:noBreakHyphen/>
              <w:t>Service Centre Address</w:t>
            </w:r>
          </w:p>
        </w:tc>
        <w:tc>
          <w:tcPr>
            <w:tcW w:w="579" w:type="dxa"/>
            <w:gridSpan w:val="2"/>
          </w:tcPr>
          <w:p w14:paraId="5EA4CA1E" w14:textId="77777777" w:rsidR="009974B8" w:rsidRPr="00FB7AB7" w:rsidRDefault="009974B8" w:rsidP="00CD238A">
            <w:pPr>
              <w:pStyle w:val="TAC"/>
            </w:pPr>
            <w:r w:rsidRPr="00FB7AB7">
              <w:t>M</w:t>
            </w:r>
          </w:p>
        </w:tc>
        <w:tc>
          <w:tcPr>
            <w:tcW w:w="1449" w:type="dxa"/>
          </w:tcPr>
          <w:p w14:paraId="72EADC9A" w14:textId="77777777" w:rsidR="009974B8" w:rsidRPr="00FB7AB7" w:rsidRDefault="009974B8" w:rsidP="00CD238A">
            <w:pPr>
              <w:pStyle w:val="TAC"/>
            </w:pPr>
            <w:r w:rsidRPr="00FB7AB7">
              <w:t>12 bytes</w:t>
            </w:r>
          </w:p>
        </w:tc>
      </w:tr>
      <w:tr w:rsidR="009974B8" w14:paraId="1A8EC942" w14:textId="77777777" w:rsidTr="00CD238A">
        <w:trPr>
          <w:jc w:val="center"/>
        </w:trPr>
        <w:tc>
          <w:tcPr>
            <w:tcW w:w="1560" w:type="dxa"/>
          </w:tcPr>
          <w:p w14:paraId="1454AB00" w14:textId="77777777" w:rsidR="009974B8" w:rsidRDefault="009974B8" w:rsidP="00CD238A">
            <w:pPr>
              <w:pStyle w:val="TAC"/>
              <w:rPr>
                <w:lang w:val="fr-FR"/>
              </w:rPr>
            </w:pPr>
            <w:r>
              <w:rPr>
                <w:lang w:val="fr-FR"/>
              </w:rPr>
              <w:t>Y+26</w:t>
            </w:r>
          </w:p>
        </w:tc>
        <w:tc>
          <w:tcPr>
            <w:tcW w:w="3924" w:type="dxa"/>
            <w:gridSpan w:val="3"/>
          </w:tcPr>
          <w:p w14:paraId="0F30E4B0" w14:textId="77777777"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14:paraId="61C1E490" w14:textId="77777777" w:rsidR="009974B8" w:rsidRDefault="009974B8" w:rsidP="00CD238A">
            <w:pPr>
              <w:pStyle w:val="TAC"/>
              <w:rPr>
                <w:lang w:val="fr-FR"/>
              </w:rPr>
            </w:pPr>
            <w:r>
              <w:rPr>
                <w:lang w:val="fr-FR"/>
              </w:rPr>
              <w:t>M</w:t>
            </w:r>
          </w:p>
        </w:tc>
        <w:tc>
          <w:tcPr>
            <w:tcW w:w="1449" w:type="dxa"/>
          </w:tcPr>
          <w:p w14:paraId="666A6418" w14:textId="77777777" w:rsidR="009974B8" w:rsidRDefault="009974B8" w:rsidP="00CD238A">
            <w:pPr>
              <w:pStyle w:val="TAC"/>
              <w:rPr>
                <w:lang w:val="fr-FR"/>
              </w:rPr>
            </w:pPr>
            <w:r>
              <w:rPr>
                <w:lang w:val="fr-FR"/>
              </w:rPr>
              <w:t>1 byte</w:t>
            </w:r>
          </w:p>
        </w:tc>
      </w:tr>
      <w:tr w:rsidR="009974B8" w14:paraId="2E349DEA" w14:textId="77777777" w:rsidTr="00CD238A">
        <w:trPr>
          <w:jc w:val="center"/>
        </w:trPr>
        <w:tc>
          <w:tcPr>
            <w:tcW w:w="1560" w:type="dxa"/>
          </w:tcPr>
          <w:p w14:paraId="72CBA8F6" w14:textId="77777777" w:rsidR="009974B8" w:rsidRDefault="009974B8" w:rsidP="00CD238A">
            <w:pPr>
              <w:pStyle w:val="TAC"/>
              <w:rPr>
                <w:lang w:val="fr-FR"/>
              </w:rPr>
            </w:pPr>
            <w:r>
              <w:rPr>
                <w:lang w:val="fr-FR"/>
              </w:rPr>
              <w:t>Y+27</w:t>
            </w:r>
          </w:p>
        </w:tc>
        <w:tc>
          <w:tcPr>
            <w:tcW w:w="3924" w:type="dxa"/>
            <w:gridSpan w:val="3"/>
          </w:tcPr>
          <w:p w14:paraId="0A1DEA38" w14:textId="77777777" w:rsidR="009974B8" w:rsidRPr="00FB7AB7" w:rsidRDefault="009974B8" w:rsidP="00CD238A">
            <w:pPr>
              <w:pStyle w:val="TAC"/>
              <w:jc w:val="left"/>
            </w:pPr>
            <w:r w:rsidRPr="00FB7AB7">
              <w:t>TP</w:t>
            </w:r>
            <w:r w:rsidRPr="00FB7AB7">
              <w:noBreakHyphen/>
              <w:t>Data Coding Scheme</w:t>
            </w:r>
          </w:p>
        </w:tc>
        <w:tc>
          <w:tcPr>
            <w:tcW w:w="579" w:type="dxa"/>
            <w:gridSpan w:val="2"/>
          </w:tcPr>
          <w:p w14:paraId="38AF1BC5" w14:textId="77777777" w:rsidR="009974B8" w:rsidRDefault="009974B8" w:rsidP="00CD238A">
            <w:pPr>
              <w:pStyle w:val="TAC"/>
              <w:rPr>
                <w:lang w:val="fr-FR"/>
              </w:rPr>
            </w:pPr>
            <w:r>
              <w:rPr>
                <w:lang w:val="fr-FR"/>
              </w:rPr>
              <w:t>M</w:t>
            </w:r>
          </w:p>
        </w:tc>
        <w:tc>
          <w:tcPr>
            <w:tcW w:w="1449" w:type="dxa"/>
          </w:tcPr>
          <w:p w14:paraId="30C91B9A" w14:textId="77777777" w:rsidR="009974B8" w:rsidRDefault="009974B8" w:rsidP="00CD238A">
            <w:pPr>
              <w:pStyle w:val="TAC"/>
              <w:rPr>
                <w:lang w:val="fr-FR"/>
              </w:rPr>
            </w:pPr>
            <w:r>
              <w:rPr>
                <w:lang w:val="fr-FR"/>
              </w:rPr>
              <w:t>1 byte</w:t>
            </w:r>
          </w:p>
        </w:tc>
      </w:tr>
      <w:tr w:rsidR="009974B8" w14:paraId="33DCA9A2" w14:textId="77777777" w:rsidTr="00CD238A">
        <w:trPr>
          <w:jc w:val="center"/>
        </w:trPr>
        <w:tc>
          <w:tcPr>
            <w:tcW w:w="1560" w:type="dxa"/>
          </w:tcPr>
          <w:p w14:paraId="339AF1FA" w14:textId="77777777" w:rsidR="009974B8" w:rsidRDefault="009974B8" w:rsidP="00CD238A">
            <w:pPr>
              <w:pStyle w:val="TAC"/>
              <w:rPr>
                <w:lang w:val="fr-FR"/>
              </w:rPr>
            </w:pPr>
            <w:r>
              <w:rPr>
                <w:lang w:val="fr-FR"/>
              </w:rPr>
              <w:t>Y+28</w:t>
            </w:r>
          </w:p>
        </w:tc>
        <w:tc>
          <w:tcPr>
            <w:tcW w:w="3924" w:type="dxa"/>
            <w:gridSpan w:val="3"/>
          </w:tcPr>
          <w:p w14:paraId="5A41C0BC" w14:textId="77777777" w:rsidR="009974B8" w:rsidRPr="00FB7AB7" w:rsidRDefault="009974B8" w:rsidP="00CD238A">
            <w:pPr>
              <w:pStyle w:val="TAC"/>
              <w:jc w:val="left"/>
            </w:pPr>
            <w:r w:rsidRPr="00FB7AB7">
              <w:t>TP</w:t>
            </w:r>
            <w:r w:rsidRPr="00FB7AB7">
              <w:noBreakHyphen/>
              <w:t>Validity Period</w:t>
            </w:r>
          </w:p>
        </w:tc>
        <w:tc>
          <w:tcPr>
            <w:tcW w:w="579" w:type="dxa"/>
            <w:gridSpan w:val="2"/>
          </w:tcPr>
          <w:p w14:paraId="278BDFFD" w14:textId="77777777" w:rsidR="009974B8" w:rsidRPr="00FB7AB7" w:rsidRDefault="009974B8" w:rsidP="00CD238A">
            <w:pPr>
              <w:pStyle w:val="TAC"/>
            </w:pPr>
            <w:r w:rsidRPr="00FB7AB7">
              <w:t>M</w:t>
            </w:r>
          </w:p>
        </w:tc>
        <w:tc>
          <w:tcPr>
            <w:tcW w:w="1449" w:type="dxa"/>
          </w:tcPr>
          <w:p w14:paraId="3C1CB1C5" w14:textId="77777777" w:rsidR="009974B8" w:rsidRPr="00FB7AB7" w:rsidRDefault="009974B8" w:rsidP="00CD238A">
            <w:pPr>
              <w:pStyle w:val="TAC"/>
            </w:pPr>
            <w:r w:rsidRPr="00FB7AB7">
              <w:t>1 byte</w:t>
            </w:r>
          </w:p>
        </w:tc>
      </w:tr>
    </w:tbl>
    <w:p w14:paraId="3364883D" w14:textId="77777777" w:rsidR="009974B8" w:rsidRDefault="009974B8" w:rsidP="009974B8"/>
    <w:p w14:paraId="32CB6494" w14:textId="77777777"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14:paraId="3FDE4221" w14:textId="77777777" w:rsidR="009974B8" w:rsidRPr="00124912" w:rsidRDefault="009974B8" w:rsidP="009974B8">
      <w:pPr>
        <w:pStyle w:val="B1"/>
        <w:keepNext/>
        <w:spacing w:after="0"/>
      </w:pPr>
      <w:r w:rsidRPr="00124912">
        <w:noBreakHyphen/>
      </w:r>
      <w:r w:rsidRPr="00124912">
        <w:tab/>
        <w:t>Alpha</w:t>
      </w:r>
      <w:r w:rsidRPr="00124912">
        <w:noBreakHyphen/>
        <w:t>Identifier.</w:t>
      </w:r>
    </w:p>
    <w:p w14:paraId="4C9BC6F3" w14:textId="77777777" w:rsidR="009974B8" w:rsidRPr="00124912" w:rsidRDefault="009974B8" w:rsidP="009974B8">
      <w:pPr>
        <w:keepNext/>
        <w:spacing w:after="0"/>
      </w:pPr>
      <w:r w:rsidRPr="00124912">
        <w:t>Contents:</w:t>
      </w:r>
    </w:p>
    <w:p w14:paraId="0F2C45C0" w14:textId="77777777" w:rsidR="009974B8" w:rsidRDefault="009974B8" w:rsidP="009974B8">
      <w:r w:rsidRPr="00124912">
        <w:tab/>
      </w:r>
      <w:r>
        <w:t>Alpha Tag of the associated SMS</w:t>
      </w:r>
      <w:r>
        <w:noBreakHyphen/>
        <w:t>parameter.</w:t>
      </w:r>
    </w:p>
    <w:p w14:paraId="307C98B0" w14:textId="77777777" w:rsidR="009974B8" w:rsidRDefault="009974B8" w:rsidP="009974B8">
      <w:pPr>
        <w:keepNext/>
        <w:spacing w:after="0"/>
      </w:pPr>
      <w:r>
        <w:t>Coding:</w:t>
      </w:r>
    </w:p>
    <w:p w14:paraId="36FA6BC8" w14:textId="51A37D9A" w:rsidR="009974B8" w:rsidRDefault="009974B8" w:rsidP="009974B8">
      <w:r>
        <w:tab/>
        <w:t xml:space="preserve">see </w:t>
      </w:r>
      <w:r w:rsidR="00313726">
        <w:t>TS 3</w:t>
      </w:r>
      <w:r>
        <w:t>1.102</w:t>
      </w:r>
      <w:r w:rsidR="00313726">
        <w:t> [</w:t>
      </w:r>
      <w:r>
        <w:t>2] (EF</w:t>
      </w:r>
      <w:r>
        <w:rPr>
          <w:vertAlign w:val="subscript"/>
        </w:rPr>
        <w:t>ADN</w:t>
      </w:r>
      <w:r>
        <w:t>).</w:t>
      </w:r>
    </w:p>
    <w:p w14:paraId="4005BB50" w14:textId="77777777"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14:paraId="36EFB5DE" w14:textId="77777777" w:rsidR="009974B8" w:rsidRDefault="009974B8" w:rsidP="009974B8">
      <w:pPr>
        <w:pStyle w:val="B1"/>
        <w:spacing w:after="0"/>
      </w:pPr>
      <w:r>
        <w:noBreakHyphen/>
      </w:r>
      <w:r>
        <w:tab/>
        <w:t>Parameter Indicators.</w:t>
      </w:r>
    </w:p>
    <w:p w14:paraId="2520DC44" w14:textId="77777777" w:rsidR="009974B8" w:rsidRDefault="009974B8" w:rsidP="009974B8">
      <w:pPr>
        <w:spacing w:after="0"/>
      </w:pPr>
      <w:r>
        <w:t>Contents:</w:t>
      </w:r>
    </w:p>
    <w:p w14:paraId="78AEF5A4" w14:textId="77777777" w:rsidR="009974B8" w:rsidRDefault="009974B8" w:rsidP="009974B8">
      <w:pPr>
        <w:ind w:left="284" w:hanging="284"/>
      </w:pPr>
      <w:r>
        <w:tab/>
        <w:t>each of the default SMS parameters which can be stored in the remainder of the record are marked absent or present by individual bits within this byte.</w:t>
      </w:r>
    </w:p>
    <w:p w14:paraId="6B1285B8" w14:textId="77777777" w:rsidR="009974B8" w:rsidRDefault="009974B8" w:rsidP="009974B8">
      <w:pPr>
        <w:spacing w:after="0"/>
      </w:pPr>
      <w:r>
        <w:t>Coding:</w:t>
      </w:r>
    </w:p>
    <w:p w14:paraId="40A0C879" w14:textId="77777777" w:rsidR="009974B8" w:rsidRDefault="009974B8" w:rsidP="009974B8">
      <w:pPr>
        <w:keepNext/>
        <w:spacing w:after="0"/>
      </w:pPr>
      <w:r>
        <w:lastRenderedPageBreak/>
        <w:tab/>
        <w:t>allocation of bits:</w:t>
      </w:r>
    </w:p>
    <w:p w14:paraId="7337A1B2" w14:textId="77777777" w:rsidR="009974B8" w:rsidRDefault="009974B8" w:rsidP="009974B8">
      <w:pPr>
        <w:keepNext/>
        <w:spacing w:after="0"/>
      </w:pPr>
      <w:r>
        <w:tab/>
        <w:t>bit number</w:t>
      </w:r>
      <w:r>
        <w:tab/>
        <w:t>Parameter indicated.</w:t>
      </w:r>
    </w:p>
    <w:p w14:paraId="38431E67" w14:textId="77777777" w:rsidR="009974B8" w:rsidRDefault="009974B8" w:rsidP="009974B8">
      <w:pPr>
        <w:keepNext/>
        <w:spacing w:after="0"/>
      </w:pPr>
      <w:r>
        <w:tab/>
        <w:t>1</w:t>
      </w:r>
      <w:r w:rsidR="009144B3">
        <w:tab/>
      </w:r>
      <w:r>
        <w:t>TP</w:t>
      </w:r>
      <w:r>
        <w:noBreakHyphen/>
        <w:t>Destination Address.</w:t>
      </w:r>
    </w:p>
    <w:p w14:paraId="01F22F43" w14:textId="77777777" w:rsidR="009974B8" w:rsidRDefault="009974B8" w:rsidP="009974B8">
      <w:pPr>
        <w:keepNext/>
        <w:spacing w:after="0"/>
      </w:pPr>
      <w:r>
        <w:tab/>
        <w:t>2</w:t>
      </w:r>
      <w:r w:rsidR="009144B3">
        <w:tab/>
      </w:r>
      <w:r>
        <w:t>TS</w:t>
      </w:r>
      <w:r>
        <w:noBreakHyphen/>
        <w:t>Service Centre Address.</w:t>
      </w:r>
    </w:p>
    <w:p w14:paraId="430BC8A6" w14:textId="77777777" w:rsidR="009974B8" w:rsidRDefault="009974B8" w:rsidP="009974B8">
      <w:pPr>
        <w:keepNext/>
        <w:spacing w:after="0"/>
      </w:pPr>
      <w:r>
        <w:tab/>
        <w:t>3</w:t>
      </w:r>
      <w:r w:rsidR="009144B3">
        <w:tab/>
      </w:r>
      <w:r>
        <w:t>TP</w:t>
      </w:r>
      <w:r>
        <w:noBreakHyphen/>
        <w:t>Protocol Identifier.</w:t>
      </w:r>
    </w:p>
    <w:p w14:paraId="361D61B3" w14:textId="77777777" w:rsidR="009974B8" w:rsidRDefault="009974B8" w:rsidP="009974B8">
      <w:pPr>
        <w:keepNext/>
        <w:spacing w:after="0"/>
      </w:pPr>
      <w:r>
        <w:tab/>
        <w:t>4</w:t>
      </w:r>
      <w:r w:rsidR="009144B3">
        <w:tab/>
      </w:r>
      <w:r>
        <w:t>TP</w:t>
      </w:r>
      <w:r>
        <w:noBreakHyphen/>
        <w:t>Data Coding Scheme.</w:t>
      </w:r>
    </w:p>
    <w:p w14:paraId="2039CEE5" w14:textId="77777777" w:rsidR="009974B8" w:rsidRDefault="009974B8" w:rsidP="009974B8">
      <w:pPr>
        <w:keepNext/>
        <w:spacing w:after="0"/>
      </w:pPr>
      <w:r>
        <w:tab/>
        <w:t>5</w:t>
      </w:r>
      <w:r w:rsidR="009144B3">
        <w:tab/>
      </w:r>
      <w:r>
        <w:t>TP</w:t>
      </w:r>
      <w:r>
        <w:noBreakHyphen/>
        <w:t>Validity Period.</w:t>
      </w:r>
    </w:p>
    <w:p w14:paraId="64C2E9E0" w14:textId="77777777" w:rsidR="009974B8" w:rsidRDefault="009974B8" w:rsidP="009974B8">
      <w:pPr>
        <w:keepNext/>
        <w:spacing w:after="0"/>
      </w:pPr>
      <w:r>
        <w:tab/>
        <w:t>6</w:t>
      </w:r>
      <w:r w:rsidR="009144B3">
        <w:tab/>
      </w:r>
      <w:r>
        <w:t>reserved, set to 1.</w:t>
      </w:r>
    </w:p>
    <w:p w14:paraId="2493298B" w14:textId="77777777" w:rsidR="009974B8" w:rsidRDefault="009974B8" w:rsidP="009974B8">
      <w:pPr>
        <w:keepNext/>
        <w:spacing w:after="0"/>
      </w:pPr>
      <w:r>
        <w:tab/>
        <w:t>7</w:t>
      </w:r>
      <w:r w:rsidR="009144B3">
        <w:tab/>
      </w:r>
      <w:r>
        <w:t>reserved, set to 1.</w:t>
      </w:r>
    </w:p>
    <w:p w14:paraId="3CAD73F1" w14:textId="77777777" w:rsidR="009974B8" w:rsidRDefault="009974B8" w:rsidP="009974B8">
      <w:r>
        <w:tab/>
        <w:t>8</w:t>
      </w:r>
      <w:r w:rsidR="009144B3">
        <w:tab/>
      </w:r>
      <w:r>
        <w:t>reserved, set to 1.</w:t>
      </w:r>
    </w:p>
    <w:p w14:paraId="6545B21A" w14:textId="77777777" w:rsidR="009974B8" w:rsidRDefault="009974B8" w:rsidP="009974B8">
      <w:pPr>
        <w:keepNext/>
        <w:spacing w:after="0"/>
      </w:pPr>
      <w:r>
        <w:tab/>
        <w:t>Bit value</w:t>
      </w:r>
      <w:r>
        <w:tab/>
        <w:t>Meaning.</w:t>
      </w:r>
    </w:p>
    <w:p w14:paraId="3DCE6936" w14:textId="77777777" w:rsidR="009974B8" w:rsidRDefault="009974B8" w:rsidP="009974B8">
      <w:pPr>
        <w:keepNext/>
        <w:spacing w:after="0"/>
      </w:pPr>
      <w:r>
        <w:tab/>
        <w:t>0</w:t>
      </w:r>
      <w:r w:rsidR="009144B3">
        <w:tab/>
      </w:r>
      <w:r>
        <w:t>Parameter present.</w:t>
      </w:r>
    </w:p>
    <w:p w14:paraId="32A70752" w14:textId="77777777" w:rsidR="009974B8" w:rsidRDefault="009974B8" w:rsidP="009974B8">
      <w:r>
        <w:tab/>
        <w:t>1</w:t>
      </w:r>
      <w:r w:rsidR="009144B3">
        <w:tab/>
      </w:r>
      <w:r>
        <w:t>Parameter absent.</w:t>
      </w:r>
    </w:p>
    <w:p w14:paraId="4CD0B24D" w14:textId="77777777" w:rsidR="009974B8" w:rsidRDefault="009974B8" w:rsidP="009974B8">
      <w:pPr>
        <w:pStyle w:val="B1"/>
        <w:spacing w:after="0"/>
      </w:pPr>
      <w:r>
        <w:noBreakHyphen/>
      </w:r>
      <w:r>
        <w:tab/>
        <w:t>TP</w:t>
      </w:r>
      <w:r>
        <w:noBreakHyphen/>
        <w:t>Destination Address.</w:t>
      </w:r>
    </w:p>
    <w:p w14:paraId="7D5501D2" w14:textId="77777777"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14:paraId="4133CAED" w14:textId="77777777" w:rsidR="009974B8" w:rsidRDefault="009974B8" w:rsidP="009974B8">
      <w:pPr>
        <w:pStyle w:val="B1"/>
        <w:spacing w:after="0"/>
      </w:pPr>
      <w:r>
        <w:noBreakHyphen/>
      </w:r>
      <w:r>
        <w:tab/>
        <w:t>TP</w:t>
      </w:r>
      <w:r>
        <w:noBreakHyphen/>
        <w:t>Service Centre Address.</w:t>
      </w:r>
    </w:p>
    <w:p w14:paraId="7AFCC6D4" w14:textId="77777777"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14:paraId="4E649FF6" w14:textId="77777777" w:rsidR="009974B8" w:rsidRDefault="009974B8" w:rsidP="009974B8">
      <w:pPr>
        <w:pStyle w:val="B1"/>
        <w:spacing w:after="0"/>
      </w:pPr>
      <w:r>
        <w:noBreakHyphen/>
      </w:r>
      <w:r>
        <w:tab/>
        <w:t>TP</w:t>
      </w:r>
      <w:r>
        <w:noBreakHyphen/>
        <w:t>Protocol Identifier.</w:t>
      </w:r>
    </w:p>
    <w:p w14:paraId="05597E68" w14:textId="77777777" w:rsidR="009974B8" w:rsidRDefault="009974B8" w:rsidP="009974B8">
      <w:r>
        <w:t>Contents and Coding:</w:t>
      </w:r>
      <w:r>
        <w:br/>
        <w:t xml:space="preserve">as defined in </w:t>
      </w:r>
      <w:r>
        <w:rPr>
          <w:rFonts w:eastAsia="MS Mincho" w:hint="eastAsia"/>
          <w:lang w:eastAsia="ja-JP"/>
        </w:rPr>
        <w:t>TS 23.040</w:t>
      </w:r>
      <w:r>
        <w:t> [29].</w:t>
      </w:r>
    </w:p>
    <w:p w14:paraId="55530DAF" w14:textId="77777777" w:rsidR="009974B8" w:rsidRDefault="009974B8" w:rsidP="009974B8">
      <w:pPr>
        <w:pStyle w:val="B1"/>
        <w:spacing w:after="0"/>
      </w:pPr>
      <w:r>
        <w:noBreakHyphen/>
      </w:r>
      <w:r>
        <w:tab/>
        <w:t>TP</w:t>
      </w:r>
      <w:r>
        <w:noBreakHyphen/>
        <w:t>Data Coding Scheme.</w:t>
      </w:r>
    </w:p>
    <w:p w14:paraId="6E40CB5D" w14:textId="77777777" w:rsidR="009974B8" w:rsidRDefault="009974B8" w:rsidP="009974B8">
      <w:r>
        <w:t>Contents and Coding:</w:t>
      </w:r>
      <w:r>
        <w:br/>
        <w:t>as defined in TS 23.038 [17].</w:t>
      </w:r>
    </w:p>
    <w:p w14:paraId="46C691FD" w14:textId="77777777" w:rsidR="009974B8" w:rsidRDefault="009974B8" w:rsidP="009974B8">
      <w:pPr>
        <w:pStyle w:val="B1"/>
        <w:spacing w:after="0"/>
      </w:pPr>
      <w:r>
        <w:noBreakHyphen/>
      </w:r>
      <w:r>
        <w:tab/>
        <w:t>TP</w:t>
      </w:r>
      <w:r>
        <w:noBreakHyphen/>
        <w:t>Validity Period.</w:t>
      </w:r>
    </w:p>
    <w:p w14:paraId="4ADB83A1" w14:textId="77777777" w:rsidR="009974B8" w:rsidRDefault="009974B8" w:rsidP="009974B8">
      <w:r>
        <w:t>Contents and Coding:</w:t>
      </w:r>
      <w:r>
        <w:br/>
        <w:t xml:space="preserve">as defined in </w:t>
      </w:r>
      <w:r>
        <w:rPr>
          <w:rFonts w:eastAsia="MS Mincho" w:hint="eastAsia"/>
          <w:lang w:eastAsia="ja-JP"/>
        </w:rPr>
        <w:t>TS 23.040</w:t>
      </w:r>
      <w:r>
        <w:t> [29] for the relative time format.</w:t>
      </w:r>
    </w:p>
    <w:p w14:paraId="6255A6D4" w14:textId="77777777" w:rsidR="009974B8" w:rsidRDefault="009974B8" w:rsidP="009974B8">
      <w:pPr>
        <w:pStyle w:val="Heading3"/>
      </w:pPr>
      <w:bookmarkStart w:id="146" w:name="_Toc2867213"/>
      <w:bookmarkStart w:id="147" w:name="_Toc29900576"/>
      <w:bookmarkStart w:id="148" w:name="_Toc36481414"/>
      <w:bookmarkStart w:id="149" w:name="_Toc36481868"/>
      <w:bookmarkStart w:id="150" w:name="_Toc163038702"/>
      <w:r>
        <w:t>4.2.16</w:t>
      </w:r>
      <w:r>
        <w:tab/>
        <w:t>EF</w:t>
      </w:r>
      <w:r>
        <w:rPr>
          <w:vertAlign w:val="subscript"/>
        </w:rPr>
        <w:t>UICCIARI</w:t>
      </w:r>
      <w:r>
        <w:t xml:space="preserve"> (UICC IARI)</w:t>
      </w:r>
      <w:bookmarkEnd w:id="146"/>
      <w:bookmarkEnd w:id="147"/>
      <w:bookmarkEnd w:id="148"/>
      <w:bookmarkEnd w:id="149"/>
      <w:bookmarkEnd w:id="150"/>
    </w:p>
    <w:p w14:paraId="0AEE1013" w14:textId="77777777" w:rsidR="009974B8" w:rsidRDefault="009974B8" w:rsidP="009974B8">
      <w:r w:rsidRPr="007A00B6">
        <w:t>If service n°</w:t>
      </w:r>
      <w:r>
        <w:t>10</w:t>
      </w:r>
      <w:r w:rsidRPr="007A00B6">
        <w:t xml:space="preserve"> is </w:t>
      </w:r>
      <w:r>
        <w:t>"</w:t>
      </w:r>
      <w:r w:rsidRPr="007A00B6">
        <w:t>available</w:t>
      </w:r>
      <w:r>
        <w:t>"</w:t>
      </w:r>
      <w:r w:rsidRPr="007A00B6">
        <w:t>, this file shall be present.</w:t>
      </w:r>
    </w:p>
    <w:p w14:paraId="69EB6272" w14:textId="7CFE8E10" w:rsidR="009974B8" w:rsidRDefault="009974B8" w:rsidP="009974B8">
      <w:r>
        <w:t xml:space="preserve">As specified in </w:t>
      </w:r>
      <w:r w:rsidR="00313726">
        <w:t>TS 2</w:t>
      </w:r>
      <w:r>
        <w:t>4.229</w:t>
      </w:r>
      <w:r w:rsidR="00313726">
        <w:t> [</w:t>
      </w:r>
      <w:r>
        <w:t>32] a ME includes the list of IARIs for the IMS applications it intends to use when sending an initial registration or when sending subsequent registrations to the IMS in the form of a SIP REGISTER request.</w:t>
      </w:r>
    </w:p>
    <w:p w14:paraId="062C9C70" w14:textId="0BD8B2AA"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w:t>
      </w:r>
      <w:r w:rsidR="00313726" w:rsidRPr="00D85659">
        <w:t>TS</w:t>
      </w:r>
      <w:r w:rsidR="00313726">
        <w:t> </w:t>
      </w:r>
      <w:r w:rsidR="00313726" w:rsidRPr="00D85659">
        <w:t>2</w:t>
      </w:r>
      <w:r w:rsidRPr="00D85659">
        <w:t>4.229</w:t>
      </w:r>
      <w:r w:rsidR="00313726">
        <w:t> [</w:t>
      </w:r>
      <w:r>
        <w:t>32]</w:t>
      </w:r>
      <w:r w:rsidRPr="00D85659">
        <w:t>.</w:t>
      </w:r>
    </w:p>
    <w:p w14:paraId="787A332D" w14:textId="77777777"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14:paraId="030A31EC" w14:textId="77777777"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14:paraId="2BF52FA3" w14:textId="77777777"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3929E5DB" w14:textId="77777777"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14:paraId="1763C21A" w14:textId="77777777"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14:paraId="691A2B1F" w14:textId="77777777" w:rsidR="009974B8" w:rsidRPr="00FB7AB7" w:rsidRDefault="009974B8" w:rsidP="00CD238A">
            <w:pPr>
              <w:pStyle w:val="TAC"/>
            </w:pPr>
            <w:r w:rsidRPr="00FB7AB7">
              <w:t>Optional</w:t>
            </w:r>
          </w:p>
        </w:tc>
      </w:tr>
      <w:tr w:rsidR="009974B8" w:rsidRPr="0080010E" w14:paraId="3CAA71A1" w14:textId="77777777"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78313EDA" w14:textId="77777777"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14:paraId="14452BB5" w14:textId="77777777" w:rsidR="009974B8" w:rsidRPr="00FB7AB7" w:rsidRDefault="009974B8" w:rsidP="00CD238A">
            <w:pPr>
              <w:pStyle w:val="TAC"/>
            </w:pPr>
            <w:r w:rsidRPr="00FB7AB7">
              <w:t>Update activity: low</w:t>
            </w:r>
          </w:p>
        </w:tc>
      </w:tr>
      <w:tr w:rsidR="009974B8" w:rsidRPr="0080010E" w14:paraId="2BD2112D" w14:textId="77777777"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14:paraId="71D61423" w14:textId="77777777" w:rsidR="009974B8" w:rsidRPr="00FB7AB7" w:rsidRDefault="009974B8" w:rsidP="00CD238A">
            <w:pPr>
              <w:pStyle w:val="TAC"/>
              <w:tabs>
                <w:tab w:val="left" w:pos="601"/>
                <w:tab w:val="left" w:pos="3153"/>
              </w:tabs>
              <w:spacing w:before="120"/>
              <w:jc w:val="left"/>
            </w:pPr>
            <w:r w:rsidRPr="00FB7AB7">
              <w:t>Access Conditions:</w:t>
            </w:r>
          </w:p>
          <w:p w14:paraId="3CCF7D13" w14:textId="77777777" w:rsidR="009974B8" w:rsidRPr="00FB7AB7" w:rsidRDefault="009974B8" w:rsidP="00CD238A">
            <w:pPr>
              <w:pStyle w:val="TAC"/>
              <w:tabs>
                <w:tab w:val="left" w:pos="601"/>
                <w:tab w:val="left" w:pos="3153"/>
              </w:tabs>
              <w:jc w:val="left"/>
            </w:pPr>
            <w:r w:rsidRPr="00FB7AB7">
              <w:tab/>
              <w:t>READ</w:t>
            </w:r>
            <w:r w:rsidRPr="00FB7AB7">
              <w:tab/>
              <w:t>PIN</w:t>
            </w:r>
          </w:p>
          <w:p w14:paraId="7EFE0D34" w14:textId="77777777" w:rsidR="009974B8" w:rsidRPr="00FB7AB7" w:rsidRDefault="009974B8" w:rsidP="00CD238A">
            <w:pPr>
              <w:pStyle w:val="TAC"/>
              <w:tabs>
                <w:tab w:val="left" w:pos="601"/>
                <w:tab w:val="left" w:pos="3153"/>
              </w:tabs>
              <w:jc w:val="left"/>
            </w:pPr>
            <w:r w:rsidRPr="00FB7AB7">
              <w:tab/>
              <w:t>UPDATE</w:t>
            </w:r>
            <w:r w:rsidRPr="00FB7AB7">
              <w:tab/>
              <w:t>ADM</w:t>
            </w:r>
          </w:p>
          <w:p w14:paraId="734D72C8" w14:textId="77777777" w:rsidR="009974B8" w:rsidRPr="00FB7AB7" w:rsidRDefault="009974B8" w:rsidP="00CD238A">
            <w:pPr>
              <w:pStyle w:val="TAC"/>
              <w:tabs>
                <w:tab w:val="left" w:pos="601"/>
                <w:tab w:val="left" w:pos="3153"/>
              </w:tabs>
              <w:jc w:val="left"/>
            </w:pPr>
            <w:r w:rsidRPr="00FB7AB7">
              <w:tab/>
              <w:t>ACTIVATE</w:t>
            </w:r>
            <w:r w:rsidRPr="00FB7AB7">
              <w:tab/>
              <w:t>ADM</w:t>
            </w:r>
          </w:p>
          <w:p w14:paraId="7D395C43" w14:textId="77777777" w:rsidR="009974B8" w:rsidRPr="00FB7AB7" w:rsidRDefault="009974B8" w:rsidP="00CD238A">
            <w:pPr>
              <w:pStyle w:val="TAC"/>
              <w:tabs>
                <w:tab w:val="left" w:pos="601"/>
                <w:tab w:val="left" w:pos="3153"/>
              </w:tabs>
              <w:jc w:val="left"/>
            </w:pPr>
            <w:r w:rsidRPr="00FB7AB7">
              <w:tab/>
              <w:t>DEACTIVATE</w:t>
            </w:r>
            <w:r w:rsidRPr="00FB7AB7">
              <w:tab/>
              <w:t>ADM</w:t>
            </w:r>
          </w:p>
          <w:p w14:paraId="1C956F0D" w14:textId="77777777" w:rsidR="009974B8" w:rsidRPr="00FB7AB7" w:rsidRDefault="009974B8" w:rsidP="00CD238A">
            <w:pPr>
              <w:pStyle w:val="TAC"/>
              <w:tabs>
                <w:tab w:val="left" w:pos="601"/>
                <w:tab w:val="left" w:pos="3153"/>
              </w:tabs>
              <w:jc w:val="left"/>
            </w:pPr>
          </w:p>
        </w:tc>
      </w:tr>
      <w:tr w:rsidR="009974B8" w:rsidRPr="0080010E" w14:paraId="753EBF47"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34E9C1D1" w14:textId="77777777"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14:paraId="06BD39EF" w14:textId="77777777"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14:paraId="2464327C" w14:textId="77777777"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14:paraId="32F17C6A" w14:textId="77777777" w:rsidR="009974B8" w:rsidRPr="00FB7AB7" w:rsidRDefault="009974B8" w:rsidP="00CD238A">
            <w:pPr>
              <w:pStyle w:val="TAC"/>
            </w:pPr>
            <w:r w:rsidRPr="00FB7AB7">
              <w:t>Length</w:t>
            </w:r>
          </w:p>
        </w:tc>
      </w:tr>
      <w:tr w:rsidR="009974B8" w:rsidRPr="0080010E" w14:paraId="1783F45F"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033CFFA8" w14:textId="77777777"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14:paraId="5628830E" w14:textId="77777777"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14:paraId="6B38A4AD"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712639A" w14:textId="77777777" w:rsidR="009974B8" w:rsidRPr="00FB7AB7" w:rsidRDefault="009974B8" w:rsidP="00CD238A">
            <w:pPr>
              <w:pStyle w:val="TAC"/>
            </w:pPr>
            <w:r w:rsidRPr="00FB7AB7">
              <w:t>X bytes</w:t>
            </w:r>
          </w:p>
        </w:tc>
      </w:tr>
    </w:tbl>
    <w:p w14:paraId="3C42A9DE" w14:textId="77777777" w:rsidR="009974B8" w:rsidRPr="0080010E" w:rsidRDefault="009974B8" w:rsidP="009974B8">
      <w:pPr>
        <w:ind w:left="567"/>
      </w:pPr>
    </w:p>
    <w:p w14:paraId="647B7CD1" w14:textId="77777777" w:rsidR="009974B8" w:rsidRDefault="009974B8" w:rsidP="009974B8">
      <w:pPr>
        <w:pStyle w:val="B1"/>
        <w:spacing w:after="0"/>
        <w:ind w:left="0" w:firstLine="0"/>
      </w:pPr>
      <w:r w:rsidRPr="0080010E">
        <w:t>IARI TLV object:</w:t>
      </w:r>
    </w:p>
    <w:p w14:paraId="70704F97" w14:textId="77777777" w:rsidR="009974B8" w:rsidRPr="0080010E" w:rsidRDefault="009974B8" w:rsidP="009974B8">
      <w:pPr>
        <w:pStyle w:val="B1"/>
        <w:spacing w:after="0"/>
        <w:ind w:left="0" w:firstLine="0"/>
      </w:pPr>
      <w:r>
        <w:tab/>
        <w:t>Contents:</w:t>
      </w:r>
    </w:p>
    <w:p w14:paraId="1FAA42C0" w14:textId="77777777" w:rsidR="009974B8" w:rsidRPr="0080010E" w:rsidRDefault="009974B8" w:rsidP="009974B8">
      <w:pPr>
        <w:pStyle w:val="B1"/>
      </w:pPr>
      <w:r>
        <w:lastRenderedPageBreak/>
        <w:t>-</w:t>
      </w:r>
      <w:r>
        <w:tab/>
      </w:r>
      <w:r w:rsidRPr="0080010E">
        <w:t>The content and coding is defined below.</w:t>
      </w:r>
    </w:p>
    <w:p w14:paraId="61CF92FE" w14:textId="77777777" w:rsidR="009974B8" w:rsidRPr="0080010E" w:rsidRDefault="009974B8" w:rsidP="009974B8">
      <w:pPr>
        <w:pStyle w:val="B1"/>
        <w:spacing w:after="0"/>
        <w:ind w:left="1135" w:firstLine="0"/>
      </w:pPr>
    </w:p>
    <w:p w14:paraId="734712E8" w14:textId="77777777"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980FA9A" w14:textId="77777777" w:rsidTr="00CD238A">
        <w:trPr>
          <w:jc w:val="center"/>
        </w:trPr>
        <w:tc>
          <w:tcPr>
            <w:tcW w:w="1255" w:type="dxa"/>
          </w:tcPr>
          <w:p w14:paraId="08AD390F" w14:textId="77777777" w:rsidR="009974B8" w:rsidRPr="00FB7AB7" w:rsidRDefault="009974B8" w:rsidP="00CD238A">
            <w:pPr>
              <w:pStyle w:val="TAH"/>
            </w:pPr>
            <w:r w:rsidRPr="00FB7AB7">
              <w:t>Length</w:t>
            </w:r>
          </w:p>
        </w:tc>
        <w:tc>
          <w:tcPr>
            <w:tcW w:w="3966" w:type="dxa"/>
          </w:tcPr>
          <w:p w14:paraId="7872A1C7" w14:textId="77777777" w:rsidR="009974B8" w:rsidRPr="00FB7AB7" w:rsidRDefault="009974B8" w:rsidP="00CD238A">
            <w:pPr>
              <w:pStyle w:val="TAH"/>
              <w:jc w:val="left"/>
            </w:pPr>
            <w:r w:rsidRPr="00FB7AB7">
              <w:t>Description</w:t>
            </w:r>
          </w:p>
        </w:tc>
        <w:tc>
          <w:tcPr>
            <w:tcW w:w="973" w:type="dxa"/>
          </w:tcPr>
          <w:p w14:paraId="60B54B5F" w14:textId="77777777" w:rsidR="009974B8" w:rsidRPr="00FB7AB7" w:rsidRDefault="009974B8" w:rsidP="00CD238A">
            <w:pPr>
              <w:pStyle w:val="TAH"/>
            </w:pPr>
            <w:r w:rsidRPr="00FB7AB7">
              <w:t>Value</w:t>
            </w:r>
          </w:p>
        </w:tc>
        <w:tc>
          <w:tcPr>
            <w:tcW w:w="973" w:type="dxa"/>
          </w:tcPr>
          <w:p w14:paraId="261973EC" w14:textId="77777777" w:rsidR="009974B8" w:rsidRPr="00FB7AB7" w:rsidRDefault="009974B8" w:rsidP="00CD238A">
            <w:pPr>
              <w:pStyle w:val="TAH"/>
            </w:pPr>
            <w:r w:rsidRPr="00FB7AB7">
              <w:t>Status</w:t>
            </w:r>
          </w:p>
        </w:tc>
      </w:tr>
      <w:tr w:rsidR="009974B8" w:rsidRPr="0080010E" w14:paraId="3279BD0E" w14:textId="77777777" w:rsidTr="00CD238A">
        <w:trPr>
          <w:jc w:val="center"/>
        </w:trPr>
        <w:tc>
          <w:tcPr>
            <w:tcW w:w="1255" w:type="dxa"/>
          </w:tcPr>
          <w:p w14:paraId="241AC5EE" w14:textId="77777777" w:rsidR="009974B8" w:rsidRPr="00FB7AB7" w:rsidRDefault="009974B8" w:rsidP="00CD238A">
            <w:pPr>
              <w:pStyle w:val="TAC"/>
            </w:pPr>
            <w:r w:rsidRPr="00FB7AB7">
              <w:t>1 byte</w:t>
            </w:r>
          </w:p>
        </w:tc>
        <w:tc>
          <w:tcPr>
            <w:tcW w:w="3966" w:type="dxa"/>
          </w:tcPr>
          <w:p w14:paraId="32280916" w14:textId="77777777" w:rsidR="009974B8" w:rsidRPr="00FB7AB7" w:rsidRDefault="009974B8" w:rsidP="00CD238A">
            <w:pPr>
              <w:pStyle w:val="TAC"/>
              <w:jc w:val="left"/>
            </w:pPr>
            <w:r w:rsidRPr="00FB7AB7">
              <w:t>IARI TLV TAG</w:t>
            </w:r>
          </w:p>
        </w:tc>
        <w:tc>
          <w:tcPr>
            <w:tcW w:w="973" w:type="dxa"/>
          </w:tcPr>
          <w:p w14:paraId="44F171BA" w14:textId="77777777" w:rsidR="009974B8" w:rsidRPr="00FB7AB7" w:rsidRDefault="009974B8" w:rsidP="00CD238A">
            <w:pPr>
              <w:pStyle w:val="TAC"/>
            </w:pPr>
            <w:r w:rsidRPr="00FB7AB7">
              <w:t>'80'</w:t>
            </w:r>
          </w:p>
        </w:tc>
        <w:tc>
          <w:tcPr>
            <w:tcW w:w="973" w:type="dxa"/>
          </w:tcPr>
          <w:p w14:paraId="7DA4B326" w14:textId="77777777" w:rsidR="009974B8" w:rsidRPr="00FB7AB7" w:rsidRDefault="009974B8" w:rsidP="00CD238A">
            <w:pPr>
              <w:pStyle w:val="TAC"/>
            </w:pPr>
            <w:r w:rsidRPr="00FB7AB7">
              <w:t>M</w:t>
            </w:r>
          </w:p>
        </w:tc>
      </w:tr>
      <w:tr w:rsidR="009974B8" w:rsidRPr="0080010E" w14:paraId="0978A82D" w14:textId="77777777" w:rsidTr="00CD238A">
        <w:trPr>
          <w:jc w:val="center"/>
        </w:trPr>
        <w:tc>
          <w:tcPr>
            <w:tcW w:w="1255" w:type="dxa"/>
          </w:tcPr>
          <w:p w14:paraId="03568C7E" w14:textId="77777777" w:rsidR="009974B8" w:rsidRPr="00FB7AB7" w:rsidRDefault="009974B8" w:rsidP="00CD238A">
            <w:pPr>
              <w:pStyle w:val="TAC"/>
            </w:pPr>
            <w:r w:rsidRPr="00FB7AB7">
              <w:t>1 byte</w:t>
            </w:r>
          </w:p>
        </w:tc>
        <w:tc>
          <w:tcPr>
            <w:tcW w:w="3966" w:type="dxa"/>
          </w:tcPr>
          <w:p w14:paraId="2A587F6A" w14:textId="77777777" w:rsidR="009974B8" w:rsidRPr="00FB7AB7" w:rsidRDefault="009974B8" w:rsidP="00CD238A">
            <w:pPr>
              <w:pStyle w:val="TAC"/>
              <w:jc w:val="left"/>
            </w:pPr>
            <w:r w:rsidRPr="00FB7AB7">
              <w:t xml:space="preserve">Length of IARI </w:t>
            </w:r>
          </w:p>
        </w:tc>
        <w:tc>
          <w:tcPr>
            <w:tcW w:w="973" w:type="dxa"/>
          </w:tcPr>
          <w:p w14:paraId="201CBD7B" w14:textId="77777777" w:rsidR="009974B8" w:rsidRPr="0080010E" w:rsidRDefault="009974B8" w:rsidP="00CD238A">
            <w:pPr>
              <w:pStyle w:val="TAC"/>
              <w:rPr>
                <w:lang w:val="fr-FR"/>
              </w:rPr>
            </w:pPr>
            <w:r>
              <w:rPr>
                <w:lang w:val="fr-FR"/>
              </w:rPr>
              <w:t>Y</w:t>
            </w:r>
          </w:p>
        </w:tc>
        <w:tc>
          <w:tcPr>
            <w:tcW w:w="973" w:type="dxa"/>
          </w:tcPr>
          <w:p w14:paraId="099DE576" w14:textId="77777777" w:rsidR="009974B8" w:rsidRPr="0080010E" w:rsidRDefault="009974B8" w:rsidP="00CD238A">
            <w:pPr>
              <w:pStyle w:val="TAC"/>
              <w:rPr>
                <w:lang w:val="fr-FR"/>
              </w:rPr>
            </w:pPr>
            <w:r w:rsidRPr="0080010E">
              <w:rPr>
                <w:lang w:val="fr-FR"/>
              </w:rPr>
              <w:t>M</w:t>
            </w:r>
          </w:p>
        </w:tc>
      </w:tr>
      <w:tr w:rsidR="009974B8" w:rsidRPr="0080010E" w14:paraId="39540F5B" w14:textId="77777777" w:rsidTr="00CD238A">
        <w:trPr>
          <w:jc w:val="center"/>
        </w:trPr>
        <w:tc>
          <w:tcPr>
            <w:tcW w:w="1255" w:type="dxa"/>
          </w:tcPr>
          <w:p w14:paraId="74D884AF" w14:textId="77777777" w:rsidR="009974B8" w:rsidRPr="0080010E" w:rsidRDefault="009974B8" w:rsidP="00CD238A">
            <w:pPr>
              <w:pStyle w:val="TAC"/>
              <w:rPr>
                <w:lang w:val="fr-FR"/>
              </w:rPr>
            </w:pPr>
            <w:r w:rsidRPr="0080010E">
              <w:rPr>
                <w:lang w:val="fr-FR"/>
              </w:rPr>
              <w:t>Y bytes</w:t>
            </w:r>
          </w:p>
        </w:tc>
        <w:tc>
          <w:tcPr>
            <w:tcW w:w="3966" w:type="dxa"/>
          </w:tcPr>
          <w:p w14:paraId="31673293" w14:textId="77777777" w:rsidR="009974B8" w:rsidRPr="00FB7AB7" w:rsidRDefault="009974B8" w:rsidP="00CD238A">
            <w:pPr>
              <w:pStyle w:val="TAC"/>
              <w:jc w:val="left"/>
            </w:pPr>
            <w:r w:rsidRPr="00FB7AB7">
              <w:t>IARI value</w:t>
            </w:r>
          </w:p>
        </w:tc>
        <w:tc>
          <w:tcPr>
            <w:tcW w:w="973" w:type="dxa"/>
          </w:tcPr>
          <w:p w14:paraId="5F0BF4C3" w14:textId="77777777" w:rsidR="009974B8" w:rsidRPr="00FB7AB7" w:rsidRDefault="009974B8" w:rsidP="00CD238A">
            <w:pPr>
              <w:pStyle w:val="TAC"/>
            </w:pPr>
            <w:r w:rsidRPr="00FB7AB7">
              <w:t>-</w:t>
            </w:r>
          </w:p>
        </w:tc>
        <w:tc>
          <w:tcPr>
            <w:tcW w:w="973" w:type="dxa"/>
          </w:tcPr>
          <w:p w14:paraId="68B9C1FE" w14:textId="77777777" w:rsidR="009974B8" w:rsidRPr="00FB7AB7" w:rsidRDefault="009974B8" w:rsidP="00CD238A">
            <w:pPr>
              <w:pStyle w:val="TAC"/>
            </w:pPr>
            <w:r w:rsidRPr="00FB7AB7">
              <w:t>M</w:t>
            </w:r>
          </w:p>
        </w:tc>
      </w:tr>
    </w:tbl>
    <w:p w14:paraId="68DDE6FB" w14:textId="77777777" w:rsidR="009974B8" w:rsidRPr="0080010E" w:rsidRDefault="009974B8" w:rsidP="009974B8"/>
    <w:p w14:paraId="23F30B9E" w14:textId="77777777" w:rsidR="009974B8" w:rsidRDefault="009974B8" w:rsidP="009974B8">
      <w:pPr>
        <w:pStyle w:val="B1"/>
      </w:pPr>
      <w:r>
        <w:t>-</w:t>
      </w:r>
      <w:r>
        <w:tab/>
        <w:t>Coding:</w:t>
      </w:r>
    </w:p>
    <w:p w14:paraId="3E117D79" w14:textId="065F6259"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rsidR="00313726">
        <w:t>TS </w:t>
      </w:r>
      <w:r w:rsidR="00313726" w:rsidRPr="0080010E">
        <w:t>2</w:t>
      </w:r>
      <w:r w:rsidRPr="0080010E">
        <w:t>4.229</w:t>
      </w:r>
      <w:r w:rsidR="00313726">
        <w:t> [</w:t>
      </w:r>
      <w:r>
        <w:t>32]</w:t>
      </w:r>
      <w:r w:rsidRPr="0080010E">
        <w:t>.</w:t>
      </w:r>
    </w:p>
    <w:p w14:paraId="400752F7" w14:textId="77777777" w:rsidR="009974B8" w:rsidRDefault="009974B8" w:rsidP="009974B8">
      <w:pPr>
        <w:pStyle w:val="B1"/>
        <w:spacing w:after="0"/>
        <w:ind w:firstLine="284"/>
      </w:pPr>
    </w:p>
    <w:p w14:paraId="7406968F" w14:textId="77777777"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14:paraId="3BCADB12" w14:textId="77777777" w:rsidR="009974B8" w:rsidRDefault="009974B8" w:rsidP="009974B8">
      <w:pPr>
        <w:pStyle w:val="Heading3"/>
      </w:pPr>
      <w:bookmarkStart w:id="151" w:name="_Toc2867214"/>
      <w:bookmarkStart w:id="152" w:name="_Toc29900577"/>
      <w:bookmarkStart w:id="153" w:name="_Toc36481415"/>
      <w:bookmarkStart w:id="154" w:name="_Toc36481869"/>
      <w:bookmarkStart w:id="155" w:name="_Toc163038703"/>
      <w:r>
        <w:t>4.2.17</w:t>
      </w:r>
      <w:r>
        <w:tab/>
        <w:t>EF</w:t>
      </w:r>
      <w:r>
        <w:rPr>
          <w:vertAlign w:val="subscript"/>
        </w:rPr>
        <w:t>FromPreferred</w:t>
      </w:r>
      <w:r>
        <w:t xml:space="preserve"> (From Preferred)</w:t>
      </w:r>
      <w:bookmarkEnd w:id="151"/>
      <w:bookmarkEnd w:id="152"/>
      <w:bookmarkEnd w:id="153"/>
      <w:bookmarkEnd w:id="154"/>
      <w:bookmarkEnd w:id="155"/>
    </w:p>
    <w:p w14:paraId="70430366" w14:textId="77777777" w:rsidR="009974B8" w:rsidRDefault="009974B8" w:rsidP="009974B8">
      <w:r w:rsidRPr="007A00B6">
        <w:t>If service n°</w:t>
      </w:r>
      <w:r>
        <w:t>17</w:t>
      </w:r>
      <w:r w:rsidRPr="007A00B6">
        <w:t xml:space="preserve"> is </w:t>
      </w:r>
      <w:r>
        <w:t>"</w:t>
      </w:r>
      <w:r w:rsidRPr="007A00B6">
        <w:t>available</w:t>
      </w:r>
      <w:r>
        <w:t>"</w:t>
      </w:r>
      <w:r w:rsidRPr="007A00B6">
        <w:t>, this file shall be present.</w:t>
      </w:r>
    </w:p>
    <w:p w14:paraId="55E6534B" w14:textId="6D78D591"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w:t>
      </w:r>
      <w:r w:rsidR="00313726">
        <w:t>TS 2</w:t>
      </w:r>
      <w:r>
        <w:t>4.607</w:t>
      </w:r>
      <w:r w:rsidR="00313726">
        <w:t> [</w:t>
      </w:r>
      <w:r>
        <w:t>34] clause 4.5.2.12.</w:t>
      </w:r>
    </w:p>
    <w:p w14:paraId="00164C2D" w14:textId="77777777"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14:paraId="72750B59" w14:textId="6A64BE02" w:rsidR="009974B8" w:rsidRPr="00D90B4A" w:rsidRDefault="009974B8" w:rsidP="009974B8">
      <w:r>
        <w:t>F</w:t>
      </w:r>
      <w:r w:rsidRPr="00D90B4A">
        <w:t>or the structure, content and coding of this file, see EF</w:t>
      </w:r>
      <w:r w:rsidRPr="00D90B4A">
        <w:rPr>
          <w:vertAlign w:val="subscript"/>
        </w:rPr>
        <w:t>FromPreferred</w:t>
      </w:r>
      <w:r>
        <w:t xml:space="preserve"> in 3GPP </w:t>
      </w:r>
      <w:r w:rsidR="00313726">
        <w:t>TS 3</w:t>
      </w:r>
      <w:r>
        <w:t>1.102</w:t>
      </w:r>
      <w:r w:rsidR="00313726">
        <w:t> [</w:t>
      </w:r>
      <w:r>
        <w:t>2</w:t>
      </w:r>
      <w:r w:rsidRPr="00D90B4A">
        <w:t>]</w:t>
      </w:r>
    </w:p>
    <w:p w14:paraId="0F414D99" w14:textId="77777777" w:rsidR="009974B8" w:rsidRDefault="009974B8" w:rsidP="009974B8">
      <w:pPr>
        <w:pStyle w:val="Heading3"/>
      </w:pPr>
      <w:bookmarkStart w:id="156" w:name="_Toc2867215"/>
      <w:bookmarkStart w:id="157" w:name="_Toc29900578"/>
      <w:bookmarkStart w:id="158" w:name="_Toc36481416"/>
      <w:bookmarkStart w:id="159" w:name="_Toc36481870"/>
      <w:bookmarkStart w:id="160" w:name="_Toc163038704"/>
      <w:r>
        <w:t>4.2.18</w:t>
      </w:r>
      <w:r>
        <w:tab/>
        <w:t>EF</w:t>
      </w:r>
      <w:r>
        <w:rPr>
          <w:vertAlign w:val="subscript"/>
        </w:rPr>
        <w:t>IMSConfigData</w:t>
      </w:r>
      <w:r>
        <w:t xml:space="preserve"> (IMS Configuration Data)</w:t>
      </w:r>
      <w:bookmarkEnd w:id="156"/>
      <w:bookmarkEnd w:id="157"/>
      <w:bookmarkEnd w:id="158"/>
      <w:bookmarkEnd w:id="159"/>
      <w:bookmarkEnd w:id="160"/>
    </w:p>
    <w:p w14:paraId="574A95DC" w14:textId="77777777" w:rsidR="009974B8" w:rsidRDefault="009974B8" w:rsidP="009974B8">
      <w:r w:rsidRPr="007A00B6">
        <w:t>If service n°</w:t>
      </w:r>
      <w:r>
        <w:t>18</w:t>
      </w:r>
      <w:r w:rsidRPr="007A00B6">
        <w:t xml:space="preserve"> is </w:t>
      </w:r>
      <w:r>
        <w:t>"</w:t>
      </w:r>
      <w:r w:rsidRPr="007A00B6">
        <w:t>available</w:t>
      </w:r>
      <w:r>
        <w:t>"</w:t>
      </w:r>
      <w:r w:rsidRPr="007A00B6">
        <w:t>, this file shall be present.</w:t>
      </w:r>
    </w:p>
    <w:p w14:paraId="63640A5D" w14:textId="3871E194" w:rsidR="009974B8" w:rsidRDefault="009974B8" w:rsidP="009974B8">
      <w:r>
        <w:t xml:space="preserve">This EF contains the IMS configuration data object as specified in 3GPP </w:t>
      </w:r>
      <w:r w:rsidR="00313726">
        <w:t>TS 2</w:t>
      </w:r>
      <w:r>
        <w:t>4.167</w:t>
      </w:r>
      <w:r w:rsidR="00313726">
        <w:t> [</w:t>
      </w:r>
      <w:r>
        <w:t>35].</w:t>
      </w:r>
    </w:p>
    <w:p w14:paraId="0FEE6BC7" w14:textId="77777777" w:rsidR="009974B8" w:rsidRDefault="009974B8" w:rsidP="009974B8">
      <w:pPr>
        <w:pStyle w:val="TH"/>
      </w:pPr>
    </w:p>
    <w:p w14:paraId="48A96A8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0BAB9DF2" w14:textId="77777777" w:rsidTr="00CD238A">
        <w:trPr>
          <w:cantSplit/>
          <w:jc w:val="center"/>
        </w:trPr>
        <w:tc>
          <w:tcPr>
            <w:tcW w:w="2693" w:type="dxa"/>
            <w:gridSpan w:val="2"/>
          </w:tcPr>
          <w:p w14:paraId="26690148" w14:textId="77777777" w:rsidR="009974B8" w:rsidRPr="00FB7AB7" w:rsidRDefault="009974B8" w:rsidP="00CD238A">
            <w:pPr>
              <w:pStyle w:val="TAC"/>
            </w:pPr>
            <w:r w:rsidRPr="00FB7AB7">
              <w:t>Identifier: '6FF8'</w:t>
            </w:r>
          </w:p>
        </w:tc>
        <w:tc>
          <w:tcPr>
            <w:tcW w:w="3261" w:type="dxa"/>
            <w:gridSpan w:val="3"/>
          </w:tcPr>
          <w:p w14:paraId="2562F622" w14:textId="77777777" w:rsidR="009974B8" w:rsidRPr="00FB7AB7" w:rsidRDefault="009974B8" w:rsidP="00CD238A">
            <w:pPr>
              <w:pStyle w:val="TAC"/>
            </w:pPr>
            <w:r w:rsidRPr="00FB7AB7">
              <w:t>Structure: BER-TLV</w:t>
            </w:r>
          </w:p>
        </w:tc>
        <w:tc>
          <w:tcPr>
            <w:tcW w:w="1558" w:type="dxa"/>
            <w:gridSpan w:val="2"/>
          </w:tcPr>
          <w:p w14:paraId="60893B0F" w14:textId="77777777" w:rsidR="009974B8" w:rsidRPr="00FB7AB7" w:rsidRDefault="009974B8" w:rsidP="00CD238A">
            <w:pPr>
              <w:pStyle w:val="TAC"/>
            </w:pPr>
            <w:r w:rsidRPr="00FB7AB7">
              <w:t>Optional</w:t>
            </w:r>
          </w:p>
        </w:tc>
      </w:tr>
      <w:tr w:rsidR="009974B8" w14:paraId="19253FA6" w14:textId="77777777" w:rsidTr="00CD238A">
        <w:trPr>
          <w:cantSplit/>
          <w:jc w:val="center"/>
        </w:trPr>
        <w:tc>
          <w:tcPr>
            <w:tcW w:w="3686" w:type="dxa"/>
            <w:gridSpan w:val="3"/>
          </w:tcPr>
          <w:p w14:paraId="51D70B2E" w14:textId="77777777" w:rsidR="009974B8" w:rsidRPr="00FB7AB7" w:rsidRDefault="009974B8" w:rsidP="00CD238A">
            <w:pPr>
              <w:pStyle w:val="TAC"/>
            </w:pPr>
            <w:r w:rsidRPr="00FB7AB7">
              <w:t>File size: X bytes</w:t>
            </w:r>
          </w:p>
        </w:tc>
        <w:tc>
          <w:tcPr>
            <w:tcW w:w="3826" w:type="dxa"/>
            <w:gridSpan w:val="4"/>
          </w:tcPr>
          <w:p w14:paraId="41D4BB61" w14:textId="77777777" w:rsidR="009974B8" w:rsidRPr="00FB7AB7" w:rsidRDefault="009974B8" w:rsidP="00CD238A">
            <w:pPr>
              <w:pStyle w:val="TAC"/>
            </w:pPr>
            <w:r w:rsidRPr="00FB7AB7">
              <w:t>Update activity: low</w:t>
            </w:r>
          </w:p>
        </w:tc>
      </w:tr>
      <w:tr w:rsidR="009974B8" w14:paraId="0B43E9F7" w14:textId="77777777" w:rsidTr="00CD238A">
        <w:trPr>
          <w:cantSplit/>
          <w:jc w:val="center"/>
        </w:trPr>
        <w:tc>
          <w:tcPr>
            <w:tcW w:w="7512" w:type="dxa"/>
            <w:gridSpan w:val="7"/>
          </w:tcPr>
          <w:p w14:paraId="45077AC0" w14:textId="77777777" w:rsidR="009974B8" w:rsidRPr="00FB7AB7" w:rsidRDefault="009974B8" w:rsidP="00CD238A">
            <w:pPr>
              <w:pStyle w:val="TAC"/>
              <w:tabs>
                <w:tab w:val="left" w:pos="601"/>
                <w:tab w:val="left" w:pos="3153"/>
              </w:tabs>
              <w:spacing w:before="120"/>
              <w:jc w:val="left"/>
            </w:pPr>
            <w:r w:rsidRPr="00FB7AB7">
              <w:t>Access Conditions:</w:t>
            </w:r>
          </w:p>
          <w:p w14:paraId="4AFD0179" w14:textId="77777777" w:rsidR="009974B8" w:rsidRPr="00FB7AB7" w:rsidRDefault="009974B8" w:rsidP="00CD238A">
            <w:pPr>
              <w:pStyle w:val="TAC"/>
              <w:tabs>
                <w:tab w:val="left" w:pos="601"/>
                <w:tab w:val="left" w:pos="3153"/>
              </w:tabs>
              <w:jc w:val="left"/>
            </w:pPr>
            <w:r w:rsidRPr="00FB7AB7">
              <w:tab/>
              <w:t>READ</w:t>
            </w:r>
            <w:r w:rsidRPr="00FB7AB7">
              <w:tab/>
              <w:t>PIN</w:t>
            </w:r>
          </w:p>
          <w:p w14:paraId="672E641C" w14:textId="77777777" w:rsidR="009974B8" w:rsidRPr="00FB7AB7" w:rsidRDefault="009974B8" w:rsidP="00CD238A">
            <w:pPr>
              <w:pStyle w:val="TAC"/>
              <w:tabs>
                <w:tab w:val="left" w:pos="601"/>
                <w:tab w:val="left" w:pos="3153"/>
              </w:tabs>
              <w:jc w:val="left"/>
            </w:pPr>
            <w:r w:rsidRPr="00FB7AB7">
              <w:tab/>
              <w:t>UPDATE</w:t>
            </w:r>
            <w:r w:rsidRPr="00FB7AB7">
              <w:tab/>
              <w:t>ADM</w:t>
            </w:r>
          </w:p>
          <w:p w14:paraId="79C36840" w14:textId="77777777" w:rsidR="009974B8" w:rsidRPr="00FB7AB7" w:rsidRDefault="009974B8" w:rsidP="00CD238A">
            <w:pPr>
              <w:pStyle w:val="TAC"/>
              <w:tabs>
                <w:tab w:val="left" w:pos="601"/>
                <w:tab w:val="left" w:pos="3153"/>
              </w:tabs>
              <w:jc w:val="left"/>
            </w:pPr>
            <w:r w:rsidRPr="00FB7AB7">
              <w:tab/>
              <w:t>DEACTIVATE</w:t>
            </w:r>
            <w:r w:rsidRPr="00FB7AB7">
              <w:tab/>
              <w:t>ADM</w:t>
            </w:r>
          </w:p>
          <w:p w14:paraId="58835689" w14:textId="77777777" w:rsidR="009974B8" w:rsidRPr="00FB7AB7" w:rsidRDefault="009974B8" w:rsidP="00CD238A">
            <w:pPr>
              <w:pStyle w:val="TAC"/>
              <w:tabs>
                <w:tab w:val="left" w:pos="601"/>
                <w:tab w:val="left" w:pos="3153"/>
              </w:tabs>
              <w:jc w:val="left"/>
            </w:pPr>
            <w:r w:rsidRPr="00FB7AB7">
              <w:tab/>
              <w:t>ACTIVATE</w:t>
            </w:r>
            <w:r w:rsidRPr="00FB7AB7">
              <w:tab/>
              <w:t>ADM</w:t>
            </w:r>
          </w:p>
          <w:p w14:paraId="419BA634" w14:textId="77777777" w:rsidR="009974B8" w:rsidRPr="00FB7AB7" w:rsidRDefault="009974B8" w:rsidP="00CD238A">
            <w:pPr>
              <w:pStyle w:val="TAC"/>
              <w:tabs>
                <w:tab w:val="left" w:pos="601"/>
                <w:tab w:val="left" w:pos="3153"/>
              </w:tabs>
              <w:jc w:val="left"/>
            </w:pPr>
          </w:p>
        </w:tc>
      </w:tr>
      <w:tr w:rsidR="009974B8" w14:paraId="10E26C3A" w14:textId="77777777" w:rsidTr="00CD238A">
        <w:trPr>
          <w:cantSplit/>
          <w:jc w:val="center"/>
        </w:trPr>
        <w:tc>
          <w:tcPr>
            <w:tcW w:w="1702" w:type="dxa"/>
          </w:tcPr>
          <w:p w14:paraId="477370BD" w14:textId="77777777" w:rsidR="009974B8" w:rsidRPr="00FB7AB7" w:rsidRDefault="009974B8" w:rsidP="00CD238A">
            <w:pPr>
              <w:pStyle w:val="TAC"/>
            </w:pPr>
            <w:r w:rsidRPr="00FB7AB7">
              <w:t>Bytes</w:t>
            </w:r>
          </w:p>
        </w:tc>
        <w:tc>
          <w:tcPr>
            <w:tcW w:w="3734" w:type="dxa"/>
            <w:gridSpan w:val="3"/>
          </w:tcPr>
          <w:p w14:paraId="32B8CB7E" w14:textId="77777777" w:rsidR="009974B8" w:rsidRPr="00FB7AB7" w:rsidRDefault="009974B8" w:rsidP="00CD238A">
            <w:pPr>
              <w:pStyle w:val="TAC"/>
            </w:pPr>
            <w:r w:rsidRPr="00FB7AB7">
              <w:t>Description</w:t>
            </w:r>
          </w:p>
        </w:tc>
        <w:tc>
          <w:tcPr>
            <w:tcW w:w="593" w:type="dxa"/>
            <w:gridSpan w:val="2"/>
          </w:tcPr>
          <w:p w14:paraId="76636987" w14:textId="77777777" w:rsidR="009974B8" w:rsidRPr="00FB7AB7" w:rsidRDefault="009974B8" w:rsidP="00CD238A">
            <w:pPr>
              <w:pStyle w:val="TAC"/>
            </w:pPr>
            <w:r w:rsidRPr="00FB7AB7">
              <w:t>M/O</w:t>
            </w:r>
          </w:p>
        </w:tc>
        <w:tc>
          <w:tcPr>
            <w:tcW w:w="1483" w:type="dxa"/>
          </w:tcPr>
          <w:p w14:paraId="5ED44831" w14:textId="77777777" w:rsidR="009974B8" w:rsidRPr="00FB7AB7" w:rsidRDefault="009974B8" w:rsidP="00CD238A">
            <w:pPr>
              <w:pStyle w:val="TAC"/>
            </w:pPr>
            <w:r w:rsidRPr="00FB7AB7">
              <w:t>Length</w:t>
            </w:r>
          </w:p>
        </w:tc>
      </w:tr>
      <w:tr w:rsidR="009974B8" w14:paraId="6D4632A1"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595E9A2D"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1D4D9787" w14:textId="77777777"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14:paraId="44BACE17"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D811D19" w14:textId="77777777" w:rsidR="009974B8" w:rsidRPr="00FB7AB7" w:rsidRDefault="009974B8" w:rsidP="00CD238A">
            <w:pPr>
              <w:pStyle w:val="TAC"/>
            </w:pPr>
            <w:r w:rsidRPr="00FB7AB7">
              <w:t>3 bytes</w:t>
            </w:r>
          </w:p>
        </w:tc>
      </w:tr>
      <w:tr w:rsidR="009974B8" w14:paraId="16FB44D5"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39112F91"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635AA8DD" w14:textId="77777777"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14:paraId="280D024D" w14:textId="77777777"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14:paraId="161DF98D" w14:textId="77777777" w:rsidR="009974B8" w:rsidRPr="00FB7AB7" w:rsidRDefault="009974B8" w:rsidP="00CD238A">
            <w:pPr>
              <w:pStyle w:val="TAC"/>
            </w:pPr>
            <w:r w:rsidRPr="00FB7AB7">
              <w:t>Y bytes</w:t>
            </w:r>
          </w:p>
        </w:tc>
      </w:tr>
    </w:tbl>
    <w:p w14:paraId="408C521B" w14:textId="77777777" w:rsidR="009974B8" w:rsidRDefault="009974B8" w:rsidP="009974B8"/>
    <w:p w14:paraId="6236AE86" w14:textId="77777777" w:rsidR="009974B8" w:rsidRDefault="009974B8" w:rsidP="009974B8">
      <w:pPr>
        <w:pStyle w:val="B3"/>
        <w:ind w:left="0" w:firstLine="0"/>
      </w:pPr>
      <w:r>
        <w:t>IMS configuration data object tags:</w:t>
      </w:r>
    </w:p>
    <w:p w14:paraId="66D226EA"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14:paraId="43F8E0B0" w14:textId="77777777" w:rsidTr="00CD238A">
        <w:trPr>
          <w:jc w:val="center"/>
        </w:trPr>
        <w:tc>
          <w:tcPr>
            <w:tcW w:w="3111" w:type="dxa"/>
          </w:tcPr>
          <w:p w14:paraId="272BCFDA" w14:textId="77777777" w:rsidR="009974B8" w:rsidRPr="00FB7AB7" w:rsidRDefault="009974B8" w:rsidP="00CD238A">
            <w:pPr>
              <w:pStyle w:val="TAH"/>
              <w:jc w:val="left"/>
            </w:pPr>
            <w:r w:rsidRPr="00FB7AB7">
              <w:t>IMS configuration data objects</w:t>
            </w:r>
          </w:p>
        </w:tc>
        <w:tc>
          <w:tcPr>
            <w:tcW w:w="1417" w:type="dxa"/>
          </w:tcPr>
          <w:p w14:paraId="56D1A6CD" w14:textId="77777777" w:rsidR="009974B8" w:rsidRPr="00FB7AB7" w:rsidRDefault="009974B8" w:rsidP="00CD238A">
            <w:pPr>
              <w:pStyle w:val="TAH"/>
            </w:pPr>
            <w:r w:rsidRPr="00FB7AB7">
              <w:t>Tag Values</w:t>
            </w:r>
          </w:p>
        </w:tc>
      </w:tr>
      <w:tr w:rsidR="009974B8" w14:paraId="4BB5AE2D" w14:textId="77777777" w:rsidTr="00CD238A">
        <w:trPr>
          <w:jc w:val="center"/>
        </w:trPr>
        <w:tc>
          <w:tcPr>
            <w:tcW w:w="3111" w:type="dxa"/>
          </w:tcPr>
          <w:p w14:paraId="3DD08E17" w14:textId="77777777" w:rsidR="009974B8" w:rsidRPr="00FB7AB7" w:rsidRDefault="009974B8" w:rsidP="00CD238A">
            <w:pPr>
              <w:pStyle w:val="TAC"/>
              <w:jc w:val="left"/>
            </w:pPr>
            <w:r w:rsidRPr="00FB7AB7">
              <w:t>IMS configuration data encoding</w:t>
            </w:r>
          </w:p>
        </w:tc>
        <w:tc>
          <w:tcPr>
            <w:tcW w:w="1417" w:type="dxa"/>
          </w:tcPr>
          <w:p w14:paraId="04E7CD25" w14:textId="77777777" w:rsidR="009974B8" w:rsidRPr="00FB7AB7" w:rsidRDefault="009974B8" w:rsidP="00CD238A">
            <w:pPr>
              <w:pStyle w:val="TAC"/>
            </w:pPr>
            <w:r w:rsidRPr="00FB7AB7">
              <w:t>'80'</w:t>
            </w:r>
          </w:p>
        </w:tc>
      </w:tr>
      <w:tr w:rsidR="009974B8" w14:paraId="3659B0D5" w14:textId="77777777" w:rsidTr="00CD238A">
        <w:trPr>
          <w:jc w:val="center"/>
        </w:trPr>
        <w:tc>
          <w:tcPr>
            <w:tcW w:w="3111" w:type="dxa"/>
          </w:tcPr>
          <w:p w14:paraId="13E7D4DC" w14:textId="77777777" w:rsidR="009974B8" w:rsidRPr="00FB7AB7" w:rsidRDefault="009974B8" w:rsidP="00CD238A">
            <w:pPr>
              <w:pStyle w:val="TAC"/>
              <w:jc w:val="left"/>
            </w:pPr>
            <w:r w:rsidRPr="00FB7AB7">
              <w:t>IMS configuration data</w:t>
            </w:r>
          </w:p>
        </w:tc>
        <w:tc>
          <w:tcPr>
            <w:tcW w:w="1417" w:type="dxa"/>
          </w:tcPr>
          <w:p w14:paraId="3FDDAD9A" w14:textId="77777777" w:rsidR="009974B8" w:rsidRDefault="009974B8" w:rsidP="00CD238A">
            <w:pPr>
              <w:pStyle w:val="TAC"/>
              <w:rPr>
                <w:lang w:val="en-US"/>
              </w:rPr>
            </w:pPr>
            <w:r>
              <w:rPr>
                <w:lang w:val="en-US"/>
              </w:rPr>
              <w:t>'81'</w:t>
            </w:r>
          </w:p>
        </w:tc>
      </w:tr>
    </w:tbl>
    <w:p w14:paraId="29E1A496" w14:textId="77777777" w:rsidR="009974B8" w:rsidRDefault="009974B8" w:rsidP="009974B8"/>
    <w:p w14:paraId="5073D3BA" w14:textId="77777777" w:rsidR="009974B8" w:rsidRDefault="009974B8" w:rsidP="009974B8">
      <w:r>
        <w:t>Coding of the IMS configuration data encoding object</w:t>
      </w:r>
    </w:p>
    <w:p w14:paraId="068E5A1F" w14:textId="77777777" w:rsidR="009974B8" w:rsidRDefault="009974B8" w:rsidP="009974B8">
      <w:pPr>
        <w:keepNext/>
        <w:spacing w:after="0"/>
        <w:ind w:firstLine="283"/>
      </w:pPr>
      <w:r>
        <w:lastRenderedPageBreak/>
        <w:t>Contents:</w:t>
      </w:r>
    </w:p>
    <w:p w14:paraId="1E23F8AF" w14:textId="77777777"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14:paraId="6508057F" w14:textId="77777777" w:rsidR="009974B8" w:rsidRDefault="009974B8" w:rsidP="009974B8">
      <w:pPr>
        <w:keepNext/>
        <w:tabs>
          <w:tab w:val="left" w:pos="1680"/>
          <w:tab w:val="left" w:pos="2895"/>
        </w:tabs>
        <w:spacing w:after="0"/>
        <w:ind w:firstLine="283"/>
      </w:pPr>
      <w:r>
        <w:t>Coding:</w:t>
      </w:r>
    </w:p>
    <w:p w14:paraId="7FC7D49D" w14:textId="7B8FC62A" w:rsidR="009974B8" w:rsidRDefault="009974B8" w:rsidP="009974B8">
      <w:pPr>
        <w:keepNext/>
        <w:spacing w:after="0"/>
        <w:ind w:left="630"/>
      </w:pPr>
      <w:r>
        <w:t xml:space="preserve">A value of '00' indicates the XML format described in 3GPP </w:t>
      </w:r>
      <w:r w:rsidR="00313726">
        <w:t>TS 2</w:t>
      </w:r>
      <w:r>
        <w:t>4.167</w:t>
      </w:r>
      <w:r w:rsidR="00313726">
        <w:t> [</w:t>
      </w:r>
      <w:r>
        <w:t>35]. All other values are reserved.</w:t>
      </w:r>
    </w:p>
    <w:p w14:paraId="3034986D" w14:textId="77777777" w:rsidR="009974B8" w:rsidRDefault="009974B8" w:rsidP="009974B8">
      <w:pPr>
        <w:keepNext/>
        <w:spacing w:after="0"/>
      </w:pPr>
    </w:p>
    <w:p w14:paraId="6CC85E25" w14:textId="79C83F39" w:rsidR="009974B8" w:rsidRDefault="009974B8" w:rsidP="009974B8">
      <w:pPr>
        <w:pStyle w:val="B3"/>
        <w:ind w:left="0" w:firstLine="0"/>
      </w:pPr>
      <w:r w:rsidRPr="0082607C">
        <w:t xml:space="preserve">Unused bytes shall be set to </w:t>
      </w:r>
      <w:r>
        <w:t>'FF'.</w:t>
      </w:r>
    </w:p>
    <w:p w14:paraId="5DD09565" w14:textId="77777777" w:rsidR="009974B8" w:rsidRDefault="009974B8" w:rsidP="009974B8">
      <w:pPr>
        <w:pStyle w:val="B3"/>
        <w:ind w:left="0" w:firstLine="0"/>
      </w:pPr>
      <w:r>
        <w:t>IMS configuration data object:</w:t>
      </w:r>
    </w:p>
    <w:p w14:paraId="26002985" w14:textId="77777777"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69C766D4" w14:textId="77777777" w:rsidTr="00CD238A">
        <w:trPr>
          <w:jc w:val="center"/>
        </w:trPr>
        <w:tc>
          <w:tcPr>
            <w:tcW w:w="1255" w:type="dxa"/>
          </w:tcPr>
          <w:p w14:paraId="6F45A762" w14:textId="77777777" w:rsidR="009974B8" w:rsidRPr="00FB7AB7" w:rsidRDefault="009974B8" w:rsidP="00CD238A">
            <w:pPr>
              <w:pStyle w:val="TAH"/>
            </w:pPr>
            <w:r w:rsidRPr="00FB7AB7">
              <w:t>Length</w:t>
            </w:r>
          </w:p>
        </w:tc>
        <w:tc>
          <w:tcPr>
            <w:tcW w:w="3966" w:type="dxa"/>
          </w:tcPr>
          <w:p w14:paraId="5E335329" w14:textId="77777777" w:rsidR="009974B8" w:rsidRPr="00FB7AB7" w:rsidRDefault="009974B8" w:rsidP="00CD238A">
            <w:pPr>
              <w:pStyle w:val="TAH"/>
              <w:jc w:val="left"/>
            </w:pPr>
            <w:r w:rsidRPr="00FB7AB7">
              <w:t>Description</w:t>
            </w:r>
          </w:p>
        </w:tc>
        <w:tc>
          <w:tcPr>
            <w:tcW w:w="973" w:type="dxa"/>
          </w:tcPr>
          <w:p w14:paraId="720A2FC5" w14:textId="77777777" w:rsidR="009974B8" w:rsidRPr="00FB7AB7" w:rsidRDefault="009974B8" w:rsidP="00CD238A">
            <w:pPr>
              <w:pStyle w:val="TAH"/>
            </w:pPr>
            <w:r w:rsidRPr="00FB7AB7">
              <w:t>Value</w:t>
            </w:r>
          </w:p>
        </w:tc>
        <w:tc>
          <w:tcPr>
            <w:tcW w:w="973" w:type="dxa"/>
          </w:tcPr>
          <w:p w14:paraId="0BD79DA4" w14:textId="77777777" w:rsidR="009974B8" w:rsidRPr="00FB7AB7" w:rsidRDefault="009974B8" w:rsidP="00CD238A">
            <w:pPr>
              <w:pStyle w:val="TAH"/>
            </w:pPr>
            <w:r w:rsidRPr="00FB7AB7">
              <w:t>Status</w:t>
            </w:r>
          </w:p>
        </w:tc>
      </w:tr>
      <w:tr w:rsidR="009974B8" w:rsidRPr="0080010E" w14:paraId="1A9ECD87" w14:textId="77777777" w:rsidTr="00CD238A">
        <w:trPr>
          <w:jc w:val="center"/>
        </w:trPr>
        <w:tc>
          <w:tcPr>
            <w:tcW w:w="1255" w:type="dxa"/>
          </w:tcPr>
          <w:p w14:paraId="21C0D372" w14:textId="77777777" w:rsidR="009974B8" w:rsidRPr="00FB7AB7" w:rsidRDefault="009974B8" w:rsidP="00CD238A">
            <w:pPr>
              <w:pStyle w:val="TAC"/>
            </w:pPr>
            <w:r w:rsidRPr="00FB7AB7">
              <w:t>1 byte</w:t>
            </w:r>
          </w:p>
        </w:tc>
        <w:tc>
          <w:tcPr>
            <w:tcW w:w="3966" w:type="dxa"/>
          </w:tcPr>
          <w:p w14:paraId="7D7C7CA0" w14:textId="77777777" w:rsidR="009974B8" w:rsidRPr="00FB7AB7" w:rsidRDefault="009974B8" w:rsidP="00CD238A">
            <w:pPr>
              <w:pStyle w:val="TAC"/>
              <w:jc w:val="left"/>
            </w:pPr>
            <w:r w:rsidRPr="00FB7AB7">
              <w:t>IMS configuration data object Tag</w:t>
            </w:r>
          </w:p>
        </w:tc>
        <w:tc>
          <w:tcPr>
            <w:tcW w:w="973" w:type="dxa"/>
          </w:tcPr>
          <w:p w14:paraId="2BC5F984" w14:textId="77777777" w:rsidR="009974B8" w:rsidRPr="00FB7AB7" w:rsidRDefault="009974B8" w:rsidP="00CD238A">
            <w:pPr>
              <w:pStyle w:val="TAC"/>
            </w:pPr>
            <w:r w:rsidRPr="00FB7AB7">
              <w:t>'81'</w:t>
            </w:r>
          </w:p>
        </w:tc>
        <w:tc>
          <w:tcPr>
            <w:tcW w:w="973" w:type="dxa"/>
          </w:tcPr>
          <w:p w14:paraId="65020C4D" w14:textId="77777777" w:rsidR="009974B8" w:rsidRPr="00FB7AB7" w:rsidRDefault="009974B8" w:rsidP="00CD238A">
            <w:pPr>
              <w:pStyle w:val="TAC"/>
            </w:pPr>
            <w:r w:rsidRPr="00FB7AB7">
              <w:t>M</w:t>
            </w:r>
          </w:p>
        </w:tc>
      </w:tr>
      <w:tr w:rsidR="009974B8" w:rsidRPr="0080010E" w14:paraId="125889B8" w14:textId="77777777" w:rsidTr="00CD238A">
        <w:trPr>
          <w:jc w:val="center"/>
        </w:trPr>
        <w:tc>
          <w:tcPr>
            <w:tcW w:w="1255" w:type="dxa"/>
          </w:tcPr>
          <w:p w14:paraId="593F6891" w14:textId="77777777" w:rsidR="009974B8" w:rsidRPr="00FB7AB7" w:rsidRDefault="009974B8" w:rsidP="00CD238A">
            <w:pPr>
              <w:pStyle w:val="TAC"/>
            </w:pPr>
            <w:r w:rsidRPr="00FB7AB7">
              <w:t>X byte</w:t>
            </w:r>
          </w:p>
        </w:tc>
        <w:tc>
          <w:tcPr>
            <w:tcW w:w="3966" w:type="dxa"/>
          </w:tcPr>
          <w:p w14:paraId="709B692D" w14:textId="77777777" w:rsidR="009974B8" w:rsidRPr="00FB7AB7" w:rsidRDefault="009974B8" w:rsidP="00CD238A">
            <w:pPr>
              <w:pStyle w:val="TAC"/>
              <w:jc w:val="left"/>
            </w:pPr>
            <w:r w:rsidRPr="00FB7AB7">
              <w:t>IMS configuration data object Length</w:t>
            </w:r>
          </w:p>
          <w:p w14:paraId="151ECFC6" w14:textId="77777777" w:rsidR="009974B8" w:rsidRPr="00FB7AB7" w:rsidRDefault="009974B8" w:rsidP="00CD238A">
            <w:pPr>
              <w:pStyle w:val="TAC"/>
              <w:jc w:val="left"/>
            </w:pPr>
          </w:p>
        </w:tc>
        <w:tc>
          <w:tcPr>
            <w:tcW w:w="973" w:type="dxa"/>
          </w:tcPr>
          <w:p w14:paraId="5A158C1C" w14:textId="77777777" w:rsidR="009974B8" w:rsidRPr="0080010E" w:rsidRDefault="009974B8" w:rsidP="00CD238A">
            <w:pPr>
              <w:pStyle w:val="TAC"/>
              <w:rPr>
                <w:lang w:val="fr-FR"/>
              </w:rPr>
            </w:pPr>
            <w:r>
              <w:rPr>
                <w:lang w:val="fr-FR"/>
              </w:rPr>
              <w:t>Y</w:t>
            </w:r>
          </w:p>
        </w:tc>
        <w:tc>
          <w:tcPr>
            <w:tcW w:w="973" w:type="dxa"/>
          </w:tcPr>
          <w:p w14:paraId="07ACFC52" w14:textId="77777777" w:rsidR="009974B8" w:rsidRPr="0080010E" w:rsidRDefault="009974B8" w:rsidP="00CD238A">
            <w:pPr>
              <w:pStyle w:val="TAC"/>
              <w:rPr>
                <w:lang w:val="fr-FR"/>
              </w:rPr>
            </w:pPr>
            <w:r w:rsidRPr="0080010E">
              <w:rPr>
                <w:lang w:val="fr-FR"/>
              </w:rPr>
              <w:t>M</w:t>
            </w:r>
          </w:p>
        </w:tc>
      </w:tr>
      <w:tr w:rsidR="009974B8" w:rsidRPr="0080010E" w14:paraId="20C44A24" w14:textId="77777777" w:rsidTr="00CD238A">
        <w:trPr>
          <w:jc w:val="center"/>
        </w:trPr>
        <w:tc>
          <w:tcPr>
            <w:tcW w:w="1255" w:type="dxa"/>
          </w:tcPr>
          <w:p w14:paraId="69A80699" w14:textId="77777777" w:rsidR="009974B8" w:rsidRPr="0080010E" w:rsidRDefault="009974B8" w:rsidP="00CD238A">
            <w:pPr>
              <w:pStyle w:val="TAC"/>
              <w:rPr>
                <w:lang w:val="fr-FR"/>
              </w:rPr>
            </w:pPr>
            <w:r w:rsidRPr="0080010E">
              <w:rPr>
                <w:lang w:val="fr-FR"/>
              </w:rPr>
              <w:t>Y bytes</w:t>
            </w:r>
          </w:p>
        </w:tc>
        <w:tc>
          <w:tcPr>
            <w:tcW w:w="3966" w:type="dxa"/>
          </w:tcPr>
          <w:p w14:paraId="6E12029B" w14:textId="77777777" w:rsidR="009974B8" w:rsidRPr="00FB7AB7" w:rsidRDefault="009974B8" w:rsidP="00CD238A">
            <w:pPr>
              <w:pStyle w:val="TAC"/>
              <w:jc w:val="left"/>
            </w:pPr>
            <w:r w:rsidRPr="00FB7AB7">
              <w:t>IMS configuration data</w:t>
            </w:r>
          </w:p>
        </w:tc>
        <w:tc>
          <w:tcPr>
            <w:tcW w:w="973" w:type="dxa"/>
          </w:tcPr>
          <w:p w14:paraId="43FAEB25" w14:textId="77777777" w:rsidR="009974B8" w:rsidRPr="00FB7AB7" w:rsidRDefault="009974B8" w:rsidP="00CD238A">
            <w:pPr>
              <w:pStyle w:val="TAC"/>
            </w:pPr>
            <w:r w:rsidRPr="00FB7AB7">
              <w:t>-</w:t>
            </w:r>
          </w:p>
        </w:tc>
        <w:tc>
          <w:tcPr>
            <w:tcW w:w="973" w:type="dxa"/>
          </w:tcPr>
          <w:p w14:paraId="0C1BC795" w14:textId="77777777" w:rsidR="009974B8" w:rsidRPr="00FB7AB7" w:rsidRDefault="009974B8" w:rsidP="00CD238A">
            <w:pPr>
              <w:pStyle w:val="TAC"/>
            </w:pPr>
            <w:r w:rsidRPr="00FB7AB7">
              <w:t>M</w:t>
            </w:r>
          </w:p>
        </w:tc>
      </w:tr>
    </w:tbl>
    <w:p w14:paraId="255D0499" w14:textId="77777777" w:rsidR="009974B8" w:rsidRDefault="009974B8" w:rsidP="009974B8"/>
    <w:p w14:paraId="7C8619ED" w14:textId="77777777" w:rsidR="009974B8" w:rsidRDefault="009974B8" w:rsidP="009974B8">
      <w:r>
        <w:t>Contents:</w:t>
      </w:r>
    </w:p>
    <w:p w14:paraId="3F9D89B7" w14:textId="77777777" w:rsidR="009974B8" w:rsidRDefault="009974B8" w:rsidP="009974B8">
      <w:r>
        <w:t xml:space="preserve">The IMS configuration data can contain the following nodes and associated parent node from </w:t>
      </w:r>
      <w:r>
        <w:rPr>
          <w:lang w:val="en-US"/>
        </w:rPr>
        <w:t>3GPP TS 24.167 [35]</w:t>
      </w:r>
      <w:r>
        <w:t>:</w:t>
      </w:r>
    </w:p>
    <w:p w14:paraId="19B90B9F" w14:textId="77777777"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14:paraId="6AFF99F1" w14:textId="44F2632D"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6AC1A1D1" w14:textId="214BEFD2"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w:t>
      </w:r>
      <w:r>
        <w:rPr>
          <w:lang w:val="en-US"/>
        </w:rPr>
        <w:t>5</w:t>
      </w:r>
      <w:r w:rsidRPr="00144E41">
        <w:rPr>
          <w:lang w:val="en-US"/>
        </w:rPr>
        <w:t>.1.4.2.</w:t>
      </w:r>
    </w:p>
    <w:p w14:paraId="2169C517" w14:textId="67B9D97A"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L.2.2.1.</w:t>
      </w:r>
    </w:p>
    <w:p w14:paraId="71BAC7FD" w14:textId="2D1F6480"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5.1.5A.</w:t>
      </w:r>
    </w:p>
    <w:p w14:paraId="25971D70" w14:textId="139FECE4"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5.1.6.1.</w:t>
      </w:r>
    </w:p>
    <w:p w14:paraId="31511426" w14:textId="23DB6B94"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0E7ED411" w14:textId="39E3F30D"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329A56FC" w14:textId="7CCABF30"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6607CDF9" w14:textId="10E7AFB2"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5.1.2A.1.5A.</w:t>
      </w:r>
    </w:p>
    <w:p w14:paraId="5475ADC9" w14:textId="67B2EA02"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B2677D">
        <w:rPr>
          <w:lang w:val="en-US"/>
        </w:rPr>
        <w:t>TS</w:t>
      </w:r>
      <w:r w:rsidR="00313726">
        <w:rPr>
          <w:lang w:val="en-US"/>
        </w:rPr>
        <w:t> </w:t>
      </w:r>
      <w:r w:rsidR="00313726" w:rsidRPr="00B2677D">
        <w:rPr>
          <w:lang w:val="en-US"/>
        </w:rPr>
        <w:t>2</w:t>
      </w:r>
      <w:r w:rsidRPr="00B2677D">
        <w:rPr>
          <w:lang w:val="en-US"/>
        </w:rPr>
        <w:t>4.341</w:t>
      </w:r>
      <w:r w:rsidR="00313726">
        <w:rPr>
          <w:lang w:val="en-US"/>
        </w:rPr>
        <w:t> </w:t>
      </w:r>
      <w:r w:rsidR="00313726" w:rsidRPr="00B2677D">
        <w:rPr>
          <w:lang w:val="en-US"/>
        </w:rPr>
        <w:t>[</w:t>
      </w:r>
      <w:r w:rsidRPr="00B2677D">
        <w:rPr>
          <w:lang w:val="en-US"/>
        </w:rPr>
        <w:t>36] </w:t>
      </w:r>
      <w:r>
        <w:rPr>
          <w:lang w:val="en-US"/>
        </w:rPr>
        <w:t>clause</w:t>
      </w:r>
      <w:r w:rsidRPr="00B2677D">
        <w:rPr>
          <w:lang w:val="en-US"/>
        </w:rPr>
        <w:t> 5.2.1.3.</w:t>
      </w:r>
    </w:p>
    <w:p w14:paraId="4198DA2D" w14:textId="03C53AC6"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w:t>
      </w:r>
      <w:r>
        <w:rPr>
          <w:lang w:val="en-US"/>
        </w:rPr>
        <w:t>8.</w:t>
      </w:r>
      <w:r w:rsidRPr="00144E41">
        <w:rPr>
          <w:lang w:val="en-US"/>
        </w:rPr>
        <w:t>1.</w:t>
      </w:r>
    </w:p>
    <w:p w14:paraId="1FF6C83E" w14:textId="37A21C1F"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14:paraId="596CA878" w14:textId="77777777"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14:paraId="3887FB68" w14:textId="77777777"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14:paraId="53C48944" w14:textId="77777777" w:rsidR="009974B8" w:rsidRPr="00241F0D" w:rsidRDefault="009974B8" w:rsidP="009974B8">
      <w:pPr>
        <w:pStyle w:val="B1"/>
        <w:rPr>
          <w:lang w:val="en-US"/>
        </w:rPr>
      </w:pPr>
      <w:bookmarkStart w:id="161"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1"/>
    <w:p w14:paraId="291B5C11" w14:textId="7EB47434" w:rsidR="006E5E37" w:rsidRDefault="009974B8" w:rsidP="006E5E37">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342BFD">
        <w:t>TS</w:t>
      </w:r>
      <w:r w:rsidR="00313726">
        <w:t> </w:t>
      </w:r>
      <w:r w:rsidR="00313726" w:rsidRPr="00342BFD">
        <w:t>2</w:t>
      </w:r>
      <w:r w:rsidRPr="00342BFD">
        <w:t>4.341</w:t>
      </w:r>
      <w:r w:rsidR="00313726">
        <w:t> </w:t>
      </w:r>
      <w:r w:rsidR="00313726" w:rsidRPr="00342BFD">
        <w:t>[</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p>
    <w:p w14:paraId="19A7B459" w14:textId="77777777" w:rsidR="006E5E37" w:rsidRDefault="006E5E37" w:rsidP="006E5E37">
      <w:pPr>
        <w:pStyle w:val="B1"/>
        <w:rPr>
          <w:lang w:val="en-US" w:eastAsia="zh-CN"/>
        </w:rPr>
      </w:pPr>
      <w:r>
        <w:rPr>
          <w:lang w:val="en-US"/>
        </w:rPr>
        <w:t>18</w:t>
      </w:r>
      <w:r>
        <w:rPr>
          <w:lang w:val="en-US"/>
        </w:rPr>
        <w:tab/>
      </w:r>
      <w:r w:rsidRPr="00F20233">
        <w:t>Allow_Handover_PD</w:t>
      </w:r>
      <w:r>
        <w:t>U</w:t>
      </w:r>
      <w:r w:rsidRPr="00F20233">
        <w:t>_</w:t>
      </w:r>
      <w:r>
        <w:t>session_non-3GPP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 xml:space="preserve">U.2.2.1 </w:t>
      </w:r>
      <w:r>
        <w:rPr>
          <w:rFonts w:hint="eastAsia"/>
          <w:lang w:val="en-US" w:eastAsia="zh-CN"/>
        </w:rPr>
        <w:t xml:space="preserve">and </w:t>
      </w:r>
      <w:r>
        <w:rPr>
          <w:lang w:val="en-US"/>
        </w:rPr>
        <w:t>TS 24.229 [32] Annex </w:t>
      </w:r>
      <w:r>
        <w:rPr>
          <w:lang w:val="en-US" w:eastAsia="zh-CN"/>
        </w:rPr>
        <w:t>W.2.2.1</w:t>
      </w:r>
      <w:r>
        <w:rPr>
          <w:rFonts w:hint="eastAsia"/>
          <w:lang w:val="en-US" w:eastAsia="zh-CN"/>
        </w:rPr>
        <w:t>.</w:t>
      </w:r>
    </w:p>
    <w:p w14:paraId="35D2D04B" w14:textId="3CB299B5" w:rsidR="009974B8" w:rsidRPr="00241F0D" w:rsidRDefault="006E5E37" w:rsidP="009974B8">
      <w:pPr>
        <w:pStyle w:val="B1"/>
        <w:rPr>
          <w:lang w:val="en-US"/>
        </w:rPr>
      </w:pPr>
      <w:r>
        <w:rPr>
          <w:lang w:val="en-US" w:eastAsia="zh-CN"/>
        </w:rPr>
        <w:t>19</w:t>
      </w:r>
      <w:r>
        <w:rPr>
          <w:lang w:val="en-US" w:eastAsia="zh-CN"/>
        </w:rPr>
        <w:tab/>
      </w:r>
      <w:r w:rsidRPr="00F20233">
        <w:t>Allow_Handover_PD</w:t>
      </w:r>
      <w:r>
        <w:t>N</w:t>
      </w:r>
      <w:r w:rsidRPr="00F20233">
        <w:t>_</w:t>
      </w:r>
      <w:r>
        <w:t>connection_non-3GPP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U.2.2.1</w:t>
      </w:r>
      <w:r>
        <w:rPr>
          <w:rFonts w:hint="eastAsia"/>
          <w:lang w:val="en-US" w:eastAsia="zh-CN"/>
        </w:rPr>
        <w:t>.</w:t>
      </w:r>
    </w:p>
    <w:p w14:paraId="738D97DF" w14:textId="77777777" w:rsidR="009974B8" w:rsidRDefault="009974B8" w:rsidP="009974B8">
      <w:r>
        <w:t xml:space="preserve">Other nodes from </w:t>
      </w:r>
      <w:r>
        <w:rPr>
          <w:lang w:val="en-US"/>
        </w:rPr>
        <w:t xml:space="preserve">3GPP TS 24.167 [35] can be present in the </w:t>
      </w:r>
      <w:r>
        <w:t>IMS configuration data, however the ME shall ignore them.</w:t>
      </w:r>
    </w:p>
    <w:p w14:paraId="1A0842EB" w14:textId="77777777" w:rsidR="009974B8" w:rsidRDefault="009974B8" w:rsidP="009974B8">
      <w:r>
        <w:t>Coding:</w:t>
      </w:r>
    </w:p>
    <w:p w14:paraId="49FC036B" w14:textId="1DA9143B" w:rsidR="009974B8" w:rsidRDefault="009974B8" w:rsidP="009974B8">
      <w:r>
        <w:t xml:space="preserve">As specified in 3GPP </w:t>
      </w:r>
      <w:r w:rsidR="00313726">
        <w:t>TS 2</w:t>
      </w:r>
      <w:r>
        <w:t>4.167</w:t>
      </w:r>
      <w:r w:rsidR="00313726">
        <w:t> [</w:t>
      </w:r>
      <w:r>
        <w:t>35].</w:t>
      </w:r>
    </w:p>
    <w:p w14:paraId="641BF5BD" w14:textId="77777777" w:rsidR="009974B8" w:rsidRDefault="009974B8" w:rsidP="009974B8">
      <w:pPr>
        <w:pStyle w:val="Heading3"/>
      </w:pPr>
      <w:bookmarkStart w:id="162" w:name="_Toc2867216"/>
      <w:bookmarkStart w:id="163" w:name="_Toc29900579"/>
      <w:bookmarkStart w:id="164" w:name="_Toc36481417"/>
      <w:bookmarkStart w:id="165" w:name="_Toc36481871"/>
      <w:bookmarkStart w:id="166" w:name="_Toc163038705"/>
      <w:r>
        <w:t>4.2.19</w:t>
      </w:r>
      <w:r>
        <w:tab/>
        <w:t>EF</w:t>
      </w:r>
      <w:r>
        <w:rPr>
          <w:vertAlign w:val="subscript"/>
        </w:rPr>
        <w:t>XCAP</w:t>
      </w:r>
      <w:r w:rsidRPr="007C0BE6">
        <w:rPr>
          <w:vertAlign w:val="subscript"/>
        </w:rPr>
        <w:t>ConfigData</w:t>
      </w:r>
      <w:r>
        <w:t xml:space="preserve"> (XCAP Configuration Data)</w:t>
      </w:r>
      <w:bookmarkEnd w:id="162"/>
      <w:bookmarkEnd w:id="163"/>
      <w:bookmarkEnd w:id="164"/>
      <w:bookmarkEnd w:id="165"/>
      <w:bookmarkEnd w:id="166"/>
    </w:p>
    <w:p w14:paraId="1FAF33A5" w14:textId="77777777" w:rsidR="009974B8" w:rsidRDefault="009974B8" w:rsidP="009974B8">
      <w:r w:rsidRPr="007A00B6">
        <w:t>If service n°</w:t>
      </w:r>
      <w:r>
        <w:t>19</w:t>
      </w:r>
      <w:r w:rsidRPr="007A00B6">
        <w:t xml:space="preserve"> is </w:t>
      </w:r>
      <w:r>
        <w:t>"</w:t>
      </w:r>
      <w:r w:rsidRPr="007A00B6">
        <w:t>available</w:t>
      </w:r>
      <w:r>
        <w:t>"</w:t>
      </w:r>
      <w:r w:rsidRPr="007A00B6">
        <w:t>, this file shall be present.</w:t>
      </w:r>
    </w:p>
    <w:p w14:paraId="1F5D0E92" w14:textId="74F8CE1E" w:rsidR="009974B8" w:rsidRDefault="009974B8" w:rsidP="009974B8">
      <w:r>
        <w:t xml:space="preserve">This EF contains the XCAP configuration data object as specified in 3GPP </w:t>
      </w:r>
      <w:r w:rsidR="00313726">
        <w:t>TS 2</w:t>
      </w:r>
      <w:r>
        <w:t>4.424</w:t>
      </w:r>
      <w:r w:rsidR="00313726">
        <w:t> [</w:t>
      </w:r>
      <w:r>
        <w:t>39], OMA </w:t>
      </w:r>
      <w:r w:rsidRPr="00861E12">
        <w:t>OMA-TS-XDM_</w:t>
      </w:r>
      <w:r>
        <w:t>MO</w:t>
      </w:r>
      <w:r w:rsidRPr="00861E12">
        <w:t>-V1_1-20080627-A</w:t>
      </w:r>
      <w:r>
        <w:t> [41] and</w:t>
      </w:r>
      <w:r w:rsidRPr="00356A4B">
        <w:t xml:space="preserve"> </w:t>
      </w:r>
      <w:r w:rsidRPr="00345496">
        <w:t>OMA-</w:t>
      </w:r>
      <w:r>
        <w:t>DDS-DM_ConnMO-V1_0-20081107-A </w:t>
      </w:r>
      <w:r w:rsidR="00313726">
        <w:t> [</w:t>
      </w:r>
      <w:r>
        <w:t>38]:</w:t>
      </w:r>
    </w:p>
    <w:p w14:paraId="5004B16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290C066A" w14:textId="77777777" w:rsidTr="00CD238A">
        <w:trPr>
          <w:cantSplit/>
          <w:jc w:val="center"/>
        </w:trPr>
        <w:tc>
          <w:tcPr>
            <w:tcW w:w="2693" w:type="dxa"/>
            <w:gridSpan w:val="2"/>
          </w:tcPr>
          <w:p w14:paraId="5F16CFBA" w14:textId="77777777" w:rsidR="009974B8" w:rsidRPr="00FB7AB7" w:rsidRDefault="009974B8" w:rsidP="00CD238A">
            <w:pPr>
              <w:pStyle w:val="TAC"/>
            </w:pPr>
            <w:r w:rsidRPr="00FB7AB7">
              <w:t>Identifier: '6F</w:t>
            </w:r>
            <w:r>
              <w:t>FC</w:t>
            </w:r>
            <w:r w:rsidRPr="00FB7AB7">
              <w:t>'</w:t>
            </w:r>
          </w:p>
        </w:tc>
        <w:tc>
          <w:tcPr>
            <w:tcW w:w="3261" w:type="dxa"/>
            <w:gridSpan w:val="3"/>
          </w:tcPr>
          <w:p w14:paraId="092BF076" w14:textId="77777777" w:rsidR="009974B8" w:rsidRPr="00FB7AB7" w:rsidRDefault="009974B8" w:rsidP="00CD238A">
            <w:pPr>
              <w:pStyle w:val="TAC"/>
            </w:pPr>
            <w:r w:rsidRPr="00FB7AB7">
              <w:t>Structure: BER-TLV</w:t>
            </w:r>
          </w:p>
        </w:tc>
        <w:tc>
          <w:tcPr>
            <w:tcW w:w="1558" w:type="dxa"/>
            <w:gridSpan w:val="2"/>
          </w:tcPr>
          <w:p w14:paraId="75B482D4" w14:textId="77777777" w:rsidR="009974B8" w:rsidRPr="00FB7AB7" w:rsidRDefault="009974B8" w:rsidP="00CD238A">
            <w:pPr>
              <w:pStyle w:val="TAC"/>
            </w:pPr>
            <w:r w:rsidRPr="00FB7AB7">
              <w:t>Optional</w:t>
            </w:r>
          </w:p>
        </w:tc>
      </w:tr>
      <w:tr w:rsidR="009974B8" w14:paraId="28D9750D" w14:textId="77777777" w:rsidTr="00CD238A">
        <w:trPr>
          <w:cantSplit/>
          <w:jc w:val="center"/>
        </w:trPr>
        <w:tc>
          <w:tcPr>
            <w:tcW w:w="3686" w:type="dxa"/>
            <w:gridSpan w:val="3"/>
          </w:tcPr>
          <w:p w14:paraId="4D5ECCAD" w14:textId="77777777" w:rsidR="009974B8" w:rsidRPr="00FB7AB7" w:rsidRDefault="009974B8" w:rsidP="00CD238A">
            <w:pPr>
              <w:pStyle w:val="TAC"/>
            </w:pPr>
            <w:r w:rsidRPr="00FB7AB7">
              <w:t>File size: X bytes</w:t>
            </w:r>
          </w:p>
        </w:tc>
        <w:tc>
          <w:tcPr>
            <w:tcW w:w="3826" w:type="dxa"/>
            <w:gridSpan w:val="4"/>
          </w:tcPr>
          <w:p w14:paraId="48DEDD37" w14:textId="77777777" w:rsidR="009974B8" w:rsidRPr="00FB7AB7" w:rsidRDefault="009974B8" w:rsidP="00CD238A">
            <w:pPr>
              <w:pStyle w:val="TAC"/>
            </w:pPr>
            <w:r w:rsidRPr="00FB7AB7">
              <w:t>Update activity: low</w:t>
            </w:r>
          </w:p>
        </w:tc>
      </w:tr>
      <w:tr w:rsidR="009974B8" w14:paraId="7E2E4DDE" w14:textId="77777777" w:rsidTr="00CD238A">
        <w:trPr>
          <w:cantSplit/>
          <w:jc w:val="center"/>
        </w:trPr>
        <w:tc>
          <w:tcPr>
            <w:tcW w:w="7512" w:type="dxa"/>
            <w:gridSpan w:val="7"/>
          </w:tcPr>
          <w:p w14:paraId="396C470B" w14:textId="77777777" w:rsidR="009974B8" w:rsidRPr="00FB7AB7" w:rsidRDefault="009974B8" w:rsidP="00CD238A">
            <w:pPr>
              <w:pStyle w:val="TAC"/>
              <w:tabs>
                <w:tab w:val="left" w:pos="601"/>
                <w:tab w:val="left" w:pos="3153"/>
              </w:tabs>
              <w:spacing w:before="120"/>
              <w:jc w:val="left"/>
            </w:pPr>
            <w:r w:rsidRPr="00FB7AB7">
              <w:t>Access Conditions:</w:t>
            </w:r>
          </w:p>
          <w:p w14:paraId="09EE4A3D" w14:textId="77777777" w:rsidR="009974B8" w:rsidRPr="00FB7AB7" w:rsidRDefault="009974B8" w:rsidP="00CD238A">
            <w:pPr>
              <w:pStyle w:val="TAC"/>
              <w:tabs>
                <w:tab w:val="left" w:pos="601"/>
                <w:tab w:val="left" w:pos="3153"/>
              </w:tabs>
              <w:jc w:val="left"/>
            </w:pPr>
            <w:r w:rsidRPr="00FB7AB7">
              <w:tab/>
              <w:t>READ</w:t>
            </w:r>
            <w:r w:rsidRPr="00FB7AB7">
              <w:tab/>
              <w:t>PIN</w:t>
            </w:r>
          </w:p>
          <w:p w14:paraId="15A2C674" w14:textId="77777777" w:rsidR="009974B8" w:rsidRPr="00FB7AB7" w:rsidRDefault="009974B8" w:rsidP="00CD238A">
            <w:pPr>
              <w:pStyle w:val="TAC"/>
              <w:tabs>
                <w:tab w:val="left" w:pos="601"/>
                <w:tab w:val="left" w:pos="3153"/>
              </w:tabs>
              <w:jc w:val="left"/>
            </w:pPr>
            <w:r w:rsidRPr="00FB7AB7">
              <w:tab/>
              <w:t>UPDATE</w:t>
            </w:r>
            <w:r w:rsidRPr="00FB7AB7">
              <w:tab/>
              <w:t>ADM</w:t>
            </w:r>
          </w:p>
          <w:p w14:paraId="20A3FDC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E4B6028" w14:textId="77777777" w:rsidR="009974B8" w:rsidRPr="00FB7AB7" w:rsidRDefault="009974B8" w:rsidP="00CD238A">
            <w:pPr>
              <w:pStyle w:val="TAC"/>
              <w:tabs>
                <w:tab w:val="left" w:pos="601"/>
                <w:tab w:val="left" w:pos="3153"/>
              </w:tabs>
              <w:jc w:val="left"/>
            </w:pPr>
            <w:r w:rsidRPr="00FB7AB7">
              <w:tab/>
              <w:t>ACTIVATE</w:t>
            </w:r>
            <w:r w:rsidRPr="00FB7AB7">
              <w:tab/>
              <w:t>ADM</w:t>
            </w:r>
          </w:p>
          <w:p w14:paraId="3CB4C675" w14:textId="77777777" w:rsidR="009974B8" w:rsidRPr="00FB7AB7" w:rsidRDefault="009974B8" w:rsidP="00CD238A">
            <w:pPr>
              <w:pStyle w:val="TAC"/>
              <w:tabs>
                <w:tab w:val="left" w:pos="601"/>
                <w:tab w:val="left" w:pos="3153"/>
              </w:tabs>
              <w:jc w:val="left"/>
            </w:pPr>
          </w:p>
        </w:tc>
      </w:tr>
      <w:tr w:rsidR="009974B8" w14:paraId="532AA6C3" w14:textId="77777777" w:rsidTr="00CD238A">
        <w:trPr>
          <w:cantSplit/>
          <w:jc w:val="center"/>
        </w:trPr>
        <w:tc>
          <w:tcPr>
            <w:tcW w:w="1702" w:type="dxa"/>
          </w:tcPr>
          <w:p w14:paraId="516E35E8" w14:textId="77777777" w:rsidR="009974B8" w:rsidRPr="00FB7AB7" w:rsidRDefault="009974B8" w:rsidP="00CD238A">
            <w:pPr>
              <w:pStyle w:val="TAC"/>
            </w:pPr>
            <w:r w:rsidRPr="00FB7AB7">
              <w:t>Bytes</w:t>
            </w:r>
          </w:p>
        </w:tc>
        <w:tc>
          <w:tcPr>
            <w:tcW w:w="3734" w:type="dxa"/>
            <w:gridSpan w:val="3"/>
          </w:tcPr>
          <w:p w14:paraId="0C16F3A7" w14:textId="77777777" w:rsidR="009974B8" w:rsidRPr="00FB7AB7" w:rsidRDefault="009974B8" w:rsidP="00CD238A">
            <w:pPr>
              <w:pStyle w:val="TAC"/>
            </w:pPr>
            <w:r w:rsidRPr="00FB7AB7">
              <w:t>Description</w:t>
            </w:r>
          </w:p>
        </w:tc>
        <w:tc>
          <w:tcPr>
            <w:tcW w:w="593" w:type="dxa"/>
            <w:gridSpan w:val="2"/>
          </w:tcPr>
          <w:p w14:paraId="678E167F" w14:textId="77777777" w:rsidR="009974B8" w:rsidRPr="00FB7AB7" w:rsidRDefault="009974B8" w:rsidP="00CD238A">
            <w:pPr>
              <w:pStyle w:val="TAC"/>
            </w:pPr>
            <w:r w:rsidRPr="00FB7AB7">
              <w:t>M/O</w:t>
            </w:r>
          </w:p>
        </w:tc>
        <w:tc>
          <w:tcPr>
            <w:tcW w:w="1483" w:type="dxa"/>
          </w:tcPr>
          <w:p w14:paraId="5101F541" w14:textId="77777777" w:rsidR="009974B8" w:rsidRPr="00FB7AB7" w:rsidRDefault="009974B8" w:rsidP="00CD238A">
            <w:pPr>
              <w:pStyle w:val="TAC"/>
            </w:pPr>
            <w:r w:rsidRPr="00FB7AB7">
              <w:t>Length</w:t>
            </w:r>
          </w:p>
        </w:tc>
      </w:tr>
      <w:tr w:rsidR="009974B8" w14:paraId="3AE43387"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4C731D" w14:textId="77777777"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14:paraId="5DE8E511" w14:textId="77777777"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14:paraId="4AA8AC98"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3F220E1" w14:textId="77777777" w:rsidR="009974B8" w:rsidRPr="00FB7AB7" w:rsidRDefault="009974B8" w:rsidP="00CD238A">
            <w:pPr>
              <w:pStyle w:val="TAC"/>
            </w:pPr>
            <w:r w:rsidRPr="00FB7AB7">
              <w:t>X bytes</w:t>
            </w:r>
          </w:p>
        </w:tc>
      </w:tr>
    </w:tbl>
    <w:p w14:paraId="5F998913" w14:textId="77777777" w:rsidR="009974B8" w:rsidRDefault="009974B8" w:rsidP="009974B8"/>
    <w:p w14:paraId="202C7F3D" w14:textId="77777777" w:rsidR="009974B8" w:rsidRDefault="009974B8" w:rsidP="009974B8">
      <w:pPr>
        <w:pStyle w:val="B3"/>
        <w:ind w:left="0" w:firstLine="0"/>
      </w:pPr>
      <w:r>
        <w:t>Data object tags:</w:t>
      </w:r>
    </w:p>
    <w:p w14:paraId="6619F8C3"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14:paraId="378C7A8C" w14:textId="77777777" w:rsidTr="00CD238A">
        <w:trPr>
          <w:jc w:val="center"/>
        </w:trPr>
        <w:tc>
          <w:tcPr>
            <w:tcW w:w="3111" w:type="dxa"/>
          </w:tcPr>
          <w:p w14:paraId="0D693420" w14:textId="77777777" w:rsidR="009974B8" w:rsidRPr="00FB7AB7" w:rsidRDefault="009974B8" w:rsidP="00CD238A">
            <w:pPr>
              <w:pStyle w:val="TAH"/>
              <w:jc w:val="left"/>
            </w:pPr>
            <w:r w:rsidRPr="00FB7AB7">
              <w:t>Data objects</w:t>
            </w:r>
          </w:p>
        </w:tc>
        <w:tc>
          <w:tcPr>
            <w:tcW w:w="1417" w:type="dxa"/>
          </w:tcPr>
          <w:p w14:paraId="18015697" w14:textId="77777777" w:rsidR="009974B8" w:rsidRPr="00FB7AB7" w:rsidRDefault="009974B8" w:rsidP="00CD238A">
            <w:pPr>
              <w:pStyle w:val="TAH"/>
            </w:pPr>
            <w:r w:rsidRPr="00FB7AB7">
              <w:t>Tag Values</w:t>
            </w:r>
          </w:p>
        </w:tc>
        <w:tc>
          <w:tcPr>
            <w:tcW w:w="3548" w:type="dxa"/>
          </w:tcPr>
          <w:p w14:paraId="0663A3B8" w14:textId="77777777" w:rsidR="009974B8" w:rsidRPr="00FB7AB7" w:rsidRDefault="009974B8" w:rsidP="00CD238A">
            <w:pPr>
              <w:pStyle w:val="TAH"/>
            </w:pPr>
            <w:r w:rsidRPr="00FB7AB7">
              <w:t>Coding</w:t>
            </w:r>
          </w:p>
        </w:tc>
      </w:tr>
      <w:tr w:rsidR="009974B8" w14:paraId="0E737BFE" w14:textId="77777777" w:rsidTr="00CD238A">
        <w:trPr>
          <w:jc w:val="center"/>
        </w:trPr>
        <w:tc>
          <w:tcPr>
            <w:tcW w:w="3111" w:type="dxa"/>
          </w:tcPr>
          <w:p w14:paraId="2346293F" w14:textId="77777777" w:rsidR="009974B8" w:rsidRPr="00FB7AB7" w:rsidRDefault="009974B8" w:rsidP="00CD238A">
            <w:pPr>
              <w:pStyle w:val="TAC"/>
              <w:jc w:val="left"/>
            </w:pPr>
            <w:r w:rsidRPr="00FB7AB7">
              <w:t>XCAP_conn_params_policy</w:t>
            </w:r>
          </w:p>
        </w:tc>
        <w:tc>
          <w:tcPr>
            <w:tcW w:w="1417" w:type="dxa"/>
          </w:tcPr>
          <w:p w14:paraId="55A92E4D" w14:textId="77777777" w:rsidR="009974B8" w:rsidRPr="00FB7AB7" w:rsidRDefault="009974B8" w:rsidP="00CD238A">
            <w:pPr>
              <w:pStyle w:val="TAC"/>
            </w:pPr>
            <w:r w:rsidRPr="00FB7AB7">
              <w:t>'80'</w:t>
            </w:r>
          </w:p>
        </w:tc>
        <w:tc>
          <w:tcPr>
            <w:tcW w:w="3548" w:type="dxa"/>
          </w:tcPr>
          <w:p w14:paraId="566226B3" w14:textId="77777777" w:rsidR="009974B8" w:rsidRPr="00FB7AB7" w:rsidRDefault="009974B8" w:rsidP="00CD238A">
            <w:pPr>
              <w:pStyle w:val="TAC"/>
              <w:jc w:val="left"/>
            </w:pPr>
            <w:r w:rsidRPr="00FB7AB7">
              <w:t>As specified below.</w:t>
            </w:r>
          </w:p>
        </w:tc>
      </w:tr>
    </w:tbl>
    <w:p w14:paraId="7F688660" w14:textId="77777777" w:rsidR="009974B8" w:rsidRDefault="009974B8" w:rsidP="009974B8">
      <w:pPr>
        <w:keepNext/>
        <w:spacing w:after="0"/>
      </w:pPr>
    </w:p>
    <w:p w14:paraId="67F81F89" w14:textId="77777777" w:rsidR="009974B8" w:rsidRDefault="009974B8" w:rsidP="009974B8">
      <w:pPr>
        <w:keepNext/>
        <w:spacing w:after="0"/>
      </w:pPr>
      <w:r>
        <w:t>Coding of the XCAP_conn_params_policy data object:</w:t>
      </w:r>
    </w:p>
    <w:p w14:paraId="34DEC4FB" w14:textId="77777777" w:rsidR="009974B8" w:rsidRDefault="009974B8" w:rsidP="009974B8">
      <w:pPr>
        <w:keepNext/>
        <w:spacing w:after="0"/>
      </w:pPr>
    </w:p>
    <w:p w14:paraId="61378E79" w14:textId="77777777"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43601E35" w14:textId="77777777" w:rsidTr="00CD238A">
        <w:trPr>
          <w:jc w:val="center"/>
        </w:trPr>
        <w:tc>
          <w:tcPr>
            <w:tcW w:w="1255" w:type="dxa"/>
          </w:tcPr>
          <w:p w14:paraId="2B61A820" w14:textId="77777777" w:rsidR="009974B8" w:rsidRPr="00FB7AB7" w:rsidRDefault="009974B8" w:rsidP="00CD238A">
            <w:pPr>
              <w:pStyle w:val="TAH"/>
            </w:pPr>
            <w:r w:rsidRPr="00FB7AB7">
              <w:t>Length</w:t>
            </w:r>
          </w:p>
        </w:tc>
        <w:tc>
          <w:tcPr>
            <w:tcW w:w="3966" w:type="dxa"/>
          </w:tcPr>
          <w:p w14:paraId="5C7BAA3E" w14:textId="77777777" w:rsidR="009974B8" w:rsidRPr="00FB7AB7" w:rsidRDefault="009974B8" w:rsidP="00CD238A">
            <w:pPr>
              <w:pStyle w:val="TAH"/>
              <w:jc w:val="left"/>
            </w:pPr>
            <w:r w:rsidRPr="00FB7AB7">
              <w:t>Description</w:t>
            </w:r>
          </w:p>
        </w:tc>
        <w:tc>
          <w:tcPr>
            <w:tcW w:w="973" w:type="dxa"/>
          </w:tcPr>
          <w:p w14:paraId="0F3EE577" w14:textId="77777777" w:rsidR="009974B8" w:rsidRPr="00FB7AB7" w:rsidRDefault="009974B8" w:rsidP="00CD238A">
            <w:pPr>
              <w:pStyle w:val="TAH"/>
            </w:pPr>
            <w:r w:rsidRPr="00FB7AB7">
              <w:t>Value</w:t>
            </w:r>
          </w:p>
        </w:tc>
        <w:tc>
          <w:tcPr>
            <w:tcW w:w="973" w:type="dxa"/>
          </w:tcPr>
          <w:p w14:paraId="7AF5D101" w14:textId="77777777" w:rsidR="009974B8" w:rsidRPr="00FB7AB7" w:rsidRDefault="009974B8" w:rsidP="00CD238A">
            <w:pPr>
              <w:pStyle w:val="TAH"/>
            </w:pPr>
            <w:r w:rsidRPr="00FB7AB7">
              <w:t>Status</w:t>
            </w:r>
          </w:p>
        </w:tc>
      </w:tr>
      <w:tr w:rsidR="009974B8" w:rsidRPr="0080010E" w14:paraId="18948254" w14:textId="77777777" w:rsidTr="00CD238A">
        <w:trPr>
          <w:jc w:val="center"/>
        </w:trPr>
        <w:tc>
          <w:tcPr>
            <w:tcW w:w="1255" w:type="dxa"/>
          </w:tcPr>
          <w:p w14:paraId="5973A10F" w14:textId="77777777" w:rsidR="009974B8" w:rsidRPr="00FB7AB7" w:rsidRDefault="009974B8" w:rsidP="00CD238A">
            <w:pPr>
              <w:pStyle w:val="TAC"/>
            </w:pPr>
            <w:r w:rsidRPr="00FB7AB7">
              <w:t>1 byte</w:t>
            </w:r>
          </w:p>
        </w:tc>
        <w:tc>
          <w:tcPr>
            <w:tcW w:w="3966" w:type="dxa"/>
          </w:tcPr>
          <w:p w14:paraId="43F69311" w14:textId="77777777" w:rsidR="009974B8" w:rsidRPr="00FB7AB7" w:rsidRDefault="009974B8" w:rsidP="00CD238A">
            <w:pPr>
              <w:pStyle w:val="TAC"/>
              <w:jc w:val="left"/>
            </w:pPr>
            <w:r w:rsidRPr="00FB7AB7">
              <w:t>XCAP_conn_params_policy TLV TAG</w:t>
            </w:r>
          </w:p>
        </w:tc>
        <w:tc>
          <w:tcPr>
            <w:tcW w:w="973" w:type="dxa"/>
          </w:tcPr>
          <w:p w14:paraId="6574CC1D" w14:textId="77777777" w:rsidR="009974B8" w:rsidRPr="00FB7AB7" w:rsidRDefault="009974B8" w:rsidP="00CD238A">
            <w:pPr>
              <w:pStyle w:val="TAC"/>
            </w:pPr>
            <w:r w:rsidRPr="00FB7AB7">
              <w:t>'A0'</w:t>
            </w:r>
          </w:p>
        </w:tc>
        <w:tc>
          <w:tcPr>
            <w:tcW w:w="973" w:type="dxa"/>
          </w:tcPr>
          <w:p w14:paraId="4CC765AD" w14:textId="77777777" w:rsidR="009974B8" w:rsidRPr="00FB7AB7" w:rsidRDefault="009974B8" w:rsidP="00CD238A">
            <w:pPr>
              <w:pStyle w:val="TAC"/>
            </w:pPr>
            <w:r w:rsidRPr="00FB7AB7">
              <w:t>M</w:t>
            </w:r>
          </w:p>
        </w:tc>
      </w:tr>
      <w:tr w:rsidR="009974B8" w:rsidRPr="0080010E" w14:paraId="590D1FA8" w14:textId="77777777" w:rsidTr="00CD238A">
        <w:trPr>
          <w:jc w:val="center"/>
        </w:trPr>
        <w:tc>
          <w:tcPr>
            <w:tcW w:w="1255" w:type="dxa"/>
          </w:tcPr>
          <w:p w14:paraId="14589A40" w14:textId="77777777" w:rsidR="009974B8" w:rsidRPr="00FB7AB7" w:rsidRDefault="009974B8" w:rsidP="00CD238A">
            <w:pPr>
              <w:pStyle w:val="TAC"/>
            </w:pPr>
            <w:r w:rsidRPr="00FB7AB7">
              <w:t>X bytes</w:t>
            </w:r>
          </w:p>
        </w:tc>
        <w:tc>
          <w:tcPr>
            <w:tcW w:w="3966" w:type="dxa"/>
          </w:tcPr>
          <w:p w14:paraId="2622328A" w14:textId="77777777" w:rsidR="009974B8" w:rsidRPr="00FB7AB7" w:rsidRDefault="009974B8" w:rsidP="00CD238A">
            <w:pPr>
              <w:pStyle w:val="TAC"/>
              <w:jc w:val="left"/>
            </w:pPr>
            <w:r w:rsidRPr="00FB7AB7">
              <w:t>Length of XCAP_conn_params_policy</w:t>
            </w:r>
          </w:p>
        </w:tc>
        <w:tc>
          <w:tcPr>
            <w:tcW w:w="973" w:type="dxa"/>
          </w:tcPr>
          <w:p w14:paraId="08F98ED6" w14:textId="77777777" w:rsidR="009974B8" w:rsidRPr="00FB7AB7" w:rsidRDefault="009974B8" w:rsidP="00CD238A">
            <w:pPr>
              <w:pStyle w:val="TAC"/>
            </w:pPr>
          </w:p>
        </w:tc>
        <w:tc>
          <w:tcPr>
            <w:tcW w:w="973" w:type="dxa"/>
          </w:tcPr>
          <w:p w14:paraId="68E94BC8" w14:textId="77777777" w:rsidR="009974B8" w:rsidRPr="0080010E" w:rsidRDefault="009974B8" w:rsidP="00CD238A">
            <w:pPr>
              <w:pStyle w:val="TAC"/>
              <w:rPr>
                <w:lang w:val="fr-FR"/>
              </w:rPr>
            </w:pPr>
            <w:r w:rsidRPr="0080010E">
              <w:rPr>
                <w:lang w:val="fr-FR"/>
              </w:rPr>
              <w:t>M</w:t>
            </w:r>
          </w:p>
        </w:tc>
      </w:tr>
      <w:tr w:rsidR="009974B8" w:rsidRPr="0080010E" w14:paraId="7E1FD0E5" w14:textId="77777777" w:rsidTr="00CD238A">
        <w:trPr>
          <w:jc w:val="center"/>
        </w:trPr>
        <w:tc>
          <w:tcPr>
            <w:tcW w:w="1255" w:type="dxa"/>
          </w:tcPr>
          <w:p w14:paraId="67844E5D" w14:textId="77777777" w:rsidR="009974B8" w:rsidRPr="00FB7AB7" w:rsidRDefault="009974B8" w:rsidP="00CD238A">
            <w:pPr>
              <w:pStyle w:val="TAC"/>
            </w:pPr>
            <w:r w:rsidRPr="00FB7AB7">
              <w:t>1</w:t>
            </w:r>
          </w:p>
        </w:tc>
        <w:tc>
          <w:tcPr>
            <w:tcW w:w="3966" w:type="dxa"/>
          </w:tcPr>
          <w:p w14:paraId="59BF39EC" w14:textId="77777777" w:rsidR="009974B8" w:rsidRPr="00FB7AB7" w:rsidRDefault="009974B8" w:rsidP="00CD238A">
            <w:pPr>
              <w:pStyle w:val="TAC"/>
              <w:jc w:val="left"/>
            </w:pPr>
            <w:r w:rsidRPr="00FB7AB7">
              <w:t>AccessForXCAP Tag</w:t>
            </w:r>
          </w:p>
        </w:tc>
        <w:tc>
          <w:tcPr>
            <w:tcW w:w="973" w:type="dxa"/>
          </w:tcPr>
          <w:p w14:paraId="181E0168" w14:textId="77777777" w:rsidR="009974B8" w:rsidRDefault="009974B8" w:rsidP="00CD238A">
            <w:pPr>
              <w:pStyle w:val="TAC"/>
              <w:rPr>
                <w:lang w:val="fr-FR"/>
              </w:rPr>
            </w:pPr>
            <w:r w:rsidRPr="00FB7AB7">
              <w:t>'81'</w:t>
            </w:r>
          </w:p>
        </w:tc>
        <w:tc>
          <w:tcPr>
            <w:tcW w:w="973" w:type="dxa"/>
          </w:tcPr>
          <w:p w14:paraId="5228B11F" w14:textId="77777777" w:rsidR="009974B8" w:rsidRPr="0080010E" w:rsidRDefault="009974B8" w:rsidP="00CD238A">
            <w:pPr>
              <w:pStyle w:val="TAC"/>
              <w:rPr>
                <w:lang w:val="fr-FR"/>
              </w:rPr>
            </w:pPr>
            <w:r>
              <w:rPr>
                <w:lang w:val="fr-FR"/>
              </w:rPr>
              <w:t>M</w:t>
            </w:r>
          </w:p>
        </w:tc>
      </w:tr>
      <w:tr w:rsidR="009974B8" w:rsidRPr="0080010E" w14:paraId="6E845B7D" w14:textId="77777777" w:rsidTr="00CD238A">
        <w:trPr>
          <w:jc w:val="center"/>
        </w:trPr>
        <w:tc>
          <w:tcPr>
            <w:tcW w:w="1255" w:type="dxa"/>
          </w:tcPr>
          <w:p w14:paraId="259DCAD8" w14:textId="77777777" w:rsidR="009974B8" w:rsidRPr="00FB7AB7" w:rsidRDefault="009974B8" w:rsidP="00CD238A">
            <w:pPr>
              <w:pStyle w:val="TAC"/>
            </w:pPr>
            <w:r w:rsidRPr="00FB7AB7">
              <w:t>1</w:t>
            </w:r>
          </w:p>
        </w:tc>
        <w:tc>
          <w:tcPr>
            <w:tcW w:w="3966" w:type="dxa"/>
          </w:tcPr>
          <w:p w14:paraId="317B7871" w14:textId="77777777" w:rsidR="009974B8" w:rsidRPr="00FB7AB7" w:rsidDel="001D4EEF" w:rsidRDefault="009974B8" w:rsidP="00CD238A">
            <w:pPr>
              <w:pStyle w:val="TAC"/>
              <w:jc w:val="left"/>
            </w:pPr>
            <w:r w:rsidRPr="00FB7AB7">
              <w:t>AccessForXCAP Length</w:t>
            </w:r>
          </w:p>
        </w:tc>
        <w:tc>
          <w:tcPr>
            <w:tcW w:w="973" w:type="dxa"/>
          </w:tcPr>
          <w:p w14:paraId="68C854D3" w14:textId="77777777" w:rsidR="009974B8" w:rsidRDefault="009974B8" w:rsidP="00CD238A">
            <w:pPr>
              <w:pStyle w:val="TAC"/>
              <w:rPr>
                <w:lang w:val="fr-FR"/>
              </w:rPr>
            </w:pPr>
            <w:r>
              <w:rPr>
                <w:lang w:val="fr-FR"/>
              </w:rPr>
              <w:t>-</w:t>
            </w:r>
          </w:p>
        </w:tc>
        <w:tc>
          <w:tcPr>
            <w:tcW w:w="973" w:type="dxa"/>
          </w:tcPr>
          <w:p w14:paraId="686B1152" w14:textId="77777777" w:rsidR="009974B8" w:rsidRDefault="009974B8" w:rsidP="00CD238A">
            <w:pPr>
              <w:pStyle w:val="TAC"/>
              <w:rPr>
                <w:lang w:val="fr-FR"/>
              </w:rPr>
            </w:pPr>
            <w:r>
              <w:rPr>
                <w:lang w:val="fr-FR"/>
              </w:rPr>
              <w:t>M</w:t>
            </w:r>
          </w:p>
        </w:tc>
      </w:tr>
      <w:tr w:rsidR="009974B8" w:rsidRPr="0080010E" w14:paraId="0CB70BB2" w14:textId="77777777" w:rsidTr="00CD238A">
        <w:trPr>
          <w:jc w:val="center"/>
        </w:trPr>
        <w:tc>
          <w:tcPr>
            <w:tcW w:w="1255" w:type="dxa"/>
          </w:tcPr>
          <w:p w14:paraId="66B6CF68" w14:textId="77777777" w:rsidR="009974B8" w:rsidRPr="00FB7AB7" w:rsidRDefault="009974B8" w:rsidP="00CD238A">
            <w:pPr>
              <w:pStyle w:val="TAC"/>
            </w:pPr>
            <w:r w:rsidRPr="00FB7AB7">
              <w:t>1</w:t>
            </w:r>
          </w:p>
        </w:tc>
        <w:tc>
          <w:tcPr>
            <w:tcW w:w="3966" w:type="dxa"/>
          </w:tcPr>
          <w:p w14:paraId="0E3FB282" w14:textId="77777777" w:rsidR="009974B8" w:rsidRPr="00FB7AB7" w:rsidDel="001D4EEF" w:rsidRDefault="009974B8" w:rsidP="00CD238A">
            <w:pPr>
              <w:pStyle w:val="TAC"/>
              <w:jc w:val="left"/>
            </w:pPr>
            <w:r w:rsidRPr="00FB7AB7">
              <w:t>AccessForXCAP</w:t>
            </w:r>
          </w:p>
        </w:tc>
        <w:tc>
          <w:tcPr>
            <w:tcW w:w="973" w:type="dxa"/>
          </w:tcPr>
          <w:p w14:paraId="3CAFE404" w14:textId="77777777" w:rsidR="009974B8" w:rsidRDefault="009974B8" w:rsidP="00CD238A">
            <w:pPr>
              <w:pStyle w:val="TAC"/>
              <w:rPr>
                <w:lang w:val="fr-FR"/>
              </w:rPr>
            </w:pPr>
            <w:r>
              <w:rPr>
                <w:lang w:val="fr-FR"/>
              </w:rPr>
              <w:t>-</w:t>
            </w:r>
          </w:p>
        </w:tc>
        <w:tc>
          <w:tcPr>
            <w:tcW w:w="973" w:type="dxa"/>
          </w:tcPr>
          <w:p w14:paraId="42CB4F89" w14:textId="77777777" w:rsidR="009974B8" w:rsidRDefault="009974B8" w:rsidP="00CD238A">
            <w:pPr>
              <w:pStyle w:val="TAC"/>
              <w:rPr>
                <w:lang w:val="fr-FR"/>
              </w:rPr>
            </w:pPr>
            <w:r>
              <w:rPr>
                <w:lang w:val="fr-FR"/>
              </w:rPr>
              <w:t>M</w:t>
            </w:r>
          </w:p>
        </w:tc>
      </w:tr>
      <w:tr w:rsidR="009974B8" w:rsidRPr="0080010E" w14:paraId="0C7B7F90" w14:textId="77777777" w:rsidTr="00CD238A">
        <w:trPr>
          <w:jc w:val="center"/>
        </w:trPr>
        <w:tc>
          <w:tcPr>
            <w:tcW w:w="1255" w:type="dxa"/>
          </w:tcPr>
          <w:p w14:paraId="654865BB" w14:textId="77777777" w:rsidR="009974B8" w:rsidRPr="00FB7AB7" w:rsidRDefault="009974B8" w:rsidP="00CD238A">
            <w:pPr>
              <w:pStyle w:val="TAC"/>
            </w:pPr>
            <w:r w:rsidRPr="00FB7AB7">
              <w:t>1</w:t>
            </w:r>
          </w:p>
        </w:tc>
        <w:tc>
          <w:tcPr>
            <w:tcW w:w="3966" w:type="dxa"/>
          </w:tcPr>
          <w:p w14:paraId="2573AE5F" w14:textId="77777777"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14:paraId="61F53A84" w14:textId="77777777" w:rsidR="009974B8" w:rsidRDefault="009974B8" w:rsidP="00CD238A">
            <w:pPr>
              <w:pStyle w:val="TAC"/>
              <w:rPr>
                <w:lang w:val="fr-FR"/>
              </w:rPr>
            </w:pPr>
            <w:r w:rsidRPr="00FB7AB7">
              <w:t>'</w:t>
            </w:r>
            <w:r>
              <w:rPr>
                <w:lang w:val="fr-FR"/>
              </w:rPr>
              <w:t>82</w:t>
            </w:r>
            <w:r w:rsidRPr="00FB7AB7">
              <w:t>'</w:t>
            </w:r>
          </w:p>
        </w:tc>
        <w:tc>
          <w:tcPr>
            <w:tcW w:w="973" w:type="dxa"/>
          </w:tcPr>
          <w:p w14:paraId="17D2C926" w14:textId="77777777" w:rsidR="009974B8" w:rsidRDefault="009974B8" w:rsidP="00CD238A">
            <w:pPr>
              <w:pStyle w:val="TAC"/>
              <w:rPr>
                <w:lang w:val="fr-FR"/>
              </w:rPr>
            </w:pPr>
            <w:r>
              <w:rPr>
                <w:lang w:val="fr-FR"/>
              </w:rPr>
              <w:t>M</w:t>
            </w:r>
          </w:p>
        </w:tc>
      </w:tr>
      <w:tr w:rsidR="009974B8" w:rsidRPr="0080010E" w14:paraId="5252DCFB" w14:textId="77777777" w:rsidTr="00CD238A">
        <w:trPr>
          <w:jc w:val="center"/>
        </w:trPr>
        <w:tc>
          <w:tcPr>
            <w:tcW w:w="1255" w:type="dxa"/>
          </w:tcPr>
          <w:p w14:paraId="78D97919" w14:textId="77777777" w:rsidR="009974B8" w:rsidRPr="00FB7AB7" w:rsidRDefault="009974B8" w:rsidP="00CD238A">
            <w:pPr>
              <w:pStyle w:val="TAC"/>
            </w:pPr>
            <w:r w:rsidRPr="00FB7AB7">
              <w:t>1</w:t>
            </w:r>
          </w:p>
        </w:tc>
        <w:tc>
          <w:tcPr>
            <w:tcW w:w="3966" w:type="dxa"/>
          </w:tcPr>
          <w:p w14:paraId="4A07A05A" w14:textId="77777777"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14:paraId="219F88AB" w14:textId="77777777" w:rsidR="009974B8" w:rsidRDefault="009974B8" w:rsidP="00CD238A">
            <w:pPr>
              <w:pStyle w:val="TAC"/>
              <w:rPr>
                <w:lang w:val="fr-FR"/>
              </w:rPr>
            </w:pPr>
            <w:r>
              <w:rPr>
                <w:lang w:val="fr-FR"/>
              </w:rPr>
              <w:t>-</w:t>
            </w:r>
          </w:p>
        </w:tc>
        <w:tc>
          <w:tcPr>
            <w:tcW w:w="973" w:type="dxa"/>
          </w:tcPr>
          <w:p w14:paraId="004AD826" w14:textId="77777777" w:rsidR="009974B8" w:rsidRDefault="009974B8" w:rsidP="00CD238A">
            <w:pPr>
              <w:pStyle w:val="TAC"/>
              <w:rPr>
                <w:lang w:val="fr-FR"/>
              </w:rPr>
            </w:pPr>
            <w:r>
              <w:rPr>
                <w:lang w:val="fr-FR"/>
              </w:rPr>
              <w:t>M</w:t>
            </w:r>
          </w:p>
        </w:tc>
      </w:tr>
      <w:tr w:rsidR="009974B8" w:rsidRPr="0080010E" w14:paraId="7526CBF7" w14:textId="77777777" w:rsidTr="00CD238A">
        <w:trPr>
          <w:jc w:val="center"/>
        </w:trPr>
        <w:tc>
          <w:tcPr>
            <w:tcW w:w="1255" w:type="dxa"/>
          </w:tcPr>
          <w:p w14:paraId="4FF46559" w14:textId="77777777" w:rsidR="009974B8" w:rsidRPr="00FB7AB7" w:rsidRDefault="009974B8" w:rsidP="00CD238A">
            <w:pPr>
              <w:pStyle w:val="TAC"/>
            </w:pPr>
            <w:r w:rsidRPr="00FB7AB7">
              <w:t>1</w:t>
            </w:r>
          </w:p>
        </w:tc>
        <w:tc>
          <w:tcPr>
            <w:tcW w:w="3966" w:type="dxa"/>
          </w:tcPr>
          <w:p w14:paraId="6DE0D93A" w14:textId="77777777" w:rsidR="009974B8" w:rsidRPr="00FB7AB7" w:rsidRDefault="009974B8" w:rsidP="00CD238A">
            <w:pPr>
              <w:pStyle w:val="TAC"/>
              <w:jc w:val="left"/>
            </w:pPr>
            <w:r w:rsidRPr="00FB7AB7">
              <w:t>Number of XCAP connection parameters policy part TLV</w:t>
            </w:r>
            <w:r>
              <w:t>'</w:t>
            </w:r>
            <w:r w:rsidRPr="00FB7AB7">
              <w:t>s</w:t>
            </w:r>
          </w:p>
        </w:tc>
        <w:tc>
          <w:tcPr>
            <w:tcW w:w="973" w:type="dxa"/>
          </w:tcPr>
          <w:p w14:paraId="65FA745D" w14:textId="77777777" w:rsidR="009974B8" w:rsidRDefault="009974B8" w:rsidP="00CD238A">
            <w:pPr>
              <w:pStyle w:val="TAC"/>
              <w:rPr>
                <w:lang w:val="fr-FR"/>
              </w:rPr>
            </w:pPr>
            <w:r>
              <w:rPr>
                <w:lang w:val="fr-FR"/>
              </w:rPr>
              <w:t>-</w:t>
            </w:r>
          </w:p>
        </w:tc>
        <w:tc>
          <w:tcPr>
            <w:tcW w:w="973" w:type="dxa"/>
          </w:tcPr>
          <w:p w14:paraId="544EFC02" w14:textId="77777777" w:rsidR="009974B8" w:rsidRDefault="009974B8" w:rsidP="00CD238A">
            <w:pPr>
              <w:pStyle w:val="TAC"/>
              <w:rPr>
                <w:lang w:val="fr-FR"/>
              </w:rPr>
            </w:pPr>
            <w:r>
              <w:rPr>
                <w:lang w:val="fr-FR"/>
              </w:rPr>
              <w:t>M</w:t>
            </w:r>
          </w:p>
        </w:tc>
      </w:tr>
      <w:tr w:rsidR="009974B8" w:rsidRPr="0080010E" w14:paraId="3DDFF47E" w14:textId="77777777" w:rsidTr="00CD238A">
        <w:trPr>
          <w:jc w:val="center"/>
        </w:trPr>
        <w:tc>
          <w:tcPr>
            <w:tcW w:w="1255" w:type="dxa"/>
          </w:tcPr>
          <w:p w14:paraId="6C6BAA81" w14:textId="77777777" w:rsidR="009974B8" w:rsidRPr="00FB7AB7" w:rsidRDefault="009974B8" w:rsidP="00CD238A">
            <w:pPr>
              <w:pStyle w:val="TAC"/>
            </w:pPr>
            <w:r w:rsidRPr="00FB7AB7">
              <w:t>1</w:t>
            </w:r>
          </w:p>
        </w:tc>
        <w:tc>
          <w:tcPr>
            <w:tcW w:w="3966" w:type="dxa"/>
          </w:tcPr>
          <w:p w14:paraId="797906BA" w14:textId="77777777" w:rsidR="009974B8" w:rsidRPr="00FB7AB7" w:rsidRDefault="009974B8" w:rsidP="00CD238A">
            <w:pPr>
              <w:pStyle w:val="TAC"/>
              <w:jc w:val="left"/>
            </w:pPr>
            <w:r w:rsidRPr="00FB7AB7">
              <w:t>XCAP connection parameters policy part TLV</w:t>
            </w:r>
          </w:p>
        </w:tc>
        <w:tc>
          <w:tcPr>
            <w:tcW w:w="973" w:type="dxa"/>
          </w:tcPr>
          <w:p w14:paraId="3304151E" w14:textId="77777777" w:rsidR="009974B8" w:rsidRDefault="009974B8" w:rsidP="00CD238A">
            <w:pPr>
              <w:pStyle w:val="TAC"/>
              <w:rPr>
                <w:lang w:val="fr-FR"/>
              </w:rPr>
            </w:pPr>
            <w:r w:rsidRPr="00FB7AB7">
              <w:t>'A1'</w:t>
            </w:r>
          </w:p>
        </w:tc>
        <w:tc>
          <w:tcPr>
            <w:tcW w:w="973" w:type="dxa"/>
          </w:tcPr>
          <w:p w14:paraId="3EAAEA01" w14:textId="77777777" w:rsidR="009974B8" w:rsidRPr="0080010E" w:rsidRDefault="009974B8" w:rsidP="00CD238A">
            <w:pPr>
              <w:pStyle w:val="TAC"/>
              <w:rPr>
                <w:lang w:val="fr-FR"/>
              </w:rPr>
            </w:pPr>
            <w:r>
              <w:rPr>
                <w:lang w:val="fr-FR"/>
              </w:rPr>
              <w:t>M</w:t>
            </w:r>
          </w:p>
        </w:tc>
      </w:tr>
    </w:tbl>
    <w:p w14:paraId="53B34E3A" w14:textId="77777777" w:rsidR="009974B8" w:rsidRDefault="009974B8" w:rsidP="009974B8">
      <w:pPr>
        <w:keepNext/>
        <w:spacing w:after="0"/>
      </w:pPr>
    </w:p>
    <w:p w14:paraId="20CCF9B6" w14:textId="122E68F8" w:rsidR="009974B8" w:rsidRDefault="009974B8" w:rsidP="009974B8">
      <w:r>
        <w:t>Coding of the AccessForXCAP</w:t>
      </w:r>
    </w:p>
    <w:p w14:paraId="72949182" w14:textId="77777777" w:rsidR="009974B8" w:rsidRDefault="009974B8" w:rsidP="009974B8">
      <w:pPr>
        <w:pStyle w:val="B1"/>
      </w:pPr>
      <w:r>
        <w:t>Contents:</w:t>
      </w:r>
    </w:p>
    <w:p w14:paraId="489F12A0" w14:textId="77777777" w:rsidR="009974B8" w:rsidRDefault="009974B8" w:rsidP="009974B8">
      <w:pPr>
        <w:pStyle w:val="B2"/>
      </w:pPr>
      <w:r>
        <w:tab/>
        <w:t>Contains an access type used for XCAP.</w:t>
      </w:r>
    </w:p>
    <w:p w14:paraId="199A5B45" w14:textId="77777777" w:rsidR="009974B8" w:rsidRDefault="009974B8" w:rsidP="009974B8">
      <w:pPr>
        <w:pStyle w:val="B1"/>
      </w:pPr>
      <w:r>
        <w:t>Coding:</w:t>
      </w:r>
    </w:p>
    <w:p w14:paraId="51AC230F" w14:textId="77777777" w:rsidR="009974B8" w:rsidRDefault="009974B8" w:rsidP="009974B8">
      <w:pPr>
        <w:pStyle w:val="B2"/>
      </w:pPr>
      <w:r>
        <w:tab/>
        <w:t>See 3GPP TS 24.424 [39] AccessForXCAP leaf for coding.</w:t>
      </w:r>
    </w:p>
    <w:p w14:paraId="53C9CABE" w14:textId="77777777"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14:paraId="7F73C21F" w14:textId="77777777" w:rsidR="009974B8" w:rsidRDefault="009974B8" w:rsidP="009974B8">
      <w:pPr>
        <w:pStyle w:val="B1"/>
      </w:pPr>
      <w:r>
        <w:t>Contents:</w:t>
      </w:r>
    </w:p>
    <w:p w14:paraId="16EB1D12" w14:textId="77777777"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14:paraId="54C6EE1D" w14:textId="77777777" w:rsidR="009974B8" w:rsidRDefault="009974B8" w:rsidP="009974B8">
      <w:r>
        <w:t>The following fields may appear multiple times</w:t>
      </w:r>
    </w:p>
    <w:p w14:paraId="6EA9BFAD" w14:textId="77777777" w:rsidR="009974B8" w:rsidRDefault="009974B8" w:rsidP="009974B8">
      <w:r>
        <w:t>XCAP connection parameters policy part:</w:t>
      </w:r>
    </w:p>
    <w:p w14:paraId="012B3455" w14:textId="77777777" w:rsidR="009974B8" w:rsidRDefault="009974B8" w:rsidP="009974B8">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0447430" w14:textId="77777777" w:rsidTr="00CD238A">
        <w:trPr>
          <w:jc w:val="center"/>
        </w:trPr>
        <w:tc>
          <w:tcPr>
            <w:tcW w:w="1255" w:type="dxa"/>
          </w:tcPr>
          <w:p w14:paraId="71834451" w14:textId="77777777" w:rsidR="009974B8" w:rsidRPr="00FB7AB7" w:rsidRDefault="009974B8" w:rsidP="00CD238A">
            <w:pPr>
              <w:pStyle w:val="TAH"/>
            </w:pPr>
            <w:r w:rsidRPr="00FB7AB7">
              <w:t>Length</w:t>
            </w:r>
          </w:p>
        </w:tc>
        <w:tc>
          <w:tcPr>
            <w:tcW w:w="3966" w:type="dxa"/>
          </w:tcPr>
          <w:p w14:paraId="53E0D468" w14:textId="77777777" w:rsidR="009974B8" w:rsidRPr="00FB7AB7" w:rsidRDefault="009974B8" w:rsidP="00CD238A">
            <w:pPr>
              <w:pStyle w:val="TAH"/>
              <w:jc w:val="left"/>
            </w:pPr>
            <w:r w:rsidRPr="00FB7AB7">
              <w:t>Description</w:t>
            </w:r>
          </w:p>
        </w:tc>
        <w:tc>
          <w:tcPr>
            <w:tcW w:w="973" w:type="dxa"/>
          </w:tcPr>
          <w:p w14:paraId="73417E42" w14:textId="77777777" w:rsidR="009974B8" w:rsidRPr="00FB7AB7" w:rsidRDefault="009974B8" w:rsidP="00CD238A">
            <w:pPr>
              <w:pStyle w:val="TAH"/>
            </w:pPr>
            <w:r w:rsidRPr="00FB7AB7">
              <w:t>Value</w:t>
            </w:r>
          </w:p>
        </w:tc>
        <w:tc>
          <w:tcPr>
            <w:tcW w:w="973" w:type="dxa"/>
          </w:tcPr>
          <w:p w14:paraId="32959A12" w14:textId="77777777" w:rsidR="009974B8" w:rsidRPr="00FB7AB7" w:rsidRDefault="009974B8" w:rsidP="00CD238A">
            <w:pPr>
              <w:pStyle w:val="TAH"/>
            </w:pPr>
            <w:r w:rsidRPr="00FB7AB7">
              <w:t>Status</w:t>
            </w:r>
          </w:p>
        </w:tc>
      </w:tr>
      <w:tr w:rsidR="009974B8" w:rsidRPr="0080010E" w14:paraId="6A2EA587" w14:textId="77777777" w:rsidTr="00CD238A">
        <w:trPr>
          <w:jc w:val="center"/>
        </w:trPr>
        <w:tc>
          <w:tcPr>
            <w:tcW w:w="1255" w:type="dxa"/>
          </w:tcPr>
          <w:p w14:paraId="4D2A327F" w14:textId="77777777" w:rsidR="009974B8" w:rsidRPr="00FB7AB7" w:rsidRDefault="009974B8" w:rsidP="00CD238A">
            <w:pPr>
              <w:pStyle w:val="TAC"/>
            </w:pPr>
            <w:r w:rsidRPr="00FB7AB7">
              <w:t>1</w:t>
            </w:r>
          </w:p>
        </w:tc>
        <w:tc>
          <w:tcPr>
            <w:tcW w:w="3966" w:type="dxa"/>
          </w:tcPr>
          <w:p w14:paraId="66E022E7" w14:textId="77777777" w:rsidR="009974B8" w:rsidRPr="00FB7AB7" w:rsidRDefault="009974B8" w:rsidP="00CD238A">
            <w:pPr>
              <w:pStyle w:val="TAC"/>
              <w:jc w:val="left"/>
            </w:pPr>
            <w:r w:rsidRPr="00FB7AB7">
              <w:t>XCAP connection parameters policy part TLV</w:t>
            </w:r>
          </w:p>
        </w:tc>
        <w:tc>
          <w:tcPr>
            <w:tcW w:w="973" w:type="dxa"/>
          </w:tcPr>
          <w:p w14:paraId="3FA7DFEB" w14:textId="77777777" w:rsidR="009974B8" w:rsidRDefault="009974B8" w:rsidP="00CD238A">
            <w:pPr>
              <w:pStyle w:val="TAC"/>
              <w:rPr>
                <w:lang w:val="fr-FR"/>
              </w:rPr>
            </w:pPr>
            <w:r w:rsidRPr="00FB7AB7">
              <w:t>'A1'</w:t>
            </w:r>
          </w:p>
        </w:tc>
        <w:tc>
          <w:tcPr>
            <w:tcW w:w="973" w:type="dxa"/>
          </w:tcPr>
          <w:p w14:paraId="264618B5" w14:textId="77777777" w:rsidR="009974B8" w:rsidRPr="0080010E" w:rsidRDefault="009974B8" w:rsidP="00CD238A">
            <w:pPr>
              <w:pStyle w:val="TAC"/>
              <w:rPr>
                <w:lang w:val="fr-FR"/>
              </w:rPr>
            </w:pPr>
            <w:r>
              <w:rPr>
                <w:lang w:val="fr-FR"/>
              </w:rPr>
              <w:t>M</w:t>
            </w:r>
          </w:p>
        </w:tc>
      </w:tr>
      <w:tr w:rsidR="009974B8" w:rsidRPr="0080010E" w14:paraId="3A01EACA" w14:textId="77777777" w:rsidTr="00CD238A">
        <w:trPr>
          <w:jc w:val="center"/>
        </w:trPr>
        <w:tc>
          <w:tcPr>
            <w:tcW w:w="1255" w:type="dxa"/>
          </w:tcPr>
          <w:p w14:paraId="1A911AB7" w14:textId="77777777" w:rsidR="009974B8" w:rsidRPr="0080010E" w:rsidRDefault="009974B8" w:rsidP="00CD238A">
            <w:pPr>
              <w:pStyle w:val="TAC"/>
              <w:rPr>
                <w:lang w:val="fr-FR"/>
              </w:rPr>
            </w:pPr>
            <w:r w:rsidRPr="0080010E">
              <w:rPr>
                <w:lang w:val="fr-FR"/>
              </w:rPr>
              <w:t>Y bytes</w:t>
            </w:r>
          </w:p>
        </w:tc>
        <w:tc>
          <w:tcPr>
            <w:tcW w:w="3966" w:type="dxa"/>
          </w:tcPr>
          <w:p w14:paraId="4BBA9CD2" w14:textId="77777777" w:rsidR="009974B8" w:rsidRPr="00FB7AB7" w:rsidRDefault="009974B8" w:rsidP="00CD238A">
            <w:pPr>
              <w:pStyle w:val="TAC"/>
              <w:jc w:val="left"/>
            </w:pPr>
            <w:r w:rsidRPr="00FB7AB7">
              <w:t>Length XCAP connection parameters policy part</w:t>
            </w:r>
          </w:p>
        </w:tc>
        <w:tc>
          <w:tcPr>
            <w:tcW w:w="973" w:type="dxa"/>
          </w:tcPr>
          <w:p w14:paraId="511F02EC" w14:textId="77777777" w:rsidR="009974B8" w:rsidRPr="00FB7AB7" w:rsidRDefault="009974B8" w:rsidP="00CD238A">
            <w:pPr>
              <w:pStyle w:val="TAC"/>
            </w:pPr>
          </w:p>
        </w:tc>
        <w:tc>
          <w:tcPr>
            <w:tcW w:w="973" w:type="dxa"/>
          </w:tcPr>
          <w:p w14:paraId="2DC00162" w14:textId="77777777" w:rsidR="009974B8" w:rsidRPr="00FB7AB7" w:rsidRDefault="009974B8" w:rsidP="00CD238A">
            <w:pPr>
              <w:pStyle w:val="TAC"/>
            </w:pPr>
            <w:r w:rsidRPr="00FB7AB7">
              <w:t>M</w:t>
            </w:r>
          </w:p>
        </w:tc>
      </w:tr>
      <w:tr w:rsidR="009974B8" w:rsidRPr="0080010E" w14:paraId="1D98DA3C" w14:textId="77777777" w:rsidTr="00CD238A">
        <w:trPr>
          <w:jc w:val="center"/>
        </w:trPr>
        <w:tc>
          <w:tcPr>
            <w:tcW w:w="1255" w:type="dxa"/>
          </w:tcPr>
          <w:p w14:paraId="76990738" w14:textId="77777777" w:rsidR="009974B8" w:rsidRPr="0080010E" w:rsidRDefault="009974B8" w:rsidP="00CD238A">
            <w:pPr>
              <w:pStyle w:val="TAC"/>
              <w:rPr>
                <w:lang w:val="fr-FR"/>
              </w:rPr>
            </w:pPr>
            <w:r>
              <w:rPr>
                <w:lang w:val="fr-FR"/>
              </w:rPr>
              <w:t>1</w:t>
            </w:r>
          </w:p>
        </w:tc>
        <w:tc>
          <w:tcPr>
            <w:tcW w:w="3966" w:type="dxa"/>
          </w:tcPr>
          <w:p w14:paraId="67B6E641" w14:textId="77777777" w:rsidR="009974B8" w:rsidRPr="00FB7AB7" w:rsidRDefault="009974B8" w:rsidP="00CD238A">
            <w:pPr>
              <w:pStyle w:val="TAC"/>
              <w:jc w:val="left"/>
            </w:pPr>
            <w:r w:rsidRPr="00FB7AB7">
              <w:t>Access Tag</w:t>
            </w:r>
          </w:p>
        </w:tc>
        <w:tc>
          <w:tcPr>
            <w:tcW w:w="973" w:type="dxa"/>
          </w:tcPr>
          <w:p w14:paraId="6EAC2FA4" w14:textId="77777777" w:rsidR="009974B8" w:rsidRPr="00FB7AB7" w:rsidRDefault="009974B8" w:rsidP="00CD238A">
            <w:pPr>
              <w:pStyle w:val="TAC"/>
            </w:pPr>
            <w:r w:rsidRPr="00FB7AB7">
              <w:t>'81'</w:t>
            </w:r>
          </w:p>
        </w:tc>
        <w:tc>
          <w:tcPr>
            <w:tcW w:w="973" w:type="dxa"/>
          </w:tcPr>
          <w:p w14:paraId="5EAC9339" w14:textId="77777777" w:rsidR="009974B8" w:rsidRPr="00FB7AB7" w:rsidRDefault="009974B8" w:rsidP="00CD238A">
            <w:pPr>
              <w:pStyle w:val="TAC"/>
            </w:pPr>
            <w:r w:rsidRPr="00FB7AB7">
              <w:t>M</w:t>
            </w:r>
          </w:p>
        </w:tc>
      </w:tr>
      <w:tr w:rsidR="009974B8" w:rsidRPr="0080010E" w14:paraId="4CBE6F47" w14:textId="77777777" w:rsidTr="00CD238A">
        <w:trPr>
          <w:jc w:val="center"/>
        </w:trPr>
        <w:tc>
          <w:tcPr>
            <w:tcW w:w="1255" w:type="dxa"/>
          </w:tcPr>
          <w:p w14:paraId="0BF8F230" w14:textId="77777777" w:rsidR="009974B8" w:rsidRDefault="009974B8" w:rsidP="00CD238A">
            <w:pPr>
              <w:pStyle w:val="TAC"/>
              <w:rPr>
                <w:lang w:val="fr-FR"/>
              </w:rPr>
            </w:pPr>
            <w:r>
              <w:rPr>
                <w:lang w:val="fr-FR"/>
              </w:rPr>
              <w:t>1</w:t>
            </w:r>
          </w:p>
        </w:tc>
        <w:tc>
          <w:tcPr>
            <w:tcW w:w="3966" w:type="dxa"/>
          </w:tcPr>
          <w:p w14:paraId="686FCC5D" w14:textId="77777777" w:rsidR="009974B8" w:rsidRPr="00FB7AB7" w:rsidRDefault="009974B8" w:rsidP="00CD238A">
            <w:pPr>
              <w:pStyle w:val="TAC"/>
              <w:jc w:val="left"/>
            </w:pPr>
            <w:r w:rsidRPr="00FB7AB7">
              <w:t>Access Length</w:t>
            </w:r>
          </w:p>
        </w:tc>
        <w:tc>
          <w:tcPr>
            <w:tcW w:w="973" w:type="dxa"/>
          </w:tcPr>
          <w:p w14:paraId="23FFFD14" w14:textId="77777777" w:rsidR="009974B8" w:rsidRPr="00FB7AB7" w:rsidRDefault="009974B8" w:rsidP="00CD238A">
            <w:pPr>
              <w:pStyle w:val="TAC"/>
            </w:pPr>
          </w:p>
        </w:tc>
        <w:tc>
          <w:tcPr>
            <w:tcW w:w="973" w:type="dxa"/>
          </w:tcPr>
          <w:p w14:paraId="2E9CB452" w14:textId="77777777" w:rsidR="009974B8" w:rsidRPr="00FB7AB7" w:rsidRDefault="009974B8" w:rsidP="00CD238A">
            <w:pPr>
              <w:pStyle w:val="TAC"/>
            </w:pPr>
          </w:p>
        </w:tc>
      </w:tr>
      <w:tr w:rsidR="009974B8" w:rsidRPr="0080010E" w14:paraId="7BF4D075" w14:textId="77777777" w:rsidTr="00CD238A">
        <w:trPr>
          <w:jc w:val="center"/>
        </w:trPr>
        <w:tc>
          <w:tcPr>
            <w:tcW w:w="1255" w:type="dxa"/>
          </w:tcPr>
          <w:p w14:paraId="40BFC731" w14:textId="77777777" w:rsidR="009974B8" w:rsidRDefault="009974B8" w:rsidP="00CD238A">
            <w:pPr>
              <w:pStyle w:val="TAC"/>
              <w:rPr>
                <w:lang w:val="fr-FR"/>
              </w:rPr>
            </w:pPr>
            <w:r>
              <w:rPr>
                <w:lang w:val="fr-FR"/>
              </w:rPr>
              <w:t>1</w:t>
            </w:r>
          </w:p>
        </w:tc>
        <w:tc>
          <w:tcPr>
            <w:tcW w:w="3966" w:type="dxa"/>
          </w:tcPr>
          <w:p w14:paraId="184978D2" w14:textId="77777777" w:rsidR="009974B8" w:rsidRPr="00FB7AB7" w:rsidRDefault="009974B8" w:rsidP="00CD238A">
            <w:pPr>
              <w:pStyle w:val="TAC"/>
              <w:jc w:val="left"/>
            </w:pPr>
            <w:r w:rsidRPr="00FB7AB7">
              <w:t>Access</w:t>
            </w:r>
          </w:p>
        </w:tc>
        <w:tc>
          <w:tcPr>
            <w:tcW w:w="973" w:type="dxa"/>
          </w:tcPr>
          <w:p w14:paraId="55ACD7D8" w14:textId="77777777" w:rsidR="009974B8" w:rsidRPr="00FB7AB7" w:rsidRDefault="009974B8" w:rsidP="00CD238A">
            <w:pPr>
              <w:pStyle w:val="TAC"/>
            </w:pPr>
          </w:p>
        </w:tc>
        <w:tc>
          <w:tcPr>
            <w:tcW w:w="973" w:type="dxa"/>
          </w:tcPr>
          <w:p w14:paraId="62E16537" w14:textId="77777777" w:rsidR="009974B8" w:rsidRPr="00FB7AB7" w:rsidRDefault="009974B8" w:rsidP="00CD238A">
            <w:pPr>
              <w:pStyle w:val="TAC"/>
            </w:pPr>
          </w:p>
        </w:tc>
      </w:tr>
      <w:tr w:rsidR="009974B8" w:rsidRPr="0080010E" w14:paraId="7A3529C3" w14:textId="77777777" w:rsidTr="00CD238A">
        <w:trPr>
          <w:jc w:val="center"/>
        </w:trPr>
        <w:tc>
          <w:tcPr>
            <w:tcW w:w="1255" w:type="dxa"/>
          </w:tcPr>
          <w:p w14:paraId="79EE24C4" w14:textId="77777777" w:rsidR="009974B8" w:rsidRPr="0080010E" w:rsidRDefault="009974B8" w:rsidP="00CD238A">
            <w:pPr>
              <w:pStyle w:val="TAC"/>
              <w:rPr>
                <w:lang w:val="fr-FR"/>
              </w:rPr>
            </w:pPr>
            <w:r>
              <w:rPr>
                <w:lang w:val="fr-FR"/>
              </w:rPr>
              <w:t>1</w:t>
            </w:r>
          </w:p>
        </w:tc>
        <w:tc>
          <w:tcPr>
            <w:tcW w:w="3966" w:type="dxa"/>
          </w:tcPr>
          <w:p w14:paraId="4005749B" w14:textId="77777777" w:rsidR="009974B8" w:rsidRPr="00FB7AB7" w:rsidRDefault="009974B8" w:rsidP="00CD238A">
            <w:pPr>
              <w:pStyle w:val="TAC"/>
              <w:jc w:val="left"/>
            </w:pPr>
            <w:r w:rsidRPr="00FB7AB7">
              <w:t>Application name Tag</w:t>
            </w:r>
          </w:p>
        </w:tc>
        <w:tc>
          <w:tcPr>
            <w:tcW w:w="973" w:type="dxa"/>
          </w:tcPr>
          <w:p w14:paraId="2C572C76" w14:textId="77777777" w:rsidR="009974B8" w:rsidRPr="00FB7AB7" w:rsidRDefault="009974B8" w:rsidP="00CD238A">
            <w:pPr>
              <w:pStyle w:val="TAC"/>
            </w:pPr>
            <w:r w:rsidRPr="00FB7AB7">
              <w:t>'82'</w:t>
            </w:r>
          </w:p>
        </w:tc>
        <w:tc>
          <w:tcPr>
            <w:tcW w:w="973" w:type="dxa"/>
          </w:tcPr>
          <w:p w14:paraId="27516FA7" w14:textId="77777777" w:rsidR="009974B8" w:rsidRPr="00FB7AB7" w:rsidRDefault="009974B8" w:rsidP="00CD238A">
            <w:pPr>
              <w:pStyle w:val="TAC"/>
            </w:pPr>
            <w:r w:rsidRPr="00FB7AB7">
              <w:t>O</w:t>
            </w:r>
          </w:p>
        </w:tc>
      </w:tr>
      <w:tr w:rsidR="009974B8" w14:paraId="52DE2285" w14:textId="77777777" w:rsidTr="00CD238A">
        <w:trPr>
          <w:jc w:val="center"/>
        </w:trPr>
        <w:tc>
          <w:tcPr>
            <w:tcW w:w="1255" w:type="dxa"/>
          </w:tcPr>
          <w:p w14:paraId="649024B5" w14:textId="77777777" w:rsidR="009974B8" w:rsidRPr="0080010E" w:rsidRDefault="009974B8" w:rsidP="00CD238A">
            <w:pPr>
              <w:pStyle w:val="TAC"/>
              <w:rPr>
                <w:lang w:val="fr-FR"/>
              </w:rPr>
            </w:pPr>
            <w:r>
              <w:rPr>
                <w:lang w:val="fr-FR"/>
              </w:rPr>
              <w:t>1 or 2</w:t>
            </w:r>
          </w:p>
        </w:tc>
        <w:tc>
          <w:tcPr>
            <w:tcW w:w="3966" w:type="dxa"/>
          </w:tcPr>
          <w:p w14:paraId="08DD3229" w14:textId="77777777" w:rsidR="009974B8" w:rsidRPr="00FB7AB7" w:rsidRDefault="009974B8" w:rsidP="00CD238A">
            <w:pPr>
              <w:pStyle w:val="TAC"/>
              <w:jc w:val="left"/>
            </w:pPr>
            <w:r w:rsidRPr="00FB7AB7">
              <w:t>Length Application name</w:t>
            </w:r>
          </w:p>
        </w:tc>
        <w:tc>
          <w:tcPr>
            <w:tcW w:w="973" w:type="dxa"/>
          </w:tcPr>
          <w:p w14:paraId="28DA12C8" w14:textId="77777777" w:rsidR="009974B8" w:rsidRPr="00FB7AB7" w:rsidRDefault="009974B8" w:rsidP="00CD238A">
            <w:pPr>
              <w:pStyle w:val="TAC"/>
            </w:pPr>
          </w:p>
        </w:tc>
        <w:tc>
          <w:tcPr>
            <w:tcW w:w="973" w:type="dxa"/>
          </w:tcPr>
          <w:p w14:paraId="510F4BDC" w14:textId="77777777" w:rsidR="009974B8" w:rsidRPr="00FB7AB7" w:rsidRDefault="009974B8" w:rsidP="00CD238A">
            <w:pPr>
              <w:pStyle w:val="TAC"/>
            </w:pPr>
          </w:p>
        </w:tc>
      </w:tr>
      <w:tr w:rsidR="009974B8" w14:paraId="17769E5C" w14:textId="77777777" w:rsidTr="00CD238A">
        <w:trPr>
          <w:jc w:val="center"/>
        </w:trPr>
        <w:tc>
          <w:tcPr>
            <w:tcW w:w="1255" w:type="dxa"/>
          </w:tcPr>
          <w:p w14:paraId="2EDF1BDD" w14:textId="77777777" w:rsidR="009974B8" w:rsidRPr="0080010E" w:rsidRDefault="009974B8" w:rsidP="00CD238A">
            <w:pPr>
              <w:pStyle w:val="TAC"/>
              <w:rPr>
                <w:lang w:val="fr-FR"/>
              </w:rPr>
            </w:pPr>
            <w:r>
              <w:rPr>
                <w:lang w:val="fr-FR"/>
              </w:rPr>
              <w:t>A bytes</w:t>
            </w:r>
          </w:p>
        </w:tc>
        <w:tc>
          <w:tcPr>
            <w:tcW w:w="3966" w:type="dxa"/>
          </w:tcPr>
          <w:p w14:paraId="403CB511" w14:textId="77777777" w:rsidR="009974B8" w:rsidRPr="00FB7AB7" w:rsidRDefault="009974B8" w:rsidP="00CD238A">
            <w:pPr>
              <w:pStyle w:val="TAC"/>
              <w:jc w:val="left"/>
            </w:pPr>
            <w:r w:rsidRPr="00FB7AB7">
              <w:t xml:space="preserve">Application name </w:t>
            </w:r>
          </w:p>
        </w:tc>
        <w:tc>
          <w:tcPr>
            <w:tcW w:w="973" w:type="dxa"/>
          </w:tcPr>
          <w:p w14:paraId="73FB2776" w14:textId="77777777" w:rsidR="009974B8" w:rsidRPr="00FB7AB7" w:rsidRDefault="009974B8" w:rsidP="00CD238A">
            <w:pPr>
              <w:pStyle w:val="TAC"/>
            </w:pPr>
          </w:p>
        </w:tc>
        <w:tc>
          <w:tcPr>
            <w:tcW w:w="973" w:type="dxa"/>
          </w:tcPr>
          <w:p w14:paraId="0525D55A" w14:textId="77777777" w:rsidR="009974B8" w:rsidRPr="00FB7AB7" w:rsidRDefault="009974B8" w:rsidP="00CD238A">
            <w:pPr>
              <w:pStyle w:val="TAC"/>
            </w:pPr>
          </w:p>
        </w:tc>
      </w:tr>
      <w:tr w:rsidR="009974B8" w:rsidRPr="0080010E" w14:paraId="46F2AA46" w14:textId="77777777" w:rsidTr="00CD238A">
        <w:trPr>
          <w:jc w:val="center"/>
        </w:trPr>
        <w:tc>
          <w:tcPr>
            <w:tcW w:w="1255" w:type="dxa"/>
          </w:tcPr>
          <w:p w14:paraId="3CA5FFE5" w14:textId="77777777" w:rsidR="009974B8" w:rsidRPr="0080010E" w:rsidRDefault="009974B8" w:rsidP="00CD238A">
            <w:pPr>
              <w:pStyle w:val="TAC"/>
              <w:rPr>
                <w:lang w:val="fr-FR"/>
              </w:rPr>
            </w:pPr>
            <w:r>
              <w:rPr>
                <w:lang w:val="fr-FR"/>
              </w:rPr>
              <w:t>1</w:t>
            </w:r>
          </w:p>
        </w:tc>
        <w:tc>
          <w:tcPr>
            <w:tcW w:w="3966" w:type="dxa"/>
          </w:tcPr>
          <w:p w14:paraId="4756D12D" w14:textId="77777777" w:rsidR="009974B8" w:rsidRPr="00FB7AB7" w:rsidRDefault="009974B8" w:rsidP="00CD238A">
            <w:pPr>
              <w:pStyle w:val="TAC"/>
              <w:jc w:val="left"/>
            </w:pPr>
            <w:r w:rsidRPr="00FB7AB7">
              <w:t>Provider-ID Tag</w:t>
            </w:r>
          </w:p>
        </w:tc>
        <w:tc>
          <w:tcPr>
            <w:tcW w:w="973" w:type="dxa"/>
          </w:tcPr>
          <w:p w14:paraId="68A39525" w14:textId="77777777" w:rsidR="009974B8" w:rsidRPr="00FB7AB7" w:rsidRDefault="009974B8" w:rsidP="00CD238A">
            <w:pPr>
              <w:pStyle w:val="TAC"/>
            </w:pPr>
            <w:r w:rsidRPr="00FB7AB7">
              <w:t>'83'</w:t>
            </w:r>
          </w:p>
        </w:tc>
        <w:tc>
          <w:tcPr>
            <w:tcW w:w="973" w:type="dxa"/>
          </w:tcPr>
          <w:p w14:paraId="669D9890" w14:textId="77777777" w:rsidR="009974B8" w:rsidRPr="00FB7AB7" w:rsidRDefault="009974B8" w:rsidP="00CD238A">
            <w:pPr>
              <w:pStyle w:val="TAC"/>
            </w:pPr>
            <w:r w:rsidRPr="00FB7AB7">
              <w:t>O</w:t>
            </w:r>
          </w:p>
        </w:tc>
      </w:tr>
      <w:tr w:rsidR="009974B8" w14:paraId="217ECAF7" w14:textId="77777777" w:rsidTr="00CD238A">
        <w:trPr>
          <w:jc w:val="center"/>
        </w:trPr>
        <w:tc>
          <w:tcPr>
            <w:tcW w:w="1255" w:type="dxa"/>
          </w:tcPr>
          <w:p w14:paraId="667B10BA" w14:textId="77777777" w:rsidR="009974B8" w:rsidRPr="0080010E" w:rsidRDefault="009974B8" w:rsidP="00CD238A">
            <w:pPr>
              <w:pStyle w:val="TAC"/>
              <w:rPr>
                <w:lang w:val="fr-FR"/>
              </w:rPr>
            </w:pPr>
            <w:r>
              <w:rPr>
                <w:lang w:val="fr-FR"/>
              </w:rPr>
              <w:t>1 or 2</w:t>
            </w:r>
          </w:p>
        </w:tc>
        <w:tc>
          <w:tcPr>
            <w:tcW w:w="3966" w:type="dxa"/>
          </w:tcPr>
          <w:p w14:paraId="1A3D8C7C" w14:textId="77777777" w:rsidR="009974B8" w:rsidRPr="00FB7AB7" w:rsidRDefault="009974B8" w:rsidP="00CD238A">
            <w:pPr>
              <w:pStyle w:val="TAC"/>
              <w:jc w:val="left"/>
            </w:pPr>
            <w:r w:rsidRPr="00FB7AB7">
              <w:t>Length Provider ID</w:t>
            </w:r>
          </w:p>
        </w:tc>
        <w:tc>
          <w:tcPr>
            <w:tcW w:w="973" w:type="dxa"/>
          </w:tcPr>
          <w:p w14:paraId="46432D84" w14:textId="77777777" w:rsidR="009974B8" w:rsidRPr="00FB7AB7" w:rsidRDefault="009974B8" w:rsidP="00CD238A">
            <w:pPr>
              <w:pStyle w:val="TAC"/>
            </w:pPr>
          </w:p>
        </w:tc>
        <w:tc>
          <w:tcPr>
            <w:tcW w:w="973" w:type="dxa"/>
          </w:tcPr>
          <w:p w14:paraId="1A35EAD6" w14:textId="77777777" w:rsidR="009974B8" w:rsidRPr="00FB7AB7" w:rsidRDefault="009974B8" w:rsidP="00CD238A">
            <w:pPr>
              <w:pStyle w:val="TAC"/>
            </w:pPr>
          </w:p>
        </w:tc>
      </w:tr>
      <w:tr w:rsidR="009974B8" w14:paraId="3E1654EA" w14:textId="77777777" w:rsidTr="00CD238A">
        <w:trPr>
          <w:jc w:val="center"/>
        </w:trPr>
        <w:tc>
          <w:tcPr>
            <w:tcW w:w="1255" w:type="dxa"/>
          </w:tcPr>
          <w:p w14:paraId="183D3A8D" w14:textId="77777777" w:rsidR="009974B8" w:rsidRPr="0080010E" w:rsidRDefault="009974B8" w:rsidP="00CD238A">
            <w:pPr>
              <w:pStyle w:val="TAC"/>
              <w:rPr>
                <w:lang w:val="fr-FR"/>
              </w:rPr>
            </w:pPr>
            <w:r>
              <w:rPr>
                <w:lang w:val="fr-FR"/>
              </w:rPr>
              <w:t xml:space="preserve">B bytes </w:t>
            </w:r>
          </w:p>
        </w:tc>
        <w:tc>
          <w:tcPr>
            <w:tcW w:w="3966" w:type="dxa"/>
          </w:tcPr>
          <w:p w14:paraId="7FFBFE5F" w14:textId="77777777" w:rsidR="009974B8" w:rsidRPr="00FB7AB7" w:rsidRDefault="009974B8" w:rsidP="00CD238A">
            <w:pPr>
              <w:pStyle w:val="TAC"/>
              <w:jc w:val="left"/>
            </w:pPr>
            <w:r w:rsidRPr="00FB7AB7">
              <w:t>Provider ID</w:t>
            </w:r>
          </w:p>
        </w:tc>
        <w:tc>
          <w:tcPr>
            <w:tcW w:w="973" w:type="dxa"/>
          </w:tcPr>
          <w:p w14:paraId="015A89D6" w14:textId="77777777" w:rsidR="009974B8" w:rsidRPr="00FB7AB7" w:rsidRDefault="009974B8" w:rsidP="00CD238A">
            <w:pPr>
              <w:pStyle w:val="TAC"/>
            </w:pPr>
          </w:p>
        </w:tc>
        <w:tc>
          <w:tcPr>
            <w:tcW w:w="973" w:type="dxa"/>
          </w:tcPr>
          <w:p w14:paraId="09668C05" w14:textId="77777777" w:rsidR="009974B8" w:rsidRPr="00FB7AB7" w:rsidRDefault="009974B8" w:rsidP="00CD238A">
            <w:pPr>
              <w:pStyle w:val="TAC"/>
            </w:pPr>
          </w:p>
        </w:tc>
      </w:tr>
      <w:tr w:rsidR="009974B8" w:rsidRPr="0080010E" w14:paraId="1B48369D" w14:textId="77777777" w:rsidTr="00CD238A">
        <w:trPr>
          <w:jc w:val="center"/>
        </w:trPr>
        <w:tc>
          <w:tcPr>
            <w:tcW w:w="1255" w:type="dxa"/>
          </w:tcPr>
          <w:p w14:paraId="79C463B7" w14:textId="77777777" w:rsidR="009974B8" w:rsidRPr="0080010E" w:rsidRDefault="009974B8" w:rsidP="00CD238A">
            <w:pPr>
              <w:pStyle w:val="TAC"/>
              <w:rPr>
                <w:lang w:val="fr-FR"/>
              </w:rPr>
            </w:pPr>
            <w:r>
              <w:rPr>
                <w:lang w:val="fr-FR"/>
              </w:rPr>
              <w:t>1</w:t>
            </w:r>
          </w:p>
        </w:tc>
        <w:tc>
          <w:tcPr>
            <w:tcW w:w="3966" w:type="dxa"/>
          </w:tcPr>
          <w:p w14:paraId="7E326FBE" w14:textId="77777777" w:rsidR="009974B8" w:rsidRPr="00FB7AB7" w:rsidRDefault="009974B8" w:rsidP="00CD238A">
            <w:pPr>
              <w:pStyle w:val="TAC"/>
              <w:jc w:val="left"/>
            </w:pPr>
            <w:r w:rsidRPr="00FB7AB7">
              <w:t>URI Tag</w:t>
            </w:r>
          </w:p>
        </w:tc>
        <w:tc>
          <w:tcPr>
            <w:tcW w:w="973" w:type="dxa"/>
          </w:tcPr>
          <w:p w14:paraId="6FF5CD6C" w14:textId="77777777" w:rsidR="009974B8" w:rsidRPr="00FB7AB7" w:rsidRDefault="009974B8" w:rsidP="00CD238A">
            <w:pPr>
              <w:pStyle w:val="TAC"/>
            </w:pPr>
            <w:r w:rsidRPr="00FB7AB7">
              <w:t>'84'</w:t>
            </w:r>
          </w:p>
        </w:tc>
        <w:tc>
          <w:tcPr>
            <w:tcW w:w="973" w:type="dxa"/>
          </w:tcPr>
          <w:p w14:paraId="43D69CBF" w14:textId="77777777" w:rsidR="009974B8" w:rsidRPr="00FB7AB7" w:rsidRDefault="009974B8" w:rsidP="00CD238A">
            <w:pPr>
              <w:pStyle w:val="TAC"/>
            </w:pPr>
            <w:r w:rsidRPr="00FB7AB7">
              <w:t>M</w:t>
            </w:r>
          </w:p>
        </w:tc>
      </w:tr>
      <w:tr w:rsidR="009974B8" w14:paraId="3E95A5FF" w14:textId="77777777" w:rsidTr="00CD238A">
        <w:trPr>
          <w:jc w:val="center"/>
        </w:trPr>
        <w:tc>
          <w:tcPr>
            <w:tcW w:w="1255" w:type="dxa"/>
          </w:tcPr>
          <w:p w14:paraId="3C63D5BD" w14:textId="77777777" w:rsidR="009974B8" w:rsidRPr="0080010E" w:rsidRDefault="009974B8" w:rsidP="00CD238A">
            <w:pPr>
              <w:pStyle w:val="TAC"/>
              <w:rPr>
                <w:lang w:val="fr-FR"/>
              </w:rPr>
            </w:pPr>
            <w:r>
              <w:rPr>
                <w:lang w:val="fr-FR"/>
              </w:rPr>
              <w:t>1 or 2</w:t>
            </w:r>
          </w:p>
        </w:tc>
        <w:tc>
          <w:tcPr>
            <w:tcW w:w="3966" w:type="dxa"/>
          </w:tcPr>
          <w:p w14:paraId="5D0B900C" w14:textId="77777777" w:rsidR="009974B8" w:rsidRPr="00FB7AB7" w:rsidRDefault="009974B8" w:rsidP="00CD238A">
            <w:pPr>
              <w:pStyle w:val="TAC"/>
              <w:jc w:val="left"/>
            </w:pPr>
            <w:r w:rsidRPr="00FB7AB7">
              <w:t>Length URI</w:t>
            </w:r>
          </w:p>
        </w:tc>
        <w:tc>
          <w:tcPr>
            <w:tcW w:w="973" w:type="dxa"/>
          </w:tcPr>
          <w:p w14:paraId="1FA1F4C7" w14:textId="77777777" w:rsidR="009974B8" w:rsidRPr="00FB7AB7" w:rsidRDefault="009974B8" w:rsidP="00CD238A">
            <w:pPr>
              <w:pStyle w:val="TAC"/>
            </w:pPr>
          </w:p>
        </w:tc>
        <w:tc>
          <w:tcPr>
            <w:tcW w:w="973" w:type="dxa"/>
          </w:tcPr>
          <w:p w14:paraId="233836A9" w14:textId="77777777" w:rsidR="009974B8" w:rsidRPr="00FB7AB7" w:rsidRDefault="009974B8" w:rsidP="00CD238A">
            <w:pPr>
              <w:pStyle w:val="TAC"/>
            </w:pPr>
          </w:p>
        </w:tc>
      </w:tr>
      <w:tr w:rsidR="009974B8" w14:paraId="1F89470E" w14:textId="77777777" w:rsidTr="00CD238A">
        <w:trPr>
          <w:jc w:val="center"/>
        </w:trPr>
        <w:tc>
          <w:tcPr>
            <w:tcW w:w="1255" w:type="dxa"/>
          </w:tcPr>
          <w:p w14:paraId="0E0DEEBF" w14:textId="77777777" w:rsidR="009974B8" w:rsidRPr="0080010E" w:rsidRDefault="009974B8" w:rsidP="00CD238A">
            <w:pPr>
              <w:pStyle w:val="TAC"/>
              <w:rPr>
                <w:lang w:val="fr-FR"/>
              </w:rPr>
            </w:pPr>
            <w:r>
              <w:rPr>
                <w:lang w:val="fr-FR"/>
              </w:rPr>
              <w:t>C bytes</w:t>
            </w:r>
          </w:p>
        </w:tc>
        <w:tc>
          <w:tcPr>
            <w:tcW w:w="3966" w:type="dxa"/>
          </w:tcPr>
          <w:p w14:paraId="478CD753" w14:textId="77777777" w:rsidR="009974B8" w:rsidRPr="00FB7AB7" w:rsidRDefault="009974B8" w:rsidP="00CD238A">
            <w:pPr>
              <w:pStyle w:val="TAC"/>
              <w:jc w:val="left"/>
            </w:pPr>
            <w:r w:rsidRPr="00FB7AB7">
              <w:t>URI</w:t>
            </w:r>
          </w:p>
        </w:tc>
        <w:tc>
          <w:tcPr>
            <w:tcW w:w="973" w:type="dxa"/>
          </w:tcPr>
          <w:p w14:paraId="012D5F00" w14:textId="77777777" w:rsidR="009974B8" w:rsidRPr="00FB7AB7" w:rsidRDefault="009974B8" w:rsidP="00CD238A">
            <w:pPr>
              <w:pStyle w:val="TAC"/>
            </w:pPr>
          </w:p>
        </w:tc>
        <w:tc>
          <w:tcPr>
            <w:tcW w:w="973" w:type="dxa"/>
          </w:tcPr>
          <w:p w14:paraId="44A2404B" w14:textId="77777777" w:rsidR="009974B8" w:rsidRPr="00FB7AB7" w:rsidRDefault="009974B8" w:rsidP="00CD238A">
            <w:pPr>
              <w:pStyle w:val="TAC"/>
            </w:pPr>
          </w:p>
        </w:tc>
      </w:tr>
      <w:tr w:rsidR="009974B8" w:rsidRPr="0080010E" w14:paraId="230E85DA" w14:textId="77777777" w:rsidTr="00CD238A">
        <w:trPr>
          <w:jc w:val="center"/>
        </w:trPr>
        <w:tc>
          <w:tcPr>
            <w:tcW w:w="1255" w:type="dxa"/>
          </w:tcPr>
          <w:p w14:paraId="70779FCD" w14:textId="77777777" w:rsidR="009974B8" w:rsidRPr="0080010E" w:rsidRDefault="009974B8" w:rsidP="00CD238A">
            <w:pPr>
              <w:pStyle w:val="TAC"/>
              <w:rPr>
                <w:lang w:val="fr-FR"/>
              </w:rPr>
            </w:pPr>
            <w:r>
              <w:rPr>
                <w:lang w:val="fr-FR"/>
              </w:rPr>
              <w:t>1</w:t>
            </w:r>
          </w:p>
        </w:tc>
        <w:tc>
          <w:tcPr>
            <w:tcW w:w="3966" w:type="dxa"/>
          </w:tcPr>
          <w:p w14:paraId="383A72C2" w14:textId="77777777" w:rsidR="009974B8" w:rsidRPr="00FB7AB7" w:rsidRDefault="009974B8" w:rsidP="00CD238A">
            <w:pPr>
              <w:pStyle w:val="TAC"/>
              <w:jc w:val="left"/>
            </w:pPr>
            <w:r w:rsidRPr="00FB7AB7">
              <w:t>XCAP Authentication User Name Tag</w:t>
            </w:r>
          </w:p>
        </w:tc>
        <w:tc>
          <w:tcPr>
            <w:tcW w:w="973" w:type="dxa"/>
          </w:tcPr>
          <w:p w14:paraId="35515CE9" w14:textId="77777777" w:rsidR="009974B8" w:rsidRPr="00FB7AB7" w:rsidRDefault="009974B8" w:rsidP="00CD238A">
            <w:pPr>
              <w:pStyle w:val="TAC"/>
            </w:pPr>
            <w:r w:rsidRPr="00FB7AB7">
              <w:t>'85'</w:t>
            </w:r>
          </w:p>
        </w:tc>
        <w:tc>
          <w:tcPr>
            <w:tcW w:w="973" w:type="dxa"/>
          </w:tcPr>
          <w:p w14:paraId="0D6627B8" w14:textId="77777777" w:rsidR="009974B8" w:rsidRPr="00FB7AB7" w:rsidRDefault="009974B8" w:rsidP="00CD238A">
            <w:pPr>
              <w:pStyle w:val="TAC"/>
            </w:pPr>
            <w:r w:rsidRPr="00FB7AB7">
              <w:t>O</w:t>
            </w:r>
          </w:p>
        </w:tc>
      </w:tr>
      <w:tr w:rsidR="009974B8" w14:paraId="30691C2D" w14:textId="77777777" w:rsidTr="00CD238A">
        <w:trPr>
          <w:jc w:val="center"/>
        </w:trPr>
        <w:tc>
          <w:tcPr>
            <w:tcW w:w="1255" w:type="dxa"/>
          </w:tcPr>
          <w:p w14:paraId="7F31C506" w14:textId="77777777" w:rsidR="009974B8" w:rsidRDefault="009974B8" w:rsidP="00CD238A">
            <w:pPr>
              <w:pStyle w:val="TAC"/>
              <w:rPr>
                <w:lang w:val="fr-FR"/>
              </w:rPr>
            </w:pPr>
            <w:r>
              <w:rPr>
                <w:lang w:val="fr-FR"/>
              </w:rPr>
              <w:t>1 or 2</w:t>
            </w:r>
          </w:p>
        </w:tc>
        <w:tc>
          <w:tcPr>
            <w:tcW w:w="3966" w:type="dxa"/>
          </w:tcPr>
          <w:p w14:paraId="3360664D" w14:textId="77777777" w:rsidR="009974B8" w:rsidRPr="00FB7AB7" w:rsidRDefault="009974B8" w:rsidP="00CD238A">
            <w:pPr>
              <w:pStyle w:val="TAC"/>
              <w:jc w:val="left"/>
            </w:pPr>
            <w:r w:rsidRPr="00FB7AB7">
              <w:t>Length XCAP Authentication User Name</w:t>
            </w:r>
          </w:p>
        </w:tc>
        <w:tc>
          <w:tcPr>
            <w:tcW w:w="973" w:type="dxa"/>
          </w:tcPr>
          <w:p w14:paraId="144159D6" w14:textId="77777777" w:rsidR="009974B8" w:rsidRPr="00FB7AB7" w:rsidRDefault="009974B8" w:rsidP="00CD238A">
            <w:pPr>
              <w:pStyle w:val="TAC"/>
            </w:pPr>
          </w:p>
        </w:tc>
        <w:tc>
          <w:tcPr>
            <w:tcW w:w="973" w:type="dxa"/>
          </w:tcPr>
          <w:p w14:paraId="2A20339F" w14:textId="77777777" w:rsidR="009974B8" w:rsidRPr="00FB7AB7" w:rsidRDefault="009974B8" w:rsidP="00CD238A">
            <w:pPr>
              <w:pStyle w:val="TAC"/>
            </w:pPr>
          </w:p>
        </w:tc>
      </w:tr>
      <w:tr w:rsidR="009974B8" w14:paraId="19D58C14" w14:textId="77777777" w:rsidTr="00CD238A">
        <w:trPr>
          <w:jc w:val="center"/>
        </w:trPr>
        <w:tc>
          <w:tcPr>
            <w:tcW w:w="1255" w:type="dxa"/>
          </w:tcPr>
          <w:p w14:paraId="4B6AB3C7" w14:textId="77777777" w:rsidR="009974B8" w:rsidRDefault="009974B8" w:rsidP="00CD238A">
            <w:pPr>
              <w:pStyle w:val="TAC"/>
              <w:rPr>
                <w:lang w:val="fr-FR"/>
              </w:rPr>
            </w:pPr>
            <w:r>
              <w:rPr>
                <w:lang w:val="fr-FR"/>
              </w:rPr>
              <w:t>D bytes</w:t>
            </w:r>
          </w:p>
        </w:tc>
        <w:tc>
          <w:tcPr>
            <w:tcW w:w="3966" w:type="dxa"/>
          </w:tcPr>
          <w:p w14:paraId="577FB36E" w14:textId="77777777" w:rsidR="009974B8" w:rsidRPr="00FB7AB7" w:rsidRDefault="009974B8" w:rsidP="00CD238A">
            <w:pPr>
              <w:pStyle w:val="TAC"/>
              <w:jc w:val="left"/>
            </w:pPr>
            <w:r w:rsidRPr="00FB7AB7">
              <w:t>XCAP Authentication User Name</w:t>
            </w:r>
          </w:p>
        </w:tc>
        <w:tc>
          <w:tcPr>
            <w:tcW w:w="973" w:type="dxa"/>
          </w:tcPr>
          <w:p w14:paraId="59137081" w14:textId="77777777" w:rsidR="009974B8" w:rsidRPr="00FB7AB7" w:rsidRDefault="009974B8" w:rsidP="00CD238A">
            <w:pPr>
              <w:pStyle w:val="TAC"/>
            </w:pPr>
          </w:p>
        </w:tc>
        <w:tc>
          <w:tcPr>
            <w:tcW w:w="973" w:type="dxa"/>
          </w:tcPr>
          <w:p w14:paraId="59CFF421" w14:textId="77777777" w:rsidR="009974B8" w:rsidRPr="00FB7AB7" w:rsidRDefault="009974B8" w:rsidP="00CD238A">
            <w:pPr>
              <w:pStyle w:val="TAC"/>
            </w:pPr>
          </w:p>
        </w:tc>
      </w:tr>
      <w:tr w:rsidR="009974B8" w14:paraId="7AC4B3FF" w14:textId="77777777" w:rsidTr="00CD238A">
        <w:trPr>
          <w:jc w:val="center"/>
        </w:trPr>
        <w:tc>
          <w:tcPr>
            <w:tcW w:w="1255" w:type="dxa"/>
          </w:tcPr>
          <w:p w14:paraId="306B98EF" w14:textId="77777777" w:rsidR="009974B8" w:rsidRPr="0080010E" w:rsidRDefault="009974B8" w:rsidP="00CD238A">
            <w:pPr>
              <w:pStyle w:val="TAC"/>
              <w:rPr>
                <w:lang w:val="fr-FR"/>
              </w:rPr>
            </w:pPr>
            <w:r>
              <w:rPr>
                <w:lang w:val="fr-FR"/>
              </w:rPr>
              <w:t>1</w:t>
            </w:r>
          </w:p>
        </w:tc>
        <w:tc>
          <w:tcPr>
            <w:tcW w:w="3966" w:type="dxa"/>
          </w:tcPr>
          <w:p w14:paraId="2AD6CF1C" w14:textId="77777777" w:rsidR="009974B8" w:rsidRPr="00FB7AB7" w:rsidRDefault="009974B8" w:rsidP="00CD238A">
            <w:pPr>
              <w:pStyle w:val="TAC"/>
              <w:jc w:val="left"/>
            </w:pPr>
            <w:r w:rsidRPr="00FB7AB7">
              <w:t>XCAP Authentication Password Tag</w:t>
            </w:r>
          </w:p>
        </w:tc>
        <w:tc>
          <w:tcPr>
            <w:tcW w:w="973" w:type="dxa"/>
          </w:tcPr>
          <w:p w14:paraId="0DD42730" w14:textId="77777777" w:rsidR="009974B8" w:rsidRPr="00FB7AB7" w:rsidRDefault="009974B8" w:rsidP="00CD238A">
            <w:pPr>
              <w:pStyle w:val="TAC"/>
            </w:pPr>
            <w:r w:rsidRPr="00FB7AB7">
              <w:t>'86'</w:t>
            </w:r>
          </w:p>
        </w:tc>
        <w:tc>
          <w:tcPr>
            <w:tcW w:w="973" w:type="dxa"/>
          </w:tcPr>
          <w:p w14:paraId="1EF010E4" w14:textId="77777777" w:rsidR="009974B8" w:rsidRPr="00FB7AB7" w:rsidRDefault="009974B8" w:rsidP="00CD238A">
            <w:pPr>
              <w:pStyle w:val="TAC"/>
            </w:pPr>
            <w:r w:rsidRPr="00FB7AB7">
              <w:t>O</w:t>
            </w:r>
          </w:p>
        </w:tc>
      </w:tr>
      <w:tr w:rsidR="009974B8" w14:paraId="416B1883" w14:textId="77777777" w:rsidTr="00CD238A">
        <w:trPr>
          <w:jc w:val="center"/>
        </w:trPr>
        <w:tc>
          <w:tcPr>
            <w:tcW w:w="1255" w:type="dxa"/>
          </w:tcPr>
          <w:p w14:paraId="673A2E2D" w14:textId="77777777" w:rsidR="009974B8" w:rsidRPr="0080010E" w:rsidRDefault="009974B8" w:rsidP="00CD238A">
            <w:pPr>
              <w:pStyle w:val="TAC"/>
              <w:rPr>
                <w:lang w:val="fr-FR"/>
              </w:rPr>
            </w:pPr>
            <w:r>
              <w:rPr>
                <w:lang w:val="fr-FR"/>
              </w:rPr>
              <w:t>1 or 2</w:t>
            </w:r>
          </w:p>
        </w:tc>
        <w:tc>
          <w:tcPr>
            <w:tcW w:w="3966" w:type="dxa"/>
          </w:tcPr>
          <w:p w14:paraId="3E0A6DF5" w14:textId="77777777" w:rsidR="009974B8" w:rsidRPr="00FB7AB7" w:rsidRDefault="009974B8" w:rsidP="00CD238A">
            <w:pPr>
              <w:pStyle w:val="TAC"/>
              <w:jc w:val="left"/>
            </w:pPr>
            <w:r w:rsidRPr="00FB7AB7">
              <w:t>Length XCAP Authentication Password</w:t>
            </w:r>
          </w:p>
        </w:tc>
        <w:tc>
          <w:tcPr>
            <w:tcW w:w="973" w:type="dxa"/>
          </w:tcPr>
          <w:p w14:paraId="31292247" w14:textId="77777777" w:rsidR="009974B8" w:rsidRPr="00FB7AB7" w:rsidRDefault="009974B8" w:rsidP="00CD238A">
            <w:pPr>
              <w:pStyle w:val="TAC"/>
            </w:pPr>
          </w:p>
        </w:tc>
        <w:tc>
          <w:tcPr>
            <w:tcW w:w="973" w:type="dxa"/>
          </w:tcPr>
          <w:p w14:paraId="1214C235" w14:textId="77777777" w:rsidR="009974B8" w:rsidRPr="00FB7AB7" w:rsidRDefault="009974B8" w:rsidP="00CD238A">
            <w:pPr>
              <w:pStyle w:val="TAC"/>
            </w:pPr>
          </w:p>
        </w:tc>
      </w:tr>
      <w:tr w:rsidR="009974B8" w14:paraId="7D0B0AE3" w14:textId="77777777" w:rsidTr="00CD238A">
        <w:trPr>
          <w:jc w:val="center"/>
        </w:trPr>
        <w:tc>
          <w:tcPr>
            <w:tcW w:w="1255" w:type="dxa"/>
          </w:tcPr>
          <w:p w14:paraId="44982857" w14:textId="77777777" w:rsidR="009974B8" w:rsidRPr="0080010E" w:rsidRDefault="009974B8" w:rsidP="00CD238A">
            <w:pPr>
              <w:pStyle w:val="TAC"/>
              <w:rPr>
                <w:lang w:val="fr-FR"/>
              </w:rPr>
            </w:pPr>
            <w:r>
              <w:rPr>
                <w:lang w:val="fr-FR"/>
              </w:rPr>
              <w:t>E bytes</w:t>
            </w:r>
          </w:p>
        </w:tc>
        <w:tc>
          <w:tcPr>
            <w:tcW w:w="3966" w:type="dxa"/>
          </w:tcPr>
          <w:p w14:paraId="1C5067C7" w14:textId="77777777" w:rsidR="009974B8" w:rsidRPr="00FB7AB7" w:rsidRDefault="009974B8" w:rsidP="00CD238A">
            <w:pPr>
              <w:pStyle w:val="TAC"/>
              <w:jc w:val="left"/>
            </w:pPr>
            <w:r w:rsidRPr="00FB7AB7">
              <w:t>XCAP Authentication Password</w:t>
            </w:r>
          </w:p>
        </w:tc>
        <w:tc>
          <w:tcPr>
            <w:tcW w:w="973" w:type="dxa"/>
          </w:tcPr>
          <w:p w14:paraId="53A9EC6C" w14:textId="77777777" w:rsidR="009974B8" w:rsidRPr="00FB7AB7" w:rsidRDefault="009974B8" w:rsidP="00CD238A">
            <w:pPr>
              <w:pStyle w:val="TAC"/>
            </w:pPr>
          </w:p>
        </w:tc>
        <w:tc>
          <w:tcPr>
            <w:tcW w:w="973" w:type="dxa"/>
          </w:tcPr>
          <w:p w14:paraId="38DFCEBD" w14:textId="77777777" w:rsidR="009974B8" w:rsidRPr="00FB7AB7" w:rsidRDefault="009974B8" w:rsidP="00CD238A">
            <w:pPr>
              <w:pStyle w:val="TAC"/>
            </w:pPr>
          </w:p>
        </w:tc>
      </w:tr>
      <w:tr w:rsidR="009974B8" w14:paraId="1CB92B6F" w14:textId="77777777" w:rsidTr="00CD238A">
        <w:trPr>
          <w:jc w:val="center"/>
        </w:trPr>
        <w:tc>
          <w:tcPr>
            <w:tcW w:w="1255" w:type="dxa"/>
          </w:tcPr>
          <w:p w14:paraId="2BADABB0" w14:textId="77777777" w:rsidR="009974B8" w:rsidRPr="0080010E" w:rsidRDefault="009974B8" w:rsidP="00CD238A">
            <w:pPr>
              <w:pStyle w:val="TAC"/>
              <w:rPr>
                <w:lang w:val="fr-FR"/>
              </w:rPr>
            </w:pPr>
            <w:r>
              <w:rPr>
                <w:lang w:val="fr-FR"/>
              </w:rPr>
              <w:t>1</w:t>
            </w:r>
          </w:p>
        </w:tc>
        <w:tc>
          <w:tcPr>
            <w:tcW w:w="3966" w:type="dxa"/>
          </w:tcPr>
          <w:p w14:paraId="40A05747" w14:textId="77777777" w:rsidR="009974B8" w:rsidRPr="00FB7AB7" w:rsidRDefault="009974B8" w:rsidP="00CD238A">
            <w:pPr>
              <w:pStyle w:val="TAC"/>
              <w:jc w:val="left"/>
            </w:pPr>
            <w:r w:rsidRPr="00FB7AB7">
              <w:t>XCAP Authentication type Tag</w:t>
            </w:r>
          </w:p>
        </w:tc>
        <w:tc>
          <w:tcPr>
            <w:tcW w:w="973" w:type="dxa"/>
          </w:tcPr>
          <w:p w14:paraId="62411E8D" w14:textId="77777777" w:rsidR="009974B8" w:rsidRPr="00FB7AB7" w:rsidRDefault="009974B8" w:rsidP="00CD238A">
            <w:pPr>
              <w:pStyle w:val="TAC"/>
            </w:pPr>
            <w:r w:rsidRPr="00FB7AB7">
              <w:t>'87'</w:t>
            </w:r>
          </w:p>
        </w:tc>
        <w:tc>
          <w:tcPr>
            <w:tcW w:w="973" w:type="dxa"/>
          </w:tcPr>
          <w:p w14:paraId="773DE64E" w14:textId="77777777" w:rsidR="009974B8" w:rsidRPr="00FB7AB7" w:rsidRDefault="009974B8" w:rsidP="00CD238A">
            <w:pPr>
              <w:pStyle w:val="TAC"/>
            </w:pPr>
            <w:r w:rsidRPr="00FB7AB7">
              <w:t>O</w:t>
            </w:r>
          </w:p>
        </w:tc>
      </w:tr>
      <w:tr w:rsidR="009974B8" w:rsidRPr="0080010E" w14:paraId="6CB78D9E" w14:textId="77777777" w:rsidTr="00CD238A">
        <w:trPr>
          <w:jc w:val="center"/>
        </w:trPr>
        <w:tc>
          <w:tcPr>
            <w:tcW w:w="1255" w:type="dxa"/>
          </w:tcPr>
          <w:p w14:paraId="06C406C9" w14:textId="77777777" w:rsidR="009974B8" w:rsidRPr="0080010E" w:rsidRDefault="009974B8" w:rsidP="00CD238A">
            <w:pPr>
              <w:pStyle w:val="TAC"/>
              <w:rPr>
                <w:lang w:val="fr-FR"/>
              </w:rPr>
            </w:pPr>
            <w:r>
              <w:rPr>
                <w:lang w:val="fr-FR"/>
              </w:rPr>
              <w:t>1</w:t>
            </w:r>
          </w:p>
        </w:tc>
        <w:tc>
          <w:tcPr>
            <w:tcW w:w="3966" w:type="dxa"/>
          </w:tcPr>
          <w:p w14:paraId="29450F1C" w14:textId="77777777" w:rsidR="009974B8" w:rsidRPr="00FB7AB7" w:rsidRDefault="009974B8" w:rsidP="00CD238A">
            <w:pPr>
              <w:pStyle w:val="TAC"/>
              <w:jc w:val="left"/>
            </w:pPr>
            <w:r w:rsidRPr="00FB7AB7">
              <w:t xml:space="preserve">Length XCAP Authentication type </w:t>
            </w:r>
          </w:p>
        </w:tc>
        <w:tc>
          <w:tcPr>
            <w:tcW w:w="973" w:type="dxa"/>
          </w:tcPr>
          <w:p w14:paraId="59616097" w14:textId="77777777" w:rsidR="009974B8" w:rsidRPr="00FB7AB7" w:rsidRDefault="009974B8" w:rsidP="00CD238A">
            <w:pPr>
              <w:pStyle w:val="TAC"/>
            </w:pPr>
          </w:p>
        </w:tc>
        <w:tc>
          <w:tcPr>
            <w:tcW w:w="973" w:type="dxa"/>
          </w:tcPr>
          <w:p w14:paraId="07C35C46" w14:textId="77777777" w:rsidR="009974B8" w:rsidRPr="00FB7AB7" w:rsidRDefault="009974B8" w:rsidP="00CD238A">
            <w:pPr>
              <w:pStyle w:val="TAC"/>
              <w:jc w:val="left"/>
            </w:pPr>
          </w:p>
        </w:tc>
      </w:tr>
      <w:tr w:rsidR="009974B8" w14:paraId="3D63A718" w14:textId="77777777" w:rsidTr="00CD238A">
        <w:trPr>
          <w:jc w:val="center"/>
        </w:trPr>
        <w:tc>
          <w:tcPr>
            <w:tcW w:w="1255" w:type="dxa"/>
          </w:tcPr>
          <w:p w14:paraId="58C0DC56" w14:textId="77777777" w:rsidR="009974B8" w:rsidRPr="0080010E" w:rsidRDefault="009974B8" w:rsidP="00CD238A">
            <w:pPr>
              <w:pStyle w:val="TAC"/>
              <w:rPr>
                <w:lang w:val="fr-FR"/>
              </w:rPr>
            </w:pPr>
            <w:r>
              <w:rPr>
                <w:lang w:val="fr-FR"/>
              </w:rPr>
              <w:t>1</w:t>
            </w:r>
          </w:p>
        </w:tc>
        <w:tc>
          <w:tcPr>
            <w:tcW w:w="3966" w:type="dxa"/>
          </w:tcPr>
          <w:p w14:paraId="79D1A57B" w14:textId="77777777" w:rsidR="009974B8" w:rsidRPr="00FB7AB7" w:rsidRDefault="009974B8" w:rsidP="00CD238A">
            <w:pPr>
              <w:pStyle w:val="TAC"/>
              <w:jc w:val="left"/>
            </w:pPr>
            <w:r w:rsidRPr="00FB7AB7">
              <w:t>XCAP Authentication type</w:t>
            </w:r>
          </w:p>
        </w:tc>
        <w:tc>
          <w:tcPr>
            <w:tcW w:w="973" w:type="dxa"/>
          </w:tcPr>
          <w:p w14:paraId="7AC66281" w14:textId="77777777" w:rsidR="009974B8" w:rsidRPr="00FB7AB7" w:rsidRDefault="009974B8" w:rsidP="00CD238A">
            <w:pPr>
              <w:pStyle w:val="TAC"/>
            </w:pPr>
          </w:p>
        </w:tc>
        <w:tc>
          <w:tcPr>
            <w:tcW w:w="973" w:type="dxa"/>
          </w:tcPr>
          <w:p w14:paraId="27BDF4C3" w14:textId="77777777" w:rsidR="009974B8" w:rsidRPr="00FB7AB7" w:rsidRDefault="009974B8" w:rsidP="00CD238A">
            <w:pPr>
              <w:pStyle w:val="TAC"/>
            </w:pPr>
          </w:p>
        </w:tc>
      </w:tr>
      <w:tr w:rsidR="009974B8" w14:paraId="72017FA0" w14:textId="77777777" w:rsidTr="00CD238A">
        <w:trPr>
          <w:jc w:val="center"/>
        </w:trPr>
        <w:tc>
          <w:tcPr>
            <w:tcW w:w="1255" w:type="dxa"/>
          </w:tcPr>
          <w:p w14:paraId="330E1DC9" w14:textId="77777777" w:rsidR="009974B8" w:rsidRPr="0080010E" w:rsidRDefault="009974B8" w:rsidP="00CD238A">
            <w:pPr>
              <w:pStyle w:val="TAC"/>
              <w:rPr>
                <w:lang w:val="fr-FR"/>
              </w:rPr>
            </w:pPr>
            <w:r>
              <w:rPr>
                <w:lang w:val="fr-FR"/>
              </w:rPr>
              <w:t>1</w:t>
            </w:r>
          </w:p>
        </w:tc>
        <w:tc>
          <w:tcPr>
            <w:tcW w:w="3966" w:type="dxa"/>
          </w:tcPr>
          <w:p w14:paraId="3F99683C" w14:textId="77777777" w:rsidR="009974B8" w:rsidRPr="00FB7AB7" w:rsidRDefault="009974B8" w:rsidP="00CD238A">
            <w:pPr>
              <w:pStyle w:val="TAC"/>
              <w:jc w:val="left"/>
            </w:pPr>
            <w:r w:rsidRPr="00FB7AB7">
              <w:t>Address Type Tag</w:t>
            </w:r>
          </w:p>
        </w:tc>
        <w:tc>
          <w:tcPr>
            <w:tcW w:w="973" w:type="dxa"/>
          </w:tcPr>
          <w:p w14:paraId="7B4092D2" w14:textId="77777777" w:rsidR="009974B8" w:rsidRPr="00FB7AB7" w:rsidRDefault="009974B8" w:rsidP="00CD238A">
            <w:pPr>
              <w:pStyle w:val="TAC"/>
            </w:pPr>
            <w:r w:rsidRPr="00FB7AB7">
              <w:t>'88'</w:t>
            </w:r>
          </w:p>
        </w:tc>
        <w:tc>
          <w:tcPr>
            <w:tcW w:w="973" w:type="dxa"/>
          </w:tcPr>
          <w:p w14:paraId="774D7800" w14:textId="77777777" w:rsidR="009974B8" w:rsidRPr="00FB7AB7" w:rsidRDefault="009974B8" w:rsidP="00CD238A">
            <w:pPr>
              <w:pStyle w:val="TAC"/>
            </w:pPr>
            <w:r w:rsidRPr="00FB7AB7">
              <w:t>O</w:t>
            </w:r>
          </w:p>
        </w:tc>
      </w:tr>
      <w:tr w:rsidR="009974B8" w14:paraId="02DB7B69" w14:textId="77777777" w:rsidTr="00CD238A">
        <w:trPr>
          <w:jc w:val="center"/>
        </w:trPr>
        <w:tc>
          <w:tcPr>
            <w:tcW w:w="1255" w:type="dxa"/>
          </w:tcPr>
          <w:p w14:paraId="3E89FF0F" w14:textId="77777777" w:rsidR="009974B8" w:rsidRDefault="009974B8" w:rsidP="00CD238A">
            <w:pPr>
              <w:pStyle w:val="TAC"/>
              <w:rPr>
                <w:lang w:val="fr-FR"/>
              </w:rPr>
            </w:pPr>
            <w:r>
              <w:rPr>
                <w:lang w:val="fr-FR"/>
              </w:rPr>
              <w:t>1</w:t>
            </w:r>
          </w:p>
        </w:tc>
        <w:tc>
          <w:tcPr>
            <w:tcW w:w="3966" w:type="dxa"/>
          </w:tcPr>
          <w:p w14:paraId="4F0AA582" w14:textId="77777777" w:rsidR="009974B8" w:rsidRPr="00FB7AB7" w:rsidRDefault="009974B8" w:rsidP="00CD238A">
            <w:pPr>
              <w:pStyle w:val="TAC"/>
              <w:jc w:val="left"/>
            </w:pPr>
            <w:r w:rsidRPr="00FB7AB7">
              <w:t xml:space="preserve">Length Address Type </w:t>
            </w:r>
          </w:p>
        </w:tc>
        <w:tc>
          <w:tcPr>
            <w:tcW w:w="973" w:type="dxa"/>
          </w:tcPr>
          <w:p w14:paraId="667C5BDE" w14:textId="77777777" w:rsidR="009974B8" w:rsidRPr="00FB7AB7" w:rsidRDefault="009974B8" w:rsidP="00CD238A">
            <w:pPr>
              <w:pStyle w:val="TAC"/>
            </w:pPr>
          </w:p>
        </w:tc>
        <w:tc>
          <w:tcPr>
            <w:tcW w:w="973" w:type="dxa"/>
          </w:tcPr>
          <w:p w14:paraId="4BDD4637" w14:textId="77777777" w:rsidR="009974B8" w:rsidRPr="00FB7AB7" w:rsidRDefault="009974B8" w:rsidP="00CD238A">
            <w:pPr>
              <w:pStyle w:val="TAC"/>
            </w:pPr>
          </w:p>
        </w:tc>
      </w:tr>
      <w:tr w:rsidR="009974B8" w14:paraId="6E83B8DB" w14:textId="77777777" w:rsidTr="00CD238A">
        <w:trPr>
          <w:jc w:val="center"/>
        </w:trPr>
        <w:tc>
          <w:tcPr>
            <w:tcW w:w="1255" w:type="dxa"/>
          </w:tcPr>
          <w:p w14:paraId="391A0CF0" w14:textId="77777777" w:rsidR="009974B8" w:rsidRDefault="009974B8" w:rsidP="00CD238A">
            <w:pPr>
              <w:pStyle w:val="TAC"/>
              <w:rPr>
                <w:lang w:val="fr-FR"/>
              </w:rPr>
            </w:pPr>
            <w:r>
              <w:rPr>
                <w:lang w:val="fr-FR"/>
              </w:rPr>
              <w:t>F bytes</w:t>
            </w:r>
          </w:p>
        </w:tc>
        <w:tc>
          <w:tcPr>
            <w:tcW w:w="3966" w:type="dxa"/>
          </w:tcPr>
          <w:p w14:paraId="376F29F5" w14:textId="77777777" w:rsidR="009974B8" w:rsidRPr="00FB7AB7" w:rsidRDefault="009974B8" w:rsidP="00CD238A">
            <w:pPr>
              <w:pStyle w:val="TAC"/>
              <w:jc w:val="left"/>
            </w:pPr>
            <w:r w:rsidRPr="00FB7AB7">
              <w:t xml:space="preserve">Address Type </w:t>
            </w:r>
          </w:p>
        </w:tc>
        <w:tc>
          <w:tcPr>
            <w:tcW w:w="973" w:type="dxa"/>
          </w:tcPr>
          <w:p w14:paraId="3EA97385" w14:textId="77777777" w:rsidR="009974B8" w:rsidRPr="00FB7AB7" w:rsidRDefault="009974B8" w:rsidP="00CD238A">
            <w:pPr>
              <w:pStyle w:val="TAC"/>
            </w:pPr>
          </w:p>
        </w:tc>
        <w:tc>
          <w:tcPr>
            <w:tcW w:w="973" w:type="dxa"/>
          </w:tcPr>
          <w:p w14:paraId="05C19527" w14:textId="77777777" w:rsidR="009974B8" w:rsidRPr="00FB7AB7" w:rsidRDefault="009974B8" w:rsidP="00CD238A">
            <w:pPr>
              <w:pStyle w:val="TAC"/>
            </w:pPr>
          </w:p>
        </w:tc>
      </w:tr>
      <w:tr w:rsidR="009974B8" w14:paraId="399ADFC9" w14:textId="77777777" w:rsidTr="00CD238A">
        <w:trPr>
          <w:jc w:val="center"/>
        </w:trPr>
        <w:tc>
          <w:tcPr>
            <w:tcW w:w="1255" w:type="dxa"/>
          </w:tcPr>
          <w:p w14:paraId="4E579288" w14:textId="77777777" w:rsidR="009974B8" w:rsidRPr="0080010E" w:rsidRDefault="009974B8" w:rsidP="00CD238A">
            <w:pPr>
              <w:pStyle w:val="TAC"/>
              <w:rPr>
                <w:lang w:val="fr-FR"/>
              </w:rPr>
            </w:pPr>
            <w:r>
              <w:rPr>
                <w:lang w:val="fr-FR"/>
              </w:rPr>
              <w:t>1</w:t>
            </w:r>
          </w:p>
        </w:tc>
        <w:tc>
          <w:tcPr>
            <w:tcW w:w="3966" w:type="dxa"/>
          </w:tcPr>
          <w:p w14:paraId="109D57AE" w14:textId="77777777" w:rsidR="009974B8" w:rsidRPr="00FB7AB7" w:rsidRDefault="009974B8" w:rsidP="00CD238A">
            <w:pPr>
              <w:pStyle w:val="TAC"/>
              <w:jc w:val="left"/>
            </w:pPr>
            <w:r w:rsidRPr="00FB7AB7">
              <w:t>Address Tag</w:t>
            </w:r>
          </w:p>
        </w:tc>
        <w:tc>
          <w:tcPr>
            <w:tcW w:w="973" w:type="dxa"/>
          </w:tcPr>
          <w:p w14:paraId="7F3973BE" w14:textId="77777777" w:rsidR="009974B8" w:rsidRPr="00FB7AB7" w:rsidRDefault="009974B8" w:rsidP="00CD238A">
            <w:pPr>
              <w:pStyle w:val="TAC"/>
            </w:pPr>
            <w:r w:rsidRPr="00FB7AB7">
              <w:t>'89'</w:t>
            </w:r>
          </w:p>
        </w:tc>
        <w:tc>
          <w:tcPr>
            <w:tcW w:w="973" w:type="dxa"/>
          </w:tcPr>
          <w:p w14:paraId="5A1A2F71" w14:textId="77777777" w:rsidR="009974B8" w:rsidRPr="00FB7AB7" w:rsidRDefault="009974B8" w:rsidP="00CD238A">
            <w:pPr>
              <w:pStyle w:val="TAC"/>
            </w:pPr>
            <w:r w:rsidRPr="00FB7AB7">
              <w:t>O</w:t>
            </w:r>
          </w:p>
        </w:tc>
      </w:tr>
      <w:tr w:rsidR="009974B8" w14:paraId="78F28E37" w14:textId="77777777" w:rsidTr="00CD238A">
        <w:trPr>
          <w:jc w:val="center"/>
        </w:trPr>
        <w:tc>
          <w:tcPr>
            <w:tcW w:w="1255" w:type="dxa"/>
          </w:tcPr>
          <w:p w14:paraId="058804C7" w14:textId="77777777" w:rsidR="009974B8" w:rsidRDefault="009974B8" w:rsidP="00CD238A">
            <w:pPr>
              <w:pStyle w:val="TAC"/>
              <w:rPr>
                <w:lang w:val="fr-FR"/>
              </w:rPr>
            </w:pPr>
            <w:r>
              <w:rPr>
                <w:lang w:val="fr-FR"/>
              </w:rPr>
              <w:t>1 or 2</w:t>
            </w:r>
          </w:p>
        </w:tc>
        <w:tc>
          <w:tcPr>
            <w:tcW w:w="3966" w:type="dxa"/>
          </w:tcPr>
          <w:p w14:paraId="4E2C0934" w14:textId="77777777" w:rsidR="009974B8" w:rsidRPr="00FB7AB7" w:rsidRDefault="009974B8" w:rsidP="00CD238A">
            <w:pPr>
              <w:pStyle w:val="TAC"/>
              <w:jc w:val="left"/>
            </w:pPr>
            <w:r w:rsidRPr="00FB7AB7">
              <w:t xml:space="preserve">Length Address </w:t>
            </w:r>
          </w:p>
        </w:tc>
        <w:tc>
          <w:tcPr>
            <w:tcW w:w="973" w:type="dxa"/>
          </w:tcPr>
          <w:p w14:paraId="0A69F19A" w14:textId="77777777" w:rsidR="009974B8" w:rsidRPr="00FB7AB7" w:rsidRDefault="009974B8" w:rsidP="00CD238A">
            <w:pPr>
              <w:pStyle w:val="TAC"/>
            </w:pPr>
          </w:p>
        </w:tc>
        <w:tc>
          <w:tcPr>
            <w:tcW w:w="973" w:type="dxa"/>
          </w:tcPr>
          <w:p w14:paraId="1D664F07" w14:textId="77777777" w:rsidR="009974B8" w:rsidRPr="00FB7AB7" w:rsidRDefault="009974B8" w:rsidP="00CD238A">
            <w:pPr>
              <w:pStyle w:val="TAC"/>
            </w:pPr>
          </w:p>
        </w:tc>
      </w:tr>
      <w:tr w:rsidR="009974B8" w14:paraId="00FB4BE1" w14:textId="77777777" w:rsidTr="00CD238A">
        <w:trPr>
          <w:jc w:val="center"/>
        </w:trPr>
        <w:tc>
          <w:tcPr>
            <w:tcW w:w="1255" w:type="dxa"/>
          </w:tcPr>
          <w:p w14:paraId="0C46C98C" w14:textId="77777777" w:rsidR="009974B8" w:rsidRDefault="009974B8" w:rsidP="00CD238A">
            <w:pPr>
              <w:pStyle w:val="TAC"/>
              <w:rPr>
                <w:lang w:val="fr-FR"/>
              </w:rPr>
            </w:pPr>
            <w:r>
              <w:rPr>
                <w:lang w:val="fr-FR"/>
              </w:rPr>
              <w:t>G bytes</w:t>
            </w:r>
          </w:p>
        </w:tc>
        <w:tc>
          <w:tcPr>
            <w:tcW w:w="3966" w:type="dxa"/>
          </w:tcPr>
          <w:p w14:paraId="12AEB330" w14:textId="77777777" w:rsidR="009974B8" w:rsidRPr="00FB7AB7" w:rsidRDefault="009974B8" w:rsidP="00CD238A">
            <w:pPr>
              <w:pStyle w:val="TAC"/>
              <w:jc w:val="left"/>
            </w:pPr>
            <w:r w:rsidRPr="00FB7AB7">
              <w:t xml:space="preserve">Address </w:t>
            </w:r>
          </w:p>
        </w:tc>
        <w:tc>
          <w:tcPr>
            <w:tcW w:w="973" w:type="dxa"/>
          </w:tcPr>
          <w:p w14:paraId="531CFC2C" w14:textId="77777777" w:rsidR="009974B8" w:rsidRPr="00FB7AB7" w:rsidRDefault="009974B8" w:rsidP="00CD238A">
            <w:pPr>
              <w:pStyle w:val="TAC"/>
            </w:pPr>
          </w:p>
        </w:tc>
        <w:tc>
          <w:tcPr>
            <w:tcW w:w="973" w:type="dxa"/>
          </w:tcPr>
          <w:p w14:paraId="1A03059E" w14:textId="77777777" w:rsidR="009974B8" w:rsidRPr="00FB7AB7" w:rsidRDefault="009974B8" w:rsidP="00CD238A">
            <w:pPr>
              <w:pStyle w:val="TAC"/>
            </w:pPr>
          </w:p>
        </w:tc>
      </w:tr>
      <w:tr w:rsidR="009974B8" w14:paraId="0F7B9B30" w14:textId="77777777" w:rsidTr="00CD238A">
        <w:trPr>
          <w:jc w:val="center"/>
        </w:trPr>
        <w:tc>
          <w:tcPr>
            <w:tcW w:w="1255" w:type="dxa"/>
          </w:tcPr>
          <w:p w14:paraId="439AA32C" w14:textId="77777777" w:rsidR="009974B8" w:rsidRDefault="009974B8" w:rsidP="00CD238A">
            <w:pPr>
              <w:pStyle w:val="TAC"/>
              <w:rPr>
                <w:lang w:val="fr-FR"/>
              </w:rPr>
            </w:pPr>
            <w:r>
              <w:rPr>
                <w:lang w:val="fr-FR"/>
              </w:rPr>
              <w:t>1</w:t>
            </w:r>
          </w:p>
        </w:tc>
        <w:tc>
          <w:tcPr>
            <w:tcW w:w="3966" w:type="dxa"/>
          </w:tcPr>
          <w:p w14:paraId="1E729DD0" w14:textId="77777777" w:rsidR="009974B8" w:rsidRPr="00FB7AB7" w:rsidRDefault="009974B8" w:rsidP="00CD238A">
            <w:pPr>
              <w:pStyle w:val="TAC"/>
              <w:jc w:val="left"/>
            </w:pPr>
            <w:r w:rsidRPr="00FB7AB7">
              <w:t>PDPAuthenticationType Tag</w:t>
            </w:r>
          </w:p>
        </w:tc>
        <w:tc>
          <w:tcPr>
            <w:tcW w:w="973" w:type="dxa"/>
          </w:tcPr>
          <w:p w14:paraId="2E1CF6CD" w14:textId="77777777" w:rsidR="009974B8" w:rsidRPr="00FB7AB7" w:rsidRDefault="009974B8" w:rsidP="00CD238A">
            <w:pPr>
              <w:pStyle w:val="TAC"/>
            </w:pPr>
            <w:r w:rsidRPr="00FB7AB7">
              <w:t>'8A'</w:t>
            </w:r>
          </w:p>
        </w:tc>
        <w:tc>
          <w:tcPr>
            <w:tcW w:w="973" w:type="dxa"/>
          </w:tcPr>
          <w:p w14:paraId="2834DFD4" w14:textId="77777777" w:rsidR="009974B8" w:rsidRPr="00FB7AB7" w:rsidRDefault="009974B8" w:rsidP="00CD238A">
            <w:pPr>
              <w:pStyle w:val="TAC"/>
            </w:pPr>
            <w:r w:rsidRPr="00FB7AB7">
              <w:t>O</w:t>
            </w:r>
          </w:p>
        </w:tc>
      </w:tr>
      <w:tr w:rsidR="009974B8" w14:paraId="6FFD3DF2" w14:textId="77777777" w:rsidTr="00CD238A">
        <w:trPr>
          <w:jc w:val="center"/>
        </w:trPr>
        <w:tc>
          <w:tcPr>
            <w:tcW w:w="1255" w:type="dxa"/>
          </w:tcPr>
          <w:p w14:paraId="13FD4BBE" w14:textId="77777777" w:rsidR="009974B8" w:rsidRDefault="009974B8" w:rsidP="00CD238A">
            <w:pPr>
              <w:pStyle w:val="TAC"/>
              <w:rPr>
                <w:lang w:val="fr-FR"/>
              </w:rPr>
            </w:pPr>
            <w:r>
              <w:rPr>
                <w:lang w:val="fr-FR"/>
              </w:rPr>
              <w:t>1</w:t>
            </w:r>
          </w:p>
        </w:tc>
        <w:tc>
          <w:tcPr>
            <w:tcW w:w="3966" w:type="dxa"/>
          </w:tcPr>
          <w:p w14:paraId="774F808D" w14:textId="77777777" w:rsidR="009974B8" w:rsidRPr="00FB7AB7" w:rsidRDefault="009974B8" w:rsidP="00CD238A">
            <w:pPr>
              <w:pStyle w:val="TAC"/>
              <w:jc w:val="left"/>
            </w:pPr>
            <w:r w:rsidRPr="00FB7AB7">
              <w:t>Length PDPAuthenticationType</w:t>
            </w:r>
          </w:p>
        </w:tc>
        <w:tc>
          <w:tcPr>
            <w:tcW w:w="973" w:type="dxa"/>
          </w:tcPr>
          <w:p w14:paraId="40039AD5" w14:textId="77777777" w:rsidR="009974B8" w:rsidRPr="00FB7AB7" w:rsidRDefault="009974B8" w:rsidP="00CD238A">
            <w:pPr>
              <w:pStyle w:val="TAC"/>
            </w:pPr>
          </w:p>
        </w:tc>
        <w:tc>
          <w:tcPr>
            <w:tcW w:w="973" w:type="dxa"/>
          </w:tcPr>
          <w:p w14:paraId="6557AFB9" w14:textId="77777777" w:rsidR="009974B8" w:rsidRPr="00FB7AB7" w:rsidRDefault="009974B8" w:rsidP="00CD238A">
            <w:pPr>
              <w:pStyle w:val="TAC"/>
            </w:pPr>
          </w:p>
        </w:tc>
      </w:tr>
      <w:tr w:rsidR="009974B8" w14:paraId="158AAD79" w14:textId="77777777" w:rsidTr="00CD238A">
        <w:trPr>
          <w:jc w:val="center"/>
        </w:trPr>
        <w:tc>
          <w:tcPr>
            <w:tcW w:w="1255" w:type="dxa"/>
          </w:tcPr>
          <w:p w14:paraId="613E62C6" w14:textId="77777777" w:rsidR="009974B8" w:rsidRDefault="009974B8" w:rsidP="00CD238A">
            <w:pPr>
              <w:pStyle w:val="TAC"/>
              <w:rPr>
                <w:lang w:val="fr-FR"/>
              </w:rPr>
            </w:pPr>
            <w:r>
              <w:rPr>
                <w:lang w:val="fr-FR"/>
              </w:rPr>
              <w:t>1</w:t>
            </w:r>
          </w:p>
        </w:tc>
        <w:tc>
          <w:tcPr>
            <w:tcW w:w="3966" w:type="dxa"/>
          </w:tcPr>
          <w:p w14:paraId="31603B7E" w14:textId="77777777" w:rsidR="009974B8" w:rsidRPr="00FB7AB7" w:rsidRDefault="009974B8" w:rsidP="00CD238A">
            <w:pPr>
              <w:pStyle w:val="TAC"/>
              <w:jc w:val="left"/>
            </w:pPr>
            <w:r w:rsidRPr="00FB7AB7">
              <w:t>PDPAuthenticationType</w:t>
            </w:r>
          </w:p>
        </w:tc>
        <w:tc>
          <w:tcPr>
            <w:tcW w:w="973" w:type="dxa"/>
          </w:tcPr>
          <w:p w14:paraId="53D72A63" w14:textId="77777777" w:rsidR="009974B8" w:rsidRPr="00FB7AB7" w:rsidRDefault="009974B8" w:rsidP="00CD238A">
            <w:pPr>
              <w:pStyle w:val="TAC"/>
            </w:pPr>
          </w:p>
        </w:tc>
        <w:tc>
          <w:tcPr>
            <w:tcW w:w="973" w:type="dxa"/>
          </w:tcPr>
          <w:p w14:paraId="0081FB19" w14:textId="77777777" w:rsidR="009974B8" w:rsidRPr="00FB7AB7" w:rsidRDefault="009974B8" w:rsidP="00CD238A">
            <w:pPr>
              <w:pStyle w:val="TAC"/>
            </w:pPr>
          </w:p>
        </w:tc>
      </w:tr>
      <w:tr w:rsidR="009974B8" w14:paraId="6D547F85" w14:textId="77777777" w:rsidTr="00CD238A">
        <w:trPr>
          <w:jc w:val="center"/>
        </w:trPr>
        <w:tc>
          <w:tcPr>
            <w:tcW w:w="1255" w:type="dxa"/>
          </w:tcPr>
          <w:p w14:paraId="042DC810" w14:textId="77777777" w:rsidR="009974B8" w:rsidRDefault="009974B8" w:rsidP="00CD238A">
            <w:pPr>
              <w:pStyle w:val="TAC"/>
              <w:rPr>
                <w:lang w:val="fr-FR"/>
              </w:rPr>
            </w:pPr>
            <w:r>
              <w:rPr>
                <w:lang w:val="fr-FR"/>
              </w:rPr>
              <w:t>1</w:t>
            </w:r>
          </w:p>
        </w:tc>
        <w:tc>
          <w:tcPr>
            <w:tcW w:w="3966" w:type="dxa"/>
          </w:tcPr>
          <w:p w14:paraId="6B60C944" w14:textId="77777777" w:rsidR="009974B8" w:rsidRPr="00FB7AB7" w:rsidRDefault="009974B8" w:rsidP="00CD238A">
            <w:pPr>
              <w:pStyle w:val="TAC"/>
              <w:jc w:val="left"/>
            </w:pPr>
            <w:r w:rsidRPr="00FB7AB7">
              <w:t>PDPAuthentication Name Tag</w:t>
            </w:r>
          </w:p>
        </w:tc>
        <w:tc>
          <w:tcPr>
            <w:tcW w:w="973" w:type="dxa"/>
          </w:tcPr>
          <w:p w14:paraId="7B1627C7" w14:textId="77777777" w:rsidR="009974B8" w:rsidRPr="00FB7AB7" w:rsidRDefault="009974B8" w:rsidP="00CD238A">
            <w:pPr>
              <w:pStyle w:val="TAC"/>
            </w:pPr>
            <w:r w:rsidRPr="00FB7AB7">
              <w:t>'8B'</w:t>
            </w:r>
          </w:p>
        </w:tc>
        <w:tc>
          <w:tcPr>
            <w:tcW w:w="973" w:type="dxa"/>
          </w:tcPr>
          <w:p w14:paraId="1C00FF72" w14:textId="77777777" w:rsidR="009974B8" w:rsidRPr="00FB7AB7" w:rsidRDefault="009974B8" w:rsidP="00CD238A">
            <w:pPr>
              <w:pStyle w:val="TAC"/>
            </w:pPr>
            <w:r w:rsidRPr="00FB7AB7">
              <w:t>O</w:t>
            </w:r>
          </w:p>
        </w:tc>
      </w:tr>
      <w:tr w:rsidR="009974B8" w14:paraId="655FC091" w14:textId="77777777" w:rsidTr="00CD238A">
        <w:trPr>
          <w:jc w:val="center"/>
        </w:trPr>
        <w:tc>
          <w:tcPr>
            <w:tcW w:w="1255" w:type="dxa"/>
          </w:tcPr>
          <w:p w14:paraId="5DACF99D" w14:textId="77777777" w:rsidR="009974B8" w:rsidRDefault="009974B8" w:rsidP="00CD238A">
            <w:pPr>
              <w:pStyle w:val="TAC"/>
              <w:rPr>
                <w:lang w:val="fr-FR"/>
              </w:rPr>
            </w:pPr>
            <w:r>
              <w:rPr>
                <w:lang w:val="fr-FR"/>
              </w:rPr>
              <w:t>1 or 2</w:t>
            </w:r>
          </w:p>
        </w:tc>
        <w:tc>
          <w:tcPr>
            <w:tcW w:w="3966" w:type="dxa"/>
          </w:tcPr>
          <w:p w14:paraId="4FF0F63E" w14:textId="77777777" w:rsidR="009974B8" w:rsidRPr="00FB7AB7" w:rsidRDefault="009974B8" w:rsidP="00CD238A">
            <w:pPr>
              <w:pStyle w:val="TAC"/>
              <w:jc w:val="left"/>
            </w:pPr>
            <w:r w:rsidRPr="00FB7AB7">
              <w:t>Length PDPAuthentication Name</w:t>
            </w:r>
          </w:p>
        </w:tc>
        <w:tc>
          <w:tcPr>
            <w:tcW w:w="973" w:type="dxa"/>
          </w:tcPr>
          <w:p w14:paraId="6A238C2D" w14:textId="77777777" w:rsidR="009974B8" w:rsidRPr="00FB7AB7" w:rsidRDefault="009974B8" w:rsidP="00CD238A">
            <w:pPr>
              <w:pStyle w:val="TAC"/>
            </w:pPr>
          </w:p>
        </w:tc>
        <w:tc>
          <w:tcPr>
            <w:tcW w:w="973" w:type="dxa"/>
          </w:tcPr>
          <w:p w14:paraId="70C58A83" w14:textId="77777777" w:rsidR="009974B8" w:rsidRPr="00FB7AB7" w:rsidRDefault="009974B8" w:rsidP="00CD238A">
            <w:pPr>
              <w:pStyle w:val="TAC"/>
            </w:pPr>
          </w:p>
        </w:tc>
      </w:tr>
      <w:tr w:rsidR="009974B8" w14:paraId="009A0EF7" w14:textId="77777777" w:rsidTr="00CD238A">
        <w:trPr>
          <w:jc w:val="center"/>
        </w:trPr>
        <w:tc>
          <w:tcPr>
            <w:tcW w:w="1255" w:type="dxa"/>
          </w:tcPr>
          <w:p w14:paraId="256B79FB" w14:textId="77777777" w:rsidR="009974B8" w:rsidRDefault="009974B8" w:rsidP="00CD238A">
            <w:pPr>
              <w:pStyle w:val="TAC"/>
              <w:rPr>
                <w:lang w:val="fr-FR"/>
              </w:rPr>
            </w:pPr>
            <w:r>
              <w:rPr>
                <w:lang w:val="fr-FR"/>
              </w:rPr>
              <w:t>I bytes</w:t>
            </w:r>
          </w:p>
        </w:tc>
        <w:tc>
          <w:tcPr>
            <w:tcW w:w="3966" w:type="dxa"/>
          </w:tcPr>
          <w:p w14:paraId="27335CF7" w14:textId="77777777" w:rsidR="009974B8" w:rsidRPr="00FB7AB7" w:rsidRDefault="009974B8" w:rsidP="00CD238A">
            <w:pPr>
              <w:pStyle w:val="TAC"/>
              <w:jc w:val="left"/>
            </w:pPr>
            <w:r w:rsidRPr="00FB7AB7">
              <w:t>PDPAuthentication Name</w:t>
            </w:r>
          </w:p>
        </w:tc>
        <w:tc>
          <w:tcPr>
            <w:tcW w:w="973" w:type="dxa"/>
          </w:tcPr>
          <w:p w14:paraId="78822DD8" w14:textId="77777777" w:rsidR="009974B8" w:rsidRPr="00FB7AB7" w:rsidRDefault="009974B8" w:rsidP="00CD238A">
            <w:pPr>
              <w:pStyle w:val="TAC"/>
            </w:pPr>
          </w:p>
        </w:tc>
        <w:tc>
          <w:tcPr>
            <w:tcW w:w="973" w:type="dxa"/>
          </w:tcPr>
          <w:p w14:paraId="3525A790" w14:textId="77777777" w:rsidR="009974B8" w:rsidRPr="00FB7AB7" w:rsidRDefault="009974B8" w:rsidP="00CD238A">
            <w:pPr>
              <w:pStyle w:val="TAC"/>
            </w:pPr>
          </w:p>
        </w:tc>
      </w:tr>
      <w:tr w:rsidR="009974B8" w14:paraId="3EE4D50D" w14:textId="77777777" w:rsidTr="00CD238A">
        <w:trPr>
          <w:jc w:val="center"/>
        </w:trPr>
        <w:tc>
          <w:tcPr>
            <w:tcW w:w="1255" w:type="dxa"/>
          </w:tcPr>
          <w:p w14:paraId="313CD06E" w14:textId="77777777" w:rsidR="009974B8" w:rsidRDefault="009974B8" w:rsidP="00CD238A">
            <w:pPr>
              <w:pStyle w:val="TAC"/>
              <w:rPr>
                <w:lang w:val="fr-FR"/>
              </w:rPr>
            </w:pPr>
            <w:r>
              <w:rPr>
                <w:lang w:val="fr-FR"/>
              </w:rPr>
              <w:t>1</w:t>
            </w:r>
          </w:p>
        </w:tc>
        <w:tc>
          <w:tcPr>
            <w:tcW w:w="3966" w:type="dxa"/>
          </w:tcPr>
          <w:p w14:paraId="0514D65F" w14:textId="77777777" w:rsidR="009974B8" w:rsidRPr="00FB7AB7" w:rsidRDefault="009974B8" w:rsidP="00CD238A">
            <w:pPr>
              <w:pStyle w:val="TAC"/>
              <w:jc w:val="left"/>
            </w:pPr>
            <w:r w:rsidRPr="00FB7AB7">
              <w:t>PDPAuthentication secret Tag</w:t>
            </w:r>
          </w:p>
        </w:tc>
        <w:tc>
          <w:tcPr>
            <w:tcW w:w="973" w:type="dxa"/>
          </w:tcPr>
          <w:p w14:paraId="0B70A14A" w14:textId="77777777" w:rsidR="009974B8" w:rsidRPr="00FB7AB7" w:rsidRDefault="009974B8" w:rsidP="00CD238A">
            <w:pPr>
              <w:pStyle w:val="TAC"/>
            </w:pPr>
            <w:r w:rsidRPr="00FB7AB7">
              <w:t>'8C'</w:t>
            </w:r>
          </w:p>
        </w:tc>
        <w:tc>
          <w:tcPr>
            <w:tcW w:w="973" w:type="dxa"/>
          </w:tcPr>
          <w:p w14:paraId="7AE85A80" w14:textId="77777777" w:rsidR="009974B8" w:rsidRPr="00FB7AB7" w:rsidRDefault="009974B8" w:rsidP="00CD238A">
            <w:pPr>
              <w:pStyle w:val="TAC"/>
            </w:pPr>
            <w:r w:rsidRPr="00FB7AB7">
              <w:t>O</w:t>
            </w:r>
          </w:p>
        </w:tc>
      </w:tr>
      <w:tr w:rsidR="009974B8" w14:paraId="23CEF388" w14:textId="77777777" w:rsidTr="00CD238A">
        <w:trPr>
          <w:jc w:val="center"/>
        </w:trPr>
        <w:tc>
          <w:tcPr>
            <w:tcW w:w="1255" w:type="dxa"/>
          </w:tcPr>
          <w:p w14:paraId="6BCE2F35" w14:textId="77777777" w:rsidR="009974B8" w:rsidRDefault="009974B8" w:rsidP="00CD238A">
            <w:pPr>
              <w:pStyle w:val="TAC"/>
              <w:rPr>
                <w:lang w:val="fr-FR"/>
              </w:rPr>
            </w:pPr>
            <w:r>
              <w:rPr>
                <w:lang w:val="fr-FR"/>
              </w:rPr>
              <w:t>1 or 2</w:t>
            </w:r>
          </w:p>
        </w:tc>
        <w:tc>
          <w:tcPr>
            <w:tcW w:w="3966" w:type="dxa"/>
          </w:tcPr>
          <w:p w14:paraId="5FF5FC23" w14:textId="77777777" w:rsidR="009974B8" w:rsidRPr="00FB7AB7" w:rsidRDefault="009974B8" w:rsidP="00CD238A">
            <w:pPr>
              <w:pStyle w:val="TAC"/>
              <w:jc w:val="left"/>
            </w:pPr>
            <w:r w:rsidRPr="00FB7AB7">
              <w:t>Length PDPAuthentication secret</w:t>
            </w:r>
          </w:p>
        </w:tc>
        <w:tc>
          <w:tcPr>
            <w:tcW w:w="973" w:type="dxa"/>
          </w:tcPr>
          <w:p w14:paraId="7AD6BC87" w14:textId="77777777" w:rsidR="009974B8" w:rsidRPr="00FB7AB7" w:rsidRDefault="009974B8" w:rsidP="00CD238A">
            <w:pPr>
              <w:pStyle w:val="TAC"/>
            </w:pPr>
          </w:p>
        </w:tc>
        <w:tc>
          <w:tcPr>
            <w:tcW w:w="973" w:type="dxa"/>
          </w:tcPr>
          <w:p w14:paraId="1B0B83E0" w14:textId="77777777" w:rsidR="009974B8" w:rsidRPr="00FB7AB7" w:rsidRDefault="009974B8" w:rsidP="00CD238A">
            <w:pPr>
              <w:pStyle w:val="TAC"/>
            </w:pPr>
          </w:p>
        </w:tc>
      </w:tr>
      <w:tr w:rsidR="009974B8" w14:paraId="13B82C43" w14:textId="77777777" w:rsidTr="00CD238A">
        <w:trPr>
          <w:jc w:val="center"/>
        </w:trPr>
        <w:tc>
          <w:tcPr>
            <w:tcW w:w="1255" w:type="dxa"/>
          </w:tcPr>
          <w:p w14:paraId="55616300" w14:textId="77777777" w:rsidR="009974B8" w:rsidRDefault="009974B8" w:rsidP="00CD238A">
            <w:pPr>
              <w:pStyle w:val="TAC"/>
              <w:rPr>
                <w:lang w:val="fr-FR"/>
              </w:rPr>
            </w:pPr>
            <w:r>
              <w:rPr>
                <w:lang w:val="fr-FR"/>
              </w:rPr>
              <w:t>J bytes</w:t>
            </w:r>
          </w:p>
        </w:tc>
        <w:tc>
          <w:tcPr>
            <w:tcW w:w="3966" w:type="dxa"/>
          </w:tcPr>
          <w:p w14:paraId="141FD27E" w14:textId="77777777" w:rsidR="009974B8" w:rsidRPr="00FB7AB7" w:rsidRDefault="009974B8" w:rsidP="00CD238A">
            <w:pPr>
              <w:pStyle w:val="TAC"/>
              <w:jc w:val="left"/>
            </w:pPr>
            <w:r w:rsidRPr="00FB7AB7">
              <w:t>PDPAuthentication secret</w:t>
            </w:r>
          </w:p>
        </w:tc>
        <w:tc>
          <w:tcPr>
            <w:tcW w:w="973" w:type="dxa"/>
          </w:tcPr>
          <w:p w14:paraId="23DAD6EF" w14:textId="77777777" w:rsidR="009974B8" w:rsidRPr="00FB7AB7" w:rsidRDefault="009974B8" w:rsidP="00CD238A">
            <w:pPr>
              <w:pStyle w:val="TAC"/>
            </w:pPr>
          </w:p>
        </w:tc>
        <w:tc>
          <w:tcPr>
            <w:tcW w:w="973" w:type="dxa"/>
          </w:tcPr>
          <w:p w14:paraId="1D745A48" w14:textId="77777777" w:rsidR="009974B8" w:rsidRPr="00FB7AB7" w:rsidRDefault="009974B8" w:rsidP="00CD238A">
            <w:pPr>
              <w:pStyle w:val="TAC"/>
            </w:pPr>
          </w:p>
        </w:tc>
      </w:tr>
    </w:tbl>
    <w:p w14:paraId="1B86D158" w14:textId="77777777" w:rsidR="009974B8" w:rsidRDefault="009974B8" w:rsidP="009974B8">
      <w:pPr>
        <w:keepNext/>
        <w:spacing w:after="0"/>
      </w:pPr>
    </w:p>
    <w:p w14:paraId="1E19EFFE" w14:textId="197D9DEE" w:rsidR="009974B8" w:rsidRDefault="009974B8" w:rsidP="009974B8">
      <w:r>
        <w:t>Coding of the Access</w:t>
      </w:r>
    </w:p>
    <w:p w14:paraId="6418A0A3" w14:textId="77777777" w:rsidR="009974B8" w:rsidRDefault="009974B8" w:rsidP="009974B8">
      <w:pPr>
        <w:pStyle w:val="B1"/>
      </w:pPr>
      <w:r>
        <w:t>Contents:</w:t>
      </w:r>
    </w:p>
    <w:p w14:paraId="1FD7845A" w14:textId="77777777" w:rsidR="009974B8" w:rsidRDefault="009974B8" w:rsidP="009974B8">
      <w:pPr>
        <w:pStyle w:val="B2"/>
      </w:pPr>
      <w:r>
        <w:t>Contains an access identifier.</w:t>
      </w:r>
    </w:p>
    <w:p w14:paraId="29FD4331" w14:textId="77777777" w:rsidR="009974B8" w:rsidRDefault="009974B8" w:rsidP="009974B8">
      <w:pPr>
        <w:pStyle w:val="B1"/>
      </w:pPr>
      <w:r>
        <w:t>Coding:</w:t>
      </w:r>
    </w:p>
    <w:p w14:paraId="7407881D" w14:textId="77777777" w:rsidR="009974B8" w:rsidRDefault="009974B8" w:rsidP="009974B8">
      <w:pPr>
        <w:pStyle w:val="B2"/>
      </w:pPr>
      <w:r>
        <w:tab/>
        <w:t>See 3GPP TS 24.424 [39] Access leaf for coding.</w:t>
      </w:r>
    </w:p>
    <w:p w14:paraId="5FFDAE27" w14:textId="032070E8" w:rsidR="009974B8" w:rsidRDefault="009974B8" w:rsidP="009974B8">
      <w:r>
        <w:t>Coding of the Application name</w:t>
      </w:r>
    </w:p>
    <w:p w14:paraId="220F047B" w14:textId="77777777" w:rsidR="009974B8" w:rsidRDefault="009974B8" w:rsidP="009974B8">
      <w:pPr>
        <w:pStyle w:val="B1"/>
      </w:pPr>
      <w:r>
        <w:t>Contents and coding see:</w:t>
      </w:r>
    </w:p>
    <w:p w14:paraId="352BB541" w14:textId="77777777" w:rsidR="009974B8" w:rsidRDefault="009974B8" w:rsidP="009974B8">
      <w:pPr>
        <w:pStyle w:val="B2"/>
      </w:pPr>
      <w:r>
        <w:tab/>
        <w:t>See OMA </w:t>
      </w:r>
      <w:r w:rsidRPr="00861E12">
        <w:t>OMA-TS-XDM_</w:t>
      </w:r>
      <w:r>
        <w:t>MO</w:t>
      </w:r>
      <w:r w:rsidRPr="00861E12">
        <w:t>-V1_1-20080627-A</w:t>
      </w:r>
      <w:r>
        <w:t> [41]  Name leaf for coding.</w:t>
      </w:r>
    </w:p>
    <w:p w14:paraId="68D55EE5" w14:textId="0E9825AA" w:rsidR="009974B8" w:rsidRDefault="009974B8" w:rsidP="009974B8">
      <w:r>
        <w:t>Coding of the Provider-ID</w:t>
      </w:r>
    </w:p>
    <w:p w14:paraId="5CA660B0" w14:textId="77777777" w:rsidR="009974B8" w:rsidRDefault="009974B8" w:rsidP="009974B8">
      <w:pPr>
        <w:pStyle w:val="B1"/>
      </w:pPr>
      <w:r>
        <w:t>Contents and coding see:</w:t>
      </w:r>
    </w:p>
    <w:p w14:paraId="75D8368C" w14:textId="77777777" w:rsidR="009974B8" w:rsidRDefault="009974B8" w:rsidP="009974B8">
      <w:pPr>
        <w:pStyle w:val="B2"/>
      </w:pPr>
      <w:r>
        <w:tab/>
        <w:t>See OMA </w:t>
      </w:r>
      <w:r w:rsidRPr="00861E12">
        <w:t>OMA-TS-XDM_</w:t>
      </w:r>
      <w:r>
        <w:t>MO</w:t>
      </w:r>
      <w:r w:rsidRPr="00861E12">
        <w:t>-V1_1-20080627-A</w:t>
      </w:r>
      <w:r>
        <w:t> [41]  ProviderID leaf for coding.</w:t>
      </w:r>
    </w:p>
    <w:p w14:paraId="02B1874F" w14:textId="7DE992C5" w:rsidR="009974B8" w:rsidRDefault="009974B8" w:rsidP="009974B8">
      <w:r>
        <w:t>Coding of the URI</w:t>
      </w:r>
    </w:p>
    <w:p w14:paraId="6FA08B48" w14:textId="77777777" w:rsidR="009974B8" w:rsidRDefault="009974B8" w:rsidP="009974B8">
      <w:pPr>
        <w:pStyle w:val="B1"/>
      </w:pPr>
      <w:r>
        <w:lastRenderedPageBreak/>
        <w:t>Contents and coding see:</w:t>
      </w:r>
    </w:p>
    <w:p w14:paraId="7D0C4217" w14:textId="77777777" w:rsidR="009974B8" w:rsidRDefault="009974B8" w:rsidP="009974B8">
      <w:pPr>
        <w:pStyle w:val="B2"/>
      </w:pPr>
      <w:r>
        <w:tab/>
        <w:t>See OMA </w:t>
      </w:r>
      <w:r w:rsidRPr="00861E12">
        <w:t>OMA-TS-XDM_</w:t>
      </w:r>
      <w:r>
        <w:t>MO</w:t>
      </w:r>
      <w:r w:rsidRPr="00861E12">
        <w:t>-V1_1-20080627-A</w:t>
      </w:r>
      <w:r>
        <w:t> [41]  URI leaf for coding.</w:t>
      </w:r>
    </w:p>
    <w:p w14:paraId="5A5063B7" w14:textId="77777777" w:rsidR="009974B8" w:rsidRDefault="009974B8" w:rsidP="009974B8">
      <w:pPr>
        <w:keepNext/>
        <w:spacing w:after="0"/>
      </w:pPr>
    </w:p>
    <w:p w14:paraId="590E4AF5" w14:textId="77777777" w:rsidR="009974B8" w:rsidRDefault="009974B8" w:rsidP="009974B8">
      <w:r>
        <w:t>Coding of the XCAP Authentication User Name</w:t>
      </w:r>
    </w:p>
    <w:p w14:paraId="145E6CED" w14:textId="77777777" w:rsidR="009974B8" w:rsidRDefault="009974B8" w:rsidP="009974B8">
      <w:pPr>
        <w:pStyle w:val="B1"/>
      </w:pPr>
      <w:r>
        <w:t>Contents and coding see:</w:t>
      </w:r>
    </w:p>
    <w:p w14:paraId="0585845C" w14:textId="77777777" w:rsidR="009974B8" w:rsidRDefault="009974B8" w:rsidP="009974B8">
      <w:pPr>
        <w:pStyle w:val="B2"/>
      </w:pPr>
      <w:r>
        <w:tab/>
        <w:t>See OMA </w:t>
      </w:r>
      <w:r w:rsidRPr="00861E12">
        <w:t>OMA-TS-XDM_</w:t>
      </w:r>
      <w:r>
        <w:t>MO</w:t>
      </w:r>
      <w:r w:rsidRPr="00861E12">
        <w:t>-V1_1-20080627-A</w:t>
      </w:r>
      <w:r>
        <w:t> [41]  AAUTHNAME leaf for coding.</w:t>
      </w:r>
    </w:p>
    <w:p w14:paraId="6E33831A" w14:textId="77777777" w:rsidR="009974B8" w:rsidRDefault="009974B8" w:rsidP="009974B8">
      <w:r>
        <w:t>Coding of the XCAP Authentication Password</w:t>
      </w:r>
    </w:p>
    <w:p w14:paraId="493979CD" w14:textId="77777777" w:rsidR="009974B8" w:rsidRDefault="009974B8" w:rsidP="009974B8">
      <w:pPr>
        <w:pStyle w:val="B1"/>
      </w:pPr>
      <w:r>
        <w:t>Contents and coding see:</w:t>
      </w:r>
    </w:p>
    <w:p w14:paraId="3D0282F7" w14:textId="77777777" w:rsidR="009974B8" w:rsidRDefault="009974B8" w:rsidP="009974B8">
      <w:pPr>
        <w:pStyle w:val="B2"/>
      </w:pPr>
      <w:r>
        <w:tab/>
        <w:t>See OMA </w:t>
      </w:r>
      <w:r w:rsidRPr="00861E12">
        <w:t>OMA-TS-XDM_</w:t>
      </w:r>
      <w:r>
        <w:t>MO</w:t>
      </w:r>
      <w:r w:rsidRPr="00861E12">
        <w:t>-V1_1-20080627-A</w:t>
      </w:r>
      <w:r>
        <w:t> [41]  AAUTHSECRET leaf for coding.</w:t>
      </w:r>
    </w:p>
    <w:p w14:paraId="2467213D" w14:textId="77777777" w:rsidR="009974B8" w:rsidRDefault="009974B8" w:rsidP="009974B8">
      <w:r>
        <w:t>Coding of the XCAP Authentication type</w:t>
      </w:r>
    </w:p>
    <w:p w14:paraId="2372DD08" w14:textId="77777777" w:rsidR="009974B8" w:rsidRDefault="009974B8" w:rsidP="009974B8">
      <w:pPr>
        <w:pStyle w:val="B1"/>
      </w:pPr>
      <w:r>
        <w:t>Contents and coding see:</w:t>
      </w:r>
    </w:p>
    <w:p w14:paraId="08963468" w14:textId="77777777" w:rsidR="009974B8" w:rsidRDefault="009974B8" w:rsidP="009974B8">
      <w:pPr>
        <w:pStyle w:val="B2"/>
      </w:pPr>
      <w:r>
        <w:tab/>
        <w:t>See OMA </w:t>
      </w:r>
      <w:r w:rsidRPr="00861E12">
        <w:t>OMA-TS-XDM_</w:t>
      </w:r>
      <w:r>
        <w:t>MO</w:t>
      </w:r>
      <w:r w:rsidRPr="00861E12">
        <w:t>-V1_1-20080627-A</w:t>
      </w:r>
      <w:r>
        <w:t> [41]  AAUTHTYPE leaf for authentication types allowed:</w:t>
      </w:r>
    </w:p>
    <w:p w14:paraId="05652B9D" w14:textId="77777777" w:rsidR="009974B8" w:rsidRDefault="009974B8" w:rsidP="009974B8">
      <w:pPr>
        <w:keepNext/>
        <w:spacing w:after="0"/>
        <w:ind w:left="630"/>
      </w:pPr>
      <w:r>
        <w:t>.</w:t>
      </w:r>
    </w:p>
    <w:p w14:paraId="1546D17F"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54C6299C" w14:textId="77777777" w:rsidTr="00CD238A">
        <w:trPr>
          <w:gridAfter w:val="2"/>
          <w:wAfter w:w="5300" w:type="dxa"/>
          <w:trHeight w:val="280"/>
        </w:trPr>
        <w:tc>
          <w:tcPr>
            <w:tcW w:w="851" w:type="dxa"/>
          </w:tcPr>
          <w:p w14:paraId="58DFB6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59C9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14D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55593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EFB904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3DB6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D50B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220553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D7194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68CE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2071E03" w14:textId="77777777" w:rsidTr="00CD238A">
        <w:trPr>
          <w:trHeight w:val="24"/>
        </w:trPr>
        <w:tc>
          <w:tcPr>
            <w:tcW w:w="851" w:type="dxa"/>
          </w:tcPr>
          <w:p w14:paraId="513739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AA9E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4E2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7A6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34D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5FA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C01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2C0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6C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AC6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5DA9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14:paraId="322AE1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14:paraId="4138C032" w14:textId="77777777" w:rsidTr="00CD238A">
        <w:trPr>
          <w:trHeight w:val="24"/>
        </w:trPr>
        <w:tc>
          <w:tcPr>
            <w:tcW w:w="851" w:type="dxa"/>
          </w:tcPr>
          <w:p w14:paraId="56171E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4FF8E9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53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3A2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F9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89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D775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764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7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0475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0D2D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14:paraId="6BA202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14:paraId="20CA5174" w14:textId="77777777" w:rsidTr="00CD238A">
        <w:trPr>
          <w:trHeight w:val="24"/>
        </w:trPr>
        <w:tc>
          <w:tcPr>
            <w:tcW w:w="851" w:type="dxa"/>
          </w:tcPr>
          <w:p w14:paraId="39322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791C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65A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9D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ED1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9981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C47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46D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DA8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B1DB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F8B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219CCEB7" w14:textId="77777777" w:rsidTr="00CD238A">
        <w:trPr>
          <w:trHeight w:val="24"/>
        </w:trPr>
        <w:tc>
          <w:tcPr>
            <w:tcW w:w="851" w:type="dxa"/>
          </w:tcPr>
          <w:p w14:paraId="0CA393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AAA7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B4F9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9D12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AFD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E7C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22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B30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8B2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05D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017C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E50082" w14:textId="77777777" w:rsidTr="00CD238A">
        <w:trPr>
          <w:trHeight w:val="24"/>
        </w:trPr>
        <w:tc>
          <w:tcPr>
            <w:tcW w:w="851" w:type="dxa"/>
          </w:tcPr>
          <w:p w14:paraId="17B2F6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3C8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F06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C5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9BB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E6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671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A3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BA3D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43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5751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70F07153" w14:textId="77777777" w:rsidTr="00CD238A">
        <w:trPr>
          <w:trHeight w:val="24"/>
        </w:trPr>
        <w:tc>
          <w:tcPr>
            <w:tcW w:w="851" w:type="dxa"/>
          </w:tcPr>
          <w:p w14:paraId="6E517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1FB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639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E7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14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2FEC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43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5E92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0F69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0B0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B7B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C543B95" w14:textId="77777777" w:rsidTr="00CD238A">
        <w:trPr>
          <w:trHeight w:val="24"/>
        </w:trPr>
        <w:tc>
          <w:tcPr>
            <w:tcW w:w="851" w:type="dxa"/>
          </w:tcPr>
          <w:p w14:paraId="533863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C89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65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3A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089B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60D1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4F44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04A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DC5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BBE6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AC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4D9D00A8" w14:textId="77777777" w:rsidTr="00CD238A">
        <w:trPr>
          <w:trHeight w:val="24"/>
        </w:trPr>
        <w:tc>
          <w:tcPr>
            <w:tcW w:w="851" w:type="dxa"/>
          </w:tcPr>
          <w:p w14:paraId="767EAB9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892EB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D14C1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60D7B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0344A"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22C65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1FA7B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1BC1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AC44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8E1E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DE923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1B2F0659" w14:textId="77777777" w:rsidR="009974B8" w:rsidRDefault="009974B8" w:rsidP="009974B8">
      <w:pPr>
        <w:keepNext/>
        <w:spacing w:after="0"/>
        <w:ind w:left="630"/>
      </w:pPr>
    </w:p>
    <w:p w14:paraId="76134B96" w14:textId="77777777" w:rsidR="009974B8" w:rsidRDefault="009974B8" w:rsidP="009974B8">
      <w:pPr>
        <w:pStyle w:val="FP"/>
      </w:pPr>
    </w:p>
    <w:p w14:paraId="5D47AFBA" w14:textId="77777777" w:rsidR="009974B8" w:rsidRDefault="009974B8" w:rsidP="009974B8">
      <w:r>
        <w:t>Coding of the Address type</w:t>
      </w:r>
    </w:p>
    <w:p w14:paraId="222D64B0" w14:textId="77777777" w:rsidR="009974B8" w:rsidRDefault="009974B8" w:rsidP="009974B8">
      <w:pPr>
        <w:pStyle w:val="B1"/>
      </w:pPr>
      <w:r>
        <w:t>Contents and coding see:</w:t>
      </w:r>
    </w:p>
    <w:p w14:paraId="427C7FEA" w14:textId="77777777"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14:paraId="3D4414E4" w14:textId="77777777" w:rsidR="009974B8" w:rsidRDefault="009974B8" w:rsidP="009974B8">
      <w:r>
        <w:t>Coding of the Address</w:t>
      </w:r>
    </w:p>
    <w:p w14:paraId="77E24358" w14:textId="77777777" w:rsidR="009974B8" w:rsidRDefault="009974B8" w:rsidP="009974B8">
      <w:pPr>
        <w:pStyle w:val="B1"/>
      </w:pPr>
      <w:r>
        <w:t>Contents and coding see:</w:t>
      </w:r>
    </w:p>
    <w:p w14:paraId="3E3E82FA" w14:textId="77777777"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14:paraId="7F337BF8" w14:textId="77777777" w:rsidR="009974B8" w:rsidRDefault="009974B8" w:rsidP="009974B8"/>
    <w:p w14:paraId="7527E069" w14:textId="77777777" w:rsidR="009974B8" w:rsidRDefault="009974B8" w:rsidP="009974B8">
      <w:r>
        <w:t>Coding of the PDPAuthentication type</w:t>
      </w:r>
    </w:p>
    <w:p w14:paraId="15D91E26" w14:textId="77777777" w:rsidR="009974B8" w:rsidRDefault="009974B8" w:rsidP="009974B8">
      <w:pPr>
        <w:pStyle w:val="B1"/>
      </w:pPr>
      <w:r>
        <w:t>Contents and coding see:</w:t>
      </w:r>
    </w:p>
    <w:p w14:paraId="456650FA" w14:textId="77777777"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14:paraId="013D5101" w14:textId="77777777" w:rsidR="009974B8" w:rsidRDefault="009974B8" w:rsidP="009974B8">
      <w:pPr>
        <w:pStyle w:val="FP"/>
      </w:pPr>
    </w:p>
    <w:p w14:paraId="28594019" w14:textId="77777777" w:rsidR="009974B8" w:rsidRDefault="009974B8" w:rsidP="009974B8">
      <w:pPr>
        <w:keepNext/>
        <w:spacing w:after="0"/>
        <w:ind w:left="630"/>
      </w:pPr>
      <w:r>
        <w:lastRenderedPageBreak/>
        <w:t>.</w:t>
      </w:r>
    </w:p>
    <w:p w14:paraId="02FCC36C"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33909F06" w14:textId="77777777" w:rsidTr="00CD238A">
        <w:trPr>
          <w:gridAfter w:val="2"/>
          <w:wAfter w:w="5300" w:type="dxa"/>
          <w:trHeight w:val="280"/>
        </w:trPr>
        <w:tc>
          <w:tcPr>
            <w:tcW w:w="851" w:type="dxa"/>
          </w:tcPr>
          <w:p w14:paraId="35E1B8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5D9F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C48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EEA07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33FFF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4BAF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78F02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452126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B9875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2D2FF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1A7573BF" w14:textId="77777777" w:rsidTr="00CD238A">
        <w:trPr>
          <w:trHeight w:val="24"/>
        </w:trPr>
        <w:tc>
          <w:tcPr>
            <w:tcW w:w="851" w:type="dxa"/>
          </w:tcPr>
          <w:p w14:paraId="4E316D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7AE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FBE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08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2786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1DE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F76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E7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E2B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D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99A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14:paraId="68C9A2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14:paraId="1850B22C" w14:textId="77777777" w:rsidTr="00CD238A">
        <w:trPr>
          <w:trHeight w:val="24"/>
        </w:trPr>
        <w:tc>
          <w:tcPr>
            <w:tcW w:w="851" w:type="dxa"/>
          </w:tcPr>
          <w:p w14:paraId="26E631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680A3BF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B23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6B5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207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EB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879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F05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1E5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A5A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2A4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14:paraId="2420C5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14:paraId="083273ED" w14:textId="77777777" w:rsidTr="00CD238A">
        <w:trPr>
          <w:trHeight w:val="24"/>
        </w:trPr>
        <w:tc>
          <w:tcPr>
            <w:tcW w:w="851" w:type="dxa"/>
          </w:tcPr>
          <w:p w14:paraId="6AD00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F6BF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85A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3DB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02B3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762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A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049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C0BD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2064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49E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14:paraId="6136A3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14:paraId="49B4402D" w14:textId="77777777" w:rsidTr="00CD238A">
        <w:trPr>
          <w:trHeight w:val="24"/>
        </w:trPr>
        <w:tc>
          <w:tcPr>
            <w:tcW w:w="851" w:type="dxa"/>
          </w:tcPr>
          <w:p w14:paraId="12960E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8638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F10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5C7A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97B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C422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335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584D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9219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F50BB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F4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397DBA59" w14:textId="77777777" w:rsidTr="00CD238A">
        <w:trPr>
          <w:trHeight w:val="24"/>
        </w:trPr>
        <w:tc>
          <w:tcPr>
            <w:tcW w:w="851" w:type="dxa"/>
          </w:tcPr>
          <w:p w14:paraId="230ECF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969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FD0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62E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BB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56D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DD3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159E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7AE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0F75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191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1F6CF535" w14:textId="77777777" w:rsidTr="00CD238A">
        <w:trPr>
          <w:trHeight w:val="24"/>
        </w:trPr>
        <w:tc>
          <w:tcPr>
            <w:tcW w:w="851" w:type="dxa"/>
          </w:tcPr>
          <w:p w14:paraId="2762B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8691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2675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340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8D5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C26A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8B37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BC8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751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F64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2D0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0007963F" w14:textId="77777777" w:rsidTr="00CD238A">
        <w:trPr>
          <w:trHeight w:val="24"/>
        </w:trPr>
        <w:tc>
          <w:tcPr>
            <w:tcW w:w="851" w:type="dxa"/>
          </w:tcPr>
          <w:p w14:paraId="3207BBA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802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CED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65B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3D18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D71E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BF74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4E7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AF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67F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CF83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314AA1" w14:textId="77777777" w:rsidTr="00CD238A">
        <w:trPr>
          <w:trHeight w:val="24"/>
        </w:trPr>
        <w:tc>
          <w:tcPr>
            <w:tcW w:w="851" w:type="dxa"/>
          </w:tcPr>
          <w:p w14:paraId="3E1BA2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3EFAD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8CFF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FC8E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8AC49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4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83514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1239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0720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2C29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106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0008E7A5" w14:textId="77777777" w:rsidR="009974B8" w:rsidRDefault="009974B8" w:rsidP="009974B8">
      <w:pPr>
        <w:pStyle w:val="FP"/>
      </w:pPr>
    </w:p>
    <w:p w14:paraId="70AB60A8" w14:textId="77777777" w:rsidR="009974B8" w:rsidRDefault="009974B8" w:rsidP="009974B8">
      <w:pPr>
        <w:pStyle w:val="FP"/>
      </w:pPr>
    </w:p>
    <w:p w14:paraId="79A80451" w14:textId="77777777" w:rsidR="009974B8" w:rsidRDefault="009974B8" w:rsidP="009974B8">
      <w:r>
        <w:t>Coding of the PDPAuthentication Name</w:t>
      </w:r>
    </w:p>
    <w:p w14:paraId="3DBA85A5" w14:textId="77777777" w:rsidR="009974B8" w:rsidRDefault="009974B8" w:rsidP="009974B8">
      <w:pPr>
        <w:pStyle w:val="B1"/>
      </w:pPr>
      <w:r>
        <w:t>Contents and coding see:</w:t>
      </w:r>
    </w:p>
    <w:p w14:paraId="37A5EC46" w14:textId="77777777" w:rsidR="009974B8" w:rsidRDefault="009974B8" w:rsidP="009974B8">
      <w:pPr>
        <w:pStyle w:val="B2"/>
      </w:pPr>
      <w:r>
        <w:tab/>
        <w:t xml:space="preserve">See </w:t>
      </w:r>
      <w:r w:rsidRPr="00345496">
        <w:t>OMA-</w:t>
      </w:r>
      <w:r>
        <w:t>DDS-DM_ConnMO-V1_0-20081107-A [38] AuthInfo/AuthName leaf node leaf for coding.</w:t>
      </w:r>
    </w:p>
    <w:p w14:paraId="73661165" w14:textId="77777777" w:rsidR="009974B8" w:rsidRDefault="009974B8" w:rsidP="009974B8">
      <w:r>
        <w:t>Coding of the PDPAuthentication Secret</w:t>
      </w:r>
    </w:p>
    <w:p w14:paraId="2DB632F9" w14:textId="77777777" w:rsidR="009974B8" w:rsidRDefault="009974B8" w:rsidP="009974B8">
      <w:pPr>
        <w:pStyle w:val="B1"/>
      </w:pPr>
      <w:r>
        <w:t>Contents and coding see:</w:t>
      </w:r>
    </w:p>
    <w:p w14:paraId="41CE47DC" w14:textId="77777777" w:rsidR="009974B8" w:rsidRDefault="009974B8" w:rsidP="009974B8">
      <w:pPr>
        <w:pStyle w:val="B2"/>
      </w:pPr>
      <w:r>
        <w:tab/>
        <w:t xml:space="preserve">See </w:t>
      </w:r>
      <w:r w:rsidRPr="00345496">
        <w:t>OMA-</w:t>
      </w:r>
      <w:r>
        <w:t>DDS-DM_ConnMO-V1_0-20081107-A [38] AuthInfo/AuthSecret leaf node leaf for coding.</w:t>
      </w:r>
    </w:p>
    <w:p w14:paraId="21A78EC0" w14:textId="77777777" w:rsidR="009974B8" w:rsidRPr="00193818" w:rsidRDefault="009974B8" w:rsidP="009974B8">
      <w:pPr>
        <w:pStyle w:val="Heading3"/>
      </w:pPr>
      <w:bookmarkStart w:id="167" w:name="_Toc2867217"/>
      <w:bookmarkStart w:id="168" w:name="_Toc29900580"/>
      <w:bookmarkStart w:id="169" w:name="_Toc36481418"/>
      <w:bookmarkStart w:id="170" w:name="_Toc36481872"/>
      <w:bookmarkStart w:id="171" w:name="_Toc163038706"/>
      <w:r w:rsidRPr="00193818">
        <w:t>4.2.</w:t>
      </w:r>
      <w:r>
        <w:t>20</w:t>
      </w:r>
      <w:r w:rsidRPr="00193818">
        <w:tab/>
        <w:t>EF</w:t>
      </w:r>
      <w:r w:rsidRPr="00193818">
        <w:rPr>
          <w:vertAlign w:val="subscript"/>
        </w:rPr>
        <w:t>WebRTCURI</w:t>
      </w:r>
      <w:r w:rsidRPr="00193818">
        <w:t xml:space="preserve"> (WebRTC URI)</w:t>
      </w:r>
      <w:bookmarkEnd w:id="167"/>
      <w:bookmarkEnd w:id="168"/>
      <w:bookmarkEnd w:id="169"/>
      <w:bookmarkEnd w:id="170"/>
      <w:bookmarkEnd w:id="171"/>
    </w:p>
    <w:p w14:paraId="341C2EB2" w14:textId="77777777"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14:paraId="38383F6D" w14:textId="04B08043" w:rsidR="009974B8" w:rsidRDefault="009974B8" w:rsidP="009974B8">
      <w:pPr>
        <w:keepNext/>
        <w:keepLines/>
      </w:pPr>
      <w:r>
        <w:t>This EF contains URI of the WWSF.</w:t>
      </w:r>
    </w:p>
    <w:p w14:paraId="60E60D7D"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1E1FC5A8" w14:textId="77777777" w:rsidTr="00CD238A">
        <w:trPr>
          <w:trHeight w:val="240"/>
        </w:trPr>
        <w:tc>
          <w:tcPr>
            <w:tcW w:w="2693" w:type="dxa"/>
            <w:gridSpan w:val="2"/>
          </w:tcPr>
          <w:p w14:paraId="74A06CE4" w14:textId="77777777" w:rsidR="009974B8" w:rsidRPr="00FB7AB7" w:rsidRDefault="009974B8" w:rsidP="00CD238A">
            <w:pPr>
              <w:pStyle w:val="TAC"/>
            </w:pPr>
            <w:r>
              <w:t>Identifier: '6FFA</w:t>
            </w:r>
            <w:r w:rsidRPr="00FB7AB7">
              <w:t>'</w:t>
            </w:r>
          </w:p>
        </w:tc>
        <w:tc>
          <w:tcPr>
            <w:tcW w:w="3261" w:type="dxa"/>
            <w:gridSpan w:val="3"/>
          </w:tcPr>
          <w:p w14:paraId="497E6A07" w14:textId="77777777" w:rsidR="009974B8" w:rsidRPr="00FB7AB7" w:rsidRDefault="009974B8" w:rsidP="00CD238A">
            <w:pPr>
              <w:pStyle w:val="TAC"/>
            </w:pPr>
            <w:r w:rsidRPr="00FB7AB7">
              <w:t>Structure: linear fixed</w:t>
            </w:r>
          </w:p>
        </w:tc>
        <w:tc>
          <w:tcPr>
            <w:tcW w:w="1558" w:type="dxa"/>
            <w:gridSpan w:val="2"/>
          </w:tcPr>
          <w:p w14:paraId="11B66A7C" w14:textId="77777777" w:rsidR="009974B8" w:rsidRPr="00FB7AB7" w:rsidRDefault="009974B8" w:rsidP="00CD238A">
            <w:pPr>
              <w:pStyle w:val="TAC"/>
            </w:pPr>
            <w:r>
              <w:t>Optional</w:t>
            </w:r>
          </w:p>
        </w:tc>
      </w:tr>
      <w:tr w:rsidR="009974B8" w14:paraId="2116830A" w14:textId="77777777" w:rsidTr="00CD238A">
        <w:trPr>
          <w:trHeight w:val="240"/>
        </w:trPr>
        <w:tc>
          <w:tcPr>
            <w:tcW w:w="3686" w:type="dxa"/>
            <w:gridSpan w:val="3"/>
          </w:tcPr>
          <w:p w14:paraId="43EE70C2" w14:textId="77777777" w:rsidR="009974B8" w:rsidRPr="00FB7AB7" w:rsidRDefault="009974B8" w:rsidP="00CD238A">
            <w:pPr>
              <w:pStyle w:val="TAC"/>
            </w:pPr>
            <w:r w:rsidRPr="00FB7AB7">
              <w:t>Record length: X bytes</w:t>
            </w:r>
          </w:p>
        </w:tc>
        <w:tc>
          <w:tcPr>
            <w:tcW w:w="3826" w:type="dxa"/>
            <w:gridSpan w:val="4"/>
          </w:tcPr>
          <w:p w14:paraId="2D689B31" w14:textId="77777777" w:rsidR="009974B8" w:rsidRPr="00FB7AB7" w:rsidRDefault="009974B8" w:rsidP="00CD238A">
            <w:pPr>
              <w:pStyle w:val="TAC"/>
            </w:pPr>
            <w:r w:rsidRPr="00FB7AB7">
              <w:t>Update activity: low</w:t>
            </w:r>
          </w:p>
        </w:tc>
      </w:tr>
      <w:tr w:rsidR="009974B8" w14:paraId="0111CBC5" w14:textId="77777777" w:rsidTr="00CD238A">
        <w:trPr>
          <w:trHeight w:val="240"/>
        </w:trPr>
        <w:tc>
          <w:tcPr>
            <w:tcW w:w="7512" w:type="dxa"/>
            <w:gridSpan w:val="7"/>
          </w:tcPr>
          <w:p w14:paraId="77ADE11C" w14:textId="77777777" w:rsidR="009974B8" w:rsidRPr="00FB7AB7" w:rsidRDefault="009974B8" w:rsidP="00CD238A">
            <w:pPr>
              <w:pStyle w:val="TAC"/>
              <w:tabs>
                <w:tab w:val="left" w:pos="601"/>
                <w:tab w:val="left" w:pos="3153"/>
              </w:tabs>
              <w:spacing w:before="120"/>
              <w:jc w:val="left"/>
            </w:pPr>
            <w:r w:rsidRPr="00FB7AB7">
              <w:t>Access Conditions:</w:t>
            </w:r>
          </w:p>
          <w:p w14:paraId="64A1DE24" w14:textId="77777777" w:rsidR="009974B8" w:rsidRPr="00FB7AB7" w:rsidRDefault="009974B8" w:rsidP="00CD238A">
            <w:pPr>
              <w:pStyle w:val="TAC"/>
              <w:tabs>
                <w:tab w:val="left" w:pos="601"/>
                <w:tab w:val="left" w:pos="3153"/>
              </w:tabs>
              <w:jc w:val="left"/>
            </w:pPr>
            <w:r w:rsidRPr="00FB7AB7">
              <w:tab/>
              <w:t>READ</w:t>
            </w:r>
            <w:r w:rsidRPr="00FB7AB7">
              <w:tab/>
              <w:t>PIN</w:t>
            </w:r>
          </w:p>
          <w:p w14:paraId="30D3E55E" w14:textId="77777777" w:rsidR="009974B8" w:rsidRPr="00FB7AB7" w:rsidRDefault="009974B8" w:rsidP="00CD238A">
            <w:pPr>
              <w:pStyle w:val="TAC"/>
              <w:tabs>
                <w:tab w:val="left" w:pos="601"/>
                <w:tab w:val="left" w:pos="3153"/>
              </w:tabs>
              <w:jc w:val="left"/>
            </w:pPr>
            <w:r w:rsidRPr="00FB7AB7">
              <w:tab/>
              <w:t>UPDATE</w:t>
            </w:r>
            <w:r w:rsidRPr="00FB7AB7">
              <w:tab/>
              <w:t>ADM</w:t>
            </w:r>
          </w:p>
          <w:p w14:paraId="4C131C44" w14:textId="77777777" w:rsidR="009974B8" w:rsidRPr="00FB7AB7" w:rsidRDefault="009974B8" w:rsidP="00CD238A">
            <w:pPr>
              <w:pStyle w:val="TAC"/>
              <w:tabs>
                <w:tab w:val="left" w:pos="601"/>
                <w:tab w:val="left" w:pos="3153"/>
              </w:tabs>
              <w:jc w:val="left"/>
            </w:pPr>
            <w:r w:rsidRPr="00FB7AB7">
              <w:tab/>
              <w:t>DEACTIVATE</w:t>
            </w:r>
            <w:r w:rsidRPr="00FB7AB7">
              <w:tab/>
              <w:t>ADM</w:t>
            </w:r>
          </w:p>
          <w:p w14:paraId="143043BC" w14:textId="77777777" w:rsidR="009974B8" w:rsidRPr="00FB7AB7" w:rsidRDefault="009974B8" w:rsidP="00CD238A">
            <w:pPr>
              <w:pStyle w:val="TAC"/>
              <w:tabs>
                <w:tab w:val="left" w:pos="601"/>
                <w:tab w:val="left" w:pos="3153"/>
              </w:tabs>
              <w:jc w:val="left"/>
            </w:pPr>
            <w:r w:rsidRPr="00FB7AB7">
              <w:tab/>
              <w:t>ACTIVATE</w:t>
            </w:r>
            <w:r w:rsidRPr="00FB7AB7">
              <w:tab/>
              <w:t>ADM</w:t>
            </w:r>
          </w:p>
          <w:p w14:paraId="1AA32D69" w14:textId="77777777" w:rsidR="009974B8" w:rsidRPr="00FB7AB7" w:rsidRDefault="009974B8" w:rsidP="00CD238A">
            <w:pPr>
              <w:pStyle w:val="TAC"/>
              <w:tabs>
                <w:tab w:val="left" w:pos="601"/>
                <w:tab w:val="left" w:pos="3153"/>
              </w:tabs>
              <w:jc w:val="left"/>
            </w:pPr>
          </w:p>
        </w:tc>
      </w:tr>
      <w:tr w:rsidR="009974B8" w14:paraId="2538EC7E" w14:textId="77777777" w:rsidTr="00CD238A">
        <w:trPr>
          <w:trHeight w:val="240"/>
        </w:trPr>
        <w:tc>
          <w:tcPr>
            <w:tcW w:w="1275" w:type="dxa"/>
          </w:tcPr>
          <w:p w14:paraId="22C30801" w14:textId="77777777" w:rsidR="009974B8" w:rsidRPr="00FB7AB7" w:rsidRDefault="009974B8" w:rsidP="00CD238A">
            <w:pPr>
              <w:pStyle w:val="TAC"/>
            </w:pPr>
            <w:r w:rsidRPr="00FB7AB7">
              <w:t>Bytes</w:t>
            </w:r>
          </w:p>
        </w:tc>
        <w:tc>
          <w:tcPr>
            <w:tcW w:w="4112" w:type="dxa"/>
            <w:gridSpan w:val="3"/>
          </w:tcPr>
          <w:p w14:paraId="2F16D420" w14:textId="77777777" w:rsidR="009974B8" w:rsidRPr="00FB7AB7" w:rsidRDefault="009974B8" w:rsidP="00CD238A">
            <w:pPr>
              <w:pStyle w:val="TAC"/>
            </w:pPr>
            <w:r w:rsidRPr="00FB7AB7">
              <w:t>Description</w:t>
            </w:r>
          </w:p>
        </w:tc>
        <w:tc>
          <w:tcPr>
            <w:tcW w:w="607" w:type="dxa"/>
            <w:gridSpan w:val="2"/>
          </w:tcPr>
          <w:p w14:paraId="19D492BA" w14:textId="77777777" w:rsidR="009974B8" w:rsidRPr="00FB7AB7" w:rsidRDefault="009974B8" w:rsidP="00CD238A">
            <w:pPr>
              <w:pStyle w:val="TAC"/>
            </w:pPr>
            <w:r w:rsidRPr="00FB7AB7">
              <w:t>M/O</w:t>
            </w:r>
          </w:p>
        </w:tc>
        <w:tc>
          <w:tcPr>
            <w:tcW w:w="1518" w:type="dxa"/>
          </w:tcPr>
          <w:p w14:paraId="0B0DA328" w14:textId="77777777" w:rsidR="009974B8" w:rsidRPr="00FB7AB7" w:rsidRDefault="009974B8" w:rsidP="00CD238A">
            <w:pPr>
              <w:pStyle w:val="TAC"/>
            </w:pPr>
            <w:r w:rsidRPr="00FB7AB7">
              <w:t>Length</w:t>
            </w:r>
          </w:p>
        </w:tc>
      </w:tr>
      <w:tr w:rsidR="009974B8" w14:paraId="261C9AD0" w14:textId="77777777" w:rsidTr="00CD238A">
        <w:trPr>
          <w:trHeight w:val="240"/>
        </w:trPr>
        <w:tc>
          <w:tcPr>
            <w:tcW w:w="1275" w:type="dxa"/>
          </w:tcPr>
          <w:p w14:paraId="13D56D63" w14:textId="77777777" w:rsidR="009974B8" w:rsidRPr="00FB7AB7" w:rsidRDefault="009974B8" w:rsidP="00CD238A">
            <w:pPr>
              <w:pStyle w:val="TAC"/>
            </w:pPr>
            <w:r w:rsidRPr="00FB7AB7">
              <w:t>1 to X</w:t>
            </w:r>
          </w:p>
        </w:tc>
        <w:tc>
          <w:tcPr>
            <w:tcW w:w="4112" w:type="dxa"/>
            <w:gridSpan w:val="3"/>
          </w:tcPr>
          <w:p w14:paraId="7DD2355B" w14:textId="77777777" w:rsidR="009974B8" w:rsidRPr="00FB7AB7" w:rsidRDefault="009974B8" w:rsidP="00CD238A">
            <w:pPr>
              <w:pStyle w:val="TAC"/>
              <w:jc w:val="left"/>
            </w:pPr>
            <w:r w:rsidRPr="00FB7AB7">
              <w:t>URI TLV data object</w:t>
            </w:r>
          </w:p>
        </w:tc>
        <w:tc>
          <w:tcPr>
            <w:tcW w:w="607" w:type="dxa"/>
            <w:gridSpan w:val="2"/>
          </w:tcPr>
          <w:p w14:paraId="0455EA12" w14:textId="77777777" w:rsidR="009974B8" w:rsidRPr="00FB7AB7" w:rsidRDefault="009974B8" w:rsidP="00CD238A">
            <w:pPr>
              <w:pStyle w:val="TAC"/>
            </w:pPr>
            <w:r w:rsidRPr="00FB7AB7">
              <w:t>M</w:t>
            </w:r>
          </w:p>
        </w:tc>
        <w:tc>
          <w:tcPr>
            <w:tcW w:w="1518" w:type="dxa"/>
          </w:tcPr>
          <w:p w14:paraId="6F017619" w14:textId="77777777" w:rsidR="009974B8" w:rsidRPr="00FB7AB7" w:rsidRDefault="009974B8" w:rsidP="00CD238A">
            <w:pPr>
              <w:pStyle w:val="TAC"/>
            </w:pPr>
            <w:r w:rsidRPr="00FB7AB7">
              <w:t>X bytes</w:t>
            </w:r>
          </w:p>
        </w:tc>
      </w:tr>
    </w:tbl>
    <w:p w14:paraId="326BEF9C" w14:textId="77777777" w:rsidR="009974B8" w:rsidRDefault="009974B8" w:rsidP="009974B8"/>
    <w:p w14:paraId="71D40989" w14:textId="77777777" w:rsidR="009974B8" w:rsidRDefault="009974B8" w:rsidP="009974B8">
      <w:pPr>
        <w:pStyle w:val="B1"/>
      </w:pPr>
      <w:r>
        <w:noBreakHyphen/>
      </w:r>
      <w:r>
        <w:tab/>
        <w:t>URI</w:t>
      </w:r>
    </w:p>
    <w:p w14:paraId="6E7ED31D" w14:textId="77777777" w:rsidR="009974B8" w:rsidRDefault="009974B8" w:rsidP="009974B8">
      <w:pPr>
        <w:pStyle w:val="B2"/>
      </w:pPr>
      <w:r>
        <w:t>Contents:</w:t>
      </w:r>
    </w:p>
    <w:p w14:paraId="1275F39A" w14:textId="77777777" w:rsidR="009974B8" w:rsidRDefault="009974B8" w:rsidP="009974B8">
      <w:pPr>
        <w:pStyle w:val="B2"/>
      </w:pPr>
      <w:r>
        <w:t>-</w:t>
      </w:r>
      <w:r>
        <w:tab/>
        <w:t>URI of the WebRTC WWSF.</w:t>
      </w:r>
    </w:p>
    <w:p w14:paraId="520F1C5B" w14:textId="77777777" w:rsidR="009974B8" w:rsidRDefault="009974B8" w:rsidP="009974B8">
      <w:pPr>
        <w:pStyle w:val="B2"/>
      </w:pPr>
      <w:r>
        <w:t>Coding:</w:t>
      </w:r>
    </w:p>
    <w:p w14:paraId="28BFBEDA"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5F098B55" w14:textId="77777777" w:rsidR="009144B3" w:rsidRDefault="009144B3" w:rsidP="009144B3">
      <w:pPr>
        <w:pStyle w:val="Heading3"/>
      </w:pPr>
      <w:bookmarkStart w:id="172" w:name="_Toc36481873"/>
      <w:bookmarkStart w:id="173" w:name="_Toc163038707"/>
      <w:r>
        <w:t>4.2.21</w:t>
      </w:r>
      <w:r>
        <w:tab/>
        <w:t>EF</w:t>
      </w:r>
      <w:r>
        <w:rPr>
          <w:vertAlign w:val="subscript"/>
        </w:rPr>
        <w:t>MuDMiDConfigData</w:t>
      </w:r>
      <w:r>
        <w:t xml:space="preserve"> (MuD and MiD Configuration Data)</w:t>
      </w:r>
      <w:bookmarkEnd w:id="172"/>
      <w:bookmarkEnd w:id="173"/>
    </w:p>
    <w:p w14:paraId="0C33296D" w14:textId="77777777" w:rsidR="009144B3" w:rsidRDefault="009144B3" w:rsidP="009144B3">
      <w:r w:rsidRPr="007A00B6">
        <w:t>If service n°</w:t>
      </w:r>
      <w:r>
        <w:t>21</w:t>
      </w:r>
      <w:r w:rsidRPr="007A00B6">
        <w:t xml:space="preserve"> is </w:t>
      </w:r>
      <w:r>
        <w:t>"</w:t>
      </w:r>
      <w:r w:rsidRPr="007A00B6">
        <w:t>available</w:t>
      </w:r>
      <w:r>
        <w:t>"</w:t>
      </w:r>
      <w:r w:rsidRPr="007A00B6">
        <w:t>, this file shall be present.</w:t>
      </w:r>
    </w:p>
    <w:p w14:paraId="21C90381" w14:textId="77777777" w:rsidR="009144B3" w:rsidRDefault="009144B3" w:rsidP="009144B3">
      <w:r>
        <w:t>This EF contains the Multi-Device and Multi-Identity configuration data object as specified in 3GPP TS 24.175 [44]:</w:t>
      </w:r>
    </w:p>
    <w:p w14:paraId="37983B96" w14:textId="77777777"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14:paraId="395F0FD6" w14:textId="77777777" w:rsidTr="00CD238A">
        <w:trPr>
          <w:cantSplit/>
          <w:jc w:val="center"/>
        </w:trPr>
        <w:tc>
          <w:tcPr>
            <w:tcW w:w="2693" w:type="dxa"/>
            <w:gridSpan w:val="2"/>
          </w:tcPr>
          <w:p w14:paraId="6632CD85" w14:textId="77777777" w:rsidR="009144B3" w:rsidRPr="00FB7AB7" w:rsidRDefault="009144B3" w:rsidP="00CD238A">
            <w:pPr>
              <w:pStyle w:val="TAC"/>
            </w:pPr>
            <w:r w:rsidRPr="00FB7AB7">
              <w:t>Identifier: '6F</w:t>
            </w:r>
            <w:r>
              <w:t>FE</w:t>
            </w:r>
            <w:r w:rsidRPr="00FB7AB7">
              <w:t>'</w:t>
            </w:r>
          </w:p>
        </w:tc>
        <w:tc>
          <w:tcPr>
            <w:tcW w:w="3261" w:type="dxa"/>
            <w:gridSpan w:val="3"/>
          </w:tcPr>
          <w:p w14:paraId="460353F6" w14:textId="77777777" w:rsidR="009144B3" w:rsidRPr="00FB7AB7" w:rsidRDefault="009144B3" w:rsidP="00CD238A">
            <w:pPr>
              <w:pStyle w:val="TAC"/>
            </w:pPr>
            <w:r w:rsidRPr="00FB7AB7">
              <w:t>Structure: BER-TLV</w:t>
            </w:r>
          </w:p>
        </w:tc>
        <w:tc>
          <w:tcPr>
            <w:tcW w:w="1558" w:type="dxa"/>
            <w:gridSpan w:val="2"/>
          </w:tcPr>
          <w:p w14:paraId="08B8ECBF" w14:textId="77777777" w:rsidR="009144B3" w:rsidRPr="00FB7AB7" w:rsidRDefault="009144B3" w:rsidP="00CD238A">
            <w:pPr>
              <w:pStyle w:val="TAC"/>
            </w:pPr>
            <w:r w:rsidRPr="00FB7AB7">
              <w:t>Optional</w:t>
            </w:r>
          </w:p>
        </w:tc>
      </w:tr>
      <w:tr w:rsidR="009144B3" w14:paraId="7FAC408D" w14:textId="77777777" w:rsidTr="00CD238A">
        <w:trPr>
          <w:cantSplit/>
          <w:jc w:val="center"/>
        </w:trPr>
        <w:tc>
          <w:tcPr>
            <w:tcW w:w="3686" w:type="dxa"/>
            <w:gridSpan w:val="3"/>
          </w:tcPr>
          <w:p w14:paraId="0EEF6447" w14:textId="77777777" w:rsidR="009144B3" w:rsidRPr="00FB7AB7" w:rsidRDefault="009144B3" w:rsidP="00CD238A">
            <w:pPr>
              <w:pStyle w:val="TAC"/>
            </w:pPr>
            <w:r w:rsidRPr="00FB7AB7">
              <w:t>File size: X bytes</w:t>
            </w:r>
          </w:p>
        </w:tc>
        <w:tc>
          <w:tcPr>
            <w:tcW w:w="3826" w:type="dxa"/>
            <w:gridSpan w:val="4"/>
          </w:tcPr>
          <w:p w14:paraId="10E6C1FA" w14:textId="77777777" w:rsidR="009144B3" w:rsidRPr="00FB7AB7" w:rsidRDefault="009144B3" w:rsidP="00CD238A">
            <w:pPr>
              <w:pStyle w:val="TAC"/>
            </w:pPr>
            <w:r w:rsidRPr="00FB7AB7">
              <w:t>Update activity: low</w:t>
            </w:r>
          </w:p>
        </w:tc>
      </w:tr>
      <w:tr w:rsidR="009144B3" w14:paraId="6B8FAF8F" w14:textId="77777777" w:rsidTr="00CD238A">
        <w:trPr>
          <w:cantSplit/>
          <w:jc w:val="center"/>
        </w:trPr>
        <w:tc>
          <w:tcPr>
            <w:tcW w:w="7512" w:type="dxa"/>
            <w:gridSpan w:val="7"/>
          </w:tcPr>
          <w:p w14:paraId="0E354BED" w14:textId="77777777" w:rsidR="009144B3" w:rsidRPr="00FB7AB7" w:rsidRDefault="009144B3" w:rsidP="00CD238A">
            <w:pPr>
              <w:pStyle w:val="TAC"/>
              <w:tabs>
                <w:tab w:val="left" w:pos="601"/>
                <w:tab w:val="left" w:pos="3153"/>
              </w:tabs>
              <w:spacing w:before="120"/>
              <w:jc w:val="left"/>
            </w:pPr>
            <w:r w:rsidRPr="00FB7AB7">
              <w:t>Access Conditions:</w:t>
            </w:r>
          </w:p>
          <w:p w14:paraId="2DAE6963" w14:textId="77777777" w:rsidR="009144B3" w:rsidRPr="00FB7AB7" w:rsidRDefault="009144B3" w:rsidP="00CD238A">
            <w:pPr>
              <w:pStyle w:val="TAC"/>
              <w:tabs>
                <w:tab w:val="left" w:pos="601"/>
                <w:tab w:val="left" w:pos="3153"/>
              </w:tabs>
              <w:jc w:val="left"/>
            </w:pPr>
            <w:r w:rsidRPr="00FB7AB7">
              <w:tab/>
              <w:t>READ</w:t>
            </w:r>
            <w:r w:rsidRPr="00FB7AB7">
              <w:tab/>
              <w:t>PIN</w:t>
            </w:r>
          </w:p>
          <w:p w14:paraId="170DCDD7" w14:textId="77777777" w:rsidR="009144B3" w:rsidRPr="00FB7AB7" w:rsidRDefault="009144B3" w:rsidP="00CD238A">
            <w:pPr>
              <w:pStyle w:val="TAC"/>
              <w:tabs>
                <w:tab w:val="left" w:pos="601"/>
                <w:tab w:val="left" w:pos="3153"/>
              </w:tabs>
              <w:jc w:val="left"/>
            </w:pPr>
            <w:r w:rsidRPr="00FB7AB7">
              <w:tab/>
              <w:t>UPDATE</w:t>
            </w:r>
            <w:r w:rsidRPr="00FB7AB7">
              <w:tab/>
              <w:t>ADM</w:t>
            </w:r>
          </w:p>
          <w:p w14:paraId="079E608A" w14:textId="77777777" w:rsidR="009144B3" w:rsidRPr="00FB7AB7" w:rsidRDefault="009144B3" w:rsidP="00CD238A">
            <w:pPr>
              <w:pStyle w:val="TAC"/>
              <w:tabs>
                <w:tab w:val="left" w:pos="601"/>
                <w:tab w:val="left" w:pos="3153"/>
              </w:tabs>
              <w:jc w:val="left"/>
            </w:pPr>
            <w:r w:rsidRPr="00FB7AB7">
              <w:tab/>
              <w:t>DEACTIVATE</w:t>
            </w:r>
            <w:r w:rsidRPr="00FB7AB7">
              <w:tab/>
              <w:t>ADM</w:t>
            </w:r>
          </w:p>
          <w:p w14:paraId="61EA40C8" w14:textId="77777777" w:rsidR="009144B3" w:rsidRPr="00FB7AB7" w:rsidRDefault="009144B3" w:rsidP="00CD238A">
            <w:pPr>
              <w:pStyle w:val="TAC"/>
              <w:tabs>
                <w:tab w:val="left" w:pos="601"/>
                <w:tab w:val="left" w:pos="3153"/>
              </w:tabs>
              <w:jc w:val="left"/>
            </w:pPr>
            <w:r w:rsidRPr="00FB7AB7">
              <w:tab/>
              <w:t>ACTIVATE</w:t>
            </w:r>
            <w:r w:rsidRPr="00FB7AB7">
              <w:tab/>
              <w:t>ADM</w:t>
            </w:r>
          </w:p>
          <w:p w14:paraId="72C430C3" w14:textId="77777777" w:rsidR="009144B3" w:rsidRPr="00FB7AB7" w:rsidRDefault="009144B3" w:rsidP="00CD238A">
            <w:pPr>
              <w:pStyle w:val="TAC"/>
              <w:tabs>
                <w:tab w:val="left" w:pos="601"/>
                <w:tab w:val="left" w:pos="3153"/>
              </w:tabs>
              <w:jc w:val="left"/>
            </w:pPr>
          </w:p>
        </w:tc>
      </w:tr>
      <w:tr w:rsidR="009144B3" w14:paraId="50BABC49" w14:textId="77777777" w:rsidTr="00CD238A">
        <w:trPr>
          <w:cantSplit/>
          <w:jc w:val="center"/>
        </w:trPr>
        <w:tc>
          <w:tcPr>
            <w:tcW w:w="1702" w:type="dxa"/>
          </w:tcPr>
          <w:p w14:paraId="024EF192" w14:textId="77777777" w:rsidR="009144B3" w:rsidRPr="00FB7AB7" w:rsidRDefault="009144B3" w:rsidP="00CD238A">
            <w:pPr>
              <w:pStyle w:val="TAC"/>
            </w:pPr>
            <w:r w:rsidRPr="00FB7AB7">
              <w:t>Bytes</w:t>
            </w:r>
          </w:p>
        </w:tc>
        <w:tc>
          <w:tcPr>
            <w:tcW w:w="3734" w:type="dxa"/>
            <w:gridSpan w:val="3"/>
          </w:tcPr>
          <w:p w14:paraId="299621D1" w14:textId="77777777" w:rsidR="009144B3" w:rsidRPr="00FB7AB7" w:rsidRDefault="009144B3" w:rsidP="00CD238A">
            <w:pPr>
              <w:pStyle w:val="TAC"/>
            </w:pPr>
            <w:r w:rsidRPr="00FB7AB7">
              <w:t>Description</w:t>
            </w:r>
          </w:p>
        </w:tc>
        <w:tc>
          <w:tcPr>
            <w:tcW w:w="593" w:type="dxa"/>
            <w:gridSpan w:val="2"/>
          </w:tcPr>
          <w:p w14:paraId="7F9C161B" w14:textId="77777777" w:rsidR="009144B3" w:rsidRPr="00FB7AB7" w:rsidRDefault="009144B3" w:rsidP="00CD238A">
            <w:pPr>
              <w:pStyle w:val="TAC"/>
            </w:pPr>
            <w:r w:rsidRPr="00FB7AB7">
              <w:t>M/O</w:t>
            </w:r>
          </w:p>
        </w:tc>
        <w:tc>
          <w:tcPr>
            <w:tcW w:w="1483" w:type="dxa"/>
          </w:tcPr>
          <w:p w14:paraId="22091015" w14:textId="77777777" w:rsidR="009144B3" w:rsidRPr="00FB7AB7" w:rsidRDefault="009144B3" w:rsidP="00CD238A">
            <w:pPr>
              <w:pStyle w:val="TAC"/>
            </w:pPr>
            <w:r w:rsidRPr="00FB7AB7">
              <w:t>Length</w:t>
            </w:r>
          </w:p>
        </w:tc>
      </w:tr>
      <w:tr w:rsidR="009144B3" w14:paraId="5FF73F0C"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D62160" w14:textId="77777777"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7FCB2614" w14:textId="77777777"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14:paraId="2F80D509" w14:textId="77777777"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C799933" w14:textId="77777777" w:rsidR="009144B3" w:rsidRPr="00FB7AB7" w:rsidRDefault="009144B3" w:rsidP="00CD238A">
            <w:pPr>
              <w:pStyle w:val="TAC"/>
            </w:pPr>
            <w:r>
              <w:t>3</w:t>
            </w:r>
            <w:r w:rsidRPr="00FB7AB7">
              <w:t xml:space="preserve"> bytes</w:t>
            </w:r>
          </w:p>
        </w:tc>
      </w:tr>
      <w:tr w:rsidR="009144B3" w14:paraId="1D59F839"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B3AA393" w14:textId="77777777"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03A20DAE" w14:textId="77777777"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14:paraId="7AF3866D" w14:textId="77777777"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14:paraId="6B7908F8" w14:textId="77777777" w:rsidR="009144B3" w:rsidRDefault="009144B3" w:rsidP="00CD238A">
            <w:pPr>
              <w:pStyle w:val="TAC"/>
            </w:pPr>
            <w:r>
              <w:t>Y</w:t>
            </w:r>
          </w:p>
        </w:tc>
      </w:tr>
    </w:tbl>
    <w:p w14:paraId="1F946C5D" w14:textId="77777777" w:rsidR="009144B3" w:rsidRDefault="009144B3" w:rsidP="009144B3"/>
    <w:p w14:paraId="1C0DF478" w14:textId="77777777" w:rsidR="009144B3" w:rsidRDefault="009144B3" w:rsidP="009144B3">
      <w:pPr>
        <w:pStyle w:val="B3"/>
        <w:ind w:left="0" w:firstLine="0"/>
      </w:pPr>
      <w:r>
        <w:t>Data object tags:</w:t>
      </w:r>
    </w:p>
    <w:p w14:paraId="5E685A69" w14:textId="77777777"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14:paraId="51BED08E" w14:textId="77777777" w:rsidTr="00CD238A">
        <w:trPr>
          <w:jc w:val="center"/>
        </w:trPr>
        <w:tc>
          <w:tcPr>
            <w:tcW w:w="3111" w:type="dxa"/>
          </w:tcPr>
          <w:p w14:paraId="64615E89" w14:textId="77777777" w:rsidR="009144B3" w:rsidRPr="00FB7AB7" w:rsidRDefault="009144B3" w:rsidP="00CD238A">
            <w:pPr>
              <w:pStyle w:val="TAH"/>
              <w:jc w:val="left"/>
            </w:pPr>
            <w:r w:rsidRPr="00FB7AB7">
              <w:t>Data objects</w:t>
            </w:r>
          </w:p>
        </w:tc>
        <w:tc>
          <w:tcPr>
            <w:tcW w:w="1417" w:type="dxa"/>
          </w:tcPr>
          <w:p w14:paraId="0674994C" w14:textId="77777777" w:rsidR="009144B3" w:rsidRPr="00FB7AB7" w:rsidRDefault="009144B3" w:rsidP="00CD238A">
            <w:pPr>
              <w:pStyle w:val="TAH"/>
            </w:pPr>
            <w:r w:rsidRPr="00FB7AB7">
              <w:t>Tag Values</w:t>
            </w:r>
          </w:p>
        </w:tc>
        <w:tc>
          <w:tcPr>
            <w:tcW w:w="3548" w:type="dxa"/>
          </w:tcPr>
          <w:p w14:paraId="42299ED3" w14:textId="77777777" w:rsidR="009144B3" w:rsidRPr="00FB7AB7" w:rsidRDefault="009144B3" w:rsidP="00CD238A">
            <w:pPr>
              <w:pStyle w:val="TAH"/>
            </w:pPr>
            <w:r w:rsidRPr="00FB7AB7">
              <w:t>Coding</w:t>
            </w:r>
          </w:p>
        </w:tc>
      </w:tr>
      <w:tr w:rsidR="009144B3" w14:paraId="36902AEF" w14:textId="77777777" w:rsidTr="00CD238A">
        <w:trPr>
          <w:jc w:val="center"/>
        </w:trPr>
        <w:tc>
          <w:tcPr>
            <w:tcW w:w="3111" w:type="dxa"/>
          </w:tcPr>
          <w:p w14:paraId="2053B181" w14:textId="77777777" w:rsidR="009144B3" w:rsidRPr="00F5726D" w:rsidRDefault="009144B3" w:rsidP="00CD238A">
            <w:pPr>
              <w:pStyle w:val="TAC"/>
              <w:jc w:val="left"/>
            </w:pPr>
            <w:bookmarkStart w:id="174"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4"/>
          </w:p>
        </w:tc>
        <w:tc>
          <w:tcPr>
            <w:tcW w:w="1417" w:type="dxa"/>
          </w:tcPr>
          <w:p w14:paraId="45CD5424" w14:textId="77777777" w:rsidR="009144B3" w:rsidRPr="00FB7AB7" w:rsidRDefault="009144B3" w:rsidP="00CD238A">
            <w:pPr>
              <w:pStyle w:val="TAC"/>
            </w:pPr>
            <w:r w:rsidRPr="00FB7AB7">
              <w:t>'80'</w:t>
            </w:r>
          </w:p>
        </w:tc>
        <w:tc>
          <w:tcPr>
            <w:tcW w:w="3548" w:type="dxa"/>
          </w:tcPr>
          <w:p w14:paraId="7121BE58" w14:textId="77777777" w:rsidR="009144B3" w:rsidRPr="00FB7AB7" w:rsidRDefault="009144B3" w:rsidP="00CD238A">
            <w:pPr>
              <w:pStyle w:val="TAC"/>
              <w:jc w:val="left"/>
            </w:pPr>
            <w:r w:rsidRPr="00FB7AB7">
              <w:t>As specified below.</w:t>
            </w:r>
          </w:p>
        </w:tc>
      </w:tr>
      <w:tr w:rsidR="009144B3" w14:paraId="4E6A5B79" w14:textId="77777777" w:rsidTr="00CD238A">
        <w:trPr>
          <w:jc w:val="center"/>
        </w:trPr>
        <w:tc>
          <w:tcPr>
            <w:tcW w:w="3111" w:type="dxa"/>
          </w:tcPr>
          <w:p w14:paraId="53CBDB21"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14:paraId="4EA265B1" w14:textId="77777777" w:rsidR="009144B3" w:rsidRPr="00FB7AB7" w:rsidRDefault="009144B3" w:rsidP="00CD238A">
            <w:pPr>
              <w:pStyle w:val="TAC"/>
            </w:pPr>
            <w:r>
              <w:t>'81'</w:t>
            </w:r>
          </w:p>
        </w:tc>
        <w:tc>
          <w:tcPr>
            <w:tcW w:w="3548" w:type="dxa"/>
          </w:tcPr>
          <w:p w14:paraId="472415EF" w14:textId="77777777" w:rsidR="009144B3" w:rsidRPr="00FB7AB7" w:rsidRDefault="009144B3" w:rsidP="00CD238A">
            <w:pPr>
              <w:pStyle w:val="TAC"/>
              <w:jc w:val="left"/>
            </w:pPr>
          </w:p>
        </w:tc>
      </w:tr>
    </w:tbl>
    <w:p w14:paraId="61440F24" w14:textId="77777777" w:rsidR="009144B3" w:rsidRDefault="009144B3" w:rsidP="009144B3"/>
    <w:p w14:paraId="0B05BE49" w14:textId="77777777"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14:paraId="7661A0B3" w14:textId="77777777" w:rsidR="009144B3" w:rsidRDefault="009144B3" w:rsidP="009144B3"/>
    <w:p w14:paraId="1A5EFD59"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A2E4D9C" w14:textId="77777777" w:rsidTr="00CD238A">
        <w:trPr>
          <w:jc w:val="center"/>
        </w:trPr>
        <w:tc>
          <w:tcPr>
            <w:tcW w:w="1255" w:type="dxa"/>
          </w:tcPr>
          <w:p w14:paraId="4929FECC" w14:textId="77777777" w:rsidR="009144B3" w:rsidRPr="00FB7AB7" w:rsidRDefault="009144B3" w:rsidP="00CD238A">
            <w:pPr>
              <w:pStyle w:val="TAH"/>
            </w:pPr>
            <w:r w:rsidRPr="00FB7AB7">
              <w:t>Length</w:t>
            </w:r>
          </w:p>
        </w:tc>
        <w:tc>
          <w:tcPr>
            <w:tcW w:w="3966" w:type="dxa"/>
          </w:tcPr>
          <w:p w14:paraId="6B20AC2D" w14:textId="77777777" w:rsidR="009144B3" w:rsidRPr="00FB7AB7" w:rsidRDefault="009144B3" w:rsidP="00CD238A">
            <w:pPr>
              <w:pStyle w:val="TAH"/>
              <w:jc w:val="left"/>
            </w:pPr>
            <w:r w:rsidRPr="00FB7AB7">
              <w:t>Description</w:t>
            </w:r>
          </w:p>
        </w:tc>
        <w:tc>
          <w:tcPr>
            <w:tcW w:w="973" w:type="dxa"/>
          </w:tcPr>
          <w:p w14:paraId="5F7A32E8" w14:textId="77777777" w:rsidR="009144B3" w:rsidRPr="00FB7AB7" w:rsidRDefault="009144B3" w:rsidP="00CD238A">
            <w:pPr>
              <w:pStyle w:val="TAH"/>
            </w:pPr>
            <w:r w:rsidRPr="00FB7AB7">
              <w:t>Value</w:t>
            </w:r>
          </w:p>
        </w:tc>
        <w:tc>
          <w:tcPr>
            <w:tcW w:w="973" w:type="dxa"/>
          </w:tcPr>
          <w:p w14:paraId="6DFFD228" w14:textId="77777777" w:rsidR="009144B3" w:rsidRPr="00FB7AB7" w:rsidRDefault="009144B3" w:rsidP="00CD238A">
            <w:pPr>
              <w:pStyle w:val="TAH"/>
            </w:pPr>
            <w:r w:rsidRPr="00FB7AB7">
              <w:t>Status</w:t>
            </w:r>
          </w:p>
        </w:tc>
      </w:tr>
      <w:tr w:rsidR="009144B3" w:rsidRPr="0080010E" w14:paraId="556137D7" w14:textId="77777777" w:rsidTr="00CD238A">
        <w:trPr>
          <w:jc w:val="center"/>
        </w:trPr>
        <w:tc>
          <w:tcPr>
            <w:tcW w:w="1255" w:type="dxa"/>
          </w:tcPr>
          <w:p w14:paraId="2D63FD90" w14:textId="77777777" w:rsidR="009144B3" w:rsidRPr="00FB7AB7" w:rsidRDefault="009144B3" w:rsidP="00CD238A">
            <w:pPr>
              <w:pStyle w:val="TAC"/>
            </w:pPr>
            <w:r w:rsidRPr="00FB7AB7">
              <w:t>1 byte</w:t>
            </w:r>
          </w:p>
        </w:tc>
        <w:tc>
          <w:tcPr>
            <w:tcW w:w="3966" w:type="dxa"/>
          </w:tcPr>
          <w:p w14:paraId="70035760"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14:paraId="4B3BE474" w14:textId="77777777" w:rsidR="009144B3" w:rsidRPr="00FB7AB7" w:rsidRDefault="009144B3" w:rsidP="00CD238A">
            <w:pPr>
              <w:pStyle w:val="TAC"/>
            </w:pPr>
            <w:r w:rsidRPr="00FB7AB7">
              <w:t>'</w:t>
            </w:r>
            <w:r>
              <w:t>80</w:t>
            </w:r>
            <w:r w:rsidRPr="00FB7AB7">
              <w:t>'</w:t>
            </w:r>
          </w:p>
        </w:tc>
        <w:tc>
          <w:tcPr>
            <w:tcW w:w="973" w:type="dxa"/>
          </w:tcPr>
          <w:p w14:paraId="53B8033E" w14:textId="77777777" w:rsidR="009144B3" w:rsidRPr="00FB7AB7" w:rsidRDefault="009144B3" w:rsidP="00CD238A">
            <w:pPr>
              <w:pStyle w:val="TAC"/>
            </w:pPr>
            <w:r w:rsidRPr="00FB7AB7">
              <w:t>M</w:t>
            </w:r>
          </w:p>
        </w:tc>
      </w:tr>
      <w:tr w:rsidR="009144B3" w:rsidRPr="0080010E" w14:paraId="7B67ED7F" w14:textId="77777777" w:rsidTr="00CD238A">
        <w:trPr>
          <w:jc w:val="center"/>
        </w:trPr>
        <w:tc>
          <w:tcPr>
            <w:tcW w:w="1255" w:type="dxa"/>
          </w:tcPr>
          <w:p w14:paraId="0DA8168A" w14:textId="77777777" w:rsidR="009144B3" w:rsidRPr="00FB7AB7" w:rsidRDefault="009144B3" w:rsidP="00CD238A">
            <w:pPr>
              <w:pStyle w:val="TAC"/>
            </w:pPr>
            <w:r>
              <w:t>1 byte</w:t>
            </w:r>
          </w:p>
        </w:tc>
        <w:tc>
          <w:tcPr>
            <w:tcW w:w="3966" w:type="dxa"/>
          </w:tcPr>
          <w:p w14:paraId="04756109"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14:paraId="261852E3" w14:textId="77777777" w:rsidR="009144B3" w:rsidRPr="00FB7AB7" w:rsidRDefault="009144B3" w:rsidP="00CD238A">
            <w:pPr>
              <w:pStyle w:val="TAC"/>
            </w:pPr>
            <w:r>
              <w:t>1</w:t>
            </w:r>
          </w:p>
        </w:tc>
        <w:tc>
          <w:tcPr>
            <w:tcW w:w="973" w:type="dxa"/>
          </w:tcPr>
          <w:p w14:paraId="0E30A649" w14:textId="77777777" w:rsidR="009144B3" w:rsidRPr="0080010E" w:rsidRDefault="009144B3" w:rsidP="00CD238A">
            <w:pPr>
              <w:pStyle w:val="TAC"/>
              <w:rPr>
                <w:lang w:val="fr-FR"/>
              </w:rPr>
            </w:pPr>
            <w:r w:rsidRPr="0080010E">
              <w:rPr>
                <w:lang w:val="fr-FR"/>
              </w:rPr>
              <w:t>M</w:t>
            </w:r>
          </w:p>
        </w:tc>
      </w:tr>
      <w:tr w:rsidR="009144B3" w:rsidRPr="0080010E" w14:paraId="3B413419" w14:textId="77777777" w:rsidTr="00CD238A">
        <w:trPr>
          <w:jc w:val="center"/>
        </w:trPr>
        <w:tc>
          <w:tcPr>
            <w:tcW w:w="1255" w:type="dxa"/>
          </w:tcPr>
          <w:p w14:paraId="5D0F1D11" w14:textId="77777777" w:rsidR="009144B3" w:rsidRPr="00FB7AB7" w:rsidRDefault="009144B3" w:rsidP="00CD238A">
            <w:pPr>
              <w:pStyle w:val="TAC"/>
            </w:pPr>
            <w:r>
              <w:t>1 byte</w:t>
            </w:r>
          </w:p>
        </w:tc>
        <w:tc>
          <w:tcPr>
            <w:tcW w:w="3966" w:type="dxa"/>
          </w:tcPr>
          <w:p w14:paraId="27DAFFCD"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14:paraId="17942129" w14:textId="77777777" w:rsidR="009144B3" w:rsidRPr="00FB7AB7" w:rsidRDefault="009144B3" w:rsidP="00CD238A">
            <w:pPr>
              <w:pStyle w:val="TAC"/>
            </w:pPr>
            <w:r>
              <w:t>-</w:t>
            </w:r>
          </w:p>
        </w:tc>
        <w:tc>
          <w:tcPr>
            <w:tcW w:w="973" w:type="dxa"/>
          </w:tcPr>
          <w:p w14:paraId="28C8D286" w14:textId="77777777" w:rsidR="009144B3" w:rsidRPr="0080010E" w:rsidRDefault="009144B3" w:rsidP="00CD238A">
            <w:pPr>
              <w:pStyle w:val="TAC"/>
              <w:rPr>
                <w:lang w:val="fr-FR"/>
              </w:rPr>
            </w:pPr>
            <w:r w:rsidRPr="0080010E">
              <w:rPr>
                <w:lang w:val="fr-FR"/>
              </w:rPr>
              <w:t>M</w:t>
            </w:r>
          </w:p>
        </w:tc>
      </w:tr>
    </w:tbl>
    <w:p w14:paraId="4F787F9E" w14:textId="77777777" w:rsidR="009144B3" w:rsidRDefault="009144B3" w:rsidP="009144B3">
      <w:pPr>
        <w:keepNext/>
        <w:spacing w:after="0"/>
        <w:ind w:firstLine="283"/>
      </w:pPr>
    </w:p>
    <w:p w14:paraId="5CC4B6C0" w14:textId="77777777" w:rsidR="009144B3" w:rsidRDefault="009144B3" w:rsidP="009144B3">
      <w:pPr>
        <w:keepNext/>
        <w:spacing w:after="0"/>
        <w:ind w:firstLine="283"/>
      </w:pPr>
      <w:r>
        <w:t>Contents:</w:t>
      </w:r>
    </w:p>
    <w:p w14:paraId="01A3C23D" w14:textId="77777777"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14:paraId="025F5383" w14:textId="77777777" w:rsidR="009144B3" w:rsidRDefault="009144B3" w:rsidP="009144B3">
      <w:pPr>
        <w:keepNext/>
        <w:tabs>
          <w:tab w:val="left" w:pos="1680"/>
          <w:tab w:val="left" w:pos="2895"/>
        </w:tabs>
        <w:spacing w:after="0"/>
        <w:ind w:firstLine="283"/>
      </w:pPr>
      <w:r>
        <w:t>Coding:</w:t>
      </w:r>
    </w:p>
    <w:p w14:paraId="1E1388A8" w14:textId="77777777" w:rsidR="009144B3" w:rsidRDefault="009144B3" w:rsidP="009144B3">
      <w:pPr>
        <w:keepNext/>
        <w:spacing w:after="0"/>
        <w:ind w:left="630"/>
      </w:pPr>
      <w:r>
        <w:t>A value of '00' indicates the XML format described in 3GPP TS 24.175 [44]. All other values are reserved.</w:t>
      </w:r>
    </w:p>
    <w:p w14:paraId="6E6E5F9E" w14:textId="77777777" w:rsidR="009144B3" w:rsidRDefault="009144B3" w:rsidP="009144B3">
      <w:pPr>
        <w:keepNext/>
        <w:spacing w:after="0"/>
      </w:pPr>
    </w:p>
    <w:p w14:paraId="1B572600" w14:textId="77777777"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14:paraId="795997F3" w14:textId="77777777" w:rsidR="009144B3" w:rsidRDefault="009144B3" w:rsidP="009144B3">
      <w:pPr>
        <w:keepNext/>
        <w:spacing w:after="0"/>
      </w:pPr>
    </w:p>
    <w:p w14:paraId="7D275031"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80ABA2F" w14:textId="77777777" w:rsidTr="00CD238A">
        <w:trPr>
          <w:jc w:val="center"/>
        </w:trPr>
        <w:tc>
          <w:tcPr>
            <w:tcW w:w="1255" w:type="dxa"/>
          </w:tcPr>
          <w:p w14:paraId="683C5F02" w14:textId="77777777" w:rsidR="009144B3" w:rsidRPr="00FB7AB7" w:rsidRDefault="009144B3" w:rsidP="00CD238A">
            <w:pPr>
              <w:pStyle w:val="TAH"/>
            </w:pPr>
            <w:r w:rsidRPr="00FB7AB7">
              <w:t>Length</w:t>
            </w:r>
          </w:p>
        </w:tc>
        <w:tc>
          <w:tcPr>
            <w:tcW w:w="3966" w:type="dxa"/>
          </w:tcPr>
          <w:p w14:paraId="6F15CFA0" w14:textId="77777777" w:rsidR="009144B3" w:rsidRPr="00FB7AB7" w:rsidRDefault="009144B3" w:rsidP="00CD238A">
            <w:pPr>
              <w:pStyle w:val="TAH"/>
              <w:jc w:val="left"/>
            </w:pPr>
            <w:r w:rsidRPr="00FB7AB7">
              <w:t>Description</w:t>
            </w:r>
          </w:p>
        </w:tc>
        <w:tc>
          <w:tcPr>
            <w:tcW w:w="973" w:type="dxa"/>
          </w:tcPr>
          <w:p w14:paraId="32CB2FA7" w14:textId="77777777" w:rsidR="009144B3" w:rsidRPr="00FB7AB7" w:rsidRDefault="009144B3" w:rsidP="00CD238A">
            <w:pPr>
              <w:pStyle w:val="TAH"/>
            </w:pPr>
            <w:r w:rsidRPr="00FB7AB7">
              <w:t>Value</w:t>
            </w:r>
          </w:p>
        </w:tc>
        <w:tc>
          <w:tcPr>
            <w:tcW w:w="973" w:type="dxa"/>
          </w:tcPr>
          <w:p w14:paraId="37EFDD54" w14:textId="77777777" w:rsidR="009144B3" w:rsidRPr="00FB7AB7" w:rsidRDefault="009144B3" w:rsidP="00CD238A">
            <w:pPr>
              <w:pStyle w:val="TAH"/>
            </w:pPr>
            <w:r w:rsidRPr="00FB7AB7">
              <w:t>Status</w:t>
            </w:r>
          </w:p>
        </w:tc>
      </w:tr>
      <w:tr w:rsidR="009144B3" w:rsidRPr="0080010E" w14:paraId="62A74238" w14:textId="77777777" w:rsidTr="00CD238A">
        <w:trPr>
          <w:jc w:val="center"/>
        </w:trPr>
        <w:tc>
          <w:tcPr>
            <w:tcW w:w="1255" w:type="dxa"/>
          </w:tcPr>
          <w:p w14:paraId="1E95484F" w14:textId="77777777" w:rsidR="009144B3" w:rsidRPr="00FB7AB7" w:rsidRDefault="009144B3" w:rsidP="00CD238A">
            <w:pPr>
              <w:pStyle w:val="TAC"/>
            </w:pPr>
            <w:r w:rsidRPr="00FB7AB7">
              <w:t>1 byte</w:t>
            </w:r>
          </w:p>
        </w:tc>
        <w:tc>
          <w:tcPr>
            <w:tcW w:w="3966" w:type="dxa"/>
          </w:tcPr>
          <w:p w14:paraId="6003D11E"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14:paraId="0D7A649C" w14:textId="77777777" w:rsidR="009144B3" w:rsidRPr="00FB7AB7" w:rsidRDefault="009144B3" w:rsidP="00CD238A">
            <w:pPr>
              <w:pStyle w:val="TAC"/>
            </w:pPr>
            <w:r w:rsidRPr="00FB7AB7">
              <w:t>'</w:t>
            </w:r>
            <w:r>
              <w:t>81</w:t>
            </w:r>
            <w:r w:rsidRPr="00FB7AB7">
              <w:t>'</w:t>
            </w:r>
          </w:p>
        </w:tc>
        <w:tc>
          <w:tcPr>
            <w:tcW w:w="973" w:type="dxa"/>
          </w:tcPr>
          <w:p w14:paraId="2B72800D" w14:textId="77777777" w:rsidR="009144B3" w:rsidRPr="00FB7AB7" w:rsidRDefault="009144B3" w:rsidP="00CD238A">
            <w:pPr>
              <w:pStyle w:val="TAC"/>
            </w:pPr>
            <w:r w:rsidRPr="00FB7AB7">
              <w:t>M</w:t>
            </w:r>
          </w:p>
        </w:tc>
      </w:tr>
      <w:tr w:rsidR="009144B3" w:rsidRPr="0080010E" w14:paraId="2137853B" w14:textId="77777777" w:rsidTr="00CD238A">
        <w:trPr>
          <w:jc w:val="center"/>
        </w:trPr>
        <w:tc>
          <w:tcPr>
            <w:tcW w:w="1255" w:type="dxa"/>
          </w:tcPr>
          <w:p w14:paraId="45A453D5" w14:textId="77777777" w:rsidR="009144B3" w:rsidRPr="00FB7AB7" w:rsidRDefault="009144B3" w:rsidP="00CD238A">
            <w:pPr>
              <w:pStyle w:val="TAC"/>
            </w:pPr>
            <w:r w:rsidRPr="00FB7AB7">
              <w:t>X bytes</w:t>
            </w:r>
          </w:p>
        </w:tc>
        <w:tc>
          <w:tcPr>
            <w:tcW w:w="3966" w:type="dxa"/>
          </w:tcPr>
          <w:p w14:paraId="4C30E506"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14:paraId="0ACEFE6F" w14:textId="77777777" w:rsidR="009144B3" w:rsidRPr="00FB7AB7" w:rsidRDefault="009144B3" w:rsidP="00CD238A">
            <w:pPr>
              <w:pStyle w:val="TAC"/>
            </w:pPr>
            <w:r>
              <w:t>Y</w:t>
            </w:r>
          </w:p>
        </w:tc>
        <w:tc>
          <w:tcPr>
            <w:tcW w:w="973" w:type="dxa"/>
          </w:tcPr>
          <w:p w14:paraId="4203A757" w14:textId="77777777" w:rsidR="009144B3" w:rsidRPr="0080010E" w:rsidRDefault="009144B3" w:rsidP="00CD238A">
            <w:pPr>
              <w:pStyle w:val="TAC"/>
              <w:rPr>
                <w:lang w:val="fr-FR"/>
              </w:rPr>
            </w:pPr>
            <w:r w:rsidRPr="0080010E">
              <w:rPr>
                <w:lang w:val="fr-FR"/>
              </w:rPr>
              <w:t>M</w:t>
            </w:r>
          </w:p>
        </w:tc>
      </w:tr>
      <w:tr w:rsidR="009144B3" w:rsidRPr="0080010E" w14:paraId="64C346EC" w14:textId="77777777" w:rsidTr="00CD238A">
        <w:trPr>
          <w:jc w:val="center"/>
        </w:trPr>
        <w:tc>
          <w:tcPr>
            <w:tcW w:w="1255" w:type="dxa"/>
          </w:tcPr>
          <w:p w14:paraId="69FEECFE" w14:textId="77777777" w:rsidR="009144B3" w:rsidRPr="00FB7AB7" w:rsidRDefault="009144B3" w:rsidP="00CD238A">
            <w:pPr>
              <w:pStyle w:val="TAC"/>
            </w:pPr>
            <w:r>
              <w:t>Y bytes</w:t>
            </w:r>
          </w:p>
        </w:tc>
        <w:tc>
          <w:tcPr>
            <w:tcW w:w="3966" w:type="dxa"/>
          </w:tcPr>
          <w:p w14:paraId="73D6ADD4"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14:paraId="0DD78AE4" w14:textId="77777777" w:rsidR="009144B3" w:rsidRPr="00FB7AB7" w:rsidRDefault="009144B3" w:rsidP="00CD238A">
            <w:pPr>
              <w:pStyle w:val="TAC"/>
            </w:pPr>
            <w:r>
              <w:t>-</w:t>
            </w:r>
          </w:p>
        </w:tc>
        <w:tc>
          <w:tcPr>
            <w:tcW w:w="973" w:type="dxa"/>
          </w:tcPr>
          <w:p w14:paraId="20F7FD75" w14:textId="77777777" w:rsidR="009144B3" w:rsidRDefault="009144B3" w:rsidP="00CD238A">
            <w:pPr>
              <w:pStyle w:val="TAC"/>
              <w:rPr>
                <w:lang w:val="fr-FR"/>
              </w:rPr>
            </w:pPr>
            <w:r>
              <w:rPr>
                <w:lang w:val="fr-FR"/>
              </w:rPr>
              <w:t>M</w:t>
            </w:r>
          </w:p>
        </w:tc>
      </w:tr>
    </w:tbl>
    <w:p w14:paraId="3284A846" w14:textId="77777777" w:rsidR="009144B3" w:rsidRDefault="009144B3" w:rsidP="009144B3">
      <w:pPr>
        <w:keepNext/>
        <w:spacing w:after="0"/>
      </w:pPr>
    </w:p>
    <w:p w14:paraId="2638456C" w14:textId="77777777" w:rsidR="009144B3" w:rsidRDefault="009144B3" w:rsidP="009144B3">
      <w:pPr>
        <w:keepNext/>
        <w:spacing w:after="0"/>
        <w:ind w:firstLine="283"/>
      </w:pPr>
      <w:r>
        <w:t>Contents:</w:t>
      </w:r>
    </w:p>
    <w:p w14:paraId="57CBF85B" w14:textId="77777777" w:rsidR="009144B3" w:rsidRDefault="009144B3" w:rsidP="009144B3">
      <w:pPr>
        <w:keepNext/>
        <w:spacing w:after="0"/>
        <w:ind w:left="567" w:hanging="1"/>
      </w:pPr>
      <w:r>
        <w:t>Contains the management object as specified in 3GPP TS 24.175 [44].</w:t>
      </w:r>
    </w:p>
    <w:p w14:paraId="470396C5" w14:textId="77777777" w:rsidR="009144B3" w:rsidRDefault="009144B3" w:rsidP="009144B3">
      <w:pPr>
        <w:keepNext/>
        <w:tabs>
          <w:tab w:val="left" w:pos="1680"/>
          <w:tab w:val="left" w:pos="2895"/>
        </w:tabs>
        <w:spacing w:after="0"/>
        <w:ind w:firstLine="283"/>
      </w:pPr>
      <w:r>
        <w:t>Coding:</w:t>
      </w:r>
    </w:p>
    <w:p w14:paraId="6FBBE9FE" w14:textId="77777777"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14:paraId="00015FEC" w14:textId="4323CD7E" w:rsidR="001909DC" w:rsidRDefault="001909DC" w:rsidP="001909DC">
      <w:pPr>
        <w:pStyle w:val="Heading3"/>
      </w:pPr>
      <w:bookmarkStart w:id="175" w:name="_Toc2867218"/>
      <w:bookmarkStart w:id="176" w:name="_Toc29900581"/>
      <w:bookmarkStart w:id="177" w:name="_Toc36481419"/>
      <w:bookmarkStart w:id="178" w:name="_Toc36481874"/>
      <w:bookmarkStart w:id="179" w:name="_Toc36477455"/>
      <w:bookmarkStart w:id="180" w:name="_Toc11052868"/>
      <w:bookmarkStart w:id="181" w:name="_Toc50965116"/>
      <w:bookmarkStart w:id="182" w:name="_Toc36474099"/>
      <w:bookmarkStart w:id="183" w:name="_Toc20391708"/>
      <w:bookmarkStart w:id="184" w:name="_Toc138670772"/>
      <w:bookmarkStart w:id="185" w:name="_Toc57101884"/>
      <w:bookmarkStart w:id="186" w:name="_Toc27773674"/>
      <w:bookmarkStart w:id="187" w:name="_Toc44930347"/>
      <w:bookmarkStart w:id="188" w:name="_Toc163038708"/>
      <w:r>
        <w:t>4.2.</w:t>
      </w:r>
      <w:r>
        <w:rPr>
          <w:rFonts w:eastAsia="SimSun"/>
          <w:lang w:val="en-US" w:eastAsia="zh-CN"/>
        </w:rPr>
        <w:t>22</w:t>
      </w:r>
      <w:r>
        <w:tab/>
        <w:t>EF</w:t>
      </w:r>
      <w:bookmarkStart w:id="189" w:name="OLE_LINK4"/>
      <w:r>
        <w:rPr>
          <w:rFonts w:eastAsia="SimSun" w:hint="eastAsia"/>
          <w:vertAlign w:val="subscript"/>
          <w:lang w:val="en-US" w:eastAsia="zh-CN"/>
        </w:rPr>
        <w:t>AC_GBA</w:t>
      </w:r>
      <w:bookmarkEnd w:id="189"/>
      <w:r>
        <w:rPr>
          <w:rFonts w:eastAsia="SimSun" w:hint="eastAsia"/>
          <w:vertAlign w:val="subscript"/>
          <w:lang w:val="en-US" w:eastAsia="zh-CN"/>
        </w:rPr>
        <w:t>UAPI</w:t>
      </w:r>
      <w:r>
        <w:t xml:space="preserve"> (</w:t>
      </w:r>
      <w:bookmarkStart w:id="190" w:name="OLE_LINK2"/>
      <w:r>
        <w:rPr>
          <w:lang w:val="en-US" w:eastAsia="zh-CN"/>
        </w:rPr>
        <w:t>Access Control to GBA_U_API</w:t>
      </w:r>
      <w:bookmarkEnd w:id="190"/>
      <w:r>
        <w:t>)</w:t>
      </w:r>
      <w:bookmarkEnd w:id="179"/>
      <w:bookmarkEnd w:id="180"/>
      <w:bookmarkEnd w:id="181"/>
      <w:bookmarkEnd w:id="182"/>
      <w:bookmarkEnd w:id="183"/>
      <w:bookmarkEnd w:id="184"/>
      <w:bookmarkEnd w:id="185"/>
      <w:bookmarkEnd w:id="186"/>
      <w:bookmarkEnd w:id="187"/>
      <w:bookmarkEnd w:id="188"/>
    </w:p>
    <w:p w14:paraId="4FC99D0D" w14:textId="77777777" w:rsidR="001909DC" w:rsidRDefault="001909DC" w:rsidP="001909DC">
      <w:pPr>
        <w:rPr>
          <w:rFonts w:eastAsia="SimSun"/>
          <w:lang w:val="en-US" w:eastAsia="zh-CN"/>
        </w:rPr>
      </w:pPr>
      <w:r>
        <w:t>If service n°</w:t>
      </w:r>
      <w:r>
        <w:rPr>
          <w:rFonts w:eastAsia="SimSun" w:hint="eastAsia"/>
          <w:lang w:val="en-US" w:eastAsia="zh-CN"/>
        </w:rPr>
        <w:t>2</w:t>
      </w:r>
      <w:r>
        <w:t xml:space="preserve"> is "available", this file shall be present</w:t>
      </w:r>
      <w:r>
        <w:rPr>
          <w:rFonts w:eastAsia="SimSun" w:hint="eastAsia"/>
          <w:lang w:val="en-US" w:eastAsia="zh-CN"/>
        </w:rPr>
        <w:t>.</w:t>
      </w:r>
    </w:p>
    <w:p w14:paraId="049ADE09" w14:textId="66756298" w:rsidR="001909DC" w:rsidRDefault="001909DC" w:rsidP="001909DC">
      <w:pPr>
        <w:rPr>
          <w:lang w:val="en-US" w:eastAsia="zh-CN"/>
        </w:rPr>
      </w:pPr>
      <w:r>
        <w:rPr>
          <w:rFonts w:hint="eastAsia"/>
          <w:lang w:val="en-US" w:eastAsia="zh-CN"/>
        </w:rPr>
        <w:t xml:space="preserve">This EF contains the list of Applet AID associated with a NAF_ID and indicates the Applet allowed to access to GBA_U API defined in 3GPP </w:t>
      </w:r>
      <w:r w:rsidR="00313726">
        <w:rPr>
          <w:rFonts w:hint="eastAsia"/>
          <w:lang w:val="en-US" w:eastAsia="zh-CN"/>
        </w:rPr>
        <w:t>TS</w:t>
      </w:r>
      <w:r w:rsidR="00313726">
        <w:rPr>
          <w:lang w:val="en-US" w:eastAsia="zh-CN"/>
        </w:rPr>
        <w:t> </w:t>
      </w:r>
      <w:r w:rsidR="00313726">
        <w:rPr>
          <w:rFonts w:hint="eastAsia"/>
          <w:lang w:val="en-US" w:eastAsia="zh-CN"/>
        </w:rPr>
        <w:t>3</w:t>
      </w:r>
      <w:r>
        <w:rPr>
          <w:rFonts w:hint="eastAsia"/>
          <w:lang w:val="en-US" w:eastAsia="zh-CN"/>
        </w:rPr>
        <w:t>1.130[</w:t>
      </w:r>
      <w:r>
        <w:rPr>
          <w:lang w:val="en-US" w:eastAsia="zh-CN"/>
        </w:rPr>
        <w:t>46</w:t>
      </w:r>
      <w:r>
        <w:rPr>
          <w:rFonts w:hint="eastAsia"/>
          <w:lang w:val="en-US" w:eastAsia="zh-CN"/>
        </w:rPr>
        <w:t>] and using Ks_int_NAF associated to specified NAF_ID.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1909DC" w14:paraId="77CE9F77" w14:textId="77777777" w:rsidTr="00111EDF">
        <w:trPr>
          <w:jc w:val="center"/>
        </w:trPr>
        <w:tc>
          <w:tcPr>
            <w:tcW w:w="2693" w:type="dxa"/>
            <w:gridSpan w:val="2"/>
          </w:tcPr>
          <w:p w14:paraId="4444A63B" w14:textId="522F447D" w:rsidR="001909DC" w:rsidRDefault="001909DC" w:rsidP="00111EDF">
            <w:pPr>
              <w:pStyle w:val="TAC"/>
              <w:rPr>
                <w:lang w:val="fr-FR"/>
              </w:rPr>
            </w:pPr>
            <w:r>
              <w:rPr>
                <w:lang w:val="fr-FR"/>
              </w:rPr>
              <w:lastRenderedPageBreak/>
              <w:t>Identifier: '6F</w:t>
            </w:r>
            <w:r>
              <w:rPr>
                <w:rFonts w:eastAsia="SimSun"/>
                <w:lang w:val="en-US" w:eastAsia="zh-CN"/>
              </w:rPr>
              <w:t>03</w:t>
            </w:r>
            <w:r>
              <w:rPr>
                <w:lang w:val="fr-FR"/>
              </w:rPr>
              <w:t>'</w:t>
            </w:r>
          </w:p>
        </w:tc>
        <w:tc>
          <w:tcPr>
            <w:tcW w:w="3261" w:type="dxa"/>
            <w:gridSpan w:val="3"/>
          </w:tcPr>
          <w:p w14:paraId="18AA10A9" w14:textId="77777777" w:rsidR="001909DC" w:rsidRDefault="001909DC" w:rsidP="00111EDF">
            <w:pPr>
              <w:pStyle w:val="TAC"/>
            </w:pPr>
            <w:r>
              <w:t>Structure: Linear fixed</w:t>
            </w:r>
          </w:p>
        </w:tc>
        <w:tc>
          <w:tcPr>
            <w:tcW w:w="1488" w:type="dxa"/>
            <w:gridSpan w:val="2"/>
          </w:tcPr>
          <w:p w14:paraId="4F4DD419" w14:textId="77777777" w:rsidR="001909DC" w:rsidRDefault="001909DC" w:rsidP="00111EDF">
            <w:pPr>
              <w:pStyle w:val="TAC"/>
            </w:pPr>
            <w:r>
              <w:t>Optional</w:t>
            </w:r>
          </w:p>
        </w:tc>
      </w:tr>
      <w:tr w:rsidR="001909DC" w14:paraId="6E75531A" w14:textId="77777777" w:rsidTr="00111EDF">
        <w:trPr>
          <w:jc w:val="center"/>
        </w:trPr>
        <w:tc>
          <w:tcPr>
            <w:tcW w:w="3686" w:type="dxa"/>
            <w:gridSpan w:val="3"/>
          </w:tcPr>
          <w:p w14:paraId="4CC89702" w14:textId="77777777" w:rsidR="001909DC" w:rsidRDefault="001909DC" w:rsidP="00111EDF">
            <w:pPr>
              <w:pStyle w:val="TAC"/>
            </w:pPr>
            <w:r>
              <w:t>Record length: Z</w:t>
            </w:r>
            <w:r>
              <w:rPr>
                <w:rFonts w:eastAsia="SimSun" w:hint="eastAsia"/>
                <w:lang w:val="en-US" w:eastAsia="zh-CN"/>
              </w:rPr>
              <w:t>&gt;7</w:t>
            </w:r>
            <w:r>
              <w:t xml:space="preserve"> bytes</w:t>
            </w:r>
          </w:p>
        </w:tc>
        <w:tc>
          <w:tcPr>
            <w:tcW w:w="3756" w:type="dxa"/>
            <w:gridSpan w:val="4"/>
          </w:tcPr>
          <w:p w14:paraId="46560E74" w14:textId="77777777" w:rsidR="001909DC" w:rsidRDefault="001909DC" w:rsidP="00111EDF">
            <w:pPr>
              <w:pStyle w:val="TAC"/>
            </w:pPr>
            <w:r>
              <w:t>Update activity: low</w:t>
            </w:r>
          </w:p>
        </w:tc>
      </w:tr>
      <w:tr w:rsidR="001909DC" w14:paraId="7CADC0D2" w14:textId="77777777" w:rsidTr="00111EDF">
        <w:trPr>
          <w:jc w:val="center"/>
        </w:trPr>
        <w:tc>
          <w:tcPr>
            <w:tcW w:w="7442" w:type="dxa"/>
            <w:gridSpan w:val="7"/>
          </w:tcPr>
          <w:p w14:paraId="2601F9EB" w14:textId="77777777" w:rsidR="001909DC" w:rsidRDefault="001909DC" w:rsidP="00111EDF">
            <w:pPr>
              <w:pStyle w:val="TAC"/>
              <w:tabs>
                <w:tab w:val="left" w:pos="601"/>
                <w:tab w:val="left" w:pos="3153"/>
              </w:tabs>
              <w:spacing w:before="120"/>
              <w:jc w:val="left"/>
            </w:pPr>
            <w:r>
              <w:t>Access Conditions:</w:t>
            </w:r>
          </w:p>
          <w:p w14:paraId="34DD6E62"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2DE0806B" w14:textId="77777777" w:rsidR="001909DC" w:rsidRDefault="001909DC" w:rsidP="00111EDF">
            <w:pPr>
              <w:pStyle w:val="TAC"/>
              <w:tabs>
                <w:tab w:val="left" w:pos="601"/>
                <w:tab w:val="left" w:pos="3153"/>
              </w:tabs>
              <w:jc w:val="left"/>
            </w:pPr>
            <w:r>
              <w:tab/>
              <w:t>UPDATE</w:t>
            </w:r>
            <w:r>
              <w:tab/>
              <w:t>ADM</w:t>
            </w:r>
          </w:p>
          <w:p w14:paraId="18AB420B" w14:textId="77777777" w:rsidR="001909DC" w:rsidRDefault="001909DC" w:rsidP="00111EDF">
            <w:pPr>
              <w:pStyle w:val="TAC"/>
              <w:tabs>
                <w:tab w:val="left" w:pos="601"/>
                <w:tab w:val="left" w:pos="3153"/>
              </w:tabs>
              <w:jc w:val="left"/>
            </w:pPr>
            <w:r>
              <w:tab/>
              <w:t>DEACTIVATE</w:t>
            </w:r>
            <w:r>
              <w:tab/>
              <w:t>ADM</w:t>
            </w:r>
          </w:p>
          <w:p w14:paraId="7D116A2C" w14:textId="77777777" w:rsidR="001909DC" w:rsidRDefault="001909DC" w:rsidP="00111EDF">
            <w:pPr>
              <w:pStyle w:val="TAC"/>
              <w:tabs>
                <w:tab w:val="left" w:pos="601"/>
                <w:tab w:val="left" w:pos="3153"/>
              </w:tabs>
              <w:jc w:val="left"/>
            </w:pPr>
            <w:r>
              <w:tab/>
              <w:t>ACTIVATE</w:t>
            </w:r>
            <w:r>
              <w:tab/>
              <w:t>ADM</w:t>
            </w:r>
          </w:p>
          <w:p w14:paraId="20231372" w14:textId="77777777" w:rsidR="001909DC" w:rsidRDefault="001909DC" w:rsidP="00111EDF">
            <w:pPr>
              <w:pStyle w:val="TAC"/>
              <w:tabs>
                <w:tab w:val="left" w:pos="601"/>
                <w:tab w:val="left" w:pos="3153"/>
              </w:tabs>
              <w:jc w:val="left"/>
            </w:pPr>
          </w:p>
        </w:tc>
      </w:tr>
      <w:tr w:rsidR="001909DC" w14:paraId="32980BAE" w14:textId="77777777" w:rsidTr="00111EDF">
        <w:trPr>
          <w:jc w:val="center"/>
        </w:trPr>
        <w:tc>
          <w:tcPr>
            <w:tcW w:w="1560" w:type="dxa"/>
          </w:tcPr>
          <w:p w14:paraId="30CB3246" w14:textId="77777777" w:rsidR="001909DC" w:rsidRDefault="001909DC" w:rsidP="00111EDF">
            <w:pPr>
              <w:pStyle w:val="TAC"/>
            </w:pPr>
            <w:r>
              <w:t>Bytes</w:t>
            </w:r>
          </w:p>
        </w:tc>
        <w:tc>
          <w:tcPr>
            <w:tcW w:w="3924" w:type="dxa"/>
            <w:gridSpan w:val="3"/>
          </w:tcPr>
          <w:p w14:paraId="7E54762D" w14:textId="77777777" w:rsidR="001909DC" w:rsidRDefault="001909DC" w:rsidP="00111EDF">
            <w:pPr>
              <w:pStyle w:val="TAC"/>
              <w:rPr>
                <w:lang w:val="en-US"/>
              </w:rPr>
            </w:pPr>
            <w:r>
              <w:rPr>
                <w:lang w:val="en-US"/>
              </w:rPr>
              <w:t>Description</w:t>
            </w:r>
          </w:p>
        </w:tc>
        <w:tc>
          <w:tcPr>
            <w:tcW w:w="579" w:type="dxa"/>
            <w:gridSpan w:val="2"/>
          </w:tcPr>
          <w:p w14:paraId="094698E2" w14:textId="77777777" w:rsidR="001909DC" w:rsidRDefault="001909DC" w:rsidP="00111EDF">
            <w:pPr>
              <w:pStyle w:val="TAC"/>
              <w:rPr>
                <w:lang w:val="en-US"/>
              </w:rPr>
            </w:pPr>
            <w:r>
              <w:rPr>
                <w:lang w:val="en-US"/>
              </w:rPr>
              <w:t>M/O</w:t>
            </w:r>
          </w:p>
        </w:tc>
        <w:tc>
          <w:tcPr>
            <w:tcW w:w="1379" w:type="dxa"/>
          </w:tcPr>
          <w:p w14:paraId="7463C561" w14:textId="77777777" w:rsidR="001909DC" w:rsidRDefault="001909DC" w:rsidP="00111EDF">
            <w:pPr>
              <w:pStyle w:val="TAC"/>
            </w:pPr>
            <w:r>
              <w:t>Length</w:t>
            </w:r>
          </w:p>
        </w:tc>
      </w:tr>
      <w:tr w:rsidR="001909DC" w14:paraId="67F87DA8" w14:textId="77777777" w:rsidTr="00111EDF">
        <w:trPr>
          <w:jc w:val="center"/>
        </w:trPr>
        <w:tc>
          <w:tcPr>
            <w:tcW w:w="1560" w:type="dxa"/>
          </w:tcPr>
          <w:p w14:paraId="0E04EC5A" w14:textId="77777777" w:rsidR="001909DC" w:rsidRDefault="001909DC" w:rsidP="00111EDF">
            <w:pPr>
              <w:pStyle w:val="TAC"/>
              <w:rPr>
                <w:lang w:val="en-US"/>
              </w:rPr>
            </w:pPr>
            <w:r>
              <w:rPr>
                <w:lang w:val="en-US"/>
              </w:rPr>
              <w:t>1 to Z</w:t>
            </w:r>
          </w:p>
        </w:tc>
        <w:tc>
          <w:tcPr>
            <w:tcW w:w="3924" w:type="dxa"/>
            <w:gridSpan w:val="3"/>
          </w:tcPr>
          <w:p w14:paraId="6DEBFFE0" w14:textId="77777777" w:rsidR="001909DC" w:rsidRDefault="001909DC" w:rsidP="00111EDF">
            <w:pPr>
              <w:pStyle w:val="TAC"/>
              <w:jc w:val="left"/>
            </w:pPr>
            <w:r>
              <w:rPr>
                <w:rFonts w:hint="eastAsia"/>
              </w:rPr>
              <w:t>Applet NAF Access Control TLV objects</w:t>
            </w:r>
          </w:p>
        </w:tc>
        <w:tc>
          <w:tcPr>
            <w:tcW w:w="579" w:type="dxa"/>
            <w:gridSpan w:val="2"/>
          </w:tcPr>
          <w:p w14:paraId="11C423A6" w14:textId="77777777" w:rsidR="001909DC" w:rsidRDefault="001909DC" w:rsidP="00111EDF">
            <w:pPr>
              <w:pStyle w:val="TAC"/>
            </w:pPr>
            <w:r>
              <w:t>M</w:t>
            </w:r>
          </w:p>
        </w:tc>
        <w:tc>
          <w:tcPr>
            <w:tcW w:w="1379" w:type="dxa"/>
          </w:tcPr>
          <w:p w14:paraId="2C9840BE" w14:textId="77777777" w:rsidR="001909DC" w:rsidRDefault="001909DC" w:rsidP="00111EDF">
            <w:pPr>
              <w:pStyle w:val="TAC"/>
            </w:pPr>
            <w:r>
              <w:t>Z bytes</w:t>
            </w:r>
          </w:p>
        </w:tc>
      </w:tr>
    </w:tbl>
    <w:p w14:paraId="42F97E8E" w14:textId="77777777" w:rsidR="001909DC" w:rsidRPr="001909DC" w:rsidRDefault="001909DC" w:rsidP="001909DC">
      <w:pPr>
        <w:rPr>
          <w:lang w:val="en-US" w:eastAsia="zh-CN"/>
        </w:rPr>
      </w:pPr>
    </w:p>
    <w:p w14:paraId="7878F655" w14:textId="77777777" w:rsidR="001909DC" w:rsidRPr="00455B2F" w:rsidRDefault="001909DC" w:rsidP="001909DC">
      <w:r>
        <w:rPr>
          <w:rFonts w:hint="eastAsia"/>
        </w:rPr>
        <w:t>Applet NAF Access Control TLV object</w:t>
      </w:r>
      <w:r w:rsidRPr="00455B2F">
        <w:t xml:space="preserve">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1909DC" w:rsidRPr="00455B2F" w14:paraId="108320F4" w14:textId="77777777" w:rsidTr="00111EDF">
        <w:tc>
          <w:tcPr>
            <w:tcW w:w="5490" w:type="dxa"/>
          </w:tcPr>
          <w:p w14:paraId="538F1888"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Description</w:t>
            </w:r>
          </w:p>
        </w:tc>
        <w:tc>
          <w:tcPr>
            <w:tcW w:w="1980" w:type="dxa"/>
          </w:tcPr>
          <w:p w14:paraId="33AD0AC6"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Tag Value</w:t>
            </w:r>
          </w:p>
        </w:tc>
      </w:tr>
      <w:tr w:rsidR="001909DC" w:rsidRPr="00455B2F" w14:paraId="770D67FE" w14:textId="77777777" w:rsidTr="00111EDF">
        <w:tc>
          <w:tcPr>
            <w:tcW w:w="5490" w:type="dxa"/>
          </w:tcPr>
          <w:p w14:paraId="1193EE03" w14:textId="77777777" w:rsidR="001909DC" w:rsidRPr="00455B2F" w:rsidRDefault="001909DC" w:rsidP="00111EDF">
            <w:pPr>
              <w:keepNext/>
              <w:keepLines/>
              <w:spacing w:after="0"/>
              <w:rPr>
                <w:rFonts w:ascii="Arial" w:hAnsi="Arial"/>
                <w:b/>
                <w:sz w:val="18"/>
              </w:rPr>
            </w:pPr>
            <w:r w:rsidRPr="009B36E5">
              <w:rPr>
                <w:rFonts w:ascii="Arial" w:hAnsi="Arial"/>
                <w:sz w:val="18"/>
                <w:lang w:val="fr-FR"/>
              </w:rPr>
              <w:t xml:space="preserve">Applet NAF Access Control TLV object </w:t>
            </w:r>
            <w:r>
              <w:rPr>
                <w:rFonts w:ascii="Arial" w:hAnsi="Arial"/>
                <w:sz w:val="18"/>
                <w:lang w:val="fr-FR"/>
              </w:rPr>
              <w:t>T</w:t>
            </w:r>
            <w:r w:rsidRPr="009B36E5">
              <w:rPr>
                <w:rFonts w:ascii="Arial" w:hAnsi="Arial"/>
                <w:sz w:val="18"/>
                <w:lang w:val="fr-FR"/>
              </w:rPr>
              <w:t>ag</w:t>
            </w:r>
          </w:p>
        </w:tc>
        <w:tc>
          <w:tcPr>
            <w:tcW w:w="1980" w:type="dxa"/>
          </w:tcPr>
          <w:p w14:paraId="731E937F" w14:textId="77777777" w:rsidR="001909DC" w:rsidRPr="00455B2F" w:rsidRDefault="001909DC" w:rsidP="00111EDF">
            <w:pPr>
              <w:keepNext/>
              <w:keepLines/>
              <w:spacing w:after="0"/>
              <w:jc w:val="center"/>
              <w:rPr>
                <w:rFonts w:ascii="Arial" w:hAnsi="Arial"/>
                <w:b/>
                <w:sz w:val="18"/>
              </w:rPr>
            </w:pPr>
            <w:r w:rsidRPr="00455B2F">
              <w:rPr>
                <w:rFonts w:ascii="Arial" w:hAnsi="Arial"/>
                <w:sz w:val="18"/>
              </w:rPr>
              <w:t>'</w:t>
            </w:r>
            <w:r>
              <w:rPr>
                <w:rFonts w:ascii="Arial" w:hAnsi="Arial"/>
                <w:sz w:val="18"/>
              </w:rPr>
              <w:t>80</w:t>
            </w:r>
            <w:r w:rsidRPr="00455B2F">
              <w:rPr>
                <w:rFonts w:ascii="Arial" w:hAnsi="Arial"/>
                <w:sz w:val="18"/>
              </w:rPr>
              <w:t>'</w:t>
            </w:r>
          </w:p>
        </w:tc>
      </w:tr>
    </w:tbl>
    <w:p w14:paraId="585B7B06" w14:textId="77777777" w:rsidR="001909DC" w:rsidRPr="009B36E5" w:rsidRDefault="001909DC" w:rsidP="001909DC">
      <w:pPr>
        <w:rPr>
          <w:lang w:val="en-US" w:eastAsia="zh-CN"/>
        </w:rPr>
      </w:pPr>
    </w:p>
    <w:p w14:paraId="488B89D8" w14:textId="77777777" w:rsidR="001909DC" w:rsidRDefault="001909DC" w:rsidP="001909DC">
      <w:pPr>
        <w:rPr>
          <w:lang w:val="en-US"/>
        </w:rPr>
      </w:pPr>
      <w:r>
        <w:rPr>
          <w:rFonts w:hint="eastAsia"/>
        </w:rPr>
        <w:t>Applet NAF Access Control TLV object</w:t>
      </w:r>
      <w:r>
        <w:t xml:space="preserve"> contains:</w:t>
      </w:r>
    </w:p>
    <w:p w14:paraId="2C33F631" w14:textId="77777777" w:rsidR="001909DC" w:rsidRDefault="001909DC" w:rsidP="001909D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1909DC" w14:paraId="5442A707" w14:textId="77777777" w:rsidTr="00111EDF">
        <w:tc>
          <w:tcPr>
            <w:tcW w:w="3420" w:type="dxa"/>
            <w:tcBorders>
              <w:top w:val="single" w:sz="4" w:space="0" w:color="auto"/>
              <w:left w:val="single" w:sz="4" w:space="0" w:color="auto"/>
              <w:bottom w:val="single" w:sz="4" w:space="0" w:color="auto"/>
              <w:right w:val="single" w:sz="4" w:space="0" w:color="auto"/>
            </w:tcBorders>
          </w:tcPr>
          <w:p w14:paraId="60787DA8" w14:textId="77777777" w:rsidR="001909DC" w:rsidRDefault="001909DC" w:rsidP="00111ED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979774B" w14:textId="77777777" w:rsidR="001909DC" w:rsidRDefault="001909DC" w:rsidP="00111ED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3E222E2" w14:textId="77777777" w:rsidR="001909DC" w:rsidRDefault="001909DC" w:rsidP="00111EDF">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560F923" w14:textId="77777777" w:rsidR="001909DC" w:rsidRDefault="001909DC" w:rsidP="00111EDF">
            <w:pPr>
              <w:pStyle w:val="TF"/>
              <w:keepLines w:val="0"/>
              <w:spacing w:after="0"/>
              <w:rPr>
                <w:lang w:val="en-US"/>
              </w:rPr>
            </w:pPr>
            <w:r>
              <w:rPr>
                <w:lang w:val="en-US"/>
              </w:rPr>
              <w:t>Length (bytes)</w:t>
            </w:r>
          </w:p>
        </w:tc>
      </w:tr>
      <w:tr w:rsidR="001909DC" w14:paraId="2B4225A8" w14:textId="77777777" w:rsidTr="00111EDF">
        <w:tc>
          <w:tcPr>
            <w:tcW w:w="3420" w:type="dxa"/>
            <w:tcBorders>
              <w:top w:val="single" w:sz="4" w:space="0" w:color="auto"/>
              <w:left w:val="single" w:sz="4" w:space="0" w:color="auto"/>
              <w:bottom w:val="single" w:sz="4" w:space="0" w:color="auto"/>
              <w:right w:val="single" w:sz="4" w:space="0" w:color="auto"/>
            </w:tcBorders>
          </w:tcPr>
          <w:p w14:paraId="1C0EA64A" w14:textId="77777777" w:rsidR="001909DC" w:rsidRDefault="001909DC" w:rsidP="00111EDF">
            <w:pPr>
              <w:pStyle w:val="TAL"/>
              <w:rPr>
                <w:snapToGrid w:val="0"/>
                <w:lang w:val="en-US"/>
              </w:rPr>
            </w:pPr>
            <w:r w:rsidRPr="009B36E5">
              <w:rPr>
                <w:snapToGrid w:val="0"/>
                <w:lang w:val="en-US"/>
              </w:rPr>
              <w:t>Applet NAF Access Control TLV object tag</w:t>
            </w:r>
          </w:p>
        </w:tc>
        <w:tc>
          <w:tcPr>
            <w:tcW w:w="1644" w:type="dxa"/>
            <w:tcBorders>
              <w:top w:val="single" w:sz="4" w:space="0" w:color="auto"/>
              <w:left w:val="single" w:sz="4" w:space="0" w:color="auto"/>
              <w:bottom w:val="single" w:sz="4" w:space="0" w:color="auto"/>
              <w:right w:val="single" w:sz="4" w:space="0" w:color="auto"/>
            </w:tcBorders>
          </w:tcPr>
          <w:p w14:paraId="790E2A30" w14:textId="77777777" w:rsidR="001909DC" w:rsidRDefault="001909DC" w:rsidP="00111EDF">
            <w:pPr>
              <w:pStyle w:val="TAC"/>
              <w:rPr>
                <w:snapToGrid w:val="0"/>
                <w:lang w:val="en-US"/>
              </w:rPr>
            </w:pPr>
            <w:r w:rsidRPr="00455B2F">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2F757451"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FC0B16" w14:textId="77777777" w:rsidR="001909DC" w:rsidRDefault="001909DC" w:rsidP="00111EDF">
            <w:pPr>
              <w:pStyle w:val="TAC"/>
              <w:rPr>
                <w:lang w:val="en-US"/>
              </w:rPr>
            </w:pPr>
            <w:r>
              <w:rPr>
                <w:rFonts w:hint="eastAsia"/>
                <w:lang w:val="en-US"/>
              </w:rPr>
              <w:t>1</w:t>
            </w:r>
          </w:p>
        </w:tc>
      </w:tr>
      <w:tr w:rsidR="001909DC" w14:paraId="36CF712C" w14:textId="77777777" w:rsidTr="00111EDF">
        <w:tc>
          <w:tcPr>
            <w:tcW w:w="3420" w:type="dxa"/>
            <w:tcBorders>
              <w:top w:val="single" w:sz="4" w:space="0" w:color="auto"/>
              <w:left w:val="single" w:sz="4" w:space="0" w:color="auto"/>
              <w:bottom w:val="single" w:sz="4" w:space="0" w:color="auto"/>
              <w:right w:val="single" w:sz="4" w:space="0" w:color="auto"/>
            </w:tcBorders>
          </w:tcPr>
          <w:p w14:paraId="23AB6FA1" w14:textId="77777777" w:rsidR="001909DC" w:rsidRDefault="001909DC" w:rsidP="00111EDF">
            <w:pPr>
              <w:pStyle w:val="TAL"/>
              <w:rPr>
                <w:snapToGrid w:val="0"/>
                <w:lang w:val="en-US"/>
              </w:rPr>
            </w:pPr>
            <w:r>
              <w:rPr>
                <w:rFonts w:hint="eastAsia"/>
                <w:snapToGrid w:val="0"/>
                <w:lang w:val="en-US"/>
              </w:rPr>
              <w:t>L</w:t>
            </w:r>
            <w:r>
              <w:rPr>
                <w:snapToGrid w:val="0"/>
                <w:lang w:val="en-US"/>
              </w:rPr>
              <w:t>ength</w:t>
            </w:r>
          </w:p>
        </w:tc>
        <w:tc>
          <w:tcPr>
            <w:tcW w:w="1644" w:type="dxa"/>
            <w:tcBorders>
              <w:top w:val="single" w:sz="4" w:space="0" w:color="auto"/>
              <w:left w:val="single" w:sz="4" w:space="0" w:color="auto"/>
              <w:bottom w:val="single" w:sz="4" w:space="0" w:color="auto"/>
              <w:right w:val="single" w:sz="4" w:space="0" w:color="auto"/>
            </w:tcBorders>
          </w:tcPr>
          <w:p w14:paraId="02E645EA" w14:textId="77777777" w:rsidR="001909DC" w:rsidRDefault="001909DC" w:rsidP="00111EDF">
            <w:pPr>
              <w:pStyle w:val="TAC"/>
              <w:rPr>
                <w:snapToGrid w:val="0"/>
                <w:lang w:val="en-US"/>
              </w:rPr>
            </w:pPr>
            <w:r w:rsidRPr="00455B2F">
              <w:rPr>
                <w:snapToGrid w:val="0"/>
                <w:lang w:val="fr-FR"/>
              </w:rPr>
              <w:t>Note</w:t>
            </w:r>
            <w:r>
              <w:rPr>
                <w:snapToGrid w:val="0"/>
                <w:lang w:val="fr-FR"/>
              </w:rPr>
              <w:t> </w:t>
            </w:r>
            <w:r w:rsidRPr="00455B2F">
              <w:rPr>
                <w:snapToGrid w:val="0"/>
                <w:lang w:val="fr-FR"/>
              </w:rPr>
              <w:t>1</w:t>
            </w:r>
          </w:p>
        </w:tc>
        <w:tc>
          <w:tcPr>
            <w:tcW w:w="876" w:type="dxa"/>
            <w:tcBorders>
              <w:top w:val="single" w:sz="4" w:space="0" w:color="auto"/>
              <w:left w:val="single" w:sz="4" w:space="0" w:color="auto"/>
              <w:bottom w:val="single" w:sz="4" w:space="0" w:color="auto"/>
              <w:right w:val="single" w:sz="4" w:space="0" w:color="auto"/>
            </w:tcBorders>
          </w:tcPr>
          <w:p w14:paraId="5714CDFD"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42F54A7" w14:textId="77777777" w:rsidR="001909DC" w:rsidRDefault="001909DC" w:rsidP="00111EDF">
            <w:pPr>
              <w:pStyle w:val="TAC"/>
              <w:rPr>
                <w:lang w:val="en-US"/>
              </w:rPr>
            </w:pPr>
            <w:r w:rsidRPr="00455B2F">
              <w:rPr>
                <w:snapToGrid w:val="0"/>
                <w:lang w:val="fr-FR"/>
              </w:rPr>
              <w:t>Note</w:t>
            </w:r>
            <w:r>
              <w:rPr>
                <w:snapToGrid w:val="0"/>
                <w:lang w:val="fr-FR"/>
              </w:rPr>
              <w:t> 2</w:t>
            </w:r>
          </w:p>
        </w:tc>
      </w:tr>
      <w:tr w:rsidR="001909DC" w14:paraId="0709A48C" w14:textId="77777777" w:rsidTr="00111EDF">
        <w:tc>
          <w:tcPr>
            <w:tcW w:w="3420" w:type="dxa"/>
            <w:tcBorders>
              <w:top w:val="single" w:sz="4" w:space="0" w:color="auto"/>
              <w:left w:val="single" w:sz="4" w:space="0" w:color="auto"/>
              <w:bottom w:val="single" w:sz="4" w:space="0" w:color="auto"/>
              <w:right w:val="single" w:sz="4" w:space="0" w:color="auto"/>
            </w:tcBorders>
          </w:tcPr>
          <w:p w14:paraId="4F356B0B"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F585877" w14:textId="77777777" w:rsidR="001909DC" w:rsidRDefault="001909DC" w:rsidP="00111EDF">
            <w:pPr>
              <w:pStyle w:val="TAC"/>
              <w:rPr>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B46B469"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283D831" w14:textId="77777777" w:rsidR="001909DC" w:rsidRDefault="001909DC" w:rsidP="00111EDF">
            <w:pPr>
              <w:pStyle w:val="TAC"/>
              <w:rPr>
                <w:lang w:val="en-US"/>
              </w:rPr>
            </w:pPr>
            <w:r>
              <w:rPr>
                <w:lang w:val="en-US"/>
              </w:rPr>
              <w:t>Note 2</w:t>
            </w:r>
          </w:p>
        </w:tc>
      </w:tr>
      <w:tr w:rsidR="001909DC" w14:paraId="3030AC32" w14:textId="77777777" w:rsidTr="00111EDF">
        <w:tc>
          <w:tcPr>
            <w:tcW w:w="3420" w:type="dxa"/>
            <w:tcBorders>
              <w:top w:val="single" w:sz="4" w:space="0" w:color="auto"/>
              <w:left w:val="single" w:sz="4" w:space="0" w:color="auto"/>
              <w:bottom w:val="single" w:sz="4" w:space="0" w:color="auto"/>
              <w:right w:val="single" w:sz="4" w:space="0" w:color="auto"/>
            </w:tcBorders>
          </w:tcPr>
          <w:p w14:paraId="17FA530C" w14:textId="77777777" w:rsidR="001909DC" w:rsidRDefault="001909DC" w:rsidP="00111EDF">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950B212"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CC5E04"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63F947F" w14:textId="77777777" w:rsidR="001909DC" w:rsidRDefault="001909DC" w:rsidP="00111EDF">
            <w:pPr>
              <w:pStyle w:val="TAC"/>
              <w:rPr>
                <w:rFonts w:eastAsia="SimSun"/>
                <w:snapToGrid w:val="0"/>
                <w:lang w:val="en-US" w:eastAsia="zh-CN"/>
              </w:rPr>
            </w:pPr>
            <w:r>
              <w:rPr>
                <w:rFonts w:eastAsia="SimSun" w:hint="eastAsia"/>
                <w:snapToGrid w:val="0"/>
                <w:lang w:val="en-US" w:eastAsia="zh-CN"/>
              </w:rPr>
              <w:t>5-16bytes</w:t>
            </w:r>
          </w:p>
        </w:tc>
      </w:tr>
      <w:tr w:rsidR="001909DC" w14:paraId="775CE6AE" w14:textId="77777777" w:rsidTr="00111EDF">
        <w:tc>
          <w:tcPr>
            <w:tcW w:w="3420" w:type="dxa"/>
            <w:tcBorders>
              <w:top w:val="single" w:sz="4" w:space="0" w:color="auto"/>
              <w:left w:val="single" w:sz="4" w:space="0" w:color="auto"/>
              <w:bottom w:val="single" w:sz="4" w:space="0" w:color="auto"/>
              <w:right w:val="single" w:sz="4" w:space="0" w:color="auto"/>
            </w:tcBorders>
          </w:tcPr>
          <w:p w14:paraId="564ACEC2"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EAC517" w14:textId="77777777" w:rsidR="001909DC" w:rsidRDefault="001909DC" w:rsidP="00111ED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F97CA50"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D39396D" w14:textId="77777777" w:rsidR="001909DC" w:rsidRDefault="001909DC" w:rsidP="00111EDF">
            <w:pPr>
              <w:pStyle w:val="TAC"/>
              <w:rPr>
                <w:lang w:val="en-US"/>
              </w:rPr>
            </w:pPr>
            <w:r>
              <w:rPr>
                <w:lang w:val="en-US"/>
              </w:rPr>
              <w:t>Note 2</w:t>
            </w:r>
          </w:p>
        </w:tc>
      </w:tr>
      <w:tr w:rsidR="001909DC" w14:paraId="463987E3" w14:textId="77777777" w:rsidTr="00111EDF">
        <w:tc>
          <w:tcPr>
            <w:tcW w:w="3420" w:type="dxa"/>
            <w:tcBorders>
              <w:top w:val="single" w:sz="4" w:space="0" w:color="auto"/>
              <w:left w:val="single" w:sz="4" w:space="0" w:color="auto"/>
              <w:bottom w:val="single" w:sz="4" w:space="0" w:color="auto"/>
              <w:right w:val="single" w:sz="4" w:space="0" w:color="auto"/>
            </w:tcBorders>
          </w:tcPr>
          <w:p w14:paraId="420AAA7B" w14:textId="77777777" w:rsidR="001909DC" w:rsidRDefault="001909DC" w:rsidP="00111EDF">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3B0188"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B697DF"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ED1B34" w14:textId="77777777" w:rsidR="001909DC" w:rsidRDefault="001909DC" w:rsidP="00111EDF">
            <w:pPr>
              <w:pStyle w:val="TAC"/>
              <w:rPr>
                <w:snapToGrid w:val="0"/>
                <w:lang w:val="en-US"/>
              </w:rPr>
            </w:pPr>
            <w:r>
              <w:rPr>
                <w:snapToGrid w:val="0"/>
                <w:lang w:val="en-US"/>
              </w:rPr>
              <w:t>Y</w:t>
            </w:r>
          </w:p>
        </w:tc>
      </w:tr>
      <w:tr w:rsidR="001909DC" w14:paraId="3607DCCC" w14:textId="77777777" w:rsidTr="00111EDF">
        <w:tc>
          <w:tcPr>
            <w:tcW w:w="7561" w:type="dxa"/>
            <w:gridSpan w:val="4"/>
            <w:tcBorders>
              <w:top w:val="single" w:sz="4" w:space="0" w:color="auto"/>
              <w:left w:val="single" w:sz="4" w:space="0" w:color="auto"/>
              <w:bottom w:val="single" w:sz="4" w:space="0" w:color="auto"/>
              <w:right w:val="single" w:sz="4" w:space="0" w:color="auto"/>
            </w:tcBorders>
          </w:tcPr>
          <w:p w14:paraId="281EDBD2" w14:textId="77777777" w:rsidR="001909DC" w:rsidRDefault="001909DC" w:rsidP="00111EDF">
            <w:pPr>
              <w:pStyle w:val="TAN"/>
              <w:rPr>
                <w:lang w:val="en-US"/>
              </w:rPr>
            </w:pPr>
            <w:r>
              <w:rPr>
                <w:lang w:val="en-US"/>
              </w:rPr>
              <w:t>Note 1:</w:t>
            </w:r>
            <w:r>
              <w:rPr>
                <w:lang w:val="en-US"/>
              </w:rPr>
              <w:tab/>
            </w:r>
            <w:r w:rsidRPr="00455B2F">
              <w:t>This is the total size of the constructed TLV object.</w:t>
            </w:r>
          </w:p>
          <w:p w14:paraId="42E3BE49" w14:textId="77777777" w:rsidR="001909DC" w:rsidRDefault="001909DC" w:rsidP="00111EDF">
            <w:pPr>
              <w:pStyle w:val="TAN"/>
              <w:rPr>
                <w:lang w:val="en-US"/>
              </w:rPr>
            </w:pPr>
            <w:r>
              <w:rPr>
                <w:lang w:val="en-US"/>
              </w:rPr>
              <w:t>Note 2:</w:t>
            </w:r>
            <w:r>
              <w:rPr>
                <w:lang w:val="en-US"/>
              </w:rPr>
              <w:tab/>
              <w:t>The length is coded according to ISO/IEC 8825-1 </w:t>
            </w:r>
            <w:r w:rsidRPr="00455B2F">
              <w:t>[35].</w:t>
            </w:r>
          </w:p>
        </w:tc>
      </w:tr>
    </w:tbl>
    <w:p w14:paraId="66AE55A0" w14:textId="77777777" w:rsidR="001909DC" w:rsidRPr="00313726" w:rsidRDefault="001909DC" w:rsidP="001909DC">
      <w:pPr>
        <w:jc w:val="both"/>
        <w:rPr>
          <w:rFonts w:ascii="Arial" w:hAnsi="Arial" w:cs="Arial"/>
        </w:rPr>
      </w:pPr>
    </w:p>
    <w:p w14:paraId="4917BAF5" w14:textId="6081C82A" w:rsidR="001909DC" w:rsidRDefault="001909DC" w:rsidP="001909DC">
      <w:pPr>
        <w:pStyle w:val="NO"/>
        <w:rPr>
          <w:rFonts w:eastAsia="SimSun"/>
          <w:lang w:val="en-US" w:eastAsia="zh-CN"/>
        </w:rPr>
      </w:pPr>
      <w:r>
        <w:rPr>
          <w:rFonts w:eastAsia="SimSun" w:hint="eastAsia"/>
          <w:lang w:val="en-US" w:eastAsia="zh-CN"/>
        </w:rPr>
        <w:t>Note:</w:t>
      </w:r>
      <w:r>
        <w:rPr>
          <w:rFonts w:eastAsia="SimSun"/>
          <w:lang w:val="en-US" w:eastAsia="zh-CN"/>
        </w:rPr>
        <w:tab/>
      </w:r>
      <w:r>
        <w:rPr>
          <w:rFonts w:eastAsia="SimSun" w:hint="eastAsia"/>
          <w:lang w:val="en-US" w:eastAsia="zh-CN"/>
        </w:rPr>
        <w:t xml:space="preserve">The use of this EF is described in 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sidRPr="001909DC">
        <w:rPr>
          <w:rFonts w:eastAsia="SimSun" w:hint="eastAsia"/>
          <w:lang w:val="en-US" w:eastAsia="zh-CN"/>
        </w:rPr>
        <w:t>1.130[</w:t>
      </w:r>
      <w:r w:rsidRPr="001909DC">
        <w:rPr>
          <w:rFonts w:eastAsia="SimSun"/>
          <w:lang w:val="en-US" w:eastAsia="zh-CN"/>
        </w:rPr>
        <w:t>46</w:t>
      </w:r>
      <w:r w:rsidRPr="001909DC">
        <w:rPr>
          <w:rFonts w:eastAsia="SimSun" w:hint="eastAsia"/>
          <w:lang w:val="en-US" w:eastAsia="zh-CN"/>
        </w:rPr>
        <w:t>]</w:t>
      </w:r>
    </w:p>
    <w:p w14:paraId="2C156FB0" w14:textId="59E5F2D9" w:rsidR="001909DC" w:rsidRDefault="001909DC" w:rsidP="001909DC">
      <w:pPr>
        <w:pStyle w:val="Heading3"/>
      </w:pPr>
      <w:bookmarkStart w:id="191" w:name="_Toc163038709"/>
      <w:r>
        <w:t>4.2.</w:t>
      </w:r>
      <w:r>
        <w:rPr>
          <w:rFonts w:eastAsia="SimSun"/>
          <w:lang w:val="en-US" w:eastAsia="zh-CN"/>
        </w:rPr>
        <w:t>23</w:t>
      </w:r>
      <w:r>
        <w:tab/>
        <w:t>EF</w:t>
      </w:r>
      <w:r>
        <w:rPr>
          <w:rFonts w:eastAsia="SimSun" w:hint="eastAsia"/>
          <w:vertAlign w:val="subscript"/>
          <w:lang w:val="en-US" w:eastAsia="zh-CN"/>
        </w:rPr>
        <w:t>IMSDCI</w:t>
      </w:r>
      <w:r>
        <w:rPr>
          <w:rFonts w:eastAsia="SimSun" w:hint="eastAsia"/>
          <w:lang w:val="en-US" w:eastAsia="zh-CN"/>
        </w:rPr>
        <w:t xml:space="preserve"> </w:t>
      </w:r>
      <w:r>
        <w:t>(</w:t>
      </w:r>
      <w:r>
        <w:rPr>
          <w:rFonts w:hint="eastAsia"/>
        </w:rPr>
        <w:t>IMS Data Channel</w:t>
      </w:r>
      <w:r>
        <w:rPr>
          <w:rFonts w:eastAsia="SimSun" w:hint="eastAsia"/>
          <w:lang w:val="en-US" w:eastAsia="zh-CN"/>
        </w:rPr>
        <w:t xml:space="preserve"> Indication</w:t>
      </w:r>
      <w:r>
        <w:t>)</w:t>
      </w:r>
      <w:bookmarkEnd w:id="191"/>
    </w:p>
    <w:p w14:paraId="4D6A8AE7" w14:textId="4F78B66A" w:rsidR="001909DC" w:rsidRDefault="001909DC" w:rsidP="001909DC">
      <w:pPr>
        <w:rPr>
          <w:rFonts w:eastAsia="SimSun"/>
          <w:lang w:val="en-US" w:eastAsia="zh-CN"/>
        </w:rPr>
      </w:pPr>
      <w:r>
        <w:t>If service n°</w:t>
      </w:r>
      <w:r>
        <w:rPr>
          <w:rFonts w:eastAsia="SimSun"/>
          <w:lang w:val="en-US" w:eastAsia="zh-CN"/>
        </w:rPr>
        <w:t>22</w:t>
      </w:r>
      <w:r>
        <w:t xml:space="preserve"> is "available", this file shall be present</w:t>
      </w:r>
      <w:r>
        <w:rPr>
          <w:rFonts w:eastAsia="SimSun" w:hint="eastAsia"/>
          <w:lang w:val="en-US" w:eastAsia="zh-CN"/>
        </w:rPr>
        <w:t>.</w:t>
      </w:r>
    </w:p>
    <w:p w14:paraId="0B5FA334" w14:textId="77777777" w:rsidR="001909DC" w:rsidRDefault="001909DC" w:rsidP="001909DC">
      <w:pPr>
        <w:rPr>
          <w:lang w:val="en-US" w:eastAsia="zh-CN"/>
        </w:rPr>
      </w:pPr>
      <w:r>
        <w:rPr>
          <w:rFonts w:eastAsia="SimSun" w:hint="eastAsia"/>
          <w:lang w:val="en-US" w:eastAsia="zh-CN"/>
        </w:rPr>
        <w:t xml:space="preserve">This EF </w:t>
      </w:r>
      <w:r>
        <w:rPr>
          <w:lang w:val="en-US"/>
        </w:rPr>
        <w:t>contains an indication to the ME</w:t>
      </w:r>
      <w:r>
        <w:rPr>
          <w:rFonts w:eastAsia="SimSun" w:hint="eastAsia"/>
          <w:lang w:val="en-US" w:eastAsia="zh-CN"/>
        </w:rPr>
        <w:t xml:space="preserve"> for </w:t>
      </w:r>
      <w:r>
        <w:rPr>
          <w:lang w:val="en-US"/>
        </w:rPr>
        <w:t>IMS Data Channel</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1909DC" w14:paraId="6CAAC471" w14:textId="77777777" w:rsidTr="00111EDF">
        <w:trPr>
          <w:jc w:val="center"/>
        </w:trPr>
        <w:tc>
          <w:tcPr>
            <w:tcW w:w="2693" w:type="dxa"/>
            <w:gridSpan w:val="2"/>
          </w:tcPr>
          <w:p w14:paraId="6F04A8DA" w14:textId="44F5533E" w:rsidR="001909DC" w:rsidRDefault="001909DC" w:rsidP="00111EDF">
            <w:pPr>
              <w:pStyle w:val="TAC"/>
              <w:rPr>
                <w:lang w:val="fr-FR"/>
              </w:rPr>
            </w:pPr>
            <w:r>
              <w:rPr>
                <w:lang w:val="fr-FR"/>
              </w:rPr>
              <w:t>Identifier: '6F</w:t>
            </w:r>
            <w:r>
              <w:rPr>
                <w:rFonts w:eastAsia="SimSun"/>
                <w:lang w:val="en-US" w:eastAsia="zh-CN"/>
              </w:rPr>
              <w:t>04</w:t>
            </w:r>
            <w:r>
              <w:rPr>
                <w:lang w:val="fr-FR"/>
              </w:rPr>
              <w:t>'</w:t>
            </w:r>
          </w:p>
        </w:tc>
        <w:tc>
          <w:tcPr>
            <w:tcW w:w="3261" w:type="dxa"/>
            <w:gridSpan w:val="3"/>
          </w:tcPr>
          <w:p w14:paraId="20CE9E6C" w14:textId="77777777" w:rsidR="001909DC" w:rsidRDefault="001909DC" w:rsidP="00111EDF">
            <w:pPr>
              <w:pStyle w:val="TAC"/>
            </w:pPr>
            <w:r>
              <w:t xml:space="preserve">Structure: </w:t>
            </w:r>
            <w:r>
              <w:rPr>
                <w:rFonts w:hint="eastAsia"/>
              </w:rPr>
              <w:t xml:space="preserve"> transparent</w:t>
            </w:r>
          </w:p>
        </w:tc>
        <w:tc>
          <w:tcPr>
            <w:tcW w:w="1488" w:type="dxa"/>
            <w:gridSpan w:val="2"/>
          </w:tcPr>
          <w:p w14:paraId="31A04604" w14:textId="77777777" w:rsidR="001909DC" w:rsidRDefault="001909DC" w:rsidP="00111EDF">
            <w:pPr>
              <w:pStyle w:val="TAC"/>
            </w:pPr>
            <w:r>
              <w:t>Optional</w:t>
            </w:r>
          </w:p>
        </w:tc>
      </w:tr>
      <w:tr w:rsidR="001909DC" w14:paraId="34957BF2" w14:textId="77777777" w:rsidTr="00111EDF">
        <w:trPr>
          <w:jc w:val="center"/>
        </w:trPr>
        <w:tc>
          <w:tcPr>
            <w:tcW w:w="3686" w:type="dxa"/>
            <w:gridSpan w:val="3"/>
          </w:tcPr>
          <w:p w14:paraId="6E3F1DB5" w14:textId="77777777" w:rsidR="001909DC" w:rsidRDefault="001909DC" w:rsidP="00111EDF">
            <w:pPr>
              <w:pStyle w:val="TAC"/>
            </w:pPr>
            <w:r>
              <w:t xml:space="preserve">File size: </w:t>
            </w:r>
            <w:r>
              <w:rPr>
                <w:rFonts w:eastAsia="SimSun" w:hint="eastAsia"/>
                <w:lang w:val="en-US" w:eastAsia="zh-CN"/>
              </w:rPr>
              <w:t>1</w:t>
            </w:r>
            <w:r>
              <w:t xml:space="preserve"> byte</w:t>
            </w:r>
          </w:p>
        </w:tc>
        <w:tc>
          <w:tcPr>
            <w:tcW w:w="3756" w:type="dxa"/>
            <w:gridSpan w:val="4"/>
          </w:tcPr>
          <w:p w14:paraId="06638FEF" w14:textId="77777777" w:rsidR="001909DC" w:rsidRDefault="001909DC" w:rsidP="00111EDF">
            <w:pPr>
              <w:pStyle w:val="TAC"/>
            </w:pPr>
            <w:r>
              <w:t>Update activity: low</w:t>
            </w:r>
          </w:p>
        </w:tc>
      </w:tr>
      <w:tr w:rsidR="001909DC" w14:paraId="734F9B07" w14:textId="77777777" w:rsidTr="00111EDF">
        <w:trPr>
          <w:jc w:val="center"/>
        </w:trPr>
        <w:tc>
          <w:tcPr>
            <w:tcW w:w="7442" w:type="dxa"/>
            <w:gridSpan w:val="7"/>
          </w:tcPr>
          <w:p w14:paraId="65C0CEA0" w14:textId="77777777" w:rsidR="001909DC" w:rsidRDefault="001909DC" w:rsidP="00111EDF">
            <w:pPr>
              <w:pStyle w:val="TAC"/>
              <w:tabs>
                <w:tab w:val="left" w:pos="601"/>
                <w:tab w:val="left" w:pos="3153"/>
              </w:tabs>
              <w:spacing w:before="120"/>
              <w:jc w:val="left"/>
            </w:pPr>
            <w:r>
              <w:t>Access Conditions:</w:t>
            </w:r>
          </w:p>
          <w:p w14:paraId="30C3B68E"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PIN</w:t>
            </w:r>
          </w:p>
          <w:p w14:paraId="5F3F24AD" w14:textId="77777777" w:rsidR="001909DC" w:rsidRDefault="001909DC" w:rsidP="00111EDF">
            <w:pPr>
              <w:pStyle w:val="TAC"/>
              <w:tabs>
                <w:tab w:val="left" w:pos="601"/>
                <w:tab w:val="left" w:pos="3153"/>
              </w:tabs>
              <w:jc w:val="left"/>
            </w:pPr>
            <w:r>
              <w:tab/>
              <w:t>UPDATE</w:t>
            </w:r>
            <w:r>
              <w:tab/>
              <w:t>ADM</w:t>
            </w:r>
          </w:p>
          <w:p w14:paraId="146ED871" w14:textId="77777777" w:rsidR="001909DC" w:rsidRDefault="001909DC" w:rsidP="00111EDF">
            <w:pPr>
              <w:pStyle w:val="TAC"/>
              <w:tabs>
                <w:tab w:val="left" w:pos="601"/>
                <w:tab w:val="left" w:pos="3153"/>
              </w:tabs>
              <w:jc w:val="left"/>
            </w:pPr>
            <w:r>
              <w:tab/>
              <w:t>DEACTIVATE</w:t>
            </w:r>
            <w:r>
              <w:tab/>
              <w:t>ADM</w:t>
            </w:r>
          </w:p>
          <w:p w14:paraId="7B72277C" w14:textId="77777777" w:rsidR="001909DC" w:rsidRDefault="001909DC" w:rsidP="00111EDF">
            <w:pPr>
              <w:pStyle w:val="TAC"/>
              <w:tabs>
                <w:tab w:val="left" w:pos="601"/>
                <w:tab w:val="left" w:pos="3153"/>
              </w:tabs>
              <w:jc w:val="left"/>
            </w:pPr>
            <w:r>
              <w:tab/>
              <w:t>ACTIVATE</w:t>
            </w:r>
            <w:r>
              <w:tab/>
              <w:t>ADM</w:t>
            </w:r>
          </w:p>
          <w:p w14:paraId="6561C857" w14:textId="77777777" w:rsidR="001909DC" w:rsidRDefault="001909DC" w:rsidP="00111EDF">
            <w:pPr>
              <w:pStyle w:val="TAC"/>
              <w:tabs>
                <w:tab w:val="left" w:pos="601"/>
                <w:tab w:val="left" w:pos="3153"/>
              </w:tabs>
              <w:jc w:val="left"/>
            </w:pPr>
          </w:p>
        </w:tc>
      </w:tr>
      <w:tr w:rsidR="001909DC" w14:paraId="1B98823C" w14:textId="77777777" w:rsidTr="00111EDF">
        <w:trPr>
          <w:jc w:val="center"/>
        </w:trPr>
        <w:tc>
          <w:tcPr>
            <w:tcW w:w="1560" w:type="dxa"/>
          </w:tcPr>
          <w:p w14:paraId="4FFB4B2F" w14:textId="77777777" w:rsidR="001909DC" w:rsidRDefault="001909DC" w:rsidP="00111EDF">
            <w:pPr>
              <w:pStyle w:val="TAC"/>
            </w:pPr>
            <w:r>
              <w:t>Bytes</w:t>
            </w:r>
          </w:p>
        </w:tc>
        <w:tc>
          <w:tcPr>
            <w:tcW w:w="3924" w:type="dxa"/>
            <w:gridSpan w:val="3"/>
          </w:tcPr>
          <w:p w14:paraId="76803CC9" w14:textId="77777777" w:rsidR="001909DC" w:rsidRDefault="001909DC" w:rsidP="00111EDF">
            <w:pPr>
              <w:pStyle w:val="TAC"/>
              <w:rPr>
                <w:lang w:val="en-US"/>
              </w:rPr>
            </w:pPr>
            <w:r>
              <w:rPr>
                <w:lang w:val="en-US"/>
              </w:rPr>
              <w:t>Description</w:t>
            </w:r>
          </w:p>
        </w:tc>
        <w:tc>
          <w:tcPr>
            <w:tcW w:w="579" w:type="dxa"/>
            <w:gridSpan w:val="2"/>
          </w:tcPr>
          <w:p w14:paraId="30A8EEBF" w14:textId="77777777" w:rsidR="001909DC" w:rsidRDefault="001909DC" w:rsidP="00111EDF">
            <w:pPr>
              <w:pStyle w:val="TAC"/>
              <w:rPr>
                <w:lang w:val="en-US"/>
              </w:rPr>
            </w:pPr>
            <w:r>
              <w:rPr>
                <w:lang w:val="en-US"/>
              </w:rPr>
              <w:t>M/O</w:t>
            </w:r>
          </w:p>
        </w:tc>
        <w:tc>
          <w:tcPr>
            <w:tcW w:w="1379" w:type="dxa"/>
          </w:tcPr>
          <w:p w14:paraId="5BDBD573" w14:textId="77777777" w:rsidR="001909DC" w:rsidRDefault="001909DC" w:rsidP="00111EDF">
            <w:pPr>
              <w:pStyle w:val="TAC"/>
            </w:pPr>
            <w:r>
              <w:t>Length</w:t>
            </w:r>
          </w:p>
        </w:tc>
      </w:tr>
      <w:tr w:rsidR="001909DC" w14:paraId="73EC4FC6" w14:textId="77777777" w:rsidTr="00111EDF">
        <w:trPr>
          <w:jc w:val="center"/>
        </w:trPr>
        <w:tc>
          <w:tcPr>
            <w:tcW w:w="1560" w:type="dxa"/>
          </w:tcPr>
          <w:p w14:paraId="44C8E906" w14:textId="77777777" w:rsidR="001909DC" w:rsidRDefault="001909DC" w:rsidP="00111EDF">
            <w:pPr>
              <w:pStyle w:val="TAC"/>
              <w:rPr>
                <w:lang w:val="en-US"/>
              </w:rPr>
            </w:pPr>
            <w:r>
              <w:rPr>
                <w:lang w:val="en-US"/>
              </w:rPr>
              <w:t>1</w:t>
            </w:r>
          </w:p>
        </w:tc>
        <w:tc>
          <w:tcPr>
            <w:tcW w:w="3924" w:type="dxa"/>
            <w:gridSpan w:val="3"/>
          </w:tcPr>
          <w:p w14:paraId="6AA071FB" w14:textId="77777777" w:rsidR="001909DC" w:rsidRDefault="001909DC" w:rsidP="00111EDF">
            <w:pPr>
              <w:pStyle w:val="TAC"/>
              <w:jc w:val="left"/>
            </w:pPr>
            <w:bookmarkStart w:id="192" w:name="OLE_LINK12"/>
            <w:r>
              <w:rPr>
                <w:rFonts w:cs="Arial"/>
              </w:rPr>
              <w:t>I</w:t>
            </w:r>
            <w:r>
              <w:rPr>
                <w:rFonts w:eastAsia="SimSun" w:cs="Arial" w:hint="eastAsia"/>
                <w:lang w:val="en-US" w:eastAsia="zh-CN"/>
              </w:rPr>
              <w:t>MS DC E</w:t>
            </w:r>
            <w:r>
              <w:rPr>
                <w:rFonts w:eastAsia="SimSun" w:hint="eastAsia"/>
                <w:lang w:val="en-US" w:eastAsia="zh-CN"/>
              </w:rPr>
              <w:t xml:space="preserve">stablishment </w:t>
            </w:r>
            <w:r>
              <w:rPr>
                <w:lang w:val="en-US"/>
              </w:rPr>
              <w:t>Indication</w:t>
            </w:r>
            <w:bookmarkEnd w:id="192"/>
          </w:p>
        </w:tc>
        <w:tc>
          <w:tcPr>
            <w:tcW w:w="579" w:type="dxa"/>
            <w:gridSpan w:val="2"/>
          </w:tcPr>
          <w:p w14:paraId="28418C1E" w14:textId="77777777" w:rsidR="001909DC" w:rsidRDefault="001909DC" w:rsidP="00111EDF">
            <w:pPr>
              <w:pStyle w:val="TAC"/>
            </w:pPr>
            <w:r>
              <w:t>M</w:t>
            </w:r>
          </w:p>
        </w:tc>
        <w:tc>
          <w:tcPr>
            <w:tcW w:w="1379" w:type="dxa"/>
          </w:tcPr>
          <w:p w14:paraId="75A91DE2" w14:textId="77777777" w:rsidR="001909DC" w:rsidRDefault="001909DC" w:rsidP="00111EDF">
            <w:pPr>
              <w:pStyle w:val="TAC"/>
            </w:pPr>
            <w:r>
              <w:rPr>
                <w:rFonts w:eastAsia="SimSun" w:hint="eastAsia"/>
                <w:lang w:val="en-US" w:eastAsia="zh-CN"/>
              </w:rPr>
              <w:t>1</w:t>
            </w:r>
            <w:r>
              <w:t xml:space="preserve"> byte</w:t>
            </w:r>
          </w:p>
        </w:tc>
      </w:tr>
    </w:tbl>
    <w:p w14:paraId="4BBD55B1" w14:textId="77777777" w:rsidR="001909DC" w:rsidRDefault="001909DC" w:rsidP="001909DC">
      <w:pPr>
        <w:pStyle w:val="B1"/>
        <w:spacing w:after="0"/>
        <w:rPr>
          <w:lang w:val="en-US"/>
        </w:rPr>
      </w:pPr>
    </w:p>
    <w:p w14:paraId="398D3D65" w14:textId="77777777" w:rsidR="001909DC" w:rsidRDefault="001909DC" w:rsidP="001909DC">
      <w:pPr>
        <w:pStyle w:val="B1"/>
        <w:spacing w:after="0"/>
        <w:ind w:left="0" w:firstLine="0"/>
        <w:rPr>
          <w:lang w:val="en-US"/>
        </w:rPr>
      </w:pPr>
      <w:r>
        <w:rPr>
          <w:lang w:val="en-US"/>
        </w:rPr>
        <w:t>-</w:t>
      </w:r>
      <w:r>
        <w:rPr>
          <w:lang w:val="en-US"/>
        </w:rPr>
        <w:tab/>
      </w:r>
      <w:bookmarkStart w:id="193"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93"/>
      <w:r>
        <w:rPr>
          <w:lang w:val="en-US"/>
        </w:rPr>
        <w:t>:</w:t>
      </w:r>
    </w:p>
    <w:p w14:paraId="7A791A37" w14:textId="77777777" w:rsidR="001909DC" w:rsidRDefault="001909DC" w:rsidP="001909DC">
      <w:pPr>
        <w:pStyle w:val="B1"/>
        <w:spacing w:after="0"/>
        <w:ind w:left="567" w:firstLine="0"/>
        <w:rPr>
          <w:lang w:val="en-US"/>
        </w:rPr>
      </w:pPr>
      <w:r>
        <w:rPr>
          <w:lang w:val="en-US"/>
        </w:rPr>
        <w:t>Contents:</w:t>
      </w:r>
    </w:p>
    <w:p w14:paraId="12EF979C" w14:textId="77777777" w:rsidR="001909DC" w:rsidRDefault="001909DC" w:rsidP="001909DC">
      <w:pPr>
        <w:spacing w:after="0"/>
        <w:rPr>
          <w:lang w:val="en-US"/>
        </w:rPr>
      </w:pPr>
      <w:r>
        <w:rPr>
          <w:lang w:val="en-US"/>
        </w:rPr>
        <w:tab/>
      </w:r>
      <w:r>
        <w:rPr>
          <w:rFonts w:eastAsia="SimSun" w:hint="eastAsia"/>
          <w:lang w:val="en-US" w:eastAsia="zh-CN"/>
        </w:rPr>
        <w:t xml:space="preserve">          -  </w:t>
      </w:r>
      <w:r>
        <w:rPr>
          <w:rFonts w:hint="eastAsia"/>
          <w:lang w:val="en-US"/>
        </w:rPr>
        <w:t>IMS Data Channel Establishment Indication</w:t>
      </w:r>
    </w:p>
    <w:p w14:paraId="0C97F73E" w14:textId="77777777" w:rsidR="001909DC" w:rsidRDefault="001909DC" w:rsidP="001909DC">
      <w:pPr>
        <w:spacing w:after="0"/>
        <w:ind w:firstLineChars="300" w:firstLine="600"/>
        <w:rPr>
          <w:lang w:val="en-US"/>
        </w:rPr>
      </w:pPr>
      <w:r>
        <w:rPr>
          <w:lang w:val="en-US"/>
        </w:rPr>
        <w:t>Coding:</w:t>
      </w:r>
    </w:p>
    <w:p w14:paraId="3CF4C883" w14:textId="77777777" w:rsidR="001909DC" w:rsidRDefault="001909DC" w:rsidP="001909DC">
      <w:pPr>
        <w:spacing w:after="0"/>
        <w:ind w:firstLineChars="400" w:firstLine="800"/>
        <w:rPr>
          <w:lang w:val="en-US"/>
        </w:rPr>
      </w:pPr>
      <w:r>
        <w:rPr>
          <w:lang w:val="en-US"/>
        </w:rPr>
        <w:t>-</w:t>
      </w:r>
      <w:r>
        <w:rPr>
          <w:lang w:val="en-US"/>
        </w:rPr>
        <w:tab/>
        <w:t>'00' -</w:t>
      </w:r>
      <w:r>
        <w:rPr>
          <w:rFonts w:eastAsia="SimSun" w:hint="eastAsia"/>
          <w:lang w:val="en-US" w:eastAsia="zh-CN"/>
        </w:rPr>
        <w:t xml:space="preserve"> </w:t>
      </w:r>
      <w:r>
        <w:rPr>
          <w:rFonts w:hint="eastAsia"/>
          <w:lang w:val="en-US"/>
        </w:rPr>
        <w:t xml:space="preserve">IMS </w:t>
      </w:r>
      <w:r>
        <w:rPr>
          <w:rFonts w:eastAsia="SimSun" w:hint="eastAsia"/>
          <w:lang w:val="en-US" w:eastAsia="zh-CN"/>
        </w:rPr>
        <w:t>d</w:t>
      </w:r>
      <w:r>
        <w:rPr>
          <w:rFonts w:hint="eastAsia"/>
          <w:lang w:val="en-US"/>
        </w:rPr>
        <w:t xml:space="preserve">ata </w:t>
      </w:r>
      <w:r>
        <w:rPr>
          <w:rFonts w:eastAsia="SimSun" w:hint="eastAsia"/>
          <w:lang w:val="en-US" w:eastAsia="zh-CN"/>
        </w:rPr>
        <w:t>c</w:t>
      </w:r>
      <w:r>
        <w:rPr>
          <w:rFonts w:hint="eastAsia"/>
          <w:lang w:val="en-US"/>
        </w:rPr>
        <w:t xml:space="preserve">hannel is </w:t>
      </w:r>
      <w:r>
        <w:rPr>
          <w:rFonts w:eastAsia="SimSun" w:hint="eastAsia"/>
          <w:lang w:val="en-US" w:eastAsia="zh-CN"/>
        </w:rPr>
        <w:t xml:space="preserve">not </w:t>
      </w:r>
      <w:r>
        <w:rPr>
          <w:rFonts w:hint="eastAsia"/>
          <w:lang w:val="en-US"/>
        </w:rPr>
        <w:t>allowed</w:t>
      </w:r>
    </w:p>
    <w:p w14:paraId="15BD0BE7" w14:textId="77777777" w:rsidR="001909DC" w:rsidRDefault="001909DC" w:rsidP="001909DC">
      <w:pPr>
        <w:spacing w:after="0"/>
        <w:ind w:firstLineChars="400" w:firstLine="800"/>
        <w:rPr>
          <w:lang w:val="en-US"/>
        </w:rPr>
      </w:pPr>
      <w:r>
        <w:rPr>
          <w:lang w:val="en-US"/>
        </w:rPr>
        <w:t>-</w:t>
      </w:r>
      <w:r>
        <w:rPr>
          <w:lang w:val="en-US"/>
        </w:rPr>
        <w:tab/>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194" w:name="OLE_LINK8"/>
      <w:r>
        <w:t xml:space="preserve">is </w:t>
      </w:r>
      <w:r>
        <w:rPr>
          <w:rFonts w:eastAsia="SimSun" w:hint="eastAsia"/>
          <w:lang w:val="en-US" w:eastAsia="zh-CN"/>
        </w:rPr>
        <w:t>allowed and</w:t>
      </w:r>
      <w:bookmarkEnd w:id="194"/>
      <w:r>
        <w:rPr>
          <w:rFonts w:eastAsia="SimSun" w:hint="eastAsia"/>
          <w:lang w:val="en-US" w:eastAsia="zh-CN"/>
        </w:rPr>
        <w:t xml:space="preserve"> </w:t>
      </w:r>
      <w:r>
        <w:t xml:space="preserve">to be </w:t>
      </w:r>
      <w:r>
        <w:rPr>
          <w:rFonts w:hint="eastAsia"/>
          <w:lang w:eastAsia="zh-CN"/>
        </w:rPr>
        <w:t>setup</w:t>
      </w:r>
      <w:r>
        <w:t xml:space="preserve"> after an IMS session is established</w:t>
      </w:r>
    </w:p>
    <w:p w14:paraId="107E6D3F" w14:textId="77777777" w:rsidR="001909DC" w:rsidRDefault="001909DC" w:rsidP="001909DC">
      <w:pPr>
        <w:spacing w:after="0"/>
        <w:ind w:firstLineChars="400" w:firstLine="800"/>
        <w:rPr>
          <w:lang w:val="en-US"/>
        </w:rPr>
      </w:pPr>
      <w:r>
        <w:rPr>
          <w:lang w:val="en-US"/>
        </w:rPr>
        <w:t>-</w:t>
      </w:r>
      <w:r>
        <w:rPr>
          <w:lang w:val="en-US"/>
        </w:rPr>
        <w:tab/>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eastAsia="SimSun" w:hint="eastAsia"/>
          <w:lang w:val="en-US" w:eastAsia="zh-CN"/>
        </w:rPr>
        <w:t>allowed and</w:t>
      </w:r>
      <w:r>
        <w:t xml:space="preserve"> to be setup simultaneously while establishing an IMS session</w:t>
      </w:r>
    </w:p>
    <w:p w14:paraId="5D31B292" w14:textId="77777777" w:rsidR="001909DC" w:rsidRDefault="001909DC" w:rsidP="001909DC">
      <w:pPr>
        <w:spacing w:after="0"/>
        <w:ind w:firstLineChars="400" w:firstLine="800"/>
        <w:rPr>
          <w:lang w:val="en-US"/>
        </w:rPr>
      </w:pPr>
      <w:r>
        <w:rPr>
          <w:lang w:val="en-US"/>
        </w:rPr>
        <w:t>-</w:t>
      </w:r>
      <w:r>
        <w:rPr>
          <w:lang w:val="en-US"/>
        </w:rPr>
        <w:tab/>
        <w:t>All other values are RFU</w:t>
      </w:r>
    </w:p>
    <w:p w14:paraId="569C7D14" w14:textId="77777777" w:rsidR="001909DC" w:rsidRDefault="001909DC" w:rsidP="001909DC">
      <w:pPr>
        <w:pStyle w:val="NO"/>
      </w:pPr>
    </w:p>
    <w:p w14:paraId="4C7753A3" w14:textId="5FEBCBA9" w:rsidR="001909DC" w:rsidRDefault="001909DC" w:rsidP="001909DC">
      <w:pPr>
        <w:pStyle w:val="NO"/>
      </w:pPr>
      <w:r>
        <w:t>NOTE:</w:t>
      </w:r>
      <w:r>
        <w:tab/>
      </w:r>
      <w:r>
        <w:rPr>
          <w:rFonts w:eastAsia="SimSun" w:hint="eastAsia"/>
          <w:lang w:val="en-US" w:eastAsia="zh-CN"/>
        </w:rPr>
        <w:t xml:space="preserve">See Management object as defined in </w:t>
      </w:r>
      <w:r w:rsidRPr="001909DC">
        <w:rPr>
          <w:rFonts w:eastAsia="SimSun" w:hint="eastAsia"/>
          <w:color w:val="000000"/>
          <w:lang w:val="en-US" w:eastAsia="zh-CN"/>
        </w:rPr>
        <w:t>3GPP</w:t>
      </w:r>
      <w:r>
        <w:rPr>
          <w:rFonts w:eastAsia="SimSun" w:hint="eastAsia"/>
          <w:lang w:val="en-US" w:eastAsia="zh-CN"/>
        </w:rPr>
        <w:t xml:space="preserve">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2</w:t>
      </w:r>
      <w:r>
        <w:rPr>
          <w:rFonts w:eastAsia="SimSun" w:hint="eastAsia"/>
          <w:lang w:val="en-US" w:eastAsia="zh-CN"/>
        </w:rPr>
        <w:t>4.275[</w:t>
      </w:r>
      <w:r>
        <w:rPr>
          <w:rFonts w:eastAsia="SimSun"/>
          <w:lang w:val="en-US" w:eastAsia="zh-CN"/>
        </w:rPr>
        <w:t>47</w:t>
      </w:r>
      <w:r>
        <w:rPr>
          <w:rFonts w:eastAsia="SimSun" w:hint="eastAsia"/>
          <w:lang w:val="en-US" w:eastAsia="zh-CN"/>
        </w:rPr>
        <w:t>]</w:t>
      </w:r>
      <w:r>
        <w:t>.</w:t>
      </w:r>
    </w:p>
    <w:p w14:paraId="724EE069" w14:textId="77777777" w:rsidR="001909DC" w:rsidRPr="001909DC" w:rsidRDefault="001909DC" w:rsidP="001909DC">
      <w:pPr>
        <w:rPr>
          <w:rFonts w:eastAsia="SimSun"/>
          <w:lang w:eastAsia="zh-CN"/>
        </w:rPr>
      </w:pPr>
    </w:p>
    <w:p w14:paraId="170C9ABB" w14:textId="77777777" w:rsidR="009974B8" w:rsidRDefault="009974B8" w:rsidP="009974B8">
      <w:pPr>
        <w:pStyle w:val="Heading2"/>
        <w:rPr>
          <w:lang w:eastAsia="ja-JP"/>
        </w:rPr>
      </w:pPr>
      <w:bookmarkStart w:id="195" w:name="_Toc163038710"/>
      <w:r>
        <w:t>4.3</w:t>
      </w:r>
      <w:r>
        <w:tab/>
      </w:r>
      <w:r>
        <w:rPr>
          <w:lang w:eastAsia="ja-JP"/>
        </w:rPr>
        <w:t xml:space="preserve">ISIM </w:t>
      </w:r>
      <w:r>
        <w:t>file structure</w:t>
      </w:r>
      <w:bookmarkEnd w:id="175"/>
      <w:bookmarkEnd w:id="176"/>
      <w:bookmarkEnd w:id="177"/>
      <w:bookmarkEnd w:id="178"/>
      <w:bookmarkEnd w:id="195"/>
    </w:p>
    <w:p w14:paraId="5998A94F" w14:textId="02354503"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50A43070" w14:textId="77777777"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14:paraId="390CB6F7" w14:textId="77777777" w:rsidTr="00CD238A">
        <w:trPr>
          <w:cantSplit/>
          <w:jc w:val="center"/>
        </w:trPr>
        <w:tc>
          <w:tcPr>
            <w:tcW w:w="300" w:type="dxa"/>
          </w:tcPr>
          <w:p w14:paraId="45E312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344D6F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sz="4" w:space="0" w:color="auto"/>
            </w:tcBorders>
          </w:tcPr>
          <w:p w14:paraId="72F7F01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CC26FD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11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202A79E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1893DA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B41A20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F236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A2075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B7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339961B2" w14:textId="77777777" w:rsidTr="00CD238A">
        <w:trPr>
          <w:cantSplit/>
          <w:jc w:val="center"/>
        </w:trPr>
        <w:tc>
          <w:tcPr>
            <w:tcW w:w="300" w:type="dxa"/>
          </w:tcPr>
          <w:p w14:paraId="37D3FA7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A3BC3A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41CDA8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9B8826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66FD0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A99279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08FF7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E0ABC8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CEFB4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E3DF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B0ED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000525AB" w14:textId="77777777" w:rsidTr="00CD238A">
        <w:trPr>
          <w:cantSplit/>
          <w:jc w:val="center"/>
        </w:trPr>
        <w:tc>
          <w:tcPr>
            <w:tcW w:w="300" w:type="dxa"/>
          </w:tcPr>
          <w:p w14:paraId="1E45AEF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25660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6D2F4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5EBFD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196E2E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33085C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62DDFF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9A41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751B63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4C88B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C9DF7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31A0BA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93EC0A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7722B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41F2FD6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EF9A7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4B5DB42F" w14:textId="77777777" w:rsidTr="00CD238A">
        <w:trPr>
          <w:cantSplit/>
          <w:jc w:val="center"/>
        </w:trPr>
        <w:tc>
          <w:tcPr>
            <w:tcW w:w="300" w:type="dxa"/>
          </w:tcPr>
          <w:p w14:paraId="6082B6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1950C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FD80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453B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8115D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4D3E1A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27D10D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72FD0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0F36D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5CD17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7FE2F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1D6A5C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45EAF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0F7A89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6AFA0A5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6B2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5666F793" w14:textId="77777777" w:rsidTr="00CD238A">
        <w:trPr>
          <w:cantSplit/>
          <w:jc w:val="center"/>
        </w:trPr>
        <w:tc>
          <w:tcPr>
            <w:tcW w:w="300" w:type="dxa"/>
          </w:tcPr>
          <w:p w14:paraId="64D63B5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AFC2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36B5B0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3CC37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7D23B5F2" w14:textId="77777777" w:rsidR="009144B3" w:rsidRDefault="009144B3" w:rsidP="00CD238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sz="4" w:space="0" w:color="auto"/>
            </w:tcBorders>
          </w:tcPr>
          <w:p w14:paraId="5E07FFB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3EA2A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tcBorders>
              <w:left w:val="nil"/>
            </w:tcBorders>
          </w:tcPr>
          <w:p w14:paraId="797ECF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0DEA0A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14:paraId="47C50B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6D5C73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14:paraId="0EC92A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9144B3" w14:paraId="04F75618" w14:textId="77777777" w:rsidTr="00CD238A">
        <w:trPr>
          <w:cantSplit/>
          <w:jc w:val="center"/>
        </w:trPr>
        <w:tc>
          <w:tcPr>
            <w:tcW w:w="300" w:type="dxa"/>
          </w:tcPr>
          <w:p w14:paraId="473494D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473E35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38840C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3CDBB4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53B185C9" w14:textId="77777777"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5C6642A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5A185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14:paraId="736841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019679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14:paraId="04BD5B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F7ACE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14:paraId="5556FB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B08D27E" w14:textId="77777777" w:rsidTr="00CD238A">
        <w:trPr>
          <w:cantSplit/>
          <w:jc w:val="center"/>
        </w:trPr>
        <w:tc>
          <w:tcPr>
            <w:tcW w:w="300" w:type="dxa"/>
          </w:tcPr>
          <w:p w14:paraId="1FAE8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5BC148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1B6D486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806A5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B7B94C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F0720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F6D63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429DC21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392D041E"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03B91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CE1223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EA76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4E0CE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F5215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90A00D6" w14:textId="77777777" w:rsidTr="00CD238A">
        <w:trPr>
          <w:cantSplit/>
          <w:jc w:val="center"/>
        </w:trPr>
        <w:tc>
          <w:tcPr>
            <w:tcW w:w="300" w:type="dxa"/>
          </w:tcPr>
          <w:p w14:paraId="3C7FEE3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2E352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35CFD04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75406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2D3493C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5514E8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29FFE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4C4A92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3E1A1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61F962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734708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71CEE8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9C8CB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73EEC5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63FC6A1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7DE0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F7ECBFD" w14:textId="77777777" w:rsidTr="00CD238A">
        <w:trPr>
          <w:cantSplit/>
          <w:jc w:val="center"/>
        </w:trPr>
        <w:tc>
          <w:tcPr>
            <w:tcW w:w="300" w:type="dxa"/>
          </w:tcPr>
          <w:p w14:paraId="7FCED3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3C98AE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485F29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5B4BC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1AB340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1FF878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1A2B97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tcBorders>
              <w:left w:val="nil"/>
              <w:right w:val="single" w:sz="4" w:space="0" w:color="auto"/>
            </w:tcBorders>
          </w:tcPr>
          <w:p w14:paraId="1550F1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3C5E6E" w14:textId="77777777"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6FFF9293"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3AA711D5" w14:textId="77777777"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663D8BE" w14:textId="77777777" w:rsidR="009144B3" w:rsidRDefault="009144B3" w:rsidP="00CD238A">
            <w:pPr>
              <w:pStyle w:val="TAL"/>
              <w:jc w:val="center"/>
              <w:rPr>
                <w:rFonts w:ascii="Times New Roman" w:hAnsi="Times New Roman"/>
              </w:rPr>
            </w:pPr>
          </w:p>
        </w:tc>
      </w:tr>
      <w:tr w:rsidR="009144B3" w14:paraId="0C78ACA1" w14:textId="77777777" w:rsidTr="00CD238A">
        <w:trPr>
          <w:cantSplit/>
          <w:jc w:val="center"/>
        </w:trPr>
        <w:tc>
          <w:tcPr>
            <w:tcW w:w="300" w:type="dxa"/>
          </w:tcPr>
          <w:p w14:paraId="2E647005"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E2A31C0"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13C38CF6" w14:textId="77777777" w:rsidR="009144B3" w:rsidRDefault="009144B3" w:rsidP="00CD238A">
            <w:pPr>
              <w:pStyle w:val="TAL"/>
              <w:jc w:val="center"/>
              <w:rPr>
                <w:rFonts w:ascii="Times New Roman" w:hAnsi="Times New Roman"/>
              </w:rPr>
            </w:pPr>
          </w:p>
        </w:tc>
        <w:tc>
          <w:tcPr>
            <w:tcW w:w="255" w:type="dxa"/>
            <w:tcBorders>
              <w:left w:val="nil"/>
            </w:tcBorders>
          </w:tcPr>
          <w:p w14:paraId="500376A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FEBFB33"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0B10AA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95C26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sz="4" w:space="0" w:color="auto"/>
            </w:tcBorders>
          </w:tcPr>
          <w:p w14:paraId="7F3948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39A95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sz="4" w:space="0" w:color="auto"/>
              <w:right w:val="single" w:sz="4" w:space="0" w:color="auto"/>
            </w:tcBorders>
          </w:tcPr>
          <w:p w14:paraId="6C6E7D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5D71F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sz="4" w:space="0" w:color="auto"/>
            </w:tcBorders>
          </w:tcPr>
          <w:p w14:paraId="08F079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C7B0268" w14:textId="77777777" w:rsidTr="00CD238A">
        <w:trPr>
          <w:cantSplit/>
          <w:jc w:val="center"/>
        </w:trPr>
        <w:tc>
          <w:tcPr>
            <w:tcW w:w="300" w:type="dxa"/>
          </w:tcPr>
          <w:p w14:paraId="0C835A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2637B6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24F6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7C20403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7C4C6E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sz="4" w:space="0" w:color="auto"/>
            </w:tcBorders>
          </w:tcPr>
          <w:p w14:paraId="1B417D7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3A76FD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01DE2A84"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311A82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176C9B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C911C4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5F75D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1DC947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DBB10A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7FF3E9E1" w14:textId="77777777" w:rsidTr="00CD238A">
        <w:trPr>
          <w:cantSplit/>
          <w:jc w:val="center"/>
        </w:trPr>
        <w:tc>
          <w:tcPr>
            <w:tcW w:w="300" w:type="dxa"/>
          </w:tcPr>
          <w:p w14:paraId="36180F8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541937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670AB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7A3D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B887E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bottom w:val="single" w:sz="4" w:space="0" w:color="auto"/>
            </w:tcBorders>
          </w:tcPr>
          <w:p w14:paraId="6E5A4D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966132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7BFA570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sz="4" w:space="0" w:color="auto"/>
              <w:left w:val="single" w:sz="4" w:space="0" w:color="auto"/>
              <w:bottom w:val="single" w:sz="4" w:space="0" w:color="auto"/>
            </w:tcBorders>
          </w:tcPr>
          <w:p w14:paraId="4DE96B6D"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sz="4" w:space="0" w:color="auto"/>
            </w:tcBorders>
          </w:tcPr>
          <w:p w14:paraId="0ECB24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6" w:space="0" w:color="auto"/>
              <w:right w:val="single" w:sz="4" w:space="0" w:color="auto"/>
            </w:tcBorders>
          </w:tcPr>
          <w:p w14:paraId="223D0A9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6" w:space="0" w:color="auto"/>
            </w:tcBorders>
          </w:tcPr>
          <w:p w14:paraId="1ACC5A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CC77EF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C5FCF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14:paraId="02B6E3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D3D9E6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C74C0B4" w14:textId="77777777" w:rsidTr="00CD238A">
        <w:trPr>
          <w:cantSplit/>
          <w:jc w:val="center"/>
        </w:trPr>
        <w:tc>
          <w:tcPr>
            <w:tcW w:w="300" w:type="dxa"/>
          </w:tcPr>
          <w:p w14:paraId="4B6060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4B6734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5164B7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1FE9AE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62CE5F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sz="4" w:space="0" w:color="auto"/>
              <w:right w:val="single" w:sz="4" w:space="0" w:color="auto"/>
            </w:tcBorders>
          </w:tcPr>
          <w:p w14:paraId="2233CA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37EDB35A"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sz="4" w:space="0" w:color="auto"/>
              <w:right w:val="single" w:sz="6" w:space="0" w:color="auto"/>
            </w:tcBorders>
          </w:tcPr>
          <w:p w14:paraId="3506456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4CA18C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sz="6" w:space="0" w:color="auto"/>
            </w:tcBorders>
          </w:tcPr>
          <w:p w14:paraId="6C87F1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364E35F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7179E5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C6F3E44" w14:textId="77777777" w:rsidTr="00CD238A">
        <w:trPr>
          <w:cantSplit/>
          <w:jc w:val="center"/>
        </w:trPr>
        <w:tc>
          <w:tcPr>
            <w:tcW w:w="300" w:type="dxa"/>
          </w:tcPr>
          <w:p w14:paraId="56119CD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7CB9FF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069087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719AB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sz="4" w:space="0" w:color="auto"/>
              <w:bottom w:val="single" w:sz="4" w:space="0" w:color="auto"/>
              <w:right w:val="single" w:sz="4" w:space="0" w:color="auto"/>
            </w:tcBorders>
          </w:tcPr>
          <w:p w14:paraId="5787FE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sz="4" w:space="0" w:color="auto"/>
              <w:right w:val="single" w:sz="4" w:space="0" w:color="auto"/>
            </w:tcBorders>
          </w:tcPr>
          <w:p w14:paraId="1729B5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6360FD5"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sz="4" w:space="0" w:color="auto"/>
              <w:right w:val="single" w:sz="6" w:space="0" w:color="auto"/>
            </w:tcBorders>
          </w:tcPr>
          <w:p w14:paraId="530A2F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48BCDD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sz="6" w:space="0" w:color="auto"/>
            </w:tcBorders>
          </w:tcPr>
          <w:p w14:paraId="1095922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515DBF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2A419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7CDF199" w14:textId="77777777" w:rsidTr="00CD238A">
        <w:trPr>
          <w:cantSplit/>
          <w:jc w:val="center"/>
        </w:trPr>
        <w:tc>
          <w:tcPr>
            <w:tcW w:w="300" w:type="dxa"/>
          </w:tcPr>
          <w:p w14:paraId="42B472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FA7A9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7E19DC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25960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9F917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43F65A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D03D8A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779B7042"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212E7BE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5424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2A03B6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B74F8B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017586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4C515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308334" w14:textId="77777777" w:rsidTr="00CD238A">
        <w:trPr>
          <w:cantSplit/>
          <w:jc w:val="center"/>
        </w:trPr>
        <w:tc>
          <w:tcPr>
            <w:tcW w:w="300" w:type="dxa"/>
          </w:tcPr>
          <w:p w14:paraId="62BA7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2" w:space="0" w:color="auto"/>
            </w:tcBorders>
          </w:tcPr>
          <w:p w14:paraId="2690D7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2" w:space="0" w:color="auto"/>
            </w:tcBorders>
          </w:tcPr>
          <w:p w14:paraId="1DBA09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4FA2E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0CCD817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42EC13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75A411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322FCB9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EA210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5A64FA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EDF97B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12CB7CB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37BD4B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09D3E3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0B6878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E3D3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4AF7BCE" w14:textId="77777777" w:rsidTr="00CD238A">
        <w:trPr>
          <w:cantSplit/>
          <w:jc w:val="center"/>
        </w:trPr>
        <w:tc>
          <w:tcPr>
            <w:tcW w:w="300" w:type="dxa"/>
          </w:tcPr>
          <w:p w14:paraId="4C265B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196" w:name="_Hlk31378640"/>
          </w:p>
        </w:tc>
        <w:tc>
          <w:tcPr>
            <w:tcW w:w="567" w:type="dxa"/>
            <w:tcBorders>
              <w:right w:val="single" w:sz="2" w:space="0" w:color="auto"/>
            </w:tcBorders>
          </w:tcPr>
          <w:p w14:paraId="7699AF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2" w:space="0" w:color="auto"/>
            </w:tcBorders>
          </w:tcPr>
          <w:p w14:paraId="00EA21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310144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18BA89E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3957A7">
              <w:rPr>
                <w:rFonts w:ascii="Times New Roman" w:hAnsi="Times New Roman"/>
                <w:sz w:val="18"/>
                <w:vertAlign w:val="subscript"/>
              </w:rPr>
              <w:t>SMS</w:t>
            </w:r>
          </w:p>
        </w:tc>
        <w:tc>
          <w:tcPr>
            <w:tcW w:w="255" w:type="dxa"/>
            <w:tcBorders>
              <w:left w:val="nil"/>
            </w:tcBorders>
          </w:tcPr>
          <w:p w14:paraId="474A39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05938B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tcBorders>
              <w:left w:val="nil"/>
              <w:right w:val="single" w:sz="4" w:space="0" w:color="auto"/>
            </w:tcBorders>
          </w:tcPr>
          <w:p w14:paraId="085FB5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AB30FE4" w14:textId="77777777"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2275842F"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15CB733" w14:textId="77777777"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CECD4E1" w14:textId="77777777" w:rsidR="009144B3" w:rsidRDefault="009144B3" w:rsidP="00CD238A">
            <w:pPr>
              <w:pStyle w:val="TAL"/>
              <w:jc w:val="center"/>
              <w:rPr>
                <w:rFonts w:ascii="Times New Roman" w:hAnsi="Times New Roman"/>
              </w:rPr>
            </w:pPr>
          </w:p>
        </w:tc>
      </w:tr>
      <w:tr w:rsidR="009144B3" w14:paraId="59A95B8B" w14:textId="77777777" w:rsidTr="00CD238A">
        <w:trPr>
          <w:cantSplit/>
          <w:jc w:val="center"/>
        </w:trPr>
        <w:tc>
          <w:tcPr>
            <w:tcW w:w="300" w:type="dxa"/>
          </w:tcPr>
          <w:p w14:paraId="2B2D4CED" w14:textId="77777777" w:rsidR="009144B3" w:rsidRDefault="009144B3" w:rsidP="00CD238A">
            <w:pPr>
              <w:pStyle w:val="TAL"/>
              <w:jc w:val="center"/>
              <w:rPr>
                <w:rFonts w:ascii="Times New Roman" w:hAnsi="Times New Roman"/>
              </w:rPr>
            </w:pPr>
          </w:p>
        </w:tc>
        <w:tc>
          <w:tcPr>
            <w:tcW w:w="567" w:type="dxa"/>
            <w:tcBorders>
              <w:right w:val="single" w:sz="2" w:space="0" w:color="auto"/>
            </w:tcBorders>
          </w:tcPr>
          <w:p w14:paraId="03ECF7B1" w14:textId="77777777" w:rsidR="009144B3" w:rsidRDefault="009144B3" w:rsidP="00CD238A">
            <w:pPr>
              <w:pStyle w:val="TAL"/>
              <w:jc w:val="center"/>
              <w:rPr>
                <w:rFonts w:ascii="Times New Roman" w:hAnsi="Times New Roman"/>
              </w:rPr>
            </w:pPr>
          </w:p>
        </w:tc>
        <w:tc>
          <w:tcPr>
            <w:tcW w:w="567" w:type="dxa"/>
            <w:tcBorders>
              <w:left w:val="single" w:sz="2" w:space="0" w:color="auto"/>
            </w:tcBorders>
          </w:tcPr>
          <w:p w14:paraId="34E701BD" w14:textId="77777777" w:rsidR="009144B3" w:rsidRDefault="009144B3" w:rsidP="00CD238A">
            <w:pPr>
              <w:pStyle w:val="TAL"/>
              <w:jc w:val="center"/>
              <w:rPr>
                <w:rFonts w:ascii="Times New Roman" w:hAnsi="Times New Roman"/>
              </w:rPr>
            </w:pPr>
          </w:p>
        </w:tc>
        <w:tc>
          <w:tcPr>
            <w:tcW w:w="255" w:type="dxa"/>
            <w:tcBorders>
              <w:left w:val="nil"/>
            </w:tcBorders>
          </w:tcPr>
          <w:p w14:paraId="1D3A919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AF03734"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1C82AE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6FC1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sz="4" w:space="0" w:color="auto"/>
            </w:tcBorders>
          </w:tcPr>
          <w:p w14:paraId="464ECBE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7F1E4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sz="4" w:space="0" w:color="auto"/>
              <w:right w:val="single" w:sz="4" w:space="0" w:color="auto"/>
            </w:tcBorders>
          </w:tcPr>
          <w:p w14:paraId="75CFD6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4169BF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sz="4" w:space="0" w:color="auto"/>
            </w:tcBorders>
          </w:tcPr>
          <w:p w14:paraId="10F673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196"/>
      <w:tr w:rsidR="009144B3" w14:paraId="33D15C27" w14:textId="77777777" w:rsidTr="009144B3">
        <w:trPr>
          <w:cantSplit/>
          <w:jc w:val="center"/>
        </w:trPr>
        <w:tc>
          <w:tcPr>
            <w:tcW w:w="300" w:type="dxa"/>
          </w:tcPr>
          <w:p w14:paraId="5129D3D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CAFB7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0C10CA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B391B1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tcBorders>
          </w:tcPr>
          <w:p w14:paraId="58D1DE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655CD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4BE73D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396F4E4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sz="4" w:space="0" w:color="auto"/>
            </w:tcBorders>
          </w:tcPr>
          <w:p w14:paraId="7E1B030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D514D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631D25E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0451E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269F16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2704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EBDE785" w14:textId="77777777" w:rsidTr="00CD238A">
        <w:trPr>
          <w:cantSplit/>
          <w:jc w:val="center"/>
        </w:trPr>
        <w:tc>
          <w:tcPr>
            <w:tcW w:w="300" w:type="dxa"/>
          </w:tcPr>
          <w:p w14:paraId="01C90A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89466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10388F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64E722B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122B4C7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2221AC2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D71B9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bottom w:val="single" w:sz="4" w:space="0" w:color="auto"/>
              <w:right w:val="single" w:sz="4" w:space="0" w:color="auto"/>
            </w:tcBorders>
          </w:tcPr>
          <w:p w14:paraId="574ADA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DA5C9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0C3930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8F62F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78E0E7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FCD3F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0003C3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7411D1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969AC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311DE19D" w14:textId="77777777" w:rsidTr="009144B3">
        <w:trPr>
          <w:cantSplit/>
          <w:jc w:val="center"/>
        </w:trPr>
        <w:tc>
          <w:tcPr>
            <w:tcW w:w="300" w:type="dxa"/>
          </w:tcPr>
          <w:p w14:paraId="466797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0F2C26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2BDE1D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32360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7F3C3B31"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7C341E">
              <w:rPr>
                <w:rFonts w:ascii="Times New Roman" w:hAnsi="Times New Roman"/>
                <w:sz w:val="18"/>
                <w:szCs w:val="18"/>
              </w:rPr>
              <w:t>EF</w:t>
            </w:r>
            <w:r w:rsidRPr="007C341E">
              <w:rPr>
                <w:rFonts w:ascii="Times New Roman" w:hAnsi="Times New Roman"/>
                <w:sz w:val="18"/>
                <w:szCs w:val="18"/>
                <w:vertAlign w:val="subscript"/>
              </w:rPr>
              <w:t>FromPreferred</w:t>
            </w:r>
          </w:p>
        </w:tc>
        <w:tc>
          <w:tcPr>
            <w:tcW w:w="255" w:type="dxa"/>
            <w:tcBorders>
              <w:left w:val="nil"/>
            </w:tcBorders>
          </w:tcPr>
          <w:p w14:paraId="44B7C09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6" w:space="0" w:color="auto"/>
              <w:right w:val="single" w:sz="6" w:space="0" w:color="auto"/>
            </w:tcBorders>
          </w:tcPr>
          <w:p w14:paraId="58632529" w14:textId="77777777"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D4472C">
              <w:rPr>
                <w:rFonts w:ascii="Times New Roman" w:hAnsi="Times New Roman"/>
                <w:sz w:val="18"/>
                <w:szCs w:val="18"/>
              </w:rPr>
              <w:t>EF</w:t>
            </w:r>
            <w:r w:rsidRPr="00D4472C">
              <w:rPr>
                <w:rFonts w:ascii="Times New Roman" w:hAnsi="Times New Roman"/>
                <w:sz w:val="18"/>
                <w:szCs w:val="18"/>
                <w:vertAlign w:val="subscript"/>
              </w:rPr>
              <w:t>IMSConfigData</w:t>
            </w:r>
          </w:p>
        </w:tc>
        <w:tc>
          <w:tcPr>
            <w:tcW w:w="255" w:type="dxa"/>
            <w:vMerge/>
            <w:tcBorders>
              <w:left w:val="nil"/>
              <w:right w:val="single" w:sz="4" w:space="0" w:color="auto"/>
            </w:tcBorders>
          </w:tcPr>
          <w:p w14:paraId="6E956F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75DDF19D" w14:textId="77777777"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14:paraId="5E8B021A"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5DC9935" w14:textId="77777777"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14:paraId="4AEE4019" w14:textId="77777777" w:rsidR="009144B3" w:rsidRDefault="009144B3" w:rsidP="00CD238A">
            <w:pPr>
              <w:pStyle w:val="TAL"/>
              <w:jc w:val="center"/>
              <w:rPr>
                <w:rFonts w:ascii="Times New Roman" w:hAnsi="Times New Roman"/>
              </w:rPr>
            </w:pPr>
          </w:p>
        </w:tc>
      </w:tr>
      <w:tr w:rsidR="009144B3" w14:paraId="669DAEA1" w14:textId="77777777" w:rsidTr="009144B3">
        <w:trPr>
          <w:cantSplit/>
          <w:jc w:val="center"/>
        </w:trPr>
        <w:tc>
          <w:tcPr>
            <w:tcW w:w="300" w:type="dxa"/>
          </w:tcPr>
          <w:p w14:paraId="6265186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B66157C"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76532FBA" w14:textId="77777777" w:rsidR="009144B3" w:rsidRDefault="009144B3" w:rsidP="00CD238A">
            <w:pPr>
              <w:pStyle w:val="TAL"/>
              <w:jc w:val="center"/>
              <w:rPr>
                <w:rFonts w:ascii="Times New Roman" w:hAnsi="Times New Roman"/>
              </w:rPr>
            </w:pPr>
          </w:p>
        </w:tc>
        <w:tc>
          <w:tcPr>
            <w:tcW w:w="255" w:type="dxa"/>
            <w:tcBorders>
              <w:left w:val="nil"/>
            </w:tcBorders>
          </w:tcPr>
          <w:p w14:paraId="705AF22C"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C0968B5" w14:textId="77777777"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14:paraId="4002E9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4" w:space="0" w:color="auto"/>
              <w:right w:val="single" w:sz="6" w:space="0" w:color="auto"/>
            </w:tcBorders>
          </w:tcPr>
          <w:p w14:paraId="4AB771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7C341E">
              <w:rPr>
                <w:rFonts w:ascii="Times New Roman" w:hAnsi="Times New Roman"/>
                <w:sz w:val="18"/>
                <w:szCs w:val="18"/>
              </w:rPr>
              <w:t>'6FF</w:t>
            </w:r>
            <w:r>
              <w:rPr>
                <w:rFonts w:ascii="Times New Roman" w:hAnsi="Times New Roman"/>
                <w:sz w:val="18"/>
                <w:szCs w:val="18"/>
              </w:rPr>
              <w:t>8</w:t>
            </w:r>
          </w:p>
        </w:tc>
        <w:tc>
          <w:tcPr>
            <w:tcW w:w="255" w:type="dxa"/>
            <w:tcBorders>
              <w:left w:val="nil"/>
              <w:right w:val="single" w:sz="4" w:space="0" w:color="auto"/>
            </w:tcBorders>
          </w:tcPr>
          <w:p w14:paraId="7A910B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296D988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sz="4" w:space="0" w:color="auto"/>
              <w:right w:val="single" w:sz="4" w:space="0" w:color="auto"/>
            </w:tcBorders>
          </w:tcPr>
          <w:p w14:paraId="6C8106E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2CF284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sz="4" w:space="0" w:color="auto"/>
            </w:tcBorders>
          </w:tcPr>
          <w:p w14:paraId="6ED46E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4D500D" w14:textId="77777777" w:rsidTr="009144B3">
        <w:trPr>
          <w:cantSplit/>
          <w:jc w:val="center"/>
        </w:trPr>
        <w:tc>
          <w:tcPr>
            <w:tcW w:w="300" w:type="dxa"/>
          </w:tcPr>
          <w:p w14:paraId="4A413EB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440FBF5B" w14:textId="77777777"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14:paraId="2B2CEDD6" w14:textId="77777777" w:rsidR="009144B3" w:rsidRDefault="009144B3" w:rsidP="00CD238A">
            <w:pPr>
              <w:pStyle w:val="TAL"/>
              <w:jc w:val="center"/>
              <w:rPr>
                <w:rFonts w:ascii="Times New Roman" w:hAnsi="Times New Roman"/>
              </w:rPr>
            </w:pPr>
          </w:p>
        </w:tc>
        <w:tc>
          <w:tcPr>
            <w:tcW w:w="255" w:type="dxa"/>
            <w:tcBorders>
              <w:left w:val="nil"/>
            </w:tcBorders>
          </w:tcPr>
          <w:p w14:paraId="75ACF42B" w14:textId="77777777"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14:paraId="07201620" w14:textId="77777777"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14:paraId="74FD90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EABFDFA"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673B2B9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40372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7347D4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25A17DC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3F63374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BF6533D" w14:textId="77777777" w:rsidTr="00313726">
        <w:trPr>
          <w:cantSplit/>
          <w:jc w:val="center"/>
        </w:trPr>
        <w:tc>
          <w:tcPr>
            <w:tcW w:w="300" w:type="dxa"/>
          </w:tcPr>
          <w:p w14:paraId="1D04DC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E9411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7178DD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4DEAAD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2D4BFF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tcBorders>
          </w:tcPr>
          <w:p w14:paraId="57882B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07E66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01EAF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243E75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27A5C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B0EA43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BBEE0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BCEDC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EFB1B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526185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256EE0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1909DC" w14:paraId="48BD84CB" w14:textId="77777777" w:rsidTr="00313726">
        <w:trPr>
          <w:cantSplit/>
          <w:jc w:val="center"/>
        </w:trPr>
        <w:tc>
          <w:tcPr>
            <w:tcW w:w="300" w:type="dxa"/>
          </w:tcPr>
          <w:p w14:paraId="13E43D0E"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07102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803D91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6AB821F"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CABBF66"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9144B3">
              <w:rPr>
                <w:rFonts w:ascii="Times New Roman" w:hAnsi="Times New Roman"/>
                <w:sz w:val="18"/>
                <w:szCs w:val="18"/>
                <w:vertAlign w:val="subscript"/>
              </w:rPr>
              <w:t>MuDMiDConfigData</w:t>
            </w:r>
          </w:p>
        </w:tc>
        <w:tc>
          <w:tcPr>
            <w:tcW w:w="255" w:type="dxa"/>
            <w:tcBorders>
              <w:left w:val="nil"/>
              <w:right w:val="single" w:sz="4" w:space="0" w:color="auto"/>
            </w:tcBorders>
          </w:tcPr>
          <w:p w14:paraId="33DA6141"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2DDB25EC" w14:textId="77777777" w:rsidR="001909DC" w:rsidRDefault="001909DC" w:rsidP="001909DC">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5BD1D31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single" w:sz="4" w:space="0" w:color="auto"/>
              <w:right w:val="single" w:sz="4" w:space="0" w:color="auto"/>
            </w:tcBorders>
          </w:tcPr>
          <w:p w14:paraId="1B9C7A25"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068DEB" w14:textId="766A0F8F" w:rsidR="001909DC" w:rsidRDefault="00313726" w:rsidP="001909DC">
            <w:pPr>
              <w:pStyle w:val="TAL"/>
              <w:jc w:val="center"/>
              <w:rPr>
                <w:rFonts w:ascii="Times New Roman" w:hAnsi="Times New Roman"/>
              </w:rPr>
            </w:pPr>
            <w:r>
              <w:rPr>
                <w:rFonts w:ascii="Times New Roman" w:hAnsi="Times New Roman"/>
                <w:szCs w:val="18"/>
              </w:rPr>
              <w:t>EF</w:t>
            </w:r>
            <w:r>
              <w:rPr>
                <w:rFonts w:ascii="Times New Roman" w:eastAsia="SimSun" w:hAnsi="Times New Roman" w:hint="eastAsia"/>
                <w:szCs w:val="18"/>
                <w:vertAlign w:val="subscript"/>
                <w:lang w:val="en-US" w:eastAsia="zh-CN"/>
              </w:rPr>
              <w:t>IMSDCI</w:t>
            </w:r>
          </w:p>
        </w:tc>
        <w:tc>
          <w:tcPr>
            <w:tcW w:w="255" w:type="dxa"/>
            <w:tcBorders>
              <w:left w:val="single" w:sz="4" w:space="0" w:color="auto"/>
            </w:tcBorders>
          </w:tcPr>
          <w:p w14:paraId="5F7F5E37" w14:textId="77777777" w:rsidR="001909DC" w:rsidRDefault="001909DC" w:rsidP="001909DC">
            <w:pPr>
              <w:pStyle w:val="TAL"/>
              <w:jc w:val="center"/>
              <w:rPr>
                <w:rFonts w:ascii="Times New Roman" w:hAnsi="Times New Roman"/>
              </w:rPr>
            </w:pPr>
          </w:p>
        </w:tc>
        <w:tc>
          <w:tcPr>
            <w:tcW w:w="1136" w:type="dxa"/>
            <w:gridSpan w:val="2"/>
          </w:tcPr>
          <w:p w14:paraId="344E48C3" w14:textId="77777777" w:rsidR="001909DC" w:rsidRDefault="001909DC" w:rsidP="001909DC">
            <w:pPr>
              <w:pStyle w:val="TAL"/>
              <w:jc w:val="center"/>
              <w:rPr>
                <w:rFonts w:ascii="Times New Roman" w:hAnsi="Times New Roman"/>
              </w:rPr>
            </w:pPr>
          </w:p>
        </w:tc>
        <w:tc>
          <w:tcPr>
            <w:tcW w:w="255" w:type="dxa"/>
            <w:tcBorders>
              <w:left w:val="nil"/>
            </w:tcBorders>
          </w:tcPr>
          <w:p w14:paraId="3A4A2014" w14:textId="77777777" w:rsidR="001909DC" w:rsidRDefault="001909DC" w:rsidP="001909DC">
            <w:pPr>
              <w:pStyle w:val="TAL"/>
              <w:jc w:val="center"/>
              <w:rPr>
                <w:rFonts w:ascii="Times New Roman" w:hAnsi="Times New Roman"/>
              </w:rPr>
            </w:pPr>
          </w:p>
        </w:tc>
      </w:tr>
      <w:tr w:rsidR="001909DC" w14:paraId="4C854FC3" w14:textId="77777777" w:rsidTr="00313726">
        <w:trPr>
          <w:cantSplit/>
          <w:jc w:val="center"/>
        </w:trPr>
        <w:tc>
          <w:tcPr>
            <w:tcW w:w="300" w:type="dxa"/>
          </w:tcPr>
          <w:p w14:paraId="299C3E4F" w14:textId="77777777" w:rsidR="001909DC" w:rsidRDefault="001909DC" w:rsidP="001909DC">
            <w:pPr>
              <w:pStyle w:val="TAL"/>
              <w:jc w:val="center"/>
              <w:rPr>
                <w:rFonts w:ascii="Times New Roman" w:hAnsi="Times New Roman"/>
              </w:rPr>
            </w:pPr>
          </w:p>
        </w:tc>
        <w:tc>
          <w:tcPr>
            <w:tcW w:w="567" w:type="dxa"/>
          </w:tcPr>
          <w:p w14:paraId="6A0F1904" w14:textId="77777777" w:rsidR="001909DC" w:rsidRDefault="001909DC" w:rsidP="001909DC">
            <w:pPr>
              <w:pStyle w:val="TAL"/>
              <w:jc w:val="center"/>
              <w:rPr>
                <w:rFonts w:ascii="Times New Roman" w:hAnsi="Times New Roman"/>
              </w:rPr>
            </w:pPr>
          </w:p>
        </w:tc>
        <w:tc>
          <w:tcPr>
            <w:tcW w:w="567" w:type="dxa"/>
          </w:tcPr>
          <w:p w14:paraId="603F90C2" w14:textId="77777777" w:rsidR="001909DC" w:rsidRDefault="001909DC" w:rsidP="001909DC">
            <w:pPr>
              <w:pStyle w:val="TAL"/>
              <w:jc w:val="center"/>
              <w:rPr>
                <w:rFonts w:ascii="Times New Roman" w:hAnsi="Times New Roman"/>
              </w:rPr>
            </w:pPr>
          </w:p>
        </w:tc>
        <w:tc>
          <w:tcPr>
            <w:tcW w:w="255" w:type="dxa"/>
            <w:tcBorders>
              <w:left w:val="nil"/>
            </w:tcBorders>
          </w:tcPr>
          <w:p w14:paraId="01A1484F" w14:textId="77777777" w:rsidR="001909DC" w:rsidRDefault="001909DC" w:rsidP="001909DC">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35FAC68" w14:textId="77777777" w:rsidR="001909DC" w:rsidRPr="00FB7AB7" w:rsidRDefault="001909DC" w:rsidP="001909DC">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right w:val="single" w:sz="4" w:space="0" w:color="auto"/>
            </w:tcBorders>
          </w:tcPr>
          <w:p w14:paraId="2865E3FB"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67E7DD20" w14:textId="2E26ACB0"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w:t>
            </w:r>
            <w:r>
              <w:rPr>
                <w:rFonts w:ascii="Times New Roman" w:eastAsia="SimSun" w:hAnsi="Times New Roman"/>
                <w:lang w:val="en-US" w:eastAsia="zh-CN"/>
              </w:rPr>
              <w:t>03</w:t>
            </w:r>
            <w:r>
              <w:rPr>
                <w:rFonts w:ascii="Times New Roman" w:hAnsi="Times New Roman"/>
              </w:rPr>
              <w:t>'</w:t>
            </w:r>
          </w:p>
        </w:tc>
        <w:tc>
          <w:tcPr>
            <w:tcW w:w="255" w:type="dxa"/>
            <w:tcBorders>
              <w:left w:val="single" w:sz="4" w:space="0" w:color="auto"/>
              <w:right w:val="single" w:sz="4" w:space="0" w:color="auto"/>
            </w:tcBorders>
          </w:tcPr>
          <w:p w14:paraId="451AFB0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71C9747" w14:textId="1763B749" w:rsidR="001909DC" w:rsidRDefault="00313726"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single" w:sz="4" w:space="0" w:color="auto"/>
            </w:tcBorders>
          </w:tcPr>
          <w:p w14:paraId="5EE45BED"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9A78AD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B85F14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3151BD10" w14:textId="77777777" w:rsidR="009144B3" w:rsidRDefault="009144B3" w:rsidP="009144B3">
      <w:pPr>
        <w:pStyle w:val="TAN"/>
        <w:rPr>
          <w:lang w:eastAsia="ja-JP"/>
        </w:rPr>
      </w:pPr>
    </w:p>
    <w:p w14:paraId="27CEE4C2" w14:textId="77777777" w:rsidR="009144B3" w:rsidRDefault="009144B3" w:rsidP="009144B3">
      <w:pPr>
        <w:pStyle w:val="TH"/>
      </w:pPr>
      <w:r>
        <w:t>Figure 1: File identifiers and directory structures of ISIM</w:t>
      </w:r>
    </w:p>
    <w:p w14:paraId="472AA711" w14:textId="77777777"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14:paraId="4A5800AE" w14:textId="77777777" w:rsidR="009974B8" w:rsidRPr="00D42E7D" w:rsidRDefault="009974B8" w:rsidP="009974B8">
      <w:pPr>
        <w:pStyle w:val="Heading2"/>
      </w:pPr>
      <w:bookmarkStart w:id="197" w:name="_Toc2867219"/>
      <w:bookmarkStart w:id="198" w:name="_Toc29900582"/>
      <w:bookmarkStart w:id="199" w:name="_Toc36481420"/>
      <w:bookmarkStart w:id="200" w:name="_Toc36481875"/>
      <w:bookmarkStart w:id="201" w:name="_Toc163038711"/>
      <w:r>
        <w:t>4.4</w:t>
      </w:r>
      <w:r w:rsidRPr="00D42E7D">
        <w:tab/>
        <w:t xml:space="preserve">Contents of EFs at the </w:t>
      </w:r>
      <w:r w:rsidRPr="00D42E7D">
        <w:rPr>
          <w:lang w:eastAsia="ja-JP"/>
        </w:rPr>
        <w:t>TELECOM</w:t>
      </w:r>
      <w:r w:rsidRPr="00D42E7D">
        <w:t xml:space="preserve"> level</w:t>
      </w:r>
      <w:bookmarkEnd w:id="197"/>
      <w:bookmarkEnd w:id="198"/>
      <w:bookmarkEnd w:id="199"/>
      <w:bookmarkEnd w:id="200"/>
      <w:bookmarkEnd w:id="201"/>
    </w:p>
    <w:p w14:paraId="2D1EF452" w14:textId="7D3FA88F"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178FB0DA" w14:textId="17C33D74" w:rsidR="009974B8" w:rsidRPr="00D42E7D" w:rsidRDefault="009974B8" w:rsidP="009974B8">
      <w:r w:rsidRPr="00D42E7D">
        <w:t xml:space="preserve">The structure of DF TELECOM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7E806479" w14:textId="77777777" w:rsidR="009974B8" w:rsidRPr="00D42E7D" w:rsidRDefault="009974B8" w:rsidP="009974B8">
      <w:pPr>
        <w:pStyle w:val="Heading3"/>
        <w:rPr>
          <w:lang w:val="en-US"/>
        </w:rPr>
      </w:pPr>
      <w:bookmarkStart w:id="202" w:name="_Toc2867220"/>
      <w:bookmarkStart w:id="203" w:name="_Toc29900583"/>
      <w:bookmarkStart w:id="204" w:name="_Toc36481421"/>
      <w:bookmarkStart w:id="205" w:name="_Toc36481876"/>
      <w:bookmarkStart w:id="206" w:name="_Toc163038712"/>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202"/>
      <w:bookmarkEnd w:id="203"/>
      <w:bookmarkEnd w:id="204"/>
      <w:bookmarkEnd w:id="205"/>
      <w:bookmarkEnd w:id="206"/>
    </w:p>
    <w:p w14:paraId="1E9B6886" w14:textId="77777777" w:rsidR="009974B8" w:rsidRPr="00D42E7D" w:rsidRDefault="009974B8" w:rsidP="009974B8">
      <w:pPr>
        <w:keepNext/>
        <w:keepLines/>
      </w:pPr>
      <w:r w:rsidRPr="00D42E7D">
        <w:t>If service n°</w:t>
      </w:r>
      <w:r>
        <w:t>8</w:t>
      </w:r>
      <w:r w:rsidRPr="00D42E7D">
        <w:t xml:space="preserve"> is "available", this file shall be present.</w:t>
      </w:r>
    </w:p>
    <w:p w14:paraId="4B05AC2E" w14:textId="0C0403B1" w:rsidR="009974B8" w:rsidRPr="00D42E7D" w:rsidRDefault="009974B8" w:rsidP="009974B8">
      <w:pPr>
        <w:keepNext/>
        <w:keepLines/>
      </w:pPr>
      <w:r w:rsidRPr="00D42E7D">
        <w:t xml:space="preserve">Coding and usage of this EF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33AB2FD6" w14:textId="2CE1CC8E"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4956F763" w14:textId="77777777" w:rsidR="009974B8" w:rsidRPr="00D42E7D" w:rsidRDefault="009974B8" w:rsidP="009974B8">
      <w:pPr>
        <w:pStyle w:val="Heading2"/>
      </w:pPr>
      <w:bookmarkStart w:id="207" w:name="_Toc2867221"/>
      <w:bookmarkStart w:id="208" w:name="_Toc29900584"/>
      <w:bookmarkStart w:id="209" w:name="_Toc36481422"/>
      <w:bookmarkStart w:id="210" w:name="_Toc36481877"/>
      <w:bookmarkStart w:id="211" w:name="_Toc163038713"/>
      <w:r>
        <w:t>4.5</w:t>
      </w:r>
      <w:r w:rsidRPr="00D42E7D">
        <w:tab/>
        <w:t xml:space="preserve">Contents of </w:t>
      </w:r>
      <w:r>
        <w:t>D</w:t>
      </w:r>
      <w:r w:rsidRPr="00D42E7D">
        <w:t xml:space="preserve">Fs at the </w:t>
      </w:r>
      <w:r w:rsidRPr="00D42E7D">
        <w:rPr>
          <w:lang w:eastAsia="ja-JP"/>
        </w:rPr>
        <w:t>TELECOM</w:t>
      </w:r>
      <w:r w:rsidRPr="00D42E7D">
        <w:t xml:space="preserve"> level</w:t>
      </w:r>
      <w:bookmarkEnd w:id="207"/>
      <w:bookmarkEnd w:id="208"/>
      <w:bookmarkEnd w:id="209"/>
      <w:bookmarkEnd w:id="210"/>
      <w:bookmarkEnd w:id="211"/>
    </w:p>
    <w:p w14:paraId="285D7838" w14:textId="7A8AB878"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00313726" w:rsidRPr="00D42E7D">
        <w:t>TS</w:t>
      </w:r>
      <w:r w:rsidR="00313726">
        <w:t> </w:t>
      </w:r>
      <w:r w:rsidR="00313726" w:rsidRPr="00D42E7D">
        <w:t>3</w:t>
      </w:r>
      <w:r w:rsidRPr="00D42E7D">
        <w:t>1.102</w:t>
      </w:r>
      <w:r w:rsidR="00313726">
        <w:t> </w:t>
      </w:r>
      <w:r w:rsidR="00313726" w:rsidRPr="00D42E7D">
        <w:t>[</w:t>
      </w:r>
      <w:r w:rsidRPr="00D42E7D">
        <w:t>2].</w:t>
      </w:r>
    </w:p>
    <w:p w14:paraId="24D9BB5C" w14:textId="5FDDFF85" w:rsidR="009974B8" w:rsidRPr="00D42E7D" w:rsidRDefault="009974B8" w:rsidP="009974B8">
      <w:r>
        <w:t>If service nº15 is "available", DF</w:t>
      </w:r>
      <w:r>
        <w:rPr>
          <w:vertAlign w:val="subscript"/>
        </w:rPr>
        <w:t>MCS</w:t>
      </w:r>
      <w:r>
        <w:t xml:space="preserve"> as defined in 3GPP </w:t>
      </w:r>
      <w:r w:rsidR="00313726">
        <w:t>TS 3</w:t>
      </w:r>
      <w:r>
        <w:t>1.102</w:t>
      </w:r>
      <w:r w:rsidR="00313726">
        <w:t> [</w:t>
      </w:r>
      <w:r>
        <w:t>2] shall be present.</w:t>
      </w:r>
    </w:p>
    <w:p w14:paraId="4FF5890B" w14:textId="77777777" w:rsidR="009974B8" w:rsidRPr="00D42E7D" w:rsidRDefault="009974B8" w:rsidP="009974B8">
      <w:pPr>
        <w:pStyle w:val="Heading3"/>
        <w:rPr>
          <w:lang w:val="en-US"/>
        </w:rPr>
      </w:pPr>
      <w:bookmarkStart w:id="212" w:name="_Toc2867222"/>
      <w:bookmarkStart w:id="213" w:name="_Toc29900585"/>
      <w:bookmarkStart w:id="214" w:name="_Toc36481423"/>
      <w:bookmarkStart w:id="215" w:name="_Toc36481878"/>
      <w:bookmarkStart w:id="216" w:name="_Toc163038714"/>
      <w:r w:rsidRPr="00D42E7D">
        <w:rPr>
          <w:lang w:val="en-US"/>
        </w:rPr>
        <w:lastRenderedPageBreak/>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212"/>
      <w:bookmarkEnd w:id="213"/>
      <w:bookmarkEnd w:id="214"/>
      <w:bookmarkEnd w:id="215"/>
      <w:bookmarkEnd w:id="216"/>
    </w:p>
    <w:p w14:paraId="199755EC" w14:textId="09A5C99A" w:rsidR="009974B8" w:rsidRDefault="009974B8" w:rsidP="009974B8">
      <w:pPr>
        <w:keepNext/>
        <w:keepLines/>
      </w:pPr>
      <w:r>
        <w:t>The EFs in the Dedicated File DF</w:t>
      </w:r>
      <w:r>
        <w:rPr>
          <w:vertAlign w:val="subscript"/>
        </w:rPr>
        <w:t xml:space="preserve">MCS </w:t>
      </w:r>
      <w:r>
        <w:t xml:space="preserve">contain management objects related to Mission Critical Services, as specified in 3GPP </w:t>
      </w:r>
      <w:r w:rsidR="00313726">
        <w:t>TS 2</w:t>
      </w:r>
      <w:r>
        <w:t>4.483</w:t>
      </w:r>
      <w:r w:rsidR="00313726">
        <w:t> [</w:t>
      </w:r>
      <w:r>
        <w:t>432].</w:t>
      </w:r>
    </w:p>
    <w:p w14:paraId="5DC7F9ED" w14:textId="5BB77C2C" w:rsidR="009974B8" w:rsidRDefault="009974B8" w:rsidP="009974B8">
      <w:pPr>
        <w:rPr>
          <w:lang w:eastAsia="ja-JP"/>
        </w:rPr>
      </w:pPr>
      <w:r>
        <w:t xml:space="preserve">The coding, usage and conditions for presence for these EFs are defined in 3GPP </w:t>
      </w:r>
      <w:r w:rsidR="00313726">
        <w:t>TS 3</w:t>
      </w:r>
      <w:r>
        <w:t>1.102</w:t>
      </w:r>
      <w:r w:rsidR="00313726">
        <w:t> [</w:t>
      </w:r>
      <w:r>
        <w:t>2].</w:t>
      </w:r>
    </w:p>
    <w:p w14:paraId="5BCBE5F8" w14:textId="77777777" w:rsidR="009974B8" w:rsidRDefault="009974B8" w:rsidP="009974B8">
      <w:pPr>
        <w:pStyle w:val="Heading1"/>
      </w:pPr>
      <w:bookmarkStart w:id="217" w:name="_Toc2867223"/>
      <w:bookmarkStart w:id="218" w:name="_Toc29900586"/>
      <w:bookmarkStart w:id="219" w:name="_Toc36481424"/>
      <w:bookmarkStart w:id="220" w:name="_Toc36481879"/>
      <w:bookmarkStart w:id="221" w:name="_Toc163038715"/>
      <w:r>
        <w:t>5</w:t>
      </w:r>
      <w:r>
        <w:tab/>
        <w:t>Application protocol</w:t>
      </w:r>
      <w:bookmarkEnd w:id="217"/>
      <w:bookmarkEnd w:id="218"/>
      <w:bookmarkEnd w:id="219"/>
      <w:bookmarkEnd w:id="220"/>
      <w:bookmarkEnd w:id="221"/>
    </w:p>
    <w:p w14:paraId="38423203" w14:textId="77777777" w:rsidR="009974B8" w:rsidRDefault="009974B8" w:rsidP="009974B8">
      <w:r>
        <w:t>The requirements stated in the corresponding clause of TS 31.101 [3] apply to the ISIM application.</w:t>
      </w:r>
    </w:p>
    <w:p w14:paraId="5E856B8A" w14:textId="77777777"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14:paraId="3F7B6DCA" w14:textId="77777777" w:rsidR="009974B8" w:rsidRDefault="009974B8" w:rsidP="009974B8">
      <w:pPr>
        <w:pStyle w:val="Heading2"/>
      </w:pPr>
      <w:bookmarkStart w:id="222" w:name="_Toc2867224"/>
      <w:bookmarkStart w:id="223" w:name="_Toc29900587"/>
      <w:bookmarkStart w:id="224" w:name="_Toc36481425"/>
      <w:bookmarkStart w:id="225" w:name="_Toc36481880"/>
      <w:bookmarkStart w:id="226" w:name="_Toc163038716"/>
      <w:r>
        <w:t>5.1</w:t>
      </w:r>
      <w:r>
        <w:tab/>
        <w:t>ISIM management procedures</w:t>
      </w:r>
      <w:bookmarkEnd w:id="222"/>
      <w:bookmarkEnd w:id="223"/>
      <w:bookmarkEnd w:id="224"/>
      <w:bookmarkEnd w:id="225"/>
      <w:bookmarkEnd w:id="226"/>
    </w:p>
    <w:p w14:paraId="7D2FC45B" w14:textId="77777777" w:rsidR="009974B8" w:rsidRDefault="009974B8" w:rsidP="009974B8">
      <w:pPr>
        <w:pStyle w:val="Heading3"/>
      </w:pPr>
      <w:bookmarkStart w:id="227" w:name="_Toc2867225"/>
      <w:bookmarkStart w:id="228" w:name="_Toc29900588"/>
      <w:bookmarkStart w:id="229" w:name="_Toc36481426"/>
      <w:bookmarkStart w:id="230" w:name="_Toc36481881"/>
      <w:bookmarkStart w:id="231" w:name="_Toc163038717"/>
      <w:r>
        <w:t>5.1.1</w:t>
      </w:r>
      <w:r>
        <w:tab/>
        <w:t>Initialisation</w:t>
      </w:r>
      <w:bookmarkEnd w:id="227"/>
      <w:bookmarkEnd w:id="228"/>
      <w:bookmarkEnd w:id="229"/>
      <w:bookmarkEnd w:id="230"/>
      <w:bookmarkEnd w:id="231"/>
    </w:p>
    <w:p w14:paraId="2C8CDF6E" w14:textId="77777777" w:rsidR="009974B8" w:rsidRDefault="009974B8" w:rsidP="009974B8">
      <w:pPr>
        <w:pStyle w:val="Heading4"/>
      </w:pPr>
      <w:bookmarkStart w:id="232" w:name="_Toc2867226"/>
      <w:bookmarkStart w:id="233" w:name="_Toc29900589"/>
      <w:bookmarkStart w:id="234" w:name="_Toc36481427"/>
      <w:bookmarkStart w:id="235" w:name="_Toc36481882"/>
      <w:bookmarkStart w:id="236" w:name="_Toc163038718"/>
      <w:r>
        <w:t>5.1.1.1</w:t>
      </w:r>
      <w:r>
        <w:tab/>
        <w:t>ISIM application selection</w:t>
      </w:r>
      <w:bookmarkEnd w:id="232"/>
      <w:bookmarkEnd w:id="233"/>
      <w:bookmarkEnd w:id="234"/>
      <w:bookmarkEnd w:id="235"/>
      <w:bookmarkEnd w:id="236"/>
    </w:p>
    <w:p w14:paraId="336448EB" w14:textId="140E1920"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w:t>
      </w:r>
    </w:p>
    <w:p w14:paraId="294E1D90" w14:textId="77777777"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14:paraId="34D0EE03" w14:textId="77777777"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14:paraId="4E47B49E" w14:textId="77777777" w:rsidR="009974B8" w:rsidRDefault="009974B8" w:rsidP="009974B8">
      <w:pPr>
        <w:pStyle w:val="Heading4"/>
      </w:pPr>
      <w:bookmarkStart w:id="237" w:name="_Toc2867227"/>
      <w:bookmarkStart w:id="238" w:name="_Toc29900590"/>
      <w:bookmarkStart w:id="239" w:name="_Toc36481428"/>
      <w:bookmarkStart w:id="240" w:name="_Toc36481883"/>
      <w:bookmarkStart w:id="241" w:name="_Toc163038719"/>
      <w:r>
        <w:t>5.1.1.2</w:t>
      </w:r>
      <w:r>
        <w:tab/>
        <w:t>ISIM initialisation</w:t>
      </w:r>
      <w:bookmarkEnd w:id="237"/>
      <w:bookmarkEnd w:id="238"/>
      <w:bookmarkEnd w:id="239"/>
      <w:bookmarkEnd w:id="240"/>
      <w:bookmarkEnd w:id="241"/>
    </w:p>
    <w:p w14:paraId="2FE8EED6" w14:textId="77777777"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14:paraId="161F4EA1" w14:textId="77777777" w:rsidR="009974B8" w:rsidRDefault="009974B8" w:rsidP="009974B8">
      <w:r>
        <w:t>If the terminal does not support the languages of EF</w:t>
      </w:r>
      <w:r>
        <w:rPr>
          <w:vertAlign w:val="subscript"/>
        </w:rPr>
        <w:t>PL</w:t>
      </w:r>
      <w:r>
        <w:t>, then the terminal shall use its own internal default selection.</w:t>
      </w:r>
    </w:p>
    <w:p w14:paraId="4A182385" w14:textId="77777777" w:rsidR="009974B8" w:rsidRDefault="009974B8" w:rsidP="009974B8">
      <w:r>
        <w:t>The Terminal then runs the user verification procedure. If the procedure is not performed successfully, the ISIM initialisation stops.</w:t>
      </w:r>
    </w:p>
    <w:p w14:paraId="1B178587" w14:textId="77777777" w:rsidR="009974B8" w:rsidRDefault="009974B8" w:rsidP="009974B8">
      <w:r>
        <w:t>Then the Terminal performs the administrative information request.</w:t>
      </w:r>
    </w:p>
    <w:p w14:paraId="706A4835" w14:textId="77777777" w:rsidR="009974B8" w:rsidRDefault="009974B8" w:rsidP="009974B8">
      <w:r>
        <w:t>If all these procedures have been performed successfully then the ISIM session shall start. In all other cases the  ISIM session shall not start.</w:t>
      </w:r>
    </w:p>
    <w:p w14:paraId="386113FD" w14:textId="77777777" w:rsidR="009974B8" w:rsidRDefault="009974B8" w:rsidP="009974B8">
      <w:pPr>
        <w:keepNext/>
      </w:pPr>
      <w:r>
        <w:t>After the previous procedures have been completed successfully, the Terminal runs the following procedures:</w:t>
      </w:r>
    </w:p>
    <w:p w14:paraId="7F4898C3"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14:paraId="1F197876"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14:paraId="2F2F1804" w14:textId="77777777" w:rsidR="009974B8" w:rsidRDefault="009974B8" w:rsidP="009974B8">
      <w:pPr>
        <w:pStyle w:val="B1"/>
        <w:rPr>
          <w:lang w:val="fr-FR"/>
        </w:rPr>
      </w:pPr>
      <w:r w:rsidRPr="00F130A9">
        <w:rPr>
          <w:lang w:val="fr-FR"/>
        </w:rPr>
        <w:lastRenderedPageBreak/>
        <w:t>-</w:t>
      </w:r>
      <w:r w:rsidRPr="00F130A9">
        <w:rPr>
          <w:lang w:val="fr-FR"/>
        </w:rPr>
        <w:tab/>
        <w:t>SIP Domain request.</w:t>
      </w:r>
    </w:p>
    <w:p w14:paraId="3CB9206E" w14:textId="77777777"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14:paraId="251DE0AC" w14:textId="77777777" w:rsidR="009974B8" w:rsidRDefault="009974B8" w:rsidP="009974B8">
      <w:pPr>
        <w:pStyle w:val="B1"/>
      </w:pPr>
      <w:r>
        <w:t>-</w:t>
      </w:r>
      <w:r>
        <w:tab/>
        <w:t>P-CSCF address request</w:t>
      </w:r>
    </w:p>
    <w:p w14:paraId="0640EF9E" w14:textId="77777777" w:rsidR="009974B8" w:rsidRDefault="009974B8" w:rsidP="009974B8">
      <w:r>
        <w:t>After the ISIM initialisation has been completed successfully, the Terminal is ready for an ISIM session and shall indicate this to the ISIM by sending a particular STATUS command.</w:t>
      </w:r>
    </w:p>
    <w:p w14:paraId="04353EAB" w14:textId="77777777" w:rsidR="009974B8" w:rsidRDefault="009974B8" w:rsidP="009974B8">
      <w:pPr>
        <w:pStyle w:val="Heading3"/>
      </w:pPr>
      <w:bookmarkStart w:id="242" w:name="_Toc2867228"/>
      <w:bookmarkStart w:id="243" w:name="_Toc29900591"/>
      <w:bookmarkStart w:id="244" w:name="_Toc36481429"/>
      <w:bookmarkStart w:id="245" w:name="_Toc36481884"/>
      <w:bookmarkStart w:id="246" w:name="_Toc163038720"/>
      <w:r>
        <w:t>5.1.2</w:t>
      </w:r>
      <w:r>
        <w:tab/>
        <w:t>ISIM Session termination</w:t>
      </w:r>
      <w:bookmarkEnd w:id="242"/>
      <w:bookmarkEnd w:id="243"/>
      <w:bookmarkEnd w:id="244"/>
      <w:bookmarkEnd w:id="245"/>
      <w:bookmarkEnd w:id="246"/>
    </w:p>
    <w:p w14:paraId="09B1D76D" w14:textId="77777777" w:rsidR="009974B8" w:rsidRDefault="009974B8" w:rsidP="009974B8">
      <w:pPr>
        <w:pStyle w:val="NO"/>
        <w:keepNext/>
      </w:pPr>
      <w:r>
        <w:t>NOTE 1:</w:t>
      </w:r>
      <w:r>
        <w:tab/>
        <w:t>This procedure is not to be confused with the deactivation procedure in TS 31.101 [3].</w:t>
      </w:r>
    </w:p>
    <w:p w14:paraId="06A23802" w14:textId="77777777" w:rsidR="009974B8" w:rsidRDefault="009974B8" w:rsidP="009974B8">
      <w:pPr>
        <w:keepNext/>
        <w:keepLines/>
      </w:pPr>
      <w:r>
        <w:t>The ISIM session is terminated by the Terminal as follows.</w:t>
      </w:r>
    </w:p>
    <w:p w14:paraId="184B5C2D" w14:textId="77777777" w:rsidR="009974B8" w:rsidRDefault="009974B8" w:rsidP="009974B8">
      <w:r>
        <w:t>The Terminal shall indicate to the ISIM by sending a particular STATUS command that the termination procedure is starting.</w:t>
      </w:r>
    </w:p>
    <w:p w14:paraId="1E1BEDB6" w14:textId="77777777" w:rsidR="009974B8" w:rsidRDefault="009974B8" w:rsidP="009974B8">
      <w:r>
        <w:t>Finally, the ME deletes all these subscriber related information elements from its memory.</w:t>
      </w:r>
    </w:p>
    <w:p w14:paraId="307B1DE9" w14:textId="77777777"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14:paraId="7E372F5C" w14:textId="77777777" w:rsidR="009974B8" w:rsidRDefault="009974B8" w:rsidP="009974B8">
      <w:r>
        <w:t>To actually terminate the session, the Terminal shall then use one of the mechanisms described in TS 31.101 [3].</w:t>
      </w:r>
    </w:p>
    <w:p w14:paraId="2620D3B6" w14:textId="77777777" w:rsidR="009974B8" w:rsidRDefault="009974B8" w:rsidP="009974B8">
      <w:pPr>
        <w:pStyle w:val="Heading3"/>
      </w:pPr>
      <w:bookmarkStart w:id="247" w:name="_Toc2867229"/>
      <w:bookmarkStart w:id="248" w:name="_Toc29900592"/>
      <w:bookmarkStart w:id="249" w:name="_Toc36481430"/>
      <w:bookmarkStart w:id="250" w:name="_Toc36481885"/>
      <w:bookmarkStart w:id="251" w:name="_Toc163038721"/>
      <w:r>
        <w:t>5.1.3</w:t>
      </w:r>
      <w:r>
        <w:tab/>
        <w:t>ISIM application closure</w:t>
      </w:r>
      <w:bookmarkEnd w:id="247"/>
      <w:bookmarkEnd w:id="248"/>
      <w:bookmarkEnd w:id="249"/>
      <w:bookmarkEnd w:id="250"/>
      <w:bookmarkEnd w:id="251"/>
    </w:p>
    <w:p w14:paraId="5466A730" w14:textId="5D8B1515" w:rsidR="009974B8" w:rsidRDefault="009974B8" w:rsidP="009974B8">
      <w:r>
        <w:t xml:space="preserve">After termination of the ISIM session as defined in </w:t>
      </w:r>
      <w:r w:rsidR="00313726">
        <w:t>clause 5</w:t>
      </w:r>
      <w:r>
        <w:t>.1.2, the ISIM application may be closed by closing the logical channels that are used to communicate with this particular ISIM application.</w:t>
      </w:r>
    </w:p>
    <w:p w14:paraId="0128AD84" w14:textId="77777777" w:rsidR="009974B8" w:rsidRDefault="009974B8" w:rsidP="009974B8">
      <w:pPr>
        <w:pStyle w:val="Heading3"/>
      </w:pPr>
      <w:bookmarkStart w:id="252" w:name="_Toc2867230"/>
      <w:bookmarkStart w:id="253" w:name="_Toc29900593"/>
      <w:bookmarkStart w:id="254" w:name="_Toc36481431"/>
      <w:bookmarkStart w:id="255" w:name="_Toc36481886"/>
      <w:bookmarkStart w:id="256" w:name="_Toc163038722"/>
      <w:r>
        <w:t>5.1.4</w:t>
      </w:r>
      <w:r>
        <w:tab/>
        <w:t>UICC presence detection</w:t>
      </w:r>
      <w:bookmarkEnd w:id="252"/>
      <w:bookmarkEnd w:id="253"/>
      <w:bookmarkEnd w:id="254"/>
      <w:bookmarkEnd w:id="255"/>
      <w:bookmarkEnd w:id="256"/>
    </w:p>
    <w:p w14:paraId="10954299" w14:textId="77777777"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14:paraId="4928B06A" w14:textId="77777777" w:rsidR="009974B8" w:rsidRDefault="009974B8" w:rsidP="009974B8">
      <w:pPr>
        <w:pStyle w:val="Heading3"/>
      </w:pPr>
      <w:bookmarkStart w:id="257" w:name="_Toc2867231"/>
      <w:bookmarkStart w:id="258" w:name="_Toc29900594"/>
      <w:bookmarkStart w:id="259" w:name="_Toc36481432"/>
      <w:bookmarkStart w:id="260" w:name="_Toc36481887"/>
      <w:bookmarkStart w:id="261" w:name="_Toc163038723"/>
      <w:r>
        <w:t>5.1.5</w:t>
      </w:r>
      <w:r>
        <w:tab/>
        <w:t>Administrative information request</w:t>
      </w:r>
      <w:bookmarkEnd w:id="257"/>
      <w:bookmarkEnd w:id="258"/>
      <w:bookmarkEnd w:id="259"/>
      <w:bookmarkEnd w:id="260"/>
      <w:bookmarkEnd w:id="261"/>
    </w:p>
    <w:p w14:paraId="3904A6C4" w14:textId="77777777" w:rsidR="009974B8" w:rsidRDefault="009974B8" w:rsidP="009974B8">
      <w:r>
        <w:t>The Terminal performs the reading procedure with EF</w:t>
      </w:r>
      <w:r>
        <w:rPr>
          <w:vertAlign w:val="subscript"/>
        </w:rPr>
        <w:t>AD</w:t>
      </w:r>
      <w:r>
        <w:t>.</w:t>
      </w:r>
    </w:p>
    <w:p w14:paraId="027E7DAE" w14:textId="77777777" w:rsidR="009974B8" w:rsidRDefault="009974B8" w:rsidP="009974B8">
      <w:pPr>
        <w:pStyle w:val="Heading2"/>
      </w:pPr>
      <w:bookmarkStart w:id="262" w:name="_Toc2867232"/>
      <w:bookmarkStart w:id="263" w:name="_Toc29900595"/>
      <w:bookmarkStart w:id="264" w:name="_Toc36481433"/>
      <w:bookmarkStart w:id="265" w:name="_Toc36481888"/>
      <w:bookmarkStart w:id="266" w:name="_Toc163038724"/>
      <w:r>
        <w:t>5.2</w:t>
      </w:r>
      <w:r>
        <w:tab/>
        <w:t>ISIM security related procedures</w:t>
      </w:r>
      <w:bookmarkEnd w:id="262"/>
      <w:bookmarkEnd w:id="263"/>
      <w:bookmarkEnd w:id="264"/>
      <w:bookmarkEnd w:id="265"/>
      <w:bookmarkEnd w:id="266"/>
    </w:p>
    <w:p w14:paraId="49A832D5" w14:textId="77777777" w:rsidR="009974B8" w:rsidRDefault="009974B8" w:rsidP="009974B8">
      <w:pPr>
        <w:pStyle w:val="Heading3"/>
      </w:pPr>
      <w:bookmarkStart w:id="267" w:name="_Toc2867233"/>
      <w:bookmarkStart w:id="268" w:name="_Toc29900596"/>
      <w:bookmarkStart w:id="269" w:name="_Toc36481434"/>
      <w:bookmarkStart w:id="270" w:name="_Toc36481889"/>
      <w:bookmarkStart w:id="271" w:name="_Toc163038725"/>
      <w:r>
        <w:t>5.2.1</w:t>
      </w:r>
      <w:r>
        <w:tab/>
        <w:t>Authentication procedure</w:t>
      </w:r>
      <w:bookmarkEnd w:id="267"/>
      <w:bookmarkEnd w:id="268"/>
      <w:bookmarkEnd w:id="269"/>
      <w:bookmarkEnd w:id="270"/>
      <w:bookmarkEnd w:id="271"/>
    </w:p>
    <w:p w14:paraId="54B2FF2E" w14:textId="53A3332C" w:rsidR="009974B8" w:rsidRDefault="009974B8" w:rsidP="009974B8">
      <w:r>
        <w:t xml:space="preserve">The Terminal selects an ISIM application and uses the AUTHENTICATE command (see </w:t>
      </w:r>
      <w:r w:rsidR="00313726">
        <w:t>clause 7</w:t>
      </w:r>
      <w:r>
        <w:t>.1). The response is sent to the Terminal (in case of the T=0 protocol when requested by a subsequent GET RESPONSE command).</w:t>
      </w:r>
    </w:p>
    <w:p w14:paraId="71F46478" w14:textId="77777777" w:rsidR="009974B8" w:rsidRDefault="009974B8" w:rsidP="009974B8">
      <w:pPr>
        <w:pStyle w:val="Heading3"/>
      </w:pPr>
      <w:bookmarkStart w:id="272" w:name="_Toc2867234"/>
      <w:bookmarkStart w:id="273" w:name="_Toc29900597"/>
      <w:bookmarkStart w:id="274" w:name="_Toc36481435"/>
      <w:bookmarkStart w:id="275" w:name="_Toc36481890"/>
      <w:bookmarkStart w:id="276" w:name="_Toc163038726"/>
      <w:r>
        <w:t>5.2.2</w:t>
      </w:r>
      <w:r>
        <w:tab/>
        <w:t>IMPI request</w:t>
      </w:r>
      <w:bookmarkEnd w:id="272"/>
      <w:bookmarkEnd w:id="273"/>
      <w:bookmarkEnd w:id="274"/>
      <w:bookmarkEnd w:id="275"/>
      <w:bookmarkEnd w:id="276"/>
    </w:p>
    <w:p w14:paraId="47BF4ADA" w14:textId="77777777" w:rsidR="009974B8" w:rsidRDefault="009974B8" w:rsidP="009974B8">
      <w:r>
        <w:t>The Terminal performs the reading procedure with EF</w:t>
      </w:r>
      <w:r>
        <w:rPr>
          <w:vertAlign w:val="subscript"/>
        </w:rPr>
        <w:t>IMPI.</w:t>
      </w:r>
    </w:p>
    <w:p w14:paraId="10A75F65" w14:textId="77777777" w:rsidR="009974B8" w:rsidRDefault="009974B8" w:rsidP="009974B8">
      <w:pPr>
        <w:pStyle w:val="Heading3"/>
      </w:pPr>
      <w:bookmarkStart w:id="277" w:name="_Toc2867235"/>
      <w:bookmarkStart w:id="278" w:name="_Toc29900598"/>
      <w:bookmarkStart w:id="279" w:name="_Toc36481436"/>
      <w:bookmarkStart w:id="280" w:name="_Toc36481891"/>
      <w:bookmarkStart w:id="281" w:name="_Toc163038727"/>
      <w:r>
        <w:t>5.2.3</w:t>
      </w:r>
      <w:r>
        <w:tab/>
        <w:t>IMPU request</w:t>
      </w:r>
      <w:bookmarkEnd w:id="277"/>
      <w:bookmarkEnd w:id="278"/>
      <w:bookmarkEnd w:id="279"/>
      <w:bookmarkEnd w:id="280"/>
      <w:bookmarkEnd w:id="281"/>
    </w:p>
    <w:p w14:paraId="00036323" w14:textId="77777777" w:rsidR="009974B8" w:rsidRDefault="009974B8" w:rsidP="009974B8">
      <w:r>
        <w:t>The Terminal performs the reading procedure with EF</w:t>
      </w:r>
      <w:r>
        <w:rPr>
          <w:vertAlign w:val="subscript"/>
        </w:rPr>
        <w:t>IMPU.</w:t>
      </w:r>
    </w:p>
    <w:p w14:paraId="1CFEE718" w14:textId="77777777" w:rsidR="009974B8" w:rsidRDefault="009974B8" w:rsidP="009974B8">
      <w:pPr>
        <w:pStyle w:val="Heading3"/>
      </w:pPr>
      <w:bookmarkStart w:id="282" w:name="_Toc2867236"/>
      <w:bookmarkStart w:id="283" w:name="_Toc29900599"/>
      <w:bookmarkStart w:id="284" w:name="_Toc36481437"/>
      <w:bookmarkStart w:id="285" w:name="_Toc36481892"/>
      <w:bookmarkStart w:id="286" w:name="_Toc163038728"/>
      <w:r>
        <w:lastRenderedPageBreak/>
        <w:t>5.2.4</w:t>
      </w:r>
      <w:r>
        <w:tab/>
        <w:t>SIP Domain request</w:t>
      </w:r>
      <w:bookmarkEnd w:id="282"/>
      <w:bookmarkEnd w:id="283"/>
      <w:bookmarkEnd w:id="284"/>
      <w:bookmarkEnd w:id="285"/>
      <w:bookmarkEnd w:id="286"/>
    </w:p>
    <w:p w14:paraId="79F45218" w14:textId="77777777" w:rsidR="009974B8" w:rsidRDefault="009974B8" w:rsidP="009974B8">
      <w:r>
        <w:t>The Terminal performs the reading procedure with EF</w:t>
      </w:r>
      <w:r>
        <w:rPr>
          <w:vertAlign w:val="subscript"/>
        </w:rPr>
        <w:t>DOMAIN</w:t>
      </w:r>
      <w:r>
        <w:t>.</w:t>
      </w:r>
    </w:p>
    <w:p w14:paraId="2CFE4A3C" w14:textId="77777777" w:rsidR="009974B8" w:rsidRDefault="009974B8" w:rsidP="009974B8">
      <w:pPr>
        <w:pStyle w:val="Heading3"/>
      </w:pPr>
      <w:bookmarkStart w:id="287" w:name="_Toc2867237"/>
      <w:bookmarkStart w:id="288" w:name="_Toc29900600"/>
      <w:bookmarkStart w:id="289" w:name="_Toc36481438"/>
      <w:bookmarkStart w:id="290" w:name="_Toc36481893"/>
      <w:bookmarkStart w:id="291" w:name="_Toc163038729"/>
      <w:r>
        <w:t>5.2.5</w:t>
      </w:r>
      <w:r>
        <w:tab/>
        <w:t>Void</w:t>
      </w:r>
      <w:bookmarkEnd w:id="287"/>
      <w:bookmarkEnd w:id="288"/>
      <w:bookmarkEnd w:id="289"/>
      <w:bookmarkEnd w:id="290"/>
      <w:bookmarkEnd w:id="291"/>
    </w:p>
    <w:p w14:paraId="3272A40F" w14:textId="77777777" w:rsidR="009974B8" w:rsidRDefault="009974B8" w:rsidP="009974B8">
      <w:pPr>
        <w:pStyle w:val="Heading3"/>
      </w:pPr>
      <w:bookmarkStart w:id="292" w:name="_Toc2867238"/>
      <w:bookmarkStart w:id="293" w:name="_Toc29900601"/>
      <w:bookmarkStart w:id="294" w:name="_Toc36481439"/>
      <w:bookmarkStart w:id="295" w:name="_Toc36481894"/>
      <w:bookmarkStart w:id="296" w:name="_Toc163038730"/>
      <w:r>
        <w:t>5.2.6</w:t>
      </w:r>
      <w:r>
        <w:tab/>
        <w:t>ISIM Service Table request</w:t>
      </w:r>
      <w:bookmarkEnd w:id="292"/>
      <w:bookmarkEnd w:id="293"/>
      <w:bookmarkEnd w:id="294"/>
      <w:bookmarkEnd w:id="295"/>
      <w:bookmarkEnd w:id="296"/>
    </w:p>
    <w:p w14:paraId="730C9921" w14:textId="77777777" w:rsidR="009974B8" w:rsidRDefault="009974B8" w:rsidP="009974B8">
      <w:pPr>
        <w:pStyle w:val="EX"/>
      </w:pPr>
      <w:r>
        <w:t>Requirement:</w:t>
      </w:r>
      <w:r>
        <w:tab/>
        <w:t>ISIM Service Table available in the ISIM</w:t>
      </w:r>
    </w:p>
    <w:p w14:paraId="455B8458" w14:textId="77777777" w:rsidR="009974B8" w:rsidRDefault="009974B8" w:rsidP="009974B8">
      <w:pPr>
        <w:pStyle w:val="EX"/>
      </w:pPr>
      <w:r>
        <w:t>Request:</w:t>
      </w:r>
      <w:r>
        <w:tab/>
        <w:t>The ME performs the reading procedure with EF</w:t>
      </w:r>
      <w:r>
        <w:rPr>
          <w:vertAlign w:val="subscript"/>
        </w:rPr>
        <w:t>IST</w:t>
      </w:r>
      <w:r>
        <w:t>.</w:t>
      </w:r>
    </w:p>
    <w:p w14:paraId="62F0F976" w14:textId="77777777" w:rsidR="009974B8" w:rsidRDefault="009974B8" w:rsidP="009974B8">
      <w:pPr>
        <w:pStyle w:val="Heading3"/>
      </w:pPr>
      <w:bookmarkStart w:id="297" w:name="_Toc2867239"/>
      <w:bookmarkStart w:id="298" w:name="_Toc29900602"/>
      <w:bookmarkStart w:id="299" w:name="_Toc36481440"/>
      <w:bookmarkStart w:id="300" w:name="_Toc36481895"/>
      <w:bookmarkStart w:id="301" w:name="_Toc163038731"/>
      <w:r>
        <w:t>5.2.7</w:t>
      </w:r>
      <w:r>
        <w:tab/>
        <w:t>P-CSCF address request</w:t>
      </w:r>
      <w:bookmarkEnd w:id="297"/>
      <w:bookmarkEnd w:id="298"/>
      <w:bookmarkEnd w:id="299"/>
      <w:bookmarkEnd w:id="300"/>
      <w:bookmarkEnd w:id="301"/>
    </w:p>
    <w:p w14:paraId="519F075F" w14:textId="77777777" w:rsidR="009974B8" w:rsidRDefault="009974B8" w:rsidP="009974B8">
      <w:pPr>
        <w:pStyle w:val="EX"/>
      </w:pPr>
      <w:r>
        <w:t>Requirement:</w:t>
      </w:r>
      <w:r>
        <w:tab/>
        <w:t>ISIM Service n°1 and/or ISIM Service n°5 "available".</w:t>
      </w:r>
    </w:p>
    <w:p w14:paraId="5CEAA9BE" w14:textId="7BE69EE3" w:rsidR="009974B8" w:rsidRDefault="009974B8" w:rsidP="009974B8">
      <w:pPr>
        <w:pStyle w:val="EX"/>
      </w:pPr>
      <w:r>
        <w:t>Request:</w:t>
      </w:r>
      <w:r>
        <w:tab/>
        <w:t>The ME performs the reading procedure with EF</w:t>
      </w:r>
      <w:r>
        <w:rPr>
          <w:vertAlign w:val="subscript"/>
        </w:rPr>
        <w:t>P-CSCF</w:t>
      </w:r>
      <w:r>
        <w:t>.</w:t>
      </w:r>
    </w:p>
    <w:p w14:paraId="317EBCE2" w14:textId="77777777" w:rsidR="009974B8" w:rsidRDefault="009974B8" w:rsidP="009974B8">
      <w:pPr>
        <w:pStyle w:val="Heading3"/>
      </w:pPr>
      <w:bookmarkStart w:id="302" w:name="_Toc2867240"/>
      <w:bookmarkStart w:id="303" w:name="_Toc29900603"/>
      <w:bookmarkStart w:id="304" w:name="_Toc36481441"/>
      <w:bookmarkStart w:id="305" w:name="_Toc36481896"/>
      <w:bookmarkStart w:id="306" w:name="_Toc163038732"/>
      <w:r>
        <w:t>5.2.8</w:t>
      </w:r>
      <w:r>
        <w:tab/>
        <w:t>Generic Bootstrapping architecture (Bootstrap)</w:t>
      </w:r>
      <w:bookmarkEnd w:id="302"/>
      <w:bookmarkEnd w:id="303"/>
      <w:bookmarkEnd w:id="304"/>
      <w:bookmarkEnd w:id="305"/>
      <w:bookmarkEnd w:id="306"/>
    </w:p>
    <w:p w14:paraId="6621024A" w14:textId="77777777" w:rsidR="009974B8" w:rsidRPr="00EA1B4A" w:rsidRDefault="009974B8" w:rsidP="009974B8">
      <w:pPr>
        <w:pStyle w:val="EX"/>
      </w:pPr>
      <w:r>
        <w:t>Requirement:</w:t>
      </w:r>
      <w:r>
        <w:tab/>
        <w:t>ISIM Service n°2 "available".</w:t>
      </w:r>
    </w:p>
    <w:p w14:paraId="1B61C912" w14:textId="77777777" w:rsidR="009974B8" w:rsidRDefault="009974B8" w:rsidP="009974B8">
      <w:r>
        <w:t>The Terminal uses the AUTHENTICATE command in GBA security context (Bootstrapping Mode) (see 7.1.1). The response is sent to the Terminal.</w:t>
      </w:r>
    </w:p>
    <w:p w14:paraId="116B7881" w14:textId="77777777" w:rsidR="009974B8" w:rsidRDefault="009974B8" w:rsidP="009974B8">
      <w:r>
        <w:t>After a successful GBA_U Procedure, the Terminal shall update the B-TID field and the Key Life Time field in EF</w:t>
      </w:r>
      <w:r>
        <w:rPr>
          <w:vertAlign w:val="subscript"/>
        </w:rPr>
        <w:t>GBABP.</w:t>
      </w:r>
    </w:p>
    <w:p w14:paraId="62FAB2D8" w14:textId="77777777" w:rsidR="009974B8" w:rsidRDefault="009974B8" w:rsidP="009974B8">
      <w:pPr>
        <w:pStyle w:val="Heading3"/>
      </w:pPr>
      <w:bookmarkStart w:id="307" w:name="_Toc2867241"/>
      <w:bookmarkStart w:id="308" w:name="_Toc29900604"/>
      <w:bookmarkStart w:id="309" w:name="_Toc36481442"/>
      <w:bookmarkStart w:id="310" w:name="_Toc36481897"/>
      <w:bookmarkStart w:id="311" w:name="_Toc163038733"/>
      <w:r>
        <w:t>5.2.9</w:t>
      </w:r>
      <w:r>
        <w:tab/>
        <w:t>Generic Bootstrapping architecture (NAF Derivation)</w:t>
      </w:r>
      <w:bookmarkEnd w:id="307"/>
      <w:bookmarkEnd w:id="308"/>
      <w:bookmarkEnd w:id="309"/>
      <w:bookmarkEnd w:id="310"/>
      <w:bookmarkEnd w:id="311"/>
    </w:p>
    <w:p w14:paraId="46ABFB55" w14:textId="77777777" w:rsidR="009974B8" w:rsidRPr="00EA1B4A" w:rsidRDefault="009974B8" w:rsidP="009974B8">
      <w:pPr>
        <w:pStyle w:val="EX"/>
      </w:pPr>
      <w:r>
        <w:t>Requirement:</w:t>
      </w:r>
      <w:r>
        <w:tab/>
        <w:t>ISIM Service n°2 "available".</w:t>
      </w:r>
    </w:p>
    <w:p w14:paraId="4ED5D72D" w14:textId="77777777"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14:paraId="7CACB761" w14:textId="77777777" w:rsidR="009974B8" w:rsidRDefault="009974B8" w:rsidP="009974B8">
      <w:pPr>
        <w:pStyle w:val="Heading3"/>
      </w:pPr>
      <w:bookmarkStart w:id="312" w:name="_Toc2867242"/>
      <w:bookmarkStart w:id="313" w:name="_Toc29900605"/>
      <w:bookmarkStart w:id="314" w:name="_Toc36481443"/>
      <w:bookmarkStart w:id="315" w:name="_Toc36481898"/>
      <w:bookmarkStart w:id="316" w:name="_Toc163038734"/>
      <w:r>
        <w:t>5.2.10</w:t>
      </w:r>
      <w:r>
        <w:tab/>
        <w:t>HTTP-Digest security request</w:t>
      </w:r>
      <w:bookmarkEnd w:id="312"/>
      <w:bookmarkEnd w:id="313"/>
      <w:bookmarkEnd w:id="314"/>
      <w:bookmarkEnd w:id="315"/>
      <w:bookmarkEnd w:id="316"/>
    </w:p>
    <w:p w14:paraId="090402DF" w14:textId="77777777" w:rsidR="009974B8" w:rsidRDefault="009974B8" w:rsidP="009974B8">
      <w:pPr>
        <w:pStyle w:val="EX"/>
      </w:pPr>
      <w:r>
        <w:t>Requirement:</w:t>
      </w:r>
      <w:r>
        <w:tab/>
        <w:t>ISIM Service n°3 "available".</w:t>
      </w:r>
    </w:p>
    <w:p w14:paraId="79EED796" w14:textId="77777777" w:rsidR="009974B8" w:rsidRDefault="009974B8" w:rsidP="009974B8">
      <w:r>
        <w:t>This HTTP-Digest security request does not apply for 3GPP and shall not be used by a terminal using a 3GPP access network or a 3GPP Interworking WLAN.</w:t>
      </w:r>
    </w:p>
    <w:p w14:paraId="5AD186A2" w14:textId="77777777" w:rsidR="009974B8" w:rsidRDefault="009974B8" w:rsidP="009974B8">
      <w:pPr>
        <w:pStyle w:val="Heading3"/>
      </w:pPr>
      <w:bookmarkStart w:id="317" w:name="_Toc2867243"/>
      <w:bookmarkStart w:id="318" w:name="_Toc29900606"/>
      <w:bookmarkStart w:id="319" w:name="_Toc36481444"/>
      <w:bookmarkStart w:id="320" w:name="_Toc36481899"/>
      <w:bookmarkStart w:id="321" w:name="_Toc163038735"/>
      <w:r>
        <w:t>5.2.11</w:t>
      </w:r>
      <w:r>
        <w:tab/>
        <w:t>NAF Key Centre Address request</w:t>
      </w:r>
      <w:bookmarkEnd w:id="317"/>
      <w:bookmarkEnd w:id="318"/>
      <w:bookmarkEnd w:id="319"/>
      <w:bookmarkEnd w:id="320"/>
      <w:bookmarkEnd w:id="321"/>
    </w:p>
    <w:p w14:paraId="3326D97B" w14:textId="77777777" w:rsidR="009974B8" w:rsidRDefault="009974B8" w:rsidP="009974B8">
      <w:pPr>
        <w:pStyle w:val="EX"/>
      </w:pPr>
      <w:r>
        <w:t>Requirement:</w:t>
      </w:r>
      <w:r>
        <w:tab/>
        <w:t>Service n°2 and service n°4 "available".</w:t>
      </w:r>
    </w:p>
    <w:p w14:paraId="74721B59" w14:textId="77777777" w:rsidR="009974B8" w:rsidRDefault="009974B8" w:rsidP="009974B8">
      <w:pPr>
        <w:pStyle w:val="EX"/>
      </w:pPr>
      <w:r>
        <w:t>Request:</w:t>
      </w:r>
      <w:r>
        <w:tab/>
        <w:t>The ME performs the reading procedure with EF</w:t>
      </w:r>
      <w:r>
        <w:rPr>
          <w:vertAlign w:val="subscript"/>
        </w:rPr>
        <w:t>NAFKCA</w:t>
      </w:r>
      <w:r>
        <w:t>.</w:t>
      </w:r>
    </w:p>
    <w:p w14:paraId="5890131A" w14:textId="77777777" w:rsidR="009974B8" w:rsidRDefault="009974B8" w:rsidP="009974B8">
      <w:pPr>
        <w:pStyle w:val="Heading2"/>
      </w:pPr>
      <w:bookmarkStart w:id="322" w:name="_Toc2867244"/>
      <w:bookmarkStart w:id="323" w:name="_Toc29900607"/>
      <w:bookmarkStart w:id="324" w:name="_Toc36481445"/>
      <w:bookmarkStart w:id="325" w:name="_Toc36481900"/>
      <w:bookmarkStart w:id="326" w:name="_Toc163038736"/>
      <w:r>
        <w:t>5.3</w:t>
      </w:r>
      <w:r>
        <w:tab/>
        <w:t>Subscription related procedures</w:t>
      </w:r>
      <w:bookmarkEnd w:id="322"/>
      <w:bookmarkEnd w:id="323"/>
      <w:bookmarkEnd w:id="324"/>
      <w:bookmarkEnd w:id="325"/>
      <w:bookmarkEnd w:id="326"/>
    </w:p>
    <w:p w14:paraId="2A39AA55" w14:textId="77777777" w:rsidR="009974B8" w:rsidRDefault="009974B8" w:rsidP="009974B8">
      <w:pPr>
        <w:pStyle w:val="Heading3"/>
      </w:pPr>
      <w:bookmarkStart w:id="327" w:name="_Toc2867245"/>
      <w:bookmarkStart w:id="328" w:name="_Toc29900608"/>
      <w:bookmarkStart w:id="329" w:name="_Toc36481446"/>
      <w:bookmarkStart w:id="330" w:name="_Toc36481901"/>
      <w:bookmarkStart w:id="331" w:name="_Toc163038737"/>
      <w:r>
        <w:t>5.3.1</w:t>
      </w:r>
      <w:r>
        <w:tab/>
      </w:r>
      <w:r>
        <w:rPr>
          <w:lang w:val="en-US"/>
        </w:rPr>
        <w:t>SM-over-IP</w:t>
      </w:r>
      <w:bookmarkEnd w:id="327"/>
      <w:bookmarkEnd w:id="328"/>
      <w:bookmarkEnd w:id="329"/>
      <w:bookmarkEnd w:id="330"/>
      <w:bookmarkEnd w:id="331"/>
    </w:p>
    <w:p w14:paraId="01484936" w14:textId="77777777" w:rsidR="009974B8" w:rsidRDefault="009974B8" w:rsidP="009974B8">
      <w:pPr>
        <w:pStyle w:val="EX"/>
      </w:pPr>
      <w:r>
        <w:t>Requirement:</w:t>
      </w:r>
      <w:r>
        <w:tab/>
        <w:t>Service n°8 "available".</w:t>
      </w:r>
    </w:p>
    <w:p w14:paraId="4D2D5749" w14:textId="77777777" w:rsidR="009974B8" w:rsidRDefault="009974B8" w:rsidP="009974B8">
      <w:pPr>
        <w:pStyle w:val="EX"/>
      </w:pPr>
      <w:r>
        <w:t>Request:</w:t>
      </w:r>
      <w:r>
        <w:tab/>
        <w:t>the ME performs the reading procedure with EF</w:t>
      </w:r>
      <w:r>
        <w:rPr>
          <w:vertAlign w:val="subscript"/>
          <w:lang w:val="en-US"/>
        </w:rPr>
        <w:t>PSISMSC</w:t>
      </w:r>
      <w:r>
        <w:t>.</w:t>
      </w:r>
    </w:p>
    <w:p w14:paraId="5F7A6DFA" w14:textId="77777777" w:rsidR="009974B8" w:rsidRDefault="009974B8" w:rsidP="009974B8">
      <w:pPr>
        <w:pStyle w:val="EX"/>
      </w:pPr>
      <w:r>
        <w:t>Update:</w:t>
      </w:r>
      <w:r>
        <w:tab/>
        <w:t>The ME performs the updating procedure with EF</w:t>
      </w:r>
      <w:r>
        <w:rPr>
          <w:vertAlign w:val="subscript"/>
          <w:lang w:val="en-US"/>
        </w:rPr>
        <w:t>PSISMSC</w:t>
      </w:r>
      <w:r w:rsidRPr="005F76BC">
        <w:t>.</w:t>
      </w:r>
    </w:p>
    <w:p w14:paraId="76D9E8AF" w14:textId="77777777" w:rsidR="009974B8" w:rsidRPr="00313FA4" w:rsidRDefault="009974B8" w:rsidP="009974B8">
      <w:pPr>
        <w:pStyle w:val="Heading3"/>
      </w:pPr>
      <w:bookmarkStart w:id="332" w:name="_Toc2867246"/>
      <w:bookmarkStart w:id="333" w:name="_Toc29900609"/>
      <w:bookmarkStart w:id="334" w:name="_Toc36481447"/>
      <w:bookmarkStart w:id="335" w:name="_Toc36481902"/>
      <w:bookmarkStart w:id="336" w:name="_Toc163038738"/>
      <w:r>
        <w:lastRenderedPageBreak/>
        <w:t>5.3.2</w:t>
      </w:r>
      <w:r>
        <w:tab/>
        <w:t>Communication C</w:t>
      </w:r>
      <w:r w:rsidRPr="00313FA4">
        <w:t xml:space="preserve">ontrol </w:t>
      </w:r>
      <w:r>
        <w:t>for IMS by I</w:t>
      </w:r>
      <w:r w:rsidRPr="00313FA4">
        <w:t>SIM</w:t>
      </w:r>
      <w:bookmarkEnd w:id="332"/>
      <w:bookmarkEnd w:id="333"/>
      <w:bookmarkEnd w:id="334"/>
      <w:bookmarkEnd w:id="335"/>
      <w:bookmarkEnd w:id="336"/>
    </w:p>
    <w:p w14:paraId="20C06BC0" w14:textId="77777777" w:rsidR="009974B8" w:rsidRPr="00313FA4" w:rsidRDefault="009974B8" w:rsidP="009974B8">
      <w:pPr>
        <w:pStyle w:val="EX"/>
      </w:pPr>
      <w:r w:rsidRPr="00313FA4">
        <w:t>Requirement</w:t>
      </w:r>
      <w:r>
        <w:t>:</w:t>
      </w:r>
      <w:r>
        <w:tab/>
        <w:t>ISIM Service n°9</w:t>
      </w:r>
      <w:r w:rsidRPr="00313FA4">
        <w:t xml:space="preserve"> "available".</w:t>
      </w:r>
    </w:p>
    <w:p w14:paraId="10F26711" w14:textId="77777777"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14:paraId="3E68A123" w14:textId="77777777" w:rsidR="009974B8" w:rsidRPr="003810DF" w:rsidRDefault="009974B8" w:rsidP="009974B8">
      <w:pPr>
        <w:pStyle w:val="Heading3"/>
        <w:rPr>
          <w:lang w:val="en-US"/>
        </w:rPr>
      </w:pPr>
      <w:bookmarkStart w:id="337" w:name="_Toc2867247"/>
      <w:bookmarkStart w:id="338" w:name="_Toc29900610"/>
      <w:bookmarkStart w:id="339" w:name="_Toc36481448"/>
      <w:bookmarkStart w:id="340" w:name="_Toc36481903"/>
      <w:bookmarkStart w:id="341" w:name="_Toc163038739"/>
      <w:r>
        <w:rPr>
          <w:lang w:val="en-US"/>
        </w:rPr>
        <w:t>5.3.3</w:t>
      </w:r>
      <w:r w:rsidRPr="003810DF">
        <w:rPr>
          <w:lang w:val="en-US"/>
        </w:rPr>
        <w:tab/>
      </w:r>
      <w:r>
        <w:rPr>
          <w:lang w:val="en-US"/>
        </w:rPr>
        <w:t>UICC access</w:t>
      </w:r>
      <w:r w:rsidRPr="003810DF">
        <w:rPr>
          <w:lang w:val="en-US"/>
        </w:rPr>
        <w:t xml:space="preserve"> to IMS</w:t>
      </w:r>
      <w:bookmarkEnd w:id="337"/>
      <w:bookmarkEnd w:id="338"/>
      <w:bookmarkEnd w:id="339"/>
      <w:bookmarkEnd w:id="340"/>
      <w:bookmarkEnd w:id="341"/>
    </w:p>
    <w:p w14:paraId="4EFA8AC3" w14:textId="77777777"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14:paraId="7CAA4CE1" w14:textId="77777777" w:rsidR="009974B8" w:rsidRDefault="009974B8" w:rsidP="009974B8">
      <w:pPr>
        <w:pStyle w:val="EX"/>
      </w:pPr>
      <w:r>
        <w:t>Request:</w:t>
      </w:r>
      <w:r>
        <w:tab/>
        <w:t>The terminal performs the reading procedure with EF</w:t>
      </w:r>
      <w:r w:rsidRPr="00377F39">
        <w:rPr>
          <w:vertAlign w:val="subscript"/>
        </w:rPr>
        <w:t>UICCIARI</w:t>
      </w:r>
      <w:r>
        <w:t>.</w:t>
      </w:r>
    </w:p>
    <w:p w14:paraId="2C543F1D" w14:textId="77777777"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14:paraId="3705FA40" w14:textId="77777777" w:rsidR="009974B8" w:rsidRDefault="009974B8" w:rsidP="009974B8">
      <w:pPr>
        <w:pStyle w:val="Heading3"/>
        <w:ind w:left="0" w:firstLine="0"/>
      </w:pPr>
      <w:bookmarkStart w:id="342" w:name="_Toc2867248"/>
      <w:bookmarkStart w:id="343" w:name="_Toc29900611"/>
      <w:bookmarkStart w:id="344" w:name="_Toc36481449"/>
      <w:bookmarkStart w:id="345" w:name="_Toc36481904"/>
      <w:bookmarkStart w:id="346" w:name="_Toc163038740"/>
      <w:r>
        <w:t>5.3.4</w:t>
      </w:r>
      <w:r>
        <w:tab/>
        <w:t>From Preferred related procedures</w:t>
      </w:r>
      <w:bookmarkEnd w:id="342"/>
      <w:bookmarkEnd w:id="343"/>
      <w:bookmarkEnd w:id="344"/>
      <w:bookmarkEnd w:id="345"/>
      <w:bookmarkEnd w:id="346"/>
    </w:p>
    <w:p w14:paraId="7B5E445C" w14:textId="596A687E"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in the ISIM Service Table.</w:t>
      </w:r>
    </w:p>
    <w:p w14:paraId="6A7178D4" w14:textId="682AD1F3"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w:t>
      </w:r>
      <w:r w:rsidR="00313726">
        <w:t>TS 2</w:t>
      </w:r>
      <w:r>
        <w:t>4.607</w:t>
      </w:r>
      <w:r w:rsidR="00313726">
        <w:t> [</w:t>
      </w:r>
      <w:r>
        <w:t>34] clause 4.5.2.12.</w:t>
      </w:r>
    </w:p>
    <w:p w14:paraId="1E353D27" w14:textId="77777777" w:rsidR="009974B8" w:rsidRDefault="009974B8" w:rsidP="009974B8">
      <w:pPr>
        <w:pStyle w:val="Heading3"/>
        <w:ind w:left="0" w:firstLine="0"/>
      </w:pPr>
      <w:bookmarkStart w:id="347" w:name="_Toc2867249"/>
      <w:bookmarkStart w:id="348" w:name="_Toc29900612"/>
      <w:bookmarkStart w:id="349" w:name="_Toc36481450"/>
      <w:bookmarkStart w:id="350" w:name="_Toc36481905"/>
      <w:bookmarkStart w:id="351" w:name="_Toc163038741"/>
      <w:r>
        <w:t>5.3.5</w:t>
      </w:r>
      <w:r>
        <w:tab/>
        <w:t>IMS Configuration Data related procedures</w:t>
      </w:r>
      <w:bookmarkEnd w:id="347"/>
      <w:bookmarkEnd w:id="348"/>
      <w:bookmarkEnd w:id="349"/>
      <w:bookmarkEnd w:id="350"/>
      <w:bookmarkEnd w:id="351"/>
    </w:p>
    <w:p w14:paraId="7B77B65D" w14:textId="623797B1"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in the ISIM Service Table.</w:t>
      </w:r>
    </w:p>
    <w:p w14:paraId="3A9C0CA4" w14:textId="505E7084"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0F9DB6FD" w14:textId="77777777" w:rsidR="009974B8" w:rsidRDefault="009974B8" w:rsidP="009974B8">
      <w:pPr>
        <w:pStyle w:val="Heading3"/>
        <w:ind w:left="0" w:firstLine="0"/>
      </w:pPr>
      <w:bookmarkStart w:id="352" w:name="_Toc2867250"/>
      <w:bookmarkStart w:id="353" w:name="_Toc29900613"/>
      <w:bookmarkStart w:id="354" w:name="_Toc36481451"/>
      <w:bookmarkStart w:id="355" w:name="_Toc36481906"/>
      <w:bookmarkStart w:id="356" w:name="_Toc163038742"/>
      <w:r>
        <w:t>5.3.6</w:t>
      </w:r>
      <w:r>
        <w:tab/>
        <w:t>XCAP Configuration Data related procedures</w:t>
      </w:r>
      <w:bookmarkEnd w:id="352"/>
      <w:bookmarkEnd w:id="353"/>
      <w:bookmarkEnd w:id="354"/>
      <w:bookmarkEnd w:id="355"/>
      <w:bookmarkEnd w:id="356"/>
    </w:p>
    <w:p w14:paraId="3081BF5C" w14:textId="09C34D0D"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in the ISIM Service Table.</w:t>
      </w:r>
    </w:p>
    <w:p w14:paraId="7C96EFC7" w14:textId="575DEE24"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w:t>
      </w:r>
      <w:r w:rsidR="00313726">
        <w:t>TS 2</w:t>
      </w:r>
      <w:r>
        <w:t>4.623</w:t>
      </w:r>
      <w:r w:rsidR="00313726">
        <w:t> [</w:t>
      </w:r>
      <w:r>
        <w:rPr>
          <w:lang w:val="en-US"/>
        </w:rPr>
        <w:t>40</w:t>
      </w:r>
      <w:r>
        <w:t xml:space="preserve">] clause 5.2.1.3 and </w:t>
      </w:r>
      <w:r w:rsidR="00313726">
        <w:t>TS 2</w:t>
      </w:r>
      <w:r>
        <w:t>4.623</w:t>
      </w:r>
      <w:r w:rsidR="00313726">
        <w:t> [</w:t>
      </w:r>
      <w:r>
        <w:rPr>
          <w:lang w:val="en-US"/>
        </w:rPr>
        <w:t>40</w:t>
      </w:r>
      <w:r>
        <w:t>] clause </w:t>
      </w:r>
      <w:r w:rsidRPr="008433E7">
        <w:rPr>
          <w:lang w:val="en-US"/>
        </w:rPr>
        <w:t>B.2</w:t>
      </w:r>
      <w:r>
        <w:t>.</w:t>
      </w:r>
    </w:p>
    <w:p w14:paraId="4579B0CF" w14:textId="77777777" w:rsidR="009974B8" w:rsidRDefault="009974B8" w:rsidP="009974B8">
      <w:pPr>
        <w:pStyle w:val="Heading2"/>
      </w:pPr>
      <w:bookmarkStart w:id="357" w:name="_Toc2867251"/>
      <w:bookmarkStart w:id="358" w:name="_Toc29900614"/>
      <w:bookmarkStart w:id="359" w:name="_Toc36481452"/>
      <w:bookmarkStart w:id="360" w:name="_Toc36481907"/>
      <w:bookmarkStart w:id="361" w:name="_Toc163038743"/>
      <w:r>
        <w:t>5.4</w:t>
      </w:r>
      <w:r>
        <w:tab/>
        <w:t>MCS related procedures</w:t>
      </w:r>
      <w:bookmarkEnd w:id="357"/>
      <w:bookmarkEnd w:id="358"/>
      <w:bookmarkEnd w:id="359"/>
      <w:bookmarkEnd w:id="360"/>
      <w:bookmarkEnd w:id="361"/>
    </w:p>
    <w:p w14:paraId="6880D76E" w14:textId="77777777" w:rsidR="009974B8" w:rsidRPr="00313FA4" w:rsidRDefault="009974B8" w:rsidP="009974B8">
      <w:pPr>
        <w:pStyle w:val="EX"/>
      </w:pPr>
      <w:r w:rsidRPr="00313FA4">
        <w:t>Requirement</w:t>
      </w:r>
      <w:r>
        <w:t>:</w:t>
      </w:r>
      <w:r>
        <w:tab/>
        <w:t>ISIM Service n°15</w:t>
      </w:r>
      <w:r w:rsidRPr="00313FA4">
        <w:t xml:space="preserve"> "available".</w:t>
      </w:r>
    </w:p>
    <w:p w14:paraId="31D575D2" w14:textId="4C2A7FB4" w:rsidR="009974B8" w:rsidRDefault="009974B8" w:rsidP="009974B8">
      <w:pPr>
        <w:pStyle w:val="EX"/>
        <w:ind w:left="0" w:firstLine="0"/>
      </w:pPr>
      <w:r>
        <w:t>The MCS related procedures by ISIM are the same as MCS related procedures by USIM defined in 3GPP TS 31.102</w:t>
      </w:r>
      <w:r w:rsidR="00313726">
        <w:t> [</w:t>
      </w:r>
      <w:r>
        <w:t>2].</w:t>
      </w:r>
    </w:p>
    <w:p w14:paraId="6515D17A" w14:textId="77777777" w:rsidR="009974B8" w:rsidRDefault="009974B8" w:rsidP="009974B8">
      <w:pPr>
        <w:pStyle w:val="Heading2"/>
      </w:pPr>
      <w:bookmarkStart w:id="362" w:name="_Toc2867252"/>
      <w:bookmarkStart w:id="363" w:name="_Toc29900615"/>
      <w:bookmarkStart w:id="364" w:name="_Toc36481453"/>
      <w:bookmarkStart w:id="365" w:name="_Toc36481908"/>
      <w:bookmarkStart w:id="366" w:name="_Toc163038744"/>
      <w:r>
        <w:t>5.5</w:t>
      </w:r>
      <w:r>
        <w:tab/>
        <w:t>WebRTC related procedures</w:t>
      </w:r>
      <w:bookmarkEnd w:id="362"/>
      <w:bookmarkEnd w:id="363"/>
      <w:bookmarkEnd w:id="364"/>
      <w:bookmarkEnd w:id="365"/>
      <w:bookmarkEnd w:id="366"/>
    </w:p>
    <w:p w14:paraId="11122D82" w14:textId="77777777" w:rsidR="009974B8" w:rsidRPr="00313FA4" w:rsidRDefault="009974B8" w:rsidP="009974B8">
      <w:pPr>
        <w:pStyle w:val="EX"/>
      </w:pPr>
      <w:r w:rsidRPr="00313FA4">
        <w:t>Requirement</w:t>
      </w:r>
      <w:r>
        <w:t>:</w:t>
      </w:r>
      <w:r>
        <w:tab/>
        <w:t>ISIM Service n°20</w:t>
      </w:r>
      <w:r w:rsidRPr="00313FA4">
        <w:t xml:space="preserve"> "available".</w:t>
      </w:r>
    </w:p>
    <w:p w14:paraId="01689532" w14:textId="77777777" w:rsidR="009974B8" w:rsidRDefault="009974B8" w:rsidP="009974B8">
      <w:pPr>
        <w:pStyle w:val="EX"/>
        <w:rPr>
          <w:vertAlign w:val="subscript"/>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14:paraId="6633AD9D" w14:textId="61D0CA14" w:rsidR="00313726" w:rsidRDefault="00313726" w:rsidP="00313726">
      <w:pPr>
        <w:pStyle w:val="Heading2"/>
      </w:pPr>
      <w:bookmarkStart w:id="367" w:name="_Toc50965441"/>
      <w:bookmarkStart w:id="368" w:name="_Toc27773994"/>
      <w:bookmarkStart w:id="369" w:name="_Toc57102209"/>
      <w:bookmarkStart w:id="370" w:name="_Toc36474419"/>
      <w:bookmarkStart w:id="371" w:name="_Toc44930671"/>
      <w:bookmarkStart w:id="372" w:name="_Toc138671131"/>
      <w:bookmarkStart w:id="373" w:name="_Toc20392026"/>
      <w:bookmarkStart w:id="374" w:name="_Toc36477778"/>
      <w:bookmarkStart w:id="375" w:name="_Toc11053186"/>
      <w:bookmarkStart w:id="376" w:name="_Toc163038745"/>
      <w:r>
        <w:t>5.</w:t>
      </w:r>
      <w:r>
        <w:rPr>
          <w:lang w:val="en-US" w:eastAsia="zh-CN"/>
        </w:rPr>
        <w:t>6</w:t>
      </w:r>
      <w:r>
        <w:tab/>
      </w:r>
      <w:r>
        <w:rPr>
          <w:lang w:val="en-US"/>
        </w:rPr>
        <w:t>IMS DC Establishment indication</w:t>
      </w:r>
      <w:r>
        <w:rPr>
          <w:rFonts w:eastAsia="SimSun" w:hint="eastAsia"/>
          <w:sz w:val="28"/>
          <w:lang w:val="en-US" w:eastAsia="zh-CN"/>
        </w:rPr>
        <w:t xml:space="preserve"> </w:t>
      </w:r>
      <w:r>
        <w:rPr>
          <w:lang w:val="en-US"/>
        </w:rPr>
        <w:t>procedure</w:t>
      </w:r>
      <w:r>
        <w:t>s</w:t>
      </w:r>
      <w:bookmarkEnd w:id="367"/>
      <w:bookmarkEnd w:id="368"/>
      <w:bookmarkEnd w:id="369"/>
      <w:bookmarkEnd w:id="370"/>
      <w:bookmarkEnd w:id="371"/>
      <w:bookmarkEnd w:id="372"/>
      <w:bookmarkEnd w:id="373"/>
      <w:bookmarkEnd w:id="374"/>
      <w:bookmarkEnd w:id="375"/>
      <w:bookmarkEnd w:id="376"/>
    </w:p>
    <w:p w14:paraId="67985140" w14:textId="3AA7B226" w:rsidR="00313726" w:rsidRDefault="00313726" w:rsidP="00313726">
      <w:pPr>
        <w:pStyle w:val="Heading3"/>
      </w:pPr>
      <w:bookmarkStart w:id="377" w:name="_Toc27773995"/>
      <w:bookmarkStart w:id="378" w:name="_Toc138671132"/>
      <w:bookmarkStart w:id="379" w:name="_Toc20392027"/>
      <w:bookmarkStart w:id="380" w:name="_Toc44930672"/>
      <w:bookmarkStart w:id="381" w:name="_Toc57102210"/>
      <w:bookmarkStart w:id="382" w:name="_Toc36474420"/>
      <w:bookmarkStart w:id="383" w:name="_Toc36477779"/>
      <w:bookmarkStart w:id="384" w:name="_Toc11053187"/>
      <w:bookmarkStart w:id="385" w:name="_Toc50965442"/>
      <w:bookmarkStart w:id="386" w:name="_Toc163038746"/>
      <w:r>
        <w:t>5.</w:t>
      </w:r>
      <w:r>
        <w:rPr>
          <w:lang w:eastAsia="zh-CN"/>
        </w:rPr>
        <w:t>6</w:t>
      </w:r>
      <w:r>
        <w:t>.1</w:t>
      </w:r>
      <w:r>
        <w:tab/>
      </w:r>
      <w:r>
        <w:rPr>
          <w:lang w:val="en-US"/>
        </w:rPr>
        <w:t xml:space="preserve">IMS DC Establishment </w:t>
      </w:r>
      <w:bookmarkStart w:id="387" w:name="OLE_LINK9"/>
      <w:r>
        <w:rPr>
          <w:lang w:val="en-US"/>
        </w:rPr>
        <w:t>indication</w:t>
      </w:r>
      <w:bookmarkEnd w:id="387"/>
      <w:r>
        <w:rPr>
          <w:lang w:val="en-US"/>
        </w:rPr>
        <w:t xml:space="preserve"> procedure</w:t>
      </w:r>
      <w:bookmarkEnd w:id="377"/>
      <w:bookmarkEnd w:id="378"/>
      <w:bookmarkEnd w:id="379"/>
      <w:bookmarkEnd w:id="380"/>
      <w:bookmarkEnd w:id="381"/>
      <w:bookmarkEnd w:id="382"/>
      <w:bookmarkEnd w:id="383"/>
      <w:bookmarkEnd w:id="384"/>
      <w:bookmarkEnd w:id="385"/>
      <w:bookmarkEnd w:id="386"/>
    </w:p>
    <w:p w14:paraId="5971EFB2" w14:textId="56E9DF75" w:rsidR="00313726" w:rsidRDefault="00313726" w:rsidP="00313726">
      <w:pPr>
        <w:pStyle w:val="EX"/>
      </w:pPr>
      <w:r>
        <w:t>Requirement:</w:t>
      </w:r>
      <w:r>
        <w:tab/>
      </w:r>
      <w:r>
        <w:rPr>
          <w:rFonts w:hint="eastAsia"/>
        </w:rPr>
        <w:t>Service n°</w:t>
      </w:r>
      <w:r>
        <w:t>22</w:t>
      </w:r>
      <w:r>
        <w:rPr>
          <w:rFonts w:hint="eastAsia"/>
        </w:rPr>
        <w:t xml:space="preserve"> is "available"</w:t>
      </w:r>
      <w:r>
        <w:t>.</w:t>
      </w:r>
    </w:p>
    <w:p w14:paraId="03056BA4" w14:textId="77777777" w:rsidR="00313726" w:rsidRDefault="00313726" w:rsidP="00313726">
      <w:pPr>
        <w:pStyle w:val="EX"/>
      </w:pPr>
      <w:r>
        <w:lastRenderedPageBreak/>
        <w:t>Request:</w:t>
      </w:r>
      <w:r>
        <w:tab/>
      </w:r>
      <w:r>
        <w:rPr>
          <w:rFonts w:hint="eastAsia"/>
        </w:rPr>
        <w:t xml:space="preserve"> The ME performs the reading procedure with </w:t>
      </w:r>
      <w:r>
        <w:t>EF</w:t>
      </w:r>
      <w:r>
        <w:rPr>
          <w:rFonts w:eastAsia="SimSun" w:hint="eastAsia"/>
          <w:vertAlign w:val="subscript"/>
          <w:lang w:val="en-US" w:eastAsia="zh-CN"/>
        </w:rPr>
        <w:t>IMSDCI</w:t>
      </w:r>
      <w:r>
        <w:t>.</w:t>
      </w:r>
    </w:p>
    <w:p w14:paraId="3D0F9262" w14:textId="2F0A021A" w:rsidR="00313726" w:rsidRPr="00313726" w:rsidRDefault="00313726" w:rsidP="00313726">
      <w:pPr>
        <w:pStyle w:val="EX"/>
        <w:ind w:left="0" w:firstLine="0"/>
        <w:rPr>
          <w:rFonts w:eastAsia="SimSun"/>
          <w:lang w:val="en-US" w:eastAsia="zh-CN"/>
        </w:rPr>
      </w:pPr>
      <w:r w:rsidRPr="00313726">
        <w:rPr>
          <w:color w:val="000000"/>
        </w:rPr>
        <w:t>The ME shall follow the procedures as specified in</w:t>
      </w:r>
      <w:r w:rsidRPr="00313726">
        <w:rPr>
          <w:rFonts w:eastAsia="SimSun" w:hint="eastAsia"/>
          <w:color w:val="000000"/>
          <w:lang w:val="en-US" w:eastAsia="zh-CN"/>
        </w:rPr>
        <w:t xml:space="preserve"> </w:t>
      </w:r>
      <w:bookmarkStart w:id="388" w:name="OLE_LINK15"/>
      <w:r w:rsidRPr="00313726">
        <w:rPr>
          <w:rFonts w:eastAsia="SimSun" w:hint="eastAsia"/>
          <w:color w:val="000000"/>
          <w:lang w:val="en-US" w:eastAsia="zh-CN"/>
        </w:rPr>
        <w:t>3GPP</w:t>
      </w:r>
      <w:r>
        <w:rPr>
          <w:rFonts w:eastAsia="SimSun" w:hint="eastAsia"/>
          <w:lang w:val="en-US" w:eastAsia="zh-CN"/>
        </w:rPr>
        <w:t xml:space="preserve"> TS</w:t>
      </w:r>
      <w:r>
        <w:rPr>
          <w:rFonts w:eastAsia="SimSun"/>
          <w:lang w:val="en-US" w:eastAsia="zh-CN"/>
        </w:rPr>
        <w:t> </w:t>
      </w:r>
      <w:r>
        <w:rPr>
          <w:rFonts w:eastAsia="SimSun" w:hint="eastAsia"/>
          <w:lang w:val="en-US" w:eastAsia="zh-CN"/>
        </w:rPr>
        <w:t>24.186[</w:t>
      </w:r>
      <w:r>
        <w:rPr>
          <w:rFonts w:eastAsia="SimSun"/>
          <w:lang w:val="en-US" w:eastAsia="zh-CN"/>
        </w:rPr>
        <w:t>48</w:t>
      </w:r>
      <w:r>
        <w:rPr>
          <w:rFonts w:eastAsia="SimSun" w:hint="eastAsia"/>
          <w:lang w:val="en-US" w:eastAsia="zh-CN"/>
        </w:rPr>
        <w:t>]</w:t>
      </w:r>
      <w:bookmarkEnd w:id="388"/>
      <w:r>
        <w:rPr>
          <w:rFonts w:eastAsia="SimSun" w:hint="eastAsia"/>
          <w:lang w:val="en-US" w:eastAsia="zh-CN"/>
        </w:rPr>
        <w:t>.</w:t>
      </w:r>
    </w:p>
    <w:p w14:paraId="24303EC9" w14:textId="77777777" w:rsidR="009974B8" w:rsidRDefault="009974B8" w:rsidP="009974B8">
      <w:pPr>
        <w:pStyle w:val="Heading1"/>
      </w:pPr>
      <w:bookmarkStart w:id="389" w:name="_Toc2867253"/>
      <w:bookmarkStart w:id="390" w:name="_Toc29900616"/>
      <w:bookmarkStart w:id="391" w:name="_Toc36481454"/>
      <w:bookmarkStart w:id="392" w:name="_Toc36481909"/>
      <w:bookmarkStart w:id="393" w:name="_Toc163038747"/>
      <w:r>
        <w:t>6</w:t>
      </w:r>
      <w:r>
        <w:tab/>
        <w:t>Security features</w:t>
      </w:r>
      <w:bookmarkEnd w:id="389"/>
      <w:bookmarkEnd w:id="390"/>
      <w:bookmarkEnd w:id="391"/>
      <w:bookmarkEnd w:id="392"/>
      <w:bookmarkEnd w:id="393"/>
    </w:p>
    <w:p w14:paraId="69E57185" w14:textId="77777777" w:rsidR="009974B8" w:rsidRDefault="009974B8" w:rsidP="009974B8">
      <w:r>
        <w:t>The security aspects of IMS are specified in TS 33.203 [14]. This clause gives information related to security features supported by the ISIM with respect to user verification and file access conditions.</w:t>
      </w:r>
    </w:p>
    <w:p w14:paraId="2240F21E" w14:textId="77777777" w:rsidR="009974B8" w:rsidRDefault="009974B8" w:rsidP="009974B8">
      <w:pPr>
        <w:pStyle w:val="Heading2"/>
      </w:pPr>
      <w:bookmarkStart w:id="394" w:name="_Toc2867254"/>
      <w:bookmarkStart w:id="395" w:name="_Toc29900617"/>
      <w:bookmarkStart w:id="396" w:name="_Toc36481455"/>
      <w:bookmarkStart w:id="397" w:name="_Toc36481910"/>
      <w:bookmarkStart w:id="398" w:name="_Toc163038748"/>
      <w:r>
        <w:t>6.1</w:t>
      </w:r>
      <w:r>
        <w:tab/>
        <w:t>User verification and file access conditions</w:t>
      </w:r>
      <w:bookmarkEnd w:id="394"/>
      <w:bookmarkEnd w:id="395"/>
      <w:bookmarkEnd w:id="396"/>
      <w:bookmarkEnd w:id="397"/>
      <w:bookmarkEnd w:id="398"/>
    </w:p>
    <w:p w14:paraId="30952F2F" w14:textId="77777777" w:rsidR="009974B8" w:rsidRDefault="009974B8" w:rsidP="009974B8">
      <w:r>
        <w:t>The security architecture as defined in TS 31.101 [3] applies to the ISIM and UICC with the following definitions and additions:</w:t>
      </w:r>
    </w:p>
    <w:p w14:paraId="663FE016" w14:textId="77777777" w:rsidR="009974B8" w:rsidRDefault="009974B8" w:rsidP="009974B8">
      <w:pPr>
        <w:pStyle w:val="B1"/>
      </w:pPr>
      <w:r>
        <w:t>-</w:t>
      </w:r>
      <w:r>
        <w:tab/>
        <w:t>The ISIM application shall use a global key reference as PIN1 as specified in TS 31.101 [3].</w:t>
      </w:r>
    </w:p>
    <w:p w14:paraId="3B8486CE" w14:textId="77777777" w:rsidR="009974B8" w:rsidRDefault="009974B8" w:rsidP="009974B8">
      <w:pPr>
        <w:pStyle w:val="B1"/>
      </w:pPr>
      <w:r>
        <w:t>-</w:t>
      </w:r>
      <w:r>
        <w:tab/>
        <w:t>For access to DF</w:t>
      </w:r>
      <w:r>
        <w:rPr>
          <w:vertAlign w:val="subscript"/>
        </w:rPr>
        <w:t>TELECOM</w:t>
      </w:r>
      <w:r>
        <w:t xml:space="preserve"> the PIN shall be verified.</w:t>
      </w:r>
    </w:p>
    <w:p w14:paraId="66346C5E" w14:textId="77777777" w:rsidR="009974B8" w:rsidRDefault="009974B8" w:rsidP="009974B8">
      <w:pPr>
        <w:pStyle w:val="B1"/>
      </w:pPr>
      <w:r>
        <w:t>-</w:t>
      </w:r>
      <w:r>
        <w:tab/>
        <w:t>The only valid usage qualifier is '08' which means user authentication knowledge based (PIN) as defined in ISO/IEC 7816</w:t>
      </w:r>
      <w:r>
        <w:noBreakHyphen/>
        <w:t>4 [6].</w:t>
      </w:r>
    </w:p>
    <w:p w14:paraId="042E42B2" w14:textId="77777777" w:rsidR="009974B8" w:rsidRDefault="009974B8" w:rsidP="009974B8">
      <w:pPr>
        <w:pStyle w:val="Heading1"/>
      </w:pPr>
      <w:bookmarkStart w:id="399" w:name="_Toc2867255"/>
      <w:bookmarkStart w:id="400" w:name="_Toc29900618"/>
      <w:bookmarkStart w:id="401" w:name="_Toc36481456"/>
      <w:bookmarkStart w:id="402" w:name="_Toc36481911"/>
      <w:bookmarkStart w:id="403" w:name="_Toc163038749"/>
      <w:r>
        <w:t>7</w:t>
      </w:r>
      <w:r>
        <w:tab/>
        <w:t>ISIM Commands</w:t>
      </w:r>
      <w:bookmarkEnd w:id="399"/>
      <w:bookmarkEnd w:id="400"/>
      <w:bookmarkEnd w:id="401"/>
      <w:bookmarkEnd w:id="402"/>
      <w:bookmarkEnd w:id="403"/>
    </w:p>
    <w:p w14:paraId="7DC15365" w14:textId="77777777" w:rsidR="009974B8" w:rsidRDefault="009974B8" w:rsidP="009974B8">
      <w:r>
        <w:t>The commands specified in TS 31.101 [3] are supported by ISIM, with the restrictions identified in this clause.</w:t>
      </w:r>
    </w:p>
    <w:p w14:paraId="7CA93463" w14:textId="77777777" w:rsidR="009974B8" w:rsidRDefault="009974B8" w:rsidP="009974B8">
      <w:pPr>
        <w:pStyle w:val="Heading2"/>
      </w:pPr>
      <w:bookmarkStart w:id="404" w:name="_Toc2867256"/>
      <w:bookmarkStart w:id="405" w:name="_Toc29900619"/>
      <w:bookmarkStart w:id="406" w:name="_Toc36481457"/>
      <w:bookmarkStart w:id="407" w:name="_Toc36481912"/>
      <w:bookmarkStart w:id="408" w:name="_Toc163038750"/>
      <w:r>
        <w:t>7.1</w:t>
      </w:r>
      <w:r>
        <w:tab/>
        <w:t>AUTHENTICATE</w:t>
      </w:r>
      <w:bookmarkEnd w:id="404"/>
      <w:bookmarkEnd w:id="405"/>
      <w:bookmarkEnd w:id="406"/>
      <w:bookmarkEnd w:id="407"/>
      <w:bookmarkEnd w:id="408"/>
    </w:p>
    <w:p w14:paraId="024BACFC" w14:textId="77777777" w:rsidR="009974B8" w:rsidRDefault="009974B8" w:rsidP="009974B8">
      <w:pPr>
        <w:pStyle w:val="Heading3"/>
      </w:pPr>
      <w:bookmarkStart w:id="409" w:name="_Toc2867257"/>
      <w:bookmarkStart w:id="410" w:name="_Toc29900620"/>
      <w:bookmarkStart w:id="411" w:name="_Toc36481458"/>
      <w:bookmarkStart w:id="412" w:name="_Toc36481913"/>
      <w:bookmarkStart w:id="413" w:name="_Toc163038751"/>
      <w:r>
        <w:t>7.1.1</w:t>
      </w:r>
      <w:r>
        <w:tab/>
        <w:t>Command description</w:t>
      </w:r>
      <w:bookmarkEnd w:id="409"/>
      <w:bookmarkEnd w:id="410"/>
      <w:bookmarkEnd w:id="411"/>
      <w:bookmarkEnd w:id="412"/>
      <w:bookmarkEnd w:id="413"/>
    </w:p>
    <w:p w14:paraId="2C37EC21" w14:textId="77777777" w:rsidR="009974B8" w:rsidRDefault="009974B8" w:rsidP="009974B8">
      <w:r>
        <w:t>The function can be used in several different contexts:</w:t>
      </w:r>
    </w:p>
    <w:p w14:paraId="786A8AC0" w14:textId="77777777"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14:paraId="2A59D3A6" w14:textId="77777777" w:rsidR="009974B8" w:rsidRDefault="009974B8" w:rsidP="009974B8">
      <w:pPr>
        <w:pStyle w:val="B1"/>
      </w:pPr>
      <w:r>
        <w:t>-</w:t>
      </w:r>
      <w:r>
        <w:tab/>
        <w:t>a HTTP Digest security context, when HTTP Digest authentication data are available. Digest authentication operations are described in IETF RFC 2617 [26].</w:t>
      </w:r>
    </w:p>
    <w:p w14:paraId="5319505C" w14:textId="77777777" w:rsidR="009974B8" w:rsidRDefault="009974B8" w:rsidP="009974B8">
      <w:pPr>
        <w:pStyle w:val="B1"/>
      </w:pPr>
      <w:r>
        <w:t>-</w:t>
      </w:r>
      <w:r>
        <w:tab/>
        <w:t>a GBA_U security context, when a GBA bootstrapping procedure is requested. In this context the function is used in two different modes:</w:t>
      </w:r>
    </w:p>
    <w:p w14:paraId="0D2CB716" w14:textId="246FA6D8" w:rsidR="009974B8" w:rsidRDefault="009974B8" w:rsidP="009974B8">
      <w:pPr>
        <w:pStyle w:val="B2"/>
      </w:pPr>
      <w:r>
        <w:t>a)</w:t>
      </w:r>
      <w:r>
        <w:tab/>
        <w:t>Bootstrapping Mode: during the procedure for mutual authenticating of the ISIM and the Bootstrapping Server Function (BSF) and for deriving Bootstrapped key material from the AKA run.</w:t>
      </w:r>
    </w:p>
    <w:p w14:paraId="07787C6B" w14:textId="77777777" w:rsidR="009974B8" w:rsidRDefault="009974B8" w:rsidP="009974B8">
      <w:pPr>
        <w:pStyle w:val="B2"/>
      </w:pPr>
      <w:r>
        <w:t>b)</w:t>
      </w:r>
      <w:r>
        <w:tab/>
        <w:t>NAF Derivation Mode: during the procedure for deriving Network Application Function (NAF) specific keys from previous bootstrapped key material.</w:t>
      </w:r>
    </w:p>
    <w:p w14:paraId="3449DBE7" w14:textId="77777777" w:rsidR="009974B8" w:rsidRDefault="009974B8" w:rsidP="009974B8">
      <w:pPr>
        <w:pStyle w:val="B1"/>
      </w:pPr>
      <w:r>
        <w:t>-</w:t>
      </w:r>
      <w:r>
        <w:tab/>
        <w:t>a Local Key Establishment security context, when a Local Key Establishment procedure is requested.</w:t>
      </w:r>
    </w:p>
    <w:p w14:paraId="10860E41" w14:textId="20898CA8" w:rsidR="009974B8" w:rsidRDefault="009974B8" w:rsidP="009974B8">
      <w:r>
        <w:t xml:space="preserve">The function is related to a particular ISIM and shall not be executable unless the ISIM application has been selected and activated, and the current directory is the ISIM ADF or any subdirectory under this ADF and a successful PIN verification procedure has been performed (see </w:t>
      </w:r>
      <w:r w:rsidR="00313726">
        <w:t>clause 5</w:t>
      </w:r>
      <w:r>
        <w:t>).</w:t>
      </w:r>
    </w:p>
    <w:p w14:paraId="01DD8538" w14:textId="77777777" w:rsidR="009974B8" w:rsidRDefault="009974B8" w:rsidP="009974B8">
      <w:pPr>
        <w:pStyle w:val="Heading4"/>
      </w:pPr>
      <w:bookmarkStart w:id="414" w:name="_Toc2867258"/>
      <w:bookmarkStart w:id="415" w:name="_Toc29900621"/>
      <w:bookmarkStart w:id="416" w:name="_Toc36481459"/>
      <w:bookmarkStart w:id="417" w:name="_Toc36481914"/>
      <w:bookmarkStart w:id="418" w:name="_Toc163038752"/>
      <w:r>
        <w:lastRenderedPageBreak/>
        <w:t>7.1.1.1</w:t>
      </w:r>
      <w:r>
        <w:tab/>
        <w:t>IMS AKA security context</w:t>
      </w:r>
      <w:bookmarkEnd w:id="414"/>
      <w:bookmarkEnd w:id="415"/>
      <w:bookmarkEnd w:id="416"/>
      <w:bookmarkEnd w:id="417"/>
      <w:bookmarkEnd w:id="418"/>
    </w:p>
    <w:p w14:paraId="2A4C7243" w14:textId="5C495640" w:rsidR="009974B8" w:rsidRDefault="009974B8" w:rsidP="009974B8">
      <w:r>
        <w:t>The ISIM first computes the anonymity key AK = f5</w:t>
      </w:r>
      <w:r>
        <w:rPr>
          <w:vertAlign w:val="subscript"/>
        </w:rPr>
        <w:t>K</w:t>
      </w:r>
      <w:r>
        <w:t xml:space="preserve"> (RAND) and retrieves the sequence number</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51C841AB" w14:textId="77777777"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14:paraId="0A8C18FD" w14:textId="77777777"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14:paraId="3BA7498C" w14:textId="6A606C01" w:rsidR="009974B8" w:rsidRDefault="009974B8" w:rsidP="009974B8">
      <w:pPr>
        <w:pStyle w:val="NO"/>
      </w:pPr>
      <w:r>
        <w:t>NOTE:</w:t>
      </w:r>
      <w:r>
        <w:tab/>
        <w:t>This implies that the ISIM has to keep a list of the last used sequence numbers and the length of the list is at least 32 entries.</w:t>
      </w:r>
    </w:p>
    <w:p w14:paraId="1BBD5D13" w14:textId="77777777" w:rsidR="009974B8" w:rsidRDefault="009974B8" w:rsidP="009974B8">
      <w:r>
        <w:t>If  the ISIM detects the sequence numbers to be invalid, this is considered as a synchronisation failure and the ISIM abandons the function. In this case the command response is AUTS, where:</w:t>
      </w:r>
    </w:p>
    <w:p w14:paraId="4AA853E1" w14:textId="77777777"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36A6BE7F" w14:textId="77777777"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14:paraId="35E6ED39" w14:textId="77777777"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77276A70" w14:textId="77777777"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14:paraId="3E2B3682" w14:textId="77777777" w:rsidR="009974B8" w:rsidRDefault="009974B8" w:rsidP="009974B8">
      <w:r>
        <w:t>the AMF assumes a dummy value of all zeroes so that it does not need to be transmitted in clear in the resynchronisation message.</w:t>
      </w:r>
    </w:p>
    <w:p w14:paraId="1AD701C1" w14:textId="77777777"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456B0B80" w14:textId="77777777"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14:paraId="36A504CB" w14:textId="77777777" w:rsidR="009974B8" w:rsidRDefault="009974B8" w:rsidP="009974B8">
      <w:pPr>
        <w:pStyle w:val="Heading4"/>
      </w:pPr>
      <w:bookmarkStart w:id="419" w:name="_Toc2867259"/>
      <w:bookmarkStart w:id="420" w:name="_Toc29900622"/>
      <w:bookmarkStart w:id="421" w:name="_Toc36481460"/>
      <w:bookmarkStart w:id="422" w:name="_Toc36481915"/>
      <w:bookmarkStart w:id="423" w:name="_Toc163038753"/>
      <w:r>
        <w:t>7.1.1.2</w:t>
      </w:r>
      <w:r>
        <w:tab/>
        <w:t>GBA security context (Bootstrapping Mode)</w:t>
      </w:r>
      <w:bookmarkEnd w:id="419"/>
      <w:bookmarkEnd w:id="420"/>
      <w:bookmarkEnd w:id="421"/>
      <w:bookmarkEnd w:id="422"/>
      <w:bookmarkEnd w:id="423"/>
    </w:p>
    <w:p w14:paraId="73B5AAAC" w14:textId="77777777" w:rsidR="009974B8" w:rsidRDefault="009974B8" w:rsidP="009974B8">
      <w:r>
        <w:t>ISIM operations in GBA security context are supported if service n°2 is "available".</w:t>
      </w:r>
    </w:p>
    <w:p w14:paraId="1B617AE7" w14:textId="77777777"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5B4B17C" w14:textId="77777777"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14:paraId="0009930E" w14:textId="77777777"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14:paraId="0A5B2B9F" w14:textId="101C63C5"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w:t>
      </w:r>
    </w:p>
    <w:p w14:paraId="66A53AB1" w14:textId="77777777" w:rsidR="009974B8" w:rsidRDefault="009974B8" w:rsidP="009974B8">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14:paraId="6BC98E2E" w14:textId="77777777"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14:paraId="2E606855" w14:textId="77777777" w:rsidR="009974B8" w:rsidRDefault="009974B8" w:rsidP="009974B8">
      <w:pPr>
        <w:pStyle w:val="NO"/>
      </w:pPr>
      <w:r>
        <w:t>NOTE:</w:t>
      </w:r>
      <w:r>
        <w:tab/>
        <w:t xml:space="preserve">According to </w:t>
      </w:r>
      <w:r>
        <w:rPr>
          <w:lang w:eastAsia="ja-JP"/>
        </w:rPr>
        <w:t>TS 33.220 [25],</w:t>
      </w:r>
      <w:r>
        <w:t xml:space="preserve"> NAF-specific keys that may be stored on the ISIM are not affected by this bootstrapping operation.</w:t>
      </w:r>
    </w:p>
    <w:p w14:paraId="438F54D4" w14:textId="77777777" w:rsidR="009974B8" w:rsidRDefault="009974B8" w:rsidP="009974B8">
      <w:pPr>
        <w:pStyle w:val="B1"/>
        <w:ind w:left="0" w:firstLine="0"/>
      </w:pPr>
      <w:r>
        <w:lastRenderedPageBreak/>
        <w:t>RES is included in the command response after flipping the least significant bit.</w:t>
      </w:r>
    </w:p>
    <w:p w14:paraId="6CB61B96" w14:textId="77777777" w:rsidR="009974B8" w:rsidRDefault="009974B8" w:rsidP="009974B8">
      <w:pPr>
        <w:pStyle w:val="B1"/>
      </w:pPr>
      <w:r>
        <w:t>Input:</w:t>
      </w:r>
    </w:p>
    <w:p w14:paraId="214D29C7" w14:textId="77777777" w:rsidR="009974B8" w:rsidRDefault="009974B8" w:rsidP="009974B8">
      <w:pPr>
        <w:pStyle w:val="B2"/>
      </w:pPr>
      <w:r>
        <w:noBreakHyphen/>
      </w:r>
      <w:r>
        <w:tab/>
      </w:r>
      <w:r>
        <w:rPr>
          <w:lang w:eastAsia="ja-JP"/>
        </w:rPr>
        <w:t>RAND, AUTN*</w:t>
      </w:r>
    </w:p>
    <w:p w14:paraId="28487A81" w14:textId="77777777" w:rsidR="009974B8" w:rsidRDefault="009974B8" w:rsidP="009974B8">
      <w:pPr>
        <w:pStyle w:val="B1"/>
        <w:keepNext/>
        <w:keepLines/>
        <w:widowControl w:val="0"/>
      </w:pPr>
      <w:r>
        <w:t>Output:</w:t>
      </w:r>
    </w:p>
    <w:p w14:paraId="7F907E14" w14:textId="77777777" w:rsidR="009974B8" w:rsidRDefault="009974B8" w:rsidP="009974B8">
      <w:pPr>
        <w:pStyle w:val="B2"/>
      </w:pPr>
      <w:r>
        <w:t>-</w:t>
      </w:r>
      <w:r>
        <w:tab/>
        <w:t>RES</w:t>
      </w:r>
    </w:p>
    <w:p w14:paraId="6541AF96" w14:textId="77777777" w:rsidR="009974B8" w:rsidRDefault="009974B8" w:rsidP="009974B8">
      <w:pPr>
        <w:pStyle w:val="B1"/>
        <w:keepNext/>
        <w:keepLines/>
        <w:widowControl w:val="0"/>
        <w:ind w:left="284" w:firstLine="0"/>
      </w:pPr>
      <w:r>
        <w:t>or</w:t>
      </w:r>
    </w:p>
    <w:p w14:paraId="23FA041B" w14:textId="77777777" w:rsidR="009974B8" w:rsidRDefault="009974B8" w:rsidP="009974B8">
      <w:pPr>
        <w:pStyle w:val="B2"/>
      </w:pPr>
      <w:r>
        <w:t>-</w:t>
      </w:r>
      <w:r>
        <w:tab/>
        <w:t>AUTS</w:t>
      </w:r>
    </w:p>
    <w:p w14:paraId="497C47E4" w14:textId="77777777" w:rsidR="009974B8" w:rsidRDefault="009974B8" w:rsidP="009974B8">
      <w:pPr>
        <w:pStyle w:val="Heading4"/>
      </w:pPr>
      <w:bookmarkStart w:id="424" w:name="_Toc2867260"/>
      <w:bookmarkStart w:id="425" w:name="_Toc29900623"/>
      <w:bookmarkStart w:id="426" w:name="_Toc36481461"/>
      <w:bookmarkStart w:id="427" w:name="_Toc36481916"/>
      <w:bookmarkStart w:id="428" w:name="_Toc163038754"/>
      <w:r>
        <w:t>7.1.1.3</w:t>
      </w:r>
      <w:r>
        <w:tab/>
        <w:t>GBA security context (NAF Derivation Mode)</w:t>
      </w:r>
      <w:bookmarkEnd w:id="424"/>
      <w:bookmarkEnd w:id="425"/>
      <w:bookmarkEnd w:id="426"/>
      <w:bookmarkEnd w:id="427"/>
      <w:bookmarkEnd w:id="428"/>
    </w:p>
    <w:p w14:paraId="3FDEC5A1" w14:textId="77777777" w:rsidR="009974B8" w:rsidRDefault="009974B8" w:rsidP="009974B8">
      <w:r>
        <w:t>ISIM operations in GBA security context are supported if service n°2 is "available".</w:t>
      </w:r>
    </w:p>
    <w:p w14:paraId="6050761F" w14:textId="2C2C2448" w:rsidR="009974B8" w:rsidRDefault="009974B8" w:rsidP="009974B8">
      <w:pPr>
        <w:rPr>
          <w:lang w:eastAsia="ja-JP"/>
        </w:rPr>
      </w:pPr>
      <w:r>
        <w:rPr>
          <w:lang w:eastAsia="ja-JP"/>
        </w:rPr>
        <w:t>The ISIM receives the NAF_ID.</w:t>
      </w:r>
    </w:p>
    <w:p w14:paraId="09D06BCA" w14:textId="77777777"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14:paraId="1BC3E6C6" w14:textId="77777777"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14:paraId="4578EADC" w14:textId="77777777"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14:paraId="4AD6C4DA" w14:textId="34789BF9" w:rsidR="009974B8" w:rsidRDefault="009974B8" w:rsidP="009974B8">
      <w:pPr>
        <w:pStyle w:val="B1"/>
        <w:rPr>
          <w:lang w:val="en-US" w:eastAsia="ja-JP"/>
        </w:rPr>
      </w:pPr>
      <w:r>
        <w:rPr>
          <w:lang w:val="en-US"/>
        </w:rPr>
        <w:t>-</w:t>
      </w:r>
      <w:r>
        <w:rPr>
          <w:lang w:val="en-US"/>
        </w:rPr>
        <w:tab/>
      </w:r>
      <w:r>
        <w:rPr>
          <w:lang w:val="en-US" w:eastAsia="ja-JP"/>
        </w:rPr>
        <w:t>If a record with the given NAF_ID already exists, the ISIM updates the B-TID field of this record with the B-TID value associated to the GBA_U bootstrapped key involved in this GBA_U NAF derivation procedure.</w:t>
      </w:r>
    </w:p>
    <w:p w14:paraId="2C4AAB40" w14:textId="77777777"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14:paraId="479877BD" w14:textId="77777777"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14:paraId="3F365E0F" w14:textId="77777777"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14:paraId="23C33B78" w14:textId="77777777" w:rsidR="009974B8" w:rsidRDefault="009974B8" w:rsidP="009974B8">
      <w:r>
        <w:rPr>
          <w:lang w:eastAsia="ja-JP"/>
        </w:rPr>
        <w:t>Then, the ISIM returns Ks_ext_NAF.</w:t>
      </w:r>
    </w:p>
    <w:p w14:paraId="13CD3227" w14:textId="77777777" w:rsidR="009974B8" w:rsidRDefault="009974B8" w:rsidP="009974B8">
      <w:pPr>
        <w:pStyle w:val="B1"/>
      </w:pPr>
      <w:r>
        <w:t>Input:</w:t>
      </w:r>
    </w:p>
    <w:p w14:paraId="4209C78D" w14:textId="77777777" w:rsidR="009974B8" w:rsidRDefault="009974B8" w:rsidP="009974B8">
      <w:pPr>
        <w:pStyle w:val="B2"/>
      </w:pPr>
      <w:r>
        <w:noBreakHyphen/>
      </w:r>
      <w:r>
        <w:tab/>
      </w:r>
      <w:r>
        <w:rPr>
          <w:lang w:eastAsia="ja-JP"/>
        </w:rPr>
        <w:t>NAF</w:t>
      </w:r>
      <w:r>
        <w:t>_ID</w:t>
      </w:r>
    </w:p>
    <w:p w14:paraId="0C394DB5" w14:textId="77777777" w:rsidR="009974B8" w:rsidRDefault="009974B8" w:rsidP="009974B8">
      <w:pPr>
        <w:pStyle w:val="B1"/>
        <w:keepNext/>
        <w:keepLines/>
        <w:widowControl w:val="0"/>
      </w:pPr>
      <w:r>
        <w:t>Output:</w:t>
      </w:r>
    </w:p>
    <w:p w14:paraId="0D66D84C" w14:textId="77777777" w:rsidR="009974B8" w:rsidRDefault="009974B8" w:rsidP="009974B8">
      <w:pPr>
        <w:pStyle w:val="B2"/>
      </w:pPr>
      <w:r>
        <w:t>-</w:t>
      </w:r>
      <w:r>
        <w:tab/>
        <w:t>Ks_ext_NAF</w:t>
      </w:r>
    </w:p>
    <w:p w14:paraId="3D849049" w14:textId="77777777" w:rsidR="009974B8" w:rsidRDefault="009974B8" w:rsidP="009974B8">
      <w:pPr>
        <w:pStyle w:val="Heading4"/>
      </w:pPr>
      <w:bookmarkStart w:id="429" w:name="_Toc2867261"/>
      <w:bookmarkStart w:id="430" w:name="_Toc29900624"/>
      <w:bookmarkStart w:id="431" w:name="_Toc36481462"/>
      <w:bookmarkStart w:id="432" w:name="_Toc36481917"/>
      <w:bookmarkStart w:id="433" w:name="_Toc163038755"/>
      <w:r>
        <w:t>7.1.1.4</w:t>
      </w:r>
      <w:r>
        <w:tab/>
        <w:t>HTTP-Digest security context</w:t>
      </w:r>
      <w:bookmarkEnd w:id="429"/>
      <w:bookmarkEnd w:id="430"/>
      <w:bookmarkEnd w:id="431"/>
      <w:bookmarkEnd w:id="432"/>
      <w:bookmarkEnd w:id="433"/>
    </w:p>
    <w:p w14:paraId="21A00E99" w14:textId="77777777" w:rsidR="009974B8" w:rsidRDefault="009974B8" w:rsidP="009974B8">
      <w:pPr>
        <w:pStyle w:val="B2"/>
      </w:pPr>
      <w:r>
        <w:t>ISIM operations in HTTP-Digest security context are supported if service n°3 is "available".</w:t>
      </w:r>
    </w:p>
    <w:p w14:paraId="145CC167" w14:textId="77777777" w:rsidR="009974B8" w:rsidRDefault="009974B8" w:rsidP="009974B8">
      <w:pPr>
        <w:pStyle w:val="Heading4"/>
      </w:pPr>
      <w:bookmarkStart w:id="434" w:name="_Toc2867262"/>
      <w:bookmarkStart w:id="435" w:name="_Toc29900625"/>
      <w:bookmarkStart w:id="436" w:name="_Toc36481463"/>
      <w:bookmarkStart w:id="437" w:name="_Toc36481918"/>
      <w:bookmarkStart w:id="438" w:name="_Toc163038756"/>
      <w:r>
        <w:t>7.1.1.5</w:t>
      </w:r>
      <w:r>
        <w:tab/>
        <w:t>Local Key Establishment security context (Key Derivation mode)</w:t>
      </w:r>
      <w:bookmarkEnd w:id="434"/>
      <w:bookmarkEnd w:id="435"/>
      <w:bookmarkEnd w:id="436"/>
      <w:bookmarkEnd w:id="437"/>
      <w:bookmarkEnd w:id="438"/>
    </w:p>
    <w:p w14:paraId="45743A46" w14:textId="77777777" w:rsidR="009974B8" w:rsidRDefault="009974B8" w:rsidP="009974B8">
      <w:r>
        <w:t>ISIM operations in this security context are supported if service n°2 and service n°4 are "available".</w:t>
      </w:r>
    </w:p>
    <w:p w14:paraId="16EC6F91" w14:textId="120473AE" w:rsidR="009974B8" w:rsidRDefault="009974B8" w:rsidP="009974B8">
      <w:r>
        <w:lastRenderedPageBreak/>
        <w:t>The ISIM receives the NAF_ID corresponding to the NAF Key Centre, the Terminal_ID, the Terminal_appli_ID, the UICC_appli_ID, RANDx, the Counter Limit value and the MAC as described in TS 33.110 [28].</w:t>
      </w:r>
    </w:p>
    <w:p w14:paraId="0780C2E1" w14:textId="77777777"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14:paraId="71C0E3DD" w14:textId="77777777"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14:paraId="0FF282FC" w14:textId="77777777" w:rsidR="009974B8" w:rsidRDefault="009974B8" w:rsidP="009974B8">
      <w:r>
        <w:t>Otherwise, the ISIM retrieves the appropriate Ks_int_NAF, derives Ks_local as described in TS 33.110 [28]. The ISIM verifies the MAC value received from the Terminal as described in TS 33.110 [28]:</w:t>
      </w:r>
    </w:p>
    <w:p w14:paraId="6597AE06" w14:textId="4FD693FB" w:rsidR="009974B8" w:rsidRDefault="009974B8" w:rsidP="009974B8">
      <w:pPr>
        <w:pStyle w:val="B1"/>
      </w:pPr>
      <w:r>
        <w:t>-</w:t>
      </w:r>
      <w:r>
        <w:tab/>
        <w:t>If the verification is unsuccessful, the ISIM abandons the function and returns the status word '9862' (Authentication error, incorrect MAC).</w:t>
      </w:r>
    </w:p>
    <w:p w14:paraId="06FC0A07" w14:textId="77777777"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14:paraId="0E196CF6" w14:textId="77777777" w:rsidR="009974B8" w:rsidRDefault="009974B8" w:rsidP="009974B8">
      <w:r>
        <w:t>The minimum number of Local keys that can be stored by the ISIM shall be defined by the service provider at the pre-issuance of the card.</w:t>
      </w:r>
    </w:p>
    <w:p w14:paraId="0075D89C" w14:textId="77777777"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14:paraId="440397D6" w14:textId="77777777" w:rsidR="009974B8" w:rsidRDefault="009974B8" w:rsidP="009974B8">
      <w:pPr>
        <w:pStyle w:val="B1"/>
      </w:pPr>
      <w:r>
        <w:t>Input:</w:t>
      </w:r>
    </w:p>
    <w:p w14:paraId="58E4CB4D" w14:textId="77777777" w:rsidR="009974B8" w:rsidRDefault="009974B8" w:rsidP="009974B8">
      <w:pPr>
        <w:pStyle w:val="B2"/>
      </w:pPr>
      <w:r>
        <w:tab/>
        <w:t>Local Key Establishment Mode (Key Derivation mode), Counter Limit, request MAC, Key Identifier (i.e. NAF_ID, Terminal_ID, Terminal_appli_ID, UICC_appli_ID, RANDx)</w:t>
      </w:r>
    </w:p>
    <w:p w14:paraId="5C58371E" w14:textId="77777777" w:rsidR="009974B8" w:rsidRDefault="009974B8" w:rsidP="009974B8">
      <w:pPr>
        <w:pStyle w:val="B1"/>
      </w:pPr>
      <w:r>
        <w:t>Output:</w:t>
      </w:r>
    </w:p>
    <w:p w14:paraId="3F475430" w14:textId="77777777" w:rsidR="009974B8" w:rsidRDefault="009974B8" w:rsidP="009974B8">
      <w:pPr>
        <w:pStyle w:val="B2"/>
      </w:pPr>
      <w:r>
        <w:t>-</w:t>
      </w:r>
      <w:r>
        <w:tab/>
        <w:t>Key Derivation operation status, response MAC.</w:t>
      </w:r>
    </w:p>
    <w:p w14:paraId="2E758A8F" w14:textId="77777777" w:rsidR="009974B8" w:rsidRDefault="009974B8" w:rsidP="009974B8">
      <w:pPr>
        <w:pStyle w:val="Heading4"/>
      </w:pPr>
      <w:bookmarkStart w:id="439" w:name="_Toc2867263"/>
      <w:bookmarkStart w:id="440" w:name="_Toc29900626"/>
      <w:bookmarkStart w:id="441" w:name="_Toc36481464"/>
      <w:bookmarkStart w:id="442" w:name="_Toc36481919"/>
      <w:bookmarkStart w:id="443" w:name="_Toc163038757"/>
      <w:r>
        <w:t>7.1.1.6</w:t>
      </w:r>
      <w:r>
        <w:tab/>
        <w:t>Local Key Establishment security context (Key Availability Check mode)</w:t>
      </w:r>
      <w:bookmarkEnd w:id="439"/>
      <w:bookmarkEnd w:id="440"/>
      <w:bookmarkEnd w:id="441"/>
      <w:bookmarkEnd w:id="442"/>
      <w:bookmarkEnd w:id="443"/>
    </w:p>
    <w:p w14:paraId="6E51509C" w14:textId="77777777" w:rsidR="009974B8" w:rsidRDefault="009974B8" w:rsidP="009974B8">
      <w:r>
        <w:t>ISIM operations in this security context are supported if service n°2 and service n°4 are "available".</w:t>
      </w:r>
    </w:p>
    <w:p w14:paraId="408E6782" w14:textId="77777777"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14:paraId="3225C35D" w14:textId="77777777" w:rsidR="009974B8" w:rsidRDefault="009974B8" w:rsidP="009974B8">
      <w:pPr>
        <w:pStyle w:val="B1"/>
      </w:pPr>
      <w:r>
        <w:t>Input:</w:t>
      </w:r>
    </w:p>
    <w:p w14:paraId="6DC49828" w14:textId="77777777" w:rsidR="009974B8" w:rsidRDefault="009974B8" w:rsidP="009974B8">
      <w:pPr>
        <w:pStyle w:val="B2"/>
      </w:pPr>
      <w:r>
        <w:tab/>
        <w:t>Local Key Establishment Mode (Key Availability Check mode), Key identifier (i.e. NAF_ID, Terminal_ID, Terminal_appli_ID, UICC_appli_ID, RANDx).</w:t>
      </w:r>
    </w:p>
    <w:p w14:paraId="2A0E1A6A" w14:textId="77777777" w:rsidR="009974B8" w:rsidRDefault="009974B8" w:rsidP="009974B8">
      <w:pPr>
        <w:pStyle w:val="B1"/>
      </w:pPr>
      <w:r>
        <w:t>Output:</w:t>
      </w:r>
    </w:p>
    <w:p w14:paraId="7A180CED" w14:textId="77777777" w:rsidR="009974B8" w:rsidRDefault="009974B8" w:rsidP="009974B8">
      <w:pPr>
        <w:pStyle w:val="B2"/>
      </w:pPr>
      <w:r>
        <w:t>-</w:t>
      </w:r>
      <w:r>
        <w:tab/>
        <w:t>Key Availability Check Operation Status.</w:t>
      </w:r>
    </w:p>
    <w:p w14:paraId="07B4D7B0" w14:textId="77777777" w:rsidR="009974B8" w:rsidRDefault="009974B8" w:rsidP="009974B8">
      <w:pPr>
        <w:pStyle w:val="Heading3"/>
      </w:pPr>
      <w:bookmarkStart w:id="444" w:name="_Toc2867264"/>
      <w:bookmarkStart w:id="445" w:name="_Toc29900627"/>
      <w:bookmarkStart w:id="446" w:name="_Toc36481465"/>
      <w:bookmarkStart w:id="447" w:name="_Toc36481920"/>
      <w:bookmarkStart w:id="448" w:name="_Toc163038758"/>
      <w:r>
        <w:lastRenderedPageBreak/>
        <w:t>7.1.2</w:t>
      </w:r>
      <w:r>
        <w:tab/>
        <w:t>Command parameters and data</w:t>
      </w:r>
      <w:bookmarkEnd w:id="444"/>
      <w:bookmarkEnd w:id="445"/>
      <w:bookmarkEnd w:id="446"/>
      <w:bookmarkEnd w:id="447"/>
      <w:bookmarkEnd w:id="448"/>
    </w:p>
    <w:p w14:paraId="3FC32A84" w14:textId="77777777"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14:paraId="3D42F0E8" w14:textId="77777777"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14:paraId="4C20BDC9" w14:textId="77777777" w:rsidR="009974B8" w:rsidRDefault="009974B8" w:rsidP="009974B8">
      <w:r>
        <w:t>EVEN INS code</w:t>
      </w:r>
    </w:p>
    <w:p w14:paraId="1F1DA92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14:paraId="1073A892" w14:textId="77777777" w:rsidTr="00CD238A">
        <w:trPr>
          <w:jc w:val="center"/>
        </w:trPr>
        <w:tc>
          <w:tcPr>
            <w:tcW w:w="821" w:type="dxa"/>
          </w:tcPr>
          <w:p w14:paraId="4FEE1A0C" w14:textId="77777777" w:rsidR="009974B8" w:rsidRDefault="009974B8" w:rsidP="00CD238A">
            <w:pPr>
              <w:pStyle w:val="TAH"/>
              <w:rPr>
                <w:lang w:val="fr-FR"/>
              </w:rPr>
            </w:pPr>
            <w:r>
              <w:rPr>
                <w:lang w:val="fr-FR"/>
              </w:rPr>
              <w:t>Code</w:t>
            </w:r>
          </w:p>
        </w:tc>
        <w:tc>
          <w:tcPr>
            <w:tcW w:w="4846" w:type="dxa"/>
          </w:tcPr>
          <w:p w14:paraId="7C6A2E00" w14:textId="77777777" w:rsidR="009974B8" w:rsidRDefault="009974B8" w:rsidP="00CD238A">
            <w:pPr>
              <w:pStyle w:val="TAL"/>
              <w:jc w:val="center"/>
              <w:rPr>
                <w:b/>
                <w:lang w:val="fr-FR"/>
              </w:rPr>
            </w:pPr>
            <w:r>
              <w:rPr>
                <w:b/>
                <w:lang w:val="fr-FR"/>
              </w:rPr>
              <w:t>Value</w:t>
            </w:r>
          </w:p>
        </w:tc>
      </w:tr>
      <w:tr w:rsidR="009974B8" w14:paraId="41A9CF9A" w14:textId="77777777" w:rsidTr="00CD238A">
        <w:trPr>
          <w:jc w:val="center"/>
        </w:trPr>
        <w:tc>
          <w:tcPr>
            <w:tcW w:w="821" w:type="dxa"/>
          </w:tcPr>
          <w:p w14:paraId="4016922D" w14:textId="77777777" w:rsidR="009974B8" w:rsidRDefault="009974B8" w:rsidP="00CD238A">
            <w:pPr>
              <w:pStyle w:val="TAC"/>
              <w:rPr>
                <w:lang w:val="fr-FR"/>
              </w:rPr>
            </w:pPr>
            <w:r>
              <w:rPr>
                <w:lang w:val="fr-FR"/>
              </w:rPr>
              <w:t>CLA</w:t>
            </w:r>
          </w:p>
        </w:tc>
        <w:tc>
          <w:tcPr>
            <w:tcW w:w="4846" w:type="dxa"/>
          </w:tcPr>
          <w:p w14:paraId="3CF29779" w14:textId="77777777" w:rsidR="009974B8" w:rsidRDefault="009974B8" w:rsidP="00CD238A">
            <w:pPr>
              <w:pStyle w:val="TAL"/>
            </w:pPr>
            <w:r>
              <w:t>As specified in TS 31.101</w:t>
            </w:r>
            <w:r w:rsidR="000D241D">
              <w:t> [3]</w:t>
            </w:r>
          </w:p>
        </w:tc>
      </w:tr>
      <w:tr w:rsidR="009974B8" w14:paraId="2BD3BA1F" w14:textId="77777777" w:rsidTr="00CD238A">
        <w:trPr>
          <w:jc w:val="center"/>
        </w:trPr>
        <w:tc>
          <w:tcPr>
            <w:tcW w:w="821" w:type="dxa"/>
          </w:tcPr>
          <w:p w14:paraId="2A8E2E33" w14:textId="77777777" w:rsidR="009974B8" w:rsidRDefault="009974B8" w:rsidP="00CD238A">
            <w:pPr>
              <w:pStyle w:val="TAC"/>
              <w:rPr>
                <w:lang w:val="fr-FR"/>
              </w:rPr>
            </w:pPr>
            <w:r>
              <w:rPr>
                <w:lang w:val="fr-FR"/>
              </w:rPr>
              <w:t>INS</w:t>
            </w:r>
          </w:p>
        </w:tc>
        <w:tc>
          <w:tcPr>
            <w:tcW w:w="4846" w:type="dxa"/>
          </w:tcPr>
          <w:p w14:paraId="2B8F198B" w14:textId="77777777" w:rsidR="009974B8" w:rsidRDefault="009974B8" w:rsidP="00CD238A">
            <w:pPr>
              <w:pStyle w:val="TAL"/>
              <w:rPr>
                <w:lang w:val="fr-FR"/>
              </w:rPr>
            </w:pPr>
            <w:r>
              <w:rPr>
                <w:lang w:val="fr-FR"/>
              </w:rPr>
              <w:t>'88'</w:t>
            </w:r>
          </w:p>
        </w:tc>
      </w:tr>
      <w:tr w:rsidR="009974B8" w14:paraId="1422B37E" w14:textId="77777777" w:rsidTr="00CD238A">
        <w:trPr>
          <w:jc w:val="center"/>
        </w:trPr>
        <w:tc>
          <w:tcPr>
            <w:tcW w:w="821" w:type="dxa"/>
          </w:tcPr>
          <w:p w14:paraId="7497FBD1" w14:textId="77777777" w:rsidR="009974B8" w:rsidRDefault="009974B8" w:rsidP="00CD238A">
            <w:pPr>
              <w:pStyle w:val="TAC"/>
              <w:rPr>
                <w:lang w:val="fr-FR"/>
              </w:rPr>
            </w:pPr>
            <w:r>
              <w:rPr>
                <w:lang w:val="fr-FR"/>
              </w:rPr>
              <w:t>P1</w:t>
            </w:r>
          </w:p>
        </w:tc>
        <w:tc>
          <w:tcPr>
            <w:tcW w:w="4846" w:type="dxa"/>
          </w:tcPr>
          <w:p w14:paraId="05A488D9" w14:textId="77777777" w:rsidR="009974B8" w:rsidRDefault="009974B8" w:rsidP="00CD238A">
            <w:pPr>
              <w:pStyle w:val="TAL"/>
            </w:pPr>
            <w:r>
              <w:t>'00'</w:t>
            </w:r>
          </w:p>
        </w:tc>
      </w:tr>
      <w:tr w:rsidR="009974B8" w14:paraId="6985490D" w14:textId="77777777" w:rsidTr="00CD238A">
        <w:trPr>
          <w:jc w:val="center"/>
        </w:trPr>
        <w:tc>
          <w:tcPr>
            <w:tcW w:w="821" w:type="dxa"/>
          </w:tcPr>
          <w:p w14:paraId="124CA744" w14:textId="77777777" w:rsidR="009974B8" w:rsidRPr="00FB7AB7" w:rsidRDefault="009974B8" w:rsidP="00CD238A">
            <w:pPr>
              <w:pStyle w:val="TAC"/>
            </w:pPr>
            <w:r w:rsidRPr="00FB7AB7">
              <w:t>P2</w:t>
            </w:r>
          </w:p>
        </w:tc>
        <w:tc>
          <w:tcPr>
            <w:tcW w:w="4846" w:type="dxa"/>
          </w:tcPr>
          <w:p w14:paraId="21B9A1EA" w14:textId="77777777" w:rsidR="009974B8" w:rsidRDefault="009974B8" w:rsidP="00CD238A">
            <w:pPr>
              <w:pStyle w:val="TAL"/>
            </w:pPr>
            <w:r>
              <w:t>See table below</w:t>
            </w:r>
          </w:p>
        </w:tc>
      </w:tr>
      <w:tr w:rsidR="009974B8" w14:paraId="17400781" w14:textId="77777777" w:rsidTr="00CD238A">
        <w:trPr>
          <w:jc w:val="center"/>
        </w:trPr>
        <w:tc>
          <w:tcPr>
            <w:tcW w:w="821" w:type="dxa"/>
          </w:tcPr>
          <w:p w14:paraId="395056A8" w14:textId="77777777" w:rsidR="009974B8" w:rsidRPr="00FB7AB7" w:rsidRDefault="009974B8" w:rsidP="00CD238A">
            <w:pPr>
              <w:pStyle w:val="TAC"/>
            </w:pPr>
            <w:r w:rsidRPr="00FB7AB7">
              <w:t>Lc</w:t>
            </w:r>
          </w:p>
        </w:tc>
        <w:tc>
          <w:tcPr>
            <w:tcW w:w="4846" w:type="dxa"/>
          </w:tcPr>
          <w:p w14:paraId="5A194A30" w14:textId="77777777" w:rsidR="009974B8" w:rsidRDefault="009974B8" w:rsidP="00CD238A">
            <w:pPr>
              <w:pStyle w:val="TAL"/>
            </w:pPr>
            <w:r>
              <w:t>See below</w:t>
            </w:r>
          </w:p>
        </w:tc>
      </w:tr>
      <w:tr w:rsidR="009974B8" w14:paraId="23A6FCF5" w14:textId="77777777" w:rsidTr="00CD238A">
        <w:trPr>
          <w:jc w:val="center"/>
        </w:trPr>
        <w:tc>
          <w:tcPr>
            <w:tcW w:w="821" w:type="dxa"/>
          </w:tcPr>
          <w:p w14:paraId="0E6CA134" w14:textId="77777777" w:rsidR="009974B8" w:rsidRPr="00FB7AB7" w:rsidRDefault="009974B8" w:rsidP="00CD238A">
            <w:pPr>
              <w:pStyle w:val="TAC"/>
            </w:pPr>
            <w:r w:rsidRPr="00FB7AB7">
              <w:t>Data</w:t>
            </w:r>
          </w:p>
        </w:tc>
        <w:tc>
          <w:tcPr>
            <w:tcW w:w="4846" w:type="dxa"/>
          </w:tcPr>
          <w:p w14:paraId="78710A59" w14:textId="77777777" w:rsidR="009974B8" w:rsidRDefault="009974B8" w:rsidP="00CD238A">
            <w:pPr>
              <w:pStyle w:val="TAL"/>
            </w:pPr>
            <w:r>
              <w:t>See below</w:t>
            </w:r>
          </w:p>
        </w:tc>
      </w:tr>
      <w:tr w:rsidR="009974B8" w14:paraId="5EA96E05" w14:textId="77777777" w:rsidTr="00CD238A">
        <w:trPr>
          <w:jc w:val="center"/>
        </w:trPr>
        <w:tc>
          <w:tcPr>
            <w:tcW w:w="821" w:type="dxa"/>
          </w:tcPr>
          <w:p w14:paraId="584309F6" w14:textId="77777777" w:rsidR="009974B8" w:rsidRPr="00FB7AB7" w:rsidRDefault="009974B8" w:rsidP="00CD238A">
            <w:pPr>
              <w:pStyle w:val="TAC"/>
            </w:pPr>
            <w:r w:rsidRPr="00FB7AB7">
              <w:t>Le</w:t>
            </w:r>
          </w:p>
        </w:tc>
        <w:tc>
          <w:tcPr>
            <w:tcW w:w="4846" w:type="dxa"/>
          </w:tcPr>
          <w:p w14:paraId="1EE1FCBC" w14:textId="77777777" w:rsidR="009974B8" w:rsidRDefault="009974B8" w:rsidP="00CD238A">
            <w:pPr>
              <w:pStyle w:val="TAL"/>
            </w:pPr>
            <w:r>
              <w:t>'00', or maximum length of data expected in response</w:t>
            </w:r>
          </w:p>
        </w:tc>
      </w:tr>
    </w:tbl>
    <w:p w14:paraId="24EE98B9" w14:textId="77777777" w:rsidR="009974B8" w:rsidRDefault="009974B8" w:rsidP="009974B8"/>
    <w:p w14:paraId="7065C20D" w14:textId="77777777" w:rsidR="009974B8" w:rsidRDefault="009974B8" w:rsidP="009974B8">
      <w:r>
        <w:t>Parameter P2 specifies the authentication context as follows:</w:t>
      </w:r>
    </w:p>
    <w:p w14:paraId="0AD26C8E" w14:textId="77777777" w:rsidR="009974B8" w:rsidRDefault="009974B8" w:rsidP="009974B8">
      <w:r>
        <w:t>Coding of the reference control P2:</w:t>
      </w:r>
    </w:p>
    <w:p w14:paraId="459B329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14:paraId="4384187E" w14:textId="77777777" w:rsidTr="00CD238A">
        <w:trPr>
          <w:jc w:val="center"/>
        </w:trPr>
        <w:tc>
          <w:tcPr>
            <w:tcW w:w="1274" w:type="dxa"/>
          </w:tcPr>
          <w:p w14:paraId="6DEFBA3E" w14:textId="77777777" w:rsidR="009974B8" w:rsidRPr="00FB7AB7" w:rsidRDefault="009974B8" w:rsidP="00CD238A">
            <w:pPr>
              <w:pStyle w:val="TAH"/>
            </w:pPr>
            <w:r w:rsidRPr="00FB7AB7">
              <w:t>Coding</w:t>
            </w:r>
          </w:p>
          <w:p w14:paraId="20C8C700" w14:textId="77777777" w:rsidR="009974B8" w:rsidRPr="00FB7AB7" w:rsidRDefault="009974B8" w:rsidP="00CD238A">
            <w:pPr>
              <w:pStyle w:val="TAH"/>
            </w:pPr>
            <w:r w:rsidRPr="00FB7AB7">
              <w:t>b8-b1</w:t>
            </w:r>
          </w:p>
        </w:tc>
        <w:tc>
          <w:tcPr>
            <w:tcW w:w="3825" w:type="dxa"/>
          </w:tcPr>
          <w:p w14:paraId="518702D2" w14:textId="77777777" w:rsidR="009974B8" w:rsidRPr="00FB7AB7" w:rsidRDefault="009974B8" w:rsidP="00CD238A">
            <w:pPr>
              <w:pStyle w:val="TAH"/>
            </w:pPr>
            <w:r w:rsidRPr="00FB7AB7">
              <w:t>Meaning</w:t>
            </w:r>
          </w:p>
        </w:tc>
      </w:tr>
      <w:tr w:rsidR="009974B8" w14:paraId="7C9DF1B3" w14:textId="77777777" w:rsidTr="00CD238A">
        <w:trPr>
          <w:jc w:val="center"/>
        </w:trPr>
        <w:tc>
          <w:tcPr>
            <w:tcW w:w="1274" w:type="dxa"/>
          </w:tcPr>
          <w:p w14:paraId="3DAC6A52" w14:textId="77777777" w:rsidR="009974B8" w:rsidRDefault="009974B8" w:rsidP="00CD238A">
            <w:pPr>
              <w:pStyle w:val="TAL"/>
            </w:pPr>
            <w:r>
              <w:t>'1-------'</w:t>
            </w:r>
          </w:p>
        </w:tc>
        <w:tc>
          <w:tcPr>
            <w:tcW w:w="3825" w:type="dxa"/>
          </w:tcPr>
          <w:p w14:paraId="1A77AFBF" w14:textId="77777777" w:rsidR="009974B8" w:rsidRDefault="009974B8" w:rsidP="00CD238A">
            <w:pPr>
              <w:pStyle w:val="TAL"/>
            </w:pPr>
            <w:r>
              <w:t>Specific reference data (e.g. DF specific/application dependent key)</w:t>
            </w:r>
          </w:p>
        </w:tc>
      </w:tr>
      <w:tr w:rsidR="009974B8" w14:paraId="7B17E0F3" w14:textId="77777777" w:rsidTr="00CD238A">
        <w:trPr>
          <w:jc w:val="center"/>
        </w:trPr>
        <w:tc>
          <w:tcPr>
            <w:tcW w:w="1274" w:type="dxa"/>
          </w:tcPr>
          <w:p w14:paraId="524E4C86" w14:textId="77777777" w:rsidR="009974B8" w:rsidRDefault="009974B8" w:rsidP="00CD238A">
            <w:pPr>
              <w:pStyle w:val="TAL"/>
              <w:rPr>
                <w:lang w:val="fr-FR"/>
              </w:rPr>
            </w:pPr>
            <w:r>
              <w:rPr>
                <w:lang w:val="fr-FR"/>
              </w:rPr>
              <w:t>'-XXXX---'</w:t>
            </w:r>
          </w:p>
        </w:tc>
        <w:tc>
          <w:tcPr>
            <w:tcW w:w="3825" w:type="dxa"/>
          </w:tcPr>
          <w:p w14:paraId="20DA8B1F" w14:textId="77777777" w:rsidR="009974B8" w:rsidRDefault="009974B8" w:rsidP="00CD238A">
            <w:pPr>
              <w:pStyle w:val="TAL"/>
            </w:pPr>
            <w:r>
              <w:t>'0000'</w:t>
            </w:r>
          </w:p>
        </w:tc>
      </w:tr>
      <w:tr w:rsidR="009974B8" w14:paraId="4AE68B5C" w14:textId="77777777" w:rsidTr="00CD238A">
        <w:trPr>
          <w:jc w:val="center"/>
        </w:trPr>
        <w:tc>
          <w:tcPr>
            <w:tcW w:w="1274" w:type="dxa"/>
          </w:tcPr>
          <w:p w14:paraId="5E1DCF6C" w14:textId="77777777" w:rsidR="009974B8" w:rsidRDefault="009974B8" w:rsidP="00CD238A">
            <w:pPr>
              <w:pStyle w:val="TAL"/>
            </w:pPr>
            <w:r>
              <w:t>'-----XXX'</w:t>
            </w:r>
          </w:p>
        </w:tc>
        <w:tc>
          <w:tcPr>
            <w:tcW w:w="3825" w:type="dxa"/>
          </w:tcPr>
          <w:p w14:paraId="38AB59E5" w14:textId="77777777" w:rsidR="009974B8" w:rsidRDefault="009974B8" w:rsidP="00CD238A">
            <w:pPr>
              <w:pStyle w:val="TAL"/>
            </w:pPr>
            <w:r>
              <w:t>Authentication context:</w:t>
            </w:r>
          </w:p>
          <w:p w14:paraId="20A4831B" w14:textId="77777777" w:rsidR="009974B8" w:rsidRDefault="009974B8" w:rsidP="00CD238A">
            <w:pPr>
              <w:pStyle w:val="TAL"/>
            </w:pPr>
            <w:r>
              <w:t>000 Reserved</w:t>
            </w:r>
          </w:p>
          <w:p w14:paraId="62465F46" w14:textId="77777777" w:rsidR="009974B8" w:rsidRDefault="009974B8" w:rsidP="00CD238A">
            <w:pPr>
              <w:pStyle w:val="TAL"/>
            </w:pPr>
            <w:r>
              <w:t>001 IMS AKA</w:t>
            </w:r>
          </w:p>
          <w:p w14:paraId="40C1F0AC" w14:textId="77777777" w:rsidR="009974B8" w:rsidRDefault="009974B8" w:rsidP="00CD238A">
            <w:pPr>
              <w:pStyle w:val="TAL"/>
            </w:pPr>
            <w:r>
              <w:t>010 HTTP Digest</w:t>
            </w:r>
          </w:p>
          <w:p w14:paraId="6B3AD411" w14:textId="77777777" w:rsidR="009974B8" w:rsidRDefault="009974B8" w:rsidP="00CD238A">
            <w:pPr>
              <w:pStyle w:val="TAL"/>
            </w:pPr>
            <w:r>
              <w:rPr>
                <w:lang w:val="en-US"/>
              </w:rPr>
              <w:t xml:space="preserve">100 GBA context </w:t>
            </w:r>
          </w:p>
        </w:tc>
      </w:tr>
    </w:tbl>
    <w:p w14:paraId="097D1394" w14:textId="77777777" w:rsidR="009974B8" w:rsidRDefault="009974B8" w:rsidP="009974B8"/>
    <w:p w14:paraId="1E64CF5D" w14:textId="77777777" w:rsidR="009974B8" w:rsidRDefault="009974B8" w:rsidP="009974B8">
      <w:r>
        <w:t>All other codings are RFU.</w:t>
      </w:r>
    </w:p>
    <w:p w14:paraId="1C73D7E9" w14:textId="77777777" w:rsidR="009974B8" w:rsidRDefault="009974B8" w:rsidP="009974B8">
      <w:r>
        <w:t>ODD INS code</w:t>
      </w:r>
    </w:p>
    <w:p w14:paraId="232ED72B" w14:textId="77777777" w:rsidR="009974B8" w:rsidRDefault="009974B8" w:rsidP="009974B8">
      <w:r>
        <w:t>The authentication data and the authentication response data are encapsulated in BER-TLV objects structured using tag '73' for BER-TLV structured data and tag '53' otherwise.</w:t>
      </w:r>
    </w:p>
    <w:p w14:paraId="57015813" w14:textId="75F7DFBE" w:rsidR="009974B8" w:rsidRDefault="009974B8" w:rsidP="009974B8">
      <w:r>
        <w:t>How this command can chain successive blocks of authentication data, or authentication response data is described in TS 31 101 [3].</w:t>
      </w:r>
    </w:p>
    <w:p w14:paraId="699CA75E" w14:textId="77777777" w:rsidR="009974B8" w:rsidRDefault="009974B8" w:rsidP="009974B8">
      <w:r>
        <w:t>If P1 indicates "First block of authentication data" or "Next block of authentication data":</w:t>
      </w:r>
    </w:p>
    <w:p w14:paraId="39CDB284" w14:textId="77777777" w:rsidR="009974B8" w:rsidRDefault="009974B8" w:rsidP="009974B8">
      <w:pPr>
        <w:pStyle w:val="B1"/>
      </w:pPr>
      <w:r>
        <w:t>Input:</w:t>
      </w:r>
    </w:p>
    <w:p w14:paraId="234644FA" w14:textId="77777777" w:rsidR="009974B8" w:rsidRDefault="009974B8" w:rsidP="009974B8">
      <w:pPr>
        <w:pStyle w:val="B2"/>
      </w:pPr>
      <w:r>
        <w:t>-</w:t>
      </w:r>
      <w:r>
        <w:tab/>
        <w:t>Authentication data encapsulated in a BER-TLV data object.</w:t>
      </w:r>
    </w:p>
    <w:p w14:paraId="59D0E82F" w14:textId="77777777" w:rsidR="009974B8" w:rsidRDefault="009974B8" w:rsidP="009974B8">
      <w:pPr>
        <w:pStyle w:val="B1"/>
      </w:pPr>
      <w:r>
        <w:t>Output:</w:t>
      </w:r>
    </w:p>
    <w:p w14:paraId="3E684A36" w14:textId="77777777" w:rsidR="009974B8" w:rsidRDefault="009974B8" w:rsidP="009974B8">
      <w:pPr>
        <w:pStyle w:val="B2"/>
      </w:pPr>
      <w:r>
        <w:t>-</w:t>
      </w:r>
      <w:r>
        <w:tab/>
        <w:t>None.</w:t>
      </w:r>
    </w:p>
    <w:p w14:paraId="41F3CC1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1F5C1104" w14:textId="77777777" w:rsidTr="00CD238A">
        <w:trPr>
          <w:jc w:val="center"/>
        </w:trPr>
        <w:tc>
          <w:tcPr>
            <w:tcW w:w="821" w:type="dxa"/>
          </w:tcPr>
          <w:p w14:paraId="40EA4DDA" w14:textId="77777777" w:rsidR="009974B8" w:rsidRPr="00FB7AB7" w:rsidRDefault="009974B8" w:rsidP="00CD238A">
            <w:pPr>
              <w:pStyle w:val="TAH"/>
            </w:pPr>
            <w:r w:rsidRPr="00FB7AB7">
              <w:t>Code</w:t>
            </w:r>
          </w:p>
        </w:tc>
        <w:tc>
          <w:tcPr>
            <w:tcW w:w="4278" w:type="dxa"/>
          </w:tcPr>
          <w:p w14:paraId="77B96B73" w14:textId="77777777" w:rsidR="009974B8" w:rsidRPr="00FB7AB7" w:rsidRDefault="009974B8" w:rsidP="00CD238A">
            <w:pPr>
              <w:pStyle w:val="TAH"/>
            </w:pPr>
            <w:r w:rsidRPr="00FB7AB7">
              <w:t>Value</w:t>
            </w:r>
          </w:p>
        </w:tc>
      </w:tr>
      <w:tr w:rsidR="009974B8" w14:paraId="0ED60352" w14:textId="77777777" w:rsidTr="00CD238A">
        <w:trPr>
          <w:jc w:val="center"/>
        </w:trPr>
        <w:tc>
          <w:tcPr>
            <w:tcW w:w="821" w:type="dxa"/>
          </w:tcPr>
          <w:p w14:paraId="2A059235" w14:textId="77777777" w:rsidR="009974B8" w:rsidRPr="00FB7AB7" w:rsidRDefault="009974B8" w:rsidP="00CD238A">
            <w:pPr>
              <w:pStyle w:val="TAC"/>
            </w:pPr>
            <w:r w:rsidRPr="00FB7AB7">
              <w:t>CLA</w:t>
            </w:r>
          </w:p>
        </w:tc>
        <w:tc>
          <w:tcPr>
            <w:tcW w:w="4278" w:type="dxa"/>
          </w:tcPr>
          <w:p w14:paraId="32C6C73B" w14:textId="77777777" w:rsidR="009974B8" w:rsidRDefault="009974B8" w:rsidP="00CD238A">
            <w:pPr>
              <w:pStyle w:val="TAL"/>
            </w:pPr>
            <w:r>
              <w:t>As specified in TS 31.101 [3]</w:t>
            </w:r>
          </w:p>
        </w:tc>
      </w:tr>
      <w:tr w:rsidR="009974B8" w14:paraId="39294C07" w14:textId="77777777" w:rsidTr="00CD238A">
        <w:trPr>
          <w:jc w:val="center"/>
        </w:trPr>
        <w:tc>
          <w:tcPr>
            <w:tcW w:w="821" w:type="dxa"/>
          </w:tcPr>
          <w:p w14:paraId="434A0EF2" w14:textId="77777777" w:rsidR="009974B8" w:rsidRPr="00FB7AB7" w:rsidRDefault="009974B8" w:rsidP="00CD238A">
            <w:pPr>
              <w:pStyle w:val="TAC"/>
            </w:pPr>
            <w:r w:rsidRPr="00FB7AB7">
              <w:t>INS</w:t>
            </w:r>
          </w:p>
        </w:tc>
        <w:tc>
          <w:tcPr>
            <w:tcW w:w="4278" w:type="dxa"/>
          </w:tcPr>
          <w:p w14:paraId="0B2C2F90" w14:textId="77777777" w:rsidR="009974B8" w:rsidRDefault="009974B8" w:rsidP="00CD238A">
            <w:pPr>
              <w:pStyle w:val="TAL"/>
            </w:pPr>
            <w:r>
              <w:t>'89'</w:t>
            </w:r>
          </w:p>
        </w:tc>
      </w:tr>
      <w:tr w:rsidR="009974B8" w14:paraId="05AE199B" w14:textId="77777777" w:rsidTr="00CD238A">
        <w:trPr>
          <w:jc w:val="center"/>
        </w:trPr>
        <w:tc>
          <w:tcPr>
            <w:tcW w:w="821" w:type="dxa"/>
          </w:tcPr>
          <w:p w14:paraId="00568289" w14:textId="77777777" w:rsidR="009974B8" w:rsidRPr="00FB7AB7" w:rsidRDefault="009974B8" w:rsidP="00CD238A">
            <w:pPr>
              <w:pStyle w:val="TAC"/>
            </w:pPr>
            <w:r w:rsidRPr="00FB7AB7">
              <w:t>P1</w:t>
            </w:r>
          </w:p>
        </w:tc>
        <w:tc>
          <w:tcPr>
            <w:tcW w:w="4278" w:type="dxa"/>
          </w:tcPr>
          <w:p w14:paraId="11DA7B05" w14:textId="77777777" w:rsidR="009974B8" w:rsidRDefault="009974B8" w:rsidP="00CD238A">
            <w:pPr>
              <w:pStyle w:val="TAL"/>
            </w:pPr>
            <w:r>
              <w:t>As specified in TS 31.101 [3]</w:t>
            </w:r>
          </w:p>
        </w:tc>
      </w:tr>
      <w:tr w:rsidR="009974B8" w14:paraId="5FD8F814" w14:textId="77777777" w:rsidTr="00CD238A">
        <w:trPr>
          <w:jc w:val="center"/>
        </w:trPr>
        <w:tc>
          <w:tcPr>
            <w:tcW w:w="821" w:type="dxa"/>
          </w:tcPr>
          <w:p w14:paraId="0319064B" w14:textId="77777777" w:rsidR="009974B8" w:rsidRPr="00FB7AB7" w:rsidRDefault="009974B8" w:rsidP="00CD238A">
            <w:pPr>
              <w:pStyle w:val="TAC"/>
            </w:pPr>
            <w:r w:rsidRPr="00FB7AB7">
              <w:t>P2</w:t>
            </w:r>
          </w:p>
        </w:tc>
        <w:tc>
          <w:tcPr>
            <w:tcW w:w="4278" w:type="dxa"/>
          </w:tcPr>
          <w:p w14:paraId="72130CA5" w14:textId="77777777" w:rsidR="009974B8" w:rsidRDefault="009974B8" w:rsidP="00CD238A">
            <w:pPr>
              <w:pStyle w:val="TAL"/>
            </w:pPr>
            <w:r>
              <w:t>See table 1 below</w:t>
            </w:r>
          </w:p>
        </w:tc>
      </w:tr>
      <w:tr w:rsidR="009974B8" w14:paraId="59DC73DE" w14:textId="77777777" w:rsidTr="00CD238A">
        <w:trPr>
          <w:jc w:val="center"/>
        </w:trPr>
        <w:tc>
          <w:tcPr>
            <w:tcW w:w="821" w:type="dxa"/>
          </w:tcPr>
          <w:p w14:paraId="21B20E07" w14:textId="77777777" w:rsidR="009974B8" w:rsidRPr="00FB7AB7" w:rsidRDefault="009974B8" w:rsidP="00CD238A">
            <w:pPr>
              <w:pStyle w:val="TAC"/>
            </w:pPr>
            <w:r w:rsidRPr="00FB7AB7">
              <w:t>Lc</w:t>
            </w:r>
          </w:p>
        </w:tc>
        <w:tc>
          <w:tcPr>
            <w:tcW w:w="4278" w:type="dxa"/>
          </w:tcPr>
          <w:p w14:paraId="46D0F890" w14:textId="77777777" w:rsidR="009974B8" w:rsidRDefault="009974B8" w:rsidP="00CD238A">
            <w:pPr>
              <w:pStyle w:val="TAL"/>
            </w:pPr>
            <w:r>
              <w:t>Length of the subsequent data field</w:t>
            </w:r>
          </w:p>
        </w:tc>
      </w:tr>
      <w:tr w:rsidR="009974B8" w14:paraId="21B2E0F7" w14:textId="77777777" w:rsidTr="00CD238A">
        <w:trPr>
          <w:jc w:val="center"/>
        </w:trPr>
        <w:tc>
          <w:tcPr>
            <w:tcW w:w="821" w:type="dxa"/>
          </w:tcPr>
          <w:p w14:paraId="7955F764" w14:textId="77777777" w:rsidR="009974B8" w:rsidRPr="00FB7AB7" w:rsidRDefault="009974B8" w:rsidP="00CD238A">
            <w:pPr>
              <w:pStyle w:val="TAC"/>
            </w:pPr>
            <w:r w:rsidRPr="00FB7AB7">
              <w:t>Data</w:t>
            </w:r>
          </w:p>
        </w:tc>
        <w:tc>
          <w:tcPr>
            <w:tcW w:w="4278" w:type="dxa"/>
          </w:tcPr>
          <w:p w14:paraId="7200BF2C" w14:textId="77777777" w:rsidR="009974B8" w:rsidRDefault="009974B8" w:rsidP="00CD238A">
            <w:pPr>
              <w:pStyle w:val="TAL"/>
            </w:pPr>
            <w:r>
              <w:t>Authentication related data</w:t>
            </w:r>
          </w:p>
        </w:tc>
      </w:tr>
      <w:tr w:rsidR="009974B8" w14:paraId="076A6677" w14:textId="77777777" w:rsidTr="00CD238A">
        <w:trPr>
          <w:jc w:val="center"/>
        </w:trPr>
        <w:tc>
          <w:tcPr>
            <w:tcW w:w="821" w:type="dxa"/>
          </w:tcPr>
          <w:p w14:paraId="666D1F72" w14:textId="77777777" w:rsidR="009974B8" w:rsidRPr="00FB7AB7" w:rsidRDefault="009974B8" w:rsidP="00CD238A">
            <w:pPr>
              <w:pStyle w:val="TAC"/>
            </w:pPr>
            <w:r w:rsidRPr="00FB7AB7">
              <w:t>Le</w:t>
            </w:r>
          </w:p>
        </w:tc>
        <w:tc>
          <w:tcPr>
            <w:tcW w:w="4278" w:type="dxa"/>
          </w:tcPr>
          <w:p w14:paraId="035C4FB4" w14:textId="77777777" w:rsidR="009974B8" w:rsidRDefault="009974B8" w:rsidP="00CD238A">
            <w:pPr>
              <w:pStyle w:val="TAL"/>
            </w:pPr>
            <w:r>
              <w:t>Not present</w:t>
            </w:r>
          </w:p>
        </w:tc>
      </w:tr>
    </w:tbl>
    <w:p w14:paraId="17E98DF1" w14:textId="77777777" w:rsidR="009974B8" w:rsidRDefault="009974B8" w:rsidP="009974B8"/>
    <w:p w14:paraId="75F71E8E" w14:textId="77777777" w:rsidR="009974B8" w:rsidRDefault="009974B8" w:rsidP="009974B8">
      <w:r>
        <w:t>If P1 indicates "First block of authentication response data" or "Next block of authentication response data":</w:t>
      </w:r>
    </w:p>
    <w:p w14:paraId="245C1CC8" w14:textId="77777777" w:rsidR="009974B8" w:rsidRDefault="009974B8" w:rsidP="009974B8">
      <w:pPr>
        <w:pStyle w:val="B1"/>
      </w:pPr>
      <w:r>
        <w:t>Input:</w:t>
      </w:r>
    </w:p>
    <w:p w14:paraId="7CC8ED69" w14:textId="77777777" w:rsidR="009974B8" w:rsidRDefault="009974B8" w:rsidP="009974B8">
      <w:pPr>
        <w:pStyle w:val="B2"/>
      </w:pPr>
      <w:r>
        <w:t>-</w:t>
      </w:r>
      <w:r>
        <w:tab/>
        <w:t>None.</w:t>
      </w:r>
    </w:p>
    <w:p w14:paraId="4348BD4C" w14:textId="77777777" w:rsidR="009974B8" w:rsidRDefault="009974B8" w:rsidP="009974B8">
      <w:pPr>
        <w:pStyle w:val="B1"/>
      </w:pPr>
      <w:r>
        <w:t>Output:</w:t>
      </w:r>
    </w:p>
    <w:p w14:paraId="5892D2AB" w14:textId="77777777" w:rsidR="009974B8" w:rsidRDefault="009974B8" w:rsidP="009974B8">
      <w:pPr>
        <w:pStyle w:val="B2"/>
      </w:pPr>
      <w:r>
        <w:t>-</w:t>
      </w:r>
      <w:r>
        <w:tab/>
        <w:t>Authentication response data encapsulated in a BER-TLV data object.</w:t>
      </w:r>
    </w:p>
    <w:p w14:paraId="13A8BD9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04FC9E2C" w14:textId="77777777" w:rsidTr="00CD238A">
        <w:trPr>
          <w:jc w:val="center"/>
        </w:trPr>
        <w:tc>
          <w:tcPr>
            <w:tcW w:w="821" w:type="dxa"/>
          </w:tcPr>
          <w:p w14:paraId="4B7E3108" w14:textId="77777777" w:rsidR="009974B8" w:rsidRPr="00FB7AB7" w:rsidRDefault="009974B8" w:rsidP="00CD238A">
            <w:pPr>
              <w:pStyle w:val="TAH"/>
            </w:pPr>
            <w:r w:rsidRPr="00FB7AB7">
              <w:t>Code</w:t>
            </w:r>
          </w:p>
        </w:tc>
        <w:tc>
          <w:tcPr>
            <w:tcW w:w="4278" w:type="dxa"/>
          </w:tcPr>
          <w:p w14:paraId="432BDE51" w14:textId="77777777" w:rsidR="009974B8" w:rsidRPr="00FB7AB7" w:rsidRDefault="009974B8" w:rsidP="00CD238A">
            <w:pPr>
              <w:pStyle w:val="TAH"/>
            </w:pPr>
            <w:r w:rsidRPr="00FB7AB7">
              <w:t>Value</w:t>
            </w:r>
          </w:p>
        </w:tc>
      </w:tr>
      <w:tr w:rsidR="009974B8" w14:paraId="2F703E24" w14:textId="77777777" w:rsidTr="00CD238A">
        <w:trPr>
          <w:jc w:val="center"/>
        </w:trPr>
        <w:tc>
          <w:tcPr>
            <w:tcW w:w="821" w:type="dxa"/>
          </w:tcPr>
          <w:p w14:paraId="6A4CC22B" w14:textId="77777777" w:rsidR="009974B8" w:rsidRPr="00FB7AB7" w:rsidRDefault="009974B8" w:rsidP="00CD238A">
            <w:pPr>
              <w:pStyle w:val="TAC"/>
            </w:pPr>
            <w:r w:rsidRPr="00FB7AB7">
              <w:t>CLA</w:t>
            </w:r>
          </w:p>
        </w:tc>
        <w:tc>
          <w:tcPr>
            <w:tcW w:w="4278" w:type="dxa"/>
          </w:tcPr>
          <w:p w14:paraId="1DC1D0B4" w14:textId="77777777" w:rsidR="009974B8" w:rsidRDefault="009974B8" w:rsidP="00CD238A">
            <w:pPr>
              <w:pStyle w:val="TAL"/>
            </w:pPr>
            <w:r>
              <w:t>As specified in TS 31.101 [3]</w:t>
            </w:r>
          </w:p>
        </w:tc>
      </w:tr>
      <w:tr w:rsidR="009974B8" w14:paraId="3DF72F63" w14:textId="77777777" w:rsidTr="00CD238A">
        <w:trPr>
          <w:jc w:val="center"/>
        </w:trPr>
        <w:tc>
          <w:tcPr>
            <w:tcW w:w="821" w:type="dxa"/>
          </w:tcPr>
          <w:p w14:paraId="000CC020" w14:textId="77777777" w:rsidR="009974B8" w:rsidRPr="00FB7AB7" w:rsidRDefault="009974B8" w:rsidP="00CD238A">
            <w:pPr>
              <w:pStyle w:val="TAC"/>
            </w:pPr>
            <w:r w:rsidRPr="00FB7AB7">
              <w:t>INS</w:t>
            </w:r>
          </w:p>
        </w:tc>
        <w:tc>
          <w:tcPr>
            <w:tcW w:w="4278" w:type="dxa"/>
          </w:tcPr>
          <w:p w14:paraId="04334553" w14:textId="77777777" w:rsidR="009974B8" w:rsidRDefault="009974B8" w:rsidP="00CD238A">
            <w:pPr>
              <w:pStyle w:val="TAL"/>
            </w:pPr>
            <w:r>
              <w:t>'89'</w:t>
            </w:r>
          </w:p>
        </w:tc>
      </w:tr>
      <w:tr w:rsidR="009974B8" w14:paraId="34944728" w14:textId="77777777" w:rsidTr="00CD238A">
        <w:trPr>
          <w:jc w:val="center"/>
        </w:trPr>
        <w:tc>
          <w:tcPr>
            <w:tcW w:w="821" w:type="dxa"/>
          </w:tcPr>
          <w:p w14:paraId="4EE1ACDE" w14:textId="77777777" w:rsidR="009974B8" w:rsidRPr="00FB7AB7" w:rsidRDefault="009974B8" w:rsidP="00CD238A">
            <w:pPr>
              <w:pStyle w:val="TAC"/>
            </w:pPr>
            <w:r w:rsidRPr="00FB7AB7">
              <w:t>P1</w:t>
            </w:r>
          </w:p>
        </w:tc>
        <w:tc>
          <w:tcPr>
            <w:tcW w:w="4278" w:type="dxa"/>
          </w:tcPr>
          <w:p w14:paraId="42B1A859" w14:textId="77777777" w:rsidR="009974B8" w:rsidRDefault="009974B8" w:rsidP="00CD238A">
            <w:pPr>
              <w:pStyle w:val="TAL"/>
            </w:pPr>
            <w:r>
              <w:t>As specified in TS 31.101 [3]</w:t>
            </w:r>
          </w:p>
        </w:tc>
      </w:tr>
      <w:tr w:rsidR="009974B8" w14:paraId="18D75D04" w14:textId="77777777" w:rsidTr="00CD238A">
        <w:trPr>
          <w:jc w:val="center"/>
        </w:trPr>
        <w:tc>
          <w:tcPr>
            <w:tcW w:w="821" w:type="dxa"/>
          </w:tcPr>
          <w:p w14:paraId="377AA7CB" w14:textId="77777777" w:rsidR="009974B8" w:rsidRPr="00FB7AB7" w:rsidRDefault="009974B8" w:rsidP="00CD238A">
            <w:pPr>
              <w:pStyle w:val="TAC"/>
            </w:pPr>
            <w:r w:rsidRPr="00FB7AB7">
              <w:t>P2</w:t>
            </w:r>
          </w:p>
        </w:tc>
        <w:tc>
          <w:tcPr>
            <w:tcW w:w="4278" w:type="dxa"/>
          </w:tcPr>
          <w:p w14:paraId="7783DD8D" w14:textId="77777777" w:rsidR="009974B8" w:rsidRDefault="009974B8" w:rsidP="00CD238A">
            <w:pPr>
              <w:pStyle w:val="TAL"/>
            </w:pPr>
            <w:r>
              <w:t>See table 1 below</w:t>
            </w:r>
          </w:p>
        </w:tc>
      </w:tr>
      <w:tr w:rsidR="009974B8" w14:paraId="23026370" w14:textId="77777777" w:rsidTr="00CD238A">
        <w:trPr>
          <w:jc w:val="center"/>
        </w:trPr>
        <w:tc>
          <w:tcPr>
            <w:tcW w:w="821" w:type="dxa"/>
          </w:tcPr>
          <w:p w14:paraId="1918206C" w14:textId="77777777" w:rsidR="009974B8" w:rsidRPr="00FB7AB7" w:rsidRDefault="009974B8" w:rsidP="00CD238A">
            <w:pPr>
              <w:pStyle w:val="TAC"/>
            </w:pPr>
            <w:r w:rsidRPr="00FB7AB7">
              <w:t>Lc</w:t>
            </w:r>
          </w:p>
        </w:tc>
        <w:tc>
          <w:tcPr>
            <w:tcW w:w="4278" w:type="dxa"/>
          </w:tcPr>
          <w:p w14:paraId="4DA08B07" w14:textId="77777777" w:rsidR="009974B8" w:rsidRDefault="009974B8" w:rsidP="00CD238A">
            <w:pPr>
              <w:pStyle w:val="TAL"/>
            </w:pPr>
            <w:r>
              <w:t>Not present</w:t>
            </w:r>
          </w:p>
        </w:tc>
      </w:tr>
      <w:tr w:rsidR="009974B8" w14:paraId="3673A13E" w14:textId="77777777" w:rsidTr="00CD238A">
        <w:trPr>
          <w:jc w:val="center"/>
        </w:trPr>
        <w:tc>
          <w:tcPr>
            <w:tcW w:w="821" w:type="dxa"/>
          </w:tcPr>
          <w:p w14:paraId="2DAD75A3" w14:textId="77777777" w:rsidR="009974B8" w:rsidRPr="00FB7AB7" w:rsidRDefault="009974B8" w:rsidP="00CD238A">
            <w:pPr>
              <w:pStyle w:val="TAC"/>
            </w:pPr>
            <w:r w:rsidRPr="00FB7AB7">
              <w:t>Data</w:t>
            </w:r>
          </w:p>
        </w:tc>
        <w:tc>
          <w:tcPr>
            <w:tcW w:w="4278" w:type="dxa"/>
          </w:tcPr>
          <w:p w14:paraId="7286BFA9" w14:textId="77777777" w:rsidR="009974B8" w:rsidRDefault="009974B8" w:rsidP="00CD238A">
            <w:pPr>
              <w:pStyle w:val="TAL"/>
            </w:pPr>
            <w:r>
              <w:t>Not present</w:t>
            </w:r>
          </w:p>
        </w:tc>
      </w:tr>
      <w:tr w:rsidR="009974B8" w14:paraId="29C9DE95" w14:textId="77777777" w:rsidTr="00CD238A">
        <w:trPr>
          <w:jc w:val="center"/>
        </w:trPr>
        <w:tc>
          <w:tcPr>
            <w:tcW w:w="821" w:type="dxa"/>
          </w:tcPr>
          <w:p w14:paraId="0CFDA244" w14:textId="77777777" w:rsidR="009974B8" w:rsidRPr="00FB7AB7" w:rsidRDefault="009974B8" w:rsidP="00CD238A">
            <w:pPr>
              <w:pStyle w:val="TAC"/>
            </w:pPr>
            <w:r w:rsidRPr="00FB7AB7">
              <w:t>Le</w:t>
            </w:r>
          </w:p>
        </w:tc>
        <w:tc>
          <w:tcPr>
            <w:tcW w:w="4278" w:type="dxa"/>
          </w:tcPr>
          <w:p w14:paraId="7946BCE7" w14:textId="77777777" w:rsidR="009974B8" w:rsidRDefault="009974B8" w:rsidP="00CD238A">
            <w:pPr>
              <w:pStyle w:val="TAL"/>
            </w:pPr>
            <w:r>
              <w:t>Length of the response data</w:t>
            </w:r>
          </w:p>
        </w:tc>
      </w:tr>
    </w:tbl>
    <w:p w14:paraId="406CCCED" w14:textId="77777777" w:rsidR="009974B8" w:rsidRDefault="009974B8" w:rsidP="009974B8"/>
    <w:p w14:paraId="28FE6EED" w14:textId="77777777" w:rsidR="009974B8" w:rsidRDefault="009974B8" w:rsidP="009974B8">
      <w:r>
        <w:t>Parameter P1 is used to control the data exchange between the terminal and the UICC as defined in TS 31 101 [3].</w:t>
      </w:r>
    </w:p>
    <w:p w14:paraId="43F230DF" w14:textId="77777777" w:rsidR="009974B8" w:rsidRDefault="009974B8" w:rsidP="009974B8">
      <w:r>
        <w:t>Parameter P2 specifies the authentication context as follows:</w:t>
      </w:r>
    </w:p>
    <w:p w14:paraId="3D49AC62" w14:textId="77777777"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14:paraId="5C8599FA" w14:textId="77777777" w:rsidTr="00CD238A">
        <w:trPr>
          <w:jc w:val="center"/>
        </w:trPr>
        <w:tc>
          <w:tcPr>
            <w:tcW w:w="1274" w:type="dxa"/>
          </w:tcPr>
          <w:p w14:paraId="4E670F7B" w14:textId="77777777" w:rsidR="009974B8" w:rsidRPr="00FB7AB7" w:rsidRDefault="009974B8" w:rsidP="00CD238A">
            <w:pPr>
              <w:pStyle w:val="TAH"/>
            </w:pPr>
            <w:r w:rsidRPr="00FB7AB7">
              <w:t>Coding</w:t>
            </w:r>
          </w:p>
          <w:p w14:paraId="62C9C064" w14:textId="77777777" w:rsidR="009974B8" w:rsidRPr="00FB7AB7" w:rsidRDefault="009974B8" w:rsidP="00CD238A">
            <w:pPr>
              <w:pStyle w:val="TAH"/>
            </w:pPr>
            <w:r w:rsidRPr="00FB7AB7">
              <w:t>b8-b1</w:t>
            </w:r>
          </w:p>
        </w:tc>
        <w:tc>
          <w:tcPr>
            <w:tcW w:w="5778" w:type="dxa"/>
          </w:tcPr>
          <w:p w14:paraId="70E6ACF1" w14:textId="77777777" w:rsidR="009974B8" w:rsidRPr="00FB7AB7" w:rsidRDefault="009974B8" w:rsidP="00CD238A">
            <w:pPr>
              <w:pStyle w:val="TAH"/>
            </w:pPr>
            <w:r w:rsidRPr="00FB7AB7">
              <w:t>Meaning</w:t>
            </w:r>
          </w:p>
        </w:tc>
      </w:tr>
      <w:tr w:rsidR="009974B8" w14:paraId="316CC8C3" w14:textId="77777777" w:rsidTr="00CD238A">
        <w:trPr>
          <w:jc w:val="center"/>
        </w:trPr>
        <w:tc>
          <w:tcPr>
            <w:tcW w:w="1274" w:type="dxa"/>
          </w:tcPr>
          <w:p w14:paraId="0C70F28D" w14:textId="77777777" w:rsidR="009974B8" w:rsidRDefault="009974B8" w:rsidP="00CD238A">
            <w:pPr>
              <w:pStyle w:val="TAL"/>
            </w:pPr>
            <w:r>
              <w:t>'1-------'</w:t>
            </w:r>
          </w:p>
        </w:tc>
        <w:tc>
          <w:tcPr>
            <w:tcW w:w="5778" w:type="dxa"/>
          </w:tcPr>
          <w:p w14:paraId="6415BFD2" w14:textId="77777777" w:rsidR="009974B8" w:rsidRDefault="009974B8" w:rsidP="00CD238A">
            <w:pPr>
              <w:pStyle w:val="TAL"/>
            </w:pPr>
            <w:r>
              <w:t>Specific reference data (e.g. DF specific/application dependent key)</w:t>
            </w:r>
          </w:p>
        </w:tc>
      </w:tr>
      <w:tr w:rsidR="009974B8" w14:paraId="4C30E051" w14:textId="77777777" w:rsidTr="00CD238A">
        <w:trPr>
          <w:jc w:val="center"/>
        </w:trPr>
        <w:tc>
          <w:tcPr>
            <w:tcW w:w="1274" w:type="dxa"/>
            <w:tcBorders>
              <w:top w:val="single" w:sz="6" w:space="0" w:color="auto"/>
              <w:left w:val="single" w:sz="6" w:space="0" w:color="auto"/>
              <w:bottom w:val="single" w:sz="6" w:space="0" w:color="auto"/>
              <w:right w:val="single" w:sz="6" w:space="0" w:color="auto"/>
            </w:tcBorders>
          </w:tcPr>
          <w:p w14:paraId="355EA2C7" w14:textId="77777777"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14:paraId="0A978024" w14:textId="77777777" w:rsidR="009974B8" w:rsidRDefault="009974B8" w:rsidP="00CD238A">
            <w:pPr>
              <w:pStyle w:val="TAL"/>
            </w:pPr>
            <w:r>
              <w:t>Authentication context:</w:t>
            </w:r>
          </w:p>
          <w:p w14:paraId="711BA25E" w14:textId="77777777" w:rsidR="009974B8" w:rsidRDefault="009974B8" w:rsidP="00CD238A">
            <w:pPr>
              <w:pStyle w:val="TAL"/>
            </w:pPr>
            <w:r>
              <w:t>110 Local Key Establishment mode</w:t>
            </w:r>
          </w:p>
        </w:tc>
      </w:tr>
    </w:tbl>
    <w:p w14:paraId="0A1A5A1F" w14:textId="77777777" w:rsidR="009974B8" w:rsidRDefault="009974B8" w:rsidP="009974B8"/>
    <w:p w14:paraId="300010CF" w14:textId="77777777" w:rsidR="009974B8" w:rsidRDefault="009974B8" w:rsidP="009974B8">
      <w:r>
        <w:t>All other codings are RFU.</w:t>
      </w:r>
    </w:p>
    <w:p w14:paraId="0D919BDC" w14:textId="77777777" w:rsidR="009974B8" w:rsidRDefault="009974B8" w:rsidP="009974B8">
      <w:r>
        <w:t>Command parameters/data:</w:t>
      </w:r>
    </w:p>
    <w:p w14:paraId="2615056A" w14:textId="77777777" w:rsidR="009974B8" w:rsidRDefault="009974B8" w:rsidP="009974B8">
      <w:pPr>
        <w:pStyle w:val="Heading4"/>
      </w:pPr>
      <w:bookmarkStart w:id="449" w:name="_Toc2867265"/>
      <w:bookmarkStart w:id="450" w:name="_Toc29900628"/>
      <w:bookmarkStart w:id="451" w:name="_Toc36481466"/>
      <w:bookmarkStart w:id="452" w:name="_Toc36481921"/>
      <w:bookmarkStart w:id="453" w:name="_Toc163038759"/>
      <w:r>
        <w:t>7.1.2.1</w:t>
      </w:r>
      <w:r>
        <w:tab/>
        <w:t>IMS AKA security context</w:t>
      </w:r>
      <w:bookmarkEnd w:id="449"/>
      <w:bookmarkEnd w:id="450"/>
      <w:bookmarkEnd w:id="451"/>
      <w:bookmarkEnd w:id="452"/>
      <w:bookmarkEnd w:id="453"/>
    </w:p>
    <w:p w14:paraId="0F7D79B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0B718AF" w14:textId="77777777" w:rsidTr="00CD238A">
        <w:trPr>
          <w:jc w:val="center"/>
        </w:trPr>
        <w:tc>
          <w:tcPr>
            <w:tcW w:w="1418" w:type="dxa"/>
          </w:tcPr>
          <w:p w14:paraId="5BB342E3" w14:textId="77777777" w:rsidR="009974B8" w:rsidRPr="00FB7AB7" w:rsidRDefault="009974B8" w:rsidP="00CD238A">
            <w:pPr>
              <w:pStyle w:val="TAH"/>
            </w:pPr>
            <w:r w:rsidRPr="00FB7AB7">
              <w:t>Byte(s)</w:t>
            </w:r>
          </w:p>
        </w:tc>
        <w:tc>
          <w:tcPr>
            <w:tcW w:w="4819" w:type="dxa"/>
          </w:tcPr>
          <w:p w14:paraId="0719DD67" w14:textId="77777777" w:rsidR="009974B8" w:rsidRPr="00FB7AB7" w:rsidRDefault="009974B8" w:rsidP="00CD238A">
            <w:pPr>
              <w:pStyle w:val="TAH"/>
            </w:pPr>
            <w:r w:rsidRPr="00FB7AB7">
              <w:t>Description</w:t>
            </w:r>
          </w:p>
        </w:tc>
        <w:tc>
          <w:tcPr>
            <w:tcW w:w="1417" w:type="dxa"/>
          </w:tcPr>
          <w:p w14:paraId="064F7138" w14:textId="77777777" w:rsidR="009974B8" w:rsidRPr="00FB7AB7" w:rsidRDefault="009974B8" w:rsidP="00CD238A">
            <w:pPr>
              <w:pStyle w:val="TAH"/>
            </w:pPr>
            <w:r w:rsidRPr="00FB7AB7">
              <w:t>Length</w:t>
            </w:r>
          </w:p>
        </w:tc>
      </w:tr>
      <w:tr w:rsidR="009974B8" w14:paraId="1724723D" w14:textId="77777777" w:rsidTr="00CD238A">
        <w:trPr>
          <w:jc w:val="center"/>
        </w:trPr>
        <w:tc>
          <w:tcPr>
            <w:tcW w:w="1418" w:type="dxa"/>
          </w:tcPr>
          <w:p w14:paraId="7B3AB2E9" w14:textId="77777777" w:rsidR="009974B8" w:rsidRDefault="009974B8" w:rsidP="00CD238A">
            <w:pPr>
              <w:pStyle w:val="TAL"/>
            </w:pPr>
            <w:r>
              <w:t>1</w:t>
            </w:r>
          </w:p>
        </w:tc>
        <w:tc>
          <w:tcPr>
            <w:tcW w:w="4819" w:type="dxa"/>
          </w:tcPr>
          <w:p w14:paraId="15EE7D79" w14:textId="77777777" w:rsidR="009974B8" w:rsidRDefault="009974B8" w:rsidP="00CD238A">
            <w:pPr>
              <w:pStyle w:val="TAL"/>
            </w:pPr>
            <w:r>
              <w:t>Length of RAND (L1)</w:t>
            </w:r>
          </w:p>
        </w:tc>
        <w:tc>
          <w:tcPr>
            <w:tcW w:w="1417" w:type="dxa"/>
          </w:tcPr>
          <w:p w14:paraId="795042ED" w14:textId="77777777" w:rsidR="009974B8" w:rsidRDefault="009974B8" w:rsidP="00CD238A">
            <w:pPr>
              <w:pStyle w:val="TAL"/>
            </w:pPr>
            <w:r>
              <w:t>1</w:t>
            </w:r>
          </w:p>
        </w:tc>
      </w:tr>
      <w:tr w:rsidR="009974B8" w14:paraId="3787544D" w14:textId="77777777" w:rsidTr="00CD238A">
        <w:trPr>
          <w:jc w:val="center"/>
        </w:trPr>
        <w:tc>
          <w:tcPr>
            <w:tcW w:w="1418" w:type="dxa"/>
          </w:tcPr>
          <w:p w14:paraId="6C3F569D" w14:textId="77777777" w:rsidR="009974B8" w:rsidRDefault="009974B8" w:rsidP="00CD238A">
            <w:pPr>
              <w:pStyle w:val="TAL"/>
            </w:pPr>
            <w:r>
              <w:t>2 to (L1+1)</w:t>
            </w:r>
          </w:p>
        </w:tc>
        <w:tc>
          <w:tcPr>
            <w:tcW w:w="4819" w:type="dxa"/>
          </w:tcPr>
          <w:p w14:paraId="54EAB7AD" w14:textId="77777777" w:rsidR="009974B8" w:rsidRDefault="009974B8" w:rsidP="00CD238A">
            <w:pPr>
              <w:pStyle w:val="TAL"/>
            </w:pPr>
            <w:smartTag w:uri="urn:schemas-microsoft-com:office:smarttags" w:element="place">
              <w:r>
                <w:t>RAND</w:t>
              </w:r>
            </w:smartTag>
          </w:p>
        </w:tc>
        <w:tc>
          <w:tcPr>
            <w:tcW w:w="1417" w:type="dxa"/>
          </w:tcPr>
          <w:p w14:paraId="4B953E64" w14:textId="77777777" w:rsidR="009974B8" w:rsidRDefault="009974B8" w:rsidP="00CD238A">
            <w:pPr>
              <w:pStyle w:val="TAL"/>
            </w:pPr>
            <w:r>
              <w:t>L1</w:t>
            </w:r>
          </w:p>
        </w:tc>
      </w:tr>
      <w:tr w:rsidR="009974B8" w14:paraId="56D3850F" w14:textId="77777777" w:rsidTr="00CD238A">
        <w:trPr>
          <w:jc w:val="center"/>
        </w:trPr>
        <w:tc>
          <w:tcPr>
            <w:tcW w:w="1418" w:type="dxa"/>
          </w:tcPr>
          <w:p w14:paraId="5DB9DCDF" w14:textId="77777777" w:rsidR="009974B8" w:rsidRDefault="009974B8" w:rsidP="00CD238A">
            <w:pPr>
              <w:pStyle w:val="TAL"/>
            </w:pPr>
            <w:r>
              <w:t>(L1+2)</w:t>
            </w:r>
          </w:p>
        </w:tc>
        <w:tc>
          <w:tcPr>
            <w:tcW w:w="4819" w:type="dxa"/>
          </w:tcPr>
          <w:p w14:paraId="3E5B3B1E" w14:textId="77777777" w:rsidR="009974B8" w:rsidRDefault="009974B8" w:rsidP="00CD238A">
            <w:pPr>
              <w:pStyle w:val="TAL"/>
            </w:pPr>
            <w:r>
              <w:t>Length of AUTN (L2)</w:t>
            </w:r>
          </w:p>
        </w:tc>
        <w:tc>
          <w:tcPr>
            <w:tcW w:w="1417" w:type="dxa"/>
          </w:tcPr>
          <w:p w14:paraId="4CF7BB26" w14:textId="77777777" w:rsidR="009974B8" w:rsidRDefault="009974B8" w:rsidP="00CD238A">
            <w:pPr>
              <w:pStyle w:val="TAL"/>
            </w:pPr>
            <w:r>
              <w:t>1</w:t>
            </w:r>
          </w:p>
        </w:tc>
      </w:tr>
      <w:tr w:rsidR="009974B8" w14:paraId="51C8C2B2" w14:textId="77777777" w:rsidTr="00CD238A">
        <w:trPr>
          <w:jc w:val="center"/>
        </w:trPr>
        <w:tc>
          <w:tcPr>
            <w:tcW w:w="1418" w:type="dxa"/>
          </w:tcPr>
          <w:p w14:paraId="0BA46BA4" w14:textId="77777777" w:rsidR="009974B8" w:rsidRDefault="009974B8" w:rsidP="00CD238A">
            <w:pPr>
              <w:pStyle w:val="TAL"/>
            </w:pPr>
            <w:r>
              <w:t>(L1+3) to (L1+L2+2)</w:t>
            </w:r>
          </w:p>
        </w:tc>
        <w:tc>
          <w:tcPr>
            <w:tcW w:w="4819" w:type="dxa"/>
          </w:tcPr>
          <w:p w14:paraId="3DC2283A" w14:textId="77777777" w:rsidR="009974B8" w:rsidRDefault="009974B8" w:rsidP="00CD238A">
            <w:pPr>
              <w:pStyle w:val="TAL"/>
            </w:pPr>
            <w:r>
              <w:t>AUTN</w:t>
            </w:r>
          </w:p>
        </w:tc>
        <w:tc>
          <w:tcPr>
            <w:tcW w:w="1417" w:type="dxa"/>
          </w:tcPr>
          <w:p w14:paraId="5C8E1502" w14:textId="77777777" w:rsidR="009974B8" w:rsidRDefault="009974B8" w:rsidP="00CD238A">
            <w:pPr>
              <w:pStyle w:val="TAL"/>
            </w:pPr>
            <w:r>
              <w:t>L2</w:t>
            </w:r>
          </w:p>
        </w:tc>
      </w:tr>
    </w:tbl>
    <w:p w14:paraId="1DE1FFC2" w14:textId="77777777" w:rsidR="009974B8" w:rsidRDefault="009974B8" w:rsidP="009974B8"/>
    <w:p w14:paraId="021D67D5" w14:textId="77777777"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14:paraId="3D250C41" w14:textId="77777777" w:rsidR="009974B8" w:rsidRDefault="009974B8" w:rsidP="009974B8">
      <w:r>
        <w:t>Response parameters/data, case 1, command successful:</w:t>
      </w:r>
    </w:p>
    <w:p w14:paraId="5153E41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B097401" w14:textId="77777777" w:rsidTr="00CD238A">
        <w:trPr>
          <w:jc w:val="center"/>
        </w:trPr>
        <w:tc>
          <w:tcPr>
            <w:tcW w:w="1560" w:type="dxa"/>
          </w:tcPr>
          <w:p w14:paraId="1A624C54" w14:textId="77777777" w:rsidR="009974B8" w:rsidRPr="00FB7AB7" w:rsidRDefault="009974B8" w:rsidP="00CD238A">
            <w:pPr>
              <w:pStyle w:val="TAH"/>
            </w:pPr>
            <w:r w:rsidRPr="00FB7AB7">
              <w:t>Byte(s)</w:t>
            </w:r>
          </w:p>
        </w:tc>
        <w:tc>
          <w:tcPr>
            <w:tcW w:w="4677" w:type="dxa"/>
          </w:tcPr>
          <w:p w14:paraId="481703AA" w14:textId="77777777" w:rsidR="009974B8" w:rsidRPr="00FB7AB7" w:rsidRDefault="009974B8" w:rsidP="00CD238A">
            <w:pPr>
              <w:pStyle w:val="TAH"/>
            </w:pPr>
            <w:r w:rsidRPr="00FB7AB7">
              <w:t>Description</w:t>
            </w:r>
          </w:p>
        </w:tc>
        <w:tc>
          <w:tcPr>
            <w:tcW w:w="1417" w:type="dxa"/>
          </w:tcPr>
          <w:p w14:paraId="35F45FBC" w14:textId="77777777" w:rsidR="009974B8" w:rsidRPr="00FB7AB7" w:rsidRDefault="009974B8" w:rsidP="00CD238A">
            <w:pPr>
              <w:pStyle w:val="TAH"/>
            </w:pPr>
            <w:r w:rsidRPr="00FB7AB7">
              <w:t>Length</w:t>
            </w:r>
          </w:p>
        </w:tc>
      </w:tr>
      <w:tr w:rsidR="009974B8" w14:paraId="19FD1B38" w14:textId="77777777" w:rsidTr="00CD238A">
        <w:trPr>
          <w:jc w:val="center"/>
        </w:trPr>
        <w:tc>
          <w:tcPr>
            <w:tcW w:w="1560" w:type="dxa"/>
          </w:tcPr>
          <w:p w14:paraId="34B439DC" w14:textId="77777777" w:rsidR="009974B8" w:rsidRDefault="009974B8" w:rsidP="00CD238A">
            <w:pPr>
              <w:pStyle w:val="TAL"/>
            </w:pPr>
            <w:r>
              <w:t>1</w:t>
            </w:r>
          </w:p>
        </w:tc>
        <w:tc>
          <w:tcPr>
            <w:tcW w:w="4677" w:type="dxa"/>
          </w:tcPr>
          <w:p w14:paraId="011C6B31" w14:textId="77777777" w:rsidR="009974B8" w:rsidRDefault="009974B8" w:rsidP="00CD238A">
            <w:pPr>
              <w:pStyle w:val="TAL"/>
            </w:pPr>
            <w:r>
              <w:t>"Successful 3G authentication" tag = 'DB'</w:t>
            </w:r>
          </w:p>
        </w:tc>
        <w:tc>
          <w:tcPr>
            <w:tcW w:w="1417" w:type="dxa"/>
          </w:tcPr>
          <w:p w14:paraId="3A48E81B" w14:textId="77777777" w:rsidR="009974B8" w:rsidRDefault="009974B8" w:rsidP="00CD238A">
            <w:pPr>
              <w:pStyle w:val="TAL"/>
            </w:pPr>
            <w:r>
              <w:t>1</w:t>
            </w:r>
          </w:p>
        </w:tc>
      </w:tr>
      <w:tr w:rsidR="009974B8" w14:paraId="6731578B" w14:textId="77777777" w:rsidTr="00CD238A">
        <w:trPr>
          <w:jc w:val="center"/>
        </w:trPr>
        <w:tc>
          <w:tcPr>
            <w:tcW w:w="1560" w:type="dxa"/>
          </w:tcPr>
          <w:p w14:paraId="1E09F642" w14:textId="77777777" w:rsidR="009974B8" w:rsidRDefault="009974B8" w:rsidP="00CD238A">
            <w:pPr>
              <w:pStyle w:val="TAL"/>
            </w:pPr>
            <w:r>
              <w:t>2</w:t>
            </w:r>
          </w:p>
        </w:tc>
        <w:tc>
          <w:tcPr>
            <w:tcW w:w="4677" w:type="dxa"/>
          </w:tcPr>
          <w:p w14:paraId="7F38FD51" w14:textId="77777777" w:rsidR="009974B8" w:rsidRDefault="009974B8" w:rsidP="00CD238A">
            <w:pPr>
              <w:pStyle w:val="TAL"/>
            </w:pPr>
            <w:r>
              <w:t>Length of RES (L3)</w:t>
            </w:r>
          </w:p>
        </w:tc>
        <w:tc>
          <w:tcPr>
            <w:tcW w:w="1417" w:type="dxa"/>
          </w:tcPr>
          <w:p w14:paraId="485B073C" w14:textId="77777777" w:rsidR="009974B8" w:rsidRDefault="009974B8" w:rsidP="00CD238A">
            <w:pPr>
              <w:pStyle w:val="TAL"/>
            </w:pPr>
            <w:r>
              <w:t>1</w:t>
            </w:r>
          </w:p>
        </w:tc>
      </w:tr>
      <w:tr w:rsidR="009974B8" w14:paraId="573BC808" w14:textId="77777777" w:rsidTr="00CD238A">
        <w:trPr>
          <w:jc w:val="center"/>
        </w:trPr>
        <w:tc>
          <w:tcPr>
            <w:tcW w:w="1560" w:type="dxa"/>
          </w:tcPr>
          <w:p w14:paraId="6AF86C06" w14:textId="77777777" w:rsidR="009974B8" w:rsidRDefault="009974B8" w:rsidP="00CD238A">
            <w:pPr>
              <w:pStyle w:val="TAL"/>
            </w:pPr>
            <w:r>
              <w:t>3 to (L3+2)</w:t>
            </w:r>
          </w:p>
        </w:tc>
        <w:tc>
          <w:tcPr>
            <w:tcW w:w="4677" w:type="dxa"/>
          </w:tcPr>
          <w:p w14:paraId="57551E09" w14:textId="77777777" w:rsidR="009974B8" w:rsidRDefault="009974B8" w:rsidP="00CD238A">
            <w:pPr>
              <w:pStyle w:val="TAL"/>
            </w:pPr>
            <w:r>
              <w:t>RES</w:t>
            </w:r>
          </w:p>
        </w:tc>
        <w:tc>
          <w:tcPr>
            <w:tcW w:w="1417" w:type="dxa"/>
          </w:tcPr>
          <w:p w14:paraId="776E22D9" w14:textId="77777777" w:rsidR="009974B8" w:rsidRDefault="009974B8" w:rsidP="00CD238A">
            <w:pPr>
              <w:pStyle w:val="TAL"/>
            </w:pPr>
            <w:r>
              <w:t>L3</w:t>
            </w:r>
          </w:p>
        </w:tc>
      </w:tr>
      <w:tr w:rsidR="009974B8" w14:paraId="39AFBDC4" w14:textId="77777777" w:rsidTr="00CD238A">
        <w:trPr>
          <w:jc w:val="center"/>
        </w:trPr>
        <w:tc>
          <w:tcPr>
            <w:tcW w:w="1560" w:type="dxa"/>
          </w:tcPr>
          <w:p w14:paraId="2B75B5A5" w14:textId="77777777" w:rsidR="009974B8" w:rsidRDefault="009974B8" w:rsidP="00CD238A">
            <w:pPr>
              <w:pStyle w:val="TAL"/>
            </w:pPr>
            <w:r>
              <w:t>(L3+3)</w:t>
            </w:r>
          </w:p>
        </w:tc>
        <w:tc>
          <w:tcPr>
            <w:tcW w:w="4677" w:type="dxa"/>
          </w:tcPr>
          <w:p w14:paraId="5DC65381" w14:textId="77777777" w:rsidR="009974B8" w:rsidRDefault="009974B8" w:rsidP="00CD238A">
            <w:pPr>
              <w:pStyle w:val="TAL"/>
            </w:pPr>
            <w:r>
              <w:t>Length of CK (L4)</w:t>
            </w:r>
          </w:p>
        </w:tc>
        <w:tc>
          <w:tcPr>
            <w:tcW w:w="1417" w:type="dxa"/>
          </w:tcPr>
          <w:p w14:paraId="1C7E7087" w14:textId="77777777" w:rsidR="009974B8" w:rsidRDefault="009974B8" w:rsidP="00CD238A">
            <w:pPr>
              <w:pStyle w:val="TAL"/>
            </w:pPr>
            <w:r>
              <w:t>1</w:t>
            </w:r>
          </w:p>
        </w:tc>
      </w:tr>
      <w:tr w:rsidR="009974B8" w14:paraId="389B0D27" w14:textId="77777777" w:rsidTr="00CD238A">
        <w:trPr>
          <w:jc w:val="center"/>
        </w:trPr>
        <w:tc>
          <w:tcPr>
            <w:tcW w:w="1560" w:type="dxa"/>
          </w:tcPr>
          <w:p w14:paraId="260FD010" w14:textId="77777777" w:rsidR="009974B8" w:rsidRDefault="009974B8" w:rsidP="00CD238A">
            <w:pPr>
              <w:pStyle w:val="TAL"/>
            </w:pPr>
            <w:r>
              <w:t>(L3+4) to (L3+L4+3)</w:t>
            </w:r>
          </w:p>
        </w:tc>
        <w:tc>
          <w:tcPr>
            <w:tcW w:w="4677" w:type="dxa"/>
          </w:tcPr>
          <w:p w14:paraId="47ADB0B5" w14:textId="77777777" w:rsidR="009974B8" w:rsidRDefault="009974B8" w:rsidP="00CD238A">
            <w:pPr>
              <w:pStyle w:val="TAL"/>
            </w:pPr>
            <w:r>
              <w:t>CK</w:t>
            </w:r>
          </w:p>
        </w:tc>
        <w:tc>
          <w:tcPr>
            <w:tcW w:w="1417" w:type="dxa"/>
          </w:tcPr>
          <w:p w14:paraId="6D60E0C0" w14:textId="77777777" w:rsidR="009974B8" w:rsidRDefault="009974B8" w:rsidP="00CD238A">
            <w:pPr>
              <w:pStyle w:val="TAL"/>
            </w:pPr>
            <w:r>
              <w:t>L4</w:t>
            </w:r>
          </w:p>
        </w:tc>
      </w:tr>
      <w:tr w:rsidR="009974B8" w14:paraId="49CCFFC3" w14:textId="77777777" w:rsidTr="00CD238A">
        <w:trPr>
          <w:jc w:val="center"/>
        </w:trPr>
        <w:tc>
          <w:tcPr>
            <w:tcW w:w="1560" w:type="dxa"/>
          </w:tcPr>
          <w:p w14:paraId="2F545E1F" w14:textId="77777777" w:rsidR="009974B8" w:rsidRDefault="009974B8" w:rsidP="00CD238A">
            <w:pPr>
              <w:pStyle w:val="TAL"/>
            </w:pPr>
            <w:r>
              <w:t xml:space="preserve">(L3+L4+4) </w:t>
            </w:r>
          </w:p>
        </w:tc>
        <w:tc>
          <w:tcPr>
            <w:tcW w:w="4677" w:type="dxa"/>
          </w:tcPr>
          <w:p w14:paraId="52AB93A4" w14:textId="77777777" w:rsidR="009974B8" w:rsidRDefault="009974B8" w:rsidP="00CD238A">
            <w:pPr>
              <w:pStyle w:val="TAL"/>
            </w:pPr>
            <w:r>
              <w:t>Length of IK (L5)</w:t>
            </w:r>
          </w:p>
        </w:tc>
        <w:tc>
          <w:tcPr>
            <w:tcW w:w="1417" w:type="dxa"/>
          </w:tcPr>
          <w:p w14:paraId="1B4BE641" w14:textId="77777777" w:rsidR="009974B8" w:rsidRDefault="009974B8" w:rsidP="00CD238A">
            <w:pPr>
              <w:pStyle w:val="TAL"/>
            </w:pPr>
            <w:r>
              <w:t>1</w:t>
            </w:r>
          </w:p>
        </w:tc>
      </w:tr>
      <w:tr w:rsidR="009974B8" w14:paraId="2D5A63CC" w14:textId="77777777" w:rsidTr="00CD238A">
        <w:trPr>
          <w:jc w:val="center"/>
        </w:trPr>
        <w:tc>
          <w:tcPr>
            <w:tcW w:w="1560" w:type="dxa"/>
          </w:tcPr>
          <w:p w14:paraId="587CC5DD" w14:textId="77777777" w:rsidR="009974B8" w:rsidRDefault="009974B8" w:rsidP="00CD238A">
            <w:pPr>
              <w:pStyle w:val="TAL"/>
            </w:pPr>
            <w:r>
              <w:t>(L3+L4+5) to (L3+L4+L5+4)</w:t>
            </w:r>
          </w:p>
        </w:tc>
        <w:tc>
          <w:tcPr>
            <w:tcW w:w="4677" w:type="dxa"/>
          </w:tcPr>
          <w:p w14:paraId="45BF89F3" w14:textId="77777777" w:rsidR="009974B8" w:rsidRDefault="009974B8" w:rsidP="00CD238A">
            <w:pPr>
              <w:pStyle w:val="TAL"/>
            </w:pPr>
            <w:r>
              <w:t>IK</w:t>
            </w:r>
          </w:p>
        </w:tc>
        <w:tc>
          <w:tcPr>
            <w:tcW w:w="1417" w:type="dxa"/>
          </w:tcPr>
          <w:p w14:paraId="601C00DF" w14:textId="77777777" w:rsidR="009974B8" w:rsidRDefault="009974B8" w:rsidP="00CD238A">
            <w:pPr>
              <w:pStyle w:val="TAL"/>
            </w:pPr>
            <w:r>
              <w:t>L5</w:t>
            </w:r>
          </w:p>
        </w:tc>
      </w:tr>
    </w:tbl>
    <w:p w14:paraId="7FB35B74" w14:textId="77777777" w:rsidR="009974B8" w:rsidRDefault="009974B8" w:rsidP="009974B8"/>
    <w:p w14:paraId="1EC862E2" w14:textId="77777777" w:rsidR="009974B8" w:rsidRDefault="009974B8" w:rsidP="009974B8">
      <w:r>
        <w:t>The most significant bit of RES is coded on bit 8 of byte 3. The most significant bit of CK is coded on bit 8 of byte (L3+4). The most significant bit of IK is coded on bit 8 of byte (L3+L4+5).</w:t>
      </w:r>
    </w:p>
    <w:p w14:paraId="088647C1" w14:textId="77777777" w:rsidR="009974B8" w:rsidRDefault="009974B8" w:rsidP="009974B8">
      <w:r>
        <w:t>Response parameters/data, case 2, synchronization failure:</w:t>
      </w:r>
    </w:p>
    <w:p w14:paraId="227B6DD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525D41D7" w14:textId="77777777" w:rsidTr="00CD238A">
        <w:trPr>
          <w:jc w:val="center"/>
        </w:trPr>
        <w:tc>
          <w:tcPr>
            <w:tcW w:w="1418" w:type="dxa"/>
          </w:tcPr>
          <w:p w14:paraId="74308EF7" w14:textId="77777777" w:rsidR="009974B8" w:rsidRPr="00FB7AB7" w:rsidRDefault="009974B8" w:rsidP="00CD238A">
            <w:pPr>
              <w:pStyle w:val="TAH"/>
            </w:pPr>
            <w:r w:rsidRPr="00FB7AB7">
              <w:t>Byte(s)</w:t>
            </w:r>
          </w:p>
        </w:tc>
        <w:tc>
          <w:tcPr>
            <w:tcW w:w="4819" w:type="dxa"/>
          </w:tcPr>
          <w:p w14:paraId="05E981BC" w14:textId="77777777" w:rsidR="009974B8" w:rsidRPr="00FB7AB7" w:rsidRDefault="009974B8" w:rsidP="00CD238A">
            <w:pPr>
              <w:pStyle w:val="TAH"/>
            </w:pPr>
            <w:r w:rsidRPr="00FB7AB7">
              <w:t>Description</w:t>
            </w:r>
          </w:p>
        </w:tc>
        <w:tc>
          <w:tcPr>
            <w:tcW w:w="1417" w:type="dxa"/>
          </w:tcPr>
          <w:p w14:paraId="6A22C144" w14:textId="77777777" w:rsidR="009974B8" w:rsidRPr="00FB7AB7" w:rsidRDefault="009974B8" w:rsidP="00CD238A">
            <w:pPr>
              <w:pStyle w:val="TAH"/>
            </w:pPr>
            <w:r w:rsidRPr="00FB7AB7">
              <w:t>Length</w:t>
            </w:r>
          </w:p>
        </w:tc>
      </w:tr>
      <w:tr w:rsidR="009974B8" w14:paraId="2EB1CEB2" w14:textId="77777777" w:rsidTr="00CD238A">
        <w:trPr>
          <w:jc w:val="center"/>
        </w:trPr>
        <w:tc>
          <w:tcPr>
            <w:tcW w:w="1418" w:type="dxa"/>
          </w:tcPr>
          <w:p w14:paraId="5EB3C3C6" w14:textId="77777777" w:rsidR="009974B8" w:rsidRDefault="009974B8" w:rsidP="00CD238A">
            <w:pPr>
              <w:pStyle w:val="TAL"/>
            </w:pPr>
            <w:r>
              <w:t>1</w:t>
            </w:r>
          </w:p>
        </w:tc>
        <w:tc>
          <w:tcPr>
            <w:tcW w:w="4819" w:type="dxa"/>
          </w:tcPr>
          <w:p w14:paraId="316A67A2" w14:textId="77777777" w:rsidR="009974B8" w:rsidRDefault="009974B8" w:rsidP="00CD238A">
            <w:pPr>
              <w:pStyle w:val="TAL"/>
            </w:pPr>
            <w:r>
              <w:t>"Synchronisation failure" tag = 'DC'</w:t>
            </w:r>
          </w:p>
        </w:tc>
        <w:tc>
          <w:tcPr>
            <w:tcW w:w="1417" w:type="dxa"/>
          </w:tcPr>
          <w:p w14:paraId="5A16907C" w14:textId="77777777" w:rsidR="009974B8" w:rsidRDefault="009974B8" w:rsidP="00CD238A">
            <w:pPr>
              <w:pStyle w:val="TAL"/>
            </w:pPr>
            <w:r>
              <w:t>1</w:t>
            </w:r>
          </w:p>
        </w:tc>
      </w:tr>
      <w:tr w:rsidR="009974B8" w14:paraId="4FAFFDF4" w14:textId="77777777" w:rsidTr="00CD238A">
        <w:trPr>
          <w:jc w:val="center"/>
        </w:trPr>
        <w:tc>
          <w:tcPr>
            <w:tcW w:w="1418" w:type="dxa"/>
          </w:tcPr>
          <w:p w14:paraId="765360D9" w14:textId="77777777" w:rsidR="009974B8" w:rsidRDefault="009974B8" w:rsidP="00CD238A">
            <w:pPr>
              <w:pStyle w:val="TAL"/>
            </w:pPr>
            <w:r>
              <w:t>2</w:t>
            </w:r>
          </w:p>
        </w:tc>
        <w:tc>
          <w:tcPr>
            <w:tcW w:w="4819" w:type="dxa"/>
          </w:tcPr>
          <w:p w14:paraId="77B74B08" w14:textId="77777777" w:rsidR="009974B8" w:rsidRDefault="009974B8" w:rsidP="00CD238A">
            <w:pPr>
              <w:pStyle w:val="TAL"/>
            </w:pPr>
            <w:r>
              <w:t>Length of AUTS (L1)</w:t>
            </w:r>
          </w:p>
        </w:tc>
        <w:tc>
          <w:tcPr>
            <w:tcW w:w="1417" w:type="dxa"/>
          </w:tcPr>
          <w:p w14:paraId="4DC668D1" w14:textId="77777777" w:rsidR="009974B8" w:rsidRDefault="009974B8" w:rsidP="00CD238A">
            <w:pPr>
              <w:pStyle w:val="TAL"/>
            </w:pPr>
            <w:r>
              <w:t>1</w:t>
            </w:r>
          </w:p>
        </w:tc>
      </w:tr>
      <w:tr w:rsidR="009974B8" w14:paraId="3A0097E6" w14:textId="77777777" w:rsidTr="00CD238A">
        <w:trPr>
          <w:jc w:val="center"/>
        </w:trPr>
        <w:tc>
          <w:tcPr>
            <w:tcW w:w="1418" w:type="dxa"/>
          </w:tcPr>
          <w:p w14:paraId="2DAE664A" w14:textId="77777777" w:rsidR="009974B8" w:rsidRDefault="009974B8" w:rsidP="00CD238A">
            <w:pPr>
              <w:pStyle w:val="TAL"/>
            </w:pPr>
            <w:r>
              <w:t>3 to (L1+2)</w:t>
            </w:r>
          </w:p>
        </w:tc>
        <w:tc>
          <w:tcPr>
            <w:tcW w:w="4819" w:type="dxa"/>
          </w:tcPr>
          <w:p w14:paraId="1696E6E6" w14:textId="77777777" w:rsidR="009974B8" w:rsidRDefault="009974B8" w:rsidP="00CD238A">
            <w:pPr>
              <w:pStyle w:val="TAL"/>
            </w:pPr>
            <w:r>
              <w:t>AUTS</w:t>
            </w:r>
          </w:p>
        </w:tc>
        <w:tc>
          <w:tcPr>
            <w:tcW w:w="1417" w:type="dxa"/>
          </w:tcPr>
          <w:p w14:paraId="3624BA01" w14:textId="77777777" w:rsidR="009974B8" w:rsidRDefault="009974B8" w:rsidP="00CD238A">
            <w:pPr>
              <w:pStyle w:val="TAL"/>
            </w:pPr>
            <w:r>
              <w:t>L1</w:t>
            </w:r>
          </w:p>
        </w:tc>
      </w:tr>
    </w:tbl>
    <w:p w14:paraId="43D01CBC" w14:textId="77777777" w:rsidR="009974B8" w:rsidRDefault="009974B8" w:rsidP="009974B8"/>
    <w:p w14:paraId="21EB2B65" w14:textId="77777777" w:rsidR="009974B8" w:rsidRDefault="009974B8" w:rsidP="009974B8">
      <w:r>
        <w:t>The coding of AUTS is described in TS 33.102 [4]. The most significant bit of AUTS is coded on bit 8 of byte 3.</w:t>
      </w:r>
    </w:p>
    <w:p w14:paraId="55EC8606" w14:textId="77777777" w:rsidR="009974B8" w:rsidRDefault="009974B8" w:rsidP="009974B8">
      <w:pPr>
        <w:pStyle w:val="Heading4"/>
        <w:tabs>
          <w:tab w:val="left" w:pos="1133"/>
        </w:tabs>
      </w:pPr>
      <w:bookmarkStart w:id="454" w:name="_Toc2867266"/>
      <w:bookmarkStart w:id="455" w:name="_Toc29900629"/>
      <w:bookmarkStart w:id="456" w:name="_Toc36481467"/>
      <w:bookmarkStart w:id="457" w:name="_Toc36481922"/>
      <w:bookmarkStart w:id="458" w:name="_Toc163038760"/>
      <w:r>
        <w:t>7.1.2.2</w:t>
      </w:r>
      <w:r>
        <w:tab/>
        <w:t>HTTP Digest security context</w:t>
      </w:r>
      <w:bookmarkEnd w:id="454"/>
      <w:bookmarkEnd w:id="455"/>
      <w:bookmarkEnd w:id="456"/>
      <w:bookmarkEnd w:id="457"/>
      <w:bookmarkEnd w:id="458"/>
    </w:p>
    <w:p w14:paraId="6DDE873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1BF7A38C" w14:textId="77777777" w:rsidTr="00CD238A">
        <w:trPr>
          <w:jc w:val="center"/>
        </w:trPr>
        <w:tc>
          <w:tcPr>
            <w:tcW w:w="1418" w:type="dxa"/>
          </w:tcPr>
          <w:p w14:paraId="0CF55C0A" w14:textId="77777777" w:rsidR="009974B8" w:rsidRPr="00FB7AB7" w:rsidRDefault="009974B8" w:rsidP="00CD238A">
            <w:pPr>
              <w:pStyle w:val="TAH"/>
            </w:pPr>
            <w:r w:rsidRPr="00FB7AB7">
              <w:t>Byte(s)</w:t>
            </w:r>
          </w:p>
        </w:tc>
        <w:tc>
          <w:tcPr>
            <w:tcW w:w="4819" w:type="dxa"/>
          </w:tcPr>
          <w:p w14:paraId="3BD89B36" w14:textId="77777777" w:rsidR="009974B8" w:rsidRPr="00FB7AB7" w:rsidRDefault="009974B8" w:rsidP="00CD238A">
            <w:pPr>
              <w:pStyle w:val="TAH"/>
            </w:pPr>
            <w:r w:rsidRPr="00FB7AB7">
              <w:t>Description</w:t>
            </w:r>
          </w:p>
        </w:tc>
        <w:tc>
          <w:tcPr>
            <w:tcW w:w="1417" w:type="dxa"/>
          </w:tcPr>
          <w:p w14:paraId="7FC74D91" w14:textId="77777777" w:rsidR="009974B8" w:rsidRPr="00FB7AB7" w:rsidRDefault="009974B8" w:rsidP="00CD238A">
            <w:pPr>
              <w:pStyle w:val="TAH"/>
            </w:pPr>
            <w:r w:rsidRPr="00FB7AB7">
              <w:t>Length</w:t>
            </w:r>
          </w:p>
        </w:tc>
      </w:tr>
      <w:tr w:rsidR="009974B8" w14:paraId="01E29A28" w14:textId="77777777" w:rsidTr="00CD238A">
        <w:trPr>
          <w:jc w:val="center"/>
        </w:trPr>
        <w:tc>
          <w:tcPr>
            <w:tcW w:w="1418" w:type="dxa"/>
          </w:tcPr>
          <w:p w14:paraId="0649ECAF" w14:textId="77777777" w:rsidR="009974B8" w:rsidRDefault="009974B8" w:rsidP="00CD238A">
            <w:pPr>
              <w:pStyle w:val="TAL"/>
            </w:pPr>
            <w:r>
              <w:t>1</w:t>
            </w:r>
          </w:p>
        </w:tc>
        <w:tc>
          <w:tcPr>
            <w:tcW w:w="4819" w:type="dxa"/>
          </w:tcPr>
          <w:p w14:paraId="5D09993D" w14:textId="77777777" w:rsidR="009974B8" w:rsidRDefault="009974B8" w:rsidP="00CD238A">
            <w:pPr>
              <w:pStyle w:val="TAL"/>
            </w:pPr>
            <w:r>
              <w:t>Length of realm (L1)</w:t>
            </w:r>
          </w:p>
        </w:tc>
        <w:tc>
          <w:tcPr>
            <w:tcW w:w="1417" w:type="dxa"/>
          </w:tcPr>
          <w:p w14:paraId="5448A4AE" w14:textId="77777777" w:rsidR="009974B8" w:rsidRDefault="009974B8" w:rsidP="00CD238A">
            <w:pPr>
              <w:pStyle w:val="TAL"/>
            </w:pPr>
            <w:r>
              <w:t>1</w:t>
            </w:r>
          </w:p>
        </w:tc>
      </w:tr>
      <w:tr w:rsidR="009974B8" w14:paraId="5C3B1217" w14:textId="77777777" w:rsidTr="00CD238A">
        <w:trPr>
          <w:jc w:val="center"/>
        </w:trPr>
        <w:tc>
          <w:tcPr>
            <w:tcW w:w="1418" w:type="dxa"/>
          </w:tcPr>
          <w:p w14:paraId="6D409611" w14:textId="77777777" w:rsidR="009974B8" w:rsidRDefault="009974B8" w:rsidP="00CD238A">
            <w:pPr>
              <w:pStyle w:val="TAL"/>
            </w:pPr>
            <w:r>
              <w:t>2 to (L1+1)</w:t>
            </w:r>
          </w:p>
        </w:tc>
        <w:tc>
          <w:tcPr>
            <w:tcW w:w="4819" w:type="dxa"/>
          </w:tcPr>
          <w:p w14:paraId="61CA0A74" w14:textId="77777777" w:rsidR="009974B8" w:rsidRDefault="009974B8" w:rsidP="00CD238A">
            <w:pPr>
              <w:pStyle w:val="TAL"/>
            </w:pPr>
            <w:r>
              <w:t>Realm</w:t>
            </w:r>
          </w:p>
        </w:tc>
        <w:tc>
          <w:tcPr>
            <w:tcW w:w="1417" w:type="dxa"/>
          </w:tcPr>
          <w:p w14:paraId="1EFFF3DC" w14:textId="77777777" w:rsidR="009974B8" w:rsidRDefault="009974B8" w:rsidP="00CD238A">
            <w:pPr>
              <w:pStyle w:val="TAL"/>
            </w:pPr>
            <w:r>
              <w:t>L1</w:t>
            </w:r>
          </w:p>
        </w:tc>
      </w:tr>
      <w:tr w:rsidR="009974B8" w14:paraId="277F1B0F" w14:textId="77777777" w:rsidTr="00CD238A">
        <w:trPr>
          <w:jc w:val="center"/>
        </w:trPr>
        <w:tc>
          <w:tcPr>
            <w:tcW w:w="1418" w:type="dxa"/>
          </w:tcPr>
          <w:p w14:paraId="6131EE05" w14:textId="77777777" w:rsidR="009974B8" w:rsidRDefault="009974B8" w:rsidP="00CD238A">
            <w:pPr>
              <w:pStyle w:val="TAL"/>
            </w:pPr>
            <w:r>
              <w:t>(L1+2)</w:t>
            </w:r>
          </w:p>
        </w:tc>
        <w:tc>
          <w:tcPr>
            <w:tcW w:w="4819" w:type="dxa"/>
          </w:tcPr>
          <w:p w14:paraId="538524B6" w14:textId="77777777" w:rsidR="009974B8" w:rsidRDefault="009974B8" w:rsidP="00CD238A">
            <w:pPr>
              <w:pStyle w:val="TAL"/>
            </w:pPr>
            <w:r>
              <w:t>Length of nonce (L2)</w:t>
            </w:r>
          </w:p>
        </w:tc>
        <w:tc>
          <w:tcPr>
            <w:tcW w:w="1417" w:type="dxa"/>
          </w:tcPr>
          <w:p w14:paraId="35DE2D5D" w14:textId="77777777" w:rsidR="009974B8" w:rsidRDefault="009974B8" w:rsidP="00CD238A">
            <w:pPr>
              <w:pStyle w:val="TAL"/>
            </w:pPr>
            <w:r>
              <w:t>1</w:t>
            </w:r>
          </w:p>
        </w:tc>
      </w:tr>
      <w:tr w:rsidR="009974B8" w14:paraId="0C98FB0F" w14:textId="77777777" w:rsidTr="00CD238A">
        <w:trPr>
          <w:jc w:val="center"/>
        </w:trPr>
        <w:tc>
          <w:tcPr>
            <w:tcW w:w="1418" w:type="dxa"/>
          </w:tcPr>
          <w:p w14:paraId="523DD2DC" w14:textId="77777777" w:rsidR="009974B8" w:rsidRDefault="009974B8" w:rsidP="00CD238A">
            <w:pPr>
              <w:pStyle w:val="TAL"/>
            </w:pPr>
            <w:r>
              <w:t>(L1+3) to (L1+L2+2)</w:t>
            </w:r>
          </w:p>
        </w:tc>
        <w:tc>
          <w:tcPr>
            <w:tcW w:w="4819" w:type="dxa"/>
          </w:tcPr>
          <w:p w14:paraId="28CF158B" w14:textId="77777777" w:rsidR="009974B8" w:rsidRDefault="009974B8" w:rsidP="00CD238A">
            <w:pPr>
              <w:pStyle w:val="TAL"/>
              <w:rPr>
                <w:lang w:val="fr-FR"/>
              </w:rPr>
            </w:pPr>
            <w:r>
              <w:rPr>
                <w:lang w:val="fr-FR"/>
              </w:rPr>
              <w:t>Nonce</w:t>
            </w:r>
          </w:p>
        </w:tc>
        <w:tc>
          <w:tcPr>
            <w:tcW w:w="1417" w:type="dxa"/>
          </w:tcPr>
          <w:p w14:paraId="2B7A443F" w14:textId="77777777" w:rsidR="009974B8" w:rsidRDefault="009974B8" w:rsidP="00CD238A">
            <w:pPr>
              <w:pStyle w:val="TAL"/>
              <w:rPr>
                <w:lang w:val="fr-FR"/>
              </w:rPr>
            </w:pPr>
            <w:r>
              <w:rPr>
                <w:lang w:val="fr-FR"/>
              </w:rPr>
              <w:t>L2</w:t>
            </w:r>
          </w:p>
        </w:tc>
      </w:tr>
      <w:tr w:rsidR="009974B8" w14:paraId="572FE178" w14:textId="77777777" w:rsidTr="00CD238A">
        <w:trPr>
          <w:jc w:val="center"/>
        </w:trPr>
        <w:tc>
          <w:tcPr>
            <w:tcW w:w="1418" w:type="dxa"/>
          </w:tcPr>
          <w:p w14:paraId="63E41D94" w14:textId="77777777" w:rsidR="009974B8" w:rsidRDefault="009974B8" w:rsidP="00CD238A">
            <w:pPr>
              <w:pStyle w:val="TAL"/>
              <w:rPr>
                <w:lang w:val="fr-FR"/>
              </w:rPr>
            </w:pPr>
            <w:r>
              <w:rPr>
                <w:lang w:val="fr-FR"/>
              </w:rPr>
              <w:t>(L1+L2+3)</w:t>
            </w:r>
          </w:p>
        </w:tc>
        <w:tc>
          <w:tcPr>
            <w:tcW w:w="4819" w:type="dxa"/>
          </w:tcPr>
          <w:p w14:paraId="414F9A45" w14:textId="77777777" w:rsidR="009974B8" w:rsidRDefault="009974B8" w:rsidP="00CD238A">
            <w:pPr>
              <w:pStyle w:val="TAL"/>
            </w:pPr>
            <w:r>
              <w:t>Length of cnonce (L3)</w:t>
            </w:r>
          </w:p>
        </w:tc>
        <w:tc>
          <w:tcPr>
            <w:tcW w:w="1417" w:type="dxa"/>
          </w:tcPr>
          <w:p w14:paraId="25DE2B4D" w14:textId="77777777" w:rsidR="009974B8" w:rsidRDefault="009974B8" w:rsidP="00CD238A">
            <w:pPr>
              <w:pStyle w:val="TAL"/>
            </w:pPr>
            <w:r>
              <w:t>1</w:t>
            </w:r>
          </w:p>
        </w:tc>
      </w:tr>
      <w:tr w:rsidR="009974B8" w14:paraId="5C11EB4E" w14:textId="77777777" w:rsidTr="00CD238A">
        <w:trPr>
          <w:jc w:val="center"/>
        </w:trPr>
        <w:tc>
          <w:tcPr>
            <w:tcW w:w="1418" w:type="dxa"/>
          </w:tcPr>
          <w:p w14:paraId="62E990C8" w14:textId="77777777" w:rsidR="009974B8" w:rsidRDefault="009974B8" w:rsidP="00CD238A">
            <w:pPr>
              <w:pStyle w:val="TAL"/>
            </w:pPr>
            <w:r>
              <w:t>(L1+L2+4) to (L1+L2+L3+3)</w:t>
            </w:r>
          </w:p>
        </w:tc>
        <w:tc>
          <w:tcPr>
            <w:tcW w:w="4819" w:type="dxa"/>
          </w:tcPr>
          <w:p w14:paraId="356440D8" w14:textId="77777777" w:rsidR="009974B8" w:rsidRDefault="009974B8" w:rsidP="00CD238A">
            <w:pPr>
              <w:pStyle w:val="TAL"/>
            </w:pPr>
            <w:r>
              <w:t>Cnonce</w:t>
            </w:r>
          </w:p>
        </w:tc>
        <w:tc>
          <w:tcPr>
            <w:tcW w:w="1417" w:type="dxa"/>
          </w:tcPr>
          <w:p w14:paraId="62185F6E" w14:textId="77777777" w:rsidR="009974B8" w:rsidRDefault="009974B8" w:rsidP="00CD238A">
            <w:pPr>
              <w:pStyle w:val="TAL"/>
            </w:pPr>
            <w:r>
              <w:t>L3</w:t>
            </w:r>
          </w:p>
        </w:tc>
      </w:tr>
    </w:tbl>
    <w:p w14:paraId="367D0234" w14:textId="77777777" w:rsidR="009974B8" w:rsidRDefault="009974B8" w:rsidP="009974B8"/>
    <w:p w14:paraId="74CA49D2" w14:textId="414F7AE1" w:rsidR="009974B8" w:rsidRDefault="009974B8" w:rsidP="009974B8">
      <w:r>
        <w:t>The coding of realm, nonce and cnonce are described in IETF RFC 2617 [26].</w:t>
      </w:r>
    </w:p>
    <w:p w14:paraId="0F7F01B1" w14:textId="77777777" w:rsidR="009974B8" w:rsidRDefault="009974B8" w:rsidP="009974B8">
      <w:r>
        <w:t>Response parameters/data command successful:</w:t>
      </w:r>
    </w:p>
    <w:p w14:paraId="1670954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1EBB84A8" w14:textId="77777777" w:rsidTr="00CD238A">
        <w:trPr>
          <w:jc w:val="center"/>
        </w:trPr>
        <w:tc>
          <w:tcPr>
            <w:tcW w:w="1560" w:type="dxa"/>
          </w:tcPr>
          <w:p w14:paraId="781BA48C" w14:textId="77777777" w:rsidR="009974B8" w:rsidRPr="00FB7AB7" w:rsidRDefault="009974B8" w:rsidP="00CD238A">
            <w:pPr>
              <w:pStyle w:val="TAH"/>
            </w:pPr>
            <w:r w:rsidRPr="00FB7AB7">
              <w:t>Byte(s)</w:t>
            </w:r>
          </w:p>
        </w:tc>
        <w:tc>
          <w:tcPr>
            <w:tcW w:w="4677" w:type="dxa"/>
          </w:tcPr>
          <w:p w14:paraId="5784944E" w14:textId="77777777" w:rsidR="009974B8" w:rsidRPr="00FB7AB7" w:rsidRDefault="009974B8" w:rsidP="00CD238A">
            <w:pPr>
              <w:pStyle w:val="TAH"/>
            </w:pPr>
            <w:r w:rsidRPr="00FB7AB7">
              <w:t>Description</w:t>
            </w:r>
          </w:p>
        </w:tc>
        <w:tc>
          <w:tcPr>
            <w:tcW w:w="1417" w:type="dxa"/>
          </w:tcPr>
          <w:p w14:paraId="143A6182" w14:textId="77777777" w:rsidR="009974B8" w:rsidRPr="00FB7AB7" w:rsidRDefault="009974B8" w:rsidP="00CD238A">
            <w:pPr>
              <w:pStyle w:val="TAH"/>
            </w:pPr>
            <w:r w:rsidRPr="00FB7AB7">
              <w:t>Length</w:t>
            </w:r>
          </w:p>
        </w:tc>
      </w:tr>
      <w:tr w:rsidR="009974B8" w14:paraId="6F64CE86" w14:textId="77777777" w:rsidTr="00CD238A">
        <w:trPr>
          <w:jc w:val="center"/>
        </w:trPr>
        <w:tc>
          <w:tcPr>
            <w:tcW w:w="1560" w:type="dxa"/>
          </w:tcPr>
          <w:p w14:paraId="1ADCDF00" w14:textId="77777777" w:rsidR="009974B8" w:rsidRDefault="009974B8" w:rsidP="00CD238A">
            <w:pPr>
              <w:pStyle w:val="TAL"/>
            </w:pPr>
            <w:r>
              <w:t>1</w:t>
            </w:r>
          </w:p>
        </w:tc>
        <w:tc>
          <w:tcPr>
            <w:tcW w:w="4677" w:type="dxa"/>
          </w:tcPr>
          <w:p w14:paraId="2663BECB" w14:textId="77777777" w:rsidR="009974B8" w:rsidRDefault="009974B8" w:rsidP="00CD238A">
            <w:pPr>
              <w:pStyle w:val="TAL"/>
            </w:pPr>
            <w:r>
              <w:t>"HTTP Digest context reponse" tag = 'DB'</w:t>
            </w:r>
          </w:p>
        </w:tc>
        <w:tc>
          <w:tcPr>
            <w:tcW w:w="1417" w:type="dxa"/>
          </w:tcPr>
          <w:p w14:paraId="5B9B49A3" w14:textId="77777777" w:rsidR="009974B8" w:rsidRDefault="009974B8" w:rsidP="00CD238A">
            <w:pPr>
              <w:pStyle w:val="TAL"/>
            </w:pPr>
            <w:r>
              <w:t>1</w:t>
            </w:r>
          </w:p>
        </w:tc>
      </w:tr>
      <w:tr w:rsidR="009974B8" w14:paraId="417AB558" w14:textId="77777777" w:rsidTr="00CD238A">
        <w:trPr>
          <w:jc w:val="center"/>
        </w:trPr>
        <w:tc>
          <w:tcPr>
            <w:tcW w:w="1560" w:type="dxa"/>
          </w:tcPr>
          <w:p w14:paraId="0953E27E" w14:textId="77777777" w:rsidR="009974B8" w:rsidRDefault="009974B8" w:rsidP="00CD238A">
            <w:pPr>
              <w:pStyle w:val="TAL"/>
            </w:pPr>
            <w:r>
              <w:t>2</w:t>
            </w:r>
          </w:p>
        </w:tc>
        <w:tc>
          <w:tcPr>
            <w:tcW w:w="4677" w:type="dxa"/>
          </w:tcPr>
          <w:p w14:paraId="7224C055" w14:textId="77777777" w:rsidR="009974B8" w:rsidRDefault="009974B8" w:rsidP="00CD238A">
            <w:pPr>
              <w:pStyle w:val="TAL"/>
            </w:pPr>
            <w:r>
              <w:t>Length of Response(L4)</w:t>
            </w:r>
          </w:p>
        </w:tc>
        <w:tc>
          <w:tcPr>
            <w:tcW w:w="1417" w:type="dxa"/>
          </w:tcPr>
          <w:p w14:paraId="06F35E70" w14:textId="77777777" w:rsidR="009974B8" w:rsidRDefault="009974B8" w:rsidP="00CD238A">
            <w:pPr>
              <w:pStyle w:val="TAL"/>
            </w:pPr>
            <w:r>
              <w:t>1</w:t>
            </w:r>
          </w:p>
        </w:tc>
      </w:tr>
      <w:tr w:rsidR="009974B8" w14:paraId="57C8F773" w14:textId="77777777" w:rsidTr="00CD238A">
        <w:trPr>
          <w:jc w:val="center"/>
        </w:trPr>
        <w:tc>
          <w:tcPr>
            <w:tcW w:w="1560" w:type="dxa"/>
          </w:tcPr>
          <w:p w14:paraId="1B8BD5D3" w14:textId="77777777" w:rsidR="009974B8" w:rsidRDefault="009974B8" w:rsidP="00CD238A">
            <w:pPr>
              <w:pStyle w:val="TAL"/>
            </w:pPr>
            <w:r>
              <w:t>3 to (L4+2)</w:t>
            </w:r>
          </w:p>
        </w:tc>
        <w:tc>
          <w:tcPr>
            <w:tcW w:w="4677" w:type="dxa"/>
          </w:tcPr>
          <w:p w14:paraId="5E96C5DC" w14:textId="77777777" w:rsidR="009974B8" w:rsidRDefault="009974B8" w:rsidP="00CD238A">
            <w:pPr>
              <w:pStyle w:val="TAL"/>
            </w:pPr>
            <w:r>
              <w:t>Response</w:t>
            </w:r>
          </w:p>
        </w:tc>
        <w:tc>
          <w:tcPr>
            <w:tcW w:w="1417" w:type="dxa"/>
          </w:tcPr>
          <w:p w14:paraId="59316A54" w14:textId="77777777" w:rsidR="009974B8" w:rsidRDefault="009974B8" w:rsidP="00CD238A">
            <w:pPr>
              <w:pStyle w:val="TAL"/>
            </w:pPr>
            <w:r>
              <w:t>L4</w:t>
            </w:r>
          </w:p>
        </w:tc>
      </w:tr>
      <w:tr w:rsidR="009974B8" w14:paraId="687DFD15" w14:textId="77777777" w:rsidTr="00CD238A">
        <w:trPr>
          <w:jc w:val="center"/>
        </w:trPr>
        <w:tc>
          <w:tcPr>
            <w:tcW w:w="1560" w:type="dxa"/>
          </w:tcPr>
          <w:p w14:paraId="53C9D5EF" w14:textId="77777777" w:rsidR="009974B8" w:rsidRDefault="009974B8" w:rsidP="00CD238A">
            <w:pPr>
              <w:pStyle w:val="TAL"/>
            </w:pPr>
            <w:r>
              <w:t>(L4+3)</w:t>
            </w:r>
          </w:p>
        </w:tc>
        <w:tc>
          <w:tcPr>
            <w:tcW w:w="4677" w:type="dxa"/>
          </w:tcPr>
          <w:p w14:paraId="012125E4" w14:textId="77777777" w:rsidR="009974B8" w:rsidRDefault="009974B8" w:rsidP="00CD238A">
            <w:pPr>
              <w:pStyle w:val="TAL"/>
            </w:pPr>
            <w:r>
              <w:t>Length of Session Key (L5)</w:t>
            </w:r>
          </w:p>
        </w:tc>
        <w:tc>
          <w:tcPr>
            <w:tcW w:w="1417" w:type="dxa"/>
          </w:tcPr>
          <w:p w14:paraId="6FB75D2A" w14:textId="77777777" w:rsidR="009974B8" w:rsidRDefault="009974B8" w:rsidP="00CD238A">
            <w:pPr>
              <w:pStyle w:val="TAL"/>
            </w:pPr>
            <w:r>
              <w:t>1</w:t>
            </w:r>
          </w:p>
        </w:tc>
      </w:tr>
      <w:tr w:rsidR="009974B8" w14:paraId="6E6C9155" w14:textId="77777777" w:rsidTr="00CD238A">
        <w:trPr>
          <w:jc w:val="center"/>
        </w:trPr>
        <w:tc>
          <w:tcPr>
            <w:tcW w:w="1560" w:type="dxa"/>
          </w:tcPr>
          <w:p w14:paraId="4462F881" w14:textId="77777777" w:rsidR="009974B8" w:rsidRDefault="009974B8" w:rsidP="00CD238A">
            <w:pPr>
              <w:pStyle w:val="TAL"/>
            </w:pPr>
            <w:r>
              <w:t>(L4+4) to (L4+L5+3)</w:t>
            </w:r>
          </w:p>
        </w:tc>
        <w:tc>
          <w:tcPr>
            <w:tcW w:w="4677" w:type="dxa"/>
          </w:tcPr>
          <w:p w14:paraId="23E43998" w14:textId="77777777" w:rsidR="009974B8" w:rsidRDefault="009974B8" w:rsidP="00CD238A">
            <w:pPr>
              <w:pStyle w:val="TAL"/>
            </w:pPr>
            <w:r>
              <w:t>Session Key</w:t>
            </w:r>
          </w:p>
        </w:tc>
        <w:tc>
          <w:tcPr>
            <w:tcW w:w="1417" w:type="dxa"/>
          </w:tcPr>
          <w:p w14:paraId="05822FB3" w14:textId="77777777" w:rsidR="009974B8" w:rsidRDefault="009974B8" w:rsidP="00CD238A">
            <w:pPr>
              <w:pStyle w:val="TAL"/>
            </w:pPr>
            <w:r>
              <w:t>L5</w:t>
            </w:r>
          </w:p>
        </w:tc>
      </w:tr>
    </w:tbl>
    <w:p w14:paraId="561069A1" w14:textId="77777777" w:rsidR="009974B8" w:rsidRDefault="009974B8" w:rsidP="009974B8"/>
    <w:p w14:paraId="4EB13A27" w14:textId="77777777" w:rsidR="009974B8" w:rsidRDefault="009974B8" w:rsidP="009974B8">
      <w:pPr>
        <w:pStyle w:val="Heading4"/>
      </w:pPr>
      <w:bookmarkStart w:id="459" w:name="_Toc2867267"/>
      <w:bookmarkStart w:id="460" w:name="_Toc29900630"/>
      <w:bookmarkStart w:id="461" w:name="_Toc36481468"/>
      <w:bookmarkStart w:id="462" w:name="_Toc36481923"/>
      <w:bookmarkStart w:id="463" w:name="_Toc163038761"/>
      <w:r>
        <w:t>7.1.2.3</w:t>
      </w:r>
      <w:r>
        <w:tab/>
        <w:t>GBA security context (Bootstrapping Mode)</w:t>
      </w:r>
      <w:bookmarkEnd w:id="459"/>
      <w:bookmarkEnd w:id="460"/>
      <w:bookmarkEnd w:id="461"/>
      <w:bookmarkEnd w:id="462"/>
      <w:bookmarkEnd w:id="463"/>
    </w:p>
    <w:p w14:paraId="0010BCE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2A7C5EBE" w14:textId="77777777" w:rsidTr="00CD238A">
        <w:trPr>
          <w:jc w:val="center"/>
        </w:trPr>
        <w:tc>
          <w:tcPr>
            <w:tcW w:w="1418" w:type="dxa"/>
          </w:tcPr>
          <w:p w14:paraId="1D2B3EB0" w14:textId="77777777" w:rsidR="009974B8" w:rsidRPr="00FB7AB7" w:rsidRDefault="009974B8" w:rsidP="00CD238A">
            <w:pPr>
              <w:pStyle w:val="TAC"/>
              <w:rPr>
                <w:b/>
              </w:rPr>
            </w:pPr>
            <w:r w:rsidRPr="00FB7AB7">
              <w:rPr>
                <w:b/>
              </w:rPr>
              <w:t>Byte(s)</w:t>
            </w:r>
          </w:p>
        </w:tc>
        <w:tc>
          <w:tcPr>
            <w:tcW w:w="4819" w:type="dxa"/>
          </w:tcPr>
          <w:p w14:paraId="1F10A0D6" w14:textId="77777777" w:rsidR="009974B8" w:rsidRDefault="009974B8" w:rsidP="00CD238A">
            <w:pPr>
              <w:pStyle w:val="TAL"/>
              <w:rPr>
                <w:b/>
              </w:rPr>
            </w:pPr>
            <w:r>
              <w:rPr>
                <w:b/>
              </w:rPr>
              <w:t>Description</w:t>
            </w:r>
          </w:p>
        </w:tc>
        <w:tc>
          <w:tcPr>
            <w:tcW w:w="1417" w:type="dxa"/>
          </w:tcPr>
          <w:p w14:paraId="5BF6EA03" w14:textId="77777777" w:rsidR="009974B8" w:rsidRPr="00FB7AB7" w:rsidRDefault="009974B8" w:rsidP="00CD238A">
            <w:pPr>
              <w:pStyle w:val="TAC"/>
              <w:rPr>
                <w:b/>
              </w:rPr>
            </w:pPr>
            <w:r w:rsidRPr="00FB7AB7">
              <w:rPr>
                <w:b/>
              </w:rPr>
              <w:t>Length</w:t>
            </w:r>
          </w:p>
        </w:tc>
      </w:tr>
      <w:tr w:rsidR="009974B8" w14:paraId="6EE4123F" w14:textId="77777777" w:rsidTr="00CD238A">
        <w:trPr>
          <w:jc w:val="center"/>
        </w:trPr>
        <w:tc>
          <w:tcPr>
            <w:tcW w:w="1418" w:type="dxa"/>
          </w:tcPr>
          <w:p w14:paraId="004B56D9" w14:textId="77777777" w:rsidR="009974B8" w:rsidRPr="00FB7AB7" w:rsidRDefault="009974B8" w:rsidP="00CD238A">
            <w:pPr>
              <w:pStyle w:val="TAC"/>
              <w:rPr>
                <w:b/>
              </w:rPr>
            </w:pPr>
            <w:r w:rsidRPr="00FB7AB7">
              <w:t>1</w:t>
            </w:r>
          </w:p>
        </w:tc>
        <w:tc>
          <w:tcPr>
            <w:tcW w:w="4819" w:type="dxa"/>
          </w:tcPr>
          <w:p w14:paraId="654F82AB" w14:textId="77777777" w:rsidR="009974B8" w:rsidRDefault="009974B8" w:rsidP="00CD238A">
            <w:pPr>
              <w:pStyle w:val="TAL"/>
              <w:rPr>
                <w:b/>
              </w:rPr>
            </w:pPr>
            <w:r>
              <w:t>"GBA Security Context Bootstrapping Mode" tag = 'DD'</w:t>
            </w:r>
          </w:p>
        </w:tc>
        <w:tc>
          <w:tcPr>
            <w:tcW w:w="1417" w:type="dxa"/>
          </w:tcPr>
          <w:p w14:paraId="3654D109" w14:textId="77777777" w:rsidR="009974B8" w:rsidRPr="00FB7AB7" w:rsidRDefault="009974B8" w:rsidP="00CD238A">
            <w:pPr>
              <w:pStyle w:val="TAC"/>
              <w:rPr>
                <w:b/>
              </w:rPr>
            </w:pPr>
            <w:r w:rsidRPr="00FB7AB7">
              <w:t>1</w:t>
            </w:r>
          </w:p>
        </w:tc>
      </w:tr>
      <w:tr w:rsidR="009974B8" w14:paraId="4708902F" w14:textId="77777777" w:rsidTr="00CD238A">
        <w:trPr>
          <w:jc w:val="center"/>
        </w:trPr>
        <w:tc>
          <w:tcPr>
            <w:tcW w:w="1418" w:type="dxa"/>
          </w:tcPr>
          <w:p w14:paraId="3E9CDBC5" w14:textId="77777777" w:rsidR="009974B8" w:rsidRPr="00FB7AB7" w:rsidRDefault="009974B8" w:rsidP="00CD238A">
            <w:pPr>
              <w:pStyle w:val="TAC"/>
            </w:pPr>
            <w:r w:rsidRPr="00FB7AB7">
              <w:t>2</w:t>
            </w:r>
          </w:p>
        </w:tc>
        <w:tc>
          <w:tcPr>
            <w:tcW w:w="4819" w:type="dxa"/>
          </w:tcPr>
          <w:p w14:paraId="22A7E92A" w14:textId="77777777" w:rsidR="009974B8" w:rsidRDefault="009974B8" w:rsidP="00CD238A">
            <w:pPr>
              <w:pStyle w:val="TAL"/>
            </w:pPr>
            <w:r>
              <w:t>Length of RAND (L1)</w:t>
            </w:r>
          </w:p>
        </w:tc>
        <w:tc>
          <w:tcPr>
            <w:tcW w:w="1417" w:type="dxa"/>
          </w:tcPr>
          <w:p w14:paraId="1EA8A682" w14:textId="77777777" w:rsidR="009974B8" w:rsidRPr="00FB7AB7" w:rsidRDefault="009974B8" w:rsidP="00CD238A">
            <w:pPr>
              <w:pStyle w:val="TAC"/>
            </w:pPr>
            <w:r w:rsidRPr="00FB7AB7">
              <w:t>1</w:t>
            </w:r>
          </w:p>
        </w:tc>
      </w:tr>
      <w:tr w:rsidR="009974B8" w14:paraId="14494598" w14:textId="77777777" w:rsidTr="00CD238A">
        <w:trPr>
          <w:jc w:val="center"/>
        </w:trPr>
        <w:tc>
          <w:tcPr>
            <w:tcW w:w="1418" w:type="dxa"/>
          </w:tcPr>
          <w:p w14:paraId="2E903570" w14:textId="77777777" w:rsidR="009974B8" w:rsidRPr="00FB7AB7" w:rsidRDefault="009974B8" w:rsidP="00CD238A">
            <w:pPr>
              <w:pStyle w:val="TAC"/>
            </w:pPr>
            <w:r w:rsidRPr="00FB7AB7">
              <w:t>3 to (L1+2)</w:t>
            </w:r>
          </w:p>
        </w:tc>
        <w:tc>
          <w:tcPr>
            <w:tcW w:w="4819" w:type="dxa"/>
          </w:tcPr>
          <w:p w14:paraId="6D5EE5C6" w14:textId="77777777" w:rsidR="009974B8" w:rsidRDefault="009974B8" w:rsidP="00CD238A">
            <w:pPr>
              <w:pStyle w:val="TAL"/>
            </w:pPr>
            <w:smartTag w:uri="urn:schemas-microsoft-com:office:smarttags" w:element="place">
              <w:r>
                <w:t>RAND</w:t>
              </w:r>
            </w:smartTag>
          </w:p>
        </w:tc>
        <w:tc>
          <w:tcPr>
            <w:tcW w:w="1417" w:type="dxa"/>
          </w:tcPr>
          <w:p w14:paraId="6CA1BFD5" w14:textId="77777777" w:rsidR="009974B8" w:rsidRPr="00FB7AB7" w:rsidRDefault="009974B8" w:rsidP="00CD238A">
            <w:pPr>
              <w:pStyle w:val="TAC"/>
            </w:pPr>
            <w:r w:rsidRPr="00FB7AB7">
              <w:t>L1</w:t>
            </w:r>
          </w:p>
        </w:tc>
      </w:tr>
      <w:tr w:rsidR="009974B8" w14:paraId="2BD2C544" w14:textId="77777777" w:rsidTr="00CD238A">
        <w:trPr>
          <w:jc w:val="center"/>
        </w:trPr>
        <w:tc>
          <w:tcPr>
            <w:tcW w:w="1418" w:type="dxa"/>
          </w:tcPr>
          <w:p w14:paraId="59FF8B65" w14:textId="77777777" w:rsidR="009974B8" w:rsidRPr="00FB7AB7" w:rsidRDefault="009974B8" w:rsidP="00CD238A">
            <w:pPr>
              <w:pStyle w:val="TAC"/>
            </w:pPr>
            <w:r w:rsidRPr="00FB7AB7">
              <w:t>(L1+3)</w:t>
            </w:r>
          </w:p>
        </w:tc>
        <w:tc>
          <w:tcPr>
            <w:tcW w:w="4819" w:type="dxa"/>
          </w:tcPr>
          <w:p w14:paraId="3B937DDB" w14:textId="77777777" w:rsidR="009974B8" w:rsidRDefault="009974B8" w:rsidP="00CD238A">
            <w:pPr>
              <w:pStyle w:val="TAL"/>
            </w:pPr>
            <w:r>
              <w:t>Length of AUTN (L2)</w:t>
            </w:r>
            <w:r>
              <w:tab/>
            </w:r>
          </w:p>
        </w:tc>
        <w:tc>
          <w:tcPr>
            <w:tcW w:w="1417" w:type="dxa"/>
          </w:tcPr>
          <w:p w14:paraId="244FFE12" w14:textId="77777777" w:rsidR="009974B8" w:rsidRPr="00FB7AB7" w:rsidRDefault="009974B8" w:rsidP="00CD238A">
            <w:pPr>
              <w:pStyle w:val="TAC"/>
            </w:pPr>
            <w:r w:rsidRPr="00FB7AB7">
              <w:t>1</w:t>
            </w:r>
          </w:p>
        </w:tc>
      </w:tr>
      <w:tr w:rsidR="009974B8" w14:paraId="46C3DD51" w14:textId="77777777" w:rsidTr="00CD238A">
        <w:trPr>
          <w:jc w:val="center"/>
        </w:trPr>
        <w:tc>
          <w:tcPr>
            <w:tcW w:w="1418" w:type="dxa"/>
          </w:tcPr>
          <w:p w14:paraId="4FE69B8B" w14:textId="77777777" w:rsidR="009974B8" w:rsidRPr="00FB7AB7" w:rsidRDefault="009974B8" w:rsidP="00CD238A">
            <w:pPr>
              <w:pStyle w:val="TAC"/>
            </w:pPr>
            <w:r w:rsidRPr="00FB7AB7">
              <w:t>(L1+4) to (L1+L2+3)</w:t>
            </w:r>
          </w:p>
        </w:tc>
        <w:tc>
          <w:tcPr>
            <w:tcW w:w="4819" w:type="dxa"/>
          </w:tcPr>
          <w:p w14:paraId="5CE9F52B" w14:textId="77777777" w:rsidR="009974B8" w:rsidRDefault="009974B8" w:rsidP="00CD238A">
            <w:pPr>
              <w:pStyle w:val="TAL"/>
            </w:pPr>
            <w:r>
              <w:t>AUTN</w:t>
            </w:r>
            <w:r w:rsidR="009144B3">
              <w:tab/>
            </w:r>
            <w:r>
              <w:tab/>
            </w:r>
          </w:p>
        </w:tc>
        <w:tc>
          <w:tcPr>
            <w:tcW w:w="1417" w:type="dxa"/>
          </w:tcPr>
          <w:p w14:paraId="166F4C03" w14:textId="77777777" w:rsidR="009974B8" w:rsidRPr="00FB7AB7" w:rsidRDefault="009974B8" w:rsidP="00CD238A">
            <w:pPr>
              <w:pStyle w:val="TAC"/>
            </w:pPr>
            <w:r w:rsidRPr="00FB7AB7">
              <w:t>L2</w:t>
            </w:r>
          </w:p>
        </w:tc>
      </w:tr>
    </w:tbl>
    <w:p w14:paraId="630E382D" w14:textId="77777777" w:rsidR="009974B8" w:rsidRDefault="009974B8" w:rsidP="009974B8"/>
    <w:p w14:paraId="338E08B0" w14:textId="77777777" w:rsidR="009974B8" w:rsidRDefault="009974B8" w:rsidP="009974B8">
      <w:r>
        <w:lastRenderedPageBreak/>
        <w:t>Response parameters/data, GBA security context (Bootstrapping  Mode), synchronisation failure:</w:t>
      </w:r>
    </w:p>
    <w:p w14:paraId="6AF028D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F6607D9" w14:textId="77777777" w:rsidTr="00CD238A">
        <w:trPr>
          <w:jc w:val="center"/>
        </w:trPr>
        <w:tc>
          <w:tcPr>
            <w:tcW w:w="1418" w:type="dxa"/>
          </w:tcPr>
          <w:p w14:paraId="1A5AD4D0" w14:textId="77777777" w:rsidR="009974B8" w:rsidRPr="00FB7AB7" w:rsidRDefault="009974B8" w:rsidP="00CD238A">
            <w:pPr>
              <w:pStyle w:val="TAC"/>
              <w:rPr>
                <w:b/>
              </w:rPr>
            </w:pPr>
            <w:r w:rsidRPr="00FB7AB7">
              <w:rPr>
                <w:b/>
              </w:rPr>
              <w:t>Byte(s)</w:t>
            </w:r>
          </w:p>
        </w:tc>
        <w:tc>
          <w:tcPr>
            <w:tcW w:w="4819" w:type="dxa"/>
          </w:tcPr>
          <w:p w14:paraId="29A2DED8" w14:textId="77777777" w:rsidR="009974B8" w:rsidRDefault="009974B8" w:rsidP="00CD238A">
            <w:pPr>
              <w:pStyle w:val="TAL"/>
              <w:rPr>
                <w:b/>
              </w:rPr>
            </w:pPr>
            <w:r>
              <w:rPr>
                <w:b/>
              </w:rPr>
              <w:t>Description</w:t>
            </w:r>
          </w:p>
        </w:tc>
        <w:tc>
          <w:tcPr>
            <w:tcW w:w="1417" w:type="dxa"/>
          </w:tcPr>
          <w:p w14:paraId="684BCF8B" w14:textId="77777777" w:rsidR="009974B8" w:rsidRPr="00FB7AB7" w:rsidRDefault="009974B8" w:rsidP="00CD238A">
            <w:pPr>
              <w:pStyle w:val="TAC"/>
              <w:rPr>
                <w:b/>
              </w:rPr>
            </w:pPr>
            <w:r w:rsidRPr="00FB7AB7">
              <w:rPr>
                <w:b/>
              </w:rPr>
              <w:t>Length</w:t>
            </w:r>
          </w:p>
        </w:tc>
      </w:tr>
      <w:tr w:rsidR="009974B8" w14:paraId="14DB4B93" w14:textId="77777777" w:rsidTr="00CD238A">
        <w:trPr>
          <w:jc w:val="center"/>
        </w:trPr>
        <w:tc>
          <w:tcPr>
            <w:tcW w:w="1418" w:type="dxa"/>
          </w:tcPr>
          <w:p w14:paraId="4847EF71" w14:textId="77777777" w:rsidR="009974B8" w:rsidRPr="00FB7AB7" w:rsidRDefault="009974B8" w:rsidP="00CD238A">
            <w:pPr>
              <w:pStyle w:val="TAC"/>
            </w:pPr>
            <w:r w:rsidRPr="00FB7AB7">
              <w:t>1</w:t>
            </w:r>
          </w:p>
        </w:tc>
        <w:tc>
          <w:tcPr>
            <w:tcW w:w="4819" w:type="dxa"/>
          </w:tcPr>
          <w:p w14:paraId="0AB99334" w14:textId="77777777" w:rsidR="009974B8" w:rsidRDefault="009974B8" w:rsidP="00CD238A">
            <w:pPr>
              <w:pStyle w:val="TAL"/>
            </w:pPr>
            <w:r>
              <w:t>"Synchronisation failure" tag = 'DC'</w:t>
            </w:r>
          </w:p>
        </w:tc>
        <w:tc>
          <w:tcPr>
            <w:tcW w:w="1417" w:type="dxa"/>
          </w:tcPr>
          <w:p w14:paraId="0C50DA81" w14:textId="77777777" w:rsidR="009974B8" w:rsidRPr="00FB7AB7" w:rsidRDefault="009974B8" w:rsidP="00CD238A">
            <w:pPr>
              <w:pStyle w:val="TAC"/>
            </w:pPr>
            <w:r w:rsidRPr="00FB7AB7">
              <w:t>1</w:t>
            </w:r>
          </w:p>
        </w:tc>
      </w:tr>
      <w:tr w:rsidR="009974B8" w14:paraId="6EA96F97" w14:textId="77777777" w:rsidTr="00CD238A">
        <w:trPr>
          <w:jc w:val="center"/>
        </w:trPr>
        <w:tc>
          <w:tcPr>
            <w:tcW w:w="1418" w:type="dxa"/>
          </w:tcPr>
          <w:p w14:paraId="3BEF0F88" w14:textId="77777777" w:rsidR="009974B8" w:rsidRPr="00FB7AB7" w:rsidRDefault="009974B8" w:rsidP="00CD238A">
            <w:pPr>
              <w:pStyle w:val="TAC"/>
            </w:pPr>
            <w:r w:rsidRPr="00FB7AB7">
              <w:t>2</w:t>
            </w:r>
          </w:p>
        </w:tc>
        <w:tc>
          <w:tcPr>
            <w:tcW w:w="4819" w:type="dxa"/>
          </w:tcPr>
          <w:p w14:paraId="5D33B909" w14:textId="77777777" w:rsidR="009974B8" w:rsidRDefault="009974B8" w:rsidP="00CD238A">
            <w:pPr>
              <w:pStyle w:val="TAL"/>
            </w:pPr>
            <w:r>
              <w:t>Length of AUTS (L1)</w:t>
            </w:r>
          </w:p>
        </w:tc>
        <w:tc>
          <w:tcPr>
            <w:tcW w:w="1417" w:type="dxa"/>
          </w:tcPr>
          <w:p w14:paraId="244E65F0" w14:textId="77777777" w:rsidR="009974B8" w:rsidRPr="00FB7AB7" w:rsidRDefault="009974B8" w:rsidP="00CD238A">
            <w:pPr>
              <w:pStyle w:val="TAC"/>
            </w:pPr>
            <w:r w:rsidRPr="00FB7AB7">
              <w:t>1</w:t>
            </w:r>
          </w:p>
        </w:tc>
      </w:tr>
      <w:tr w:rsidR="009974B8" w14:paraId="39DC3283" w14:textId="77777777" w:rsidTr="00CD238A">
        <w:trPr>
          <w:jc w:val="center"/>
        </w:trPr>
        <w:tc>
          <w:tcPr>
            <w:tcW w:w="1418" w:type="dxa"/>
          </w:tcPr>
          <w:p w14:paraId="752AF807" w14:textId="77777777" w:rsidR="009974B8" w:rsidRPr="00FB7AB7" w:rsidRDefault="009974B8" w:rsidP="00CD238A">
            <w:pPr>
              <w:pStyle w:val="TAC"/>
            </w:pPr>
            <w:r w:rsidRPr="00FB7AB7">
              <w:t>3 to (L1+2)</w:t>
            </w:r>
          </w:p>
        </w:tc>
        <w:tc>
          <w:tcPr>
            <w:tcW w:w="4819" w:type="dxa"/>
          </w:tcPr>
          <w:p w14:paraId="0C7A0E45" w14:textId="77777777" w:rsidR="009974B8" w:rsidRDefault="009974B8" w:rsidP="00CD238A">
            <w:pPr>
              <w:pStyle w:val="TAL"/>
            </w:pPr>
            <w:r>
              <w:t>AUTS</w:t>
            </w:r>
          </w:p>
        </w:tc>
        <w:tc>
          <w:tcPr>
            <w:tcW w:w="1417" w:type="dxa"/>
          </w:tcPr>
          <w:p w14:paraId="41822BEE" w14:textId="77777777" w:rsidR="009974B8" w:rsidRPr="00FB7AB7" w:rsidRDefault="009974B8" w:rsidP="00CD238A">
            <w:pPr>
              <w:pStyle w:val="TAC"/>
            </w:pPr>
            <w:r w:rsidRPr="00FB7AB7">
              <w:t>L1</w:t>
            </w:r>
          </w:p>
        </w:tc>
      </w:tr>
    </w:tbl>
    <w:p w14:paraId="4F8A9864" w14:textId="77777777" w:rsidR="009974B8" w:rsidRDefault="009974B8" w:rsidP="009144B3"/>
    <w:p w14:paraId="13051523" w14:textId="77777777" w:rsidR="009974B8" w:rsidRDefault="009974B8" w:rsidP="009974B8">
      <w:r>
        <w:t>AUTS coded as for IMS Security context.</w:t>
      </w:r>
    </w:p>
    <w:p w14:paraId="4508AD44" w14:textId="77777777" w:rsidR="009974B8" w:rsidRDefault="009974B8" w:rsidP="009974B8">
      <w:r>
        <w:t>Response parameters/data, GBA security context (Bootstrapping  Mode), command successful:</w:t>
      </w:r>
    </w:p>
    <w:p w14:paraId="78EBE37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67FB92B3" w14:textId="77777777" w:rsidTr="00CD238A">
        <w:trPr>
          <w:jc w:val="center"/>
        </w:trPr>
        <w:tc>
          <w:tcPr>
            <w:tcW w:w="1560" w:type="dxa"/>
          </w:tcPr>
          <w:p w14:paraId="0C823D4D" w14:textId="77777777" w:rsidR="009974B8" w:rsidRPr="00FB7AB7" w:rsidRDefault="009974B8" w:rsidP="00CD238A">
            <w:pPr>
              <w:pStyle w:val="TAC"/>
              <w:rPr>
                <w:b/>
              </w:rPr>
            </w:pPr>
            <w:r w:rsidRPr="00FB7AB7">
              <w:rPr>
                <w:b/>
              </w:rPr>
              <w:t>Byte(s)</w:t>
            </w:r>
          </w:p>
        </w:tc>
        <w:tc>
          <w:tcPr>
            <w:tcW w:w="4677" w:type="dxa"/>
          </w:tcPr>
          <w:p w14:paraId="7B766A31" w14:textId="77777777" w:rsidR="009974B8" w:rsidRDefault="009974B8" w:rsidP="00CD238A">
            <w:pPr>
              <w:pStyle w:val="TAL"/>
              <w:rPr>
                <w:b/>
              </w:rPr>
            </w:pPr>
            <w:r>
              <w:rPr>
                <w:b/>
              </w:rPr>
              <w:t>Description</w:t>
            </w:r>
          </w:p>
        </w:tc>
        <w:tc>
          <w:tcPr>
            <w:tcW w:w="1417" w:type="dxa"/>
          </w:tcPr>
          <w:p w14:paraId="08D4D4FD" w14:textId="77777777" w:rsidR="009974B8" w:rsidRPr="00FB7AB7" w:rsidRDefault="009974B8" w:rsidP="00CD238A">
            <w:pPr>
              <w:pStyle w:val="TAC"/>
              <w:rPr>
                <w:b/>
              </w:rPr>
            </w:pPr>
            <w:r w:rsidRPr="00FB7AB7">
              <w:rPr>
                <w:b/>
              </w:rPr>
              <w:t>Length</w:t>
            </w:r>
          </w:p>
        </w:tc>
      </w:tr>
      <w:tr w:rsidR="009974B8" w14:paraId="556D0133" w14:textId="77777777" w:rsidTr="00CD238A">
        <w:trPr>
          <w:jc w:val="center"/>
        </w:trPr>
        <w:tc>
          <w:tcPr>
            <w:tcW w:w="1560" w:type="dxa"/>
          </w:tcPr>
          <w:p w14:paraId="3937BDFC" w14:textId="77777777" w:rsidR="009974B8" w:rsidRPr="00FB7AB7" w:rsidRDefault="009974B8" w:rsidP="00CD238A">
            <w:pPr>
              <w:pStyle w:val="TAC"/>
            </w:pPr>
            <w:r w:rsidRPr="00FB7AB7">
              <w:t>1</w:t>
            </w:r>
          </w:p>
        </w:tc>
        <w:tc>
          <w:tcPr>
            <w:tcW w:w="4677" w:type="dxa"/>
          </w:tcPr>
          <w:p w14:paraId="2A804809" w14:textId="77777777" w:rsidR="009974B8" w:rsidRDefault="009974B8" w:rsidP="00CD238A">
            <w:pPr>
              <w:pStyle w:val="TAL"/>
            </w:pPr>
            <w:r>
              <w:t>"Successful GBA operation" tag = 'DB'</w:t>
            </w:r>
          </w:p>
        </w:tc>
        <w:tc>
          <w:tcPr>
            <w:tcW w:w="1417" w:type="dxa"/>
          </w:tcPr>
          <w:p w14:paraId="165852CB" w14:textId="77777777" w:rsidR="009974B8" w:rsidRPr="00FB7AB7" w:rsidRDefault="009974B8" w:rsidP="00CD238A">
            <w:pPr>
              <w:pStyle w:val="TAC"/>
            </w:pPr>
            <w:r w:rsidRPr="00FB7AB7">
              <w:t>1</w:t>
            </w:r>
          </w:p>
        </w:tc>
      </w:tr>
      <w:tr w:rsidR="009974B8" w14:paraId="14C1DB51" w14:textId="77777777" w:rsidTr="00CD238A">
        <w:trPr>
          <w:jc w:val="center"/>
        </w:trPr>
        <w:tc>
          <w:tcPr>
            <w:tcW w:w="1560" w:type="dxa"/>
          </w:tcPr>
          <w:p w14:paraId="51D3D7FE" w14:textId="77777777" w:rsidR="009974B8" w:rsidRPr="00FB7AB7" w:rsidRDefault="009974B8" w:rsidP="00CD238A">
            <w:pPr>
              <w:pStyle w:val="TAC"/>
            </w:pPr>
            <w:r w:rsidRPr="00FB7AB7">
              <w:t>2</w:t>
            </w:r>
          </w:p>
        </w:tc>
        <w:tc>
          <w:tcPr>
            <w:tcW w:w="4677" w:type="dxa"/>
          </w:tcPr>
          <w:p w14:paraId="47121CA4" w14:textId="77777777" w:rsidR="009974B8" w:rsidRDefault="009974B8" w:rsidP="00CD238A">
            <w:pPr>
              <w:pStyle w:val="TAL"/>
            </w:pPr>
            <w:r>
              <w:t>Length of RES (L)</w:t>
            </w:r>
          </w:p>
        </w:tc>
        <w:tc>
          <w:tcPr>
            <w:tcW w:w="1417" w:type="dxa"/>
          </w:tcPr>
          <w:p w14:paraId="1CE1929A" w14:textId="77777777" w:rsidR="009974B8" w:rsidRPr="00FB7AB7" w:rsidRDefault="009974B8" w:rsidP="00CD238A">
            <w:pPr>
              <w:pStyle w:val="TAC"/>
            </w:pPr>
            <w:r w:rsidRPr="00FB7AB7">
              <w:t>1</w:t>
            </w:r>
          </w:p>
        </w:tc>
      </w:tr>
      <w:tr w:rsidR="009974B8" w14:paraId="7C44A885" w14:textId="77777777" w:rsidTr="00CD238A">
        <w:trPr>
          <w:jc w:val="center"/>
        </w:trPr>
        <w:tc>
          <w:tcPr>
            <w:tcW w:w="1560" w:type="dxa"/>
          </w:tcPr>
          <w:p w14:paraId="6C075CD5" w14:textId="77777777" w:rsidR="009974B8" w:rsidRPr="00FB7AB7" w:rsidRDefault="009974B8" w:rsidP="00CD238A">
            <w:pPr>
              <w:pStyle w:val="TAC"/>
            </w:pPr>
            <w:r w:rsidRPr="00FB7AB7">
              <w:t>3 to (L+2)</w:t>
            </w:r>
          </w:p>
        </w:tc>
        <w:tc>
          <w:tcPr>
            <w:tcW w:w="4677" w:type="dxa"/>
          </w:tcPr>
          <w:p w14:paraId="7181503C" w14:textId="77777777" w:rsidR="009974B8" w:rsidRDefault="009974B8" w:rsidP="00CD238A">
            <w:pPr>
              <w:pStyle w:val="TAL"/>
            </w:pPr>
            <w:r>
              <w:t>RES</w:t>
            </w:r>
          </w:p>
        </w:tc>
        <w:tc>
          <w:tcPr>
            <w:tcW w:w="1417" w:type="dxa"/>
          </w:tcPr>
          <w:p w14:paraId="08F00D8E" w14:textId="77777777" w:rsidR="009974B8" w:rsidRPr="00FB7AB7" w:rsidRDefault="009974B8" w:rsidP="00CD238A">
            <w:pPr>
              <w:pStyle w:val="TAC"/>
            </w:pPr>
            <w:r w:rsidRPr="00FB7AB7">
              <w:t>L</w:t>
            </w:r>
          </w:p>
        </w:tc>
      </w:tr>
    </w:tbl>
    <w:p w14:paraId="7101EF66" w14:textId="77777777" w:rsidR="009974B8" w:rsidRDefault="009974B8" w:rsidP="009974B8"/>
    <w:p w14:paraId="724A0A45" w14:textId="77777777" w:rsidR="009974B8" w:rsidRDefault="009974B8" w:rsidP="009974B8">
      <w:r>
        <w:t>RES coded as for IMS Security context.</w:t>
      </w:r>
    </w:p>
    <w:p w14:paraId="1D7900C4" w14:textId="77777777" w:rsidR="009974B8" w:rsidRDefault="009974B8" w:rsidP="009974B8">
      <w:pPr>
        <w:pStyle w:val="Heading4"/>
      </w:pPr>
      <w:bookmarkStart w:id="464" w:name="_Toc2867268"/>
      <w:bookmarkStart w:id="465" w:name="_Toc29900631"/>
      <w:bookmarkStart w:id="466" w:name="_Toc36481469"/>
      <w:bookmarkStart w:id="467" w:name="_Toc36481924"/>
      <w:bookmarkStart w:id="468" w:name="_Toc163038762"/>
      <w:r>
        <w:t>7.1.2.4</w:t>
      </w:r>
      <w:r>
        <w:tab/>
        <w:t>GBA security context (NAF Derivation Mode)</w:t>
      </w:r>
      <w:bookmarkEnd w:id="464"/>
      <w:bookmarkEnd w:id="465"/>
      <w:bookmarkEnd w:id="466"/>
      <w:bookmarkEnd w:id="467"/>
      <w:bookmarkEnd w:id="468"/>
    </w:p>
    <w:p w14:paraId="461F10E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DE25FE6" w14:textId="77777777" w:rsidTr="00CD238A">
        <w:trPr>
          <w:jc w:val="center"/>
        </w:trPr>
        <w:tc>
          <w:tcPr>
            <w:tcW w:w="1418" w:type="dxa"/>
          </w:tcPr>
          <w:p w14:paraId="30D771FD" w14:textId="77777777" w:rsidR="009974B8" w:rsidRPr="00FB7AB7" w:rsidRDefault="009974B8" w:rsidP="00CD238A">
            <w:pPr>
              <w:pStyle w:val="TAC"/>
              <w:rPr>
                <w:b/>
              </w:rPr>
            </w:pPr>
            <w:r w:rsidRPr="00FB7AB7">
              <w:rPr>
                <w:b/>
              </w:rPr>
              <w:t>Byte(s)</w:t>
            </w:r>
          </w:p>
        </w:tc>
        <w:tc>
          <w:tcPr>
            <w:tcW w:w="4819" w:type="dxa"/>
          </w:tcPr>
          <w:p w14:paraId="543CC01D" w14:textId="77777777" w:rsidR="009974B8" w:rsidRDefault="009974B8" w:rsidP="00CD238A">
            <w:pPr>
              <w:pStyle w:val="TAL"/>
              <w:rPr>
                <w:b/>
              </w:rPr>
            </w:pPr>
            <w:r>
              <w:rPr>
                <w:b/>
              </w:rPr>
              <w:t>Description</w:t>
            </w:r>
          </w:p>
        </w:tc>
        <w:tc>
          <w:tcPr>
            <w:tcW w:w="1417" w:type="dxa"/>
          </w:tcPr>
          <w:p w14:paraId="39A30422" w14:textId="77777777" w:rsidR="009974B8" w:rsidRPr="00FB7AB7" w:rsidRDefault="009974B8" w:rsidP="00CD238A">
            <w:pPr>
              <w:pStyle w:val="TAC"/>
              <w:rPr>
                <w:b/>
              </w:rPr>
            </w:pPr>
            <w:r w:rsidRPr="00FB7AB7">
              <w:rPr>
                <w:b/>
              </w:rPr>
              <w:t>Length</w:t>
            </w:r>
          </w:p>
        </w:tc>
      </w:tr>
      <w:tr w:rsidR="009974B8" w14:paraId="0720C8B6" w14:textId="77777777" w:rsidTr="00CD238A">
        <w:trPr>
          <w:jc w:val="center"/>
        </w:trPr>
        <w:tc>
          <w:tcPr>
            <w:tcW w:w="1418" w:type="dxa"/>
          </w:tcPr>
          <w:p w14:paraId="3085C256" w14:textId="77777777" w:rsidR="009974B8" w:rsidRPr="00FB7AB7" w:rsidRDefault="009974B8" w:rsidP="00CD238A">
            <w:pPr>
              <w:pStyle w:val="TAC"/>
              <w:rPr>
                <w:b/>
              </w:rPr>
            </w:pPr>
            <w:r w:rsidRPr="00FB7AB7">
              <w:t>1</w:t>
            </w:r>
          </w:p>
        </w:tc>
        <w:tc>
          <w:tcPr>
            <w:tcW w:w="4819" w:type="dxa"/>
          </w:tcPr>
          <w:p w14:paraId="167D3789" w14:textId="77777777" w:rsidR="009974B8" w:rsidRDefault="009974B8" w:rsidP="00CD238A">
            <w:pPr>
              <w:pStyle w:val="TAL"/>
              <w:rPr>
                <w:b/>
              </w:rPr>
            </w:pPr>
            <w:r>
              <w:t>"GBA Security Context NAF Derivation Mode" tag = 'DE'</w:t>
            </w:r>
          </w:p>
        </w:tc>
        <w:tc>
          <w:tcPr>
            <w:tcW w:w="1417" w:type="dxa"/>
          </w:tcPr>
          <w:p w14:paraId="5CC83186" w14:textId="77777777" w:rsidR="009974B8" w:rsidRPr="00FB7AB7" w:rsidRDefault="009974B8" w:rsidP="00CD238A">
            <w:pPr>
              <w:pStyle w:val="TAC"/>
              <w:rPr>
                <w:b/>
              </w:rPr>
            </w:pPr>
            <w:r w:rsidRPr="00FB7AB7">
              <w:t>1</w:t>
            </w:r>
          </w:p>
        </w:tc>
      </w:tr>
      <w:tr w:rsidR="009974B8" w14:paraId="5733FA39" w14:textId="77777777" w:rsidTr="00CD238A">
        <w:trPr>
          <w:jc w:val="center"/>
        </w:trPr>
        <w:tc>
          <w:tcPr>
            <w:tcW w:w="1418" w:type="dxa"/>
          </w:tcPr>
          <w:p w14:paraId="0FC0983B" w14:textId="77777777" w:rsidR="009974B8" w:rsidRPr="00FB7AB7" w:rsidRDefault="009974B8" w:rsidP="00CD238A">
            <w:pPr>
              <w:pStyle w:val="TAC"/>
            </w:pPr>
            <w:r w:rsidRPr="00FB7AB7">
              <w:t>2</w:t>
            </w:r>
          </w:p>
        </w:tc>
        <w:tc>
          <w:tcPr>
            <w:tcW w:w="4819" w:type="dxa"/>
          </w:tcPr>
          <w:p w14:paraId="6A9CC60E" w14:textId="77777777" w:rsidR="009974B8" w:rsidRDefault="009974B8" w:rsidP="00CD238A">
            <w:pPr>
              <w:pStyle w:val="TAL"/>
            </w:pPr>
            <w:r>
              <w:t>Length of NAF_ID (L1)</w:t>
            </w:r>
          </w:p>
        </w:tc>
        <w:tc>
          <w:tcPr>
            <w:tcW w:w="1417" w:type="dxa"/>
          </w:tcPr>
          <w:p w14:paraId="1B66F0E3" w14:textId="77777777" w:rsidR="009974B8" w:rsidRPr="00FB7AB7" w:rsidRDefault="009974B8" w:rsidP="00CD238A">
            <w:pPr>
              <w:pStyle w:val="TAC"/>
            </w:pPr>
            <w:r w:rsidRPr="00FB7AB7">
              <w:t>1</w:t>
            </w:r>
          </w:p>
        </w:tc>
      </w:tr>
      <w:tr w:rsidR="009974B8" w14:paraId="13F3F547" w14:textId="77777777" w:rsidTr="00CD238A">
        <w:trPr>
          <w:jc w:val="center"/>
        </w:trPr>
        <w:tc>
          <w:tcPr>
            <w:tcW w:w="1418" w:type="dxa"/>
          </w:tcPr>
          <w:p w14:paraId="00133AAC" w14:textId="77777777" w:rsidR="009974B8" w:rsidRPr="00FB7AB7" w:rsidRDefault="009974B8" w:rsidP="00CD238A">
            <w:pPr>
              <w:pStyle w:val="TAC"/>
            </w:pPr>
            <w:r w:rsidRPr="00FB7AB7">
              <w:t>3 to (L1+2)</w:t>
            </w:r>
          </w:p>
        </w:tc>
        <w:tc>
          <w:tcPr>
            <w:tcW w:w="4819" w:type="dxa"/>
          </w:tcPr>
          <w:p w14:paraId="7CBE836A" w14:textId="77777777" w:rsidR="009974B8" w:rsidRDefault="009974B8" w:rsidP="00CD238A">
            <w:pPr>
              <w:pStyle w:val="TAL"/>
            </w:pPr>
            <w:r>
              <w:t>NAF_ID</w:t>
            </w:r>
          </w:p>
        </w:tc>
        <w:tc>
          <w:tcPr>
            <w:tcW w:w="1417" w:type="dxa"/>
          </w:tcPr>
          <w:p w14:paraId="33C47CC9" w14:textId="77777777" w:rsidR="009974B8" w:rsidRPr="00FB7AB7" w:rsidRDefault="009974B8" w:rsidP="00CD238A">
            <w:pPr>
              <w:pStyle w:val="TAC"/>
            </w:pPr>
            <w:r w:rsidRPr="00FB7AB7">
              <w:t>L1</w:t>
            </w:r>
          </w:p>
        </w:tc>
      </w:tr>
    </w:tbl>
    <w:p w14:paraId="1115587F" w14:textId="77777777" w:rsidR="009974B8" w:rsidRDefault="009974B8" w:rsidP="009974B8"/>
    <w:p w14:paraId="7AF0C059" w14:textId="77777777" w:rsidR="009974B8" w:rsidRDefault="009974B8" w:rsidP="009974B8">
      <w:r>
        <w:t>Response parameters/data, GBA security context (NAF Derivation Mode), command successful:</w:t>
      </w:r>
    </w:p>
    <w:p w14:paraId="011009B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96FC3A8" w14:textId="77777777" w:rsidTr="00CD238A">
        <w:trPr>
          <w:jc w:val="center"/>
        </w:trPr>
        <w:tc>
          <w:tcPr>
            <w:tcW w:w="1560" w:type="dxa"/>
          </w:tcPr>
          <w:p w14:paraId="5F51CD8E" w14:textId="77777777" w:rsidR="009974B8" w:rsidRPr="00FB7AB7" w:rsidRDefault="009974B8" w:rsidP="00CD238A">
            <w:pPr>
              <w:pStyle w:val="TAC"/>
              <w:rPr>
                <w:b/>
              </w:rPr>
            </w:pPr>
            <w:r w:rsidRPr="00FB7AB7">
              <w:rPr>
                <w:b/>
              </w:rPr>
              <w:t>Byte(s)</w:t>
            </w:r>
          </w:p>
        </w:tc>
        <w:tc>
          <w:tcPr>
            <w:tcW w:w="4677" w:type="dxa"/>
          </w:tcPr>
          <w:p w14:paraId="6047A823" w14:textId="77777777" w:rsidR="009974B8" w:rsidRDefault="009974B8" w:rsidP="00CD238A">
            <w:pPr>
              <w:pStyle w:val="TAL"/>
              <w:rPr>
                <w:b/>
              </w:rPr>
            </w:pPr>
            <w:r>
              <w:rPr>
                <w:b/>
              </w:rPr>
              <w:t>Description</w:t>
            </w:r>
          </w:p>
        </w:tc>
        <w:tc>
          <w:tcPr>
            <w:tcW w:w="1417" w:type="dxa"/>
          </w:tcPr>
          <w:p w14:paraId="380A2D11" w14:textId="77777777" w:rsidR="009974B8" w:rsidRPr="00FB7AB7" w:rsidRDefault="009974B8" w:rsidP="00CD238A">
            <w:pPr>
              <w:pStyle w:val="TAC"/>
              <w:rPr>
                <w:b/>
              </w:rPr>
            </w:pPr>
            <w:r w:rsidRPr="00FB7AB7">
              <w:rPr>
                <w:b/>
              </w:rPr>
              <w:t>Length</w:t>
            </w:r>
          </w:p>
        </w:tc>
      </w:tr>
      <w:tr w:rsidR="009974B8" w14:paraId="17DE05FE" w14:textId="77777777" w:rsidTr="00CD238A">
        <w:trPr>
          <w:jc w:val="center"/>
        </w:trPr>
        <w:tc>
          <w:tcPr>
            <w:tcW w:w="1560" w:type="dxa"/>
          </w:tcPr>
          <w:p w14:paraId="4FB2061B" w14:textId="77777777" w:rsidR="009974B8" w:rsidRPr="00FB7AB7" w:rsidRDefault="009974B8" w:rsidP="00CD238A">
            <w:pPr>
              <w:pStyle w:val="TAC"/>
            </w:pPr>
            <w:r w:rsidRPr="00FB7AB7">
              <w:t>1</w:t>
            </w:r>
          </w:p>
        </w:tc>
        <w:tc>
          <w:tcPr>
            <w:tcW w:w="4677" w:type="dxa"/>
          </w:tcPr>
          <w:p w14:paraId="7BA1203B" w14:textId="77777777" w:rsidR="009974B8" w:rsidRDefault="009974B8" w:rsidP="00CD238A">
            <w:pPr>
              <w:pStyle w:val="TAL"/>
            </w:pPr>
            <w:r>
              <w:t>"Successful GBA operation" tag = 'DB'</w:t>
            </w:r>
          </w:p>
        </w:tc>
        <w:tc>
          <w:tcPr>
            <w:tcW w:w="1417" w:type="dxa"/>
          </w:tcPr>
          <w:p w14:paraId="6F5E833F" w14:textId="77777777" w:rsidR="009974B8" w:rsidRPr="00FB7AB7" w:rsidRDefault="009974B8" w:rsidP="00CD238A">
            <w:pPr>
              <w:pStyle w:val="TAC"/>
            </w:pPr>
            <w:r w:rsidRPr="00FB7AB7">
              <w:t>1</w:t>
            </w:r>
          </w:p>
        </w:tc>
      </w:tr>
      <w:tr w:rsidR="009974B8" w14:paraId="71EEEC6B" w14:textId="77777777" w:rsidTr="00CD238A">
        <w:trPr>
          <w:jc w:val="center"/>
        </w:trPr>
        <w:tc>
          <w:tcPr>
            <w:tcW w:w="1560" w:type="dxa"/>
          </w:tcPr>
          <w:p w14:paraId="3B98AFB9" w14:textId="77777777" w:rsidR="009974B8" w:rsidRPr="00FB7AB7" w:rsidRDefault="009974B8" w:rsidP="00CD238A">
            <w:pPr>
              <w:pStyle w:val="TAC"/>
            </w:pPr>
            <w:r w:rsidRPr="00FB7AB7">
              <w:t>2</w:t>
            </w:r>
          </w:p>
        </w:tc>
        <w:tc>
          <w:tcPr>
            <w:tcW w:w="4677" w:type="dxa"/>
          </w:tcPr>
          <w:p w14:paraId="6B9A2CDD" w14:textId="77777777" w:rsidR="009974B8" w:rsidRDefault="009974B8" w:rsidP="00CD238A">
            <w:pPr>
              <w:pStyle w:val="TAL"/>
            </w:pPr>
            <w:r>
              <w:t>Length of Ks_ext_NAF (L)</w:t>
            </w:r>
          </w:p>
        </w:tc>
        <w:tc>
          <w:tcPr>
            <w:tcW w:w="1417" w:type="dxa"/>
          </w:tcPr>
          <w:p w14:paraId="14B80044" w14:textId="77777777" w:rsidR="009974B8" w:rsidRPr="00FB7AB7" w:rsidRDefault="009974B8" w:rsidP="00CD238A">
            <w:pPr>
              <w:pStyle w:val="TAC"/>
            </w:pPr>
            <w:r w:rsidRPr="00FB7AB7">
              <w:t>1</w:t>
            </w:r>
          </w:p>
        </w:tc>
      </w:tr>
      <w:tr w:rsidR="009974B8" w14:paraId="080A84B7" w14:textId="77777777" w:rsidTr="00CD238A">
        <w:trPr>
          <w:jc w:val="center"/>
        </w:trPr>
        <w:tc>
          <w:tcPr>
            <w:tcW w:w="1560" w:type="dxa"/>
          </w:tcPr>
          <w:p w14:paraId="75F0BC27" w14:textId="77777777" w:rsidR="009974B8" w:rsidRPr="00FB7AB7" w:rsidRDefault="009974B8" w:rsidP="00CD238A">
            <w:pPr>
              <w:pStyle w:val="TAC"/>
            </w:pPr>
            <w:r w:rsidRPr="00FB7AB7">
              <w:t>3 to (L+2)</w:t>
            </w:r>
          </w:p>
        </w:tc>
        <w:tc>
          <w:tcPr>
            <w:tcW w:w="4677" w:type="dxa"/>
          </w:tcPr>
          <w:p w14:paraId="2F6F2AF7" w14:textId="77777777" w:rsidR="009974B8" w:rsidRDefault="009974B8" w:rsidP="00CD238A">
            <w:pPr>
              <w:pStyle w:val="TAL"/>
            </w:pPr>
            <w:r>
              <w:t>Ks_ext_NAF</w:t>
            </w:r>
          </w:p>
        </w:tc>
        <w:tc>
          <w:tcPr>
            <w:tcW w:w="1417" w:type="dxa"/>
          </w:tcPr>
          <w:p w14:paraId="56D016E0" w14:textId="77777777" w:rsidR="009974B8" w:rsidRPr="00FB7AB7" w:rsidRDefault="009974B8" w:rsidP="00CD238A">
            <w:pPr>
              <w:pStyle w:val="TAC"/>
            </w:pPr>
            <w:r w:rsidRPr="00FB7AB7">
              <w:t>L</w:t>
            </w:r>
          </w:p>
        </w:tc>
      </w:tr>
    </w:tbl>
    <w:p w14:paraId="16922531" w14:textId="77777777" w:rsidR="009974B8" w:rsidRDefault="009974B8" w:rsidP="009974B8"/>
    <w:p w14:paraId="7FA991ED" w14:textId="77777777" w:rsidR="009974B8" w:rsidRDefault="009974B8" w:rsidP="009974B8">
      <w:pPr>
        <w:ind w:firstLine="284"/>
      </w:pPr>
      <w:r>
        <w:t>Coding of Ks_ext_NAF as described in TS 33.220 [25].</w:t>
      </w:r>
    </w:p>
    <w:p w14:paraId="27503C17" w14:textId="77777777" w:rsidR="009974B8" w:rsidRDefault="009974B8" w:rsidP="009974B8">
      <w:pPr>
        <w:pStyle w:val="Heading4"/>
        <w:rPr>
          <w:rFonts w:eastAsia="MS Mincho"/>
          <w:lang w:eastAsia="ja-JP"/>
        </w:rPr>
      </w:pPr>
      <w:bookmarkStart w:id="469" w:name="_Toc2867269"/>
      <w:bookmarkStart w:id="470" w:name="_Toc29900632"/>
      <w:bookmarkStart w:id="471" w:name="_Toc36481470"/>
      <w:bookmarkStart w:id="472" w:name="_Toc36481925"/>
      <w:bookmarkStart w:id="473" w:name="_Toc163038763"/>
      <w:r>
        <w:rPr>
          <w:rFonts w:eastAsia="MS Mincho"/>
          <w:lang w:eastAsia="ja-JP"/>
        </w:rPr>
        <w:t>7.1.2.5</w:t>
      </w:r>
      <w:r>
        <w:rPr>
          <w:rFonts w:eastAsia="MS Mincho"/>
          <w:lang w:eastAsia="ja-JP"/>
        </w:rPr>
        <w:tab/>
        <w:t>Local Key Establishment security context (All Modes)</w:t>
      </w:r>
      <w:bookmarkEnd w:id="469"/>
      <w:bookmarkEnd w:id="470"/>
      <w:bookmarkEnd w:id="471"/>
      <w:bookmarkEnd w:id="472"/>
      <w:bookmarkEnd w:id="473"/>
    </w:p>
    <w:p w14:paraId="4C1E1619" w14:textId="77777777"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14:paraId="39428B75" w14:textId="77777777"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14:paraId="27C9C1EA" w14:textId="77777777" w:rsidTr="00CD238A">
        <w:trPr>
          <w:jc w:val="center"/>
        </w:trPr>
        <w:tc>
          <w:tcPr>
            <w:tcW w:w="1024" w:type="dxa"/>
          </w:tcPr>
          <w:p w14:paraId="48ECE131" w14:textId="77777777" w:rsidR="009974B8" w:rsidRPr="00FB7AB7" w:rsidRDefault="009974B8" w:rsidP="00CD238A">
            <w:pPr>
              <w:pStyle w:val="TAH"/>
            </w:pPr>
            <w:r w:rsidRPr="00FB7AB7">
              <w:t>Tag Value</w:t>
            </w:r>
          </w:p>
        </w:tc>
        <w:tc>
          <w:tcPr>
            <w:tcW w:w="2314" w:type="dxa"/>
          </w:tcPr>
          <w:p w14:paraId="4287FEE6" w14:textId="77777777" w:rsidR="009974B8" w:rsidRPr="00FB7AB7" w:rsidRDefault="009974B8" w:rsidP="00CD238A">
            <w:pPr>
              <w:pStyle w:val="TAH"/>
            </w:pPr>
            <w:r w:rsidRPr="00FB7AB7">
              <w:t>Length</w:t>
            </w:r>
          </w:p>
        </w:tc>
        <w:tc>
          <w:tcPr>
            <w:tcW w:w="4389" w:type="dxa"/>
          </w:tcPr>
          <w:p w14:paraId="764A9F2F" w14:textId="77777777" w:rsidR="009974B8" w:rsidRPr="00FB7AB7" w:rsidRDefault="009974B8" w:rsidP="00CD238A">
            <w:pPr>
              <w:pStyle w:val="TAH"/>
            </w:pPr>
            <w:r w:rsidRPr="00FB7AB7">
              <w:t>Value / Meaning</w:t>
            </w:r>
          </w:p>
        </w:tc>
      </w:tr>
      <w:tr w:rsidR="009974B8" w14:paraId="362072DA" w14:textId="77777777" w:rsidTr="00CD238A">
        <w:trPr>
          <w:jc w:val="center"/>
        </w:trPr>
        <w:tc>
          <w:tcPr>
            <w:tcW w:w="1024" w:type="dxa"/>
          </w:tcPr>
          <w:p w14:paraId="022100F5" w14:textId="77777777" w:rsidR="009974B8" w:rsidRDefault="009974B8" w:rsidP="00CD238A">
            <w:pPr>
              <w:pStyle w:val="TAL"/>
            </w:pPr>
            <w:r>
              <w:t>'80'</w:t>
            </w:r>
          </w:p>
        </w:tc>
        <w:tc>
          <w:tcPr>
            <w:tcW w:w="2314" w:type="dxa"/>
          </w:tcPr>
          <w:p w14:paraId="472E6D67" w14:textId="77777777" w:rsidR="009974B8" w:rsidRDefault="009974B8" w:rsidP="00CD238A">
            <w:pPr>
              <w:pStyle w:val="TAL"/>
            </w:pPr>
            <w:r>
              <w:t>Coded according to ISO/IEC 8825-1 [20]</w:t>
            </w:r>
          </w:p>
        </w:tc>
        <w:tc>
          <w:tcPr>
            <w:tcW w:w="4389" w:type="dxa"/>
          </w:tcPr>
          <w:p w14:paraId="5B27DD50" w14:textId="77777777" w:rsidR="009974B8" w:rsidRDefault="009974B8" w:rsidP="00CD238A">
            <w:pPr>
              <w:pStyle w:val="TAL"/>
            </w:pPr>
            <w:r>
              <w:t>Local Key Establishment context:</w:t>
            </w:r>
          </w:p>
          <w:p w14:paraId="23622F30" w14:textId="77777777" w:rsidR="009974B8" w:rsidRDefault="009974B8" w:rsidP="00CD238A">
            <w:pPr>
              <w:pStyle w:val="TAL"/>
            </w:pPr>
            <w:r>
              <w:tab/>
              <w:t>'01': Key Derivation mode</w:t>
            </w:r>
          </w:p>
          <w:p w14:paraId="08B91836" w14:textId="77777777" w:rsidR="009974B8" w:rsidRDefault="009974B8" w:rsidP="00CD238A">
            <w:pPr>
              <w:pStyle w:val="TAL"/>
            </w:pPr>
            <w:r>
              <w:tab/>
              <w:t>'02': Key Availability Check mode</w:t>
            </w:r>
          </w:p>
          <w:p w14:paraId="3FE285F1" w14:textId="77777777" w:rsidR="009974B8" w:rsidRDefault="009974B8" w:rsidP="00CD238A">
            <w:pPr>
              <w:pStyle w:val="TAL"/>
            </w:pPr>
          </w:p>
          <w:p w14:paraId="70393C79" w14:textId="77777777" w:rsidR="009974B8" w:rsidRDefault="009974B8" w:rsidP="00CD238A">
            <w:pPr>
              <w:pStyle w:val="TAL"/>
            </w:pPr>
            <w:r>
              <w:t>Operation Status:</w:t>
            </w:r>
          </w:p>
          <w:p w14:paraId="5ED1EA90" w14:textId="77777777" w:rsidR="009974B8" w:rsidRDefault="009974B8" w:rsidP="00CD238A">
            <w:pPr>
              <w:pStyle w:val="TAL"/>
            </w:pPr>
            <w:r>
              <w:tab/>
              <w:t>'DB': Successful Operation</w:t>
            </w:r>
          </w:p>
        </w:tc>
      </w:tr>
    </w:tbl>
    <w:p w14:paraId="15E2D530" w14:textId="77777777" w:rsidR="009974B8" w:rsidRDefault="009974B8" w:rsidP="009974B8">
      <w:pPr>
        <w:rPr>
          <w:rFonts w:eastAsia="MS Mincho"/>
          <w:lang w:eastAsia="ja-JP"/>
        </w:rPr>
      </w:pPr>
    </w:p>
    <w:p w14:paraId="3A194A8F" w14:textId="77777777" w:rsidR="009974B8" w:rsidRDefault="009974B8" w:rsidP="009974B8">
      <w:pPr>
        <w:pStyle w:val="Heading5"/>
        <w:rPr>
          <w:rFonts w:eastAsia="MS Mincho"/>
          <w:lang w:eastAsia="ja-JP"/>
        </w:rPr>
      </w:pPr>
      <w:bookmarkStart w:id="474" w:name="_Toc2867270"/>
      <w:bookmarkStart w:id="475" w:name="_Toc29900633"/>
      <w:bookmarkStart w:id="476" w:name="_Toc36481471"/>
      <w:bookmarkStart w:id="477" w:name="_Toc36481926"/>
      <w:bookmarkStart w:id="478" w:name="_Toc163038764"/>
      <w:r>
        <w:rPr>
          <w:rFonts w:eastAsia="MS Mincho"/>
          <w:lang w:eastAsia="ja-JP"/>
        </w:rPr>
        <w:t>7.1.2.5.1</w:t>
      </w:r>
      <w:r>
        <w:rPr>
          <w:rFonts w:eastAsia="MS Mincho"/>
          <w:lang w:eastAsia="ja-JP"/>
        </w:rPr>
        <w:tab/>
        <w:t>Local Key Establishment security context (Key Derivation mode)</w:t>
      </w:r>
      <w:bookmarkEnd w:id="474"/>
      <w:bookmarkEnd w:id="475"/>
      <w:bookmarkEnd w:id="476"/>
      <w:bookmarkEnd w:id="477"/>
      <w:bookmarkEnd w:id="478"/>
    </w:p>
    <w:p w14:paraId="774E2BA9" w14:textId="77777777" w:rsidR="009974B8" w:rsidRDefault="009974B8" w:rsidP="009974B8">
      <w:pPr>
        <w:rPr>
          <w:rFonts w:eastAsia="MS Mincho"/>
          <w:lang w:eastAsia="ja-JP"/>
        </w:rPr>
      </w:pPr>
      <w:r>
        <w:rPr>
          <w:rFonts w:eastAsia="MS Mincho"/>
          <w:lang w:eastAsia="ja-JP"/>
        </w:rPr>
        <w:t>Command parameters/data:</w:t>
      </w:r>
    </w:p>
    <w:p w14:paraId="0CEDD8D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0E05B814" w14:textId="77777777" w:rsidTr="00CD238A">
        <w:trPr>
          <w:jc w:val="center"/>
        </w:trPr>
        <w:tc>
          <w:tcPr>
            <w:tcW w:w="2180" w:type="dxa"/>
          </w:tcPr>
          <w:p w14:paraId="1BA3D5D2" w14:textId="77777777" w:rsidR="009974B8" w:rsidRPr="00FB7AB7" w:rsidRDefault="009974B8" w:rsidP="00CD238A">
            <w:pPr>
              <w:pStyle w:val="TAH"/>
            </w:pPr>
            <w:r w:rsidRPr="00FB7AB7">
              <w:t>Byte(s)</w:t>
            </w:r>
          </w:p>
        </w:tc>
        <w:tc>
          <w:tcPr>
            <w:tcW w:w="3402" w:type="dxa"/>
          </w:tcPr>
          <w:p w14:paraId="774E917B" w14:textId="77777777" w:rsidR="009974B8" w:rsidRPr="00FB7AB7" w:rsidRDefault="009974B8" w:rsidP="00CD238A">
            <w:pPr>
              <w:pStyle w:val="TAH"/>
            </w:pPr>
            <w:r w:rsidRPr="00FB7AB7">
              <w:t>Description</w:t>
            </w:r>
          </w:p>
        </w:tc>
        <w:tc>
          <w:tcPr>
            <w:tcW w:w="3099" w:type="dxa"/>
          </w:tcPr>
          <w:p w14:paraId="1C3024BB" w14:textId="77777777" w:rsidR="009974B8" w:rsidRPr="00FB7AB7" w:rsidRDefault="009974B8" w:rsidP="00CD238A">
            <w:pPr>
              <w:pStyle w:val="TAH"/>
            </w:pPr>
            <w:r w:rsidRPr="00FB7AB7">
              <w:t>Coding</w:t>
            </w:r>
          </w:p>
        </w:tc>
        <w:tc>
          <w:tcPr>
            <w:tcW w:w="781" w:type="dxa"/>
          </w:tcPr>
          <w:p w14:paraId="7DFDD5F3" w14:textId="77777777" w:rsidR="009974B8" w:rsidRPr="00FB7AB7" w:rsidRDefault="009974B8" w:rsidP="00CD238A">
            <w:pPr>
              <w:pStyle w:val="TAH"/>
            </w:pPr>
            <w:r w:rsidRPr="00FB7AB7">
              <w:t>Length</w:t>
            </w:r>
          </w:p>
        </w:tc>
      </w:tr>
      <w:tr w:rsidR="009974B8" w14:paraId="634BF91B" w14:textId="77777777" w:rsidTr="00CD238A">
        <w:trPr>
          <w:jc w:val="center"/>
        </w:trPr>
        <w:tc>
          <w:tcPr>
            <w:tcW w:w="2180" w:type="dxa"/>
          </w:tcPr>
          <w:p w14:paraId="0C7380DB" w14:textId="77777777" w:rsidR="009974B8" w:rsidRPr="00FB7AB7" w:rsidRDefault="009974B8" w:rsidP="00CD238A">
            <w:pPr>
              <w:pStyle w:val="TAC"/>
            </w:pPr>
            <w:r w:rsidRPr="00FB7AB7">
              <w:t>1</w:t>
            </w:r>
          </w:p>
        </w:tc>
        <w:tc>
          <w:tcPr>
            <w:tcW w:w="3402" w:type="dxa"/>
          </w:tcPr>
          <w:p w14:paraId="4622FDC4" w14:textId="77777777" w:rsidR="009974B8" w:rsidRDefault="009974B8" w:rsidP="00CD238A">
            <w:pPr>
              <w:pStyle w:val="TAL"/>
            </w:pPr>
            <w:r>
              <w:t>Key Derivation Data Object tag ('73')</w:t>
            </w:r>
          </w:p>
        </w:tc>
        <w:tc>
          <w:tcPr>
            <w:tcW w:w="3099" w:type="dxa"/>
          </w:tcPr>
          <w:p w14:paraId="476E287C" w14:textId="77777777" w:rsidR="009974B8" w:rsidRDefault="009974B8" w:rsidP="00CD238A">
            <w:pPr>
              <w:pStyle w:val="TAL"/>
            </w:pPr>
            <w:r>
              <w:t>As defined in TS 31.101 [3] for BER-TLV data object</w:t>
            </w:r>
          </w:p>
        </w:tc>
        <w:tc>
          <w:tcPr>
            <w:tcW w:w="781" w:type="dxa"/>
          </w:tcPr>
          <w:p w14:paraId="6814068B" w14:textId="77777777" w:rsidR="009974B8" w:rsidRPr="00FB7AB7" w:rsidRDefault="009974B8" w:rsidP="00CD238A">
            <w:pPr>
              <w:pStyle w:val="TAC"/>
            </w:pPr>
            <w:r w:rsidRPr="00FB7AB7">
              <w:t>1</w:t>
            </w:r>
          </w:p>
        </w:tc>
      </w:tr>
      <w:tr w:rsidR="009974B8" w14:paraId="2084DE97" w14:textId="77777777" w:rsidTr="00CD238A">
        <w:trPr>
          <w:jc w:val="center"/>
        </w:trPr>
        <w:tc>
          <w:tcPr>
            <w:tcW w:w="2180" w:type="dxa"/>
          </w:tcPr>
          <w:p w14:paraId="74A06F40" w14:textId="77777777" w:rsidR="009974B8" w:rsidRPr="00FB7AB7" w:rsidRDefault="009974B8" w:rsidP="00CD238A">
            <w:pPr>
              <w:pStyle w:val="TAC"/>
            </w:pPr>
            <w:r w:rsidRPr="00FB7AB7">
              <w:t>2 to A+1 bytes (A ≤ 4)</w:t>
            </w:r>
          </w:p>
        </w:tc>
        <w:tc>
          <w:tcPr>
            <w:tcW w:w="3402" w:type="dxa"/>
          </w:tcPr>
          <w:p w14:paraId="49D8E069" w14:textId="77777777" w:rsidR="009974B8" w:rsidRDefault="009974B8" w:rsidP="00CD238A">
            <w:pPr>
              <w:pStyle w:val="TAL"/>
            </w:pPr>
            <w:r>
              <w:t>Key Derivation Data Object length (L)</w:t>
            </w:r>
          </w:p>
        </w:tc>
        <w:tc>
          <w:tcPr>
            <w:tcW w:w="3099" w:type="dxa"/>
          </w:tcPr>
          <w:p w14:paraId="20260738" w14:textId="77777777" w:rsidR="009974B8" w:rsidRDefault="009974B8" w:rsidP="00CD238A">
            <w:pPr>
              <w:pStyle w:val="TAL"/>
            </w:pPr>
            <w:r>
              <w:t>As defined in TS 31.101 [3] for BER-TLV data object</w:t>
            </w:r>
          </w:p>
        </w:tc>
        <w:tc>
          <w:tcPr>
            <w:tcW w:w="781" w:type="dxa"/>
          </w:tcPr>
          <w:p w14:paraId="6DEFB879" w14:textId="77777777" w:rsidR="009974B8" w:rsidRPr="00FB7AB7" w:rsidRDefault="009974B8" w:rsidP="00CD238A">
            <w:pPr>
              <w:pStyle w:val="TAC"/>
            </w:pPr>
            <w:r w:rsidRPr="00FB7AB7">
              <w:t>A</w:t>
            </w:r>
          </w:p>
        </w:tc>
      </w:tr>
      <w:tr w:rsidR="009974B8" w14:paraId="04AF32A3" w14:textId="77777777" w:rsidTr="00CD238A">
        <w:trPr>
          <w:jc w:val="center"/>
        </w:trPr>
        <w:tc>
          <w:tcPr>
            <w:tcW w:w="2180" w:type="dxa"/>
          </w:tcPr>
          <w:p w14:paraId="245BF83C" w14:textId="77777777" w:rsidR="009974B8" w:rsidRPr="00FB7AB7" w:rsidRDefault="009974B8" w:rsidP="00CD238A">
            <w:pPr>
              <w:pStyle w:val="TAC"/>
            </w:pPr>
            <w:r w:rsidRPr="00FB7AB7">
              <w:t>A+2 to (A+L+1)</w:t>
            </w:r>
          </w:p>
        </w:tc>
        <w:tc>
          <w:tcPr>
            <w:tcW w:w="3402" w:type="dxa"/>
          </w:tcPr>
          <w:p w14:paraId="774EE42B" w14:textId="77777777" w:rsidR="009974B8" w:rsidRDefault="009974B8" w:rsidP="00CD238A">
            <w:pPr>
              <w:pStyle w:val="TAL"/>
            </w:pPr>
            <w:r>
              <w:t>Key Derivation Data Object</w:t>
            </w:r>
          </w:p>
        </w:tc>
        <w:tc>
          <w:tcPr>
            <w:tcW w:w="3099" w:type="dxa"/>
          </w:tcPr>
          <w:p w14:paraId="289445AD" w14:textId="77777777" w:rsidR="009974B8" w:rsidRDefault="009974B8" w:rsidP="00CD238A">
            <w:pPr>
              <w:pStyle w:val="TAL"/>
            </w:pPr>
          </w:p>
        </w:tc>
        <w:tc>
          <w:tcPr>
            <w:tcW w:w="781" w:type="dxa"/>
          </w:tcPr>
          <w:p w14:paraId="5B41C1A8" w14:textId="77777777" w:rsidR="009974B8" w:rsidRPr="00FB7AB7" w:rsidRDefault="009974B8" w:rsidP="00CD238A">
            <w:pPr>
              <w:pStyle w:val="TAC"/>
            </w:pPr>
            <w:r w:rsidRPr="00FB7AB7">
              <w:t>L</w:t>
            </w:r>
          </w:p>
        </w:tc>
      </w:tr>
    </w:tbl>
    <w:p w14:paraId="50363A35" w14:textId="77777777" w:rsidR="009974B8" w:rsidRDefault="009974B8" w:rsidP="009974B8">
      <w:pPr>
        <w:rPr>
          <w:rFonts w:eastAsia="MS Mincho"/>
          <w:lang w:eastAsia="ja-JP"/>
        </w:rPr>
      </w:pPr>
    </w:p>
    <w:p w14:paraId="4B63D66D"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14:paraId="5025DEE6" w14:textId="77777777" w:rsidR="009974B8" w:rsidRDefault="009974B8" w:rsidP="009974B8">
      <w:pPr>
        <w:pStyle w:val="TH"/>
        <w:rPr>
          <w:rFonts w:eastAsia="MS Mincho"/>
          <w:lang w:eastAsia="ja-JP"/>
        </w:rPr>
      </w:pPr>
      <w:r>
        <w:rPr>
          <w:rFonts w:eastAsia="MS Mincho"/>
          <w:lang w:eastAsia="ja-JP"/>
        </w:rPr>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14:paraId="5F7851EA" w14:textId="77777777" w:rsidTr="00CD238A">
        <w:tc>
          <w:tcPr>
            <w:tcW w:w="3150" w:type="dxa"/>
            <w:tcBorders>
              <w:top w:val="single" w:sz="4" w:space="0" w:color="auto"/>
              <w:left w:val="single" w:sz="4" w:space="0" w:color="auto"/>
              <w:bottom w:val="single" w:sz="4" w:space="0" w:color="auto"/>
              <w:right w:val="single" w:sz="4" w:space="0" w:color="auto"/>
            </w:tcBorders>
          </w:tcPr>
          <w:p w14:paraId="57E50C73" w14:textId="77777777"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14:paraId="091B6B07" w14:textId="77777777"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14:paraId="7BE5977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F0018D" w14:textId="77777777" w:rsidR="009974B8" w:rsidRPr="00FB7AB7" w:rsidRDefault="009974B8" w:rsidP="00CD238A">
            <w:pPr>
              <w:pStyle w:val="TAH"/>
            </w:pPr>
            <w:r w:rsidRPr="00FB7AB7">
              <w:t>Length (bytes)</w:t>
            </w:r>
          </w:p>
        </w:tc>
      </w:tr>
      <w:tr w:rsidR="009974B8" w14:paraId="5A8FCD90" w14:textId="77777777" w:rsidTr="00CD238A">
        <w:tc>
          <w:tcPr>
            <w:tcW w:w="3150" w:type="dxa"/>
            <w:tcBorders>
              <w:top w:val="single" w:sz="4" w:space="0" w:color="auto"/>
              <w:left w:val="single" w:sz="4" w:space="0" w:color="auto"/>
              <w:bottom w:val="single" w:sz="4" w:space="0" w:color="auto"/>
              <w:right w:val="single" w:sz="4" w:space="0" w:color="auto"/>
            </w:tcBorders>
          </w:tcPr>
          <w:p w14:paraId="25EB7A17" w14:textId="77777777"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14:paraId="55B79667" w14:textId="66D50C87"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'01'</w:t>
            </w:r>
          </w:p>
        </w:tc>
        <w:tc>
          <w:tcPr>
            <w:tcW w:w="720" w:type="dxa"/>
            <w:tcBorders>
              <w:top w:val="single" w:sz="4" w:space="0" w:color="auto"/>
              <w:left w:val="single" w:sz="4" w:space="0" w:color="auto"/>
              <w:bottom w:val="single" w:sz="4" w:space="0" w:color="auto"/>
              <w:right w:val="single" w:sz="4" w:space="0" w:color="auto"/>
            </w:tcBorders>
          </w:tcPr>
          <w:p w14:paraId="7F11C34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77DA780" w14:textId="77777777" w:rsidR="009974B8" w:rsidRPr="00FB7AB7" w:rsidRDefault="009974B8" w:rsidP="00CD238A">
            <w:pPr>
              <w:pStyle w:val="TAC"/>
            </w:pPr>
            <w:r w:rsidRPr="00FB7AB7">
              <w:t>B</w:t>
            </w:r>
          </w:p>
        </w:tc>
      </w:tr>
      <w:tr w:rsidR="009974B8" w14:paraId="340A59CE" w14:textId="77777777" w:rsidTr="00CD238A">
        <w:tc>
          <w:tcPr>
            <w:tcW w:w="3150" w:type="dxa"/>
            <w:tcBorders>
              <w:top w:val="single" w:sz="4" w:space="0" w:color="auto"/>
              <w:left w:val="single" w:sz="4" w:space="0" w:color="auto"/>
              <w:bottom w:val="single" w:sz="4" w:space="0" w:color="auto"/>
              <w:right w:val="single" w:sz="4" w:space="0" w:color="auto"/>
            </w:tcBorders>
          </w:tcPr>
          <w:p w14:paraId="59CDF503" w14:textId="77777777"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14:paraId="4D3D5CEA" w14:textId="77777777"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14:paraId="46225B4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F142CE0" w14:textId="77777777" w:rsidR="009974B8" w:rsidRPr="00FB7AB7" w:rsidRDefault="009974B8" w:rsidP="00CD238A">
            <w:pPr>
              <w:pStyle w:val="TAC"/>
            </w:pPr>
            <w:r w:rsidRPr="00FB7AB7">
              <w:t>1</w:t>
            </w:r>
          </w:p>
        </w:tc>
      </w:tr>
      <w:tr w:rsidR="009974B8" w14:paraId="2DAB1EAC" w14:textId="77777777" w:rsidTr="00CD238A">
        <w:tc>
          <w:tcPr>
            <w:tcW w:w="3150" w:type="dxa"/>
            <w:tcBorders>
              <w:top w:val="single" w:sz="4" w:space="0" w:color="auto"/>
              <w:left w:val="single" w:sz="4" w:space="0" w:color="auto"/>
              <w:bottom w:val="single" w:sz="4" w:space="0" w:color="auto"/>
              <w:right w:val="single" w:sz="4" w:space="0" w:color="auto"/>
            </w:tcBorders>
          </w:tcPr>
          <w:p w14:paraId="0C23F1CE"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5A0027A1" w14:textId="77777777"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14:paraId="52FD236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4431C8D" w14:textId="77777777" w:rsidR="009974B8" w:rsidRPr="00FB7AB7" w:rsidRDefault="009974B8" w:rsidP="00CD238A">
            <w:pPr>
              <w:pStyle w:val="TAC"/>
            </w:pPr>
            <w:r w:rsidRPr="00FB7AB7">
              <w:t>Note 1</w:t>
            </w:r>
          </w:p>
        </w:tc>
      </w:tr>
      <w:tr w:rsidR="009974B8" w14:paraId="45A1995F" w14:textId="77777777" w:rsidTr="00CD238A">
        <w:tc>
          <w:tcPr>
            <w:tcW w:w="3150" w:type="dxa"/>
            <w:tcBorders>
              <w:top w:val="single" w:sz="4" w:space="0" w:color="auto"/>
              <w:left w:val="single" w:sz="4" w:space="0" w:color="auto"/>
              <w:bottom w:val="single" w:sz="4" w:space="0" w:color="auto"/>
              <w:right w:val="single" w:sz="4" w:space="0" w:color="auto"/>
            </w:tcBorders>
          </w:tcPr>
          <w:p w14:paraId="18C470F9" w14:textId="77777777"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14:paraId="432EB4AF"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1D66833"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968696F" w14:textId="77777777" w:rsidR="009974B8" w:rsidRPr="00FB7AB7" w:rsidRDefault="009974B8" w:rsidP="00CD238A">
            <w:pPr>
              <w:pStyle w:val="TAC"/>
            </w:pPr>
            <w:r w:rsidRPr="00FB7AB7">
              <w:t>C</w:t>
            </w:r>
          </w:p>
        </w:tc>
      </w:tr>
      <w:tr w:rsidR="009974B8" w14:paraId="5159D2B1" w14:textId="77777777" w:rsidTr="00CD238A">
        <w:tc>
          <w:tcPr>
            <w:tcW w:w="3150" w:type="dxa"/>
            <w:tcBorders>
              <w:top w:val="single" w:sz="4" w:space="0" w:color="auto"/>
              <w:left w:val="single" w:sz="4" w:space="0" w:color="auto"/>
              <w:bottom w:val="single" w:sz="4" w:space="0" w:color="auto"/>
              <w:right w:val="single" w:sz="4" w:space="0" w:color="auto"/>
            </w:tcBorders>
          </w:tcPr>
          <w:p w14:paraId="6385A761" w14:textId="77777777"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14:paraId="19731439" w14:textId="77777777"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14:paraId="6EDB9C5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A09499C" w14:textId="77777777" w:rsidR="009974B8" w:rsidRPr="00FB7AB7" w:rsidRDefault="009974B8" w:rsidP="00CD238A">
            <w:pPr>
              <w:pStyle w:val="TAC"/>
            </w:pPr>
            <w:r w:rsidRPr="00FB7AB7">
              <w:t>1</w:t>
            </w:r>
          </w:p>
        </w:tc>
      </w:tr>
      <w:tr w:rsidR="009974B8" w14:paraId="4D91087B" w14:textId="77777777" w:rsidTr="00CD238A">
        <w:tc>
          <w:tcPr>
            <w:tcW w:w="3150" w:type="dxa"/>
            <w:tcBorders>
              <w:top w:val="single" w:sz="4" w:space="0" w:color="auto"/>
              <w:left w:val="single" w:sz="4" w:space="0" w:color="auto"/>
              <w:bottom w:val="single" w:sz="4" w:space="0" w:color="auto"/>
              <w:right w:val="single" w:sz="4" w:space="0" w:color="auto"/>
            </w:tcBorders>
          </w:tcPr>
          <w:p w14:paraId="7DF4B53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FD9659C" w14:textId="77777777"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14:paraId="421BEF1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B0CC0E" w14:textId="77777777" w:rsidR="009974B8" w:rsidRPr="00FB7AB7" w:rsidRDefault="009974B8" w:rsidP="00CD238A">
            <w:pPr>
              <w:pStyle w:val="TAC"/>
            </w:pPr>
            <w:r w:rsidRPr="00FB7AB7">
              <w:t>Note 1</w:t>
            </w:r>
          </w:p>
        </w:tc>
      </w:tr>
      <w:tr w:rsidR="009974B8" w14:paraId="33585889" w14:textId="77777777" w:rsidTr="00CD238A">
        <w:tc>
          <w:tcPr>
            <w:tcW w:w="3150" w:type="dxa"/>
            <w:tcBorders>
              <w:top w:val="single" w:sz="4" w:space="0" w:color="auto"/>
              <w:left w:val="single" w:sz="4" w:space="0" w:color="auto"/>
              <w:bottom w:val="single" w:sz="4" w:space="0" w:color="auto"/>
              <w:right w:val="single" w:sz="4" w:space="0" w:color="auto"/>
            </w:tcBorders>
          </w:tcPr>
          <w:p w14:paraId="4FFF36E4" w14:textId="77777777"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14:paraId="0CE9AB5D"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B5FBCC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2DA7F74" w14:textId="77777777" w:rsidR="009974B8" w:rsidRPr="00FB7AB7" w:rsidRDefault="009974B8" w:rsidP="00CD238A">
            <w:pPr>
              <w:pStyle w:val="TAC"/>
            </w:pPr>
            <w:r w:rsidRPr="00FB7AB7">
              <w:t>D (see Note 3)</w:t>
            </w:r>
          </w:p>
        </w:tc>
      </w:tr>
      <w:tr w:rsidR="009974B8" w14:paraId="432BBD6C" w14:textId="77777777" w:rsidTr="00CD238A">
        <w:tc>
          <w:tcPr>
            <w:tcW w:w="3150" w:type="dxa"/>
            <w:tcBorders>
              <w:top w:val="single" w:sz="4" w:space="0" w:color="auto"/>
              <w:left w:val="single" w:sz="4" w:space="0" w:color="auto"/>
              <w:bottom w:val="single" w:sz="4" w:space="0" w:color="auto"/>
              <w:right w:val="single" w:sz="4" w:space="0" w:color="auto"/>
            </w:tcBorders>
          </w:tcPr>
          <w:p w14:paraId="5F495FFA" w14:textId="77777777"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14:paraId="1CF3DC5A" w14:textId="77777777"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14:paraId="52593D1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887CE2" w14:textId="77777777" w:rsidR="009974B8" w:rsidRPr="00FB7AB7" w:rsidRDefault="009974B8" w:rsidP="00CD238A">
            <w:pPr>
              <w:pStyle w:val="TAC"/>
            </w:pPr>
            <w:r w:rsidRPr="00FB7AB7">
              <w:t>1</w:t>
            </w:r>
          </w:p>
        </w:tc>
      </w:tr>
      <w:tr w:rsidR="009974B8" w14:paraId="76DDC2B8" w14:textId="77777777" w:rsidTr="00CD238A">
        <w:tc>
          <w:tcPr>
            <w:tcW w:w="3150" w:type="dxa"/>
            <w:tcBorders>
              <w:top w:val="single" w:sz="4" w:space="0" w:color="auto"/>
              <w:left w:val="single" w:sz="4" w:space="0" w:color="auto"/>
              <w:bottom w:val="single" w:sz="4" w:space="0" w:color="auto"/>
              <w:right w:val="single" w:sz="4" w:space="0" w:color="auto"/>
            </w:tcBorders>
          </w:tcPr>
          <w:p w14:paraId="000EB17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EBB559C" w14:textId="77777777"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14:paraId="03D015A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DC19FC" w14:textId="77777777" w:rsidR="009974B8" w:rsidRPr="00FB7AB7" w:rsidRDefault="009974B8" w:rsidP="00CD238A">
            <w:pPr>
              <w:pStyle w:val="TAC"/>
            </w:pPr>
            <w:r w:rsidRPr="00FB7AB7">
              <w:t>Note 1</w:t>
            </w:r>
          </w:p>
        </w:tc>
      </w:tr>
      <w:tr w:rsidR="009974B8" w14:paraId="40F9C843" w14:textId="77777777" w:rsidTr="00CD238A">
        <w:tc>
          <w:tcPr>
            <w:tcW w:w="3150" w:type="dxa"/>
            <w:tcBorders>
              <w:top w:val="single" w:sz="4" w:space="0" w:color="auto"/>
              <w:left w:val="single" w:sz="4" w:space="0" w:color="auto"/>
              <w:bottom w:val="single" w:sz="4" w:space="0" w:color="auto"/>
              <w:right w:val="single" w:sz="4" w:space="0" w:color="auto"/>
            </w:tcBorders>
          </w:tcPr>
          <w:p w14:paraId="3483F572" w14:textId="77777777"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14:paraId="456BDFC5" w14:textId="77777777"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14:paraId="56745BB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8F02CF6" w14:textId="77777777" w:rsidR="009974B8" w:rsidRPr="00FB7AB7" w:rsidRDefault="009974B8" w:rsidP="00CD238A">
            <w:pPr>
              <w:pStyle w:val="TAC"/>
            </w:pPr>
            <w:r w:rsidRPr="00FB7AB7">
              <w:t>1</w:t>
            </w:r>
          </w:p>
        </w:tc>
      </w:tr>
      <w:tr w:rsidR="009974B8" w14:paraId="1F6A19BB" w14:textId="77777777" w:rsidTr="00CD238A">
        <w:tc>
          <w:tcPr>
            <w:tcW w:w="3150" w:type="dxa"/>
            <w:tcBorders>
              <w:top w:val="single" w:sz="4" w:space="0" w:color="auto"/>
              <w:left w:val="single" w:sz="4" w:space="0" w:color="auto"/>
              <w:bottom w:val="single" w:sz="4" w:space="0" w:color="auto"/>
              <w:right w:val="single" w:sz="4" w:space="0" w:color="auto"/>
            </w:tcBorders>
          </w:tcPr>
          <w:p w14:paraId="49848596"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C059DC3" w14:textId="77777777"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14:paraId="7E822C9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2F656BA" w14:textId="77777777" w:rsidR="009974B8" w:rsidRPr="00FB7AB7" w:rsidRDefault="009974B8" w:rsidP="00CD238A">
            <w:pPr>
              <w:pStyle w:val="TAC"/>
            </w:pPr>
            <w:r w:rsidRPr="00FB7AB7">
              <w:t>Note 1</w:t>
            </w:r>
          </w:p>
        </w:tc>
      </w:tr>
      <w:tr w:rsidR="009974B8" w14:paraId="1D78D070" w14:textId="77777777" w:rsidTr="00CD238A">
        <w:tc>
          <w:tcPr>
            <w:tcW w:w="3150" w:type="dxa"/>
            <w:tcBorders>
              <w:top w:val="single" w:sz="4" w:space="0" w:color="auto"/>
              <w:left w:val="single" w:sz="4" w:space="0" w:color="auto"/>
              <w:bottom w:val="single" w:sz="4" w:space="0" w:color="auto"/>
              <w:right w:val="single" w:sz="4" w:space="0" w:color="auto"/>
            </w:tcBorders>
          </w:tcPr>
          <w:p w14:paraId="4469CD96" w14:textId="77777777"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14:paraId="2A00C53E" w14:textId="77777777"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14:paraId="7A9B95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DC3D96C" w14:textId="77777777" w:rsidR="009974B8" w:rsidRPr="00FB7AB7" w:rsidRDefault="009974B8" w:rsidP="00CD238A">
            <w:pPr>
              <w:pStyle w:val="TAC"/>
            </w:pPr>
            <w:r w:rsidRPr="00FB7AB7">
              <w:t>F</w:t>
            </w:r>
          </w:p>
        </w:tc>
      </w:tr>
      <w:tr w:rsidR="009974B8" w14:paraId="348DEFB3" w14:textId="77777777" w:rsidTr="00CD238A">
        <w:tc>
          <w:tcPr>
            <w:tcW w:w="3150" w:type="dxa"/>
            <w:tcBorders>
              <w:top w:val="single" w:sz="4" w:space="0" w:color="auto"/>
              <w:left w:val="single" w:sz="4" w:space="0" w:color="auto"/>
              <w:bottom w:val="single" w:sz="4" w:space="0" w:color="auto"/>
              <w:right w:val="single" w:sz="4" w:space="0" w:color="auto"/>
            </w:tcBorders>
          </w:tcPr>
          <w:p w14:paraId="3EE1281D" w14:textId="77777777"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14:paraId="5ECCA8B1" w14:textId="77777777"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14:paraId="6C70651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EE2240E" w14:textId="77777777" w:rsidR="009974B8" w:rsidRPr="00FB7AB7" w:rsidRDefault="009974B8" w:rsidP="00CD238A">
            <w:pPr>
              <w:pStyle w:val="TAC"/>
            </w:pPr>
            <w:r w:rsidRPr="00FB7AB7">
              <w:t>1</w:t>
            </w:r>
          </w:p>
        </w:tc>
      </w:tr>
      <w:tr w:rsidR="009974B8" w14:paraId="082F656C" w14:textId="77777777" w:rsidTr="00CD238A">
        <w:tc>
          <w:tcPr>
            <w:tcW w:w="3150" w:type="dxa"/>
            <w:tcBorders>
              <w:top w:val="single" w:sz="4" w:space="0" w:color="auto"/>
              <w:left w:val="single" w:sz="4" w:space="0" w:color="auto"/>
              <w:bottom w:val="single" w:sz="4" w:space="0" w:color="auto"/>
              <w:right w:val="single" w:sz="4" w:space="0" w:color="auto"/>
            </w:tcBorders>
          </w:tcPr>
          <w:p w14:paraId="44316BDC"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3703BBDA" w14:textId="77777777"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14:paraId="254A676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26C84CC" w14:textId="77777777" w:rsidR="009974B8" w:rsidRPr="00FB7AB7" w:rsidRDefault="009974B8" w:rsidP="00CD238A">
            <w:pPr>
              <w:pStyle w:val="TAC"/>
            </w:pPr>
            <w:r w:rsidRPr="00FB7AB7">
              <w:t>Note 1</w:t>
            </w:r>
          </w:p>
        </w:tc>
      </w:tr>
      <w:tr w:rsidR="009974B8" w14:paraId="4B015124" w14:textId="77777777" w:rsidTr="00CD238A">
        <w:tc>
          <w:tcPr>
            <w:tcW w:w="3150" w:type="dxa"/>
            <w:tcBorders>
              <w:top w:val="single" w:sz="4" w:space="0" w:color="auto"/>
              <w:left w:val="single" w:sz="4" w:space="0" w:color="auto"/>
              <w:bottom w:val="single" w:sz="4" w:space="0" w:color="auto"/>
              <w:right w:val="single" w:sz="4" w:space="0" w:color="auto"/>
            </w:tcBorders>
          </w:tcPr>
          <w:p w14:paraId="1D529583" w14:textId="77777777"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14:paraId="043E7BB0"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6C1BD22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259D306" w14:textId="77777777" w:rsidR="009974B8" w:rsidRPr="00FB7AB7" w:rsidRDefault="009974B8" w:rsidP="00CD238A">
            <w:pPr>
              <w:pStyle w:val="TAC"/>
            </w:pPr>
            <w:r w:rsidRPr="00FB7AB7">
              <w:t>G</w:t>
            </w:r>
          </w:p>
        </w:tc>
      </w:tr>
      <w:tr w:rsidR="009974B8" w14:paraId="7F98BE12" w14:textId="77777777" w:rsidTr="00CD238A">
        <w:tc>
          <w:tcPr>
            <w:tcW w:w="3150" w:type="dxa"/>
            <w:tcBorders>
              <w:top w:val="single" w:sz="4" w:space="0" w:color="auto"/>
              <w:left w:val="single" w:sz="4" w:space="0" w:color="auto"/>
              <w:bottom w:val="single" w:sz="4" w:space="0" w:color="auto"/>
              <w:right w:val="single" w:sz="4" w:space="0" w:color="auto"/>
            </w:tcBorders>
          </w:tcPr>
          <w:p w14:paraId="0C92A242" w14:textId="77777777"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14:paraId="70676FBA" w14:textId="77777777"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14:paraId="4B3623C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707C18A" w14:textId="77777777" w:rsidR="009974B8" w:rsidRPr="00FB7AB7" w:rsidRDefault="009974B8" w:rsidP="00CD238A">
            <w:pPr>
              <w:pStyle w:val="TAC"/>
            </w:pPr>
            <w:r w:rsidRPr="00FB7AB7">
              <w:t>1</w:t>
            </w:r>
          </w:p>
        </w:tc>
      </w:tr>
      <w:tr w:rsidR="009974B8" w14:paraId="3F76D7DD" w14:textId="77777777" w:rsidTr="00CD238A">
        <w:tc>
          <w:tcPr>
            <w:tcW w:w="3150" w:type="dxa"/>
            <w:tcBorders>
              <w:top w:val="single" w:sz="4" w:space="0" w:color="auto"/>
              <w:left w:val="single" w:sz="4" w:space="0" w:color="auto"/>
              <w:bottom w:val="single" w:sz="4" w:space="0" w:color="auto"/>
              <w:right w:val="single" w:sz="4" w:space="0" w:color="auto"/>
            </w:tcBorders>
          </w:tcPr>
          <w:p w14:paraId="21C0AAF5"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76B3A90" w14:textId="77777777"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14:paraId="67B2A40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B4C0C0B" w14:textId="77777777" w:rsidR="009974B8" w:rsidRPr="00FB7AB7" w:rsidRDefault="009974B8" w:rsidP="00CD238A">
            <w:pPr>
              <w:pStyle w:val="TAC"/>
            </w:pPr>
            <w:r w:rsidRPr="00FB7AB7">
              <w:t>Note 1</w:t>
            </w:r>
          </w:p>
        </w:tc>
      </w:tr>
      <w:tr w:rsidR="009974B8" w14:paraId="2C1EC83B" w14:textId="77777777" w:rsidTr="00CD238A">
        <w:tc>
          <w:tcPr>
            <w:tcW w:w="3150" w:type="dxa"/>
            <w:tcBorders>
              <w:top w:val="single" w:sz="4" w:space="0" w:color="auto"/>
              <w:left w:val="single" w:sz="4" w:space="0" w:color="auto"/>
              <w:bottom w:val="single" w:sz="4" w:space="0" w:color="auto"/>
              <w:right w:val="single" w:sz="4" w:space="0" w:color="auto"/>
            </w:tcBorders>
          </w:tcPr>
          <w:p w14:paraId="4D441945" w14:textId="77777777"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14:paraId="488A39B1"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9D41C0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9444BDA" w14:textId="77777777" w:rsidR="009974B8" w:rsidRPr="00FB7AB7" w:rsidRDefault="009974B8" w:rsidP="00CD238A">
            <w:pPr>
              <w:pStyle w:val="TAC"/>
            </w:pPr>
            <w:r w:rsidRPr="00FB7AB7">
              <w:t>H</w:t>
            </w:r>
          </w:p>
        </w:tc>
      </w:tr>
      <w:tr w:rsidR="009974B8" w14:paraId="2B4AB02D" w14:textId="77777777" w:rsidTr="00CD238A">
        <w:tc>
          <w:tcPr>
            <w:tcW w:w="3150" w:type="dxa"/>
            <w:tcBorders>
              <w:top w:val="single" w:sz="4" w:space="0" w:color="auto"/>
              <w:left w:val="single" w:sz="4" w:space="0" w:color="auto"/>
              <w:bottom w:val="single" w:sz="4" w:space="0" w:color="auto"/>
              <w:right w:val="single" w:sz="4" w:space="0" w:color="auto"/>
            </w:tcBorders>
          </w:tcPr>
          <w:p w14:paraId="33F457B3" w14:textId="77777777"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14:paraId="3FD546D1" w14:textId="77777777"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14:paraId="740AA32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72115B5" w14:textId="77777777" w:rsidR="009974B8" w:rsidRPr="00FB7AB7" w:rsidRDefault="009974B8" w:rsidP="00CD238A">
            <w:pPr>
              <w:pStyle w:val="TAC"/>
            </w:pPr>
            <w:r w:rsidRPr="00FB7AB7">
              <w:t>1</w:t>
            </w:r>
          </w:p>
        </w:tc>
      </w:tr>
      <w:tr w:rsidR="009974B8" w14:paraId="479662AB" w14:textId="77777777" w:rsidTr="00CD238A">
        <w:tc>
          <w:tcPr>
            <w:tcW w:w="3150" w:type="dxa"/>
            <w:tcBorders>
              <w:top w:val="single" w:sz="4" w:space="0" w:color="auto"/>
              <w:left w:val="single" w:sz="4" w:space="0" w:color="auto"/>
              <w:bottom w:val="single" w:sz="4" w:space="0" w:color="auto"/>
              <w:right w:val="single" w:sz="4" w:space="0" w:color="auto"/>
            </w:tcBorders>
          </w:tcPr>
          <w:p w14:paraId="6B5565A4"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62946BB" w14:textId="77777777"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14:paraId="388B3B0B"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064D6EF" w14:textId="77777777" w:rsidR="009974B8" w:rsidRPr="00FB7AB7" w:rsidRDefault="009974B8" w:rsidP="00CD238A">
            <w:pPr>
              <w:pStyle w:val="TAC"/>
            </w:pPr>
            <w:r w:rsidRPr="00FB7AB7">
              <w:t>Note 1</w:t>
            </w:r>
          </w:p>
        </w:tc>
      </w:tr>
      <w:tr w:rsidR="009974B8" w14:paraId="345533C4" w14:textId="77777777" w:rsidTr="00CD238A">
        <w:tc>
          <w:tcPr>
            <w:tcW w:w="3150" w:type="dxa"/>
            <w:tcBorders>
              <w:top w:val="single" w:sz="4" w:space="0" w:color="auto"/>
              <w:left w:val="single" w:sz="4" w:space="0" w:color="auto"/>
              <w:bottom w:val="single" w:sz="4" w:space="0" w:color="auto"/>
              <w:right w:val="single" w:sz="4" w:space="0" w:color="auto"/>
            </w:tcBorders>
          </w:tcPr>
          <w:p w14:paraId="6F541DC6" w14:textId="77777777"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14:paraId="0907251A"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22706C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E3BB9D6" w14:textId="77777777" w:rsidR="009974B8" w:rsidRPr="00FB7AB7" w:rsidRDefault="009974B8" w:rsidP="00CD238A">
            <w:pPr>
              <w:pStyle w:val="TAC"/>
            </w:pPr>
            <w:r w:rsidRPr="00FB7AB7">
              <w:t>I</w:t>
            </w:r>
          </w:p>
        </w:tc>
      </w:tr>
      <w:tr w:rsidR="009974B8" w14:paraId="34A172FF" w14:textId="77777777" w:rsidTr="00CD238A">
        <w:tc>
          <w:tcPr>
            <w:tcW w:w="3150" w:type="dxa"/>
            <w:tcBorders>
              <w:top w:val="single" w:sz="4" w:space="0" w:color="auto"/>
              <w:left w:val="single" w:sz="4" w:space="0" w:color="auto"/>
              <w:bottom w:val="single" w:sz="4" w:space="0" w:color="auto"/>
              <w:right w:val="single" w:sz="4" w:space="0" w:color="auto"/>
            </w:tcBorders>
          </w:tcPr>
          <w:p w14:paraId="43AFA4B2" w14:textId="77777777"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14:paraId="444E06DF" w14:textId="77777777"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14:paraId="006A7A6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FE739CF" w14:textId="77777777" w:rsidR="009974B8" w:rsidRPr="00FB7AB7" w:rsidRDefault="009974B8" w:rsidP="00CD238A">
            <w:pPr>
              <w:pStyle w:val="TAC"/>
            </w:pPr>
            <w:r w:rsidRPr="00FB7AB7">
              <w:t>1</w:t>
            </w:r>
          </w:p>
        </w:tc>
      </w:tr>
      <w:tr w:rsidR="009974B8" w14:paraId="29BD3BAA" w14:textId="77777777" w:rsidTr="00CD238A">
        <w:tc>
          <w:tcPr>
            <w:tcW w:w="3150" w:type="dxa"/>
            <w:tcBorders>
              <w:top w:val="single" w:sz="4" w:space="0" w:color="auto"/>
              <w:left w:val="single" w:sz="4" w:space="0" w:color="auto"/>
              <w:bottom w:val="single" w:sz="4" w:space="0" w:color="auto"/>
              <w:right w:val="single" w:sz="4" w:space="0" w:color="auto"/>
            </w:tcBorders>
          </w:tcPr>
          <w:p w14:paraId="30C579D7"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2DFFD18" w14:textId="77777777"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14:paraId="05FD449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3D4642" w14:textId="77777777" w:rsidR="009974B8" w:rsidRPr="00FB7AB7" w:rsidRDefault="009974B8" w:rsidP="00CD238A">
            <w:pPr>
              <w:pStyle w:val="TAC"/>
            </w:pPr>
            <w:r w:rsidRPr="00FB7AB7">
              <w:t>Note 1</w:t>
            </w:r>
          </w:p>
        </w:tc>
      </w:tr>
      <w:tr w:rsidR="009974B8" w14:paraId="1A85B3E4" w14:textId="77777777" w:rsidTr="00CD238A">
        <w:tc>
          <w:tcPr>
            <w:tcW w:w="3150" w:type="dxa"/>
            <w:tcBorders>
              <w:top w:val="single" w:sz="4" w:space="0" w:color="auto"/>
              <w:left w:val="single" w:sz="4" w:space="0" w:color="auto"/>
              <w:bottom w:val="single" w:sz="4" w:space="0" w:color="auto"/>
              <w:right w:val="single" w:sz="4" w:space="0" w:color="auto"/>
            </w:tcBorders>
          </w:tcPr>
          <w:p w14:paraId="5BA6B748" w14:textId="77777777"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14:paraId="25D22CC9"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0B0CD6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68E41F9" w14:textId="77777777" w:rsidR="009974B8" w:rsidRPr="00FB7AB7" w:rsidRDefault="009974B8" w:rsidP="00CD238A">
            <w:pPr>
              <w:pStyle w:val="TAC"/>
            </w:pPr>
            <w:r w:rsidRPr="00FB7AB7">
              <w:t>J (see Note 4)</w:t>
            </w:r>
          </w:p>
        </w:tc>
      </w:tr>
      <w:tr w:rsidR="009974B8" w14:paraId="2BC39599"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165301C8" w14:textId="77777777" w:rsidR="009974B8" w:rsidRDefault="009974B8" w:rsidP="00CD238A">
            <w:pPr>
              <w:pStyle w:val="TAN"/>
            </w:pPr>
            <w:r>
              <w:t>Note 1:</w:t>
            </w:r>
            <w:r>
              <w:tab/>
              <w:t>The length is coded according to ISO/IEC 8825-1 [20]</w:t>
            </w:r>
          </w:p>
          <w:p w14:paraId="097801DE" w14:textId="77777777"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14:paraId="5BEC5B91" w14:textId="77777777" w:rsidR="009974B8" w:rsidRDefault="009974B8" w:rsidP="00CD238A">
            <w:pPr>
              <w:pStyle w:val="TAN"/>
            </w:pPr>
            <w:r>
              <w:t>Note 3:</w:t>
            </w:r>
            <w:r>
              <w:tab/>
              <w:t>The most significant bit of the request MAC is coded on bit 8 of the first byte following the MAC Length.</w:t>
            </w:r>
          </w:p>
          <w:p w14:paraId="1581B32D" w14:textId="77777777" w:rsidR="009974B8" w:rsidRDefault="009974B8" w:rsidP="00CD238A">
            <w:pPr>
              <w:pStyle w:val="TAN"/>
            </w:pPr>
            <w:r>
              <w:t>Note 4:</w:t>
            </w:r>
            <w:r>
              <w:tab/>
              <w:t>The most significant bit of the RANDx is coded on bit 8 of the first byte following the RANDx Length.</w:t>
            </w:r>
          </w:p>
        </w:tc>
      </w:tr>
    </w:tbl>
    <w:p w14:paraId="094ED6AB" w14:textId="77777777" w:rsidR="009974B8" w:rsidRDefault="009974B8" w:rsidP="009974B8">
      <w:pPr>
        <w:rPr>
          <w:rFonts w:eastAsia="MS Mincho"/>
          <w:lang w:eastAsia="ja-JP"/>
        </w:rPr>
      </w:pPr>
    </w:p>
    <w:p w14:paraId="308E078F" w14:textId="77777777"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14:paraId="53C4BD9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7B9F7B7D" w14:textId="77777777" w:rsidTr="00CD238A">
        <w:trPr>
          <w:cantSplit/>
          <w:jc w:val="center"/>
        </w:trPr>
        <w:tc>
          <w:tcPr>
            <w:tcW w:w="2167" w:type="dxa"/>
          </w:tcPr>
          <w:p w14:paraId="3DA9E5A8" w14:textId="77777777" w:rsidR="009974B8" w:rsidRPr="00FB7AB7" w:rsidRDefault="009974B8" w:rsidP="00CD238A">
            <w:pPr>
              <w:pStyle w:val="TAH"/>
            </w:pPr>
            <w:r w:rsidRPr="00FB7AB7">
              <w:t>Byte(s)</w:t>
            </w:r>
          </w:p>
        </w:tc>
        <w:tc>
          <w:tcPr>
            <w:tcW w:w="3828" w:type="dxa"/>
          </w:tcPr>
          <w:p w14:paraId="39DC206B" w14:textId="77777777" w:rsidR="009974B8" w:rsidRPr="00FB7AB7" w:rsidRDefault="009974B8" w:rsidP="00CD238A">
            <w:pPr>
              <w:pStyle w:val="TAH"/>
            </w:pPr>
            <w:r w:rsidRPr="00FB7AB7">
              <w:t>Description</w:t>
            </w:r>
          </w:p>
        </w:tc>
        <w:tc>
          <w:tcPr>
            <w:tcW w:w="2693" w:type="dxa"/>
          </w:tcPr>
          <w:p w14:paraId="4CD48029" w14:textId="77777777" w:rsidR="009974B8" w:rsidRPr="00FB7AB7" w:rsidRDefault="009974B8" w:rsidP="00CD238A">
            <w:pPr>
              <w:pStyle w:val="TAH"/>
            </w:pPr>
            <w:r w:rsidRPr="00FB7AB7">
              <w:t>Coding</w:t>
            </w:r>
          </w:p>
        </w:tc>
        <w:tc>
          <w:tcPr>
            <w:tcW w:w="748" w:type="dxa"/>
          </w:tcPr>
          <w:p w14:paraId="0F459630" w14:textId="77777777" w:rsidR="009974B8" w:rsidRPr="00FB7AB7" w:rsidRDefault="009974B8" w:rsidP="00CD238A">
            <w:pPr>
              <w:pStyle w:val="TAH"/>
            </w:pPr>
            <w:r w:rsidRPr="00FB7AB7">
              <w:t>Length</w:t>
            </w:r>
          </w:p>
        </w:tc>
      </w:tr>
      <w:tr w:rsidR="009974B8" w14:paraId="4B38B96E" w14:textId="77777777" w:rsidTr="00CD238A">
        <w:trPr>
          <w:cantSplit/>
          <w:jc w:val="center"/>
        </w:trPr>
        <w:tc>
          <w:tcPr>
            <w:tcW w:w="2167" w:type="dxa"/>
          </w:tcPr>
          <w:p w14:paraId="30515243" w14:textId="77777777" w:rsidR="009974B8" w:rsidRPr="00FB7AB7" w:rsidRDefault="009974B8" w:rsidP="00CD238A">
            <w:pPr>
              <w:pStyle w:val="TAC"/>
            </w:pPr>
            <w:r w:rsidRPr="00FB7AB7">
              <w:t>1</w:t>
            </w:r>
          </w:p>
        </w:tc>
        <w:tc>
          <w:tcPr>
            <w:tcW w:w="3828" w:type="dxa"/>
          </w:tcPr>
          <w:p w14:paraId="3ACDA4E3" w14:textId="77777777" w:rsidR="009974B8" w:rsidRDefault="009974B8" w:rsidP="00CD238A">
            <w:pPr>
              <w:pStyle w:val="TAL"/>
            </w:pPr>
            <w:r>
              <w:t>Key Derivation Operation Response Data Object tag ('73')</w:t>
            </w:r>
          </w:p>
        </w:tc>
        <w:tc>
          <w:tcPr>
            <w:tcW w:w="2693" w:type="dxa"/>
          </w:tcPr>
          <w:p w14:paraId="7E3B7C6A" w14:textId="77777777" w:rsidR="009974B8" w:rsidRDefault="009974B8" w:rsidP="00CD238A">
            <w:pPr>
              <w:pStyle w:val="TAL"/>
            </w:pPr>
            <w:r>
              <w:t>As defined in TS 31.101 [3] for BER-TLV data object</w:t>
            </w:r>
          </w:p>
        </w:tc>
        <w:tc>
          <w:tcPr>
            <w:tcW w:w="748" w:type="dxa"/>
          </w:tcPr>
          <w:p w14:paraId="4B20FA8C" w14:textId="77777777" w:rsidR="009974B8" w:rsidRPr="00FB7AB7" w:rsidRDefault="009974B8" w:rsidP="00CD238A">
            <w:pPr>
              <w:pStyle w:val="TAC"/>
            </w:pPr>
            <w:r w:rsidRPr="00FB7AB7">
              <w:t>1</w:t>
            </w:r>
          </w:p>
        </w:tc>
      </w:tr>
      <w:tr w:rsidR="009974B8" w14:paraId="0FC11355" w14:textId="77777777" w:rsidTr="00CD238A">
        <w:trPr>
          <w:cantSplit/>
          <w:jc w:val="center"/>
        </w:trPr>
        <w:tc>
          <w:tcPr>
            <w:tcW w:w="2167" w:type="dxa"/>
          </w:tcPr>
          <w:p w14:paraId="5A2E925E" w14:textId="77777777" w:rsidR="009974B8" w:rsidRPr="00FB7AB7" w:rsidRDefault="009974B8" w:rsidP="00CD238A">
            <w:pPr>
              <w:pStyle w:val="TAC"/>
            </w:pPr>
            <w:r w:rsidRPr="00FB7AB7">
              <w:t>2 to A1+1 bytes (A1 ≤ 4)</w:t>
            </w:r>
          </w:p>
        </w:tc>
        <w:tc>
          <w:tcPr>
            <w:tcW w:w="3828" w:type="dxa"/>
          </w:tcPr>
          <w:p w14:paraId="47B1FF15" w14:textId="77777777" w:rsidR="009974B8" w:rsidRDefault="009974B8" w:rsidP="00CD238A">
            <w:pPr>
              <w:pStyle w:val="TAL"/>
            </w:pPr>
            <w:r>
              <w:t>Key Derivation Operation Response Data Object length (L1)</w:t>
            </w:r>
          </w:p>
        </w:tc>
        <w:tc>
          <w:tcPr>
            <w:tcW w:w="2693" w:type="dxa"/>
          </w:tcPr>
          <w:p w14:paraId="1293A7CA" w14:textId="77777777" w:rsidR="009974B8" w:rsidRDefault="009974B8" w:rsidP="00CD238A">
            <w:pPr>
              <w:pStyle w:val="TAL"/>
            </w:pPr>
            <w:r>
              <w:t>As defined in TS 31.101 [3] for BER-TLV data object</w:t>
            </w:r>
          </w:p>
        </w:tc>
        <w:tc>
          <w:tcPr>
            <w:tcW w:w="748" w:type="dxa"/>
          </w:tcPr>
          <w:p w14:paraId="4598BE15" w14:textId="77777777" w:rsidR="009974B8" w:rsidRPr="00FB7AB7" w:rsidRDefault="009974B8" w:rsidP="00CD238A">
            <w:pPr>
              <w:pStyle w:val="TAC"/>
            </w:pPr>
            <w:r w:rsidRPr="00FB7AB7">
              <w:t>A1</w:t>
            </w:r>
          </w:p>
        </w:tc>
      </w:tr>
      <w:tr w:rsidR="009974B8" w14:paraId="111552B9" w14:textId="77777777" w:rsidTr="00CD238A">
        <w:trPr>
          <w:cantSplit/>
          <w:jc w:val="center"/>
        </w:trPr>
        <w:tc>
          <w:tcPr>
            <w:tcW w:w="2167" w:type="dxa"/>
          </w:tcPr>
          <w:p w14:paraId="7D0F6656" w14:textId="77777777" w:rsidR="009974B8" w:rsidRPr="00FB7AB7" w:rsidRDefault="009974B8" w:rsidP="00CD238A">
            <w:pPr>
              <w:pStyle w:val="TAC"/>
            </w:pPr>
            <w:r w:rsidRPr="00FB7AB7">
              <w:t>A1+2 to (A1+L1+1)</w:t>
            </w:r>
          </w:p>
        </w:tc>
        <w:tc>
          <w:tcPr>
            <w:tcW w:w="3828" w:type="dxa"/>
          </w:tcPr>
          <w:p w14:paraId="52D5F5DD" w14:textId="77777777" w:rsidR="009974B8" w:rsidRDefault="009974B8" w:rsidP="00CD238A">
            <w:pPr>
              <w:pStyle w:val="TAL"/>
            </w:pPr>
            <w:r>
              <w:t>Key Derivation Operation Response Data Object</w:t>
            </w:r>
          </w:p>
        </w:tc>
        <w:tc>
          <w:tcPr>
            <w:tcW w:w="2693" w:type="dxa"/>
          </w:tcPr>
          <w:p w14:paraId="75460C9A" w14:textId="77777777" w:rsidR="009974B8" w:rsidRDefault="009974B8" w:rsidP="00CD238A">
            <w:pPr>
              <w:pStyle w:val="TAL"/>
            </w:pPr>
          </w:p>
        </w:tc>
        <w:tc>
          <w:tcPr>
            <w:tcW w:w="748" w:type="dxa"/>
          </w:tcPr>
          <w:p w14:paraId="1B5E70AD" w14:textId="77777777" w:rsidR="009974B8" w:rsidRPr="00FB7AB7" w:rsidRDefault="009974B8" w:rsidP="00CD238A">
            <w:pPr>
              <w:pStyle w:val="TAC"/>
            </w:pPr>
            <w:r w:rsidRPr="00FB7AB7">
              <w:t>L1</w:t>
            </w:r>
          </w:p>
        </w:tc>
      </w:tr>
    </w:tbl>
    <w:p w14:paraId="7A134DAF" w14:textId="77777777" w:rsidR="009974B8" w:rsidRDefault="009974B8" w:rsidP="009974B8">
      <w:pPr>
        <w:rPr>
          <w:rFonts w:eastAsia="MS Mincho"/>
          <w:lang w:eastAsia="ja-JP"/>
        </w:rPr>
      </w:pPr>
    </w:p>
    <w:p w14:paraId="5198218B"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14:paraId="544BABC9" w14:textId="77777777" w:rsidR="009974B8" w:rsidRDefault="009974B8" w:rsidP="009974B8">
      <w:pPr>
        <w:pStyle w:val="TH"/>
        <w:rPr>
          <w:rFonts w:eastAsia="MS Mincho"/>
          <w:lang w:eastAsia="ja-JP"/>
        </w:rPr>
      </w:pPr>
      <w:r>
        <w:rPr>
          <w:rFonts w:eastAsia="MS Mincho"/>
          <w:lang w:eastAsia="ja-JP"/>
        </w:rPr>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14:paraId="645F96E5" w14:textId="77777777" w:rsidTr="00CD238A">
        <w:tc>
          <w:tcPr>
            <w:tcW w:w="3150" w:type="dxa"/>
            <w:tcBorders>
              <w:top w:val="single" w:sz="4" w:space="0" w:color="auto"/>
              <w:left w:val="single" w:sz="4" w:space="0" w:color="auto"/>
              <w:bottom w:val="single" w:sz="4" w:space="0" w:color="auto"/>
              <w:right w:val="single" w:sz="4" w:space="0" w:color="auto"/>
            </w:tcBorders>
          </w:tcPr>
          <w:p w14:paraId="760A1323" w14:textId="77777777"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14:paraId="7B8D0CBD"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6D2EA592"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92B612" w14:textId="77777777" w:rsidR="009974B8" w:rsidRPr="00FB7AB7" w:rsidRDefault="009974B8" w:rsidP="00CD238A">
            <w:pPr>
              <w:pStyle w:val="TAH"/>
            </w:pPr>
            <w:r w:rsidRPr="00FB7AB7">
              <w:t>Length (bytes)</w:t>
            </w:r>
          </w:p>
        </w:tc>
      </w:tr>
      <w:tr w:rsidR="009974B8" w14:paraId="721DF921" w14:textId="77777777" w:rsidTr="00CD238A">
        <w:tc>
          <w:tcPr>
            <w:tcW w:w="3150" w:type="dxa"/>
            <w:tcBorders>
              <w:top w:val="single" w:sz="4" w:space="0" w:color="auto"/>
              <w:left w:val="single" w:sz="4" w:space="0" w:color="auto"/>
              <w:bottom w:val="single" w:sz="4" w:space="0" w:color="auto"/>
              <w:right w:val="single" w:sz="4" w:space="0" w:color="auto"/>
            </w:tcBorders>
          </w:tcPr>
          <w:p w14:paraId="422CBE89" w14:textId="77777777"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14:paraId="49966476" w14:textId="40E41359"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76" w:type="dxa"/>
            <w:tcBorders>
              <w:top w:val="single" w:sz="4" w:space="0" w:color="auto"/>
              <w:left w:val="single" w:sz="4" w:space="0" w:color="auto"/>
              <w:bottom w:val="single" w:sz="4" w:space="0" w:color="auto"/>
              <w:right w:val="single" w:sz="4" w:space="0" w:color="auto"/>
            </w:tcBorders>
          </w:tcPr>
          <w:p w14:paraId="2998E2C7"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940B2F3" w14:textId="77777777" w:rsidR="009974B8" w:rsidRPr="00FB7AB7" w:rsidRDefault="009974B8" w:rsidP="00CD238A">
            <w:pPr>
              <w:pStyle w:val="TAC"/>
            </w:pPr>
            <w:r w:rsidRPr="00FB7AB7">
              <w:t>B</w:t>
            </w:r>
          </w:p>
        </w:tc>
      </w:tr>
      <w:tr w:rsidR="009974B8" w14:paraId="0DCAA288" w14:textId="77777777" w:rsidTr="00CD238A">
        <w:tc>
          <w:tcPr>
            <w:tcW w:w="3150" w:type="dxa"/>
            <w:tcBorders>
              <w:top w:val="single" w:sz="4" w:space="0" w:color="auto"/>
              <w:left w:val="single" w:sz="4" w:space="0" w:color="auto"/>
              <w:bottom w:val="single" w:sz="4" w:space="0" w:color="auto"/>
              <w:right w:val="single" w:sz="4" w:space="0" w:color="auto"/>
            </w:tcBorders>
          </w:tcPr>
          <w:p w14:paraId="02EB5390" w14:textId="77777777"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14:paraId="18F1766F" w14:textId="77777777"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14:paraId="02593FD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4F3F354" w14:textId="77777777" w:rsidR="009974B8" w:rsidRPr="00FB7AB7" w:rsidRDefault="009974B8" w:rsidP="00CD238A">
            <w:pPr>
              <w:pStyle w:val="TAC"/>
            </w:pPr>
            <w:r w:rsidRPr="00FB7AB7">
              <w:t>1</w:t>
            </w:r>
          </w:p>
        </w:tc>
      </w:tr>
      <w:tr w:rsidR="009974B8" w14:paraId="0F5E268C" w14:textId="77777777" w:rsidTr="00CD238A">
        <w:tc>
          <w:tcPr>
            <w:tcW w:w="3150" w:type="dxa"/>
            <w:tcBorders>
              <w:top w:val="single" w:sz="4" w:space="0" w:color="auto"/>
              <w:left w:val="single" w:sz="4" w:space="0" w:color="auto"/>
              <w:bottom w:val="single" w:sz="4" w:space="0" w:color="auto"/>
              <w:right w:val="single" w:sz="4" w:space="0" w:color="auto"/>
            </w:tcBorders>
          </w:tcPr>
          <w:p w14:paraId="31C9EAB0" w14:textId="77777777"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14:paraId="2A3D2D04" w14:textId="77777777"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14:paraId="07F4CC72"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553EAA9" w14:textId="77777777" w:rsidR="009974B8" w:rsidRPr="00FB7AB7" w:rsidRDefault="009974B8" w:rsidP="00CD238A">
            <w:pPr>
              <w:pStyle w:val="TAC"/>
            </w:pPr>
            <w:r w:rsidRPr="00FB7AB7">
              <w:t>Note 1</w:t>
            </w:r>
          </w:p>
        </w:tc>
      </w:tr>
      <w:tr w:rsidR="009974B8" w14:paraId="4AAF6E7B" w14:textId="77777777" w:rsidTr="00CD238A">
        <w:tc>
          <w:tcPr>
            <w:tcW w:w="3150" w:type="dxa"/>
            <w:tcBorders>
              <w:top w:val="single" w:sz="4" w:space="0" w:color="auto"/>
              <w:left w:val="single" w:sz="4" w:space="0" w:color="auto"/>
              <w:bottom w:val="single" w:sz="4" w:space="0" w:color="auto"/>
              <w:right w:val="single" w:sz="4" w:space="0" w:color="auto"/>
            </w:tcBorders>
          </w:tcPr>
          <w:p w14:paraId="29F97179" w14:textId="77777777"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14:paraId="6182F3AA" w14:textId="77777777"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14:paraId="77CAB03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5D86BE1" w14:textId="77777777" w:rsidR="009974B8" w:rsidRPr="00FB7AB7" w:rsidRDefault="009974B8" w:rsidP="00CD238A">
            <w:pPr>
              <w:pStyle w:val="TAC"/>
            </w:pPr>
            <w:r w:rsidRPr="00FB7AB7">
              <w:t>C (see Note 2)</w:t>
            </w:r>
          </w:p>
        </w:tc>
      </w:tr>
      <w:tr w:rsidR="009974B8" w14:paraId="393148D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472E330F" w14:textId="77777777" w:rsidR="009974B8" w:rsidRDefault="009974B8" w:rsidP="00CD238A">
            <w:pPr>
              <w:pStyle w:val="TAN"/>
            </w:pPr>
            <w:r>
              <w:t>Note 1:</w:t>
            </w:r>
            <w:r>
              <w:tab/>
              <w:t>The length is coded according to ISO/IEC 8825-1 [20]</w:t>
            </w:r>
          </w:p>
          <w:p w14:paraId="5269A023" w14:textId="77777777" w:rsidR="009974B8" w:rsidRDefault="009974B8" w:rsidP="00CD238A">
            <w:pPr>
              <w:pStyle w:val="TAN"/>
            </w:pPr>
            <w:r>
              <w:t>Note 2:</w:t>
            </w:r>
            <w:r>
              <w:tab/>
              <w:t>The most significant bit of the response MAC is coded on bit 8 of the first byte following the MAC length.</w:t>
            </w:r>
          </w:p>
        </w:tc>
      </w:tr>
    </w:tbl>
    <w:p w14:paraId="32C33532" w14:textId="77777777" w:rsidR="009974B8" w:rsidRDefault="009974B8" w:rsidP="009974B8">
      <w:pPr>
        <w:rPr>
          <w:rFonts w:eastAsia="MS Mincho"/>
          <w:lang w:eastAsia="ja-JP"/>
        </w:rPr>
      </w:pPr>
    </w:p>
    <w:p w14:paraId="05DC8CA5" w14:textId="77777777" w:rsidR="009974B8" w:rsidRDefault="009974B8" w:rsidP="009974B8">
      <w:pPr>
        <w:pStyle w:val="Heading5"/>
        <w:rPr>
          <w:rFonts w:eastAsia="MS Mincho"/>
          <w:lang w:eastAsia="ja-JP"/>
        </w:rPr>
      </w:pPr>
      <w:bookmarkStart w:id="479" w:name="_Toc2867271"/>
      <w:bookmarkStart w:id="480" w:name="_Toc29900634"/>
      <w:bookmarkStart w:id="481" w:name="_Toc36481472"/>
      <w:bookmarkStart w:id="482" w:name="_Toc36481927"/>
      <w:bookmarkStart w:id="483" w:name="_Toc163038765"/>
      <w:r>
        <w:rPr>
          <w:rFonts w:eastAsia="MS Mincho"/>
          <w:lang w:eastAsia="ja-JP"/>
        </w:rPr>
        <w:t>7.1.2.5.2</w:t>
      </w:r>
      <w:r>
        <w:rPr>
          <w:rFonts w:eastAsia="MS Mincho"/>
          <w:lang w:eastAsia="ja-JP"/>
        </w:rPr>
        <w:tab/>
        <w:t>Local Key Establishment security context (Key Availability Check mode)</w:t>
      </w:r>
      <w:bookmarkEnd w:id="479"/>
      <w:bookmarkEnd w:id="480"/>
      <w:bookmarkEnd w:id="481"/>
      <w:bookmarkEnd w:id="482"/>
      <w:bookmarkEnd w:id="483"/>
    </w:p>
    <w:p w14:paraId="790C425F" w14:textId="77777777" w:rsidR="009974B8" w:rsidRDefault="009974B8" w:rsidP="009974B8">
      <w:pPr>
        <w:rPr>
          <w:rFonts w:eastAsia="MS Mincho"/>
          <w:lang w:eastAsia="ja-JP"/>
        </w:rPr>
      </w:pPr>
      <w:r>
        <w:rPr>
          <w:rFonts w:eastAsia="MS Mincho"/>
          <w:lang w:eastAsia="ja-JP"/>
        </w:rPr>
        <w:t>Command parameters/data:</w:t>
      </w:r>
    </w:p>
    <w:p w14:paraId="665B2BB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30A5952D" w14:textId="77777777" w:rsidTr="00CD238A">
        <w:trPr>
          <w:jc w:val="center"/>
        </w:trPr>
        <w:tc>
          <w:tcPr>
            <w:tcW w:w="2180" w:type="dxa"/>
          </w:tcPr>
          <w:p w14:paraId="52A84F2A" w14:textId="77777777" w:rsidR="009974B8" w:rsidRPr="00FB7AB7" w:rsidRDefault="009974B8" w:rsidP="00CD238A">
            <w:pPr>
              <w:pStyle w:val="TAH"/>
            </w:pPr>
            <w:r w:rsidRPr="00FB7AB7">
              <w:t>Byte(s)</w:t>
            </w:r>
          </w:p>
        </w:tc>
        <w:tc>
          <w:tcPr>
            <w:tcW w:w="3402" w:type="dxa"/>
          </w:tcPr>
          <w:p w14:paraId="1DF1CFA2" w14:textId="77777777" w:rsidR="009974B8" w:rsidRPr="00FB7AB7" w:rsidRDefault="009974B8" w:rsidP="00CD238A">
            <w:pPr>
              <w:pStyle w:val="TAH"/>
            </w:pPr>
            <w:r w:rsidRPr="00FB7AB7">
              <w:t>Description</w:t>
            </w:r>
          </w:p>
        </w:tc>
        <w:tc>
          <w:tcPr>
            <w:tcW w:w="3099" w:type="dxa"/>
          </w:tcPr>
          <w:p w14:paraId="60B7375E" w14:textId="77777777" w:rsidR="009974B8" w:rsidRPr="00FB7AB7" w:rsidRDefault="009974B8" w:rsidP="00CD238A">
            <w:pPr>
              <w:pStyle w:val="TAH"/>
            </w:pPr>
            <w:r w:rsidRPr="00FB7AB7">
              <w:t>Coding</w:t>
            </w:r>
          </w:p>
        </w:tc>
        <w:tc>
          <w:tcPr>
            <w:tcW w:w="781" w:type="dxa"/>
          </w:tcPr>
          <w:p w14:paraId="6FD3EFDB" w14:textId="77777777" w:rsidR="009974B8" w:rsidRPr="00FB7AB7" w:rsidRDefault="009974B8" w:rsidP="00CD238A">
            <w:pPr>
              <w:pStyle w:val="TAH"/>
            </w:pPr>
            <w:r w:rsidRPr="00FB7AB7">
              <w:t>Length</w:t>
            </w:r>
          </w:p>
        </w:tc>
      </w:tr>
      <w:tr w:rsidR="009974B8" w14:paraId="3ECC0C3B" w14:textId="77777777" w:rsidTr="00CD238A">
        <w:trPr>
          <w:jc w:val="center"/>
        </w:trPr>
        <w:tc>
          <w:tcPr>
            <w:tcW w:w="2180" w:type="dxa"/>
          </w:tcPr>
          <w:p w14:paraId="5B58B97C" w14:textId="77777777" w:rsidR="009974B8" w:rsidRPr="00FB7AB7" w:rsidRDefault="009974B8" w:rsidP="00CD238A">
            <w:pPr>
              <w:pStyle w:val="TAC"/>
            </w:pPr>
            <w:r w:rsidRPr="00FB7AB7">
              <w:t>1</w:t>
            </w:r>
          </w:p>
        </w:tc>
        <w:tc>
          <w:tcPr>
            <w:tcW w:w="3402" w:type="dxa"/>
          </w:tcPr>
          <w:p w14:paraId="75D0B797" w14:textId="77777777" w:rsidR="009974B8" w:rsidRDefault="009974B8" w:rsidP="00CD238A">
            <w:pPr>
              <w:pStyle w:val="TAL"/>
            </w:pPr>
            <w:r>
              <w:t>Key Availability Check Data Object tag ('73')</w:t>
            </w:r>
          </w:p>
        </w:tc>
        <w:tc>
          <w:tcPr>
            <w:tcW w:w="3099" w:type="dxa"/>
          </w:tcPr>
          <w:p w14:paraId="63200B1F" w14:textId="77777777" w:rsidR="009974B8" w:rsidRDefault="009974B8" w:rsidP="00CD238A">
            <w:pPr>
              <w:pStyle w:val="TAL"/>
            </w:pPr>
            <w:r>
              <w:t>As defined in TS 31.101 [3] for BER-TLV data object</w:t>
            </w:r>
          </w:p>
        </w:tc>
        <w:tc>
          <w:tcPr>
            <w:tcW w:w="781" w:type="dxa"/>
          </w:tcPr>
          <w:p w14:paraId="5F579A6C" w14:textId="77777777" w:rsidR="009974B8" w:rsidRPr="00FB7AB7" w:rsidRDefault="009974B8" w:rsidP="00CD238A">
            <w:pPr>
              <w:pStyle w:val="TAC"/>
            </w:pPr>
            <w:r w:rsidRPr="00FB7AB7">
              <w:t>1</w:t>
            </w:r>
          </w:p>
        </w:tc>
      </w:tr>
      <w:tr w:rsidR="009974B8" w14:paraId="09F9332C" w14:textId="77777777" w:rsidTr="00CD238A">
        <w:trPr>
          <w:jc w:val="center"/>
        </w:trPr>
        <w:tc>
          <w:tcPr>
            <w:tcW w:w="2180" w:type="dxa"/>
          </w:tcPr>
          <w:p w14:paraId="34FE1BF6" w14:textId="77777777" w:rsidR="009974B8" w:rsidRPr="00FB7AB7" w:rsidRDefault="009974B8" w:rsidP="00CD238A">
            <w:pPr>
              <w:pStyle w:val="TAC"/>
            </w:pPr>
            <w:r w:rsidRPr="00FB7AB7">
              <w:t>2 to 1+A bytes (A ≤ 4)</w:t>
            </w:r>
          </w:p>
        </w:tc>
        <w:tc>
          <w:tcPr>
            <w:tcW w:w="3402" w:type="dxa"/>
          </w:tcPr>
          <w:p w14:paraId="13836EC2" w14:textId="77777777" w:rsidR="009974B8" w:rsidRDefault="009974B8" w:rsidP="00CD238A">
            <w:pPr>
              <w:pStyle w:val="TAL"/>
            </w:pPr>
            <w:r>
              <w:t>Key Availability Check Data Object length (L)</w:t>
            </w:r>
          </w:p>
        </w:tc>
        <w:tc>
          <w:tcPr>
            <w:tcW w:w="3099" w:type="dxa"/>
          </w:tcPr>
          <w:p w14:paraId="343CB968" w14:textId="77777777" w:rsidR="009974B8" w:rsidRDefault="009974B8" w:rsidP="00CD238A">
            <w:pPr>
              <w:pStyle w:val="TAL"/>
            </w:pPr>
            <w:r>
              <w:t>As defined in TS 31.101 [3] for BER-TLV data object</w:t>
            </w:r>
          </w:p>
        </w:tc>
        <w:tc>
          <w:tcPr>
            <w:tcW w:w="781" w:type="dxa"/>
          </w:tcPr>
          <w:p w14:paraId="18A195B6" w14:textId="77777777" w:rsidR="009974B8" w:rsidRPr="00FB7AB7" w:rsidRDefault="009974B8" w:rsidP="00CD238A">
            <w:pPr>
              <w:pStyle w:val="TAC"/>
            </w:pPr>
            <w:r w:rsidRPr="00FB7AB7">
              <w:t>A</w:t>
            </w:r>
          </w:p>
        </w:tc>
      </w:tr>
      <w:tr w:rsidR="009974B8" w14:paraId="76D6ED08" w14:textId="77777777" w:rsidTr="00CD238A">
        <w:trPr>
          <w:jc w:val="center"/>
        </w:trPr>
        <w:tc>
          <w:tcPr>
            <w:tcW w:w="2180" w:type="dxa"/>
          </w:tcPr>
          <w:p w14:paraId="382CE079" w14:textId="77777777" w:rsidR="009974B8" w:rsidRPr="00FB7AB7" w:rsidRDefault="009974B8" w:rsidP="00CD238A">
            <w:pPr>
              <w:pStyle w:val="TAC"/>
            </w:pPr>
            <w:r w:rsidRPr="00FB7AB7">
              <w:t>A+2 to (A+L+1)</w:t>
            </w:r>
          </w:p>
        </w:tc>
        <w:tc>
          <w:tcPr>
            <w:tcW w:w="3402" w:type="dxa"/>
          </w:tcPr>
          <w:p w14:paraId="2CAC525B" w14:textId="77777777" w:rsidR="009974B8" w:rsidRDefault="009974B8" w:rsidP="00CD238A">
            <w:pPr>
              <w:pStyle w:val="TAL"/>
            </w:pPr>
            <w:r>
              <w:t>Key Availability Check Data Object</w:t>
            </w:r>
          </w:p>
        </w:tc>
        <w:tc>
          <w:tcPr>
            <w:tcW w:w="3099" w:type="dxa"/>
          </w:tcPr>
          <w:p w14:paraId="69E04313" w14:textId="77777777" w:rsidR="009974B8" w:rsidRDefault="009974B8" w:rsidP="00CD238A">
            <w:pPr>
              <w:pStyle w:val="TAL"/>
            </w:pPr>
          </w:p>
        </w:tc>
        <w:tc>
          <w:tcPr>
            <w:tcW w:w="781" w:type="dxa"/>
          </w:tcPr>
          <w:p w14:paraId="5B7A1DD2" w14:textId="77777777" w:rsidR="009974B8" w:rsidRPr="00FB7AB7" w:rsidRDefault="009974B8" w:rsidP="00CD238A">
            <w:pPr>
              <w:pStyle w:val="TAC"/>
            </w:pPr>
            <w:r w:rsidRPr="00FB7AB7">
              <w:t>L</w:t>
            </w:r>
          </w:p>
        </w:tc>
      </w:tr>
    </w:tbl>
    <w:p w14:paraId="2E5053C1" w14:textId="77777777" w:rsidR="009974B8" w:rsidRDefault="009974B8" w:rsidP="009974B8">
      <w:pPr>
        <w:rPr>
          <w:rFonts w:eastAsia="MS Mincho"/>
          <w:lang w:eastAsia="ja-JP"/>
        </w:rPr>
      </w:pPr>
    </w:p>
    <w:p w14:paraId="5AA9D2BA"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14:paraId="40060B94" w14:textId="77777777"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14:paraId="5B56B603" w14:textId="77777777" w:rsidTr="00CD238A">
        <w:tc>
          <w:tcPr>
            <w:tcW w:w="2790" w:type="dxa"/>
            <w:tcBorders>
              <w:top w:val="single" w:sz="4" w:space="0" w:color="auto"/>
              <w:left w:val="single" w:sz="4" w:space="0" w:color="auto"/>
              <w:bottom w:val="single" w:sz="4" w:space="0" w:color="auto"/>
              <w:right w:val="single" w:sz="4" w:space="0" w:color="auto"/>
            </w:tcBorders>
          </w:tcPr>
          <w:p w14:paraId="42F6F6B8" w14:textId="77777777"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14:paraId="1763D56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BFE7AC0"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1CB809A5" w14:textId="77777777" w:rsidR="009974B8" w:rsidRPr="00FB7AB7" w:rsidRDefault="009974B8" w:rsidP="00CD238A">
            <w:pPr>
              <w:pStyle w:val="TAH"/>
            </w:pPr>
            <w:r w:rsidRPr="00FB7AB7">
              <w:t>Length (bytes)</w:t>
            </w:r>
          </w:p>
        </w:tc>
      </w:tr>
      <w:tr w:rsidR="009974B8" w14:paraId="1A8C4193" w14:textId="77777777" w:rsidTr="00CD238A">
        <w:tc>
          <w:tcPr>
            <w:tcW w:w="2790" w:type="dxa"/>
            <w:tcBorders>
              <w:top w:val="single" w:sz="4" w:space="0" w:color="auto"/>
              <w:left w:val="single" w:sz="4" w:space="0" w:color="auto"/>
              <w:bottom w:val="single" w:sz="4" w:space="0" w:color="auto"/>
              <w:right w:val="single" w:sz="4" w:space="0" w:color="auto"/>
            </w:tcBorders>
          </w:tcPr>
          <w:p w14:paraId="28917E56" w14:textId="77777777"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14:paraId="70A87CA2" w14:textId="6024424B"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'02'</w:t>
            </w:r>
          </w:p>
        </w:tc>
        <w:tc>
          <w:tcPr>
            <w:tcW w:w="810" w:type="dxa"/>
            <w:tcBorders>
              <w:top w:val="single" w:sz="4" w:space="0" w:color="auto"/>
              <w:left w:val="single" w:sz="4" w:space="0" w:color="auto"/>
              <w:bottom w:val="single" w:sz="4" w:space="0" w:color="auto"/>
              <w:right w:val="single" w:sz="4" w:space="0" w:color="auto"/>
            </w:tcBorders>
          </w:tcPr>
          <w:p w14:paraId="0AC2596D"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CED66C3" w14:textId="77777777" w:rsidR="009974B8" w:rsidRPr="00FB7AB7" w:rsidRDefault="009974B8" w:rsidP="00CD238A">
            <w:pPr>
              <w:pStyle w:val="TAC"/>
            </w:pPr>
            <w:r w:rsidRPr="00FB7AB7">
              <w:t>B</w:t>
            </w:r>
          </w:p>
        </w:tc>
      </w:tr>
      <w:tr w:rsidR="009974B8" w14:paraId="64B6BA04" w14:textId="77777777" w:rsidTr="00CD238A">
        <w:tc>
          <w:tcPr>
            <w:tcW w:w="2790" w:type="dxa"/>
            <w:tcBorders>
              <w:top w:val="single" w:sz="4" w:space="0" w:color="auto"/>
              <w:left w:val="single" w:sz="4" w:space="0" w:color="auto"/>
              <w:bottom w:val="single" w:sz="4" w:space="0" w:color="auto"/>
              <w:right w:val="single" w:sz="4" w:space="0" w:color="auto"/>
            </w:tcBorders>
          </w:tcPr>
          <w:p w14:paraId="11BC6C1D" w14:textId="77777777"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14:paraId="048C417F" w14:textId="68F50A9F" w:rsidR="009974B8" w:rsidRPr="00FB7AB7" w:rsidRDefault="009974B8" w:rsidP="00CD238A">
            <w:pPr>
              <w:pStyle w:val="TAC"/>
            </w:pPr>
            <w:r w:rsidRPr="00FB7AB7">
              <w:t xml:space="preserve">Coded as defined in </w:t>
            </w:r>
            <w:r w:rsidR="00313726">
              <w:t>clause </w:t>
            </w:r>
            <w:r w:rsidR="00313726" w:rsidRPr="00FB7AB7">
              <w:t>7</w:t>
            </w:r>
            <w:r w:rsidRPr="00FB7AB7">
              <w:t>.1.2.5.1</w:t>
            </w:r>
          </w:p>
        </w:tc>
        <w:tc>
          <w:tcPr>
            <w:tcW w:w="810" w:type="dxa"/>
            <w:tcBorders>
              <w:top w:val="single" w:sz="4" w:space="0" w:color="auto"/>
              <w:left w:val="single" w:sz="4" w:space="0" w:color="auto"/>
              <w:bottom w:val="single" w:sz="4" w:space="0" w:color="auto"/>
              <w:right w:val="single" w:sz="4" w:space="0" w:color="auto"/>
            </w:tcBorders>
          </w:tcPr>
          <w:p w14:paraId="13B95804" w14:textId="77777777"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14:paraId="487251BE" w14:textId="77777777" w:rsidR="009974B8" w:rsidRPr="00FB7AB7" w:rsidRDefault="009974B8" w:rsidP="00CD238A">
            <w:pPr>
              <w:pStyle w:val="TAC"/>
            </w:pPr>
            <w:r w:rsidRPr="00FB7AB7">
              <w:t>C</w:t>
            </w:r>
          </w:p>
        </w:tc>
      </w:tr>
    </w:tbl>
    <w:p w14:paraId="510B1D0B" w14:textId="77777777" w:rsidR="009974B8" w:rsidRDefault="009974B8" w:rsidP="009974B8">
      <w:pPr>
        <w:rPr>
          <w:rFonts w:eastAsia="MS Mincho"/>
          <w:lang w:eastAsia="ja-JP"/>
        </w:rPr>
      </w:pPr>
    </w:p>
    <w:p w14:paraId="326616EC" w14:textId="77777777"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14:paraId="118A331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0162E230" w14:textId="77777777" w:rsidTr="00CD238A">
        <w:trPr>
          <w:cantSplit/>
          <w:jc w:val="center"/>
        </w:trPr>
        <w:tc>
          <w:tcPr>
            <w:tcW w:w="2167" w:type="dxa"/>
          </w:tcPr>
          <w:p w14:paraId="7DD73E57" w14:textId="77777777" w:rsidR="009974B8" w:rsidRPr="00FB7AB7" w:rsidRDefault="009974B8" w:rsidP="00CD238A">
            <w:pPr>
              <w:pStyle w:val="TAH"/>
            </w:pPr>
            <w:r w:rsidRPr="00FB7AB7">
              <w:t>Byte(s)</w:t>
            </w:r>
          </w:p>
        </w:tc>
        <w:tc>
          <w:tcPr>
            <w:tcW w:w="3828" w:type="dxa"/>
          </w:tcPr>
          <w:p w14:paraId="457F7DE6" w14:textId="77777777" w:rsidR="009974B8" w:rsidRPr="00FB7AB7" w:rsidRDefault="009974B8" w:rsidP="00CD238A">
            <w:pPr>
              <w:pStyle w:val="TAH"/>
            </w:pPr>
            <w:r w:rsidRPr="00FB7AB7">
              <w:t>Description</w:t>
            </w:r>
          </w:p>
        </w:tc>
        <w:tc>
          <w:tcPr>
            <w:tcW w:w="2693" w:type="dxa"/>
          </w:tcPr>
          <w:p w14:paraId="470DC8C8" w14:textId="77777777" w:rsidR="009974B8" w:rsidRPr="00FB7AB7" w:rsidRDefault="009974B8" w:rsidP="00CD238A">
            <w:pPr>
              <w:pStyle w:val="TAH"/>
            </w:pPr>
            <w:r w:rsidRPr="00FB7AB7">
              <w:t>Coding</w:t>
            </w:r>
          </w:p>
        </w:tc>
        <w:tc>
          <w:tcPr>
            <w:tcW w:w="748" w:type="dxa"/>
          </w:tcPr>
          <w:p w14:paraId="76DC6D88" w14:textId="77777777" w:rsidR="009974B8" w:rsidRPr="00FB7AB7" w:rsidRDefault="009974B8" w:rsidP="00CD238A">
            <w:pPr>
              <w:pStyle w:val="TAH"/>
            </w:pPr>
            <w:r w:rsidRPr="00FB7AB7">
              <w:t>Length</w:t>
            </w:r>
          </w:p>
        </w:tc>
      </w:tr>
      <w:tr w:rsidR="009974B8" w14:paraId="048D7492" w14:textId="77777777" w:rsidTr="00CD238A">
        <w:trPr>
          <w:cantSplit/>
          <w:jc w:val="center"/>
        </w:trPr>
        <w:tc>
          <w:tcPr>
            <w:tcW w:w="2167" w:type="dxa"/>
          </w:tcPr>
          <w:p w14:paraId="498BEE94" w14:textId="77777777" w:rsidR="009974B8" w:rsidRPr="00FB7AB7" w:rsidRDefault="009974B8" w:rsidP="00CD238A">
            <w:pPr>
              <w:pStyle w:val="TAC"/>
            </w:pPr>
            <w:r w:rsidRPr="00FB7AB7">
              <w:t>1</w:t>
            </w:r>
          </w:p>
        </w:tc>
        <w:tc>
          <w:tcPr>
            <w:tcW w:w="3828" w:type="dxa"/>
          </w:tcPr>
          <w:p w14:paraId="184C84E0" w14:textId="77777777" w:rsidR="009974B8" w:rsidRDefault="009974B8" w:rsidP="00CD238A">
            <w:pPr>
              <w:pStyle w:val="TAL"/>
            </w:pPr>
            <w:r>
              <w:t>Key Availability Check Operation Response Data Object tag ('73')</w:t>
            </w:r>
          </w:p>
        </w:tc>
        <w:tc>
          <w:tcPr>
            <w:tcW w:w="2693" w:type="dxa"/>
          </w:tcPr>
          <w:p w14:paraId="4A9253E6" w14:textId="77777777" w:rsidR="009974B8" w:rsidRDefault="009974B8" w:rsidP="00CD238A">
            <w:pPr>
              <w:pStyle w:val="TAL"/>
            </w:pPr>
            <w:r>
              <w:t>As defined in TS 31.101 [3] for BER-TLV data object</w:t>
            </w:r>
          </w:p>
        </w:tc>
        <w:tc>
          <w:tcPr>
            <w:tcW w:w="748" w:type="dxa"/>
          </w:tcPr>
          <w:p w14:paraId="6AA9862E" w14:textId="77777777" w:rsidR="009974B8" w:rsidRPr="00FB7AB7" w:rsidRDefault="009974B8" w:rsidP="00CD238A">
            <w:pPr>
              <w:pStyle w:val="TAC"/>
            </w:pPr>
            <w:r w:rsidRPr="00FB7AB7">
              <w:t>1</w:t>
            </w:r>
          </w:p>
        </w:tc>
      </w:tr>
      <w:tr w:rsidR="009974B8" w14:paraId="4794F687" w14:textId="77777777" w:rsidTr="00CD238A">
        <w:trPr>
          <w:cantSplit/>
          <w:jc w:val="center"/>
        </w:trPr>
        <w:tc>
          <w:tcPr>
            <w:tcW w:w="2167" w:type="dxa"/>
          </w:tcPr>
          <w:p w14:paraId="41BDC10F" w14:textId="77777777" w:rsidR="009974B8" w:rsidRPr="00FB7AB7" w:rsidRDefault="009974B8" w:rsidP="00CD238A">
            <w:pPr>
              <w:pStyle w:val="TAC"/>
            </w:pPr>
            <w:r w:rsidRPr="00FB7AB7">
              <w:t>2 to 1+A1 bytes (A1 ≤ 4)</w:t>
            </w:r>
          </w:p>
        </w:tc>
        <w:tc>
          <w:tcPr>
            <w:tcW w:w="3828" w:type="dxa"/>
          </w:tcPr>
          <w:p w14:paraId="27A422E2" w14:textId="77777777" w:rsidR="009974B8" w:rsidRDefault="009974B8" w:rsidP="00CD238A">
            <w:pPr>
              <w:pStyle w:val="TAL"/>
            </w:pPr>
            <w:r>
              <w:t>Key Availability Check Operation Response Data Object length (L1)</w:t>
            </w:r>
          </w:p>
        </w:tc>
        <w:tc>
          <w:tcPr>
            <w:tcW w:w="2693" w:type="dxa"/>
          </w:tcPr>
          <w:p w14:paraId="5EDB080C" w14:textId="77777777" w:rsidR="009974B8" w:rsidRDefault="009974B8" w:rsidP="00CD238A">
            <w:pPr>
              <w:pStyle w:val="TAL"/>
            </w:pPr>
            <w:r>
              <w:t>As defined in TS 31.101 [3] for BER-TLV data object</w:t>
            </w:r>
          </w:p>
        </w:tc>
        <w:tc>
          <w:tcPr>
            <w:tcW w:w="748" w:type="dxa"/>
          </w:tcPr>
          <w:p w14:paraId="13D0AD4C" w14:textId="77777777" w:rsidR="009974B8" w:rsidRPr="00FB7AB7" w:rsidRDefault="009974B8" w:rsidP="00CD238A">
            <w:pPr>
              <w:pStyle w:val="TAC"/>
            </w:pPr>
            <w:r w:rsidRPr="00FB7AB7">
              <w:t>A1</w:t>
            </w:r>
          </w:p>
        </w:tc>
      </w:tr>
      <w:tr w:rsidR="009974B8" w14:paraId="19DCDB54" w14:textId="77777777" w:rsidTr="00CD238A">
        <w:trPr>
          <w:cantSplit/>
          <w:jc w:val="center"/>
        </w:trPr>
        <w:tc>
          <w:tcPr>
            <w:tcW w:w="2167" w:type="dxa"/>
          </w:tcPr>
          <w:p w14:paraId="38C2828B" w14:textId="77777777" w:rsidR="009974B8" w:rsidRPr="00FB7AB7" w:rsidRDefault="009974B8" w:rsidP="00CD238A">
            <w:pPr>
              <w:pStyle w:val="TAC"/>
            </w:pPr>
            <w:r w:rsidRPr="00FB7AB7">
              <w:t>A1+2 to (A1+L1+1)</w:t>
            </w:r>
          </w:p>
        </w:tc>
        <w:tc>
          <w:tcPr>
            <w:tcW w:w="3828" w:type="dxa"/>
          </w:tcPr>
          <w:p w14:paraId="1916DEBF" w14:textId="77777777" w:rsidR="009974B8" w:rsidRDefault="009974B8" w:rsidP="00CD238A">
            <w:pPr>
              <w:pStyle w:val="TAL"/>
            </w:pPr>
            <w:r>
              <w:t xml:space="preserve">Key Availability Check Operation Response Data Object </w:t>
            </w:r>
          </w:p>
        </w:tc>
        <w:tc>
          <w:tcPr>
            <w:tcW w:w="2693" w:type="dxa"/>
          </w:tcPr>
          <w:p w14:paraId="1D6C0D78" w14:textId="77777777" w:rsidR="009974B8" w:rsidRDefault="009974B8" w:rsidP="00CD238A">
            <w:pPr>
              <w:pStyle w:val="TAL"/>
            </w:pPr>
          </w:p>
        </w:tc>
        <w:tc>
          <w:tcPr>
            <w:tcW w:w="748" w:type="dxa"/>
          </w:tcPr>
          <w:p w14:paraId="554D8464" w14:textId="77777777" w:rsidR="009974B8" w:rsidRPr="00FB7AB7" w:rsidRDefault="009974B8" w:rsidP="00CD238A">
            <w:pPr>
              <w:pStyle w:val="TAC"/>
            </w:pPr>
            <w:r w:rsidRPr="00FB7AB7">
              <w:t>L1</w:t>
            </w:r>
          </w:p>
        </w:tc>
      </w:tr>
    </w:tbl>
    <w:p w14:paraId="48D6E7AD" w14:textId="77777777" w:rsidR="009974B8" w:rsidRDefault="009974B8" w:rsidP="009974B8">
      <w:pPr>
        <w:rPr>
          <w:rFonts w:eastAsia="MS Mincho"/>
          <w:lang w:eastAsia="ja-JP"/>
        </w:rPr>
      </w:pPr>
    </w:p>
    <w:p w14:paraId="7782C098" w14:textId="77777777" w:rsidR="009974B8" w:rsidRDefault="009974B8" w:rsidP="009974B8">
      <w:pPr>
        <w:pStyle w:val="B1"/>
        <w:rPr>
          <w:rFonts w:eastAsia="MS Mincho"/>
          <w:lang w:eastAsia="ja-JP"/>
        </w:rPr>
      </w:pPr>
      <w:r>
        <w:rPr>
          <w:rFonts w:eastAsia="MS Mincho"/>
          <w:lang w:eastAsia="ja-JP"/>
        </w:rPr>
        <w:lastRenderedPageBreak/>
        <w:t>-</w:t>
      </w:r>
      <w:r>
        <w:rPr>
          <w:rFonts w:eastAsia="MS Mincho"/>
          <w:lang w:eastAsia="ja-JP"/>
        </w:rPr>
        <w:tab/>
        <w:t>Key Availability Check Operation Response Data Object content: The TLV defined in table 6 is included in the Key Availability Check Operation Response Data Object.</w:t>
      </w:r>
    </w:p>
    <w:p w14:paraId="6E2384DF" w14:textId="77777777"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14:paraId="4F73E8D1" w14:textId="77777777" w:rsidTr="00CD238A">
        <w:tc>
          <w:tcPr>
            <w:tcW w:w="3240" w:type="dxa"/>
            <w:tcBorders>
              <w:top w:val="single" w:sz="4" w:space="0" w:color="auto"/>
              <w:left w:val="single" w:sz="4" w:space="0" w:color="auto"/>
              <w:bottom w:val="single" w:sz="4" w:space="0" w:color="auto"/>
              <w:right w:val="single" w:sz="4" w:space="0" w:color="auto"/>
            </w:tcBorders>
          </w:tcPr>
          <w:p w14:paraId="63AD5060" w14:textId="77777777"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14:paraId="0AF16C5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AD5E39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2A88716B" w14:textId="77777777" w:rsidR="009974B8" w:rsidRPr="00FB7AB7" w:rsidRDefault="009974B8" w:rsidP="00CD238A">
            <w:pPr>
              <w:pStyle w:val="TAH"/>
            </w:pPr>
            <w:r w:rsidRPr="00FB7AB7">
              <w:t>Length (bytes)</w:t>
            </w:r>
          </w:p>
        </w:tc>
      </w:tr>
      <w:tr w:rsidR="009974B8" w14:paraId="2EAE7D1B" w14:textId="77777777" w:rsidTr="00CD238A">
        <w:tc>
          <w:tcPr>
            <w:tcW w:w="3240" w:type="dxa"/>
            <w:tcBorders>
              <w:top w:val="single" w:sz="4" w:space="0" w:color="auto"/>
              <w:left w:val="single" w:sz="4" w:space="0" w:color="auto"/>
              <w:bottom w:val="single" w:sz="4" w:space="0" w:color="auto"/>
              <w:right w:val="single" w:sz="4" w:space="0" w:color="auto"/>
            </w:tcBorders>
          </w:tcPr>
          <w:p w14:paraId="2CB776B0" w14:textId="77777777"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14:paraId="155112D6" w14:textId="588207F0"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10" w:type="dxa"/>
            <w:tcBorders>
              <w:top w:val="single" w:sz="4" w:space="0" w:color="auto"/>
              <w:left w:val="single" w:sz="4" w:space="0" w:color="auto"/>
              <w:bottom w:val="single" w:sz="4" w:space="0" w:color="auto"/>
              <w:right w:val="single" w:sz="4" w:space="0" w:color="auto"/>
            </w:tcBorders>
          </w:tcPr>
          <w:p w14:paraId="624C478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35FD657" w14:textId="77777777" w:rsidR="009974B8" w:rsidRPr="00FB7AB7" w:rsidRDefault="009974B8" w:rsidP="00CD238A">
            <w:pPr>
              <w:pStyle w:val="TAC"/>
            </w:pPr>
            <w:r w:rsidRPr="00FB7AB7">
              <w:t>B</w:t>
            </w:r>
          </w:p>
        </w:tc>
      </w:tr>
    </w:tbl>
    <w:p w14:paraId="770242CE" w14:textId="77777777" w:rsidR="009974B8" w:rsidRDefault="009974B8" w:rsidP="009974B8">
      <w:pPr>
        <w:rPr>
          <w:rFonts w:eastAsia="MS Mincho"/>
          <w:lang w:eastAsia="ja-JP"/>
        </w:rPr>
      </w:pPr>
    </w:p>
    <w:p w14:paraId="2CC9DC69" w14:textId="77777777" w:rsidR="009974B8" w:rsidRDefault="009974B8" w:rsidP="009974B8">
      <w:pPr>
        <w:pStyle w:val="Heading3"/>
      </w:pPr>
      <w:bookmarkStart w:id="484" w:name="_Toc2867272"/>
      <w:bookmarkStart w:id="485" w:name="_Toc29900635"/>
      <w:bookmarkStart w:id="486" w:name="_Toc36481473"/>
      <w:bookmarkStart w:id="487" w:name="_Toc36481928"/>
      <w:bookmarkStart w:id="488" w:name="_Toc163038766"/>
      <w:r>
        <w:rPr>
          <w:rFonts w:eastAsia="MS Mincho"/>
          <w:lang w:eastAsia="ja-JP"/>
        </w:rPr>
        <w:t>7.1.3</w:t>
      </w:r>
      <w:r>
        <w:rPr>
          <w:rFonts w:eastAsia="MS Mincho"/>
          <w:lang w:eastAsia="ja-JP"/>
        </w:rPr>
        <w:tab/>
      </w:r>
      <w:r>
        <w:t>Status Conditions Returned by the ISIM</w:t>
      </w:r>
      <w:bookmarkEnd w:id="484"/>
      <w:bookmarkEnd w:id="485"/>
      <w:bookmarkEnd w:id="486"/>
      <w:bookmarkEnd w:id="487"/>
      <w:bookmarkEnd w:id="488"/>
    </w:p>
    <w:p w14:paraId="5719807C" w14:textId="77777777" w:rsidR="009974B8" w:rsidRDefault="009974B8" w:rsidP="009974B8">
      <w:r>
        <w:t>Status of the card after processing of the command is coded in the status bytes SW1 and SW2. This clause specifies coding of the status bytes in the following tables.</w:t>
      </w:r>
    </w:p>
    <w:p w14:paraId="0862F4CF" w14:textId="77777777" w:rsidR="009974B8" w:rsidRDefault="009974B8" w:rsidP="009974B8">
      <w:pPr>
        <w:pStyle w:val="Heading4"/>
      </w:pPr>
      <w:bookmarkStart w:id="489" w:name="_Toc2867273"/>
      <w:bookmarkStart w:id="490" w:name="_Toc29900636"/>
      <w:bookmarkStart w:id="491" w:name="_Toc36481474"/>
      <w:bookmarkStart w:id="492" w:name="_Toc36481929"/>
      <w:bookmarkStart w:id="493" w:name="_Toc163038767"/>
      <w:r>
        <w:t>7.1.3.1</w:t>
      </w:r>
      <w:r>
        <w:tab/>
        <w:t>Security management</w:t>
      </w:r>
      <w:bookmarkEnd w:id="489"/>
      <w:bookmarkEnd w:id="490"/>
      <w:bookmarkEnd w:id="491"/>
      <w:bookmarkEnd w:id="492"/>
      <w:bookmarkEnd w:id="493"/>
    </w:p>
    <w:p w14:paraId="575661E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14:paraId="213A76C5" w14:textId="77777777" w:rsidTr="00CD238A">
        <w:trPr>
          <w:jc w:val="center"/>
        </w:trPr>
        <w:tc>
          <w:tcPr>
            <w:tcW w:w="708" w:type="dxa"/>
          </w:tcPr>
          <w:p w14:paraId="27F76178" w14:textId="77777777" w:rsidR="009974B8" w:rsidRPr="00FB7AB7" w:rsidRDefault="009974B8" w:rsidP="00CD238A">
            <w:pPr>
              <w:pStyle w:val="TAC"/>
            </w:pPr>
            <w:r w:rsidRPr="00FB7AB7">
              <w:rPr>
                <w:b/>
              </w:rPr>
              <w:t>SW1</w:t>
            </w:r>
          </w:p>
        </w:tc>
        <w:tc>
          <w:tcPr>
            <w:tcW w:w="709" w:type="dxa"/>
          </w:tcPr>
          <w:p w14:paraId="5862FE0D" w14:textId="77777777" w:rsidR="009974B8" w:rsidRPr="00FB7AB7" w:rsidRDefault="009974B8" w:rsidP="00CD238A">
            <w:pPr>
              <w:pStyle w:val="TAC"/>
            </w:pPr>
            <w:r w:rsidRPr="00FB7AB7">
              <w:rPr>
                <w:b/>
              </w:rPr>
              <w:t>SW2</w:t>
            </w:r>
          </w:p>
        </w:tc>
        <w:tc>
          <w:tcPr>
            <w:tcW w:w="5954" w:type="dxa"/>
          </w:tcPr>
          <w:p w14:paraId="68B9212C" w14:textId="77777777" w:rsidR="009974B8" w:rsidRDefault="009974B8" w:rsidP="00CD238A">
            <w:pPr>
              <w:pStyle w:val="TAL"/>
              <w:rPr>
                <w:b/>
              </w:rPr>
            </w:pPr>
            <w:r>
              <w:rPr>
                <w:b/>
              </w:rPr>
              <w:t>Error description</w:t>
            </w:r>
          </w:p>
        </w:tc>
      </w:tr>
      <w:tr w:rsidR="009974B8" w14:paraId="0E18DB14" w14:textId="77777777" w:rsidTr="00CD238A">
        <w:trPr>
          <w:jc w:val="center"/>
        </w:trPr>
        <w:tc>
          <w:tcPr>
            <w:tcW w:w="708" w:type="dxa"/>
          </w:tcPr>
          <w:p w14:paraId="5AEB189D" w14:textId="77777777" w:rsidR="009974B8" w:rsidRPr="00FB7AB7" w:rsidRDefault="009974B8" w:rsidP="00CD238A">
            <w:pPr>
              <w:pStyle w:val="TAC"/>
            </w:pPr>
            <w:r w:rsidRPr="00FB7AB7">
              <w:t>'98'</w:t>
            </w:r>
          </w:p>
        </w:tc>
        <w:tc>
          <w:tcPr>
            <w:tcW w:w="709" w:type="dxa"/>
          </w:tcPr>
          <w:p w14:paraId="081C2FF5" w14:textId="77777777" w:rsidR="009974B8" w:rsidRPr="00FB7AB7" w:rsidRDefault="009974B8" w:rsidP="00CD238A">
            <w:pPr>
              <w:pStyle w:val="TAC"/>
            </w:pPr>
            <w:r w:rsidRPr="00FB7AB7">
              <w:t>'62'</w:t>
            </w:r>
          </w:p>
        </w:tc>
        <w:tc>
          <w:tcPr>
            <w:tcW w:w="5954" w:type="dxa"/>
          </w:tcPr>
          <w:p w14:paraId="3C687337" w14:textId="77777777" w:rsidR="009974B8" w:rsidRPr="00FB7AB7" w:rsidRDefault="009974B8" w:rsidP="00CD238A">
            <w:pPr>
              <w:pStyle w:val="TAC"/>
              <w:ind w:left="177" w:hanging="177"/>
              <w:jc w:val="left"/>
            </w:pPr>
            <w:r w:rsidRPr="00FB7AB7">
              <w:noBreakHyphen/>
            </w:r>
            <w:r w:rsidRPr="00FB7AB7">
              <w:tab/>
              <w:t>Authentication error, incorrect MAC</w:t>
            </w:r>
          </w:p>
        </w:tc>
      </w:tr>
      <w:tr w:rsidR="009974B8" w14:paraId="4C1EA5B1" w14:textId="77777777" w:rsidTr="00CD238A">
        <w:trPr>
          <w:jc w:val="center"/>
        </w:trPr>
        <w:tc>
          <w:tcPr>
            <w:tcW w:w="708" w:type="dxa"/>
            <w:tcBorders>
              <w:top w:val="single" w:sz="6" w:space="0" w:color="auto"/>
              <w:left w:val="single" w:sz="6" w:space="0" w:color="auto"/>
              <w:bottom w:val="single" w:sz="6" w:space="0" w:color="auto"/>
              <w:right w:val="single" w:sz="6" w:space="0" w:color="auto"/>
            </w:tcBorders>
          </w:tcPr>
          <w:p w14:paraId="6A99366D" w14:textId="77777777"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14:paraId="12C9DB3A" w14:textId="77777777"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14:paraId="64EBFB90" w14:textId="77777777" w:rsidR="009974B8" w:rsidRPr="00FB7AB7" w:rsidRDefault="009974B8" w:rsidP="00CD238A">
            <w:pPr>
              <w:pStyle w:val="TAC"/>
              <w:ind w:left="177" w:hanging="177"/>
              <w:jc w:val="left"/>
            </w:pPr>
            <w:r w:rsidRPr="00FB7AB7">
              <w:noBreakHyphen/>
            </w:r>
            <w:r w:rsidRPr="00FB7AB7">
              <w:tab/>
              <w:t>Authentication error, security context not supported</w:t>
            </w:r>
          </w:p>
        </w:tc>
      </w:tr>
    </w:tbl>
    <w:p w14:paraId="4EC76419" w14:textId="77777777" w:rsidR="009974B8" w:rsidRDefault="009974B8" w:rsidP="009974B8"/>
    <w:p w14:paraId="5257E308" w14:textId="77777777" w:rsidR="009974B8" w:rsidRDefault="009974B8" w:rsidP="009974B8">
      <w:pPr>
        <w:pStyle w:val="Heading4"/>
      </w:pPr>
      <w:bookmarkStart w:id="494" w:name="_Toc2867274"/>
      <w:bookmarkStart w:id="495" w:name="_Toc29900637"/>
      <w:bookmarkStart w:id="496" w:name="_Toc36481475"/>
      <w:bookmarkStart w:id="497" w:name="_Toc36481930"/>
      <w:bookmarkStart w:id="498" w:name="_Toc163038768"/>
      <w:r>
        <w:lastRenderedPageBreak/>
        <w:t>7.1.3.2</w:t>
      </w:r>
      <w:r>
        <w:tab/>
        <w:t>Status Words of the Commands</w:t>
      </w:r>
      <w:bookmarkEnd w:id="494"/>
      <w:bookmarkEnd w:id="495"/>
      <w:bookmarkEnd w:id="496"/>
      <w:bookmarkEnd w:id="497"/>
      <w:bookmarkEnd w:id="498"/>
    </w:p>
    <w:p w14:paraId="10AD7C7B" w14:textId="77777777" w:rsidR="009974B8" w:rsidRDefault="009974B8" w:rsidP="009974B8">
      <w:pPr>
        <w:keepNext/>
      </w:pPr>
      <w:r>
        <w:t>The following table shows for each command the possible status conditions returned (marked by an asterisk *).</w:t>
      </w:r>
    </w:p>
    <w:p w14:paraId="6A8D349A" w14:textId="77777777"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14:paraId="4A6D1BD7" w14:textId="77777777" w:rsidTr="00CD238A">
        <w:trPr>
          <w:cantSplit/>
          <w:jc w:val="center"/>
        </w:trPr>
        <w:tc>
          <w:tcPr>
            <w:tcW w:w="1866" w:type="dxa"/>
          </w:tcPr>
          <w:p w14:paraId="4627E172" w14:textId="77777777" w:rsidR="009974B8" w:rsidRPr="00FB7AB7" w:rsidRDefault="009974B8" w:rsidP="00CD238A">
            <w:pPr>
              <w:pStyle w:val="TAH"/>
            </w:pPr>
            <w:r w:rsidRPr="00FB7AB7">
              <w:t>Status Words</w:t>
            </w:r>
          </w:p>
        </w:tc>
        <w:tc>
          <w:tcPr>
            <w:tcW w:w="1529" w:type="dxa"/>
            <w:vAlign w:val="center"/>
          </w:tcPr>
          <w:p w14:paraId="0300A2AB" w14:textId="77777777" w:rsidR="009974B8" w:rsidRPr="00FB7AB7" w:rsidRDefault="009974B8" w:rsidP="00CD238A">
            <w:pPr>
              <w:pStyle w:val="TAH"/>
            </w:pPr>
            <w:r w:rsidRPr="00FB7AB7">
              <w:t>AUTHENTICATE</w:t>
            </w:r>
          </w:p>
        </w:tc>
      </w:tr>
      <w:tr w:rsidR="009974B8" w14:paraId="4CD5DFD4" w14:textId="77777777" w:rsidTr="00CD238A">
        <w:trPr>
          <w:jc w:val="center"/>
        </w:trPr>
        <w:tc>
          <w:tcPr>
            <w:tcW w:w="1866" w:type="dxa"/>
          </w:tcPr>
          <w:p w14:paraId="56D1D6E8" w14:textId="77777777" w:rsidR="009974B8" w:rsidRPr="00FB7AB7" w:rsidRDefault="009974B8" w:rsidP="00CD238A">
            <w:pPr>
              <w:pStyle w:val="TAC"/>
            </w:pPr>
            <w:r w:rsidRPr="00FB7AB7">
              <w:t>90 00</w:t>
            </w:r>
          </w:p>
        </w:tc>
        <w:tc>
          <w:tcPr>
            <w:tcW w:w="1529" w:type="dxa"/>
          </w:tcPr>
          <w:p w14:paraId="4B2E5DEB" w14:textId="77777777" w:rsidR="009974B8" w:rsidRPr="00FB7AB7" w:rsidRDefault="009974B8" w:rsidP="00CD238A">
            <w:pPr>
              <w:pStyle w:val="TAC"/>
            </w:pPr>
            <w:r w:rsidRPr="00FB7AB7">
              <w:t>*</w:t>
            </w:r>
          </w:p>
        </w:tc>
      </w:tr>
      <w:tr w:rsidR="009974B8" w14:paraId="42B22DDD" w14:textId="77777777" w:rsidTr="00CD238A">
        <w:trPr>
          <w:jc w:val="center"/>
        </w:trPr>
        <w:tc>
          <w:tcPr>
            <w:tcW w:w="1866" w:type="dxa"/>
          </w:tcPr>
          <w:p w14:paraId="43F8B197" w14:textId="77777777" w:rsidR="009974B8" w:rsidRPr="00FB7AB7" w:rsidRDefault="009974B8" w:rsidP="00CD238A">
            <w:pPr>
              <w:pStyle w:val="TAC"/>
            </w:pPr>
            <w:r w:rsidRPr="00FB7AB7">
              <w:t>91 XX</w:t>
            </w:r>
          </w:p>
        </w:tc>
        <w:tc>
          <w:tcPr>
            <w:tcW w:w="1529" w:type="dxa"/>
          </w:tcPr>
          <w:p w14:paraId="36C1C513" w14:textId="77777777" w:rsidR="009974B8" w:rsidRPr="00FB7AB7" w:rsidRDefault="009974B8" w:rsidP="00CD238A">
            <w:pPr>
              <w:pStyle w:val="TAC"/>
            </w:pPr>
            <w:r w:rsidRPr="00FB7AB7">
              <w:t>*</w:t>
            </w:r>
          </w:p>
        </w:tc>
      </w:tr>
      <w:tr w:rsidR="009974B8" w14:paraId="6323831A" w14:textId="77777777" w:rsidTr="00CD238A">
        <w:trPr>
          <w:jc w:val="center"/>
        </w:trPr>
        <w:tc>
          <w:tcPr>
            <w:tcW w:w="1866" w:type="dxa"/>
          </w:tcPr>
          <w:p w14:paraId="48964775" w14:textId="77777777" w:rsidR="009974B8" w:rsidRPr="00FB7AB7" w:rsidRDefault="009974B8" w:rsidP="00CD238A">
            <w:pPr>
              <w:pStyle w:val="TAC"/>
            </w:pPr>
            <w:r w:rsidRPr="00FB7AB7">
              <w:t>93 00</w:t>
            </w:r>
          </w:p>
        </w:tc>
        <w:tc>
          <w:tcPr>
            <w:tcW w:w="1529" w:type="dxa"/>
          </w:tcPr>
          <w:p w14:paraId="48403AFB" w14:textId="77777777" w:rsidR="009974B8" w:rsidRPr="00FB7AB7" w:rsidRDefault="009974B8" w:rsidP="00CD238A">
            <w:pPr>
              <w:pStyle w:val="TAC"/>
            </w:pPr>
          </w:p>
        </w:tc>
      </w:tr>
      <w:tr w:rsidR="009974B8" w14:paraId="3C50D8B3" w14:textId="77777777" w:rsidTr="00CD238A">
        <w:trPr>
          <w:jc w:val="center"/>
        </w:trPr>
        <w:tc>
          <w:tcPr>
            <w:tcW w:w="1866" w:type="dxa"/>
          </w:tcPr>
          <w:p w14:paraId="64696711" w14:textId="77777777" w:rsidR="009974B8" w:rsidRPr="00FB7AB7" w:rsidRDefault="009974B8" w:rsidP="00CD238A">
            <w:pPr>
              <w:pStyle w:val="TAC"/>
            </w:pPr>
            <w:r w:rsidRPr="00FB7AB7">
              <w:t>98 50</w:t>
            </w:r>
          </w:p>
        </w:tc>
        <w:tc>
          <w:tcPr>
            <w:tcW w:w="1529" w:type="dxa"/>
          </w:tcPr>
          <w:p w14:paraId="3AA3E339" w14:textId="77777777" w:rsidR="009974B8" w:rsidRPr="00FB7AB7" w:rsidRDefault="009974B8" w:rsidP="00CD238A">
            <w:pPr>
              <w:pStyle w:val="TAC"/>
            </w:pPr>
          </w:p>
        </w:tc>
      </w:tr>
      <w:tr w:rsidR="009974B8" w14:paraId="3656FDA1" w14:textId="77777777" w:rsidTr="00CD238A">
        <w:trPr>
          <w:jc w:val="center"/>
        </w:trPr>
        <w:tc>
          <w:tcPr>
            <w:tcW w:w="1866" w:type="dxa"/>
          </w:tcPr>
          <w:p w14:paraId="04962073" w14:textId="77777777" w:rsidR="009974B8" w:rsidRPr="00FB7AB7" w:rsidRDefault="009974B8" w:rsidP="00CD238A">
            <w:pPr>
              <w:pStyle w:val="TAC"/>
            </w:pPr>
            <w:r w:rsidRPr="00FB7AB7">
              <w:t>98 62</w:t>
            </w:r>
          </w:p>
        </w:tc>
        <w:tc>
          <w:tcPr>
            <w:tcW w:w="1529" w:type="dxa"/>
          </w:tcPr>
          <w:p w14:paraId="0E6791F4" w14:textId="77777777" w:rsidR="009974B8" w:rsidRPr="00FB7AB7" w:rsidRDefault="009974B8" w:rsidP="00CD238A">
            <w:pPr>
              <w:pStyle w:val="TAC"/>
            </w:pPr>
            <w:r w:rsidRPr="00FB7AB7">
              <w:t>*</w:t>
            </w:r>
          </w:p>
        </w:tc>
      </w:tr>
      <w:tr w:rsidR="009974B8" w14:paraId="1CC1B30D" w14:textId="77777777" w:rsidTr="00CD238A">
        <w:trPr>
          <w:jc w:val="center"/>
        </w:trPr>
        <w:tc>
          <w:tcPr>
            <w:tcW w:w="1866" w:type="dxa"/>
          </w:tcPr>
          <w:p w14:paraId="424CE7F9" w14:textId="77777777" w:rsidR="009974B8" w:rsidRPr="00FB7AB7" w:rsidRDefault="009974B8" w:rsidP="00CD238A">
            <w:pPr>
              <w:pStyle w:val="TAC"/>
            </w:pPr>
            <w:r w:rsidRPr="00FB7AB7">
              <w:t>98 64</w:t>
            </w:r>
          </w:p>
        </w:tc>
        <w:tc>
          <w:tcPr>
            <w:tcW w:w="1529" w:type="dxa"/>
          </w:tcPr>
          <w:p w14:paraId="1B6C172C" w14:textId="77777777" w:rsidR="009974B8" w:rsidRPr="00FB7AB7" w:rsidRDefault="009974B8" w:rsidP="00CD238A">
            <w:pPr>
              <w:pStyle w:val="TAC"/>
            </w:pPr>
            <w:r w:rsidRPr="00FB7AB7">
              <w:t>*</w:t>
            </w:r>
          </w:p>
        </w:tc>
      </w:tr>
      <w:tr w:rsidR="009974B8" w14:paraId="15584DF9" w14:textId="77777777" w:rsidTr="00CD238A">
        <w:trPr>
          <w:jc w:val="center"/>
        </w:trPr>
        <w:tc>
          <w:tcPr>
            <w:tcW w:w="1866" w:type="dxa"/>
          </w:tcPr>
          <w:p w14:paraId="4DFEB8D0" w14:textId="77777777" w:rsidR="009974B8" w:rsidRPr="00FB7AB7" w:rsidRDefault="009974B8" w:rsidP="00CD238A">
            <w:pPr>
              <w:pStyle w:val="TAC"/>
            </w:pPr>
            <w:r w:rsidRPr="00FB7AB7">
              <w:t>62 00</w:t>
            </w:r>
          </w:p>
        </w:tc>
        <w:tc>
          <w:tcPr>
            <w:tcW w:w="1529" w:type="dxa"/>
          </w:tcPr>
          <w:p w14:paraId="4004DB27" w14:textId="77777777" w:rsidR="009974B8" w:rsidRPr="00FB7AB7" w:rsidRDefault="009974B8" w:rsidP="00CD238A">
            <w:pPr>
              <w:pStyle w:val="TAC"/>
            </w:pPr>
            <w:r w:rsidRPr="00FB7AB7">
              <w:t>*</w:t>
            </w:r>
          </w:p>
        </w:tc>
      </w:tr>
      <w:tr w:rsidR="009974B8" w14:paraId="1AE843DF" w14:textId="77777777" w:rsidTr="00CD238A">
        <w:trPr>
          <w:jc w:val="center"/>
        </w:trPr>
        <w:tc>
          <w:tcPr>
            <w:tcW w:w="1866" w:type="dxa"/>
          </w:tcPr>
          <w:p w14:paraId="77B40506" w14:textId="77777777" w:rsidR="009974B8" w:rsidRPr="00FB7AB7" w:rsidRDefault="009974B8" w:rsidP="00CD238A">
            <w:pPr>
              <w:pStyle w:val="TAC"/>
            </w:pPr>
            <w:r w:rsidRPr="00FB7AB7">
              <w:t>62 81</w:t>
            </w:r>
          </w:p>
        </w:tc>
        <w:tc>
          <w:tcPr>
            <w:tcW w:w="1529" w:type="dxa"/>
          </w:tcPr>
          <w:p w14:paraId="5031A087" w14:textId="77777777" w:rsidR="009974B8" w:rsidRPr="00FB7AB7" w:rsidRDefault="009974B8" w:rsidP="00CD238A">
            <w:pPr>
              <w:pStyle w:val="TAC"/>
            </w:pPr>
          </w:p>
        </w:tc>
      </w:tr>
      <w:tr w:rsidR="009974B8" w14:paraId="07EB7C92" w14:textId="77777777" w:rsidTr="00CD238A">
        <w:trPr>
          <w:jc w:val="center"/>
        </w:trPr>
        <w:tc>
          <w:tcPr>
            <w:tcW w:w="1866" w:type="dxa"/>
          </w:tcPr>
          <w:p w14:paraId="5B8079E8" w14:textId="77777777" w:rsidR="009974B8" w:rsidRPr="00FB7AB7" w:rsidRDefault="009974B8" w:rsidP="00CD238A">
            <w:pPr>
              <w:pStyle w:val="TAC"/>
            </w:pPr>
            <w:r w:rsidRPr="00FB7AB7">
              <w:t>62 82</w:t>
            </w:r>
          </w:p>
        </w:tc>
        <w:tc>
          <w:tcPr>
            <w:tcW w:w="1529" w:type="dxa"/>
          </w:tcPr>
          <w:p w14:paraId="6AD1A673" w14:textId="77777777" w:rsidR="009974B8" w:rsidRPr="00FB7AB7" w:rsidRDefault="009974B8" w:rsidP="00CD238A">
            <w:pPr>
              <w:pStyle w:val="TAC"/>
            </w:pPr>
          </w:p>
        </w:tc>
      </w:tr>
      <w:tr w:rsidR="009974B8" w14:paraId="3117F15C" w14:textId="77777777" w:rsidTr="00CD238A">
        <w:trPr>
          <w:jc w:val="center"/>
        </w:trPr>
        <w:tc>
          <w:tcPr>
            <w:tcW w:w="1866" w:type="dxa"/>
          </w:tcPr>
          <w:p w14:paraId="7016AB01" w14:textId="77777777" w:rsidR="009974B8" w:rsidRPr="00FB7AB7" w:rsidRDefault="009974B8" w:rsidP="00CD238A">
            <w:pPr>
              <w:pStyle w:val="TAC"/>
            </w:pPr>
            <w:r w:rsidRPr="00FB7AB7">
              <w:t>62 83</w:t>
            </w:r>
          </w:p>
        </w:tc>
        <w:tc>
          <w:tcPr>
            <w:tcW w:w="1529" w:type="dxa"/>
          </w:tcPr>
          <w:p w14:paraId="30AB2785" w14:textId="77777777" w:rsidR="009974B8" w:rsidRPr="00FB7AB7" w:rsidRDefault="009974B8" w:rsidP="00CD238A">
            <w:pPr>
              <w:pStyle w:val="TAC"/>
            </w:pPr>
          </w:p>
        </w:tc>
      </w:tr>
      <w:tr w:rsidR="009974B8" w14:paraId="7C6CB696" w14:textId="77777777" w:rsidTr="00CD238A">
        <w:trPr>
          <w:jc w:val="center"/>
        </w:trPr>
        <w:tc>
          <w:tcPr>
            <w:tcW w:w="1866" w:type="dxa"/>
          </w:tcPr>
          <w:p w14:paraId="7E931A4E" w14:textId="77777777" w:rsidR="009974B8" w:rsidRPr="00FB7AB7" w:rsidRDefault="009974B8" w:rsidP="00CD238A">
            <w:pPr>
              <w:pStyle w:val="TAC"/>
            </w:pPr>
            <w:r w:rsidRPr="00FB7AB7">
              <w:t>62 F1</w:t>
            </w:r>
          </w:p>
        </w:tc>
        <w:tc>
          <w:tcPr>
            <w:tcW w:w="1529" w:type="dxa"/>
          </w:tcPr>
          <w:p w14:paraId="6C6511E7" w14:textId="77777777" w:rsidR="009974B8" w:rsidRPr="00FB7AB7" w:rsidRDefault="009974B8" w:rsidP="00CD238A">
            <w:pPr>
              <w:pStyle w:val="TAC"/>
            </w:pPr>
            <w:r w:rsidRPr="00FB7AB7">
              <w:t>*</w:t>
            </w:r>
          </w:p>
        </w:tc>
      </w:tr>
      <w:tr w:rsidR="009974B8" w14:paraId="0825DD7D" w14:textId="77777777" w:rsidTr="00CD238A">
        <w:trPr>
          <w:jc w:val="center"/>
        </w:trPr>
        <w:tc>
          <w:tcPr>
            <w:tcW w:w="1866" w:type="dxa"/>
          </w:tcPr>
          <w:p w14:paraId="71A59971" w14:textId="77777777" w:rsidR="009974B8" w:rsidRPr="00FB7AB7" w:rsidRDefault="009974B8" w:rsidP="00CD238A">
            <w:pPr>
              <w:pStyle w:val="TAC"/>
            </w:pPr>
            <w:r w:rsidRPr="00FB7AB7">
              <w:t>62 F3</w:t>
            </w:r>
          </w:p>
        </w:tc>
        <w:tc>
          <w:tcPr>
            <w:tcW w:w="1529" w:type="dxa"/>
          </w:tcPr>
          <w:p w14:paraId="78FC751D" w14:textId="77777777" w:rsidR="009974B8" w:rsidRPr="00FB7AB7" w:rsidRDefault="009974B8" w:rsidP="00CD238A">
            <w:pPr>
              <w:pStyle w:val="TAC"/>
            </w:pPr>
            <w:r w:rsidRPr="00FB7AB7">
              <w:t>*</w:t>
            </w:r>
          </w:p>
        </w:tc>
      </w:tr>
      <w:tr w:rsidR="009974B8" w14:paraId="76FB3851" w14:textId="77777777" w:rsidTr="00CD238A">
        <w:trPr>
          <w:jc w:val="center"/>
        </w:trPr>
        <w:tc>
          <w:tcPr>
            <w:tcW w:w="1866" w:type="dxa"/>
          </w:tcPr>
          <w:p w14:paraId="2FAEB2F1" w14:textId="77777777" w:rsidR="009974B8" w:rsidRPr="00FB7AB7" w:rsidRDefault="009974B8" w:rsidP="00CD238A">
            <w:pPr>
              <w:pStyle w:val="TAC"/>
            </w:pPr>
            <w:r w:rsidRPr="00FB7AB7">
              <w:t>63 CX</w:t>
            </w:r>
          </w:p>
        </w:tc>
        <w:tc>
          <w:tcPr>
            <w:tcW w:w="1529" w:type="dxa"/>
          </w:tcPr>
          <w:p w14:paraId="5C1399AC" w14:textId="77777777" w:rsidR="009974B8" w:rsidRPr="00FB7AB7" w:rsidRDefault="009974B8" w:rsidP="00CD238A">
            <w:pPr>
              <w:pStyle w:val="TAC"/>
            </w:pPr>
          </w:p>
        </w:tc>
      </w:tr>
      <w:tr w:rsidR="009974B8" w14:paraId="46196613" w14:textId="77777777" w:rsidTr="00CD238A">
        <w:trPr>
          <w:jc w:val="center"/>
        </w:trPr>
        <w:tc>
          <w:tcPr>
            <w:tcW w:w="1866" w:type="dxa"/>
          </w:tcPr>
          <w:p w14:paraId="1EAC7DA7" w14:textId="77777777" w:rsidR="009974B8" w:rsidRPr="00FB7AB7" w:rsidRDefault="009974B8" w:rsidP="00CD238A">
            <w:pPr>
              <w:pStyle w:val="TAC"/>
            </w:pPr>
            <w:r w:rsidRPr="00FB7AB7">
              <w:t>63 F1</w:t>
            </w:r>
          </w:p>
        </w:tc>
        <w:tc>
          <w:tcPr>
            <w:tcW w:w="1529" w:type="dxa"/>
          </w:tcPr>
          <w:p w14:paraId="5A5D3DD1" w14:textId="77777777" w:rsidR="009974B8" w:rsidRPr="00FB7AB7" w:rsidRDefault="009974B8" w:rsidP="00CD238A">
            <w:pPr>
              <w:pStyle w:val="TAC"/>
            </w:pPr>
            <w:r w:rsidRPr="00FB7AB7">
              <w:t>*</w:t>
            </w:r>
          </w:p>
        </w:tc>
      </w:tr>
      <w:tr w:rsidR="009974B8" w14:paraId="064D6245" w14:textId="77777777" w:rsidTr="00CD238A">
        <w:trPr>
          <w:jc w:val="center"/>
        </w:trPr>
        <w:tc>
          <w:tcPr>
            <w:tcW w:w="1866" w:type="dxa"/>
          </w:tcPr>
          <w:p w14:paraId="576DB700" w14:textId="77777777" w:rsidR="009974B8" w:rsidRPr="00FB7AB7" w:rsidRDefault="009974B8" w:rsidP="00CD238A">
            <w:pPr>
              <w:pStyle w:val="TAC"/>
            </w:pPr>
            <w:r w:rsidRPr="00FB7AB7">
              <w:t>64 00</w:t>
            </w:r>
          </w:p>
        </w:tc>
        <w:tc>
          <w:tcPr>
            <w:tcW w:w="1529" w:type="dxa"/>
          </w:tcPr>
          <w:p w14:paraId="27125B82" w14:textId="77777777" w:rsidR="009974B8" w:rsidRPr="00FB7AB7" w:rsidRDefault="009974B8" w:rsidP="00CD238A">
            <w:pPr>
              <w:pStyle w:val="TAC"/>
            </w:pPr>
            <w:r w:rsidRPr="00FB7AB7">
              <w:t>*</w:t>
            </w:r>
          </w:p>
        </w:tc>
      </w:tr>
      <w:tr w:rsidR="009974B8" w14:paraId="62B8F310" w14:textId="77777777" w:rsidTr="00CD238A">
        <w:trPr>
          <w:jc w:val="center"/>
        </w:trPr>
        <w:tc>
          <w:tcPr>
            <w:tcW w:w="1866" w:type="dxa"/>
          </w:tcPr>
          <w:p w14:paraId="61BFB4F3" w14:textId="77777777" w:rsidR="009974B8" w:rsidRPr="00FB7AB7" w:rsidRDefault="009974B8" w:rsidP="00CD238A">
            <w:pPr>
              <w:pStyle w:val="TAC"/>
            </w:pPr>
            <w:r w:rsidRPr="00FB7AB7">
              <w:t>65 00</w:t>
            </w:r>
          </w:p>
        </w:tc>
        <w:tc>
          <w:tcPr>
            <w:tcW w:w="1529" w:type="dxa"/>
          </w:tcPr>
          <w:p w14:paraId="128DBDD9" w14:textId="77777777" w:rsidR="009974B8" w:rsidRPr="00FB7AB7" w:rsidRDefault="009974B8" w:rsidP="00CD238A">
            <w:pPr>
              <w:pStyle w:val="TAC"/>
            </w:pPr>
            <w:r w:rsidRPr="00FB7AB7">
              <w:t>*</w:t>
            </w:r>
          </w:p>
        </w:tc>
      </w:tr>
      <w:tr w:rsidR="009974B8" w14:paraId="29929A5A" w14:textId="77777777" w:rsidTr="00CD238A">
        <w:trPr>
          <w:jc w:val="center"/>
        </w:trPr>
        <w:tc>
          <w:tcPr>
            <w:tcW w:w="1866" w:type="dxa"/>
          </w:tcPr>
          <w:p w14:paraId="6C51A6B8" w14:textId="77777777" w:rsidR="009974B8" w:rsidRPr="00FB7AB7" w:rsidRDefault="009974B8" w:rsidP="00CD238A">
            <w:pPr>
              <w:pStyle w:val="TAC"/>
            </w:pPr>
            <w:r w:rsidRPr="00FB7AB7">
              <w:t>65 81</w:t>
            </w:r>
          </w:p>
        </w:tc>
        <w:tc>
          <w:tcPr>
            <w:tcW w:w="1529" w:type="dxa"/>
          </w:tcPr>
          <w:p w14:paraId="1375CEFE" w14:textId="77777777" w:rsidR="009974B8" w:rsidRPr="00FB7AB7" w:rsidRDefault="009974B8" w:rsidP="00CD238A">
            <w:pPr>
              <w:pStyle w:val="TAC"/>
            </w:pPr>
            <w:r w:rsidRPr="00FB7AB7">
              <w:t>*</w:t>
            </w:r>
          </w:p>
        </w:tc>
      </w:tr>
      <w:tr w:rsidR="009974B8" w14:paraId="01CABE0D" w14:textId="77777777" w:rsidTr="00CD238A">
        <w:trPr>
          <w:jc w:val="center"/>
        </w:trPr>
        <w:tc>
          <w:tcPr>
            <w:tcW w:w="1866" w:type="dxa"/>
          </w:tcPr>
          <w:p w14:paraId="78382B62" w14:textId="77777777" w:rsidR="009974B8" w:rsidRPr="00FB7AB7" w:rsidRDefault="009974B8" w:rsidP="00CD238A">
            <w:pPr>
              <w:pStyle w:val="TAC"/>
            </w:pPr>
            <w:r w:rsidRPr="00FB7AB7">
              <w:t>67 00</w:t>
            </w:r>
          </w:p>
        </w:tc>
        <w:tc>
          <w:tcPr>
            <w:tcW w:w="1529" w:type="dxa"/>
          </w:tcPr>
          <w:p w14:paraId="1DE553C0" w14:textId="77777777" w:rsidR="009974B8" w:rsidRPr="00FB7AB7" w:rsidRDefault="009974B8" w:rsidP="00CD238A">
            <w:pPr>
              <w:pStyle w:val="TAC"/>
            </w:pPr>
            <w:r w:rsidRPr="00FB7AB7">
              <w:t>*</w:t>
            </w:r>
          </w:p>
        </w:tc>
      </w:tr>
      <w:tr w:rsidR="009974B8" w14:paraId="14C27471" w14:textId="77777777" w:rsidTr="00CD238A">
        <w:trPr>
          <w:jc w:val="center"/>
        </w:trPr>
        <w:tc>
          <w:tcPr>
            <w:tcW w:w="1866" w:type="dxa"/>
          </w:tcPr>
          <w:p w14:paraId="59E9AF45" w14:textId="77777777" w:rsidR="009974B8" w:rsidRPr="00FB7AB7" w:rsidRDefault="009974B8" w:rsidP="00CD238A">
            <w:pPr>
              <w:pStyle w:val="TAC"/>
            </w:pPr>
            <w:r w:rsidRPr="00FB7AB7">
              <w:t>67 XX – (see note)</w:t>
            </w:r>
          </w:p>
        </w:tc>
        <w:tc>
          <w:tcPr>
            <w:tcW w:w="1529" w:type="dxa"/>
          </w:tcPr>
          <w:p w14:paraId="74F5CCE5" w14:textId="77777777" w:rsidR="009974B8" w:rsidRPr="00FB7AB7" w:rsidRDefault="009974B8" w:rsidP="00CD238A">
            <w:pPr>
              <w:pStyle w:val="TAC"/>
            </w:pPr>
            <w:r w:rsidRPr="00FB7AB7">
              <w:t>*</w:t>
            </w:r>
          </w:p>
        </w:tc>
      </w:tr>
      <w:tr w:rsidR="009974B8" w14:paraId="2DFB2387" w14:textId="77777777" w:rsidTr="00CD238A">
        <w:trPr>
          <w:jc w:val="center"/>
        </w:trPr>
        <w:tc>
          <w:tcPr>
            <w:tcW w:w="1866" w:type="dxa"/>
          </w:tcPr>
          <w:p w14:paraId="02F9C149" w14:textId="77777777" w:rsidR="009974B8" w:rsidRPr="00FB7AB7" w:rsidRDefault="009974B8" w:rsidP="00CD238A">
            <w:pPr>
              <w:pStyle w:val="TAC"/>
            </w:pPr>
            <w:r w:rsidRPr="00FB7AB7">
              <w:t>68 00</w:t>
            </w:r>
          </w:p>
        </w:tc>
        <w:tc>
          <w:tcPr>
            <w:tcW w:w="1529" w:type="dxa"/>
          </w:tcPr>
          <w:p w14:paraId="4278C3C5" w14:textId="77777777" w:rsidR="009974B8" w:rsidRPr="00FB7AB7" w:rsidRDefault="009974B8" w:rsidP="00CD238A">
            <w:pPr>
              <w:pStyle w:val="TAC"/>
            </w:pPr>
            <w:r w:rsidRPr="00FB7AB7">
              <w:t>*</w:t>
            </w:r>
          </w:p>
        </w:tc>
      </w:tr>
      <w:tr w:rsidR="009974B8" w14:paraId="35A094F8" w14:textId="77777777" w:rsidTr="00CD238A">
        <w:trPr>
          <w:jc w:val="center"/>
        </w:trPr>
        <w:tc>
          <w:tcPr>
            <w:tcW w:w="1866" w:type="dxa"/>
          </w:tcPr>
          <w:p w14:paraId="168EBD0D" w14:textId="77777777" w:rsidR="009974B8" w:rsidRPr="00FB7AB7" w:rsidRDefault="009974B8" w:rsidP="00CD238A">
            <w:pPr>
              <w:pStyle w:val="TAC"/>
            </w:pPr>
            <w:r w:rsidRPr="00FB7AB7">
              <w:t>68 81</w:t>
            </w:r>
          </w:p>
        </w:tc>
        <w:tc>
          <w:tcPr>
            <w:tcW w:w="1529" w:type="dxa"/>
          </w:tcPr>
          <w:p w14:paraId="7CF74860" w14:textId="77777777" w:rsidR="009974B8" w:rsidRPr="00FB7AB7" w:rsidRDefault="009974B8" w:rsidP="00CD238A">
            <w:pPr>
              <w:pStyle w:val="TAC"/>
            </w:pPr>
            <w:r w:rsidRPr="00FB7AB7">
              <w:t>*</w:t>
            </w:r>
          </w:p>
        </w:tc>
      </w:tr>
      <w:tr w:rsidR="009974B8" w14:paraId="021357CD" w14:textId="77777777" w:rsidTr="00CD238A">
        <w:trPr>
          <w:jc w:val="center"/>
        </w:trPr>
        <w:tc>
          <w:tcPr>
            <w:tcW w:w="1866" w:type="dxa"/>
          </w:tcPr>
          <w:p w14:paraId="6C7FBEF0" w14:textId="77777777" w:rsidR="009974B8" w:rsidRPr="00FB7AB7" w:rsidRDefault="009974B8" w:rsidP="00CD238A">
            <w:pPr>
              <w:pStyle w:val="TAC"/>
            </w:pPr>
            <w:r w:rsidRPr="00FB7AB7">
              <w:t>68 82</w:t>
            </w:r>
          </w:p>
        </w:tc>
        <w:tc>
          <w:tcPr>
            <w:tcW w:w="1529" w:type="dxa"/>
          </w:tcPr>
          <w:p w14:paraId="7BCCFD03" w14:textId="77777777" w:rsidR="009974B8" w:rsidRPr="00FB7AB7" w:rsidRDefault="009974B8" w:rsidP="00CD238A">
            <w:pPr>
              <w:pStyle w:val="TAC"/>
            </w:pPr>
            <w:r w:rsidRPr="00FB7AB7">
              <w:t>*</w:t>
            </w:r>
          </w:p>
        </w:tc>
      </w:tr>
      <w:tr w:rsidR="009974B8" w14:paraId="3EDD55CB" w14:textId="77777777" w:rsidTr="00CD238A">
        <w:trPr>
          <w:jc w:val="center"/>
        </w:trPr>
        <w:tc>
          <w:tcPr>
            <w:tcW w:w="1866" w:type="dxa"/>
          </w:tcPr>
          <w:p w14:paraId="3B1C02C1" w14:textId="77777777" w:rsidR="009974B8" w:rsidRPr="00FB7AB7" w:rsidRDefault="009974B8" w:rsidP="00CD238A">
            <w:pPr>
              <w:pStyle w:val="TAC"/>
            </w:pPr>
            <w:r w:rsidRPr="00FB7AB7">
              <w:t>69 81</w:t>
            </w:r>
          </w:p>
        </w:tc>
        <w:tc>
          <w:tcPr>
            <w:tcW w:w="1529" w:type="dxa"/>
          </w:tcPr>
          <w:p w14:paraId="3CA27132" w14:textId="77777777" w:rsidR="009974B8" w:rsidRPr="00FB7AB7" w:rsidRDefault="009974B8" w:rsidP="00CD238A">
            <w:pPr>
              <w:pStyle w:val="TAC"/>
            </w:pPr>
          </w:p>
        </w:tc>
      </w:tr>
      <w:tr w:rsidR="009974B8" w14:paraId="35B86376" w14:textId="77777777" w:rsidTr="00CD238A">
        <w:trPr>
          <w:jc w:val="center"/>
        </w:trPr>
        <w:tc>
          <w:tcPr>
            <w:tcW w:w="1866" w:type="dxa"/>
          </w:tcPr>
          <w:p w14:paraId="4C31234A" w14:textId="77777777" w:rsidR="009974B8" w:rsidRPr="00FB7AB7" w:rsidRDefault="009974B8" w:rsidP="00CD238A">
            <w:pPr>
              <w:pStyle w:val="TAC"/>
            </w:pPr>
            <w:r w:rsidRPr="00FB7AB7">
              <w:t>69 82</w:t>
            </w:r>
          </w:p>
        </w:tc>
        <w:tc>
          <w:tcPr>
            <w:tcW w:w="1529" w:type="dxa"/>
          </w:tcPr>
          <w:p w14:paraId="14239FDB" w14:textId="77777777" w:rsidR="009974B8" w:rsidRPr="00FB7AB7" w:rsidRDefault="009974B8" w:rsidP="00CD238A">
            <w:pPr>
              <w:pStyle w:val="TAC"/>
            </w:pPr>
            <w:r w:rsidRPr="00FB7AB7">
              <w:t>*</w:t>
            </w:r>
          </w:p>
        </w:tc>
      </w:tr>
      <w:tr w:rsidR="009974B8" w14:paraId="5D935610" w14:textId="77777777" w:rsidTr="00CD238A">
        <w:trPr>
          <w:jc w:val="center"/>
        </w:trPr>
        <w:tc>
          <w:tcPr>
            <w:tcW w:w="1866" w:type="dxa"/>
          </w:tcPr>
          <w:p w14:paraId="7DCC639B" w14:textId="77777777" w:rsidR="009974B8" w:rsidRPr="00FB7AB7" w:rsidRDefault="009974B8" w:rsidP="00CD238A">
            <w:pPr>
              <w:pStyle w:val="TAC"/>
            </w:pPr>
            <w:r w:rsidRPr="00FB7AB7">
              <w:t>69 83</w:t>
            </w:r>
          </w:p>
        </w:tc>
        <w:tc>
          <w:tcPr>
            <w:tcW w:w="1529" w:type="dxa"/>
          </w:tcPr>
          <w:p w14:paraId="251624ED" w14:textId="77777777" w:rsidR="009974B8" w:rsidRPr="00FB7AB7" w:rsidRDefault="009974B8" w:rsidP="00CD238A">
            <w:pPr>
              <w:pStyle w:val="TAC"/>
            </w:pPr>
          </w:p>
        </w:tc>
      </w:tr>
      <w:tr w:rsidR="009974B8" w14:paraId="38FD69EF" w14:textId="77777777" w:rsidTr="00CD238A">
        <w:trPr>
          <w:jc w:val="center"/>
        </w:trPr>
        <w:tc>
          <w:tcPr>
            <w:tcW w:w="1866" w:type="dxa"/>
          </w:tcPr>
          <w:p w14:paraId="785985F7" w14:textId="77777777" w:rsidR="009974B8" w:rsidRPr="00FB7AB7" w:rsidRDefault="009974B8" w:rsidP="00CD238A">
            <w:pPr>
              <w:pStyle w:val="TAC"/>
            </w:pPr>
            <w:r w:rsidRPr="00FB7AB7">
              <w:t>69 84</w:t>
            </w:r>
          </w:p>
        </w:tc>
        <w:tc>
          <w:tcPr>
            <w:tcW w:w="1529" w:type="dxa"/>
          </w:tcPr>
          <w:p w14:paraId="1D7552FD" w14:textId="77777777" w:rsidR="009974B8" w:rsidRPr="00FB7AB7" w:rsidRDefault="009974B8" w:rsidP="00CD238A">
            <w:pPr>
              <w:pStyle w:val="TAC"/>
            </w:pPr>
            <w:r w:rsidRPr="00FB7AB7">
              <w:t>*</w:t>
            </w:r>
          </w:p>
        </w:tc>
      </w:tr>
      <w:tr w:rsidR="009974B8" w14:paraId="36A13F81" w14:textId="77777777" w:rsidTr="00CD238A">
        <w:trPr>
          <w:jc w:val="center"/>
        </w:trPr>
        <w:tc>
          <w:tcPr>
            <w:tcW w:w="1866" w:type="dxa"/>
          </w:tcPr>
          <w:p w14:paraId="6CD5CE3D" w14:textId="77777777" w:rsidR="009974B8" w:rsidRPr="00FB7AB7" w:rsidRDefault="009974B8" w:rsidP="00CD238A">
            <w:pPr>
              <w:pStyle w:val="TAC"/>
            </w:pPr>
            <w:r w:rsidRPr="00FB7AB7">
              <w:t>69 85</w:t>
            </w:r>
          </w:p>
        </w:tc>
        <w:tc>
          <w:tcPr>
            <w:tcW w:w="1529" w:type="dxa"/>
          </w:tcPr>
          <w:p w14:paraId="6155E0E3" w14:textId="77777777" w:rsidR="009974B8" w:rsidRPr="00FB7AB7" w:rsidRDefault="009974B8" w:rsidP="00CD238A">
            <w:pPr>
              <w:pStyle w:val="TAC"/>
            </w:pPr>
            <w:r w:rsidRPr="00FB7AB7">
              <w:t>*</w:t>
            </w:r>
          </w:p>
        </w:tc>
      </w:tr>
      <w:tr w:rsidR="009974B8" w14:paraId="170F665F" w14:textId="77777777" w:rsidTr="00CD238A">
        <w:trPr>
          <w:jc w:val="center"/>
        </w:trPr>
        <w:tc>
          <w:tcPr>
            <w:tcW w:w="1866" w:type="dxa"/>
          </w:tcPr>
          <w:p w14:paraId="630E05F0" w14:textId="77777777" w:rsidR="009974B8" w:rsidRPr="00FB7AB7" w:rsidRDefault="009974B8" w:rsidP="00CD238A">
            <w:pPr>
              <w:pStyle w:val="TAC"/>
            </w:pPr>
            <w:r w:rsidRPr="00FB7AB7">
              <w:t>69 86</w:t>
            </w:r>
          </w:p>
        </w:tc>
        <w:tc>
          <w:tcPr>
            <w:tcW w:w="1529" w:type="dxa"/>
          </w:tcPr>
          <w:p w14:paraId="2C06AC5E" w14:textId="77777777" w:rsidR="009974B8" w:rsidRPr="00FB7AB7" w:rsidRDefault="009974B8" w:rsidP="00CD238A">
            <w:pPr>
              <w:pStyle w:val="TAC"/>
            </w:pPr>
          </w:p>
        </w:tc>
      </w:tr>
      <w:tr w:rsidR="009974B8" w14:paraId="3C038056" w14:textId="77777777" w:rsidTr="00CD238A">
        <w:trPr>
          <w:jc w:val="center"/>
        </w:trPr>
        <w:tc>
          <w:tcPr>
            <w:tcW w:w="1866" w:type="dxa"/>
          </w:tcPr>
          <w:p w14:paraId="44D70448" w14:textId="77777777" w:rsidR="009974B8" w:rsidRPr="00FB7AB7" w:rsidRDefault="009974B8" w:rsidP="00CD238A">
            <w:pPr>
              <w:pStyle w:val="TAC"/>
            </w:pPr>
            <w:r w:rsidRPr="00FB7AB7">
              <w:t>6A 80</w:t>
            </w:r>
          </w:p>
        </w:tc>
        <w:tc>
          <w:tcPr>
            <w:tcW w:w="1529" w:type="dxa"/>
          </w:tcPr>
          <w:p w14:paraId="07CC19B9" w14:textId="77777777" w:rsidR="009974B8" w:rsidRPr="00FB7AB7" w:rsidRDefault="009974B8" w:rsidP="00CD238A">
            <w:pPr>
              <w:pStyle w:val="TAC"/>
            </w:pPr>
          </w:p>
        </w:tc>
      </w:tr>
      <w:tr w:rsidR="009974B8" w14:paraId="1B6ED872" w14:textId="77777777" w:rsidTr="00CD238A">
        <w:trPr>
          <w:jc w:val="center"/>
        </w:trPr>
        <w:tc>
          <w:tcPr>
            <w:tcW w:w="1866" w:type="dxa"/>
          </w:tcPr>
          <w:p w14:paraId="6D5F2A92" w14:textId="77777777" w:rsidR="009974B8" w:rsidRPr="00FB7AB7" w:rsidRDefault="009974B8" w:rsidP="00CD238A">
            <w:pPr>
              <w:pStyle w:val="TAC"/>
            </w:pPr>
            <w:r w:rsidRPr="00FB7AB7">
              <w:t>6A 81</w:t>
            </w:r>
          </w:p>
        </w:tc>
        <w:tc>
          <w:tcPr>
            <w:tcW w:w="1529" w:type="dxa"/>
          </w:tcPr>
          <w:p w14:paraId="76F1203E" w14:textId="77777777" w:rsidR="009974B8" w:rsidRPr="00FB7AB7" w:rsidRDefault="009974B8" w:rsidP="00CD238A">
            <w:pPr>
              <w:pStyle w:val="TAC"/>
            </w:pPr>
            <w:r w:rsidRPr="00FB7AB7">
              <w:t>*</w:t>
            </w:r>
          </w:p>
        </w:tc>
      </w:tr>
      <w:tr w:rsidR="009974B8" w14:paraId="7F9119A5" w14:textId="77777777" w:rsidTr="00CD238A">
        <w:trPr>
          <w:jc w:val="center"/>
        </w:trPr>
        <w:tc>
          <w:tcPr>
            <w:tcW w:w="1866" w:type="dxa"/>
          </w:tcPr>
          <w:p w14:paraId="067252E0" w14:textId="77777777" w:rsidR="009974B8" w:rsidRPr="00FB7AB7" w:rsidRDefault="009974B8" w:rsidP="00CD238A">
            <w:pPr>
              <w:pStyle w:val="TAC"/>
            </w:pPr>
            <w:r w:rsidRPr="00FB7AB7">
              <w:t>6A 82</w:t>
            </w:r>
          </w:p>
        </w:tc>
        <w:tc>
          <w:tcPr>
            <w:tcW w:w="1529" w:type="dxa"/>
          </w:tcPr>
          <w:p w14:paraId="6AE21D76" w14:textId="77777777" w:rsidR="009974B8" w:rsidRPr="00FB7AB7" w:rsidRDefault="009974B8" w:rsidP="00CD238A">
            <w:pPr>
              <w:pStyle w:val="TAC"/>
            </w:pPr>
          </w:p>
        </w:tc>
      </w:tr>
      <w:tr w:rsidR="009974B8" w14:paraId="09E97B78" w14:textId="77777777" w:rsidTr="00CD238A">
        <w:trPr>
          <w:jc w:val="center"/>
        </w:trPr>
        <w:tc>
          <w:tcPr>
            <w:tcW w:w="1866" w:type="dxa"/>
          </w:tcPr>
          <w:p w14:paraId="7C91D0CA" w14:textId="77777777" w:rsidR="009974B8" w:rsidRPr="00FB7AB7" w:rsidRDefault="009974B8" w:rsidP="00CD238A">
            <w:pPr>
              <w:pStyle w:val="TAC"/>
            </w:pPr>
            <w:r w:rsidRPr="00FB7AB7">
              <w:t>6A 83</w:t>
            </w:r>
          </w:p>
        </w:tc>
        <w:tc>
          <w:tcPr>
            <w:tcW w:w="1529" w:type="dxa"/>
          </w:tcPr>
          <w:p w14:paraId="0103CD59" w14:textId="77777777" w:rsidR="009974B8" w:rsidRPr="00FB7AB7" w:rsidRDefault="009974B8" w:rsidP="00CD238A">
            <w:pPr>
              <w:pStyle w:val="TAC"/>
            </w:pPr>
          </w:p>
        </w:tc>
      </w:tr>
      <w:tr w:rsidR="009974B8" w14:paraId="390E09F5" w14:textId="77777777" w:rsidTr="00CD238A">
        <w:trPr>
          <w:jc w:val="center"/>
        </w:trPr>
        <w:tc>
          <w:tcPr>
            <w:tcW w:w="1866" w:type="dxa"/>
          </w:tcPr>
          <w:p w14:paraId="5D325D8B" w14:textId="77777777" w:rsidR="009974B8" w:rsidRPr="00FB7AB7" w:rsidRDefault="009974B8" w:rsidP="00CD238A">
            <w:pPr>
              <w:pStyle w:val="TAC"/>
            </w:pPr>
            <w:r w:rsidRPr="00FB7AB7">
              <w:t>6A 86</w:t>
            </w:r>
          </w:p>
        </w:tc>
        <w:tc>
          <w:tcPr>
            <w:tcW w:w="1529" w:type="dxa"/>
          </w:tcPr>
          <w:p w14:paraId="703B969D" w14:textId="77777777" w:rsidR="009974B8" w:rsidRPr="00FB7AB7" w:rsidRDefault="009974B8" w:rsidP="00CD238A">
            <w:pPr>
              <w:pStyle w:val="TAC"/>
            </w:pPr>
            <w:r w:rsidRPr="00FB7AB7">
              <w:t>*</w:t>
            </w:r>
          </w:p>
        </w:tc>
      </w:tr>
      <w:tr w:rsidR="009974B8" w14:paraId="41268E59" w14:textId="77777777" w:rsidTr="00CD238A">
        <w:trPr>
          <w:jc w:val="center"/>
        </w:trPr>
        <w:tc>
          <w:tcPr>
            <w:tcW w:w="1866" w:type="dxa"/>
          </w:tcPr>
          <w:p w14:paraId="6AA0DED5" w14:textId="77777777" w:rsidR="009974B8" w:rsidRPr="00FB7AB7" w:rsidRDefault="009974B8" w:rsidP="00CD238A">
            <w:pPr>
              <w:pStyle w:val="TAC"/>
            </w:pPr>
            <w:r w:rsidRPr="00FB7AB7">
              <w:t>6A 87</w:t>
            </w:r>
          </w:p>
        </w:tc>
        <w:tc>
          <w:tcPr>
            <w:tcW w:w="1529" w:type="dxa"/>
          </w:tcPr>
          <w:p w14:paraId="3891819F" w14:textId="77777777" w:rsidR="009974B8" w:rsidRPr="00FB7AB7" w:rsidRDefault="009974B8" w:rsidP="00CD238A">
            <w:pPr>
              <w:pStyle w:val="TAC"/>
            </w:pPr>
          </w:p>
        </w:tc>
      </w:tr>
      <w:tr w:rsidR="009974B8" w14:paraId="520BEAD2" w14:textId="77777777" w:rsidTr="00CD238A">
        <w:trPr>
          <w:jc w:val="center"/>
        </w:trPr>
        <w:tc>
          <w:tcPr>
            <w:tcW w:w="1866" w:type="dxa"/>
          </w:tcPr>
          <w:p w14:paraId="7F2FC126" w14:textId="77777777" w:rsidR="009974B8" w:rsidRPr="00FB7AB7" w:rsidRDefault="009974B8" w:rsidP="00CD238A">
            <w:pPr>
              <w:pStyle w:val="TAC"/>
            </w:pPr>
            <w:r w:rsidRPr="00FB7AB7">
              <w:t>6A 88</w:t>
            </w:r>
          </w:p>
        </w:tc>
        <w:tc>
          <w:tcPr>
            <w:tcW w:w="1529" w:type="dxa"/>
          </w:tcPr>
          <w:p w14:paraId="6611C052" w14:textId="77777777" w:rsidR="009974B8" w:rsidRPr="00FB7AB7" w:rsidRDefault="009974B8" w:rsidP="00CD238A">
            <w:pPr>
              <w:pStyle w:val="TAC"/>
            </w:pPr>
            <w:r w:rsidRPr="00FB7AB7">
              <w:t>*</w:t>
            </w:r>
          </w:p>
        </w:tc>
      </w:tr>
      <w:tr w:rsidR="009974B8" w14:paraId="208F8936" w14:textId="77777777" w:rsidTr="00CD238A">
        <w:trPr>
          <w:jc w:val="center"/>
        </w:trPr>
        <w:tc>
          <w:tcPr>
            <w:tcW w:w="1866" w:type="dxa"/>
          </w:tcPr>
          <w:p w14:paraId="2E3C5CBF" w14:textId="77777777" w:rsidR="009974B8" w:rsidRPr="00FB7AB7" w:rsidRDefault="009974B8" w:rsidP="00CD238A">
            <w:pPr>
              <w:pStyle w:val="TAC"/>
            </w:pPr>
            <w:r w:rsidRPr="00FB7AB7">
              <w:t>6B 00</w:t>
            </w:r>
          </w:p>
        </w:tc>
        <w:tc>
          <w:tcPr>
            <w:tcW w:w="1529" w:type="dxa"/>
          </w:tcPr>
          <w:p w14:paraId="5CBED8C9" w14:textId="77777777" w:rsidR="009974B8" w:rsidRPr="00FB7AB7" w:rsidRDefault="009974B8" w:rsidP="00CD238A">
            <w:pPr>
              <w:pStyle w:val="TAC"/>
            </w:pPr>
            <w:r w:rsidRPr="00FB7AB7">
              <w:t>*</w:t>
            </w:r>
          </w:p>
        </w:tc>
      </w:tr>
      <w:tr w:rsidR="009974B8" w14:paraId="0E5C21CD" w14:textId="77777777" w:rsidTr="00CD238A">
        <w:trPr>
          <w:jc w:val="center"/>
        </w:trPr>
        <w:tc>
          <w:tcPr>
            <w:tcW w:w="1866" w:type="dxa"/>
          </w:tcPr>
          <w:p w14:paraId="3D8FAF90" w14:textId="77777777" w:rsidR="009974B8" w:rsidRPr="00FB7AB7" w:rsidRDefault="009974B8" w:rsidP="00CD238A">
            <w:pPr>
              <w:pStyle w:val="TAC"/>
            </w:pPr>
            <w:r w:rsidRPr="00FB7AB7">
              <w:t>6E 00</w:t>
            </w:r>
          </w:p>
        </w:tc>
        <w:tc>
          <w:tcPr>
            <w:tcW w:w="1529" w:type="dxa"/>
          </w:tcPr>
          <w:p w14:paraId="4C4F0413" w14:textId="77777777" w:rsidR="009974B8" w:rsidRPr="00FB7AB7" w:rsidRDefault="009974B8" w:rsidP="00CD238A">
            <w:pPr>
              <w:pStyle w:val="TAC"/>
            </w:pPr>
            <w:r w:rsidRPr="00FB7AB7">
              <w:t>*</w:t>
            </w:r>
          </w:p>
        </w:tc>
      </w:tr>
      <w:tr w:rsidR="009974B8" w14:paraId="192BC002" w14:textId="77777777" w:rsidTr="00CD238A">
        <w:trPr>
          <w:jc w:val="center"/>
        </w:trPr>
        <w:tc>
          <w:tcPr>
            <w:tcW w:w="1866" w:type="dxa"/>
          </w:tcPr>
          <w:p w14:paraId="7F89613A" w14:textId="77777777" w:rsidR="009974B8" w:rsidRPr="00FB7AB7" w:rsidRDefault="009974B8" w:rsidP="00CD238A">
            <w:pPr>
              <w:pStyle w:val="TAC"/>
            </w:pPr>
            <w:r w:rsidRPr="00FB7AB7">
              <w:t>6F 00</w:t>
            </w:r>
          </w:p>
        </w:tc>
        <w:tc>
          <w:tcPr>
            <w:tcW w:w="1529" w:type="dxa"/>
          </w:tcPr>
          <w:p w14:paraId="5463F145" w14:textId="77777777" w:rsidR="009974B8" w:rsidRPr="00FB7AB7" w:rsidRDefault="009974B8" w:rsidP="00CD238A">
            <w:pPr>
              <w:pStyle w:val="TAC"/>
            </w:pPr>
            <w:r w:rsidRPr="00FB7AB7">
              <w:t>*</w:t>
            </w:r>
          </w:p>
        </w:tc>
      </w:tr>
      <w:tr w:rsidR="009974B8" w14:paraId="42F5F6CF" w14:textId="77777777" w:rsidTr="00CD238A">
        <w:trPr>
          <w:jc w:val="center"/>
        </w:trPr>
        <w:tc>
          <w:tcPr>
            <w:tcW w:w="1866" w:type="dxa"/>
          </w:tcPr>
          <w:p w14:paraId="3E71BB55" w14:textId="77777777" w:rsidR="009974B8" w:rsidRPr="00FB7AB7" w:rsidRDefault="009974B8" w:rsidP="00CD238A">
            <w:pPr>
              <w:pStyle w:val="TAC"/>
            </w:pPr>
            <w:r w:rsidRPr="00FB7AB7">
              <w:t>6F XX – (see note)</w:t>
            </w:r>
          </w:p>
        </w:tc>
        <w:tc>
          <w:tcPr>
            <w:tcW w:w="1529" w:type="dxa"/>
          </w:tcPr>
          <w:p w14:paraId="2C2C84F8" w14:textId="77777777" w:rsidR="009974B8" w:rsidRPr="00FB7AB7" w:rsidRDefault="009974B8" w:rsidP="00CD238A">
            <w:pPr>
              <w:pStyle w:val="TAC"/>
            </w:pPr>
            <w:r w:rsidRPr="00FB7AB7">
              <w:t>*</w:t>
            </w:r>
          </w:p>
        </w:tc>
      </w:tr>
      <w:tr w:rsidR="009974B8" w14:paraId="3130762B" w14:textId="77777777" w:rsidTr="00CD238A">
        <w:trPr>
          <w:cantSplit/>
          <w:jc w:val="center"/>
        </w:trPr>
        <w:tc>
          <w:tcPr>
            <w:tcW w:w="3395" w:type="dxa"/>
            <w:gridSpan w:val="2"/>
          </w:tcPr>
          <w:p w14:paraId="710A3F6F" w14:textId="77777777" w:rsidR="009974B8" w:rsidRDefault="009974B8" w:rsidP="00CD238A">
            <w:pPr>
              <w:pStyle w:val="TAN"/>
            </w:pPr>
            <w:r>
              <w:t>NOTE:</w:t>
            </w:r>
            <w:r>
              <w:tab/>
              <w:t>Except SW2 = '00'.</w:t>
            </w:r>
          </w:p>
        </w:tc>
      </w:tr>
    </w:tbl>
    <w:p w14:paraId="2B321861" w14:textId="77777777" w:rsidR="009974B8" w:rsidRDefault="009974B8" w:rsidP="009974B8"/>
    <w:p w14:paraId="3BDE0307" w14:textId="77777777" w:rsidR="009974B8" w:rsidRDefault="009974B8" w:rsidP="009974B8">
      <w:pPr>
        <w:pStyle w:val="Heading2"/>
      </w:pPr>
      <w:bookmarkStart w:id="499" w:name="_Toc2867275"/>
      <w:bookmarkStart w:id="500" w:name="_Toc29900638"/>
      <w:bookmarkStart w:id="501" w:name="_Toc36481476"/>
      <w:bookmarkStart w:id="502" w:name="_Toc36481931"/>
      <w:bookmarkStart w:id="503" w:name="_Toc163038769"/>
      <w:r>
        <w:t>7.2</w:t>
      </w:r>
      <w:r>
        <w:tab/>
        <w:t>GET CHALLENGE</w:t>
      </w:r>
      <w:bookmarkEnd w:id="499"/>
      <w:bookmarkEnd w:id="500"/>
      <w:bookmarkEnd w:id="501"/>
      <w:bookmarkEnd w:id="502"/>
      <w:bookmarkEnd w:id="503"/>
    </w:p>
    <w:p w14:paraId="4F26E973" w14:textId="77777777" w:rsidR="009974B8" w:rsidRDefault="009974B8" w:rsidP="009974B8">
      <w:r>
        <w:t>The GET CHALLENGE command is optional for the ISIM application.</w:t>
      </w:r>
    </w:p>
    <w:p w14:paraId="22D6CCAD" w14:textId="77777777" w:rsidR="009974B8" w:rsidRDefault="009974B8" w:rsidP="009974B8">
      <w:pPr>
        <w:pStyle w:val="Heading1"/>
      </w:pPr>
      <w:bookmarkStart w:id="504" w:name="_Toc2867276"/>
      <w:bookmarkStart w:id="505" w:name="_Toc29900639"/>
      <w:bookmarkStart w:id="506" w:name="_Toc36481477"/>
      <w:bookmarkStart w:id="507" w:name="_Toc36481932"/>
      <w:bookmarkStart w:id="508" w:name="_Toc163038770"/>
      <w:r>
        <w:t>8</w:t>
      </w:r>
      <w:r>
        <w:tab/>
        <w:t>Void</w:t>
      </w:r>
      <w:bookmarkEnd w:id="504"/>
      <w:bookmarkEnd w:id="505"/>
      <w:bookmarkEnd w:id="506"/>
      <w:bookmarkEnd w:id="507"/>
      <w:bookmarkEnd w:id="508"/>
    </w:p>
    <w:p w14:paraId="2576D1E8" w14:textId="77777777" w:rsidR="009974B8" w:rsidRDefault="009974B8" w:rsidP="009974B8">
      <w:pPr>
        <w:pStyle w:val="Heading8"/>
      </w:pPr>
      <w:r>
        <w:br w:type="page"/>
      </w:r>
      <w:bookmarkStart w:id="509" w:name="_Toc2867277"/>
      <w:bookmarkStart w:id="510" w:name="_Toc29900640"/>
      <w:bookmarkStart w:id="511" w:name="_Toc36481478"/>
      <w:bookmarkStart w:id="512" w:name="_Toc36481933"/>
      <w:bookmarkStart w:id="513" w:name="_Toc163038771"/>
      <w:r>
        <w:lastRenderedPageBreak/>
        <w:t>Annex A (informative):</w:t>
      </w:r>
      <w:r>
        <w:br/>
        <w:t>EF changes via Data Download or USAT applications</w:t>
      </w:r>
      <w:bookmarkEnd w:id="509"/>
      <w:bookmarkEnd w:id="510"/>
      <w:bookmarkEnd w:id="511"/>
      <w:bookmarkEnd w:id="512"/>
      <w:bookmarkEnd w:id="513"/>
    </w:p>
    <w:p w14:paraId="5A5F6894" w14:textId="77777777"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193BD18E"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14:paraId="3FE608FC" w14:textId="77777777" w:rsidTr="00CD238A">
        <w:trPr>
          <w:tblHeader/>
          <w:jc w:val="center"/>
        </w:trPr>
        <w:tc>
          <w:tcPr>
            <w:tcW w:w="1652" w:type="dxa"/>
          </w:tcPr>
          <w:p w14:paraId="26E2FB9F" w14:textId="77777777" w:rsidR="009974B8" w:rsidRDefault="009974B8" w:rsidP="00CD238A">
            <w:pPr>
              <w:pStyle w:val="TAH"/>
              <w:rPr>
                <w:lang w:val="fr-FR"/>
              </w:rPr>
            </w:pPr>
            <w:r>
              <w:rPr>
                <w:lang w:val="fr-FR"/>
              </w:rPr>
              <w:t>File identification</w:t>
            </w:r>
          </w:p>
        </w:tc>
        <w:tc>
          <w:tcPr>
            <w:tcW w:w="4470" w:type="dxa"/>
          </w:tcPr>
          <w:p w14:paraId="6CDBBDBA" w14:textId="77777777" w:rsidR="009974B8" w:rsidRDefault="009974B8" w:rsidP="00CD238A">
            <w:pPr>
              <w:pStyle w:val="TAH"/>
              <w:rPr>
                <w:lang w:val="fr-FR"/>
              </w:rPr>
            </w:pPr>
            <w:r>
              <w:rPr>
                <w:lang w:val="fr-FR"/>
              </w:rPr>
              <w:t>Description</w:t>
            </w:r>
          </w:p>
        </w:tc>
        <w:tc>
          <w:tcPr>
            <w:tcW w:w="1533" w:type="dxa"/>
          </w:tcPr>
          <w:p w14:paraId="450A86E6" w14:textId="77777777" w:rsidR="009974B8" w:rsidRPr="00FB7AB7" w:rsidRDefault="009974B8" w:rsidP="00CD238A">
            <w:pPr>
              <w:pStyle w:val="TAH"/>
            </w:pPr>
            <w:r w:rsidRPr="00FB7AB7">
              <w:t>Change advised</w:t>
            </w:r>
          </w:p>
        </w:tc>
      </w:tr>
      <w:tr w:rsidR="009974B8" w14:paraId="3C6A0255" w14:textId="77777777" w:rsidTr="00CD238A">
        <w:trPr>
          <w:jc w:val="center"/>
        </w:trPr>
        <w:tc>
          <w:tcPr>
            <w:tcW w:w="1652" w:type="dxa"/>
          </w:tcPr>
          <w:p w14:paraId="76F386CE" w14:textId="77777777" w:rsidR="009974B8" w:rsidRPr="00FB7AB7" w:rsidRDefault="009974B8" w:rsidP="00CD238A">
            <w:pPr>
              <w:pStyle w:val="TAC"/>
              <w:rPr>
                <w:snapToGrid w:val="0"/>
              </w:rPr>
            </w:pPr>
            <w:r w:rsidRPr="00FB7AB7">
              <w:rPr>
                <w:snapToGrid w:val="0"/>
              </w:rPr>
              <w:t>'6F02'</w:t>
            </w:r>
          </w:p>
        </w:tc>
        <w:tc>
          <w:tcPr>
            <w:tcW w:w="4470" w:type="dxa"/>
          </w:tcPr>
          <w:p w14:paraId="7787962D" w14:textId="77777777" w:rsidR="009974B8" w:rsidRDefault="009974B8" w:rsidP="00CD238A">
            <w:pPr>
              <w:pStyle w:val="TAL"/>
              <w:rPr>
                <w:snapToGrid w:val="0"/>
              </w:rPr>
            </w:pPr>
            <w:r>
              <w:t>IMS private user identity</w:t>
            </w:r>
          </w:p>
        </w:tc>
        <w:tc>
          <w:tcPr>
            <w:tcW w:w="1533" w:type="dxa"/>
          </w:tcPr>
          <w:p w14:paraId="27993A9B" w14:textId="77777777" w:rsidR="009974B8" w:rsidRPr="00FB7AB7" w:rsidRDefault="009974B8" w:rsidP="00CD238A">
            <w:pPr>
              <w:pStyle w:val="TAC"/>
              <w:rPr>
                <w:snapToGrid w:val="0"/>
              </w:rPr>
            </w:pPr>
            <w:r w:rsidRPr="00FB7AB7">
              <w:rPr>
                <w:snapToGrid w:val="0"/>
              </w:rPr>
              <w:t>Caution (note 1)</w:t>
            </w:r>
          </w:p>
        </w:tc>
      </w:tr>
      <w:tr w:rsidR="009974B8" w14:paraId="2FC49B7E" w14:textId="77777777" w:rsidTr="00CD238A">
        <w:trPr>
          <w:jc w:val="center"/>
        </w:trPr>
        <w:tc>
          <w:tcPr>
            <w:tcW w:w="1652" w:type="dxa"/>
          </w:tcPr>
          <w:p w14:paraId="49E84F4B" w14:textId="77777777" w:rsidR="009974B8" w:rsidRPr="00FB7AB7" w:rsidRDefault="009974B8" w:rsidP="00CD238A">
            <w:pPr>
              <w:pStyle w:val="TAC"/>
              <w:rPr>
                <w:snapToGrid w:val="0"/>
              </w:rPr>
            </w:pPr>
            <w:r w:rsidRPr="00FB7AB7">
              <w:rPr>
                <w:snapToGrid w:val="0"/>
              </w:rPr>
              <w:t>'6F03'</w:t>
            </w:r>
          </w:p>
        </w:tc>
        <w:tc>
          <w:tcPr>
            <w:tcW w:w="4470" w:type="dxa"/>
          </w:tcPr>
          <w:p w14:paraId="7036D6F8" w14:textId="77777777" w:rsidR="009974B8" w:rsidRDefault="009974B8" w:rsidP="00CD238A">
            <w:pPr>
              <w:pStyle w:val="TAL"/>
              <w:rPr>
                <w:snapToGrid w:val="0"/>
              </w:rPr>
            </w:pPr>
            <w:r>
              <w:t>Home Network Domain Name</w:t>
            </w:r>
          </w:p>
        </w:tc>
        <w:tc>
          <w:tcPr>
            <w:tcW w:w="1533" w:type="dxa"/>
          </w:tcPr>
          <w:p w14:paraId="02E1E96D" w14:textId="77777777" w:rsidR="009974B8" w:rsidRPr="00FB7AB7" w:rsidRDefault="009974B8" w:rsidP="00CD238A">
            <w:pPr>
              <w:pStyle w:val="TAC"/>
              <w:rPr>
                <w:snapToGrid w:val="0"/>
              </w:rPr>
            </w:pPr>
            <w:r w:rsidRPr="00FB7AB7">
              <w:rPr>
                <w:snapToGrid w:val="0"/>
              </w:rPr>
              <w:t>Caution (note 1)</w:t>
            </w:r>
          </w:p>
        </w:tc>
      </w:tr>
      <w:tr w:rsidR="009974B8" w14:paraId="28706A35" w14:textId="77777777" w:rsidTr="00CD238A">
        <w:trPr>
          <w:jc w:val="center"/>
        </w:trPr>
        <w:tc>
          <w:tcPr>
            <w:tcW w:w="1652" w:type="dxa"/>
          </w:tcPr>
          <w:p w14:paraId="248E00A7" w14:textId="77777777" w:rsidR="009974B8" w:rsidRPr="00FB7AB7" w:rsidRDefault="009974B8" w:rsidP="00CD238A">
            <w:pPr>
              <w:pStyle w:val="TAC"/>
              <w:rPr>
                <w:snapToGrid w:val="0"/>
              </w:rPr>
            </w:pPr>
            <w:r w:rsidRPr="00FB7AB7">
              <w:rPr>
                <w:snapToGrid w:val="0"/>
              </w:rPr>
              <w:t>'6F04'</w:t>
            </w:r>
          </w:p>
        </w:tc>
        <w:tc>
          <w:tcPr>
            <w:tcW w:w="4470" w:type="dxa"/>
          </w:tcPr>
          <w:p w14:paraId="76BBC2E8" w14:textId="77777777" w:rsidR="009974B8" w:rsidRDefault="009974B8" w:rsidP="00CD238A">
            <w:pPr>
              <w:pStyle w:val="TAL"/>
              <w:rPr>
                <w:snapToGrid w:val="0"/>
              </w:rPr>
            </w:pPr>
            <w:r>
              <w:t>IMS public user identity</w:t>
            </w:r>
          </w:p>
        </w:tc>
        <w:tc>
          <w:tcPr>
            <w:tcW w:w="1533" w:type="dxa"/>
          </w:tcPr>
          <w:p w14:paraId="1C313FFC" w14:textId="77777777" w:rsidR="009974B8" w:rsidRPr="00FB7AB7" w:rsidRDefault="009974B8" w:rsidP="00CD238A">
            <w:pPr>
              <w:pStyle w:val="TAC"/>
              <w:rPr>
                <w:snapToGrid w:val="0"/>
              </w:rPr>
            </w:pPr>
            <w:r w:rsidRPr="00FB7AB7">
              <w:rPr>
                <w:snapToGrid w:val="0"/>
              </w:rPr>
              <w:t>Caution (note 1)</w:t>
            </w:r>
          </w:p>
        </w:tc>
      </w:tr>
      <w:tr w:rsidR="009974B8" w14:paraId="43BECF2C" w14:textId="77777777" w:rsidTr="00CD238A">
        <w:trPr>
          <w:jc w:val="center"/>
        </w:trPr>
        <w:tc>
          <w:tcPr>
            <w:tcW w:w="1652" w:type="dxa"/>
          </w:tcPr>
          <w:p w14:paraId="7BA74DEA" w14:textId="77777777" w:rsidR="009974B8" w:rsidRPr="00FB7AB7" w:rsidRDefault="009974B8" w:rsidP="00CD238A">
            <w:pPr>
              <w:pStyle w:val="TAC"/>
              <w:rPr>
                <w:snapToGrid w:val="0"/>
              </w:rPr>
            </w:pPr>
            <w:r w:rsidRPr="00FB7AB7">
              <w:rPr>
                <w:snapToGrid w:val="0"/>
              </w:rPr>
              <w:t>'6FAD'</w:t>
            </w:r>
          </w:p>
        </w:tc>
        <w:tc>
          <w:tcPr>
            <w:tcW w:w="4470" w:type="dxa"/>
          </w:tcPr>
          <w:p w14:paraId="5C6501F7" w14:textId="77777777" w:rsidR="009974B8" w:rsidRDefault="009974B8" w:rsidP="00CD238A">
            <w:pPr>
              <w:pStyle w:val="TAL"/>
              <w:rPr>
                <w:snapToGrid w:val="0"/>
              </w:rPr>
            </w:pPr>
            <w:r>
              <w:t>Administrative Data</w:t>
            </w:r>
          </w:p>
        </w:tc>
        <w:tc>
          <w:tcPr>
            <w:tcW w:w="1533" w:type="dxa"/>
          </w:tcPr>
          <w:p w14:paraId="2A095997" w14:textId="77777777" w:rsidR="009974B8" w:rsidRPr="00FB7AB7" w:rsidRDefault="009974B8" w:rsidP="00CD238A">
            <w:pPr>
              <w:pStyle w:val="TAC"/>
              <w:rPr>
                <w:snapToGrid w:val="0"/>
              </w:rPr>
            </w:pPr>
            <w:r w:rsidRPr="00FB7AB7">
              <w:rPr>
                <w:snapToGrid w:val="0"/>
              </w:rPr>
              <w:t>Caution</w:t>
            </w:r>
          </w:p>
        </w:tc>
      </w:tr>
      <w:tr w:rsidR="009974B8" w14:paraId="05869970" w14:textId="77777777" w:rsidTr="00CD238A">
        <w:trPr>
          <w:jc w:val="center"/>
        </w:trPr>
        <w:tc>
          <w:tcPr>
            <w:tcW w:w="1652" w:type="dxa"/>
          </w:tcPr>
          <w:p w14:paraId="0A1E923F" w14:textId="77777777" w:rsidR="009974B8" w:rsidRPr="00FB7AB7" w:rsidRDefault="009974B8" w:rsidP="00CD238A">
            <w:pPr>
              <w:pStyle w:val="TAC"/>
              <w:rPr>
                <w:snapToGrid w:val="0"/>
              </w:rPr>
            </w:pPr>
            <w:r w:rsidRPr="00FB7AB7">
              <w:rPr>
                <w:snapToGrid w:val="0"/>
              </w:rPr>
              <w:t>'6F06'</w:t>
            </w:r>
          </w:p>
        </w:tc>
        <w:tc>
          <w:tcPr>
            <w:tcW w:w="4470" w:type="dxa"/>
          </w:tcPr>
          <w:p w14:paraId="51DD2465" w14:textId="77777777" w:rsidR="009974B8" w:rsidRDefault="009974B8" w:rsidP="00CD238A">
            <w:pPr>
              <w:pStyle w:val="TAL"/>
              <w:rPr>
                <w:snapToGrid w:val="0"/>
              </w:rPr>
            </w:pPr>
            <w:r>
              <w:t>Access Rule Reference</w:t>
            </w:r>
          </w:p>
        </w:tc>
        <w:tc>
          <w:tcPr>
            <w:tcW w:w="1533" w:type="dxa"/>
          </w:tcPr>
          <w:p w14:paraId="2BCA28A9" w14:textId="77777777" w:rsidR="009974B8" w:rsidRPr="00FB7AB7" w:rsidRDefault="009974B8" w:rsidP="00CD238A">
            <w:pPr>
              <w:pStyle w:val="TAC"/>
              <w:rPr>
                <w:snapToGrid w:val="0"/>
              </w:rPr>
            </w:pPr>
            <w:r w:rsidRPr="00FB7AB7">
              <w:rPr>
                <w:snapToGrid w:val="0"/>
              </w:rPr>
              <w:t>Caution</w:t>
            </w:r>
          </w:p>
        </w:tc>
      </w:tr>
      <w:tr w:rsidR="009974B8" w14:paraId="20A14AC9" w14:textId="77777777" w:rsidTr="00CD238A">
        <w:trPr>
          <w:jc w:val="center"/>
        </w:trPr>
        <w:tc>
          <w:tcPr>
            <w:tcW w:w="1652" w:type="dxa"/>
          </w:tcPr>
          <w:p w14:paraId="17B92074" w14:textId="77777777" w:rsidR="009974B8" w:rsidRPr="00FB7AB7" w:rsidRDefault="009974B8" w:rsidP="00CD238A">
            <w:pPr>
              <w:pStyle w:val="TAC"/>
              <w:rPr>
                <w:snapToGrid w:val="0"/>
              </w:rPr>
            </w:pPr>
            <w:r w:rsidRPr="00FB7AB7">
              <w:rPr>
                <w:snapToGrid w:val="0"/>
              </w:rPr>
              <w:t>'6F07'</w:t>
            </w:r>
          </w:p>
        </w:tc>
        <w:tc>
          <w:tcPr>
            <w:tcW w:w="4470" w:type="dxa"/>
          </w:tcPr>
          <w:p w14:paraId="341EAF8C" w14:textId="77777777" w:rsidR="009974B8" w:rsidRDefault="009974B8" w:rsidP="00CD238A">
            <w:pPr>
              <w:pStyle w:val="TAL"/>
            </w:pPr>
            <w:r>
              <w:t>ISIM Service Table</w:t>
            </w:r>
          </w:p>
        </w:tc>
        <w:tc>
          <w:tcPr>
            <w:tcW w:w="1533" w:type="dxa"/>
          </w:tcPr>
          <w:p w14:paraId="18416A8C" w14:textId="77777777" w:rsidR="009974B8" w:rsidRPr="00FB7AB7" w:rsidRDefault="009974B8" w:rsidP="00CD238A">
            <w:pPr>
              <w:pStyle w:val="TAC"/>
              <w:rPr>
                <w:snapToGrid w:val="0"/>
              </w:rPr>
            </w:pPr>
            <w:r w:rsidRPr="00FB7AB7">
              <w:rPr>
                <w:snapToGrid w:val="0"/>
              </w:rPr>
              <w:t>Caution</w:t>
            </w:r>
          </w:p>
        </w:tc>
      </w:tr>
      <w:tr w:rsidR="009974B8" w14:paraId="07E8582B" w14:textId="77777777" w:rsidTr="00CD238A">
        <w:trPr>
          <w:jc w:val="center"/>
        </w:trPr>
        <w:tc>
          <w:tcPr>
            <w:tcW w:w="1652" w:type="dxa"/>
          </w:tcPr>
          <w:p w14:paraId="66BED743" w14:textId="77777777" w:rsidR="009974B8" w:rsidRPr="00FB7AB7" w:rsidRDefault="009974B8" w:rsidP="00CD238A">
            <w:pPr>
              <w:pStyle w:val="TAC"/>
              <w:rPr>
                <w:snapToGrid w:val="0"/>
              </w:rPr>
            </w:pPr>
            <w:r w:rsidRPr="00FB7AB7">
              <w:rPr>
                <w:snapToGrid w:val="0"/>
              </w:rPr>
              <w:t>'6F09'</w:t>
            </w:r>
          </w:p>
        </w:tc>
        <w:tc>
          <w:tcPr>
            <w:tcW w:w="4470" w:type="dxa"/>
          </w:tcPr>
          <w:p w14:paraId="425501CD" w14:textId="77777777" w:rsidR="009974B8" w:rsidRDefault="009974B8" w:rsidP="00CD238A">
            <w:pPr>
              <w:pStyle w:val="TAL"/>
            </w:pPr>
            <w:r>
              <w:t>P-CSCF address</w:t>
            </w:r>
          </w:p>
        </w:tc>
        <w:tc>
          <w:tcPr>
            <w:tcW w:w="1533" w:type="dxa"/>
          </w:tcPr>
          <w:p w14:paraId="5232F4DB" w14:textId="77777777" w:rsidR="009974B8" w:rsidRPr="00FB7AB7" w:rsidRDefault="009974B8" w:rsidP="00CD238A">
            <w:pPr>
              <w:pStyle w:val="TAC"/>
              <w:rPr>
                <w:snapToGrid w:val="0"/>
              </w:rPr>
            </w:pPr>
            <w:r w:rsidRPr="00FB7AB7">
              <w:rPr>
                <w:snapToGrid w:val="0"/>
              </w:rPr>
              <w:t>Caution (note 1)</w:t>
            </w:r>
          </w:p>
        </w:tc>
      </w:tr>
      <w:tr w:rsidR="009974B8" w14:paraId="443758E3" w14:textId="77777777" w:rsidTr="00CD238A">
        <w:trPr>
          <w:jc w:val="center"/>
        </w:trPr>
        <w:tc>
          <w:tcPr>
            <w:tcW w:w="1652" w:type="dxa"/>
          </w:tcPr>
          <w:p w14:paraId="778B1E98" w14:textId="77777777" w:rsidR="009974B8" w:rsidRPr="00FB7AB7" w:rsidRDefault="009974B8" w:rsidP="00CD238A">
            <w:pPr>
              <w:pStyle w:val="TAC"/>
              <w:rPr>
                <w:snapToGrid w:val="0"/>
              </w:rPr>
            </w:pPr>
            <w:r w:rsidRPr="00FB7AB7">
              <w:t>'6FD5'</w:t>
            </w:r>
          </w:p>
        </w:tc>
        <w:tc>
          <w:tcPr>
            <w:tcW w:w="4470" w:type="dxa"/>
          </w:tcPr>
          <w:p w14:paraId="2F21972B" w14:textId="77777777" w:rsidR="009974B8" w:rsidRDefault="009974B8" w:rsidP="00CD238A">
            <w:pPr>
              <w:pStyle w:val="TAL"/>
            </w:pPr>
            <w:r>
              <w:t>GBA Bootstrapping parameters</w:t>
            </w:r>
          </w:p>
        </w:tc>
        <w:tc>
          <w:tcPr>
            <w:tcW w:w="1533" w:type="dxa"/>
          </w:tcPr>
          <w:p w14:paraId="36B12077" w14:textId="77777777" w:rsidR="009974B8" w:rsidRPr="00FB7AB7" w:rsidRDefault="009974B8" w:rsidP="00CD238A">
            <w:pPr>
              <w:pStyle w:val="TAC"/>
              <w:rPr>
                <w:snapToGrid w:val="0"/>
              </w:rPr>
            </w:pPr>
            <w:r w:rsidRPr="00FB7AB7">
              <w:t>Caution</w:t>
            </w:r>
          </w:p>
        </w:tc>
      </w:tr>
      <w:tr w:rsidR="009974B8" w14:paraId="11DA4FBC" w14:textId="77777777" w:rsidTr="00CD238A">
        <w:trPr>
          <w:jc w:val="center"/>
        </w:trPr>
        <w:tc>
          <w:tcPr>
            <w:tcW w:w="1652" w:type="dxa"/>
          </w:tcPr>
          <w:p w14:paraId="1A59C646" w14:textId="77777777" w:rsidR="009974B8" w:rsidRPr="00FB7AB7" w:rsidRDefault="009974B8" w:rsidP="00CD238A">
            <w:pPr>
              <w:pStyle w:val="TAC"/>
              <w:rPr>
                <w:snapToGrid w:val="0"/>
              </w:rPr>
            </w:pPr>
            <w:r w:rsidRPr="00FB7AB7">
              <w:t>'6FD7'</w:t>
            </w:r>
          </w:p>
        </w:tc>
        <w:tc>
          <w:tcPr>
            <w:tcW w:w="4470" w:type="dxa"/>
          </w:tcPr>
          <w:p w14:paraId="01181BB0" w14:textId="77777777" w:rsidR="009974B8" w:rsidRDefault="009974B8" w:rsidP="00CD238A">
            <w:pPr>
              <w:pStyle w:val="TAL"/>
            </w:pPr>
            <w:r>
              <w:t>GBA NAF List</w:t>
            </w:r>
          </w:p>
        </w:tc>
        <w:tc>
          <w:tcPr>
            <w:tcW w:w="1533" w:type="dxa"/>
          </w:tcPr>
          <w:p w14:paraId="14EAE184" w14:textId="77777777" w:rsidR="009974B8" w:rsidRPr="00FB7AB7" w:rsidRDefault="009974B8" w:rsidP="00CD238A">
            <w:pPr>
              <w:pStyle w:val="TAC"/>
              <w:rPr>
                <w:snapToGrid w:val="0"/>
              </w:rPr>
            </w:pPr>
            <w:r w:rsidRPr="00FB7AB7">
              <w:t>Caution</w:t>
            </w:r>
          </w:p>
        </w:tc>
      </w:tr>
      <w:tr w:rsidR="009974B8" w14:paraId="5C99CD52" w14:textId="77777777" w:rsidTr="00CD238A">
        <w:trPr>
          <w:jc w:val="center"/>
        </w:trPr>
        <w:tc>
          <w:tcPr>
            <w:tcW w:w="1652" w:type="dxa"/>
          </w:tcPr>
          <w:p w14:paraId="7F31A8E9" w14:textId="77777777" w:rsidR="009974B8" w:rsidRPr="00FB7AB7" w:rsidRDefault="009974B8" w:rsidP="00CD238A">
            <w:pPr>
              <w:pStyle w:val="TAC"/>
              <w:rPr>
                <w:snapToGrid w:val="0"/>
              </w:rPr>
            </w:pPr>
            <w:r w:rsidRPr="00FB7AB7">
              <w:t>'6FDD'</w:t>
            </w:r>
          </w:p>
        </w:tc>
        <w:tc>
          <w:tcPr>
            <w:tcW w:w="4470" w:type="dxa"/>
          </w:tcPr>
          <w:p w14:paraId="2F29F163" w14:textId="77777777" w:rsidR="009974B8" w:rsidRDefault="009974B8" w:rsidP="00CD238A">
            <w:pPr>
              <w:pStyle w:val="TAL"/>
            </w:pPr>
            <w:r>
              <w:t>NAF Key Centre Address</w:t>
            </w:r>
          </w:p>
        </w:tc>
        <w:tc>
          <w:tcPr>
            <w:tcW w:w="1533" w:type="dxa"/>
          </w:tcPr>
          <w:p w14:paraId="771E330F" w14:textId="77777777" w:rsidR="009974B8" w:rsidRPr="00FB7AB7" w:rsidRDefault="009974B8" w:rsidP="00CD238A">
            <w:pPr>
              <w:pStyle w:val="TAC"/>
              <w:rPr>
                <w:snapToGrid w:val="0"/>
              </w:rPr>
            </w:pPr>
            <w:r w:rsidRPr="00FB7AB7">
              <w:t>Caution</w:t>
            </w:r>
          </w:p>
        </w:tc>
      </w:tr>
      <w:tr w:rsidR="009974B8" w14:paraId="37178DE1" w14:textId="77777777" w:rsidTr="00CD238A">
        <w:trPr>
          <w:jc w:val="center"/>
        </w:trPr>
        <w:tc>
          <w:tcPr>
            <w:tcW w:w="1652" w:type="dxa"/>
          </w:tcPr>
          <w:p w14:paraId="13669AD5" w14:textId="77777777" w:rsidR="009974B8" w:rsidRPr="00FB7AB7" w:rsidRDefault="009974B8" w:rsidP="00CD238A">
            <w:pPr>
              <w:pStyle w:val="TAC"/>
            </w:pPr>
            <w:r w:rsidRPr="00FB7AB7">
              <w:rPr>
                <w:snapToGrid w:val="0"/>
              </w:rPr>
              <w:t>'6F3C'</w:t>
            </w:r>
          </w:p>
        </w:tc>
        <w:tc>
          <w:tcPr>
            <w:tcW w:w="4470" w:type="dxa"/>
          </w:tcPr>
          <w:p w14:paraId="624EA143" w14:textId="77777777" w:rsidR="009974B8" w:rsidRDefault="009974B8" w:rsidP="00CD238A">
            <w:pPr>
              <w:pStyle w:val="TAL"/>
            </w:pPr>
            <w:r>
              <w:rPr>
                <w:snapToGrid w:val="0"/>
              </w:rPr>
              <w:t>Short messages</w:t>
            </w:r>
          </w:p>
        </w:tc>
        <w:tc>
          <w:tcPr>
            <w:tcW w:w="1533" w:type="dxa"/>
          </w:tcPr>
          <w:p w14:paraId="7D8D76E8" w14:textId="77777777" w:rsidR="009974B8" w:rsidRPr="00FB7AB7" w:rsidRDefault="009974B8" w:rsidP="00CD238A">
            <w:pPr>
              <w:pStyle w:val="TAC"/>
            </w:pPr>
            <w:r w:rsidRPr="00FB7AB7">
              <w:rPr>
                <w:snapToGrid w:val="0"/>
              </w:rPr>
              <w:t>Yes</w:t>
            </w:r>
          </w:p>
        </w:tc>
      </w:tr>
      <w:tr w:rsidR="009974B8" w14:paraId="2BB87F76" w14:textId="77777777" w:rsidTr="00CD238A">
        <w:trPr>
          <w:jc w:val="center"/>
        </w:trPr>
        <w:tc>
          <w:tcPr>
            <w:tcW w:w="1652" w:type="dxa"/>
          </w:tcPr>
          <w:p w14:paraId="1DAAC449" w14:textId="77777777" w:rsidR="009974B8" w:rsidRPr="00FB7AB7" w:rsidRDefault="009974B8" w:rsidP="00CD238A">
            <w:pPr>
              <w:pStyle w:val="TAC"/>
              <w:rPr>
                <w:snapToGrid w:val="0"/>
              </w:rPr>
            </w:pPr>
            <w:r w:rsidRPr="00FB7AB7">
              <w:rPr>
                <w:snapToGrid w:val="0"/>
              </w:rPr>
              <w:t>'6F42'</w:t>
            </w:r>
          </w:p>
        </w:tc>
        <w:tc>
          <w:tcPr>
            <w:tcW w:w="4470" w:type="dxa"/>
          </w:tcPr>
          <w:p w14:paraId="3B38EC4D" w14:textId="77777777" w:rsidR="009974B8" w:rsidRDefault="009974B8" w:rsidP="00CD238A">
            <w:pPr>
              <w:pStyle w:val="TAL"/>
              <w:rPr>
                <w:snapToGrid w:val="0"/>
              </w:rPr>
            </w:pPr>
            <w:r>
              <w:rPr>
                <w:snapToGrid w:val="0"/>
              </w:rPr>
              <w:t>SMS parameters</w:t>
            </w:r>
          </w:p>
        </w:tc>
        <w:tc>
          <w:tcPr>
            <w:tcW w:w="1533" w:type="dxa"/>
          </w:tcPr>
          <w:p w14:paraId="11CE2044" w14:textId="77777777" w:rsidR="009974B8" w:rsidRPr="00FB7AB7" w:rsidRDefault="009974B8" w:rsidP="00CD238A">
            <w:pPr>
              <w:pStyle w:val="TAC"/>
              <w:rPr>
                <w:snapToGrid w:val="0"/>
              </w:rPr>
            </w:pPr>
            <w:r w:rsidRPr="00FB7AB7">
              <w:rPr>
                <w:snapToGrid w:val="0"/>
              </w:rPr>
              <w:t>Yes</w:t>
            </w:r>
          </w:p>
        </w:tc>
      </w:tr>
      <w:tr w:rsidR="009974B8" w14:paraId="5A51BA01" w14:textId="77777777" w:rsidTr="00CD238A">
        <w:trPr>
          <w:jc w:val="center"/>
        </w:trPr>
        <w:tc>
          <w:tcPr>
            <w:tcW w:w="1652" w:type="dxa"/>
          </w:tcPr>
          <w:p w14:paraId="5FFE9287" w14:textId="77777777" w:rsidR="009974B8" w:rsidRPr="00FB7AB7" w:rsidRDefault="009974B8" w:rsidP="00CD238A">
            <w:pPr>
              <w:pStyle w:val="TAC"/>
              <w:rPr>
                <w:snapToGrid w:val="0"/>
              </w:rPr>
            </w:pPr>
            <w:r w:rsidRPr="00FB7AB7">
              <w:rPr>
                <w:snapToGrid w:val="0"/>
              </w:rPr>
              <w:t>'6F43'</w:t>
            </w:r>
          </w:p>
        </w:tc>
        <w:tc>
          <w:tcPr>
            <w:tcW w:w="4470" w:type="dxa"/>
          </w:tcPr>
          <w:p w14:paraId="44483BE1" w14:textId="77777777" w:rsidR="009974B8" w:rsidRDefault="009974B8" w:rsidP="00CD238A">
            <w:pPr>
              <w:pStyle w:val="TAL"/>
              <w:rPr>
                <w:snapToGrid w:val="0"/>
              </w:rPr>
            </w:pPr>
            <w:r>
              <w:rPr>
                <w:snapToGrid w:val="0"/>
              </w:rPr>
              <w:t>SMS status</w:t>
            </w:r>
          </w:p>
        </w:tc>
        <w:tc>
          <w:tcPr>
            <w:tcW w:w="1533" w:type="dxa"/>
          </w:tcPr>
          <w:p w14:paraId="222E03BA" w14:textId="77777777" w:rsidR="009974B8" w:rsidRPr="00FB7AB7" w:rsidRDefault="009974B8" w:rsidP="00CD238A">
            <w:pPr>
              <w:pStyle w:val="TAC"/>
              <w:rPr>
                <w:snapToGrid w:val="0"/>
              </w:rPr>
            </w:pPr>
            <w:r w:rsidRPr="00FB7AB7">
              <w:rPr>
                <w:snapToGrid w:val="0"/>
              </w:rPr>
              <w:t>Yes</w:t>
            </w:r>
          </w:p>
        </w:tc>
      </w:tr>
      <w:tr w:rsidR="009974B8" w14:paraId="23BE2818" w14:textId="77777777" w:rsidTr="00CD238A">
        <w:trPr>
          <w:jc w:val="center"/>
        </w:trPr>
        <w:tc>
          <w:tcPr>
            <w:tcW w:w="1652" w:type="dxa"/>
          </w:tcPr>
          <w:p w14:paraId="0C59A47D" w14:textId="77777777" w:rsidR="009974B8" w:rsidRPr="00FB7AB7" w:rsidRDefault="009974B8" w:rsidP="00CD238A">
            <w:pPr>
              <w:pStyle w:val="TAC"/>
              <w:rPr>
                <w:snapToGrid w:val="0"/>
              </w:rPr>
            </w:pPr>
            <w:r w:rsidRPr="00FB7AB7">
              <w:rPr>
                <w:snapToGrid w:val="0"/>
              </w:rPr>
              <w:t>'6F47'</w:t>
            </w:r>
          </w:p>
        </w:tc>
        <w:tc>
          <w:tcPr>
            <w:tcW w:w="4470" w:type="dxa"/>
          </w:tcPr>
          <w:p w14:paraId="66080701" w14:textId="77777777" w:rsidR="009974B8" w:rsidRDefault="009974B8" w:rsidP="00CD238A">
            <w:pPr>
              <w:pStyle w:val="TAL"/>
              <w:rPr>
                <w:snapToGrid w:val="0"/>
              </w:rPr>
            </w:pPr>
            <w:r>
              <w:rPr>
                <w:snapToGrid w:val="0"/>
              </w:rPr>
              <w:t>Short message status reports</w:t>
            </w:r>
          </w:p>
        </w:tc>
        <w:tc>
          <w:tcPr>
            <w:tcW w:w="1533" w:type="dxa"/>
          </w:tcPr>
          <w:p w14:paraId="5D01A906" w14:textId="77777777" w:rsidR="009974B8" w:rsidRPr="00FB7AB7" w:rsidRDefault="009974B8" w:rsidP="00CD238A">
            <w:pPr>
              <w:pStyle w:val="TAC"/>
              <w:rPr>
                <w:snapToGrid w:val="0"/>
              </w:rPr>
            </w:pPr>
            <w:r w:rsidRPr="00FB7AB7">
              <w:rPr>
                <w:snapToGrid w:val="0"/>
              </w:rPr>
              <w:t>Yes</w:t>
            </w:r>
          </w:p>
        </w:tc>
      </w:tr>
      <w:tr w:rsidR="009974B8" w14:paraId="7A5808E8" w14:textId="77777777" w:rsidTr="00CD238A">
        <w:trPr>
          <w:jc w:val="center"/>
        </w:trPr>
        <w:tc>
          <w:tcPr>
            <w:tcW w:w="1652" w:type="dxa"/>
          </w:tcPr>
          <w:p w14:paraId="5114DD2F" w14:textId="77777777" w:rsidR="009974B8" w:rsidRPr="00FB7AB7" w:rsidRDefault="009974B8" w:rsidP="00CD238A">
            <w:pPr>
              <w:pStyle w:val="TAC"/>
            </w:pPr>
            <w:r w:rsidRPr="00FB7AB7">
              <w:t>'6FE5</w:t>
            </w:r>
            <w:r w:rsidRPr="00FB7AB7">
              <w:rPr>
                <w:snapToGrid w:val="0"/>
              </w:rPr>
              <w:t>'</w:t>
            </w:r>
          </w:p>
        </w:tc>
        <w:tc>
          <w:tcPr>
            <w:tcW w:w="4470" w:type="dxa"/>
          </w:tcPr>
          <w:p w14:paraId="28764452" w14:textId="77777777" w:rsidR="009974B8" w:rsidRDefault="009974B8" w:rsidP="00CD238A">
            <w:pPr>
              <w:pStyle w:val="TAL"/>
            </w:pPr>
            <w:r>
              <w:rPr>
                <w:lang w:val="en-US"/>
              </w:rPr>
              <w:t>Public Service Identity of the SM-SC</w:t>
            </w:r>
          </w:p>
        </w:tc>
        <w:tc>
          <w:tcPr>
            <w:tcW w:w="1533" w:type="dxa"/>
          </w:tcPr>
          <w:p w14:paraId="5C27B503" w14:textId="77777777" w:rsidR="009974B8" w:rsidRPr="00FB7AB7" w:rsidRDefault="009974B8" w:rsidP="00CD238A">
            <w:pPr>
              <w:pStyle w:val="TAC"/>
            </w:pPr>
            <w:r w:rsidRPr="00FB7AB7">
              <w:t>Yes</w:t>
            </w:r>
          </w:p>
        </w:tc>
      </w:tr>
      <w:tr w:rsidR="009974B8" w14:paraId="26C07C2C" w14:textId="77777777" w:rsidTr="00CD238A">
        <w:trPr>
          <w:jc w:val="center"/>
        </w:trPr>
        <w:tc>
          <w:tcPr>
            <w:tcW w:w="1652" w:type="dxa"/>
          </w:tcPr>
          <w:p w14:paraId="1E5A9DCD" w14:textId="77777777" w:rsidR="009974B8" w:rsidRPr="00FB7AB7" w:rsidRDefault="009974B8" w:rsidP="00CD238A">
            <w:pPr>
              <w:pStyle w:val="TAC"/>
            </w:pPr>
            <w:r w:rsidRPr="00FB7AB7">
              <w:t>'6FE7</w:t>
            </w:r>
            <w:r w:rsidRPr="00FB7AB7">
              <w:rPr>
                <w:snapToGrid w:val="0"/>
              </w:rPr>
              <w:t>'</w:t>
            </w:r>
          </w:p>
        </w:tc>
        <w:tc>
          <w:tcPr>
            <w:tcW w:w="4470" w:type="dxa"/>
          </w:tcPr>
          <w:p w14:paraId="15647C25" w14:textId="77777777" w:rsidR="009974B8" w:rsidRDefault="009974B8" w:rsidP="00CD238A">
            <w:pPr>
              <w:pStyle w:val="TAL"/>
              <w:rPr>
                <w:lang w:val="en-US"/>
              </w:rPr>
            </w:pPr>
            <w:r>
              <w:t>UICC IARI</w:t>
            </w:r>
          </w:p>
        </w:tc>
        <w:tc>
          <w:tcPr>
            <w:tcW w:w="1533" w:type="dxa"/>
          </w:tcPr>
          <w:p w14:paraId="4AFB5389" w14:textId="77777777" w:rsidR="009974B8" w:rsidRPr="00FB7AB7" w:rsidRDefault="009974B8" w:rsidP="00CD238A">
            <w:pPr>
              <w:pStyle w:val="TAC"/>
            </w:pPr>
            <w:r w:rsidRPr="00FB7AB7">
              <w:t>Caution (note 2)</w:t>
            </w:r>
          </w:p>
        </w:tc>
      </w:tr>
      <w:tr w:rsidR="009974B8" w14:paraId="6FAEF2CD" w14:textId="77777777" w:rsidTr="00CD238A">
        <w:trPr>
          <w:jc w:val="center"/>
        </w:trPr>
        <w:tc>
          <w:tcPr>
            <w:tcW w:w="1652" w:type="dxa"/>
          </w:tcPr>
          <w:p w14:paraId="41686FD0" w14:textId="77777777" w:rsidR="009974B8" w:rsidRPr="00FB7AB7" w:rsidRDefault="009974B8" w:rsidP="00CD238A">
            <w:pPr>
              <w:pStyle w:val="TAC"/>
            </w:pPr>
            <w:r w:rsidRPr="00FB7AB7">
              <w:t>'6FF7</w:t>
            </w:r>
            <w:r w:rsidRPr="00FB7AB7">
              <w:rPr>
                <w:snapToGrid w:val="0"/>
              </w:rPr>
              <w:t>'</w:t>
            </w:r>
          </w:p>
        </w:tc>
        <w:tc>
          <w:tcPr>
            <w:tcW w:w="4470" w:type="dxa"/>
          </w:tcPr>
          <w:p w14:paraId="5E965182" w14:textId="77777777" w:rsidR="009974B8" w:rsidRDefault="009974B8" w:rsidP="00CD238A">
            <w:pPr>
              <w:pStyle w:val="TAL"/>
            </w:pPr>
            <w:r w:rsidRPr="0043162C">
              <w:t>From Preferred</w:t>
            </w:r>
          </w:p>
        </w:tc>
        <w:tc>
          <w:tcPr>
            <w:tcW w:w="1533" w:type="dxa"/>
          </w:tcPr>
          <w:p w14:paraId="47C1C4FD" w14:textId="77777777" w:rsidR="009974B8" w:rsidRPr="00FB7AB7" w:rsidRDefault="009974B8" w:rsidP="00CD238A">
            <w:pPr>
              <w:pStyle w:val="TAC"/>
            </w:pPr>
            <w:r w:rsidRPr="00FB7AB7">
              <w:rPr>
                <w:snapToGrid w:val="0"/>
              </w:rPr>
              <w:t>Yes</w:t>
            </w:r>
          </w:p>
        </w:tc>
      </w:tr>
      <w:tr w:rsidR="009974B8" w14:paraId="56634C18" w14:textId="77777777" w:rsidTr="00CD238A">
        <w:trPr>
          <w:jc w:val="center"/>
        </w:trPr>
        <w:tc>
          <w:tcPr>
            <w:tcW w:w="1652" w:type="dxa"/>
          </w:tcPr>
          <w:p w14:paraId="25A59AF6" w14:textId="77777777" w:rsidR="009974B8" w:rsidRPr="00FB7AB7" w:rsidRDefault="009974B8" w:rsidP="00CD238A">
            <w:pPr>
              <w:pStyle w:val="TAC"/>
            </w:pPr>
            <w:r w:rsidRPr="00FB7AB7">
              <w:t>'6FF8</w:t>
            </w:r>
            <w:r w:rsidRPr="00FB7AB7">
              <w:rPr>
                <w:snapToGrid w:val="0"/>
              </w:rPr>
              <w:t>'</w:t>
            </w:r>
          </w:p>
        </w:tc>
        <w:tc>
          <w:tcPr>
            <w:tcW w:w="4470" w:type="dxa"/>
          </w:tcPr>
          <w:p w14:paraId="5D3685D7" w14:textId="77777777" w:rsidR="009974B8" w:rsidRPr="0043162C" w:rsidRDefault="009974B8" w:rsidP="00CD238A">
            <w:pPr>
              <w:pStyle w:val="TAL"/>
            </w:pPr>
            <w:r w:rsidRPr="001C20B8">
              <w:t>IMSConfigData</w:t>
            </w:r>
          </w:p>
        </w:tc>
        <w:tc>
          <w:tcPr>
            <w:tcW w:w="1533" w:type="dxa"/>
          </w:tcPr>
          <w:p w14:paraId="0FB964F9" w14:textId="77777777" w:rsidR="009974B8" w:rsidRPr="00FB7AB7" w:rsidRDefault="009974B8" w:rsidP="00CD238A">
            <w:pPr>
              <w:pStyle w:val="TAC"/>
              <w:rPr>
                <w:snapToGrid w:val="0"/>
              </w:rPr>
            </w:pPr>
            <w:r w:rsidRPr="00FB7AB7">
              <w:rPr>
                <w:snapToGrid w:val="0"/>
              </w:rPr>
              <w:t>Caution (note 1)</w:t>
            </w:r>
          </w:p>
        </w:tc>
      </w:tr>
      <w:tr w:rsidR="009974B8" w14:paraId="65EB5584" w14:textId="77777777" w:rsidTr="00CD238A">
        <w:trPr>
          <w:jc w:val="center"/>
        </w:trPr>
        <w:tc>
          <w:tcPr>
            <w:tcW w:w="1652" w:type="dxa"/>
          </w:tcPr>
          <w:p w14:paraId="3A6B11EE" w14:textId="77777777" w:rsidR="009974B8" w:rsidRPr="00FB7AB7" w:rsidRDefault="009974B8" w:rsidP="00CD238A">
            <w:pPr>
              <w:pStyle w:val="TAC"/>
            </w:pPr>
            <w:r w:rsidRPr="00FB7AB7">
              <w:t>'6FF</w:t>
            </w:r>
            <w:r>
              <w:t>C</w:t>
            </w:r>
            <w:r w:rsidRPr="00FB7AB7">
              <w:rPr>
                <w:snapToGrid w:val="0"/>
              </w:rPr>
              <w:t>'</w:t>
            </w:r>
          </w:p>
        </w:tc>
        <w:tc>
          <w:tcPr>
            <w:tcW w:w="4470" w:type="dxa"/>
          </w:tcPr>
          <w:p w14:paraId="389BAFCD" w14:textId="77777777" w:rsidR="009974B8" w:rsidRPr="001C20B8" w:rsidRDefault="009974B8" w:rsidP="00CD238A">
            <w:pPr>
              <w:pStyle w:val="TAL"/>
            </w:pPr>
            <w:r w:rsidRPr="00662EDC">
              <w:t>XCAP Configuration Data</w:t>
            </w:r>
          </w:p>
        </w:tc>
        <w:tc>
          <w:tcPr>
            <w:tcW w:w="1533" w:type="dxa"/>
          </w:tcPr>
          <w:p w14:paraId="47B42B3B" w14:textId="77777777" w:rsidR="009974B8" w:rsidRPr="00FB7AB7" w:rsidRDefault="009974B8" w:rsidP="00CD238A">
            <w:pPr>
              <w:pStyle w:val="TAC"/>
              <w:rPr>
                <w:snapToGrid w:val="0"/>
              </w:rPr>
            </w:pPr>
            <w:r w:rsidRPr="00FB7AB7">
              <w:t>Yes</w:t>
            </w:r>
          </w:p>
        </w:tc>
      </w:tr>
      <w:tr w:rsidR="009974B8" w14:paraId="0E77E5D4" w14:textId="77777777" w:rsidTr="00CD238A">
        <w:trPr>
          <w:jc w:val="center"/>
        </w:trPr>
        <w:tc>
          <w:tcPr>
            <w:tcW w:w="1652" w:type="dxa"/>
          </w:tcPr>
          <w:p w14:paraId="103C960D" w14:textId="77777777" w:rsidR="009974B8" w:rsidRPr="00FB7AB7" w:rsidRDefault="009974B8" w:rsidP="00CD238A">
            <w:pPr>
              <w:pStyle w:val="TAC"/>
            </w:pPr>
            <w:r>
              <w:t>'6FFA'</w:t>
            </w:r>
          </w:p>
        </w:tc>
        <w:tc>
          <w:tcPr>
            <w:tcW w:w="4470" w:type="dxa"/>
          </w:tcPr>
          <w:p w14:paraId="7F55362D" w14:textId="77777777" w:rsidR="009974B8" w:rsidRPr="00662EDC" w:rsidRDefault="009974B8" w:rsidP="00CD238A">
            <w:pPr>
              <w:pStyle w:val="TAL"/>
            </w:pPr>
            <w:r>
              <w:t>WebRTC URI</w:t>
            </w:r>
          </w:p>
        </w:tc>
        <w:tc>
          <w:tcPr>
            <w:tcW w:w="1533" w:type="dxa"/>
          </w:tcPr>
          <w:p w14:paraId="030C6B2A" w14:textId="77777777" w:rsidR="009974B8" w:rsidRPr="00FB7AB7" w:rsidRDefault="009974B8" w:rsidP="00CD238A">
            <w:pPr>
              <w:pStyle w:val="TAC"/>
            </w:pPr>
            <w:r>
              <w:t>Yes</w:t>
            </w:r>
          </w:p>
        </w:tc>
      </w:tr>
      <w:tr w:rsidR="009144B3" w14:paraId="6A32D177" w14:textId="77777777" w:rsidTr="00CD238A">
        <w:trPr>
          <w:jc w:val="center"/>
        </w:trPr>
        <w:tc>
          <w:tcPr>
            <w:tcW w:w="1652" w:type="dxa"/>
          </w:tcPr>
          <w:p w14:paraId="28B8B901" w14:textId="77777777" w:rsidR="009144B3" w:rsidRPr="00FB7AB7" w:rsidRDefault="009144B3" w:rsidP="009144B3">
            <w:pPr>
              <w:pStyle w:val="TAC"/>
            </w:pPr>
            <w:r w:rsidRPr="00FB7AB7">
              <w:t>'6FF</w:t>
            </w:r>
            <w:r>
              <w:t>E</w:t>
            </w:r>
            <w:r w:rsidRPr="00FB7AB7">
              <w:rPr>
                <w:snapToGrid w:val="0"/>
              </w:rPr>
              <w:t>'</w:t>
            </w:r>
          </w:p>
        </w:tc>
        <w:tc>
          <w:tcPr>
            <w:tcW w:w="4470" w:type="dxa"/>
          </w:tcPr>
          <w:p w14:paraId="519E34AD" w14:textId="77777777" w:rsidR="009144B3" w:rsidRPr="001C20B8" w:rsidRDefault="009144B3" w:rsidP="009144B3">
            <w:pPr>
              <w:pStyle w:val="TAL"/>
            </w:pPr>
            <w:r>
              <w:t>MuD and MiD configuration data</w:t>
            </w:r>
          </w:p>
        </w:tc>
        <w:tc>
          <w:tcPr>
            <w:tcW w:w="1533" w:type="dxa"/>
          </w:tcPr>
          <w:p w14:paraId="3D57BE78" w14:textId="77777777" w:rsidR="009144B3" w:rsidRPr="00FB7AB7" w:rsidRDefault="009144B3" w:rsidP="009144B3">
            <w:pPr>
              <w:pStyle w:val="TAC"/>
              <w:rPr>
                <w:snapToGrid w:val="0"/>
              </w:rPr>
            </w:pPr>
            <w:r w:rsidRPr="00FB7AB7">
              <w:t>Yes</w:t>
            </w:r>
          </w:p>
        </w:tc>
      </w:tr>
      <w:tr w:rsidR="001909DC" w14:paraId="571EC72D" w14:textId="77777777" w:rsidTr="00CD238A">
        <w:trPr>
          <w:jc w:val="center"/>
        </w:trPr>
        <w:tc>
          <w:tcPr>
            <w:tcW w:w="1652" w:type="dxa"/>
          </w:tcPr>
          <w:p w14:paraId="5B377117" w14:textId="313E6B69" w:rsidR="001909DC" w:rsidRPr="00FB7AB7" w:rsidRDefault="001909DC" w:rsidP="001909DC">
            <w:pPr>
              <w:pStyle w:val="TAC"/>
            </w:pPr>
            <w:r>
              <w:t>'6F</w:t>
            </w:r>
            <w:r>
              <w:rPr>
                <w:rFonts w:eastAsia="SimSun"/>
                <w:lang w:val="en-US" w:eastAsia="zh-CN"/>
              </w:rPr>
              <w:t>03</w:t>
            </w:r>
            <w:r>
              <w:rPr>
                <w:snapToGrid w:val="0"/>
              </w:rPr>
              <w:t>'</w:t>
            </w:r>
          </w:p>
        </w:tc>
        <w:tc>
          <w:tcPr>
            <w:tcW w:w="4470" w:type="dxa"/>
          </w:tcPr>
          <w:p w14:paraId="78FA7750" w14:textId="52DB5F81" w:rsidR="001909DC" w:rsidRDefault="001909DC" w:rsidP="001909DC">
            <w:pPr>
              <w:pStyle w:val="TAL"/>
            </w:pPr>
            <w:bookmarkStart w:id="514" w:name="OLE_LINK7"/>
            <w:r>
              <w:rPr>
                <w:lang w:val="en-US" w:eastAsia="zh-CN"/>
              </w:rPr>
              <w:t>Access Control to GBA_U_API</w:t>
            </w:r>
            <w:bookmarkEnd w:id="514"/>
          </w:p>
        </w:tc>
        <w:tc>
          <w:tcPr>
            <w:tcW w:w="1533" w:type="dxa"/>
          </w:tcPr>
          <w:p w14:paraId="3BC030D9" w14:textId="44EBAF74" w:rsidR="001909DC" w:rsidRPr="00FB7AB7" w:rsidRDefault="001909DC" w:rsidP="001909DC">
            <w:pPr>
              <w:pStyle w:val="TAC"/>
            </w:pPr>
            <w:r>
              <w:t>Yes</w:t>
            </w:r>
          </w:p>
        </w:tc>
      </w:tr>
      <w:tr w:rsidR="00313726" w14:paraId="64BDBE97" w14:textId="77777777" w:rsidTr="00CD238A">
        <w:trPr>
          <w:jc w:val="center"/>
        </w:trPr>
        <w:tc>
          <w:tcPr>
            <w:tcW w:w="1652" w:type="dxa"/>
          </w:tcPr>
          <w:p w14:paraId="2EC7E5EB" w14:textId="3761DB6B" w:rsidR="00313726" w:rsidRDefault="00313726" w:rsidP="00313726">
            <w:pPr>
              <w:pStyle w:val="TAC"/>
            </w:pPr>
            <w:r>
              <w:rPr>
                <w:lang w:val="sv-SE"/>
              </w:rPr>
              <w:t>'6F</w:t>
            </w:r>
            <w:r>
              <w:rPr>
                <w:rFonts w:eastAsia="SimSun"/>
                <w:lang w:val="en-US" w:eastAsia="zh-CN"/>
              </w:rPr>
              <w:t>04</w:t>
            </w:r>
            <w:r>
              <w:rPr>
                <w:lang w:val="sv-SE"/>
              </w:rPr>
              <w:t>'</w:t>
            </w:r>
          </w:p>
        </w:tc>
        <w:tc>
          <w:tcPr>
            <w:tcW w:w="4470" w:type="dxa"/>
          </w:tcPr>
          <w:p w14:paraId="45CC3399" w14:textId="57BEDC19" w:rsidR="00313726" w:rsidRDefault="00313726" w:rsidP="00313726">
            <w:pPr>
              <w:pStyle w:val="TAL"/>
              <w:rPr>
                <w:lang w:val="en-US" w:eastAsia="zh-CN"/>
              </w:rPr>
            </w:pPr>
            <w:bookmarkStart w:id="515" w:name="OLE_LINK3"/>
            <w:r>
              <w:rPr>
                <w:rFonts w:hint="eastAsia"/>
                <w:lang w:val="en-US"/>
              </w:rPr>
              <w:t>I</w:t>
            </w:r>
            <w:r>
              <w:rPr>
                <w:rFonts w:eastAsia="SimSun" w:hint="eastAsia"/>
                <w:lang w:val="en-US" w:eastAsia="zh-CN"/>
              </w:rPr>
              <w:t>MS DC</w:t>
            </w:r>
            <w:r>
              <w:rPr>
                <w:rFonts w:hint="eastAsia"/>
                <w:lang w:val="en-US"/>
              </w:rPr>
              <w:t xml:space="preserve"> Establishment Indication</w:t>
            </w:r>
            <w:bookmarkEnd w:id="515"/>
          </w:p>
        </w:tc>
        <w:tc>
          <w:tcPr>
            <w:tcW w:w="1533" w:type="dxa"/>
          </w:tcPr>
          <w:p w14:paraId="45E45C82" w14:textId="500EA118" w:rsidR="00313726" w:rsidRDefault="00313726" w:rsidP="00313726">
            <w:pPr>
              <w:pStyle w:val="TAC"/>
            </w:pPr>
            <w:r>
              <w:rPr>
                <w:lang w:val="sv-SE"/>
              </w:rPr>
              <w:t>Yes</w:t>
            </w:r>
          </w:p>
        </w:tc>
      </w:tr>
      <w:tr w:rsidR="009974B8" w14:paraId="7E7191CC" w14:textId="77777777" w:rsidTr="00CD238A">
        <w:trPr>
          <w:jc w:val="center"/>
        </w:trPr>
        <w:tc>
          <w:tcPr>
            <w:tcW w:w="7655" w:type="dxa"/>
            <w:gridSpan w:val="3"/>
          </w:tcPr>
          <w:p w14:paraId="3A9AB432" w14:textId="2129D126"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P-CSCF or IMSConfigData are changed, the UICC should issue a REFRESH command.</w:t>
            </w:r>
          </w:p>
          <w:p w14:paraId="5BFFC691" w14:textId="77777777"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14:paraId="65F3393E" w14:textId="77777777" w:rsidR="009974B8" w:rsidRDefault="009974B8" w:rsidP="009974B8"/>
    <w:p w14:paraId="3EE7DC5C" w14:textId="77777777" w:rsidR="009974B8" w:rsidRDefault="009974B8" w:rsidP="009974B8">
      <w:pPr>
        <w:pStyle w:val="Heading8"/>
      </w:pPr>
      <w:r>
        <w:br w:type="page"/>
      </w:r>
      <w:bookmarkStart w:id="516" w:name="_Toc2867278"/>
      <w:bookmarkStart w:id="517" w:name="_Toc29900641"/>
      <w:bookmarkStart w:id="518" w:name="_Toc36481479"/>
      <w:bookmarkStart w:id="519" w:name="_Toc36481934"/>
      <w:bookmarkStart w:id="520" w:name="_Toc163038772"/>
      <w:r>
        <w:lastRenderedPageBreak/>
        <w:t xml:space="preserve">Annex </w:t>
      </w:r>
      <w:r>
        <w:rPr>
          <w:lang w:eastAsia="ja-JP"/>
        </w:rPr>
        <w:t xml:space="preserve">B </w:t>
      </w:r>
      <w:r>
        <w:t>(informative):</w:t>
      </w:r>
      <w:r>
        <w:br/>
        <w:t>Tags defined in 31.103</w:t>
      </w:r>
      <w:bookmarkEnd w:id="516"/>
      <w:bookmarkEnd w:id="517"/>
      <w:bookmarkEnd w:id="518"/>
      <w:bookmarkEnd w:id="519"/>
      <w:bookmarkEnd w:id="520"/>
    </w:p>
    <w:p w14:paraId="5FFD9148" w14:textId="77777777"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14:paraId="07D0F05D" w14:textId="77777777" w:rsidTr="00CD238A">
        <w:trPr>
          <w:jc w:val="center"/>
        </w:trPr>
        <w:tc>
          <w:tcPr>
            <w:tcW w:w="779" w:type="dxa"/>
          </w:tcPr>
          <w:p w14:paraId="1DBB6B86" w14:textId="77777777" w:rsidR="009974B8" w:rsidRPr="00FB7AB7" w:rsidRDefault="009974B8" w:rsidP="00CD238A">
            <w:pPr>
              <w:pStyle w:val="TAH"/>
            </w:pPr>
            <w:r w:rsidRPr="00FB7AB7">
              <w:t>Tag</w:t>
            </w:r>
          </w:p>
        </w:tc>
        <w:tc>
          <w:tcPr>
            <w:tcW w:w="4642" w:type="dxa"/>
          </w:tcPr>
          <w:p w14:paraId="3A18AA87" w14:textId="77777777" w:rsidR="009974B8" w:rsidRPr="00FB7AB7" w:rsidRDefault="009974B8" w:rsidP="00CD238A">
            <w:pPr>
              <w:pStyle w:val="TAH"/>
            </w:pPr>
            <w:r w:rsidRPr="00FB7AB7">
              <w:t>Name of Data Element</w:t>
            </w:r>
          </w:p>
        </w:tc>
        <w:tc>
          <w:tcPr>
            <w:tcW w:w="4288" w:type="dxa"/>
          </w:tcPr>
          <w:p w14:paraId="5F52D562" w14:textId="77777777" w:rsidR="009974B8" w:rsidRDefault="009974B8" w:rsidP="00CD238A">
            <w:pPr>
              <w:pStyle w:val="TAH"/>
              <w:rPr>
                <w:lang w:val="fr-FR"/>
              </w:rPr>
            </w:pPr>
            <w:r>
              <w:rPr>
                <w:lang w:val="fr-FR"/>
              </w:rPr>
              <w:t>Usage</w:t>
            </w:r>
          </w:p>
        </w:tc>
      </w:tr>
      <w:tr w:rsidR="009974B8" w14:paraId="3A79A21A" w14:textId="77777777" w:rsidTr="00CD238A">
        <w:trPr>
          <w:jc w:val="center"/>
        </w:trPr>
        <w:tc>
          <w:tcPr>
            <w:tcW w:w="779" w:type="dxa"/>
          </w:tcPr>
          <w:p w14:paraId="75A1D881" w14:textId="77777777" w:rsidR="009974B8" w:rsidRPr="00217249" w:rsidRDefault="009974B8" w:rsidP="00CD238A">
            <w:pPr>
              <w:pStyle w:val="TAC"/>
              <w:rPr>
                <w:lang w:val="fr-FR"/>
              </w:rPr>
            </w:pPr>
            <w:r>
              <w:rPr>
                <w:lang w:val="fr-FR"/>
              </w:rPr>
              <w:t>'80'</w:t>
            </w:r>
          </w:p>
        </w:tc>
        <w:tc>
          <w:tcPr>
            <w:tcW w:w="4642" w:type="dxa"/>
          </w:tcPr>
          <w:p w14:paraId="5CFBB9F5" w14:textId="77777777" w:rsidR="009974B8" w:rsidRPr="00217249" w:rsidRDefault="009974B8" w:rsidP="00CD238A">
            <w:pPr>
              <w:pStyle w:val="TAL"/>
              <w:rPr>
                <w:lang w:val="fr-FR"/>
              </w:rPr>
            </w:pPr>
            <w:r>
              <w:rPr>
                <w:lang w:val="fr-FR"/>
              </w:rPr>
              <w:t>NAF_ID</w:t>
            </w:r>
          </w:p>
        </w:tc>
        <w:tc>
          <w:tcPr>
            <w:tcW w:w="4288" w:type="dxa"/>
          </w:tcPr>
          <w:p w14:paraId="4019D7D3" w14:textId="77777777" w:rsidR="009974B8" w:rsidRDefault="009974B8" w:rsidP="00CD238A">
            <w:pPr>
              <w:pStyle w:val="TAL"/>
              <w:rPr>
                <w:lang w:val="fr-FR"/>
              </w:rPr>
            </w:pPr>
            <w:r>
              <w:rPr>
                <w:lang w:val="fr-FR"/>
              </w:rPr>
              <w:t>EF</w:t>
            </w:r>
            <w:r>
              <w:rPr>
                <w:vertAlign w:val="subscript"/>
                <w:lang w:val="fr-FR"/>
              </w:rPr>
              <w:t>GBANL</w:t>
            </w:r>
          </w:p>
        </w:tc>
      </w:tr>
      <w:tr w:rsidR="009974B8" w14:paraId="53317785" w14:textId="77777777" w:rsidTr="00CD238A">
        <w:trPr>
          <w:jc w:val="center"/>
        </w:trPr>
        <w:tc>
          <w:tcPr>
            <w:tcW w:w="779" w:type="dxa"/>
          </w:tcPr>
          <w:p w14:paraId="674CA13A" w14:textId="77777777" w:rsidR="009974B8" w:rsidRPr="00217249" w:rsidRDefault="009974B8" w:rsidP="00CD238A">
            <w:pPr>
              <w:pStyle w:val="TAC"/>
              <w:rPr>
                <w:lang w:val="fr-FR"/>
              </w:rPr>
            </w:pPr>
            <w:r>
              <w:rPr>
                <w:lang w:val="fr-FR"/>
              </w:rPr>
              <w:t>'80'</w:t>
            </w:r>
          </w:p>
        </w:tc>
        <w:tc>
          <w:tcPr>
            <w:tcW w:w="4642" w:type="dxa"/>
          </w:tcPr>
          <w:p w14:paraId="01D2097D" w14:textId="77777777" w:rsidR="009974B8" w:rsidRPr="00217249" w:rsidRDefault="009974B8" w:rsidP="00CD238A">
            <w:pPr>
              <w:pStyle w:val="TAL"/>
              <w:rPr>
                <w:lang w:val="fr-FR"/>
              </w:rPr>
            </w:pPr>
            <w:r>
              <w:rPr>
                <w:lang w:val="fr-FR"/>
              </w:rPr>
              <w:t>NAI TLV data object</w:t>
            </w:r>
          </w:p>
        </w:tc>
        <w:tc>
          <w:tcPr>
            <w:tcW w:w="4288" w:type="dxa"/>
          </w:tcPr>
          <w:p w14:paraId="71C2A499" w14:textId="77777777" w:rsidR="009974B8" w:rsidRDefault="009974B8" w:rsidP="00CD238A">
            <w:pPr>
              <w:pStyle w:val="TAL"/>
              <w:rPr>
                <w:lang w:val="fr-FR"/>
              </w:rPr>
            </w:pPr>
            <w:r>
              <w:rPr>
                <w:lang w:val="fr-FR"/>
              </w:rPr>
              <w:t>EF</w:t>
            </w:r>
            <w:r>
              <w:rPr>
                <w:vertAlign w:val="subscript"/>
                <w:lang w:val="fr-FR"/>
              </w:rPr>
              <w:t>IMPI</w:t>
            </w:r>
          </w:p>
        </w:tc>
      </w:tr>
      <w:tr w:rsidR="009974B8" w:rsidRPr="00217249" w14:paraId="58545FC5" w14:textId="77777777" w:rsidTr="00CD238A">
        <w:trPr>
          <w:jc w:val="center"/>
        </w:trPr>
        <w:tc>
          <w:tcPr>
            <w:tcW w:w="779" w:type="dxa"/>
          </w:tcPr>
          <w:p w14:paraId="2BC3167D" w14:textId="77777777" w:rsidR="009974B8" w:rsidRPr="00217249" w:rsidRDefault="009974B8" w:rsidP="00CD238A">
            <w:pPr>
              <w:pStyle w:val="TAC"/>
              <w:rPr>
                <w:lang w:val="fr-FR"/>
              </w:rPr>
            </w:pPr>
            <w:r>
              <w:rPr>
                <w:lang w:val="fr-FR"/>
              </w:rPr>
              <w:t>'80'</w:t>
            </w:r>
          </w:p>
        </w:tc>
        <w:tc>
          <w:tcPr>
            <w:tcW w:w="4642" w:type="dxa"/>
          </w:tcPr>
          <w:p w14:paraId="764285D6" w14:textId="77777777" w:rsidR="009974B8" w:rsidRPr="00217249" w:rsidRDefault="009974B8" w:rsidP="00CD238A">
            <w:pPr>
              <w:pStyle w:val="TAL"/>
            </w:pPr>
            <w:r>
              <w:t>P-CSCF TLV data object</w:t>
            </w:r>
          </w:p>
        </w:tc>
        <w:tc>
          <w:tcPr>
            <w:tcW w:w="4288" w:type="dxa"/>
          </w:tcPr>
          <w:p w14:paraId="71154712" w14:textId="77777777" w:rsidR="009974B8" w:rsidRPr="00217249" w:rsidRDefault="009974B8" w:rsidP="00CD238A">
            <w:pPr>
              <w:pStyle w:val="TAL"/>
            </w:pPr>
            <w:r>
              <w:t>EF</w:t>
            </w:r>
            <w:r>
              <w:rPr>
                <w:vertAlign w:val="subscript"/>
                <w:lang w:val="fr-FR"/>
              </w:rPr>
              <w:t>P-CSCF</w:t>
            </w:r>
          </w:p>
        </w:tc>
      </w:tr>
      <w:tr w:rsidR="009974B8" w14:paraId="4AA2356B" w14:textId="77777777" w:rsidTr="00CD238A">
        <w:trPr>
          <w:jc w:val="center"/>
        </w:trPr>
        <w:tc>
          <w:tcPr>
            <w:tcW w:w="779" w:type="dxa"/>
          </w:tcPr>
          <w:p w14:paraId="37EAE780" w14:textId="77777777" w:rsidR="009974B8" w:rsidRDefault="009974B8" w:rsidP="00CD238A">
            <w:pPr>
              <w:pStyle w:val="TAC"/>
              <w:rPr>
                <w:lang w:val="fr-FR"/>
              </w:rPr>
            </w:pPr>
            <w:r>
              <w:rPr>
                <w:lang w:val="fr-FR"/>
              </w:rPr>
              <w:t>'80'</w:t>
            </w:r>
          </w:p>
        </w:tc>
        <w:tc>
          <w:tcPr>
            <w:tcW w:w="4642" w:type="dxa"/>
          </w:tcPr>
          <w:p w14:paraId="49BFF8A9" w14:textId="77777777" w:rsidR="009974B8" w:rsidRDefault="009974B8" w:rsidP="00CD238A">
            <w:pPr>
              <w:pStyle w:val="TAL"/>
              <w:rPr>
                <w:lang w:val="fr-FR"/>
              </w:rPr>
            </w:pPr>
            <w:r>
              <w:rPr>
                <w:lang w:val="fr-FR"/>
              </w:rPr>
              <w:t>URI TLV data object</w:t>
            </w:r>
          </w:p>
        </w:tc>
        <w:tc>
          <w:tcPr>
            <w:tcW w:w="4288" w:type="dxa"/>
          </w:tcPr>
          <w:p w14:paraId="64B33918" w14:textId="77777777"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14:paraId="383CC6B5" w14:textId="77777777" w:rsidTr="00CD238A">
        <w:trPr>
          <w:jc w:val="center"/>
        </w:trPr>
        <w:tc>
          <w:tcPr>
            <w:tcW w:w="779" w:type="dxa"/>
          </w:tcPr>
          <w:p w14:paraId="4BE832B2" w14:textId="77777777" w:rsidR="009974B8" w:rsidRDefault="009974B8" w:rsidP="00CD238A">
            <w:pPr>
              <w:pStyle w:val="TAC"/>
              <w:rPr>
                <w:lang w:val="fr-FR"/>
              </w:rPr>
            </w:pPr>
            <w:r w:rsidRPr="00FB7AB7">
              <w:t>'80'</w:t>
            </w:r>
          </w:p>
        </w:tc>
        <w:tc>
          <w:tcPr>
            <w:tcW w:w="4642" w:type="dxa"/>
          </w:tcPr>
          <w:p w14:paraId="25EDB4ED" w14:textId="77777777" w:rsidR="009974B8" w:rsidRPr="00ED697F" w:rsidRDefault="009974B8" w:rsidP="00CD238A">
            <w:pPr>
              <w:pStyle w:val="TAL"/>
            </w:pPr>
            <w:r w:rsidRPr="00662EDC">
              <w:t>XCAP_conn_params_policy TLV TAG</w:t>
            </w:r>
          </w:p>
        </w:tc>
        <w:tc>
          <w:tcPr>
            <w:tcW w:w="4288" w:type="dxa"/>
          </w:tcPr>
          <w:p w14:paraId="2B42AEE8" w14:textId="77777777" w:rsidR="009974B8" w:rsidRDefault="009974B8" w:rsidP="00CD238A">
            <w:pPr>
              <w:pStyle w:val="TAL"/>
              <w:rPr>
                <w:lang w:val="fr-FR"/>
              </w:rPr>
            </w:pPr>
            <w:r w:rsidRPr="00662EDC">
              <w:t>EF</w:t>
            </w:r>
            <w:r w:rsidRPr="00662EDC">
              <w:rPr>
                <w:vertAlign w:val="subscript"/>
              </w:rPr>
              <w:t>XCAPConfigData</w:t>
            </w:r>
          </w:p>
        </w:tc>
      </w:tr>
      <w:tr w:rsidR="009974B8" w14:paraId="5C3F5DF4" w14:textId="77777777" w:rsidTr="00CD238A">
        <w:trPr>
          <w:jc w:val="center"/>
        </w:trPr>
        <w:tc>
          <w:tcPr>
            <w:tcW w:w="779" w:type="dxa"/>
          </w:tcPr>
          <w:p w14:paraId="0E9FF216" w14:textId="77777777" w:rsidR="009974B8" w:rsidRDefault="009974B8" w:rsidP="00CD238A">
            <w:pPr>
              <w:pStyle w:val="TAC"/>
              <w:rPr>
                <w:lang w:val="fr-FR"/>
              </w:rPr>
            </w:pPr>
            <w:r w:rsidRPr="00FB7AB7">
              <w:t>'80'</w:t>
            </w:r>
          </w:p>
        </w:tc>
        <w:tc>
          <w:tcPr>
            <w:tcW w:w="4642" w:type="dxa"/>
          </w:tcPr>
          <w:p w14:paraId="2916F1C9" w14:textId="77777777" w:rsidR="009974B8" w:rsidRDefault="009974B8" w:rsidP="00CD238A">
            <w:pPr>
              <w:pStyle w:val="TAL"/>
              <w:rPr>
                <w:lang w:val="fr-FR"/>
              </w:rPr>
            </w:pPr>
            <w:r w:rsidRPr="001C20B8">
              <w:t>IMS configuration data encoding</w:t>
            </w:r>
          </w:p>
        </w:tc>
        <w:tc>
          <w:tcPr>
            <w:tcW w:w="4288" w:type="dxa"/>
          </w:tcPr>
          <w:p w14:paraId="704683E8" w14:textId="77777777" w:rsidR="009974B8" w:rsidRDefault="009974B8" w:rsidP="00CD238A">
            <w:pPr>
              <w:pStyle w:val="TAL"/>
              <w:rPr>
                <w:lang w:val="fr-FR"/>
              </w:rPr>
            </w:pPr>
            <w:r>
              <w:t>EF</w:t>
            </w:r>
            <w:r>
              <w:rPr>
                <w:vertAlign w:val="subscript"/>
              </w:rPr>
              <w:t>IMSConfigData</w:t>
            </w:r>
          </w:p>
        </w:tc>
      </w:tr>
      <w:tr w:rsidR="009144B3" w14:paraId="1618A630" w14:textId="77777777" w:rsidTr="00CD238A">
        <w:trPr>
          <w:jc w:val="center"/>
        </w:trPr>
        <w:tc>
          <w:tcPr>
            <w:tcW w:w="779" w:type="dxa"/>
          </w:tcPr>
          <w:p w14:paraId="06045174" w14:textId="77777777" w:rsidR="009144B3" w:rsidRPr="00FB7AB7" w:rsidRDefault="009144B3" w:rsidP="009144B3">
            <w:pPr>
              <w:pStyle w:val="TAC"/>
            </w:pPr>
            <w:r>
              <w:t>'80'</w:t>
            </w:r>
          </w:p>
        </w:tc>
        <w:tc>
          <w:tcPr>
            <w:tcW w:w="4642" w:type="dxa"/>
          </w:tcPr>
          <w:p w14:paraId="6EB5939F" w14:textId="77777777"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14:paraId="46ED3BB7" w14:textId="77777777" w:rsidR="009144B3" w:rsidRDefault="009144B3" w:rsidP="009144B3">
            <w:pPr>
              <w:pStyle w:val="TAL"/>
            </w:pPr>
            <w:r>
              <w:t>EF</w:t>
            </w:r>
            <w:r>
              <w:rPr>
                <w:vertAlign w:val="subscript"/>
              </w:rPr>
              <w:t>MuDMiDConfigData</w:t>
            </w:r>
          </w:p>
        </w:tc>
      </w:tr>
      <w:tr w:rsidR="009144B3" w14:paraId="63CA641B" w14:textId="77777777" w:rsidTr="00CD238A">
        <w:trPr>
          <w:jc w:val="center"/>
        </w:trPr>
        <w:tc>
          <w:tcPr>
            <w:tcW w:w="779" w:type="dxa"/>
          </w:tcPr>
          <w:p w14:paraId="4AAC3696" w14:textId="77777777" w:rsidR="009144B3" w:rsidRDefault="009144B3" w:rsidP="009144B3">
            <w:pPr>
              <w:pStyle w:val="TAC"/>
              <w:rPr>
                <w:lang w:val="fr-FR"/>
              </w:rPr>
            </w:pPr>
            <w:r w:rsidRPr="00FB7AB7">
              <w:t>'81'</w:t>
            </w:r>
          </w:p>
        </w:tc>
        <w:tc>
          <w:tcPr>
            <w:tcW w:w="4642" w:type="dxa"/>
          </w:tcPr>
          <w:p w14:paraId="4BB6E658" w14:textId="77777777" w:rsidR="009144B3" w:rsidRDefault="009144B3" w:rsidP="009144B3">
            <w:pPr>
              <w:pStyle w:val="TAL"/>
              <w:rPr>
                <w:lang w:val="fr-FR"/>
              </w:rPr>
            </w:pPr>
            <w:r w:rsidRPr="001C20B8">
              <w:t>IMS configuration data</w:t>
            </w:r>
          </w:p>
        </w:tc>
        <w:tc>
          <w:tcPr>
            <w:tcW w:w="4288" w:type="dxa"/>
          </w:tcPr>
          <w:p w14:paraId="42AF8D3E" w14:textId="77777777" w:rsidR="009144B3" w:rsidRDefault="009144B3" w:rsidP="009144B3">
            <w:pPr>
              <w:pStyle w:val="TAL"/>
              <w:rPr>
                <w:lang w:val="fr-FR"/>
              </w:rPr>
            </w:pPr>
            <w:r>
              <w:t>EF</w:t>
            </w:r>
            <w:r>
              <w:rPr>
                <w:vertAlign w:val="subscript"/>
              </w:rPr>
              <w:t>IMSConfigData</w:t>
            </w:r>
          </w:p>
        </w:tc>
      </w:tr>
      <w:tr w:rsidR="009144B3" w14:paraId="6AC6A9D5" w14:textId="77777777" w:rsidTr="00CD238A">
        <w:trPr>
          <w:jc w:val="center"/>
        </w:trPr>
        <w:tc>
          <w:tcPr>
            <w:tcW w:w="779" w:type="dxa"/>
          </w:tcPr>
          <w:p w14:paraId="666F3ED1" w14:textId="77777777" w:rsidR="009144B3" w:rsidRDefault="009144B3" w:rsidP="009144B3">
            <w:pPr>
              <w:pStyle w:val="TAC"/>
              <w:rPr>
                <w:lang w:val="fr-FR"/>
              </w:rPr>
            </w:pPr>
            <w:r>
              <w:rPr>
                <w:lang w:val="fr-FR"/>
              </w:rPr>
              <w:t>'81'</w:t>
            </w:r>
          </w:p>
        </w:tc>
        <w:tc>
          <w:tcPr>
            <w:tcW w:w="4642" w:type="dxa"/>
          </w:tcPr>
          <w:p w14:paraId="54C9BE0D" w14:textId="77777777" w:rsidR="009144B3" w:rsidRDefault="009144B3" w:rsidP="009144B3">
            <w:pPr>
              <w:pStyle w:val="TAL"/>
              <w:rPr>
                <w:lang w:val="fr-FR"/>
              </w:rPr>
            </w:pPr>
            <w:r>
              <w:rPr>
                <w:lang w:val="fr-FR"/>
              </w:rPr>
              <w:t>B-TID</w:t>
            </w:r>
          </w:p>
        </w:tc>
        <w:tc>
          <w:tcPr>
            <w:tcW w:w="4288" w:type="dxa"/>
          </w:tcPr>
          <w:p w14:paraId="5A8CE8AA" w14:textId="77777777" w:rsidR="009144B3" w:rsidRDefault="009144B3" w:rsidP="009144B3">
            <w:pPr>
              <w:pStyle w:val="TAL"/>
              <w:rPr>
                <w:lang w:val="fr-FR"/>
              </w:rPr>
            </w:pPr>
            <w:r>
              <w:rPr>
                <w:lang w:val="fr-FR"/>
              </w:rPr>
              <w:t>EF</w:t>
            </w:r>
            <w:r>
              <w:rPr>
                <w:vertAlign w:val="subscript"/>
                <w:lang w:val="fr-FR"/>
              </w:rPr>
              <w:t>GBANL</w:t>
            </w:r>
          </w:p>
        </w:tc>
      </w:tr>
      <w:tr w:rsidR="009144B3" w14:paraId="3813BDB8" w14:textId="77777777" w:rsidTr="00CD238A">
        <w:trPr>
          <w:jc w:val="center"/>
        </w:trPr>
        <w:tc>
          <w:tcPr>
            <w:tcW w:w="779" w:type="dxa"/>
          </w:tcPr>
          <w:p w14:paraId="626E35AE" w14:textId="77777777" w:rsidR="009144B3" w:rsidRDefault="009144B3" w:rsidP="009144B3">
            <w:pPr>
              <w:pStyle w:val="TAC"/>
              <w:rPr>
                <w:lang w:val="fr-FR"/>
              </w:rPr>
            </w:pPr>
            <w:r>
              <w:rPr>
                <w:lang w:val="fr-FR"/>
              </w:rPr>
              <w:t>'81'</w:t>
            </w:r>
          </w:p>
        </w:tc>
        <w:tc>
          <w:tcPr>
            <w:tcW w:w="4642" w:type="dxa"/>
          </w:tcPr>
          <w:p w14:paraId="390E443B" w14:textId="77777777"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14:paraId="735C541C" w14:textId="77777777" w:rsidR="009144B3" w:rsidRDefault="009144B3" w:rsidP="009144B3">
            <w:pPr>
              <w:pStyle w:val="TAL"/>
              <w:rPr>
                <w:lang w:val="fr-FR"/>
              </w:rPr>
            </w:pPr>
            <w:r>
              <w:t>EF</w:t>
            </w:r>
            <w:r>
              <w:rPr>
                <w:vertAlign w:val="subscript"/>
              </w:rPr>
              <w:t>MuDMiDConfigData</w:t>
            </w:r>
          </w:p>
        </w:tc>
      </w:tr>
      <w:tr w:rsidR="009974B8" w14:paraId="14A88DF1" w14:textId="77777777" w:rsidTr="00CD238A">
        <w:trPr>
          <w:jc w:val="center"/>
        </w:trPr>
        <w:tc>
          <w:tcPr>
            <w:tcW w:w="779" w:type="dxa"/>
          </w:tcPr>
          <w:p w14:paraId="686205F2" w14:textId="77777777" w:rsidR="009974B8" w:rsidRPr="00FB7AB7" w:rsidRDefault="009974B8" w:rsidP="00CD238A">
            <w:pPr>
              <w:pStyle w:val="TAC"/>
            </w:pPr>
            <w:r w:rsidRPr="00FB7AB7">
              <w:t>'A0'</w:t>
            </w:r>
          </w:p>
        </w:tc>
        <w:tc>
          <w:tcPr>
            <w:tcW w:w="4642" w:type="dxa"/>
          </w:tcPr>
          <w:p w14:paraId="138B0768" w14:textId="77777777" w:rsidR="009974B8" w:rsidRPr="00662EDC" w:rsidRDefault="009974B8" w:rsidP="00CD238A">
            <w:pPr>
              <w:pStyle w:val="TAL"/>
            </w:pPr>
            <w:r w:rsidRPr="00662EDC">
              <w:t>XCAP_conn_params_policy part tag</w:t>
            </w:r>
          </w:p>
          <w:p w14:paraId="57A7E93C" w14:textId="77777777" w:rsidR="009974B8" w:rsidRPr="00662EDC" w:rsidRDefault="009974B8" w:rsidP="00CD238A">
            <w:pPr>
              <w:pStyle w:val="TAL"/>
            </w:pPr>
            <w:r w:rsidRPr="00662EDC">
              <w:t>The following tags are encapsulated within 'A0'</w:t>
            </w:r>
          </w:p>
          <w:p w14:paraId="5FAB9570" w14:textId="77777777"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5490C014" w14:textId="77777777"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5025A9AA" w14:textId="77777777"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14:paraId="4FEAB5E6" w14:textId="77777777" w:rsidR="009974B8" w:rsidRDefault="009974B8" w:rsidP="00CD238A">
            <w:pPr>
              <w:pStyle w:val="TAL"/>
            </w:pPr>
          </w:p>
        </w:tc>
        <w:tc>
          <w:tcPr>
            <w:tcW w:w="4288" w:type="dxa"/>
          </w:tcPr>
          <w:p w14:paraId="7A511BE8" w14:textId="77777777" w:rsidR="009974B8" w:rsidRDefault="009974B8" w:rsidP="00CD238A">
            <w:pPr>
              <w:pStyle w:val="TAL"/>
            </w:pPr>
            <w:r w:rsidRPr="00662EDC">
              <w:t>EF</w:t>
            </w:r>
            <w:r w:rsidRPr="00662EDC">
              <w:rPr>
                <w:vertAlign w:val="subscript"/>
              </w:rPr>
              <w:t>XCAPConfigData</w:t>
            </w:r>
          </w:p>
        </w:tc>
      </w:tr>
      <w:tr w:rsidR="009974B8" w14:paraId="3EDB2003" w14:textId="77777777" w:rsidTr="00CD238A">
        <w:trPr>
          <w:jc w:val="center"/>
        </w:trPr>
        <w:tc>
          <w:tcPr>
            <w:tcW w:w="779" w:type="dxa"/>
          </w:tcPr>
          <w:p w14:paraId="215A175E" w14:textId="77777777" w:rsidR="009974B8" w:rsidRPr="00FB7AB7" w:rsidRDefault="009974B8" w:rsidP="00CD238A">
            <w:pPr>
              <w:pStyle w:val="TAC"/>
            </w:pPr>
            <w:r w:rsidRPr="00FB7AB7">
              <w:t>'A1'</w:t>
            </w:r>
          </w:p>
        </w:tc>
        <w:tc>
          <w:tcPr>
            <w:tcW w:w="4642" w:type="dxa"/>
          </w:tcPr>
          <w:p w14:paraId="183F2933" w14:textId="77777777" w:rsidR="009144B3" w:rsidRPr="00662EDC" w:rsidRDefault="009144B3" w:rsidP="009144B3">
            <w:pPr>
              <w:pStyle w:val="TAL"/>
            </w:pPr>
            <w:r w:rsidRPr="00662EDC">
              <w:t>XCAP connection parameters policy part tag</w:t>
            </w:r>
          </w:p>
          <w:p w14:paraId="4A1C37E8" w14:textId="77777777" w:rsidR="009144B3" w:rsidRPr="00662EDC" w:rsidRDefault="009144B3" w:rsidP="009144B3">
            <w:pPr>
              <w:pStyle w:val="TAL"/>
            </w:pPr>
            <w:r w:rsidRPr="00662EDC">
              <w:t>The following tags are encapsulated within 'A</w:t>
            </w:r>
            <w:r>
              <w:t>1</w:t>
            </w:r>
            <w:r w:rsidRPr="00662EDC">
              <w:t>'</w:t>
            </w:r>
          </w:p>
          <w:p w14:paraId="3799A9D5" w14:textId="77777777"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1D150F19" w14:textId="77777777"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4BF0E6D5" w14:textId="77777777"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14:paraId="73D44E6B" w14:textId="77777777"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14:paraId="32D1654B" w14:textId="77777777"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14:paraId="2627C2FE" w14:textId="77777777" w:rsidR="009144B3" w:rsidRPr="00662EDC" w:rsidRDefault="009144B3" w:rsidP="009144B3">
            <w:pPr>
              <w:pStyle w:val="TAL"/>
              <w:ind w:left="284"/>
            </w:pPr>
            <w:r w:rsidRPr="00662EDC">
              <w:rPr>
                <w:snapToGrid w:val="0"/>
              </w:rPr>
              <w:t xml:space="preserve">'86'    </w:t>
            </w:r>
            <w:r w:rsidRPr="00662EDC">
              <w:t>XCAP Authentication password Tag</w:t>
            </w:r>
          </w:p>
          <w:p w14:paraId="5E704E75" w14:textId="77777777" w:rsidR="009144B3" w:rsidRPr="00662EDC" w:rsidRDefault="009144B3" w:rsidP="009144B3">
            <w:pPr>
              <w:pStyle w:val="TAL"/>
              <w:ind w:left="284"/>
            </w:pPr>
            <w:r>
              <w:t>'</w:t>
            </w:r>
            <w:r w:rsidRPr="00662EDC">
              <w:t>87</w:t>
            </w:r>
            <w:r>
              <w:t>'</w:t>
            </w:r>
            <w:r w:rsidRPr="00662EDC">
              <w:t>…XCAP Authentication type Tag</w:t>
            </w:r>
          </w:p>
          <w:p w14:paraId="157EC396" w14:textId="77777777" w:rsidR="009144B3" w:rsidRPr="00662EDC" w:rsidRDefault="009144B3" w:rsidP="009144B3">
            <w:pPr>
              <w:pStyle w:val="TAL"/>
              <w:ind w:left="284"/>
            </w:pPr>
            <w:r>
              <w:t>'</w:t>
            </w:r>
            <w:r w:rsidRPr="00662EDC">
              <w:t>88</w:t>
            </w:r>
            <w:r>
              <w:t>'</w:t>
            </w:r>
            <w:r w:rsidRPr="00662EDC">
              <w:t>…Address type Tag</w:t>
            </w:r>
          </w:p>
          <w:p w14:paraId="3B22063E" w14:textId="77777777" w:rsidR="009144B3" w:rsidRPr="00662EDC" w:rsidRDefault="009144B3" w:rsidP="009144B3">
            <w:pPr>
              <w:pStyle w:val="TAL"/>
              <w:ind w:left="284"/>
            </w:pPr>
            <w:r>
              <w:t>'</w:t>
            </w:r>
            <w:r w:rsidRPr="00662EDC">
              <w:t>89</w:t>
            </w:r>
            <w:r>
              <w:t>'</w:t>
            </w:r>
            <w:r w:rsidRPr="00662EDC">
              <w:t>…Address Tag</w:t>
            </w:r>
          </w:p>
          <w:p w14:paraId="23564D92" w14:textId="77777777" w:rsidR="009144B3" w:rsidRPr="00662EDC" w:rsidRDefault="009144B3" w:rsidP="009144B3">
            <w:pPr>
              <w:pStyle w:val="TAL"/>
              <w:ind w:left="284"/>
            </w:pPr>
            <w:r>
              <w:t>'</w:t>
            </w:r>
            <w:r w:rsidRPr="00662EDC">
              <w:t>8A</w:t>
            </w:r>
            <w:r>
              <w:t>'</w:t>
            </w:r>
            <w:r w:rsidRPr="00662EDC">
              <w:t>…PDP Authentication type Tag</w:t>
            </w:r>
          </w:p>
          <w:p w14:paraId="40EA93BC" w14:textId="77777777" w:rsidR="009144B3" w:rsidRPr="00662EDC" w:rsidRDefault="009144B3" w:rsidP="009144B3">
            <w:pPr>
              <w:pStyle w:val="TAL"/>
              <w:ind w:left="284"/>
            </w:pPr>
            <w:r>
              <w:t>'</w:t>
            </w:r>
            <w:r w:rsidRPr="00662EDC">
              <w:t>8B</w:t>
            </w:r>
            <w:r>
              <w:t>'</w:t>
            </w:r>
            <w:r w:rsidRPr="00662EDC">
              <w:t>…PDP Authentication Name Tag</w:t>
            </w:r>
          </w:p>
          <w:p w14:paraId="023267E5" w14:textId="77777777" w:rsidR="009974B8" w:rsidRPr="00662EDC" w:rsidRDefault="009144B3" w:rsidP="009144B3">
            <w:pPr>
              <w:pStyle w:val="TAL"/>
            </w:pPr>
            <w:r>
              <w:t>'</w:t>
            </w:r>
            <w:r w:rsidRPr="00662EDC">
              <w:t>8C</w:t>
            </w:r>
            <w:r>
              <w:t>'</w:t>
            </w:r>
            <w:r w:rsidRPr="00662EDC">
              <w:t>…PDP Authentication Secret Tag</w:t>
            </w:r>
          </w:p>
        </w:tc>
        <w:tc>
          <w:tcPr>
            <w:tcW w:w="4288" w:type="dxa"/>
          </w:tcPr>
          <w:p w14:paraId="62C87270" w14:textId="77777777" w:rsidR="009974B8" w:rsidRPr="00662EDC" w:rsidRDefault="009974B8" w:rsidP="00CD238A">
            <w:pPr>
              <w:pStyle w:val="TAL"/>
            </w:pPr>
            <w:r w:rsidRPr="00662EDC">
              <w:t>EF</w:t>
            </w:r>
            <w:r w:rsidRPr="00662EDC">
              <w:rPr>
                <w:vertAlign w:val="subscript"/>
              </w:rPr>
              <w:t>XCAPConfigData</w:t>
            </w:r>
          </w:p>
        </w:tc>
      </w:tr>
      <w:tr w:rsidR="009974B8" w14:paraId="3F72C41A" w14:textId="77777777" w:rsidTr="00CD238A">
        <w:trPr>
          <w:jc w:val="center"/>
        </w:trPr>
        <w:tc>
          <w:tcPr>
            <w:tcW w:w="779" w:type="dxa"/>
          </w:tcPr>
          <w:p w14:paraId="7767DE17" w14:textId="77777777" w:rsidR="009974B8" w:rsidRPr="00FB7AB7" w:rsidRDefault="009974B8" w:rsidP="00CD238A">
            <w:pPr>
              <w:pStyle w:val="TAC"/>
            </w:pPr>
            <w:r w:rsidRPr="00FB7AB7">
              <w:t>'DB'</w:t>
            </w:r>
          </w:p>
        </w:tc>
        <w:tc>
          <w:tcPr>
            <w:tcW w:w="4642" w:type="dxa"/>
          </w:tcPr>
          <w:p w14:paraId="66C011BD" w14:textId="77777777" w:rsidR="009974B8" w:rsidRDefault="009974B8" w:rsidP="00CD238A">
            <w:pPr>
              <w:pStyle w:val="TAL"/>
            </w:pPr>
            <w:r>
              <w:t>Successful IMS authentication</w:t>
            </w:r>
          </w:p>
        </w:tc>
        <w:tc>
          <w:tcPr>
            <w:tcW w:w="4288" w:type="dxa"/>
          </w:tcPr>
          <w:p w14:paraId="71756363" w14:textId="77777777" w:rsidR="009974B8" w:rsidRDefault="009974B8" w:rsidP="00CD238A">
            <w:pPr>
              <w:pStyle w:val="TAL"/>
            </w:pPr>
            <w:r>
              <w:t>Response to AUTHENTICATE"IMS AKA security context"</w:t>
            </w:r>
          </w:p>
        </w:tc>
      </w:tr>
      <w:tr w:rsidR="009974B8" w14:paraId="450CF08F" w14:textId="77777777" w:rsidTr="00CD238A">
        <w:trPr>
          <w:jc w:val="center"/>
        </w:trPr>
        <w:tc>
          <w:tcPr>
            <w:tcW w:w="779" w:type="dxa"/>
          </w:tcPr>
          <w:p w14:paraId="30D9EC18" w14:textId="77777777" w:rsidR="009974B8" w:rsidRPr="00FB7AB7" w:rsidRDefault="009974B8" w:rsidP="00CD238A">
            <w:pPr>
              <w:pStyle w:val="TAC"/>
            </w:pPr>
            <w:r w:rsidRPr="00FB7AB7">
              <w:t>'DB'</w:t>
            </w:r>
          </w:p>
        </w:tc>
        <w:tc>
          <w:tcPr>
            <w:tcW w:w="4642" w:type="dxa"/>
          </w:tcPr>
          <w:p w14:paraId="3343159C" w14:textId="77777777" w:rsidR="009974B8" w:rsidRDefault="009974B8" w:rsidP="00CD238A">
            <w:pPr>
              <w:pStyle w:val="TAL"/>
            </w:pPr>
            <w:r>
              <w:t>HTTP Digest Context response</w:t>
            </w:r>
          </w:p>
        </w:tc>
        <w:tc>
          <w:tcPr>
            <w:tcW w:w="4288" w:type="dxa"/>
          </w:tcPr>
          <w:p w14:paraId="2FA0C0B0" w14:textId="77777777" w:rsidR="009974B8" w:rsidRDefault="009974B8" w:rsidP="00CD238A">
            <w:pPr>
              <w:pStyle w:val="TAL"/>
            </w:pPr>
            <w:r>
              <w:t>Response to AUTHENTICATE "HTTP Digest security context"</w:t>
            </w:r>
          </w:p>
        </w:tc>
      </w:tr>
      <w:tr w:rsidR="009974B8" w14:paraId="4D83D0C7" w14:textId="77777777" w:rsidTr="00CD238A">
        <w:trPr>
          <w:jc w:val="center"/>
        </w:trPr>
        <w:tc>
          <w:tcPr>
            <w:tcW w:w="779" w:type="dxa"/>
          </w:tcPr>
          <w:p w14:paraId="1C7588E0" w14:textId="77777777" w:rsidR="009974B8" w:rsidRPr="00FB7AB7" w:rsidRDefault="009974B8" w:rsidP="00CD238A">
            <w:pPr>
              <w:pStyle w:val="TAC"/>
            </w:pPr>
            <w:r w:rsidRPr="00FB7AB7">
              <w:t>'DB'</w:t>
            </w:r>
          </w:p>
        </w:tc>
        <w:tc>
          <w:tcPr>
            <w:tcW w:w="4642" w:type="dxa"/>
          </w:tcPr>
          <w:p w14:paraId="6410B491" w14:textId="77777777" w:rsidR="009974B8" w:rsidRDefault="009974B8" w:rsidP="00CD238A">
            <w:pPr>
              <w:pStyle w:val="TAL"/>
            </w:pPr>
            <w:r>
              <w:t>Successful GBA operation</w:t>
            </w:r>
          </w:p>
        </w:tc>
        <w:tc>
          <w:tcPr>
            <w:tcW w:w="4288" w:type="dxa"/>
          </w:tcPr>
          <w:p w14:paraId="6FEC0B8B" w14:textId="77777777" w:rsidR="009974B8" w:rsidRDefault="009974B8" w:rsidP="00CD238A">
            <w:pPr>
              <w:pStyle w:val="TAL"/>
            </w:pPr>
            <w:r>
              <w:t>Response to AUTHENTICATE "GBA security context"</w:t>
            </w:r>
          </w:p>
        </w:tc>
      </w:tr>
      <w:tr w:rsidR="009974B8" w14:paraId="08805973" w14:textId="77777777" w:rsidTr="00CD238A">
        <w:trPr>
          <w:jc w:val="center"/>
        </w:trPr>
        <w:tc>
          <w:tcPr>
            <w:tcW w:w="779" w:type="dxa"/>
          </w:tcPr>
          <w:p w14:paraId="54ED30BE" w14:textId="77777777" w:rsidR="009974B8" w:rsidRDefault="009974B8" w:rsidP="00CD238A">
            <w:pPr>
              <w:pStyle w:val="TAC"/>
              <w:rPr>
                <w:lang w:val="fr-FR"/>
              </w:rPr>
            </w:pPr>
            <w:r>
              <w:rPr>
                <w:lang w:val="fr-FR"/>
              </w:rPr>
              <w:t>'DC'</w:t>
            </w:r>
          </w:p>
        </w:tc>
        <w:tc>
          <w:tcPr>
            <w:tcW w:w="4642" w:type="dxa"/>
          </w:tcPr>
          <w:p w14:paraId="2A73C9AF" w14:textId="77777777" w:rsidR="009974B8" w:rsidRDefault="009974B8" w:rsidP="00CD238A">
            <w:pPr>
              <w:pStyle w:val="TAL"/>
              <w:rPr>
                <w:lang w:val="fr-FR"/>
              </w:rPr>
            </w:pPr>
            <w:r>
              <w:rPr>
                <w:lang w:val="fr-FR"/>
              </w:rPr>
              <w:t>Synchronisation failure</w:t>
            </w:r>
          </w:p>
        </w:tc>
        <w:tc>
          <w:tcPr>
            <w:tcW w:w="4288" w:type="dxa"/>
          </w:tcPr>
          <w:p w14:paraId="370CFE30" w14:textId="77777777" w:rsidR="009974B8" w:rsidRDefault="009974B8" w:rsidP="00CD238A">
            <w:pPr>
              <w:pStyle w:val="TAL"/>
            </w:pPr>
            <w:r>
              <w:t>Response to AUTHENTICATE "IMS AKA security context" or "GBA security context (Bootstrapping Mode)"</w:t>
            </w:r>
          </w:p>
        </w:tc>
      </w:tr>
      <w:tr w:rsidR="009974B8" w14:paraId="78A5EDE1" w14:textId="77777777" w:rsidTr="00CD238A">
        <w:trPr>
          <w:jc w:val="center"/>
        </w:trPr>
        <w:tc>
          <w:tcPr>
            <w:tcW w:w="779" w:type="dxa"/>
          </w:tcPr>
          <w:p w14:paraId="3EF4345E" w14:textId="77777777" w:rsidR="009974B8" w:rsidRPr="00FB7AB7" w:rsidRDefault="009974B8" w:rsidP="00CD238A">
            <w:pPr>
              <w:pStyle w:val="TAC"/>
            </w:pPr>
            <w:r>
              <w:rPr>
                <w:lang w:val="fr-FR"/>
              </w:rPr>
              <w:t>'DD'</w:t>
            </w:r>
          </w:p>
        </w:tc>
        <w:tc>
          <w:tcPr>
            <w:tcW w:w="4642" w:type="dxa"/>
          </w:tcPr>
          <w:p w14:paraId="3989DEB4" w14:textId="77777777" w:rsidR="009974B8" w:rsidRDefault="009974B8" w:rsidP="00CD238A">
            <w:pPr>
              <w:pStyle w:val="TAL"/>
            </w:pPr>
            <w:r w:rsidRPr="000F795D">
              <w:t>GBA Security Context Bootstrapping Mode</w:t>
            </w:r>
          </w:p>
        </w:tc>
        <w:tc>
          <w:tcPr>
            <w:tcW w:w="4288" w:type="dxa"/>
          </w:tcPr>
          <w:p w14:paraId="79317016" w14:textId="77777777" w:rsidR="009974B8" w:rsidRDefault="009974B8" w:rsidP="00CD238A">
            <w:pPr>
              <w:pStyle w:val="TAL"/>
            </w:pPr>
            <w:r>
              <w:t>AUTHENTICATE "GBA security context"</w:t>
            </w:r>
          </w:p>
        </w:tc>
      </w:tr>
      <w:tr w:rsidR="009974B8" w14:paraId="33D50C15" w14:textId="77777777" w:rsidTr="00CD238A">
        <w:trPr>
          <w:jc w:val="center"/>
        </w:trPr>
        <w:tc>
          <w:tcPr>
            <w:tcW w:w="779" w:type="dxa"/>
          </w:tcPr>
          <w:p w14:paraId="10A3D48A" w14:textId="77777777" w:rsidR="009974B8" w:rsidRPr="00FB7AB7" w:rsidRDefault="009974B8" w:rsidP="00CD238A">
            <w:pPr>
              <w:pStyle w:val="TAC"/>
            </w:pPr>
            <w:r>
              <w:rPr>
                <w:lang w:val="fr-FR"/>
              </w:rPr>
              <w:t>'DE'</w:t>
            </w:r>
          </w:p>
        </w:tc>
        <w:tc>
          <w:tcPr>
            <w:tcW w:w="4642" w:type="dxa"/>
          </w:tcPr>
          <w:p w14:paraId="781D7916" w14:textId="77777777" w:rsidR="009974B8" w:rsidRDefault="009974B8" w:rsidP="00CD238A">
            <w:pPr>
              <w:pStyle w:val="TAL"/>
            </w:pPr>
            <w:r>
              <w:rPr>
                <w:lang w:val="fr-FR"/>
              </w:rPr>
              <w:t>GBA Security Context NAF Derivation Mode</w:t>
            </w:r>
          </w:p>
        </w:tc>
        <w:tc>
          <w:tcPr>
            <w:tcW w:w="4288" w:type="dxa"/>
          </w:tcPr>
          <w:p w14:paraId="1DBB41B9" w14:textId="77777777" w:rsidR="009974B8" w:rsidRDefault="009974B8" w:rsidP="00CD238A">
            <w:pPr>
              <w:pStyle w:val="TAL"/>
            </w:pPr>
            <w:r>
              <w:t>AUTHENTICATE "GBA security context"</w:t>
            </w:r>
          </w:p>
        </w:tc>
      </w:tr>
    </w:tbl>
    <w:p w14:paraId="0F3D4C1C" w14:textId="77777777" w:rsidR="009974B8" w:rsidRDefault="009974B8" w:rsidP="009974B8"/>
    <w:p w14:paraId="3D9D96C7" w14:textId="77777777"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14:paraId="61AE2A81" w14:textId="77777777" w:rsidR="009974B8" w:rsidRDefault="009974B8" w:rsidP="009974B8">
      <w:pPr>
        <w:pStyle w:val="Heading8"/>
        <w:rPr>
          <w:lang w:eastAsia="ja-JP"/>
        </w:rPr>
      </w:pPr>
      <w:r>
        <w:br w:type="page"/>
      </w:r>
      <w:bookmarkStart w:id="521" w:name="_Toc2867279"/>
      <w:bookmarkStart w:id="522" w:name="_Toc29900642"/>
      <w:bookmarkStart w:id="523" w:name="_Toc36481480"/>
      <w:bookmarkStart w:id="524" w:name="_Toc36481935"/>
      <w:bookmarkStart w:id="525" w:name="_Toc163038773"/>
      <w:r>
        <w:lastRenderedPageBreak/>
        <w:t xml:space="preserve">Annex </w:t>
      </w:r>
      <w:r>
        <w:rPr>
          <w:lang w:eastAsia="ja-JP"/>
        </w:rPr>
        <w:t>C</w:t>
      </w:r>
      <w:r>
        <w:t xml:space="preserve"> (informative):</w:t>
      </w:r>
      <w:r>
        <w:br/>
        <w:t>Suggested contents of the EFs at pre</w:t>
      </w:r>
      <w:r>
        <w:noBreakHyphen/>
        <w:t>personalization</w:t>
      </w:r>
      <w:bookmarkEnd w:id="521"/>
      <w:bookmarkEnd w:id="522"/>
      <w:bookmarkEnd w:id="523"/>
      <w:bookmarkEnd w:id="524"/>
      <w:bookmarkEnd w:id="525"/>
    </w:p>
    <w:p w14:paraId="71A18B60" w14:textId="77777777" w:rsidR="009974B8" w:rsidRDefault="009974B8" w:rsidP="009974B8">
      <w:r>
        <w:t>If EFs have an unassigned value, it may not be clear from the main text what this value should be. This annex suggests values in these cases.</w:t>
      </w:r>
    </w:p>
    <w:p w14:paraId="5D6CCD0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14:paraId="21BB26BF" w14:textId="77777777" w:rsidTr="00CD238A">
        <w:trPr>
          <w:jc w:val="center"/>
        </w:trPr>
        <w:tc>
          <w:tcPr>
            <w:tcW w:w="1898" w:type="dxa"/>
          </w:tcPr>
          <w:p w14:paraId="32022F6E" w14:textId="77777777" w:rsidR="009974B8" w:rsidRDefault="009974B8" w:rsidP="00CD238A">
            <w:pPr>
              <w:pStyle w:val="TAH"/>
              <w:rPr>
                <w:lang w:val="fr-FR"/>
              </w:rPr>
            </w:pPr>
            <w:r>
              <w:rPr>
                <w:lang w:val="fr-FR"/>
              </w:rPr>
              <w:t>File Identification</w:t>
            </w:r>
          </w:p>
        </w:tc>
        <w:tc>
          <w:tcPr>
            <w:tcW w:w="3827" w:type="dxa"/>
          </w:tcPr>
          <w:p w14:paraId="18E2570B" w14:textId="77777777" w:rsidR="009974B8" w:rsidRDefault="009974B8" w:rsidP="00CD238A">
            <w:pPr>
              <w:pStyle w:val="TAH"/>
              <w:rPr>
                <w:lang w:val="fr-FR"/>
              </w:rPr>
            </w:pPr>
            <w:r>
              <w:rPr>
                <w:lang w:val="fr-FR"/>
              </w:rPr>
              <w:t>Description</w:t>
            </w:r>
          </w:p>
        </w:tc>
        <w:tc>
          <w:tcPr>
            <w:tcW w:w="3739" w:type="dxa"/>
          </w:tcPr>
          <w:p w14:paraId="3E3210CC" w14:textId="77777777" w:rsidR="009974B8" w:rsidRPr="00FB7AB7" w:rsidRDefault="009974B8" w:rsidP="00CD238A">
            <w:pPr>
              <w:pStyle w:val="TAH"/>
            </w:pPr>
            <w:r w:rsidRPr="00FB7AB7">
              <w:t>Value</w:t>
            </w:r>
          </w:p>
        </w:tc>
      </w:tr>
      <w:tr w:rsidR="009974B8" w14:paraId="6B60EFA8" w14:textId="77777777" w:rsidTr="00CD238A">
        <w:trPr>
          <w:jc w:val="center"/>
        </w:trPr>
        <w:tc>
          <w:tcPr>
            <w:tcW w:w="1898" w:type="dxa"/>
          </w:tcPr>
          <w:p w14:paraId="23CA2F8D" w14:textId="77777777" w:rsidR="009974B8" w:rsidRPr="00FB7AB7" w:rsidRDefault="009974B8" w:rsidP="00CD238A">
            <w:pPr>
              <w:pStyle w:val="TAC"/>
              <w:rPr>
                <w:snapToGrid w:val="0"/>
              </w:rPr>
            </w:pPr>
          </w:p>
        </w:tc>
        <w:tc>
          <w:tcPr>
            <w:tcW w:w="3827" w:type="dxa"/>
          </w:tcPr>
          <w:p w14:paraId="1E8EF69D" w14:textId="77777777" w:rsidR="009974B8" w:rsidRDefault="009974B8" w:rsidP="00CD238A">
            <w:pPr>
              <w:pStyle w:val="TAL"/>
              <w:rPr>
                <w:snapToGrid w:val="0"/>
              </w:rPr>
            </w:pPr>
          </w:p>
        </w:tc>
        <w:tc>
          <w:tcPr>
            <w:tcW w:w="3739" w:type="dxa"/>
          </w:tcPr>
          <w:p w14:paraId="6D9795F6" w14:textId="77777777" w:rsidR="009974B8" w:rsidRDefault="009974B8" w:rsidP="00CD238A">
            <w:pPr>
              <w:pStyle w:val="TAL"/>
              <w:rPr>
                <w:snapToGrid w:val="0"/>
              </w:rPr>
            </w:pPr>
          </w:p>
        </w:tc>
      </w:tr>
      <w:tr w:rsidR="009974B8" w14:paraId="636FECD1" w14:textId="77777777" w:rsidTr="00CD238A">
        <w:trPr>
          <w:jc w:val="center"/>
        </w:trPr>
        <w:tc>
          <w:tcPr>
            <w:tcW w:w="1898" w:type="dxa"/>
          </w:tcPr>
          <w:p w14:paraId="00D6F273" w14:textId="77777777" w:rsidR="009974B8" w:rsidRPr="00FB7AB7" w:rsidRDefault="009974B8" w:rsidP="00CD238A">
            <w:pPr>
              <w:pStyle w:val="TAC"/>
              <w:rPr>
                <w:snapToGrid w:val="0"/>
              </w:rPr>
            </w:pPr>
            <w:r w:rsidRPr="00FB7AB7">
              <w:rPr>
                <w:snapToGrid w:val="0"/>
              </w:rPr>
              <w:t>'6F02'</w:t>
            </w:r>
          </w:p>
        </w:tc>
        <w:tc>
          <w:tcPr>
            <w:tcW w:w="3827" w:type="dxa"/>
          </w:tcPr>
          <w:p w14:paraId="511FE757" w14:textId="77777777" w:rsidR="009974B8" w:rsidRDefault="009974B8" w:rsidP="00CD238A">
            <w:pPr>
              <w:pStyle w:val="TAL"/>
              <w:rPr>
                <w:snapToGrid w:val="0"/>
              </w:rPr>
            </w:pPr>
            <w:r>
              <w:t>IMS private user identity</w:t>
            </w:r>
          </w:p>
        </w:tc>
        <w:tc>
          <w:tcPr>
            <w:tcW w:w="3739" w:type="dxa"/>
          </w:tcPr>
          <w:p w14:paraId="4FFACBF9" w14:textId="77777777" w:rsidR="009974B8" w:rsidRDefault="009974B8" w:rsidP="00CD238A">
            <w:pPr>
              <w:pStyle w:val="TAL"/>
              <w:rPr>
                <w:snapToGrid w:val="0"/>
              </w:rPr>
            </w:pPr>
            <w:r>
              <w:rPr>
                <w:snapToGrid w:val="0"/>
              </w:rPr>
              <w:t>'8000FF…FF'</w:t>
            </w:r>
          </w:p>
        </w:tc>
      </w:tr>
      <w:tr w:rsidR="009974B8" w14:paraId="7C96E416" w14:textId="77777777" w:rsidTr="00CD238A">
        <w:trPr>
          <w:jc w:val="center"/>
        </w:trPr>
        <w:tc>
          <w:tcPr>
            <w:tcW w:w="1898" w:type="dxa"/>
          </w:tcPr>
          <w:p w14:paraId="57DCF434" w14:textId="77777777" w:rsidR="009974B8" w:rsidRPr="00FB7AB7" w:rsidRDefault="009974B8" w:rsidP="00CD238A">
            <w:pPr>
              <w:pStyle w:val="TAC"/>
              <w:rPr>
                <w:snapToGrid w:val="0"/>
              </w:rPr>
            </w:pPr>
            <w:r w:rsidRPr="00FB7AB7">
              <w:rPr>
                <w:snapToGrid w:val="0"/>
              </w:rPr>
              <w:t>'6F03'</w:t>
            </w:r>
          </w:p>
        </w:tc>
        <w:tc>
          <w:tcPr>
            <w:tcW w:w="3827" w:type="dxa"/>
          </w:tcPr>
          <w:p w14:paraId="52914668" w14:textId="77777777" w:rsidR="009974B8" w:rsidRDefault="009974B8" w:rsidP="00CD238A">
            <w:pPr>
              <w:pStyle w:val="TAL"/>
              <w:rPr>
                <w:snapToGrid w:val="0"/>
              </w:rPr>
            </w:pPr>
            <w:r>
              <w:t>Home Network Domain Name</w:t>
            </w:r>
          </w:p>
        </w:tc>
        <w:tc>
          <w:tcPr>
            <w:tcW w:w="3739" w:type="dxa"/>
          </w:tcPr>
          <w:p w14:paraId="2A46E39E" w14:textId="77777777" w:rsidR="009974B8" w:rsidRDefault="009974B8" w:rsidP="00CD238A">
            <w:pPr>
              <w:pStyle w:val="TAL"/>
              <w:rPr>
                <w:snapToGrid w:val="0"/>
              </w:rPr>
            </w:pPr>
            <w:r>
              <w:rPr>
                <w:snapToGrid w:val="0"/>
              </w:rPr>
              <w:t>'8000FF…FF'</w:t>
            </w:r>
          </w:p>
        </w:tc>
      </w:tr>
      <w:tr w:rsidR="009974B8" w14:paraId="1B05379D" w14:textId="77777777" w:rsidTr="00CD238A">
        <w:trPr>
          <w:jc w:val="center"/>
        </w:trPr>
        <w:tc>
          <w:tcPr>
            <w:tcW w:w="1898" w:type="dxa"/>
          </w:tcPr>
          <w:p w14:paraId="43B908F8" w14:textId="77777777" w:rsidR="009974B8" w:rsidRPr="00FB7AB7" w:rsidRDefault="009974B8" w:rsidP="00CD238A">
            <w:pPr>
              <w:pStyle w:val="TAC"/>
              <w:rPr>
                <w:snapToGrid w:val="0"/>
              </w:rPr>
            </w:pPr>
            <w:r w:rsidRPr="00FB7AB7">
              <w:rPr>
                <w:snapToGrid w:val="0"/>
              </w:rPr>
              <w:t>'6F04'</w:t>
            </w:r>
          </w:p>
        </w:tc>
        <w:tc>
          <w:tcPr>
            <w:tcW w:w="3827" w:type="dxa"/>
          </w:tcPr>
          <w:p w14:paraId="2C99D801" w14:textId="77777777" w:rsidR="009974B8" w:rsidRDefault="009974B8" w:rsidP="00CD238A">
            <w:pPr>
              <w:pStyle w:val="TAL"/>
              <w:rPr>
                <w:snapToGrid w:val="0"/>
              </w:rPr>
            </w:pPr>
            <w:r>
              <w:t>IMS public user identity</w:t>
            </w:r>
          </w:p>
        </w:tc>
        <w:tc>
          <w:tcPr>
            <w:tcW w:w="3739" w:type="dxa"/>
          </w:tcPr>
          <w:p w14:paraId="250063E6" w14:textId="77777777" w:rsidR="009974B8" w:rsidRDefault="009974B8" w:rsidP="00CD238A">
            <w:pPr>
              <w:pStyle w:val="TAL"/>
              <w:rPr>
                <w:snapToGrid w:val="0"/>
              </w:rPr>
            </w:pPr>
            <w:r>
              <w:rPr>
                <w:snapToGrid w:val="0"/>
              </w:rPr>
              <w:t>'8000FF…FF'</w:t>
            </w:r>
          </w:p>
        </w:tc>
      </w:tr>
      <w:tr w:rsidR="009974B8" w14:paraId="3A289980" w14:textId="77777777" w:rsidTr="00CD238A">
        <w:trPr>
          <w:jc w:val="center"/>
        </w:trPr>
        <w:tc>
          <w:tcPr>
            <w:tcW w:w="1898" w:type="dxa"/>
          </w:tcPr>
          <w:p w14:paraId="32333955" w14:textId="77777777" w:rsidR="009974B8" w:rsidRPr="00FB7AB7" w:rsidRDefault="009974B8" w:rsidP="00CD238A">
            <w:pPr>
              <w:pStyle w:val="TAC"/>
              <w:rPr>
                <w:snapToGrid w:val="0"/>
              </w:rPr>
            </w:pPr>
            <w:r w:rsidRPr="00FB7AB7">
              <w:rPr>
                <w:snapToGrid w:val="0"/>
              </w:rPr>
              <w:t>'6FAD'</w:t>
            </w:r>
          </w:p>
        </w:tc>
        <w:tc>
          <w:tcPr>
            <w:tcW w:w="3827" w:type="dxa"/>
          </w:tcPr>
          <w:p w14:paraId="722B4DAA" w14:textId="77777777" w:rsidR="009974B8" w:rsidRDefault="009974B8" w:rsidP="00CD238A">
            <w:pPr>
              <w:pStyle w:val="TAL"/>
              <w:rPr>
                <w:snapToGrid w:val="0"/>
              </w:rPr>
            </w:pPr>
            <w:r>
              <w:t>Administrative Data</w:t>
            </w:r>
          </w:p>
        </w:tc>
        <w:tc>
          <w:tcPr>
            <w:tcW w:w="3739" w:type="dxa"/>
          </w:tcPr>
          <w:p w14:paraId="024F6028" w14:textId="77777777" w:rsidR="009974B8" w:rsidRDefault="009974B8" w:rsidP="00CD238A">
            <w:pPr>
              <w:pStyle w:val="TAL"/>
              <w:rPr>
                <w:snapToGrid w:val="0"/>
              </w:rPr>
            </w:pPr>
            <w:r>
              <w:rPr>
                <w:snapToGrid w:val="0"/>
              </w:rPr>
              <w:t>Operator dependent</w:t>
            </w:r>
          </w:p>
        </w:tc>
      </w:tr>
      <w:tr w:rsidR="009974B8" w14:paraId="34B76DAA" w14:textId="77777777" w:rsidTr="00CD238A">
        <w:trPr>
          <w:jc w:val="center"/>
        </w:trPr>
        <w:tc>
          <w:tcPr>
            <w:tcW w:w="1898" w:type="dxa"/>
          </w:tcPr>
          <w:p w14:paraId="42959B78" w14:textId="77777777" w:rsidR="009974B8" w:rsidRPr="00FB7AB7" w:rsidRDefault="009974B8" w:rsidP="00CD238A">
            <w:pPr>
              <w:pStyle w:val="TAC"/>
              <w:rPr>
                <w:snapToGrid w:val="0"/>
              </w:rPr>
            </w:pPr>
            <w:r w:rsidRPr="00FB7AB7">
              <w:rPr>
                <w:snapToGrid w:val="0"/>
              </w:rPr>
              <w:t>'6F06'</w:t>
            </w:r>
          </w:p>
        </w:tc>
        <w:tc>
          <w:tcPr>
            <w:tcW w:w="3827" w:type="dxa"/>
          </w:tcPr>
          <w:p w14:paraId="007A1E85" w14:textId="77777777" w:rsidR="009974B8" w:rsidRDefault="009974B8" w:rsidP="00CD238A">
            <w:pPr>
              <w:pStyle w:val="TAL"/>
              <w:rPr>
                <w:snapToGrid w:val="0"/>
              </w:rPr>
            </w:pPr>
            <w:r>
              <w:t>Access Rule Reference</w:t>
            </w:r>
          </w:p>
        </w:tc>
        <w:tc>
          <w:tcPr>
            <w:tcW w:w="3739" w:type="dxa"/>
          </w:tcPr>
          <w:p w14:paraId="67F17236" w14:textId="77777777" w:rsidR="009974B8" w:rsidRDefault="009974B8" w:rsidP="00CD238A">
            <w:pPr>
              <w:pStyle w:val="TAL"/>
              <w:rPr>
                <w:snapToGrid w:val="0"/>
              </w:rPr>
            </w:pPr>
            <w:r>
              <w:rPr>
                <w:snapToGrid w:val="0"/>
              </w:rPr>
              <w:t>Card issuer/operator dependent</w:t>
            </w:r>
          </w:p>
        </w:tc>
      </w:tr>
      <w:tr w:rsidR="009974B8" w14:paraId="543D49C7" w14:textId="77777777" w:rsidTr="00CD238A">
        <w:trPr>
          <w:jc w:val="center"/>
        </w:trPr>
        <w:tc>
          <w:tcPr>
            <w:tcW w:w="1898" w:type="dxa"/>
          </w:tcPr>
          <w:p w14:paraId="7BF6F536" w14:textId="77777777" w:rsidR="009974B8" w:rsidRPr="00FB7AB7" w:rsidRDefault="009974B8" w:rsidP="00CD238A">
            <w:pPr>
              <w:pStyle w:val="TAC"/>
              <w:rPr>
                <w:snapToGrid w:val="0"/>
              </w:rPr>
            </w:pPr>
            <w:r w:rsidRPr="00FB7AB7">
              <w:t>'6FD5'</w:t>
            </w:r>
          </w:p>
        </w:tc>
        <w:tc>
          <w:tcPr>
            <w:tcW w:w="3827" w:type="dxa"/>
          </w:tcPr>
          <w:p w14:paraId="4C2A0C62" w14:textId="77777777" w:rsidR="009974B8" w:rsidRDefault="009974B8" w:rsidP="00CD238A">
            <w:pPr>
              <w:pStyle w:val="TAL"/>
              <w:rPr>
                <w:snapToGrid w:val="0"/>
              </w:rPr>
            </w:pPr>
            <w:r>
              <w:t>GBA Bootstrapping parameters</w:t>
            </w:r>
          </w:p>
        </w:tc>
        <w:tc>
          <w:tcPr>
            <w:tcW w:w="3739" w:type="dxa"/>
          </w:tcPr>
          <w:p w14:paraId="0429D782" w14:textId="77777777" w:rsidR="009974B8" w:rsidRDefault="009974B8" w:rsidP="00CD238A">
            <w:pPr>
              <w:pStyle w:val="TAL"/>
              <w:rPr>
                <w:snapToGrid w:val="0"/>
              </w:rPr>
            </w:pPr>
            <w:r>
              <w:t xml:space="preserve"> </w:t>
            </w:r>
            <w:r>
              <w:rPr>
                <w:snapToGrid w:val="0"/>
              </w:rPr>
              <w:t>'FF…FF'</w:t>
            </w:r>
          </w:p>
        </w:tc>
      </w:tr>
      <w:tr w:rsidR="009974B8" w14:paraId="0625BE06" w14:textId="77777777" w:rsidTr="00CD238A">
        <w:trPr>
          <w:jc w:val="center"/>
        </w:trPr>
        <w:tc>
          <w:tcPr>
            <w:tcW w:w="1898" w:type="dxa"/>
          </w:tcPr>
          <w:p w14:paraId="4E442FEF" w14:textId="77777777" w:rsidR="009974B8" w:rsidRPr="00FB7AB7" w:rsidRDefault="009974B8" w:rsidP="00CD238A">
            <w:pPr>
              <w:pStyle w:val="TAC"/>
              <w:rPr>
                <w:snapToGrid w:val="0"/>
              </w:rPr>
            </w:pPr>
            <w:r w:rsidRPr="00FB7AB7">
              <w:rPr>
                <w:snapToGrid w:val="0"/>
              </w:rPr>
              <w:t>'6F07'</w:t>
            </w:r>
          </w:p>
        </w:tc>
        <w:tc>
          <w:tcPr>
            <w:tcW w:w="3827" w:type="dxa"/>
          </w:tcPr>
          <w:p w14:paraId="28EFB918" w14:textId="77777777" w:rsidR="009974B8" w:rsidRDefault="009974B8" w:rsidP="00CD238A">
            <w:pPr>
              <w:pStyle w:val="TAL"/>
              <w:rPr>
                <w:snapToGrid w:val="0"/>
              </w:rPr>
            </w:pPr>
            <w:r>
              <w:rPr>
                <w:snapToGrid w:val="0"/>
              </w:rPr>
              <w:t>ISIM Service Table</w:t>
            </w:r>
          </w:p>
        </w:tc>
        <w:tc>
          <w:tcPr>
            <w:tcW w:w="3739" w:type="dxa"/>
          </w:tcPr>
          <w:p w14:paraId="0F9C9C52" w14:textId="77777777" w:rsidR="009974B8" w:rsidRDefault="009974B8" w:rsidP="00CD238A">
            <w:pPr>
              <w:pStyle w:val="TAL"/>
              <w:rPr>
                <w:snapToGrid w:val="0"/>
              </w:rPr>
            </w:pPr>
            <w:r>
              <w:rPr>
                <w:snapToGrid w:val="0"/>
              </w:rPr>
              <w:t>Operator dependent</w:t>
            </w:r>
          </w:p>
        </w:tc>
      </w:tr>
      <w:tr w:rsidR="009974B8" w14:paraId="22BCA42B" w14:textId="77777777" w:rsidTr="00CD238A">
        <w:trPr>
          <w:jc w:val="center"/>
        </w:trPr>
        <w:tc>
          <w:tcPr>
            <w:tcW w:w="1898" w:type="dxa"/>
          </w:tcPr>
          <w:p w14:paraId="70F7A38D" w14:textId="77777777" w:rsidR="009974B8" w:rsidRPr="00FB7AB7" w:rsidRDefault="009974B8" w:rsidP="00CD238A">
            <w:pPr>
              <w:pStyle w:val="TAC"/>
              <w:rPr>
                <w:snapToGrid w:val="0"/>
              </w:rPr>
            </w:pPr>
            <w:r w:rsidRPr="00FB7AB7">
              <w:rPr>
                <w:snapToGrid w:val="0"/>
              </w:rPr>
              <w:t>'6F09'</w:t>
            </w:r>
          </w:p>
        </w:tc>
        <w:tc>
          <w:tcPr>
            <w:tcW w:w="3827" w:type="dxa"/>
          </w:tcPr>
          <w:p w14:paraId="674A3AFA" w14:textId="77777777" w:rsidR="009974B8" w:rsidRDefault="009974B8" w:rsidP="00CD238A">
            <w:pPr>
              <w:pStyle w:val="TAL"/>
            </w:pPr>
            <w:r>
              <w:rPr>
                <w:snapToGrid w:val="0"/>
              </w:rPr>
              <w:t>P-CSCF address</w:t>
            </w:r>
          </w:p>
        </w:tc>
        <w:tc>
          <w:tcPr>
            <w:tcW w:w="3739" w:type="dxa"/>
          </w:tcPr>
          <w:p w14:paraId="25C5723F" w14:textId="77777777" w:rsidR="009974B8" w:rsidRDefault="009974B8" w:rsidP="00CD238A">
            <w:pPr>
              <w:pStyle w:val="TAL"/>
              <w:rPr>
                <w:snapToGrid w:val="0"/>
              </w:rPr>
            </w:pPr>
            <w:r>
              <w:rPr>
                <w:snapToGrid w:val="0"/>
              </w:rPr>
              <w:t>Operator dependent</w:t>
            </w:r>
          </w:p>
        </w:tc>
      </w:tr>
      <w:tr w:rsidR="009974B8" w14:paraId="1480C401" w14:textId="77777777" w:rsidTr="00CD238A">
        <w:trPr>
          <w:jc w:val="center"/>
        </w:trPr>
        <w:tc>
          <w:tcPr>
            <w:tcW w:w="1898" w:type="dxa"/>
          </w:tcPr>
          <w:p w14:paraId="39F2D1D3" w14:textId="77777777" w:rsidR="009974B8" w:rsidRPr="00FB7AB7" w:rsidRDefault="009974B8" w:rsidP="00CD238A">
            <w:pPr>
              <w:pStyle w:val="TAC"/>
              <w:rPr>
                <w:snapToGrid w:val="0"/>
              </w:rPr>
            </w:pPr>
            <w:r w:rsidRPr="00FB7AB7">
              <w:rPr>
                <w:snapToGrid w:val="0"/>
              </w:rPr>
              <w:t>'6FD7'</w:t>
            </w:r>
          </w:p>
        </w:tc>
        <w:tc>
          <w:tcPr>
            <w:tcW w:w="3827" w:type="dxa"/>
          </w:tcPr>
          <w:p w14:paraId="33685B14" w14:textId="77777777" w:rsidR="009974B8" w:rsidRDefault="009974B8" w:rsidP="00CD238A">
            <w:pPr>
              <w:pStyle w:val="TAL"/>
            </w:pPr>
            <w:r>
              <w:t>GBA NAF List</w:t>
            </w:r>
          </w:p>
        </w:tc>
        <w:tc>
          <w:tcPr>
            <w:tcW w:w="3739" w:type="dxa"/>
          </w:tcPr>
          <w:p w14:paraId="457AD66C" w14:textId="77777777" w:rsidR="009974B8" w:rsidRDefault="009974B8" w:rsidP="00CD238A">
            <w:pPr>
              <w:pStyle w:val="TAL"/>
              <w:rPr>
                <w:snapToGrid w:val="0"/>
              </w:rPr>
            </w:pPr>
            <w:r>
              <w:rPr>
                <w:snapToGrid w:val="0"/>
              </w:rPr>
              <w:t>'FF…FF'</w:t>
            </w:r>
          </w:p>
        </w:tc>
      </w:tr>
      <w:tr w:rsidR="009974B8" w14:paraId="51ACFC14" w14:textId="77777777" w:rsidTr="00CD238A">
        <w:trPr>
          <w:jc w:val="center"/>
        </w:trPr>
        <w:tc>
          <w:tcPr>
            <w:tcW w:w="1898" w:type="dxa"/>
          </w:tcPr>
          <w:p w14:paraId="2AEC1AE1" w14:textId="77777777" w:rsidR="009974B8" w:rsidRPr="00FB7AB7" w:rsidRDefault="009974B8" w:rsidP="00CD238A">
            <w:pPr>
              <w:pStyle w:val="TAC"/>
              <w:rPr>
                <w:snapToGrid w:val="0"/>
              </w:rPr>
            </w:pPr>
            <w:r w:rsidRPr="00FB7AB7">
              <w:rPr>
                <w:snapToGrid w:val="0"/>
              </w:rPr>
              <w:t>'6FDD'</w:t>
            </w:r>
          </w:p>
        </w:tc>
        <w:tc>
          <w:tcPr>
            <w:tcW w:w="3827" w:type="dxa"/>
          </w:tcPr>
          <w:p w14:paraId="3ECFEC46" w14:textId="77777777" w:rsidR="009974B8" w:rsidRDefault="009974B8" w:rsidP="00CD238A">
            <w:pPr>
              <w:pStyle w:val="TAL"/>
            </w:pPr>
            <w:r>
              <w:t>NAF Key Centre Address</w:t>
            </w:r>
          </w:p>
        </w:tc>
        <w:tc>
          <w:tcPr>
            <w:tcW w:w="3739" w:type="dxa"/>
          </w:tcPr>
          <w:p w14:paraId="49A81EA8" w14:textId="77777777" w:rsidR="009974B8" w:rsidRDefault="009974B8" w:rsidP="00CD238A">
            <w:pPr>
              <w:pStyle w:val="TAL"/>
              <w:rPr>
                <w:snapToGrid w:val="0"/>
              </w:rPr>
            </w:pPr>
            <w:r>
              <w:rPr>
                <w:snapToGrid w:val="0"/>
              </w:rPr>
              <w:t>'FF…FF'</w:t>
            </w:r>
          </w:p>
        </w:tc>
      </w:tr>
      <w:tr w:rsidR="009974B8" w14:paraId="16BA31AA"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44F7E6D" w14:textId="77777777"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28B222C5" w14:textId="77777777"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54ECAD1E" w14:textId="77777777" w:rsidR="009974B8" w:rsidRDefault="009974B8" w:rsidP="00CD238A">
            <w:pPr>
              <w:pStyle w:val="TAL"/>
              <w:rPr>
                <w:snapToGrid w:val="0"/>
              </w:rPr>
            </w:pPr>
            <w:r>
              <w:rPr>
                <w:snapToGrid w:val="0"/>
              </w:rPr>
              <w:t>Operator dependent</w:t>
            </w:r>
          </w:p>
        </w:tc>
      </w:tr>
      <w:tr w:rsidR="009974B8" w14:paraId="5FD92B49"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00101177" w14:textId="77777777"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037AB962" w14:textId="77777777"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16268C18" w14:textId="77777777" w:rsidR="009974B8" w:rsidRDefault="009974B8" w:rsidP="00CD238A">
            <w:pPr>
              <w:pStyle w:val="TAL"/>
              <w:rPr>
                <w:snapToGrid w:val="0"/>
              </w:rPr>
            </w:pPr>
            <w:r w:rsidRPr="0043162C">
              <w:rPr>
                <w:snapToGrid w:val="0"/>
              </w:rPr>
              <w:t>'00'</w:t>
            </w:r>
          </w:p>
        </w:tc>
      </w:tr>
      <w:tr w:rsidR="009974B8" w14:paraId="44E3570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95E6A81" w14:textId="77777777"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2628961B" w14:textId="77777777"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7E1348F8" w14:textId="77777777" w:rsidR="009974B8" w:rsidRPr="0043162C" w:rsidRDefault="009974B8" w:rsidP="00CD238A">
            <w:pPr>
              <w:pStyle w:val="TAL"/>
              <w:rPr>
                <w:snapToGrid w:val="0"/>
              </w:rPr>
            </w:pPr>
            <w:r w:rsidRPr="001C20B8">
              <w:rPr>
                <w:snapToGrid w:val="0"/>
              </w:rPr>
              <w:t>Operator dependent</w:t>
            </w:r>
          </w:p>
        </w:tc>
      </w:tr>
      <w:tr w:rsidR="009974B8" w:rsidRPr="00662EDC" w14:paraId="0BB4B367"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608E1748" w14:textId="77777777"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46201566" w14:textId="77777777"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57E1C7A4" w14:textId="77777777" w:rsidR="009974B8" w:rsidRPr="00662EDC" w:rsidRDefault="009974B8" w:rsidP="00CD238A">
            <w:pPr>
              <w:pStyle w:val="TAL"/>
              <w:rPr>
                <w:snapToGrid w:val="0"/>
              </w:rPr>
            </w:pPr>
            <w:r w:rsidRPr="00662EDC">
              <w:rPr>
                <w:snapToGrid w:val="0"/>
              </w:rPr>
              <w:t>Operator dependent</w:t>
            </w:r>
          </w:p>
        </w:tc>
      </w:tr>
      <w:tr w:rsidR="009974B8" w:rsidRPr="00662EDC" w14:paraId="73D98D5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E531B36" w14:textId="77777777"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4547A136" w14:textId="77777777"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6800701A" w14:textId="77777777" w:rsidR="009974B8" w:rsidRPr="00662EDC" w:rsidRDefault="009974B8" w:rsidP="00CD238A">
            <w:pPr>
              <w:pStyle w:val="TAL"/>
              <w:rPr>
                <w:snapToGrid w:val="0"/>
              </w:rPr>
            </w:pPr>
            <w:r w:rsidRPr="00662EDC">
              <w:rPr>
                <w:snapToGrid w:val="0"/>
              </w:rPr>
              <w:t>Operator dependent</w:t>
            </w:r>
          </w:p>
        </w:tc>
      </w:tr>
      <w:tr w:rsidR="009144B3" w:rsidRPr="00662EDC" w14:paraId="66792D06"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C0FC154" w14:textId="77777777"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14:paraId="0378B06D" w14:textId="77777777"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14:paraId="4814F148" w14:textId="77777777" w:rsidR="009144B3" w:rsidRPr="00662EDC" w:rsidRDefault="009144B3" w:rsidP="009144B3">
            <w:pPr>
              <w:pStyle w:val="TAL"/>
              <w:rPr>
                <w:snapToGrid w:val="0"/>
              </w:rPr>
            </w:pPr>
            <w:r w:rsidRPr="00662EDC">
              <w:rPr>
                <w:snapToGrid w:val="0"/>
              </w:rPr>
              <w:t>Operator dependent</w:t>
            </w:r>
          </w:p>
        </w:tc>
      </w:tr>
      <w:tr w:rsidR="001909DC" w:rsidRPr="00662EDC" w14:paraId="6AF079BC"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1F37E0D6" w14:textId="20A22EFC" w:rsidR="001909DC" w:rsidRPr="00FB7AB7" w:rsidRDefault="001909DC" w:rsidP="001909DC">
            <w:pPr>
              <w:pStyle w:val="TAC"/>
              <w:rPr>
                <w:snapToGrid w:val="0"/>
              </w:rPr>
            </w:pPr>
            <w:bookmarkStart w:id="526" w:name="OLE_LINK10"/>
            <w:r>
              <w:t>'6F</w:t>
            </w:r>
            <w:r>
              <w:rPr>
                <w:rFonts w:eastAsia="SimSun"/>
                <w:lang w:val="en-US" w:eastAsia="zh-CN"/>
              </w:rPr>
              <w:t>03</w:t>
            </w:r>
            <w:r>
              <w:rPr>
                <w:snapToGrid w:val="0"/>
              </w:rPr>
              <w:t>'</w:t>
            </w:r>
            <w:bookmarkEnd w:id="526"/>
          </w:p>
        </w:tc>
        <w:tc>
          <w:tcPr>
            <w:tcW w:w="3827" w:type="dxa"/>
            <w:tcBorders>
              <w:top w:val="single" w:sz="6" w:space="0" w:color="auto"/>
              <w:left w:val="single" w:sz="6" w:space="0" w:color="auto"/>
              <w:bottom w:val="single" w:sz="6" w:space="0" w:color="auto"/>
              <w:right w:val="single" w:sz="6" w:space="0" w:color="auto"/>
            </w:tcBorders>
          </w:tcPr>
          <w:p w14:paraId="3DB92EE2" w14:textId="0620316B" w:rsidR="001909DC" w:rsidRDefault="001909DC" w:rsidP="001909DC">
            <w:pPr>
              <w:pStyle w:val="TAL"/>
            </w:pPr>
            <w:r>
              <w:rPr>
                <w:lang w:val="en-US" w:eastAsia="zh-CN"/>
              </w:rPr>
              <w:t>Access Control to GBA_U_API</w:t>
            </w:r>
          </w:p>
        </w:tc>
        <w:tc>
          <w:tcPr>
            <w:tcW w:w="3739" w:type="dxa"/>
            <w:tcBorders>
              <w:top w:val="single" w:sz="6" w:space="0" w:color="auto"/>
              <w:left w:val="single" w:sz="6" w:space="0" w:color="auto"/>
              <w:bottom w:val="single" w:sz="6" w:space="0" w:color="auto"/>
              <w:right w:val="single" w:sz="6" w:space="0" w:color="auto"/>
            </w:tcBorders>
          </w:tcPr>
          <w:p w14:paraId="04487656" w14:textId="1C149B55" w:rsidR="001909DC" w:rsidRPr="00662EDC" w:rsidRDefault="001909DC" w:rsidP="001909DC">
            <w:pPr>
              <w:pStyle w:val="TAL"/>
              <w:rPr>
                <w:snapToGrid w:val="0"/>
              </w:rPr>
            </w:pPr>
            <w:r>
              <w:rPr>
                <w:snapToGrid w:val="0"/>
              </w:rPr>
              <w:t>Operator dependent</w:t>
            </w:r>
          </w:p>
        </w:tc>
      </w:tr>
      <w:tr w:rsidR="00313726" w:rsidRPr="00662EDC" w14:paraId="45798910"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5598D546" w14:textId="337DD56C" w:rsidR="00313726" w:rsidRDefault="00313726" w:rsidP="00313726">
            <w:pPr>
              <w:pStyle w:val="TAC"/>
            </w:pPr>
            <w:r>
              <w:rPr>
                <w:lang w:val="sv-SE"/>
              </w:rPr>
              <w:t>'6F</w:t>
            </w:r>
            <w:r>
              <w:rPr>
                <w:rFonts w:eastAsia="SimSun"/>
                <w:lang w:val="en-US" w:eastAsia="zh-CN"/>
              </w:rPr>
              <w:t>04</w:t>
            </w:r>
            <w:r>
              <w:rPr>
                <w:lang w:val="sv-SE"/>
              </w:rPr>
              <w:t>'</w:t>
            </w:r>
          </w:p>
        </w:tc>
        <w:tc>
          <w:tcPr>
            <w:tcW w:w="3827" w:type="dxa"/>
            <w:tcBorders>
              <w:top w:val="single" w:sz="6" w:space="0" w:color="auto"/>
              <w:left w:val="single" w:sz="6" w:space="0" w:color="auto"/>
              <w:bottom w:val="single" w:sz="6" w:space="0" w:color="auto"/>
              <w:right w:val="single" w:sz="6" w:space="0" w:color="auto"/>
            </w:tcBorders>
          </w:tcPr>
          <w:p w14:paraId="633AD03E" w14:textId="43F2547F" w:rsidR="00313726" w:rsidRDefault="00313726" w:rsidP="00313726">
            <w:pPr>
              <w:pStyle w:val="TAL"/>
              <w:rPr>
                <w:lang w:val="en-US" w:eastAsia="zh-CN"/>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tcBorders>
              <w:top w:val="single" w:sz="6" w:space="0" w:color="auto"/>
              <w:left w:val="single" w:sz="6" w:space="0" w:color="auto"/>
              <w:bottom w:val="single" w:sz="6" w:space="0" w:color="auto"/>
              <w:right w:val="single" w:sz="6" w:space="0" w:color="auto"/>
            </w:tcBorders>
          </w:tcPr>
          <w:p w14:paraId="6253D75A" w14:textId="42A05FFB" w:rsidR="00313726" w:rsidRDefault="00313726" w:rsidP="00313726">
            <w:pPr>
              <w:pStyle w:val="TAL"/>
              <w:rPr>
                <w:snapToGrid w:val="0"/>
              </w:rPr>
            </w:pPr>
            <w:r>
              <w:rPr>
                <w:snapToGrid w:val="0"/>
              </w:rPr>
              <w:t>Operator dependent</w:t>
            </w:r>
          </w:p>
        </w:tc>
      </w:tr>
    </w:tbl>
    <w:p w14:paraId="51C11F29" w14:textId="77777777" w:rsidR="009974B8" w:rsidRDefault="009974B8" w:rsidP="009974B8"/>
    <w:p w14:paraId="78D55BE1" w14:textId="77777777" w:rsidR="009974B8" w:rsidRDefault="009974B8" w:rsidP="009974B8">
      <w:pPr>
        <w:pStyle w:val="Heading8"/>
        <w:rPr>
          <w:rFonts w:eastAsia="MS Mincho"/>
          <w:lang w:eastAsia="ja-JP"/>
        </w:rPr>
      </w:pPr>
      <w:r>
        <w:br w:type="page"/>
      </w:r>
      <w:bookmarkStart w:id="527" w:name="_Toc2867280"/>
      <w:bookmarkStart w:id="528" w:name="_Toc29900643"/>
      <w:bookmarkStart w:id="529" w:name="_Toc36481481"/>
      <w:bookmarkStart w:id="530" w:name="_Toc36481936"/>
      <w:bookmarkStart w:id="531" w:name="_Toc163038774"/>
      <w:r>
        <w:lastRenderedPageBreak/>
        <w:t xml:space="preserve">Annex </w:t>
      </w:r>
      <w:r>
        <w:rPr>
          <w:lang w:eastAsia="ja-JP"/>
        </w:rPr>
        <w:t>D</w:t>
      </w:r>
      <w:r>
        <w:t xml:space="preserve"> (informative):</w:t>
      </w:r>
      <w:r>
        <w:br/>
      </w:r>
      <w:r>
        <w:rPr>
          <w:rFonts w:eastAsia="MS Mincho"/>
          <w:lang w:eastAsia="ja-JP"/>
        </w:rPr>
        <w:t>List of SFI Values</w:t>
      </w:r>
      <w:bookmarkEnd w:id="527"/>
      <w:bookmarkEnd w:id="528"/>
      <w:bookmarkEnd w:id="529"/>
      <w:bookmarkEnd w:id="530"/>
      <w:bookmarkEnd w:id="531"/>
    </w:p>
    <w:p w14:paraId="2C32CDD6" w14:textId="77777777" w:rsidR="009974B8" w:rsidRDefault="009974B8" w:rsidP="009974B8">
      <w:pPr>
        <w:rPr>
          <w:rFonts w:eastAsia="MS Mincho"/>
          <w:lang w:eastAsia="ja-JP"/>
        </w:rPr>
      </w:pPr>
      <w:r>
        <w:rPr>
          <w:rFonts w:eastAsia="MS Mincho"/>
          <w:lang w:eastAsia="ja-JP"/>
        </w:rPr>
        <w:t>This annex lists SFI values assigned in the present document.</w:t>
      </w:r>
    </w:p>
    <w:p w14:paraId="340F5167" w14:textId="77777777" w:rsidR="009974B8" w:rsidRDefault="009974B8" w:rsidP="009974B8">
      <w:pPr>
        <w:pStyle w:val="Heading1"/>
        <w:rPr>
          <w:rFonts w:eastAsia="MS Mincho"/>
          <w:lang w:eastAsia="ja-JP"/>
        </w:rPr>
      </w:pPr>
      <w:bookmarkStart w:id="532" w:name="_Toc2867281"/>
      <w:bookmarkStart w:id="533" w:name="_Toc29900644"/>
      <w:bookmarkStart w:id="534" w:name="_Toc36481482"/>
      <w:bookmarkStart w:id="535" w:name="_Toc36481937"/>
      <w:bookmarkStart w:id="536" w:name="_Toc163038775"/>
      <w:r>
        <w:t>D.1</w:t>
      </w:r>
      <w:r>
        <w:tab/>
      </w:r>
      <w:r>
        <w:rPr>
          <w:rFonts w:eastAsia="MS Mincho"/>
          <w:lang w:eastAsia="ja-JP"/>
        </w:rPr>
        <w:t>List of SFI Values at the ISIM ADF Level</w:t>
      </w:r>
      <w:bookmarkEnd w:id="532"/>
      <w:bookmarkEnd w:id="533"/>
      <w:bookmarkEnd w:id="534"/>
      <w:bookmarkEnd w:id="535"/>
      <w:bookmarkEnd w:id="536"/>
    </w:p>
    <w:p w14:paraId="4AB29A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14:paraId="297C96F9" w14:textId="77777777" w:rsidTr="00CD238A">
        <w:trPr>
          <w:jc w:val="center"/>
        </w:trPr>
        <w:tc>
          <w:tcPr>
            <w:tcW w:w="1945" w:type="dxa"/>
          </w:tcPr>
          <w:p w14:paraId="40EDA2DA" w14:textId="77777777" w:rsidR="009974B8" w:rsidRDefault="009974B8" w:rsidP="00CD238A">
            <w:pPr>
              <w:pStyle w:val="TAH"/>
              <w:rPr>
                <w:lang w:val="fr-FR"/>
              </w:rPr>
            </w:pPr>
            <w:r>
              <w:rPr>
                <w:lang w:val="fr-FR"/>
              </w:rPr>
              <w:t>File Identification</w:t>
            </w:r>
          </w:p>
        </w:tc>
        <w:tc>
          <w:tcPr>
            <w:tcW w:w="1134" w:type="dxa"/>
          </w:tcPr>
          <w:p w14:paraId="778D6699" w14:textId="77777777" w:rsidR="009974B8" w:rsidRDefault="009974B8" w:rsidP="00CD238A">
            <w:pPr>
              <w:pStyle w:val="TAH"/>
              <w:rPr>
                <w:rFonts w:eastAsia="MS Mincho"/>
                <w:lang w:val="fr-FR" w:eastAsia="ja-JP"/>
              </w:rPr>
            </w:pPr>
            <w:r>
              <w:rPr>
                <w:rFonts w:eastAsia="MS Mincho"/>
                <w:lang w:val="fr-FR" w:eastAsia="ja-JP"/>
              </w:rPr>
              <w:t>SFI</w:t>
            </w:r>
          </w:p>
        </w:tc>
        <w:tc>
          <w:tcPr>
            <w:tcW w:w="6473" w:type="dxa"/>
          </w:tcPr>
          <w:p w14:paraId="06A600E2" w14:textId="77777777" w:rsidR="009974B8" w:rsidRDefault="009974B8" w:rsidP="00CD238A">
            <w:pPr>
              <w:pStyle w:val="TAH"/>
              <w:rPr>
                <w:lang w:val="fr-FR"/>
              </w:rPr>
            </w:pPr>
            <w:r>
              <w:rPr>
                <w:lang w:val="fr-FR"/>
              </w:rPr>
              <w:t>Description</w:t>
            </w:r>
          </w:p>
        </w:tc>
      </w:tr>
      <w:tr w:rsidR="009974B8" w14:paraId="57564718" w14:textId="77777777" w:rsidTr="00CD238A">
        <w:trPr>
          <w:jc w:val="center"/>
        </w:trPr>
        <w:tc>
          <w:tcPr>
            <w:tcW w:w="1945" w:type="dxa"/>
          </w:tcPr>
          <w:p w14:paraId="2BB8A321" w14:textId="77777777" w:rsidR="009974B8" w:rsidRPr="00FB7AB7" w:rsidRDefault="009974B8" w:rsidP="00CD238A">
            <w:pPr>
              <w:pStyle w:val="TAC"/>
              <w:rPr>
                <w:snapToGrid w:val="0"/>
              </w:rPr>
            </w:pPr>
            <w:r w:rsidRPr="00FB7AB7">
              <w:rPr>
                <w:snapToGrid w:val="0"/>
              </w:rPr>
              <w:t>'6F02'</w:t>
            </w:r>
          </w:p>
        </w:tc>
        <w:tc>
          <w:tcPr>
            <w:tcW w:w="1134" w:type="dxa"/>
          </w:tcPr>
          <w:p w14:paraId="6556E634" w14:textId="77777777" w:rsidR="009974B8" w:rsidRDefault="009974B8" w:rsidP="00CD238A">
            <w:pPr>
              <w:pStyle w:val="TAL"/>
              <w:jc w:val="center"/>
              <w:rPr>
                <w:rFonts w:eastAsia="MS Mincho"/>
                <w:snapToGrid w:val="0"/>
                <w:lang w:eastAsia="ja-JP"/>
              </w:rPr>
            </w:pPr>
            <w:r>
              <w:rPr>
                <w:snapToGrid w:val="0"/>
              </w:rPr>
              <w:t>'02'</w:t>
            </w:r>
          </w:p>
        </w:tc>
        <w:tc>
          <w:tcPr>
            <w:tcW w:w="6473" w:type="dxa"/>
          </w:tcPr>
          <w:p w14:paraId="51CA4217" w14:textId="77777777" w:rsidR="009974B8" w:rsidRDefault="009974B8" w:rsidP="00CD238A">
            <w:pPr>
              <w:pStyle w:val="TAL"/>
              <w:rPr>
                <w:snapToGrid w:val="0"/>
              </w:rPr>
            </w:pPr>
            <w:r>
              <w:t>IMS private user identity</w:t>
            </w:r>
          </w:p>
        </w:tc>
      </w:tr>
      <w:tr w:rsidR="009974B8" w14:paraId="02CBD3F3" w14:textId="77777777" w:rsidTr="00CD238A">
        <w:trPr>
          <w:jc w:val="center"/>
        </w:trPr>
        <w:tc>
          <w:tcPr>
            <w:tcW w:w="1945" w:type="dxa"/>
          </w:tcPr>
          <w:p w14:paraId="23F23C49" w14:textId="77777777" w:rsidR="009974B8" w:rsidRPr="00FB7AB7" w:rsidRDefault="009974B8" w:rsidP="00CD238A">
            <w:pPr>
              <w:pStyle w:val="TAC"/>
              <w:rPr>
                <w:snapToGrid w:val="0"/>
              </w:rPr>
            </w:pPr>
            <w:r w:rsidRPr="00FB7AB7">
              <w:rPr>
                <w:snapToGrid w:val="0"/>
              </w:rPr>
              <w:t>'6F03'</w:t>
            </w:r>
          </w:p>
        </w:tc>
        <w:tc>
          <w:tcPr>
            <w:tcW w:w="1134" w:type="dxa"/>
          </w:tcPr>
          <w:p w14:paraId="1EFF8AD2" w14:textId="77777777" w:rsidR="009974B8" w:rsidRDefault="009974B8" w:rsidP="00CD238A">
            <w:pPr>
              <w:pStyle w:val="TAL"/>
              <w:jc w:val="center"/>
              <w:rPr>
                <w:rFonts w:eastAsia="MS Mincho"/>
                <w:snapToGrid w:val="0"/>
                <w:lang w:eastAsia="ja-JP"/>
              </w:rPr>
            </w:pPr>
            <w:r>
              <w:rPr>
                <w:snapToGrid w:val="0"/>
              </w:rPr>
              <w:t>'05'</w:t>
            </w:r>
          </w:p>
        </w:tc>
        <w:tc>
          <w:tcPr>
            <w:tcW w:w="6473" w:type="dxa"/>
          </w:tcPr>
          <w:p w14:paraId="4C7D6D02" w14:textId="77777777" w:rsidR="009974B8" w:rsidRDefault="009974B8" w:rsidP="00CD238A">
            <w:pPr>
              <w:pStyle w:val="TAL"/>
              <w:rPr>
                <w:snapToGrid w:val="0"/>
              </w:rPr>
            </w:pPr>
            <w:r>
              <w:t>Home Network Domain Name</w:t>
            </w:r>
          </w:p>
        </w:tc>
      </w:tr>
      <w:tr w:rsidR="009974B8" w14:paraId="43B657BE" w14:textId="77777777" w:rsidTr="00CD238A">
        <w:trPr>
          <w:jc w:val="center"/>
        </w:trPr>
        <w:tc>
          <w:tcPr>
            <w:tcW w:w="1945" w:type="dxa"/>
          </w:tcPr>
          <w:p w14:paraId="608ECC2B" w14:textId="77777777" w:rsidR="009974B8" w:rsidRPr="00FB7AB7" w:rsidRDefault="009974B8" w:rsidP="00CD238A">
            <w:pPr>
              <w:pStyle w:val="TAC"/>
              <w:rPr>
                <w:snapToGrid w:val="0"/>
              </w:rPr>
            </w:pPr>
            <w:r w:rsidRPr="00FB7AB7">
              <w:rPr>
                <w:snapToGrid w:val="0"/>
              </w:rPr>
              <w:t>'6F04'</w:t>
            </w:r>
          </w:p>
        </w:tc>
        <w:tc>
          <w:tcPr>
            <w:tcW w:w="1134" w:type="dxa"/>
          </w:tcPr>
          <w:p w14:paraId="613B84FC" w14:textId="77777777" w:rsidR="009974B8" w:rsidRDefault="009974B8" w:rsidP="00CD238A">
            <w:pPr>
              <w:pStyle w:val="TAL"/>
              <w:jc w:val="center"/>
              <w:rPr>
                <w:rFonts w:eastAsia="MS Mincho"/>
                <w:snapToGrid w:val="0"/>
                <w:lang w:eastAsia="ja-JP"/>
              </w:rPr>
            </w:pPr>
            <w:r>
              <w:rPr>
                <w:snapToGrid w:val="0"/>
              </w:rPr>
              <w:t>'04'</w:t>
            </w:r>
          </w:p>
        </w:tc>
        <w:tc>
          <w:tcPr>
            <w:tcW w:w="6473" w:type="dxa"/>
          </w:tcPr>
          <w:p w14:paraId="43698F96" w14:textId="77777777" w:rsidR="009974B8" w:rsidRDefault="009974B8" w:rsidP="00CD238A">
            <w:pPr>
              <w:pStyle w:val="TAL"/>
              <w:rPr>
                <w:snapToGrid w:val="0"/>
              </w:rPr>
            </w:pPr>
            <w:r>
              <w:t>IMS public user identity</w:t>
            </w:r>
          </w:p>
        </w:tc>
      </w:tr>
      <w:tr w:rsidR="009974B8" w14:paraId="778FFBE6" w14:textId="77777777" w:rsidTr="00CD238A">
        <w:trPr>
          <w:jc w:val="center"/>
        </w:trPr>
        <w:tc>
          <w:tcPr>
            <w:tcW w:w="1945" w:type="dxa"/>
          </w:tcPr>
          <w:p w14:paraId="4550DD3A" w14:textId="77777777" w:rsidR="009974B8" w:rsidRPr="00FB7AB7" w:rsidRDefault="009974B8" w:rsidP="00CD238A">
            <w:pPr>
              <w:pStyle w:val="TAC"/>
              <w:rPr>
                <w:snapToGrid w:val="0"/>
              </w:rPr>
            </w:pPr>
            <w:r w:rsidRPr="00FB7AB7">
              <w:rPr>
                <w:snapToGrid w:val="0"/>
              </w:rPr>
              <w:t>'6FAD'</w:t>
            </w:r>
          </w:p>
        </w:tc>
        <w:tc>
          <w:tcPr>
            <w:tcW w:w="1134" w:type="dxa"/>
          </w:tcPr>
          <w:p w14:paraId="4A43E5AB" w14:textId="77777777" w:rsidR="009974B8" w:rsidRDefault="009974B8" w:rsidP="00CD238A">
            <w:pPr>
              <w:pStyle w:val="TAL"/>
              <w:jc w:val="center"/>
              <w:rPr>
                <w:rFonts w:eastAsia="MS Mincho"/>
                <w:snapToGrid w:val="0"/>
                <w:lang w:eastAsia="ja-JP"/>
              </w:rPr>
            </w:pPr>
            <w:r>
              <w:rPr>
                <w:snapToGrid w:val="0"/>
              </w:rPr>
              <w:t>'03'</w:t>
            </w:r>
          </w:p>
        </w:tc>
        <w:tc>
          <w:tcPr>
            <w:tcW w:w="6473" w:type="dxa"/>
          </w:tcPr>
          <w:p w14:paraId="29CEA4AB" w14:textId="77777777" w:rsidR="009974B8" w:rsidRDefault="009974B8" w:rsidP="00CD238A">
            <w:pPr>
              <w:pStyle w:val="TAL"/>
              <w:rPr>
                <w:snapToGrid w:val="0"/>
              </w:rPr>
            </w:pPr>
            <w:r>
              <w:t>Administrative Data</w:t>
            </w:r>
          </w:p>
        </w:tc>
      </w:tr>
      <w:tr w:rsidR="009974B8" w14:paraId="2D29587F" w14:textId="77777777" w:rsidTr="00CD238A">
        <w:trPr>
          <w:jc w:val="center"/>
        </w:trPr>
        <w:tc>
          <w:tcPr>
            <w:tcW w:w="1945" w:type="dxa"/>
          </w:tcPr>
          <w:p w14:paraId="69BFA734" w14:textId="77777777" w:rsidR="009974B8" w:rsidRPr="00FB7AB7" w:rsidRDefault="009974B8" w:rsidP="00CD238A">
            <w:pPr>
              <w:pStyle w:val="TAC"/>
              <w:rPr>
                <w:snapToGrid w:val="0"/>
              </w:rPr>
            </w:pPr>
            <w:r w:rsidRPr="00FB7AB7">
              <w:rPr>
                <w:snapToGrid w:val="0"/>
              </w:rPr>
              <w:t>'6F06'</w:t>
            </w:r>
          </w:p>
        </w:tc>
        <w:tc>
          <w:tcPr>
            <w:tcW w:w="1134" w:type="dxa"/>
          </w:tcPr>
          <w:p w14:paraId="787E7172" w14:textId="77777777" w:rsidR="009974B8" w:rsidRDefault="009974B8" w:rsidP="00CD238A">
            <w:pPr>
              <w:pStyle w:val="TAL"/>
              <w:jc w:val="center"/>
              <w:rPr>
                <w:rFonts w:eastAsia="MS Mincho"/>
                <w:snapToGrid w:val="0"/>
                <w:lang w:eastAsia="ja-JP"/>
              </w:rPr>
            </w:pPr>
            <w:r>
              <w:rPr>
                <w:snapToGrid w:val="0"/>
              </w:rPr>
              <w:t>'06'</w:t>
            </w:r>
          </w:p>
        </w:tc>
        <w:tc>
          <w:tcPr>
            <w:tcW w:w="6473" w:type="dxa"/>
          </w:tcPr>
          <w:p w14:paraId="25D31069" w14:textId="77777777" w:rsidR="009974B8" w:rsidRDefault="009974B8" w:rsidP="00CD238A">
            <w:pPr>
              <w:pStyle w:val="TAL"/>
              <w:rPr>
                <w:snapToGrid w:val="0"/>
              </w:rPr>
            </w:pPr>
            <w:r>
              <w:t>Access Rule Reference</w:t>
            </w:r>
          </w:p>
        </w:tc>
      </w:tr>
      <w:tr w:rsidR="009974B8" w14:paraId="5B918703" w14:textId="77777777" w:rsidTr="00CD238A">
        <w:trPr>
          <w:jc w:val="center"/>
        </w:trPr>
        <w:tc>
          <w:tcPr>
            <w:tcW w:w="1945" w:type="dxa"/>
          </w:tcPr>
          <w:p w14:paraId="2634DD80" w14:textId="77777777" w:rsidR="009974B8" w:rsidRPr="00FB7AB7" w:rsidRDefault="009974B8" w:rsidP="00CD238A">
            <w:pPr>
              <w:pStyle w:val="TAC"/>
              <w:rPr>
                <w:snapToGrid w:val="0"/>
              </w:rPr>
            </w:pPr>
            <w:r w:rsidRPr="00FB7AB7">
              <w:rPr>
                <w:snapToGrid w:val="0"/>
              </w:rPr>
              <w:t>'6F07'</w:t>
            </w:r>
          </w:p>
        </w:tc>
        <w:tc>
          <w:tcPr>
            <w:tcW w:w="1134" w:type="dxa"/>
          </w:tcPr>
          <w:p w14:paraId="5522376A" w14:textId="77777777"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14:paraId="1CB4B507" w14:textId="77777777" w:rsidR="009974B8" w:rsidRDefault="009974B8" w:rsidP="00CD238A">
            <w:pPr>
              <w:pStyle w:val="TAL"/>
              <w:rPr>
                <w:snapToGrid w:val="0"/>
              </w:rPr>
            </w:pPr>
            <w:r>
              <w:rPr>
                <w:snapToGrid w:val="0"/>
              </w:rPr>
              <w:t>ISIM Service Table</w:t>
            </w:r>
          </w:p>
        </w:tc>
      </w:tr>
    </w:tbl>
    <w:p w14:paraId="78F56424" w14:textId="77777777" w:rsidR="009974B8" w:rsidRDefault="009974B8" w:rsidP="009974B8">
      <w:pPr>
        <w:rPr>
          <w:rFonts w:eastAsia="MS Mincho"/>
          <w:lang w:eastAsia="ja-JP"/>
        </w:rPr>
      </w:pPr>
    </w:p>
    <w:p w14:paraId="790FA20D" w14:textId="77777777" w:rsidR="009974B8" w:rsidRDefault="009974B8" w:rsidP="009974B8">
      <w:pPr>
        <w:rPr>
          <w:rFonts w:eastAsia="MS Mincho"/>
          <w:lang w:eastAsia="ja-JP"/>
        </w:rPr>
      </w:pPr>
      <w:r>
        <w:rPr>
          <w:rFonts w:eastAsia="MS Mincho"/>
          <w:lang w:eastAsia="ja-JP"/>
        </w:rPr>
        <w:t>All other SFI values are reserved for future use.</w:t>
      </w:r>
    </w:p>
    <w:p w14:paraId="67C8B8FE" w14:textId="77777777" w:rsidR="009974B8" w:rsidRPr="009747A1" w:rsidRDefault="009974B8" w:rsidP="009974B8">
      <w:pPr>
        <w:pStyle w:val="Heading8"/>
        <w:rPr>
          <w:lang w:eastAsia="ja-JP"/>
        </w:rPr>
      </w:pPr>
      <w:r w:rsidRPr="009747A1">
        <w:rPr>
          <w:rFonts w:eastAsia="MS Mincho"/>
          <w:lang w:eastAsia="ja-JP"/>
        </w:rPr>
        <w:br w:type="page"/>
      </w:r>
      <w:bookmarkStart w:id="537" w:name="_Toc2867282"/>
      <w:bookmarkStart w:id="538" w:name="_Toc29900645"/>
      <w:bookmarkStart w:id="539" w:name="_Toc36481483"/>
      <w:bookmarkStart w:id="540" w:name="_Toc36481938"/>
      <w:bookmarkStart w:id="541" w:name="_Toc163038776"/>
      <w:r w:rsidRPr="009747A1">
        <w:lastRenderedPageBreak/>
        <w:t>Annex E (informative):</w:t>
      </w:r>
      <w:r w:rsidRPr="009747A1">
        <w:br/>
        <w:t>ISIM Application Session Activation / Termination</w:t>
      </w:r>
      <w:bookmarkEnd w:id="537"/>
      <w:bookmarkEnd w:id="538"/>
      <w:bookmarkEnd w:id="539"/>
      <w:bookmarkEnd w:id="540"/>
      <w:bookmarkEnd w:id="541"/>
    </w:p>
    <w:p w14:paraId="1A6DD43F" w14:textId="77777777" w:rsidR="009974B8" w:rsidRDefault="009974B8" w:rsidP="009974B8">
      <w:r>
        <w:t>The purpose of this annex is to illustrate the different Application Session procedures.</w:t>
      </w:r>
    </w:p>
    <w:bookmarkStart w:id="542" w:name="_MON_1085579470"/>
    <w:bookmarkStart w:id="543" w:name="_MON_1085833620"/>
    <w:bookmarkStart w:id="544" w:name="_MON_1021384671"/>
    <w:bookmarkStart w:id="545" w:name="_MON_1065879137"/>
    <w:bookmarkStart w:id="546" w:name="_MON_1065879193"/>
    <w:bookmarkStart w:id="547" w:name="_MON_1078152042"/>
    <w:bookmarkEnd w:id="542"/>
    <w:bookmarkEnd w:id="543"/>
    <w:bookmarkEnd w:id="544"/>
    <w:bookmarkEnd w:id="545"/>
    <w:bookmarkEnd w:id="546"/>
    <w:bookmarkEnd w:id="547"/>
    <w:bookmarkStart w:id="548" w:name="_MON_1083676198"/>
    <w:bookmarkEnd w:id="548"/>
    <w:p w14:paraId="027444EA" w14:textId="77777777" w:rsidR="009974B8" w:rsidRDefault="009974B8" w:rsidP="009974B8">
      <w:pPr>
        <w:pStyle w:val="TH"/>
      </w:pPr>
      <w:r>
        <w:object w:dxaOrig="6480" w:dyaOrig="4170" w14:anchorId="2375DDA5">
          <v:shape id="_x0000_i1027" type="#_x0000_t75" style="width:324pt;height:208.5pt" o:ole="" fillcolor="window">
            <v:imagedata r:id="rId12" o:title=""/>
          </v:shape>
          <o:OLEObject Type="Embed" ProgID="Word.Picture.8" ShapeID="_x0000_i1027" DrawAspect="Content" ObjectID="_1773651712" r:id="rId13"/>
        </w:object>
      </w:r>
    </w:p>
    <w:p w14:paraId="4184782F" w14:textId="77777777" w:rsidR="009974B8" w:rsidRDefault="009974B8" w:rsidP="009974B8">
      <w:pPr>
        <w:pStyle w:val="TF"/>
      </w:pPr>
      <w:r>
        <w:t>Figure E.1: ISIM Application Session Activation procedure</w:t>
      </w:r>
    </w:p>
    <w:p w14:paraId="12037F3E" w14:textId="77777777" w:rsidR="009974B8" w:rsidRDefault="009974B8" w:rsidP="009974B8">
      <w:pPr>
        <w:pStyle w:val="FP"/>
      </w:pPr>
    </w:p>
    <w:bookmarkStart w:id="549" w:name="_MON_1318487499"/>
    <w:bookmarkStart w:id="550" w:name="_MON_1318487465"/>
    <w:bookmarkEnd w:id="549"/>
    <w:bookmarkEnd w:id="550"/>
    <w:bookmarkStart w:id="551" w:name="_MON_1318487476"/>
    <w:bookmarkEnd w:id="551"/>
    <w:p w14:paraId="2B3521AD" w14:textId="77777777" w:rsidR="009974B8" w:rsidRDefault="009974B8" w:rsidP="009974B8">
      <w:pPr>
        <w:pStyle w:val="TH"/>
      </w:pPr>
      <w:r>
        <w:object w:dxaOrig="6480" w:dyaOrig="4170" w14:anchorId="7BC4D6A2">
          <v:shape id="_x0000_i1028" type="#_x0000_t75" style="width:324pt;height:208.5pt" o:ole="" fillcolor="window">
            <v:imagedata r:id="rId14" o:title=""/>
          </v:shape>
          <o:OLEObject Type="Embed" ProgID="Word.Picture.8" ShapeID="_x0000_i1028" DrawAspect="Content" ObjectID="_1773651713" r:id="rId15"/>
        </w:object>
      </w:r>
    </w:p>
    <w:p w14:paraId="3059AD82" w14:textId="77777777" w:rsidR="009974B8" w:rsidRDefault="009974B8" w:rsidP="009974B8">
      <w:pPr>
        <w:pStyle w:val="TF"/>
      </w:pPr>
      <w:r>
        <w:t>Figure E.2: ISIM Application Session Termination procedure</w:t>
      </w:r>
    </w:p>
    <w:p w14:paraId="7B622EE3" w14:textId="77777777" w:rsidR="009974B8" w:rsidRDefault="009974B8" w:rsidP="009974B8">
      <w:pPr>
        <w:pStyle w:val="Heading8"/>
      </w:pPr>
      <w:bookmarkStart w:id="552" w:name="historyclause"/>
      <w:r>
        <w:br w:type="page"/>
      </w:r>
      <w:bookmarkStart w:id="553" w:name="_Toc2867283"/>
      <w:bookmarkStart w:id="554" w:name="_Toc29900646"/>
      <w:bookmarkStart w:id="555" w:name="_Toc36481484"/>
      <w:bookmarkStart w:id="556" w:name="_Toc36481939"/>
      <w:bookmarkStart w:id="557" w:name="_Toc163038777"/>
      <w:r>
        <w:lastRenderedPageBreak/>
        <w:t>Annex F (informative):</w:t>
      </w:r>
      <w:r>
        <w:br/>
        <w:t>Change History</w:t>
      </w:r>
      <w:bookmarkEnd w:id="553"/>
      <w:bookmarkEnd w:id="554"/>
      <w:bookmarkEnd w:id="555"/>
      <w:bookmarkEnd w:id="556"/>
      <w:bookmarkEnd w:id="557"/>
    </w:p>
    <w:bookmarkEnd w:id="552"/>
    <w:p w14:paraId="00ADB26E" w14:textId="77777777" w:rsidR="009974B8" w:rsidRDefault="009974B8" w:rsidP="009974B8">
      <w:pPr>
        <w:keepNext/>
        <w:keepLines/>
      </w:pPr>
      <w:r>
        <w:t>The table below indicates all CRs that have been incorporated into the present document since it was initially approved.</w:t>
      </w:r>
    </w:p>
    <w:p w14:paraId="22A2D219" w14:textId="77777777"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648"/>
        <w:gridCol w:w="425"/>
        <w:gridCol w:w="425"/>
        <w:gridCol w:w="4820"/>
        <w:gridCol w:w="699"/>
      </w:tblGrid>
      <w:tr w:rsidR="006E5E37" w14:paraId="5DD37A82" w14:textId="77777777" w:rsidTr="00CD238A">
        <w:trPr>
          <w:jc w:val="center"/>
        </w:trPr>
        <w:tc>
          <w:tcPr>
            <w:tcW w:w="800" w:type="dxa"/>
            <w:tcBorders>
              <w:top w:val="single" w:sz="12" w:space="0" w:color="auto"/>
              <w:bottom w:val="single" w:sz="12" w:space="0" w:color="auto"/>
            </w:tcBorders>
            <w:shd w:val="pct10" w:color="auto" w:fill="FFFFFF"/>
          </w:tcPr>
          <w:p w14:paraId="5B62BC08" w14:textId="77777777" w:rsidR="006E5E37" w:rsidRDefault="006E5E37"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14:paraId="75D47806" w14:textId="77777777" w:rsidR="006E5E37" w:rsidRDefault="006E5E37" w:rsidP="00CD238A">
            <w:pPr>
              <w:pStyle w:val="TAL"/>
              <w:jc w:val="center"/>
              <w:rPr>
                <w:b/>
                <w:sz w:val="16"/>
              </w:rPr>
            </w:pPr>
            <w:r>
              <w:rPr>
                <w:b/>
                <w:sz w:val="16"/>
              </w:rPr>
              <w:t>TSG TD#</w:t>
            </w:r>
          </w:p>
        </w:tc>
        <w:tc>
          <w:tcPr>
            <w:tcW w:w="648" w:type="dxa"/>
            <w:tcBorders>
              <w:top w:val="single" w:sz="12" w:space="0" w:color="auto"/>
              <w:bottom w:val="single" w:sz="12" w:space="0" w:color="auto"/>
            </w:tcBorders>
            <w:shd w:val="pct10" w:color="auto" w:fill="FFFFFF"/>
          </w:tcPr>
          <w:p w14:paraId="686B5F46" w14:textId="77777777" w:rsidR="006E5E37" w:rsidRDefault="006E5E37"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14:paraId="7A32F0BE" w14:textId="77777777" w:rsidR="006E5E37" w:rsidRDefault="006E5E37"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14:paraId="0F4AB3F2" w14:textId="77777777" w:rsidR="006E5E37" w:rsidRDefault="006E5E37"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14:paraId="3FE5F566" w14:textId="77777777" w:rsidR="006E5E37" w:rsidRDefault="006E5E37"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14:paraId="74042384" w14:textId="77777777" w:rsidR="006E5E37" w:rsidRDefault="006E5E37" w:rsidP="00CD238A">
            <w:pPr>
              <w:pStyle w:val="TAL"/>
              <w:jc w:val="center"/>
              <w:rPr>
                <w:b/>
                <w:sz w:val="16"/>
              </w:rPr>
            </w:pPr>
            <w:r>
              <w:rPr>
                <w:b/>
                <w:sz w:val="16"/>
              </w:rPr>
              <w:t>New</w:t>
            </w:r>
          </w:p>
        </w:tc>
      </w:tr>
      <w:tr w:rsidR="006E5E37" w14:paraId="554A165F"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50FBB4D" w14:textId="77777777" w:rsidR="006E5E37" w:rsidRDefault="006E5E37"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79125EF" w14:textId="77777777" w:rsidR="006E5E37" w:rsidRDefault="006E5E37" w:rsidP="00CD238A">
            <w:pPr>
              <w:pStyle w:val="TAL"/>
              <w:jc w:val="center"/>
              <w:rPr>
                <w:bCs/>
                <w:sz w:val="16"/>
              </w:rPr>
            </w:pPr>
            <w:r>
              <w:rPr>
                <w:bCs/>
                <w:sz w:val="16"/>
              </w:rPr>
              <w:t>TP-020124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3805DA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E96B035"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5F2AC8F" w14:textId="77777777" w:rsidR="006E5E37" w:rsidRDefault="006E5E37"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D2B27C" w14:textId="77777777" w:rsidR="006E5E37" w:rsidRDefault="006E5E37" w:rsidP="00CD238A">
            <w:pPr>
              <w:pStyle w:val="TAL"/>
              <w:rPr>
                <w:bCs/>
                <w:sz w:val="16"/>
              </w:rPr>
            </w:pPr>
            <w:r>
              <w:rPr>
                <w:bCs/>
                <w:sz w:val="16"/>
              </w:rPr>
              <w:t>Initial version for information and approval in one step</w:t>
            </w:r>
          </w:p>
          <w:p w14:paraId="4315EBEE" w14:textId="77777777" w:rsidR="006E5E37" w:rsidRDefault="006E5E37" w:rsidP="00CD238A">
            <w:pPr>
              <w:pStyle w:val="TAL"/>
              <w:rPr>
                <w:bCs/>
                <w:sz w:val="16"/>
              </w:rPr>
            </w:pPr>
            <w:r>
              <w:rPr>
                <w:bCs/>
                <w:sz w:val="16"/>
              </w:rPr>
              <w:t>Comment:</w:t>
            </w:r>
          </w:p>
          <w:p w14:paraId="3B08DBBC" w14:textId="77777777" w:rsidR="006E5E37" w:rsidRDefault="006E5E37"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14:paraId="5DE27FB4" w14:textId="77777777" w:rsidR="006E5E37" w:rsidRDefault="006E5E37" w:rsidP="00CD238A">
            <w:pPr>
              <w:pStyle w:val="TAL"/>
              <w:rPr>
                <w:bCs/>
                <w:sz w:val="16"/>
              </w:rPr>
            </w:pPr>
            <w:r>
              <w:rPr>
                <w:bCs/>
                <w:sz w:val="16"/>
              </w:rPr>
              <w:t>1.0.0</w:t>
            </w:r>
          </w:p>
        </w:tc>
      </w:tr>
      <w:tr w:rsidR="006E5E37" w14:paraId="388D3F7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6492FA1" w14:textId="77777777" w:rsidR="006E5E37" w:rsidRDefault="006E5E37"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4E34C" w14:textId="77777777" w:rsidR="006E5E37" w:rsidRDefault="006E5E37" w:rsidP="00CD238A">
            <w:pPr>
              <w:pStyle w:val="TAL"/>
              <w:jc w:val="center"/>
              <w:rPr>
                <w:bCs/>
                <w:sz w:val="16"/>
              </w:rPr>
            </w:pPr>
            <w:r>
              <w:rPr>
                <w:bCs/>
                <w:sz w:val="16"/>
              </w:rPr>
              <w:t>TP-020211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C30FB2B" w14:textId="77777777" w:rsidR="006E5E37" w:rsidRDefault="006E5E37"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E205C7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890645"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5C25D43" w14:textId="77777777" w:rsidR="006E5E37" w:rsidRDefault="006E5E37"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14:paraId="0C807ECD" w14:textId="77777777" w:rsidR="006E5E37" w:rsidRDefault="006E5E37" w:rsidP="00CD238A">
            <w:pPr>
              <w:pStyle w:val="TAL"/>
              <w:rPr>
                <w:bCs/>
                <w:sz w:val="16"/>
              </w:rPr>
            </w:pPr>
            <w:r>
              <w:rPr>
                <w:bCs/>
                <w:sz w:val="16"/>
              </w:rPr>
              <w:t>5.1.0</w:t>
            </w:r>
          </w:p>
        </w:tc>
      </w:tr>
      <w:tr w:rsidR="006E5E37" w14:paraId="7C3B2FC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DC771AC" w14:textId="77777777" w:rsidR="006E5E37" w:rsidRDefault="006E5E37"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07609FFD" w14:textId="77777777" w:rsidR="006E5E37" w:rsidRDefault="006E5E37" w:rsidP="00CD238A">
            <w:pPr>
              <w:pStyle w:val="TAL"/>
              <w:jc w:val="center"/>
              <w:rPr>
                <w:bCs/>
                <w:sz w:val="16"/>
              </w:rPr>
            </w:pPr>
            <w:r>
              <w:rPr>
                <w:bCs/>
                <w:sz w:val="16"/>
              </w:rPr>
              <w:t>TP-020281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AA4981" w14:textId="77777777" w:rsidR="006E5E37" w:rsidRDefault="006E5E37"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76D2B220"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C0874C8"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B74D993" w14:textId="77777777" w:rsidR="006E5E37" w:rsidRDefault="006E5E37"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14:paraId="0CCBA9BB" w14:textId="77777777" w:rsidR="006E5E37" w:rsidRDefault="006E5E37" w:rsidP="00CD238A">
            <w:pPr>
              <w:pStyle w:val="TAL"/>
              <w:rPr>
                <w:bCs/>
                <w:sz w:val="16"/>
              </w:rPr>
            </w:pPr>
            <w:r>
              <w:rPr>
                <w:bCs/>
                <w:sz w:val="16"/>
              </w:rPr>
              <w:t>6.0.0</w:t>
            </w:r>
          </w:p>
        </w:tc>
      </w:tr>
      <w:tr w:rsidR="006E5E37" w14:paraId="0B3F0576"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05A555D1"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2D9E91A"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C462D0" w14:textId="77777777" w:rsidR="006E5E37" w:rsidRDefault="006E5E37"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20F7AFD" w14:textId="77777777" w:rsidR="006E5E37" w:rsidRDefault="006E5E37"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6EE02F1" w14:textId="77777777" w:rsidR="006E5E37" w:rsidRDefault="006E5E37"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F3B8E2" w14:textId="77777777" w:rsidR="006E5E37" w:rsidRDefault="006E5E37"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14:paraId="48088E11" w14:textId="77777777" w:rsidR="006E5E37" w:rsidRDefault="006E5E37" w:rsidP="00CD238A">
            <w:pPr>
              <w:pStyle w:val="TAL"/>
              <w:rPr>
                <w:bCs/>
                <w:sz w:val="16"/>
              </w:rPr>
            </w:pPr>
          </w:p>
        </w:tc>
      </w:tr>
      <w:tr w:rsidR="006E5E37" w14:paraId="0FA2937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0BC126D5"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BFB7E3E"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CFAA75" w14:textId="77777777" w:rsidR="006E5E37" w:rsidRDefault="006E5E37"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CB22EB" w14:textId="77777777" w:rsidR="006E5E37" w:rsidRDefault="006E5E37"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407781A" w14:textId="77777777" w:rsidR="006E5E37" w:rsidRDefault="006E5E37"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97321F" w14:textId="77777777" w:rsidR="006E5E37" w:rsidRDefault="006E5E37" w:rsidP="00CD238A">
            <w:pPr>
              <w:pStyle w:val="TAL"/>
              <w:rPr>
                <w:bCs/>
                <w:sz w:val="16"/>
              </w:rPr>
            </w:pPr>
            <w:r>
              <w:rPr>
                <w:bCs/>
                <w:sz w:val="16"/>
              </w:rPr>
              <w:t>Gather all 3GPP-specific card platform requirements into TS 31.101, and remove them from TS 31.103.</w:t>
            </w:r>
          </w:p>
          <w:p w14:paraId="3C6A9D56" w14:textId="77777777" w:rsidR="006E5E37" w:rsidRDefault="006E5E37"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14:paraId="6122D06B" w14:textId="77777777" w:rsidR="006E5E37" w:rsidRDefault="006E5E37" w:rsidP="00CD238A">
            <w:pPr>
              <w:pStyle w:val="TAL"/>
              <w:rPr>
                <w:bCs/>
                <w:sz w:val="16"/>
              </w:rPr>
            </w:pPr>
          </w:p>
        </w:tc>
      </w:tr>
      <w:tr w:rsidR="006E5E37" w14:paraId="35A23697"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6AFFA945" w14:textId="77777777" w:rsidR="006E5E37" w:rsidRDefault="006E5E37"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D0DBDFD" w14:textId="77777777" w:rsidR="006E5E37" w:rsidRDefault="006E5E37" w:rsidP="00CD238A">
            <w:pPr>
              <w:pStyle w:val="TAL"/>
              <w:jc w:val="center"/>
              <w:rPr>
                <w:bCs/>
                <w:sz w:val="16"/>
                <w:lang w:val="en-US"/>
              </w:rPr>
            </w:pPr>
            <w:r>
              <w:rPr>
                <w:bCs/>
                <w:sz w:val="16"/>
                <w:lang w:val="en-US"/>
              </w:rPr>
              <w:t>TP-030019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270935A" w14:textId="77777777" w:rsidR="006E5E37" w:rsidRDefault="006E5E37"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3D1B943"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BD29D0"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6F9EEAB" w14:textId="77777777" w:rsidR="006E5E37" w:rsidRDefault="006E5E37"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14:paraId="6D461BB7" w14:textId="77777777" w:rsidR="006E5E37" w:rsidRDefault="006E5E37" w:rsidP="00CD238A">
            <w:pPr>
              <w:pStyle w:val="TAL"/>
              <w:rPr>
                <w:bCs/>
                <w:sz w:val="16"/>
                <w:lang w:val="en-US"/>
              </w:rPr>
            </w:pPr>
            <w:r>
              <w:rPr>
                <w:bCs/>
                <w:sz w:val="16"/>
                <w:lang w:val="en-US"/>
              </w:rPr>
              <w:t>6.1.0</w:t>
            </w:r>
          </w:p>
        </w:tc>
      </w:tr>
      <w:tr w:rsidR="006E5E37" w14:paraId="6B11CA6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2B15031E" w14:textId="77777777" w:rsidR="006E5E37" w:rsidRDefault="006E5E37"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0255B95" w14:textId="77777777" w:rsidR="006E5E37" w:rsidRDefault="006E5E37" w:rsidP="00CD238A">
            <w:pPr>
              <w:pStyle w:val="TAL"/>
              <w:jc w:val="center"/>
              <w:rPr>
                <w:bCs/>
                <w:sz w:val="16"/>
                <w:lang w:val="en-US"/>
              </w:rPr>
            </w:pPr>
            <w:r>
              <w:rPr>
                <w:bCs/>
                <w:sz w:val="16"/>
                <w:lang w:val="en-US"/>
              </w:rPr>
              <w:t>TP-030122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5BD8CAF" w14:textId="77777777" w:rsidR="006E5E37" w:rsidRDefault="006E5E37"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CACBBF"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F744B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A14E54C" w14:textId="77777777" w:rsidR="006E5E37" w:rsidRDefault="006E5E37"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14:paraId="4EAD57E5" w14:textId="77777777" w:rsidR="006E5E37" w:rsidRDefault="006E5E37" w:rsidP="00CD238A">
            <w:pPr>
              <w:pStyle w:val="TAL"/>
              <w:rPr>
                <w:bCs/>
                <w:sz w:val="16"/>
                <w:lang w:val="en-US"/>
              </w:rPr>
            </w:pPr>
            <w:r>
              <w:rPr>
                <w:bCs/>
                <w:sz w:val="16"/>
                <w:lang w:val="en-US"/>
              </w:rPr>
              <w:t>6.2.0</w:t>
            </w:r>
          </w:p>
        </w:tc>
      </w:tr>
      <w:tr w:rsidR="006E5E37" w14:paraId="73851A3A"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248DAB14" w14:textId="77777777" w:rsidR="006E5E37" w:rsidRDefault="006E5E37"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9E8EED0"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35F4FEA2" w14:textId="77777777" w:rsidR="006E5E37" w:rsidRDefault="006E5E37"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2D952F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365167FC" w14:textId="77777777" w:rsidR="006E5E37" w:rsidRDefault="006E5E37"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C0F119A" w14:textId="77777777" w:rsidR="006E5E37" w:rsidRDefault="006E5E37"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14:paraId="19231FBB" w14:textId="77777777" w:rsidR="006E5E37" w:rsidRDefault="006E5E37" w:rsidP="00CD238A">
            <w:pPr>
              <w:pStyle w:val="TAL"/>
              <w:rPr>
                <w:bCs/>
                <w:sz w:val="16"/>
                <w:lang w:val="en-US"/>
              </w:rPr>
            </w:pPr>
            <w:r>
              <w:rPr>
                <w:bCs/>
                <w:sz w:val="16"/>
                <w:lang w:val="en-US"/>
              </w:rPr>
              <w:t>6.3.0</w:t>
            </w:r>
          </w:p>
        </w:tc>
      </w:tr>
      <w:tr w:rsidR="006E5E37" w14:paraId="53E6D12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44C2658"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867E0CE"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37448" w14:textId="77777777" w:rsidR="006E5E37" w:rsidRDefault="006E5E37"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030C2F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9B4BBFA"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59C206B" w14:textId="77777777" w:rsidR="006E5E37" w:rsidRDefault="006E5E37"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14:paraId="21945DFF" w14:textId="77777777" w:rsidR="006E5E37" w:rsidRDefault="006E5E37" w:rsidP="00CD238A">
            <w:pPr>
              <w:pStyle w:val="TAL"/>
              <w:rPr>
                <w:bCs/>
                <w:sz w:val="16"/>
                <w:lang w:val="en-US"/>
              </w:rPr>
            </w:pPr>
          </w:p>
        </w:tc>
      </w:tr>
      <w:tr w:rsidR="006E5E37" w14:paraId="7F13F94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F2DD59"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82275CC" w14:textId="77777777" w:rsidR="006E5E37" w:rsidRDefault="006E5E37" w:rsidP="00CD238A">
            <w:pPr>
              <w:pStyle w:val="TAL"/>
              <w:jc w:val="center"/>
              <w:rPr>
                <w:bCs/>
                <w:sz w:val="16"/>
                <w:lang w:val="en-US"/>
              </w:rPr>
            </w:pPr>
            <w:r>
              <w:rPr>
                <w:bCs/>
                <w:sz w:val="16"/>
                <w:lang w:val="en-US"/>
              </w:rPr>
              <w:t>TP-040067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DCE8F6A" w14:textId="77777777" w:rsidR="006E5E37" w:rsidRDefault="006E5E37"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60C03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BA7DE8"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77D003A" w14:textId="77777777" w:rsidR="006E5E37" w:rsidRDefault="006E5E37"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14:paraId="517E8DD5" w14:textId="77777777" w:rsidR="006E5E37" w:rsidRDefault="006E5E37" w:rsidP="00CD238A">
            <w:pPr>
              <w:pStyle w:val="TAL"/>
              <w:rPr>
                <w:bCs/>
                <w:sz w:val="16"/>
                <w:lang w:val="en-US"/>
              </w:rPr>
            </w:pPr>
          </w:p>
        </w:tc>
      </w:tr>
      <w:tr w:rsidR="006E5E37" w14:paraId="698FFEA4"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C4EC48D" w14:textId="77777777" w:rsidR="006E5E37" w:rsidRDefault="006E5E37"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4D7320F" w14:textId="77777777" w:rsidR="006E5E37" w:rsidRDefault="006E5E37" w:rsidP="00CD238A">
            <w:pPr>
              <w:pStyle w:val="TAL"/>
              <w:jc w:val="center"/>
              <w:rPr>
                <w:bCs/>
                <w:sz w:val="16"/>
                <w:lang w:val="en-US"/>
              </w:rPr>
            </w:pPr>
            <w:r>
              <w:rPr>
                <w:bCs/>
                <w:sz w:val="16"/>
                <w:lang w:val="en-US"/>
              </w:rPr>
              <w:t>TP-040102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877DC10" w14:textId="77777777" w:rsidR="006E5E37" w:rsidRDefault="006E5E37"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9422F0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B12D185"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BFCBB14" w14:textId="77777777" w:rsidR="006E5E37" w:rsidRDefault="006E5E37"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14:paraId="19A1A6FD" w14:textId="77777777" w:rsidR="006E5E37" w:rsidRDefault="006E5E37" w:rsidP="00CD238A">
            <w:pPr>
              <w:pStyle w:val="TAL"/>
              <w:rPr>
                <w:bCs/>
                <w:sz w:val="16"/>
                <w:lang w:val="en-US"/>
              </w:rPr>
            </w:pPr>
            <w:r>
              <w:rPr>
                <w:bCs/>
                <w:sz w:val="16"/>
                <w:lang w:val="en-US"/>
              </w:rPr>
              <w:t>6.4.0</w:t>
            </w:r>
          </w:p>
        </w:tc>
      </w:tr>
      <w:tr w:rsidR="006E5E37" w14:paraId="5F50523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5428C566" w14:textId="77777777" w:rsidR="006E5E37" w:rsidRDefault="006E5E37"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B29C281"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E0855B" w14:textId="77777777" w:rsidR="006E5E37" w:rsidRDefault="006E5E37"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768BE9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655C9C"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39EA2C3" w14:textId="77777777" w:rsidR="006E5E37" w:rsidRDefault="006E5E37"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14:paraId="07D707BB" w14:textId="77777777" w:rsidR="006E5E37" w:rsidRDefault="006E5E37" w:rsidP="00CD238A">
            <w:pPr>
              <w:pStyle w:val="TAL"/>
              <w:rPr>
                <w:bCs/>
                <w:sz w:val="16"/>
                <w:lang w:val="en-US"/>
              </w:rPr>
            </w:pPr>
            <w:r>
              <w:rPr>
                <w:bCs/>
                <w:sz w:val="16"/>
                <w:lang w:val="en-US"/>
              </w:rPr>
              <w:t>6.5.0</w:t>
            </w:r>
          </w:p>
        </w:tc>
      </w:tr>
      <w:tr w:rsidR="006E5E37" w14:paraId="472C0B6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276E2A06" w14:textId="77777777" w:rsidR="006E5E37" w:rsidRDefault="006E5E37"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84EE432"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199D3351" w14:textId="77777777" w:rsidR="006E5E37" w:rsidRDefault="006E5E37"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EC67CFF"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FB622EB"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9667ADE" w14:textId="77777777" w:rsidR="006E5E37" w:rsidRDefault="006E5E37"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14:paraId="1B848D43" w14:textId="77777777" w:rsidR="006E5E37" w:rsidRDefault="006E5E37" w:rsidP="00CD238A">
            <w:pPr>
              <w:pStyle w:val="TAL"/>
              <w:rPr>
                <w:bCs/>
                <w:sz w:val="16"/>
                <w:lang w:val="en-US"/>
              </w:rPr>
            </w:pPr>
            <w:r>
              <w:rPr>
                <w:bCs/>
                <w:sz w:val="16"/>
                <w:lang w:val="en-US"/>
              </w:rPr>
              <w:t>6.5.0</w:t>
            </w:r>
          </w:p>
        </w:tc>
      </w:tr>
      <w:tr w:rsidR="006E5E37" w14:paraId="4EF997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FBEFE08"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D2463E7"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4EE40CC" w14:textId="77777777" w:rsidR="006E5E37" w:rsidRDefault="006E5E37"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38CFC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5875D2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0CAD67" w14:textId="77777777" w:rsidR="006E5E37" w:rsidRDefault="006E5E37"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14:paraId="12653046" w14:textId="77777777" w:rsidR="006E5E37" w:rsidRDefault="006E5E37" w:rsidP="00CD238A">
            <w:pPr>
              <w:pStyle w:val="TAL"/>
              <w:rPr>
                <w:bCs/>
                <w:sz w:val="16"/>
                <w:lang w:val="en-US"/>
              </w:rPr>
            </w:pPr>
            <w:r>
              <w:rPr>
                <w:bCs/>
                <w:sz w:val="16"/>
                <w:lang w:val="en-US"/>
              </w:rPr>
              <w:t>6.6.0</w:t>
            </w:r>
          </w:p>
        </w:tc>
      </w:tr>
      <w:tr w:rsidR="006E5E37" w14:paraId="0E6AD1A2"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34863F"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20F0CCE"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7B403C3" w14:textId="77777777" w:rsidR="006E5E37" w:rsidRDefault="006E5E37"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0011D50"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5CE7F38"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0DF37C9C" w14:textId="77777777" w:rsidR="006E5E37" w:rsidRDefault="006E5E37"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14:paraId="51002A7D" w14:textId="77777777" w:rsidR="006E5E37" w:rsidRDefault="006E5E37" w:rsidP="00CD238A">
            <w:pPr>
              <w:pStyle w:val="TAL"/>
              <w:rPr>
                <w:bCs/>
                <w:sz w:val="16"/>
                <w:lang w:val="en-US"/>
              </w:rPr>
            </w:pPr>
            <w:r>
              <w:rPr>
                <w:bCs/>
                <w:sz w:val="16"/>
                <w:lang w:val="en-US"/>
              </w:rPr>
              <w:t>6.6.0</w:t>
            </w:r>
          </w:p>
        </w:tc>
      </w:tr>
      <w:tr w:rsidR="006E5E37" w14:paraId="19BED77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32F8ED9F" w14:textId="77777777" w:rsidR="006E5E37" w:rsidRDefault="006E5E37"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2C0C854"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909B145" w14:textId="77777777" w:rsidR="006E5E37" w:rsidRDefault="006E5E37"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3E2A14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51C1F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38BCC4B" w14:textId="77777777" w:rsidR="006E5E37" w:rsidRDefault="006E5E37"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14:paraId="05293ABB" w14:textId="77777777" w:rsidR="006E5E37" w:rsidRDefault="006E5E37" w:rsidP="00CD238A">
            <w:pPr>
              <w:pStyle w:val="TAL"/>
              <w:rPr>
                <w:bCs/>
                <w:sz w:val="16"/>
                <w:lang w:val="en-US"/>
              </w:rPr>
            </w:pPr>
            <w:r>
              <w:rPr>
                <w:bCs/>
                <w:sz w:val="16"/>
                <w:lang w:val="en-US"/>
              </w:rPr>
              <w:t>6.7.0</w:t>
            </w:r>
          </w:p>
        </w:tc>
      </w:tr>
      <w:tr w:rsidR="006E5E37" w14:paraId="438F775B"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95D17FF"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6E5FB7"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B710D5" w14:textId="77777777" w:rsidR="006E5E37" w:rsidRDefault="006E5E37"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30D7526"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540E5D"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1B804A4" w14:textId="77777777" w:rsidR="006E5E37" w:rsidRDefault="006E5E37"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14:paraId="5B96CEFC" w14:textId="77777777" w:rsidR="006E5E37" w:rsidRDefault="006E5E37" w:rsidP="00CD238A">
            <w:pPr>
              <w:pStyle w:val="TAL"/>
              <w:rPr>
                <w:bCs/>
                <w:sz w:val="16"/>
                <w:lang w:val="en-US"/>
              </w:rPr>
            </w:pPr>
            <w:r>
              <w:rPr>
                <w:bCs/>
                <w:sz w:val="16"/>
                <w:lang w:val="en-US"/>
              </w:rPr>
              <w:t>6.7.0</w:t>
            </w:r>
          </w:p>
        </w:tc>
      </w:tr>
      <w:tr w:rsidR="006E5E37" w14:paraId="44D8498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71E2C7C8"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241728D0"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10ADD2" w14:textId="77777777" w:rsidR="006E5E37" w:rsidRDefault="006E5E37"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BE9297B"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E9258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50AD30" w14:textId="77777777" w:rsidR="006E5E37" w:rsidRDefault="006E5E37"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14:paraId="2B10F6C9" w14:textId="77777777" w:rsidR="006E5E37" w:rsidRDefault="006E5E37" w:rsidP="00CD238A">
            <w:pPr>
              <w:pStyle w:val="TAL"/>
              <w:rPr>
                <w:bCs/>
                <w:sz w:val="16"/>
                <w:lang w:val="en-US"/>
              </w:rPr>
            </w:pPr>
            <w:r>
              <w:rPr>
                <w:bCs/>
                <w:sz w:val="16"/>
                <w:lang w:val="en-US"/>
              </w:rPr>
              <w:t>6.7.0</w:t>
            </w:r>
          </w:p>
        </w:tc>
      </w:tr>
      <w:tr w:rsidR="006E5E37" w14:paraId="2CF3317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8895E9D" w14:textId="77777777" w:rsidR="006E5E37" w:rsidRDefault="006E5E37"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08FF8B13" w14:textId="77777777" w:rsidR="006E5E37" w:rsidRDefault="006E5E37" w:rsidP="00CD238A">
            <w:pPr>
              <w:pStyle w:val="TAL"/>
              <w:jc w:val="center"/>
              <w:rPr>
                <w:bCs/>
                <w:sz w:val="16"/>
                <w:lang w:val="en-US"/>
              </w:rPr>
            </w:pPr>
            <w:r>
              <w:rPr>
                <w:bCs/>
                <w:sz w:val="16"/>
                <w:lang w:val="en-US"/>
              </w:rPr>
              <w:t>TP-050136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D8FFCA1" w14:textId="77777777" w:rsidR="006E5E37" w:rsidRDefault="006E5E37"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DB6955"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64A83E"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B96F524" w14:textId="77777777" w:rsidR="006E5E37" w:rsidRDefault="006E5E37"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14:paraId="29473CC6" w14:textId="77777777" w:rsidR="006E5E37" w:rsidRDefault="006E5E37" w:rsidP="00CD238A">
            <w:pPr>
              <w:pStyle w:val="TAL"/>
              <w:rPr>
                <w:bCs/>
                <w:sz w:val="16"/>
                <w:lang w:val="en-US"/>
              </w:rPr>
            </w:pPr>
            <w:r>
              <w:rPr>
                <w:bCs/>
                <w:sz w:val="16"/>
                <w:lang w:val="en-US"/>
              </w:rPr>
              <w:t>6.8.0</w:t>
            </w:r>
          </w:p>
        </w:tc>
      </w:tr>
      <w:tr w:rsidR="006E5E37" w:rsidRPr="00D30594" w14:paraId="370FFB9D"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8BDDBFB"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6ACEAAC" w14:textId="77777777" w:rsidR="006E5E37" w:rsidRDefault="006E5E37" w:rsidP="00CD238A">
            <w:pPr>
              <w:pStyle w:val="TAL"/>
              <w:jc w:val="center"/>
              <w:rPr>
                <w:rFonts w:cs="Arial"/>
                <w:color w:val="000000"/>
                <w:sz w:val="16"/>
                <w:szCs w:val="16"/>
              </w:rPr>
            </w:pPr>
            <w:r>
              <w:rPr>
                <w:rFonts w:cs="Arial"/>
                <w:color w:val="000000"/>
                <w:sz w:val="16"/>
                <w:szCs w:val="16"/>
              </w:rPr>
              <w:t>CP-050330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335BB92" w14:textId="77777777" w:rsidR="006E5E37" w:rsidRDefault="006E5E37"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F698F9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FB5FBCD"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389DBEA" w14:textId="77777777" w:rsidR="006E5E37" w:rsidRPr="007F66A5" w:rsidRDefault="006E5E37"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14:paraId="4AC65DF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EEE98E"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B348DEC"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A359969"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E7AE5B5" w14:textId="77777777" w:rsidR="006E5E37" w:rsidRDefault="006E5E37"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BCB04FB"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68ADBD0"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81F911B" w14:textId="77777777" w:rsidR="006E5E37" w:rsidRPr="007F66A5" w:rsidRDefault="006E5E37"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14:paraId="5E0E8AC7"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51815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E82D0B0"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B8CE38D"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6E2F82" w14:textId="77777777" w:rsidR="006E5E37" w:rsidRDefault="006E5E37"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216A3D"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F58219"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88CCE0C" w14:textId="77777777" w:rsidR="006E5E37" w:rsidRPr="007F66A5" w:rsidRDefault="006E5E37"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14:paraId="4CC9A1D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51FFFA50"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47DC3CE6"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7193046"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7EB6E9F" w14:textId="77777777" w:rsidR="006E5E37" w:rsidRDefault="006E5E37"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DFFA9AC"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41CF224"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258233EF" w14:textId="77777777" w:rsidR="006E5E37" w:rsidRPr="00BF7F5D" w:rsidRDefault="006E5E37"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14:paraId="0F0F1E0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5A65EFF4"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432ADFF"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749EECD"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9C94DE6" w14:textId="77777777" w:rsidR="006E5E37" w:rsidRDefault="006E5E37"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ABE5961"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377BC81"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387414F" w14:textId="77777777" w:rsidR="006E5E37" w:rsidRPr="00BF7F5D" w:rsidRDefault="006E5E37"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14:paraId="16E14021"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62AEDA56"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3B345CD"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5F897B00"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1F2D4D83" w14:textId="77777777" w:rsidR="006E5E37" w:rsidRDefault="006E5E37"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035F13"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463367E"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0D2E4A68" w14:textId="77777777" w:rsidR="006E5E37" w:rsidRPr="006E278E" w:rsidRDefault="006E5E37"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14:paraId="43E927F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2535804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8FB0A81"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1CEDAF9"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2F45F93A" w14:textId="77777777" w:rsidR="006E5E37" w:rsidRDefault="006E5E37"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76F1F9"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02DB75F"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4E09026" w14:textId="77777777" w:rsidR="006E5E37" w:rsidRPr="006E278E" w:rsidRDefault="006E5E37"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14:paraId="1606FD7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545ECE48"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0875F1E"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458B946"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06505791" w14:textId="77777777" w:rsidR="006E5E37" w:rsidRDefault="006E5E37"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33C1105"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265C143" w14:textId="77777777" w:rsidR="006E5E37" w:rsidRDefault="006E5E37"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4B3F603" w14:textId="77777777" w:rsidR="006E5E37" w:rsidRPr="00677850" w:rsidRDefault="006E5E37"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14:paraId="16F1C6A8"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7288F4B9"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41C8349"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E56D45"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42EAEB9" w14:textId="77777777" w:rsidR="006E5E37" w:rsidRDefault="006E5E37"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DF1D2A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12A927A" w14:textId="77777777" w:rsidR="006E5E37" w:rsidRDefault="006E5E37"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42354D" w14:textId="77777777" w:rsidR="006E5E37" w:rsidRPr="00677850" w:rsidRDefault="006E5E37"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14:paraId="3C03A2C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6EC84AD4"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B215924"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9657E57" w14:textId="77777777" w:rsidR="006E5E37" w:rsidRDefault="006E5E37" w:rsidP="00CD238A">
            <w:pPr>
              <w:pStyle w:val="TAL"/>
              <w:jc w:val="center"/>
              <w:rPr>
                <w:rFonts w:cs="Arial"/>
                <w:color w:val="000000"/>
                <w:sz w:val="16"/>
                <w:szCs w:val="16"/>
              </w:rPr>
            </w:pPr>
            <w:r>
              <w:rPr>
                <w:rFonts w:cs="Arial"/>
                <w:color w:val="000000"/>
                <w:sz w:val="16"/>
                <w:szCs w:val="16"/>
              </w:rPr>
              <w:t>CP-070294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8E80EE0" w14:textId="77777777" w:rsidR="006E5E37" w:rsidRDefault="006E5E37"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98F7CCB"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0B35448"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AB53482" w14:textId="77777777" w:rsidR="006E5E37" w:rsidRPr="007F66A5" w:rsidRDefault="006E5E37"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14:paraId="54AC3DB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6409111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14EB8D72"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B9E0D95" w14:textId="77777777" w:rsidR="006E5E37" w:rsidRDefault="006E5E37" w:rsidP="00CD238A">
            <w:pPr>
              <w:pStyle w:val="TAL"/>
              <w:jc w:val="center"/>
              <w:rPr>
                <w:rFonts w:cs="Arial"/>
                <w:color w:val="000000"/>
                <w:sz w:val="16"/>
                <w:szCs w:val="16"/>
              </w:rPr>
            </w:pPr>
            <w:r>
              <w:rPr>
                <w:rFonts w:cs="Arial"/>
                <w:color w:val="000000"/>
                <w:sz w:val="16"/>
                <w:szCs w:val="16"/>
              </w:rPr>
              <w:t>CP-070291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C4DE3D5" w14:textId="77777777" w:rsidR="006E5E37" w:rsidRDefault="006E5E37"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32A44AF"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799D366"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4FEA7E" w14:textId="77777777" w:rsidR="006E5E37" w:rsidRPr="007F66A5" w:rsidRDefault="006E5E37"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14:paraId="7BE38F9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25189D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AE25D47"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9213B2A" w14:textId="77777777" w:rsidR="006E5E37" w:rsidRDefault="006E5E37" w:rsidP="00CD238A">
            <w:pPr>
              <w:pStyle w:val="TAL"/>
              <w:jc w:val="center"/>
              <w:rPr>
                <w:rFonts w:cs="Arial"/>
                <w:color w:val="000000"/>
                <w:sz w:val="16"/>
                <w:szCs w:val="16"/>
              </w:rPr>
            </w:pPr>
            <w:r>
              <w:rPr>
                <w:rFonts w:cs="Arial"/>
                <w:color w:val="000000"/>
                <w:sz w:val="16"/>
                <w:szCs w:val="16"/>
              </w:rPr>
              <w:t>CP-070465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6E352CC" w14:textId="77777777" w:rsidR="006E5E37" w:rsidRDefault="006E5E37"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9EC3DBE"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7096F80"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007544D" w14:textId="77777777" w:rsidR="006E5E37" w:rsidRPr="007F66A5" w:rsidRDefault="006E5E37"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14:paraId="3439B66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0C97951F"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3C5D96E0" w14:textId="77777777" w:rsidR="006E5E37" w:rsidRDefault="006E5E37"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D71F580"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5971A47"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0D7E2AB" w14:textId="77777777" w:rsidR="006E5E37"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51FA1E5" w14:textId="77777777" w:rsidR="006E5E37" w:rsidRDefault="006E5E37"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92BDFC" w14:textId="77777777" w:rsidR="006E5E37" w:rsidRDefault="006E5E37"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14:paraId="4D8F46A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6E5E37" w:rsidRPr="00D30594" w14:paraId="2B1FF0F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2E408F2B" w14:textId="77777777" w:rsidR="006E5E37" w:rsidRDefault="006E5E37"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DC13457" w14:textId="77777777" w:rsidR="006E5E37" w:rsidRDefault="006E5E37" w:rsidP="00CD238A">
            <w:pPr>
              <w:pStyle w:val="TAL"/>
              <w:jc w:val="center"/>
              <w:rPr>
                <w:rFonts w:cs="Arial"/>
                <w:color w:val="000000"/>
                <w:sz w:val="16"/>
                <w:szCs w:val="16"/>
              </w:rPr>
            </w:pPr>
            <w:r>
              <w:rPr>
                <w:rFonts w:cs="Arial"/>
                <w:color w:val="000000"/>
                <w:sz w:val="16"/>
                <w:szCs w:val="16"/>
              </w:rPr>
              <w:t>CP-070620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E93DE5B" w14:textId="77777777" w:rsidR="006E5E37" w:rsidRDefault="006E5E37"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9C6387B" w14:textId="77777777" w:rsidR="006E5E37" w:rsidRPr="00D30594" w:rsidRDefault="006E5E37"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4717E0F" w14:textId="77777777" w:rsidR="006E5E37" w:rsidRDefault="006E5E37"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0FDC1D7" w14:textId="77777777" w:rsidR="006E5E37" w:rsidRPr="007F66A5" w:rsidRDefault="006E5E37"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14:paraId="02023E62"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6E5E37" w14:paraId="2EE640C1"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36B485D"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5C3D719" w14:textId="77777777" w:rsidR="006E5E37" w:rsidRDefault="006E5E37" w:rsidP="00CD238A">
            <w:pPr>
              <w:pStyle w:val="TAL"/>
              <w:jc w:val="center"/>
              <w:rPr>
                <w:bCs/>
                <w:sz w:val="16"/>
                <w:lang w:val="en-US"/>
              </w:rPr>
            </w:pPr>
            <w:r>
              <w:rPr>
                <w:bCs/>
                <w:sz w:val="16"/>
                <w:lang w:val="en-US"/>
              </w:rPr>
              <w:t>CP-080584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F11F635" w14:textId="77777777" w:rsidR="006E5E37" w:rsidRDefault="006E5E37"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1F0BF2"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1A21B3"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68BA141" w14:textId="77777777" w:rsidR="006E5E37" w:rsidRPr="00FC289E" w:rsidRDefault="006E5E37"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14:paraId="05B5EA32" w14:textId="77777777" w:rsidR="006E5E37" w:rsidRDefault="006E5E37" w:rsidP="00CD238A">
            <w:pPr>
              <w:pStyle w:val="TAL"/>
              <w:rPr>
                <w:bCs/>
                <w:sz w:val="16"/>
                <w:lang w:val="en-US"/>
              </w:rPr>
            </w:pPr>
            <w:r>
              <w:rPr>
                <w:bCs/>
                <w:sz w:val="16"/>
                <w:lang w:val="en-US"/>
              </w:rPr>
              <w:t>7.4.0</w:t>
            </w:r>
          </w:p>
        </w:tc>
      </w:tr>
      <w:tr w:rsidR="006E5E37" w14:paraId="3D7E92D2"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524EF59E"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A318F82" w14:textId="77777777" w:rsidR="006E5E37" w:rsidRDefault="006E5E37" w:rsidP="00CD238A">
            <w:pPr>
              <w:pStyle w:val="TAL"/>
              <w:jc w:val="center"/>
              <w:rPr>
                <w:bCs/>
                <w:sz w:val="16"/>
                <w:lang w:val="en-US"/>
              </w:rPr>
            </w:pPr>
            <w:r>
              <w:rPr>
                <w:bCs/>
                <w:sz w:val="16"/>
                <w:lang w:val="en-US"/>
              </w:rPr>
              <w:t>CP-080585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77EAD2A" w14:textId="77777777" w:rsidR="006E5E37" w:rsidRDefault="006E5E37"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1C5F077"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1A6AE4A"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2793B67" w14:textId="77777777" w:rsidR="006E5E37" w:rsidRPr="003E66A7" w:rsidRDefault="006E5E37"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14:paraId="1FE8B543" w14:textId="77777777" w:rsidR="006E5E37" w:rsidRDefault="006E5E37" w:rsidP="00CD238A">
            <w:pPr>
              <w:pStyle w:val="TAL"/>
              <w:rPr>
                <w:bCs/>
                <w:sz w:val="16"/>
                <w:lang w:val="en-US"/>
              </w:rPr>
            </w:pPr>
            <w:r>
              <w:rPr>
                <w:bCs/>
                <w:sz w:val="16"/>
                <w:lang w:val="en-US"/>
              </w:rPr>
              <w:t>8.0.0</w:t>
            </w:r>
          </w:p>
        </w:tc>
      </w:tr>
      <w:tr w:rsidR="006E5E37" w14:paraId="7BAF448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BD3671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825DCC8"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E008DD8"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64EA08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170A3F9"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4F4DF8" w14:textId="77777777" w:rsidR="006E5E37" w:rsidRDefault="006E5E37" w:rsidP="00CD238A">
            <w:pPr>
              <w:pStyle w:val="TAL"/>
              <w:rPr>
                <w:bCs/>
                <w:sz w:val="16"/>
                <w:lang w:val="en-US"/>
              </w:rPr>
            </w:pPr>
            <w:r>
              <w:rPr>
                <w:bCs/>
                <w:sz w:val="16"/>
                <w:lang w:val="en-US"/>
              </w:rPr>
              <w:t>- correction of change history</w:t>
            </w:r>
          </w:p>
          <w:p w14:paraId="126ED3A7" w14:textId="77777777" w:rsidR="006E5E37" w:rsidRDefault="006E5E37" w:rsidP="00CD238A">
            <w:pPr>
              <w:pStyle w:val="TAL"/>
              <w:rPr>
                <w:bCs/>
                <w:sz w:val="16"/>
                <w:lang w:val="en-US"/>
              </w:rPr>
            </w:pPr>
            <w:r>
              <w:rPr>
                <w:bCs/>
                <w:sz w:val="16"/>
                <w:lang w:val="en-US"/>
              </w:rPr>
              <w:t>- correction of formatting in file structure (clause 4.3)</w:t>
            </w:r>
          </w:p>
          <w:p w14:paraId="40BA55C1" w14:textId="77777777" w:rsidR="006E5E37" w:rsidRPr="00FC289E" w:rsidRDefault="006E5E37"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14:paraId="4778ADC5" w14:textId="77777777" w:rsidR="006E5E37" w:rsidRDefault="006E5E37" w:rsidP="00CD238A">
            <w:pPr>
              <w:pStyle w:val="TAL"/>
              <w:rPr>
                <w:bCs/>
                <w:sz w:val="16"/>
                <w:lang w:val="en-US"/>
              </w:rPr>
            </w:pPr>
            <w:r>
              <w:rPr>
                <w:bCs/>
                <w:sz w:val="16"/>
                <w:lang w:val="en-US"/>
              </w:rPr>
              <w:t>8.0.1</w:t>
            </w:r>
          </w:p>
        </w:tc>
      </w:tr>
      <w:tr w:rsidR="006E5E37" w14:paraId="2FBA048D"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DE56A81" w14:textId="77777777" w:rsidR="006E5E37" w:rsidRDefault="006E5E37"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533A0D2" w14:textId="77777777" w:rsidR="006E5E37" w:rsidRDefault="006E5E37" w:rsidP="00CD238A">
            <w:pPr>
              <w:pStyle w:val="TAL"/>
              <w:jc w:val="center"/>
              <w:rPr>
                <w:bCs/>
                <w:sz w:val="16"/>
                <w:lang w:val="en-US"/>
              </w:rPr>
            </w:pPr>
            <w:r>
              <w:rPr>
                <w:bCs/>
                <w:sz w:val="16"/>
                <w:lang w:val="en-US"/>
              </w:rPr>
              <w:t>CP-090453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4CDB7D62" w14:textId="77777777" w:rsidR="006E5E37" w:rsidRDefault="006E5E37"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B65E42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EEDA36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6DA3537A" w14:textId="77777777" w:rsidR="006E5E37" w:rsidRPr="00EC65D2" w:rsidRDefault="006E5E37"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14:paraId="2DC66915" w14:textId="77777777" w:rsidR="006E5E37" w:rsidRDefault="006E5E37" w:rsidP="00CD238A">
            <w:pPr>
              <w:pStyle w:val="TAL"/>
              <w:rPr>
                <w:bCs/>
                <w:sz w:val="16"/>
                <w:lang w:val="en-US"/>
              </w:rPr>
            </w:pPr>
            <w:r>
              <w:rPr>
                <w:bCs/>
                <w:sz w:val="16"/>
                <w:lang w:val="en-US"/>
              </w:rPr>
              <w:t>8.1.0</w:t>
            </w:r>
          </w:p>
        </w:tc>
      </w:tr>
      <w:tr w:rsidR="006E5E37" w14:paraId="790F20BE"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E4D585D"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84391AB" w14:textId="77777777" w:rsidR="006E5E37" w:rsidRDefault="006E5E37" w:rsidP="00CD238A">
            <w:pPr>
              <w:pStyle w:val="TAL"/>
              <w:jc w:val="center"/>
              <w:rPr>
                <w:bCs/>
                <w:sz w:val="16"/>
                <w:lang w:val="en-US"/>
              </w:rPr>
            </w:pPr>
            <w:r>
              <w:rPr>
                <w:bCs/>
                <w:sz w:val="16"/>
                <w:lang w:val="en-US"/>
              </w:rPr>
              <w:t>CP-091011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F51F979" w14:textId="77777777" w:rsidR="006E5E37" w:rsidRDefault="006E5E37"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DC81F5"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472562A"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1607202" w14:textId="77777777" w:rsidR="006E5E37" w:rsidRPr="00EC65D2" w:rsidRDefault="006E5E37"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14:paraId="2C028E05" w14:textId="77777777" w:rsidR="006E5E37" w:rsidRDefault="006E5E37" w:rsidP="00CD238A">
            <w:pPr>
              <w:pStyle w:val="TAL"/>
              <w:rPr>
                <w:bCs/>
                <w:sz w:val="16"/>
                <w:lang w:val="en-US"/>
              </w:rPr>
            </w:pPr>
            <w:r>
              <w:rPr>
                <w:bCs/>
                <w:sz w:val="16"/>
                <w:lang w:val="en-US"/>
              </w:rPr>
              <w:t>8.2.0</w:t>
            </w:r>
          </w:p>
        </w:tc>
      </w:tr>
      <w:tr w:rsidR="006E5E37" w14:paraId="6C40140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54680B70"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68BAF9D" w14:textId="77777777" w:rsidR="006E5E37" w:rsidRDefault="006E5E37" w:rsidP="00CD238A">
            <w:pPr>
              <w:pStyle w:val="TAL"/>
              <w:jc w:val="center"/>
              <w:rPr>
                <w:bCs/>
                <w:sz w:val="16"/>
                <w:lang w:val="en-US"/>
              </w:rPr>
            </w:pPr>
            <w:r>
              <w:rPr>
                <w:bCs/>
                <w:sz w:val="16"/>
                <w:lang w:val="en-US"/>
              </w:rPr>
              <w:t>CP-091012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6225CE50" w14:textId="77777777" w:rsidR="006E5E37" w:rsidRDefault="006E5E37"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68C15B"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0CEA848"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31AC566" w14:textId="77777777" w:rsidR="006E5E37" w:rsidRPr="00A12BD1" w:rsidRDefault="006E5E37"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5139B77" w14:textId="77777777" w:rsidR="006E5E37" w:rsidRDefault="006E5E37" w:rsidP="00CD238A">
            <w:pPr>
              <w:pStyle w:val="TAL"/>
              <w:rPr>
                <w:bCs/>
                <w:sz w:val="16"/>
                <w:lang w:val="en-US"/>
              </w:rPr>
            </w:pPr>
            <w:r>
              <w:rPr>
                <w:bCs/>
                <w:sz w:val="16"/>
                <w:lang w:val="en-US"/>
              </w:rPr>
              <w:t>9.0.0</w:t>
            </w:r>
          </w:p>
        </w:tc>
      </w:tr>
      <w:tr w:rsidR="006E5E37" w14:paraId="6078168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14D045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2AB850C"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F6BC245"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408B180"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C8E4C92"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A1C6B68" w14:textId="77777777" w:rsidR="006E5E37" w:rsidRPr="00A12BD1" w:rsidRDefault="006E5E37"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F51640D" w14:textId="77777777" w:rsidR="006E5E37" w:rsidRDefault="006E5E37" w:rsidP="00CD238A">
            <w:pPr>
              <w:pStyle w:val="TAL"/>
              <w:rPr>
                <w:bCs/>
                <w:sz w:val="16"/>
                <w:lang w:val="en-US"/>
              </w:rPr>
            </w:pPr>
            <w:r>
              <w:rPr>
                <w:bCs/>
                <w:sz w:val="16"/>
                <w:lang w:val="en-US"/>
              </w:rPr>
              <w:t>9.0.1</w:t>
            </w:r>
          </w:p>
        </w:tc>
      </w:tr>
      <w:tr w:rsidR="006E5E37" w14:paraId="4198020C"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A04D750" w14:textId="77777777" w:rsidR="006E5E37" w:rsidRDefault="006E5E37"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6C50097" w14:textId="77777777" w:rsidR="006E5E37" w:rsidRPr="00CB1436" w:rsidRDefault="006E5E37" w:rsidP="00CD238A">
            <w:pPr>
              <w:pStyle w:val="TAL"/>
              <w:jc w:val="center"/>
              <w:rPr>
                <w:bCs/>
                <w:sz w:val="16"/>
                <w:szCs w:val="16"/>
                <w:lang w:val="en-US"/>
              </w:rPr>
            </w:pPr>
            <w:r w:rsidRPr="00CB1436">
              <w:rPr>
                <w:rFonts w:cs="Arial"/>
                <w:sz w:val="16"/>
                <w:szCs w:val="16"/>
              </w:rPr>
              <w:t>CP-100585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952F8B0" w14:textId="77777777" w:rsidR="006E5E37" w:rsidRPr="00CB1436" w:rsidRDefault="006E5E37"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F1B3EE6" w14:textId="77777777" w:rsidR="006E5E37" w:rsidRPr="00CB1436" w:rsidRDefault="006E5E37"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48B18D" w14:textId="77777777" w:rsidR="006E5E37" w:rsidRPr="00CB1436" w:rsidRDefault="006E5E37"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6D070AC" w14:textId="77777777" w:rsidR="006E5E37" w:rsidRPr="00CB1436" w:rsidRDefault="006E5E37"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457F5977" w14:textId="77777777" w:rsidR="006E5E37" w:rsidRDefault="006E5E37" w:rsidP="00CD238A">
            <w:pPr>
              <w:pStyle w:val="TAL"/>
              <w:rPr>
                <w:bCs/>
                <w:sz w:val="16"/>
                <w:lang w:val="en-US"/>
              </w:rPr>
            </w:pPr>
            <w:r>
              <w:rPr>
                <w:bCs/>
                <w:sz w:val="16"/>
                <w:lang w:val="en-US"/>
              </w:rPr>
              <w:t>9.1.0</w:t>
            </w:r>
          </w:p>
        </w:tc>
      </w:tr>
      <w:tr w:rsidR="006E5E37" w14:paraId="6203F0F0"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F935BB3" w14:textId="77777777" w:rsidR="006E5E37" w:rsidRDefault="006E5E37"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331DDF5" w14:textId="77777777" w:rsidR="006E5E37" w:rsidRPr="00CB1436" w:rsidRDefault="006E5E37" w:rsidP="00CD238A">
            <w:pPr>
              <w:pStyle w:val="TAL"/>
              <w:jc w:val="center"/>
              <w:rPr>
                <w:rFonts w:cs="Arial"/>
                <w:sz w:val="16"/>
                <w:szCs w:val="16"/>
              </w:rPr>
            </w:pPr>
            <w:r>
              <w:rPr>
                <w:rFonts w:cs="Arial"/>
                <w:sz w:val="16"/>
                <w:szCs w:val="16"/>
              </w:rPr>
              <w:t>CP-100824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F61E82C" w14:textId="77777777" w:rsidR="006E5E37" w:rsidRPr="00CB1436" w:rsidRDefault="006E5E37"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14B6FA" w14:textId="77777777" w:rsidR="006E5E37" w:rsidRPr="00CB1436" w:rsidRDefault="006E5E37"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7BC6A3E" w14:textId="77777777" w:rsidR="006E5E37" w:rsidRPr="00CB1436"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24482B3" w14:textId="77777777" w:rsidR="006E5E37" w:rsidRPr="00CB1436" w:rsidRDefault="006E5E37"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956CD05" w14:textId="77777777" w:rsidR="006E5E37" w:rsidRDefault="006E5E37" w:rsidP="00CD238A">
            <w:pPr>
              <w:pStyle w:val="TAL"/>
              <w:rPr>
                <w:bCs/>
                <w:sz w:val="16"/>
                <w:lang w:val="en-US"/>
              </w:rPr>
            </w:pPr>
            <w:r>
              <w:rPr>
                <w:bCs/>
                <w:sz w:val="16"/>
                <w:lang w:val="en-US"/>
              </w:rPr>
              <w:t>10.0.0</w:t>
            </w:r>
          </w:p>
        </w:tc>
      </w:tr>
      <w:tr w:rsidR="006E5E37" w14:paraId="2009C2D9"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4C3F02E6"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85F17FC" w14:textId="77777777" w:rsidR="006E5E37" w:rsidRPr="00F332ED" w:rsidRDefault="006E5E37" w:rsidP="00CD238A">
            <w:pPr>
              <w:pStyle w:val="TAL"/>
              <w:jc w:val="center"/>
              <w:rPr>
                <w:rFonts w:cs="Arial"/>
                <w:sz w:val="16"/>
                <w:szCs w:val="16"/>
              </w:rPr>
            </w:pPr>
            <w:r w:rsidRPr="000D241D">
              <w:rPr>
                <w:rFonts w:cs="Arial"/>
                <w:sz w:val="16"/>
                <w:szCs w:val="16"/>
              </w:rPr>
              <w:t>CP-110241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B6E8DCF" w14:textId="77777777" w:rsidR="006E5E37" w:rsidRPr="00F332ED" w:rsidRDefault="006E5E37"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B42FEA4" w14:textId="77777777" w:rsidR="006E5E37" w:rsidRPr="00F332ED" w:rsidRDefault="006E5E37"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42F9525" w14:textId="77777777" w:rsidR="006E5E37" w:rsidRPr="00F332ED" w:rsidRDefault="006E5E37"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07995CA" w14:textId="77777777" w:rsidR="006E5E37" w:rsidRPr="00F332ED" w:rsidRDefault="006E5E37"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3744F10" w14:textId="77777777" w:rsidR="006E5E37" w:rsidRDefault="006E5E37" w:rsidP="00CD238A">
            <w:pPr>
              <w:pStyle w:val="TAL"/>
              <w:rPr>
                <w:bCs/>
                <w:sz w:val="16"/>
                <w:lang w:val="en-US"/>
              </w:rPr>
            </w:pPr>
            <w:r>
              <w:rPr>
                <w:bCs/>
                <w:sz w:val="16"/>
                <w:lang w:val="en-US"/>
              </w:rPr>
              <w:t>10.1.0</w:t>
            </w:r>
          </w:p>
        </w:tc>
      </w:tr>
      <w:tr w:rsidR="006E5E37" w14:paraId="76B260E7"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184D4DA"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FE676C0" w14:textId="77777777" w:rsidR="006E5E37" w:rsidRPr="000D241D" w:rsidRDefault="006E5E37" w:rsidP="000D241D">
            <w:pPr>
              <w:pStyle w:val="TAL"/>
              <w:jc w:val="center"/>
              <w:rPr>
                <w:rFonts w:cs="Arial"/>
                <w:sz w:val="16"/>
                <w:szCs w:val="16"/>
              </w:rPr>
            </w:pPr>
            <w:r w:rsidRPr="000D241D">
              <w:rPr>
                <w:rFonts w:cs="Arial"/>
                <w:sz w:val="16"/>
                <w:szCs w:val="16"/>
              </w:rPr>
              <w:t>CP-110306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49BDC9F" w14:textId="77777777" w:rsidR="006E5E37" w:rsidRPr="00F332ED" w:rsidRDefault="006E5E37"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3A6B7F4D" w14:textId="77777777" w:rsidR="006E5E37" w:rsidRPr="00F332ED" w:rsidRDefault="006E5E37"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8FF8803" w14:textId="77777777" w:rsidR="006E5E37" w:rsidRPr="00F332ED"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E11A92B" w14:textId="77777777" w:rsidR="006E5E37" w:rsidRPr="00F332ED" w:rsidRDefault="006E5E37"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6939470" w14:textId="77777777" w:rsidR="006E5E37" w:rsidRDefault="006E5E37" w:rsidP="00CD238A">
            <w:pPr>
              <w:pStyle w:val="TAL"/>
              <w:rPr>
                <w:bCs/>
                <w:sz w:val="16"/>
                <w:lang w:val="en-US"/>
              </w:rPr>
            </w:pPr>
            <w:r>
              <w:rPr>
                <w:bCs/>
                <w:sz w:val="16"/>
                <w:lang w:val="en-US"/>
              </w:rPr>
              <w:t>10.1.0</w:t>
            </w:r>
          </w:p>
        </w:tc>
      </w:tr>
      <w:tr w:rsidR="006E5E37" w14:paraId="35D251DD"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43C846A" w14:textId="77777777" w:rsidR="006E5E37" w:rsidRDefault="006E5E37"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0B226" w14:textId="77777777" w:rsidR="006E5E37" w:rsidRPr="000D241D" w:rsidRDefault="006E5E37"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8C1A522"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E8BA35"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3C4738" w14:textId="77777777" w:rsidR="006E5E37" w:rsidRPr="00F332ED" w:rsidRDefault="006E5E37"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5184D927" w14:textId="77777777" w:rsidR="006E5E37" w:rsidRPr="00F332ED" w:rsidRDefault="006E5E37"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708B94A4" w14:textId="77777777" w:rsidR="006E5E37" w:rsidRDefault="006E5E37" w:rsidP="00CD238A">
            <w:pPr>
              <w:pStyle w:val="TAL"/>
              <w:rPr>
                <w:bCs/>
                <w:sz w:val="16"/>
                <w:lang w:val="en-US"/>
              </w:rPr>
            </w:pPr>
            <w:r>
              <w:rPr>
                <w:bCs/>
                <w:sz w:val="16"/>
                <w:lang w:val="en-US"/>
              </w:rPr>
              <w:t>11.0.0</w:t>
            </w:r>
          </w:p>
        </w:tc>
      </w:tr>
      <w:tr w:rsidR="006E5E37" w14:paraId="6CB5D7C6"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609B4F8B"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4147738B" w14:textId="77777777" w:rsidR="006E5E37" w:rsidRPr="000D241D" w:rsidRDefault="006E5E37" w:rsidP="00CD238A">
            <w:pPr>
              <w:pStyle w:val="TAL"/>
              <w:jc w:val="center"/>
              <w:rPr>
                <w:rFonts w:cs="Arial"/>
                <w:sz w:val="16"/>
                <w:szCs w:val="16"/>
              </w:rPr>
            </w:pPr>
            <w:r w:rsidRPr="000D241D">
              <w:rPr>
                <w:rFonts w:cs="Arial"/>
                <w:sz w:val="16"/>
                <w:szCs w:val="16"/>
              </w:rPr>
              <w:t>CP-120870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BCFAD4" w14:textId="77777777" w:rsidR="006E5E37" w:rsidRPr="00FB20B3" w:rsidRDefault="006E5E37"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3EF738D"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430CE93" w14:textId="77777777" w:rsidR="006E5E37" w:rsidRPr="00FB20B3" w:rsidRDefault="006E5E37"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F71BBE2" w14:textId="77777777" w:rsidR="006E5E37" w:rsidRPr="00FB20B3" w:rsidRDefault="006E5E37"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14:paraId="7941CF2D" w14:textId="77777777" w:rsidR="006E5E37" w:rsidRPr="00B31138" w:rsidRDefault="006E5E37" w:rsidP="00CD238A">
            <w:pPr>
              <w:pStyle w:val="TAL"/>
              <w:rPr>
                <w:bCs/>
                <w:sz w:val="16"/>
                <w:lang w:val="en-US"/>
              </w:rPr>
            </w:pPr>
            <w:r>
              <w:rPr>
                <w:bCs/>
                <w:sz w:val="16"/>
                <w:lang w:val="en-US"/>
              </w:rPr>
              <w:t>11.1.0</w:t>
            </w:r>
          </w:p>
        </w:tc>
      </w:tr>
      <w:tr w:rsidR="006E5E37" w14:paraId="6E41CDB3"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1723AC76"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4E9BE323" w14:textId="77777777" w:rsidR="006E5E37" w:rsidRPr="000D241D" w:rsidRDefault="006E5E37"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E9F90F8"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A89604B"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3401428" w14:textId="77777777" w:rsidR="006E5E37" w:rsidRPr="00FB20B3" w:rsidRDefault="006E5E37"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C52267D" w14:textId="77777777" w:rsidR="006E5E37" w:rsidRPr="00FB20B3" w:rsidRDefault="006E5E37"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9B48B9" w14:textId="77777777" w:rsidR="006E5E37" w:rsidRPr="00B31138" w:rsidRDefault="006E5E37" w:rsidP="00CD238A">
            <w:pPr>
              <w:pStyle w:val="TAL"/>
              <w:rPr>
                <w:bCs/>
                <w:sz w:val="16"/>
                <w:lang w:val="en-US"/>
              </w:rPr>
            </w:pPr>
            <w:r>
              <w:rPr>
                <w:bCs/>
                <w:sz w:val="16"/>
                <w:lang w:val="en-US"/>
              </w:rPr>
              <w:t>11.1.0</w:t>
            </w:r>
          </w:p>
        </w:tc>
      </w:tr>
      <w:tr w:rsidR="006E5E37" w14:paraId="7FB6FC6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D7D4CD4" w14:textId="77777777" w:rsidR="006E5E37" w:rsidRPr="00B31138" w:rsidRDefault="006E5E37"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AF94424" w14:textId="77777777" w:rsidR="006E5E37" w:rsidRPr="000D241D" w:rsidRDefault="006E5E37" w:rsidP="00CD238A">
            <w:pPr>
              <w:pStyle w:val="TAL"/>
              <w:jc w:val="center"/>
              <w:rPr>
                <w:rFonts w:cs="Arial"/>
                <w:sz w:val="16"/>
                <w:szCs w:val="16"/>
              </w:rPr>
            </w:pPr>
            <w:r w:rsidRPr="000D241D">
              <w:rPr>
                <w:rFonts w:cs="Arial"/>
                <w:sz w:val="16"/>
                <w:szCs w:val="16"/>
              </w:rPr>
              <w:t>CP-130363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E7A9C35" w14:textId="77777777" w:rsidR="006E5E37" w:rsidRPr="00FB20B3" w:rsidRDefault="006E5E37"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0C79CC8"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4D6847D" w14:textId="77777777" w:rsidR="006E5E37" w:rsidRPr="00FB20B3" w:rsidRDefault="006E5E37"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4A59576" w14:textId="77777777" w:rsidR="006E5E37" w:rsidRPr="00FB20B3" w:rsidRDefault="006E5E37"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0F63B8D8" w14:textId="77777777" w:rsidR="006E5E37" w:rsidRPr="00B31138" w:rsidRDefault="006E5E37" w:rsidP="00CD238A">
            <w:pPr>
              <w:pStyle w:val="TAL"/>
              <w:rPr>
                <w:bCs/>
                <w:sz w:val="16"/>
                <w:lang w:val="en-US"/>
              </w:rPr>
            </w:pPr>
            <w:r>
              <w:rPr>
                <w:bCs/>
                <w:sz w:val="16"/>
                <w:lang w:val="en-US"/>
              </w:rPr>
              <w:t>12.0.0</w:t>
            </w:r>
          </w:p>
        </w:tc>
      </w:tr>
      <w:tr w:rsidR="006E5E37" w14:paraId="6DBC068D"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FCDAC6" w14:textId="77777777" w:rsidR="006E5E37" w:rsidRDefault="006E5E37"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61A6FC" w14:textId="77777777" w:rsidR="006E5E37" w:rsidRPr="000D241D" w:rsidRDefault="006E5E37" w:rsidP="00CD238A">
            <w:pPr>
              <w:pStyle w:val="TAL"/>
              <w:jc w:val="center"/>
              <w:rPr>
                <w:rFonts w:cs="Arial"/>
                <w:sz w:val="16"/>
                <w:szCs w:val="16"/>
              </w:rPr>
            </w:pPr>
            <w:r w:rsidRPr="000D241D">
              <w:rPr>
                <w:rFonts w:cs="Arial"/>
                <w:sz w:val="16"/>
                <w:szCs w:val="16"/>
              </w:rPr>
              <w:t>CP-140163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298A00B" w14:textId="77777777" w:rsidR="006E5E37" w:rsidRPr="000D4025" w:rsidRDefault="006E5E37"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4408D06"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B6F26DF"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233376B" w14:textId="77777777" w:rsidR="006E5E37" w:rsidRPr="000D4025" w:rsidRDefault="006E5E37"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21E1C7D5" w14:textId="77777777" w:rsidR="006E5E37" w:rsidRDefault="006E5E37" w:rsidP="00CD238A">
            <w:pPr>
              <w:pStyle w:val="TAL"/>
              <w:rPr>
                <w:bCs/>
                <w:sz w:val="16"/>
                <w:lang w:val="en-US"/>
              </w:rPr>
            </w:pPr>
            <w:r>
              <w:rPr>
                <w:bCs/>
                <w:sz w:val="16"/>
                <w:lang w:val="en-US"/>
              </w:rPr>
              <w:t>12.1.0</w:t>
            </w:r>
          </w:p>
        </w:tc>
      </w:tr>
      <w:tr w:rsidR="006E5E37" w14:paraId="7A4923B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15436B2" w14:textId="77777777" w:rsidR="006E5E37" w:rsidRDefault="006E5E37"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6C34505" w14:textId="77777777" w:rsidR="006E5E37" w:rsidRPr="000D4025" w:rsidRDefault="006E5E37" w:rsidP="00CD238A">
            <w:pPr>
              <w:pStyle w:val="TAL"/>
              <w:jc w:val="center"/>
              <w:rPr>
                <w:bCs/>
                <w:sz w:val="16"/>
                <w:lang w:val="en-US"/>
              </w:rPr>
            </w:pPr>
            <w:r w:rsidRPr="001E7E9B">
              <w:rPr>
                <w:bCs/>
                <w:sz w:val="16"/>
                <w:lang w:val="en-US"/>
              </w:rPr>
              <w:t>CP-140</w:t>
            </w:r>
            <w:r>
              <w:rPr>
                <w:bCs/>
                <w:sz w:val="16"/>
                <w:lang w:val="en-US"/>
              </w:rPr>
              <w:t>424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B9DF7B5" w14:textId="77777777" w:rsidR="006E5E37" w:rsidRPr="000D4025" w:rsidRDefault="006E5E37"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634B21F"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EA22129"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CDEE9D3" w14:textId="77777777" w:rsidR="006E5E37" w:rsidRPr="000D4025" w:rsidRDefault="006E5E37"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3EBD2BE1" w14:textId="77777777" w:rsidR="006E5E37" w:rsidRDefault="006E5E37" w:rsidP="00CD238A">
            <w:pPr>
              <w:pStyle w:val="TAL"/>
              <w:rPr>
                <w:bCs/>
                <w:sz w:val="16"/>
                <w:lang w:val="en-US"/>
              </w:rPr>
            </w:pPr>
            <w:r>
              <w:rPr>
                <w:bCs/>
                <w:sz w:val="16"/>
                <w:lang w:val="en-US"/>
              </w:rPr>
              <w:t>12.2.0</w:t>
            </w:r>
          </w:p>
        </w:tc>
      </w:tr>
      <w:tr w:rsidR="006E5E37" w14:paraId="614D6AD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EB05AE"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45D008" w14:textId="77777777" w:rsidR="006E5E37" w:rsidRPr="000D4025" w:rsidRDefault="006E5E37"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9CA3FE" w14:textId="77777777" w:rsidR="006E5E37" w:rsidRPr="000D4025" w:rsidRDefault="006E5E37"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D4C0A42"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326EA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ECBCCFE" w14:textId="77777777" w:rsidR="006E5E37" w:rsidRPr="000D4025" w:rsidRDefault="006E5E37"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B83FB54" w14:textId="77777777" w:rsidR="006E5E37" w:rsidRDefault="006E5E37" w:rsidP="00CD238A">
            <w:pPr>
              <w:pStyle w:val="TAL"/>
              <w:rPr>
                <w:bCs/>
                <w:sz w:val="16"/>
                <w:lang w:val="en-US"/>
              </w:rPr>
            </w:pPr>
            <w:r>
              <w:rPr>
                <w:bCs/>
                <w:sz w:val="16"/>
                <w:lang w:val="en-US"/>
              </w:rPr>
              <w:t>13.0.0</w:t>
            </w:r>
          </w:p>
        </w:tc>
      </w:tr>
      <w:tr w:rsidR="006E5E37" w14:paraId="442EF19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2083263"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F81E4F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50394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6434753" w14:textId="77777777" w:rsidR="006E5E37" w:rsidRPr="000D4025" w:rsidRDefault="006E5E37"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E141AFD"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45C1B9A"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5C9BA58E" w14:textId="77777777" w:rsidR="006E5E37" w:rsidRPr="000D4025" w:rsidRDefault="006E5E37"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A2B24C8" w14:textId="77777777" w:rsidR="006E5E37" w:rsidRDefault="006E5E37" w:rsidP="00CD238A">
            <w:pPr>
              <w:pStyle w:val="TAL"/>
              <w:rPr>
                <w:bCs/>
                <w:sz w:val="16"/>
                <w:lang w:val="en-US"/>
              </w:rPr>
            </w:pPr>
            <w:r>
              <w:rPr>
                <w:bCs/>
                <w:sz w:val="16"/>
                <w:lang w:val="en-US"/>
              </w:rPr>
              <w:t>13.0.0</w:t>
            </w:r>
          </w:p>
        </w:tc>
      </w:tr>
      <w:tr w:rsidR="006E5E37" w14:paraId="21401F75"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7F6D4AB" w14:textId="77777777" w:rsidR="006E5E37" w:rsidRDefault="006E5E37"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349816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60350</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5B817FD" w14:textId="77777777" w:rsidR="006E5E37" w:rsidRPr="000D4025" w:rsidRDefault="006E5E37"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7D4ABC"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BA8D1A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67FFF2F" w14:textId="77777777" w:rsidR="006E5E37" w:rsidRPr="000D4025" w:rsidRDefault="006E5E37"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76D9027" w14:textId="77777777" w:rsidR="006E5E37" w:rsidRDefault="006E5E37" w:rsidP="00CD238A">
            <w:pPr>
              <w:pStyle w:val="TAL"/>
              <w:rPr>
                <w:bCs/>
                <w:sz w:val="16"/>
                <w:lang w:val="en-US"/>
              </w:rPr>
            </w:pPr>
            <w:r>
              <w:rPr>
                <w:bCs/>
                <w:sz w:val="16"/>
                <w:lang w:val="en-US"/>
              </w:rPr>
              <w:t>13.1.0</w:t>
            </w:r>
          </w:p>
        </w:tc>
      </w:tr>
      <w:tr w:rsidR="006E5E37" w14:paraId="01937D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4038593"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628297B"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60789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8F6059" w14:textId="77777777" w:rsidR="006E5E37" w:rsidRPr="000D4025" w:rsidRDefault="006E5E37"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B6FFF17" w14:textId="77777777" w:rsidR="006E5E37" w:rsidRPr="000D4025" w:rsidRDefault="006E5E37"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299D72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2DF6C59" w14:textId="77777777" w:rsidR="006E5E37" w:rsidRPr="000D4025" w:rsidRDefault="006E5E37"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04C7E3B" w14:textId="77777777" w:rsidR="006E5E37" w:rsidRDefault="006E5E37" w:rsidP="00CD238A">
            <w:pPr>
              <w:pStyle w:val="TAL"/>
              <w:rPr>
                <w:bCs/>
                <w:sz w:val="16"/>
                <w:lang w:val="en-US"/>
              </w:rPr>
            </w:pPr>
            <w:r>
              <w:rPr>
                <w:bCs/>
                <w:sz w:val="16"/>
                <w:lang w:val="en-US"/>
              </w:rPr>
              <w:t>14.0.0</w:t>
            </w:r>
          </w:p>
        </w:tc>
      </w:tr>
      <w:tr w:rsidR="006E5E37" w14:paraId="1FC9804B"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2421F5F"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BA35C4" w14:textId="77777777" w:rsidR="006E5E37" w:rsidRPr="001113B7" w:rsidRDefault="006E5E37" w:rsidP="00CD238A">
            <w:pPr>
              <w:pStyle w:val="TAL"/>
              <w:jc w:val="center"/>
              <w:rPr>
                <w:bCs/>
                <w:sz w:val="16"/>
                <w:lang w:val="en-US"/>
              </w:rPr>
            </w:pPr>
            <w:r w:rsidRPr="001113B7">
              <w:rPr>
                <w:bCs/>
                <w:sz w:val="16"/>
                <w:lang w:val="en-US"/>
              </w:rPr>
              <w:t>CP-160795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254E8A0" w14:textId="77777777" w:rsidR="006E5E37" w:rsidRPr="000D4025" w:rsidRDefault="006E5E37"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E6CF83A"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57B821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E3AA5F6" w14:textId="77777777" w:rsidR="006E5E37" w:rsidRDefault="006E5E37" w:rsidP="00CD238A">
            <w:pPr>
              <w:pStyle w:val="TAL"/>
              <w:rPr>
                <w:noProof/>
              </w:rPr>
            </w:pPr>
            <w:r>
              <w:rPr>
                <w:noProof/>
              </w:rPr>
              <w:t>Support of OIP OIR Policy</w:t>
            </w:r>
          </w:p>
          <w:p w14:paraId="5AFDC700" w14:textId="77777777" w:rsidR="006E5E37" w:rsidRPr="009C2EA6" w:rsidRDefault="006E5E37"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4C835EC" w14:textId="77777777" w:rsidR="006E5E37" w:rsidRDefault="006E5E37" w:rsidP="00CD238A">
            <w:pPr>
              <w:pStyle w:val="TAL"/>
              <w:rPr>
                <w:bCs/>
                <w:sz w:val="16"/>
                <w:lang w:val="en-US"/>
              </w:rPr>
            </w:pPr>
            <w:r>
              <w:rPr>
                <w:bCs/>
                <w:sz w:val="16"/>
                <w:lang w:val="en-US"/>
              </w:rPr>
              <w:t>14.0.0</w:t>
            </w:r>
          </w:p>
        </w:tc>
      </w:tr>
      <w:tr w:rsidR="006E5E37" w14:paraId="28A3C05D"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04B83C2"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C0A5A08" w14:textId="77777777" w:rsidR="006E5E37" w:rsidRPr="001113B7" w:rsidRDefault="006E5E37" w:rsidP="00CD238A">
            <w:pPr>
              <w:pStyle w:val="TAL"/>
              <w:jc w:val="center"/>
              <w:rPr>
                <w:bCs/>
                <w:sz w:val="16"/>
                <w:lang w:val="en-US"/>
              </w:rPr>
            </w:pPr>
            <w:r w:rsidRPr="001113B7">
              <w:rPr>
                <w:bCs/>
                <w:sz w:val="16"/>
                <w:lang w:val="en-US"/>
              </w:rPr>
              <w:t>CP-160820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1E98AB7" w14:textId="77777777" w:rsidR="006E5E37" w:rsidRPr="000D4025" w:rsidRDefault="006E5E37"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77B749C" w14:textId="77777777" w:rsidR="006E5E37" w:rsidRPr="000D4025"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6354E54"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60AB533" w14:textId="77777777" w:rsidR="006E5E37" w:rsidRPr="009C2EA6" w:rsidRDefault="006E5E37"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3D62058" w14:textId="77777777" w:rsidR="006E5E37" w:rsidRDefault="006E5E37" w:rsidP="00CD238A">
            <w:pPr>
              <w:pStyle w:val="TAL"/>
              <w:rPr>
                <w:bCs/>
                <w:sz w:val="16"/>
                <w:lang w:val="en-US"/>
              </w:rPr>
            </w:pPr>
            <w:r>
              <w:rPr>
                <w:bCs/>
                <w:sz w:val="16"/>
                <w:lang w:val="en-US"/>
              </w:rPr>
              <w:t>14.0.0</w:t>
            </w:r>
          </w:p>
        </w:tc>
      </w:tr>
      <w:tr w:rsidR="006E5E37" w14:paraId="62DB94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D1774F2" w14:textId="77777777" w:rsidR="006E5E37" w:rsidRDefault="006E5E37"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7EE347D" w14:textId="77777777" w:rsidR="006E5E37" w:rsidRPr="001113B7" w:rsidRDefault="006E5E37" w:rsidP="00CD238A">
            <w:pPr>
              <w:pStyle w:val="TAL"/>
              <w:jc w:val="center"/>
              <w:rPr>
                <w:bCs/>
                <w:sz w:val="16"/>
                <w:lang w:val="en-US"/>
              </w:rPr>
            </w:pPr>
            <w:r w:rsidRPr="001113B7">
              <w:rPr>
                <w:rFonts w:cs="Arial"/>
                <w:color w:val="000000"/>
                <w:sz w:val="16"/>
              </w:rPr>
              <w:t>CP-170166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BC173D5" w14:textId="77777777" w:rsidR="006E5E37" w:rsidRDefault="006E5E37"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785B85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FFE25D7"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FE9E72" w14:textId="77777777" w:rsidR="006E5E37" w:rsidRPr="00896949" w:rsidRDefault="006E5E37"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A114046" w14:textId="77777777" w:rsidR="006E5E37" w:rsidRDefault="006E5E37" w:rsidP="00CD238A">
            <w:pPr>
              <w:pStyle w:val="TAL"/>
              <w:rPr>
                <w:bCs/>
                <w:sz w:val="16"/>
                <w:lang w:val="en-US"/>
              </w:rPr>
            </w:pPr>
            <w:r>
              <w:rPr>
                <w:bCs/>
                <w:sz w:val="16"/>
                <w:lang w:val="en-US"/>
              </w:rPr>
              <w:t>14.1.0</w:t>
            </w:r>
          </w:p>
        </w:tc>
      </w:tr>
      <w:tr w:rsidR="006E5E37" w14:paraId="771A9BC6"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CDCA887" w14:textId="77777777" w:rsidR="006E5E37" w:rsidRDefault="006E5E37"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839F518" w14:textId="77777777" w:rsidR="006E5E37" w:rsidRPr="001113B7" w:rsidRDefault="006E5E37" w:rsidP="00CD238A">
            <w:pPr>
              <w:pStyle w:val="TAL"/>
              <w:jc w:val="center"/>
              <w:rPr>
                <w:rFonts w:cs="Arial"/>
                <w:color w:val="000000"/>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587061"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4DC005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061846"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FDDE2EA" w14:textId="77777777" w:rsidR="006E5E37" w:rsidRDefault="006E5E37"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E56E84C" w14:textId="77777777" w:rsidR="006E5E37" w:rsidRDefault="006E5E37" w:rsidP="00CD238A">
            <w:pPr>
              <w:pStyle w:val="TAL"/>
              <w:rPr>
                <w:bCs/>
                <w:sz w:val="16"/>
                <w:lang w:val="en-US"/>
              </w:rPr>
            </w:pPr>
            <w:r>
              <w:rPr>
                <w:bCs/>
                <w:sz w:val="16"/>
                <w:lang w:val="en-US"/>
              </w:rPr>
              <w:t>14.1.1</w:t>
            </w:r>
          </w:p>
        </w:tc>
      </w:tr>
      <w:tr w:rsidR="006E5E37" w14:paraId="405ACB80"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D6F7E9"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BF17E96"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FC73A8B" w14:textId="77777777" w:rsidR="006E5E37" w:rsidRDefault="006E5E37"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91DD697"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BE2E82"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0AE7EC" w14:textId="77777777" w:rsidR="006E5E37" w:rsidRDefault="006E5E37"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4703980" w14:textId="77777777" w:rsidR="006E5E37" w:rsidRDefault="006E5E37" w:rsidP="00CD238A">
            <w:pPr>
              <w:pStyle w:val="TAL"/>
              <w:rPr>
                <w:bCs/>
                <w:sz w:val="16"/>
                <w:lang w:val="en-US"/>
              </w:rPr>
            </w:pPr>
            <w:r>
              <w:rPr>
                <w:bCs/>
                <w:sz w:val="16"/>
                <w:lang w:val="en-US"/>
              </w:rPr>
              <w:t>14.2.0</w:t>
            </w:r>
          </w:p>
        </w:tc>
      </w:tr>
      <w:tr w:rsidR="006E5E37" w14:paraId="6D44E65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63DCBD5"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BC19E85"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FBBA436" w14:textId="77777777" w:rsidR="006E5E37" w:rsidRDefault="006E5E37"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975BA6" w14:textId="77777777" w:rsidR="006E5E37" w:rsidRDefault="006E5E37"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A3B35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423E7C0" w14:textId="77777777" w:rsidR="006E5E37" w:rsidRPr="00DD0002" w:rsidRDefault="006E5E37"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E6DBD" w14:textId="77777777" w:rsidR="006E5E37" w:rsidRDefault="006E5E37" w:rsidP="00CD238A">
            <w:pPr>
              <w:pStyle w:val="TAL"/>
              <w:rPr>
                <w:bCs/>
                <w:sz w:val="16"/>
                <w:lang w:val="en-US"/>
              </w:rPr>
            </w:pPr>
            <w:r>
              <w:rPr>
                <w:bCs/>
                <w:sz w:val="16"/>
                <w:lang w:val="en-US"/>
              </w:rPr>
              <w:t>14.2.0</w:t>
            </w:r>
          </w:p>
        </w:tc>
      </w:tr>
      <w:tr w:rsidR="006E5E37" w14:paraId="65532237"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7449888"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9C4A7B" w14:textId="77777777" w:rsidR="006E5E37" w:rsidRPr="001113B7" w:rsidRDefault="006E5E37" w:rsidP="00CD238A">
            <w:pPr>
              <w:pStyle w:val="TAL"/>
              <w:jc w:val="center"/>
              <w:rPr>
                <w:rFonts w:cs="Arial"/>
                <w:color w:val="000000"/>
                <w:sz w:val="16"/>
              </w:rPr>
            </w:pPr>
            <w:r w:rsidRPr="001113B7">
              <w:rPr>
                <w:rFonts w:cs="Arial"/>
                <w:color w:val="000000"/>
                <w:sz w:val="16"/>
              </w:rPr>
              <w:t>CP-171166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82087F8" w14:textId="77777777" w:rsidR="006E5E37" w:rsidRPr="005F4D3E" w:rsidRDefault="006E5E37"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0D0545"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8FE92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CF15DA2" w14:textId="77777777" w:rsidR="006E5E37" w:rsidRDefault="006E5E37"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2A1D41D" w14:textId="77777777" w:rsidR="006E5E37" w:rsidRDefault="006E5E37" w:rsidP="00CD238A">
            <w:pPr>
              <w:pStyle w:val="TAL"/>
              <w:rPr>
                <w:bCs/>
                <w:sz w:val="16"/>
                <w:lang w:val="en-US"/>
              </w:rPr>
            </w:pPr>
            <w:r>
              <w:rPr>
                <w:bCs/>
                <w:sz w:val="16"/>
                <w:lang w:val="en-US"/>
              </w:rPr>
              <w:t>14.2.0</w:t>
            </w:r>
          </w:p>
        </w:tc>
      </w:tr>
      <w:tr w:rsidR="006E5E37" w14:paraId="603305AA"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1549556" w14:textId="77777777" w:rsidR="006E5E37" w:rsidRDefault="006E5E37"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4F1D9A9" w14:textId="77777777" w:rsidR="006E5E37" w:rsidRPr="001113B7" w:rsidRDefault="006E5E37" w:rsidP="00CD238A">
            <w:pPr>
              <w:pStyle w:val="TAL"/>
              <w:jc w:val="center"/>
              <w:rPr>
                <w:rFonts w:cs="Arial"/>
                <w:color w:val="000000"/>
                <w:sz w:val="16"/>
              </w:rPr>
            </w:pPr>
            <w:r w:rsidRPr="001113B7">
              <w:rPr>
                <w:rFonts w:cs="Arial"/>
                <w:color w:val="000000"/>
                <w:sz w:val="16"/>
              </w:rPr>
              <w:t>CP-172066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204D0" w14:textId="77777777" w:rsidR="006E5E37" w:rsidRDefault="006E5E37"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91F7E0D"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336E13"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8128EF8" w14:textId="77777777" w:rsidR="006E5E37" w:rsidRPr="00C6259A" w:rsidRDefault="006E5E37"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B037F2F" w14:textId="77777777" w:rsidR="006E5E37" w:rsidRDefault="006E5E37" w:rsidP="00CD238A">
            <w:pPr>
              <w:pStyle w:val="TAL"/>
              <w:rPr>
                <w:bCs/>
                <w:sz w:val="16"/>
                <w:lang w:val="en-US"/>
              </w:rPr>
            </w:pPr>
            <w:r>
              <w:rPr>
                <w:bCs/>
                <w:sz w:val="16"/>
                <w:lang w:val="en-US"/>
              </w:rPr>
              <w:t>15.0.0</w:t>
            </w:r>
          </w:p>
        </w:tc>
      </w:tr>
      <w:tr w:rsidR="006E5E37" w14:paraId="20882BA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06D3190"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8131CE2" w14:textId="77777777" w:rsidR="006E5E37" w:rsidRPr="001113B7" w:rsidRDefault="006E5E37" w:rsidP="00CD238A">
            <w:pPr>
              <w:pStyle w:val="TAL"/>
              <w:jc w:val="center"/>
              <w:rPr>
                <w:rFonts w:cs="Arial"/>
                <w:color w:val="000000"/>
                <w:sz w:val="16"/>
              </w:rPr>
            </w:pPr>
            <w:r w:rsidRPr="001113B7">
              <w:rPr>
                <w:rFonts w:cs="Arial"/>
                <w:color w:val="000000"/>
                <w:sz w:val="16"/>
              </w:rPr>
              <w:t>CP-173143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D93ADAB" w14:textId="77777777" w:rsidR="006E5E37" w:rsidRDefault="006E5E37"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57A4972" w14:textId="77777777" w:rsidR="006E5E37"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F60697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0BAC5E9" w14:textId="77777777" w:rsidR="006E5E37" w:rsidRDefault="006E5E37"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84740A7" w14:textId="77777777" w:rsidR="006E5E37" w:rsidRDefault="006E5E37" w:rsidP="00CD238A">
            <w:pPr>
              <w:pStyle w:val="TAL"/>
              <w:rPr>
                <w:bCs/>
                <w:sz w:val="16"/>
                <w:lang w:val="en-US"/>
              </w:rPr>
            </w:pPr>
            <w:r>
              <w:rPr>
                <w:bCs/>
                <w:sz w:val="16"/>
                <w:lang w:val="en-US"/>
              </w:rPr>
              <w:t>15.1.0</w:t>
            </w:r>
          </w:p>
        </w:tc>
      </w:tr>
      <w:tr w:rsidR="006E5E37" w14:paraId="7BE766F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30039A2"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AAFAEA7" w14:textId="77777777" w:rsidR="006E5E37" w:rsidRPr="001113B7" w:rsidRDefault="006E5E37" w:rsidP="00CD238A">
            <w:pPr>
              <w:pStyle w:val="TAL"/>
              <w:jc w:val="center"/>
              <w:rPr>
                <w:rFonts w:cs="Arial"/>
                <w:color w:val="000000"/>
                <w:sz w:val="16"/>
              </w:rPr>
            </w:pPr>
            <w:r w:rsidRPr="001113B7">
              <w:rPr>
                <w:rFonts w:cs="Arial"/>
                <w:color w:val="000000"/>
                <w:sz w:val="16"/>
              </w:rPr>
              <w:t>CP-173135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16880CF" w14:textId="77777777" w:rsidR="006E5E37" w:rsidRDefault="006E5E37"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122766B"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225ABF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A429B9D" w14:textId="77777777" w:rsidR="006E5E37" w:rsidRPr="00E45900" w:rsidRDefault="006E5E37"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58A60E" w14:textId="77777777" w:rsidR="006E5E37" w:rsidRDefault="006E5E37" w:rsidP="00CD238A">
            <w:pPr>
              <w:pStyle w:val="TAL"/>
              <w:rPr>
                <w:bCs/>
                <w:sz w:val="16"/>
                <w:lang w:val="en-US"/>
              </w:rPr>
            </w:pPr>
            <w:r>
              <w:rPr>
                <w:bCs/>
                <w:sz w:val="16"/>
                <w:lang w:val="en-US"/>
              </w:rPr>
              <w:t>15.1.0</w:t>
            </w:r>
          </w:p>
        </w:tc>
      </w:tr>
      <w:tr w:rsidR="006E5E37" w14:paraId="442FD4C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766D425"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E5805C" w14:textId="77777777" w:rsidR="006E5E37" w:rsidRPr="001113B7" w:rsidRDefault="006E5E37" w:rsidP="00CD238A">
            <w:pPr>
              <w:pStyle w:val="TAL"/>
              <w:jc w:val="center"/>
              <w:rPr>
                <w:rFonts w:cs="Arial"/>
                <w:color w:val="000000"/>
                <w:sz w:val="16"/>
              </w:rPr>
            </w:pPr>
            <w:r w:rsidRPr="001113B7">
              <w:rPr>
                <w:rFonts w:cs="Arial"/>
                <w:color w:val="000000"/>
                <w:sz w:val="16"/>
              </w:rPr>
              <w:t>CP-173136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820A49A" w14:textId="77777777" w:rsidR="006E5E37" w:rsidRDefault="006E5E37"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757725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0CAA85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9A8A338" w14:textId="77777777" w:rsidR="006E5E37" w:rsidRDefault="006E5E37"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58A42C2" w14:textId="77777777" w:rsidR="006E5E37" w:rsidRDefault="006E5E37" w:rsidP="00CD238A">
            <w:pPr>
              <w:pStyle w:val="TAL"/>
              <w:rPr>
                <w:bCs/>
                <w:sz w:val="16"/>
                <w:lang w:val="en-US"/>
              </w:rPr>
            </w:pPr>
            <w:r>
              <w:rPr>
                <w:bCs/>
                <w:sz w:val="16"/>
                <w:lang w:val="en-US"/>
              </w:rPr>
              <w:t>15.1.0</w:t>
            </w:r>
          </w:p>
        </w:tc>
      </w:tr>
      <w:tr w:rsidR="006E5E37" w14:paraId="49AB9B0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02E15B"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B8C650E" w14:textId="77777777" w:rsidR="006E5E37" w:rsidRPr="001113B7" w:rsidRDefault="006E5E37" w:rsidP="00CD238A">
            <w:pPr>
              <w:pStyle w:val="TAL"/>
              <w:jc w:val="center"/>
              <w:rPr>
                <w:rFonts w:cs="Arial"/>
                <w:color w:val="000000"/>
                <w:sz w:val="16"/>
              </w:rPr>
            </w:pPr>
            <w:r w:rsidRPr="001113B7">
              <w:rPr>
                <w:rFonts w:cs="Arial"/>
                <w:color w:val="000000"/>
                <w:sz w:val="16"/>
              </w:rPr>
              <w:t>CP-180128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CB7F15B" w14:textId="77777777" w:rsidR="006E5E37" w:rsidRDefault="006E5E37"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B2EBC8"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0C0236"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BDD86A" w14:textId="77777777" w:rsidR="006E5E37" w:rsidRPr="002775E9" w:rsidRDefault="006E5E37"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242BA8" w14:textId="77777777" w:rsidR="006E5E37" w:rsidRDefault="006E5E37" w:rsidP="00CD238A">
            <w:pPr>
              <w:pStyle w:val="TAL"/>
              <w:rPr>
                <w:bCs/>
                <w:sz w:val="16"/>
                <w:lang w:val="en-US"/>
              </w:rPr>
            </w:pPr>
            <w:r>
              <w:rPr>
                <w:bCs/>
                <w:sz w:val="16"/>
                <w:lang w:val="en-US"/>
              </w:rPr>
              <w:t>15.2.0</w:t>
            </w:r>
          </w:p>
        </w:tc>
      </w:tr>
      <w:tr w:rsidR="006E5E37" w14:paraId="70C3C992"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766606F"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8E71D2" w14:textId="77777777" w:rsidR="006E5E37" w:rsidRPr="001113B7" w:rsidRDefault="006E5E37" w:rsidP="00CD238A">
            <w:pPr>
              <w:pStyle w:val="TAL"/>
              <w:jc w:val="center"/>
              <w:rPr>
                <w:rFonts w:cs="Arial"/>
                <w:color w:val="000000"/>
                <w:sz w:val="16"/>
              </w:rPr>
            </w:pPr>
            <w:r w:rsidRPr="001113B7">
              <w:rPr>
                <w:rFonts w:cs="Arial"/>
                <w:color w:val="000000"/>
                <w:sz w:val="16"/>
              </w:rPr>
              <w:t>CP-180131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7797641" w14:textId="77777777" w:rsidR="006E5E37" w:rsidRDefault="006E5E37"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BA6304"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7594A0"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FD3A7D8" w14:textId="77777777" w:rsidR="006E5E37" w:rsidRPr="00044E27" w:rsidRDefault="006E5E37"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5DB150F" w14:textId="77777777" w:rsidR="006E5E37" w:rsidRDefault="006E5E37" w:rsidP="00CD238A">
            <w:pPr>
              <w:pStyle w:val="TAL"/>
              <w:rPr>
                <w:bCs/>
                <w:sz w:val="16"/>
                <w:lang w:val="en-US"/>
              </w:rPr>
            </w:pPr>
            <w:r>
              <w:rPr>
                <w:bCs/>
                <w:sz w:val="16"/>
                <w:lang w:val="en-US"/>
              </w:rPr>
              <w:t>15.2.0</w:t>
            </w:r>
          </w:p>
        </w:tc>
      </w:tr>
      <w:tr w:rsidR="006E5E37" w14:paraId="1D8DBE8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18E040" w14:textId="77777777" w:rsidR="006E5E37" w:rsidRDefault="006E5E37"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F5FB49E" w14:textId="77777777" w:rsidR="006E5E37" w:rsidRPr="001113B7" w:rsidRDefault="006E5E37" w:rsidP="00CD238A">
            <w:pPr>
              <w:pStyle w:val="TAL"/>
              <w:jc w:val="center"/>
              <w:rPr>
                <w:rFonts w:cs="Arial"/>
                <w:color w:val="000000"/>
                <w:sz w:val="16"/>
              </w:rPr>
            </w:pPr>
            <w:r w:rsidRPr="001113B7">
              <w:rPr>
                <w:rFonts w:cs="Arial"/>
                <w:color w:val="000000"/>
                <w:sz w:val="16"/>
                <w:lang w:val="en-US"/>
              </w:rPr>
              <w:t>CP-182187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811847C" w14:textId="77777777" w:rsidR="006E5E37" w:rsidRDefault="006E5E37"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143C00"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A4E934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741ADA" w14:textId="77777777" w:rsidR="006E5E37" w:rsidRPr="00F106BB" w:rsidRDefault="006E5E37"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36E8CC" w14:textId="77777777" w:rsidR="006E5E37" w:rsidRDefault="006E5E37" w:rsidP="00CD238A">
            <w:pPr>
              <w:pStyle w:val="TAL"/>
              <w:rPr>
                <w:bCs/>
                <w:sz w:val="16"/>
                <w:lang w:val="en-US"/>
              </w:rPr>
            </w:pPr>
            <w:r>
              <w:rPr>
                <w:bCs/>
                <w:sz w:val="16"/>
                <w:lang w:val="en-US"/>
              </w:rPr>
              <w:t>15.3.0</w:t>
            </w:r>
          </w:p>
        </w:tc>
      </w:tr>
      <w:tr w:rsidR="006E5E37" w14:paraId="4BE8195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1D290B6"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6069040"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AE19C1D" w14:textId="77777777" w:rsidR="006E5E37" w:rsidRDefault="006E5E37"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2EDAC7"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C8BE0C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3A2B7F" w14:textId="77777777" w:rsidR="006E5E37" w:rsidRPr="005842CD" w:rsidRDefault="006E5E37"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BA389BD" w14:textId="77777777" w:rsidR="006E5E37" w:rsidRDefault="006E5E37" w:rsidP="00CD238A">
            <w:pPr>
              <w:pStyle w:val="TAL"/>
              <w:rPr>
                <w:bCs/>
                <w:sz w:val="16"/>
                <w:lang w:val="en-US"/>
              </w:rPr>
            </w:pPr>
            <w:r>
              <w:rPr>
                <w:bCs/>
                <w:sz w:val="16"/>
                <w:lang w:val="en-US"/>
              </w:rPr>
              <w:t>15.4.0</w:t>
            </w:r>
          </w:p>
        </w:tc>
      </w:tr>
      <w:tr w:rsidR="006E5E37" w14:paraId="136512E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21C873"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513981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66D8B5" w14:textId="77777777" w:rsidR="006E5E37" w:rsidRDefault="006E5E37"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946A1A"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0B732D4"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F259826" w14:textId="77777777" w:rsidR="006E5E37" w:rsidRDefault="006E5E37"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04ADF4B" w14:textId="77777777" w:rsidR="006E5E37" w:rsidRDefault="006E5E37" w:rsidP="00CD238A">
            <w:pPr>
              <w:pStyle w:val="TAL"/>
              <w:rPr>
                <w:bCs/>
                <w:sz w:val="16"/>
                <w:lang w:val="en-US"/>
              </w:rPr>
            </w:pPr>
            <w:r>
              <w:rPr>
                <w:bCs/>
                <w:sz w:val="16"/>
                <w:lang w:val="en-US"/>
              </w:rPr>
              <w:t>15.4.0</w:t>
            </w:r>
          </w:p>
        </w:tc>
      </w:tr>
      <w:tr w:rsidR="006E5E37" w14:paraId="579F4B2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7929C15"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7A90A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4CCB13D" w14:textId="77777777" w:rsidR="006E5E37" w:rsidRDefault="006E5E37"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B82C6E"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8D4570"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DADAC7B" w14:textId="77777777" w:rsidR="006E5E37" w:rsidRPr="00992675" w:rsidRDefault="006E5E37"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ABEDFE0" w14:textId="77777777" w:rsidR="006E5E37" w:rsidRDefault="006E5E37" w:rsidP="00CD238A">
            <w:pPr>
              <w:pStyle w:val="TAL"/>
              <w:rPr>
                <w:bCs/>
                <w:sz w:val="16"/>
                <w:lang w:val="en-US"/>
              </w:rPr>
            </w:pPr>
            <w:r>
              <w:rPr>
                <w:bCs/>
                <w:sz w:val="16"/>
                <w:lang w:val="en-US"/>
              </w:rPr>
              <w:t>15.4.0</w:t>
            </w:r>
          </w:p>
        </w:tc>
      </w:tr>
      <w:tr w:rsidR="006E5E37" w14:paraId="3DD3D669"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512C22E" w14:textId="77777777" w:rsidR="006E5E37" w:rsidRDefault="006E5E37"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BB01C3B"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CP-190044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B2BB1E9" w14:textId="77777777" w:rsidR="006E5E37" w:rsidRDefault="006E5E37"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65511C9"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8981333"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D257ACB" w14:textId="77777777" w:rsidR="006E5E37" w:rsidRDefault="006E5E37"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1E4B3D6" w14:textId="77777777" w:rsidR="006E5E37" w:rsidRDefault="006E5E37" w:rsidP="00CD238A">
            <w:pPr>
              <w:pStyle w:val="TAL"/>
              <w:rPr>
                <w:bCs/>
                <w:sz w:val="16"/>
                <w:lang w:val="en-US"/>
              </w:rPr>
            </w:pPr>
            <w:r>
              <w:rPr>
                <w:bCs/>
                <w:sz w:val="16"/>
                <w:lang w:val="en-US"/>
              </w:rPr>
              <w:t>15.5.0</w:t>
            </w:r>
          </w:p>
        </w:tc>
      </w:tr>
      <w:tr w:rsidR="006E5E37" w14:paraId="6B658858" w14:textId="77777777"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2D5406F" w14:textId="77777777" w:rsidR="006E5E37" w:rsidRDefault="006E5E37"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A1594FA" w14:textId="77777777" w:rsidR="006E5E37" w:rsidRPr="000D241D" w:rsidRDefault="006E5E37" w:rsidP="00CD238A">
            <w:pPr>
              <w:pStyle w:val="TAL"/>
              <w:jc w:val="center"/>
              <w:rPr>
                <w:rFonts w:cs="Arial"/>
                <w:color w:val="000000"/>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84C0E0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C356AC"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E0D170"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CF7E12" w14:textId="77777777" w:rsidR="006E5E37" w:rsidRDefault="006E5E37"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A243DD9" w14:textId="77777777" w:rsidR="006E5E37" w:rsidRDefault="006E5E37" w:rsidP="00CD238A">
            <w:pPr>
              <w:pStyle w:val="TAL"/>
              <w:rPr>
                <w:bCs/>
                <w:sz w:val="16"/>
                <w:lang w:val="en-US"/>
              </w:rPr>
            </w:pPr>
            <w:r>
              <w:rPr>
                <w:bCs/>
                <w:sz w:val="16"/>
                <w:lang w:val="en-US"/>
              </w:rPr>
              <w:t>15.5.1</w:t>
            </w:r>
          </w:p>
        </w:tc>
      </w:tr>
      <w:tr w:rsidR="006E5E37" w14:paraId="566D90DC" w14:textId="7777777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12C81FE" w14:textId="77777777" w:rsidR="006E5E37" w:rsidRDefault="006E5E3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83C804" w14:textId="77777777" w:rsidR="006E5E37" w:rsidRPr="000D241D" w:rsidRDefault="006E5E37" w:rsidP="00CD238A">
            <w:pPr>
              <w:pStyle w:val="TAL"/>
              <w:jc w:val="center"/>
              <w:rPr>
                <w:rFonts w:cs="Arial"/>
                <w:color w:val="000000"/>
                <w:sz w:val="16"/>
                <w:lang w:val="en-US"/>
              </w:rPr>
            </w:pPr>
            <w:r w:rsidRPr="000D241D">
              <w:rPr>
                <w:rFonts w:cs="Arial"/>
                <w:color w:val="000000"/>
                <w:sz w:val="16"/>
                <w:lang w:val="en-US"/>
              </w:rPr>
              <w:t>CP-200089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3C4255" w14:textId="77777777" w:rsidR="006E5E37" w:rsidRDefault="006E5E3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BC9899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DB0A0C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C15B9BB" w14:textId="77777777" w:rsidR="006E5E37" w:rsidRDefault="006E5E3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830BEE" w14:textId="77777777" w:rsidR="006E5E37" w:rsidRDefault="006E5E37" w:rsidP="00CD238A">
            <w:pPr>
              <w:pStyle w:val="TAL"/>
              <w:rPr>
                <w:bCs/>
                <w:sz w:val="16"/>
                <w:lang w:val="en-US"/>
              </w:rPr>
            </w:pPr>
            <w:r>
              <w:rPr>
                <w:bCs/>
                <w:sz w:val="16"/>
                <w:lang w:val="en-US"/>
              </w:rPr>
              <w:t>16.0.0</w:t>
            </w:r>
          </w:p>
        </w:tc>
      </w:tr>
      <w:tr w:rsidR="006E5E37" w14:paraId="4D69FE3B" w14:textId="77777777" w:rsidTr="006E5E3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45B3B3D" w14:textId="77777777" w:rsidR="006E5E37" w:rsidRDefault="006E5E37"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AFC5B8A" w14:textId="77777777" w:rsidR="006E5E37" w:rsidRPr="000D241D" w:rsidRDefault="006E5E37" w:rsidP="00CD238A">
            <w:pPr>
              <w:pStyle w:val="TAL"/>
              <w:jc w:val="center"/>
              <w:rPr>
                <w:rFonts w:cs="Arial"/>
                <w:color w:val="000000"/>
                <w:sz w:val="16"/>
                <w:lang w:val="en-US"/>
              </w:rPr>
            </w:pPr>
            <w:r>
              <w:rPr>
                <w:rFonts w:cs="Arial"/>
                <w:color w:val="000000"/>
                <w:sz w:val="16"/>
                <w:lang w:val="en-US"/>
              </w:rPr>
              <w:t>CP-202130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768C16D" w14:textId="77777777" w:rsidR="006E5E37" w:rsidRDefault="006E5E37"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8D13D3A"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E26B09D"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524902" w14:textId="77777777" w:rsidR="006E5E37" w:rsidRDefault="006E5E37"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C7A0A0" w14:textId="77777777" w:rsidR="006E5E37" w:rsidRDefault="006E5E37" w:rsidP="00CD238A">
            <w:pPr>
              <w:pStyle w:val="TAL"/>
              <w:rPr>
                <w:bCs/>
                <w:sz w:val="16"/>
                <w:lang w:val="en-US"/>
              </w:rPr>
            </w:pPr>
            <w:r>
              <w:rPr>
                <w:bCs/>
                <w:sz w:val="16"/>
                <w:lang w:val="en-US"/>
              </w:rPr>
              <w:t>16.1.0</w:t>
            </w:r>
          </w:p>
        </w:tc>
      </w:tr>
      <w:tr w:rsidR="006E5E37" w14:paraId="7A022D66"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84BD09" w14:textId="34A5F54B" w:rsidR="006E5E37" w:rsidRDefault="006E5E37" w:rsidP="00CD238A">
            <w:pPr>
              <w:pStyle w:val="TAL"/>
              <w:jc w:val="center"/>
              <w:rPr>
                <w:bCs/>
                <w:sz w:val="16"/>
                <w:lang w:val="en-US"/>
              </w:rPr>
            </w:pPr>
            <w:r>
              <w:rPr>
                <w:bCs/>
                <w:sz w:val="16"/>
                <w:lang w:val="en-US"/>
              </w:rPr>
              <w:t>2021-03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154EC24" w14:textId="3A50DEBA" w:rsidR="006E5E37" w:rsidRDefault="006E5E37" w:rsidP="00CD238A">
            <w:pPr>
              <w:pStyle w:val="TAL"/>
              <w:jc w:val="center"/>
              <w:rPr>
                <w:rFonts w:cs="Arial"/>
                <w:color w:val="000000"/>
                <w:sz w:val="16"/>
                <w:lang w:val="en-US"/>
              </w:rPr>
            </w:pPr>
            <w:r>
              <w:rPr>
                <w:rFonts w:cs="Arial"/>
                <w:color w:val="000000"/>
                <w:sz w:val="16"/>
                <w:lang w:val="en-US"/>
              </w:rPr>
              <w:t>CP-210084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BB96F55" w14:textId="142D655E" w:rsidR="006E5E37" w:rsidRDefault="006E5E37" w:rsidP="00CD238A">
            <w:pPr>
              <w:pStyle w:val="TAL"/>
              <w:jc w:val="center"/>
              <w:rPr>
                <w:bCs/>
                <w:sz w:val="16"/>
                <w:lang w:val="en-US"/>
              </w:rPr>
            </w:pPr>
            <w:r>
              <w:rPr>
                <w:bCs/>
                <w:sz w:val="16"/>
                <w:lang w:val="en-US"/>
              </w:rPr>
              <w:t>0136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F0DD6F" w14:textId="383C443E"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A6B9EB9" w14:textId="56B3D02A"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B51046" w14:textId="39BEABA3" w:rsidR="006E5E37" w:rsidRPr="000D241D" w:rsidRDefault="006E5E37" w:rsidP="00CD238A">
            <w:pPr>
              <w:pStyle w:val="TAL"/>
              <w:rPr>
                <w:noProof/>
              </w:rPr>
            </w:pPr>
            <w:r>
              <w:rPr>
                <w:noProof/>
              </w:rPr>
              <w:t>Configuration of Handover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63E2AF0" w14:textId="4A2414ED" w:rsidR="006E5E37" w:rsidRDefault="006E5E37" w:rsidP="00CD238A">
            <w:pPr>
              <w:pStyle w:val="TAL"/>
              <w:rPr>
                <w:bCs/>
                <w:sz w:val="16"/>
                <w:lang w:val="en-US"/>
              </w:rPr>
            </w:pPr>
            <w:r>
              <w:rPr>
                <w:bCs/>
                <w:sz w:val="16"/>
                <w:lang w:val="en-US"/>
              </w:rPr>
              <w:t>17.0.0</w:t>
            </w:r>
          </w:p>
        </w:tc>
      </w:tr>
      <w:tr w:rsidR="001909DC" w14:paraId="2D3461A1"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FB677D" w14:textId="147338C4" w:rsidR="001909DC" w:rsidRPr="001909DC" w:rsidRDefault="001909DC" w:rsidP="00CD238A">
            <w:pPr>
              <w:pStyle w:val="TAL"/>
              <w:jc w:val="center"/>
              <w:rPr>
                <w:bCs/>
                <w:sz w:val="16"/>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9BE2A84" w14:textId="5DF12095" w:rsidR="001909DC" w:rsidRDefault="001909DC" w:rsidP="00CD238A">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F71B6FD" w14:textId="4C3620E6" w:rsidR="001909DC" w:rsidRDefault="001909DC" w:rsidP="00CD238A">
            <w:pPr>
              <w:pStyle w:val="TAL"/>
              <w:jc w:val="center"/>
              <w:rPr>
                <w:bCs/>
                <w:sz w:val="16"/>
                <w:lang w:val="en-US"/>
              </w:rPr>
            </w:pPr>
            <w:r>
              <w:rPr>
                <w:bCs/>
                <w:sz w:val="16"/>
                <w:lang w:val="en-US"/>
              </w:rPr>
              <w:t>0141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885C1C1" w14:textId="6C1524D2" w:rsidR="001909DC" w:rsidRDefault="001909DC"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66EBA4" w14:textId="2C07E4B4" w:rsidR="001909DC" w:rsidRDefault="001909DC"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6AED4F" w14:textId="36DE663D" w:rsidR="001909DC" w:rsidRDefault="001909DC" w:rsidP="00CD238A">
            <w:pPr>
              <w:pStyle w:val="TAL"/>
              <w:rPr>
                <w:noProof/>
              </w:rPr>
            </w:pPr>
            <w:r w:rsidRPr="001909DC">
              <w:rPr>
                <w:noProof/>
              </w:rPr>
              <w:t>Add EF of Access Control to GBA_U_APIs for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A1EDDEC" w14:textId="6FB52937" w:rsidR="001909DC" w:rsidRDefault="001909DC" w:rsidP="00CD238A">
            <w:pPr>
              <w:pStyle w:val="TAL"/>
              <w:rPr>
                <w:bCs/>
                <w:sz w:val="16"/>
                <w:lang w:val="en-US"/>
              </w:rPr>
            </w:pPr>
            <w:r>
              <w:rPr>
                <w:bCs/>
                <w:sz w:val="16"/>
                <w:lang w:val="en-US"/>
              </w:rPr>
              <w:t>18.0.0</w:t>
            </w:r>
          </w:p>
        </w:tc>
      </w:tr>
      <w:tr w:rsidR="001909DC" w14:paraId="01BE422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29B9AEF" w14:textId="187BA396" w:rsidR="001909DC" w:rsidRDefault="001909DC" w:rsidP="001909DC">
            <w:pPr>
              <w:pStyle w:val="TAL"/>
              <w:jc w:val="center"/>
              <w:rPr>
                <w:bCs/>
                <w:sz w:val="16"/>
                <w:lang w:val="en-US"/>
              </w:rPr>
            </w:pPr>
            <w:r>
              <w:rPr>
                <w:bCs/>
                <w:sz w:val="16"/>
                <w:lang w:val="en-US"/>
              </w:rPr>
              <w:t>2024</w:t>
            </w:r>
            <w:r>
              <w:rPr>
                <w:bCs/>
                <w:sz w:val="16"/>
              </w:rPr>
              <w:t>-03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69397F2" w14:textId="5A3F609F" w:rsidR="001909DC" w:rsidRDefault="001909DC" w:rsidP="001909DC">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738DF93" w14:textId="3CF092B0" w:rsidR="001909DC" w:rsidRDefault="001909DC" w:rsidP="001909DC">
            <w:pPr>
              <w:pStyle w:val="TAL"/>
              <w:jc w:val="center"/>
              <w:rPr>
                <w:bCs/>
                <w:sz w:val="16"/>
                <w:lang w:val="en-US"/>
              </w:rPr>
            </w:pPr>
            <w:r>
              <w:rPr>
                <w:bCs/>
                <w:sz w:val="16"/>
                <w:lang w:val="en-US"/>
              </w:rPr>
              <w:t>014</w:t>
            </w:r>
            <w:r>
              <w:rPr>
                <w:bCs/>
                <w:sz w:val="16"/>
                <w:lang w:val="en-US"/>
              </w:rPr>
              <w:t>0</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BE6013D" w14:textId="3039EDEF" w:rsidR="001909DC" w:rsidRDefault="001909DC" w:rsidP="001909DC">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1CA5E26" w14:textId="3969C8AF" w:rsidR="001909DC" w:rsidRDefault="001909DC" w:rsidP="001909DC">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B8A9B3D" w14:textId="2949F0D3" w:rsidR="001909DC" w:rsidRDefault="001909DC" w:rsidP="001909DC">
            <w:pPr>
              <w:pStyle w:val="TAL"/>
              <w:rPr>
                <w:noProof/>
              </w:rPr>
            </w:pPr>
            <w:r w:rsidRPr="001909DC">
              <w:rPr>
                <w:noProof/>
              </w:rPr>
              <w:t>Add EF of IMS Data Channel configuration to the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1F725F49" w14:textId="1BDBEA3F" w:rsidR="001909DC" w:rsidRDefault="001909DC" w:rsidP="001909DC">
            <w:pPr>
              <w:pStyle w:val="TAL"/>
              <w:rPr>
                <w:bCs/>
                <w:sz w:val="16"/>
                <w:lang w:val="en-US"/>
              </w:rPr>
            </w:pPr>
            <w:r>
              <w:rPr>
                <w:bCs/>
                <w:sz w:val="16"/>
                <w:lang w:val="en-US"/>
              </w:rPr>
              <w:t>18.0.0</w:t>
            </w:r>
          </w:p>
        </w:tc>
      </w:tr>
    </w:tbl>
    <w:p w14:paraId="764AEAAF" w14:textId="77777777" w:rsidR="00080512" w:rsidRDefault="00080512" w:rsidP="009974B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C086" w14:textId="77777777" w:rsidR="005360EC" w:rsidRDefault="005360EC">
      <w:r>
        <w:separator/>
      </w:r>
    </w:p>
  </w:endnote>
  <w:endnote w:type="continuationSeparator" w:id="0">
    <w:p w14:paraId="20A226AC" w14:textId="77777777" w:rsidR="005360EC" w:rsidRDefault="0053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94D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52398" w14:textId="77777777" w:rsidR="005360EC" w:rsidRDefault="005360EC">
      <w:r>
        <w:separator/>
      </w:r>
    </w:p>
  </w:footnote>
  <w:footnote w:type="continuationSeparator" w:id="0">
    <w:p w14:paraId="7B32DE88" w14:textId="77777777" w:rsidR="005360EC" w:rsidRDefault="0053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5635A" w14:textId="2907AF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726">
      <w:rPr>
        <w:rFonts w:ascii="Arial" w:hAnsi="Arial" w:cs="Arial"/>
        <w:b/>
        <w:noProof/>
        <w:sz w:val="18"/>
        <w:szCs w:val="18"/>
      </w:rPr>
      <w:t>3GPP TS 31.103 V18.0.0 (2024-03)</w:t>
    </w:r>
    <w:r>
      <w:rPr>
        <w:rFonts w:ascii="Arial" w:hAnsi="Arial" w:cs="Arial"/>
        <w:b/>
        <w:sz w:val="18"/>
        <w:szCs w:val="18"/>
      </w:rPr>
      <w:fldChar w:fldCharType="end"/>
    </w:r>
  </w:p>
  <w:p w14:paraId="7E412E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9C883E" w14:textId="5DBA7F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726">
      <w:rPr>
        <w:rFonts w:ascii="Arial" w:hAnsi="Arial" w:cs="Arial"/>
        <w:b/>
        <w:noProof/>
        <w:sz w:val="18"/>
        <w:szCs w:val="18"/>
      </w:rPr>
      <w:t>Release 18</w:t>
    </w:r>
    <w:r>
      <w:rPr>
        <w:rFonts w:ascii="Arial" w:hAnsi="Arial" w:cs="Arial"/>
        <w:b/>
        <w:sz w:val="18"/>
        <w:szCs w:val="18"/>
      </w:rPr>
      <w:fldChar w:fldCharType="end"/>
    </w:r>
  </w:p>
  <w:p w14:paraId="0123801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16cid:durableId="5742473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063526">
    <w:abstractNumId w:val="4"/>
  </w:num>
  <w:num w:numId="4" w16cid:durableId="571432008">
    <w:abstractNumId w:val="6"/>
  </w:num>
  <w:num w:numId="5" w16cid:durableId="457072567">
    <w:abstractNumId w:val="2"/>
  </w:num>
  <w:num w:numId="6" w16cid:durableId="1065838851">
    <w:abstractNumId w:val="1"/>
  </w:num>
  <w:num w:numId="7" w16cid:durableId="1480927487">
    <w:abstractNumId w:val="0"/>
  </w:num>
  <w:num w:numId="8" w16cid:durableId="426269078">
    <w:abstractNumId w:val="9"/>
  </w:num>
  <w:num w:numId="9" w16cid:durableId="719592016">
    <w:abstractNumId w:val="5"/>
  </w:num>
  <w:num w:numId="10" w16cid:durableId="17284502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5283368">
    <w:abstractNumId w:val="8"/>
  </w:num>
  <w:num w:numId="12" w16cid:durableId="1147353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241D"/>
    <w:rsid w:val="000D58AB"/>
    <w:rsid w:val="001113B7"/>
    <w:rsid w:val="00133525"/>
    <w:rsid w:val="00160AC9"/>
    <w:rsid w:val="001909DC"/>
    <w:rsid w:val="001A4C42"/>
    <w:rsid w:val="001A7420"/>
    <w:rsid w:val="001B6637"/>
    <w:rsid w:val="001C21C3"/>
    <w:rsid w:val="001D02C2"/>
    <w:rsid w:val="001F0C1D"/>
    <w:rsid w:val="001F1132"/>
    <w:rsid w:val="001F168B"/>
    <w:rsid w:val="002347A2"/>
    <w:rsid w:val="002675F0"/>
    <w:rsid w:val="002B6339"/>
    <w:rsid w:val="002E00EE"/>
    <w:rsid w:val="00313726"/>
    <w:rsid w:val="003172DC"/>
    <w:rsid w:val="0035462D"/>
    <w:rsid w:val="003765B8"/>
    <w:rsid w:val="003C3971"/>
    <w:rsid w:val="00423334"/>
    <w:rsid w:val="004345EC"/>
    <w:rsid w:val="00465515"/>
    <w:rsid w:val="004D3578"/>
    <w:rsid w:val="004E213A"/>
    <w:rsid w:val="004F0988"/>
    <w:rsid w:val="004F3340"/>
    <w:rsid w:val="0053388B"/>
    <w:rsid w:val="00535773"/>
    <w:rsid w:val="005360EC"/>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5E37"/>
    <w:rsid w:val="00701116"/>
    <w:rsid w:val="00713C44"/>
    <w:rsid w:val="00734A5B"/>
    <w:rsid w:val="0074026F"/>
    <w:rsid w:val="007429F6"/>
    <w:rsid w:val="00744E76"/>
    <w:rsid w:val="00774DA4"/>
    <w:rsid w:val="00781F0F"/>
    <w:rsid w:val="007B600E"/>
    <w:rsid w:val="007F0F4A"/>
    <w:rsid w:val="008028A4"/>
    <w:rsid w:val="00830747"/>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7A1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51F923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9974B8"/>
    <w:rPr>
      <w:rFonts w:ascii="Courier New" w:hAnsi="Courier New"/>
      <w:lang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rsid w:val="009974B8"/>
    <w:pPr>
      <w:overflowPunct w:val="0"/>
      <w:autoSpaceDE w:val="0"/>
      <w:autoSpaceDN w:val="0"/>
      <w:adjustRightInd w:val="0"/>
      <w:ind w:left="600" w:hanging="200"/>
      <w:textAlignment w:val="baseline"/>
    </w:pPr>
  </w:style>
  <w:style w:type="paragraph" w:styleId="Index4">
    <w:name w:val="index 4"/>
    <w:basedOn w:val="Normal"/>
    <w:next w:val="Normal"/>
    <w:rsid w:val="009974B8"/>
    <w:pPr>
      <w:overflowPunct w:val="0"/>
      <w:autoSpaceDE w:val="0"/>
      <w:autoSpaceDN w:val="0"/>
      <w:adjustRightInd w:val="0"/>
      <w:ind w:left="800" w:hanging="200"/>
      <w:textAlignment w:val="baseline"/>
    </w:pPr>
  </w:style>
  <w:style w:type="paragraph" w:styleId="Index5">
    <w:name w:val="index 5"/>
    <w:basedOn w:val="Normal"/>
    <w:next w:val="Normal"/>
    <w:rsid w:val="009974B8"/>
    <w:pPr>
      <w:overflowPunct w:val="0"/>
      <w:autoSpaceDE w:val="0"/>
      <w:autoSpaceDN w:val="0"/>
      <w:adjustRightInd w:val="0"/>
      <w:ind w:left="1000" w:hanging="200"/>
      <w:textAlignment w:val="baseline"/>
    </w:pPr>
  </w:style>
  <w:style w:type="paragraph" w:styleId="Index6">
    <w:name w:val="index 6"/>
    <w:basedOn w:val="Normal"/>
    <w:next w:val="Normal"/>
    <w:rsid w:val="009974B8"/>
    <w:pPr>
      <w:overflowPunct w:val="0"/>
      <w:autoSpaceDE w:val="0"/>
      <w:autoSpaceDN w:val="0"/>
      <w:adjustRightInd w:val="0"/>
      <w:ind w:left="1200" w:hanging="200"/>
      <w:textAlignment w:val="baseline"/>
    </w:pPr>
  </w:style>
  <w:style w:type="paragraph" w:styleId="Index7">
    <w:name w:val="index 7"/>
    <w:basedOn w:val="Normal"/>
    <w:next w:val="Normal"/>
    <w:rsid w:val="009974B8"/>
    <w:pPr>
      <w:overflowPunct w:val="0"/>
      <w:autoSpaceDE w:val="0"/>
      <w:autoSpaceDN w:val="0"/>
      <w:adjustRightInd w:val="0"/>
      <w:ind w:left="1400" w:hanging="200"/>
      <w:textAlignment w:val="baseline"/>
    </w:pPr>
  </w:style>
  <w:style w:type="paragraph" w:styleId="Index8">
    <w:name w:val="index 8"/>
    <w:basedOn w:val="Normal"/>
    <w:next w:val="Normal"/>
    <w:rsid w:val="009974B8"/>
    <w:pPr>
      <w:overflowPunct w:val="0"/>
      <w:autoSpaceDE w:val="0"/>
      <w:autoSpaceDN w:val="0"/>
      <w:adjustRightInd w:val="0"/>
      <w:ind w:left="1600" w:hanging="200"/>
      <w:textAlignment w:val="baseline"/>
    </w:pPr>
  </w:style>
  <w:style w:type="paragraph" w:styleId="Index9">
    <w:name w:val="index 9"/>
    <w:basedOn w:val="Normal"/>
    <w:next w:val="Normal"/>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qFormat/>
    <w:rsid w:val="009974B8"/>
    <w:rPr>
      <w:rFonts w:ascii="Arial" w:hAnsi="Arial"/>
      <w:sz w:val="18"/>
      <w:lang w:eastAsia="en-US"/>
    </w:rPr>
  </w:style>
  <w:style w:type="character" w:customStyle="1" w:styleId="THChar">
    <w:name w:val="TH Char"/>
    <w:link w:val="TH"/>
    <w:qFormat/>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qFormat/>
    <w:rsid w:val="009974B8"/>
    <w:rPr>
      <w:rFonts w:ascii="Arial" w:hAnsi="Arial"/>
      <w:sz w:val="18"/>
      <w:lang w:eastAsia="en-US"/>
    </w:rPr>
  </w:style>
  <w:style w:type="character" w:customStyle="1" w:styleId="B1Char">
    <w:name w:val="B1 Char"/>
    <w:qFormat/>
    <w:rsid w:val="009974B8"/>
    <w:rPr>
      <w:rFonts w:ascii="Times New Roman" w:hAnsi="Times New Roman"/>
      <w:lang w:val="en-GB" w:eastAsia="en-US"/>
    </w:rPr>
  </w:style>
  <w:style w:type="paragraph" w:styleId="Bibliography">
    <w:name w:val="Bibliography"/>
    <w:basedOn w:val="Normal"/>
    <w:next w:val="Normal"/>
    <w:uiPriority w:val="37"/>
    <w:semiHidden/>
    <w:unhideWhenUsed/>
    <w:rsid w:val="001909DC"/>
  </w:style>
  <w:style w:type="paragraph" w:styleId="IntenseQuote">
    <w:name w:val="Intense Quote"/>
    <w:basedOn w:val="Normal"/>
    <w:next w:val="Normal"/>
    <w:link w:val="IntenseQuoteChar"/>
    <w:uiPriority w:val="30"/>
    <w:qFormat/>
    <w:rsid w:val="00190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9DC"/>
    <w:rPr>
      <w:i/>
      <w:iCs/>
      <w:color w:val="4472C4"/>
      <w:lang w:eastAsia="en-US"/>
    </w:rPr>
  </w:style>
  <w:style w:type="paragraph" w:styleId="ListParagraph">
    <w:name w:val="List Paragraph"/>
    <w:basedOn w:val="Normal"/>
    <w:uiPriority w:val="34"/>
    <w:qFormat/>
    <w:rsid w:val="001909DC"/>
    <w:pPr>
      <w:ind w:left="720"/>
    </w:pPr>
  </w:style>
  <w:style w:type="paragraph" w:styleId="NoSpacing">
    <w:name w:val="No Spacing"/>
    <w:uiPriority w:val="1"/>
    <w:qFormat/>
    <w:rsid w:val="001909DC"/>
    <w:rPr>
      <w:lang w:eastAsia="en-US"/>
    </w:rPr>
  </w:style>
  <w:style w:type="paragraph" w:styleId="Quote">
    <w:name w:val="Quote"/>
    <w:basedOn w:val="Normal"/>
    <w:next w:val="Normal"/>
    <w:link w:val="QuoteChar"/>
    <w:uiPriority w:val="29"/>
    <w:qFormat/>
    <w:rsid w:val="001909DC"/>
    <w:pPr>
      <w:spacing w:before="200" w:after="160"/>
      <w:ind w:left="864" w:right="864"/>
      <w:jc w:val="center"/>
    </w:pPr>
    <w:rPr>
      <w:i/>
      <w:iCs/>
      <w:color w:val="404040"/>
    </w:rPr>
  </w:style>
  <w:style w:type="character" w:customStyle="1" w:styleId="QuoteChar">
    <w:name w:val="Quote Char"/>
    <w:link w:val="Quote"/>
    <w:uiPriority w:val="29"/>
    <w:rsid w:val="001909DC"/>
    <w:rPr>
      <w:i/>
      <w:iCs/>
      <w:color w:val="404040"/>
      <w:lang w:eastAsia="en-US"/>
    </w:rPr>
  </w:style>
  <w:style w:type="paragraph" w:styleId="TOCHeading">
    <w:name w:val="TOC Heading"/>
    <w:basedOn w:val="Heading1"/>
    <w:next w:val="Normal"/>
    <w:uiPriority w:val="39"/>
    <w:semiHidden/>
    <w:unhideWhenUsed/>
    <w:qFormat/>
    <w:rsid w:val="001909D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link w:val="Heading3"/>
    <w:rsid w:val="001909DC"/>
    <w:rPr>
      <w:rFonts w:ascii="Arial" w:hAnsi="Arial"/>
      <w:sz w:val="28"/>
      <w:lang w:eastAsia="en-US"/>
    </w:rPr>
  </w:style>
  <w:style w:type="character" w:customStyle="1" w:styleId="Heading2Char">
    <w:name w:val="Heading 2 Char"/>
    <w:link w:val="Heading2"/>
    <w:rsid w:val="0031372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etf.org/rfc/rfc2617.txt"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17215</Words>
  <Characters>89175</Characters>
  <Application>Microsoft Office Word</Application>
  <DocSecurity>0</DocSecurity>
  <Lines>5245</Lines>
  <Paragraphs>4091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18)</dc:subject>
  <dc:creator>Kimmo Kymalainen MCC Support</dc:creator>
  <cp:keywords/>
  <dc:description/>
  <cp:lastModifiedBy>31.102_CR1004_(Rel-17)_TEI17</cp:lastModifiedBy>
  <cp:revision>10</cp:revision>
  <cp:lastPrinted>2019-02-25T14:05:00Z</cp:lastPrinted>
  <dcterms:created xsi:type="dcterms:W3CDTF">2020-03-30T15:26:00Z</dcterms:created>
  <dcterms:modified xsi:type="dcterms:W3CDTF">2024-04-03T10:15:00Z</dcterms:modified>
</cp:coreProperties>
</file>