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2E7DA99F" w:rsidR="00CA62AF" w:rsidRDefault="00525D1B">
            <w:pPr>
              <w:pStyle w:val="ZA"/>
              <w:framePr w:w="0" w:hRule="auto" w:wrap="auto" w:vAnchor="margin" w:hAnchor="text" w:yAlign="inline"/>
            </w:pPr>
            <w:bookmarkStart w:id="0" w:name="page1"/>
            <w:r>
              <w:rPr>
                <w:sz w:val="64"/>
              </w:rPr>
              <w:t xml:space="preserve">3GPP TS 29.576 </w:t>
            </w:r>
            <w:r>
              <w:t>V18.</w:t>
            </w:r>
            <w:r w:rsidR="00273154">
              <w:t>3</w:t>
            </w:r>
            <w:r>
              <w:t xml:space="preserve">.0 </w:t>
            </w:r>
            <w:r>
              <w:rPr>
                <w:sz w:val="32"/>
              </w:rPr>
              <w:t>(</w:t>
            </w:r>
            <w:r w:rsidR="00BD3C04">
              <w:rPr>
                <w:sz w:val="32"/>
              </w:rPr>
              <w:t>2023</w:t>
            </w:r>
            <w:r>
              <w:rPr>
                <w:sz w:val="32"/>
              </w:rPr>
              <w:t>-</w:t>
            </w:r>
            <w:r w:rsidR="00273154">
              <w:rPr>
                <w:sz w:val="32"/>
              </w:rPr>
              <w:t>1</w:t>
            </w:r>
            <w:r w:rsidR="005A4381">
              <w:rPr>
                <w:sz w:val="32"/>
              </w:rPr>
              <w:t>2</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25pt" o:ole="">
                  <v:imagedata r:id="rId8" o:title=""/>
                </v:shape>
                <o:OLEObject Type="Embed" ProgID="Word.Picture.8" ShapeID="_x0000_i1025" DrawAspect="Content" ObjectID="_1763977057"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29DC42C9" w14:textId="0BA6D756" w:rsidR="00A7777E" w:rsidRDefault="00A7777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_Toc151749504 \h </w:instrText>
      </w:r>
      <w:r>
        <w:rPr>
          <w:noProof/>
        </w:rPr>
      </w:r>
      <w:r>
        <w:rPr>
          <w:noProof/>
        </w:rPr>
        <w:fldChar w:fldCharType="separate"/>
      </w:r>
      <w:r>
        <w:rPr>
          <w:noProof/>
        </w:rPr>
        <w:t>6</w:t>
      </w:r>
      <w:r>
        <w:rPr>
          <w:noProof/>
        </w:rPr>
        <w:fldChar w:fldCharType="end"/>
      </w:r>
    </w:p>
    <w:p w14:paraId="01FAD27E" w14:textId="70B7BFBA" w:rsidR="00A7777E" w:rsidRDefault="00A7777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_Toc151749505 \h </w:instrText>
      </w:r>
      <w:r>
        <w:rPr>
          <w:noProof/>
        </w:rPr>
      </w:r>
      <w:r>
        <w:rPr>
          <w:noProof/>
        </w:rPr>
        <w:fldChar w:fldCharType="separate"/>
      </w:r>
      <w:r>
        <w:rPr>
          <w:noProof/>
        </w:rPr>
        <w:t>7</w:t>
      </w:r>
      <w:r>
        <w:rPr>
          <w:noProof/>
        </w:rPr>
        <w:fldChar w:fldCharType="end"/>
      </w:r>
    </w:p>
    <w:p w14:paraId="0E69EB77" w14:textId="6AE913E9" w:rsidR="00A7777E" w:rsidRDefault="00A7777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_Toc151749506 \h </w:instrText>
      </w:r>
      <w:r>
        <w:rPr>
          <w:noProof/>
        </w:rPr>
      </w:r>
      <w:r>
        <w:rPr>
          <w:noProof/>
        </w:rPr>
        <w:fldChar w:fldCharType="separate"/>
      </w:r>
      <w:r>
        <w:rPr>
          <w:noProof/>
        </w:rPr>
        <w:t>8</w:t>
      </w:r>
      <w:r>
        <w:rPr>
          <w:noProof/>
        </w:rPr>
        <w:fldChar w:fldCharType="end"/>
      </w:r>
    </w:p>
    <w:p w14:paraId="107AF6D9" w14:textId="700A1AAE" w:rsidR="00A7777E" w:rsidRDefault="00A7777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_Toc151749507 \h </w:instrText>
      </w:r>
      <w:r>
        <w:rPr>
          <w:noProof/>
        </w:rPr>
      </w:r>
      <w:r>
        <w:rPr>
          <w:noProof/>
        </w:rPr>
        <w:fldChar w:fldCharType="separate"/>
      </w:r>
      <w:r>
        <w:rPr>
          <w:noProof/>
        </w:rPr>
        <w:t>8</w:t>
      </w:r>
      <w:r>
        <w:rPr>
          <w:noProof/>
        </w:rPr>
        <w:fldChar w:fldCharType="end"/>
      </w:r>
    </w:p>
    <w:p w14:paraId="585C994E" w14:textId="15FBE5BE" w:rsidR="00A7777E" w:rsidRDefault="00A7777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_Toc151749508 \h </w:instrText>
      </w:r>
      <w:r>
        <w:rPr>
          <w:noProof/>
        </w:rPr>
      </w:r>
      <w:r>
        <w:rPr>
          <w:noProof/>
        </w:rPr>
        <w:fldChar w:fldCharType="separate"/>
      </w:r>
      <w:r>
        <w:rPr>
          <w:noProof/>
        </w:rPr>
        <w:t>9</w:t>
      </w:r>
      <w:r>
        <w:rPr>
          <w:noProof/>
        </w:rPr>
        <w:fldChar w:fldCharType="end"/>
      </w:r>
    </w:p>
    <w:p w14:paraId="73722132" w14:textId="0E8D0B69" w:rsidR="00A7777E" w:rsidRDefault="00A7777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_Toc151749509 \h </w:instrText>
      </w:r>
      <w:r>
        <w:rPr>
          <w:noProof/>
        </w:rPr>
      </w:r>
      <w:r>
        <w:rPr>
          <w:noProof/>
        </w:rPr>
        <w:fldChar w:fldCharType="separate"/>
      </w:r>
      <w:r>
        <w:rPr>
          <w:noProof/>
        </w:rPr>
        <w:t>9</w:t>
      </w:r>
      <w:r>
        <w:rPr>
          <w:noProof/>
        </w:rPr>
        <w:fldChar w:fldCharType="end"/>
      </w:r>
    </w:p>
    <w:p w14:paraId="7C706F86" w14:textId="707AF5B4" w:rsidR="00A7777E" w:rsidRDefault="00A7777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_Toc151749510 \h </w:instrText>
      </w:r>
      <w:r>
        <w:rPr>
          <w:noProof/>
        </w:rPr>
      </w:r>
      <w:r>
        <w:rPr>
          <w:noProof/>
        </w:rPr>
        <w:fldChar w:fldCharType="separate"/>
      </w:r>
      <w:r>
        <w:rPr>
          <w:noProof/>
        </w:rPr>
        <w:t>9</w:t>
      </w:r>
      <w:r>
        <w:rPr>
          <w:noProof/>
        </w:rPr>
        <w:fldChar w:fldCharType="end"/>
      </w:r>
    </w:p>
    <w:p w14:paraId="00736B55" w14:textId="2C1D8FF8" w:rsidR="00A7777E" w:rsidRDefault="00A7777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_Toc151749511 \h </w:instrText>
      </w:r>
      <w:r>
        <w:rPr>
          <w:noProof/>
        </w:rPr>
      </w:r>
      <w:r>
        <w:rPr>
          <w:noProof/>
        </w:rPr>
        <w:fldChar w:fldCharType="separate"/>
      </w:r>
      <w:r>
        <w:rPr>
          <w:noProof/>
        </w:rPr>
        <w:t>9</w:t>
      </w:r>
      <w:r>
        <w:rPr>
          <w:noProof/>
        </w:rPr>
        <w:fldChar w:fldCharType="end"/>
      </w:r>
    </w:p>
    <w:p w14:paraId="66E954E6" w14:textId="230B0DDB" w:rsidR="00A7777E" w:rsidRDefault="00A7777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_Toc151749512 \h </w:instrText>
      </w:r>
      <w:r>
        <w:rPr>
          <w:noProof/>
        </w:rPr>
      </w:r>
      <w:r>
        <w:rPr>
          <w:noProof/>
        </w:rPr>
        <w:fldChar w:fldCharType="separate"/>
      </w:r>
      <w:r>
        <w:rPr>
          <w:noProof/>
        </w:rPr>
        <w:t>9</w:t>
      </w:r>
      <w:r>
        <w:rPr>
          <w:noProof/>
        </w:rPr>
        <w:fldChar w:fldCharType="end"/>
      </w:r>
    </w:p>
    <w:p w14:paraId="206ADE2A" w14:textId="3E828FB2" w:rsidR="00A7777E" w:rsidRDefault="00A7777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_Toc151749513 \h </w:instrText>
      </w:r>
      <w:r>
        <w:rPr>
          <w:noProof/>
        </w:rPr>
      </w:r>
      <w:r>
        <w:rPr>
          <w:noProof/>
        </w:rPr>
        <w:fldChar w:fldCharType="separate"/>
      </w:r>
      <w:r>
        <w:rPr>
          <w:noProof/>
        </w:rPr>
        <w:t>9</w:t>
      </w:r>
      <w:r>
        <w:rPr>
          <w:noProof/>
        </w:rPr>
        <w:fldChar w:fldCharType="end"/>
      </w:r>
    </w:p>
    <w:p w14:paraId="3ED9B1B2" w14:textId="7A26464B" w:rsidR="00A7777E" w:rsidRDefault="00A7777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_Toc151749514 \h </w:instrText>
      </w:r>
      <w:r>
        <w:rPr>
          <w:noProof/>
        </w:rPr>
      </w:r>
      <w:r>
        <w:rPr>
          <w:noProof/>
        </w:rPr>
        <w:fldChar w:fldCharType="separate"/>
      </w:r>
      <w:r>
        <w:rPr>
          <w:noProof/>
        </w:rPr>
        <w:t>10</w:t>
      </w:r>
      <w:r>
        <w:rPr>
          <w:noProof/>
        </w:rPr>
        <w:fldChar w:fldCharType="end"/>
      </w:r>
    </w:p>
    <w:p w14:paraId="4082DB98" w14:textId="2690DE78" w:rsidR="00A7777E" w:rsidRDefault="00A7777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_Toc151749515 \h </w:instrText>
      </w:r>
      <w:r>
        <w:rPr>
          <w:noProof/>
        </w:rPr>
      </w:r>
      <w:r>
        <w:rPr>
          <w:noProof/>
        </w:rPr>
        <w:fldChar w:fldCharType="separate"/>
      </w:r>
      <w:r>
        <w:rPr>
          <w:noProof/>
        </w:rPr>
        <w:t>10</w:t>
      </w:r>
      <w:r>
        <w:rPr>
          <w:noProof/>
        </w:rPr>
        <w:fldChar w:fldCharType="end"/>
      </w:r>
    </w:p>
    <w:p w14:paraId="772F3F91" w14:textId="109693F6" w:rsidR="00A7777E" w:rsidRDefault="00A7777E">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_Toc151749516 \h </w:instrText>
      </w:r>
      <w:r>
        <w:rPr>
          <w:noProof/>
        </w:rPr>
      </w:r>
      <w:r>
        <w:rPr>
          <w:noProof/>
        </w:rPr>
        <w:fldChar w:fldCharType="separate"/>
      </w:r>
      <w:r>
        <w:rPr>
          <w:noProof/>
        </w:rPr>
        <w:t>10</w:t>
      </w:r>
      <w:r>
        <w:rPr>
          <w:noProof/>
        </w:rPr>
        <w:fldChar w:fldCharType="end"/>
      </w:r>
    </w:p>
    <w:p w14:paraId="6AA68659" w14:textId="4B19E22F" w:rsidR="00A7777E" w:rsidRDefault="00A7777E">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_Toc151749517 \h </w:instrText>
      </w:r>
      <w:r>
        <w:rPr>
          <w:noProof/>
        </w:rPr>
      </w:r>
      <w:r>
        <w:rPr>
          <w:noProof/>
        </w:rPr>
        <w:fldChar w:fldCharType="separate"/>
      </w:r>
      <w:r>
        <w:rPr>
          <w:noProof/>
        </w:rPr>
        <w:t>10</w:t>
      </w:r>
      <w:r>
        <w:rPr>
          <w:noProof/>
        </w:rPr>
        <w:fldChar w:fldCharType="end"/>
      </w:r>
    </w:p>
    <w:p w14:paraId="117CFB19" w14:textId="6F712697"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4.2.</w:t>
      </w:r>
      <w:r w:rsidRPr="00444FBB">
        <w:rPr>
          <w:noProof/>
          <w:lang w:val="en-US" w:eastAsia="zh-CN"/>
        </w:rPr>
        <w:t>1.3</w:t>
      </w:r>
      <w:r>
        <w:rPr>
          <w:rFonts w:asciiTheme="minorHAnsi" w:eastAsiaTheme="minorEastAsia" w:hAnsiTheme="minorHAnsi" w:cstheme="minorBidi"/>
          <w:noProof/>
          <w:kern w:val="2"/>
          <w:sz w:val="21"/>
          <w:szCs w:val="22"/>
          <w:lang w:val="en-US" w:eastAsia="zh-CN"/>
        </w:rPr>
        <w:tab/>
      </w:r>
      <w:r w:rsidRPr="00444FBB">
        <w:rPr>
          <w:noProof/>
          <w:lang w:val="en-US"/>
        </w:rPr>
        <w:t>Network Functions</w:t>
      </w:r>
      <w:r>
        <w:rPr>
          <w:noProof/>
        </w:rPr>
        <w:tab/>
      </w:r>
      <w:r>
        <w:rPr>
          <w:noProof/>
        </w:rPr>
        <w:fldChar w:fldCharType="begin"/>
      </w:r>
      <w:r>
        <w:rPr>
          <w:noProof/>
        </w:rPr>
        <w:instrText xml:space="preserve"> PAGEREF _Toc151749518 \h </w:instrText>
      </w:r>
      <w:r>
        <w:rPr>
          <w:noProof/>
        </w:rPr>
      </w:r>
      <w:r>
        <w:rPr>
          <w:noProof/>
        </w:rPr>
        <w:fldChar w:fldCharType="separate"/>
      </w:r>
      <w:r>
        <w:rPr>
          <w:noProof/>
        </w:rPr>
        <w:t>11</w:t>
      </w:r>
      <w:r>
        <w:rPr>
          <w:noProof/>
        </w:rPr>
        <w:fldChar w:fldCharType="end"/>
      </w:r>
    </w:p>
    <w:p w14:paraId="02B99DBE" w14:textId="14327F64" w:rsidR="00A7777E" w:rsidRDefault="00A7777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444FBB">
        <w:rPr>
          <w:noProof/>
          <w:lang w:val="en-US"/>
        </w:rPr>
        <w:t>Messaging Framework Adaptor Function</w:t>
      </w:r>
      <w:r>
        <w:rPr>
          <w:noProof/>
        </w:rPr>
        <w:t xml:space="preserve"> (MFAF)</w:t>
      </w:r>
      <w:r>
        <w:rPr>
          <w:noProof/>
        </w:rPr>
        <w:tab/>
      </w:r>
      <w:r>
        <w:rPr>
          <w:noProof/>
        </w:rPr>
        <w:fldChar w:fldCharType="begin"/>
      </w:r>
      <w:r>
        <w:rPr>
          <w:noProof/>
        </w:rPr>
        <w:instrText xml:space="preserve"> PAGEREF _Toc151749519 \h </w:instrText>
      </w:r>
      <w:r>
        <w:rPr>
          <w:noProof/>
        </w:rPr>
      </w:r>
      <w:r>
        <w:rPr>
          <w:noProof/>
        </w:rPr>
        <w:fldChar w:fldCharType="separate"/>
      </w:r>
      <w:r>
        <w:rPr>
          <w:noProof/>
        </w:rPr>
        <w:t>11</w:t>
      </w:r>
      <w:r>
        <w:rPr>
          <w:noProof/>
        </w:rPr>
        <w:fldChar w:fldCharType="end"/>
      </w:r>
    </w:p>
    <w:p w14:paraId="25E52338" w14:textId="5AE9A1F5" w:rsidR="00A7777E" w:rsidRDefault="00A7777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_Toc151749520 \h </w:instrText>
      </w:r>
      <w:r>
        <w:rPr>
          <w:noProof/>
        </w:rPr>
      </w:r>
      <w:r>
        <w:rPr>
          <w:noProof/>
        </w:rPr>
        <w:fldChar w:fldCharType="separate"/>
      </w:r>
      <w:r>
        <w:rPr>
          <w:noProof/>
        </w:rPr>
        <w:t>11</w:t>
      </w:r>
      <w:r>
        <w:rPr>
          <w:noProof/>
        </w:rPr>
        <w:fldChar w:fldCharType="end"/>
      </w:r>
    </w:p>
    <w:p w14:paraId="6284E0BA" w14:textId="32E7610C" w:rsidR="00A7777E" w:rsidRDefault="00A7777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_Toc151749521 \h </w:instrText>
      </w:r>
      <w:r>
        <w:rPr>
          <w:noProof/>
        </w:rPr>
      </w:r>
      <w:r>
        <w:rPr>
          <w:noProof/>
        </w:rPr>
        <w:fldChar w:fldCharType="separate"/>
      </w:r>
      <w:r>
        <w:rPr>
          <w:noProof/>
        </w:rPr>
        <w:t>12</w:t>
      </w:r>
      <w:r>
        <w:rPr>
          <w:noProof/>
        </w:rPr>
        <w:fldChar w:fldCharType="end"/>
      </w:r>
    </w:p>
    <w:p w14:paraId="1EAE380F" w14:textId="4F0BCDBF" w:rsidR="00A7777E" w:rsidRDefault="00A7777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_Toc151749522 \h </w:instrText>
      </w:r>
      <w:r>
        <w:rPr>
          <w:noProof/>
        </w:rPr>
      </w:r>
      <w:r>
        <w:rPr>
          <w:noProof/>
        </w:rPr>
        <w:fldChar w:fldCharType="separate"/>
      </w:r>
      <w:r>
        <w:rPr>
          <w:noProof/>
        </w:rPr>
        <w:t>12</w:t>
      </w:r>
      <w:r>
        <w:rPr>
          <w:noProof/>
        </w:rPr>
        <w:fldChar w:fldCharType="end"/>
      </w:r>
    </w:p>
    <w:p w14:paraId="1CA94DED" w14:textId="14495308" w:rsidR="00A7777E" w:rsidRDefault="00A7777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_Toc151749523 \h </w:instrText>
      </w:r>
      <w:r>
        <w:rPr>
          <w:noProof/>
        </w:rPr>
      </w:r>
      <w:r>
        <w:rPr>
          <w:noProof/>
        </w:rPr>
        <w:fldChar w:fldCharType="separate"/>
      </w:r>
      <w:r>
        <w:rPr>
          <w:noProof/>
        </w:rPr>
        <w:t>12</w:t>
      </w:r>
      <w:r>
        <w:rPr>
          <w:noProof/>
        </w:rPr>
        <w:fldChar w:fldCharType="end"/>
      </w:r>
    </w:p>
    <w:p w14:paraId="261F3299" w14:textId="5E6E5AD3" w:rsidR="00A7777E" w:rsidRDefault="00A7777E">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_Toc151749524 \h </w:instrText>
      </w:r>
      <w:r>
        <w:rPr>
          <w:noProof/>
        </w:rPr>
      </w:r>
      <w:r>
        <w:rPr>
          <w:noProof/>
        </w:rPr>
        <w:fldChar w:fldCharType="separate"/>
      </w:r>
      <w:r>
        <w:rPr>
          <w:noProof/>
        </w:rPr>
        <w:t>12</w:t>
      </w:r>
      <w:r>
        <w:rPr>
          <w:noProof/>
        </w:rPr>
        <w:fldChar w:fldCharType="end"/>
      </w:r>
    </w:p>
    <w:p w14:paraId="15E4E596" w14:textId="66072EA5" w:rsidR="00A7777E" w:rsidRDefault="00A7777E">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_Toc151749525 \h </w:instrText>
      </w:r>
      <w:r>
        <w:rPr>
          <w:noProof/>
        </w:rPr>
      </w:r>
      <w:r>
        <w:rPr>
          <w:noProof/>
        </w:rPr>
        <w:fldChar w:fldCharType="separate"/>
      </w:r>
      <w:r>
        <w:rPr>
          <w:noProof/>
        </w:rPr>
        <w:t>12</w:t>
      </w:r>
      <w:r>
        <w:rPr>
          <w:noProof/>
        </w:rPr>
        <w:fldChar w:fldCharType="end"/>
      </w:r>
    </w:p>
    <w:p w14:paraId="09486258" w14:textId="5B2C0816" w:rsidR="00A7777E" w:rsidRDefault="00A7777E">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_Toc151749526 \h </w:instrText>
      </w:r>
      <w:r>
        <w:rPr>
          <w:noProof/>
        </w:rPr>
      </w:r>
      <w:r>
        <w:rPr>
          <w:noProof/>
        </w:rPr>
        <w:fldChar w:fldCharType="separate"/>
      </w:r>
      <w:r>
        <w:rPr>
          <w:noProof/>
        </w:rPr>
        <w:t>13</w:t>
      </w:r>
      <w:r>
        <w:rPr>
          <w:noProof/>
        </w:rPr>
        <w:fldChar w:fldCharType="end"/>
      </w:r>
    </w:p>
    <w:p w14:paraId="38F17BF2" w14:textId="365D76ED" w:rsidR="00A7777E" w:rsidRDefault="00A7777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_Toc151749527 \h </w:instrText>
      </w:r>
      <w:r>
        <w:rPr>
          <w:noProof/>
        </w:rPr>
      </w:r>
      <w:r>
        <w:rPr>
          <w:noProof/>
        </w:rPr>
        <w:fldChar w:fldCharType="separate"/>
      </w:r>
      <w:r>
        <w:rPr>
          <w:noProof/>
        </w:rPr>
        <w:t>14</w:t>
      </w:r>
      <w:r>
        <w:rPr>
          <w:noProof/>
        </w:rPr>
        <w:fldChar w:fldCharType="end"/>
      </w:r>
    </w:p>
    <w:p w14:paraId="232CD2AD" w14:textId="7716AF4F" w:rsidR="00A7777E" w:rsidRDefault="00A7777E">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_Toc151749528 \h </w:instrText>
      </w:r>
      <w:r>
        <w:rPr>
          <w:noProof/>
        </w:rPr>
      </w:r>
      <w:r>
        <w:rPr>
          <w:noProof/>
        </w:rPr>
        <w:fldChar w:fldCharType="separate"/>
      </w:r>
      <w:r>
        <w:rPr>
          <w:noProof/>
        </w:rPr>
        <w:t>14</w:t>
      </w:r>
      <w:r>
        <w:rPr>
          <w:noProof/>
        </w:rPr>
        <w:fldChar w:fldCharType="end"/>
      </w:r>
    </w:p>
    <w:p w14:paraId="099AEF92" w14:textId="56769026" w:rsidR="00A7777E" w:rsidRDefault="00A7777E">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_Toc151749529 \h </w:instrText>
      </w:r>
      <w:r>
        <w:rPr>
          <w:noProof/>
        </w:rPr>
      </w:r>
      <w:r>
        <w:rPr>
          <w:noProof/>
        </w:rPr>
        <w:fldChar w:fldCharType="separate"/>
      </w:r>
      <w:r>
        <w:rPr>
          <w:noProof/>
        </w:rPr>
        <w:t>14</w:t>
      </w:r>
      <w:r>
        <w:rPr>
          <w:noProof/>
        </w:rPr>
        <w:fldChar w:fldCharType="end"/>
      </w:r>
    </w:p>
    <w:p w14:paraId="17E57AC6" w14:textId="01672F8D" w:rsidR="00A7777E" w:rsidRDefault="00A7777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_Toc151749530 \h </w:instrText>
      </w:r>
      <w:r>
        <w:rPr>
          <w:noProof/>
        </w:rPr>
      </w:r>
      <w:r>
        <w:rPr>
          <w:noProof/>
        </w:rPr>
        <w:fldChar w:fldCharType="separate"/>
      </w:r>
      <w:r>
        <w:rPr>
          <w:noProof/>
        </w:rPr>
        <w:t>15</w:t>
      </w:r>
      <w:r>
        <w:rPr>
          <w:noProof/>
        </w:rPr>
        <w:fldChar w:fldCharType="end"/>
      </w:r>
    </w:p>
    <w:p w14:paraId="59A3C363" w14:textId="01DF279B" w:rsidR="00A7777E" w:rsidRDefault="00A7777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_Toc151749531 \h </w:instrText>
      </w:r>
      <w:r>
        <w:rPr>
          <w:noProof/>
        </w:rPr>
      </w:r>
      <w:r>
        <w:rPr>
          <w:noProof/>
        </w:rPr>
        <w:fldChar w:fldCharType="separate"/>
      </w:r>
      <w:r>
        <w:rPr>
          <w:noProof/>
        </w:rPr>
        <w:t>15</w:t>
      </w:r>
      <w:r>
        <w:rPr>
          <w:noProof/>
        </w:rPr>
        <w:fldChar w:fldCharType="end"/>
      </w:r>
    </w:p>
    <w:p w14:paraId="7A8B9569" w14:textId="02F20DE4" w:rsidR="00A7777E" w:rsidRDefault="00A7777E">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_Toc151749532 \h </w:instrText>
      </w:r>
      <w:r>
        <w:rPr>
          <w:noProof/>
        </w:rPr>
      </w:r>
      <w:r>
        <w:rPr>
          <w:noProof/>
        </w:rPr>
        <w:fldChar w:fldCharType="separate"/>
      </w:r>
      <w:r>
        <w:rPr>
          <w:noProof/>
        </w:rPr>
        <w:t>15</w:t>
      </w:r>
      <w:r>
        <w:rPr>
          <w:noProof/>
        </w:rPr>
        <w:fldChar w:fldCharType="end"/>
      </w:r>
    </w:p>
    <w:p w14:paraId="57EFE54A" w14:textId="3B340052" w:rsidR="00A7777E" w:rsidRDefault="00A7777E">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_Toc151749533 \h </w:instrText>
      </w:r>
      <w:r>
        <w:rPr>
          <w:noProof/>
        </w:rPr>
      </w:r>
      <w:r>
        <w:rPr>
          <w:noProof/>
        </w:rPr>
        <w:fldChar w:fldCharType="separate"/>
      </w:r>
      <w:r>
        <w:rPr>
          <w:noProof/>
        </w:rPr>
        <w:t>15</w:t>
      </w:r>
      <w:r>
        <w:rPr>
          <w:noProof/>
        </w:rPr>
        <w:fldChar w:fldCharType="end"/>
      </w:r>
    </w:p>
    <w:p w14:paraId="293C235F" w14:textId="4DC6E47B"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4.3.</w:t>
      </w:r>
      <w:r w:rsidRPr="00444FBB">
        <w:rPr>
          <w:noProof/>
          <w:lang w:val="en-US" w:eastAsia="zh-CN"/>
        </w:rPr>
        <w:t>1.3</w:t>
      </w:r>
      <w:r>
        <w:rPr>
          <w:rFonts w:asciiTheme="minorHAnsi" w:eastAsiaTheme="minorEastAsia" w:hAnsiTheme="minorHAnsi" w:cstheme="minorBidi"/>
          <w:noProof/>
          <w:kern w:val="2"/>
          <w:sz w:val="21"/>
          <w:szCs w:val="22"/>
          <w:lang w:val="en-US" w:eastAsia="zh-CN"/>
        </w:rPr>
        <w:tab/>
      </w:r>
      <w:r w:rsidRPr="00444FBB">
        <w:rPr>
          <w:noProof/>
          <w:lang w:val="en-US"/>
        </w:rPr>
        <w:t>Network Functions</w:t>
      </w:r>
      <w:r>
        <w:rPr>
          <w:noProof/>
        </w:rPr>
        <w:tab/>
      </w:r>
      <w:r>
        <w:rPr>
          <w:noProof/>
        </w:rPr>
        <w:fldChar w:fldCharType="begin"/>
      </w:r>
      <w:r>
        <w:rPr>
          <w:noProof/>
        </w:rPr>
        <w:instrText xml:space="preserve"> PAGEREF _Toc151749534 \h </w:instrText>
      </w:r>
      <w:r>
        <w:rPr>
          <w:noProof/>
        </w:rPr>
      </w:r>
      <w:r>
        <w:rPr>
          <w:noProof/>
        </w:rPr>
        <w:fldChar w:fldCharType="separate"/>
      </w:r>
      <w:r>
        <w:rPr>
          <w:noProof/>
        </w:rPr>
        <w:t>16</w:t>
      </w:r>
      <w:r>
        <w:rPr>
          <w:noProof/>
        </w:rPr>
        <w:fldChar w:fldCharType="end"/>
      </w:r>
    </w:p>
    <w:p w14:paraId="0325C50A" w14:textId="3AC7D910" w:rsidR="00A7777E" w:rsidRDefault="00A7777E">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444FBB">
        <w:rPr>
          <w:noProof/>
          <w:lang w:val="en-US"/>
        </w:rPr>
        <w:t>Messaging Framework Adaptor Function</w:t>
      </w:r>
      <w:r>
        <w:rPr>
          <w:noProof/>
        </w:rPr>
        <w:t xml:space="preserve"> (MFAF)</w:t>
      </w:r>
      <w:r>
        <w:rPr>
          <w:noProof/>
        </w:rPr>
        <w:tab/>
      </w:r>
      <w:r>
        <w:rPr>
          <w:noProof/>
        </w:rPr>
        <w:fldChar w:fldCharType="begin"/>
      </w:r>
      <w:r>
        <w:rPr>
          <w:noProof/>
        </w:rPr>
        <w:instrText xml:space="preserve"> PAGEREF _Toc151749535 \h </w:instrText>
      </w:r>
      <w:r>
        <w:rPr>
          <w:noProof/>
        </w:rPr>
      </w:r>
      <w:r>
        <w:rPr>
          <w:noProof/>
        </w:rPr>
        <w:fldChar w:fldCharType="separate"/>
      </w:r>
      <w:r>
        <w:rPr>
          <w:noProof/>
        </w:rPr>
        <w:t>16</w:t>
      </w:r>
      <w:r>
        <w:rPr>
          <w:noProof/>
        </w:rPr>
        <w:fldChar w:fldCharType="end"/>
      </w:r>
    </w:p>
    <w:p w14:paraId="5B04B5B9" w14:textId="1ED63EC8" w:rsidR="00A7777E" w:rsidRDefault="00A7777E">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_Toc151749536 \h </w:instrText>
      </w:r>
      <w:r>
        <w:rPr>
          <w:noProof/>
        </w:rPr>
      </w:r>
      <w:r>
        <w:rPr>
          <w:noProof/>
        </w:rPr>
        <w:fldChar w:fldCharType="separate"/>
      </w:r>
      <w:r>
        <w:rPr>
          <w:noProof/>
        </w:rPr>
        <w:t>16</w:t>
      </w:r>
      <w:r>
        <w:rPr>
          <w:noProof/>
        </w:rPr>
        <w:fldChar w:fldCharType="end"/>
      </w:r>
    </w:p>
    <w:p w14:paraId="5EBC50AD" w14:textId="3F1FF585" w:rsidR="00A7777E" w:rsidRDefault="00A7777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_Toc151749537 \h </w:instrText>
      </w:r>
      <w:r>
        <w:rPr>
          <w:noProof/>
        </w:rPr>
      </w:r>
      <w:r>
        <w:rPr>
          <w:noProof/>
        </w:rPr>
        <w:fldChar w:fldCharType="separate"/>
      </w:r>
      <w:r>
        <w:rPr>
          <w:noProof/>
        </w:rPr>
        <w:t>16</w:t>
      </w:r>
      <w:r>
        <w:rPr>
          <w:noProof/>
        </w:rPr>
        <w:fldChar w:fldCharType="end"/>
      </w:r>
    </w:p>
    <w:p w14:paraId="796FDEDA" w14:textId="1FF7B3D1" w:rsidR="00A7777E" w:rsidRDefault="00A7777E">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_Toc151749538 \h </w:instrText>
      </w:r>
      <w:r>
        <w:rPr>
          <w:noProof/>
        </w:rPr>
      </w:r>
      <w:r>
        <w:rPr>
          <w:noProof/>
        </w:rPr>
        <w:fldChar w:fldCharType="separate"/>
      </w:r>
      <w:r>
        <w:rPr>
          <w:noProof/>
        </w:rPr>
        <w:t>16</w:t>
      </w:r>
      <w:r>
        <w:rPr>
          <w:noProof/>
        </w:rPr>
        <w:fldChar w:fldCharType="end"/>
      </w:r>
    </w:p>
    <w:p w14:paraId="53C54183" w14:textId="4F0AA06F" w:rsidR="00A7777E" w:rsidRDefault="00A7777E">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_Toc151749539 \h </w:instrText>
      </w:r>
      <w:r>
        <w:rPr>
          <w:noProof/>
        </w:rPr>
      </w:r>
      <w:r>
        <w:rPr>
          <w:noProof/>
        </w:rPr>
        <w:fldChar w:fldCharType="separate"/>
      </w:r>
      <w:r>
        <w:rPr>
          <w:noProof/>
        </w:rPr>
        <w:t>17</w:t>
      </w:r>
      <w:r>
        <w:rPr>
          <w:noProof/>
        </w:rPr>
        <w:fldChar w:fldCharType="end"/>
      </w:r>
    </w:p>
    <w:p w14:paraId="516F2338" w14:textId="6CF638AC" w:rsidR="00A7777E" w:rsidRDefault="00A7777E">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_Toc151749540 \h </w:instrText>
      </w:r>
      <w:r>
        <w:rPr>
          <w:noProof/>
        </w:rPr>
      </w:r>
      <w:r>
        <w:rPr>
          <w:noProof/>
        </w:rPr>
        <w:fldChar w:fldCharType="separate"/>
      </w:r>
      <w:r>
        <w:rPr>
          <w:noProof/>
        </w:rPr>
        <w:t>17</w:t>
      </w:r>
      <w:r>
        <w:rPr>
          <w:noProof/>
        </w:rPr>
        <w:fldChar w:fldCharType="end"/>
      </w:r>
    </w:p>
    <w:p w14:paraId="2FA6F303" w14:textId="27E36006" w:rsidR="00A7777E" w:rsidRDefault="00A7777E">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_Toc151749541 \h </w:instrText>
      </w:r>
      <w:r>
        <w:rPr>
          <w:noProof/>
        </w:rPr>
      </w:r>
      <w:r>
        <w:rPr>
          <w:noProof/>
        </w:rPr>
        <w:fldChar w:fldCharType="separate"/>
      </w:r>
      <w:r>
        <w:rPr>
          <w:noProof/>
        </w:rPr>
        <w:t>17</w:t>
      </w:r>
      <w:r>
        <w:rPr>
          <w:noProof/>
        </w:rPr>
        <w:fldChar w:fldCharType="end"/>
      </w:r>
    </w:p>
    <w:p w14:paraId="32C5817F" w14:textId="7ED76438" w:rsidR="00A7777E" w:rsidRDefault="00A7777E">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_Toc151749542 \h </w:instrText>
      </w:r>
      <w:r>
        <w:rPr>
          <w:noProof/>
        </w:rPr>
      </w:r>
      <w:r>
        <w:rPr>
          <w:noProof/>
        </w:rPr>
        <w:fldChar w:fldCharType="separate"/>
      </w:r>
      <w:r>
        <w:rPr>
          <w:noProof/>
        </w:rPr>
        <w:t>17</w:t>
      </w:r>
      <w:r>
        <w:rPr>
          <w:noProof/>
        </w:rPr>
        <w:fldChar w:fldCharType="end"/>
      </w:r>
    </w:p>
    <w:p w14:paraId="5E05C2F2" w14:textId="12B75DF0" w:rsidR="00A7777E" w:rsidRDefault="00A7777E">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_Toc151749543 \h </w:instrText>
      </w:r>
      <w:r>
        <w:rPr>
          <w:noProof/>
        </w:rPr>
      </w:r>
      <w:r>
        <w:rPr>
          <w:noProof/>
        </w:rPr>
        <w:fldChar w:fldCharType="separate"/>
      </w:r>
      <w:r>
        <w:rPr>
          <w:noProof/>
        </w:rPr>
        <w:t>17</w:t>
      </w:r>
      <w:r>
        <w:rPr>
          <w:noProof/>
        </w:rPr>
        <w:fldChar w:fldCharType="end"/>
      </w:r>
    </w:p>
    <w:p w14:paraId="1E14A7A4" w14:textId="16AB5604" w:rsidR="00A7777E" w:rsidRDefault="00A7777E">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_Toc151749544 \h </w:instrText>
      </w:r>
      <w:r>
        <w:rPr>
          <w:noProof/>
        </w:rPr>
      </w:r>
      <w:r>
        <w:rPr>
          <w:noProof/>
        </w:rPr>
        <w:fldChar w:fldCharType="separate"/>
      </w:r>
      <w:r>
        <w:rPr>
          <w:noProof/>
        </w:rPr>
        <w:t>17</w:t>
      </w:r>
      <w:r>
        <w:rPr>
          <w:noProof/>
        </w:rPr>
        <w:fldChar w:fldCharType="end"/>
      </w:r>
    </w:p>
    <w:p w14:paraId="196FFD5F" w14:textId="117EC3FA" w:rsidR="00A7777E" w:rsidRDefault="00A7777E">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_Toc151749545 \h </w:instrText>
      </w:r>
      <w:r>
        <w:rPr>
          <w:noProof/>
        </w:rPr>
      </w:r>
      <w:r>
        <w:rPr>
          <w:noProof/>
        </w:rPr>
        <w:fldChar w:fldCharType="separate"/>
      </w:r>
      <w:r>
        <w:rPr>
          <w:noProof/>
        </w:rPr>
        <w:t>18</w:t>
      </w:r>
      <w:r>
        <w:rPr>
          <w:noProof/>
        </w:rPr>
        <w:fldChar w:fldCharType="end"/>
      </w:r>
    </w:p>
    <w:p w14:paraId="7857E13A" w14:textId="60C575AC" w:rsidR="00A7777E" w:rsidRDefault="00A7777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_Toc151749546 \h </w:instrText>
      </w:r>
      <w:r>
        <w:rPr>
          <w:noProof/>
        </w:rPr>
      </w:r>
      <w:r>
        <w:rPr>
          <w:noProof/>
        </w:rPr>
        <w:fldChar w:fldCharType="separate"/>
      </w:r>
      <w:r>
        <w:rPr>
          <w:noProof/>
        </w:rPr>
        <w:t>19</w:t>
      </w:r>
      <w:r>
        <w:rPr>
          <w:noProof/>
        </w:rPr>
        <w:fldChar w:fldCharType="end"/>
      </w:r>
    </w:p>
    <w:p w14:paraId="5E68655B" w14:textId="4D18C9A1" w:rsidR="00A7777E" w:rsidRDefault="00A7777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_Toc151749547 \h </w:instrText>
      </w:r>
      <w:r>
        <w:rPr>
          <w:noProof/>
        </w:rPr>
      </w:r>
      <w:r>
        <w:rPr>
          <w:noProof/>
        </w:rPr>
        <w:fldChar w:fldCharType="separate"/>
      </w:r>
      <w:r>
        <w:rPr>
          <w:noProof/>
        </w:rPr>
        <w:t>19</w:t>
      </w:r>
      <w:r>
        <w:rPr>
          <w:noProof/>
        </w:rPr>
        <w:fldChar w:fldCharType="end"/>
      </w:r>
    </w:p>
    <w:p w14:paraId="6605347D" w14:textId="0E8156AB" w:rsidR="00A7777E" w:rsidRDefault="00A7777E">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_Toc151749548 \h </w:instrText>
      </w:r>
      <w:r>
        <w:rPr>
          <w:noProof/>
        </w:rPr>
      </w:r>
      <w:r>
        <w:rPr>
          <w:noProof/>
        </w:rPr>
        <w:fldChar w:fldCharType="separate"/>
      </w:r>
      <w:r>
        <w:rPr>
          <w:noProof/>
        </w:rPr>
        <w:t>19</w:t>
      </w:r>
      <w:r>
        <w:rPr>
          <w:noProof/>
        </w:rPr>
        <w:fldChar w:fldCharType="end"/>
      </w:r>
    </w:p>
    <w:p w14:paraId="70BB96D8" w14:textId="29BCC62E" w:rsidR="00A7777E" w:rsidRDefault="00A7777E">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_Toc151749549 \h </w:instrText>
      </w:r>
      <w:r>
        <w:rPr>
          <w:noProof/>
        </w:rPr>
      </w:r>
      <w:r>
        <w:rPr>
          <w:noProof/>
        </w:rPr>
        <w:fldChar w:fldCharType="separate"/>
      </w:r>
      <w:r>
        <w:rPr>
          <w:noProof/>
        </w:rPr>
        <w:t>19</w:t>
      </w:r>
      <w:r>
        <w:rPr>
          <w:noProof/>
        </w:rPr>
        <w:fldChar w:fldCharType="end"/>
      </w:r>
    </w:p>
    <w:p w14:paraId="6796CAD6" w14:textId="7E46FB62" w:rsidR="00A7777E" w:rsidRDefault="00A7777E">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_Toc151749550 \h </w:instrText>
      </w:r>
      <w:r>
        <w:rPr>
          <w:noProof/>
        </w:rPr>
      </w:r>
      <w:r>
        <w:rPr>
          <w:noProof/>
        </w:rPr>
        <w:fldChar w:fldCharType="separate"/>
      </w:r>
      <w:r>
        <w:rPr>
          <w:noProof/>
        </w:rPr>
        <w:t>19</w:t>
      </w:r>
      <w:r>
        <w:rPr>
          <w:noProof/>
        </w:rPr>
        <w:fldChar w:fldCharType="end"/>
      </w:r>
    </w:p>
    <w:p w14:paraId="1EF06303" w14:textId="6D034BA1" w:rsidR="00A7777E" w:rsidRDefault="00A7777E">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_Toc151749551 \h </w:instrText>
      </w:r>
      <w:r>
        <w:rPr>
          <w:noProof/>
        </w:rPr>
      </w:r>
      <w:r>
        <w:rPr>
          <w:noProof/>
        </w:rPr>
        <w:fldChar w:fldCharType="separate"/>
      </w:r>
      <w:r>
        <w:rPr>
          <w:noProof/>
        </w:rPr>
        <w:t>19</w:t>
      </w:r>
      <w:r>
        <w:rPr>
          <w:noProof/>
        </w:rPr>
        <w:fldChar w:fldCharType="end"/>
      </w:r>
    </w:p>
    <w:p w14:paraId="071339D1" w14:textId="0A96BBBF" w:rsidR="00A7777E" w:rsidRDefault="00A7777E">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_Toc151749552 \h </w:instrText>
      </w:r>
      <w:r>
        <w:rPr>
          <w:noProof/>
        </w:rPr>
      </w:r>
      <w:r>
        <w:rPr>
          <w:noProof/>
        </w:rPr>
        <w:fldChar w:fldCharType="separate"/>
      </w:r>
      <w:r>
        <w:rPr>
          <w:noProof/>
        </w:rPr>
        <w:t>19</w:t>
      </w:r>
      <w:r>
        <w:rPr>
          <w:noProof/>
        </w:rPr>
        <w:fldChar w:fldCharType="end"/>
      </w:r>
    </w:p>
    <w:p w14:paraId="079DC498" w14:textId="1FFD9F88" w:rsidR="00A7777E" w:rsidRDefault="00A7777E">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_Toc151749553 \h </w:instrText>
      </w:r>
      <w:r>
        <w:rPr>
          <w:noProof/>
        </w:rPr>
      </w:r>
      <w:r>
        <w:rPr>
          <w:noProof/>
        </w:rPr>
        <w:fldChar w:fldCharType="separate"/>
      </w:r>
      <w:r>
        <w:rPr>
          <w:noProof/>
        </w:rPr>
        <w:t>19</w:t>
      </w:r>
      <w:r>
        <w:rPr>
          <w:noProof/>
        </w:rPr>
        <w:fldChar w:fldCharType="end"/>
      </w:r>
    </w:p>
    <w:p w14:paraId="4A8BC180" w14:textId="1BCB39E8" w:rsidR="00A7777E" w:rsidRDefault="00A7777E">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_Toc151749554 \h </w:instrText>
      </w:r>
      <w:r>
        <w:rPr>
          <w:noProof/>
        </w:rPr>
      </w:r>
      <w:r>
        <w:rPr>
          <w:noProof/>
        </w:rPr>
        <w:fldChar w:fldCharType="separate"/>
      </w:r>
      <w:r>
        <w:rPr>
          <w:noProof/>
        </w:rPr>
        <w:t>19</w:t>
      </w:r>
      <w:r>
        <w:rPr>
          <w:noProof/>
        </w:rPr>
        <w:fldChar w:fldCharType="end"/>
      </w:r>
    </w:p>
    <w:p w14:paraId="6E8B33DF" w14:textId="0635A30B" w:rsidR="00A7777E" w:rsidRDefault="00A7777E">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_Toc151749555 \h </w:instrText>
      </w:r>
      <w:r>
        <w:rPr>
          <w:noProof/>
        </w:rPr>
      </w:r>
      <w:r>
        <w:rPr>
          <w:noProof/>
        </w:rPr>
        <w:fldChar w:fldCharType="separate"/>
      </w:r>
      <w:r>
        <w:rPr>
          <w:noProof/>
        </w:rPr>
        <w:t>20</w:t>
      </w:r>
      <w:r>
        <w:rPr>
          <w:noProof/>
        </w:rPr>
        <w:fldChar w:fldCharType="end"/>
      </w:r>
    </w:p>
    <w:p w14:paraId="6D51F330" w14:textId="3D72CB0D" w:rsidR="00A7777E" w:rsidRDefault="00A7777E">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_Toc151749556 \h </w:instrText>
      </w:r>
      <w:r>
        <w:rPr>
          <w:noProof/>
        </w:rPr>
      </w:r>
      <w:r>
        <w:rPr>
          <w:noProof/>
        </w:rPr>
        <w:fldChar w:fldCharType="separate"/>
      </w:r>
      <w:r>
        <w:rPr>
          <w:noProof/>
        </w:rPr>
        <w:t>20</w:t>
      </w:r>
      <w:r>
        <w:rPr>
          <w:noProof/>
        </w:rPr>
        <w:fldChar w:fldCharType="end"/>
      </w:r>
    </w:p>
    <w:p w14:paraId="7BEB57F8" w14:textId="413FB6E6" w:rsidR="00A7777E" w:rsidRDefault="00A7777E">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_Toc151749557 \h </w:instrText>
      </w:r>
      <w:r>
        <w:rPr>
          <w:noProof/>
        </w:rPr>
      </w:r>
      <w:r>
        <w:rPr>
          <w:noProof/>
        </w:rPr>
        <w:fldChar w:fldCharType="separate"/>
      </w:r>
      <w:r>
        <w:rPr>
          <w:noProof/>
        </w:rPr>
        <w:t>20</w:t>
      </w:r>
      <w:r>
        <w:rPr>
          <w:noProof/>
        </w:rPr>
        <w:fldChar w:fldCharType="end"/>
      </w:r>
    </w:p>
    <w:p w14:paraId="0E9AB5B7" w14:textId="4CE4C3DA" w:rsidR="00A7777E" w:rsidRDefault="00A7777E">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_Toc151749558 \h </w:instrText>
      </w:r>
      <w:r>
        <w:rPr>
          <w:noProof/>
        </w:rPr>
      </w:r>
      <w:r>
        <w:rPr>
          <w:noProof/>
        </w:rPr>
        <w:fldChar w:fldCharType="separate"/>
      </w:r>
      <w:r>
        <w:rPr>
          <w:noProof/>
        </w:rPr>
        <w:t>20</w:t>
      </w:r>
      <w:r>
        <w:rPr>
          <w:noProof/>
        </w:rPr>
        <w:fldChar w:fldCharType="end"/>
      </w:r>
    </w:p>
    <w:p w14:paraId="6039E141" w14:textId="7D037E66" w:rsidR="00A7777E" w:rsidRDefault="00A7777E">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_Toc151749559 \h </w:instrText>
      </w:r>
      <w:r>
        <w:rPr>
          <w:noProof/>
        </w:rPr>
      </w:r>
      <w:r>
        <w:rPr>
          <w:noProof/>
        </w:rPr>
        <w:fldChar w:fldCharType="separate"/>
      </w:r>
      <w:r>
        <w:rPr>
          <w:noProof/>
        </w:rPr>
        <w:t>20</w:t>
      </w:r>
      <w:r>
        <w:rPr>
          <w:noProof/>
        </w:rPr>
        <w:fldChar w:fldCharType="end"/>
      </w:r>
    </w:p>
    <w:p w14:paraId="27836829" w14:textId="692E8CA0" w:rsidR="00A7777E" w:rsidRDefault="00A7777E">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_Toc151749560 \h </w:instrText>
      </w:r>
      <w:r>
        <w:rPr>
          <w:noProof/>
        </w:rPr>
      </w:r>
      <w:r>
        <w:rPr>
          <w:noProof/>
        </w:rPr>
        <w:fldChar w:fldCharType="separate"/>
      </w:r>
      <w:r>
        <w:rPr>
          <w:noProof/>
        </w:rPr>
        <w:t>21</w:t>
      </w:r>
      <w:r>
        <w:rPr>
          <w:noProof/>
        </w:rPr>
        <w:fldChar w:fldCharType="end"/>
      </w:r>
    </w:p>
    <w:p w14:paraId="773FB5CC" w14:textId="665D1318" w:rsidR="00A7777E" w:rsidRDefault="00A7777E">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_Toc151749561 \h </w:instrText>
      </w:r>
      <w:r>
        <w:rPr>
          <w:noProof/>
        </w:rPr>
      </w:r>
      <w:r>
        <w:rPr>
          <w:noProof/>
        </w:rPr>
        <w:fldChar w:fldCharType="separate"/>
      </w:r>
      <w:r>
        <w:rPr>
          <w:noProof/>
        </w:rPr>
        <w:t>21</w:t>
      </w:r>
      <w:r>
        <w:rPr>
          <w:noProof/>
        </w:rPr>
        <w:fldChar w:fldCharType="end"/>
      </w:r>
    </w:p>
    <w:p w14:paraId="622E4932" w14:textId="77019783" w:rsidR="00A7777E" w:rsidRDefault="00A7777E">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_Toc151749562 \h </w:instrText>
      </w:r>
      <w:r>
        <w:rPr>
          <w:noProof/>
        </w:rPr>
      </w:r>
      <w:r>
        <w:rPr>
          <w:noProof/>
        </w:rPr>
        <w:fldChar w:fldCharType="separate"/>
      </w:r>
      <w:r>
        <w:rPr>
          <w:noProof/>
        </w:rPr>
        <w:t>21</w:t>
      </w:r>
      <w:r>
        <w:rPr>
          <w:noProof/>
        </w:rPr>
        <w:fldChar w:fldCharType="end"/>
      </w:r>
    </w:p>
    <w:p w14:paraId="24BAE732" w14:textId="1A9221E3" w:rsidR="00A7777E" w:rsidRDefault="00A7777E">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_Toc151749563 \h </w:instrText>
      </w:r>
      <w:r>
        <w:rPr>
          <w:noProof/>
        </w:rPr>
      </w:r>
      <w:r>
        <w:rPr>
          <w:noProof/>
        </w:rPr>
        <w:fldChar w:fldCharType="separate"/>
      </w:r>
      <w:r>
        <w:rPr>
          <w:noProof/>
        </w:rPr>
        <w:t>21</w:t>
      </w:r>
      <w:r>
        <w:rPr>
          <w:noProof/>
        </w:rPr>
        <w:fldChar w:fldCharType="end"/>
      </w:r>
    </w:p>
    <w:p w14:paraId="31442F73" w14:textId="6B01F3D0" w:rsidR="00A7777E" w:rsidRDefault="00A7777E">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_Toc151749564 \h </w:instrText>
      </w:r>
      <w:r>
        <w:rPr>
          <w:noProof/>
        </w:rPr>
      </w:r>
      <w:r>
        <w:rPr>
          <w:noProof/>
        </w:rPr>
        <w:fldChar w:fldCharType="separate"/>
      </w:r>
      <w:r>
        <w:rPr>
          <w:noProof/>
        </w:rPr>
        <w:t>21</w:t>
      </w:r>
      <w:r>
        <w:rPr>
          <w:noProof/>
        </w:rPr>
        <w:fldChar w:fldCharType="end"/>
      </w:r>
    </w:p>
    <w:p w14:paraId="1FDD10CB" w14:textId="01960B0E" w:rsidR="00A7777E" w:rsidRDefault="00A7777E">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_Toc151749565 \h </w:instrText>
      </w:r>
      <w:r>
        <w:rPr>
          <w:noProof/>
        </w:rPr>
      </w:r>
      <w:r>
        <w:rPr>
          <w:noProof/>
        </w:rPr>
        <w:fldChar w:fldCharType="separate"/>
      </w:r>
      <w:r>
        <w:rPr>
          <w:noProof/>
        </w:rPr>
        <w:t>21</w:t>
      </w:r>
      <w:r>
        <w:rPr>
          <w:noProof/>
        </w:rPr>
        <w:fldChar w:fldCharType="end"/>
      </w:r>
    </w:p>
    <w:p w14:paraId="7ED9F031" w14:textId="637F9033" w:rsidR="00A7777E" w:rsidRDefault="00A7777E">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_Toc151749566 \h </w:instrText>
      </w:r>
      <w:r>
        <w:rPr>
          <w:noProof/>
        </w:rPr>
      </w:r>
      <w:r>
        <w:rPr>
          <w:noProof/>
        </w:rPr>
        <w:fldChar w:fldCharType="separate"/>
      </w:r>
      <w:r>
        <w:rPr>
          <w:noProof/>
        </w:rPr>
        <w:t>22</w:t>
      </w:r>
      <w:r>
        <w:rPr>
          <w:noProof/>
        </w:rPr>
        <w:fldChar w:fldCharType="end"/>
      </w:r>
    </w:p>
    <w:p w14:paraId="09E08DB4" w14:textId="6E566DC5" w:rsidR="00A7777E" w:rsidRDefault="00A7777E">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_Toc151749567 \h </w:instrText>
      </w:r>
      <w:r>
        <w:rPr>
          <w:noProof/>
        </w:rPr>
      </w:r>
      <w:r>
        <w:rPr>
          <w:noProof/>
        </w:rPr>
        <w:fldChar w:fldCharType="separate"/>
      </w:r>
      <w:r>
        <w:rPr>
          <w:noProof/>
        </w:rPr>
        <w:t>22</w:t>
      </w:r>
      <w:r>
        <w:rPr>
          <w:noProof/>
        </w:rPr>
        <w:fldChar w:fldCharType="end"/>
      </w:r>
    </w:p>
    <w:p w14:paraId="06A8D649" w14:textId="3DDC08C3" w:rsidR="00A7777E" w:rsidRDefault="00A7777E">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_Toc151749568 \h </w:instrText>
      </w:r>
      <w:r>
        <w:rPr>
          <w:noProof/>
        </w:rPr>
      </w:r>
      <w:r>
        <w:rPr>
          <w:noProof/>
        </w:rPr>
        <w:fldChar w:fldCharType="separate"/>
      </w:r>
      <w:r>
        <w:rPr>
          <w:noProof/>
        </w:rPr>
        <w:t>23</w:t>
      </w:r>
      <w:r>
        <w:rPr>
          <w:noProof/>
        </w:rPr>
        <w:fldChar w:fldCharType="end"/>
      </w:r>
    </w:p>
    <w:p w14:paraId="16316239" w14:textId="6E52CC2D" w:rsidR="00A7777E" w:rsidRDefault="00A7777E">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_Toc151749569 \h </w:instrText>
      </w:r>
      <w:r>
        <w:rPr>
          <w:noProof/>
        </w:rPr>
      </w:r>
      <w:r>
        <w:rPr>
          <w:noProof/>
        </w:rPr>
        <w:fldChar w:fldCharType="separate"/>
      </w:r>
      <w:r>
        <w:rPr>
          <w:noProof/>
        </w:rPr>
        <w:t>24</w:t>
      </w:r>
      <w:r>
        <w:rPr>
          <w:noProof/>
        </w:rPr>
        <w:fldChar w:fldCharType="end"/>
      </w:r>
    </w:p>
    <w:p w14:paraId="7F91E4EB" w14:textId="2712F30B" w:rsidR="00A7777E" w:rsidRDefault="00A7777E">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_Toc151749570 \h </w:instrText>
      </w:r>
      <w:r>
        <w:rPr>
          <w:noProof/>
        </w:rPr>
      </w:r>
      <w:r>
        <w:rPr>
          <w:noProof/>
        </w:rPr>
        <w:fldChar w:fldCharType="separate"/>
      </w:r>
      <w:r>
        <w:rPr>
          <w:noProof/>
        </w:rPr>
        <w:t>24</w:t>
      </w:r>
      <w:r>
        <w:rPr>
          <w:noProof/>
        </w:rPr>
        <w:fldChar w:fldCharType="end"/>
      </w:r>
    </w:p>
    <w:p w14:paraId="1B07FEC3" w14:textId="6C9851A1" w:rsidR="00A7777E" w:rsidRDefault="00A7777E">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_Toc151749571 \h </w:instrText>
      </w:r>
      <w:r>
        <w:rPr>
          <w:noProof/>
        </w:rPr>
      </w:r>
      <w:r>
        <w:rPr>
          <w:noProof/>
        </w:rPr>
        <w:fldChar w:fldCharType="separate"/>
      </w:r>
      <w:r>
        <w:rPr>
          <w:noProof/>
        </w:rPr>
        <w:t>24</w:t>
      </w:r>
      <w:r>
        <w:rPr>
          <w:noProof/>
        </w:rPr>
        <w:fldChar w:fldCharType="end"/>
      </w:r>
    </w:p>
    <w:p w14:paraId="1CC54E31" w14:textId="2C6D8855" w:rsidR="00A7777E" w:rsidRDefault="00A7777E">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_Toc151749572 \h </w:instrText>
      </w:r>
      <w:r>
        <w:rPr>
          <w:noProof/>
        </w:rPr>
      </w:r>
      <w:r>
        <w:rPr>
          <w:noProof/>
        </w:rPr>
        <w:fldChar w:fldCharType="separate"/>
      </w:r>
      <w:r>
        <w:rPr>
          <w:noProof/>
        </w:rPr>
        <w:t>24</w:t>
      </w:r>
      <w:r>
        <w:rPr>
          <w:noProof/>
        </w:rPr>
        <w:fldChar w:fldCharType="end"/>
      </w:r>
    </w:p>
    <w:p w14:paraId="58556EFD" w14:textId="3482C770"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5.1.6.2</w:t>
      </w:r>
      <w:r>
        <w:rPr>
          <w:rFonts w:asciiTheme="minorHAnsi" w:eastAsiaTheme="minorEastAsia" w:hAnsiTheme="minorHAnsi" w:cstheme="minorBidi"/>
          <w:noProof/>
          <w:kern w:val="2"/>
          <w:sz w:val="21"/>
          <w:szCs w:val="22"/>
          <w:lang w:val="en-US" w:eastAsia="zh-CN"/>
        </w:rPr>
        <w:tab/>
      </w:r>
      <w:r w:rsidRPr="00444FBB">
        <w:rPr>
          <w:noProof/>
          <w:lang w:val="en-US"/>
        </w:rPr>
        <w:t>Structured data types</w:t>
      </w:r>
      <w:r>
        <w:rPr>
          <w:noProof/>
        </w:rPr>
        <w:tab/>
      </w:r>
      <w:r>
        <w:rPr>
          <w:noProof/>
        </w:rPr>
        <w:fldChar w:fldCharType="begin"/>
      </w:r>
      <w:r>
        <w:rPr>
          <w:noProof/>
        </w:rPr>
        <w:instrText xml:space="preserve"> PAGEREF _Toc151749573 \h </w:instrText>
      </w:r>
      <w:r>
        <w:rPr>
          <w:noProof/>
        </w:rPr>
      </w:r>
      <w:r>
        <w:rPr>
          <w:noProof/>
        </w:rPr>
        <w:fldChar w:fldCharType="separate"/>
      </w:r>
      <w:r>
        <w:rPr>
          <w:noProof/>
        </w:rPr>
        <w:t>24</w:t>
      </w:r>
      <w:r>
        <w:rPr>
          <w:noProof/>
        </w:rPr>
        <w:fldChar w:fldCharType="end"/>
      </w:r>
    </w:p>
    <w:p w14:paraId="608FBACC" w14:textId="3C10AB53" w:rsidR="00A7777E" w:rsidRDefault="00A7777E">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_Toc151749574 \h </w:instrText>
      </w:r>
      <w:r>
        <w:rPr>
          <w:noProof/>
        </w:rPr>
      </w:r>
      <w:r>
        <w:rPr>
          <w:noProof/>
        </w:rPr>
        <w:fldChar w:fldCharType="separate"/>
      </w:r>
      <w:r>
        <w:rPr>
          <w:noProof/>
        </w:rPr>
        <w:t>24</w:t>
      </w:r>
      <w:r>
        <w:rPr>
          <w:noProof/>
        </w:rPr>
        <w:fldChar w:fldCharType="end"/>
      </w:r>
    </w:p>
    <w:p w14:paraId="04FE0A9D" w14:textId="1B914B9B" w:rsidR="00A7777E" w:rsidRDefault="00A7777E">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_Toc151749575 \h </w:instrText>
      </w:r>
      <w:r>
        <w:rPr>
          <w:noProof/>
        </w:rPr>
      </w:r>
      <w:r>
        <w:rPr>
          <w:noProof/>
        </w:rPr>
        <w:fldChar w:fldCharType="separate"/>
      </w:r>
      <w:r>
        <w:rPr>
          <w:noProof/>
        </w:rPr>
        <w:t>25</w:t>
      </w:r>
      <w:r>
        <w:rPr>
          <w:noProof/>
        </w:rPr>
        <w:fldChar w:fldCharType="end"/>
      </w:r>
    </w:p>
    <w:p w14:paraId="20E9EF18" w14:textId="377DED22" w:rsidR="00A7777E" w:rsidRDefault="00A7777E">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_Toc151749576 \h </w:instrText>
      </w:r>
      <w:r>
        <w:rPr>
          <w:noProof/>
        </w:rPr>
      </w:r>
      <w:r>
        <w:rPr>
          <w:noProof/>
        </w:rPr>
        <w:fldChar w:fldCharType="separate"/>
      </w:r>
      <w:r>
        <w:rPr>
          <w:noProof/>
        </w:rPr>
        <w:t>25</w:t>
      </w:r>
      <w:r>
        <w:rPr>
          <w:noProof/>
        </w:rPr>
        <w:fldChar w:fldCharType="end"/>
      </w:r>
    </w:p>
    <w:p w14:paraId="49863F30" w14:textId="34F4B58D" w:rsidR="00A7777E" w:rsidRDefault="00A7777E">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444FBB">
        <w:rPr>
          <w:noProof/>
          <w:lang w:val="en-US" w:eastAsia="zh-CN"/>
        </w:rPr>
        <w:t>MfafNotiInfo</w:t>
      </w:r>
      <w:r>
        <w:rPr>
          <w:noProof/>
        </w:rPr>
        <w:tab/>
      </w:r>
      <w:r>
        <w:rPr>
          <w:noProof/>
        </w:rPr>
        <w:fldChar w:fldCharType="begin"/>
      </w:r>
      <w:r>
        <w:rPr>
          <w:noProof/>
        </w:rPr>
        <w:instrText xml:space="preserve"> PAGEREF _Toc151749577 \h </w:instrText>
      </w:r>
      <w:r>
        <w:rPr>
          <w:noProof/>
        </w:rPr>
      </w:r>
      <w:r>
        <w:rPr>
          <w:noProof/>
        </w:rPr>
        <w:fldChar w:fldCharType="separate"/>
      </w:r>
      <w:r>
        <w:rPr>
          <w:noProof/>
        </w:rPr>
        <w:t>26</w:t>
      </w:r>
      <w:r>
        <w:rPr>
          <w:noProof/>
        </w:rPr>
        <w:fldChar w:fldCharType="end"/>
      </w:r>
    </w:p>
    <w:p w14:paraId="3E32FB9D" w14:textId="2CF81CCD"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5.1.6.3</w:t>
      </w:r>
      <w:r>
        <w:rPr>
          <w:rFonts w:asciiTheme="minorHAnsi" w:eastAsiaTheme="minorEastAsia" w:hAnsiTheme="minorHAnsi" w:cstheme="minorBidi"/>
          <w:noProof/>
          <w:kern w:val="2"/>
          <w:sz w:val="21"/>
          <w:szCs w:val="22"/>
          <w:lang w:val="en-US" w:eastAsia="zh-CN"/>
        </w:rPr>
        <w:tab/>
      </w:r>
      <w:r w:rsidRPr="00444FBB">
        <w:rPr>
          <w:noProof/>
          <w:lang w:val="en-US"/>
        </w:rPr>
        <w:t>Simple data types and enumerations</w:t>
      </w:r>
      <w:r>
        <w:rPr>
          <w:noProof/>
        </w:rPr>
        <w:tab/>
      </w:r>
      <w:r>
        <w:rPr>
          <w:noProof/>
        </w:rPr>
        <w:fldChar w:fldCharType="begin"/>
      </w:r>
      <w:r>
        <w:rPr>
          <w:noProof/>
        </w:rPr>
        <w:instrText xml:space="preserve"> PAGEREF _Toc151749578 \h </w:instrText>
      </w:r>
      <w:r>
        <w:rPr>
          <w:noProof/>
        </w:rPr>
      </w:r>
      <w:r>
        <w:rPr>
          <w:noProof/>
        </w:rPr>
        <w:fldChar w:fldCharType="separate"/>
      </w:r>
      <w:r>
        <w:rPr>
          <w:noProof/>
        </w:rPr>
        <w:t>26</w:t>
      </w:r>
      <w:r>
        <w:rPr>
          <w:noProof/>
        </w:rPr>
        <w:fldChar w:fldCharType="end"/>
      </w:r>
    </w:p>
    <w:p w14:paraId="44EB9472" w14:textId="5D38B97F" w:rsidR="00A7777E" w:rsidRDefault="00A7777E">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_Toc151749579 \h </w:instrText>
      </w:r>
      <w:r>
        <w:rPr>
          <w:noProof/>
        </w:rPr>
      </w:r>
      <w:r>
        <w:rPr>
          <w:noProof/>
        </w:rPr>
        <w:fldChar w:fldCharType="separate"/>
      </w:r>
      <w:r>
        <w:rPr>
          <w:noProof/>
        </w:rPr>
        <w:t>26</w:t>
      </w:r>
      <w:r>
        <w:rPr>
          <w:noProof/>
        </w:rPr>
        <w:fldChar w:fldCharType="end"/>
      </w:r>
    </w:p>
    <w:p w14:paraId="1CAAAE29" w14:textId="4E206345" w:rsidR="00A7777E" w:rsidRDefault="00A7777E">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_Toc151749580 \h </w:instrText>
      </w:r>
      <w:r>
        <w:rPr>
          <w:noProof/>
        </w:rPr>
      </w:r>
      <w:r>
        <w:rPr>
          <w:noProof/>
        </w:rPr>
        <w:fldChar w:fldCharType="separate"/>
      </w:r>
      <w:r>
        <w:rPr>
          <w:noProof/>
        </w:rPr>
        <w:t>26</w:t>
      </w:r>
      <w:r>
        <w:rPr>
          <w:noProof/>
        </w:rPr>
        <w:fldChar w:fldCharType="end"/>
      </w:r>
    </w:p>
    <w:p w14:paraId="5AE81F14" w14:textId="6F6ED772"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_Toc151749581 \h </w:instrText>
      </w:r>
      <w:r>
        <w:rPr>
          <w:noProof/>
        </w:rPr>
      </w:r>
      <w:r>
        <w:rPr>
          <w:noProof/>
        </w:rPr>
        <w:fldChar w:fldCharType="separate"/>
      </w:r>
      <w:r>
        <w:rPr>
          <w:noProof/>
        </w:rPr>
        <w:t>26</w:t>
      </w:r>
      <w:r>
        <w:rPr>
          <w:noProof/>
        </w:rPr>
        <w:fldChar w:fldCharType="end"/>
      </w:r>
    </w:p>
    <w:p w14:paraId="15FD2759" w14:textId="1FB84CDA" w:rsidR="00A7777E" w:rsidRDefault="00A7777E">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_Toc151749582 \h </w:instrText>
      </w:r>
      <w:r>
        <w:rPr>
          <w:noProof/>
        </w:rPr>
      </w:r>
      <w:r>
        <w:rPr>
          <w:noProof/>
        </w:rPr>
        <w:fldChar w:fldCharType="separate"/>
      </w:r>
      <w:r>
        <w:rPr>
          <w:noProof/>
        </w:rPr>
        <w:t>26</w:t>
      </w:r>
      <w:r>
        <w:rPr>
          <w:noProof/>
        </w:rPr>
        <w:fldChar w:fldCharType="end"/>
      </w:r>
    </w:p>
    <w:p w14:paraId="2BDB3615" w14:textId="1E9AE335" w:rsidR="00A7777E" w:rsidRDefault="00A7777E">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_Toc151749583 \h </w:instrText>
      </w:r>
      <w:r>
        <w:rPr>
          <w:noProof/>
        </w:rPr>
      </w:r>
      <w:r>
        <w:rPr>
          <w:noProof/>
        </w:rPr>
        <w:fldChar w:fldCharType="separate"/>
      </w:r>
      <w:r>
        <w:rPr>
          <w:noProof/>
        </w:rPr>
        <w:t>26</w:t>
      </w:r>
      <w:r>
        <w:rPr>
          <w:noProof/>
        </w:rPr>
        <w:fldChar w:fldCharType="end"/>
      </w:r>
    </w:p>
    <w:p w14:paraId="13B698AD" w14:textId="66AFF311" w:rsidR="00A7777E" w:rsidRDefault="00A7777E">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_Toc151749584 \h </w:instrText>
      </w:r>
      <w:r>
        <w:rPr>
          <w:noProof/>
        </w:rPr>
      </w:r>
      <w:r>
        <w:rPr>
          <w:noProof/>
        </w:rPr>
        <w:fldChar w:fldCharType="separate"/>
      </w:r>
      <w:r>
        <w:rPr>
          <w:noProof/>
        </w:rPr>
        <w:t>26</w:t>
      </w:r>
      <w:r>
        <w:rPr>
          <w:noProof/>
        </w:rPr>
        <w:fldChar w:fldCharType="end"/>
      </w:r>
    </w:p>
    <w:p w14:paraId="5F0BDE8A" w14:textId="0CED82C9" w:rsidR="00A7777E" w:rsidRDefault="00A7777E">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_Toc151749585 \h </w:instrText>
      </w:r>
      <w:r>
        <w:rPr>
          <w:noProof/>
        </w:rPr>
      </w:r>
      <w:r>
        <w:rPr>
          <w:noProof/>
        </w:rPr>
        <w:fldChar w:fldCharType="separate"/>
      </w:r>
      <w:r>
        <w:rPr>
          <w:noProof/>
        </w:rPr>
        <w:t>26</w:t>
      </w:r>
      <w:r>
        <w:rPr>
          <w:noProof/>
        </w:rPr>
        <w:fldChar w:fldCharType="end"/>
      </w:r>
    </w:p>
    <w:p w14:paraId="65654F17" w14:textId="1600B34E" w:rsidR="00A7777E" w:rsidRDefault="00A7777E">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_Toc151749586 \h </w:instrText>
      </w:r>
      <w:r>
        <w:rPr>
          <w:noProof/>
        </w:rPr>
      </w:r>
      <w:r>
        <w:rPr>
          <w:noProof/>
        </w:rPr>
        <w:fldChar w:fldCharType="separate"/>
      </w:r>
      <w:r>
        <w:rPr>
          <w:noProof/>
        </w:rPr>
        <w:t>26</w:t>
      </w:r>
      <w:r>
        <w:rPr>
          <w:noProof/>
        </w:rPr>
        <w:fldChar w:fldCharType="end"/>
      </w:r>
    </w:p>
    <w:p w14:paraId="7A9801F7" w14:textId="65602FA9" w:rsidR="00A7777E" w:rsidRDefault="00A7777E">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_Toc151749587 \h </w:instrText>
      </w:r>
      <w:r>
        <w:rPr>
          <w:noProof/>
        </w:rPr>
      </w:r>
      <w:r>
        <w:rPr>
          <w:noProof/>
        </w:rPr>
        <w:fldChar w:fldCharType="separate"/>
      </w:r>
      <w:r>
        <w:rPr>
          <w:noProof/>
        </w:rPr>
        <w:t>27</w:t>
      </w:r>
      <w:r>
        <w:rPr>
          <w:noProof/>
        </w:rPr>
        <w:fldChar w:fldCharType="end"/>
      </w:r>
    </w:p>
    <w:p w14:paraId="34904E0D" w14:textId="6AAED82F" w:rsidR="00A7777E" w:rsidRDefault="00A7777E">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_Toc151749588 \h </w:instrText>
      </w:r>
      <w:r>
        <w:rPr>
          <w:noProof/>
        </w:rPr>
      </w:r>
      <w:r>
        <w:rPr>
          <w:noProof/>
        </w:rPr>
        <w:fldChar w:fldCharType="separate"/>
      </w:r>
      <w:r>
        <w:rPr>
          <w:noProof/>
        </w:rPr>
        <w:t>27</w:t>
      </w:r>
      <w:r>
        <w:rPr>
          <w:noProof/>
        </w:rPr>
        <w:fldChar w:fldCharType="end"/>
      </w:r>
    </w:p>
    <w:p w14:paraId="1F0F232A" w14:textId="6CAF9E7E" w:rsidR="00A7777E" w:rsidRDefault="00A7777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_Toc151749589 \h </w:instrText>
      </w:r>
      <w:r>
        <w:rPr>
          <w:noProof/>
        </w:rPr>
      </w:r>
      <w:r>
        <w:rPr>
          <w:noProof/>
        </w:rPr>
        <w:fldChar w:fldCharType="separate"/>
      </w:r>
      <w:r>
        <w:rPr>
          <w:noProof/>
        </w:rPr>
        <w:t>27</w:t>
      </w:r>
      <w:r>
        <w:rPr>
          <w:noProof/>
        </w:rPr>
        <w:fldChar w:fldCharType="end"/>
      </w:r>
    </w:p>
    <w:p w14:paraId="22C4BEF4" w14:textId="3A0C6871" w:rsidR="00A7777E" w:rsidRDefault="00A7777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_Toc151749590 \h </w:instrText>
      </w:r>
      <w:r>
        <w:rPr>
          <w:noProof/>
        </w:rPr>
      </w:r>
      <w:r>
        <w:rPr>
          <w:noProof/>
        </w:rPr>
        <w:fldChar w:fldCharType="separate"/>
      </w:r>
      <w:r>
        <w:rPr>
          <w:noProof/>
        </w:rPr>
        <w:t>27</w:t>
      </w:r>
      <w:r>
        <w:rPr>
          <w:noProof/>
        </w:rPr>
        <w:fldChar w:fldCharType="end"/>
      </w:r>
    </w:p>
    <w:p w14:paraId="70DE4F0F" w14:textId="271D46E1" w:rsidR="00A7777E" w:rsidRDefault="00A7777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_Toc151749591 \h </w:instrText>
      </w:r>
      <w:r>
        <w:rPr>
          <w:noProof/>
        </w:rPr>
      </w:r>
      <w:r>
        <w:rPr>
          <w:noProof/>
        </w:rPr>
        <w:fldChar w:fldCharType="separate"/>
      </w:r>
      <w:r>
        <w:rPr>
          <w:noProof/>
        </w:rPr>
        <w:t>28</w:t>
      </w:r>
      <w:r>
        <w:rPr>
          <w:noProof/>
        </w:rPr>
        <w:fldChar w:fldCharType="end"/>
      </w:r>
    </w:p>
    <w:p w14:paraId="1B8BEA0A" w14:textId="0E50E606" w:rsidR="00A7777E" w:rsidRDefault="00A7777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_Toc151749592 \h </w:instrText>
      </w:r>
      <w:r>
        <w:rPr>
          <w:noProof/>
        </w:rPr>
      </w:r>
      <w:r>
        <w:rPr>
          <w:noProof/>
        </w:rPr>
        <w:fldChar w:fldCharType="separate"/>
      </w:r>
      <w:r>
        <w:rPr>
          <w:noProof/>
        </w:rPr>
        <w:t>28</w:t>
      </w:r>
      <w:r>
        <w:rPr>
          <w:noProof/>
        </w:rPr>
        <w:fldChar w:fldCharType="end"/>
      </w:r>
    </w:p>
    <w:p w14:paraId="619E3136" w14:textId="26C6D84B" w:rsidR="00A7777E" w:rsidRDefault="00A7777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_Toc151749593 \h </w:instrText>
      </w:r>
      <w:r>
        <w:rPr>
          <w:noProof/>
        </w:rPr>
      </w:r>
      <w:r>
        <w:rPr>
          <w:noProof/>
        </w:rPr>
        <w:fldChar w:fldCharType="separate"/>
      </w:r>
      <w:r>
        <w:rPr>
          <w:noProof/>
        </w:rPr>
        <w:t>28</w:t>
      </w:r>
      <w:r>
        <w:rPr>
          <w:noProof/>
        </w:rPr>
        <w:fldChar w:fldCharType="end"/>
      </w:r>
    </w:p>
    <w:p w14:paraId="0CD2CB92" w14:textId="0FCC5098" w:rsidR="00A7777E" w:rsidRDefault="00A7777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_Toc151749594 \h </w:instrText>
      </w:r>
      <w:r>
        <w:rPr>
          <w:noProof/>
        </w:rPr>
      </w:r>
      <w:r>
        <w:rPr>
          <w:noProof/>
        </w:rPr>
        <w:fldChar w:fldCharType="separate"/>
      </w:r>
      <w:r>
        <w:rPr>
          <w:noProof/>
        </w:rPr>
        <w:t>28</w:t>
      </w:r>
      <w:r>
        <w:rPr>
          <w:noProof/>
        </w:rPr>
        <w:fldChar w:fldCharType="end"/>
      </w:r>
    </w:p>
    <w:p w14:paraId="0DD8698C" w14:textId="5BC5CEA3" w:rsidR="00A7777E" w:rsidRDefault="00A7777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_Toc151749595 \h </w:instrText>
      </w:r>
      <w:r>
        <w:rPr>
          <w:noProof/>
        </w:rPr>
      </w:r>
      <w:r>
        <w:rPr>
          <w:noProof/>
        </w:rPr>
        <w:fldChar w:fldCharType="separate"/>
      </w:r>
      <w:r>
        <w:rPr>
          <w:noProof/>
        </w:rPr>
        <w:t>28</w:t>
      </w:r>
      <w:r>
        <w:rPr>
          <w:noProof/>
        </w:rPr>
        <w:fldChar w:fldCharType="end"/>
      </w:r>
    </w:p>
    <w:p w14:paraId="4255DA9A" w14:textId="716087D1" w:rsidR="00A7777E" w:rsidRDefault="00A7777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_Toc151749596 \h </w:instrText>
      </w:r>
      <w:r>
        <w:rPr>
          <w:noProof/>
        </w:rPr>
      </w:r>
      <w:r>
        <w:rPr>
          <w:noProof/>
        </w:rPr>
        <w:fldChar w:fldCharType="separate"/>
      </w:r>
      <w:r>
        <w:rPr>
          <w:noProof/>
        </w:rPr>
        <w:t>28</w:t>
      </w:r>
      <w:r>
        <w:rPr>
          <w:noProof/>
        </w:rPr>
        <w:fldChar w:fldCharType="end"/>
      </w:r>
    </w:p>
    <w:p w14:paraId="72B02F5E" w14:textId="497BF45D" w:rsidR="00A7777E" w:rsidRDefault="00A7777E">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_Toc151749597 \h </w:instrText>
      </w:r>
      <w:r>
        <w:rPr>
          <w:noProof/>
        </w:rPr>
      </w:r>
      <w:r>
        <w:rPr>
          <w:noProof/>
        </w:rPr>
        <w:fldChar w:fldCharType="separate"/>
      </w:r>
      <w:r>
        <w:rPr>
          <w:noProof/>
        </w:rPr>
        <w:t>28</w:t>
      </w:r>
      <w:r>
        <w:rPr>
          <w:noProof/>
        </w:rPr>
        <w:fldChar w:fldCharType="end"/>
      </w:r>
    </w:p>
    <w:p w14:paraId="6C1618CA" w14:textId="6B08750E" w:rsidR="00A7777E" w:rsidRDefault="00A7777E">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_Toc151749598 \h </w:instrText>
      </w:r>
      <w:r>
        <w:rPr>
          <w:noProof/>
        </w:rPr>
      </w:r>
      <w:r>
        <w:rPr>
          <w:noProof/>
        </w:rPr>
        <w:fldChar w:fldCharType="separate"/>
      </w:r>
      <w:r>
        <w:rPr>
          <w:noProof/>
        </w:rPr>
        <w:t>28</w:t>
      </w:r>
      <w:r>
        <w:rPr>
          <w:noProof/>
        </w:rPr>
        <w:fldChar w:fldCharType="end"/>
      </w:r>
    </w:p>
    <w:p w14:paraId="26C1F01A" w14:textId="61CC89BB" w:rsidR="00A7777E" w:rsidRDefault="00A7777E">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_Toc151749599 \h </w:instrText>
      </w:r>
      <w:r>
        <w:rPr>
          <w:noProof/>
        </w:rPr>
      </w:r>
      <w:r>
        <w:rPr>
          <w:noProof/>
        </w:rPr>
        <w:fldChar w:fldCharType="separate"/>
      </w:r>
      <w:r>
        <w:rPr>
          <w:noProof/>
        </w:rPr>
        <w:t>28</w:t>
      </w:r>
      <w:r>
        <w:rPr>
          <w:noProof/>
        </w:rPr>
        <w:fldChar w:fldCharType="end"/>
      </w:r>
    </w:p>
    <w:p w14:paraId="7924CC84" w14:textId="3609671F" w:rsidR="00A7777E" w:rsidRDefault="00A7777E">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_Toc151749600 \h </w:instrText>
      </w:r>
      <w:r>
        <w:rPr>
          <w:noProof/>
        </w:rPr>
      </w:r>
      <w:r>
        <w:rPr>
          <w:noProof/>
        </w:rPr>
        <w:fldChar w:fldCharType="separate"/>
      </w:r>
      <w:r>
        <w:rPr>
          <w:noProof/>
        </w:rPr>
        <w:t>28</w:t>
      </w:r>
      <w:r>
        <w:rPr>
          <w:noProof/>
        </w:rPr>
        <w:fldChar w:fldCharType="end"/>
      </w:r>
    </w:p>
    <w:p w14:paraId="13C6D134" w14:textId="78C32822" w:rsidR="00A7777E" w:rsidRDefault="00A7777E">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_Toc151749601 \h </w:instrText>
      </w:r>
      <w:r>
        <w:rPr>
          <w:noProof/>
        </w:rPr>
      </w:r>
      <w:r>
        <w:rPr>
          <w:noProof/>
        </w:rPr>
        <w:fldChar w:fldCharType="separate"/>
      </w:r>
      <w:r>
        <w:rPr>
          <w:noProof/>
        </w:rPr>
        <w:t>29</w:t>
      </w:r>
      <w:r>
        <w:rPr>
          <w:noProof/>
        </w:rPr>
        <w:fldChar w:fldCharType="end"/>
      </w:r>
    </w:p>
    <w:p w14:paraId="4D546512" w14:textId="6291938C" w:rsidR="00A7777E" w:rsidRDefault="00A7777E">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_Toc151749602 \h </w:instrText>
      </w:r>
      <w:r>
        <w:rPr>
          <w:noProof/>
        </w:rPr>
      </w:r>
      <w:r>
        <w:rPr>
          <w:noProof/>
        </w:rPr>
        <w:fldChar w:fldCharType="separate"/>
      </w:r>
      <w:r>
        <w:rPr>
          <w:noProof/>
        </w:rPr>
        <w:t>29</w:t>
      </w:r>
      <w:r>
        <w:rPr>
          <w:noProof/>
        </w:rPr>
        <w:fldChar w:fldCharType="end"/>
      </w:r>
    </w:p>
    <w:p w14:paraId="39B651AF" w14:textId="29B5947B" w:rsidR="00A7777E" w:rsidRDefault="00A7777E">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_Toc151749603 \h </w:instrText>
      </w:r>
      <w:r>
        <w:rPr>
          <w:noProof/>
        </w:rPr>
      </w:r>
      <w:r>
        <w:rPr>
          <w:noProof/>
        </w:rPr>
        <w:fldChar w:fldCharType="separate"/>
      </w:r>
      <w:r>
        <w:rPr>
          <w:noProof/>
        </w:rPr>
        <w:t>29</w:t>
      </w:r>
      <w:r>
        <w:rPr>
          <w:noProof/>
        </w:rPr>
        <w:fldChar w:fldCharType="end"/>
      </w:r>
    </w:p>
    <w:p w14:paraId="226880DD" w14:textId="5B601844" w:rsidR="00A7777E" w:rsidRDefault="00A7777E">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_Toc151749604 \h </w:instrText>
      </w:r>
      <w:r>
        <w:rPr>
          <w:noProof/>
        </w:rPr>
      </w:r>
      <w:r>
        <w:rPr>
          <w:noProof/>
        </w:rPr>
        <w:fldChar w:fldCharType="separate"/>
      </w:r>
      <w:r>
        <w:rPr>
          <w:noProof/>
        </w:rPr>
        <w:t>29</w:t>
      </w:r>
      <w:r>
        <w:rPr>
          <w:noProof/>
        </w:rPr>
        <w:fldChar w:fldCharType="end"/>
      </w:r>
    </w:p>
    <w:p w14:paraId="1E247368" w14:textId="678546E7" w:rsidR="00A7777E" w:rsidRDefault="00A7777E">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_Toc151749605 \h </w:instrText>
      </w:r>
      <w:r>
        <w:rPr>
          <w:noProof/>
        </w:rPr>
      </w:r>
      <w:r>
        <w:rPr>
          <w:noProof/>
        </w:rPr>
        <w:fldChar w:fldCharType="separate"/>
      </w:r>
      <w:r>
        <w:rPr>
          <w:noProof/>
        </w:rPr>
        <w:t>29</w:t>
      </w:r>
      <w:r>
        <w:rPr>
          <w:noProof/>
        </w:rPr>
        <w:fldChar w:fldCharType="end"/>
      </w:r>
    </w:p>
    <w:p w14:paraId="776C1D71" w14:textId="22DFAE8D" w:rsidR="00A7777E" w:rsidRDefault="00A7777E">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444FBB">
        <w:rPr>
          <w:rFonts w:eastAsia="Times New Roman"/>
          <w:noProof/>
        </w:rPr>
        <w:t>Fetch Notification</w:t>
      </w:r>
      <w:r>
        <w:rPr>
          <w:noProof/>
        </w:rPr>
        <w:tab/>
      </w:r>
      <w:r>
        <w:rPr>
          <w:noProof/>
        </w:rPr>
        <w:fldChar w:fldCharType="begin"/>
      </w:r>
      <w:r>
        <w:rPr>
          <w:noProof/>
        </w:rPr>
        <w:instrText xml:space="preserve"> PAGEREF _Toc151749606 \h </w:instrText>
      </w:r>
      <w:r>
        <w:rPr>
          <w:noProof/>
        </w:rPr>
      </w:r>
      <w:r>
        <w:rPr>
          <w:noProof/>
        </w:rPr>
        <w:fldChar w:fldCharType="separate"/>
      </w:r>
      <w:r>
        <w:rPr>
          <w:noProof/>
        </w:rPr>
        <w:t>30</w:t>
      </w:r>
      <w:r>
        <w:rPr>
          <w:noProof/>
        </w:rPr>
        <w:fldChar w:fldCharType="end"/>
      </w:r>
    </w:p>
    <w:p w14:paraId="09B26EE4" w14:textId="6867C205" w:rsidR="00A7777E" w:rsidRDefault="00A7777E">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_Toc151749607 \h </w:instrText>
      </w:r>
      <w:r>
        <w:rPr>
          <w:noProof/>
        </w:rPr>
      </w:r>
      <w:r>
        <w:rPr>
          <w:noProof/>
        </w:rPr>
        <w:fldChar w:fldCharType="separate"/>
      </w:r>
      <w:r>
        <w:rPr>
          <w:noProof/>
        </w:rPr>
        <w:t>30</w:t>
      </w:r>
      <w:r>
        <w:rPr>
          <w:noProof/>
        </w:rPr>
        <w:fldChar w:fldCharType="end"/>
      </w:r>
    </w:p>
    <w:p w14:paraId="1D54D79A" w14:textId="7BB7FBA8" w:rsidR="00A7777E" w:rsidRDefault="00A7777E">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_Toc151749608 \h </w:instrText>
      </w:r>
      <w:r>
        <w:rPr>
          <w:noProof/>
        </w:rPr>
      </w:r>
      <w:r>
        <w:rPr>
          <w:noProof/>
        </w:rPr>
        <w:fldChar w:fldCharType="separate"/>
      </w:r>
      <w:r>
        <w:rPr>
          <w:noProof/>
        </w:rPr>
        <w:t>30</w:t>
      </w:r>
      <w:r>
        <w:rPr>
          <w:noProof/>
        </w:rPr>
        <w:fldChar w:fldCharType="end"/>
      </w:r>
    </w:p>
    <w:p w14:paraId="5AE00051" w14:textId="341FE5BF" w:rsidR="00A7777E" w:rsidRDefault="00A7777E">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_Toc151749609 \h </w:instrText>
      </w:r>
      <w:r>
        <w:rPr>
          <w:noProof/>
        </w:rPr>
      </w:r>
      <w:r>
        <w:rPr>
          <w:noProof/>
        </w:rPr>
        <w:fldChar w:fldCharType="separate"/>
      </w:r>
      <w:r>
        <w:rPr>
          <w:noProof/>
        </w:rPr>
        <w:t>31</w:t>
      </w:r>
      <w:r>
        <w:rPr>
          <w:noProof/>
        </w:rPr>
        <w:fldChar w:fldCharType="end"/>
      </w:r>
    </w:p>
    <w:p w14:paraId="5E79074E" w14:textId="673EDA31" w:rsidR="00A7777E" w:rsidRDefault="00A7777E">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_Toc151749610 \h </w:instrText>
      </w:r>
      <w:r>
        <w:rPr>
          <w:noProof/>
        </w:rPr>
      </w:r>
      <w:r>
        <w:rPr>
          <w:noProof/>
        </w:rPr>
        <w:fldChar w:fldCharType="separate"/>
      </w:r>
      <w:r>
        <w:rPr>
          <w:noProof/>
        </w:rPr>
        <w:t>31</w:t>
      </w:r>
      <w:r>
        <w:rPr>
          <w:noProof/>
        </w:rPr>
        <w:fldChar w:fldCharType="end"/>
      </w:r>
    </w:p>
    <w:p w14:paraId="641A1A0B" w14:textId="1074148E" w:rsidR="00A7777E" w:rsidRDefault="00A7777E">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_Toc151749611 \h </w:instrText>
      </w:r>
      <w:r>
        <w:rPr>
          <w:noProof/>
        </w:rPr>
      </w:r>
      <w:r>
        <w:rPr>
          <w:noProof/>
        </w:rPr>
        <w:fldChar w:fldCharType="separate"/>
      </w:r>
      <w:r>
        <w:rPr>
          <w:noProof/>
        </w:rPr>
        <w:t>32</w:t>
      </w:r>
      <w:r>
        <w:rPr>
          <w:noProof/>
        </w:rPr>
        <w:fldChar w:fldCharType="end"/>
      </w:r>
    </w:p>
    <w:p w14:paraId="5866089D" w14:textId="26D671CF" w:rsidR="00A7777E" w:rsidRDefault="00A7777E">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_Toc151749612 \h </w:instrText>
      </w:r>
      <w:r>
        <w:rPr>
          <w:noProof/>
        </w:rPr>
      </w:r>
      <w:r>
        <w:rPr>
          <w:noProof/>
        </w:rPr>
        <w:fldChar w:fldCharType="separate"/>
      </w:r>
      <w:r>
        <w:rPr>
          <w:noProof/>
        </w:rPr>
        <w:t>32</w:t>
      </w:r>
      <w:r>
        <w:rPr>
          <w:noProof/>
        </w:rPr>
        <w:fldChar w:fldCharType="end"/>
      </w:r>
    </w:p>
    <w:p w14:paraId="5D654919" w14:textId="3278A47A"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5.2.6.2</w:t>
      </w:r>
      <w:r>
        <w:rPr>
          <w:rFonts w:asciiTheme="minorHAnsi" w:eastAsiaTheme="minorEastAsia" w:hAnsiTheme="minorHAnsi" w:cstheme="minorBidi"/>
          <w:noProof/>
          <w:kern w:val="2"/>
          <w:sz w:val="21"/>
          <w:szCs w:val="22"/>
          <w:lang w:val="en-US" w:eastAsia="zh-CN"/>
        </w:rPr>
        <w:tab/>
      </w:r>
      <w:r w:rsidRPr="00444FBB">
        <w:rPr>
          <w:noProof/>
          <w:lang w:val="en-US"/>
        </w:rPr>
        <w:t>Structured data types</w:t>
      </w:r>
      <w:r>
        <w:rPr>
          <w:noProof/>
        </w:rPr>
        <w:tab/>
      </w:r>
      <w:r>
        <w:rPr>
          <w:noProof/>
        </w:rPr>
        <w:fldChar w:fldCharType="begin"/>
      </w:r>
      <w:r>
        <w:rPr>
          <w:noProof/>
        </w:rPr>
        <w:instrText xml:space="preserve"> PAGEREF _Toc151749613 \h </w:instrText>
      </w:r>
      <w:r>
        <w:rPr>
          <w:noProof/>
        </w:rPr>
      </w:r>
      <w:r>
        <w:rPr>
          <w:noProof/>
        </w:rPr>
        <w:fldChar w:fldCharType="separate"/>
      </w:r>
      <w:r>
        <w:rPr>
          <w:noProof/>
        </w:rPr>
        <w:t>33</w:t>
      </w:r>
      <w:r>
        <w:rPr>
          <w:noProof/>
        </w:rPr>
        <w:fldChar w:fldCharType="end"/>
      </w:r>
    </w:p>
    <w:p w14:paraId="11B22AA9" w14:textId="14EDA3C3" w:rsidR="00A7777E" w:rsidRDefault="00A7777E">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_Toc151749614 \h </w:instrText>
      </w:r>
      <w:r>
        <w:rPr>
          <w:noProof/>
        </w:rPr>
      </w:r>
      <w:r>
        <w:rPr>
          <w:noProof/>
        </w:rPr>
        <w:fldChar w:fldCharType="separate"/>
      </w:r>
      <w:r>
        <w:rPr>
          <w:noProof/>
        </w:rPr>
        <w:t>33</w:t>
      </w:r>
      <w:r>
        <w:rPr>
          <w:noProof/>
        </w:rPr>
        <w:fldChar w:fldCharType="end"/>
      </w:r>
    </w:p>
    <w:p w14:paraId="7B1B626B" w14:textId="284B49F3" w:rsidR="00A7777E" w:rsidRDefault="00A7777E">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_Toc151749615 \h </w:instrText>
      </w:r>
      <w:r>
        <w:rPr>
          <w:noProof/>
        </w:rPr>
      </w:r>
      <w:r>
        <w:rPr>
          <w:noProof/>
        </w:rPr>
        <w:fldChar w:fldCharType="separate"/>
      </w:r>
      <w:r>
        <w:rPr>
          <w:noProof/>
        </w:rPr>
        <w:t>33</w:t>
      </w:r>
      <w:r>
        <w:rPr>
          <w:noProof/>
        </w:rPr>
        <w:fldChar w:fldCharType="end"/>
      </w:r>
    </w:p>
    <w:p w14:paraId="649B9895" w14:textId="0DB3F9CC" w:rsidR="00A7777E" w:rsidRDefault="00A7777E">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_Toc151749616 \h </w:instrText>
      </w:r>
      <w:r>
        <w:rPr>
          <w:noProof/>
        </w:rPr>
      </w:r>
      <w:r>
        <w:rPr>
          <w:noProof/>
        </w:rPr>
        <w:fldChar w:fldCharType="separate"/>
      </w:r>
      <w:r>
        <w:rPr>
          <w:noProof/>
        </w:rPr>
        <w:t>33</w:t>
      </w:r>
      <w:r>
        <w:rPr>
          <w:noProof/>
        </w:rPr>
        <w:fldChar w:fldCharType="end"/>
      </w:r>
    </w:p>
    <w:p w14:paraId="403973C1" w14:textId="7819F6CF" w:rsidR="00A7777E" w:rsidRDefault="00A7777E">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_Toc151749617 \h </w:instrText>
      </w:r>
      <w:r>
        <w:rPr>
          <w:noProof/>
        </w:rPr>
      </w:r>
      <w:r>
        <w:rPr>
          <w:noProof/>
        </w:rPr>
        <w:fldChar w:fldCharType="separate"/>
      </w:r>
      <w:r>
        <w:rPr>
          <w:noProof/>
        </w:rPr>
        <w:t>33</w:t>
      </w:r>
      <w:r>
        <w:rPr>
          <w:noProof/>
        </w:rPr>
        <w:fldChar w:fldCharType="end"/>
      </w:r>
    </w:p>
    <w:p w14:paraId="771A94F7" w14:textId="42779338"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5.2.6.3</w:t>
      </w:r>
      <w:r>
        <w:rPr>
          <w:rFonts w:asciiTheme="minorHAnsi" w:eastAsiaTheme="minorEastAsia" w:hAnsiTheme="minorHAnsi" w:cstheme="minorBidi"/>
          <w:noProof/>
          <w:kern w:val="2"/>
          <w:sz w:val="21"/>
          <w:szCs w:val="22"/>
          <w:lang w:val="en-US" w:eastAsia="zh-CN"/>
        </w:rPr>
        <w:tab/>
      </w:r>
      <w:r w:rsidRPr="00444FBB">
        <w:rPr>
          <w:noProof/>
          <w:lang w:val="en-US"/>
        </w:rPr>
        <w:t>Simple data types and enumerations</w:t>
      </w:r>
      <w:r>
        <w:rPr>
          <w:noProof/>
        </w:rPr>
        <w:tab/>
      </w:r>
      <w:r>
        <w:rPr>
          <w:noProof/>
        </w:rPr>
        <w:fldChar w:fldCharType="begin"/>
      </w:r>
      <w:r>
        <w:rPr>
          <w:noProof/>
        </w:rPr>
        <w:instrText xml:space="preserve"> PAGEREF _Toc151749618 \h </w:instrText>
      </w:r>
      <w:r>
        <w:rPr>
          <w:noProof/>
        </w:rPr>
      </w:r>
      <w:r>
        <w:rPr>
          <w:noProof/>
        </w:rPr>
        <w:fldChar w:fldCharType="separate"/>
      </w:r>
      <w:r>
        <w:rPr>
          <w:noProof/>
        </w:rPr>
        <w:t>34</w:t>
      </w:r>
      <w:r>
        <w:rPr>
          <w:noProof/>
        </w:rPr>
        <w:fldChar w:fldCharType="end"/>
      </w:r>
    </w:p>
    <w:p w14:paraId="51D1D079" w14:textId="31A683B9" w:rsidR="00A7777E" w:rsidRDefault="00A7777E">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_Toc151749619 \h </w:instrText>
      </w:r>
      <w:r>
        <w:rPr>
          <w:noProof/>
        </w:rPr>
      </w:r>
      <w:r>
        <w:rPr>
          <w:noProof/>
        </w:rPr>
        <w:fldChar w:fldCharType="separate"/>
      </w:r>
      <w:r>
        <w:rPr>
          <w:noProof/>
        </w:rPr>
        <w:t>34</w:t>
      </w:r>
      <w:r>
        <w:rPr>
          <w:noProof/>
        </w:rPr>
        <w:fldChar w:fldCharType="end"/>
      </w:r>
    </w:p>
    <w:p w14:paraId="79379ED3" w14:textId="695A5754" w:rsidR="00A7777E" w:rsidRDefault="00A7777E">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_Toc151749620 \h </w:instrText>
      </w:r>
      <w:r>
        <w:rPr>
          <w:noProof/>
        </w:rPr>
      </w:r>
      <w:r>
        <w:rPr>
          <w:noProof/>
        </w:rPr>
        <w:fldChar w:fldCharType="separate"/>
      </w:r>
      <w:r>
        <w:rPr>
          <w:noProof/>
        </w:rPr>
        <w:t>34</w:t>
      </w:r>
      <w:r>
        <w:rPr>
          <w:noProof/>
        </w:rPr>
        <w:fldChar w:fldCharType="end"/>
      </w:r>
    </w:p>
    <w:p w14:paraId="65D501EE" w14:textId="2F852072"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_Toc151749621 \h </w:instrText>
      </w:r>
      <w:r>
        <w:rPr>
          <w:noProof/>
        </w:rPr>
      </w:r>
      <w:r>
        <w:rPr>
          <w:noProof/>
        </w:rPr>
        <w:fldChar w:fldCharType="separate"/>
      </w:r>
      <w:r>
        <w:rPr>
          <w:noProof/>
        </w:rPr>
        <w:t>34</w:t>
      </w:r>
      <w:r>
        <w:rPr>
          <w:noProof/>
        </w:rPr>
        <w:fldChar w:fldCharType="end"/>
      </w:r>
    </w:p>
    <w:p w14:paraId="37B7FC46" w14:textId="1CA4F165" w:rsidR="00A7777E" w:rsidRDefault="00A7777E">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_Toc151749622 \h </w:instrText>
      </w:r>
      <w:r>
        <w:rPr>
          <w:noProof/>
        </w:rPr>
      </w:r>
      <w:r>
        <w:rPr>
          <w:noProof/>
        </w:rPr>
        <w:fldChar w:fldCharType="separate"/>
      </w:r>
      <w:r>
        <w:rPr>
          <w:noProof/>
        </w:rPr>
        <w:t>34</w:t>
      </w:r>
      <w:r>
        <w:rPr>
          <w:noProof/>
        </w:rPr>
        <w:fldChar w:fldCharType="end"/>
      </w:r>
    </w:p>
    <w:p w14:paraId="2855EA17" w14:textId="5AC7972D" w:rsidR="00A7777E" w:rsidRDefault="00A7777E">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_Toc151749623 \h </w:instrText>
      </w:r>
      <w:r>
        <w:rPr>
          <w:noProof/>
        </w:rPr>
      </w:r>
      <w:r>
        <w:rPr>
          <w:noProof/>
        </w:rPr>
        <w:fldChar w:fldCharType="separate"/>
      </w:r>
      <w:r>
        <w:rPr>
          <w:noProof/>
        </w:rPr>
        <w:t>34</w:t>
      </w:r>
      <w:r>
        <w:rPr>
          <w:noProof/>
        </w:rPr>
        <w:fldChar w:fldCharType="end"/>
      </w:r>
    </w:p>
    <w:p w14:paraId="030233F9" w14:textId="55AD989C" w:rsidR="00A7777E" w:rsidRDefault="00A7777E">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_Toc151749624 \h </w:instrText>
      </w:r>
      <w:r>
        <w:rPr>
          <w:noProof/>
        </w:rPr>
      </w:r>
      <w:r>
        <w:rPr>
          <w:noProof/>
        </w:rPr>
        <w:fldChar w:fldCharType="separate"/>
      </w:r>
      <w:r>
        <w:rPr>
          <w:noProof/>
        </w:rPr>
        <w:t>34</w:t>
      </w:r>
      <w:r>
        <w:rPr>
          <w:noProof/>
        </w:rPr>
        <w:fldChar w:fldCharType="end"/>
      </w:r>
    </w:p>
    <w:p w14:paraId="0690931B" w14:textId="10D9E712" w:rsidR="00A7777E" w:rsidRDefault="00A7777E">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_Toc151749625 \h </w:instrText>
      </w:r>
      <w:r>
        <w:rPr>
          <w:noProof/>
        </w:rPr>
      </w:r>
      <w:r>
        <w:rPr>
          <w:noProof/>
        </w:rPr>
        <w:fldChar w:fldCharType="separate"/>
      </w:r>
      <w:r>
        <w:rPr>
          <w:noProof/>
        </w:rPr>
        <w:t>34</w:t>
      </w:r>
      <w:r>
        <w:rPr>
          <w:noProof/>
        </w:rPr>
        <w:fldChar w:fldCharType="end"/>
      </w:r>
    </w:p>
    <w:p w14:paraId="73681666" w14:textId="60F7928F" w:rsidR="00A7777E" w:rsidRDefault="00A7777E">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_Toc151749626 \h </w:instrText>
      </w:r>
      <w:r>
        <w:rPr>
          <w:noProof/>
        </w:rPr>
      </w:r>
      <w:r>
        <w:rPr>
          <w:noProof/>
        </w:rPr>
        <w:fldChar w:fldCharType="separate"/>
      </w:r>
      <w:r>
        <w:rPr>
          <w:noProof/>
        </w:rPr>
        <w:t>34</w:t>
      </w:r>
      <w:r>
        <w:rPr>
          <w:noProof/>
        </w:rPr>
        <w:fldChar w:fldCharType="end"/>
      </w:r>
    </w:p>
    <w:p w14:paraId="7B304299" w14:textId="44A7DD2A" w:rsidR="00A7777E" w:rsidRDefault="00A7777E">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_Toc151749627 \h </w:instrText>
      </w:r>
      <w:r>
        <w:rPr>
          <w:noProof/>
        </w:rPr>
      </w:r>
      <w:r>
        <w:rPr>
          <w:noProof/>
        </w:rPr>
        <w:fldChar w:fldCharType="separate"/>
      </w:r>
      <w:r>
        <w:rPr>
          <w:noProof/>
        </w:rPr>
        <w:t>34</w:t>
      </w:r>
      <w:r>
        <w:rPr>
          <w:noProof/>
        </w:rPr>
        <w:fldChar w:fldCharType="end"/>
      </w:r>
    </w:p>
    <w:p w14:paraId="0577ECBC" w14:textId="1BB527F8" w:rsidR="00A7777E" w:rsidRDefault="00A7777E">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_Toc151749628 \h </w:instrText>
      </w:r>
      <w:r>
        <w:rPr>
          <w:noProof/>
        </w:rPr>
      </w:r>
      <w:r>
        <w:rPr>
          <w:noProof/>
        </w:rPr>
        <w:fldChar w:fldCharType="separate"/>
      </w:r>
      <w:r>
        <w:rPr>
          <w:noProof/>
        </w:rPr>
        <w:t>34</w:t>
      </w:r>
      <w:r>
        <w:rPr>
          <w:noProof/>
        </w:rPr>
        <w:fldChar w:fldCharType="end"/>
      </w:r>
    </w:p>
    <w:p w14:paraId="64C1933B" w14:textId="1DC7A169" w:rsidR="00A7777E" w:rsidRDefault="00A7777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_Toc151749629 \h </w:instrText>
      </w:r>
      <w:r>
        <w:rPr>
          <w:noProof/>
        </w:rPr>
      </w:r>
      <w:r>
        <w:rPr>
          <w:noProof/>
        </w:rPr>
        <w:fldChar w:fldCharType="separate"/>
      </w:r>
      <w:r>
        <w:rPr>
          <w:noProof/>
        </w:rPr>
        <w:t>36</w:t>
      </w:r>
      <w:r>
        <w:rPr>
          <w:noProof/>
        </w:rPr>
        <w:fldChar w:fldCharType="end"/>
      </w:r>
    </w:p>
    <w:p w14:paraId="713A1B58" w14:textId="627F1A5A" w:rsidR="00A7777E" w:rsidRDefault="00A7777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_Toc151749630 \h </w:instrText>
      </w:r>
      <w:r>
        <w:rPr>
          <w:noProof/>
        </w:rPr>
      </w:r>
      <w:r>
        <w:rPr>
          <w:noProof/>
        </w:rPr>
        <w:fldChar w:fldCharType="separate"/>
      </w:r>
      <w:r>
        <w:rPr>
          <w:noProof/>
        </w:rPr>
        <w:t>36</w:t>
      </w:r>
      <w:r>
        <w:rPr>
          <w:noProof/>
        </w:rPr>
        <w:fldChar w:fldCharType="end"/>
      </w:r>
    </w:p>
    <w:p w14:paraId="5D37E1CC" w14:textId="3F679889" w:rsidR="00A7777E" w:rsidRDefault="00A7777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_Toc151749631 \h </w:instrText>
      </w:r>
      <w:r>
        <w:rPr>
          <w:noProof/>
        </w:rPr>
      </w:r>
      <w:r>
        <w:rPr>
          <w:noProof/>
        </w:rPr>
        <w:fldChar w:fldCharType="separate"/>
      </w:r>
      <w:r>
        <w:rPr>
          <w:noProof/>
        </w:rPr>
        <w:t>36</w:t>
      </w:r>
      <w:r>
        <w:rPr>
          <w:noProof/>
        </w:rPr>
        <w:fldChar w:fldCharType="end"/>
      </w:r>
    </w:p>
    <w:p w14:paraId="43DE3F6D" w14:textId="7BDD2A7A" w:rsidR="00A7777E" w:rsidRDefault="00A7777E">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_Toc151749632 \h </w:instrText>
      </w:r>
      <w:r>
        <w:rPr>
          <w:noProof/>
        </w:rPr>
      </w:r>
      <w:r>
        <w:rPr>
          <w:noProof/>
        </w:rPr>
        <w:fldChar w:fldCharType="separate"/>
      </w:r>
      <w:r>
        <w:rPr>
          <w:noProof/>
        </w:rPr>
        <w:t>39</w:t>
      </w:r>
      <w:r>
        <w:rPr>
          <w:noProof/>
        </w:rPr>
        <w:fldChar w:fldCharType="end"/>
      </w:r>
    </w:p>
    <w:p w14:paraId="40341D27" w14:textId="713917BD" w:rsidR="00A7777E" w:rsidRDefault="00A7777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_Toc151749633 \h </w:instrText>
      </w:r>
      <w:r>
        <w:rPr>
          <w:noProof/>
        </w:rPr>
      </w:r>
      <w:r>
        <w:rPr>
          <w:noProof/>
        </w:rPr>
        <w:fldChar w:fldCharType="separate"/>
      </w:r>
      <w:r>
        <w:rPr>
          <w:noProof/>
        </w:rPr>
        <w:t>43</w:t>
      </w:r>
      <w:r>
        <w:rPr>
          <w:noProof/>
        </w:rPr>
        <w:fldChar w:fldCharType="end"/>
      </w:r>
    </w:p>
    <w:p w14:paraId="4D67C774" w14:textId="764BE03C" w:rsidR="00CA62AF" w:rsidRDefault="00A7777E">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22A7C44" w14:textId="77777777" w:rsidR="00CA62AF" w:rsidRDefault="00525D1B">
      <w:r>
        <w:t xml:space="preserve">This Technical </w:t>
      </w:r>
      <w:bookmarkStart w:id="31" w:name="spectype3"/>
      <w:r>
        <w:t>Specification</w:t>
      </w:r>
      <w:bookmarkEnd w:id="3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2" w:name="introduction"/>
      <w:bookmarkStart w:id="33" w:name="_Toc120683425"/>
      <w:bookmarkStart w:id="34" w:name="_Toc120683237"/>
      <w:bookmarkStart w:id="35" w:name="_Toc97037241"/>
      <w:bookmarkStart w:id="36" w:name="_Toc104547308"/>
      <w:bookmarkStart w:id="37" w:name="_Toc114134757"/>
      <w:bookmarkStart w:id="38" w:name="_Toc100953657"/>
      <w:bookmarkStart w:id="39" w:name="_Toc97193024"/>
      <w:bookmarkStart w:id="40" w:name="_Toc112939376"/>
      <w:bookmarkStart w:id="41" w:name="_Toc94033085"/>
      <w:bookmarkStart w:id="42" w:name="_Toc89426200"/>
      <w:bookmarkStart w:id="43" w:name="_Toc36812100"/>
      <w:bookmarkStart w:id="44" w:name="_Toc88645288"/>
      <w:bookmarkStart w:id="45" w:name="_Toc35971369"/>
      <w:bookmarkStart w:id="46" w:name="_Toc72784116"/>
      <w:bookmarkStart w:id="47" w:name="_Toc81244718"/>
      <w:bookmarkStart w:id="48" w:name="_Toc73041662"/>
      <w:bookmarkStart w:id="49" w:name="_Toc133434942"/>
      <w:bookmarkStart w:id="50" w:name="_Toc138690775"/>
      <w:bookmarkStart w:id="51" w:name="_Toc151749505"/>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56D1678" w14:textId="77777777" w:rsidR="00CA62AF" w:rsidRDefault="00525D1B">
      <w:pPr>
        <w:pStyle w:val="1"/>
      </w:pPr>
      <w:r>
        <w:br w:type="page"/>
      </w:r>
      <w:bookmarkStart w:id="52" w:name="_Toc104547309"/>
      <w:bookmarkStart w:id="53" w:name="_Toc114134758"/>
      <w:bookmarkStart w:id="54" w:name="_Toc88645289"/>
      <w:bookmarkStart w:id="55" w:name="_Toc97037242"/>
      <w:bookmarkStart w:id="56" w:name="_Toc112939377"/>
      <w:bookmarkStart w:id="57" w:name="_Toc120683426"/>
      <w:bookmarkStart w:id="58" w:name="_Toc94033086"/>
      <w:bookmarkStart w:id="59" w:name="_Toc97193025"/>
      <w:bookmarkStart w:id="60" w:name="_Toc81244719"/>
      <w:bookmarkStart w:id="61" w:name="_Toc100953658"/>
      <w:bookmarkStart w:id="62" w:name="_Toc120683238"/>
      <w:bookmarkStart w:id="63" w:name="_Toc89426201"/>
      <w:bookmarkStart w:id="64" w:name="_Toc510696578"/>
      <w:bookmarkStart w:id="65" w:name="_Toc35971370"/>
      <w:bookmarkStart w:id="66" w:name="_Toc36812101"/>
      <w:bookmarkStart w:id="67" w:name="_Toc72784117"/>
      <w:bookmarkStart w:id="68" w:name="_Toc73041663"/>
      <w:bookmarkStart w:id="69" w:name="_Toc133434943"/>
      <w:bookmarkStart w:id="70" w:name="_Toc138690776"/>
      <w:bookmarkStart w:id="71" w:name="_Toc151749506"/>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2" w:name="_Toc35971371"/>
      <w:bookmarkStart w:id="73" w:name="_Toc72784118"/>
      <w:bookmarkStart w:id="74" w:name="_Toc36812102"/>
      <w:bookmarkStart w:id="75" w:name="_Toc73041664"/>
      <w:bookmarkStart w:id="76" w:name="_Toc89426202"/>
      <w:bookmarkStart w:id="77" w:name="_Toc88645290"/>
      <w:bookmarkStart w:id="78" w:name="_Toc81244720"/>
      <w:bookmarkStart w:id="79" w:name="_Toc94033087"/>
      <w:bookmarkStart w:id="80" w:name="_Toc120683427"/>
      <w:bookmarkStart w:id="81" w:name="_Toc120683239"/>
      <w:bookmarkStart w:id="82" w:name="_Toc510696579"/>
      <w:bookmarkStart w:id="83" w:name="_Toc97037243"/>
      <w:bookmarkStart w:id="84" w:name="_Toc97193026"/>
      <w:bookmarkStart w:id="85" w:name="_Toc112939378"/>
      <w:bookmarkStart w:id="86" w:name="_Toc114134759"/>
      <w:bookmarkStart w:id="87" w:name="_Toc104547310"/>
      <w:bookmarkStart w:id="88" w:name="_Toc100953659"/>
      <w:bookmarkStart w:id="89" w:name="_Toc133434944"/>
      <w:bookmarkStart w:id="90" w:name="_Toc138690777"/>
      <w:bookmarkStart w:id="91" w:name="_Toc151749507"/>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92" w:name="OLE_LINK2"/>
      <w:bookmarkStart w:id="93" w:name="OLE_LINK3"/>
      <w:bookmarkStart w:id="94" w:name="OLE_LINK1"/>
      <w:bookmarkStart w:id="95"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96" w:name="_Hlk96109848"/>
      <w:r>
        <w:t>Void</w:t>
      </w:r>
      <w:bookmarkEnd w:id="96"/>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97" w:name="_Toc510696580"/>
      <w:bookmarkStart w:id="98" w:name="_Toc120683428"/>
      <w:bookmarkStart w:id="99" w:name="_Toc112939379"/>
      <w:bookmarkStart w:id="100" w:name="_Toc104547311"/>
      <w:bookmarkStart w:id="101" w:name="_Toc114134760"/>
      <w:bookmarkStart w:id="102" w:name="_Toc120683240"/>
      <w:bookmarkStart w:id="103" w:name="_Toc97193027"/>
      <w:bookmarkStart w:id="104" w:name="_Toc100953660"/>
      <w:bookmarkStart w:id="105" w:name="_Toc89426203"/>
      <w:bookmarkStart w:id="106" w:name="_Toc94033088"/>
      <w:bookmarkStart w:id="107" w:name="_Toc97037244"/>
      <w:bookmarkStart w:id="108" w:name="_Toc88645291"/>
      <w:bookmarkStart w:id="109" w:name="_Toc73041665"/>
      <w:bookmarkStart w:id="110" w:name="_Toc81244721"/>
      <w:bookmarkStart w:id="111" w:name="_Toc36812103"/>
      <w:bookmarkStart w:id="112" w:name="_Toc72784119"/>
      <w:bookmarkStart w:id="113" w:name="_Toc35971372"/>
      <w:bookmarkStart w:id="114" w:name="_Toc133434945"/>
      <w:bookmarkStart w:id="115" w:name="_Toc138690778"/>
      <w:bookmarkStart w:id="116" w:name="_Toc151749508"/>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A0E5C80" w14:textId="77777777" w:rsidR="00CA62AF" w:rsidRDefault="00525D1B">
      <w:pPr>
        <w:pStyle w:val="2"/>
      </w:pPr>
      <w:bookmarkStart w:id="117" w:name="_Toc120683429"/>
      <w:bookmarkStart w:id="118" w:name="_Toc112939380"/>
      <w:bookmarkStart w:id="119" w:name="_Toc120683241"/>
      <w:bookmarkStart w:id="120" w:name="_Toc104547312"/>
      <w:bookmarkStart w:id="121" w:name="_Toc114134761"/>
      <w:bookmarkStart w:id="122" w:name="_Toc97037245"/>
      <w:bookmarkStart w:id="123" w:name="_Toc97193028"/>
      <w:bookmarkStart w:id="124" w:name="_Toc100953661"/>
      <w:bookmarkStart w:id="125" w:name="_Toc94033089"/>
      <w:bookmarkStart w:id="126" w:name="_Toc73041666"/>
      <w:bookmarkStart w:id="127" w:name="_Toc72784120"/>
      <w:bookmarkStart w:id="128" w:name="_Toc89426204"/>
      <w:bookmarkStart w:id="129" w:name="_Toc81244722"/>
      <w:bookmarkStart w:id="130" w:name="_Toc88645292"/>
      <w:bookmarkStart w:id="131" w:name="_Toc510696581"/>
      <w:bookmarkStart w:id="132" w:name="_Toc35971373"/>
      <w:bookmarkStart w:id="133" w:name="_Toc36812104"/>
      <w:bookmarkStart w:id="134" w:name="_Toc133434946"/>
      <w:bookmarkStart w:id="135" w:name="_Toc138690779"/>
      <w:bookmarkStart w:id="136" w:name="_Toc151749509"/>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37" w:name="_Toc510696582"/>
      <w:bookmarkStart w:id="138" w:name="_Toc120683430"/>
      <w:bookmarkStart w:id="139" w:name="_Toc100953662"/>
      <w:bookmarkStart w:id="140" w:name="_Toc94033090"/>
      <w:bookmarkStart w:id="141" w:name="_Toc114134762"/>
      <w:bookmarkStart w:id="142" w:name="_Toc112939381"/>
      <w:bookmarkStart w:id="143" w:name="_Toc97037246"/>
      <w:bookmarkStart w:id="144" w:name="_Toc97193029"/>
      <w:bookmarkStart w:id="145" w:name="_Toc104547313"/>
      <w:bookmarkStart w:id="146" w:name="_Toc89426205"/>
      <w:bookmarkStart w:id="147" w:name="_Toc120683242"/>
      <w:bookmarkStart w:id="148" w:name="_Toc88645293"/>
      <w:bookmarkStart w:id="149" w:name="_Toc72784121"/>
      <w:bookmarkStart w:id="150" w:name="_Toc73041667"/>
      <w:bookmarkStart w:id="151" w:name="_Toc36812105"/>
      <w:bookmarkStart w:id="152" w:name="_Toc35971374"/>
      <w:bookmarkStart w:id="153" w:name="_Toc81244723"/>
      <w:bookmarkStart w:id="154" w:name="_Toc133434947"/>
      <w:bookmarkStart w:id="155" w:name="_Toc138690780"/>
      <w:bookmarkStart w:id="156" w:name="_Toc151749510"/>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57" w:name="_Toc510696583"/>
      <w:bookmarkStart w:id="158" w:name="_Toc35971375"/>
      <w:bookmarkStart w:id="159" w:name="_Toc72784122"/>
      <w:bookmarkStart w:id="160" w:name="_Toc81244724"/>
      <w:bookmarkStart w:id="161" w:name="_Toc36812106"/>
      <w:bookmarkStart w:id="162" w:name="_Toc73041668"/>
      <w:bookmarkStart w:id="163" w:name="_Toc97037247"/>
      <w:bookmarkStart w:id="164" w:name="_Toc88645294"/>
      <w:bookmarkStart w:id="165" w:name="_Toc97193030"/>
      <w:bookmarkStart w:id="166" w:name="_Toc112939382"/>
      <w:bookmarkStart w:id="167" w:name="_Toc94033091"/>
      <w:bookmarkStart w:id="168" w:name="_Toc104547314"/>
      <w:bookmarkStart w:id="169" w:name="_Toc89426206"/>
      <w:bookmarkStart w:id="170" w:name="_Toc120683431"/>
      <w:bookmarkStart w:id="171" w:name="_Toc114134763"/>
      <w:bookmarkStart w:id="172" w:name="_Toc100953663"/>
      <w:bookmarkStart w:id="173" w:name="_Toc120683243"/>
      <w:bookmarkStart w:id="174" w:name="_Toc133434948"/>
      <w:bookmarkStart w:id="175" w:name="_Toc138690781"/>
      <w:bookmarkStart w:id="176" w:name="_Toc151749511"/>
      <w:r>
        <w:t>3.3</w:t>
      </w:r>
      <w:r>
        <w:tab/>
        <w:t>Abbreviations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77" w:name="_Toc36812108"/>
      <w:bookmarkStart w:id="178" w:name="_Toc510696585"/>
      <w:bookmarkStart w:id="179" w:name="_Toc35971377"/>
      <w:bookmarkStart w:id="180" w:name="_Toc72784123"/>
      <w:bookmarkStart w:id="181" w:name="_Toc73041669"/>
      <w:bookmarkStart w:id="182" w:name="_Toc114134764"/>
      <w:bookmarkStart w:id="183" w:name="_Toc120683432"/>
      <w:bookmarkStart w:id="184" w:name="_Toc97193031"/>
      <w:bookmarkStart w:id="185" w:name="_Toc94033092"/>
      <w:bookmarkStart w:id="186" w:name="_Toc97037248"/>
      <w:bookmarkStart w:id="187" w:name="_Toc100953664"/>
      <w:bookmarkStart w:id="188" w:name="_Toc120683244"/>
      <w:bookmarkStart w:id="189" w:name="_Toc112939383"/>
      <w:bookmarkStart w:id="190" w:name="_Toc104547315"/>
      <w:bookmarkStart w:id="191" w:name="_Toc89426207"/>
      <w:bookmarkStart w:id="192" w:name="_Toc88645295"/>
      <w:bookmarkStart w:id="193" w:name="_Toc81244725"/>
      <w:bookmarkStart w:id="194" w:name="_Toc133434949"/>
      <w:bookmarkStart w:id="195" w:name="_Toc138690782"/>
      <w:bookmarkStart w:id="196" w:name="_Toc151749512"/>
      <w:r>
        <w:t>4</w:t>
      </w:r>
      <w:r>
        <w:tab/>
        <w:t xml:space="preserve">Services offered by the </w:t>
      </w:r>
      <w:bookmarkEnd w:id="177"/>
      <w:bookmarkEnd w:id="178"/>
      <w:bookmarkEnd w:id="179"/>
      <w:r>
        <w:t>MFAF</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7971877" w14:textId="77777777" w:rsidR="00CA62AF" w:rsidRDefault="00525D1B">
      <w:pPr>
        <w:pStyle w:val="2"/>
      </w:pPr>
      <w:bookmarkStart w:id="197" w:name="_Toc120683245"/>
      <w:bookmarkStart w:id="198" w:name="_Toc88645296"/>
      <w:bookmarkStart w:id="199" w:name="_Toc36812109"/>
      <w:bookmarkStart w:id="200" w:name="_Toc114134765"/>
      <w:bookmarkStart w:id="201" w:name="_Toc510696586"/>
      <w:bookmarkStart w:id="202" w:name="_Toc97193032"/>
      <w:bookmarkStart w:id="203" w:name="_Toc100953665"/>
      <w:bookmarkStart w:id="204" w:name="_Toc89426208"/>
      <w:bookmarkStart w:id="205" w:name="_Toc72784124"/>
      <w:bookmarkStart w:id="206" w:name="_Toc81244726"/>
      <w:bookmarkStart w:id="207" w:name="_Toc94033093"/>
      <w:bookmarkStart w:id="208" w:name="_Toc97037249"/>
      <w:bookmarkStart w:id="209" w:name="_Toc35971378"/>
      <w:bookmarkStart w:id="210" w:name="_Toc73041670"/>
      <w:bookmarkStart w:id="211" w:name="_Toc120683433"/>
      <w:bookmarkStart w:id="212" w:name="_Toc112939384"/>
      <w:bookmarkStart w:id="213" w:name="_Toc104547316"/>
      <w:bookmarkStart w:id="214" w:name="_Toc133434950"/>
      <w:bookmarkStart w:id="215" w:name="_Toc138690783"/>
      <w:bookmarkStart w:id="216" w:name="_Toc151749513"/>
      <w:r>
        <w:t>4.1</w:t>
      </w:r>
      <w:r>
        <w:tab/>
        <w:t>Introduction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217" w:name="_Toc120683434"/>
      <w:bookmarkStart w:id="218" w:name="_Toc104547317"/>
      <w:bookmarkStart w:id="219" w:name="_Toc100953666"/>
      <w:bookmarkStart w:id="220" w:name="_Toc120683246"/>
      <w:bookmarkStart w:id="221" w:name="_Toc81244727"/>
      <w:bookmarkStart w:id="222" w:name="_Toc112939385"/>
      <w:bookmarkStart w:id="223" w:name="_Toc114134766"/>
      <w:bookmarkStart w:id="224" w:name="_Toc73041671"/>
      <w:bookmarkStart w:id="225" w:name="_Toc89426209"/>
      <w:bookmarkStart w:id="226" w:name="_Toc97193033"/>
      <w:bookmarkStart w:id="227" w:name="_Toc72784125"/>
      <w:bookmarkStart w:id="228" w:name="_Toc88645297"/>
      <w:bookmarkStart w:id="229" w:name="_Toc97037250"/>
      <w:bookmarkStart w:id="230" w:name="_Toc94033094"/>
      <w:bookmarkStart w:id="231" w:name="_Toc133434951"/>
      <w:bookmarkStart w:id="232" w:name="_Toc138690784"/>
      <w:bookmarkStart w:id="233" w:name="_Toc151749514"/>
      <w:r>
        <w:t>4.2</w:t>
      </w:r>
      <w:r>
        <w:tab/>
        <w:t>Nmfaf_3daDataManagement Service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F73F41E" w14:textId="77777777" w:rsidR="00CA62AF" w:rsidRDefault="00525D1B">
      <w:pPr>
        <w:pStyle w:val="30"/>
      </w:pPr>
      <w:bookmarkStart w:id="234" w:name="_Toc89426210"/>
      <w:bookmarkStart w:id="235" w:name="_Toc114134767"/>
      <w:bookmarkStart w:id="236" w:name="_Toc88645298"/>
      <w:bookmarkStart w:id="237" w:name="_Toc120683247"/>
      <w:bookmarkStart w:id="238" w:name="_Toc94033095"/>
      <w:bookmarkStart w:id="239" w:name="_Toc100953667"/>
      <w:bookmarkStart w:id="240" w:name="_Toc81244728"/>
      <w:bookmarkStart w:id="241" w:name="_Toc72784126"/>
      <w:bookmarkStart w:id="242" w:name="_Toc73041672"/>
      <w:bookmarkStart w:id="243" w:name="_Toc97193034"/>
      <w:bookmarkStart w:id="244" w:name="_Toc104547318"/>
      <w:bookmarkStart w:id="245" w:name="_Toc97037251"/>
      <w:bookmarkStart w:id="246" w:name="_Toc112939386"/>
      <w:bookmarkStart w:id="247" w:name="_Toc120683435"/>
      <w:bookmarkStart w:id="248" w:name="_Toc133434952"/>
      <w:bookmarkStart w:id="249" w:name="_Toc138690785"/>
      <w:bookmarkStart w:id="250" w:name="_Toc151749515"/>
      <w:r>
        <w:t>4.2.1</w:t>
      </w:r>
      <w:r>
        <w:tab/>
        <w:t>Service Description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E690739" w14:textId="77777777" w:rsidR="00CA62AF" w:rsidRDefault="00525D1B">
      <w:pPr>
        <w:pStyle w:val="40"/>
        <w:rPr>
          <w:lang w:eastAsia="zh-CN"/>
        </w:rPr>
      </w:pPr>
      <w:bookmarkStart w:id="251" w:name="_Toc70550540"/>
      <w:bookmarkStart w:id="252" w:name="_Toc66231733"/>
      <w:bookmarkStart w:id="253" w:name="_Toc89426211"/>
      <w:bookmarkStart w:id="254" w:name="_Toc81244729"/>
      <w:bookmarkStart w:id="255" w:name="_Toc104547319"/>
      <w:bookmarkStart w:id="256" w:name="_Toc100953668"/>
      <w:bookmarkStart w:id="257" w:name="_Toc68168894"/>
      <w:bookmarkStart w:id="258" w:name="_Toc97193035"/>
      <w:bookmarkStart w:id="259" w:name="_Toc59017865"/>
      <w:bookmarkStart w:id="260" w:name="_Toc94033096"/>
      <w:bookmarkStart w:id="261" w:name="_Toc56640897"/>
      <w:bookmarkStart w:id="262" w:name="_Toc97037252"/>
      <w:bookmarkStart w:id="263" w:name="_Toc112939387"/>
      <w:bookmarkStart w:id="264" w:name="_Toc88645299"/>
      <w:bookmarkStart w:id="265" w:name="_Toc45133980"/>
      <w:bookmarkStart w:id="266" w:name="_Toc73564345"/>
      <w:bookmarkStart w:id="267" w:name="_Toc114134768"/>
      <w:bookmarkStart w:id="268" w:name="_Toc50031910"/>
      <w:bookmarkStart w:id="269" w:name="_Toc51762830"/>
      <w:bookmarkStart w:id="270" w:name="_Toc120683248"/>
      <w:bookmarkStart w:id="271" w:name="_Toc120683436"/>
      <w:bookmarkStart w:id="272" w:name="_Toc28012754"/>
      <w:bookmarkStart w:id="273" w:name="_Toc34266224"/>
      <w:bookmarkStart w:id="274" w:name="_Toc36102395"/>
      <w:bookmarkStart w:id="275" w:name="_Toc43563437"/>
      <w:bookmarkStart w:id="276" w:name="_Toc133434953"/>
      <w:bookmarkStart w:id="277" w:name="_Toc138690786"/>
      <w:bookmarkStart w:id="278" w:name="_Toc151749516"/>
      <w:r>
        <w:t>4.2.</w:t>
      </w:r>
      <w:r>
        <w:rPr>
          <w:rFonts w:hint="eastAsia"/>
          <w:lang w:eastAsia="zh-CN"/>
        </w:rPr>
        <w:t>1</w:t>
      </w:r>
      <w:r>
        <w:rPr>
          <w:lang w:eastAsia="zh-CN"/>
        </w:rPr>
        <w:t>.1</w:t>
      </w:r>
      <w:r>
        <w:tab/>
      </w:r>
      <w:r>
        <w:rPr>
          <w:rFonts w:hint="eastAsia"/>
          <w:lang w:eastAsia="zh-CN"/>
        </w:rPr>
        <w:t>Overview</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79" w:name="_Toc36102396"/>
      <w:bookmarkStart w:id="280" w:name="_Toc34266225"/>
      <w:bookmarkStart w:id="281" w:name="_Toc28012755"/>
      <w:bookmarkStart w:id="282" w:name="_Toc114134769"/>
      <w:bookmarkStart w:id="283" w:name="_Toc112939388"/>
      <w:bookmarkStart w:id="284" w:name="_Toc104547320"/>
      <w:bookmarkStart w:id="285" w:name="_Toc97037253"/>
      <w:bookmarkStart w:id="286" w:name="_Toc100953669"/>
      <w:bookmarkStart w:id="287" w:name="_Toc97193036"/>
      <w:bookmarkStart w:id="288" w:name="_Toc94033097"/>
      <w:bookmarkStart w:id="289" w:name="_Toc88645300"/>
      <w:bookmarkStart w:id="290" w:name="_Toc73564346"/>
      <w:bookmarkStart w:id="291" w:name="_Toc81244730"/>
      <w:bookmarkStart w:id="292" w:name="_Toc89426212"/>
      <w:bookmarkStart w:id="293" w:name="_Toc70550541"/>
      <w:bookmarkStart w:id="294" w:name="_Toc68168895"/>
      <w:bookmarkStart w:id="295" w:name="_Toc51762831"/>
      <w:bookmarkStart w:id="296" w:name="_Toc66231734"/>
      <w:bookmarkStart w:id="297" w:name="_Toc43563438"/>
      <w:bookmarkStart w:id="298" w:name="_Toc50031911"/>
      <w:bookmarkStart w:id="299" w:name="_Toc59017866"/>
      <w:bookmarkStart w:id="300" w:name="_Toc45133981"/>
      <w:bookmarkStart w:id="301" w:name="_Toc56640898"/>
      <w:bookmarkStart w:id="302" w:name="_Toc120683249"/>
      <w:bookmarkStart w:id="303" w:name="_Toc120683437"/>
      <w:bookmarkStart w:id="304" w:name="_Toc133434954"/>
      <w:bookmarkStart w:id="305" w:name="_Toc138690787"/>
      <w:bookmarkStart w:id="306" w:name="_Toc151749517"/>
      <w:r>
        <w:t>4.2.</w:t>
      </w:r>
      <w:r>
        <w:rPr>
          <w:rFonts w:hint="eastAsia"/>
        </w:rPr>
        <w:t>1</w:t>
      </w:r>
      <w:r>
        <w:t>.2</w:t>
      </w:r>
      <w:r>
        <w:rPr>
          <w:rFonts w:hint="eastAsia"/>
        </w:rPr>
        <w:tab/>
      </w:r>
      <w:r>
        <w:t>Service Architecture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25pt;height:109.65pt" o:ole="">
            <v:imagedata r:id="rId12" o:title=""/>
          </v:shape>
          <o:OLEObject Type="Embed" ProgID="Visio.Drawing.15" ShapeID="_x0000_i1026" DrawAspect="Content" ObjectID="_176397705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35pt;height:106.35pt" o:ole="">
            <v:imagedata r:id="rId14" o:title=""/>
          </v:shape>
          <o:OLEObject Type="Embed" ProgID="Visio.Drawing.15" ShapeID="_x0000_i1027" DrawAspect="Content" ObjectID="_176397705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07" w:name="_Toc104547321"/>
      <w:bookmarkStart w:id="308" w:name="_Toc112939389"/>
      <w:bookmarkStart w:id="309" w:name="_Toc100953670"/>
      <w:bookmarkStart w:id="310" w:name="_Toc97037254"/>
      <w:bookmarkStart w:id="311" w:name="_Toc120683438"/>
      <w:bookmarkStart w:id="312" w:name="_Toc114134770"/>
      <w:bookmarkStart w:id="313" w:name="_Toc97193037"/>
      <w:bookmarkStart w:id="314" w:name="_Toc120683250"/>
      <w:bookmarkStart w:id="315" w:name="_Toc66231735"/>
      <w:bookmarkStart w:id="316" w:name="_Toc88645301"/>
      <w:bookmarkStart w:id="317" w:name="_Toc89426213"/>
      <w:bookmarkStart w:id="318" w:name="_Toc73564347"/>
      <w:bookmarkStart w:id="319" w:name="_Toc59017867"/>
      <w:bookmarkStart w:id="320" w:name="_Toc56640899"/>
      <w:bookmarkStart w:id="321" w:name="_Toc81244731"/>
      <w:bookmarkStart w:id="322" w:name="_Toc70550542"/>
      <w:bookmarkStart w:id="323" w:name="_Toc68168896"/>
      <w:bookmarkStart w:id="324" w:name="_Toc94033098"/>
      <w:bookmarkStart w:id="325" w:name="_Toc50031912"/>
      <w:bookmarkStart w:id="326" w:name="_Toc43563439"/>
      <w:bookmarkStart w:id="327" w:name="_Toc51762832"/>
      <w:bookmarkStart w:id="328" w:name="_Toc36102397"/>
      <w:bookmarkStart w:id="329" w:name="_Toc45133982"/>
      <w:bookmarkStart w:id="330" w:name="_Toc28012756"/>
      <w:bookmarkStart w:id="331" w:name="_Toc34266226"/>
      <w:bookmarkStart w:id="332" w:name="_Toc133434955"/>
      <w:bookmarkStart w:id="333" w:name="_Toc138690788"/>
      <w:bookmarkStart w:id="334" w:name="_Toc151749518"/>
      <w:r>
        <w:rPr>
          <w:lang w:val="en-US"/>
        </w:rPr>
        <w:t>4.2.</w:t>
      </w:r>
      <w:r>
        <w:rPr>
          <w:rFonts w:hint="eastAsia"/>
          <w:lang w:val="en-US" w:eastAsia="zh-CN"/>
        </w:rPr>
        <w:t>1.3</w:t>
      </w:r>
      <w:r>
        <w:rPr>
          <w:lang w:val="en-US"/>
        </w:rPr>
        <w:tab/>
        <w:t>Network Functions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6C02E08" w14:textId="77777777" w:rsidR="00CA62AF" w:rsidRDefault="00525D1B">
      <w:pPr>
        <w:pStyle w:val="50"/>
        <w:rPr>
          <w:lang w:eastAsia="zh-CN"/>
        </w:rPr>
      </w:pPr>
      <w:bookmarkStart w:id="335" w:name="_Toc28012757"/>
      <w:bookmarkStart w:id="336" w:name="_Toc59017868"/>
      <w:bookmarkStart w:id="337" w:name="_Toc70550543"/>
      <w:bookmarkStart w:id="338" w:name="_Toc68168897"/>
      <w:bookmarkStart w:id="339" w:name="_Toc56640900"/>
      <w:bookmarkStart w:id="340" w:name="_Toc66231736"/>
      <w:bookmarkStart w:id="341" w:name="_Toc51762833"/>
      <w:bookmarkStart w:id="342" w:name="_Toc50031913"/>
      <w:bookmarkStart w:id="343" w:name="_Toc45133983"/>
      <w:bookmarkStart w:id="344" w:name="_Toc43563440"/>
      <w:bookmarkStart w:id="345" w:name="_Toc36102398"/>
      <w:bookmarkStart w:id="346" w:name="_Toc34266227"/>
      <w:bookmarkStart w:id="347" w:name="_Toc73564348"/>
      <w:bookmarkStart w:id="348" w:name="_Toc89426214"/>
      <w:bookmarkStart w:id="349" w:name="_Toc97193038"/>
      <w:bookmarkStart w:id="350" w:name="_Toc97037255"/>
      <w:bookmarkStart w:id="351" w:name="_Toc104547322"/>
      <w:bookmarkStart w:id="352" w:name="_Toc94033099"/>
      <w:bookmarkStart w:id="353" w:name="_Toc120683251"/>
      <w:bookmarkStart w:id="354" w:name="_Toc88645302"/>
      <w:bookmarkStart w:id="355" w:name="_Toc81244732"/>
      <w:bookmarkStart w:id="356" w:name="_Toc114134771"/>
      <w:bookmarkStart w:id="357" w:name="_Toc120683439"/>
      <w:bookmarkStart w:id="358" w:name="_Toc112939390"/>
      <w:bookmarkStart w:id="359" w:name="_Toc100953671"/>
      <w:bookmarkStart w:id="360" w:name="_Toc133434956"/>
      <w:bookmarkStart w:id="361" w:name="_Toc138690789"/>
      <w:bookmarkStart w:id="362" w:name="_Toc151749519"/>
      <w:r>
        <w:t>4.2.</w:t>
      </w:r>
      <w:r>
        <w:rPr>
          <w:rFonts w:hint="eastAsia"/>
          <w:lang w:eastAsia="zh-CN"/>
        </w:rPr>
        <w:t>1.3.1</w:t>
      </w:r>
      <w:r>
        <w:tab/>
      </w:r>
      <w:bookmarkEnd w:id="335"/>
      <w:bookmarkEnd w:id="336"/>
      <w:bookmarkEnd w:id="337"/>
      <w:bookmarkEnd w:id="338"/>
      <w:bookmarkEnd w:id="339"/>
      <w:bookmarkEnd w:id="340"/>
      <w:bookmarkEnd w:id="341"/>
      <w:bookmarkEnd w:id="342"/>
      <w:bookmarkEnd w:id="343"/>
      <w:bookmarkEnd w:id="344"/>
      <w:bookmarkEnd w:id="345"/>
      <w:bookmarkEnd w:id="346"/>
      <w:bookmarkEnd w:id="347"/>
      <w:r>
        <w:rPr>
          <w:lang w:val="en-US"/>
        </w:rPr>
        <w:t>Messaging Framework Adaptor Function</w:t>
      </w:r>
      <w:r>
        <w:t xml:space="preserve"> (MFAF)</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63" w:name="_Toc112939391"/>
      <w:bookmarkStart w:id="364" w:name="_Toc120683252"/>
      <w:bookmarkStart w:id="365" w:name="_Toc114134772"/>
      <w:bookmarkStart w:id="366" w:name="_Toc120683440"/>
      <w:bookmarkStart w:id="367" w:name="_Toc73564349"/>
      <w:bookmarkStart w:id="368" w:name="_Toc89426215"/>
      <w:bookmarkStart w:id="369" w:name="_Toc68168898"/>
      <w:bookmarkStart w:id="370" w:name="_Toc88645303"/>
      <w:bookmarkStart w:id="371" w:name="_Toc66231737"/>
      <w:bookmarkStart w:id="372" w:name="_Toc36102399"/>
      <w:bookmarkStart w:id="373" w:name="_Toc100953672"/>
      <w:bookmarkStart w:id="374" w:name="_Toc97037256"/>
      <w:bookmarkStart w:id="375" w:name="_Toc51762834"/>
      <w:bookmarkStart w:id="376" w:name="_Toc56640901"/>
      <w:bookmarkStart w:id="377" w:name="_Toc104547323"/>
      <w:bookmarkStart w:id="378" w:name="_Toc28012758"/>
      <w:bookmarkStart w:id="379" w:name="_Toc70550544"/>
      <w:bookmarkStart w:id="380" w:name="_Toc97193039"/>
      <w:bookmarkStart w:id="381" w:name="_Toc50031914"/>
      <w:bookmarkStart w:id="382" w:name="_Toc43563441"/>
      <w:bookmarkStart w:id="383" w:name="_Toc34266228"/>
      <w:bookmarkStart w:id="384" w:name="_Toc94033100"/>
      <w:bookmarkStart w:id="385" w:name="_Toc59017869"/>
      <w:bookmarkStart w:id="386" w:name="_Toc45133984"/>
      <w:bookmarkStart w:id="387" w:name="_Toc81244733"/>
      <w:bookmarkStart w:id="388" w:name="_Toc133434957"/>
      <w:bookmarkStart w:id="389" w:name="_Toc138690790"/>
      <w:bookmarkStart w:id="390" w:name="_Toc151749520"/>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FBED0B0" w14:textId="77777777" w:rsidR="00CA62AF" w:rsidRDefault="00525D1B">
      <w:bookmarkStart w:id="391" w:name="_Toc73041673"/>
      <w:bookmarkStart w:id="392" w:name="_Toc88645304"/>
      <w:bookmarkStart w:id="393" w:name="_Toc72784127"/>
      <w:bookmarkStart w:id="394" w:name="_Toc81244734"/>
      <w:bookmarkStart w:id="395" w:name="_Toc89426216"/>
      <w:bookmarkStart w:id="396" w:name="_Toc94033101"/>
      <w:bookmarkStart w:id="397" w:name="_Toc97193040"/>
      <w:bookmarkStart w:id="398" w:name="_Toc97037257"/>
      <w:bookmarkStart w:id="399" w:name="_Toc100953673"/>
      <w:bookmarkStart w:id="400"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01" w:name="_Toc120683253"/>
      <w:bookmarkStart w:id="402" w:name="_Toc120683441"/>
      <w:bookmarkStart w:id="403" w:name="_Toc112939392"/>
      <w:bookmarkStart w:id="404" w:name="_Toc114134773"/>
      <w:bookmarkStart w:id="405" w:name="_Toc133434958"/>
      <w:bookmarkStart w:id="406" w:name="_Toc138690791"/>
      <w:bookmarkStart w:id="407" w:name="_Toc151749521"/>
      <w:r>
        <w:lastRenderedPageBreak/>
        <w:t>4.2.2</w:t>
      </w:r>
      <w:r>
        <w:tab/>
        <w:t>Service Operations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F58CC2C" w14:textId="77777777" w:rsidR="00CA62AF" w:rsidRDefault="00525D1B">
      <w:pPr>
        <w:pStyle w:val="40"/>
      </w:pPr>
      <w:bookmarkStart w:id="408" w:name="_Toc100953674"/>
      <w:bookmarkStart w:id="409" w:name="_Toc120683442"/>
      <w:bookmarkStart w:id="410" w:name="_Toc114134774"/>
      <w:bookmarkStart w:id="411" w:name="_Toc120683254"/>
      <w:bookmarkStart w:id="412" w:name="_Toc104547325"/>
      <w:bookmarkStart w:id="413" w:name="_Toc97193041"/>
      <w:bookmarkStart w:id="414" w:name="_Toc112939393"/>
      <w:bookmarkStart w:id="415" w:name="_Toc88645305"/>
      <w:bookmarkStart w:id="416" w:name="_Toc97037258"/>
      <w:bookmarkStart w:id="417" w:name="_Toc73041674"/>
      <w:bookmarkStart w:id="418" w:name="_Toc94033102"/>
      <w:bookmarkStart w:id="419" w:name="_Toc72784128"/>
      <w:bookmarkStart w:id="420" w:name="_Toc89426217"/>
      <w:bookmarkStart w:id="421" w:name="_Toc81244735"/>
      <w:bookmarkStart w:id="422" w:name="_Toc133434959"/>
      <w:bookmarkStart w:id="423" w:name="_Toc138690792"/>
      <w:bookmarkStart w:id="424" w:name="_Toc151749522"/>
      <w:r>
        <w:t>4.2.2.1</w:t>
      </w:r>
      <w:r>
        <w:tab/>
        <w:t>Introduction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425" w:name="_Toc72784129"/>
      <w:bookmarkStart w:id="426" w:name="_Toc73041675"/>
      <w:bookmarkStart w:id="427" w:name="_Toc112939394"/>
      <w:bookmarkStart w:id="428" w:name="_Toc104547326"/>
      <w:bookmarkStart w:id="429" w:name="_Toc120683255"/>
      <w:bookmarkStart w:id="430" w:name="_Toc120683443"/>
      <w:bookmarkStart w:id="431" w:name="_Toc114134775"/>
      <w:bookmarkStart w:id="432" w:name="_Toc94033103"/>
      <w:bookmarkStart w:id="433" w:name="_Toc97193042"/>
      <w:bookmarkStart w:id="434" w:name="_Toc100953675"/>
      <w:bookmarkStart w:id="435" w:name="_Toc89426218"/>
      <w:bookmarkStart w:id="436" w:name="_Toc88645306"/>
      <w:bookmarkStart w:id="437" w:name="_Toc81244736"/>
      <w:bookmarkStart w:id="438" w:name="_Toc97037259"/>
      <w:bookmarkStart w:id="439" w:name="_Toc133434960"/>
      <w:bookmarkStart w:id="440" w:name="_Toc138690793"/>
      <w:bookmarkStart w:id="441" w:name="_Toc151749523"/>
      <w:r>
        <w:t>4.2.2.2</w:t>
      </w:r>
      <w:r>
        <w:tab/>
      </w:r>
      <w:r>
        <w:rPr>
          <w:lang w:eastAsia="ko-KR"/>
        </w:rPr>
        <w:t>Nmfaf_3daDataManagement_Configure</w:t>
      </w:r>
      <w:r>
        <w:t xml:space="preserve"> service operation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71B5C60" w14:textId="77777777" w:rsidR="00CA62AF" w:rsidRDefault="00525D1B">
      <w:pPr>
        <w:pStyle w:val="50"/>
      </w:pPr>
      <w:bookmarkStart w:id="442" w:name="_Toc81244737"/>
      <w:bookmarkStart w:id="443" w:name="_Toc120683256"/>
      <w:bookmarkStart w:id="444" w:name="_Toc100953676"/>
      <w:bookmarkStart w:id="445" w:name="_Toc114134776"/>
      <w:bookmarkStart w:id="446" w:name="_Toc120683444"/>
      <w:bookmarkStart w:id="447" w:name="_Toc104547327"/>
      <w:bookmarkStart w:id="448" w:name="_Toc112939395"/>
      <w:bookmarkStart w:id="449" w:name="_Toc88645307"/>
      <w:bookmarkStart w:id="450" w:name="_Toc97037260"/>
      <w:bookmarkStart w:id="451" w:name="_Toc94033104"/>
      <w:bookmarkStart w:id="452" w:name="_Toc89426219"/>
      <w:bookmarkStart w:id="453" w:name="_Toc97193043"/>
      <w:bookmarkStart w:id="454" w:name="_Toc133434961"/>
      <w:bookmarkStart w:id="455" w:name="_Toc138690794"/>
      <w:bookmarkStart w:id="456" w:name="_Toc151749524"/>
      <w:r>
        <w:t>4.2.2.2.1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57" w:name="_Toc104547328"/>
      <w:bookmarkStart w:id="458" w:name="_Toc120683445"/>
      <w:bookmarkStart w:id="459" w:name="_Toc120683257"/>
      <w:bookmarkStart w:id="460" w:name="_Toc114134777"/>
      <w:bookmarkStart w:id="461" w:name="_Toc100953677"/>
      <w:bookmarkStart w:id="462" w:name="_Toc112939396"/>
      <w:bookmarkStart w:id="463" w:name="_Toc97037261"/>
      <w:bookmarkStart w:id="464" w:name="_Toc97193044"/>
      <w:bookmarkStart w:id="465" w:name="_Toc94033105"/>
      <w:bookmarkStart w:id="466" w:name="_Toc88645308"/>
      <w:bookmarkStart w:id="467" w:name="_Toc81244738"/>
      <w:bookmarkStart w:id="468" w:name="_Toc89426220"/>
      <w:bookmarkStart w:id="469" w:name="_Toc133434962"/>
      <w:bookmarkStart w:id="470" w:name="_Toc138690795"/>
      <w:bookmarkStart w:id="471" w:name="_Toc151749525"/>
      <w:r>
        <w:t>4.2.2.2.2</w:t>
      </w:r>
      <w:r>
        <w:tab/>
        <w:t>Initial configuration for mapping data or analytics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8pt;height:121.65pt" o:ole="">
            <v:imagedata r:id="rId16" o:title=""/>
          </v:shape>
          <o:OLEObject Type="Embed" ProgID="Visio.Drawing.11" ShapeID="_x0000_i1028" DrawAspect="Content" ObjectID="_1763977060"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472" w:name="_Toc114134778"/>
      <w:bookmarkStart w:id="473" w:name="_Toc100953678"/>
      <w:bookmarkStart w:id="474" w:name="_Toc120683446"/>
      <w:bookmarkStart w:id="475" w:name="_Toc112939397"/>
      <w:bookmarkStart w:id="476" w:name="_Toc120683258"/>
      <w:bookmarkStart w:id="477" w:name="_Toc104547329"/>
      <w:bookmarkStart w:id="478" w:name="_Toc97193045"/>
      <w:bookmarkStart w:id="479" w:name="_Toc81244739"/>
      <w:bookmarkStart w:id="480" w:name="_Toc88645309"/>
      <w:bookmarkStart w:id="481" w:name="_Toc94033106"/>
      <w:bookmarkStart w:id="482" w:name="_Toc97037262"/>
      <w:bookmarkStart w:id="483" w:name="_Toc89426221"/>
      <w:bookmarkStart w:id="484" w:name="_Toc133434963"/>
      <w:bookmarkStart w:id="485" w:name="_Toc138690796"/>
      <w:bookmarkStart w:id="486" w:name="_Toc151749526"/>
      <w:r>
        <w:t>4.2.2.2.3</w:t>
      </w:r>
      <w:r>
        <w:tab/>
        <w:t xml:space="preserve">Update the configuration of existing individual </w:t>
      </w:r>
      <w:r>
        <w:rPr>
          <w:lang w:eastAsia="ja-JP"/>
        </w:rPr>
        <w:t>mapping data or analytics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45pt;height:170.2pt" o:ole="">
            <v:imagedata r:id="rId18" o:title=""/>
          </v:shape>
          <o:OLEObject Type="Embed" ProgID="Visio.Drawing.15" ShapeID="_x0000_i1029" DrawAspect="Content" ObjectID="_1763977061"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487" w:name="_Toc97193046"/>
      <w:bookmarkStart w:id="488" w:name="_Toc104547330"/>
      <w:bookmarkStart w:id="489" w:name="_Toc112939398"/>
      <w:bookmarkStart w:id="490" w:name="_Toc114134779"/>
      <w:bookmarkStart w:id="491" w:name="_Toc72784132"/>
      <w:bookmarkStart w:id="492" w:name="_Toc97037263"/>
      <w:bookmarkStart w:id="493" w:name="_Toc120683259"/>
      <w:bookmarkStart w:id="494" w:name="_Toc81244740"/>
      <w:bookmarkStart w:id="495" w:name="_Toc88645310"/>
      <w:bookmarkStart w:id="496" w:name="_Toc100953679"/>
      <w:bookmarkStart w:id="497" w:name="_Toc89426222"/>
      <w:bookmarkStart w:id="498" w:name="_Toc73041678"/>
      <w:bookmarkStart w:id="499" w:name="_Toc120683447"/>
      <w:bookmarkStart w:id="500" w:name="_Toc94033107"/>
      <w:bookmarkStart w:id="501" w:name="_Toc133434964"/>
      <w:bookmarkStart w:id="502" w:name="_Toc138690797"/>
      <w:bookmarkStart w:id="503" w:name="_Toc151749527"/>
      <w:r>
        <w:t>4.2.2.3</w:t>
      </w:r>
      <w:r>
        <w:tab/>
      </w:r>
      <w:r>
        <w:rPr>
          <w:lang w:eastAsia="ko-KR"/>
        </w:rPr>
        <w:t xml:space="preserve">Nmfaf_3daDataManagement_Deconfigure </w:t>
      </w:r>
      <w:r>
        <w:t>service operation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18B67D4" w14:textId="77777777" w:rsidR="00CA62AF" w:rsidRDefault="00525D1B">
      <w:pPr>
        <w:pStyle w:val="50"/>
      </w:pPr>
      <w:bookmarkStart w:id="504" w:name="_Toc94033108"/>
      <w:bookmarkStart w:id="505" w:name="_Toc89426223"/>
      <w:bookmarkStart w:id="506" w:name="_Toc72784133"/>
      <w:bookmarkStart w:id="507" w:name="_Toc88645311"/>
      <w:bookmarkStart w:id="508" w:name="_Toc73041679"/>
      <w:bookmarkStart w:id="509" w:name="_Toc81244741"/>
      <w:bookmarkStart w:id="510" w:name="_Toc104547331"/>
      <w:bookmarkStart w:id="511" w:name="_Toc112939399"/>
      <w:bookmarkStart w:id="512" w:name="_Toc114134780"/>
      <w:bookmarkStart w:id="513" w:name="_Toc120683260"/>
      <w:bookmarkStart w:id="514" w:name="_Toc97193047"/>
      <w:bookmarkStart w:id="515" w:name="_Toc120683448"/>
      <w:bookmarkStart w:id="516" w:name="_Toc100953680"/>
      <w:bookmarkStart w:id="517" w:name="_Toc97037264"/>
      <w:bookmarkStart w:id="518" w:name="_Toc133434965"/>
      <w:bookmarkStart w:id="519" w:name="_Toc138690798"/>
      <w:bookmarkStart w:id="520" w:name="_Toc151749528"/>
      <w:r>
        <w:t>4.2.2.3.1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21" w:name="_Toc89426224"/>
      <w:bookmarkStart w:id="522" w:name="_Toc88645312"/>
      <w:bookmarkStart w:id="523" w:name="_Toc104547332"/>
      <w:bookmarkStart w:id="524" w:name="_Toc94033109"/>
      <w:bookmarkStart w:id="525" w:name="_Toc97037265"/>
      <w:bookmarkStart w:id="526" w:name="_Toc114134781"/>
      <w:bookmarkStart w:id="527" w:name="_Toc97193048"/>
      <w:bookmarkStart w:id="528" w:name="_Toc112939400"/>
      <w:bookmarkStart w:id="529" w:name="_Toc100953681"/>
      <w:bookmarkStart w:id="530" w:name="_Toc120683449"/>
      <w:bookmarkStart w:id="531" w:name="_Toc120683261"/>
      <w:bookmarkStart w:id="532" w:name="_Toc133434966"/>
      <w:bookmarkStart w:id="533" w:name="_Toc138690799"/>
      <w:bookmarkStart w:id="534" w:name="_Toc151749529"/>
      <w:bookmarkStart w:id="535" w:name="_Toc81244742"/>
      <w:bookmarkStart w:id="536" w:name="_Toc73041680"/>
      <w:bookmarkStart w:id="537" w:name="_Toc72784134"/>
      <w:r>
        <w:t>4.2.2.3.2</w:t>
      </w:r>
      <w:r>
        <w:tab/>
        <w:t>Stop mapping data or analytics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t xml:space="preserve"> </w:t>
      </w:r>
      <w:bookmarkEnd w:id="535"/>
      <w:bookmarkEnd w:id="536"/>
      <w:bookmarkEnd w:id="537"/>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55pt;height:169.65pt" o:ole="">
            <v:imagedata r:id="rId20" o:title=""/>
          </v:shape>
          <o:OLEObject Type="Embed" ProgID="Visio.Drawing.15" ShapeID="_x0000_i1030" DrawAspect="Content" ObjectID="_1763977062"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38" w:name="_Toc88645313"/>
      <w:bookmarkStart w:id="539" w:name="_Toc104547333"/>
      <w:bookmarkStart w:id="540" w:name="_Toc97193049"/>
      <w:bookmarkStart w:id="541" w:name="_Toc120683450"/>
      <w:bookmarkStart w:id="542" w:name="_Toc72784135"/>
      <w:bookmarkStart w:id="543" w:name="_Toc81244743"/>
      <w:bookmarkStart w:id="544" w:name="_Toc120683262"/>
      <w:bookmarkStart w:id="545" w:name="_Toc73041681"/>
      <w:bookmarkStart w:id="546" w:name="_Toc114134782"/>
      <w:bookmarkStart w:id="547" w:name="_Toc97037266"/>
      <w:bookmarkStart w:id="548" w:name="_Toc112939401"/>
      <w:bookmarkStart w:id="549" w:name="_Toc94033110"/>
      <w:bookmarkStart w:id="550" w:name="_Toc100953682"/>
      <w:bookmarkStart w:id="551" w:name="_Toc89426225"/>
      <w:bookmarkStart w:id="552" w:name="_Toc133434967"/>
      <w:bookmarkStart w:id="553" w:name="_Toc138690800"/>
      <w:bookmarkStart w:id="554" w:name="_Toc151749530"/>
      <w:r>
        <w:t>4.3</w:t>
      </w:r>
      <w:r>
        <w:tab/>
        <w:t>Nmfaf_3caDataManagement Service</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3D62B1C5" w14:textId="77777777" w:rsidR="00CA62AF" w:rsidRDefault="00525D1B">
      <w:pPr>
        <w:pStyle w:val="30"/>
      </w:pPr>
      <w:bookmarkStart w:id="555" w:name="_Toc114134783"/>
      <w:bookmarkStart w:id="556" w:name="_Toc120683263"/>
      <w:bookmarkStart w:id="557" w:name="_Toc120683451"/>
      <w:bookmarkStart w:id="558" w:name="_Toc73041682"/>
      <w:bookmarkStart w:id="559" w:name="_Toc81244744"/>
      <w:bookmarkStart w:id="560" w:name="_Toc94033111"/>
      <w:bookmarkStart w:id="561" w:name="_Toc72784136"/>
      <w:bookmarkStart w:id="562" w:name="_Toc97037267"/>
      <w:bookmarkStart w:id="563" w:name="_Toc97193050"/>
      <w:bookmarkStart w:id="564" w:name="_Toc89426226"/>
      <w:bookmarkStart w:id="565" w:name="_Toc100953683"/>
      <w:bookmarkStart w:id="566" w:name="_Toc88645314"/>
      <w:bookmarkStart w:id="567" w:name="_Toc104547334"/>
      <w:bookmarkStart w:id="568" w:name="_Toc112939402"/>
      <w:bookmarkStart w:id="569" w:name="_Toc133434968"/>
      <w:bookmarkStart w:id="570" w:name="_Toc138690801"/>
      <w:bookmarkStart w:id="571" w:name="_Toc151749531"/>
      <w:r>
        <w:t>4.3.1</w:t>
      </w:r>
      <w:r>
        <w:tab/>
        <w:t>Service Description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E4AAEA8" w14:textId="77777777" w:rsidR="00CA62AF" w:rsidRDefault="00525D1B">
      <w:pPr>
        <w:pStyle w:val="40"/>
        <w:rPr>
          <w:lang w:eastAsia="zh-CN"/>
        </w:rPr>
      </w:pPr>
      <w:bookmarkStart w:id="572" w:name="_Toc97193051"/>
      <w:bookmarkStart w:id="573" w:name="_Toc114134784"/>
      <w:bookmarkStart w:id="574" w:name="_Toc120683452"/>
      <w:bookmarkStart w:id="575" w:name="_Toc120683264"/>
      <w:bookmarkStart w:id="576" w:name="_Toc112939403"/>
      <w:bookmarkStart w:id="577" w:name="_Toc100953684"/>
      <w:bookmarkStart w:id="578" w:name="_Toc104547335"/>
      <w:bookmarkStart w:id="579" w:name="_Toc81244745"/>
      <w:bookmarkStart w:id="580" w:name="_Toc97037268"/>
      <w:bookmarkStart w:id="581" w:name="_Toc88645315"/>
      <w:bookmarkStart w:id="582" w:name="_Toc94033112"/>
      <w:bookmarkStart w:id="583" w:name="_Toc89426227"/>
      <w:bookmarkStart w:id="584" w:name="_Toc133434969"/>
      <w:bookmarkStart w:id="585" w:name="_Toc138690802"/>
      <w:bookmarkStart w:id="586" w:name="_Toc151749532"/>
      <w:r>
        <w:t>4.3.</w:t>
      </w:r>
      <w:r>
        <w:rPr>
          <w:rFonts w:hint="eastAsia"/>
          <w:lang w:eastAsia="zh-CN"/>
        </w:rPr>
        <w:t>1</w:t>
      </w:r>
      <w:r>
        <w:rPr>
          <w:lang w:eastAsia="zh-CN"/>
        </w:rPr>
        <w:t>.1</w:t>
      </w:r>
      <w:r>
        <w:tab/>
      </w:r>
      <w:r>
        <w:rPr>
          <w:rFonts w:hint="eastAsia"/>
          <w:lang w:eastAsia="zh-CN"/>
        </w:rPr>
        <w:t>Overview</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587" w:name="_Toc89426228"/>
      <w:bookmarkStart w:id="588" w:name="_Toc97193052"/>
      <w:bookmarkStart w:id="589" w:name="_Toc120683453"/>
      <w:bookmarkStart w:id="590" w:name="_Toc120683265"/>
      <w:bookmarkStart w:id="591" w:name="_Toc112939404"/>
      <w:bookmarkStart w:id="592" w:name="_Toc100953685"/>
      <w:bookmarkStart w:id="593" w:name="_Toc104547336"/>
      <w:bookmarkStart w:id="594" w:name="_Toc114134785"/>
      <w:bookmarkStart w:id="595" w:name="_Toc97037269"/>
      <w:bookmarkStart w:id="596" w:name="_Toc94033113"/>
      <w:bookmarkStart w:id="597" w:name="_Toc88645316"/>
      <w:bookmarkStart w:id="598" w:name="_Toc81244746"/>
      <w:bookmarkStart w:id="599" w:name="_Toc133434970"/>
      <w:bookmarkStart w:id="600" w:name="_Toc138690803"/>
      <w:bookmarkStart w:id="601" w:name="_Toc151749533"/>
      <w:r>
        <w:t>4.3.</w:t>
      </w:r>
      <w:r>
        <w:rPr>
          <w:rFonts w:hint="eastAsia"/>
        </w:rPr>
        <w:t>1</w:t>
      </w:r>
      <w:r>
        <w:t>.2</w:t>
      </w:r>
      <w:r>
        <w:rPr>
          <w:rFonts w:hint="eastAsia"/>
        </w:rPr>
        <w:tab/>
      </w:r>
      <w:r>
        <w:t>Service Architecture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602" w:name="_Toc104547337"/>
      <w:bookmarkStart w:id="603" w:name="_Toc100953686"/>
      <w:bookmarkStart w:id="604" w:name="_Toc97193053"/>
      <w:bookmarkStart w:id="605" w:name="_Toc97037270"/>
      <w:bookmarkStart w:id="606" w:name="_Toc89426229"/>
      <w:bookmarkStart w:id="607" w:name="_Toc88645317"/>
      <w:bookmarkStart w:id="608" w:name="_Toc81244747"/>
      <w:bookmarkStart w:id="609"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25pt;height:109.65pt" o:ole="">
            <v:imagedata r:id="rId22" o:title=""/>
          </v:shape>
          <o:OLEObject Type="Embed" ProgID="Visio.Drawing.15" ShapeID="_x0000_i1031" DrawAspect="Content" ObjectID="_1763977063"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65pt;height:109.65pt" o:ole="">
            <v:imagedata r:id="rId24" o:title=""/>
          </v:shape>
          <o:OLEObject Type="Embed" ProgID="Visio.Drawing.15" ShapeID="_x0000_i1032" DrawAspect="Content" ObjectID="_1763977064"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610" w:name="_Toc120683454"/>
      <w:bookmarkStart w:id="611" w:name="_Toc120683266"/>
      <w:bookmarkStart w:id="612" w:name="_Toc112939405"/>
      <w:bookmarkStart w:id="613" w:name="_Toc114134786"/>
      <w:bookmarkStart w:id="614" w:name="_Toc133434971"/>
      <w:bookmarkStart w:id="615" w:name="_Toc138690804"/>
      <w:bookmarkStart w:id="616" w:name="_Toc151749534"/>
      <w:r>
        <w:rPr>
          <w:lang w:val="en-US"/>
        </w:rPr>
        <w:t>4.3.</w:t>
      </w:r>
      <w:r>
        <w:rPr>
          <w:rFonts w:hint="eastAsia"/>
          <w:lang w:val="en-US" w:eastAsia="zh-CN"/>
        </w:rPr>
        <w:t>1.3</w:t>
      </w:r>
      <w:r>
        <w:rPr>
          <w:lang w:val="en-US"/>
        </w:rPr>
        <w:tab/>
        <w:t>Network Functions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7CFBFAD" w14:textId="77777777" w:rsidR="00CA62AF" w:rsidRDefault="00525D1B">
      <w:pPr>
        <w:pStyle w:val="50"/>
        <w:rPr>
          <w:lang w:eastAsia="zh-CN"/>
        </w:rPr>
      </w:pPr>
      <w:bookmarkStart w:id="617" w:name="_Toc120683267"/>
      <w:bookmarkStart w:id="618" w:name="_Toc104547338"/>
      <w:bookmarkStart w:id="619" w:name="_Toc114134787"/>
      <w:bookmarkStart w:id="620" w:name="_Toc120683455"/>
      <w:bookmarkStart w:id="621" w:name="_Toc112939406"/>
      <w:bookmarkStart w:id="622" w:name="_Toc81244748"/>
      <w:bookmarkStart w:id="623" w:name="_Toc100953687"/>
      <w:bookmarkStart w:id="624" w:name="_Toc97037271"/>
      <w:bookmarkStart w:id="625" w:name="_Toc97193054"/>
      <w:bookmarkStart w:id="626" w:name="_Toc94033115"/>
      <w:bookmarkStart w:id="627" w:name="_Toc89426230"/>
      <w:bookmarkStart w:id="628" w:name="_Toc88645318"/>
      <w:bookmarkStart w:id="629" w:name="_Toc133434972"/>
      <w:bookmarkStart w:id="630" w:name="_Toc138690805"/>
      <w:bookmarkStart w:id="631" w:name="_Toc151749535"/>
      <w:r>
        <w:t>4.3.</w:t>
      </w:r>
      <w:r>
        <w:rPr>
          <w:rFonts w:hint="eastAsia"/>
          <w:lang w:eastAsia="zh-CN"/>
        </w:rPr>
        <w:t>1.3.1</w:t>
      </w:r>
      <w:r>
        <w:tab/>
      </w:r>
      <w:r>
        <w:rPr>
          <w:lang w:val="en-US"/>
        </w:rPr>
        <w:t>Messaging Framework Adaptor Function</w:t>
      </w:r>
      <w:r>
        <w:t xml:space="preserve"> (MFAF)</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32" w:name="_Toc104547339"/>
      <w:bookmarkStart w:id="633" w:name="_Toc97037272"/>
      <w:bookmarkStart w:id="634" w:name="_Toc89426231"/>
      <w:bookmarkStart w:id="635" w:name="_Toc100953688"/>
      <w:bookmarkStart w:id="636" w:name="_Toc88645319"/>
      <w:bookmarkStart w:id="637" w:name="_Toc114134788"/>
      <w:bookmarkStart w:id="638" w:name="_Toc81244749"/>
      <w:bookmarkStart w:id="639" w:name="_Toc120683456"/>
      <w:bookmarkStart w:id="640" w:name="_Toc120683268"/>
      <w:bookmarkStart w:id="641" w:name="_Toc97193055"/>
      <w:bookmarkStart w:id="642" w:name="_Toc94033116"/>
      <w:bookmarkStart w:id="643" w:name="_Toc112939407"/>
      <w:bookmarkStart w:id="644" w:name="_Toc133434973"/>
      <w:bookmarkStart w:id="645" w:name="_Toc138690806"/>
      <w:bookmarkStart w:id="646" w:name="_Toc151749536"/>
      <w:r>
        <w:t>4.3.</w:t>
      </w:r>
      <w:r>
        <w:rPr>
          <w:lang w:eastAsia="zh-CN"/>
        </w:rPr>
        <w:t>1.3.2</w:t>
      </w:r>
      <w:r>
        <w:tab/>
      </w:r>
      <w:r>
        <w:rPr>
          <w:lang w:eastAsia="zh-CN"/>
        </w:rPr>
        <w:t>NF Service Consumers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5C9CF66" w14:textId="77777777" w:rsidR="00CA62AF" w:rsidRDefault="00525D1B">
      <w:pPr>
        <w:rPr>
          <w:lang w:val="en-US"/>
        </w:rPr>
      </w:pPr>
      <w:bookmarkStart w:id="647" w:name="_Toc88645320"/>
      <w:bookmarkStart w:id="648" w:name="_Toc89426232"/>
      <w:bookmarkStart w:id="649" w:name="_Toc97193056"/>
      <w:bookmarkStart w:id="650" w:name="_Toc73041683"/>
      <w:bookmarkStart w:id="651" w:name="_Toc94033117"/>
      <w:bookmarkStart w:id="652" w:name="_Toc104547340"/>
      <w:bookmarkStart w:id="653" w:name="_Toc81244750"/>
      <w:bookmarkStart w:id="654" w:name="_Toc97037273"/>
      <w:bookmarkStart w:id="655" w:name="_Toc100953689"/>
      <w:bookmarkStart w:id="656"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657" w:name="_Toc120683269"/>
      <w:bookmarkStart w:id="658" w:name="_Toc114134789"/>
      <w:bookmarkStart w:id="659" w:name="_Toc120683457"/>
      <w:bookmarkStart w:id="660" w:name="_Toc112939408"/>
      <w:bookmarkStart w:id="661" w:name="_Toc133434974"/>
      <w:bookmarkStart w:id="662" w:name="_Toc138690807"/>
      <w:bookmarkStart w:id="663" w:name="_Toc151749537"/>
      <w:r>
        <w:t>4.3.2</w:t>
      </w:r>
      <w:r>
        <w:tab/>
        <w:t>Service Operations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E3573F4" w14:textId="77777777" w:rsidR="00CA62AF" w:rsidRDefault="00525D1B">
      <w:pPr>
        <w:pStyle w:val="40"/>
      </w:pPr>
      <w:bookmarkStart w:id="664" w:name="_Toc72784138"/>
      <w:bookmarkStart w:id="665" w:name="_Toc89426233"/>
      <w:bookmarkStart w:id="666" w:name="_Toc88645321"/>
      <w:bookmarkStart w:id="667" w:name="_Toc81244751"/>
      <w:bookmarkStart w:id="668" w:name="_Toc73041684"/>
      <w:bookmarkStart w:id="669" w:name="_Toc94033118"/>
      <w:bookmarkStart w:id="670" w:name="_Toc97037274"/>
      <w:bookmarkStart w:id="671" w:name="_Toc100953690"/>
      <w:bookmarkStart w:id="672" w:name="_Toc120683270"/>
      <w:bookmarkStart w:id="673" w:name="_Toc114134790"/>
      <w:bookmarkStart w:id="674" w:name="_Toc97193057"/>
      <w:bookmarkStart w:id="675" w:name="_Toc120683458"/>
      <w:bookmarkStart w:id="676" w:name="_Toc112939409"/>
      <w:bookmarkStart w:id="677" w:name="_Toc104547341"/>
      <w:bookmarkStart w:id="678" w:name="_Toc133434975"/>
      <w:bookmarkStart w:id="679" w:name="_Toc138690808"/>
      <w:bookmarkStart w:id="680" w:name="_Toc151749538"/>
      <w:r>
        <w:t>4.3.2.1</w:t>
      </w:r>
      <w:r>
        <w:tab/>
        <w:t>Introduction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681" w:name="_Toc120683459"/>
      <w:bookmarkStart w:id="682" w:name="_Toc114134791"/>
      <w:bookmarkStart w:id="683" w:name="_Toc120683271"/>
      <w:bookmarkStart w:id="684" w:name="_Toc73041685"/>
      <w:bookmarkStart w:id="685" w:name="_Toc81244752"/>
      <w:bookmarkStart w:id="686" w:name="_Toc72784139"/>
      <w:bookmarkStart w:id="687" w:name="_Toc112939410"/>
      <w:bookmarkStart w:id="688" w:name="_Toc104547342"/>
      <w:bookmarkStart w:id="689" w:name="_Toc88645322"/>
      <w:bookmarkStart w:id="690" w:name="_Toc89426234"/>
      <w:bookmarkStart w:id="691" w:name="_Toc100953691"/>
      <w:bookmarkStart w:id="692" w:name="_Toc97193058"/>
      <w:bookmarkStart w:id="693" w:name="_Toc97037275"/>
      <w:bookmarkStart w:id="694" w:name="_Toc94033119"/>
      <w:bookmarkStart w:id="695" w:name="_Toc133434976"/>
      <w:bookmarkStart w:id="696" w:name="_Toc138690809"/>
      <w:bookmarkStart w:id="697" w:name="_Toc151749539"/>
      <w:r>
        <w:lastRenderedPageBreak/>
        <w:t>4.3.2.2</w:t>
      </w:r>
      <w:r>
        <w:tab/>
      </w:r>
      <w:r>
        <w:rPr>
          <w:lang w:eastAsia="ko-KR"/>
        </w:rPr>
        <w:t>Nmfaf_3caDataManagement_Fetch</w:t>
      </w:r>
      <w:r>
        <w:t xml:space="preserve"> service operation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250E1ED" w14:textId="77777777" w:rsidR="00CA62AF" w:rsidRDefault="00525D1B">
      <w:pPr>
        <w:pStyle w:val="50"/>
      </w:pPr>
      <w:bookmarkStart w:id="698" w:name="_Toc120683460"/>
      <w:bookmarkStart w:id="699" w:name="_Toc100953692"/>
      <w:bookmarkStart w:id="700" w:name="_Toc104547343"/>
      <w:bookmarkStart w:id="701" w:name="_Toc114134792"/>
      <w:bookmarkStart w:id="702" w:name="_Toc112939411"/>
      <w:bookmarkStart w:id="703" w:name="_Toc120683272"/>
      <w:bookmarkStart w:id="704" w:name="_Toc89426235"/>
      <w:bookmarkStart w:id="705" w:name="_Toc73041686"/>
      <w:bookmarkStart w:id="706" w:name="_Toc88645323"/>
      <w:bookmarkStart w:id="707" w:name="_Toc97037276"/>
      <w:bookmarkStart w:id="708" w:name="_Toc72784140"/>
      <w:bookmarkStart w:id="709" w:name="_Toc94033120"/>
      <w:bookmarkStart w:id="710" w:name="_Toc97193059"/>
      <w:bookmarkStart w:id="711" w:name="_Toc81244753"/>
      <w:bookmarkStart w:id="712" w:name="_Toc133434977"/>
      <w:bookmarkStart w:id="713" w:name="_Toc138690810"/>
      <w:bookmarkStart w:id="714" w:name="_Toc151749540"/>
      <w:r>
        <w:t>4.3.2.2.1</w:t>
      </w:r>
      <w:r>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715" w:name="_Toc81244754"/>
      <w:bookmarkStart w:id="716" w:name="_Toc88645324"/>
      <w:bookmarkStart w:id="717" w:name="_Toc72784141"/>
      <w:bookmarkStart w:id="718" w:name="_Toc97037277"/>
      <w:bookmarkStart w:id="719" w:name="_Toc94033121"/>
      <w:bookmarkStart w:id="720" w:name="_Toc100953693"/>
      <w:bookmarkStart w:id="721" w:name="_Toc104547344"/>
      <w:bookmarkStart w:id="722" w:name="_Toc89426236"/>
      <w:bookmarkStart w:id="723" w:name="_Toc97193060"/>
      <w:bookmarkStart w:id="724" w:name="_Toc73041687"/>
      <w:bookmarkStart w:id="725" w:name="_Toc114134793"/>
      <w:bookmarkStart w:id="726" w:name="_Toc112939412"/>
      <w:bookmarkStart w:id="727" w:name="_Toc120683273"/>
      <w:bookmarkStart w:id="728" w:name="_Toc120683461"/>
      <w:bookmarkStart w:id="729" w:name="_Toc133434978"/>
      <w:bookmarkStart w:id="730" w:name="_Toc138690811"/>
      <w:bookmarkStart w:id="731" w:name="_Toc151749541"/>
      <w:r>
        <w:t>4.3.2.2.2</w:t>
      </w:r>
      <w:r>
        <w:tab/>
      </w:r>
      <w:bookmarkEnd w:id="715"/>
      <w:bookmarkEnd w:id="716"/>
      <w:bookmarkEnd w:id="717"/>
      <w:bookmarkEnd w:id="718"/>
      <w:bookmarkEnd w:id="719"/>
      <w:bookmarkEnd w:id="720"/>
      <w:bookmarkEnd w:id="721"/>
      <w:bookmarkEnd w:id="722"/>
      <w:bookmarkEnd w:id="723"/>
      <w:bookmarkEnd w:id="724"/>
      <w:r>
        <w:rPr>
          <w:lang w:eastAsia="ja-JP"/>
        </w:rPr>
        <w:t>Retrieve data or analytics from the MFAF</w:t>
      </w:r>
      <w:bookmarkEnd w:id="725"/>
      <w:bookmarkEnd w:id="726"/>
      <w:bookmarkEnd w:id="727"/>
      <w:bookmarkEnd w:id="728"/>
      <w:bookmarkEnd w:id="729"/>
      <w:bookmarkEnd w:id="730"/>
      <w:bookmarkEnd w:id="731"/>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5pt;height:117.25pt" o:ole="">
            <v:imagedata r:id="rId26" o:title=""/>
          </v:shape>
          <o:OLEObject Type="Embed" ProgID="Visio.Drawing.11" ShapeID="_x0000_i1033" DrawAspect="Content" ObjectID="_1763977065"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732" w:name="_Toc120683274"/>
      <w:bookmarkStart w:id="733" w:name="_Toc112939413"/>
      <w:bookmarkStart w:id="734" w:name="_Toc114134794"/>
      <w:bookmarkStart w:id="735" w:name="_Toc104547345"/>
      <w:bookmarkStart w:id="736" w:name="_Toc120683462"/>
      <w:bookmarkStart w:id="737" w:name="_Toc97193061"/>
      <w:bookmarkStart w:id="738" w:name="_Toc100953694"/>
      <w:bookmarkStart w:id="739" w:name="_Toc133434979"/>
      <w:bookmarkStart w:id="740" w:name="_Toc138690812"/>
      <w:bookmarkStart w:id="741" w:name="_Toc151749542"/>
      <w:bookmarkStart w:id="742" w:name="_Toc89426237"/>
      <w:bookmarkStart w:id="743" w:name="_Toc73041688"/>
      <w:bookmarkStart w:id="744" w:name="_Toc88645325"/>
      <w:bookmarkStart w:id="745" w:name="_Toc72784142"/>
      <w:bookmarkStart w:id="746" w:name="_Toc94033122"/>
      <w:bookmarkStart w:id="747" w:name="_Toc81244755"/>
      <w:bookmarkStart w:id="748" w:name="_Toc97037278"/>
      <w:r>
        <w:t>4.3.2.2A</w:t>
      </w:r>
      <w:r>
        <w:tab/>
      </w:r>
      <w:r>
        <w:rPr>
          <w:lang w:eastAsia="ko-KR"/>
        </w:rPr>
        <w:t>Nmfaf_3caDataManagement_Subscribe</w:t>
      </w:r>
      <w:r>
        <w:t xml:space="preserve"> service operation</w:t>
      </w:r>
      <w:bookmarkEnd w:id="732"/>
      <w:bookmarkEnd w:id="733"/>
      <w:bookmarkEnd w:id="734"/>
      <w:bookmarkEnd w:id="735"/>
      <w:bookmarkEnd w:id="736"/>
      <w:bookmarkEnd w:id="737"/>
      <w:bookmarkEnd w:id="738"/>
      <w:bookmarkEnd w:id="739"/>
      <w:bookmarkEnd w:id="740"/>
      <w:bookmarkEnd w:id="741"/>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749" w:name="_Toc104547346"/>
      <w:bookmarkStart w:id="750" w:name="_Toc114134795"/>
      <w:bookmarkStart w:id="751" w:name="_Toc120683275"/>
      <w:bookmarkStart w:id="752" w:name="_Toc100953695"/>
      <w:bookmarkStart w:id="753" w:name="_Toc112939414"/>
      <w:bookmarkStart w:id="754" w:name="_Toc97193062"/>
      <w:bookmarkStart w:id="755" w:name="_Toc120683463"/>
      <w:bookmarkStart w:id="756" w:name="_Toc133434980"/>
      <w:bookmarkStart w:id="757" w:name="_Toc138690813"/>
      <w:bookmarkStart w:id="758" w:name="_Toc151749543"/>
      <w:r>
        <w:t>4.3.2.3</w:t>
      </w:r>
      <w:r>
        <w:tab/>
      </w:r>
      <w:r>
        <w:rPr>
          <w:lang w:eastAsia="ko-KR"/>
        </w:rPr>
        <w:t>Nmfaf_3caDataManagement_Notify</w:t>
      </w:r>
      <w:r>
        <w:t xml:space="preserve"> service operation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D9B972" w14:textId="77777777" w:rsidR="00CA62AF" w:rsidRDefault="00525D1B">
      <w:pPr>
        <w:pStyle w:val="50"/>
      </w:pPr>
      <w:bookmarkStart w:id="759" w:name="_Toc73041689"/>
      <w:bookmarkStart w:id="760" w:name="_Toc88645326"/>
      <w:bookmarkStart w:id="761" w:name="_Toc72784143"/>
      <w:bookmarkStart w:id="762" w:name="_Toc81244756"/>
      <w:bookmarkStart w:id="763" w:name="_Toc114134796"/>
      <w:bookmarkStart w:id="764" w:name="_Toc120683276"/>
      <w:bookmarkStart w:id="765" w:name="_Toc104547347"/>
      <w:bookmarkStart w:id="766" w:name="_Toc112939415"/>
      <w:bookmarkStart w:id="767" w:name="_Toc120683464"/>
      <w:bookmarkStart w:id="768" w:name="_Toc100953696"/>
      <w:bookmarkStart w:id="769" w:name="_Toc89426238"/>
      <w:bookmarkStart w:id="770" w:name="_Toc97037279"/>
      <w:bookmarkStart w:id="771" w:name="_Toc94033123"/>
      <w:bookmarkStart w:id="772" w:name="_Toc97193063"/>
      <w:bookmarkStart w:id="773" w:name="_Toc133434981"/>
      <w:bookmarkStart w:id="774" w:name="_Toc138690814"/>
      <w:bookmarkStart w:id="775" w:name="_Toc151749544"/>
      <w:r>
        <w:t>4.3.2.3.1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776" w:name="_Toc97037280"/>
      <w:bookmarkStart w:id="777" w:name="_Toc73041690"/>
      <w:bookmarkStart w:id="778" w:name="_Toc72784144"/>
      <w:bookmarkStart w:id="779" w:name="_Toc94033124"/>
      <w:bookmarkStart w:id="780" w:name="_Toc88645327"/>
      <w:bookmarkStart w:id="781" w:name="_Toc81244757"/>
      <w:bookmarkStart w:id="782" w:name="_Toc89426239"/>
      <w:bookmarkStart w:id="783" w:name="_Toc104547348"/>
      <w:bookmarkStart w:id="784" w:name="_Toc100953697"/>
      <w:bookmarkStart w:id="785" w:name="_Toc97193064"/>
      <w:bookmarkStart w:id="786" w:name="_Toc112939416"/>
      <w:bookmarkStart w:id="787" w:name="_Toc114134797"/>
      <w:bookmarkStart w:id="788" w:name="_Toc120683465"/>
      <w:bookmarkStart w:id="789" w:name="_Toc120683277"/>
      <w:bookmarkStart w:id="790" w:name="_Toc133434982"/>
      <w:bookmarkStart w:id="791" w:name="_Toc138690815"/>
      <w:bookmarkStart w:id="792" w:name="_Toc151749545"/>
      <w:r>
        <w:lastRenderedPageBreak/>
        <w:t>4.3.2.3.2</w:t>
      </w:r>
      <w:r>
        <w:tab/>
        <w:t>Notification about the subscribed data or analytics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35pt;height:153.8pt" o:ole="">
            <v:imagedata r:id="rId28" o:title=""/>
          </v:shape>
          <o:OLEObject Type="Embed" ProgID="Visio.Drawing.15" ShapeID="_x0000_i1034" DrawAspect="Content" ObjectID="_176397706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793" w:name="_Toc35971389"/>
      <w:bookmarkStart w:id="794" w:name="_Toc36812120"/>
      <w:bookmarkStart w:id="795" w:name="_Toc89426240"/>
      <w:bookmarkStart w:id="796" w:name="_Toc94033125"/>
      <w:bookmarkStart w:id="797" w:name="_Toc97037281"/>
      <w:bookmarkStart w:id="798" w:name="_Toc72784145"/>
      <w:bookmarkStart w:id="799" w:name="_Toc81244758"/>
      <w:bookmarkStart w:id="800" w:name="_Toc73041691"/>
      <w:bookmarkStart w:id="801" w:name="_Toc88645328"/>
      <w:bookmarkStart w:id="802" w:name="_Toc510696597"/>
      <w:bookmarkStart w:id="803" w:name="_Toc104547349"/>
      <w:bookmarkStart w:id="804" w:name="_Toc120683466"/>
      <w:bookmarkStart w:id="805" w:name="_Toc114134798"/>
      <w:bookmarkStart w:id="806" w:name="_Toc97193065"/>
      <w:bookmarkStart w:id="807" w:name="_Toc100953698"/>
      <w:bookmarkStart w:id="808" w:name="_Toc120683278"/>
      <w:bookmarkStart w:id="809"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810" w:name="_Toc133434983"/>
      <w:bookmarkStart w:id="811" w:name="_Toc138690816"/>
      <w:bookmarkStart w:id="812" w:name="_Toc151749546"/>
      <w:r>
        <w:lastRenderedPageBreak/>
        <w:t>5</w:t>
      </w:r>
      <w:r>
        <w:tab/>
        <w:t>API Definitions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40F6003" w14:textId="77777777" w:rsidR="00CA62AF" w:rsidRDefault="00525D1B">
      <w:pPr>
        <w:pStyle w:val="2"/>
      </w:pPr>
      <w:bookmarkStart w:id="813" w:name="_Toc72784146"/>
      <w:bookmarkStart w:id="814" w:name="_Toc73041692"/>
      <w:bookmarkStart w:id="815" w:name="_Toc112939418"/>
      <w:bookmarkStart w:id="816" w:name="_Toc97037282"/>
      <w:bookmarkStart w:id="817" w:name="_Toc100953699"/>
      <w:bookmarkStart w:id="818" w:name="_Toc89426241"/>
      <w:bookmarkStart w:id="819" w:name="_Toc114134799"/>
      <w:bookmarkStart w:id="820" w:name="_Toc97193066"/>
      <w:bookmarkStart w:id="821" w:name="_Toc81244759"/>
      <w:bookmarkStart w:id="822" w:name="_Toc120683279"/>
      <w:bookmarkStart w:id="823" w:name="_Toc104547350"/>
      <w:bookmarkStart w:id="824" w:name="_Toc94033126"/>
      <w:bookmarkStart w:id="825" w:name="_Toc120683467"/>
      <w:bookmarkStart w:id="826" w:name="_Toc88645329"/>
      <w:bookmarkStart w:id="827" w:name="_Toc133434984"/>
      <w:bookmarkStart w:id="828" w:name="_Toc138690817"/>
      <w:bookmarkStart w:id="829" w:name="_Toc151749547"/>
      <w:bookmarkStart w:id="830" w:name="_Hlk530142087"/>
      <w:bookmarkStart w:id="831" w:name="_Toc510696649"/>
      <w:r>
        <w:t>5.1</w:t>
      </w:r>
      <w:r>
        <w:tab/>
        <w:t>Nmfaf_3daDataManagement Service API</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2CE303B8" w14:textId="77777777" w:rsidR="00CA62AF" w:rsidRDefault="00525D1B">
      <w:pPr>
        <w:pStyle w:val="30"/>
      </w:pPr>
      <w:bookmarkStart w:id="832" w:name="_Toc120683468"/>
      <w:bookmarkStart w:id="833" w:name="_Toc73041693"/>
      <w:bookmarkStart w:id="834" w:name="_Toc104547351"/>
      <w:bookmarkStart w:id="835" w:name="_Toc94033127"/>
      <w:bookmarkStart w:id="836" w:name="_Toc81244760"/>
      <w:bookmarkStart w:id="837" w:name="_Toc114134800"/>
      <w:bookmarkStart w:id="838" w:name="_Toc89426242"/>
      <w:bookmarkStart w:id="839" w:name="_Toc112939419"/>
      <w:bookmarkStart w:id="840" w:name="_Toc100953700"/>
      <w:bookmarkStart w:id="841" w:name="_Toc88645330"/>
      <w:bookmarkStart w:id="842" w:name="_Toc97037283"/>
      <w:bookmarkStart w:id="843" w:name="_Toc120683280"/>
      <w:bookmarkStart w:id="844" w:name="_Toc97193067"/>
      <w:bookmarkStart w:id="845" w:name="_Toc72784147"/>
      <w:bookmarkStart w:id="846" w:name="_Toc133434985"/>
      <w:bookmarkStart w:id="847" w:name="_Toc138690818"/>
      <w:bookmarkStart w:id="848" w:name="_Toc151749548"/>
      <w:r>
        <w:t>5.1.1</w:t>
      </w:r>
      <w:r>
        <w:tab/>
        <w:t>Introduction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849" w:name="_Toc97037284"/>
      <w:bookmarkStart w:id="850" w:name="_Toc120683281"/>
      <w:bookmarkStart w:id="851" w:name="_Toc120683469"/>
      <w:bookmarkStart w:id="852" w:name="_Toc114134801"/>
      <w:bookmarkStart w:id="853" w:name="_Toc112939420"/>
      <w:bookmarkStart w:id="854" w:name="_Toc100953701"/>
      <w:bookmarkStart w:id="855" w:name="_Toc97193068"/>
      <w:bookmarkStart w:id="856" w:name="_Toc94033128"/>
      <w:bookmarkStart w:id="857" w:name="_Toc104547352"/>
      <w:bookmarkStart w:id="858" w:name="_Toc89426243"/>
      <w:bookmarkStart w:id="859" w:name="_Toc72784148"/>
      <w:bookmarkStart w:id="860" w:name="_Toc73041694"/>
      <w:bookmarkStart w:id="861" w:name="_Toc88645331"/>
      <w:bookmarkStart w:id="862" w:name="_Toc81244761"/>
      <w:bookmarkStart w:id="863" w:name="_Toc133434986"/>
      <w:bookmarkStart w:id="864" w:name="_Toc138690819"/>
      <w:bookmarkStart w:id="865" w:name="_Toc151749549"/>
      <w:r>
        <w:t>5.1.2</w:t>
      </w:r>
      <w:r>
        <w:tab/>
        <w:t>Usage of HTTP</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9E32506" w14:textId="77777777" w:rsidR="00CA62AF" w:rsidRDefault="00525D1B">
      <w:pPr>
        <w:pStyle w:val="40"/>
      </w:pPr>
      <w:bookmarkStart w:id="866" w:name="_Toc97193069"/>
      <w:bookmarkStart w:id="867" w:name="_Toc97037285"/>
      <w:bookmarkStart w:id="868" w:name="_Toc120683470"/>
      <w:bookmarkStart w:id="869" w:name="_Toc100953702"/>
      <w:bookmarkStart w:id="870" w:name="_Toc120683282"/>
      <w:bookmarkStart w:id="871" w:name="_Toc112939421"/>
      <w:bookmarkStart w:id="872" w:name="_Toc104547353"/>
      <w:bookmarkStart w:id="873" w:name="_Toc114134802"/>
      <w:bookmarkStart w:id="874" w:name="_Toc88645332"/>
      <w:bookmarkStart w:id="875" w:name="_Toc72784149"/>
      <w:bookmarkStart w:id="876" w:name="_Toc94033129"/>
      <w:bookmarkStart w:id="877" w:name="_Toc89426244"/>
      <w:bookmarkStart w:id="878" w:name="_Toc81244762"/>
      <w:bookmarkStart w:id="879" w:name="_Toc73041695"/>
      <w:bookmarkStart w:id="880" w:name="_Toc133434987"/>
      <w:bookmarkStart w:id="881" w:name="_Toc138690820"/>
      <w:bookmarkStart w:id="882" w:name="_Toc151749550"/>
      <w:r>
        <w:t>5.1.2.1</w:t>
      </w:r>
      <w:r>
        <w:tab/>
        <w:t>General</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883" w:name="_Toc114134803"/>
      <w:bookmarkStart w:id="884" w:name="_Toc97037286"/>
      <w:bookmarkStart w:id="885" w:name="_Toc94033130"/>
      <w:bookmarkStart w:id="886" w:name="_Toc73041696"/>
      <w:bookmarkStart w:id="887" w:name="_Toc81244763"/>
      <w:bookmarkStart w:id="888" w:name="_Toc88645333"/>
      <w:bookmarkStart w:id="889" w:name="_Toc100953703"/>
      <w:bookmarkStart w:id="890" w:name="_Toc89426245"/>
      <w:bookmarkStart w:id="891" w:name="_Toc112939422"/>
      <w:bookmarkStart w:id="892" w:name="_Toc104547354"/>
      <w:bookmarkStart w:id="893" w:name="_Toc72784150"/>
      <w:bookmarkStart w:id="894" w:name="_Toc120683283"/>
      <w:bookmarkStart w:id="895" w:name="_Toc120683471"/>
      <w:bookmarkStart w:id="896" w:name="_Toc97193070"/>
      <w:bookmarkStart w:id="897" w:name="_Toc133434988"/>
      <w:bookmarkStart w:id="898" w:name="_Toc138690821"/>
      <w:bookmarkStart w:id="899" w:name="_Toc151749551"/>
      <w:r>
        <w:t>5.1.2.2</w:t>
      </w:r>
      <w:r>
        <w:tab/>
        <w:t>HTTP standard headers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351CC495" w14:textId="77777777" w:rsidR="00CA62AF" w:rsidRDefault="00525D1B">
      <w:pPr>
        <w:pStyle w:val="50"/>
        <w:rPr>
          <w:lang w:eastAsia="zh-CN"/>
        </w:rPr>
      </w:pPr>
      <w:bookmarkStart w:id="900" w:name="_Toc72784151"/>
      <w:bookmarkStart w:id="901" w:name="_Toc100953704"/>
      <w:bookmarkStart w:id="902" w:name="_Toc73041697"/>
      <w:bookmarkStart w:id="903" w:name="_Toc97193071"/>
      <w:bookmarkStart w:id="904" w:name="_Toc88645334"/>
      <w:bookmarkStart w:id="905" w:name="_Toc104547355"/>
      <w:bookmarkStart w:id="906" w:name="_Toc81244764"/>
      <w:bookmarkStart w:id="907" w:name="_Toc97037287"/>
      <w:bookmarkStart w:id="908" w:name="_Toc94033131"/>
      <w:bookmarkStart w:id="909" w:name="_Toc89426246"/>
      <w:bookmarkStart w:id="910" w:name="_Toc112939423"/>
      <w:bookmarkStart w:id="911" w:name="_Toc114134804"/>
      <w:bookmarkStart w:id="912" w:name="_Toc120683284"/>
      <w:bookmarkStart w:id="913" w:name="_Toc120683472"/>
      <w:bookmarkStart w:id="914" w:name="_Toc133434989"/>
      <w:bookmarkStart w:id="915" w:name="_Toc138690822"/>
      <w:bookmarkStart w:id="916" w:name="_Toc151749552"/>
      <w:r>
        <w:t>5.1.2.2.1</w:t>
      </w:r>
      <w:r>
        <w:rPr>
          <w:rFonts w:hint="eastAsia"/>
          <w:lang w:eastAsia="zh-CN"/>
        </w:rPr>
        <w:tab/>
      </w:r>
      <w:r>
        <w:rPr>
          <w:lang w:eastAsia="zh-CN"/>
        </w:rPr>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917" w:name="_Toc120683285"/>
      <w:bookmarkStart w:id="918" w:name="_Toc120683473"/>
      <w:bookmarkStart w:id="919" w:name="_Toc94033132"/>
      <w:bookmarkStart w:id="920" w:name="_Toc100953705"/>
      <w:bookmarkStart w:id="921" w:name="_Toc112939424"/>
      <w:bookmarkStart w:id="922" w:name="_Toc89426247"/>
      <w:bookmarkStart w:id="923" w:name="_Toc88645335"/>
      <w:bookmarkStart w:id="924" w:name="_Toc97193072"/>
      <w:bookmarkStart w:id="925" w:name="_Toc97037288"/>
      <w:bookmarkStart w:id="926" w:name="_Toc114134805"/>
      <w:bookmarkStart w:id="927" w:name="_Toc104547356"/>
      <w:bookmarkStart w:id="928" w:name="_Toc72784152"/>
      <w:bookmarkStart w:id="929" w:name="_Toc73041698"/>
      <w:bookmarkStart w:id="930" w:name="_Toc81244765"/>
      <w:bookmarkStart w:id="931" w:name="_Toc133434990"/>
      <w:bookmarkStart w:id="932" w:name="_Toc138690823"/>
      <w:bookmarkStart w:id="933" w:name="_Toc151749553"/>
      <w:r>
        <w:t>5.1.2.2.2</w:t>
      </w:r>
      <w:r>
        <w:tab/>
        <w:t>Content type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934" w:name="_Toc120683286"/>
      <w:bookmarkStart w:id="935" w:name="_Toc100953706"/>
      <w:bookmarkStart w:id="936" w:name="_Toc73041699"/>
      <w:bookmarkStart w:id="937" w:name="_Toc89426248"/>
      <w:bookmarkStart w:id="938" w:name="_Toc97193073"/>
      <w:bookmarkStart w:id="939" w:name="_Toc94033133"/>
      <w:bookmarkStart w:id="940" w:name="_Toc88645336"/>
      <w:bookmarkStart w:id="941" w:name="_Toc72784153"/>
      <w:bookmarkStart w:id="942" w:name="_Toc114134806"/>
      <w:bookmarkStart w:id="943" w:name="_Toc112939425"/>
      <w:bookmarkStart w:id="944" w:name="_Toc120683474"/>
      <w:bookmarkStart w:id="945" w:name="_Toc97037289"/>
      <w:bookmarkStart w:id="946" w:name="_Toc104547357"/>
      <w:bookmarkStart w:id="947" w:name="_Toc81244766"/>
      <w:bookmarkStart w:id="948" w:name="_Toc133434991"/>
      <w:bookmarkStart w:id="9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950" w:name="_Toc151749554"/>
      <w:r>
        <w:t>5.1.2.3</w:t>
      </w:r>
      <w:r>
        <w:tab/>
        <w:t>HTTP custom headers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951" w:name="_Toc72784154"/>
      <w:bookmarkStart w:id="952" w:name="_Toc73041700"/>
      <w:bookmarkStart w:id="953" w:name="_Toc88645337"/>
      <w:bookmarkStart w:id="954" w:name="_Toc114134807"/>
      <w:bookmarkStart w:id="955" w:name="_Toc97037290"/>
      <w:bookmarkStart w:id="956" w:name="_Toc120683287"/>
      <w:bookmarkStart w:id="957" w:name="_Toc100953707"/>
      <w:bookmarkStart w:id="958" w:name="_Toc112939426"/>
      <w:bookmarkStart w:id="959" w:name="_Toc120683475"/>
      <w:bookmarkStart w:id="960" w:name="_Toc104547358"/>
      <w:bookmarkStart w:id="961" w:name="_Toc81244767"/>
      <w:bookmarkStart w:id="962" w:name="_Toc89426249"/>
      <w:bookmarkStart w:id="963" w:name="_Toc97193074"/>
      <w:bookmarkStart w:id="964" w:name="_Toc94033134"/>
      <w:bookmarkStart w:id="965" w:name="_Toc133434992"/>
      <w:bookmarkStart w:id="966" w:name="_Toc138690825"/>
      <w:bookmarkStart w:id="967" w:name="_Toc151749555"/>
      <w:r>
        <w:lastRenderedPageBreak/>
        <w:t>5.1.3</w:t>
      </w:r>
      <w:r>
        <w:tab/>
        <w:t>Resources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32D203BE" w14:textId="77777777" w:rsidR="00CA62AF" w:rsidRDefault="00525D1B">
      <w:pPr>
        <w:pStyle w:val="40"/>
        <w:rPr>
          <w:rFonts w:eastAsia="宋体"/>
        </w:rPr>
      </w:pPr>
      <w:bookmarkStart w:id="968" w:name="_Toc120683476"/>
      <w:bookmarkStart w:id="969" w:name="_Toc97037291"/>
      <w:bookmarkStart w:id="970" w:name="_Toc104547359"/>
      <w:bookmarkStart w:id="971" w:name="_Toc112939427"/>
      <w:bookmarkStart w:id="972" w:name="_Toc100953708"/>
      <w:bookmarkStart w:id="973" w:name="_Toc114134808"/>
      <w:bookmarkStart w:id="974" w:name="_Toc97193075"/>
      <w:bookmarkStart w:id="975" w:name="_Toc120683288"/>
      <w:bookmarkStart w:id="976" w:name="_Toc81244768"/>
      <w:bookmarkStart w:id="977" w:name="_Toc72784155"/>
      <w:bookmarkStart w:id="978" w:name="_Toc73041701"/>
      <w:bookmarkStart w:id="979" w:name="_Toc94033135"/>
      <w:bookmarkStart w:id="980" w:name="_Toc89426250"/>
      <w:bookmarkStart w:id="981" w:name="_Toc88645338"/>
      <w:bookmarkStart w:id="982" w:name="_Toc133434993"/>
      <w:bookmarkStart w:id="983" w:name="_Toc138690826"/>
      <w:bookmarkStart w:id="984" w:name="_Toc151749556"/>
      <w:r>
        <w:t>5.1.3.1</w:t>
      </w:r>
      <w:r>
        <w:tab/>
        <w:t>Overview</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2pt;height:155.45pt" o:ole="">
            <v:imagedata r:id="rId30" o:title=""/>
          </v:shape>
          <o:OLEObject Type="Embed" ProgID="Visio.Drawing.15" ShapeID="_x0000_i1035" DrawAspect="Content" ObjectID="_1763977067"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985" w:name="_Toc94033136"/>
      <w:bookmarkStart w:id="986" w:name="_Toc73041702"/>
      <w:bookmarkStart w:id="987" w:name="_Toc72784156"/>
      <w:bookmarkStart w:id="988" w:name="_Toc81244769"/>
      <w:bookmarkStart w:id="989" w:name="_Toc88645339"/>
      <w:bookmarkStart w:id="990" w:name="_Toc89426251"/>
      <w:bookmarkStart w:id="991" w:name="_Toc114134809"/>
      <w:bookmarkStart w:id="992" w:name="_Toc120683289"/>
      <w:bookmarkStart w:id="993" w:name="_Toc112939428"/>
      <w:bookmarkStart w:id="994" w:name="_Toc100953709"/>
      <w:bookmarkStart w:id="995" w:name="_Toc120683477"/>
      <w:bookmarkStart w:id="996" w:name="_Toc104547360"/>
      <w:bookmarkStart w:id="997" w:name="_Toc97193076"/>
      <w:bookmarkStart w:id="998" w:name="_Toc97037292"/>
      <w:bookmarkStart w:id="999" w:name="_Toc133434994"/>
      <w:bookmarkStart w:id="1000" w:name="_Toc138690827"/>
      <w:bookmarkStart w:id="1001" w:name="_Toc151749557"/>
      <w:r>
        <w:t>5.1.3.2</w:t>
      </w:r>
      <w:r>
        <w:tab/>
        <w:t>Resource: MFAF Configurations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08541DFB" w14:textId="77777777" w:rsidR="00CA62AF" w:rsidRDefault="00525D1B">
      <w:pPr>
        <w:pStyle w:val="50"/>
      </w:pPr>
      <w:bookmarkStart w:id="1002" w:name="_Toc73041703"/>
      <w:bookmarkStart w:id="1003" w:name="_Toc88645340"/>
      <w:bookmarkStart w:id="1004" w:name="_Toc72784157"/>
      <w:bookmarkStart w:id="1005" w:name="_Toc81244770"/>
      <w:bookmarkStart w:id="1006" w:name="_Toc89426252"/>
      <w:bookmarkStart w:id="1007" w:name="_Toc104547361"/>
      <w:bookmarkStart w:id="1008" w:name="_Toc120683290"/>
      <w:bookmarkStart w:id="1009" w:name="_Toc94033137"/>
      <w:bookmarkStart w:id="1010" w:name="_Toc114134810"/>
      <w:bookmarkStart w:id="1011" w:name="_Toc97037293"/>
      <w:bookmarkStart w:id="1012" w:name="_Toc97193077"/>
      <w:bookmarkStart w:id="1013" w:name="_Toc112939429"/>
      <w:bookmarkStart w:id="1014" w:name="_Toc100953710"/>
      <w:bookmarkStart w:id="1015" w:name="_Toc120683478"/>
      <w:bookmarkStart w:id="1016" w:name="_Toc133434995"/>
      <w:bookmarkStart w:id="1017" w:name="_Toc138690828"/>
      <w:bookmarkStart w:id="1018" w:name="_Toc151749558"/>
      <w:r>
        <w:t>5.1.3.2.1</w:t>
      </w:r>
      <w:r>
        <w:tab/>
        <w:t>Description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019" w:name="_Toc89426253"/>
      <w:bookmarkStart w:id="1020" w:name="_Toc72784158"/>
      <w:bookmarkStart w:id="1021" w:name="_Toc88645341"/>
      <w:bookmarkStart w:id="1022" w:name="_Toc81244771"/>
      <w:bookmarkStart w:id="1023" w:name="_Toc73041704"/>
      <w:bookmarkStart w:id="1024" w:name="_Toc100953711"/>
      <w:bookmarkStart w:id="1025" w:name="_Toc97037294"/>
      <w:bookmarkStart w:id="1026" w:name="_Toc94033138"/>
      <w:bookmarkStart w:id="1027" w:name="_Toc97193078"/>
      <w:bookmarkStart w:id="1028" w:name="_Toc112939430"/>
      <w:bookmarkStart w:id="1029" w:name="_Toc120683479"/>
      <w:bookmarkStart w:id="1030" w:name="_Toc104547362"/>
      <w:bookmarkStart w:id="1031" w:name="_Toc114134811"/>
      <w:bookmarkStart w:id="1032" w:name="_Toc120683291"/>
      <w:bookmarkStart w:id="1033" w:name="_Toc133434996"/>
      <w:bookmarkStart w:id="1034" w:name="_Toc138690829"/>
      <w:bookmarkStart w:id="1035" w:name="_Toc151749559"/>
      <w:r>
        <w:t>5.1.3.2.2</w:t>
      </w:r>
      <w:r>
        <w:tab/>
        <w:t>Resource Definition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036" w:name="_Toc89426254"/>
      <w:bookmarkStart w:id="1037" w:name="_Toc97193079"/>
      <w:bookmarkStart w:id="1038" w:name="_Toc112939431"/>
      <w:bookmarkStart w:id="1039" w:name="_Toc114134812"/>
      <w:bookmarkStart w:id="1040" w:name="_Toc104547363"/>
      <w:bookmarkStart w:id="1041" w:name="_Toc120683480"/>
      <w:bookmarkStart w:id="1042" w:name="_Toc97037295"/>
      <w:bookmarkStart w:id="1043" w:name="_Toc120683292"/>
      <w:bookmarkStart w:id="1044" w:name="_Toc100953712"/>
      <w:bookmarkStart w:id="1045" w:name="_Toc94033139"/>
      <w:bookmarkStart w:id="1046" w:name="_Toc88645342"/>
      <w:bookmarkStart w:id="1047" w:name="_Toc81244772"/>
      <w:bookmarkStart w:id="1048" w:name="_Toc73041705"/>
      <w:bookmarkStart w:id="1049" w:name="_Toc72784159"/>
      <w:bookmarkStart w:id="1050" w:name="_Toc133434997"/>
      <w:bookmarkStart w:id="1051" w:name="_Toc138690830"/>
      <w:bookmarkStart w:id="1052" w:name="_Toc151749560"/>
      <w:r>
        <w:lastRenderedPageBreak/>
        <w:t>5.1.3.2.3</w:t>
      </w:r>
      <w:r>
        <w:tab/>
        <w:t>Resource Standard Methods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33278A5E" w14:textId="77777777" w:rsidR="00CA62AF" w:rsidRDefault="00525D1B">
      <w:pPr>
        <w:pStyle w:val="6"/>
      </w:pPr>
      <w:bookmarkStart w:id="1053" w:name="_Toc73041706"/>
      <w:bookmarkStart w:id="1054" w:name="_Toc72784160"/>
      <w:bookmarkStart w:id="1055" w:name="_Toc89426255"/>
      <w:bookmarkStart w:id="1056" w:name="_Toc88645343"/>
      <w:bookmarkStart w:id="1057" w:name="_Toc81244773"/>
      <w:bookmarkStart w:id="1058" w:name="_Toc114134813"/>
      <w:bookmarkStart w:id="1059" w:name="_Toc120683481"/>
      <w:bookmarkStart w:id="1060" w:name="_Toc97037296"/>
      <w:bookmarkStart w:id="1061" w:name="_Toc100953713"/>
      <w:bookmarkStart w:id="1062" w:name="_Toc94033140"/>
      <w:bookmarkStart w:id="1063" w:name="_Toc112939432"/>
      <w:bookmarkStart w:id="1064" w:name="_Toc120683293"/>
      <w:bookmarkStart w:id="1065" w:name="_Toc97193080"/>
      <w:bookmarkStart w:id="1066" w:name="_Toc104547364"/>
      <w:bookmarkStart w:id="1067" w:name="_Toc133434998"/>
      <w:bookmarkStart w:id="1068" w:name="_Toc138690831"/>
      <w:bookmarkStart w:id="1069" w:name="_Toc151749561"/>
      <w:r>
        <w:t>5.1.3.2.3.1</w:t>
      </w:r>
      <w:r>
        <w:tab/>
      </w:r>
      <w:bookmarkEnd w:id="1053"/>
      <w:bookmarkEnd w:id="1054"/>
      <w:r>
        <w:t>POST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070" w:name="_Toc112939433"/>
      <w:bookmarkStart w:id="1071" w:name="_Toc114134814"/>
      <w:bookmarkStart w:id="1072" w:name="_Toc120683294"/>
      <w:bookmarkStart w:id="1073" w:name="_Toc120683482"/>
      <w:bookmarkStart w:id="1074" w:name="_Toc81244774"/>
      <w:bookmarkStart w:id="1075" w:name="_Toc73041708"/>
      <w:bookmarkStart w:id="1076" w:name="_Toc72784162"/>
      <w:bookmarkStart w:id="1077" w:name="_Toc89426256"/>
      <w:bookmarkStart w:id="1078" w:name="_Toc88645344"/>
      <w:bookmarkStart w:id="1079" w:name="_Toc97193081"/>
      <w:bookmarkStart w:id="1080" w:name="_Toc94033141"/>
      <w:bookmarkStart w:id="1081" w:name="_Toc97037297"/>
      <w:bookmarkStart w:id="1082" w:name="_Toc100953714"/>
      <w:bookmarkStart w:id="1083" w:name="_Toc104547365"/>
      <w:bookmarkStart w:id="1084" w:name="_Toc133434999"/>
      <w:bookmarkStart w:id="1085" w:name="_Toc138690832"/>
      <w:bookmarkStart w:id="1086" w:name="_Toc151749562"/>
      <w:r>
        <w:t>5.1.3.2.4</w:t>
      </w:r>
      <w:r>
        <w:tab/>
        <w:t>Resource Custom Operations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6202FA1F" w14:textId="77777777" w:rsidR="00CA62AF" w:rsidRDefault="00525D1B">
      <w:r>
        <w:t>None in this release of the specification.</w:t>
      </w:r>
    </w:p>
    <w:p w14:paraId="274264BC" w14:textId="77777777" w:rsidR="00CA62AF" w:rsidRDefault="00525D1B">
      <w:pPr>
        <w:pStyle w:val="40"/>
      </w:pPr>
      <w:bookmarkStart w:id="1087" w:name="_Toc120683295"/>
      <w:bookmarkStart w:id="1088" w:name="_Toc100953715"/>
      <w:bookmarkStart w:id="1089" w:name="_Toc97037298"/>
      <w:bookmarkStart w:id="1090" w:name="_Toc114134815"/>
      <w:bookmarkStart w:id="1091" w:name="_Toc97193082"/>
      <w:bookmarkStart w:id="1092" w:name="_Toc112939434"/>
      <w:bookmarkStart w:id="1093" w:name="_Toc94033142"/>
      <w:bookmarkStart w:id="1094" w:name="_Toc88645345"/>
      <w:bookmarkStart w:id="1095" w:name="_Toc89426257"/>
      <w:bookmarkStart w:id="1096" w:name="_Toc104547366"/>
      <w:bookmarkStart w:id="1097" w:name="_Toc120683483"/>
      <w:bookmarkStart w:id="1098" w:name="_Toc133435000"/>
      <w:bookmarkStart w:id="1099" w:name="_Toc138690833"/>
      <w:bookmarkStart w:id="1100" w:name="_Toc151749563"/>
      <w:bookmarkStart w:id="1101" w:name="_Toc72784168"/>
      <w:bookmarkStart w:id="1102" w:name="_Toc81244775"/>
      <w:bookmarkStart w:id="1103" w:name="_Toc73041714"/>
      <w:r>
        <w:t>5.1.3.3</w:t>
      </w:r>
      <w:r>
        <w:tab/>
        <w:t>Resource: Individual MFAF Configuration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r>
        <w:t xml:space="preserve"> </w:t>
      </w:r>
      <w:bookmarkEnd w:id="1101"/>
      <w:bookmarkEnd w:id="1102"/>
      <w:bookmarkEnd w:id="1103"/>
    </w:p>
    <w:p w14:paraId="391F423C" w14:textId="77777777" w:rsidR="00CA62AF" w:rsidRDefault="00525D1B">
      <w:pPr>
        <w:pStyle w:val="50"/>
      </w:pPr>
      <w:bookmarkStart w:id="1104" w:name="_Toc97193083"/>
      <w:bookmarkStart w:id="1105" w:name="_Toc112939435"/>
      <w:bookmarkStart w:id="1106" w:name="_Toc120683296"/>
      <w:bookmarkStart w:id="1107" w:name="_Toc100953716"/>
      <w:bookmarkStart w:id="1108" w:name="_Toc120683484"/>
      <w:bookmarkStart w:id="1109" w:name="_Toc114134816"/>
      <w:bookmarkStart w:id="1110" w:name="_Toc104547367"/>
      <w:bookmarkStart w:id="1111" w:name="_Toc88645346"/>
      <w:bookmarkStart w:id="1112" w:name="_Toc94033143"/>
      <w:bookmarkStart w:id="1113" w:name="_Toc89426258"/>
      <w:bookmarkStart w:id="1114" w:name="_Toc97037299"/>
      <w:bookmarkStart w:id="1115" w:name="_Toc133435001"/>
      <w:bookmarkStart w:id="1116" w:name="_Toc138690834"/>
      <w:bookmarkStart w:id="1117" w:name="_Toc151749564"/>
      <w:r>
        <w:t>5.1.3.2.1</w:t>
      </w:r>
      <w:r>
        <w:tab/>
        <w:t>Description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118" w:name="_Toc94033144"/>
      <w:bookmarkStart w:id="1119" w:name="_Toc100953717"/>
      <w:bookmarkStart w:id="1120" w:name="_Toc112939436"/>
      <w:bookmarkStart w:id="1121" w:name="_Toc88645347"/>
      <w:bookmarkStart w:id="1122" w:name="_Toc97193084"/>
      <w:bookmarkStart w:id="1123" w:name="_Toc104547368"/>
      <w:bookmarkStart w:id="1124" w:name="_Toc89426259"/>
      <w:bookmarkStart w:id="1125" w:name="_Toc97037300"/>
      <w:bookmarkStart w:id="1126" w:name="_Toc120683485"/>
      <w:bookmarkStart w:id="1127" w:name="_Toc114134817"/>
      <w:bookmarkStart w:id="1128" w:name="_Toc120683297"/>
      <w:bookmarkStart w:id="1129" w:name="_Toc133435002"/>
      <w:bookmarkStart w:id="1130" w:name="_Toc138690835"/>
      <w:bookmarkStart w:id="1131" w:name="_Toc151749565"/>
      <w:r>
        <w:t>5.1.3.3.2</w:t>
      </w:r>
      <w:r>
        <w:tab/>
        <w:t>Resource Definition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132" w:name="_Toc104547369"/>
      <w:bookmarkStart w:id="1133" w:name="_Toc97037301"/>
      <w:bookmarkStart w:id="1134" w:name="_Toc120683298"/>
      <w:bookmarkStart w:id="1135" w:name="_Toc112939437"/>
      <w:bookmarkStart w:id="1136" w:name="_Toc94033145"/>
      <w:bookmarkStart w:id="1137" w:name="_Toc88645348"/>
      <w:bookmarkStart w:id="1138" w:name="_Toc89426260"/>
      <w:bookmarkStart w:id="1139" w:name="_Toc120683486"/>
      <w:bookmarkStart w:id="1140" w:name="_Toc100953718"/>
      <w:bookmarkStart w:id="1141" w:name="_Toc97193085"/>
      <w:bookmarkStart w:id="1142" w:name="_Toc114134818"/>
      <w:bookmarkStart w:id="1143" w:name="_Toc133435003"/>
      <w:bookmarkStart w:id="1144" w:name="_Toc138690836"/>
      <w:bookmarkStart w:id="1145" w:name="_Toc151749566"/>
      <w:r>
        <w:t>5.1.3.3.3</w:t>
      </w:r>
      <w:r>
        <w:tab/>
        <w:t>Resource Standard Methods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46D6D91" w14:textId="77777777" w:rsidR="00CA62AF" w:rsidRDefault="00525D1B">
      <w:pPr>
        <w:pStyle w:val="6"/>
      </w:pPr>
      <w:bookmarkStart w:id="1146" w:name="_Toc120683487"/>
      <w:bookmarkStart w:id="1147" w:name="_Toc97193086"/>
      <w:bookmarkStart w:id="1148" w:name="_Toc97037302"/>
      <w:bookmarkStart w:id="1149" w:name="_Toc104547370"/>
      <w:bookmarkStart w:id="1150" w:name="_Toc100953719"/>
      <w:bookmarkStart w:id="1151" w:name="_Toc89426261"/>
      <w:bookmarkStart w:id="1152" w:name="_Toc88645349"/>
      <w:bookmarkStart w:id="1153" w:name="_Toc120683299"/>
      <w:bookmarkStart w:id="1154" w:name="_Toc94033146"/>
      <w:bookmarkStart w:id="1155" w:name="_Toc112939438"/>
      <w:bookmarkStart w:id="1156" w:name="_Toc114134819"/>
      <w:bookmarkStart w:id="1157" w:name="_Toc133435004"/>
      <w:bookmarkStart w:id="1158" w:name="_Toc138690837"/>
      <w:bookmarkStart w:id="1159" w:name="_Toc151749567"/>
      <w:r>
        <w:t>5.1.3.3.3.1</w:t>
      </w:r>
      <w:r>
        <w:tab/>
        <w:t>PUT</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160" w:name="_Toc88645350"/>
      <w:bookmarkStart w:id="1161" w:name="_Toc97037303"/>
      <w:bookmarkStart w:id="1162" w:name="_Toc89426262"/>
      <w:bookmarkStart w:id="1163" w:name="_Toc100953720"/>
      <w:bookmarkStart w:id="1164" w:name="_Toc104547371"/>
      <w:bookmarkStart w:id="1165" w:name="_Toc94033147"/>
      <w:bookmarkStart w:id="1166" w:name="_Toc97193087"/>
      <w:bookmarkStart w:id="1167" w:name="_Toc112939439"/>
      <w:bookmarkStart w:id="1168" w:name="_Toc120683300"/>
      <w:bookmarkStart w:id="1169" w:name="_Toc120683488"/>
      <w:bookmarkStart w:id="1170" w:name="_Toc114134820"/>
      <w:bookmarkStart w:id="1171" w:name="_Toc133435005"/>
      <w:bookmarkStart w:id="1172" w:name="_Toc138690838"/>
      <w:bookmarkStart w:id="1173" w:name="_Toc151749568"/>
      <w:r>
        <w:t>5.1.3.3.3.2</w:t>
      </w:r>
      <w:r>
        <w:tab/>
      </w:r>
      <w:r>
        <w:rPr>
          <w:rFonts w:hint="eastAsia"/>
          <w:lang w:eastAsia="zh-CN"/>
        </w:rPr>
        <w:t>DELETE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174" w:name="_Toc120683301"/>
      <w:bookmarkStart w:id="1175" w:name="_Toc104547372"/>
      <w:bookmarkStart w:id="1176" w:name="_Toc112939440"/>
      <w:bookmarkStart w:id="1177" w:name="_Toc114134821"/>
      <w:bookmarkStart w:id="1178" w:name="_Toc72784169"/>
      <w:bookmarkStart w:id="1179" w:name="_Toc73041715"/>
      <w:bookmarkStart w:id="1180" w:name="_Toc94033148"/>
      <w:bookmarkStart w:id="1181" w:name="_Toc89426263"/>
      <w:bookmarkStart w:id="1182" w:name="_Toc81244776"/>
      <w:bookmarkStart w:id="1183" w:name="_Toc88645351"/>
      <w:bookmarkStart w:id="1184" w:name="_Toc97037304"/>
      <w:bookmarkStart w:id="1185" w:name="_Toc97193088"/>
      <w:bookmarkStart w:id="1186" w:name="_Toc100953721"/>
      <w:bookmarkStart w:id="1187" w:name="_Toc120683489"/>
      <w:bookmarkStart w:id="1188" w:name="_Toc133435006"/>
      <w:bookmarkStart w:id="1189" w:name="_Toc138690839"/>
      <w:bookmarkStart w:id="1190" w:name="_Toc151749569"/>
      <w:r>
        <w:t>5.1.4</w:t>
      </w:r>
      <w:r>
        <w:tab/>
        <w:t>Custom Operations without associated resources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B1EF11B" w14:textId="77777777" w:rsidR="00CA62AF" w:rsidRDefault="00525D1B">
      <w:r>
        <w:t>None in this release of the specification.</w:t>
      </w:r>
    </w:p>
    <w:p w14:paraId="5D14623D" w14:textId="77777777" w:rsidR="00CA62AF" w:rsidRDefault="00525D1B">
      <w:pPr>
        <w:pStyle w:val="30"/>
      </w:pPr>
      <w:bookmarkStart w:id="1191" w:name="_Toc81244782"/>
      <w:bookmarkStart w:id="1192" w:name="_Toc114134822"/>
      <w:bookmarkStart w:id="1193" w:name="_Toc100953722"/>
      <w:bookmarkStart w:id="1194" w:name="_Toc120683490"/>
      <w:bookmarkStart w:id="1195" w:name="_Toc97193089"/>
      <w:bookmarkStart w:id="1196" w:name="_Toc104547373"/>
      <w:bookmarkStart w:id="1197" w:name="_Toc97037305"/>
      <w:bookmarkStart w:id="1198" w:name="_Toc89426264"/>
      <w:bookmarkStart w:id="1199" w:name="_Toc94033149"/>
      <w:bookmarkStart w:id="1200" w:name="_Toc120683302"/>
      <w:bookmarkStart w:id="1201" w:name="_Toc112939441"/>
      <w:bookmarkStart w:id="1202" w:name="_Toc88645352"/>
      <w:bookmarkStart w:id="1203" w:name="_Toc72784175"/>
      <w:bookmarkStart w:id="1204" w:name="_Toc73041721"/>
      <w:bookmarkStart w:id="1205" w:name="_Toc133435007"/>
      <w:bookmarkStart w:id="1206" w:name="_Toc138690840"/>
      <w:bookmarkStart w:id="1207" w:name="_Toc151749570"/>
      <w:r>
        <w:t>5.1.5</w:t>
      </w:r>
      <w:r>
        <w:tab/>
        <w:t>Notifications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7209984C" w14:textId="77777777" w:rsidR="00CA62AF" w:rsidRDefault="00525D1B">
      <w:r>
        <w:t>None in this release of the specification.</w:t>
      </w:r>
    </w:p>
    <w:p w14:paraId="75248927" w14:textId="77777777" w:rsidR="00CA62AF" w:rsidRDefault="00525D1B">
      <w:pPr>
        <w:pStyle w:val="30"/>
      </w:pPr>
      <w:bookmarkStart w:id="1208" w:name="_Toc72784183"/>
      <w:bookmarkStart w:id="1209" w:name="_Toc114134823"/>
      <w:bookmarkStart w:id="1210" w:name="_Toc104547374"/>
      <w:bookmarkStart w:id="1211" w:name="_Toc120683303"/>
      <w:bookmarkStart w:id="1212" w:name="_Toc100953723"/>
      <w:bookmarkStart w:id="1213" w:name="_Toc112939442"/>
      <w:bookmarkStart w:id="1214" w:name="_Toc120683491"/>
      <w:bookmarkStart w:id="1215" w:name="_Toc94033150"/>
      <w:bookmarkStart w:id="1216" w:name="_Toc97193090"/>
      <w:bookmarkStart w:id="1217" w:name="_Toc89426265"/>
      <w:bookmarkStart w:id="1218" w:name="_Toc81244790"/>
      <w:bookmarkStart w:id="1219" w:name="_Toc97037306"/>
      <w:bookmarkStart w:id="1220" w:name="_Toc88645353"/>
      <w:bookmarkStart w:id="1221" w:name="_Toc73041729"/>
      <w:bookmarkStart w:id="1222" w:name="_Toc133435008"/>
      <w:bookmarkStart w:id="1223" w:name="_Toc138690841"/>
      <w:bookmarkStart w:id="1224" w:name="_Toc151749571"/>
      <w:r>
        <w:t>5.1.6</w:t>
      </w:r>
      <w:r>
        <w:tab/>
        <w:t>Data Model</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5AE8C97" w14:textId="77777777" w:rsidR="00CA62AF" w:rsidRDefault="00525D1B">
      <w:pPr>
        <w:pStyle w:val="40"/>
      </w:pPr>
      <w:bookmarkStart w:id="1225" w:name="_Toc112939443"/>
      <w:bookmarkStart w:id="1226" w:name="_Toc104547375"/>
      <w:bookmarkStart w:id="1227" w:name="_Toc100953724"/>
      <w:bookmarkStart w:id="1228" w:name="_Toc94033151"/>
      <w:bookmarkStart w:id="1229" w:name="_Toc97037307"/>
      <w:bookmarkStart w:id="1230" w:name="_Toc89426266"/>
      <w:bookmarkStart w:id="1231" w:name="_Toc72784184"/>
      <w:bookmarkStart w:id="1232" w:name="_Toc88645354"/>
      <w:bookmarkStart w:id="1233" w:name="_Toc97193091"/>
      <w:bookmarkStart w:id="1234" w:name="_Toc81244791"/>
      <w:bookmarkStart w:id="1235" w:name="_Toc73041730"/>
      <w:bookmarkStart w:id="1236" w:name="_Toc120683492"/>
      <w:bookmarkStart w:id="1237" w:name="_Toc114134824"/>
      <w:bookmarkStart w:id="1238" w:name="_Toc120683304"/>
      <w:bookmarkStart w:id="1239" w:name="_Toc133435009"/>
      <w:bookmarkStart w:id="1240" w:name="_Toc138690842"/>
      <w:bookmarkStart w:id="1241" w:name="_Toc151749572"/>
      <w:r>
        <w:t>5.1.6.1</w:t>
      </w:r>
      <w:r>
        <w:tab/>
        <w:t>General</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242" w:name="_Toc120683305"/>
      <w:bookmarkStart w:id="1243" w:name="_Toc120683493"/>
      <w:bookmarkStart w:id="1244" w:name="_Toc88645355"/>
      <w:bookmarkStart w:id="1245" w:name="_Toc81244792"/>
      <w:bookmarkStart w:id="1246" w:name="_Toc97037308"/>
      <w:bookmarkStart w:id="1247" w:name="_Toc89426267"/>
      <w:bookmarkStart w:id="1248" w:name="_Toc112939444"/>
      <w:bookmarkStart w:id="1249" w:name="_Toc104547376"/>
      <w:bookmarkStart w:id="1250" w:name="_Toc94033152"/>
      <w:bookmarkStart w:id="1251" w:name="_Toc114134825"/>
      <w:bookmarkStart w:id="1252" w:name="_Toc72784185"/>
      <w:bookmarkStart w:id="1253" w:name="_Toc73041731"/>
      <w:bookmarkStart w:id="1254" w:name="_Toc100953725"/>
      <w:bookmarkStart w:id="1255"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256" w:name="_Toc133435010"/>
      <w:bookmarkStart w:id="1257" w:name="_Toc138690843"/>
      <w:bookmarkStart w:id="1258" w:name="_Toc151749573"/>
      <w:r>
        <w:rPr>
          <w:lang w:val="en-US"/>
        </w:rPr>
        <w:t>5.1.6.2</w:t>
      </w:r>
      <w:r>
        <w:rPr>
          <w:lang w:val="en-US"/>
        </w:rPr>
        <w:tab/>
        <w:t>Structured data types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698A293" w14:textId="77777777" w:rsidR="00CA62AF" w:rsidRDefault="00525D1B">
      <w:pPr>
        <w:pStyle w:val="50"/>
      </w:pPr>
      <w:bookmarkStart w:id="1259" w:name="_Toc97037309"/>
      <w:bookmarkStart w:id="1260" w:name="_Toc112939445"/>
      <w:bookmarkStart w:id="1261" w:name="_Toc73041732"/>
      <w:bookmarkStart w:id="1262" w:name="_Toc81244793"/>
      <w:bookmarkStart w:id="1263" w:name="_Toc120683306"/>
      <w:bookmarkStart w:id="1264" w:name="_Toc89426268"/>
      <w:bookmarkStart w:id="1265" w:name="_Toc114134826"/>
      <w:bookmarkStart w:id="1266" w:name="_Toc100953726"/>
      <w:bookmarkStart w:id="1267" w:name="_Toc94033153"/>
      <w:bookmarkStart w:id="1268" w:name="_Toc72784186"/>
      <w:bookmarkStart w:id="1269" w:name="_Toc120683494"/>
      <w:bookmarkStart w:id="1270" w:name="_Toc97193093"/>
      <w:bookmarkStart w:id="1271" w:name="_Toc88645356"/>
      <w:bookmarkStart w:id="1272" w:name="_Toc104547377"/>
      <w:bookmarkStart w:id="1273" w:name="_Toc133435011"/>
      <w:bookmarkStart w:id="1274" w:name="_Toc138690844"/>
      <w:bookmarkStart w:id="1275" w:name="_Toc151749574"/>
      <w:r>
        <w:t>5.1.6.2.1</w:t>
      </w:r>
      <w:r>
        <w:tab/>
        <w:t>Introduction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276" w:name="_Toc112939446"/>
      <w:bookmarkStart w:id="1277" w:name="_Toc120683495"/>
      <w:bookmarkStart w:id="1278" w:name="_Toc94033154"/>
      <w:bookmarkStart w:id="1279" w:name="_Toc120683307"/>
      <w:bookmarkStart w:id="1280" w:name="_Toc114134827"/>
      <w:bookmarkStart w:id="1281" w:name="_Toc88645357"/>
      <w:bookmarkStart w:id="1282" w:name="_Toc104547378"/>
      <w:bookmarkStart w:id="1283" w:name="_Toc97193094"/>
      <w:bookmarkStart w:id="1284" w:name="_Toc89426269"/>
      <w:bookmarkStart w:id="1285" w:name="_Toc97037310"/>
      <w:bookmarkStart w:id="1286" w:name="_Toc100953727"/>
      <w:bookmarkStart w:id="1287" w:name="_Toc133435012"/>
      <w:bookmarkStart w:id="1288" w:name="_Toc138690845"/>
      <w:bookmarkStart w:id="1289" w:name="_Toc151749575"/>
      <w:bookmarkStart w:id="1290" w:name="_Toc73041733"/>
      <w:bookmarkStart w:id="1291" w:name="_Toc81244794"/>
      <w:bookmarkStart w:id="1292" w:name="_Toc72784187"/>
      <w:r>
        <w:lastRenderedPageBreak/>
        <w:t>5.1.6.2.2</w:t>
      </w:r>
      <w:r>
        <w:tab/>
        <w:t>Type: MfafConfiguration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t xml:space="preserve"> </w:t>
      </w:r>
      <w:bookmarkEnd w:id="1290"/>
      <w:bookmarkEnd w:id="1291"/>
      <w:bookmarkEnd w:id="1292"/>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293" w:name="_Toc89426270"/>
      <w:bookmarkStart w:id="1294" w:name="_Toc73041734"/>
      <w:bookmarkStart w:id="1295" w:name="_Toc81244795"/>
      <w:bookmarkStart w:id="1296" w:name="_Toc88645358"/>
      <w:bookmarkStart w:id="1297" w:name="_Toc97193095"/>
      <w:bookmarkStart w:id="1298" w:name="_Toc112939447"/>
      <w:bookmarkStart w:id="1299" w:name="_Toc114134828"/>
      <w:bookmarkStart w:id="1300" w:name="_Toc72784188"/>
      <w:bookmarkStart w:id="1301" w:name="_Toc120683496"/>
      <w:bookmarkStart w:id="1302" w:name="_Toc94033155"/>
      <w:bookmarkStart w:id="1303" w:name="_Toc100953728"/>
      <w:bookmarkStart w:id="1304" w:name="_Toc97037311"/>
      <w:bookmarkStart w:id="1305" w:name="_Toc120683308"/>
      <w:bookmarkStart w:id="1306" w:name="_Toc104547379"/>
      <w:bookmarkStart w:id="1307" w:name="_Toc133435013"/>
      <w:bookmarkStart w:id="1308" w:name="_Toc138690846"/>
      <w:bookmarkStart w:id="1309" w:name="_Toc151749576"/>
      <w:r>
        <w:t>5.1.6.2.3</w:t>
      </w:r>
      <w:r>
        <w:tab/>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t>Type: MessageConfiguration</w:t>
      </w:r>
      <w:bookmarkEnd w:id="1307"/>
      <w:bookmarkEnd w:id="1308"/>
      <w:bookmarkEnd w:id="1309"/>
      <w:r>
        <w:tab/>
      </w:r>
      <w:r>
        <w:tab/>
      </w:r>
    </w:p>
    <w:p w14:paraId="5C9A597B" w14:textId="77777777" w:rsidR="00CA62AF" w:rsidRDefault="00525D1B">
      <w:pPr>
        <w:pStyle w:val="TH"/>
      </w:pPr>
      <w:bookmarkStart w:id="1310" w:name="_Toc94033156"/>
      <w:bookmarkStart w:id="1311" w:name="_Toc88645359"/>
      <w:bookmarkStart w:id="1312" w:name="_Toc89426271"/>
      <w:bookmarkStart w:id="1313" w:name="_Toc104547380"/>
      <w:bookmarkStart w:id="1314" w:name="_Toc97037312"/>
      <w:bookmarkStart w:id="1315" w:name="_Toc120683309"/>
      <w:bookmarkStart w:id="1316" w:name="_Toc100953729"/>
      <w:bookmarkStart w:id="1317" w:name="_Toc97193096"/>
      <w:bookmarkStart w:id="1318" w:name="_Toc112939448"/>
      <w:bookmarkStart w:id="1319" w:name="_Toc114134829"/>
      <w:bookmarkStart w:id="132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321" w:name="_Toc133435014"/>
      <w:bookmarkStart w:id="1322" w:name="_Toc138690847"/>
      <w:bookmarkStart w:id="1323" w:name="_Toc151749577"/>
      <w:r>
        <w:lastRenderedPageBreak/>
        <w:t>5.1.6.2.4</w:t>
      </w:r>
      <w:r>
        <w:tab/>
        <w:t xml:space="preserve">Type: </w:t>
      </w:r>
      <w:r>
        <w:rPr>
          <w:lang w:val="en-US" w:eastAsia="zh-CN"/>
        </w:rPr>
        <w:t>MfafNotiInfo</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324" w:name="_Toc73041735"/>
      <w:bookmarkStart w:id="1325" w:name="_Toc72784189"/>
      <w:bookmarkStart w:id="1326" w:name="_Toc97193097"/>
      <w:bookmarkStart w:id="1327" w:name="_Toc89426272"/>
      <w:bookmarkStart w:id="1328" w:name="_Toc81244796"/>
      <w:bookmarkStart w:id="1329" w:name="_Toc97037313"/>
      <w:bookmarkStart w:id="1330" w:name="_Toc100953730"/>
      <w:bookmarkStart w:id="1331" w:name="_Toc88645360"/>
      <w:bookmarkStart w:id="1332" w:name="_Toc94033157"/>
      <w:bookmarkStart w:id="1333" w:name="_Toc112939449"/>
      <w:bookmarkStart w:id="1334" w:name="_Toc120683310"/>
      <w:bookmarkStart w:id="1335" w:name="_Toc104547381"/>
      <w:bookmarkStart w:id="1336" w:name="_Toc114134830"/>
      <w:bookmarkStart w:id="1337" w:name="_Toc120683498"/>
      <w:bookmarkStart w:id="1338" w:name="_Toc133435015"/>
      <w:bookmarkStart w:id="1339" w:name="_Toc138690848"/>
      <w:bookmarkStart w:id="1340" w:name="_Toc151749578"/>
      <w:r>
        <w:rPr>
          <w:lang w:val="en-US"/>
        </w:rPr>
        <w:t>5.1.6.3</w:t>
      </w:r>
      <w:r>
        <w:rPr>
          <w:lang w:val="en-US"/>
        </w:rPr>
        <w:tab/>
        <w:t>Simple data types and enumerations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79FC0173" w14:textId="77777777" w:rsidR="00CA62AF" w:rsidRDefault="00525D1B">
      <w:pPr>
        <w:pStyle w:val="50"/>
      </w:pPr>
      <w:bookmarkStart w:id="1341" w:name="_Toc72784190"/>
      <w:bookmarkStart w:id="1342" w:name="_Toc73041736"/>
      <w:bookmarkStart w:id="1343" w:name="_Toc120683499"/>
      <w:bookmarkStart w:id="1344" w:name="_Toc97193098"/>
      <w:bookmarkStart w:id="1345" w:name="_Toc104547382"/>
      <w:bookmarkStart w:id="1346" w:name="_Toc81244797"/>
      <w:bookmarkStart w:id="1347" w:name="_Toc88645361"/>
      <w:bookmarkStart w:id="1348" w:name="_Toc100953731"/>
      <w:bookmarkStart w:id="1349" w:name="_Toc89426273"/>
      <w:bookmarkStart w:id="1350" w:name="_Toc112939450"/>
      <w:bookmarkStart w:id="1351" w:name="_Toc97037314"/>
      <w:bookmarkStart w:id="1352" w:name="_Toc120683311"/>
      <w:bookmarkStart w:id="1353" w:name="_Toc94033158"/>
      <w:bookmarkStart w:id="1354" w:name="_Toc114134831"/>
      <w:bookmarkStart w:id="1355" w:name="_Toc133435016"/>
      <w:bookmarkStart w:id="1356" w:name="_Toc138690849"/>
      <w:bookmarkStart w:id="1357" w:name="_Toc151749579"/>
      <w:r>
        <w:t>5.1.6.3.1</w:t>
      </w:r>
      <w:r>
        <w:tab/>
        <w:t>Introduction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358" w:name="_Toc97193099"/>
      <w:bookmarkStart w:id="1359" w:name="_Toc73041737"/>
      <w:bookmarkStart w:id="1360" w:name="_Toc72784191"/>
      <w:bookmarkStart w:id="1361" w:name="_Toc88645362"/>
      <w:bookmarkStart w:id="1362" w:name="_Toc81244798"/>
      <w:bookmarkStart w:id="1363" w:name="_Toc94033159"/>
      <w:bookmarkStart w:id="1364" w:name="_Toc89426274"/>
      <w:bookmarkStart w:id="1365" w:name="_Toc97037315"/>
      <w:bookmarkStart w:id="1366" w:name="_Toc100953732"/>
      <w:bookmarkStart w:id="1367" w:name="_Toc120683312"/>
      <w:bookmarkStart w:id="1368" w:name="_Toc112939451"/>
      <w:bookmarkStart w:id="1369" w:name="_Toc114134832"/>
      <w:bookmarkStart w:id="1370" w:name="_Toc104547383"/>
      <w:bookmarkStart w:id="1371" w:name="_Toc120683500"/>
      <w:bookmarkStart w:id="1372" w:name="_Toc133435017"/>
      <w:bookmarkStart w:id="1373" w:name="_Toc138690850"/>
      <w:bookmarkStart w:id="1374" w:name="_Toc151749580"/>
      <w:r>
        <w:t>5.1.6.3.2</w:t>
      </w:r>
      <w:r>
        <w:tab/>
        <w:t>Simple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375" w:name="_Toc120683501"/>
      <w:bookmarkStart w:id="1376" w:name="_Toc89426277"/>
      <w:bookmarkStart w:id="1377" w:name="_Toc72784194"/>
      <w:bookmarkStart w:id="1378" w:name="_Toc97193100"/>
      <w:bookmarkStart w:id="1379" w:name="_Toc97037316"/>
      <w:bookmarkStart w:id="1380" w:name="_Toc88645365"/>
      <w:bookmarkStart w:id="1381" w:name="_Toc104547384"/>
      <w:bookmarkStart w:id="1382" w:name="_Toc73041740"/>
      <w:bookmarkStart w:id="1383" w:name="_Toc114134833"/>
      <w:bookmarkStart w:id="1384" w:name="_Toc120683313"/>
      <w:bookmarkStart w:id="1385" w:name="_Toc100953733"/>
      <w:bookmarkStart w:id="1386" w:name="_Toc112939452"/>
      <w:bookmarkStart w:id="1387" w:name="_Toc81244801"/>
      <w:bookmarkStart w:id="1388" w:name="_Toc94033160"/>
      <w:bookmarkStart w:id="1389" w:name="_Toc133435018"/>
      <w:bookmarkStart w:id="1390" w:name="_Toc138690851"/>
      <w:bookmarkStart w:id="1391" w:name="_Toc1517495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392" w:name="_Toc89426280"/>
      <w:bookmarkStart w:id="1393" w:name="_Toc73041743"/>
      <w:bookmarkStart w:id="1394" w:name="_Toc88645368"/>
      <w:bookmarkStart w:id="1395" w:name="_Toc72784197"/>
      <w:bookmarkStart w:id="1396" w:name="_Toc81244804"/>
      <w:bookmarkStart w:id="1397" w:name="_Toc94033161"/>
      <w:bookmarkStart w:id="1398" w:name="_Toc97037317"/>
      <w:bookmarkStart w:id="1399" w:name="_Toc104547385"/>
      <w:bookmarkStart w:id="1400" w:name="_Toc100953734"/>
      <w:bookmarkStart w:id="1401" w:name="_Toc97193101"/>
      <w:bookmarkStart w:id="1402" w:name="_Toc114134834"/>
      <w:bookmarkStart w:id="1403" w:name="_Toc112939453"/>
      <w:bookmarkStart w:id="1404" w:name="_Toc120683502"/>
      <w:bookmarkStart w:id="1405" w:name="_Toc120683314"/>
      <w:bookmarkStart w:id="1406" w:name="_Toc133435019"/>
      <w:bookmarkStart w:id="1407" w:name="_Toc138690852"/>
      <w:bookmarkStart w:id="1408" w:name="_Toc151749582"/>
      <w:r>
        <w:t>5.1.6.5</w:t>
      </w:r>
      <w:r>
        <w:tab/>
        <w:t>Binary data</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409" w:name="_Toc89426282"/>
      <w:bookmarkStart w:id="1410" w:name="_Toc97037318"/>
      <w:bookmarkStart w:id="1411" w:name="_Toc94033162"/>
      <w:bookmarkStart w:id="1412" w:name="_Toc112939454"/>
      <w:bookmarkStart w:id="1413" w:name="_Toc72784199"/>
      <w:bookmarkStart w:id="1414" w:name="_Toc100953735"/>
      <w:bookmarkStart w:id="1415" w:name="_Toc81244806"/>
      <w:bookmarkStart w:id="1416" w:name="_Toc104547386"/>
      <w:bookmarkStart w:id="1417" w:name="_Toc88645370"/>
      <w:bookmarkStart w:id="1418" w:name="_Toc97193102"/>
      <w:bookmarkStart w:id="1419" w:name="_Toc114134835"/>
      <w:bookmarkStart w:id="1420" w:name="_Toc73041745"/>
      <w:bookmarkStart w:id="1421" w:name="_Toc120683503"/>
      <w:bookmarkStart w:id="1422" w:name="_Toc120683315"/>
      <w:bookmarkStart w:id="1423" w:name="_Toc133435020"/>
      <w:bookmarkStart w:id="1424" w:name="_Toc138690853"/>
      <w:bookmarkStart w:id="1425" w:name="_Toc151749583"/>
      <w:r>
        <w:t>5.1.7</w:t>
      </w:r>
      <w:r>
        <w:tab/>
        <w:t>Error Handling</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21AC5B3" w14:textId="77777777" w:rsidR="00CA62AF" w:rsidRDefault="00525D1B">
      <w:pPr>
        <w:pStyle w:val="40"/>
      </w:pPr>
      <w:bookmarkStart w:id="1426" w:name="_Toc73041746"/>
      <w:bookmarkStart w:id="1427" w:name="_Toc72784200"/>
      <w:bookmarkStart w:id="1428" w:name="_Toc104547387"/>
      <w:bookmarkStart w:id="1429" w:name="_Toc120683316"/>
      <w:bookmarkStart w:id="1430" w:name="_Toc94033163"/>
      <w:bookmarkStart w:id="1431" w:name="_Toc97193103"/>
      <w:bookmarkStart w:id="1432" w:name="_Toc114134836"/>
      <w:bookmarkStart w:id="1433" w:name="_Toc100953736"/>
      <w:bookmarkStart w:id="1434" w:name="_Toc120683504"/>
      <w:bookmarkStart w:id="1435" w:name="_Toc97037319"/>
      <w:bookmarkStart w:id="1436" w:name="_Toc112939455"/>
      <w:bookmarkStart w:id="1437" w:name="_Toc81244807"/>
      <w:bookmarkStart w:id="1438" w:name="_Toc89426283"/>
      <w:bookmarkStart w:id="1439" w:name="_Toc88645371"/>
      <w:bookmarkStart w:id="1440" w:name="_Toc133435021"/>
      <w:bookmarkStart w:id="1441" w:name="_Toc138690854"/>
      <w:bookmarkStart w:id="1442" w:name="_Toc151749584"/>
      <w:r>
        <w:t>5.1.7.1</w:t>
      </w:r>
      <w:r>
        <w:tab/>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443" w:name="_Toc97037320"/>
      <w:bookmarkStart w:id="1444" w:name="_Toc81244808"/>
      <w:bookmarkStart w:id="1445" w:name="_Toc88645372"/>
      <w:bookmarkStart w:id="1446" w:name="_Toc73041747"/>
      <w:bookmarkStart w:id="1447" w:name="_Toc72784201"/>
      <w:bookmarkStart w:id="1448" w:name="_Toc89426284"/>
      <w:bookmarkStart w:id="1449" w:name="_Toc94033164"/>
      <w:bookmarkStart w:id="1450" w:name="_Toc104547388"/>
      <w:bookmarkStart w:id="1451" w:name="_Toc114134837"/>
      <w:bookmarkStart w:id="1452" w:name="_Toc100953737"/>
      <w:bookmarkStart w:id="1453" w:name="_Toc97193104"/>
      <w:bookmarkStart w:id="1454" w:name="_Toc120683505"/>
      <w:bookmarkStart w:id="1455" w:name="_Toc112939456"/>
      <w:bookmarkStart w:id="1456" w:name="_Toc120683317"/>
      <w:bookmarkStart w:id="1457" w:name="_Toc133435022"/>
      <w:bookmarkStart w:id="1458" w:name="_Toc138690855"/>
      <w:bookmarkStart w:id="1459" w:name="_Toc151749585"/>
      <w:r>
        <w:t>5.1.7.2</w:t>
      </w:r>
      <w:r>
        <w:tab/>
        <w:t>Protocol Errors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460" w:name="_Toc72784202"/>
      <w:bookmarkStart w:id="1461" w:name="_Toc81244809"/>
      <w:bookmarkStart w:id="1462" w:name="_Toc88645373"/>
      <w:bookmarkStart w:id="1463" w:name="_Toc73041748"/>
      <w:bookmarkStart w:id="1464" w:name="_Toc120683318"/>
      <w:bookmarkStart w:id="1465" w:name="_Toc120683506"/>
      <w:bookmarkStart w:id="1466" w:name="_Toc114134838"/>
      <w:bookmarkStart w:id="1467" w:name="_Toc104547389"/>
      <w:bookmarkStart w:id="1468" w:name="_Toc100953738"/>
      <w:bookmarkStart w:id="1469" w:name="_Toc94033165"/>
      <w:bookmarkStart w:id="1470" w:name="_Toc112939457"/>
      <w:bookmarkStart w:id="1471" w:name="_Toc97193105"/>
      <w:bookmarkStart w:id="1472" w:name="_Toc97037321"/>
      <w:bookmarkStart w:id="1473" w:name="_Toc89426285"/>
      <w:bookmarkStart w:id="1474" w:name="_Toc133435023"/>
      <w:bookmarkStart w:id="1475" w:name="_Toc138690856"/>
      <w:bookmarkStart w:id="1476" w:name="_Toc151749586"/>
      <w:r>
        <w:t>5.1.7.3</w:t>
      </w:r>
      <w:r>
        <w:tab/>
        <w:t>Application Errors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477" w:name="_Toc120683507"/>
      <w:bookmarkStart w:id="1478" w:name="_Toc114134839"/>
      <w:bookmarkStart w:id="1479" w:name="_Toc120683319"/>
      <w:bookmarkStart w:id="1480" w:name="_Toc100953739"/>
      <w:bookmarkStart w:id="1481" w:name="_Toc97193106"/>
      <w:bookmarkStart w:id="1482" w:name="_Toc104547390"/>
      <w:bookmarkStart w:id="1483" w:name="_Toc112939458"/>
      <w:bookmarkStart w:id="1484" w:name="_Toc97037322"/>
      <w:bookmarkStart w:id="1485" w:name="_Toc89426286"/>
      <w:bookmarkStart w:id="1486" w:name="_Toc88645374"/>
      <w:bookmarkStart w:id="1487" w:name="_Toc72784203"/>
      <w:bookmarkStart w:id="1488" w:name="_Toc81244810"/>
      <w:bookmarkStart w:id="1489" w:name="_Toc73041749"/>
      <w:bookmarkStart w:id="1490" w:name="_Toc94033166"/>
      <w:bookmarkStart w:id="1491" w:name="_Toc133435024"/>
      <w:bookmarkStart w:id="1492" w:name="_Toc138690857"/>
      <w:bookmarkStart w:id="1493" w:name="_Toc151749587"/>
      <w:r>
        <w:t>5.1.8</w:t>
      </w:r>
      <w:r>
        <w:rPr>
          <w:lang w:eastAsia="zh-CN"/>
        </w:rPr>
        <w:tab/>
        <w:t>Feature negotiation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494" w:name="_Toc120683320"/>
      <w:bookmarkStart w:id="1495" w:name="_Toc120683508"/>
      <w:bookmarkStart w:id="1496" w:name="_Toc114134840"/>
      <w:bookmarkStart w:id="1497" w:name="_Toc112939459"/>
      <w:bookmarkStart w:id="1498" w:name="_Toc100953740"/>
      <w:bookmarkStart w:id="1499" w:name="_Toc94033167"/>
      <w:bookmarkStart w:id="1500" w:name="_Toc88645375"/>
      <w:bookmarkStart w:id="1501" w:name="_Toc104547391"/>
      <w:bookmarkStart w:id="1502" w:name="_Toc81244811"/>
      <w:bookmarkStart w:id="1503" w:name="_Toc72784204"/>
      <w:bookmarkStart w:id="1504" w:name="_Toc97193107"/>
      <w:bookmarkStart w:id="1505" w:name="_Toc73041750"/>
      <w:bookmarkStart w:id="1506" w:name="_Toc89426287"/>
      <w:bookmarkStart w:id="1507"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508" w:name="_Toc133435025"/>
      <w:bookmarkStart w:id="1509" w:name="_Toc138690858"/>
      <w:bookmarkStart w:id="1510" w:name="_Toc151749588"/>
      <w:r>
        <w:t>5.1.9</w:t>
      </w:r>
      <w:r>
        <w:tab/>
        <w:t>Security</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1511" w:name="_Toc94033168"/>
      <w:bookmarkStart w:id="1512" w:name="_Toc97193108"/>
      <w:bookmarkStart w:id="1513" w:name="_Toc97037324"/>
      <w:bookmarkStart w:id="1514" w:name="_Toc104547392"/>
      <w:bookmarkStart w:id="1515" w:name="_Toc100953741"/>
      <w:bookmarkStart w:id="1516" w:name="_Toc112939460"/>
      <w:bookmarkStart w:id="1517" w:name="_Toc81244812"/>
      <w:bookmarkStart w:id="1518" w:name="_Toc72784205"/>
      <w:bookmarkStart w:id="1519" w:name="_Toc73041751"/>
      <w:bookmarkStart w:id="1520" w:name="_Toc89426288"/>
      <w:bookmarkStart w:id="1521" w:name="_Toc88645376"/>
      <w:bookmarkStart w:id="1522" w:name="_Toc114134841"/>
      <w:bookmarkStart w:id="1523" w:name="_Toc120683509"/>
      <w:bookmarkStart w:id="1524" w:name="_Toc120683321"/>
      <w:bookmarkStart w:id="1525" w:name="_Toc133435026"/>
      <w:bookmarkStart w:id="1526" w:name="_Toc138690859"/>
      <w:bookmarkStart w:id="1527" w:name="_Toc151749589"/>
      <w:r>
        <w:t>5.2</w:t>
      </w:r>
      <w:r>
        <w:tab/>
        <w:t>Nmfaf_3caDataManagement Service API</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586187E6" w14:textId="77777777" w:rsidR="00CA62AF" w:rsidRDefault="00525D1B">
      <w:pPr>
        <w:pStyle w:val="30"/>
      </w:pPr>
      <w:bookmarkStart w:id="1528" w:name="_Toc100953742"/>
      <w:bookmarkStart w:id="1529" w:name="_Toc97037325"/>
      <w:bookmarkStart w:id="1530" w:name="_Toc97193109"/>
      <w:bookmarkStart w:id="1531" w:name="_Toc81244813"/>
      <w:bookmarkStart w:id="1532" w:name="_Toc72784206"/>
      <w:bookmarkStart w:id="1533" w:name="_Toc73041752"/>
      <w:bookmarkStart w:id="1534" w:name="_Toc94033169"/>
      <w:bookmarkStart w:id="1535" w:name="_Toc89426289"/>
      <w:bookmarkStart w:id="1536" w:name="_Toc88645377"/>
      <w:bookmarkStart w:id="1537" w:name="_Toc120683510"/>
      <w:bookmarkStart w:id="1538" w:name="_Toc112939461"/>
      <w:bookmarkStart w:id="1539" w:name="_Toc120683322"/>
      <w:bookmarkStart w:id="1540" w:name="_Toc104547393"/>
      <w:bookmarkStart w:id="1541" w:name="_Toc114134842"/>
      <w:bookmarkStart w:id="1542" w:name="_Toc133435027"/>
      <w:bookmarkStart w:id="1543" w:name="_Toc138690860"/>
      <w:bookmarkStart w:id="1544" w:name="_Toc151749590"/>
      <w:r>
        <w:t>5.2.1</w:t>
      </w:r>
      <w:r>
        <w:tab/>
        <w:t>Introduction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545" w:name="_Toc112939462"/>
      <w:bookmarkStart w:id="1546" w:name="_Toc114134843"/>
      <w:bookmarkStart w:id="1547" w:name="_Toc120683511"/>
      <w:bookmarkStart w:id="1548" w:name="_Toc120683323"/>
      <w:bookmarkStart w:id="1549" w:name="_Toc94033170"/>
      <w:bookmarkStart w:id="1550" w:name="_Toc100953743"/>
      <w:bookmarkStart w:id="1551" w:name="_Toc97193110"/>
      <w:bookmarkStart w:id="1552" w:name="_Toc97037326"/>
      <w:bookmarkStart w:id="1553" w:name="_Toc104547394"/>
      <w:bookmarkStart w:id="1554" w:name="_Toc72784207"/>
      <w:bookmarkStart w:id="1555" w:name="_Toc89426290"/>
      <w:bookmarkStart w:id="1556" w:name="_Toc88645378"/>
      <w:bookmarkStart w:id="1557" w:name="_Toc81244814"/>
      <w:bookmarkStart w:id="1558" w:name="_Toc73041753"/>
      <w:bookmarkStart w:id="1559" w:name="_Toc133435028"/>
      <w:bookmarkStart w:id="1560" w:name="_Toc138690861"/>
      <w:bookmarkStart w:id="1561" w:name="_Toc151749591"/>
      <w:r>
        <w:lastRenderedPageBreak/>
        <w:t>5.2.2</w:t>
      </w:r>
      <w:r>
        <w:tab/>
        <w:t>Usage of HTTP</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176B435" w14:textId="77777777" w:rsidR="00CA62AF" w:rsidRDefault="00525D1B">
      <w:pPr>
        <w:pStyle w:val="40"/>
      </w:pPr>
      <w:bookmarkStart w:id="1562" w:name="_Toc112939463"/>
      <w:bookmarkStart w:id="1563" w:name="_Toc89426291"/>
      <w:bookmarkStart w:id="1564" w:name="_Toc97193111"/>
      <w:bookmarkStart w:id="1565" w:name="_Toc100953744"/>
      <w:bookmarkStart w:id="1566" w:name="_Toc94033171"/>
      <w:bookmarkStart w:id="1567" w:name="_Toc97037327"/>
      <w:bookmarkStart w:id="1568" w:name="_Toc88645379"/>
      <w:bookmarkStart w:id="1569" w:name="_Toc104547395"/>
      <w:bookmarkStart w:id="1570" w:name="_Toc73041754"/>
      <w:bookmarkStart w:id="1571" w:name="_Toc81244815"/>
      <w:bookmarkStart w:id="1572" w:name="_Toc72784208"/>
      <w:bookmarkStart w:id="1573" w:name="_Toc114134844"/>
      <w:bookmarkStart w:id="1574" w:name="_Toc120683512"/>
      <w:bookmarkStart w:id="1575" w:name="_Toc120683324"/>
      <w:bookmarkStart w:id="1576" w:name="_Toc133435029"/>
      <w:bookmarkStart w:id="1577" w:name="_Toc138690862"/>
      <w:bookmarkStart w:id="1578" w:name="_Toc151749592"/>
      <w:r>
        <w:t>5.2.2.1</w:t>
      </w:r>
      <w:r>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579" w:name="_Toc81244816"/>
      <w:bookmarkStart w:id="1580" w:name="_Toc72784209"/>
      <w:bookmarkStart w:id="1581" w:name="_Toc88645380"/>
      <w:bookmarkStart w:id="1582" w:name="_Toc73041755"/>
      <w:bookmarkStart w:id="1583" w:name="_Toc97037328"/>
      <w:bookmarkStart w:id="1584" w:name="_Toc97193112"/>
      <w:bookmarkStart w:id="1585" w:name="_Toc89426292"/>
      <w:bookmarkStart w:id="1586" w:name="_Toc100953745"/>
      <w:bookmarkStart w:id="1587" w:name="_Toc104547396"/>
      <w:bookmarkStart w:id="1588" w:name="_Toc94033172"/>
      <w:bookmarkStart w:id="1589" w:name="_Toc114134845"/>
      <w:bookmarkStart w:id="1590" w:name="_Toc120683513"/>
      <w:bookmarkStart w:id="1591" w:name="_Toc112939464"/>
      <w:bookmarkStart w:id="1592" w:name="_Toc120683325"/>
      <w:bookmarkStart w:id="1593" w:name="_Toc133435030"/>
      <w:bookmarkStart w:id="1594" w:name="_Toc138690863"/>
      <w:bookmarkStart w:id="1595" w:name="_Toc151749593"/>
      <w:r>
        <w:t>5.2.2.2</w:t>
      </w:r>
      <w:r>
        <w:tab/>
        <w:t>HTTP standard headers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7D0BC137" w14:textId="77777777" w:rsidR="00CA62AF" w:rsidRDefault="00525D1B">
      <w:pPr>
        <w:pStyle w:val="50"/>
        <w:rPr>
          <w:lang w:eastAsia="zh-CN"/>
        </w:rPr>
      </w:pPr>
      <w:bookmarkStart w:id="1596" w:name="_Toc97193113"/>
      <w:bookmarkStart w:id="1597" w:name="_Toc72784210"/>
      <w:bookmarkStart w:id="1598" w:name="_Toc100953746"/>
      <w:bookmarkStart w:id="1599" w:name="_Toc89426293"/>
      <w:bookmarkStart w:id="1600" w:name="_Toc88645381"/>
      <w:bookmarkStart w:id="1601" w:name="_Toc94033173"/>
      <w:bookmarkStart w:id="1602" w:name="_Toc97037329"/>
      <w:bookmarkStart w:id="1603" w:name="_Toc104547397"/>
      <w:bookmarkStart w:id="1604" w:name="_Toc112939465"/>
      <w:bookmarkStart w:id="1605" w:name="_Toc73041756"/>
      <w:bookmarkStart w:id="1606" w:name="_Toc81244817"/>
      <w:bookmarkStart w:id="1607" w:name="_Toc114134846"/>
      <w:bookmarkStart w:id="1608" w:name="_Toc120683326"/>
      <w:bookmarkStart w:id="1609" w:name="_Toc120683514"/>
      <w:bookmarkStart w:id="1610" w:name="_Toc133435031"/>
      <w:bookmarkStart w:id="1611" w:name="_Toc138690864"/>
      <w:bookmarkStart w:id="1612" w:name="_Toc151749594"/>
      <w:r>
        <w:t>5.2.2.2.1</w:t>
      </w:r>
      <w:r>
        <w:rPr>
          <w:rFonts w:hint="eastAsia"/>
          <w:lang w:eastAsia="zh-CN"/>
        </w:rPr>
        <w:tab/>
      </w:r>
      <w:r>
        <w:rPr>
          <w:lang w:eastAsia="zh-CN"/>
        </w:rPr>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613" w:name="_Toc72784211"/>
      <w:bookmarkStart w:id="1614" w:name="_Toc112939466"/>
      <w:bookmarkStart w:id="1615" w:name="_Toc94033174"/>
      <w:bookmarkStart w:id="1616" w:name="_Toc88645382"/>
      <w:bookmarkStart w:id="1617" w:name="_Toc114134847"/>
      <w:bookmarkStart w:id="1618" w:name="_Toc97037330"/>
      <w:bookmarkStart w:id="1619" w:name="_Toc120683515"/>
      <w:bookmarkStart w:id="1620" w:name="_Toc120683327"/>
      <w:bookmarkStart w:id="1621" w:name="_Toc104547398"/>
      <w:bookmarkStart w:id="1622" w:name="_Toc97193114"/>
      <w:bookmarkStart w:id="1623" w:name="_Toc89426294"/>
      <w:bookmarkStart w:id="1624" w:name="_Toc100953747"/>
      <w:bookmarkStart w:id="1625" w:name="_Toc73041757"/>
      <w:bookmarkStart w:id="1626" w:name="_Toc81244818"/>
      <w:bookmarkStart w:id="1627" w:name="_Toc133435032"/>
      <w:bookmarkStart w:id="1628" w:name="_Toc138690865"/>
      <w:bookmarkStart w:id="1629" w:name="_Toc151749595"/>
      <w:r>
        <w:t>5.2.2.2.2</w:t>
      </w:r>
      <w:r>
        <w:tab/>
        <w:t>Content type</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630" w:name="_Toc104547399"/>
      <w:bookmarkStart w:id="1631" w:name="_Toc112939467"/>
      <w:bookmarkStart w:id="1632" w:name="_Toc114134848"/>
      <w:bookmarkStart w:id="1633" w:name="_Toc100953748"/>
      <w:bookmarkStart w:id="1634" w:name="_Toc97037331"/>
      <w:bookmarkStart w:id="1635" w:name="_Toc120683328"/>
      <w:bookmarkStart w:id="1636" w:name="_Toc97193115"/>
      <w:bookmarkStart w:id="1637" w:name="_Toc120683516"/>
      <w:bookmarkStart w:id="1638" w:name="_Toc89426295"/>
      <w:bookmarkStart w:id="1639" w:name="_Toc94033175"/>
      <w:bookmarkStart w:id="1640" w:name="_Toc81244819"/>
      <w:bookmarkStart w:id="1641" w:name="_Toc88645383"/>
      <w:bookmarkStart w:id="1642" w:name="_Toc73041758"/>
      <w:bookmarkStart w:id="1643" w:name="_Toc72784212"/>
      <w:bookmarkStart w:id="1644" w:name="_Toc133435033"/>
      <w:bookmarkStart w:id="1645"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646" w:name="_Toc151749596"/>
      <w:r>
        <w:t>5.2.2.3</w:t>
      </w:r>
      <w:r>
        <w:tab/>
        <w:t>HTTP custom headers</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647" w:name="_Toc120683517"/>
      <w:bookmarkStart w:id="1648" w:name="_Toc120683329"/>
      <w:bookmarkStart w:id="1649" w:name="_Toc112939468"/>
      <w:bookmarkStart w:id="1650" w:name="_Toc114134849"/>
      <w:bookmarkStart w:id="1651" w:name="_Toc104547400"/>
      <w:bookmarkStart w:id="1652" w:name="_Toc94033176"/>
      <w:bookmarkStart w:id="1653" w:name="_Toc100953749"/>
      <w:bookmarkStart w:id="1654" w:name="_Toc88645384"/>
      <w:bookmarkStart w:id="1655" w:name="_Toc97193116"/>
      <w:bookmarkStart w:id="1656" w:name="_Toc97037332"/>
      <w:bookmarkStart w:id="1657" w:name="_Toc73041759"/>
      <w:bookmarkStart w:id="1658" w:name="_Toc89426296"/>
      <w:bookmarkStart w:id="1659" w:name="_Toc81244820"/>
      <w:bookmarkStart w:id="1660" w:name="_Toc72784213"/>
      <w:bookmarkStart w:id="1661" w:name="_Toc133435034"/>
      <w:bookmarkStart w:id="1662" w:name="_Toc138690867"/>
      <w:bookmarkStart w:id="1663" w:name="_Toc151749597"/>
      <w:r>
        <w:t>5.2.3</w:t>
      </w:r>
      <w:r>
        <w:tab/>
        <w:t>Resources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41A77BDF" w14:textId="77777777" w:rsidR="001F1640" w:rsidRDefault="001F1640" w:rsidP="001F1640">
      <w:bookmarkStart w:id="1664" w:name="_Toc72784214"/>
      <w:bookmarkStart w:id="1665" w:name="_Toc81244821"/>
      <w:bookmarkStart w:id="1666" w:name="_Toc73041760"/>
      <w:bookmarkStart w:id="1667" w:name="_Toc112939469"/>
      <w:bookmarkStart w:id="1668" w:name="_Toc120683518"/>
      <w:bookmarkStart w:id="1669" w:name="_Toc100953750"/>
      <w:bookmarkStart w:id="1670" w:name="_Toc104547401"/>
      <w:bookmarkStart w:id="1671" w:name="_Toc114134850"/>
      <w:bookmarkStart w:id="1672" w:name="_Toc120683330"/>
      <w:bookmarkStart w:id="1673" w:name="_Toc94033177"/>
      <w:bookmarkStart w:id="1674" w:name="_Toc88645385"/>
      <w:bookmarkStart w:id="1675" w:name="_Toc97193117"/>
      <w:bookmarkStart w:id="1676" w:name="_Toc89426297"/>
      <w:bookmarkStart w:id="1677" w:name="_Toc97037333"/>
      <w:r>
        <w:t>There are no resources defined for this API in this release of the specification.</w:t>
      </w:r>
    </w:p>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14:paraId="7B24ABDC" w14:textId="77777777" w:rsidR="00CA62AF" w:rsidRPr="001F1640" w:rsidRDefault="00CA62AF"/>
    <w:p w14:paraId="48E219E5" w14:textId="77777777" w:rsidR="00CA62AF" w:rsidRDefault="00525D1B">
      <w:pPr>
        <w:pStyle w:val="30"/>
      </w:pPr>
      <w:bookmarkStart w:id="1678" w:name="_Toc112939475"/>
      <w:bookmarkStart w:id="1679" w:name="_Toc120683336"/>
      <w:bookmarkStart w:id="1680" w:name="_Toc114134856"/>
      <w:bookmarkStart w:id="1681" w:name="_Toc120683524"/>
      <w:bookmarkStart w:id="1682" w:name="_Toc104547407"/>
      <w:bookmarkStart w:id="1683" w:name="_Toc97037339"/>
      <w:bookmarkStart w:id="1684" w:name="_Toc81244835"/>
      <w:bookmarkStart w:id="1685" w:name="_Toc88645399"/>
      <w:bookmarkStart w:id="1686" w:name="_Toc94033191"/>
      <w:bookmarkStart w:id="1687" w:name="_Toc72784228"/>
      <w:bookmarkStart w:id="1688" w:name="_Toc100953756"/>
      <w:bookmarkStart w:id="1689" w:name="_Toc89426311"/>
      <w:bookmarkStart w:id="1690" w:name="_Toc73041774"/>
      <w:bookmarkStart w:id="1691" w:name="_Toc97193123"/>
      <w:bookmarkStart w:id="1692" w:name="_Toc133435035"/>
      <w:bookmarkStart w:id="1693" w:name="_Toc138690868"/>
      <w:bookmarkStart w:id="1694" w:name="_Toc151749598"/>
      <w:r>
        <w:t>5.2.4</w:t>
      </w:r>
      <w:r>
        <w:tab/>
        <w:t>Custom Operations without associated resources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1757F70E" w14:textId="0B3160F9" w:rsidR="001F1640" w:rsidRDefault="001F1640" w:rsidP="001F1640">
      <w:bookmarkStart w:id="1695" w:name="_Toc112939476"/>
      <w:bookmarkStart w:id="1696" w:name="_Toc120683337"/>
      <w:bookmarkStart w:id="1697" w:name="_Toc104547408"/>
      <w:bookmarkStart w:id="1698" w:name="_Toc120683525"/>
      <w:bookmarkStart w:id="1699" w:name="_Toc114134857"/>
      <w:bookmarkStart w:id="1700" w:name="_Toc73041780"/>
      <w:bookmarkStart w:id="1701" w:name="_Toc97037340"/>
      <w:bookmarkStart w:id="1702" w:name="_Toc100953757"/>
      <w:bookmarkStart w:id="1703" w:name="_Toc88645405"/>
      <w:bookmarkStart w:id="1704" w:name="_Toc94033197"/>
      <w:bookmarkStart w:id="1705" w:name="_Toc81244841"/>
      <w:bookmarkStart w:id="1706" w:name="_Toc97193124"/>
      <w:bookmarkStart w:id="1707" w:name="_Toc89426317"/>
      <w:bookmarkStart w:id="1708" w:name="_Toc72784234"/>
      <w:r>
        <w:t>There are no custom operations without associated resources defined for this API in this release of the specification.</w:t>
      </w:r>
    </w:p>
    <w:p w14:paraId="4B78A2F4" w14:textId="77777777" w:rsidR="00CA62AF" w:rsidRDefault="00525D1B">
      <w:pPr>
        <w:pStyle w:val="30"/>
      </w:pPr>
      <w:bookmarkStart w:id="1709" w:name="_Toc133435036"/>
      <w:bookmarkStart w:id="1710" w:name="_Toc138690869"/>
      <w:bookmarkStart w:id="1711" w:name="_Toc151749599"/>
      <w:r>
        <w:t>5.2.5</w:t>
      </w:r>
      <w:r>
        <w:tab/>
        <w:t>Notifications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6E1046BA" w14:textId="77777777" w:rsidR="00CA62AF" w:rsidRDefault="00525D1B">
      <w:pPr>
        <w:pStyle w:val="40"/>
      </w:pPr>
      <w:bookmarkStart w:id="1712" w:name="_Toc94033198"/>
      <w:bookmarkStart w:id="1713" w:name="_Toc72784235"/>
      <w:bookmarkStart w:id="1714" w:name="_Toc81244842"/>
      <w:bookmarkStart w:id="1715" w:name="_Toc89426318"/>
      <w:bookmarkStart w:id="1716" w:name="_Toc73041781"/>
      <w:bookmarkStart w:id="1717" w:name="_Toc88645406"/>
      <w:bookmarkStart w:id="1718" w:name="_Toc120683338"/>
      <w:bookmarkStart w:id="1719" w:name="_Toc114134858"/>
      <w:bookmarkStart w:id="1720" w:name="_Toc120683526"/>
      <w:bookmarkStart w:id="1721" w:name="_Toc104547409"/>
      <w:bookmarkStart w:id="1722" w:name="_Toc97193125"/>
      <w:bookmarkStart w:id="1723" w:name="_Toc97037341"/>
      <w:bookmarkStart w:id="1724" w:name="_Toc112939477"/>
      <w:bookmarkStart w:id="1725" w:name="_Toc100953758"/>
      <w:bookmarkStart w:id="1726" w:name="_Toc133435037"/>
      <w:bookmarkStart w:id="1727" w:name="_Toc138690870"/>
      <w:bookmarkStart w:id="1728" w:name="_Toc151749600"/>
      <w:r>
        <w:t>5.2.5.1</w:t>
      </w:r>
      <w:r>
        <w:tab/>
        <w:t>General</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1729" w:name="_Toc72784236"/>
      <w:bookmarkStart w:id="1730" w:name="_Toc100953759"/>
      <w:bookmarkStart w:id="1731" w:name="_Toc112939478"/>
      <w:bookmarkStart w:id="1732" w:name="_Toc88645407"/>
      <w:bookmarkStart w:id="1733" w:name="_Toc81244843"/>
      <w:bookmarkStart w:id="1734" w:name="_Toc73041782"/>
      <w:bookmarkStart w:id="1735" w:name="_Toc89426319"/>
      <w:bookmarkStart w:id="1736" w:name="_Toc120683527"/>
      <w:bookmarkStart w:id="1737" w:name="_Toc114134859"/>
      <w:bookmarkStart w:id="1738" w:name="_Toc97193126"/>
      <w:bookmarkStart w:id="1739" w:name="_Toc97037342"/>
      <w:bookmarkStart w:id="1740" w:name="_Toc120683339"/>
      <w:bookmarkStart w:id="1741" w:name="_Toc104547410"/>
      <w:bookmarkStart w:id="1742" w:name="_Toc94033199"/>
      <w:bookmarkStart w:id="1743" w:name="_Toc133435038"/>
      <w:bookmarkStart w:id="1744" w:name="_Toc138690871"/>
      <w:bookmarkStart w:id="1745" w:name="_Toc151749601"/>
      <w:r>
        <w:t>5.2.5.2</w:t>
      </w:r>
      <w:r>
        <w:tab/>
      </w:r>
      <w:r>
        <w:rPr>
          <w:lang w:eastAsia="ja-JP"/>
        </w:rPr>
        <w:t>MFAF Notification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4BDC48B4" w14:textId="77777777" w:rsidR="00CA62AF" w:rsidRDefault="00525D1B">
      <w:pPr>
        <w:pStyle w:val="50"/>
      </w:pPr>
      <w:bookmarkStart w:id="1746" w:name="_Toc89426320"/>
      <w:bookmarkStart w:id="1747" w:name="_Toc72784237"/>
      <w:bookmarkStart w:id="1748" w:name="_Toc120683340"/>
      <w:bookmarkStart w:id="1749" w:name="_Toc88645408"/>
      <w:bookmarkStart w:id="1750" w:name="_Toc73041783"/>
      <w:bookmarkStart w:id="1751" w:name="_Toc114134860"/>
      <w:bookmarkStart w:id="1752" w:name="_Toc94033200"/>
      <w:bookmarkStart w:id="1753" w:name="_Toc120683528"/>
      <w:bookmarkStart w:id="1754" w:name="_Toc97193127"/>
      <w:bookmarkStart w:id="1755" w:name="_Toc112939479"/>
      <w:bookmarkStart w:id="1756" w:name="_Toc100953760"/>
      <w:bookmarkStart w:id="1757" w:name="_Toc104547411"/>
      <w:bookmarkStart w:id="1758" w:name="_Toc81244844"/>
      <w:bookmarkStart w:id="1759" w:name="_Toc97037343"/>
      <w:bookmarkStart w:id="1760" w:name="_Toc133435039"/>
      <w:bookmarkStart w:id="1761" w:name="_Toc138690872"/>
      <w:bookmarkStart w:id="1762" w:name="_Toc151749602"/>
      <w:r>
        <w:t>5.2.5.2.1</w:t>
      </w:r>
      <w:r>
        <w:tab/>
        <w:t>Description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763" w:name="_Toc73041784"/>
      <w:bookmarkStart w:id="1764" w:name="_Toc120683341"/>
      <w:bookmarkStart w:id="1765" w:name="_Toc94033201"/>
      <w:bookmarkStart w:id="1766" w:name="_Toc100953761"/>
      <w:bookmarkStart w:id="1767" w:name="_Toc97193128"/>
      <w:bookmarkStart w:id="1768" w:name="_Toc120683529"/>
      <w:bookmarkStart w:id="1769" w:name="_Toc104547412"/>
      <w:bookmarkStart w:id="1770" w:name="_Toc81244845"/>
      <w:bookmarkStart w:id="1771" w:name="_Toc88645409"/>
      <w:bookmarkStart w:id="1772" w:name="_Toc114134861"/>
      <w:bookmarkStart w:id="1773" w:name="_Toc112939480"/>
      <w:bookmarkStart w:id="1774" w:name="_Toc89426321"/>
      <w:bookmarkStart w:id="1775" w:name="_Toc97037344"/>
      <w:bookmarkStart w:id="1776" w:name="_Toc72784238"/>
      <w:bookmarkStart w:id="1777" w:name="_Toc133435040"/>
      <w:bookmarkStart w:id="1778" w:name="_Toc138690873"/>
      <w:bookmarkStart w:id="1779" w:name="_Toc151749603"/>
      <w:r>
        <w:t>5.2.5.2.2</w:t>
      </w:r>
      <w:r>
        <w:tab/>
        <w:t>Target URI</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1780" w:name="_Toc73041785"/>
      <w:bookmarkStart w:id="1781" w:name="_Toc89426322"/>
      <w:bookmarkStart w:id="1782" w:name="_Toc97037345"/>
      <w:bookmarkStart w:id="1783" w:name="_Toc120683342"/>
      <w:bookmarkStart w:id="1784" w:name="_Toc114134862"/>
      <w:bookmarkStart w:id="1785" w:name="_Toc94033202"/>
      <w:bookmarkStart w:id="1786" w:name="_Toc97193129"/>
      <w:bookmarkStart w:id="1787" w:name="_Toc81244846"/>
      <w:bookmarkStart w:id="1788" w:name="_Toc112939481"/>
      <w:bookmarkStart w:id="1789" w:name="_Toc120683530"/>
      <w:bookmarkStart w:id="1790" w:name="_Toc104547413"/>
      <w:bookmarkStart w:id="1791" w:name="_Toc88645410"/>
      <w:bookmarkStart w:id="1792" w:name="_Toc100953762"/>
      <w:bookmarkStart w:id="1793" w:name="_Toc72784239"/>
      <w:bookmarkStart w:id="1794" w:name="_Toc133435041"/>
      <w:bookmarkStart w:id="1795" w:name="_Toc138690874"/>
      <w:bookmarkStart w:id="1796" w:name="_Toc151749604"/>
      <w:r>
        <w:t>5.2.5.2.3</w:t>
      </w:r>
      <w:r>
        <w:tab/>
        <w:t>Standard Methods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41BE4183" w14:textId="77777777" w:rsidR="00CA62AF" w:rsidRDefault="00525D1B">
      <w:pPr>
        <w:pStyle w:val="6"/>
      </w:pPr>
      <w:bookmarkStart w:id="1797" w:name="_Toc114134863"/>
      <w:bookmarkStart w:id="1798" w:name="_Toc88645411"/>
      <w:bookmarkStart w:id="1799" w:name="_Toc97037346"/>
      <w:bookmarkStart w:id="1800" w:name="_Toc97193130"/>
      <w:bookmarkStart w:id="1801" w:name="_Toc73041786"/>
      <w:bookmarkStart w:id="1802" w:name="_Toc104547414"/>
      <w:bookmarkStart w:id="1803" w:name="_Toc81244847"/>
      <w:bookmarkStart w:id="1804" w:name="_Toc120683531"/>
      <w:bookmarkStart w:id="1805" w:name="_Toc89426323"/>
      <w:bookmarkStart w:id="1806" w:name="_Toc112939482"/>
      <w:bookmarkStart w:id="1807" w:name="_Toc120683343"/>
      <w:bookmarkStart w:id="1808" w:name="_Toc72784240"/>
      <w:bookmarkStart w:id="1809" w:name="_Toc94033203"/>
      <w:bookmarkStart w:id="1810" w:name="_Toc100953763"/>
      <w:bookmarkStart w:id="1811" w:name="_Toc133435042"/>
      <w:bookmarkStart w:id="1812" w:name="_Toc138690875"/>
      <w:bookmarkStart w:id="1813" w:name="_Toc151749605"/>
      <w:r>
        <w:t>5.2.5.2.3.1</w:t>
      </w:r>
      <w:r>
        <w:tab/>
        <w:t>POST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AE42072" w14:textId="77777777" w:rsidR="00CA62AF" w:rsidRDefault="00525D1B">
      <w:bookmarkStart w:id="1814" w:name="_Toc104547415"/>
      <w:bookmarkStart w:id="1815" w:name="_Toc100953764"/>
      <w:bookmarkStart w:id="1816" w:name="_Toc97037347"/>
      <w:bookmarkStart w:id="1817"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1818" w:name="_Toc112939483"/>
      <w:bookmarkStart w:id="1819" w:name="_Toc120683532"/>
      <w:bookmarkStart w:id="1820" w:name="_Toc114134864"/>
      <w:bookmarkStart w:id="1821" w:name="_Toc120683344"/>
      <w:bookmarkStart w:id="1822"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1823" w:name="_Toc138690876"/>
      <w:bookmarkStart w:id="1824" w:name="_Toc151749606"/>
      <w:r>
        <w:t>5.2.5.3</w:t>
      </w:r>
      <w:r>
        <w:tab/>
      </w:r>
      <w:r>
        <w:rPr>
          <w:rFonts w:eastAsia="Times New Roman"/>
        </w:rPr>
        <w:t>Fetch Notification</w:t>
      </w:r>
      <w:bookmarkEnd w:id="1814"/>
      <w:bookmarkEnd w:id="1815"/>
      <w:bookmarkEnd w:id="1816"/>
      <w:bookmarkEnd w:id="1817"/>
      <w:bookmarkEnd w:id="1818"/>
      <w:bookmarkEnd w:id="1819"/>
      <w:bookmarkEnd w:id="1820"/>
      <w:bookmarkEnd w:id="1821"/>
      <w:bookmarkEnd w:id="1822"/>
      <w:bookmarkEnd w:id="1823"/>
      <w:bookmarkEnd w:id="1824"/>
    </w:p>
    <w:p w14:paraId="058FA51A" w14:textId="77777777" w:rsidR="00CA62AF" w:rsidRDefault="00525D1B">
      <w:pPr>
        <w:pStyle w:val="50"/>
      </w:pPr>
      <w:bookmarkStart w:id="1825" w:name="_Toc112939484"/>
      <w:bookmarkStart w:id="1826" w:name="_Toc97193132"/>
      <w:bookmarkStart w:id="1827" w:name="_Toc104547416"/>
      <w:bookmarkStart w:id="1828" w:name="_Toc114134865"/>
      <w:bookmarkStart w:id="1829" w:name="_Toc120683533"/>
      <w:bookmarkStart w:id="1830" w:name="_Toc100953765"/>
      <w:bookmarkStart w:id="1831" w:name="_Toc120683345"/>
      <w:bookmarkStart w:id="1832" w:name="_Toc97037348"/>
      <w:bookmarkStart w:id="1833" w:name="_Toc133435044"/>
      <w:bookmarkStart w:id="1834" w:name="_Toc138690877"/>
      <w:bookmarkStart w:id="1835" w:name="_Toc151749607"/>
      <w:r>
        <w:t>5.2.5.3.1</w:t>
      </w:r>
      <w:r>
        <w:tab/>
        <w:t>Description</w:t>
      </w:r>
      <w:bookmarkEnd w:id="1825"/>
      <w:bookmarkEnd w:id="1826"/>
      <w:bookmarkEnd w:id="1827"/>
      <w:bookmarkEnd w:id="1828"/>
      <w:bookmarkEnd w:id="1829"/>
      <w:bookmarkEnd w:id="1830"/>
      <w:bookmarkEnd w:id="1831"/>
      <w:bookmarkEnd w:id="1832"/>
      <w:bookmarkEnd w:id="1833"/>
      <w:bookmarkEnd w:id="1834"/>
      <w:bookmarkEnd w:id="1835"/>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836" w:name="_Toc112939485"/>
      <w:bookmarkStart w:id="1837" w:name="_Toc104547417"/>
      <w:bookmarkStart w:id="1838" w:name="_Toc100953766"/>
      <w:bookmarkStart w:id="1839" w:name="_Toc97193133"/>
      <w:bookmarkStart w:id="1840" w:name="_Toc97037349"/>
      <w:bookmarkStart w:id="1841" w:name="_Toc114134866"/>
      <w:bookmarkStart w:id="1842" w:name="_Toc120683534"/>
      <w:bookmarkStart w:id="1843" w:name="_Toc120683346"/>
      <w:bookmarkStart w:id="1844" w:name="_Toc133435045"/>
      <w:bookmarkStart w:id="1845" w:name="_Toc138690878"/>
      <w:bookmarkStart w:id="1846" w:name="_Toc151749608"/>
      <w:r>
        <w:t>5.2.5.3.2</w:t>
      </w:r>
      <w:r>
        <w:tab/>
        <w:t>Target URI</w:t>
      </w:r>
      <w:bookmarkEnd w:id="1836"/>
      <w:bookmarkEnd w:id="1837"/>
      <w:bookmarkEnd w:id="1838"/>
      <w:bookmarkEnd w:id="1839"/>
      <w:bookmarkEnd w:id="1840"/>
      <w:bookmarkEnd w:id="1841"/>
      <w:bookmarkEnd w:id="1842"/>
      <w:bookmarkEnd w:id="1843"/>
      <w:bookmarkEnd w:id="1844"/>
      <w:bookmarkEnd w:id="1845"/>
      <w:bookmarkEnd w:id="184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1847" w:name="_Toc114134867"/>
      <w:bookmarkStart w:id="1848" w:name="_Toc36037720"/>
      <w:bookmarkStart w:id="1849" w:name="_Toc45132989"/>
      <w:bookmarkStart w:id="1850" w:name="_Toc43298212"/>
      <w:bookmarkStart w:id="1851" w:name="_Toc120683347"/>
      <w:bookmarkStart w:id="1852" w:name="_Toc34210695"/>
      <w:bookmarkStart w:id="1853" w:name="_Toc50023802"/>
      <w:bookmarkStart w:id="1854" w:name="_Toc97193134"/>
      <w:bookmarkStart w:id="1855" w:name="_Toc39063154"/>
      <w:bookmarkStart w:id="1856" w:name="_Toc28011579"/>
      <w:bookmarkStart w:id="1857" w:name="_Toc120683535"/>
      <w:bookmarkStart w:id="1858" w:name="_Toc97037350"/>
      <w:bookmarkStart w:id="1859" w:name="_Toc104547418"/>
      <w:bookmarkStart w:id="1860" w:name="_Toc49935456"/>
      <w:bookmarkStart w:id="1861" w:name="_Toc112939486"/>
      <w:bookmarkStart w:id="1862" w:name="_Toc100953767"/>
      <w:bookmarkStart w:id="1863" w:name="_Toc83230072"/>
      <w:bookmarkStart w:id="1864" w:name="_Toc66277780"/>
      <w:bookmarkStart w:id="1865" w:name="_Toc51761292"/>
      <w:bookmarkStart w:id="1866" w:name="_Toc56672222"/>
      <w:bookmarkStart w:id="1867" w:name="_Toc133435046"/>
      <w:bookmarkStart w:id="1868" w:name="_Toc138690879"/>
      <w:bookmarkStart w:id="1869" w:name="_Toc151749609"/>
      <w:r>
        <w:lastRenderedPageBreak/>
        <w:t>5.2.5.3.3</w:t>
      </w:r>
      <w:r>
        <w:tab/>
        <w:t>Standard Methods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541A3178" w14:textId="77777777" w:rsidR="00CA62AF" w:rsidRDefault="00525D1B">
      <w:pPr>
        <w:pStyle w:val="6"/>
      </w:pPr>
      <w:bookmarkStart w:id="1870" w:name="_Toc97037351"/>
      <w:bookmarkStart w:id="1871" w:name="_Toc120683536"/>
      <w:bookmarkStart w:id="1872" w:name="_Toc100953768"/>
      <w:bookmarkStart w:id="1873" w:name="_Toc120683348"/>
      <w:bookmarkStart w:id="1874" w:name="_Toc97193135"/>
      <w:bookmarkStart w:id="1875" w:name="_Toc112939487"/>
      <w:bookmarkStart w:id="1876" w:name="_Toc104547419"/>
      <w:bookmarkStart w:id="1877" w:name="_Toc114134868"/>
      <w:bookmarkStart w:id="1878" w:name="_Toc133435047"/>
      <w:bookmarkStart w:id="1879" w:name="_Toc138690880"/>
      <w:bookmarkStart w:id="1880" w:name="_Toc151749610"/>
      <w:r>
        <w:t>5.2.5.3.3.1</w:t>
      </w:r>
      <w:r>
        <w:tab/>
        <w:t>POST</w:t>
      </w:r>
      <w:bookmarkEnd w:id="1870"/>
      <w:bookmarkEnd w:id="1871"/>
      <w:bookmarkEnd w:id="1872"/>
      <w:bookmarkEnd w:id="1873"/>
      <w:bookmarkEnd w:id="1874"/>
      <w:bookmarkEnd w:id="1875"/>
      <w:bookmarkEnd w:id="1876"/>
      <w:bookmarkEnd w:id="1877"/>
      <w:bookmarkEnd w:id="1878"/>
      <w:bookmarkEnd w:id="1879"/>
      <w:bookmarkEnd w:id="1880"/>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1881" w:name="_Toc88645413"/>
      <w:bookmarkStart w:id="1882" w:name="_Toc73041788"/>
      <w:bookmarkStart w:id="1883" w:name="_Toc72784242"/>
      <w:bookmarkStart w:id="1884" w:name="_Toc81244849"/>
      <w:bookmarkStart w:id="1885" w:name="_Toc112939488"/>
      <w:bookmarkStart w:id="1886" w:name="_Toc89426325"/>
      <w:bookmarkStart w:id="1887" w:name="_Toc97193136"/>
      <w:bookmarkStart w:id="1888" w:name="_Toc114134869"/>
      <w:bookmarkStart w:id="1889" w:name="_Toc120683349"/>
      <w:bookmarkStart w:id="1890" w:name="_Toc97037352"/>
      <w:bookmarkStart w:id="1891" w:name="_Toc94033204"/>
      <w:bookmarkStart w:id="1892" w:name="_Toc104547420"/>
      <w:bookmarkStart w:id="1893" w:name="_Toc120683537"/>
      <w:bookmarkStart w:id="1894" w:name="_Toc100953769"/>
      <w:bookmarkStart w:id="1895" w:name="_Toc133435048"/>
      <w:bookmarkStart w:id="1896" w:name="_Toc138690881"/>
      <w:bookmarkStart w:id="1897" w:name="_Toc151749611"/>
      <w:r>
        <w:t>5.2.6</w:t>
      </w:r>
      <w:r>
        <w:tab/>
        <w:t>Data Model</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04504FB9" w14:textId="77777777" w:rsidR="00CA62AF" w:rsidRDefault="00525D1B">
      <w:pPr>
        <w:pStyle w:val="40"/>
      </w:pPr>
      <w:bookmarkStart w:id="1898" w:name="_Toc114134870"/>
      <w:bookmarkStart w:id="1899" w:name="_Toc97193137"/>
      <w:bookmarkStart w:id="1900" w:name="_Toc97037353"/>
      <w:bookmarkStart w:id="1901" w:name="_Toc88645414"/>
      <w:bookmarkStart w:id="1902" w:name="_Toc89426326"/>
      <w:bookmarkStart w:id="1903" w:name="_Toc94033205"/>
      <w:bookmarkStart w:id="1904" w:name="_Toc100953770"/>
      <w:bookmarkStart w:id="1905" w:name="_Toc112939489"/>
      <w:bookmarkStart w:id="1906" w:name="_Toc81244850"/>
      <w:bookmarkStart w:id="1907" w:name="_Toc104547421"/>
      <w:bookmarkStart w:id="1908" w:name="_Toc120683538"/>
      <w:bookmarkStart w:id="1909" w:name="_Toc120683350"/>
      <w:bookmarkStart w:id="1910" w:name="_Toc73041789"/>
      <w:bookmarkStart w:id="1911" w:name="_Toc72784243"/>
      <w:bookmarkStart w:id="1912" w:name="_Toc133435049"/>
      <w:bookmarkStart w:id="1913" w:name="_Toc138690882"/>
      <w:bookmarkStart w:id="1914" w:name="_Toc151749612"/>
      <w:r>
        <w:t>5.2.6.1</w:t>
      </w:r>
      <w:r>
        <w:tab/>
        <w:t>General</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1915" w:name="_Toc120683539"/>
      <w:bookmarkStart w:id="1916" w:name="_Toc89426327"/>
      <w:bookmarkStart w:id="1917" w:name="_Toc97037354"/>
      <w:bookmarkStart w:id="1918" w:name="_Toc81244851"/>
      <w:bookmarkStart w:id="1919" w:name="_Toc88645415"/>
      <w:bookmarkStart w:id="1920" w:name="_Toc100953771"/>
      <w:bookmarkStart w:id="1921" w:name="_Toc72784244"/>
      <w:bookmarkStart w:id="1922" w:name="_Toc97193138"/>
      <w:bookmarkStart w:id="1923" w:name="_Toc112939490"/>
      <w:bookmarkStart w:id="1924" w:name="_Toc114134871"/>
      <w:bookmarkStart w:id="1925" w:name="_Toc94033206"/>
      <w:bookmarkStart w:id="1926" w:name="_Toc104547422"/>
      <w:bookmarkStart w:id="1927" w:name="_Toc120683351"/>
      <w:bookmarkStart w:id="1928" w:name="_Toc73041790"/>
      <w:bookmarkStart w:id="1929" w:name="_Toc133435050"/>
      <w:bookmarkStart w:id="1930" w:name="_Toc138690883"/>
      <w:bookmarkStart w:id="1931" w:name="_Toc151749613"/>
      <w:r>
        <w:rPr>
          <w:lang w:val="en-US"/>
        </w:rPr>
        <w:lastRenderedPageBreak/>
        <w:t>5.2.6.2</w:t>
      </w:r>
      <w:r>
        <w:rPr>
          <w:lang w:val="en-US"/>
        </w:rPr>
        <w:tab/>
        <w:t>Structured data types</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60966909" w14:textId="77777777" w:rsidR="00CA62AF" w:rsidRDefault="00525D1B">
      <w:pPr>
        <w:pStyle w:val="50"/>
      </w:pPr>
      <w:bookmarkStart w:id="1932" w:name="_Toc100953772"/>
      <w:bookmarkStart w:id="1933" w:name="_Toc120683540"/>
      <w:bookmarkStart w:id="1934" w:name="_Toc104547423"/>
      <w:bookmarkStart w:id="1935" w:name="_Toc72784245"/>
      <w:bookmarkStart w:id="1936" w:name="_Toc88645416"/>
      <w:bookmarkStart w:id="1937" w:name="_Toc97037355"/>
      <w:bookmarkStart w:id="1938" w:name="_Toc94033207"/>
      <w:bookmarkStart w:id="1939" w:name="_Toc89426328"/>
      <w:bookmarkStart w:id="1940" w:name="_Toc97193139"/>
      <w:bookmarkStart w:id="1941" w:name="_Toc81244852"/>
      <w:bookmarkStart w:id="1942" w:name="_Toc73041791"/>
      <w:bookmarkStart w:id="1943" w:name="_Toc114134872"/>
      <w:bookmarkStart w:id="1944" w:name="_Toc120683352"/>
      <w:bookmarkStart w:id="1945" w:name="_Toc112939491"/>
      <w:bookmarkStart w:id="1946" w:name="_Toc133435051"/>
      <w:bookmarkStart w:id="1947" w:name="_Toc138690884"/>
      <w:bookmarkStart w:id="1948" w:name="_Toc151749614"/>
      <w:r>
        <w:t>5.2.6.2.1</w:t>
      </w:r>
      <w:r>
        <w:tab/>
        <w:t>Introduction</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1949" w:name="_Toc73041792"/>
      <w:bookmarkStart w:id="1950" w:name="_Toc94033208"/>
      <w:bookmarkStart w:id="1951" w:name="_Toc89426329"/>
      <w:bookmarkStart w:id="1952" w:name="_Toc72784246"/>
      <w:bookmarkStart w:id="1953" w:name="_Toc81244853"/>
      <w:bookmarkStart w:id="1954" w:name="_Toc97193140"/>
      <w:bookmarkStart w:id="1955" w:name="_Toc88645417"/>
      <w:bookmarkStart w:id="1956" w:name="_Toc97037356"/>
      <w:bookmarkStart w:id="1957" w:name="_Toc120683353"/>
      <w:bookmarkStart w:id="1958" w:name="_Toc120683541"/>
      <w:bookmarkStart w:id="1959" w:name="_Toc114134873"/>
      <w:bookmarkStart w:id="1960" w:name="_Toc100953773"/>
      <w:bookmarkStart w:id="1961" w:name="_Toc104547424"/>
      <w:bookmarkStart w:id="1962" w:name="_Toc112939492"/>
      <w:bookmarkStart w:id="1963" w:name="_Toc133435052"/>
      <w:bookmarkStart w:id="1964" w:name="_Toc138690885"/>
      <w:bookmarkStart w:id="1965" w:name="_Toc151749615"/>
      <w:r>
        <w:t>5.2.6.2.2</w:t>
      </w:r>
      <w:r>
        <w:tab/>
        <w:t>Type: NmfafDataRetrievalNotification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966" w:name="_Hlk96706583"/>
            <w:r>
              <w:t>NmfafDataAnaNotification</w:t>
            </w:r>
            <w:bookmarkEnd w:id="1966"/>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967" w:name="_Hlk96682415"/>
            <w:r>
              <w:rPr>
                <w:lang w:eastAsia="ja-JP"/>
              </w:rPr>
              <w:t>fetchInstruction</w:t>
            </w:r>
            <w:bookmarkEnd w:id="1967"/>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1968" w:name="_Toc104547425"/>
      <w:bookmarkStart w:id="1969" w:name="_Toc89426330"/>
      <w:bookmarkStart w:id="1970" w:name="_Toc88645418"/>
      <w:bookmarkStart w:id="1971" w:name="_Toc73041793"/>
      <w:bookmarkStart w:id="1972" w:name="_Toc114134874"/>
      <w:bookmarkStart w:id="1973" w:name="_Toc120683354"/>
      <w:bookmarkStart w:id="1974" w:name="_Toc94033209"/>
      <w:bookmarkStart w:id="1975" w:name="_Toc112939493"/>
      <w:bookmarkStart w:id="1976" w:name="_Toc100953774"/>
      <w:bookmarkStart w:id="1977" w:name="_Toc97193141"/>
      <w:bookmarkStart w:id="1978" w:name="_Toc120683542"/>
      <w:bookmarkStart w:id="1979" w:name="_Toc81244854"/>
      <w:bookmarkStart w:id="1980" w:name="_Toc97037357"/>
      <w:bookmarkStart w:id="1981" w:name="_Toc72784247"/>
      <w:bookmarkStart w:id="1982" w:name="_Toc133435053"/>
      <w:bookmarkStart w:id="1983" w:name="_Toc138690886"/>
      <w:bookmarkStart w:id="1984" w:name="_Toc151749616"/>
      <w:r>
        <w:t>5.2.6.2.3</w:t>
      </w:r>
      <w:r>
        <w:tab/>
        <w:t xml:space="preserve">Type: </w:t>
      </w:r>
      <w:r>
        <w:rPr>
          <w:rFonts w:hint="eastAsia"/>
        </w:rPr>
        <w:t>F</w:t>
      </w:r>
      <w:r>
        <w:t>etchInstruction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985" w:name="_Hlk96542976"/>
            <w:r>
              <w:t>fetchUri</w:t>
            </w:r>
            <w:bookmarkEnd w:id="1985"/>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1986" w:name="_Toc114134875"/>
      <w:bookmarkStart w:id="1987" w:name="_Toc100953775"/>
      <w:bookmarkStart w:id="1988" w:name="_Toc104547426"/>
      <w:bookmarkStart w:id="1989" w:name="_Toc97037358"/>
      <w:bookmarkStart w:id="1990" w:name="_Toc97193142"/>
      <w:bookmarkStart w:id="1991" w:name="_Toc120683355"/>
      <w:bookmarkStart w:id="1992" w:name="_Toc120683543"/>
      <w:bookmarkStart w:id="1993" w:name="_Toc112939494"/>
      <w:bookmarkStart w:id="1994" w:name="_Toc133435054"/>
      <w:bookmarkStart w:id="1995" w:name="_Toc138690887"/>
      <w:bookmarkStart w:id="1996" w:name="_Toc151749617"/>
      <w:r>
        <w:t>5.2.6.2.4</w:t>
      </w:r>
      <w:r>
        <w:tab/>
        <w:t>Type: NmfafDataAnaNotification</w:t>
      </w:r>
      <w:bookmarkEnd w:id="1986"/>
      <w:bookmarkEnd w:id="1987"/>
      <w:bookmarkEnd w:id="1988"/>
      <w:bookmarkEnd w:id="1989"/>
      <w:bookmarkEnd w:id="1990"/>
      <w:bookmarkEnd w:id="1991"/>
      <w:bookmarkEnd w:id="1992"/>
      <w:bookmarkEnd w:id="1993"/>
      <w:bookmarkEnd w:id="1994"/>
      <w:bookmarkEnd w:id="1995"/>
      <w:bookmarkEnd w:id="1996"/>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997" w:name="_Hlk99036241"/>
            <w:r>
              <w:rPr>
                <w:lang w:eastAsia="zh-CN"/>
              </w:rPr>
              <w:t>dataNotif</w:t>
            </w:r>
            <w:bookmarkEnd w:id="1997"/>
          </w:p>
        </w:tc>
        <w:tc>
          <w:tcPr>
            <w:tcW w:w="1444" w:type="dxa"/>
          </w:tcPr>
          <w:p w14:paraId="033424D7" w14:textId="77777777" w:rsidR="00CA62AF" w:rsidRDefault="00525D1B">
            <w:pPr>
              <w:pStyle w:val="TAL"/>
            </w:pPr>
            <w:bookmarkStart w:id="1998" w:name="_Hlk99036224"/>
            <w:r>
              <w:t>DataNotificatio</w:t>
            </w:r>
            <w:bookmarkEnd w:id="1998"/>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1999" w:name="_Toc112939495"/>
      <w:bookmarkStart w:id="2000" w:name="_Toc104547427"/>
      <w:bookmarkStart w:id="2001" w:name="_Toc120683356"/>
      <w:bookmarkStart w:id="2002" w:name="_Toc81244855"/>
      <w:bookmarkStart w:id="2003" w:name="_Toc89426331"/>
      <w:bookmarkStart w:id="2004" w:name="_Toc97037359"/>
      <w:bookmarkStart w:id="2005" w:name="_Toc114134876"/>
      <w:bookmarkStart w:id="2006" w:name="_Toc100953776"/>
      <w:bookmarkStart w:id="2007" w:name="_Toc72784248"/>
      <w:bookmarkStart w:id="2008" w:name="_Toc73041794"/>
      <w:bookmarkStart w:id="2009" w:name="_Toc120683544"/>
      <w:bookmarkStart w:id="2010" w:name="_Toc94033210"/>
      <w:bookmarkStart w:id="2011" w:name="_Toc88645419"/>
      <w:bookmarkStart w:id="2012" w:name="_Toc97193143"/>
      <w:bookmarkStart w:id="2013" w:name="_Toc133435055"/>
      <w:bookmarkStart w:id="2014" w:name="_Toc138690888"/>
      <w:bookmarkStart w:id="2015" w:name="_Toc151749618"/>
      <w:r>
        <w:rPr>
          <w:lang w:val="en-US"/>
        </w:rPr>
        <w:lastRenderedPageBreak/>
        <w:t>5.2.6.3</w:t>
      </w:r>
      <w:r>
        <w:rPr>
          <w:lang w:val="en-US"/>
        </w:rPr>
        <w:tab/>
        <w:t>Simple data types and enumerations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E7971A5" w14:textId="77777777" w:rsidR="00CA62AF" w:rsidRDefault="00525D1B">
      <w:pPr>
        <w:pStyle w:val="50"/>
      </w:pPr>
      <w:bookmarkStart w:id="2016" w:name="_Toc97193144"/>
      <w:bookmarkStart w:id="2017" w:name="_Toc73041795"/>
      <w:bookmarkStart w:id="2018" w:name="_Toc89426332"/>
      <w:bookmarkStart w:id="2019" w:name="_Toc72784249"/>
      <w:bookmarkStart w:id="2020" w:name="_Toc97037360"/>
      <w:bookmarkStart w:id="2021" w:name="_Toc120683545"/>
      <w:bookmarkStart w:id="2022" w:name="_Toc94033211"/>
      <w:bookmarkStart w:id="2023" w:name="_Toc88645420"/>
      <w:bookmarkStart w:id="2024" w:name="_Toc120683357"/>
      <w:bookmarkStart w:id="2025" w:name="_Toc112939496"/>
      <w:bookmarkStart w:id="2026" w:name="_Toc100953777"/>
      <w:bookmarkStart w:id="2027" w:name="_Toc114134877"/>
      <w:bookmarkStart w:id="2028" w:name="_Toc81244856"/>
      <w:bookmarkStart w:id="2029" w:name="_Toc104547428"/>
      <w:bookmarkStart w:id="2030" w:name="_Toc133435056"/>
      <w:bookmarkStart w:id="2031" w:name="_Toc138690889"/>
      <w:bookmarkStart w:id="2032" w:name="_Toc151749619"/>
      <w:r>
        <w:t>5.2.6.3.1</w:t>
      </w:r>
      <w:r>
        <w:tab/>
        <w:t>Introduction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033" w:name="_Toc88645421"/>
      <w:bookmarkStart w:id="2034" w:name="_Toc89426333"/>
      <w:bookmarkStart w:id="2035" w:name="_Toc81244857"/>
      <w:bookmarkStart w:id="2036" w:name="_Toc73041796"/>
      <w:bookmarkStart w:id="2037" w:name="_Toc72784250"/>
      <w:bookmarkStart w:id="2038" w:name="_Toc120683546"/>
      <w:bookmarkStart w:id="2039" w:name="_Toc97193145"/>
      <w:bookmarkStart w:id="2040" w:name="_Toc112939497"/>
      <w:bookmarkStart w:id="2041" w:name="_Toc114134878"/>
      <w:bookmarkStart w:id="2042" w:name="_Toc100953778"/>
      <w:bookmarkStart w:id="2043" w:name="_Toc104547429"/>
      <w:bookmarkStart w:id="2044" w:name="_Toc120683358"/>
      <w:bookmarkStart w:id="2045" w:name="_Toc97037361"/>
      <w:bookmarkStart w:id="2046" w:name="_Toc94033212"/>
      <w:bookmarkStart w:id="2047" w:name="_Toc133435057"/>
      <w:bookmarkStart w:id="2048" w:name="_Toc138690890"/>
      <w:bookmarkStart w:id="2049" w:name="_Toc151749620"/>
      <w:r>
        <w:t>5.2.6.3.2</w:t>
      </w:r>
      <w:r>
        <w:tab/>
        <w:t>Simple data types</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050" w:name="_Toc97037362"/>
      <w:bookmarkStart w:id="2051" w:name="_Toc120683547"/>
      <w:bookmarkStart w:id="2052" w:name="_Toc94033215"/>
      <w:bookmarkStart w:id="2053" w:name="_Toc112939498"/>
      <w:bookmarkStart w:id="2054" w:name="_Toc120683359"/>
      <w:bookmarkStart w:id="2055" w:name="_Toc88645424"/>
      <w:bookmarkStart w:id="2056" w:name="_Toc100953779"/>
      <w:bookmarkStart w:id="2057" w:name="_Toc114134879"/>
      <w:bookmarkStart w:id="2058" w:name="_Toc73041799"/>
      <w:bookmarkStart w:id="2059" w:name="_Toc97193146"/>
      <w:bookmarkStart w:id="2060" w:name="_Toc72784253"/>
      <w:bookmarkStart w:id="2061" w:name="_Toc81244860"/>
      <w:bookmarkStart w:id="2062" w:name="_Toc89426336"/>
      <w:bookmarkStart w:id="2063" w:name="_Toc104547430"/>
      <w:bookmarkStart w:id="2064" w:name="_Toc133435058"/>
      <w:bookmarkStart w:id="2065" w:name="_Toc138690891"/>
      <w:bookmarkStart w:id="2066" w:name="_Toc1517496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067" w:name="_Toc97037363"/>
      <w:bookmarkStart w:id="2068" w:name="_Toc97193147"/>
      <w:bookmarkStart w:id="2069" w:name="_Toc112939499"/>
      <w:bookmarkStart w:id="2070" w:name="_Toc114134880"/>
      <w:bookmarkStart w:id="2071" w:name="_Toc100953780"/>
      <w:bookmarkStart w:id="2072" w:name="_Toc104547431"/>
      <w:bookmarkStart w:id="2073" w:name="_Toc81244863"/>
      <w:bookmarkStart w:id="2074" w:name="_Toc73041802"/>
      <w:bookmarkStart w:id="2075" w:name="_Toc120683360"/>
      <w:bookmarkStart w:id="2076" w:name="_Toc88645427"/>
      <w:bookmarkStart w:id="2077" w:name="_Toc120683548"/>
      <w:bookmarkStart w:id="2078" w:name="_Toc89426339"/>
      <w:bookmarkStart w:id="2079" w:name="_Toc94033218"/>
      <w:bookmarkStart w:id="2080" w:name="_Toc72784256"/>
      <w:bookmarkStart w:id="2081" w:name="_Toc133435059"/>
      <w:bookmarkStart w:id="2082" w:name="_Toc138690892"/>
      <w:bookmarkStart w:id="2083" w:name="_Toc151749622"/>
      <w:r>
        <w:t>5.2.6.5</w:t>
      </w:r>
      <w:r>
        <w:tab/>
        <w:t>Binary data</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084" w:name="_Toc89426341"/>
      <w:bookmarkStart w:id="2085" w:name="_Toc94033220"/>
      <w:bookmarkStart w:id="2086" w:name="_Toc97037364"/>
      <w:bookmarkStart w:id="2087" w:name="_Toc97193148"/>
      <w:bookmarkStart w:id="2088" w:name="_Toc100953781"/>
      <w:bookmarkStart w:id="2089" w:name="_Toc114134881"/>
      <w:bookmarkStart w:id="2090" w:name="_Toc112939500"/>
      <w:bookmarkStart w:id="2091" w:name="_Toc104547432"/>
      <w:bookmarkStart w:id="2092" w:name="_Toc81244865"/>
      <w:bookmarkStart w:id="2093" w:name="_Toc88645429"/>
      <w:bookmarkStart w:id="2094" w:name="_Toc120683549"/>
      <w:bookmarkStart w:id="2095" w:name="_Toc73041804"/>
      <w:bookmarkStart w:id="2096" w:name="_Toc120683361"/>
      <w:bookmarkStart w:id="2097" w:name="_Toc72784258"/>
      <w:bookmarkStart w:id="2098" w:name="_Toc133435060"/>
      <w:bookmarkStart w:id="2099" w:name="_Toc138690893"/>
      <w:bookmarkStart w:id="2100" w:name="_Toc151749623"/>
      <w:r>
        <w:t>5.2.7</w:t>
      </w:r>
      <w:r>
        <w:tab/>
        <w:t>Error Handling</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171722AD" w14:textId="77777777" w:rsidR="00CA62AF" w:rsidRDefault="00525D1B">
      <w:pPr>
        <w:pStyle w:val="40"/>
      </w:pPr>
      <w:bookmarkStart w:id="2101" w:name="_Toc97037365"/>
      <w:bookmarkStart w:id="2102" w:name="_Toc97193149"/>
      <w:bookmarkStart w:id="2103" w:name="_Toc112939501"/>
      <w:bookmarkStart w:id="2104" w:name="_Toc104547433"/>
      <w:bookmarkStart w:id="2105" w:name="_Toc88645430"/>
      <w:bookmarkStart w:id="2106" w:name="_Toc100953782"/>
      <w:bookmarkStart w:id="2107" w:name="_Toc89426342"/>
      <w:bookmarkStart w:id="2108" w:name="_Toc120683550"/>
      <w:bookmarkStart w:id="2109" w:name="_Toc120683362"/>
      <w:bookmarkStart w:id="2110" w:name="_Toc81244866"/>
      <w:bookmarkStart w:id="2111" w:name="_Toc72784259"/>
      <w:bookmarkStart w:id="2112" w:name="_Toc73041805"/>
      <w:bookmarkStart w:id="2113" w:name="_Toc94033221"/>
      <w:bookmarkStart w:id="2114" w:name="_Toc114134882"/>
      <w:bookmarkStart w:id="2115" w:name="_Toc133435061"/>
      <w:bookmarkStart w:id="2116" w:name="_Toc138690894"/>
      <w:bookmarkStart w:id="2117" w:name="_Toc151749624"/>
      <w:r>
        <w:t>5.2.7.1</w:t>
      </w:r>
      <w:r>
        <w:tab/>
        <w:t>General</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118" w:name="_Toc94033222"/>
      <w:bookmarkStart w:id="2119" w:name="_Toc89426343"/>
      <w:bookmarkStart w:id="2120" w:name="_Toc73041806"/>
      <w:bookmarkStart w:id="2121" w:name="_Toc81244867"/>
      <w:bookmarkStart w:id="2122" w:name="_Toc72784260"/>
      <w:bookmarkStart w:id="2123" w:name="_Toc88645431"/>
      <w:bookmarkStart w:id="2124" w:name="_Toc97037366"/>
      <w:bookmarkStart w:id="2125" w:name="_Toc97193150"/>
      <w:bookmarkStart w:id="2126" w:name="_Toc114134883"/>
      <w:bookmarkStart w:id="2127" w:name="_Toc120683551"/>
      <w:bookmarkStart w:id="2128" w:name="_Toc120683363"/>
      <w:bookmarkStart w:id="2129" w:name="_Toc112939502"/>
      <w:bookmarkStart w:id="2130" w:name="_Toc104547434"/>
      <w:bookmarkStart w:id="2131" w:name="_Toc100953783"/>
      <w:bookmarkStart w:id="2132" w:name="_Toc133435062"/>
      <w:bookmarkStart w:id="2133" w:name="_Toc138690895"/>
      <w:bookmarkStart w:id="2134" w:name="_Toc151749625"/>
      <w:r>
        <w:t>5.2.7.2</w:t>
      </w:r>
      <w:r>
        <w:tab/>
        <w:t>Protocol Errors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135" w:name="_Toc114134884"/>
      <w:bookmarkStart w:id="2136" w:name="_Toc100953784"/>
      <w:bookmarkStart w:id="2137" w:name="_Toc94033223"/>
      <w:bookmarkStart w:id="2138" w:name="_Toc81244868"/>
      <w:bookmarkStart w:id="2139" w:name="_Toc73041807"/>
      <w:bookmarkStart w:id="2140" w:name="_Toc97037367"/>
      <w:bookmarkStart w:id="2141" w:name="_Toc97193151"/>
      <w:bookmarkStart w:id="2142" w:name="_Toc112939503"/>
      <w:bookmarkStart w:id="2143" w:name="_Toc104547435"/>
      <w:bookmarkStart w:id="2144" w:name="_Toc89426344"/>
      <w:bookmarkStart w:id="2145" w:name="_Toc88645432"/>
      <w:bookmarkStart w:id="2146" w:name="_Toc72784261"/>
      <w:bookmarkStart w:id="2147" w:name="_Toc120683364"/>
      <w:bookmarkStart w:id="2148" w:name="_Toc120683552"/>
      <w:bookmarkStart w:id="2149" w:name="_Toc133435063"/>
      <w:bookmarkStart w:id="2150" w:name="_Toc138690896"/>
      <w:bookmarkStart w:id="2151" w:name="_Toc151749626"/>
      <w:r>
        <w:t>5.2.7.3</w:t>
      </w:r>
      <w:r>
        <w:tab/>
        <w:t>Application Errors</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152" w:name="_Toc120683365"/>
      <w:bookmarkStart w:id="2153" w:name="_Toc81244869"/>
      <w:bookmarkStart w:id="2154" w:name="_Toc114134885"/>
      <w:bookmarkStart w:id="2155" w:name="_Toc120683553"/>
      <w:bookmarkStart w:id="2156" w:name="_Toc97193152"/>
      <w:bookmarkStart w:id="2157" w:name="_Toc112939504"/>
      <w:bookmarkStart w:id="2158" w:name="_Toc100953785"/>
      <w:bookmarkStart w:id="2159" w:name="_Toc104547436"/>
      <w:bookmarkStart w:id="2160" w:name="_Toc94033224"/>
      <w:bookmarkStart w:id="2161" w:name="_Toc97037368"/>
      <w:bookmarkStart w:id="2162" w:name="_Toc88645433"/>
      <w:bookmarkStart w:id="2163" w:name="_Toc73041808"/>
      <w:bookmarkStart w:id="2164" w:name="_Toc89426345"/>
      <w:bookmarkStart w:id="2165" w:name="_Toc72784262"/>
      <w:bookmarkStart w:id="2166" w:name="_Toc133435064"/>
      <w:bookmarkStart w:id="2167" w:name="_Toc138690897"/>
      <w:bookmarkStart w:id="2168" w:name="_Toc151749627"/>
      <w:r>
        <w:t>5.2.8</w:t>
      </w:r>
      <w:r>
        <w:rPr>
          <w:lang w:eastAsia="zh-CN"/>
        </w:rPr>
        <w:tab/>
        <w:t>Feature negotiation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169" w:name="_Toc94033225"/>
      <w:bookmarkStart w:id="2170" w:name="_Toc97193153"/>
      <w:bookmarkStart w:id="2171" w:name="_Toc104547437"/>
      <w:bookmarkStart w:id="2172" w:name="_Toc112939505"/>
      <w:bookmarkStart w:id="2173" w:name="_Toc100953786"/>
      <w:bookmarkStart w:id="2174" w:name="_Toc120683554"/>
      <w:bookmarkStart w:id="2175" w:name="_Toc72784263"/>
      <w:bookmarkStart w:id="2176" w:name="_Toc88645434"/>
      <w:bookmarkStart w:id="2177" w:name="_Toc81244870"/>
      <w:bookmarkStart w:id="2178" w:name="_Toc73041809"/>
      <w:bookmarkStart w:id="2179" w:name="_Toc89426346"/>
      <w:bookmarkStart w:id="2180" w:name="_Toc97037369"/>
      <w:bookmarkStart w:id="2181" w:name="_Toc114134886"/>
      <w:bookmarkStart w:id="2182" w:name="_Toc120683366"/>
      <w:bookmarkStart w:id="2183" w:name="_Toc133435065"/>
      <w:bookmarkStart w:id="2184" w:name="_Toc138690898"/>
      <w:bookmarkStart w:id="2185" w:name="_Toc151749628"/>
      <w:r>
        <w:t>5.2.9</w:t>
      </w:r>
      <w:r>
        <w:tab/>
        <w:t>Security</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23056C1" w14:textId="77777777" w:rsidR="00CA62AF" w:rsidRDefault="00525D1B">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830"/>
    <w:bookmarkEnd w:id="831"/>
    <w:p w14:paraId="51A1D5AC" w14:textId="77777777" w:rsidR="00CA62AF" w:rsidRDefault="00525D1B">
      <w:pPr>
        <w:pStyle w:val="8"/>
      </w:pPr>
      <w:r>
        <w:br w:type="page"/>
      </w:r>
      <w:bookmarkStart w:id="2186" w:name="_Toc81244871"/>
      <w:bookmarkStart w:id="2187" w:name="_Toc100953787"/>
      <w:bookmarkStart w:id="2188" w:name="_Toc510696650"/>
      <w:bookmarkStart w:id="2189" w:name="_Toc94033226"/>
      <w:bookmarkStart w:id="2190" w:name="_Toc120683555"/>
      <w:bookmarkStart w:id="2191" w:name="_Toc114134887"/>
      <w:bookmarkStart w:id="2192" w:name="_Toc73041810"/>
      <w:bookmarkStart w:id="2193" w:name="_Toc36812181"/>
      <w:bookmarkStart w:id="2194" w:name="_Toc35971450"/>
      <w:bookmarkStart w:id="2195" w:name="_Toc97193154"/>
      <w:bookmarkStart w:id="2196" w:name="_Toc112939506"/>
      <w:bookmarkStart w:id="2197" w:name="_Toc104547438"/>
      <w:bookmarkStart w:id="2198" w:name="_Toc72784264"/>
      <w:bookmarkStart w:id="2199" w:name="_Toc120683367"/>
      <w:bookmarkStart w:id="2200" w:name="_Toc89426347"/>
      <w:bookmarkStart w:id="2201" w:name="_Toc97037370"/>
      <w:bookmarkStart w:id="2202" w:name="_Toc88645435"/>
      <w:bookmarkStart w:id="2203" w:name="_Toc133435066"/>
      <w:bookmarkStart w:id="2204" w:name="_Toc138690899"/>
      <w:bookmarkStart w:id="2205" w:name="_Toc151749629"/>
      <w:r>
        <w:lastRenderedPageBreak/>
        <w:t>Annex A (normative):</w:t>
      </w:r>
      <w:r>
        <w:br/>
        <w:t>OpenAPI specification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488EF7BB" w14:textId="77777777" w:rsidR="00CA62AF" w:rsidRDefault="00525D1B">
      <w:pPr>
        <w:pStyle w:val="1"/>
      </w:pPr>
      <w:bookmarkStart w:id="2206" w:name="_Toc81244872"/>
      <w:bookmarkStart w:id="2207" w:name="_Toc97193155"/>
      <w:bookmarkStart w:id="2208" w:name="_Toc100953788"/>
      <w:bookmarkStart w:id="2209" w:name="_Toc88645436"/>
      <w:bookmarkStart w:id="2210" w:name="_Toc112939507"/>
      <w:bookmarkStart w:id="2211" w:name="_Toc36812182"/>
      <w:bookmarkStart w:id="2212" w:name="_Toc97037371"/>
      <w:bookmarkStart w:id="2213" w:name="_Toc35971451"/>
      <w:bookmarkStart w:id="2214" w:name="_Toc94033227"/>
      <w:bookmarkStart w:id="2215" w:name="_Toc120683556"/>
      <w:bookmarkStart w:id="2216" w:name="_Toc73041811"/>
      <w:bookmarkStart w:id="2217" w:name="_Toc72784265"/>
      <w:bookmarkStart w:id="2218" w:name="_Toc89426348"/>
      <w:bookmarkStart w:id="2219" w:name="_Toc510696651"/>
      <w:bookmarkStart w:id="2220" w:name="_Toc114134888"/>
      <w:bookmarkStart w:id="2221" w:name="_Toc104547439"/>
      <w:bookmarkStart w:id="2222" w:name="_Toc120683368"/>
      <w:bookmarkStart w:id="2223" w:name="_Toc133435067"/>
      <w:bookmarkStart w:id="2224" w:name="_Toc138690900"/>
      <w:bookmarkStart w:id="2225" w:name="_Toc151749630"/>
      <w:r>
        <w:t>A.1</w:t>
      </w:r>
      <w:r>
        <w:tab/>
        <w:t>General</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2FC2AF61" w14:textId="77777777" w:rsidR="00CA62AF" w:rsidRDefault="00525D1B">
      <w:bookmarkStart w:id="222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22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228" w:name="_Toc120683557"/>
      <w:bookmarkStart w:id="2229" w:name="_Toc120683369"/>
      <w:bookmarkStart w:id="2230" w:name="_Toc114134889"/>
      <w:bookmarkStart w:id="2231" w:name="_Toc104547440"/>
      <w:bookmarkStart w:id="2232" w:name="_Toc112939508"/>
      <w:bookmarkStart w:id="2233" w:name="_Toc97193156"/>
      <w:bookmarkStart w:id="2234" w:name="_Toc100953789"/>
      <w:bookmarkStart w:id="2235" w:name="_Toc94033228"/>
      <w:bookmarkStart w:id="2236" w:name="_Toc72784266"/>
      <w:bookmarkStart w:id="2237" w:name="_Toc97037372"/>
      <w:bookmarkStart w:id="2238" w:name="_Toc88645437"/>
      <w:bookmarkStart w:id="2239" w:name="_Toc81244873"/>
      <w:bookmarkStart w:id="2240" w:name="_Toc73041812"/>
      <w:bookmarkStart w:id="2241" w:name="_Toc89426349"/>
      <w:bookmarkStart w:id="2242" w:name="_Toc133435068"/>
      <w:bookmarkStart w:id="2243" w:name="_Toc138690901"/>
      <w:bookmarkStart w:id="2244" w:name="_Toc151749631"/>
      <w:bookmarkEnd w:id="2226"/>
      <w:bookmarkEnd w:id="2227"/>
      <w:r>
        <w:t>A.2</w:t>
      </w:r>
      <w:r>
        <w:tab/>
        <w:t>Nmfaf_3daDataManagement API</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245" w:name="_Toc120683558"/>
      <w:bookmarkStart w:id="2246" w:name="_Toc72784267"/>
      <w:bookmarkStart w:id="2247" w:name="_Toc97193157"/>
      <w:bookmarkStart w:id="2248" w:name="_Toc73041813"/>
      <w:bookmarkStart w:id="2249" w:name="_Toc104547441"/>
      <w:bookmarkStart w:id="2250" w:name="_Toc114134890"/>
      <w:bookmarkStart w:id="2251" w:name="_Toc112939509"/>
      <w:bookmarkStart w:id="2252" w:name="_Toc120683370"/>
      <w:bookmarkStart w:id="2253" w:name="_Toc81244874"/>
      <w:bookmarkStart w:id="2254" w:name="_Toc100953790"/>
      <w:bookmarkStart w:id="2255" w:name="_Toc89426350"/>
      <w:bookmarkStart w:id="2256" w:name="_Toc97037373"/>
      <w:bookmarkStart w:id="2257" w:name="_Toc88645438"/>
      <w:bookmarkStart w:id="2258" w:name="_Toc94033229"/>
      <w:bookmarkStart w:id="2259" w:name="_Toc133435069"/>
      <w:bookmarkStart w:id="2260" w:name="_Toc138690902"/>
      <w:bookmarkStart w:id="2261" w:name="_Toc151749632"/>
      <w:r>
        <w:t>A.3</w:t>
      </w:r>
      <w:r>
        <w:tab/>
        <w:t>Nmfaf_3caDataManagement API</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15A3963A" w14:textId="77777777" w:rsidR="001F1640" w:rsidRDefault="001F1640" w:rsidP="001F1640">
      <w:pPr>
        <w:pStyle w:val="PL"/>
        <w:rPr>
          <w:lang w:val="en-IN" w:eastAsia="en-IN"/>
        </w:rPr>
      </w:pPr>
      <w:bookmarkStart w:id="2262"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B1B5FFF" w:rsidR="001F1640" w:rsidRDefault="001F1640" w:rsidP="001F1640">
      <w:pPr>
        <w:pStyle w:val="PL"/>
        <w:rPr>
          <w:lang w:eastAsia="en-IN"/>
        </w:rPr>
      </w:pPr>
      <w:r>
        <w:rPr>
          <w:lang w:val="en-IN" w:eastAsia="en-IN"/>
        </w:rPr>
        <w:t xml:space="preserve">  version: 1.1.0-alpha.</w:t>
      </w:r>
      <w:r w:rsidR="002967DC">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43E804C" w:rsidR="001F1640" w:rsidRDefault="001F1640" w:rsidP="001F1640">
      <w:pPr>
        <w:pStyle w:val="PL"/>
        <w:rPr>
          <w:lang w:val="en-IN" w:eastAsia="en-IN"/>
        </w:rPr>
      </w:pPr>
      <w:r>
        <w:rPr>
          <w:lang w:val="en-IN" w:eastAsia="en-IN"/>
        </w:rPr>
        <w:t xml:space="preserve">    © 202</w:t>
      </w:r>
      <w:r w:rsidR="002967DC">
        <w:rPr>
          <w:lang w:val="en-IN" w:eastAsia="en-IN"/>
        </w:rPr>
        <w:t>3</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CCCA21A" w:rsidR="001F1640" w:rsidRDefault="001F1640" w:rsidP="001F1640">
      <w:pPr>
        <w:pStyle w:val="PL"/>
        <w:rPr>
          <w:lang w:val="en-IN" w:eastAsia="en-IN"/>
        </w:rPr>
      </w:pPr>
      <w:r>
        <w:rPr>
          <w:lang w:val="en-IN" w:eastAsia="en-IN"/>
        </w:rPr>
        <w:t xml:space="preserve">  description: </w:t>
      </w:r>
      <w:r>
        <w:t>3GPP TS 29.576 V18.</w:t>
      </w:r>
      <w:r w:rsidR="002967DC">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lastRenderedPageBreak/>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lastRenderedPageBreak/>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263" w:name="_Toc120683371"/>
      <w:bookmarkStart w:id="2264" w:name="_Toc114134891"/>
      <w:bookmarkStart w:id="2265" w:name="_Toc112939510"/>
      <w:bookmarkStart w:id="2266" w:name="_Toc97193158"/>
      <w:bookmarkStart w:id="2267" w:name="_Toc97037374"/>
      <w:bookmarkStart w:id="2268" w:name="_Toc100953791"/>
      <w:bookmarkStart w:id="2269" w:name="_Toc104547442"/>
      <w:bookmarkStart w:id="2270" w:name="_Toc81244875"/>
      <w:bookmarkStart w:id="2271" w:name="_Toc73041814"/>
      <w:bookmarkStart w:id="2272" w:name="_Toc72784268"/>
      <w:bookmarkStart w:id="2273" w:name="_Toc2086459"/>
      <w:bookmarkStart w:id="2274" w:name="_Toc120683559"/>
      <w:bookmarkStart w:id="2275" w:name="_Toc89426351"/>
      <w:bookmarkStart w:id="2276" w:name="_Toc94033230"/>
      <w:bookmarkStart w:id="2277" w:name="_Toc88645439"/>
      <w:bookmarkStart w:id="2278" w:name="_Toc133435070"/>
      <w:bookmarkStart w:id="2279" w:name="_Toc138690903"/>
      <w:bookmarkStart w:id="2280" w:name="_Toc151749633"/>
      <w:bookmarkEnd w:id="2262"/>
      <w:r>
        <w:lastRenderedPageBreak/>
        <w:t>Annex B (informative):</w:t>
      </w:r>
      <w:r>
        <w:br/>
        <w:t>Change history</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FE7BBC">
        <w:tc>
          <w:tcPr>
            <w:tcW w:w="772"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6"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7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FE7BBC">
        <w:tc>
          <w:tcPr>
            <w:tcW w:w="772"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6"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20"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7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FE7BBC">
        <w:tc>
          <w:tcPr>
            <w:tcW w:w="772"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6"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20" w:type="dxa"/>
            <w:shd w:val="solid" w:color="FFFFFF" w:fill="auto"/>
          </w:tcPr>
          <w:p w14:paraId="0CF4E490" w14:textId="77777777" w:rsidR="00945B9E" w:rsidRDefault="00945B9E" w:rsidP="00945B9E">
            <w:pPr>
              <w:pStyle w:val="TAR"/>
              <w:rPr>
                <w:rFonts w:cs="Arial"/>
                <w:color w:val="000000"/>
                <w:sz w:val="16"/>
                <w:szCs w:val="16"/>
              </w:rPr>
            </w:pPr>
          </w:p>
        </w:tc>
        <w:tc>
          <w:tcPr>
            <w:tcW w:w="416"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7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2"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FE7BBC">
        <w:tc>
          <w:tcPr>
            <w:tcW w:w="772" w:type="dxa"/>
            <w:shd w:val="solid" w:color="FFFFFF" w:fill="auto"/>
          </w:tcPr>
          <w:p w14:paraId="50137B32" w14:textId="3DEB01AA" w:rsidR="005A4381" w:rsidRDefault="005A4381" w:rsidP="005A4381">
            <w:pPr>
              <w:pStyle w:val="TAC"/>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5A4381">
            <w:pPr>
              <w:pStyle w:val="TAC"/>
              <w:rPr>
                <w:rFonts w:cs="Arial"/>
                <w:color w:val="000000"/>
                <w:sz w:val="16"/>
                <w:szCs w:val="16"/>
              </w:rPr>
            </w:pPr>
            <w:r>
              <w:rPr>
                <w:rFonts w:cs="Arial"/>
                <w:sz w:val="16"/>
                <w:szCs w:val="16"/>
              </w:rPr>
              <w:t>CT#102</w:t>
            </w:r>
          </w:p>
        </w:tc>
        <w:tc>
          <w:tcPr>
            <w:tcW w:w="1046" w:type="dxa"/>
            <w:shd w:val="solid" w:color="FFFFFF" w:fill="auto"/>
          </w:tcPr>
          <w:p w14:paraId="7F532F33" w14:textId="002EB474" w:rsidR="005A4381" w:rsidRPr="00945B9E" w:rsidRDefault="005A4381" w:rsidP="005A4381">
            <w:pPr>
              <w:pStyle w:val="TAC"/>
              <w:rPr>
                <w:rFonts w:cs="Arial"/>
                <w:color w:val="000000"/>
                <w:sz w:val="16"/>
                <w:szCs w:val="16"/>
              </w:rPr>
            </w:pPr>
            <w:r>
              <w:rPr>
                <w:rFonts w:cs="Arial"/>
                <w:sz w:val="16"/>
                <w:szCs w:val="16"/>
              </w:rPr>
              <w:t>CP-233229</w:t>
            </w:r>
          </w:p>
        </w:tc>
        <w:tc>
          <w:tcPr>
            <w:tcW w:w="516" w:type="dxa"/>
            <w:shd w:val="solid" w:color="FFFFFF" w:fill="auto"/>
          </w:tcPr>
          <w:p w14:paraId="3546AF6A" w14:textId="265E89E8" w:rsidR="005A4381" w:rsidRDefault="005A4381" w:rsidP="005A4381">
            <w:pPr>
              <w:pStyle w:val="TAL"/>
              <w:rPr>
                <w:rFonts w:cs="Arial"/>
                <w:color w:val="000000"/>
                <w:sz w:val="16"/>
                <w:szCs w:val="16"/>
              </w:rPr>
            </w:pPr>
            <w:r>
              <w:rPr>
                <w:rFonts w:cs="Arial"/>
                <w:sz w:val="16"/>
                <w:szCs w:val="16"/>
              </w:rPr>
              <w:t>0049</w:t>
            </w:r>
          </w:p>
        </w:tc>
        <w:tc>
          <w:tcPr>
            <w:tcW w:w="420" w:type="dxa"/>
            <w:shd w:val="solid" w:color="FFFFFF" w:fill="auto"/>
          </w:tcPr>
          <w:p w14:paraId="73C440F5" w14:textId="13DD6140" w:rsidR="005A4381" w:rsidRDefault="005A4381" w:rsidP="005A4381">
            <w:pPr>
              <w:pStyle w:val="TAR"/>
              <w:rPr>
                <w:rFonts w:cs="Arial"/>
                <w:color w:val="000000"/>
                <w:sz w:val="16"/>
                <w:szCs w:val="16"/>
              </w:rPr>
            </w:pPr>
            <w:r>
              <w:rPr>
                <w:rFonts w:cs="Arial"/>
                <w:sz w:val="16"/>
                <w:szCs w:val="16"/>
              </w:rPr>
              <w:t>1</w:t>
            </w:r>
          </w:p>
        </w:tc>
        <w:tc>
          <w:tcPr>
            <w:tcW w:w="416" w:type="dxa"/>
            <w:shd w:val="solid" w:color="FFFFFF" w:fill="auto"/>
          </w:tcPr>
          <w:p w14:paraId="4AFCF3D6" w14:textId="2EE8912B" w:rsidR="005A4381" w:rsidRDefault="005A4381" w:rsidP="005A4381">
            <w:pPr>
              <w:pStyle w:val="TAC"/>
              <w:rPr>
                <w:rFonts w:cs="Arial"/>
                <w:color w:val="000000"/>
                <w:sz w:val="16"/>
                <w:szCs w:val="16"/>
                <w:lang w:eastAsia="zh-CN"/>
              </w:rPr>
            </w:pPr>
            <w:r>
              <w:rPr>
                <w:rFonts w:cs="Arial"/>
                <w:sz w:val="16"/>
                <w:szCs w:val="16"/>
              </w:rPr>
              <w:t>F</w:t>
            </w:r>
          </w:p>
        </w:tc>
        <w:tc>
          <w:tcPr>
            <w:tcW w:w="4716" w:type="dxa"/>
            <w:shd w:val="solid" w:color="FFFFFF" w:fill="auto"/>
          </w:tcPr>
          <w:p w14:paraId="652323E5" w14:textId="2B15EBF3" w:rsidR="005A4381" w:rsidRDefault="005A4381" w:rsidP="005A4381">
            <w:pPr>
              <w:pStyle w:val="TAL"/>
              <w:rPr>
                <w:rFonts w:cs="Arial"/>
                <w:color w:val="000000"/>
                <w:sz w:val="16"/>
                <w:szCs w:val="16"/>
                <w:lang w:eastAsia="zh-CN"/>
              </w:rPr>
            </w:pPr>
            <w:r>
              <w:rPr>
                <w:rFonts w:cs="Arial"/>
                <w:sz w:val="16"/>
                <w:szCs w:val="16"/>
              </w:rPr>
              <w:t>IETF RFC 7540, RFC 7807 obsoleted by RFC 9113 and RFC 9457 respectively</w:t>
            </w:r>
          </w:p>
        </w:tc>
        <w:tc>
          <w:tcPr>
            <w:tcW w:w="702" w:type="dxa"/>
            <w:shd w:val="solid" w:color="FFFFFF" w:fill="auto"/>
          </w:tcPr>
          <w:p w14:paraId="1024E927" w14:textId="35803DAC" w:rsidR="005A4381" w:rsidRPr="00880D2D" w:rsidRDefault="005A4381" w:rsidP="005A4381">
            <w:pPr>
              <w:pStyle w:val="TAC"/>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4C7BB" w14:textId="77777777" w:rsidR="00E66194" w:rsidRDefault="00E66194">
      <w:pPr>
        <w:spacing w:after="0"/>
      </w:pPr>
      <w:r>
        <w:separator/>
      </w:r>
    </w:p>
  </w:endnote>
  <w:endnote w:type="continuationSeparator" w:id="0">
    <w:p w14:paraId="01BFC4B9" w14:textId="77777777" w:rsidR="00E66194" w:rsidRDefault="00E66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7095B" w14:textId="77777777" w:rsidR="00E66194" w:rsidRDefault="00E66194">
      <w:pPr>
        <w:spacing w:after="0"/>
      </w:pPr>
      <w:r>
        <w:separator/>
      </w:r>
    </w:p>
  </w:footnote>
  <w:footnote w:type="continuationSeparator" w:id="0">
    <w:p w14:paraId="0B26C48D" w14:textId="77777777" w:rsidR="00E66194" w:rsidRDefault="00E66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28906F35"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42A4">
      <w:rPr>
        <w:rFonts w:ascii="Arial" w:hAnsi="Arial" w:cs="Arial"/>
        <w:b/>
        <w:noProof/>
        <w:sz w:val="18"/>
        <w:szCs w:val="18"/>
      </w:rPr>
      <w:t>3GPP TS 29.576 V18.3.0 (2023-12)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523A45FD"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42A4">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60FB"/>
    <w:rsid w:val="002264C2"/>
    <w:rsid w:val="002357D5"/>
    <w:rsid w:val="00240505"/>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644E8"/>
    <w:rsid w:val="00570B9F"/>
    <w:rsid w:val="005A4381"/>
    <w:rsid w:val="005B4BD5"/>
    <w:rsid w:val="005C4C2A"/>
    <w:rsid w:val="005D1F7B"/>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A42A4"/>
    <w:rsid w:val="008C1A13"/>
    <w:rsid w:val="008C37DD"/>
    <w:rsid w:val="008E526C"/>
    <w:rsid w:val="008F4911"/>
    <w:rsid w:val="00931B5E"/>
    <w:rsid w:val="00933583"/>
    <w:rsid w:val="00945B9E"/>
    <w:rsid w:val="0096249C"/>
    <w:rsid w:val="00993E37"/>
    <w:rsid w:val="009A399C"/>
    <w:rsid w:val="009C7050"/>
    <w:rsid w:val="009D0054"/>
    <w:rsid w:val="009D0FFD"/>
    <w:rsid w:val="009E3868"/>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5DA5"/>
    <w:rsid w:val="00E04AD7"/>
    <w:rsid w:val="00E0564E"/>
    <w:rsid w:val="00E05CEC"/>
    <w:rsid w:val="00E162D5"/>
    <w:rsid w:val="00E20C8F"/>
    <w:rsid w:val="00E23B79"/>
    <w:rsid w:val="00E3758C"/>
    <w:rsid w:val="00E5576E"/>
    <w:rsid w:val="00E66194"/>
    <w:rsid w:val="00E72365"/>
    <w:rsid w:val="00EA4C78"/>
    <w:rsid w:val="00EC3D40"/>
    <w:rsid w:val="00ED12C7"/>
    <w:rsid w:val="00EE5D34"/>
    <w:rsid w:val="00EF7338"/>
    <w:rsid w:val="00EF7E8D"/>
    <w:rsid w:val="00F07B0F"/>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45</Pages>
  <Words>13629</Words>
  <Characters>77691</Characters>
  <Application>Microsoft Office Word</Application>
  <DocSecurity>0</DocSecurity>
  <Lines>647</Lines>
  <Paragraphs>182</Paragraphs>
  <ScaleCrop>false</ScaleCrop>
  <Company>ETSI</Company>
  <LinksUpToDate>false</LinksUpToDate>
  <CharactersWithSpaces>91138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2023-12-13T04:51:00Z</dcterms:created>
  <dcterms:modified xsi:type="dcterms:W3CDTF">2023-12-13T04:51:00Z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