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76E447AF"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r w:rsidR="000D60D0">
              <w:t>18.5.0</w:t>
            </w:r>
            <w:r w:rsidRPr="004D3578">
              <w:t xml:space="preserve"> </w:t>
            </w:r>
            <w:r w:rsidRPr="004D3578">
              <w:rPr>
                <w:sz w:val="32"/>
              </w:rPr>
              <w:t>(</w:t>
            </w:r>
            <w:r w:rsidR="000D60D0">
              <w:rPr>
                <w:sz w:val="32"/>
              </w:rPr>
              <w:t>2024-03</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5FDA33A6"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EB204E">
              <w:rPr>
                <w:rStyle w:val="ZGSM"/>
              </w:rPr>
              <w:t>8</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773577462"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30B42B9F" w:rsidR="00E16509" w:rsidRPr="00C367E9" w:rsidRDefault="00E16509" w:rsidP="00133525">
            <w:pPr>
              <w:pStyle w:val="FP"/>
              <w:jc w:val="center"/>
              <w:rPr>
                <w:noProof/>
                <w:sz w:val="18"/>
              </w:rPr>
            </w:pPr>
            <w:r w:rsidRPr="00C367E9">
              <w:rPr>
                <w:noProof/>
                <w:sz w:val="18"/>
              </w:rPr>
              <w:t xml:space="preserve">© </w:t>
            </w:r>
            <w:bookmarkStart w:id="6" w:name="copyrightDate"/>
            <w:r w:rsidRPr="00C367E9">
              <w:rPr>
                <w:noProof/>
                <w:sz w:val="18"/>
              </w:rPr>
              <w:t>20</w:t>
            </w:r>
            <w:bookmarkEnd w:id="6"/>
            <w:r w:rsidR="000A6FD4">
              <w:rPr>
                <w:noProof/>
                <w:sz w:val="18"/>
              </w:rPr>
              <w:t>2</w:t>
            </w:r>
            <w:r w:rsidR="000F41B4">
              <w:rPr>
                <w:noProof/>
                <w:sz w:val="18"/>
              </w:rPr>
              <w:t>4</w:t>
            </w:r>
            <w:r w:rsidRPr="00C367E9">
              <w:rPr>
                <w:noProof/>
                <w:sz w:val="18"/>
              </w:rPr>
              <w:t>, 3GPP Organizational Partners (ARIB, ATIS, CCSA, ETSI, TSDSI, TTA, TTC).</w:t>
            </w:r>
            <w:bookmarkStart w:id="7" w:name="copyrightaddon"/>
            <w:bookmarkEnd w:id="7"/>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8" w:name="tableOfContents"/>
      <w:bookmarkEnd w:id="8"/>
      <w:r w:rsidRPr="00C367E9">
        <w:lastRenderedPageBreak/>
        <w:t>Contents</w:t>
      </w:r>
    </w:p>
    <w:p w14:paraId="24DE798C" w14:textId="4D798F91" w:rsidR="003A2B22" w:rsidRDefault="004D3578">
      <w:pPr>
        <w:pStyle w:val="TOC1"/>
        <w:rPr>
          <w:rFonts w:asciiTheme="minorHAnsi" w:eastAsiaTheme="minorEastAsia" w:hAnsiTheme="minorHAnsi" w:cstheme="minorBidi"/>
          <w:noProof/>
          <w:kern w:val="2"/>
          <w:szCs w:val="22"/>
          <w:lang w:eastAsia="en-GB"/>
          <w14:ligatures w14:val="standardContextual"/>
        </w:rPr>
      </w:pPr>
      <w:r w:rsidRPr="00C367E9">
        <w:fldChar w:fldCharType="begin" w:fldLock="1"/>
      </w:r>
      <w:r w:rsidRPr="00C367E9">
        <w:instrText xml:space="preserve"> TOC \o "1-9" </w:instrText>
      </w:r>
      <w:r w:rsidRPr="00C367E9">
        <w:fldChar w:fldCharType="separate"/>
      </w:r>
      <w:r w:rsidR="003A2B22">
        <w:rPr>
          <w:noProof/>
        </w:rPr>
        <w:t>Foreword</w:t>
      </w:r>
      <w:r w:rsidR="003A2B22">
        <w:rPr>
          <w:noProof/>
        </w:rPr>
        <w:tab/>
      </w:r>
      <w:r w:rsidR="003A2B22">
        <w:rPr>
          <w:noProof/>
        </w:rPr>
        <w:fldChar w:fldCharType="begin" w:fldLock="1"/>
      </w:r>
      <w:r w:rsidR="003A2B22">
        <w:rPr>
          <w:noProof/>
        </w:rPr>
        <w:instrText xml:space="preserve"> PAGEREF _Toc162964605 \h </w:instrText>
      </w:r>
      <w:r w:rsidR="003A2B22">
        <w:rPr>
          <w:noProof/>
        </w:rPr>
      </w:r>
      <w:r w:rsidR="003A2B22">
        <w:rPr>
          <w:noProof/>
        </w:rPr>
        <w:fldChar w:fldCharType="separate"/>
      </w:r>
      <w:r w:rsidR="003A2B22">
        <w:rPr>
          <w:noProof/>
        </w:rPr>
        <w:t>9</w:t>
      </w:r>
      <w:r w:rsidR="003A2B22">
        <w:rPr>
          <w:noProof/>
        </w:rPr>
        <w:fldChar w:fldCharType="end"/>
      </w:r>
    </w:p>
    <w:p w14:paraId="05E9B15A" w14:textId="1349252A" w:rsidR="003A2B22" w:rsidRDefault="003A2B2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_Toc162964606 \h </w:instrText>
      </w:r>
      <w:r>
        <w:rPr>
          <w:noProof/>
        </w:rPr>
      </w:r>
      <w:r>
        <w:rPr>
          <w:noProof/>
        </w:rPr>
        <w:fldChar w:fldCharType="separate"/>
      </w:r>
      <w:r>
        <w:rPr>
          <w:noProof/>
        </w:rPr>
        <w:t>10</w:t>
      </w:r>
      <w:r>
        <w:rPr>
          <w:noProof/>
        </w:rPr>
        <w:fldChar w:fldCharType="end"/>
      </w:r>
    </w:p>
    <w:p w14:paraId="714573BA" w14:textId="6C5AE2A2" w:rsidR="003A2B22" w:rsidRDefault="003A2B2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_Toc162964607 \h </w:instrText>
      </w:r>
      <w:r>
        <w:rPr>
          <w:noProof/>
        </w:rPr>
      </w:r>
      <w:r>
        <w:rPr>
          <w:noProof/>
        </w:rPr>
        <w:fldChar w:fldCharType="separate"/>
      </w:r>
      <w:r>
        <w:rPr>
          <w:noProof/>
        </w:rPr>
        <w:t>11</w:t>
      </w:r>
      <w:r>
        <w:rPr>
          <w:noProof/>
        </w:rPr>
        <w:fldChar w:fldCharType="end"/>
      </w:r>
    </w:p>
    <w:p w14:paraId="1075A2F4" w14:textId="72FC79C0" w:rsidR="003A2B22" w:rsidRDefault="003A2B2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_Toc162964608 \h </w:instrText>
      </w:r>
      <w:r>
        <w:rPr>
          <w:noProof/>
        </w:rPr>
      </w:r>
      <w:r>
        <w:rPr>
          <w:noProof/>
        </w:rPr>
        <w:fldChar w:fldCharType="separate"/>
      </w:r>
      <w:r>
        <w:rPr>
          <w:noProof/>
        </w:rPr>
        <w:t>12</w:t>
      </w:r>
      <w:r>
        <w:rPr>
          <w:noProof/>
        </w:rPr>
        <w:fldChar w:fldCharType="end"/>
      </w:r>
    </w:p>
    <w:p w14:paraId="0BF93233" w14:textId="4A06B90D"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_Toc162964609 \h </w:instrText>
      </w:r>
      <w:r>
        <w:rPr>
          <w:noProof/>
        </w:rPr>
      </w:r>
      <w:r>
        <w:rPr>
          <w:noProof/>
        </w:rPr>
        <w:fldChar w:fldCharType="separate"/>
      </w:r>
      <w:r>
        <w:rPr>
          <w:noProof/>
        </w:rPr>
        <w:t>12</w:t>
      </w:r>
      <w:r>
        <w:rPr>
          <w:noProof/>
        </w:rPr>
        <w:fldChar w:fldCharType="end"/>
      </w:r>
    </w:p>
    <w:p w14:paraId="720793E9" w14:textId="0F1DBC37"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_Toc162964610 \h </w:instrText>
      </w:r>
      <w:r>
        <w:rPr>
          <w:noProof/>
        </w:rPr>
      </w:r>
      <w:r>
        <w:rPr>
          <w:noProof/>
        </w:rPr>
        <w:fldChar w:fldCharType="separate"/>
      </w:r>
      <w:r>
        <w:rPr>
          <w:noProof/>
        </w:rPr>
        <w:t>13</w:t>
      </w:r>
      <w:r>
        <w:rPr>
          <w:noProof/>
        </w:rPr>
        <w:fldChar w:fldCharType="end"/>
      </w:r>
    </w:p>
    <w:p w14:paraId="27C23321" w14:textId="0103DC1B" w:rsidR="003A2B22" w:rsidRDefault="003A2B2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_Toc162964611 \h </w:instrText>
      </w:r>
      <w:r>
        <w:rPr>
          <w:noProof/>
        </w:rPr>
      </w:r>
      <w:r>
        <w:rPr>
          <w:noProof/>
        </w:rPr>
        <w:fldChar w:fldCharType="separate"/>
      </w:r>
      <w:r>
        <w:rPr>
          <w:noProof/>
        </w:rPr>
        <w:t>14</w:t>
      </w:r>
      <w:r>
        <w:rPr>
          <w:noProof/>
        </w:rPr>
        <w:fldChar w:fldCharType="end"/>
      </w:r>
    </w:p>
    <w:p w14:paraId="6030389A" w14:textId="083E73DE"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MCS service administrator configuration</w:t>
      </w:r>
      <w:r>
        <w:rPr>
          <w:noProof/>
        </w:rPr>
        <w:tab/>
      </w:r>
      <w:r>
        <w:rPr>
          <w:noProof/>
        </w:rPr>
        <w:fldChar w:fldCharType="begin" w:fldLock="1"/>
      </w:r>
      <w:r>
        <w:rPr>
          <w:noProof/>
        </w:rPr>
        <w:instrText xml:space="preserve"> PAGEREF _Toc162964612 \h </w:instrText>
      </w:r>
      <w:r>
        <w:rPr>
          <w:noProof/>
        </w:rPr>
      </w:r>
      <w:r>
        <w:rPr>
          <w:noProof/>
        </w:rPr>
        <w:fldChar w:fldCharType="separate"/>
      </w:r>
      <w:r>
        <w:rPr>
          <w:noProof/>
        </w:rPr>
        <w:t>14</w:t>
      </w:r>
      <w:r>
        <w:rPr>
          <w:noProof/>
        </w:rPr>
        <w:fldChar w:fldCharType="end"/>
      </w:r>
    </w:p>
    <w:p w14:paraId="34F84DF4" w14:textId="362F2B7E"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Common configuration</w:t>
      </w:r>
      <w:r>
        <w:rPr>
          <w:noProof/>
        </w:rPr>
        <w:tab/>
      </w:r>
      <w:r>
        <w:rPr>
          <w:noProof/>
        </w:rPr>
        <w:fldChar w:fldCharType="begin" w:fldLock="1"/>
      </w:r>
      <w:r>
        <w:rPr>
          <w:noProof/>
        </w:rPr>
        <w:instrText xml:space="preserve"> PAGEREF _Toc162964613 \h </w:instrText>
      </w:r>
      <w:r>
        <w:rPr>
          <w:noProof/>
        </w:rPr>
      </w:r>
      <w:r>
        <w:rPr>
          <w:noProof/>
        </w:rPr>
        <w:fldChar w:fldCharType="separate"/>
      </w:r>
      <w:r>
        <w:rPr>
          <w:noProof/>
        </w:rPr>
        <w:t>14</w:t>
      </w:r>
      <w:r>
        <w:rPr>
          <w:noProof/>
        </w:rPr>
        <w:fldChar w:fldCharType="end"/>
      </w:r>
    </w:p>
    <w:p w14:paraId="34D35399" w14:textId="274D9684"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MCPTT configuration</w:t>
      </w:r>
      <w:r>
        <w:rPr>
          <w:noProof/>
        </w:rPr>
        <w:tab/>
      </w:r>
      <w:r>
        <w:rPr>
          <w:noProof/>
        </w:rPr>
        <w:fldChar w:fldCharType="begin" w:fldLock="1"/>
      </w:r>
      <w:r>
        <w:rPr>
          <w:noProof/>
        </w:rPr>
        <w:instrText xml:space="preserve"> PAGEREF _Toc162964614 \h </w:instrText>
      </w:r>
      <w:r>
        <w:rPr>
          <w:noProof/>
        </w:rPr>
      </w:r>
      <w:r>
        <w:rPr>
          <w:noProof/>
        </w:rPr>
        <w:fldChar w:fldCharType="separate"/>
      </w:r>
      <w:r>
        <w:rPr>
          <w:noProof/>
        </w:rPr>
        <w:t>14</w:t>
      </w:r>
      <w:r>
        <w:rPr>
          <w:noProof/>
        </w:rPr>
        <w:fldChar w:fldCharType="end"/>
      </w:r>
    </w:p>
    <w:p w14:paraId="2A3AD2C6" w14:textId="3439F615"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_Toc162964615 \h </w:instrText>
      </w:r>
      <w:r>
        <w:rPr>
          <w:noProof/>
        </w:rPr>
      </w:r>
      <w:r>
        <w:rPr>
          <w:noProof/>
        </w:rPr>
        <w:fldChar w:fldCharType="separate"/>
      </w:r>
      <w:r>
        <w:rPr>
          <w:noProof/>
        </w:rPr>
        <w:t>14</w:t>
      </w:r>
      <w:r>
        <w:rPr>
          <w:noProof/>
        </w:rPr>
        <w:fldChar w:fldCharType="end"/>
      </w:r>
    </w:p>
    <w:p w14:paraId="2DB4C6A1" w14:textId="29B3DE31"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_Toc162964616 \h </w:instrText>
      </w:r>
      <w:r>
        <w:rPr>
          <w:noProof/>
        </w:rPr>
      </w:r>
      <w:r>
        <w:rPr>
          <w:noProof/>
        </w:rPr>
        <w:fldChar w:fldCharType="separate"/>
      </w:r>
      <w:r>
        <w:rPr>
          <w:noProof/>
        </w:rPr>
        <w:t>15</w:t>
      </w:r>
      <w:r>
        <w:rPr>
          <w:noProof/>
        </w:rPr>
        <w:fldChar w:fldCharType="end"/>
      </w:r>
    </w:p>
    <w:p w14:paraId="0B34DA05" w14:textId="0B72BA20"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MCS UE configuration</w:t>
      </w:r>
      <w:r>
        <w:rPr>
          <w:noProof/>
        </w:rPr>
        <w:tab/>
      </w:r>
      <w:r>
        <w:rPr>
          <w:noProof/>
        </w:rPr>
        <w:fldChar w:fldCharType="begin" w:fldLock="1"/>
      </w:r>
      <w:r>
        <w:rPr>
          <w:noProof/>
        </w:rPr>
        <w:instrText xml:space="preserve"> PAGEREF _Toc162964617 \h </w:instrText>
      </w:r>
      <w:r>
        <w:rPr>
          <w:noProof/>
        </w:rPr>
      </w:r>
      <w:r>
        <w:rPr>
          <w:noProof/>
        </w:rPr>
        <w:fldChar w:fldCharType="separate"/>
      </w:r>
      <w:r>
        <w:rPr>
          <w:noProof/>
        </w:rPr>
        <w:t>15</w:t>
      </w:r>
      <w:r>
        <w:rPr>
          <w:noProof/>
        </w:rPr>
        <w:fldChar w:fldCharType="end"/>
      </w:r>
    </w:p>
    <w:p w14:paraId="059CA8E5" w14:textId="6EA1962D"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_Toc162964618 \h </w:instrText>
      </w:r>
      <w:r>
        <w:rPr>
          <w:noProof/>
        </w:rPr>
      </w:r>
      <w:r>
        <w:rPr>
          <w:noProof/>
        </w:rPr>
        <w:fldChar w:fldCharType="separate"/>
      </w:r>
      <w:r>
        <w:rPr>
          <w:noProof/>
        </w:rPr>
        <w:t>15</w:t>
      </w:r>
      <w:r>
        <w:rPr>
          <w:noProof/>
        </w:rPr>
        <w:fldChar w:fldCharType="end"/>
      </w:r>
    </w:p>
    <w:p w14:paraId="6607F9B5" w14:textId="5FDBD8A2"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Online configuration</w:t>
      </w:r>
      <w:r>
        <w:rPr>
          <w:noProof/>
        </w:rPr>
        <w:tab/>
      </w:r>
      <w:r>
        <w:rPr>
          <w:noProof/>
        </w:rPr>
        <w:fldChar w:fldCharType="begin" w:fldLock="1"/>
      </w:r>
      <w:r>
        <w:rPr>
          <w:noProof/>
        </w:rPr>
        <w:instrText xml:space="preserve"> PAGEREF _Toc162964619 \h </w:instrText>
      </w:r>
      <w:r>
        <w:rPr>
          <w:noProof/>
        </w:rPr>
      </w:r>
      <w:r>
        <w:rPr>
          <w:noProof/>
        </w:rPr>
        <w:fldChar w:fldCharType="separate"/>
      </w:r>
      <w:r>
        <w:rPr>
          <w:noProof/>
        </w:rPr>
        <w:t>16</w:t>
      </w:r>
      <w:r>
        <w:rPr>
          <w:noProof/>
        </w:rPr>
        <w:fldChar w:fldCharType="end"/>
      </w:r>
    </w:p>
    <w:p w14:paraId="5B038E83" w14:textId="4D1F8C8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_Toc162964620 \h </w:instrText>
      </w:r>
      <w:r>
        <w:rPr>
          <w:noProof/>
        </w:rPr>
      </w:r>
      <w:r>
        <w:rPr>
          <w:noProof/>
        </w:rPr>
        <w:fldChar w:fldCharType="separate"/>
      </w:r>
      <w:r>
        <w:rPr>
          <w:noProof/>
        </w:rPr>
        <w:t>16</w:t>
      </w:r>
      <w:r>
        <w:rPr>
          <w:noProof/>
        </w:rPr>
        <w:fldChar w:fldCharType="end"/>
      </w:r>
    </w:p>
    <w:p w14:paraId="327F17CD" w14:textId="1E5F29C3"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4.2.2.1.1</w:t>
      </w:r>
      <w:r>
        <w:rPr>
          <w:rFonts w:asciiTheme="minorHAnsi" w:eastAsiaTheme="minorEastAsia" w:hAnsiTheme="minorHAnsi" w:cstheme="minorBidi"/>
          <w:noProof/>
          <w:kern w:val="2"/>
          <w:sz w:val="22"/>
          <w:szCs w:val="22"/>
          <w:lang w:eastAsia="en-GB"/>
          <w14:ligatures w14:val="standardContextual"/>
        </w:rPr>
        <w:tab/>
      </w:r>
      <w:r>
        <w:rPr>
          <w:noProof/>
        </w:rPr>
        <w:t>MCS UE configuration on primary MC system</w:t>
      </w:r>
      <w:r>
        <w:rPr>
          <w:noProof/>
        </w:rPr>
        <w:tab/>
      </w:r>
      <w:r>
        <w:rPr>
          <w:noProof/>
        </w:rPr>
        <w:fldChar w:fldCharType="begin" w:fldLock="1"/>
      </w:r>
      <w:r>
        <w:rPr>
          <w:noProof/>
        </w:rPr>
        <w:instrText xml:space="preserve"> PAGEREF _Toc162964621 \h </w:instrText>
      </w:r>
      <w:r>
        <w:rPr>
          <w:noProof/>
        </w:rPr>
      </w:r>
      <w:r>
        <w:rPr>
          <w:noProof/>
        </w:rPr>
        <w:fldChar w:fldCharType="separate"/>
      </w:r>
      <w:r>
        <w:rPr>
          <w:noProof/>
        </w:rPr>
        <w:t>16</w:t>
      </w:r>
      <w:r>
        <w:rPr>
          <w:noProof/>
        </w:rPr>
        <w:fldChar w:fldCharType="end"/>
      </w:r>
    </w:p>
    <w:p w14:paraId="50C0CFA4" w14:textId="7AAF5C5F"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4.2.2.1.2</w:t>
      </w:r>
      <w:r>
        <w:rPr>
          <w:rFonts w:asciiTheme="minorHAnsi" w:eastAsiaTheme="minorEastAsia" w:hAnsiTheme="minorHAnsi" w:cstheme="minorBidi"/>
          <w:noProof/>
          <w:kern w:val="2"/>
          <w:sz w:val="22"/>
          <w:szCs w:val="22"/>
          <w:lang w:eastAsia="en-GB"/>
          <w14:ligatures w14:val="standardContextual"/>
        </w:rPr>
        <w:tab/>
      </w:r>
      <w:r>
        <w:rPr>
          <w:noProof/>
        </w:rPr>
        <w:t xml:space="preserve">MCS UE configuration </w:t>
      </w:r>
      <w:r>
        <w:rPr>
          <w:noProof/>
          <w:lang w:eastAsia="zh-CN"/>
        </w:rPr>
        <w:t>for migration to a partner MC system</w:t>
      </w:r>
      <w:r>
        <w:rPr>
          <w:noProof/>
        </w:rPr>
        <w:tab/>
      </w:r>
      <w:r>
        <w:rPr>
          <w:noProof/>
        </w:rPr>
        <w:fldChar w:fldCharType="begin" w:fldLock="1"/>
      </w:r>
      <w:r>
        <w:rPr>
          <w:noProof/>
        </w:rPr>
        <w:instrText xml:space="preserve"> PAGEREF _Toc162964622 \h </w:instrText>
      </w:r>
      <w:r>
        <w:rPr>
          <w:noProof/>
        </w:rPr>
      </w:r>
      <w:r>
        <w:rPr>
          <w:noProof/>
        </w:rPr>
        <w:fldChar w:fldCharType="separate"/>
      </w:r>
      <w:r>
        <w:rPr>
          <w:noProof/>
        </w:rPr>
        <w:t>17</w:t>
      </w:r>
      <w:r>
        <w:rPr>
          <w:noProof/>
        </w:rPr>
        <w:fldChar w:fldCharType="end"/>
      </w:r>
    </w:p>
    <w:p w14:paraId="0FEA9AF3" w14:textId="4CD3DBC9" w:rsidR="003A2B22" w:rsidRDefault="003A2B22">
      <w:pPr>
        <w:pStyle w:val="TOC6"/>
        <w:rPr>
          <w:rFonts w:asciiTheme="minorHAnsi" w:eastAsiaTheme="minorEastAsia" w:hAnsiTheme="minorHAnsi" w:cstheme="minorBidi"/>
          <w:noProof/>
          <w:kern w:val="2"/>
          <w:sz w:val="22"/>
          <w:szCs w:val="22"/>
          <w:lang w:eastAsia="en-GB"/>
          <w14:ligatures w14:val="standardContextual"/>
        </w:rPr>
      </w:pPr>
      <w:r>
        <w:rPr>
          <w:noProof/>
        </w:rPr>
        <w:t>4.2.2.1.2.1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_Toc162964623 \h </w:instrText>
      </w:r>
      <w:r>
        <w:rPr>
          <w:noProof/>
        </w:rPr>
      </w:r>
      <w:r>
        <w:rPr>
          <w:noProof/>
        </w:rPr>
        <w:fldChar w:fldCharType="separate"/>
      </w:r>
      <w:r>
        <w:rPr>
          <w:noProof/>
        </w:rPr>
        <w:t>17</w:t>
      </w:r>
      <w:r>
        <w:rPr>
          <w:noProof/>
        </w:rPr>
        <w:fldChar w:fldCharType="end"/>
      </w:r>
    </w:p>
    <w:p w14:paraId="364723FC" w14:textId="77FAC9F3" w:rsidR="003A2B22" w:rsidRDefault="003A2B22">
      <w:pPr>
        <w:pStyle w:val="TOC6"/>
        <w:rPr>
          <w:rFonts w:asciiTheme="minorHAnsi" w:eastAsiaTheme="minorEastAsia" w:hAnsiTheme="minorHAnsi" w:cstheme="minorBidi"/>
          <w:noProof/>
          <w:kern w:val="2"/>
          <w:sz w:val="22"/>
          <w:szCs w:val="22"/>
          <w:lang w:eastAsia="en-GB"/>
          <w14:ligatures w14:val="standardContextual"/>
        </w:rPr>
      </w:pPr>
      <w:r>
        <w:rPr>
          <w:noProof/>
        </w:rPr>
        <w:t>4.2.2.1.2.2</w:t>
      </w:r>
      <w:r>
        <w:rPr>
          <w:rFonts w:asciiTheme="minorHAnsi" w:eastAsiaTheme="minorEastAsia" w:hAnsiTheme="minorHAnsi" w:cstheme="minorBidi"/>
          <w:noProof/>
          <w:kern w:val="2"/>
          <w:sz w:val="22"/>
          <w:szCs w:val="22"/>
          <w:lang w:eastAsia="en-GB"/>
          <w14:ligatures w14:val="standardContextual"/>
        </w:rPr>
        <w:tab/>
      </w:r>
      <w:r>
        <w:rPr>
          <w:noProof/>
        </w:rPr>
        <w:t>Partner MC system selection</w:t>
      </w:r>
      <w:r>
        <w:rPr>
          <w:noProof/>
        </w:rPr>
        <w:tab/>
      </w:r>
      <w:r>
        <w:rPr>
          <w:noProof/>
        </w:rPr>
        <w:fldChar w:fldCharType="begin" w:fldLock="1"/>
      </w:r>
      <w:r>
        <w:rPr>
          <w:noProof/>
        </w:rPr>
        <w:instrText xml:space="preserve"> PAGEREF _Toc162964624 \h </w:instrText>
      </w:r>
      <w:r>
        <w:rPr>
          <w:noProof/>
        </w:rPr>
      </w:r>
      <w:r>
        <w:rPr>
          <w:noProof/>
        </w:rPr>
        <w:fldChar w:fldCharType="separate"/>
      </w:r>
      <w:r>
        <w:rPr>
          <w:noProof/>
        </w:rPr>
        <w:t>18</w:t>
      </w:r>
      <w:r>
        <w:rPr>
          <w:noProof/>
        </w:rPr>
        <w:fldChar w:fldCharType="end"/>
      </w:r>
    </w:p>
    <w:p w14:paraId="623C4DDE" w14:textId="17A529D4" w:rsidR="003A2B22" w:rsidRDefault="003A2B22">
      <w:pPr>
        <w:pStyle w:val="TOC7"/>
        <w:rPr>
          <w:rFonts w:asciiTheme="minorHAnsi" w:eastAsiaTheme="minorEastAsia" w:hAnsiTheme="minorHAnsi" w:cstheme="minorBidi"/>
          <w:noProof/>
          <w:kern w:val="2"/>
          <w:sz w:val="22"/>
          <w:szCs w:val="22"/>
          <w:lang w:eastAsia="en-GB"/>
          <w14:ligatures w14:val="standardContextual"/>
        </w:rPr>
      </w:pPr>
      <w:r>
        <w:rPr>
          <w:noProof/>
        </w:rPr>
        <w:t>4.2.2.1.2.2.1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_Toc162964625 \h </w:instrText>
      </w:r>
      <w:r>
        <w:rPr>
          <w:noProof/>
        </w:rPr>
      </w:r>
      <w:r>
        <w:rPr>
          <w:noProof/>
        </w:rPr>
        <w:fldChar w:fldCharType="separate"/>
      </w:r>
      <w:r>
        <w:rPr>
          <w:noProof/>
        </w:rPr>
        <w:t>18</w:t>
      </w:r>
      <w:r>
        <w:rPr>
          <w:noProof/>
        </w:rPr>
        <w:fldChar w:fldCharType="end"/>
      </w:r>
    </w:p>
    <w:p w14:paraId="3E8416E3" w14:textId="0BE825CD" w:rsidR="003A2B22" w:rsidRDefault="003A2B22">
      <w:pPr>
        <w:pStyle w:val="TOC7"/>
        <w:rPr>
          <w:rFonts w:asciiTheme="minorHAnsi" w:eastAsiaTheme="minorEastAsia" w:hAnsiTheme="minorHAnsi" w:cstheme="minorBidi"/>
          <w:noProof/>
          <w:kern w:val="2"/>
          <w:sz w:val="22"/>
          <w:szCs w:val="22"/>
          <w:lang w:eastAsia="en-GB"/>
          <w14:ligatures w14:val="standardContextual"/>
        </w:rPr>
      </w:pPr>
      <w:r>
        <w:rPr>
          <w:noProof/>
        </w:rPr>
        <w:t>4.2.2.1.2.2.2</w:t>
      </w:r>
      <w:r>
        <w:rPr>
          <w:rFonts w:asciiTheme="minorHAnsi" w:eastAsiaTheme="minorEastAsia" w:hAnsiTheme="minorHAnsi" w:cstheme="minorBidi"/>
          <w:noProof/>
          <w:kern w:val="2"/>
          <w:sz w:val="22"/>
          <w:szCs w:val="22"/>
          <w:lang w:eastAsia="en-GB"/>
          <w14:ligatures w14:val="standardContextual"/>
        </w:rPr>
        <w:tab/>
      </w:r>
      <w:r>
        <w:rPr>
          <w:noProof/>
        </w:rPr>
        <w:t>Automatic partner MC system selection</w:t>
      </w:r>
      <w:r>
        <w:rPr>
          <w:noProof/>
        </w:rPr>
        <w:tab/>
      </w:r>
      <w:r>
        <w:rPr>
          <w:noProof/>
        </w:rPr>
        <w:fldChar w:fldCharType="begin" w:fldLock="1"/>
      </w:r>
      <w:r>
        <w:rPr>
          <w:noProof/>
        </w:rPr>
        <w:instrText xml:space="preserve"> PAGEREF _Toc162964626 \h </w:instrText>
      </w:r>
      <w:r>
        <w:rPr>
          <w:noProof/>
        </w:rPr>
      </w:r>
      <w:r>
        <w:rPr>
          <w:noProof/>
        </w:rPr>
        <w:fldChar w:fldCharType="separate"/>
      </w:r>
      <w:r>
        <w:rPr>
          <w:noProof/>
        </w:rPr>
        <w:t>18</w:t>
      </w:r>
      <w:r>
        <w:rPr>
          <w:noProof/>
        </w:rPr>
        <w:fldChar w:fldCharType="end"/>
      </w:r>
    </w:p>
    <w:p w14:paraId="6C6EE91D" w14:textId="39C3988B" w:rsidR="003A2B22" w:rsidRDefault="003A2B22">
      <w:pPr>
        <w:pStyle w:val="TOC7"/>
        <w:rPr>
          <w:rFonts w:asciiTheme="minorHAnsi" w:eastAsiaTheme="minorEastAsia" w:hAnsiTheme="minorHAnsi" w:cstheme="minorBidi"/>
          <w:noProof/>
          <w:kern w:val="2"/>
          <w:sz w:val="22"/>
          <w:szCs w:val="22"/>
          <w:lang w:eastAsia="en-GB"/>
          <w14:ligatures w14:val="standardContextual"/>
        </w:rPr>
      </w:pPr>
      <w:r>
        <w:rPr>
          <w:noProof/>
        </w:rPr>
        <w:t>4.2.2.1.2.2.3</w:t>
      </w:r>
      <w:r>
        <w:rPr>
          <w:rFonts w:asciiTheme="minorHAnsi" w:eastAsiaTheme="minorEastAsia" w:hAnsiTheme="minorHAnsi" w:cstheme="minorBidi"/>
          <w:noProof/>
          <w:kern w:val="2"/>
          <w:sz w:val="22"/>
          <w:szCs w:val="22"/>
          <w:lang w:eastAsia="en-GB"/>
          <w14:ligatures w14:val="standardContextual"/>
        </w:rPr>
        <w:tab/>
      </w:r>
      <w:r>
        <w:rPr>
          <w:noProof/>
        </w:rPr>
        <w:t>Manual partner MC system selection</w:t>
      </w:r>
      <w:r>
        <w:rPr>
          <w:noProof/>
        </w:rPr>
        <w:tab/>
      </w:r>
      <w:r>
        <w:rPr>
          <w:noProof/>
        </w:rPr>
        <w:fldChar w:fldCharType="begin" w:fldLock="1"/>
      </w:r>
      <w:r>
        <w:rPr>
          <w:noProof/>
        </w:rPr>
        <w:instrText xml:space="preserve"> PAGEREF _Toc162964627 \h </w:instrText>
      </w:r>
      <w:r>
        <w:rPr>
          <w:noProof/>
        </w:rPr>
      </w:r>
      <w:r>
        <w:rPr>
          <w:noProof/>
        </w:rPr>
        <w:fldChar w:fldCharType="separate"/>
      </w:r>
      <w:r>
        <w:rPr>
          <w:noProof/>
        </w:rPr>
        <w:t>19</w:t>
      </w:r>
      <w:r>
        <w:rPr>
          <w:noProof/>
        </w:rPr>
        <w:fldChar w:fldCharType="end"/>
      </w:r>
    </w:p>
    <w:p w14:paraId="75F1F7E4" w14:textId="511998BB" w:rsidR="003A2B22" w:rsidRDefault="003A2B22">
      <w:pPr>
        <w:pStyle w:val="TOC6"/>
        <w:rPr>
          <w:rFonts w:asciiTheme="minorHAnsi" w:eastAsiaTheme="minorEastAsia" w:hAnsiTheme="minorHAnsi" w:cstheme="minorBidi"/>
          <w:noProof/>
          <w:kern w:val="2"/>
          <w:sz w:val="22"/>
          <w:szCs w:val="22"/>
          <w:lang w:eastAsia="en-GB"/>
          <w14:ligatures w14:val="standardContextual"/>
        </w:rPr>
      </w:pPr>
      <w:r w:rsidRPr="00D428F5">
        <w:rPr>
          <w:noProof/>
          <w:lang w:val="fr-FR"/>
        </w:rPr>
        <w:t>4.2.2.1.2.3</w:t>
      </w:r>
      <w:r>
        <w:rPr>
          <w:rFonts w:asciiTheme="minorHAnsi" w:eastAsiaTheme="minorEastAsia" w:hAnsiTheme="minorHAnsi" w:cstheme="minorBidi"/>
          <w:noProof/>
          <w:kern w:val="2"/>
          <w:sz w:val="22"/>
          <w:szCs w:val="22"/>
          <w:lang w:eastAsia="en-GB"/>
          <w14:ligatures w14:val="standardContextual"/>
        </w:rPr>
        <w:tab/>
      </w:r>
      <w:r w:rsidRPr="00D428F5">
        <w:rPr>
          <w:noProof/>
          <w:lang w:val="fr-FR" w:eastAsia="zh-CN"/>
        </w:rPr>
        <w:t>MCS user profile configuration document</w:t>
      </w:r>
      <w:r w:rsidRPr="00D428F5">
        <w:rPr>
          <w:noProof/>
          <w:lang w:val="fr-FR"/>
        </w:rPr>
        <w:t xml:space="preserve"> selection</w:t>
      </w:r>
      <w:r>
        <w:rPr>
          <w:noProof/>
        </w:rPr>
        <w:tab/>
      </w:r>
      <w:r>
        <w:rPr>
          <w:noProof/>
        </w:rPr>
        <w:fldChar w:fldCharType="begin" w:fldLock="1"/>
      </w:r>
      <w:r>
        <w:rPr>
          <w:noProof/>
        </w:rPr>
        <w:instrText xml:space="preserve"> PAGEREF _Toc162964628 \h </w:instrText>
      </w:r>
      <w:r>
        <w:rPr>
          <w:noProof/>
        </w:rPr>
      </w:r>
      <w:r>
        <w:rPr>
          <w:noProof/>
        </w:rPr>
        <w:fldChar w:fldCharType="separate"/>
      </w:r>
      <w:r>
        <w:rPr>
          <w:noProof/>
        </w:rPr>
        <w:t>19</w:t>
      </w:r>
      <w:r>
        <w:rPr>
          <w:noProof/>
        </w:rPr>
        <w:fldChar w:fldCharType="end"/>
      </w:r>
    </w:p>
    <w:p w14:paraId="5EBFD77E" w14:textId="6D8E05ED"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MCPTT</w:t>
      </w:r>
      <w:r>
        <w:rPr>
          <w:noProof/>
        </w:rPr>
        <w:tab/>
      </w:r>
      <w:r>
        <w:rPr>
          <w:noProof/>
        </w:rPr>
        <w:fldChar w:fldCharType="begin" w:fldLock="1"/>
      </w:r>
      <w:r>
        <w:rPr>
          <w:noProof/>
        </w:rPr>
        <w:instrText xml:space="preserve"> PAGEREF _Toc162964629 \h </w:instrText>
      </w:r>
      <w:r>
        <w:rPr>
          <w:noProof/>
        </w:rPr>
      </w:r>
      <w:r>
        <w:rPr>
          <w:noProof/>
        </w:rPr>
        <w:fldChar w:fldCharType="separate"/>
      </w:r>
      <w:r>
        <w:rPr>
          <w:noProof/>
        </w:rPr>
        <w:t>19</w:t>
      </w:r>
      <w:r>
        <w:rPr>
          <w:noProof/>
        </w:rPr>
        <w:fldChar w:fldCharType="end"/>
      </w:r>
    </w:p>
    <w:p w14:paraId="00BAEBBF" w14:textId="335B250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_Toc162964630 \h </w:instrText>
      </w:r>
      <w:r>
        <w:rPr>
          <w:noProof/>
        </w:rPr>
      </w:r>
      <w:r>
        <w:rPr>
          <w:noProof/>
        </w:rPr>
        <w:fldChar w:fldCharType="separate"/>
      </w:r>
      <w:r>
        <w:rPr>
          <w:noProof/>
        </w:rPr>
        <w:t>19</w:t>
      </w:r>
      <w:r>
        <w:rPr>
          <w:noProof/>
        </w:rPr>
        <w:fldChar w:fldCharType="end"/>
      </w:r>
    </w:p>
    <w:p w14:paraId="1DF2B23D" w14:textId="2A741362"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_Toc162964631 \h </w:instrText>
      </w:r>
      <w:r>
        <w:rPr>
          <w:noProof/>
        </w:rPr>
      </w:r>
      <w:r>
        <w:rPr>
          <w:noProof/>
        </w:rPr>
        <w:fldChar w:fldCharType="separate"/>
      </w:r>
      <w:r>
        <w:rPr>
          <w:noProof/>
        </w:rPr>
        <w:t>19</w:t>
      </w:r>
      <w:r>
        <w:rPr>
          <w:noProof/>
        </w:rPr>
        <w:fldChar w:fldCharType="end"/>
      </w:r>
    </w:p>
    <w:p w14:paraId="02AC9C51" w14:textId="6604D7A4"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Offline configuration</w:t>
      </w:r>
      <w:r>
        <w:rPr>
          <w:noProof/>
        </w:rPr>
        <w:tab/>
      </w:r>
      <w:r>
        <w:rPr>
          <w:noProof/>
        </w:rPr>
        <w:fldChar w:fldCharType="begin" w:fldLock="1"/>
      </w:r>
      <w:r>
        <w:rPr>
          <w:noProof/>
        </w:rPr>
        <w:instrText xml:space="preserve"> PAGEREF _Toc162964632 \h </w:instrText>
      </w:r>
      <w:r>
        <w:rPr>
          <w:noProof/>
        </w:rPr>
      </w:r>
      <w:r>
        <w:rPr>
          <w:noProof/>
        </w:rPr>
        <w:fldChar w:fldCharType="separate"/>
      </w:r>
      <w:r>
        <w:rPr>
          <w:noProof/>
        </w:rPr>
        <w:t>20</w:t>
      </w:r>
      <w:r>
        <w:rPr>
          <w:noProof/>
        </w:rPr>
        <w:fldChar w:fldCharType="end"/>
      </w:r>
    </w:p>
    <w:p w14:paraId="32F57959" w14:textId="19C95C2B"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_Toc162964633 \h </w:instrText>
      </w:r>
      <w:r>
        <w:rPr>
          <w:noProof/>
        </w:rPr>
      </w:r>
      <w:r>
        <w:rPr>
          <w:noProof/>
        </w:rPr>
        <w:fldChar w:fldCharType="separate"/>
      </w:r>
      <w:r>
        <w:rPr>
          <w:noProof/>
        </w:rPr>
        <w:t>20</w:t>
      </w:r>
      <w:r>
        <w:rPr>
          <w:noProof/>
        </w:rPr>
        <w:fldChar w:fldCharType="end"/>
      </w:r>
    </w:p>
    <w:p w14:paraId="0E3D2A16" w14:textId="2F0FFEC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MCPTT</w:t>
      </w:r>
      <w:r>
        <w:rPr>
          <w:noProof/>
        </w:rPr>
        <w:tab/>
      </w:r>
      <w:r>
        <w:rPr>
          <w:noProof/>
        </w:rPr>
        <w:fldChar w:fldCharType="begin" w:fldLock="1"/>
      </w:r>
      <w:r>
        <w:rPr>
          <w:noProof/>
        </w:rPr>
        <w:instrText xml:space="preserve"> PAGEREF _Toc162964634 \h </w:instrText>
      </w:r>
      <w:r>
        <w:rPr>
          <w:noProof/>
        </w:rPr>
      </w:r>
      <w:r>
        <w:rPr>
          <w:noProof/>
        </w:rPr>
        <w:fldChar w:fldCharType="separate"/>
      </w:r>
      <w:r>
        <w:rPr>
          <w:noProof/>
        </w:rPr>
        <w:t>20</w:t>
      </w:r>
      <w:r>
        <w:rPr>
          <w:noProof/>
        </w:rPr>
        <w:fldChar w:fldCharType="end"/>
      </w:r>
    </w:p>
    <w:p w14:paraId="5B843930" w14:textId="165087F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_Toc162964635 \h </w:instrText>
      </w:r>
      <w:r>
        <w:rPr>
          <w:noProof/>
        </w:rPr>
      </w:r>
      <w:r>
        <w:rPr>
          <w:noProof/>
        </w:rPr>
        <w:fldChar w:fldCharType="separate"/>
      </w:r>
      <w:r>
        <w:rPr>
          <w:noProof/>
        </w:rPr>
        <w:t>20</w:t>
      </w:r>
      <w:r>
        <w:rPr>
          <w:noProof/>
        </w:rPr>
        <w:fldChar w:fldCharType="end"/>
      </w:r>
    </w:p>
    <w:p w14:paraId="7A92C88E" w14:textId="5F5BA24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4.2.3.4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_Toc162964636 \h </w:instrText>
      </w:r>
      <w:r>
        <w:rPr>
          <w:noProof/>
        </w:rPr>
      </w:r>
      <w:r>
        <w:rPr>
          <w:noProof/>
        </w:rPr>
        <w:fldChar w:fldCharType="separate"/>
      </w:r>
      <w:r>
        <w:rPr>
          <w:noProof/>
        </w:rPr>
        <w:t>20</w:t>
      </w:r>
      <w:r>
        <w:rPr>
          <w:noProof/>
        </w:rPr>
        <w:fldChar w:fldCharType="end"/>
      </w:r>
    </w:p>
    <w:p w14:paraId="6C24D722" w14:textId="3F9763C0"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_Toc162964637 \h </w:instrText>
      </w:r>
      <w:r>
        <w:rPr>
          <w:noProof/>
        </w:rPr>
      </w:r>
      <w:r>
        <w:rPr>
          <w:noProof/>
        </w:rPr>
        <w:fldChar w:fldCharType="separate"/>
      </w:r>
      <w:r>
        <w:rPr>
          <w:noProof/>
        </w:rPr>
        <w:t>21</w:t>
      </w:r>
      <w:r>
        <w:rPr>
          <w:noProof/>
        </w:rPr>
        <w:fldChar w:fldCharType="end"/>
      </w:r>
    </w:p>
    <w:p w14:paraId="5C5E34C0" w14:textId="305A00E8"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_Toc162964638 \h </w:instrText>
      </w:r>
      <w:r>
        <w:rPr>
          <w:noProof/>
        </w:rPr>
      </w:r>
      <w:r>
        <w:rPr>
          <w:noProof/>
        </w:rPr>
        <w:fldChar w:fldCharType="separate"/>
      </w:r>
      <w:r>
        <w:rPr>
          <w:noProof/>
        </w:rPr>
        <w:t>21</w:t>
      </w:r>
      <w:r>
        <w:rPr>
          <w:noProof/>
        </w:rPr>
        <w:fldChar w:fldCharType="end"/>
      </w:r>
    </w:p>
    <w:p w14:paraId="251A9E44" w14:textId="31AB5F83"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MCPTT Server</w:t>
      </w:r>
      <w:r>
        <w:rPr>
          <w:noProof/>
        </w:rPr>
        <w:tab/>
      </w:r>
      <w:r>
        <w:rPr>
          <w:noProof/>
        </w:rPr>
        <w:fldChar w:fldCharType="begin" w:fldLock="1"/>
      </w:r>
      <w:r>
        <w:rPr>
          <w:noProof/>
        </w:rPr>
        <w:instrText xml:space="preserve"> PAGEREF _Toc162964639 \h </w:instrText>
      </w:r>
      <w:r>
        <w:rPr>
          <w:noProof/>
        </w:rPr>
      </w:r>
      <w:r>
        <w:rPr>
          <w:noProof/>
        </w:rPr>
        <w:fldChar w:fldCharType="separate"/>
      </w:r>
      <w:r>
        <w:rPr>
          <w:noProof/>
        </w:rPr>
        <w:t>21</w:t>
      </w:r>
      <w:r>
        <w:rPr>
          <w:noProof/>
        </w:rPr>
        <w:fldChar w:fldCharType="end"/>
      </w:r>
    </w:p>
    <w:p w14:paraId="09365B7E" w14:textId="5A9958AE"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MCVideo Server</w:t>
      </w:r>
      <w:r>
        <w:rPr>
          <w:noProof/>
        </w:rPr>
        <w:tab/>
      </w:r>
      <w:r>
        <w:rPr>
          <w:noProof/>
        </w:rPr>
        <w:fldChar w:fldCharType="begin" w:fldLock="1"/>
      </w:r>
      <w:r>
        <w:rPr>
          <w:noProof/>
        </w:rPr>
        <w:instrText xml:space="preserve"> PAGEREF _Toc162964640 \h </w:instrText>
      </w:r>
      <w:r>
        <w:rPr>
          <w:noProof/>
        </w:rPr>
      </w:r>
      <w:r>
        <w:rPr>
          <w:noProof/>
        </w:rPr>
        <w:fldChar w:fldCharType="separate"/>
      </w:r>
      <w:r>
        <w:rPr>
          <w:noProof/>
        </w:rPr>
        <w:t>21</w:t>
      </w:r>
      <w:r>
        <w:rPr>
          <w:noProof/>
        </w:rPr>
        <w:fldChar w:fldCharType="end"/>
      </w:r>
    </w:p>
    <w:p w14:paraId="05609A83" w14:textId="11BAF73B"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_Toc162964641 \h </w:instrText>
      </w:r>
      <w:r>
        <w:rPr>
          <w:noProof/>
        </w:rPr>
      </w:r>
      <w:r>
        <w:rPr>
          <w:noProof/>
        </w:rPr>
        <w:fldChar w:fldCharType="separate"/>
      </w:r>
      <w:r>
        <w:rPr>
          <w:noProof/>
        </w:rPr>
        <w:t>21</w:t>
      </w:r>
      <w:r>
        <w:rPr>
          <w:noProof/>
        </w:rPr>
        <w:fldChar w:fldCharType="end"/>
      </w:r>
    </w:p>
    <w:p w14:paraId="66144DBB" w14:textId="2CB6737A"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w:t>
      </w:r>
      <w:r>
        <w:rPr>
          <w:noProof/>
        </w:rPr>
        <w:tab/>
      </w:r>
      <w:r>
        <w:rPr>
          <w:noProof/>
        </w:rPr>
        <w:fldChar w:fldCharType="begin" w:fldLock="1"/>
      </w:r>
      <w:r>
        <w:rPr>
          <w:noProof/>
        </w:rPr>
        <w:instrText xml:space="preserve"> PAGEREF _Toc162964642 \h </w:instrText>
      </w:r>
      <w:r>
        <w:rPr>
          <w:noProof/>
        </w:rPr>
      </w:r>
      <w:r>
        <w:rPr>
          <w:noProof/>
        </w:rPr>
        <w:fldChar w:fldCharType="separate"/>
      </w:r>
      <w:r>
        <w:rPr>
          <w:noProof/>
        </w:rPr>
        <w:t>21</w:t>
      </w:r>
      <w:r>
        <w:rPr>
          <w:noProof/>
        </w:rPr>
        <w:fldChar w:fldCharType="end"/>
      </w:r>
    </w:p>
    <w:p w14:paraId="33F6FD57" w14:textId="33CBF25C" w:rsidR="003A2B22" w:rsidRDefault="003A2B2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_Toc162964643 \h </w:instrText>
      </w:r>
      <w:r>
        <w:rPr>
          <w:noProof/>
        </w:rPr>
      </w:r>
      <w:r>
        <w:rPr>
          <w:noProof/>
        </w:rPr>
        <w:fldChar w:fldCharType="separate"/>
      </w:r>
      <w:r>
        <w:rPr>
          <w:noProof/>
        </w:rPr>
        <w:t>22</w:t>
      </w:r>
      <w:r>
        <w:rPr>
          <w:noProof/>
        </w:rPr>
        <w:fldChar w:fldCharType="end"/>
      </w:r>
    </w:p>
    <w:p w14:paraId="2561B67E" w14:textId="3617B470"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w:t>
      </w:r>
      <w:r>
        <w:rPr>
          <w:noProof/>
        </w:rPr>
        <w:tab/>
      </w:r>
      <w:r>
        <w:rPr>
          <w:noProof/>
        </w:rPr>
        <w:fldChar w:fldCharType="begin" w:fldLock="1"/>
      </w:r>
      <w:r>
        <w:rPr>
          <w:noProof/>
        </w:rPr>
        <w:instrText xml:space="preserve"> PAGEREF _Toc162964644 \h </w:instrText>
      </w:r>
      <w:r>
        <w:rPr>
          <w:noProof/>
        </w:rPr>
      </w:r>
      <w:r>
        <w:rPr>
          <w:noProof/>
        </w:rPr>
        <w:fldChar w:fldCharType="separate"/>
      </w:r>
      <w:r>
        <w:rPr>
          <w:noProof/>
        </w:rPr>
        <w:t>22</w:t>
      </w:r>
      <w:r>
        <w:rPr>
          <w:noProof/>
        </w:rPr>
        <w:fldChar w:fldCharType="end"/>
      </w:r>
    </w:p>
    <w:p w14:paraId="30A2C8FB" w14:textId="0D575596"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w:t>
      </w:r>
      <w:r>
        <w:rPr>
          <w:noProof/>
        </w:rPr>
        <w:tab/>
      </w:r>
      <w:r>
        <w:rPr>
          <w:noProof/>
        </w:rPr>
        <w:fldChar w:fldCharType="begin" w:fldLock="1"/>
      </w:r>
      <w:r>
        <w:rPr>
          <w:noProof/>
        </w:rPr>
        <w:instrText xml:space="preserve"> PAGEREF _Toc162964645 \h </w:instrText>
      </w:r>
      <w:r>
        <w:rPr>
          <w:noProof/>
        </w:rPr>
      </w:r>
      <w:r>
        <w:rPr>
          <w:noProof/>
        </w:rPr>
        <w:fldChar w:fldCharType="separate"/>
      </w:r>
      <w:r>
        <w:rPr>
          <w:noProof/>
        </w:rPr>
        <w:t>22</w:t>
      </w:r>
      <w:r>
        <w:rPr>
          <w:noProof/>
        </w:rPr>
        <w:fldChar w:fldCharType="end"/>
      </w:r>
    </w:p>
    <w:p w14:paraId="70050A6A" w14:textId="37C2CD24"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_Toc162964646 \h </w:instrText>
      </w:r>
      <w:r>
        <w:rPr>
          <w:noProof/>
        </w:rPr>
      </w:r>
      <w:r>
        <w:rPr>
          <w:noProof/>
        </w:rPr>
        <w:fldChar w:fldCharType="separate"/>
      </w:r>
      <w:r>
        <w:rPr>
          <w:noProof/>
        </w:rPr>
        <w:t>23</w:t>
      </w:r>
      <w:r>
        <w:rPr>
          <w:noProof/>
        </w:rPr>
        <w:fldChar w:fldCharType="end"/>
      </w:r>
    </w:p>
    <w:p w14:paraId="0C6D7E6B" w14:textId="24685C15" w:rsidR="003A2B22" w:rsidRDefault="003A2B2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_Toc162964647 \h </w:instrText>
      </w:r>
      <w:r>
        <w:rPr>
          <w:noProof/>
        </w:rPr>
      </w:r>
      <w:r>
        <w:rPr>
          <w:noProof/>
        </w:rPr>
        <w:fldChar w:fldCharType="separate"/>
      </w:r>
      <w:r>
        <w:rPr>
          <w:noProof/>
        </w:rPr>
        <w:t>23</w:t>
      </w:r>
      <w:r>
        <w:rPr>
          <w:noProof/>
        </w:rPr>
        <w:fldChar w:fldCharType="end"/>
      </w:r>
    </w:p>
    <w:p w14:paraId="5F9796BA" w14:textId="13B16478"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_Toc162964648 \h </w:instrText>
      </w:r>
      <w:r>
        <w:rPr>
          <w:noProof/>
        </w:rPr>
      </w:r>
      <w:r>
        <w:rPr>
          <w:noProof/>
        </w:rPr>
        <w:fldChar w:fldCharType="separate"/>
      </w:r>
      <w:r>
        <w:rPr>
          <w:noProof/>
        </w:rPr>
        <w:t>23</w:t>
      </w:r>
      <w:r>
        <w:rPr>
          <w:noProof/>
        </w:rPr>
        <w:fldChar w:fldCharType="end"/>
      </w:r>
    </w:p>
    <w:p w14:paraId="557E3ED4" w14:textId="73F162E9"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_Toc162964649 \h </w:instrText>
      </w:r>
      <w:r>
        <w:rPr>
          <w:noProof/>
        </w:rPr>
      </w:r>
      <w:r>
        <w:rPr>
          <w:noProof/>
        </w:rPr>
        <w:fldChar w:fldCharType="separate"/>
      </w:r>
      <w:r>
        <w:rPr>
          <w:noProof/>
        </w:rPr>
        <w:t>24</w:t>
      </w:r>
      <w:r>
        <w:rPr>
          <w:noProof/>
        </w:rPr>
        <w:fldChar w:fldCharType="end"/>
      </w:r>
    </w:p>
    <w:p w14:paraId="673D1C03" w14:textId="67286179"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_Toc162964650 \h </w:instrText>
      </w:r>
      <w:r>
        <w:rPr>
          <w:noProof/>
        </w:rPr>
      </w:r>
      <w:r>
        <w:rPr>
          <w:noProof/>
        </w:rPr>
        <w:fldChar w:fldCharType="separate"/>
      </w:r>
      <w:r>
        <w:rPr>
          <w:noProof/>
        </w:rPr>
        <w:t>24</w:t>
      </w:r>
      <w:r>
        <w:rPr>
          <w:noProof/>
        </w:rPr>
        <w:fldChar w:fldCharType="end"/>
      </w:r>
    </w:p>
    <w:p w14:paraId="2E68867E" w14:textId="05BD5F3F"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_Toc162964651 \h </w:instrText>
      </w:r>
      <w:r>
        <w:rPr>
          <w:noProof/>
        </w:rPr>
      </w:r>
      <w:r>
        <w:rPr>
          <w:noProof/>
        </w:rPr>
        <w:fldChar w:fldCharType="separate"/>
      </w:r>
      <w:r>
        <w:rPr>
          <w:noProof/>
        </w:rPr>
        <w:t>24</w:t>
      </w:r>
      <w:r>
        <w:rPr>
          <w:noProof/>
        </w:rPr>
        <w:fldChar w:fldCharType="end"/>
      </w:r>
    </w:p>
    <w:p w14:paraId="7AFC5CB9" w14:textId="2FA407C9"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_Toc162964652 \h </w:instrText>
      </w:r>
      <w:r>
        <w:rPr>
          <w:noProof/>
        </w:rPr>
      </w:r>
      <w:r>
        <w:rPr>
          <w:noProof/>
        </w:rPr>
        <w:fldChar w:fldCharType="separate"/>
      </w:r>
      <w:r>
        <w:rPr>
          <w:noProof/>
        </w:rPr>
        <w:t>24</w:t>
      </w:r>
      <w:r>
        <w:rPr>
          <w:noProof/>
        </w:rPr>
        <w:fldChar w:fldCharType="end"/>
      </w:r>
    </w:p>
    <w:p w14:paraId="3E7E13F4" w14:textId="746748CA"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_Toc162964653 \h </w:instrText>
      </w:r>
      <w:r>
        <w:rPr>
          <w:noProof/>
        </w:rPr>
      </w:r>
      <w:r>
        <w:rPr>
          <w:noProof/>
        </w:rPr>
        <w:fldChar w:fldCharType="separate"/>
      </w:r>
      <w:r>
        <w:rPr>
          <w:noProof/>
        </w:rPr>
        <w:t>24</w:t>
      </w:r>
      <w:r>
        <w:rPr>
          <w:noProof/>
        </w:rPr>
        <w:fldChar w:fldCharType="end"/>
      </w:r>
    </w:p>
    <w:p w14:paraId="05D03D1A" w14:textId="4903E98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_Toc162964654 \h </w:instrText>
      </w:r>
      <w:r>
        <w:rPr>
          <w:noProof/>
        </w:rPr>
      </w:r>
      <w:r>
        <w:rPr>
          <w:noProof/>
        </w:rPr>
        <w:fldChar w:fldCharType="separate"/>
      </w:r>
      <w:r>
        <w:rPr>
          <w:noProof/>
        </w:rPr>
        <w:t>24</w:t>
      </w:r>
      <w:r>
        <w:rPr>
          <w:noProof/>
        </w:rPr>
        <w:fldChar w:fldCharType="end"/>
      </w:r>
    </w:p>
    <w:p w14:paraId="20C4D089" w14:textId="0D1177B5"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SIP failure case</w:t>
      </w:r>
      <w:r>
        <w:rPr>
          <w:noProof/>
        </w:rPr>
        <w:tab/>
      </w:r>
      <w:r>
        <w:rPr>
          <w:noProof/>
        </w:rPr>
        <w:fldChar w:fldCharType="begin" w:fldLock="1"/>
      </w:r>
      <w:r>
        <w:rPr>
          <w:noProof/>
        </w:rPr>
        <w:instrText xml:space="preserve"> PAGEREF _Toc162964655 \h </w:instrText>
      </w:r>
      <w:r>
        <w:rPr>
          <w:noProof/>
        </w:rPr>
      </w:r>
      <w:r>
        <w:rPr>
          <w:noProof/>
        </w:rPr>
        <w:fldChar w:fldCharType="separate"/>
      </w:r>
      <w:r>
        <w:rPr>
          <w:noProof/>
        </w:rPr>
        <w:t>24</w:t>
      </w:r>
      <w:r>
        <w:rPr>
          <w:noProof/>
        </w:rPr>
        <w:fldChar w:fldCharType="end"/>
      </w:r>
    </w:p>
    <w:p w14:paraId="3980D330" w14:textId="30507345"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_Toc162964656 \h </w:instrText>
      </w:r>
      <w:r>
        <w:rPr>
          <w:noProof/>
        </w:rPr>
      </w:r>
      <w:r>
        <w:rPr>
          <w:noProof/>
        </w:rPr>
        <w:fldChar w:fldCharType="separate"/>
      </w:r>
      <w:r>
        <w:rPr>
          <w:noProof/>
        </w:rPr>
        <w:t>24</w:t>
      </w:r>
      <w:r>
        <w:rPr>
          <w:noProof/>
        </w:rPr>
        <w:fldChar w:fldCharType="end"/>
      </w:r>
    </w:p>
    <w:p w14:paraId="1E32B3DA" w14:textId="75CF53B7"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_Toc162964657 \h </w:instrText>
      </w:r>
      <w:r>
        <w:rPr>
          <w:noProof/>
        </w:rPr>
      </w:r>
      <w:r>
        <w:rPr>
          <w:noProof/>
        </w:rPr>
        <w:fldChar w:fldCharType="separate"/>
      </w:r>
      <w:r>
        <w:rPr>
          <w:noProof/>
        </w:rPr>
        <w:t>24</w:t>
      </w:r>
      <w:r>
        <w:rPr>
          <w:noProof/>
        </w:rPr>
        <w:fldChar w:fldCharType="end"/>
      </w:r>
    </w:p>
    <w:p w14:paraId="1A2A7CC0" w14:textId="4C7683B4"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_Toc162964658 \h </w:instrText>
      </w:r>
      <w:r>
        <w:rPr>
          <w:noProof/>
        </w:rPr>
      </w:r>
      <w:r>
        <w:rPr>
          <w:noProof/>
        </w:rPr>
        <w:fldChar w:fldCharType="separate"/>
      </w:r>
      <w:r>
        <w:rPr>
          <w:noProof/>
        </w:rPr>
        <w:t>24</w:t>
      </w:r>
      <w:r>
        <w:rPr>
          <w:noProof/>
        </w:rPr>
        <w:fldChar w:fldCharType="end"/>
      </w:r>
    </w:p>
    <w:p w14:paraId="6B00A152" w14:textId="0251CED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6.3.1.2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_Toc162964659 \h </w:instrText>
      </w:r>
      <w:r>
        <w:rPr>
          <w:noProof/>
        </w:rPr>
      </w:r>
      <w:r>
        <w:rPr>
          <w:noProof/>
        </w:rPr>
        <w:fldChar w:fldCharType="separate"/>
      </w:r>
      <w:r>
        <w:rPr>
          <w:noProof/>
        </w:rPr>
        <w:t>24</w:t>
      </w:r>
      <w:r>
        <w:rPr>
          <w:noProof/>
        </w:rPr>
        <w:fldChar w:fldCharType="end"/>
      </w:r>
    </w:p>
    <w:p w14:paraId="1239C340" w14:textId="7EB64203"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creation procedure</w:t>
      </w:r>
      <w:r>
        <w:rPr>
          <w:noProof/>
        </w:rPr>
        <w:tab/>
      </w:r>
      <w:r>
        <w:rPr>
          <w:noProof/>
        </w:rPr>
        <w:fldChar w:fldCharType="begin" w:fldLock="1"/>
      </w:r>
      <w:r>
        <w:rPr>
          <w:noProof/>
        </w:rPr>
        <w:instrText xml:space="preserve"> PAGEREF _Toc162964660 \h </w:instrText>
      </w:r>
      <w:r>
        <w:rPr>
          <w:noProof/>
        </w:rPr>
      </w:r>
      <w:r>
        <w:rPr>
          <w:noProof/>
        </w:rPr>
        <w:fldChar w:fldCharType="separate"/>
      </w:r>
      <w:r>
        <w:rPr>
          <w:noProof/>
        </w:rPr>
        <w:t>25</w:t>
      </w:r>
      <w:r>
        <w:rPr>
          <w:noProof/>
        </w:rPr>
        <w:fldChar w:fldCharType="end"/>
      </w:r>
    </w:p>
    <w:p w14:paraId="4D04167C" w14:textId="0D569D3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_Toc162964661 \h </w:instrText>
      </w:r>
      <w:r>
        <w:rPr>
          <w:noProof/>
        </w:rPr>
      </w:r>
      <w:r>
        <w:rPr>
          <w:noProof/>
        </w:rPr>
        <w:fldChar w:fldCharType="separate"/>
      </w:r>
      <w:r>
        <w:rPr>
          <w:noProof/>
        </w:rPr>
        <w:t>25</w:t>
      </w:r>
      <w:r>
        <w:rPr>
          <w:noProof/>
        </w:rPr>
        <w:fldChar w:fldCharType="end"/>
      </w:r>
    </w:p>
    <w:p w14:paraId="30DF81A4" w14:textId="05B71788"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_Toc162964662 \h </w:instrText>
      </w:r>
      <w:r>
        <w:rPr>
          <w:noProof/>
        </w:rPr>
      </w:r>
      <w:r>
        <w:rPr>
          <w:noProof/>
        </w:rPr>
        <w:fldChar w:fldCharType="separate"/>
      </w:r>
      <w:r>
        <w:rPr>
          <w:noProof/>
        </w:rPr>
        <w:t>25</w:t>
      </w:r>
      <w:r>
        <w:rPr>
          <w:noProof/>
        </w:rPr>
        <w:fldChar w:fldCharType="end"/>
      </w:r>
    </w:p>
    <w:p w14:paraId="097D4E51" w14:textId="2D4F248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_Toc162964663 \h </w:instrText>
      </w:r>
      <w:r>
        <w:rPr>
          <w:noProof/>
        </w:rPr>
      </w:r>
      <w:r>
        <w:rPr>
          <w:noProof/>
        </w:rPr>
        <w:fldChar w:fldCharType="separate"/>
      </w:r>
      <w:r>
        <w:rPr>
          <w:noProof/>
        </w:rPr>
        <w:t>25</w:t>
      </w:r>
      <w:r>
        <w:rPr>
          <w:noProof/>
        </w:rPr>
        <w:fldChar w:fldCharType="end"/>
      </w:r>
    </w:p>
    <w:p w14:paraId="273235D2" w14:textId="194B5594"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retrieval procedure</w:t>
      </w:r>
      <w:r>
        <w:rPr>
          <w:noProof/>
        </w:rPr>
        <w:tab/>
      </w:r>
      <w:r>
        <w:rPr>
          <w:noProof/>
        </w:rPr>
        <w:fldChar w:fldCharType="begin" w:fldLock="1"/>
      </w:r>
      <w:r>
        <w:rPr>
          <w:noProof/>
        </w:rPr>
        <w:instrText xml:space="preserve"> PAGEREF _Toc162964664 \h </w:instrText>
      </w:r>
      <w:r>
        <w:rPr>
          <w:noProof/>
        </w:rPr>
      </w:r>
      <w:r>
        <w:rPr>
          <w:noProof/>
        </w:rPr>
        <w:fldChar w:fldCharType="separate"/>
      </w:r>
      <w:r>
        <w:rPr>
          <w:noProof/>
        </w:rPr>
        <w:t>25</w:t>
      </w:r>
      <w:r>
        <w:rPr>
          <w:noProof/>
        </w:rPr>
        <w:fldChar w:fldCharType="end"/>
      </w:r>
    </w:p>
    <w:p w14:paraId="4C477C33" w14:textId="6FA21A37"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_Toc162964665 \h </w:instrText>
      </w:r>
      <w:r>
        <w:rPr>
          <w:noProof/>
        </w:rPr>
      </w:r>
      <w:r>
        <w:rPr>
          <w:noProof/>
        </w:rPr>
        <w:fldChar w:fldCharType="separate"/>
      </w:r>
      <w:r>
        <w:rPr>
          <w:noProof/>
        </w:rPr>
        <w:t>25</w:t>
      </w:r>
      <w:r>
        <w:rPr>
          <w:noProof/>
        </w:rPr>
        <w:fldChar w:fldCharType="end"/>
      </w:r>
    </w:p>
    <w:p w14:paraId="6D74923B" w14:textId="5D65AE2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_Toc162964666 \h </w:instrText>
      </w:r>
      <w:r>
        <w:rPr>
          <w:noProof/>
        </w:rPr>
      </w:r>
      <w:r>
        <w:rPr>
          <w:noProof/>
        </w:rPr>
        <w:fldChar w:fldCharType="separate"/>
      </w:r>
      <w:r>
        <w:rPr>
          <w:noProof/>
        </w:rPr>
        <w:t>25</w:t>
      </w:r>
      <w:r>
        <w:rPr>
          <w:noProof/>
        </w:rPr>
        <w:fldChar w:fldCharType="end"/>
      </w:r>
    </w:p>
    <w:p w14:paraId="2C1ADC3E" w14:textId="5AC923EC"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_Toc162964667 \h </w:instrText>
      </w:r>
      <w:r>
        <w:rPr>
          <w:noProof/>
        </w:rPr>
      </w:r>
      <w:r>
        <w:rPr>
          <w:noProof/>
        </w:rPr>
        <w:fldChar w:fldCharType="separate"/>
      </w:r>
      <w:r>
        <w:rPr>
          <w:noProof/>
        </w:rPr>
        <w:t>25</w:t>
      </w:r>
      <w:r>
        <w:rPr>
          <w:noProof/>
        </w:rPr>
        <w:fldChar w:fldCharType="end"/>
      </w:r>
    </w:p>
    <w:p w14:paraId="1D800547" w14:textId="141C790E"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_Toc162964668 \h </w:instrText>
      </w:r>
      <w:r>
        <w:rPr>
          <w:noProof/>
        </w:rPr>
      </w:r>
      <w:r>
        <w:rPr>
          <w:noProof/>
        </w:rPr>
        <w:fldChar w:fldCharType="separate"/>
      </w:r>
      <w:r>
        <w:rPr>
          <w:noProof/>
        </w:rPr>
        <w:t>25</w:t>
      </w:r>
      <w:r>
        <w:rPr>
          <w:noProof/>
        </w:rPr>
        <w:fldChar w:fldCharType="end"/>
      </w:r>
    </w:p>
    <w:p w14:paraId="53572499" w14:textId="79B13C16"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_Toc162964669 \h </w:instrText>
      </w:r>
      <w:r>
        <w:rPr>
          <w:noProof/>
        </w:rPr>
      </w:r>
      <w:r>
        <w:rPr>
          <w:noProof/>
        </w:rPr>
        <w:fldChar w:fldCharType="separate"/>
      </w:r>
      <w:r>
        <w:rPr>
          <w:noProof/>
        </w:rPr>
        <w:t>25</w:t>
      </w:r>
      <w:r>
        <w:rPr>
          <w:noProof/>
        </w:rPr>
        <w:fldChar w:fldCharType="end"/>
      </w:r>
    </w:p>
    <w:p w14:paraId="5123D713" w14:textId="26E1DAA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_Toc162964670 \h </w:instrText>
      </w:r>
      <w:r>
        <w:rPr>
          <w:noProof/>
        </w:rPr>
      </w:r>
      <w:r>
        <w:rPr>
          <w:noProof/>
        </w:rPr>
        <w:fldChar w:fldCharType="separate"/>
      </w:r>
      <w:r>
        <w:rPr>
          <w:noProof/>
        </w:rPr>
        <w:t>25</w:t>
      </w:r>
      <w:r>
        <w:rPr>
          <w:noProof/>
        </w:rPr>
        <w:fldChar w:fldCharType="end"/>
      </w:r>
    </w:p>
    <w:p w14:paraId="66FED768" w14:textId="42AD5939"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update procedure</w:t>
      </w:r>
      <w:r>
        <w:rPr>
          <w:noProof/>
        </w:rPr>
        <w:tab/>
      </w:r>
      <w:r>
        <w:rPr>
          <w:noProof/>
        </w:rPr>
        <w:fldChar w:fldCharType="begin" w:fldLock="1"/>
      </w:r>
      <w:r>
        <w:rPr>
          <w:noProof/>
        </w:rPr>
        <w:instrText xml:space="preserve"> PAGEREF _Toc162964671 \h </w:instrText>
      </w:r>
      <w:r>
        <w:rPr>
          <w:noProof/>
        </w:rPr>
      </w:r>
      <w:r>
        <w:rPr>
          <w:noProof/>
        </w:rPr>
        <w:fldChar w:fldCharType="separate"/>
      </w:r>
      <w:r>
        <w:rPr>
          <w:noProof/>
        </w:rPr>
        <w:t>26</w:t>
      </w:r>
      <w:r>
        <w:rPr>
          <w:noProof/>
        </w:rPr>
        <w:fldChar w:fldCharType="end"/>
      </w:r>
    </w:p>
    <w:p w14:paraId="599A9303" w14:textId="33037602"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_Toc162964672 \h </w:instrText>
      </w:r>
      <w:r>
        <w:rPr>
          <w:noProof/>
        </w:rPr>
      </w:r>
      <w:r>
        <w:rPr>
          <w:noProof/>
        </w:rPr>
        <w:fldChar w:fldCharType="separate"/>
      </w:r>
      <w:r>
        <w:rPr>
          <w:noProof/>
        </w:rPr>
        <w:t>26</w:t>
      </w:r>
      <w:r>
        <w:rPr>
          <w:noProof/>
        </w:rPr>
        <w:fldChar w:fldCharType="end"/>
      </w:r>
    </w:p>
    <w:p w14:paraId="1A06B8F4" w14:textId="51B3D9A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_Toc162964673 \h </w:instrText>
      </w:r>
      <w:r>
        <w:rPr>
          <w:noProof/>
        </w:rPr>
      </w:r>
      <w:r>
        <w:rPr>
          <w:noProof/>
        </w:rPr>
        <w:fldChar w:fldCharType="separate"/>
      </w:r>
      <w:r>
        <w:rPr>
          <w:noProof/>
        </w:rPr>
        <w:t>26</w:t>
      </w:r>
      <w:r>
        <w:rPr>
          <w:noProof/>
        </w:rPr>
        <w:fldChar w:fldCharType="end"/>
      </w:r>
    </w:p>
    <w:p w14:paraId="0EF21A79" w14:textId="342C0EF4"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_Toc162964674 \h </w:instrText>
      </w:r>
      <w:r>
        <w:rPr>
          <w:noProof/>
        </w:rPr>
      </w:r>
      <w:r>
        <w:rPr>
          <w:noProof/>
        </w:rPr>
        <w:fldChar w:fldCharType="separate"/>
      </w:r>
      <w:r>
        <w:rPr>
          <w:noProof/>
        </w:rPr>
        <w:t>26</w:t>
      </w:r>
      <w:r>
        <w:rPr>
          <w:noProof/>
        </w:rPr>
        <w:fldChar w:fldCharType="end"/>
      </w:r>
    </w:p>
    <w:p w14:paraId="78EE3F6A" w14:textId="79E25736"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deletion procedure</w:t>
      </w:r>
      <w:r>
        <w:rPr>
          <w:noProof/>
        </w:rPr>
        <w:tab/>
      </w:r>
      <w:r>
        <w:rPr>
          <w:noProof/>
        </w:rPr>
        <w:fldChar w:fldCharType="begin" w:fldLock="1"/>
      </w:r>
      <w:r>
        <w:rPr>
          <w:noProof/>
        </w:rPr>
        <w:instrText xml:space="preserve"> PAGEREF _Toc162964675 \h </w:instrText>
      </w:r>
      <w:r>
        <w:rPr>
          <w:noProof/>
        </w:rPr>
      </w:r>
      <w:r>
        <w:rPr>
          <w:noProof/>
        </w:rPr>
        <w:fldChar w:fldCharType="separate"/>
      </w:r>
      <w:r>
        <w:rPr>
          <w:noProof/>
        </w:rPr>
        <w:t>26</w:t>
      </w:r>
      <w:r>
        <w:rPr>
          <w:noProof/>
        </w:rPr>
        <w:fldChar w:fldCharType="end"/>
      </w:r>
    </w:p>
    <w:p w14:paraId="6703ACD5" w14:textId="1DCC467B"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_Toc162964676 \h </w:instrText>
      </w:r>
      <w:r>
        <w:rPr>
          <w:noProof/>
        </w:rPr>
      </w:r>
      <w:r>
        <w:rPr>
          <w:noProof/>
        </w:rPr>
        <w:fldChar w:fldCharType="separate"/>
      </w:r>
      <w:r>
        <w:rPr>
          <w:noProof/>
        </w:rPr>
        <w:t>26</w:t>
      </w:r>
      <w:r>
        <w:rPr>
          <w:noProof/>
        </w:rPr>
        <w:fldChar w:fldCharType="end"/>
      </w:r>
    </w:p>
    <w:p w14:paraId="130A53CE" w14:textId="3EEF38C4"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6.3.5.2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_Toc162964677 \h </w:instrText>
      </w:r>
      <w:r>
        <w:rPr>
          <w:noProof/>
        </w:rPr>
      </w:r>
      <w:r>
        <w:rPr>
          <w:noProof/>
        </w:rPr>
        <w:fldChar w:fldCharType="separate"/>
      </w:r>
      <w:r>
        <w:rPr>
          <w:noProof/>
        </w:rPr>
        <w:t>26</w:t>
      </w:r>
      <w:r>
        <w:rPr>
          <w:noProof/>
        </w:rPr>
        <w:fldChar w:fldCharType="end"/>
      </w:r>
    </w:p>
    <w:p w14:paraId="0E3DB2F2" w14:textId="113AC25C"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_Toc162964678 \h </w:instrText>
      </w:r>
      <w:r>
        <w:rPr>
          <w:noProof/>
        </w:rPr>
      </w:r>
      <w:r>
        <w:rPr>
          <w:noProof/>
        </w:rPr>
        <w:fldChar w:fldCharType="separate"/>
      </w:r>
      <w:r>
        <w:rPr>
          <w:noProof/>
        </w:rPr>
        <w:t>26</w:t>
      </w:r>
      <w:r>
        <w:rPr>
          <w:noProof/>
        </w:rPr>
        <w:fldChar w:fldCharType="end"/>
      </w:r>
    </w:p>
    <w:p w14:paraId="7006AEB9" w14:textId="4F950363"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creation or replacement procedure</w:t>
      </w:r>
      <w:r>
        <w:rPr>
          <w:noProof/>
        </w:rPr>
        <w:tab/>
      </w:r>
      <w:r>
        <w:rPr>
          <w:noProof/>
        </w:rPr>
        <w:fldChar w:fldCharType="begin" w:fldLock="1"/>
      </w:r>
      <w:r>
        <w:rPr>
          <w:noProof/>
        </w:rPr>
        <w:instrText xml:space="preserve"> PAGEREF _Toc162964679 \h </w:instrText>
      </w:r>
      <w:r>
        <w:rPr>
          <w:noProof/>
        </w:rPr>
      </w:r>
      <w:r>
        <w:rPr>
          <w:noProof/>
        </w:rPr>
        <w:fldChar w:fldCharType="separate"/>
      </w:r>
      <w:r>
        <w:rPr>
          <w:noProof/>
        </w:rPr>
        <w:t>26</w:t>
      </w:r>
      <w:r>
        <w:rPr>
          <w:noProof/>
        </w:rPr>
        <w:fldChar w:fldCharType="end"/>
      </w:r>
    </w:p>
    <w:p w14:paraId="4B69F3FB" w14:textId="7C03DB2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_Toc162964680 \h </w:instrText>
      </w:r>
      <w:r>
        <w:rPr>
          <w:noProof/>
        </w:rPr>
      </w:r>
      <w:r>
        <w:rPr>
          <w:noProof/>
        </w:rPr>
        <w:fldChar w:fldCharType="separate"/>
      </w:r>
      <w:r>
        <w:rPr>
          <w:noProof/>
        </w:rPr>
        <w:t>26</w:t>
      </w:r>
      <w:r>
        <w:rPr>
          <w:noProof/>
        </w:rPr>
        <w:fldChar w:fldCharType="end"/>
      </w:r>
    </w:p>
    <w:p w14:paraId="3AC1B8EE" w14:textId="39440F5B"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_Toc162964681 \h </w:instrText>
      </w:r>
      <w:r>
        <w:rPr>
          <w:noProof/>
        </w:rPr>
      </w:r>
      <w:r>
        <w:rPr>
          <w:noProof/>
        </w:rPr>
        <w:fldChar w:fldCharType="separate"/>
      </w:r>
      <w:r>
        <w:rPr>
          <w:noProof/>
        </w:rPr>
        <w:t>26</w:t>
      </w:r>
      <w:r>
        <w:rPr>
          <w:noProof/>
        </w:rPr>
        <w:fldChar w:fldCharType="end"/>
      </w:r>
    </w:p>
    <w:p w14:paraId="34E046A6" w14:textId="732C7A03"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_Toc162964682 \h </w:instrText>
      </w:r>
      <w:r>
        <w:rPr>
          <w:noProof/>
        </w:rPr>
      </w:r>
      <w:r>
        <w:rPr>
          <w:noProof/>
        </w:rPr>
        <w:fldChar w:fldCharType="separate"/>
      </w:r>
      <w:r>
        <w:rPr>
          <w:noProof/>
        </w:rPr>
        <w:t>26</w:t>
      </w:r>
      <w:r>
        <w:rPr>
          <w:noProof/>
        </w:rPr>
        <w:fldChar w:fldCharType="end"/>
      </w:r>
    </w:p>
    <w:p w14:paraId="1B030D06" w14:textId="5B8DF4D0"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_Toc162964683 \h </w:instrText>
      </w:r>
      <w:r>
        <w:rPr>
          <w:noProof/>
        </w:rPr>
      </w:r>
      <w:r>
        <w:rPr>
          <w:noProof/>
        </w:rPr>
        <w:fldChar w:fldCharType="separate"/>
      </w:r>
      <w:r>
        <w:rPr>
          <w:noProof/>
        </w:rPr>
        <w:t>27</w:t>
      </w:r>
      <w:r>
        <w:rPr>
          <w:noProof/>
        </w:rPr>
        <w:fldChar w:fldCharType="end"/>
      </w:r>
    </w:p>
    <w:p w14:paraId="5F1753ED" w14:textId="3AFF92AB"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_Toc162964684 \h </w:instrText>
      </w:r>
      <w:r>
        <w:rPr>
          <w:noProof/>
        </w:rPr>
      </w:r>
      <w:r>
        <w:rPr>
          <w:noProof/>
        </w:rPr>
        <w:fldChar w:fldCharType="separate"/>
      </w:r>
      <w:r>
        <w:rPr>
          <w:noProof/>
        </w:rPr>
        <w:t>27</w:t>
      </w:r>
      <w:r>
        <w:rPr>
          <w:noProof/>
        </w:rPr>
        <w:fldChar w:fldCharType="end"/>
      </w:r>
    </w:p>
    <w:p w14:paraId="1CFBA682" w14:textId="24966693"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deletion procedure</w:t>
      </w:r>
      <w:r>
        <w:rPr>
          <w:noProof/>
        </w:rPr>
        <w:tab/>
      </w:r>
      <w:r>
        <w:rPr>
          <w:noProof/>
        </w:rPr>
        <w:fldChar w:fldCharType="begin" w:fldLock="1"/>
      </w:r>
      <w:r>
        <w:rPr>
          <w:noProof/>
        </w:rPr>
        <w:instrText xml:space="preserve"> PAGEREF _Toc162964685 \h </w:instrText>
      </w:r>
      <w:r>
        <w:rPr>
          <w:noProof/>
        </w:rPr>
      </w:r>
      <w:r>
        <w:rPr>
          <w:noProof/>
        </w:rPr>
        <w:fldChar w:fldCharType="separate"/>
      </w:r>
      <w:r>
        <w:rPr>
          <w:noProof/>
        </w:rPr>
        <w:t>27</w:t>
      </w:r>
      <w:r>
        <w:rPr>
          <w:noProof/>
        </w:rPr>
        <w:fldChar w:fldCharType="end"/>
      </w:r>
    </w:p>
    <w:p w14:paraId="7D2F82EB" w14:textId="7E8E32BF"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_Toc162964686 \h </w:instrText>
      </w:r>
      <w:r>
        <w:rPr>
          <w:noProof/>
        </w:rPr>
      </w:r>
      <w:r>
        <w:rPr>
          <w:noProof/>
        </w:rPr>
        <w:fldChar w:fldCharType="separate"/>
      </w:r>
      <w:r>
        <w:rPr>
          <w:noProof/>
        </w:rPr>
        <w:t>27</w:t>
      </w:r>
      <w:r>
        <w:rPr>
          <w:noProof/>
        </w:rPr>
        <w:fldChar w:fldCharType="end"/>
      </w:r>
    </w:p>
    <w:p w14:paraId="22BE6C55" w14:textId="273C9F0D"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_Toc162964687 \h </w:instrText>
      </w:r>
      <w:r>
        <w:rPr>
          <w:noProof/>
        </w:rPr>
      </w:r>
      <w:r>
        <w:rPr>
          <w:noProof/>
        </w:rPr>
        <w:fldChar w:fldCharType="separate"/>
      </w:r>
      <w:r>
        <w:rPr>
          <w:noProof/>
        </w:rPr>
        <w:t>27</w:t>
      </w:r>
      <w:r>
        <w:rPr>
          <w:noProof/>
        </w:rPr>
        <w:fldChar w:fldCharType="end"/>
      </w:r>
    </w:p>
    <w:p w14:paraId="7E4EAF33" w14:textId="0F57AEA4"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6.3.7.2.1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_Toc162964688 \h </w:instrText>
      </w:r>
      <w:r>
        <w:rPr>
          <w:noProof/>
        </w:rPr>
      </w:r>
      <w:r>
        <w:rPr>
          <w:noProof/>
        </w:rPr>
        <w:fldChar w:fldCharType="separate"/>
      </w:r>
      <w:r>
        <w:rPr>
          <w:noProof/>
        </w:rPr>
        <w:t>27</w:t>
      </w:r>
      <w:r>
        <w:rPr>
          <w:noProof/>
        </w:rPr>
        <w:fldChar w:fldCharType="end"/>
      </w:r>
    </w:p>
    <w:p w14:paraId="2BA42BD1" w14:textId="5C4B5E6C"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6.3.7.2.2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_Toc162964689 \h </w:instrText>
      </w:r>
      <w:r>
        <w:rPr>
          <w:noProof/>
        </w:rPr>
      </w:r>
      <w:r>
        <w:rPr>
          <w:noProof/>
        </w:rPr>
        <w:fldChar w:fldCharType="separate"/>
      </w:r>
      <w:r>
        <w:rPr>
          <w:noProof/>
        </w:rPr>
        <w:t>27</w:t>
      </w:r>
      <w:r>
        <w:rPr>
          <w:noProof/>
        </w:rPr>
        <w:fldChar w:fldCharType="end"/>
      </w:r>
    </w:p>
    <w:p w14:paraId="5431C72B" w14:textId="7155567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_Toc162964690 \h </w:instrText>
      </w:r>
      <w:r>
        <w:rPr>
          <w:noProof/>
        </w:rPr>
      </w:r>
      <w:r>
        <w:rPr>
          <w:noProof/>
        </w:rPr>
        <w:fldChar w:fldCharType="separate"/>
      </w:r>
      <w:r>
        <w:rPr>
          <w:noProof/>
        </w:rPr>
        <w:t>27</w:t>
      </w:r>
      <w:r>
        <w:rPr>
          <w:noProof/>
        </w:rPr>
        <w:fldChar w:fldCharType="end"/>
      </w:r>
    </w:p>
    <w:p w14:paraId="14B29916" w14:textId="5BBCFC9E"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fetching procedure</w:t>
      </w:r>
      <w:r>
        <w:rPr>
          <w:noProof/>
        </w:rPr>
        <w:tab/>
      </w:r>
      <w:r>
        <w:rPr>
          <w:noProof/>
        </w:rPr>
        <w:fldChar w:fldCharType="begin" w:fldLock="1"/>
      </w:r>
      <w:r>
        <w:rPr>
          <w:noProof/>
        </w:rPr>
        <w:instrText xml:space="preserve"> PAGEREF _Toc162964691 \h </w:instrText>
      </w:r>
      <w:r>
        <w:rPr>
          <w:noProof/>
        </w:rPr>
      </w:r>
      <w:r>
        <w:rPr>
          <w:noProof/>
        </w:rPr>
        <w:fldChar w:fldCharType="separate"/>
      </w:r>
      <w:r>
        <w:rPr>
          <w:noProof/>
        </w:rPr>
        <w:t>27</w:t>
      </w:r>
      <w:r>
        <w:rPr>
          <w:noProof/>
        </w:rPr>
        <w:fldChar w:fldCharType="end"/>
      </w:r>
    </w:p>
    <w:p w14:paraId="22A79A04" w14:textId="7D2D2F97"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_Toc162964692 \h </w:instrText>
      </w:r>
      <w:r>
        <w:rPr>
          <w:noProof/>
        </w:rPr>
      </w:r>
      <w:r>
        <w:rPr>
          <w:noProof/>
        </w:rPr>
        <w:fldChar w:fldCharType="separate"/>
      </w:r>
      <w:r>
        <w:rPr>
          <w:noProof/>
        </w:rPr>
        <w:t>27</w:t>
      </w:r>
      <w:r>
        <w:rPr>
          <w:noProof/>
        </w:rPr>
        <w:fldChar w:fldCharType="end"/>
      </w:r>
    </w:p>
    <w:p w14:paraId="12CC47B3" w14:textId="2125FDDB"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_Toc162964693 \h </w:instrText>
      </w:r>
      <w:r>
        <w:rPr>
          <w:noProof/>
        </w:rPr>
      </w:r>
      <w:r>
        <w:rPr>
          <w:noProof/>
        </w:rPr>
        <w:fldChar w:fldCharType="separate"/>
      </w:r>
      <w:r>
        <w:rPr>
          <w:noProof/>
        </w:rPr>
        <w:t>27</w:t>
      </w:r>
      <w:r>
        <w:rPr>
          <w:noProof/>
        </w:rPr>
        <w:fldChar w:fldCharType="end"/>
      </w:r>
    </w:p>
    <w:p w14:paraId="41E75300" w14:textId="029D71A4"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6.3.8.2.1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_Toc162964694 \h </w:instrText>
      </w:r>
      <w:r>
        <w:rPr>
          <w:noProof/>
        </w:rPr>
      </w:r>
      <w:r>
        <w:rPr>
          <w:noProof/>
        </w:rPr>
        <w:fldChar w:fldCharType="separate"/>
      </w:r>
      <w:r>
        <w:rPr>
          <w:noProof/>
        </w:rPr>
        <w:t>27</w:t>
      </w:r>
      <w:r>
        <w:rPr>
          <w:noProof/>
        </w:rPr>
        <w:fldChar w:fldCharType="end"/>
      </w:r>
    </w:p>
    <w:p w14:paraId="626810F2" w14:textId="7FA49143"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6.3.8.2.2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_Toc162964695 \h </w:instrText>
      </w:r>
      <w:r>
        <w:rPr>
          <w:noProof/>
        </w:rPr>
      </w:r>
      <w:r>
        <w:rPr>
          <w:noProof/>
        </w:rPr>
        <w:fldChar w:fldCharType="separate"/>
      </w:r>
      <w:r>
        <w:rPr>
          <w:noProof/>
        </w:rPr>
        <w:t>28</w:t>
      </w:r>
      <w:r>
        <w:rPr>
          <w:noProof/>
        </w:rPr>
        <w:fldChar w:fldCharType="end"/>
      </w:r>
    </w:p>
    <w:p w14:paraId="4D5F0DF9" w14:textId="17955028"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6.3.8.2.3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_Toc162964696 \h </w:instrText>
      </w:r>
      <w:r>
        <w:rPr>
          <w:noProof/>
        </w:rPr>
      </w:r>
      <w:r>
        <w:rPr>
          <w:noProof/>
        </w:rPr>
        <w:fldChar w:fldCharType="separate"/>
      </w:r>
      <w:r>
        <w:rPr>
          <w:noProof/>
        </w:rPr>
        <w:t>28</w:t>
      </w:r>
      <w:r>
        <w:rPr>
          <w:noProof/>
        </w:rPr>
        <w:fldChar w:fldCharType="end"/>
      </w:r>
    </w:p>
    <w:p w14:paraId="52A7DF2D" w14:textId="2395661A"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_Toc162964697 \h </w:instrText>
      </w:r>
      <w:r>
        <w:rPr>
          <w:noProof/>
        </w:rPr>
      </w:r>
      <w:r>
        <w:rPr>
          <w:noProof/>
        </w:rPr>
        <w:fldChar w:fldCharType="separate"/>
      </w:r>
      <w:r>
        <w:rPr>
          <w:noProof/>
        </w:rPr>
        <w:t>28</w:t>
      </w:r>
      <w:r>
        <w:rPr>
          <w:noProof/>
        </w:rPr>
        <w:fldChar w:fldCharType="end"/>
      </w:r>
    </w:p>
    <w:p w14:paraId="0D299366" w14:textId="0A5EBD69"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attribute creation or replacement procedure</w:t>
      </w:r>
      <w:r>
        <w:rPr>
          <w:noProof/>
        </w:rPr>
        <w:tab/>
      </w:r>
      <w:r>
        <w:rPr>
          <w:noProof/>
        </w:rPr>
        <w:fldChar w:fldCharType="begin" w:fldLock="1"/>
      </w:r>
      <w:r>
        <w:rPr>
          <w:noProof/>
        </w:rPr>
        <w:instrText xml:space="preserve"> PAGEREF _Toc162964698 \h </w:instrText>
      </w:r>
      <w:r>
        <w:rPr>
          <w:noProof/>
        </w:rPr>
      </w:r>
      <w:r>
        <w:rPr>
          <w:noProof/>
        </w:rPr>
        <w:fldChar w:fldCharType="separate"/>
      </w:r>
      <w:r>
        <w:rPr>
          <w:noProof/>
        </w:rPr>
        <w:t>28</w:t>
      </w:r>
      <w:r>
        <w:rPr>
          <w:noProof/>
        </w:rPr>
        <w:fldChar w:fldCharType="end"/>
      </w:r>
    </w:p>
    <w:p w14:paraId="0F085F90" w14:textId="4DB1A1FC"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_Toc162964699 \h </w:instrText>
      </w:r>
      <w:r>
        <w:rPr>
          <w:noProof/>
        </w:rPr>
      </w:r>
      <w:r>
        <w:rPr>
          <w:noProof/>
        </w:rPr>
        <w:fldChar w:fldCharType="separate"/>
      </w:r>
      <w:r>
        <w:rPr>
          <w:noProof/>
        </w:rPr>
        <w:t>28</w:t>
      </w:r>
      <w:r>
        <w:rPr>
          <w:noProof/>
        </w:rPr>
        <w:fldChar w:fldCharType="end"/>
      </w:r>
    </w:p>
    <w:p w14:paraId="4F46D0EF" w14:textId="5A33C7D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6.3.9.2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_Toc162964700 \h </w:instrText>
      </w:r>
      <w:r>
        <w:rPr>
          <w:noProof/>
        </w:rPr>
      </w:r>
      <w:r>
        <w:rPr>
          <w:noProof/>
        </w:rPr>
        <w:fldChar w:fldCharType="separate"/>
      </w:r>
      <w:r>
        <w:rPr>
          <w:noProof/>
        </w:rPr>
        <w:t>28</w:t>
      </w:r>
      <w:r>
        <w:rPr>
          <w:noProof/>
        </w:rPr>
        <w:fldChar w:fldCharType="end"/>
      </w:r>
    </w:p>
    <w:p w14:paraId="6ACA2E73" w14:textId="427A30FD"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6.3.9.2.1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_Toc162964701 \h </w:instrText>
      </w:r>
      <w:r>
        <w:rPr>
          <w:noProof/>
        </w:rPr>
      </w:r>
      <w:r>
        <w:rPr>
          <w:noProof/>
        </w:rPr>
        <w:fldChar w:fldCharType="separate"/>
      </w:r>
      <w:r>
        <w:rPr>
          <w:noProof/>
        </w:rPr>
        <w:t>28</w:t>
      </w:r>
      <w:r>
        <w:rPr>
          <w:noProof/>
        </w:rPr>
        <w:fldChar w:fldCharType="end"/>
      </w:r>
    </w:p>
    <w:p w14:paraId="6964D282" w14:textId="17BABA36"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6.3.9.2.2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_Toc162964702 \h </w:instrText>
      </w:r>
      <w:r>
        <w:rPr>
          <w:noProof/>
        </w:rPr>
      </w:r>
      <w:r>
        <w:rPr>
          <w:noProof/>
        </w:rPr>
        <w:fldChar w:fldCharType="separate"/>
      </w:r>
      <w:r>
        <w:rPr>
          <w:noProof/>
        </w:rPr>
        <w:t>28</w:t>
      </w:r>
      <w:r>
        <w:rPr>
          <w:noProof/>
        </w:rPr>
        <w:fldChar w:fldCharType="end"/>
      </w:r>
    </w:p>
    <w:p w14:paraId="5BECB23F" w14:textId="4E6E7193"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_Toc162964703 \h </w:instrText>
      </w:r>
      <w:r>
        <w:rPr>
          <w:noProof/>
        </w:rPr>
      </w:r>
      <w:r>
        <w:rPr>
          <w:noProof/>
        </w:rPr>
        <w:fldChar w:fldCharType="separate"/>
      </w:r>
      <w:r>
        <w:rPr>
          <w:noProof/>
        </w:rPr>
        <w:t>28</w:t>
      </w:r>
      <w:r>
        <w:rPr>
          <w:noProof/>
        </w:rPr>
        <w:fldChar w:fldCharType="end"/>
      </w:r>
    </w:p>
    <w:p w14:paraId="227EFFBE" w14:textId="406F54CE"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sidRPr="00D428F5">
        <w:rPr>
          <w:noProof/>
          <w:lang w:val="fr-FR"/>
        </w:rPr>
        <w:t>6.3.10</w:t>
      </w:r>
      <w:r>
        <w:rPr>
          <w:rFonts w:asciiTheme="minorHAnsi" w:eastAsiaTheme="minorEastAsia" w:hAnsiTheme="minorHAnsi" w:cstheme="minorBidi"/>
          <w:noProof/>
          <w:kern w:val="2"/>
          <w:sz w:val="22"/>
          <w:szCs w:val="22"/>
          <w:lang w:eastAsia="en-GB"/>
          <w14:ligatures w14:val="standardContextual"/>
        </w:rPr>
        <w:tab/>
      </w:r>
      <w:r w:rsidRPr="00D428F5">
        <w:rPr>
          <w:noProof/>
          <w:lang w:val="fr-FR"/>
        </w:rPr>
        <w:t>Configuration management document attribute deletion procedure</w:t>
      </w:r>
      <w:r>
        <w:rPr>
          <w:noProof/>
        </w:rPr>
        <w:tab/>
      </w:r>
      <w:r>
        <w:rPr>
          <w:noProof/>
        </w:rPr>
        <w:fldChar w:fldCharType="begin" w:fldLock="1"/>
      </w:r>
      <w:r>
        <w:rPr>
          <w:noProof/>
        </w:rPr>
        <w:instrText xml:space="preserve"> PAGEREF _Toc162964704 \h </w:instrText>
      </w:r>
      <w:r>
        <w:rPr>
          <w:noProof/>
        </w:rPr>
      </w:r>
      <w:r>
        <w:rPr>
          <w:noProof/>
        </w:rPr>
        <w:fldChar w:fldCharType="separate"/>
      </w:r>
      <w:r>
        <w:rPr>
          <w:noProof/>
        </w:rPr>
        <w:t>28</w:t>
      </w:r>
      <w:r>
        <w:rPr>
          <w:noProof/>
        </w:rPr>
        <w:fldChar w:fldCharType="end"/>
      </w:r>
    </w:p>
    <w:p w14:paraId="7D25E23A" w14:textId="0CA53C5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_Toc162964705 \h </w:instrText>
      </w:r>
      <w:r>
        <w:rPr>
          <w:noProof/>
        </w:rPr>
      </w:r>
      <w:r>
        <w:rPr>
          <w:noProof/>
        </w:rPr>
        <w:fldChar w:fldCharType="separate"/>
      </w:r>
      <w:r>
        <w:rPr>
          <w:noProof/>
        </w:rPr>
        <w:t>28</w:t>
      </w:r>
      <w:r>
        <w:rPr>
          <w:noProof/>
        </w:rPr>
        <w:fldChar w:fldCharType="end"/>
      </w:r>
    </w:p>
    <w:p w14:paraId="3164D2D7" w14:textId="7B285B5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6.3.10.2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_Toc162964706 \h </w:instrText>
      </w:r>
      <w:r>
        <w:rPr>
          <w:noProof/>
        </w:rPr>
      </w:r>
      <w:r>
        <w:rPr>
          <w:noProof/>
        </w:rPr>
        <w:fldChar w:fldCharType="separate"/>
      </w:r>
      <w:r>
        <w:rPr>
          <w:noProof/>
        </w:rPr>
        <w:t>29</w:t>
      </w:r>
      <w:r>
        <w:rPr>
          <w:noProof/>
        </w:rPr>
        <w:fldChar w:fldCharType="end"/>
      </w:r>
    </w:p>
    <w:p w14:paraId="03F9610B" w14:textId="3627CAC6"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6.3.10.2.1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_Toc162964707 \h </w:instrText>
      </w:r>
      <w:r>
        <w:rPr>
          <w:noProof/>
        </w:rPr>
      </w:r>
      <w:r>
        <w:rPr>
          <w:noProof/>
        </w:rPr>
        <w:fldChar w:fldCharType="separate"/>
      </w:r>
      <w:r>
        <w:rPr>
          <w:noProof/>
        </w:rPr>
        <w:t>29</w:t>
      </w:r>
      <w:r>
        <w:rPr>
          <w:noProof/>
        </w:rPr>
        <w:fldChar w:fldCharType="end"/>
      </w:r>
    </w:p>
    <w:p w14:paraId="110C9BCC" w14:textId="29EDAD2A"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6.3.10.2.2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_Toc162964708 \h </w:instrText>
      </w:r>
      <w:r>
        <w:rPr>
          <w:noProof/>
        </w:rPr>
      </w:r>
      <w:r>
        <w:rPr>
          <w:noProof/>
        </w:rPr>
        <w:fldChar w:fldCharType="separate"/>
      </w:r>
      <w:r>
        <w:rPr>
          <w:noProof/>
        </w:rPr>
        <w:t>29</w:t>
      </w:r>
      <w:r>
        <w:rPr>
          <w:noProof/>
        </w:rPr>
        <w:fldChar w:fldCharType="end"/>
      </w:r>
    </w:p>
    <w:p w14:paraId="2BC18873" w14:textId="75754A91"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6.3.10.3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_Toc162964709 \h </w:instrText>
      </w:r>
      <w:r>
        <w:rPr>
          <w:noProof/>
        </w:rPr>
      </w:r>
      <w:r>
        <w:rPr>
          <w:noProof/>
        </w:rPr>
        <w:fldChar w:fldCharType="separate"/>
      </w:r>
      <w:r>
        <w:rPr>
          <w:noProof/>
        </w:rPr>
        <w:t>29</w:t>
      </w:r>
      <w:r>
        <w:rPr>
          <w:noProof/>
        </w:rPr>
        <w:fldChar w:fldCharType="end"/>
      </w:r>
    </w:p>
    <w:p w14:paraId="3A9C651E" w14:textId="43AFD4BD"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attribute fetching procedure</w:t>
      </w:r>
      <w:r>
        <w:rPr>
          <w:noProof/>
        </w:rPr>
        <w:tab/>
      </w:r>
      <w:r>
        <w:rPr>
          <w:noProof/>
        </w:rPr>
        <w:fldChar w:fldCharType="begin" w:fldLock="1"/>
      </w:r>
      <w:r>
        <w:rPr>
          <w:noProof/>
        </w:rPr>
        <w:instrText xml:space="preserve"> PAGEREF _Toc162964710 \h </w:instrText>
      </w:r>
      <w:r>
        <w:rPr>
          <w:noProof/>
        </w:rPr>
      </w:r>
      <w:r>
        <w:rPr>
          <w:noProof/>
        </w:rPr>
        <w:fldChar w:fldCharType="separate"/>
      </w:r>
      <w:r>
        <w:rPr>
          <w:noProof/>
        </w:rPr>
        <w:t>29</w:t>
      </w:r>
      <w:r>
        <w:rPr>
          <w:noProof/>
        </w:rPr>
        <w:fldChar w:fldCharType="end"/>
      </w:r>
    </w:p>
    <w:p w14:paraId="1CDFF25D" w14:textId="1375340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_Toc162964711 \h </w:instrText>
      </w:r>
      <w:r>
        <w:rPr>
          <w:noProof/>
        </w:rPr>
      </w:r>
      <w:r>
        <w:rPr>
          <w:noProof/>
        </w:rPr>
        <w:fldChar w:fldCharType="separate"/>
      </w:r>
      <w:r>
        <w:rPr>
          <w:noProof/>
        </w:rPr>
        <w:t>29</w:t>
      </w:r>
      <w:r>
        <w:rPr>
          <w:noProof/>
        </w:rPr>
        <w:fldChar w:fldCharType="end"/>
      </w:r>
    </w:p>
    <w:p w14:paraId="566191AE" w14:textId="191C165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6.3.11.2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_Toc162964712 \h </w:instrText>
      </w:r>
      <w:r>
        <w:rPr>
          <w:noProof/>
        </w:rPr>
      </w:r>
      <w:r>
        <w:rPr>
          <w:noProof/>
        </w:rPr>
        <w:fldChar w:fldCharType="separate"/>
      </w:r>
      <w:r>
        <w:rPr>
          <w:noProof/>
        </w:rPr>
        <w:t>29</w:t>
      </w:r>
      <w:r>
        <w:rPr>
          <w:noProof/>
        </w:rPr>
        <w:fldChar w:fldCharType="end"/>
      </w:r>
    </w:p>
    <w:p w14:paraId="781EAD61" w14:textId="0F2B3E42"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6.3.11.2.1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_Toc162964713 \h </w:instrText>
      </w:r>
      <w:r>
        <w:rPr>
          <w:noProof/>
        </w:rPr>
      </w:r>
      <w:r>
        <w:rPr>
          <w:noProof/>
        </w:rPr>
        <w:fldChar w:fldCharType="separate"/>
      </w:r>
      <w:r>
        <w:rPr>
          <w:noProof/>
        </w:rPr>
        <w:t>29</w:t>
      </w:r>
      <w:r>
        <w:rPr>
          <w:noProof/>
        </w:rPr>
        <w:fldChar w:fldCharType="end"/>
      </w:r>
    </w:p>
    <w:p w14:paraId="4BEE5507" w14:textId="2289D470"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6.3.11.2.2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_Toc162964714 \h </w:instrText>
      </w:r>
      <w:r>
        <w:rPr>
          <w:noProof/>
        </w:rPr>
      </w:r>
      <w:r>
        <w:rPr>
          <w:noProof/>
        </w:rPr>
        <w:fldChar w:fldCharType="separate"/>
      </w:r>
      <w:r>
        <w:rPr>
          <w:noProof/>
        </w:rPr>
        <w:t>29</w:t>
      </w:r>
      <w:r>
        <w:rPr>
          <w:noProof/>
        </w:rPr>
        <w:fldChar w:fldCharType="end"/>
      </w:r>
    </w:p>
    <w:p w14:paraId="1140D1E0" w14:textId="42206C3E"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6.3.11.2.3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_Toc162964715 \h </w:instrText>
      </w:r>
      <w:r>
        <w:rPr>
          <w:noProof/>
        </w:rPr>
      </w:r>
      <w:r>
        <w:rPr>
          <w:noProof/>
        </w:rPr>
        <w:fldChar w:fldCharType="separate"/>
      </w:r>
      <w:r>
        <w:rPr>
          <w:noProof/>
        </w:rPr>
        <w:t>29</w:t>
      </w:r>
      <w:r>
        <w:rPr>
          <w:noProof/>
        </w:rPr>
        <w:fldChar w:fldCharType="end"/>
      </w:r>
    </w:p>
    <w:p w14:paraId="7EC03A2A" w14:textId="29A3CFC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_Toc162964716 \h </w:instrText>
      </w:r>
      <w:r>
        <w:rPr>
          <w:noProof/>
        </w:rPr>
      </w:r>
      <w:r>
        <w:rPr>
          <w:noProof/>
        </w:rPr>
        <w:fldChar w:fldCharType="separate"/>
      </w:r>
      <w:r>
        <w:rPr>
          <w:noProof/>
        </w:rPr>
        <w:t>29</w:t>
      </w:r>
      <w:r>
        <w:rPr>
          <w:noProof/>
        </w:rPr>
        <w:fldChar w:fldCharType="end"/>
      </w:r>
    </w:p>
    <w:p w14:paraId="2F845B83" w14:textId="5AB3CF9D"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namespace binding fetching procedure</w:t>
      </w:r>
      <w:r>
        <w:rPr>
          <w:noProof/>
        </w:rPr>
        <w:tab/>
      </w:r>
      <w:r>
        <w:rPr>
          <w:noProof/>
        </w:rPr>
        <w:fldChar w:fldCharType="begin" w:fldLock="1"/>
      </w:r>
      <w:r>
        <w:rPr>
          <w:noProof/>
        </w:rPr>
        <w:instrText xml:space="preserve"> PAGEREF _Toc162964717 \h </w:instrText>
      </w:r>
      <w:r>
        <w:rPr>
          <w:noProof/>
        </w:rPr>
      </w:r>
      <w:r>
        <w:rPr>
          <w:noProof/>
        </w:rPr>
        <w:fldChar w:fldCharType="separate"/>
      </w:r>
      <w:r>
        <w:rPr>
          <w:noProof/>
        </w:rPr>
        <w:t>30</w:t>
      </w:r>
      <w:r>
        <w:rPr>
          <w:noProof/>
        </w:rPr>
        <w:fldChar w:fldCharType="end"/>
      </w:r>
    </w:p>
    <w:p w14:paraId="03B78CFB" w14:textId="26FD8554"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_Toc162964718 \h </w:instrText>
      </w:r>
      <w:r>
        <w:rPr>
          <w:noProof/>
        </w:rPr>
      </w:r>
      <w:r>
        <w:rPr>
          <w:noProof/>
        </w:rPr>
        <w:fldChar w:fldCharType="separate"/>
      </w:r>
      <w:r>
        <w:rPr>
          <w:noProof/>
        </w:rPr>
        <w:t>30</w:t>
      </w:r>
      <w:r>
        <w:rPr>
          <w:noProof/>
        </w:rPr>
        <w:fldChar w:fldCharType="end"/>
      </w:r>
    </w:p>
    <w:p w14:paraId="33A82B3D" w14:textId="272AC315"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6.3.12.2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_Toc162964719 \h </w:instrText>
      </w:r>
      <w:r>
        <w:rPr>
          <w:noProof/>
        </w:rPr>
      </w:r>
      <w:r>
        <w:rPr>
          <w:noProof/>
        </w:rPr>
        <w:fldChar w:fldCharType="separate"/>
      </w:r>
      <w:r>
        <w:rPr>
          <w:noProof/>
        </w:rPr>
        <w:t>30</w:t>
      </w:r>
      <w:r>
        <w:rPr>
          <w:noProof/>
        </w:rPr>
        <w:fldChar w:fldCharType="end"/>
      </w:r>
    </w:p>
    <w:p w14:paraId="558F8386" w14:textId="1E090DDC"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6.3.12.2.1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_Toc162964720 \h </w:instrText>
      </w:r>
      <w:r>
        <w:rPr>
          <w:noProof/>
        </w:rPr>
      </w:r>
      <w:r>
        <w:rPr>
          <w:noProof/>
        </w:rPr>
        <w:fldChar w:fldCharType="separate"/>
      </w:r>
      <w:r>
        <w:rPr>
          <w:noProof/>
        </w:rPr>
        <w:t>30</w:t>
      </w:r>
      <w:r>
        <w:rPr>
          <w:noProof/>
        </w:rPr>
        <w:fldChar w:fldCharType="end"/>
      </w:r>
    </w:p>
    <w:p w14:paraId="7DB586A4" w14:textId="04CC11D4"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6.3.12.2.2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_Toc162964721 \h </w:instrText>
      </w:r>
      <w:r>
        <w:rPr>
          <w:noProof/>
        </w:rPr>
      </w:r>
      <w:r>
        <w:rPr>
          <w:noProof/>
        </w:rPr>
        <w:fldChar w:fldCharType="separate"/>
      </w:r>
      <w:r>
        <w:rPr>
          <w:noProof/>
        </w:rPr>
        <w:t>30</w:t>
      </w:r>
      <w:r>
        <w:rPr>
          <w:noProof/>
        </w:rPr>
        <w:fldChar w:fldCharType="end"/>
      </w:r>
    </w:p>
    <w:p w14:paraId="37FB2F0D" w14:textId="7E308C0F"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6.3.12.2.3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_Toc162964722 \h </w:instrText>
      </w:r>
      <w:r>
        <w:rPr>
          <w:noProof/>
        </w:rPr>
      </w:r>
      <w:r>
        <w:rPr>
          <w:noProof/>
        </w:rPr>
        <w:fldChar w:fldCharType="separate"/>
      </w:r>
      <w:r>
        <w:rPr>
          <w:noProof/>
        </w:rPr>
        <w:t>30</w:t>
      </w:r>
      <w:r>
        <w:rPr>
          <w:noProof/>
        </w:rPr>
        <w:fldChar w:fldCharType="end"/>
      </w:r>
    </w:p>
    <w:p w14:paraId="3A48C7BC" w14:textId="7F7C0F30"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_Toc162964723 \h </w:instrText>
      </w:r>
      <w:r>
        <w:rPr>
          <w:noProof/>
        </w:rPr>
      </w:r>
      <w:r>
        <w:rPr>
          <w:noProof/>
        </w:rPr>
        <w:fldChar w:fldCharType="separate"/>
      </w:r>
      <w:r>
        <w:rPr>
          <w:noProof/>
        </w:rPr>
        <w:t>30</w:t>
      </w:r>
      <w:r>
        <w:rPr>
          <w:noProof/>
        </w:rPr>
        <w:fldChar w:fldCharType="end"/>
      </w:r>
    </w:p>
    <w:p w14:paraId="1523521D" w14:textId="78B4BE7B"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Configuration management subscription and notification procedure</w:t>
      </w:r>
      <w:r>
        <w:rPr>
          <w:noProof/>
        </w:rPr>
        <w:tab/>
      </w:r>
      <w:r>
        <w:rPr>
          <w:noProof/>
        </w:rPr>
        <w:fldChar w:fldCharType="begin" w:fldLock="1"/>
      </w:r>
      <w:r>
        <w:rPr>
          <w:noProof/>
        </w:rPr>
        <w:instrText xml:space="preserve"> PAGEREF _Toc162964724 \h </w:instrText>
      </w:r>
      <w:r>
        <w:rPr>
          <w:noProof/>
        </w:rPr>
      </w:r>
      <w:r>
        <w:rPr>
          <w:noProof/>
        </w:rPr>
        <w:fldChar w:fldCharType="separate"/>
      </w:r>
      <w:r>
        <w:rPr>
          <w:noProof/>
        </w:rPr>
        <w:t>30</w:t>
      </w:r>
      <w:r>
        <w:rPr>
          <w:noProof/>
        </w:rPr>
        <w:fldChar w:fldCharType="end"/>
      </w:r>
    </w:p>
    <w:p w14:paraId="0711DBB6" w14:textId="6B6D01CA"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_Toc162964725 \h </w:instrText>
      </w:r>
      <w:r>
        <w:rPr>
          <w:noProof/>
        </w:rPr>
      </w:r>
      <w:r>
        <w:rPr>
          <w:noProof/>
        </w:rPr>
        <w:fldChar w:fldCharType="separate"/>
      </w:r>
      <w:r>
        <w:rPr>
          <w:noProof/>
        </w:rPr>
        <w:t>30</w:t>
      </w:r>
      <w:r>
        <w:rPr>
          <w:noProof/>
        </w:rPr>
        <w:fldChar w:fldCharType="end"/>
      </w:r>
    </w:p>
    <w:p w14:paraId="532678EF" w14:textId="4BF7448D"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6.3.13.2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_Toc162964726 \h </w:instrText>
      </w:r>
      <w:r>
        <w:rPr>
          <w:noProof/>
        </w:rPr>
      </w:r>
      <w:r>
        <w:rPr>
          <w:noProof/>
        </w:rPr>
        <w:fldChar w:fldCharType="separate"/>
      </w:r>
      <w:r>
        <w:rPr>
          <w:noProof/>
        </w:rPr>
        <w:t>30</w:t>
      </w:r>
      <w:r>
        <w:rPr>
          <w:noProof/>
        </w:rPr>
        <w:fldChar w:fldCharType="end"/>
      </w:r>
    </w:p>
    <w:p w14:paraId="05FA3BEC" w14:textId="5EC02D8E"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6.3.13.2.1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_Toc162964727 \h </w:instrText>
      </w:r>
      <w:r>
        <w:rPr>
          <w:noProof/>
        </w:rPr>
      </w:r>
      <w:r>
        <w:rPr>
          <w:noProof/>
        </w:rPr>
        <w:fldChar w:fldCharType="separate"/>
      </w:r>
      <w:r>
        <w:rPr>
          <w:noProof/>
        </w:rPr>
        <w:t>30</w:t>
      </w:r>
      <w:r>
        <w:rPr>
          <w:noProof/>
        </w:rPr>
        <w:fldChar w:fldCharType="end"/>
      </w:r>
    </w:p>
    <w:p w14:paraId="6BD99111" w14:textId="49CDD3EF"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6.3.13.2.2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_Toc162964728 \h </w:instrText>
      </w:r>
      <w:r>
        <w:rPr>
          <w:noProof/>
        </w:rPr>
      </w:r>
      <w:r>
        <w:rPr>
          <w:noProof/>
        </w:rPr>
        <w:fldChar w:fldCharType="separate"/>
      </w:r>
      <w:r>
        <w:rPr>
          <w:noProof/>
        </w:rPr>
        <w:t>30</w:t>
      </w:r>
      <w:r>
        <w:rPr>
          <w:noProof/>
        </w:rPr>
        <w:fldChar w:fldCharType="end"/>
      </w:r>
    </w:p>
    <w:p w14:paraId="149F2C32" w14:textId="13C5E8BB"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6.3.13.2.3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_Toc162964729 \h </w:instrText>
      </w:r>
      <w:r>
        <w:rPr>
          <w:noProof/>
        </w:rPr>
      </w:r>
      <w:r>
        <w:rPr>
          <w:noProof/>
        </w:rPr>
        <w:fldChar w:fldCharType="separate"/>
      </w:r>
      <w:r>
        <w:rPr>
          <w:noProof/>
        </w:rPr>
        <w:t>32</w:t>
      </w:r>
      <w:r>
        <w:rPr>
          <w:noProof/>
        </w:rPr>
        <w:fldChar w:fldCharType="end"/>
      </w:r>
    </w:p>
    <w:p w14:paraId="396F26BF" w14:textId="5F6F6897"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6.3.13.3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_Toc162964730 \h </w:instrText>
      </w:r>
      <w:r>
        <w:rPr>
          <w:noProof/>
        </w:rPr>
      </w:r>
      <w:r>
        <w:rPr>
          <w:noProof/>
        </w:rPr>
        <w:fldChar w:fldCharType="separate"/>
      </w:r>
      <w:r>
        <w:rPr>
          <w:noProof/>
        </w:rPr>
        <w:t>32</w:t>
      </w:r>
      <w:r>
        <w:rPr>
          <w:noProof/>
        </w:rPr>
        <w:fldChar w:fldCharType="end"/>
      </w:r>
    </w:p>
    <w:p w14:paraId="782E4A25" w14:textId="53A9CFEC"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6.3.13.3.1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_Toc162964731 \h </w:instrText>
      </w:r>
      <w:r>
        <w:rPr>
          <w:noProof/>
        </w:rPr>
      </w:r>
      <w:r>
        <w:rPr>
          <w:noProof/>
        </w:rPr>
        <w:fldChar w:fldCharType="separate"/>
      </w:r>
      <w:r>
        <w:rPr>
          <w:noProof/>
        </w:rPr>
        <w:t>32</w:t>
      </w:r>
      <w:r>
        <w:rPr>
          <w:noProof/>
        </w:rPr>
        <w:fldChar w:fldCharType="end"/>
      </w:r>
    </w:p>
    <w:p w14:paraId="22DF68B3" w14:textId="6AF37CA6" w:rsidR="003A2B22" w:rsidRDefault="003A2B22">
      <w:pPr>
        <w:pStyle w:val="TOC5"/>
        <w:rPr>
          <w:rFonts w:asciiTheme="minorHAnsi" w:eastAsiaTheme="minorEastAsia" w:hAnsiTheme="minorHAnsi" w:cstheme="minorBidi"/>
          <w:noProof/>
          <w:kern w:val="2"/>
          <w:sz w:val="22"/>
          <w:szCs w:val="22"/>
          <w:lang w:eastAsia="en-GB"/>
          <w14:ligatures w14:val="standardContextual"/>
        </w:rPr>
      </w:pPr>
      <w:r>
        <w:rPr>
          <w:noProof/>
        </w:rPr>
        <w:t>6.3.13.3.2</w:t>
      </w:r>
      <w:r>
        <w:rPr>
          <w:rFonts w:asciiTheme="minorHAnsi" w:eastAsiaTheme="minorEastAsia" w:hAnsiTheme="minorHAnsi" w:cstheme="minorBidi"/>
          <w:noProof/>
          <w:kern w:val="2"/>
          <w:sz w:val="22"/>
          <w:szCs w:val="22"/>
          <w:lang w:eastAsia="en-GB"/>
          <w14:ligatures w14:val="standardContextual"/>
        </w:rPr>
        <w:tab/>
      </w:r>
      <w:r>
        <w:rPr>
          <w:noProof/>
        </w:rPr>
        <w:t>Procedures for CMS performing the subscription function</w:t>
      </w:r>
      <w:r>
        <w:rPr>
          <w:noProof/>
        </w:rPr>
        <w:tab/>
      </w:r>
      <w:r>
        <w:rPr>
          <w:noProof/>
        </w:rPr>
        <w:fldChar w:fldCharType="begin" w:fldLock="1"/>
      </w:r>
      <w:r>
        <w:rPr>
          <w:noProof/>
        </w:rPr>
        <w:instrText xml:space="preserve"> PAGEREF _Toc162964732 \h </w:instrText>
      </w:r>
      <w:r>
        <w:rPr>
          <w:noProof/>
        </w:rPr>
      </w:r>
      <w:r>
        <w:rPr>
          <w:noProof/>
        </w:rPr>
        <w:fldChar w:fldCharType="separate"/>
      </w:r>
      <w:r>
        <w:rPr>
          <w:noProof/>
        </w:rPr>
        <w:t>32</w:t>
      </w:r>
      <w:r>
        <w:rPr>
          <w:noProof/>
        </w:rPr>
        <w:fldChar w:fldCharType="end"/>
      </w:r>
    </w:p>
    <w:p w14:paraId="6FC06D39" w14:textId="5DEEA48C" w:rsidR="003A2B22" w:rsidRDefault="003A2B22">
      <w:pPr>
        <w:pStyle w:val="TOC6"/>
        <w:rPr>
          <w:rFonts w:asciiTheme="minorHAnsi" w:eastAsiaTheme="minorEastAsia" w:hAnsiTheme="minorHAnsi" w:cstheme="minorBidi"/>
          <w:noProof/>
          <w:kern w:val="2"/>
          <w:sz w:val="22"/>
          <w:szCs w:val="22"/>
          <w:lang w:eastAsia="en-GB"/>
          <w14:ligatures w14:val="standardContextual"/>
        </w:rPr>
      </w:pPr>
      <w:r>
        <w:rPr>
          <w:noProof/>
        </w:rPr>
        <w:t>6.3.13.3.2.1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_Toc162964733 \h </w:instrText>
      </w:r>
      <w:r>
        <w:rPr>
          <w:noProof/>
        </w:rPr>
      </w:r>
      <w:r>
        <w:rPr>
          <w:noProof/>
        </w:rPr>
        <w:fldChar w:fldCharType="separate"/>
      </w:r>
      <w:r>
        <w:rPr>
          <w:noProof/>
        </w:rPr>
        <w:t>32</w:t>
      </w:r>
      <w:r>
        <w:rPr>
          <w:noProof/>
        </w:rPr>
        <w:fldChar w:fldCharType="end"/>
      </w:r>
    </w:p>
    <w:p w14:paraId="442B0783" w14:textId="0407AE27" w:rsidR="003A2B22" w:rsidRDefault="003A2B22">
      <w:pPr>
        <w:pStyle w:val="TOC6"/>
        <w:rPr>
          <w:rFonts w:asciiTheme="minorHAnsi" w:eastAsiaTheme="minorEastAsia" w:hAnsiTheme="minorHAnsi" w:cstheme="minorBidi"/>
          <w:noProof/>
          <w:kern w:val="2"/>
          <w:sz w:val="22"/>
          <w:szCs w:val="22"/>
          <w:lang w:eastAsia="en-GB"/>
          <w14:ligatures w14:val="standardContextual"/>
        </w:rPr>
      </w:pPr>
      <w:r>
        <w:rPr>
          <w:noProof/>
        </w:rPr>
        <w:t>6.3.13.3.2.2</w:t>
      </w:r>
      <w:r>
        <w:rPr>
          <w:rFonts w:asciiTheme="minorHAnsi" w:eastAsiaTheme="minorEastAsia" w:hAnsiTheme="minorHAnsi" w:cstheme="minorBidi"/>
          <w:noProof/>
          <w:kern w:val="2"/>
          <w:sz w:val="22"/>
          <w:szCs w:val="22"/>
          <w:lang w:eastAsia="en-GB"/>
          <w14:ligatures w14:val="standardContextual"/>
        </w:rPr>
        <w:tab/>
      </w:r>
      <w:r>
        <w:rPr>
          <w:noProof/>
        </w:rPr>
        <w:t>CMC originated subscription proxy procedure</w:t>
      </w:r>
      <w:r>
        <w:rPr>
          <w:noProof/>
        </w:rPr>
        <w:tab/>
      </w:r>
      <w:r>
        <w:rPr>
          <w:noProof/>
        </w:rPr>
        <w:fldChar w:fldCharType="begin" w:fldLock="1"/>
      </w:r>
      <w:r>
        <w:rPr>
          <w:noProof/>
        </w:rPr>
        <w:instrText xml:space="preserve"> PAGEREF _Toc162964734 \h </w:instrText>
      </w:r>
      <w:r>
        <w:rPr>
          <w:noProof/>
        </w:rPr>
      </w:r>
      <w:r>
        <w:rPr>
          <w:noProof/>
        </w:rPr>
        <w:fldChar w:fldCharType="separate"/>
      </w:r>
      <w:r>
        <w:rPr>
          <w:noProof/>
        </w:rPr>
        <w:t>32</w:t>
      </w:r>
      <w:r>
        <w:rPr>
          <w:noProof/>
        </w:rPr>
        <w:fldChar w:fldCharType="end"/>
      </w:r>
    </w:p>
    <w:p w14:paraId="41CC0455" w14:textId="19E8CFFA" w:rsidR="003A2B22" w:rsidRDefault="003A2B22">
      <w:pPr>
        <w:pStyle w:val="TOC6"/>
        <w:rPr>
          <w:rFonts w:asciiTheme="minorHAnsi" w:eastAsiaTheme="minorEastAsia" w:hAnsiTheme="minorHAnsi" w:cstheme="minorBidi"/>
          <w:noProof/>
          <w:kern w:val="2"/>
          <w:sz w:val="22"/>
          <w:szCs w:val="22"/>
          <w:lang w:eastAsia="en-GB"/>
          <w14:ligatures w14:val="standardContextual"/>
        </w:rPr>
      </w:pPr>
      <w:r>
        <w:rPr>
          <w:noProof/>
        </w:rPr>
        <w:t>6.3.13.3.2.3</w:t>
      </w:r>
      <w:r>
        <w:rPr>
          <w:rFonts w:asciiTheme="minorHAnsi" w:eastAsiaTheme="minorEastAsia" w:hAnsiTheme="minorHAnsi" w:cstheme="minorBidi"/>
          <w:noProof/>
          <w:kern w:val="2"/>
          <w:sz w:val="22"/>
          <w:szCs w:val="22"/>
          <w:lang w:eastAsia="en-GB"/>
          <w14:ligatures w14:val="standardContextual"/>
        </w:rPr>
        <w:tab/>
      </w:r>
      <w:r>
        <w:rPr>
          <w:noProof/>
        </w:rPr>
        <w:t>CMC originated subscription procedure</w:t>
      </w:r>
      <w:r>
        <w:rPr>
          <w:noProof/>
        </w:rPr>
        <w:tab/>
      </w:r>
      <w:r>
        <w:rPr>
          <w:noProof/>
        </w:rPr>
        <w:fldChar w:fldCharType="begin" w:fldLock="1"/>
      </w:r>
      <w:r>
        <w:rPr>
          <w:noProof/>
        </w:rPr>
        <w:instrText xml:space="preserve"> PAGEREF _Toc162964735 \h </w:instrText>
      </w:r>
      <w:r>
        <w:rPr>
          <w:noProof/>
        </w:rPr>
      </w:r>
      <w:r>
        <w:rPr>
          <w:noProof/>
        </w:rPr>
        <w:fldChar w:fldCharType="separate"/>
      </w:r>
      <w:r>
        <w:rPr>
          <w:noProof/>
        </w:rPr>
        <w:t>33</w:t>
      </w:r>
      <w:r>
        <w:rPr>
          <w:noProof/>
        </w:rPr>
        <w:fldChar w:fldCharType="end"/>
      </w:r>
    </w:p>
    <w:p w14:paraId="4ACEFF41" w14:textId="12EBD23E" w:rsidR="003A2B22" w:rsidRDefault="003A2B22">
      <w:pPr>
        <w:pStyle w:val="TOC6"/>
        <w:rPr>
          <w:rFonts w:asciiTheme="minorHAnsi" w:eastAsiaTheme="minorEastAsia" w:hAnsiTheme="minorHAnsi" w:cstheme="minorBidi"/>
          <w:noProof/>
          <w:kern w:val="2"/>
          <w:sz w:val="22"/>
          <w:szCs w:val="22"/>
          <w:lang w:eastAsia="en-GB"/>
          <w14:ligatures w14:val="standardContextual"/>
        </w:rPr>
      </w:pPr>
      <w:r>
        <w:rPr>
          <w:noProof/>
        </w:rPr>
        <w:t>6.3.13.3.2.4</w:t>
      </w:r>
      <w:r>
        <w:rPr>
          <w:rFonts w:asciiTheme="minorHAnsi" w:eastAsiaTheme="minorEastAsia" w:hAnsiTheme="minorHAnsi" w:cstheme="minorBidi"/>
          <w:noProof/>
          <w:kern w:val="2"/>
          <w:sz w:val="22"/>
          <w:szCs w:val="22"/>
          <w:lang w:eastAsia="en-GB"/>
          <w14:ligatures w14:val="standardContextual"/>
        </w:rPr>
        <w:tab/>
      </w:r>
      <w:r>
        <w:rPr>
          <w:noProof/>
        </w:rPr>
        <w:t>MCS server originated subscription procedure</w:t>
      </w:r>
      <w:r>
        <w:rPr>
          <w:noProof/>
        </w:rPr>
        <w:tab/>
      </w:r>
      <w:r>
        <w:rPr>
          <w:noProof/>
        </w:rPr>
        <w:fldChar w:fldCharType="begin" w:fldLock="1"/>
      </w:r>
      <w:r>
        <w:rPr>
          <w:noProof/>
        </w:rPr>
        <w:instrText xml:space="preserve"> PAGEREF _Toc162964736 \h </w:instrText>
      </w:r>
      <w:r>
        <w:rPr>
          <w:noProof/>
        </w:rPr>
      </w:r>
      <w:r>
        <w:rPr>
          <w:noProof/>
        </w:rPr>
        <w:fldChar w:fldCharType="separate"/>
      </w:r>
      <w:r>
        <w:rPr>
          <w:noProof/>
        </w:rPr>
        <w:t>34</w:t>
      </w:r>
      <w:r>
        <w:rPr>
          <w:noProof/>
        </w:rPr>
        <w:fldChar w:fldCharType="end"/>
      </w:r>
    </w:p>
    <w:p w14:paraId="02233A4E" w14:textId="405DBB57" w:rsidR="003A2B22" w:rsidRDefault="003A2B2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Common configuration management documents</w:t>
      </w:r>
      <w:r>
        <w:rPr>
          <w:noProof/>
        </w:rPr>
        <w:tab/>
      </w:r>
      <w:r>
        <w:rPr>
          <w:noProof/>
        </w:rPr>
        <w:fldChar w:fldCharType="begin" w:fldLock="1"/>
      </w:r>
      <w:r>
        <w:rPr>
          <w:noProof/>
        </w:rPr>
        <w:instrText xml:space="preserve"> PAGEREF _Toc162964737 \h </w:instrText>
      </w:r>
      <w:r>
        <w:rPr>
          <w:noProof/>
        </w:rPr>
      </w:r>
      <w:r>
        <w:rPr>
          <w:noProof/>
        </w:rPr>
        <w:fldChar w:fldCharType="separate"/>
      </w:r>
      <w:r>
        <w:rPr>
          <w:noProof/>
        </w:rPr>
        <w:t>35</w:t>
      </w:r>
      <w:r>
        <w:rPr>
          <w:noProof/>
        </w:rPr>
        <w:fldChar w:fldCharType="end"/>
      </w:r>
    </w:p>
    <w:p w14:paraId="1C808613" w14:textId="21628D1F"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_Toc162964738 \h </w:instrText>
      </w:r>
      <w:r>
        <w:rPr>
          <w:noProof/>
        </w:rPr>
      </w:r>
      <w:r>
        <w:rPr>
          <w:noProof/>
        </w:rPr>
        <w:fldChar w:fldCharType="separate"/>
      </w:r>
      <w:r>
        <w:rPr>
          <w:noProof/>
        </w:rPr>
        <w:t>35</w:t>
      </w:r>
      <w:r>
        <w:rPr>
          <w:noProof/>
        </w:rPr>
        <w:fldChar w:fldCharType="end"/>
      </w:r>
    </w:p>
    <w:p w14:paraId="09A4422D" w14:textId="3A136BE8"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MCS UE initial configuration document</w:t>
      </w:r>
      <w:r>
        <w:rPr>
          <w:noProof/>
        </w:rPr>
        <w:tab/>
      </w:r>
      <w:r>
        <w:rPr>
          <w:noProof/>
        </w:rPr>
        <w:fldChar w:fldCharType="begin" w:fldLock="1"/>
      </w:r>
      <w:r>
        <w:rPr>
          <w:noProof/>
        </w:rPr>
        <w:instrText xml:space="preserve"> PAGEREF _Toc162964739 \h </w:instrText>
      </w:r>
      <w:r>
        <w:rPr>
          <w:noProof/>
        </w:rPr>
      </w:r>
      <w:r>
        <w:rPr>
          <w:noProof/>
        </w:rPr>
        <w:fldChar w:fldCharType="separate"/>
      </w:r>
      <w:r>
        <w:rPr>
          <w:noProof/>
        </w:rPr>
        <w:t>35</w:t>
      </w:r>
      <w:r>
        <w:rPr>
          <w:noProof/>
        </w:rPr>
        <w:fldChar w:fldCharType="end"/>
      </w:r>
    </w:p>
    <w:p w14:paraId="7D8B7676" w14:textId="5D09C34B"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_Toc162964740 \h </w:instrText>
      </w:r>
      <w:r>
        <w:rPr>
          <w:noProof/>
        </w:rPr>
      </w:r>
      <w:r>
        <w:rPr>
          <w:noProof/>
        </w:rPr>
        <w:fldChar w:fldCharType="separate"/>
      </w:r>
      <w:r>
        <w:rPr>
          <w:noProof/>
        </w:rPr>
        <w:t>35</w:t>
      </w:r>
      <w:r>
        <w:rPr>
          <w:noProof/>
        </w:rPr>
        <w:fldChar w:fldCharType="end"/>
      </w:r>
    </w:p>
    <w:p w14:paraId="6A4C7CF5" w14:textId="36020B82"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sidRPr="00D428F5">
        <w:rPr>
          <w:noProof/>
          <w:lang w:val="en-US"/>
        </w:rPr>
        <w:t>7.2.1.0</w:t>
      </w:r>
      <w:r>
        <w:rPr>
          <w:rFonts w:asciiTheme="minorHAnsi" w:eastAsiaTheme="minorEastAsia" w:hAnsiTheme="minorHAnsi" w:cstheme="minorBidi"/>
          <w:noProof/>
          <w:kern w:val="2"/>
          <w:sz w:val="22"/>
          <w:szCs w:val="22"/>
          <w:lang w:eastAsia="en-GB"/>
          <w14:ligatures w14:val="standardContextual"/>
        </w:rPr>
        <w:tab/>
      </w:r>
      <w:r w:rsidRPr="00D428F5">
        <w:rPr>
          <w:noProof/>
          <w:lang w:val="en-US"/>
        </w:rPr>
        <w:t>Applicability</w:t>
      </w:r>
      <w:r>
        <w:rPr>
          <w:noProof/>
        </w:rPr>
        <w:tab/>
      </w:r>
      <w:r>
        <w:rPr>
          <w:noProof/>
        </w:rPr>
        <w:fldChar w:fldCharType="begin" w:fldLock="1"/>
      </w:r>
      <w:r>
        <w:rPr>
          <w:noProof/>
        </w:rPr>
        <w:instrText xml:space="preserve"> PAGEREF _Toc162964741 \h </w:instrText>
      </w:r>
      <w:r>
        <w:rPr>
          <w:noProof/>
        </w:rPr>
      </w:r>
      <w:r>
        <w:rPr>
          <w:noProof/>
        </w:rPr>
        <w:fldChar w:fldCharType="separate"/>
      </w:r>
      <w:r>
        <w:rPr>
          <w:noProof/>
        </w:rPr>
        <w:t>35</w:t>
      </w:r>
      <w:r>
        <w:rPr>
          <w:noProof/>
        </w:rPr>
        <w:fldChar w:fldCharType="end"/>
      </w:r>
    </w:p>
    <w:p w14:paraId="1362B905" w14:textId="09BF74E3"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MCS client access to UE initial configuration documents</w:t>
      </w:r>
      <w:r>
        <w:rPr>
          <w:noProof/>
        </w:rPr>
        <w:tab/>
      </w:r>
      <w:r>
        <w:rPr>
          <w:noProof/>
        </w:rPr>
        <w:fldChar w:fldCharType="begin" w:fldLock="1"/>
      </w:r>
      <w:r>
        <w:rPr>
          <w:noProof/>
        </w:rPr>
        <w:instrText xml:space="preserve"> PAGEREF _Toc162964742 \h </w:instrText>
      </w:r>
      <w:r>
        <w:rPr>
          <w:noProof/>
        </w:rPr>
      </w:r>
      <w:r>
        <w:rPr>
          <w:noProof/>
        </w:rPr>
        <w:fldChar w:fldCharType="separate"/>
      </w:r>
      <w:r>
        <w:rPr>
          <w:noProof/>
        </w:rPr>
        <w:t>35</w:t>
      </w:r>
      <w:r>
        <w:rPr>
          <w:noProof/>
        </w:rPr>
        <w:fldChar w:fldCharType="end"/>
      </w:r>
    </w:p>
    <w:p w14:paraId="4D60AB83" w14:textId="74642569"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_Toc162964743 \h </w:instrText>
      </w:r>
      <w:r>
        <w:rPr>
          <w:noProof/>
        </w:rPr>
      </w:r>
      <w:r>
        <w:rPr>
          <w:noProof/>
        </w:rPr>
        <w:fldChar w:fldCharType="separate"/>
      </w:r>
      <w:r>
        <w:rPr>
          <w:noProof/>
        </w:rPr>
        <w:t>36</w:t>
      </w:r>
      <w:r>
        <w:rPr>
          <w:noProof/>
        </w:rPr>
        <w:fldChar w:fldCharType="end"/>
      </w:r>
    </w:p>
    <w:p w14:paraId="10A0B15C" w14:textId="10112A08"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_Toc162964744 \h </w:instrText>
      </w:r>
      <w:r>
        <w:rPr>
          <w:noProof/>
        </w:rPr>
      </w:r>
      <w:r>
        <w:rPr>
          <w:noProof/>
        </w:rPr>
        <w:fldChar w:fldCharType="separate"/>
      </w:r>
      <w:r>
        <w:rPr>
          <w:noProof/>
        </w:rPr>
        <w:t>36</w:t>
      </w:r>
      <w:r>
        <w:rPr>
          <w:noProof/>
        </w:rPr>
        <w:fldChar w:fldCharType="end"/>
      </w:r>
    </w:p>
    <w:p w14:paraId="7FC0D80E" w14:textId="57E3A9F7"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_Toc162964745 \h </w:instrText>
      </w:r>
      <w:r>
        <w:rPr>
          <w:noProof/>
        </w:rPr>
      </w:r>
      <w:r>
        <w:rPr>
          <w:noProof/>
        </w:rPr>
        <w:fldChar w:fldCharType="separate"/>
      </w:r>
      <w:r>
        <w:rPr>
          <w:noProof/>
        </w:rPr>
        <w:t>40</w:t>
      </w:r>
      <w:r>
        <w:rPr>
          <w:noProof/>
        </w:rPr>
        <w:fldChar w:fldCharType="end"/>
      </w:r>
    </w:p>
    <w:p w14:paraId="242D95C9" w14:textId="404A7C1D"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_Toc162964746 \h </w:instrText>
      </w:r>
      <w:r>
        <w:rPr>
          <w:noProof/>
        </w:rPr>
      </w:r>
      <w:r>
        <w:rPr>
          <w:noProof/>
        </w:rPr>
        <w:fldChar w:fldCharType="separate"/>
      </w:r>
      <w:r>
        <w:rPr>
          <w:noProof/>
        </w:rPr>
        <w:t>40</w:t>
      </w:r>
      <w:r>
        <w:rPr>
          <w:noProof/>
        </w:rPr>
        <w:fldChar w:fldCharType="end"/>
      </w:r>
    </w:p>
    <w:p w14:paraId="03D80DE0" w14:textId="4145743F"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_Toc162964747 \h </w:instrText>
      </w:r>
      <w:r>
        <w:rPr>
          <w:noProof/>
        </w:rPr>
      </w:r>
      <w:r>
        <w:rPr>
          <w:noProof/>
        </w:rPr>
        <w:fldChar w:fldCharType="separate"/>
      </w:r>
      <w:r>
        <w:rPr>
          <w:noProof/>
        </w:rPr>
        <w:t>44</w:t>
      </w:r>
      <w:r>
        <w:rPr>
          <w:noProof/>
        </w:rPr>
        <w:fldChar w:fldCharType="end"/>
      </w:r>
    </w:p>
    <w:p w14:paraId="1298F34A" w14:textId="1DB129C0"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_Toc162964748 \h </w:instrText>
      </w:r>
      <w:r>
        <w:rPr>
          <w:noProof/>
        </w:rPr>
      </w:r>
      <w:r>
        <w:rPr>
          <w:noProof/>
        </w:rPr>
        <w:fldChar w:fldCharType="separate"/>
      </w:r>
      <w:r>
        <w:rPr>
          <w:noProof/>
        </w:rPr>
        <w:t>44</w:t>
      </w:r>
      <w:r>
        <w:rPr>
          <w:noProof/>
        </w:rPr>
        <w:fldChar w:fldCharType="end"/>
      </w:r>
    </w:p>
    <w:p w14:paraId="10BA181B" w14:textId="25AE5B9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_Toc162964749 \h </w:instrText>
      </w:r>
      <w:r>
        <w:rPr>
          <w:noProof/>
        </w:rPr>
      </w:r>
      <w:r>
        <w:rPr>
          <w:noProof/>
        </w:rPr>
        <w:fldChar w:fldCharType="separate"/>
      </w:r>
      <w:r>
        <w:rPr>
          <w:noProof/>
        </w:rPr>
        <w:t>45</w:t>
      </w:r>
      <w:r>
        <w:rPr>
          <w:noProof/>
        </w:rPr>
        <w:fldChar w:fldCharType="end"/>
      </w:r>
    </w:p>
    <w:p w14:paraId="4E3B7C74" w14:textId="083B346B"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_Toc162964750 \h </w:instrText>
      </w:r>
      <w:r>
        <w:rPr>
          <w:noProof/>
        </w:rPr>
      </w:r>
      <w:r>
        <w:rPr>
          <w:noProof/>
        </w:rPr>
        <w:fldChar w:fldCharType="separate"/>
      </w:r>
      <w:r>
        <w:rPr>
          <w:noProof/>
        </w:rPr>
        <w:t>49</w:t>
      </w:r>
      <w:r>
        <w:rPr>
          <w:noProof/>
        </w:rPr>
        <w:fldChar w:fldCharType="end"/>
      </w:r>
    </w:p>
    <w:p w14:paraId="5B225444" w14:textId="1CE5EEC4"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_Toc162964751 \h </w:instrText>
      </w:r>
      <w:r>
        <w:rPr>
          <w:noProof/>
        </w:rPr>
      </w:r>
      <w:r>
        <w:rPr>
          <w:noProof/>
        </w:rPr>
        <w:fldChar w:fldCharType="separate"/>
      </w:r>
      <w:r>
        <w:rPr>
          <w:noProof/>
        </w:rPr>
        <w:t>54</w:t>
      </w:r>
      <w:r>
        <w:rPr>
          <w:noProof/>
        </w:rPr>
        <w:fldChar w:fldCharType="end"/>
      </w:r>
    </w:p>
    <w:p w14:paraId="4F07A4A5" w14:textId="7344A988"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_Toc162964752 \h </w:instrText>
      </w:r>
      <w:r>
        <w:rPr>
          <w:noProof/>
        </w:rPr>
      </w:r>
      <w:r>
        <w:rPr>
          <w:noProof/>
        </w:rPr>
        <w:fldChar w:fldCharType="separate"/>
      </w:r>
      <w:r>
        <w:rPr>
          <w:noProof/>
        </w:rPr>
        <w:t>54</w:t>
      </w:r>
      <w:r>
        <w:rPr>
          <w:noProof/>
        </w:rPr>
        <w:fldChar w:fldCharType="end"/>
      </w:r>
    </w:p>
    <w:p w14:paraId="73443604" w14:textId="1098A233"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_Toc162964753 \h </w:instrText>
      </w:r>
      <w:r>
        <w:rPr>
          <w:noProof/>
        </w:rPr>
      </w:r>
      <w:r>
        <w:rPr>
          <w:noProof/>
        </w:rPr>
        <w:fldChar w:fldCharType="separate"/>
      </w:r>
      <w:r>
        <w:rPr>
          <w:noProof/>
        </w:rPr>
        <w:t>54</w:t>
      </w:r>
      <w:r>
        <w:rPr>
          <w:noProof/>
        </w:rPr>
        <w:fldChar w:fldCharType="end"/>
      </w:r>
    </w:p>
    <w:p w14:paraId="1AD91CC2" w14:textId="10062D33"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_Toc162964754 \h </w:instrText>
      </w:r>
      <w:r>
        <w:rPr>
          <w:noProof/>
        </w:rPr>
      </w:r>
      <w:r>
        <w:rPr>
          <w:noProof/>
        </w:rPr>
        <w:fldChar w:fldCharType="separate"/>
      </w:r>
      <w:r>
        <w:rPr>
          <w:noProof/>
        </w:rPr>
        <w:t>54</w:t>
      </w:r>
      <w:r>
        <w:rPr>
          <w:noProof/>
        </w:rPr>
        <w:fldChar w:fldCharType="end"/>
      </w:r>
    </w:p>
    <w:p w14:paraId="16310822" w14:textId="15228148"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_Toc162964755 \h </w:instrText>
      </w:r>
      <w:r>
        <w:rPr>
          <w:noProof/>
        </w:rPr>
      </w:r>
      <w:r>
        <w:rPr>
          <w:noProof/>
        </w:rPr>
        <w:fldChar w:fldCharType="separate"/>
      </w:r>
      <w:r>
        <w:rPr>
          <w:noProof/>
        </w:rPr>
        <w:t>54</w:t>
      </w:r>
      <w:r>
        <w:rPr>
          <w:noProof/>
        </w:rPr>
        <w:fldChar w:fldCharType="end"/>
      </w:r>
    </w:p>
    <w:p w14:paraId="7211C907" w14:textId="78BED710"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sidRPr="00D428F5">
        <w:rPr>
          <w:noProof/>
          <w:lang w:val="fr-FR"/>
        </w:rPr>
        <w:t>7.3</w:t>
      </w:r>
      <w:r>
        <w:rPr>
          <w:rFonts w:asciiTheme="minorHAnsi" w:eastAsiaTheme="minorEastAsia" w:hAnsiTheme="minorHAnsi" w:cstheme="minorBidi"/>
          <w:noProof/>
          <w:kern w:val="2"/>
          <w:sz w:val="22"/>
          <w:szCs w:val="22"/>
          <w:lang w:eastAsia="en-GB"/>
          <w14:ligatures w14:val="standardContextual"/>
        </w:rPr>
        <w:tab/>
      </w:r>
      <w:r w:rsidRPr="00D428F5">
        <w:rPr>
          <w:noProof/>
          <w:lang w:val="fr-FR"/>
        </w:rPr>
        <w:t>MCS GW UE initial configuration document</w:t>
      </w:r>
      <w:r>
        <w:rPr>
          <w:noProof/>
        </w:rPr>
        <w:tab/>
      </w:r>
      <w:r>
        <w:rPr>
          <w:noProof/>
        </w:rPr>
        <w:fldChar w:fldCharType="begin" w:fldLock="1"/>
      </w:r>
      <w:r>
        <w:rPr>
          <w:noProof/>
        </w:rPr>
        <w:instrText xml:space="preserve"> PAGEREF _Toc162964756 \h </w:instrText>
      </w:r>
      <w:r>
        <w:rPr>
          <w:noProof/>
        </w:rPr>
      </w:r>
      <w:r>
        <w:rPr>
          <w:noProof/>
        </w:rPr>
        <w:fldChar w:fldCharType="separate"/>
      </w:r>
      <w:r>
        <w:rPr>
          <w:noProof/>
        </w:rPr>
        <w:t>55</w:t>
      </w:r>
      <w:r>
        <w:rPr>
          <w:noProof/>
        </w:rPr>
        <w:fldChar w:fldCharType="end"/>
      </w:r>
    </w:p>
    <w:p w14:paraId="2F5A1917" w14:textId="3D181AF8"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_Toc162964757 \h </w:instrText>
      </w:r>
      <w:r>
        <w:rPr>
          <w:noProof/>
        </w:rPr>
      </w:r>
      <w:r>
        <w:rPr>
          <w:noProof/>
        </w:rPr>
        <w:fldChar w:fldCharType="separate"/>
      </w:r>
      <w:r>
        <w:rPr>
          <w:noProof/>
        </w:rPr>
        <w:t>55</w:t>
      </w:r>
      <w:r>
        <w:rPr>
          <w:noProof/>
        </w:rPr>
        <w:fldChar w:fldCharType="end"/>
      </w:r>
    </w:p>
    <w:p w14:paraId="2E815176" w14:textId="175B0140"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sidRPr="00D428F5">
        <w:rPr>
          <w:noProof/>
          <w:lang w:val="en-US"/>
        </w:rPr>
        <w:t>7.3.1.1</w:t>
      </w:r>
      <w:r>
        <w:rPr>
          <w:rFonts w:asciiTheme="minorHAnsi" w:eastAsiaTheme="minorEastAsia" w:hAnsiTheme="minorHAnsi" w:cstheme="minorBidi"/>
          <w:noProof/>
          <w:kern w:val="2"/>
          <w:sz w:val="22"/>
          <w:szCs w:val="22"/>
          <w:lang w:eastAsia="en-GB"/>
          <w14:ligatures w14:val="standardContextual"/>
        </w:rPr>
        <w:tab/>
      </w:r>
      <w:r w:rsidRPr="00D428F5">
        <w:rPr>
          <w:noProof/>
          <w:lang w:val="en-US"/>
        </w:rPr>
        <w:t>Applicability</w:t>
      </w:r>
      <w:r>
        <w:rPr>
          <w:noProof/>
        </w:rPr>
        <w:tab/>
      </w:r>
      <w:r>
        <w:rPr>
          <w:noProof/>
        </w:rPr>
        <w:fldChar w:fldCharType="begin" w:fldLock="1"/>
      </w:r>
      <w:r>
        <w:rPr>
          <w:noProof/>
        </w:rPr>
        <w:instrText xml:space="preserve"> PAGEREF _Toc162964758 \h </w:instrText>
      </w:r>
      <w:r>
        <w:rPr>
          <w:noProof/>
        </w:rPr>
      </w:r>
      <w:r>
        <w:rPr>
          <w:noProof/>
        </w:rPr>
        <w:fldChar w:fldCharType="separate"/>
      </w:r>
      <w:r>
        <w:rPr>
          <w:noProof/>
        </w:rPr>
        <w:t>55</w:t>
      </w:r>
      <w:r>
        <w:rPr>
          <w:noProof/>
        </w:rPr>
        <w:fldChar w:fldCharType="end"/>
      </w:r>
    </w:p>
    <w:p w14:paraId="321EE7FF" w14:textId="2B757E7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MCS GW UE access to MCS GW UE initial configuration documents</w:t>
      </w:r>
      <w:r>
        <w:rPr>
          <w:noProof/>
        </w:rPr>
        <w:tab/>
      </w:r>
      <w:r>
        <w:rPr>
          <w:noProof/>
        </w:rPr>
        <w:fldChar w:fldCharType="begin" w:fldLock="1"/>
      </w:r>
      <w:r>
        <w:rPr>
          <w:noProof/>
        </w:rPr>
        <w:instrText xml:space="preserve"> PAGEREF _Toc162964759 \h </w:instrText>
      </w:r>
      <w:r>
        <w:rPr>
          <w:noProof/>
        </w:rPr>
      </w:r>
      <w:r>
        <w:rPr>
          <w:noProof/>
        </w:rPr>
        <w:fldChar w:fldCharType="separate"/>
      </w:r>
      <w:r>
        <w:rPr>
          <w:noProof/>
        </w:rPr>
        <w:t>55</w:t>
      </w:r>
      <w:r>
        <w:rPr>
          <w:noProof/>
        </w:rPr>
        <w:fldChar w:fldCharType="end"/>
      </w:r>
    </w:p>
    <w:p w14:paraId="66B6EA17" w14:textId="27FF85AB"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_Toc162964760 \h </w:instrText>
      </w:r>
      <w:r>
        <w:rPr>
          <w:noProof/>
        </w:rPr>
      </w:r>
      <w:r>
        <w:rPr>
          <w:noProof/>
        </w:rPr>
        <w:fldChar w:fldCharType="separate"/>
      </w:r>
      <w:r>
        <w:rPr>
          <w:noProof/>
        </w:rPr>
        <w:t>55</w:t>
      </w:r>
      <w:r>
        <w:rPr>
          <w:noProof/>
        </w:rPr>
        <w:fldChar w:fldCharType="end"/>
      </w:r>
    </w:p>
    <w:p w14:paraId="123F6700" w14:textId="07FDB36A"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_Toc162964761 \h </w:instrText>
      </w:r>
      <w:r>
        <w:rPr>
          <w:noProof/>
        </w:rPr>
      </w:r>
      <w:r>
        <w:rPr>
          <w:noProof/>
        </w:rPr>
        <w:fldChar w:fldCharType="separate"/>
      </w:r>
      <w:r>
        <w:rPr>
          <w:noProof/>
        </w:rPr>
        <w:t>55</w:t>
      </w:r>
      <w:r>
        <w:rPr>
          <w:noProof/>
        </w:rPr>
        <w:fldChar w:fldCharType="end"/>
      </w:r>
    </w:p>
    <w:p w14:paraId="255F1B08" w14:textId="51EE3C6D"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_Toc162964762 \h </w:instrText>
      </w:r>
      <w:r>
        <w:rPr>
          <w:noProof/>
        </w:rPr>
      </w:r>
      <w:r>
        <w:rPr>
          <w:noProof/>
        </w:rPr>
        <w:fldChar w:fldCharType="separate"/>
      </w:r>
      <w:r>
        <w:rPr>
          <w:noProof/>
        </w:rPr>
        <w:t>56</w:t>
      </w:r>
      <w:r>
        <w:rPr>
          <w:noProof/>
        </w:rPr>
        <w:fldChar w:fldCharType="end"/>
      </w:r>
    </w:p>
    <w:p w14:paraId="4C9CC5F1" w14:textId="7BF3AB3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_Toc162964763 \h </w:instrText>
      </w:r>
      <w:r>
        <w:rPr>
          <w:noProof/>
        </w:rPr>
      </w:r>
      <w:r>
        <w:rPr>
          <w:noProof/>
        </w:rPr>
        <w:fldChar w:fldCharType="separate"/>
      </w:r>
      <w:r>
        <w:rPr>
          <w:noProof/>
        </w:rPr>
        <w:t>56</w:t>
      </w:r>
      <w:r>
        <w:rPr>
          <w:noProof/>
        </w:rPr>
        <w:fldChar w:fldCharType="end"/>
      </w:r>
    </w:p>
    <w:p w14:paraId="356285B1" w14:textId="26601D8A"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_Toc162964764 \h </w:instrText>
      </w:r>
      <w:r>
        <w:rPr>
          <w:noProof/>
        </w:rPr>
      </w:r>
      <w:r>
        <w:rPr>
          <w:noProof/>
        </w:rPr>
        <w:fldChar w:fldCharType="separate"/>
      </w:r>
      <w:r>
        <w:rPr>
          <w:noProof/>
        </w:rPr>
        <w:t>57</w:t>
      </w:r>
      <w:r>
        <w:rPr>
          <w:noProof/>
        </w:rPr>
        <w:fldChar w:fldCharType="end"/>
      </w:r>
    </w:p>
    <w:p w14:paraId="1FAFBAA8" w14:textId="51091BDD"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_Toc162964765 \h </w:instrText>
      </w:r>
      <w:r>
        <w:rPr>
          <w:noProof/>
        </w:rPr>
      </w:r>
      <w:r>
        <w:rPr>
          <w:noProof/>
        </w:rPr>
        <w:fldChar w:fldCharType="separate"/>
      </w:r>
      <w:r>
        <w:rPr>
          <w:noProof/>
        </w:rPr>
        <w:t>57</w:t>
      </w:r>
      <w:r>
        <w:rPr>
          <w:noProof/>
        </w:rPr>
        <w:fldChar w:fldCharType="end"/>
      </w:r>
    </w:p>
    <w:p w14:paraId="33989354" w14:textId="1AD6887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_Toc162964766 \h </w:instrText>
      </w:r>
      <w:r>
        <w:rPr>
          <w:noProof/>
        </w:rPr>
      </w:r>
      <w:r>
        <w:rPr>
          <w:noProof/>
        </w:rPr>
        <w:fldChar w:fldCharType="separate"/>
      </w:r>
      <w:r>
        <w:rPr>
          <w:noProof/>
        </w:rPr>
        <w:t>58</w:t>
      </w:r>
      <w:r>
        <w:rPr>
          <w:noProof/>
        </w:rPr>
        <w:fldChar w:fldCharType="end"/>
      </w:r>
    </w:p>
    <w:p w14:paraId="7F58BE40" w14:textId="02D69031"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_Toc162964767 \h </w:instrText>
      </w:r>
      <w:r>
        <w:rPr>
          <w:noProof/>
        </w:rPr>
      </w:r>
      <w:r>
        <w:rPr>
          <w:noProof/>
        </w:rPr>
        <w:fldChar w:fldCharType="separate"/>
      </w:r>
      <w:r>
        <w:rPr>
          <w:noProof/>
        </w:rPr>
        <w:t>59</w:t>
      </w:r>
      <w:r>
        <w:rPr>
          <w:noProof/>
        </w:rPr>
        <w:fldChar w:fldCharType="end"/>
      </w:r>
    </w:p>
    <w:p w14:paraId="0A879B0F" w14:textId="7D2C79A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_Toc162964768 \h </w:instrText>
      </w:r>
      <w:r>
        <w:rPr>
          <w:noProof/>
        </w:rPr>
      </w:r>
      <w:r>
        <w:rPr>
          <w:noProof/>
        </w:rPr>
        <w:fldChar w:fldCharType="separate"/>
      </w:r>
      <w:r>
        <w:rPr>
          <w:noProof/>
        </w:rPr>
        <w:t>59</w:t>
      </w:r>
      <w:r>
        <w:rPr>
          <w:noProof/>
        </w:rPr>
        <w:fldChar w:fldCharType="end"/>
      </w:r>
    </w:p>
    <w:p w14:paraId="0F544107" w14:textId="7D4CF22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_Toc162964769 \h </w:instrText>
      </w:r>
      <w:r>
        <w:rPr>
          <w:noProof/>
        </w:rPr>
      </w:r>
      <w:r>
        <w:rPr>
          <w:noProof/>
        </w:rPr>
        <w:fldChar w:fldCharType="separate"/>
      </w:r>
      <w:r>
        <w:rPr>
          <w:noProof/>
        </w:rPr>
        <w:t>59</w:t>
      </w:r>
      <w:r>
        <w:rPr>
          <w:noProof/>
        </w:rPr>
        <w:fldChar w:fldCharType="end"/>
      </w:r>
    </w:p>
    <w:p w14:paraId="2E4F7453" w14:textId="11296101"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_Toc162964770 \h </w:instrText>
      </w:r>
      <w:r>
        <w:rPr>
          <w:noProof/>
        </w:rPr>
      </w:r>
      <w:r>
        <w:rPr>
          <w:noProof/>
        </w:rPr>
        <w:fldChar w:fldCharType="separate"/>
      </w:r>
      <w:r>
        <w:rPr>
          <w:noProof/>
        </w:rPr>
        <w:t>59</w:t>
      </w:r>
      <w:r>
        <w:rPr>
          <w:noProof/>
        </w:rPr>
        <w:fldChar w:fldCharType="end"/>
      </w:r>
    </w:p>
    <w:p w14:paraId="392E5245" w14:textId="7E8AD073"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7.3.2.11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_Toc162964771 \h </w:instrText>
      </w:r>
      <w:r>
        <w:rPr>
          <w:noProof/>
        </w:rPr>
      </w:r>
      <w:r>
        <w:rPr>
          <w:noProof/>
        </w:rPr>
        <w:fldChar w:fldCharType="separate"/>
      </w:r>
      <w:r>
        <w:rPr>
          <w:noProof/>
        </w:rPr>
        <w:t>60</w:t>
      </w:r>
      <w:r>
        <w:rPr>
          <w:noProof/>
        </w:rPr>
        <w:fldChar w:fldCharType="end"/>
      </w:r>
    </w:p>
    <w:p w14:paraId="4116EACC" w14:textId="53AF5E6D"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7.3.2.12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_Toc162964772 \h </w:instrText>
      </w:r>
      <w:r>
        <w:rPr>
          <w:noProof/>
        </w:rPr>
      </w:r>
      <w:r>
        <w:rPr>
          <w:noProof/>
        </w:rPr>
        <w:fldChar w:fldCharType="separate"/>
      </w:r>
      <w:r>
        <w:rPr>
          <w:noProof/>
        </w:rPr>
        <w:t>60</w:t>
      </w:r>
      <w:r>
        <w:rPr>
          <w:noProof/>
        </w:rPr>
        <w:fldChar w:fldCharType="end"/>
      </w:r>
    </w:p>
    <w:p w14:paraId="273A63C3" w14:textId="6B818E42" w:rsidR="003A2B22" w:rsidRDefault="003A2B22">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MCPTT configuration management documents</w:t>
      </w:r>
      <w:r>
        <w:rPr>
          <w:noProof/>
        </w:rPr>
        <w:tab/>
      </w:r>
      <w:r>
        <w:rPr>
          <w:noProof/>
        </w:rPr>
        <w:fldChar w:fldCharType="begin" w:fldLock="1"/>
      </w:r>
      <w:r>
        <w:rPr>
          <w:noProof/>
        </w:rPr>
        <w:instrText xml:space="preserve"> PAGEREF _Toc162964773 \h </w:instrText>
      </w:r>
      <w:r>
        <w:rPr>
          <w:noProof/>
        </w:rPr>
      </w:r>
      <w:r>
        <w:rPr>
          <w:noProof/>
        </w:rPr>
        <w:fldChar w:fldCharType="separate"/>
      </w:r>
      <w:r>
        <w:rPr>
          <w:noProof/>
        </w:rPr>
        <w:t>60</w:t>
      </w:r>
      <w:r>
        <w:rPr>
          <w:noProof/>
        </w:rPr>
        <w:fldChar w:fldCharType="end"/>
      </w:r>
    </w:p>
    <w:p w14:paraId="0611E68B" w14:textId="57812A1D"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_Toc162964774 \h </w:instrText>
      </w:r>
      <w:r>
        <w:rPr>
          <w:noProof/>
        </w:rPr>
      </w:r>
      <w:r>
        <w:rPr>
          <w:noProof/>
        </w:rPr>
        <w:fldChar w:fldCharType="separate"/>
      </w:r>
      <w:r>
        <w:rPr>
          <w:noProof/>
        </w:rPr>
        <w:t>60</w:t>
      </w:r>
      <w:r>
        <w:rPr>
          <w:noProof/>
        </w:rPr>
        <w:fldChar w:fldCharType="end"/>
      </w:r>
    </w:p>
    <w:p w14:paraId="77C60689" w14:textId="2B3F34EB"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sidRPr="00D428F5">
        <w:rPr>
          <w:noProof/>
          <w:lang w:val="fr-FR"/>
        </w:rPr>
        <w:t>8.2</w:t>
      </w:r>
      <w:r>
        <w:rPr>
          <w:rFonts w:asciiTheme="minorHAnsi" w:eastAsiaTheme="minorEastAsia" w:hAnsiTheme="minorHAnsi" w:cstheme="minorBidi"/>
          <w:noProof/>
          <w:kern w:val="2"/>
          <w:sz w:val="22"/>
          <w:szCs w:val="22"/>
          <w:lang w:eastAsia="en-GB"/>
          <w14:ligatures w14:val="standardContextual"/>
        </w:rPr>
        <w:tab/>
      </w:r>
      <w:r w:rsidRPr="00D428F5">
        <w:rPr>
          <w:noProof/>
          <w:lang w:val="fr-FR"/>
        </w:rPr>
        <w:t>MCPTT UE configuration document</w:t>
      </w:r>
      <w:r>
        <w:rPr>
          <w:noProof/>
        </w:rPr>
        <w:tab/>
      </w:r>
      <w:r>
        <w:rPr>
          <w:noProof/>
        </w:rPr>
        <w:fldChar w:fldCharType="begin" w:fldLock="1"/>
      </w:r>
      <w:r>
        <w:rPr>
          <w:noProof/>
        </w:rPr>
        <w:instrText xml:space="preserve"> PAGEREF _Toc162964775 \h </w:instrText>
      </w:r>
      <w:r>
        <w:rPr>
          <w:noProof/>
        </w:rPr>
      </w:r>
      <w:r>
        <w:rPr>
          <w:noProof/>
        </w:rPr>
        <w:fldChar w:fldCharType="separate"/>
      </w:r>
      <w:r>
        <w:rPr>
          <w:noProof/>
        </w:rPr>
        <w:t>60</w:t>
      </w:r>
      <w:r>
        <w:rPr>
          <w:noProof/>
        </w:rPr>
        <w:fldChar w:fldCharType="end"/>
      </w:r>
    </w:p>
    <w:p w14:paraId="02F59DC6" w14:textId="2E20887E"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_Toc162964776 \h </w:instrText>
      </w:r>
      <w:r>
        <w:rPr>
          <w:noProof/>
        </w:rPr>
      </w:r>
      <w:r>
        <w:rPr>
          <w:noProof/>
        </w:rPr>
        <w:fldChar w:fldCharType="separate"/>
      </w:r>
      <w:r>
        <w:rPr>
          <w:noProof/>
        </w:rPr>
        <w:t>60</w:t>
      </w:r>
      <w:r>
        <w:rPr>
          <w:noProof/>
        </w:rPr>
        <w:fldChar w:fldCharType="end"/>
      </w:r>
    </w:p>
    <w:p w14:paraId="23B26CE7" w14:textId="20E8D68E"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8.2.1A</w:t>
      </w:r>
      <w:r>
        <w:rPr>
          <w:rFonts w:asciiTheme="minorHAnsi" w:eastAsiaTheme="minorEastAsia" w:hAnsiTheme="minorHAnsi" w:cstheme="minorBidi"/>
          <w:noProof/>
          <w:kern w:val="2"/>
          <w:sz w:val="22"/>
          <w:szCs w:val="22"/>
          <w:lang w:eastAsia="en-GB"/>
          <w14:ligatures w14:val="standardContextual"/>
        </w:rPr>
        <w:tab/>
      </w:r>
      <w:r>
        <w:rPr>
          <w:noProof/>
        </w:rPr>
        <w:t>MCPTT client access to MCPTT UE configuration documents</w:t>
      </w:r>
      <w:r>
        <w:rPr>
          <w:noProof/>
        </w:rPr>
        <w:tab/>
      </w:r>
      <w:r>
        <w:rPr>
          <w:noProof/>
        </w:rPr>
        <w:fldChar w:fldCharType="begin" w:fldLock="1"/>
      </w:r>
      <w:r>
        <w:rPr>
          <w:noProof/>
        </w:rPr>
        <w:instrText xml:space="preserve"> PAGEREF _Toc162964777 \h </w:instrText>
      </w:r>
      <w:r>
        <w:rPr>
          <w:noProof/>
        </w:rPr>
      </w:r>
      <w:r>
        <w:rPr>
          <w:noProof/>
        </w:rPr>
        <w:fldChar w:fldCharType="separate"/>
      </w:r>
      <w:r>
        <w:rPr>
          <w:noProof/>
        </w:rPr>
        <w:t>61</w:t>
      </w:r>
      <w:r>
        <w:rPr>
          <w:noProof/>
        </w:rPr>
        <w:fldChar w:fldCharType="end"/>
      </w:r>
    </w:p>
    <w:p w14:paraId="0F08A7B3" w14:textId="7727F4D2"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_Toc162964778 \h </w:instrText>
      </w:r>
      <w:r>
        <w:rPr>
          <w:noProof/>
        </w:rPr>
      </w:r>
      <w:r>
        <w:rPr>
          <w:noProof/>
        </w:rPr>
        <w:fldChar w:fldCharType="separate"/>
      </w:r>
      <w:r>
        <w:rPr>
          <w:noProof/>
        </w:rPr>
        <w:t>61</w:t>
      </w:r>
      <w:r>
        <w:rPr>
          <w:noProof/>
        </w:rPr>
        <w:fldChar w:fldCharType="end"/>
      </w:r>
    </w:p>
    <w:p w14:paraId="5A1636F9" w14:textId="6F613A64"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_Toc162964779 \h </w:instrText>
      </w:r>
      <w:r>
        <w:rPr>
          <w:noProof/>
        </w:rPr>
      </w:r>
      <w:r>
        <w:rPr>
          <w:noProof/>
        </w:rPr>
        <w:fldChar w:fldCharType="separate"/>
      </w:r>
      <w:r>
        <w:rPr>
          <w:noProof/>
        </w:rPr>
        <w:t>61</w:t>
      </w:r>
      <w:r>
        <w:rPr>
          <w:noProof/>
        </w:rPr>
        <w:fldChar w:fldCharType="end"/>
      </w:r>
    </w:p>
    <w:p w14:paraId="2147CA19" w14:textId="716E6C1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_Toc162964780 \h </w:instrText>
      </w:r>
      <w:r>
        <w:rPr>
          <w:noProof/>
        </w:rPr>
      </w:r>
      <w:r>
        <w:rPr>
          <w:noProof/>
        </w:rPr>
        <w:fldChar w:fldCharType="separate"/>
      </w:r>
      <w:r>
        <w:rPr>
          <w:noProof/>
        </w:rPr>
        <w:t>62</w:t>
      </w:r>
      <w:r>
        <w:rPr>
          <w:noProof/>
        </w:rPr>
        <w:fldChar w:fldCharType="end"/>
      </w:r>
    </w:p>
    <w:p w14:paraId="5A20DA2D" w14:textId="268299D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_Toc162964781 \h </w:instrText>
      </w:r>
      <w:r>
        <w:rPr>
          <w:noProof/>
        </w:rPr>
      </w:r>
      <w:r>
        <w:rPr>
          <w:noProof/>
        </w:rPr>
        <w:fldChar w:fldCharType="separate"/>
      </w:r>
      <w:r>
        <w:rPr>
          <w:noProof/>
        </w:rPr>
        <w:t>62</w:t>
      </w:r>
      <w:r>
        <w:rPr>
          <w:noProof/>
        </w:rPr>
        <w:fldChar w:fldCharType="end"/>
      </w:r>
    </w:p>
    <w:p w14:paraId="395ED9EC" w14:textId="0C401D8A"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_Toc162964782 \h </w:instrText>
      </w:r>
      <w:r>
        <w:rPr>
          <w:noProof/>
        </w:rPr>
      </w:r>
      <w:r>
        <w:rPr>
          <w:noProof/>
        </w:rPr>
        <w:fldChar w:fldCharType="separate"/>
      </w:r>
      <w:r>
        <w:rPr>
          <w:noProof/>
        </w:rPr>
        <w:t>64</w:t>
      </w:r>
      <w:r>
        <w:rPr>
          <w:noProof/>
        </w:rPr>
        <w:fldChar w:fldCharType="end"/>
      </w:r>
    </w:p>
    <w:p w14:paraId="06DB09F4" w14:textId="2522265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_Toc162964783 \h </w:instrText>
      </w:r>
      <w:r>
        <w:rPr>
          <w:noProof/>
        </w:rPr>
      </w:r>
      <w:r>
        <w:rPr>
          <w:noProof/>
        </w:rPr>
        <w:fldChar w:fldCharType="separate"/>
      </w:r>
      <w:r>
        <w:rPr>
          <w:noProof/>
        </w:rPr>
        <w:t>64</w:t>
      </w:r>
      <w:r>
        <w:rPr>
          <w:noProof/>
        </w:rPr>
        <w:fldChar w:fldCharType="end"/>
      </w:r>
    </w:p>
    <w:p w14:paraId="1C19999A" w14:textId="78C8499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_Toc162964784 \h </w:instrText>
      </w:r>
      <w:r>
        <w:rPr>
          <w:noProof/>
        </w:rPr>
      </w:r>
      <w:r>
        <w:rPr>
          <w:noProof/>
        </w:rPr>
        <w:fldChar w:fldCharType="separate"/>
      </w:r>
      <w:r>
        <w:rPr>
          <w:noProof/>
        </w:rPr>
        <w:t>64</w:t>
      </w:r>
      <w:r>
        <w:rPr>
          <w:noProof/>
        </w:rPr>
        <w:fldChar w:fldCharType="end"/>
      </w:r>
    </w:p>
    <w:p w14:paraId="1D26791F" w14:textId="4D3AE8A1"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_Toc162964785 \h </w:instrText>
      </w:r>
      <w:r>
        <w:rPr>
          <w:noProof/>
        </w:rPr>
      </w:r>
      <w:r>
        <w:rPr>
          <w:noProof/>
        </w:rPr>
        <w:fldChar w:fldCharType="separate"/>
      </w:r>
      <w:r>
        <w:rPr>
          <w:noProof/>
        </w:rPr>
        <w:t>66</w:t>
      </w:r>
      <w:r>
        <w:rPr>
          <w:noProof/>
        </w:rPr>
        <w:fldChar w:fldCharType="end"/>
      </w:r>
    </w:p>
    <w:p w14:paraId="68015B5F" w14:textId="5FFD536A"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_Toc162964786 \h </w:instrText>
      </w:r>
      <w:r>
        <w:rPr>
          <w:noProof/>
        </w:rPr>
      </w:r>
      <w:r>
        <w:rPr>
          <w:noProof/>
        </w:rPr>
        <w:fldChar w:fldCharType="separate"/>
      </w:r>
      <w:r>
        <w:rPr>
          <w:noProof/>
        </w:rPr>
        <w:t>67</w:t>
      </w:r>
      <w:r>
        <w:rPr>
          <w:noProof/>
        </w:rPr>
        <w:fldChar w:fldCharType="end"/>
      </w:r>
    </w:p>
    <w:p w14:paraId="171B45CC" w14:textId="7ADD9EAC"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_Toc162964787 \h </w:instrText>
      </w:r>
      <w:r>
        <w:rPr>
          <w:noProof/>
        </w:rPr>
      </w:r>
      <w:r>
        <w:rPr>
          <w:noProof/>
        </w:rPr>
        <w:fldChar w:fldCharType="separate"/>
      </w:r>
      <w:r>
        <w:rPr>
          <w:noProof/>
        </w:rPr>
        <w:t>67</w:t>
      </w:r>
      <w:r>
        <w:rPr>
          <w:noProof/>
        </w:rPr>
        <w:fldChar w:fldCharType="end"/>
      </w:r>
    </w:p>
    <w:p w14:paraId="0C51675F" w14:textId="608CA17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_Toc162964788 \h </w:instrText>
      </w:r>
      <w:r>
        <w:rPr>
          <w:noProof/>
        </w:rPr>
      </w:r>
      <w:r>
        <w:rPr>
          <w:noProof/>
        </w:rPr>
        <w:fldChar w:fldCharType="separate"/>
      </w:r>
      <w:r>
        <w:rPr>
          <w:noProof/>
        </w:rPr>
        <w:t>67</w:t>
      </w:r>
      <w:r>
        <w:rPr>
          <w:noProof/>
        </w:rPr>
        <w:fldChar w:fldCharType="end"/>
      </w:r>
    </w:p>
    <w:p w14:paraId="29F76D32" w14:textId="6A78BCEC"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_Toc162964789 \h </w:instrText>
      </w:r>
      <w:r>
        <w:rPr>
          <w:noProof/>
        </w:rPr>
      </w:r>
      <w:r>
        <w:rPr>
          <w:noProof/>
        </w:rPr>
        <w:fldChar w:fldCharType="separate"/>
      </w:r>
      <w:r>
        <w:rPr>
          <w:noProof/>
        </w:rPr>
        <w:t>67</w:t>
      </w:r>
      <w:r>
        <w:rPr>
          <w:noProof/>
        </w:rPr>
        <w:fldChar w:fldCharType="end"/>
      </w:r>
    </w:p>
    <w:p w14:paraId="1424EE29" w14:textId="7DD89A0D"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_Toc162964790 \h </w:instrText>
      </w:r>
      <w:r>
        <w:rPr>
          <w:noProof/>
        </w:rPr>
      </w:r>
      <w:r>
        <w:rPr>
          <w:noProof/>
        </w:rPr>
        <w:fldChar w:fldCharType="separate"/>
      </w:r>
      <w:r>
        <w:rPr>
          <w:noProof/>
        </w:rPr>
        <w:t>68</w:t>
      </w:r>
      <w:r>
        <w:rPr>
          <w:noProof/>
        </w:rPr>
        <w:fldChar w:fldCharType="end"/>
      </w:r>
    </w:p>
    <w:p w14:paraId="67D149F3" w14:textId="4843E5BD"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MCPTT user profile configuration document</w:t>
      </w:r>
      <w:r>
        <w:rPr>
          <w:noProof/>
        </w:rPr>
        <w:tab/>
      </w:r>
      <w:r>
        <w:rPr>
          <w:noProof/>
        </w:rPr>
        <w:fldChar w:fldCharType="begin" w:fldLock="1"/>
      </w:r>
      <w:r>
        <w:rPr>
          <w:noProof/>
        </w:rPr>
        <w:instrText xml:space="preserve"> PAGEREF _Toc162964791 \h </w:instrText>
      </w:r>
      <w:r>
        <w:rPr>
          <w:noProof/>
        </w:rPr>
      </w:r>
      <w:r>
        <w:rPr>
          <w:noProof/>
        </w:rPr>
        <w:fldChar w:fldCharType="separate"/>
      </w:r>
      <w:r>
        <w:rPr>
          <w:noProof/>
        </w:rPr>
        <w:t>68</w:t>
      </w:r>
      <w:r>
        <w:rPr>
          <w:noProof/>
        </w:rPr>
        <w:fldChar w:fldCharType="end"/>
      </w:r>
    </w:p>
    <w:p w14:paraId="630ECBD0" w14:textId="1EC731C1"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_Toc162964792 \h </w:instrText>
      </w:r>
      <w:r>
        <w:rPr>
          <w:noProof/>
        </w:rPr>
      </w:r>
      <w:r>
        <w:rPr>
          <w:noProof/>
        </w:rPr>
        <w:fldChar w:fldCharType="separate"/>
      </w:r>
      <w:r>
        <w:rPr>
          <w:noProof/>
        </w:rPr>
        <w:t>68</w:t>
      </w:r>
      <w:r>
        <w:rPr>
          <w:noProof/>
        </w:rPr>
        <w:fldChar w:fldCharType="end"/>
      </w:r>
    </w:p>
    <w:p w14:paraId="49ADD0EA" w14:textId="0F7485B6"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8.3.1A</w:t>
      </w:r>
      <w:r>
        <w:rPr>
          <w:rFonts w:asciiTheme="minorHAnsi" w:eastAsiaTheme="minorEastAsia" w:hAnsiTheme="minorHAnsi" w:cstheme="minorBidi"/>
          <w:noProof/>
          <w:kern w:val="2"/>
          <w:sz w:val="22"/>
          <w:szCs w:val="22"/>
          <w:lang w:eastAsia="en-GB"/>
          <w14:ligatures w14:val="standardContextual"/>
        </w:rPr>
        <w:tab/>
      </w:r>
      <w:r>
        <w:rPr>
          <w:noProof/>
        </w:rPr>
        <w:t>MCPTT client access to MCPTT user profile documents</w:t>
      </w:r>
      <w:r>
        <w:rPr>
          <w:noProof/>
        </w:rPr>
        <w:tab/>
      </w:r>
      <w:r>
        <w:rPr>
          <w:noProof/>
        </w:rPr>
        <w:fldChar w:fldCharType="begin" w:fldLock="1"/>
      </w:r>
      <w:r>
        <w:rPr>
          <w:noProof/>
        </w:rPr>
        <w:instrText xml:space="preserve"> PAGEREF _Toc162964793 \h </w:instrText>
      </w:r>
      <w:r>
        <w:rPr>
          <w:noProof/>
        </w:rPr>
      </w:r>
      <w:r>
        <w:rPr>
          <w:noProof/>
        </w:rPr>
        <w:fldChar w:fldCharType="separate"/>
      </w:r>
      <w:r>
        <w:rPr>
          <w:noProof/>
        </w:rPr>
        <w:t>68</w:t>
      </w:r>
      <w:r>
        <w:rPr>
          <w:noProof/>
        </w:rPr>
        <w:fldChar w:fldCharType="end"/>
      </w:r>
    </w:p>
    <w:p w14:paraId="2C347F7E" w14:textId="06C9A54B"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_Toc162964794 \h </w:instrText>
      </w:r>
      <w:r>
        <w:rPr>
          <w:noProof/>
        </w:rPr>
      </w:r>
      <w:r>
        <w:rPr>
          <w:noProof/>
        </w:rPr>
        <w:fldChar w:fldCharType="separate"/>
      </w:r>
      <w:r>
        <w:rPr>
          <w:noProof/>
        </w:rPr>
        <w:t>68</w:t>
      </w:r>
      <w:r>
        <w:rPr>
          <w:noProof/>
        </w:rPr>
        <w:fldChar w:fldCharType="end"/>
      </w:r>
    </w:p>
    <w:p w14:paraId="750BE07C" w14:textId="5C7E3A64"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_Toc162964795 \h </w:instrText>
      </w:r>
      <w:r>
        <w:rPr>
          <w:noProof/>
        </w:rPr>
      </w:r>
      <w:r>
        <w:rPr>
          <w:noProof/>
        </w:rPr>
        <w:fldChar w:fldCharType="separate"/>
      </w:r>
      <w:r>
        <w:rPr>
          <w:noProof/>
        </w:rPr>
        <w:t>68</w:t>
      </w:r>
      <w:r>
        <w:rPr>
          <w:noProof/>
        </w:rPr>
        <w:fldChar w:fldCharType="end"/>
      </w:r>
    </w:p>
    <w:p w14:paraId="63AFDB79" w14:textId="374DE145"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_Toc162964796 \h </w:instrText>
      </w:r>
      <w:r>
        <w:rPr>
          <w:noProof/>
        </w:rPr>
      </w:r>
      <w:r>
        <w:rPr>
          <w:noProof/>
        </w:rPr>
        <w:fldChar w:fldCharType="separate"/>
      </w:r>
      <w:r>
        <w:rPr>
          <w:noProof/>
        </w:rPr>
        <w:t>74</w:t>
      </w:r>
      <w:r>
        <w:rPr>
          <w:noProof/>
        </w:rPr>
        <w:fldChar w:fldCharType="end"/>
      </w:r>
    </w:p>
    <w:p w14:paraId="6C83967C" w14:textId="36371C8C"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_Toc162964797 \h </w:instrText>
      </w:r>
      <w:r>
        <w:rPr>
          <w:noProof/>
        </w:rPr>
      </w:r>
      <w:r>
        <w:rPr>
          <w:noProof/>
        </w:rPr>
        <w:fldChar w:fldCharType="separate"/>
      </w:r>
      <w:r>
        <w:rPr>
          <w:noProof/>
        </w:rPr>
        <w:t>74</w:t>
      </w:r>
      <w:r>
        <w:rPr>
          <w:noProof/>
        </w:rPr>
        <w:fldChar w:fldCharType="end"/>
      </w:r>
    </w:p>
    <w:p w14:paraId="0F30F19C" w14:textId="30A991F0"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_Toc162964798 \h </w:instrText>
      </w:r>
      <w:r>
        <w:rPr>
          <w:noProof/>
        </w:rPr>
      </w:r>
      <w:r>
        <w:rPr>
          <w:noProof/>
        </w:rPr>
        <w:fldChar w:fldCharType="separate"/>
      </w:r>
      <w:r>
        <w:rPr>
          <w:noProof/>
        </w:rPr>
        <w:t>80</w:t>
      </w:r>
      <w:r>
        <w:rPr>
          <w:noProof/>
        </w:rPr>
        <w:fldChar w:fldCharType="end"/>
      </w:r>
    </w:p>
    <w:p w14:paraId="63B1AA23" w14:textId="1AD27E0F"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_Toc162964799 \h </w:instrText>
      </w:r>
      <w:r>
        <w:rPr>
          <w:noProof/>
        </w:rPr>
      </w:r>
      <w:r>
        <w:rPr>
          <w:noProof/>
        </w:rPr>
        <w:fldChar w:fldCharType="separate"/>
      </w:r>
      <w:r>
        <w:rPr>
          <w:noProof/>
        </w:rPr>
        <w:t>80</w:t>
      </w:r>
      <w:r>
        <w:rPr>
          <w:noProof/>
        </w:rPr>
        <w:fldChar w:fldCharType="end"/>
      </w:r>
    </w:p>
    <w:p w14:paraId="31D8F0F5" w14:textId="5FDE2FC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_Toc162964800 \h </w:instrText>
      </w:r>
      <w:r>
        <w:rPr>
          <w:noProof/>
        </w:rPr>
      </w:r>
      <w:r>
        <w:rPr>
          <w:noProof/>
        </w:rPr>
        <w:fldChar w:fldCharType="separate"/>
      </w:r>
      <w:r>
        <w:rPr>
          <w:noProof/>
        </w:rPr>
        <w:t>80</w:t>
      </w:r>
      <w:r>
        <w:rPr>
          <w:noProof/>
        </w:rPr>
        <w:fldChar w:fldCharType="end"/>
      </w:r>
    </w:p>
    <w:p w14:paraId="6AA0C496" w14:textId="16C382B7"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_Toc162964801 \h </w:instrText>
      </w:r>
      <w:r>
        <w:rPr>
          <w:noProof/>
        </w:rPr>
      </w:r>
      <w:r>
        <w:rPr>
          <w:noProof/>
        </w:rPr>
        <w:fldChar w:fldCharType="separate"/>
      </w:r>
      <w:r>
        <w:rPr>
          <w:noProof/>
        </w:rPr>
        <w:t>81</w:t>
      </w:r>
      <w:r>
        <w:rPr>
          <w:noProof/>
        </w:rPr>
        <w:fldChar w:fldCharType="end"/>
      </w:r>
    </w:p>
    <w:p w14:paraId="34A2A9AD" w14:textId="0E2584AD"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_Toc162964802 \h </w:instrText>
      </w:r>
      <w:r>
        <w:rPr>
          <w:noProof/>
        </w:rPr>
      </w:r>
      <w:r>
        <w:rPr>
          <w:noProof/>
        </w:rPr>
        <w:fldChar w:fldCharType="separate"/>
      </w:r>
      <w:r>
        <w:rPr>
          <w:noProof/>
        </w:rPr>
        <w:t>102</w:t>
      </w:r>
      <w:r>
        <w:rPr>
          <w:noProof/>
        </w:rPr>
        <w:fldChar w:fldCharType="end"/>
      </w:r>
    </w:p>
    <w:p w14:paraId="5F541D00" w14:textId="6F6A1F1C"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_Toc162964803 \h </w:instrText>
      </w:r>
      <w:r>
        <w:rPr>
          <w:noProof/>
        </w:rPr>
      </w:r>
      <w:r>
        <w:rPr>
          <w:noProof/>
        </w:rPr>
        <w:fldChar w:fldCharType="separate"/>
      </w:r>
      <w:r>
        <w:rPr>
          <w:noProof/>
        </w:rPr>
        <w:t>102</w:t>
      </w:r>
      <w:r>
        <w:rPr>
          <w:noProof/>
        </w:rPr>
        <w:fldChar w:fldCharType="end"/>
      </w:r>
    </w:p>
    <w:p w14:paraId="38E969F5" w14:textId="29FB6044"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_Toc162964804 \h </w:instrText>
      </w:r>
      <w:r>
        <w:rPr>
          <w:noProof/>
        </w:rPr>
      </w:r>
      <w:r>
        <w:rPr>
          <w:noProof/>
        </w:rPr>
        <w:fldChar w:fldCharType="separate"/>
      </w:r>
      <w:r>
        <w:rPr>
          <w:noProof/>
        </w:rPr>
        <w:t>102</w:t>
      </w:r>
      <w:r>
        <w:rPr>
          <w:noProof/>
        </w:rPr>
        <w:fldChar w:fldCharType="end"/>
      </w:r>
    </w:p>
    <w:p w14:paraId="6D92B77D" w14:textId="27B265BF"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_Toc162964805 \h </w:instrText>
      </w:r>
      <w:r>
        <w:rPr>
          <w:noProof/>
        </w:rPr>
      </w:r>
      <w:r>
        <w:rPr>
          <w:noProof/>
        </w:rPr>
        <w:fldChar w:fldCharType="separate"/>
      </w:r>
      <w:r>
        <w:rPr>
          <w:noProof/>
        </w:rPr>
        <w:t>102</w:t>
      </w:r>
      <w:r>
        <w:rPr>
          <w:noProof/>
        </w:rPr>
        <w:fldChar w:fldCharType="end"/>
      </w:r>
    </w:p>
    <w:p w14:paraId="30962E4C" w14:textId="511BE71A"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_Toc162964806 \h </w:instrText>
      </w:r>
      <w:r>
        <w:rPr>
          <w:noProof/>
        </w:rPr>
      </w:r>
      <w:r>
        <w:rPr>
          <w:noProof/>
        </w:rPr>
        <w:fldChar w:fldCharType="separate"/>
      </w:r>
      <w:r>
        <w:rPr>
          <w:noProof/>
        </w:rPr>
        <w:t>102</w:t>
      </w:r>
      <w:r>
        <w:rPr>
          <w:noProof/>
        </w:rPr>
        <w:fldChar w:fldCharType="end"/>
      </w:r>
    </w:p>
    <w:p w14:paraId="0C7AE511" w14:textId="5E8F0815"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sidRPr="00D428F5">
        <w:rPr>
          <w:noProof/>
          <w:lang w:val="en-US"/>
        </w:rPr>
        <w:t>8.4</w:t>
      </w:r>
      <w:r>
        <w:rPr>
          <w:rFonts w:asciiTheme="minorHAnsi" w:eastAsiaTheme="minorEastAsia" w:hAnsiTheme="minorHAnsi" w:cstheme="minorBidi"/>
          <w:noProof/>
          <w:kern w:val="2"/>
          <w:sz w:val="22"/>
          <w:szCs w:val="22"/>
          <w:lang w:eastAsia="en-GB"/>
          <w14:ligatures w14:val="standardContextual"/>
        </w:rPr>
        <w:tab/>
      </w:r>
      <w:r w:rsidRPr="00D428F5">
        <w:rPr>
          <w:noProof/>
          <w:lang w:val="en-US"/>
        </w:rPr>
        <w:t>MCPTT service configuration document</w:t>
      </w:r>
      <w:r>
        <w:rPr>
          <w:noProof/>
        </w:rPr>
        <w:tab/>
      </w:r>
      <w:r>
        <w:rPr>
          <w:noProof/>
        </w:rPr>
        <w:fldChar w:fldCharType="begin" w:fldLock="1"/>
      </w:r>
      <w:r>
        <w:rPr>
          <w:noProof/>
        </w:rPr>
        <w:instrText xml:space="preserve"> PAGEREF _Toc162964807 \h </w:instrText>
      </w:r>
      <w:r>
        <w:rPr>
          <w:noProof/>
        </w:rPr>
      </w:r>
      <w:r>
        <w:rPr>
          <w:noProof/>
        </w:rPr>
        <w:fldChar w:fldCharType="separate"/>
      </w:r>
      <w:r>
        <w:rPr>
          <w:noProof/>
        </w:rPr>
        <w:t>102</w:t>
      </w:r>
      <w:r>
        <w:rPr>
          <w:noProof/>
        </w:rPr>
        <w:fldChar w:fldCharType="end"/>
      </w:r>
    </w:p>
    <w:p w14:paraId="61B26D47" w14:textId="41553381"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_Toc162964808 \h </w:instrText>
      </w:r>
      <w:r>
        <w:rPr>
          <w:noProof/>
        </w:rPr>
      </w:r>
      <w:r>
        <w:rPr>
          <w:noProof/>
        </w:rPr>
        <w:fldChar w:fldCharType="separate"/>
      </w:r>
      <w:r>
        <w:rPr>
          <w:noProof/>
        </w:rPr>
        <w:t>102</w:t>
      </w:r>
      <w:r>
        <w:rPr>
          <w:noProof/>
        </w:rPr>
        <w:fldChar w:fldCharType="end"/>
      </w:r>
    </w:p>
    <w:p w14:paraId="15172E2A" w14:textId="74B7CD44"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_Toc162964809 \h </w:instrText>
      </w:r>
      <w:r>
        <w:rPr>
          <w:noProof/>
        </w:rPr>
      </w:r>
      <w:r>
        <w:rPr>
          <w:noProof/>
        </w:rPr>
        <w:fldChar w:fldCharType="separate"/>
      </w:r>
      <w:r>
        <w:rPr>
          <w:noProof/>
        </w:rPr>
        <w:t>102</w:t>
      </w:r>
      <w:r>
        <w:rPr>
          <w:noProof/>
        </w:rPr>
        <w:fldChar w:fldCharType="end"/>
      </w:r>
    </w:p>
    <w:p w14:paraId="3552ADEB" w14:textId="5B3CCA7D"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_Toc162964810 \h </w:instrText>
      </w:r>
      <w:r>
        <w:rPr>
          <w:noProof/>
        </w:rPr>
      </w:r>
      <w:r>
        <w:rPr>
          <w:noProof/>
        </w:rPr>
        <w:fldChar w:fldCharType="separate"/>
      </w:r>
      <w:r>
        <w:rPr>
          <w:noProof/>
        </w:rPr>
        <w:t>102</w:t>
      </w:r>
      <w:r>
        <w:rPr>
          <w:noProof/>
        </w:rPr>
        <w:fldChar w:fldCharType="end"/>
      </w:r>
    </w:p>
    <w:p w14:paraId="3FE6CDBD" w14:textId="4FAA0A0F"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_Toc162964811 \h </w:instrText>
      </w:r>
      <w:r>
        <w:rPr>
          <w:noProof/>
        </w:rPr>
      </w:r>
      <w:r>
        <w:rPr>
          <w:noProof/>
        </w:rPr>
        <w:fldChar w:fldCharType="separate"/>
      </w:r>
      <w:r>
        <w:rPr>
          <w:noProof/>
        </w:rPr>
        <w:t>105</w:t>
      </w:r>
      <w:r>
        <w:rPr>
          <w:noProof/>
        </w:rPr>
        <w:fldChar w:fldCharType="end"/>
      </w:r>
    </w:p>
    <w:p w14:paraId="146F9C70" w14:textId="6D62729F"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_Toc162964812 \h </w:instrText>
      </w:r>
      <w:r>
        <w:rPr>
          <w:noProof/>
        </w:rPr>
      </w:r>
      <w:r>
        <w:rPr>
          <w:noProof/>
        </w:rPr>
        <w:fldChar w:fldCharType="separate"/>
      </w:r>
      <w:r>
        <w:rPr>
          <w:noProof/>
        </w:rPr>
        <w:t>105</w:t>
      </w:r>
      <w:r>
        <w:rPr>
          <w:noProof/>
        </w:rPr>
        <w:fldChar w:fldCharType="end"/>
      </w:r>
    </w:p>
    <w:p w14:paraId="18D120D3" w14:textId="2BA6D2E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_Toc162964813 \h </w:instrText>
      </w:r>
      <w:r>
        <w:rPr>
          <w:noProof/>
        </w:rPr>
      </w:r>
      <w:r>
        <w:rPr>
          <w:noProof/>
        </w:rPr>
        <w:fldChar w:fldCharType="separate"/>
      </w:r>
      <w:r>
        <w:rPr>
          <w:noProof/>
        </w:rPr>
        <w:t>109</w:t>
      </w:r>
      <w:r>
        <w:rPr>
          <w:noProof/>
        </w:rPr>
        <w:fldChar w:fldCharType="end"/>
      </w:r>
    </w:p>
    <w:p w14:paraId="29E4F19B" w14:textId="1CB907C1"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_Toc162964814 \h </w:instrText>
      </w:r>
      <w:r>
        <w:rPr>
          <w:noProof/>
        </w:rPr>
      </w:r>
      <w:r>
        <w:rPr>
          <w:noProof/>
        </w:rPr>
        <w:fldChar w:fldCharType="separate"/>
      </w:r>
      <w:r>
        <w:rPr>
          <w:noProof/>
        </w:rPr>
        <w:t>109</w:t>
      </w:r>
      <w:r>
        <w:rPr>
          <w:noProof/>
        </w:rPr>
        <w:fldChar w:fldCharType="end"/>
      </w:r>
    </w:p>
    <w:p w14:paraId="4F158E91" w14:textId="3B21A948"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8.4.2.6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_Toc162964815 \h </w:instrText>
      </w:r>
      <w:r>
        <w:rPr>
          <w:noProof/>
        </w:rPr>
      </w:r>
      <w:r>
        <w:rPr>
          <w:noProof/>
        </w:rPr>
        <w:fldChar w:fldCharType="separate"/>
      </w:r>
      <w:r>
        <w:rPr>
          <w:noProof/>
        </w:rPr>
        <w:t>110</w:t>
      </w:r>
      <w:r>
        <w:rPr>
          <w:noProof/>
        </w:rPr>
        <w:fldChar w:fldCharType="end"/>
      </w:r>
    </w:p>
    <w:p w14:paraId="090B208E" w14:textId="2270FD8A"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8.4.2.7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_Toc162964816 \h </w:instrText>
      </w:r>
      <w:r>
        <w:rPr>
          <w:noProof/>
        </w:rPr>
      </w:r>
      <w:r>
        <w:rPr>
          <w:noProof/>
        </w:rPr>
        <w:fldChar w:fldCharType="separate"/>
      </w:r>
      <w:r>
        <w:rPr>
          <w:noProof/>
        </w:rPr>
        <w:t>112</w:t>
      </w:r>
      <w:r>
        <w:rPr>
          <w:noProof/>
        </w:rPr>
        <w:fldChar w:fldCharType="end"/>
      </w:r>
    </w:p>
    <w:p w14:paraId="0AEC8CD4" w14:textId="70E33738"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8.4.2.8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_Toc162964817 \h </w:instrText>
      </w:r>
      <w:r>
        <w:rPr>
          <w:noProof/>
        </w:rPr>
      </w:r>
      <w:r>
        <w:rPr>
          <w:noProof/>
        </w:rPr>
        <w:fldChar w:fldCharType="separate"/>
      </w:r>
      <w:r>
        <w:rPr>
          <w:noProof/>
        </w:rPr>
        <w:t>117</w:t>
      </w:r>
      <w:r>
        <w:rPr>
          <w:noProof/>
        </w:rPr>
        <w:fldChar w:fldCharType="end"/>
      </w:r>
    </w:p>
    <w:p w14:paraId="2FE35F0F" w14:textId="72EC79E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8.4.2.9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_Toc162964818 \h </w:instrText>
      </w:r>
      <w:r>
        <w:rPr>
          <w:noProof/>
        </w:rPr>
      </w:r>
      <w:r>
        <w:rPr>
          <w:noProof/>
        </w:rPr>
        <w:fldChar w:fldCharType="separate"/>
      </w:r>
      <w:r>
        <w:rPr>
          <w:noProof/>
        </w:rPr>
        <w:t>117</w:t>
      </w:r>
      <w:r>
        <w:rPr>
          <w:noProof/>
        </w:rPr>
        <w:fldChar w:fldCharType="end"/>
      </w:r>
    </w:p>
    <w:p w14:paraId="40C28536" w14:textId="18EFAB6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8.4.2.10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_Toc162964819 \h </w:instrText>
      </w:r>
      <w:r>
        <w:rPr>
          <w:noProof/>
        </w:rPr>
      </w:r>
      <w:r>
        <w:rPr>
          <w:noProof/>
        </w:rPr>
        <w:fldChar w:fldCharType="separate"/>
      </w:r>
      <w:r>
        <w:rPr>
          <w:noProof/>
        </w:rPr>
        <w:t>117</w:t>
      </w:r>
      <w:r>
        <w:rPr>
          <w:noProof/>
        </w:rPr>
        <w:fldChar w:fldCharType="end"/>
      </w:r>
    </w:p>
    <w:p w14:paraId="017D3C64" w14:textId="3CF3469C"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8.4.2.11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_Toc162964820 \h </w:instrText>
      </w:r>
      <w:r>
        <w:rPr>
          <w:noProof/>
        </w:rPr>
      </w:r>
      <w:r>
        <w:rPr>
          <w:noProof/>
        </w:rPr>
        <w:fldChar w:fldCharType="separate"/>
      </w:r>
      <w:r>
        <w:rPr>
          <w:noProof/>
        </w:rPr>
        <w:t>117</w:t>
      </w:r>
      <w:r>
        <w:rPr>
          <w:noProof/>
        </w:rPr>
        <w:fldChar w:fldCharType="end"/>
      </w:r>
    </w:p>
    <w:p w14:paraId="3C827EA7" w14:textId="12997923"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8.4.2.12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_Toc162964821 \h </w:instrText>
      </w:r>
      <w:r>
        <w:rPr>
          <w:noProof/>
        </w:rPr>
      </w:r>
      <w:r>
        <w:rPr>
          <w:noProof/>
        </w:rPr>
        <w:fldChar w:fldCharType="separate"/>
      </w:r>
      <w:r>
        <w:rPr>
          <w:noProof/>
        </w:rPr>
        <w:t>117</w:t>
      </w:r>
      <w:r>
        <w:rPr>
          <w:noProof/>
        </w:rPr>
        <w:fldChar w:fldCharType="end"/>
      </w:r>
    </w:p>
    <w:p w14:paraId="75419A97" w14:textId="62C06A57" w:rsidR="003A2B22" w:rsidRDefault="003A2B22">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MCVideo configuration management documents</w:t>
      </w:r>
      <w:r>
        <w:rPr>
          <w:noProof/>
        </w:rPr>
        <w:tab/>
      </w:r>
      <w:r>
        <w:rPr>
          <w:noProof/>
        </w:rPr>
        <w:fldChar w:fldCharType="begin" w:fldLock="1"/>
      </w:r>
      <w:r>
        <w:rPr>
          <w:noProof/>
        </w:rPr>
        <w:instrText xml:space="preserve"> PAGEREF _Toc162964822 \h </w:instrText>
      </w:r>
      <w:r>
        <w:rPr>
          <w:noProof/>
        </w:rPr>
      </w:r>
      <w:r>
        <w:rPr>
          <w:noProof/>
        </w:rPr>
        <w:fldChar w:fldCharType="separate"/>
      </w:r>
      <w:r>
        <w:rPr>
          <w:noProof/>
        </w:rPr>
        <w:t>117</w:t>
      </w:r>
      <w:r>
        <w:rPr>
          <w:noProof/>
        </w:rPr>
        <w:fldChar w:fldCharType="end"/>
      </w:r>
    </w:p>
    <w:p w14:paraId="70D49AEC" w14:textId="641A8742"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_Toc162964823 \h </w:instrText>
      </w:r>
      <w:r>
        <w:rPr>
          <w:noProof/>
        </w:rPr>
      </w:r>
      <w:r>
        <w:rPr>
          <w:noProof/>
        </w:rPr>
        <w:fldChar w:fldCharType="separate"/>
      </w:r>
      <w:r>
        <w:rPr>
          <w:noProof/>
        </w:rPr>
        <w:t>117</w:t>
      </w:r>
      <w:r>
        <w:rPr>
          <w:noProof/>
        </w:rPr>
        <w:fldChar w:fldCharType="end"/>
      </w:r>
    </w:p>
    <w:p w14:paraId="27484A8B" w14:textId="5266A432"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sidRPr="00D428F5">
        <w:rPr>
          <w:noProof/>
          <w:lang w:val="fr-FR"/>
        </w:rPr>
        <w:t>9.2</w:t>
      </w:r>
      <w:r>
        <w:rPr>
          <w:rFonts w:asciiTheme="minorHAnsi" w:eastAsiaTheme="minorEastAsia" w:hAnsiTheme="minorHAnsi" w:cstheme="minorBidi"/>
          <w:noProof/>
          <w:kern w:val="2"/>
          <w:sz w:val="22"/>
          <w:szCs w:val="22"/>
          <w:lang w:eastAsia="en-GB"/>
          <w14:ligatures w14:val="standardContextual"/>
        </w:rPr>
        <w:tab/>
      </w:r>
      <w:r w:rsidRPr="00D428F5">
        <w:rPr>
          <w:noProof/>
          <w:lang w:val="fr-FR"/>
        </w:rPr>
        <w:t>MCVideo UE configuration document</w:t>
      </w:r>
      <w:r>
        <w:rPr>
          <w:noProof/>
        </w:rPr>
        <w:tab/>
      </w:r>
      <w:r>
        <w:rPr>
          <w:noProof/>
        </w:rPr>
        <w:fldChar w:fldCharType="begin" w:fldLock="1"/>
      </w:r>
      <w:r>
        <w:rPr>
          <w:noProof/>
        </w:rPr>
        <w:instrText xml:space="preserve"> PAGEREF _Toc162964824 \h </w:instrText>
      </w:r>
      <w:r>
        <w:rPr>
          <w:noProof/>
        </w:rPr>
      </w:r>
      <w:r>
        <w:rPr>
          <w:noProof/>
        </w:rPr>
        <w:fldChar w:fldCharType="separate"/>
      </w:r>
      <w:r>
        <w:rPr>
          <w:noProof/>
        </w:rPr>
        <w:t>118</w:t>
      </w:r>
      <w:r>
        <w:rPr>
          <w:noProof/>
        </w:rPr>
        <w:fldChar w:fldCharType="end"/>
      </w:r>
    </w:p>
    <w:p w14:paraId="1B608540" w14:textId="537948B4"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_Toc162964825 \h </w:instrText>
      </w:r>
      <w:r>
        <w:rPr>
          <w:noProof/>
        </w:rPr>
      </w:r>
      <w:r>
        <w:rPr>
          <w:noProof/>
        </w:rPr>
        <w:fldChar w:fldCharType="separate"/>
      </w:r>
      <w:r>
        <w:rPr>
          <w:noProof/>
        </w:rPr>
        <w:t>118</w:t>
      </w:r>
      <w:r>
        <w:rPr>
          <w:noProof/>
        </w:rPr>
        <w:fldChar w:fldCharType="end"/>
      </w:r>
    </w:p>
    <w:p w14:paraId="60E4980D" w14:textId="1FFE828B"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9.2.1A</w:t>
      </w:r>
      <w:r>
        <w:rPr>
          <w:rFonts w:asciiTheme="minorHAnsi" w:eastAsiaTheme="minorEastAsia" w:hAnsiTheme="minorHAnsi" w:cstheme="minorBidi"/>
          <w:noProof/>
          <w:kern w:val="2"/>
          <w:sz w:val="22"/>
          <w:szCs w:val="22"/>
          <w:lang w:eastAsia="en-GB"/>
          <w14:ligatures w14:val="standardContextual"/>
        </w:rPr>
        <w:tab/>
      </w:r>
      <w:r>
        <w:rPr>
          <w:noProof/>
        </w:rPr>
        <w:t>MCVideo client access to MCVideo UE configuration documents</w:t>
      </w:r>
      <w:r>
        <w:rPr>
          <w:noProof/>
        </w:rPr>
        <w:tab/>
      </w:r>
      <w:r>
        <w:rPr>
          <w:noProof/>
        </w:rPr>
        <w:fldChar w:fldCharType="begin" w:fldLock="1"/>
      </w:r>
      <w:r>
        <w:rPr>
          <w:noProof/>
        </w:rPr>
        <w:instrText xml:space="preserve"> PAGEREF _Toc162964826 \h </w:instrText>
      </w:r>
      <w:r>
        <w:rPr>
          <w:noProof/>
        </w:rPr>
      </w:r>
      <w:r>
        <w:rPr>
          <w:noProof/>
        </w:rPr>
        <w:fldChar w:fldCharType="separate"/>
      </w:r>
      <w:r>
        <w:rPr>
          <w:noProof/>
        </w:rPr>
        <w:t>118</w:t>
      </w:r>
      <w:r>
        <w:rPr>
          <w:noProof/>
        </w:rPr>
        <w:fldChar w:fldCharType="end"/>
      </w:r>
    </w:p>
    <w:p w14:paraId="3CAA2694" w14:textId="121972F2"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_Toc162964827 \h </w:instrText>
      </w:r>
      <w:r>
        <w:rPr>
          <w:noProof/>
        </w:rPr>
      </w:r>
      <w:r>
        <w:rPr>
          <w:noProof/>
        </w:rPr>
        <w:fldChar w:fldCharType="separate"/>
      </w:r>
      <w:r>
        <w:rPr>
          <w:noProof/>
        </w:rPr>
        <w:t>118</w:t>
      </w:r>
      <w:r>
        <w:rPr>
          <w:noProof/>
        </w:rPr>
        <w:fldChar w:fldCharType="end"/>
      </w:r>
    </w:p>
    <w:p w14:paraId="6696DF45" w14:textId="0F16D88B"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_Toc162964828 \h </w:instrText>
      </w:r>
      <w:r>
        <w:rPr>
          <w:noProof/>
        </w:rPr>
      </w:r>
      <w:r>
        <w:rPr>
          <w:noProof/>
        </w:rPr>
        <w:fldChar w:fldCharType="separate"/>
      </w:r>
      <w:r>
        <w:rPr>
          <w:noProof/>
        </w:rPr>
        <w:t>118</w:t>
      </w:r>
      <w:r>
        <w:rPr>
          <w:noProof/>
        </w:rPr>
        <w:fldChar w:fldCharType="end"/>
      </w:r>
    </w:p>
    <w:p w14:paraId="45003C4C" w14:textId="3B0B2F10"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_Toc162964829 \h </w:instrText>
      </w:r>
      <w:r>
        <w:rPr>
          <w:noProof/>
        </w:rPr>
      </w:r>
      <w:r>
        <w:rPr>
          <w:noProof/>
        </w:rPr>
        <w:fldChar w:fldCharType="separate"/>
      </w:r>
      <w:r>
        <w:rPr>
          <w:noProof/>
        </w:rPr>
        <w:t>119</w:t>
      </w:r>
      <w:r>
        <w:rPr>
          <w:noProof/>
        </w:rPr>
        <w:fldChar w:fldCharType="end"/>
      </w:r>
    </w:p>
    <w:p w14:paraId="35160E78" w14:textId="47E934D4"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_Toc162964830 \h </w:instrText>
      </w:r>
      <w:r>
        <w:rPr>
          <w:noProof/>
        </w:rPr>
      </w:r>
      <w:r>
        <w:rPr>
          <w:noProof/>
        </w:rPr>
        <w:fldChar w:fldCharType="separate"/>
      </w:r>
      <w:r>
        <w:rPr>
          <w:noProof/>
        </w:rPr>
        <w:t>120</w:t>
      </w:r>
      <w:r>
        <w:rPr>
          <w:noProof/>
        </w:rPr>
        <w:fldChar w:fldCharType="end"/>
      </w:r>
    </w:p>
    <w:p w14:paraId="2A35E9C9" w14:textId="5A286BE8"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_Toc162964831 \h </w:instrText>
      </w:r>
      <w:r>
        <w:rPr>
          <w:noProof/>
        </w:rPr>
      </w:r>
      <w:r>
        <w:rPr>
          <w:noProof/>
        </w:rPr>
        <w:fldChar w:fldCharType="separate"/>
      </w:r>
      <w:r>
        <w:rPr>
          <w:noProof/>
        </w:rPr>
        <w:t>122</w:t>
      </w:r>
      <w:r>
        <w:rPr>
          <w:noProof/>
        </w:rPr>
        <w:fldChar w:fldCharType="end"/>
      </w:r>
    </w:p>
    <w:p w14:paraId="715695D7" w14:textId="418322A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_Toc162964832 \h </w:instrText>
      </w:r>
      <w:r>
        <w:rPr>
          <w:noProof/>
        </w:rPr>
      </w:r>
      <w:r>
        <w:rPr>
          <w:noProof/>
        </w:rPr>
        <w:fldChar w:fldCharType="separate"/>
      </w:r>
      <w:r>
        <w:rPr>
          <w:noProof/>
        </w:rPr>
        <w:t>122</w:t>
      </w:r>
      <w:r>
        <w:rPr>
          <w:noProof/>
        </w:rPr>
        <w:fldChar w:fldCharType="end"/>
      </w:r>
    </w:p>
    <w:p w14:paraId="21BF406F" w14:textId="00B784FF"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_Toc162964833 \h </w:instrText>
      </w:r>
      <w:r>
        <w:rPr>
          <w:noProof/>
        </w:rPr>
      </w:r>
      <w:r>
        <w:rPr>
          <w:noProof/>
        </w:rPr>
        <w:fldChar w:fldCharType="separate"/>
      </w:r>
      <w:r>
        <w:rPr>
          <w:noProof/>
        </w:rPr>
        <w:t>122</w:t>
      </w:r>
      <w:r>
        <w:rPr>
          <w:noProof/>
        </w:rPr>
        <w:fldChar w:fldCharType="end"/>
      </w:r>
    </w:p>
    <w:p w14:paraId="4117A862" w14:textId="1B13AF6B"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_Toc162964834 \h </w:instrText>
      </w:r>
      <w:r>
        <w:rPr>
          <w:noProof/>
        </w:rPr>
      </w:r>
      <w:r>
        <w:rPr>
          <w:noProof/>
        </w:rPr>
        <w:fldChar w:fldCharType="separate"/>
      </w:r>
      <w:r>
        <w:rPr>
          <w:noProof/>
        </w:rPr>
        <w:t>123</w:t>
      </w:r>
      <w:r>
        <w:rPr>
          <w:noProof/>
        </w:rPr>
        <w:fldChar w:fldCharType="end"/>
      </w:r>
    </w:p>
    <w:p w14:paraId="43A38B12" w14:textId="2CADF5A0"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_Toc162964835 \h </w:instrText>
      </w:r>
      <w:r>
        <w:rPr>
          <w:noProof/>
        </w:rPr>
      </w:r>
      <w:r>
        <w:rPr>
          <w:noProof/>
        </w:rPr>
        <w:fldChar w:fldCharType="separate"/>
      </w:r>
      <w:r>
        <w:rPr>
          <w:noProof/>
        </w:rPr>
        <w:t>125</w:t>
      </w:r>
      <w:r>
        <w:rPr>
          <w:noProof/>
        </w:rPr>
        <w:fldChar w:fldCharType="end"/>
      </w:r>
    </w:p>
    <w:p w14:paraId="741B18B6" w14:textId="7C79535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_Toc162964836 \h </w:instrText>
      </w:r>
      <w:r>
        <w:rPr>
          <w:noProof/>
        </w:rPr>
      </w:r>
      <w:r>
        <w:rPr>
          <w:noProof/>
        </w:rPr>
        <w:fldChar w:fldCharType="separate"/>
      </w:r>
      <w:r>
        <w:rPr>
          <w:noProof/>
        </w:rPr>
        <w:t>125</w:t>
      </w:r>
      <w:r>
        <w:rPr>
          <w:noProof/>
        </w:rPr>
        <w:fldChar w:fldCharType="end"/>
      </w:r>
    </w:p>
    <w:p w14:paraId="4E9002E4" w14:textId="5A7A98B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_Toc162964837 \h </w:instrText>
      </w:r>
      <w:r>
        <w:rPr>
          <w:noProof/>
        </w:rPr>
      </w:r>
      <w:r>
        <w:rPr>
          <w:noProof/>
        </w:rPr>
        <w:fldChar w:fldCharType="separate"/>
      </w:r>
      <w:r>
        <w:rPr>
          <w:noProof/>
        </w:rPr>
        <w:t>125</w:t>
      </w:r>
      <w:r>
        <w:rPr>
          <w:noProof/>
        </w:rPr>
        <w:fldChar w:fldCharType="end"/>
      </w:r>
    </w:p>
    <w:p w14:paraId="05CBB993" w14:textId="49F3B1A1"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_Toc162964838 \h </w:instrText>
      </w:r>
      <w:r>
        <w:rPr>
          <w:noProof/>
        </w:rPr>
      </w:r>
      <w:r>
        <w:rPr>
          <w:noProof/>
        </w:rPr>
        <w:fldChar w:fldCharType="separate"/>
      </w:r>
      <w:r>
        <w:rPr>
          <w:noProof/>
        </w:rPr>
        <w:t>125</w:t>
      </w:r>
      <w:r>
        <w:rPr>
          <w:noProof/>
        </w:rPr>
        <w:fldChar w:fldCharType="end"/>
      </w:r>
    </w:p>
    <w:p w14:paraId="739B0096" w14:textId="4F4B0184"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_Toc162964839 \h </w:instrText>
      </w:r>
      <w:r>
        <w:rPr>
          <w:noProof/>
        </w:rPr>
      </w:r>
      <w:r>
        <w:rPr>
          <w:noProof/>
        </w:rPr>
        <w:fldChar w:fldCharType="separate"/>
      </w:r>
      <w:r>
        <w:rPr>
          <w:noProof/>
        </w:rPr>
        <w:t>125</w:t>
      </w:r>
      <w:r>
        <w:rPr>
          <w:noProof/>
        </w:rPr>
        <w:fldChar w:fldCharType="end"/>
      </w:r>
    </w:p>
    <w:p w14:paraId="1C725F93" w14:textId="39C3F48D"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MCVideo user profile configuration document</w:t>
      </w:r>
      <w:r>
        <w:rPr>
          <w:noProof/>
        </w:rPr>
        <w:tab/>
      </w:r>
      <w:r>
        <w:rPr>
          <w:noProof/>
        </w:rPr>
        <w:fldChar w:fldCharType="begin" w:fldLock="1"/>
      </w:r>
      <w:r>
        <w:rPr>
          <w:noProof/>
        </w:rPr>
        <w:instrText xml:space="preserve"> PAGEREF _Toc162964840 \h </w:instrText>
      </w:r>
      <w:r>
        <w:rPr>
          <w:noProof/>
        </w:rPr>
      </w:r>
      <w:r>
        <w:rPr>
          <w:noProof/>
        </w:rPr>
        <w:fldChar w:fldCharType="separate"/>
      </w:r>
      <w:r>
        <w:rPr>
          <w:noProof/>
        </w:rPr>
        <w:t>125</w:t>
      </w:r>
      <w:r>
        <w:rPr>
          <w:noProof/>
        </w:rPr>
        <w:fldChar w:fldCharType="end"/>
      </w:r>
    </w:p>
    <w:p w14:paraId="6AC93F39" w14:textId="12C6FBCC"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_Toc162964841 \h </w:instrText>
      </w:r>
      <w:r>
        <w:rPr>
          <w:noProof/>
        </w:rPr>
      </w:r>
      <w:r>
        <w:rPr>
          <w:noProof/>
        </w:rPr>
        <w:fldChar w:fldCharType="separate"/>
      </w:r>
      <w:r>
        <w:rPr>
          <w:noProof/>
        </w:rPr>
        <w:t>125</w:t>
      </w:r>
      <w:r>
        <w:rPr>
          <w:noProof/>
        </w:rPr>
        <w:fldChar w:fldCharType="end"/>
      </w:r>
    </w:p>
    <w:p w14:paraId="458B7015" w14:textId="67E1288D"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9.3.1A</w:t>
      </w:r>
      <w:r>
        <w:rPr>
          <w:rFonts w:asciiTheme="minorHAnsi" w:eastAsiaTheme="minorEastAsia" w:hAnsiTheme="minorHAnsi" w:cstheme="minorBidi"/>
          <w:noProof/>
          <w:kern w:val="2"/>
          <w:sz w:val="22"/>
          <w:szCs w:val="22"/>
          <w:lang w:eastAsia="en-GB"/>
          <w14:ligatures w14:val="standardContextual"/>
        </w:rPr>
        <w:tab/>
      </w:r>
      <w:r>
        <w:rPr>
          <w:noProof/>
        </w:rPr>
        <w:t>MCVideo client access to MCVideo user profile documents</w:t>
      </w:r>
      <w:r>
        <w:rPr>
          <w:noProof/>
        </w:rPr>
        <w:tab/>
      </w:r>
      <w:r>
        <w:rPr>
          <w:noProof/>
        </w:rPr>
        <w:fldChar w:fldCharType="begin" w:fldLock="1"/>
      </w:r>
      <w:r>
        <w:rPr>
          <w:noProof/>
        </w:rPr>
        <w:instrText xml:space="preserve"> PAGEREF _Toc162964842 \h </w:instrText>
      </w:r>
      <w:r>
        <w:rPr>
          <w:noProof/>
        </w:rPr>
      </w:r>
      <w:r>
        <w:rPr>
          <w:noProof/>
        </w:rPr>
        <w:fldChar w:fldCharType="separate"/>
      </w:r>
      <w:r>
        <w:rPr>
          <w:noProof/>
        </w:rPr>
        <w:t>126</w:t>
      </w:r>
      <w:r>
        <w:rPr>
          <w:noProof/>
        </w:rPr>
        <w:fldChar w:fldCharType="end"/>
      </w:r>
    </w:p>
    <w:p w14:paraId="1157B192" w14:textId="492DF1CC"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_Toc162964843 \h </w:instrText>
      </w:r>
      <w:r>
        <w:rPr>
          <w:noProof/>
        </w:rPr>
      </w:r>
      <w:r>
        <w:rPr>
          <w:noProof/>
        </w:rPr>
        <w:fldChar w:fldCharType="separate"/>
      </w:r>
      <w:r>
        <w:rPr>
          <w:noProof/>
        </w:rPr>
        <w:t>126</w:t>
      </w:r>
      <w:r>
        <w:rPr>
          <w:noProof/>
        </w:rPr>
        <w:fldChar w:fldCharType="end"/>
      </w:r>
    </w:p>
    <w:p w14:paraId="6C43DCA4" w14:textId="5A1CB06D"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_Toc162964844 \h </w:instrText>
      </w:r>
      <w:r>
        <w:rPr>
          <w:noProof/>
        </w:rPr>
      </w:r>
      <w:r>
        <w:rPr>
          <w:noProof/>
        </w:rPr>
        <w:fldChar w:fldCharType="separate"/>
      </w:r>
      <w:r>
        <w:rPr>
          <w:noProof/>
        </w:rPr>
        <w:t>126</w:t>
      </w:r>
      <w:r>
        <w:rPr>
          <w:noProof/>
        </w:rPr>
        <w:fldChar w:fldCharType="end"/>
      </w:r>
    </w:p>
    <w:p w14:paraId="02747F09" w14:textId="469B97F3"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_Toc162964845 \h </w:instrText>
      </w:r>
      <w:r>
        <w:rPr>
          <w:noProof/>
        </w:rPr>
      </w:r>
      <w:r>
        <w:rPr>
          <w:noProof/>
        </w:rPr>
        <w:fldChar w:fldCharType="separate"/>
      </w:r>
      <w:r>
        <w:rPr>
          <w:noProof/>
        </w:rPr>
        <w:t>131</w:t>
      </w:r>
      <w:r>
        <w:rPr>
          <w:noProof/>
        </w:rPr>
        <w:fldChar w:fldCharType="end"/>
      </w:r>
    </w:p>
    <w:p w14:paraId="4A3A2EB2" w14:textId="632A0901"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_Toc162964846 \h </w:instrText>
      </w:r>
      <w:r>
        <w:rPr>
          <w:noProof/>
        </w:rPr>
      </w:r>
      <w:r>
        <w:rPr>
          <w:noProof/>
        </w:rPr>
        <w:fldChar w:fldCharType="separate"/>
      </w:r>
      <w:r>
        <w:rPr>
          <w:noProof/>
        </w:rPr>
        <w:t>131</w:t>
      </w:r>
      <w:r>
        <w:rPr>
          <w:noProof/>
        </w:rPr>
        <w:fldChar w:fldCharType="end"/>
      </w:r>
    </w:p>
    <w:p w14:paraId="351E45DF" w14:textId="78E4778C"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_Toc162964847 \h </w:instrText>
      </w:r>
      <w:r>
        <w:rPr>
          <w:noProof/>
        </w:rPr>
      </w:r>
      <w:r>
        <w:rPr>
          <w:noProof/>
        </w:rPr>
        <w:fldChar w:fldCharType="separate"/>
      </w:r>
      <w:r>
        <w:rPr>
          <w:noProof/>
        </w:rPr>
        <w:t>138</w:t>
      </w:r>
      <w:r>
        <w:rPr>
          <w:noProof/>
        </w:rPr>
        <w:fldChar w:fldCharType="end"/>
      </w:r>
    </w:p>
    <w:p w14:paraId="656B595F" w14:textId="16562871"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_Toc162964848 \h </w:instrText>
      </w:r>
      <w:r>
        <w:rPr>
          <w:noProof/>
        </w:rPr>
      </w:r>
      <w:r>
        <w:rPr>
          <w:noProof/>
        </w:rPr>
        <w:fldChar w:fldCharType="separate"/>
      </w:r>
      <w:r>
        <w:rPr>
          <w:noProof/>
        </w:rPr>
        <w:t>138</w:t>
      </w:r>
      <w:r>
        <w:rPr>
          <w:noProof/>
        </w:rPr>
        <w:fldChar w:fldCharType="end"/>
      </w:r>
    </w:p>
    <w:p w14:paraId="625077C9" w14:textId="52AD23FC"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_Toc162964849 \h </w:instrText>
      </w:r>
      <w:r>
        <w:rPr>
          <w:noProof/>
        </w:rPr>
      </w:r>
      <w:r>
        <w:rPr>
          <w:noProof/>
        </w:rPr>
        <w:fldChar w:fldCharType="separate"/>
      </w:r>
      <w:r>
        <w:rPr>
          <w:noProof/>
        </w:rPr>
        <w:t>138</w:t>
      </w:r>
      <w:r>
        <w:rPr>
          <w:noProof/>
        </w:rPr>
        <w:fldChar w:fldCharType="end"/>
      </w:r>
    </w:p>
    <w:p w14:paraId="441057E6" w14:textId="19FEA58A"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_Toc162964850 \h </w:instrText>
      </w:r>
      <w:r>
        <w:rPr>
          <w:noProof/>
        </w:rPr>
      </w:r>
      <w:r>
        <w:rPr>
          <w:noProof/>
        </w:rPr>
        <w:fldChar w:fldCharType="separate"/>
      </w:r>
      <w:r>
        <w:rPr>
          <w:noProof/>
        </w:rPr>
        <w:t>139</w:t>
      </w:r>
      <w:r>
        <w:rPr>
          <w:noProof/>
        </w:rPr>
        <w:fldChar w:fldCharType="end"/>
      </w:r>
    </w:p>
    <w:p w14:paraId="4208F263" w14:textId="0748A7EF"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_Toc162964851 \h </w:instrText>
      </w:r>
      <w:r>
        <w:rPr>
          <w:noProof/>
        </w:rPr>
      </w:r>
      <w:r>
        <w:rPr>
          <w:noProof/>
        </w:rPr>
        <w:fldChar w:fldCharType="separate"/>
      </w:r>
      <w:r>
        <w:rPr>
          <w:noProof/>
        </w:rPr>
        <w:t>155</w:t>
      </w:r>
      <w:r>
        <w:rPr>
          <w:noProof/>
        </w:rPr>
        <w:fldChar w:fldCharType="end"/>
      </w:r>
    </w:p>
    <w:p w14:paraId="6C47A604" w14:textId="7879A2FA"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_Toc162964852 \h </w:instrText>
      </w:r>
      <w:r>
        <w:rPr>
          <w:noProof/>
        </w:rPr>
      </w:r>
      <w:r>
        <w:rPr>
          <w:noProof/>
        </w:rPr>
        <w:fldChar w:fldCharType="separate"/>
      </w:r>
      <w:r>
        <w:rPr>
          <w:noProof/>
        </w:rPr>
        <w:t>155</w:t>
      </w:r>
      <w:r>
        <w:rPr>
          <w:noProof/>
        </w:rPr>
        <w:fldChar w:fldCharType="end"/>
      </w:r>
    </w:p>
    <w:p w14:paraId="13B8D06E" w14:textId="257B4BA2"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_Toc162964853 \h </w:instrText>
      </w:r>
      <w:r>
        <w:rPr>
          <w:noProof/>
        </w:rPr>
      </w:r>
      <w:r>
        <w:rPr>
          <w:noProof/>
        </w:rPr>
        <w:fldChar w:fldCharType="separate"/>
      </w:r>
      <w:r>
        <w:rPr>
          <w:noProof/>
        </w:rPr>
        <w:t>156</w:t>
      </w:r>
      <w:r>
        <w:rPr>
          <w:noProof/>
        </w:rPr>
        <w:fldChar w:fldCharType="end"/>
      </w:r>
    </w:p>
    <w:p w14:paraId="3420D1DF" w14:textId="2049BED3"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_Toc162964854 \h </w:instrText>
      </w:r>
      <w:r>
        <w:rPr>
          <w:noProof/>
        </w:rPr>
      </w:r>
      <w:r>
        <w:rPr>
          <w:noProof/>
        </w:rPr>
        <w:fldChar w:fldCharType="separate"/>
      </w:r>
      <w:r>
        <w:rPr>
          <w:noProof/>
        </w:rPr>
        <w:t>156</w:t>
      </w:r>
      <w:r>
        <w:rPr>
          <w:noProof/>
        </w:rPr>
        <w:fldChar w:fldCharType="end"/>
      </w:r>
    </w:p>
    <w:p w14:paraId="6A201D8B" w14:textId="472A45A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_Toc162964855 \h </w:instrText>
      </w:r>
      <w:r>
        <w:rPr>
          <w:noProof/>
        </w:rPr>
      </w:r>
      <w:r>
        <w:rPr>
          <w:noProof/>
        </w:rPr>
        <w:fldChar w:fldCharType="separate"/>
      </w:r>
      <w:r>
        <w:rPr>
          <w:noProof/>
        </w:rPr>
        <w:t>156</w:t>
      </w:r>
      <w:r>
        <w:rPr>
          <w:noProof/>
        </w:rPr>
        <w:fldChar w:fldCharType="end"/>
      </w:r>
    </w:p>
    <w:p w14:paraId="6D1A4CE9" w14:textId="63146A50"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sidRPr="00D428F5">
        <w:rPr>
          <w:noProof/>
          <w:lang w:val="en-US"/>
        </w:rPr>
        <w:t>9.4</w:t>
      </w:r>
      <w:r>
        <w:rPr>
          <w:rFonts w:asciiTheme="minorHAnsi" w:eastAsiaTheme="minorEastAsia" w:hAnsiTheme="minorHAnsi" w:cstheme="minorBidi"/>
          <w:noProof/>
          <w:kern w:val="2"/>
          <w:sz w:val="22"/>
          <w:szCs w:val="22"/>
          <w:lang w:eastAsia="en-GB"/>
          <w14:ligatures w14:val="standardContextual"/>
        </w:rPr>
        <w:tab/>
      </w:r>
      <w:r w:rsidRPr="00D428F5">
        <w:rPr>
          <w:noProof/>
          <w:lang w:val="en-US"/>
        </w:rPr>
        <w:t>MCVideo service configuration document</w:t>
      </w:r>
      <w:r>
        <w:rPr>
          <w:noProof/>
        </w:rPr>
        <w:tab/>
      </w:r>
      <w:r>
        <w:rPr>
          <w:noProof/>
        </w:rPr>
        <w:fldChar w:fldCharType="begin" w:fldLock="1"/>
      </w:r>
      <w:r>
        <w:rPr>
          <w:noProof/>
        </w:rPr>
        <w:instrText xml:space="preserve"> PAGEREF _Toc162964856 \h </w:instrText>
      </w:r>
      <w:r>
        <w:rPr>
          <w:noProof/>
        </w:rPr>
      </w:r>
      <w:r>
        <w:rPr>
          <w:noProof/>
        </w:rPr>
        <w:fldChar w:fldCharType="separate"/>
      </w:r>
      <w:r>
        <w:rPr>
          <w:noProof/>
        </w:rPr>
        <w:t>156</w:t>
      </w:r>
      <w:r>
        <w:rPr>
          <w:noProof/>
        </w:rPr>
        <w:fldChar w:fldCharType="end"/>
      </w:r>
    </w:p>
    <w:p w14:paraId="25058AAC" w14:textId="01D34DDC"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_Toc162964857 \h </w:instrText>
      </w:r>
      <w:r>
        <w:rPr>
          <w:noProof/>
        </w:rPr>
      </w:r>
      <w:r>
        <w:rPr>
          <w:noProof/>
        </w:rPr>
        <w:fldChar w:fldCharType="separate"/>
      </w:r>
      <w:r>
        <w:rPr>
          <w:noProof/>
        </w:rPr>
        <w:t>156</w:t>
      </w:r>
      <w:r>
        <w:rPr>
          <w:noProof/>
        </w:rPr>
        <w:fldChar w:fldCharType="end"/>
      </w:r>
    </w:p>
    <w:p w14:paraId="60A59E0E" w14:textId="2A0BD3E4"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_Toc162964858 \h </w:instrText>
      </w:r>
      <w:r>
        <w:rPr>
          <w:noProof/>
        </w:rPr>
      </w:r>
      <w:r>
        <w:rPr>
          <w:noProof/>
        </w:rPr>
        <w:fldChar w:fldCharType="separate"/>
      </w:r>
      <w:r>
        <w:rPr>
          <w:noProof/>
        </w:rPr>
        <w:t>156</w:t>
      </w:r>
      <w:r>
        <w:rPr>
          <w:noProof/>
        </w:rPr>
        <w:fldChar w:fldCharType="end"/>
      </w:r>
    </w:p>
    <w:p w14:paraId="4CAD7A6B" w14:textId="5A45A8E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_Toc162964859 \h </w:instrText>
      </w:r>
      <w:r>
        <w:rPr>
          <w:noProof/>
        </w:rPr>
      </w:r>
      <w:r>
        <w:rPr>
          <w:noProof/>
        </w:rPr>
        <w:fldChar w:fldCharType="separate"/>
      </w:r>
      <w:r>
        <w:rPr>
          <w:noProof/>
        </w:rPr>
        <w:t>156</w:t>
      </w:r>
      <w:r>
        <w:rPr>
          <w:noProof/>
        </w:rPr>
        <w:fldChar w:fldCharType="end"/>
      </w:r>
    </w:p>
    <w:p w14:paraId="363E33F6" w14:textId="7EF69C45"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_Toc162964860 \h </w:instrText>
      </w:r>
      <w:r>
        <w:rPr>
          <w:noProof/>
        </w:rPr>
      </w:r>
      <w:r>
        <w:rPr>
          <w:noProof/>
        </w:rPr>
        <w:fldChar w:fldCharType="separate"/>
      </w:r>
      <w:r>
        <w:rPr>
          <w:noProof/>
        </w:rPr>
        <w:t>158</w:t>
      </w:r>
      <w:r>
        <w:rPr>
          <w:noProof/>
        </w:rPr>
        <w:fldChar w:fldCharType="end"/>
      </w:r>
    </w:p>
    <w:p w14:paraId="0B5C3D16" w14:textId="59D26FA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_Toc162964861 \h </w:instrText>
      </w:r>
      <w:r>
        <w:rPr>
          <w:noProof/>
        </w:rPr>
      </w:r>
      <w:r>
        <w:rPr>
          <w:noProof/>
        </w:rPr>
        <w:fldChar w:fldCharType="separate"/>
      </w:r>
      <w:r>
        <w:rPr>
          <w:noProof/>
        </w:rPr>
        <w:t>158</w:t>
      </w:r>
      <w:r>
        <w:rPr>
          <w:noProof/>
        </w:rPr>
        <w:fldChar w:fldCharType="end"/>
      </w:r>
    </w:p>
    <w:p w14:paraId="6CA02ADD" w14:textId="32198E40"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9.4.2.4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_Toc162964862 \h </w:instrText>
      </w:r>
      <w:r>
        <w:rPr>
          <w:noProof/>
        </w:rPr>
      </w:r>
      <w:r>
        <w:rPr>
          <w:noProof/>
        </w:rPr>
        <w:fldChar w:fldCharType="separate"/>
      </w:r>
      <w:r>
        <w:rPr>
          <w:noProof/>
        </w:rPr>
        <w:t>161</w:t>
      </w:r>
      <w:r>
        <w:rPr>
          <w:noProof/>
        </w:rPr>
        <w:fldChar w:fldCharType="end"/>
      </w:r>
    </w:p>
    <w:p w14:paraId="57995120" w14:textId="358AA48F"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9.4.2.5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_Toc162964863 \h </w:instrText>
      </w:r>
      <w:r>
        <w:rPr>
          <w:noProof/>
        </w:rPr>
      </w:r>
      <w:r>
        <w:rPr>
          <w:noProof/>
        </w:rPr>
        <w:fldChar w:fldCharType="separate"/>
      </w:r>
      <w:r>
        <w:rPr>
          <w:noProof/>
        </w:rPr>
        <w:t>161</w:t>
      </w:r>
      <w:r>
        <w:rPr>
          <w:noProof/>
        </w:rPr>
        <w:fldChar w:fldCharType="end"/>
      </w:r>
    </w:p>
    <w:p w14:paraId="2FCA27BF" w14:textId="4CF14772"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9.4.2.6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_Toc162964864 \h </w:instrText>
      </w:r>
      <w:r>
        <w:rPr>
          <w:noProof/>
        </w:rPr>
      </w:r>
      <w:r>
        <w:rPr>
          <w:noProof/>
        </w:rPr>
        <w:fldChar w:fldCharType="separate"/>
      </w:r>
      <w:r>
        <w:rPr>
          <w:noProof/>
        </w:rPr>
        <w:t>161</w:t>
      </w:r>
      <w:r>
        <w:rPr>
          <w:noProof/>
        </w:rPr>
        <w:fldChar w:fldCharType="end"/>
      </w:r>
    </w:p>
    <w:p w14:paraId="79638C2C" w14:textId="5446CCB5"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9.4.2.7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_Toc162964865 \h </w:instrText>
      </w:r>
      <w:r>
        <w:rPr>
          <w:noProof/>
        </w:rPr>
      </w:r>
      <w:r>
        <w:rPr>
          <w:noProof/>
        </w:rPr>
        <w:fldChar w:fldCharType="separate"/>
      </w:r>
      <w:r>
        <w:rPr>
          <w:noProof/>
        </w:rPr>
        <w:t>164</w:t>
      </w:r>
      <w:r>
        <w:rPr>
          <w:noProof/>
        </w:rPr>
        <w:fldChar w:fldCharType="end"/>
      </w:r>
    </w:p>
    <w:p w14:paraId="7B056041" w14:textId="3929B92A"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9.4.2.8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_Toc162964866 \h </w:instrText>
      </w:r>
      <w:r>
        <w:rPr>
          <w:noProof/>
        </w:rPr>
      </w:r>
      <w:r>
        <w:rPr>
          <w:noProof/>
        </w:rPr>
        <w:fldChar w:fldCharType="separate"/>
      </w:r>
      <w:r>
        <w:rPr>
          <w:noProof/>
        </w:rPr>
        <w:t>166</w:t>
      </w:r>
      <w:r>
        <w:rPr>
          <w:noProof/>
        </w:rPr>
        <w:fldChar w:fldCharType="end"/>
      </w:r>
    </w:p>
    <w:p w14:paraId="184A8996" w14:textId="0E851225"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9.4.2.9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_Toc162964867 \h </w:instrText>
      </w:r>
      <w:r>
        <w:rPr>
          <w:noProof/>
        </w:rPr>
      </w:r>
      <w:r>
        <w:rPr>
          <w:noProof/>
        </w:rPr>
        <w:fldChar w:fldCharType="separate"/>
      </w:r>
      <w:r>
        <w:rPr>
          <w:noProof/>
        </w:rPr>
        <w:t>166</w:t>
      </w:r>
      <w:r>
        <w:rPr>
          <w:noProof/>
        </w:rPr>
        <w:fldChar w:fldCharType="end"/>
      </w:r>
    </w:p>
    <w:p w14:paraId="7E8D0F96" w14:textId="2AB2E853"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9.4.2.10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_Toc162964868 \h </w:instrText>
      </w:r>
      <w:r>
        <w:rPr>
          <w:noProof/>
        </w:rPr>
      </w:r>
      <w:r>
        <w:rPr>
          <w:noProof/>
        </w:rPr>
        <w:fldChar w:fldCharType="separate"/>
      </w:r>
      <w:r>
        <w:rPr>
          <w:noProof/>
        </w:rPr>
        <w:t>166</w:t>
      </w:r>
      <w:r>
        <w:rPr>
          <w:noProof/>
        </w:rPr>
        <w:fldChar w:fldCharType="end"/>
      </w:r>
    </w:p>
    <w:p w14:paraId="049BF45E" w14:textId="776C21E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9.4.2.11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_Toc162964869 \h </w:instrText>
      </w:r>
      <w:r>
        <w:rPr>
          <w:noProof/>
        </w:rPr>
      </w:r>
      <w:r>
        <w:rPr>
          <w:noProof/>
        </w:rPr>
        <w:fldChar w:fldCharType="separate"/>
      </w:r>
      <w:r>
        <w:rPr>
          <w:noProof/>
        </w:rPr>
        <w:t>166</w:t>
      </w:r>
      <w:r>
        <w:rPr>
          <w:noProof/>
        </w:rPr>
        <w:fldChar w:fldCharType="end"/>
      </w:r>
    </w:p>
    <w:p w14:paraId="6DFA6BD3" w14:textId="20E9F75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9.4.2.12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_Toc162964870 \h </w:instrText>
      </w:r>
      <w:r>
        <w:rPr>
          <w:noProof/>
        </w:rPr>
      </w:r>
      <w:r>
        <w:rPr>
          <w:noProof/>
        </w:rPr>
        <w:fldChar w:fldCharType="separate"/>
      </w:r>
      <w:r>
        <w:rPr>
          <w:noProof/>
        </w:rPr>
        <w:t>167</w:t>
      </w:r>
      <w:r>
        <w:rPr>
          <w:noProof/>
        </w:rPr>
        <w:fldChar w:fldCharType="end"/>
      </w:r>
    </w:p>
    <w:p w14:paraId="3B0767E7" w14:textId="7ADA0642" w:rsidR="003A2B22" w:rsidRDefault="003A2B22">
      <w:pPr>
        <w:pStyle w:val="TOC1"/>
        <w:rPr>
          <w:rFonts w:asciiTheme="minorHAnsi" w:eastAsiaTheme="minorEastAsia" w:hAnsiTheme="minorHAnsi" w:cstheme="minorBidi"/>
          <w:noProof/>
          <w:kern w:val="2"/>
          <w:szCs w:val="22"/>
          <w:lang w:eastAsia="en-GB"/>
          <w14:ligatures w14:val="standardContextual"/>
        </w:rPr>
      </w:pPr>
      <w:r w:rsidRPr="00D428F5">
        <w:rPr>
          <w:noProof/>
          <w:lang w:val="en-US"/>
        </w:rPr>
        <w:t>10</w:t>
      </w:r>
      <w:r>
        <w:rPr>
          <w:rFonts w:asciiTheme="minorHAnsi" w:eastAsiaTheme="minorEastAsia" w:hAnsiTheme="minorHAnsi" w:cstheme="minorBidi"/>
          <w:noProof/>
          <w:kern w:val="2"/>
          <w:szCs w:val="22"/>
          <w:lang w:eastAsia="en-GB"/>
          <w14:ligatures w14:val="standardContextual"/>
        </w:rPr>
        <w:tab/>
      </w:r>
      <w:r w:rsidRPr="00D428F5">
        <w:rPr>
          <w:noProof/>
          <w:lang w:val="en-US"/>
        </w:rPr>
        <w:t>MCData configuration management documents</w:t>
      </w:r>
      <w:r>
        <w:rPr>
          <w:noProof/>
        </w:rPr>
        <w:tab/>
      </w:r>
      <w:r>
        <w:rPr>
          <w:noProof/>
        </w:rPr>
        <w:fldChar w:fldCharType="begin" w:fldLock="1"/>
      </w:r>
      <w:r>
        <w:rPr>
          <w:noProof/>
        </w:rPr>
        <w:instrText xml:space="preserve"> PAGEREF _Toc162964871 \h </w:instrText>
      </w:r>
      <w:r>
        <w:rPr>
          <w:noProof/>
        </w:rPr>
      </w:r>
      <w:r>
        <w:rPr>
          <w:noProof/>
        </w:rPr>
        <w:fldChar w:fldCharType="separate"/>
      </w:r>
      <w:r>
        <w:rPr>
          <w:noProof/>
        </w:rPr>
        <w:t>167</w:t>
      </w:r>
      <w:r>
        <w:rPr>
          <w:noProof/>
        </w:rPr>
        <w:fldChar w:fldCharType="end"/>
      </w:r>
    </w:p>
    <w:p w14:paraId="2629D246" w14:textId="01836AB4"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_Toc162964872 \h </w:instrText>
      </w:r>
      <w:r>
        <w:rPr>
          <w:noProof/>
        </w:rPr>
      </w:r>
      <w:r>
        <w:rPr>
          <w:noProof/>
        </w:rPr>
        <w:fldChar w:fldCharType="separate"/>
      </w:r>
      <w:r>
        <w:rPr>
          <w:noProof/>
        </w:rPr>
        <w:t>167</w:t>
      </w:r>
      <w:r>
        <w:rPr>
          <w:noProof/>
        </w:rPr>
        <w:fldChar w:fldCharType="end"/>
      </w:r>
    </w:p>
    <w:p w14:paraId="2D749A9A" w14:textId="6C128E26"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sidRPr="00D428F5">
        <w:rPr>
          <w:noProof/>
          <w:lang w:val="fr-FR"/>
        </w:rPr>
        <w:t>10.2</w:t>
      </w:r>
      <w:r>
        <w:rPr>
          <w:rFonts w:asciiTheme="minorHAnsi" w:eastAsiaTheme="minorEastAsia" w:hAnsiTheme="minorHAnsi" w:cstheme="minorBidi"/>
          <w:noProof/>
          <w:kern w:val="2"/>
          <w:sz w:val="22"/>
          <w:szCs w:val="22"/>
          <w:lang w:eastAsia="en-GB"/>
          <w14:ligatures w14:val="standardContextual"/>
        </w:rPr>
        <w:tab/>
      </w:r>
      <w:r w:rsidRPr="00D428F5">
        <w:rPr>
          <w:noProof/>
          <w:lang w:val="fr-FR"/>
        </w:rPr>
        <w:t>MCData UE configuration document</w:t>
      </w:r>
      <w:r>
        <w:rPr>
          <w:noProof/>
        </w:rPr>
        <w:tab/>
      </w:r>
      <w:r>
        <w:rPr>
          <w:noProof/>
        </w:rPr>
        <w:fldChar w:fldCharType="begin" w:fldLock="1"/>
      </w:r>
      <w:r>
        <w:rPr>
          <w:noProof/>
        </w:rPr>
        <w:instrText xml:space="preserve"> PAGEREF _Toc162964873 \h </w:instrText>
      </w:r>
      <w:r>
        <w:rPr>
          <w:noProof/>
        </w:rPr>
      </w:r>
      <w:r>
        <w:rPr>
          <w:noProof/>
        </w:rPr>
        <w:fldChar w:fldCharType="separate"/>
      </w:r>
      <w:r>
        <w:rPr>
          <w:noProof/>
        </w:rPr>
        <w:t>167</w:t>
      </w:r>
      <w:r>
        <w:rPr>
          <w:noProof/>
        </w:rPr>
        <w:fldChar w:fldCharType="end"/>
      </w:r>
    </w:p>
    <w:p w14:paraId="6D5BD13F" w14:textId="484F4A4A"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_Toc162964874 \h </w:instrText>
      </w:r>
      <w:r>
        <w:rPr>
          <w:noProof/>
        </w:rPr>
      </w:r>
      <w:r>
        <w:rPr>
          <w:noProof/>
        </w:rPr>
        <w:fldChar w:fldCharType="separate"/>
      </w:r>
      <w:r>
        <w:rPr>
          <w:noProof/>
        </w:rPr>
        <w:t>167</w:t>
      </w:r>
      <w:r>
        <w:rPr>
          <w:noProof/>
        </w:rPr>
        <w:fldChar w:fldCharType="end"/>
      </w:r>
    </w:p>
    <w:p w14:paraId="76774CC7" w14:textId="05B235AB"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10.2.1A</w:t>
      </w:r>
      <w:r>
        <w:rPr>
          <w:rFonts w:asciiTheme="minorHAnsi" w:eastAsiaTheme="minorEastAsia" w:hAnsiTheme="minorHAnsi" w:cstheme="minorBidi"/>
          <w:noProof/>
          <w:kern w:val="2"/>
          <w:sz w:val="22"/>
          <w:szCs w:val="22"/>
          <w:lang w:eastAsia="en-GB"/>
          <w14:ligatures w14:val="standardContextual"/>
        </w:rPr>
        <w:tab/>
      </w:r>
      <w:r>
        <w:rPr>
          <w:noProof/>
        </w:rPr>
        <w:t>MCData client access to MCData UE configuration documents</w:t>
      </w:r>
      <w:r>
        <w:rPr>
          <w:noProof/>
        </w:rPr>
        <w:tab/>
      </w:r>
      <w:r>
        <w:rPr>
          <w:noProof/>
        </w:rPr>
        <w:fldChar w:fldCharType="begin" w:fldLock="1"/>
      </w:r>
      <w:r>
        <w:rPr>
          <w:noProof/>
        </w:rPr>
        <w:instrText xml:space="preserve"> PAGEREF _Toc162964875 \h </w:instrText>
      </w:r>
      <w:r>
        <w:rPr>
          <w:noProof/>
        </w:rPr>
      </w:r>
      <w:r>
        <w:rPr>
          <w:noProof/>
        </w:rPr>
        <w:fldChar w:fldCharType="separate"/>
      </w:r>
      <w:r>
        <w:rPr>
          <w:noProof/>
        </w:rPr>
        <w:t>167</w:t>
      </w:r>
      <w:r>
        <w:rPr>
          <w:noProof/>
        </w:rPr>
        <w:fldChar w:fldCharType="end"/>
      </w:r>
    </w:p>
    <w:p w14:paraId="59C967E6" w14:textId="63046B9E"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_Toc162964876 \h </w:instrText>
      </w:r>
      <w:r>
        <w:rPr>
          <w:noProof/>
        </w:rPr>
      </w:r>
      <w:r>
        <w:rPr>
          <w:noProof/>
        </w:rPr>
        <w:fldChar w:fldCharType="separate"/>
      </w:r>
      <w:r>
        <w:rPr>
          <w:noProof/>
        </w:rPr>
        <w:t>168</w:t>
      </w:r>
      <w:r>
        <w:rPr>
          <w:noProof/>
        </w:rPr>
        <w:fldChar w:fldCharType="end"/>
      </w:r>
    </w:p>
    <w:p w14:paraId="1EA3DB44" w14:textId="43C52AC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_Toc162964877 \h </w:instrText>
      </w:r>
      <w:r>
        <w:rPr>
          <w:noProof/>
        </w:rPr>
      </w:r>
      <w:r>
        <w:rPr>
          <w:noProof/>
        </w:rPr>
        <w:fldChar w:fldCharType="separate"/>
      </w:r>
      <w:r>
        <w:rPr>
          <w:noProof/>
        </w:rPr>
        <w:t>168</w:t>
      </w:r>
      <w:r>
        <w:rPr>
          <w:noProof/>
        </w:rPr>
        <w:fldChar w:fldCharType="end"/>
      </w:r>
    </w:p>
    <w:p w14:paraId="0F1F8B16" w14:textId="46477DA3"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_Toc162964878 \h </w:instrText>
      </w:r>
      <w:r>
        <w:rPr>
          <w:noProof/>
        </w:rPr>
      </w:r>
      <w:r>
        <w:rPr>
          <w:noProof/>
        </w:rPr>
        <w:fldChar w:fldCharType="separate"/>
      </w:r>
      <w:r>
        <w:rPr>
          <w:noProof/>
        </w:rPr>
        <w:t>169</w:t>
      </w:r>
      <w:r>
        <w:rPr>
          <w:noProof/>
        </w:rPr>
        <w:fldChar w:fldCharType="end"/>
      </w:r>
    </w:p>
    <w:p w14:paraId="48277421" w14:textId="1F296850"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_Toc162964879 \h </w:instrText>
      </w:r>
      <w:r>
        <w:rPr>
          <w:noProof/>
        </w:rPr>
      </w:r>
      <w:r>
        <w:rPr>
          <w:noProof/>
        </w:rPr>
        <w:fldChar w:fldCharType="separate"/>
      </w:r>
      <w:r>
        <w:rPr>
          <w:noProof/>
        </w:rPr>
        <w:t>169</w:t>
      </w:r>
      <w:r>
        <w:rPr>
          <w:noProof/>
        </w:rPr>
        <w:fldChar w:fldCharType="end"/>
      </w:r>
    </w:p>
    <w:p w14:paraId="2C9EE51D" w14:textId="2DA4A25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_Toc162964880 \h </w:instrText>
      </w:r>
      <w:r>
        <w:rPr>
          <w:noProof/>
        </w:rPr>
      </w:r>
      <w:r>
        <w:rPr>
          <w:noProof/>
        </w:rPr>
        <w:fldChar w:fldCharType="separate"/>
      </w:r>
      <w:r>
        <w:rPr>
          <w:noProof/>
        </w:rPr>
        <w:t>172</w:t>
      </w:r>
      <w:r>
        <w:rPr>
          <w:noProof/>
        </w:rPr>
        <w:fldChar w:fldCharType="end"/>
      </w:r>
    </w:p>
    <w:p w14:paraId="66C85C2E" w14:textId="096D9C2A"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_Toc162964881 \h </w:instrText>
      </w:r>
      <w:r>
        <w:rPr>
          <w:noProof/>
        </w:rPr>
      </w:r>
      <w:r>
        <w:rPr>
          <w:noProof/>
        </w:rPr>
        <w:fldChar w:fldCharType="separate"/>
      </w:r>
      <w:r>
        <w:rPr>
          <w:noProof/>
        </w:rPr>
        <w:t>173</w:t>
      </w:r>
      <w:r>
        <w:rPr>
          <w:noProof/>
        </w:rPr>
        <w:fldChar w:fldCharType="end"/>
      </w:r>
    </w:p>
    <w:p w14:paraId="2F8537F7" w14:textId="2F69D2B7"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_Toc162964882 \h </w:instrText>
      </w:r>
      <w:r>
        <w:rPr>
          <w:noProof/>
        </w:rPr>
      </w:r>
      <w:r>
        <w:rPr>
          <w:noProof/>
        </w:rPr>
        <w:fldChar w:fldCharType="separate"/>
      </w:r>
      <w:r>
        <w:rPr>
          <w:noProof/>
        </w:rPr>
        <w:t>173</w:t>
      </w:r>
      <w:r>
        <w:rPr>
          <w:noProof/>
        </w:rPr>
        <w:fldChar w:fldCharType="end"/>
      </w:r>
    </w:p>
    <w:p w14:paraId="24C0BDBF" w14:textId="287B2F63"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_Toc162964883 \h </w:instrText>
      </w:r>
      <w:r>
        <w:rPr>
          <w:noProof/>
        </w:rPr>
      </w:r>
      <w:r>
        <w:rPr>
          <w:noProof/>
        </w:rPr>
        <w:fldChar w:fldCharType="separate"/>
      </w:r>
      <w:r>
        <w:rPr>
          <w:noProof/>
        </w:rPr>
        <w:t>174</w:t>
      </w:r>
      <w:r>
        <w:rPr>
          <w:noProof/>
        </w:rPr>
        <w:fldChar w:fldCharType="end"/>
      </w:r>
    </w:p>
    <w:p w14:paraId="113C1903" w14:textId="34040413"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_Toc162964884 \h </w:instrText>
      </w:r>
      <w:r>
        <w:rPr>
          <w:noProof/>
        </w:rPr>
      </w:r>
      <w:r>
        <w:rPr>
          <w:noProof/>
        </w:rPr>
        <w:fldChar w:fldCharType="separate"/>
      </w:r>
      <w:r>
        <w:rPr>
          <w:noProof/>
        </w:rPr>
        <w:t>176</w:t>
      </w:r>
      <w:r>
        <w:rPr>
          <w:noProof/>
        </w:rPr>
        <w:fldChar w:fldCharType="end"/>
      </w:r>
    </w:p>
    <w:p w14:paraId="49984CA6" w14:textId="02189C5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_Toc162964885 \h </w:instrText>
      </w:r>
      <w:r>
        <w:rPr>
          <w:noProof/>
        </w:rPr>
      </w:r>
      <w:r>
        <w:rPr>
          <w:noProof/>
        </w:rPr>
        <w:fldChar w:fldCharType="separate"/>
      </w:r>
      <w:r>
        <w:rPr>
          <w:noProof/>
        </w:rPr>
        <w:t>176</w:t>
      </w:r>
      <w:r>
        <w:rPr>
          <w:noProof/>
        </w:rPr>
        <w:fldChar w:fldCharType="end"/>
      </w:r>
    </w:p>
    <w:p w14:paraId="72C15DDC" w14:textId="756B80D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_Toc162964886 \h </w:instrText>
      </w:r>
      <w:r>
        <w:rPr>
          <w:noProof/>
        </w:rPr>
      </w:r>
      <w:r>
        <w:rPr>
          <w:noProof/>
        </w:rPr>
        <w:fldChar w:fldCharType="separate"/>
      </w:r>
      <w:r>
        <w:rPr>
          <w:noProof/>
        </w:rPr>
        <w:t>176</w:t>
      </w:r>
      <w:r>
        <w:rPr>
          <w:noProof/>
        </w:rPr>
        <w:fldChar w:fldCharType="end"/>
      </w:r>
    </w:p>
    <w:p w14:paraId="7F3AADCA" w14:textId="4227B23F"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_Toc162964887 \h </w:instrText>
      </w:r>
      <w:r>
        <w:rPr>
          <w:noProof/>
        </w:rPr>
      </w:r>
      <w:r>
        <w:rPr>
          <w:noProof/>
        </w:rPr>
        <w:fldChar w:fldCharType="separate"/>
      </w:r>
      <w:r>
        <w:rPr>
          <w:noProof/>
        </w:rPr>
        <w:t>176</w:t>
      </w:r>
      <w:r>
        <w:rPr>
          <w:noProof/>
        </w:rPr>
        <w:fldChar w:fldCharType="end"/>
      </w:r>
    </w:p>
    <w:p w14:paraId="092A1BBE" w14:textId="3AA004DC"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_Toc162964888 \h </w:instrText>
      </w:r>
      <w:r>
        <w:rPr>
          <w:noProof/>
        </w:rPr>
      </w:r>
      <w:r>
        <w:rPr>
          <w:noProof/>
        </w:rPr>
        <w:fldChar w:fldCharType="separate"/>
      </w:r>
      <w:r>
        <w:rPr>
          <w:noProof/>
        </w:rPr>
        <w:t>176</w:t>
      </w:r>
      <w:r>
        <w:rPr>
          <w:noProof/>
        </w:rPr>
        <w:fldChar w:fldCharType="end"/>
      </w:r>
    </w:p>
    <w:p w14:paraId="2F76F728" w14:textId="3CAD9C9E"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MCData user profile configuration document</w:t>
      </w:r>
      <w:r>
        <w:rPr>
          <w:noProof/>
        </w:rPr>
        <w:tab/>
      </w:r>
      <w:r>
        <w:rPr>
          <w:noProof/>
        </w:rPr>
        <w:fldChar w:fldCharType="begin" w:fldLock="1"/>
      </w:r>
      <w:r>
        <w:rPr>
          <w:noProof/>
        </w:rPr>
        <w:instrText xml:space="preserve"> PAGEREF _Toc162964889 \h </w:instrText>
      </w:r>
      <w:r>
        <w:rPr>
          <w:noProof/>
        </w:rPr>
      </w:r>
      <w:r>
        <w:rPr>
          <w:noProof/>
        </w:rPr>
        <w:fldChar w:fldCharType="separate"/>
      </w:r>
      <w:r>
        <w:rPr>
          <w:noProof/>
        </w:rPr>
        <w:t>177</w:t>
      </w:r>
      <w:r>
        <w:rPr>
          <w:noProof/>
        </w:rPr>
        <w:fldChar w:fldCharType="end"/>
      </w:r>
    </w:p>
    <w:p w14:paraId="01F476AD" w14:textId="183AECDB"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_Toc162964890 \h </w:instrText>
      </w:r>
      <w:r>
        <w:rPr>
          <w:noProof/>
        </w:rPr>
      </w:r>
      <w:r>
        <w:rPr>
          <w:noProof/>
        </w:rPr>
        <w:fldChar w:fldCharType="separate"/>
      </w:r>
      <w:r>
        <w:rPr>
          <w:noProof/>
        </w:rPr>
        <w:t>177</w:t>
      </w:r>
      <w:r>
        <w:rPr>
          <w:noProof/>
        </w:rPr>
        <w:fldChar w:fldCharType="end"/>
      </w:r>
    </w:p>
    <w:p w14:paraId="1A7986B8" w14:textId="19DF6841"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10.3.1A</w:t>
      </w:r>
      <w:r>
        <w:rPr>
          <w:rFonts w:asciiTheme="minorHAnsi" w:eastAsiaTheme="minorEastAsia" w:hAnsiTheme="minorHAnsi" w:cstheme="minorBidi"/>
          <w:noProof/>
          <w:kern w:val="2"/>
          <w:sz w:val="22"/>
          <w:szCs w:val="22"/>
          <w:lang w:eastAsia="en-GB"/>
          <w14:ligatures w14:val="standardContextual"/>
        </w:rPr>
        <w:tab/>
      </w:r>
      <w:r>
        <w:rPr>
          <w:noProof/>
        </w:rPr>
        <w:t>MCData client access to MCData user profile documents</w:t>
      </w:r>
      <w:r>
        <w:rPr>
          <w:noProof/>
        </w:rPr>
        <w:tab/>
      </w:r>
      <w:r>
        <w:rPr>
          <w:noProof/>
        </w:rPr>
        <w:fldChar w:fldCharType="begin" w:fldLock="1"/>
      </w:r>
      <w:r>
        <w:rPr>
          <w:noProof/>
        </w:rPr>
        <w:instrText xml:space="preserve"> PAGEREF _Toc162964891 \h </w:instrText>
      </w:r>
      <w:r>
        <w:rPr>
          <w:noProof/>
        </w:rPr>
      </w:r>
      <w:r>
        <w:rPr>
          <w:noProof/>
        </w:rPr>
        <w:fldChar w:fldCharType="separate"/>
      </w:r>
      <w:r>
        <w:rPr>
          <w:noProof/>
        </w:rPr>
        <w:t>177</w:t>
      </w:r>
      <w:r>
        <w:rPr>
          <w:noProof/>
        </w:rPr>
        <w:fldChar w:fldCharType="end"/>
      </w:r>
    </w:p>
    <w:p w14:paraId="4331F958" w14:textId="2BD2A560"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_Toc162964892 \h </w:instrText>
      </w:r>
      <w:r>
        <w:rPr>
          <w:noProof/>
        </w:rPr>
      </w:r>
      <w:r>
        <w:rPr>
          <w:noProof/>
        </w:rPr>
        <w:fldChar w:fldCharType="separate"/>
      </w:r>
      <w:r>
        <w:rPr>
          <w:noProof/>
        </w:rPr>
        <w:t>177</w:t>
      </w:r>
      <w:r>
        <w:rPr>
          <w:noProof/>
        </w:rPr>
        <w:fldChar w:fldCharType="end"/>
      </w:r>
    </w:p>
    <w:p w14:paraId="6F376DCC" w14:textId="45AB1BB2"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_Toc162964893 \h </w:instrText>
      </w:r>
      <w:r>
        <w:rPr>
          <w:noProof/>
        </w:rPr>
      </w:r>
      <w:r>
        <w:rPr>
          <w:noProof/>
        </w:rPr>
        <w:fldChar w:fldCharType="separate"/>
      </w:r>
      <w:r>
        <w:rPr>
          <w:noProof/>
        </w:rPr>
        <w:t>177</w:t>
      </w:r>
      <w:r>
        <w:rPr>
          <w:noProof/>
        </w:rPr>
        <w:fldChar w:fldCharType="end"/>
      </w:r>
    </w:p>
    <w:p w14:paraId="3C7C1A3B" w14:textId="0D6762D3"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_Toc162964894 \h </w:instrText>
      </w:r>
      <w:r>
        <w:rPr>
          <w:noProof/>
        </w:rPr>
      </w:r>
      <w:r>
        <w:rPr>
          <w:noProof/>
        </w:rPr>
        <w:fldChar w:fldCharType="separate"/>
      </w:r>
      <w:r>
        <w:rPr>
          <w:noProof/>
        </w:rPr>
        <w:t>182</w:t>
      </w:r>
      <w:r>
        <w:rPr>
          <w:noProof/>
        </w:rPr>
        <w:fldChar w:fldCharType="end"/>
      </w:r>
    </w:p>
    <w:p w14:paraId="00070B4D" w14:textId="133C3451"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_Toc162964895 \h </w:instrText>
      </w:r>
      <w:r>
        <w:rPr>
          <w:noProof/>
        </w:rPr>
      </w:r>
      <w:r>
        <w:rPr>
          <w:noProof/>
        </w:rPr>
        <w:fldChar w:fldCharType="separate"/>
      </w:r>
      <w:r>
        <w:rPr>
          <w:noProof/>
        </w:rPr>
        <w:t>182</w:t>
      </w:r>
      <w:r>
        <w:rPr>
          <w:noProof/>
        </w:rPr>
        <w:fldChar w:fldCharType="end"/>
      </w:r>
    </w:p>
    <w:p w14:paraId="29492F7D" w14:textId="51F82C2B"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_Toc162964896 \h </w:instrText>
      </w:r>
      <w:r>
        <w:rPr>
          <w:noProof/>
        </w:rPr>
      </w:r>
      <w:r>
        <w:rPr>
          <w:noProof/>
        </w:rPr>
        <w:fldChar w:fldCharType="separate"/>
      </w:r>
      <w:r>
        <w:rPr>
          <w:noProof/>
        </w:rPr>
        <w:t>189</w:t>
      </w:r>
      <w:r>
        <w:rPr>
          <w:noProof/>
        </w:rPr>
        <w:fldChar w:fldCharType="end"/>
      </w:r>
    </w:p>
    <w:p w14:paraId="77AF8FD2" w14:textId="3177521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_Toc162964897 \h </w:instrText>
      </w:r>
      <w:r>
        <w:rPr>
          <w:noProof/>
        </w:rPr>
      </w:r>
      <w:r>
        <w:rPr>
          <w:noProof/>
        </w:rPr>
        <w:fldChar w:fldCharType="separate"/>
      </w:r>
      <w:r>
        <w:rPr>
          <w:noProof/>
        </w:rPr>
        <w:t>189</w:t>
      </w:r>
      <w:r>
        <w:rPr>
          <w:noProof/>
        </w:rPr>
        <w:fldChar w:fldCharType="end"/>
      </w:r>
    </w:p>
    <w:p w14:paraId="252D68B9" w14:textId="62AFB8EB"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_Toc162964898 \h </w:instrText>
      </w:r>
      <w:r>
        <w:rPr>
          <w:noProof/>
        </w:rPr>
      </w:r>
      <w:r>
        <w:rPr>
          <w:noProof/>
        </w:rPr>
        <w:fldChar w:fldCharType="separate"/>
      </w:r>
      <w:r>
        <w:rPr>
          <w:noProof/>
        </w:rPr>
        <w:t>189</w:t>
      </w:r>
      <w:r>
        <w:rPr>
          <w:noProof/>
        </w:rPr>
        <w:fldChar w:fldCharType="end"/>
      </w:r>
    </w:p>
    <w:p w14:paraId="5A173761" w14:textId="22127CDB"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_Toc162964899 \h </w:instrText>
      </w:r>
      <w:r>
        <w:rPr>
          <w:noProof/>
        </w:rPr>
      </w:r>
      <w:r>
        <w:rPr>
          <w:noProof/>
        </w:rPr>
        <w:fldChar w:fldCharType="separate"/>
      </w:r>
      <w:r>
        <w:rPr>
          <w:noProof/>
        </w:rPr>
        <w:t>190</w:t>
      </w:r>
      <w:r>
        <w:rPr>
          <w:noProof/>
        </w:rPr>
        <w:fldChar w:fldCharType="end"/>
      </w:r>
    </w:p>
    <w:p w14:paraId="47B46A97" w14:textId="136AA5B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_Toc162964900 \h </w:instrText>
      </w:r>
      <w:r>
        <w:rPr>
          <w:noProof/>
        </w:rPr>
      </w:r>
      <w:r>
        <w:rPr>
          <w:noProof/>
        </w:rPr>
        <w:fldChar w:fldCharType="separate"/>
      </w:r>
      <w:r>
        <w:rPr>
          <w:noProof/>
        </w:rPr>
        <w:t>206</w:t>
      </w:r>
      <w:r>
        <w:rPr>
          <w:noProof/>
        </w:rPr>
        <w:fldChar w:fldCharType="end"/>
      </w:r>
    </w:p>
    <w:p w14:paraId="6F6A0156" w14:textId="0CA3BC02"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_Toc162964901 \h </w:instrText>
      </w:r>
      <w:r>
        <w:rPr>
          <w:noProof/>
        </w:rPr>
      </w:r>
      <w:r>
        <w:rPr>
          <w:noProof/>
        </w:rPr>
        <w:fldChar w:fldCharType="separate"/>
      </w:r>
      <w:r>
        <w:rPr>
          <w:noProof/>
        </w:rPr>
        <w:t>206</w:t>
      </w:r>
      <w:r>
        <w:rPr>
          <w:noProof/>
        </w:rPr>
        <w:fldChar w:fldCharType="end"/>
      </w:r>
    </w:p>
    <w:p w14:paraId="50C24251" w14:textId="10A82775"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_Toc162964902 \h </w:instrText>
      </w:r>
      <w:r>
        <w:rPr>
          <w:noProof/>
        </w:rPr>
      </w:r>
      <w:r>
        <w:rPr>
          <w:noProof/>
        </w:rPr>
        <w:fldChar w:fldCharType="separate"/>
      </w:r>
      <w:r>
        <w:rPr>
          <w:noProof/>
        </w:rPr>
        <w:t>207</w:t>
      </w:r>
      <w:r>
        <w:rPr>
          <w:noProof/>
        </w:rPr>
        <w:fldChar w:fldCharType="end"/>
      </w:r>
    </w:p>
    <w:p w14:paraId="477703DA" w14:textId="7ADE9FB1"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10.3.2.11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_Toc162964903 \h </w:instrText>
      </w:r>
      <w:r>
        <w:rPr>
          <w:noProof/>
        </w:rPr>
      </w:r>
      <w:r>
        <w:rPr>
          <w:noProof/>
        </w:rPr>
        <w:fldChar w:fldCharType="separate"/>
      </w:r>
      <w:r>
        <w:rPr>
          <w:noProof/>
        </w:rPr>
        <w:t>207</w:t>
      </w:r>
      <w:r>
        <w:rPr>
          <w:noProof/>
        </w:rPr>
        <w:fldChar w:fldCharType="end"/>
      </w:r>
    </w:p>
    <w:p w14:paraId="3BDBA7A6" w14:textId="0F26B6DD"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_Toc162964904 \h </w:instrText>
      </w:r>
      <w:r>
        <w:rPr>
          <w:noProof/>
        </w:rPr>
      </w:r>
      <w:r>
        <w:rPr>
          <w:noProof/>
        </w:rPr>
        <w:fldChar w:fldCharType="separate"/>
      </w:r>
      <w:r>
        <w:rPr>
          <w:noProof/>
        </w:rPr>
        <w:t>207</w:t>
      </w:r>
      <w:r>
        <w:rPr>
          <w:noProof/>
        </w:rPr>
        <w:fldChar w:fldCharType="end"/>
      </w:r>
    </w:p>
    <w:p w14:paraId="74BB62E5" w14:textId="07288075"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sidRPr="00D428F5">
        <w:rPr>
          <w:noProof/>
          <w:lang w:val="en-US"/>
        </w:rPr>
        <w:t>10.4</w:t>
      </w:r>
      <w:r>
        <w:rPr>
          <w:rFonts w:asciiTheme="minorHAnsi" w:eastAsiaTheme="minorEastAsia" w:hAnsiTheme="minorHAnsi" w:cstheme="minorBidi"/>
          <w:noProof/>
          <w:kern w:val="2"/>
          <w:sz w:val="22"/>
          <w:szCs w:val="22"/>
          <w:lang w:eastAsia="en-GB"/>
          <w14:ligatures w14:val="standardContextual"/>
        </w:rPr>
        <w:tab/>
      </w:r>
      <w:r w:rsidRPr="00D428F5">
        <w:rPr>
          <w:noProof/>
          <w:lang w:val="en-US"/>
        </w:rPr>
        <w:t>MCData service configuration document</w:t>
      </w:r>
      <w:r>
        <w:rPr>
          <w:noProof/>
        </w:rPr>
        <w:tab/>
      </w:r>
      <w:r>
        <w:rPr>
          <w:noProof/>
        </w:rPr>
        <w:fldChar w:fldCharType="begin" w:fldLock="1"/>
      </w:r>
      <w:r>
        <w:rPr>
          <w:noProof/>
        </w:rPr>
        <w:instrText xml:space="preserve"> PAGEREF _Toc162964905 \h </w:instrText>
      </w:r>
      <w:r>
        <w:rPr>
          <w:noProof/>
        </w:rPr>
      </w:r>
      <w:r>
        <w:rPr>
          <w:noProof/>
        </w:rPr>
        <w:fldChar w:fldCharType="separate"/>
      </w:r>
      <w:r>
        <w:rPr>
          <w:noProof/>
        </w:rPr>
        <w:t>207</w:t>
      </w:r>
      <w:r>
        <w:rPr>
          <w:noProof/>
        </w:rPr>
        <w:fldChar w:fldCharType="end"/>
      </w:r>
    </w:p>
    <w:p w14:paraId="53CDD1FE" w14:textId="67BD3D3F"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_Toc162964906 \h </w:instrText>
      </w:r>
      <w:r>
        <w:rPr>
          <w:noProof/>
        </w:rPr>
      </w:r>
      <w:r>
        <w:rPr>
          <w:noProof/>
        </w:rPr>
        <w:fldChar w:fldCharType="separate"/>
      </w:r>
      <w:r>
        <w:rPr>
          <w:noProof/>
        </w:rPr>
        <w:t>207</w:t>
      </w:r>
      <w:r>
        <w:rPr>
          <w:noProof/>
        </w:rPr>
        <w:fldChar w:fldCharType="end"/>
      </w:r>
    </w:p>
    <w:p w14:paraId="19FDDF35" w14:textId="70218D5A"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_Toc162964907 \h </w:instrText>
      </w:r>
      <w:r>
        <w:rPr>
          <w:noProof/>
        </w:rPr>
      </w:r>
      <w:r>
        <w:rPr>
          <w:noProof/>
        </w:rPr>
        <w:fldChar w:fldCharType="separate"/>
      </w:r>
      <w:r>
        <w:rPr>
          <w:noProof/>
        </w:rPr>
        <w:t>207</w:t>
      </w:r>
      <w:r>
        <w:rPr>
          <w:noProof/>
        </w:rPr>
        <w:fldChar w:fldCharType="end"/>
      </w:r>
    </w:p>
    <w:p w14:paraId="3B68B73E" w14:textId="4E97A85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_Toc162964908 \h </w:instrText>
      </w:r>
      <w:r>
        <w:rPr>
          <w:noProof/>
        </w:rPr>
      </w:r>
      <w:r>
        <w:rPr>
          <w:noProof/>
        </w:rPr>
        <w:fldChar w:fldCharType="separate"/>
      </w:r>
      <w:r>
        <w:rPr>
          <w:noProof/>
        </w:rPr>
        <w:t>207</w:t>
      </w:r>
      <w:r>
        <w:rPr>
          <w:noProof/>
        </w:rPr>
        <w:fldChar w:fldCharType="end"/>
      </w:r>
    </w:p>
    <w:p w14:paraId="3B4A87D6" w14:textId="2E32728C"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_Toc162964909 \h </w:instrText>
      </w:r>
      <w:r>
        <w:rPr>
          <w:noProof/>
        </w:rPr>
      </w:r>
      <w:r>
        <w:rPr>
          <w:noProof/>
        </w:rPr>
        <w:fldChar w:fldCharType="separate"/>
      </w:r>
      <w:r>
        <w:rPr>
          <w:noProof/>
        </w:rPr>
        <w:t>209</w:t>
      </w:r>
      <w:r>
        <w:rPr>
          <w:noProof/>
        </w:rPr>
        <w:fldChar w:fldCharType="end"/>
      </w:r>
    </w:p>
    <w:p w14:paraId="3549ED11" w14:textId="0A645CFE"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_Toc162964910 \h </w:instrText>
      </w:r>
      <w:r>
        <w:rPr>
          <w:noProof/>
        </w:rPr>
      </w:r>
      <w:r>
        <w:rPr>
          <w:noProof/>
        </w:rPr>
        <w:fldChar w:fldCharType="separate"/>
      </w:r>
      <w:r>
        <w:rPr>
          <w:noProof/>
        </w:rPr>
        <w:t>209</w:t>
      </w:r>
      <w:r>
        <w:rPr>
          <w:noProof/>
        </w:rPr>
        <w:fldChar w:fldCharType="end"/>
      </w:r>
    </w:p>
    <w:p w14:paraId="70187439" w14:textId="0C28667B"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10.4.2.4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_Toc162964911 \h </w:instrText>
      </w:r>
      <w:r>
        <w:rPr>
          <w:noProof/>
        </w:rPr>
      </w:r>
      <w:r>
        <w:rPr>
          <w:noProof/>
        </w:rPr>
        <w:fldChar w:fldCharType="separate"/>
      </w:r>
      <w:r>
        <w:rPr>
          <w:noProof/>
        </w:rPr>
        <w:t>212</w:t>
      </w:r>
      <w:r>
        <w:rPr>
          <w:noProof/>
        </w:rPr>
        <w:fldChar w:fldCharType="end"/>
      </w:r>
    </w:p>
    <w:p w14:paraId="752FA0BF" w14:textId="0DE06A24"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10.4.2.5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_Toc162964912 \h </w:instrText>
      </w:r>
      <w:r>
        <w:rPr>
          <w:noProof/>
        </w:rPr>
      </w:r>
      <w:r>
        <w:rPr>
          <w:noProof/>
        </w:rPr>
        <w:fldChar w:fldCharType="separate"/>
      </w:r>
      <w:r>
        <w:rPr>
          <w:noProof/>
        </w:rPr>
        <w:t>212</w:t>
      </w:r>
      <w:r>
        <w:rPr>
          <w:noProof/>
        </w:rPr>
        <w:fldChar w:fldCharType="end"/>
      </w:r>
    </w:p>
    <w:p w14:paraId="3F36AAE9" w14:textId="0C98F7B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10.4.2.6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_Toc162964913 \h </w:instrText>
      </w:r>
      <w:r>
        <w:rPr>
          <w:noProof/>
        </w:rPr>
      </w:r>
      <w:r>
        <w:rPr>
          <w:noProof/>
        </w:rPr>
        <w:fldChar w:fldCharType="separate"/>
      </w:r>
      <w:r>
        <w:rPr>
          <w:noProof/>
        </w:rPr>
        <w:t>213</w:t>
      </w:r>
      <w:r>
        <w:rPr>
          <w:noProof/>
        </w:rPr>
        <w:fldChar w:fldCharType="end"/>
      </w:r>
    </w:p>
    <w:p w14:paraId="2F47794C" w14:textId="343F1361"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10.4.2.7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_Toc162964914 \h </w:instrText>
      </w:r>
      <w:r>
        <w:rPr>
          <w:noProof/>
        </w:rPr>
      </w:r>
      <w:r>
        <w:rPr>
          <w:noProof/>
        </w:rPr>
        <w:fldChar w:fldCharType="separate"/>
      </w:r>
      <w:r>
        <w:rPr>
          <w:noProof/>
        </w:rPr>
        <w:t>215</w:t>
      </w:r>
      <w:r>
        <w:rPr>
          <w:noProof/>
        </w:rPr>
        <w:fldChar w:fldCharType="end"/>
      </w:r>
    </w:p>
    <w:p w14:paraId="64052B7A" w14:textId="4112C53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10.4.2.8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_Toc162964915 \h </w:instrText>
      </w:r>
      <w:r>
        <w:rPr>
          <w:noProof/>
        </w:rPr>
      </w:r>
      <w:r>
        <w:rPr>
          <w:noProof/>
        </w:rPr>
        <w:fldChar w:fldCharType="separate"/>
      </w:r>
      <w:r>
        <w:rPr>
          <w:noProof/>
        </w:rPr>
        <w:t>217</w:t>
      </w:r>
      <w:r>
        <w:rPr>
          <w:noProof/>
        </w:rPr>
        <w:fldChar w:fldCharType="end"/>
      </w:r>
    </w:p>
    <w:p w14:paraId="3561E37A" w14:textId="16E9C2E9"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10.4.2.9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_Toc162964916 \h </w:instrText>
      </w:r>
      <w:r>
        <w:rPr>
          <w:noProof/>
        </w:rPr>
      </w:r>
      <w:r>
        <w:rPr>
          <w:noProof/>
        </w:rPr>
        <w:fldChar w:fldCharType="separate"/>
      </w:r>
      <w:r>
        <w:rPr>
          <w:noProof/>
        </w:rPr>
        <w:t>217</w:t>
      </w:r>
      <w:r>
        <w:rPr>
          <w:noProof/>
        </w:rPr>
        <w:fldChar w:fldCharType="end"/>
      </w:r>
    </w:p>
    <w:p w14:paraId="07609857" w14:textId="4E388EB8"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10.4.2.10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_Toc162964917 \h </w:instrText>
      </w:r>
      <w:r>
        <w:rPr>
          <w:noProof/>
        </w:rPr>
      </w:r>
      <w:r>
        <w:rPr>
          <w:noProof/>
        </w:rPr>
        <w:fldChar w:fldCharType="separate"/>
      </w:r>
      <w:r>
        <w:rPr>
          <w:noProof/>
        </w:rPr>
        <w:t>217</w:t>
      </w:r>
      <w:r>
        <w:rPr>
          <w:noProof/>
        </w:rPr>
        <w:fldChar w:fldCharType="end"/>
      </w:r>
    </w:p>
    <w:p w14:paraId="1FC0ECFE" w14:textId="0CFFDED0"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10.4.2.11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_Toc162964918 \h </w:instrText>
      </w:r>
      <w:r>
        <w:rPr>
          <w:noProof/>
        </w:rPr>
      </w:r>
      <w:r>
        <w:rPr>
          <w:noProof/>
        </w:rPr>
        <w:fldChar w:fldCharType="separate"/>
      </w:r>
      <w:r>
        <w:rPr>
          <w:noProof/>
        </w:rPr>
        <w:t>218</w:t>
      </w:r>
      <w:r>
        <w:rPr>
          <w:noProof/>
        </w:rPr>
        <w:fldChar w:fldCharType="end"/>
      </w:r>
    </w:p>
    <w:p w14:paraId="47508645" w14:textId="7CDE07C6" w:rsidR="003A2B22" w:rsidRDefault="003A2B22">
      <w:pPr>
        <w:pStyle w:val="TOC4"/>
        <w:rPr>
          <w:rFonts w:asciiTheme="minorHAnsi" w:eastAsiaTheme="minorEastAsia" w:hAnsiTheme="minorHAnsi" w:cstheme="minorBidi"/>
          <w:noProof/>
          <w:kern w:val="2"/>
          <w:sz w:val="22"/>
          <w:szCs w:val="22"/>
          <w:lang w:eastAsia="en-GB"/>
          <w14:ligatures w14:val="standardContextual"/>
        </w:rPr>
      </w:pPr>
      <w:r>
        <w:rPr>
          <w:noProof/>
        </w:rPr>
        <w:t>10.4.2.12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_Toc162964919 \h </w:instrText>
      </w:r>
      <w:r>
        <w:rPr>
          <w:noProof/>
        </w:rPr>
      </w:r>
      <w:r>
        <w:rPr>
          <w:noProof/>
        </w:rPr>
        <w:fldChar w:fldCharType="separate"/>
      </w:r>
      <w:r>
        <w:rPr>
          <w:noProof/>
        </w:rPr>
        <w:t>218</w:t>
      </w:r>
      <w:r>
        <w:rPr>
          <w:noProof/>
        </w:rPr>
        <w:fldChar w:fldCharType="end"/>
      </w:r>
    </w:p>
    <w:p w14:paraId="773BCF2B" w14:textId="21016DC1" w:rsidR="003A2B22" w:rsidRDefault="003A2B22" w:rsidP="003A2B2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_Toc162964920 \h </w:instrText>
      </w:r>
      <w:r>
        <w:rPr>
          <w:noProof/>
        </w:rPr>
      </w:r>
      <w:r>
        <w:rPr>
          <w:noProof/>
        </w:rPr>
        <w:fldChar w:fldCharType="separate"/>
      </w:r>
      <w:r>
        <w:rPr>
          <w:noProof/>
        </w:rPr>
        <w:t>219</w:t>
      </w:r>
      <w:r>
        <w:rPr>
          <w:noProof/>
        </w:rPr>
        <w:fldChar w:fldCharType="end"/>
      </w:r>
    </w:p>
    <w:p w14:paraId="4C87971C" w14:textId="394520C7"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Scope of signalling flows</w:t>
      </w:r>
      <w:r>
        <w:rPr>
          <w:noProof/>
        </w:rPr>
        <w:tab/>
      </w:r>
      <w:r>
        <w:rPr>
          <w:noProof/>
        </w:rPr>
        <w:fldChar w:fldCharType="begin" w:fldLock="1"/>
      </w:r>
      <w:r>
        <w:rPr>
          <w:noProof/>
        </w:rPr>
        <w:instrText xml:space="preserve"> PAGEREF _Toc162964921 \h </w:instrText>
      </w:r>
      <w:r>
        <w:rPr>
          <w:noProof/>
        </w:rPr>
      </w:r>
      <w:r>
        <w:rPr>
          <w:noProof/>
        </w:rPr>
        <w:fldChar w:fldCharType="separate"/>
      </w:r>
      <w:r>
        <w:rPr>
          <w:noProof/>
        </w:rPr>
        <w:t>219</w:t>
      </w:r>
      <w:r>
        <w:rPr>
          <w:noProof/>
        </w:rPr>
        <w:fldChar w:fldCharType="end"/>
      </w:r>
    </w:p>
    <w:p w14:paraId="08BCFBFF" w14:textId="361D83A7"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Signalling flows for MCPTT user profile configuration document creation</w:t>
      </w:r>
      <w:r>
        <w:rPr>
          <w:noProof/>
        </w:rPr>
        <w:tab/>
      </w:r>
      <w:r>
        <w:rPr>
          <w:noProof/>
        </w:rPr>
        <w:fldChar w:fldCharType="begin" w:fldLock="1"/>
      </w:r>
      <w:r>
        <w:rPr>
          <w:noProof/>
        </w:rPr>
        <w:instrText xml:space="preserve"> PAGEREF _Toc162964922 \h </w:instrText>
      </w:r>
      <w:r>
        <w:rPr>
          <w:noProof/>
        </w:rPr>
      </w:r>
      <w:r>
        <w:rPr>
          <w:noProof/>
        </w:rPr>
        <w:fldChar w:fldCharType="separate"/>
      </w:r>
      <w:r>
        <w:rPr>
          <w:noProof/>
        </w:rPr>
        <w:t>219</w:t>
      </w:r>
      <w:r>
        <w:rPr>
          <w:noProof/>
        </w:rPr>
        <w:fldChar w:fldCharType="end"/>
      </w:r>
    </w:p>
    <w:p w14:paraId="551C0B8D" w14:textId="30ACE549"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CMC creating a MCPTT user profile configuration document on behalf of MCPTT user</w:t>
      </w:r>
      <w:r>
        <w:rPr>
          <w:noProof/>
        </w:rPr>
        <w:tab/>
      </w:r>
      <w:r>
        <w:rPr>
          <w:noProof/>
        </w:rPr>
        <w:fldChar w:fldCharType="begin" w:fldLock="1"/>
      </w:r>
      <w:r>
        <w:rPr>
          <w:noProof/>
        </w:rPr>
        <w:instrText xml:space="preserve"> PAGEREF _Toc162964923 \h </w:instrText>
      </w:r>
      <w:r>
        <w:rPr>
          <w:noProof/>
        </w:rPr>
      </w:r>
      <w:r>
        <w:rPr>
          <w:noProof/>
        </w:rPr>
        <w:fldChar w:fldCharType="separate"/>
      </w:r>
      <w:r>
        <w:rPr>
          <w:noProof/>
        </w:rPr>
        <w:t>219</w:t>
      </w:r>
      <w:r>
        <w:rPr>
          <w:noProof/>
        </w:rPr>
        <w:fldChar w:fldCharType="end"/>
      </w:r>
    </w:p>
    <w:p w14:paraId="2FF3F69E" w14:textId="3C3E2DD9"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CMC subscribing to and obtaining MCPTT configuration documents</w:t>
      </w:r>
      <w:r>
        <w:rPr>
          <w:noProof/>
        </w:rPr>
        <w:tab/>
      </w:r>
      <w:r>
        <w:rPr>
          <w:noProof/>
        </w:rPr>
        <w:fldChar w:fldCharType="begin" w:fldLock="1"/>
      </w:r>
      <w:r>
        <w:rPr>
          <w:noProof/>
        </w:rPr>
        <w:instrText xml:space="preserve"> PAGEREF _Toc162964924 \h </w:instrText>
      </w:r>
      <w:r>
        <w:rPr>
          <w:noProof/>
        </w:rPr>
      </w:r>
      <w:r>
        <w:rPr>
          <w:noProof/>
        </w:rPr>
        <w:fldChar w:fldCharType="separate"/>
      </w:r>
      <w:r>
        <w:rPr>
          <w:noProof/>
        </w:rPr>
        <w:t>224</w:t>
      </w:r>
      <w:r>
        <w:rPr>
          <w:noProof/>
        </w:rPr>
        <w:fldChar w:fldCharType="end"/>
      </w:r>
    </w:p>
    <w:p w14:paraId="3D48CF6F" w14:textId="7BB46A0C"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MCPTT server subscribing to and obtaining MCPTT service configuration document</w:t>
      </w:r>
      <w:r>
        <w:rPr>
          <w:noProof/>
        </w:rPr>
        <w:tab/>
      </w:r>
      <w:r>
        <w:rPr>
          <w:noProof/>
        </w:rPr>
        <w:fldChar w:fldCharType="begin" w:fldLock="1"/>
      </w:r>
      <w:r>
        <w:rPr>
          <w:noProof/>
        </w:rPr>
        <w:instrText xml:space="preserve"> PAGEREF _Toc162964925 \h </w:instrText>
      </w:r>
      <w:r>
        <w:rPr>
          <w:noProof/>
        </w:rPr>
      </w:r>
      <w:r>
        <w:rPr>
          <w:noProof/>
        </w:rPr>
        <w:fldChar w:fldCharType="separate"/>
      </w:r>
      <w:r>
        <w:rPr>
          <w:noProof/>
        </w:rPr>
        <w:t>237</w:t>
      </w:r>
      <w:r>
        <w:rPr>
          <w:noProof/>
        </w:rPr>
        <w:fldChar w:fldCharType="end"/>
      </w:r>
    </w:p>
    <w:p w14:paraId="2D4AAC78" w14:textId="73AA110C" w:rsidR="003A2B22" w:rsidRDefault="003A2B22" w:rsidP="003A2B22">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B (informative):</w:t>
      </w:r>
      <w:r>
        <w:rPr>
          <w:noProof/>
          <w:lang w:eastAsia="zh-CN"/>
        </w:rPr>
        <w:tab/>
      </w:r>
      <w:r>
        <w:rPr>
          <w:noProof/>
        </w:rPr>
        <w:t>IANA registration templates</w:t>
      </w:r>
      <w:r>
        <w:rPr>
          <w:noProof/>
        </w:rPr>
        <w:tab/>
      </w:r>
      <w:r>
        <w:rPr>
          <w:noProof/>
        </w:rPr>
        <w:fldChar w:fldCharType="begin" w:fldLock="1"/>
      </w:r>
      <w:r>
        <w:rPr>
          <w:noProof/>
        </w:rPr>
        <w:instrText xml:space="preserve"> PAGEREF _Toc162964926 \h </w:instrText>
      </w:r>
      <w:r>
        <w:rPr>
          <w:noProof/>
        </w:rPr>
      </w:r>
      <w:r>
        <w:rPr>
          <w:noProof/>
        </w:rPr>
        <w:fldChar w:fldCharType="separate"/>
      </w:r>
      <w:r>
        <w:rPr>
          <w:noProof/>
        </w:rPr>
        <w:t>244</w:t>
      </w:r>
      <w:r>
        <w:rPr>
          <w:noProof/>
        </w:rPr>
        <w:fldChar w:fldCharType="end"/>
      </w:r>
    </w:p>
    <w:p w14:paraId="24C73496" w14:textId="50CDC809" w:rsidR="003A2B22" w:rsidRDefault="003A2B22">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rFonts w:asciiTheme="minorHAnsi" w:eastAsiaTheme="minorEastAsia" w:hAnsiTheme="minorHAnsi" w:cstheme="minorBidi"/>
          <w:noProof/>
          <w:kern w:val="2"/>
          <w:szCs w:val="22"/>
          <w:lang w:eastAsia="en-GB"/>
          <w14:ligatures w14:val="standardContextual"/>
        </w:rPr>
        <w:tab/>
      </w:r>
      <w:r>
        <w:rPr>
          <w:noProof/>
        </w:rPr>
        <w:t>IANA registration templates for MIME types</w:t>
      </w:r>
      <w:r>
        <w:rPr>
          <w:noProof/>
        </w:rPr>
        <w:tab/>
      </w:r>
      <w:r>
        <w:rPr>
          <w:noProof/>
        </w:rPr>
        <w:fldChar w:fldCharType="begin" w:fldLock="1"/>
      </w:r>
      <w:r>
        <w:rPr>
          <w:noProof/>
        </w:rPr>
        <w:instrText xml:space="preserve"> PAGEREF _Toc162964927 \h </w:instrText>
      </w:r>
      <w:r>
        <w:rPr>
          <w:noProof/>
        </w:rPr>
      </w:r>
      <w:r>
        <w:rPr>
          <w:noProof/>
        </w:rPr>
        <w:fldChar w:fldCharType="separate"/>
      </w:r>
      <w:r>
        <w:rPr>
          <w:noProof/>
        </w:rPr>
        <w:t>244</w:t>
      </w:r>
      <w:r>
        <w:rPr>
          <w:noProof/>
        </w:rPr>
        <w:fldChar w:fldCharType="end"/>
      </w:r>
    </w:p>
    <w:p w14:paraId="093932CA" w14:textId="4C33DC99"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rFonts w:asciiTheme="minorHAnsi" w:eastAsiaTheme="minorEastAsia" w:hAnsiTheme="minorHAnsi" w:cstheme="minorBidi"/>
          <w:noProof/>
          <w:kern w:val="2"/>
          <w:sz w:val="22"/>
          <w:szCs w:val="22"/>
          <w:lang w:eastAsia="en-GB"/>
          <w14:ligatures w14:val="standardContextual"/>
        </w:rPr>
        <w:tab/>
      </w:r>
      <w:r>
        <w:rPr>
          <w:noProof/>
        </w:rPr>
        <w:t>application/vnd.3gpp.mcptt-ue-init-config+xml IANA registration template</w:t>
      </w:r>
      <w:r>
        <w:rPr>
          <w:noProof/>
        </w:rPr>
        <w:tab/>
      </w:r>
      <w:r>
        <w:rPr>
          <w:noProof/>
        </w:rPr>
        <w:fldChar w:fldCharType="begin" w:fldLock="1"/>
      </w:r>
      <w:r>
        <w:rPr>
          <w:noProof/>
        </w:rPr>
        <w:instrText xml:space="preserve"> PAGEREF _Toc162964928 \h </w:instrText>
      </w:r>
      <w:r>
        <w:rPr>
          <w:noProof/>
        </w:rPr>
      </w:r>
      <w:r>
        <w:rPr>
          <w:noProof/>
        </w:rPr>
        <w:fldChar w:fldCharType="separate"/>
      </w:r>
      <w:r>
        <w:rPr>
          <w:noProof/>
        </w:rPr>
        <w:t>244</w:t>
      </w:r>
      <w:r>
        <w:rPr>
          <w:noProof/>
        </w:rPr>
        <w:fldChar w:fldCharType="end"/>
      </w:r>
    </w:p>
    <w:p w14:paraId="725E301E" w14:textId="6F093797"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B.1.2</w:t>
      </w:r>
      <w:r>
        <w:rPr>
          <w:rFonts w:asciiTheme="minorHAnsi" w:eastAsiaTheme="minorEastAsia" w:hAnsiTheme="minorHAnsi" w:cstheme="minorBidi"/>
          <w:noProof/>
          <w:kern w:val="2"/>
          <w:sz w:val="22"/>
          <w:szCs w:val="22"/>
          <w:lang w:eastAsia="en-GB"/>
          <w14:ligatures w14:val="standardContextual"/>
        </w:rPr>
        <w:tab/>
      </w:r>
      <w:r>
        <w:rPr>
          <w:noProof/>
        </w:rPr>
        <w:t>application/vnd.3gpp.mcptt-ue-config+xml IANA registration template</w:t>
      </w:r>
      <w:r>
        <w:rPr>
          <w:noProof/>
        </w:rPr>
        <w:tab/>
      </w:r>
      <w:r>
        <w:rPr>
          <w:noProof/>
        </w:rPr>
        <w:fldChar w:fldCharType="begin" w:fldLock="1"/>
      </w:r>
      <w:r>
        <w:rPr>
          <w:noProof/>
        </w:rPr>
        <w:instrText xml:space="preserve"> PAGEREF _Toc162964929 \h </w:instrText>
      </w:r>
      <w:r>
        <w:rPr>
          <w:noProof/>
        </w:rPr>
      </w:r>
      <w:r>
        <w:rPr>
          <w:noProof/>
        </w:rPr>
        <w:fldChar w:fldCharType="separate"/>
      </w:r>
      <w:r>
        <w:rPr>
          <w:noProof/>
        </w:rPr>
        <w:t>245</w:t>
      </w:r>
      <w:r>
        <w:rPr>
          <w:noProof/>
        </w:rPr>
        <w:fldChar w:fldCharType="end"/>
      </w:r>
    </w:p>
    <w:p w14:paraId="2268ECB5" w14:textId="11AF902F"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B.1.3</w:t>
      </w:r>
      <w:r>
        <w:rPr>
          <w:rFonts w:asciiTheme="minorHAnsi" w:eastAsiaTheme="minorEastAsia" w:hAnsiTheme="minorHAnsi" w:cstheme="minorBidi"/>
          <w:noProof/>
          <w:kern w:val="2"/>
          <w:sz w:val="22"/>
          <w:szCs w:val="22"/>
          <w:lang w:eastAsia="en-GB"/>
          <w14:ligatures w14:val="standardContextual"/>
        </w:rPr>
        <w:tab/>
      </w:r>
      <w:r>
        <w:rPr>
          <w:noProof/>
        </w:rPr>
        <w:t>application/vnd.3gpp.mcptt-user-profile+xml IANA registration template</w:t>
      </w:r>
      <w:r>
        <w:rPr>
          <w:noProof/>
        </w:rPr>
        <w:tab/>
      </w:r>
      <w:r>
        <w:rPr>
          <w:noProof/>
        </w:rPr>
        <w:fldChar w:fldCharType="begin" w:fldLock="1"/>
      </w:r>
      <w:r>
        <w:rPr>
          <w:noProof/>
        </w:rPr>
        <w:instrText xml:space="preserve"> PAGEREF _Toc162964930 \h </w:instrText>
      </w:r>
      <w:r>
        <w:rPr>
          <w:noProof/>
        </w:rPr>
      </w:r>
      <w:r>
        <w:rPr>
          <w:noProof/>
        </w:rPr>
        <w:fldChar w:fldCharType="separate"/>
      </w:r>
      <w:r>
        <w:rPr>
          <w:noProof/>
        </w:rPr>
        <w:t>247</w:t>
      </w:r>
      <w:r>
        <w:rPr>
          <w:noProof/>
        </w:rPr>
        <w:fldChar w:fldCharType="end"/>
      </w:r>
    </w:p>
    <w:p w14:paraId="2E4D8E55" w14:textId="19CB198E"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B.1.4</w:t>
      </w:r>
      <w:r>
        <w:rPr>
          <w:rFonts w:asciiTheme="minorHAnsi" w:eastAsiaTheme="minorEastAsia" w:hAnsiTheme="minorHAnsi" w:cstheme="minorBidi"/>
          <w:noProof/>
          <w:kern w:val="2"/>
          <w:sz w:val="22"/>
          <w:szCs w:val="22"/>
          <w:lang w:eastAsia="en-GB"/>
          <w14:ligatures w14:val="standardContextual"/>
        </w:rPr>
        <w:tab/>
      </w:r>
      <w:r>
        <w:rPr>
          <w:noProof/>
        </w:rPr>
        <w:t>application/vnd.3gpp.mcptt-service-config+xml IANA registration template</w:t>
      </w:r>
      <w:r>
        <w:rPr>
          <w:noProof/>
        </w:rPr>
        <w:tab/>
      </w:r>
      <w:r>
        <w:rPr>
          <w:noProof/>
        </w:rPr>
        <w:fldChar w:fldCharType="begin" w:fldLock="1"/>
      </w:r>
      <w:r>
        <w:rPr>
          <w:noProof/>
        </w:rPr>
        <w:instrText xml:space="preserve"> PAGEREF _Toc162964931 \h </w:instrText>
      </w:r>
      <w:r>
        <w:rPr>
          <w:noProof/>
        </w:rPr>
      </w:r>
      <w:r>
        <w:rPr>
          <w:noProof/>
        </w:rPr>
        <w:fldChar w:fldCharType="separate"/>
      </w:r>
      <w:r>
        <w:rPr>
          <w:noProof/>
        </w:rPr>
        <w:t>248</w:t>
      </w:r>
      <w:r>
        <w:rPr>
          <w:noProof/>
        </w:rPr>
        <w:fldChar w:fldCharType="end"/>
      </w:r>
    </w:p>
    <w:p w14:paraId="705A1DA8" w14:textId="70EDFF3C"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B.1.5</w:t>
      </w:r>
      <w:r>
        <w:rPr>
          <w:rFonts w:asciiTheme="minorHAnsi" w:eastAsiaTheme="minorEastAsia" w:hAnsiTheme="minorHAnsi" w:cstheme="minorBidi"/>
          <w:noProof/>
          <w:kern w:val="2"/>
          <w:sz w:val="22"/>
          <w:szCs w:val="22"/>
          <w:lang w:eastAsia="en-GB"/>
          <w14:ligatures w14:val="standardContextual"/>
        </w:rPr>
        <w:tab/>
      </w:r>
      <w:r>
        <w:rPr>
          <w:noProof/>
        </w:rPr>
        <w:t>application/vnd.3gpp.mcdata-service-config+xml IANA registration template</w:t>
      </w:r>
      <w:r>
        <w:rPr>
          <w:noProof/>
        </w:rPr>
        <w:tab/>
      </w:r>
      <w:r>
        <w:rPr>
          <w:noProof/>
        </w:rPr>
        <w:fldChar w:fldCharType="begin" w:fldLock="1"/>
      </w:r>
      <w:r>
        <w:rPr>
          <w:noProof/>
        </w:rPr>
        <w:instrText xml:space="preserve"> PAGEREF _Toc162964932 \h </w:instrText>
      </w:r>
      <w:r>
        <w:rPr>
          <w:noProof/>
        </w:rPr>
      </w:r>
      <w:r>
        <w:rPr>
          <w:noProof/>
        </w:rPr>
        <w:fldChar w:fldCharType="separate"/>
      </w:r>
      <w:r>
        <w:rPr>
          <w:noProof/>
        </w:rPr>
        <w:t>250</w:t>
      </w:r>
      <w:r>
        <w:rPr>
          <w:noProof/>
        </w:rPr>
        <w:fldChar w:fldCharType="end"/>
      </w:r>
    </w:p>
    <w:p w14:paraId="4C309A82" w14:textId="612F0DBE"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B.1.6</w:t>
      </w:r>
      <w:r>
        <w:rPr>
          <w:rFonts w:asciiTheme="minorHAnsi" w:eastAsiaTheme="minorEastAsia" w:hAnsiTheme="minorHAnsi" w:cstheme="minorBidi"/>
          <w:noProof/>
          <w:kern w:val="2"/>
          <w:sz w:val="22"/>
          <w:szCs w:val="22"/>
          <w:lang w:eastAsia="en-GB"/>
          <w14:ligatures w14:val="standardContextual"/>
        </w:rPr>
        <w:tab/>
      </w:r>
      <w:r>
        <w:rPr>
          <w:noProof/>
        </w:rPr>
        <w:t>application/vnd.3gpp.mcvideo-service-config+xml IANA registration template</w:t>
      </w:r>
      <w:r>
        <w:rPr>
          <w:noProof/>
        </w:rPr>
        <w:tab/>
      </w:r>
      <w:r>
        <w:rPr>
          <w:noProof/>
        </w:rPr>
        <w:fldChar w:fldCharType="begin" w:fldLock="1"/>
      </w:r>
      <w:r>
        <w:rPr>
          <w:noProof/>
        </w:rPr>
        <w:instrText xml:space="preserve"> PAGEREF _Toc162964933 \h </w:instrText>
      </w:r>
      <w:r>
        <w:rPr>
          <w:noProof/>
        </w:rPr>
      </w:r>
      <w:r>
        <w:rPr>
          <w:noProof/>
        </w:rPr>
        <w:fldChar w:fldCharType="separate"/>
      </w:r>
      <w:r>
        <w:rPr>
          <w:noProof/>
        </w:rPr>
        <w:t>251</w:t>
      </w:r>
      <w:r>
        <w:rPr>
          <w:noProof/>
        </w:rPr>
        <w:fldChar w:fldCharType="end"/>
      </w:r>
    </w:p>
    <w:p w14:paraId="7FA45D64" w14:textId="11F6D8E6"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B.1.7</w:t>
      </w:r>
      <w:r>
        <w:rPr>
          <w:rFonts w:asciiTheme="minorHAnsi" w:eastAsiaTheme="minorEastAsia" w:hAnsiTheme="minorHAnsi" w:cstheme="minorBidi"/>
          <w:noProof/>
          <w:kern w:val="2"/>
          <w:sz w:val="22"/>
          <w:szCs w:val="22"/>
          <w:lang w:eastAsia="en-GB"/>
          <w14:ligatures w14:val="standardContextual"/>
        </w:rPr>
        <w:tab/>
      </w:r>
      <w:r>
        <w:rPr>
          <w:noProof/>
        </w:rPr>
        <w:t>application/vnd.3gpp.mcvideo-ue-config+xml IANA registration template</w:t>
      </w:r>
      <w:r>
        <w:rPr>
          <w:noProof/>
        </w:rPr>
        <w:tab/>
      </w:r>
      <w:r>
        <w:rPr>
          <w:noProof/>
        </w:rPr>
        <w:fldChar w:fldCharType="begin" w:fldLock="1"/>
      </w:r>
      <w:r>
        <w:rPr>
          <w:noProof/>
        </w:rPr>
        <w:instrText xml:space="preserve"> PAGEREF _Toc162964934 \h </w:instrText>
      </w:r>
      <w:r>
        <w:rPr>
          <w:noProof/>
        </w:rPr>
      </w:r>
      <w:r>
        <w:rPr>
          <w:noProof/>
        </w:rPr>
        <w:fldChar w:fldCharType="separate"/>
      </w:r>
      <w:r>
        <w:rPr>
          <w:noProof/>
        </w:rPr>
        <w:t>253</w:t>
      </w:r>
      <w:r>
        <w:rPr>
          <w:noProof/>
        </w:rPr>
        <w:fldChar w:fldCharType="end"/>
      </w:r>
    </w:p>
    <w:p w14:paraId="5F9FC24F" w14:textId="77FB5588"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B.1.8</w:t>
      </w:r>
      <w:r>
        <w:rPr>
          <w:rFonts w:asciiTheme="minorHAnsi" w:eastAsiaTheme="minorEastAsia" w:hAnsiTheme="minorHAnsi" w:cstheme="minorBidi"/>
          <w:noProof/>
          <w:kern w:val="2"/>
          <w:sz w:val="22"/>
          <w:szCs w:val="22"/>
          <w:lang w:eastAsia="en-GB"/>
          <w14:ligatures w14:val="standardContextual"/>
        </w:rPr>
        <w:tab/>
      </w:r>
      <w:r>
        <w:rPr>
          <w:noProof/>
        </w:rPr>
        <w:t>application/vnd.3gpp.mcvideo-user-profile+xml IANA registration template</w:t>
      </w:r>
      <w:r>
        <w:rPr>
          <w:noProof/>
        </w:rPr>
        <w:tab/>
      </w:r>
      <w:r>
        <w:rPr>
          <w:noProof/>
        </w:rPr>
        <w:fldChar w:fldCharType="begin" w:fldLock="1"/>
      </w:r>
      <w:r>
        <w:rPr>
          <w:noProof/>
        </w:rPr>
        <w:instrText xml:space="preserve"> PAGEREF _Toc162964935 \h </w:instrText>
      </w:r>
      <w:r>
        <w:rPr>
          <w:noProof/>
        </w:rPr>
      </w:r>
      <w:r>
        <w:rPr>
          <w:noProof/>
        </w:rPr>
        <w:fldChar w:fldCharType="separate"/>
      </w:r>
      <w:r>
        <w:rPr>
          <w:noProof/>
        </w:rPr>
        <w:t>255</w:t>
      </w:r>
      <w:r>
        <w:rPr>
          <w:noProof/>
        </w:rPr>
        <w:fldChar w:fldCharType="end"/>
      </w:r>
    </w:p>
    <w:p w14:paraId="0EEE29A4" w14:textId="66ACC6F3"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B.1.9</w:t>
      </w:r>
      <w:r>
        <w:rPr>
          <w:rFonts w:asciiTheme="minorHAnsi" w:eastAsiaTheme="minorEastAsia" w:hAnsiTheme="minorHAnsi" w:cstheme="minorBidi"/>
          <w:noProof/>
          <w:kern w:val="2"/>
          <w:sz w:val="22"/>
          <w:szCs w:val="22"/>
          <w:lang w:eastAsia="en-GB"/>
          <w14:ligatures w14:val="standardContextual"/>
        </w:rPr>
        <w:tab/>
      </w:r>
      <w:r>
        <w:rPr>
          <w:noProof/>
        </w:rPr>
        <w:t>application/vnd.3gpp.mcdata-ue-config+xml IANA registration template</w:t>
      </w:r>
      <w:r>
        <w:rPr>
          <w:noProof/>
        </w:rPr>
        <w:tab/>
      </w:r>
      <w:r>
        <w:rPr>
          <w:noProof/>
        </w:rPr>
        <w:fldChar w:fldCharType="begin" w:fldLock="1"/>
      </w:r>
      <w:r>
        <w:rPr>
          <w:noProof/>
        </w:rPr>
        <w:instrText xml:space="preserve"> PAGEREF _Toc162964936 \h </w:instrText>
      </w:r>
      <w:r>
        <w:rPr>
          <w:noProof/>
        </w:rPr>
      </w:r>
      <w:r>
        <w:rPr>
          <w:noProof/>
        </w:rPr>
        <w:fldChar w:fldCharType="separate"/>
      </w:r>
      <w:r>
        <w:rPr>
          <w:noProof/>
        </w:rPr>
        <w:t>256</w:t>
      </w:r>
      <w:r>
        <w:rPr>
          <w:noProof/>
        </w:rPr>
        <w:fldChar w:fldCharType="end"/>
      </w:r>
    </w:p>
    <w:p w14:paraId="61C0435B" w14:textId="2662C29C"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B.1.10</w:t>
      </w:r>
      <w:r>
        <w:rPr>
          <w:rFonts w:asciiTheme="minorHAnsi" w:eastAsiaTheme="minorEastAsia" w:hAnsiTheme="minorHAnsi" w:cstheme="minorBidi"/>
          <w:noProof/>
          <w:kern w:val="2"/>
          <w:sz w:val="22"/>
          <w:szCs w:val="22"/>
          <w:lang w:eastAsia="en-GB"/>
          <w14:ligatures w14:val="standardContextual"/>
        </w:rPr>
        <w:tab/>
      </w:r>
      <w:r>
        <w:rPr>
          <w:noProof/>
        </w:rPr>
        <w:t>application/vnd.3gpp.mcdata-user-profile+xml IANA registration template</w:t>
      </w:r>
      <w:r>
        <w:rPr>
          <w:noProof/>
        </w:rPr>
        <w:tab/>
      </w:r>
      <w:r>
        <w:rPr>
          <w:noProof/>
        </w:rPr>
        <w:fldChar w:fldCharType="begin" w:fldLock="1"/>
      </w:r>
      <w:r>
        <w:rPr>
          <w:noProof/>
        </w:rPr>
        <w:instrText xml:space="preserve"> PAGEREF _Toc162964937 \h </w:instrText>
      </w:r>
      <w:r>
        <w:rPr>
          <w:noProof/>
        </w:rPr>
      </w:r>
      <w:r>
        <w:rPr>
          <w:noProof/>
        </w:rPr>
        <w:fldChar w:fldCharType="separate"/>
      </w:r>
      <w:r>
        <w:rPr>
          <w:noProof/>
        </w:rPr>
        <w:t>258</w:t>
      </w:r>
      <w:r>
        <w:rPr>
          <w:noProof/>
        </w:rPr>
        <w:fldChar w:fldCharType="end"/>
      </w:r>
    </w:p>
    <w:p w14:paraId="27E4DE8A" w14:textId="7922424E" w:rsidR="003A2B22" w:rsidRDefault="003A2B2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B.1.11</w:t>
      </w:r>
      <w:r>
        <w:rPr>
          <w:rFonts w:asciiTheme="minorHAnsi" w:eastAsiaTheme="minorEastAsia" w:hAnsiTheme="minorHAnsi" w:cstheme="minorBidi"/>
          <w:noProof/>
          <w:kern w:val="2"/>
          <w:sz w:val="22"/>
          <w:szCs w:val="22"/>
          <w:lang w:eastAsia="en-GB"/>
          <w14:ligatures w14:val="standardContextual"/>
        </w:rPr>
        <w:tab/>
      </w:r>
      <w:r>
        <w:rPr>
          <w:noProof/>
        </w:rPr>
        <w:t>application/vnd.3gpp.mcs-gw-ue-init-config+xml IANA registration template</w:t>
      </w:r>
      <w:r>
        <w:rPr>
          <w:noProof/>
        </w:rPr>
        <w:tab/>
      </w:r>
      <w:r>
        <w:rPr>
          <w:noProof/>
        </w:rPr>
        <w:fldChar w:fldCharType="begin" w:fldLock="1"/>
      </w:r>
      <w:r>
        <w:rPr>
          <w:noProof/>
        </w:rPr>
        <w:instrText xml:space="preserve"> PAGEREF _Toc162964938 \h </w:instrText>
      </w:r>
      <w:r>
        <w:rPr>
          <w:noProof/>
        </w:rPr>
      </w:r>
      <w:r>
        <w:rPr>
          <w:noProof/>
        </w:rPr>
        <w:fldChar w:fldCharType="separate"/>
      </w:r>
      <w:r>
        <w:rPr>
          <w:noProof/>
        </w:rPr>
        <w:t>259</w:t>
      </w:r>
      <w:r>
        <w:rPr>
          <w:noProof/>
        </w:rPr>
        <w:fldChar w:fldCharType="end"/>
      </w:r>
    </w:p>
    <w:p w14:paraId="123A1DDE" w14:textId="2EDF06A5" w:rsidR="003A2B22" w:rsidRDefault="003A2B22" w:rsidP="003A2B22">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Configuration specific concepts for the support of mission critical services over 5GS</w:t>
      </w:r>
      <w:r>
        <w:rPr>
          <w:noProof/>
        </w:rPr>
        <w:tab/>
      </w:r>
      <w:r>
        <w:rPr>
          <w:noProof/>
        </w:rPr>
        <w:fldChar w:fldCharType="begin" w:fldLock="1"/>
      </w:r>
      <w:r>
        <w:rPr>
          <w:noProof/>
        </w:rPr>
        <w:instrText xml:space="preserve"> PAGEREF _Toc162964939 \h </w:instrText>
      </w:r>
      <w:r>
        <w:rPr>
          <w:noProof/>
        </w:rPr>
      </w:r>
      <w:r>
        <w:rPr>
          <w:noProof/>
        </w:rPr>
        <w:fldChar w:fldCharType="separate"/>
      </w:r>
      <w:r>
        <w:rPr>
          <w:noProof/>
        </w:rPr>
        <w:t>261</w:t>
      </w:r>
      <w:r>
        <w:rPr>
          <w:noProof/>
        </w:rPr>
        <w:fldChar w:fldCharType="end"/>
      </w:r>
    </w:p>
    <w:p w14:paraId="5A9876EF" w14:textId="170A8EBD" w:rsidR="003A2B22" w:rsidRDefault="003A2B22">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_Toc162964940 \h </w:instrText>
      </w:r>
      <w:r>
        <w:rPr>
          <w:noProof/>
        </w:rPr>
      </w:r>
      <w:r>
        <w:rPr>
          <w:noProof/>
        </w:rPr>
        <w:fldChar w:fldCharType="separate"/>
      </w:r>
      <w:r>
        <w:rPr>
          <w:noProof/>
        </w:rPr>
        <w:t>261</w:t>
      </w:r>
      <w:r>
        <w:rPr>
          <w:noProof/>
        </w:rPr>
        <w:fldChar w:fldCharType="end"/>
      </w:r>
    </w:p>
    <w:p w14:paraId="26178BE3" w14:textId="32A85048" w:rsidR="003A2B22" w:rsidRDefault="003A2B22">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Aspects not applicable to 5GS</w:t>
      </w:r>
      <w:r>
        <w:rPr>
          <w:noProof/>
        </w:rPr>
        <w:tab/>
      </w:r>
      <w:r>
        <w:rPr>
          <w:noProof/>
        </w:rPr>
        <w:fldChar w:fldCharType="begin" w:fldLock="1"/>
      </w:r>
      <w:r>
        <w:rPr>
          <w:noProof/>
        </w:rPr>
        <w:instrText xml:space="preserve"> PAGEREF _Toc162964941 \h </w:instrText>
      </w:r>
      <w:r>
        <w:rPr>
          <w:noProof/>
        </w:rPr>
      </w:r>
      <w:r>
        <w:rPr>
          <w:noProof/>
        </w:rPr>
        <w:fldChar w:fldCharType="separate"/>
      </w:r>
      <w:r>
        <w:rPr>
          <w:noProof/>
        </w:rPr>
        <w:t>261</w:t>
      </w:r>
      <w:r>
        <w:rPr>
          <w:noProof/>
        </w:rPr>
        <w:fldChar w:fldCharType="end"/>
      </w:r>
    </w:p>
    <w:p w14:paraId="705E4DDE" w14:textId="4431E6CB" w:rsidR="003A2B22" w:rsidRDefault="003A2B22">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5GS specific aspects not applicable to EPS</w:t>
      </w:r>
      <w:r>
        <w:rPr>
          <w:noProof/>
        </w:rPr>
        <w:tab/>
      </w:r>
      <w:r>
        <w:rPr>
          <w:noProof/>
        </w:rPr>
        <w:fldChar w:fldCharType="begin" w:fldLock="1"/>
      </w:r>
      <w:r>
        <w:rPr>
          <w:noProof/>
        </w:rPr>
        <w:instrText xml:space="preserve"> PAGEREF _Toc162964942 \h </w:instrText>
      </w:r>
      <w:r>
        <w:rPr>
          <w:noProof/>
        </w:rPr>
      </w:r>
      <w:r>
        <w:rPr>
          <w:noProof/>
        </w:rPr>
        <w:fldChar w:fldCharType="separate"/>
      </w:r>
      <w:r>
        <w:rPr>
          <w:noProof/>
        </w:rPr>
        <w:t>261</w:t>
      </w:r>
      <w:r>
        <w:rPr>
          <w:noProof/>
        </w:rPr>
        <w:fldChar w:fldCharType="end"/>
      </w:r>
    </w:p>
    <w:p w14:paraId="6CDE25A6" w14:textId="0A5EA011" w:rsidR="003A2B22" w:rsidRDefault="003A2B22">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_Toc162964943 \h </w:instrText>
      </w:r>
      <w:r>
        <w:rPr>
          <w:noProof/>
        </w:rPr>
      </w:r>
      <w:r>
        <w:rPr>
          <w:noProof/>
        </w:rPr>
        <w:fldChar w:fldCharType="separate"/>
      </w:r>
      <w:r>
        <w:rPr>
          <w:noProof/>
        </w:rPr>
        <w:t>261</w:t>
      </w:r>
      <w:r>
        <w:rPr>
          <w:noProof/>
        </w:rPr>
        <w:fldChar w:fldCharType="end"/>
      </w:r>
    </w:p>
    <w:p w14:paraId="21572FA4" w14:textId="65556B33"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rPr>
        <w:t>C.4</w:t>
      </w:r>
      <w:r>
        <w:rPr>
          <w:noProof/>
          <w:lang w:eastAsia="ko-KR"/>
        </w:rPr>
        <w:t>.</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_Toc162964944 \h </w:instrText>
      </w:r>
      <w:r>
        <w:rPr>
          <w:noProof/>
        </w:rPr>
      </w:r>
      <w:r>
        <w:rPr>
          <w:noProof/>
        </w:rPr>
        <w:fldChar w:fldCharType="separate"/>
      </w:r>
      <w:r>
        <w:rPr>
          <w:noProof/>
        </w:rPr>
        <w:t>261</w:t>
      </w:r>
      <w:r>
        <w:rPr>
          <w:noProof/>
        </w:rPr>
        <w:fldChar w:fldCharType="end"/>
      </w:r>
    </w:p>
    <w:p w14:paraId="28CB746E" w14:textId="3540019D" w:rsidR="003A2B22" w:rsidRDefault="003A2B22">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C</w:t>
      </w:r>
      <w:r>
        <w:rPr>
          <w:noProof/>
        </w:rPr>
        <w:t>.4</w:t>
      </w:r>
      <w:r>
        <w:rPr>
          <w:noProof/>
          <w:lang w:eastAsia="ko-KR"/>
        </w:rPr>
        <w:t>.2</w:t>
      </w:r>
      <w:r>
        <w:rPr>
          <w:rFonts w:asciiTheme="minorHAnsi" w:eastAsiaTheme="minorEastAsia" w:hAnsiTheme="minorHAnsi" w:cstheme="minorBidi"/>
          <w:noProof/>
          <w:kern w:val="2"/>
          <w:sz w:val="22"/>
          <w:szCs w:val="22"/>
          <w:lang w:eastAsia="en-GB"/>
          <w14:ligatures w14:val="standardContextual"/>
        </w:rPr>
        <w:tab/>
      </w:r>
      <w:r>
        <w:rPr>
          <w:noProof/>
        </w:rPr>
        <w:t>MC Service over 5G ProSe</w:t>
      </w:r>
      <w:r>
        <w:rPr>
          <w:noProof/>
        </w:rPr>
        <w:tab/>
      </w:r>
      <w:r>
        <w:rPr>
          <w:noProof/>
        </w:rPr>
        <w:fldChar w:fldCharType="begin" w:fldLock="1"/>
      </w:r>
      <w:r>
        <w:rPr>
          <w:noProof/>
        </w:rPr>
        <w:instrText xml:space="preserve"> PAGEREF _Toc162964945 \h </w:instrText>
      </w:r>
      <w:r>
        <w:rPr>
          <w:noProof/>
        </w:rPr>
      </w:r>
      <w:r>
        <w:rPr>
          <w:noProof/>
        </w:rPr>
        <w:fldChar w:fldCharType="separate"/>
      </w:r>
      <w:r>
        <w:rPr>
          <w:noProof/>
        </w:rPr>
        <w:t>261</w:t>
      </w:r>
      <w:r>
        <w:rPr>
          <w:noProof/>
        </w:rPr>
        <w:fldChar w:fldCharType="end"/>
      </w:r>
    </w:p>
    <w:p w14:paraId="203E6F3D" w14:textId="79AB8D25" w:rsidR="003A2B22" w:rsidRDefault="003A2B22" w:rsidP="003A2B22">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_Toc162964946 \h </w:instrText>
      </w:r>
      <w:r>
        <w:rPr>
          <w:noProof/>
        </w:rPr>
      </w:r>
      <w:r>
        <w:rPr>
          <w:noProof/>
        </w:rPr>
        <w:fldChar w:fldCharType="separate"/>
      </w:r>
      <w:r>
        <w:rPr>
          <w:noProof/>
        </w:rPr>
        <w:t>263</w:t>
      </w:r>
      <w:r>
        <w:rPr>
          <w:noProof/>
        </w:rPr>
        <w:fldChar w:fldCharType="end"/>
      </w:r>
    </w:p>
    <w:p w14:paraId="0AD57282" w14:textId="163E3162" w:rsidR="00080512" w:rsidRPr="00C367E9" w:rsidRDefault="004D3578">
      <w:r w:rsidRPr="00C367E9">
        <w:rPr>
          <w:noProof/>
          <w:sz w:val="22"/>
        </w:rPr>
        <w:fldChar w:fldCharType="end"/>
      </w:r>
    </w:p>
    <w:p w14:paraId="204EA554" w14:textId="04B21389" w:rsidR="00080512" w:rsidRPr="00C367E9" w:rsidRDefault="00080512" w:rsidP="00C367E9">
      <w:pPr>
        <w:pStyle w:val="Heading1"/>
      </w:pPr>
      <w:bookmarkStart w:id="9" w:name="_CRForeword"/>
      <w:bookmarkEnd w:id="9"/>
      <w:r w:rsidRPr="00C367E9">
        <w:br w:type="page"/>
      </w:r>
      <w:bookmarkStart w:id="10" w:name="foreword"/>
      <w:bookmarkStart w:id="11" w:name="_Toc162964605"/>
      <w:bookmarkEnd w:id="10"/>
      <w:r w:rsidRPr="00C367E9">
        <w:lastRenderedPageBreak/>
        <w:t>Foreword</w:t>
      </w:r>
      <w:bookmarkEnd w:id="11"/>
    </w:p>
    <w:p w14:paraId="413E209A" w14:textId="2D43C087" w:rsidR="00080512" w:rsidRPr="00C367E9" w:rsidRDefault="00080512">
      <w:r w:rsidRPr="00C367E9">
        <w:t xml:space="preserve">This Technical </w:t>
      </w:r>
      <w:bookmarkStart w:id="12" w:name="spectype3"/>
      <w:r w:rsidRPr="00C367E9">
        <w:t>Specification</w:t>
      </w:r>
      <w:bookmarkEnd w:id="12"/>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3" w:name="introduction"/>
      <w:bookmarkStart w:id="14" w:name="_CR1"/>
      <w:bookmarkStart w:id="15" w:name="_Toc20212207"/>
      <w:bookmarkStart w:id="16" w:name="_Toc27731562"/>
      <w:bookmarkStart w:id="17" w:name="_Toc36127340"/>
      <w:bookmarkStart w:id="18" w:name="_Toc45214446"/>
      <w:bookmarkStart w:id="19" w:name="_Toc51937585"/>
      <w:bookmarkStart w:id="20" w:name="_Toc51937894"/>
      <w:bookmarkStart w:id="21" w:name="_Toc92291081"/>
      <w:bookmarkStart w:id="22" w:name="_Toc162964606"/>
      <w:bookmarkEnd w:id="13"/>
      <w:bookmarkEnd w:id="14"/>
      <w:r w:rsidRPr="004D3578">
        <w:t>1</w:t>
      </w:r>
      <w:r w:rsidRPr="004D3578">
        <w:tab/>
        <w:t>Scope</w:t>
      </w:r>
      <w:bookmarkEnd w:id="15"/>
      <w:bookmarkEnd w:id="16"/>
      <w:bookmarkEnd w:id="17"/>
      <w:bookmarkEnd w:id="18"/>
      <w:bookmarkEnd w:id="19"/>
      <w:bookmarkEnd w:id="20"/>
      <w:bookmarkEnd w:id="21"/>
      <w:bookmarkEnd w:id="22"/>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3" w:name="_CR2"/>
      <w:bookmarkStart w:id="24" w:name="_Toc20212208"/>
      <w:bookmarkStart w:id="25" w:name="_Toc27731563"/>
      <w:bookmarkStart w:id="26" w:name="_Toc36127341"/>
      <w:bookmarkStart w:id="27" w:name="_Toc45214447"/>
      <w:bookmarkStart w:id="28" w:name="_Toc51937586"/>
      <w:bookmarkStart w:id="29" w:name="_Toc51937895"/>
      <w:bookmarkStart w:id="30" w:name="_Toc92291082"/>
      <w:bookmarkStart w:id="31" w:name="_Toc162964607"/>
      <w:bookmarkEnd w:id="23"/>
      <w:r w:rsidRPr="0052096B">
        <w:lastRenderedPageBreak/>
        <w:t>2</w:t>
      </w:r>
      <w:r w:rsidRPr="0052096B">
        <w:tab/>
        <w:t>References</w:t>
      </w:r>
      <w:bookmarkEnd w:id="24"/>
      <w:bookmarkEnd w:id="25"/>
      <w:bookmarkEnd w:id="26"/>
      <w:bookmarkEnd w:id="27"/>
      <w:bookmarkEnd w:id="28"/>
      <w:bookmarkEnd w:id="29"/>
      <w:bookmarkEnd w:id="30"/>
      <w:bookmarkEnd w:id="31"/>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2" w:name="ref21905"/>
      <w:r w:rsidRPr="002F55BD">
        <w:t>[1]</w:t>
      </w:r>
      <w:bookmarkEnd w:id="32"/>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3"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40FC3DCA"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EFB3E33" w14:textId="36C2DD0A" w:rsidR="00461C10" w:rsidRDefault="00461C10" w:rsidP="00461C10">
      <w:pPr>
        <w:pStyle w:val="EX"/>
        <w:rPr>
          <w:noProof/>
          <w:lang w:eastAsia="zh-CN"/>
        </w:rPr>
      </w:pPr>
      <w:r>
        <w:rPr>
          <w:rFonts w:hint="eastAsia"/>
          <w:noProof/>
          <w:lang w:eastAsia="zh-CN"/>
        </w:rPr>
        <w:t>[</w:t>
      </w:r>
      <w:r>
        <w:rPr>
          <w:noProof/>
          <w:lang w:eastAsia="zh-CN"/>
        </w:rPr>
        <w:t>35]</w:t>
      </w:r>
      <w:r>
        <w:rPr>
          <w:noProof/>
          <w:lang w:eastAsia="zh-CN"/>
        </w:rPr>
        <w:tab/>
        <w:t>3GPP</w:t>
      </w:r>
      <w:r>
        <w:rPr>
          <w:noProof/>
          <w:lang w:val="en-US" w:eastAsia="zh-CN"/>
        </w:rPr>
        <w:t> TS 24.554: "</w:t>
      </w:r>
      <w:r>
        <w:rPr>
          <w:noProof/>
          <w:lang w:eastAsia="zh-CN"/>
        </w:rPr>
        <w:t>Proximity-services (ProSe) in 5G System (5GS) protocol aspects; Stage 3".</w:t>
      </w:r>
    </w:p>
    <w:p w14:paraId="454266BC" w14:textId="0E6EDDB4" w:rsidR="00461C10" w:rsidRDefault="00461C10" w:rsidP="00461C10">
      <w:pPr>
        <w:pStyle w:val="EX"/>
      </w:pPr>
      <w:r>
        <w:rPr>
          <w:noProof/>
          <w:lang w:eastAsia="zh-CN"/>
        </w:rPr>
        <w:t>[36]</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33DC08BD" w14:textId="77777777" w:rsidR="00C367E9" w:rsidRPr="004D3578" w:rsidRDefault="00C367E9" w:rsidP="00C367E9">
      <w:pPr>
        <w:pStyle w:val="Heading1"/>
      </w:pPr>
      <w:bookmarkStart w:id="34" w:name="_CR3"/>
      <w:bookmarkStart w:id="35" w:name="_Toc27731564"/>
      <w:bookmarkStart w:id="36" w:name="_Toc36127342"/>
      <w:bookmarkStart w:id="37" w:name="_Toc45214448"/>
      <w:bookmarkStart w:id="38" w:name="_Toc51937587"/>
      <w:bookmarkStart w:id="39" w:name="_Toc51937896"/>
      <w:bookmarkStart w:id="40" w:name="_Toc92291083"/>
      <w:bookmarkStart w:id="41" w:name="_Toc162964608"/>
      <w:bookmarkEnd w:id="34"/>
      <w:r w:rsidRPr="004D3578">
        <w:t>3</w:t>
      </w:r>
      <w:r w:rsidRPr="004D3578">
        <w:tab/>
        <w:t>Definitions and abbreviations</w:t>
      </w:r>
      <w:bookmarkEnd w:id="33"/>
      <w:bookmarkEnd w:id="35"/>
      <w:bookmarkEnd w:id="36"/>
      <w:bookmarkEnd w:id="37"/>
      <w:bookmarkEnd w:id="38"/>
      <w:bookmarkEnd w:id="39"/>
      <w:bookmarkEnd w:id="40"/>
      <w:bookmarkEnd w:id="41"/>
    </w:p>
    <w:p w14:paraId="1B480CDC" w14:textId="77777777" w:rsidR="00C367E9" w:rsidRPr="004D3578" w:rsidRDefault="00C367E9" w:rsidP="00C367E9">
      <w:pPr>
        <w:pStyle w:val="Heading2"/>
      </w:pPr>
      <w:bookmarkStart w:id="42" w:name="_CR3_1"/>
      <w:bookmarkStart w:id="43" w:name="_Toc20212210"/>
      <w:bookmarkStart w:id="44" w:name="_Toc27731565"/>
      <w:bookmarkStart w:id="45" w:name="_Toc36127343"/>
      <w:bookmarkStart w:id="46" w:name="_Toc45214449"/>
      <w:bookmarkStart w:id="47" w:name="_Toc51937588"/>
      <w:bookmarkStart w:id="48" w:name="_Toc51937897"/>
      <w:bookmarkStart w:id="49" w:name="_Toc92291084"/>
      <w:bookmarkStart w:id="50" w:name="_Toc162964609"/>
      <w:bookmarkEnd w:id="42"/>
      <w:r w:rsidRPr="004D3578">
        <w:t>3.1</w:t>
      </w:r>
      <w:r w:rsidRPr="004D3578">
        <w:tab/>
        <w:t>Definitions</w:t>
      </w:r>
      <w:bookmarkEnd w:id="43"/>
      <w:bookmarkEnd w:id="44"/>
      <w:bookmarkEnd w:id="45"/>
      <w:bookmarkEnd w:id="46"/>
      <w:bookmarkEnd w:id="47"/>
      <w:bookmarkEnd w:id="48"/>
      <w:bookmarkEnd w:id="49"/>
      <w:bookmarkEnd w:id="50"/>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lastRenderedPageBreak/>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51" w:name="_CR3_2"/>
      <w:bookmarkStart w:id="52" w:name="_Toc20212211"/>
      <w:bookmarkStart w:id="53" w:name="_Toc27731566"/>
      <w:bookmarkStart w:id="54" w:name="_Toc36127344"/>
      <w:bookmarkStart w:id="55" w:name="_Toc45214450"/>
      <w:bookmarkStart w:id="56" w:name="_Toc51937589"/>
      <w:bookmarkStart w:id="57" w:name="_Toc51937898"/>
      <w:bookmarkStart w:id="58" w:name="_Toc92291085"/>
      <w:bookmarkStart w:id="59" w:name="_Toc162964610"/>
      <w:bookmarkEnd w:id="51"/>
      <w:r w:rsidRPr="004D3578">
        <w:t>3.2</w:t>
      </w:r>
      <w:r w:rsidRPr="004D3578">
        <w:tab/>
        <w:t>Abbreviations</w:t>
      </w:r>
      <w:bookmarkEnd w:id="52"/>
      <w:bookmarkEnd w:id="53"/>
      <w:bookmarkEnd w:id="54"/>
      <w:bookmarkEnd w:id="55"/>
      <w:bookmarkEnd w:id="56"/>
      <w:bookmarkEnd w:id="57"/>
      <w:bookmarkEnd w:id="58"/>
      <w:bookmarkEnd w:id="59"/>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Default="00C367E9" w:rsidP="00C367E9">
      <w:pPr>
        <w:pStyle w:val="EW"/>
      </w:pPr>
      <w:r w:rsidRPr="004F22A2">
        <w:t>OMA</w:t>
      </w:r>
      <w:r w:rsidRPr="004F22A2">
        <w:tab/>
        <w:t>Open Mobile Alliance</w:t>
      </w:r>
    </w:p>
    <w:p w14:paraId="66AB1D12" w14:textId="0DBB9113" w:rsidR="00826497" w:rsidRPr="004F22A2" w:rsidRDefault="00826497" w:rsidP="00826497">
      <w:pPr>
        <w:pStyle w:val="EW"/>
      </w:pPr>
      <w:r w:rsidRPr="00CB5EC9">
        <w:rPr>
          <w:rFonts w:eastAsia="DengXian"/>
        </w:rPr>
        <w:t>PQI</w:t>
      </w:r>
      <w:r w:rsidRPr="00CB5EC9">
        <w:tab/>
        <w:t>PC5 5QI</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60" w:name="_CR4"/>
      <w:bookmarkStart w:id="61" w:name="_Toc20212212"/>
      <w:bookmarkStart w:id="62" w:name="_Toc27731567"/>
      <w:bookmarkStart w:id="63" w:name="_Toc36127345"/>
      <w:bookmarkStart w:id="64" w:name="_Toc45214451"/>
      <w:bookmarkStart w:id="65" w:name="_Toc51937590"/>
      <w:bookmarkStart w:id="66" w:name="_Toc51937899"/>
      <w:bookmarkStart w:id="67" w:name="_Toc92291086"/>
      <w:bookmarkStart w:id="68" w:name="_Toc162964611"/>
      <w:bookmarkEnd w:id="60"/>
      <w:r w:rsidRPr="004D3578">
        <w:lastRenderedPageBreak/>
        <w:t>4</w:t>
      </w:r>
      <w:r w:rsidRPr="004D3578">
        <w:tab/>
      </w:r>
      <w:r>
        <w:t>General</w:t>
      </w:r>
      <w:bookmarkEnd w:id="61"/>
      <w:bookmarkEnd w:id="62"/>
      <w:bookmarkEnd w:id="63"/>
      <w:bookmarkEnd w:id="64"/>
      <w:bookmarkEnd w:id="65"/>
      <w:bookmarkEnd w:id="66"/>
      <w:bookmarkEnd w:id="67"/>
      <w:bookmarkEnd w:id="68"/>
    </w:p>
    <w:p w14:paraId="1C036EE7" w14:textId="77777777" w:rsidR="00C367E9" w:rsidRDefault="00C367E9" w:rsidP="00C367E9">
      <w:pPr>
        <w:pStyle w:val="Heading2"/>
      </w:pPr>
      <w:bookmarkStart w:id="69" w:name="_CR4_1"/>
      <w:bookmarkStart w:id="70" w:name="_Toc20212213"/>
      <w:bookmarkStart w:id="71" w:name="_Toc27731568"/>
      <w:bookmarkStart w:id="72" w:name="_Toc36127346"/>
      <w:bookmarkStart w:id="73" w:name="_Toc45214452"/>
      <w:bookmarkStart w:id="74" w:name="_Toc51937591"/>
      <w:bookmarkStart w:id="75" w:name="_Toc51937900"/>
      <w:bookmarkStart w:id="76" w:name="_Toc92291087"/>
      <w:bookmarkStart w:id="77" w:name="_Toc162964612"/>
      <w:bookmarkEnd w:id="69"/>
      <w:r>
        <w:t>4.1</w:t>
      </w:r>
      <w:r>
        <w:tab/>
        <w:t>MCS service administrator configuration</w:t>
      </w:r>
      <w:bookmarkEnd w:id="70"/>
      <w:bookmarkEnd w:id="71"/>
      <w:bookmarkEnd w:id="72"/>
      <w:bookmarkEnd w:id="73"/>
      <w:bookmarkEnd w:id="74"/>
      <w:bookmarkEnd w:id="75"/>
      <w:bookmarkEnd w:id="76"/>
      <w:bookmarkEnd w:id="77"/>
    </w:p>
    <w:p w14:paraId="4AC25568" w14:textId="77777777" w:rsidR="00C367E9" w:rsidRDefault="00C367E9" w:rsidP="00C367E9">
      <w:pPr>
        <w:pStyle w:val="Heading3"/>
      </w:pPr>
      <w:bookmarkStart w:id="78" w:name="_CR4_1_1"/>
      <w:bookmarkStart w:id="79" w:name="_Toc20212214"/>
      <w:bookmarkStart w:id="80" w:name="_Toc27731569"/>
      <w:bookmarkStart w:id="81" w:name="_Toc36127347"/>
      <w:bookmarkStart w:id="82" w:name="_Toc45214453"/>
      <w:bookmarkStart w:id="83" w:name="_Toc51937592"/>
      <w:bookmarkStart w:id="84" w:name="_Toc51937901"/>
      <w:bookmarkStart w:id="85" w:name="_Toc92291088"/>
      <w:bookmarkStart w:id="86" w:name="_Toc162964613"/>
      <w:bookmarkEnd w:id="78"/>
      <w:r>
        <w:t>4.1.1</w:t>
      </w:r>
      <w:r>
        <w:tab/>
        <w:t>Common configuration</w:t>
      </w:r>
      <w:bookmarkEnd w:id="79"/>
      <w:bookmarkEnd w:id="80"/>
      <w:bookmarkEnd w:id="81"/>
      <w:bookmarkEnd w:id="82"/>
      <w:bookmarkEnd w:id="83"/>
      <w:bookmarkEnd w:id="84"/>
      <w:bookmarkEnd w:id="85"/>
      <w:bookmarkEnd w:id="8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7" w:name="_CR4_1_2"/>
      <w:bookmarkStart w:id="88" w:name="_Toc20212215"/>
      <w:bookmarkStart w:id="89" w:name="_Toc27731570"/>
      <w:bookmarkStart w:id="90" w:name="_Toc36127348"/>
      <w:bookmarkStart w:id="91" w:name="_Toc45214454"/>
      <w:bookmarkStart w:id="92" w:name="_Toc51937593"/>
      <w:bookmarkStart w:id="93" w:name="_Toc51937902"/>
      <w:bookmarkStart w:id="94" w:name="_Toc92291089"/>
      <w:bookmarkStart w:id="95" w:name="_Toc162964614"/>
      <w:bookmarkEnd w:id="87"/>
      <w:r>
        <w:t>4.1.2</w:t>
      </w:r>
      <w:r>
        <w:tab/>
        <w:t>MCPTT configuration</w:t>
      </w:r>
      <w:bookmarkEnd w:id="88"/>
      <w:bookmarkEnd w:id="89"/>
      <w:bookmarkEnd w:id="90"/>
      <w:bookmarkEnd w:id="91"/>
      <w:bookmarkEnd w:id="92"/>
      <w:bookmarkEnd w:id="93"/>
      <w:bookmarkEnd w:id="94"/>
      <w:bookmarkEnd w:id="95"/>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6" w:name="_CR4_1_3"/>
      <w:bookmarkStart w:id="97" w:name="_Toc20212216"/>
      <w:bookmarkStart w:id="98" w:name="_Toc27731571"/>
      <w:bookmarkStart w:id="99" w:name="_Toc36127349"/>
      <w:bookmarkStart w:id="100" w:name="_Toc45214455"/>
      <w:bookmarkStart w:id="101" w:name="_Toc51937594"/>
      <w:bookmarkStart w:id="102" w:name="_Toc51937903"/>
      <w:bookmarkStart w:id="103" w:name="_Toc92291090"/>
      <w:bookmarkStart w:id="104" w:name="_Toc162964615"/>
      <w:bookmarkEnd w:id="96"/>
      <w:r>
        <w:t>4.1.3</w:t>
      </w:r>
      <w:r>
        <w:tab/>
        <w:t>MCVideo configuration</w:t>
      </w:r>
      <w:bookmarkEnd w:id="97"/>
      <w:bookmarkEnd w:id="98"/>
      <w:bookmarkEnd w:id="99"/>
      <w:bookmarkEnd w:id="100"/>
      <w:bookmarkEnd w:id="101"/>
      <w:bookmarkEnd w:id="102"/>
      <w:bookmarkEnd w:id="103"/>
      <w:bookmarkEnd w:id="104"/>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5" w:name="_CR4_1_4"/>
      <w:bookmarkStart w:id="106" w:name="_Toc20212217"/>
      <w:bookmarkStart w:id="107" w:name="_Toc27731572"/>
      <w:bookmarkStart w:id="108" w:name="_Toc36127350"/>
      <w:bookmarkStart w:id="109" w:name="_Toc45214456"/>
      <w:bookmarkStart w:id="110" w:name="_Toc51937595"/>
      <w:bookmarkStart w:id="111" w:name="_Toc51937904"/>
      <w:bookmarkStart w:id="112" w:name="_Toc92291091"/>
      <w:bookmarkStart w:id="113" w:name="_Toc162964616"/>
      <w:bookmarkEnd w:id="105"/>
      <w:r>
        <w:t>4.1.4</w:t>
      </w:r>
      <w:r>
        <w:tab/>
        <w:t>MCData configuration</w:t>
      </w:r>
      <w:bookmarkEnd w:id="106"/>
      <w:bookmarkEnd w:id="107"/>
      <w:bookmarkEnd w:id="108"/>
      <w:bookmarkEnd w:id="109"/>
      <w:bookmarkEnd w:id="110"/>
      <w:bookmarkEnd w:id="111"/>
      <w:bookmarkEnd w:id="112"/>
      <w:bookmarkEnd w:id="113"/>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14" w:name="_CR4_2"/>
      <w:bookmarkStart w:id="115" w:name="_Toc20212218"/>
      <w:bookmarkStart w:id="116" w:name="_Toc27731573"/>
      <w:bookmarkStart w:id="117" w:name="_Toc36127351"/>
      <w:bookmarkStart w:id="118" w:name="_Toc45214457"/>
      <w:bookmarkStart w:id="119" w:name="_Toc51937596"/>
      <w:bookmarkStart w:id="120" w:name="_Toc51937905"/>
      <w:bookmarkStart w:id="121" w:name="_Toc92291092"/>
      <w:bookmarkStart w:id="122" w:name="_Toc162964617"/>
      <w:bookmarkEnd w:id="114"/>
      <w:r>
        <w:t>4.2</w:t>
      </w:r>
      <w:r>
        <w:tab/>
        <w:t>MCS UE configuration</w:t>
      </w:r>
      <w:bookmarkEnd w:id="115"/>
      <w:bookmarkEnd w:id="116"/>
      <w:bookmarkEnd w:id="117"/>
      <w:bookmarkEnd w:id="118"/>
      <w:bookmarkEnd w:id="119"/>
      <w:bookmarkEnd w:id="120"/>
      <w:bookmarkEnd w:id="121"/>
      <w:bookmarkEnd w:id="122"/>
    </w:p>
    <w:p w14:paraId="134EDC55" w14:textId="77777777" w:rsidR="00C367E9" w:rsidRDefault="00C367E9" w:rsidP="00C367E9">
      <w:pPr>
        <w:pStyle w:val="Heading3"/>
      </w:pPr>
      <w:bookmarkStart w:id="123" w:name="_CR4_2_1"/>
      <w:bookmarkStart w:id="124" w:name="_Toc20212219"/>
      <w:bookmarkStart w:id="125" w:name="_Toc27731574"/>
      <w:bookmarkStart w:id="126" w:name="_Toc36127352"/>
      <w:bookmarkStart w:id="127" w:name="_Toc45214458"/>
      <w:bookmarkStart w:id="128" w:name="_Toc51937597"/>
      <w:bookmarkStart w:id="129" w:name="_Toc51937906"/>
      <w:bookmarkStart w:id="130" w:name="_Toc92291093"/>
      <w:bookmarkStart w:id="131" w:name="_Toc162964618"/>
      <w:bookmarkEnd w:id="123"/>
      <w:r>
        <w:t>4.2.1</w:t>
      </w:r>
      <w:r>
        <w:tab/>
        <w:t>General</w:t>
      </w:r>
      <w:bookmarkEnd w:id="124"/>
      <w:bookmarkEnd w:id="125"/>
      <w:bookmarkEnd w:id="126"/>
      <w:bookmarkEnd w:id="127"/>
      <w:bookmarkEnd w:id="128"/>
      <w:bookmarkEnd w:id="129"/>
      <w:bookmarkEnd w:id="130"/>
      <w:bookmarkEnd w:id="131"/>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32" w:name="_CR4_2_2"/>
      <w:bookmarkStart w:id="133" w:name="_Toc20212220"/>
      <w:bookmarkStart w:id="134" w:name="_Toc27731575"/>
      <w:bookmarkStart w:id="135" w:name="_Toc36127353"/>
      <w:bookmarkStart w:id="136" w:name="_Toc45214459"/>
      <w:bookmarkStart w:id="137" w:name="_Toc51937598"/>
      <w:bookmarkStart w:id="138" w:name="_Toc51937907"/>
      <w:bookmarkStart w:id="139" w:name="_Toc92291094"/>
      <w:bookmarkStart w:id="140" w:name="_Toc162964619"/>
      <w:bookmarkEnd w:id="132"/>
      <w:r>
        <w:t>4.2.2</w:t>
      </w:r>
      <w:r>
        <w:tab/>
        <w:t>Online configuration</w:t>
      </w:r>
      <w:bookmarkEnd w:id="133"/>
      <w:bookmarkEnd w:id="134"/>
      <w:bookmarkEnd w:id="135"/>
      <w:bookmarkEnd w:id="136"/>
      <w:bookmarkEnd w:id="137"/>
      <w:bookmarkEnd w:id="138"/>
      <w:bookmarkEnd w:id="139"/>
      <w:bookmarkEnd w:id="140"/>
    </w:p>
    <w:p w14:paraId="7D817025" w14:textId="09C9180D" w:rsidR="00C367E9" w:rsidRDefault="00C367E9" w:rsidP="00C367E9">
      <w:pPr>
        <w:pStyle w:val="Heading4"/>
      </w:pPr>
      <w:bookmarkStart w:id="141" w:name="_CR4_2_2_1"/>
      <w:bookmarkStart w:id="142" w:name="_Toc20212221"/>
      <w:bookmarkStart w:id="143" w:name="_Toc27731576"/>
      <w:bookmarkStart w:id="144" w:name="_Toc36127354"/>
      <w:bookmarkStart w:id="145" w:name="_Toc45214460"/>
      <w:bookmarkStart w:id="146" w:name="_Toc51937599"/>
      <w:bookmarkStart w:id="147" w:name="_Toc51937908"/>
      <w:bookmarkStart w:id="148" w:name="_Toc92291095"/>
      <w:bookmarkStart w:id="149" w:name="_Toc162964620"/>
      <w:bookmarkEnd w:id="141"/>
      <w:r>
        <w:t>4.2.2.1</w:t>
      </w:r>
      <w:r>
        <w:tab/>
        <w:t>General</w:t>
      </w:r>
      <w:bookmarkEnd w:id="142"/>
      <w:bookmarkEnd w:id="143"/>
      <w:bookmarkEnd w:id="144"/>
      <w:bookmarkEnd w:id="145"/>
      <w:bookmarkEnd w:id="146"/>
      <w:bookmarkEnd w:id="147"/>
      <w:bookmarkEnd w:id="148"/>
      <w:bookmarkEnd w:id="149"/>
    </w:p>
    <w:p w14:paraId="02AC73DC" w14:textId="1DB92988" w:rsidR="00B55213" w:rsidRPr="00B55213" w:rsidRDefault="00B55213" w:rsidP="00501082">
      <w:pPr>
        <w:pStyle w:val="Heading5"/>
      </w:pPr>
      <w:bookmarkStart w:id="150" w:name="_CR4_2_2_1_1"/>
      <w:bookmarkStart w:id="151" w:name="_Toc162964621"/>
      <w:bookmarkEnd w:id="150"/>
      <w:r>
        <w:t>4.2.2.1.1</w:t>
      </w:r>
      <w:r>
        <w:tab/>
      </w:r>
      <w:r w:rsidRPr="00C90C94">
        <w:t>MC</w:t>
      </w:r>
      <w:r>
        <w:t xml:space="preserve">S UE configuration </w:t>
      </w:r>
      <w:r w:rsidRPr="00C90C94">
        <w:t>on primary MC system</w:t>
      </w:r>
      <w:bookmarkEnd w:id="151"/>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25pt;height:271.1pt" o:ole="">
            <v:imagedata r:id="rId12" o:title=""/>
          </v:shape>
          <o:OLEObject Type="Embed" ProgID="Visio.Drawing.11" ShapeID="_x0000_i1026" DrawAspect="Content" ObjectID="_1773577463" r:id="rId13"/>
        </w:object>
      </w:r>
    </w:p>
    <w:p w14:paraId="0C828AC0" w14:textId="77777777" w:rsidR="00B55213" w:rsidRDefault="00B55213" w:rsidP="00B55213">
      <w:pPr>
        <w:pStyle w:val="TF"/>
      </w:pPr>
      <w:bookmarkStart w:id="152" w:name="_CRFigure4_2_2_1_11MCSUEonlineconfigura"/>
      <w:r w:rsidRPr="003B0F41">
        <w:t>Figure</w:t>
      </w:r>
      <w:r>
        <w:t> </w:t>
      </w:r>
      <w:bookmarkEnd w:id="152"/>
      <w:r>
        <w:t>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53" w:name="_CR4_2_2_1_2"/>
      <w:bookmarkStart w:id="154" w:name="_Toc162964622"/>
      <w:bookmarkEnd w:id="153"/>
      <w:r>
        <w:t>4.2.2.1.2</w:t>
      </w:r>
      <w:r>
        <w:tab/>
      </w:r>
      <w:r w:rsidRPr="00C90C94">
        <w:t>MC</w:t>
      </w:r>
      <w:r>
        <w:t xml:space="preserve">S UE configuration </w:t>
      </w:r>
      <w:r>
        <w:rPr>
          <w:lang w:eastAsia="zh-CN"/>
        </w:rPr>
        <w:t>for migration to a partner MC system</w:t>
      </w:r>
      <w:bookmarkEnd w:id="154"/>
    </w:p>
    <w:p w14:paraId="11C4B926" w14:textId="77777777" w:rsidR="00B55213" w:rsidRPr="00F84593" w:rsidRDefault="00B55213" w:rsidP="00B55213">
      <w:pPr>
        <w:pStyle w:val="Heading6"/>
      </w:pPr>
      <w:bookmarkStart w:id="155" w:name="_CR4_2_2_1_2_1"/>
      <w:bookmarkStart w:id="156" w:name="_Toc162964623"/>
      <w:bookmarkEnd w:id="155"/>
      <w:r>
        <w:t>4.2.2.1.2.1</w:t>
      </w:r>
      <w:r>
        <w:tab/>
        <w:t>General</w:t>
      </w:r>
      <w:bookmarkEnd w:id="156"/>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3.15pt;height:380.65pt" o:ole="">
            <v:imagedata r:id="rId14" o:title=""/>
          </v:shape>
          <o:OLEObject Type="Embed" ProgID="Visio.Drawing.15" ShapeID="_x0000_i1027" DrawAspect="Content" ObjectID="_1773577464" r:id="rId15"/>
        </w:object>
      </w:r>
    </w:p>
    <w:p w14:paraId="1506E8CF" w14:textId="77777777" w:rsidR="00B55213" w:rsidRDefault="00B55213" w:rsidP="00B55213">
      <w:pPr>
        <w:pStyle w:val="TF"/>
      </w:pPr>
      <w:bookmarkStart w:id="157" w:name="_CRFigure4_2_2_1_21MCSUEonlineconfigura"/>
      <w:r w:rsidRPr="00090B6B">
        <w:t>Figure</w:t>
      </w:r>
      <w:r>
        <w:t> </w:t>
      </w:r>
      <w:bookmarkEnd w:id="157"/>
      <w:r>
        <w:t>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 xml:space="preserve">In order to migrate to a partner MCS, the MCS UE needs to be configured by the primary MC system with at least one MCS user profile configuration document containing information on partner MC systems to which the MCS UE can </w:t>
      </w:r>
      <w:r>
        <w:rPr>
          <w:lang w:eastAsia="zh-CN"/>
        </w:rPr>
        <w:lastRenderedPageBreak/>
        <w:t>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0191CF8D"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r w:rsidR="00174DF2">
        <w:t xml:space="preserve"> As a result, the MCS UE acquires an access token to be used in the partner MC system.</w:t>
      </w:r>
    </w:p>
    <w:p w14:paraId="0154CBC7" w14:textId="34B81783" w:rsidR="00174DF2" w:rsidRDefault="00174DF2" w:rsidP="00174DF2">
      <w:r w:rsidRPr="005A67BC">
        <w:t xml:space="preserve">The </w:t>
      </w:r>
      <w:r>
        <w:t>MCS UE</w:t>
      </w:r>
      <w:r w:rsidRPr="005A67BC">
        <w:t>, using</w:t>
      </w:r>
      <w:r>
        <w:t>:</w:t>
      </w:r>
    </w:p>
    <w:p w14:paraId="2D1A33FC" w14:textId="156ACD71" w:rsidR="00174DF2" w:rsidRDefault="00174DF2" w:rsidP="003A2B22">
      <w:pPr>
        <w:pStyle w:val="B1"/>
      </w:pPr>
      <w:r>
        <w:t>-</w:t>
      </w:r>
      <w:r>
        <w:tab/>
      </w:r>
      <w:r w:rsidRPr="005A67BC">
        <w:t xml:space="preserve">the </w:t>
      </w:r>
      <w:r>
        <w:t>access token</w:t>
      </w:r>
      <w:r w:rsidRPr="005A67BC">
        <w:t xml:space="preserve"> obtained during </w:t>
      </w:r>
      <w:r>
        <w:t>the MCS</w:t>
      </w:r>
      <w:r w:rsidRPr="005A67BC">
        <w:t xml:space="preserve"> user authentication</w:t>
      </w:r>
      <w:r>
        <w:t xml:space="preserve"> to the selected partner MC system; and </w:t>
      </w:r>
    </w:p>
    <w:p w14:paraId="61492835" w14:textId="3D581B27" w:rsidR="00174DF2" w:rsidRDefault="00174DF2" w:rsidP="003A2B22">
      <w:pPr>
        <w:pStyle w:val="B1"/>
      </w:pPr>
      <w:r>
        <w:t>-</w:t>
      </w:r>
      <w:r>
        <w:tab/>
        <w:t xml:space="preserve">the selected </w:t>
      </w:r>
      <w:r>
        <w:rPr>
          <w:lang w:val="en-US" w:eastAsia="zh-CN"/>
        </w:rPr>
        <w:t xml:space="preserve">MCS user profile configuration document </w:t>
      </w:r>
      <w:r w:rsidRPr="00AF0F56">
        <w:rPr>
          <w:lang w:val="en-US" w:eastAsia="zh-CN"/>
        </w:rPr>
        <w:t>which is one of the MCS user profile configuration document</w:t>
      </w:r>
      <w:r>
        <w:rPr>
          <w:lang w:val="en-US" w:eastAsia="zh-CN"/>
        </w:rPr>
        <w:t>(</w:t>
      </w:r>
      <w:r w:rsidRPr="00AF0F56">
        <w:rPr>
          <w:lang w:val="en-US" w:eastAsia="zh-CN"/>
        </w:rPr>
        <w:t>s</w:t>
      </w:r>
      <w:r>
        <w:rPr>
          <w:lang w:val="en-US" w:eastAsia="zh-CN"/>
        </w:rPr>
        <w:t>)</w:t>
      </w:r>
      <w:r w:rsidRPr="00AF0F56">
        <w:rPr>
          <w:lang w:val="en-US" w:eastAsia="zh-CN"/>
        </w:rPr>
        <w:t xml:space="preserve"> configured by the primary MC system</w:t>
      </w:r>
      <w:r>
        <w:t>;</w:t>
      </w:r>
    </w:p>
    <w:p w14:paraId="4E98608B" w14:textId="77777777" w:rsidR="00174DF2" w:rsidRDefault="00174DF2" w:rsidP="00174DF2">
      <w:r>
        <w:t>performs migration service authorization (see clause 7A of 3GPP TS 24.379 [9], 3GPP TS 24.281 [28], and 3GPP TS 24.282 [25] for further details).</w:t>
      </w:r>
    </w:p>
    <w:p w14:paraId="420A9003" w14:textId="3D14BCEB" w:rsidR="00B55213" w:rsidRDefault="00174DF2" w:rsidP="00B55213">
      <w:r>
        <w:t xml:space="preserve">The MCS UE, using </w:t>
      </w:r>
      <w:r w:rsidRPr="003D22C7">
        <w:t>the access token obtained during the MCS user authentication to the selected partner MC system</w:t>
      </w:r>
      <w:r>
        <w:t xml:space="preserve">, </w:t>
      </w:r>
      <w:r w:rsidR="00B55213" w:rsidRPr="005A67BC">
        <w:t xml:space="preserve">subscribes to the </w:t>
      </w:r>
      <w:r w:rsidR="00B55213">
        <w:t>MCS</w:t>
      </w:r>
      <w:r w:rsidR="00B55213" w:rsidRPr="005A67BC">
        <w:t xml:space="preserve"> UE configuration document, </w:t>
      </w:r>
      <w:r w:rsidR="00B55213">
        <w:t>the MCS</w:t>
      </w:r>
      <w:r w:rsidR="00B55213" w:rsidRPr="005A67BC">
        <w:t xml:space="preserve"> user profile </w:t>
      </w:r>
      <w:r w:rsidR="00B55213">
        <w:t xml:space="preserve">configuration </w:t>
      </w:r>
      <w:r w:rsidR="00B55213" w:rsidRPr="005A67BC">
        <w:t>document</w:t>
      </w:r>
      <w:r w:rsidR="00B55213">
        <w:t>,</w:t>
      </w:r>
      <w:r w:rsidR="00B55213" w:rsidRPr="005A67BC">
        <w:t xml:space="preserve"> and </w:t>
      </w:r>
      <w:r w:rsidR="00B55213">
        <w:t>the MCS</w:t>
      </w:r>
      <w:r w:rsidR="00B55213" w:rsidRPr="005A67BC">
        <w:t xml:space="preserve"> service configuration document </w:t>
      </w:r>
      <w:r w:rsidR="00B55213">
        <w:t xml:space="preserve">for each enabled MCS </w:t>
      </w:r>
      <w:r w:rsidR="00B55213" w:rsidRPr="005A67BC">
        <w:t xml:space="preserve">using the procedure </w:t>
      </w:r>
      <w:r w:rsidR="00B55213">
        <w:t xml:space="preserve">for subscribing to multiple documents simultaneously using the subscription proxy function </w:t>
      </w:r>
      <w:r w:rsidR="00B55213" w:rsidRPr="005A67BC">
        <w:t xml:space="preserve">specified in </w:t>
      </w:r>
      <w:r w:rsidR="00B55213">
        <w:t>clause</w:t>
      </w:r>
      <w:r w:rsidR="00B55213" w:rsidRPr="00DF3356">
        <w:t> </w:t>
      </w:r>
      <w:r w:rsidR="00B55213">
        <w:t xml:space="preserve">6.3.13.2.2 </w:t>
      </w:r>
      <w:r w:rsidR="00B55213" w:rsidRPr="00E67FC0">
        <w:t xml:space="preserve">(i.e., the CMS acts as </w:t>
      </w:r>
      <w:r w:rsidR="00B55213">
        <w:t>a</w:t>
      </w:r>
      <w:r w:rsidR="00B55213" w:rsidRPr="00E67FC0">
        <w:t xml:space="preserve"> Subscription Proxy)</w:t>
      </w:r>
      <w:r w:rsidR="00B55213">
        <w:t xml:space="preserve"> and subscribes to the MCS group document using the procedure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 If these documents have been updated since the current version stored in the MCS UE, then the MCS UE will receive a SIP NOTIFY request with an XCAP Diff document (see IETF</w:t>
      </w:r>
      <w:r w:rsidR="00B55213" w:rsidRPr="00DF3356">
        <w:t> RFC 5875 </w:t>
      </w:r>
      <w:r w:rsidR="00B55213">
        <w:t>[11]), in which case the CMC updates its local document copies. Retrieval by the</w:t>
      </w:r>
      <w:r w:rsidR="00B55213" w:rsidRPr="0038081C">
        <w:t xml:space="preserve"> </w:t>
      </w:r>
      <w:r w:rsidR="00B55213">
        <w:t xml:space="preserve">MCS UE using the notified HTTPS URI of the MCS group document is performed as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B55213">
      <w:pPr>
        <w:pStyle w:val="Heading6"/>
      </w:pPr>
      <w:bookmarkStart w:id="158" w:name="_CR4_2_2_1_2_2"/>
      <w:bookmarkStart w:id="159" w:name="_Toc162964624"/>
      <w:bookmarkEnd w:id="158"/>
      <w:r>
        <w:t>4.2.2.1.2.2</w:t>
      </w:r>
      <w:r>
        <w:tab/>
        <w:t>Partner MC system selection</w:t>
      </w:r>
      <w:bookmarkEnd w:id="159"/>
    </w:p>
    <w:p w14:paraId="2657DE51" w14:textId="77777777" w:rsidR="00B55213" w:rsidRDefault="00B55213" w:rsidP="00B55213">
      <w:pPr>
        <w:pStyle w:val="Heading7"/>
      </w:pPr>
      <w:bookmarkStart w:id="160" w:name="_CR4_2_2_1_2_2_1"/>
      <w:bookmarkStart w:id="161" w:name="_Toc162964625"/>
      <w:bookmarkEnd w:id="160"/>
      <w:r>
        <w:t>4.2.2.1.2.2.1</w:t>
      </w:r>
      <w:r>
        <w:tab/>
        <w:t>General</w:t>
      </w:r>
      <w:bookmarkEnd w:id="161"/>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B55213">
      <w:pPr>
        <w:pStyle w:val="Heading7"/>
      </w:pPr>
      <w:bookmarkStart w:id="162" w:name="_CR4_2_2_1_2_2_2"/>
      <w:bookmarkStart w:id="163" w:name="_Toc162964626"/>
      <w:bookmarkEnd w:id="162"/>
      <w:r>
        <w:t>4.2.2.1.2.2.2</w:t>
      </w:r>
      <w:r>
        <w:tab/>
        <w:t>Automatic partner MC system selection</w:t>
      </w:r>
      <w:bookmarkEnd w:id="163"/>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lastRenderedPageBreak/>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B55213">
      <w:pPr>
        <w:pStyle w:val="Heading7"/>
      </w:pPr>
      <w:bookmarkStart w:id="164" w:name="_CR4_2_2_1_2_2_3"/>
      <w:bookmarkStart w:id="165" w:name="_Toc162964627"/>
      <w:bookmarkEnd w:id="164"/>
      <w:r>
        <w:t>4.2.2.1.2.2.3</w:t>
      </w:r>
      <w:r>
        <w:tab/>
        <w:t>Manual partner MC system selection</w:t>
      </w:r>
      <w:bookmarkEnd w:id="165"/>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Pr="007021DF" w:rsidRDefault="00B55213" w:rsidP="00B55213">
      <w:pPr>
        <w:pStyle w:val="Heading6"/>
        <w:rPr>
          <w:lang w:val="fr-FR"/>
        </w:rPr>
      </w:pPr>
      <w:bookmarkStart w:id="166" w:name="_CR4_2_2_1_2_3"/>
      <w:bookmarkStart w:id="167" w:name="_Toc162964628"/>
      <w:bookmarkEnd w:id="166"/>
      <w:r w:rsidRPr="007021DF">
        <w:rPr>
          <w:lang w:val="fr-FR"/>
        </w:rPr>
        <w:t>4.2.2.1.2.3</w:t>
      </w:r>
      <w:r w:rsidRPr="007021DF">
        <w:rPr>
          <w:lang w:val="fr-FR"/>
        </w:rPr>
        <w:tab/>
      </w:r>
      <w:r w:rsidRPr="007021DF">
        <w:rPr>
          <w:lang w:val="fr-FR" w:eastAsia="zh-CN"/>
        </w:rPr>
        <w:t>MCS user profile configuration document</w:t>
      </w:r>
      <w:r w:rsidRPr="007021DF">
        <w:rPr>
          <w:lang w:val="fr-FR"/>
        </w:rPr>
        <w:t xml:space="preserve"> selection</w:t>
      </w:r>
      <w:bookmarkEnd w:id="167"/>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68" w:name="_CR4_2_2_2"/>
      <w:bookmarkStart w:id="169" w:name="_Toc20212222"/>
      <w:bookmarkStart w:id="170" w:name="_Toc27731577"/>
      <w:bookmarkStart w:id="171" w:name="_Toc36127355"/>
      <w:bookmarkStart w:id="172" w:name="_Toc45214461"/>
      <w:bookmarkStart w:id="173" w:name="_Toc51937600"/>
      <w:bookmarkStart w:id="174" w:name="_Toc51937909"/>
      <w:bookmarkStart w:id="175" w:name="_Toc92291096"/>
      <w:bookmarkStart w:id="176" w:name="_Toc162964629"/>
      <w:bookmarkEnd w:id="168"/>
      <w:r>
        <w:t>4.2.2.2</w:t>
      </w:r>
      <w:r>
        <w:tab/>
        <w:t>MCPTT</w:t>
      </w:r>
      <w:bookmarkEnd w:id="169"/>
      <w:bookmarkEnd w:id="170"/>
      <w:bookmarkEnd w:id="171"/>
      <w:bookmarkEnd w:id="172"/>
      <w:bookmarkEnd w:id="173"/>
      <w:bookmarkEnd w:id="174"/>
      <w:bookmarkEnd w:id="175"/>
      <w:bookmarkEnd w:id="176"/>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77" w:name="_CR4_2_2_3"/>
      <w:bookmarkStart w:id="178" w:name="_Toc20212223"/>
      <w:bookmarkStart w:id="179" w:name="_Toc27731578"/>
      <w:bookmarkStart w:id="180" w:name="_Toc36127356"/>
      <w:bookmarkStart w:id="181" w:name="_Toc45214462"/>
      <w:bookmarkStart w:id="182" w:name="_Toc51937601"/>
      <w:bookmarkStart w:id="183" w:name="_Toc51937910"/>
      <w:bookmarkStart w:id="184" w:name="_Toc92291097"/>
      <w:bookmarkStart w:id="185" w:name="_Toc162964630"/>
      <w:bookmarkEnd w:id="177"/>
      <w:r>
        <w:t>4.2.2.3</w:t>
      </w:r>
      <w:r>
        <w:tab/>
        <w:t>MCVideo configuration</w:t>
      </w:r>
      <w:bookmarkEnd w:id="178"/>
      <w:bookmarkEnd w:id="179"/>
      <w:bookmarkEnd w:id="180"/>
      <w:bookmarkEnd w:id="181"/>
      <w:bookmarkEnd w:id="182"/>
      <w:bookmarkEnd w:id="183"/>
      <w:bookmarkEnd w:id="184"/>
      <w:bookmarkEnd w:id="185"/>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86" w:name="_CR4_2_2_4"/>
      <w:bookmarkStart w:id="187" w:name="_Toc20212224"/>
      <w:bookmarkStart w:id="188" w:name="_Toc27731579"/>
      <w:bookmarkStart w:id="189" w:name="_Toc36127357"/>
      <w:bookmarkStart w:id="190" w:name="_Toc45214463"/>
      <w:bookmarkStart w:id="191" w:name="_Toc51937602"/>
      <w:bookmarkStart w:id="192" w:name="_Toc51937911"/>
      <w:bookmarkStart w:id="193" w:name="_Toc92291098"/>
      <w:bookmarkStart w:id="194" w:name="_Toc162964631"/>
      <w:bookmarkEnd w:id="186"/>
      <w:r>
        <w:t>4.2.2.4</w:t>
      </w:r>
      <w:r>
        <w:tab/>
        <w:t>MCData configuration</w:t>
      </w:r>
      <w:bookmarkEnd w:id="187"/>
      <w:bookmarkEnd w:id="188"/>
      <w:bookmarkEnd w:id="189"/>
      <w:bookmarkEnd w:id="190"/>
      <w:bookmarkEnd w:id="191"/>
      <w:bookmarkEnd w:id="192"/>
      <w:bookmarkEnd w:id="193"/>
      <w:bookmarkEnd w:id="194"/>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lastRenderedPageBreak/>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95" w:name="_CR4_2_3"/>
      <w:bookmarkStart w:id="196" w:name="_Toc20212225"/>
      <w:bookmarkStart w:id="197" w:name="_Toc27731580"/>
      <w:bookmarkStart w:id="198" w:name="_Toc36127358"/>
      <w:bookmarkStart w:id="199" w:name="_Toc45214464"/>
      <w:bookmarkStart w:id="200" w:name="_Toc51937603"/>
      <w:bookmarkStart w:id="201" w:name="_Toc51937912"/>
      <w:bookmarkStart w:id="202" w:name="_Toc92291099"/>
      <w:bookmarkStart w:id="203" w:name="_Toc162964632"/>
      <w:bookmarkEnd w:id="195"/>
      <w:r>
        <w:t>4.2.3</w:t>
      </w:r>
      <w:r>
        <w:tab/>
        <w:t>Offline configuration</w:t>
      </w:r>
      <w:bookmarkEnd w:id="196"/>
      <w:bookmarkEnd w:id="197"/>
      <w:bookmarkEnd w:id="198"/>
      <w:bookmarkEnd w:id="199"/>
      <w:bookmarkEnd w:id="200"/>
      <w:bookmarkEnd w:id="201"/>
      <w:bookmarkEnd w:id="202"/>
      <w:bookmarkEnd w:id="203"/>
    </w:p>
    <w:p w14:paraId="75466653" w14:textId="77777777" w:rsidR="00C367E9" w:rsidRDefault="00C367E9" w:rsidP="00C367E9">
      <w:pPr>
        <w:pStyle w:val="Heading4"/>
      </w:pPr>
      <w:bookmarkStart w:id="204" w:name="_CR4_2_3_1"/>
      <w:bookmarkStart w:id="205" w:name="_Toc20212226"/>
      <w:bookmarkStart w:id="206" w:name="_Toc27731581"/>
      <w:bookmarkStart w:id="207" w:name="_Toc36127359"/>
      <w:bookmarkStart w:id="208" w:name="_Toc45214465"/>
      <w:bookmarkStart w:id="209" w:name="_Toc51937604"/>
      <w:bookmarkStart w:id="210" w:name="_Toc51937913"/>
      <w:bookmarkStart w:id="211" w:name="_Toc92291100"/>
      <w:bookmarkStart w:id="212" w:name="_Toc162964633"/>
      <w:bookmarkEnd w:id="204"/>
      <w:r>
        <w:t>4.2.3.1</w:t>
      </w:r>
      <w:r>
        <w:tab/>
        <w:t>General</w:t>
      </w:r>
      <w:bookmarkEnd w:id="205"/>
      <w:bookmarkEnd w:id="206"/>
      <w:bookmarkEnd w:id="207"/>
      <w:bookmarkEnd w:id="208"/>
      <w:bookmarkEnd w:id="209"/>
      <w:bookmarkEnd w:id="210"/>
      <w:bookmarkEnd w:id="211"/>
      <w:bookmarkEnd w:id="21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213" w:name="_CR4_2_3_2"/>
      <w:bookmarkStart w:id="214" w:name="_Toc20212227"/>
      <w:bookmarkStart w:id="215" w:name="_Toc27731582"/>
      <w:bookmarkStart w:id="216" w:name="_Toc36127360"/>
      <w:bookmarkStart w:id="217" w:name="_Toc45214466"/>
      <w:bookmarkStart w:id="218" w:name="_Toc51937605"/>
      <w:bookmarkStart w:id="219" w:name="_Toc51937914"/>
      <w:bookmarkStart w:id="220" w:name="_Toc92291101"/>
      <w:bookmarkStart w:id="221" w:name="_Toc162964634"/>
      <w:bookmarkEnd w:id="213"/>
      <w:r>
        <w:t>4.2.3.2</w:t>
      </w:r>
      <w:r>
        <w:tab/>
        <w:t>MCPTT</w:t>
      </w:r>
      <w:bookmarkEnd w:id="214"/>
      <w:bookmarkEnd w:id="215"/>
      <w:bookmarkEnd w:id="216"/>
      <w:bookmarkEnd w:id="217"/>
      <w:bookmarkEnd w:id="218"/>
      <w:bookmarkEnd w:id="219"/>
      <w:bookmarkEnd w:id="220"/>
      <w:bookmarkEnd w:id="221"/>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222" w:name="_CR4_2_3_3"/>
      <w:bookmarkStart w:id="223" w:name="_Toc20212228"/>
      <w:bookmarkStart w:id="224" w:name="_Toc27731583"/>
      <w:bookmarkStart w:id="225" w:name="_Toc36127361"/>
      <w:bookmarkStart w:id="226" w:name="_Toc45214467"/>
      <w:bookmarkStart w:id="227" w:name="_Toc51937606"/>
      <w:bookmarkStart w:id="228" w:name="_Toc51937915"/>
      <w:bookmarkStart w:id="229" w:name="_Toc92291102"/>
      <w:bookmarkStart w:id="230" w:name="_Toc162964635"/>
      <w:bookmarkEnd w:id="222"/>
      <w:r>
        <w:t>4.2.3.3</w:t>
      </w:r>
      <w:r>
        <w:tab/>
        <w:t>MCVideo configuration</w:t>
      </w:r>
      <w:bookmarkEnd w:id="223"/>
      <w:bookmarkEnd w:id="224"/>
      <w:bookmarkEnd w:id="225"/>
      <w:bookmarkEnd w:id="226"/>
      <w:bookmarkEnd w:id="227"/>
      <w:bookmarkEnd w:id="228"/>
      <w:bookmarkEnd w:id="229"/>
      <w:bookmarkEnd w:id="230"/>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31" w:name="_CR4_2_3_4"/>
      <w:bookmarkStart w:id="232" w:name="_Toc20212229"/>
      <w:bookmarkStart w:id="233" w:name="_Toc27731584"/>
      <w:bookmarkStart w:id="234" w:name="_Toc36127362"/>
      <w:bookmarkStart w:id="235" w:name="_Toc45214468"/>
      <w:bookmarkStart w:id="236" w:name="_Toc51937607"/>
      <w:bookmarkStart w:id="237" w:name="_Toc51937916"/>
      <w:bookmarkStart w:id="238" w:name="_Toc92291103"/>
      <w:bookmarkStart w:id="239" w:name="_Toc162964636"/>
      <w:bookmarkEnd w:id="231"/>
      <w:r>
        <w:t>4.2.3.4</w:t>
      </w:r>
      <w:r>
        <w:tab/>
        <w:t>MCData configuration</w:t>
      </w:r>
      <w:bookmarkEnd w:id="232"/>
      <w:bookmarkEnd w:id="233"/>
      <w:bookmarkEnd w:id="234"/>
      <w:bookmarkEnd w:id="235"/>
      <w:bookmarkEnd w:id="236"/>
      <w:bookmarkEnd w:id="237"/>
      <w:bookmarkEnd w:id="238"/>
      <w:bookmarkEnd w:id="239"/>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40" w:name="_CR4_3"/>
      <w:bookmarkStart w:id="241" w:name="_Toc20212230"/>
      <w:bookmarkStart w:id="242" w:name="_Toc27731585"/>
      <w:bookmarkStart w:id="243" w:name="_Toc36127363"/>
      <w:bookmarkStart w:id="244" w:name="_Toc45214469"/>
      <w:bookmarkStart w:id="245" w:name="_Toc51937608"/>
      <w:bookmarkStart w:id="246" w:name="_Toc51937917"/>
      <w:bookmarkStart w:id="247" w:name="_Toc92291104"/>
      <w:bookmarkStart w:id="248" w:name="_Toc162964637"/>
      <w:bookmarkEnd w:id="240"/>
      <w:r>
        <w:lastRenderedPageBreak/>
        <w:t>4.3</w:t>
      </w:r>
      <w:r>
        <w:tab/>
        <w:t>MCS server</w:t>
      </w:r>
      <w:bookmarkEnd w:id="241"/>
      <w:bookmarkEnd w:id="242"/>
      <w:bookmarkEnd w:id="243"/>
      <w:bookmarkEnd w:id="244"/>
      <w:bookmarkEnd w:id="245"/>
      <w:bookmarkEnd w:id="246"/>
      <w:bookmarkEnd w:id="247"/>
      <w:bookmarkEnd w:id="248"/>
    </w:p>
    <w:p w14:paraId="1312D1DB" w14:textId="77777777" w:rsidR="00C367E9" w:rsidRDefault="00C367E9" w:rsidP="00C367E9">
      <w:pPr>
        <w:pStyle w:val="Heading3"/>
      </w:pPr>
      <w:bookmarkStart w:id="249" w:name="_CR4_3_1"/>
      <w:bookmarkStart w:id="250" w:name="_Toc20212231"/>
      <w:bookmarkStart w:id="251" w:name="_Toc27731586"/>
      <w:bookmarkStart w:id="252" w:name="_Toc36127364"/>
      <w:bookmarkStart w:id="253" w:name="_Toc45214470"/>
      <w:bookmarkStart w:id="254" w:name="_Toc51937609"/>
      <w:bookmarkStart w:id="255" w:name="_Toc51937918"/>
      <w:bookmarkStart w:id="256" w:name="_Toc92291105"/>
      <w:bookmarkStart w:id="257" w:name="_Toc162964638"/>
      <w:bookmarkEnd w:id="249"/>
      <w:r>
        <w:t>4.3.1</w:t>
      </w:r>
      <w:r>
        <w:tab/>
        <w:t>General</w:t>
      </w:r>
      <w:bookmarkEnd w:id="250"/>
      <w:bookmarkEnd w:id="251"/>
      <w:bookmarkEnd w:id="252"/>
      <w:bookmarkEnd w:id="253"/>
      <w:bookmarkEnd w:id="254"/>
      <w:bookmarkEnd w:id="255"/>
      <w:bookmarkEnd w:id="256"/>
      <w:bookmarkEnd w:id="257"/>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58" w:name="_CR4_3_2"/>
      <w:bookmarkStart w:id="259" w:name="_Toc20212232"/>
      <w:bookmarkStart w:id="260" w:name="_Toc27731587"/>
      <w:bookmarkStart w:id="261" w:name="_Toc36127365"/>
      <w:bookmarkStart w:id="262" w:name="_Toc45214471"/>
      <w:bookmarkStart w:id="263" w:name="_Toc51937610"/>
      <w:bookmarkStart w:id="264" w:name="_Toc51937919"/>
      <w:bookmarkStart w:id="265" w:name="_Toc92291106"/>
      <w:bookmarkStart w:id="266" w:name="_Toc162964639"/>
      <w:bookmarkEnd w:id="258"/>
      <w:r>
        <w:t>4.3.2</w:t>
      </w:r>
      <w:r>
        <w:tab/>
        <w:t>MCPTT Server</w:t>
      </w:r>
      <w:bookmarkEnd w:id="259"/>
      <w:bookmarkEnd w:id="260"/>
      <w:bookmarkEnd w:id="261"/>
      <w:bookmarkEnd w:id="262"/>
      <w:bookmarkEnd w:id="263"/>
      <w:bookmarkEnd w:id="264"/>
      <w:bookmarkEnd w:id="265"/>
      <w:bookmarkEnd w:id="266"/>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67" w:name="_CR4_3_3"/>
      <w:bookmarkStart w:id="268" w:name="_Toc20212233"/>
      <w:bookmarkStart w:id="269" w:name="_Toc27731588"/>
      <w:bookmarkStart w:id="270" w:name="_Toc36127366"/>
      <w:bookmarkStart w:id="271" w:name="_Toc45214472"/>
      <w:bookmarkStart w:id="272" w:name="_Toc51937611"/>
      <w:bookmarkStart w:id="273" w:name="_Toc51937920"/>
      <w:bookmarkStart w:id="274" w:name="_Toc92291107"/>
      <w:bookmarkStart w:id="275" w:name="_Toc162964640"/>
      <w:bookmarkEnd w:id="267"/>
      <w:r>
        <w:t>4.3.3</w:t>
      </w:r>
      <w:r>
        <w:tab/>
        <w:t>MCVideo Server</w:t>
      </w:r>
      <w:bookmarkEnd w:id="268"/>
      <w:bookmarkEnd w:id="269"/>
      <w:bookmarkEnd w:id="270"/>
      <w:bookmarkEnd w:id="271"/>
      <w:bookmarkEnd w:id="272"/>
      <w:bookmarkEnd w:id="273"/>
      <w:bookmarkEnd w:id="274"/>
      <w:bookmarkEnd w:id="275"/>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76" w:name="_CR4_3_4"/>
      <w:bookmarkStart w:id="277" w:name="_Toc20212234"/>
      <w:bookmarkStart w:id="278" w:name="_Toc27731589"/>
      <w:bookmarkStart w:id="279" w:name="_Toc36127367"/>
      <w:bookmarkStart w:id="280" w:name="_Toc45214473"/>
      <w:bookmarkStart w:id="281" w:name="_Toc51937612"/>
      <w:bookmarkStart w:id="282" w:name="_Toc51937921"/>
      <w:bookmarkStart w:id="283" w:name="_Toc92291108"/>
      <w:bookmarkStart w:id="284" w:name="_Toc162964641"/>
      <w:bookmarkEnd w:id="276"/>
      <w:r>
        <w:t>4.3.4</w:t>
      </w:r>
      <w:r>
        <w:tab/>
        <w:t>MCData Server</w:t>
      </w:r>
      <w:bookmarkEnd w:id="277"/>
      <w:bookmarkEnd w:id="278"/>
      <w:bookmarkEnd w:id="279"/>
      <w:bookmarkEnd w:id="280"/>
      <w:bookmarkEnd w:id="281"/>
      <w:bookmarkEnd w:id="282"/>
      <w:bookmarkEnd w:id="283"/>
      <w:bookmarkEnd w:id="284"/>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85" w:name="_CR4_4"/>
      <w:bookmarkStart w:id="286" w:name="_Toc20212235"/>
      <w:bookmarkStart w:id="287" w:name="_Toc27731590"/>
      <w:bookmarkStart w:id="288" w:name="_Toc36127368"/>
      <w:bookmarkStart w:id="289" w:name="_Toc45214474"/>
      <w:bookmarkStart w:id="290" w:name="_Toc51937613"/>
      <w:bookmarkStart w:id="291" w:name="_Toc51937922"/>
      <w:bookmarkStart w:id="292" w:name="_Toc92291109"/>
      <w:bookmarkStart w:id="293" w:name="_Toc162964642"/>
      <w:bookmarkEnd w:id="285"/>
      <w:r>
        <w:t>4.4</w:t>
      </w:r>
      <w:r>
        <w:tab/>
        <w:t>Configuration management server</w:t>
      </w:r>
      <w:bookmarkEnd w:id="286"/>
      <w:bookmarkEnd w:id="287"/>
      <w:bookmarkEnd w:id="288"/>
      <w:bookmarkEnd w:id="289"/>
      <w:bookmarkEnd w:id="290"/>
      <w:bookmarkEnd w:id="291"/>
      <w:bookmarkEnd w:id="292"/>
      <w:bookmarkEnd w:id="293"/>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lastRenderedPageBreak/>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94" w:name="_CR5"/>
      <w:bookmarkStart w:id="295" w:name="_Toc20212236"/>
      <w:bookmarkStart w:id="296" w:name="_Toc27731591"/>
      <w:bookmarkStart w:id="297" w:name="_Toc36127369"/>
      <w:bookmarkStart w:id="298" w:name="_Toc45214475"/>
      <w:bookmarkStart w:id="299" w:name="_Toc51937614"/>
      <w:bookmarkStart w:id="300" w:name="_Toc51937923"/>
      <w:bookmarkStart w:id="301" w:name="_Toc92291110"/>
      <w:bookmarkStart w:id="302" w:name="_Toc162964643"/>
      <w:bookmarkEnd w:id="294"/>
      <w:r>
        <w:t>5</w:t>
      </w:r>
      <w:r>
        <w:tab/>
        <w:t>Functional entities</w:t>
      </w:r>
      <w:bookmarkEnd w:id="295"/>
      <w:bookmarkEnd w:id="296"/>
      <w:bookmarkEnd w:id="297"/>
      <w:bookmarkEnd w:id="298"/>
      <w:bookmarkEnd w:id="299"/>
      <w:bookmarkEnd w:id="300"/>
      <w:bookmarkEnd w:id="301"/>
      <w:bookmarkEnd w:id="302"/>
    </w:p>
    <w:p w14:paraId="5AF539FA" w14:textId="77777777" w:rsidR="00C367E9" w:rsidRDefault="00C367E9" w:rsidP="00C367E9">
      <w:pPr>
        <w:pStyle w:val="Heading2"/>
      </w:pPr>
      <w:bookmarkStart w:id="303" w:name="_CR5_1"/>
      <w:bookmarkStart w:id="304" w:name="_Toc20212237"/>
      <w:bookmarkStart w:id="305" w:name="_Toc27731592"/>
      <w:bookmarkStart w:id="306" w:name="_Toc36127370"/>
      <w:bookmarkStart w:id="307" w:name="_Toc45214476"/>
      <w:bookmarkStart w:id="308" w:name="_Toc51937615"/>
      <w:bookmarkStart w:id="309" w:name="_Toc51937924"/>
      <w:bookmarkStart w:id="310" w:name="_Toc92291111"/>
      <w:bookmarkStart w:id="311" w:name="_Toc162964644"/>
      <w:bookmarkEnd w:id="303"/>
      <w:r>
        <w:t>5.1</w:t>
      </w:r>
      <w:r>
        <w:tab/>
        <w:t>Configuration management client (CMC)</w:t>
      </w:r>
      <w:bookmarkEnd w:id="304"/>
      <w:bookmarkEnd w:id="305"/>
      <w:bookmarkEnd w:id="306"/>
      <w:bookmarkEnd w:id="307"/>
      <w:bookmarkEnd w:id="308"/>
      <w:bookmarkEnd w:id="309"/>
      <w:bookmarkEnd w:id="310"/>
      <w:bookmarkEnd w:id="311"/>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312" w:name="_CR5_2"/>
      <w:bookmarkStart w:id="313" w:name="_Toc20212238"/>
      <w:bookmarkStart w:id="314" w:name="_Toc27731593"/>
      <w:bookmarkStart w:id="315" w:name="_Toc36127371"/>
      <w:bookmarkStart w:id="316" w:name="_Toc45214477"/>
      <w:bookmarkStart w:id="317" w:name="_Toc51937616"/>
      <w:bookmarkStart w:id="318" w:name="_Toc51937925"/>
      <w:bookmarkStart w:id="319" w:name="_Toc92291112"/>
      <w:bookmarkStart w:id="320" w:name="_Toc162964645"/>
      <w:bookmarkEnd w:id="312"/>
      <w:r>
        <w:t>5.2</w:t>
      </w:r>
      <w:r>
        <w:tab/>
        <w:t>Configuration management server (CMS)</w:t>
      </w:r>
      <w:bookmarkEnd w:id="313"/>
      <w:bookmarkEnd w:id="314"/>
      <w:bookmarkEnd w:id="315"/>
      <w:bookmarkEnd w:id="316"/>
      <w:bookmarkEnd w:id="317"/>
      <w:bookmarkEnd w:id="318"/>
      <w:bookmarkEnd w:id="319"/>
      <w:bookmarkEnd w:id="320"/>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lastRenderedPageBreak/>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321" w:name="_CR5_3"/>
      <w:bookmarkStart w:id="322" w:name="_Toc20212239"/>
      <w:bookmarkStart w:id="323" w:name="_Toc27731594"/>
      <w:bookmarkStart w:id="324" w:name="_Toc36127372"/>
      <w:bookmarkStart w:id="325" w:name="_Toc45214478"/>
      <w:bookmarkStart w:id="326" w:name="_Toc51937617"/>
      <w:bookmarkStart w:id="327" w:name="_Toc51937926"/>
      <w:bookmarkStart w:id="328" w:name="_Toc92291113"/>
      <w:bookmarkStart w:id="329" w:name="_Toc162964646"/>
      <w:bookmarkEnd w:id="321"/>
      <w:r>
        <w:t>5.3</w:t>
      </w:r>
      <w:r>
        <w:tab/>
      </w:r>
      <w:r w:rsidRPr="00283362">
        <w:t xml:space="preserve">MCS </w:t>
      </w:r>
      <w:r>
        <w:t>server</w:t>
      </w:r>
      <w:bookmarkEnd w:id="322"/>
      <w:bookmarkEnd w:id="323"/>
      <w:bookmarkEnd w:id="324"/>
      <w:bookmarkEnd w:id="325"/>
      <w:bookmarkEnd w:id="326"/>
      <w:bookmarkEnd w:id="327"/>
      <w:bookmarkEnd w:id="328"/>
      <w:bookmarkEnd w:id="329"/>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330" w:name="_CR6"/>
      <w:bookmarkStart w:id="331" w:name="_Toc20212240"/>
      <w:bookmarkStart w:id="332" w:name="_Toc27731595"/>
      <w:bookmarkStart w:id="333" w:name="_Toc36127373"/>
      <w:bookmarkStart w:id="334" w:name="_Toc45214479"/>
      <w:bookmarkStart w:id="335" w:name="_Toc51937618"/>
      <w:bookmarkStart w:id="336" w:name="_Toc51937927"/>
      <w:bookmarkStart w:id="337" w:name="_Toc92291114"/>
      <w:bookmarkStart w:id="338" w:name="_Toc162964647"/>
      <w:bookmarkEnd w:id="330"/>
      <w:r>
        <w:t>6</w:t>
      </w:r>
      <w:r>
        <w:tab/>
        <w:t>Procedures</w:t>
      </w:r>
      <w:bookmarkEnd w:id="331"/>
      <w:bookmarkEnd w:id="332"/>
      <w:bookmarkEnd w:id="333"/>
      <w:bookmarkEnd w:id="334"/>
      <w:bookmarkEnd w:id="335"/>
      <w:bookmarkEnd w:id="336"/>
      <w:bookmarkEnd w:id="337"/>
      <w:bookmarkEnd w:id="338"/>
    </w:p>
    <w:p w14:paraId="3D102700" w14:textId="77777777" w:rsidR="00C367E9" w:rsidRDefault="00C367E9" w:rsidP="00C367E9">
      <w:pPr>
        <w:pStyle w:val="Heading2"/>
      </w:pPr>
      <w:bookmarkStart w:id="339" w:name="_CR6_1"/>
      <w:bookmarkStart w:id="340" w:name="_Toc20212241"/>
      <w:bookmarkStart w:id="341" w:name="_Toc27731596"/>
      <w:bookmarkStart w:id="342" w:name="_Toc36127374"/>
      <w:bookmarkStart w:id="343" w:name="_Toc45214480"/>
      <w:bookmarkStart w:id="344" w:name="_Toc51937619"/>
      <w:bookmarkStart w:id="345" w:name="_Toc51937928"/>
      <w:bookmarkStart w:id="346" w:name="_Toc92291115"/>
      <w:bookmarkStart w:id="347" w:name="_Toc162964648"/>
      <w:bookmarkEnd w:id="339"/>
      <w:r>
        <w:t>6.1</w:t>
      </w:r>
      <w:r>
        <w:tab/>
        <w:t>Introduction</w:t>
      </w:r>
      <w:bookmarkEnd w:id="340"/>
      <w:bookmarkEnd w:id="341"/>
      <w:bookmarkEnd w:id="342"/>
      <w:bookmarkEnd w:id="343"/>
      <w:bookmarkEnd w:id="344"/>
      <w:bookmarkEnd w:id="345"/>
      <w:bookmarkEnd w:id="346"/>
      <w:bookmarkEnd w:id="347"/>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lastRenderedPageBreak/>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48" w:name="_CR6_2"/>
      <w:bookmarkStart w:id="349" w:name="_Toc20212242"/>
      <w:bookmarkStart w:id="350" w:name="_Toc27731597"/>
      <w:bookmarkStart w:id="351" w:name="_Toc36127375"/>
      <w:bookmarkStart w:id="352" w:name="_Toc45214481"/>
      <w:bookmarkStart w:id="353" w:name="_Toc51937620"/>
      <w:bookmarkStart w:id="354" w:name="_Toc51937929"/>
      <w:bookmarkStart w:id="355" w:name="_Toc92291116"/>
      <w:bookmarkStart w:id="356" w:name="_Toc162964649"/>
      <w:bookmarkEnd w:id="348"/>
      <w:r>
        <w:t>6.2</w:t>
      </w:r>
      <w:r>
        <w:tab/>
        <w:t>Common procedures</w:t>
      </w:r>
      <w:bookmarkEnd w:id="349"/>
      <w:bookmarkEnd w:id="350"/>
      <w:bookmarkEnd w:id="351"/>
      <w:bookmarkEnd w:id="352"/>
      <w:bookmarkEnd w:id="353"/>
      <w:bookmarkEnd w:id="354"/>
      <w:bookmarkEnd w:id="355"/>
      <w:bookmarkEnd w:id="356"/>
    </w:p>
    <w:p w14:paraId="11669865" w14:textId="77777777" w:rsidR="00C367E9" w:rsidRDefault="00C367E9" w:rsidP="00C367E9">
      <w:pPr>
        <w:pStyle w:val="Heading3"/>
      </w:pPr>
      <w:bookmarkStart w:id="357" w:name="_CR6_2_1"/>
      <w:bookmarkStart w:id="358" w:name="_Toc20212243"/>
      <w:bookmarkStart w:id="359" w:name="_Toc27731598"/>
      <w:bookmarkStart w:id="360" w:name="_Toc36127376"/>
      <w:bookmarkStart w:id="361" w:name="_Toc45214482"/>
      <w:bookmarkStart w:id="362" w:name="_Toc51937621"/>
      <w:bookmarkStart w:id="363" w:name="_Toc51937930"/>
      <w:bookmarkStart w:id="364" w:name="_Toc92291117"/>
      <w:bookmarkStart w:id="365" w:name="_Toc162964650"/>
      <w:bookmarkEnd w:id="357"/>
      <w:r>
        <w:t>6.2.1</w:t>
      </w:r>
      <w:r>
        <w:tab/>
        <w:t>General</w:t>
      </w:r>
      <w:bookmarkEnd w:id="358"/>
      <w:bookmarkEnd w:id="359"/>
      <w:bookmarkEnd w:id="360"/>
      <w:bookmarkEnd w:id="361"/>
      <w:bookmarkEnd w:id="362"/>
      <w:bookmarkEnd w:id="363"/>
      <w:bookmarkEnd w:id="364"/>
      <w:bookmarkEnd w:id="365"/>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66" w:name="_CR6_2_2"/>
      <w:bookmarkStart w:id="367" w:name="_Toc20212244"/>
      <w:bookmarkStart w:id="368" w:name="_Toc27731599"/>
      <w:bookmarkStart w:id="369" w:name="_Toc36127377"/>
      <w:bookmarkStart w:id="370" w:name="_Toc45214483"/>
      <w:bookmarkStart w:id="371" w:name="_Toc51937622"/>
      <w:bookmarkStart w:id="372" w:name="_Toc51937931"/>
      <w:bookmarkStart w:id="373" w:name="_Toc92291118"/>
      <w:bookmarkStart w:id="374" w:name="_Toc162964651"/>
      <w:bookmarkEnd w:id="366"/>
      <w:r>
        <w:t>6.2.2</w:t>
      </w:r>
      <w:r>
        <w:tab/>
        <w:t>Client procedures</w:t>
      </w:r>
      <w:bookmarkEnd w:id="367"/>
      <w:bookmarkEnd w:id="368"/>
      <w:bookmarkEnd w:id="369"/>
      <w:bookmarkEnd w:id="370"/>
      <w:bookmarkEnd w:id="371"/>
      <w:bookmarkEnd w:id="372"/>
      <w:bookmarkEnd w:id="373"/>
      <w:bookmarkEnd w:id="374"/>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75" w:name="_CR6_2_3"/>
      <w:bookmarkStart w:id="376" w:name="_Toc20212245"/>
      <w:bookmarkStart w:id="377" w:name="_Toc27731600"/>
      <w:bookmarkStart w:id="378" w:name="_Toc36127378"/>
      <w:bookmarkStart w:id="379" w:name="_Toc45214484"/>
      <w:bookmarkStart w:id="380" w:name="_Toc51937623"/>
      <w:bookmarkStart w:id="381" w:name="_Toc51937932"/>
      <w:bookmarkStart w:id="382" w:name="_Toc92291119"/>
      <w:bookmarkStart w:id="383" w:name="_Toc162964652"/>
      <w:bookmarkEnd w:id="375"/>
      <w:r>
        <w:t>6.2.3</w:t>
      </w:r>
      <w:r>
        <w:tab/>
        <w:t>MCS server procedures</w:t>
      </w:r>
      <w:bookmarkEnd w:id="376"/>
      <w:bookmarkEnd w:id="377"/>
      <w:bookmarkEnd w:id="378"/>
      <w:bookmarkEnd w:id="379"/>
      <w:bookmarkEnd w:id="380"/>
      <w:bookmarkEnd w:id="381"/>
      <w:bookmarkEnd w:id="382"/>
      <w:bookmarkEnd w:id="383"/>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84" w:name="_CR6_2_4"/>
      <w:bookmarkStart w:id="385" w:name="_Toc20212246"/>
      <w:bookmarkStart w:id="386" w:name="_Toc27731601"/>
      <w:bookmarkStart w:id="387" w:name="_Toc36127379"/>
      <w:bookmarkStart w:id="388" w:name="_Toc45214485"/>
      <w:bookmarkStart w:id="389" w:name="_Toc51937624"/>
      <w:bookmarkStart w:id="390" w:name="_Toc51937933"/>
      <w:bookmarkStart w:id="391" w:name="_Toc92291120"/>
      <w:bookmarkStart w:id="392" w:name="_Toc162964653"/>
      <w:bookmarkEnd w:id="384"/>
      <w:r>
        <w:t>6.2.4</w:t>
      </w:r>
      <w:r>
        <w:tab/>
        <w:t>Configuration management server procedures</w:t>
      </w:r>
      <w:bookmarkEnd w:id="385"/>
      <w:bookmarkEnd w:id="386"/>
      <w:bookmarkEnd w:id="387"/>
      <w:bookmarkEnd w:id="388"/>
      <w:bookmarkEnd w:id="389"/>
      <w:bookmarkEnd w:id="390"/>
      <w:bookmarkEnd w:id="391"/>
      <w:bookmarkEnd w:id="392"/>
    </w:p>
    <w:p w14:paraId="0A283ABB" w14:textId="77777777" w:rsidR="00C367E9" w:rsidRPr="006A63F0" w:rsidRDefault="00C367E9" w:rsidP="00C367E9">
      <w:pPr>
        <w:pStyle w:val="Heading4"/>
      </w:pPr>
      <w:bookmarkStart w:id="393" w:name="_CR6_2_4_1"/>
      <w:bookmarkStart w:id="394" w:name="_Toc20212247"/>
      <w:bookmarkStart w:id="395" w:name="_Toc27731602"/>
      <w:bookmarkStart w:id="396" w:name="_Toc36127380"/>
      <w:bookmarkStart w:id="397" w:name="_Toc45214486"/>
      <w:bookmarkStart w:id="398" w:name="_Toc51937625"/>
      <w:bookmarkStart w:id="399" w:name="_Toc51937934"/>
      <w:bookmarkStart w:id="400" w:name="_Toc92291121"/>
      <w:bookmarkStart w:id="401" w:name="_Toc162964654"/>
      <w:bookmarkEnd w:id="393"/>
      <w:r>
        <w:t>6.2.4.1</w:t>
      </w:r>
      <w:r>
        <w:tab/>
        <w:t>General</w:t>
      </w:r>
      <w:bookmarkEnd w:id="394"/>
      <w:bookmarkEnd w:id="395"/>
      <w:bookmarkEnd w:id="396"/>
      <w:bookmarkEnd w:id="397"/>
      <w:bookmarkEnd w:id="398"/>
      <w:bookmarkEnd w:id="399"/>
      <w:bookmarkEnd w:id="400"/>
      <w:bookmarkEnd w:id="401"/>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402" w:name="_CR6_2_4_2"/>
      <w:bookmarkStart w:id="403" w:name="_Toc20212248"/>
      <w:bookmarkStart w:id="404" w:name="_Toc27731603"/>
      <w:bookmarkStart w:id="405" w:name="_Toc36127381"/>
      <w:bookmarkStart w:id="406" w:name="_Toc45214487"/>
      <w:bookmarkStart w:id="407" w:name="_Toc51937626"/>
      <w:bookmarkStart w:id="408" w:name="_Toc51937935"/>
      <w:bookmarkStart w:id="409" w:name="_Toc92291122"/>
      <w:bookmarkStart w:id="410" w:name="_Toc162964655"/>
      <w:bookmarkEnd w:id="402"/>
      <w:r>
        <w:t>6.2.4.2</w:t>
      </w:r>
      <w:r>
        <w:tab/>
        <w:t>SIP failure case</w:t>
      </w:r>
      <w:bookmarkEnd w:id="403"/>
      <w:bookmarkEnd w:id="404"/>
      <w:bookmarkEnd w:id="405"/>
      <w:bookmarkEnd w:id="406"/>
      <w:bookmarkEnd w:id="407"/>
      <w:bookmarkEnd w:id="408"/>
      <w:bookmarkEnd w:id="409"/>
      <w:bookmarkEnd w:id="410"/>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411" w:name="_CR6_3"/>
      <w:bookmarkStart w:id="412" w:name="_Toc20212249"/>
      <w:bookmarkStart w:id="413" w:name="_Toc27731604"/>
      <w:bookmarkStart w:id="414" w:name="_Toc36127382"/>
      <w:bookmarkStart w:id="415" w:name="_Toc45214488"/>
      <w:bookmarkStart w:id="416" w:name="_Toc51937627"/>
      <w:bookmarkStart w:id="417" w:name="_Toc51937936"/>
      <w:bookmarkStart w:id="418" w:name="_Toc92291123"/>
      <w:bookmarkStart w:id="419" w:name="_Toc162964656"/>
      <w:bookmarkEnd w:id="411"/>
      <w:r>
        <w:t>6.3</w:t>
      </w:r>
      <w:r>
        <w:tab/>
        <w:t>Configuration management procedures</w:t>
      </w:r>
      <w:bookmarkEnd w:id="412"/>
      <w:bookmarkEnd w:id="413"/>
      <w:bookmarkEnd w:id="414"/>
      <w:bookmarkEnd w:id="415"/>
      <w:bookmarkEnd w:id="416"/>
      <w:bookmarkEnd w:id="417"/>
      <w:bookmarkEnd w:id="418"/>
      <w:bookmarkEnd w:id="419"/>
    </w:p>
    <w:p w14:paraId="37C72401" w14:textId="77777777" w:rsidR="00C367E9" w:rsidRDefault="00C367E9" w:rsidP="00C367E9">
      <w:pPr>
        <w:pStyle w:val="Heading3"/>
      </w:pPr>
      <w:bookmarkStart w:id="420" w:name="_CR6_3_1"/>
      <w:bookmarkStart w:id="421" w:name="_Toc20212250"/>
      <w:bookmarkStart w:id="422" w:name="_Toc27731605"/>
      <w:bookmarkStart w:id="423" w:name="_Toc36127383"/>
      <w:bookmarkStart w:id="424" w:name="_Toc45214489"/>
      <w:bookmarkStart w:id="425" w:name="_Toc51937628"/>
      <w:bookmarkStart w:id="426" w:name="_Toc51937937"/>
      <w:bookmarkStart w:id="427" w:name="_Toc92291124"/>
      <w:bookmarkStart w:id="428" w:name="_Toc162964657"/>
      <w:bookmarkEnd w:id="420"/>
      <w:r>
        <w:t>6.3.1</w:t>
      </w:r>
      <w:r>
        <w:tab/>
        <w:t>General</w:t>
      </w:r>
      <w:bookmarkEnd w:id="421"/>
      <w:bookmarkEnd w:id="422"/>
      <w:bookmarkEnd w:id="423"/>
      <w:bookmarkEnd w:id="424"/>
      <w:bookmarkEnd w:id="425"/>
      <w:bookmarkEnd w:id="426"/>
      <w:bookmarkEnd w:id="427"/>
      <w:bookmarkEnd w:id="428"/>
    </w:p>
    <w:p w14:paraId="6DBD073D" w14:textId="77777777" w:rsidR="00C367E9" w:rsidRPr="00D4586B" w:rsidRDefault="00C367E9" w:rsidP="00C367E9">
      <w:pPr>
        <w:pStyle w:val="Heading4"/>
      </w:pPr>
      <w:bookmarkStart w:id="429" w:name="_CR6_3_1_1"/>
      <w:bookmarkStart w:id="430" w:name="_Toc20212251"/>
      <w:bookmarkStart w:id="431" w:name="_Toc27731606"/>
      <w:bookmarkStart w:id="432" w:name="_Toc36127384"/>
      <w:bookmarkStart w:id="433" w:name="_Toc45214490"/>
      <w:bookmarkStart w:id="434" w:name="_Toc51937629"/>
      <w:bookmarkStart w:id="435" w:name="_Toc51937938"/>
      <w:bookmarkStart w:id="436" w:name="_Toc92291125"/>
      <w:bookmarkStart w:id="437" w:name="_Toc162964658"/>
      <w:bookmarkEnd w:id="429"/>
      <w:r w:rsidRPr="00D4586B">
        <w:t>6.</w:t>
      </w:r>
      <w:r>
        <w:t>3</w:t>
      </w:r>
      <w:r w:rsidRPr="00D4586B">
        <w:t>.</w:t>
      </w:r>
      <w:r>
        <w:t>1.1</w:t>
      </w:r>
      <w:r w:rsidRPr="00D4586B">
        <w:tab/>
        <w:t>Client procedures</w:t>
      </w:r>
      <w:bookmarkEnd w:id="430"/>
      <w:bookmarkEnd w:id="431"/>
      <w:bookmarkEnd w:id="432"/>
      <w:bookmarkEnd w:id="433"/>
      <w:bookmarkEnd w:id="434"/>
      <w:bookmarkEnd w:id="435"/>
      <w:bookmarkEnd w:id="436"/>
      <w:bookmarkEnd w:id="437"/>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438" w:name="_CR6_3_1_2"/>
      <w:bookmarkStart w:id="439" w:name="_Toc20212252"/>
      <w:bookmarkStart w:id="440" w:name="_Toc27731607"/>
      <w:bookmarkStart w:id="441" w:name="_Toc36127385"/>
      <w:bookmarkStart w:id="442" w:name="_Toc45214491"/>
      <w:bookmarkStart w:id="443" w:name="_Toc51937630"/>
      <w:bookmarkStart w:id="444" w:name="_Toc51937939"/>
      <w:bookmarkStart w:id="445" w:name="_Toc92291126"/>
      <w:bookmarkStart w:id="446" w:name="_Toc162964659"/>
      <w:bookmarkEnd w:id="438"/>
      <w:r w:rsidRPr="00D4586B">
        <w:t>6.</w:t>
      </w:r>
      <w:r>
        <w:t>3</w:t>
      </w:r>
      <w:r w:rsidRPr="00D4586B">
        <w:t>.</w:t>
      </w:r>
      <w:r>
        <w:t>1.2</w:t>
      </w:r>
      <w:r w:rsidRPr="00D4586B">
        <w:tab/>
        <w:t>Configuration management server procedures</w:t>
      </w:r>
      <w:bookmarkEnd w:id="439"/>
      <w:bookmarkEnd w:id="440"/>
      <w:bookmarkEnd w:id="441"/>
      <w:bookmarkEnd w:id="442"/>
      <w:bookmarkEnd w:id="443"/>
      <w:bookmarkEnd w:id="444"/>
      <w:bookmarkEnd w:id="445"/>
      <w:bookmarkEnd w:id="446"/>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447" w:name="_CR6_3_2"/>
      <w:bookmarkStart w:id="448" w:name="_Toc20212253"/>
      <w:bookmarkStart w:id="449" w:name="_Toc27731608"/>
      <w:bookmarkStart w:id="450" w:name="_Toc36127386"/>
      <w:bookmarkStart w:id="451" w:name="_Toc45214492"/>
      <w:bookmarkStart w:id="452" w:name="_Toc51937631"/>
      <w:bookmarkStart w:id="453" w:name="_Toc51937940"/>
      <w:bookmarkStart w:id="454" w:name="_Toc92291127"/>
      <w:bookmarkStart w:id="455" w:name="_Toc162964660"/>
      <w:bookmarkEnd w:id="447"/>
      <w:r>
        <w:lastRenderedPageBreak/>
        <w:t>6.3.2</w:t>
      </w:r>
      <w:r>
        <w:tab/>
        <w:t>Configuration management document creation procedure</w:t>
      </w:r>
      <w:bookmarkEnd w:id="448"/>
      <w:bookmarkEnd w:id="449"/>
      <w:bookmarkEnd w:id="450"/>
      <w:bookmarkEnd w:id="451"/>
      <w:bookmarkEnd w:id="452"/>
      <w:bookmarkEnd w:id="453"/>
      <w:bookmarkEnd w:id="454"/>
      <w:bookmarkEnd w:id="455"/>
    </w:p>
    <w:p w14:paraId="55C6F288" w14:textId="77777777" w:rsidR="00C367E9" w:rsidRDefault="00C367E9" w:rsidP="00C367E9">
      <w:pPr>
        <w:pStyle w:val="Heading4"/>
      </w:pPr>
      <w:bookmarkStart w:id="456" w:name="_CR6_3_2_1"/>
      <w:bookmarkStart w:id="457" w:name="_Toc20212254"/>
      <w:bookmarkStart w:id="458" w:name="_Toc27731609"/>
      <w:bookmarkStart w:id="459" w:name="_Toc36127387"/>
      <w:bookmarkStart w:id="460" w:name="_Toc45214493"/>
      <w:bookmarkStart w:id="461" w:name="_Toc51937632"/>
      <w:bookmarkStart w:id="462" w:name="_Toc51937941"/>
      <w:bookmarkStart w:id="463" w:name="_Toc92291128"/>
      <w:bookmarkStart w:id="464" w:name="_Toc162964661"/>
      <w:bookmarkEnd w:id="456"/>
      <w:r>
        <w:t>6.3.2.1</w:t>
      </w:r>
      <w:r>
        <w:tab/>
        <w:t>General</w:t>
      </w:r>
      <w:bookmarkEnd w:id="457"/>
      <w:bookmarkEnd w:id="458"/>
      <w:bookmarkEnd w:id="459"/>
      <w:bookmarkEnd w:id="460"/>
      <w:bookmarkEnd w:id="461"/>
      <w:bookmarkEnd w:id="462"/>
      <w:bookmarkEnd w:id="463"/>
      <w:bookmarkEnd w:id="464"/>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65" w:name="_CR6_3_2_2"/>
      <w:bookmarkStart w:id="466" w:name="_Toc20212255"/>
      <w:bookmarkStart w:id="467" w:name="_Toc27731610"/>
      <w:bookmarkStart w:id="468" w:name="_Toc36127388"/>
      <w:bookmarkStart w:id="469" w:name="_Toc45214494"/>
      <w:bookmarkStart w:id="470" w:name="_Toc51937633"/>
      <w:bookmarkStart w:id="471" w:name="_Toc51937942"/>
      <w:bookmarkStart w:id="472" w:name="_Toc92291129"/>
      <w:bookmarkStart w:id="473" w:name="_Toc162964662"/>
      <w:bookmarkEnd w:id="465"/>
      <w:r>
        <w:t>6.3.2.2</w:t>
      </w:r>
      <w:r>
        <w:tab/>
        <w:t>Configuration management client (CMC) procedures</w:t>
      </w:r>
      <w:bookmarkEnd w:id="466"/>
      <w:bookmarkEnd w:id="467"/>
      <w:bookmarkEnd w:id="468"/>
      <w:bookmarkEnd w:id="469"/>
      <w:bookmarkEnd w:id="470"/>
      <w:bookmarkEnd w:id="471"/>
      <w:bookmarkEnd w:id="472"/>
      <w:bookmarkEnd w:id="473"/>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74" w:name="_CR6_3_2_3"/>
      <w:bookmarkStart w:id="475" w:name="_Toc20212256"/>
      <w:bookmarkStart w:id="476" w:name="_Toc27731611"/>
      <w:bookmarkStart w:id="477" w:name="_Toc36127389"/>
      <w:bookmarkStart w:id="478" w:name="_Toc45214495"/>
      <w:bookmarkStart w:id="479" w:name="_Toc51937634"/>
      <w:bookmarkStart w:id="480" w:name="_Toc51937943"/>
      <w:bookmarkStart w:id="481" w:name="_Toc92291130"/>
      <w:bookmarkStart w:id="482" w:name="_Toc162964663"/>
      <w:bookmarkEnd w:id="474"/>
      <w:r>
        <w:t>6.3.2.3</w:t>
      </w:r>
      <w:r>
        <w:tab/>
        <w:t>Configuration management server (CMS) procedures</w:t>
      </w:r>
      <w:bookmarkEnd w:id="475"/>
      <w:bookmarkEnd w:id="476"/>
      <w:bookmarkEnd w:id="477"/>
      <w:bookmarkEnd w:id="478"/>
      <w:bookmarkEnd w:id="479"/>
      <w:bookmarkEnd w:id="480"/>
      <w:bookmarkEnd w:id="481"/>
      <w:bookmarkEnd w:id="48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83" w:name="_CR6_3_3"/>
      <w:bookmarkStart w:id="484" w:name="_Toc20212257"/>
      <w:bookmarkStart w:id="485" w:name="_Toc27731612"/>
      <w:bookmarkStart w:id="486" w:name="_Toc36127390"/>
      <w:bookmarkStart w:id="487" w:name="_Toc45214496"/>
      <w:bookmarkStart w:id="488" w:name="_Toc51937635"/>
      <w:bookmarkStart w:id="489" w:name="_Toc51937944"/>
      <w:bookmarkStart w:id="490" w:name="_Toc92291131"/>
      <w:bookmarkStart w:id="491" w:name="_Toc162964664"/>
      <w:bookmarkEnd w:id="483"/>
      <w:r>
        <w:t>6.3.3</w:t>
      </w:r>
      <w:r>
        <w:tab/>
        <w:t>Configuration management document retrieval procedure</w:t>
      </w:r>
      <w:bookmarkEnd w:id="484"/>
      <w:bookmarkEnd w:id="485"/>
      <w:bookmarkEnd w:id="486"/>
      <w:bookmarkEnd w:id="487"/>
      <w:bookmarkEnd w:id="488"/>
      <w:bookmarkEnd w:id="489"/>
      <w:bookmarkEnd w:id="490"/>
      <w:bookmarkEnd w:id="491"/>
    </w:p>
    <w:p w14:paraId="64AF8E5E" w14:textId="77777777" w:rsidR="00C367E9" w:rsidRDefault="00C367E9" w:rsidP="00C367E9">
      <w:pPr>
        <w:pStyle w:val="Heading4"/>
      </w:pPr>
      <w:bookmarkStart w:id="492" w:name="_CR6_3_3_1"/>
      <w:bookmarkStart w:id="493" w:name="_Toc20212258"/>
      <w:bookmarkStart w:id="494" w:name="_Toc27731613"/>
      <w:bookmarkStart w:id="495" w:name="_Toc36127391"/>
      <w:bookmarkStart w:id="496" w:name="_Toc45214497"/>
      <w:bookmarkStart w:id="497" w:name="_Toc51937636"/>
      <w:bookmarkStart w:id="498" w:name="_Toc51937945"/>
      <w:bookmarkStart w:id="499" w:name="_Toc92291132"/>
      <w:bookmarkStart w:id="500" w:name="_Toc162964665"/>
      <w:bookmarkEnd w:id="492"/>
      <w:r>
        <w:t>6.3.3.1</w:t>
      </w:r>
      <w:r>
        <w:tab/>
        <w:t>General</w:t>
      </w:r>
      <w:bookmarkEnd w:id="493"/>
      <w:bookmarkEnd w:id="494"/>
      <w:bookmarkEnd w:id="495"/>
      <w:bookmarkEnd w:id="496"/>
      <w:bookmarkEnd w:id="497"/>
      <w:bookmarkEnd w:id="498"/>
      <w:bookmarkEnd w:id="499"/>
      <w:bookmarkEnd w:id="500"/>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501" w:name="_CR6_3_3_2"/>
      <w:bookmarkStart w:id="502" w:name="_Toc20212259"/>
      <w:bookmarkStart w:id="503" w:name="_Toc27731614"/>
      <w:bookmarkStart w:id="504" w:name="_Toc36127392"/>
      <w:bookmarkStart w:id="505" w:name="_Toc45214498"/>
      <w:bookmarkStart w:id="506" w:name="_Toc51937637"/>
      <w:bookmarkStart w:id="507" w:name="_Toc51937946"/>
      <w:bookmarkStart w:id="508" w:name="_Toc92291133"/>
      <w:bookmarkStart w:id="509" w:name="_Toc162964666"/>
      <w:bookmarkEnd w:id="501"/>
      <w:r>
        <w:t>6.3.3.2</w:t>
      </w:r>
      <w:r>
        <w:tab/>
        <w:t>Client procedures</w:t>
      </w:r>
      <w:bookmarkEnd w:id="502"/>
      <w:bookmarkEnd w:id="503"/>
      <w:bookmarkEnd w:id="504"/>
      <w:bookmarkEnd w:id="505"/>
      <w:bookmarkEnd w:id="506"/>
      <w:bookmarkEnd w:id="507"/>
      <w:bookmarkEnd w:id="508"/>
      <w:bookmarkEnd w:id="509"/>
    </w:p>
    <w:p w14:paraId="1A1F8153" w14:textId="77777777" w:rsidR="00C367E9" w:rsidRDefault="00C367E9" w:rsidP="00C367E9">
      <w:pPr>
        <w:pStyle w:val="Heading5"/>
      </w:pPr>
      <w:bookmarkStart w:id="510" w:name="_CR6_3_3_2_1"/>
      <w:bookmarkStart w:id="511" w:name="_Toc20212260"/>
      <w:bookmarkStart w:id="512" w:name="_Toc27731615"/>
      <w:bookmarkStart w:id="513" w:name="_Toc36127393"/>
      <w:bookmarkStart w:id="514" w:name="_Toc45214499"/>
      <w:bookmarkStart w:id="515" w:name="_Toc51937638"/>
      <w:bookmarkStart w:id="516" w:name="_Toc51937947"/>
      <w:bookmarkStart w:id="517" w:name="_Toc92291134"/>
      <w:bookmarkStart w:id="518" w:name="_Toc162964667"/>
      <w:bookmarkEnd w:id="510"/>
      <w:r>
        <w:t>6.3.3.2.1</w:t>
      </w:r>
      <w:r>
        <w:tab/>
        <w:t>General client (GC) procedures</w:t>
      </w:r>
      <w:bookmarkEnd w:id="511"/>
      <w:bookmarkEnd w:id="512"/>
      <w:bookmarkEnd w:id="513"/>
      <w:bookmarkEnd w:id="514"/>
      <w:bookmarkEnd w:id="515"/>
      <w:bookmarkEnd w:id="516"/>
      <w:bookmarkEnd w:id="517"/>
      <w:bookmarkEnd w:id="518"/>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519" w:name="_CR6_3_3_2_2"/>
      <w:bookmarkStart w:id="520" w:name="_Toc20212261"/>
      <w:bookmarkStart w:id="521" w:name="_Toc27731616"/>
      <w:bookmarkStart w:id="522" w:name="_Toc36127394"/>
      <w:bookmarkStart w:id="523" w:name="_Toc45214500"/>
      <w:bookmarkStart w:id="524" w:name="_Toc51937639"/>
      <w:bookmarkStart w:id="525" w:name="_Toc51937948"/>
      <w:bookmarkStart w:id="526" w:name="_Toc92291135"/>
      <w:bookmarkStart w:id="527" w:name="_Toc162964668"/>
      <w:bookmarkEnd w:id="519"/>
      <w:r>
        <w:t>6.3.3.2.2</w:t>
      </w:r>
      <w:r>
        <w:tab/>
        <w:t>Configuration management client (CMC) procedures</w:t>
      </w:r>
      <w:bookmarkEnd w:id="520"/>
      <w:bookmarkEnd w:id="521"/>
      <w:bookmarkEnd w:id="522"/>
      <w:bookmarkEnd w:id="523"/>
      <w:bookmarkEnd w:id="524"/>
      <w:bookmarkEnd w:id="525"/>
      <w:bookmarkEnd w:id="526"/>
      <w:bookmarkEnd w:id="527"/>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528" w:name="_CR6_3_3_2_3"/>
      <w:bookmarkStart w:id="529" w:name="_Toc20212262"/>
      <w:bookmarkStart w:id="530" w:name="_Toc27731617"/>
      <w:bookmarkStart w:id="531" w:name="_Toc36127395"/>
      <w:bookmarkStart w:id="532" w:name="_Toc45214501"/>
      <w:bookmarkStart w:id="533" w:name="_Toc51937640"/>
      <w:bookmarkStart w:id="534" w:name="_Toc51937949"/>
      <w:bookmarkStart w:id="535" w:name="_Toc92291136"/>
      <w:bookmarkStart w:id="536" w:name="_Toc162964669"/>
      <w:bookmarkEnd w:id="528"/>
      <w:r>
        <w:t>6.3.3.2.3</w:t>
      </w:r>
      <w:r>
        <w:tab/>
        <w:t>MCS server procedures</w:t>
      </w:r>
      <w:bookmarkEnd w:id="529"/>
      <w:bookmarkEnd w:id="530"/>
      <w:bookmarkEnd w:id="531"/>
      <w:bookmarkEnd w:id="532"/>
      <w:bookmarkEnd w:id="533"/>
      <w:bookmarkEnd w:id="534"/>
      <w:bookmarkEnd w:id="535"/>
      <w:bookmarkEnd w:id="536"/>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537" w:name="_CR6_3_3_3"/>
      <w:bookmarkStart w:id="538" w:name="_Toc20212263"/>
      <w:bookmarkStart w:id="539" w:name="_Toc27731618"/>
      <w:bookmarkStart w:id="540" w:name="_Toc36127396"/>
      <w:bookmarkStart w:id="541" w:name="_Toc45214502"/>
      <w:bookmarkStart w:id="542" w:name="_Toc51937641"/>
      <w:bookmarkStart w:id="543" w:name="_Toc51937950"/>
      <w:bookmarkStart w:id="544" w:name="_Toc92291137"/>
      <w:bookmarkStart w:id="545" w:name="_Toc162964670"/>
      <w:bookmarkEnd w:id="537"/>
      <w:r>
        <w:t>6.3.3.3</w:t>
      </w:r>
      <w:r>
        <w:tab/>
        <w:t>Configuration management server procedures</w:t>
      </w:r>
      <w:bookmarkEnd w:id="538"/>
      <w:bookmarkEnd w:id="539"/>
      <w:bookmarkEnd w:id="540"/>
      <w:bookmarkEnd w:id="541"/>
      <w:bookmarkEnd w:id="542"/>
      <w:bookmarkEnd w:id="543"/>
      <w:bookmarkEnd w:id="544"/>
      <w:bookmarkEnd w:id="545"/>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546" w:name="_CR6_3_4"/>
      <w:bookmarkStart w:id="547" w:name="_Toc20212264"/>
      <w:bookmarkStart w:id="548" w:name="_Toc27731619"/>
      <w:bookmarkStart w:id="549" w:name="_Toc36127397"/>
      <w:bookmarkStart w:id="550" w:name="_Toc45214503"/>
      <w:bookmarkStart w:id="551" w:name="_Toc51937642"/>
      <w:bookmarkStart w:id="552" w:name="_Toc51937951"/>
      <w:bookmarkStart w:id="553" w:name="_Toc92291138"/>
      <w:bookmarkStart w:id="554" w:name="_Toc162964671"/>
      <w:bookmarkEnd w:id="546"/>
      <w:r w:rsidRPr="00B66593">
        <w:lastRenderedPageBreak/>
        <w:t>6.3.4</w:t>
      </w:r>
      <w:r w:rsidRPr="00B66593">
        <w:tab/>
        <w:t>Configuration management document update procedure</w:t>
      </w:r>
      <w:bookmarkEnd w:id="547"/>
      <w:bookmarkEnd w:id="548"/>
      <w:bookmarkEnd w:id="549"/>
      <w:bookmarkEnd w:id="550"/>
      <w:bookmarkEnd w:id="551"/>
      <w:bookmarkEnd w:id="552"/>
      <w:bookmarkEnd w:id="553"/>
      <w:bookmarkEnd w:id="554"/>
    </w:p>
    <w:p w14:paraId="70256352" w14:textId="77777777" w:rsidR="00C367E9" w:rsidRDefault="00C367E9" w:rsidP="00C367E9">
      <w:pPr>
        <w:pStyle w:val="Heading4"/>
      </w:pPr>
      <w:bookmarkStart w:id="555" w:name="_CR6_3_4_1"/>
      <w:bookmarkStart w:id="556" w:name="_Toc20212265"/>
      <w:bookmarkStart w:id="557" w:name="_Toc27731620"/>
      <w:bookmarkStart w:id="558" w:name="_Toc36127398"/>
      <w:bookmarkStart w:id="559" w:name="_Toc45214504"/>
      <w:bookmarkStart w:id="560" w:name="_Toc51937643"/>
      <w:bookmarkStart w:id="561" w:name="_Toc51937952"/>
      <w:bookmarkStart w:id="562" w:name="_Toc92291139"/>
      <w:bookmarkStart w:id="563" w:name="_Toc162964672"/>
      <w:bookmarkEnd w:id="555"/>
      <w:r>
        <w:t>6.3.4.1</w:t>
      </w:r>
      <w:r>
        <w:tab/>
        <w:t>General</w:t>
      </w:r>
      <w:bookmarkEnd w:id="556"/>
      <w:bookmarkEnd w:id="557"/>
      <w:bookmarkEnd w:id="558"/>
      <w:bookmarkEnd w:id="559"/>
      <w:bookmarkEnd w:id="560"/>
      <w:bookmarkEnd w:id="561"/>
      <w:bookmarkEnd w:id="562"/>
      <w:bookmarkEnd w:id="563"/>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564" w:name="_CR6_3_4_2"/>
      <w:bookmarkStart w:id="565" w:name="_Toc20212266"/>
      <w:bookmarkStart w:id="566" w:name="_Toc27731621"/>
      <w:bookmarkStart w:id="567" w:name="_Toc36127399"/>
      <w:bookmarkStart w:id="568" w:name="_Toc45214505"/>
      <w:bookmarkStart w:id="569" w:name="_Toc51937644"/>
      <w:bookmarkStart w:id="570" w:name="_Toc51937953"/>
      <w:bookmarkStart w:id="571" w:name="_Toc92291140"/>
      <w:bookmarkStart w:id="572" w:name="_Toc162964673"/>
      <w:bookmarkEnd w:id="564"/>
      <w:r>
        <w:t>6.3.4.2</w:t>
      </w:r>
      <w:r>
        <w:tab/>
        <w:t>Configuration management client procedures</w:t>
      </w:r>
      <w:bookmarkEnd w:id="565"/>
      <w:bookmarkEnd w:id="566"/>
      <w:bookmarkEnd w:id="567"/>
      <w:bookmarkEnd w:id="568"/>
      <w:bookmarkEnd w:id="569"/>
      <w:bookmarkEnd w:id="570"/>
      <w:bookmarkEnd w:id="571"/>
      <w:bookmarkEnd w:id="57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73" w:name="_CR6_3_4_3"/>
      <w:bookmarkStart w:id="574" w:name="_Toc20212267"/>
      <w:bookmarkStart w:id="575" w:name="_Toc27731622"/>
      <w:bookmarkStart w:id="576" w:name="_Toc36127400"/>
      <w:bookmarkStart w:id="577" w:name="_Toc45214506"/>
      <w:bookmarkStart w:id="578" w:name="_Toc51937645"/>
      <w:bookmarkStart w:id="579" w:name="_Toc51937954"/>
      <w:bookmarkStart w:id="580" w:name="_Toc92291141"/>
      <w:bookmarkStart w:id="581" w:name="_Toc162964674"/>
      <w:bookmarkEnd w:id="573"/>
      <w:r>
        <w:t>6.3.4.3</w:t>
      </w:r>
      <w:r>
        <w:tab/>
        <w:t>Configuration management server procedures</w:t>
      </w:r>
      <w:bookmarkEnd w:id="574"/>
      <w:bookmarkEnd w:id="575"/>
      <w:bookmarkEnd w:id="576"/>
      <w:bookmarkEnd w:id="577"/>
      <w:bookmarkEnd w:id="578"/>
      <w:bookmarkEnd w:id="579"/>
      <w:bookmarkEnd w:id="580"/>
      <w:bookmarkEnd w:id="581"/>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82" w:name="_CR6_3_5"/>
      <w:bookmarkStart w:id="583" w:name="_Toc20212268"/>
      <w:bookmarkStart w:id="584" w:name="_Toc27731623"/>
      <w:bookmarkStart w:id="585" w:name="_Toc36127401"/>
      <w:bookmarkStart w:id="586" w:name="_Toc45214507"/>
      <w:bookmarkStart w:id="587" w:name="_Toc51937646"/>
      <w:bookmarkStart w:id="588" w:name="_Toc51937955"/>
      <w:bookmarkStart w:id="589" w:name="_Toc92291142"/>
      <w:bookmarkStart w:id="590" w:name="_Toc162964675"/>
      <w:bookmarkEnd w:id="582"/>
      <w:r>
        <w:t>6.3.5</w:t>
      </w:r>
      <w:r>
        <w:tab/>
        <w:t>Configuration management document deletion procedure</w:t>
      </w:r>
      <w:bookmarkEnd w:id="583"/>
      <w:bookmarkEnd w:id="584"/>
      <w:bookmarkEnd w:id="585"/>
      <w:bookmarkEnd w:id="586"/>
      <w:bookmarkEnd w:id="587"/>
      <w:bookmarkEnd w:id="588"/>
      <w:bookmarkEnd w:id="589"/>
      <w:bookmarkEnd w:id="590"/>
    </w:p>
    <w:p w14:paraId="1D79CF3D" w14:textId="77777777" w:rsidR="00C367E9" w:rsidRDefault="00C367E9" w:rsidP="00C367E9">
      <w:pPr>
        <w:pStyle w:val="Heading4"/>
      </w:pPr>
      <w:bookmarkStart w:id="591" w:name="_CR6_3_5_1"/>
      <w:bookmarkStart w:id="592" w:name="_Toc20212269"/>
      <w:bookmarkStart w:id="593" w:name="_Toc27731624"/>
      <w:bookmarkStart w:id="594" w:name="_Toc36127402"/>
      <w:bookmarkStart w:id="595" w:name="_Toc45214508"/>
      <w:bookmarkStart w:id="596" w:name="_Toc51937647"/>
      <w:bookmarkStart w:id="597" w:name="_Toc51937956"/>
      <w:bookmarkStart w:id="598" w:name="_Toc92291143"/>
      <w:bookmarkStart w:id="599" w:name="_Toc162964676"/>
      <w:bookmarkEnd w:id="591"/>
      <w:r>
        <w:t>6.3.5.1</w:t>
      </w:r>
      <w:r>
        <w:tab/>
        <w:t>General</w:t>
      </w:r>
      <w:bookmarkEnd w:id="592"/>
      <w:bookmarkEnd w:id="593"/>
      <w:bookmarkEnd w:id="594"/>
      <w:bookmarkEnd w:id="595"/>
      <w:bookmarkEnd w:id="596"/>
      <w:bookmarkEnd w:id="597"/>
      <w:bookmarkEnd w:id="598"/>
      <w:bookmarkEnd w:id="599"/>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600" w:name="_CR6_3_5_2"/>
      <w:bookmarkStart w:id="601" w:name="_Toc20212270"/>
      <w:bookmarkStart w:id="602" w:name="_Toc27731625"/>
      <w:bookmarkStart w:id="603" w:name="_Toc36127403"/>
      <w:bookmarkStart w:id="604" w:name="_Toc45214509"/>
      <w:bookmarkStart w:id="605" w:name="_Toc51937648"/>
      <w:bookmarkStart w:id="606" w:name="_Toc51937957"/>
      <w:bookmarkStart w:id="607" w:name="_Toc92291144"/>
      <w:bookmarkStart w:id="608" w:name="_Toc162964677"/>
      <w:bookmarkEnd w:id="600"/>
      <w:r>
        <w:t>6.3.5.2</w:t>
      </w:r>
      <w:r>
        <w:tab/>
        <w:t>Configuration management Client (CMC) procedures</w:t>
      </w:r>
      <w:bookmarkEnd w:id="601"/>
      <w:bookmarkEnd w:id="602"/>
      <w:bookmarkEnd w:id="603"/>
      <w:bookmarkEnd w:id="604"/>
      <w:bookmarkEnd w:id="605"/>
      <w:bookmarkEnd w:id="606"/>
      <w:bookmarkEnd w:id="607"/>
      <w:bookmarkEnd w:id="608"/>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609" w:name="_CR6_3_5_3"/>
      <w:bookmarkStart w:id="610" w:name="_Toc20212271"/>
      <w:bookmarkStart w:id="611" w:name="_Toc27731626"/>
      <w:bookmarkStart w:id="612" w:name="_Toc36127404"/>
      <w:bookmarkStart w:id="613" w:name="_Toc45214510"/>
      <w:bookmarkStart w:id="614" w:name="_Toc51937649"/>
      <w:bookmarkStart w:id="615" w:name="_Toc51937958"/>
      <w:bookmarkStart w:id="616" w:name="_Toc92291145"/>
      <w:bookmarkStart w:id="617" w:name="_Toc162964678"/>
      <w:bookmarkEnd w:id="609"/>
      <w:r>
        <w:t>6.3.5.3</w:t>
      </w:r>
      <w:r>
        <w:tab/>
        <w:t>Configuration management server (CMS) procedures</w:t>
      </w:r>
      <w:bookmarkEnd w:id="610"/>
      <w:bookmarkEnd w:id="611"/>
      <w:bookmarkEnd w:id="612"/>
      <w:bookmarkEnd w:id="613"/>
      <w:bookmarkEnd w:id="614"/>
      <w:bookmarkEnd w:id="615"/>
      <w:bookmarkEnd w:id="616"/>
      <w:bookmarkEnd w:id="617"/>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618" w:name="_CR6_3_6"/>
      <w:bookmarkStart w:id="619" w:name="_Toc20212272"/>
      <w:bookmarkStart w:id="620" w:name="_Toc27731627"/>
      <w:bookmarkStart w:id="621" w:name="_Toc36127405"/>
      <w:bookmarkStart w:id="622" w:name="_Toc45214511"/>
      <w:bookmarkStart w:id="623" w:name="_Toc51937650"/>
      <w:bookmarkStart w:id="624" w:name="_Toc51937959"/>
      <w:bookmarkStart w:id="625" w:name="_Toc92291146"/>
      <w:bookmarkStart w:id="626" w:name="_Toc162964679"/>
      <w:bookmarkEnd w:id="618"/>
      <w:r>
        <w:t>6.3.6</w:t>
      </w:r>
      <w:r>
        <w:tab/>
        <w:t>Configuration management document element creation or replacement procedure</w:t>
      </w:r>
      <w:bookmarkEnd w:id="619"/>
      <w:bookmarkEnd w:id="620"/>
      <w:bookmarkEnd w:id="621"/>
      <w:bookmarkEnd w:id="622"/>
      <w:bookmarkEnd w:id="623"/>
      <w:bookmarkEnd w:id="624"/>
      <w:bookmarkEnd w:id="625"/>
      <w:bookmarkEnd w:id="626"/>
    </w:p>
    <w:p w14:paraId="549738DF" w14:textId="77777777" w:rsidR="00C367E9" w:rsidRDefault="00C367E9" w:rsidP="00C367E9">
      <w:pPr>
        <w:pStyle w:val="Heading4"/>
      </w:pPr>
      <w:bookmarkStart w:id="627" w:name="_CR6_3_6_1"/>
      <w:bookmarkStart w:id="628" w:name="_Toc20212273"/>
      <w:bookmarkStart w:id="629" w:name="_Toc27731628"/>
      <w:bookmarkStart w:id="630" w:name="_Toc36127406"/>
      <w:bookmarkStart w:id="631" w:name="_Toc45214512"/>
      <w:bookmarkStart w:id="632" w:name="_Toc51937651"/>
      <w:bookmarkStart w:id="633" w:name="_Toc51937960"/>
      <w:bookmarkStart w:id="634" w:name="_Toc92291147"/>
      <w:bookmarkStart w:id="635" w:name="_Toc162964680"/>
      <w:bookmarkEnd w:id="627"/>
      <w:r>
        <w:t>6.3.6.1</w:t>
      </w:r>
      <w:r>
        <w:tab/>
        <w:t>General</w:t>
      </w:r>
      <w:bookmarkEnd w:id="628"/>
      <w:bookmarkEnd w:id="629"/>
      <w:bookmarkEnd w:id="630"/>
      <w:bookmarkEnd w:id="631"/>
      <w:bookmarkEnd w:id="632"/>
      <w:bookmarkEnd w:id="633"/>
      <w:bookmarkEnd w:id="634"/>
      <w:bookmarkEnd w:id="635"/>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636" w:name="_CR6_3_6_2"/>
      <w:bookmarkStart w:id="637" w:name="_Toc20212274"/>
      <w:bookmarkStart w:id="638" w:name="_Toc27731629"/>
      <w:bookmarkStart w:id="639" w:name="_Toc36127407"/>
      <w:bookmarkStart w:id="640" w:name="_Toc45214513"/>
      <w:bookmarkStart w:id="641" w:name="_Toc51937652"/>
      <w:bookmarkStart w:id="642" w:name="_Toc51937961"/>
      <w:bookmarkStart w:id="643" w:name="_Toc92291148"/>
      <w:bookmarkStart w:id="644" w:name="_Toc162964681"/>
      <w:bookmarkEnd w:id="636"/>
      <w:r>
        <w:t>6.3.6.2</w:t>
      </w:r>
      <w:r>
        <w:tab/>
        <w:t>Client procedures</w:t>
      </w:r>
      <w:bookmarkEnd w:id="637"/>
      <w:bookmarkEnd w:id="638"/>
      <w:bookmarkEnd w:id="639"/>
      <w:bookmarkEnd w:id="640"/>
      <w:bookmarkEnd w:id="641"/>
      <w:bookmarkEnd w:id="642"/>
      <w:bookmarkEnd w:id="643"/>
      <w:bookmarkEnd w:id="644"/>
    </w:p>
    <w:p w14:paraId="5965D6E2" w14:textId="77777777" w:rsidR="00C367E9" w:rsidRDefault="00C367E9" w:rsidP="00C367E9">
      <w:pPr>
        <w:pStyle w:val="Heading5"/>
      </w:pPr>
      <w:bookmarkStart w:id="645" w:name="_CR6_3_6_2_1"/>
      <w:bookmarkStart w:id="646" w:name="_Toc20212275"/>
      <w:bookmarkStart w:id="647" w:name="_Toc27731630"/>
      <w:bookmarkStart w:id="648" w:name="_Toc36127408"/>
      <w:bookmarkStart w:id="649" w:name="_Toc45214514"/>
      <w:bookmarkStart w:id="650" w:name="_Toc51937653"/>
      <w:bookmarkStart w:id="651" w:name="_Toc51937962"/>
      <w:bookmarkStart w:id="652" w:name="_Toc92291149"/>
      <w:bookmarkStart w:id="653" w:name="_Toc162964682"/>
      <w:bookmarkEnd w:id="645"/>
      <w:r>
        <w:t>6.3.6.2.1</w:t>
      </w:r>
      <w:r>
        <w:tab/>
        <w:t>General client procedures</w:t>
      </w:r>
      <w:bookmarkEnd w:id="646"/>
      <w:bookmarkEnd w:id="647"/>
      <w:bookmarkEnd w:id="648"/>
      <w:bookmarkEnd w:id="649"/>
      <w:bookmarkEnd w:id="650"/>
      <w:bookmarkEnd w:id="651"/>
      <w:bookmarkEnd w:id="652"/>
      <w:bookmarkEnd w:id="653"/>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654" w:name="_CR6_3_6_2_2"/>
      <w:bookmarkStart w:id="655" w:name="_Toc20212276"/>
      <w:bookmarkStart w:id="656" w:name="_Toc27731631"/>
      <w:bookmarkStart w:id="657" w:name="_Toc36127409"/>
      <w:bookmarkStart w:id="658" w:name="_Toc45214515"/>
      <w:bookmarkStart w:id="659" w:name="_Toc51937654"/>
      <w:bookmarkStart w:id="660" w:name="_Toc51937963"/>
      <w:bookmarkStart w:id="661" w:name="_Toc92291150"/>
      <w:bookmarkStart w:id="662" w:name="_Toc162964683"/>
      <w:bookmarkEnd w:id="654"/>
      <w:r>
        <w:lastRenderedPageBreak/>
        <w:t>6.3.6.2.2</w:t>
      </w:r>
      <w:r>
        <w:tab/>
        <w:t>Configuration management client procedures</w:t>
      </w:r>
      <w:bookmarkEnd w:id="655"/>
      <w:bookmarkEnd w:id="656"/>
      <w:bookmarkEnd w:id="657"/>
      <w:bookmarkEnd w:id="658"/>
      <w:bookmarkEnd w:id="659"/>
      <w:bookmarkEnd w:id="660"/>
      <w:bookmarkEnd w:id="661"/>
      <w:bookmarkEnd w:id="66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663" w:name="_CR6_3_6_3"/>
      <w:bookmarkStart w:id="664" w:name="_Toc20212277"/>
      <w:bookmarkStart w:id="665" w:name="_Toc27731632"/>
      <w:bookmarkStart w:id="666" w:name="_Toc36127410"/>
      <w:bookmarkStart w:id="667" w:name="_Toc45214516"/>
      <w:bookmarkStart w:id="668" w:name="_Toc51937655"/>
      <w:bookmarkStart w:id="669" w:name="_Toc51937964"/>
      <w:bookmarkStart w:id="670" w:name="_Toc92291151"/>
      <w:bookmarkStart w:id="671" w:name="_Toc162964684"/>
      <w:bookmarkEnd w:id="663"/>
      <w:r>
        <w:t>6.3.6.3</w:t>
      </w:r>
      <w:r>
        <w:tab/>
        <w:t>Configuration management server procedures</w:t>
      </w:r>
      <w:bookmarkEnd w:id="664"/>
      <w:bookmarkEnd w:id="665"/>
      <w:bookmarkEnd w:id="666"/>
      <w:bookmarkEnd w:id="667"/>
      <w:bookmarkEnd w:id="668"/>
      <w:bookmarkEnd w:id="669"/>
      <w:bookmarkEnd w:id="670"/>
      <w:bookmarkEnd w:id="671"/>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672" w:name="_CR6_3_7"/>
      <w:bookmarkStart w:id="673" w:name="_Toc20212278"/>
      <w:bookmarkStart w:id="674" w:name="_Toc27731633"/>
      <w:bookmarkStart w:id="675" w:name="_Toc36127411"/>
      <w:bookmarkStart w:id="676" w:name="_Toc45214517"/>
      <w:bookmarkStart w:id="677" w:name="_Toc51937656"/>
      <w:bookmarkStart w:id="678" w:name="_Toc51937965"/>
      <w:bookmarkStart w:id="679" w:name="_Toc92291152"/>
      <w:bookmarkStart w:id="680" w:name="_Toc162964685"/>
      <w:bookmarkEnd w:id="672"/>
      <w:r>
        <w:t>6.3.7</w:t>
      </w:r>
      <w:r>
        <w:tab/>
        <w:t>Configuration management document element deletion procedure</w:t>
      </w:r>
      <w:bookmarkEnd w:id="673"/>
      <w:bookmarkEnd w:id="674"/>
      <w:bookmarkEnd w:id="675"/>
      <w:bookmarkEnd w:id="676"/>
      <w:bookmarkEnd w:id="677"/>
      <w:bookmarkEnd w:id="678"/>
      <w:bookmarkEnd w:id="679"/>
      <w:bookmarkEnd w:id="680"/>
    </w:p>
    <w:p w14:paraId="5536D39D" w14:textId="77777777" w:rsidR="00C367E9" w:rsidRDefault="00C367E9" w:rsidP="00C367E9">
      <w:pPr>
        <w:pStyle w:val="Heading4"/>
      </w:pPr>
      <w:bookmarkStart w:id="681" w:name="_CR6_3_7_1"/>
      <w:bookmarkStart w:id="682" w:name="_Toc20212279"/>
      <w:bookmarkStart w:id="683" w:name="_Toc27731634"/>
      <w:bookmarkStart w:id="684" w:name="_Toc36127412"/>
      <w:bookmarkStart w:id="685" w:name="_Toc45214518"/>
      <w:bookmarkStart w:id="686" w:name="_Toc51937657"/>
      <w:bookmarkStart w:id="687" w:name="_Toc51937966"/>
      <w:bookmarkStart w:id="688" w:name="_Toc92291153"/>
      <w:bookmarkStart w:id="689" w:name="_Toc162964686"/>
      <w:bookmarkEnd w:id="681"/>
      <w:r>
        <w:t>6.3.7.1</w:t>
      </w:r>
      <w:r>
        <w:tab/>
        <w:t>General</w:t>
      </w:r>
      <w:bookmarkEnd w:id="682"/>
      <w:bookmarkEnd w:id="683"/>
      <w:bookmarkEnd w:id="684"/>
      <w:bookmarkEnd w:id="685"/>
      <w:bookmarkEnd w:id="686"/>
      <w:bookmarkEnd w:id="687"/>
      <w:bookmarkEnd w:id="688"/>
      <w:bookmarkEnd w:id="689"/>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90" w:name="_CR6_3_7_2"/>
      <w:bookmarkStart w:id="691" w:name="_Toc20212280"/>
      <w:bookmarkStart w:id="692" w:name="_Toc27731635"/>
      <w:bookmarkStart w:id="693" w:name="_Toc36127413"/>
      <w:bookmarkStart w:id="694" w:name="_Toc45214519"/>
      <w:bookmarkStart w:id="695" w:name="_Toc51937658"/>
      <w:bookmarkStart w:id="696" w:name="_Toc51937967"/>
      <w:bookmarkStart w:id="697" w:name="_Toc92291154"/>
      <w:bookmarkStart w:id="698" w:name="_Toc162964687"/>
      <w:bookmarkEnd w:id="690"/>
      <w:r>
        <w:t>6.3.7.2</w:t>
      </w:r>
      <w:r>
        <w:tab/>
        <w:t>Client procedures</w:t>
      </w:r>
      <w:bookmarkEnd w:id="691"/>
      <w:bookmarkEnd w:id="692"/>
      <w:bookmarkEnd w:id="693"/>
      <w:bookmarkEnd w:id="694"/>
      <w:bookmarkEnd w:id="695"/>
      <w:bookmarkEnd w:id="696"/>
      <w:bookmarkEnd w:id="697"/>
      <w:bookmarkEnd w:id="698"/>
    </w:p>
    <w:p w14:paraId="54F3901F" w14:textId="77777777" w:rsidR="00C367E9" w:rsidRDefault="00C367E9" w:rsidP="00C367E9">
      <w:pPr>
        <w:pStyle w:val="Heading5"/>
      </w:pPr>
      <w:bookmarkStart w:id="699" w:name="_CR6_3_7_2_1"/>
      <w:bookmarkStart w:id="700" w:name="_Toc20212281"/>
      <w:bookmarkStart w:id="701" w:name="_Toc27731636"/>
      <w:bookmarkStart w:id="702" w:name="_Toc36127414"/>
      <w:bookmarkStart w:id="703" w:name="_Toc45214520"/>
      <w:bookmarkStart w:id="704" w:name="_Toc51937659"/>
      <w:bookmarkStart w:id="705" w:name="_Toc51937968"/>
      <w:bookmarkStart w:id="706" w:name="_Toc92291155"/>
      <w:bookmarkStart w:id="707" w:name="_Toc162964688"/>
      <w:bookmarkEnd w:id="699"/>
      <w:r>
        <w:t>6.3.7.2.1</w:t>
      </w:r>
      <w:r>
        <w:tab/>
        <w:t>General client procedures</w:t>
      </w:r>
      <w:bookmarkEnd w:id="700"/>
      <w:bookmarkEnd w:id="701"/>
      <w:bookmarkEnd w:id="702"/>
      <w:bookmarkEnd w:id="703"/>
      <w:bookmarkEnd w:id="704"/>
      <w:bookmarkEnd w:id="705"/>
      <w:bookmarkEnd w:id="706"/>
      <w:bookmarkEnd w:id="707"/>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708" w:name="_CR6_3_7_2_2"/>
      <w:bookmarkStart w:id="709" w:name="_Toc20212282"/>
      <w:bookmarkStart w:id="710" w:name="_Toc27731637"/>
      <w:bookmarkStart w:id="711" w:name="_Toc36127415"/>
      <w:bookmarkStart w:id="712" w:name="_Toc45214521"/>
      <w:bookmarkStart w:id="713" w:name="_Toc51937660"/>
      <w:bookmarkStart w:id="714" w:name="_Toc51937969"/>
      <w:bookmarkStart w:id="715" w:name="_Toc92291156"/>
      <w:bookmarkStart w:id="716" w:name="_Toc162964689"/>
      <w:bookmarkEnd w:id="708"/>
      <w:r>
        <w:t>6.3.7.2.2</w:t>
      </w:r>
      <w:r>
        <w:tab/>
        <w:t>Configuration management client procedures</w:t>
      </w:r>
      <w:bookmarkEnd w:id="709"/>
      <w:bookmarkEnd w:id="710"/>
      <w:bookmarkEnd w:id="711"/>
      <w:bookmarkEnd w:id="712"/>
      <w:bookmarkEnd w:id="713"/>
      <w:bookmarkEnd w:id="714"/>
      <w:bookmarkEnd w:id="715"/>
      <w:bookmarkEnd w:id="716"/>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717" w:name="_CR6_3_7_3"/>
      <w:bookmarkStart w:id="718" w:name="_Toc20212283"/>
      <w:bookmarkStart w:id="719" w:name="_Toc27731638"/>
      <w:bookmarkStart w:id="720" w:name="_Toc36127416"/>
      <w:bookmarkStart w:id="721" w:name="_Toc45214522"/>
      <w:bookmarkStart w:id="722" w:name="_Toc51937661"/>
      <w:bookmarkStart w:id="723" w:name="_Toc51937970"/>
      <w:bookmarkStart w:id="724" w:name="_Toc92291157"/>
      <w:bookmarkStart w:id="725" w:name="_Toc162964690"/>
      <w:bookmarkEnd w:id="717"/>
      <w:r>
        <w:t>6.3.7.3</w:t>
      </w:r>
      <w:r>
        <w:tab/>
        <w:t>Configuration management server procedures</w:t>
      </w:r>
      <w:bookmarkEnd w:id="718"/>
      <w:bookmarkEnd w:id="719"/>
      <w:bookmarkEnd w:id="720"/>
      <w:bookmarkEnd w:id="721"/>
      <w:bookmarkEnd w:id="722"/>
      <w:bookmarkEnd w:id="723"/>
      <w:bookmarkEnd w:id="724"/>
      <w:bookmarkEnd w:id="725"/>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726" w:name="_CR6_3_8"/>
      <w:bookmarkStart w:id="727" w:name="_Toc20212284"/>
      <w:bookmarkStart w:id="728" w:name="_Toc27731639"/>
      <w:bookmarkStart w:id="729" w:name="_Toc36127417"/>
      <w:bookmarkStart w:id="730" w:name="_Toc45214523"/>
      <w:bookmarkStart w:id="731" w:name="_Toc51937662"/>
      <w:bookmarkStart w:id="732" w:name="_Toc51937971"/>
      <w:bookmarkStart w:id="733" w:name="_Toc92291158"/>
      <w:bookmarkStart w:id="734" w:name="_Toc162964691"/>
      <w:bookmarkEnd w:id="726"/>
      <w:r>
        <w:t>6.3.8</w:t>
      </w:r>
      <w:r>
        <w:tab/>
        <w:t>Configuration management document element fetching procedure</w:t>
      </w:r>
      <w:bookmarkEnd w:id="727"/>
      <w:bookmarkEnd w:id="728"/>
      <w:bookmarkEnd w:id="729"/>
      <w:bookmarkEnd w:id="730"/>
      <w:bookmarkEnd w:id="731"/>
      <w:bookmarkEnd w:id="732"/>
      <w:bookmarkEnd w:id="733"/>
      <w:bookmarkEnd w:id="734"/>
    </w:p>
    <w:p w14:paraId="6C0CDA70" w14:textId="77777777" w:rsidR="00C367E9" w:rsidRDefault="00C367E9" w:rsidP="00C367E9">
      <w:pPr>
        <w:pStyle w:val="Heading4"/>
      </w:pPr>
      <w:bookmarkStart w:id="735" w:name="_CR6_3_8_1"/>
      <w:bookmarkStart w:id="736" w:name="_Toc20212285"/>
      <w:bookmarkStart w:id="737" w:name="_Toc27731640"/>
      <w:bookmarkStart w:id="738" w:name="_Toc36127418"/>
      <w:bookmarkStart w:id="739" w:name="_Toc45214524"/>
      <w:bookmarkStart w:id="740" w:name="_Toc51937663"/>
      <w:bookmarkStart w:id="741" w:name="_Toc51937972"/>
      <w:bookmarkStart w:id="742" w:name="_Toc92291159"/>
      <w:bookmarkStart w:id="743" w:name="_Toc162964692"/>
      <w:bookmarkEnd w:id="735"/>
      <w:r>
        <w:t>6.3.8.1</w:t>
      </w:r>
      <w:r>
        <w:tab/>
        <w:t>General</w:t>
      </w:r>
      <w:bookmarkEnd w:id="736"/>
      <w:bookmarkEnd w:id="737"/>
      <w:bookmarkEnd w:id="738"/>
      <w:bookmarkEnd w:id="739"/>
      <w:bookmarkEnd w:id="740"/>
      <w:bookmarkEnd w:id="741"/>
      <w:bookmarkEnd w:id="742"/>
      <w:bookmarkEnd w:id="743"/>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744" w:name="_CR6_3_8_2"/>
      <w:bookmarkStart w:id="745" w:name="_Toc20212286"/>
      <w:bookmarkStart w:id="746" w:name="_Toc27731641"/>
      <w:bookmarkStart w:id="747" w:name="_Toc36127419"/>
      <w:bookmarkStart w:id="748" w:name="_Toc45214525"/>
      <w:bookmarkStart w:id="749" w:name="_Toc51937664"/>
      <w:bookmarkStart w:id="750" w:name="_Toc51937973"/>
      <w:bookmarkStart w:id="751" w:name="_Toc92291160"/>
      <w:bookmarkStart w:id="752" w:name="_Toc162964693"/>
      <w:bookmarkEnd w:id="744"/>
      <w:r>
        <w:t>6.3.8.2</w:t>
      </w:r>
      <w:r>
        <w:tab/>
        <w:t>Client procedures</w:t>
      </w:r>
      <w:bookmarkEnd w:id="745"/>
      <w:bookmarkEnd w:id="746"/>
      <w:bookmarkEnd w:id="747"/>
      <w:bookmarkEnd w:id="748"/>
      <w:bookmarkEnd w:id="749"/>
      <w:bookmarkEnd w:id="750"/>
      <w:bookmarkEnd w:id="751"/>
      <w:bookmarkEnd w:id="752"/>
    </w:p>
    <w:p w14:paraId="5A4DAB30" w14:textId="77777777" w:rsidR="00C367E9" w:rsidRDefault="00C367E9" w:rsidP="00C367E9">
      <w:pPr>
        <w:pStyle w:val="Heading5"/>
      </w:pPr>
      <w:bookmarkStart w:id="753" w:name="_CR6_3_8_2_1"/>
      <w:bookmarkStart w:id="754" w:name="_Toc20212287"/>
      <w:bookmarkStart w:id="755" w:name="_Toc27731642"/>
      <w:bookmarkStart w:id="756" w:name="_Toc36127420"/>
      <w:bookmarkStart w:id="757" w:name="_Toc45214526"/>
      <w:bookmarkStart w:id="758" w:name="_Toc51937665"/>
      <w:bookmarkStart w:id="759" w:name="_Toc51937974"/>
      <w:bookmarkStart w:id="760" w:name="_Toc92291161"/>
      <w:bookmarkStart w:id="761" w:name="_Toc162964694"/>
      <w:bookmarkEnd w:id="753"/>
      <w:r>
        <w:t>6.3.8.2.1</w:t>
      </w:r>
      <w:r>
        <w:tab/>
        <w:t>General client procedures</w:t>
      </w:r>
      <w:bookmarkEnd w:id="754"/>
      <w:bookmarkEnd w:id="755"/>
      <w:bookmarkEnd w:id="756"/>
      <w:bookmarkEnd w:id="757"/>
      <w:bookmarkEnd w:id="758"/>
      <w:bookmarkEnd w:id="759"/>
      <w:bookmarkEnd w:id="760"/>
      <w:bookmarkEnd w:id="761"/>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762" w:name="_CR6_3_8_2_2"/>
      <w:bookmarkStart w:id="763" w:name="_Toc20212288"/>
      <w:bookmarkStart w:id="764" w:name="_Toc27731643"/>
      <w:bookmarkStart w:id="765" w:name="_Toc36127421"/>
      <w:bookmarkStart w:id="766" w:name="_Toc45214527"/>
      <w:bookmarkStart w:id="767" w:name="_Toc51937666"/>
      <w:bookmarkStart w:id="768" w:name="_Toc51937975"/>
      <w:bookmarkStart w:id="769" w:name="_Toc92291162"/>
      <w:bookmarkStart w:id="770" w:name="_Toc162964695"/>
      <w:bookmarkEnd w:id="762"/>
      <w:r>
        <w:lastRenderedPageBreak/>
        <w:t>6.3.8.2.2</w:t>
      </w:r>
      <w:r>
        <w:tab/>
        <w:t>Configuration management client procedures</w:t>
      </w:r>
      <w:bookmarkEnd w:id="763"/>
      <w:bookmarkEnd w:id="764"/>
      <w:bookmarkEnd w:id="765"/>
      <w:bookmarkEnd w:id="766"/>
      <w:bookmarkEnd w:id="767"/>
      <w:bookmarkEnd w:id="768"/>
      <w:bookmarkEnd w:id="769"/>
      <w:bookmarkEnd w:id="770"/>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771" w:name="_CR6_3_8_2_3"/>
      <w:bookmarkStart w:id="772" w:name="_Toc20212289"/>
      <w:bookmarkStart w:id="773" w:name="_Toc27731644"/>
      <w:bookmarkStart w:id="774" w:name="_Toc36127422"/>
      <w:bookmarkStart w:id="775" w:name="_Toc45214528"/>
      <w:bookmarkStart w:id="776" w:name="_Toc51937667"/>
      <w:bookmarkStart w:id="777" w:name="_Toc51937976"/>
      <w:bookmarkStart w:id="778" w:name="_Toc92291163"/>
      <w:bookmarkStart w:id="779" w:name="_Toc162964696"/>
      <w:bookmarkEnd w:id="771"/>
      <w:r>
        <w:t>6.3.8.2.3</w:t>
      </w:r>
      <w:r>
        <w:tab/>
        <w:t>MCS server procedures</w:t>
      </w:r>
      <w:bookmarkEnd w:id="772"/>
      <w:bookmarkEnd w:id="773"/>
      <w:bookmarkEnd w:id="774"/>
      <w:bookmarkEnd w:id="775"/>
      <w:bookmarkEnd w:id="776"/>
      <w:bookmarkEnd w:id="777"/>
      <w:bookmarkEnd w:id="778"/>
      <w:bookmarkEnd w:id="779"/>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780" w:name="_CR6_3_8_3"/>
      <w:bookmarkStart w:id="781" w:name="_Toc20212290"/>
      <w:bookmarkStart w:id="782" w:name="_Toc27731645"/>
      <w:bookmarkStart w:id="783" w:name="_Toc36127423"/>
      <w:bookmarkStart w:id="784" w:name="_Toc45214529"/>
      <w:bookmarkStart w:id="785" w:name="_Toc51937668"/>
      <w:bookmarkStart w:id="786" w:name="_Toc51937977"/>
      <w:bookmarkStart w:id="787" w:name="_Toc92291164"/>
      <w:bookmarkStart w:id="788" w:name="_Toc162964697"/>
      <w:bookmarkEnd w:id="780"/>
      <w:r>
        <w:t>6.3.8.3</w:t>
      </w:r>
      <w:r>
        <w:tab/>
        <w:t>Configuration management server procedures</w:t>
      </w:r>
      <w:bookmarkEnd w:id="781"/>
      <w:bookmarkEnd w:id="782"/>
      <w:bookmarkEnd w:id="783"/>
      <w:bookmarkEnd w:id="784"/>
      <w:bookmarkEnd w:id="785"/>
      <w:bookmarkEnd w:id="786"/>
      <w:bookmarkEnd w:id="787"/>
      <w:bookmarkEnd w:id="788"/>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789" w:name="_CR6_3_9"/>
      <w:bookmarkStart w:id="790" w:name="_Toc20212291"/>
      <w:bookmarkStart w:id="791" w:name="_Toc27731646"/>
      <w:bookmarkStart w:id="792" w:name="_Toc36127424"/>
      <w:bookmarkStart w:id="793" w:name="_Toc45214530"/>
      <w:bookmarkStart w:id="794" w:name="_Toc51937669"/>
      <w:bookmarkStart w:id="795" w:name="_Toc51937978"/>
      <w:bookmarkStart w:id="796" w:name="_Toc92291165"/>
      <w:bookmarkStart w:id="797" w:name="_Toc162964698"/>
      <w:bookmarkEnd w:id="789"/>
      <w:r>
        <w:t>6.3.9</w:t>
      </w:r>
      <w:r>
        <w:tab/>
        <w:t>Configuration management document attribute creation or replacement procedure</w:t>
      </w:r>
      <w:bookmarkEnd w:id="790"/>
      <w:bookmarkEnd w:id="791"/>
      <w:bookmarkEnd w:id="792"/>
      <w:bookmarkEnd w:id="793"/>
      <w:bookmarkEnd w:id="794"/>
      <w:bookmarkEnd w:id="795"/>
      <w:bookmarkEnd w:id="796"/>
      <w:bookmarkEnd w:id="797"/>
    </w:p>
    <w:p w14:paraId="23282955" w14:textId="77777777" w:rsidR="00C367E9" w:rsidRDefault="00C367E9" w:rsidP="00C367E9">
      <w:pPr>
        <w:pStyle w:val="Heading4"/>
      </w:pPr>
      <w:bookmarkStart w:id="798" w:name="_CR6_3_9_1"/>
      <w:bookmarkStart w:id="799" w:name="_Toc20212292"/>
      <w:bookmarkStart w:id="800" w:name="_Toc27731647"/>
      <w:bookmarkStart w:id="801" w:name="_Toc36127425"/>
      <w:bookmarkStart w:id="802" w:name="_Toc45214531"/>
      <w:bookmarkStart w:id="803" w:name="_Toc51937670"/>
      <w:bookmarkStart w:id="804" w:name="_Toc51937979"/>
      <w:bookmarkStart w:id="805" w:name="_Toc92291166"/>
      <w:bookmarkStart w:id="806" w:name="_Toc162964699"/>
      <w:bookmarkEnd w:id="798"/>
      <w:r>
        <w:t>6.3.9.1</w:t>
      </w:r>
      <w:r>
        <w:tab/>
        <w:t>General</w:t>
      </w:r>
      <w:bookmarkEnd w:id="799"/>
      <w:bookmarkEnd w:id="800"/>
      <w:bookmarkEnd w:id="801"/>
      <w:bookmarkEnd w:id="802"/>
      <w:bookmarkEnd w:id="803"/>
      <w:bookmarkEnd w:id="804"/>
      <w:bookmarkEnd w:id="805"/>
      <w:bookmarkEnd w:id="806"/>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807" w:name="_CR6_3_9_2"/>
      <w:bookmarkStart w:id="808" w:name="_Toc20212293"/>
      <w:bookmarkStart w:id="809" w:name="_Toc27731648"/>
      <w:bookmarkStart w:id="810" w:name="_Toc36127426"/>
      <w:bookmarkStart w:id="811" w:name="_Toc45214532"/>
      <w:bookmarkStart w:id="812" w:name="_Toc51937671"/>
      <w:bookmarkStart w:id="813" w:name="_Toc51937980"/>
      <w:bookmarkStart w:id="814" w:name="_Toc92291167"/>
      <w:bookmarkStart w:id="815" w:name="_Toc162964700"/>
      <w:bookmarkEnd w:id="807"/>
      <w:r>
        <w:t>6.3.9.2</w:t>
      </w:r>
      <w:r>
        <w:tab/>
        <w:t>Client procedures</w:t>
      </w:r>
      <w:bookmarkEnd w:id="808"/>
      <w:bookmarkEnd w:id="809"/>
      <w:bookmarkEnd w:id="810"/>
      <w:bookmarkEnd w:id="811"/>
      <w:bookmarkEnd w:id="812"/>
      <w:bookmarkEnd w:id="813"/>
      <w:bookmarkEnd w:id="814"/>
      <w:bookmarkEnd w:id="815"/>
    </w:p>
    <w:p w14:paraId="5A76C052" w14:textId="77777777" w:rsidR="00C367E9" w:rsidRDefault="00C367E9" w:rsidP="00C367E9">
      <w:pPr>
        <w:pStyle w:val="Heading5"/>
      </w:pPr>
      <w:bookmarkStart w:id="816" w:name="_CR6_3_9_2_1"/>
      <w:bookmarkStart w:id="817" w:name="_Toc20212294"/>
      <w:bookmarkStart w:id="818" w:name="_Toc27731649"/>
      <w:bookmarkStart w:id="819" w:name="_Toc36127427"/>
      <w:bookmarkStart w:id="820" w:name="_Toc45214533"/>
      <w:bookmarkStart w:id="821" w:name="_Toc51937672"/>
      <w:bookmarkStart w:id="822" w:name="_Toc51937981"/>
      <w:bookmarkStart w:id="823" w:name="_Toc92291168"/>
      <w:bookmarkStart w:id="824" w:name="_Toc162964701"/>
      <w:bookmarkEnd w:id="816"/>
      <w:r>
        <w:t>6.3.9.2.1</w:t>
      </w:r>
      <w:r>
        <w:tab/>
        <w:t>General client procedures</w:t>
      </w:r>
      <w:bookmarkEnd w:id="817"/>
      <w:bookmarkEnd w:id="818"/>
      <w:bookmarkEnd w:id="819"/>
      <w:bookmarkEnd w:id="820"/>
      <w:bookmarkEnd w:id="821"/>
      <w:bookmarkEnd w:id="822"/>
      <w:bookmarkEnd w:id="823"/>
      <w:bookmarkEnd w:id="824"/>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825" w:name="_CR6_3_9_2_2"/>
      <w:bookmarkStart w:id="826" w:name="_Toc20212295"/>
      <w:bookmarkStart w:id="827" w:name="_Toc27731650"/>
      <w:bookmarkStart w:id="828" w:name="_Toc36127428"/>
      <w:bookmarkStart w:id="829" w:name="_Toc45214534"/>
      <w:bookmarkStart w:id="830" w:name="_Toc51937673"/>
      <w:bookmarkStart w:id="831" w:name="_Toc51937982"/>
      <w:bookmarkStart w:id="832" w:name="_Toc92291169"/>
      <w:bookmarkStart w:id="833" w:name="_Toc162964702"/>
      <w:bookmarkEnd w:id="825"/>
      <w:r>
        <w:t>6.3.9.2.2</w:t>
      </w:r>
      <w:r>
        <w:tab/>
        <w:t>Configuration management client procedures</w:t>
      </w:r>
      <w:bookmarkEnd w:id="826"/>
      <w:bookmarkEnd w:id="827"/>
      <w:bookmarkEnd w:id="828"/>
      <w:bookmarkEnd w:id="829"/>
      <w:bookmarkEnd w:id="830"/>
      <w:bookmarkEnd w:id="831"/>
      <w:bookmarkEnd w:id="832"/>
      <w:bookmarkEnd w:id="833"/>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834" w:name="_CR6_3_9_3"/>
      <w:bookmarkStart w:id="835" w:name="_Toc20212296"/>
      <w:bookmarkStart w:id="836" w:name="_Toc27731651"/>
      <w:bookmarkStart w:id="837" w:name="_Toc36127429"/>
      <w:bookmarkStart w:id="838" w:name="_Toc45214535"/>
      <w:bookmarkStart w:id="839" w:name="_Toc51937674"/>
      <w:bookmarkStart w:id="840" w:name="_Toc51937983"/>
      <w:bookmarkStart w:id="841" w:name="_Toc92291170"/>
      <w:bookmarkStart w:id="842" w:name="_Toc162964703"/>
      <w:bookmarkEnd w:id="834"/>
      <w:r>
        <w:t>6.3.9.3</w:t>
      </w:r>
      <w:r>
        <w:tab/>
        <w:t>Configuration management server procedures</w:t>
      </w:r>
      <w:bookmarkEnd w:id="835"/>
      <w:bookmarkEnd w:id="836"/>
      <w:bookmarkEnd w:id="837"/>
      <w:bookmarkEnd w:id="838"/>
      <w:bookmarkEnd w:id="839"/>
      <w:bookmarkEnd w:id="840"/>
      <w:bookmarkEnd w:id="841"/>
      <w:bookmarkEnd w:id="84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843" w:name="_CR6_3_10"/>
      <w:bookmarkStart w:id="844" w:name="_Toc20212297"/>
      <w:bookmarkStart w:id="845" w:name="_Toc27731652"/>
      <w:bookmarkStart w:id="846" w:name="_Toc36127430"/>
      <w:bookmarkStart w:id="847" w:name="_Toc45214536"/>
      <w:bookmarkStart w:id="848" w:name="_Toc51937675"/>
      <w:bookmarkStart w:id="849" w:name="_Toc51937984"/>
      <w:bookmarkStart w:id="850" w:name="_Toc92291171"/>
      <w:bookmarkStart w:id="851" w:name="_Toc162964704"/>
      <w:bookmarkEnd w:id="843"/>
      <w:r w:rsidRPr="00C11986">
        <w:rPr>
          <w:lang w:val="fr-FR"/>
        </w:rPr>
        <w:t>6.3.10</w:t>
      </w:r>
      <w:r w:rsidRPr="00C11986">
        <w:rPr>
          <w:lang w:val="fr-FR"/>
        </w:rPr>
        <w:tab/>
        <w:t>Configuration management document attribute deletion procedure</w:t>
      </w:r>
      <w:bookmarkEnd w:id="844"/>
      <w:bookmarkEnd w:id="845"/>
      <w:bookmarkEnd w:id="846"/>
      <w:bookmarkEnd w:id="847"/>
      <w:bookmarkEnd w:id="848"/>
      <w:bookmarkEnd w:id="849"/>
      <w:bookmarkEnd w:id="850"/>
      <w:bookmarkEnd w:id="851"/>
    </w:p>
    <w:p w14:paraId="30137400" w14:textId="77777777" w:rsidR="00C367E9" w:rsidRDefault="00C367E9" w:rsidP="00C367E9">
      <w:pPr>
        <w:pStyle w:val="Heading4"/>
      </w:pPr>
      <w:bookmarkStart w:id="852" w:name="_CR6_3_10_1"/>
      <w:bookmarkStart w:id="853" w:name="_Toc20212298"/>
      <w:bookmarkStart w:id="854" w:name="_Toc27731653"/>
      <w:bookmarkStart w:id="855" w:name="_Toc36127431"/>
      <w:bookmarkStart w:id="856" w:name="_Toc45214537"/>
      <w:bookmarkStart w:id="857" w:name="_Toc51937676"/>
      <w:bookmarkStart w:id="858" w:name="_Toc51937985"/>
      <w:bookmarkStart w:id="859" w:name="_Toc92291172"/>
      <w:bookmarkStart w:id="860" w:name="_Toc162964705"/>
      <w:bookmarkEnd w:id="852"/>
      <w:r>
        <w:t>6.3.10.1</w:t>
      </w:r>
      <w:r>
        <w:tab/>
        <w:t>General</w:t>
      </w:r>
      <w:bookmarkEnd w:id="853"/>
      <w:bookmarkEnd w:id="854"/>
      <w:bookmarkEnd w:id="855"/>
      <w:bookmarkEnd w:id="856"/>
      <w:bookmarkEnd w:id="857"/>
      <w:bookmarkEnd w:id="858"/>
      <w:bookmarkEnd w:id="859"/>
      <w:bookmarkEnd w:id="860"/>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861" w:name="_CR6_3_10_2"/>
      <w:bookmarkStart w:id="862" w:name="_Toc20212299"/>
      <w:bookmarkStart w:id="863" w:name="_Toc27731654"/>
      <w:bookmarkStart w:id="864" w:name="_Toc36127432"/>
      <w:bookmarkStart w:id="865" w:name="_Toc45214538"/>
      <w:bookmarkStart w:id="866" w:name="_Toc51937677"/>
      <w:bookmarkStart w:id="867" w:name="_Toc51937986"/>
      <w:bookmarkStart w:id="868" w:name="_Toc92291173"/>
      <w:bookmarkStart w:id="869" w:name="_Toc162964706"/>
      <w:bookmarkEnd w:id="861"/>
      <w:r>
        <w:lastRenderedPageBreak/>
        <w:t>6.3.10.2</w:t>
      </w:r>
      <w:r>
        <w:tab/>
        <w:t>Client procedures</w:t>
      </w:r>
      <w:bookmarkEnd w:id="862"/>
      <w:bookmarkEnd w:id="863"/>
      <w:bookmarkEnd w:id="864"/>
      <w:bookmarkEnd w:id="865"/>
      <w:bookmarkEnd w:id="866"/>
      <w:bookmarkEnd w:id="867"/>
      <w:bookmarkEnd w:id="868"/>
      <w:bookmarkEnd w:id="869"/>
    </w:p>
    <w:p w14:paraId="0D167AFF" w14:textId="77777777" w:rsidR="00C367E9" w:rsidRDefault="00C367E9" w:rsidP="00C367E9">
      <w:pPr>
        <w:pStyle w:val="Heading5"/>
      </w:pPr>
      <w:bookmarkStart w:id="870" w:name="_CR6_3_10_2_1"/>
      <w:bookmarkStart w:id="871" w:name="_Toc20212300"/>
      <w:bookmarkStart w:id="872" w:name="_Toc27731655"/>
      <w:bookmarkStart w:id="873" w:name="_Toc36127433"/>
      <w:bookmarkStart w:id="874" w:name="_Toc45214539"/>
      <w:bookmarkStart w:id="875" w:name="_Toc51937678"/>
      <w:bookmarkStart w:id="876" w:name="_Toc51937987"/>
      <w:bookmarkStart w:id="877" w:name="_Toc92291174"/>
      <w:bookmarkStart w:id="878" w:name="_Toc162964707"/>
      <w:bookmarkEnd w:id="870"/>
      <w:r>
        <w:t>6.3.10.2.1</w:t>
      </w:r>
      <w:r>
        <w:tab/>
        <w:t>General client procedures</w:t>
      </w:r>
      <w:bookmarkEnd w:id="871"/>
      <w:bookmarkEnd w:id="872"/>
      <w:bookmarkEnd w:id="873"/>
      <w:bookmarkEnd w:id="874"/>
      <w:bookmarkEnd w:id="875"/>
      <w:bookmarkEnd w:id="876"/>
      <w:bookmarkEnd w:id="877"/>
      <w:bookmarkEnd w:id="878"/>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879" w:name="_CR6_3_10_2_2"/>
      <w:bookmarkStart w:id="880" w:name="_Toc20212301"/>
      <w:bookmarkStart w:id="881" w:name="_Toc27731656"/>
      <w:bookmarkStart w:id="882" w:name="_Toc36127434"/>
      <w:bookmarkStart w:id="883" w:name="_Toc45214540"/>
      <w:bookmarkStart w:id="884" w:name="_Toc51937679"/>
      <w:bookmarkStart w:id="885" w:name="_Toc51937988"/>
      <w:bookmarkStart w:id="886" w:name="_Toc92291175"/>
      <w:bookmarkStart w:id="887" w:name="_Toc162964708"/>
      <w:bookmarkEnd w:id="879"/>
      <w:r>
        <w:t>6.3.10.2.2</w:t>
      </w:r>
      <w:r>
        <w:tab/>
        <w:t>Configuration management client procedures</w:t>
      </w:r>
      <w:bookmarkEnd w:id="880"/>
      <w:bookmarkEnd w:id="881"/>
      <w:bookmarkEnd w:id="882"/>
      <w:bookmarkEnd w:id="883"/>
      <w:bookmarkEnd w:id="884"/>
      <w:bookmarkEnd w:id="885"/>
      <w:bookmarkEnd w:id="886"/>
      <w:bookmarkEnd w:id="887"/>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888" w:name="_CR6_3_10_3"/>
      <w:bookmarkStart w:id="889" w:name="_Toc20212302"/>
      <w:bookmarkStart w:id="890" w:name="_Toc27731657"/>
      <w:bookmarkStart w:id="891" w:name="_Toc36127435"/>
      <w:bookmarkStart w:id="892" w:name="_Toc45214541"/>
      <w:bookmarkStart w:id="893" w:name="_Toc51937680"/>
      <w:bookmarkStart w:id="894" w:name="_Toc51937989"/>
      <w:bookmarkStart w:id="895" w:name="_Toc92291176"/>
      <w:bookmarkStart w:id="896" w:name="_Toc162964709"/>
      <w:bookmarkEnd w:id="888"/>
      <w:r>
        <w:t>6.3.10.3</w:t>
      </w:r>
      <w:r>
        <w:tab/>
        <w:t>Configuration management server procedures</w:t>
      </w:r>
      <w:bookmarkEnd w:id="889"/>
      <w:bookmarkEnd w:id="890"/>
      <w:bookmarkEnd w:id="891"/>
      <w:bookmarkEnd w:id="892"/>
      <w:bookmarkEnd w:id="893"/>
      <w:bookmarkEnd w:id="894"/>
      <w:bookmarkEnd w:id="895"/>
      <w:bookmarkEnd w:id="896"/>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897" w:name="_CR6_3_11"/>
      <w:bookmarkStart w:id="898" w:name="_Toc20212303"/>
      <w:bookmarkStart w:id="899" w:name="_Toc27731658"/>
      <w:bookmarkStart w:id="900" w:name="_Toc36127436"/>
      <w:bookmarkStart w:id="901" w:name="_Toc45214542"/>
      <w:bookmarkStart w:id="902" w:name="_Toc51937681"/>
      <w:bookmarkStart w:id="903" w:name="_Toc51937990"/>
      <w:bookmarkStart w:id="904" w:name="_Toc92291177"/>
      <w:bookmarkStart w:id="905" w:name="_Toc162964710"/>
      <w:bookmarkEnd w:id="897"/>
      <w:r>
        <w:t>6.3.11</w:t>
      </w:r>
      <w:r>
        <w:tab/>
        <w:t>Configuration management document attribute fetching procedure</w:t>
      </w:r>
      <w:bookmarkEnd w:id="898"/>
      <w:bookmarkEnd w:id="899"/>
      <w:bookmarkEnd w:id="900"/>
      <w:bookmarkEnd w:id="901"/>
      <w:bookmarkEnd w:id="902"/>
      <w:bookmarkEnd w:id="903"/>
      <w:bookmarkEnd w:id="904"/>
      <w:bookmarkEnd w:id="905"/>
    </w:p>
    <w:p w14:paraId="74C34343" w14:textId="77777777" w:rsidR="00C367E9" w:rsidRDefault="00C367E9" w:rsidP="00C367E9">
      <w:pPr>
        <w:pStyle w:val="Heading4"/>
      </w:pPr>
      <w:bookmarkStart w:id="906" w:name="_CR6_3_11_1"/>
      <w:bookmarkStart w:id="907" w:name="_Toc20212304"/>
      <w:bookmarkStart w:id="908" w:name="_Toc27731659"/>
      <w:bookmarkStart w:id="909" w:name="_Toc36127437"/>
      <w:bookmarkStart w:id="910" w:name="_Toc45214543"/>
      <w:bookmarkStart w:id="911" w:name="_Toc51937682"/>
      <w:bookmarkStart w:id="912" w:name="_Toc51937991"/>
      <w:bookmarkStart w:id="913" w:name="_Toc92291178"/>
      <w:bookmarkStart w:id="914" w:name="_Toc162964711"/>
      <w:bookmarkEnd w:id="906"/>
      <w:r>
        <w:t>6.3.11.1</w:t>
      </w:r>
      <w:r>
        <w:tab/>
        <w:t>General</w:t>
      </w:r>
      <w:bookmarkEnd w:id="907"/>
      <w:bookmarkEnd w:id="908"/>
      <w:bookmarkEnd w:id="909"/>
      <w:bookmarkEnd w:id="910"/>
      <w:bookmarkEnd w:id="911"/>
      <w:bookmarkEnd w:id="912"/>
      <w:bookmarkEnd w:id="913"/>
      <w:bookmarkEnd w:id="914"/>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915" w:name="_CR6_3_11_2"/>
      <w:bookmarkStart w:id="916" w:name="_Toc20212305"/>
      <w:bookmarkStart w:id="917" w:name="_Toc27731660"/>
      <w:bookmarkStart w:id="918" w:name="_Toc36127438"/>
      <w:bookmarkStart w:id="919" w:name="_Toc45214544"/>
      <w:bookmarkStart w:id="920" w:name="_Toc51937683"/>
      <w:bookmarkStart w:id="921" w:name="_Toc51937992"/>
      <w:bookmarkStart w:id="922" w:name="_Toc92291179"/>
      <w:bookmarkStart w:id="923" w:name="_Toc162964712"/>
      <w:bookmarkEnd w:id="915"/>
      <w:r>
        <w:t>6.3.11.2</w:t>
      </w:r>
      <w:r>
        <w:tab/>
        <w:t>Client procedures</w:t>
      </w:r>
      <w:bookmarkEnd w:id="916"/>
      <w:bookmarkEnd w:id="917"/>
      <w:bookmarkEnd w:id="918"/>
      <w:bookmarkEnd w:id="919"/>
      <w:bookmarkEnd w:id="920"/>
      <w:bookmarkEnd w:id="921"/>
      <w:bookmarkEnd w:id="922"/>
      <w:bookmarkEnd w:id="923"/>
    </w:p>
    <w:p w14:paraId="45C5C281" w14:textId="77777777" w:rsidR="00C367E9" w:rsidRDefault="00C367E9" w:rsidP="00C367E9">
      <w:pPr>
        <w:pStyle w:val="Heading5"/>
      </w:pPr>
      <w:bookmarkStart w:id="924" w:name="_CR6_3_11_2_1"/>
      <w:bookmarkStart w:id="925" w:name="_Toc20212306"/>
      <w:bookmarkStart w:id="926" w:name="_Toc27731661"/>
      <w:bookmarkStart w:id="927" w:name="_Toc36127439"/>
      <w:bookmarkStart w:id="928" w:name="_Toc45214545"/>
      <w:bookmarkStart w:id="929" w:name="_Toc51937684"/>
      <w:bookmarkStart w:id="930" w:name="_Toc51937993"/>
      <w:bookmarkStart w:id="931" w:name="_Toc92291180"/>
      <w:bookmarkStart w:id="932" w:name="_Toc162964713"/>
      <w:bookmarkEnd w:id="924"/>
      <w:r>
        <w:t>6.3.11.2.1</w:t>
      </w:r>
      <w:r>
        <w:tab/>
        <w:t>General client procedures</w:t>
      </w:r>
      <w:bookmarkEnd w:id="925"/>
      <w:bookmarkEnd w:id="926"/>
      <w:bookmarkEnd w:id="927"/>
      <w:bookmarkEnd w:id="928"/>
      <w:bookmarkEnd w:id="929"/>
      <w:bookmarkEnd w:id="930"/>
      <w:bookmarkEnd w:id="931"/>
      <w:bookmarkEnd w:id="93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933" w:name="_CR6_3_11_2_2"/>
      <w:bookmarkStart w:id="934" w:name="_Toc20212307"/>
      <w:bookmarkStart w:id="935" w:name="_Toc27731662"/>
      <w:bookmarkStart w:id="936" w:name="_Toc36127440"/>
      <w:bookmarkStart w:id="937" w:name="_Toc45214546"/>
      <w:bookmarkStart w:id="938" w:name="_Toc51937685"/>
      <w:bookmarkStart w:id="939" w:name="_Toc51937994"/>
      <w:bookmarkStart w:id="940" w:name="_Toc92291181"/>
      <w:bookmarkStart w:id="941" w:name="_Toc162964714"/>
      <w:bookmarkEnd w:id="933"/>
      <w:r>
        <w:t>6.3.11.2.2</w:t>
      </w:r>
      <w:r>
        <w:tab/>
        <w:t>Configuration management client procedures</w:t>
      </w:r>
      <w:bookmarkEnd w:id="934"/>
      <w:bookmarkEnd w:id="935"/>
      <w:bookmarkEnd w:id="936"/>
      <w:bookmarkEnd w:id="937"/>
      <w:bookmarkEnd w:id="938"/>
      <w:bookmarkEnd w:id="939"/>
      <w:bookmarkEnd w:id="940"/>
      <w:bookmarkEnd w:id="941"/>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942" w:name="_CR6_3_11_2_3"/>
      <w:bookmarkStart w:id="943" w:name="_Toc20212308"/>
      <w:bookmarkStart w:id="944" w:name="_Toc27731663"/>
      <w:bookmarkStart w:id="945" w:name="_Toc36127441"/>
      <w:bookmarkStart w:id="946" w:name="_Toc45214547"/>
      <w:bookmarkStart w:id="947" w:name="_Toc51937686"/>
      <w:bookmarkStart w:id="948" w:name="_Toc51937995"/>
      <w:bookmarkStart w:id="949" w:name="_Toc92291182"/>
      <w:bookmarkStart w:id="950" w:name="_Toc162964715"/>
      <w:bookmarkEnd w:id="942"/>
      <w:r>
        <w:t>6.3.11.2.3</w:t>
      </w:r>
      <w:r>
        <w:tab/>
        <w:t>MCS server procedures</w:t>
      </w:r>
      <w:bookmarkEnd w:id="943"/>
      <w:bookmarkEnd w:id="944"/>
      <w:bookmarkEnd w:id="945"/>
      <w:bookmarkEnd w:id="946"/>
      <w:bookmarkEnd w:id="947"/>
      <w:bookmarkEnd w:id="948"/>
      <w:bookmarkEnd w:id="949"/>
      <w:bookmarkEnd w:id="950"/>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951" w:name="_CR6_3_11_3"/>
      <w:bookmarkStart w:id="952" w:name="_Toc20212309"/>
      <w:bookmarkStart w:id="953" w:name="_Toc27731664"/>
      <w:bookmarkStart w:id="954" w:name="_Toc36127442"/>
      <w:bookmarkStart w:id="955" w:name="_Toc45214548"/>
      <w:bookmarkStart w:id="956" w:name="_Toc51937687"/>
      <w:bookmarkStart w:id="957" w:name="_Toc51937996"/>
      <w:bookmarkStart w:id="958" w:name="_Toc92291183"/>
      <w:bookmarkStart w:id="959" w:name="_Toc162964716"/>
      <w:bookmarkEnd w:id="951"/>
      <w:r>
        <w:t>6.3.11.3</w:t>
      </w:r>
      <w:r>
        <w:tab/>
        <w:t>Configuration management server procedures</w:t>
      </w:r>
      <w:bookmarkEnd w:id="952"/>
      <w:bookmarkEnd w:id="953"/>
      <w:bookmarkEnd w:id="954"/>
      <w:bookmarkEnd w:id="955"/>
      <w:bookmarkEnd w:id="956"/>
      <w:bookmarkEnd w:id="957"/>
      <w:bookmarkEnd w:id="958"/>
      <w:bookmarkEnd w:id="959"/>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960" w:name="_CR6_3_12"/>
      <w:bookmarkStart w:id="961" w:name="_Toc20212310"/>
      <w:bookmarkStart w:id="962" w:name="_Toc27731665"/>
      <w:bookmarkStart w:id="963" w:name="_Toc36127443"/>
      <w:bookmarkStart w:id="964" w:name="_Toc45214549"/>
      <w:bookmarkStart w:id="965" w:name="_Toc51937688"/>
      <w:bookmarkStart w:id="966" w:name="_Toc51937997"/>
      <w:bookmarkStart w:id="967" w:name="_Toc92291184"/>
      <w:bookmarkStart w:id="968" w:name="_Toc162964717"/>
      <w:bookmarkEnd w:id="960"/>
      <w:r>
        <w:lastRenderedPageBreak/>
        <w:t>6.3.12</w:t>
      </w:r>
      <w:r>
        <w:tab/>
        <w:t>Configuration management document namespace binding fetching procedure</w:t>
      </w:r>
      <w:bookmarkEnd w:id="961"/>
      <w:bookmarkEnd w:id="962"/>
      <w:bookmarkEnd w:id="963"/>
      <w:bookmarkEnd w:id="964"/>
      <w:bookmarkEnd w:id="965"/>
      <w:bookmarkEnd w:id="966"/>
      <w:bookmarkEnd w:id="967"/>
      <w:bookmarkEnd w:id="968"/>
    </w:p>
    <w:p w14:paraId="27D90987" w14:textId="77777777" w:rsidR="00C367E9" w:rsidRDefault="00C367E9" w:rsidP="00C367E9">
      <w:pPr>
        <w:pStyle w:val="Heading4"/>
      </w:pPr>
      <w:bookmarkStart w:id="969" w:name="_CR6_3_12_1"/>
      <w:bookmarkStart w:id="970" w:name="_Toc20212311"/>
      <w:bookmarkStart w:id="971" w:name="_Toc27731666"/>
      <w:bookmarkStart w:id="972" w:name="_Toc36127444"/>
      <w:bookmarkStart w:id="973" w:name="_Toc45214550"/>
      <w:bookmarkStart w:id="974" w:name="_Toc51937689"/>
      <w:bookmarkStart w:id="975" w:name="_Toc51937998"/>
      <w:bookmarkStart w:id="976" w:name="_Toc92291185"/>
      <w:bookmarkStart w:id="977" w:name="_Toc162964718"/>
      <w:bookmarkEnd w:id="969"/>
      <w:r>
        <w:t>6.3.12.1</w:t>
      </w:r>
      <w:r>
        <w:tab/>
        <w:t>General</w:t>
      </w:r>
      <w:bookmarkEnd w:id="970"/>
      <w:bookmarkEnd w:id="971"/>
      <w:bookmarkEnd w:id="972"/>
      <w:bookmarkEnd w:id="973"/>
      <w:bookmarkEnd w:id="974"/>
      <w:bookmarkEnd w:id="975"/>
      <w:bookmarkEnd w:id="976"/>
      <w:bookmarkEnd w:id="977"/>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978" w:name="_CR6_3_12_2"/>
      <w:bookmarkStart w:id="979" w:name="_Toc20212312"/>
      <w:bookmarkStart w:id="980" w:name="_Toc27731667"/>
      <w:bookmarkStart w:id="981" w:name="_Toc36127445"/>
      <w:bookmarkStart w:id="982" w:name="_Toc45214551"/>
      <w:bookmarkStart w:id="983" w:name="_Toc51937690"/>
      <w:bookmarkStart w:id="984" w:name="_Toc51937999"/>
      <w:bookmarkStart w:id="985" w:name="_Toc92291186"/>
      <w:bookmarkStart w:id="986" w:name="_Toc162964719"/>
      <w:bookmarkEnd w:id="978"/>
      <w:r>
        <w:t>6.3.12.2</w:t>
      </w:r>
      <w:r>
        <w:tab/>
        <w:t>Client procedures</w:t>
      </w:r>
      <w:bookmarkEnd w:id="979"/>
      <w:bookmarkEnd w:id="980"/>
      <w:bookmarkEnd w:id="981"/>
      <w:bookmarkEnd w:id="982"/>
      <w:bookmarkEnd w:id="983"/>
      <w:bookmarkEnd w:id="984"/>
      <w:bookmarkEnd w:id="985"/>
      <w:bookmarkEnd w:id="986"/>
    </w:p>
    <w:p w14:paraId="36434762" w14:textId="77777777" w:rsidR="00C367E9" w:rsidRDefault="00C367E9" w:rsidP="00C367E9">
      <w:pPr>
        <w:pStyle w:val="Heading5"/>
      </w:pPr>
      <w:bookmarkStart w:id="987" w:name="_CR6_3_12_2_1"/>
      <w:bookmarkStart w:id="988" w:name="_Toc20212313"/>
      <w:bookmarkStart w:id="989" w:name="_Toc27731668"/>
      <w:bookmarkStart w:id="990" w:name="_Toc36127446"/>
      <w:bookmarkStart w:id="991" w:name="_Toc45214552"/>
      <w:bookmarkStart w:id="992" w:name="_Toc51937691"/>
      <w:bookmarkStart w:id="993" w:name="_Toc51938000"/>
      <w:bookmarkStart w:id="994" w:name="_Toc92291187"/>
      <w:bookmarkStart w:id="995" w:name="_Toc162964720"/>
      <w:bookmarkEnd w:id="987"/>
      <w:r>
        <w:t>6.3.12.2.1</w:t>
      </w:r>
      <w:r>
        <w:tab/>
        <w:t>General client procedures</w:t>
      </w:r>
      <w:bookmarkEnd w:id="988"/>
      <w:bookmarkEnd w:id="989"/>
      <w:bookmarkEnd w:id="990"/>
      <w:bookmarkEnd w:id="991"/>
      <w:bookmarkEnd w:id="992"/>
      <w:bookmarkEnd w:id="993"/>
      <w:bookmarkEnd w:id="994"/>
      <w:bookmarkEnd w:id="995"/>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996" w:name="_CR6_3_12_2_2"/>
      <w:bookmarkStart w:id="997" w:name="_Toc20212314"/>
      <w:bookmarkStart w:id="998" w:name="_Toc27731669"/>
      <w:bookmarkStart w:id="999" w:name="_Toc36127447"/>
      <w:bookmarkStart w:id="1000" w:name="_Toc45214553"/>
      <w:bookmarkStart w:id="1001" w:name="_Toc51937692"/>
      <w:bookmarkStart w:id="1002" w:name="_Toc51938001"/>
      <w:bookmarkStart w:id="1003" w:name="_Toc92291188"/>
      <w:bookmarkStart w:id="1004" w:name="_Toc162964721"/>
      <w:bookmarkEnd w:id="996"/>
      <w:r>
        <w:t>6.3.12.2.2</w:t>
      </w:r>
      <w:r>
        <w:tab/>
        <w:t>Configuration management client procedures</w:t>
      </w:r>
      <w:bookmarkEnd w:id="997"/>
      <w:bookmarkEnd w:id="998"/>
      <w:bookmarkEnd w:id="999"/>
      <w:bookmarkEnd w:id="1000"/>
      <w:bookmarkEnd w:id="1001"/>
      <w:bookmarkEnd w:id="1002"/>
      <w:bookmarkEnd w:id="1003"/>
      <w:bookmarkEnd w:id="1004"/>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1005" w:name="_CR6_3_12_2_3"/>
      <w:bookmarkStart w:id="1006" w:name="_Toc20212315"/>
      <w:bookmarkStart w:id="1007" w:name="_Toc27731670"/>
      <w:bookmarkStart w:id="1008" w:name="_Toc36127448"/>
      <w:bookmarkStart w:id="1009" w:name="_Toc45214554"/>
      <w:bookmarkStart w:id="1010" w:name="_Toc51937693"/>
      <w:bookmarkStart w:id="1011" w:name="_Toc51938002"/>
      <w:bookmarkStart w:id="1012" w:name="_Toc92291189"/>
      <w:bookmarkStart w:id="1013" w:name="_Toc162964722"/>
      <w:bookmarkEnd w:id="1005"/>
      <w:r>
        <w:t>6.3.12.2.3</w:t>
      </w:r>
      <w:r>
        <w:tab/>
        <w:t>MCS server procedures</w:t>
      </w:r>
      <w:bookmarkEnd w:id="1006"/>
      <w:bookmarkEnd w:id="1007"/>
      <w:bookmarkEnd w:id="1008"/>
      <w:bookmarkEnd w:id="1009"/>
      <w:bookmarkEnd w:id="1010"/>
      <w:bookmarkEnd w:id="1011"/>
      <w:bookmarkEnd w:id="1012"/>
      <w:bookmarkEnd w:id="1013"/>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1014" w:name="_CR6_3_12_3"/>
      <w:bookmarkStart w:id="1015" w:name="_Toc20212316"/>
      <w:bookmarkStart w:id="1016" w:name="_Toc27731671"/>
      <w:bookmarkStart w:id="1017" w:name="_Toc36127449"/>
      <w:bookmarkStart w:id="1018" w:name="_Toc45214555"/>
      <w:bookmarkStart w:id="1019" w:name="_Toc51937694"/>
      <w:bookmarkStart w:id="1020" w:name="_Toc51938003"/>
      <w:bookmarkStart w:id="1021" w:name="_Toc92291190"/>
      <w:bookmarkStart w:id="1022" w:name="_Toc162964723"/>
      <w:bookmarkEnd w:id="1014"/>
      <w:r>
        <w:t>6.3.12.3</w:t>
      </w:r>
      <w:r>
        <w:tab/>
        <w:t>Configuration management server procedures</w:t>
      </w:r>
      <w:bookmarkEnd w:id="1015"/>
      <w:bookmarkEnd w:id="1016"/>
      <w:bookmarkEnd w:id="1017"/>
      <w:bookmarkEnd w:id="1018"/>
      <w:bookmarkEnd w:id="1019"/>
      <w:bookmarkEnd w:id="1020"/>
      <w:bookmarkEnd w:id="1021"/>
      <w:bookmarkEnd w:id="102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1023" w:name="_CR6_3_13"/>
      <w:bookmarkStart w:id="1024" w:name="_Toc20212317"/>
      <w:bookmarkStart w:id="1025" w:name="_Toc27731672"/>
      <w:bookmarkStart w:id="1026" w:name="_Toc36127450"/>
      <w:bookmarkStart w:id="1027" w:name="_Toc45214556"/>
      <w:bookmarkStart w:id="1028" w:name="_Toc51937695"/>
      <w:bookmarkStart w:id="1029" w:name="_Toc51938004"/>
      <w:bookmarkStart w:id="1030" w:name="_Toc92291191"/>
      <w:bookmarkStart w:id="1031" w:name="_Toc162964724"/>
      <w:bookmarkEnd w:id="1023"/>
      <w:r>
        <w:t>6.3.13</w:t>
      </w:r>
      <w:r>
        <w:tab/>
        <w:t>Configuration management subscription and notification procedure</w:t>
      </w:r>
      <w:bookmarkEnd w:id="1024"/>
      <w:bookmarkEnd w:id="1025"/>
      <w:bookmarkEnd w:id="1026"/>
      <w:bookmarkEnd w:id="1027"/>
      <w:bookmarkEnd w:id="1028"/>
      <w:bookmarkEnd w:id="1029"/>
      <w:bookmarkEnd w:id="1030"/>
      <w:bookmarkEnd w:id="1031"/>
    </w:p>
    <w:p w14:paraId="4F58B428" w14:textId="77777777" w:rsidR="00C367E9" w:rsidRDefault="00C367E9" w:rsidP="00C367E9">
      <w:pPr>
        <w:pStyle w:val="Heading4"/>
      </w:pPr>
      <w:bookmarkStart w:id="1032" w:name="_CR6_3_13_1"/>
      <w:bookmarkStart w:id="1033" w:name="_Toc20212318"/>
      <w:bookmarkStart w:id="1034" w:name="_Toc27731673"/>
      <w:bookmarkStart w:id="1035" w:name="_Toc36127451"/>
      <w:bookmarkStart w:id="1036" w:name="_Toc45214557"/>
      <w:bookmarkStart w:id="1037" w:name="_Toc51937696"/>
      <w:bookmarkStart w:id="1038" w:name="_Toc51938005"/>
      <w:bookmarkStart w:id="1039" w:name="_Toc92291192"/>
      <w:bookmarkStart w:id="1040" w:name="_Toc162964725"/>
      <w:bookmarkEnd w:id="1032"/>
      <w:r>
        <w:t>6.3.13.1</w:t>
      </w:r>
      <w:r>
        <w:tab/>
        <w:t>General</w:t>
      </w:r>
      <w:bookmarkEnd w:id="1033"/>
      <w:bookmarkEnd w:id="1034"/>
      <w:bookmarkEnd w:id="1035"/>
      <w:bookmarkEnd w:id="1036"/>
      <w:bookmarkEnd w:id="1037"/>
      <w:bookmarkEnd w:id="1038"/>
      <w:bookmarkEnd w:id="1039"/>
      <w:bookmarkEnd w:id="1040"/>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1041" w:name="_CR6_3_13_2"/>
      <w:bookmarkStart w:id="1042" w:name="_Toc20212319"/>
      <w:bookmarkStart w:id="1043" w:name="_Toc27731674"/>
      <w:bookmarkStart w:id="1044" w:name="_Toc36127452"/>
      <w:bookmarkStart w:id="1045" w:name="_Toc45214558"/>
      <w:bookmarkStart w:id="1046" w:name="_Toc51937697"/>
      <w:bookmarkStart w:id="1047" w:name="_Toc51938006"/>
      <w:bookmarkStart w:id="1048" w:name="_Toc92291193"/>
      <w:bookmarkStart w:id="1049" w:name="_Toc162964726"/>
      <w:bookmarkEnd w:id="1041"/>
      <w:r>
        <w:t>6.3.13.2</w:t>
      </w:r>
      <w:r>
        <w:tab/>
        <w:t>Client procedures</w:t>
      </w:r>
      <w:bookmarkEnd w:id="1042"/>
      <w:bookmarkEnd w:id="1043"/>
      <w:bookmarkEnd w:id="1044"/>
      <w:bookmarkEnd w:id="1045"/>
      <w:bookmarkEnd w:id="1046"/>
      <w:bookmarkEnd w:id="1047"/>
      <w:bookmarkEnd w:id="1048"/>
      <w:bookmarkEnd w:id="1049"/>
    </w:p>
    <w:p w14:paraId="06AD19FB" w14:textId="77777777" w:rsidR="00C367E9" w:rsidRPr="00986001" w:rsidRDefault="00C367E9" w:rsidP="00C367E9">
      <w:pPr>
        <w:pStyle w:val="Heading5"/>
      </w:pPr>
      <w:bookmarkStart w:id="1050" w:name="_CR6_3_13_2_1"/>
      <w:bookmarkStart w:id="1051" w:name="_Toc20212320"/>
      <w:bookmarkStart w:id="1052" w:name="_Toc27731675"/>
      <w:bookmarkStart w:id="1053" w:name="_Toc36127453"/>
      <w:bookmarkStart w:id="1054" w:name="_Toc45214559"/>
      <w:bookmarkStart w:id="1055" w:name="_Toc51937698"/>
      <w:bookmarkStart w:id="1056" w:name="_Toc51938007"/>
      <w:bookmarkStart w:id="1057" w:name="_Toc92291194"/>
      <w:bookmarkStart w:id="1058" w:name="_Toc162964727"/>
      <w:bookmarkEnd w:id="1050"/>
      <w:r w:rsidRPr="00986001">
        <w:t>6.3.</w:t>
      </w:r>
      <w:r>
        <w:t>13</w:t>
      </w:r>
      <w:r w:rsidRPr="00986001">
        <w:t>.2.1</w:t>
      </w:r>
      <w:r w:rsidRPr="00986001">
        <w:tab/>
        <w:t xml:space="preserve">General client </w:t>
      </w:r>
      <w:r>
        <w:t xml:space="preserve">(GC) </w:t>
      </w:r>
      <w:r w:rsidRPr="00986001">
        <w:t>procedures</w:t>
      </w:r>
      <w:bookmarkEnd w:id="1051"/>
      <w:bookmarkEnd w:id="1052"/>
      <w:bookmarkEnd w:id="1053"/>
      <w:bookmarkEnd w:id="1054"/>
      <w:bookmarkEnd w:id="1055"/>
      <w:bookmarkEnd w:id="1056"/>
      <w:bookmarkEnd w:id="1057"/>
      <w:bookmarkEnd w:id="1058"/>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1059" w:name="_CR6_3_13_2_2"/>
      <w:bookmarkStart w:id="1060" w:name="_Toc20212321"/>
      <w:bookmarkStart w:id="1061" w:name="_Toc27731676"/>
      <w:bookmarkStart w:id="1062" w:name="_Toc36127454"/>
      <w:bookmarkStart w:id="1063" w:name="_Toc45214560"/>
      <w:bookmarkStart w:id="1064" w:name="_Toc51937699"/>
      <w:bookmarkStart w:id="1065" w:name="_Toc51938008"/>
      <w:bookmarkStart w:id="1066" w:name="_Toc92291195"/>
      <w:bookmarkStart w:id="1067" w:name="_Toc162964728"/>
      <w:bookmarkEnd w:id="1059"/>
      <w:r w:rsidRPr="00986001">
        <w:t>6.3.</w:t>
      </w:r>
      <w:r>
        <w:t>13</w:t>
      </w:r>
      <w:r w:rsidRPr="00986001">
        <w:t>.2.2</w:t>
      </w:r>
      <w:r w:rsidRPr="00986001">
        <w:tab/>
      </w:r>
      <w:r>
        <w:t>Configuration</w:t>
      </w:r>
      <w:r w:rsidRPr="00986001">
        <w:t xml:space="preserve"> management client procedures</w:t>
      </w:r>
      <w:bookmarkEnd w:id="1060"/>
      <w:bookmarkEnd w:id="1061"/>
      <w:bookmarkEnd w:id="1062"/>
      <w:bookmarkEnd w:id="1063"/>
      <w:bookmarkEnd w:id="1064"/>
      <w:bookmarkEnd w:id="1065"/>
      <w:bookmarkEnd w:id="1066"/>
      <w:bookmarkEnd w:id="1067"/>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1068" w:name="_CR6_3_13_2_3"/>
      <w:bookmarkStart w:id="1069" w:name="_Toc20212322"/>
      <w:bookmarkStart w:id="1070" w:name="_Toc27731677"/>
      <w:bookmarkStart w:id="1071" w:name="_Toc36127455"/>
      <w:bookmarkStart w:id="1072" w:name="_Toc45214561"/>
      <w:bookmarkStart w:id="1073" w:name="_Toc51937700"/>
      <w:bookmarkStart w:id="1074" w:name="_Toc51938009"/>
      <w:bookmarkStart w:id="1075" w:name="_Toc92291196"/>
      <w:bookmarkStart w:id="1076" w:name="_Toc162964729"/>
      <w:bookmarkEnd w:id="1068"/>
      <w:r w:rsidRPr="00986001">
        <w:t>6.3.</w:t>
      </w:r>
      <w:r>
        <w:t>13</w:t>
      </w:r>
      <w:r w:rsidRPr="00986001">
        <w:t>.2.3</w:t>
      </w:r>
      <w:r w:rsidRPr="00986001">
        <w:tab/>
      </w:r>
      <w:r>
        <w:t>MCS</w:t>
      </w:r>
      <w:r w:rsidRPr="00986001">
        <w:t xml:space="preserve"> server procedures</w:t>
      </w:r>
      <w:bookmarkEnd w:id="1069"/>
      <w:bookmarkEnd w:id="1070"/>
      <w:bookmarkEnd w:id="1071"/>
      <w:bookmarkEnd w:id="1072"/>
      <w:bookmarkEnd w:id="1073"/>
      <w:bookmarkEnd w:id="1074"/>
      <w:bookmarkEnd w:id="1075"/>
      <w:bookmarkEnd w:id="1076"/>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1077" w:name="_CR6_3_13_3"/>
      <w:bookmarkStart w:id="1078" w:name="_Toc20212323"/>
      <w:bookmarkStart w:id="1079" w:name="_Toc27731678"/>
      <w:bookmarkStart w:id="1080" w:name="_Toc36127456"/>
      <w:bookmarkStart w:id="1081" w:name="_Toc45214562"/>
      <w:bookmarkStart w:id="1082" w:name="_Toc51937701"/>
      <w:bookmarkStart w:id="1083" w:name="_Toc51938010"/>
      <w:bookmarkStart w:id="1084" w:name="_Toc92291197"/>
      <w:bookmarkStart w:id="1085" w:name="_Toc162964730"/>
      <w:bookmarkEnd w:id="1077"/>
      <w:r w:rsidRPr="00986001">
        <w:t>6.3.</w:t>
      </w:r>
      <w:r>
        <w:t>13</w:t>
      </w:r>
      <w:r w:rsidRPr="00986001">
        <w:t>.3</w:t>
      </w:r>
      <w:r w:rsidRPr="00986001">
        <w:tab/>
      </w:r>
      <w:r>
        <w:t>Configuration</w:t>
      </w:r>
      <w:r w:rsidRPr="00986001">
        <w:t xml:space="preserve"> management server procedures</w:t>
      </w:r>
      <w:bookmarkEnd w:id="1078"/>
      <w:bookmarkEnd w:id="1079"/>
      <w:bookmarkEnd w:id="1080"/>
      <w:bookmarkEnd w:id="1081"/>
      <w:bookmarkEnd w:id="1082"/>
      <w:bookmarkEnd w:id="1083"/>
      <w:bookmarkEnd w:id="1084"/>
      <w:bookmarkEnd w:id="1085"/>
    </w:p>
    <w:p w14:paraId="19AA3CD5" w14:textId="77777777" w:rsidR="00C367E9" w:rsidRDefault="00C367E9" w:rsidP="00C367E9">
      <w:pPr>
        <w:pStyle w:val="Heading5"/>
      </w:pPr>
      <w:bookmarkStart w:id="1086" w:name="_CR6_3_13_3_1"/>
      <w:bookmarkStart w:id="1087" w:name="_Toc20212324"/>
      <w:bookmarkStart w:id="1088" w:name="_Toc27731679"/>
      <w:bookmarkStart w:id="1089" w:name="_Toc36127457"/>
      <w:bookmarkStart w:id="1090" w:name="_Toc45214563"/>
      <w:bookmarkStart w:id="1091" w:name="_Toc51937702"/>
      <w:bookmarkStart w:id="1092" w:name="_Toc51938011"/>
      <w:bookmarkStart w:id="1093" w:name="_Toc92291198"/>
      <w:bookmarkStart w:id="1094" w:name="_Toc162964731"/>
      <w:bookmarkEnd w:id="1086"/>
      <w:r>
        <w:t>6.3.13.3.1</w:t>
      </w:r>
      <w:r>
        <w:tab/>
        <w:t>General</w:t>
      </w:r>
      <w:bookmarkEnd w:id="1087"/>
      <w:bookmarkEnd w:id="1088"/>
      <w:bookmarkEnd w:id="1089"/>
      <w:bookmarkEnd w:id="1090"/>
      <w:bookmarkEnd w:id="1091"/>
      <w:bookmarkEnd w:id="1092"/>
      <w:bookmarkEnd w:id="1093"/>
      <w:bookmarkEnd w:id="1094"/>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1095" w:name="_CR6_3_13_3_2"/>
      <w:bookmarkStart w:id="1096" w:name="_Toc20212325"/>
      <w:bookmarkStart w:id="1097" w:name="_Toc27731680"/>
      <w:bookmarkStart w:id="1098" w:name="_Toc36127458"/>
      <w:bookmarkStart w:id="1099" w:name="_Toc45214564"/>
      <w:bookmarkStart w:id="1100" w:name="_Toc51937703"/>
      <w:bookmarkStart w:id="1101" w:name="_Toc51938012"/>
      <w:bookmarkStart w:id="1102" w:name="_Toc92291199"/>
      <w:bookmarkStart w:id="1103" w:name="_Toc162964732"/>
      <w:bookmarkEnd w:id="1095"/>
      <w:r>
        <w:t>6.3.13.3.2</w:t>
      </w:r>
      <w:r>
        <w:tab/>
        <w:t>Procedures for CMS</w:t>
      </w:r>
      <w:r w:rsidRPr="0073469F">
        <w:t xml:space="preserve"> </w:t>
      </w:r>
      <w:r>
        <w:t>performing the subscription function</w:t>
      </w:r>
      <w:bookmarkEnd w:id="1096"/>
      <w:bookmarkEnd w:id="1097"/>
      <w:bookmarkEnd w:id="1098"/>
      <w:bookmarkEnd w:id="1099"/>
      <w:bookmarkEnd w:id="1100"/>
      <w:bookmarkEnd w:id="1101"/>
      <w:bookmarkEnd w:id="1102"/>
      <w:bookmarkEnd w:id="1103"/>
    </w:p>
    <w:p w14:paraId="373DA573" w14:textId="77777777" w:rsidR="00C367E9" w:rsidRPr="006A63F0" w:rsidRDefault="00C367E9" w:rsidP="00C367E9">
      <w:pPr>
        <w:pStyle w:val="Heading6"/>
      </w:pPr>
      <w:bookmarkStart w:id="1104" w:name="_CR6_3_13_3_2_1"/>
      <w:bookmarkStart w:id="1105" w:name="_Toc20212326"/>
      <w:bookmarkStart w:id="1106" w:name="_Toc27731681"/>
      <w:bookmarkStart w:id="1107" w:name="_Toc36127459"/>
      <w:bookmarkStart w:id="1108" w:name="_Toc45214565"/>
      <w:bookmarkStart w:id="1109" w:name="_Toc51937704"/>
      <w:bookmarkStart w:id="1110" w:name="_Toc51938013"/>
      <w:bookmarkStart w:id="1111" w:name="_Toc92291200"/>
      <w:bookmarkStart w:id="1112" w:name="_Toc162964733"/>
      <w:bookmarkEnd w:id="1104"/>
      <w:r>
        <w:t>6.3.13.3.2.1</w:t>
      </w:r>
      <w:r>
        <w:tab/>
        <w:t>General</w:t>
      </w:r>
      <w:bookmarkEnd w:id="1105"/>
      <w:bookmarkEnd w:id="1106"/>
      <w:bookmarkEnd w:id="1107"/>
      <w:bookmarkEnd w:id="1108"/>
      <w:bookmarkEnd w:id="1109"/>
      <w:bookmarkEnd w:id="1110"/>
      <w:bookmarkEnd w:id="1111"/>
      <w:bookmarkEnd w:id="111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1113" w:name="_CR6_3_13_3_2_2"/>
      <w:bookmarkStart w:id="1114" w:name="_Toc20212327"/>
      <w:bookmarkStart w:id="1115" w:name="_Toc27731682"/>
      <w:bookmarkStart w:id="1116" w:name="_Toc36127460"/>
      <w:bookmarkStart w:id="1117" w:name="_Toc45214566"/>
      <w:bookmarkStart w:id="1118" w:name="_Toc51937705"/>
      <w:bookmarkStart w:id="1119" w:name="_Toc51938014"/>
      <w:bookmarkStart w:id="1120" w:name="_Toc92291201"/>
      <w:bookmarkStart w:id="1121" w:name="_Toc162964734"/>
      <w:bookmarkEnd w:id="1113"/>
      <w:r>
        <w:t>6.3.13.3.2.2</w:t>
      </w:r>
      <w:r>
        <w:tab/>
        <w:t>CMC originated subscription proxy procedure</w:t>
      </w:r>
      <w:bookmarkEnd w:id="1114"/>
      <w:bookmarkEnd w:id="1115"/>
      <w:bookmarkEnd w:id="1116"/>
      <w:bookmarkEnd w:id="1117"/>
      <w:bookmarkEnd w:id="1118"/>
      <w:bookmarkEnd w:id="1119"/>
      <w:bookmarkEnd w:id="1120"/>
      <w:bookmarkEnd w:id="1121"/>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1122" w:name="_CR6_3_13_3_2_3"/>
      <w:bookmarkStart w:id="1123" w:name="_Toc20212328"/>
      <w:bookmarkStart w:id="1124" w:name="_Toc27731683"/>
      <w:bookmarkStart w:id="1125" w:name="_Toc36127461"/>
      <w:bookmarkStart w:id="1126" w:name="_Toc45214567"/>
      <w:bookmarkStart w:id="1127" w:name="_Toc51937706"/>
      <w:bookmarkStart w:id="1128" w:name="_Toc51938015"/>
      <w:bookmarkStart w:id="1129" w:name="_Toc92291202"/>
      <w:bookmarkStart w:id="1130" w:name="_Toc162964735"/>
      <w:bookmarkEnd w:id="1122"/>
      <w:r>
        <w:t>6.3.13.3.2.3</w:t>
      </w:r>
      <w:r>
        <w:tab/>
        <w:t>CMC originated subscription procedure</w:t>
      </w:r>
      <w:bookmarkEnd w:id="1123"/>
      <w:bookmarkEnd w:id="1124"/>
      <w:bookmarkEnd w:id="1125"/>
      <w:bookmarkEnd w:id="1126"/>
      <w:bookmarkEnd w:id="1127"/>
      <w:bookmarkEnd w:id="1128"/>
      <w:bookmarkEnd w:id="1129"/>
      <w:bookmarkEnd w:id="1130"/>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1131" w:name="_CR6_3_13_3_2_4"/>
      <w:bookmarkStart w:id="1132" w:name="_Toc20212329"/>
      <w:bookmarkStart w:id="1133" w:name="_Toc27731684"/>
      <w:bookmarkStart w:id="1134" w:name="_Toc36127462"/>
      <w:bookmarkStart w:id="1135" w:name="_Toc45214568"/>
      <w:bookmarkStart w:id="1136" w:name="_Toc51937707"/>
      <w:bookmarkStart w:id="1137" w:name="_Toc51938016"/>
      <w:bookmarkStart w:id="1138" w:name="_Toc92291203"/>
      <w:bookmarkStart w:id="1139" w:name="_Toc162964736"/>
      <w:bookmarkEnd w:id="1131"/>
      <w:r>
        <w:t>6.3.13.3.2.4</w:t>
      </w:r>
      <w:r>
        <w:tab/>
        <w:t>MCS server originated subscription procedure</w:t>
      </w:r>
      <w:bookmarkEnd w:id="1132"/>
      <w:bookmarkEnd w:id="1133"/>
      <w:bookmarkEnd w:id="1134"/>
      <w:bookmarkEnd w:id="1135"/>
      <w:bookmarkEnd w:id="1136"/>
      <w:bookmarkEnd w:id="1137"/>
      <w:bookmarkEnd w:id="1138"/>
      <w:bookmarkEnd w:id="1139"/>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140" w:name="_CR7"/>
      <w:bookmarkStart w:id="1141" w:name="_Toc20212330"/>
      <w:bookmarkStart w:id="1142" w:name="_Toc27731685"/>
      <w:bookmarkStart w:id="1143" w:name="_Toc36127463"/>
      <w:bookmarkStart w:id="1144" w:name="_Toc45214569"/>
      <w:bookmarkStart w:id="1145" w:name="_Toc51937708"/>
      <w:bookmarkStart w:id="1146" w:name="_Toc51938017"/>
      <w:bookmarkStart w:id="1147" w:name="_Toc92291204"/>
      <w:bookmarkStart w:id="1148" w:name="historyclause"/>
      <w:bookmarkStart w:id="1149" w:name="_Toc162964737"/>
      <w:bookmarkEnd w:id="1140"/>
      <w:r w:rsidRPr="00986001">
        <w:lastRenderedPageBreak/>
        <w:t>7</w:t>
      </w:r>
      <w:r w:rsidRPr="00986001">
        <w:tab/>
      </w:r>
      <w:r>
        <w:t>Common configuration management documents</w:t>
      </w:r>
      <w:bookmarkEnd w:id="1141"/>
      <w:bookmarkEnd w:id="1142"/>
      <w:bookmarkEnd w:id="1143"/>
      <w:bookmarkEnd w:id="1144"/>
      <w:bookmarkEnd w:id="1145"/>
      <w:bookmarkEnd w:id="1146"/>
      <w:bookmarkEnd w:id="1147"/>
      <w:bookmarkEnd w:id="1149"/>
    </w:p>
    <w:p w14:paraId="28C453F4" w14:textId="77777777" w:rsidR="00C367E9" w:rsidRPr="00986001" w:rsidRDefault="00C367E9" w:rsidP="00C367E9">
      <w:pPr>
        <w:pStyle w:val="Heading2"/>
      </w:pPr>
      <w:bookmarkStart w:id="1150" w:name="_CR7_1"/>
      <w:bookmarkStart w:id="1151" w:name="_Toc20212331"/>
      <w:bookmarkStart w:id="1152" w:name="_Toc27731686"/>
      <w:bookmarkStart w:id="1153" w:name="_Toc36127464"/>
      <w:bookmarkStart w:id="1154" w:name="_Toc45214570"/>
      <w:bookmarkStart w:id="1155" w:name="_Toc51937709"/>
      <w:bookmarkStart w:id="1156" w:name="_Toc51938018"/>
      <w:bookmarkStart w:id="1157" w:name="_Toc92291205"/>
      <w:bookmarkStart w:id="1158" w:name="_Toc162964738"/>
      <w:bookmarkEnd w:id="1150"/>
      <w:r w:rsidRPr="00986001">
        <w:t>7.1</w:t>
      </w:r>
      <w:r w:rsidRPr="00986001">
        <w:tab/>
        <w:t>Introduction</w:t>
      </w:r>
      <w:bookmarkEnd w:id="1151"/>
      <w:bookmarkEnd w:id="1152"/>
      <w:bookmarkEnd w:id="1153"/>
      <w:bookmarkEnd w:id="1154"/>
      <w:bookmarkEnd w:id="1155"/>
      <w:bookmarkEnd w:id="1156"/>
      <w:bookmarkEnd w:id="1157"/>
      <w:bookmarkEnd w:id="1158"/>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159" w:name="_CR7_2"/>
      <w:bookmarkStart w:id="1160" w:name="_Toc20212332"/>
      <w:bookmarkStart w:id="1161" w:name="_Toc27731687"/>
      <w:bookmarkStart w:id="1162" w:name="_Toc36127465"/>
      <w:bookmarkStart w:id="1163" w:name="_Toc45214571"/>
      <w:bookmarkStart w:id="1164" w:name="_Toc51937710"/>
      <w:bookmarkStart w:id="1165" w:name="_Toc51938019"/>
      <w:bookmarkStart w:id="1166" w:name="_Toc92291206"/>
      <w:bookmarkStart w:id="1167" w:name="_Toc162964739"/>
      <w:bookmarkEnd w:id="1159"/>
      <w:r w:rsidRPr="004F22A2">
        <w:t>7.2</w:t>
      </w:r>
      <w:r w:rsidRPr="004F22A2">
        <w:tab/>
        <w:t>MCS UE initial configuration document</w:t>
      </w:r>
      <w:bookmarkEnd w:id="1160"/>
      <w:bookmarkEnd w:id="1161"/>
      <w:bookmarkEnd w:id="1162"/>
      <w:bookmarkEnd w:id="1163"/>
      <w:bookmarkEnd w:id="1164"/>
      <w:bookmarkEnd w:id="1165"/>
      <w:bookmarkEnd w:id="1166"/>
      <w:bookmarkEnd w:id="1167"/>
    </w:p>
    <w:p w14:paraId="3597BFF7" w14:textId="77777777" w:rsidR="00C367E9" w:rsidRPr="00986001" w:rsidRDefault="00C367E9" w:rsidP="00C367E9">
      <w:pPr>
        <w:pStyle w:val="Heading3"/>
      </w:pPr>
      <w:bookmarkStart w:id="1168" w:name="_CR7_2_1"/>
      <w:bookmarkStart w:id="1169" w:name="_Toc20212333"/>
      <w:bookmarkStart w:id="1170" w:name="_Toc27731688"/>
      <w:bookmarkStart w:id="1171" w:name="_Toc36127466"/>
      <w:bookmarkStart w:id="1172" w:name="_Toc45214572"/>
      <w:bookmarkStart w:id="1173" w:name="_Toc51937711"/>
      <w:bookmarkStart w:id="1174" w:name="_Toc51938020"/>
      <w:bookmarkStart w:id="1175" w:name="_Toc92291207"/>
      <w:bookmarkStart w:id="1176" w:name="_Toc162964740"/>
      <w:bookmarkEnd w:id="1168"/>
      <w:r>
        <w:t>7.2.1</w:t>
      </w:r>
      <w:r>
        <w:tab/>
        <w:t>General</w:t>
      </w:r>
      <w:bookmarkEnd w:id="1169"/>
      <w:bookmarkEnd w:id="1170"/>
      <w:bookmarkEnd w:id="1171"/>
      <w:bookmarkEnd w:id="1172"/>
      <w:bookmarkEnd w:id="1173"/>
      <w:bookmarkEnd w:id="1174"/>
      <w:bookmarkEnd w:id="1175"/>
      <w:bookmarkEnd w:id="1176"/>
    </w:p>
    <w:p w14:paraId="19AC3ED0" w14:textId="77777777" w:rsidR="00C367E9" w:rsidRDefault="00C367E9" w:rsidP="00C367E9">
      <w:pPr>
        <w:pStyle w:val="Heading4"/>
        <w:rPr>
          <w:lang w:val="en-US"/>
        </w:rPr>
      </w:pPr>
      <w:bookmarkStart w:id="1177" w:name="_CR7_2_1_0"/>
      <w:bookmarkStart w:id="1178" w:name="_Toc20212334"/>
      <w:bookmarkStart w:id="1179" w:name="_Toc27731689"/>
      <w:bookmarkStart w:id="1180" w:name="_Toc36127467"/>
      <w:bookmarkStart w:id="1181" w:name="_Toc45214573"/>
      <w:bookmarkStart w:id="1182" w:name="_Toc51937712"/>
      <w:bookmarkStart w:id="1183" w:name="_Toc51938021"/>
      <w:bookmarkStart w:id="1184" w:name="_Toc92291208"/>
      <w:bookmarkStart w:id="1185" w:name="_Toc162964741"/>
      <w:bookmarkEnd w:id="1177"/>
      <w:r>
        <w:rPr>
          <w:lang w:val="en-US"/>
        </w:rPr>
        <w:t>7.2.1.0</w:t>
      </w:r>
      <w:r>
        <w:rPr>
          <w:lang w:val="en-US"/>
        </w:rPr>
        <w:tab/>
        <w:t>Applicability</w:t>
      </w:r>
      <w:bookmarkEnd w:id="1178"/>
      <w:bookmarkEnd w:id="1179"/>
      <w:bookmarkEnd w:id="1180"/>
      <w:bookmarkEnd w:id="1181"/>
      <w:bookmarkEnd w:id="1182"/>
      <w:bookmarkEnd w:id="1183"/>
      <w:bookmarkEnd w:id="1184"/>
      <w:bookmarkEnd w:id="1185"/>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186" w:name="_CR7_2_1_1"/>
      <w:bookmarkStart w:id="1187" w:name="_Toc20212335"/>
      <w:bookmarkStart w:id="1188" w:name="_Toc27731690"/>
      <w:bookmarkStart w:id="1189" w:name="_Toc36127468"/>
      <w:bookmarkStart w:id="1190" w:name="_Toc45214574"/>
      <w:bookmarkStart w:id="1191" w:name="_Toc51937713"/>
      <w:bookmarkStart w:id="1192" w:name="_Toc51938022"/>
      <w:bookmarkStart w:id="1193" w:name="_Toc92291209"/>
      <w:bookmarkStart w:id="1194" w:name="_Hlk531249666"/>
      <w:bookmarkStart w:id="1195" w:name="_Toc162964742"/>
      <w:bookmarkEnd w:id="1186"/>
      <w:r>
        <w:t>7.2.1.1</w:t>
      </w:r>
      <w:r>
        <w:tab/>
        <w:t>MCS client access to UE initial configuration documents</w:t>
      </w:r>
      <w:bookmarkEnd w:id="1187"/>
      <w:bookmarkEnd w:id="1188"/>
      <w:bookmarkEnd w:id="1189"/>
      <w:bookmarkEnd w:id="1190"/>
      <w:bookmarkEnd w:id="1191"/>
      <w:bookmarkEnd w:id="1192"/>
      <w:bookmarkEnd w:id="1193"/>
      <w:bookmarkEnd w:id="1195"/>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196" w:name="_Hlk530147785"/>
      <w:r>
        <w:t xml:space="preserve">In this case, the term "user" in the XCAP sense </w:t>
      </w:r>
      <w:r>
        <w:rPr>
          <w:lang w:eastAsia="en-GB"/>
        </w:rPr>
        <w:t>refers to the UE-id.</w:t>
      </w:r>
      <w:bookmarkEnd w:id="1196"/>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194"/>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197" w:name="_CR7_2_2"/>
      <w:bookmarkStart w:id="1198" w:name="_Toc20212336"/>
      <w:bookmarkStart w:id="1199" w:name="_Toc27731691"/>
      <w:bookmarkStart w:id="1200" w:name="_Toc36127469"/>
      <w:bookmarkStart w:id="1201" w:name="_Toc45214575"/>
      <w:bookmarkStart w:id="1202" w:name="_Toc51937714"/>
      <w:bookmarkStart w:id="1203" w:name="_Toc51938023"/>
      <w:bookmarkStart w:id="1204" w:name="_Toc92291210"/>
      <w:bookmarkStart w:id="1205" w:name="_Toc162964743"/>
      <w:bookmarkEnd w:id="1197"/>
      <w:r>
        <w:lastRenderedPageBreak/>
        <w:t>7.2.2</w:t>
      </w:r>
      <w:r>
        <w:tab/>
        <w:t>C</w:t>
      </w:r>
      <w:r w:rsidRPr="00986001">
        <w:t>oding</w:t>
      </w:r>
      <w:bookmarkEnd w:id="1198"/>
      <w:bookmarkEnd w:id="1199"/>
      <w:bookmarkEnd w:id="1200"/>
      <w:bookmarkEnd w:id="1201"/>
      <w:bookmarkEnd w:id="1202"/>
      <w:bookmarkEnd w:id="1203"/>
      <w:bookmarkEnd w:id="1204"/>
      <w:bookmarkEnd w:id="1205"/>
    </w:p>
    <w:p w14:paraId="669F1492" w14:textId="77777777" w:rsidR="00C367E9" w:rsidRPr="0019247C" w:rsidRDefault="00C367E9" w:rsidP="00C367E9">
      <w:pPr>
        <w:pStyle w:val="Heading4"/>
      </w:pPr>
      <w:bookmarkStart w:id="1206" w:name="_CR7_2_2_1"/>
      <w:bookmarkStart w:id="1207" w:name="_Toc20212337"/>
      <w:bookmarkStart w:id="1208" w:name="_Toc27731692"/>
      <w:bookmarkStart w:id="1209" w:name="_Toc36127470"/>
      <w:bookmarkStart w:id="1210" w:name="_Toc45214576"/>
      <w:bookmarkStart w:id="1211" w:name="_Toc51937715"/>
      <w:bookmarkStart w:id="1212" w:name="_Toc51938024"/>
      <w:bookmarkStart w:id="1213" w:name="_Toc92291211"/>
      <w:bookmarkStart w:id="1214" w:name="_Toc162964744"/>
      <w:bookmarkEnd w:id="1206"/>
      <w:r>
        <w:t>7.2.2.1</w:t>
      </w:r>
      <w:r>
        <w:tab/>
        <w:t>Structure</w:t>
      </w:r>
      <w:bookmarkEnd w:id="1207"/>
      <w:bookmarkEnd w:id="1208"/>
      <w:bookmarkEnd w:id="1209"/>
      <w:bookmarkEnd w:id="1210"/>
      <w:bookmarkEnd w:id="1211"/>
      <w:bookmarkEnd w:id="1212"/>
      <w:bookmarkEnd w:id="1213"/>
      <w:bookmarkEnd w:id="1214"/>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55F8311A" w:rsidR="00C367E9" w:rsidRPr="00466E30" w:rsidRDefault="00C367E9" w:rsidP="00C367E9">
      <w:pPr>
        <w:rPr>
          <w:lang w:val="en-US"/>
        </w:rPr>
      </w:pPr>
      <w:r w:rsidRPr="00466E30">
        <w:rPr>
          <w:lang w:val="en-US"/>
        </w:rPr>
        <w:t>The &lt;mcptt-UE-</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lastRenderedPageBreak/>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lastRenderedPageBreak/>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lastRenderedPageBreak/>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215" w:name="_Toc20212338"/>
      <w:bookmarkStart w:id="1216" w:name="_Toc27731693"/>
      <w:bookmarkStart w:id="1217" w:name="_Toc36127471"/>
      <w:bookmarkStart w:id="1218" w:name="_Toc45214577"/>
      <w:bookmarkStart w:id="1219" w:name="_Toc51937716"/>
      <w:bookmarkStart w:id="1220" w:name="_Toc51938025"/>
      <w:bookmarkStart w:id="1221"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lastRenderedPageBreak/>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222" w:name="_CR7_2_2_2"/>
      <w:bookmarkStart w:id="1223" w:name="_Toc162964745"/>
      <w:bookmarkEnd w:id="1222"/>
      <w:r w:rsidRPr="000B2651">
        <w:t>7.</w:t>
      </w:r>
      <w:r>
        <w:t>2</w:t>
      </w:r>
      <w:r w:rsidRPr="000B2651">
        <w:t>.2.2</w:t>
      </w:r>
      <w:r w:rsidRPr="000B2651">
        <w:tab/>
        <w:t>Application Unique ID</w:t>
      </w:r>
      <w:bookmarkEnd w:id="1215"/>
      <w:bookmarkEnd w:id="1216"/>
      <w:bookmarkEnd w:id="1217"/>
      <w:bookmarkEnd w:id="1218"/>
      <w:bookmarkEnd w:id="1219"/>
      <w:bookmarkEnd w:id="1220"/>
      <w:bookmarkEnd w:id="1221"/>
      <w:bookmarkEnd w:id="1223"/>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224" w:name="_CR7_2_2_3"/>
      <w:bookmarkStart w:id="1225" w:name="_Toc20212339"/>
      <w:bookmarkStart w:id="1226" w:name="_Toc27731694"/>
      <w:bookmarkStart w:id="1227" w:name="_Toc36127472"/>
      <w:bookmarkStart w:id="1228" w:name="_Toc45214578"/>
      <w:bookmarkStart w:id="1229" w:name="_Toc51937717"/>
      <w:bookmarkStart w:id="1230" w:name="_Toc51938026"/>
      <w:bookmarkStart w:id="1231" w:name="_Toc92291213"/>
      <w:bookmarkStart w:id="1232" w:name="_Toc162964746"/>
      <w:bookmarkEnd w:id="1224"/>
      <w:r w:rsidRPr="00F70427">
        <w:t>7.</w:t>
      </w:r>
      <w:r>
        <w:t>2</w:t>
      </w:r>
      <w:r w:rsidRPr="00F70427">
        <w:t>.2.3</w:t>
      </w:r>
      <w:r w:rsidRPr="00F70427">
        <w:tab/>
        <w:t>XML Schema</w:t>
      </w:r>
      <w:bookmarkEnd w:id="1225"/>
      <w:bookmarkEnd w:id="1226"/>
      <w:bookmarkEnd w:id="1227"/>
      <w:bookmarkEnd w:id="1228"/>
      <w:bookmarkEnd w:id="1229"/>
      <w:bookmarkEnd w:id="1230"/>
      <w:bookmarkEnd w:id="1231"/>
      <w:bookmarkEnd w:id="1232"/>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lastRenderedPageBreak/>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lastRenderedPageBreak/>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lastRenderedPageBreak/>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lastRenderedPageBreak/>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233" w:name="_CR7_2_2_4"/>
      <w:bookmarkStart w:id="1234" w:name="_Toc20212340"/>
      <w:bookmarkStart w:id="1235" w:name="_Toc27731695"/>
      <w:bookmarkStart w:id="1236" w:name="_Toc36127473"/>
      <w:bookmarkStart w:id="1237" w:name="_Toc45214579"/>
      <w:bookmarkStart w:id="1238" w:name="_Toc51937718"/>
      <w:bookmarkStart w:id="1239" w:name="_Toc51938027"/>
      <w:bookmarkStart w:id="1240" w:name="_Toc92291214"/>
      <w:bookmarkStart w:id="1241" w:name="_Toc162964747"/>
      <w:bookmarkEnd w:id="1233"/>
      <w:r w:rsidRPr="000B2651">
        <w:t>7.</w:t>
      </w:r>
      <w:r>
        <w:t>2</w:t>
      </w:r>
      <w:r w:rsidRPr="000B2651">
        <w:t>.2.4</w:t>
      </w:r>
      <w:r w:rsidRPr="000B2651">
        <w:tab/>
        <w:t xml:space="preserve">Default </w:t>
      </w:r>
      <w:r>
        <w:t xml:space="preserve">Document </w:t>
      </w:r>
      <w:r w:rsidRPr="000B2651">
        <w:t>Namespace</w:t>
      </w:r>
      <w:bookmarkEnd w:id="1234"/>
      <w:bookmarkEnd w:id="1235"/>
      <w:bookmarkEnd w:id="1236"/>
      <w:bookmarkEnd w:id="1237"/>
      <w:bookmarkEnd w:id="1238"/>
      <w:bookmarkEnd w:id="1239"/>
      <w:bookmarkEnd w:id="1240"/>
      <w:bookmarkEnd w:id="1241"/>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242" w:name="_CR7_2_2_5"/>
      <w:bookmarkStart w:id="1243" w:name="_Toc20212341"/>
      <w:bookmarkStart w:id="1244" w:name="_Toc27731696"/>
      <w:bookmarkStart w:id="1245" w:name="_Toc36127474"/>
      <w:bookmarkStart w:id="1246" w:name="_Toc45214580"/>
      <w:bookmarkStart w:id="1247" w:name="_Toc51937719"/>
      <w:bookmarkStart w:id="1248" w:name="_Toc51938028"/>
      <w:bookmarkStart w:id="1249" w:name="_Toc92291215"/>
      <w:bookmarkStart w:id="1250" w:name="_Toc162964748"/>
      <w:bookmarkEnd w:id="1242"/>
      <w:r w:rsidRPr="000B2651">
        <w:t>7.</w:t>
      </w:r>
      <w:r>
        <w:t>2</w:t>
      </w:r>
      <w:r w:rsidRPr="000B2651">
        <w:t>.2.5</w:t>
      </w:r>
      <w:r w:rsidRPr="000B2651">
        <w:tab/>
        <w:t>MIME type</w:t>
      </w:r>
      <w:bookmarkEnd w:id="1243"/>
      <w:bookmarkEnd w:id="1244"/>
      <w:bookmarkEnd w:id="1245"/>
      <w:bookmarkEnd w:id="1246"/>
      <w:bookmarkEnd w:id="1247"/>
      <w:bookmarkEnd w:id="1248"/>
      <w:bookmarkEnd w:id="1249"/>
      <w:bookmarkEnd w:id="1250"/>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251" w:name="_CR7_2_2_6"/>
      <w:bookmarkStart w:id="1252" w:name="_Toc20212342"/>
      <w:bookmarkStart w:id="1253" w:name="_Toc27731697"/>
      <w:bookmarkStart w:id="1254" w:name="_Toc36127475"/>
      <w:bookmarkStart w:id="1255" w:name="_Toc45214581"/>
      <w:bookmarkStart w:id="1256" w:name="_Toc51937720"/>
      <w:bookmarkStart w:id="1257" w:name="_Toc51938029"/>
      <w:bookmarkStart w:id="1258" w:name="_Toc92291216"/>
      <w:bookmarkStart w:id="1259" w:name="_Toc162964749"/>
      <w:bookmarkEnd w:id="1251"/>
      <w:r w:rsidRPr="000B2651">
        <w:lastRenderedPageBreak/>
        <w:t>7.</w:t>
      </w:r>
      <w:r>
        <w:t>2</w:t>
      </w:r>
      <w:r w:rsidRPr="000B2651">
        <w:t>.2.6</w:t>
      </w:r>
      <w:r w:rsidRPr="000B2651">
        <w:tab/>
        <w:t>Validation Constraints</w:t>
      </w:r>
      <w:bookmarkEnd w:id="1252"/>
      <w:bookmarkEnd w:id="1253"/>
      <w:bookmarkEnd w:id="1254"/>
      <w:bookmarkEnd w:id="1255"/>
      <w:bookmarkEnd w:id="1256"/>
      <w:bookmarkEnd w:id="1257"/>
      <w:bookmarkEnd w:id="1258"/>
      <w:bookmarkEnd w:id="1259"/>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0074183F"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xml:space="preserve">, then the configuration management server shall return an </w:t>
      </w:r>
      <w:r w:rsidRPr="00523641">
        <w:lastRenderedPageBreak/>
        <w:t>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lastRenderedPageBreak/>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lastRenderedPageBreak/>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60" w:name="_CR7_2_2_7"/>
      <w:bookmarkStart w:id="1261" w:name="_Toc20212343"/>
      <w:bookmarkStart w:id="1262" w:name="_Toc27731698"/>
      <w:bookmarkStart w:id="1263" w:name="_Toc36127476"/>
      <w:bookmarkStart w:id="1264" w:name="_Toc45214582"/>
      <w:bookmarkStart w:id="1265" w:name="_Toc51937721"/>
      <w:bookmarkStart w:id="1266" w:name="_Toc51938030"/>
      <w:bookmarkStart w:id="1267" w:name="_Toc92291217"/>
      <w:bookmarkStart w:id="1268" w:name="_Toc162964750"/>
      <w:bookmarkEnd w:id="1260"/>
      <w:r w:rsidRPr="00FD64D5">
        <w:t>7.</w:t>
      </w:r>
      <w:r>
        <w:t>2</w:t>
      </w:r>
      <w:r w:rsidRPr="00FD64D5">
        <w:t>.2.7</w:t>
      </w:r>
      <w:r w:rsidRPr="00FD64D5">
        <w:tab/>
        <w:t>Data Semantics</w:t>
      </w:r>
      <w:bookmarkEnd w:id="1261"/>
      <w:bookmarkEnd w:id="1262"/>
      <w:bookmarkEnd w:id="1263"/>
      <w:bookmarkEnd w:id="1264"/>
      <w:bookmarkEnd w:id="1265"/>
      <w:bookmarkEnd w:id="1266"/>
      <w:bookmarkEnd w:id="1267"/>
      <w:bookmarkEnd w:id="1268"/>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lastRenderedPageBreak/>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269"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269"/>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lastRenderedPageBreak/>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290B64AE"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2D808ED5"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r w:rsidR="00B4328C">
        <w:t>;</w:t>
      </w:r>
    </w:p>
    <w:p w14:paraId="6CBEFD32" w14:textId="3425A779" w:rsidR="00BC3554" w:rsidRDefault="00BC3554" w:rsidP="00BC3554">
      <w:pPr>
        <w:pStyle w:val="B1"/>
      </w:pPr>
      <w:r>
        <w:t>10</w:t>
      </w:r>
      <w:r w:rsidRPr="00CE2B71">
        <w:t>)</w:t>
      </w:r>
      <w:r w:rsidRPr="00CE2B71">
        <w:tab/>
        <w:t>the &lt;Server-URI&gt; element of the &lt;</w:t>
      </w:r>
      <w:r>
        <w:t>MCPTT-Service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MCPTT function</w:t>
      </w:r>
      <w:r w:rsidRPr="00CE2B71">
        <w:t>;</w:t>
      </w:r>
    </w:p>
    <w:p w14:paraId="388D93DB" w14:textId="1DF67F4E"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r w:rsidR="00870C93">
        <w:t>;</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Default="00BE310D" w:rsidP="00BE310D">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MCVideo function</w:t>
      </w:r>
      <w:r w:rsidRPr="00CE2B71">
        <w:t>;</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r w:rsidR="0082206B">
        <w:t>;</w:t>
      </w:r>
    </w:p>
    <w:p w14:paraId="48B7FB4E" w14:textId="773AA1A2" w:rsidR="009C708E" w:rsidRDefault="009C708E" w:rsidP="009C708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MCData function</w:t>
      </w:r>
      <w:r w:rsidRPr="00CE2B71">
        <w:t>;</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lastRenderedPageBreak/>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352231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rsidR="00B36DD8">
        <w:t>483</w:t>
      </w:r>
      <w:r w:rsidRPr="00C13C61">
        <w:t>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52F0F1AE"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12329AAB" w14:textId="77777777" w:rsidR="00E73213" w:rsidRDefault="00A63353" w:rsidP="00925645">
      <w:pPr>
        <w:pStyle w:val="B2"/>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E73213">
        <w:t>; and</w:t>
      </w:r>
    </w:p>
    <w:p w14:paraId="5924DD57" w14:textId="316C7B7F" w:rsidR="00925645" w:rsidRDefault="00925645" w:rsidP="008E66AE">
      <w:pPr>
        <w:pStyle w:val="B2"/>
        <w:rPr>
          <w:lang w:val="en-US"/>
        </w:rPr>
      </w:pPr>
      <w:r>
        <w:t>c)</w:t>
      </w:r>
      <w:r>
        <w:tab/>
      </w:r>
      <w:r w:rsidR="000E2542">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925645">
      <w:pPr>
        <w:pStyle w:val="B1"/>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lastRenderedPageBreak/>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lastRenderedPageBreak/>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270" w:name="_CR7_2_2_8"/>
      <w:bookmarkStart w:id="1271" w:name="_Toc20212344"/>
      <w:bookmarkStart w:id="1272" w:name="_Toc27731699"/>
      <w:bookmarkStart w:id="1273" w:name="_Toc36127477"/>
      <w:bookmarkStart w:id="1274" w:name="_Toc45214583"/>
      <w:bookmarkStart w:id="1275" w:name="_Toc51937722"/>
      <w:bookmarkStart w:id="1276" w:name="_Toc51938031"/>
      <w:bookmarkStart w:id="1277" w:name="_Toc92291218"/>
      <w:bookmarkStart w:id="1278" w:name="_Toc162964751"/>
      <w:bookmarkEnd w:id="1270"/>
      <w:r w:rsidRPr="00794952">
        <w:t>7.</w:t>
      </w:r>
      <w:r>
        <w:t>2</w:t>
      </w:r>
      <w:r w:rsidRPr="00794952">
        <w:t>.2.8</w:t>
      </w:r>
      <w:r w:rsidRPr="00794952">
        <w:tab/>
        <w:t>Naming Conventions</w:t>
      </w:r>
      <w:bookmarkEnd w:id="1271"/>
      <w:bookmarkEnd w:id="1272"/>
      <w:bookmarkEnd w:id="1273"/>
      <w:bookmarkEnd w:id="1274"/>
      <w:bookmarkEnd w:id="1275"/>
      <w:bookmarkEnd w:id="1276"/>
      <w:bookmarkEnd w:id="1277"/>
      <w:bookmarkEnd w:id="1278"/>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279" w:name="_CR7_2_2_9"/>
      <w:bookmarkStart w:id="1280" w:name="_Toc20212345"/>
      <w:bookmarkStart w:id="1281" w:name="_Toc27731700"/>
      <w:bookmarkStart w:id="1282" w:name="_Toc36127478"/>
      <w:bookmarkStart w:id="1283" w:name="_Toc45214584"/>
      <w:bookmarkStart w:id="1284" w:name="_Toc51937723"/>
      <w:bookmarkStart w:id="1285" w:name="_Toc51938032"/>
      <w:bookmarkStart w:id="1286" w:name="_Toc92291219"/>
      <w:bookmarkStart w:id="1287" w:name="_Toc162964752"/>
      <w:bookmarkEnd w:id="1279"/>
      <w:r w:rsidRPr="00794952">
        <w:t>7.</w:t>
      </w:r>
      <w:r>
        <w:t>2</w:t>
      </w:r>
      <w:r w:rsidRPr="00794952">
        <w:t>.2.9</w:t>
      </w:r>
      <w:r w:rsidRPr="00794952">
        <w:tab/>
        <w:t>Global documents</w:t>
      </w:r>
      <w:bookmarkEnd w:id="1280"/>
      <w:bookmarkEnd w:id="1281"/>
      <w:bookmarkEnd w:id="1282"/>
      <w:bookmarkEnd w:id="1283"/>
      <w:bookmarkEnd w:id="1284"/>
      <w:bookmarkEnd w:id="1285"/>
      <w:bookmarkEnd w:id="1286"/>
      <w:bookmarkEnd w:id="1287"/>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288" w:name="_CR7_2_2_10"/>
      <w:bookmarkStart w:id="1289" w:name="_Toc20212346"/>
      <w:bookmarkStart w:id="1290" w:name="_Toc27731701"/>
      <w:bookmarkStart w:id="1291" w:name="_Toc36127479"/>
      <w:bookmarkStart w:id="1292" w:name="_Toc45214585"/>
      <w:bookmarkStart w:id="1293" w:name="_Toc51937724"/>
      <w:bookmarkStart w:id="1294" w:name="_Toc51938033"/>
      <w:bookmarkStart w:id="1295" w:name="_Toc92291220"/>
      <w:bookmarkStart w:id="1296" w:name="_Toc162964753"/>
      <w:bookmarkEnd w:id="1288"/>
      <w:r w:rsidRPr="00794952">
        <w:t>7.</w:t>
      </w:r>
      <w:r>
        <w:t>2</w:t>
      </w:r>
      <w:r w:rsidRPr="00794952">
        <w:t>.2.10</w:t>
      </w:r>
      <w:r w:rsidRPr="00794952">
        <w:tab/>
        <w:t>Resource interdependencies</w:t>
      </w:r>
      <w:bookmarkEnd w:id="1289"/>
      <w:bookmarkEnd w:id="1290"/>
      <w:bookmarkEnd w:id="1291"/>
      <w:bookmarkEnd w:id="1292"/>
      <w:bookmarkEnd w:id="1293"/>
      <w:bookmarkEnd w:id="1294"/>
      <w:bookmarkEnd w:id="1295"/>
      <w:bookmarkEnd w:id="129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297" w:name="_CR7_2_2_11"/>
      <w:bookmarkStart w:id="1298" w:name="_Toc20212347"/>
      <w:bookmarkStart w:id="1299" w:name="_Toc27731702"/>
      <w:bookmarkStart w:id="1300" w:name="_Toc36127480"/>
      <w:bookmarkStart w:id="1301" w:name="_Toc45214586"/>
      <w:bookmarkStart w:id="1302" w:name="_Toc51937725"/>
      <w:bookmarkStart w:id="1303" w:name="_Toc51938034"/>
      <w:bookmarkStart w:id="1304" w:name="_Toc92291221"/>
      <w:bookmarkStart w:id="1305" w:name="_Toc162964754"/>
      <w:bookmarkEnd w:id="1297"/>
      <w:r w:rsidRPr="00794952">
        <w:t>7.</w:t>
      </w:r>
      <w:r>
        <w:t>2</w:t>
      </w:r>
      <w:r w:rsidRPr="00794952">
        <w:t>.2.11</w:t>
      </w:r>
      <w:r w:rsidRPr="00794952">
        <w:tab/>
        <w:t>Authorization Policies</w:t>
      </w:r>
      <w:bookmarkEnd w:id="1298"/>
      <w:bookmarkEnd w:id="1299"/>
      <w:bookmarkEnd w:id="1300"/>
      <w:bookmarkEnd w:id="1301"/>
      <w:bookmarkEnd w:id="1302"/>
      <w:bookmarkEnd w:id="1303"/>
      <w:bookmarkEnd w:id="1304"/>
      <w:bookmarkEnd w:id="1305"/>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306" w:name="_CR7_2_2_12"/>
      <w:bookmarkStart w:id="1307" w:name="_Toc20212348"/>
      <w:bookmarkStart w:id="1308" w:name="_Toc27731703"/>
      <w:bookmarkStart w:id="1309" w:name="_Toc36127481"/>
      <w:bookmarkStart w:id="1310" w:name="_Toc45214587"/>
      <w:bookmarkStart w:id="1311" w:name="_Toc51937726"/>
      <w:bookmarkStart w:id="1312" w:name="_Toc51938035"/>
      <w:bookmarkStart w:id="1313" w:name="_Toc92291222"/>
      <w:bookmarkStart w:id="1314" w:name="_Toc162964755"/>
      <w:bookmarkEnd w:id="1306"/>
      <w:r w:rsidRPr="00794952">
        <w:t>7.</w:t>
      </w:r>
      <w:r>
        <w:t>2</w:t>
      </w:r>
      <w:r w:rsidRPr="00794952">
        <w:t>.2.12</w:t>
      </w:r>
      <w:r w:rsidRPr="00794952">
        <w:tab/>
        <w:t>Subscription to Changes</w:t>
      </w:r>
      <w:bookmarkEnd w:id="1307"/>
      <w:bookmarkEnd w:id="1308"/>
      <w:bookmarkEnd w:id="1309"/>
      <w:bookmarkEnd w:id="1310"/>
      <w:bookmarkEnd w:id="1311"/>
      <w:bookmarkEnd w:id="1312"/>
      <w:bookmarkEnd w:id="1313"/>
      <w:bookmarkEnd w:id="1314"/>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19E38E00" w14:textId="28E07DF6" w:rsidR="00EC0D3E" w:rsidRPr="008B19FA" w:rsidRDefault="00EC0D3E" w:rsidP="00EC0D3E">
      <w:pPr>
        <w:pStyle w:val="Heading2"/>
        <w:rPr>
          <w:lang w:val="fr-FR"/>
        </w:rPr>
      </w:pPr>
      <w:bookmarkStart w:id="1315" w:name="_CR7_3"/>
      <w:bookmarkStart w:id="1316" w:name="_Toc162964756"/>
      <w:bookmarkEnd w:id="1315"/>
      <w:r w:rsidRPr="008B19FA">
        <w:rPr>
          <w:lang w:val="fr-FR"/>
        </w:rPr>
        <w:lastRenderedPageBreak/>
        <w:t>7.3</w:t>
      </w:r>
      <w:r w:rsidRPr="008B19FA">
        <w:rPr>
          <w:lang w:val="fr-FR"/>
        </w:rPr>
        <w:tab/>
        <w:t>MCS GW UE initial configuration document</w:t>
      </w:r>
      <w:bookmarkEnd w:id="1316"/>
    </w:p>
    <w:p w14:paraId="49CB53AA" w14:textId="5CC27A84" w:rsidR="00EC0D3E" w:rsidRPr="00986001" w:rsidRDefault="00EC0D3E" w:rsidP="00EC0D3E">
      <w:pPr>
        <w:pStyle w:val="Heading3"/>
      </w:pPr>
      <w:bookmarkStart w:id="1317" w:name="_CR7_3_1"/>
      <w:bookmarkStart w:id="1318" w:name="_Toc162964757"/>
      <w:bookmarkEnd w:id="1317"/>
      <w:r>
        <w:t>7.3.1</w:t>
      </w:r>
      <w:r>
        <w:tab/>
        <w:t>General</w:t>
      </w:r>
      <w:bookmarkEnd w:id="1318"/>
    </w:p>
    <w:p w14:paraId="18558D68" w14:textId="28A47A93" w:rsidR="00EC0D3E" w:rsidRDefault="00EC0D3E" w:rsidP="00EC0D3E">
      <w:pPr>
        <w:pStyle w:val="Heading4"/>
        <w:rPr>
          <w:lang w:val="en-US"/>
        </w:rPr>
      </w:pPr>
      <w:bookmarkStart w:id="1319" w:name="_CR7_3_1_1"/>
      <w:bookmarkStart w:id="1320" w:name="_Toc162964758"/>
      <w:bookmarkEnd w:id="1319"/>
      <w:r>
        <w:rPr>
          <w:lang w:val="en-US"/>
        </w:rPr>
        <w:t>7.3.1.1</w:t>
      </w:r>
      <w:r>
        <w:rPr>
          <w:lang w:val="en-US"/>
        </w:rPr>
        <w:tab/>
        <w:t>Applicability</w:t>
      </w:r>
      <w:bookmarkEnd w:id="1320"/>
    </w:p>
    <w:p w14:paraId="251E90CC" w14:textId="012A8D19" w:rsidR="00EC0D3E" w:rsidRDefault="00EC0D3E" w:rsidP="00EC0D3E">
      <w:pPr>
        <w:rPr>
          <w:lang w:val="en-US"/>
        </w:rPr>
      </w:pPr>
      <w:r w:rsidRPr="004F4983">
        <w:rPr>
          <w:lang w:val="en-US"/>
        </w:rPr>
        <w:t xml:space="preserve">The </w:t>
      </w:r>
      <w:r>
        <w:rPr>
          <w:lang w:val="en-US"/>
        </w:rPr>
        <w:t>MCS GW UE initial configuration</w:t>
      </w:r>
      <w:r w:rsidRPr="004F4983">
        <w:rPr>
          <w:lang w:val="en-US"/>
        </w:rPr>
        <w:t xml:space="preserve"> document is specified in this </w:t>
      </w:r>
      <w:r>
        <w:rPr>
          <w:lang w:val="en-US"/>
        </w:rPr>
        <w:t>clause</w:t>
      </w:r>
      <w:r w:rsidRPr="004F4983">
        <w:rPr>
          <w:lang w:val="en-US"/>
        </w:rPr>
        <w:t xml:space="preserve">. </w:t>
      </w:r>
      <w:r>
        <w:t xml:space="preserve">The MCS GW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rsidR="00D733FF">
        <w:t xml:space="preserve">Annex A.7 </w:t>
      </w:r>
      <w:r>
        <w:t>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rPr>
          <w:lang w:val="en-US"/>
        </w:rPr>
        <w:t xml:space="preserve">The schema definition is provided in </w:t>
      </w:r>
      <w:r w:rsidRPr="00125230">
        <w:rPr>
          <w:lang w:val="en-US"/>
        </w:rPr>
        <w:t>clause 7.</w:t>
      </w:r>
      <w:r w:rsidR="00125230" w:rsidRPr="00125230">
        <w:rPr>
          <w:lang w:val="en-US"/>
        </w:rPr>
        <w:t>3</w:t>
      </w:r>
      <w:r w:rsidRPr="00125230">
        <w:rPr>
          <w:lang w:val="en-US"/>
        </w:rPr>
        <w:t>.2.3.</w:t>
      </w:r>
    </w:p>
    <w:p w14:paraId="20A59690" w14:textId="77777777" w:rsidR="00EC0D3E" w:rsidRDefault="00EC0D3E" w:rsidP="00EC0D3E">
      <w:pPr>
        <w:rPr>
          <w:lang w:val="en-US"/>
        </w:rPr>
      </w:pPr>
      <w:r>
        <w:rPr>
          <w:lang w:val="en-US"/>
        </w:rPr>
        <w:t>An MCS</w:t>
      </w:r>
      <w:r w:rsidRPr="00466E30">
        <w:rPr>
          <w:lang w:val="en-US"/>
        </w:rPr>
        <w:t xml:space="preserve"> </w:t>
      </w:r>
      <w:r>
        <w:rPr>
          <w:lang w:val="en-US"/>
        </w:rPr>
        <w:t xml:space="preserve">GW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MCS UEs taking the role as a MCS GW UE of a mission critical organization or apply to specific MCS GW UEs identified by the optional </w:t>
      </w:r>
      <w:r>
        <w:t>&lt;</w:t>
      </w:r>
      <w:r>
        <w:rPr>
          <w:lang w:val="en-US"/>
        </w:rPr>
        <w:t>mcs-UE-id</w:t>
      </w:r>
      <w:r>
        <w:t>&gt;</w:t>
      </w:r>
      <w:r w:rsidRPr="00AE5736">
        <w:rPr>
          <w:lang w:val="en-US"/>
        </w:rPr>
        <w:t xml:space="preserve"> </w:t>
      </w:r>
      <w:r>
        <w:rPr>
          <w:lang w:val="en-US"/>
        </w:rPr>
        <w:t xml:space="preserve">element. </w:t>
      </w:r>
      <w:r w:rsidRPr="00F873D9">
        <w:rPr>
          <w:lang w:val="en-US"/>
        </w:rPr>
        <w:t xml:space="preserve">If there is no </w:t>
      </w:r>
      <w:r>
        <w:rPr>
          <w:lang w:val="en-US"/>
        </w:rPr>
        <w:t>&lt;mcs</w:t>
      </w:r>
      <w:r w:rsidRPr="00F873D9">
        <w:rPr>
          <w:lang w:val="en-US"/>
        </w:rPr>
        <w:t>-UE-id&gt; element</w:t>
      </w:r>
      <w:r>
        <w:rPr>
          <w:lang w:val="en-US" w:eastAsia="en-GB"/>
        </w:rPr>
        <w:t>,</w:t>
      </w:r>
      <w:r w:rsidRPr="00F873D9">
        <w:rPr>
          <w:lang w:val="en-US"/>
        </w:rPr>
        <w:t xml:space="preserve"> then by default the </w:t>
      </w:r>
      <w:r>
        <w:rPr>
          <w:lang w:val="en-US"/>
        </w:rPr>
        <w:t>MCS GW UE</w:t>
      </w:r>
      <w:r w:rsidRPr="00F873D9">
        <w:rPr>
          <w:lang w:val="en-US"/>
        </w:rPr>
        <w:t xml:space="preserve"> initial configuration document applies to all </w:t>
      </w:r>
      <w:r>
        <w:rPr>
          <w:lang w:val="en-US"/>
        </w:rPr>
        <w:t>MCS GW UE</w:t>
      </w:r>
      <w:r w:rsidRPr="00F873D9">
        <w:rPr>
          <w:lang w:val="en-US"/>
        </w:rPr>
        <w:t xml:space="preserve">s of the mission critical organization. </w:t>
      </w:r>
      <w:r>
        <w:rPr>
          <w:lang w:val="en-US"/>
        </w:rPr>
        <w:t xml:space="preserve">If the MCS GW UE is to be configured with a specific MCS GW UE initial configuration document that document is identified by comparing the instance ID of the MCS GW UE with the criteria in the </w:t>
      </w:r>
      <w:r>
        <w:t>&lt;mcs</w:t>
      </w:r>
      <w:r>
        <w:rPr>
          <w:lang w:val="en-US"/>
        </w:rPr>
        <w:t>-UE-id</w:t>
      </w:r>
      <w:r>
        <w:t>&gt;</w:t>
      </w:r>
      <w:r w:rsidRPr="00AE5736">
        <w:rPr>
          <w:lang w:val="en-US"/>
        </w:rPr>
        <w:t xml:space="preserve"> </w:t>
      </w:r>
      <w:r>
        <w:rPr>
          <w:lang w:val="en-US"/>
        </w:rPr>
        <w:t>element.</w:t>
      </w:r>
    </w:p>
    <w:p w14:paraId="0B8DCB7C" w14:textId="77777777" w:rsidR="00EC0D3E" w:rsidRDefault="00EC0D3E" w:rsidP="00EC0D3E">
      <w:r>
        <w:t>There shall be a MCS</w:t>
      </w:r>
      <w:r w:rsidRPr="002C3AF9">
        <w:t xml:space="preserve"> </w:t>
      </w:r>
      <w:r>
        <w:t xml:space="preserve">GW </w:t>
      </w:r>
      <w:r w:rsidRPr="002C3AF9">
        <w:t xml:space="preserve">UE </w:t>
      </w:r>
      <w:r>
        <w:t xml:space="preserve">initial </w:t>
      </w:r>
      <w:r w:rsidRPr="002C3AF9">
        <w:t xml:space="preserve">configuration document </w:t>
      </w:r>
      <w:r>
        <w:t xml:space="preserve">that </w:t>
      </w:r>
      <w:r w:rsidRPr="002C3AF9">
        <w:t>acts as a template</w:t>
      </w:r>
      <w:r>
        <w:t xml:space="preserve"> and this document</w:t>
      </w:r>
      <w:r w:rsidRPr="002C3AF9">
        <w:t xml:space="preserve"> is referred to as a "master </w:t>
      </w:r>
      <w:r>
        <w:t>MCS</w:t>
      </w:r>
      <w:r w:rsidRPr="002C3AF9">
        <w:t xml:space="preserve"> </w:t>
      </w:r>
      <w:r>
        <w:t xml:space="preserve">GW </w:t>
      </w:r>
      <w:r w:rsidRPr="002C3AF9">
        <w:t xml:space="preserve">UE </w:t>
      </w:r>
      <w:r>
        <w:t>initial</w:t>
      </w:r>
      <w:r w:rsidRPr="002C3AF9">
        <w:t xml:space="preserve"> configuration document</w:t>
      </w:r>
      <w:r>
        <w:t xml:space="preserve">". </w:t>
      </w:r>
      <w:r w:rsidRPr="00F873D9">
        <w:t xml:space="preserve">The master </w:t>
      </w:r>
      <w:r>
        <w:t>MCS</w:t>
      </w:r>
      <w:r w:rsidRPr="00F873D9">
        <w:t xml:space="preserve"> </w:t>
      </w:r>
      <w:r>
        <w:t xml:space="preserve">GW </w:t>
      </w:r>
      <w:r w:rsidRPr="00F873D9">
        <w:t xml:space="preserve">UE initial configuration document is stored in the user directory of that </w:t>
      </w:r>
      <w:r>
        <w:t>MCS</w:t>
      </w:r>
      <w:r w:rsidRPr="00F873D9">
        <w:t xml:space="preserve"> administrator. </w:t>
      </w:r>
    </w:p>
    <w:p w14:paraId="59C41E3A" w14:textId="77777777" w:rsidR="00EC0D3E" w:rsidRDefault="00EC0D3E" w:rsidP="00EC0D3E">
      <w:r w:rsidRPr="00F873D9">
        <w:t xml:space="preserve">For </w:t>
      </w:r>
      <w:r>
        <w:t>MCS</w:t>
      </w:r>
      <w:r w:rsidRPr="00F873D9">
        <w:t xml:space="preserve"> </w:t>
      </w:r>
      <w:r>
        <w:t xml:space="preserve">GW </w:t>
      </w:r>
      <w:r w:rsidRPr="00F873D9">
        <w:t xml:space="preserve">UE initial configuration documents that correspond to a specific </w:t>
      </w:r>
      <w:r>
        <w:t>MCS GW UE</w:t>
      </w:r>
      <w:r w:rsidRPr="00F873D9">
        <w:t xml:space="preserve">, the name of the </w:t>
      </w:r>
      <w:r>
        <w:t>MCS</w:t>
      </w:r>
      <w:r w:rsidRPr="00F873D9">
        <w:t xml:space="preserve"> </w:t>
      </w:r>
      <w:r>
        <w:t xml:space="preserve">GW </w:t>
      </w:r>
      <w:r w:rsidRPr="00F873D9">
        <w:t xml:space="preserve">UE initial configuration document is created from a value defined by the corresponding element that identifies the </w:t>
      </w:r>
      <w:r>
        <w:t>MCS</w:t>
      </w:r>
      <w:r w:rsidRPr="00F873D9">
        <w:t xml:space="preserve"> </w:t>
      </w:r>
      <w:r>
        <w:t xml:space="preserve">GW </w:t>
      </w:r>
      <w:r w:rsidRPr="00F873D9">
        <w:t>UE within the &lt;</w:t>
      </w:r>
      <w:r>
        <w:t>mcs-</w:t>
      </w:r>
      <w:r w:rsidRPr="00F873D9">
        <w:t>UE-id&gt; element. For a master</w:t>
      </w:r>
      <w:r w:rsidRPr="002C3AF9">
        <w:t xml:space="preserve"> </w:t>
      </w:r>
      <w:r>
        <w:t>MCS</w:t>
      </w:r>
      <w:r w:rsidRPr="002C3AF9">
        <w:t xml:space="preserve"> </w:t>
      </w:r>
      <w:r>
        <w:t xml:space="preserve">GW </w:t>
      </w:r>
      <w:r w:rsidRPr="002C3AF9">
        <w:t>UE initial configuration document that does not contain a &lt;</w:t>
      </w:r>
      <w:r>
        <w:t>mcs</w:t>
      </w:r>
      <w:r w:rsidRPr="002C3AF9">
        <w:t xml:space="preserve">-UE-id&gt; element, the name of the </w:t>
      </w:r>
      <w:r>
        <w:t>MCS</w:t>
      </w:r>
      <w:r w:rsidRPr="002C3AF9">
        <w:t xml:space="preserve"> </w:t>
      </w:r>
      <w:r>
        <w:t xml:space="preserve">GW </w:t>
      </w:r>
      <w:r w:rsidRPr="002C3AF9">
        <w:t>UE initial configuration document is "DEFAULT-MC</w:t>
      </w:r>
      <w:r>
        <w:t>S-GW-UE</w:t>
      </w:r>
      <w:r w:rsidRPr="002C3AF9">
        <w:t>-</w:t>
      </w:r>
      <w:r>
        <w:t>INITIAL</w:t>
      </w:r>
      <w:r w:rsidRPr="002C3AF9">
        <w:t>.xml".</w:t>
      </w:r>
    </w:p>
    <w:p w14:paraId="53C86A2A" w14:textId="45651358" w:rsidR="00EC0D3E" w:rsidRDefault="00EC0D3E" w:rsidP="00EC0D3E">
      <w:pPr>
        <w:pStyle w:val="Heading4"/>
      </w:pPr>
      <w:bookmarkStart w:id="1321" w:name="_CR7_3_1_2"/>
      <w:bookmarkStart w:id="1322" w:name="_Toc162964759"/>
      <w:bookmarkEnd w:id="1321"/>
      <w:r>
        <w:t>7.3.1.2</w:t>
      </w:r>
      <w:r>
        <w:tab/>
        <w:t>MCS GW UE access to MCS GW UE initial configuration documents</w:t>
      </w:r>
      <w:bookmarkEnd w:id="1322"/>
    </w:p>
    <w:p w14:paraId="4A9DB7F5" w14:textId="77777777" w:rsidR="00EC0D3E" w:rsidRDefault="00EC0D3E" w:rsidP="00EC0D3E">
      <w:pPr>
        <w:tabs>
          <w:tab w:val="left" w:pos="6048"/>
        </w:tabs>
      </w:pPr>
      <w:r>
        <w:t xml:space="preserve">The MCS GW UE initial configuration documents of an MCS GW UE are contained as "XDM collections" in the user's directory of the users tree, in accordance with OMA OMA-TS-XDM_Core-V2_1-20120403-A [2]. In this case, the term "user" in the XCAP sense </w:t>
      </w:r>
      <w:r>
        <w:rPr>
          <w:lang w:eastAsia="en-GB"/>
        </w:rPr>
        <w:t>refers to the UE-id.</w:t>
      </w:r>
    </w:p>
    <w:p w14:paraId="1FA6FEA8" w14:textId="77777777" w:rsidR="00EC0D3E" w:rsidRDefault="00EC0D3E" w:rsidP="00EC0D3E">
      <w:pPr>
        <w:tabs>
          <w:tab w:val="left" w:pos="6048"/>
        </w:tabs>
      </w:pPr>
      <w:r>
        <w:t xml:space="preserve">The MCS GW UE initial configuration document is accessed using the same XCAP URI, regardless of whether the MCS GW UE has a specific MCS GW UE initial configuration document configured or the master MCS GW UE initial configuration document applies. The CMS shall generate the UE's MCS GW UE initial configuration document from the master MCS GW UE initial configuration document if the MCS administrator did not provision a specific MCS GW UE initial configuration document. In this generated document, the &lt;mcs-UE-id&gt; element shall be set to the MCS GW UE ID. The UE's MCS GW UE initial configuration document shall always be stored </w:t>
      </w:r>
      <w:r>
        <w:rPr>
          <w:lang w:eastAsia="en-GB"/>
        </w:rPr>
        <w:t>with</w:t>
      </w:r>
      <w:r>
        <w:t xml:space="preserve"> the filename corresponding to the UE's MCS GW UE ID under the users directory in the users tree.</w:t>
      </w:r>
    </w:p>
    <w:p w14:paraId="648445E6" w14:textId="77777777" w:rsidR="00EC0D3E" w:rsidRDefault="00EC0D3E" w:rsidP="00EC0D3E">
      <w:pPr>
        <w:tabs>
          <w:tab w:val="left" w:pos="6048"/>
        </w:tabs>
      </w:pPr>
      <w:r>
        <w:t xml:space="preserve">The XCAP URI used by the MCS GW </w:t>
      </w:r>
      <w:r w:rsidRPr="00BE5B7E">
        <w:t>client</w:t>
      </w:r>
      <w:r>
        <w:t xml:space="preserve"> to access the UE's MCS GW UE initial configuration document shall be</w:t>
      </w:r>
      <w:r>
        <w:br/>
      </w:r>
      <w:r>
        <w:rPr>
          <w:i/>
          <w:szCs w:val="16"/>
        </w:rPr>
        <w:t>CMSXCAPROOTURI/org.3gpp.mcptt.gw-ue-init-config</w:t>
      </w:r>
      <w:r>
        <w:rPr>
          <w:rFonts w:eastAsia="SimSun"/>
          <w:i/>
          <w:szCs w:val="16"/>
          <w:lang w:val="en-US" w:eastAsia="en-GB"/>
        </w:rPr>
        <w:t>/users/sip:MCSGWUEID/MCSGWUEID</w:t>
      </w:r>
    </w:p>
    <w:p w14:paraId="417A84B6" w14:textId="49C3430A" w:rsidR="00EC0D3E" w:rsidRDefault="00EC0D3E" w:rsidP="00EC0D3E">
      <w:pPr>
        <w:pStyle w:val="Heading3"/>
      </w:pPr>
      <w:bookmarkStart w:id="1323" w:name="_CR7_3_2"/>
      <w:bookmarkStart w:id="1324" w:name="_Toc162964760"/>
      <w:bookmarkEnd w:id="1323"/>
      <w:r>
        <w:t>7.3.2</w:t>
      </w:r>
      <w:r>
        <w:tab/>
        <w:t>C</w:t>
      </w:r>
      <w:r w:rsidRPr="00986001">
        <w:t>oding</w:t>
      </w:r>
      <w:bookmarkEnd w:id="1324"/>
    </w:p>
    <w:p w14:paraId="14421323" w14:textId="6F787BE1" w:rsidR="00EC0D3E" w:rsidRPr="0019247C" w:rsidRDefault="00EC0D3E" w:rsidP="00EC0D3E">
      <w:pPr>
        <w:pStyle w:val="Heading4"/>
      </w:pPr>
      <w:bookmarkStart w:id="1325" w:name="_CR7_3_2_1"/>
      <w:bookmarkStart w:id="1326" w:name="_Toc162964761"/>
      <w:bookmarkEnd w:id="1325"/>
      <w:r>
        <w:t>7.3.2.1</w:t>
      </w:r>
      <w:r>
        <w:tab/>
        <w:t>Structure</w:t>
      </w:r>
      <w:bookmarkEnd w:id="1326"/>
    </w:p>
    <w:p w14:paraId="45E4D119" w14:textId="77777777" w:rsidR="00EC0D3E" w:rsidRPr="00466E30" w:rsidRDefault="00EC0D3E" w:rsidP="00EC0D3E">
      <w:r w:rsidRPr="00466E30">
        <w:rPr>
          <w:lang w:val="en-US"/>
        </w:rPr>
        <w:t xml:space="preserve">The </w:t>
      </w:r>
      <w:r>
        <w:rPr>
          <w:lang w:val="en-US"/>
        </w:rPr>
        <w:t>MCS</w:t>
      </w:r>
      <w:r w:rsidRPr="00466E30">
        <w:rPr>
          <w:lang w:val="en-US"/>
        </w:rPr>
        <w:t xml:space="preserve"> </w:t>
      </w:r>
      <w:r>
        <w:rPr>
          <w:lang w:val="en-US"/>
        </w:rPr>
        <w:t xml:space="preserve">GW </w:t>
      </w:r>
      <w:r w:rsidRPr="00466E30">
        <w:rPr>
          <w:lang w:val="en-US"/>
        </w:rPr>
        <w:t xml:space="preserve">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76368C70" w14:textId="77777777" w:rsidR="00EC0D3E" w:rsidRPr="00466E30" w:rsidRDefault="00EC0D3E" w:rsidP="00EC0D3E">
      <w:pPr>
        <w:rPr>
          <w:lang w:val="en-US"/>
        </w:rPr>
      </w:pPr>
      <w:r w:rsidRPr="00466E30">
        <w:rPr>
          <w:lang w:val="en-US"/>
        </w:rPr>
        <w:t>The &lt;mc</w:t>
      </w:r>
      <w:r>
        <w:rPr>
          <w:lang w:val="en-US"/>
        </w:rPr>
        <w:t>s</w:t>
      </w:r>
      <w:r w:rsidRPr="00466E30">
        <w:rPr>
          <w:lang w:val="en-US"/>
        </w:rPr>
        <w:t>-</w:t>
      </w:r>
      <w:r>
        <w:rPr>
          <w:lang w:val="en-US"/>
        </w:rPr>
        <w:t>gw-</w:t>
      </w:r>
      <w:r w:rsidRPr="00466E30">
        <w:rPr>
          <w:lang w:val="en-US"/>
        </w:rPr>
        <w:t>UE-</w:t>
      </w:r>
      <w:r>
        <w:rPr>
          <w:lang w:val="en-US"/>
        </w:rPr>
        <w:t>initial-</w:t>
      </w:r>
      <w:r w:rsidRPr="00466E30">
        <w:rPr>
          <w:lang w:val="en-US"/>
        </w:rPr>
        <w:t>configuration&gt; document:</w:t>
      </w:r>
    </w:p>
    <w:p w14:paraId="25B69528" w14:textId="77777777" w:rsidR="00EC0D3E" w:rsidRDefault="00EC0D3E" w:rsidP="00EC0D3E">
      <w:pPr>
        <w:pStyle w:val="B1"/>
        <w:rPr>
          <w:lang w:val="en-US"/>
        </w:rPr>
      </w:pPr>
      <w:r>
        <w:rPr>
          <w:lang w:val="en-US"/>
        </w:rPr>
        <w:t>1)</w:t>
      </w:r>
      <w:r>
        <w:rPr>
          <w:lang w:val="en-US"/>
        </w:rPr>
        <w:tab/>
        <w:t>shall include a "domain" attribute;</w:t>
      </w:r>
    </w:p>
    <w:p w14:paraId="6884EBBB" w14:textId="77777777" w:rsidR="00EC0D3E" w:rsidRDefault="00EC0D3E" w:rsidP="00EC0D3E">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mcs-UE-id</w:t>
      </w:r>
      <w:r>
        <w:t>&gt;</w:t>
      </w:r>
      <w:r w:rsidRPr="00AE5736">
        <w:rPr>
          <w:lang w:val="en-US"/>
        </w:rPr>
        <w:t xml:space="preserve"> </w:t>
      </w:r>
      <w:r>
        <w:rPr>
          <w:lang w:val="en-US"/>
        </w:rPr>
        <w:t>element;</w:t>
      </w:r>
    </w:p>
    <w:p w14:paraId="4E545AB8" w14:textId="77777777" w:rsidR="00EC0D3E" w:rsidRDefault="00EC0D3E" w:rsidP="00EC0D3E">
      <w:pPr>
        <w:pStyle w:val="B1"/>
        <w:rPr>
          <w:lang w:val="en-US"/>
        </w:rPr>
      </w:pPr>
      <w:r>
        <w:rPr>
          <w:lang w:val="en-US"/>
        </w:rPr>
        <w:t>3)</w:t>
      </w:r>
      <w:r>
        <w:rPr>
          <w:lang w:val="en-US"/>
        </w:rPr>
        <w:tab/>
        <w:t>may include a &lt;name&gt; element;</w:t>
      </w:r>
    </w:p>
    <w:p w14:paraId="1529335E" w14:textId="77777777" w:rsidR="00EC0D3E" w:rsidRDefault="00EC0D3E" w:rsidP="00EC0D3E">
      <w:pPr>
        <w:pStyle w:val="B1"/>
        <w:rPr>
          <w:lang w:val="en-US"/>
        </w:rPr>
      </w:pPr>
      <w:r>
        <w:rPr>
          <w:lang w:val="en-US"/>
        </w:rPr>
        <w:t>4)</w:t>
      </w:r>
      <w:r>
        <w:rPr>
          <w:lang w:val="en-US"/>
        </w:rPr>
        <w:tab/>
        <w:t>may include a &lt;gw-mcptt-id-list&gt; element;</w:t>
      </w:r>
    </w:p>
    <w:p w14:paraId="68A44D8D" w14:textId="77777777" w:rsidR="00EC0D3E" w:rsidRDefault="00EC0D3E" w:rsidP="00EC0D3E">
      <w:pPr>
        <w:pStyle w:val="B1"/>
        <w:rPr>
          <w:lang w:val="en-US"/>
        </w:rPr>
      </w:pPr>
      <w:r>
        <w:rPr>
          <w:lang w:val="en-US"/>
        </w:rPr>
        <w:t>5)</w:t>
      </w:r>
      <w:r>
        <w:rPr>
          <w:lang w:val="en-US"/>
        </w:rPr>
        <w:tab/>
        <w:t>may include a &lt;gw-mcvideo-id-list&gt; element;</w:t>
      </w:r>
    </w:p>
    <w:p w14:paraId="0240011A" w14:textId="77777777" w:rsidR="00EC0D3E" w:rsidRDefault="00EC0D3E" w:rsidP="00EC0D3E">
      <w:pPr>
        <w:pStyle w:val="B1"/>
        <w:rPr>
          <w:lang w:val="en-US"/>
        </w:rPr>
      </w:pPr>
      <w:r>
        <w:rPr>
          <w:lang w:val="en-US"/>
        </w:rPr>
        <w:lastRenderedPageBreak/>
        <w:t>6 ) may include a &lt;gw-mcdata-id-list&gt; element;</w:t>
      </w:r>
    </w:p>
    <w:p w14:paraId="6C7704FB" w14:textId="77777777" w:rsidR="00EC0D3E" w:rsidRDefault="00EC0D3E" w:rsidP="00EC0D3E">
      <w:pPr>
        <w:pStyle w:val="B1"/>
        <w:rPr>
          <w:lang w:val="en-US"/>
        </w:rPr>
      </w:pPr>
      <w:r>
        <w:rPr>
          <w:lang w:val="en-US"/>
        </w:rPr>
        <w:t>7)</w:t>
      </w:r>
      <w:r w:rsidRPr="00466E30">
        <w:rPr>
          <w:lang w:val="en-US"/>
        </w:rPr>
        <w:tab/>
        <w:t>may include any other attribute for the purposes of extensibility</w:t>
      </w:r>
      <w:r>
        <w:rPr>
          <w:lang w:val="en-US"/>
        </w:rPr>
        <w:t>; and</w:t>
      </w:r>
    </w:p>
    <w:p w14:paraId="2D06F66A" w14:textId="77777777" w:rsidR="00EC0D3E" w:rsidRPr="00466E30" w:rsidRDefault="00EC0D3E" w:rsidP="00EC0D3E">
      <w:pPr>
        <w:pStyle w:val="B1"/>
        <w:rPr>
          <w:lang w:val="en-US"/>
        </w:rPr>
      </w:pPr>
      <w:r>
        <w:rPr>
          <w:lang w:val="en-US"/>
        </w:rPr>
        <w:t>8)</w:t>
      </w:r>
      <w:r>
        <w:rPr>
          <w:lang w:val="en-US"/>
        </w:rPr>
        <w:tab/>
        <w:t>may include an &lt;anyExt&gt; element for the purposes of extensibility.</w:t>
      </w:r>
    </w:p>
    <w:p w14:paraId="7F281A32" w14:textId="77777777" w:rsidR="00EC0D3E" w:rsidRPr="00F873D9" w:rsidRDefault="00EC0D3E" w:rsidP="00EC0D3E">
      <w:pPr>
        <w:rPr>
          <w:lang w:val="en-US"/>
        </w:rPr>
      </w:pPr>
      <w:r>
        <w:rPr>
          <w:lang w:val="en-US"/>
        </w:rPr>
        <w:t>The &lt;mcs-UE-id&gt; element</w:t>
      </w:r>
      <w:r w:rsidRPr="00F873D9">
        <w:rPr>
          <w:lang w:val="en-US"/>
        </w:rPr>
        <w:t>:</w:t>
      </w:r>
    </w:p>
    <w:p w14:paraId="4081DA43" w14:textId="77777777" w:rsidR="00EC0D3E" w:rsidRPr="00F873D9" w:rsidRDefault="00EC0D3E" w:rsidP="00EC0D3E">
      <w:pPr>
        <w:pStyle w:val="B1"/>
        <w:rPr>
          <w:lang w:val="en-US"/>
        </w:rPr>
      </w:pPr>
      <w:r w:rsidRPr="00F873D9">
        <w:rPr>
          <w:lang w:val="en-US"/>
        </w:rPr>
        <w:t>1)</w:t>
      </w:r>
      <w:r w:rsidRPr="00F873D9">
        <w:rPr>
          <w:lang w:val="en-US"/>
        </w:rPr>
        <w:tab/>
        <w:t xml:space="preserve">may </w:t>
      </w:r>
      <w:r w:rsidRPr="00466E30">
        <w:rPr>
          <w:lang w:val="en-US"/>
        </w:rPr>
        <w:t xml:space="preserve">include </w:t>
      </w:r>
      <w:r w:rsidRPr="00F873D9">
        <w:rPr>
          <w:lang w:val="en-US"/>
        </w:rPr>
        <w:t xml:space="preserve">a list of &lt;Instance-ID-URN&gt; elements; and </w:t>
      </w:r>
    </w:p>
    <w:p w14:paraId="509F1DF9" w14:textId="77777777" w:rsidR="00EC0D3E" w:rsidRPr="00F873D9" w:rsidRDefault="00EC0D3E" w:rsidP="00EC0D3E">
      <w:pPr>
        <w:pStyle w:val="B1"/>
        <w:rPr>
          <w:lang w:val="en-US"/>
        </w:rPr>
      </w:pPr>
      <w:r w:rsidRPr="00F873D9">
        <w:rPr>
          <w:lang w:val="en-US"/>
        </w:rPr>
        <w:t>2)</w:t>
      </w:r>
      <w:r w:rsidRPr="00F873D9">
        <w:rPr>
          <w:lang w:val="en-US"/>
        </w:rPr>
        <w:tab/>
        <w:t xml:space="preserve">may </w:t>
      </w:r>
      <w:r w:rsidRPr="00466E30">
        <w:rPr>
          <w:lang w:val="en-US"/>
        </w:rPr>
        <w:t xml:space="preserve">include </w:t>
      </w:r>
      <w:r w:rsidRPr="00F873D9">
        <w:rPr>
          <w:lang w:val="en-US"/>
        </w:rPr>
        <w:t>a list of &lt;IMEI-range&gt; elements.</w:t>
      </w:r>
    </w:p>
    <w:p w14:paraId="034DA6F0" w14:textId="77777777" w:rsidR="00EC0D3E" w:rsidRPr="00F873D9" w:rsidRDefault="00EC0D3E" w:rsidP="00EC0D3E">
      <w:pPr>
        <w:rPr>
          <w:lang w:val="en-US"/>
        </w:rPr>
      </w:pPr>
      <w:r w:rsidRPr="00F873D9">
        <w:rPr>
          <w:lang w:val="en-US"/>
        </w:rPr>
        <w:t>The &lt;IMEI-range&gt; element:</w:t>
      </w:r>
    </w:p>
    <w:p w14:paraId="5509F19E" w14:textId="77777777" w:rsidR="00EC0D3E" w:rsidRPr="00F873D9" w:rsidRDefault="00EC0D3E" w:rsidP="00EC0D3E">
      <w:pPr>
        <w:pStyle w:val="B1"/>
        <w:rPr>
          <w:lang w:val="en-US"/>
        </w:rPr>
      </w:pPr>
      <w:r w:rsidRPr="00F873D9">
        <w:rPr>
          <w:lang w:val="en-US"/>
        </w:rPr>
        <w:t>1)</w:t>
      </w:r>
      <w:r w:rsidRPr="00F873D9">
        <w:rPr>
          <w:lang w:val="en-US"/>
        </w:rPr>
        <w:tab/>
        <w:t xml:space="preserve">shall </w:t>
      </w:r>
      <w:r w:rsidRPr="00466E30">
        <w:rPr>
          <w:lang w:val="en-US"/>
        </w:rPr>
        <w:t xml:space="preserve">include </w:t>
      </w:r>
      <w:r w:rsidRPr="00F873D9">
        <w:rPr>
          <w:lang w:val="en-US"/>
        </w:rPr>
        <w:t>a &lt;TAC&gt; element;</w:t>
      </w:r>
    </w:p>
    <w:p w14:paraId="79872F96" w14:textId="77777777" w:rsidR="00EC0D3E" w:rsidRPr="00F873D9" w:rsidRDefault="00EC0D3E" w:rsidP="00EC0D3E">
      <w:pPr>
        <w:pStyle w:val="B1"/>
        <w:rPr>
          <w:lang w:val="en-US"/>
        </w:rPr>
      </w:pPr>
      <w:r w:rsidRPr="00F873D9">
        <w:rPr>
          <w:lang w:val="en-US"/>
        </w:rPr>
        <w:t>2)</w:t>
      </w:r>
      <w:r w:rsidRPr="00F873D9">
        <w:rPr>
          <w:lang w:val="en-US"/>
        </w:rPr>
        <w:tab/>
        <w:t xml:space="preserve">may </w:t>
      </w:r>
      <w:r w:rsidRPr="00466E30">
        <w:rPr>
          <w:lang w:val="en-US"/>
        </w:rPr>
        <w:t xml:space="preserve">include </w:t>
      </w:r>
      <w:r w:rsidRPr="00F873D9">
        <w:rPr>
          <w:lang w:val="en-US"/>
        </w:rPr>
        <w:t>a list of &lt;SNR&gt; elements; and</w:t>
      </w:r>
    </w:p>
    <w:p w14:paraId="523981A1" w14:textId="77777777" w:rsidR="00EC0D3E" w:rsidRPr="00F873D9" w:rsidRDefault="00EC0D3E" w:rsidP="00EC0D3E">
      <w:pPr>
        <w:pStyle w:val="B1"/>
        <w:rPr>
          <w:lang w:val="en-US"/>
        </w:rPr>
      </w:pPr>
      <w:r w:rsidRPr="00F873D9">
        <w:rPr>
          <w:lang w:val="en-US"/>
        </w:rPr>
        <w:t>3)</w:t>
      </w:r>
      <w:r w:rsidRPr="00F873D9">
        <w:rPr>
          <w:lang w:val="en-US"/>
        </w:rPr>
        <w:tab/>
        <w:t xml:space="preserve">may </w:t>
      </w:r>
      <w:r w:rsidRPr="00466E30">
        <w:rPr>
          <w:lang w:val="en-US"/>
        </w:rPr>
        <w:t xml:space="preserve">include </w:t>
      </w:r>
      <w:r w:rsidRPr="00F873D9">
        <w:rPr>
          <w:lang w:val="en-US"/>
        </w:rPr>
        <w:t>&lt;SNR-range&gt; element.</w:t>
      </w:r>
    </w:p>
    <w:p w14:paraId="032EEC50" w14:textId="77777777" w:rsidR="00EC0D3E" w:rsidRPr="00F873D9" w:rsidRDefault="00EC0D3E" w:rsidP="00EC0D3E">
      <w:pPr>
        <w:rPr>
          <w:lang w:val="en-US"/>
        </w:rPr>
      </w:pPr>
      <w:r w:rsidRPr="00F873D9">
        <w:rPr>
          <w:lang w:val="en-US"/>
        </w:rPr>
        <w:t>The &lt;SNR-range&gt; element:</w:t>
      </w:r>
    </w:p>
    <w:p w14:paraId="3A2C5EFA" w14:textId="77777777" w:rsidR="00EC0D3E" w:rsidRPr="00F873D9" w:rsidRDefault="00EC0D3E" w:rsidP="00EC0D3E">
      <w:pPr>
        <w:pStyle w:val="B1"/>
        <w:rPr>
          <w:lang w:val="en-US"/>
        </w:rPr>
      </w:pPr>
      <w:r w:rsidRPr="00F873D9">
        <w:rPr>
          <w:lang w:val="en-US"/>
        </w:rPr>
        <w:t>1)</w:t>
      </w:r>
      <w:r w:rsidRPr="00F873D9">
        <w:rPr>
          <w:lang w:val="en-US"/>
        </w:rPr>
        <w:tab/>
        <w:t xml:space="preserve">shall </w:t>
      </w:r>
      <w:r w:rsidRPr="00466E30">
        <w:rPr>
          <w:lang w:val="en-US"/>
        </w:rPr>
        <w:t xml:space="preserve">include </w:t>
      </w:r>
      <w:r w:rsidRPr="00F873D9">
        <w:rPr>
          <w:lang w:val="en-US"/>
        </w:rPr>
        <w:t>a &lt;Low-SNR&gt; element; and</w:t>
      </w:r>
    </w:p>
    <w:p w14:paraId="53447337" w14:textId="77777777" w:rsidR="00EC0D3E" w:rsidRDefault="00EC0D3E" w:rsidP="00EC0D3E">
      <w:pPr>
        <w:pStyle w:val="B1"/>
        <w:rPr>
          <w:lang w:val="en-US"/>
        </w:rPr>
      </w:pPr>
      <w:r w:rsidRPr="00F873D9">
        <w:rPr>
          <w:lang w:val="en-US"/>
        </w:rPr>
        <w:t>2)</w:t>
      </w:r>
      <w:r w:rsidRPr="00F873D9">
        <w:rPr>
          <w:lang w:val="en-US"/>
        </w:rPr>
        <w:tab/>
        <w:t xml:space="preserve">shall </w:t>
      </w:r>
      <w:r w:rsidRPr="00466E30">
        <w:rPr>
          <w:lang w:val="en-US"/>
        </w:rPr>
        <w:t xml:space="preserve">include </w:t>
      </w:r>
      <w:r w:rsidRPr="00F873D9">
        <w:rPr>
          <w:lang w:val="en-US"/>
        </w:rPr>
        <w:t>a &lt;High-SNR&gt; element</w:t>
      </w:r>
      <w:r>
        <w:rPr>
          <w:lang w:val="en-US"/>
        </w:rPr>
        <w:t>.</w:t>
      </w:r>
    </w:p>
    <w:p w14:paraId="0404E006" w14:textId="49AF4AC6" w:rsidR="00EC0D3E" w:rsidRPr="000B2651" w:rsidRDefault="00EC0D3E" w:rsidP="00EC0D3E">
      <w:pPr>
        <w:pStyle w:val="Heading4"/>
      </w:pPr>
      <w:bookmarkStart w:id="1327" w:name="_CR7_3_2_2"/>
      <w:bookmarkStart w:id="1328" w:name="_Toc162964762"/>
      <w:bookmarkEnd w:id="1327"/>
      <w:r w:rsidRPr="000B2651">
        <w:t>7.</w:t>
      </w:r>
      <w:r>
        <w:t>3</w:t>
      </w:r>
      <w:r w:rsidRPr="000B2651">
        <w:t>.2.2</w:t>
      </w:r>
      <w:r w:rsidRPr="000B2651">
        <w:tab/>
        <w:t>Application Unique ID</w:t>
      </w:r>
      <w:bookmarkEnd w:id="1328"/>
    </w:p>
    <w:p w14:paraId="4A12EDE4" w14:textId="77777777" w:rsidR="00EC0D3E" w:rsidRPr="000B2651" w:rsidRDefault="00EC0D3E" w:rsidP="00EC0D3E">
      <w:r w:rsidRPr="000B2651">
        <w:t>The AUID shall be set to "org.3gpp.mcptt</w:t>
      </w:r>
      <w:r>
        <w:t>.gw-ue-init-config</w:t>
      </w:r>
      <w:r w:rsidRPr="000B2651">
        <w:t>".</w:t>
      </w:r>
    </w:p>
    <w:p w14:paraId="533D2802" w14:textId="06BC173A" w:rsidR="00EC0D3E" w:rsidRPr="00F70427" w:rsidRDefault="00EC0D3E" w:rsidP="00EC0D3E">
      <w:pPr>
        <w:pStyle w:val="Heading4"/>
      </w:pPr>
      <w:bookmarkStart w:id="1329" w:name="_CR7_3_2_3"/>
      <w:bookmarkStart w:id="1330" w:name="_Toc162964763"/>
      <w:bookmarkEnd w:id="1329"/>
      <w:r w:rsidRPr="00F70427">
        <w:t>7.</w:t>
      </w:r>
      <w:r>
        <w:t>3</w:t>
      </w:r>
      <w:r w:rsidRPr="00F70427">
        <w:t>.2.3</w:t>
      </w:r>
      <w:r w:rsidRPr="00F70427">
        <w:tab/>
        <w:t>XML Schema</w:t>
      </w:r>
      <w:bookmarkEnd w:id="1330"/>
    </w:p>
    <w:p w14:paraId="6C34A8F2" w14:textId="77777777" w:rsidR="00EC0D3E" w:rsidRDefault="00EC0D3E" w:rsidP="00EC0D3E">
      <w:pPr>
        <w:pStyle w:val="PL"/>
        <w:ind w:left="284"/>
      </w:pPr>
      <w:r>
        <w:t>&lt;?xml version="1.0" encoding="UTF-8"?&gt;</w:t>
      </w:r>
    </w:p>
    <w:p w14:paraId="3B422C0C" w14:textId="77777777" w:rsidR="00EC0D3E" w:rsidRDefault="00EC0D3E" w:rsidP="00EC0D3E">
      <w:pPr>
        <w:pStyle w:val="PL"/>
        <w:ind w:left="284"/>
      </w:pPr>
      <w:r>
        <w:t>&lt;xs:schema targetNamespace="urn:3gpp:ns:gwUEinitConfig:1.0" xmlns:mcsgw="urn:3gpp:ns:gwUEinitConfig:1.0" xmlns:xs="http://www.w3.org/2001/XMLSchema" elementFormDefault="qualified" attributeFormDefault="unqualified"&gt;</w:t>
      </w:r>
    </w:p>
    <w:p w14:paraId="74A0A3FE" w14:textId="77777777" w:rsidR="00EC0D3E" w:rsidRPr="008B19FA" w:rsidRDefault="00EC0D3E" w:rsidP="00EC0D3E">
      <w:pPr>
        <w:pStyle w:val="PL"/>
        <w:ind w:left="284"/>
        <w:rPr>
          <w:lang w:val="fr-FR"/>
        </w:rPr>
      </w:pPr>
      <w:r>
        <w:tab/>
      </w:r>
      <w:r w:rsidRPr="008B19FA">
        <w:rPr>
          <w:lang w:val="fr-FR"/>
        </w:rPr>
        <w:t>&lt;xs:import namespace="http://www.w3.org/XML/1998/namespace" schemaLocation="http://www.w3.org/2001/xml.xsd"/&gt;</w:t>
      </w:r>
    </w:p>
    <w:p w14:paraId="51C04D18" w14:textId="77777777" w:rsidR="00EC0D3E" w:rsidRDefault="00EC0D3E" w:rsidP="00EC0D3E">
      <w:pPr>
        <w:pStyle w:val="PL"/>
        <w:ind w:left="284"/>
      </w:pPr>
      <w:r w:rsidRPr="008B19FA">
        <w:rPr>
          <w:lang w:val="fr-FR"/>
        </w:rPr>
        <w:tab/>
      </w:r>
      <w:r>
        <w:t>&lt;xs:element name="mcs-gw-UE-initial-configuration"&gt;</w:t>
      </w:r>
    </w:p>
    <w:p w14:paraId="595A7B71" w14:textId="77777777" w:rsidR="00EC0D3E" w:rsidRDefault="00EC0D3E" w:rsidP="00EC0D3E">
      <w:pPr>
        <w:pStyle w:val="PL"/>
        <w:ind w:left="284"/>
      </w:pPr>
      <w:r>
        <w:tab/>
      </w:r>
      <w:r>
        <w:tab/>
        <w:t>&lt;xs:complexType&gt;</w:t>
      </w:r>
    </w:p>
    <w:p w14:paraId="7F3E8333" w14:textId="77777777" w:rsidR="00EC0D3E" w:rsidRDefault="00EC0D3E" w:rsidP="00EC0D3E">
      <w:pPr>
        <w:pStyle w:val="PL"/>
        <w:ind w:left="284"/>
      </w:pPr>
      <w:r>
        <w:tab/>
      </w:r>
      <w:r>
        <w:tab/>
      </w:r>
      <w:r>
        <w:tab/>
        <w:t>&lt;xs:choice minOccurs="0" maxOccurs="unbounded"&gt;</w:t>
      </w:r>
    </w:p>
    <w:p w14:paraId="1C3C43F9" w14:textId="77777777" w:rsidR="00EC0D3E" w:rsidRDefault="00EC0D3E" w:rsidP="00EC0D3E">
      <w:pPr>
        <w:pStyle w:val="PL"/>
        <w:ind w:left="284"/>
      </w:pPr>
      <w:r>
        <w:tab/>
      </w:r>
      <w:r>
        <w:tab/>
      </w:r>
      <w:r>
        <w:tab/>
      </w:r>
      <w:r>
        <w:tab/>
        <w:t>&lt;xs:element name="mcs-UE-id" type="mcsgw:MCUEIDType"/&gt;</w:t>
      </w:r>
    </w:p>
    <w:p w14:paraId="4F087874" w14:textId="77777777" w:rsidR="00EC0D3E" w:rsidRDefault="00EC0D3E" w:rsidP="00EC0D3E">
      <w:pPr>
        <w:pStyle w:val="PL"/>
        <w:ind w:left="284"/>
      </w:pPr>
      <w:r>
        <w:tab/>
      </w:r>
      <w:r>
        <w:tab/>
      </w:r>
      <w:r>
        <w:tab/>
      </w:r>
      <w:r>
        <w:tab/>
        <w:t>&lt;xs:element name="name" type="mcsgw:NameType"/&gt;</w:t>
      </w:r>
    </w:p>
    <w:p w14:paraId="1301E18B" w14:textId="77777777" w:rsidR="00EC0D3E" w:rsidRDefault="00EC0D3E" w:rsidP="00EC0D3E">
      <w:pPr>
        <w:pStyle w:val="PL"/>
        <w:ind w:left="284"/>
      </w:pPr>
      <w:r>
        <w:tab/>
      </w:r>
      <w:r>
        <w:tab/>
      </w:r>
      <w:r>
        <w:tab/>
      </w:r>
      <w:r>
        <w:tab/>
        <w:t>&lt;xs:element name="gw-mcptt-id-list" type="mcsgw:UriListType"/&gt;</w:t>
      </w:r>
    </w:p>
    <w:p w14:paraId="4A365E72" w14:textId="77777777" w:rsidR="00EC0D3E" w:rsidRDefault="00EC0D3E" w:rsidP="00EC0D3E">
      <w:pPr>
        <w:pStyle w:val="PL"/>
        <w:ind w:left="284"/>
      </w:pPr>
      <w:r>
        <w:tab/>
      </w:r>
      <w:r>
        <w:tab/>
      </w:r>
      <w:r>
        <w:tab/>
      </w:r>
      <w:r>
        <w:tab/>
        <w:t>&lt;xs:element name="gw-mcvideo-id-list" type="mcsgw:UriListType"/&gt;</w:t>
      </w:r>
    </w:p>
    <w:p w14:paraId="22D22A29" w14:textId="77777777" w:rsidR="00EC0D3E" w:rsidRDefault="00EC0D3E" w:rsidP="00EC0D3E">
      <w:pPr>
        <w:pStyle w:val="PL"/>
        <w:ind w:left="284"/>
      </w:pPr>
      <w:r>
        <w:tab/>
      </w:r>
      <w:r>
        <w:tab/>
      </w:r>
      <w:r>
        <w:tab/>
      </w:r>
      <w:r>
        <w:tab/>
        <w:t>&lt;xs:element name="gw-mcdata-id-list" type="mcsgw:UriListType"/&gt;</w:t>
      </w:r>
    </w:p>
    <w:p w14:paraId="73A82C33" w14:textId="77777777" w:rsidR="00EC0D3E" w:rsidRDefault="00EC0D3E" w:rsidP="00EC0D3E">
      <w:pPr>
        <w:pStyle w:val="PL"/>
        <w:ind w:left="284"/>
      </w:pPr>
      <w:r>
        <w:tab/>
      </w:r>
      <w:r>
        <w:tab/>
      </w:r>
      <w:r>
        <w:tab/>
      </w:r>
      <w:r>
        <w:tab/>
        <w:t>&lt;xs:element name="anyExt" type="mcsgw:anyExtType"/&gt;</w:t>
      </w:r>
    </w:p>
    <w:p w14:paraId="15B4A168" w14:textId="77777777" w:rsidR="00EC0D3E" w:rsidRDefault="00EC0D3E" w:rsidP="00EC0D3E">
      <w:pPr>
        <w:pStyle w:val="PL"/>
        <w:ind w:left="284"/>
      </w:pPr>
      <w:r>
        <w:tab/>
      </w:r>
      <w:r>
        <w:tab/>
      </w:r>
      <w:r>
        <w:tab/>
      </w:r>
      <w:r>
        <w:tab/>
        <w:t>&lt;xs:any namespace="##other" processContents="lax"/&gt;</w:t>
      </w:r>
    </w:p>
    <w:p w14:paraId="4DA0D671" w14:textId="77777777" w:rsidR="00EC0D3E" w:rsidRDefault="00EC0D3E" w:rsidP="00EC0D3E">
      <w:pPr>
        <w:pStyle w:val="PL"/>
        <w:ind w:left="284"/>
      </w:pPr>
      <w:r>
        <w:tab/>
      </w:r>
      <w:r>
        <w:tab/>
      </w:r>
      <w:r>
        <w:tab/>
        <w:t>&lt;/xs:choice&gt;</w:t>
      </w:r>
    </w:p>
    <w:p w14:paraId="2E4F87B7" w14:textId="77777777" w:rsidR="00EC0D3E" w:rsidRDefault="00EC0D3E" w:rsidP="00EC0D3E">
      <w:pPr>
        <w:pStyle w:val="PL"/>
        <w:ind w:left="284"/>
      </w:pPr>
      <w:r>
        <w:tab/>
      </w:r>
      <w:r>
        <w:tab/>
      </w:r>
      <w:r>
        <w:tab/>
        <w:t>&lt;xs:attribute name="domain" type="xs:anyURI" use="required"/&gt;</w:t>
      </w:r>
    </w:p>
    <w:p w14:paraId="3C164914" w14:textId="77777777" w:rsidR="00EC0D3E" w:rsidRDefault="00EC0D3E" w:rsidP="00EC0D3E">
      <w:pPr>
        <w:pStyle w:val="PL"/>
        <w:ind w:left="284"/>
      </w:pPr>
      <w:r>
        <w:tab/>
      </w:r>
      <w:r>
        <w:tab/>
      </w:r>
      <w:r>
        <w:tab/>
        <w:t>&lt;xs:attribute name="XUI-URI" type="xs:anyURI"/&gt;</w:t>
      </w:r>
    </w:p>
    <w:p w14:paraId="3DFE56B0" w14:textId="77777777" w:rsidR="00EC0D3E" w:rsidRDefault="00EC0D3E" w:rsidP="00EC0D3E">
      <w:pPr>
        <w:pStyle w:val="PL"/>
        <w:ind w:left="284"/>
      </w:pPr>
      <w:r>
        <w:tab/>
      </w:r>
      <w:r>
        <w:tab/>
      </w:r>
      <w:r>
        <w:tab/>
        <w:t>&lt;xs:attribute name="Instance-ID-URN" type="xs:anyURI"/&gt;</w:t>
      </w:r>
    </w:p>
    <w:p w14:paraId="61507048" w14:textId="77777777" w:rsidR="00EC0D3E" w:rsidRDefault="00EC0D3E" w:rsidP="00EC0D3E">
      <w:pPr>
        <w:pStyle w:val="PL"/>
        <w:ind w:left="284"/>
      </w:pPr>
      <w:r>
        <w:tab/>
      </w:r>
      <w:r>
        <w:tab/>
      </w:r>
      <w:r>
        <w:tab/>
        <w:t>&lt;xs:anyAttribute namespace="##any" processContents="lax"/&gt;</w:t>
      </w:r>
    </w:p>
    <w:p w14:paraId="65F06BE5" w14:textId="77777777" w:rsidR="00EC0D3E" w:rsidRDefault="00EC0D3E" w:rsidP="00EC0D3E">
      <w:pPr>
        <w:pStyle w:val="PL"/>
        <w:ind w:left="284"/>
      </w:pPr>
      <w:r>
        <w:tab/>
      </w:r>
      <w:r>
        <w:tab/>
        <w:t>&lt;/xs:complexType&gt;</w:t>
      </w:r>
    </w:p>
    <w:p w14:paraId="5368260E" w14:textId="77777777" w:rsidR="00EC0D3E" w:rsidRDefault="00EC0D3E" w:rsidP="00EC0D3E">
      <w:pPr>
        <w:pStyle w:val="PL"/>
        <w:ind w:left="284"/>
      </w:pPr>
      <w:r>
        <w:tab/>
        <w:t>&lt;/xs:element&gt;</w:t>
      </w:r>
    </w:p>
    <w:p w14:paraId="5D88B635" w14:textId="77777777" w:rsidR="00EC0D3E" w:rsidRDefault="00EC0D3E" w:rsidP="00EC0D3E">
      <w:pPr>
        <w:pStyle w:val="PL"/>
        <w:ind w:left="284"/>
      </w:pPr>
      <w:r>
        <w:tab/>
        <w:t>&lt;xs:complexType name="NameType"&gt;</w:t>
      </w:r>
    </w:p>
    <w:p w14:paraId="60C30843" w14:textId="77777777" w:rsidR="00EC0D3E" w:rsidRPr="008B19FA" w:rsidRDefault="00EC0D3E" w:rsidP="00EC0D3E">
      <w:pPr>
        <w:pStyle w:val="PL"/>
        <w:ind w:left="284"/>
        <w:rPr>
          <w:lang w:val="fr-FR"/>
        </w:rPr>
      </w:pPr>
      <w:r>
        <w:tab/>
      </w:r>
      <w:r>
        <w:tab/>
      </w:r>
      <w:r w:rsidRPr="008B19FA">
        <w:rPr>
          <w:lang w:val="fr-FR"/>
        </w:rPr>
        <w:t>&lt;xs:simpleContent&gt;</w:t>
      </w:r>
    </w:p>
    <w:p w14:paraId="3520D998" w14:textId="77777777" w:rsidR="00EC0D3E" w:rsidRPr="008B19FA" w:rsidRDefault="00EC0D3E" w:rsidP="00EC0D3E">
      <w:pPr>
        <w:pStyle w:val="PL"/>
        <w:ind w:left="284"/>
        <w:rPr>
          <w:lang w:val="fr-FR"/>
        </w:rPr>
      </w:pPr>
      <w:r w:rsidRPr="008B19FA">
        <w:rPr>
          <w:lang w:val="fr-FR"/>
        </w:rPr>
        <w:tab/>
      </w:r>
      <w:r w:rsidRPr="008B19FA">
        <w:rPr>
          <w:lang w:val="fr-FR"/>
        </w:rPr>
        <w:tab/>
      </w:r>
      <w:r w:rsidRPr="008B19FA">
        <w:rPr>
          <w:lang w:val="fr-FR"/>
        </w:rPr>
        <w:tab/>
        <w:t>&lt;xs:extension base="xs:token"&gt;</w:t>
      </w:r>
    </w:p>
    <w:p w14:paraId="48485B3C" w14:textId="77777777" w:rsidR="00EC0D3E" w:rsidRPr="008B19FA" w:rsidRDefault="00EC0D3E" w:rsidP="00EC0D3E">
      <w:pPr>
        <w:pStyle w:val="PL"/>
        <w:ind w:left="284"/>
        <w:rPr>
          <w:lang w:val="fr-FR"/>
        </w:rPr>
      </w:pPr>
      <w:r w:rsidRPr="008B19FA">
        <w:rPr>
          <w:lang w:val="fr-FR"/>
        </w:rPr>
        <w:tab/>
      </w:r>
      <w:r w:rsidRPr="008B19FA">
        <w:rPr>
          <w:lang w:val="fr-FR"/>
        </w:rPr>
        <w:tab/>
      </w:r>
      <w:r w:rsidRPr="008B19FA">
        <w:rPr>
          <w:lang w:val="fr-FR"/>
        </w:rPr>
        <w:tab/>
      </w:r>
      <w:r w:rsidRPr="008B19FA">
        <w:rPr>
          <w:lang w:val="fr-FR"/>
        </w:rPr>
        <w:tab/>
        <w:t>&lt;xs:attribute ref="xml:lang"/&gt;</w:t>
      </w:r>
    </w:p>
    <w:p w14:paraId="1AE0DD6C" w14:textId="77777777" w:rsidR="00EC0D3E" w:rsidRPr="008B19FA" w:rsidRDefault="00EC0D3E" w:rsidP="00EC0D3E">
      <w:pPr>
        <w:pStyle w:val="PL"/>
        <w:ind w:left="284"/>
        <w:rPr>
          <w:lang w:val="fr-FR"/>
        </w:rPr>
      </w:pPr>
      <w:r w:rsidRPr="008B19FA">
        <w:rPr>
          <w:lang w:val="fr-FR"/>
        </w:rPr>
        <w:tab/>
      </w:r>
      <w:r w:rsidRPr="008B19FA">
        <w:rPr>
          <w:lang w:val="fr-FR"/>
        </w:rPr>
        <w:tab/>
      </w:r>
      <w:r w:rsidRPr="008B19FA">
        <w:rPr>
          <w:lang w:val="fr-FR"/>
        </w:rPr>
        <w:tab/>
      </w:r>
      <w:r w:rsidRPr="008B19FA">
        <w:rPr>
          <w:lang w:val="fr-FR"/>
        </w:rPr>
        <w:tab/>
        <w:t>&lt;xs:attributeGroup ref="mcsgw:IndexType"/&gt;</w:t>
      </w:r>
    </w:p>
    <w:p w14:paraId="3F9B3CCB" w14:textId="77777777" w:rsidR="00EC0D3E" w:rsidRPr="008B19FA" w:rsidRDefault="00EC0D3E" w:rsidP="00EC0D3E">
      <w:pPr>
        <w:pStyle w:val="PL"/>
        <w:ind w:left="284"/>
        <w:rPr>
          <w:lang w:val="fr-FR"/>
        </w:rPr>
      </w:pPr>
      <w:r w:rsidRPr="008B19FA">
        <w:rPr>
          <w:lang w:val="fr-FR"/>
        </w:rPr>
        <w:tab/>
      </w:r>
      <w:r w:rsidRPr="008B19FA">
        <w:rPr>
          <w:lang w:val="fr-FR"/>
        </w:rPr>
        <w:tab/>
      </w:r>
      <w:r w:rsidRPr="008B19FA">
        <w:rPr>
          <w:lang w:val="fr-FR"/>
        </w:rPr>
        <w:tab/>
        <w:t>&lt;/xs:extension&gt;</w:t>
      </w:r>
    </w:p>
    <w:p w14:paraId="4178194E" w14:textId="77777777" w:rsidR="00EC0D3E" w:rsidRPr="008B19FA" w:rsidRDefault="00EC0D3E" w:rsidP="00EC0D3E">
      <w:pPr>
        <w:pStyle w:val="PL"/>
        <w:ind w:left="284"/>
        <w:rPr>
          <w:lang w:val="fr-FR"/>
        </w:rPr>
      </w:pPr>
      <w:r w:rsidRPr="008B19FA">
        <w:rPr>
          <w:lang w:val="fr-FR"/>
        </w:rPr>
        <w:tab/>
      </w:r>
      <w:r w:rsidRPr="008B19FA">
        <w:rPr>
          <w:lang w:val="fr-FR"/>
        </w:rPr>
        <w:tab/>
        <w:t>&lt;/xs:simpleContent&gt;</w:t>
      </w:r>
    </w:p>
    <w:p w14:paraId="376F8BD8" w14:textId="77777777" w:rsidR="00EC0D3E" w:rsidRPr="008B19FA" w:rsidRDefault="00EC0D3E" w:rsidP="00EC0D3E">
      <w:pPr>
        <w:pStyle w:val="PL"/>
        <w:ind w:left="284"/>
        <w:rPr>
          <w:lang w:val="fr-FR"/>
        </w:rPr>
      </w:pPr>
      <w:r w:rsidRPr="008B19FA">
        <w:rPr>
          <w:lang w:val="fr-FR"/>
        </w:rPr>
        <w:tab/>
        <w:t>&lt;/xs:complexType&gt;</w:t>
      </w:r>
    </w:p>
    <w:p w14:paraId="4D54B463" w14:textId="77777777" w:rsidR="00EC0D3E" w:rsidRPr="008B19FA" w:rsidRDefault="00EC0D3E" w:rsidP="00EC0D3E">
      <w:pPr>
        <w:pStyle w:val="PL"/>
        <w:ind w:left="284"/>
        <w:rPr>
          <w:lang w:val="fr-FR"/>
        </w:rPr>
      </w:pPr>
      <w:r w:rsidRPr="008B19FA">
        <w:rPr>
          <w:lang w:val="fr-FR"/>
        </w:rPr>
        <w:tab/>
        <w:t>&lt;xs:complexType name="MCUEIDType"&gt;</w:t>
      </w:r>
    </w:p>
    <w:p w14:paraId="4599086A" w14:textId="77777777" w:rsidR="00EC0D3E" w:rsidRPr="008B19FA" w:rsidRDefault="00EC0D3E" w:rsidP="00EC0D3E">
      <w:pPr>
        <w:pStyle w:val="PL"/>
        <w:ind w:left="284"/>
        <w:rPr>
          <w:lang w:val="fr-FR"/>
        </w:rPr>
      </w:pPr>
      <w:r w:rsidRPr="008B19FA">
        <w:rPr>
          <w:lang w:val="fr-FR"/>
        </w:rPr>
        <w:tab/>
      </w:r>
      <w:r w:rsidRPr="008B19FA">
        <w:rPr>
          <w:lang w:val="fr-FR"/>
        </w:rPr>
        <w:tab/>
        <w:t>&lt;xs:choice minOccurs="0" maxOccurs="unbounded"&gt;</w:t>
      </w:r>
    </w:p>
    <w:p w14:paraId="1AE4AB2B" w14:textId="77777777" w:rsidR="00EC0D3E" w:rsidRDefault="00EC0D3E" w:rsidP="00EC0D3E">
      <w:pPr>
        <w:pStyle w:val="PL"/>
        <w:ind w:left="284"/>
      </w:pPr>
      <w:r w:rsidRPr="008B19FA">
        <w:rPr>
          <w:lang w:val="fr-FR"/>
        </w:rPr>
        <w:tab/>
      </w:r>
      <w:r w:rsidRPr="008B19FA">
        <w:rPr>
          <w:lang w:val="fr-FR"/>
        </w:rPr>
        <w:tab/>
      </w:r>
      <w:r w:rsidRPr="008B19FA">
        <w:rPr>
          <w:lang w:val="fr-FR"/>
        </w:rPr>
        <w:tab/>
      </w:r>
      <w:r>
        <w:t>&lt;xs:element name="Instance-ID-URN" type="xs:anyURI"/&gt;</w:t>
      </w:r>
    </w:p>
    <w:p w14:paraId="5187503C" w14:textId="77777777" w:rsidR="00EC0D3E" w:rsidRDefault="00EC0D3E" w:rsidP="00EC0D3E">
      <w:pPr>
        <w:pStyle w:val="PL"/>
        <w:ind w:left="284"/>
      </w:pPr>
      <w:r>
        <w:tab/>
      </w:r>
      <w:r>
        <w:tab/>
      </w:r>
      <w:r>
        <w:tab/>
        <w:t>&lt;xs:element name="IMEI-range" type="mcsgw:IMEI-rangeType"/&gt;</w:t>
      </w:r>
    </w:p>
    <w:p w14:paraId="4F1DEFCD" w14:textId="77777777" w:rsidR="00EC0D3E" w:rsidRDefault="00EC0D3E" w:rsidP="00EC0D3E">
      <w:pPr>
        <w:pStyle w:val="PL"/>
        <w:ind w:left="284"/>
      </w:pPr>
      <w:r>
        <w:tab/>
      </w:r>
      <w:r>
        <w:tab/>
      </w:r>
      <w:r>
        <w:tab/>
        <w:t>&lt;xs:element name="anyExt" type="mcsgw:anyExtType" minOccurs="0"/&gt;</w:t>
      </w:r>
    </w:p>
    <w:p w14:paraId="4A857BCA" w14:textId="77777777" w:rsidR="00EC0D3E" w:rsidRDefault="00EC0D3E" w:rsidP="00EC0D3E">
      <w:pPr>
        <w:pStyle w:val="PL"/>
        <w:ind w:left="284"/>
      </w:pPr>
      <w:r>
        <w:tab/>
      </w:r>
      <w:r>
        <w:tab/>
      </w:r>
      <w:r>
        <w:tab/>
        <w:t>&lt;xs:any namespace="##other" processContents="lax"/&gt;</w:t>
      </w:r>
    </w:p>
    <w:p w14:paraId="7DEAD8EF" w14:textId="77777777" w:rsidR="00EC0D3E" w:rsidRDefault="00EC0D3E" w:rsidP="00EC0D3E">
      <w:pPr>
        <w:pStyle w:val="PL"/>
        <w:ind w:left="284"/>
      </w:pPr>
      <w:r>
        <w:tab/>
      </w:r>
      <w:r>
        <w:tab/>
        <w:t>&lt;/xs:choice&gt;</w:t>
      </w:r>
    </w:p>
    <w:p w14:paraId="35913FE3" w14:textId="77777777" w:rsidR="00EC0D3E" w:rsidRDefault="00EC0D3E" w:rsidP="00EC0D3E">
      <w:pPr>
        <w:pStyle w:val="PL"/>
        <w:ind w:left="284"/>
      </w:pPr>
      <w:r>
        <w:tab/>
      </w:r>
      <w:r>
        <w:tab/>
        <w:t>&lt;xs:attributeGroup ref="mcsgw:IndexType"/&gt;</w:t>
      </w:r>
    </w:p>
    <w:p w14:paraId="204CB312" w14:textId="77777777" w:rsidR="00EC0D3E" w:rsidRDefault="00EC0D3E" w:rsidP="00EC0D3E">
      <w:pPr>
        <w:pStyle w:val="PL"/>
        <w:ind w:left="284"/>
      </w:pPr>
      <w:r>
        <w:tab/>
      </w:r>
      <w:r>
        <w:tab/>
        <w:t>&lt;xs:anyAttribute namespace="##any" processContents="lax"/&gt;</w:t>
      </w:r>
    </w:p>
    <w:p w14:paraId="397E7795" w14:textId="77777777" w:rsidR="00EC0D3E" w:rsidRDefault="00EC0D3E" w:rsidP="00EC0D3E">
      <w:pPr>
        <w:pStyle w:val="PL"/>
        <w:ind w:left="284"/>
      </w:pPr>
      <w:r>
        <w:lastRenderedPageBreak/>
        <w:tab/>
        <w:t>&lt;/xs:complexType&gt;</w:t>
      </w:r>
    </w:p>
    <w:p w14:paraId="43BE51E4" w14:textId="77777777" w:rsidR="00EC0D3E" w:rsidRDefault="00EC0D3E" w:rsidP="00EC0D3E">
      <w:pPr>
        <w:pStyle w:val="PL"/>
        <w:ind w:left="284"/>
      </w:pPr>
      <w:r>
        <w:tab/>
        <w:t>&lt;xs:complexType name="IMEI-rangeType"&gt;</w:t>
      </w:r>
    </w:p>
    <w:p w14:paraId="77586B98" w14:textId="77777777" w:rsidR="00EC0D3E" w:rsidRDefault="00EC0D3E" w:rsidP="00EC0D3E">
      <w:pPr>
        <w:pStyle w:val="PL"/>
        <w:ind w:left="284"/>
      </w:pPr>
      <w:r>
        <w:tab/>
      </w:r>
      <w:r>
        <w:tab/>
        <w:t>&lt;xs:sequence&gt;</w:t>
      </w:r>
    </w:p>
    <w:p w14:paraId="1624A945" w14:textId="77777777" w:rsidR="00EC0D3E" w:rsidRDefault="00EC0D3E" w:rsidP="00EC0D3E">
      <w:pPr>
        <w:pStyle w:val="PL"/>
        <w:ind w:left="284"/>
      </w:pPr>
      <w:r>
        <w:tab/>
      </w:r>
      <w:r>
        <w:tab/>
      </w:r>
      <w:r>
        <w:tab/>
        <w:t>&lt;xs:element name="TAC" type="mcsgw:tacType"/&gt;</w:t>
      </w:r>
    </w:p>
    <w:p w14:paraId="177E8A12" w14:textId="77777777" w:rsidR="00EC0D3E" w:rsidRDefault="00EC0D3E" w:rsidP="00EC0D3E">
      <w:pPr>
        <w:pStyle w:val="PL"/>
        <w:ind w:left="284"/>
      </w:pPr>
      <w:r>
        <w:tab/>
      </w:r>
      <w:r>
        <w:tab/>
      </w:r>
      <w:r>
        <w:tab/>
        <w:t>&lt;xs:choice minOccurs="0" maxOccurs="unbounded"&gt;</w:t>
      </w:r>
    </w:p>
    <w:p w14:paraId="6C838B62" w14:textId="77777777" w:rsidR="00EC0D3E" w:rsidRDefault="00EC0D3E" w:rsidP="00EC0D3E">
      <w:pPr>
        <w:pStyle w:val="PL"/>
        <w:ind w:left="284"/>
      </w:pPr>
      <w:r>
        <w:tab/>
      </w:r>
      <w:r>
        <w:tab/>
      </w:r>
      <w:r>
        <w:tab/>
      </w:r>
      <w:r>
        <w:tab/>
        <w:t>&lt;xs:element name="SNR" type="mcsgw:snrType"/&gt;</w:t>
      </w:r>
    </w:p>
    <w:p w14:paraId="0D872D4F" w14:textId="77777777" w:rsidR="00EC0D3E" w:rsidRDefault="00EC0D3E" w:rsidP="00EC0D3E">
      <w:pPr>
        <w:pStyle w:val="PL"/>
        <w:ind w:left="284"/>
      </w:pPr>
      <w:r>
        <w:tab/>
      </w:r>
      <w:r>
        <w:tab/>
      </w:r>
      <w:r>
        <w:tab/>
      </w:r>
      <w:r>
        <w:tab/>
        <w:t>&lt;xs:element name="SNR-range" type="mcsgw:SNR-rangeType"/&gt;</w:t>
      </w:r>
    </w:p>
    <w:p w14:paraId="15E1E92C" w14:textId="77777777" w:rsidR="00EC0D3E" w:rsidRDefault="00EC0D3E" w:rsidP="00EC0D3E">
      <w:pPr>
        <w:pStyle w:val="PL"/>
        <w:ind w:left="284"/>
      </w:pPr>
      <w:r>
        <w:tab/>
      </w:r>
      <w:r>
        <w:tab/>
      </w:r>
      <w:r>
        <w:tab/>
        <w:t>&lt;/xs:choice&gt;</w:t>
      </w:r>
    </w:p>
    <w:p w14:paraId="16BAFCAD" w14:textId="77777777" w:rsidR="00EC0D3E" w:rsidRDefault="00EC0D3E" w:rsidP="00EC0D3E">
      <w:pPr>
        <w:pStyle w:val="PL"/>
        <w:ind w:left="284"/>
      </w:pPr>
      <w:r>
        <w:tab/>
      </w:r>
      <w:r>
        <w:tab/>
      </w:r>
      <w:r>
        <w:tab/>
        <w:t>&lt;xs:element name="anyExt" type="mcsgw:anyExtType" minOccurs="0"/&gt;</w:t>
      </w:r>
    </w:p>
    <w:p w14:paraId="1E7C3B76" w14:textId="77777777" w:rsidR="00EC0D3E" w:rsidRDefault="00EC0D3E" w:rsidP="00EC0D3E">
      <w:pPr>
        <w:pStyle w:val="PL"/>
        <w:ind w:left="284"/>
      </w:pPr>
      <w:r>
        <w:tab/>
      </w:r>
      <w:r>
        <w:tab/>
      </w:r>
      <w:r>
        <w:tab/>
        <w:t>&lt;xs:any namespace="##other" processContents="lax" minOccurs="0" maxOccurs="unbounded"/&gt;</w:t>
      </w:r>
    </w:p>
    <w:p w14:paraId="1F01E3B4" w14:textId="77777777" w:rsidR="00EC0D3E" w:rsidRDefault="00EC0D3E" w:rsidP="00EC0D3E">
      <w:pPr>
        <w:pStyle w:val="PL"/>
        <w:ind w:left="284"/>
      </w:pPr>
      <w:r>
        <w:tab/>
      </w:r>
      <w:r>
        <w:tab/>
        <w:t>&lt;/xs:sequence&gt;</w:t>
      </w:r>
    </w:p>
    <w:p w14:paraId="26892EF5" w14:textId="77777777" w:rsidR="00EC0D3E" w:rsidRDefault="00EC0D3E" w:rsidP="00EC0D3E">
      <w:pPr>
        <w:pStyle w:val="PL"/>
        <w:ind w:left="284"/>
      </w:pPr>
      <w:r>
        <w:tab/>
      </w:r>
      <w:r>
        <w:tab/>
        <w:t>&lt;xs:attributeGroup ref="mcsgw:IndexType"/&gt;</w:t>
      </w:r>
    </w:p>
    <w:p w14:paraId="77DB3A2D" w14:textId="77777777" w:rsidR="00EC0D3E" w:rsidRDefault="00EC0D3E" w:rsidP="00EC0D3E">
      <w:pPr>
        <w:pStyle w:val="PL"/>
        <w:ind w:left="284"/>
      </w:pPr>
      <w:r>
        <w:tab/>
      </w:r>
      <w:r>
        <w:tab/>
        <w:t>&lt;xs:anyAttribute namespace="##any" processContents="lax"/&gt;</w:t>
      </w:r>
    </w:p>
    <w:p w14:paraId="3053D3FF" w14:textId="77777777" w:rsidR="00EC0D3E" w:rsidRDefault="00EC0D3E" w:rsidP="00EC0D3E">
      <w:pPr>
        <w:pStyle w:val="PL"/>
        <w:ind w:left="284"/>
      </w:pPr>
      <w:r>
        <w:tab/>
        <w:t>&lt;/xs:complexType&gt;</w:t>
      </w:r>
    </w:p>
    <w:p w14:paraId="1AF8BD06" w14:textId="77777777" w:rsidR="00EC0D3E" w:rsidRDefault="00EC0D3E" w:rsidP="00EC0D3E">
      <w:pPr>
        <w:pStyle w:val="PL"/>
        <w:ind w:left="284"/>
      </w:pPr>
      <w:r>
        <w:tab/>
        <w:t>&lt;xs:complexType name="SNR-rangeType"&gt;</w:t>
      </w:r>
    </w:p>
    <w:p w14:paraId="53784B6C" w14:textId="77777777" w:rsidR="00EC0D3E" w:rsidRDefault="00EC0D3E" w:rsidP="00EC0D3E">
      <w:pPr>
        <w:pStyle w:val="PL"/>
        <w:ind w:left="284"/>
      </w:pPr>
      <w:r>
        <w:tab/>
      </w:r>
      <w:r>
        <w:tab/>
        <w:t>&lt;xs:sequence&gt;</w:t>
      </w:r>
    </w:p>
    <w:p w14:paraId="48F24992" w14:textId="77777777" w:rsidR="00EC0D3E" w:rsidRDefault="00EC0D3E" w:rsidP="00EC0D3E">
      <w:pPr>
        <w:pStyle w:val="PL"/>
        <w:ind w:left="284"/>
      </w:pPr>
      <w:r>
        <w:tab/>
      </w:r>
      <w:r>
        <w:tab/>
      </w:r>
      <w:r>
        <w:tab/>
        <w:t>&lt;xs:element name="Low-SNR" type="mcsgw:snrType"/&gt;</w:t>
      </w:r>
    </w:p>
    <w:p w14:paraId="11FD4FFE" w14:textId="77777777" w:rsidR="00EC0D3E" w:rsidRDefault="00EC0D3E" w:rsidP="00EC0D3E">
      <w:pPr>
        <w:pStyle w:val="PL"/>
        <w:ind w:left="284"/>
      </w:pPr>
      <w:r>
        <w:tab/>
      </w:r>
      <w:r>
        <w:tab/>
      </w:r>
      <w:r>
        <w:tab/>
        <w:t>&lt;xs:element name="High-SNR" type="mcsgw:snrType"/&gt;</w:t>
      </w:r>
    </w:p>
    <w:p w14:paraId="3DF2709B" w14:textId="77777777" w:rsidR="00EC0D3E" w:rsidRDefault="00EC0D3E" w:rsidP="00EC0D3E">
      <w:pPr>
        <w:pStyle w:val="PL"/>
        <w:ind w:left="284"/>
      </w:pPr>
      <w:r>
        <w:tab/>
      </w:r>
      <w:r>
        <w:tab/>
      </w:r>
      <w:r>
        <w:tab/>
        <w:t>&lt;xs:element name="anyExt" type="mcsgw:anyExtType" minOccurs="0"/&gt;</w:t>
      </w:r>
    </w:p>
    <w:p w14:paraId="18D6C007" w14:textId="77777777" w:rsidR="00EC0D3E" w:rsidRDefault="00EC0D3E" w:rsidP="00EC0D3E">
      <w:pPr>
        <w:pStyle w:val="PL"/>
        <w:ind w:left="284"/>
      </w:pPr>
      <w:r>
        <w:tab/>
      </w:r>
      <w:r>
        <w:tab/>
      </w:r>
      <w:r>
        <w:tab/>
        <w:t>&lt;xs:any namespace="##other" processContents="lax" minOccurs="0" maxOccurs="unbounded"/&gt;</w:t>
      </w:r>
    </w:p>
    <w:p w14:paraId="01919E98" w14:textId="77777777" w:rsidR="00EC0D3E" w:rsidRDefault="00EC0D3E" w:rsidP="00EC0D3E">
      <w:pPr>
        <w:pStyle w:val="PL"/>
        <w:ind w:left="284"/>
      </w:pPr>
      <w:r>
        <w:tab/>
      </w:r>
      <w:r>
        <w:tab/>
        <w:t>&lt;/xs:sequence&gt;</w:t>
      </w:r>
    </w:p>
    <w:p w14:paraId="4A7DDCB9" w14:textId="77777777" w:rsidR="00EC0D3E" w:rsidRDefault="00EC0D3E" w:rsidP="00EC0D3E">
      <w:pPr>
        <w:pStyle w:val="PL"/>
        <w:ind w:left="284"/>
      </w:pPr>
      <w:r>
        <w:tab/>
      </w:r>
      <w:r>
        <w:tab/>
        <w:t>&lt;xs:attributeGroup ref="mcsgw:IndexType"/&gt;</w:t>
      </w:r>
    </w:p>
    <w:p w14:paraId="59898531" w14:textId="77777777" w:rsidR="00EC0D3E" w:rsidRDefault="00EC0D3E" w:rsidP="00EC0D3E">
      <w:pPr>
        <w:pStyle w:val="PL"/>
        <w:ind w:left="284"/>
      </w:pPr>
      <w:r>
        <w:tab/>
      </w:r>
      <w:r>
        <w:tab/>
        <w:t>&lt;xs:anyAttribute namespace="##any" processContents="lax"/&gt;</w:t>
      </w:r>
    </w:p>
    <w:p w14:paraId="0BC781E5" w14:textId="77777777" w:rsidR="00EC0D3E" w:rsidRDefault="00EC0D3E" w:rsidP="00EC0D3E">
      <w:pPr>
        <w:pStyle w:val="PL"/>
        <w:ind w:left="284"/>
      </w:pPr>
      <w:r>
        <w:tab/>
        <w:t>&lt;/xs:complexType&gt;</w:t>
      </w:r>
    </w:p>
    <w:p w14:paraId="7FCEE08A" w14:textId="77777777" w:rsidR="00EC0D3E" w:rsidRDefault="00EC0D3E" w:rsidP="00EC0D3E">
      <w:pPr>
        <w:pStyle w:val="PL"/>
        <w:ind w:left="284"/>
      </w:pPr>
      <w:r>
        <w:tab/>
        <w:t>&lt;xs:simpleType name="tac-baseType"&gt;</w:t>
      </w:r>
    </w:p>
    <w:p w14:paraId="3E8910BC" w14:textId="77777777" w:rsidR="00EC0D3E" w:rsidRDefault="00EC0D3E" w:rsidP="00EC0D3E">
      <w:pPr>
        <w:pStyle w:val="PL"/>
        <w:ind w:left="284"/>
      </w:pPr>
      <w:r>
        <w:tab/>
      </w:r>
      <w:r>
        <w:tab/>
        <w:t>&lt;xs:restriction base="xs:decimal"&gt;</w:t>
      </w:r>
    </w:p>
    <w:p w14:paraId="2B53C6DA" w14:textId="77777777" w:rsidR="00EC0D3E" w:rsidRDefault="00EC0D3E" w:rsidP="00EC0D3E">
      <w:pPr>
        <w:pStyle w:val="PL"/>
        <w:ind w:left="284"/>
      </w:pPr>
      <w:r>
        <w:tab/>
      </w:r>
      <w:r>
        <w:tab/>
      </w:r>
      <w:r>
        <w:tab/>
        <w:t>&lt;xs:totalDigits value="8"/&gt;</w:t>
      </w:r>
    </w:p>
    <w:p w14:paraId="480068C5" w14:textId="77777777" w:rsidR="00EC0D3E" w:rsidRDefault="00EC0D3E" w:rsidP="00EC0D3E">
      <w:pPr>
        <w:pStyle w:val="PL"/>
        <w:ind w:left="284"/>
      </w:pPr>
      <w:r>
        <w:tab/>
      </w:r>
      <w:r>
        <w:tab/>
        <w:t>&lt;/xs:restriction&gt;</w:t>
      </w:r>
    </w:p>
    <w:p w14:paraId="52C023A8" w14:textId="77777777" w:rsidR="00EC0D3E" w:rsidRDefault="00EC0D3E" w:rsidP="00EC0D3E">
      <w:pPr>
        <w:pStyle w:val="PL"/>
        <w:ind w:left="284"/>
      </w:pPr>
      <w:r>
        <w:tab/>
        <w:t>&lt;/xs:simpleType&gt;</w:t>
      </w:r>
    </w:p>
    <w:p w14:paraId="3024D8EC" w14:textId="77777777" w:rsidR="00EC0D3E" w:rsidRDefault="00EC0D3E" w:rsidP="00EC0D3E">
      <w:pPr>
        <w:pStyle w:val="PL"/>
        <w:ind w:left="284"/>
      </w:pPr>
      <w:r>
        <w:tab/>
        <w:t>&lt;xs:complexType name="tacType"&gt;</w:t>
      </w:r>
    </w:p>
    <w:p w14:paraId="10A29700" w14:textId="77777777" w:rsidR="00EC0D3E" w:rsidRDefault="00EC0D3E" w:rsidP="00EC0D3E">
      <w:pPr>
        <w:pStyle w:val="PL"/>
        <w:ind w:left="284"/>
      </w:pPr>
      <w:r>
        <w:tab/>
      </w:r>
      <w:r>
        <w:tab/>
        <w:t>&lt;xs:simpleContent&gt;</w:t>
      </w:r>
    </w:p>
    <w:p w14:paraId="4887967E" w14:textId="77777777" w:rsidR="00EC0D3E" w:rsidRDefault="00EC0D3E" w:rsidP="00EC0D3E">
      <w:pPr>
        <w:pStyle w:val="PL"/>
        <w:ind w:left="284"/>
      </w:pPr>
      <w:r>
        <w:tab/>
      </w:r>
      <w:r>
        <w:tab/>
      </w:r>
      <w:r>
        <w:tab/>
        <w:t>&lt;xs:extension base="mcsgw:tac-baseType"&gt;</w:t>
      </w:r>
    </w:p>
    <w:p w14:paraId="14A54228" w14:textId="77777777" w:rsidR="00EC0D3E" w:rsidRDefault="00EC0D3E" w:rsidP="00EC0D3E">
      <w:pPr>
        <w:pStyle w:val="PL"/>
        <w:ind w:left="284"/>
      </w:pPr>
      <w:r>
        <w:tab/>
      </w:r>
      <w:r>
        <w:tab/>
      </w:r>
      <w:r>
        <w:tab/>
      </w:r>
      <w:r>
        <w:tab/>
        <w:t>&lt;xs:attributeGroup ref="mcsgw:IndexType"/&gt;</w:t>
      </w:r>
    </w:p>
    <w:p w14:paraId="22E7BEF7" w14:textId="77777777" w:rsidR="00EC0D3E" w:rsidRDefault="00EC0D3E" w:rsidP="00EC0D3E">
      <w:pPr>
        <w:pStyle w:val="PL"/>
        <w:ind w:left="284"/>
      </w:pPr>
      <w:r>
        <w:tab/>
      </w:r>
      <w:r>
        <w:tab/>
      </w:r>
      <w:r>
        <w:tab/>
      </w:r>
      <w:r>
        <w:tab/>
        <w:t>&lt;xs:anyAttribute namespace="##any" processContents="lax"/&gt;</w:t>
      </w:r>
    </w:p>
    <w:p w14:paraId="2F95D9AE" w14:textId="77777777" w:rsidR="00EC0D3E" w:rsidRDefault="00EC0D3E" w:rsidP="00EC0D3E">
      <w:pPr>
        <w:pStyle w:val="PL"/>
        <w:ind w:left="284"/>
      </w:pPr>
      <w:r>
        <w:tab/>
      </w:r>
      <w:r>
        <w:tab/>
      </w:r>
      <w:r>
        <w:tab/>
        <w:t>&lt;/xs:extension&gt;</w:t>
      </w:r>
    </w:p>
    <w:p w14:paraId="22CCBAC9" w14:textId="77777777" w:rsidR="00EC0D3E" w:rsidRDefault="00EC0D3E" w:rsidP="00EC0D3E">
      <w:pPr>
        <w:pStyle w:val="PL"/>
        <w:ind w:left="284"/>
      </w:pPr>
      <w:r>
        <w:tab/>
      </w:r>
      <w:r>
        <w:tab/>
        <w:t>&lt;/xs:simpleContent&gt;</w:t>
      </w:r>
    </w:p>
    <w:p w14:paraId="23266AF1" w14:textId="77777777" w:rsidR="00EC0D3E" w:rsidRDefault="00EC0D3E" w:rsidP="00EC0D3E">
      <w:pPr>
        <w:pStyle w:val="PL"/>
        <w:ind w:left="284"/>
      </w:pPr>
      <w:r>
        <w:tab/>
        <w:t>&lt;/xs:complexType&gt;</w:t>
      </w:r>
    </w:p>
    <w:p w14:paraId="13E162B1" w14:textId="77777777" w:rsidR="00EC0D3E" w:rsidRDefault="00EC0D3E" w:rsidP="00EC0D3E">
      <w:pPr>
        <w:pStyle w:val="PL"/>
        <w:ind w:left="284"/>
      </w:pPr>
      <w:r>
        <w:tab/>
        <w:t>&lt;xs:simpleType name="snr-baseType"&gt;</w:t>
      </w:r>
    </w:p>
    <w:p w14:paraId="4893CA2F" w14:textId="77777777" w:rsidR="00EC0D3E" w:rsidRDefault="00EC0D3E" w:rsidP="00EC0D3E">
      <w:pPr>
        <w:pStyle w:val="PL"/>
        <w:ind w:left="284"/>
      </w:pPr>
      <w:r>
        <w:tab/>
      </w:r>
      <w:r>
        <w:tab/>
        <w:t>&lt;xs:restriction base="xs:decimal"&gt;</w:t>
      </w:r>
    </w:p>
    <w:p w14:paraId="68C05B84" w14:textId="77777777" w:rsidR="00EC0D3E" w:rsidRDefault="00EC0D3E" w:rsidP="00EC0D3E">
      <w:pPr>
        <w:pStyle w:val="PL"/>
        <w:ind w:left="284"/>
      </w:pPr>
      <w:r>
        <w:tab/>
      </w:r>
      <w:r>
        <w:tab/>
      </w:r>
      <w:r>
        <w:tab/>
        <w:t>&lt;xs:totalDigits value="6"/&gt;</w:t>
      </w:r>
    </w:p>
    <w:p w14:paraId="3683CD1E" w14:textId="77777777" w:rsidR="00EC0D3E" w:rsidRDefault="00EC0D3E" w:rsidP="00EC0D3E">
      <w:pPr>
        <w:pStyle w:val="PL"/>
        <w:ind w:left="284"/>
      </w:pPr>
      <w:r>
        <w:tab/>
      </w:r>
      <w:r>
        <w:tab/>
        <w:t>&lt;/xs:restriction&gt;</w:t>
      </w:r>
    </w:p>
    <w:p w14:paraId="7960BC88" w14:textId="77777777" w:rsidR="00EC0D3E" w:rsidRDefault="00EC0D3E" w:rsidP="00EC0D3E">
      <w:pPr>
        <w:pStyle w:val="PL"/>
        <w:ind w:left="284"/>
      </w:pPr>
      <w:r>
        <w:tab/>
        <w:t>&lt;/xs:simpleType&gt;</w:t>
      </w:r>
    </w:p>
    <w:p w14:paraId="0F2D95EF" w14:textId="77777777" w:rsidR="00EC0D3E" w:rsidRDefault="00EC0D3E" w:rsidP="00EC0D3E">
      <w:pPr>
        <w:pStyle w:val="PL"/>
        <w:ind w:left="284"/>
      </w:pPr>
      <w:r>
        <w:tab/>
        <w:t>&lt;xs:complexType name="snrType"&gt;</w:t>
      </w:r>
    </w:p>
    <w:p w14:paraId="62DDB449" w14:textId="77777777" w:rsidR="00EC0D3E" w:rsidRDefault="00EC0D3E" w:rsidP="00EC0D3E">
      <w:pPr>
        <w:pStyle w:val="PL"/>
        <w:ind w:left="284"/>
      </w:pPr>
      <w:r>
        <w:tab/>
      </w:r>
      <w:r>
        <w:tab/>
        <w:t>&lt;xs:simpleContent&gt;</w:t>
      </w:r>
    </w:p>
    <w:p w14:paraId="6E5A32C7" w14:textId="77777777" w:rsidR="00EC0D3E" w:rsidRDefault="00EC0D3E" w:rsidP="00EC0D3E">
      <w:pPr>
        <w:pStyle w:val="PL"/>
        <w:ind w:left="284"/>
      </w:pPr>
      <w:r>
        <w:tab/>
      </w:r>
      <w:r>
        <w:tab/>
      </w:r>
      <w:r>
        <w:tab/>
        <w:t>&lt;xs:extension base="mcsgw:snr-baseType"&gt;</w:t>
      </w:r>
    </w:p>
    <w:p w14:paraId="155AE977" w14:textId="77777777" w:rsidR="00EC0D3E" w:rsidRDefault="00EC0D3E" w:rsidP="00EC0D3E">
      <w:pPr>
        <w:pStyle w:val="PL"/>
        <w:ind w:left="284"/>
      </w:pPr>
      <w:r>
        <w:tab/>
      </w:r>
      <w:r>
        <w:tab/>
      </w:r>
      <w:r>
        <w:tab/>
      </w:r>
      <w:r>
        <w:tab/>
        <w:t>&lt;xs:attributeGroup ref="mcsgw:IndexType"/&gt;</w:t>
      </w:r>
    </w:p>
    <w:p w14:paraId="5BBB46BB" w14:textId="77777777" w:rsidR="00EC0D3E" w:rsidRDefault="00EC0D3E" w:rsidP="00EC0D3E">
      <w:pPr>
        <w:pStyle w:val="PL"/>
        <w:ind w:left="284"/>
      </w:pPr>
      <w:r>
        <w:tab/>
      </w:r>
      <w:r>
        <w:tab/>
      </w:r>
      <w:r>
        <w:tab/>
      </w:r>
      <w:r>
        <w:tab/>
        <w:t>&lt;xs:anyAttribute namespace="##any" processContents="lax"/&gt;</w:t>
      </w:r>
    </w:p>
    <w:p w14:paraId="3A955F3B" w14:textId="77777777" w:rsidR="00EC0D3E" w:rsidRDefault="00EC0D3E" w:rsidP="00EC0D3E">
      <w:pPr>
        <w:pStyle w:val="PL"/>
        <w:ind w:left="284"/>
      </w:pPr>
      <w:r>
        <w:tab/>
      </w:r>
      <w:r>
        <w:tab/>
      </w:r>
      <w:r>
        <w:tab/>
        <w:t>&lt;/xs:extension&gt;</w:t>
      </w:r>
    </w:p>
    <w:p w14:paraId="0F733879" w14:textId="77777777" w:rsidR="00EC0D3E" w:rsidRDefault="00EC0D3E" w:rsidP="00EC0D3E">
      <w:pPr>
        <w:pStyle w:val="PL"/>
        <w:ind w:left="284"/>
      </w:pPr>
      <w:r>
        <w:tab/>
      </w:r>
      <w:r>
        <w:tab/>
        <w:t>&lt;/xs:simpleContent&gt;</w:t>
      </w:r>
    </w:p>
    <w:p w14:paraId="524A2BDC" w14:textId="77777777" w:rsidR="00EC0D3E" w:rsidRDefault="00EC0D3E" w:rsidP="00EC0D3E">
      <w:pPr>
        <w:pStyle w:val="PL"/>
        <w:ind w:left="284"/>
      </w:pPr>
      <w:r>
        <w:tab/>
        <w:t>&lt;/xs:complexType&gt;</w:t>
      </w:r>
    </w:p>
    <w:p w14:paraId="02816FB7" w14:textId="77777777" w:rsidR="00EC0D3E" w:rsidRDefault="00EC0D3E" w:rsidP="00EC0D3E">
      <w:pPr>
        <w:pStyle w:val="PL"/>
        <w:ind w:left="284"/>
      </w:pPr>
      <w:r>
        <w:tab/>
        <w:t>&lt;xs:complexType name="UriListType"&gt;</w:t>
      </w:r>
    </w:p>
    <w:p w14:paraId="3AA77C53" w14:textId="77777777" w:rsidR="00EC0D3E" w:rsidRDefault="00EC0D3E" w:rsidP="00EC0D3E">
      <w:pPr>
        <w:pStyle w:val="PL"/>
        <w:ind w:left="284"/>
      </w:pPr>
      <w:r>
        <w:tab/>
      </w:r>
      <w:r>
        <w:tab/>
        <w:t>&lt;xs:sequence&gt;</w:t>
      </w:r>
    </w:p>
    <w:p w14:paraId="46594283" w14:textId="77777777" w:rsidR="00EC0D3E" w:rsidRDefault="00EC0D3E" w:rsidP="00EC0D3E">
      <w:pPr>
        <w:pStyle w:val="PL"/>
        <w:ind w:left="284"/>
      </w:pPr>
      <w:r>
        <w:tab/>
      </w:r>
      <w:r>
        <w:tab/>
      </w:r>
      <w:r>
        <w:tab/>
        <w:t>&lt;xs:element name="UriEntry" type="xs:anyURI" maxOccurs="unbounded"/&gt;</w:t>
      </w:r>
    </w:p>
    <w:p w14:paraId="69597B92" w14:textId="77777777" w:rsidR="00EC0D3E" w:rsidRDefault="00EC0D3E" w:rsidP="00EC0D3E">
      <w:pPr>
        <w:pStyle w:val="PL"/>
        <w:ind w:left="284"/>
      </w:pPr>
      <w:r>
        <w:tab/>
      </w:r>
      <w:r>
        <w:tab/>
      </w:r>
      <w:r>
        <w:tab/>
        <w:t>&lt;xs:any namespace="##other" processContents="lax" minOccurs="0" maxOccurs="unbounded"/&gt;</w:t>
      </w:r>
    </w:p>
    <w:p w14:paraId="28E68408" w14:textId="77777777" w:rsidR="00EC0D3E" w:rsidRDefault="00EC0D3E" w:rsidP="00EC0D3E">
      <w:pPr>
        <w:pStyle w:val="PL"/>
        <w:ind w:left="284"/>
      </w:pPr>
      <w:r>
        <w:tab/>
      </w:r>
      <w:r>
        <w:tab/>
      </w:r>
      <w:r>
        <w:tab/>
        <w:t>&lt;xs:element name="anyExt" type="mcsgw:anyExtType" minOccurs="0"/&gt;</w:t>
      </w:r>
    </w:p>
    <w:p w14:paraId="2E63E147" w14:textId="77777777" w:rsidR="00EC0D3E" w:rsidRDefault="00EC0D3E" w:rsidP="00EC0D3E">
      <w:pPr>
        <w:pStyle w:val="PL"/>
        <w:ind w:left="284"/>
      </w:pPr>
      <w:r>
        <w:tab/>
      </w:r>
      <w:r>
        <w:tab/>
        <w:t>&lt;/xs:sequence&gt;</w:t>
      </w:r>
    </w:p>
    <w:p w14:paraId="48C62760" w14:textId="77777777" w:rsidR="00EC0D3E" w:rsidRDefault="00EC0D3E" w:rsidP="00EC0D3E">
      <w:pPr>
        <w:pStyle w:val="PL"/>
        <w:ind w:left="284"/>
      </w:pPr>
      <w:r>
        <w:tab/>
        <w:t>&lt;/xs:complexType&gt;</w:t>
      </w:r>
    </w:p>
    <w:p w14:paraId="74E16BC2" w14:textId="77777777" w:rsidR="00EC0D3E" w:rsidRDefault="00EC0D3E" w:rsidP="00EC0D3E">
      <w:pPr>
        <w:pStyle w:val="PL"/>
        <w:ind w:left="284"/>
      </w:pPr>
      <w:r>
        <w:tab/>
        <w:t>&lt;xs:attributeGroup name="IndexType"&gt;</w:t>
      </w:r>
    </w:p>
    <w:p w14:paraId="06EFE22C" w14:textId="77777777" w:rsidR="00EC0D3E" w:rsidRDefault="00EC0D3E" w:rsidP="00EC0D3E">
      <w:pPr>
        <w:pStyle w:val="PL"/>
        <w:ind w:left="284"/>
      </w:pPr>
      <w:r>
        <w:tab/>
      </w:r>
      <w:r>
        <w:tab/>
        <w:t>&lt;xs:attribute name="index" type="xs:token"/&gt;</w:t>
      </w:r>
    </w:p>
    <w:p w14:paraId="3BC46CA7" w14:textId="77777777" w:rsidR="00EC0D3E" w:rsidRDefault="00EC0D3E" w:rsidP="00EC0D3E">
      <w:pPr>
        <w:pStyle w:val="PL"/>
        <w:ind w:left="284"/>
      </w:pPr>
      <w:r>
        <w:tab/>
        <w:t>&lt;/xs:attributeGroup&gt;</w:t>
      </w:r>
    </w:p>
    <w:p w14:paraId="7989251F" w14:textId="77777777" w:rsidR="00EC0D3E" w:rsidRDefault="00EC0D3E" w:rsidP="00EC0D3E">
      <w:pPr>
        <w:pStyle w:val="PL"/>
        <w:ind w:left="284"/>
      </w:pPr>
      <w:r>
        <w:tab/>
        <w:t>&lt;xs:complexType name="anyExtType"&gt;</w:t>
      </w:r>
    </w:p>
    <w:p w14:paraId="1D620A07" w14:textId="77777777" w:rsidR="00EC0D3E" w:rsidRDefault="00EC0D3E" w:rsidP="00EC0D3E">
      <w:pPr>
        <w:pStyle w:val="PL"/>
        <w:ind w:left="284"/>
      </w:pPr>
      <w:r>
        <w:tab/>
      </w:r>
      <w:r>
        <w:tab/>
        <w:t>&lt;xs:sequence&gt;</w:t>
      </w:r>
    </w:p>
    <w:p w14:paraId="55277A72" w14:textId="77777777" w:rsidR="00EC0D3E" w:rsidRDefault="00EC0D3E" w:rsidP="00EC0D3E">
      <w:pPr>
        <w:pStyle w:val="PL"/>
        <w:ind w:left="284"/>
      </w:pPr>
      <w:r>
        <w:tab/>
      </w:r>
      <w:r>
        <w:tab/>
      </w:r>
      <w:r>
        <w:tab/>
        <w:t>&lt;xs:any namespace="##any" processContents="lax" minOccurs="0" maxOccurs="unbounded"/&gt;</w:t>
      </w:r>
    </w:p>
    <w:p w14:paraId="66914153" w14:textId="77777777" w:rsidR="00EC0D3E" w:rsidRDefault="00EC0D3E" w:rsidP="00EC0D3E">
      <w:pPr>
        <w:pStyle w:val="PL"/>
        <w:ind w:left="284"/>
      </w:pPr>
      <w:r>
        <w:tab/>
      </w:r>
      <w:r>
        <w:tab/>
        <w:t>&lt;/xs:sequence&gt;</w:t>
      </w:r>
    </w:p>
    <w:p w14:paraId="6D840C27" w14:textId="77777777" w:rsidR="00EC0D3E" w:rsidRDefault="00EC0D3E" w:rsidP="00EC0D3E">
      <w:pPr>
        <w:pStyle w:val="PL"/>
        <w:ind w:left="284"/>
      </w:pPr>
      <w:r>
        <w:tab/>
        <w:t>&lt;/xs:complexType&gt;</w:t>
      </w:r>
    </w:p>
    <w:p w14:paraId="7DD32FCC" w14:textId="77777777" w:rsidR="00EC0D3E" w:rsidRPr="00C13C61" w:rsidRDefault="00EC0D3E" w:rsidP="00EC0D3E">
      <w:pPr>
        <w:pStyle w:val="PL"/>
        <w:ind w:left="284"/>
      </w:pPr>
      <w:r>
        <w:t>&lt;/xs:schema&gt;</w:t>
      </w:r>
    </w:p>
    <w:p w14:paraId="29DD9A39" w14:textId="1292C72E" w:rsidR="00EC0D3E" w:rsidRPr="000B2651" w:rsidRDefault="00EC0D3E" w:rsidP="00EC0D3E">
      <w:pPr>
        <w:pStyle w:val="Heading4"/>
      </w:pPr>
      <w:bookmarkStart w:id="1331" w:name="_CR7_3_2_4"/>
      <w:bookmarkStart w:id="1332" w:name="_Toc162964764"/>
      <w:bookmarkEnd w:id="1331"/>
      <w:r w:rsidRPr="000B2651">
        <w:t>7.</w:t>
      </w:r>
      <w:r>
        <w:t>3</w:t>
      </w:r>
      <w:r w:rsidRPr="000B2651">
        <w:t>.2.4</w:t>
      </w:r>
      <w:r w:rsidRPr="000B2651">
        <w:tab/>
        <w:t xml:space="preserve">Default </w:t>
      </w:r>
      <w:r>
        <w:t xml:space="preserve">Document </w:t>
      </w:r>
      <w:r w:rsidRPr="000B2651">
        <w:t>Namespace</w:t>
      </w:r>
      <w:bookmarkEnd w:id="1332"/>
    </w:p>
    <w:p w14:paraId="357252F3" w14:textId="77777777" w:rsidR="00EC0D3E" w:rsidRPr="000B2651" w:rsidRDefault="00EC0D3E" w:rsidP="00EC0D3E">
      <w:r w:rsidRPr="000B2651">
        <w:t xml:space="preserve">The default </w:t>
      </w:r>
      <w:r>
        <w:t xml:space="preserve">document </w:t>
      </w:r>
      <w:r w:rsidRPr="000B2651">
        <w:t xml:space="preserve">namespace used in </w:t>
      </w:r>
      <w:r>
        <w:t xml:space="preserve">evaluating </w:t>
      </w:r>
      <w:r w:rsidRPr="000B2651">
        <w:t>URIs shall be "urn:3gpp:ns:</w:t>
      </w:r>
      <w:r w:rsidRPr="00DA775D">
        <w:t>gwUEinitConfig</w:t>
      </w:r>
      <w:r w:rsidRPr="000B2651">
        <w:t>:1.0"</w:t>
      </w:r>
      <w:r>
        <w:t>.</w:t>
      </w:r>
    </w:p>
    <w:p w14:paraId="7DE510BC" w14:textId="64DD7BB8" w:rsidR="00EC0D3E" w:rsidRPr="000B2651" w:rsidRDefault="00EC0D3E" w:rsidP="00EC0D3E">
      <w:pPr>
        <w:pStyle w:val="Heading4"/>
      </w:pPr>
      <w:bookmarkStart w:id="1333" w:name="_CR7_3_2_5"/>
      <w:bookmarkStart w:id="1334" w:name="_Toc162964765"/>
      <w:bookmarkEnd w:id="1333"/>
      <w:r w:rsidRPr="000B2651">
        <w:t>7.</w:t>
      </w:r>
      <w:r>
        <w:t>3</w:t>
      </w:r>
      <w:r w:rsidRPr="000B2651">
        <w:t>.2.5</w:t>
      </w:r>
      <w:r w:rsidRPr="000B2651">
        <w:tab/>
        <w:t>MIME type</w:t>
      </w:r>
      <w:bookmarkEnd w:id="1334"/>
    </w:p>
    <w:p w14:paraId="57C0020B" w14:textId="77777777" w:rsidR="00EC0D3E" w:rsidRPr="000B2651" w:rsidRDefault="00EC0D3E" w:rsidP="00EC0D3E">
      <w:r w:rsidRPr="000B2651">
        <w:t xml:space="preserve">The MIME type for the </w:t>
      </w:r>
      <w:r>
        <w:t xml:space="preserve">MCS GW UE initial </w:t>
      </w:r>
      <w:r w:rsidRPr="000B2651">
        <w:t>configuration document shall be "vnd.3gpp.mc</w:t>
      </w:r>
      <w:r>
        <w:t>s-gw</w:t>
      </w:r>
      <w:r w:rsidRPr="000B2651">
        <w:t>-</w:t>
      </w:r>
      <w:r>
        <w:t>ue</w:t>
      </w:r>
      <w:r w:rsidRPr="000B2651">
        <w:t>-</w:t>
      </w:r>
      <w:r>
        <w:t>init-</w:t>
      </w:r>
      <w:r w:rsidRPr="000B2651">
        <w:t>config+xml"</w:t>
      </w:r>
      <w:r>
        <w:t>.</w:t>
      </w:r>
    </w:p>
    <w:p w14:paraId="7C1B42AC" w14:textId="0F0A92F3" w:rsidR="00EC0D3E" w:rsidRPr="000B2651" w:rsidRDefault="00EC0D3E" w:rsidP="00EC0D3E">
      <w:pPr>
        <w:pStyle w:val="Heading4"/>
      </w:pPr>
      <w:bookmarkStart w:id="1335" w:name="_CR7_3_2_6"/>
      <w:bookmarkStart w:id="1336" w:name="_Toc162964766"/>
      <w:bookmarkEnd w:id="1335"/>
      <w:r w:rsidRPr="000B2651">
        <w:lastRenderedPageBreak/>
        <w:t>7.</w:t>
      </w:r>
      <w:r>
        <w:t>3</w:t>
      </w:r>
      <w:r w:rsidRPr="000B2651">
        <w:t>.2.6</w:t>
      </w:r>
      <w:r w:rsidRPr="000B2651">
        <w:tab/>
        <w:t>Validation Constraints</w:t>
      </w:r>
      <w:bookmarkEnd w:id="1336"/>
    </w:p>
    <w:p w14:paraId="3CD9C927" w14:textId="6921B7C4" w:rsidR="00EC0D3E" w:rsidRPr="00CF2BA9" w:rsidRDefault="00EC0D3E" w:rsidP="00EC0D3E">
      <w:r w:rsidRPr="00CF2BA9">
        <w:t xml:space="preserve">If the AUID value of the document URI or node URI in the Request-URI is other than that specified in </w:t>
      </w:r>
      <w:r>
        <w:t>clause</w:t>
      </w:r>
      <w:r w:rsidRPr="00CF2BA9">
        <w:t> 7.</w:t>
      </w:r>
      <w:r w:rsidR="008F411B">
        <w:t>3.</w:t>
      </w:r>
      <w:r w:rsidRPr="00CF2BA9">
        <w:t>2.2, then the configuration management server shall return an HTTP 409 (Conflict) response including the XCAP error element &lt;constraint-failure&gt;. If included, the "phrase" attribute should be set to "invalid application id used".</w:t>
      </w:r>
    </w:p>
    <w:p w14:paraId="0A06C300" w14:textId="77777777" w:rsidR="00EC0D3E" w:rsidRPr="00CF2BA9" w:rsidRDefault="00EC0D3E" w:rsidP="00EC0D3E">
      <w:r w:rsidRPr="00CF2BA9">
        <w:t xml:space="preserve">If the XUI value of the document URI or node URI in the Request-URI does not match the XUI of the </w:t>
      </w:r>
      <w:r>
        <w:t>MCS GW</w:t>
      </w:r>
      <w:r w:rsidRPr="00CF2BA9">
        <w:t xml:space="preserve"> UE initial configuration document URI, the configuration management server shall return an HTTP 409 (Conflict) response including the XCAP error element &lt;constraint-failure&gt;. If included, the "phrase" attribute should be set to "invalid XUI".</w:t>
      </w:r>
    </w:p>
    <w:p w14:paraId="407384B5" w14:textId="4D93CAD2" w:rsidR="00EC0D3E" w:rsidRPr="000B2651" w:rsidRDefault="00EC0D3E" w:rsidP="00EC0D3E">
      <w:r w:rsidRPr="000B2651">
        <w:t xml:space="preserve">The </w:t>
      </w:r>
      <w:r>
        <w:t>MCS</w:t>
      </w:r>
      <w:r w:rsidRPr="000B2651">
        <w:t xml:space="preserve"> </w:t>
      </w:r>
      <w:r>
        <w:t xml:space="preserve">GW </w:t>
      </w:r>
      <w:r w:rsidRPr="000B2651">
        <w:t xml:space="preserve">UE </w:t>
      </w:r>
      <w:r>
        <w:t xml:space="preserve">initial </w:t>
      </w:r>
      <w:r w:rsidRPr="000B2651">
        <w:t xml:space="preserve">configuration document shall conform to the XML Schema described in </w:t>
      </w:r>
      <w:r w:rsidRPr="008F411B">
        <w:t>clause 7.</w:t>
      </w:r>
      <w:r w:rsidR="008F411B" w:rsidRPr="008F411B">
        <w:t>3</w:t>
      </w:r>
      <w:r w:rsidRPr="008F411B">
        <w:t>.2.3.</w:t>
      </w:r>
    </w:p>
    <w:p w14:paraId="2AB6E5F4" w14:textId="77777777" w:rsidR="00EC0D3E" w:rsidRPr="000B2651" w:rsidRDefault="00EC0D3E" w:rsidP="00EC0D3E">
      <w:r w:rsidRPr="000B2651">
        <w:t>The &lt;</w:t>
      </w:r>
      <w:r w:rsidRPr="000259AB">
        <w:t>mcs-gw-UE-initial-configuration</w:t>
      </w:r>
      <w:r w:rsidRPr="000B2651">
        <w:t>&gt; element is the root element of the XML document. The &lt;</w:t>
      </w:r>
      <w:r w:rsidRPr="000259AB">
        <w:t>mcs-gw-UE-initial-configuration</w:t>
      </w:r>
      <w:r w:rsidRPr="000B2651">
        <w:t>&gt; element can contain sub-elements.</w:t>
      </w:r>
    </w:p>
    <w:p w14:paraId="45A07F15" w14:textId="77777777" w:rsidR="00EC0D3E" w:rsidRPr="00392064" w:rsidRDefault="00EC0D3E" w:rsidP="00EC0D3E">
      <w:pPr>
        <w:rPr>
          <w:lang w:val="en-US"/>
        </w:rPr>
      </w:pPr>
      <w:r w:rsidRPr="000B2651">
        <w:t>The &lt;</w:t>
      </w:r>
      <w:r w:rsidRPr="000259AB">
        <w:t>mcs-gw-UE-initial-configuration</w:t>
      </w:r>
      <w:r w:rsidRPr="000B2651">
        <w:t xml:space="preserve">&gt; element </w:t>
      </w:r>
      <w:r>
        <w:t>may contain</w:t>
      </w:r>
      <w:r w:rsidRPr="000B2651">
        <w:t xml:space="preserve"> </w:t>
      </w:r>
      <w:r w:rsidRPr="00F86315">
        <w:rPr>
          <w:lang w:val="en-US"/>
        </w:rPr>
        <w:t>o</w:t>
      </w:r>
      <w:r w:rsidRPr="000B2651">
        <w:rPr>
          <w:lang w:val="en-US"/>
        </w:rPr>
        <w:t>ne &lt;</w:t>
      </w:r>
      <w:r w:rsidRPr="003D1686">
        <w:rPr>
          <w:lang w:val="en-US"/>
        </w:rPr>
        <w:t>gw-mcptt-id-list</w:t>
      </w:r>
      <w:r w:rsidRPr="000B2651">
        <w:rPr>
          <w:lang w:val="en-US"/>
        </w:rPr>
        <w:t xml:space="preserve">&gt; element and </w:t>
      </w:r>
      <w:r>
        <w:rPr>
          <w:lang w:val="en-US"/>
        </w:rPr>
        <w:t>may contain</w:t>
      </w:r>
      <w:r w:rsidRPr="000B2651">
        <w:rPr>
          <w:lang w:val="en-US"/>
        </w:rPr>
        <w:t xml:space="preserve"> one &lt;</w:t>
      </w:r>
      <w:r w:rsidRPr="003D1686">
        <w:rPr>
          <w:lang w:val="en-US"/>
        </w:rPr>
        <w:t>gw-mc</w:t>
      </w:r>
      <w:r>
        <w:rPr>
          <w:lang w:val="en-US"/>
        </w:rPr>
        <w:t>video</w:t>
      </w:r>
      <w:r w:rsidRPr="003D1686">
        <w:rPr>
          <w:lang w:val="en-US"/>
        </w:rPr>
        <w:t>-id-list</w:t>
      </w:r>
      <w:r>
        <w:rPr>
          <w:lang w:val="en-US"/>
        </w:rPr>
        <w:t>&gt; element and may contain one &lt;</w:t>
      </w:r>
      <w:r w:rsidRPr="00274030">
        <w:rPr>
          <w:lang w:val="en-US"/>
        </w:rPr>
        <w:t>gw-mc</w:t>
      </w:r>
      <w:r>
        <w:rPr>
          <w:lang w:val="en-US"/>
        </w:rPr>
        <w:t>data</w:t>
      </w:r>
      <w:r w:rsidRPr="00274030">
        <w:rPr>
          <w:lang w:val="en-US"/>
        </w:rPr>
        <w:t>-id-list</w:t>
      </w:r>
      <w:r>
        <w:rPr>
          <w:lang w:val="en-US"/>
        </w:rPr>
        <w:t xml:space="preserve">&gt;. The </w:t>
      </w:r>
      <w:r w:rsidRPr="000B2651">
        <w:t>&lt;</w:t>
      </w:r>
      <w:r>
        <w:t>mcs-gw</w:t>
      </w:r>
      <w:r w:rsidRPr="000B2651">
        <w:t>-</w:t>
      </w:r>
      <w:r>
        <w:t>UE-initial-</w:t>
      </w:r>
      <w:r w:rsidRPr="000B2651">
        <w:t>configuration&gt; element</w:t>
      </w:r>
      <w:r>
        <w:t xml:space="preserve"> shall contain at least one of either </w:t>
      </w:r>
      <w:r w:rsidRPr="000B2651">
        <w:rPr>
          <w:lang w:val="en-US"/>
        </w:rPr>
        <w:t>&lt;</w:t>
      </w:r>
      <w:r w:rsidRPr="003D1686">
        <w:rPr>
          <w:lang w:val="en-US"/>
        </w:rPr>
        <w:t>gw-mcptt-id-list</w:t>
      </w:r>
      <w:r w:rsidRPr="000B2651">
        <w:rPr>
          <w:lang w:val="en-US"/>
        </w:rPr>
        <w:t>&gt;</w:t>
      </w:r>
      <w:r>
        <w:t xml:space="preserve">, </w:t>
      </w:r>
      <w:r w:rsidRPr="000B2651">
        <w:rPr>
          <w:lang w:val="en-US"/>
        </w:rPr>
        <w:t>&lt;</w:t>
      </w:r>
      <w:r w:rsidRPr="003D1686">
        <w:rPr>
          <w:lang w:val="en-US"/>
        </w:rPr>
        <w:t>gw-mc</w:t>
      </w:r>
      <w:r>
        <w:rPr>
          <w:lang w:val="en-US"/>
        </w:rPr>
        <w:t>video</w:t>
      </w:r>
      <w:r w:rsidRPr="003D1686">
        <w:rPr>
          <w:lang w:val="en-US"/>
        </w:rPr>
        <w:t>-id-list</w:t>
      </w:r>
      <w:r w:rsidRPr="000B2651">
        <w:rPr>
          <w:lang w:val="en-US"/>
        </w:rPr>
        <w:t>&gt;</w:t>
      </w:r>
      <w:r>
        <w:rPr>
          <w:lang w:val="en-US"/>
        </w:rPr>
        <w:t xml:space="preserve"> or </w:t>
      </w:r>
      <w:r w:rsidRPr="000B2651">
        <w:rPr>
          <w:lang w:val="en-US"/>
        </w:rPr>
        <w:t>&lt;</w:t>
      </w:r>
      <w:r w:rsidRPr="003D1686">
        <w:rPr>
          <w:lang w:val="en-US"/>
        </w:rPr>
        <w:t>gw-mc</w:t>
      </w:r>
      <w:r>
        <w:rPr>
          <w:lang w:val="en-US"/>
        </w:rPr>
        <w:t>data</w:t>
      </w:r>
      <w:r w:rsidRPr="003D1686">
        <w:rPr>
          <w:lang w:val="en-US"/>
        </w:rPr>
        <w:t>-id-list</w:t>
      </w:r>
      <w:r w:rsidRPr="000B2651">
        <w:rPr>
          <w:lang w:val="en-US"/>
        </w:rPr>
        <w:t>&gt;</w:t>
      </w:r>
      <w:r>
        <w:t>.</w:t>
      </w:r>
    </w:p>
    <w:p w14:paraId="3938205F" w14:textId="77777777" w:rsidR="00EC0D3E" w:rsidRPr="00392064" w:rsidRDefault="00EC0D3E" w:rsidP="00EC0D3E">
      <w:r w:rsidRPr="00392064">
        <w:rPr>
          <w:lang w:val="en-US"/>
        </w:rPr>
        <w:t>If the &lt;</w:t>
      </w:r>
      <w:r>
        <w:t>mcs-gw</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93EAAE3" w14:textId="77777777" w:rsidR="00EC0D3E" w:rsidRPr="00392064" w:rsidRDefault="00EC0D3E" w:rsidP="00EC0D3E">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342EA028" w14:textId="77777777" w:rsidR="00EC0D3E" w:rsidRPr="00CF2BA9" w:rsidRDefault="00EC0D3E" w:rsidP="00EC0D3E">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7BC2E243" w14:textId="77777777" w:rsidR="00EC0D3E" w:rsidRPr="00F873D9" w:rsidRDefault="00EC0D3E" w:rsidP="00EC0D3E">
      <w:pPr>
        <w:rPr>
          <w:lang w:val="en-US"/>
        </w:rPr>
      </w:pPr>
      <w:r w:rsidRPr="00F873D9">
        <w:rPr>
          <w:lang w:val="en-US"/>
        </w:rPr>
        <w:t xml:space="preserve">If an &lt;Instance-ID-URN&gt; element </w:t>
      </w:r>
      <w:r w:rsidRPr="00F873D9">
        <w:t>of the &lt;</w:t>
      </w:r>
      <w:r w:rsidRPr="00F873D9">
        <w:rPr>
          <w:lang w:val="en-US"/>
        </w:rPr>
        <w:t>mc</w:t>
      </w:r>
      <w:r>
        <w:rPr>
          <w:lang w:val="en-US"/>
        </w:rPr>
        <w:t>s</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E6F2C55" w14:textId="77777777" w:rsidR="00EC0D3E" w:rsidRPr="00F873D9" w:rsidRDefault="00EC0D3E" w:rsidP="00EC0D3E">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A04ACCC" w14:textId="77777777" w:rsidR="00EC0D3E" w:rsidRPr="00F873D9" w:rsidRDefault="00EC0D3E" w:rsidP="00EC0D3E">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7065C195" w14:textId="77777777" w:rsidR="00EC0D3E" w:rsidRDefault="00EC0D3E" w:rsidP="00EC0D3E">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AC0692B" w14:textId="498BC746" w:rsidR="00EC0D3E" w:rsidRPr="00CF2BA9" w:rsidRDefault="00EC0D3E" w:rsidP="00EC0D3E">
      <w:r w:rsidRPr="00CF2BA9">
        <w:t xml:space="preserve">If </w:t>
      </w:r>
      <w:r>
        <w:t>a</w:t>
      </w:r>
      <w:r w:rsidRPr="00CF2BA9">
        <w:t xml:space="preserve"> </w:t>
      </w:r>
      <w:r>
        <w:t xml:space="preserve">&lt;UriEntry&gt; element of the </w:t>
      </w:r>
      <w:r w:rsidRPr="00CF2BA9">
        <w:rPr>
          <w:lang w:val="en-US"/>
        </w:rPr>
        <w:t>&lt;</w:t>
      </w:r>
      <w:r w:rsidRPr="003D1686">
        <w:rPr>
          <w:lang w:val="en-US"/>
        </w:rPr>
        <w:t>gw-mcptt-id-list</w:t>
      </w:r>
      <w:r w:rsidRPr="00CF2BA9">
        <w:rPr>
          <w:lang w:val="en-US"/>
        </w:rPr>
        <w:t>&gt; element</w:t>
      </w:r>
      <w:r w:rsidRPr="00CF2BA9">
        <w:t xml:space="preserve"> of the </w:t>
      </w:r>
      <w:r w:rsidRPr="00ED2F86">
        <w:rPr>
          <w:lang w:val="en-US"/>
        </w:rPr>
        <w:t>&lt;mcs-gw-UE-initial-configuration&gt;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 xml:space="preserve">gw MCPTT ID </w:t>
      </w:r>
      <w:r w:rsidRPr="00CF2BA9">
        <w:t>URI".</w:t>
      </w:r>
    </w:p>
    <w:p w14:paraId="128F49CD" w14:textId="513A78DA" w:rsidR="00EC0D3E" w:rsidRPr="00CF2BA9" w:rsidRDefault="00EC0D3E" w:rsidP="00EC0D3E">
      <w:r w:rsidRPr="00CF2BA9">
        <w:t xml:space="preserve">If </w:t>
      </w:r>
      <w:r>
        <w:t>a</w:t>
      </w:r>
      <w:r w:rsidRPr="00CF2BA9">
        <w:t xml:space="preserve"> </w:t>
      </w:r>
      <w:r>
        <w:t xml:space="preserve">&lt;UriEntry&gt; element of the </w:t>
      </w:r>
      <w:r w:rsidRPr="00CF2BA9">
        <w:rPr>
          <w:lang w:val="en-US"/>
        </w:rPr>
        <w:t>&lt;</w:t>
      </w:r>
      <w:r w:rsidRPr="003D1686">
        <w:rPr>
          <w:lang w:val="en-US"/>
        </w:rPr>
        <w:t>gw-</w:t>
      </w:r>
      <w:r>
        <w:rPr>
          <w:lang w:val="en-US"/>
        </w:rPr>
        <w:t>mcvideo</w:t>
      </w:r>
      <w:r w:rsidRPr="003D1686">
        <w:rPr>
          <w:lang w:val="en-US"/>
        </w:rPr>
        <w:t>-id-list</w:t>
      </w:r>
      <w:r w:rsidRPr="00CF2BA9">
        <w:rPr>
          <w:lang w:val="en-US"/>
        </w:rPr>
        <w:t>&gt; element</w:t>
      </w:r>
      <w:r w:rsidRPr="00CF2BA9">
        <w:t xml:space="preserve"> of the </w:t>
      </w:r>
      <w:r w:rsidRPr="00ED2F86">
        <w:rPr>
          <w:lang w:val="en-US"/>
        </w:rPr>
        <w:t>&lt;mcs-gw-UE-initial-configuration&gt;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 xml:space="preserve">gw MCVIDEO ID </w:t>
      </w:r>
      <w:r w:rsidRPr="00CF2BA9">
        <w:t>URI".</w:t>
      </w:r>
    </w:p>
    <w:p w14:paraId="1E0EF346" w14:textId="37E3BC47" w:rsidR="00EC0D3E" w:rsidRPr="007577BD" w:rsidRDefault="00EC0D3E" w:rsidP="00EC0D3E">
      <w:r w:rsidRPr="00CF2BA9">
        <w:t xml:space="preserve">If </w:t>
      </w:r>
      <w:r>
        <w:t>a</w:t>
      </w:r>
      <w:r w:rsidRPr="00CF2BA9">
        <w:t xml:space="preserve"> </w:t>
      </w:r>
      <w:r>
        <w:t xml:space="preserve">&lt;UriEntry&gt; element of the </w:t>
      </w:r>
      <w:r w:rsidRPr="00CF2BA9">
        <w:rPr>
          <w:lang w:val="en-US"/>
        </w:rPr>
        <w:t>&lt;</w:t>
      </w:r>
      <w:r w:rsidRPr="003D1686">
        <w:rPr>
          <w:lang w:val="en-US"/>
        </w:rPr>
        <w:t>gw-</w:t>
      </w:r>
      <w:r>
        <w:rPr>
          <w:lang w:val="en-US"/>
        </w:rPr>
        <w:t>mcdata</w:t>
      </w:r>
      <w:r w:rsidRPr="003D1686">
        <w:rPr>
          <w:lang w:val="en-US"/>
        </w:rPr>
        <w:t>-id-list</w:t>
      </w:r>
      <w:r w:rsidRPr="00CF2BA9">
        <w:rPr>
          <w:lang w:val="en-US"/>
        </w:rPr>
        <w:t>&gt; element</w:t>
      </w:r>
      <w:r w:rsidRPr="00CF2BA9">
        <w:t xml:space="preserve"> of the </w:t>
      </w:r>
      <w:r w:rsidRPr="00ED2F86">
        <w:rPr>
          <w:lang w:val="en-US"/>
        </w:rPr>
        <w:t>&lt;mcs-gw-UE-initial-configuration&gt;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w:t>
      </w:r>
      <w:r w:rsidRPr="00CF2BA9">
        <w:lastRenderedPageBreak/>
        <w:t xml:space="preserve">an HTTP 409 (Conflict) response including the XCAP error element &lt;constraint-failure&gt;. If included, the "phrase" attribute should be set to "syntactically incorrect </w:t>
      </w:r>
      <w:r>
        <w:t xml:space="preserve">gw MCData ID </w:t>
      </w:r>
      <w:r w:rsidRPr="00CF2BA9">
        <w:t>URI".</w:t>
      </w:r>
    </w:p>
    <w:p w14:paraId="3E9787F1" w14:textId="378654C4" w:rsidR="00EC0D3E" w:rsidRPr="00FD64D5" w:rsidRDefault="00EC0D3E" w:rsidP="00EC0D3E">
      <w:pPr>
        <w:pStyle w:val="Heading4"/>
      </w:pPr>
      <w:bookmarkStart w:id="1337" w:name="_CR7_3_2_7"/>
      <w:bookmarkStart w:id="1338" w:name="_Toc162964767"/>
      <w:bookmarkEnd w:id="1337"/>
      <w:r w:rsidRPr="00FD64D5">
        <w:t>7.</w:t>
      </w:r>
      <w:r>
        <w:t>3</w:t>
      </w:r>
      <w:r w:rsidRPr="00FD64D5">
        <w:t>.2.7</w:t>
      </w:r>
      <w:r w:rsidRPr="00FD64D5">
        <w:tab/>
        <w:t>Data Semantics</w:t>
      </w:r>
      <w:bookmarkEnd w:id="1338"/>
    </w:p>
    <w:p w14:paraId="5646F547" w14:textId="77777777" w:rsidR="00EC0D3E" w:rsidRPr="00CF2BA9" w:rsidRDefault="00EC0D3E" w:rsidP="00EC0D3E">
      <w:pPr>
        <w:rPr>
          <w:lang w:val="en-US"/>
        </w:rPr>
      </w:pPr>
      <w:r w:rsidRPr="00CF2BA9">
        <w:rPr>
          <w:lang w:val="en-US"/>
        </w:rPr>
        <w:t>The "domain" attribute of the &lt;mc</w:t>
      </w:r>
      <w:r>
        <w:rPr>
          <w:lang w:val="en-US"/>
        </w:rPr>
        <w:t>s-gw</w:t>
      </w:r>
      <w:r w:rsidRPr="00CF2BA9">
        <w:t xml:space="preserve">-UE-initial-configuration&gt; element </w:t>
      </w:r>
      <w:r w:rsidRPr="00CF2BA9">
        <w:rPr>
          <w:lang w:val="en-US"/>
        </w:rPr>
        <w:t>contains the domain name of the mission critical organization.</w:t>
      </w:r>
    </w:p>
    <w:p w14:paraId="7B3C7EA1" w14:textId="77777777" w:rsidR="00EC0D3E" w:rsidRPr="00F873D9" w:rsidRDefault="00EC0D3E" w:rsidP="00EC0D3E">
      <w:pPr>
        <w:rPr>
          <w:lang w:val="en-US"/>
        </w:rPr>
      </w:pPr>
      <w:r w:rsidRPr="00F873D9">
        <w:t xml:space="preserve">The creator of the </w:t>
      </w:r>
      <w:r>
        <w:t>MCS</w:t>
      </w:r>
      <w:r w:rsidRPr="00F873D9">
        <w:t xml:space="preserve"> </w:t>
      </w:r>
      <w:r>
        <w:t xml:space="preserve">GW </w:t>
      </w:r>
      <w:r w:rsidRPr="00F873D9">
        <w:t xml:space="preserve">UE initial configuration </w:t>
      </w:r>
      <w:r w:rsidRPr="00F873D9">
        <w:rPr>
          <w:lang w:val="en-US"/>
        </w:rPr>
        <w:t>document may include an &lt;mc</w:t>
      </w:r>
      <w:r>
        <w:rPr>
          <w:lang w:val="en-US"/>
        </w:rPr>
        <w:t>s-</w:t>
      </w:r>
      <w:r w:rsidRPr="00F873D9">
        <w:rPr>
          <w:lang w:val="en-US"/>
        </w:rPr>
        <w:t xml:space="preserve">UE-id&gt; element in the version of the </w:t>
      </w:r>
      <w:r>
        <w:t>MCS</w:t>
      </w:r>
      <w:r w:rsidRPr="00F873D9">
        <w:t xml:space="preserve"> </w:t>
      </w:r>
      <w:r>
        <w:t xml:space="preserve">GW </w:t>
      </w:r>
      <w:r w:rsidRPr="00F873D9">
        <w:t xml:space="preserve">UE initial configuration </w:t>
      </w:r>
      <w:r w:rsidRPr="00F873D9">
        <w:rPr>
          <w:lang w:val="en-US"/>
        </w:rPr>
        <w:t xml:space="preserve">document that is uploaded to the CMS and may also appear in the </w:t>
      </w:r>
      <w:r>
        <w:t>MCS</w:t>
      </w:r>
      <w:r w:rsidRPr="002C3AF9">
        <w:t xml:space="preserve"> </w:t>
      </w:r>
      <w:r>
        <w:t xml:space="preserve">GW </w:t>
      </w:r>
      <w:r w:rsidRPr="002C3AF9">
        <w:t xml:space="preserve">UE initial configuration </w:t>
      </w:r>
      <w:r w:rsidRPr="002C3AF9">
        <w:rPr>
          <w:lang w:val="en-US"/>
        </w:rPr>
        <w:t xml:space="preserve">document when downloaded by the </w:t>
      </w:r>
      <w:r>
        <w:rPr>
          <w:lang w:val="en-US"/>
        </w:rPr>
        <w:t>MCS</w:t>
      </w:r>
      <w:r w:rsidRPr="002C3AF9">
        <w:rPr>
          <w:lang w:val="en-US"/>
        </w:rPr>
        <w:t xml:space="preserve"> administrator. The &lt;mc</w:t>
      </w:r>
      <w:r>
        <w:rPr>
          <w:lang w:val="en-US"/>
        </w:rPr>
        <w:t>s</w:t>
      </w:r>
      <w:r w:rsidRPr="002C3AF9">
        <w:rPr>
          <w:lang w:val="en-US"/>
        </w:rPr>
        <w:t xml:space="preserve">-UE-id&gt; element </w:t>
      </w:r>
      <w:r w:rsidRPr="008137DD">
        <w:t xml:space="preserve">does not appear in the </w:t>
      </w:r>
      <w:r>
        <w:t>MCS</w:t>
      </w:r>
      <w:r w:rsidRPr="008137DD">
        <w:t xml:space="preserve"> </w:t>
      </w:r>
      <w:r>
        <w:t xml:space="preserve">GW </w:t>
      </w:r>
      <w:r w:rsidRPr="008137DD">
        <w:t>UE initial configuration manage</w:t>
      </w:r>
      <w:r>
        <w:t xml:space="preserve">d </w:t>
      </w:r>
      <w:r w:rsidRPr="008137DD">
        <w:t>object specified in 3GPP TS 24.</w:t>
      </w:r>
      <w:r>
        <w:t>483</w:t>
      </w:r>
      <w:r w:rsidRPr="008137DD">
        <w:t xml:space="preserve"> [4] that is configured to the </w:t>
      </w:r>
      <w:r>
        <w:t>MCS GW UE</w:t>
      </w:r>
      <w:r w:rsidRPr="00F873D9">
        <w:rPr>
          <w:lang w:val="en-US"/>
        </w:rPr>
        <w:t>. If an &lt;mc</w:t>
      </w:r>
      <w:r>
        <w:rPr>
          <w:lang w:val="en-US"/>
        </w:rPr>
        <w:t>s</w:t>
      </w:r>
      <w:r w:rsidRPr="00F873D9">
        <w:rPr>
          <w:lang w:val="en-US"/>
        </w:rPr>
        <w:t>-UE-id&gt; element is included</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and corresponding </w:t>
      </w:r>
      <w:r>
        <w:t>MCS</w:t>
      </w:r>
      <w:r w:rsidRPr="00F873D9">
        <w:t xml:space="preserve"> </w:t>
      </w:r>
      <w:r>
        <w:t xml:space="preserve">GW </w:t>
      </w:r>
      <w:r w:rsidRPr="00F873D9">
        <w:t xml:space="preserve">UE initial configuration management object applies only to the </w:t>
      </w:r>
      <w:r>
        <w:t>MCS GW UE</w:t>
      </w:r>
      <w:r w:rsidRPr="00F873D9">
        <w:t xml:space="preserve">(s) identified by the </w:t>
      </w:r>
      <w:r w:rsidRPr="00F873D9">
        <w:rPr>
          <w:lang w:val="en-US"/>
        </w:rPr>
        <w:t>&lt;mc</w:t>
      </w:r>
      <w:r>
        <w:rPr>
          <w:lang w:val="en-US"/>
        </w:rPr>
        <w:t>s</w:t>
      </w:r>
      <w:r w:rsidRPr="00F873D9">
        <w:rPr>
          <w:lang w:val="en-US"/>
        </w:rPr>
        <w:t>-UE-id&gt; element. If no &lt;mc</w:t>
      </w:r>
      <w:r>
        <w:rPr>
          <w:lang w:val="en-US"/>
        </w:rPr>
        <w:t>s</w:t>
      </w:r>
      <w:r w:rsidRPr="00F873D9">
        <w:rPr>
          <w:lang w:val="en-US"/>
        </w:rPr>
        <w:t>-UE-id&gt; element is included</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and corresponding </w:t>
      </w:r>
      <w:r>
        <w:t>MCS</w:t>
      </w:r>
      <w:r w:rsidRPr="00F873D9">
        <w:t xml:space="preserve"> </w:t>
      </w:r>
      <w:r>
        <w:t xml:space="preserve">GW </w:t>
      </w:r>
      <w:r w:rsidRPr="00F873D9">
        <w:t xml:space="preserve">UE initial configuration management object applies to all the </w:t>
      </w:r>
      <w:r>
        <w:t>MCS GW UE</w:t>
      </w:r>
      <w:r w:rsidRPr="00F873D9">
        <w:t>s of the domain.</w:t>
      </w:r>
    </w:p>
    <w:p w14:paraId="5AD2DE86" w14:textId="77777777" w:rsidR="00EC0D3E" w:rsidRPr="00F873D9" w:rsidRDefault="00EC0D3E" w:rsidP="00EC0D3E">
      <w:pPr>
        <w:rPr>
          <w:lang w:val="en-US"/>
        </w:rPr>
      </w:pPr>
      <w:r w:rsidRPr="00F873D9">
        <w:rPr>
          <w:lang w:val="en-US"/>
        </w:rPr>
        <w:t>If one or more optional &lt;Instance-ID-URN&gt; elements is included in the &lt;mc</w:t>
      </w:r>
      <w:r>
        <w:rPr>
          <w:lang w:val="en-US"/>
        </w:rPr>
        <w:t>s</w:t>
      </w:r>
      <w:r w:rsidRPr="00F873D9">
        <w:rPr>
          <w:lang w:val="en-US"/>
        </w:rPr>
        <w:t xml:space="preserve">-UE-id&gt; element then the </w:t>
      </w:r>
      <w:r>
        <w:t>MCS</w:t>
      </w:r>
      <w:r w:rsidRPr="00F873D9">
        <w:t xml:space="preserve"> </w:t>
      </w:r>
      <w:r>
        <w:t xml:space="preserve">GW </w:t>
      </w:r>
      <w:r w:rsidRPr="00F873D9">
        <w:t xml:space="preserve">UE initial configuration document applies to the </w:t>
      </w:r>
      <w:r>
        <w:t>MCS GW UE</w:t>
      </w:r>
      <w:r w:rsidRPr="00F873D9">
        <w:t xml:space="preserve"> with an instance ID equal to the instance ID contained in the </w:t>
      </w:r>
      <w:r w:rsidRPr="00F873D9">
        <w:rPr>
          <w:lang w:val="en-US"/>
        </w:rPr>
        <w:t>&lt;Instance-ID-URN&gt; element.</w:t>
      </w:r>
    </w:p>
    <w:p w14:paraId="66AF9438" w14:textId="77777777" w:rsidR="00EC0D3E" w:rsidRPr="00F873D9" w:rsidRDefault="00EC0D3E" w:rsidP="00EC0D3E">
      <w:r w:rsidRPr="00F873D9">
        <w:rPr>
          <w:lang w:val="en-US"/>
        </w:rPr>
        <w:t xml:space="preserve">The &lt;TAC&gt; element of the &lt;IMEI-range&gt; element contains the </w:t>
      </w:r>
      <w:r w:rsidRPr="00F873D9">
        <w:t xml:space="preserve">Type Allocation Code of the </w:t>
      </w:r>
      <w:r>
        <w:t>MCS GW UE</w:t>
      </w:r>
      <w:r w:rsidRPr="00F873D9">
        <w:t>.</w:t>
      </w:r>
    </w:p>
    <w:p w14:paraId="78D60481" w14:textId="77777777" w:rsidR="00EC0D3E" w:rsidRPr="00F873D9" w:rsidRDefault="00EC0D3E" w:rsidP="00EC0D3E">
      <w:r w:rsidRPr="00F873D9">
        <w:rPr>
          <w:lang w:val="en-US"/>
        </w:rPr>
        <w:t xml:space="preserve">The optional &lt;SNR&gt; element of the &lt;IMEI-range&gt; element contains the </w:t>
      </w:r>
      <w:r w:rsidRPr="00F873D9">
        <w:t xml:space="preserve">individual serial number uniquely identifying </w:t>
      </w:r>
      <w:r>
        <w:t>MCS GW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 GW</w:t>
      </w:r>
      <w:r w:rsidRPr="00F873D9">
        <w:t xml:space="preserve"> UE initial configuration document applies to.</w:t>
      </w:r>
    </w:p>
    <w:p w14:paraId="4577B2BD" w14:textId="77777777" w:rsidR="00EC0D3E" w:rsidRPr="00F873D9" w:rsidRDefault="00EC0D3E" w:rsidP="00EC0D3E">
      <w:pPr>
        <w:rPr>
          <w:lang w:val="en-US"/>
        </w:rPr>
      </w:pPr>
      <w:r w:rsidRPr="00F873D9">
        <w:rPr>
          <w:lang w:val="en-US"/>
        </w:rPr>
        <w:t>If an optional &lt;SNR-range&gt; element is included within the &lt;IMEI-range&gt; element</w:t>
      </w:r>
      <w:r>
        <w:rPr>
          <w:lang w:val="en-US"/>
        </w:rPr>
        <w:t>,</w:t>
      </w:r>
      <w:r w:rsidRPr="00F873D9">
        <w:rPr>
          <w:lang w:val="en-US"/>
        </w:rPr>
        <w:t xml:space="preserve"> then the </w:t>
      </w:r>
      <w:r>
        <w:t>MCS GW</w:t>
      </w:r>
      <w:r w:rsidRPr="00F873D9">
        <w:t xml:space="preserve"> UE initial configuration document applies to</w:t>
      </w:r>
      <w:r w:rsidRPr="00F873D9">
        <w:rPr>
          <w:lang w:val="en-US"/>
        </w:rPr>
        <w:t xml:space="preserve"> all </w:t>
      </w:r>
      <w:r>
        <w:rPr>
          <w:lang w:val="en-US"/>
        </w:rPr>
        <w:t>MCS GW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C10C977" w14:textId="77777777" w:rsidR="00EC0D3E" w:rsidRPr="00F873D9" w:rsidRDefault="00EC0D3E" w:rsidP="00EC0D3E">
      <w:pPr>
        <w:rPr>
          <w:lang w:val="en-US"/>
        </w:rPr>
      </w:pPr>
      <w:r w:rsidRPr="00F873D9">
        <w:t xml:space="preserve">If no </w:t>
      </w:r>
      <w:r w:rsidRPr="00F873D9">
        <w:rPr>
          <w:lang w:val="en-US"/>
        </w:rPr>
        <w:t>&lt;SNR&gt; element nor &lt;SNR-range&gt; element is included within the &lt;IMEI-range&gt; element</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applies to all the </w:t>
      </w:r>
      <w:r>
        <w:t>MCS GW UE</w:t>
      </w:r>
      <w:r w:rsidRPr="00F873D9">
        <w:t xml:space="preserve">(s) with the Type Allocation Code contained within the </w:t>
      </w:r>
      <w:r w:rsidRPr="00F873D9">
        <w:rPr>
          <w:lang w:val="en-US"/>
        </w:rPr>
        <w:t>&lt;TAC&gt; element of the &lt;IMEI-range&gt; element.</w:t>
      </w:r>
    </w:p>
    <w:p w14:paraId="4B0D94AD" w14:textId="77777777" w:rsidR="00EC0D3E" w:rsidRDefault="00EC0D3E" w:rsidP="00EC0D3E">
      <w:r w:rsidRPr="00F873D9">
        <w:rPr>
          <w:lang w:val="en-US"/>
        </w:rPr>
        <w:t>If no &lt;mc</w:t>
      </w:r>
      <w:r>
        <w:rPr>
          <w:lang w:val="en-US"/>
        </w:rPr>
        <w:t>s</w:t>
      </w:r>
      <w:r w:rsidRPr="00F873D9">
        <w:rPr>
          <w:lang w:val="en-US"/>
        </w:rPr>
        <w:t>-UE-id&gt; element is included</w:t>
      </w:r>
      <w:r>
        <w:rPr>
          <w:lang w:val="en-US"/>
        </w:rPr>
        <w:t>,</w:t>
      </w:r>
      <w:r w:rsidRPr="00F873D9">
        <w:rPr>
          <w:lang w:val="en-US"/>
        </w:rPr>
        <w:t xml:space="preserve"> then the </w:t>
      </w:r>
      <w:r>
        <w:t>MCS GW</w:t>
      </w:r>
      <w:r w:rsidRPr="00F873D9">
        <w:t xml:space="preserve"> UE initial configuration document applies to all </w:t>
      </w:r>
      <w:r>
        <w:t>MCS GW UE</w:t>
      </w:r>
      <w:r w:rsidRPr="00F873D9">
        <w:t xml:space="preserve">s </w:t>
      </w:r>
      <w:r w:rsidRPr="00F873D9">
        <w:rPr>
          <w:lang w:val="en-US"/>
        </w:rPr>
        <w:t>of the mission critical organization identified in the "domain" attribute</w:t>
      </w:r>
      <w:r w:rsidRPr="00F873D9">
        <w:t>.</w:t>
      </w:r>
    </w:p>
    <w:p w14:paraId="630D7E66" w14:textId="77777777" w:rsidR="00EC0D3E" w:rsidRDefault="00EC0D3E" w:rsidP="00EC0D3E">
      <w:r>
        <w:rPr>
          <w:lang w:val="en-US"/>
        </w:rPr>
        <w:t xml:space="preserve">The &lt;gw-mcptt-id-list&gt; element is </w:t>
      </w:r>
      <w:r w:rsidRPr="00BE2A03">
        <w:rPr>
          <w:lang w:val="en-US"/>
        </w:rPr>
        <w:t>of type</w:t>
      </w:r>
      <w:r>
        <w:rPr>
          <w:lang w:val="en-US"/>
        </w:rPr>
        <w:t xml:space="preserve"> "</w:t>
      </w:r>
      <w:r w:rsidRPr="00B41A95">
        <w:rPr>
          <w:lang w:val="en-US"/>
        </w:rPr>
        <w:t>UriListType</w:t>
      </w:r>
      <w:r>
        <w:rPr>
          <w:lang w:val="en-US"/>
        </w:rPr>
        <w:t>" and contains a list of the MC GW MCPTT IDs the MC GW UE may host</w:t>
      </w:r>
      <w:r w:rsidRPr="0045024E">
        <w:t>.</w:t>
      </w:r>
    </w:p>
    <w:p w14:paraId="17B6E8D2" w14:textId="7DCB746A" w:rsidR="00EC0D3E" w:rsidRDefault="00EC0D3E" w:rsidP="00EC0D3E">
      <w:r>
        <w:rPr>
          <w:lang w:val="en-US"/>
        </w:rPr>
        <w:t xml:space="preserve">The &lt;gw-mcvideo-id-list&gt; element is </w:t>
      </w:r>
      <w:r w:rsidRPr="00BE2A03">
        <w:rPr>
          <w:lang w:val="en-US"/>
        </w:rPr>
        <w:t>of type</w:t>
      </w:r>
      <w:r>
        <w:rPr>
          <w:lang w:val="en-US"/>
        </w:rPr>
        <w:t xml:space="preserve"> "</w:t>
      </w:r>
      <w:r w:rsidRPr="00B41A95">
        <w:rPr>
          <w:lang w:val="en-US"/>
        </w:rPr>
        <w:t>UriListType</w:t>
      </w:r>
      <w:r>
        <w:rPr>
          <w:lang w:val="en-US"/>
        </w:rPr>
        <w:t>" and contains a list of the MC GW MCVideo IDs the MC GW UE may host</w:t>
      </w:r>
      <w:r w:rsidRPr="0045024E">
        <w:t>.</w:t>
      </w:r>
    </w:p>
    <w:p w14:paraId="5F0E8AFE" w14:textId="77777777" w:rsidR="00EC0D3E" w:rsidRPr="005E1A7E" w:rsidRDefault="00EC0D3E" w:rsidP="00EC0D3E">
      <w:r>
        <w:rPr>
          <w:lang w:val="en-US"/>
        </w:rPr>
        <w:t xml:space="preserve">The &lt;gw-mcdata-id-list&gt; element is </w:t>
      </w:r>
      <w:r w:rsidRPr="00BE2A03">
        <w:rPr>
          <w:lang w:val="en-US"/>
        </w:rPr>
        <w:t>of type</w:t>
      </w:r>
      <w:r>
        <w:rPr>
          <w:lang w:val="en-US"/>
        </w:rPr>
        <w:t xml:space="preserve"> "</w:t>
      </w:r>
      <w:r w:rsidRPr="00B41A95">
        <w:rPr>
          <w:lang w:val="en-US"/>
        </w:rPr>
        <w:t>UriListType</w:t>
      </w:r>
      <w:r>
        <w:rPr>
          <w:lang w:val="en-US"/>
        </w:rPr>
        <w:t>" and contains a list of the MC GW MCData IDs the MC GW UE may host</w:t>
      </w:r>
      <w:r w:rsidRPr="0045024E">
        <w:t>.</w:t>
      </w:r>
    </w:p>
    <w:p w14:paraId="4BF70FC9" w14:textId="00C3A4E3" w:rsidR="00EC0D3E" w:rsidRPr="00794952" w:rsidRDefault="00EC0D3E" w:rsidP="00EC0D3E">
      <w:pPr>
        <w:pStyle w:val="Heading4"/>
      </w:pPr>
      <w:bookmarkStart w:id="1339" w:name="_CR7_3_2_8"/>
      <w:bookmarkStart w:id="1340" w:name="_Toc162964768"/>
      <w:bookmarkEnd w:id="1339"/>
      <w:r w:rsidRPr="00794952">
        <w:t>7.</w:t>
      </w:r>
      <w:r>
        <w:t>3</w:t>
      </w:r>
      <w:r w:rsidRPr="00794952">
        <w:t>.2.8</w:t>
      </w:r>
      <w:r w:rsidRPr="00794952">
        <w:tab/>
        <w:t>Naming Conventions</w:t>
      </w:r>
      <w:bookmarkEnd w:id="1340"/>
    </w:p>
    <w:p w14:paraId="60255FDE" w14:textId="77777777" w:rsidR="00EC0D3E" w:rsidRPr="00794952" w:rsidRDefault="00EC0D3E" w:rsidP="00EC0D3E">
      <w:r>
        <w:t>The present document</w:t>
      </w:r>
      <w:r w:rsidRPr="00794952">
        <w:t xml:space="preserve"> defines no naming conventions.</w:t>
      </w:r>
    </w:p>
    <w:p w14:paraId="14DBBD4A" w14:textId="3DA9CC0E" w:rsidR="00EC0D3E" w:rsidRPr="00794952" w:rsidRDefault="00EC0D3E" w:rsidP="00EC0D3E">
      <w:pPr>
        <w:pStyle w:val="Heading4"/>
      </w:pPr>
      <w:bookmarkStart w:id="1341" w:name="_CR7_3_2_9"/>
      <w:bookmarkStart w:id="1342" w:name="_Toc162964769"/>
      <w:bookmarkEnd w:id="1341"/>
      <w:r w:rsidRPr="00794952">
        <w:t>7.</w:t>
      </w:r>
      <w:r>
        <w:t>3</w:t>
      </w:r>
      <w:r w:rsidRPr="00794952">
        <w:t>.2.9</w:t>
      </w:r>
      <w:r w:rsidRPr="00794952">
        <w:tab/>
        <w:t>Global documents</w:t>
      </w:r>
      <w:bookmarkEnd w:id="1342"/>
    </w:p>
    <w:p w14:paraId="4CF97A1A" w14:textId="77777777" w:rsidR="00EC0D3E" w:rsidRPr="00794952" w:rsidRDefault="00EC0D3E" w:rsidP="00EC0D3E">
      <w:r>
        <w:t>The present document</w:t>
      </w:r>
      <w:r w:rsidRPr="00794952">
        <w:t xml:space="preserve"> requires no global documents.</w:t>
      </w:r>
    </w:p>
    <w:p w14:paraId="19CE1675" w14:textId="400468BD" w:rsidR="00EC0D3E" w:rsidRPr="00794952" w:rsidRDefault="00EC0D3E" w:rsidP="00EC0D3E">
      <w:pPr>
        <w:pStyle w:val="Heading4"/>
      </w:pPr>
      <w:bookmarkStart w:id="1343" w:name="_CR7_3_2_10"/>
      <w:bookmarkStart w:id="1344" w:name="_Toc162964770"/>
      <w:bookmarkEnd w:id="1343"/>
      <w:r w:rsidRPr="00794952">
        <w:t>7.</w:t>
      </w:r>
      <w:r>
        <w:t>3</w:t>
      </w:r>
      <w:r w:rsidRPr="00794952">
        <w:t>.2.10</w:t>
      </w:r>
      <w:r w:rsidRPr="00794952">
        <w:tab/>
        <w:t>Resource interdependencies</w:t>
      </w:r>
      <w:bookmarkEnd w:id="1344"/>
    </w:p>
    <w:p w14:paraId="12404645" w14:textId="77777777" w:rsidR="00EC0D3E" w:rsidRPr="00794952" w:rsidRDefault="00EC0D3E" w:rsidP="00EC0D3E">
      <w:r w:rsidRPr="00794952">
        <w:t>There are no resource interdependencies.</w:t>
      </w:r>
    </w:p>
    <w:p w14:paraId="46D48EA5" w14:textId="1FAF9555" w:rsidR="00EC0D3E" w:rsidRPr="00794952" w:rsidRDefault="00EC0D3E" w:rsidP="00EC0D3E">
      <w:pPr>
        <w:pStyle w:val="Heading4"/>
      </w:pPr>
      <w:bookmarkStart w:id="1345" w:name="_CR7_3_2_11"/>
      <w:bookmarkStart w:id="1346" w:name="_Toc162964771"/>
      <w:bookmarkEnd w:id="1345"/>
      <w:r w:rsidRPr="00794952">
        <w:lastRenderedPageBreak/>
        <w:t>7.</w:t>
      </w:r>
      <w:r>
        <w:t>3</w:t>
      </w:r>
      <w:r w:rsidRPr="00794952">
        <w:t>.2.11</w:t>
      </w:r>
      <w:r w:rsidRPr="00794952">
        <w:tab/>
        <w:t>Authorization Policies</w:t>
      </w:r>
      <w:bookmarkEnd w:id="1346"/>
    </w:p>
    <w:p w14:paraId="63713804" w14:textId="77777777" w:rsidR="00EC0D3E" w:rsidRPr="00794952" w:rsidRDefault="00EC0D3E" w:rsidP="00EC0D3E">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w:t>
      </w:r>
      <w:r>
        <w:t xml:space="preserve">GW </w:t>
      </w:r>
      <w:r w:rsidRPr="00794952">
        <w:t xml:space="preserve">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97ED6C3" w14:textId="1EA6D45E" w:rsidR="00EC0D3E" w:rsidRPr="00794952" w:rsidRDefault="00EC0D3E" w:rsidP="00EC0D3E">
      <w:pPr>
        <w:pStyle w:val="Heading4"/>
      </w:pPr>
      <w:bookmarkStart w:id="1347" w:name="_CR7_3_2_12"/>
      <w:bookmarkStart w:id="1348" w:name="_Toc162964772"/>
      <w:bookmarkEnd w:id="1347"/>
      <w:r w:rsidRPr="00794952">
        <w:t>7.</w:t>
      </w:r>
      <w:r>
        <w:t>3</w:t>
      </w:r>
      <w:r w:rsidRPr="00794952">
        <w:t>.2.12</w:t>
      </w:r>
      <w:r w:rsidRPr="00794952">
        <w:tab/>
        <w:t>Subscription to Changes</w:t>
      </w:r>
      <w:bookmarkEnd w:id="1348"/>
    </w:p>
    <w:p w14:paraId="62019A21" w14:textId="77777777" w:rsidR="00EC0D3E" w:rsidRPr="00CA5CD2" w:rsidRDefault="00EC0D3E" w:rsidP="00EC0D3E">
      <w:pPr>
        <w:rPr>
          <w:lang w:val="en-US"/>
        </w:rPr>
      </w:pPr>
      <w:r w:rsidRPr="00794952">
        <w:rPr>
          <w:lang w:val="en-US"/>
        </w:rPr>
        <w:t xml:space="preserve">The </w:t>
      </w:r>
      <w:r>
        <w:t>MCS</w:t>
      </w:r>
      <w:r w:rsidRPr="00794952">
        <w:t xml:space="preserve"> </w:t>
      </w:r>
      <w:r>
        <w:t xml:space="preserve">GW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0C11B190" w14:textId="1FBEEF39" w:rsidR="00EC0D3E" w:rsidRPr="00C13C61" w:rsidRDefault="00EC0D3E" w:rsidP="00C367E9">
      <w:r>
        <w:t>MCS</w:t>
      </w:r>
      <w:r w:rsidRPr="00C13C61">
        <w:t xml:space="preserve"> </w:t>
      </w:r>
      <w:r>
        <w:t xml:space="preserve">GW </w:t>
      </w:r>
      <w:r w:rsidRPr="00C13C61">
        <w:t xml:space="preserve">UE initial configuration documents are kept as XDM collections. Therefore, it is possible to subscribe to </w:t>
      </w:r>
      <w:r>
        <w:t>the</w:t>
      </w:r>
      <w:r w:rsidRPr="00C13C61">
        <w:t xml:space="preserve"> </w:t>
      </w:r>
      <w:r>
        <w:t>MCS</w:t>
      </w:r>
      <w:r w:rsidRPr="00C13C61">
        <w:t xml:space="preserve"> </w:t>
      </w:r>
      <w:r>
        <w:t xml:space="preserve">GW </w:t>
      </w:r>
      <w:r w:rsidRPr="00C13C61">
        <w:t>UE initial configuration document of a</w:t>
      </w:r>
      <w:r>
        <w:t>n</w:t>
      </w:r>
      <w:r w:rsidRPr="00C13C61">
        <w:t xml:space="preserve"> </w:t>
      </w:r>
      <w:r>
        <w:t>MCS GW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349" w:name="_CR8"/>
      <w:bookmarkStart w:id="1350" w:name="_Toc20212349"/>
      <w:bookmarkStart w:id="1351" w:name="_Toc27731704"/>
      <w:bookmarkStart w:id="1352" w:name="_Toc36127482"/>
      <w:bookmarkStart w:id="1353" w:name="_Toc45214588"/>
      <w:bookmarkStart w:id="1354" w:name="_Toc51937727"/>
      <w:bookmarkStart w:id="1355" w:name="_Toc51938036"/>
      <w:bookmarkStart w:id="1356" w:name="_Toc92291223"/>
      <w:bookmarkStart w:id="1357" w:name="_Toc162964773"/>
      <w:bookmarkEnd w:id="1349"/>
      <w:r>
        <w:t>8</w:t>
      </w:r>
      <w:r w:rsidRPr="00986001">
        <w:tab/>
      </w:r>
      <w:r>
        <w:t>MCPTT configuration management documents</w:t>
      </w:r>
      <w:bookmarkEnd w:id="1350"/>
      <w:bookmarkEnd w:id="1351"/>
      <w:bookmarkEnd w:id="1352"/>
      <w:bookmarkEnd w:id="1353"/>
      <w:bookmarkEnd w:id="1354"/>
      <w:bookmarkEnd w:id="1355"/>
      <w:bookmarkEnd w:id="1356"/>
      <w:bookmarkEnd w:id="1357"/>
    </w:p>
    <w:p w14:paraId="37CA9AF1" w14:textId="77777777" w:rsidR="00C367E9" w:rsidRPr="00986001" w:rsidRDefault="00C367E9" w:rsidP="00C367E9">
      <w:pPr>
        <w:pStyle w:val="Heading2"/>
      </w:pPr>
      <w:bookmarkStart w:id="1358" w:name="_CR8_1"/>
      <w:bookmarkStart w:id="1359" w:name="_Toc20212350"/>
      <w:bookmarkStart w:id="1360" w:name="_Toc27731705"/>
      <w:bookmarkStart w:id="1361" w:name="_Toc36127483"/>
      <w:bookmarkStart w:id="1362" w:name="_Toc45214589"/>
      <w:bookmarkStart w:id="1363" w:name="_Toc51937728"/>
      <w:bookmarkStart w:id="1364" w:name="_Toc51938037"/>
      <w:bookmarkStart w:id="1365" w:name="_Toc92291224"/>
      <w:bookmarkStart w:id="1366" w:name="_Toc162964774"/>
      <w:bookmarkEnd w:id="1358"/>
      <w:r>
        <w:t>8</w:t>
      </w:r>
      <w:r w:rsidRPr="00986001">
        <w:t>.1</w:t>
      </w:r>
      <w:r w:rsidRPr="00986001">
        <w:tab/>
        <w:t>Introduction</w:t>
      </w:r>
      <w:bookmarkEnd w:id="1359"/>
      <w:bookmarkEnd w:id="1360"/>
      <w:bookmarkEnd w:id="1361"/>
      <w:bookmarkEnd w:id="1362"/>
      <w:bookmarkEnd w:id="1363"/>
      <w:bookmarkEnd w:id="1364"/>
      <w:bookmarkEnd w:id="1365"/>
      <w:bookmarkEnd w:id="1366"/>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367" w:name="_CR8_2"/>
      <w:bookmarkStart w:id="1368" w:name="_Toc20212351"/>
      <w:bookmarkStart w:id="1369" w:name="_Toc27731706"/>
      <w:bookmarkStart w:id="1370" w:name="_Toc36127484"/>
      <w:bookmarkStart w:id="1371" w:name="_Toc45214590"/>
      <w:bookmarkStart w:id="1372" w:name="_Toc51937729"/>
      <w:bookmarkStart w:id="1373" w:name="_Toc51938038"/>
      <w:bookmarkStart w:id="1374" w:name="_Toc92291225"/>
      <w:bookmarkStart w:id="1375" w:name="_Toc162964775"/>
      <w:bookmarkEnd w:id="1367"/>
      <w:r w:rsidRPr="00D241C1">
        <w:rPr>
          <w:lang w:val="fr-FR"/>
        </w:rPr>
        <w:t>8</w:t>
      </w:r>
      <w:r w:rsidRPr="00564582">
        <w:rPr>
          <w:lang w:val="fr-FR"/>
        </w:rPr>
        <w:t>.</w:t>
      </w:r>
      <w:r w:rsidRPr="00D241C1">
        <w:rPr>
          <w:lang w:val="fr-FR"/>
        </w:rPr>
        <w:t>2</w:t>
      </w:r>
      <w:r w:rsidRPr="00564582">
        <w:rPr>
          <w:lang w:val="fr-FR"/>
        </w:rPr>
        <w:tab/>
        <w:t>MCPTT UE configuration document</w:t>
      </w:r>
      <w:bookmarkEnd w:id="1368"/>
      <w:bookmarkEnd w:id="1369"/>
      <w:bookmarkEnd w:id="1370"/>
      <w:bookmarkEnd w:id="1371"/>
      <w:bookmarkEnd w:id="1372"/>
      <w:bookmarkEnd w:id="1373"/>
      <w:bookmarkEnd w:id="1374"/>
      <w:bookmarkEnd w:id="1375"/>
    </w:p>
    <w:p w14:paraId="4F0572CA" w14:textId="77777777" w:rsidR="00C367E9" w:rsidRPr="00986001" w:rsidRDefault="00C367E9" w:rsidP="00C367E9">
      <w:pPr>
        <w:pStyle w:val="Heading3"/>
      </w:pPr>
      <w:bookmarkStart w:id="1376" w:name="_CR8_2_1"/>
      <w:bookmarkStart w:id="1377" w:name="_Toc20212352"/>
      <w:bookmarkStart w:id="1378" w:name="_Toc27731707"/>
      <w:bookmarkStart w:id="1379" w:name="_Toc36127485"/>
      <w:bookmarkStart w:id="1380" w:name="_Toc45214591"/>
      <w:bookmarkStart w:id="1381" w:name="_Toc51937730"/>
      <w:bookmarkStart w:id="1382" w:name="_Toc51938039"/>
      <w:bookmarkStart w:id="1383" w:name="_Toc92291226"/>
      <w:bookmarkStart w:id="1384" w:name="_Toc162964776"/>
      <w:bookmarkEnd w:id="1376"/>
      <w:r>
        <w:t>8.2.1</w:t>
      </w:r>
      <w:r>
        <w:tab/>
        <w:t>General</w:t>
      </w:r>
      <w:bookmarkEnd w:id="1377"/>
      <w:bookmarkEnd w:id="1378"/>
      <w:bookmarkEnd w:id="1379"/>
      <w:bookmarkEnd w:id="1380"/>
      <w:bookmarkEnd w:id="1381"/>
      <w:bookmarkEnd w:id="1382"/>
      <w:bookmarkEnd w:id="1383"/>
      <w:bookmarkEnd w:id="1384"/>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385" w:name="_CR8_2_1A"/>
      <w:bookmarkStart w:id="1386" w:name="_Toc20212353"/>
      <w:bookmarkStart w:id="1387" w:name="_Toc27731708"/>
      <w:bookmarkStart w:id="1388" w:name="_Toc36127486"/>
      <w:bookmarkStart w:id="1389" w:name="_Toc45214592"/>
      <w:bookmarkStart w:id="1390" w:name="_Toc51937731"/>
      <w:bookmarkStart w:id="1391" w:name="_Toc51938040"/>
      <w:bookmarkStart w:id="1392" w:name="_Toc92291227"/>
      <w:bookmarkStart w:id="1393" w:name="MCCQCTEMPBM_00000047"/>
      <w:bookmarkStart w:id="1394" w:name="_Toc162964777"/>
      <w:bookmarkEnd w:id="1385"/>
      <w:r>
        <w:lastRenderedPageBreak/>
        <w:t>8.2.1A</w:t>
      </w:r>
      <w:r>
        <w:tab/>
        <w:t>MCPTT client access to MCPTT UE configuration documents</w:t>
      </w:r>
      <w:bookmarkEnd w:id="1386"/>
      <w:bookmarkEnd w:id="1387"/>
      <w:bookmarkEnd w:id="1388"/>
      <w:bookmarkEnd w:id="1389"/>
      <w:bookmarkEnd w:id="1390"/>
      <w:bookmarkEnd w:id="1391"/>
      <w:bookmarkEnd w:id="1392"/>
      <w:bookmarkEnd w:id="1394"/>
    </w:p>
    <w:bookmarkEnd w:id="1393"/>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395" w:name="_CR8_2_2"/>
      <w:bookmarkStart w:id="1396" w:name="_Toc20212354"/>
      <w:bookmarkStart w:id="1397" w:name="_Toc27731709"/>
      <w:bookmarkStart w:id="1398" w:name="_Toc36127487"/>
      <w:bookmarkStart w:id="1399" w:name="_Toc45214593"/>
      <w:bookmarkStart w:id="1400" w:name="_Toc51937732"/>
      <w:bookmarkStart w:id="1401" w:name="_Toc51938041"/>
      <w:bookmarkStart w:id="1402" w:name="_Toc92291228"/>
      <w:bookmarkStart w:id="1403" w:name="_Toc162964778"/>
      <w:bookmarkEnd w:id="1395"/>
      <w:r>
        <w:t>8.2.2</w:t>
      </w:r>
      <w:r>
        <w:tab/>
        <w:t>C</w:t>
      </w:r>
      <w:r w:rsidRPr="00986001">
        <w:t>oding</w:t>
      </w:r>
      <w:bookmarkEnd w:id="1396"/>
      <w:bookmarkEnd w:id="1397"/>
      <w:bookmarkEnd w:id="1398"/>
      <w:bookmarkEnd w:id="1399"/>
      <w:bookmarkEnd w:id="1400"/>
      <w:bookmarkEnd w:id="1401"/>
      <w:bookmarkEnd w:id="1402"/>
      <w:bookmarkEnd w:id="1403"/>
    </w:p>
    <w:p w14:paraId="2E67E931" w14:textId="77777777" w:rsidR="00C367E9" w:rsidRPr="0019247C" w:rsidRDefault="00C367E9" w:rsidP="00C367E9">
      <w:pPr>
        <w:pStyle w:val="Heading4"/>
      </w:pPr>
      <w:bookmarkStart w:id="1404" w:name="_CR8_2_2_1"/>
      <w:bookmarkStart w:id="1405" w:name="_Toc20212355"/>
      <w:bookmarkStart w:id="1406" w:name="_Toc27731710"/>
      <w:bookmarkStart w:id="1407" w:name="_Toc36127488"/>
      <w:bookmarkStart w:id="1408" w:name="_Toc45214594"/>
      <w:bookmarkStart w:id="1409" w:name="_Toc51937733"/>
      <w:bookmarkStart w:id="1410" w:name="_Toc51938042"/>
      <w:bookmarkStart w:id="1411" w:name="_Toc92291229"/>
      <w:bookmarkStart w:id="1412" w:name="_Toc162964779"/>
      <w:bookmarkEnd w:id="1404"/>
      <w:r>
        <w:t>8.2.2.1</w:t>
      </w:r>
      <w:r>
        <w:tab/>
        <w:t>Structure</w:t>
      </w:r>
      <w:bookmarkEnd w:id="1405"/>
      <w:bookmarkEnd w:id="1406"/>
      <w:bookmarkEnd w:id="1407"/>
      <w:bookmarkEnd w:id="1408"/>
      <w:bookmarkEnd w:id="1409"/>
      <w:bookmarkEnd w:id="1410"/>
      <w:bookmarkEnd w:id="1411"/>
      <w:bookmarkEnd w:id="1412"/>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lastRenderedPageBreak/>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413" w:name="_CR8_2_2_2"/>
      <w:bookmarkStart w:id="1414" w:name="_Toc20212356"/>
      <w:bookmarkStart w:id="1415" w:name="_Toc27731711"/>
      <w:bookmarkStart w:id="1416" w:name="_Toc36127489"/>
      <w:bookmarkStart w:id="1417" w:name="_Toc45214595"/>
      <w:bookmarkStart w:id="1418" w:name="_Toc51937734"/>
      <w:bookmarkStart w:id="1419" w:name="_Toc51938043"/>
      <w:bookmarkStart w:id="1420" w:name="_Toc92291230"/>
      <w:bookmarkStart w:id="1421" w:name="_Toc162964780"/>
      <w:bookmarkEnd w:id="1413"/>
      <w:r>
        <w:t>8</w:t>
      </w:r>
      <w:r w:rsidRPr="000B2651">
        <w:t>.</w:t>
      </w:r>
      <w:r>
        <w:t>2</w:t>
      </w:r>
      <w:r w:rsidRPr="000B2651">
        <w:t>.2.2</w:t>
      </w:r>
      <w:r w:rsidRPr="000B2651">
        <w:tab/>
        <w:t>Application Unique ID</w:t>
      </w:r>
      <w:bookmarkEnd w:id="1414"/>
      <w:bookmarkEnd w:id="1415"/>
      <w:bookmarkEnd w:id="1416"/>
      <w:bookmarkEnd w:id="1417"/>
      <w:bookmarkEnd w:id="1418"/>
      <w:bookmarkEnd w:id="1419"/>
      <w:bookmarkEnd w:id="1420"/>
      <w:bookmarkEnd w:id="1421"/>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422" w:name="_CR8_2_2_3"/>
      <w:bookmarkStart w:id="1423" w:name="_Toc20212357"/>
      <w:bookmarkStart w:id="1424" w:name="_Toc27731712"/>
      <w:bookmarkStart w:id="1425" w:name="_Toc36127490"/>
      <w:bookmarkStart w:id="1426" w:name="_Toc45214596"/>
      <w:bookmarkStart w:id="1427" w:name="_Toc51937735"/>
      <w:bookmarkStart w:id="1428" w:name="_Toc51938044"/>
      <w:bookmarkStart w:id="1429" w:name="_Toc92291231"/>
      <w:bookmarkStart w:id="1430" w:name="_Toc162964781"/>
      <w:bookmarkEnd w:id="1422"/>
      <w:r>
        <w:t>8</w:t>
      </w:r>
      <w:r w:rsidRPr="00F70427">
        <w:t>.</w:t>
      </w:r>
      <w:r>
        <w:t>2</w:t>
      </w:r>
      <w:r w:rsidRPr="00F70427">
        <w:t>.2.3</w:t>
      </w:r>
      <w:r w:rsidRPr="00F70427">
        <w:tab/>
        <w:t>XML Schema</w:t>
      </w:r>
      <w:bookmarkEnd w:id="1423"/>
      <w:bookmarkEnd w:id="1424"/>
      <w:bookmarkEnd w:id="1425"/>
      <w:bookmarkEnd w:id="1426"/>
      <w:bookmarkEnd w:id="1427"/>
      <w:bookmarkEnd w:id="1428"/>
      <w:bookmarkEnd w:id="1429"/>
      <w:bookmarkEnd w:id="1430"/>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lastRenderedPageBreak/>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lastRenderedPageBreak/>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431" w:name="_CR8_2_2_4"/>
      <w:bookmarkStart w:id="1432" w:name="_Toc20212358"/>
      <w:bookmarkStart w:id="1433" w:name="_Toc27731713"/>
      <w:bookmarkStart w:id="1434" w:name="_Toc36127491"/>
      <w:bookmarkStart w:id="1435" w:name="_Toc45214597"/>
      <w:bookmarkStart w:id="1436" w:name="_Toc51937736"/>
      <w:bookmarkStart w:id="1437" w:name="_Toc51938045"/>
      <w:bookmarkStart w:id="1438" w:name="_Toc92291232"/>
      <w:bookmarkStart w:id="1439" w:name="_Toc162964782"/>
      <w:bookmarkEnd w:id="1431"/>
      <w:r>
        <w:t>8</w:t>
      </w:r>
      <w:r w:rsidRPr="000B2651">
        <w:t>.</w:t>
      </w:r>
      <w:r>
        <w:t>2</w:t>
      </w:r>
      <w:r w:rsidRPr="000B2651">
        <w:t>.2.4</w:t>
      </w:r>
      <w:r w:rsidRPr="000B2651">
        <w:tab/>
        <w:t xml:space="preserve">Default </w:t>
      </w:r>
      <w:r>
        <w:t xml:space="preserve">Document </w:t>
      </w:r>
      <w:r w:rsidRPr="000B2651">
        <w:t>Namespace</w:t>
      </w:r>
      <w:bookmarkEnd w:id="1432"/>
      <w:bookmarkEnd w:id="1433"/>
      <w:bookmarkEnd w:id="1434"/>
      <w:bookmarkEnd w:id="1435"/>
      <w:bookmarkEnd w:id="1436"/>
      <w:bookmarkEnd w:id="1437"/>
      <w:bookmarkEnd w:id="1438"/>
      <w:bookmarkEnd w:id="1439"/>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440" w:name="_CR8_2_2_5"/>
      <w:bookmarkStart w:id="1441" w:name="_Toc20212359"/>
      <w:bookmarkStart w:id="1442" w:name="_Toc27731714"/>
      <w:bookmarkStart w:id="1443" w:name="_Toc36127492"/>
      <w:bookmarkStart w:id="1444" w:name="_Toc45214598"/>
      <w:bookmarkStart w:id="1445" w:name="_Toc51937737"/>
      <w:bookmarkStart w:id="1446" w:name="_Toc51938046"/>
      <w:bookmarkStart w:id="1447" w:name="_Toc92291233"/>
      <w:bookmarkStart w:id="1448" w:name="_Toc162964783"/>
      <w:bookmarkEnd w:id="1440"/>
      <w:r>
        <w:t>8</w:t>
      </w:r>
      <w:r w:rsidRPr="000B2651">
        <w:t>.</w:t>
      </w:r>
      <w:r>
        <w:t>2</w:t>
      </w:r>
      <w:r w:rsidRPr="000B2651">
        <w:t>.2.5</w:t>
      </w:r>
      <w:r w:rsidRPr="000B2651">
        <w:tab/>
        <w:t>MIME type</w:t>
      </w:r>
      <w:bookmarkEnd w:id="1441"/>
      <w:bookmarkEnd w:id="1442"/>
      <w:bookmarkEnd w:id="1443"/>
      <w:bookmarkEnd w:id="1444"/>
      <w:bookmarkEnd w:id="1445"/>
      <w:bookmarkEnd w:id="1446"/>
      <w:bookmarkEnd w:id="1447"/>
      <w:bookmarkEnd w:id="1448"/>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449" w:name="_CR8_2_2_6"/>
      <w:bookmarkStart w:id="1450" w:name="_Toc20212360"/>
      <w:bookmarkStart w:id="1451" w:name="_Toc27731715"/>
      <w:bookmarkStart w:id="1452" w:name="_Toc36127493"/>
      <w:bookmarkStart w:id="1453" w:name="_Toc45214599"/>
      <w:bookmarkStart w:id="1454" w:name="_Toc51937738"/>
      <w:bookmarkStart w:id="1455" w:name="_Toc51938047"/>
      <w:bookmarkStart w:id="1456" w:name="_Toc92291234"/>
      <w:bookmarkStart w:id="1457" w:name="_Toc162964784"/>
      <w:bookmarkEnd w:id="1449"/>
      <w:r>
        <w:t>8</w:t>
      </w:r>
      <w:r w:rsidRPr="000B2651">
        <w:t>.</w:t>
      </w:r>
      <w:r>
        <w:t>2</w:t>
      </w:r>
      <w:r w:rsidRPr="000B2651">
        <w:t>.2.6</w:t>
      </w:r>
      <w:r w:rsidRPr="000B2651">
        <w:tab/>
        <w:t>Validation Constraints</w:t>
      </w:r>
      <w:bookmarkEnd w:id="1450"/>
      <w:bookmarkEnd w:id="1451"/>
      <w:bookmarkEnd w:id="1452"/>
      <w:bookmarkEnd w:id="1453"/>
      <w:bookmarkEnd w:id="1454"/>
      <w:bookmarkEnd w:id="1455"/>
      <w:bookmarkEnd w:id="1456"/>
      <w:bookmarkEnd w:id="1457"/>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 xml:space="preserve">If the XUI value of the document URI or node URI in the Request-URI does not match the XUI of the service configuration document URI, the configuration management server shall return an HTTP 409 (Conflict) response </w:t>
      </w:r>
      <w:r w:rsidRPr="000B2651">
        <w:lastRenderedPageBreak/>
        <w:t>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lastRenderedPageBreak/>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458" w:name="_CR8_2_2_7"/>
      <w:bookmarkStart w:id="1459" w:name="_Toc20212361"/>
      <w:bookmarkStart w:id="1460" w:name="_Toc27731716"/>
      <w:bookmarkStart w:id="1461" w:name="_Toc36127494"/>
      <w:bookmarkStart w:id="1462" w:name="_Toc45214600"/>
      <w:bookmarkStart w:id="1463" w:name="_Toc51937739"/>
      <w:bookmarkStart w:id="1464" w:name="_Toc51938048"/>
      <w:bookmarkStart w:id="1465" w:name="_Toc92291235"/>
      <w:bookmarkStart w:id="1466" w:name="_Toc162964785"/>
      <w:bookmarkEnd w:id="1458"/>
      <w:r>
        <w:t>8</w:t>
      </w:r>
      <w:r w:rsidRPr="00FD64D5">
        <w:t>.</w:t>
      </w:r>
      <w:r>
        <w:t>2</w:t>
      </w:r>
      <w:r w:rsidRPr="00FD64D5">
        <w:t>.2.7</w:t>
      </w:r>
      <w:r w:rsidRPr="00FD64D5">
        <w:tab/>
        <w:t>Data Semantics</w:t>
      </w:r>
      <w:bookmarkEnd w:id="1459"/>
      <w:bookmarkEnd w:id="1460"/>
      <w:bookmarkEnd w:id="1461"/>
      <w:bookmarkEnd w:id="1462"/>
      <w:bookmarkEnd w:id="1463"/>
      <w:bookmarkEnd w:id="1464"/>
      <w:bookmarkEnd w:id="1465"/>
      <w:bookmarkEnd w:id="1466"/>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36BAAFEF" w:rsidR="00C367E9" w:rsidRPr="00FD64D5" w:rsidRDefault="00C367E9" w:rsidP="00C367E9">
      <w:pPr>
        <w:rPr>
          <w:lang w:val="en-US"/>
        </w:rPr>
      </w:pPr>
      <w:r w:rsidRPr="00923D6A">
        <w:rPr>
          <w:lang w:val="en-US"/>
        </w:rPr>
        <w:t>The &lt;name&gt; element of the &lt;mcptt</w:t>
      </w:r>
      <w:r w:rsidRPr="00923D6A">
        <w:t xml:space="preserve">-UE-configuration&gt;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lastRenderedPageBreak/>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467" w:name="_CR8_2_2_8"/>
      <w:bookmarkStart w:id="1468" w:name="_Toc20212362"/>
      <w:bookmarkStart w:id="1469" w:name="_Toc27731717"/>
      <w:bookmarkStart w:id="1470" w:name="_Toc36127495"/>
      <w:bookmarkStart w:id="1471" w:name="_Toc45214601"/>
      <w:bookmarkStart w:id="1472" w:name="_Toc51937740"/>
      <w:bookmarkStart w:id="1473" w:name="_Toc51938049"/>
      <w:bookmarkStart w:id="1474" w:name="_Toc92291236"/>
      <w:bookmarkStart w:id="1475" w:name="_Toc162964786"/>
      <w:bookmarkEnd w:id="1467"/>
      <w:r>
        <w:t>8</w:t>
      </w:r>
      <w:r w:rsidRPr="00794952">
        <w:t>.</w:t>
      </w:r>
      <w:r>
        <w:t>2</w:t>
      </w:r>
      <w:r w:rsidRPr="00794952">
        <w:t>.2.8</w:t>
      </w:r>
      <w:r w:rsidRPr="00794952">
        <w:tab/>
        <w:t>Naming Conventions</w:t>
      </w:r>
      <w:bookmarkEnd w:id="1468"/>
      <w:bookmarkEnd w:id="1469"/>
      <w:bookmarkEnd w:id="1470"/>
      <w:bookmarkEnd w:id="1471"/>
      <w:bookmarkEnd w:id="1472"/>
      <w:bookmarkEnd w:id="1473"/>
      <w:bookmarkEnd w:id="1474"/>
      <w:bookmarkEnd w:id="1475"/>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476" w:name="_CR8_2_2_9"/>
      <w:bookmarkStart w:id="1477" w:name="_Toc20212363"/>
      <w:bookmarkStart w:id="1478" w:name="_Toc27731718"/>
      <w:bookmarkStart w:id="1479" w:name="_Toc36127496"/>
      <w:bookmarkStart w:id="1480" w:name="_Toc45214602"/>
      <w:bookmarkStart w:id="1481" w:name="_Toc51937741"/>
      <w:bookmarkStart w:id="1482" w:name="_Toc51938050"/>
      <w:bookmarkStart w:id="1483" w:name="_Toc92291237"/>
      <w:bookmarkStart w:id="1484" w:name="_Toc162964787"/>
      <w:bookmarkEnd w:id="1476"/>
      <w:r>
        <w:t>8</w:t>
      </w:r>
      <w:r w:rsidRPr="00794952">
        <w:t>.</w:t>
      </w:r>
      <w:r>
        <w:t>2</w:t>
      </w:r>
      <w:r w:rsidRPr="00794952">
        <w:t>.2.9</w:t>
      </w:r>
      <w:r w:rsidRPr="00794952">
        <w:tab/>
        <w:t>Global documents</w:t>
      </w:r>
      <w:bookmarkEnd w:id="1477"/>
      <w:bookmarkEnd w:id="1478"/>
      <w:bookmarkEnd w:id="1479"/>
      <w:bookmarkEnd w:id="1480"/>
      <w:bookmarkEnd w:id="1481"/>
      <w:bookmarkEnd w:id="1482"/>
      <w:bookmarkEnd w:id="1483"/>
      <w:bookmarkEnd w:id="1484"/>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485" w:name="_CR8_2_2_10"/>
      <w:bookmarkStart w:id="1486" w:name="_Toc20212364"/>
      <w:bookmarkStart w:id="1487" w:name="_Toc27731719"/>
      <w:bookmarkStart w:id="1488" w:name="_Toc36127497"/>
      <w:bookmarkStart w:id="1489" w:name="_Toc45214603"/>
      <w:bookmarkStart w:id="1490" w:name="_Toc51937742"/>
      <w:bookmarkStart w:id="1491" w:name="_Toc51938051"/>
      <w:bookmarkStart w:id="1492" w:name="_Toc92291238"/>
      <w:bookmarkStart w:id="1493" w:name="_Toc162964788"/>
      <w:bookmarkEnd w:id="1485"/>
      <w:r>
        <w:t>8</w:t>
      </w:r>
      <w:r w:rsidRPr="00794952">
        <w:t>.</w:t>
      </w:r>
      <w:r>
        <w:t>2</w:t>
      </w:r>
      <w:r w:rsidRPr="00794952">
        <w:t>.2.10</w:t>
      </w:r>
      <w:r w:rsidRPr="00794952">
        <w:tab/>
        <w:t>Resource interdependencies</w:t>
      </w:r>
      <w:bookmarkEnd w:id="1486"/>
      <w:bookmarkEnd w:id="1487"/>
      <w:bookmarkEnd w:id="1488"/>
      <w:bookmarkEnd w:id="1489"/>
      <w:bookmarkEnd w:id="1490"/>
      <w:bookmarkEnd w:id="1491"/>
      <w:bookmarkEnd w:id="1492"/>
      <w:bookmarkEnd w:id="1493"/>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494" w:name="_CR8_2_2_11"/>
      <w:bookmarkStart w:id="1495" w:name="_Toc20212365"/>
      <w:bookmarkStart w:id="1496" w:name="_Toc27731720"/>
      <w:bookmarkStart w:id="1497" w:name="_Toc36127498"/>
      <w:bookmarkStart w:id="1498" w:name="_Toc45214604"/>
      <w:bookmarkStart w:id="1499" w:name="_Toc51937743"/>
      <w:bookmarkStart w:id="1500" w:name="_Toc51938052"/>
      <w:bookmarkStart w:id="1501" w:name="_Toc92291239"/>
      <w:bookmarkStart w:id="1502" w:name="_Toc162964789"/>
      <w:bookmarkEnd w:id="1494"/>
      <w:r>
        <w:t>8</w:t>
      </w:r>
      <w:r w:rsidRPr="00794952">
        <w:t>.</w:t>
      </w:r>
      <w:r>
        <w:t>2</w:t>
      </w:r>
      <w:r w:rsidRPr="00794952">
        <w:t>.2.11</w:t>
      </w:r>
      <w:r w:rsidRPr="00794952">
        <w:tab/>
        <w:t>Authorization Policies</w:t>
      </w:r>
      <w:bookmarkEnd w:id="1495"/>
      <w:bookmarkEnd w:id="1496"/>
      <w:bookmarkEnd w:id="1497"/>
      <w:bookmarkEnd w:id="1498"/>
      <w:bookmarkEnd w:id="1499"/>
      <w:bookmarkEnd w:id="1500"/>
      <w:bookmarkEnd w:id="1501"/>
      <w:bookmarkEnd w:id="1502"/>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503" w:name="_CR8_2_2_12"/>
      <w:bookmarkStart w:id="1504" w:name="_Toc20212366"/>
      <w:bookmarkStart w:id="1505" w:name="_Toc27731721"/>
      <w:bookmarkStart w:id="1506" w:name="_Toc36127499"/>
      <w:bookmarkStart w:id="1507" w:name="_Toc45214605"/>
      <w:bookmarkStart w:id="1508" w:name="_Toc51937744"/>
      <w:bookmarkStart w:id="1509" w:name="_Toc51938053"/>
      <w:bookmarkStart w:id="1510" w:name="_Toc92291240"/>
      <w:bookmarkStart w:id="1511" w:name="_Toc162964790"/>
      <w:bookmarkEnd w:id="1503"/>
      <w:r>
        <w:lastRenderedPageBreak/>
        <w:t>8</w:t>
      </w:r>
      <w:r w:rsidRPr="00794952">
        <w:t>.</w:t>
      </w:r>
      <w:r>
        <w:t>2</w:t>
      </w:r>
      <w:r w:rsidRPr="00794952">
        <w:t>.2.12</w:t>
      </w:r>
      <w:r w:rsidRPr="00794952">
        <w:tab/>
        <w:t>Subscription to Changes</w:t>
      </w:r>
      <w:bookmarkEnd w:id="1504"/>
      <w:bookmarkEnd w:id="1505"/>
      <w:bookmarkEnd w:id="1506"/>
      <w:bookmarkEnd w:id="1507"/>
      <w:bookmarkEnd w:id="1508"/>
      <w:bookmarkEnd w:id="1509"/>
      <w:bookmarkEnd w:id="1510"/>
      <w:bookmarkEnd w:id="1511"/>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512" w:name="_CR8_3"/>
      <w:bookmarkStart w:id="1513" w:name="_Toc20212367"/>
      <w:bookmarkStart w:id="1514" w:name="_Toc27731722"/>
      <w:bookmarkStart w:id="1515" w:name="_Toc36127500"/>
      <w:bookmarkStart w:id="1516" w:name="_Toc45214606"/>
      <w:bookmarkStart w:id="1517" w:name="_Toc51937745"/>
      <w:bookmarkStart w:id="1518" w:name="_Toc51938054"/>
      <w:bookmarkStart w:id="1519" w:name="_Toc92291241"/>
      <w:bookmarkStart w:id="1520" w:name="_Toc162964791"/>
      <w:bookmarkEnd w:id="1512"/>
      <w:r w:rsidRPr="00D241C1">
        <w:t>8.3</w:t>
      </w:r>
      <w:r w:rsidRPr="00D241C1">
        <w:tab/>
        <w:t>MCPTT user profile configuration document</w:t>
      </w:r>
      <w:bookmarkEnd w:id="1513"/>
      <w:bookmarkEnd w:id="1514"/>
      <w:bookmarkEnd w:id="1515"/>
      <w:bookmarkEnd w:id="1516"/>
      <w:bookmarkEnd w:id="1517"/>
      <w:bookmarkEnd w:id="1518"/>
      <w:bookmarkEnd w:id="1519"/>
      <w:bookmarkEnd w:id="1520"/>
    </w:p>
    <w:p w14:paraId="021DA04D" w14:textId="77777777" w:rsidR="00C367E9" w:rsidRPr="00986001" w:rsidRDefault="00C367E9" w:rsidP="00C367E9">
      <w:pPr>
        <w:pStyle w:val="Heading3"/>
      </w:pPr>
      <w:bookmarkStart w:id="1521" w:name="_CR8_3_1"/>
      <w:bookmarkStart w:id="1522" w:name="_Toc20212368"/>
      <w:bookmarkStart w:id="1523" w:name="_Toc27731723"/>
      <w:bookmarkStart w:id="1524" w:name="_Toc36127501"/>
      <w:bookmarkStart w:id="1525" w:name="_Toc45214607"/>
      <w:bookmarkStart w:id="1526" w:name="_Toc51937746"/>
      <w:bookmarkStart w:id="1527" w:name="_Toc51938055"/>
      <w:bookmarkStart w:id="1528" w:name="_Toc92291242"/>
      <w:bookmarkStart w:id="1529" w:name="_Toc162964792"/>
      <w:bookmarkEnd w:id="1521"/>
      <w:r>
        <w:t>8.3.1</w:t>
      </w:r>
      <w:r>
        <w:tab/>
        <w:t>General</w:t>
      </w:r>
      <w:bookmarkEnd w:id="1522"/>
      <w:bookmarkEnd w:id="1523"/>
      <w:bookmarkEnd w:id="1524"/>
      <w:bookmarkEnd w:id="1525"/>
      <w:bookmarkEnd w:id="1526"/>
      <w:bookmarkEnd w:id="1527"/>
      <w:bookmarkEnd w:id="1528"/>
      <w:bookmarkEnd w:id="1529"/>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530" w:name="_CR8_3_1A"/>
      <w:bookmarkStart w:id="1531" w:name="_Toc20212369"/>
      <w:bookmarkStart w:id="1532" w:name="_Toc27731724"/>
      <w:bookmarkStart w:id="1533" w:name="_Toc36127502"/>
      <w:bookmarkStart w:id="1534" w:name="_Toc45214608"/>
      <w:bookmarkStart w:id="1535" w:name="_Toc51937747"/>
      <w:bookmarkStart w:id="1536" w:name="_Toc51938056"/>
      <w:bookmarkStart w:id="1537" w:name="_Toc92291243"/>
      <w:bookmarkStart w:id="1538" w:name="MCCQCTEMPBM_00000048"/>
      <w:bookmarkStart w:id="1539" w:name="_Toc162964793"/>
      <w:bookmarkEnd w:id="1530"/>
      <w:r>
        <w:t>8.3.1A</w:t>
      </w:r>
      <w:r>
        <w:tab/>
        <w:t>MCPTT client access to MCPTT user profile documents</w:t>
      </w:r>
      <w:bookmarkEnd w:id="1531"/>
      <w:bookmarkEnd w:id="1532"/>
      <w:bookmarkEnd w:id="1533"/>
      <w:bookmarkEnd w:id="1534"/>
      <w:bookmarkEnd w:id="1535"/>
      <w:bookmarkEnd w:id="1536"/>
      <w:bookmarkEnd w:id="1537"/>
      <w:bookmarkEnd w:id="1539"/>
    </w:p>
    <w:bookmarkEnd w:id="1538"/>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540" w:name="_CR8_3_2"/>
      <w:bookmarkStart w:id="1541" w:name="_Toc20212370"/>
      <w:bookmarkStart w:id="1542" w:name="_Toc27731725"/>
      <w:bookmarkStart w:id="1543" w:name="_Toc36127503"/>
      <w:bookmarkStart w:id="1544" w:name="_Toc45214609"/>
      <w:bookmarkStart w:id="1545" w:name="_Toc51937748"/>
      <w:bookmarkStart w:id="1546" w:name="_Toc51938057"/>
      <w:bookmarkStart w:id="1547" w:name="_Toc92291244"/>
      <w:bookmarkStart w:id="1548" w:name="_Toc162964794"/>
      <w:bookmarkEnd w:id="1540"/>
      <w:r>
        <w:t>8.3.2</w:t>
      </w:r>
      <w:r>
        <w:tab/>
        <w:t>C</w:t>
      </w:r>
      <w:r w:rsidRPr="00986001">
        <w:t>oding</w:t>
      </w:r>
      <w:bookmarkEnd w:id="1541"/>
      <w:bookmarkEnd w:id="1542"/>
      <w:bookmarkEnd w:id="1543"/>
      <w:bookmarkEnd w:id="1544"/>
      <w:bookmarkEnd w:id="1545"/>
      <w:bookmarkEnd w:id="1546"/>
      <w:bookmarkEnd w:id="1547"/>
      <w:bookmarkEnd w:id="1548"/>
    </w:p>
    <w:p w14:paraId="37EF0E4B" w14:textId="77777777" w:rsidR="00C367E9" w:rsidRPr="0045024E" w:rsidRDefault="00C367E9" w:rsidP="00C367E9">
      <w:pPr>
        <w:pStyle w:val="Heading4"/>
      </w:pPr>
      <w:bookmarkStart w:id="1549" w:name="_CR8_3_2_1"/>
      <w:bookmarkStart w:id="1550" w:name="_Toc20212371"/>
      <w:bookmarkStart w:id="1551" w:name="_Toc27731726"/>
      <w:bookmarkStart w:id="1552" w:name="_Toc36127504"/>
      <w:bookmarkStart w:id="1553" w:name="_Toc45214610"/>
      <w:bookmarkStart w:id="1554" w:name="_Toc51937749"/>
      <w:bookmarkStart w:id="1555" w:name="_Toc51938058"/>
      <w:bookmarkStart w:id="1556" w:name="_Toc92291245"/>
      <w:bookmarkStart w:id="1557" w:name="_Toc162964795"/>
      <w:bookmarkEnd w:id="1549"/>
      <w:r>
        <w:t>8</w:t>
      </w:r>
      <w:r w:rsidRPr="0045024E">
        <w:t>.</w:t>
      </w:r>
      <w:r>
        <w:t>3</w:t>
      </w:r>
      <w:r w:rsidRPr="0045024E">
        <w:t>.2.1</w:t>
      </w:r>
      <w:r>
        <w:tab/>
      </w:r>
      <w:r w:rsidRPr="0045024E">
        <w:t>Structure</w:t>
      </w:r>
      <w:bookmarkEnd w:id="1550"/>
      <w:bookmarkEnd w:id="1551"/>
      <w:bookmarkEnd w:id="1552"/>
      <w:bookmarkEnd w:id="1553"/>
      <w:bookmarkEnd w:id="1554"/>
      <w:bookmarkEnd w:id="1555"/>
      <w:bookmarkEnd w:id="1556"/>
      <w:bookmarkEnd w:id="1557"/>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lastRenderedPageBreak/>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056119CF" w:rsidR="00C367E9" w:rsidRPr="000C57BA" w:rsidRDefault="00C65519" w:rsidP="00C367E9">
      <w:pPr>
        <w:pStyle w:val="B4"/>
      </w:pPr>
      <w:r w:rsidRPr="000C57BA">
        <w:t>B)</w:t>
      </w:r>
      <w:r w:rsidRPr="000C57BA">
        <w:tab/>
        <w:t>a &lt;PrivateCallProSeUser&gt; element that contains</w:t>
      </w:r>
      <w:r>
        <w:t xml:space="preserve"> a &lt;DiscoveryGroupID&gt; element or &lt;ApplicationLayerGroupID&gt; element and a</w:t>
      </w:r>
      <w:r w:rsidRPr="000C57BA">
        <w:t xml:space="preserv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lastRenderedPageBreak/>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5BD9DF89" w:rsidR="00C806D7" w:rsidRDefault="00C806D7" w:rsidP="00C806D7">
      <w:pPr>
        <w:pStyle w:val="B3"/>
      </w:pPr>
      <w:r>
        <w:t>ix)</w:t>
      </w:r>
      <w:r w:rsidR="00536031">
        <w:t xml:space="preserve"> </w:t>
      </w:r>
      <w:r>
        <w:tab/>
        <w:t>a &lt;user-max-simultaneous-authorizations&gt; element</w:t>
      </w:r>
      <w:r w:rsidR="007F0F6E">
        <w:t>;</w:t>
      </w:r>
    </w:p>
    <w:p w14:paraId="0C51270E" w14:textId="50616C8D" w:rsidR="007F0F6E" w:rsidRDefault="007F0F6E" w:rsidP="007F0F6E">
      <w:pPr>
        <w:pStyle w:val="B3"/>
      </w:pPr>
      <w:r>
        <w:t>x)</w:t>
      </w:r>
      <w:r w:rsidR="00536031">
        <w:t xml:space="preserve">  </w:t>
      </w:r>
      <w:r>
        <w:tab/>
        <w:t>a &lt;call-forwarding-on&gt; element;</w:t>
      </w:r>
    </w:p>
    <w:p w14:paraId="2F9F8D92" w14:textId="448E38A3" w:rsidR="007F0F6E" w:rsidRDefault="007F0F6E" w:rsidP="00C806D7">
      <w:pPr>
        <w:pStyle w:val="B3"/>
      </w:pPr>
      <w:r>
        <w:t>xi) a &lt;forward-to-functional-alias&gt; element;</w:t>
      </w:r>
      <w:r w:rsidR="00FD6312">
        <w:t>and</w:t>
      </w:r>
    </w:p>
    <w:p w14:paraId="31F7CBD6" w14:textId="79AA27B2" w:rsidR="00FD6312" w:rsidRDefault="00FD6312" w:rsidP="00FD6312">
      <w:pPr>
        <w:pStyle w:val="B3"/>
      </w:pPr>
      <w:r>
        <w:t>xii)</w:t>
      </w:r>
      <w:r>
        <w:tab/>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32FC29E2"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lastRenderedPageBreak/>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lastRenderedPageBreak/>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558"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131A5B07"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558"/>
      <w:r w:rsidR="00C367E9" w:rsidRPr="003D5B46">
        <w:rPr>
          <w:lang w:eastAsia="ko-KR"/>
        </w:rPr>
        <w:t>;</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63AD8B71" w14:textId="77777777" w:rsidR="00257C58" w:rsidRPr="0045024E" w:rsidRDefault="00257C58" w:rsidP="00257C58">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13CB5981" w14:textId="77777777" w:rsidR="00257C58" w:rsidRPr="0045024E" w:rsidRDefault="00257C58" w:rsidP="00257C5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7B35601C" w14:textId="77777777" w:rsidR="00257C58" w:rsidRPr="0045024E" w:rsidRDefault="00257C58" w:rsidP="00257C5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9B4FF7E" w14:textId="77777777" w:rsidR="00257C58" w:rsidRPr="0045024E" w:rsidRDefault="00257C58" w:rsidP="00257C5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FBA5F36" w14:textId="77777777" w:rsidR="00257C58" w:rsidRPr="00243DAC" w:rsidRDefault="00257C58" w:rsidP="00257C5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E37DAC" w14:textId="77777777" w:rsidR="00257C58" w:rsidRPr="0045024E" w:rsidRDefault="00257C58" w:rsidP="00257C5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1590E46" w14:textId="77777777" w:rsidR="00257C58" w:rsidRDefault="00257C58" w:rsidP="00257C5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0853E5E" w14:textId="0EDF9693" w:rsidR="00257C58" w:rsidRPr="0045024E" w:rsidRDefault="00257C58" w:rsidP="00257C5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EA7BEF9" w14:textId="3C6E7C3C" w:rsidR="00257C58" w:rsidRDefault="00257C58" w:rsidP="00C367E9">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6245D225" w14:textId="4161E92A" w:rsidR="00DD1E8C" w:rsidRDefault="00DD1E8C" w:rsidP="00DD1E8C">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559" w:name="_Hlk56677315"/>
      <w:r>
        <w:t xml:space="preserve">and </w:t>
      </w:r>
      <w:r w:rsidRPr="00F55217">
        <w:t xml:space="preserve">may include an &lt;anyExt&gt; element </w:t>
      </w:r>
      <w:r>
        <w:t>with</w:t>
      </w:r>
      <w:bookmarkEnd w:id="1559"/>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lastRenderedPageBreak/>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560" w:name="_Hlk55559946"/>
      <w:r>
        <w:t xml:space="preserve">and </w:t>
      </w:r>
      <w:r w:rsidRPr="00F55217">
        <w:t xml:space="preserve">may include an &lt;anyExt&gt; element </w:t>
      </w:r>
      <w:r>
        <w:t xml:space="preserve">with </w:t>
      </w:r>
      <w:bookmarkEnd w:id="1560"/>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561" w:name="_Hlk97309823"/>
      <w:r>
        <w:t>iii)</w:t>
      </w:r>
      <w:r>
        <w:tab/>
        <w:t>one &lt;GroupKMSURI&gt; element; and</w:t>
      </w:r>
    </w:p>
    <w:bookmarkEnd w:id="1561"/>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lastRenderedPageBreak/>
        <w:t>The &lt;ProSeUserID-entry&gt; elements:</w:t>
      </w:r>
    </w:p>
    <w:p w14:paraId="0D4FB9DB" w14:textId="7927D670" w:rsidR="00C367E9" w:rsidRDefault="00C367E9" w:rsidP="00C367E9">
      <w:pPr>
        <w:pStyle w:val="B1"/>
      </w:pPr>
      <w:r>
        <w:t>1)</w:t>
      </w:r>
      <w:r>
        <w:tab/>
      </w:r>
      <w:r w:rsidR="00C65519">
        <w:t>may</w:t>
      </w:r>
      <w:r>
        <w:t xml:space="preserve"> contain a &lt;DiscoveryGroupID&gt; element;</w:t>
      </w:r>
    </w:p>
    <w:p w14:paraId="4928ED4A" w14:textId="0817D472" w:rsidR="00C65519" w:rsidRDefault="00C65519" w:rsidP="00C367E9">
      <w:pPr>
        <w:pStyle w:val="B1"/>
      </w:pPr>
      <w:r>
        <w:t>2) may contain an &lt;Applicatio</w:t>
      </w:r>
      <w:r>
        <w:rPr>
          <w:rFonts w:hint="eastAsia"/>
          <w:lang w:eastAsia="zh-CN"/>
        </w:rPr>
        <w:t>nLayerGroupID</w:t>
      </w:r>
      <w:r>
        <w:t>&gt; element;</w:t>
      </w:r>
    </w:p>
    <w:p w14:paraId="4699CA38" w14:textId="085A8864" w:rsidR="00C367E9" w:rsidRDefault="00C65519" w:rsidP="00C367E9">
      <w:pPr>
        <w:pStyle w:val="B1"/>
      </w:pPr>
      <w:r>
        <w:t>3</w:t>
      </w:r>
      <w:r w:rsidR="00C367E9">
        <w:t>)</w:t>
      </w:r>
      <w:r w:rsidR="00C367E9">
        <w:tab/>
        <w:t>shall contain an &lt;User-Info-ID&gt; element; and</w:t>
      </w:r>
    </w:p>
    <w:p w14:paraId="14EFA103" w14:textId="142F27FE" w:rsidR="00C367E9" w:rsidRDefault="00C65519" w:rsidP="00C367E9">
      <w:pPr>
        <w:pStyle w:val="B1"/>
      </w:pPr>
      <w:r>
        <w:t>4</w:t>
      </w:r>
      <w:r w:rsidR="00C367E9">
        <w:t>)</w:t>
      </w:r>
      <w:r w:rsidR="00C367E9">
        <w:tab/>
        <w:t>shall contain an "index" attribute.</w:t>
      </w:r>
    </w:p>
    <w:p w14:paraId="48009B53" w14:textId="77777777" w:rsidR="00C367E9" w:rsidRPr="0045024E" w:rsidRDefault="00C367E9" w:rsidP="00C367E9">
      <w:pPr>
        <w:pStyle w:val="Heading4"/>
      </w:pPr>
      <w:bookmarkStart w:id="1562" w:name="_CR8_3_2_2"/>
      <w:bookmarkStart w:id="1563" w:name="_Toc20212372"/>
      <w:bookmarkStart w:id="1564" w:name="_Toc27731727"/>
      <w:bookmarkStart w:id="1565" w:name="_Toc36127505"/>
      <w:bookmarkStart w:id="1566" w:name="_Toc45214611"/>
      <w:bookmarkStart w:id="1567" w:name="_Toc51937750"/>
      <w:bookmarkStart w:id="1568" w:name="_Toc51938059"/>
      <w:bookmarkStart w:id="1569" w:name="_Toc92291246"/>
      <w:bookmarkStart w:id="1570" w:name="_Toc162964796"/>
      <w:bookmarkEnd w:id="1562"/>
      <w:r>
        <w:t>8</w:t>
      </w:r>
      <w:r w:rsidRPr="0045024E">
        <w:t>.</w:t>
      </w:r>
      <w:r>
        <w:t>3</w:t>
      </w:r>
      <w:r w:rsidRPr="0045024E">
        <w:t>.2.2</w:t>
      </w:r>
      <w:r w:rsidRPr="0045024E">
        <w:tab/>
        <w:t>Application Unique ID</w:t>
      </w:r>
      <w:bookmarkEnd w:id="1563"/>
      <w:bookmarkEnd w:id="1564"/>
      <w:bookmarkEnd w:id="1565"/>
      <w:bookmarkEnd w:id="1566"/>
      <w:bookmarkEnd w:id="1567"/>
      <w:bookmarkEnd w:id="1568"/>
      <w:bookmarkEnd w:id="1569"/>
      <w:bookmarkEnd w:id="1570"/>
    </w:p>
    <w:p w14:paraId="5A539192" w14:textId="77777777" w:rsidR="00C367E9" w:rsidRPr="0045024E" w:rsidRDefault="00C367E9" w:rsidP="00C367E9">
      <w:bookmarkStart w:id="1571" w:name="5.1.3_XML_Schema"/>
      <w:bookmarkStart w:id="1572" w:name="5.1.4_Default_Namespace"/>
      <w:bookmarkStart w:id="1573" w:name="5.1.5_MIME_Type"/>
      <w:bookmarkStart w:id="1574" w:name="5.1.6_Validation_Constraints"/>
      <w:bookmarkStart w:id="1575" w:name="5.1.7_Data_Semantics"/>
      <w:bookmarkStart w:id="1576" w:name="5.1.8_Naming_Conventions"/>
      <w:bookmarkStart w:id="1577" w:name="5.1.9_Global_Documents"/>
      <w:bookmarkStart w:id="1578" w:name="bookmark5"/>
      <w:bookmarkStart w:id="1579" w:name="bookmark4"/>
      <w:bookmarkStart w:id="1580" w:name="bookmark3"/>
      <w:bookmarkStart w:id="1581" w:name="bookmark2"/>
      <w:bookmarkStart w:id="1582" w:name="5.1.2_Application_Unique_ID"/>
      <w:bookmarkEnd w:id="1571"/>
      <w:bookmarkEnd w:id="1572"/>
      <w:bookmarkEnd w:id="1573"/>
      <w:bookmarkEnd w:id="1574"/>
      <w:bookmarkEnd w:id="1575"/>
      <w:bookmarkEnd w:id="1576"/>
      <w:bookmarkEnd w:id="1577"/>
      <w:bookmarkEnd w:id="1578"/>
      <w:bookmarkEnd w:id="1579"/>
      <w:bookmarkEnd w:id="1580"/>
      <w:bookmarkEnd w:id="1581"/>
      <w:bookmarkEnd w:id="1582"/>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583" w:name="_CR8_3_2_3"/>
      <w:bookmarkStart w:id="1584" w:name="_Toc20212373"/>
      <w:bookmarkStart w:id="1585" w:name="_Toc27731728"/>
      <w:bookmarkStart w:id="1586" w:name="_Toc36127506"/>
      <w:bookmarkStart w:id="1587" w:name="_Toc45214612"/>
      <w:bookmarkStart w:id="1588" w:name="_Toc51937751"/>
      <w:bookmarkStart w:id="1589" w:name="_Toc51938060"/>
      <w:bookmarkStart w:id="1590" w:name="_Toc92291247"/>
      <w:bookmarkStart w:id="1591" w:name="_Toc162964797"/>
      <w:bookmarkEnd w:id="1583"/>
      <w:r>
        <w:t>8</w:t>
      </w:r>
      <w:r w:rsidRPr="0045024E">
        <w:t>.</w:t>
      </w:r>
      <w:r>
        <w:t>3</w:t>
      </w:r>
      <w:r w:rsidRPr="0045024E">
        <w:t>.2.3</w:t>
      </w:r>
      <w:r w:rsidRPr="0045024E">
        <w:tab/>
        <w:t>XML Schema</w:t>
      </w:r>
      <w:bookmarkEnd w:id="1584"/>
      <w:bookmarkEnd w:id="1585"/>
      <w:bookmarkEnd w:id="1586"/>
      <w:bookmarkEnd w:id="1587"/>
      <w:bookmarkEnd w:id="1588"/>
      <w:bookmarkEnd w:id="1589"/>
      <w:bookmarkEnd w:id="1590"/>
      <w:bookmarkEnd w:id="1591"/>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2" w:name="_Toc20212374"/>
      <w:bookmarkStart w:id="1593" w:name="_Toc27731729"/>
      <w:bookmarkStart w:id="1594" w:name="_Toc36127507"/>
      <w:bookmarkStart w:id="1595" w:name="_Toc45214613"/>
      <w:bookmarkStart w:id="1596" w:name="_Toc51937752"/>
      <w:bookmarkStart w:id="1597"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3EFD1095" w:rsidR="00C367E9" w:rsidRDefault="00C367E9" w:rsidP="00C367E9">
      <w:pPr>
        <w:pStyle w:val="PL"/>
      </w:pPr>
      <w:r>
        <w:t xml:space="preserve">  xmlns:xs=</w:t>
      </w:r>
      <w:hyperlink r:id="rId16" w:history="1">
        <w:r w:rsidR="00BD5218" w:rsidRPr="001C317E">
          <w:rPr>
            <w:rStyle w:val="Hyperlink"/>
          </w:rPr>
          <w:t>http://www.w3.org/2001/XMLSchema</w:t>
        </w:r>
      </w:hyperlink>
    </w:p>
    <w:p w14:paraId="30850847" w14:textId="27E737B0" w:rsidR="00BD5218" w:rsidRDefault="00BD5218" w:rsidP="00C367E9">
      <w:pPr>
        <w:pStyle w:val="PL"/>
      </w:pPr>
      <w:r>
        <w:t xml:space="preserve">  </w:t>
      </w:r>
      <w:bookmarkStart w:id="1598" w:name="_Hlk128558506"/>
      <w:r>
        <w:t>xmlns:mcpttiup</w:t>
      </w:r>
      <w:r w:rsidRPr="00C13C61">
        <w:t>="urn:3gpp:mcptt:mcpttUEinitConfig:1.0"</w:t>
      </w:r>
      <w:bookmarkEnd w:id="1598"/>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77777777" w:rsidR="00BD5218" w:rsidRPr="00C13C61" w:rsidRDefault="00BD5218" w:rsidP="00BD5218">
      <w:pPr>
        <w:pStyle w:val="PL"/>
      </w:pPr>
      <w:r>
        <w:t xml:space="preserve">  </w:t>
      </w:r>
      <w:bookmarkStart w:id="1599" w:name="_Hlk128562383"/>
      <w:r w:rsidRPr="00C13C61">
        <w:t>&lt;xs:import namespace="</w:t>
      </w:r>
      <w:r w:rsidRPr="000B2651">
        <w:t>urn:3gpp:ns:mcpttUE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bookmarkEnd w:id="1599"/>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lastRenderedPageBreak/>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lastRenderedPageBreak/>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lastRenderedPageBreak/>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lastRenderedPageBreak/>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lastRenderedPageBreak/>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4595D05E" w14:textId="77777777" w:rsidR="00665960" w:rsidRDefault="00665960" w:rsidP="00665960">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F67854F" w14:textId="77777777" w:rsidR="00665960" w:rsidRDefault="00665960" w:rsidP="00665960">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6171F566"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BE031C1"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2E1A1F1" w14:textId="77777777" w:rsidR="00665960" w:rsidRDefault="00665960" w:rsidP="00665960">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50E5285"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180AC75" w14:textId="77777777" w:rsidR="00665960" w:rsidRDefault="00665960" w:rsidP="00665960">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0064CCF7"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5AD7F11C" w14:textId="57457DD2" w:rsidR="00665960" w:rsidRDefault="00665960"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3F17D56" w14:textId="33FE8BEB" w:rsidR="00FD3442" w:rsidRDefault="00FD344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600" w:name="_Hlk97309900"/>
      <w:r>
        <w:rPr>
          <w:rFonts w:eastAsia="Courier New"/>
        </w:rPr>
        <w:t xml:space="preserve">      </w:t>
      </w:r>
      <w:r>
        <w:t>&lt;xs:element name="GroupKMSURI" type="mcpttup:EntryType"/&gt;</w:t>
      </w:r>
    </w:p>
    <w:bookmarkEnd w:id="1600"/>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lastRenderedPageBreak/>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77777777" w:rsidR="006C1563" w:rsidRDefault="006C1563" w:rsidP="006C1563">
      <w:pPr>
        <w:pStyle w:val="PL"/>
        <w:rPr>
          <w:rFonts w:eastAsia="Courier New"/>
        </w:rPr>
      </w:pPr>
      <w:r>
        <w:rPr>
          <w:rFonts w:eastAsia="Courier New"/>
        </w:rPr>
        <w:t xml:space="preserve">      &lt;xs:element name="</w:t>
      </w:r>
      <w:r w:rsidRPr="001A4CE5">
        <w:rPr>
          <w:rFonts w:eastAsia="Courier New"/>
        </w:rPr>
        <w:t>AccessInformationForPartnerMCPTTSystem</w:t>
      </w:r>
      <w:r>
        <w:rPr>
          <w:rFonts w:eastAsia="Courier New"/>
        </w:rPr>
        <w:t>" type="mcpttiup:</w:t>
      </w:r>
      <w:r w:rsidRPr="001A4CE5">
        <w:rPr>
          <w:rFonts w:eastAsia="Courier New"/>
        </w:rPr>
        <w:t>mcptt-UE-initial-configuration</w:t>
      </w:r>
      <w:r>
        <w:rPr>
          <w:rFonts w:eastAsia="Courier New"/>
        </w:rPr>
        <w:t>"/&gt;</w:t>
      </w:r>
    </w:p>
    <w:p w14:paraId="764EE834" w14:textId="77777777" w:rsidR="00FD53E8" w:rsidRPr="00BA0CAE" w:rsidRDefault="00FD53E8" w:rsidP="00FD53E8">
      <w:pPr>
        <w:pStyle w:val="PL"/>
      </w:pPr>
      <w:r w:rsidRPr="00BA0CAE">
        <w:t xml:space="preserve">      &lt;xs:element name="anyExt" type="mc</w:t>
      </w:r>
      <w:r>
        <w:t>ptt</w:t>
      </w:r>
      <w:r w:rsidRPr="00BA0CAE">
        <w:t>up:anyExtType" minOccurs="0"/&gt;</w:t>
      </w:r>
    </w:p>
    <w:p w14:paraId="28E64A40" w14:textId="5EBCC264" w:rsidR="00FD53E8" w:rsidRPr="00E177B7" w:rsidRDefault="00FD53E8" w:rsidP="006C1563">
      <w:pPr>
        <w:pStyle w:val="PL"/>
      </w:pPr>
      <w:r w:rsidRPr="00BA0CAE">
        <w:t xml:space="preserve">      &lt;xs:any namespace="##other" processContents="lax" minOccurs="0" maxOccurs="unbounded"/&gt;</w:t>
      </w:r>
    </w:p>
    <w:p w14:paraId="3BC84DC1" w14:textId="77777777" w:rsidR="006C1563" w:rsidRDefault="006C1563" w:rsidP="006C1563">
      <w:pPr>
        <w:pStyle w:val="PL"/>
        <w:rPr>
          <w:rFonts w:eastAsia="Courier New"/>
        </w:rPr>
      </w:pPr>
      <w:r>
        <w:rPr>
          <w:rFonts w:eastAsia="Courier New"/>
        </w:rPr>
        <w:t xml:space="preserve">    &lt;/xs:sequence&gt;</w:t>
      </w:r>
    </w:p>
    <w:p w14:paraId="0E5BB61D" w14:textId="77777777" w:rsidR="006C1563" w:rsidRDefault="006C1563" w:rsidP="006C1563">
      <w:pPr>
        <w:pStyle w:val="PL"/>
        <w:rPr>
          <w:rFonts w:eastAsia="Courier New"/>
        </w:rPr>
      </w:pPr>
      <w:r>
        <w:rPr>
          <w:rFonts w:eastAsia="Courier New"/>
        </w:rPr>
        <w:t xml:space="preserve">  &lt;/xs:complexType&gt;</w:t>
      </w:r>
    </w:p>
    <w:p w14:paraId="5EFA4B6B" w14:textId="77777777" w:rsidR="006C1563" w:rsidRDefault="006C1563"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601" w:name="_CR8_3_2_4"/>
      <w:bookmarkStart w:id="1602" w:name="_Toc92291248"/>
      <w:bookmarkStart w:id="1603" w:name="_Toc162964798"/>
      <w:bookmarkEnd w:id="1601"/>
      <w:r>
        <w:t>8</w:t>
      </w:r>
      <w:r w:rsidRPr="0045024E">
        <w:t>.</w:t>
      </w:r>
      <w:r>
        <w:t>3</w:t>
      </w:r>
      <w:r w:rsidRPr="0045024E">
        <w:t>.2.4</w:t>
      </w:r>
      <w:r w:rsidRPr="0045024E">
        <w:tab/>
        <w:t xml:space="preserve">Default </w:t>
      </w:r>
      <w:r>
        <w:t xml:space="preserve">Document </w:t>
      </w:r>
      <w:r w:rsidRPr="0045024E">
        <w:t>Namespace</w:t>
      </w:r>
      <w:bookmarkEnd w:id="1592"/>
      <w:bookmarkEnd w:id="1593"/>
      <w:bookmarkEnd w:id="1594"/>
      <w:bookmarkEnd w:id="1595"/>
      <w:bookmarkEnd w:id="1596"/>
      <w:bookmarkEnd w:id="1597"/>
      <w:bookmarkEnd w:id="1602"/>
      <w:bookmarkEnd w:id="1603"/>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604" w:name="_CR8_3_2_5"/>
      <w:bookmarkStart w:id="1605" w:name="_Toc20212375"/>
      <w:bookmarkStart w:id="1606" w:name="_Toc27731730"/>
      <w:bookmarkStart w:id="1607" w:name="_Toc36127508"/>
      <w:bookmarkStart w:id="1608" w:name="_Toc45214614"/>
      <w:bookmarkStart w:id="1609" w:name="_Toc51937753"/>
      <w:bookmarkStart w:id="1610" w:name="_Toc51938062"/>
      <w:bookmarkStart w:id="1611" w:name="_Toc92291249"/>
      <w:bookmarkStart w:id="1612" w:name="_Toc162964799"/>
      <w:bookmarkEnd w:id="1604"/>
      <w:r>
        <w:t>8</w:t>
      </w:r>
      <w:r w:rsidRPr="0045024E">
        <w:t>.</w:t>
      </w:r>
      <w:r>
        <w:t>3</w:t>
      </w:r>
      <w:r w:rsidRPr="0045024E">
        <w:t>.2.5</w:t>
      </w:r>
      <w:r w:rsidRPr="0045024E">
        <w:tab/>
        <w:t>MIME type</w:t>
      </w:r>
      <w:bookmarkEnd w:id="1605"/>
      <w:bookmarkEnd w:id="1606"/>
      <w:bookmarkEnd w:id="1607"/>
      <w:bookmarkEnd w:id="1608"/>
      <w:bookmarkEnd w:id="1609"/>
      <w:bookmarkEnd w:id="1610"/>
      <w:bookmarkEnd w:id="1611"/>
      <w:bookmarkEnd w:id="1612"/>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613" w:name="_CR8_3_2_6"/>
      <w:bookmarkStart w:id="1614" w:name="_Toc20212376"/>
      <w:bookmarkStart w:id="1615" w:name="_Toc27731731"/>
      <w:bookmarkStart w:id="1616" w:name="_Toc36127509"/>
      <w:bookmarkStart w:id="1617" w:name="_Toc45214615"/>
      <w:bookmarkStart w:id="1618" w:name="_Toc51937754"/>
      <w:bookmarkStart w:id="1619" w:name="_Toc51938063"/>
      <w:bookmarkStart w:id="1620" w:name="_Toc92291250"/>
      <w:bookmarkStart w:id="1621" w:name="_Toc162964800"/>
      <w:bookmarkEnd w:id="1613"/>
      <w:r>
        <w:t>8</w:t>
      </w:r>
      <w:r w:rsidRPr="0045024E">
        <w:t>.</w:t>
      </w:r>
      <w:r>
        <w:t>3</w:t>
      </w:r>
      <w:r w:rsidRPr="0045024E">
        <w:t>.2.6</w:t>
      </w:r>
      <w:r w:rsidRPr="0045024E">
        <w:tab/>
        <w:t>Validation Constraints</w:t>
      </w:r>
      <w:bookmarkEnd w:id="1614"/>
      <w:bookmarkEnd w:id="1615"/>
      <w:bookmarkEnd w:id="1616"/>
      <w:bookmarkEnd w:id="1617"/>
      <w:bookmarkEnd w:id="1618"/>
      <w:bookmarkEnd w:id="1619"/>
      <w:bookmarkEnd w:id="1620"/>
      <w:bookmarkEnd w:id="1621"/>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lastRenderedPageBreak/>
        <w:t xml:space="preserve">The value of the &lt;RelativePresentationPriority&gt; element of the &lt;anyExt&gt; element of the &lt;entry&gt; element </w:t>
      </w:r>
      <w:bookmarkStart w:id="1622" w:name="_Hlk96515437"/>
      <w:r>
        <w:t xml:space="preserve">of the &lt;MCPTTGroupInfo&gt; element </w:t>
      </w:r>
      <w:bookmarkEnd w:id="1622"/>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623" w:name="_CR8_3_2_7"/>
      <w:bookmarkStart w:id="1624" w:name="_Toc20212377"/>
      <w:bookmarkStart w:id="1625" w:name="_Toc27731732"/>
      <w:bookmarkStart w:id="1626" w:name="_Toc36127510"/>
      <w:bookmarkStart w:id="1627" w:name="_Toc45214616"/>
      <w:bookmarkStart w:id="1628" w:name="_Toc51937755"/>
      <w:bookmarkStart w:id="1629" w:name="_Toc51938064"/>
      <w:bookmarkStart w:id="1630" w:name="_Toc92291251"/>
      <w:bookmarkStart w:id="1631" w:name="_Toc162964801"/>
      <w:bookmarkEnd w:id="1623"/>
      <w:r>
        <w:t>8</w:t>
      </w:r>
      <w:r w:rsidRPr="0045024E">
        <w:t>.</w:t>
      </w:r>
      <w:r>
        <w:t>3</w:t>
      </w:r>
      <w:r w:rsidRPr="0045024E">
        <w:t>.2.7</w:t>
      </w:r>
      <w:r w:rsidRPr="0045024E">
        <w:tab/>
        <w:t>Data Semantics</w:t>
      </w:r>
      <w:bookmarkEnd w:id="1624"/>
      <w:bookmarkEnd w:id="1625"/>
      <w:bookmarkEnd w:id="1626"/>
      <w:bookmarkEnd w:id="1627"/>
      <w:bookmarkEnd w:id="1628"/>
      <w:bookmarkEnd w:id="1629"/>
      <w:bookmarkEnd w:id="1630"/>
      <w:bookmarkEnd w:id="1631"/>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lastRenderedPageBreak/>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632" w:name="_Hlk97309965"/>
      <w:r>
        <w:t>-</w:t>
      </w:r>
      <w:r>
        <w:tab/>
        <w:t xml:space="preserve">the &lt;GMS-Serv-Id&gt; element of the &lt;GroupServerInfo&gt; element of the &lt;anyExt&gt; element of the &lt;entry&gt; element of the &lt;MCPTTGroupInfo&gt; </w:t>
      </w:r>
      <w:bookmarkStart w:id="1633" w:name="_Hlk96585869"/>
      <w:r>
        <w:t xml:space="preserve">element </w:t>
      </w:r>
      <w:bookmarkStart w:id="1634" w:name="_Hlk97210410"/>
      <w:bookmarkEnd w:id="1633"/>
      <w:r>
        <w:t xml:space="preserve">of the &lt;OnNetwork&gt; element </w:t>
      </w:r>
      <w:bookmarkEnd w:id="1634"/>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635" w:name="_Hlk103861352"/>
      <w:r w:rsidR="0029761B">
        <w:t>8</w:t>
      </w:r>
      <w:bookmarkEnd w:id="1635"/>
      <w:r w:rsidR="0029761B">
        <w:t xml:space="preserve"> </w:t>
      </w:r>
      <w:r>
        <w:t xml:space="preserve">in 3GPP TS 24.483 [4]; </w:t>
      </w:r>
    </w:p>
    <w:p w14:paraId="54E9D0C9" w14:textId="1345A871" w:rsidR="00C806D7" w:rsidRDefault="00C806D7" w:rsidP="00C806D7">
      <w:pPr>
        <w:pStyle w:val="B1"/>
      </w:pPr>
      <w:bookmarkStart w:id="1636" w:name="_Hlk97310008"/>
      <w:bookmarkEnd w:id="1632"/>
      <w:r>
        <w:t>-</w:t>
      </w:r>
      <w:r>
        <w:tab/>
        <w:t xml:space="preserve">the &lt;IDMS-token-endpoint&gt; element of the &lt;GroupServerInfo&gt; element of the &lt;anyExt&gt; element of the &lt;entry&gt; element of the &lt;MCPTTGroupInfo&gt; element </w:t>
      </w:r>
      <w:bookmarkStart w:id="1637" w:name="_Hlk97281034"/>
      <w:r>
        <w:t xml:space="preserve">of the &lt;OnNetwork&gt; element </w:t>
      </w:r>
      <w:bookmarkEnd w:id="1637"/>
      <w:r>
        <w:t>contains the URI used to contact the identity management server token endpoint for the MCPTT group ID in the &lt;uri-entry&gt; element of the &lt;entry&gt; element of the &lt;MCPTTGroupInfo&gt; element and corresponds to the "IDMSToken</w:t>
      </w:r>
      <w:bookmarkStart w:id="1638" w:name="_Hlk103860690"/>
      <w:r w:rsidR="0029761B">
        <w:t>EndPoint</w:t>
      </w:r>
      <w:bookmarkEnd w:id="1638"/>
      <w:r>
        <w:t xml:space="preserve">" element of </w:t>
      </w:r>
      <w:r w:rsidR="00056BBA">
        <w:t>clause</w:t>
      </w:r>
      <w:r>
        <w:t> 5.2.</w:t>
      </w:r>
      <w:r w:rsidR="0029761B">
        <w:t>48B</w:t>
      </w:r>
      <w:bookmarkStart w:id="1639" w:name="_Hlk103861412"/>
      <w:r w:rsidR="0029761B">
        <w:t>9</w:t>
      </w:r>
      <w:bookmarkEnd w:id="1639"/>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640" w:name="_Hlk102651771"/>
      <w:r w:rsidR="0029761B">
        <w:t>Group</w:t>
      </w:r>
      <w:bookmarkEnd w:id="1640"/>
      <w:r>
        <w:t xml:space="preserve">KMSURI" element of </w:t>
      </w:r>
      <w:r w:rsidR="00056BBA">
        <w:t>clause</w:t>
      </w:r>
      <w:r>
        <w:t> 5.2.</w:t>
      </w:r>
      <w:r w:rsidR="0029761B">
        <w:t>48B1</w:t>
      </w:r>
      <w:bookmarkStart w:id="1641" w:name="_Hlk103861436"/>
      <w:r w:rsidR="0029761B">
        <w:t>0</w:t>
      </w:r>
      <w:bookmarkEnd w:id="1641"/>
      <w:r>
        <w:t xml:space="preserve"> in 3GPP TS 24.483 [4]. If the entry element is empty, the kms present in the MCS initial configuration document is used;</w:t>
      </w:r>
    </w:p>
    <w:bookmarkEnd w:id="1636"/>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 xml:space="preserve">KMS </w:t>
      </w:r>
      <w:r>
        <w:lastRenderedPageBreak/>
        <w:t>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642" w:name="_Hlk97310039"/>
      <w:r>
        <w:t>-</w:t>
      </w:r>
      <w:r>
        <w:tab/>
        <w:t xml:space="preserve">the &lt;GMS-Serv-Id&gt; element of the &lt;GroupServerInfo&gt; element of the &lt;anyExt&gt; element of the &lt;entry&gt; element of the &lt;MCPTTGroupInfo&gt; element </w:t>
      </w:r>
      <w:bookmarkStart w:id="1643" w:name="_Hlk97210558"/>
      <w:r>
        <w:t xml:space="preserve">of the &lt;OffNetwork&gt; element </w:t>
      </w:r>
      <w:bookmarkEnd w:id="1643"/>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644" w:name="_Hlk103861485"/>
      <w:r w:rsidR="00B6152C">
        <w:t>C</w:t>
      </w:r>
      <w:bookmarkEnd w:id="1644"/>
      <w:r w:rsidR="00B6152C">
        <w:t xml:space="preserve"> </w:t>
      </w:r>
      <w:r>
        <w:t xml:space="preserve">in 3GPP TS 24.483 [4]; </w:t>
      </w:r>
    </w:p>
    <w:p w14:paraId="61E4E399" w14:textId="26A809B0" w:rsidR="00C806D7" w:rsidRDefault="00C806D7" w:rsidP="00C806D7">
      <w:pPr>
        <w:pStyle w:val="B1"/>
      </w:pPr>
      <w:bookmarkStart w:id="1645" w:name="_Hlk97310167"/>
      <w:bookmarkEnd w:id="1642"/>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646" w:name="_Hlk103861531"/>
      <w:r w:rsidR="00B6152C">
        <w:t>D</w:t>
      </w:r>
      <w:bookmarkEnd w:id="1646"/>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647" w:name="_Hlk97310189"/>
      <w:bookmarkEnd w:id="1645"/>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648" w:name="_Hlk102651847"/>
      <w:r w:rsidR="00F8418C">
        <w:t>Group</w:t>
      </w:r>
      <w:bookmarkEnd w:id="1648"/>
      <w:r>
        <w:t>KMSURI" element of clause 5.2.</w:t>
      </w:r>
      <w:r w:rsidR="00F8418C">
        <w:t>53</w:t>
      </w:r>
      <w:bookmarkStart w:id="1649" w:name="_Hlk103861552"/>
      <w:r w:rsidR="00F8418C">
        <w:t>E</w:t>
      </w:r>
      <w:bookmarkEnd w:id="1649"/>
      <w:r>
        <w:t xml:space="preserve"> in 3GPP TS 24.483 [4]. If the entry element is empty, the kms present in the MCS initial configuration document is used;</w:t>
      </w:r>
      <w:bookmarkEnd w:id="1647"/>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650" w:name="_Hlk71122444"/>
      <w:r>
        <w:t>call-forwarding-target</w:t>
      </w:r>
      <w:bookmarkEnd w:id="1650"/>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lastRenderedPageBreak/>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651" w:name="_Hlk97210665"/>
      <w:r>
        <w:t xml:space="preserve">the &lt;entry&gt; element of </w:t>
      </w:r>
      <w:bookmarkEnd w:id="1651"/>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lastRenderedPageBreak/>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652" w:name="_Hlk507537788"/>
    </w:p>
    <w:bookmarkEnd w:id="1652"/>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653" w:name="_Hlk102652578"/>
      <w:r w:rsidR="00F8418C">
        <w:t>Relative</w:t>
      </w:r>
      <w:bookmarkEnd w:id="1653"/>
      <w:r>
        <w:t>PresentationPriority" element of clause 5.2.</w:t>
      </w:r>
      <w:bookmarkStart w:id="1654" w:name="_Hlk102651925"/>
      <w:r w:rsidR="00F8418C">
        <w:t>53B</w:t>
      </w:r>
      <w:bookmarkEnd w:id="1654"/>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lastRenderedPageBreak/>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lastRenderedPageBreak/>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lastRenderedPageBreak/>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bookmarkStart w:id="1655" w:name="_Hlk90731671"/>
      <w:r>
        <w:t>T</w:t>
      </w:r>
      <w:r w:rsidRPr="000F24E8">
        <w:t>he &lt;</w:t>
      </w:r>
      <w:r>
        <w:t>user-</w:t>
      </w:r>
      <w:r w:rsidRPr="000F24E8">
        <w:t xml:space="preserve">max-simultaneous-authorizations&gt; element of the &lt;anyExt&gt; element </w:t>
      </w:r>
      <w:bookmarkEnd w:id="1655"/>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6B705DF6" w14:textId="77777777" w:rsidR="00B662D4" w:rsidRDefault="00B662D4" w:rsidP="00B662D4">
      <w:r>
        <w:t>The &lt;</w:t>
      </w:r>
      <w:r w:rsidRPr="001A4CE5">
        <w:rPr>
          <w:rFonts w:eastAsia="Courier New"/>
        </w:rPr>
        <w:t>AccessInformationForPartnerMCPTTSystem</w:t>
      </w:r>
      <w:r>
        <w:t>&gt; element within the &lt;</w:t>
      </w:r>
      <w:r w:rsidRPr="00DD2F14">
        <w:t>MigratablePartnerMCPTTSystem</w:t>
      </w:r>
      <w:r>
        <w:t>Info&gt; element of the &lt;anyExt&gt; element of the &lt;OnNetwork&gt; element contains an &lt;</w:t>
      </w:r>
      <w:r w:rsidRPr="00C13C61">
        <w:t>mcptt-UE-initial-configuration</w:t>
      </w:r>
      <w:r>
        <w:t>&gt; document specified in clause 7.2.</w:t>
      </w:r>
    </w:p>
    <w:p w14:paraId="3D07BE76" w14:textId="768246B1" w:rsidR="00FD53E8" w:rsidRDefault="00FD53E8" w:rsidP="00E177B7">
      <w:pPr>
        <w:pStyle w:val="EditorsNote"/>
      </w:pPr>
      <w:r>
        <w:t>Editor's note [WI: eMCSMI_IRail, CR#: 0255]:</w:t>
      </w:r>
      <w:r>
        <w:tab/>
        <w:t xml:space="preserve">The list of elements in the </w:t>
      </w:r>
      <w:r w:rsidRPr="00114676">
        <w:t>&lt;mcptt-UE-initial-configuration&gt; document</w:t>
      </w:r>
      <w:r>
        <w:t xml:space="preserve"> that are not applicable, is FFS.</w:t>
      </w:r>
    </w:p>
    <w:p w14:paraId="49CB1A4B" w14:textId="20982F0A" w:rsidR="00C367E9" w:rsidRPr="00441BFF" w:rsidRDefault="00C367E9" w:rsidP="00C367E9">
      <w:r w:rsidRPr="00441BFF">
        <w:lastRenderedPageBreak/>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bookmarkStart w:id="1656" w:name="_CRTable8_3_2_71"/>
      <w:r w:rsidRPr="00441BFF">
        <w:t>Table </w:t>
      </w:r>
      <w:bookmarkEnd w:id="1656"/>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bookmarkStart w:id="1657" w:name="_CRTable8_3_2_72"/>
      <w:r w:rsidRPr="00441BFF">
        <w:t>Table </w:t>
      </w:r>
      <w:bookmarkEnd w:id="1657"/>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bookmarkStart w:id="1658" w:name="_CRTable8_3_2_73"/>
      <w:r w:rsidRPr="00441BFF">
        <w:t>Table </w:t>
      </w:r>
      <w:bookmarkEnd w:id="1658"/>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bookmarkStart w:id="1659" w:name="_CRTable8_3_2_74"/>
      <w:r w:rsidRPr="00441BFF">
        <w:t>Table </w:t>
      </w:r>
      <w:bookmarkEnd w:id="1659"/>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bookmarkStart w:id="1660" w:name="_CRTable8_3_2_75"/>
      <w:r w:rsidRPr="00441BFF">
        <w:t>Table </w:t>
      </w:r>
      <w:bookmarkEnd w:id="1660"/>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bookmarkStart w:id="1661" w:name="_CRTable8_3_2_76"/>
      <w:r w:rsidRPr="00441BFF">
        <w:t>Table </w:t>
      </w:r>
      <w:bookmarkEnd w:id="1661"/>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lastRenderedPageBreak/>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bookmarkStart w:id="1662" w:name="_CRTable8_3_2_77"/>
      <w:r w:rsidRPr="0079391E">
        <w:t>Table </w:t>
      </w:r>
      <w:bookmarkEnd w:id="1662"/>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bookmarkStart w:id="1663" w:name="_CRTable8_3_2_78"/>
      <w:r w:rsidRPr="0079391E">
        <w:t>Table </w:t>
      </w:r>
      <w:bookmarkEnd w:id="1663"/>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bookmarkStart w:id="1664" w:name="_CRTable8_3_2_79"/>
      <w:r w:rsidRPr="0079391E">
        <w:t>Table </w:t>
      </w:r>
      <w:bookmarkEnd w:id="1664"/>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bookmarkStart w:id="1665" w:name="_CRTable8_3_2_710"/>
      <w:r w:rsidRPr="0079391E">
        <w:t>Table </w:t>
      </w:r>
      <w:bookmarkEnd w:id="1665"/>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bookmarkStart w:id="1666" w:name="_CRTable8_3_2_711"/>
      <w:r w:rsidRPr="0079391E">
        <w:t>Table </w:t>
      </w:r>
      <w:bookmarkEnd w:id="1666"/>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lastRenderedPageBreak/>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bookmarkStart w:id="1667" w:name="_CRTable8_3_2_712"/>
      <w:r w:rsidRPr="00847E44">
        <w:t>Table </w:t>
      </w:r>
      <w:bookmarkEnd w:id="1667"/>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bookmarkStart w:id="1668" w:name="_CRTable8_3_2_713"/>
      <w:r w:rsidRPr="0079391E">
        <w:t>Table </w:t>
      </w:r>
      <w:bookmarkEnd w:id="1668"/>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bookmarkStart w:id="1669" w:name="_CRTable8_3_2_714"/>
      <w:r w:rsidRPr="0079391E">
        <w:t>Table </w:t>
      </w:r>
      <w:bookmarkEnd w:id="1669"/>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bookmarkStart w:id="1670" w:name="_CRTable8_3_2_715"/>
      <w:r w:rsidRPr="0079391E">
        <w:t>Table </w:t>
      </w:r>
      <w:bookmarkEnd w:id="1670"/>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bookmarkStart w:id="1671" w:name="_CRTable8_3_2_716"/>
      <w:r w:rsidRPr="0079391E">
        <w:t>Table </w:t>
      </w:r>
      <w:bookmarkEnd w:id="1671"/>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lastRenderedPageBreak/>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bookmarkStart w:id="1672" w:name="_CRTable8_3_2_717"/>
      <w:r w:rsidRPr="0079391E">
        <w:t>Table </w:t>
      </w:r>
      <w:bookmarkEnd w:id="1672"/>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bookmarkStart w:id="1673" w:name="_CRTable8_3_2_718"/>
      <w:r w:rsidRPr="0079391E">
        <w:t>Table </w:t>
      </w:r>
      <w:bookmarkEnd w:id="1673"/>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bookmarkStart w:id="1674" w:name="_CRTable8_3_2_719"/>
      <w:r w:rsidRPr="0079391E">
        <w:t>Table </w:t>
      </w:r>
      <w:bookmarkEnd w:id="1674"/>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bookmarkStart w:id="1675" w:name="_CRTable8_3_2_720"/>
      <w:r w:rsidRPr="0079391E">
        <w:t>Table </w:t>
      </w:r>
      <w:bookmarkEnd w:id="1675"/>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bookmarkStart w:id="1676" w:name="_CRTable8_3_2_721"/>
      <w:r w:rsidRPr="0079391E">
        <w:t>Table </w:t>
      </w:r>
      <w:bookmarkEnd w:id="1676"/>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lastRenderedPageBreak/>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bookmarkStart w:id="1677" w:name="_CRTable8_3_2_722"/>
      <w:r w:rsidRPr="0079391E">
        <w:t>Table </w:t>
      </w:r>
      <w:bookmarkEnd w:id="1677"/>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bookmarkStart w:id="1678" w:name="_CRTable8_3_2_723"/>
      <w:r w:rsidRPr="0079391E">
        <w:t>Table </w:t>
      </w:r>
      <w:bookmarkEnd w:id="1678"/>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bookmarkStart w:id="1679" w:name="_CRTable8_3_2_724"/>
      <w:r w:rsidRPr="00E31D28">
        <w:t>Table </w:t>
      </w:r>
      <w:bookmarkEnd w:id="1679"/>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bookmarkStart w:id="1680" w:name="_CRTable8_3_2_725"/>
      <w:r w:rsidRPr="00E31D28">
        <w:t>Table </w:t>
      </w:r>
      <w:bookmarkEnd w:id="1680"/>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bookmarkStart w:id="1681" w:name="_CRTable8_3_2_726"/>
      <w:r w:rsidRPr="00E31D28">
        <w:t>Table </w:t>
      </w:r>
      <w:bookmarkEnd w:id="1681"/>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bookmarkStart w:id="1682" w:name="_CRTable8_3_2_727"/>
      <w:r w:rsidRPr="00847E44">
        <w:lastRenderedPageBreak/>
        <w:t>Table </w:t>
      </w:r>
      <w:bookmarkEnd w:id="1682"/>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bookmarkStart w:id="1683" w:name="_CRTable8_3_2_728"/>
      <w:r w:rsidRPr="00847E44">
        <w:t>Table </w:t>
      </w:r>
      <w:bookmarkEnd w:id="1683"/>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bookmarkStart w:id="1684" w:name="_CRTable8_3_2_729"/>
      <w:r w:rsidRPr="00847E44">
        <w:t>Table </w:t>
      </w:r>
      <w:bookmarkEnd w:id="1684"/>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bookmarkStart w:id="1685" w:name="_CRTable8_3_2_730"/>
      <w:r w:rsidRPr="00847E44">
        <w:t>Table </w:t>
      </w:r>
      <w:bookmarkEnd w:id="1685"/>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bookmarkStart w:id="1686" w:name="_CRTable8_3_2_731"/>
      <w:r w:rsidRPr="00847E44">
        <w:t>Table </w:t>
      </w:r>
      <w:bookmarkEnd w:id="1686"/>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bookmarkStart w:id="1687" w:name="_CRTable8_3_2_732"/>
      <w:r w:rsidRPr="00847E44">
        <w:lastRenderedPageBreak/>
        <w:t>Table </w:t>
      </w:r>
      <w:bookmarkEnd w:id="1687"/>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bookmarkStart w:id="1688" w:name="_CRTable8_3_2_733"/>
      <w:r w:rsidRPr="00847E44">
        <w:t>Table </w:t>
      </w:r>
      <w:bookmarkEnd w:id="1688"/>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bookmarkStart w:id="1689" w:name="_CRTable8_3_2_734"/>
      <w:r w:rsidRPr="00847E44">
        <w:t>Table </w:t>
      </w:r>
      <w:bookmarkEnd w:id="1689"/>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bookmarkStart w:id="1690" w:name="_CRTable8_3_2_735"/>
      <w:r w:rsidRPr="00847E44">
        <w:t>Table </w:t>
      </w:r>
      <w:bookmarkEnd w:id="1690"/>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bookmarkStart w:id="1691" w:name="_CRTable8_3_2_736"/>
      <w:r w:rsidRPr="00E31D28">
        <w:t>Table </w:t>
      </w:r>
      <w:bookmarkEnd w:id="1691"/>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bookmarkStart w:id="1692" w:name="_CRTable8_3_2_737"/>
      <w:r w:rsidRPr="00E31D28">
        <w:t>Table </w:t>
      </w:r>
      <w:bookmarkEnd w:id="1692"/>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bookmarkStart w:id="1693" w:name="_CRTable8_3_2_738"/>
      <w:r w:rsidRPr="00E31D28">
        <w:lastRenderedPageBreak/>
        <w:t>Table </w:t>
      </w:r>
      <w:bookmarkEnd w:id="1693"/>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bookmarkStart w:id="1694" w:name="_CRTable8_3_2_739"/>
      <w:r w:rsidRPr="00E31D28">
        <w:t>Table </w:t>
      </w:r>
      <w:bookmarkEnd w:id="1694"/>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bookmarkStart w:id="1695" w:name="_CRTable8_3_2_740"/>
      <w:r w:rsidRPr="00E31D28">
        <w:t>Table </w:t>
      </w:r>
      <w:bookmarkEnd w:id="1695"/>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bookmarkStart w:id="1696" w:name="_CRTable8_3_2_741"/>
      <w:r w:rsidRPr="00E31D28">
        <w:t>Table </w:t>
      </w:r>
      <w:bookmarkEnd w:id="1696"/>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bookmarkStart w:id="1697" w:name="_CRTable8_3_2_742"/>
      <w:r w:rsidRPr="00E31D28">
        <w:t>Table </w:t>
      </w:r>
      <w:bookmarkEnd w:id="1697"/>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bookmarkStart w:id="1698" w:name="_CRTable8_3_2_743"/>
      <w:r w:rsidRPr="00E31D28">
        <w:t>Table </w:t>
      </w:r>
      <w:bookmarkEnd w:id="1698"/>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bookmarkStart w:id="1699" w:name="_CRTable8_3_2_744"/>
      <w:r w:rsidRPr="00E31D28">
        <w:t>Table </w:t>
      </w:r>
      <w:bookmarkEnd w:id="1699"/>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bookmarkStart w:id="1700" w:name="_CRTable8_3_2_745"/>
      <w:r w:rsidRPr="00E31D28">
        <w:t>Table </w:t>
      </w:r>
      <w:bookmarkEnd w:id="1700"/>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bookmarkStart w:id="1701" w:name="_CRTable8_3_2_746"/>
      <w:r w:rsidRPr="00E31D28">
        <w:t>Table </w:t>
      </w:r>
      <w:bookmarkEnd w:id="1701"/>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bookmarkStart w:id="1702" w:name="_CRTable8_3_2_747"/>
      <w:r w:rsidRPr="00E31D28">
        <w:t>Table </w:t>
      </w:r>
      <w:bookmarkEnd w:id="1702"/>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703" w:name="_Hlk17969981"/>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bookmarkStart w:id="1704" w:name="_CRTable8_3_2_748"/>
      <w:r w:rsidRPr="00847E44">
        <w:t>Table </w:t>
      </w:r>
      <w:bookmarkEnd w:id="1704"/>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703"/>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bookmarkStart w:id="1705" w:name="_CRTable8_3_2_749"/>
      <w:r w:rsidRPr="00847E44">
        <w:t>Table </w:t>
      </w:r>
      <w:bookmarkEnd w:id="1705"/>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706" w:name="_Toc20212378"/>
      <w:bookmarkStart w:id="1707" w:name="_Toc27731733"/>
      <w:bookmarkStart w:id="1708" w:name="_Toc36127511"/>
      <w:bookmarkStart w:id="1709" w:name="_Toc45214617"/>
      <w:bookmarkStart w:id="1710" w:name="_Toc51937756"/>
      <w:bookmarkStart w:id="1711" w:name="_Toc51938065"/>
      <w:r w:rsidRPr="0045024E">
        <w:t>The &lt;</w:t>
      </w:r>
      <w:bookmarkStart w:id="1712" w:name="_Hlk57708855"/>
      <w:r w:rsidRPr="0045024E">
        <w:t>allow-</w:t>
      </w:r>
      <w:r>
        <w:t>call-transfer</w:t>
      </w:r>
      <w:bookmarkEnd w:id="1712"/>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bookmarkStart w:id="1713" w:name="_CRTable8_3_2_750"/>
      <w:r w:rsidRPr="0079391E">
        <w:t>Table </w:t>
      </w:r>
      <w:bookmarkEnd w:id="1713"/>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714" w:name="_Hlk57708871"/>
      <w:r>
        <w:rPr>
          <w:lang w:eastAsia="ko-KR"/>
        </w:rPr>
        <w:t>allow-call-transfer-to-any</w:t>
      </w:r>
      <w:bookmarkEnd w:id="1714"/>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bookmarkStart w:id="1715" w:name="_CRTable8_3_2_751"/>
      <w:r w:rsidRPr="00847E44">
        <w:t>Table </w:t>
      </w:r>
      <w:bookmarkEnd w:id="1715"/>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716"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716"/>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bookmarkStart w:id="1717" w:name="_CRTable8_3_2_752"/>
      <w:r>
        <w:lastRenderedPageBreak/>
        <w:t>Table </w:t>
      </w:r>
      <w:bookmarkEnd w:id="1717"/>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718" w:name="_Hlk68681582"/>
      <w:r>
        <w:t>call-forwarding-on</w:t>
      </w:r>
      <w:bookmarkEnd w:id="1718"/>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bookmarkStart w:id="1719" w:name="_CRTable8_3_2_753"/>
      <w:r>
        <w:t>Table </w:t>
      </w:r>
      <w:bookmarkEnd w:id="1719"/>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bookmarkStart w:id="1720" w:name="_CRTable8_3_2_754"/>
      <w:r>
        <w:t>Table </w:t>
      </w:r>
      <w:bookmarkEnd w:id="1720"/>
      <w:r>
        <w:rPr>
          <w:lang w:eastAsia="ko-KR"/>
        </w:rPr>
        <w:t>8.3.2.7-</w:t>
      </w:r>
      <w:r>
        <w:t xml:space="preserve">54: </w:t>
      </w:r>
      <w:r>
        <w:rPr>
          <w:lang w:eastAsia="ko-KR"/>
        </w:rPr>
        <w:t>Values of &lt;forward-</w:t>
      </w:r>
      <w:bookmarkStart w:id="1721" w:name="_Hlk72756955"/>
      <w:r>
        <w:rPr>
          <w:lang w:eastAsia="ko-KR"/>
        </w:rPr>
        <w:t>to-functional-alias</w:t>
      </w:r>
      <w:bookmarkEnd w:id="172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bookmarkStart w:id="1722" w:name="_CRTable8_3_2_755"/>
      <w:r>
        <w:t>Table </w:t>
      </w:r>
      <w:bookmarkEnd w:id="1722"/>
      <w:r>
        <w:rPr>
          <w:lang w:eastAsia="ko-KR"/>
        </w:rPr>
        <w:t>8.3.2.7-55</w:t>
      </w:r>
      <w:r>
        <w:t xml:space="preserve">: </w:t>
      </w:r>
      <w:r>
        <w:rPr>
          <w:lang w:eastAsia="ko-KR"/>
        </w:rPr>
        <w:t>Values of &lt;allow-call-</w:t>
      </w:r>
      <w:bookmarkStart w:id="1723" w:name="_Hlk72757041"/>
      <w:r>
        <w:rPr>
          <w:lang w:eastAsia="ko-KR"/>
        </w:rPr>
        <w:t>forward-manual-input</w:t>
      </w:r>
      <w:bookmarkEnd w:id="1723"/>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bookmarkStart w:id="1724" w:name="_CRTable8_3_2_756"/>
      <w:r>
        <w:t>Table </w:t>
      </w:r>
      <w:bookmarkEnd w:id="1724"/>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4AE2C387" w14:textId="77777777" w:rsidR="00665960" w:rsidRDefault="00665960" w:rsidP="00665960">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73ED74" w14:textId="77777777" w:rsidR="00665960" w:rsidRPr="0045024E" w:rsidRDefault="00665960" w:rsidP="00665960">
      <w:pPr>
        <w:pStyle w:val="TH"/>
      </w:pPr>
      <w:bookmarkStart w:id="1725" w:name="_CRTable8_3_2_757"/>
      <w:r w:rsidRPr="0079391E">
        <w:lastRenderedPageBreak/>
        <w:t>Table </w:t>
      </w:r>
      <w:bookmarkEnd w:id="1725"/>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944DB26" w14:textId="77777777" w:rsidTr="00126565">
        <w:tc>
          <w:tcPr>
            <w:tcW w:w="1435" w:type="dxa"/>
            <w:shd w:val="clear" w:color="auto" w:fill="auto"/>
          </w:tcPr>
          <w:p w14:paraId="12696C10" w14:textId="77777777" w:rsidR="00665960" w:rsidRPr="0045024E" w:rsidRDefault="00665960" w:rsidP="00126565">
            <w:pPr>
              <w:pStyle w:val="TAL"/>
            </w:pPr>
            <w:r>
              <w:t>"</w:t>
            </w:r>
            <w:r w:rsidRPr="0045024E">
              <w:t>true</w:t>
            </w:r>
            <w:r>
              <w:t>"</w:t>
            </w:r>
          </w:p>
        </w:tc>
        <w:tc>
          <w:tcPr>
            <w:tcW w:w="8529" w:type="dxa"/>
            <w:shd w:val="clear" w:color="auto" w:fill="auto"/>
          </w:tcPr>
          <w:p w14:paraId="71634B1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3F181FB6" w14:textId="77777777" w:rsidTr="00126565">
        <w:tc>
          <w:tcPr>
            <w:tcW w:w="1435" w:type="dxa"/>
            <w:shd w:val="clear" w:color="auto" w:fill="auto"/>
          </w:tcPr>
          <w:p w14:paraId="3197E4FF" w14:textId="77777777" w:rsidR="00665960" w:rsidRPr="0045024E" w:rsidRDefault="00665960" w:rsidP="00126565">
            <w:pPr>
              <w:pStyle w:val="TAL"/>
            </w:pPr>
            <w:r>
              <w:t>"</w:t>
            </w:r>
            <w:r w:rsidRPr="0045024E">
              <w:t>false</w:t>
            </w:r>
            <w:r>
              <w:t>"</w:t>
            </w:r>
          </w:p>
        </w:tc>
        <w:tc>
          <w:tcPr>
            <w:tcW w:w="8529" w:type="dxa"/>
            <w:shd w:val="clear" w:color="auto" w:fill="auto"/>
          </w:tcPr>
          <w:p w14:paraId="2B38DA36"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B8557A5" w14:textId="77777777" w:rsidR="00665960" w:rsidRPr="0045024E" w:rsidRDefault="00665960" w:rsidP="00665960"/>
    <w:p w14:paraId="65801634" w14:textId="77777777" w:rsidR="00665960" w:rsidRDefault="00665960" w:rsidP="00665960">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E0AABE" w14:textId="77777777" w:rsidR="00665960" w:rsidRPr="0045024E" w:rsidRDefault="00665960" w:rsidP="00665960">
      <w:pPr>
        <w:pStyle w:val="TH"/>
      </w:pPr>
      <w:bookmarkStart w:id="1726" w:name="_CRTable8_3_2_758"/>
      <w:r w:rsidRPr="0079391E">
        <w:t>Table </w:t>
      </w:r>
      <w:bookmarkEnd w:id="1726"/>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0FBBE6D3" w14:textId="77777777" w:rsidTr="00126565">
        <w:tc>
          <w:tcPr>
            <w:tcW w:w="1403" w:type="dxa"/>
            <w:shd w:val="clear" w:color="auto" w:fill="auto"/>
          </w:tcPr>
          <w:p w14:paraId="2F0343C5" w14:textId="77777777" w:rsidR="00665960" w:rsidRPr="0045024E" w:rsidRDefault="00665960" w:rsidP="00126565">
            <w:pPr>
              <w:pStyle w:val="TAL"/>
            </w:pPr>
            <w:r>
              <w:t>"</w:t>
            </w:r>
            <w:r w:rsidRPr="0045024E">
              <w:t>true</w:t>
            </w:r>
            <w:r>
              <w:t>"</w:t>
            </w:r>
          </w:p>
        </w:tc>
        <w:tc>
          <w:tcPr>
            <w:tcW w:w="8226" w:type="dxa"/>
            <w:shd w:val="clear" w:color="auto" w:fill="auto"/>
          </w:tcPr>
          <w:p w14:paraId="2B4BA313"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026F0468" w14:textId="77777777" w:rsidTr="00126565">
        <w:tc>
          <w:tcPr>
            <w:tcW w:w="1403" w:type="dxa"/>
            <w:shd w:val="clear" w:color="auto" w:fill="auto"/>
          </w:tcPr>
          <w:p w14:paraId="3692D4BD" w14:textId="77777777" w:rsidR="00665960" w:rsidRPr="0045024E" w:rsidRDefault="00665960" w:rsidP="00126565">
            <w:pPr>
              <w:pStyle w:val="TAL"/>
            </w:pPr>
            <w:r>
              <w:t>"</w:t>
            </w:r>
            <w:r w:rsidRPr="0045024E">
              <w:t>false</w:t>
            </w:r>
            <w:r>
              <w:t>"</w:t>
            </w:r>
          </w:p>
        </w:tc>
        <w:tc>
          <w:tcPr>
            <w:tcW w:w="8226" w:type="dxa"/>
            <w:shd w:val="clear" w:color="auto" w:fill="auto"/>
          </w:tcPr>
          <w:p w14:paraId="39F83751"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808C56C" w14:textId="77777777" w:rsidR="00665960" w:rsidRDefault="00665960" w:rsidP="00665960"/>
    <w:p w14:paraId="038AB08F" w14:textId="77777777" w:rsidR="00665960" w:rsidRDefault="00665960" w:rsidP="00665960">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A40CC7" w14:textId="77777777" w:rsidR="00665960" w:rsidRPr="0045024E" w:rsidRDefault="00665960" w:rsidP="00665960">
      <w:pPr>
        <w:pStyle w:val="TH"/>
      </w:pPr>
      <w:bookmarkStart w:id="1727" w:name="_CRTable8_3_2_759"/>
      <w:r w:rsidRPr="0079391E">
        <w:t>Table </w:t>
      </w:r>
      <w:bookmarkEnd w:id="1727"/>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155A4E2A" w14:textId="77777777" w:rsidTr="00126565">
        <w:tc>
          <w:tcPr>
            <w:tcW w:w="1435" w:type="dxa"/>
            <w:shd w:val="clear" w:color="auto" w:fill="auto"/>
          </w:tcPr>
          <w:p w14:paraId="028B1C4B" w14:textId="77777777" w:rsidR="00665960" w:rsidRPr="0045024E" w:rsidRDefault="00665960" w:rsidP="00126565">
            <w:pPr>
              <w:pStyle w:val="TAL"/>
            </w:pPr>
            <w:r>
              <w:t>"</w:t>
            </w:r>
            <w:r w:rsidRPr="0045024E">
              <w:t>true</w:t>
            </w:r>
            <w:r>
              <w:t>"</w:t>
            </w:r>
          </w:p>
        </w:tc>
        <w:tc>
          <w:tcPr>
            <w:tcW w:w="8529" w:type="dxa"/>
            <w:shd w:val="clear" w:color="auto" w:fill="auto"/>
          </w:tcPr>
          <w:p w14:paraId="2DC90F3C"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665960" w:rsidRPr="0045024E" w14:paraId="4D0CBEBF" w14:textId="77777777" w:rsidTr="00126565">
        <w:tc>
          <w:tcPr>
            <w:tcW w:w="1435" w:type="dxa"/>
            <w:shd w:val="clear" w:color="auto" w:fill="auto"/>
          </w:tcPr>
          <w:p w14:paraId="447551D0" w14:textId="77777777" w:rsidR="00665960" w:rsidRPr="0045024E" w:rsidRDefault="00665960" w:rsidP="00126565">
            <w:pPr>
              <w:pStyle w:val="TAL"/>
            </w:pPr>
            <w:r>
              <w:t>"</w:t>
            </w:r>
            <w:r w:rsidRPr="0045024E">
              <w:t>false</w:t>
            </w:r>
            <w:r>
              <w:t>"</w:t>
            </w:r>
          </w:p>
        </w:tc>
        <w:tc>
          <w:tcPr>
            <w:tcW w:w="8529" w:type="dxa"/>
            <w:shd w:val="clear" w:color="auto" w:fill="auto"/>
          </w:tcPr>
          <w:p w14:paraId="63D06703"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CFE8B5C" w14:textId="77777777" w:rsidR="00665960" w:rsidRPr="0045024E" w:rsidRDefault="00665960" w:rsidP="00665960"/>
    <w:p w14:paraId="4C3550CA" w14:textId="77777777" w:rsidR="00665960" w:rsidRDefault="00665960" w:rsidP="00665960">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945B4" w14:textId="77777777" w:rsidR="00665960" w:rsidRPr="0045024E" w:rsidRDefault="00665960" w:rsidP="00665960">
      <w:pPr>
        <w:pStyle w:val="TH"/>
      </w:pPr>
      <w:bookmarkStart w:id="1728" w:name="_CRTable8_3_2_760"/>
      <w:r w:rsidRPr="0079391E">
        <w:t>Table </w:t>
      </w:r>
      <w:bookmarkEnd w:id="1728"/>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7E88AC8A" w14:textId="77777777" w:rsidTr="00126565">
        <w:tc>
          <w:tcPr>
            <w:tcW w:w="1435" w:type="dxa"/>
            <w:shd w:val="clear" w:color="auto" w:fill="auto"/>
          </w:tcPr>
          <w:p w14:paraId="45A3C895" w14:textId="77777777" w:rsidR="00665960" w:rsidRPr="0045024E" w:rsidRDefault="00665960" w:rsidP="00126565">
            <w:pPr>
              <w:pStyle w:val="TAL"/>
            </w:pPr>
            <w:r>
              <w:t>"</w:t>
            </w:r>
            <w:r w:rsidRPr="0045024E">
              <w:t>true</w:t>
            </w:r>
            <w:r>
              <w:t>"</w:t>
            </w:r>
          </w:p>
        </w:tc>
        <w:tc>
          <w:tcPr>
            <w:tcW w:w="8529" w:type="dxa"/>
            <w:shd w:val="clear" w:color="auto" w:fill="auto"/>
          </w:tcPr>
          <w:p w14:paraId="3752CCD4"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665960" w:rsidRPr="0045024E" w14:paraId="71680304" w14:textId="77777777" w:rsidTr="00126565">
        <w:tc>
          <w:tcPr>
            <w:tcW w:w="1435" w:type="dxa"/>
            <w:shd w:val="clear" w:color="auto" w:fill="auto"/>
          </w:tcPr>
          <w:p w14:paraId="5C502DEE" w14:textId="77777777" w:rsidR="00665960" w:rsidRPr="0045024E" w:rsidRDefault="00665960" w:rsidP="00126565">
            <w:pPr>
              <w:pStyle w:val="TAL"/>
            </w:pPr>
            <w:r>
              <w:t>"</w:t>
            </w:r>
            <w:r w:rsidRPr="0045024E">
              <w:t>false</w:t>
            </w:r>
            <w:r>
              <w:t>"</w:t>
            </w:r>
          </w:p>
        </w:tc>
        <w:tc>
          <w:tcPr>
            <w:tcW w:w="8529" w:type="dxa"/>
            <w:shd w:val="clear" w:color="auto" w:fill="auto"/>
          </w:tcPr>
          <w:p w14:paraId="0AFEF0C9"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E48B2E7" w14:textId="77777777" w:rsidR="00665960" w:rsidRDefault="00665960" w:rsidP="00665960"/>
    <w:p w14:paraId="06042AE7" w14:textId="77777777" w:rsidR="00665960" w:rsidRDefault="00665960" w:rsidP="00665960">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EE915E" w14:textId="77777777" w:rsidR="00665960" w:rsidRPr="0045024E" w:rsidRDefault="00665960" w:rsidP="00665960">
      <w:pPr>
        <w:pStyle w:val="TH"/>
      </w:pPr>
      <w:bookmarkStart w:id="1729" w:name="_CRTable8_3_2_761"/>
      <w:r w:rsidRPr="0079391E">
        <w:t>Table </w:t>
      </w:r>
      <w:bookmarkEnd w:id="1729"/>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252F8F1A" w14:textId="77777777" w:rsidTr="00126565">
        <w:tc>
          <w:tcPr>
            <w:tcW w:w="1435" w:type="dxa"/>
            <w:shd w:val="clear" w:color="auto" w:fill="auto"/>
          </w:tcPr>
          <w:p w14:paraId="234BBEDB" w14:textId="77777777" w:rsidR="00665960" w:rsidRPr="0045024E" w:rsidRDefault="00665960" w:rsidP="00126565">
            <w:pPr>
              <w:pStyle w:val="TAL"/>
            </w:pPr>
            <w:r>
              <w:t>"</w:t>
            </w:r>
            <w:r w:rsidRPr="0045024E">
              <w:t>true</w:t>
            </w:r>
            <w:r>
              <w:t>"</w:t>
            </w:r>
          </w:p>
        </w:tc>
        <w:tc>
          <w:tcPr>
            <w:tcW w:w="8529" w:type="dxa"/>
            <w:shd w:val="clear" w:color="auto" w:fill="auto"/>
          </w:tcPr>
          <w:p w14:paraId="2BE5AD2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72A38F0" w14:textId="77777777" w:rsidTr="00126565">
        <w:tc>
          <w:tcPr>
            <w:tcW w:w="1435" w:type="dxa"/>
            <w:shd w:val="clear" w:color="auto" w:fill="auto"/>
          </w:tcPr>
          <w:p w14:paraId="2C919032" w14:textId="77777777" w:rsidR="00665960" w:rsidRPr="0045024E" w:rsidRDefault="00665960" w:rsidP="00126565">
            <w:pPr>
              <w:pStyle w:val="TAL"/>
            </w:pPr>
            <w:r>
              <w:t>"</w:t>
            </w:r>
            <w:r w:rsidRPr="0045024E">
              <w:t>false</w:t>
            </w:r>
            <w:r>
              <w:t>"</w:t>
            </w:r>
          </w:p>
        </w:tc>
        <w:tc>
          <w:tcPr>
            <w:tcW w:w="8529" w:type="dxa"/>
            <w:shd w:val="clear" w:color="auto" w:fill="auto"/>
          </w:tcPr>
          <w:p w14:paraId="67558708"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9D732C5" w14:textId="77777777" w:rsidR="00665960" w:rsidRDefault="00665960" w:rsidP="00665960"/>
    <w:p w14:paraId="1FC37268" w14:textId="77777777" w:rsidR="00665960" w:rsidRDefault="00665960" w:rsidP="00665960">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08B428" w14:textId="77777777" w:rsidR="00665960" w:rsidRPr="0045024E" w:rsidRDefault="00665960" w:rsidP="00665960">
      <w:pPr>
        <w:pStyle w:val="TH"/>
      </w:pPr>
      <w:bookmarkStart w:id="1730" w:name="_CRTable8_3_2_762"/>
      <w:r w:rsidRPr="0079391E">
        <w:lastRenderedPageBreak/>
        <w:t>Table </w:t>
      </w:r>
      <w:bookmarkEnd w:id="1730"/>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695E0E65" w14:textId="77777777" w:rsidTr="00126565">
        <w:tc>
          <w:tcPr>
            <w:tcW w:w="1435" w:type="dxa"/>
            <w:shd w:val="clear" w:color="auto" w:fill="auto"/>
          </w:tcPr>
          <w:p w14:paraId="70F43B18" w14:textId="77777777" w:rsidR="00665960" w:rsidRPr="0045024E" w:rsidRDefault="00665960" w:rsidP="00126565">
            <w:pPr>
              <w:pStyle w:val="TAL"/>
            </w:pPr>
            <w:r>
              <w:t>"</w:t>
            </w:r>
            <w:r w:rsidRPr="0045024E">
              <w:t>true</w:t>
            </w:r>
            <w:r>
              <w:t>"</w:t>
            </w:r>
          </w:p>
        </w:tc>
        <w:tc>
          <w:tcPr>
            <w:tcW w:w="8529" w:type="dxa"/>
            <w:shd w:val="clear" w:color="auto" w:fill="auto"/>
          </w:tcPr>
          <w:p w14:paraId="648BFC6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27E17BC0" w14:textId="77777777" w:rsidTr="00126565">
        <w:tc>
          <w:tcPr>
            <w:tcW w:w="1435" w:type="dxa"/>
            <w:shd w:val="clear" w:color="auto" w:fill="auto"/>
          </w:tcPr>
          <w:p w14:paraId="585B2DE1" w14:textId="77777777" w:rsidR="00665960" w:rsidRPr="0045024E" w:rsidRDefault="00665960" w:rsidP="00126565">
            <w:pPr>
              <w:pStyle w:val="TAL"/>
            </w:pPr>
            <w:r>
              <w:t>"</w:t>
            </w:r>
            <w:r w:rsidRPr="0045024E">
              <w:t>false</w:t>
            </w:r>
            <w:r>
              <w:t>"</w:t>
            </w:r>
          </w:p>
        </w:tc>
        <w:tc>
          <w:tcPr>
            <w:tcW w:w="8529" w:type="dxa"/>
            <w:shd w:val="clear" w:color="auto" w:fill="auto"/>
          </w:tcPr>
          <w:p w14:paraId="3CFBEDE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0553245" w14:textId="77777777" w:rsidR="00665960" w:rsidRDefault="00665960" w:rsidP="00665960"/>
    <w:p w14:paraId="2F76396A" w14:textId="77777777" w:rsidR="00665960" w:rsidRDefault="00665960" w:rsidP="00665960">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8561C3" w14:textId="77777777" w:rsidR="00665960" w:rsidRPr="0045024E" w:rsidRDefault="00665960" w:rsidP="00665960">
      <w:pPr>
        <w:pStyle w:val="TH"/>
      </w:pPr>
      <w:bookmarkStart w:id="1731" w:name="_CRTable8_3_2_763"/>
      <w:r w:rsidRPr="0079391E">
        <w:t>Table </w:t>
      </w:r>
      <w:bookmarkEnd w:id="1731"/>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7CAFD029" w14:textId="77777777" w:rsidTr="00126565">
        <w:tc>
          <w:tcPr>
            <w:tcW w:w="1403" w:type="dxa"/>
            <w:shd w:val="clear" w:color="auto" w:fill="auto"/>
          </w:tcPr>
          <w:p w14:paraId="49044FE7" w14:textId="77777777" w:rsidR="00665960" w:rsidRPr="0045024E" w:rsidRDefault="00665960" w:rsidP="00126565">
            <w:pPr>
              <w:pStyle w:val="TAL"/>
            </w:pPr>
            <w:r>
              <w:t>"</w:t>
            </w:r>
            <w:r w:rsidRPr="0045024E">
              <w:t>true</w:t>
            </w:r>
            <w:r>
              <w:t>"</w:t>
            </w:r>
          </w:p>
        </w:tc>
        <w:tc>
          <w:tcPr>
            <w:tcW w:w="8226" w:type="dxa"/>
            <w:shd w:val="clear" w:color="auto" w:fill="auto"/>
          </w:tcPr>
          <w:p w14:paraId="457A377F"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05729C1" w14:textId="77777777" w:rsidTr="00126565">
        <w:tc>
          <w:tcPr>
            <w:tcW w:w="1403" w:type="dxa"/>
            <w:shd w:val="clear" w:color="auto" w:fill="auto"/>
          </w:tcPr>
          <w:p w14:paraId="7FD1AA9A" w14:textId="77777777" w:rsidR="00665960" w:rsidRPr="0045024E" w:rsidRDefault="00665960" w:rsidP="00126565">
            <w:pPr>
              <w:pStyle w:val="TAL"/>
            </w:pPr>
            <w:r>
              <w:t>"</w:t>
            </w:r>
            <w:r w:rsidRPr="0045024E">
              <w:t>false</w:t>
            </w:r>
            <w:r>
              <w:t>"</w:t>
            </w:r>
          </w:p>
        </w:tc>
        <w:tc>
          <w:tcPr>
            <w:tcW w:w="8226" w:type="dxa"/>
            <w:shd w:val="clear" w:color="auto" w:fill="auto"/>
          </w:tcPr>
          <w:p w14:paraId="298AE3F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E9BA77" w14:textId="77777777" w:rsidR="00665960" w:rsidRDefault="00665960" w:rsidP="00665960"/>
    <w:p w14:paraId="33A3298B" w14:textId="77777777" w:rsidR="00665960" w:rsidRDefault="00665960" w:rsidP="00665960">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D89D2" w14:textId="77777777" w:rsidR="00665960" w:rsidRPr="0045024E" w:rsidRDefault="00665960" w:rsidP="00665960">
      <w:pPr>
        <w:pStyle w:val="TH"/>
      </w:pPr>
      <w:bookmarkStart w:id="1732" w:name="_CRTable8_3_2_764"/>
      <w:r w:rsidRPr="0079391E">
        <w:t>Table </w:t>
      </w:r>
      <w:bookmarkEnd w:id="1732"/>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31C28288" w14:textId="77777777" w:rsidTr="00126565">
        <w:tc>
          <w:tcPr>
            <w:tcW w:w="1435" w:type="dxa"/>
            <w:shd w:val="clear" w:color="auto" w:fill="auto"/>
          </w:tcPr>
          <w:p w14:paraId="0C1D0C58" w14:textId="77777777" w:rsidR="00665960" w:rsidRPr="0045024E" w:rsidRDefault="00665960" w:rsidP="00126565">
            <w:pPr>
              <w:pStyle w:val="TAL"/>
            </w:pPr>
            <w:r>
              <w:t>"</w:t>
            </w:r>
            <w:r w:rsidRPr="0045024E">
              <w:t>true</w:t>
            </w:r>
            <w:r>
              <w:t>"</w:t>
            </w:r>
          </w:p>
        </w:tc>
        <w:tc>
          <w:tcPr>
            <w:tcW w:w="8529" w:type="dxa"/>
            <w:shd w:val="clear" w:color="auto" w:fill="auto"/>
          </w:tcPr>
          <w:p w14:paraId="516F314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12EF807" w14:textId="77777777" w:rsidTr="00126565">
        <w:tc>
          <w:tcPr>
            <w:tcW w:w="1435" w:type="dxa"/>
            <w:shd w:val="clear" w:color="auto" w:fill="auto"/>
          </w:tcPr>
          <w:p w14:paraId="0E165A0D" w14:textId="77777777" w:rsidR="00665960" w:rsidRPr="0045024E" w:rsidRDefault="00665960" w:rsidP="00126565">
            <w:pPr>
              <w:pStyle w:val="TAL"/>
            </w:pPr>
            <w:r>
              <w:t>"</w:t>
            </w:r>
            <w:r w:rsidRPr="0045024E">
              <w:t>false</w:t>
            </w:r>
            <w:r>
              <w:t>"</w:t>
            </w:r>
          </w:p>
        </w:tc>
        <w:tc>
          <w:tcPr>
            <w:tcW w:w="8529" w:type="dxa"/>
            <w:shd w:val="clear" w:color="auto" w:fill="auto"/>
          </w:tcPr>
          <w:p w14:paraId="0A895282"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1EE043B" w14:textId="77777777" w:rsidR="00665960" w:rsidRDefault="00665960" w:rsidP="00665960"/>
    <w:p w14:paraId="7324FD2F" w14:textId="77777777" w:rsidR="00665960" w:rsidRDefault="00665960" w:rsidP="00665960">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1E54A" w14:textId="77777777" w:rsidR="00665960" w:rsidRPr="0045024E" w:rsidRDefault="00665960" w:rsidP="00665960">
      <w:pPr>
        <w:pStyle w:val="TH"/>
      </w:pPr>
      <w:bookmarkStart w:id="1733" w:name="_CRTable8_3_2_765"/>
      <w:r w:rsidRPr="0079391E">
        <w:t>Table </w:t>
      </w:r>
      <w:bookmarkEnd w:id="1733"/>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38E1A33" w14:textId="77777777" w:rsidTr="0056633F">
        <w:tc>
          <w:tcPr>
            <w:tcW w:w="1403" w:type="dxa"/>
            <w:shd w:val="clear" w:color="auto" w:fill="auto"/>
          </w:tcPr>
          <w:p w14:paraId="62963367" w14:textId="77777777" w:rsidR="00665960" w:rsidRPr="0045024E" w:rsidRDefault="00665960" w:rsidP="00126565">
            <w:pPr>
              <w:pStyle w:val="TAL"/>
            </w:pPr>
            <w:r>
              <w:t>"</w:t>
            </w:r>
            <w:r w:rsidRPr="0045024E">
              <w:t>true</w:t>
            </w:r>
            <w:r>
              <w:t>"</w:t>
            </w:r>
          </w:p>
        </w:tc>
        <w:tc>
          <w:tcPr>
            <w:tcW w:w="8228" w:type="dxa"/>
            <w:shd w:val="clear" w:color="auto" w:fill="auto"/>
          </w:tcPr>
          <w:p w14:paraId="373EE96F"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665960" w:rsidRPr="0045024E" w14:paraId="0CC18E91" w14:textId="77777777" w:rsidTr="0056633F">
        <w:tc>
          <w:tcPr>
            <w:tcW w:w="1403" w:type="dxa"/>
            <w:shd w:val="clear" w:color="auto" w:fill="auto"/>
          </w:tcPr>
          <w:p w14:paraId="7D8FC5F4" w14:textId="77777777" w:rsidR="00665960" w:rsidRPr="0045024E" w:rsidRDefault="00665960" w:rsidP="00126565">
            <w:pPr>
              <w:pStyle w:val="TAL"/>
            </w:pPr>
            <w:r>
              <w:t>"</w:t>
            </w:r>
            <w:r w:rsidRPr="0045024E">
              <w:t>false</w:t>
            </w:r>
            <w:r>
              <w:t>"</w:t>
            </w:r>
          </w:p>
        </w:tc>
        <w:tc>
          <w:tcPr>
            <w:tcW w:w="8228" w:type="dxa"/>
            <w:shd w:val="clear" w:color="auto" w:fill="auto"/>
          </w:tcPr>
          <w:p w14:paraId="0FAA2106"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3E4BA2C6" w14:textId="77777777" w:rsidR="0056633F" w:rsidRDefault="0056633F" w:rsidP="0056633F"/>
    <w:p w14:paraId="76B062C3" w14:textId="77777777" w:rsidR="0056633F" w:rsidRDefault="0056633F" w:rsidP="0056633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C9D510" w14:textId="77777777" w:rsidR="0056633F" w:rsidRPr="0045024E" w:rsidRDefault="0056633F" w:rsidP="0056633F">
      <w:pPr>
        <w:pStyle w:val="TH"/>
      </w:pPr>
      <w:r w:rsidRPr="0079391E">
        <w:t>Table </w:t>
      </w:r>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45024E" w14:paraId="35A93C12" w14:textId="77777777" w:rsidTr="00B8039C">
        <w:tc>
          <w:tcPr>
            <w:tcW w:w="1435" w:type="dxa"/>
            <w:shd w:val="clear" w:color="auto" w:fill="auto"/>
          </w:tcPr>
          <w:p w14:paraId="44FFBB53" w14:textId="77777777" w:rsidR="0056633F" w:rsidRPr="0045024E" w:rsidRDefault="0056633F" w:rsidP="00B8039C">
            <w:pPr>
              <w:pStyle w:val="TAL"/>
            </w:pPr>
            <w:r>
              <w:t>"</w:t>
            </w:r>
            <w:r w:rsidRPr="0045024E">
              <w:t>true</w:t>
            </w:r>
            <w:r>
              <w:t>"</w:t>
            </w:r>
          </w:p>
        </w:tc>
        <w:tc>
          <w:tcPr>
            <w:tcW w:w="8529" w:type="dxa"/>
            <w:shd w:val="clear" w:color="auto" w:fill="auto"/>
          </w:tcPr>
          <w:p w14:paraId="21C24A4D"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56633F" w:rsidRPr="0045024E" w14:paraId="3EB55E4E" w14:textId="77777777" w:rsidTr="00B8039C">
        <w:tc>
          <w:tcPr>
            <w:tcW w:w="1435" w:type="dxa"/>
            <w:shd w:val="clear" w:color="auto" w:fill="auto"/>
          </w:tcPr>
          <w:p w14:paraId="38725F0C" w14:textId="77777777" w:rsidR="0056633F" w:rsidRPr="0045024E" w:rsidRDefault="0056633F" w:rsidP="00B8039C">
            <w:pPr>
              <w:pStyle w:val="TAL"/>
            </w:pPr>
            <w:r>
              <w:t>"</w:t>
            </w:r>
            <w:r w:rsidRPr="0045024E">
              <w:t>false</w:t>
            </w:r>
            <w:r>
              <w:t>"</w:t>
            </w:r>
          </w:p>
        </w:tc>
        <w:tc>
          <w:tcPr>
            <w:tcW w:w="8529" w:type="dxa"/>
            <w:shd w:val="clear" w:color="auto" w:fill="auto"/>
          </w:tcPr>
          <w:p w14:paraId="16B52767"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45A6412E" w14:textId="77777777" w:rsidR="00665960" w:rsidRDefault="00665960" w:rsidP="00C367E9"/>
    <w:p w14:paraId="51277E3E" w14:textId="77777777" w:rsidR="00C367E9" w:rsidRPr="0045024E" w:rsidRDefault="00C367E9" w:rsidP="00C367E9">
      <w:pPr>
        <w:pStyle w:val="Heading4"/>
      </w:pPr>
      <w:bookmarkStart w:id="1734" w:name="_CR8_3_2_8"/>
      <w:bookmarkStart w:id="1735" w:name="_Toc92291252"/>
      <w:bookmarkStart w:id="1736" w:name="_Toc162964802"/>
      <w:bookmarkEnd w:id="1734"/>
      <w:r>
        <w:lastRenderedPageBreak/>
        <w:t>8</w:t>
      </w:r>
      <w:r w:rsidRPr="0045024E">
        <w:t>.</w:t>
      </w:r>
      <w:r>
        <w:t>3</w:t>
      </w:r>
      <w:r w:rsidRPr="0045024E">
        <w:t>.2.8</w:t>
      </w:r>
      <w:r w:rsidRPr="0045024E">
        <w:tab/>
        <w:t>Naming Conventions</w:t>
      </w:r>
      <w:bookmarkEnd w:id="1706"/>
      <w:bookmarkEnd w:id="1707"/>
      <w:bookmarkEnd w:id="1708"/>
      <w:bookmarkEnd w:id="1709"/>
      <w:bookmarkEnd w:id="1710"/>
      <w:bookmarkEnd w:id="1711"/>
      <w:bookmarkEnd w:id="1735"/>
      <w:bookmarkEnd w:id="1736"/>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737" w:name="_CR8_3_2_9"/>
      <w:bookmarkStart w:id="1738" w:name="_Toc20212379"/>
      <w:bookmarkStart w:id="1739" w:name="_Toc27731734"/>
      <w:bookmarkStart w:id="1740" w:name="_Toc36127512"/>
      <w:bookmarkStart w:id="1741" w:name="_Toc45214618"/>
      <w:bookmarkStart w:id="1742" w:name="_Toc51937757"/>
      <w:bookmarkStart w:id="1743" w:name="_Toc51938066"/>
      <w:bookmarkStart w:id="1744" w:name="_Toc92291253"/>
      <w:bookmarkStart w:id="1745" w:name="_Toc162964803"/>
      <w:bookmarkEnd w:id="1737"/>
      <w:r>
        <w:t>8</w:t>
      </w:r>
      <w:r w:rsidRPr="0045024E">
        <w:t>.</w:t>
      </w:r>
      <w:r>
        <w:t>3</w:t>
      </w:r>
      <w:r w:rsidRPr="0045024E">
        <w:t>.2.9</w:t>
      </w:r>
      <w:r w:rsidRPr="0045024E">
        <w:tab/>
        <w:t>Global documents</w:t>
      </w:r>
      <w:bookmarkEnd w:id="1738"/>
      <w:bookmarkEnd w:id="1739"/>
      <w:bookmarkEnd w:id="1740"/>
      <w:bookmarkEnd w:id="1741"/>
      <w:bookmarkEnd w:id="1742"/>
      <w:bookmarkEnd w:id="1743"/>
      <w:bookmarkEnd w:id="1744"/>
      <w:bookmarkEnd w:id="1745"/>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746" w:name="_CR8_3_2_10"/>
      <w:bookmarkStart w:id="1747" w:name="_Toc20212380"/>
      <w:bookmarkStart w:id="1748" w:name="_Toc27731735"/>
      <w:bookmarkStart w:id="1749" w:name="_Toc36127513"/>
      <w:bookmarkStart w:id="1750" w:name="_Toc45214619"/>
      <w:bookmarkStart w:id="1751" w:name="_Toc51937758"/>
      <w:bookmarkStart w:id="1752" w:name="_Toc51938067"/>
      <w:bookmarkStart w:id="1753" w:name="_Toc92291254"/>
      <w:bookmarkStart w:id="1754" w:name="_Toc162964804"/>
      <w:bookmarkEnd w:id="1746"/>
      <w:r>
        <w:t>8</w:t>
      </w:r>
      <w:r w:rsidRPr="0045024E">
        <w:t>.</w:t>
      </w:r>
      <w:r>
        <w:t>3</w:t>
      </w:r>
      <w:r w:rsidRPr="0045024E">
        <w:t>.2.10</w:t>
      </w:r>
      <w:r w:rsidRPr="0045024E">
        <w:tab/>
        <w:t>Resource interdependencies</w:t>
      </w:r>
      <w:bookmarkEnd w:id="1747"/>
      <w:bookmarkEnd w:id="1748"/>
      <w:bookmarkEnd w:id="1749"/>
      <w:bookmarkEnd w:id="1750"/>
      <w:bookmarkEnd w:id="1751"/>
      <w:bookmarkEnd w:id="1752"/>
      <w:bookmarkEnd w:id="1753"/>
      <w:bookmarkEnd w:id="1754"/>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755" w:name="_CR8_3_2_11"/>
      <w:bookmarkStart w:id="1756" w:name="_Toc20212381"/>
      <w:bookmarkStart w:id="1757" w:name="_Toc27731736"/>
      <w:bookmarkStart w:id="1758" w:name="_Toc36127514"/>
      <w:bookmarkStart w:id="1759" w:name="_Toc45214620"/>
      <w:bookmarkStart w:id="1760" w:name="_Toc51937759"/>
      <w:bookmarkStart w:id="1761" w:name="_Toc51938068"/>
      <w:bookmarkStart w:id="1762" w:name="_Toc92291255"/>
      <w:bookmarkStart w:id="1763" w:name="_Toc162964805"/>
      <w:bookmarkEnd w:id="1755"/>
      <w:r>
        <w:t>8</w:t>
      </w:r>
      <w:r w:rsidRPr="0045024E">
        <w:t>.</w:t>
      </w:r>
      <w:r>
        <w:t>3</w:t>
      </w:r>
      <w:r w:rsidRPr="0045024E">
        <w:t>.2.11</w:t>
      </w:r>
      <w:r w:rsidRPr="0045024E">
        <w:tab/>
      </w:r>
      <w:r>
        <w:t>Access Permissions</w:t>
      </w:r>
      <w:r w:rsidRPr="0045024E">
        <w:t xml:space="preserve"> Policies</w:t>
      </w:r>
      <w:bookmarkEnd w:id="1756"/>
      <w:bookmarkEnd w:id="1757"/>
      <w:bookmarkEnd w:id="1758"/>
      <w:bookmarkEnd w:id="1759"/>
      <w:bookmarkEnd w:id="1760"/>
      <w:bookmarkEnd w:id="1761"/>
      <w:bookmarkEnd w:id="1762"/>
      <w:bookmarkEnd w:id="1763"/>
    </w:p>
    <w:p w14:paraId="3232067F" w14:textId="77777777" w:rsidR="00C367E9" w:rsidRPr="0045024E" w:rsidRDefault="00C367E9" w:rsidP="00C367E9">
      <w:bookmarkStart w:id="1764" w:name="5.1.12_Subscription_to_Changes"/>
      <w:bookmarkStart w:id="1765" w:name="5.1.13_Search_Capabilities"/>
      <w:bookmarkStart w:id="1766" w:name="5.1.10_Resource_Interdependencies"/>
      <w:bookmarkStart w:id="1767" w:name="5.1.11_Authorization_Policies"/>
      <w:bookmarkEnd w:id="1764"/>
      <w:bookmarkEnd w:id="1765"/>
      <w:bookmarkEnd w:id="1766"/>
      <w:bookmarkEnd w:id="1767"/>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768" w:name="_CR8_3_2_12"/>
      <w:bookmarkStart w:id="1769" w:name="_Toc20212382"/>
      <w:bookmarkStart w:id="1770" w:name="_Toc27731737"/>
      <w:bookmarkStart w:id="1771" w:name="_Toc36127515"/>
      <w:bookmarkStart w:id="1772" w:name="_Toc45214621"/>
      <w:bookmarkStart w:id="1773" w:name="_Toc51937760"/>
      <w:bookmarkStart w:id="1774" w:name="_Toc51938069"/>
      <w:bookmarkStart w:id="1775" w:name="_Toc92291256"/>
      <w:bookmarkStart w:id="1776" w:name="_Toc162964806"/>
      <w:bookmarkEnd w:id="1768"/>
      <w:r>
        <w:t>8</w:t>
      </w:r>
      <w:r w:rsidRPr="0045024E">
        <w:t>.</w:t>
      </w:r>
      <w:r>
        <w:t>3</w:t>
      </w:r>
      <w:r w:rsidRPr="0045024E">
        <w:t>.2.12</w:t>
      </w:r>
      <w:r w:rsidRPr="0045024E">
        <w:tab/>
        <w:t>Subscription to Changes</w:t>
      </w:r>
      <w:bookmarkEnd w:id="1769"/>
      <w:bookmarkEnd w:id="1770"/>
      <w:bookmarkEnd w:id="1771"/>
      <w:bookmarkEnd w:id="1772"/>
      <w:bookmarkEnd w:id="1773"/>
      <w:bookmarkEnd w:id="1774"/>
      <w:bookmarkEnd w:id="1775"/>
      <w:bookmarkEnd w:id="1776"/>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777" w:name="_CR8_4"/>
      <w:bookmarkStart w:id="1778" w:name="_Toc20212383"/>
      <w:bookmarkStart w:id="1779" w:name="_Toc27731738"/>
      <w:bookmarkStart w:id="1780" w:name="_Toc36127516"/>
      <w:bookmarkStart w:id="1781" w:name="_Toc45214622"/>
      <w:bookmarkStart w:id="1782" w:name="_Toc51937761"/>
      <w:bookmarkStart w:id="1783" w:name="_Toc51938070"/>
      <w:bookmarkStart w:id="1784" w:name="_Toc92291257"/>
      <w:bookmarkStart w:id="1785" w:name="_Toc162964807"/>
      <w:bookmarkEnd w:id="1777"/>
      <w:r>
        <w:rPr>
          <w:lang w:val="en-US"/>
        </w:rPr>
        <w:t>8</w:t>
      </w:r>
      <w:r w:rsidRPr="00A65589">
        <w:rPr>
          <w:lang w:val="en-US"/>
        </w:rPr>
        <w:t>.</w:t>
      </w:r>
      <w:r>
        <w:rPr>
          <w:lang w:val="en-US"/>
        </w:rPr>
        <w:t>4</w:t>
      </w:r>
      <w:r w:rsidRPr="00A65589">
        <w:rPr>
          <w:lang w:val="en-US"/>
        </w:rPr>
        <w:tab/>
        <w:t>MCPTT service configuration document</w:t>
      </w:r>
      <w:bookmarkEnd w:id="1778"/>
      <w:bookmarkEnd w:id="1779"/>
      <w:bookmarkEnd w:id="1780"/>
      <w:bookmarkEnd w:id="1781"/>
      <w:bookmarkEnd w:id="1782"/>
      <w:bookmarkEnd w:id="1783"/>
      <w:bookmarkEnd w:id="1784"/>
      <w:bookmarkEnd w:id="1785"/>
    </w:p>
    <w:p w14:paraId="64247897" w14:textId="77777777" w:rsidR="00C367E9" w:rsidRPr="00986001" w:rsidRDefault="00C367E9" w:rsidP="00C367E9">
      <w:pPr>
        <w:pStyle w:val="Heading3"/>
      </w:pPr>
      <w:bookmarkStart w:id="1786" w:name="_CR8_4_1"/>
      <w:bookmarkStart w:id="1787" w:name="_Toc20212384"/>
      <w:bookmarkStart w:id="1788" w:name="_Toc27731739"/>
      <w:bookmarkStart w:id="1789" w:name="_Toc36127517"/>
      <w:bookmarkStart w:id="1790" w:name="_Toc45214623"/>
      <w:bookmarkStart w:id="1791" w:name="_Toc51937762"/>
      <w:bookmarkStart w:id="1792" w:name="_Toc51938071"/>
      <w:bookmarkStart w:id="1793" w:name="_Toc92291258"/>
      <w:bookmarkStart w:id="1794" w:name="_Toc162964808"/>
      <w:bookmarkEnd w:id="1786"/>
      <w:r>
        <w:t>8.4.1</w:t>
      </w:r>
      <w:r>
        <w:tab/>
        <w:t>General</w:t>
      </w:r>
      <w:bookmarkEnd w:id="1787"/>
      <w:bookmarkEnd w:id="1788"/>
      <w:bookmarkEnd w:id="1789"/>
      <w:bookmarkEnd w:id="1790"/>
      <w:bookmarkEnd w:id="1791"/>
      <w:bookmarkEnd w:id="1792"/>
      <w:bookmarkEnd w:id="1793"/>
      <w:bookmarkEnd w:id="1794"/>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795" w:name="_CR8_4_2"/>
      <w:bookmarkStart w:id="1796" w:name="_Toc20212385"/>
      <w:bookmarkStart w:id="1797" w:name="_Toc27731740"/>
      <w:bookmarkStart w:id="1798" w:name="_Toc36127518"/>
      <w:bookmarkStart w:id="1799" w:name="_Toc45214624"/>
      <w:bookmarkStart w:id="1800" w:name="_Toc51937763"/>
      <w:bookmarkStart w:id="1801" w:name="_Toc51938072"/>
      <w:bookmarkStart w:id="1802" w:name="_Toc92291259"/>
      <w:bookmarkStart w:id="1803" w:name="_Toc162964809"/>
      <w:bookmarkEnd w:id="1795"/>
      <w:r>
        <w:t>8.4.2</w:t>
      </w:r>
      <w:r>
        <w:tab/>
        <w:t>C</w:t>
      </w:r>
      <w:r w:rsidRPr="00986001">
        <w:t>oding</w:t>
      </w:r>
      <w:bookmarkEnd w:id="1796"/>
      <w:bookmarkEnd w:id="1797"/>
      <w:bookmarkEnd w:id="1798"/>
      <w:bookmarkEnd w:id="1799"/>
      <w:bookmarkEnd w:id="1800"/>
      <w:bookmarkEnd w:id="1801"/>
      <w:bookmarkEnd w:id="1802"/>
      <w:bookmarkEnd w:id="1803"/>
    </w:p>
    <w:p w14:paraId="627F452B" w14:textId="77777777" w:rsidR="00C367E9" w:rsidRPr="0019247C" w:rsidRDefault="00C367E9" w:rsidP="00C367E9">
      <w:pPr>
        <w:pStyle w:val="Heading4"/>
      </w:pPr>
      <w:bookmarkStart w:id="1804" w:name="_CR8_4_2_1"/>
      <w:bookmarkStart w:id="1805" w:name="_Toc20212386"/>
      <w:bookmarkStart w:id="1806" w:name="_Toc27731741"/>
      <w:bookmarkStart w:id="1807" w:name="_Toc36127519"/>
      <w:bookmarkStart w:id="1808" w:name="_Toc45214625"/>
      <w:bookmarkStart w:id="1809" w:name="_Toc51937764"/>
      <w:bookmarkStart w:id="1810" w:name="_Toc51938073"/>
      <w:bookmarkStart w:id="1811" w:name="_Toc92291260"/>
      <w:bookmarkStart w:id="1812" w:name="_Toc162964810"/>
      <w:bookmarkEnd w:id="1804"/>
      <w:r>
        <w:t>8.4.2.1</w:t>
      </w:r>
      <w:r>
        <w:tab/>
        <w:t>Structure</w:t>
      </w:r>
      <w:bookmarkEnd w:id="1805"/>
      <w:bookmarkEnd w:id="1806"/>
      <w:bookmarkEnd w:id="1807"/>
      <w:bookmarkEnd w:id="1808"/>
      <w:bookmarkEnd w:id="1809"/>
      <w:bookmarkEnd w:id="1810"/>
      <w:bookmarkEnd w:id="1811"/>
      <w:bookmarkEnd w:id="1812"/>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lastRenderedPageBreak/>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48386561" w:rsidR="00C367E9" w:rsidRDefault="00C367E9" w:rsidP="00C367E9">
      <w:pPr>
        <w:pStyle w:val="B2"/>
      </w:pPr>
      <w:r>
        <w:rPr>
          <w:lang w:val="en-US"/>
        </w:rPr>
        <w:t>j)</w:t>
      </w:r>
      <w:r>
        <w:rPr>
          <w:lang w:val="en-US"/>
        </w:rPr>
        <w:tab/>
        <w:t xml:space="preserve">a </w:t>
      </w:r>
      <w:r>
        <w:t>&lt;T20-floor-granted&gt; element;</w:t>
      </w:r>
    </w:p>
    <w:p w14:paraId="4679EE5C" w14:textId="77777777" w:rsidR="00956AF9" w:rsidRDefault="00956AF9" w:rsidP="00956AF9">
      <w:pPr>
        <w:pStyle w:val="B2"/>
        <w:rPr>
          <w:lang w:val="fr-FR"/>
        </w:rPr>
      </w:pPr>
      <w:r>
        <w:rPr>
          <w:lang w:val="fr-FR"/>
        </w:rPr>
        <w:t>k)</w:t>
      </w:r>
      <w:r>
        <w:rPr>
          <w:lang w:val="fr-FR"/>
        </w:rPr>
        <w:tab/>
        <w:t>a &lt;T25-mbs-conversation&gt; element;</w:t>
      </w:r>
    </w:p>
    <w:p w14:paraId="4EBA10CB" w14:textId="77777777" w:rsidR="00956AF9" w:rsidRDefault="00956AF9" w:rsidP="00956AF9">
      <w:pPr>
        <w:pStyle w:val="B2"/>
      </w:pPr>
      <w:r>
        <w:lastRenderedPageBreak/>
        <w:t>l)</w:t>
      </w:r>
      <w:r>
        <w:tab/>
        <w:t>a &lt;T26-map-group-to-session</w:t>
      </w:r>
      <w:r>
        <w:rPr>
          <w:rFonts w:hint="eastAsia"/>
          <w:lang w:eastAsia="zh-CN"/>
        </w:rPr>
        <w:t>-stream</w:t>
      </w:r>
      <w:r>
        <w:t>&gt; element;</w:t>
      </w:r>
    </w:p>
    <w:p w14:paraId="369617D3" w14:textId="251C2E1E" w:rsidR="00956AF9" w:rsidRDefault="00956AF9" w:rsidP="00C367E9">
      <w:pPr>
        <w:pStyle w:val="B2"/>
      </w:pPr>
      <w:r>
        <w:t>m)</w:t>
      </w:r>
      <w:r>
        <w:tab/>
        <w:t>a &lt;T27-unmap-group-from-session</w:t>
      </w:r>
      <w:r>
        <w:rPr>
          <w:rFonts w:hint="eastAsia"/>
          <w:lang w:eastAsia="zh-CN"/>
        </w:rPr>
        <w:t>-stream</w:t>
      </w:r>
      <w:r>
        <w:t>&gt; element;</w:t>
      </w:r>
    </w:p>
    <w:p w14:paraId="058C5180" w14:textId="2E607EC1" w:rsidR="00C367E9" w:rsidRDefault="00956AF9" w:rsidP="00C367E9">
      <w:pPr>
        <w:pStyle w:val="B2"/>
      </w:pPr>
      <w:r>
        <w:t>n</w:t>
      </w:r>
      <w:r w:rsidR="00C367E9">
        <w:t>)</w:t>
      </w:r>
      <w:r w:rsidR="00C367E9">
        <w:tab/>
        <w:t>a &lt;T55-connect&gt; element;</w:t>
      </w:r>
    </w:p>
    <w:p w14:paraId="731F5FE8" w14:textId="46EB886E" w:rsidR="00C367E9" w:rsidRDefault="00956AF9" w:rsidP="00C367E9">
      <w:pPr>
        <w:pStyle w:val="B2"/>
      </w:pPr>
      <w:r>
        <w:t>o</w:t>
      </w:r>
      <w:r w:rsidR="00C367E9">
        <w:t>)</w:t>
      </w:r>
      <w:r w:rsidR="00C367E9">
        <w:tab/>
        <w:t xml:space="preserve">a&lt;T56-disconnect&gt; </w:t>
      </w:r>
      <w:r w:rsidR="00C367E9" w:rsidRPr="00F86315">
        <w:t>element;</w:t>
      </w:r>
    </w:p>
    <w:p w14:paraId="15AF4144" w14:textId="54DDC764" w:rsidR="00C367E9" w:rsidRDefault="00956AF9" w:rsidP="00C367E9">
      <w:pPr>
        <w:pStyle w:val="B2"/>
      </w:pPr>
      <w:r>
        <w:t>p</w:t>
      </w:r>
      <w:r w:rsidR="00C367E9" w:rsidRPr="00F86315">
        <w:t>)</w:t>
      </w:r>
      <w:r w:rsidR="00C367E9">
        <w:tab/>
        <w:t xml:space="preserve">a </w:t>
      </w:r>
      <w:r w:rsidR="00C367E9" w:rsidRPr="00DD1433">
        <w:t>&lt;C7-floor-idle&gt; element</w:t>
      </w:r>
      <w:r w:rsidR="00C367E9">
        <w:t>;</w:t>
      </w:r>
    </w:p>
    <w:p w14:paraId="7F679C73" w14:textId="5B372297" w:rsidR="00C367E9" w:rsidRDefault="00956AF9" w:rsidP="00C367E9">
      <w:pPr>
        <w:pStyle w:val="B2"/>
      </w:pPr>
      <w:r>
        <w:t>q</w:t>
      </w:r>
      <w:r w:rsidR="00C367E9">
        <w:t>)</w:t>
      </w:r>
      <w:r w:rsidR="00C367E9">
        <w:tab/>
        <w:t>a &lt;C17-unmap-group-to-bearer&gt; element;</w:t>
      </w:r>
    </w:p>
    <w:p w14:paraId="44E9E44F" w14:textId="6D36DDD5" w:rsidR="00C367E9" w:rsidRDefault="00956AF9" w:rsidP="00C367E9">
      <w:pPr>
        <w:pStyle w:val="B2"/>
      </w:pPr>
      <w:r>
        <w:t>r</w:t>
      </w:r>
      <w:r w:rsidR="00C367E9">
        <w:t>)</w:t>
      </w:r>
      <w:r w:rsidR="00C367E9">
        <w:tab/>
        <w:t>a &lt;C20-floor-granted&gt; element;</w:t>
      </w:r>
    </w:p>
    <w:p w14:paraId="4E0BE08C" w14:textId="4D2BAC41" w:rsidR="00956AF9" w:rsidRDefault="00956AF9" w:rsidP="00C367E9">
      <w:pPr>
        <w:pStyle w:val="B2"/>
      </w:pPr>
      <w:r>
        <w:t>s)</w:t>
      </w:r>
      <w:r>
        <w:tab/>
        <w:t>a &lt;C27-unmap-group-from-session</w:t>
      </w:r>
      <w:r>
        <w:rPr>
          <w:rFonts w:hint="eastAsia"/>
          <w:lang w:eastAsia="zh-CN"/>
        </w:rPr>
        <w:t>-stream</w:t>
      </w:r>
      <w:r>
        <w:t>&gt; element;</w:t>
      </w:r>
    </w:p>
    <w:p w14:paraId="5BE88057" w14:textId="6CE9328E" w:rsidR="00C367E9" w:rsidRDefault="00956AF9" w:rsidP="00C367E9">
      <w:pPr>
        <w:pStyle w:val="B2"/>
      </w:pPr>
      <w:r>
        <w:t>t</w:t>
      </w:r>
      <w:r w:rsidR="00C367E9">
        <w:t>)</w:t>
      </w:r>
      <w:r w:rsidR="00C367E9">
        <w:tab/>
        <w:t>a &lt;C55-connect&gt; element; and</w:t>
      </w:r>
    </w:p>
    <w:p w14:paraId="01907B0D" w14:textId="49456D4B" w:rsidR="00C367E9" w:rsidRDefault="00956AF9" w:rsidP="00C367E9">
      <w:pPr>
        <w:pStyle w:val="B2"/>
      </w:pPr>
      <w:r>
        <w:t>u</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lastRenderedPageBreak/>
        <w:t>v)</w:t>
      </w:r>
      <w:r>
        <w:rPr>
          <w:lang w:val="en-US"/>
        </w:rPr>
        <w:tab/>
        <w:t>may contain an &lt;anyExt&gt; element containing a &lt;functional-alias-priority&gt; element; and</w:t>
      </w:r>
    </w:p>
    <w:p w14:paraId="40CA7E07" w14:textId="7522C56D" w:rsidR="00C367E9" w:rsidRDefault="00C367E9" w:rsidP="00C367E9">
      <w:pPr>
        <w:pStyle w:val="B2"/>
        <w:rPr>
          <w:lang w:val="en-US"/>
        </w:rPr>
      </w:pPr>
      <w:r>
        <w:rPr>
          <w:lang w:val="en-US"/>
        </w:rPr>
        <w:t>b)</w:t>
      </w:r>
      <w:r>
        <w:rPr>
          <w:lang w:val="en-US"/>
        </w:rPr>
        <w:tab/>
        <w:t>a &lt;</w:t>
      </w:r>
      <w:bookmarkStart w:id="1813" w:name="_Hlk71104914"/>
      <w:r>
        <w:rPr>
          <w:lang w:val="en-US"/>
        </w:rPr>
        <w:t>max-simultaneous-authorizations</w:t>
      </w:r>
      <w:bookmarkEnd w:id="1813"/>
      <w:r>
        <w:rPr>
          <w:lang w:val="en-US"/>
        </w:rPr>
        <w:t>&gt; element;</w:t>
      </w:r>
    </w:p>
    <w:p w14:paraId="4D0B19BE" w14:textId="77777777" w:rsidR="008E1242" w:rsidRDefault="00C367E9" w:rsidP="00C367E9">
      <w:pPr>
        <w:pStyle w:val="B2"/>
        <w:rPr>
          <w:lang w:val="en-US"/>
        </w:rPr>
      </w:pPr>
      <w:r>
        <w:rPr>
          <w:lang w:val="en-US"/>
        </w:rPr>
        <w:t>c)</w:t>
      </w:r>
      <w:r>
        <w:rPr>
          <w:lang w:val="en-US"/>
        </w:rPr>
        <w:tab/>
        <w:t>a &lt;max-immediate-forwardings&gt; element</w:t>
      </w:r>
      <w:r w:rsidR="008E1242">
        <w:rPr>
          <w:lang w:val="en-US"/>
        </w:rPr>
        <w:t>; and</w:t>
      </w:r>
    </w:p>
    <w:p w14:paraId="0D7537C6" w14:textId="77777777" w:rsidR="008E1242" w:rsidRDefault="008E1242" w:rsidP="008E1242">
      <w:pPr>
        <w:pStyle w:val="B2"/>
        <w:rPr>
          <w:lang w:val="en-US"/>
        </w:rPr>
      </w:pPr>
      <w:r>
        <w:rPr>
          <w:lang w:val="en-US"/>
        </w:rPr>
        <w:t>d)</w:t>
      </w:r>
      <w:r>
        <w:rPr>
          <w:lang w:val="en-US"/>
        </w:rPr>
        <w:tab/>
        <w:t>may contain a &lt;adhoc-group-call&gt; element containing:</w:t>
      </w:r>
    </w:p>
    <w:p w14:paraId="64E96113" w14:textId="77777777" w:rsidR="008E1242" w:rsidRDefault="008E1242" w:rsidP="008E1242">
      <w:pPr>
        <w:pStyle w:val="B3"/>
        <w:rPr>
          <w:lang w:val="en-US"/>
        </w:rPr>
      </w:pPr>
      <w:r>
        <w:rPr>
          <w:lang w:val="en-US"/>
        </w:rPr>
        <w:t>i)</w:t>
      </w:r>
      <w:r>
        <w:rPr>
          <w:lang w:val="en-US"/>
        </w:rPr>
        <w:tab/>
        <w:t xml:space="preserve">an &lt;allow-adhoc-group-call-support&gt; element; </w:t>
      </w:r>
    </w:p>
    <w:p w14:paraId="683DF971" w14:textId="77777777" w:rsidR="008E1242" w:rsidRDefault="008E1242" w:rsidP="008E1242">
      <w:pPr>
        <w:pStyle w:val="B3"/>
        <w:rPr>
          <w:lang w:val="en-US"/>
        </w:rPr>
      </w:pPr>
      <w:r>
        <w:rPr>
          <w:lang w:val="en-US"/>
        </w:rPr>
        <w:t>ii)</w:t>
      </w:r>
      <w:r>
        <w:rPr>
          <w:lang w:val="en-US"/>
        </w:rPr>
        <w:tab/>
        <w:t xml:space="preserve">a &lt;max-no-participants&gt; element; </w:t>
      </w:r>
    </w:p>
    <w:p w14:paraId="2C975CFD" w14:textId="77777777" w:rsidR="008E1242" w:rsidRDefault="008E1242" w:rsidP="008E1242">
      <w:pPr>
        <w:pStyle w:val="B3"/>
        <w:rPr>
          <w:lang w:val="en-US"/>
        </w:rPr>
      </w:pPr>
      <w:r>
        <w:rPr>
          <w:lang w:val="en-US"/>
        </w:rPr>
        <w:t>iii)</w:t>
      </w:r>
      <w:r>
        <w:rPr>
          <w:lang w:val="en-US"/>
        </w:rPr>
        <w:tab/>
        <w:t xml:space="preserve">a &lt;hang-time&gt; element; and </w:t>
      </w:r>
    </w:p>
    <w:p w14:paraId="3351B53A" w14:textId="51FCD50B" w:rsidR="00C367E9" w:rsidRDefault="008E1242" w:rsidP="00E177B7">
      <w:pPr>
        <w:pStyle w:val="B3"/>
        <w:rPr>
          <w:lang w:val="en-US"/>
        </w:rPr>
      </w:pPr>
      <w:r>
        <w:rPr>
          <w:lang w:val="en-US"/>
        </w:rPr>
        <w:t>iv)</w:t>
      </w:r>
      <w:r>
        <w:rPr>
          <w:lang w:val="en-US"/>
        </w:rPr>
        <w:tab/>
        <w:t>a &lt;max-duration-of-call&gt;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32A04637" w:rsidR="00C367E9" w:rsidRDefault="00C367E9" w:rsidP="00C367E9">
      <w:pPr>
        <w:pStyle w:val="B1"/>
        <w:rPr>
          <w:lang w:val="en-US"/>
        </w:rPr>
      </w:pPr>
      <w:r>
        <w:rPr>
          <w:lang w:val="en-US"/>
        </w:rPr>
        <w:t>6)</w:t>
      </w:r>
      <w:r>
        <w:rPr>
          <w:lang w:val="en-US"/>
        </w:rPr>
        <w:tab/>
        <w:t>may contain a &lt;default-prose-per-packet-priority&gt; element;</w:t>
      </w:r>
    </w:p>
    <w:p w14:paraId="1F9FEB09" w14:textId="49B28A64" w:rsidR="00C367E9" w:rsidRDefault="00C367E9" w:rsidP="00C367E9">
      <w:pPr>
        <w:pStyle w:val="B1"/>
        <w:rPr>
          <w:lang w:val="en-US"/>
        </w:rPr>
      </w:pPr>
      <w:r>
        <w:rPr>
          <w:lang w:val="en-US"/>
        </w:rPr>
        <w:t>7)</w:t>
      </w:r>
      <w:r>
        <w:rPr>
          <w:lang w:val="en-US"/>
        </w:rPr>
        <w:tab/>
        <w:t>may contain a &lt;allow-log-metadata&gt; element</w:t>
      </w:r>
      <w:r w:rsidR="00F558CE">
        <w:rPr>
          <w:lang w:val="en-US"/>
        </w:rPr>
        <w:t>; and</w:t>
      </w:r>
    </w:p>
    <w:p w14:paraId="0F9B35C7" w14:textId="778724A9" w:rsidR="00BB6B59" w:rsidRDefault="00BB6B59" w:rsidP="00BB6B59">
      <w:pPr>
        <w:pStyle w:val="B1"/>
        <w:rPr>
          <w:lang w:val="en-US"/>
        </w:rPr>
      </w:pPr>
      <w:r>
        <w:rPr>
          <w:lang w:val="en-US"/>
        </w:rPr>
        <w:t>8)</w:t>
      </w:r>
      <w:r>
        <w:rPr>
          <w:lang w:val="en-US"/>
        </w:rPr>
        <w:tab/>
        <w:t>may contain a &lt;default-pqi&gt; element.</w:t>
      </w:r>
    </w:p>
    <w:p w14:paraId="55088CCA" w14:textId="77777777" w:rsidR="00C367E9" w:rsidRDefault="00C367E9" w:rsidP="00C367E9">
      <w:pPr>
        <w:pStyle w:val="Heading4"/>
      </w:pPr>
      <w:bookmarkStart w:id="1814" w:name="_CR8_4_2_2"/>
      <w:bookmarkStart w:id="1815" w:name="_Toc20212387"/>
      <w:bookmarkStart w:id="1816" w:name="_Toc27731742"/>
      <w:bookmarkStart w:id="1817" w:name="_Toc36127520"/>
      <w:bookmarkStart w:id="1818" w:name="_Toc45214626"/>
      <w:bookmarkStart w:id="1819" w:name="_Toc51937765"/>
      <w:bookmarkStart w:id="1820" w:name="_Toc51938074"/>
      <w:bookmarkStart w:id="1821" w:name="_Toc92291261"/>
      <w:bookmarkStart w:id="1822" w:name="_Toc162964811"/>
      <w:bookmarkEnd w:id="1814"/>
      <w:r>
        <w:t>8.4.2.2</w:t>
      </w:r>
      <w:r w:rsidRPr="00016A64">
        <w:tab/>
      </w:r>
      <w:r>
        <w:t>Application Unique ID</w:t>
      </w:r>
      <w:bookmarkEnd w:id="1815"/>
      <w:bookmarkEnd w:id="1816"/>
      <w:bookmarkEnd w:id="1817"/>
      <w:bookmarkEnd w:id="1818"/>
      <w:bookmarkEnd w:id="1819"/>
      <w:bookmarkEnd w:id="1820"/>
      <w:bookmarkEnd w:id="1821"/>
      <w:bookmarkEnd w:id="1822"/>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823" w:name="_CR8_4_2_3"/>
      <w:bookmarkStart w:id="1824" w:name="_Toc20212388"/>
      <w:bookmarkStart w:id="1825" w:name="_Toc27731743"/>
      <w:bookmarkStart w:id="1826" w:name="_Toc36127521"/>
      <w:bookmarkStart w:id="1827" w:name="_Toc45214627"/>
      <w:bookmarkStart w:id="1828" w:name="_Toc51937766"/>
      <w:bookmarkStart w:id="1829" w:name="_Toc51938075"/>
      <w:bookmarkStart w:id="1830" w:name="_Toc92291262"/>
      <w:bookmarkStart w:id="1831" w:name="_Toc162964812"/>
      <w:bookmarkEnd w:id="1823"/>
      <w:r>
        <w:t>8.4</w:t>
      </w:r>
      <w:r w:rsidRPr="00345011">
        <w:t>.2.</w:t>
      </w:r>
      <w:r>
        <w:t>3</w:t>
      </w:r>
      <w:r w:rsidRPr="00345011">
        <w:tab/>
      </w:r>
      <w:r>
        <w:t>XML Schema</w:t>
      </w:r>
      <w:bookmarkEnd w:id="1824"/>
      <w:bookmarkEnd w:id="1825"/>
      <w:bookmarkEnd w:id="1826"/>
      <w:bookmarkEnd w:id="1827"/>
      <w:bookmarkEnd w:id="1828"/>
      <w:bookmarkEnd w:id="1829"/>
      <w:bookmarkEnd w:id="1830"/>
      <w:bookmarkEnd w:id="1831"/>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lastRenderedPageBreak/>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5D8BAC26" w14:textId="008C2C63" w:rsidR="002D0C61" w:rsidRDefault="002D0C61" w:rsidP="00C367E9">
      <w:pPr>
        <w:pStyle w:val="PL"/>
      </w:pPr>
      <w:r>
        <w:t xml:space="preserve">      &lt;xs:element name="default-pqi " type="mcpttsc:default-pqiType"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lastRenderedPageBreak/>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6A10BA6B" w14:textId="74D22978" w:rsidR="00956AF9" w:rsidRDefault="00956AF9" w:rsidP="00956AF9">
      <w:pPr>
        <w:pStyle w:val="PL"/>
        <w:rPr>
          <w:lang w:val="fr-FR"/>
        </w:rPr>
      </w:pPr>
      <w:r>
        <w:t xml:space="preserve">      </w:t>
      </w:r>
      <w:r>
        <w:rPr>
          <w:lang w:val="fr-FR"/>
        </w:rPr>
        <w:t>&lt;xs:element name="T25-mbs-conversation" type="xs:duration"/&gt;</w:t>
      </w:r>
    </w:p>
    <w:p w14:paraId="1ECC9322" w14:textId="77777777" w:rsidR="00956AF9" w:rsidRDefault="00956AF9" w:rsidP="00956AF9">
      <w:pPr>
        <w:pStyle w:val="PL"/>
      </w:pPr>
      <w:r>
        <w:rPr>
          <w:lang w:val="fr-FR"/>
        </w:rPr>
        <w:t xml:space="preserve">      </w:t>
      </w:r>
      <w:r>
        <w:t>&lt;xs:element name="T26-map-group-to-session</w:t>
      </w:r>
      <w:r>
        <w:rPr>
          <w:rFonts w:hint="eastAsia"/>
          <w:lang w:eastAsia="zh-CN"/>
        </w:rPr>
        <w:t>-stream</w:t>
      </w:r>
      <w:r>
        <w:t>" type="xs:duration"/&gt;</w:t>
      </w:r>
    </w:p>
    <w:p w14:paraId="63457E8A" w14:textId="4B474DB1" w:rsidR="00956AF9" w:rsidRDefault="00956AF9" w:rsidP="00C367E9">
      <w:pPr>
        <w:pStyle w:val="PL"/>
      </w:pPr>
      <w:r>
        <w:t xml:space="preserve">      &lt;xs:element name="T27-unmap-group-from-session</w:t>
      </w:r>
      <w:r>
        <w:rPr>
          <w:rFonts w:hint="eastAsia"/>
          <w:lang w:eastAsia="zh-CN"/>
        </w:rPr>
        <w:t>-stream</w:t>
      </w:r>
      <w:r>
        <w:t>" type="xs:duration"/&gt;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35020CB5" w:rsidR="00C367E9" w:rsidRDefault="00C367E9" w:rsidP="00C367E9">
      <w:pPr>
        <w:pStyle w:val="PL"/>
      </w:pPr>
      <w:r>
        <w:t xml:space="preserve">      &lt;xs:element name="</w:t>
      </w:r>
      <w:r w:rsidRPr="00DD1433">
        <w:t>C20-floor-granted</w:t>
      </w:r>
      <w:r>
        <w:t>" type="xs:unsignedShort"</w:t>
      </w:r>
      <w:r w:rsidRPr="00CB4D03">
        <w:t>/&gt;</w:t>
      </w:r>
    </w:p>
    <w:p w14:paraId="2AAE5213" w14:textId="59C9ACA0" w:rsidR="00956AF9" w:rsidRDefault="00956AF9" w:rsidP="00C367E9">
      <w:pPr>
        <w:pStyle w:val="PL"/>
      </w:pPr>
      <w:r>
        <w:t xml:space="preserve">      &lt;xs:element name="C27-unmap-group-from-session</w:t>
      </w:r>
      <w:r>
        <w:rPr>
          <w:rFonts w:hint="eastAsia"/>
          <w:lang w:eastAsia="zh-CN"/>
        </w:rPr>
        <w:t>-stream</w:t>
      </w:r>
      <w:r>
        <w:t>" type="xs:unsignedShort"/&gt;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lastRenderedPageBreak/>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1D14CBCE" w14:textId="77777777" w:rsidR="00A66CD4" w:rsidRDefault="00A66CD4" w:rsidP="00C367E9">
      <w:pPr>
        <w:pStyle w:val="PL"/>
      </w:pPr>
    </w:p>
    <w:p w14:paraId="634731B5" w14:textId="77777777" w:rsidR="001B5384" w:rsidRDefault="001B5384" w:rsidP="001B5384">
      <w:pPr>
        <w:pStyle w:val="PL"/>
      </w:pPr>
      <w:r>
        <w:t xml:space="preserve">  &lt;xs:complexType name="default-pqiType"&gt;</w:t>
      </w:r>
    </w:p>
    <w:p w14:paraId="3D4AD9A0" w14:textId="77777777" w:rsidR="001B5384" w:rsidRDefault="001B5384" w:rsidP="001B5384">
      <w:pPr>
        <w:pStyle w:val="PL"/>
      </w:pPr>
      <w:r>
        <w:t xml:space="preserve">    &lt;xs:sequence&gt;</w:t>
      </w:r>
    </w:p>
    <w:p w14:paraId="7B8BA60A" w14:textId="77777777" w:rsidR="001B5384" w:rsidRDefault="001B5384" w:rsidP="001B5384">
      <w:pPr>
        <w:pStyle w:val="PL"/>
      </w:pPr>
      <w:r>
        <w:t xml:space="preserve">      &lt;xs:element name="mcptt-private-call-signalling" type="xs:unsignedShort" minOccurs="0"/&gt;</w:t>
      </w:r>
    </w:p>
    <w:p w14:paraId="376DC272" w14:textId="77777777" w:rsidR="001B5384" w:rsidRDefault="001B5384" w:rsidP="001B5384">
      <w:pPr>
        <w:pStyle w:val="PL"/>
      </w:pPr>
      <w:r>
        <w:t xml:space="preserve">      &lt;xs:element name="mcptt-private-call-media" type="xs:unsignedShort" minOccurs="0"/&gt;</w:t>
      </w:r>
    </w:p>
    <w:p w14:paraId="08C97026" w14:textId="77777777" w:rsidR="001B5384" w:rsidRDefault="001B5384" w:rsidP="001B5384">
      <w:pPr>
        <w:pStyle w:val="PL"/>
      </w:pPr>
      <w:r>
        <w:t xml:space="preserve">      &lt;xs:element name="mcptt-emergency-private-call-signalling" type="xs:unsignedShort" minOccurs="0"/&gt;</w:t>
      </w:r>
    </w:p>
    <w:p w14:paraId="32E02863" w14:textId="77777777" w:rsidR="001B5384" w:rsidRDefault="001B5384" w:rsidP="001B5384">
      <w:pPr>
        <w:pStyle w:val="PL"/>
      </w:pPr>
      <w:r>
        <w:t xml:space="preserve">      &lt;xs:element name="mcptt-emergency-private-call-media" type="xs:unsignedShort" minOccurs="0"/&gt;</w:t>
      </w:r>
    </w:p>
    <w:p w14:paraId="5C7A3BD9" w14:textId="77777777" w:rsidR="001B5384" w:rsidRPr="00DC50C1" w:rsidRDefault="001B5384" w:rsidP="001B538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56E486" w14:textId="77777777" w:rsidR="001B5384" w:rsidRDefault="001B5384" w:rsidP="001B5384">
      <w:pPr>
        <w:pStyle w:val="PL"/>
      </w:pPr>
      <w:r>
        <w:t xml:space="preserve">      &lt;xs:any namespace="##other" processContents="lax" minOccurs="0" maxOccurs="unbounded"/&gt;</w:t>
      </w:r>
    </w:p>
    <w:p w14:paraId="1889C9B7" w14:textId="77777777" w:rsidR="001B5384" w:rsidRDefault="001B5384" w:rsidP="001B5384">
      <w:pPr>
        <w:pStyle w:val="PL"/>
      </w:pPr>
      <w:r>
        <w:t xml:space="preserve">    &lt;/xs:sequence&gt;</w:t>
      </w:r>
    </w:p>
    <w:p w14:paraId="790C2D92" w14:textId="77777777" w:rsidR="001B5384" w:rsidRDefault="001B5384" w:rsidP="001B5384">
      <w:pPr>
        <w:pStyle w:val="PL"/>
      </w:pPr>
      <w:r>
        <w:t xml:space="preserve">    &lt;xs:anyAttribute namespace="##any" processContents="lax"/&gt;</w:t>
      </w:r>
    </w:p>
    <w:p w14:paraId="14687ADA" w14:textId="06CBF17F" w:rsidR="001B5384" w:rsidRDefault="001B5384"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4BC940D1" w14:textId="704A941F" w:rsidR="008E1242" w:rsidRPr="00E177B7" w:rsidRDefault="008E1242" w:rsidP="00C367E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E796F25" w14:textId="5EA06ED8"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lastRenderedPageBreak/>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1566A875" w14:textId="77777777" w:rsidR="008E1242" w:rsidRDefault="008E1242" w:rsidP="00C367E9">
      <w:pPr>
        <w:pStyle w:val="PL"/>
      </w:pPr>
    </w:p>
    <w:p w14:paraId="32D28AA1" w14:textId="77777777" w:rsidR="008E1242" w:rsidRDefault="008E1242" w:rsidP="008E124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21D03FA" w14:textId="77777777" w:rsidR="008E1242" w:rsidRDefault="008E1242" w:rsidP="008E1242">
      <w:pPr>
        <w:pStyle w:val="PL"/>
      </w:pPr>
    </w:p>
    <w:p w14:paraId="3E2E5E38" w14:textId="77777777" w:rsidR="008E1242" w:rsidRDefault="008E1242" w:rsidP="008E1242">
      <w:pPr>
        <w:pStyle w:val="PL"/>
      </w:pPr>
      <w:r>
        <w:t xml:space="preserve">  &lt;xs:element name="adhoc-group-call" type="mcpttsc:adhoc-group-callType" minOccurs="0"/&gt;</w:t>
      </w:r>
    </w:p>
    <w:p w14:paraId="13E1605D" w14:textId="77777777" w:rsidR="008E1242" w:rsidRDefault="008E1242" w:rsidP="008E1242">
      <w:pPr>
        <w:pStyle w:val="PL"/>
      </w:pPr>
      <w:r>
        <w:t xml:space="preserve">  &lt;xs:complexType name="adhoc-group-callType"&gt;</w:t>
      </w:r>
    </w:p>
    <w:p w14:paraId="483A9757" w14:textId="77777777" w:rsidR="008E1242" w:rsidRDefault="008E1242" w:rsidP="008E1242">
      <w:pPr>
        <w:pStyle w:val="PL"/>
      </w:pPr>
      <w:r>
        <w:t xml:space="preserve">    &lt;xs:sequence&gt;</w:t>
      </w:r>
    </w:p>
    <w:p w14:paraId="0ACCD05B" w14:textId="77777777" w:rsidR="008E1242" w:rsidRDefault="008E1242" w:rsidP="008E1242">
      <w:pPr>
        <w:pStyle w:val="PL"/>
      </w:pPr>
      <w:r>
        <w:t xml:space="preserve">      &lt;xs:element name="</w:t>
      </w:r>
      <w:r w:rsidRPr="00CE10F6">
        <w:t>allow-adhoc-group-call</w:t>
      </w:r>
      <w:r>
        <w:t>-support" type="xs:boolean"/&gt;</w:t>
      </w:r>
    </w:p>
    <w:p w14:paraId="6E61EE2D" w14:textId="77777777" w:rsidR="008E1242" w:rsidRDefault="008E1242" w:rsidP="008E124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FB1A40" w14:textId="77777777" w:rsidR="008E1242" w:rsidRDefault="008E1242" w:rsidP="008E1242">
      <w:pPr>
        <w:pStyle w:val="PL"/>
      </w:pPr>
      <w:r>
        <w:t xml:space="preserve">      &lt;xs:element name="hang-time" type="xs:duration" minOccurs="0"/&gt;</w:t>
      </w:r>
    </w:p>
    <w:p w14:paraId="652AE449" w14:textId="77777777" w:rsidR="008E1242" w:rsidRDefault="008E1242" w:rsidP="008E1242">
      <w:pPr>
        <w:pStyle w:val="PL"/>
      </w:pPr>
      <w:r>
        <w:t xml:space="preserve">      &lt;xs:element name="max-duration-of-call" type="xs:duration" minOccurs="0"/&gt;</w:t>
      </w:r>
    </w:p>
    <w:p w14:paraId="3984B8F5" w14:textId="77777777" w:rsidR="008E1242" w:rsidRPr="00DC50C1" w:rsidRDefault="008E1242" w:rsidP="008E124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B8732F" w14:textId="77777777" w:rsidR="008E1242" w:rsidRDefault="008E1242" w:rsidP="008E1242">
      <w:pPr>
        <w:pStyle w:val="PL"/>
      </w:pPr>
      <w:r>
        <w:t xml:space="preserve">      &lt;xs:any namespace="##other" processContents="lax" minOccurs="0" maxOccurs="unbounded"/&gt;</w:t>
      </w:r>
    </w:p>
    <w:p w14:paraId="4627A64B" w14:textId="77777777" w:rsidR="008E1242" w:rsidRDefault="008E1242" w:rsidP="008E1242">
      <w:pPr>
        <w:pStyle w:val="PL"/>
      </w:pPr>
      <w:r>
        <w:t xml:space="preserve">    &lt;/xs:sequence&gt;</w:t>
      </w:r>
    </w:p>
    <w:p w14:paraId="7A236B60" w14:textId="77777777" w:rsidR="008E1242" w:rsidRDefault="008E1242" w:rsidP="008E1242">
      <w:pPr>
        <w:pStyle w:val="PL"/>
      </w:pPr>
      <w:r>
        <w:t xml:space="preserve">    &lt;xs:anyAttribute namespace="##any" processContents="lax"/&gt;</w:t>
      </w:r>
    </w:p>
    <w:p w14:paraId="251B72C6" w14:textId="6B85D6F1" w:rsidR="00C367E9" w:rsidRPr="006C6B5D" w:rsidRDefault="008E1242" w:rsidP="00C367E9">
      <w:pPr>
        <w:pStyle w:val="PL"/>
      </w:pPr>
      <w:r>
        <w:t xml:space="preserve">   &lt;/xs:complexType&gt;</w:t>
      </w: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832" w:name="_CR8_4_2_4"/>
      <w:bookmarkStart w:id="1833" w:name="_Toc20212389"/>
      <w:bookmarkStart w:id="1834" w:name="_Toc27731744"/>
      <w:bookmarkStart w:id="1835" w:name="_Toc36127522"/>
      <w:bookmarkStart w:id="1836" w:name="_Toc45214628"/>
      <w:bookmarkStart w:id="1837" w:name="_Toc51937767"/>
      <w:bookmarkStart w:id="1838" w:name="_Toc51938076"/>
      <w:bookmarkStart w:id="1839" w:name="_Toc92291263"/>
      <w:bookmarkStart w:id="1840" w:name="_Toc162964813"/>
      <w:bookmarkEnd w:id="1832"/>
      <w:r>
        <w:t>8.4.2.4</w:t>
      </w:r>
      <w:r>
        <w:tab/>
        <w:t>Default Document Namespace</w:t>
      </w:r>
      <w:bookmarkEnd w:id="1833"/>
      <w:bookmarkEnd w:id="1834"/>
      <w:bookmarkEnd w:id="1835"/>
      <w:bookmarkEnd w:id="1836"/>
      <w:bookmarkEnd w:id="1837"/>
      <w:bookmarkEnd w:id="1838"/>
      <w:bookmarkEnd w:id="1839"/>
      <w:bookmarkEnd w:id="1840"/>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841" w:name="_CR8_4_2_5"/>
      <w:bookmarkStart w:id="1842" w:name="_Toc20212390"/>
      <w:bookmarkStart w:id="1843" w:name="_Toc27731745"/>
      <w:bookmarkStart w:id="1844" w:name="_Toc36127523"/>
      <w:bookmarkStart w:id="1845" w:name="_Toc45214629"/>
      <w:bookmarkStart w:id="1846" w:name="_Toc51937768"/>
      <w:bookmarkStart w:id="1847" w:name="_Toc51938077"/>
      <w:bookmarkStart w:id="1848" w:name="_Toc92291264"/>
      <w:bookmarkStart w:id="1849" w:name="_Toc162964814"/>
      <w:bookmarkEnd w:id="1841"/>
      <w:r>
        <w:t>8.4.2.5</w:t>
      </w:r>
      <w:r>
        <w:tab/>
        <w:t>MIME type</w:t>
      </w:r>
      <w:bookmarkEnd w:id="1842"/>
      <w:bookmarkEnd w:id="1843"/>
      <w:bookmarkEnd w:id="1844"/>
      <w:bookmarkEnd w:id="1845"/>
      <w:bookmarkEnd w:id="1846"/>
      <w:bookmarkEnd w:id="1847"/>
      <w:bookmarkEnd w:id="1848"/>
      <w:bookmarkEnd w:id="1849"/>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850" w:name="_CR8_4_2_6"/>
      <w:bookmarkStart w:id="1851" w:name="_Toc20212391"/>
      <w:bookmarkStart w:id="1852" w:name="_Toc27731746"/>
      <w:bookmarkStart w:id="1853" w:name="_Toc36127524"/>
      <w:bookmarkStart w:id="1854" w:name="_Toc45214630"/>
      <w:bookmarkStart w:id="1855" w:name="_Toc51937769"/>
      <w:bookmarkStart w:id="1856" w:name="_Toc51938078"/>
      <w:bookmarkStart w:id="1857" w:name="_Toc92291265"/>
      <w:bookmarkStart w:id="1858" w:name="_Toc162964815"/>
      <w:bookmarkEnd w:id="1850"/>
      <w:r>
        <w:lastRenderedPageBreak/>
        <w:t>8.4.2.6</w:t>
      </w:r>
      <w:r>
        <w:tab/>
        <w:t>Validation Constraints</w:t>
      </w:r>
      <w:bookmarkEnd w:id="1851"/>
      <w:bookmarkEnd w:id="1852"/>
      <w:bookmarkEnd w:id="1853"/>
      <w:bookmarkEnd w:id="1854"/>
      <w:bookmarkEnd w:id="1855"/>
      <w:bookmarkEnd w:id="1856"/>
      <w:bookmarkEnd w:id="1857"/>
      <w:bookmarkEnd w:id="1858"/>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lastRenderedPageBreak/>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A38B64E" w14:textId="08010E86" w:rsidR="00271B92" w:rsidRPr="00271B92" w:rsidRDefault="00271B92" w:rsidP="00271B92">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lastRenderedPageBreak/>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893D47D" w:rsidR="00C367E9" w:rsidRDefault="00C367E9" w:rsidP="00C367E9">
      <w:pPr>
        <w:pStyle w:val="B1"/>
      </w:pPr>
      <w:r>
        <w:t>2</w:t>
      </w:r>
      <w:r w:rsidR="00956AF9">
        <w:t>3</w:t>
      </w:r>
      <w:r>
        <w:t>)</w:t>
      </w:r>
      <w:r>
        <w:tab/>
        <w:t>&lt;T55-connect&gt;;</w:t>
      </w:r>
    </w:p>
    <w:p w14:paraId="5F9D779A" w14:textId="77777777" w:rsidR="008E1242" w:rsidRDefault="00C367E9" w:rsidP="00C367E9">
      <w:pPr>
        <w:pStyle w:val="B1"/>
      </w:pPr>
      <w:r>
        <w:t>2</w:t>
      </w:r>
      <w:r w:rsidR="00956AF9">
        <w:t>4</w:t>
      </w:r>
      <w:r>
        <w:t>)</w:t>
      </w:r>
      <w:r>
        <w:tab/>
        <w:t>&lt;T56-disconnect</w:t>
      </w:r>
      <w:r w:rsidRPr="00F86315">
        <w:t>&gt;</w:t>
      </w:r>
      <w:r w:rsidR="008E1242">
        <w:t>; and</w:t>
      </w:r>
    </w:p>
    <w:p w14:paraId="20AFBA97" w14:textId="2A4B797B" w:rsidR="00C367E9" w:rsidRDefault="008E1242" w:rsidP="00C367E9">
      <w:pPr>
        <w:pStyle w:val="B1"/>
      </w:pPr>
      <w:r>
        <w:t>25)</w:t>
      </w:r>
      <w:r>
        <w:tab/>
        <w:t>&lt;</w:t>
      </w:r>
      <w:r w:rsidRPr="00740D6B">
        <w:t>max-duration-of-call</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46F52F81" w14:textId="77777777" w:rsidR="008E1242" w:rsidRDefault="008E1242" w:rsidP="008E1242">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048580CF" w14:textId="4D863472" w:rsidR="008E1242" w:rsidRPr="00D570A7" w:rsidRDefault="008E1242"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MCPTT system.</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859" w:name="_CR8_4_2_7"/>
      <w:bookmarkStart w:id="1860" w:name="_Toc20212392"/>
      <w:bookmarkStart w:id="1861" w:name="_Toc27731747"/>
      <w:bookmarkStart w:id="1862" w:name="_Toc36127525"/>
      <w:bookmarkStart w:id="1863" w:name="_Toc45214631"/>
      <w:bookmarkStart w:id="1864" w:name="_Toc51937770"/>
      <w:bookmarkStart w:id="1865" w:name="_Toc51938079"/>
      <w:bookmarkStart w:id="1866" w:name="_Toc92291266"/>
      <w:bookmarkStart w:id="1867" w:name="_Toc162964816"/>
      <w:bookmarkEnd w:id="1859"/>
      <w:r>
        <w:t>8.4.2.7</w:t>
      </w:r>
      <w:r w:rsidRPr="00345011">
        <w:tab/>
        <w:t>Data Semantics</w:t>
      </w:r>
      <w:bookmarkEnd w:id="1860"/>
      <w:bookmarkEnd w:id="1861"/>
      <w:bookmarkEnd w:id="1862"/>
      <w:bookmarkEnd w:id="1863"/>
      <w:bookmarkEnd w:id="1864"/>
      <w:bookmarkEnd w:id="1865"/>
      <w:bookmarkEnd w:id="1866"/>
      <w:bookmarkEnd w:id="1867"/>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lastRenderedPageBreak/>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lastRenderedPageBreak/>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77777777" w:rsidR="00956AF9" w:rsidRDefault="00956AF9" w:rsidP="00956AF9">
      <w:pPr>
        <w:pStyle w:val="B1"/>
      </w:pPr>
      <w:r>
        <w:t>22)</w:t>
      </w:r>
      <w:r>
        <w:tab/>
        <w:t>the &lt;T25-mbs-conversation&gt; element of the &lt;fc-timers-counters&gt; element contains the maximum allowed time of silence in a group session involving an MBS session before the MBS subchannel shall be released;</w:t>
      </w:r>
    </w:p>
    <w:p w14:paraId="7DB93424" w14:textId="77777777" w:rsidR="00956AF9" w:rsidRDefault="00956AF9" w:rsidP="00956AF9">
      <w:pPr>
        <w:pStyle w:val="B1"/>
      </w:pPr>
      <w:r>
        <w:t>23)</w:t>
      </w:r>
      <w:r>
        <w:tab/>
        <w:t>the &lt;T26-map-group-to-session</w:t>
      </w:r>
      <w:r>
        <w:rPr>
          <w:rFonts w:hint="eastAsia"/>
          <w:lang w:eastAsia="zh-CN"/>
        </w:rPr>
        <w:t>-stream</w:t>
      </w:r>
      <w:r>
        <w:t>&gt; element of the &lt;fc-timers-counters&gt; element contains the retransmission interval of the Map Group To Session Stream message;</w:t>
      </w:r>
    </w:p>
    <w:p w14:paraId="0D512DC9" w14:textId="15D27BB8" w:rsidR="00956AF9" w:rsidRPr="00A83359" w:rsidRDefault="00956AF9" w:rsidP="00C367E9">
      <w:pPr>
        <w:pStyle w:val="B1"/>
      </w:pPr>
      <w:r>
        <w:t>24)</w:t>
      </w:r>
      <w:r>
        <w:tab/>
        <w:t>the &lt;T27-unmap-group-from-session</w:t>
      </w:r>
      <w:r>
        <w:rPr>
          <w:rFonts w:hint="eastAsia"/>
          <w:lang w:eastAsia="zh-CN"/>
        </w:rPr>
        <w:t>-</w:t>
      </w:r>
      <w:r>
        <w:t>stream&gt; element of the &lt;fc-timers-counters&gt; element 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bookmarkStart w:id="1868" w:name="_Hlk139148129"/>
      <w:r>
        <w:t>28)</w:t>
      </w:r>
      <w:r>
        <w:tab/>
        <w:t>the &lt;C17-unmap-group-to-bearer&gt; element of the &lt;fc-timers-counters&gt; element contains the maximum times the Unmap Group To Bearer message shall be retransmitted;</w:t>
      </w:r>
    </w:p>
    <w:bookmarkEnd w:id="1868"/>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3A0C432D" w:rsidR="00956AF9" w:rsidRPr="00844EDD" w:rsidRDefault="00956AF9" w:rsidP="00C367E9">
      <w:pPr>
        <w:pStyle w:val="B1"/>
      </w:pPr>
      <w:r>
        <w:t>30)</w:t>
      </w:r>
      <w:r>
        <w:tab/>
        <w:t>the &lt;C27-unmap-group-from-session</w:t>
      </w:r>
      <w:r>
        <w:rPr>
          <w:rFonts w:hint="eastAsia"/>
          <w:lang w:eastAsia="zh-CN"/>
        </w:rPr>
        <w:t>-</w:t>
      </w:r>
      <w:r>
        <w:t>stream&gt; element of the &lt;fc-timers-counters&gt; element 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lastRenderedPageBreak/>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2C8034C2"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4D74BE7B"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w:t>
      </w:r>
      <w:bookmarkStart w:id="1869"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869"/>
      <w:r w:rsidR="008E1242">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12BC63E1" w:rsidR="00C367E9"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sidR="008E1242">
        <w:rPr>
          <w:lang w:val="en-US"/>
        </w:rPr>
        <w:t>;</w:t>
      </w:r>
    </w:p>
    <w:p w14:paraId="409D94A9" w14:textId="77777777" w:rsidR="008E1242" w:rsidRDefault="008E1242" w:rsidP="008E1242">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785CE4F1" w14:textId="77777777" w:rsidR="008E1242" w:rsidRDefault="008E1242" w:rsidP="008E1242">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1EC7F1AE" w14:textId="77777777" w:rsidR="008E1242" w:rsidRDefault="008E1242" w:rsidP="008E1242">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7.2.32 of 3GPP TS 24.483 [4]; and</w:t>
      </w:r>
    </w:p>
    <w:p w14:paraId="778F6B10" w14:textId="77777777" w:rsidR="008E1242" w:rsidRDefault="008E1242" w:rsidP="008E1242">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552B894E" w14:textId="3E180D01" w:rsidR="008E1242" w:rsidRPr="00DD0AC0" w:rsidRDefault="008E1242" w:rsidP="00C367E9">
      <w:pPr>
        <w:pStyle w:val="B1"/>
        <w:rPr>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p>
    <w:p w14:paraId="78EAE5DE" w14:textId="77777777" w:rsidR="00C367E9" w:rsidRDefault="00C367E9" w:rsidP="00C367E9">
      <w:pPr>
        <w:rPr>
          <w:lang w:val="en-US"/>
        </w:rPr>
      </w:pPr>
      <w:r>
        <w:rPr>
          <w:lang w:val="en-US"/>
        </w:rPr>
        <w:lastRenderedPageBreak/>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6173F312"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3840E416" w:rsidR="00C367E9"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r w:rsidR="00010741">
        <w:t>; and</w:t>
      </w:r>
    </w:p>
    <w:p w14:paraId="79301111" w14:textId="77777777" w:rsidR="00250165" w:rsidRDefault="00250165" w:rsidP="00250165">
      <w:pPr>
        <w:pStyle w:val="B1"/>
        <w:rPr>
          <w:lang w:val="en-US"/>
        </w:rPr>
      </w:pPr>
      <w:r>
        <w:rPr>
          <w:lang w:val="en-US"/>
        </w:rPr>
        <w:t>11)</w:t>
      </w:r>
      <w:r>
        <w:rPr>
          <w:lang w:val="en-US"/>
        </w:rPr>
        <w:tab/>
        <w:t>the &lt;</w:t>
      </w:r>
      <w:r w:rsidRPr="002978FF">
        <w:rPr>
          <w:lang w:val="en-US"/>
        </w:rPr>
        <w:t>default-p</w:t>
      </w:r>
      <w:r>
        <w:rPr>
          <w:lang w:val="en-US"/>
        </w:rPr>
        <w:t xml:space="preserve">qi&gt; element contains pqi values for off-network calls, for each of the following constituent elements: </w:t>
      </w:r>
    </w:p>
    <w:p w14:paraId="440BB662" w14:textId="77777777" w:rsidR="00250165" w:rsidRPr="007D7785" w:rsidRDefault="00250165" w:rsidP="00250165">
      <w:pPr>
        <w:pStyle w:val="B2"/>
        <w:rPr>
          <w:lang w:val="en-US"/>
        </w:rPr>
      </w:pPr>
      <w:r>
        <w:rPr>
          <w:lang w:val="en-US"/>
        </w:rPr>
        <w:lastRenderedPageBreak/>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10609529" w14:textId="77777777" w:rsidR="00250165" w:rsidRPr="007D7785" w:rsidRDefault="00250165" w:rsidP="00250165">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64470B47" w14:textId="77777777" w:rsidR="00250165" w:rsidRPr="007D7785" w:rsidRDefault="00250165" w:rsidP="00250165">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5F662C82" w14:textId="5C22E4BF" w:rsidR="00250165" w:rsidRPr="0075512C" w:rsidRDefault="00250165" w:rsidP="00250165">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10914DE9" w14:textId="77777777" w:rsidR="00C367E9" w:rsidRDefault="00C367E9" w:rsidP="00C367E9">
      <w:pPr>
        <w:pStyle w:val="Heading4"/>
      </w:pPr>
      <w:bookmarkStart w:id="1870" w:name="_CR8_4_2_8"/>
      <w:bookmarkStart w:id="1871" w:name="_Toc20212393"/>
      <w:bookmarkStart w:id="1872" w:name="_Toc27731748"/>
      <w:bookmarkStart w:id="1873" w:name="_Toc36127526"/>
      <w:bookmarkStart w:id="1874" w:name="_Toc45214632"/>
      <w:bookmarkStart w:id="1875" w:name="_Toc51937771"/>
      <w:bookmarkStart w:id="1876" w:name="_Toc51938080"/>
      <w:bookmarkStart w:id="1877" w:name="_Toc92291267"/>
      <w:bookmarkStart w:id="1878" w:name="_Toc162964817"/>
      <w:bookmarkEnd w:id="1870"/>
      <w:r>
        <w:t>8.4.2.8</w:t>
      </w:r>
      <w:r>
        <w:tab/>
        <w:t>Naming Conventions</w:t>
      </w:r>
      <w:bookmarkEnd w:id="1871"/>
      <w:bookmarkEnd w:id="1872"/>
      <w:bookmarkEnd w:id="1873"/>
      <w:bookmarkEnd w:id="1874"/>
      <w:bookmarkEnd w:id="1875"/>
      <w:bookmarkEnd w:id="1876"/>
      <w:bookmarkEnd w:id="1877"/>
      <w:bookmarkEnd w:id="1878"/>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879" w:name="_CR8_4_2_9"/>
      <w:bookmarkStart w:id="1880" w:name="_Toc20212394"/>
      <w:bookmarkStart w:id="1881" w:name="_Toc27731749"/>
      <w:bookmarkStart w:id="1882" w:name="_Toc36127527"/>
      <w:bookmarkStart w:id="1883" w:name="_Toc45214633"/>
      <w:bookmarkStart w:id="1884" w:name="_Toc51937772"/>
      <w:bookmarkStart w:id="1885" w:name="_Toc51938081"/>
      <w:bookmarkStart w:id="1886" w:name="_Toc92291268"/>
      <w:bookmarkStart w:id="1887" w:name="_Toc162964818"/>
      <w:bookmarkEnd w:id="1879"/>
      <w:r>
        <w:t>8.4.2.9</w:t>
      </w:r>
      <w:r>
        <w:tab/>
        <w:t>Global documents</w:t>
      </w:r>
      <w:bookmarkEnd w:id="1880"/>
      <w:bookmarkEnd w:id="1881"/>
      <w:bookmarkEnd w:id="1882"/>
      <w:bookmarkEnd w:id="1883"/>
      <w:bookmarkEnd w:id="1884"/>
      <w:bookmarkEnd w:id="1885"/>
      <w:bookmarkEnd w:id="1886"/>
      <w:bookmarkEnd w:id="1887"/>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888" w:name="_CR8_4_2_10"/>
      <w:bookmarkStart w:id="1889" w:name="_Toc20212395"/>
      <w:bookmarkStart w:id="1890" w:name="_Toc27731750"/>
      <w:bookmarkStart w:id="1891" w:name="_Toc36127528"/>
      <w:bookmarkStart w:id="1892" w:name="_Toc45214634"/>
      <w:bookmarkStart w:id="1893" w:name="_Toc51937773"/>
      <w:bookmarkStart w:id="1894" w:name="_Toc51938082"/>
      <w:bookmarkStart w:id="1895" w:name="_Toc92291269"/>
      <w:bookmarkStart w:id="1896" w:name="_Toc162964819"/>
      <w:bookmarkEnd w:id="1888"/>
      <w:r>
        <w:t>8.4.2.10</w:t>
      </w:r>
      <w:r>
        <w:tab/>
        <w:t>Resource interdependencies</w:t>
      </w:r>
      <w:bookmarkEnd w:id="1889"/>
      <w:bookmarkEnd w:id="1890"/>
      <w:bookmarkEnd w:id="1891"/>
      <w:bookmarkEnd w:id="1892"/>
      <w:bookmarkEnd w:id="1893"/>
      <w:bookmarkEnd w:id="1894"/>
      <w:bookmarkEnd w:id="1895"/>
      <w:bookmarkEnd w:id="1896"/>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897" w:name="_CR8_4_2_11"/>
      <w:bookmarkStart w:id="1898" w:name="_Toc20212396"/>
      <w:bookmarkStart w:id="1899" w:name="_Toc27731751"/>
      <w:bookmarkStart w:id="1900" w:name="_Toc36127529"/>
      <w:bookmarkStart w:id="1901" w:name="_Toc45214635"/>
      <w:bookmarkStart w:id="1902" w:name="_Toc51937774"/>
      <w:bookmarkStart w:id="1903" w:name="_Toc51938083"/>
      <w:bookmarkStart w:id="1904" w:name="_Toc92291270"/>
      <w:bookmarkStart w:id="1905" w:name="_Toc162964820"/>
      <w:bookmarkEnd w:id="1897"/>
      <w:r>
        <w:t>8.4.2.11</w:t>
      </w:r>
      <w:r>
        <w:tab/>
        <w:t>Authorization Policies</w:t>
      </w:r>
      <w:bookmarkEnd w:id="1898"/>
      <w:bookmarkEnd w:id="1899"/>
      <w:bookmarkEnd w:id="1900"/>
      <w:bookmarkEnd w:id="1901"/>
      <w:bookmarkEnd w:id="1902"/>
      <w:bookmarkEnd w:id="1903"/>
      <w:bookmarkEnd w:id="1904"/>
      <w:bookmarkEnd w:id="1905"/>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906" w:name="_CR8_4_2_12"/>
      <w:bookmarkStart w:id="1907" w:name="_Toc20212397"/>
      <w:bookmarkStart w:id="1908" w:name="_Toc27731752"/>
      <w:bookmarkStart w:id="1909" w:name="_Toc36127530"/>
      <w:bookmarkStart w:id="1910" w:name="_Toc45214636"/>
      <w:bookmarkStart w:id="1911" w:name="_Toc51937775"/>
      <w:bookmarkStart w:id="1912" w:name="_Toc51938084"/>
      <w:bookmarkStart w:id="1913" w:name="_Toc92291271"/>
      <w:bookmarkStart w:id="1914" w:name="_Toc162964821"/>
      <w:bookmarkEnd w:id="1906"/>
      <w:r>
        <w:t>8.4.2.12</w:t>
      </w:r>
      <w:r>
        <w:tab/>
        <w:t>Subscription to Changes</w:t>
      </w:r>
      <w:bookmarkEnd w:id="1907"/>
      <w:bookmarkEnd w:id="1908"/>
      <w:bookmarkEnd w:id="1909"/>
      <w:bookmarkEnd w:id="1910"/>
      <w:bookmarkEnd w:id="1911"/>
      <w:bookmarkEnd w:id="1912"/>
      <w:bookmarkEnd w:id="1913"/>
      <w:bookmarkEnd w:id="1914"/>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915" w:name="_CR9"/>
      <w:bookmarkStart w:id="1916" w:name="_Toc20212398"/>
      <w:bookmarkStart w:id="1917" w:name="_Toc27731753"/>
      <w:bookmarkStart w:id="1918" w:name="_Toc36127531"/>
      <w:bookmarkStart w:id="1919" w:name="_Toc45214637"/>
      <w:bookmarkStart w:id="1920" w:name="_Toc51937776"/>
      <w:bookmarkStart w:id="1921" w:name="_Toc51938085"/>
      <w:bookmarkStart w:id="1922" w:name="_Toc92291272"/>
      <w:bookmarkStart w:id="1923" w:name="_Toc162964822"/>
      <w:bookmarkEnd w:id="1915"/>
      <w:r>
        <w:t>9</w:t>
      </w:r>
      <w:r w:rsidRPr="00986001">
        <w:tab/>
      </w:r>
      <w:r>
        <w:t>MCVideo configuration management documents</w:t>
      </w:r>
      <w:bookmarkEnd w:id="1916"/>
      <w:bookmarkEnd w:id="1917"/>
      <w:bookmarkEnd w:id="1918"/>
      <w:bookmarkEnd w:id="1919"/>
      <w:bookmarkEnd w:id="1920"/>
      <w:bookmarkEnd w:id="1921"/>
      <w:bookmarkEnd w:id="1922"/>
      <w:bookmarkEnd w:id="1923"/>
    </w:p>
    <w:p w14:paraId="72150635" w14:textId="77777777" w:rsidR="00C367E9" w:rsidRPr="00986001" w:rsidRDefault="00C367E9" w:rsidP="00C367E9">
      <w:pPr>
        <w:pStyle w:val="Heading2"/>
      </w:pPr>
      <w:bookmarkStart w:id="1924" w:name="_CR9_1"/>
      <w:bookmarkStart w:id="1925" w:name="_Toc20212399"/>
      <w:bookmarkStart w:id="1926" w:name="_Toc27731754"/>
      <w:bookmarkStart w:id="1927" w:name="_Toc36127532"/>
      <w:bookmarkStart w:id="1928" w:name="_Toc45214638"/>
      <w:bookmarkStart w:id="1929" w:name="_Toc51937777"/>
      <w:bookmarkStart w:id="1930" w:name="_Toc51938086"/>
      <w:bookmarkStart w:id="1931" w:name="_Toc92291273"/>
      <w:bookmarkStart w:id="1932" w:name="_Toc162964823"/>
      <w:bookmarkEnd w:id="1924"/>
      <w:r>
        <w:t>9</w:t>
      </w:r>
      <w:r w:rsidRPr="00986001">
        <w:t>.1</w:t>
      </w:r>
      <w:r w:rsidRPr="00986001">
        <w:tab/>
        <w:t>Introduction</w:t>
      </w:r>
      <w:bookmarkEnd w:id="1925"/>
      <w:bookmarkEnd w:id="1926"/>
      <w:bookmarkEnd w:id="1927"/>
      <w:bookmarkEnd w:id="1928"/>
      <w:bookmarkEnd w:id="1929"/>
      <w:bookmarkEnd w:id="1930"/>
      <w:bookmarkEnd w:id="1931"/>
      <w:bookmarkEnd w:id="1932"/>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lastRenderedPageBreak/>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933" w:name="_CR9_2"/>
      <w:bookmarkStart w:id="1934" w:name="_Toc20212400"/>
      <w:bookmarkStart w:id="1935" w:name="_Toc27731755"/>
      <w:bookmarkStart w:id="1936" w:name="_Toc36127533"/>
      <w:bookmarkStart w:id="1937" w:name="_Toc45214639"/>
      <w:bookmarkStart w:id="1938" w:name="_Toc51937778"/>
      <w:bookmarkStart w:id="1939" w:name="_Toc51938087"/>
      <w:bookmarkStart w:id="1940" w:name="_Toc92291274"/>
      <w:bookmarkStart w:id="1941" w:name="_Toc162964824"/>
      <w:bookmarkEnd w:id="1933"/>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934"/>
      <w:bookmarkEnd w:id="1935"/>
      <w:bookmarkEnd w:id="1936"/>
      <w:bookmarkEnd w:id="1937"/>
      <w:bookmarkEnd w:id="1938"/>
      <w:bookmarkEnd w:id="1939"/>
      <w:bookmarkEnd w:id="1940"/>
      <w:bookmarkEnd w:id="1941"/>
    </w:p>
    <w:p w14:paraId="4D1C2324" w14:textId="77777777" w:rsidR="00C367E9" w:rsidRDefault="00C367E9" w:rsidP="00C367E9">
      <w:pPr>
        <w:pStyle w:val="Heading3"/>
      </w:pPr>
      <w:bookmarkStart w:id="1942" w:name="_CR9_2_1"/>
      <w:bookmarkStart w:id="1943" w:name="_Toc20212401"/>
      <w:bookmarkStart w:id="1944" w:name="_Toc27731756"/>
      <w:bookmarkStart w:id="1945" w:name="_Toc36127534"/>
      <w:bookmarkStart w:id="1946" w:name="_Toc45214640"/>
      <w:bookmarkStart w:id="1947" w:name="_Toc51937779"/>
      <w:bookmarkStart w:id="1948" w:name="_Toc51938088"/>
      <w:bookmarkStart w:id="1949" w:name="_Toc92291275"/>
      <w:bookmarkStart w:id="1950" w:name="_Toc162964825"/>
      <w:bookmarkEnd w:id="1942"/>
      <w:r>
        <w:t>9.2.1</w:t>
      </w:r>
      <w:r>
        <w:tab/>
        <w:t>General</w:t>
      </w:r>
      <w:bookmarkEnd w:id="1943"/>
      <w:bookmarkEnd w:id="1944"/>
      <w:bookmarkEnd w:id="1945"/>
      <w:bookmarkEnd w:id="1946"/>
      <w:bookmarkEnd w:id="1947"/>
      <w:bookmarkEnd w:id="1948"/>
      <w:bookmarkEnd w:id="1949"/>
      <w:bookmarkEnd w:id="1950"/>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951" w:name="_CR9_2_1A"/>
      <w:bookmarkStart w:id="1952" w:name="_Toc20212402"/>
      <w:bookmarkStart w:id="1953" w:name="_Toc27731757"/>
      <w:bookmarkStart w:id="1954" w:name="_Toc36127535"/>
      <w:bookmarkStart w:id="1955" w:name="_Toc45214641"/>
      <w:bookmarkStart w:id="1956" w:name="_Toc51937780"/>
      <w:bookmarkStart w:id="1957" w:name="_Toc51938089"/>
      <w:bookmarkStart w:id="1958" w:name="_Toc92291276"/>
      <w:bookmarkStart w:id="1959" w:name="MCCQCTEMPBM_00000049"/>
      <w:bookmarkStart w:id="1960" w:name="_Toc162964826"/>
      <w:bookmarkEnd w:id="1951"/>
      <w:r>
        <w:t>9.2.1A</w:t>
      </w:r>
      <w:r>
        <w:tab/>
        <w:t>MCVideo client access to MCVideo UE configuration documents</w:t>
      </w:r>
      <w:bookmarkEnd w:id="1952"/>
      <w:bookmarkEnd w:id="1953"/>
      <w:bookmarkEnd w:id="1954"/>
      <w:bookmarkEnd w:id="1955"/>
      <w:bookmarkEnd w:id="1956"/>
      <w:bookmarkEnd w:id="1957"/>
      <w:bookmarkEnd w:id="1958"/>
      <w:bookmarkEnd w:id="1960"/>
    </w:p>
    <w:bookmarkEnd w:id="1959"/>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961" w:name="_CR9_2_2"/>
      <w:bookmarkStart w:id="1962" w:name="_Toc20212403"/>
      <w:bookmarkStart w:id="1963" w:name="_Toc27731758"/>
      <w:bookmarkStart w:id="1964" w:name="_Toc36127536"/>
      <w:bookmarkStart w:id="1965" w:name="_Toc45214642"/>
      <w:bookmarkStart w:id="1966" w:name="_Toc51937781"/>
      <w:bookmarkStart w:id="1967" w:name="_Toc51938090"/>
      <w:bookmarkStart w:id="1968" w:name="_Toc92291277"/>
      <w:bookmarkStart w:id="1969" w:name="_Toc162964827"/>
      <w:bookmarkEnd w:id="1961"/>
      <w:r>
        <w:t>9.2.2</w:t>
      </w:r>
      <w:r>
        <w:tab/>
        <w:t>C</w:t>
      </w:r>
      <w:r w:rsidRPr="00986001">
        <w:t>oding</w:t>
      </w:r>
      <w:bookmarkEnd w:id="1962"/>
      <w:bookmarkEnd w:id="1963"/>
      <w:bookmarkEnd w:id="1964"/>
      <w:bookmarkEnd w:id="1965"/>
      <w:bookmarkEnd w:id="1966"/>
      <w:bookmarkEnd w:id="1967"/>
      <w:bookmarkEnd w:id="1968"/>
      <w:bookmarkEnd w:id="1969"/>
    </w:p>
    <w:p w14:paraId="072C1A4B" w14:textId="77777777" w:rsidR="00C367E9" w:rsidRPr="0019247C" w:rsidRDefault="00C367E9" w:rsidP="00C367E9">
      <w:pPr>
        <w:pStyle w:val="Heading4"/>
      </w:pPr>
      <w:bookmarkStart w:id="1970" w:name="_CR9_2_2_1"/>
      <w:bookmarkStart w:id="1971" w:name="_Toc20212404"/>
      <w:bookmarkStart w:id="1972" w:name="_Toc27731759"/>
      <w:bookmarkStart w:id="1973" w:name="_Toc36127537"/>
      <w:bookmarkStart w:id="1974" w:name="_Toc45214643"/>
      <w:bookmarkStart w:id="1975" w:name="_Toc51937782"/>
      <w:bookmarkStart w:id="1976" w:name="_Toc51938091"/>
      <w:bookmarkStart w:id="1977" w:name="_Toc92291278"/>
      <w:bookmarkStart w:id="1978" w:name="_Toc162964828"/>
      <w:bookmarkEnd w:id="1970"/>
      <w:r>
        <w:t>9.2.2.1</w:t>
      </w:r>
      <w:r>
        <w:tab/>
        <w:t>Structure</w:t>
      </w:r>
      <w:bookmarkEnd w:id="1971"/>
      <w:bookmarkEnd w:id="1972"/>
      <w:bookmarkEnd w:id="1973"/>
      <w:bookmarkEnd w:id="1974"/>
      <w:bookmarkEnd w:id="1975"/>
      <w:bookmarkEnd w:id="1976"/>
      <w:bookmarkEnd w:id="1977"/>
      <w:bookmarkEnd w:id="1978"/>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lastRenderedPageBreak/>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979" w:name="_CR9_2_2_2"/>
      <w:bookmarkStart w:id="1980" w:name="_Toc20212405"/>
      <w:bookmarkStart w:id="1981" w:name="_Toc27731760"/>
      <w:bookmarkStart w:id="1982" w:name="_Toc36127538"/>
      <w:bookmarkStart w:id="1983" w:name="_Toc45214644"/>
      <w:bookmarkStart w:id="1984" w:name="_Toc51937783"/>
      <w:bookmarkStart w:id="1985" w:name="_Toc51938092"/>
      <w:bookmarkStart w:id="1986" w:name="_Toc92291279"/>
      <w:bookmarkStart w:id="1987" w:name="_Toc162964829"/>
      <w:bookmarkEnd w:id="1979"/>
      <w:r>
        <w:t>9</w:t>
      </w:r>
      <w:r w:rsidRPr="000B2651">
        <w:t>.</w:t>
      </w:r>
      <w:r>
        <w:t>2</w:t>
      </w:r>
      <w:r w:rsidRPr="000B2651">
        <w:t>.2.2</w:t>
      </w:r>
      <w:r w:rsidRPr="000B2651">
        <w:tab/>
        <w:t>Application Unique ID</w:t>
      </w:r>
      <w:bookmarkEnd w:id="1980"/>
      <w:bookmarkEnd w:id="1981"/>
      <w:bookmarkEnd w:id="1982"/>
      <w:bookmarkEnd w:id="1983"/>
      <w:bookmarkEnd w:id="1984"/>
      <w:bookmarkEnd w:id="1985"/>
      <w:bookmarkEnd w:id="1986"/>
      <w:bookmarkEnd w:id="1987"/>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988" w:name="_CR9_2_2_3"/>
      <w:bookmarkStart w:id="1989" w:name="_Toc20212406"/>
      <w:bookmarkStart w:id="1990" w:name="_Toc27731761"/>
      <w:bookmarkStart w:id="1991" w:name="_Toc36127539"/>
      <w:bookmarkStart w:id="1992" w:name="_Toc45214645"/>
      <w:bookmarkStart w:id="1993" w:name="_Toc51937784"/>
      <w:bookmarkStart w:id="1994" w:name="_Toc51938093"/>
      <w:bookmarkStart w:id="1995" w:name="_Toc92291280"/>
      <w:bookmarkStart w:id="1996" w:name="_Toc162964830"/>
      <w:bookmarkEnd w:id="1988"/>
      <w:r>
        <w:lastRenderedPageBreak/>
        <w:t>9</w:t>
      </w:r>
      <w:r w:rsidRPr="00F70427">
        <w:t>.</w:t>
      </w:r>
      <w:r>
        <w:t>2</w:t>
      </w:r>
      <w:r w:rsidRPr="00F70427">
        <w:t>.2.3</w:t>
      </w:r>
      <w:r w:rsidRPr="00F70427">
        <w:tab/>
        <w:t>XML Schema</w:t>
      </w:r>
      <w:bookmarkEnd w:id="1989"/>
      <w:bookmarkEnd w:id="1990"/>
      <w:bookmarkEnd w:id="1991"/>
      <w:bookmarkEnd w:id="1992"/>
      <w:bookmarkEnd w:id="1993"/>
      <w:bookmarkEnd w:id="1994"/>
      <w:bookmarkEnd w:id="1995"/>
      <w:bookmarkEnd w:id="1996"/>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lastRenderedPageBreak/>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lastRenderedPageBreak/>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997" w:name="_CR9_2_2_4"/>
      <w:bookmarkStart w:id="1998" w:name="_Toc20212407"/>
      <w:bookmarkStart w:id="1999" w:name="_Toc27731762"/>
      <w:bookmarkStart w:id="2000" w:name="_Toc36127540"/>
      <w:bookmarkStart w:id="2001" w:name="_Toc45214646"/>
      <w:bookmarkStart w:id="2002" w:name="_Toc51937785"/>
      <w:bookmarkStart w:id="2003" w:name="_Toc51938094"/>
      <w:bookmarkStart w:id="2004" w:name="_Toc92291281"/>
      <w:bookmarkStart w:id="2005" w:name="_Toc162964831"/>
      <w:bookmarkEnd w:id="1997"/>
      <w:r>
        <w:t>9</w:t>
      </w:r>
      <w:r w:rsidRPr="000B2651">
        <w:t>.</w:t>
      </w:r>
      <w:r>
        <w:t>2</w:t>
      </w:r>
      <w:r w:rsidRPr="000B2651">
        <w:t>.2.4</w:t>
      </w:r>
      <w:r w:rsidRPr="000B2651">
        <w:tab/>
        <w:t xml:space="preserve">Default </w:t>
      </w:r>
      <w:r>
        <w:t xml:space="preserve">Document </w:t>
      </w:r>
      <w:r w:rsidRPr="000B2651">
        <w:t>Namespace</w:t>
      </w:r>
      <w:bookmarkEnd w:id="1998"/>
      <w:bookmarkEnd w:id="1999"/>
      <w:bookmarkEnd w:id="2000"/>
      <w:bookmarkEnd w:id="2001"/>
      <w:bookmarkEnd w:id="2002"/>
      <w:bookmarkEnd w:id="2003"/>
      <w:bookmarkEnd w:id="2004"/>
      <w:bookmarkEnd w:id="2005"/>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2006" w:name="_CR9_2_2_5"/>
      <w:bookmarkStart w:id="2007" w:name="_Toc20212408"/>
      <w:bookmarkStart w:id="2008" w:name="_Toc27731763"/>
      <w:bookmarkStart w:id="2009" w:name="_Toc36127541"/>
      <w:bookmarkStart w:id="2010" w:name="_Toc45214647"/>
      <w:bookmarkStart w:id="2011" w:name="_Toc51937786"/>
      <w:bookmarkStart w:id="2012" w:name="_Toc51938095"/>
      <w:bookmarkStart w:id="2013" w:name="_Toc92291282"/>
      <w:bookmarkStart w:id="2014" w:name="_Toc162964832"/>
      <w:bookmarkEnd w:id="2006"/>
      <w:r>
        <w:t>9</w:t>
      </w:r>
      <w:r w:rsidRPr="000B2651">
        <w:t>.</w:t>
      </w:r>
      <w:r>
        <w:t>2</w:t>
      </w:r>
      <w:r w:rsidRPr="000B2651">
        <w:t>.2.5</w:t>
      </w:r>
      <w:r w:rsidRPr="000B2651">
        <w:tab/>
        <w:t>MIME type</w:t>
      </w:r>
      <w:bookmarkEnd w:id="2007"/>
      <w:bookmarkEnd w:id="2008"/>
      <w:bookmarkEnd w:id="2009"/>
      <w:bookmarkEnd w:id="2010"/>
      <w:bookmarkEnd w:id="2011"/>
      <w:bookmarkEnd w:id="2012"/>
      <w:bookmarkEnd w:id="2013"/>
      <w:bookmarkEnd w:id="2014"/>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2015" w:name="_CR9_2_2_6"/>
      <w:bookmarkStart w:id="2016" w:name="_Toc20212409"/>
      <w:bookmarkStart w:id="2017" w:name="_Toc27731764"/>
      <w:bookmarkStart w:id="2018" w:name="_Toc36127542"/>
      <w:bookmarkStart w:id="2019" w:name="_Toc45214648"/>
      <w:bookmarkStart w:id="2020" w:name="_Toc51937787"/>
      <w:bookmarkStart w:id="2021" w:name="_Toc51938096"/>
      <w:bookmarkStart w:id="2022" w:name="_Toc92291283"/>
      <w:bookmarkStart w:id="2023" w:name="_Toc162964833"/>
      <w:bookmarkEnd w:id="2015"/>
      <w:r>
        <w:t>9</w:t>
      </w:r>
      <w:r w:rsidRPr="000B2651">
        <w:t>.</w:t>
      </w:r>
      <w:r>
        <w:t>2</w:t>
      </w:r>
      <w:r w:rsidRPr="000B2651">
        <w:t>.2.6</w:t>
      </w:r>
      <w:r w:rsidRPr="000B2651">
        <w:tab/>
        <w:t>Validation Constraints</w:t>
      </w:r>
      <w:bookmarkEnd w:id="2016"/>
      <w:bookmarkEnd w:id="2017"/>
      <w:bookmarkEnd w:id="2018"/>
      <w:bookmarkEnd w:id="2019"/>
      <w:bookmarkEnd w:id="2020"/>
      <w:bookmarkEnd w:id="2021"/>
      <w:bookmarkEnd w:id="2022"/>
      <w:bookmarkEnd w:id="2023"/>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w:t>
      </w:r>
      <w:r w:rsidRPr="00F873D9">
        <w:lastRenderedPageBreak/>
        <w:t xml:space="preserve">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2024" w:name="_CR9_2_2_7"/>
      <w:bookmarkStart w:id="2025" w:name="_Toc20212410"/>
      <w:bookmarkStart w:id="2026" w:name="_Toc27731765"/>
      <w:bookmarkStart w:id="2027" w:name="_Toc36127543"/>
      <w:bookmarkStart w:id="2028" w:name="_Toc45214649"/>
      <w:bookmarkStart w:id="2029" w:name="_Toc51937788"/>
      <w:bookmarkStart w:id="2030" w:name="_Toc51938097"/>
      <w:bookmarkStart w:id="2031" w:name="_Toc92291284"/>
      <w:bookmarkStart w:id="2032" w:name="_Toc162964834"/>
      <w:bookmarkEnd w:id="2024"/>
      <w:r>
        <w:t>9</w:t>
      </w:r>
      <w:r w:rsidRPr="005B303F">
        <w:t>.2.2.7</w:t>
      </w:r>
      <w:r w:rsidRPr="005B303F">
        <w:tab/>
        <w:t>Data Semantics</w:t>
      </w:r>
      <w:bookmarkEnd w:id="2025"/>
      <w:bookmarkEnd w:id="2026"/>
      <w:bookmarkEnd w:id="2027"/>
      <w:bookmarkEnd w:id="2028"/>
      <w:bookmarkEnd w:id="2029"/>
      <w:bookmarkEnd w:id="2030"/>
      <w:bookmarkEnd w:id="2031"/>
      <w:bookmarkEnd w:id="2032"/>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lastRenderedPageBreak/>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lastRenderedPageBreak/>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2033" w:name="_CR9_2_2_8"/>
      <w:bookmarkStart w:id="2034" w:name="_Toc20212411"/>
      <w:bookmarkStart w:id="2035" w:name="_Toc27731766"/>
      <w:bookmarkStart w:id="2036" w:name="_Toc36127544"/>
      <w:bookmarkStart w:id="2037" w:name="_Toc45214650"/>
      <w:bookmarkStart w:id="2038" w:name="_Toc51937789"/>
      <w:bookmarkStart w:id="2039" w:name="_Toc51938098"/>
      <w:bookmarkStart w:id="2040" w:name="_Toc92291285"/>
      <w:bookmarkStart w:id="2041" w:name="_Toc162964835"/>
      <w:bookmarkEnd w:id="2033"/>
      <w:r>
        <w:t>9</w:t>
      </w:r>
      <w:r w:rsidRPr="00794952">
        <w:t>.</w:t>
      </w:r>
      <w:r>
        <w:t>2</w:t>
      </w:r>
      <w:r w:rsidRPr="00794952">
        <w:t>.2.8</w:t>
      </w:r>
      <w:r w:rsidRPr="00794952">
        <w:tab/>
        <w:t>Naming Conventions</w:t>
      </w:r>
      <w:bookmarkEnd w:id="2034"/>
      <w:bookmarkEnd w:id="2035"/>
      <w:bookmarkEnd w:id="2036"/>
      <w:bookmarkEnd w:id="2037"/>
      <w:bookmarkEnd w:id="2038"/>
      <w:bookmarkEnd w:id="2039"/>
      <w:bookmarkEnd w:id="2040"/>
      <w:bookmarkEnd w:id="2041"/>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2042" w:name="_CR9_2_2_9"/>
      <w:bookmarkStart w:id="2043" w:name="_Toc20212412"/>
      <w:bookmarkStart w:id="2044" w:name="_Toc27731767"/>
      <w:bookmarkStart w:id="2045" w:name="_Toc36127545"/>
      <w:bookmarkStart w:id="2046" w:name="_Toc45214651"/>
      <w:bookmarkStart w:id="2047" w:name="_Toc51937790"/>
      <w:bookmarkStart w:id="2048" w:name="_Toc51938099"/>
      <w:bookmarkStart w:id="2049" w:name="_Toc92291286"/>
      <w:bookmarkStart w:id="2050" w:name="_Toc162964836"/>
      <w:bookmarkEnd w:id="2042"/>
      <w:r>
        <w:t>9</w:t>
      </w:r>
      <w:r w:rsidRPr="00794952">
        <w:t>.</w:t>
      </w:r>
      <w:r>
        <w:t>2</w:t>
      </w:r>
      <w:r w:rsidRPr="00794952">
        <w:t>.2.9</w:t>
      </w:r>
      <w:r w:rsidRPr="00794952">
        <w:tab/>
        <w:t>Global documents</w:t>
      </w:r>
      <w:bookmarkEnd w:id="2043"/>
      <w:bookmarkEnd w:id="2044"/>
      <w:bookmarkEnd w:id="2045"/>
      <w:bookmarkEnd w:id="2046"/>
      <w:bookmarkEnd w:id="2047"/>
      <w:bookmarkEnd w:id="2048"/>
      <w:bookmarkEnd w:id="2049"/>
      <w:bookmarkEnd w:id="2050"/>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2051" w:name="_CR9_2_2_10"/>
      <w:bookmarkStart w:id="2052" w:name="_Toc20212413"/>
      <w:bookmarkStart w:id="2053" w:name="_Toc27731768"/>
      <w:bookmarkStart w:id="2054" w:name="_Toc36127546"/>
      <w:bookmarkStart w:id="2055" w:name="_Toc45214652"/>
      <w:bookmarkStart w:id="2056" w:name="_Toc51937791"/>
      <w:bookmarkStart w:id="2057" w:name="_Toc51938100"/>
      <w:bookmarkStart w:id="2058" w:name="_Toc92291287"/>
      <w:bookmarkStart w:id="2059" w:name="_Toc162964837"/>
      <w:bookmarkEnd w:id="2051"/>
      <w:r>
        <w:t>9</w:t>
      </w:r>
      <w:r w:rsidRPr="00794952">
        <w:t>.</w:t>
      </w:r>
      <w:r>
        <w:t>2</w:t>
      </w:r>
      <w:r w:rsidRPr="00794952">
        <w:t>.2.10</w:t>
      </w:r>
      <w:r w:rsidRPr="00794952">
        <w:tab/>
        <w:t>Resource interdependencies</w:t>
      </w:r>
      <w:bookmarkEnd w:id="2052"/>
      <w:bookmarkEnd w:id="2053"/>
      <w:bookmarkEnd w:id="2054"/>
      <w:bookmarkEnd w:id="2055"/>
      <w:bookmarkEnd w:id="2056"/>
      <w:bookmarkEnd w:id="2057"/>
      <w:bookmarkEnd w:id="2058"/>
      <w:bookmarkEnd w:id="2059"/>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2060" w:name="_CR9_2_2_11"/>
      <w:bookmarkStart w:id="2061" w:name="_Toc20212414"/>
      <w:bookmarkStart w:id="2062" w:name="_Toc27731769"/>
      <w:bookmarkStart w:id="2063" w:name="_Toc36127547"/>
      <w:bookmarkStart w:id="2064" w:name="_Toc45214653"/>
      <w:bookmarkStart w:id="2065" w:name="_Toc51937792"/>
      <w:bookmarkStart w:id="2066" w:name="_Toc51938101"/>
      <w:bookmarkStart w:id="2067" w:name="_Toc92291288"/>
      <w:bookmarkStart w:id="2068" w:name="_Toc162964838"/>
      <w:bookmarkEnd w:id="2060"/>
      <w:r>
        <w:t>9</w:t>
      </w:r>
      <w:r w:rsidRPr="00794952">
        <w:t>.</w:t>
      </w:r>
      <w:r>
        <w:t>2</w:t>
      </w:r>
      <w:r w:rsidRPr="00794952">
        <w:t>.2.11</w:t>
      </w:r>
      <w:r w:rsidRPr="00794952">
        <w:tab/>
        <w:t>Authorization Policies</w:t>
      </w:r>
      <w:bookmarkEnd w:id="2061"/>
      <w:bookmarkEnd w:id="2062"/>
      <w:bookmarkEnd w:id="2063"/>
      <w:bookmarkEnd w:id="2064"/>
      <w:bookmarkEnd w:id="2065"/>
      <w:bookmarkEnd w:id="2066"/>
      <w:bookmarkEnd w:id="2067"/>
      <w:bookmarkEnd w:id="2068"/>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2069" w:name="_CR9_2_2_12"/>
      <w:bookmarkStart w:id="2070" w:name="_Toc20212415"/>
      <w:bookmarkStart w:id="2071" w:name="_Toc27731770"/>
      <w:bookmarkStart w:id="2072" w:name="_Toc36127548"/>
      <w:bookmarkStart w:id="2073" w:name="_Toc45214654"/>
      <w:bookmarkStart w:id="2074" w:name="_Toc51937793"/>
      <w:bookmarkStart w:id="2075" w:name="_Toc51938102"/>
      <w:bookmarkStart w:id="2076" w:name="_Toc92291289"/>
      <w:bookmarkStart w:id="2077" w:name="_Toc162964839"/>
      <w:bookmarkEnd w:id="2069"/>
      <w:r>
        <w:t>9</w:t>
      </w:r>
      <w:r w:rsidRPr="00794952">
        <w:t>.</w:t>
      </w:r>
      <w:r>
        <w:t>2</w:t>
      </w:r>
      <w:r w:rsidRPr="00794952">
        <w:t>.2.12</w:t>
      </w:r>
      <w:r w:rsidRPr="00794952">
        <w:tab/>
        <w:t>Subscription to Changes</w:t>
      </w:r>
      <w:bookmarkEnd w:id="2070"/>
      <w:bookmarkEnd w:id="2071"/>
      <w:bookmarkEnd w:id="2072"/>
      <w:bookmarkEnd w:id="2073"/>
      <w:bookmarkEnd w:id="2074"/>
      <w:bookmarkEnd w:id="2075"/>
      <w:bookmarkEnd w:id="2076"/>
      <w:bookmarkEnd w:id="2077"/>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2078" w:name="_CR9_3"/>
      <w:bookmarkStart w:id="2079" w:name="_Toc20212416"/>
      <w:bookmarkStart w:id="2080" w:name="_Toc27731771"/>
      <w:bookmarkStart w:id="2081" w:name="_Toc36127549"/>
      <w:bookmarkStart w:id="2082" w:name="_Toc45214655"/>
      <w:bookmarkStart w:id="2083" w:name="_Toc51937794"/>
      <w:bookmarkStart w:id="2084" w:name="_Toc51938103"/>
      <w:bookmarkStart w:id="2085" w:name="_Toc92291290"/>
      <w:bookmarkStart w:id="2086" w:name="_Toc162964840"/>
      <w:bookmarkEnd w:id="2078"/>
      <w:r w:rsidRPr="00123146">
        <w:t>9.3</w:t>
      </w:r>
      <w:r w:rsidRPr="00123146">
        <w:tab/>
        <w:t>MCVideo user profile configuration document</w:t>
      </w:r>
      <w:bookmarkEnd w:id="2079"/>
      <w:bookmarkEnd w:id="2080"/>
      <w:bookmarkEnd w:id="2081"/>
      <w:bookmarkEnd w:id="2082"/>
      <w:bookmarkEnd w:id="2083"/>
      <w:bookmarkEnd w:id="2084"/>
      <w:bookmarkEnd w:id="2085"/>
      <w:bookmarkEnd w:id="2086"/>
    </w:p>
    <w:p w14:paraId="5942F22E" w14:textId="77777777" w:rsidR="00C367E9" w:rsidRPr="00986001" w:rsidRDefault="00C367E9" w:rsidP="00C367E9">
      <w:pPr>
        <w:pStyle w:val="Heading3"/>
      </w:pPr>
      <w:bookmarkStart w:id="2087" w:name="_CR9_3_1"/>
      <w:bookmarkStart w:id="2088" w:name="_Toc20212417"/>
      <w:bookmarkStart w:id="2089" w:name="_Toc27731772"/>
      <w:bookmarkStart w:id="2090" w:name="_Toc36127550"/>
      <w:bookmarkStart w:id="2091" w:name="_Toc45214656"/>
      <w:bookmarkStart w:id="2092" w:name="_Toc51937795"/>
      <w:bookmarkStart w:id="2093" w:name="_Toc51938104"/>
      <w:bookmarkStart w:id="2094" w:name="_Toc92291291"/>
      <w:bookmarkStart w:id="2095" w:name="_Toc162964841"/>
      <w:bookmarkEnd w:id="2087"/>
      <w:r>
        <w:t>9.3.1</w:t>
      </w:r>
      <w:r>
        <w:tab/>
        <w:t>General</w:t>
      </w:r>
      <w:bookmarkEnd w:id="2088"/>
      <w:bookmarkEnd w:id="2089"/>
      <w:bookmarkEnd w:id="2090"/>
      <w:bookmarkEnd w:id="2091"/>
      <w:bookmarkEnd w:id="2092"/>
      <w:bookmarkEnd w:id="2093"/>
      <w:bookmarkEnd w:id="2094"/>
      <w:bookmarkEnd w:id="2095"/>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lastRenderedPageBreak/>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2096" w:name="_CR9_3_1A"/>
      <w:bookmarkStart w:id="2097" w:name="_Toc20212418"/>
      <w:bookmarkStart w:id="2098" w:name="_Toc27731773"/>
      <w:bookmarkStart w:id="2099" w:name="_Toc36127551"/>
      <w:bookmarkStart w:id="2100" w:name="_Toc45214657"/>
      <w:bookmarkStart w:id="2101" w:name="_Toc51937796"/>
      <w:bookmarkStart w:id="2102" w:name="_Toc51938105"/>
      <w:bookmarkStart w:id="2103" w:name="_Toc92291292"/>
      <w:bookmarkStart w:id="2104" w:name="MCCQCTEMPBM_00000050"/>
      <w:bookmarkStart w:id="2105" w:name="_Toc162964842"/>
      <w:bookmarkEnd w:id="2096"/>
      <w:r>
        <w:t>9.3.1A</w:t>
      </w:r>
      <w:r>
        <w:tab/>
        <w:t>MCVideo client access to MCVideo user profile documents</w:t>
      </w:r>
      <w:bookmarkEnd w:id="2097"/>
      <w:bookmarkEnd w:id="2098"/>
      <w:bookmarkEnd w:id="2099"/>
      <w:bookmarkEnd w:id="2100"/>
      <w:bookmarkEnd w:id="2101"/>
      <w:bookmarkEnd w:id="2102"/>
      <w:bookmarkEnd w:id="2103"/>
      <w:bookmarkEnd w:id="2105"/>
    </w:p>
    <w:bookmarkEnd w:id="2104"/>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2106" w:name="_CR9_3_2"/>
      <w:bookmarkStart w:id="2107" w:name="_Toc20212419"/>
      <w:bookmarkStart w:id="2108" w:name="_Toc27731774"/>
      <w:bookmarkStart w:id="2109" w:name="_Toc36127552"/>
      <w:bookmarkStart w:id="2110" w:name="_Toc45214658"/>
      <w:bookmarkStart w:id="2111" w:name="_Toc51937797"/>
      <w:bookmarkStart w:id="2112" w:name="_Toc51938106"/>
      <w:bookmarkStart w:id="2113" w:name="_Toc92291293"/>
      <w:bookmarkStart w:id="2114" w:name="_Toc162964843"/>
      <w:bookmarkEnd w:id="2106"/>
      <w:r>
        <w:t>9.3.2</w:t>
      </w:r>
      <w:r>
        <w:tab/>
        <w:t>C</w:t>
      </w:r>
      <w:r w:rsidRPr="00986001">
        <w:t>oding</w:t>
      </w:r>
      <w:bookmarkEnd w:id="2107"/>
      <w:bookmarkEnd w:id="2108"/>
      <w:bookmarkEnd w:id="2109"/>
      <w:bookmarkEnd w:id="2110"/>
      <w:bookmarkEnd w:id="2111"/>
      <w:bookmarkEnd w:id="2112"/>
      <w:bookmarkEnd w:id="2113"/>
      <w:bookmarkEnd w:id="2114"/>
    </w:p>
    <w:p w14:paraId="32BA9D4C" w14:textId="77777777" w:rsidR="00C367E9" w:rsidRPr="0045024E" w:rsidRDefault="00C367E9" w:rsidP="00C367E9">
      <w:pPr>
        <w:pStyle w:val="Heading4"/>
      </w:pPr>
      <w:bookmarkStart w:id="2115" w:name="_CR9_3_2_1"/>
      <w:bookmarkStart w:id="2116" w:name="_Toc20212420"/>
      <w:bookmarkStart w:id="2117" w:name="_Toc27731775"/>
      <w:bookmarkStart w:id="2118" w:name="_Toc36127553"/>
      <w:bookmarkStart w:id="2119" w:name="_Toc45214659"/>
      <w:bookmarkStart w:id="2120" w:name="_Toc51937798"/>
      <w:bookmarkStart w:id="2121" w:name="_Toc51938107"/>
      <w:bookmarkStart w:id="2122" w:name="_Toc92291294"/>
      <w:bookmarkStart w:id="2123" w:name="_Toc162964844"/>
      <w:bookmarkEnd w:id="2115"/>
      <w:r>
        <w:t>9.3</w:t>
      </w:r>
      <w:r w:rsidRPr="0045024E">
        <w:t>.2.1</w:t>
      </w:r>
      <w:r>
        <w:tab/>
      </w:r>
      <w:r w:rsidRPr="0045024E">
        <w:t>Structure</w:t>
      </w:r>
      <w:bookmarkEnd w:id="2116"/>
      <w:bookmarkEnd w:id="2117"/>
      <w:bookmarkEnd w:id="2118"/>
      <w:bookmarkEnd w:id="2119"/>
      <w:bookmarkEnd w:id="2120"/>
      <w:bookmarkEnd w:id="2121"/>
      <w:bookmarkEnd w:id="2122"/>
      <w:bookmarkEnd w:id="2123"/>
    </w:p>
    <w:p w14:paraId="449E9FFF" w14:textId="77777777" w:rsidR="00C806D7" w:rsidRDefault="00C806D7" w:rsidP="00C806D7">
      <w:bookmarkStart w:id="2124" w:name="_Toc20212421"/>
      <w:bookmarkStart w:id="2125" w:name="_Toc27731776"/>
      <w:bookmarkStart w:id="2126" w:name="_Toc36127554"/>
      <w:bookmarkStart w:id="2127" w:name="_Toc45214660"/>
      <w:bookmarkStart w:id="2128" w:name="_Toc51937799"/>
      <w:bookmarkStart w:id="2129" w:name="_Toc51938108"/>
      <w:bookmarkStart w:id="2130"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lastRenderedPageBreak/>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2131" w:name="_Hlk71209494"/>
      <w:r>
        <w:t>h)</w:t>
      </w:r>
      <w:r>
        <w:tab/>
        <w:t>may include an &lt;anyExt&gt; element;</w:t>
      </w:r>
      <w:bookmarkEnd w:id="2131"/>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2132" w:name="_Hlk97310219"/>
      <w:r>
        <w:t>i)</w:t>
      </w:r>
      <w:r>
        <w:tab/>
        <w:t>an &lt;MCVideo-Group-ID&gt; element;</w:t>
      </w:r>
    </w:p>
    <w:p w14:paraId="22346A97" w14:textId="0E5754BD" w:rsidR="00C806D7" w:rsidRDefault="00C806D7" w:rsidP="00C806D7">
      <w:pPr>
        <w:pStyle w:val="B3"/>
      </w:pPr>
      <w:bookmarkStart w:id="2133" w:name="_Hlk96587528"/>
      <w:r>
        <w:t>ii)</w:t>
      </w:r>
      <w:r>
        <w:tab/>
        <w:t>an &lt;GMS-Serv-Id&gt; element;</w:t>
      </w:r>
    </w:p>
    <w:p w14:paraId="4FE9DC8D" w14:textId="2AD25966" w:rsidR="00C806D7" w:rsidRDefault="00C806D7" w:rsidP="00C806D7">
      <w:pPr>
        <w:pStyle w:val="B3"/>
      </w:pPr>
      <w:r>
        <w:t>iii)</w:t>
      </w:r>
      <w:r>
        <w:tab/>
        <w:t>an &lt;IdMS-Token-Endpoint&gt; element;</w:t>
      </w:r>
    </w:p>
    <w:bookmarkEnd w:id="2133"/>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2134" w:name="_Hlk96543204"/>
      <w:r>
        <w:t>v)</w:t>
      </w:r>
      <w:r>
        <w:tab/>
        <w:t>a &lt;GroupKMSURI&gt; element;</w:t>
      </w:r>
    </w:p>
    <w:bookmarkEnd w:id="2132"/>
    <w:bookmarkEnd w:id="2134"/>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2135" w:name="_Hlk71209962"/>
      <w:r>
        <w:t>h)</w:t>
      </w:r>
      <w:r>
        <w:tab/>
        <w:t>may include an &lt;anyExt&gt; element which may contain:</w:t>
      </w:r>
      <w:bookmarkEnd w:id="2135"/>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lastRenderedPageBreak/>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2136" w:name="_Hlk97308259"/>
      <w:r>
        <w:t>i)</w:t>
      </w:r>
      <w:r>
        <w:tab/>
        <w:t>one &lt;MCVideo-Group-ID&gt; element;</w:t>
      </w:r>
    </w:p>
    <w:p w14:paraId="4AA3F215" w14:textId="1E6188EB" w:rsidR="00C806D7" w:rsidRDefault="00C806D7" w:rsidP="00C806D7">
      <w:pPr>
        <w:pStyle w:val="B3"/>
      </w:pPr>
      <w:bookmarkStart w:id="2137"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2138" w:name="_Hlk71210097"/>
      <w:r>
        <w:t>v)</w:t>
      </w:r>
      <w:r>
        <w:tab/>
        <w:t>one &lt;GroupKMSURI&gt; element;</w:t>
      </w:r>
    </w:p>
    <w:bookmarkEnd w:id="2136"/>
    <w:bookmarkEnd w:id="2137"/>
    <w:bookmarkEnd w:id="2138"/>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lastRenderedPageBreak/>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6050777E" w:rsidR="00C806D7" w:rsidRDefault="00C806D7" w:rsidP="00C806D7">
      <w:pPr>
        <w:pStyle w:val="B4"/>
        <w:rPr>
          <w:lang w:eastAsia="ko-KR"/>
        </w:rPr>
      </w:pPr>
      <w:r>
        <w:rPr>
          <w:lang w:eastAsia="ko-KR"/>
        </w:rPr>
        <w:t>E)</w:t>
      </w:r>
      <w:r>
        <w:rPr>
          <w:lang w:eastAsia="ko-KR"/>
        </w:rPr>
        <w:tab/>
        <w:t>an &lt;allow-to-receive-private-call-from-any-user&gt; element;</w:t>
      </w:r>
    </w:p>
    <w:p w14:paraId="324E298F" w14:textId="2C7B0512"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r w:rsidR="001D189D">
        <w:rPr>
          <w:lang w:eastAsia="ko-KR"/>
        </w:rPr>
        <w:t>;</w:t>
      </w:r>
    </w:p>
    <w:p w14:paraId="3B2413C7" w14:textId="77777777" w:rsidR="00FE757E" w:rsidRPr="0045024E" w:rsidRDefault="00FE757E" w:rsidP="00FE757E">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72178CD6" w14:textId="77777777" w:rsidR="00FE757E" w:rsidRPr="0045024E" w:rsidRDefault="00FE757E" w:rsidP="00FE757E">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C82DBE4" w14:textId="77777777" w:rsidR="00FE757E" w:rsidRPr="0045024E" w:rsidRDefault="00FE757E" w:rsidP="00FE757E">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33A6DE8" w14:textId="77777777" w:rsidR="00FE757E" w:rsidRPr="0045024E" w:rsidRDefault="00FE757E" w:rsidP="00FE757E">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39719F9" w14:textId="067E5EA8" w:rsidR="00FE757E" w:rsidRPr="00243DAC" w:rsidRDefault="00FE757E" w:rsidP="00FE757E">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16CC443F" w14:textId="77777777" w:rsidR="00FE757E" w:rsidRPr="0045024E" w:rsidRDefault="00FE757E" w:rsidP="00FE757E">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62CFBF" w14:textId="77777777" w:rsidR="00FE757E" w:rsidRDefault="00FE757E" w:rsidP="00FE757E">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AC8A855" w14:textId="390201B6" w:rsidR="00FE757E" w:rsidRPr="0045024E" w:rsidRDefault="00FE757E" w:rsidP="00FE757E">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43CD1CA" w14:textId="07AE91FD" w:rsidR="00FE757E" w:rsidRDefault="00FE757E" w:rsidP="00C806D7">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A4991CB" w14:textId="715C8A12" w:rsidR="00661D63" w:rsidRDefault="00661D63" w:rsidP="00661D63">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2139" w:name="_Hlk71210495"/>
      <w:r>
        <w:t>5)</w:t>
      </w:r>
      <w:r>
        <w:tab/>
        <w:t>may include an &lt;anyExt&gt; element which may contain:</w:t>
      </w:r>
      <w:bookmarkEnd w:id="2139"/>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lastRenderedPageBreak/>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lastRenderedPageBreak/>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2140" w:name="_CR9_3_2_2"/>
      <w:bookmarkStart w:id="2141" w:name="_Toc162964845"/>
      <w:bookmarkEnd w:id="2140"/>
      <w:r>
        <w:t>9.3</w:t>
      </w:r>
      <w:r w:rsidRPr="0045024E">
        <w:t>.2.2</w:t>
      </w:r>
      <w:r w:rsidRPr="0045024E">
        <w:tab/>
        <w:t>Application Unique ID</w:t>
      </w:r>
      <w:bookmarkEnd w:id="2124"/>
      <w:bookmarkEnd w:id="2125"/>
      <w:bookmarkEnd w:id="2126"/>
      <w:bookmarkEnd w:id="2127"/>
      <w:bookmarkEnd w:id="2128"/>
      <w:bookmarkEnd w:id="2129"/>
      <w:bookmarkEnd w:id="2130"/>
      <w:bookmarkEnd w:id="2141"/>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2142" w:name="_CR9_3_2_3"/>
      <w:bookmarkStart w:id="2143" w:name="_Toc20212422"/>
      <w:bookmarkStart w:id="2144" w:name="_Toc27731777"/>
      <w:bookmarkStart w:id="2145" w:name="_Toc36127555"/>
      <w:bookmarkStart w:id="2146" w:name="_Toc45214661"/>
      <w:bookmarkStart w:id="2147" w:name="_Toc51937800"/>
      <w:bookmarkStart w:id="2148" w:name="_Toc51938109"/>
      <w:bookmarkStart w:id="2149" w:name="_Toc92291296"/>
      <w:bookmarkStart w:id="2150" w:name="_Toc162964846"/>
      <w:bookmarkEnd w:id="2142"/>
      <w:r>
        <w:t>9.3</w:t>
      </w:r>
      <w:r w:rsidRPr="0045024E">
        <w:t>.2.3</w:t>
      </w:r>
      <w:r w:rsidRPr="0045024E">
        <w:tab/>
        <w:t>XML Schema</w:t>
      </w:r>
      <w:bookmarkEnd w:id="2143"/>
      <w:bookmarkEnd w:id="2144"/>
      <w:bookmarkEnd w:id="2145"/>
      <w:bookmarkEnd w:id="2146"/>
      <w:bookmarkEnd w:id="2147"/>
      <w:bookmarkEnd w:id="2148"/>
      <w:bookmarkEnd w:id="2149"/>
      <w:bookmarkEnd w:id="2150"/>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474E47C7" w14:textId="0AC35CA0" w:rsidR="009B1152" w:rsidRDefault="00C367E9" w:rsidP="00C367E9">
      <w:pPr>
        <w:pStyle w:val="PL"/>
      </w:pPr>
      <w:r>
        <w:t xml:space="preserve">  </w:t>
      </w:r>
      <w:r w:rsidR="009B1152">
        <w:t>xmlns:mcpttiup</w:t>
      </w:r>
      <w:r w:rsidR="009B1152" w:rsidRPr="00C13C61">
        <w:t>="urn:3gpp:mcptt:mcpttUEinitConfig:1.0"</w:t>
      </w:r>
    </w:p>
    <w:p w14:paraId="7889C332" w14:textId="3D6441C2" w:rsidR="00C367E9" w:rsidRDefault="009B1152" w:rsidP="00C367E9">
      <w:pPr>
        <w:pStyle w:val="PL"/>
      </w:pPr>
      <w:r>
        <w:t xml:space="preserve">  </w:t>
      </w:r>
      <w:r w:rsidR="00C367E9">
        <w:t>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1094FF90" w:rsidR="00C367E9" w:rsidRDefault="00C367E9" w:rsidP="00C367E9">
      <w:pPr>
        <w:pStyle w:val="PL"/>
      </w:pPr>
      <w:r>
        <w:t xml:space="preserve">  schemaLocation="http://www.iana.org/assignments/xml-registry/schema/common-policy.xsd"/&gt;</w:t>
      </w:r>
    </w:p>
    <w:p w14:paraId="1338D86A" w14:textId="77777777" w:rsidR="009B1152" w:rsidRPr="00C13C61" w:rsidRDefault="009B1152" w:rsidP="009B1152">
      <w:pPr>
        <w:pStyle w:val="PL"/>
      </w:pPr>
      <w:r>
        <w:t xml:space="preserve">  </w:t>
      </w:r>
      <w:r w:rsidRPr="00C13C61">
        <w:t>&lt;xs:import namespace="</w:t>
      </w:r>
      <w:r w:rsidRPr="000B2651">
        <w:t>urn:3gpp:ns:mcpttUE</w:t>
      </w:r>
      <w:r>
        <w:t>init</w:t>
      </w:r>
      <w:r w:rsidRPr="000B2651">
        <w:t>Config:1.0</w:t>
      </w:r>
      <w:r w:rsidRPr="00C13C61">
        <w:t>"</w:t>
      </w:r>
    </w:p>
    <w:p w14:paraId="3F1CFA99" w14:textId="06D31076" w:rsidR="009B1152" w:rsidRDefault="009B1152" w:rsidP="009B1152">
      <w:pPr>
        <w:pStyle w:val="PL"/>
      </w:pPr>
      <w:r w:rsidRPr="00C13C61">
        <w:t xml:space="preserve">  schemaLocation="</w:t>
      </w:r>
      <w:r>
        <w:t>ue-init-config</w:t>
      </w:r>
      <w:r w:rsidRPr="00C13C61">
        <w:t>.xsd"/&gt;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lastRenderedPageBreak/>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2151"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2151"/>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lastRenderedPageBreak/>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2152"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2152"/>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lastRenderedPageBreak/>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lastRenderedPageBreak/>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6353BEC0" w:rsidR="00C367E9" w:rsidRDefault="00C367E9" w:rsidP="00C367E9">
      <w:pPr>
        <w:pStyle w:val="PL"/>
      </w:pPr>
      <w:r>
        <w:t xml:space="preserve">  &lt;xs:element name="user-max-simultaneous-authorizations" type="xs:positiveInteger"/&gt;</w:t>
      </w:r>
    </w:p>
    <w:p w14:paraId="1EC9B76D" w14:textId="77777777" w:rsidR="009B1152" w:rsidRDefault="009B1152" w:rsidP="00C367E9">
      <w:pPr>
        <w:pStyle w:val="PL"/>
      </w:pPr>
    </w:p>
    <w:p w14:paraId="57BBCEB9" w14:textId="77777777" w:rsidR="009B1152" w:rsidRDefault="009B1152" w:rsidP="009B1152">
      <w:pPr>
        <w:pStyle w:val="PL"/>
      </w:pPr>
      <w:r>
        <w:t>&lt;!--    anyExt elements for migration--&gt;</w:t>
      </w:r>
    </w:p>
    <w:p w14:paraId="6AE8C67E" w14:textId="10741746" w:rsidR="009B1152" w:rsidRDefault="009B1152" w:rsidP="00C367E9">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2153"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2153"/>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2154"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2154"/>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2155" w:name="_Hlk71186721"/>
      <w:r>
        <w:t>&lt;xs:element name="allow-regroup" type="xs:boolean"/&gt;</w:t>
      </w:r>
    </w:p>
    <w:bookmarkEnd w:id="2155"/>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27E29931" w14:textId="77777777" w:rsidR="00FE757E" w:rsidRDefault="00FE757E" w:rsidP="00FE757E">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B1BC465" w14:textId="77777777" w:rsidR="00FE757E" w:rsidRDefault="00FE757E" w:rsidP="00FE757E">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334A1721"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3C662EEC"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3722D6B9" w14:textId="77777777" w:rsidR="00FE757E" w:rsidRDefault="00FE757E" w:rsidP="00FE757E">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4E943985"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276F73A4" w14:textId="77777777" w:rsidR="00FE757E" w:rsidRDefault="00FE757E" w:rsidP="00FE757E">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9B429A0"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3FBCF6FC" w14:textId="3CD5206C" w:rsidR="00FE757E" w:rsidRDefault="00FE757E"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28BB244D" w14:textId="79D042D4" w:rsidR="005C45D2" w:rsidRDefault="005C45D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1C40AB94" w:rsidR="00C367E9" w:rsidRDefault="00C367E9" w:rsidP="00C367E9">
      <w:pPr>
        <w:pStyle w:val="PL"/>
      </w:pPr>
      <w:r>
        <w:t xml:space="preserve">  &lt;/xs:complexType&gt;</w:t>
      </w:r>
    </w:p>
    <w:p w14:paraId="7802FCA4" w14:textId="77777777" w:rsidR="009B1152" w:rsidRDefault="009B1152" w:rsidP="00C367E9">
      <w:pPr>
        <w:pStyle w:val="PL"/>
      </w:pPr>
    </w:p>
    <w:p w14:paraId="3F088C04" w14:textId="77777777" w:rsidR="009B1152" w:rsidRDefault="009B1152" w:rsidP="009B1152">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45F03E5C" w14:textId="77777777" w:rsidR="009B1152" w:rsidRDefault="009B1152" w:rsidP="009B1152">
      <w:pPr>
        <w:pStyle w:val="PL"/>
      </w:pPr>
      <w:r>
        <w:rPr>
          <w:rFonts w:eastAsia="Courier New"/>
        </w:rPr>
        <w:t xml:space="preserve">    </w:t>
      </w:r>
      <w:r>
        <w:t>&lt;xs:sequence&gt;</w:t>
      </w:r>
    </w:p>
    <w:p w14:paraId="2C951F26" w14:textId="77777777" w:rsidR="009B1152" w:rsidRDefault="009B1152" w:rsidP="009B1152">
      <w:pPr>
        <w:pStyle w:val="PL"/>
      </w:pPr>
      <w:r>
        <w:rPr>
          <w:rFonts w:eastAsia="Courier New"/>
        </w:rPr>
        <w:t xml:space="preserve">      </w:t>
      </w:r>
      <w:r>
        <w:t>&lt;xs:element name="</w:t>
      </w:r>
      <w:r w:rsidRPr="00915700">
        <w:t>PartnerMC</w:t>
      </w:r>
      <w:r>
        <w:t>Video</w:t>
      </w:r>
      <w:r w:rsidRPr="00915700">
        <w:t>SystemId</w:t>
      </w:r>
      <w:r>
        <w:t>" type="xs:anyURI"/&gt;</w:t>
      </w:r>
    </w:p>
    <w:p w14:paraId="6FD8B278" w14:textId="77777777" w:rsidR="009B1152" w:rsidRDefault="009B1152" w:rsidP="009B1152">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Video</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6743923D" w14:textId="77777777" w:rsidR="009B1152" w:rsidRPr="00BA0CAE" w:rsidRDefault="009B1152" w:rsidP="009B1152">
      <w:pPr>
        <w:pStyle w:val="PL"/>
      </w:pPr>
      <w:r w:rsidRPr="00BA0CAE">
        <w:t xml:space="preserve">      &lt;xs:element name="anyExt" type="mcvideoup:anyExtType" minOccurs="0"/&gt;</w:t>
      </w:r>
    </w:p>
    <w:p w14:paraId="264E16B0" w14:textId="77777777" w:rsidR="009B1152" w:rsidRPr="00BA0CAE" w:rsidRDefault="009B1152" w:rsidP="009B1152">
      <w:pPr>
        <w:pStyle w:val="PL"/>
      </w:pPr>
      <w:r w:rsidRPr="00BA0CAE">
        <w:t xml:space="preserve">      &lt;xs:any namespace="##other" processContents="lax" minOccurs="0" maxOccurs="unbounded"/&gt;</w:t>
      </w:r>
    </w:p>
    <w:p w14:paraId="1CC92054" w14:textId="77777777" w:rsidR="009B1152" w:rsidRDefault="009B1152" w:rsidP="009B1152">
      <w:pPr>
        <w:pStyle w:val="PL"/>
        <w:rPr>
          <w:rFonts w:eastAsia="Courier New"/>
        </w:rPr>
      </w:pPr>
      <w:r>
        <w:rPr>
          <w:rFonts w:eastAsia="Courier New"/>
        </w:rPr>
        <w:t xml:space="preserve">    &lt;/xs:sequence&gt;</w:t>
      </w:r>
    </w:p>
    <w:p w14:paraId="6AE9E771" w14:textId="77777777" w:rsidR="009B1152" w:rsidRDefault="009B1152" w:rsidP="009B1152">
      <w:pPr>
        <w:pStyle w:val="PL"/>
        <w:rPr>
          <w:rFonts w:eastAsia="Courier New"/>
        </w:rPr>
      </w:pPr>
      <w:r>
        <w:rPr>
          <w:rFonts w:eastAsia="Courier New"/>
        </w:rP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2156" w:name="_CR9_3_2_4"/>
      <w:bookmarkStart w:id="2157" w:name="_Toc20212423"/>
      <w:bookmarkStart w:id="2158" w:name="_Toc27731778"/>
      <w:bookmarkStart w:id="2159" w:name="_Toc36127556"/>
      <w:bookmarkStart w:id="2160" w:name="_Toc45214662"/>
      <w:bookmarkStart w:id="2161" w:name="_Toc51937801"/>
      <w:bookmarkStart w:id="2162" w:name="_Toc51938110"/>
      <w:bookmarkStart w:id="2163" w:name="_Toc92291297"/>
      <w:bookmarkStart w:id="2164" w:name="_Toc162964847"/>
      <w:bookmarkEnd w:id="2156"/>
      <w:r>
        <w:t>9.3</w:t>
      </w:r>
      <w:r w:rsidRPr="0045024E">
        <w:t>.2.4</w:t>
      </w:r>
      <w:r w:rsidRPr="0045024E">
        <w:tab/>
        <w:t xml:space="preserve">Default </w:t>
      </w:r>
      <w:r>
        <w:t xml:space="preserve">Document </w:t>
      </w:r>
      <w:r w:rsidRPr="0045024E">
        <w:t>Namespace</w:t>
      </w:r>
      <w:bookmarkEnd w:id="2157"/>
      <w:bookmarkEnd w:id="2158"/>
      <w:bookmarkEnd w:id="2159"/>
      <w:bookmarkEnd w:id="2160"/>
      <w:bookmarkEnd w:id="2161"/>
      <w:bookmarkEnd w:id="2162"/>
      <w:bookmarkEnd w:id="2163"/>
      <w:bookmarkEnd w:id="2164"/>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165" w:name="_CR9_3_2_5"/>
      <w:bookmarkStart w:id="2166" w:name="_Toc20212424"/>
      <w:bookmarkStart w:id="2167" w:name="_Toc27731779"/>
      <w:bookmarkStart w:id="2168" w:name="_Toc36127557"/>
      <w:bookmarkStart w:id="2169" w:name="_Toc45214663"/>
      <w:bookmarkStart w:id="2170" w:name="_Toc51937802"/>
      <w:bookmarkStart w:id="2171" w:name="_Toc51938111"/>
      <w:bookmarkStart w:id="2172" w:name="_Toc92291298"/>
      <w:bookmarkStart w:id="2173" w:name="_Toc162964848"/>
      <w:bookmarkEnd w:id="2165"/>
      <w:r>
        <w:t>9.3</w:t>
      </w:r>
      <w:r w:rsidRPr="0045024E">
        <w:t>.2.5</w:t>
      </w:r>
      <w:r w:rsidRPr="0045024E">
        <w:tab/>
        <w:t>MIME type</w:t>
      </w:r>
      <w:bookmarkEnd w:id="2166"/>
      <w:bookmarkEnd w:id="2167"/>
      <w:bookmarkEnd w:id="2168"/>
      <w:bookmarkEnd w:id="2169"/>
      <w:bookmarkEnd w:id="2170"/>
      <w:bookmarkEnd w:id="2171"/>
      <w:bookmarkEnd w:id="2172"/>
      <w:bookmarkEnd w:id="2173"/>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174" w:name="_CR9_3_2_6"/>
      <w:bookmarkStart w:id="2175" w:name="_Toc20212425"/>
      <w:bookmarkStart w:id="2176" w:name="_Toc27731780"/>
      <w:bookmarkStart w:id="2177" w:name="_Toc36127558"/>
      <w:bookmarkStart w:id="2178" w:name="_Toc45214664"/>
      <w:bookmarkStart w:id="2179" w:name="_Toc51937803"/>
      <w:bookmarkStart w:id="2180" w:name="_Toc51938112"/>
      <w:bookmarkStart w:id="2181" w:name="_Toc92291299"/>
      <w:bookmarkStart w:id="2182" w:name="_Toc162964849"/>
      <w:bookmarkEnd w:id="2174"/>
      <w:r>
        <w:t>9.3</w:t>
      </w:r>
      <w:r w:rsidRPr="0045024E">
        <w:t>.2.6</w:t>
      </w:r>
      <w:r w:rsidRPr="0045024E">
        <w:tab/>
        <w:t>Validation Constraints</w:t>
      </w:r>
      <w:bookmarkEnd w:id="2175"/>
      <w:bookmarkEnd w:id="2176"/>
      <w:bookmarkEnd w:id="2177"/>
      <w:bookmarkEnd w:id="2178"/>
      <w:bookmarkEnd w:id="2179"/>
      <w:bookmarkEnd w:id="2180"/>
      <w:bookmarkEnd w:id="2181"/>
      <w:bookmarkEnd w:id="2182"/>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2183"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2183"/>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lastRenderedPageBreak/>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2184" w:name="_CR9_3_2_7"/>
      <w:bookmarkStart w:id="2185" w:name="_Toc20212426"/>
      <w:bookmarkStart w:id="2186" w:name="_Toc27731781"/>
      <w:bookmarkStart w:id="2187" w:name="_Toc36127559"/>
      <w:bookmarkStart w:id="2188" w:name="_Toc45214665"/>
      <w:bookmarkStart w:id="2189" w:name="_Toc51937804"/>
      <w:bookmarkStart w:id="2190" w:name="_Toc51938113"/>
      <w:bookmarkStart w:id="2191" w:name="_Toc92291300"/>
      <w:bookmarkStart w:id="2192" w:name="_Toc162964850"/>
      <w:bookmarkEnd w:id="2184"/>
      <w:r>
        <w:t>9.3</w:t>
      </w:r>
      <w:r w:rsidRPr="0045024E">
        <w:t>.2.7</w:t>
      </w:r>
      <w:r w:rsidRPr="0045024E">
        <w:tab/>
        <w:t>Data Semantics</w:t>
      </w:r>
      <w:bookmarkEnd w:id="2185"/>
      <w:bookmarkEnd w:id="2186"/>
      <w:bookmarkEnd w:id="2187"/>
      <w:bookmarkEnd w:id="2188"/>
      <w:bookmarkEnd w:id="2189"/>
      <w:bookmarkEnd w:id="2190"/>
      <w:bookmarkEnd w:id="2191"/>
      <w:bookmarkEnd w:id="2192"/>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2193" w:name="_Hlk96586627"/>
      <w:r>
        <w:t>-</w:t>
      </w:r>
      <w:r>
        <w:tab/>
      </w:r>
      <w:bookmarkStart w:id="2194" w:name="_Hlk96587831"/>
      <w:r>
        <w:t>the &lt;GroupKMSURI&gt; element of the &lt;MCVideoGroupInfo&gt; element of the &lt;OnNetwork&gt; element contains the URI</w:t>
      </w:r>
      <w:bookmarkEnd w:id="2194"/>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2195" w:name="_Hlk96587939"/>
      <w:r>
        <w:t>-</w:t>
      </w:r>
      <w:r>
        <w:tab/>
        <w:t xml:space="preserve">the &lt;GroupKMSURI&gt; element </w:t>
      </w:r>
      <w:bookmarkStart w:id="2196" w:name="_Hlk96584622"/>
      <w:r>
        <w:t xml:space="preserve">of the &lt;MCVideoGroupInfo&gt; element </w:t>
      </w:r>
      <w:bookmarkEnd w:id="2196"/>
      <w:r>
        <w:t>of the &lt;OffNetwork&gt;</w:t>
      </w:r>
      <w:bookmarkEnd w:id="2195"/>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2193"/>
    <w:p w14:paraId="563B940A" w14:textId="77777777" w:rsidR="00540491" w:rsidRDefault="00540491" w:rsidP="00540491">
      <w:pPr>
        <w:pStyle w:val="B1"/>
      </w:pPr>
      <w:r>
        <w:lastRenderedPageBreak/>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2197"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2197"/>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lastRenderedPageBreak/>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lastRenderedPageBreak/>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2198" w:name="_Hlk480224509"/>
      <w:r>
        <w:t>MaxAffiliationsN</w:t>
      </w:r>
      <w:bookmarkEnd w:id="2198"/>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lastRenderedPageBreak/>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lastRenderedPageBreak/>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lastRenderedPageBreak/>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bookmarkStart w:id="2199" w:name="_Hlk90731984"/>
      <w:r>
        <w:lastRenderedPageBreak/>
        <w:t xml:space="preserve">The &lt;user-max-simultaneous-authorizations&gt; element of the &lt;anyExt&gt; element </w:t>
      </w:r>
      <w:bookmarkEnd w:id="2199"/>
      <w:r>
        <w:t>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0A9273FD" w14:textId="77777777" w:rsidR="009B1152" w:rsidRDefault="009B1152" w:rsidP="009B1152">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1ACF5C76" w14:textId="5AEC999A" w:rsidR="009B1152" w:rsidRDefault="009B1152" w:rsidP="00E746D0">
      <w:pPr>
        <w:pStyle w:val="EditorsNote"/>
      </w:pPr>
      <w:r>
        <w:t>Editor's note [WI: eMCSMI_IRail, CR#: 0250]:</w:t>
      </w:r>
      <w:r>
        <w:tab/>
        <w:t xml:space="preserve">The list of elements in the </w:t>
      </w:r>
      <w:r w:rsidRPr="00114676">
        <w:t>&lt;mcptt-UE-initial-configuration&gt; document</w:t>
      </w:r>
      <w:r>
        <w:t xml:space="preserve"> that are not applicable, is FFS.</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bookmarkStart w:id="2200" w:name="_CRTable9_3_2_71"/>
      <w:r>
        <w:t>Table </w:t>
      </w:r>
      <w:bookmarkEnd w:id="2200"/>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bookmarkStart w:id="2201" w:name="_CRTable9_3_2_72"/>
      <w:r>
        <w:t>Table </w:t>
      </w:r>
      <w:bookmarkEnd w:id="2201"/>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bookmarkStart w:id="2202" w:name="_CRTable9_3_2_73"/>
      <w:r>
        <w:t>Table </w:t>
      </w:r>
      <w:bookmarkEnd w:id="2202"/>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bookmarkStart w:id="2203" w:name="_CRTable9_3_2_74"/>
      <w:r>
        <w:t>Table </w:t>
      </w:r>
      <w:bookmarkEnd w:id="2203"/>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bookmarkStart w:id="2204" w:name="_CRTable9_3_2_75"/>
      <w:r>
        <w:lastRenderedPageBreak/>
        <w:t>Table </w:t>
      </w:r>
      <w:bookmarkEnd w:id="2204"/>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w:t>
      </w:r>
      <w:bookmarkStart w:id="2205" w:name="_CRTableTable9_3_2_76"/>
      <w:r>
        <w:t>Table </w:t>
      </w:r>
      <w:bookmarkEnd w:id="2205"/>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bookmarkStart w:id="2206" w:name="_CRTable9_3_2_77"/>
      <w:r>
        <w:t>Table </w:t>
      </w:r>
      <w:bookmarkEnd w:id="2206"/>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bookmarkStart w:id="2207" w:name="_CRTable9_3_2_78"/>
      <w:r>
        <w:t>Table </w:t>
      </w:r>
      <w:bookmarkEnd w:id="2207"/>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bookmarkStart w:id="2208" w:name="_CRTable9_3_2_79"/>
      <w:r>
        <w:t>Table </w:t>
      </w:r>
      <w:bookmarkEnd w:id="2208"/>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bookmarkStart w:id="2209" w:name="_CRTable9_3_2_710"/>
      <w:r>
        <w:lastRenderedPageBreak/>
        <w:t>Table </w:t>
      </w:r>
      <w:bookmarkEnd w:id="2209"/>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bookmarkStart w:id="2210" w:name="_CRTable9_3_2_711"/>
      <w:r>
        <w:t>Table </w:t>
      </w:r>
      <w:bookmarkEnd w:id="2210"/>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bookmarkStart w:id="2211" w:name="_CRTable9_3_2_712"/>
      <w:r>
        <w:t>Table </w:t>
      </w:r>
      <w:bookmarkEnd w:id="2211"/>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bookmarkStart w:id="2212" w:name="_CRTable9_3_2_713"/>
      <w:r>
        <w:t>Table </w:t>
      </w:r>
      <w:bookmarkEnd w:id="2212"/>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bookmarkStart w:id="2213" w:name="_CRTable9_3_2_714"/>
      <w:r>
        <w:t>Table </w:t>
      </w:r>
      <w:bookmarkEnd w:id="2213"/>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bookmarkStart w:id="2214" w:name="_CRTable9_3_2_715"/>
      <w:r>
        <w:lastRenderedPageBreak/>
        <w:t>Table </w:t>
      </w:r>
      <w:bookmarkEnd w:id="2214"/>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bookmarkStart w:id="2215" w:name="_CRTable9_3_2_716"/>
      <w:r>
        <w:t>Table </w:t>
      </w:r>
      <w:bookmarkEnd w:id="2215"/>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bookmarkStart w:id="2216" w:name="_CRTable9_3_2_717"/>
      <w:r>
        <w:t>Table </w:t>
      </w:r>
      <w:bookmarkEnd w:id="2216"/>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bookmarkStart w:id="2217" w:name="_CRTable9_3_2_718"/>
      <w:r>
        <w:t>Table </w:t>
      </w:r>
      <w:bookmarkEnd w:id="2217"/>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bookmarkStart w:id="2218" w:name="_CRTable9_3_2_719"/>
      <w:r>
        <w:t>Table </w:t>
      </w:r>
      <w:bookmarkEnd w:id="2218"/>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bookmarkStart w:id="2219" w:name="_CRTable9_3_2_720"/>
      <w:r>
        <w:lastRenderedPageBreak/>
        <w:t>Table </w:t>
      </w:r>
      <w:bookmarkEnd w:id="2219"/>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bookmarkStart w:id="2220" w:name="_CRTable9_3_2_721"/>
      <w:r>
        <w:t>Table </w:t>
      </w:r>
      <w:bookmarkEnd w:id="2220"/>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bookmarkStart w:id="2221" w:name="_CRTable9_3_2_722"/>
      <w:r>
        <w:t>Table </w:t>
      </w:r>
      <w:bookmarkEnd w:id="2221"/>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bookmarkStart w:id="2222" w:name="_CRTable9_3_2_723"/>
      <w:r>
        <w:t>Table </w:t>
      </w:r>
      <w:bookmarkEnd w:id="2222"/>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bookmarkStart w:id="2223" w:name="_CRTable9_3_2_724"/>
      <w:r>
        <w:t>Table </w:t>
      </w:r>
      <w:bookmarkEnd w:id="2223"/>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bookmarkStart w:id="2224" w:name="_CRTable9_3_2_725"/>
      <w:r>
        <w:lastRenderedPageBreak/>
        <w:t>Table </w:t>
      </w:r>
      <w:bookmarkEnd w:id="2224"/>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bookmarkStart w:id="2225" w:name="_CRTable9_3_2_726"/>
      <w:r>
        <w:t>Table </w:t>
      </w:r>
      <w:bookmarkEnd w:id="2225"/>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bookmarkStart w:id="2226" w:name="_CRTable9_3_2_727"/>
      <w:r>
        <w:t>Table </w:t>
      </w:r>
      <w:bookmarkEnd w:id="2226"/>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bookmarkStart w:id="2227" w:name="_CRTable9_3_2_728"/>
      <w:r>
        <w:t>Table </w:t>
      </w:r>
      <w:bookmarkEnd w:id="2227"/>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bookmarkStart w:id="2228" w:name="_CRTable9_3_2_729"/>
      <w:r>
        <w:t>Table </w:t>
      </w:r>
      <w:bookmarkEnd w:id="2228"/>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bookmarkStart w:id="2229" w:name="_CRTable9_3_2_730"/>
      <w:r>
        <w:lastRenderedPageBreak/>
        <w:t>Table </w:t>
      </w:r>
      <w:bookmarkEnd w:id="2229"/>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bookmarkStart w:id="2230" w:name="_CRTable9_3_2_731"/>
      <w:r>
        <w:t>Table </w:t>
      </w:r>
      <w:bookmarkEnd w:id="2230"/>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bookmarkStart w:id="2231" w:name="_CRTable9_3_2_732"/>
      <w:r>
        <w:t>Table </w:t>
      </w:r>
      <w:bookmarkEnd w:id="2231"/>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bookmarkStart w:id="2232" w:name="_CRTable9_3_2_733"/>
      <w:r w:rsidRPr="00E31D28">
        <w:t>Table </w:t>
      </w:r>
      <w:bookmarkEnd w:id="2232"/>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bookmarkStart w:id="2233" w:name="_CRTable9_3_2_734"/>
      <w:r w:rsidRPr="00E31D28">
        <w:t>Table </w:t>
      </w:r>
      <w:bookmarkEnd w:id="2233"/>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bookmarkStart w:id="2234" w:name="_CRTable9_3_2_735"/>
      <w:r w:rsidRPr="00E31D28">
        <w:lastRenderedPageBreak/>
        <w:t>Table </w:t>
      </w:r>
      <w:bookmarkEnd w:id="2234"/>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bookmarkStart w:id="2235" w:name="_CRTable9_3_2_736"/>
      <w:r w:rsidRPr="00E31D28">
        <w:t>Table </w:t>
      </w:r>
      <w:bookmarkEnd w:id="2235"/>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61C5B512"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w:t>
      </w:r>
      <w:r w:rsidR="00DE09D8">
        <w:t>A</w:t>
      </w:r>
      <w:r>
        <w:t>, and corresponds to the "</w:t>
      </w:r>
      <w:r w:rsidRPr="005D27CC">
        <w:t>AllowedFunctionalAliasGroup</w:t>
      </w:r>
      <w:r>
        <w:t>Binding" element of clause </w:t>
      </w:r>
      <w:r w:rsidRPr="00230D1C">
        <w:t>13.2.87A</w:t>
      </w:r>
      <w:r>
        <w:rPr>
          <w:lang w:eastAsia="ko-KR"/>
        </w:rPr>
        <w:t>10</w:t>
      </w:r>
      <w:r>
        <w:t xml:space="preserve"> in 3GPP TS 24.483 [4].</w:t>
      </w:r>
    </w:p>
    <w:p w14:paraId="44008D4A" w14:textId="6EFC68F3" w:rsidR="00C367E9" w:rsidRDefault="00C367E9" w:rsidP="00C367E9">
      <w:pPr>
        <w:pStyle w:val="TH"/>
      </w:pPr>
      <w:bookmarkStart w:id="2236" w:name="_CRTable9_3_2_737"/>
      <w:r>
        <w:t>Table </w:t>
      </w:r>
      <w:bookmarkEnd w:id="2236"/>
      <w:r>
        <w:rPr>
          <w:lang w:eastAsia="ko-KR"/>
        </w:rPr>
        <w:t>9.3.2.7-37</w:t>
      </w:r>
      <w:r w:rsidR="00F371F7">
        <w:rPr>
          <w:lang w:eastAsia="ko-KR"/>
        </w:rPr>
        <w:t>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0CCA016" w14:textId="77777777" w:rsidR="00FE757E" w:rsidRDefault="00FE757E" w:rsidP="00FE757E"/>
    <w:p w14:paraId="05265100" w14:textId="77777777" w:rsidR="00FE757E" w:rsidRDefault="00FE757E" w:rsidP="00FE757E">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FE1AC8" w14:textId="77777777" w:rsidR="00FE757E" w:rsidRPr="0045024E" w:rsidRDefault="00FE757E" w:rsidP="00FE757E">
      <w:pPr>
        <w:pStyle w:val="TH"/>
      </w:pPr>
      <w:bookmarkStart w:id="2237" w:name="_CRTable9_3_2_738"/>
      <w:r w:rsidRPr="0079391E">
        <w:t>Table </w:t>
      </w:r>
      <w:bookmarkEnd w:id="2237"/>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33695E93" w14:textId="77777777" w:rsidTr="00126565">
        <w:tc>
          <w:tcPr>
            <w:tcW w:w="1435" w:type="dxa"/>
            <w:shd w:val="clear" w:color="auto" w:fill="auto"/>
          </w:tcPr>
          <w:p w14:paraId="145643D3" w14:textId="77777777" w:rsidR="00FE757E" w:rsidRPr="0045024E" w:rsidRDefault="00FE757E" w:rsidP="00126565">
            <w:pPr>
              <w:pStyle w:val="TAL"/>
            </w:pPr>
            <w:r>
              <w:t>"</w:t>
            </w:r>
            <w:r w:rsidRPr="0045024E">
              <w:t>true</w:t>
            </w:r>
            <w:r>
              <w:t>"</w:t>
            </w:r>
          </w:p>
        </w:tc>
        <w:tc>
          <w:tcPr>
            <w:tcW w:w="8529" w:type="dxa"/>
            <w:shd w:val="clear" w:color="auto" w:fill="auto"/>
          </w:tcPr>
          <w:p w14:paraId="4C74AEF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4D404892" w14:textId="77777777" w:rsidTr="00126565">
        <w:tc>
          <w:tcPr>
            <w:tcW w:w="1435" w:type="dxa"/>
            <w:shd w:val="clear" w:color="auto" w:fill="auto"/>
          </w:tcPr>
          <w:p w14:paraId="6C5DF841" w14:textId="77777777" w:rsidR="00FE757E" w:rsidRPr="0045024E" w:rsidRDefault="00FE757E" w:rsidP="00126565">
            <w:pPr>
              <w:pStyle w:val="TAL"/>
            </w:pPr>
            <w:r>
              <w:t>"</w:t>
            </w:r>
            <w:r w:rsidRPr="0045024E">
              <w:t>false</w:t>
            </w:r>
            <w:r>
              <w:t>"</w:t>
            </w:r>
          </w:p>
        </w:tc>
        <w:tc>
          <w:tcPr>
            <w:tcW w:w="8529" w:type="dxa"/>
            <w:shd w:val="clear" w:color="auto" w:fill="auto"/>
          </w:tcPr>
          <w:p w14:paraId="6C09C10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62CE713" w14:textId="77777777" w:rsidR="00FE757E" w:rsidRPr="0045024E" w:rsidRDefault="00FE757E" w:rsidP="00FE757E"/>
    <w:p w14:paraId="73A99C2A" w14:textId="77777777" w:rsidR="00FE757E" w:rsidRDefault="00FE757E" w:rsidP="00FE757E">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D8F669" w14:textId="77777777" w:rsidR="00FE757E" w:rsidRPr="0045024E" w:rsidRDefault="00FE757E" w:rsidP="00FE757E">
      <w:pPr>
        <w:pStyle w:val="TH"/>
      </w:pPr>
      <w:bookmarkStart w:id="2238" w:name="_CRTable9_3_2_739"/>
      <w:r w:rsidRPr="0079391E">
        <w:lastRenderedPageBreak/>
        <w:t>Table </w:t>
      </w:r>
      <w:bookmarkEnd w:id="2238"/>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161A47F6" w14:textId="77777777" w:rsidTr="00126565">
        <w:tc>
          <w:tcPr>
            <w:tcW w:w="1403" w:type="dxa"/>
            <w:shd w:val="clear" w:color="auto" w:fill="auto"/>
          </w:tcPr>
          <w:p w14:paraId="3A71FD6D" w14:textId="77777777" w:rsidR="00FE757E" w:rsidRPr="0045024E" w:rsidRDefault="00FE757E" w:rsidP="00126565">
            <w:pPr>
              <w:pStyle w:val="TAL"/>
            </w:pPr>
            <w:r>
              <w:t>"</w:t>
            </w:r>
            <w:r w:rsidRPr="0045024E">
              <w:t>true</w:t>
            </w:r>
            <w:r>
              <w:t>"</w:t>
            </w:r>
          </w:p>
        </w:tc>
        <w:tc>
          <w:tcPr>
            <w:tcW w:w="8226" w:type="dxa"/>
            <w:shd w:val="clear" w:color="auto" w:fill="auto"/>
          </w:tcPr>
          <w:p w14:paraId="42140BE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1BA4D384" w14:textId="77777777" w:rsidTr="00126565">
        <w:tc>
          <w:tcPr>
            <w:tcW w:w="1403" w:type="dxa"/>
            <w:shd w:val="clear" w:color="auto" w:fill="auto"/>
          </w:tcPr>
          <w:p w14:paraId="09475913" w14:textId="77777777" w:rsidR="00FE757E" w:rsidRPr="0045024E" w:rsidRDefault="00FE757E" w:rsidP="00126565">
            <w:pPr>
              <w:pStyle w:val="TAL"/>
            </w:pPr>
            <w:r>
              <w:t>"</w:t>
            </w:r>
            <w:r w:rsidRPr="0045024E">
              <w:t>false</w:t>
            </w:r>
            <w:r>
              <w:t>"</w:t>
            </w:r>
          </w:p>
        </w:tc>
        <w:tc>
          <w:tcPr>
            <w:tcW w:w="8226" w:type="dxa"/>
            <w:shd w:val="clear" w:color="auto" w:fill="auto"/>
          </w:tcPr>
          <w:p w14:paraId="1130E3EE"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1D532F52" w14:textId="77777777" w:rsidR="00FE757E" w:rsidRDefault="00FE757E" w:rsidP="00FE757E"/>
    <w:p w14:paraId="1B4B1164" w14:textId="77777777" w:rsidR="00FE757E" w:rsidRDefault="00FE757E" w:rsidP="00FE757E">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6F070" w14:textId="77777777" w:rsidR="00FE757E" w:rsidRPr="0045024E" w:rsidRDefault="00FE757E" w:rsidP="00FE757E">
      <w:pPr>
        <w:pStyle w:val="TH"/>
      </w:pPr>
      <w:bookmarkStart w:id="2239" w:name="_CRTable9_3_2_740"/>
      <w:r w:rsidRPr="0079391E">
        <w:t>Table </w:t>
      </w:r>
      <w:bookmarkEnd w:id="2239"/>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0A1490C1" w14:textId="77777777" w:rsidTr="00126565">
        <w:tc>
          <w:tcPr>
            <w:tcW w:w="1435" w:type="dxa"/>
            <w:shd w:val="clear" w:color="auto" w:fill="auto"/>
          </w:tcPr>
          <w:p w14:paraId="1BA2BAA0" w14:textId="77777777" w:rsidR="00FE757E" w:rsidRPr="0045024E" w:rsidRDefault="00FE757E" w:rsidP="00126565">
            <w:pPr>
              <w:pStyle w:val="TAL"/>
            </w:pPr>
            <w:r>
              <w:t>"</w:t>
            </w:r>
            <w:r w:rsidRPr="0045024E">
              <w:t>true</w:t>
            </w:r>
            <w:r>
              <w:t>"</w:t>
            </w:r>
          </w:p>
        </w:tc>
        <w:tc>
          <w:tcPr>
            <w:tcW w:w="8529" w:type="dxa"/>
            <w:shd w:val="clear" w:color="auto" w:fill="auto"/>
          </w:tcPr>
          <w:p w14:paraId="4CDE5FF8"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FE757E" w:rsidRPr="0045024E" w14:paraId="2D08A0D5" w14:textId="77777777" w:rsidTr="00126565">
        <w:tc>
          <w:tcPr>
            <w:tcW w:w="1435" w:type="dxa"/>
            <w:shd w:val="clear" w:color="auto" w:fill="auto"/>
          </w:tcPr>
          <w:p w14:paraId="5201DF8E" w14:textId="77777777" w:rsidR="00FE757E" w:rsidRPr="0045024E" w:rsidRDefault="00FE757E" w:rsidP="00126565">
            <w:pPr>
              <w:pStyle w:val="TAL"/>
            </w:pPr>
            <w:r>
              <w:t>"</w:t>
            </w:r>
            <w:r w:rsidRPr="0045024E">
              <w:t>false</w:t>
            </w:r>
            <w:r>
              <w:t>"</w:t>
            </w:r>
          </w:p>
        </w:tc>
        <w:tc>
          <w:tcPr>
            <w:tcW w:w="8529" w:type="dxa"/>
            <w:shd w:val="clear" w:color="auto" w:fill="auto"/>
          </w:tcPr>
          <w:p w14:paraId="2CEA2134"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F0ED628" w14:textId="77777777" w:rsidR="00FE757E" w:rsidRPr="0045024E" w:rsidRDefault="00FE757E" w:rsidP="00FE757E"/>
    <w:p w14:paraId="373AA103" w14:textId="77777777" w:rsidR="00FE757E" w:rsidRDefault="00FE757E" w:rsidP="00FE757E">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FB9D1" w14:textId="77777777" w:rsidR="00FE757E" w:rsidRPr="0045024E" w:rsidRDefault="00FE757E" w:rsidP="00FE757E">
      <w:pPr>
        <w:pStyle w:val="TH"/>
      </w:pPr>
      <w:bookmarkStart w:id="2240" w:name="_CRTable9_3_2_741"/>
      <w:r w:rsidRPr="0079391E">
        <w:t>Table </w:t>
      </w:r>
      <w:bookmarkEnd w:id="2240"/>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5A40C1A7" w14:textId="77777777" w:rsidTr="00126565">
        <w:tc>
          <w:tcPr>
            <w:tcW w:w="1435" w:type="dxa"/>
            <w:shd w:val="clear" w:color="auto" w:fill="auto"/>
          </w:tcPr>
          <w:p w14:paraId="2AC87CF1" w14:textId="77777777" w:rsidR="00FE757E" w:rsidRPr="0045024E" w:rsidRDefault="00FE757E" w:rsidP="00126565">
            <w:pPr>
              <w:pStyle w:val="TAL"/>
            </w:pPr>
            <w:r>
              <w:t>"</w:t>
            </w:r>
            <w:r w:rsidRPr="0045024E">
              <w:t>true</w:t>
            </w:r>
            <w:r>
              <w:t>"</w:t>
            </w:r>
          </w:p>
        </w:tc>
        <w:tc>
          <w:tcPr>
            <w:tcW w:w="8529" w:type="dxa"/>
            <w:shd w:val="clear" w:color="auto" w:fill="auto"/>
          </w:tcPr>
          <w:p w14:paraId="686DE03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FE757E" w:rsidRPr="0045024E" w14:paraId="7F57BF47" w14:textId="77777777" w:rsidTr="00126565">
        <w:tc>
          <w:tcPr>
            <w:tcW w:w="1435" w:type="dxa"/>
            <w:shd w:val="clear" w:color="auto" w:fill="auto"/>
          </w:tcPr>
          <w:p w14:paraId="01520BAC" w14:textId="77777777" w:rsidR="00FE757E" w:rsidRPr="0045024E" w:rsidRDefault="00FE757E" w:rsidP="00126565">
            <w:pPr>
              <w:pStyle w:val="TAL"/>
            </w:pPr>
            <w:r>
              <w:t>"</w:t>
            </w:r>
            <w:r w:rsidRPr="0045024E">
              <w:t>false</w:t>
            </w:r>
            <w:r>
              <w:t>"</w:t>
            </w:r>
          </w:p>
        </w:tc>
        <w:tc>
          <w:tcPr>
            <w:tcW w:w="8529" w:type="dxa"/>
            <w:shd w:val="clear" w:color="auto" w:fill="auto"/>
          </w:tcPr>
          <w:p w14:paraId="43967D7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645200ED" w14:textId="77777777" w:rsidR="00FE757E" w:rsidRDefault="00FE757E" w:rsidP="00FE757E"/>
    <w:p w14:paraId="38FA60EF" w14:textId="77777777" w:rsidR="00FE757E" w:rsidRDefault="00FE757E" w:rsidP="00FE757E">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658CAF" w14:textId="77777777" w:rsidR="00FE757E" w:rsidRPr="0045024E" w:rsidRDefault="00FE757E" w:rsidP="00FE757E">
      <w:pPr>
        <w:pStyle w:val="TH"/>
      </w:pPr>
      <w:bookmarkStart w:id="2241" w:name="_CRTable9_3_2_742"/>
      <w:r w:rsidRPr="0079391E">
        <w:t>Table </w:t>
      </w:r>
      <w:bookmarkEnd w:id="2241"/>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1FAB1658" w14:textId="77777777" w:rsidTr="00126565">
        <w:tc>
          <w:tcPr>
            <w:tcW w:w="1435" w:type="dxa"/>
            <w:shd w:val="clear" w:color="auto" w:fill="auto"/>
          </w:tcPr>
          <w:p w14:paraId="6AD309F0" w14:textId="77777777" w:rsidR="00FE757E" w:rsidRPr="0045024E" w:rsidRDefault="00FE757E" w:rsidP="00126565">
            <w:pPr>
              <w:pStyle w:val="TAL"/>
            </w:pPr>
            <w:r>
              <w:t>"</w:t>
            </w:r>
            <w:r w:rsidRPr="0045024E">
              <w:t>true</w:t>
            </w:r>
            <w:r>
              <w:t>"</w:t>
            </w:r>
          </w:p>
        </w:tc>
        <w:tc>
          <w:tcPr>
            <w:tcW w:w="8529" w:type="dxa"/>
            <w:shd w:val="clear" w:color="auto" w:fill="auto"/>
          </w:tcPr>
          <w:p w14:paraId="3D31197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75D71E96" w14:textId="77777777" w:rsidTr="00126565">
        <w:tc>
          <w:tcPr>
            <w:tcW w:w="1435" w:type="dxa"/>
            <w:shd w:val="clear" w:color="auto" w:fill="auto"/>
          </w:tcPr>
          <w:p w14:paraId="0184EA37" w14:textId="77777777" w:rsidR="00FE757E" w:rsidRPr="0045024E" w:rsidRDefault="00FE757E" w:rsidP="00126565">
            <w:pPr>
              <w:pStyle w:val="TAL"/>
            </w:pPr>
            <w:r>
              <w:t>"</w:t>
            </w:r>
            <w:r w:rsidRPr="0045024E">
              <w:t>false</w:t>
            </w:r>
            <w:r>
              <w:t>"</w:t>
            </w:r>
          </w:p>
        </w:tc>
        <w:tc>
          <w:tcPr>
            <w:tcW w:w="8529" w:type="dxa"/>
            <w:shd w:val="clear" w:color="auto" w:fill="auto"/>
          </w:tcPr>
          <w:p w14:paraId="6319F4F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8BD6603" w14:textId="77777777" w:rsidR="00FE757E" w:rsidRDefault="00FE757E" w:rsidP="00FE757E"/>
    <w:p w14:paraId="74FF754D" w14:textId="77777777" w:rsidR="00FE757E" w:rsidRDefault="00FE757E" w:rsidP="00FE757E">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44009D" w14:textId="77777777" w:rsidR="00FE757E" w:rsidRPr="0045024E" w:rsidRDefault="00FE757E" w:rsidP="00FE757E">
      <w:pPr>
        <w:pStyle w:val="TH"/>
      </w:pPr>
      <w:bookmarkStart w:id="2242" w:name="_CRTable9_3_2_743"/>
      <w:r w:rsidRPr="0079391E">
        <w:t>Table </w:t>
      </w:r>
      <w:bookmarkEnd w:id="2242"/>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00D842AD" w14:textId="77777777" w:rsidTr="00126565">
        <w:tc>
          <w:tcPr>
            <w:tcW w:w="1435" w:type="dxa"/>
            <w:shd w:val="clear" w:color="auto" w:fill="auto"/>
          </w:tcPr>
          <w:p w14:paraId="56D84167" w14:textId="77777777" w:rsidR="00FE757E" w:rsidRPr="0045024E" w:rsidRDefault="00FE757E" w:rsidP="00126565">
            <w:pPr>
              <w:pStyle w:val="TAL"/>
            </w:pPr>
            <w:r>
              <w:t>"</w:t>
            </w:r>
            <w:r w:rsidRPr="0045024E">
              <w:t>true</w:t>
            </w:r>
            <w:r>
              <w:t>"</w:t>
            </w:r>
          </w:p>
        </w:tc>
        <w:tc>
          <w:tcPr>
            <w:tcW w:w="8529" w:type="dxa"/>
            <w:shd w:val="clear" w:color="auto" w:fill="auto"/>
          </w:tcPr>
          <w:p w14:paraId="4151F95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1B4C6B2D" w14:textId="77777777" w:rsidTr="00126565">
        <w:tc>
          <w:tcPr>
            <w:tcW w:w="1435" w:type="dxa"/>
            <w:shd w:val="clear" w:color="auto" w:fill="auto"/>
          </w:tcPr>
          <w:p w14:paraId="03828AD1" w14:textId="77777777" w:rsidR="00FE757E" w:rsidRPr="0045024E" w:rsidRDefault="00FE757E" w:rsidP="00126565">
            <w:pPr>
              <w:pStyle w:val="TAL"/>
            </w:pPr>
            <w:r>
              <w:t>"</w:t>
            </w:r>
            <w:r w:rsidRPr="0045024E">
              <w:t>false</w:t>
            </w:r>
            <w:r>
              <w:t>"</w:t>
            </w:r>
          </w:p>
        </w:tc>
        <w:tc>
          <w:tcPr>
            <w:tcW w:w="8529" w:type="dxa"/>
            <w:shd w:val="clear" w:color="auto" w:fill="auto"/>
          </w:tcPr>
          <w:p w14:paraId="42142E9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DB84B6D" w14:textId="77777777" w:rsidR="00FE757E" w:rsidRDefault="00FE757E" w:rsidP="00FE757E"/>
    <w:p w14:paraId="023289A4" w14:textId="77777777" w:rsidR="00FE757E" w:rsidRDefault="00FE757E" w:rsidP="00FE757E">
      <w:r w:rsidRPr="0045024E">
        <w:lastRenderedPageBreak/>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D70169" w14:textId="77777777" w:rsidR="00FE757E" w:rsidRPr="0045024E" w:rsidRDefault="00FE757E" w:rsidP="00FE757E">
      <w:pPr>
        <w:pStyle w:val="TH"/>
      </w:pPr>
      <w:bookmarkStart w:id="2243" w:name="_CRTable9_3_2_744"/>
      <w:r w:rsidRPr="0079391E">
        <w:t>Table </w:t>
      </w:r>
      <w:bookmarkEnd w:id="2243"/>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25736361" w14:textId="77777777" w:rsidTr="00126565">
        <w:tc>
          <w:tcPr>
            <w:tcW w:w="1403" w:type="dxa"/>
            <w:shd w:val="clear" w:color="auto" w:fill="auto"/>
          </w:tcPr>
          <w:p w14:paraId="3E5E1920" w14:textId="77777777" w:rsidR="00FE757E" w:rsidRPr="0045024E" w:rsidRDefault="00FE757E" w:rsidP="00126565">
            <w:pPr>
              <w:pStyle w:val="TAL"/>
            </w:pPr>
            <w:r>
              <w:t>"</w:t>
            </w:r>
            <w:r w:rsidRPr="0045024E">
              <w:t>true</w:t>
            </w:r>
            <w:r>
              <w:t>"</w:t>
            </w:r>
          </w:p>
        </w:tc>
        <w:tc>
          <w:tcPr>
            <w:tcW w:w="8226" w:type="dxa"/>
            <w:shd w:val="clear" w:color="auto" w:fill="auto"/>
          </w:tcPr>
          <w:p w14:paraId="3AF6B46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224445F7" w14:textId="77777777" w:rsidTr="00126565">
        <w:tc>
          <w:tcPr>
            <w:tcW w:w="1403" w:type="dxa"/>
            <w:shd w:val="clear" w:color="auto" w:fill="auto"/>
          </w:tcPr>
          <w:p w14:paraId="56B84E2A" w14:textId="77777777" w:rsidR="00FE757E" w:rsidRPr="0045024E" w:rsidRDefault="00FE757E" w:rsidP="00126565">
            <w:pPr>
              <w:pStyle w:val="TAL"/>
            </w:pPr>
            <w:r>
              <w:t>"</w:t>
            </w:r>
            <w:r w:rsidRPr="0045024E">
              <w:t>false</w:t>
            </w:r>
            <w:r>
              <w:t>"</w:t>
            </w:r>
          </w:p>
        </w:tc>
        <w:tc>
          <w:tcPr>
            <w:tcW w:w="8226" w:type="dxa"/>
            <w:shd w:val="clear" w:color="auto" w:fill="auto"/>
          </w:tcPr>
          <w:p w14:paraId="779B777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03CCDE7" w14:textId="77777777" w:rsidR="00FE757E" w:rsidRDefault="00FE757E" w:rsidP="00FE757E"/>
    <w:p w14:paraId="27B3E119" w14:textId="77777777" w:rsidR="00FE757E" w:rsidRDefault="00FE757E" w:rsidP="00FE757E">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F4F2E" w14:textId="77777777" w:rsidR="00FE757E" w:rsidRPr="0045024E" w:rsidRDefault="00FE757E" w:rsidP="00FE757E">
      <w:pPr>
        <w:pStyle w:val="TH"/>
      </w:pPr>
      <w:bookmarkStart w:id="2244" w:name="_CRTable9_3_2_745"/>
      <w:r w:rsidRPr="0079391E">
        <w:t>Table </w:t>
      </w:r>
      <w:bookmarkEnd w:id="2244"/>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300A16F6" w14:textId="77777777" w:rsidTr="00126565">
        <w:tc>
          <w:tcPr>
            <w:tcW w:w="1435" w:type="dxa"/>
            <w:shd w:val="clear" w:color="auto" w:fill="auto"/>
          </w:tcPr>
          <w:p w14:paraId="3E1D5C0C" w14:textId="77777777" w:rsidR="00FE757E" w:rsidRPr="0045024E" w:rsidRDefault="00FE757E" w:rsidP="00126565">
            <w:pPr>
              <w:pStyle w:val="TAL"/>
            </w:pPr>
            <w:r>
              <w:t>"</w:t>
            </w:r>
            <w:r w:rsidRPr="0045024E">
              <w:t>true</w:t>
            </w:r>
            <w:r>
              <w:t>"</w:t>
            </w:r>
          </w:p>
        </w:tc>
        <w:tc>
          <w:tcPr>
            <w:tcW w:w="8529" w:type="dxa"/>
            <w:shd w:val="clear" w:color="auto" w:fill="auto"/>
          </w:tcPr>
          <w:p w14:paraId="0761050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4E329E64" w14:textId="77777777" w:rsidTr="00126565">
        <w:tc>
          <w:tcPr>
            <w:tcW w:w="1435" w:type="dxa"/>
            <w:shd w:val="clear" w:color="auto" w:fill="auto"/>
          </w:tcPr>
          <w:p w14:paraId="0E1FB12A" w14:textId="77777777" w:rsidR="00FE757E" w:rsidRPr="0045024E" w:rsidRDefault="00FE757E" w:rsidP="00126565">
            <w:pPr>
              <w:pStyle w:val="TAL"/>
            </w:pPr>
            <w:r>
              <w:t>"</w:t>
            </w:r>
            <w:r w:rsidRPr="0045024E">
              <w:t>false</w:t>
            </w:r>
            <w:r>
              <w:t>"</w:t>
            </w:r>
          </w:p>
        </w:tc>
        <w:tc>
          <w:tcPr>
            <w:tcW w:w="8529" w:type="dxa"/>
            <w:shd w:val="clear" w:color="auto" w:fill="auto"/>
          </w:tcPr>
          <w:p w14:paraId="70DC4AE8"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F342C4" w14:textId="77777777" w:rsidR="00FE757E" w:rsidRDefault="00FE757E" w:rsidP="00FE757E"/>
    <w:p w14:paraId="3D5503EA" w14:textId="77777777" w:rsidR="00FE757E" w:rsidRDefault="00FE757E" w:rsidP="00FE757E">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83F005" w14:textId="77777777" w:rsidR="00FE757E" w:rsidRPr="0045024E" w:rsidRDefault="00FE757E" w:rsidP="00FE757E">
      <w:pPr>
        <w:pStyle w:val="TH"/>
      </w:pPr>
      <w:bookmarkStart w:id="2245" w:name="_CRTable9_3_2_746"/>
      <w:r w:rsidRPr="0079391E">
        <w:t>Table </w:t>
      </w:r>
      <w:bookmarkEnd w:id="2245"/>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201B480C" w14:textId="77777777" w:rsidTr="00FB3A4A">
        <w:tc>
          <w:tcPr>
            <w:tcW w:w="1404" w:type="dxa"/>
            <w:shd w:val="clear" w:color="auto" w:fill="auto"/>
          </w:tcPr>
          <w:p w14:paraId="3D9B9249" w14:textId="77777777" w:rsidR="00FE757E" w:rsidRPr="0045024E" w:rsidRDefault="00FE757E" w:rsidP="00126565">
            <w:pPr>
              <w:pStyle w:val="TAL"/>
            </w:pPr>
            <w:r>
              <w:t>"</w:t>
            </w:r>
            <w:r w:rsidRPr="0045024E">
              <w:t>true</w:t>
            </w:r>
            <w:r>
              <w:t>"</w:t>
            </w:r>
          </w:p>
        </w:tc>
        <w:tc>
          <w:tcPr>
            <w:tcW w:w="8227" w:type="dxa"/>
            <w:shd w:val="clear" w:color="auto" w:fill="auto"/>
          </w:tcPr>
          <w:p w14:paraId="1447C347"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FE757E" w:rsidRPr="0045024E" w14:paraId="0045D0B4" w14:textId="77777777" w:rsidTr="00FB3A4A">
        <w:tc>
          <w:tcPr>
            <w:tcW w:w="1404" w:type="dxa"/>
            <w:shd w:val="clear" w:color="auto" w:fill="auto"/>
          </w:tcPr>
          <w:p w14:paraId="51A7B240" w14:textId="77777777" w:rsidR="00FE757E" w:rsidRPr="0045024E" w:rsidRDefault="00FE757E" w:rsidP="00126565">
            <w:pPr>
              <w:pStyle w:val="TAL"/>
            </w:pPr>
            <w:r>
              <w:t>"</w:t>
            </w:r>
            <w:r w:rsidRPr="0045024E">
              <w:t>false</w:t>
            </w:r>
            <w:r>
              <w:t>"</w:t>
            </w:r>
          </w:p>
        </w:tc>
        <w:tc>
          <w:tcPr>
            <w:tcW w:w="8227" w:type="dxa"/>
            <w:shd w:val="clear" w:color="auto" w:fill="auto"/>
          </w:tcPr>
          <w:p w14:paraId="296E1C70"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33637DE6" w14:textId="77777777" w:rsidR="00FB3A4A" w:rsidRDefault="00FB3A4A" w:rsidP="00FB3A4A"/>
    <w:p w14:paraId="629CB9EC" w14:textId="28FAAA49" w:rsidR="00FB3A4A" w:rsidRDefault="00FB3A4A" w:rsidP="00FB3A4A">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957E7C" w14:textId="77777777" w:rsidR="00FB3A4A" w:rsidRPr="0045024E" w:rsidRDefault="00FB3A4A" w:rsidP="00FB3A4A">
      <w:pPr>
        <w:pStyle w:val="TH"/>
      </w:pPr>
      <w:r w:rsidRPr="0079391E">
        <w:t>Table </w:t>
      </w:r>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45024E" w14:paraId="005312F0" w14:textId="77777777" w:rsidTr="00B8039C">
        <w:tc>
          <w:tcPr>
            <w:tcW w:w="1435" w:type="dxa"/>
            <w:shd w:val="clear" w:color="auto" w:fill="auto"/>
          </w:tcPr>
          <w:p w14:paraId="4F22162A" w14:textId="77777777" w:rsidR="00FB3A4A" w:rsidRPr="0045024E" w:rsidRDefault="00FB3A4A" w:rsidP="00B8039C">
            <w:pPr>
              <w:pStyle w:val="TAL"/>
            </w:pPr>
            <w:r>
              <w:t>"</w:t>
            </w:r>
            <w:r w:rsidRPr="0045024E">
              <w:t>true</w:t>
            </w:r>
            <w:r>
              <w:t>"</w:t>
            </w:r>
          </w:p>
        </w:tc>
        <w:tc>
          <w:tcPr>
            <w:tcW w:w="8529" w:type="dxa"/>
            <w:shd w:val="clear" w:color="auto" w:fill="auto"/>
          </w:tcPr>
          <w:p w14:paraId="69B92F28"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FB3A4A" w:rsidRPr="0045024E" w14:paraId="606085E2" w14:textId="77777777" w:rsidTr="00B8039C">
        <w:tc>
          <w:tcPr>
            <w:tcW w:w="1435" w:type="dxa"/>
            <w:shd w:val="clear" w:color="auto" w:fill="auto"/>
          </w:tcPr>
          <w:p w14:paraId="0E0A28E7" w14:textId="77777777" w:rsidR="00FB3A4A" w:rsidRPr="0045024E" w:rsidRDefault="00FB3A4A" w:rsidP="00B8039C">
            <w:pPr>
              <w:pStyle w:val="TAL"/>
            </w:pPr>
            <w:r>
              <w:t>"</w:t>
            </w:r>
            <w:r w:rsidRPr="0045024E">
              <w:t>false</w:t>
            </w:r>
            <w:r>
              <w:t>"</w:t>
            </w:r>
          </w:p>
        </w:tc>
        <w:tc>
          <w:tcPr>
            <w:tcW w:w="8529" w:type="dxa"/>
            <w:shd w:val="clear" w:color="auto" w:fill="auto"/>
          </w:tcPr>
          <w:p w14:paraId="36CFE3BC"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7A07E124" w14:textId="77777777" w:rsidR="00FB3A4A" w:rsidRDefault="00FB3A4A" w:rsidP="00C367E9"/>
    <w:p w14:paraId="5246A94C" w14:textId="77777777" w:rsidR="00C367E9" w:rsidRPr="0045024E" w:rsidRDefault="00C367E9" w:rsidP="00C367E9">
      <w:pPr>
        <w:pStyle w:val="Heading4"/>
      </w:pPr>
      <w:bookmarkStart w:id="2246" w:name="_CR9_3_2_8"/>
      <w:bookmarkStart w:id="2247" w:name="_Toc20212427"/>
      <w:bookmarkStart w:id="2248" w:name="_Toc27731782"/>
      <w:bookmarkStart w:id="2249" w:name="_Toc36127560"/>
      <w:bookmarkStart w:id="2250" w:name="_Toc45214666"/>
      <w:bookmarkStart w:id="2251" w:name="_Toc51937805"/>
      <w:bookmarkStart w:id="2252" w:name="_Toc51938114"/>
      <w:bookmarkStart w:id="2253" w:name="_Toc92291301"/>
      <w:bookmarkStart w:id="2254" w:name="_Toc162964851"/>
      <w:bookmarkEnd w:id="2246"/>
      <w:r>
        <w:t>9.3</w:t>
      </w:r>
      <w:r w:rsidRPr="0045024E">
        <w:t>.2.8</w:t>
      </w:r>
      <w:r w:rsidRPr="0045024E">
        <w:tab/>
        <w:t>Naming Conventions</w:t>
      </w:r>
      <w:bookmarkEnd w:id="2247"/>
      <w:bookmarkEnd w:id="2248"/>
      <w:bookmarkEnd w:id="2249"/>
      <w:bookmarkEnd w:id="2250"/>
      <w:bookmarkEnd w:id="2251"/>
      <w:bookmarkEnd w:id="2252"/>
      <w:bookmarkEnd w:id="2253"/>
      <w:bookmarkEnd w:id="2254"/>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255" w:name="_CR9_3_2_9"/>
      <w:bookmarkStart w:id="2256" w:name="_Toc20212428"/>
      <w:bookmarkStart w:id="2257" w:name="_Toc27731783"/>
      <w:bookmarkStart w:id="2258" w:name="_Toc36127561"/>
      <w:bookmarkStart w:id="2259" w:name="_Toc45214667"/>
      <w:bookmarkStart w:id="2260" w:name="_Toc51937806"/>
      <w:bookmarkStart w:id="2261" w:name="_Toc51938115"/>
      <w:bookmarkStart w:id="2262" w:name="_Toc92291302"/>
      <w:bookmarkStart w:id="2263" w:name="_Toc162964852"/>
      <w:bookmarkEnd w:id="2255"/>
      <w:r>
        <w:t>9.3</w:t>
      </w:r>
      <w:r w:rsidRPr="0045024E">
        <w:t>.2.9</w:t>
      </w:r>
      <w:r w:rsidRPr="0045024E">
        <w:tab/>
        <w:t>Global documents</w:t>
      </w:r>
      <w:bookmarkEnd w:id="2256"/>
      <w:bookmarkEnd w:id="2257"/>
      <w:bookmarkEnd w:id="2258"/>
      <w:bookmarkEnd w:id="2259"/>
      <w:bookmarkEnd w:id="2260"/>
      <w:bookmarkEnd w:id="2261"/>
      <w:bookmarkEnd w:id="2262"/>
      <w:bookmarkEnd w:id="2263"/>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264" w:name="_CR9_3_2_10"/>
      <w:bookmarkStart w:id="2265" w:name="_Toc20212429"/>
      <w:bookmarkStart w:id="2266" w:name="_Toc27731784"/>
      <w:bookmarkStart w:id="2267" w:name="_Toc36127562"/>
      <w:bookmarkStart w:id="2268" w:name="_Toc45214668"/>
      <w:bookmarkStart w:id="2269" w:name="_Toc51937807"/>
      <w:bookmarkStart w:id="2270" w:name="_Toc51938116"/>
      <w:bookmarkStart w:id="2271" w:name="_Toc92291303"/>
      <w:bookmarkStart w:id="2272" w:name="_Toc162964853"/>
      <w:bookmarkEnd w:id="2264"/>
      <w:r>
        <w:lastRenderedPageBreak/>
        <w:t>9.3</w:t>
      </w:r>
      <w:r w:rsidRPr="0045024E">
        <w:t>.2.10</w:t>
      </w:r>
      <w:r w:rsidRPr="0045024E">
        <w:tab/>
        <w:t>Resource interdependencies</w:t>
      </w:r>
      <w:bookmarkEnd w:id="2265"/>
      <w:bookmarkEnd w:id="2266"/>
      <w:bookmarkEnd w:id="2267"/>
      <w:bookmarkEnd w:id="2268"/>
      <w:bookmarkEnd w:id="2269"/>
      <w:bookmarkEnd w:id="2270"/>
      <w:bookmarkEnd w:id="2271"/>
      <w:bookmarkEnd w:id="2272"/>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273" w:name="_CR9_3_2_11"/>
      <w:bookmarkStart w:id="2274" w:name="_Toc20212430"/>
      <w:bookmarkStart w:id="2275" w:name="_Toc27731785"/>
      <w:bookmarkStart w:id="2276" w:name="_Toc36127563"/>
      <w:bookmarkStart w:id="2277" w:name="_Toc45214669"/>
      <w:bookmarkStart w:id="2278" w:name="_Toc51937808"/>
      <w:bookmarkStart w:id="2279" w:name="_Toc51938117"/>
      <w:bookmarkStart w:id="2280" w:name="_Toc92291304"/>
      <w:bookmarkStart w:id="2281" w:name="_Toc162964854"/>
      <w:bookmarkEnd w:id="2273"/>
      <w:r>
        <w:t>9.3</w:t>
      </w:r>
      <w:r w:rsidRPr="0045024E">
        <w:t>.2.11</w:t>
      </w:r>
      <w:r w:rsidRPr="0045024E">
        <w:tab/>
      </w:r>
      <w:r>
        <w:t>Access Permissions</w:t>
      </w:r>
      <w:r w:rsidRPr="0045024E">
        <w:t xml:space="preserve"> Policies</w:t>
      </w:r>
      <w:bookmarkEnd w:id="2274"/>
      <w:bookmarkEnd w:id="2275"/>
      <w:bookmarkEnd w:id="2276"/>
      <w:bookmarkEnd w:id="2277"/>
      <w:bookmarkEnd w:id="2278"/>
      <w:bookmarkEnd w:id="2279"/>
      <w:bookmarkEnd w:id="2280"/>
      <w:bookmarkEnd w:id="2281"/>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282" w:name="_CR9_3_2_12"/>
      <w:bookmarkStart w:id="2283" w:name="_Toc20212431"/>
      <w:bookmarkStart w:id="2284" w:name="_Toc27731786"/>
      <w:bookmarkStart w:id="2285" w:name="_Toc36127564"/>
      <w:bookmarkStart w:id="2286" w:name="_Toc45214670"/>
      <w:bookmarkStart w:id="2287" w:name="_Toc51937809"/>
      <w:bookmarkStart w:id="2288" w:name="_Toc51938118"/>
      <w:bookmarkStart w:id="2289" w:name="_Toc92291305"/>
      <w:bookmarkStart w:id="2290" w:name="_Toc162964855"/>
      <w:bookmarkEnd w:id="2282"/>
      <w:r>
        <w:t>9.3</w:t>
      </w:r>
      <w:r w:rsidRPr="0045024E">
        <w:t>.2.12</w:t>
      </w:r>
      <w:r w:rsidRPr="0045024E">
        <w:tab/>
        <w:t>Subscription to Changes</w:t>
      </w:r>
      <w:bookmarkEnd w:id="2283"/>
      <w:bookmarkEnd w:id="2284"/>
      <w:bookmarkEnd w:id="2285"/>
      <w:bookmarkEnd w:id="2286"/>
      <w:bookmarkEnd w:id="2287"/>
      <w:bookmarkEnd w:id="2288"/>
      <w:bookmarkEnd w:id="2289"/>
      <w:bookmarkEnd w:id="2290"/>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2291" w:name="_CR9_4"/>
      <w:bookmarkStart w:id="2292" w:name="_Toc20212432"/>
      <w:bookmarkStart w:id="2293" w:name="_Toc27731787"/>
      <w:bookmarkStart w:id="2294" w:name="_Toc36127565"/>
      <w:bookmarkStart w:id="2295" w:name="_Toc45214671"/>
      <w:bookmarkStart w:id="2296" w:name="_Toc51937810"/>
      <w:bookmarkStart w:id="2297" w:name="_Toc51938119"/>
      <w:bookmarkStart w:id="2298" w:name="_Toc92291306"/>
      <w:bookmarkStart w:id="2299" w:name="_Toc162964856"/>
      <w:bookmarkEnd w:id="2291"/>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292"/>
      <w:bookmarkEnd w:id="2293"/>
      <w:bookmarkEnd w:id="2294"/>
      <w:bookmarkEnd w:id="2295"/>
      <w:bookmarkEnd w:id="2296"/>
      <w:bookmarkEnd w:id="2297"/>
      <w:bookmarkEnd w:id="2298"/>
      <w:bookmarkEnd w:id="2299"/>
    </w:p>
    <w:p w14:paraId="48E0D09C" w14:textId="77777777" w:rsidR="00C367E9" w:rsidRPr="00986001" w:rsidRDefault="00C367E9" w:rsidP="00C367E9">
      <w:pPr>
        <w:pStyle w:val="Heading3"/>
      </w:pPr>
      <w:bookmarkStart w:id="2300" w:name="_CR9_4_1"/>
      <w:bookmarkStart w:id="2301" w:name="_Toc20212433"/>
      <w:bookmarkStart w:id="2302" w:name="_Toc27731788"/>
      <w:bookmarkStart w:id="2303" w:name="_Toc36127566"/>
      <w:bookmarkStart w:id="2304" w:name="_Toc45214672"/>
      <w:bookmarkStart w:id="2305" w:name="_Toc51937811"/>
      <w:bookmarkStart w:id="2306" w:name="_Toc51938120"/>
      <w:bookmarkStart w:id="2307" w:name="_Toc92291307"/>
      <w:bookmarkStart w:id="2308" w:name="_Toc162964857"/>
      <w:bookmarkEnd w:id="2300"/>
      <w:r>
        <w:t>9.4.1</w:t>
      </w:r>
      <w:r>
        <w:tab/>
        <w:t>General</w:t>
      </w:r>
      <w:bookmarkEnd w:id="2301"/>
      <w:bookmarkEnd w:id="2302"/>
      <w:bookmarkEnd w:id="2303"/>
      <w:bookmarkEnd w:id="2304"/>
      <w:bookmarkEnd w:id="2305"/>
      <w:bookmarkEnd w:id="2306"/>
      <w:bookmarkEnd w:id="2307"/>
      <w:bookmarkEnd w:id="2308"/>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309" w:name="_CR9_4_2"/>
      <w:bookmarkStart w:id="2310" w:name="_Toc20212434"/>
      <w:bookmarkStart w:id="2311" w:name="_Toc27731789"/>
      <w:bookmarkStart w:id="2312" w:name="_Toc36127567"/>
      <w:bookmarkStart w:id="2313" w:name="_Toc45214673"/>
      <w:bookmarkStart w:id="2314" w:name="_Toc51937812"/>
      <w:bookmarkStart w:id="2315" w:name="_Toc51938121"/>
      <w:bookmarkStart w:id="2316" w:name="_Toc92291308"/>
      <w:bookmarkStart w:id="2317" w:name="_Toc162964858"/>
      <w:bookmarkEnd w:id="2309"/>
      <w:r>
        <w:t>9.4.2</w:t>
      </w:r>
      <w:r>
        <w:tab/>
        <w:t>C</w:t>
      </w:r>
      <w:r w:rsidRPr="00986001">
        <w:t>oding</w:t>
      </w:r>
      <w:bookmarkEnd w:id="2310"/>
      <w:bookmarkEnd w:id="2311"/>
      <w:bookmarkEnd w:id="2312"/>
      <w:bookmarkEnd w:id="2313"/>
      <w:bookmarkEnd w:id="2314"/>
      <w:bookmarkEnd w:id="2315"/>
      <w:bookmarkEnd w:id="2316"/>
      <w:bookmarkEnd w:id="2317"/>
    </w:p>
    <w:p w14:paraId="0CAAEB41" w14:textId="77777777" w:rsidR="00C367E9" w:rsidRPr="0019247C" w:rsidRDefault="00C367E9" w:rsidP="00C367E9">
      <w:pPr>
        <w:pStyle w:val="Heading4"/>
      </w:pPr>
      <w:bookmarkStart w:id="2318" w:name="_CR9_4_2_1"/>
      <w:bookmarkStart w:id="2319" w:name="_Toc20212435"/>
      <w:bookmarkStart w:id="2320" w:name="_Toc27731790"/>
      <w:bookmarkStart w:id="2321" w:name="_Toc36127568"/>
      <w:bookmarkStart w:id="2322" w:name="_Toc45214674"/>
      <w:bookmarkStart w:id="2323" w:name="_Toc51937813"/>
      <w:bookmarkStart w:id="2324" w:name="_Toc51938122"/>
      <w:bookmarkStart w:id="2325" w:name="_Toc92291309"/>
      <w:bookmarkStart w:id="2326" w:name="_Toc162964859"/>
      <w:bookmarkEnd w:id="2318"/>
      <w:r>
        <w:t>9.4.2.1</w:t>
      </w:r>
      <w:r>
        <w:tab/>
        <w:t>Structure</w:t>
      </w:r>
      <w:bookmarkEnd w:id="2319"/>
      <w:bookmarkEnd w:id="2320"/>
      <w:bookmarkEnd w:id="2321"/>
      <w:bookmarkEnd w:id="2322"/>
      <w:bookmarkEnd w:id="2323"/>
      <w:bookmarkEnd w:id="2324"/>
      <w:bookmarkEnd w:id="2325"/>
      <w:bookmarkEnd w:id="2326"/>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lastRenderedPageBreak/>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0A0504ED" w:rsidR="00C367E9" w:rsidRDefault="00C367E9" w:rsidP="00C367E9">
      <w:pPr>
        <w:pStyle w:val="B4"/>
      </w:pPr>
      <w:r>
        <w:t>E)</w:t>
      </w:r>
      <w:r>
        <w:tab/>
      </w:r>
      <w:r>
        <w:rPr>
          <w:lang w:val="en-US"/>
        </w:rPr>
        <w:t>a &lt;functional-alias-priority&gt; element</w:t>
      </w:r>
      <w:r w:rsidR="00FE757E">
        <w:rPr>
          <w:lang w:val="en-US"/>
        </w:rPr>
        <w:t>;</w:t>
      </w:r>
    </w:p>
    <w:p w14:paraId="03104EFA" w14:textId="7D9ABE01" w:rsidR="00C367E9" w:rsidRDefault="00C367E9" w:rsidP="00C367E9">
      <w:pPr>
        <w:pStyle w:val="B2"/>
        <w:rPr>
          <w:lang w:val="en-US"/>
        </w:rPr>
      </w:pPr>
      <w:r>
        <w:rPr>
          <w:lang w:val="en-US"/>
        </w:rPr>
        <w:t>b)</w:t>
      </w:r>
      <w:r>
        <w:rPr>
          <w:lang w:val="en-US"/>
        </w:rPr>
        <w:tab/>
        <w:t>a &lt;max-simultaneous-authorizations&gt; element</w:t>
      </w:r>
      <w:r w:rsidR="00FE757E">
        <w:rPr>
          <w:lang w:val="en-US"/>
        </w:rPr>
        <w:t>; and</w:t>
      </w:r>
    </w:p>
    <w:p w14:paraId="295F7971" w14:textId="77777777" w:rsidR="00FE757E" w:rsidRDefault="00FE757E" w:rsidP="00FE757E">
      <w:pPr>
        <w:pStyle w:val="B2"/>
        <w:rPr>
          <w:lang w:val="en-US"/>
        </w:rPr>
      </w:pPr>
      <w:r>
        <w:rPr>
          <w:lang w:val="en-US"/>
        </w:rPr>
        <w:t>c)</w:t>
      </w:r>
      <w:r>
        <w:rPr>
          <w:lang w:val="en-US"/>
        </w:rPr>
        <w:tab/>
        <w:t>may contain a &lt;adhoc-group-call&gt; element containing:</w:t>
      </w:r>
    </w:p>
    <w:p w14:paraId="4EC2A58A" w14:textId="77777777" w:rsidR="00FE757E" w:rsidRDefault="00FE757E" w:rsidP="00FE757E">
      <w:pPr>
        <w:pStyle w:val="B3"/>
        <w:rPr>
          <w:lang w:val="en-US"/>
        </w:rPr>
      </w:pPr>
      <w:r>
        <w:rPr>
          <w:lang w:val="en-US"/>
        </w:rPr>
        <w:t>i)</w:t>
      </w:r>
      <w:r>
        <w:rPr>
          <w:lang w:val="en-US"/>
        </w:rPr>
        <w:tab/>
        <w:t xml:space="preserve">an &lt;allow-adhoc-group-call-support&gt; element; </w:t>
      </w:r>
    </w:p>
    <w:p w14:paraId="1C556F89" w14:textId="77777777" w:rsidR="00FE757E" w:rsidRDefault="00FE757E" w:rsidP="00FE757E">
      <w:pPr>
        <w:pStyle w:val="B3"/>
        <w:rPr>
          <w:lang w:val="en-US"/>
        </w:rPr>
      </w:pPr>
      <w:r>
        <w:rPr>
          <w:lang w:val="en-US"/>
        </w:rPr>
        <w:t>ii)</w:t>
      </w:r>
      <w:r>
        <w:rPr>
          <w:lang w:val="en-US"/>
        </w:rPr>
        <w:tab/>
        <w:t xml:space="preserve">a &lt;max-no-participants&gt; element; </w:t>
      </w:r>
    </w:p>
    <w:p w14:paraId="14A48A6D" w14:textId="77777777" w:rsidR="00FE757E" w:rsidRDefault="00FE757E" w:rsidP="00FE757E">
      <w:pPr>
        <w:pStyle w:val="B3"/>
        <w:rPr>
          <w:lang w:val="en-US"/>
        </w:rPr>
      </w:pPr>
      <w:r>
        <w:rPr>
          <w:lang w:val="en-US"/>
        </w:rPr>
        <w:t>iii)</w:t>
      </w:r>
      <w:r>
        <w:rPr>
          <w:lang w:val="en-US"/>
        </w:rPr>
        <w:tab/>
        <w:t xml:space="preserve">a &lt;hang-time&gt; element; and </w:t>
      </w:r>
    </w:p>
    <w:p w14:paraId="049B01FE" w14:textId="46A58BE0" w:rsidR="00FE757E" w:rsidRDefault="00FE757E" w:rsidP="00E177B7">
      <w:pPr>
        <w:pStyle w:val="B3"/>
        <w:rPr>
          <w:lang w:val="en-US"/>
        </w:rPr>
      </w:pPr>
      <w:r>
        <w:rPr>
          <w:lang w:val="en-US"/>
        </w:rPr>
        <w:t>iv)</w:t>
      </w:r>
      <w:r>
        <w:rPr>
          <w:lang w:val="en-US"/>
        </w:rPr>
        <w:tab/>
        <w:t>a &lt;max-duration-of-call&gt;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lastRenderedPageBreak/>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1D08832D"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6A9D29F0" w:rsidR="00C367E9"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r w:rsidR="00484B01">
        <w:rPr>
          <w:lang w:val="en-US"/>
        </w:rPr>
        <w:t>; and</w:t>
      </w:r>
    </w:p>
    <w:p w14:paraId="770A79E7" w14:textId="77777777" w:rsidR="0097722F" w:rsidRDefault="0097722F" w:rsidP="0097722F">
      <w:pPr>
        <w:pStyle w:val="B1"/>
        <w:rPr>
          <w:lang w:val="en-US"/>
        </w:rPr>
      </w:pPr>
      <w:r>
        <w:rPr>
          <w:lang w:val="en-US"/>
        </w:rPr>
        <w:t>3)</w:t>
      </w:r>
      <w:r>
        <w:rPr>
          <w:lang w:val="en-US"/>
        </w:rPr>
        <w:tab/>
        <w:t>may contain a &lt;default-pqi&gt; element containing:</w:t>
      </w:r>
    </w:p>
    <w:p w14:paraId="67F38003" w14:textId="77777777" w:rsidR="0097722F" w:rsidRPr="00EC43E6" w:rsidRDefault="0097722F" w:rsidP="0097722F">
      <w:pPr>
        <w:pStyle w:val="B2"/>
        <w:rPr>
          <w:lang w:val="en-US"/>
        </w:rPr>
      </w:pPr>
      <w:r>
        <w:rPr>
          <w:lang w:val="en-US"/>
        </w:rPr>
        <w:t>a)</w:t>
      </w:r>
      <w:r>
        <w:rPr>
          <w:lang w:val="en-US"/>
        </w:rPr>
        <w:tab/>
        <w:t>an &lt;mcvideo</w:t>
      </w:r>
      <w:r w:rsidRPr="00EC43E6">
        <w:rPr>
          <w:lang w:val="en-US"/>
        </w:rPr>
        <w:t>-private-call-signalling</w:t>
      </w:r>
      <w:r>
        <w:rPr>
          <w:lang w:val="en-US"/>
        </w:rPr>
        <w:t>&gt; element;</w:t>
      </w:r>
    </w:p>
    <w:p w14:paraId="0382DEEA" w14:textId="77777777" w:rsidR="0097722F" w:rsidRPr="00EC43E6" w:rsidRDefault="0097722F" w:rsidP="0097722F">
      <w:pPr>
        <w:pStyle w:val="B2"/>
        <w:rPr>
          <w:lang w:val="en-US"/>
        </w:rPr>
      </w:pPr>
      <w:r>
        <w:rPr>
          <w:lang w:val="en-US"/>
        </w:rPr>
        <w:t>b)</w:t>
      </w:r>
      <w:r>
        <w:rPr>
          <w:lang w:val="en-US"/>
        </w:rPr>
        <w:tab/>
        <w:t>an &lt;mcvideo</w:t>
      </w:r>
      <w:r w:rsidRPr="00EC43E6">
        <w:rPr>
          <w:lang w:val="en-US"/>
        </w:rPr>
        <w:t>-private-call-media</w:t>
      </w:r>
      <w:r>
        <w:rPr>
          <w:lang w:val="en-US"/>
        </w:rPr>
        <w:t>&gt; element;</w:t>
      </w:r>
    </w:p>
    <w:p w14:paraId="4EAE7918" w14:textId="77777777" w:rsidR="0097722F" w:rsidRPr="00EC43E6" w:rsidRDefault="0097722F" w:rsidP="0097722F">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3835A762" w14:textId="41FDA89E" w:rsidR="0097722F" w:rsidRPr="00EC43E6" w:rsidRDefault="0097722F" w:rsidP="0097722F">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0DBE4BF9" w14:textId="77777777" w:rsidR="00C367E9" w:rsidRDefault="00C367E9" w:rsidP="00C367E9">
      <w:pPr>
        <w:pStyle w:val="Heading4"/>
      </w:pPr>
      <w:bookmarkStart w:id="2327" w:name="_CR9_4_2_2"/>
      <w:bookmarkStart w:id="2328" w:name="_Toc20212436"/>
      <w:bookmarkStart w:id="2329" w:name="_Toc27731791"/>
      <w:bookmarkStart w:id="2330" w:name="_Toc36127569"/>
      <w:bookmarkStart w:id="2331" w:name="_Toc45214675"/>
      <w:bookmarkStart w:id="2332" w:name="_Toc51937814"/>
      <w:bookmarkStart w:id="2333" w:name="_Toc51938123"/>
      <w:bookmarkStart w:id="2334" w:name="_Toc92291310"/>
      <w:bookmarkStart w:id="2335" w:name="_Toc162964860"/>
      <w:bookmarkEnd w:id="2327"/>
      <w:r>
        <w:t>9.4.2.2</w:t>
      </w:r>
      <w:r w:rsidRPr="00016A64">
        <w:tab/>
      </w:r>
      <w:r>
        <w:t>Application Unique ID</w:t>
      </w:r>
      <w:bookmarkEnd w:id="2328"/>
      <w:bookmarkEnd w:id="2329"/>
      <w:bookmarkEnd w:id="2330"/>
      <w:bookmarkEnd w:id="2331"/>
      <w:bookmarkEnd w:id="2332"/>
      <w:bookmarkEnd w:id="2333"/>
      <w:bookmarkEnd w:id="2334"/>
      <w:bookmarkEnd w:id="2335"/>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336" w:name="_CR9_4_2_3"/>
      <w:bookmarkStart w:id="2337" w:name="_Toc20212437"/>
      <w:bookmarkStart w:id="2338" w:name="_Toc27731792"/>
      <w:bookmarkStart w:id="2339" w:name="_Toc36127570"/>
      <w:bookmarkStart w:id="2340" w:name="_Toc45214676"/>
      <w:bookmarkStart w:id="2341" w:name="_Toc51937815"/>
      <w:bookmarkStart w:id="2342" w:name="_Toc51938124"/>
      <w:bookmarkStart w:id="2343" w:name="_Toc92291311"/>
      <w:bookmarkStart w:id="2344" w:name="_Toc162964861"/>
      <w:bookmarkEnd w:id="2336"/>
      <w:r>
        <w:t>9.4</w:t>
      </w:r>
      <w:r w:rsidRPr="00345011">
        <w:t>.2.</w:t>
      </w:r>
      <w:r>
        <w:t>3</w:t>
      </w:r>
      <w:r w:rsidRPr="00345011">
        <w:tab/>
      </w:r>
      <w:r>
        <w:t>XML Schema</w:t>
      </w:r>
      <w:bookmarkEnd w:id="2337"/>
      <w:bookmarkEnd w:id="2338"/>
      <w:bookmarkEnd w:id="2339"/>
      <w:bookmarkEnd w:id="2340"/>
      <w:bookmarkEnd w:id="2341"/>
      <w:bookmarkEnd w:id="2342"/>
      <w:bookmarkEnd w:id="2343"/>
      <w:bookmarkEnd w:id="2344"/>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lastRenderedPageBreak/>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023C88CD" w14:textId="50973C94" w:rsidR="00DB5584" w:rsidRDefault="00DB5584" w:rsidP="00C367E9">
      <w:pPr>
        <w:pStyle w:val="PL"/>
      </w:pPr>
      <w:r>
        <w:t xml:space="preserve">      &lt;xs:element name="default-pqi" type="mcvideosc:default-pqiType"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4D0EFAC" w14:textId="77777777" w:rsidR="00C04F0B" w:rsidRDefault="00C04F0B" w:rsidP="00C367E9">
      <w:pPr>
        <w:pStyle w:val="PL"/>
      </w:pPr>
    </w:p>
    <w:p w14:paraId="49D9A609" w14:textId="77777777" w:rsidR="00C04F0B" w:rsidRDefault="00C04F0B" w:rsidP="00C04F0B">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3DC38CB9" w14:textId="77777777" w:rsidR="00C04F0B" w:rsidRDefault="00C04F0B" w:rsidP="00C04F0B">
      <w:pPr>
        <w:pStyle w:val="PL"/>
        <w:ind w:firstLine="195"/>
      </w:pPr>
    </w:p>
    <w:p w14:paraId="11FA6CCD" w14:textId="77777777" w:rsidR="00C04F0B" w:rsidRDefault="00C04F0B" w:rsidP="00C04F0B">
      <w:pPr>
        <w:pStyle w:val="PL"/>
      </w:pPr>
      <w:r>
        <w:t xml:space="preserve">  &lt;xs:element name="adhoc-group-call" type="mcvideosc:adhoc-group-callType" minOccurs="0"/&gt;</w:t>
      </w:r>
    </w:p>
    <w:p w14:paraId="4F2CB4E9" w14:textId="77777777" w:rsidR="00C04F0B" w:rsidRDefault="00C04F0B" w:rsidP="00C04F0B">
      <w:pPr>
        <w:pStyle w:val="PL"/>
      </w:pPr>
      <w:r>
        <w:t xml:space="preserve">  &lt;xs:complexType name="adhoc-group-callType"&gt;</w:t>
      </w:r>
    </w:p>
    <w:p w14:paraId="01253094" w14:textId="77777777" w:rsidR="00C04F0B" w:rsidRDefault="00C04F0B" w:rsidP="00C04F0B">
      <w:pPr>
        <w:pStyle w:val="PL"/>
      </w:pPr>
      <w:r>
        <w:t xml:space="preserve">    &lt;xs:sequence&gt;</w:t>
      </w:r>
    </w:p>
    <w:p w14:paraId="0AC560C1" w14:textId="77777777" w:rsidR="00C04F0B" w:rsidRDefault="00C04F0B" w:rsidP="00C04F0B">
      <w:pPr>
        <w:pStyle w:val="PL"/>
      </w:pPr>
      <w:r>
        <w:t xml:space="preserve">      &lt;xs:element name="</w:t>
      </w:r>
      <w:r w:rsidRPr="00CE10F6">
        <w:t>allow-adhoc-group-call</w:t>
      </w:r>
      <w:r>
        <w:t>-support" type="xs:boolean"/&gt;</w:t>
      </w:r>
    </w:p>
    <w:p w14:paraId="511D8E6D" w14:textId="77777777" w:rsidR="00C04F0B" w:rsidRDefault="00C04F0B" w:rsidP="00C04F0B">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75EDC76B" w14:textId="77777777" w:rsidR="00C04F0B" w:rsidRDefault="00C04F0B" w:rsidP="00C04F0B">
      <w:pPr>
        <w:pStyle w:val="PL"/>
      </w:pPr>
      <w:r>
        <w:t xml:space="preserve">      &lt;xs:element name="hang-time" type="xs:duration" minOccurs="0"/&gt;</w:t>
      </w:r>
    </w:p>
    <w:p w14:paraId="3E0857E5" w14:textId="77777777" w:rsidR="00C04F0B" w:rsidRDefault="00C04F0B" w:rsidP="00C04F0B">
      <w:pPr>
        <w:pStyle w:val="PL"/>
      </w:pPr>
      <w:r>
        <w:t xml:space="preserve">      &lt;xs:element name="max-duration-of-call" type="xs:duration" minOccurs="0"/&gt;</w:t>
      </w:r>
    </w:p>
    <w:p w14:paraId="6120C820" w14:textId="77777777" w:rsidR="00C04F0B" w:rsidRPr="00DC50C1" w:rsidRDefault="00C04F0B" w:rsidP="00C04F0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mcvideo</w:t>
      </w:r>
      <w:r>
        <w:rPr>
          <w:lang w:val="en-US"/>
        </w:rPr>
        <w:t>sc:</w:t>
      </w:r>
      <w:r w:rsidRPr="00336D95">
        <w:rPr>
          <w:lang w:val="en-US"/>
        </w:rPr>
        <w:t>anyExtType" minOccurs="0</w:t>
      </w:r>
      <w:r w:rsidRPr="00F86315">
        <w:rPr>
          <w:lang w:val="en-US"/>
        </w:rPr>
        <w:t>"/&gt;</w:t>
      </w:r>
    </w:p>
    <w:p w14:paraId="41AA6EF5" w14:textId="77777777" w:rsidR="00C04F0B" w:rsidRDefault="00C04F0B" w:rsidP="00C04F0B">
      <w:pPr>
        <w:pStyle w:val="PL"/>
      </w:pPr>
      <w:r>
        <w:t xml:space="preserve">      &lt;xs:any namespace="##other" processContents="lax" minOccurs="0" maxOccurs="unbounded"/&gt;</w:t>
      </w:r>
    </w:p>
    <w:p w14:paraId="426F8618" w14:textId="77777777" w:rsidR="00C04F0B" w:rsidRDefault="00C04F0B" w:rsidP="00C04F0B">
      <w:pPr>
        <w:pStyle w:val="PL"/>
      </w:pPr>
      <w:r>
        <w:t xml:space="preserve">    &lt;/xs:sequence&gt;</w:t>
      </w:r>
    </w:p>
    <w:p w14:paraId="4B781F6F" w14:textId="77777777" w:rsidR="00C04F0B" w:rsidRDefault="00C04F0B" w:rsidP="00C04F0B">
      <w:pPr>
        <w:pStyle w:val="PL"/>
      </w:pPr>
      <w:r>
        <w:t xml:space="preserve">    &lt;xs:anyAttribute namespace="##any" processContents="lax"/&gt;</w:t>
      </w:r>
    </w:p>
    <w:p w14:paraId="1A588F45" w14:textId="7BA90E8F" w:rsidR="00C04F0B" w:rsidRDefault="00C04F0B" w:rsidP="00C367E9">
      <w:pPr>
        <w:pStyle w:val="PL"/>
      </w:pPr>
      <w:r>
        <w:t xml:space="preserve">   &lt;/xs:complexType&gt;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lastRenderedPageBreak/>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Default="00C367E9" w:rsidP="00C367E9">
      <w:pPr>
        <w:pStyle w:val="PL"/>
        <w:rPr>
          <w:lang w:val="en-US"/>
        </w:rPr>
      </w:pPr>
      <w:r w:rsidRPr="00163DC2">
        <w:rPr>
          <w:lang w:val="en-US"/>
        </w:rPr>
        <w:t xml:space="preserve">  &lt;/xs:simpleType&gt;</w:t>
      </w:r>
    </w:p>
    <w:p w14:paraId="5452E83D" w14:textId="77777777" w:rsidR="00F406C8" w:rsidRDefault="00F406C8" w:rsidP="00C367E9">
      <w:pPr>
        <w:pStyle w:val="PL"/>
        <w:rPr>
          <w:lang w:val="en-US"/>
        </w:rPr>
      </w:pPr>
    </w:p>
    <w:p w14:paraId="493BF865" w14:textId="77777777" w:rsidR="00F406C8" w:rsidRDefault="00F406C8" w:rsidP="00F406C8">
      <w:pPr>
        <w:pStyle w:val="PL"/>
      </w:pPr>
      <w:r>
        <w:t xml:space="preserve">  &lt;xs:complexType name="default-pqiType"&gt;</w:t>
      </w:r>
    </w:p>
    <w:p w14:paraId="1CB5271D" w14:textId="77777777" w:rsidR="00F406C8" w:rsidRDefault="00F406C8" w:rsidP="00F406C8">
      <w:pPr>
        <w:pStyle w:val="PL"/>
      </w:pPr>
      <w:r>
        <w:t xml:space="preserve">    &lt;xs:sequence&gt;</w:t>
      </w:r>
    </w:p>
    <w:p w14:paraId="6CAA5701" w14:textId="77777777" w:rsidR="00F406C8" w:rsidRDefault="00F406C8" w:rsidP="00F406C8">
      <w:pPr>
        <w:pStyle w:val="PL"/>
      </w:pPr>
      <w:r>
        <w:t xml:space="preserve">      &lt;xs:element name="mcvideo-private-call-signalling" type="xs:unsignedShort" minOccurs="0"/&gt;</w:t>
      </w:r>
    </w:p>
    <w:p w14:paraId="5DD8A88A" w14:textId="77777777" w:rsidR="00F406C8" w:rsidRDefault="00F406C8" w:rsidP="00F406C8">
      <w:pPr>
        <w:pStyle w:val="PL"/>
      </w:pPr>
      <w:r>
        <w:t xml:space="preserve">      &lt;xs:element name="mcvideo-private-call-media" type="xs:unsignedShort" minOccurs="0"/&gt;</w:t>
      </w:r>
    </w:p>
    <w:p w14:paraId="5BC6949E" w14:textId="77777777" w:rsidR="00F406C8" w:rsidRDefault="00F406C8" w:rsidP="00F406C8">
      <w:pPr>
        <w:pStyle w:val="PL"/>
      </w:pPr>
      <w:r>
        <w:lastRenderedPageBreak/>
        <w:t xml:space="preserve">      &lt;xs:element name="mcvideo-emergency-private-call-signalling" type="xs:unsignedShort" minOccurs="0"/&gt;</w:t>
      </w:r>
    </w:p>
    <w:p w14:paraId="6C404D1C" w14:textId="77777777" w:rsidR="00F406C8" w:rsidRDefault="00F406C8" w:rsidP="00F406C8">
      <w:pPr>
        <w:pStyle w:val="PL"/>
      </w:pPr>
      <w:r>
        <w:t xml:space="preserve">      &lt;xs:element name="mcvideo-emergency-private-call-media" type="xs:unsignedShort" minOccurs="0"/&gt;</w:t>
      </w:r>
    </w:p>
    <w:p w14:paraId="79DB1198" w14:textId="77777777" w:rsidR="00F406C8" w:rsidRPr="00DC50C1" w:rsidRDefault="00F406C8" w:rsidP="00F406C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43F001C" w14:textId="77777777" w:rsidR="00F406C8" w:rsidRDefault="00F406C8" w:rsidP="00F406C8">
      <w:pPr>
        <w:pStyle w:val="PL"/>
      </w:pPr>
      <w:r>
        <w:t xml:space="preserve">      &lt;xs:any namespace="##other" processContents="lax" minOccurs="0" maxOccurs="unbounded"/&gt;</w:t>
      </w:r>
    </w:p>
    <w:p w14:paraId="5FF410CE" w14:textId="77777777" w:rsidR="00F406C8" w:rsidRDefault="00F406C8" w:rsidP="00F406C8">
      <w:pPr>
        <w:pStyle w:val="PL"/>
      </w:pPr>
      <w:r>
        <w:t xml:space="preserve">    &lt;/xs:sequence&gt;</w:t>
      </w:r>
    </w:p>
    <w:p w14:paraId="3135987C" w14:textId="77777777" w:rsidR="00F406C8" w:rsidRDefault="00F406C8" w:rsidP="00F406C8">
      <w:pPr>
        <w:pStyle w:val="PL"/>
      </w:pPr>
      <w:r>
        <w:t xml:space="preserve">    &lt;xs:anyAttribute namespace="##any" processContents="lax"/&gt;</w:t>
      </w:r>
    </w:p>
    <w:p w14:paraId="25391DB0" w14:textId="47F171A6" w:rsidR="00F406C8" w:rsidRPr="00F406C8" w:rsidRDefault="00F406C8" w:rsidP="00C367E9">
      <w:pPr>
        <w:pStyle w:val="PL"/>
      </w:pPr>
      <w:r>
        <w:t xml:space="preserve">  &lt;/xs:complexType&gt;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2345" w:name="_CR9_4_2_4"/>
      <w:bookmarkStart w:id="2346" w:name="_Toc20212438"/>
      <w:bookmarkStart w:id="2347" w:name="_Toc27731793"/>
      <w:bookmarkStart w:id="2348" w:name="_Toc36127571"/>
      <w:bookmarkStart w:id="2349" w:name="_Toc45214677"/>
      <w:bookmarkStart w:id="2350" w:name="_Toc51937816"/>
      <w:bookmarkStart w:id="2351" w:name="_Toc51938125"/>
      <w:bookmarkStart w:id="2352" w:name="_Toc92291312"/>
      <w:bookmarkStart w:id="2353" w:name="_Toc162964862"/>
      <w:bookmarkEnd w:id="2345"/>
      <w:r>
        <w:t>9.4.2.4</w:t>
      </w:r>
      <w:r>
        <w:tab/>
        <w:t>Default Document Namespace</w:t>
      </w:r>
      <w:bookmarkEnd w:id="2346"/>
      <w:bookmarkEnd w:id="2347"/>
      <w:bookmarkEnd w:id="2348"/>
      <w:bookmarkEnd w:id="2349"/>
      <w:bookmarkEnd w:id="2350"/>
      <w:bookmarkEnd w:id="2351"/>
      <w:bookmarkEnd w:id="2352"/>
      <w:bookmarkEnd w:id="2353"/>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354" w:name="_CR9_4_2_5"/>
      <w:bookmarkStart w:id="2355" w:name="_Toc20212439"/>
      <w:bookmarkStart w:id="2356" w:name="_Toc27731794"/>
      <w:bookmarkStart w:id="2357" w:name="_Toc36127572"/>
      <w:bookmarkStart w:id="2358" w:name="_Toc45214678"/>
      <w:bookmarkStart w:id="2359" w:name="_Toc51937817"/>
      <w:bookmarkStart w:id="2360" w:name="_Toc51938126"/>
      <w:bookmarkStart w:id="2361" w:name="_Toc92291313"/>
      <w:bookmarkStart w:id="2362" w:name="_Toc162964863"/>
      <w:bookmarkEnd w:id="2354"/>
      <w:r>
        <w:t>9.4.2.5</w:t>
      </w:r>
      <w:r>
        <w:tab/>
        <w:t>MIME type</w:t>
      </w:r>
      <w:bookmarkEnd w:id="2355"/>
      <w:bookmarkEnd w:id="2356"/>
      <w:bookmarkEnd w:id="2357"/>
      <w:bookmarkEnd w:id="2358"/>
      <w:bookmarkEnd w:id="2359"/>
      <w:bookmarkEnd w:id="2360"/>
      <w:bookmarkEnd w:id="2361"/>
      <w:bookmarkEnd w:id="2362"/>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363" w:name="_CR9_4_2_6"/>
      <w:bookmarkStart w:id="2364" w:name="_Toc20212440"/>
      <w:bookmarkStart w:id="2365" w:name="_Toc27731795"/>
      <w:bookmarkStart w:id="2366" w:name="_Toc36127573"/>
      <w:bookmarkStart w:id="2367" w:name="_Toc45214679"/>
      <w:bookmarkStart w:id="2368" w:name="_Toc51937818"/>
      <w:bookmarkStart w:id="2369" w:name="_Toc51938127"/>
      <w:bookmarkStart w:id="2370" w:name="_Toc92291314"/>
      <w:bookmarkStart w:id="2371" w:name="_Toc162964864"/>
      <w:bookmarkEnd w:id="2363"/>
      <w:r>
        <w:t>9.4.2.6</w:t>
      </w:r>
      <w:r>
        <w:tab/>
        <w:t>Validation Constraints</w:t>
      </w:r>
      <w:bookmarkEnd w:id="2364"/>
      <w:bookmarkEnd w:id="2365"/>
      <w:bookmarkEnd w:id="2366"/>
      <w:bookmarkEnd w:id="2367"/>
      <w:bookmarkEnd w:id="2368"/>
      <w:bookmarkEnd w:id="2369"/>
      <w:bookmarkEnd w:id="2370"/>
      <w:bookmarkEnd w:id="2371"/>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lastRenderedPageBreak/>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 xml:space="preserve">configuration management server shall return an HTTP 409 (Conflict) response including the </w:t>
      </w:r>
      <w:r>
        <w:lastRenderedPageBreak/>
        <w:t>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0A6D01CE" w14:textId="2AE85F13" w:rsidR="00D82B90" w:rsidRPr="00D82B90" w:rsidRDefault="00D82B90" w:rsidP="00D82B90">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3B2AB37A" w14:textId="77777777" w:rsidR="00C04F0B" w:rsidRDefault="00C367E9" w:rsidP="00C367E9">
      <w:pPr>
        <w:pStyle w:val="B1"/>
      </w:pPr>
      <w:r>
        <w:rPr>
          <w:lang w:val="en-US"/>
        </w:rPr>
        <w:t>1)</w:t>
      </w:r>
      <w:r>
        <w:rPr>
          <w:lang w:val="en-US"/>
        </w:rPr>
        <w:tab/>
        <w:t>&lt;</w:t>
      </w:r>
      <w:r>
        <w:t>mcvideo-max-duration</w:t>
      </w:r>
      <w:r>
        <w:rPr>
          <w:lang w:val="en-US"/>
        </w:rPr>
        <w:t>&gt;</w:t>
      </w:r>
      <w:r w:rsidR="00C04F0B">
        <w:t>;</w:t>
      </w:r>
    </w:p>
    <w:p w14:paraId="7E6CD2FE" w14:textId="77777777" w:rsidR="00C04F0B" w:rsidRDefault="00C04F0B" w:rsidP="00C04F0B">
      <w:pPr>
        <w:pStyle w:val="B1"/>
        <w:rPr>
          <w:lang w:val="en-US"/>
        </w:rPr>
      </w:pPr>
      <w:r>
        <w:rPr>
          <w:lang w:val="en-US"/>
        </w:rPr>
        <w:t>2)</w:t>
      </w:r>
      <w:r>
        <w:rPr>
          <w:lang w:val="en-US"/>
        </w:rPr>
        <w:tab/>
        <w:t>&lt;hang-time&gt;; and</w:t>
      </w:r>
    </w:p>
    <w:p w14:paraId="4399E388" w14:textId="34781843" w:rsidR="00C367E9" w:rsidRDefault="00C04F0B" w:rsidP="00C367E9">
      <w:pPr>
        <w:pStyle w:val="B1"/>
      </w:pPr>
      <w:r>
        <w:t>3)</w:t>
      </w:r>
      <w:r>
        <w:tab/>
        <w:t>&lt;</w:t>
      </w:r>
      <w:r w:rsidRPr="00740D6B">
        <w:t>max-duration-of-call</w:t>
      </w:r>
      <w:r w:rsidRPr="00F86315">
        <w:t>&gt;.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lastRenderedPageBreak/>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1F86DF14" w14:textId="77777777" w:rsidR="00C04F0B" w:rsidRDefault="00C04F0B" w:rsidP="00C04F0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55352D70" w14:textId="6CD2F7C8" w:rsidR="00C04F0B" w:rsidRPr="00E177B7" w:rsidRDefault="00C04F0B"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332671EC" w14:textId="77777777" w:rsidR="00C367E9" w:rsidRDefault="00C367E9" w:rsidP="00C367E9">
      <w:pPr>
        <w:pStyle w:val="Heading4"/>
      </w:pPr>
      <w:bookmarkStart w:id="2372" w:name="_CR9_4_2_7"/>
      <w:bookmarkStart w:id="2373" w:name="_Toc20212441"/>
      <w:bookmarkStart w:id="2374" w:name="_Toc27731796"/>
      <w:bookmarkStart w:id="2375" w:name="_Toc36127574"/>
      <w:bookmarkStart w:id="2376" w:name="_Toc45214680"/>
      <w:bookmarkStart w:id="2377" w:name="_Toc51937819"/>
      <w:bookmarkStart w:id="2378" w:name="_Toc51938128"/>
      <w:bookmarkStart w:id="2379" w:name="_Toc92291315"/>
      <w:bookmarkStart w:id="2380" w:name="_Toc162964865"/>
      <w:bookmarkEnd w:id="2372"/>
      <w:r>
        <w:t>9.4.2.7</w:t>
      </w:r>
      <w:r w:rsidRPr="00345011">
        <w:tab/>
        <w:t>Data Semantics</w:t>
      </w:r>
      <w:bookmarkEnd w:id="2373"/>
      <w:bookmarkEnd w:id="2374"/>
      <w:bookmarkEnd w:id="2375"/>
      <w:bookmarkEnd w:id="2376"/>
      <w:bookmarkEnd w:id="2377"/>
      <w:bookmarkEnd w:id="2378"/>
      <w:bookmarkEnd w:id="2379"/>
      <w:bookmarkEnd w:id="2380"/>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lastRenderedPageBreak/>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7E478B64"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w:t>
      </w:r>
    </w:p>
    <w:p w14:paraId="3C68967B" w14:textId="19BB7F5B"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7C4897A2" w14:textId="77777777" w:rsidR="00C04F0B"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r w:rsidR="00C04F0B">
        <w:t>;</w:t>
      </w:r>
    </w:p>
    <w:p w14:paraId="49A98C7D" w14:textId="77777777" w:rsidR="00C04F0B" w:rsidRDefault="00C04F0B" w:rsidP="00C04F0B">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087F669D" w14:textId="77777777" w:rsidR="00C04F0B" w:rsidRDefault="00C04F0B" w:rsidP="00C04F0B">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1A90484A" w14:textId="77777777" w:rsidR="00C04F0B" w:rsidRDefault="00C04F0B" w:rsidP="00C04F0B">
      <w:pPr>
        <w:pStyle w:val="B1"/>
        <w:rPr>
          <w:lang w:val="en-US"/>
        </w:rPr>
      </w:pPr>
      <w:r>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2C31FBA7" w14:textId="77777777" w:rsidR="00C04F0B" w:rsidRDefault="00C04F0B" w:rsidP="00C04F0B">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2A29476C" w14:textId="49117BA2" w:rsidR="00C367E9" w:rsidRPr="00E177B7" w:rsidRDefault="00C04F0B" w:rsidP="00C367E9">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lastRenderedPageBreak/>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2A5EDF2A"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1A86EA86" w14:textId="14A41538" w:rsidR="00C367E9" w:rsidRDefault="00C367E9" w:rsidP="00C367E9">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EF748D">
        <w:rPr>
          <w:lang w:val="en-US"/>
        </w:rPr>
        <w:t>; and</w:t>
      </w:r>
    </w:p>
    <w:p w14:paraId="2052499B" w14:textId="77777777" w:rsidR="000029CE" w:rsidRDefault="000029CE" w:rsidP="000029CE">
      <w:pPr>
        <w:pStyle w:val="B1"/>
        <w:rPr>
          <w:lang w:val="en-US"/>
        </w:rPr>
      </w:pPr>
      <w:r>
        <w:rPr>
          <w:lang w:val="en-US"/>
        </w:rPr>
        <w:t>4)</w:t>
      </w:r>
      <w:r>
        <w:rPr>
          <w:lang w:val="en-US"/>
        </w:rPr>
        <w:tab/>
        <w:t>the &lt;</w:t>
      </w:r>
      <w:r w:rsidRPr="002978FF">
        <w:rPr>
          <w:lang w:val="en-US"/>
        </w:rPr>
        <w:t>default-</w:t>
      </w:r>
      <w:r>
        <w:rPr>
          <w:lang w:val="en-US"/>
        </w:rPr>
        <w:t xml:space="preserve">pqi&gt; element contains priority values for off-network calls, for each of the following constituent elements: </w:t>
      </w:r>
    </w:p>
    <w:p w14:paraId="0FDE8B5D" w14:textId="77777777" w:rsidR="000029CE" w:rsidRPr="007D7785" w:rsidRDefault="000029CE" w:rsidP="000029CE">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67953045" w14:textId="77777777" w:rsidR="000029CE" w:rsidRPr="007D7785" w:rsidRDefault="000029CE" w:rsidP="000029CE">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6169BDD3" w14:textId="77777777" w:rsidR="000029CE" w:rsidRPr="007D7785" w:rsidRDefault="000029CE" w:rsidP="000029CE">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765C4C04" w14:textId="3EA0AB99" w:rsidR="000029CE" w:rsidRDefault="000029CE" w:rsidP="000029CE">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p>
    <w:p w14:paraId="44DFE8BA" w14:textId="77777777" w:rsidR="00C367E9" w:rsidRDefault="00C367E9" w:rsidP="00C367E9">
      <w:pPr>
        <w:pStyle w:val="Heading4"/>
      </w:pPr>
      <w:bookmarkStart w:id="2381" w:name="_CR9_4_2_8"/>
      <w:bookmarkStart w:id="2382" w:name="_Toc20212442"/>
      <w:bookmarkStart w:id="2383" w:name="_Toc27731797"/>
      <w:bookmarkStart w:id="2384" w:name="_Toc36127575"/>
      <w:bookmarkStart w:id="2385" w:name="_Toc45214681"/>
      <w:bookmarkStart w:id="2386" w:name="_Toc51937820"/>
      <w:bookmarkStart w:id="2387" w:name="_Toc51938129"/>
      <w:bookmarkStart w:id="2388" w:name="_Toc92291316"/>
      <w:bookmarkStart w:id="2389" w:name="_Toc162964866"/>
      <w:bookmarkEnd w:id="2381"/>
      <w:r>
        <w:t>9.4.2.8</w:t>
      </w:r>
      <w:r>
        <w:tab/>
        <w:t>Naming Conventions</w:t>
      </w:r>
      <w:bookmarkEnd w:id="2382"/>
      <w:bookmarkEnd w:id="2383"/>
      <w:bookmarkEnd w:id="2384"/>
      <w:bookmarkEnd w:id="2385"/>
      <w:bookmarkEnd w:id="2386"/>
      <w:bookmarkEnd w:id="2387"/>
      <w:bookmarkEnd w:id="2388"/>
      <w:bookmarkEnd w:id="2389"/>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390" w:name="_CR9_4_2_9"/>
      <w:bookmarkStart w:id="2391" w:name="_Toc20212443"/>
      <w:bookmarkStart w:id="2392" w:name="_Toc27731798"/>
      <w:bookmarkStart w:id="2393" w:name="_Toc36127576"/>
      <w:bookmarkStart w:id="2394" w:name="_Toc45214682"/>
      <w:bookmarkStart w:id="2395" w:name="_Toc51937821"/>
      <w:bookmarkStart w:id="2396" w:name="_Toc51938130"/>
      <w:bookmarkStart w:id="2397" w:name="_Toc92291317"/>
      <w:bookmarkStart w:id="2398" w:name="_Toc162964867"/>
      <w:bookmarkEnd w:id="2390"/>
      <w:r>
        <w:t>9.4.2.9</w:t>
      </w:r>
      <w:r>
        <w:tab/>
        <w:t>Global documents</w:t>
      </w:r>
      <w:bookmarkEnd w:id="2391"/>
      <w:bookmarkEnd w:id="2392"/>
      <w:bookmarkEnd w:id="2393"/>
      <w:bookmarkEnd w:id="2394"/>
      <w:bookmarkEnd w:id="2395"/>
      <w:bookmarkEnd w:id="2396"/>
      <w:bookmarkEnd w:id="2397"/>
      <w:bookmarkEnd w:id="2398"/>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399" w:name="_CR9_4_2_10"/>
      <w:bookmarkStart w:id="2400" w:name="_Toc20212444"/>
      <w:bookmarkStart w:id="2401" w:name="_Toc27731799"/>
      <w:bookmarkStart w:id="2402" w:name="_Toc36127577"/>
      <w:bookmarkStart w:id="2403" w:name="_Toc45214683"/>
      <w:bookmarkStart w:id="2404" w:name="_Toc51937822"/>
      <w:bookmarkStart w:id="2405" w:name="_Toc51938131"/>
      <w:bookmarkStart w:id="2406" w:name="_Toc92291318"/>
      <w:bookmarkStart w:id="2407" w:name="_Toc162964868"/>
      <w:bookmarkEnd w:id="2399"/>
      <w:r>
        <w:t>9.4.2.10</w:t>
      </w:r>
      <w:r>
        <w:tab/>
        <w:t>Resource interdependencies</w:t>
      </w:r>
      <w:bookmarkEnd w:id="2400"/>
      <w:bookmarkEnd w:id="2401"/>
      <w:bookmarkEnd w:id="2402"/>
      <w:bookmarkEnd w:id="2403"/>
      <w:bookmarkEnd w:id="2404"/>
      <w:bookmarkEnd w:id="2405"/>
      <w:bookmarkEnd w:id="2406"/>
      <w:bookmarkEnd w:id="2407"/>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408" w:name="_CR9_4_2_11"/>
      <w:bookmarkStart w:id="2409" w:name="_Toc20212445"/>
      <w:bookmarkStart w:id="2410" w:name="_Toc27731800"/>
      <w:bookmarkStart w:id="2411" w:name="_Toc36127578"/>
      <w:bookmarkStart w:id="2412" w:name="_Toc45214684"/>
      <w:bookmarkStart w:id="2413" w:name="_Toc51937823"/>
      <w:bookmarkStart w:id="2414" w:name="_Toc51938132"/>
      <w:bookmarkStart w:id="2415" w:name="_Toc92291319"/>
      <w:bookmarkStart w:id="2416" w:name="_Toc162964869"/>
      <w:bookmarkEnd w:id="2408"/>
      <w:r>
        <w:t>9.4.2.11</w:t>
      </w:r>
      <w:r>
        <w:tab/>
        <w:t>Authorization Policies</w:t>
      </w:r>
      <w:bookmarkEnd w:id="2409"/>
      <w:bookmarkEnd w:id="2410"/>
      <w:bookmarkEnd w:id="2411"/>
      <w:bookmarkEnd w:id="2412"/>
      <w:bookmarkEnd w:id="2413"/>
      <w:bookmarkEnd w:id="2414"/>
      <w:bookmarkEnd w:id="2415"/>
      <w:bookmarkEnd w:id="2416"/>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417" w:name="_CR9_4_2_12"/>
      <w:bookmarkStart w:id="2418" w:name="_Toc20212446"/>
      <w:bookmarkStart w:id="2419" w:name="_Toc27731801"/>
      <w:bookmarkStart w:id="2420" w:name="_Toc36127579"/>
      <w:bookmarkStart w:id="2421" w:name="_Toc45214685"/>
      <w:bookmarkStart w:id="2422" w:name="_Toc51937824"/>
      <w:bookmarkStart w:id="2423" w:name="_Toc51938133"/>
      <w:bookmarkStart w:id="2424" w:name="_Toc92291320"/>
      <w:bookmarkStart w:id="2425" w:name="_Toc162964870"/>
      <w:bookmarkEnd w:id="2417"/>
      <w:r>
        <w:lastRenderedPageBreak/>
        <w:t>9.4.2.12</w:t>
      </w:r>
      <w:r>
        <w:tab/>
        <w:t>Subscription to Changes</w:t>
      </w:r>
      <w:bookmarkEnd w:id="2418"/>
      <w:bookmarkEnd w:id="2419"/>
      <w:bookmarkEnd w:id="2420"/>
      <w:bookmarkEnd w:id="2421"/>
      <w:bookmarkEnd w:id="2422"/>
      <w:bookmarkEnd w:id="2423"/>
      <w:bookmarkEnd w:id="2424"/>
      <w:bookmarkEnd w:id="2425"/>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426" w:name="_CR10"/>
      <w:bookmarkStart w:id="2427" w:name="_Toc20212447"/>
      <w:bookmarkStart w:id="2428" w:name="_Toc27731802"/>
      <w:bookmarkStart w:id="2429" w:name="_Toc36127580"/>
      <w:bookmarkStart w:id="2430" w:name="_Toc45214686"/>
      <w:bookmarkStart w:id="2431" w:name="_Toc51937825"/>
      <w:bookmarkStart w:id="2432" w:name="_Toc51938134"/>
      <w:bookmarkStart w:id="2433" w:name="_Toc92291321"/>
      <w:bookmarkStart w:id="2434" w:name="_Toc162964871"/>
      <w:bookmarkEnd w:id="2426"/>
      <w:r w:rsidRPr="00073326">
        <w:rPr>
          <w:lang w:val="en-US"/>
        </w:rPr>
        <w:t>10</w:t>
      </w:r>
      <w:r w:rsidRPr="00073326">
        <w:rPr>
          <w:lang w:val="en-US"/>
        </w:rPr>
        <w:tab/>
        <w:t>MCData configuration management documents</w:t>
      </w:r>
      <w:bookmarkEnd w:id="2427"/>
      <w:bookmarkEnd w:id="2428"/>
      <w:bookmarkEnd w:id="2429"/>
      <w:bookmarkEnd w:id="2430"/>
      <w:bookmarkEnd w:id="2431"/>
      <w:bookmarkEnd w:id="2432"/>
      <w:bookmarkEnd w:id="2433"/>
      <w:bookmarkEnd w:id="2434"/>
    </w:p>
    <w:p w14:paraId="7C0C1781" w14:textId="77777777" w:rsidR="00C367E9" w:rsidRPr="00986001" w:rsidRDefault="00C367E9" w:rsidP="00C367E9">
      <w:pPr>
        <w:pStyle w:val="Heading2"/>
      </w:pPr>
      <w:bookmarkStart w:id="2435" w:name="_CR10_1"/>
      <w:bookmarkStart w:id="2436" w:name="_Toc20212448"/>
      <w:bookmarkStart w:id="2437" w:name="_Toc27731803"/>
      <w:bookmarkStart w:id="2438" w:name="_Toc36127581"/>
      <w:bookmarkStart w:id="2439" w:name="_Toc45214687"/>
      <w:bookmarkStart w:id="2440" w:name="_Toc51937826"/>
      <w:bookmarkStart w:id="2441" w:name="_Toc51938135"/>
      <w:bookmarkStart w:id="2442" w:name="_Toc92291322"/>
      <w:bookmarkStart w:id="2443" w:name="_Toc162964872"/>
      <w:bookmarkEnd w:id="2435"/>
      <w:r>
        <w:t>10</w:t>
      </w:r>
      <w:r w:rsidRPr="00986001">
        <w:t>.1</w:t>
      </w:r>
      <w:r w:rsidRPr="00986001">
        <w:tab/>
        <w:t>Introduction</w:t>
      </w:r>
      <w:bookmarkEnd w:id="2436"/>
      <w:bookmarkEnd w:id="2437"/>
      <w:bookmarkEnd w:id="2438"/>
      <w:bookmarkEnd w:id="2439"/>
      <w:bookmarkEnd w:id="2440"/>
      <w:bookmarkEnd w:id="2441"/>
      <w:bookmarkEnd w:id="2442"/>
      <w:bookmarkEnd w:id="2443"/>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444" w:name="_CR10_2"/>
      <w:bookmarkStart w:id="2445" w:name="_Toc20212449"/>
      <w:bookmarkStart w:id="2446" w:name="_Toc27731804"/>
      <w:bookmarkStart w:id="2447" w:name="_Toc36127582"/>
      <w:bookmarkStart w:id="2448" w:name="_Toc45214688"/>
      <w:bookmarkStart w:id="2449" w:name="_Toc51937827"/>
      <w:bookmarkStart w:id="2450" w:name="_Toc51938136"/>
      <w:bookmarkStart w:id="2451" w:name="_Toc92291323"/>
      <w:bookmarkStart w:id="2452" w:name="_Toc162964873"/>
      <w:bookmarkEnd w:id="244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445"/>
      <w:bookmarkEnd w:id="2446"/>
      <w:bookmarkEnd w:id="2447"/>
      <w:bookmarkEnd w:id="2448"/>
      <w:bookmarkEnd w:id="2449"/>
      <w:bookmarkEnd w:id="2450"/>
      <w:bookmarkEnd w:id="2451"/>
      <w:bookmarkEnd w:id="2452"/>
    </w:p>
    <w:p w14:paraId="3978A0CD" w14:textId="77777777" w:rsidR="00C367E9" w:rsidRPr="00986001" w:rsidRDefault="00C367E9" w:rsidP="00C367E9">
      <w:pPr>
        <w:pStyle w:val="Heading3"/>
      </w:pPr>
      <w:bookmarkStart w:id="2453" w:name="_CR10_2_1"/>
      <w:bookmarkStart w:id="2454" w:name="_Toc20212450"/>
      <w:bookmarkStart w:id="2455" w:name="_Toc27731805"/>
      <w:bookmarkStart w:id="2456" w:name="_Toc36127583"/>
      <w:bookmarkStart w:id="2457" w:name="_Toc45214689"/>
      <w:bookmarkStart w:id="2458" w:name="_Toc51937828"/>
      <w:bookmarkStart w:id="2459" w:name="_Toc51938137"/>
      <w:bookmarkStart w:id="2460" w:name="_Toc92291324"/>
      <w:bookmarkStart w:id="2461" w:name="_Toc162964874"/>
      <w:bookmarkEnd w:id="2453"/>
      <w:r>
        <w:t>10.2.1</w:t>
      </w:r>
      <w:r>
        <w:tab/>
        <w:t>General</w:t>
      </w:r>
      <w:bookmarkEnd w:id="2454"/>
      <w:bookmarkEnd w:id="2455"/>
      <w:bookmarkEnd w:id="2456"/>
      <w:bookmarkEnd w:id="2457"/>
      <w:bookmarkEnd w:id="2458"/>
      <w:bookmarkEnd w:id="2459"/>
      <w:bookmarkEnd w:id="2460"/>
      <w:bookmarkEnd w:id="2461"/>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462" w:name="_CR10_2_1A"/>
      <w:bookmarkStart w:id="2463" w:name="_Toc20212451"/>
      <w:bookmarkStart w:id="2464" w:name="_Toc27731806"/>
      <w:bookmarkStart w:id="2465" w:name="_Toc36127584"/>
      <w:bookmarkStart w:id="2466" w:name="_Toc45214690"/>
      <w:bookmarkStart w:id="2467" w:name="_Toc51937829"/>
      <w:bookmarkStart w:id="2468" w:name="_Toc51938138"/>
      <w:bookmarkStart w:id="2469" w:name="_Toc92291325"/>
      <w:bookmarkStart w:id="2470" w:name="MCCQCTEMPBM_00000051"/>
      <w:bookmarkStart w:id="2471" w:name="_Toc162964875"/>
      <w:bookmarkEnd w:id="2462"/>
      <w:r>
        <w:t>10.2.1A</w:t>
      </w:r>
      <w:r>
        <w:tab/>
        <w:t>MCData client access to MCData UE configuration documents</w:t>
      </w:r>
      <w:bookmarkEnd w:id="2463"/>
      <w:bookmarkEnd w:id="2464"/>
      <w:bookmarkEnd w:id="2465"/>
      <w:bookmarkEnd w:id="2466"/>
      <w:bookmarkEnd w:id="2467"/>
      <w:bookmarkEnd w:id="2468"/>
      <w:bookmarkEnd w:id="2469"/>
      <w:bookmarkEnd w:id="2471"/>
    </w:p>
    <w:bookmarkEnd w:id="2470"/>
    <w:p w14:paraId="394F56D7" w14:textId="673723FB"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w:t>
      </w:r>
      <w:r>
        <w:lastRenderedPageBreak/>
        <w:t xml:space="preserve">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472" w:name="_CR10_2_2"/>
      <w:bookmarkStart w:id="2473" w:name="_Toc20212452"/>
      <w:bookmarkStart w:id="2474" w:name="_Toc27731807"/>
      <w:bookmarkStart w:id="2475" w:name="_Toc36127585"/>
      <w:bookmarkStart w:id="2476" w:name="_Toc45214691"/>
      <w:bookmarkStart w:id="2477" w:name="_Toc51937830"/>
      <w:bookmarkStart w:id="2478" w:name="_Toc51938139"/>
      <w:bookmarkStart w:id="2479" w:name="_Toc92291326"/>
      <w:bookmarkStart w:id="2480" w:name="_Toc162964876"/>
      <w:bookmarkEnd w:id="2472"/>
      <w:r>
        <w:t>10.2.2</w:t>
      </w:r>
      <w:r>
        <w:tab/>
        <w:t>C</w:t>
      </w:r>
      <w:r w:rsidRPr="00986001">
        <w:t>oding</w:t>
      </w:r>
      <w:bookmarkEnd w:id="2473"/>
      <w:bookmarkEnd w:id="2474"/>
      <w:bookmarkEnd w:id="2475"/>
      <w:bookmarkEnd w:id="2476"/>
      <w:bookmarkEnd w:id="2477"/>
      <w:bookmarkEnd w:id="2478"/>
      <w:bookmarkEnd w:id="2479"/>
      <w:bookmarkEnd w:id="2480"/>
    </w:p>
    <w:p w14:paraId="4F8DE04A" w14:textId="77777777" w:rsidR="00C367E9" w:rsidRPr="0019247C" w:rsidRDefault="00C367E9" w:rsidP="00C367E9">
      <w:pPr>
        <w:pStyle w:val="Heading4"/>
      </w:pPr>
      <w:bookmarkStart w:id="2481" w:name="_CR10_2_2_1"/>
      <w:bookmarkStart w:id="2482" w:name="_Toc20212453"/>
      <w:bookmarkStart w:id="2483" w:name="_Toc27731808"/>
      <w:bookmarkStart w:id="2484" w:name="_Toc36127586"/>
      <w:bookmarkStart w:id="2485" w:name="_Toc45214692"/>
      <w:bookmarkStart w:id="2486" w:name="_Toc51937831"/>
      <w:bookmarkStart w:id="2487" w:name="_Toc51938140"/>
      <w:bookmarkStart w:id="2488" w:name="_Toc92291327"/>
      <w:bookmarkStart w:id="2489" w:name="_Toc162964877"/>
      <w:bookmarkEnd w:id="2481"/>
      <w:r>
        <w:t>10.2.2.1</w:t>
      </w:r>
      <w:r>
        <w:tab/>
        <w:t>Structure</w:t>
      </w:r>
      <w:bookmarkEnd w:id="2482"/>
      <w:bookmarkEnd w:id="2483"/>
      <w:bookmarkEnd w:id="2484"/>
      <w:bookmarkEnd w:id="2485"/>
      <w:bookmarkEnd w:id="2486"/>
      <w:bookmarkEnd w:id="2487"/>
      <w:bookmarkEnd w:id="2488"/>
      <w:bookmarkEnd w:id="2489"/>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lastRenderedPageBreak/>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490" w:name="_CR10_2_2_2"/>
      <w:bookmarkStart w:id="2491" w:name="_Toc20212454"/>
      <w:bookmarkStart w:id="2492" w:name="_Toc27731809"/>
      <w:bookmarkStart w:id="2493" w:name="_Toc36127587"/>
      <w:bookmarkStart w:id="2494" w:name="_Toc45214693"/>
      <w:bookmarkStart w:id="2495" w:name="_Toc51937832"/>
      <w:bookmarkStart w:id="2496" w:name="_Toc51938141"/>
      <w:bookmarkStart w:id="2497" w:name="_Toc92291328"/>
      <w:bookmarkStart w:id="2498" w:name="_Toc162964878"/>
      <w:bookmarkEnd w:id="2490"/>
      <w:r>
        <w:t>10</w:t>
      </w:r>
      <w:r w:rsidRPr="000B2651">
        <w:t>.</w:t>
      </w:r>
      <w:r>
        <w:t>2</w:t>
      </w:r>
      <w:r w:rsidRPr="000B2651">
        <w:t>.2.2</w:t>
      </w:r>
      <w:r w:rsidRPr="000B2651">
        <w:tab/>
        <w:t>Application Unique ID</w:t>
      </w:r>
      <w:bookmarkEnd w:id="2491"/>
      <w:bookmarkEnd w:id="2492"/>
      <w:bookmarkEnd w:id="2493"/>
      <w:bookmarkEnd w:id="2494"/>
      <w:bookmarkEnd w:id="2495"/>
      <w:bookmarkEnd w:id="2496"/>
      <w:bookmarkEnd w:id="2497"/>
      <w:bookmarkEnd w:id="2498"/>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499" w:name="_CR10_2_2_3"/>
      <w:bookmarkStart w:id="2500" w:name="_Toc20212455"/>
      <w:bookmarkStart w:id="2501" w:name="_Toc27731810"/>
      <w:bookmarkStart w:id="2502" w:name="_Toc36127588"/>
      <w:bookmarkStart w:id="2503" w:name="_Toc45214694"/>
      <w:bookmarkStart w:id="2504" w:name="_Toc51937833"/>
      <w:bookmarkStart w:id="2505" w:name="_Toc51938142"/>
      <w:bookmarkStart w:id="2506" w:name="_Toc92291329"/>
      <w:bookmarkStart w:id="2507" w:name="_Toc162964879"/>
      <w:bookmarkEnd w:id="2499"/>
      <w:r>
        <w:t>10</w:t>
      </w:r>
      <w:r w:rsidRPr="00F70427">
        <w:t>.</w:t>
      </w:r>
      <w:r>
        <w:t>2</w:t>
      </w:r>
      <w:r w:rsidRPr="00F70427">
        <w:t>.2.3</w:t>
      </w:r>
      <w:r w:rsidRPr="00F70427">
        <w:tab/>
        <w:t>XML Schema</w:t>
      </w:r>
      <w:bookmarkEnd w:id="2500"/>
      <w:bookmarkEnd w:id="2501"/>
      <w:bookmarkEnd w:id="2502"/>
      <w:bookmarkEnd w:id="2503"/>
      <w:bookmarkEnd w:id="2504"/>
      <w:bookmarkEnd w:id="2505"/>
      <w:bookmarkEnd w:id="2506"/>
      <w:bookmarkEnd w:id="2507"/>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lastRenderedPageBreak/>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lastRenderedPageBreak/>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508" w:name="_CR10_2_2_4"/>
      <w:bookmarkStart w:id="2509" w:name="_Toc20212456"/>
      <w:bookmarkStart w:id="2510" w:name="_Toc27731811"/>
      <w:bookmarkStart w:id="2511" w:name="_Toc36127589"/>
      <w:bookmarkStart w:id="2512" w:name="_Toc45214695"/>
      <w:bookmarkStart w:id="2513" w:name="_Toc51937834"/>
      <w:bookmarkStart w:id="2514" w:name="_Toc51938143"/>
      <w:bookmarkStart w:id="2515" w:name="_Toc92291330"/>
      <w:bookmarkStart w:id="2516" w:name="_Toc162964880"/>
      <w:bookmarkEnd w:id="2508"/>
      <w:r>
        <w:t>10</w:t>
      </w:r>
      <w:r w:rsidRPr="000B2651">
        <w:t>.</w:t>
      </w:r>
      <w:r>
        <w:t>2</w:t>
      </w:r>
      <w:r w:rsidRPr="000B2651">
        <w:t>.2.4</w:t>
      </w:r>
      <w:r w:rsidRPr="000B2651">
        <w:tab/>
        <w:t xml:space="preserve">Default </w:t>
      </w:r>
      <w:r>
        <w:t xml:space="preserve">Document </w:t>
      </w:r>
      <w:r w:rsidRPr="000B2651">
        <w:t>Namespace</w:t>
      </w:r>
      <w:bookmarkEnd w:id="2509"/>
      <w:bookmarkEnd w:id="2510"/>
      <w:bookmarkEnd w:id="2511"/>
      <w:bookmarkEnd w:id="2512"/>
      <w:bookmarkEnd w:id="2513"/>
      <w:bookmarkEnd w:id="2514"/>
      <w:bookmarkEnd w:id="2515"/>
      <w:bookmarkEnd w:id="2516"/>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517" w:name="_CR10_2_2_5"/>
      <w:bookmarkStart w:id="2518" w:name="_Toc20212457"/>
      <w:bookmarkStart w:id="2519" w:name="_Toc27731812"/>
      <w:bookmarkStart w:id="2520" w:name="_Toc36127590"/>
      <w:bookmarkStart w:id="2521" w:name="_Toc45214696"/>
      <w:bookmarkStart w:id="2522" w:name="_Toc51937835"/>
      <w:bookmarkStart w:id="2523" w:name="_Toc51938144"/>
      <w:bookmarkStart w:id="2524" w:name="_Toc92291331"/>
      <w:bookmarkStart w:id="2525" w:name="_Toc162964881"/>
      <w:bookmarkEnd w:id="2517"/>
      <w:r>
        <w:lastRenderedPageBreak/>
        <w:t>10</w:t>
      </w:r>
      <w:r w:rsidRPr="000B2651">
        <w:t>.</w:t>
      </w:r>
      <w:r>
        <w:t>2</w:t>
      </w:r>
      <w:r w:rsidRPr="000B2651">
        <w:t>.2.5</w:t>
      </w:r>
      <w:r w:rsidRPr="000B2651">
        <w:tab/>
        <w:t>MIME type</w:t>
      </w:r>
      <w:bookmarkEnd w:id="2518"/>
      <w:bookmarkEnd w:id="2519"/>
      <w:bookmarkEnd w:id="2520"/>
      <w:bookmarkEnd w:id="2521"/>
      <w:bookmarkEnd w:id="2522"/>
      <w:bookmarkEnd w:id="2523"/>
      <w:bookmarkEnd w:id="2524"/>
      <w:bookmarkEnd w:id="2525"/>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526" w:name="_CR10_2_2_6"/>
      <w:bookmarkStart w:id="2527" w:name="_Toc20212458"/>
      <w:bookmarkStart w:id="2528" w:name="_Toc27731813"/>
      <w:bookmarkStart w:id="2529" w:name="_Toc36127591"/>
      <w:bookmarkStart w:id="2530" w:name="_Toc45214697"/>
      <w:bookmarkStart w:id="2531" w:name="_Toc51937836"/>
      <w:bookmarkStart w:id="2532" w:name="_Toc51938145"/>
      <w:bookmarkStart w:id="2533" w:name="_Toc92291332"/>
      <w:bookmarkStart w:id="2534" w:name="_Toc162964882"/>
      <w:bookmarkEnd w:id="2526"/>
      <w:r>
        <w:t>10</w:t>
      </w:r>
      <w:r w:rsidRPr="000B2651">
        <w:t>.</w:t>
      </w:r>
      <w:r>
        <w:t>2</w:t>
      </w:r>
      <w:r w:rsidRPr="000B2651">
        <w:t>.2.6</w:t>
      </w:r>
      <w:r w:rsidRPr="000B2651">
        <w:tab/>
        <w:t>Validation Constraints</w:t>
      </w:r>
      <w:bookmarkEnd w:id="2527"/>
      <w:bookmarkEnd w:id="2528"/>
      <w:bookmarkEnd w:id="2529"/>
      <w:bookmarkEnd w:id="2530"/>
      <w:bookmarkEnd w:id="2531"/>
      <w:bookmarkEnd w:id="2532"/>
      <w:bookmarkEnd w:id="2533"/>
      <w:bookmarkEnd w:id="2534"/>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w:t>
      </w:r>
      <w:r w:rsidRPr="002F55BD">
        <w:lastRenderedPageBreak/>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535" w:name="_CR10_2_2_7"/>
      <w:bookmarkStart w:id="2536" w:name="_Toc20212459"/>
      <w:bookmarkStart w:id="2537" w:name="_Toc27731814"/>
      <w:bookmarkStart w:id="2538" w:name="_Toc36127592"/>
      <w:bookmarkStart w:id="2539" w:name="_Toc45214698"/>
      <w:bookmarkStart w:id="2540" w:name="_Toc51937837"/>
      <w:bookmarkStart w:id="2541" w:name="_Toc51938146"/>
      <w:bookmarkStart w:id="2542" w:name="_Toc92291333"/>
      <w:bookmarkStart w:id="2543" w:name="_Toc162964883"/>
      <w:bookmarkEnd w:id="2535"/>
      <w:r w:rsidRPr="005B303F">
        <w:t>10.2.2.7</w:t>
      </w:r>
      <w:r w:rsidRPr="005B303F">
        <w:tab/>
        <w:t>Data Semantics</w:t>
      </w:r>
      <w:bookmarkEnd w:id="2536"/>
      <w:bookmarkEnd w:id="2537"/>
      <w:bookmarkEnd w:id="2538"/>
      <w:bookmarkEnd w:id="2539"/>
      <w:bookmarkEnd w:id="2540"/>
      <w:bookmarkEnd w:id="2541"/>
      <w:bookmarkEnd w:id="2542"/>
      <w:bookmarkEnd w:id="2543"/>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lastRenderedPageBreak/>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the &lt;Max-Simul-Data-Receptions-Nc4&gt; element of the &lt;reception-control&gt; element contains an integer indicating the maximum number of simultaneous data receptions (Nc4) allowed for an MCData UE for on-</w:t>
      </w:r>
      <w:r w:rsidRPr="005B303F">
        <w:rPr>
          <w:lang w:val="en-US"/>
        </w:rPr>
        <w:lastRenderedPageBreak/>
        <w:t xml:space="preserve">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544" w:name="_CR10_2_2_8"/>
      <w:bookmarkStart w:id="2545" w:name="_Toc20212460"/>
      <w:bookmarkStart w:id="2546" w:name="_Toc27731815"/>
      <w:bookmarkStart w:id="2547" w:name="_Toc36127593"/>
      <w:bookmarkStart w:id="2548" w:name="_Toc45214699"/>
      <w:bookmarkStart w:id="2549" w:name="_Toc51937838"/>
      <w:bookmarkStart w:id="2550" w:name="_Toc51938147"/>
      <w:bookmarkStart w:id="2551" w:name="_Toc92291334"/>
      <w:bookmarkStart w:id="2552" w:name="_Toc162964884"/>
      <w:bookmarkEnd w:id="2544"/>
      <w:r>
        <w:t>10</w:t>
      </w:r>
      <w:r w:rsidRPr="00794952">
        <w:t>.</w:t>
      </w:r>
      <w:r>
        <w:t>2</w:t>
      </w:r>
      <w:r w:rsidRPr="00794952">
        <w:t>.2.8</w:t>
      </w:r>
      <w:r w:rsidRPr="00794952">
        <w:tab/>
        <w:t>Naming Conventions</w:t>
      </w:r>
      <w:bookmarkEnd w:id="2545"/>
      <w:bookmarkEnd w:id="2546"/>
      <w:bookmarkEnd w:id="2547"/>
      <w:bookmarkEnd w:id="2548"/>
      <w:bookmarkEnd w:id="2549"/>
      <w:bookmarkEnd w:id="2550"/>
      <w:bookmarkEnd w:id="2551"/>
      <w:bookmarkEnd w:id="2552"/>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553" w:name="_CR10_2_2_9"/>
      <w:bookmarkStart w:id="2554" w:name="_Toc20212461"/>
      <w:bookmarkStart w:id="2555" w:name="_Toc27731816"/>
      <w:bookmarkStart w:id="2556" w:name="_Toc36127594"/>
      <w:bookmarkStart w:id="2557" w:name="_Toc45214700"/>
      <w:bookmarkStart w:id="2558" w:name="_Toc51937839"/>
      <w:bookmarkStart w:id="2559" w:name="_Toc51938148"/>
      <w:bookmarkStart w:id="2560" w:name="_Toc92291335"/>
      <w:bookmarkStart w:id="2561" w:name="_Toc162964885"/>
      <w:bookmarkEnd w:id="2553"/>
      <w:r>
        <w:t>10</w:t>
      </w:r>
      <w:r w:rsidRPr="00794952">
        <w:t>.</w:t>
      </w:r>
      <w:r>
        <w:t>2</w:t>
      </w:r>
      <w:r w:rsidRPr="00794952">
        <w:t>.2.9</w:t>
      </w:r>
      <w:r w:rsidRPr="00794952">
        <w:tab/>
        <w:t>Global documents</w:t>
      </w:r>
      <w:bookmarkEnd w:id="2554"/>
      <w:bookmarkEnd w:id="2555"/>
      <w:bookmarkEnd w:id="2556"/>
      <w:bookmarkEnd w:id="2557"/>
      <w:bookmarkEnd w:id="2558"/>
      <w:bookmarkEnd w:id="2559"/>
      <w:bookmarkEnd w:id="2560"/>
      <w:bookmarkEnd w:id="2561"/>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562" w:name="_CR10_2_2_10"/>
      <w:bookmarkStart w:id="2563" w:name="_Toc20212462"/>
      <w:bookmarkStart w:id="2564" w:name="_Toc27731817"/>
      <w:bookmarkStart w:id="2565" w:name="_Toc36127595"/>
      <w:bookmarkStart w:id="2566" w:name="_Toc45214701"/>
      <w:bookmarkStart w:id="2567" w:name="_Toc51937840"/>
      <w:bookmarkStart w:id="2568" w:name="_Toc51938149"/>
      <w:bookmarkStart w:id="2569" w:name="_Toc92291336"/>
      <w:bookmarkStart w:id="2570" w:name="_Toc162964886"/>
      <w:bookmarkEnd w:id="2562"/>
      <w:r>
        <w:t>10</w:t>
      </w:r>
      <w:r w:rsidRPr="00794952">
        <w:t>.</w:t>
      </w:r>
      <w:r>
        <w:t>2</w:t>
      </w:r>
      <w:r w:rsidRPr="00794952">
        <w:t>.2.10</w:t>
      </w:r>
      <w:r w:rsidRPr="00794952">
        <w:tab/>
        <w:t>Resource interdependencies</w:t>
      </w:r>
      <w:bookmarkEnd w:id="2563"/>
      <w:bookmarkEnd w:id="2564"/>
      <w:bookmarkEnd w:id="2565"/>
      <w:bookmarkEnd w:id="2566"/>
      <w:bookmarkEnd w:id="2567"/>
      <w:bookmarkEnd w:id="2568"/>
      <w:bookmarkEnd w:id="2569"/>
      <w:bookmarkEnd w:id="2570"/>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571" w:name="_CR10_2_2_11"/>
      <w:bookmarkStart w:id="2572" w:name="_Toc20212463"/>
      <w:bookmarkStart w:id="2573" w:name="_Toc27731818"/>
      <w:bookmarkStart w:id="2574" w:name="_Toc36127596"/>
      <w:bookmarkStart w:id="2575" w:name="_Toc45214702"/>
      <w:bookmarkStart w:id="2576" w:name="_Toc51937841"/>
      <w:bookmarkStart w:id="2577" w:name="_Toc51938150"/>
      <w:bookmarkStart w:id="2578" w:name="_Toc92291337"/>
      <w:bookmarkStart w:id="2579" w:name="_Toc162964887"/>
      <w:bookmarkEnd w:id="2571"/>
      <w:r>
        <w:t>10</w:t>
      </w:r>
      <w:r w:rsidRPr="00794952">
        <w:t>.</w:t>
      </w:r>
      <w:r>
        <w:t>2</w:t>
      </w:r>
      <w:r w:rsidRPr="00794952">
        <w:t>.2.11</w:t>
      </w:r>
      <w:r w:rsidRPr="00794952">
        <w:tab/>
        <w:t>Authorization Policies</w:t>
      </w:r>
      <w:bookmarkEnd w:id="2572"/>
      <w:bookmarkEnd w:id="2573"/>
      <w:bookmarkEnd w:id="2574"/>
      <w:bookmarkEnd w:id="2575"/>
      <w:bookmarkEnd w:id="2576"/>
      <w:bookmarkEnd w:id="2577"/>
      <w:bookmarkEnd w:id="2578"/>
      <w:bookmarkEnd w:id="2579"/>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580" w:name="_CR10_2_2_12"/>
      <w:bookmarkStart w:id="2581" w:name="_Toc20212464"/>
      <w:bookmarkStart w:id="2582" w:name="_Toc27731819"/>
      <w:bookmarkStart w:id="2583" w:name="_Toc36127597"/>
      <w:bookmarkStart w:id="2584" w:name="_Toc45214703"/>
      <w:bookmarkStart w:id="2585" w:name="_Toc51937842"/>
      <w:bookmarkStart w:id="2586" w:name="_Toc51938151"/>
      <w:bookmarkStart w:id="2587" w:name="_Toc92291338"/>
      <w:bookmarkStart w:id="2588" w:name="_Toc162964888"/>
      <w:bookmarkEnd w:id="2580"/>
      <w:r>
        <w:t>10</w:t>
      </w:r>
      <w:r w:rsidRPr="00794952">
        <w:t>.</w:t>
      </w:r>
      <w:r>
        <w:t>2</w:t>
      </w:r>
      <w:r w:rsidRPr="00794952">
        <w:t>.2.12</w:t>
      </w:r>
      <w:r w:rsidRPr="00794952">
        <w:tab/>
        <w:t>Subscription to Changes</w:t>
      </w:r>
      <w:bookmarkEnd w:id="2581"/>
      <w:bookmarkEnd w:id="2582"/>
      <w:bookmarkEnd w:id="2583"/>
      <w:bookmarkEnd w:id="2584"/>
      <w:bookmarkEnd w:id="2585"/>
      <w:bookmarkEnd w:id="2586"/>
      <w:bookmarkEnd w:id="2587"/>
      <w:bookmarkEnd w:id="2588"/>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lastRenderedPageBreak/>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589" w:name="_CR10_3"/>
      <w:bookmarkStart w:id="2590" w:name="_Toc20212465"/>
      <w:bookmarkStart w:id="2591" w:name="_Toc27731820"/>
      <w:bookmarkStart w:id="2592" w:name="_Toc36127598"/>
      <w:bookmarkStart w:id="2593" w:name="_Toc45214704"/>
      <w:bookmarkStart w:id="2594" w:name="_Toc51937843"/>
      <w:bookmarkStart w:id="2595" w:name="_Toc51938152"/>
      <w:bookmarkStart w:id="2596" w:name="_Toc92291339"/>
      <w:bookmarkStart w:id="2597" w:name="_Toc162964889"/>
      <w:bookmarkEnd w:id="2589"/>
      <w:r w:rsidRPr="00073326">
        <w:t>10.3</w:t>
      </w:r>
      <w:r w:rsidRPr="00073326">
        <w:tab/>
        <w:t>MCData user profile configuration document</w:t>
      </w:r>
      <w:bookmarkEnd w:id="2590"/>
      <w:bookmarkEnd w:id="2591"/>
      <w:bookmarkEnd w:id="2592"/>
      <w:bookmarkEnd w:id="2593"/>
      <w:bookmarkEnd w:id="2594"/>
      <w:bookmarkEnd w:id="2595"/>
      <w:bookmarkEnd w:id="2596"/>
      <w:bookmarkEnd w:id="2597"/>
    </w:p>
    <w:p w14:paraId="7AA8C4BA" w14:textId="77777777" w:rsidR="00C367E9" w:rsidRPr="00986001" w:rsidRDefault="00C367E9" w:rsidP="00C367E9">
      <w:pPr>
        <w:pStyle w:val="Heading3"/>
      </w:pPr>
      <w:bookmarkStart w:id="2598" w:name="_CR10_3_1"/>
      <w:bookmarkStart w:id="2599" w:name="_Toc20212466"/>
      <w:bookmarkStart w:id="2600" w:name="_Toc27731821"/>
      <w:bookmarkStart w:id="2601" w:name="_Toc36127599"/>
      <w:bookmarkStart w:id="2602" w:name="_Toc45214705"/>
      <w:bookmarkStart w:id="2603" w:name="_Toc51937844"/>
      <w:bookmarkStart w:id="2604" w:name="_Toc51938153"/>
      <w:bookmarkStart w:id="2605" w:name="_Toc92291340"/>
      <w:bookmarkStart w:id="2606" w:name="_Toc162964890"/>
      <w:bookmarkEnd w:id="2598"/>
      <w:r>
        <w:t>10.3.1</w:t>
      </w:r>
      <w:r>
        <w:tab/>
        <w:t>General</w:t>
      </w:r>
      <w:bookmarkEnd w:id="2599"/>
      <w:bookmarkEnd w:id="2600"/>
      <w:bookmarkEnd w:id="2601"/>
      <w:bookmarkEnd w:id="2602"/>
      <w:bookmarkEnd w:id="2603"/>
      <w:bookmarkEnd w:id="2604"/>
      <w:bookmarkEnd w:id="2605"/>
      <w:bookmarkEnd w:id="2606"/>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607" w:name="_CR10_3_1A"/>
      <w:bookmarkStart w:id="2608" w:name="_Toc20212467"/>
      <w:bookmarkStart w:id="2609" w:name="_Toc27731822"/>
      <w:bookmarkStart w:id="2610" w:name="_Toc36127600"/>
      <w:bookmarkStart w:id="2611" w:name="_Toc45214706"/>
      <w:bookmarkStart w:id="2612" w:name="_Toc51937845"/>
      <w:bookmarkStart w:id="2613" w:name="_Toc51938154"/>
      <w:bookmarkStart w:id="2614" w:name="_Toc92291341"/>
      <w:bookmarkStart w:id="2615" w:name="MCCQCTEMPBM_00000052"/>
      <w:bookmarkStart w:id="2616" w:name="_Toc162964891"/>
      <w:bookmarkEnd w:id="2607"/>
      <w:r>
        <w:t>10.3.1A</w:t>
      </w:r>
      <w:r>
        <w:tab/>
        <w:t>MCData client access to MCData user profile documents</w:t>
      </w:r>
      <w:bookmarkEnd w:id="2608"/>
      <w:bookmarkEnd w:id="2609"/>
      <w:bookmarkEnd w:id="2610"/>
      <w:bookmarkEnd w:id="2611"/>
      <w:bookmarkEnd w:id="2612"/>
      <w:bookmarkEnd w:id="2613"/>
      <w:bookmarkEnd w:id="2614"/>
      <w:bookmarkEnd w:id="2616"/>
    </w:p>
    <w:bookmarkEnd w:id="2615"/>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617" w:name="_CR10_3_2"/>
      <w:bookmarkStart w:id="2618" w:name="_Toc20212468"/>
      <w:bookmarkStart w:id="2619" w:name="_Toc27731823"/>
      <w:bookmarkStart w:id="2620" w:name="_Toc36127601"/>
      <w:bookmarkStart w:id="2621" w:name="_Toc45214707"/>
      <w:bookmarkStart w:id="2622" w:name="_Toc51937846"/>
      <w:bookmarkStart w:id="2623" w:name="_Toc51938155"/>
      <w:bookmarkStart w:id="2624" w:name="_Toc92291342"/>
      <w:bookmarkStart w:id="2625" w:name="_Toc162964892"/>
      <w:bookmarkEnd w:id="2617"/>
      <w:r>
        <w:t>10.3.2</w:t>
      </w:r>
      <w:r>
        <w:tab/>
        <w:t>C</w:t>
      </w:r>
      <w:r w:rsidRPr="00986001">
        <w:t>oding</w:t>
      </w:r>
      <w:bookmarkEnd w:id="2618"/>
      <w:bookmarkEnd w:id="2619"/>
      <w:bookmarkEnd w:id="2620"/>
      <w:bookmarkEnd w:id="2621"/>
      <w:bookmarkEnd w:id="2622"/>
      <w:bookmarkEnd w:id="2623"/>
      <w:bookmarkEnd w:id="2624"/>
      <w:bookmarkEnd w:id="2625"/>
    </w:p>
    <w:p w14:paraId="69B655C7" w14:textId="77777777" w:rsidR="00C367E9" w:rsidRPr="0045024E" w:rsidRDefault="00C367E9" w:rsidP="00C367E9">
      <w:pPr>
        <w:pStyle w:val="Heading4"/>
      </w:pPr>
      <w:bookmarkStart w:id="2626" w:name="_CR10_3_2_1"/>
      <w:bookmarkStart w:id="2627" w:name="_Toc20212469"/>
      <w:bookmarkStart w:id="2628" w:name="_Toc27731824"/>
      <w:bookmarkStart w:id="2629" w:name="_Toc36127602"/>
      <w:bookmarkStart w:id="2630" w:name="_Toc45214708"/>
      <w:bookmarkStart w:id="2631" w:name="_Toc51937847"/>
      <w:bookmarkStart w:id="2632" w:name="_Toc51938156"/>
      <w:bookmarkStart w:id="2633" w:name="_Toc92291343"/>
      <w:bookmarkStart w:id="2634" w:name="_Toc162964893"/>
      <w:bookmarkEnd w:id="2626"/>
      <w:r>
        <w:t>10.3</w:t>
      </w:r>
      <w:r w:rsidRPr="0045024E">
        <w:t>.2.1</w:t>
      </w:r>
      <w:r>
        <w:tab/>
      </w:r>
      <w:r w:rsidRPr="0045024E">
        <w:t>Structure</w:t>
      </w:r>
      <w:bookmarkEnd w:id="2627"/>
      <w:bookmarkEnd w:id="2628"/>
      <w:bookmarkEnd w:id="2629"/>
      <w:bookmarkEnd w:id="2630"/>
      <w:bookmarkEnd w:id="2631"/>
      <w:bookmarkEnd w:id="2632"/>
      <w:bookmarkEnd w:id="2633"/>
      <w:bookmarkEnd w:id="2634"/>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lastRenderedPageBreak/>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2D6B288A" w:rsidR="000A6FD4" w:rsidRPr="00DA3B9B" w:rsidRDefault="005252F0" w:rsidP="00BB07E6">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lastRenderedPageBreak/>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635"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635"/>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lastRenderedPageBreak/>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5CEB957" w:rsidR="00C367E9" w:rsidRDefault="00C367E9" w:rsidP="00C367E9">
      <w:pPr>
        <w:pStyle w:val="B4"/>
      </w:pPr>
      <w:r>
        <w:rPr>
          <w:lang w:eastAsia="ko-KR"/>
        </w:rPr>
        <w:t>C)</w:t>
      </w:r>
      <w:r>
        <w:rPr>
          <w:lang w:eastAsia="ko-KR"/>
        </w:rPr>
        <w:tab/>
      </w:r>
      <w:r>
        <w:t>an &lt;allow-one-to-one-communication-from-any-user&gt; element;</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16A9410F"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F64E820" w14:textId="77777777" w:rsidR="00C367E9" w:rsidRDefault="00C367E9" w:rsidP="00C367E9">
      <w:pPr>
        <w:pStyle w:val="B4"/>
      </w:pPr>
      <w:r>
        <w:t>H)</w:t>
      </w:r>
      <w:r>
        <w:tab/>
        <w:t>an &lt;MCData-group-call&gt; element;</w:t>
      </w:r>
    </w:p>
    <w:p w14:paraId="3D29F7E1" w14:textId="76319910" w:rsidR="00C367E9" w:rsidRDefault="00C367E9" w:rsidP="00C367E9">
      <w:pPr>
        <w:pStyle w:val="B4"/>
      </w:pPr>
      <w:r>
        <w:t>I)</w:t>
      </w:r>
      <w:r>
        <w:tab/>
        <w:t>an &lt;allow-emergency-private-call&gt; element;</w:t>
      </w:r>
    </w:p>
    <w:p w14:paraId="0E174DEE" w14:textId="67C9F8FD" w:rsidR="00C367E9" w:rsidRDefault="00C367E9" w:rsidP="00C367E9">
      <w:pPr>
        <w:pStyle w:val="B4"/>
      </w:pPr>
      <w:r>
        <w:t>J)</w:t>
      </w:r>
      <w:r>
        <w:tab/>
        <w:t>an &lt;allow-cancel-private-emergency-call&gt; element</w:t>
      </w:r>
      <w:r w:rsidR="00066AD8">
        <w:t>; and</w:t>
      </w:r>
    </w:p>
    <w:p w14:paraId="7823DA86" w14:textId="77777777" w:rsidR="00E068A0" w:rsidRPr="0045024E" w:rsidRDefault="00E068A0" w:rsidP="00E068A0">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12833A26" w14:textId="77777777" w:rsidR="00E068A0" w:rsidRPr="0045024E" w:rsidRDefault="00E068A0" w:rsidP="00E068A0">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4F5A73D5" w14:textId="77777777" w:rsidR="00E068A0" w:rsidRPr="0045024E" w:rsidRDefault="00E068A0" w:rsidP="00E068A0">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5C1A9CC7" w14:textId="77777777" w:rsidR="00E068A0" w:rsidRPr="0045024E" w:rsidRDefault="00E068A0" w:rsidP="00E068A0">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03FD5570" w14:textId="77777777" w:rsidR="00E068A0" w:rsidRPr="00243DAC" w:rsidRDefault="00E068A0" w:rsidP="00E068A0">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8C366AE" w14:textId="77777777" w:rsidR="00E068A0" w:rsidRPr="0045024E" w:rsidRDefault="00E068A0" w:rsidP="00E068A0">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6B46F581" w14:textId="77777777" w:rsidR="00E068A0" w:rsidRDefault="00E068A0" w:rsidP="00E068A0">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1C453CF8" w14:textId="4EB51CAF" w:rsidR="00E068A0" w:rsidRPr="0045024E" w:rsidRDefault="00E068A0" w:rsidP="00E068A0">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3C53822" w14:textId="4F508779" w:rsidR="00E068A0" w:rsidRDefault="00E068A0" w:rsidP="00E068A0">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sidR="00F73474">
        <w:rPr>
          <w:lang w:eastAsia="ko-KR"/>
        </w:rPr>
        <w:t>; and</w:t>
      </w:r>
    </w:p>
    <w:p w14:paraId="48459DAA" w14:textId="2C36064E" w:rsidR="00066AD8" w:rsidRDefault="00066AD8" w:rsidP="00066AD8">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lastRenderedPageBreak/>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lastRenderedPageBreak/>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636" w:name="_CR10_3_2_2"/>
      <w:bookmarkStart w:id="2637" w:name="_Toc20212470"/>
      <w:bookmarkStart w:id="2638" w:name="_Toc27731825"/>
      <w:bookmarkStart w:id="2639" w:name="_Toc36127603"/>
      <w:bookmarkStart w:id="2640" w:name="_Toc45214709"/>
      <w:bookmarkStart w:id="2641" w:name="_Toc51937848"/>
      <w:bookmarkStart w:id="2642" w:name="_Toc51938157"/>
      <w:bookmarkStart w:id="2643" w:name="_Toc92291344"/>
      <w:bookmarkStart w:id="2644" w:name="_Toc162964894"/>
      <w:bookmarkEnd w:id="2636"/>
      <w:r>
        <w:t>10.3</w:t>
      </w:r>
      <w:r w:rsidRPr="0045024E">
        <w:t>.2.2</w:t>
      </w:r>
      <w:r w:rsidRPr="0045024E">
        <w:tab/>
        <w:t>Application Unique ID</w:t>
      </w:r>
      <w:bookmarkEnd w:id="2637"/>
      <w:bookmarkEnd w:id="2638"/>
      <w:bookmarkEnd w:id="2639"/>
      <w:bookmarkEnd w:id="2640"/>
      <w:bookmarkEnd w:id="2641"/>
      <w:bookmarkEnd w:id="2642"/>
      <w:bookmarkEnd w:id="2643"/>
      <w:bookmarkEnd w:id="2644"/>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645" w:name="_CR10_3_2_3"/>
      <w:bookmarkStart w:id="2646" w:name="_Toc20212471"/>
      <w:bookmarkStart w:id="2647" w:name="_Toc27731826"/>
      <w:bookmarkStart w:id="2648" w:name="_Toc36127604"/>
      <w:bookmarkStart w:id="2649" w:name="_Toc45214710"/>
      <w:bookmarkStart w:id="2650" w:name="_Toc51937849"/>
      <w:bookmarkStart w:id="2651" w:name="_Toc51938158"/>
      <w:bookmarkStart w:id="2652" w:name="_Toc92291345"/>
      <w:bookmarkStart w:id="2653" w:name="_Toc162964895"/>
      <w:bookmarkEnd w:id="2645"/>
      <w:r>
        <w:t>10.3</w:t>
      </w:r>
      <w:r w:rsidRPr="0045024E">
        <w:t>.2.3</w:t>
      </w:r>
      <w:r w:rsidRPr="0045024E">
        <w:tab/>
        <w:t>XML Schema</w:t>
      </w:r>
      <w:bookmarkEnd w:id="2646"/>
      <w:bookmarkEnd w:id="2647"/>
      <w:bookmarkEnd w:id="2648"/>
      <w:bookmarkEnd w:id="2649"/>
      <w:bookmarkEnd w:id="2650"/>
      <w:bookmarkEnd w:id="2651"/>
      <w:bookmarkEnd w:id="2652"/>
      <w:bookmarkEnd w:id="2653"/>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797CAF07" w:rsidR="009B1152" w:rsidRPr="00C13C61" w:rsidRDefault="009B1152" w:rsidP="009B1152">
      <w:pPr>
        <w:pStyle w:val="PL"/>
      </w:pPr>
      <w:r>
        <w:t xml:space="preserve">  </w:t>
      </w:r>
      <w:r w:rsidRPr="00C13C61">
        <w:t>&lt;xs:import namespace="</w:t>
      </w:r>
      <w:r w:rsidRPr="000B2651">
        <w:t>urn:3gpp:ns:mcpttUE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lastRenderedPageBreak/>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lastRenderedPageBreak/>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lastRenderedPageBreak/>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lastRenderedPageBreak/>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14638DDC" w:rsidR="00C367E9" w:rsidRDefault="00C367E9" w:rsidP="00C367E9">
      <w:pPr>
        <w:pStyle w:val="PL"/>
      </w:pPr>
      <w:r>
        <w:t xml:space="preserve">      &lt;xs:element name="DiscoveryGroupID" type="xs:hexBinary"</w:t>
      </w:r>
      <w:r w:rsidR="00C65519">
        <w:t xml:space="preserve"> minOccurs="0"</w:t>
      </w:r>
      <w:r>
        <w:t>/&gt;</w:t>
      </w:r>
    </w:p>
    <w:p w14:paraId="1D26282D" w14:textId="04032934" w:rsidR="00C65519" w:rsidRDefault="00C65519" w:rsidP="00C367E9">
      <w:pPr>
        <w:pStyle w:val="PL"/>
      </w:pPr>
      <w:r>
        <w:t xml:space="preserve">      &lt;xs:element name="ApplicationLayerGroupID" type="xs:hexBinary" minOccurs="0"/&gt;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lastRenderedPageBreak/>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00B42A6B" w14:textId="77777777" w:rsidR="009C7714" w:rsidRDefault="009C7714" w:rsidP="009C7714">
      <w:pPr>
        <w:pStyle w:val="PL"/>
      </w:pPr>
      <w:r>
        <w:t>&lt;!--    anyExt elements for adhoc group data communication--&gt;</w:t>
      </w:r>
    </w:p>
    <w:p w14:paraId="1ACBF9C7" w14:textId="77777777" w:rsidR="009C7714" w:rsidRDefault="009C7714" w:rsidP="009C7714">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770BBF17" w14:textId="77777777" w:rsidR="002703A8" w:rsidRDefault="002703A8" w:rsidP="002703A8">
      <w:pPr>
        <w:pStyle w:val="PL"/>
      </w:pPr>
    </w:p>
    <w:p w14:paraId="18AEBBB6" w14:textId="77777777" w:rsidR="002703A8" w:rsidRDefault="002703A8" w:rsidP="002703A8">
      <w:pPr>
        <w:pStyle w:val="PL"/>
      </w:pPr>
      <w:r>
        <w:t>&lt;!--    anyExt elements for adhoc group data communication--&gt;</w:t>
      </w:r>
    </w:p>
    <w:p w14:paraId="0263ED64" w14:textId="77777777" w:rsidR="002703A8" w:rsidRDefault="002703A8" w:rsidP="002703A8">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4E96D89D" w14:textId="77777777" w:rsidR="002703A8" w:rsidRDefault="002703A8" w:rsidP="002703A8">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C00DD3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833AA8D"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1122AAB5" w14:textId="77777777" w:rsidR="002703A8" w:rsidRDefault="002703A8" w:rsidP="002703A8">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79FBA02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453C7739" w14:textId="77777777" w:rsidR="002703A8" w:rsidRDefault="002703A8" w:rsidP="002703A8">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3BB6AB3C"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10FA9D65" w14:textId="44DEA222" w:rsidR="002703A8" w:rsidRDefault="002703A8" w:rsidP="009C7714">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41F095E2" w14:textId="77777777" w:rsidR="009C7714" w:rsidRDefault="009C7714"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lastRenderedPageBreak/>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77777777" w:rsidR="009B1152" w:rsidRDefault="009B1152" w:rsidP="009B1152">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Data</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Default="009B1152" w:rsidP="009B1152">
      <w:pPr>
        <w:pStyle w:val="PL"/>
        <w:rPr>
          <w:rFonts w:eastAsia="Courier New"/>
        </w:rPr>
      </w:pPr>
      <w:r>
        <w:rPr>
          <w:rFonts w:eastAsia="Courier New"/>
        </w:rPr>
        <w:t xml:space="preserve">    &lt;/xs:sequence&gt;</w:t>
      </w:r>
    </w:p>
    <w:p w14:paraId="0163907C" w14:textId="77777777" w:rsidR="009B1152" w:rsidRDefault="009B1152" w:rsidP="009B1152">
      <w:pPr>
        <w:pStyle w:val="PL"/>
        <w:rPr>
          <w:rFonts w:eastAsia="Courier New"/>
        </w:rPr>
      </w:pPr>
      <w:r>
        <w:rPr>
          <w:rFonts w:eastAsia="Courier New"/>
        </w:rP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654" w:name="_CR10_3_2_4"/>
      <w:bookmarkStart w:id="2655" w:name="_Toc20212472"/>
      <w:bookmarkStart w:id="2656" w:name="_Toc27731827"/>
      <w:bookmarkStart w:id="2657" w:name="_Toc36127605"/>
      <w:bookmarkStart w:id="2658" w:name="_Toc45214711"/>
      <w:bookmarkStart w:id="2659" w:name="_Toc51937850"/>
      <w:bookmarkStart w:id="2660" w:name="_Toc51938159"/>
      <w:bookmarkStart w:id="2661" w:name="_Toc92291346"/>
      <w:bookmarkStart w:id="2662" w:name="_Toc162964896"/>
      <w:bookmarkEnd w:id="2654"/>
      <w:r>
        <w:t>10.3</w:t>
      </w:r>
      <w:r w:rsidRPr="0045024E">
        <w:t>.2.4</w:t>
      </w:r>
      <w:r w:rsidRPr="0045024E">
        <w:tab/>
        <w:t xml:space="preserve">Default </w:t>
      </w:r>
      <w:r>
        <w:t xml:space="preserve">Document </w:t>
      </w:r>
      <w:r w:rsidRPr="0045024E">
        <w:t>Namespace</w:t>
      </w:r>
      <w:bookmarkEnd w:id="2655"/>
      <w:bookmarkEnd w:id="2656"/>
      <w:bookmarkEnd w:id="2657"/>
      <w:bookmarkEnd w:id="2658"/>
      <w:bookmarkEnd w:id="2659"/>
      <w:bookmarkEnd w:id="2660"/>
      <w:bookmarkEnd w:id="2661"/>
      <w:bookmarkEnd w:id="2662"/>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663" w:name="_CR10_3_2_5"/>
      <w:bookmarkStart w:id="2664" w:name="_Toc20212473"/>
      <w:bookmarkStart w:id="2665" w:name="_Toc27731828"/>
      <w:bookmarkStart w:id="2666" w:name="_Toc36127606"/>
      <w:bookmarkStart w:id="2667" w:name="_Toc45214712"/>
      <w:bookmarkStart w:id="2668" w:name="_Toc51937851"/>
      <w:bookmarkStart w:id="2669" w:name="_Toc51938160"/>
      <w:bookmarkStart w:id="2670" w:name="_Toc92291347"/>
      <w:bookmarkStart w:id="2671" w:name="_Toc162964897"/>
      <w:bookmarkEnd w:id="2663"/>
      <w:r>
        <w:t>10.3</w:t>
      </w:r>
      <w:r w:rsidRPr="0045024E">
        <w:t>.2.5</w:t>
      </w:r>
      <w:r w:rsidRPr="0045024E">
        <w:tab/>
        <w:t>MIME type</w:t>
      </w:r>
      <w:bookmarkEnd w:id="2664"/>
      <w:bookmarkEnd w:id="2665"/>
      <w:bookmarkEnd w:id="2666"/>
      <w:bookmarkEnd w:id="2667"/>
      <w:bookmarkEnd w:id="2668"/>
      <w:bookmarkEnd w:id="2669"/>
      <w:bookmarkEnd w:id="2670"/>
      <w:bookmarkEnd w:id="2671"/>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672" w:name="_CR10_3_2_6"/>
      <w:bookmarkStart w:id="2673" w:name="_Toc20212474"/>
      <w:bookmarkStart w:id="2674" w:name="_Toc27731829"/>
      <w:bookmarkStart w:id="2675" w:name="_Toc36127607"/>
      <w:bookmarkStart w:id="2676" w:name="_Toc45214713"/>
      <w:bookmarkStart w:id="2677" w:name="_Toc51937852"/>
      <w:bookmarkStart w:id="2678" w:name="_Toc51938161"/>
      <w:bookmarkStart w:id="2679" w:name="_Toc92291348"/>
      <w:bookmarkStart w:id="2680" w:name="_Toc162964898"/>
      <w:bookmarkEnd w:id="2672"/>
      <w:r>
        <w:t>10.3</w:t>
      </w:r>
      <w:r w:rsidRPr="0045024E">
        <w:t>.2.6</w:t>
      </w:r>
      <w:r w:rsidRPr="0045024E">
        <w:tab/>
        <w:t>Validation Constraints</w:t>
      </w:r>
      <w:bookmarkEnd w:id="2673"/>
      <w:bookmarkEnd w:id="2674"/>
      <w:bookmarkEnd w:id="2675"/>
      <w:bookmarkEnd w:id="2676"/>
      <w:bookmarkEnd w:id="2677"/>
      <w:bookmarkEnd w:id="2678"/>
      <w:bookmarkEnd w:id="2679"/>
      <w:bookmarkEnd w:id="2680"/>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0B0DC48A" w14:textId="1B3E4707" w:rsidR="00C65519" w:rsidRPr="00847E44" w:rsidRDefault="00C6551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Pr>
          <w:rFonts w:eastAsia="SimSun"/>
          <w:lang w:eastAsia="zh-CN"/>
        </w:rPr>
        <w:t>ApplicationLayer</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Pr>
          <w:rFonts w:eastAsia="SimSun"/>
          <w:lang w:eastAsia="zh-CN"/>
        </w:rPr>
        <w:t>Application Layer</w:t>
      </w:r>
      <w:r w:rsidRPr="00847E44">
        <w:rPr>
          <w:rFonts w:eastAsia="SimSun"/>
          <w:lang w:eastAsia="zh-CN"/>
        </w:rPr>
        <w:t xml:space="preserve">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lastRenderedPageBreak/>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681" w:name="_CR10_3_2_7"/>
      <w:bookmarkStart w:id="2682" w:name="_Toc20212475"/>
      <w:bookmarkStart w:id="2683" w:name="_Toc27731830"/>
      <w:bookmarkStart w:id="2684" w:name="_Toc36127608"/>
      <w:bookmarkStart w:id="2685" w:name="_Toc45214714"/>
      <w:bookmarkStart w:id="2686" w:name="_Toc51937853"/>
      <w:bookmarkStart w:id="2687" w:name="_Toc51938162"/>
      <w:bookmarkStart w:id="2688" w:name="_Toc92291349"/>
      <w:bookmarkStart w:id="2689" w:name="_Toc162964899"/>
      <w:bookmarkEnd w:id="2681"/>
      <w:r>
        <w:t>10.3</w:t>
      </w:r>
      <w:r w:rsidRPr="0045024E">
        <w:t>.2.7</w:t>
      </w:r>
      <w:r w:rsidRPr="0045024E">
        <w:tab/>
        <w:t>Data Semantics</w:t>
      </w:r>
      <w:bookmarkEnd w:id="2682"/>
      <w:bookmarkEnd w:id="2683"/>
      <w:bookmarkEnd w:id="2684"/>
      <w:bookmarkEnd w:id="2685"/>
      <w:bookmarkEnd w:id="2686"/>
      <w:bookmarkEnd w:id="2687"/>
      <w:bookmarkEnd w:id="2688"/>
      <w:bookmarkEnd w:id="2689"/>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w:t>
      </w:r>
      <w:r>
        <w:lastRenderedPageBreak/>
        <w:t xml:space="preserve">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690"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690"/>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lastRenderedPageBreak/>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44A9052" w14:textId="77777777" w:rsidR="00C65519" w:rsidRPr="00910E31" w:rsidRDefault="00C65519" w:rsidP="00C65519">
      <w:r w:rsidRPr="00910E31">
        <w:t>The &lt;</w:t>
      </w:r>
      <w:r>
        <w:t>ApplicationLayer</w:t>
      </w:r>
      <w:r w:rsidRPr="00910E31">
        <w:t xml:space="preserve">GroupID&gt; element is of type "hexBinary"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3E5493BB" w14:textId="7B8F725A" w:rsidR="00C65519" w:rsidRPr="00910E31" w:rsidRDefault="00C65519" w:rsidP="00C6551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r>
        <w:rPr>
          <w:rFonts w:hint="eastAsia"/>
          <w:lang w:eastAsia="zh-CN"/>
        </w:rPr>
        <w:t>ApplicationLayer</w:t>
      </w:r>
      <w:r w:rsidRPr="00910E31">
        <w:t xml:space="preserve">GroupID" element of </w:t>
      </w:r>
      <w:r>
        <w:t>clause</w:t>
      </w:r>
      <w:r w:rsidRPr="00910E31">
        <w:t> 10.2.1</w:t>
      </w:r>
      <w:r>
        <w:t>6F1</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lastRenderedPageBreak/>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lastRenderedPageBreak/>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lastRenderedPageBreak/>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lastRenderedPageBreak/>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lastRenderedPageBreak/>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5D222CD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 xml:space="preserve">The &lt;RulesForDeaffiliation&gt; element within the &lt;entry&gt; element within the &lt;MCDataGroupInfo&gt; element of the &lt;OnNetwork&gt; element indicates upon a change in geographical area or a change in functional alias activation status to </w:t>
      </w:r>
      <w:r>
        <w:lastRenderedPageBreak/>
        <w:t>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lastRenderedPageBreak/>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691" w:name="_Hlk40207646"/>
      <w:r>
        <w:rPr>
          <w:rFonts w:eastAsia="Malgun Gothic"/>
        </w:rPr>
        <w:t>MessageStoreHostname</w:t>
      </w:r>
      <w:bookmarkEnd w:id="2691"/>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62EE7683" w14:textId="77777777" w:rsidR="007905C8" w:rsidRDefault="007905C8" w:rsidP="007905C8">
      <w:r>
        <w:t>The &lt;</w:t>
      </w:r>
      <w:r w:rsidRPr="001A4CE5">
        <w:rPr>
          <w:rFonts w:eastAsia="Courier New"/>
        </w:rPr>
        <w:t>AccessInformationForPartnerMC</w:t>
      </w:r>
      <w:r>
        <w:rPr>
          <w:rFonts w:eastAsia="Courier New"/>
        </w:rPr>
        <w:t>Data</w:t>
      </w:r>
      <w:r w:rsidRPr="001A4CE5">
        <w:rPr>
          <w:rFonts w:eastAsia="Courier New"/>
        </w:rPr>
        <w:t>System</w:t>
      </w:r>
      <w:r>
        <w:t>&gt; element within 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4279CA07" w14:textId="61D4C83D" w:rsidR="007905C8" w:rsidRDefault="007905C8" w:rsidP="00E746D0">
      <w:pPr>
        <w:pStyle w:val="EditorsNote"/>
      </w:pPr>
      <w:r>
        <w:t>Editor's note [WI: eMCSMI_IRail, CR#: 0251]:</w:t>
      </w:r>
      <w:r>
        <w:tab/>
        <w:t xml:space="preserve">The list of elements in the </w:t>
      </w:r>
      <w:r w:rsidRPr="00114676">
        <w:t>&lt;mcptt-UE-initial-configuration&gt; document</w:t>
      </w:r>
      <w:r>
        <w:t xml:space="preserve"> that are not applicable, is FFS.</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bookmarkStart w:id="2692" w:name="_CRTable10_3_2_71"/>
      <w:r w:rsidRPr="00441BFF">
        <w:t>Table </w:t>
      </w:r>
      <w:bookmarkEnd w:id="2692"/>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bookmarkStart w:id="2693" w:name="_CRTable10_3_2_72"/>
      <w:r w:rsidRPr="00E31D28">
        <w:lastRenderedPageBreak/>
        <w:t>Table </w:t>
      </w:r>
      <w:bookmarkEnd w:id="2693"/>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bookmarkStart w:id="2694" w:name="_CRTable10_3_2_73"/>
      <w:r w:rsidRPr="00E31D28">
        <w:t>Table </w:t>
      </w:r>
      <w:bookmarkEnd w:id="2694"/>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bookmarkStart w:id="2695" w:name="_CRTable10_3_2_74"/>
      <w:r w:rsidRPr="00E31D28">
        <w:t>Table </w:t>
      </w:r>
      <w:bookmarkEnd w:id="2695"/>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bookmarkStart w:id="2696" w:name="_CRTable10_3_2_75"/>
      <w:r w:rsidRPr="00E31D28">
        <w:t>Table </w:t>
      </w:r>
      <w:bookmarkEnd w:id="2696"/>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bookmarkStart w:id="2697" w:name="_CRTable10_3_2_76"/>
      <w:r w:rsidRPr="00E31D28">
        <w:t>Table </w:t>
      </w:r>
      <w:bookmarkEnd w:id="2697"/>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bookmarkStart w:id="2698" w:name="_CRTable10_3_2_77"/>
      <w:r w:rsidRPr="00E31D28">
        <w:t>Table </w:t>
      </w:r>
      <w:bookmarkEnd w:id="2698"/>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lastRenderedPageBreak/>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bookmarkStart w:id="2699" w:name="_CRTable10_3_2_78"/>
      <w:r w:rsidRPr="00847E44">
        <w:t>Table </w:t>
      </w:r>
      <w:bookmarkEnd w:id="2699"/>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bookmarkStart w:id="2700" w:name="_CRTable10_3_2_79"/>
      <w:r w:rsidRPr="00441BFF">
        <w:t>Table </w:t>
      </w:r>
      <w:bookmarkEnd w:id="2700"/>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bookmarkStart w:id="2701" w:name="_CRTable10_3_2_710"/>
      <w:r w:rsidRPr="00441BFF">
        <w:t>Table </w:t>
      </w:r>
      <w:bookmarkEnd w:id="2701"/>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bookmarkStart w:id="2702" w:name="_CRTable10_3_2_711"/>
      <w:r w:rsidRPr="0079391E">
        <w:t>Table </w:t>
      </w:r>
      <w:bookmarkEnd w:id="2702"/>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bookmarkStart w:id="2703" w:name="_CRTable10_3_2_712"/>
      <w:r w:rsidRPr="0079391E">
        <w:t>Table </w:t>
      </w:r>
      <w:bookmarkEnd w:id="2703"/>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bookmarkStart w:id="2704" w:name="_CRTable10_3_2_713"/>
      <w:r w:rsidRPr="0079391E">
        <w:lastRenderedPageBreak/>
        <w:t>Table </w:t>
      </w:r>
      <w:bookmarkEnd w:id="2704"/>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bookmarkStart w:id="2705" w:name="_CRTable10_3_2_714"/>
      <w:r w:rsidRPr="00441BFF">
        <w:t>Table </w:t>
      </w:r>
      <w:bookmarkEnd w:id="2705"/>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bookmarkStart w:id="2706" w:name="_CRTable10_3_2_715"/>
      <w:r w:rsidRPr="00441BFF">
        <w:t>Table </w:t>
      </w:r>
      <w:bookmarkEnd w:id="2706"/>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bookmarkStart w:id="2707" w:name="_CRTable10_3_2_716"/>
      <w:r w:rsidRPr="0079391E">
        <w:t>Table </w:t>
      </w:r>
      <w:bookmarkEnd w:id="2707"/>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bookmarkStart w:id="2708" w:name="_CRTable10_3_2_717"/>
      <w:r w:rsidRPr="0079391E">
        <w:t>Table </w:t>
      </w:r>
      <w:bookmarkEnd w:id="2708"/>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709" w:name="_Toc20212476"/>
      <w:bookmarkStart w:id="2710" w:name="_Toc27731831"/>
      <w:bookmarkStart w:id="2711"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bookmarkStart w:id="2712" w:name="_CRTable10_3_2_718"/>
      <w:r w:rsidRPr="00E31D28">
        <w:lastRenderedPageBreak/>
        <w:t>Table </w:t>
      </w:r>
      <w:bookmarkEnd w:id="2712"/>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bookmarkStart w:id="2713" w:name="_CRTable10_3_2_719"/>
      <w:r w:rsidRPr="00E31D28">
        <w:t>Table </w:t>
      </w:r>
      <w:bookmarkEnd w:id="2713"/>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714" w:name="_Hlk42201249"/>
      <w:r>
        <w:t>allow-one-to-one-communication-from-any-user</w:t>
      </w:r>
      <w:bookmarkEnd w:id="2714"/>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bookmarkStart w:id="2715" w:name="_CRTable10_3_2_720"/>
      <w:r w:rsidRPr="00847E44">
        <w:t>Table </w:t>
      </w:r>
      <w:bookmarkEnd w:id="2715"/>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bookmarkStart w:id="2716" w:name="_CRTable10_3_2_721"/>
      <w:r>
        <w:t>Table </w:t>
      </w:r>
      <w:bookmarkEnd w:id="2716"/>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bookmarkStart w:id="2717" w:name="_CRTable10_3_2_722"/>
      <w:r>
        <w:t>Table </w:t>
      </w:r>
      <w:bookmarkEnd w:id="2717"/>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lastRenderedPageBreak/>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bookmarkStart w:id="2718" w:name="_CRTable10_3_2_723"/>
      <w:r>
        <w:t>Table </w:t>
      </w:r>
      <w:bookmarkEnd w:id="2718"/>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bookmarkStart w:id="2719" w:name="_CRTable10_3_2_724"/>
      <w:r>
        <w:t>Table </w:t>
      </w:r>
      <w:bookmarkEnd w:id="2719"/>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bookmarkStart w:id="2720" w:name="_CRTable10_3_2_725"/>
      <w:r>
        <w:t>Table </w:t>
      </w:r>
      <w:bookmarkEnd w:id="2720"/>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352E7AD1" w14:textId="77777777" w:rsidR="004931E3" w:rsidRDefault="004931E3" w:rsidP="004931E3"/>
    <w:p w14:paraId="532A7C7D" w14:textId="77777777" w:rsidR="004931E3" w:rsidRDefault="004931E3" w:rsidP="004931E3">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F6BC13" w14:textId="77777777" w:rsidR="004931E3" w:rsidRPr="0045024E" w:rsidRDefault="004931E3" w:rsidP="004931E3">
      <w:pPr>
        <w:pStyle w:val="TH"/>
      </w:pPr>
      <w:r w:rsidRPr="0079391E">
        <w:t>Table </w:t>
      </w:r>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28708A71" w14:textId="77777777" w:rsidTr="00B8039C">
        <w:tc>
          <w:tcPr>
            <w:tcW w:w="1435" w:type="dxa"/>
            <w:shd w:val="clear" w:color="auto" w:fill="auto"/>
          </w:tcPr>
          <w:p w14:paraId="5799F79F" w14:textId="77777777" w:rsidR="004931E3" w:rsidRPr="0045024E" w:rsidRDefault="004931E3" w:rsidP="00B8039C">
            <w:pPr>
              <w:pStyle w:val="TAL"/>
            </w:pPr>
            <w:r>
              <w:t>"</w:t>
            </w:r>
            <w:r w:rsidRPr="0045024E">
              <w:t>true</w:t>
            </w:r>
            <w:r>
              <w:t>"</w:t>
            </w:r>
          </w:p>
        </w:tc>
        <w:tc>
          <w:tcPr>
            <w:tcW w:w="8529" w:type="dxa"/>
            <w:shd w:val="clear" w:color="auto" w:fill="auto"/>
          </w:tcPr>
          <w:p w14:paraId="48BD7CFB"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4931E3" w:rsidRPr="0045024E" w14:paraId="13317ECC" w14:textId="77777777" w:rsidTr="00B8039C">
        <w:tc>
          <w:tcPr>
            <w:tcW w:w="1435" w:type="dxa"/>
            <w:shd w:val="clear" w:color="auto" w:fill="auto"/>
          </w:tcPr>
          <w:p w14:paraId="007BE20D" w14:textId="77777777" w:rsidR="004931E3" w:rsidRPr="0045024E" w:rsidRDefault="004931E3" w:rsidP="00B8039C">
            <w:pPr>
              <w:pStyle w:val="TAL"/>
            </w:pPr>
            <w:r>
              <w:t>"</w:t>
            </w:r>
            <w:r w:rsidRPr="0045024E">
              <w:t>false</w:t>
            </w:r>
            <w:r>
              <w:t>"</w:t>
            </w:r>
          </w:p>
        </w:tc>
        <w:tc>
          <w:tcPr>
            <w:tcW w:w="8529" w:type="dxa"/>
            <w:shd w:val="clear" w:color="auto" w:fill="auto"/>
          </w:tcPr>
          <w:p w14:paraId="2B9BCDC3"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6CDA05A0" w14:textId="77777777" w:rsidR="004931E3" w:rsidRPr="0045024E" w:rsidRDefault="004931E3" w:rsidP="004931E3"/>
    <w:p w14:paraId="0316C573" w14:textId="77777777" w:rsidR="004931E3" w:rsidRDefault="004931E3" w:rsidP="004931E3">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A18174" w14:textId="77777777" w:rsidR="004931E3" w:rsidRPr="0045024E" w:rsidRDefault="004931E3" w:rsidP="004931E3">
      <w:pPr>
        <w:pStyle w:val="TH"/>
      </w:pPr>
      <w:r w:rsidRPr="0079391E">
        <w:t>Table </w:t>
      </w:r>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0652006A" w14:textId="77777777" w:rsidTr="00B8039C">
        <w:tc>
          <w:tcPr>
            <w:tcW w:w="1403" w:type="dxa"/>
            <w:shd w:val="clear" w:color="auto" w:fill="auto"/>
          </w:tcPr>
          <w:p w14:paraId="1DF00D38" w14:textId="77777777" w:rsidR="004931E3" w:rsidRPr="0045024E" w:rsidRDefault="004931E3" w:rsidP="00B8039C">
            <w:pPr>
              <w:pStyle w:val="TAL"/>
            </w:pPr>
            <w:r>
              <w:t>"</w:t>
            </w:r>
            <w:r w:rsidRPr="0045024E">
              <w:t>true</w:t>
            </w:r>
            <w:r>
              <w:t>"</w:t>
            </w:r>
          </w:p>
        </w:tc>
        <w:tc>
          <w:tcPr>
            <w:tcW w:w="8226" w:type="dxa"/>
            <w:shd w:val="clear" w:color="auto" w:fill="auto"/>
          </w:tcPr>
          <w:p w14:paraId="1D37F22A"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8C0A759" w14:textId="77777777" w:rsidTr="00B8039C">
        <w:tc>
          <w:tcPr>
            <w:tcW w:w="1403" w:type="dxa"/>
            <w:shd w:val="clear" w:color="auto" w:fill="auto"/>
          </w:tcPr>
          <w:p w14:paraId="12E69D1B" w14:textId="77777777" w:rsidR="004931E3" w:rsidRPr="0045024E" w:rsidRDefault="004931E3" w:rsidP="00B8039C">
            <w:pPr>
              <w:pStyle w:val="TAL"/>
            </w:pPr>
            <w:r>
              <w:t>"</w:t>
            </w:r>
            <w:r w:rsidRPr="0045024E">
              <w:t>false</w:t>
            </w:r>
            <w:r>
              <w:t>"</w:t>
            </w:r>
          </w:p>
        </w:tc>
        <w:tc>
          <w:tcPr>
            <w:tcW w:w="8226" w:type="dxa"/>
            <w:shd w:val="clear" w:color="auto" w:fill="auto"/>
          </w:tcPr>
          <w:p w14:paraId="3425C9EF"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01E0CCCA" w14:textId="77777777" w:rsidR="004931E3" w:rsidRDefault="004931E3" w:rsidP="004931E3"/>
    <w:p w14:paraId="281D117D" w14:textId="77777777" w:rsidR="004931E3" w:rsidRDefault="004931E3" w:rsidP="004931E3">
      <w:r w:rsidRPr="0045024E">
        <w:lastRenderedPageBreak/>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34B36A" w14:textId="77777777" w:rsidR="004931E3" w:rsidRPr="0045024E" w:rsidRDefault="004931E3" w:rsidP="004931E3">
      <w:pPr>
        <w:pStyle w:val="TH"/>
      </w:pPr>
      <w:r w:rsidRPr="0079391E">
        <w:t>Table </w:t>
      </w:r>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5124DB02" w14:textId="77777777" w:rsidTr="00B8039C">
        <w:tc>
          <w:tcPr>
            <w:tcW w:w="1435" w:type="dxa"/>
            <w:shd w:val="clear" w:color="auto" w:fill="auto"/>
          </w:tcPr>
          <w:p w14:paraId="46D3D388" w14:textId="77777777" w:rsidR="004931E3" w:rsidRPr="0045024E" w:rsidRDefault="004931E3" w:rsidP="00B8039C">
            <w:pPr>
              <w:pStyle w:val="TAL"/>
            </w:pPr>
            <w:r>
              <w:t>"</w:t>
            </w:r>
            <w:r w:rsidRPr="0045024E">
              <w:t>true</w:t>
            </w:r>
            <w:r>
              <w:t>"</w:t>
            </w:r>
          </w:p>
        </w:tc>
        <w:tc>
          <w:tcPr>
            <w:tcW w:w="8529" w:type="dxa"/>
            <w:shd w:val="clear" w:color="auto" w:fill="auto"/>
          </w:tcPr>
          <w:p w14:paraId="4766E32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4931E3" w:rsidRPr="0045024E" w14:paraId="6F44758F" w14:textId="77777777" w:rsidTr="00B8039C">
        <w:tc>
          <w:tcPr>
            <w:tcW w:w="1435" w:type="dxa"/>
            <w:shd w:val="clear" w:color="auto" w:fill="auto"/>
          </w:tcPr>
          <w:p w14:paraId="0DF2AA08" w14:textId="77777777" w:rsidR="004931E3" w:rsidRPr="0045024E" w:rsidRDefault="004931E3" w:rsidP="00B8039C">
            <w:pPr>
              <w:pStyle w:val="TAL"/>
            </w:pPr>
            <w:r>
              <w:t>"</w:t>
            </w:r>
            <w:r w:rsidRPr="0045024E">
              <w:t>false</w:t>
            </w:r>
            <w:r>
              <w:t>"</w:t>
            </w:r>
          </w:p>
        </w:tc>
        <w:tc>
          <w:tcPr>
            <w:tcW w:w="8529" w:type="dxa"/>
            <w:shd w:val="clear" w:color="auto" w:fill="auto"/>
          </w:tcPr>
          <w:p w14:paraId="3171A144"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305ED035" w14:textId="77777777" w:rsidR="004931E3" w:rsidRPr="0045024E" w:rsidRDefault="004931E3" w:rsidP="004931E3"/>
    <w:p w14:paraId="40665267" w14:textId="77777777" w:rsidR="004931E3" w:rsidRDefault="004931E3" w:rsidP="004931E3">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740865" w14:textId="77777777" w:rsidR="004931E3" w:rsidRPr="0045024E" w:rsidRDefault="004931E3" w:rsidP="004931E3">
      <w:pPr>
        <w:pStyle w:val="TH"/>
      </w:pPr>
      <w:r w:rsidRPr="0079391E">
        <w:t>Table </w:t>
      </w:r>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0A9BE7E" w14:textId="77777777" w:rsidTr="00B8039C">
        <w:tc>
          <w:tcPr>
            <w:tcW w:w="1435" w:type="dxa"/>
            <w:shd w:val="clear" w:color="auto" w:fill="auto"/>
          </w:tcPr>
          <w:p w14:paraId="6E72CF66" w14:textId="77777777" w:rsidR="004931E3" w:rsidRPr="0045024E" w:rsidRDefault="004931E3" w:rsidP="00B8039C">
            <w:pPr>
              <w:pStyle w:val="TAL"/>
            </w:pPr>
            <w:r>
              <w:t>"</w:t>
            </w:r>
            <w:r w:rsidRPr="0045024E">
              <w:t>true</w:t>
            </w:r>
            <w:r>
              <w:t>"</w:t>
            </w:r>
          </w:p>
        </w:tc>
        <w:tc>
          <w:tcPr>
            <w:tcW w:w="8529" w:type="dxa"/>
            <w:shd w:val="clear" w:color="auto" w:fill="auto"/>
          </w:tcPr>
          <w:p w14:paraId="458B6B8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1957B34C" w14:textId="77777777" w:rsidTr="00B8039C">
        <w:tc>
          <w:tcPr>
            <w:tcW w:w="1435" w:type="dxa"/>
            <w:shd w:val="clear" w:color="auto" w:fill="auto"/>
          </w:tcPr>
          <w:p w14:paraId="5AFD9913" w14:textId="77777777" w:rsidR="004931E3" w:rsidRPr="0045024E" w:rsidRDefault="004931E3" w:rsidP="00B8039C">
            <w:pPr>
              <w:pStyle w:val="TAL"/>
            </w:pPr>
            <w:r>
              <w:t>"</w:t>
            </w:r>
            <w:r w:rsidRPr="0045024E">
              <w:t>false</w:t>
            </w:r>
            <w:r>
              <w:t>"</w:t>
            </w:r>
          </w:p>
        </w:tc>
        <w:tc>
          <w:tcPr>
            <w:tcW w:w="8529" w:type="dxa"/>
            <w:shd w:val="clear" w:color="auto" w:fill="auto"/>
          </w:tcPr>
          <w:p w14:paraId="4DE65BA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4862DF8" w14:textId="77777777" w:rsidR="004931E3" w:rsidRDefault="004931E3" w:rsidP="004931E3"/>
    <w:p w14:paraId="3A9E683F" w14:textId="77777777" w:rsidR="004931E3" w:rsidRDefault="004931E3" w:rsidP="004931E3">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121AF7" w14:textId="77777777" w:rsidR="004931E3" w:rsidRPr="0045024E" w:rsidRDefault="004931E3" w:rsidP="004931E3">
      <w:pPr>
        <w:pStyle w:val="TH"/>
      </w:pPr>
      <w:r w:rsidRPr="0079391E">
        <w:t>Table </w:t>
      </w:r>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9415F8A" w14:textId="77777777" w:rsidTr="00B8039C">
        <w:tc>
          <w:tcPr>
            <w:tcW w:w="1435" w:type="dxa"/>
            <w:shd w:val="clear" w:color="auto" w:fill="auto"/>
          </w:tcPr>
          <w:p w14:paraId="53A16D04" w14:textId="77777777" w:rsidR="004931E3" w:rsidRPr="0045024E" w:rsidRDefault="004931E3" w:rsidP="00B8039C">
            <w:pPr>
              <w:pStyle w:val="TAL"/>
            </w:pPr>
            <w:r>
              <w:t>"</w:t>
            </w:r>
            <w:r w:rsidRPr="0045024E">
              <w:t>true</w:t>
            </w:r>
            <w:r>
              <w:t>"</w:t>
            </w:r>
          </w:p>
        </w:tc>
        <w:tc>
          <w:tcPr>
            <w:tcW w:w="8529" w:type="dxa"/>
            <w:shd w:val="clear" w:color="auto" w:fill="auto"/>
          </w:tcPr>
          <w:p w14:paraId="72E012E2"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E76154" w14:textId="77777777" w:rsidTr="00B8039C">
        <w:tc>
          <w:tcPr>
            <w:tcW w:w="1435" w:type="dxa"/>
            <w:shd w:val="clear" w:color="auto" w:fill="auto"/>
          </w:tcPr>
          <w:p w14:paraId="7BFAF949" w14:textId="77777777" w:rsidR="004931E3" w:rsidRPr="0045024E" w:rsidRDefault="004931E3" w:rsidP="00B8039C">
            <w:pPr>
              <w:pStyle w:val="TAL"/>
            </w:pPr>
            <w:r>
              <w:t>"</w:t>
            </w:r>
            <w:r w:rsidRPr="0045024E">
              <w:t>false</w:t>
            </w:r>
            <w:r>
              <w:t>"</w:t>
            </w:r>
          </w:p>
        </w:tc>
        <w:tc>
          <w:tcPr>
            <w:tcW w:w="8529" w:type="dxa"/>
            <w:shd w:val="clear" w:color="auto" w:fill="auto"/>
          </w:tcPr>
          <w:p w14:paraId="663A62A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0F8DCA5B" w14:textId="77777777" w:rsidR="004931E3" w:rsidRDefault="004931E3" w:rsidP="004931E3"/>
    <w:p w14:paraId="4D98BBAE" w14:textId="77777777" w:rsidR="004931E3" w:rsidRDefault="004931E3" w:rsidP="004931E3">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64EC02" w14:textId="77777777" w:rsidR="004931E3" w:rsidRPr="0045024E" w:rsidRDefault="004931E3" w:rsidP="004931E3">
      <w:pPr>
        <w:pStyle w:val="TH"/>
      </w:pPr>
      <w:r w:rsidRPr="0079391E">
        <w:t>Table </w:t>
      </w:r>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30484AFD" w14:textId="77777777" w:rsidTr="00B8039C">
        <w:tc>
          <w:tcPr>
            <w:tcW w:w="1435" w:type="dxa"/>
            <w:shd w:val="clear" w:color="auto" w:fill="auto"/>
          </w:tcPr>
          <w:p w14:paraId="75BEF4D8" w14:textId="77777777" w:rsidR="004931E3" w:rsidRPr="0045024E" w:rsidRDefault="004931E3" w:rsidP="00B8039C">
            <w:pPr>
              <w:pStyle w:val="TAL"/>
            </w:pPr>
            <w:r>
              <w:t>"</w:t>
            </w:r>
            <w:r w:rsidRPr="0045024E">
              <w:t>true</w:t>
            </w:r>
            <w:r>
              <w:t>"</w:t>
            </w:r>
          </w:p>
        </w:tc>
        <w:tc>
          <w:tcPr>
            <w:tcW w:w="8529" w:type="dxa"/>
            <w:shd w:val="clear" w:color="auto" w:fill="auto"/>
          </w:tcPr>
          <w:p w14:paraId="39C406DE"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691DFC" w14:textId="77777777" w:rsidTr="00B8039C">
        <w:tc>
          <w:tcPr>
            <w:tcW w:w="1435" w:type="dxa"/>
            <w:shd w:val="clear" w:color="auto" w:fill="auto"/>
          </w:tcPr>
          <w:p w14:paraId="6071ABAB" w14:textId="77777777" w:rsidR="004931E3" w:rsidRPr="0045024E" w:rsidRDefault="004931E3" w:rsidP="00B8039C">
            <w:pPr>
              <w:pStyle w:val="TAL"/>
            </w:pPr>
            <w:r>
              <w:t>"</w:t>
            </w:r>
            <w:r w:rsidRPr="0045024E">
              <w:t>false</w:t>
            </w:r>
            <w:r>
              <w:t>"</w:t>
            </w:r>
          </w:p>
        </w:tc>
        <w:tc>
          <w:tcPr>
            <w:tcW w:w="8529" w:type="dxa"/>
            <w:shd w:val="clear" w:color="auto" w:fill="auto"/>
          </w:tcPr>
          <w:p w14:paraId="03D39E3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23B0385F" w14:textId="77777777" w:rsidR="004931E3" w:rsidRDefault="004931E3" w:rsidP="004931E3"/>
    <w:p w14:paraId="3A6F5699" w14:textId="77777777" w:rsidR="004931E3" w:rsidRDefault="004931E3" w:rsidP="004931E3">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5A0D5D" w14:textId="77777777" w:rsidR="004931E3" w:rsidRPr="0045024E" w:rsidRDefault="004931E3" w:rsidP="004931E3">
      <w:pPr>
        <w:pStyle w:val="TH"/>
      </w:pPr>
      <w:r w:rsidRPr="0079391E">
        <w:lastRenderedPageBreak/>
        <w:t>Table </w:t>
      </w:r>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5DC8EC34" w14:textId="77777777" w:rsidTr="00B8039C">
        <w:tc>
          <w:tcPr>
            <w:tcW w:w="1403" w:type="dxa"/>
            <w:shd w:val="clear" w:color="auto" w:fill="auto"/>
          </w:tcPr>
          <w:p w14:paraId="05BF8434" w14:textId="77777777" w:rsidR="004931E3" w:rsidRPr="0045024E" w:rsidRDefault="004931E3" w:rsidP="00B8039C">
            <w:pPr>
              <w:pStyle w:val="TAL"/>
            </w:pPr>
            <w:r>
              <w:t>"</w:t>
            </w:r>
            <w:r w:rsidRPr="0045024E">
              <w:t>true</w:t>
            </w:r>
            <w:r>
              <w:t>"</w:t>
            </w:r>
          </w:p>
        </w:tc>
        <w:tc>
          <w:tcPr>
            <w:tcW w:w="8226" w:type="dxa"/>
            <w:shd w:val="clear" w:color="auto" w:fill="auto"/>
          </w:tcPr>
          <w:p w14:paraId="1F3F631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CB8E02B" w14:textId="77777777" w:rsidTr="00B8039C">
        <w:tc>
          <w:tcPr>
            <w:tcW w:w="1403" w:type="dxa"/>
            <w:shd w:val="clear" w:color="auto" w:fill="auto"/>
          </w:tcPr>
          <w:p w14:paraId="001A5CFD" w14:textId="77777777" w:rsidR="004931E3" w:rsidRPr="0045024E" w:rsidRDefault="004931E3" w:rsidP="00B8039C">
            <w:pPr>
              <w:pStyle w:val="TAL"/>
            </w:pPr>
            <w:r>
              <w:t>"</w:t>
            </w:r>
            <w:r w:rsidRPr="0045024E">
              <w:t>false</w:t>
            </w:r>
            <w:r>
              <w:t>"</w:t>
            </w:r>
          </w:p>
        </w:tc>
        <w:tc>
          <w:tcPr>
            <w:tcW w:w="8226" w:type="dxa"/>
            <w:shd w:val="clear" w:color="auto" w:fill="auto"/>
          </w:tcPr>
          <w:p w14:paraId="0E6DFE13"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4B7C9B7B" w14:textId="77777777" w:rsidR="004931E3" w:rsidRDefault="004931E3" w:rsidP="004931E3"/>
    <w:p w14:paraId="0665A324" w14:textId="77777777" w:rsidR="004931E3" w:rsidRDefault="004931E3" w:rsidP="004931E3">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304D4F" w14:textId="77777777" w:rsidR="004931E3" w:rsidRPr="0045024E" w:rsidRDefault="004931E3" w:rsidP="004931E3">
      <w:pPr>
        <w:pStyle w:val="TH"/>
      </w:pPr>
      <w:r w:rsidRPr="0079391E">
        <w:t>Table </w:t>
      </w:r>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005E534B" w14:textId="77777777" w:rsidTr="00B8039C">
        <w:tc>
          <w:tcPr>
            <w:tcW w:w="1435" w:type="dxa"/>
            <w:shd w:val="clear" w:color="auto" w:fill="auto"/>
          </w:tcPr>
          <w:p w14:paraId="4C129023" w14:textId="77777777" w:rsidR="004931E3" w:rsidRPr="0045024E" w:rsidRDefault="004931E3" w:rsidP="00B8039C">
            <w:pPr>
              <w:pStyle w:val="TAL"/>
            </w:pPr>
            <w:r>
              <w:t>"</w:t>
            </w:r>
            <w:r w:rsidRPr="0045024E">
              <w:t>true</w:t>
            </w:r>
            <w:r>
              <w:t>"</w:t>
            </w:r>
          </w:p>
        </w:tc>
        <w:tc>
          <w:tcPr>
            <w:tcW w:w="8529" w:type="dxa"/>
            <w:shd w:val="clear" w:color="auto" w:fill="auto"/>
          </w:tcPr>
          <w:p w14:paraId="7F3070A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42128AA6" w14:textId="77777777" w:rsidTr="00B8039C">
        <w:tc>
          <w:tcPr>
            <w:tcW w:w="1435" w:type="dxa"/>
            <w:shd w:val="clear" w:color="auto" w:fill="auto"/>
          </w:tcPr>
          <w:p w14:paraId="3DAE26B5" w14:textId="77777777" w:rsidR="004931E3" w:rsidRPr="0045024E" w:rsidRDefault="004931E3" w:rsidP="00B8039C">
            <w:pPr>
              <w:pStyle w:val="TAL"/>
            </w:pPr>
            <w:r>
              <w:t>"</w:t>
            </w:r>
            <w:r w:rsidRPr="0045024E">
              <w:t>false</w:t>
            </w:r>
            <w:r>
              <w:t>"</w:t>
            </w:r>
          </w:p>
        </w:tc>
        <w:tc>
          <w:tcPr>
            <w:tcW w:w="8529" w:type="dxa"/>
            <w:shd w:val="clear" w:color="auto" w:fill="auto"/>
          </w:tcPr>
          <w:p w14:paraId="5D0FCC04"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C5DC9EF" w14:textId="77777777" w:rsidR="004931E3" w:rsidRDefault="004931E3" w:rsidP="004931E3"/>
    <w:p w14:paraId="1518C88B" w14:textId="77777777" w:rsidR="004931E3" w:rsidRDefault="004931E3" w:rsidP="004931E3">
      <w:r w:rsidRPr="0045024E">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D2337E" w14:textId="77777777" w:rsidR="004931E3" w:rsidRPr="0045024E" w:rsidRDefault="004931E3" w:rsidP="004931E3">
      <w:pPr>
        <w:pStyle w:val="TH"/>
      </w:pPr>
      <w:r w:rsidRPr="0079391E">
        <w:t>Table </w:t>
      </w:r>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1B034CDE" w14:textId="77777777" w:rsidTr="00B8039C">
        <w:tc>
          <w:tcPr>
            <w:tcW w:w="1435" w:type="dxa"/>
            <w:shd w:val="clear" w:color="auto" w:fill="auto"/>
          </w:tcPr>
          <w:p w14:paraId="050E4F0E" w14:textId="77777777" w:rsidR="004931E3" w:rsidRPr="0045024E" w:rsidRDefault="004931E3" w:rsidP="00B8039C">
            <w:pPr>
              <w:pStyle w:val="TAL"/>
            </w:pPr>
            <w:r>
              <w:t>"</w:t>
            </w:r>
            <w:r w:rsidRPr="0045024E">
              <w:t>true</w:t>
            </w:r>
            <w:r>
              <w:t>"</w:t>
            </w:r>
          </w:p>
        </w:tc>
        <w:tc>
          <w:tcPr>
            <w:tcW w:w="8529" w:type="dxa"/>
            <w:shd w:val="clear" w:color="auto" w:fill="auto"/>
          </w:tcPr>
          <w:p w14:paraId="10FB7D51"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4931E3" w:rsidRPr="0045024E" w14:paraId="21212631" w14:textId="77777777" w:rsidTr="00B8039C">
        <w:tc>
          <w:tcPr>
            <w:tcW w:w="1435" w:type="dxa"/>
            <w:shd w:val="clear" w:color="auto" w:fill="auto"/>
          </w:tcPr>
          <w:p w14:paraId="68A89C37" w14:textId="77777777" w:rsidR="004931E3" w:rsidRPr="0045024E" w:rsidRDefault="004931E3" w:rsidP="00B8039C">
            <w:pPr>
              <w:pStyle w:val="TAL"/>
            </w:pPr>
            <w:r>
              <w:t>"</w:t>
            </w:r>
            <w:r w:rsidRPr="0045024E">
              <w:t>false</w:t>
            </w:r>
            <w:r>
              <w:t>"</w:t>
            </w:r>
          </w:p>
        </w:tc>
        <w:tc>
          <w:tcPr>
            <w:tcW w:w="8529" w:type="dxa"/>
            <w:shd w:val="clear" w:color="auto" w:fill="auto"/>
          </w:tcPr>
          <w:p w14:paraId="277DD35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345EF7FA" w14:textId="77777777" w:rsidR="004931E3" w:rsidRDefault="004931E3" w:rsidP="00C367E9"/>
    <w:p w14:paraId="6B44006A" w14:textId="77777777" w:rsidR="00DF4EAE" w:rsidRDefault="00DF4EAE" w:rsidP="00DF4EAE">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2AD0D034" w14:textId="77777777" w:rsidR="00DF4EAE" w:rsidRPr="0045024E" w:rsidRDefault="00DF4EAE" w:rsidP="00DF4EAE">
      <w:pPr>
        <w:pStyle w:val="TH"/>
      </w:pPr>
      <w:r w:rsidRPr="0079391E">
        <w:t>Table </w:t>
      </w:r>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45024E" w14:paraId="12C07713" w14:textId="77777777" w:rsidTr="00B8039C">
        <w:tc>
          <w:tcPr>
            <w:tcW w:w="1435" w:type="dxa"/>
            <w:shd w:val="clear" w:color="auto" w:fill="auto"/>
          </w:tcPr>
          <w:p w14:paraId="27D031BC" w14:textId="77777777" w:rsidR="00DF4EAE" w:rsidRPr="0045024E" w:rsidRDefault="00DF4EAE" w:rsidP="00B8039C">
            <w:pPr>
              <w:pStyle w:val="TAL"/>
            </w:pPr>
            <w:r>
              <w:t>"</w:t>
            </w:r>
            <w:r w:rsidRPr="0045024E">
              <w:t>true</w:t>
            </w:r>
            <w:r>
              <w:t>"</w:t>
            </w:r>
          </w:p>
        </w:tc>
        <w:tc>
          <w:tcPr>
            <w:tcW w:w="8529" w:type="dxa"/>
            <w:shd w:val="clear" w:color="auto" w:fill="auto"/>
          </w:tcPr>
          <w:p w14:paraId="7910C0C6"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DF4EAE" w:rsidRPr="0045024E" w14:paraId="103C0FC3" w14:textId="77777777" w:rsidTr="00B8039C">
        <w:tc>
          <w:tcPr>
            <w:tcW w:w="1435" w:type="dxa"/>
            <w:shd w:val="clear" w:color="auto" w:fill="auto"/>
          </w:tcPr>
          <w:p w14:paraId="7CA4D337" w14:textId="77777777" w:rsidR="00DF4EAE" w:rsidRPr="0045024E" w:rsidRDefault="00DF4EAE" w:rsidP="00B8039C">
            <w:pPr>
              <w:pStyle w:val="TAL"/>
            </w:pPr>
            <w:r>
              <w:t>"</w:t>
            </w:r>
            <w:r w:rsidRPr="0045024E">
              <w:t>false</w:t>
            </w:r>
            <w:r>
              <w:t>"</w:t>
            </w:r>
          </w:p>
        </w:tc>
        <w:tc>
          <w:tcPr>
            <w:tcW w:w="8529" w:type="dxa"/>
            <w:shd w:val="clear" w:color="auto" w:fill="auto"/>
          </w:tcPr>
          <w:p w14:paraId="5A47D17A"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6F987860" w14:textId="77777777" w:rsidR="00DF4EAE" w:rsidRPr="004B2738" w:rsidRDefault="00DF4EAE" w:rsidP="00C367E9"/>
    <w:p w14:paraId="60F19984" w14:textId="77777777" w:rsidR="00C367E9" w:rsidRPr="0045024E" w:rsidRDefault="00C367E9" w:rsidP="00C367E9">
      <w:pPr>
        <w:pStyle w:val="Heading4"/>
      </w:pPr>
      <w:bookmarkStart w:id="2721" w:name="_CR10_3_2_8"/>
      <w:bookmarkStart w:id="2722" w:name="_Toc45214715"/>
      <w:bookmarkStart w:id="2723" w:name="_Toc51937854"/>
      <w:bookmarkStart w:id="2724" w:name="_Toc51938163"/>
      <w:bookmarkStart w:id="2725" w:name="_Toc92291350"/>
      <w:bookmarkStart w:id="2726" w:name="_Toc162964900"/>
      <w:bookmarkEnd w:id="2721"/>
      <w:r>
        <w:t>10.3</w:t>
      </w:r>
      <w:r w:rsidRPr="0045024E">
        <w:t>.2.8</w:t>
      </w:r>
      <w:r w:rsidRPr="0045024E">
        <w:tab/>
        <w:t>Naming Conventions</w:t>
      </w:r>
      <w:bookmarkEnd w:id="2709"/>
      <w:bookmarkEnd w:id="2710"/>
      <w:bookmarkEnd w:id="2711"/>
      <w:bookmarkEnd w:id="2722"/>
      <w:bookmarkEnd w:id="2723"/>
      <w:bookmarkEnd w:id="2724"/>
      <w:bookmarkEnd w:id="2725"/>
      <w:bookmarkEnd w:id="2726"/>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727" w:name="_CR10_3_2_9"/>
      <w:bookmarkStart w:id="2728" w:name="_Toc20212477"/>
      <w:bookmarkStart w:id="2729" w:name="_Toc27731832"/>
      <w:bookmarkStart w:id="2730" w:name="_Toc36127610"/>
      <w:bookmarkStart w:id="2731" w:name="_Toc45214716"/>
      <w:bookmarkStart w:id="2732" w:name="_Toc51937855"/>
      <w:bookmarkStart w:id="2733" w:name="_Toc51938164"/>
      <w:bookmarkStart w:id="2734" w:name="_Toc92291351"/>
      <w:bookmarkStart w:id="2735" w:name="_Toc162964901"/>
      <w:bookmarkEnd w:id="2727"/>
      <w:r>
        <w:t>10.3</w:t>
      </w:r>
      <w:r w:rsidRPr="0045024E">
        <w:t>.2.9</w:t>
      </w:r>
      <w:r w:rsidRPr="0045024E">
        <w:tab/>
        <w:t>Global documents</w:t>
      </w:r>
      <w:bookmarkEnd w:id="2728"/>
      <w:bookmarkEnd w:id="2729"/>
      <w:bookmarkEnd w:id="2730"/>
      <w:bookmarkEnd w:id="2731"/>
      <w:bookmarkEnd w:id="2732"/>
      <w:bookmarkEnd w:id="2733"/>
      <w:bookmarkEnd w:id="2734"/>
      <w:bookmarkEnd w:id="2735"/>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736" w:name="_CR10_3_2_10"/>
      <w:bookmarkStart w:id="2737" w:name="_Toc20212478"/>
      <w:bookmarkStart w:id="2738" w:name="_Toc27731833"/>
      <w:bookmarkStart w:id="2739" w:name="_Toc36127611"/>
      <w:bookmarkStart w:id="2740" w:name="_Toc45214717"/>
      <w:bookmarkStart w:id="2741" w:name="_Toc51937856"/>
      <w:bookmarkStart w:id="2742" w:name="_Toc51938165"/>
      <w:bookmarkStart w:id="2743" w:name="_Toc92291352"/>
      <w:bookmarkStart w:id="2744" w:name="_Toc162964902"/>
      <w:bookmarkEnd w:id="2736"/>
      <w:r>
        <w:lastRenderedPageBreak/>
        <w:t>10.3</w:t>
      </w:r>
      <w:r w:rsidRPr="0045024E">
        <w:t>.2.10</w:t>
      </w:r>
      <w:r w:rsidRPr="0045024E">
        <w:tab/>
        <w:t>Resource interdependencies</w:t>
      </w:r>
      <w:bookmarkEnd w:id="2737"/>
      <w:bookmarkEnd w:id="2738"/>
      <w:bookmarkEnd w:id="2739"/>
      <w:bookmarkEnd w:id="2740"/>
      <w:bookmarkEnd w:id="2741"/>
      <w:bookmarkEnd w:id="2742"/>
      <w:bookmarkEnd w:id="2743"/>
      <w:bookmarkEnd w:id="2744"/>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745" w:name="_CR10_3_2_11"/>
      <w:bookmarkStart w:id="2746" w:name="_Toc20212479"/>
      <w:bookmarkStart w:id="2747" w:name="_Toc27731834"/>
      <w:bookmarkStart w:id="2748" w:name="_Toc36127612"/>
      <w:bookmarkStart w:id="2749" w:name="_Toc45214718"/>
      <w:bookmarkStart w:id="2750" w:name="_Toc51937857"/>
      <w:bookmarkStart w:id="2751" w:name="_Toc51938166"/>
      <w:bookmarkStart w:id="2752" w:name="_Toc92291353"/>
      <w:bookmarkStart w:id="2753" w:name="_Toc162964903"/>
      <w:bookmarkEnd w:id="2745"/>
      <w:r>
        <w:t>10.3</w:t>
      </w:r>
      <w:r w:rsidRPr="0045024E">
        <w:t>.2.11</w:t>
      </w:r>
      <w:r w:rsidRPr="0045024E">
        <w:tab/>
      </w:r>
      <w:r>
        <w:t>Access Permissions</w:t>
      </w:r>
      <w:r w:rsidRPr="0045024E">
        <w:t xml:space="preserve"> Policies</w:t>
      </w:r>
      <w:bookmarkEnd w:id="2746"/>
      <w:bookmarkEnd w:id="2747"/>
      <w:bookmarkEnd w:id="2748"/>
      <w:bookmarkEnd w:id="2749"/>
      <w:bookmarkEnd w:id="2750"/>
      <w:bookmarkEnd w:id="2751"/>
      <w:bookmarkEnd w:id="2752"/>
      <w:bookmarkEnd w:id="2753"/>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754" w:name="_CR10_3_2_12"/>
      <w:bookmarkStart w:id="2755" w:name="_Toc20212480"/>
      <w:bookmarkStart w:id="2756" w:name="_Toc27731835"/>
      <w:bookmarkStart w:id="2757" w:name="_Toc36127613"/>
      <w:bookmarkStart w:id="2758" w:name="_Toc45214719"/>
      <w:bookmarkStart w:id="2759" w:name="_Toc51937858"/>
      <w:bookmarkStart w:id="2760" w:name="_Toc51938167"/>
      <w:bookmarkStart w:id="2761" w:name="_Toc92291354"/>
      <w:bookmarkStart w:id="2762" w:name="_Toc162964904"/>
      <w:bookmarkEnd w:id="2754"/>
      <w:r>
        <w:t>10.3</w:t>
      </w:r>
      <w:r w:rsidRPr="0045024E">
        <w:t>.2.12</w:t>
      </w:r>
      <w:r w:rsidRPr="0045024E">
        <w:tab/>
        <w:t>Subscription to Changes</w:t>
      </w:r>
      <w:bookmarkEnd w:id="2755"/>
      <w:bookmarkEnd w:id="2756"/>
      <w:bookmarkEnd w:id="2757"/>
      <w:bookmarkEnd w:id="2758"/>
      <w:bookmarkEnd w:id="2759"/>
      <w:bookmarkEnd w:id="2760"/>
      <w:bookmarkEnd w:id="2761"/>
      <w:bookmarkEnd w:id="2762"/>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763" w:name="_CR10_4"/>
      <w:bookmarkStart w:id="2764" w:name="_Toc20212481"/>
      <w:bookmarkStart w:id="2765" w:name="_Toc27731836"/>
      <w:bookmarkStart w:id="2766" w:name="_Toc36127614"/>
      <w:bookmarkStart w:id="2767" w:name="_Toc45214720"/>
      <w:bookmarkStart w:id="2768" w:name="_Toc51937859"/>
      <w:bookmarkStart w:id="2769" w:name="_Toc51938168"/>
      <w:bookmarkStart w:id="2770" w:name="_Toc92291355"/>
      <w:bookmarkStart w:id="2771" w:name="_Toc162964905"/>
      <w:bookmarkEnd w:id="2763"/>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764"/>
      <w:bookmarkEnd w:id="2765"/>
      <w:bookmarkEnd w:id="2766"/>
      <w:bookmarkEnd w:id="2767"/>
      <w:bookmarkEnd w:id="2768"/>
      <w:bookmarkEnd w:id="2769"/>
      <w:bookmarkEnd w:id="2770"/>
      <w:bookmarkEnd w:id="2771"/>
    </w:p>
    <w:p w14:paraId="2D09A615" w14:textId="77777777" w:rsidR="00C367E9" w:rsidRPr="00986001" w:rsidRDefault="00C367E9" w:rsidP="00C367E9">
      <w:pPr>
        <w:pStyle w:val="Heading3"/>
      </w:pPr>
      <w:bookmarkStart w:id="2772" w:name="_CR10_4_1"/>
      <w:bookmarkStart w:id="2773" w:name="_Toc20212482"/>
      <w:bookmarkStart w:id="2774" w:name="_Toc27731837"/>
      <w:bookmarkStart w:id="2775" w:name="_Toc36127615"/>
      <w:bookmarkStart w:id="2776" w:name="_Toc45214721"/>
      <w:bookmarkStart w:id="2777" w:name="_Toc51937860"/>
      <w:bookmarkStart w:id="2778" w:name="_Toc51938169"/>
      <w:bookmarkStart w:id="2779" w:name="_Toc92291356"/>
      <w:bookmarkStart w:id="2780" w:name="_Toc162964906"/>
      <w:bookmarkEnd w:id="2772"/>
      <w:r>
        <w:t>10.4.1</w:t>
      </w:r>
      <w:r>
        <w:tab/>
        <w:t>General</w:t>
      </w:r>
      <w:bookmarkEnd w:id="2773"/>
      <w:bookmarkEnd w:id="2774"/>
      <w:bookmarkEnd w:id="2775"/>
      <w:bookmarkEnd w:id="2776"/>
      <w:bookmarkEnd w:id="2777"/>
      <w:bookmarkEnd w:id="2778"/>
      <w:bookmarkEnd w:id="2779"/>
      <w:bookmarkEnd w:id="2780"/>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781" w:name="_CR10_4_2"/>
      <w:bookmarkStart w:id="2782" w:name="_Toc20212483"/>
      <w:bookmarkStart w:id="2783" w:name="_Toc27731838"/>
      <w:bookmarkStart w:id="2784" w:name="_Toc36127616"/>
      <w:bookmarkStart w:id="2785" w:name="_Toc45214722"/>
      <w:bookmarkStart w:id="2786" w:name="_Toc51937861"/>
      <w:bookmarkStart w:id="2787" w:name="_Toc51938170"/>
      <w:bookmarkStart w:id="2788" w:name="_Toc92291357"/>
      <w:bookmarkStart w:id="2789" w:name="_Toc162964907"/>
      <w:bookmarkEnd w:id="2781"/>
      <w:r>
        <w:t>10.4.2</w:t>
      </w:r>
      <w:r>
        <w:tab/>
        <w:t>C</w:t>
      </w:r>
      <w:r w:rsidRPr="00986001">
        <w:t>oding</w:t>
      </w:r>
      <w:bookmarkEnd w:id="2782"/>
      <w:bookmarkEnd w:id="2783"/>
      <w:bookmarkEnd w:id="2784"/>
      <w:bookmarkEnd w:id="2785"/>
      <w:bookmarkEnd w:id="2786"/>
      <w:bookmarkEnd w:id="2787"/>
      <w:bookmarkEnd w:id="2788"/>
      <w:bookmarkEnd w:id="2789"/>
    </w:p>
    <w:p w14:paraId="036910A1" w14:textId="77777777" w:rsidR="00C367E9" w:rsidRPr="0019247C" w:rsidRDefault="00C367E9" w:rsidP="00C367E9">
      <w:pPr>
        <w:pStyle w:val="Heading4"/>
      </w:pPr>
      <w:bookmarkStart w:id="2790" w:name="_CR10_4_2_1"/>
      <w:bookmarkStart w:id="2791" w:name="_Toc20212484"/>
      <w:bookmarkStart w:id="2792" w:name="_Toc27731839"/>
      <w:bookmarkStart w:id="2793" w:name="_Toc36127617"/>
      <w:bookmarkStart w:id="2794" w:name="_Toc45214723"/>
      <w:bookmarkStart w:id="2795" w:name="_Toc51937862"/>
      <w:bookmarkStart w:id="2796" w:name="_Toc51938171"/>
      <w:bookmarkStart w:id="2797" w:name="_Toc92291358"/>
      <w:bookmarkStart w:id="2798" w:name="_Toc162964908"/>
      <w:bookmarkEnd w:id="2790"/>
      <w:r>
        <w:t>10.4.2.1</w:t>
      </w:r>
      <w:r>
        <w:tab/>
        <w:t>Structure</w:t>
      </w:r>
      <w:bookmarkEnd w:id="2791"/>
      <w:bookmarkEnd w:id="2792"/>
      <w:bookmarkEnd w:id="2793"/>
      <w:bookmarkEnd w:id="2794"/>
      <w:bookmarkEnd w:id="2795"/>
      <w:bookmarkEnd w:id="2796"/>
      <w:bookmarkEnd w:id="2797"/>
      <w:bookmarkEnd w:id="2798"/>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lastRenderedPageBreak/>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799" w:name="_Toc20212485"/>
      <w:bookmarkStart w:id="2800" w:name="_Toc27731840"/>
      <w:bookmarkStart w:id="2801" w:name="_Toc36127618"/>
      <w:bookmarkStart w:id="2802" w:name="_Toc45214724"/>
      <w:bookmarkStart w:id="2803" w:name="_Toc51937863"/>
      <w:bookmarkStart w:id="2804" w:name="_Toc51938172"/>
      <w:bookmarkStart w:id="2805"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4A61FD9E" w:rsidR="004D16B8" w:rsidRDefault="004D16B8" w:rsidP="004D16B8">
      <w:pPr>
        <w:pStyle w:val="B3"/>
        <w:rPr>
          <w:lang w:val="en-US"/>
        </w:rPr>
      </w:pPr>
      <w:r>
        <w:rPr>
          <w:lang w:val="en-US"/>
        </w:rPr>
        <w:t>v)</w:t>
      </w:r>
      <w:r>
        <w:rPr>
          <w:lang w:val="en-US"/>
        </w:rPr>
        <w:tab/>
        <w:t>a &lt;functional-alias-priority&gt; element;</w:t>
      </w:r>
    </w:p>
    <w:p w14:paraId="6B51D7AE" w14:textId="77777777" w:rsidR="004D16B8" w:rsidRDefault="004D16B8" w:rsidP="004D16B8">
      <w:pPr>
        <w:pStyle w:val="B2"/>
        <w:rPr>
          <w:lang w:val="en-US"/>
        </w:rPr>
      </w:pPr>
      <w:r>
        <w:rPr>
          <w:lang w:val="en-US"/>
        </w:rPr>
        <w:lastRenderedPageBreak/>
        <w:t>f)</w:t>
      </w:r>
      <w:r>
        <w:rPr>
          <w:lang w:val="en-US"/>
        </w:rPr>
        <w:tab/>
        <w:t>a &lt;notificationserver-hostname-list&gt; element containing:</w:t>
      </w:r>
      <w:r w:rsidRPr="00CE62AE">
        <w:t xml:space="preserve"> </w:t>
      </w:r>
    </w:p>
    <w:p w14:paraId="3DCC2BCB" w14:textId="2C4B6BF8"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sidR="00CC6ED2">
        <w:rPr>
          <w:lang w:val="en-US"/>
        </w:rPr>
        <w:t>; and</w:t>
      </w:r>
    </w:p>
    <w:p w14:paraId="7C0C34B1" w14:textId="77777777" w:rsidR="00162FBD" w:rsidRDefault="00162FBD" w:rsidP="00162FBD">
      <w:pPr>
        <w:pStyle w:val="B2"/>
        <w:rPr>
          <w:lang w:val="en-US"/>
        </w:rPr>
      </w:pPr>
      <w:r>
        <w:rPr>
          <w:lang w:val="en-US"/>
        </w:rPr>
        <w:t>g)</w:t>
      </w:r>
      <w:r>
        <w:rPr>
          <w:lang w:val="en-US"/>
        </w:rPr>
        <w:tab/>
        <w:t>may contain a &lt;adhoc-group-data-comn&gt; element containing:</w:t>
      </w:r>
    </w:p>
    <w:p w14:paraId="7B4E6B8C" w14:textId="77777777" w:rsidR="00162FBD" w:rsidRDefault="00162FBD" w:rsidP="00162FBD">
      <w:pPr>
        <w:pStyle w:val="B3"/>
        <w:rPr>
          <w:lang w:val="en-US"/>
        </w:rPr>
      </w:pPr>
      <w:r>
        <w:rPr>
          <w:lang w:val="en-US"/>
        </w:rPr>
        <w:t>i)</w:t>
      </w:r>
      <w:r>
        <w:rPr>
          <w:lang w:val="en-US"/>
        </w:rPr>
        <w:tab/>
        <w:t xml:space="preserve">an &lt;allow-adhoc-group-data-comn-support&gt; element; </w:t>
      </w:r>
    </w:p>
    <w:p w14:paraId="0A80E6CE" w14:textId="77777777" w:rsidR="00162FBD" w:rsidRDefault="00162FBD" w:rsidP="00162FBD">
      <w:pPr>
        <w:pStyle w:val="B3"/>
        <w:rPr>
          <w:lang w:val="en-US"/>
        </w:rPr>
      </w:pPr>
      <w:r>
        <w:rPr>
          <w:lang w:val="en-US"/>
        </w:rPr>
        <w:t>ii)</w:t>
      </w:r>
      <w:r>
        <w:rPr>
          <w:lang w:val="en-US"/>
        </w:rPr>
        <w:tab/>
        <w:t xml:space="preserve">a &lt;max-no-participants&gt; element; </w:t>
      </w:r>
    </w:p>
    <w:p w14:paraId="0E231394" w14:textId="77777777" w:rsidR="00162FBD" w:rsidRDefault="00162FBD" w:rsidP="00162FBD">
      <w:pPr>
        <w:pStyle w:val="B3"/>
        <w:rPr>
          <w:lang w:val="en-US"/>
        </w:rPr>
      </w:pPr>
      <w:r>
        <w:rPr>
          <w:lang w:val="en-US"/>
        </w:rPr>
        <w:t>iii)</w:t>
      </w:r>
      <w:r>
        <w:rPr>
          <w:lang w:val="en-US"/>
        </w:rPr>
        <w:tab/>
        <w:t xml:space="preserve">a &lt;hang-time&gt; element; and </w:t>
      </w:r>
    </w:p>
    <w:p w14:paraId="1B03C2A7" w14:textId="35ABE347" w:rsidR="00162FBD" w:rsidRDefault="00162FBD" w:rsidP="00162FBD">
      <w:pPr>
        <w:pStyle w:val="B3"/>
        <w:rPr>
          <w:lang w:val="en-US"/>
        </w:rPr>
      </w:pPr>
      <w:r>
        <w:rPr>
          <w:lang w:val="en-US"/>
        </w:rPr>
        <w:t>iv)</w:t>
      </w:r>
      <w:r>
        <w:rPr>
          <w:lang w:val="en-US"/>
        </w:rPr>
        <w:tab/>
        <w:t>a &lt;max-duration-of-data-comn&gt; element.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6479CD34"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w:t>
      </w:r>
    </w:p>
    <w:p w14:paraId="0E4F613A" w14:textId="77777777" w:rsidR="002C48A7"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r w:rsidR="00B1026F">
        <w:rPr>
          <w:lang w:val="en-US"/>
        </w:rPr>
        <w:t>; and</w:t>
      </w:r>
    </w:p>
    <w:p w14:paraId="3F2FDA12" w14:textId="77777777" w:rsidR="002C48A7" w:rsidRDefault="002C48A7" w:rsidP="002C48A7">
      <w:pPr>
        <w:pStyle w:val="B1"/>
        <w:rPr>
          <w:lang w:val="en-US"/>
        </w:rPr>
      </w:pPr>
      <w:r>
        <w:rPr>
          <w:lang w:val="en-US"/>
        </w:rPr>
        <w:t>2)</w:t>
      </w:r>
      <w:r>
        <w:rPr>
          <w:lang w:val="en-US"/>
        </w:rPr>
        <w:tab/>
        <w:t>may contain a &lt;default-pqi&gt; element containing:</w:t>
      </w:r>
    </w:p>
    <w:p w14:paraId="29CDC1AD" w14:textId="77777777" w:rsidR="002C48A7" w:rsidRPr="00EC43E6" w:rsidRDefault="002C48A7" w:rsidP="002C48A7">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2FC22200" w:rsidR="004D16B8" w:rsidRDefault="002C48A7" w:rsidP="002C48A7">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806" w:name="_CR10_4_2_2"/>
      <w:bookmarkStart w:id="2807" w:name="_Toc162964909"/>
      <w:bookmarkEnd w:id="2806"/>
      <w:r>
        <w:t>10.4.2.2</w:t>
      </w:r>
      <w:r w:rsidRPr="00016A64">
        <w:tab/>
      </w:r>
      <w:r>
        <w:t>Application Unique ID</w:t>
      </w:r>
      <w:bookmarkEnd w:id="2799"/>
      <w:bookmarkEnd w:id="2800"/>
      <w:bookmarkEnd w:id="2801"/>
      <w:bookmarkEnd w:id="2802"/>
      <w:bookmarkEnd w:id="2803"/>
      <w:bookmarkEnd w:id="2804"/>
      <w:bookmarkEnd w:id="2805"/>
      <w:bookmarkEnd w:id="2807"/>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808" w:name="_CR10_4_2_3"/>
      <w:bookmarkStart w:id="2809" w:name="_Toc20212486"/>
      <w:bookmarkStart w:id="2810" w:name="_Toc27731841"/>
      <w:bookmarkStart w:id="2811" w:name="_Toc36127619"/>
      <w:bookmarkStart w:id="2812" w:name="_Toc45214725"/>
      <w:bookmarkStart w:id="2813" w:name="_Toc51937864"/>
      <w:bookmarkStart w:id="2814" w:name="_Toc51938173"/>
      <w:bookmarkStart w:id="2815" w:name="_Toc92291360"/>
      <w:bookmarkStart w:id="2816" w:name="_Toc162964910"/>
      <w:bookmarkEnd w:id="2808"/>
      <w:r>
        <w:t>10.4</w:t>
      </w:r>
      <w:r w:rsidRPr="00345011">
        <w:t>.2.</w:t>
      </w:r>
      <w:r>
        <w:t>3</w:t>
      </w:r>
      <w:r w:rsidRPr="00345011">
        <w:tab/>
      </w:r>
      <w:r>
        <w:t>XML Schema</w:t>
      </w:r>
      <w:bookmarkEnd w:id="2809"/>
      <w:bookmarkEnd w:id="2810"/>
      <w:bookmarkEnd w:id="2811"/>
      <w:bookmarkEnd w:id="2812"/>
      <w:bookmarkEnd w:id="2813"/>
      <w:bookmarkEnd w:id="2814"/>
      <w:bookmarkEnd w:id="2815"/>
      <w:bookmarkEnd w:id="2816"/>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817"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817"/>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lastRenderedPageBreak/>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557CB599" w14:textId="0A7831E8" w:rsidR="00C63C01" w:rsidRDefault="00C63C01" w:rsidP="00C367E9">
      <w:pPr>
        <w:pStyle w:val="PL"/>
      </w:pPr>
      <w:r>
        <w:t xml:space="preserve">      &lt;xs:element name="default-pqi" type="mcdatasc:default-pqiType"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1364006D" w14:textId="77777777" w:rsidR="00DA2631" w:rsidRDefault="00DA2631" w:rsidP="00C367E9">
      <w:pPr>
        <w:pStyle w:val="PL"/>
      </w:pPr>
    </w:p>
    <w:p w14:paraId="40314052" w14:textId="77777777" w:rsidR="00DA2631" w:rsidRDefault="00DA2631" w:rsidP="00DA2631">
      <w:pPr>
        <w:pStyle w:val="PL"/>
      </w:pPr>
      <w:r>
        <w:t xml:space="preserve">  &lt;xs:complexType name="default-pqiType"&gt;</w:t>
      </w:r>
    </w:p>
    <w:p w14:paraId="3C7D72EA" w14:textId="77777777" w:rsidR="00DA2631" w:rsidRDefault="00DA2631" w:rsidP="00DA2631">
      <w:pPr>
        <w:pStyle w:val="PL"/>
      </w:pPr>
      <w:r>
        <w:t xml:space="preserve">    &lt;xs:sequence&gt;</w:t>
      </w:r>
    </w:p>
    <w:p w14:paraId="33AE4EC7" w14:textId="77777777" w:rsidR="00DA2631" w:rsidRDefault="00DA2631" w:rsidP="00DA2631">
      <w:pPr>
        <w:pStyle w:val="PL"/>
      </w:pPr>
      <w:r>
        <w:t xml:space="preserve">      &lt;xs:element name="</w:t>
      </w:r>
      <w:r w:rsidRPr="001D5B7C">
        <w:t>mcdata-one-to-one-call-signalling</w:t>
      </w:r>
      <w:r>
        <w:t>" type="xs:unsignedShort" minOccurs="0"/&gt;</w:t>
      </w:r>
    </w:p>
    <w:p w14:paraId="411104FB" w14:textId="77777777" w:rsidR="00DA2631" w:rsidRDefault="00DA2631" w:rsidP="00DA2631">
      <w:pPr>
        <w:pStyle w:val="PL"/>
      </w:pPr>
      <w:r>
        <w:t xml:space="preserve">      &lt;xs:element name="</w:t>
      </w:r>
      <w:r w:rsidRPr="001D5B7C">
        <w:t>mcdata-one-to-one-call-</w:t>
      </w:r>
      <w:r>
        <w:t>media" type="xs:unsignedShort" minOccurs="0"/&gt;</w:t>
      </w:r>
    </w:p>
    <w:p w14:paraId="44F8DF1C" w14:textId="77777777" w:rsidR="00DA2631" w:rsidRPr="00DC50C1" w:rsidRDefault="00DA2631" w:rsidP="00DA263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A940B6B" w14:textId="77777777" w:rsidR="00DA2631" w:rsidRDefault="00DA2631" w:rsidP="00DA2631">
      <w:pPr>
        <w:pStyle w:val="PL"/>
      </w:pPr>
      <w:r>
        <w:t xml:space="preserve">      &lt;xs:any namespace="##other" processContents="lax" minOccurs="0" maxOccurs="unbounded"/&gt;</w:t>
      </w:r>
    </w:p>
    <w:p w14:paraId="3C86BDF8" w14:textId="77777777" w:rsidR="00DA2631" w:rsidRDefault="00DA2631" w:rsidP="00DA2631">
      <w:pPr>
        <w:pStyle w:val="PL"/>
      </w:pPr>
      <w:r>
        <w:t xml:space="preserve">    &lt;/xs:sequence&gt;</w:t>
      </w:r>
    </w:p>
    <w:p w14:paraId="1832B27B" w14:textId="77777777" w:rsidR="00DA2631" w:rsidRDefault="00DA2631" w:rsidP="00DA2631">
      <w:pPr>
        <w:pStyle w:val="PL"/>
      </w:pPr>
      <w:r>
        <w:t xml:space="preserve">    &lt;xs:anyAttribute namespace="##any" processContents="lax"/&gt;</w:t>
      </w:r>
    </w:p>
    <w:p w14:paraId="767E81C2" w14:textId="2A3A1DFF" w:rsidR="00DA2631" w:rsidRDefault="00DA2631"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lastRenderedPageBreak/>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lastRenderedPageBreak/>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2AC5A555" w14:textId="77777777" w:rsidR="00330267" w:rsidRDefault="00330267" w:rsidP="004D16B8">
      <w:pPr>
        <w:pStyle w:val="PL"/>
      </w:pPr>
    </w:p>
    <w:p w14:paraId="5A27291F" w14:textId="77777777" w:rsidR="00330267" w:rsidRDefault="00330267" w:rsidP="00330267">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data communications</w:t>
      </w:r>
      <w:r w:rsidRPr="001E163B">
        <w:t xml:space="preserve"> --&gt;</w:t>
      </w:r>
    </w:p>
    <w:p w14:paraId="2B6161A1" w14:textId="77777777" w:rsidR="00330267" w:rsidRDefault="00330267" w:rsidP="00330267">
      <w:pPr>
        <w:pStyle w:val="PL"/>
        <w:ind w:firstLine="195"/>
      </w:pPr>
    </w:p>
    <w:p w14:paraId="51EB2F62" w14:textId="77777777" w:rsidR="00330267" w:rsidRDefault="00330267" w:rsidP="00330267">
      <w:pPr>
        <w:pStyle w:val="PL"/>
      </w:pPr>
      <w:r>
        <w:t xml:space="preserve">  &lt;xs:element name="adhoc-group-data-comn" type="mcdatasc:adhoc-group-comnType" minOccurs="0"/&gt;</w:t>
      </w:r>
    </w:p>
    <w:p w14:paraId="4685B0E5" w14:textId="77777777" w:rsidR="00330267" w:rsidRDefault="00330267" w:rsidP="00330267">
      <w:pPr>
        <w:pStyle w:val="PL"/>
      </w:pPr>
      <w:r>
        <w:t xml:space="preserve">  &lt;xs:complexType name="adhoc-group-comnType"&gt;</w:t>
      </w:r>
    </w:p>
    <w:p w14:paraId="11E0296B" w14:textId="77777777" w:rsidR="00330267" w:rsidRDefault="00330267" w:rsidP="00330267">
      <w:pPr>
        <w:pStyle w:val="PL"/>
      </w:pPr>
      <w:r>
        <w:t xml:space="preserve">    &lt;xs:sequence&gt;</w:t>
      </w:r>
    </w:p>
    <w:p w14:paraId="5FA1BABF" w14:textId="77777777" w:rsidR="00330267" w:rsidRDefault="00330267" w:rsidP="00330267">
      <w:pPr>
        <w:pStyle w:val="PL"/>
      </w:pPr>
      <w:r>
        <w:t xml:space="preserve">      &lt;xs:element name="</w:t>
      </w:r>
      <w:r w:rsidRPr="00CE10F6">
        <w:t>allow-adhoc-group-</w:t>
      </w:r>
      <w:r>
        <w:t>data-comn-support" type="xs:boolean"/&gt;</w:t>
      </w:r>
    </w:p>
    <w:p w14:paraId="5A861929" w14:textId="77777777" w:rsidR="00330267" w:rsidRDefault="00330267" w:rsidP="00330267">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658029B0" w14:textId="77777777" w:rsidR="00330267" w:rsidRDefault="00330267" w:rsidP="00330267">
      <w:pPr>
        <w:pStyle w:val="PL"/>
      </w:pPr>
      <w:r>
        <w:t xml:space="preserve">      &lt;xs:element name="hang-time" type="xs:duration" minOccurs="0"/&gt;</w:t>
      </w:r>
    </w:p>
    <w:p w14:paraId="00CC1F15" w14:textId="77777777" w:rsidR="00330267" w:rsidRDefault="00330267" w:rsidP="00330267">
      <w:pPr>
        <w:pStyle w:val="PL"/>
      </w:pPr>
      <w:r>
        <w:t xml:space="preserve">      &lt;xs:element name="max-duration-of-data-comn" type="xs:duration" minOccurs="0"/&gt;</w:t>
      </w:r>
    </w:p>
    <w:p w14:paraId="31D10973" w14:textId="77777777" w:rsidR="00330267" w:rsidRPr="00DC50C1" w:rsidRDefault="00330267" w:rsidP="0033026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mcdata</w:t>
      </w:r>
      <w:r>
        <w:rPr>
          <w:lang w:val="en-US"/>
        </w:rPr>
        <w:t>sc:</w:t>
      </w:r>
      <w:r w:rsidRPr="00336D95">
        <w:rPr>
          <w:lang w:val="en-US"/>
        </w:rPr>
        <w:t>anyExtType" minOccurs="0</w:t>
      </w:r>
      <w:r w:rsidRPr="00F86315">
        <w:rPr>
          <w:lang w:val="en-US"/>
        </w:rPr>
        <w:t>"/&gt;</w:t>
      </w:r>
    </w:p>
    <w:p w14:paraId="3B6449AF" w14:textId="77777777" w:rsidR="00330267" w:rsidRDefault="00330267" w:rsidP="00330267">
      <w:pPr>
        <w:pStyle w:val="PL"/>
      </w:pPr>
      <w:r>
        <w:t xml:space="preserve">      &lt;xs:any namespace="##other" processContents="lax" minOccurs="0" maxOccurs="unbounded"/&gt;</w:t>
      </w:r>
    </w:p>
    <w:p w14:paraId="116B99CD" w14:textId="77777777" w:rsidR="00330267" w:rsidRDefault="00330267" w:rsidP="00330267">
      <w:pPr>
        <w:pStyle w:val="PL"/>
      </w:pPr>
      <w:r>
        <w:t xml:space="preserve">    &lt;/xs:sequence&gt;</w:t>
      </w:r>
    </w:p>
    <w:p w14:paraId="67F819BF" w14:textId="77777777" w:rsidR="00330267" w:rsidRDefault="00330267" w:rsidP="00330267">
      <w:pPr>
        <w:pStyle w:val="PL"/>
      </w:pPr>
      <w:r>
        <w:t xml:space="preserve">    &lt;xs:anyAttribute namespace="##any" processContents="lax"/&gt;</w:t>
      </w:r>
    </w:p>
    <w:p w14:paraId="63A0060C" w14:textId="5A1C2020" w:rsidR="00330267" w:rsidRDefault="00330267"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818" w:name="_CR10_4_2_4"/>
      <w:bookmarkStart w:id="2819" w:name="_Toc20212487"/>
      <w:bookmarkStart w:id="2820" w:name="_Toc27731842"/>
      <w:bookmarkStart w:id="2821" w:name="_Toc36127620"/>
      <w:bookmarkStart w:id="2822" w:name="_Toc45214726"/>
      <w:bookmarkStart w:id="2823" w:name="_Toc51937865"/>
      <w:bookmarkStart w:id="2824" w:name="_Toc51938174"/>
      <w:bookmarkStart w:id="2825" w:name="_Toc92291361"/>
      <w:bookmarkStart w:id="2826" w:name="_Toc162964911"/>
      <w:bookmarkEnd w:id="2818"/>
      <w:r>
        <w:t>10.4.2.4</w:t>
      </w:r>
      <w:r>
        <w:tab/>
        <w:t>Default Document Namespace</w:t>
      </w:r>
      <w:bookmarkEnd w:id="2819"/>
      <w:bookmarkEnd w:id="2820"/>
      <w:bookmarkEnd w:id="2821"/>
      <w:bookmarkEnd w:id="2822"/>
      <w:bookmarkEnd w:id="2823"/>
      <w:bookmarkEnd w:id="2824"/>
      <w:bookmarkEnd w:id="2825"/>
      <w:bookmarkEnd w:id="2826"/>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827" w:name="_CR10_4_2_5"/>
      <w:bookmarkStart w:id="2828" w:name="_Toc20212488"/>
      <w:bookmarkStart w:id="2829" w:name="_Toc27731843"/>
      <w:bookmarkStart w:id="2830" w:name="_Toc36127621"/>
      <w:bookmarkStart w:id="2831" w:name="_Toc45214727"/>
      <w:bookmarkStart w:id="2832" w:name="_Toc51937866"/>
      <w:bookmarkStart w:id="2833" w:name="_Toc51938175"/>
      <w:bookmarkStart w:id="2834" w:name="_Toc92291362"/>
      <w:bookmarkStart w:id="2835" w:name="_Toc162964912"/>
      <w:bookmarkEnd w:id="2827"/>
      <w:r>
        <w:t>10.4.2.5</w:t>
      </w:r>
      <w:r>
        <w:tab/>
        <w:t>MIME type</w:t>
      </w:r>
      <w:bookmarkEnd w:id="2828"/>
      <w:bookmarkEnd w:id="2829"/>
      <w:bookmarkEnd w:id="2830"/>
      <w:bookmarkEnd w:id="2831"/>
      <w:bookmarkEnd w:id="2832"/>
      <w:bookmarkEnd w:id="2833"/>
      <w:bookmarkEnd w:id="2834"/>
      <w:bookmarkEnd w:id="2835"/>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836" w:name="_CR10_4_2_6"/>
      <w:bookmarkStart w:id="2837" w:name="_Toc20212489"/>
      <w:bookmarkStart w:id="2838" w:name="_Toc27731844"/>
      <w:bookmarkStart w:id="2839" w:name="_Toc36127622"/>
      <w:bookmarkStart w:id="2840" w:name="_Toc45214728"/>
      <w:bookmarkStart w:id="2841" w:name="_Toc51937867"/>
      <w:bookmarkStart w:id="2842" w:name="_Toc51938176"/>
      <w:bookmarkStart w:id="2843" w:name="_Toc92291363"/>
      <w:bookmarkStart w:id="2844" w:name="_Toc162964913"/>
      <w:bookmarkEnd w:id="2836"/>
      <w:r>
        <w:lastRenderedPageBreak/>
        <w:t>10.4.2.6</w:t>
      </w:r>
      <w:r>
        <w:tab/>
        <w:t>Validation Constraints</w:t>
      </w:r>
      <w:bookmarkEnd w:id="2837"/>
      <w:bookmarkEnd w:id="2838"/>
      <w:bookmarkEnd w:id="2839"/>
      <w:bookmarkEnd w:id="2840"/>
      <w:bookmarkEnd w:id="2841"/>
      <w:bookmarkEnd w:id="2842"/>
      <w:bookmarkEnd w:id="2843"/>
      <w:bookmarkEnd w:id="2844"/>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FA43B4F" w14:textId="514F42BD" w:rsidR="00026401" w:rsidRPr="00026401" w:rsidRDefault="00026401" w:rsidP="00026401">
      <w:r>
        <w:rPr>
          <w:lang w:val="en-US"/>
        </w:rPr>
        <w:t>If any of the constituent elements</w:t>
      </w:r>
      <w:r w:rsidRPr="002D6251">
        <w:rPr>
          <w:lang w:val="en-US"/>
        </w:rPr>
        <w:t xml:space="preserve"> </w:t>
      </w:r>
      <w:r>
        <w:rPr>
          <w:lang w:val="en-US"/>
        </w:rPr>
        <w:t>of the &lt;</w:t>
      </w:r>
      <w:r w:rsidRPr="002978FF">
        <w:rPr>
          <w:lang w:val="en-US"/>
        </w:rPr>
        <w:t>default-p</w:t>
      </w:r>
      <w:r>
        <w:rPr>
          <w:lang w:val="en-US"/>
        </w:rPr>
        <w:t xml:space="preserve">qi &gt;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lastRenderedPageBreak/>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Default="00044814" w:rsidP="00044814">
      <w:pPr>
        <w:rPr>
          <w:lang w:val="en-US"/>
        </w:rPr>
      </w:pPr>
      <w:r>
        <w:rPr>
          <w:lang w:val="en-US"/>
        </w:rPr>
        <w:t>The following elements conform to the "xs: duration" XML type:</w:t>
      </w:r>
    </w:p>
    <w:p w14:paraId="4A10E697" w14:textId="77777777" w:rsidR="00044814" w:rsidRDefault="00044814" w:rsidP="00044814">
      <w:pPr>
        <w:pStyle w:val="B1"/>
        <w:rPr>
          <w:lang w:val="en-US"/>
        </w:rPr>
      </w:pPr>
      <w:r>
        <w:rPr>
          <w:lang w:val="en-US"/>
        </w:rPr>
        <w:t>1)</w:t>
      </w:r>
      <w:r>
        <w:rPr>
          <w:lang w:val="en-US"/>
        </w:rPr>
        <w:tab/>
        <w:t>&lt;hang-time&gt;; and</w:t>
      </w:r>
    </w:p>
    <w:p w14:paraId="056AFC1C" w14:textId="77777777" w:rsidR="00044814" w:rsidRDefault="00044814" w:rsidP="00044814">
      <w:pPr>
        <w:pStyle w:val="B1"/>
      </w:pPr>
      <w:r>
        <w:t>2)</w:t>
      </w:r>
      <w:r>
        <w:tab/>
        <w:t>&lt;</w:t>
      </w:r>
      <w:r w:rsidRPr="00740D6B">
        <w:t>max-duration-of-</w:t>
      </w:r>
      <w:r>
        <w:t>data-comn</w:t>
      </w:r>
      <w:r w:rsidRPr="00F86315">
        <w:t>&gt;.</w:t>
      </w:r>
    </w:p>
    <w:p w14:paraId="74567C0F" w14:textId="77777777" w:rsidR="00044814" w:rsidRDefault="00044814" w:rsidP="00044814">
      <w:pPr>
        <w:rPr>
          <w:lang w:val="en-US"/>
        </w:rPr>
      </w:pPr>
      <w:r>
        <w:rPr>
          <w:lang w:val="en-US"/>
        </w:rPr>
        <w:t xml:space="preserve">The elements of "xs: duration" type specified above shall be represented in seconds using the element value: "PT&lt;h&gt;H&lt;m&gt;M&lt;n&gt;S" where &lt;n&gt; represents a valid value in seconds. </w:t>
      </w:r>
    </w:p>
    <w:p w14:paraId="34E24D00" w14:textId="77777777" w:rsidR="00044814" w:rsidRDefault="00044814" w:rsidP="00044814">
      <w:pPr>
        <w:pStyle w:val="NO"/>
        <w:rPr>
          <w:lang w:val="en-US"/>
        </w:rPr>
      </w:pPr>
      <w:r>
        <w:rPr>
          <w:lang w:val="en-US"/>
        </w:rPr>
        <w:t>NOTE 5:</w:t>
      </w:r>
      <w:r>
        <w:rPr>
          <w:lang w:val="en-US"/>
        </w:rPr>
        <w:tab/>
        <w:t>"xs:duration" allows the use of decimal notation for seconds, e.g. 300ms is represented as &lt;PT0.3S&gt;.</w:t>
      </w:r>
    </w:p>
    <w:p w14:paraId="68B0D516" w14:textId="77777777" w:rsidR="00044814" w:rsidRPr="00D25CD0" w:rsidRDefault="00044814" w:rsidP="00044814">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2EB8FE5" w14:textId="77777777" w:rsidR="00044814" w:rsidRDefault="00044814" w:rsidP="00044814">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1FC3B68" w14:textId="77777777" w:rsidR="00044814" w:rsidRDefault="00044814" w:rsidP="00044814">
      <w:pPr>
        <w:rPr>
          <w:lang w:val="en-US"/>
        </w:rPr>
      </w:pPr>
      <w:r>
        <w:t xml:space="preserve">The default value for the </w:t>
      </w:r>
      <w:r>
        <w:rPr>
          <w:lang w:val="en-US"/>
        </w:rPr>
        <w:t>&lt;</w:t>
      </w:r>
      <w:r w:rsidRPr="00E30835">
        <w:rPr>
          <w:lang w:val="en-US"/>
        </w:rPr>
        <w:t>allow-adhoc-group-</w:t>
      </w:r>
      <w:r>
        <w:rPr>
          <w:lang w:val="en-US"/>
        </w:rPr>
        <w:t>data-comn-support&gt; element of the &lt;</w:t>
      </w:r>
      <w:r w:rsidRPr="00E30835">
        <w:rPr>
          <w:lang w:val="en-US"/>
        </w:rPr>
        <w:t>adhoc-group-</w:t>
      </w:r>
      <w:r>
        <w:rPr>
          <w:lang w:val="en-US"/>
        </w:rPr>
        <w:t>data-comn&gt; element of the &lt;anyExt&gt; element of the &lt;on-network&gt; element is "true" indicating that adhoc group data communications support enabled.</w:t>
      </w:r>
    </w:p>
    <w:p w14:paraId="1B746753" w14:textId="13A9208B" w:rsidR="00044814" w:rsidRPr="00044814" w:rsidRDefault="00044814" w:rsidP="00C367E9">
      <w:pPr>
        <w:rPr>
          <w:lang w:val="en-US"/>
        </w:rPr>
      </w:pPr>
      <w:r>
        <w:rPr>
          <w:lang w:val="en-US"/>
        </w:rPr>
        <w:t>Absense of &lt;</w:t>
      </w:r>
      <w:r w:rsidRPr="00E30835">
        <w:rPr>
          <w:lang w:val="en-US"/>
        </w:rPr>
        <w:t>adhoc-group-</w:t>
      </w:r>
      <w:r>
        <w:rPr>
          <w:lang w:val="en-US"/>
        </w:rPr>
        <w:t>data-comn&gt; element of the &lt;anyExt&gt; element of the &lt;on-network&gt; element indicates that adhoc group data communications are not supported in the MCData system.</w:t>
      </w:r>
    </w:p>
    <w:p w14:paraId="38E22524" w14:textId="77777777" w:rsidR="00C367E9" w:rsidRDefault="00C367E9" w:rsidP="00C367E9">
      <w:pPr>
        <w:pStyle w:val="Heading4"/>
      </w:pPr>
      <w:bookmarkStart w:id="2845" w:name="_CR10_4_2_7"/>
      <w:bookmarkStart w:id="2846" w:name="_Toc20212490"/>
      <w:bookmarkStart w:id="2847" w:name="_Toc27731845"/>
      <w:bookmarkStart w:id="2848" w:name="_Toc36127623"/>
      <w:bookmarkStart w:id="2849" w:name="_Toc45214729"/>
      <w:bookmarkStart w:id="2850" w:name="_Toc51937868"/>
      <w:bookmarkStart w:id="2851" w:name="_Toc51938177"/>
      <w:bookmarkStart w:id="2852" w:name="_Toc92291364"/>
      <w:bookmarkStart w:id="2853" w:name="_Toc162964914"/>
      <w:bookmarkEnd w:id="2845"/>
      <w:r>
        <w:t>10.4.2.7</w:t>
      </w:r>
      <w:r w:rsidRPr="00345011">
        <w:tab/>
        <w:t>Data Semantics</w:t>
      </w:r>
      <w:bookmarkEnd w:id="2846"/>
      <w:bookmarkEnd w:id="2847"/>
      <w:bookmarkEnd w:id="2848"/>
      <w:bookmarkEnd w:id="2849"/>
      <w:bookmarkEnd w:id="2850"/>
      <w:bookmarkEnd w:id="2851"/>
      <w:bookmarkEnd w:id="2852"/>
      <w:bookmarkEnd w:id="2853"/>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lastRenderedPageBreak/>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459F393C"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08638778" w:rsidR="004D16B8"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00BF4F01">
        <w:t>;</w:t>
      </w:r>
    </w:p>
    <w:p w14:paraId="65245163" w14:textId="77777777" w:rsidR="00444C26" w:rsidRDefault="00444C26" w:rsidP="00444C26">
      <w:pPr>
        <w:pStyle w:val="B1"/>
        <w:rPr>
          <w:lang w:val="en-US"/>
        </w:rPr>
      </w:pPr>
      <w:r>
        <w:lastRenderedPageBreak/>
        <w:t>20)</w:t>
      </w:r>
      <w:r>
        <w:tab/>
        <w:t xml:space="preserve">the </w:t>
      </w:r>
      <w:r>
        <w:rPr>
          <w:lang w:val="en-US"/>
        </w:rPr>
        <w:t>&lt;</w:t>
      </w:r>
      <w:r w:rsidRPr="003D20E6">
        <w:rPr>
          <w:lang w:val="en-US"/>
        </w:rPr>
        <w:t>allow-adhoc-group-</w:t>
      </w:r>
      <w:r>
        <w:rPr>
          <w:lang w:val="en-US"/>
        </w:rPr>
        <w:t>data-comn-support&gt;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indicates whether on-network adhoc group data comnunications support enabled or disabled, which corresponds to the "AllowA</w:t>
      </w:r>
      <w:r w:rsidRPr="003D20E6">
        <w:rPr>
          <w:lang w:val="en-US"/>
        </w:rPr>
        <w:t>dhoc</w:t>
      </w:r>
      <w:r>
        <w:rPr>
          <w:lang w:val="en-US"/>
        </w:rPr>
        <w:t>G</w:t>
      </w:r>
      <w:r w:rsidRPr="003D20E6">
        <w:rPr>
          <w:lang w:val="en-US"/>
        </w:rPr>
        <w:t>roup</w:t>
      </w:r>
      <w:r>
        <w:rPr>
          <w:lang w:val="en-US"/>
        </w:rPr>
        <w:t>Comn" element as specified in clause </w:t>
      </w:r>
      <w:r>
        <w:rPr>
          <w:noProof/>
          <w:lang w:eastAsia="ko-KR"/>
        </w:rPr>
        <w:t>11.2.19</w:t>
      </w:r>
      <w:r>
        <w:rPr>
          <w:lang w:val="en-US"/>
        </w:rPr>
        <w:t xml:space="preserve"> of 3GPP TS 24.483 [4];</w:t>
      </w:r>
    </w:p>
    <w:p w14:paraId="3D5331EF" w14:textId="77777777" w:rsidR="00444C26" w:rsidRDefault="00444C26" w:rsidP="00444C26">
      <w:pPr>
        <w:pStyle w:val="B1"/>
        <w:rPr>
          <w:lang w:val="en-US"/>
        </w:rPr>
      </w:pPr>
      <w:r>
        <w:t>21)</w:t>
      </w:r>
      <w:r>
        <w:tab/>
        <w:t xml:space="preserve">the </w:t>
      </w:r>
      <w:r>
        <w:rPr>
          <w:lang w:val="en-US"/>
        </w:rPr>
        <w:t>&lt;</w:t>
      </w:r>
      <w:r w:rsidRPr="0035515D">
        <w:rPr>
          <w:lang w:val="en-US"/>
        </w:rPr>
        <w:t>max-no-participants</w:t>
      </w:r>
      <w:r>
        <w:rPr>
          <w:lang w:val="en-US"/>
        </w:rPr>
        <w: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allowed number of participants of the adhoc group data comnunications, which corresponds to the "MaxN</w:t>
      </w:r>
      <w:r w:rsidRPr="0035515D">
        <w:rPr>
          <w:lang w:val="en-US"/>
        </w:rPr>
        <w:t>o</w:t>
      </w:r>
      <w:r>
        <w:rPr>
          <w:lang w:val="en-US"/>
        </w:rPr>
        <w:t>P</w:t>
      </w:r>
      <w:r w:rsidRPr="0035515D">
        <w:rPr>
          <w:lang w:val="en-US"/>
        </w:rPr>
        <w:t>articipants</w:t>
      </w:r>
      <w:r>
        <w:rPr>
          <w:lang w:val="en-US"/>
        </w:rPr>
        <w:t>" element as specified in clause </w:t>
      </w:r>
      <w:r>
        <w:rPr>
          <w:noProof/>
          <w:lang w:eastAsia="ko-KR"/>
        </w:rPr>
        <w:t>11.2.20</w:t>
      </w:r>
      <w:r>
        <w:rPr>
          <w:lang w:val="en-US"/>
        </w:rPr>
        <w:t xml:space="preserve"> of 3GPP TS 24.483 [4];</w:t>
      </w:r>
    </w:p>
    <w:p w14:paraId="3BAF780A" w14:textId="77777777" w:rsidR="00444C26" w:rsidRDefault="00444C26" w:rsidP="00444C26">
      <w:pPr>
        <w:pStyle w:val="B1"/>
        <w:rPr>
          <w:lang w:val="en-US"/>
        </w:rPr>
      </w:pPr>
      <w:r>
        <w:t>22)</w:t>
      </w:r>
      <w:r>
        <w:tab/>
        <w:t xml:space="preserve">the </w:t>
      </w:r>
      <w:r>
        <w:rPr>
          <w:lang w:val="en-US"/>
        </w:rPr>
        <w:t>&lt;hang-time&gt;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value of the hang timer for on-network adhoc group data comnunications, which corresponds to the "HangTime" element as specified in clause </w:t>
      </w:r>
      <w:r>
        <w:rPr>
          <w:noProof/>
          <w:lang w:eastAsia="ko-KR"/>
        </w:rPr>
        <w:t>11.2.21</w:t>
      </w:r>
      <w:r>
        <w:rPr>
          <w:lang w:val="en-US"/>
        </w:rPr>
        <w:t xml:space="preserve"> of 3GPP TS 24.483 [4]; and</w:t>
      </w:r>
    </w:p>
    <w:p w14:paraId="559CE5C8" w14:textId="77777777" w:rsidR="00444C26" w:rsidRDefault="00444C26" w:rsidP="00444C26">
      <w:pPr>
        <w:pStyle w:val="NO"/>
        <w:rPr>
          <w:lang w:val="en-US"/>
        </w:rPr>
      </w:pPr>
      <w:r>
        <w:rPr>
          <w:lang w:val="en-US"/>
        </w:rPr>
        <w:t>NOTE 3:</w:t>
      </w:r>
      <w:r>
        <w:rPr>
          <w:lang w:val="en-US"/>
        </w:rPr>
        <w:tab/>
        <w:t xml:space="preserve">The hang time is a </w:t>
      </w:r>
      <w:r w:rsidRPr="00564C1C">
        <w:rPr>
          <w:lang w:val="en-US"/>
        </w:rPr>
        <w:t>configurable maximum length of the inactivity period between consecutive MC</w:t>
      </w:r>
      <w:r>
        <w:rPr>
          <w:lang w:val="en-US"/>
        </w:rPr>
        <w:t>Data</w:t>
      </w:r>
      <w:r w:rsidRPr="00564C1C">
        <w:rPr>
          <w:lang w:val="en-US"/>
        </w:rPr>
        <w:t xml:space="preserve"> transmissions within the same </w:t>
      </w:r>
      <w:r>
        <w:rPr>
          <w:lang w:val="en-US"/>
        </w:rPr>
        <w:t>data comnunication</w:t>
      </w:r>
      <w:r w:rsidRPr="00564C1C">
        <w:rPr>
          <w:lang w:val="en-US"/>
        </w:rPr>
        <w:t>.</w:t>
      </w:r>
    </w:p>
    <w:p w14:paraId="28E7668E" w14:textId="37AD1396" w:rsidR="00444C26" w:rsidRPr="00444C26" w:rsidRDefault="00444C26" w:rsidP="00444C26">
      <w:pPr>
        <w:pStyle w:val="B1"/>
        <w:rPr>
          <w:lang w:val="en-US"/>
        </w:rPr>
      </w:pPr>
      <w:r>
        <w:rPr>
          <w:lang w:val="en-US"/>
        </w:rPr>
        <w:t>23)</w:t>
      </w:r>
      <w:r>
        <w:rPr>
          <w:lang w:val="en-US"/>
        </w:rPr>
        <w:tab/>
        <w:t>the &lt;</w:t>
      </w:r>
      <w:r w:rsidRPr="00077030">
        <w:rPr>
          <w:lang w:val="en-US"/>
        </w:rPr>
        <w:t>max-duration-of-</w:t>
      </w:r>
      <w:r>
        <w:rPr>
          <w:lang w:val="en-US"/>
        </w:rPr>
        <w:t>data-comn&gt;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maximum duration allowed for an on-network adhoc group data comnunication,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Comn" element as specified in clause </w:t>
      </w:r>
      <w:r>
        <w:rPr>
          <w:noProof/>
          <w:lang w:eastAsia="ko-KR"/>
        </w:rPr>
        <w:t>11.2.22</w:t>
      </w:r>
      <w:r>
        <w:rPr>
          <w:lang w:val="en-US"/>
        </w:rPr>
        <w:t xml:space="preserve"> of 3GPP TS 24.483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6D50C3CF"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w:t>
      </w:r>
    </w:p>
    <w:p w14:paraId="7326F2F1" w14:textId="4E74C566" w:rsidR="00C367E9" w:rsidRDefault="00C367E9" w:rsidP="00C367E9">
      <w:pPr>
        <w:pStyle w:val="B2"/>
        <w:rPr>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r w:rsidR="00FF6E6E">
        <w:rPr>
          <w:lang w:val="en-US"/>
        </w:rPr>
        <w:t>; and</w:t>
      </w:r>
    </w:p>
    <w:p w14:paraId="636C2DB7" w14:textId="77777777" w:rsidR="003F6771" w:rsidRDefault="003F6771" w:rsidP="003F6771">
      <w:pPr>
        <w:pStyle w:val="B1"/>
        <w:rPr>
          <w:lang w:val="en-US"/>
        </w:rPr>
      </w:pPr>
      <w:r>
        <w:rPr>
          <w:lang w:val="en-US"/>
        </w:rPr>
        <w:t>2)</w:t>
      </w:r>
      <w:r>
        <w:rPr>
          <w:lang w:val="en-US"/>
        </w:rPr>
        <w:tab/>
        <w:t>the &lt;</w:t>
      </w:r>
      <w:r w:rsidRPr="002978FF">
        <w:rPr>
          <w:lang w:val="en-US"/>
        </w:rPr>
        <w:t>default-p</w:t>
      </w:r>
      <w:r>
        <w:rPr>
          <w:lang w:val="en-US"/>
        </w:rPr>
        <w:t xml:space="preserve">qi &gt; element contains priority values for off-network calls, for each of the following constituent elements: </w:t>
      </w:r>
    </w:p>
    <w:p w14:paraId="4822A6E3" w14:textId="77777777" w:rsidR="003F6771" w:rsidRPr="007D7785" w:rsidRDefault="003F6771" w:rsidP="003F677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08E87544" w14:textId="1FE77CF3" w:rsidR="003F6771" w:rsidRPr="007D7785" w:rsidRDefault="003F6771" w:rsidP="003F677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854" w:name="_CR10_4_2_8"/>
      <w:bookmarkStart w:id="2855" w:name="_Toc20212491"/>
      <w:bookmarkStart w:id="2856" w:name="_Toc27731846"/>
      <w:bookmarkStart w:id="2857" w:name="_Toc36127624"/>
      <w:bookmarkStart w:id="2858" w:name="_Toc45214730"/>
      <w:bookmarkStart w:id="2859" w:name="_Toc51937869"/>
      <w:bookmarkStart w:id="2860" w:name="_Toc51938178"/>
      <w:bookmarkStart w:id="2861" w:name="_Toc92291365"/>
      <w:bookmarkStart w:id="2862" w:name="_Toc162964915"/>
      <w:bookmarkEnd w:id="2854"/>
      <w:r>
        <w:t>10.4.2.8</w:t>
      </w:r>
      <w:r>
        <w:tab/>
        <w:t>Naming Conventions</w:t>
      </w:r>
      <w:bookmarkEnd w:id="2855"/>
      <w:bookmarkEnd w:id="2856"/>
      <w:bookmarkEnd w:id="2857"/>
      <w:bookmarkEnd w:id="2858"/>
      <w:bookmarkEnd w:id="2859"/>
      <w:bookmarkEnd w:id="2860"/>
      <w:bookmarkEnd w:id="2861"/>
      <w:bookmarkEnd w:id="2862"/>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863" w:name="_CR10_4_2_9"/>
      <w:bookmarkStart w:id="2864" w:name="_Toc20212492"/>
      <w:bookmarkStart w:id="2865" w:name="_Toc27731847"/>
      <w:bookmarkStart w:id="2866" w:name="_Toc36127625"/>
      <w:bookmarkStart w:id="2867" w:name="_Toc45214731"/>
      <w:bookmarkStart w:id="2868" w:name="_Toc51937870"/>
      <w:bookmarkStart w:id="2869" w:name="_Toc51938179"/>
      <w:bookmarkStart w:id="2870" w:name="_Toc92291366"/>
      <w:bookmarkStart w:id="2871" w:name="_Toc162964916"/>
      <w:bookmarkEnd w:id="2863"/>
      <w:r>
        <w:t>10.4.2.9</w:t>
      </w:r>
      <w:r>
        <w:tab/>
        <w:t>Global documents</w:t>
      </w:r>
      <w:bookmarkEnd w:id="2864"/>
      <w:bookmarkEnd w:id="2865"/>
      <w:bookmarkEnd w:id="2866"/>
      <w:bookmarkEnd w:id="2867"/>
      <w:bookmarkEnd w:id="2868"/>
      <w:bookmarkEnd w:id="2869"/>
      <w:bookmarkEnd w:id="2870"/>
      <w:bookmarkEnd w:id="2871"/>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872" w:name="_CR10_4_2_10"/>
      <w:bookmarkStart w:id="2873" w:name="_Toc20212493"/>
      <w:bookmarkStart w:id="2874" w:name="_Toc27731848"/>
      <w:bookmarkStart w:id="2875" w:name="_Toc36127626"/>
      <w:bookmarkStart w:id="2876" w:name="_Toc45214732"/>
      <w:bookmarkStart w:id="2877" w:name="_Toc51937871"/>
      <w:bookmarkStart w:id="2878" w:name="_Toc51938180"/>
      <w:bookmarkStart w:id="2879" w:name="_Toc92291367"/>
      <w:bookmarkStart w:id="2880" w:name="_Toc162964917"/>
      <w:bookmarkEnd w:id="2872"/>
      <w:r>
        <w:t>10.4.2.10</w:t>
      </w:r>
      <w:r>
        <w:tab/>
        <w:t>Resource interdependencies</w:t>
      </w:r>
      <w:bookmarkEnd w:id="2873"/>
      <w:bookmarkEnd w:id="2874"/>
      <w:bookmarkEnd w:id="2875"/>
      <w:bookmarkEnd w:id="2876"/>
      <w:bookmarkEnd w:id="2877"/>
      <w:bookmarkEnd w:id="2878"/>
      <w:bookmarkEnd w:id="2879"/>
      <w:bookmarkEnd w:id="2880"/>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881" w:name="_CR10_4_2_11"/>
      <w:bookmarkStart w:id="2882" w:name="_Toc20212494"/>
      <w:bookmarkStart w:id="2883" w:name="_Toc27731849"/>
      <w:bookmarkStart w:id="2884" w:name="_Toc36127627"/>
      <w:bookmarkStart w:id="2885" w:name="_Toc45214733"/>
      <w:bookmarkStart w:id="2886" w:name="_Toc51937872"/>
      <w:bookmarkStart w:id="2887" w:name="_Toc51938181"/>
      <w:bookmarkStart w:id="2888" w:name="_Toc92291368"/>
      <w:bookmarkStart w:id="2889" w:name="_Toc162964918"/>
      <w:bookmarkEnd w:id="2881"/>
      <w:r>
        <w:lastRenderedPageBreak/>
        <w:t>10.4.2.11</w:t>
      </w:r>
      <w:r>
        <w:tab/>
        <w:t>Authorization Policies</w:t>
      </w:r>
      <w:bookmarkEnd w:id="2882"/>
      <w:bookmarkEnd w:id="2883"/>
      <w:bookmarkEnd w:id="2884"/>
      <w:bookmarkEnd w:id="2885"/>
      <w:bookmarkEnd w:id="2886"/>
      <w:bookmarkEnd w:id="2887"/>
      <w:bookmarkEnd w:id="2888"/>
      <w:bookmarkEnd w:id="2889"/>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890" w:name="_CR10_4_2_12"/>
      <w:bookmarkStart w:id="2891" w:name="_Toc20212495"/>
      <w:bookmarkStart w:id="2892" w:name="_Toc27731850"/>
      <w:bookmarkStart w:id="2893" w:name="_Toc36127628"/>
      <w:bookmarkStart w:id="2894" w:name="_Toc45214734"/>
      <w:bookmarkStart w:id="2895" w:name="_Toc51937873"/>
      <w:bookmarkStart w:id="2896" w:name="_Toc51938182"/>
      <w:bookmarkStart w:id="2897" w:name="_Toc92291369"/>
      <w:bookmarkStart w:id="2898" w:name="_Toc162964919"/>
      <w:bookmarkEnd w:id="2890"/>
      <w:r>
        <w:t>10.4.2.12</w:t>
      </w:r>
      <w:r>
        <w:tab/>
        <w:t>Subscription to Changes</w:t>
      </w:r>
      <w:bookmarkEnd w:id="2891"/>
      <w:bookmarkEnd w:id="2892"/>
      <w:bookmarkEnd w:id="2893"/>
      <w:bookmarkEnd w:id="2894"/>
      <w:bookmarkEnd w:id="2895"/>
      <w:bookmarkEnd w:id="2896"/>
      <w:bookmarkEnd w:id="2897"/>
      <w:bookmarkEnd w:id="2898"/>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bookmarkStart w:id="2899" w:name="_CRAnnexAinformative"/>
      <w:bookmarkEnd w:id="2899"/>
      <w:r w:rsidRPr="00986001">
        <w:br w:type="page"/>
      </w:r>
      <w:bookmarkStart w:id="2900" w:name="_Toc20212496"/>
      <w:bookmarkStart w:id="2901" w:name="_Toc27731851"/>
      <w:bookmarkStart w:id="2902" w:name="_Toc36127629"/>
      <w:bookmarkStart w:id="2903" w:name="_Toc45214735"/>
      <w:bookmarkStart w:id="2904" w:name="_Toc51937874"/>
      <w:bookmarkStart w:id="2905" w:name="_Toc51938183"/>
      <w:bookmarkStart w:id="2906" w:name="_Toc92291370"/>
      <w:bookmarkStart w:id="2907" w:name="_Toc162964920"/>
      <w:r w:rsidRPr="00986001">
        <w:lastRenderedPageBreak/>
        <w:t>Annex A (informative):</w:t>
      </w:r>
      <w:r w:rsidRPr="00986001">
        <w:br/>
        <w:t>Signalling flows</w:t>
      </w:r>
      <w:bookmarkEnd w:id="2900"/>
      <w:bookmarkEnd w:id="2901"/>
      <w:bookmarkEnd w:id="2902"/>
      <w:bookmarkEnd w:id="2903"/>
      <w:bookmarkEnd w:id="2904"/>
      <w:bookmarkEnd w:id="2905"/>
      <w:bookmarkEnd w:id="2906"/>
      <w:bookmarkEnd w:id="2907"/>
    </w:p>
    <w:p w14:paraId="4F6D59CD" w14:textId="77777777" w:rsidR="00C367E9" w:rsidRDefault="00C367E9" w:rsidP="00056BBA">
      <w:pPr>
        <w:pStyle w:val="Heading2"/>
      </w:pPr>
      <w:bookmarkStart w:id="2908" w:name="_CRA_1"/>
      <w:bookmarkStart w:id="2909" w:name="_Toc20212497"/>
      <w:bookmarkStart w:id="2910" w:name="_Toc27731852"/>
      <w:bookmarkStart w:id="2911" w:name="_Toc36127630"/>
      <w:bookmarkStart w:id="2912" w:name="_Toc45214736"/>
      <w:bookmarkStart w:id="2913" w:name="_Toc51937875"/>
      <w:bookmarkStart w:id="2914" w:name="_Toc51938184"/>
      <w:bookmarkStart w:id="2915" w:name="_Toc92291371"/>
      <w:bookmarkStart w:id="2916" w:name="MCCQCTEMPBM_00000053"/>
      <w:bookmarkStart w:id="2917" w:name="_Toc162964921"/>
      <w:bookmarkEnd w:id="1148"/>
      <w:bookmarkEnd w:id="2908"/>
      <w:r>
        <w:t>A.1</w:t>
      </w:r>
      <w:r>
        <w:tab/>
        <w:t>Scope of signalling flows</w:t>
      </w:r>
      <w:bookmarkEnd w:id="2909"/>
      <w:bookmarkEnd w:id="2910"/>
      <w:bookmarkEnd w:id="2911"/>
      <w:bookmarkEnd w:id="2912"/>
      <w:bookmarkEnd w:id="2913"/>
      <w:bookmarkEnd w:id="2914"/>
      <w:bookmarkEnd w:id="2915"/>
      <w:bookmarkEnd w:id="2917"/>
    </w:p>
    <w:bookmarkEnd w:id="2916"/>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918" w:name="_CRA_2"/>
      <w:bookmarkStart w:id="2919" w:name="_Toc20212498"/>
      <w:bookmarkStart w:id="2920" w:name="_Toc27731853"/>
      <w:bookmarkStart w:id="2921" w:name="_Toc36127631"/>
      <w:bookmarkStart w:id="2922" w:name="_Toc45214737"/>
      <w:bookmarkStart w:id="2923" w:name="_Toc51937876"/>
      <w:bookmarkStart w:id="2924" w:name="_Toc51938185"/>
      <w:bookmarkStart w:id="2925" w:name="_Toc92291372"/>
      <w:bookmarkStart w:id="2926" w:name="_Toc162964922"/>
      <w:bookmarkEnd w:id="2918"/>
      <w:r>
        <w:t>A.2</w:t>
      </w:r>
      <w:r>
        <w:tab/>
        <w:t>Signalling flows for MCPTT user profile configuration document creation</w:t>
      </w:r>
      <w:bookmarkEnd w:id="2919"/>
      <w:bookmarkEnd w:id="2920"/>
      <w:bookmarkEnd w:id="2921"/>
      <w:bookmarkEnd w:id="2922"/>
      <w:bookmarkEnd w:id="2923"/>
      <w:bookmarkEnd w:id="2924"/>
      <w:bookmarkEnd w:id="2925"/>
      <w:bookmarkEnd w:id="2926"/>
    </w:p>
    <w:p w14:paraId="3CB270D4" w14:textId="77777777" w:rsidR="00C367E9" w:rsidRDefault="00C367E9" w:rsidP="00056BBA">
      <w:pPr>
        <w:pStyle w:val="Heading3"/>
      </w:pPr>
      <w:bookmarkStart w:id="2927" w:name="_CRA_2_1"/>
      <w:bookmarkStart w:id="2928" w:name="_Toc20212499"/>
      <w:bookmarkStart w:id="2929" w:name="_Toc27731854"/>
      <w:bookmarkStart w:id="2930" w:name="_Toc36127632"/>
      <w:bookmarkStart w:id="2931" w:name="_Toc45214738"/>
      <w:bookmarkStart w:id="2932" w:name="_Toc51937877"/>
      <w:bookmarkStart w:id="2933" w:name="_Toc51938186"/>
      <w:bookmarkStart w:id="2934" w:name="_Toc92291373"/>
      <w:bookmarkStart w:id="2935" w:name="_Toc162964923"/>
      <w:bookmarkEnd w:id="2927"/>
      <w:r>
        <w:t>A.2.1</w:t>
      </w:r>
      <w:r>
        <w:tab/>
        <w:t>CMC creating a MCPTT user profile configuration document on behalf of MCPTT user</w:t>
      </w:r>
      <w:bookmarkEnd w:id="2928"/>
      <w:bookmarkEnd w:id="2929"/>
      <w:bookmarkEnd w:id="2930"/>
      <w:bookmarkEnd w:id="2931"/>
      <w:bookmarkEnd w:id="2932"/>
      <w:bookmarkEnd w:id="2933"/>
      <w:bookmarkEnd w:id="2934"/>
      <w:bookmarkEnd w:id="2935"/>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936" w:name="_MON_1530414541"/>
    <w:bookmarkEnd w:id="2936"/>
    <w:p w14:paraId="2BBF71BD" w14:textId="77777777" w:rsidR="00C367E9" w:rsidRDefault="00C367E9" w:rsidP="00C367E9">
      <w:pPr>
        <w:pStyle w:val="TH"/>
      </w:pPr>
      <w:r>
        <w:object w:dxaOrig="5415" w:dyaOrig="3150" w14:anchorId="21D91F45">
          <v:shape id="_x0000_i1028" type="#_x0000_t75" style="width:273.6pt;height:158.4pt" o:ole="">
            <v:imagedata r:id="rId34" o:title=""/>
          </v:shape>
          <o:OLEObject Type="Embed" ProgID="Visio.Drawing.11" ShapeID="_x0000_i1028" DrawAspect="Content" ObjectID="_1773577465" r:id="rId35"/>
        </w:object>
      </w:r>
    </w:p>
    <w:p w14:paraId="6A7B1E39" w14:textId="77777777" w:rsidR="00C367E9" w:rsidRDefault="00C367E9" w:rsidP="00C367E9">
      <w:pPr>
        <w:pStyle w:val="TF"/>
      </w:pPr>
      <w:bookmarkStart w:id="2937" w:name="_CRFigureA_2_11"/>
      <w:r>
        <w:t>Figure </w:t>
      </w:r>
      <w:bookmarkEnd w:id="2937"/>
      <w:r>
        <w:t>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bookmarkStart w:id="2938" w:name="_CRTableA_2_11"/>
      <w:r>
        <w:t>Table </w:t>
      </w:r>
      <w:bookmarkEnd w:id="2938"/>
      <w:r>
        <w:t>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r w:rsidR="00534933">
              <w:t>mcptt-</w:t>
            </w:r>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7"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8"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9"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4"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939" w:name="_CRA_2_2"/>
      <w:bookmarkStart w:id="2940" w:name="_Toc20212500"/>
      <w:bookmarkStart w:id="2941" w:name="_Toc27731855"/>
      <w:bookmarkStart w:id="2942" w:name="_Toc36127633"/>
      <w:bookmarkStart w:id="2943" w:name="_Toc45214739"/>
      <w:bookmarkStart w:id="2944" w:name="_Toc51937878"/>
      <w:bookmarkStart w:id="2945" w:name="_Toc51938187"/>
      <w:bookmarkStart w:id="2946" w:name="_Toc92291374"/>
      <w:bookmarkStart w:id="2947" w:name="_Toc162964924"/>
      <w:bookmarkEnd w:id="2939"/>
      <w:r>
        <w:t>A.2.2</w:t>
      </w:r>
      <w:r>
        <w:tab/>
        <w:t>CMC subscribing to and obtaining MCPTT configuration documents</w:t>
      </w:r>
      <w:bookmarkEnd w:id="2940"/>
      <w:bookmarkEnd w:id="2941"/>
      <w:bookmarkEnd w:id="2942"/>
      <w:bookmarkEnd w:id="2943"/>
      <w:bookmarkEnd w:id="2944"/>
      <w:bookmarkEnd w:id="2945"/>
      <w:bookmarkEnd w:id="2946"/>
      <w:bookmarkEnd w:id="2947"/>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9" type="#_x0000_t75" style="width:482.7pt;height:347.5pt" o:ole="">
            <v:imagedata r:id="rId49" o:title=""/>
          </v:shape>
          <o:OLEObject Type="Embed" ProgID="Visio.Drawing.11" ShapeID="_x0000_i1029" DrawAspect="Content" ObjectID="_1773577466" r:id="rId50"/>
        </w:object>
      </w:r>
    </w:p>
    <w:p w14:paraId="4E0F2E40" w14:textId="77777777" w:rsidR="00C367E9" w:rsidRPr="005D03CA" w:rsidRDefault="00C367E9" w:rsidP="00C367E9">
      <w:pPr>
        <w:pStyle w:val="TF"/>
      </w:pPr>
      <w:bookmarkStart w:id="2948" w:name="_CRFigureA_2_21"/>
      <w:r w:rsidRPr="005D03CA">
        <w:t>Figure </w:t>
      </w:r>
      <w:bookmarkEnd w:id="2948"/>
      <w:r w:rsidRPr="005D03CA">
        <w:t>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bookmarkStart w:id="2949" w:name="_CRTableA_2_21"/>
      <w:r w:rsidRPr="006161E3">
        <w:t>Table </w:t>
      </w:r>
      <w:bookmarkEnd w:id="2949"/>
      <w:r w:rsidRPr="006161E3">
        <w:t>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950" w:name="MCCQCTEMPBM_00000035"/>
      <w:r w:rsidRPr="00F2211A">
        <w:rPr>
          <w:rFonts w:cs="Courier New"/>
          <w:szCs w:val="16"/>
          <w:lang w:val="en-US"/>
        </w:rPr>
        <w:t>urn:3gpp:ns:mcpttInfo:1.0</w:t>
      </w:r>
      <w:bookmarkEnd w:id="2950"/>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951" w:name="MCCQCTEMPBM_00000036"/>
      <w:r w:rsidRPr="00F2211A">
        <w:rPr>
          <w:rFonts w:cs="Courier New"/>
          <w:szCs w:val="16"/>
          <w:lang w:val="en-US"/>
        </w:rPr>
        <w:t>mcptt-Params&gt;</w:t>
      </w:r>
      <w:bookmarkEnd w:id="2951"/>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952" w:name="MCCQCTEMPBM_00000037"/>
      <w:r w:rsidRPr="00F2211A">
        <w:rPr>
          <w:rFonts w:cs="Courier New"/>
          <w:szCs w:val="16"/>
          <w:lang w:val="en-US"/>
        </w:rPr>
        <w:t xml:space="preserve">mcptt-access-token&gt; </w:t>
      </w:r>
      <w:bookmarkEnd w:id="2952"/>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953"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953"/>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954" w:name="MCCQCTEMPBM_00000039"/>
      <w:r w:rsidRPr="00061C8A">
        <w:rPr>
          <w:rFonts w:cs="Courier New"/>
          <w:szCs w:val="16"/>
          <w:lang w:val="en-US"/>
        </w:rPr>
        <w:t>mcptt-Params</w:t>
      </w:r>
      <w:bookmarkEnd w:id="2954"/>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bookmarkStart w:id="2955" w:name="_CRTableA_2_22SIPSUBSCRIBErequestSIPcor"/>
      <w:r w:rsidRPr="006161E3">
        <w:t>Table </w:t>
      </w:r>
      <w:bookmarkEnd w:id="2955"/>
      <w:r w:rsidRPr="006161E3">
        <w:t>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956"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956"/>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957"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957"/>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bookmarkStart w:id="2958" w:name="_CRTableA_2_24"/>
      <w:r w:rsidRPr="006161E3">
        <w:lastRenderedPageBreak/>
        <w:t>Table </w:t>
      </w:r>
      <w:bookmarkEnd w:id="2958"/>
      <w:r w:rsidRPr="006161E3">
        <w:t>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959"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959"/>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bookmarkStart w:id="2960" w:name="_CRTableA_2_25"/>
      <w:r w:rsidRPr="006161E3">
        <w:t>Table </w:t>
      </w:r>
      <w:bookmarkEnd w:id="2960"/>
      <w:r w:rsidRPr="006161E3">
        <w:t>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961"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961"/>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962"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962"/>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2"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B07E6">
        <w:t>new-etag="g8tyah7"</w:t>
      </w:r>
    </w:p>
    <w:p w14:paraId="2623834D"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BB07E6">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B07E6">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sidR="00534933">
        <w:rPr>
          <w:lang w:val="fr-FR"/>
        </w:rPr>
        <w:t>mcptt-</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963" w:name="MCCQCTEMPBM_00000045"/>
    </w:p>
    <w:bookmarkEnd w:id="2963"/>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bookmarkStart w:id="2964" w:name="_CRTableA_2_28"/>
      <w:r w:rsidRPr="006161E3">
        <w:t>Table </w:t>
      </w:r>
      <w:bookmarkEnd w:id="2964"/>
      <w:r w:rsidRPr="006161E3">
        <w:t>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bookmarkStart w:id="2965" w:name="_CRTableA_2_29"/>
      <w:r w:rsidRPr="006161E3">
        <w:t>Table </w:t>
      </w:r>
      <w:bookmarkEnd w:id="2965"/>
      <w:r w:rsidRPr="006161E3">
        <w:t>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bookmarkStart w:id="2966" w:name="_CRTableA_2_210"/>
      <w:r w:rsidRPr="006161E3">
        <w:t>Table </w:t>
      </w:r>
      <w:bookmarkEnd w:id="2966"/>
      <w:r w:rsidRPr="006161E3">
        <w:t>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967"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967"/>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bookmarkStart w:id="2968" w:name="_CRTableA_2_211"/>
      <w:r w:rsidRPr="004F68BB">
        <w:t>Table </w:t>
      </w:r>
      <w:bookmarkEnd w:id="2968"/>
      <w:r w:rsidRPr="004F68BB">
        <w:t>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bookmarkStart w:id="2969" w:name="_CRTableA_2_212"/>
      <w:r w:rsidRPr="008059A8">
        <w:t>Table </w:t>
      </w:r>
      <w:bookmarkEnd w:id="2969"/>
      <w:r w:rsidRPr="008059A8">
        <w:t xml:space="preserve">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bookmarkStart w:id="2970" w:name="_CRTableA_2_213"/>
      <w:r w:rsidRPr="003C7F94">
        <w:t>Table </w:t>
      </w:r>
      <w:bookmarkEnd w:id="2970"/>
      <w:r w:rsidRPr="003C7F94">
        <w:t>A.2.2-13: HTTP GET request (CMC in MCPTT UE to CMS)</w:t>
      </w:r>
    </w:p>
    <w:p w14:paraId="639B74EA" w14:textId="00413656"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w:t>
      </w:r>
      <w:r w:rsidR="0089590A">
        <w:t>mcptt-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bookmarkStart w:id="2971" w:name="_CRTableA_2_214"/>
      <w:r w:rsidRPr="00D622CF">
        <w:t>Table </w:t>
      </w:r>
      <w:bookmarkEnd w:id="2971"/>
      <w:r w:rsidRPr="00D622CF">
        <w:t>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bookmarkStart w:id="2972" w:name="_CRTableA_2_215"/>
      <w:r w:rsidRPr="00D622CF">
        <w:t>Table </w:t>
      </w:r>
      <w:bookmarkEnd w:id="2972"/>
      <w:r w:rsidRPr="00D622CF">
        <w:t>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bookmarkStart w:id="2973" w:name="_CRTableA_2_216"/>
      <w:r w:rsidRPr="00D622CF">
        <w:t>Table </w:t>
      </w:r>
      <w:bookmarkEnd w:id="2973"/>
      <w:r w:rsidRPr="00D622CF">
        <w:t>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974" w:name="_CRA_2_3"/>
      <w:bookmarkStart w:id="2975" w:name="_Toc20212501"/>
      <w:bookmarkStart w:id="2976" w:name="_Toc27731856"/>
      <w:bookmarkStart w:id="2977" w:name="_Toc36127634"/>
      <w:bookmarkStart w:id="2978" w:name="_Toc45214740"/>
      <w:bookmarkStart w:id="2979" w:name="_Toc51937879"/>
      <w:bookmarkStart w:id="2980" w:name="_Toc51938188"/>
      <w:bookmarkStart w:id="2981" w:name="_Toc92291375"/>
      <w:bookmarkStart w:id="2982" w:name="_Toc162964925"/>
      <w:bookmarkEnd w:id="2974"/>
      <w:r>
        <w:t>A.2.3</w:t>
      </w:r>
      <w:r>
        <w:tab/>
        <w:t>MCPTT server subscribing to and obtaining MCPTT service configuration document</w:t>
      </w:r>
      <w:bookmarkEnd w:id="2975"/>
      <w:bookmarkEnd w:id="2976"/>
      <w:bookmarkEnd w:id="2977"/>
      <w:bookmarkEnd w:id="2978"/>
      <w:bookmarkEnd w:id="2979"/>
      <w:bookmarkEnd w:id="2980"/>
      <w:bookmarkEnd w:id="2981"/>
      <w:bookmarkEnd w:id="2982"/>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30" type="#_x0000_t75" style="width:482.7pt;height:347.5pt" o:ole="">
            <v:imagedata r:id="rId60" o:title=""/>
          </v:shape>
          <o:OLEObject Type="Embed" ProgID="Visio.Drawing.11" ShapeID="_x0000_i1030" DrawAspect="Content" ObjectID="_1773577467" r:id="rId61"/>
        </w:object>
      </w:r>
    </w:p>
    <w:p w14:paraId="5610C65A" w14:textId="77777777" w:rsidR="00C367E9" w:rsidRPr="005D03CA" w:rsidRDefault="00C367E9" w:rsidP="00C367E9">
      <w:pPr>
        <w:pStyle w:val="TF"/>
      </w:pPr>
      <w:bookmarkStart w:id="2983" w:name="_CRFigureA_2_31"/>
      <w:r w:rsidRPr="005D03CA">
        <w:t>Figure </w:t>
      </w:r>
      <w:bookmarkEnd w:id="2983"/>
      <w:r w:rsidRPr="005D03CA">
        <w:t>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bookmarkStart w:id="2984" w:name="_CRTableA_2_31"/>
      <w:r w:rsidRPr="006161E3">
        <w:t>Table </w:t>
      </w:r>
      <w:bookmarkEnd w:id="2984"/>
      <w:r w:rsidRPr="006161E3">
        <w:t>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bookmarkStart w:id="2985" w:name="_CRTableA_2_32SIPSUBSCRIBErequestSIPcor"/>
      <w:r w:rsidRPr="005A3725">
        <w:t>Table </w:t>
      </w:r>
      <w:bookmarkEnd w:id="2985"/>
      <w:r w:rsidRPr="005A3725">
        <w:t>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bookmarkStart w:id="2986" w:name="_CRTableA_2_34"/>
      <w:r w:rsidRPr="006161E3">
        <w:t>Table </w:t>
      </w:r>
      <w:bookmarkEnd w:id="2986"/>
      <w:r w:rsidRPr="006161E3">
        <w:t>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bookmarkStart w:id="2987" w:name="_CRTableA_2_35"/>
      <w:r w:rsidRPr="006161E3">
        <w:t>Table </w:t>
      </w:r>
      <w:bookmarkEnd w:id="2987"/>
      <w:r w:rsidRPr="006161E3">
        <w:t>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bookmarkStart w:id="2988" w:name="_CRTableA_2_37SIPNOTIFYrequestCMStoSIPc"/>
      <w:r w:rsidRPr="006161E3">
        <w:lastRenderedPageBreak/>
        <w:t>Table </w:t>
      </w:r>
      <w:bookmarkEnd w:id="2988"/>
      <w:r w:rsidRPr="006161E3">
        <w:t>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bookmarkStart w:id="2989" w:name="_CRTableA_2_38"/>
      <w:r w:rsidRPr="006161E3">
        <w:t>Table </w:t>
      </w:r>
      <w:bookmarkEnd w:id="2989"/>
      <w:r w:rsidRPr="006161E3">
        <w:t>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bookmarkStart w:id="2990" w:name="_CRTableA_2_39"/>
      <w:r w:rsidRPr="006161E3">
        <w:t>Table </w:t>
      </w:r>
      <w:bookmarkEnd w:id="2990"/>
      <w:r w:rsidRPr="006161E3">
        <w:t>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bookmarkStart w:id="2991" w:name="_CRTableA_2_310"/>
      <w:r w:rsidRPr="006161E3">
        <w:lastRenderedPageBreak/>
        <w:t>Table </w:t>
      </w:r>
      <w:bookmarkEnd w:id="2991"/>
      <w:r w:rsidRPr="006161E3">
        <w:t>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bookmarkStart w:id="2992" w:name="_CRTableA_2_311"/>
      <w:r w:rsidRPr="00D622CF">
        <w:t>Table </w:t>
      </w:r>
      <w:bookmarkEnd w:id="2992"/>
      <w:r w:rsidRPr="00D622CF">
        <w:t>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bookmarkStart w:id="2993" w:name="_CRTableA_2_312"/>
      <w:r w:rsidRPr="00D622CF">
        <w:t>Table </w:t>
      </w:r>
      <w:bookmarkEnd w:id="2993"/>
      <w:r w:rsidRPr="00D622CF">
        <w:t>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6BB723E5"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638B5C4F" w14:textId="77777777" w:rsidR="00956AF9" w:rsidRDefault="00956AF9" w:rsidP="00956AF9">
      <w:pPr>
        <w:pStyle w:val="PL"/>
        <w:pBdr>
          <w:top w:val="single" w:sz="4" w:space="1" w:color="auto"/>
          <w:left w:val="single" w:sz="4" w:space="4" w:color="auto"/>
          <w:bottom w:val="single" w:sz="4" w:space="1" w:color="auto"/>
          <w:right w:val="single" w:sz="4" w:space="4" w:color="auto"/>
        </w:pBdr>
        <w:ind w:left="568"/>
        <w:rPr>
          <w:lang w:val="fr-FR"/>
        </w:rPr>
      </w:pPr>
      <w:r>
        <w:t xml:space="preserve">        </w:t>
      </w:r>
      <w:r>
        <w:rPr>
          <w:lang w:val="fr-FR"/>
        </w:rPr>
        <w:t>&lt;T25-mbs-conversation&gt;PT30S&lt;/T15-conversation&gt;</w:t>
      </w:r>
    </w:p>
    <w:p w14:paraId="74612441" w14:textId="77777777" w:rsidR="00956AF9" w:rsidRDefault="00956AF9" w:rsidP="00956AF9">
      <w:pPr>
        <w:pStyle w:val="PL"/>
        <w:pBdr>
          <w:top w:val="single" w:sz="4" w:space="1" w:color="auto"/>
          <w:left w:val="single" w:sz="4" w:space="4" w:color="auto"/>
          <w:bottom w:val="single" w:sz="4" w:space="1" w:color="auto"/>
          <w:right w:val="single" w:sz="4" w:space="4" w:color="auto"/>
        </w:pBdr>
        <w:ind w:left="568"/>
      </w:pPr>
      <w:r>
        <w:rPr>
          <w:lang w:val="fr-FR"/>
        </w:rPr>
        <w:t xml:space="preserve">        </w:t>
      </w:r>
      <w:r>
        <w:t>&lt;T26-map-group-to-session-stream&gt;PT0.5S&lt;/T16-map-group-to-session-stream&gt;</w:t>
      </w:r>
    </w:p>
    <w:p w14:paraId="6BE90399" w14:textId="0D0BB061" w:rsidR="00956AF9" w:rsidRPr="000E18CD" w:rsidRDefault="00956AF9" w:rsidP="00C367E9">
      <w:pPr>
        <w:pStyle w:val="PL"/>
        <w:pBdr>
          <w:top w:val="single" w:sz="4" w:space="1" w:color="auto"/>
          <w:left w:val="single" w:sz="4" w:space="4" w:color="auto"/>
          <w:bottom w:val="single" w:sz="4" w:space="1" w:color="auto"/>
          <w:right w:val="single" w:sz="4" w:space="4" w:color="auto"/>
        </w:pBdr>
        <w:ind w:left="568"/>
      </w:pPr>
      <w:r>
        <w:t xml:space="preserve">        &lt;T27-unmap-group-from-session-stream&gt;PT0.2S&lt;/T17-unmap-group-from-session-stream&gt;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5E38CAEB"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3CD7349" w14:textId="3021C434" w:rsidR="00956AF9" w:rsidRPr="000E18CD" w:rsidRDefault="00956AF9" w:rsidP="00C367E9">
      <w:pPr>
        <w:pStyle w:val="PL"/>
        <w:pBdr>
          <w:top w:val="single" w:sz="4" w:space="1" w:color="auto"/>
          <w:left w:val="single" w:sz="4" w:space="4" w:color="auto"/>
          <w:bottom w:val="single" w:sz="4" w:space="1" w:color="auto"/>
          <w:right w:val="single" w:sz="4" w:space="4" w:color="auto"/>
        </w:pBdr>
        <w:ind w:left="568"/>
      </w:pPr>
      <w:r>
        <w:t xml:space="preserve">        &lt;C27-unmap-group-from-session-stream&gt;3&lt;/C17-unmap-group-from-session-stream&gt;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bookmarkStart w:id="2994" w:name="_CRAnnexBinformative"/>
      <w:bookmarkEnd w:id="2994"/>
      <w:r>
        <w:br w:type="page"/>
      </w:r>
      <w:bookmarkStart w:id="2995" w:name="_Toc20212502"/>
      <w:bookmarkStart w:id="2996" w:name="_Toc27731857"/>
      <w:bookmarkStart w:id="2997" w:name="_Toc36127635"/>
      <w:bookmarkStart w:id="2998" w:name="_Toc45214741"/>
      <w:bookmarkStart w:id="2999" w:name="_Toc51937880"/>
      <w:bookmarkStart w:id="3000" w:name="_Toc51938189"/>
      <w:bookmarkStart w:id="3001" w:name="_Toc92291376"/>
      <w:bookmarkStart w:id="3002" w:name="_Toc162964926"/>
      <w:r>
        <w:rPr>
          <w:lang w:eastAsia="zh-CN"/>
        </w:rPr>
        <w:lastRenderedPageBreak/>
        <w:t>Annex B (informative):</w:t>
      </w:r>
      <w:r>
        <w:rPr>
          <w:lang w:eastAsia="zh-CN"/>
        </w:rPr>
        <w:br/>
      </w:r>
      <w:r w:rsidRPr="0073469F">
        <w:t>IANA registration template</w:t>
      </w:r>
      <w:r>
        <w:t>s</w:t>
      </w:r>
      <w:bookmarkEnd w:id="2995"/>
      <w:bookmarkEnd w:id="2996"/>
      <w:bookmarkEnd w:id="2997"/>
      <w:bookmarkEnd w:id="2998"/>
      <w:bookmarkEnd w:id="2999"/>
      <w:bookmarkEnd w:id="3000"/>
      <w:bookmarkEnd w:id="3001"/>
      <w:bookmarkEnd w:id="3002"/>
    </w:p>
    <w:p w14:paraId="5BD9E34F" w14:textId="77777777" w:rsidR="00C367E9" w:rsidRPr="0073469F" w:rsidRDefault="00C367E9" w:rsidP="00C367E9">
      <w:pPr>
        <w:pStyle w:val="Heading1"/>
      </w:pPr>
      <w:bookmarkStart w:id="3003" w:name="_CRB_1"/>
      <w:bookmarkStart w:id="3004" w:name="_Toc20212503"/>
      <w:bookmarkStart w:id="3005" w:name="_Toc27731858"/>
      <w:bookmarkStart w:id="3006" w:name="_Toc36127636"/>
      <w:bookmarkStart w:id="3007" w:name="_Toc45214742"/>
      <w:bookmarkStart w:id="3008" w:name="_Toc51937881"/>
      <w:bookmarkStart w:id="3009" w:name="_Toc51938190"/>
      <w:bookmarkStart w:id="3010" w:name="_Toc92291377"/>
      <w:bookmarkStart w:id="3011" w:name="_Toc162964927"/>
      <w:bookmarkEnd w:id="3003"/>
      <w:r>
        <w:rPr>
          <w:lang w:eastAsia="zh-CN"/>
        </w:rPr>
        <w:t>B.1</w:t>
      </w:r>
      <w:r w:rsidRPr="0073469F">
        <w:tab/>
        <w:t>IANA registration template</w:t>
      </w:r>
      <w:r>
        <w:t>s for MIME types</w:t>
      </w:r>
      <w:bookmarkEnd w:id="3004"/>
      <w:bookmarkEnd w:id="3005"/>
      <w:bookmarkEnd w:id="3006"/>
      <w:bookmarkEnd w:id="3007"/>
      <w:bookmarkEnd w:id="3008"/>
      <w:bookmarkEnd w:id="3009"/>
      <w:bookmarkEnd w:id="3010"/>
      <w:bookmarkEnd w:id="3011"/>
    </w:p>
    <w:p w14:paraId="50F23FF7" w14:textId="77777777" w:rsidR="00C367E9" w:rsidRPr="0073469F" w:rsidRDefault="00C367E9" w:rsidP="00C367E9">
      <w:pPr>
        <w:pStyle w:val="Heading2"/>
      </w:pPr>
      <w:bookmarkStart w:id="3012" w:name="_CRB_1_1"/>
      <w:bookmarkStart w:id="3013" w:name="_Toc20212504"/>
      <w:bookmarkStart w:id="3014" w:name="_Toc27731859"/>
      <w:bookmarkStart w:id="3015" w:name="_Toc36127637"/>
      <w:bookmarkStart w:id="3016" w:name="_Toc45214743"/>
      <w:bookmarkStart w:id="3017" w:name="_Toc51937882"/>
      <w:bookmarkStart w:id="3018" w:name="_Toc51938191"/>
      <w:bookmarkStart w:id="3019" w:name="_Toc92291378"/>
      <w:bookmarkStart w:id="3020" w:name="_Toc162964928"/>
      <w:bookmarkEnd w:id="3012"/>
      <w:r>
        <w:rPr>
          <w:lang w:eastAsia="zh-CN"/>
        </w:rPr>
        <w:t>B.1.1</w:t>
      </w:r>
      <w:r w:rsidRPr="0073469F">
        <w:tab/>
      </w:r>
      <w:r w:rsidRPr="004555A9">
        <w:t>application/vn</w:t>
      </w:r>
      <w:r>
        <w:t xml:space="preserve">d.3gpp.mcptt-ue-init-config+xml </w:t>
      </w:r>
      <w:r w:rsidRPr="0073469F">
        <w:t>IANA registration template</w:t>
      </w:r>
      <w:bookmarkEnd w:id="3013"/>
      <w:bookmarkEnd w:id="3014"/>
      <w:bookmarkEnd w:id="3015"/>
      <w:bookmarkEnd w:id="3016"/>
      <w:bookmarkEnd w:id="3017"/>
      <w:bookmarkEnd w:id="3018"/>
      <w:bookmarkEnd w:id="3019"/>
      <w:bookmarkEnd w:id="3020"/>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3021" w:name="MCCQCTEMPBM_00000033"/>
      <w:bookmarkStart w:id="3022" w:name="MCCQCTEMPBM_00000034"/>
      <w:r w:rsidRPr="0073469F">
        <w:t xml:space="preserve"> section </w:t>
      </w:r>
      <w:bookmarkEnd w:id="3021"/>
      <w:bookmarkEnd w:id="3022"/>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3023" w:name="_CRB_1_2"/>
      <w:bookmarkStart w:id="3024" w:name="_Toc20212505"/>
      <w:bookmarkStart w:id="3025" w:name="_Toc27731860"/>
      <w:bookmarkStart w:id="3026" w:name="_Toc36127638"/>
      <w:bookmarkStart w:id="3027" w:name="_Toc45214744"/>
      <w:bookmarkStart w:id="3028" w:name="_Toc51937883"/>
      <w:bookmarkStart w:id="3029" w:name="_Toc51938192"/>
      <w:bookmarkStart w:id="3030" w:name="_Toc92291379"/>
      <w:bookmarkStart w:id="3031" w:name="_Toc162964929"/>
      <w:bookmarkEnd w:id="3023"/>
      <w:r>
        <w:rPr>
          <w:lang w:eastAsia="zh-CN"/>
        </w:rPr>
        <w:t>B.1.2</w:t>
      </w:r>
      <w:r w:rsidRPr="0073469F">
        <w:tab/>
      </w:r>
      <w:r w:rsidRPr="004555A9">
        <w:t>application/vnd.3gpp.mcptt-ue-config+xml</w:t>
      </w:r>
      <w:r>
        <w:t xml:space="preserve"> </w:t>
      </w:r>
      <w:r w:rsidRPr="0073469F">
        <w:t>IANA registration template</w:t>
      </w:r>
      <w:bookmarkEnd w:id="3024"/>
      <w:bookmarkEnd w:id="3025"/>
      <w:bookmarkEnd w:id="3026"/>
      <w:bookmarkEnd w:id="3027"/>
      <w:bookmarkEnd w:id="3028"/>
      <w:bookmarkEnd w:id="3029"/>
      <w:bookmarkEnd w:id="3030"/>
      <w:bookmarkEnd w:id="3031"/>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3032" w:name="_CRB_1_3"/>
      <w:bookmarkStart w:id="3033" w:name="_Toc20212506"/>
      <w:bookmarkStart w:id="3034" w:name="_Toc27731861"/>
      <w:bookmarkStart w:id="3035" w:name="_Toc36127639"/>
      <w:bookmarkStart w:id="3036" w:name="_Toc45214745"/>
      <w:bookmarkStart w:id="3037" w:name="_Toc51937884"/>
      <w:bookmarkStart w:id="3038" w:name="_Toc51938193"/>
      <w:bookmarkStart w:id="3039" w:name="_Toc92291380"/>
      <w:bookmarkStart w:id="3040" w:name="_Toc162964930"/>
      <w:bookmarkEnd w:id="3032"/>
      <w:r>
        <w:rPr>
          <w:lang w:eastAsia="zh-CN"/>
        </w:rPr>
        <w:t>B.1.3</w:t>
      </w:r>
      <w:r w:rsidRPr="0073469F">
        <w:tab/>
      </w:r>
      <w:r w:rsidRPr="004555A9">
        <w:t>application/vnd.3gpp.mcptt</w:t>
      </w:r>
      <w:r>
        <w:t>-</w:t>
      </w:r>
      <w:r w:rsidRPr="004555A9">
        <w:t>user-profile+xml</w:t>
      </w:r>
      <w:r>
        <w:t xml:space="preserve"> </w:t>
      </w:r>
      <w:r w:rsidRPr="0073469F">
        <w:t>IANA registration template</w:t>
      </w:r>
      <w:bookmarkEnd w:id="3033"/>
      <w:bookmarkEnd w:id="3034"/>
      <w:bookmarkEnd w:id="3035"/>
      <w:bookmarkEnd w:id="3036"/>
      <w:bookmarkEnd w:id="3037"/>
      <w:bookmarkEnd w:id="3038"/>
      <w:bookmarkEnd w:id="3039"/>
      <w:bookmarkEnd w:id="3040"/>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3041" w:name="_CRB_1_4"/>
      <w:bookmarkStart w:id="3042" w:name="_Toc20212507"/>
      <w:bookmarkStart w:id="3043" w:name="_Toc27731862"/>
      <w:bookmarkStart w:id="3044" w:name="_Toc36127640"/>
      <w:bookmarkStart w:id="3045" w:name="_Toc45214746"/>
      <w:bookmarkStart w:id="3046" w:name="_Toc51937885"/>
      <w:bookmarkStart w:id="3047" w:name="_Toc51938194"/>
      <w:bookmarkStart w:id="3048" w:name="_Toc92291381"/>
      <w:bookmarkStart w:id="3049" w:name="_Toc162964931"/>
      <w:bookmarkEnd w:id="3041"/>
      <w:r>
        <w:rPr>
          <w:lang w:eastAsia="zh-CN"/>
        </w:rPr>
        <w:t>B.1.4</w:t>
      </w:r>
      <w:r w:rsidRPr="0073469F">
        <w:tab/>
      </w:r>
      <w:r w:rsidRPr="004555A9">
        <w:t>application/vnd.3gpp.mcptt-service-config+xml</w:t>
      </w:r>
      <w:r>
        <w:t xml:space="preserve"> </w:t>
      </w:r>
      <w:r w:rsidRPr="0073469F">
        <w:t>IANA registration template</w:t>
      </w:r>
      <w:bookmarkEnd w:id="3042"/>
      <w:bookmarkEnd w:id="3043"/>
      <w:bookmarkEnd w:id="3044"/>
      <w:bookmarkEnd w:id="3045"/>
      <w:bookmarkEnd w:id="3046"/>
      <w:bookmarkEnd w:id="3047"/>
      <w:bookmarkEnd w:id="3048"/>
      <w:bookmarkEnd w:id="3049"/>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3050" w:name="_CRB_1_5"/>
      <w:bookmarkStart w:id="3051" w:name="_Toc20212508"/>
      <w:bookmarkStart w:id="3052" w:name="_Toc27731863"/>
      <w:bookmarkStart w:id="3053" w:name="_Toc36127641"/>
      <w:bookmarkStart w:id="3054" w:name="_Toc45214747"/>
      <w:bookmarkStart w:id="3055" w:name="_Toc51937886"/>
      <w:bookmarkStart w:id="3056" w:name="_Toc51938195"/>
      <w:bookmarkStart w:id="3057" w:name="_Toc92291382"/>
      <w:bookmarkStart w:id="3058" w:name="_Toc162964932"/>
      <w:bookmarkEnd w:id="3050"/>
      <w:r>
        <w:rPr>
          <w:lang w:eastAsia="zh-CN"/>
        </w:rPr>
        <w:t>B.1.5</w:t>
      </w:r>
      <w:r w:rsidRPr="0073469F">
        <w:tab/>
      </w:r>
      <w:r w:rsidRPr="004555A9">
        <w:t>application/vnd.3gpp.mc</w:t>
      </w:r>
      <w:r>
        <w:t>data</w:t>
      </w:r>
      <w:r w:rsidRPr="004555A9">
        <w:t>-service-config+xml</w:t>
      </w:r>
      <w:r>
        <w:t xml:space="preserve"> </w:t>
      </w:r>
      <w:r w:rsidRPr="0073469F">
        <w:t>IANA registration template</w:t>
      </w:r>
      <w:bookmarkEnd w:id="3051"/>
      <w:bookmarkEnd w:id="3052"/>
      <w:bookmarkEnd w:id="3053"/>
      <w:bookmarkEnd w:id="3054"/>
      <w:bookmarkEnd w:id="3055"/>
      <w:bookmarkEnd w:id="3056"/>
      <w:bookmarkEnd w:id="3057"/>
      <w:bookmarkEnd w:id="3058"/>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3059" w:name="_CRB_1_6"/>
      <w:bookmarkStart w:id="3060" w:name="_Toc20212509"/>
      <w:bookmarkStart w:id="3061" w:name="_Toc27731864"/>
      <w:bookmarkStart w:id="3062" w:name="_Toc36127642"/>
      <w:bookmarkStart w:id="3063" w:name="_Toc45214748"/>
      <w:bookmarkStart w:id="3064" w:name="_Toc51937887"/>
      <w:bookmarkStart w:id="3065" w:name="_Toc51938196"/>
      <w:bookmarkStart w:id="3066" w:name="_Toc92291383"/>
      <w:bookmarkStart w:id="3067" w:name="_Toc162964933"/>
      <w:bookmarkEnd w:id="3059"/>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060"/>
      <w:bookmarkEnd w:id="3061"/>
      <w:bookmarkEnd w:id="3062"/>
      <w:bookmarkEnd w:id="3063"/>
      <w:bookmarkEnd w:id="3064"/>
      <w:bookmarkEnd w:id="3065"/>
      <w:bookmarkEnd w:id="3066"/>
      <w:bookmarkEnd w:id="3067"/>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3068" w:name="_CRB_1_7"/>
      <w:bookmarkStart w:id="3069" w:name="_Toc20212510"/>
      <w:bookmarkStart w:id="3070" w:name="_Toc27731865"/>
      <w:bookmarkStart w:id="3071" w:name="_Toc36127643"/>
      <w:bookmarkStart w:id="3072" w:name="_Toc45214749"/>
      <w:bookmarkStart w:id="3073" w:name="_Toc51937888"/>
      <w:bookmarkStart w:id="3074" w:name="_Toc51938197"/>
      <w:bookmarkStart w:id="3075" w:name="_Toc92291384"/>
      <w:bookmarkStart w:id="3076" w:name="_Toc162964934"/>
      <w:bookmarkEnd w:id="3068"/>
      <w:r>
        <w:rPr>
          <w:lang w:eastAsia="zh-CN"/>
        </w:rPr>
        <w:t>B.1.7</w:t>
      </w:r>
      <w:r w:rsidRPr="0073469F">
        <w:tab/>
      </w:r>
      <w:r w:rsidRPr="004555A9">
        <w:t>application/vnd.3gpp.mc</w:t>
      </w:r>
      <w:r>
        <w:t>video-</w:t>
      </w:r>
      <w:r w:rsidRPr="004555A9">
        <w:t>ue-config+xml</w:t>
      </w:r>
      <w:r>
        <w:t xml:space="preserve"> </w:t>
      </w:r>
      <w:r w:rsidRPr="0073469F">
        <w:t>IANA registration template</w:t>
      </w:r>
      <w:bookmarkEnd w:id="3069"/>
      <w:bookmarkEnd w:id="3070"/>
      <w:bookmarkEnd w:id="3071"/>
      <w:bookmarkEnd w:id="3072"/>
      <w:bookmarkEnd w:id="3073"/>
      <w:bookmarkEnd w:id="3074"/>
      <w:bookmarkEnd w:id="3075"/>
      <w:bookmarkEnd w:id="3076"/>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3077" w:name="_CRB_1_8"/>
      <w:bookmarkStart w:id="3078" w:name="_Toc20212511"/>
      <w:bookmarkStart w:id="3079" w:name="_Toc27731866"/>
      <w:bookmarkStart w:id="3080" w:name="_Toc36127644"/>
      <w:bookmarkStart w:id="3081" w:name="_Toc45214750"/>
      <w:bookmarkStart w:id="3082" w:name="_Toc51937889"/>
      <w:bookmarkStart w:id="3083" w:name="_Toc51938198"/>
      <w:bookmarkStart w:id="3084" w:name="_Toc92291385"/>
      <w:bookmarkStart w:id="3085" w:name="_Toc162964935"/>
      <w:bookmarkEnd w:id="3077"/>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3078"/>
      <w:bookmarkEnd w:id="3079"/>
      <w:bookmarkEnd w:id="3080"/>
      <w:bookmarkEnd w:id="3081"/>
      <w:bookmarkEnd w:id="3082"/>
      <w:bookmarkEnd w:id="3083"/>
      <w:bookmarkEnd w:id="3084"/>
      <w:bookmarkEnd w:id="3085"/>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3086" w:name="_CRB_1_9"/>
      <w:bookmarkStart w:id="3087" w:name="_Toc20212512"/>
      <w:bookmarkStart w:id="3088" w:name="_Toc27731867"/>
      <w:bookmarkStart w:id="3089" w:name="_Toc36127645"/>
      <w:bookmarkStart w:id="3090" w:name="_Toc45214751"/>
      <w:bookmarkStart w:id="3091" w:name="_Toc51937890"/>
      <w:bookmarkStart w:id="3092" w:name="_Toc51938199"/>
      <w:bookmarkStart w:id="3093" w:name="_Toc92291386"/>
      <w:bookmarkStart w:id="3094" w:name="_Toc162964936"/>
      <w:bookmarkEnd w:id="3086"/>
      <w:r>
        <w:rPr>
          <w:lang w:eastAsia="zh-CN"/>
        </w:rPr>
        <w:t>B.1.9</w:t>
      </w:r>
      <w:r w:rsidRPr="0073469F">
        <w:tab/>
      </w:r>
      <w:r w:rsidRPr="004555A9">
        <w:t>application/vnd.3gpp.mc</w:t>
      </w:r>
      <w:r>
        <w:t>data-</w:t>
      </w:r>
      <w:r w:rsidRPr="004555A9">
        <w:t>ue-config+xml</w:t>
      </w:r>
      <w:r>
        <w:t xml:space="preserve"> </w:t>
      </w:r>
      <w:r w:rsidRPr="0073469F">
        <w:t>IANA registration template</w:t>
      </w:r>
      <w:bookmarkEnd w:id="3087"/>
      <w:bookmarkEnd w:id="3088"/>
      <w:bookmarkEnd w:id="3089"/>
      <w:bookmarkEnd w:id="3090"/>
      <w:bookmarkEnd w:id="3091"/>
      <w:bookmarkEnd w:id="3092"/>
      <w:bookmarkEnd w:id="3093"/>
      <w:bookmarkEnd w:id="3094"/>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3095" w:name="_CRB_1_10"/>
      <w:bookmarkStart w:id="3096" w:name="_Toc20212513"/>
      <w:bookmarkStart w:id="3097" w:name="_Toc27731868"/>
      <w:bookmarkStart w:id="3098" w:name="_Toc36127646"/>
      <w:bookmarkStart w:id="3099" w:name="_Toc45214752"/>
      <w:bookmarkStart w:id="3100" w:name="_Toc51937891"/>
      <w:bookmarkStart w:id="3101" w:name="_Toc51938200"/>
      <w:bookmarkStart w:id="3102" w:name="_Toc92291387"/>
      <w:bookmarkStart w:id="3103" w:name="_Toc162964937"/>
      <w:bookmarkEnd w:id="3095"/>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3096"/>
      <w:bookmarkEnd w:id="3097"/>
      <w:bookmarkEnd w:id="3098"/>
      <w:bookmarkEnd w:id="3099"/>
      <w:bookmarkEnd w:id="3100"/>
      <w:bookmarkEnd w:id="3101"/>
      <w:bookmarkEnd w:id="3102"/>
      <w:bookmarkEnd w:id="3103"/>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47FA7428" w14:textId="1EA95D1A" w:rsidR="00EC0D3E" w:rsidRDefault="00EC0D3E" w:rsidP="00EC0D3E">
      <w:pPr>
        <w:pStyle w:val="Heading2"/>
      </w:pPr>
      <w:bookmarkStart w:id="3104" w:name="_CRB_1_11"/>
      <w:bookmarkStart w:id="3105" w:name="_Toc162964938"/>
      <w:bookmarkEnd w:id="3104"/>
      <w:r>
        <w:rPr>
          <w:lang w:eastAsia="zh-CN"/>
        </w:rPr>
        <w:t>B.1.11</w:t>
      </w:r>
      <w:r w:rsidRPr="0073469F">
        <w:tab/>
      </w:r>
      <w:r w:rsidRPr="004555A9">
        <w:t>application/</w:t>
      </w:r>
      <w:r w:rsidRPr="000B2651">
        <w:t>vnd.3gpp.mc</w:t>
      </w:r>
      <w:r>
        <w:t>s-gw</w:t>
      </w:r>
      <w:r w:rsidRPr="000B2651">
        <w:t>-</w:t>
      </w:r>
      <w:r>
        <w:t>ue</w:t>
      </w:r>
      <w:r w:rsidRPr="000B2651">
        <w:t>-</w:t>
      </w:r>
      <w:r>
        <w:t>init-</w:t>
      </w:r>
      <w:r w:rsidRPr="000B2651">
        <w:t>config+xml</w:t>
      </w:r>
      <w:r>
        <w:t xml:space="preserve"> </w:t>
      </w:r>
      <w:r w:rsidRPr="0073469F">
        <w:t>IANA registration template</w:t>
      </w:r>
      <w:bookmarkEnd w:id="3105"/>
    </w:p>
    <w:p w14:paraId="6E46F819" w14:textId="77777777" w:rsidR="00EC0D3E" w:rsidRPr="003E1133" w:rsidRDefault="00EC0D3E" w:rsidP="00EC0D3E">
      <w:pPr>
        <w:pStyle w:val="EditorsNote"/>
      </w:pPr>
      <w:r>
        <w:t>Editor’s note</w:t>
      </w:r>
      <w:r>
        <w:rPr>
          <w:lang w:val="en-US"/>
        </w:rPr>
        <w:t xml:space="preserve"> (</w:t>
      </w:r>
      <w:r w:rsidRPr="00E870A2">
        <w:rPr>
          <w:lang w:val="en-US"/>
        </w:rPr>
        <w:t xml:space="preserve">WI: </w:t>
      </w:r>
      <w:r>
        <w:rPr>
          <w:lang w:val="en-US"/>
        </w:rPr>
        <w:t>MCGWUE</w:t>
      </w:r>
      <w:r w:rsidRPr="00E870A2">
        <w:rPr>
          <w:lang w:val="en-US"/>
        </w:rPr>
        <w:t>, CR#</w:t>
      </w:r>
      <w:r w:rsidRPr="00E32E33">
        <w:rPr>
          <w:highlight w:val="yellow"/>
          <w:lang w:val="en-US"/>
        </w:rPr>
        <w:t>xxx</w:t>
      </w:r>
      <w:r>
        <w:rPr>
          <w:lang w:val="en-US"/>
        </w:rPr>
        <w:t>)</w:t>
      </w:r>
      <w:r>
        <w:t xml:space="preserve">: MCC </w:t>
      </w:r>
      <w:r>
        <w:rPr>
          <w:lang w:val="en-US"/>
        </w:rPr>
        <w:t xml:space="preserve">is asked to </w:t>
      </w:r>
      <w:r>
        <w:t xml:space="preserve">register the </w:t>
      </w:r>
      <w:r>
        <w:rPr>
          <w:lang w:val="en-US"/>
        </w:rPr>
        <w:t>"</w:t>
      </w:r>
      <w:r w:rsidRPr="00F6303A">
        <w:rPr>
          <w:lang w:val="en-US"/>
        </w:rPr>
        <w:t>application/</w:t>
      </w:r>
      <w:r w:rsidRPr="000B2651">
        <w:t>vnd.3gpp.mc</w:t>
      </w:r>
      <w:r>
        <w:t>s-gw</w:t>
      </w:r>
      <w:r w:rsidRPr="000B2651">
        <w:t>-</w:t>
      </w:r>
      <w:r>
        <w:t>ue</w:t>
      </w:r>
      <w:r w:rsidRPr="000B2651">
        <w:t>-</w:t>
      </w:r>
      <w:r>
        <w:t>init-</w:t>
      </w:r>
      <w:r w:rsidRPr="000B2651">
        <w:t>config+xml</w:t>
      </w:r>
      <w:r>
        <w:rPr>
          <w:lang w:val="en-US"/>
        </w:rPr>
        <w:t>" MIME type</w:t>
      </w:r>
      <w:r>
        <w:t xml:space="preserve"> with IANA </w:t>
      </w:r>
      <w:r>
        <w:rPr>
          <w:lang w:val="en-US"/>
        </w:rPr>
        <w:t xml:space="preserve">once the CR is </w:t>
      </w:r>
      <w:r>
        <w:t>incorporated into 3GPP TS 24.484.</w:t>
      </w:r>
    </w:p>
    <w:p w14:paraId="33A8C18E" w14:textId="77777777" w:rsidR="00EC0D3E" w:rsidRPr="0073469F" w:rsidRDefault="00EC0D3E" w:rsidP="00EC0D3E">
      <w:pPr>
        <w:overflowPunct w:val="0"/>
        <w:autoSpaceDE w:val="0"/>
        <w:autoSpaceDN w:val="0"/>
        <w:adjustRightInd w:val="0"/>
        <w:textAlignment w:val="baseline"/>
      </w:pPr>
      <w:r w:rsidRPr="0073469F">
        <w:t>Your Name:</w:t>
      </w:r>
    </w:p>
    <w:p w14:paraId="6C1642C5" w14:textId="77777777" w:rsidR="00EC0D3E" w:rsidRPr="0073469F" w:rsidRDefault="00EC0D3E" w:rsidP="00EC0D3E">
      <w:pPr>
        <w:overflowPunct w:val="0"/>
        <w:autoSpaceDE w:val="0"/>
        <w:autoSpaceDN w:val="0"/>
        <w:adjustRightInd w:val="0"/>
        <w:textAlignment w:val="baseline"/>
      </w:pPr>
      <w:r w:rsidRPr="0073469F">
        <w:t>&lt;MCC name&gt;</w:t>
      </w:r>
    </w:p>
    <w:p w14:paraId="2D0C65C5" w14:textId="77777777" w:rsidR="00EC0D3E" w:rsidRPr="0073469F" w:rsidRDefault="00EC0D3E" w:rsidP="00EC0D3E">
      <w:pPr>
        <w:overflowPunct w:val="0"/>
        <w:autoSpaceDE w:val="0"/>
        <w:autoSpaceDN w:val="0"/>
        <w:adjustRightInd w:val="0"/>
        <w:textAlignment w:val="baseline"/>
      </w:pPr>
      <w:r w:rsidRPr="0073469F">
        <w:t>Your Email Address:</w:t>
      </w:r>
    </w:p>
    <w:p w14:paraId="4FA9071D" w14:textId="77777777" w:rsidR="00EC0D3E" w:rsidRPr="0073469F" w:rsidRDefault="00EC0D3E" w:rsidP="00EC0D3E">
      <w:pPr>
        <w:overflowPunct w:val="0"/>
        <w:autoSpaceDE w:val="0"/>
        <w:autoSpaceDN w:val="0"/>
        <w:adjustRightInd w:val="0"/>
        <w:textAlignment w:val="baseline"/>
      </w:pPr>
      <w:r w:rsidRPr="0073469F">
        <w:t>&lt;MCC email address&gt;</w:t>
      </w:r>
    </w:p>
    <w:p w14:paraId="2282C77E" w14:textId="77777777" w:rsidR="00EC0D3E" w:rsidRPr="0073469F" w:rsidRDefault="00EC0D3E" w:rsidP="00EC0D3E">
      <w:r w:rsidRPr="0073469F">
        <w:t>Media Type Name:</w:t>
      </w:r>
    </w:p>
    <w:p w14:paraId="0E2BEC17" w14:textId="77777777" w:rsidR="00EC0D3E" w:rsidRPr="0073469F" w:rsidRDefault="00EC0D3E" w:rsidP="00EC0D3E">
      <w:r>
        <w:t>a</w:t>
      </w:r>
      <w:r w:rsidRPr="0073469F">
        <w:t>pplication</w:t>
      </w:r>
    </w:p>
    <w:p w14:paraId="460CF47D" w14:textId="77777777" w:rsidR="00EC0D3E" w:rsidRPr="0073469F" w:rsidRDefault="00EC0D3E" w:rsidP="00EC0D3E">
      <w:r w:rsidRPr="0073469F">
        <w:t>Subtype name:</w:t>
      </w:r>
    </w:p>
    <w:p w14:paraId="7A0C39D8" w14:textId="77777777" w:rsidR="00EC0D3E" w:rsidRPr="0073469F" w:rsidRDefault="00EC0D3E" w:rsidP="00EC0D3E">
      <w:r w:rsidRPr="000B2651">
        <w:t>vnd.3gpp.mc</w:t>
      </w:r>
      <w:r>
        <w:t>s-gw</w:t>
      </w:r>
      <w:r w:rsidRPr="000B2651">
        <w:t>-</w:t>
      </w:r>
      <w:r>
        <w:t>ue</w:t>
      </w:r>
      <w:r w:rsidRPr="000B2651">
        <w:t>-</w:t>
      </w:r>
      <w:r>
        <w:t>init-</w:t>
      </w:r>
      <w:r w:rsidRPr="000B2651">
        <w:t>config+xml</w:t>
      </w:r>
    </w:p>
    <w:p w14:paraId="42141CE3" w14:textId="77777777" w:rsidR="00EC0D3E" w:rsidRPr="0073469F" w:rsidRDefault="00EC0D3E" w:rsidP="00EC0D3E">
      <w:r w:rsidRPr="0073469F">
        <w:t>Required parameters:</w:t>
      </w:r>
    </w:p>
    <w:p w14:paraId="18A50F67" w14:textId="77777777" w:rsidR="00EC0D3E" w:rsidRPr="0073469F" w:rsidRDefault="00EC0D3E" w:rsidP="00EC0D3E">
      <w:r w:rsidRPr="0073469F">
        <w:t>None</w:t>
      </w:r>
    </w:p>
    <w:p w14:paraId="0F4C9B38" w14:textId="77777777" w:rsidR="00EC0D3E" w:rsidRPr="0073469F" w:rsidRDefault="00EC0D3E" w:rsidP="00EC0D3E">
      <w:r w:rsidRPr="0073469F">
        <w:t>Optional parameters:</w:t>
      </w:r>
    </w:p>
    <w:p w14:paraId="08EB5AAF" w14:textId="77777777" w:rsidR="00EC0D3E" w:rsidRPr="0073469F" w:rsidRDefault="00EC0D3E" w:rsidP="00EC0D3E">
      <w:r w:rsidRPr="0073469F">
        <w:lastRenderedPageBreak/>
        <w:t>"charset"</w:t>
      </w:r>
      <w:r w:rsidRPr="0073469F">
        <w:tab/>
        <w:t>the parameter has identical semantics to the charset parameter of the "application/xml" media type as specified in section 9.1 of IETF RFC 7303.</w:t>
      </w:r>
    </w:p>
    <w:p w14:paraId="4802ACE9" w14:textId="77777777" w:rsidR="00EC0D3E" w:rsidRPr="0073469F" w:rsidRDefault="00EC0D3E" w:rsidP="00EC0D3E">
      <w:r w:rsidRPr="0073469F">
        <w:t>Encoding considerations:</w:t>
      </w:r>
    </w:p>
    <w:p w14:paraId="29B04F79" w14:textId="77777777" w:rsidR="00EC0D3E" w:rsidRPr="0073469F" w:rsidRDefault="00EC0D3E" w:rsidP="00EC0D3E">
      <w:r w:rsidRPr="0073469F">
        <w:t>binary.</w:t>
      </w:r>
    </w:p>
    <w:p w14:paraId="6BE58CDA" w14:textId="77777777" w:rsidR="00EC0D3E" w:rsidRPr="0073469F" w:rsidRDefault="00EC0D3E" w:rsidP="00EC0D3E">
      <w:r w:rsidRPr="0073469F">
        <w:t>Security considerations:</w:t>
      </w:r>
    </w:p>
    <w:p w14:paraId="6059745D" w14:textId="77777777" w:rsidR="00EC0D3E" w:rsidRPr="0073469F" w:rsidRDefault="00EC0D3E" w:rsidP="00EC0D3E">
      <w:r w:rsidRPr="0073469F">
        <w:t xml:space="preserve">Same as general security considerations for application/xml media type as specified in section 9.1 of IETF RFC 7303. </w:t>
      </w:r>
    </w:p>
    <w:p w14:paraId="62D206A6" w14:textId="77777777" w:rsidR="00EC0D3E" w:rsidRPr="0073469F" w:rsidRDefault="00EC0D3E" w:rsidP="00EC0D3E">
      <w:r w:rsidRPr="0073469F">
        <w:t>The information transported in this media type does not include active or executable content.</w:t>
      </w:r>
    </w:p>
    <w:p w14:paraId="2E55F99A" w14:textId="77777777" w:rsidR="00EC0D3E" w:rsidRPr="0073469F" w:rsidRDefault="00EC0D3E" w:rsidP="00EC0D3E">
      <w:pPr>
        <w:overflowPunct w:val="0"/>
        <w:autoSpaceDE w:val="0"/>
        <w:autoSpaceDN w:val="0"/>
        <w:adjustRightInd w:val="0"/>
        <w:textAlignment w:val="baseline"/>
      </w:pPr>
      <w:r w:rsidRPr="0073469F">
        <w:t>Mechanisms for privacy and integrity protection of protocol parameters exist.</w:t>
      </w:r>
    </w:p>
    <w:p w14:paraId="335566FB" w14:textId="77777777" w:rsidR="00EC0D3E" w:rsidRPr="0073469F" w:rsidRDefault="00EC0D3E" w:rsidP="00EC0D3E">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E5C8372" w14:textId="77777777" w:rsidR="00EC0D3E" w:rsidRPr="0073469F" w:rsidRDefault="00EC0D3E" w:rsidP="00EC0D3E">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2BAB91" w14:textId="77777777" w:rsidR="00EC0D3E" w:rsidRPr="0073469F" w:rsidRDefault="00EC0D3E" w:rsidP="00EC0D3E">
      <w:r w:rsidRPr="0073469F">
        <w:t>This media type does not employ compression.</w:t>
      </w:r>
    </w:p>
    <w:p w14:paraId="1C61BCF5" w14:textId="77777777" w:rsidR="00EC0D3E" w:rsidRPr="0073469F" w:rsidRDefault="00EC0D3E" w:rsidP="00EC0D3E">
      <w:r w:rsidRPr="0073469F">
        <w:t>Interoperability considerations:</w:t>
      </w:r>
    </w:p>
    <w:p w14:paraId="6C9AD067" w14:textId="77777777" w:rsidR="00EC0D3E" w:rsidRPr="0073469F" w:rsidRDefault="00EC0D3E" w:rsidP="00EC0D3E">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A39F19D" w14:textId="77777777" w:rsidR="00EC0D3E" w:rsidRPr="0073469F" w:rsidRDefault="00EC0D3E" w:rsidP="00EC0D3E">
      <w:r w:rsidRPr="0073469F">
        <w:t>Published specification:</w:t>
      </w:r>
    </w:p>
    <w:p w14:paraId="6BF6C09D" w14:textId="77777777" w:rsidR="00EC0D3E" w:rsidRPr="0073469F" w:rsidRDefault="00EC0D3E" w:rsidP="00EC0D3E">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4484A28" w14:textId="77777777" w:rsidR="00EC0D3E" w:rsidRPr="0073469F" w:rsidRDefault="00EC0D3E" w:rsidP="00EC0D3E">
      <w:r w:rsidRPr="0073469F">
        <w:t>Applications which use this media type:</w:t>
      </w:r>
    </w:p>
    <w:p w14:paraId="1451DBF1" w14:textId="77777777" w:rsidR="00EC0D3E" w:rsidRDefault="00EC0D3E" w:rsidP="00EC0D3E">
      <w:pPr>
        <w:rPr>
          <w:rFonts w:eastAsia="PMingLiU"/>
        </w:rPr>
      </w:pPr>
      <w:r w:rsidRPr="0073469F">
        <w:rPr>
          <w:rFonts w:eastAsia="PMingLiU"/>
        </w:rPr>
        <w:t xml:space="preserve">Applications </w:t>
      </w:r>
      <w:r>
        <w:rPr>
          <w:rFonts w:eastAsia="PMingLiU"/>
        </w:rPr>
        <w:t xml:space="preserve">supporting the </w:t>
      </w:r>
      <w:r w:rsidRPr="003E1133">
        <w:t>MCS GW UE initial configuration</w:t>
      </w:r>
      <w:r>
        <w:t xml:space="preserve"> </w:t>
      </w:r>
      <w:r w:rsidRPr="002F55BD">
        <w:t>document</w:t>
      </w:r>
      <w:r>
        <w:t xml:space="preserve"> as </w:t>
      </w:r>
      <w:r w:rsidRPr="0073469F">
        <w:rPr>
          <w:rFonts w:eastAsia="PMingLiU"/>
        </w:rPr>
        <w:t>described</w:t>
      </w:r>
      <w:r>
        <w:rPr>
          <w:rFonts w:eastAsia="PMingLiU"/>
        </w:rPr>
        <w:t xml:space="preserve"> in the published specification.</w:t>
      </w:r>
    </w:p>
    <w:p w14:paraId="236F6653" w14:textId="77777777" w:rsidR="00EC0D3E" w:rsidRPr="0073469F" w:rsidRDefault="00EC0D3E" w:rsidP="00EC0D3E">
      <w:pPr>
        <w:overflowPunct w:val="0"/>
        <w:autoSpaceDE w:val="0"/>
        <w:autoSpaceDN w:val="0"/>
        <w:adjustRightInd w:val="0"/>
        <w:textAlignment w:val="baseline"/>
        <w:rPr>
          <w:rFonts w:eastAsia="PMingLiU"/>
        </w:rPr>
      </w:pPr>
      <w:r w:rsidRPr="0073469F">
        <w:rPr>
          <w:rFonts w:eastAsia="PMingLiU"/>
        </w:rPr>
        <w:t>Fragment identifier considerations:</w:t>
      </w:r>
    </w:p>
    <w:p w14:paraId="03B5335B" w14:textId="77777777" w:rsidR="00EC0D3E" w:rsidRPr="0073469F" w:rsidRDefault="00EC0D3E" w:rsidP="00EC0D3E">
      <w:pPr>
        <w:overflowPunct w:val="0"/>
        <w:autoSpaceDE w:val="0"/>
        <w:autoSpaceDN w:val="0"/>
        <w:adjustRightInd w:val="0"/>
        <w:textAlignment w:val="baseline"/>
      </w:pPr>
      <w:r w:rsidRPr="0073469F">
        <w:t>The handling in section 5 of IETF RFC 7303 applies.</w:t>
      </w:r>
    </w:p>
    <w:p w14:paraId="597FDC2F" w14:textId="77777777" w:rsidR="00EC0D3E" w:rsidRPr="0073469F" w:rsidRDefault="00EC0D3E" w:rsidP="00EC0D3E">
      <w:pPr>
        <w:overflowPunct w:val="0"/>
        <w:autoSpaceDE w:val="0"/>
        <w:autoSpaceDN w:val="0"/>
        <w:adjustRightInd w:val="0"/>
        <w:textAlignment w:val="baseline"/>
      </w:pPr>
      <w:r w:rsidRPr="0073469F">
        <w:t>Restrictions on usage:</w:t>
      </w:r>
    </w:p>
    <w:p w14:paraId="192EE4C6" w14:textId="77777777" w:rsidR="00EC0D3E" w:rsidRPr="0073469F" w:rsidRDefault="00EC0D3E" w:rsidP="00EC0D3E">
      <w:pPr>
        <w:overflowPunct w:val="0"/>
        <w:autoSpaceDE w:val="0"/>
        <w:autoSpaceDN w:val="0"/>
        <w:adjustRightInd w:val="0"/>
        <w:textAlignment w:val="baseline"/>
      </w:pPr>
      <w:r w:rsidRPr="0073469F">
        <w:t>None</w:t>
      </w:r>
    </w:p>
    <w:p w14:paraId="370B3069" w14:textId="77777777" w:rsidR="00EC0D3E" w:rsidRPr="0073469F" w:rsidRDefault="00EC0D3E" w:rsidP="00EC0D3E">
      <w:pPr>
        <w:overflowPunct w:val="0"/>
        <w:autoSpaceDE w:val="0"/>
        <w:autoSpaceDN w:val="0"/>
        <w:adjustRightInd w:val="0"/>
        <w:textAlignment w:val="baseline"/>
      </w:pPr>
      <w:r w:rsidRPr="0073469F">
        <w:t>Provisional registration? (standards tree only):</w:t>
      </w:r>
    </w:p>
    <w:p w14:paraId="434CF3A0" w14:textId="77777777" w:rsidR="00EC0D3E" w:rsidRPr="0073469F" w:rsidRDefault="00EC0D3E" w:rsidP="00EC0D3E">
      <w:pPr>
        <w:overflowPunct w:val="0"/>
        <w:autoSpaceDE w:val="0"/>
        <w:autoSpaceDN w:val="0"/>
        <w:adjustRightInd w:val="0"/>
        <w:textAlignment w:val="baseline"/>
      </w:pPr>
      <w:r w:rsidRPr="0073469F">
        <w:t>N/A</w:t>
      </w:r>
    </w:p>
    <w:p w14:paraId="7A2B25E6" w14:textId="77777777" w:rsidR="00EC0D3E" w:rsidRPr="0073469F" w:rsidRDefault="00EC0D3E" w:rsidP="00EC0D3E">
      <w:r w:rsidRPr="0073469F">
        <w:t>Additional information:</w:t>
      </w:r>
    </w:p>
    <w:p w14:paraId="6459F485" w14:textId="77777777" w:rsidR="00EC0D3E" w:rsidRPr="0073469F" w:rsidRDefault="00EC0D3E" w:rsidP="00EC0D3E">
      <w:pPr>
        <w:pStyle w:val="B1"/>
      </w:pPr>
      <w:r w:rsidRPr="0073469F">
        <w:t>1.</w:t>
      </w:r>
      <w:r w:rsidRPr="0073469F">
        <w:tab/>
        <w:t>Deprecated alias names for this type: none</w:t>
      </w:r>
    </w:p>
    <w:p w14:paraId="6A0677D8" w14:textId="77777777" w:rsidR="00EC0D3E" w:rsidRPr="0073469F" w:rsidRDefault="00EC0D3E" w:rsidP="00EC0D3E">
      <w:pPr>
        <w:pStyle w:val="B1"/>
      </w:pPr>
      <w:r w:rsidRPr="0073469F">
        <w:t>2.</w:t>
      </w:r>
      <w:r w:rsidRPr="0073469F">
        <w:tab/>
        <w:t>Magic number(s): none</w:t>
      </w:r>
    </w:p>
    <w:p w14:paraId="15307808" w14:textId="77777777" w:rsidR="00EC0D3E" w:rsidRPr="0073469F" w:rsidRDefault="00EC0D3E" w:rsidP="00EC0D3E">
      <w:pPr>
        <w:pStyle w:val="B1"/>
      </w:pPr>
      <w:r w:rsidRPr="0073469F">
        <w:t>3.</w:t>
      </w:r>
      <w:r w:rsidRPr="0073469F">
        <w:tab/>
        <w:t>File extension(s): none</w:t>
      </w:r>
    </w:p>
    <w:p w14:paraId="7F798738" w14:textId="77777777" w:rsidR="00EC0D3E" w:rsidRPr="0073469F" w:rsidRDefault="00EC0D3E" w:rsidP="00EC0D3E">
      <w:pPr>
        <w:pStyle w:val="B1"/>
      </w:pPr>
      <w:r w:rsidRPr="0073469F">
        <w:t>4.</w:t>
      </w:r>
      <w:r w:rsidRPr="0073469F">
        <w:tab/>
        <w:t>Macintosh File Type Code(s): none</w:t>
      </w:r>
    </w:p>
    <w:p w14:paraId="74457803" w14:textId="77777777" w:rsidR="00EC0D3E" w:rsidRPr="0073469F" w:rsidRDefault="00EC0D3E" w:rsidP="00EC0D3E">
      <w:pPr>
        <w:pStyle w:val="B1"/>
      </w:pPr>
      <w:r w:rsidRPr="0073469F">
        <w:t>5.</w:t>
      </w:r>
      <w:r w:rsidRPr="0073469F">
        <w:tab/>
        <w:t>Object Identifier(s) or OID(s): none</w:t>
      </w:r>
    </w:p>
    <w:p w14:paraId="2819F0EB" w14:textId="77777777" w:rsidR="00EC0D3E" w:rsidRPr="0073469F" w:rsidRDefault="00EC0D3E" w:rsidP="00EC0D3E">
      <w:pPr>
        <w:overflowPunct w:val="0"/>
        <w:autoSpaceDE w:val="0"/>
        <w:autoSpaceDN w:val="0"/>
        <w:adjustRightInd w:val="0"/>
        <w:textAlignment w:val="baseline"/>
      </w:pPr>
      <w:r w:rsidRPr="0073469F">
        <w:t>Intended usage:</w:t>
      </w:r>
    </w:p>
    <w:p w14:paraId="063C3B85" w14:textId="77777777" w:rsidR="00EC0D3E" w:rsidRPr="0073469F" w:rsidRDefault="00EC0D3E" w:rsidP="00EC0D3E">
      <w:pPr>
        <w:overflowPunct w:val="0"/>
        <w:autoSpaceDE w:val="0"/>
        <w:autoSpaceDN w:val="0"/>
        <w:adjustRightInd w:val="0"/>
        <w:textAlignment w:val="baseline"/>
        <w:rPr>
          <w:rFonts w:eastAsia="PMingLiU"/>
        </w:rPr>
      </w:pPr>
      <w:r w:rsidRPr="0073469F">
        <w:rPr>
          <w:rFonts w:eastAsia="PMingLiU"/>
        </w:rPr>
        <w:t>Common</w:t>
      </w:r>
    </w:p>
    <w:p w14:paraId="4FC4101E" w14:textId="77777777" w:rsidR="00EC0D3E" w:rsidRPr="0073469F" w:rsidRDefault="00EC0D3E" w:rsidP="00EC0D3E">
      <w:pPr>
        <w:overflowPunct w:val="0"/>
        <w:autoSpaceDE w:val="0"/>
        <w:autoSpaceDN w:val="0"/>
        <w:adjustRightInd w:val="0"/>
        <w:textAlignment w:val="baseline"/>
      </w:pPr>
      <w:r w:rsidRPr="0073469F">
        <w:t>Person to contact for further information:</w:t>
      </w:r>
    </w:p>
    <w:p w14:paraId="2FAB2E95" w14:textId="77777777" w:rsidR="00EC0D3E" w:rsidRPr="0073469F" w:rsidRDefault="00EC0D3E" w:rsidP="00EC0D3E">
      <w:pPr>
        <w:pStyle w:val="B1"/>
      </w:pPr>
      <w:r w:rsidRPr="0073469F">
        <w:lastRenderedPageBreak/>
        <w:t>-</w:t>
      </w:r>
      <w:r w:rsidRPr="0073469F">
        <w:tab/>
        <w:t>Name: &lt;MCC name&gt;</w:t>
      </w:r>
    </w:p>
    <w:p w14:paraId="5526E23E" w14:textId="77777777" w:rsidR="00EC0D3E" w:rsidRPr="0073469F" w:rsidRDefault="00EC0D3E" w:rsidP="00EC0D3E">
      <w:pPr>
        <w:pStyle w:val="B1"/>
      </w:pPr>
      <w:r w:rsidRPr="0073469F">
        <w:t>-</w:t>
      </w:r>
      <w:r w:rsidRPr="0073469F">
        <w:tab/>
        <w:t>Email: &lt;MCC email address&gt;</w:t>
      </w:r>
    </w:p>
    <w:p w14:paraId="4FC255BD" w14:textId="77777777" w:rsidR="00EC0D3E" w:rsidRPr="0073469F" w:rsidRDefault="00EC0D3E" w:rsidP="00EC0D3E">
      <w:pPr>
        <w:pStyle w:val="B1"/>
      </w:pPr>
      <w:r w:rsidRPr="0073469F">
        <w:t>-</w:t>
      </w:r>
      <w:r w:rsidRPr="0073469F">
        <w:tab/>
        <w:t>Author/Change controller:</w:t>
      </w:r>
    </w:p>
    <w:p w14:paraId="6D601F1B" w14:textId="77777777" w:rsidR="00EC0D3E" w:rsidRPr="0073469F" w:rsidRDefault="00EC0D3E" w:rsidP="00EC0D3E">
      <w:pPr>
        <w:pStyle w:val="B2"/>
      </w:pPr>
      <w:r w:rsidRPr="0073469F">
        <w:t>i)</w:t>
      </w:r>
      <w:r w:rsidRPr="0073469F">
        <w:tab/>
        <w:t>Author: 3GPP CT1 Working Group/3GPP_TSG_CT_WG1@LIST.ETSI.ORG</w:t>
      </w:r>
    </w:p>
    <w:p w14:paraId="2B6E72E5" w14:textId="60F0EDCE" w:rsidR="00EC0D3E" w:rsidRDefault="00EC0D3E"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3106" w:name="_CRAnnexCnormative"/>
      <w:bookmarkStart w:id="3107" w:name="_Toc92291388"/>
      <w:bookmarkStart w:id="3108" w:name="_Toc162964939"/>
      <w:bookmarkEnd w:id="3106"/>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3107"/>
      <w:bookmarkEnd w:id="3108"/>
      <w:r w:rsidRPr="009F4AC2">
        <w:t xml:space="preserve"> </w:t>
      </w:r>
    </w:p>
    <w:p w14:paraId="71EF22C9" w14:textId="77777777" w:rsidR="00C367E9" w:rsidRDefault="00C367E9" w:rsidP="00C367E9">
      <w:pPr>
        <w:pStyle w:val="Heading1"/>
      </w:pPr>
      <w:bookmarkStart w:id="3109" w:name="_CRC_1"/>
      <w:bookmarkStart w:id="3110" w:name="_Toc20156543"/>
      <w:bookmarkStart w:id="3111" w:name="_Toc27501739"/>
      <w:bookmarkStart w:id="3112" w:name="_Toc36049870"/>
      <w:bookmarkStart w:id="3113" w:name="_Toc45210640"/>
      <w:bookmarkStart w:id="3114" w:name="_Toc51861467"/>
      <w:bookmarkStart w:id="3115" w:name="_Toc83392998"/>
      <w:bookmarkStart w:id="3116" w:name="_Toc92291389"/>
      <w:bookmarkStart w:id="3117" w:name="_Toc162964940"/>
      <w:bookmarkEnd w:id="3109"/>
      <w:r>
        <w:t>C.1</w:t>
      </w:r>
      <w:r>
        <w:tab/>
        <w:t>General</w:t>
      </w:r>
      <w:bookmarkEnd w:id="3110"/>
      <w:bookmarkEnd w:id="3111"/>
      <w:bookmarkEnd w:id="3112"/>
      <w:bookmarkEnd w:id="3113"/>
      <w:bookmarkEnd w:id="3114"/>
      <w:bookmarkEnd w:id="3115"/>
      <w:bookmarkEnd w:id="3116"/>
      <w:bookmarkEnd w:id="3117"/>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3118" w:name="_CRC_2"/>
      <w:bookmarkStart w:id="3119" w:name="_Toc92291390"/>
      <w:bookmarkStart w:id="3120" w:name="_Toc162964941"/>
      <w:bookmarkEnd w:id="3118"/>
      <w:r>
        <w:t>C.2</w:t>
      </w:r>
      <w:r>
        <w:tab/>
        <w:t>Aspects not applicable to 5GS</w:t>
      </w:r>
      <w:bookmarkEnd w:id="3119"/>
      <w:bookmarkEnd w:id="3120"/>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3121" w:name="_CRC_3"/>
      <w:bookmarkStart w:id="3122" w:name="_Toc92291391"/>
      <w:bookmarkStart w:id="3123" w:name="_Toc162964942"/>
      <w:bookmarkEnd w:id="3121"/>
      <w:r>
        <w:t>C.3</w:t>
      </w:r>
      <w:r>
        <w:tab/>
        <w:t>5GS specific aspects not applicable to EPS</w:t>
      </w:r>
      <w:bookmarkEnd w:id="3122"/>
      <w:bookmarkEnd w:id="3123"/>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3124" w:name="_CRC_4"/>
      <w:bookmarkStart w:id="3125" w:name="_Toc92291392"/>
      <w:bookmarkStart w:id="3126" w:name="_Toc162964943"/>
      <w:bookmarkEnd w:id="3124"/>
      <w:r>
        <w:t>C.4</w:t>
      </w:r>
      <w:r>
        <w:tab/>
        <w:t>Mapping of EPS-specific terms to 5GS</w:t>
      </w:r>
      <w:bookmarkEnd w:id="3125"/>
      <w:bookmarkEnd w:id="3126"/>
    </w:p>
    <w:p w14:paraId="5718FECF" w14:textId="00CFD852" w:rsidR="005C248F" w:rsidRPr="005C248F" w:rsidRDefault="005C248F" w:rsidP="005C248F">
      <w:pPr>
        <w:pStyle w:val="Heading3"/>
        <w:rPr>
          <w:noProof/>
        </w:rPr>
      </w:pPr>
      <w:bookmarkStart w:id="3127" w:name="_Toc106440069"/>
      <w:bookmarkStart w:id="3128" w:name="_Toc51938626"/>
      <w:bookmarkStart w:id="3129" w:name="_Toc51937432"/>
      <w:bookmarkStart w:id="3130" w:name="_Toc45273703"/>
      <w:bookmarkStart w:id="3131" w:name="_Toc36036148"/>
      <w:bookmarkStart w:id="3132" w:name="_Toc27555948"/>
      <w:bookmarkStart w:id="3133" w:name="_Toc27555084"/>
      <w:bookmarkStart w:id="3134" w:name="_Toc27554217"/>
      <w:bookmarkStart w:id="3135" w:name="_Toc27553351"/>
      <w:bookmarkStart w:id="3136" w:name="_Toc27509221"/>
      <w:bookmarkStart w:id="3137" w:name="_Toc27508356"/>
      <w:bookmarkStart w:id="3138" w:name="_Toc27507490"/>
      <w:bookmarkStart w:id="3139" w:name="_Toc20157943"/>
      <w:bookmarkStart w:id="3140" w:name="_Toc162964944"/>
      <w:r>
        <w:rPr>
          <w:noProof/>
        </w:rPr>
        <w:t>C.4</w:t>
      </w:r>
      <w:r>
        <w:rPr>
          <w:noProof/>
          <w:lang w:eastAsia="ko-KR"/>
        </w:rPr>
        <w:t>.</w:t>
      </w:r>
      <w:r>
        <w:rPr>
          <w:noProof/>
        </w:rPr>
        <w:t>1</w:t>
      </w:r>
      <w:r>
        <w:rPr>
          <w:noProof/>
        </w:rPr>
        <w:tab/>
        <w:t>General</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Default="007B6ABA" w:rsidP="00C367E9">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535793" w14:textId="77777777" w:rsidR="007B7814" w:rsidRDefault="007B7814" w:rsidP="007B7814">
      <w:pPr>
        <w:pStyle w:val="Heading3"/>
        <w:rPr>
          <w:noProof/>
        </w:rPr>
      </w:pPr>
      <w:bookmarkStart w:id="3141" w:name="_Toc162964945"/>
      <w:r>
        <w:rPr>
          <w:noProof/>
          <w:lang w:eastAsia="ko-KR"/>
        </w:rPr>
        <w:t>C</w:t>
      </w:r>
      <w:r>
        <w:rPr>
          <w:noProof/>
        </w:rPr>
        <w:t>.4</w:t>
      </w:r>
      <w:r>
        <w:rPr>
          <w:noProof/>
          <w:lang w:eastAsia="ko-KR"/>
        </w:rPr>
        <w:t>.2</w:t>
      </w:r>
      <w:r>
        <w:rPr>
          <w:noProof/>
        </w:rPr>
        <w:tab/>
        <w:t>MC Service over 5G ProSe</w:t>
      </w:r>
      <w:bookmarkEnd w:id="3141"/>
    </w:p>
    <w:p w14:paraId="5A53672F" w14:textId="23032466" w:rsidR="007B7814" w:rsidRDefault="007B7814" w:rsidP="007B7814">
      <w:r>
        <w:t>For 5GS ProSe, 3GPP TS 23.304 [</w:t>
      </w:r>
      <w:r w:rsidR="00DB43D5">
        <w:t>36</w:t>
      </w:r>
      <w:r>
        <w:t>] and 3GPP TS 24.554 [</w:t>
      </w:r>
      <w:r w:rsidR="00DB43D5" w:rsidRPr="00DB43D5">
        <w:t>35</w:t>
      </w:r>
      <w:r>
        <w:t>] corresponds to EPS ProSe specifications 3GPP TS 23.303 [18] and 3GPP TS 24.334 [19].</w:t>
      </w:r>
    </w:p>
    <w:p w14:paraId="75904A55" w14:textId="4A982CEE" w:rsidR="007B7814" w:rsidRDefault="007B7814" w:rsidP="00C367E9">
      <w:r w:rsidRPr="009B1DF3">
        <w:lastRenderedPageBreak/>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w:t>
      </w:r>
      <w:r w:rsidR="00DB43D5">
        <w:t>y.</w:t>
      </w:r>
    </w:p>
    <w:p w14:paraId="357C57E8" w14:textId="4EB1B425" w:rsidR="00DB43D5" w:rsidRPr="0073469F" w:rsidRDefault="00DB43D5" w:rsidP="00C367E9">
      <w:r>
        <w:rPr>
          <w:rFonts w:hint="eastAsia"/>
          <w:lang w:eastAsia="zh-CN"/>
        </w:rPr>
        <w:t>I</w:t>
      </w:r>
      <w:r>
        <w:rPr>
          <w:lang w:eastAsia="zh-CN"/>
        </w:rPr>
        <w:t xml:space="preserve">n 5GS, the </w:t>
      </w:r>
      <w:r w:rsidRPr="007E42D6">
        <w:t>&lt;</w:t>
      </w:r>
      <w:r>
        <w:t>ApplicationLayerGroupI</w:t>
      </w:r>
      <w:r>
        <w:rPr>
          <w:rFonts w:hint="eastAsia"/>
          <w:lang w:eastAsia="zh-CN"/>
        </w:rPr>
        <w:t>D</w:t>
      </w:r>
      <w:r w:rsidRPr="007E42D6">
        <w:t>&gt;</w:t>
      </w:r>
      <w:r>
        <w:t xml:space="preserve"> </w:t>
      </w:r>
      <w:r>
        <w:rPr>
          <w:lang w:eastAsia="zh-CN"/>
        </w:rPr>
        <w:t>containing</w:t>
      </w:r>
      <w:r>
        <w:t xml:space="preserve"> </w:t>
      </w:r>
      <w:r>
        <w:rPr>
          <w:rFonts w:hint="eastAsia"/>
          <w:lang w:eastAsia="zh-CN"/>
        </w:rPr>
        <w:t>the</w:t>
      </w:r>
      <w:r>
        <w:t xml:space="preserve"> application layer group ID </w:t>
      </w:r>
      <w:r>
        <w:rPr>
          <w:rFonts w:hint="eastAsia"/>
          <w:lang w:eastAsia="zh-CN"/>
        </w:rPr>
        <w:t>is</w:t>
      </w:r>
      <w:r>
        <w:t xml:space="preserve"> equivalent of the &lt;DiscoveryGroupID</w:t>
      </w:r>
      <w:r>
        <w:rPr>
          <w:rFonts w:hint="eastAsia"/>
          <w:lang w:eastAsia="zh-CN"/>
        </w:rPr>
        <w:t>&gt;</w:t>
      </w:r>
      <w:r>
        <w:rPr>
          <w:lang w:eastAsia="zh-CN"/>
        </w:rPr>
        <w:t xml:space="preserve"> containing the discovery group ID.</w:t>
      </w:r>
    </w:p>
    <w:p w14:paraId="2AC3E07C" w14:textId="77777777" w:rsidR="00C367E9" w:rsidRPr="00986001" w:rsidRDefault="00C367E9" w:rsidP="00C367E9">
      <w:pPr>
        <w:pStyle w:val="Heading8"/>
      </w:pPr>
      <w:bookmarkStart w:id="3142" w:name="_CRAnnexDinformative"/>
      <w:bookmarkEnd w:id="3142"/>
      <w:r>
        <w:br w:type="page"/>
      </w:r>
      <w:bookmarkStart w:id="3143" w:name="_Toc20212514"/>
      <w:bookmarkStart w:id="3144" w:name="_Toc27731869"/>
      <w:bookmarkStart w:id="3145" w:name="_Toc36127647"/>
      <w:bookmarkStart w:id="3146" w:name="_Toc45214753"/>
      <w:bookmarkStart w:id="3147" w:name="_Toc51937892"/>
      <w:bookmarkStart w:id="3148" w:name="_Toc51938201"/>
      <w:bookmarkStart w:id="3149" w:name="_Toc92291393"/>
      <w:bookmarkStart w:id="3150" w:name="_Toc162964946"/>
      <w:r w:rsidRPr="00986001">
        <w:lastRenderedPageBreak/>
        <w:t xml:space="preserve">Annex </w:t>
      </w:r>
      <w:r>
        <w:t>D</w:t>
      </w:r>
      <w:r w:rsidRPr="00986001">
        <w:t xml:space="preserve"> (informative):</w:t>
      </w:r>
      <w:r w:rsidRPr="00986001">
        <w:br/>
        <w:t>Change history</w:t>
      </w:r>
      <w:bookmarkEnd w:id="3143"/>
      <w:bookmarkEnd w:id="3144"/>
      <w:bookmarkEnd w:id="3145"/>
      <w:bookmarkEnd w:id="3146"/>
      <w:bookmarkEnd w:id="3147"/>
      <w:bookmarkEnd w:id="3148"/>
      <w:bookmarkEnd w:id="3149"/>
      <w:bookmarkEnd w:id="3150"/>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FD53E8">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FD53E8">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FD53E8">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FD53E8">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FD53E8">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FD53E8">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FD53E8">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FD53E8">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FD53E8">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FD53E8">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FD53E8">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FD53E8">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FD53E8">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FD53E8">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FD53E8">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FD53E8">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FD53E8">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FD53E8">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FD53E8">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FD53E8">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FD53E8">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FD53E8">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FD53E8">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FD53E8">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FD53E8">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FD53E8">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FD53E8">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FD53E8">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FD53E8">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FD53E8">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FD53E8">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FD53E8">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FD53E8">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FD53E8">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FD53E8">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FD53E8">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FD53E8">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FD53E8">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FD53E8">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FD53E8">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FD53E8">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FD53E8">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FD53E8">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FD53E8">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FD53E8">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FD53E8">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FD53E8">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FD53E8">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FD53E8">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FD53E8">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FD53E8">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FD53E8">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FD53E8">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FD53E8">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FD53E8">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FD53E8">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FD53E8">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FD53E8">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FD53E8">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FD53E8">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FD53E8">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FD53E8">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FD53E8">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FD53E8">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FD53E8">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FD53E8">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FD53E8">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FD53E8">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FD53E8">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FD53E8">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FD53E8">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FD53E8">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FD53E8">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FD53E8">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FD53E8">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FD53E8">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FD53E8">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FD53E8">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FD53E8">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FD53E8">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FD53E8">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FD53E8">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FD53E8">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FD53E8">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FD53E8">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FD53E8">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FD53E8">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FD53E8">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FD53E8">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FD53E8">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FD53E8">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FD53E8">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FD53E8">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FD53E8">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FD53E8">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FD53E8">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FD53E8">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FD53E8">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FD53E8">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FD53E8">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FD53E8">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FD53E8">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FD53E8">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FD53E8">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FD53E8">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FD53E8">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FD53E8">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FD53E8">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FD53E8">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FD53E8">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FD53E8">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FD53E8">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FD53E8">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FD53E8">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FD53E8">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FD53E8">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FD53E8">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FD53E8">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FD53E8">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FD53E8">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FD53E8">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FD53E8">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FD53E8">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FD53E8">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FD53E8">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FD53E8">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FD53E8">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FD53E8">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FD53E8">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FD53E8">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FD53E8">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FD53E8">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FD53E8">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FD53E8">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FD53E8">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FD53E8">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FD53E8">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FD53E8">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FD53E8">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FD53E8">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FD53E8">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FD53E8">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FD53E8">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FD53E8">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FD53E8">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FD53E8">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FD53E8">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FD53E8">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FD53E8">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FD53E8">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FD53E8">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FD53E8">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FD53E8">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FD53E8">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FD53E8">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FD53E8">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FD53E8">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FD53E8">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FD53E8">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FD53E8">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D46FDD" w:rsidRDefault="008F7EC4" w:rsidP="008F7EC4">
            <w:pPr>
              <w:pStyle w:val="TAL"/>
            </w:pPr>
            <w:r w:rsidRPr="00C73824">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FD53E8">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A6402" w:rsidRDefault="008F7EC4" w:rsidP="008F7EC4">
            <w:pPr>
              <w:pStyle w:val="TAC"/>
              <w:rPr>
                <w:sz w:val="16"/>
                <w:szCs w:val="16"/>
              </w:rPr>
            </w:pPr>
            <w:r w:rsidRPr="009A6402">
              <w:rPr>
                <w:sz w:val="16"/>
                <w:szCs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9A6402" w:rsidRDefault="008F7EC4" w:rsidP="008F7EC4">
            <w:pPr>
              <w:pStyle w:val="TAL"/>
            </w:pPr>
            <w:r w:rsidRPr="009A6402">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FD53E8">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4BA2A4" w:rsidR="00290204" w:rsidRPr="00501082" w:rsidRDefault="003A2B22" w:rsidP="00501082">
            <w:pPr>
              <w:spacing w:after="0"/>
              <w:jc w:val="center"/>
              <w:rPr>
                <w:rFonts w:cs="Arial"/>
                <w:sz w:val="16"/>
                <w:szCs w:val="16"/>
                <w:lang w:eastAsia="en-GB"/>
              </w:rPr>
            </w:pPr>
            <w:hyperlink r:id="rId64" w:history="1">
              <w:r w:rsidR="00290204" w:rsidRPr="00501082">
                <w:rPr>
                  <w:rStyle w:val="Hyperlink"/>
                  <w:rFonts w:ascii="Arial" w:hAnsi="Arial" w:cs="Arial"/>
                  <w:color w:val="auto"/>
                  <w:sz w:val="16"/>
                  <w:szCs w:val="16"/>
                  <w:u w:val="none"/>
                </w:rPr>
                <w:t>CP-230241</w:t>
              </w:r>
            </w:hyperlink>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501082" w:rsidRDefault="00290204" w:rsidP="008F7EC4">
            <w:pPr>
              <w:pStyle w:val="TAL"/>
              <w:rPr>
                <w:sz w:val="16"/>
                <w:szCs w:val="16"/>
              </w:rPr>
            </w:pPr>
            <w:r w:rsidRPr="00501082">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FD53E8">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60CE322B" w:rsidR="0065213A" w:rsidRPr="009A6402" w:rsidRDefault="003A2B22" w:rsidP="00290204">
            <w:pPr>
              <w:spacing w:after="0"/>
              <w:jc w:val="center"/>
              <w:rPr>
                <w:rFonts w:ascii="Arial" w:hAnsi="Arial" w:cs="Arial"/>
                <w:sz w:val="16"/>
                <w:szCs w:val="16"/>
              </w:rPr>
            </w:pPr>
            <w:hyperlink r:id="rId65" w:history="1">
              <w:r w:rsidR="0065213A" w:rsidRPr="00501082">
                <w:rPr>
                  <w:rStyle w:val="Hyperlink"/>
                  <w:rFonts w:ascii="Arial" w:hAnsi="Arial" w:cs="Arial"/>
                  <w:color w:val="auto"/>
                  <w:sz w:val="16"/>
                  <w:szCs w:val="16"/>
                  <w:u w:val="none"/>
                </w:rPr>
                <w:t>CP-230230</w:t>
              </w:r>
            </w:hyperlink>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9A6402" w:rsidRDefault="0065213A" w:rsidP="008F7EC4">
            <w:pPr>
              <w:pStyle w:val="TAL"/>
              <w:rPr>
                <w:sz w:val="16"/>
                <w:szCs w:val="16"/>
              </w:rPr>
            </w:pPr>
            <w:r w:rsidRPr="009A6402">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FD53E8">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18AEB135" w:rsidR="002328A8" w:rsidRPr="00501082" w:rsidRDefault="003A2B22" w:rsidP="0065213A">
            <w:pPr>
              <w:spacing w:after="0"/>
              <w:jc w:val="center"/>
              <w:rPr>
                <w:rFonts w:ascii="Arial" w:hAnsi="Arial" w:cs="Arial"/>
                <w:sz w:val="16"/>
                <w:szCs w:val="16"/>
                <w:lang w:eastAsia="en-GB"/>
              </w:rPr>
            </w:pPr>
            <w:hyperlink r:id="rId66" w:history="1">
              <w:r w:rsidR="002328A8" w:rsidRPr="00501082">
                <w:rPr>
                  <w:rStyle w:val="Hyperlink"/>
                  <w:rFonts w:ascii="Arial" w:hAnsi="Arial" w:cs="Arial"/>
                  <w:color w:val="auto"/>
                  <w:sz w:val="16"/>
                  <w:szCs w:val="16"/>
                  <w:u w:val="none"/>
                </w:rPr>
                <w:t>CP-230229</w:t>
              </w:r>
            </w:hyperlink>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9A6402" w:rsidRDefault="002328A8" w:rsidP="008F7EC4">
            <w:pPr>
              <w:pStyle w:val="TAL"/>
              <w:rPr>
                <w:sz w:val="16"/>
                <w:szCs w:val="16"/>
              </w:rPr>
            </w:pPr>
            <w:r w:rsidRPr="009A6402">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FD53E8">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11F2C677" w:rsidR="00B55213" w:rsidRPr="00501082" w:rsidRDefault="003A2B22" w:rsidP="0065213A">
            <w:pPr>
              <w:spacing w:after="0"/>
              <w:jc w:val="center"/>
              <w:rPr>
                <w:rFonts w:ascii="Arial" w:hAnsi="Arial" w:cs="Arial"/>
                <w:sz w:val="16"/>
                <w:szCs w:val="16"/>
                <w:lang w:eastAsia="en-GB"/>
              </w:rPr>
            </w:pPr>
            <w:hyperlink r:id="rId67" w:history="1">
              <w:r w:rsidR="00B55213" w:rsidRPr="00501082">
                <w:rPr>
                  <w:rStyle w:val="Hyperlink"/>
                  <w:rFonts w:ascii="Arial" w:hAnsi="Arial" w:cs="Arial"/>
                  <w:color w:val="auto"/>
                  <w:sz w:val="16"/>
                  <w:szCs w:val="16"/>
                  <w:u w:val="none"/>
                </w:rPr>
                <w:t>CP-230229</w:t>
              </w:r>
            </w:hyperlink>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9A6402" w:rsidRDefault="00B55213" w:rsidP="008F7EC4">
            <w:pPr>
              <w:pStyle w:val="TAL"/>
              <w:rPr>
                <w:sz w:val="16"/>
                <w:szCs w:val="16"/>
              </w:rPr>
            </w:pPr>
            <w:r w:rsidRPr="009A6402">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FD53E8">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1BA68780" w14:textId="77777777" w:rsidR="00B36DD8" w:rsidRPr="00E746D0" w:rsidRDefault="00B36DD8" w:rsidP="00B36DD8">
            <w:pPr>
              <w:spacing w:after="0"/>
              <w:jc w:val="center"/>
              <w:rPr>
                <w:rFonts w:ascii="Arial" w:hAnsi="Arial" w:cs="Arial"/>
                <w:sz w:val="16"/>
                <w:szCs w:val="16"/>
                <w:lang w:eastAsia="en-GB"/>
              </w:rPr>
            </w:pPr>
            <w:r w:rsidRPr="00E746D0">
              <w:rPr>
                <w:rFonts w:ascii="Arial" w:hAnsi="Arial" w:cs="Arial"/>
                <w:sz w:val="16"/>
                <w:szCs w:val="16"/>
              </w:rPr>
              <w:t>CP-231256</w:t>
            </w:r>
          </w:p>
          <w:p w14:paraId="084B4E80" w14:textId="77777777" w:rsidR="00B36DD8" w:rsidRPr="00E746D0" w:rsidRDefault="00B36DD8" w:rsidP="0065213A">
            <w:pPr>
              <w:spacing w:after="0"/>
              <w:jc w:val="center"/>
              <w:rPr>
                <w:sz w:val="16"/>
                <w:szCs w:val="16"/>
              </w:rPr>
            </w:pP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E7FC5" w:rsidRDefault="00B36DD8" w:rsidP="008F7EC4">
            <w:pPr>
              <w:pStyle w:val="TAL"/>
              <w:rPr>
                <w:sz w:val="16"/>
                <w:szCs w:val="16"/>
              </w:rPr>
            </w:pPr>
            <w:r w:rsidRPr="001E7FC5">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FD53E8">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09DF3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794B213D" w14:textId="77777777" w:rsidR="009B1152" w:rsidRPr="00E746D0" w:rsidRDefault="009B1152" w:rsidP="00B36DD8">
            <w:pPr>
              <w:spacing w:after="0"/>
              <w:jc w:val="center"/>
              <w:rPr>
                <w:rFonts w:ascii="Arial" w:hAnsi="Arial" w:cs="Arial"/>
                <w:sz w:val="16"/>
                <w:szCs w:val="16"/>
              </w:rPr>
            </w:pP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E7FC5" w:rsidRDefault="009B1152" w:rsidP="008F7EC4">
            <w:pPr>
              <w:pStyle w:val="TAL"/>
              <w:rPr>
                <w:sz w:val="16"/>
                <w:szCs w:val="16"/>
              </w:rPr>
            </w:pPr>
            <w:r w:rsidRPr="001E7FC5">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FD53E8">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BD521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66A32E26" w14:textId="77777777" w:rsidR="009B1152" w:rsidRPr="00E746D0" w:rsidRDefault="009B1152" w:rsidP="009B1152">
            <w:pPr>
              <w:spacing w:after="0"/>
              <w:jc w:val="center"/>
              <w:rPr>
                <w:rFonts w:ascii="Arial" w:hAnsi="Arial" w:cs="Arial"/>
                <w:sz w:val="16"/>
                <w:szCs w:val="16"/>
              </w:rPr>
            </w:pP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E7FC5" w:rsidRDefault="009B1152" w:rsidP="008F7EC4">
            <w:pPr>
              <w:pStyle w:val="TAL"/>
              <w:rPr>
                <w:sz w:val="16"/>
                <w:szCs w:val="16"/>
              </w:rPr>
            </w:pPr>
            <w:r w:rsidRPr="001E7FC5">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FD53E8">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E746D0" w:rsidRDefault="00956AF9" w:rsidP="009B1152">
            <w:pPr>
              <w:spacing w:after="0"/>
              <w:jc w:val="center"/>
              <w:rPr>
                <w:rFonts w:ascii="Arial" w:hAnsi="Arial" w:cs="Arial"/>
                <w:sz w:val="16"/>
                <w:szCs w:val="16"/>
                <w:lang w:eastAsia="en-GB"/>
              </w:rPr>
            </w:pPr>
            <w:r w:rsidRPr="00E746D0">
              <w:rPr>
                <w:rFonts w:ascii="Arial" w:hAnsi="Arial" w:cs="Arial"/>
                <w:sz w:val="16"/>
                <w:szCs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E7FC5" w:rsidRDefault="00956AF9" w:rsidP="008F7EC4">
            <w:pPr>
              <w:pStyle w:val="TAL"/>
              <w:rPr>
                <w:sz w:val="16"/>
                <w:szCs w:val="16"/>
              </w:rPr>
            </w:pPr>
            <w:r w:rsidRPr="001E7FC5">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FD53E8">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E746D0" w:rsidRDefault="00B6025C" w:rsidP="009B1152">
            <w:pPr>
              <w:spacing w:after="0"/>
              <w:jc w:val="center"/>
              <w:rPr>
                <w:rFonts w:ascii="Arial" w:hAnsi="Arial" w:cs="Arial"/>
                <w:sz w:val="16"/>
                <w:szCs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E7FC5" w:rsidRDefault="00B6025C" w:rsidP="008F7EC4">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E7FC5" w:rsidRDefault="00B6025C" w:rsidP="008F7EC4">
            <w:pPr>
              <w:pStyle w:val="TAL"/>
              <w:rPr>
                <w:sz w:val="16"/>
                <w:szCs w:val="16"/>
              </w:rPr>
            </w:pPr>
            <w:r>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r w:rsidR="00FD53E8" w:rsidRPr="00291841" w14:paraId="35B5FD9E" w14:textId="77777777" w:rsidTr="00FD53E8">
        <w:tc>
          <w:tcPr>
            <w:tcW w:w="800" w:type="dxa"/>
            <w:shd w:val="solid" w:color="FFFFFF" w:fill="auto"/>
          </w:tcPr>
          <w:p w14:paraId="5CED0D52" w14:textId="4F02187C" w:rsidR="00FD53E8" w:rsidRPr="00291841" w:rsidRDefault="00FD53E8" w:rsidP="00291841">
            <w:pPr>
              <w:pStyle w:val="TAC"/>
              <w:rPr>
                <w:sz w:val="16"/>
              </w:rPr>
            </w:pPr>
            <w:r w:rsidRPr="00291841">
              <w:rPr>
                <w:sz w:val="16"/>
              </w:rPr>
              <w:lastRenderedPageBreak/>
              <w:t>2023-09</w:t>
            </w:r>
          </w:p>
        </w:tc>
        <w:tc>
          <w:tcPr>
            <w:tcW w:w="800" w:type="dxa"/>
            <w:shd w:val="solid" w:color="FFFFFF" w:fill="auto"/>
          </w:tcPr>
          <w:p w14:paraId="0D24E566" w14:textId="623EF139" w:rsidR="00FD53E8" w:rsidRPr="00291841" w:rsidRDefault="00FD53E8" w:rsidP="00291841">
            <w:pPr>
              <w:pStyle w:val="TAC"/>
              <w:rPr>
                <w:sz w:val="16"/>
              </w:rPr>
            </w:pPr>
            <w:r w:rsidRPr="00291841">
              <w:rPr>
                <w:sz w:val="16"/>
              </w:rPr>
              <w:t>CT-101</w:t>
            </w:r>
          </w:p>
        </w:tc>
        <w:tc>
          <w:tcPr>
            <w:tcW w:w="1094" w:type="dxa"/>
            <w:shd w:val="solid" w:color="FFFFFF" w:fill="auto"/>
          </w:tcPr>
          <w:p w14:paraId="5B812F07" w14:textId="22A25563" w:rsidR="00FD53E8" w:rsidRPr="00291841" w:rsidRDefault="00FD53E8" w:rsidP="00291841">
            <w:pPr>
              <w:pStyle w:val="TAC"/>
              <w:rPr>
                <w:rFonts w:cs="Arial"/>
                <w:sz w:val="16"/>
                <w:lang w:eastAsia="en-GB"/>
              </w:rPr>
            </w:pPr>
            <w:r w:rsidRPr="00291841">
              <w:rPr>
                <w:rFonts w:cs="Arial"/>
                <w:sz w:val="16"/>
              </w:rPr>
              <w:t>CP-232219</w:t>
            </w:r>
          </w:p>
        </w:tc>
        <w:tc>
          <w:tcPr>
            <w:tcW w:w="500" w:type="dxa"/>
            <w:shd w:val="solid" w:color="FFFFFF" w:fill="auto"/>
          </w:tcPr>
          <w:p w14:paraId="05F6097F" w14:textId="568E5A5A" w:rsidR="00FD53E8" w:rsidRPr="00291841" w:rsidRDefault="00FD53E8" w:rsidP="00291841">
            <w:pPr>
              <w:pStyle w:val="TAC"/>
              <w:rPr>
                <w:sz w:val="16"/>
              </w:rPr>
            </w:pPr>
            <w:r w:rsidRPr="00291841">
              <w:rPr>
                <w:sz w:val="16"/>
              </w:rPr>
              <w:t>0255</w:t>
            </w:r>
          </w:p>
        </w:tc>
        <w:tc>
          <w:tcPr>
            <w:tcW w:w="425" w:type="dxa"/>
            <w:shd w:val="solid" w:color="FFFFFF" w:fill="auto"/>
          </w:tcPr>
          <w:p w14:paraId="4AD6FA78" w14:textId="2E2D0FBB" w:rsidR="00FD53E8" w:rsidRPr="00291841" w:rsidRDefault="00FD53E8" w:rsidP="00291841">
            <w:pPr>
              <w:pStyle w:val="TAC"/>
              <w:rPr>
                <w:sz w:val="16"/>
              </w:rPr>
            </w:pPr>
            <w:r w:rsidRPr="00291841">
              <w:rPr>
                <w:sz w:val="16"/>
              </w:rPr>
              <w:t>-</w:t>
            </w:r>
          </w:p>
        </w:tc>
        <w:tc>
          <w:tcPr>
            <w:tcW w:w="425" w:type="dxa"/>
            <w:shd w:val="solid" w:color="FFFFFF" w:fill="auto"/>
          </w:tcPr>
          <w:p w14:paraId="3453A350" w14:textId="11C13507" w:rsidR="00FD53E8" w:rsidRPr="00291841" w:rsidRDefault="00FD53E8" w:rsidP="00291841">
            <w:pPr>
              <w:pStyle w:val="TAC"/>
              <w:rPr>
                <w:sz w:val="16"/>
              </w:rPr>
            </w:pPr>
            <w:r w:rsidRPr="00291841">
              <w:rPr>
                <w:sz w:val="16"/>
              </w:rPr>
              <w:t>F</w:t>
            </w:r>
          </w:p>
        </w:tc>
        <w:tc>
          <w:tcPr>
            <w:tcW w:w="4962" w:type="dxa"/>
            <w:shd w:val="solid" w:color="FFFFFF" w:fill="auto"/>
          </w:tcPr>
          <w:p w14:paraId="07AD061D" w14:textId="1D4281BE" w:rsidR="00FD53E8" w:rsidRPr="00291841" w:rsidRDefault="00FD53E8" w:rsidP="00291841">
            <w:pPr>
              <w:pStyle w:val="TAC"/>
              <w:rPr>
                <w:sz w:val="16"/>
              </w:rPr>
            </w:pPr>
            <w:r w:rsidRPr="00291841">
              <w:rPr>
                <w:sz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291841" w:rsidRDefault="00FD53E8" w:rsidP="00291841">
            <w:pPr>
              <w:pStyle w:val="TAC"/>
              <w:rPr>
                <w:sz w:val="16"/>
              </w:rPr>
            </w:pPr>
            <w:r w:rsidRPr="00291841">
              <w:rPr>
                <w:sz w:val="16"/>
              </w:rPr>
              <w:t>18.3.0</w:t>
            </w:r>
          </w:p>
        </w:tc>
      </w:tr>
      <w:tr w:rsidR="00EC0D3E" w:rsidRPr="00291841" w14:paraId="2836B237" w14:textId="77777777" w:rsidTr="00FD53E8">
        <w:tc>
          <w:tcPr>
            <w:tcW w:w="800" w:type="dxa"/>
            <w:shd w:val="solid" w:color="FFFFFF" w:fill="auto"/>
          </w:tcPr>
          <w:p w14:paraId="73453E34" w14:textId="555FAE1D" w:rsidR="00EC0D3E" w:rsidRPr="00291841" w:rsidRDefault="00EC0D3E" w:rsidP="00291841">
            <w:pPr>
              <w:pStyle w:val="TAC"/>
              <w:rPr>
                <w:sz w:val="16"/>
              </w:rPr>
            </w:pPr>
            <w:r w:rsidRPr="00291841">
              <w:rPr>
                <w:sz w:val="16"/>
              </w:rPr>
              <w:t>2023-09</w:t>
            </w:r>
          </w:p>
        </w:tc>
        <w:tc>
          <w:tcPr>
            <w:tcW w:w="800" w:type="dxa"/>
            <w:shd w:val="solid" w:color="FFFFFF" w:fill="auto"/>
          </w:tcPr>
          <w:p w14:paraId="4270373E" w14:textId="52A768F9" w:rsidR="00EC0D3E" w:rsidRPr="00291841" w:rsidRDefault="00EC0D3E" w:rsidP="00291841">
            <w:pPr>
              <w:pStyle w:val="TAC"/>
              <w:rPr>
                <w:sz w:val="16"/>
              </w:rPr>
            </w:pPr>
            <w:r w:rsidRPr="00291841">
              <w:rPr>
                <w:sz w:val="16"/>
              </w:rPr>
              <w:t>CT-101</w:t>
            </w:r>
          </w:p>
        </w:tc>
        <w:tc>
          <w:tcPr>
            <w:tcW w:w="1094" w:type="dxa"/>
            <w:shd w:val="solid" w:color="FFFFFF" w:fill="auto"/>
          </w:tcPr>
          <w:p w14:paraId="66042428" w14:textId="1D620979" w:rsidR="00EC0D3E" w:rsidRPr="00291841" w:rsidRDefault="00EC0D3E" w:rsidP="00291841">
            <w:pPr>
              <w:pStyle w:val="TAC"/>
              <w:rPr>
                <w:rFonts w:cs="Arial"/>
                <w:sz w:val="16"/>
                <w:lang w:eastAsia="en-GB"/>
              </w:rPr>
            </w:pPr>
            <w:r w:rsidRPr="00291841">
              <w:rPr>
                <w:rFonts w:cs="Arial"/>
                <w:sz w:val="16"/>
              </w:rPr>
              <w:t>CP-232228</w:t>
            </w:r>
          </w:p>
        </w:tc>
        <w:tc>
          <w:tcPr>
            <w:tcW w:w="500" w:type="dxa"/>
            <w:shd w:val="solid" w:color="FFFFFF" w:fill="auto"/>
          </w:tcPr>
          <w:p w14:paraId="47EBFC2E" w14:textId="39FF9C09" w:rsidR="00EC0D3E" w:rsidRPr="00291841" w:rsidRDefault="00EC0D3E" w:rsidP="00291841">
            <w:pPr>
              <w:pStyle w:val="TAC"/>
              <w:rPr>
                <w:sz w:val="16"/>
              </w:rPr>
            </w:pPr>
            <w:r w:rsidRPr="00291841">
              <w:rPr>
                <w:sz w:val="16"/>
              </w:rPr>
              <w:t>0254</w:t>
            </w:r>
          </w:p>
        </w:tc>
        <w:tc>
          <w:tcPr>
            <w:tcW w:w="425" w:type="dxa"/>
            <w:shd w:val="solid" w:color="FFFFFF" w:fill="auto"/>
          </w:tcPr>
          <w:p w14:paraId="43364EE5" w14:textId="2DE86F83" w:rsidR="00EC0D3E" w:rsidRPr="00291841" w:rsidRDefault="00EC0D3E" w:rsidP="00291841">
            <w:pPr>
              <w:pStyle w:val="TAC"/>
              <w:rPr>
                <w:sz w:val="16"/>
              </w:rPr>
            </w:pPr>
            <w:r w:rsidRPr="00291841">
              <w:rPr>
                <w:sz w:val="16"/>
              </w:rPr>
              <w:t>3</w:t>
            </w:r>
          </w:p>
        </w:tc>
        <w:tc>
          <w:tcPr>
            <w:tcW w:w="425" w:type="dxa"/>
            <w:shd w:val="solid" w:color="FFFFFF" w:fill="auto"/>
          </w:tcPr>
          <w:p w14:paraId="157D8D66" w14:textId="39EF7990" w:rsidR="00EC0D3E" w:rsidRPr="00291841" w:rsidRDefault="00EC0D3E" w:rsidP="00291841">
            <w:pPr>
              <w:pStyle w:val="TAC"/>
              <w:rPr>
                <w:sz w:val="16"/>
              </w:rPr>
            </w:pPr>
            <w:r w:rsidRPr="00291841">
              <w:rPr>
                <w:sz w:val="16"/>
              </w:rPr>
              <w:t>B</w:t>
            </w:r>
          </w:p>
        </w:tc>
        <w:tc>
          <w:tcPr>
            <w:tcW w:w="4962" w:type="dxa"/>
            <w:shd w:val="solid" w:color="FFFFFF" w:fill="auto"/>
          </w:tcPr>
          <w:p w14:paraId="0CA62C3E" w14:textId="22048F32" w:rsidR="00EC0D3E" w:rsidRPr="00291841" w:rsidRDefault="00EC0D3E" w:rsidP="00291841">
            <w:pPr>
              <w:pStyle w:val="TAC"/>
              <w:rPr>
                <w:sz w:val="16"/>
              </w:rPr>
            </w:pPr>
            <w:r w:rsidRPr="00291841">
              <w:rPr>
                <w:sz w:val="16"/>
              </w:rPr>
              <w:t>MC GW UE service configuration</w:t>
            </w:r>
          </w:p>
        </w:tc>
        <w:tc>
          <w:tcPr>
            <w:tcW w:w="708" w:type="dxa"/>
            <w:shd w:val="solid" w:color="FFFFFF" w:fill="auto"/>
          </w:tcPr>
          <w:p w14:paraId="5DFC041D" w14:textId="55B69705" w:rsidR="00EC0D3E" w:rsidRPr="00291841" w:rsidRDefault="00EC0D3E" w:rsidP="00291841">
            <w:pPr>
              <w:pStyle w:val="TAC"/>
              <w:rPr>
                <w:sz w:val="16"/>
              </w:rPr>
            </w:pPr>
            <w:r w:rsidRPr="00291841">
              <w:rPr>
                <w:sz w:val="16"/>
              </w:rPr>
              <w:t>18.3.0</w:t>
            </w:r>
          </w:p>
        </w:tc>
      </w:tr>
      <w:tr w:rsidR="00257C58" w:rsidRPr="00291841" w14:paraId="547A4200" w14:textId="77777777" w:rsidTr="00FD53E8">
        <w:tc>
          <w:tcPr>
            <w:tcW w:w="800" w:type="dxa"/>
            <w:shd w:val="solid" w:color="FFFFFF" w:fill="auto"/>
          </w:tcPr>
          <w:p w14:paraId="0562A6EB" w14:textId="7142D303" w:rsidR="00257C58" w:rsidRPr="00291841" w:rsidRDefault="00257C58" w:rsidP="00291841">
            <w:pPr>
              <w:pStyle w:val="TAC"/>
              <w:rPr>
                <w:sz w:val="16"/>
              </w:rPr>
            </w:pPr>
            <w:r w:rsidRPr="00291841">
              <w:rPr>
                <w:sz w:val="16"/>
              </w:rPr>
              <w:t>2023-09</w:t>
            </w:r>
          </w:p>
        </w:tc>
        <w:tc>
          <w:tcPr>
            <w:tcW w:w="800" w:type="dxa"/>
            <w:shd w:val="solid" w:color="FFFFFF" w:fill="auto"/>
          </w:tcPr>
          <w:p w14:paraId="34AA3DA5" w14:textId="2BA61234" w:rsidR="00257C58" w:rsidRPr="00291841" w:rsidRDefault="00257C58" w:rsidP="00291841">
            <w:pPr>
              <w:pStyle w:val="TAC"/>
              <w:rPr>
                <w:sz w:val="16"/>
              </w:rPr>
            </w:pPr>
            <w:r w:rsidRPr="00291841">
              <w:rPr>
                <w:sz w:val="16"/>
              </w:rPr>
              <w:t>CT-101</w:t>
            </w:r>
          </w:p>
        </w:tc>
        <w:tc>
          <w:tcPr>
            <w:tcW w:w="1094" w:type="dxa"/>
            <w:shd w:val="solid" w:color="FFFFFF" w:fill="auto"/>
          </w:tcPr>
          <w:p w14:paraId="020BB49A" w14:textId="19A9EE00" w:rsidR="00257C58" w:rsidRPr="00291841" w:rsidRDefault="00257C58" w:rsidP="00291841">
            <w:pPr>
              <w:pStyle w:val="TAC"/>
              <w:rPr>
                <w:rFonts w:cs="Arial"/>
                <w:sz w:val="16"/>
                <w:lang w:eastAsia="en-GB"/>
              </w:rPr>
            </w:pPr>
            <w:r w:rsidRPr="00291841">
              <w:rPr>
                <w:rFonts w:cs="Arial"/>
                <w:sz w:val="16"/>
              </w:rPr>
              <w:t>CP-232206</w:t>
            </w:r>
          </w:p>
        </w:tc>
        <w:tc>
          <w:tcPr>
            <w:tcW w:w="500" w:type="dxa"/>
            <w:shd w:val="solid" w:color="FFFFFF" w:fill="auto"/>
          </w:tcPr>
          <w:p w14:paraId="161C3A72" w14:textId="29A54705" w:rsidR="00257C58" w:rsidRPr="00291841" w:rsidRDefault="00257C58" w:rsidP="00291841">
            <w:pPr>
              <w:pStyle w:val="TAC"/>
              <w:rPr>
                <w:sz w:val="16"/>
              </w:rPr>
            </w:pPr>
            <w:r w:rsidRPr="00291841">
              <w:rPr>
                <w:sz w:val="16"/>
              </w:rPr>
              <w:t>0256</w:t>
            </w:r>
          </w:p>
        </w:tc>
        <w:tc>
          <w:tcPr>
            <w:tcW w:w="425" w:type="dxa"/>
            <w:shd w:val="solid" w:color="FFFFFF" w:fill="auto"/>
          </w:tcPr>
          <w:p w14:paraId="53FAF5FA" w14:textId="21F155C1" w:rsidR="00257C58" w:rsidRPr="00291841" w:rsidRDefault="00257C58" w:rsidP="00291841">
            <w:pPr>
              <w:pStyle w:val="TAC"/>
              <w:rPr>
                <w:sz w:val="16"/>
              </w:rPr>
            </w:pPr>
            <w:r w:rsidRPr="00291841">
              <w:rPr>
                <w:sz w:val="16"/>
              </w:rPr>
              <w:t>2</w:t>
            </w:r>
          </w:p>
        </w:tc>
        <w:tc>
          <w:tcPr>
            <w:tcW w:w="425" w:type="dxa"/>
            <w:shd w:val="solid" w:color="FFFFFF" w:fill="auto"/>
          </w:tcPr>
          <w:p w14:paraId="5DBB66C0" w14:textId="64AB8BEE" w:rsidR="00257C58" w:rsidRPr="00291841" w:rsidRDefault="00257C58" w:rsidP="00291841">
            <w:pPr>
              <w:pStyle w:val="TAC"/>
              <w:rPr>
                <w:sz w:val="16"/>
              </w:rPr>
            </w:pPr>
            <w:r w:rsidRPr="00291841">
              <w:rPr>
                <w:sz w:val="16"/>
              </w:rPr>
              <w:t>B</w:t>
            </w:r>
          </w:p>
        </w:tc>
        <w:tc>
          <w:tcPr>
            <w:tcW w:w="4962" w:type="dxa"/>
            <w:shd w:val="solid" w:color="FFFFFF" w:fill="auto"/>
          </w:tcPr>
          <w:p w14:paraId="7961BDB2" w14:textId="178DB0E5" w:rsidR="00257C58" w:rsidRPr="00291841" w:rsidRDefault="00257C58" w:rsidP="00291841">
            <w:pPr>
              <w:pStyle w:val="TAC"/>
              <w:rPr>
                <w:sz w:val="16"/>
              </w:rPr>
            </w:pPr>
            <w:r w:rsidRPr="00291841">
              <w:rPr>
                <w:sz w:val="16"/>
              </w:rPr>
              <w:t>Adhoc group communication related user profile and service configuration for MCPTT</w:t>
            </w:r>
          </w:p>
        </w:tc>
        <w:tc>
          <w:tcPr>
            <w:tcW w:w="708" w:type="dxa"/>
            <w:shd w:val="solid" w:color="FFFFFF" w:fill="auto"/>
          </w:tcPr>
          <w:p w14:paraId="35B74FB9" w14:textId="26E7FDEA" w:rsidR="00257C58" w:rsidRPr="00291841" w:rsidRDefault="00257C58" w:rsidP="00291841">
            <w:pPr>
              <w:pStyle w:val="TAC"/>
              <w:rPr>
                <w:sz w:val="16"/>
              </w:rPr>
            </w:pPr>
            <w:r w:rsidRPr="00291841">
              <w:rPr>
                <w:sz w:val="16"/>
              </w:rPr>
              <w:t>18.3.0</w:t>
            </w:r>
          </w:p>
        </w:tc>
      </w:tr>
      <w:tr w:rsidR="00FE757E" w:rsidRPr="00291841" w14:paraId="6F5646BB" w14:textId="77777777" w:rsidTr="00FD53E8">
        <w:tc>
          <w:tcPr>
            <w:tcW w:w="800" w:type="dxa"/>
            <w:shd w:val="solid" w:color="FFFFFF" w:fill="auto"/>
          </w:tcPr>
          <w:p w14:paraId="27537C07" w14:textId="5BE45D52" w:rsidR="00FE757E" w:rsidRPr="00291841" w:rsidRDefault="00FE757E" w:rsidP="00291841">
            <w:pPr>
              <w:pStyle w:val="TAC"/>
              <w:rPr>
                <w:sz w:val="16"/>
              </w:rPr>
            </w:pPr>
            <w:r w:rsidRPr="00291841">
              <w:rPr>
                <w:sz w:val="16"/>
              </w:rPr>
              <w:t>2023-09</w:t>
            </w:r>
          </w:p>
        </w:tc>
        <w:tc>
          <w:tcPr>
            <w:tcW w:w="800" w:type="dxa"/>
            <w:shd w:val="solid" w:color="FFFFFF" w:fill="auto"/>
          </w:tcPr>
          <w:p w14:paraId="48C9DFCD" w14:textId="62DCEBE1" w:rsidR="00FE757E" w:rsidRPr="00291841" w:rsidRDefault="00FE757E" w:rsidP="00291841">
            <w:pPr>
              <w:pStyle w:val="TAC"/>
              <w:rPr>
                <w:sz w:val="16"/>
              </w:rPr>
            </w:pPr>
            <w:r w:rsidRPr="00291841">
              <w:rPr>
                <w:sz w:val="16"/>
              </w:rPr>
              <w:t>CT-101</w:t>
            </w:r>
          </w:p>
        </w:tc>
        <w:tc>
          <w:tcPr>
            <w:tcW w:w="1094" w:type="dxa"/>
            <w:shd w:val="solid" w:color="FFFFFF" w:fill="auto"/>
          </w:tcPr>
          <w:p w14:paraId="039B8B5A" w14:textId="08B933C2" w:rsidR="00FE757E" w:rsidRPr="00291841" w:rsidRDefault="00FE757E" w:rsidP="00291841">
            <w:pPr>
              <w:pStyle w:val="TAC"/>
              <w:rPr>
                <w:rFonts w:cs="Arial"/>
                <w:sz w:val="16"/>
                <w:lang w:eastAsia="en-GB"/>
              </w:rPr>
            </w:pPr>
            <w:r w:rsidRPr="00291841">
              <w:rPr>
                <w:rFonts w:cs="Arial"/>
                <w:sz w:val="16"/>
              </w:rPr>
              <w:t>CP-232206</w:t>
            </w:r>
          </w:p>
        </w:tc>
        <w:tc>
          <w:tcPr>
            <w:tcW w:w="500" w:type="dxa"/>
            <w:shd w:val="solid" w:color="FFFFFF" w:fill="auto"/>
          </w:tcPr>
          <w:p w14:paraId="013DA0F0" w14:textId="5496E487" w:rsidR="00FE757E" w:rsidRPr="00291841" w:rsidRDefault="00FE757E" w:rsidP="00291841">
            <w:pPr>
              <w:pStyle w:val="TAC"/>
              <w:rPr>
                <w:sz w:val="16"/>
              </w:rPr>
            </w:pPr>
            <w:r w:rsidRPr="00291841">
              <w:rPr>
                <w:sz w:val="16"/>
              </w:rPr>
              <w:t>0257</w:t>
            </w:r>
          </w:p>
        </w:tc>
        <w:tc>
          <w:tcPr>
            <w:tcW w:w="425" w:type="dxa"/>
            <w:shd w:val="solid" w:color="FFFFFF" w:fill="auto"/>
          </w:tcPr>
          <w:p w14:paraId="3453D53B" w14:textId="4DF7A0C1" w:rsidR="00FE757E" w:rsidRPr="00291841" w:rsidRDefault="00FE757E" w:rsidP="00291841">
            <w:pPr>
              <w:pStyle w:val="TAC"/>
              <w:rPr>
                <w:sz w:val="16"/>
              </w:rPr>
            </w:pPr>
            <w:r w:rsidRPr="00291841">
              <w:rPr>
                <w:sz w:val="16"/>
              </w:rPr>
              <w:t>1</w:t>
            </w:r>
          </w:p>
        </w:tc>
        <w:tc>
          <w:tcPr>
            <w:tcW w:w="425" w:type="dxa"/>
            <w:shd w:val="solid" w:color="FFFFFF" w:fill="auto"/>
          </w:tcPr>
          <w:p w14:paraId="0F27FB33" w14:textId="14651C1C" w:rsidR="00FE757E" w:rsidRPr="00291841" w:rsidRDefault="00FE757E" w:rsidP="00291841">
            <w:pPr>
              <w:pStyle w:val="TAC"/>
              <w:rPr>
                <w:sz w:val="16"/>
              </w:rPr>
            </w:pPr>
            <w:r w:rsidRPr="00291841">
              <w:rPr>
                <w:sz w:val="16"/>
              </w:rPr>
              <w:t>B</w:t>
            </w:r>
          </w:p>
        </w:tc>
        <w:tc>
          <w:tcPr>
            <w:tcW w:w="4962" w:type="dxa"/>
            <w:shd w:val="solid" w:color="FFFFFF" w:fill="auto"/>
          </w:tcPr>
          <w:p w14:paraId="0BDC8C70" w14:textId="01050B95" w:rsidR="00FE757E" w:rsidRPr="00291841" w:rsidRDefault="00FE757E" w:rsidP="00291841">
            <w:pPr>
              <w:pStyle w:val="TAC"/>
              <w:rPr>
                <w:sz w:val="16"/>
              </w:rPr>
            </w:pPr>
            <w:r w:rsidRPr="00291841">
              <w:rPr>
                <w:sz w:val="16"/>
              </w:rPr>
              <w:t>Adhoc group communication related user profile and service configuration for MCVideo</w:t>
            </w:r>
          </w:p>
        </w:tc>
        <w:tc>
          <w:tcPr>
            <w:tcW w:w="708" w:type="dxa"/>
            <w:shd w:val="solid" w:color="FFFFFF" w:fill="auto"/>
          </w:tcPr>
          <w:p w14:paraId="270469A9" w14:textId="041E64BD" w:rsidR="00FE757E" w:rsidRPr="00291841" w:rsidRDefault="00FE757E" w:rsidP="00291841">
            <w:pPr>
              <w:pStyle w:val="TAC"/>
              <w:rPr>
                <w:sz w:val="16"/>
              </w:rPr>
            </w:pPr>
            <w:r w:rsidRPr="00291841">
              <w:rPr>
                <w:sz w:val="16"/>
              </w:rPr>
              <w:t>18.3.0</w:t>
            </w:r>
          </w:p>
        </w:tc>
      </w:tr>
      <w:tr w:rsidR="00243444" w:rsidRPr="00291841" w14:paraId="286DD2C8" w14:textId="77777777" w:rsidTr="00FD53E8">
        <w:tc>
          <w:tcPr>
            <w:tcW w:w="800" w:type="dxa"/>
            <w:shd w:val="solid" w:color="FFFFFF" w:fill="auto"/>
          </w:tcPr>
          <w:p w14:paraId="05717A5C" w14:textId="25F8CFC7" w:rsidR="00243444" w:rsidRPr="00291841" w:rsidRDefault="007021DF" w:rsidP="00291841">
            <w:pPr>
              <w:pStyle w:val="TAC"/>
              <w:rPr>
                <w:sz w:val="16"/>
              </w:rPr>
            </w:pPr>
            <w:r w:rsidRPr="00291841">
              <w:rPr>
                <w:sz w:val="16"/>
              </w:rPr>
              <w:t>2023-12</w:t>
            </w:r>
          </w:p>
        </w:tc>
        <w:tc>
          <w:tcPr>
            <w:tcW w:w="800" w:type="dxa"/>
            <w:shd w:val="solid" w:color="FFFFFF" w:fill="auto"/>
          </w:tcPr>
          <w:p w14:paraId="6D6FDF61" w14:textId="5547D7CA" w:rsidR="00243444" w:rsidRPr="00291841" w:rsidRDefault="007021DF" w:rsidP="00291841">
            <w:pPr>
              <w:pStyle w:val="TAC"/>
              <w:rPr>
                <w:sz w:val="16"/>
              </w:rPr>
            </w:pPr>
            <w:r w:rsidRPr="00291841">
              <w:rPr>
                <w:sz w:val="16"/>
              </w:rPr>
              <w:t>CT-102</w:t>
            </w:r>
          </w:p>
        </w:tc>
        <w:tc>
          <w:tcPr>
            <w:tcW w:w="1094" w:type="dxa"/>
            <w:shd w:val="solid" w:color="FFFFFF" w:fill="auto"/>
          </w:tcPr>
          <w:p w14:paraId="77D982C6" w14:textId="7769B226" w:rsidR="00243444" w:rsidRPr="00291841" w:rsidRDefault="00065E81"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E7ACD8E" w14:textId="402E39B3" w:rsidR="00243444" w:rsidRPr="00291841" w:rsidRDefault="007021DF" w:rsidP="00291841">
            <w:pPr>
              <w:pStyle w:val="TAC"/>
              <w:rPr>
                <w:sz w:val="16"/>
              </w:rPr>
            </w:pPr>
            <w:r w:rsidRPr="00291841">
              <w:rPr>
                <w:sz w:val="16"/>
              </w:rPr>
              <w:t>0263</w:t>
            </w:r>
          </w:p>
        </w:tc>
        <w:tc>
          <w:tcPr>
            <w:tcW w:w="425" w:type="dxa"/>
            <w:shd w:val="solid" w:color="FFFFFF" w:fill="auto"/>
          </w:tcPr>
          <w:p w14:paraId="782CA284" w14:textId="48684F49" w:rsidR="00243444" w:rsidRPr="00291841" w:rsidRDefault="007021DF" w:rsidP="00291841">
            <w:pPr>
              <w:pStyle w:val="TAC"/>
              <w:rPr>
                <w:sz w:val="16"/>
              </w:rPr>
            </w:pPr>
            <w:r w:rsidRPr="00291841">
              <w:rPr>
                <w:sz w:val="16"/>
              </w:rPr>
              <w:t>-</w:t>
            </w:r>
          </w:p>
        </w:tc>
        <w:tc>
          <w:tcPr>
            <w:tcW w:w="425" w:type="dxa"/>
            <w:shd w:val="solid" w:color="FFFFFF" w:fill="auto"/>
          </w:tcPr>
          <w:p w14:paraId="63638B60" w14:textId="64B67364" w:rsidR="00243444" w:rsidRPr="00291841" w:rsidRDefault="007021DF" w:rsidP="00291841">
            <w:pPr>
              <w:pStyle w:val="TAC"/>
              <w:rPr>
                <w:sz w:val="16"/>
              </w:rPr>
            </w:pPr>
            <w:r w:rsidRPr="00291841">
              <w:rPr>
                <w:sz w:val="16"/>
              </w:rPr>
              <w:t>B</w:t>
            </w:r>
          </w:p>
        </w:tc>
        <w:tc>
          <w:tcPr>
            <w:tcW w:w="4962" w:type="dxa"/>
            <w:shd w:val="solid" w:color="FFFFFF" w:fill="auto"/>
          </w:tcPr>
          <w:p w14:paraId="7CE6D197" w14:textId="4675B54B" w:rsidR="00243444" w:rsidRPr="00291841" w:rsidRDefault="007021DF" w:rsidP="00291841">
            <w:pPr>
              <w:pStyle w:val="TAC"/>
              <w:rPr>
                <w:sz w:val="16"/>
              </w:rPr>
            </w:pPr>
            <w:r w:rsidRPr="00291841">
              <w:rPr>
                <w:sz w:val="16"/>
              </w:rPr>
              <w:t>Adhoc group call participants modify related user profile configuration - config mgmt MCPTT</w:t>
            </w:r>
          </w:p>
        </w:tc>
        <w:tc>
          <w:tcPr>
            <w:tcW w:w="708" w:type="dxa"/>
            <w:shd w:val="solid" w:color="FFFFFF" w:fill="auto"/>
          </w:tcPr>
          <w:p w14:paraId="3E038764" w14:textId="2CB8E2A7" w:rsidR="00243444" w:rsidRPr="00291841" w:rsidRDefault="007021DF" w:rsidP="00291841">
            <w:pPr>
              <w:pStyle w:val="TAC"/>
              <w:rPr>
                <w:sz w:val="16"/>
              </w:rPr>
            </w:pPr>
            <w:r w:rsidRPr="00291841">
              <w:rPr>
                <w:sz w:val="16"/>
              </w:rPr>
              <w:t>18.4.0</w:t>
            </w:r>
          </w:p>
        </w:tc>
      </w:tr>
      <w:tr w:rsidR="00304210" w:rsidRPr="00291841" w14:paraId="4CC899AC" w14:textId="77777777" w:rsidTr="00FD53E8">
        <w:tc>
          <w:tcPr>
            <w:tcW w:w="800" w:type="dxa"/>
            <w:shd w:val="solid" w:color="FFFFFF" w:fill="auto"/>
          </w:tcPr>
          <w:p w14:paraId="407EA11A" w14:textId="237DBA58" w:rsidR="00304210" w:rsidRPr="00291841" w:rsidRDefault="00D8505C" w:rsidP="00291841">
            <w:pPr>
              <w:pStyle w:val="TAC"/>
              <w:rPr>
                <w:sz w:val="16"/>
              </w:rPr>
            </w:pPr>
            <w:r w:rsidRPr="00291841">
              <w:rPr>
                <w:sz w:val="16"/>
              </w:rPr>
              <w:t>2023-12</w:t>
            </w:r>
          </w:p>
        </w:tc>
        <w:tc>
          <w:tcPr>
            <w:tcW w:w="800" w:type="dxa"/>
            <w:shd w:val="solid" w:color="FFFFFF" w:fill="auto"/>
          </w:tcPr>
          <w:p w14:paraId="54F7365D" w14:textId="296286E8" w:rsidR="00304210" w:rsidRPr="00291841" w:rsidRDefault="00D8505C" w:rsidP="00291841">
            <w:pPr>
              <w:pStyle w:val="TAC"/>
              <w:rPr>
                <w:sz w:val="16"/>
              </w:rPr>
            </w:pPr>
            <w:r w:rsidRPr="00291841">
              <w:rPr>
                <w:sz w:val="16"/>
              </w:rPr>
              <w:t>CT-102</w:t>
            </w:r>
          </w:p>
        </w:tc>
        <w:tc>
          <w:tcPr>
            <w:tcW w:w="1094" w:type="dxa"/>
            <w:shd w:val="solid" w:color="FFFFFF" w:fill="auto"/>
          </w:tcPr>
          <w:p w14:paraId="2AED7869" w14:textId="127D692D" w:rsidR="00304210" w:rsidRPr="00291841" w:rsidRDefault="00265C90"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733119D3" w14:textId="43DE29F4" w:rsidR="00304210" w:rsidRPr="00291841" w:rsidRDefault="00D8505C" w:rsidP="00291841">
            <w:pPr>
              <w:pStyle w:val="TAC"/>
              <w:rPr>
                <w:sz w:val="16"/>
              </w:rPr>
            </w:pPr>
            <w:r w:rsidRPr="00291841">
              <w:rPr>
                <w:sz w:val="16"/>
              </w:rPr>
              <w:t>0264</w:t>
            </w:r>
          </w:p>
        </w:tc>
        <w:tc>
          <w:tcPr>
            <w:tcW w:w="425" w:type="dxa"/>
            <w:shd w:val="solid" w:color="FFFFFF" w:fill="auto"/>
          </w:tcPr>
          <w:p w14:paraId="3DB8B102" w14:textId="3CFC4DE8" w:rsidR="00304210" w:rsidRPr="00291841" w:rsidRDefault="00D8505C" w:rsidP="00291841">
            <w:pPr>
              <w:pStyle w:val="TAC"/>
              <w:rPr>
                <w:sz w:val="16"/>
              </w:rPr>
            </w:pPr>
            <w:r w:rsidRPr="00291841">
              <w:rPr>
                <w:sz w:val="16"/>
              </w:rPr>
              <w:t>-</w:t>
            </w:r>
          </w:p>
        </w:tc>
        <w:tc>
          <w:tcPr>
            <w:tcW w:w="425" w:type="dxa"/>
            <w:shd w:val="solid" w:color="FFFFFF" w:fill="auto"/>
          </w:tcPr>
          <w:p w14:paraId="716B6F38" w14:textId="36459612" w:rsidR="00304210" w:rsidRPr="00291841" w:rsidRDefault="00D8505C" w:rsidP="00291841">
            <w:pPr>
              <w:pStyle w:val="TAC"/>
              <w:rPr>
                <w:sz w:val="16"/>
              </w:rPr>
            </w:pPr>
            <w:r w:rsidRPr="00291841">
              <w:rPr>
                <w:sz w:val="16"/>
              </w:rPr>
              <w:t>B</w:t>
            </w:r>
          </w:p>
        </w:tc>
        <w:tc>
          <w:tcPr>
            <w:tcW w:w="4962" w:type="dxa"/>
            <w:shd w:val="solid" w:color="FFFFFF" w:fill="auto"/>
          </w:tcPr>
          <w:p w14:paraId="41969AD9" w14:textId="269B13BF" w:rsidR="00304210" w:rsidRPr="00291841" w:rsidRDefault="00D8505C" w:rsidP="00291841">
            <w:pPr>
              <w:pStyle w:val="TAC"/>
              <w:rPr>
                <w:sz w:val="16"/>
              </w:rPr>
            </w:pPr>
            <w:r w:rsidRPr="00291841">
              <w:rPr>
                <w:sz w:val="16"/>
              </w:rPr>
              <w:t>Adhoc group call participants modify related user profile configuration - config mgmt MCVideo</w:t>
            </w:r>
          </w:p>
        </w:tc>
        <w:tc>
          <w:tcPr>
            <w:tcW w:w="708" w:type="dxa"/>
            <w:shd w:val="solid" w:color="FFFFFF" w:fill="auto"/>
          </w:tcPr>
          <w:p w14:paraId="49BF5910" w14:textId="26514CBF" w:rsidR="00304210" w:rsidRPr="00291841" w:rsidRDefault="00D8505C" w:rsidP="00291841">
            <w:pPr>
              <w:pStyle w:val="TAC"/>
              <w:rPr>
                <w:sz w:val="16"/>
              </w:rPr>
            </w:pPr>
            <w:r w:rsidRPr="00291841">
              <w:rPr>
                <w:sz w:val="16"/>
              </w:rPr>
              <w:t>18.4.0</w:t>
            </w:r>
          </w:p>
        </w:tc>
      </w:tr>
      <w:tr w:rsidR="009B0969" w:rsidRPr="00291841" w14:paraId="5B04FE5E" w14:textId="77777777" w:rsidTr="00FD53E8">
        <w:tc>
          <w:tcPr>
            <w:tcW w:w="800" w:type="dxa"/>
            <w:shd w:val="solid" w:color="FFFFFF" w:fill="auto"/>
          </w:tcPr>
          <w:p w14:paraId="57246743" w14:textId="7DC11A89" w:rsidR="009B0969" w:rsidRPr="00291841" w:rsidRDefault="003A6C35" w:rsidP="00291841">
            <w:pPr>
              <w:pStyle w:val="TAC"/>
              <w:rPr>
                <w:sz w:val="16"/>
              </w:rPr>
            </w:pPr>
            <w:r w:rsidRPr="00291841">
              <w:rPr>
                <w:sz w:val="16"/>
              </w:rPr>
              <w:t>2023-12</w:t>
            </w:r>
          </w:p>
        </w:tc>
        <w:tc>
          <w:tcPr>
            <w:tcW w:w="800" w:type="dxa"/>
            <w:shd w:val="solid" w:color="FFFFFF" w:fill="auto"/>
          </w:tcPr>
          <w:p w14:paraId="2A9A5A45" w14:textId="7423E3F1" w:rsidR="009B0969" w:rsidRPr="00291841" w:rsidRDefault="003A6C35" w:rsidP="00291841">
            <w:pPr>
              <w:pStyle w:val="TAC"/>
              <w:rPr>
                <w:sz w:val="16"/>
              </w:rPr>
            </w:pPr>
            <w:r w:rsidRPr="00291841">
              <w:rPr>
                <w:sz w:val="16"/>
              </w:rPr>
              <w:t>CT-102</w:t>
            </w:r>
          </w:p>
        </w:tc>
        <w:tc>
          <w:tcPr>
            <w:tcW w:w="1094" w:type="dxa"/>
            <w:shd w:val="solid" w:color="FFFFFF" w:fill="auto"/>
          </w:tcPr>
          <w:p w14:paraId="7E85D63D" w14:textId="2627AA99" w:rsidR="009B0969" w:rsidRPr="00291841" w:rsidRDefault="00C92A3D"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F78E5CE" w14:textId="1FEC7D3A" w:rsidR="009B0969" w:rsidRPr="00291841" w:rsidRDefault="003A6C35" w:rsidP="00291841">
            <w:pPr>
              <w:pStyle w:val="TAC"/>
              <w:rPr>
                <w:sz w:val="16"/>
              </w:rPr>
            </w:pPr>
            <w:r w:rsidRPr="00291841">
              <w:rPr>
                <w:sz w:val="16"/>
              </w:rPr>
              <w:t>0265</w:t>
            </w:r>
          </w:p>
        </w:tc>
        <w:tc>
          <w:tcPr>
            <w:tcW w:w="425" w:type="dxa"/>
            <w:shd w:val="solid" w:color="FFFFFF" w:fill="auto"/>
          </w:tcPr>
          <w:p w14:paraId="0C151596" w14:textId="4E8CEA78" w:rsidR="009B0969" w:rsidRPr="00291841" w:rsidRDefault="003A6C35" w:rsidP="00291841">
            <w:pPr>
              <w:pStyle w:val="TAC"/>
              <w:rPr>
                <w:sz w:val="16"/>
              </w:rPr>
            </w:pPr>
            <w:r w:rsidRPr="00291841">
              <w:rPr>
                <w:sz w:val="16"/>
              </w:rPr>
              <w:t>-</w:t>
            </w:r>
          </w:p>
        </w:tc>
        <w:tc>
          <w:tcPr>
            <w:tcW w:w="425" w:type="dxa"/>
            <w:shd w:val="solid" w:color="FFFFFF" w:fill="auto"/>
          </w:tcPr>
          <w:p w14:paraId="1FE9D7D0" w14:textId="0F0BD39D" w:rsidR="009B0969" w:rsidRPr="00291841" w:rsidRDefault="003A6C35" w:rsidP="00291841">
            <w:pPr>
              <w:pStyle w:val="TAC"/>
              <w:rPr>
                <w:sz w:val="16"/>
              </w:rPr>
            </w:pPr>
            <w:r w:rsidRPr="00291841">
              <w:rPr>
                <w:sz w:val="16"/>
              </w:rPr>
              <w:t>B</w:t>
            </w:r>
          </w:p>
        </w:tc>
        <w:tc>
          <w:tcPr>
            <w:tcW w:w="4962" w:type="dxa"/>
            <w:shd w:val="solid" w:color="FFFFFF" w:fill="auto"/>
          </w:tcPr>
          <w:p w14:paraId="69090281" w14:textId="53C1F597" w:rsidR="009B0969" w:rsidRPr="00291841" w:rsidRDefault="003A6C35" w:rsidP="00291841">
            <w:pPr>
              <w:pStyle w:val="TAC"/>
              <w:rPr>
                <w:sz w:val="16"/>
              </w:rPr>
            </w:pPr>
            <w:r w:rsidRPr="00291841">
              <w:rPr>
                <w:sz w:val="16"/>
              </w:rPr>
              <w:t>Adhoc group data comn participants modify related user profile configuration - config mgmt MCData</w:t>
            </w:r>
          </w:p>
        </w:tc>
        <w:tc>
          <w:tcPr>
            <w:tcW w:w="708" w:type="dxa"/>
            <w:shd w:val="solid" w:color="FFFFFF" w:fill="auto"/>
          </w:tcPr>
          <w:p w14:paraId="19B1F4B2" w14:textId="52F78D9A" w:rsidR="009B0969" w:rsidRPr="00291841" w:rsidRDefault="003A6C35" w:rsidP="00291841">
            <w:pPr>
              <w:pStyle w:val="TAC"/>
              <w:rPr>
                <w:sz w:val="16"/>
              </w:rPr>
            </w:pPr>
            <w:r w:rsidRPr="00291841">
              <w:rPr>
                <w:sz w:val="16"/>
              </w:rPr>
              <w:t>18.4.0</w:t>
            </w:r>
          </w:p>
        </w:tc>
      </w:tr>
      <w:tr w:rsidR="0035539A" w:rsidRPr="00291841" w14:paraId="6DB6A3E5" w14:textId="77777777" w:rsidTr="00FD53E8">
        <w:tc>
          <w:tcPr>
            <w:tcW w:w="800" w:type="dxa"/>
            <w:shd w:val="solid" w:color="FFFFFF" w:fill="auto"/>
          </w:tcPr>
          <w:p w14:paraId="59877C2E" w14:textId="78C3D96D" w:rsidR="0035539A" w:rsidRPr="00291841" w:rsidRDefault="009966D6" w:rsidP="00291841">
            <w:pPr>
              <w:pStyle w:val="TAC"/>
              <w:rPr>
                <w:sz w:val="16"/>
              </w:rPr>
            </w:pPr>
            <w:r w:rsidRPr="00291841">
              <w:rPr>
                <w:sz w:val="16"/>
              </w:rPr>
              <w:t>2023-12</w:t>
            </w:r>
          </w:p>
        </w:tc>
        <w:tc>
          <w:tcPr>
            <w:tcW w:w="800" w:type="dxa"/>
            <w:shd w:val="solid" w:color="FFFFFF" w:fill="auto"/>
          </w:tcPr>
          <w:p w14:paraId="3DB3CD06" w14:textId="0C791513" w:rsidR="0035539A" w:rsidRPr="00291841" w:rsidRDefault="009966D6" w:rsidP="00291841">
            <w:pPr>
              <w:pStyle w:val="TAC"/>
              <w:rPr>
                <w:sz w:val="16"/>
              </w:rPr>
            </w:pPr>
            <w:r w:rsidRPr="00291841">
              <w:rPr>
                <w:sz w:val="16"/>
              </w:rPr>
              <w:t>CT-102</w:t>
            </w:r>
          </w:p>
        </w:tc>
        <w:tc>
          <w:tcPr>
            <w:tcW w:w="1094" w:type="dxa"/>
            <w:shd w:val="solid" w:color="FFFFFF" w:fill="auto"/>
          </w:tcPr>
          <w:p w14:paraId="35CD30A1" w14:textId="5DBF7229" w:rsidR="0035539A" w:rsidRPr="00291841" w:rsidRDefault="002C117F"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1BCF54FA" w14:textId="1C2A31BA" w:rsidR="0035539A" w:rsidRPr="00291841" w:rsidRDefault="009966D6" w:rsidP="00291841">
            <w:pPr>
              <w:pStyle w:val="TAC"/>
              <w:rPr>
                <w:sz w:val="16"/>
              </w:rPr>
            </w:pPr>
            <w:r w:rsidRPr="00291841">
              <w:rPr>
                <w:sz w:val="16"/>
              </w:rPr>
              <w:t>0259</w:t>
            </w:r>
          </w:p>
        </w:tc>
        <w:tc>
          <w:tcPr>
            <w:tcW w:w="425" w:type="dxa"/>
            <w:shd w:val="solid" w:color="FFFFFF" w:fill="auto"/>
          </w:tcPr>
          <w:p w14:paraId="7BFBAF0B" w14:textId="19C26C69" w:rsidR="0035539A" w:rsidRPr="00291841" w:rsidRDefault="009966D6" w:rsidP="00291841">
            <w:pPr>
              <w:pStyle w:val="TAC"/>
              <w:rPr>
                <w:sz w:val="16"/>
              </w:rPr>
            </w:pPr>
            <w:r w:rsidRPr="00291841">
              <w:rPr>
                <w:sz w:val="16"/>
              </w:rPr>
              <w:t>1</w:t>
            </w:r>
          </w:p>
        </w:tc>
        <w:tc>
          <w:tcPr>
            <w:tcW w:w="425" w:type="dxa"/>
            <w:shd w:val="solid" w:color="FFFFFF" w:fill="auto"/>
          </w:tcPr>
          <w:p w14:paraId="017729FE" w14:textId="52C5C8B1" w:rsidR="0035539A" w:rsidRPr="00291841" w:rsidRDefault="009966D6" w:rsidP="00291841">
            <w:pPr>
              <w:pStyle w:val="TAC"/>
              <w:rPr>
                <w:sz w:val="16"/>
              </w:rPr>
            </w:pPr>
            <w:r w:rsidRPr="00291841">
              <w:rPr>
                <w:sz w:val="16"/>
              </w:rPr>
              <w:t>F</w:t>
            </w:r>
          </w:p>
        </w:tc>
        <w:tc>
          <w:tcPr>
            <w:tcW w:w="4962" w:type="dxa"/>
            <w:shd w:val="solid" w:color="FFFFFF" w:fill="auto"/>
          </w:tcPr>
          <w:p w14:paraId="5392A574" w14:textId="08B11242" w:rsidR="0035539A" w:rsidRPr="00291841" w:rsidRDefault="009966D6" w:rsidP="00291841">
            <w:pPr>
              <w:pStyle w:val="TAC"/>
              <w:rPr>
                <w:sz w:val="16"/>
              </w:rPr>
            </w:pPr>
            <w:r w:rsidRPr="00291841">
              <w:rPr>
                <w:sz w:val="16"/>
              </w:rPr>
              <w:t>Clarification on the usage of &lt;Server-URI&gt; element</w:t>
            </w:r>
          </w:p>
        </w:tc>
        <w:tc>
          <w:tcPr>
            <w:tcW w:w="708" w:type="dxa"/>
            <w:shd w:val="solid" w:color="FFFFFF" w:fill="auto"/>
          </w:tcPr>
          <w:p w14:paraId="3BE2251D" w14:textId="0C162D4B" w:rsidR="0035539A" w:rsidRPr="00291841" w:rsidRDefault="009966D6" w:rsidP="00291841">
            <w:pPr>
              <w:pStyle w:val="TAC"/>
              <w:rPr>
                <w:sz w:val="16"/>
              </w:rPr>
            </w:pPr>
            <w:r w:rsidRPr="00291841">
              <w:rPr>
                <w:sz w:val="16"/>
              </w:rPr>
              <w:t>18.4.0</w:t>
            </w:r>
          </w:p>
        </w:tc>
      </w:tr>
      <w:tr w:rsidR="00791867" w:rsidRPr="00291841" w14:paraId="46752964" w14:textId="77777777" w:rsidTr="00FD53E8">
        <w:tc>
          <w:tcPr>
            <w:tcW w:w="800" w:type="dxa"/>
            <w:shd w:val="solid" w:color="FFFFFF" w:fill="auto"/>
          </w:tcPr>
          <w:p w14:paraId="1FCC935F" w14:textId="42B4140F" w:rsidR="00791867" w:rsidRPr="00291841" w:rsidRDefault="00521553" w:rsidP="00291841">
            <w:pPr>
              <w:pStyle w:val="TAC"/>
              <w:rPr>
                <w:sz w:val="16"/>
              </w:rPr>
            </w:pPr>
            <w:r w:rsidRPr="00291841">
              <w:rPr>
                <w:sz w:val="16"/>
              </w:rPr>
              <w:t>2023-12</w:t>
            </w:r>
          </w:p>
        </w:tc>
        <w:tc>
          <w:tcPr>
            <w:tcW w:w="800" w:type="dxa"/>
            <w:shd w:val="solid" w:color="FFFFFF" w:fill="auto"/>
          </w:tcPr>
          <w:p w14:paraId="063E5ABD" w14:textId="11725EA4" w:rsidR="00791867" w:rsidRPr="00291841" w:rsidRDefault="00521553" w:rsidP="00291841">
            <w:pPr>
              <w:pStyle w:val="TAC"/>
              <w:rPr>
                <w:sz w:val="16"/>
              </w:rPr>
            </w:pPr>
            <w:r w:rsidRPr="00291841">
              <w:rPr>
                <w:sz w:val="16"/>
              </w:rPr>
              <w:t>CT-102</w:t>
            </w:r>
          </w:p>
        </w:tc>
        <w:tc>
          <w:tcPr>
            <w:tcW w:w="1094" w:type="dxa"/>
            <w:shd w:val="solid" w:color="FFFFFF" w:fill="auto"/>
          </w:tcPr>
          <w:p w14:paraId="212BB31E" w14:textId="771F7DB7" w:rsidR="00791867" w:rsidRPr="00291841" w:rsidRDefault="00A32D67"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2483510E" w14:textId="6BA56F39" w:rsidR="00791867" w:rsidRPr="00291841" w:rsidRDefault="00521553" w:rsidP="00291841">
            <w:pPr>
              <w:pStyle w:val="TAC"/>
              <w:rPr>
                <w:sz w:val="16"/>
              </w:rPr>
            </w:pPr>
            <w:r w:rsidRPr="00291841">
              <w:rPr>
                <w:sz w:val="16"/>
              </w:rPr>
              <w:t>0266</w:t>
            </w:r>
          </w:p>
        </w:tc>
        <w:tc>
          <w:tcPr>
            <w:tcW w:w="425" w:type="dxa"/>
            <w:shd w:val="solid" w:color="FFFFFF" w:fill="auto"/>
          </w:tcPr>
          <w:p w14:paraId="5CC940AE" w14:textId="44A8E002" w:rsidR="00791867" w:rsidRPr="00291841" w:rsidRDefault="00521553" w:rsidP="00291841">
            <w:pPr>
              <w:pStyle w:val="TAC"/>
              <w:rPr>
                <w:sz w:val="16"/>
              </w:rPr>
            </w:pPr>
            <w:r w:rsidRPr="00291841">
              <w:rPr>
                <w:sz w:val="16"/>
              </w:rPr>
              <w:t>1</w:t>
            </w:r>
          </w:p>
        </w:tc>
        <w:tc>
          <w:tcPr>
            <w:tcW w:w="425" w:type="dxa"/>
            <w:shd w:val="solid" w:color="FFFFFF" w:fill="auto"/>
          </w:tcPr>
          <w:p w14:paraId="2FC32EB3" w14:textId="1DA681C6" w:rsidR="00791867" w:rsidRPr="00291841" w:rsidRDefault="00521553" w:rsidP="00291841">
            <w:pPr>
              <w:pStyle w:val="TAC"/>
              <w:rPr>
                <w:sz w:val="16"/>
              </w:rPr>
            </w:pPr>
            <w:r w:rsidRPr="00291841">
              <w:rPr>
                <w:sz w:val="16"/>
              </w:rPr>
              <w:t>B</w:t>
            </w:r>
          </w:p>
        </w:tc>
        <w:tc>
          <w:tcPr>
            <w:tcW w:w="4962" w:type="dxa"/>
            <w:shd w:val="solid" w:color="FFFFFF" w:fill="auto"/>
          </w:tcPr>
          <w:p w14:paraId="6DE35A8C" w14:textId="17CD42A1" w:rsidR="00791867" w:rsidRPr="00291841" w:rsidRDefault="00521553" w:rsidP="00291841">
            <w:pPr>
              <w:pStyle w:val="TAC"/>
              <w:rPr>
                <w:sz w:val="16"/>
              </w:rPr>
            </w:pPr>
            <w:r w:rsidRPr="00291841">
              <w:rPr>
                <w:sz w:val="16"/>
              </w:rPr>
              <w:t>Adhoc group communication related user profile and service configuration - config mgmt MCData</w:t>
            </w:r>
          </w:p>
        </w:tc>
        <w:tc>
          <w:tcPr>
            <w:tcW w:w="708" w:type="dxa"/>
            <w:shd w:val="solid" w:color="FFFFFF" w:fill="auto"/>
          </w:tcPr>
          <w:p w14:paraId="46159EAD" w14:textId="3881C8B8" w:rsidR="00791867" w:rsidRPr="00291841" w:rsidRDefault="00521553" w:rsidP="00291841">
            <w:pPr>
              <w:pStyle w:val="TAC"/>
              <w:rPr>
                <w:sz w:val="16"/>
              </w:rPr>
            </w:pPr>
            <w:r w:rsidRPr="00291841">
              <w:rPr>
                <w:sz w:val="16"/>
              </w:rPr>
              <w:t>18.4.0</w:t>
            </w:r>
          </w:p>
        </w:tc>
      </w:tr>
      <w:tr w:rsidR="005538D1" w:rsidRPr="00291841" w14:paraId="54529057" w14:textId="77777777" w:rsidTr="00FD53E8">
        <w:tc>
          <w:tcPr>
            <w:tcW w:w="800" w:type="dxa"/>
            <w:shd w:val="solid" w:color="FFFFFF" w:fill="auto"/>
          </w:tcPr>
          <w:p w14:paraId="7307CD2E" w14:textId="46D419F7" w:rsidR="005538D1" w:rsidRPr="00291841" w:rsidRDefault="00DA5C65" w:rsidP="00291841">
            <w:pPr>
              <w:pStyle w:val="TAC"/>
              <w:rPr>
                <w:sz w:val="16"/>
              </w:rPr>
            </w:pPr>
            <w:r w:rsidRPr="00291841">
              <w:rPr>
                <w:sz w:val="16"/>
              </w:rPr>
              <w:t>2023-12</w:t>
            </w:r>
          </w:p>
        </w:tc>
        <w:tc>
          <w:tcPr>
            <w:tcW w:w="800" w:type="dxa"/>
            <w:shd w:val="solid" w:color="FFFFFF" w:fill="auto"/>
          </w:tcPr>
          <w:p w14:paraId="0D5763E9" w14:textId="51F4ED40" w:rsidR="005538D1" w:rsidRPr="00291841" w:rsidRDefault="00DA5C65" w:rsidP="00291841">
            <w:pPr>
              <w:pStyle w:val="TAC"/>
              <w:rPr>
                <w:sz w:val="16"/>
              </w:rPr>
            </w:pPr>
            <w:r w:rsidRPr="00291841">
              <w:rPr>
                <w:sz w:val="16"/>
              </w:rPr>
              <w:t>CT-102</w:t>
            </w:r>
          </w:p>
        </w:tc>
        <w:tc>
          <w:tcPr>
            <w:tcW w:w="1094" w:type="dxa"/>
            <w:shd w:val="solid" w:color="FFFFFF" w:fill="auto"/>
          </w:tcPr>
          <w:p w14:paraId="6CA0A168" w14:textId="7DB9591E" w:rsidR="005538D1" w:rsidRPr="00291841" w:rsidRDefault="00B2629A" w:rsidP="00291841">
            <w:pPr>
              <w:pStyle w:val="TAC"/>
              <w:rPr>
                <w:rFonts w:cs="Arial"/>
                <w:sz w:val="16"/>
                <w:szCs w:val="18"/>
                <w:lang w:eastAsia="en-GB"/>
              </w:rPr>
            </w:pPr>
            <w:r w:rsidRPr="00291841">
              <w:rPr>
                <w:rFonts w:cs="Arial"/>
                <w:sz w:val="16"/>
                <w:szCs w:val="18"/>
              </w:rPr>
              <w:t>CP-233173</w:t>
            </w:r>
          </w:p>
        </w:tc>
        <w:tc>
          <w:tcPr>
            <w:tcW w:w="500" w:type="dxa"/>
            <w:shd w:val="solid" w:color="FFFFFF" w:fill="auto"/>
          </w:tcPr>
          <w:p w14:paraId="695D02B9" w14:textId="3C3E85E5" w:rsidR="005538D1" w:rsidRPr="00291841" w:rsidRDefault="00DA5C65" w:rsidP="00291841">
            <w:pPr>
              <w:pStyle w:val="TAC"/>
              <w:rPr>
                <w:sz w:val="16"/>
              </w:rPr>
            </w:pPr>
            <w:r w:rsidRPr="00291841">
              <w:rPr>
                <w:sz w:val="16"/>
              </w:rPr>
              <w:t>0262</w:t>
            </w:r>
          </w:p>
        </w:tc>
        <w:tc>
          <w:tcPr>
            <w:tcW w:w="425" w:type="dxa"/>
            <w:shd w:val="solid" w:color="FFFFFF" w:fill="auto"/>
          </w:tcPr>
          <w:p w14:paraId="303E5B6F" w14:textId="45A36D45" w:rsidR="005538D1" w:rsidRPr="00291841" w:rsidRDefault="00DA5C65" w:rsidP="00291841">
            <w:pPr>
              <w:pStyle w:val="TAC"/>
              <w:rPr>
                <w:sz w:val="16"/>
              </w:rPr>
            </w:pPr>
            <w:r w:rsidRPr="00291841">
              <w:rPr>
                <w:sz w:val="16"/>
              </w:rPr>
              <w:t>2</w:t>
            </w:r>
          </w:p>
        </w:tc>
        <w:tc>
          <w:tcPr>
            <w:tcW w:w="425" w:type="dxa"/>
            <w:shd w:val="solid" w:color="FFFFFF" w:fill="auto"/>
          </w:tcPr>
          <w:p w14:paraId="63467E33" w14:textId="29A3CA0F" w:rsidR="005538D1" w:rsidRPr="00291841" w:rsidRDefault="00DA5C65" w:rsidP="00291841">
            <w:pPr>
              <w:pStyle w:val="TAC"/>
              <w:rPr>
                <w:sz w:val="16"/>
              </w:rPr>
            </w:pPr>
            <w:r w:rsidRPr="00291841">
              <w:rPr>
                <w:sz w:val="16"/>
              </w:rPr>
              <w:t>B</w:t>
            </w:r>
          </w:p>
        </w:tc>
        <w:tc>
          <w:tcPr>
            <w:tcW w:w="4962" w:type="dxa"/>
            <w:shd w:val="solid" w:color="FFFFFF" w:fill="auto"/>
          </w:tcPr>
          <w:p w14:paraId="2264524E" w14:textId="0B8B5AB3" w:rsidR="005538D1" w:rsidRPr="00291841" w:rsidRDefault="00DA5C65" w:rsidP="00291841">
            <w:pPr>
              <w:pStyle w:val="TAC"/>
              <w:rPr>
                <w:sz w:val="16"/>
              </w:rPr>
            </w:pPr>
            <w:r w:rsidRPr="00291841">
              <w:rPr>
                <w:sz w:val="16"/>
              </w:rPr>
              <w:t>PQI for MC over 5GProSe</w:t>
            </w:r>
          </w:p>
        </w:tc>
        <w:tc>
          <w:tcPr>
            <w:tcW w:w="708" w:type="dxa"/>
            <w:shd w:val="solid" w:color="FFFFFF" w:fill="auto"/>
          </w:tcPr>
          <w:p w14:paraId="7DB643C3" w14:textId="7C232FCF" w:rsidR="005538D1" w:rsidRPr="00291841" w:rsidRDefault="00DA5C65" w:rsidP="00291841">
            <w:pPr>
              <w:pStyle w:val="TAC"/>
              <w:rPr>
                <w:sz w:val="16"/>
              </w:rPr>
            </w:pPr>
            <w:r w:rsidRPr="00291841">
              <w:rPr>
                <w:sz w:val="16"/>
              </w:rPr>
              <w:t>18.4.0</w:t>
            </w:r>
          </w:p>
        </w:tc>
      </w:tr>
      <w:tr w:rsidR="00E70E1D" w:rsidRPr="00291841" w14:paraId="16E2368D" w14:textId="77777777" w:rsidTr="00FD53E8">
        <w:tc>
          <w:tcPr>
            <w:tcW w:w="800" w:type="dxa"/>
            <w:shd w:val="solid" w:color="FFFFFF" w:fill="auto"/>
          </w:tcPr>
          <w:p w14:paraId="03EE09E6" w14:textId="7DEB838F" w:rsidR="00E70E1D" w:rsidRPr="00291841" w:rsidRDefault="00251BDC" w:rsidP="00291841">
            <w:pPr>
              <w:pStyle w:val="TAC"/>
              <w:rPr>
                <w:sz w:val="16"/>
              </w:rPr>
            </w:pPr>
            <w:r w:rsidRPr="00291841">
              <w:rPr>
                <w:sz w:val="16"/>
              </w:rPr>
              <w:t>2023-12</w:t>
            </w:r>
          </w:p>
        </w:tc>
        <w:tc>
          <w:tcPr>
            <w:tcW w:w="800" w:type="dxa"/>
            <w:shd w:val="solid" w:color="FFFFFF" w:fill="auto"/>
          </w:tcPr>
          <w:p w14:paraId="5DFE744D" w14:textId="4F22F497" w:rsidR="00E70E1D" w:rsidRPr="00291841" w:rsidRDefault="00251BDC" w:rsidP="00291841">
            <w:pPr>
              <w:pStyle w:val="TAC"/>
              <w:rPr>
                <w:sz w:val="16"/>
              </w:rPr>
            </w:pPr>
            <w:r w:rsidRPr="00291841">
              <w:rPr>
                <w:sz w:val="16"/>
              </w:rPr>
              <w:t>CT-102</w:t>
            </w:r>
          </w:p>
        </w:tc>
        <w:tc>
          <w:tcPr>
            <w:tcW w:w="1094" w:type="dxa"/>
            <w:shd w:val="solid" w:color="FFFFFF" w:fill="auto"/>
          </w:tcPr>
          <w:p w14:paraId="05C08D36" w14:textId="4A689FBD" w:rsidR="00E70E1D" w:rsidRPr="00291841" w:rsidRDefault="00A6027F" w:rsidP="00291841">
            <w:pPr>
              <w:pStyle w:val="TAC"/>
              <w:rPr>
                <w:rFonts w:cs="Arial"/>
                <w:sz w:val="16"/>
                <w:szCs w:val="18"/>
                <w:lang w:eastAsia="en-GB"/>
              </w:rPr>
            </w:pPr>
            <w:r w:rsidRPr="00291841">
              <w:rPr>
                <w:rFonts w:cs="Arial"/>
                <w:sz w:val="16"/>
                <w:szCs w:val="18"/>
              </w:rPr>
              <w:t>CP-233171</w:t>
            </w:r>
          </w:p>
        </w:tc>
        <w:tc>
          <w:tcPr>
            <w:tcW w:w="500" w:type="dxa"/>
            <w:shd w:val="solid" w:color="FFFFFF" w:fill="auto"/>
          </w:tcPr>
          <w:p w14:paraId="46F5FEEC" w14:textId="0B0E3793" w:rsidR="00E70E1D" w:rsidRPr="00291841" w:rsidRDefault="00251BDC" w:rsidP="00291841">
            <w:pPr>
              <w:pStyle w:val="TAC"/>
              <w:rPr>
                <w:sz w:val="16"/>
              </w:rPr>
            </w:pPr>
            <w:r w:rsidRPr="00291841">
              <w:rPr>
                <w:sz w:val="16"/>
              </w:rPr>
              <w:t>0267</w:t>
            </w:r>
          </w:p>
        </w:tc>
        <w:tc>
          <w:tcPr>
            <w:tcW w:w="425" w:type="dxa"/>
            <w:shd w:val="solid" w:color="FFFFFF" w:fill="auto"/>
          </w:tcPr>
          <w:p w14:paraId="66418750" w14:textId="3B76B966" w:rsidR="00E70E1D" w:rsidRPr="00291841" w:rsidRDefault="00251BDC" w:rsidP="00291841">
            <w:pPr>
              <w:pStyle w:val="TAC"/>
              <w:rPr>
                <w:sz w:val="16"/>
              </w:rPr>
            </w:pPr>
            <w:r w:rsidRPr="00291841">
              <w:rPr>
                <w:sz w:val="16"/>
              </w:rPr>
              <w:t>-</w:t>
            </w:r>
          </w:p>
        </w:tc>
        <w:tc>
          <w:tcPr>
            <w:tcW w:w="425" w:type="dxa"/>
            <w:shd w:val="solid" w:color="FFFFFF" w:fill="auto"/>
          </w:tcPr>
          <w:p w14:paraId="7AF0F142" w14:textId="54B36455" w:rsidR="00E70E1D" w:rsidRPr="00291841" w:rsidRDefault="00251BDC" w:rsidP="00291841">
            <w:pPr>
              <w:pStyle w:val="TAC"/>
              <w:rPr>
                <w:sz w:val="16"/>
              </w:rPr>
            </w:pPr>
            <w:r w:rsidRPr="00291841">
              <w:rPr>
                <w:sz w:val="16"/>
              </w:rPr>
              <w:t>F</w:t>
            </w:r>
          </w:p>
        </w:tc>
        <w:tc>
          <w:tcPr>
            <w:tcW w:w="4962" w:type="dxa"/>
            <w:shd w:val="solid" w:color="FFFFFF" w:fill="auto"/>
          </w:tcPr>
          <w:p w14:paraId="08647215" w14:textId="011CE866" w:rsidR="00E70E1D" w:rsidRPr="00291841" w:rsidRDefault="00251BDC" w:rsidP="00291841">
            <w:pPr>
              <w:pStyle w:val="TAC"/>
              <w:rPr>
                <w:sz w:val="16"/>
              </w:rPr>
            </w:pPr>
            <w:r w:rsidRPr="00291841">
              <w:rPr>
                <w:sz w:val="16"/>
              </w:rPr>
              <w:t>Correction in the &lt;mcs-gw-UE-initial-configuration&gt; element</w:t>
            </w:r>
          </w:p>
        </w:tc>
        <w:tc>
          <w:tcPr>
            <w:tcW w:w="708" w:type="dxa"/>
            <w:shd w:val="solid" w:color="FFFFFF" w:fill="auto"/>
          </w:tcPr>
          <w:p w14:paraId="107941E9" w14:textId="4D0C4A86" w:rsidR="00E70E1D" w:rsidRPr="00291841" w:rsidRDefault="00251BDC" w:rsidP="00291841">
            <w:pPr>
              <w:pStyle w:val="TAC"/>
              <w:rPr>
                <w:sz w:val="16"/>
              </w:rPr>
            </w:pPr>
            <w:r w:rsidRPr="00291841">
              <w:rPr>
                <w:sz w:val="16"/>
              </w:rPr>
              <w:t>18.4.0</w:t>
            </w:r>
          </w:p>
        </w:tc>
      </w:tr>
      <w:tr w:rsidR="00C71930" w:rsidRPr="00291841" w14:paraId="1053062F" w14:textId="77777777" w:rsidTr="00FD53E8">
        <w:tc>
          <w:tcPr>
            <w:tcW w:w="800" w:type="dxa"/>
            <w:shd w:val="solid" w:color="FFFFFF" w:fill="auto"/>
          </w:tcPr>
          <w:p w14:paraId="168E6D79" w14:textId="063F8AC6" w:rsidR="00C71930" w:rsidRPr="00291841" w:rsidRDefault="000D5DED" w:rsidP="00291841">
            <w:pPr>
              <w:pStyle w:val="TAC"/>
              <w:rPr>
                <w:sz w:val="16"/>
              </w:rPr>
            </w:pPr>
            <w:r w:rsidRPr="00291841">
              <w:rPr>
                <w:sz w:val="16"/>
              </w:rPr>
              <w:t>2023-12</w:t>
            </w:r>
          </w:p>
        </w:tc>
        <w:tc>
          <w:tcPr>
            <w:tcW w:w="800" w:type="dxa"/>
            <w:shd w:val="solid" w:color="FFFFFF" w:fill="auto"/>
          </w:tcPr>
          <w:p w14:paraId="710A88F4" w14:textId="4EBB8227" w:rsidR="00C71930" w:rsidRPr="00291841" w:rsidRDefault="000D5DED" w:rsidP="00291841">
            <w:pPr>
              <w:pStyle w:val="TAC"/>
              <w:rPr>
                <w:sz w:val="16"/>
              </w:rPr>
            </w:pPr>
            <w:r w:rsidRPr="00291841">
              <w:rPr>
                <w:sz w:val="16"/>
              </w:rPr>
              <w:t>CT-102</w:t>
            </w:r>
          </w:p>
        </w:tc>
        <w:tc>
          <w:tcPr>
            <w:tcW w:w="1094" w:type="dxa"/>
            <w:shd w:val="solid" w:color="FFFFFF" w:fill="auto"/>
          </w:tcPr>
          <w:p w14:paraId="3C34FC37" w14:textId="04C249FE" w:rsidR="00C71930" w:rsidRPr="00291841" w:rsidRDefault="007B6514"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57BCA252" w14:textId="0A7D032A" w:rsidR="00C71930" w:rsidRPr="00291841" w:rsidRDefault="000D5DED" w:rsidP="00291841">
            <w:pPr>
              <w:pStyle w:val="TAC"/>
              <w:rPr>
                <w:sz w:val="16"/>
              </w:rPr>
            </w:pPr>
            <w:r w:rsidRPr="00291841">
              <w:rPr>
                <w:sz w:val="16"/>
              </w:rPr>
              <w:t>0268</w:t>
            </w:r>
          </w:p>
        </w:tc>
        <w:tc>
          <w:tcPr>
            <w:tcW w:w="425" w:type="dxa"/>
            <w:shd w:val="solid" w:color="FFFFFF" w:fill="auto"/>
          </w:tcPr>
          <w:p w14:paraId="7AAC038B" w14:textId="78EF126F" w:rsidR="00C71930" w:rsidRPr="00291841" w:rsidRDefault="000D5DED" w:rsidP="00291841">
            <w:pPr>
              <w:pStyle w:val="TAC"/>
              <w:rPr>
                <w:sz w:val="16"/>
              </w:rPr>
            </w:pPr>
            <w:r w:rsidRPr="00291841">
              <w:rPr>
                <w:sz w:val="16"/>
              </w:rPr>
              <w:t>-</w:t>
            </w:r>
          </w:p>
        </w:tc>
        <w:tc>
          <w:tcPr>
            <w:tcW w:w="425" w:type="dxa"/>
            <w:shd w:val="solid" w:color="FFFFFF" w:fill="auto"/>
          </w:tcPr>
          <w:p w14:paraId="3410F0F2" w14:textId="06A324AA" w:rsidR="00C71930" w:rsidRPr="00291841" w:rsidRDefault="000D5DED" w:rsidP="00291841">
            <w:pPr>
              <w:pStyle w:val="TAC"/>
              <w:rPr>
                <w:sz w:val="16"/>
              </w:rPr>
            </w:pPr>
            <w:r w:rsidRPr="00291841">
              <w:rPr>
                <w:sz w:val="16"/>
              </w:rPr>
              <w:t>D</w:t>
            </w:r>
          </w:p>
        </w:tc>
        <w:tc>
          <w:tcPr>
            <w:tcW w:w="4962" w:type="dxa"/>
            <w:shd w:val="solid" w:color="FFFFFF" w:fill="auto"/>
          </w:tcPr>
          <w:p w14:paraId="08F83ABA" w14:textId="3BC23672" w:rsidR="00C71930" w:rsidRPr="00291841" w:rsidRDefault="000D5DED" w:rsidP="00291841">
            <w:pPr>
              <w:pStyle w:val="TAC"/>
              <w:rPr>
                <w:sz w:val="16"/>
              </w:rPr>
            </w:pPr>
            <w:r w:rsidRPr="00291841">
              <w:rPr>
                <w:sz w:val="16"/>
              </w:rPr>
              <w:t>Fix duplicate table references in 24.484</w:t>
            </w:r>
          </w:p>
        </w:tc>
        <w:tc>
          <w:tcPr>
            <w:tcW w:w="708" w:type="dxa"/>
            <w:shd w:val="solid" w:color="FFFFFF" w:fill="auto"/>
          </w:tcPr>
          <w:p w14:paraId="35F197A3" w14:textId="24AF7F18" w:rsidR="00C71930" w:rsidRPr="00291841" w:rsidRDefault="000D5DED" w:rsidP="00291841">
            <w:pPr>
              <w:pStyle w:val="TAC"/>
              <w:rPr>
                <w:sz w:val="16"/>
              </w:rPr>
            </w:pPr>
            <w:r w:rsidRPr="00291841">
              <w:rPr>
                <w:sz w:val="16"/>
              </w:rPr>
              <w:t>18.4.0</w:t>
            </w:r>
          </w:p>
        </w:tc>
      </w:tr>
      <w:tr w:rsidR="00CA20B6" w:rsidRPr="00291841" w14:paraId="6B2E5BFF" w14:textId="77777777" w:rsidTr="00FD53E8">
        <w:tc>
          <w:tcPr>
            <w:tcW w:w="800" w:type="dxa"/>
            <w:shd w:val="solid" w:color="FFFFFF" w:fill="auto"/>
          </w:tcPr>
          <w:p w14:paraId="335A280E" w14:textId="69732422" w:rsidR="00CA20B6" w:rsidRPr="00291841" w:rsidRDefault="008A5D6D" w:rsidP="00291841">
            <w:pPr>
              <w:pStyle w:val="TAC"/>
              <w:rPr>
                <w:sz w:val="16"/>
              </w:rPr>
            </w:pPr>
            <w:r w:rsidRPr="00291841">
              <w:rPr>
                <w:sz w:val="16"/>
              </w:rPr>
              <w:t>2023-12</w:t>
            </w:r>
          </w:p>
        </w:tc>
        <w:tc>
          <w:tcPr>
            <w:tcW w:w="800" w:type="dxa"/>
            <w:shd w:val="solid" w:color="FFFFFF" w:fill="auto"/>
          </w:tcPr>
          <w:p w14:paraId="24BF74EF" w14:textId="013E1D59" w:rsidR="00CA20B6" w:rsidRPr="00291841" w:rsidRDefault="008A5D6D" w:rsidP="00291841">
            <w:pPr>
              <w:pStyle w:val="TAC"/>
              <w:rPr>
                <w:sz w:val="16"/>
              </w:rPr>
            </w:pPr>
            <w:r w:rsidRPr="00291841">
              <w:rPr>
                <w:sz w:val="16"/>
              </w:rPr>
              <w:t>CT-102</w:t>
            </w:r>
          </w:p>
        </w:tc>
        <w:tc>
          <w:tcPr>
            <w:tcW w:w="1094" w:type="dxa"/>
            <w:shd w:val="solid" w:color="FFFFFF" w:fill="auto"/>
          </w:tcPr>
          <w:p w14:paraId="5FF5B21D" w14:textId="38C17758" w:rsidR="00CA20B6" w:rsidRPr="00291841" w:rsidRDefault="00855D58" w:rsidP="00291841">
            <w:pPr>
              <w:pStyle w:val="TAC"/>
              <w:rPr>
                <w:rFonts w:cs="Arial"/>
                <w:sz w:val="16"/>
                <w:szCs w:val="18"/>
                <w:lang w:eastAsia="en-GB"/>
              </w:rPr>
            </w:pPr>
            <w:r w:rsidRPr="00291841">
              <w:rPr>
                <w:rFonts w:cs="Arial"/>
                <w:sz w:val="16"/>
                <w:szCs w:val="18"/>
              </w:rPr>
              <w:t>CP-233174</w:t>
            </w:r>
          </w:p>
        </w:tc>
        <w:tc>
          <w:tcPr>
            <w:tcW w:w="500" w:type="dxa"/>
            <w:shd w:val="solid" w:color="FFFFFF" w:fill="auto"/>
          </w:tcPr>
          <w:p w14:paraId="6FBEF2B3" w14:textId="46F88F83" w:rsidR="00CA20B6" w:rsidRPr="00291841" w:rsidRDefault="008A5D6D" w:rsidP="00291841">
            <w:pPr>
              <w:pStyle w:val="TAC"/>
              <w:rPr>
                <w:sz w:val="16"/>
              </w:rPr>
            </w:pPr>
            <w:r w:rsidRPr="00291841">
              <w:rPr>
                <w:sz w:val="16"/>
              </w:rPr>
              <w:t>0270</w:t>
            </w:r>
          </w:p>
        </w:tc>
        <w:tc>
          <w:tcPr>
            <w:tcW w:w="425" w:type="dxa"/>
            <w:shd w:val="solid" w:color="FFFFFF" w:fill="auto"/>
          </w:tcPr>
          <w:p w14:paraId="0B71BA03" w14:textId="48A66690" w:rsidR="00CA20B6" w:rsidRPr="00291841" w:rsidRDefault="008A5D6D" w:rsidP="00291841">
            <w:pPr>
              <w:pStyle w:val="TAC"/>
              <w:rPr>
                <w:sz w:val="16"/>
              </w:rPr>
            </w:pPr>
            <w:r w:rsidRPr="00291841">
              <w:rPr>
                <w:sz w:val="16"/>
              </w:rPr>
              <w:t>-</w:t>
            </w:r>
          </w:p>
        </w:tc>
        <w:tc>
          <w:tcPr>
            <w:tcW w:w="425" w:type="dxa"/>
            <w:shd w:val="solid" w:color="FFFFFF" w:fill="auto"/>
          </w:tcPr>
          <w:p w14:paraId="24F9B7AB" w14:textId="32B97CAD" w:rsidR="00CA20B6" w:rsidRPr="00291841" w:rsidRDefault="008A5D6D" w:rsidP="00291841">
            <w:pPr>
              <w:pStyle w:val="TAC"/>
              <w:rPr>
                <w:sz w:val="16"/>
              </w:rPr>
            </w:pPr>
            <w:r w:rsidRPr="00291841">
              <w:rPr>
                <w:sz w:val="16"/>
              </w:rPr>
              <w:t>A</w:t>
            </w:r>
          </w:p>
        </w:tc>
        <w:tc>
          <w:tcPr>
            <w:tcW w:w="4962" w:type="dxa"/>
            <w:shd w:val="solid" w:color="FFFFFF" w:fill="auto"/>
          </w:tcPr>
          <w:p w14:paraId="1B07E5E7" w14:textId="10F0D4F0" w:rsidR="00CA20B6" w:rsidRPr="00291841" w:rsidRDefault="008A5D6D" w:rsidP="00291841">
            <w:pPr>
              <w:pStyle w:val="TAC"/>
              <w:rPr>
                <w:sz w:val="16"/>
              </w:rPr>
            </w:pPr>
            <w:r w:rsidRPr="00291841">
              <w:rPr>
                <w:sz w:val="16"/>
              </w:rPr>
              <w:t>Correction in the &lt;on-network&gt; element</w:t>
            </w:r>
          </w:p>
        </w:tc>
        <w:tc>
          <w:tcPr>
            <w:tcW w:w="708" w:type="dxa"/>
            <w:shd w:val="solid" w:color="FFFFFF" w:fill="auto"/>
          </w:tcPr>
          <w:p w14:paraId="190B8D09" w14:textId="0225B7BC" w:rsidR="00CA20B6" w:rsidRPr="00291841" w:rsidRDefault="008A5D6D" w:rsidP="00291841">
            <w:pPr>
              <w:pStyle w:val="TAC"/>
              <w:rPr>
                <w:sz w:val="16"/>
              </w:rPr>
            </w:pPr>
            <w:r w:rsidRPr="00291841">
              <w:rPr>
                <w:sz w:val="16"/>
              </w:rPr>
              <w:t>18.4.0</w:t>
            </w:r>
          </w:p>
        </w:tc>
      </w:tr>
      <w:tr w:rsidR="005C7D60" w:rsidRPr="00291841" w14:paraId="2EAD1DD6" w14:textId="77777777" w:rsidTr="00FD53E8">
        <w:tc>
          <w:tcPr>
            <w:tcW w:w="800" w:type="dxa"/>
            <w:shd w:val="solid" w:color="FFFFFF" w:fill="auto"/>
          </w:tcPr>
          <w:p w14:paraId="09D58E62" w14:textId="31A12F9E" w:rsidR="005C7D60" w:rsidRPr="00291841" w:rsidRDefault="007D1884" w:rsidP="00291841">
            <w:pPr>
              <w:pStyle w:val="TAC"/>
              <w:rPr>
                <w:sz w:val="16"/>
              </w:rPr>
            </w:pPr>
            <w:r w:rsidRPr="00291841">
              <w:rPr>
                <w:sz w:val="16"/>
              </w:rPr>
              <w:t>2023-12</w:t>
            </w:r>
          </w:p>
        </w:tc>
        <w:tc>
          <w:tcPr>
            <w:tcW w:w="800" w:type="dxa"/>
            <w:shd w:val="solid" w:color="FFFFFF" w:fill="auto"/>
          </w:tcPr>
          <w:p w14:paraId="60C3FE3F" w14:textId="0FAC93B9" w:rsidR="005C7D60" w:rsidRPr="00291841" w:rsidRDefault="007D1884" w:rsidP="00291841">
            <w:pPr>
              <w:pStyle w:val="TAC"/>
              <w:rPr>
                <w:sz w:val="16"/>
              </w:rPr>
            </w:pPr>
            <w:r w:rsidRPr="00291841">
              <w:rPr>
                <w:sz w:val="16"/>
              </w:rPr>
              <w:t>CT-102</w:t>
            </w:r>
          </w:p>
        </w:tc>
        <w:tc>
          <w:tcPr>
            <w:tcW w:w="1094" w:type="dxa"/>
            <w:shd w:val="solid" w:color="FFFFFF" w:fill="auto"/>
          </w:tcPr>
          <w:p w14:paraId="59FD9D03" w14:textId="4A79267F" w:rsidR="005C7D60" w:rsidRPr="00291841" w:rsidRDefault="00CA465B"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717D6C08" w14:textId="6AABD315" w:rsidR="005C7D60" w:rsidRPr="00291841" w:rsidRDefault="007D1884" w:rsidP="00291841">
            <w:pPr>
              <w:pStyle w:val="TAC"/>
              <w:rPr>
                <w:sz w:val="16"/>
              </w:rPr>
            </w:pPr>
            <w:r w:rsidRPr="00291841">
              <w:rPr>
                <w:sz w:val="16"/>
              </w:rPr>
              <w:t>0271</w:t>
            </w:r>
          </w:p>
        </w:tc>
        <w:tc>
          <w:tcPr>
            <w:tcW w:w="425" w:type="dxa"/>
            <w:shd w:val="solid" w:color="FFFFFF" w:fill="auto"/>
          </w:tcPr>
          <w:p w14:paraId="73A656FB" w14:textId="5CCDB347" w:rsidR="005C7D60" w:rsidRPr="00291841" w:rsidRDefault="007D1884" w:rsidP="00291841">
            <w:pPr>
              <w:pStyle w:val="TAC"/>
              <w:rPr>
                <w:sz w:val="16"/>
              </w:rPr>
            </w:pPr>
            <w:r w:rsidRPr="00291841">
              <w:rPr>
                <w:sz w:val="16"/>
              </w:rPr>
              <w:t>-</w:t>
            </w:r>
          </w:p>
        </w:tc>
        <w:tc>
          <w:tcPr>
            <w:tcW w:w="425" w:type="dxa"/>
            <w:shd w:val="solid" w:color="FFFFFF" w:fill="auto"/>
          </w:tcPr>
          <w:p w14:paraId="4F63C090" w14:textId="5A63A526" w:rsidR="005C7D60" w:rsidRPr="00291841" w:rsidRDefault="007D1884" w:rsidP="00291841">
            <w:pPr>
              <w:pStyle w:val="TAC"/>
              <w:rPr>
                <w:sz w:val="16"/>
              </w:rPr>
            </w:pPr>
            <w:r w:rsidRPr="00291841">
              <w:rPr>
                <w:sz w:val="16"/>
              </w:rPr>
              <w:t>F</w:t>
            </w:r>
          </w:p>
        </w:tc>
        <w:tc>
          <w:tcPr>
            <w:tcW w:w="4962" w:type="dxa"/>
            <w:shd w:val="solid" w:color="FFFFFF" w:fill="auto"/>
          </w:tcPr>
          <w:p w14:paraId="40DF2503" w14:textId="3BC39466" w:rsidR="005C7D60" w:rsidRPr="00291841" w:rsidRDefault="007D1884" w:rsidP="00291841">
            <w:pPr>
              <w:pStyle w:val="TAC"/>
              <w:rPr>
                <w:sz w:val="16"/>
              </w:rPr>
            </w:pPr>
            <w:r w:rsidRPr="00291841">
              <w:rPr>
                <w:sz w:val="16"/>
              </w:rPr>
              <w:t>Correction in the &lt;mcptt-UE-initial-configuration&gt; element</w:t>
            </w:r>
          </w:p>
        </w:tc>
        <w:tc>
          <w:tcPr>
            <w:tcW w:w="708" w:type="dxa"/>
            <w:shd w:val="solid" w:color="FFFFFF" w:fill="auto"/>
          </w:tcPr>
          <w:p w14:paraId="4B9BAF9E" w14:textId="5920CE9E" w:rsidR="005C7D60" w:rsidRPr="00291841" w:rsidRDefault="007D1884" w:rsidP="00291841">
            <w:pPr>
              <w:pStyle w:val="TAC"/>
              <w:rPr>
                <w:sz w:val="16"/>
              </w:rPr>
            </w:pPr>
            <w:r w:rsidRPr="00291841">
              <w:rPr>
                <w:sz w:val="16"/>
              </w:rPr>
              <w:t>18.4.0</w:t>
            </w:r>
          </w:p>
        </w:tc>
      </w:tr>
      <w:tr w:rsidR="000D60D0" w:rsidRPr="00291841" w14:paraId="62B7CC5C" w14:textId="77777777" w:rsidTr="00FD53E8">
        <w:tc>
          <w:tcPr>
            <w:tcW w:w="800" w:type="dxa"/>
            <w:shd w:val="solid" w:color="FFFFFF" w:fill="auto"/>
          </w:tcPr>
          <w:p w14:paraId="01478501" w14:textId="4027CC00" w:rsidR="000D60D0" w:rsidRPr="00291841" w:rsidRDefault="000D60D0" w:rsidP="00291841">
            <w:pPr>
              <w:pStyle w:val="TAC"/>
              <w:rPr>
                <w:sz w:val="16"/>
              </w:rPr>
            </w:pPr>
            <w:r>
              <w:rPr>
                <w:sz w:val="16"/>
              </w:rPr>
              <w:t>2024-03</w:t>
            </w:r>
          </w:p>
        </w:tc>
        <w:tc>
          <w:tcPr>
            <w:tcW w:w="800" w:type="dxa"/>
            <w:shd w:val="solid" w:color="FFFFFF" w:fill="auto"/>
          </w:tcPr>
          <w:p w14:paraId="2FC62479" w14:textId="51C9E907" w:rsidR="000D60D0" w:rsidRPr="00291841" w:rsidRDefault="000D60D0" w:rsidP="00291841">
            <w:pPr>
              <w:pStyle w:val="TAC"/>
              <w:rPr>
                <w:sz w:val="16"/>
              </w:rPr>
            </w:pPr>
            <w:r>
              <w:rPr>
                <w:sz w:val="16"/>
              </w:rPr>
              <w:t>CT-103</w:t>
            </w:r>
          </w:p>
        </w:tc>
        <w:tc>
          <w:tcPr>
            <w:tcW w:w="1094" w:type="dxa"/>
            <w:shd w:val="solid" w:color="FFFFFF" w:fill="auto"/>
          </w:tcPr>
          <w:p w14:paraId="5F720DC4" w14:textId="0166D50A" w:rsidR="000D60D0" w:rsidRPr="000D60D0" w:rsidRDefault="000D60D0" w:rsidP="000D60D0">
            <w:pPr>
              <w:spacing w:after="0"/>
              <w:jc w:val="center"/>
              <w:rPr>
                <w:rFonts w:ascii="Arial" w:hAnsi="Arial" w:cs="Arial"/>
                <w:sz w:val="16"/>
                <w:szCs w:val="16"/>
                <w:lang w:eastAsia="en-GB"/>
              </w:rPr>
            </w:pPr>
            <w:r>
              <w:rPr>
                <w:rFonts w:ascii="Arial" w:hAnsi="Arial" w:cs="Arial"/>
                <w:sz w:val="16"/>
                <w:szCs w:val="16"/>
              </w:rPr>
              <w:t>CP-240113</w:t>
            </w:r>
          </w:p>
        </w:tc>
        <w:tc>
          <w:tcPr>
            <w:tcW w:w="500" w:type="dxa"/>
            <w:shd w:val="solid" w:color="FFFFFF" w:fill="auto"/>
          </w:tcPr>
          <w:p w14:paraId="358700C4" w14:textId="49FD80E4" w:rsidR="000D60D0" w:rsidRPr="00291841" w:rsidRDefault="000D60D0" w:rsidP="00291841">
            <w:pPr>
              <w:pStyle w:val="TAC"/>
              <w:rPr>
                <w:sz w:val="16"/>
              </w:rPr>
            </w:pPr>
            <w:r>
              <w:rPr>
                <w:sz w:val="16"/>
              </w:rPr>
              <w:t>0273</w:t>
            </w:r>
          </w:p>
        </w:tc>
        <w:tc>
          <w:tcPr>
            <w:tcW w:w="425" w:type="dxa"/>
            <w:shd w:val="solid" w:color="FFFFFF" w:fill="auto"/>
          </w:tcPr>
          <w:p w14:paraId="17353839" w14:textId="1D469262" w:rsidR="000D60D0" w:rsidRPr="00291841" w:rsidRDefault="000D60D0" w:rsidP="00291841">
            <w:pPr>
              <w:pStyle w:val="TAC"/>
              <w:rPr>
                <w:sz w:val="16"/>
              </w:rPr>
            </w:pPr>
            <w:r>
              <w:rPr>
                <w:sz w:val="16"/>
              </w:rPr>
              <w:t>1</w:t>
            </w:r>
          </w:p>
        </w:tc>
        <w:tc>
          <w:tcPr>
            <w:tcW w:w="425" w:type="dxa"/>
            <w:shd w:val="solid" w:color="FFFFFF" w:fill="auto"/>
          </w:tcPr>
          <w:p w14:paraId="6FBA8E17" w14:textId="376A6E21" w:rsidR="000D60D0" w:rsidRPr="00291841" w:rsidRDefault="000D60D0" w:rsidP="00291841">
            <w:pPr>
              <w:pStyle w:val="TAC"/>
              <w:rPr>
                <w:sz w:val="16"/>
              </w:rPr>
            </w:pPr>
            <w:r>
              <w:rPr>
                <w:sz w:val="16"/>
              </w:rPr>
              <w:t>B</w:t>
            </w:r>
          </w:p>
        </w:tc>
        <w:tc>
          <w:tcPr>
            <w:tcW w:w="4962" w:type="dxa"/>
            <w:shd w:val="solid" w:color="FFFFFF" w:fill="auto"/>
          </w:tcPr>
          <w:p w14:paraId="62E9E8B6" w14:textId="090FA821" w:rsidR="000D60D0" w:rsidRPr="00291841" w:rsidRDefault="000D60D0" w:rsidP="00291841">
            <w:pPr>
              <w:pStyle w:val="TAC"/>
              <w:rPr>
                <w:sz w:val="16"/>
              </w:rPr>
            </w:pPr>
            <w:r>
              <w:rPr>
                <w:sz w:val="16"/>
              </w:rPr>
              <w:t>Application Layer Group ID for MC over 5GProSe</w:t>
            </w:r>
          </w:p>
        </w:tc>
        <w:tc>
          <w:tcPr>
            <w:tcW w:w="708" w:type="dxa"/>
            <w:shd w:val="solid" w:color="FFFFFF" w:fill="auto"/>
          </w:tcPr>
          <w:p w14:paraId="42917EBC" w14:textId="38B1C00C" w:rsidR="000D60D0" w:rsidRPr="00291841" w:rsidRDefault="000D60D0" w:rsidP="00291841">
            <w:pPr>
              <w:pStyle w:val="TAC"/>
              <w:rPr>
                <w:sz w:val="16"/>
              </w:rPr>
            </w:pPr>
            <w:r>
              <w:rPr>
                <w:sz w:val="16"/>
              </w:rPr>
              <w:t>18.5.0</w:t>
            </w:r>
          </w:p>
        </w:tc>
      </w:tr>
      <w:tr w:rsidR="00174DF2" w:rsidRPr="00291841" w14:paraId="1C135A53" w14:textId="77777777" w:rsidTr="00FD53E8">
        <w:tc>
          <w:tcPr>
            <w:tcW w:w="800" w:type="dxa"/>
            <w:shd w:val="solid" w:color="FFFFFF" w:fill="auto"/>
          </w:tcPr>
          <w:p w14:paraId="567A3292" w14:textId="2D7CF2ED" w:rsidR="00174DF2" w:rsidRDefault="00174DF2" w:rsidP="00291841">
            <w:pPr>
              <w:pStyle w:val="TAC"/>
              <w:rPr>
                <w:sz w:val="16"/>
              </w:rPr>
            </w:pPr>
            <w:r>
              <w:rPr>
                <w:sz w:val="16"/>
              </w:rPr>
              <w:t>2024-03</w:t>
            </w:r>
          </w:p>
        </w:tc>
        <w:tc>
          <w:tcPr>
            <w:tcW w:w="800" w:type="dxa"/>
            <w:shd w:val="solid" w:color="FFFFFF" w:fill="auto"/>
          </w:tcPr>
          <w:p w14:paraId="28F2E76D" w14:textId="3DCEA8DC" w:rsidR="00174DF2" w:rsidRDefault="00174DF2" w:rsidP="00291841">
            <w:pPr>
              <w:pStyle w:val="TAC"/>
              <w:rPr>
                <w:sz w:val="16"/>
              </w:rPr>
            </w:pPr>
            <w:r>
              <w:rPr>
                <w:sz w:val="16"/>
              </w:rPr>
              <w:t>CT-103</w:t>
            </w:r>
          </w:p>
        </w:tc>
        <w:tc>
          <w:tcPr>
            <w:tcW w:w="1094" w:type="dxa"/>
            <w:shd w:val="solid" w:color="FFFFFF" w:fill="auto"/>
          </w:tcPr>
          <w:p w14:paraId="09A51904" w14:textId="1B9D9265" w:rsidR="00174DF2" w:rsidRDefault="00174DF2" w:rsidP="000D60D0">
            <w:pPr>
              <w:spacing w:after="0"/>
              <w:jc w:val="center"/>
              <w:rPr>
                <w:rFonts w:ascii="Arial" w:hAnsi="Arial" w:cs="Arial"/>
                <w:sz w:val="16"/>
                <w:szCs w:val="16"/>
                <w:lang w:eastAsia="en-GB"/>
              </w:rPr>
            </w:pPr>
            <w:r>
              <w:rPr>
                <w:rFonts w:ascii="Arial" w:hAnsi="Arial" w:cs="Arial"/>
                <w:sz w:val="16"/>
                <w:szCs w:val="16"/>
              </w:rPr>
              <w:t>CP-240103</w:t>
            </w:r>
          </w:p>
        </w:tc>
        <w:tc>
          <w:tcPr>
            <w:tcW w:w="500" w:type="dxa"/>
            <w:shd w:val="solid" w:color="FFFFFF" w:fill="auto"/>
          </w:tcPr>
          <w:p w14:paraId="1DBD6ED2" w14:textId="48804D34" w:rsidR="00174DF2" w:rsidRDefault="00174DF2" w:rsidP="00291841">
            <w:pPr>
              <w:pStyle w:val="TAC"/>
              <w:rPr>
                <w:sz w:val="16"/>
              </w:rPr>
            </w:pPr>
            <w:r>
              <w:rPr>
                <w:sz w:val="16"/>
              </w:rPr>
              <w:t>0272</w:t>
            </w:r>
          </w:p>
        </w:tc>
        <w:tc>
          <w:tcPr>
            <w:tcW w:w="425" w:type="dxa"/>
            <w:shd w:val="solid" w:color="FFFFFF" w:fill="auto"/>
          </w:tcPr>
          <w:p w14:paraId="075122E4" w14:textId="5E4670B9" w:rsidR="00174DF2" w:rsidRDefault="00174DF2" w:rsidP="00291841">
            <w:pPr>
              <w:pStyle w:val="TAC"/>
              <w:rPr>
                <w:sz w:val="16"/>
              </w:rPr>
            </w:pPr>
            <w:r>
              <w:rPr>
                <w:sz w:val="16"/>
              </w:rPr>
              <w:t>3</w:t>
            </w:r>
          </w:p>
        </w:tc>
        <w:tc>
          <w:tcPr>
            <w:tcW w:w="425" w:type="dxa"/>
            <w:shd w:val="solid" w:color="FFFFFF" w:fill="auto"/>
          </w:tcPr>
          <w:p w14:paraId="4EB44BEF" w14:textId="54B43F67" w:rsidR="00174DF2" w:rsidRDefault="00174DF2" w:rsidP="00291841">
            <w:pPr>
              <w:pStyle w:val="TAC"/>
              <w:rPr>
                <w:sz w:val="16"/>
              </w:rPr>
            </w:pPr>
            <w:r>
              <w:rPr>
                <w:sz w:val="16"/>
              </w:rPr>
              <w:t>F</w:t>
            </w:r>
          </w:p>
        </w:tc>
        <w:tc>
          <w:tcPr>
            <w:tcW w:w="4962" w:type="dxa"/>
            <w:shd w:val="solid" w:color="FFFFFF" w:fill="auto"/>
          </w:tcPr>
          <w:p w14:paraId="75D1F81F" w14:textId="4EE6120F" w:rsidR="00174DF2" w:rsidRDefault="00174DF2" w:rsidP="00291841">
            <w:pPr>
              <w:pStyle w:val="TAC"/>
              <w:rPr>
                <w:sz w:val="16"/>
              </w:rPr>
            </w:pPr>
            <w:r>
              <w:rPr>
                <w:sz w:val="16"/>
              </w:rPr>
              <w:t>Correction in the overall migration description</w:t>
            </w:r>
          </w:p>
        </w:tc>
        <w:tc>
          <w:tcPr>
            <w:tcW w:w="708" w:type="dxa"/>
            <w:shd w:val="solid" w:color="FFFFFF" w:fill="auto"/>
          </w:tcPr>
          <w:p w14:paraId="1328B779" w14:textId="7C4CDFA3" w:rsidR="00174DF2" w:rsidRDefault="00174DF2" w:rsidP="00291841">
            <w:pPr>
              <w:pStyle w:val="TAC"/>
              <w:rPr>
                <w:sz w:val="16"/>
              </w:rPr>
            </w:pPr>
            <w:r>
              <w:rPr>
                <w:sz w:val="16"/>
              </w:rPr>
              <w:t>18.5.0</w:t>
            </w:r>
          </w:p>
        </w:tc>
      </w:tr>
    </w:tbl>
    <w:p w14:paraId="15F1E498" w14:textId="77777777" w:rsidR="00080512" w:rsidRPr="00E746D0" w:rsidRDefault="00080512" w:rsidP="00C367E9">
      <w:pPr>
        <w:rPr>
          <w:sz w:val="16"/>
          <w:szCs w:val="16"/>
        </w:rPr>
      </w:pPr>
    </w:p>
    <w:sectPr w:rsidR="00080512" w:rsidRPr="00E746D0">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4C1E2" w14:textId="77777777" w:rsidR="00577CAE" w:rsidRDefault="00577CAE">
      <w:r>
        <w:separator/>
      </w:r>
    </w:p>
  </w:endnote>
  <w:endnote w:type="continuationSeparator" w:id="0">
    <w:p w14:paraId="1E41CDEC" w14:textId="77777777" w:rsidR="00577CAE" w:rsidRDefault="0057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940F3" w14:textId="77777777" w:rsidR="00577CAE" w:rsidRDefault="00577CAE">
      <w:r>
        <w:separator/>
      </w:r>
    </w:p>
  </w:footnote>
  <w:footnote w:type="continuationSeparator" w:id="0">
    <w:p w14:paraId="75294388" w14:textId="77777777" w:rsidR="00577CAE" w:rsidRDefault="00577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32DACC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2B22">
      <w:rPr>
        <w:rFonts w:ascii="Arial" w:hAnsi="Arial" w:cs="Arial"/>
        <w:b/>
        <w:noProof/>
        <w:sz w:val="18"/>
        <w:szCs w:val="18"/>
      </w:rPr>
      <w:t>3GPP TS 24.484 V18.5.0 (2024-03)</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1094E5F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2B22">
      <w:rPr>
        <w:rFonts w:ascii="Arial" w:hAnsi="Arial" w:cs="Arial"/>
        <w:b/>
        <w:noProof/>
        <w:sz w:val="18"/>
        <w:szCs w:val="18"/>
      </w:rPr>
      <w:t>Release 18</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10741"/>
    <w:rsid w:val="000117AA"/>
    <w:rsid w:val="00011C5E"/>
    <w:rsid w:val="00013674"/>
    <w:rsid w:val="000149ED"/>
    <w:rsid w:val="00014CFE"/>
    <w:rsid w:val="00022D20"/>
    <w:rsid w:val="00026401"/>
    <w:rsid w:val="00030DF9"/>
    <w:rsid w:val="00033397"/>
    <w:rsid w:val="000339F7"/>
    <w:rsid w:val="00037FFA"/>
    <w:rsid w:val="00040095"/>
    <w:rsid w:val="00041419"/>
    <w:rsid w:val="00044814"/>
    <w:rsid w:val="00044D1A"/>
    <w:rsid w:val="00051834"/>
    <w:rsid w:val="00054A22"/>
    <w:rsid w:val="00056BBA"/>
    <w:rsid w:val="00057A88"/>
    <w:rsid w:val="00057EEC"/>
    <w:rsid w:val="00060370"/>
    <w:rsid w:val="00062023"/>
    <w:rsid w:val="00062E16"/>
    <w:rsid w:val="000655A6"/>
    <w:rsid w:val="00065E81"/>
    <w:rsid w:val="00066AD8"/>
    <w:rsid w:val="00075A9D"/>
    <w:rsid w:val="00075E03"/>
    <w:rsid w:val="00080512"/>
    <w:rsid w:val="00081621"/>
    <w:rsid w:val="00082E86"/>
    <w:rsid w:val="00090E5F"/>
    <w:rsid w:val="00091DC3"/>
    <w:rsid w:val="000A18BD"/>
    <w:rsid w:val="000A45A4"/>
    <w:rsid w:val="000A6C18"/>
    <w:rsid w:val="000A6FD4"/>
    <w:rsid w:val="000B1F15"/>
    <w:rsid w:val="000B4C21"/>
    <w:rsid w:val="000C47C3"/>
    <w:rsid w:val="000D0FAC"/>
    <w:rsid w:val="000D4FC4"/>
    <w:rsid w:val="000D58AB"/>
    <w:rsid w:val="000D5DED"/>
    <w:rsid w:val="000D60D0"/>
    <w:rsid w:val="000D72EA"/>
    <w:rsid w:val="000E2542"/>
    <w:rsid w:val="000E43CF"/>
    <w:rsid w:val="000F0568"/>
    <w:rsid w:val="000F0AB9"/>
    <w:rsid w:val="000F2FB6"/>
    <w:rsid w:val="000F41B4"/>
    <w:rsid w:val="000F7561"/>
    <w:rsid w:val="001020A4"/>
    <w:rsid w:val="001041C4"/>
    <w:rsid w:val="00105CF8"/>
    <w:rsid w:val="00113B4A"/>
    <w:rsid w:val="001142A4"/>
    <w:rsid w:val="00116C54"/>
    <w:rsid w:val="00125230"/>
    <w:rsid w:val="001258EC"/>
    <w:rsid w:val="0013051D"/>
    <w:rsid w:val="00132B00"/>
    <w:rsid w:val="00133525"/>
    <w:rsid w:val="0013613F"/>
    <w:rsid w:val="00147EF8"/>
    <w:rsid w:val="0015059F"/>
    <w:rsid w:val="00162FBD"/>
    <w:rsid w:val="00164C43"/>
    <w:rsid w:val="00165539"/>
    <w:rsid w:val="00170AC3"/>
    <w:rsid w:val="00173790"/>
    <w:rsid w:val="00174DF2"/>
    <w:rsid w:val="001773FC"/>
    <w:rsid w:val="001815C6"/>
    <w:rsid w:val="001826AF"/>
    <w:rsid w:val="00184A94"/>
    <w:rsid w:val="00190024"/>
    <w:rsid w:val="00191E5E"/>
    <w:rsid w:val="00194D92"/>
    <w:rsid w:val="00195817"/>
    <w:rsid w:val="001A1F5D"/>
    <w:rsid w:val="001A4475"/>
    <w:rsid w:val="001A4C42"/>
    <w:rsid w:val="001A7420"/>
    <w:rsid w:val="001B1537"/>
    <w:rsid w:val="001B3209"/>
    <w:rsid w:val="001B32EA"/>
    <w:rsid w:val="001B3860"/>
    <w:rsid w:val="001B5384"/>
    <w:rsid w:val="001B541E"/>
    <w:rsid w:val="001B6637"/>
    <w:rsid w:val="001C21C3"/>
    <w:rsid w:val="001C2438"/>
    <w:rsid w:val="001C3C92"/>
    <w:rsid w:val="001C50B7"/>
    <w:rsid w:val="001C55FC"/>
    <w:rsid w:val="001C612B"/>
    <w:rsid w:val="001D02C2"/>
    <w:rsid w:val="001D189D"/>
    <w:rsid w:val="001D1919"/>
    <w:rsid w:val="001D7B8F"/>
    <w:rsid w:val="001E149D"/>
    <w:rsid w:val="001E5F20"/>
    <w:rsid w:val="001E7FC5"/>
    <w:rsid w:val="001F0C1D"/>
    <w:rsid w:val="001F1132"/>
    <w:rsid w:val="001F168B"/>
    <w:rsid w:val="0020293B"/>
    <w:rsid w:val="00205707"/>
    <w:rsid w:val="0021192E"/>
    <w:rsid w:val="002168BE"/>
    <w:rsid w:val="002215B0"/>
    <w:rsid w:val="00221FD9"/>
    <w:rsid w:val="00223E79"/>
    <w:rsid w:val="00223EBA"/>
    <w:rsid w:val="00224C01"/>
    <w:rsid w:val="002306D0"/>
    <w:rsid w:val="00232399"/>
    <w:rsid w:val="002328A8"/>
    <w:rsid w:val="002347A2"/>
    <w:rsid w:val="00241708"/>
    <w:rsid w:val="00243444"/>
    <w:rsid w:val="0024462B"/>
    <w:rsid w:val="00244977"/>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6AF5"/>
    <w:rsid w:val="00290204"/>
    <w:rsid w:val="002905CE"/>
    <w:rsid w:val="002912F2"/>
    <w:rsid w:val="00291841"/>
    <w:rsid w:val="00294F70"/>
    <w:rsid w:val="002955F9"/>
    <w:rsid w:val="00295BA8"/>
    <w:rsid w:val="0029761B"/>
    <w:rsid w:val="00297EFD"/>
    <w:rsid w:val="002A3972"/>
    <w:rsid w:val="002A6DA4"/>
    <w:rsid w:val="002A6FE9"/>
    <w:rsid w:val="002B6339"/>
    <w:rsid w:val="002B6530"/>
    <w:rsid w:val="002C117F"/>
    <w:rsid w:val="002C387A"/>
    <w:rsid w:val="002C48A7"/>
    <w:rsid w:val="002C4D40"/>
    <w:rsid w:val="002C5EEE"/>
    <w:rsid w:val="002C7418"/>
    <w:rsid w:val="002C7A26"/>
    <w:rsid w:val="002D0C61"/>
    <w:rsid w:val="002D1233"/>
    <w:rsid w:val="002D5D4D"/>
    <w:rsid w:val="002E00EE"/>
    <w:rsid w:val="002E6AD4"/>
    <w:rsid w:val="00302EB5"/>
    <w:rsid w:val="00304210"/>
    <w:rsid w:val="00305D64"/>
    <w:rsid w:val="00307D1A"/>
    <w:rsid w:val="00315BD9"/>
    <w:rsid w:val="003172DC"/>
    <w:rsid w:val="00330267"/>
    <w:rsid w:val="00336718"/>
    <w:rsid w:val="0033773E"/>
    <w:rsid w:val="00340D62"/>
    <w:rsid w:val="003461F4"/>
    <w:rsid w:val="0035462D"/>
    <w:rsid w:val="0035539A"/>
    <w:rsid w:val="00362D90"/>
    <w:rsid w:val="0036523C"/>
    <w:rsid w:val="00367CAA"/>
    <w:rsid w:val="00370F2E"/>
    <w:rsid w:val="00373647"/>
    <w:rsid w:val="0037548A"/>
    <w:rsid w:val="0037587B"/>
    <w:rsid w:val="003765B8"/>
    <w:rsid w:val="00377BF3"/>
    <w:rsid w:val="00381A7F"/>
    <w:rsid w:val="003862F8"/>
    <w:rsid w:val="0039514D"/>
    <w:rsid w:val="0039618C"/>
    <w:rsid w:val="00397F49"/>
    <w:rsid w:val="003A2B22"/>
    <w:rsid w:val="003A6C35"/>
    <w:rsid w:val="003B4E3E"/>
    <w:rsid w:val="003B7F0A"/>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1482"/>
    <w:rsid w:val="00401C54"/>
    <w:rsid w:val="00401E60"/>
    <w:rsid w:val="0040359D"/>
    <w:rsid w:val="004122F1"/>
    <w:rsid w:val="00415F32"/>
    <w:rsid w:val="0042047E"/>
    <w:rsid w:val="00423334"/>
    <w:rsid w:val="00427B2E"/>
    <w:rsid w:val="004345EC"/>
    <w:rsid w:val="00436048"/>
    <w:rsid w:val="00440C5F"/>
    <w:rsid w:val="00443CE4"/>
    <w:rsid w:val="00444C26"/>
    <w:rsid w:val="00450337"/>
    <w:rsid w:val="00450E7D"/>
    <w:rsid w:val="00451122"/>
    <w:rsid w:val="0045267A"/>
    <w:rsid w:val="00455E68"/>
    <w:rsid w:val="00456D82"/>
    <w:rsid w:val="00461C10"/>
    <w:rsid w:val="004640EE"/>
    <w:rsid w:val="00465515"/>
    <w:rsid w:val="00466BF4"/>
    <w:rsid w:val="0046710A"/>
    <w:rsid w:val="004677C7"/>
    <w:rsid w:val="00471EEC"/>
    <w:rsid w:val="004733C9"/>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E0B3A"/>
    <w:rsid w:val="004E17FB"/>
    <w:rsid w:val="004E213A"/>
    <w:rsid w:val="004E33B9"/>
    <w:rsid w:val="004E5925"/>
    <w:rsid w:val="004E7C73"/>
    <w:rsid w:val="004F0988"/>
    <w:rsid w:val="004F3340"/>
    <w:rsid w:val="004F5934"/>
    <w:rsid w:val="004F6BA5"/>
    <w:rsid w:val="00501082"/>
    <w:rsid w:val="0050247D"/>
    <w:rsid w:val="00512C1C"/>
    <w:rsid w:val="00512E16"/>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40491"/>
    <w:rsid w:val="00541070"/>
    <w:rsid w:val="0054115D"/>
    <w:rsid w:val="00543101"/>
    <w:rsid w:val="00543E6C"/>
    <w:rsid w:val="005467EB"/>
    <w:rsid w:val="0055257A"/>
    <w:rsid w:val="00552A14"/>
    <w:rsid w:val="005538D1"/>
    <w:rsid w:val="005617F3"/>
    <w:rsid w:val="00565087"/>
    <w:rsid w:val="0056633F"/>
    <w:rsid w:val="0056678D"/>
    <w:rsid w:val="00577CAE"/>
    <w:rsid w:val="00580DA9"/>
    <w:rsid w:val="0058232C"/>
    <w:rsid w:val="0059405E"/>
    <w:rsid w:val="00594442"/>
    <w:rsid w:val="00597B11"/>
    <w:rsid w:val="005B046F"/>
    <w:rsid w:val="005B424E"/>
    <w:rsid w:val="005B56BE"/>
    <w:rsid w:val="005B7FDC"/>
    <w:rsid w:val="005C248F"/>
    <w:rsid w:val="005C4326"/>
    <w:rsid w:val="005C45D2"/>
    <w:rsid w:val="005C7D60"/>
    <w:rsid w:val="005D07BC"/>
    <w:rsid w:val="005D091A"/>
    <w:rsid w:val="005D2B10"/>
    <w:rsid w:val="005D2E01"/>
    <w:rsid w:val="005D3148"/>
    <w:rsid w:val="005D58C8"/>
    <w:rsid w:val="005D681E"/>
    <w:rsid w:val="005D7526"/>
    <w:rsid w:val="005E0019"/>
    <w:rsid w:val="005E1A7E"/>
    <w:rsid w:val="005E4BB2"/>
    <w:rsid w:val="005E5615"/>
    <w:rsid w:val="005F6A0B"/>
    <w:rsid w:val="006004D1"/>
    <w:rsid w:val="0060217F"/>
    <w:rsid w:val="00602A0F"/>
    <w:rsid w:val="00602AEA"/>
    <w:rsid w:val="00605641"/>
    <w:rsid w:val="00607631"/>
    <w:rsid w:val="006105E8"/>
    <w:rsid w:val="00614FDF"/>
    <w:rsid w:val="006202CC"/>
    <w:rsid w:val="00622C84"/>
    <w:rsid w:val="00623D2E"/>
    <w:rsid w:val="006310AF"/>
    <w:rsid w:val="006323B1"/>
    <w:rsid w:val="00634568"/>
    <w:rsid w:val="0063543D"/>
    <w:rsid w:val="00640FED"/>
    <w:rsid w:val="00641C5A"/>
    <w:rsid w:val="00647114"/>
    <w:rsid w:val="006506EE"/>
    <w:rsid w:val="0065213A"/>
    <w:rsid w:val="0065293E"/>
    <w:rsid w:val="00656010"/>
    <w:rsid w:val="00660507"/>
    <w:rsid w:val="00661D63"/>
    <w:rsid w:val="00665960"/>
    <w:rsid w:val="006665CF"/>
    <w:rsid w:val="00670A0D"/>
    <w:rsid w:val="00673397"/>
    <w:rsid w:val="006829C3"/>
    <w:rsid w:val="006948A4"/>
    <w:rsid w:val="00694F92"/>
    <w:rsid w:val="006A323F"/>
    <w:rsid w:val="006A52F5"/>
    <w:rsid w:val="006A78AC"/>
    <w:rsid w:val="006B22BF"/>
    <w:rsid w:val="006B30D0"/>
    <w:rsid w:val="006B3150"/>
    <w:rsid w:val="006B4627"/>
    <w:rsid w:val="006B4812"/>
    <w:rsid w:val="006C1563"/>
    <w:rsid w:val="006C3D95"/>
    <w:rsid w:val="006C48F3"/>
    <w:rsid w:val="006D0D4A"/>
    <w:rsid w:val="006D1C57"/>
    <w:rsid w:val="006D2922"/>
    <w:rsid w:val="006D377A"/>
    <w:rsid w:val="006D3E80"/>
    <w:rsid w:val="006D5FC2"/>
    <w:rsid w:val="006E0C7E"/>
    <w:rsid w:val="006E1CBA"/>
    <w:rsid w:val="006E3741"/>
    <w:rsid w:val="006E5C86"/>
    <w:rsid w:val="006F0C5D"/>
    <w:rsid w:val="006F180A"/>
    <w:rsid w:val="00700D6D"/>
    <w:rsid w:val="00701116"/>
    <w:rsid w:val="007021DF"/>
    <w:rsid w:val="00703AED"/>
    <w:rsid w:val="00703CFB"/>
    <w:rsid w:val="00706727"/>
    <w:rsid w:val="00713C44"/>
    <w:rsid w:val="00717DFF"/>
    <w:rsid w:val="00720AAB"/>
    <w:rsid w:val="007277AF"/>
    <w:rsid w:val="00733ED1"/>
    <w:rsid w:val="00734A5B"/>
    <w:rsid w:val="00736757"/>
    <w:rsid w:val="00737AB7"/>
    <w:rsid w:val="0074026F"/>
    <w:rsid w:val="00740ECD"/>
    <w:rsid w:val="00741D02"/>
    <w:rsid w:val="00742399"/>
    <w:rsid w:val="007429F6"/>
    <w:rsid w:val="00744E76"/>
    <w:rsid w:val="00747B74"/>
    <w:rsid w:val="0075174D"/>
    <w:rsid w:val="0076374E"/>
    <w:rsid w:val="007730E5"/>
    <w:rsid w:val="00774DA4"/>
    <w:rsid w:val="00781F0F"/>
    <w:rsid w:val="007874BE"/>
    <w:rsid w:val="00787E31"/>
    <w:rsid w:val="007905C8"/>
    <w:rsid w:val="007909B8"/>
    <w:rsid w:val="00791867"/>
    <w:rsid w:val="007A1DFF"/>
    <w:rsid w:val="007A4282"/>
    <w:rsid w:val="007A5447"/>
    <w:rsid w:val="007B26DB"/>
    <w:rsid w:val="007B52C6"/>
    <w:rsid w:val="007B5F6B"/>
    <w:rsid w:val="007B600E"/>
    <w:rsid w:val="007B6514"/>
    <w:rsid w:val="007B6ABA"/>
    <w:rsid w:val="007B7814"/>
    <w:rsid w:val="007C4ACA"/>
    <w:rsid w:val="007C793B"/>
    <w:rsid w:val="007D1884"/>
    <w:rsid w:val="007E11B4"/>
    <w:rsid w:val="007E34F2"/>
    <w:rsid w:val="007E5183"/>
    <w:rsid w:val="007E7C88"/>
    <w:rsid w:val="007F0F4A"/>
    <w:rsid w:val="007F0F6E"/>
    <w:rsid w:val="007F1BA4"/>
    <w:rsid w:val="008028A4"/>
    <w:rsid w:val="008033A8"/>
    <w:rsid w:val="00811299"/>
    <w:rsid w:val="00816924"/>
    <w:rsid w:val="0081766A"/>
    <w:rsid w:val="0082206B"/>
    <w:rsid w:val="0082209B"/>
    <w:rsid w:val="008236AB"/>
    <w:rsid w:val="00825200"/>
    <w:rsid w:val="00826497"/>
    <w:rsid w:val="00830747"/>
    <w:rsid w:val="00840545"/>
    <w:rsid w:val="00854239"/>
    <w:rsid w:val="0085524E"/>
    <w:rsid w:val="00855720"/>
    <w:rsid w:val="00855D58"/>
    <w:rsid w:val="00856C38"/>
    <w:rsid w:val="00865127"/>
    <w:rsid w:val="008667DF"/>
    <w:rsid w:val="00867B55"/>
    <w:rsid w:val="00870C93"/>
    <w:rsid w:val="00874314"/>
    <w:rsid w:val="008768CA"/>
    <w:rsid w:val="0088241E"/>
    <w:rsid w:val="0089008D"/>
    <w:rsid w:val="00890EA4"/>
    <w:rsid w:val="0089590A"/>
    <w:rsid w:val="008A0B75"/>
    <w:rsid w:val="008A5D6D"/>
    <w:rsid w:val="008A72F3"/>
    <w:rsid w:val="008B19FA"/>
    <w:rsid w:val="008B61E1"/>
    <w:rsid w:val="008C001B"/>
    <w:rsid w:val="008C12DF"/>
    <w:rsid w:val="008C19AB"/>
    <w:rsid w:val="008C384C"/>
    <w:rsid w:val="008E0484"/>
    <w:rsid w:val="008E1242"/>
    <w:rsid w:val="008E31BB"/>
    <w:rsid w:val="008E5C77"/>
    <w:rsid w:val="008E5DE1"/>
    <w:rsid w:val="008E66AE"/>
    <w:rsid w:val="008F18ED"/>
    <w:rsid w:val="008F3788"/>
    <w:rsid w:val="008F411B"/>
    <w:rsid w:val="008F7EC4"/>
    <w:rsid w:val="0090271F"/>
    <w:rsid w:val="00902E23"/>
    <w:rsid w:val="009031FD"/>
    <w:rsid w:val="009041FF"/>
    <w:rsid w:val="00905648"/>
    <w:rsid w:val="009114D7"/>
    <w:rsid w:val="009123D6"/>
    <w:rsid w:val="0091348E"/>
    <w:rsid w:val="00917CCB"/>
    <w:rsid w:val="00921011"/>
    <w:rsid w:val="00921410"/>
    <w:rsid w:val="00921812"/>
    <w:rsid w:val="00922E58"/>
    <w:rsid w:val="0092431C"/>
    <w:rsid w:val="00925645"/>
    <w:rsid w:val="00932B54"/>
    <w:rsid w:val="00942EC2"/>
    <w:rsid w:val="00944C1E"/>
    <w:rsid w:val="00944D00"/>
    <w:rsid w:val="00950868"/>
    <w:rsid w:val="00953BF0"/>
    <w:rsid w:val="00956AF9"/>
    <w:rsid w:val="0095716E"/>
    <w:rsid w:val="0096726F"/>
    <w:rsid w:val="00976045"/>
    <w:rsid w:val="0097722F"/>
    <w:rsid w:val="00981082"/>
    <w:rsid w:val="00982DBF"/>
    <w:rsid w:val="00982FF5"/>
    <w:rsid w:val="00986C3D"/>
    <w:rsid w:val="009966D6"/>
    <w:rsid w:val="009A029A"/>
    <w:rsid w:val="009A0527"/>
    <w:rsid w:val="009A0C15"/>
    <w:rsid w:val="009A627D"/>
    <w:rsid w:val="009A6402"/>
    <w:rsid w:val="009A7AEF"/>
    <w:rsid w:val="009B0969"/>
    <w:rsid w:val="009B1152"/>
    <w:rsid w:val="009B25BE"/>
    <w:rsid w:val="009B7A12"/>
    <w:rsid w:val="009C3E67"/>
    <w:rsid w:val="009C708E"/>
    <w:rsid w:val="009C7714"/>
    <w:rsid w:val="009D0977"/>
    <w:rsid w:val="009D0EA9"/>
    <w:rsid w:val="009D189E"/>
    <w:rsid w:val="009D298F"/>
    <w:rsid w:val="009D2ADE"/>
    <w:rsid w:val="009D5BF9"/>
    <w:rsid w:val="009E1CDE"/>
    <w:rsid w:val="009E5F53"/>
    <w:rsid w:val="009F37B7"/>
    <w:rsid w:val="009F3E1B"/>
    <w:rsid w:val="00A00C01"/>
    <w:rsid w:val="00A03C12"/>
    <w:rsid w:val="00A100B4"/>
    <w:rsid w:val="00A10F02"/>
    <w:rsid w:val="00A164B4"/>
    <w:rsid w:val="00A16826"/>
    <w:rsid w:val="00A16DED"/>
    <w:rsid w:val="00A256CF"/>
    <w:rsid w:val="00A26956"/>
    <w:rsid w:val="00A27486"/>
    <w:rsid w:val="00A31076"/>
    <w:rsid w:val="00A31BA7"/>
    <w:rsid w:val="00A32D67"/>
    <w:rsid w:val="00A33682"/>
    <w:rsid w:val="00A3444D"/>
    <w:rsid w:val="00A44382"/>
    <w:rsid w:val="00A52738"/>
    <w:rsid w:val="00A53724"/>
    <w:rsid w:val="00A54617"/>
    <w:rsid w:val="00A54FCA"/>
    <w:rsid w:val="00A56066"/>
    <w:rsid w:val="00A56C79"/>
    <w:rsid w:val="00A57BF5"/>
    <w:rsid w:val="00A6027F"/>
    <w:rsid w:val="00A63353"/>
    <w:rsid w:val="00A66CD4"/>
    <w:rsid w:val="00A7036E"/>
    <w:rsid w:val="00A727B4"/>
    <w:rsid w:val="00A73129"/>
    <w:rsid w:val="00A73990"/>
    <w:rsid w:val="00A7658C"/>
    <w:rsid w:val="00A82346"/>
    <w:rsid w:val="00A839F0"/>
    <w:rsid w:val="00A92BA1"/>
    <w:rsid w:val="00AA4CC8"/>
    <w:rsid w:val="00AA5E3D"/>
    <w:rsid w:val="00AC0027"/>
    <w:rsid w:val="00AC5A5F"/>
    <w:rsid w:val="00AC6BC6"/>
    <w:rsid w:val="00AD1546"/>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DB1"/>
    <w:rsid w:val="00B068FC"/>
    <w:rsid w:val="00B1026F"/>
    <w:rsid w:val="00B15449"/>
    <w:rsid w:val="00B17B2A"/>
    <w:rsid w:val="00B22462"/>
    <w:rsid w:val="00B2629A"/>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38B4"/>
    <w:rsid w:val="00B541EB"/>
    <w:rsid w:val="00B55213"/>
    <w:rsid w:val="00B6025C"/>
    <w:rsid w:val="00B6096C"/>
    <w:rsid w:val="00B6152C"/>
    <w:rsid w:val="00B6561F"/>
    <w:rsid w:val="00B662D4"/>
    <w:rsid w:val="00B70AC5"/>
    <w:rsid w:val="00B8052E"/>
    <w:rsid w:val="00B82535"/>
    <w:rsid w:val="00B84FA9"/>
    <w:rsid w:val="00B87926"/>
    <w:rsid w:val="00B910E6"/>
    <w:rsid w:val="00B93086"/>
    <w:rsid w:val="00B9779C"/>
    <w:rsid w:val="00BA058E"/>
    <w:rsid w:val="00BA0C91"/>
    <w:rsid w:val="00BA19ED"/>
    <w:rsid w:val="00BA3EF2"/>
    <w:rsid w:val="00BA4B8D"/>
    <w:rsid w:val="00BB07E6"/>
    <w:rsid w:val="00BB5BFC"/>
    <w:rsid w:val="00BB6B59"/>
    <w:rsid w:val="00BC0F7D"/>
    <w:rsid w:val="00BC3554"/>
    <w:rsid w:val="00BC4554"/>
    <w:rsid w:val="00BC59EE"/>
    <w:rsid w:val="00BC695E"/>
    <w:rsid w:val="00BD0D44"/>
    <w:rsid w:val="00BD4F54"/>
    <w:rsid w:val="00BD5218"/>
    <w:rsid w:val="00BD602E"/>
    <w:rsid w:val="00BD7D31"/>
    <w:rsid w:val="00BD7EF7"/>
    <w:rsid w:val="00BE310D"/>
    <w:rsid w:val="00BE3255"/>
    <w:rsid w:val="00BE4F6D"/>
    <w:rsid w:val="00BF128E"/>
    <w:rsid w:val="00BF4F01"/>
    <w:rsid w:val="00BF55AE"/>
    <w:rsid w:val="00C04F0B"/>
    <w:rsid w:val="00C074DD"/>
    <w:rsid w:val="00C1496A"/>
    <w:rsid w:val="00C15D38"/>
    <w:rsid w:val="00C16505"/>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60D00"/>
    <w:rsid w:val="00C63C01"/>
    <w:rsid w:val="00C65262"/>
    <w:rsid w:val="00C65519"/>
    <w:rsid w:val="00C70D9A"/>
    <w:rsid w:val="00C71930"/>
    <w:rsid w:val="00C71F7F"/>
    <w:rsid w:val="00C72833"/>
    <w:rsid w:val="00C73824"/>
    <w:rsid w:val="00C73AED"/>
    <w:rsid w:val="00C74E3A"/>
    <w:rsid w:val="00C806D7"/>
    <w:rsid w:val="00C80D60"/>
    <w:rsid w:val="00C80F1D"/>
    <w:rsid w:val="00C8115B"/>
    <w:rsid w:val="00C83CEF"/>
    <w:rsid w:val="00C9099F"/>
    <w:rsid w:val="00C92A2E"/>
    <w:rsid w:val="00C92A3D"/>
    <w:rsid w:val="00C93F40"/>
    <w:rsid w:val="00C94E7D"/>
    <w:rsid w:val="00C9611A"/>
    <w:rsid w:val="00C9718C"/>
    <w:rsid w:val="00CA0073"/>
    <w:rsid w:val="00CA0EFB"/>
    <w:rsid w:val="00CA20B6"/>
    <w:rsid w:val="00CA3D0C"/>
    <w:rsid w:val="00CA465B"/>
    <w:rsid w:val="00CA621D"/>
    <w:rsid w:val="00CA7397"/>
    <w:rsid w:val="00CA7513"/>
    <w:rsid w:val="00CB100C"/>
    <w:rsid w:val="00CC069E"/>
    <w:rsid w:val="00CC67C2"/>
    <w:rsid w:val="00CC6ED2"/>
    <w:rsid w:val="00CC7AB7"/>
    <w:rsid w:val="00CD6E4E"/>
    <w:rsid w:val="00CE17A6"/>
    <w:rsid w:val="00CE1CB3"/>
    <w:rsid w:val="00CE58D5"/>
    <w:rsid w:val="00CF078E"/>
    <w:rsid w:val="00CF0CE3"/>
    <w:rsid w:val="00CF371E"/>
    <w:rsid w:val="00CF3B8A"/>
    <w:rsid w:val="00CF4CC1"/>
    <w:rsid w:val="00CF5241"/>
    <w:rsid w:val="00CF56DA"/>
    <w:rsid w:val="00D040A7"/>
    <w:rsid w:val="00D1151C"/>
    <w:rsid w:val="00D206E7"/>
    <w:rsid w:val="00D21A01"/>
    <w:rsid w:val="00D24B90"/>
    <w:rsid w:val="00D24F30"/>
    <w:rsid w:val="00D327A3"/>
    <w:rsid w:val="00D33EE5"/>
    <w:rsid w:val="00D34355"/>
    <w:rsid w:val="00D367A4"/>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3D5"/>
    <w:rsid w:val="00DB4B64"/>
    <w:rsid w:val="00DB5434"/>
    <w:rsid w:val="00DB5584"/>
    <w:rsid w:val="00DB5FB7"/>
    <w:rsid w:val="00DC309B"/>
    <w:rsid w:val="00DC4DA2"/>
    <w:rsid w:val="00DC5C21"/>
    <w:rsid w:val="00DD1B1B"/>
    <w:rsid w:val="00DD1E8C"/>
    <w:rsid w:val="00DD4C17"/>
    <w:rsid w:val="00DD6341"/>
    <w:rsid w:val="00DD6C7F"/>
    <w:rsid w:val="00DD74A5"/>
    <w:rsid w:val="00DE09D8"/>
    <w:rsid w:val="00DE447B"/>
    <w:rsid w:val="00DF0AB1"/>
    <w:rsid w:val="00DF0ACA"/>
    <w:rsid w:val="00DF2B1F"/>
    <w:rsid w:val="00DF4212"/>
    <w:rsid w:val="00DF4EAE"/>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B9"/>
    <w:rsid w:val="00E341A7"/>
    <w:rsid w:val="00E4050F"/>
    <w:rsid w:val="00E4117A"/>
    <w:rsid w:val="00E4123E"/>
    <w:rsid w:val="00E44582"/>
    <w:rsid w:val="00E47B29"/>
    <w:rsid w:val="00E56CB2"/>
    <w:rsid w:val="00E60ABE"/>
    <w:rsid w:val="00E643E5"/>
    <w:rsid w:val="00E654EE"/>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32AF"/>
    <w:rsid w:val="00EC32C5"/>
    <w:rsid w:val="00EC4A25"/>
    <w:rsid w:val="00ED198B"/>
    <w:rsid w:val="00EE0542"/>
    <w:rsid w:val="00EE142F"/>
    <w:rsid w:val="00EE267A"/>
    <w:rsid w:val="00EE4B5E"/>
    <w:rsid w:val="00EE69CF"/>
    <w:rsid w:val="00EE69FE"/>
    <w:rsid w:val="00EE73BF"/>
    <w:rsid w:val="00EF4A36"/>
    <w:rsid w:val="00EF4DE3"/>
    <w:rsid w:val="00EF53C1"/>
    <w:rsid w:val="00EF748D"/>
    <w:rsid w:val="00F025A2"/>
    <w:rsid w:val="00F02BAC"/>
    <w:rsid w:val="00F031F1"/>
    <w:rsid w:val="00F04712"/>
    <w:rsid w:val="00F13360"/>
    <w:rsid w:val="00F173DF"/>
    <w:rsid w:val="00F22EC7"/>
    <w:rsid w:val="00F255A6"/>
    <w:rsid w:val="00F325C8"/>
    <w:rsid w:val="00F371F7"/>
    <w:rsid w:val="00F37A60"/>
    <w:rsid w:val="00F406C8"/>
    <w:rsid w:val="00F43881"/>
    <w:rsid w:val="00F445AB"/>
    <w:rsid w:val="00F50EAF"/>
    <w:rsid w:val="00F558CE"/>
    <w:rsid w:val="00F56C23"/>
    <w:rsid w:val="00F62060"/>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1266"/>
    <w:rsid w:val="00FA21D6"/>
    <w:rsid w:val="00FB2917"/>
    <w:rsid w:val="00FB2EF7"/>
    <w:rsid w:val="00FB340F"/>
    <w:rsid w:val="00FB3A4A"/>
    <w:rsid w:val="00FC1192"/>
    <w:rsid w:val="00FC35B1"/>
    <w:rsid w:val="00FC55B5"/>
    <w:rsid w:val="00FD0203"/>
    <w:rsid w:val="00FD27C3"/>
    <w:rsid w:val="00FD2A84"/>
    <w:rsid w:val="00FD3442"/>
    <w:rsid w:val="00FD3629"/>
    <w:rsid w:val="00FD53E8"/>
    <w:rsid w:val="00FD6312"/>
    <w:rsid w:val="00FE012D"/>
    <w:rsid w:val="00FE0B7E"/>
    <w:rsid w:val="00FE757E"/>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32"/>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qFormat/>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qFormat/>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9361">
      <w:bodyDiv w:val="1"/>
      <w:marLeft w:val="0"/>
      <w:marRight w:val="0"/>
      <w:marTop w:val="0"/>
      <w:marBottom w:val="0"/>
      <w:divBdr>
        <w:top w:val="none" w:sz="0" w:space="0" w:color="auto"/>
        <w:left w:val="none" w:sz="0" w:space="0" w:color="auto"/>
        <w:bottom w:val="none" w:sz="0" w:space="0" w:color="auto"/>
        <w:right w:val="none" w:sz="0" w:space="0" w:color="auto"/>
      </w:divBdr>
    </w:div>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905985913">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76</Pages>
  <Words>125513</Words>
  <Characters>715430</Characters>
  <Application>Microsoft Office Word</Application>
  <DocSecurity>0</DocSecurity>
  <Lines>5961</Lines>
  <Paragraphs>1678</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839265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24.301_CR4013R1_(Rel-18)_SAES18, 5GS_Ph1-CT</cp:lastModifiedBy>
  <cp:revision>10</cp:revision>
  <cp:lastPrinted>2019-02-25T14:05:00Z</cp:lastPrinted>
  <dcterms:created xsi:type="dcterms:W3CDTF">2023-12-26T14:02:00Z</dcterms:created>
  <dcterms:modified xsi:type="dcterms:W3CDTF">2024-04-02T13:38:00Z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