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96257" w:rsidRPr="00C43044" w14:paraId="1A9BA415" w14:textId="77777777" w:rsidTr="001E609C">
        <w:trPr>
          <w:cantSplit/>
        </w:trPr>
        <w:tc>
          <w:tcPr>
            <w:tcW w:w="10423" w:type="dxa"/>
            <w:gridSpan w:val="2"/>
            <w:shd w:val="clear" w:color="auto" w:fill="auto"/>
          </w:tcPr>
          <w:p w14:paraId="1714F8DB" w14:textId="77777777" w:rsidR="00B96257" w:rsidRPr="00C43044" w:rsidRDefault="00B96257" w:rsidP="001E609C">
            <w:pPr>
              <w:pStyle w:val="ZA"/>
              <w:framePr w:w="0" w:hRule="auto" w:wrap="auto" w:vAnchor="margin" w:hAnchor="text" w:yAlign="inline"/>
            </w:pPr>
            <w:bookmarkStart w:id="0" w:name="page1"/>
            <w:r>
              <w:rPr>
                <w:noProof w:val="0"/>
                <w:sz w:val="64"/>
                <w:lang w:val="en-US"/>
              </w:rPr>
              <w:t>3GPP TS 24</w:t>
            </w:r>
            <w:r w:rsidRPr="00361BB7">
              <w:rPr>
                <w:noProof w:val="0"/>
                <w:sz w:val="64"/>
                <w:lang w:val="en-US"/>
              </w:rPr>
              <w:t>.</w:t>
            </w:r>
            <w:r>
              <w:rPr>
                <w:noProof w:val="0"/>
                <w:sz w:val="64"/>
                <w:lang w:val="en-US"/>
              </w:rPr>
              <w:t>323</w:t>
            </w:r>
            <w:r w:rsidRPr="00361BB7">
              <w:rPr>
                <w:noProof w:val="0"/>
                <w:sz w:val="64"/>
                <w:lang w:val="en-US"/>
              </w:rPr>
              <w:t xml:space="preserve"> </w:t>
            </w:r>
            <w:r w:rsidRPr="00361BB7">
              <w:rPr>
                <w:noProof w:val="0"/>
                <w:lang w:val="en-US"/>
              </w:rPr>
              <w:t>V</w:t>
            </w:r>
            <w:r>
              <w:rPr>
                <w:noProof w:val="0"/>
                <w:lang w:val="en-US"/>
              </w:rPr>
              <w:t>18.0.0</w:t>
            </w:r>
            <w:r w:rsidRPr="00361BB7">
              <w:rPr>
                <w:noProof w:val="0"/>
                <w:lang w:val="en-US"/>
              </w:rPr>
              <w:t xml:space="preserve"> </w:t>
            </w:r>
            <w:r w:rsidRPr="00361BB7">
              <w:rPr>
                <w:noProof w:val="0"/>
                <w:sz w:val="32"/>
                <w:lang w:val="en-US"/>
              </w:rPr>
              <w:t>(</w:t>
            </w:r>
            <w:r>
              <w:rPr>
                <w:noProof w:val="0"/>
                <w:sz w:val="32"/>
                <w:lang w:val="en-US"/>
              </w:rPr>
              <w:t>2024-04</w:t>
            </w:r>
            <w:r w:rsidRPr="00361BB7">
              <w:rPr>
                <w:noProof w:val="0"/>
                <w:sz w:val="32"/>
                <w:lang w:val="en-US"/>
              </w:rPr>
              <w:t>)</w:t>
            </w:r>
          </w:p>
        </w:tc>
      </w:tr>
      <w:tr w:rsidR="00B96257" w:rsidRPr="00C43044" w14:paraId="71845FA9" w14:textId="77777777" w:rsidTr="001E609C">
        <w:trPr>
          <w:cantSplit/>
          <w:trHeight w:hRule="exact" w:val="1134"/>
        </w:trPr>
        <w:tc>
          <w:tcPr>
            <w:tcW w:w="10423" w:type="dxa"/>
            <w:gridSpan w:val="2"/>
            <w:shd w:val="clear" w:color="auto" w:fill="auto"/>
          </w:tcPr>
          <w:p w14:paraId="5FF267C8" w14:textId="77777777" w:rsidR="00B96257" w:rsidRPr="00C43044" w:rsidRDefault="00B96257" w:rsidP="001E609C">
            <w:pPr>
              <w:pStyle w:val="TAR"/>
            </w:pPr>
            <w:r>
              <w:t>Technical Specification</w:t>
            </w:r>
          </w:p>
        </w:tc>
      </w:tr>
      <w:tr w:rsidR="00B96257" w:rsidRPr="00C43044" w14:paraId="084A5F37" w14:textId="77777777" w:rsidTr="001E609C">
        <w:trPr>
          <w:cantSplit/>
          <w:trHeight w:hRule="exact" w:val="3685"/>
        </w:trPr>
        <w:tc>
          <w:tcPr>
            <w:tcW w:w="10423" w:type="dxa"/>
            <w:gridSpan w:val="2"/>
            <w:shd w:val="clear" w:color="auto" w:fill="auto"/>
          </w:tcPr>
          <w:p w14:paraId="7E56C7D5" w14:textId="77777777" w:rsidR="00B96257" w:rsidRDefault="00B96257" w:rsidP="001E609C">
            <w:pPr>
              <w:pStyle w:val="ZT"/>
              <w:framePr w:wrap="auto" w:hAnchor="text" w:yAlign="inline"/>
            </w:pPr>
            <w:r>
              <w:t>3rd Generation Partnership Project;</w:t>
            </w:r>
          </w:p>
          <w:p w14:paraId="623D36E1" w14:textId="77777777" w:rsidR="00B96257" w:rsidRDefault="00B96257" w:rsidP="001E609C">
            <w:pPr>
              <w:pStyle w:val="ZT"/>
              <w:framePr w:wrap="auto" w:hAnchor="text" w:yAlign="inline"/>
            </w:pPr>
            <w:r>
              <w:t>Technical Specification Group Core Network and Terminals;</w:t>
            </w:r>
          </w:p>
          <w:p w14:paraId="616F435B" w14:textId="77777777" w:rsidR="00B96257" w:rsidRDefault="00B96257" w:rsidP="001E609C">
            <w:pPr>
              <w:pStyle w:val="ZT"/>
              <w:framePr w:wrap="auto" w:hAnchor="text" w:yAlign="inline"/>
            </w:pPr>
            <w:r>
              <w:t>3GPP IP Multimedia Subsystem (IMS) service level tracing management object (MO)</w:t>
            </w:r>
          </w:p>
          <w:p w14:paraId="0477F04D" w14:textId="77777777" w:rsidR="00B96257" w:rsidRPr="00C43044" w:rsidRDefault="00B96257" w:rsidP="001E609C">
            <w:pPr>
              <w:pStyle w:val="ZT"/>
              <w:framePr w:wrap="auto" w:hAnchor="text" w:yAlign="inline"/>
              <w:rPr>
                <w:i/>
                <w:sz w:val="28"/>
              </w:rPr>
            </w:pPr>
            <w:r>
              <w:t>(</w:t>
            </w:r>
            <w:r>
              <w:rPr>
                <w:rStyle w:val="ZGSM"/>
              </w:rPr>
              <w:t>Release 18</w:t>
            </w:r>
            <w:r>
              <w:t>)</w:t>
            </w:r>
          </w:p>
        </w:tc>
      </w:tr>
      <w:tr w:rsidR="00B96257" w:rsidRPr="00C43044" w14:paraId="5A9CCBF1" w14:textId="77777777" w:rsidTr="001E609C">
        <w:trPr>
          <w:cantSplit/>
        </w:trPr>
        <w:tc>
          <w:tcPr>
            <w:tcW w:w="10423" w:type="dxa"/>
            <w:gridSpan w:val="2"/>
            <w:tcBorders>
              <w:bottom w:val="single" w:sz="12" w:space="0" w:color="auto"/>
            </w:tcBorders>
            <w:shd w:val="clear" w:color="auto" w:fill="auto"/>
          </w:tcPr>
          <w:p w14:paraId="28337F06" w14:textId="77777777" w:rsidR="00B96257" w:rsidRDefault="00B96257" w:rsidP="001E609C">
            <w:pPr>
              <w:pStyle w:val="FP"/>
            </w:pPr>
          </w:p>
        </w:tc>
      </w:tr>
      <w:bookmarkStart w:id="1" w:name="_Hlk99699974"/>
      <w:bookmarkEnd w:id="1"/>
      <w:bookmarkStart w:id="2" w:name="_MON_1684549432"/>
      <w:bookmarkEnd w:id="2"/>
      <w:tr w:rsidR="00B96257" w:rsidRPr="00C43044" w14:paraId="0DE81440" w14:textId="77777777" w:rsidTr="001E609C">
        <w:trPr>
          <w:cantSplit/>
          <w:trHeight w:hRule="exact" w:val="1531"/>
        </w:trPr>
        <w:tc>
          <w:tcPr>
            <w:tcW w:w="5211" w:type="dxa"/>
            <w:tcBorders>
              <w:top w:val="dashed" w:sz="4" w:space="0" w:color="auto"/>
              <w:bottom w:val="dashed" w:sz="4" w:space="0" w:color="auto"/>
            </w:tcBorders>
            <w:shd w:val="clear" w:color="auto" w:fill="auto"/>
          </w:tcPr>
          <w:p w14:paraId="4C48B052" w14:textId="77777777" w:rsidR="00B96257" w:rsidRPr="00C43044" w:rsidRDefault="00B96257" w:rsidP="001E609C">
            <w:pPr>
              <w:pStyle w:val="TAL"/>
            </w:pPr>
            <w:r w:rsidRPr="00B96257">
              <w:rPr>
                <w:i/>
              </w:rPr>
              <w:object w:dxaOrig="2026" w:dyaOrig="1251" w14:anchorId="537052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28pt;height:79pt" o:ole="">
                  <v:imagedata r:id="rId7" o:title=""/>
                </v:shape>
                <o:OLEObject Type="Embed" ProgID="Word.Picture.8" ShapeID="_x0000_i1033" DrawAspect="Content" ObjectID="_1773773798" r:id="rId8"/>
              </w:object>
            </w:r>
          </w:p>
        </w:tc>
        <w:tc>
          <w:tcPr>
            <w:tcW w:w="5212" w:type="dxa"/>
            <w:tcBorders>
              <w:top w:val="dashed" w:sz="4" w:space="0" w:color="auto"/>
              <w:bottom w:val="dashed" w:sz="4" w:space="0" w:color="auto"/>
            </w:tcBorders>
            <w:shd w:val="clear" w:color="auto" w:fill="auto"/>
          </w:tcPr>
          <w:p w14:paraId="1BA1167A" w14:textId="608DFCDD" w:rsidR="00B96257" w:rsidRPr="00C43044" w:rsidRDefault="00B96257" w:rsidP="001E609C">
            <w:pPr>
              <w:pStyle w:val="TAR"/>
            </w:pPr>
            <w:r w:rsidRPr="00451EF9">
              <w:rPr>
                <w:noProof/>
              </w:rPr>
              <w:pict w14:anchorId="3DF75432">
                <v:shape id="Picture 1" o:spid="_x0000_i1035" type="#_x0000_t75" style="width:128pt;height:75pt;visibility:visible;mso-wrap-style:square">
                  <v:imagedata r:id="rId9" o:title=""/>
                </v:shape>
              </w:pict>
            </w:r>
          </w:p>
        </w:tc>
      </w:tr>
      <w:tr w:rsidR="00B96257" w:rsidRPr="00C43044" w14:paraId="6EAF4D73" w14:textId="77777777" w:rsidTr="001E609C">
        <w:trPr>
          <w:cantSplit/>
          <w:trHeight w:hRule="exact" w:val="5783"/>
        </w:trPr>
        <w:tc>
          <w:tcPr>
            <w:tcW w:w="10423" w:type="dxa"/>
            <w:gridSpan w:val="2"/>
            <w:tcBorders>
              <w:top w:val="dashed" w:sz="4" w:space="0" w:color="auto"/>
              <w:bottom w:val="dashed" w:sz="4" w:space="0" w:color="auto"/>
            </w:tcBorders>
            <w:shd w:val="clear" w:color="auto" w:fill="auto"/>
          </w:tcPr>
          <w:p w14:paraId="1B5D8B22" w14:textId="77777777" w:rsidR="00B96257" w:rsidRPr="00C43044" w:rsidRDefault="00B96257" w:rsidP="001E609C">
            <w:pPr>
              <w:pStyle w:val="FP"/>
            </w:pPr>
          </w:p>
        </w:tc>
      </w:tr>
      <w:tr w:rsidR="00B96257" w:rsidRPr="00C43044" w14:paraId="33814B94" w14:textId="77777777" w:rsidTr="001E609C">
        <w:trPr>
          <w:cantSplit/>
          <w:trHeight w:hRule="exact" w:val="964"/>
        </w:trPr>
        <w:tc>
          <w:tcPr>
            <w:tcW w:w="10423" w:type="dxa"/>
            <w:gridSpan w:val="2"/>
            <w:tcBorders>
              <w:top w:val="dashed" w:sz="4" w:space="0" w:color="auto"/>
            </w:tcBorders>
            <w:shd w:val="clear" w:color="auto" w:fill="auto"/>
          </w:tcPr>
          <w:p w14:paraId="563B1429" w14:textId="77777777" w:rsidR="00B96257" w:rsidRPr="00C43044" w:rsidRDefault="00B96257" w:rsidP="001E609C">
            <w:pPr>
              <w:rPr>
                <w:sz w:val="16"/>
                <w:szCs w:val="16"/>
              </w:rPr>
            </w:pPr>
            <w:r w:rsidRPr="00C43044">
              <w:rPr>
                <w:sz w:val="16"/>
                <w:szCs w:val="16"/>
              </w:rPr>
              <w:t>The present document has been developed within the 3rd Generation Partnership Project (3GPP</w:t>
            </w:r>
            <w:r w:rsidRPr="00C43044">
              <w:rPr>
                <w:sz w:val="16"/>
                <w:szCs w:val="16"/>
                <w:vertAlign w:val="superscript"/>
              </w:rPr>
              <w:t xml:space="preserve"> TM</w:t>
            </w:r>
            <w:r w:rsidRPr="00C43044">
              <w:rPr>
                <w:sz w:val="16"/>
                <w:szCs w:val="16"/>
              </w:rPr>
              <w:t>) and may be further elaborated for the purposes of 3GPP.</w:t>
            </w:r>
            <w:r w:rsidRPr="00C43044">
              <w:rPr>
                <w:sz w:val="16"/>
                <w:szCs w:val="16"/>
              </w:rPr>
              <w:br/>
              <w:t>The present document has not been subject to any approval process by the 3GPP</w:t>
            </w:r>
            <w:r w:rsidRPr="00C43044">
              <w:rPr>
                <w:sz w:val="16"/>
                <w:szCs w:val="16"/>
                <w:vertAlign w:val="superscript"/>
              </w:rPr>
              <w:t xml:space="preserve"> </w:t>
            </w:r>
            <w:r w:rsidRPr="00C43044">
              <w:rPr>
                <w:sz w:val="16"/>
                <w:szCs w:val="16"/>
              </w:rPr>
              <w:t>Organizational Partners and shall not be implemented.</w:t>
            </w:r>
            <w:r w:rsidRPr="00C43044">
              <w:rPr>
                <w:sz w:val="16"/>
                <w:szCs w:val="16"/>
              </w:rPr>
              <w:br/>
              <w:t>This Specification is provided for future development work within 3GPP</w:t>
            </w:r>
            <w:r w:rsidRPr="00C43044">
              <w:rPr>
                <w:sz w:val="16"/>
                <w:szCs w:val="16"/>
                <w:vertAlign w:val="superscript"/>
              </w:rPr>
              <w:t xml:space="preserve"> </w:t>
            </w:r>
            <w:r w:rsidRPr="00C43044">
              <w:rPr>
                <w:sz w:val="16"/>
                <w:szCs w:val="16"/>
              </w:rPr>
              <w:t>only. The Organizational Partners accept no liability for any use of this Specification.</w:t>
            </w:r>
            <w:r w:rsidRPr="00C43044">
              <w:rPr>
                <w:sz w:val="16"/>
                <w:szCs w:val="16"/>
              </w:rPr>
              <w:br/>
              <w:t>Specifications and Reports for implementation of the 3GPP</w:t>
            </w:r>
            <w:r w:rsidRPr="00C43044">
              <w:rPr>
                <w:sz w:val="16"/>
                <w:szCs w:val="16"/>
                <w:vertAlign w:val="superscript"/>
              </w:rPr>
              <w:t xml:space="preserve"> TM</w:t>
            </w:r>
            <w:r w:rsidRPr="00C43044">
              <w:rPr>
                <w:sz w:val="16"/>
                <w:szCs w:val="16"/>
              </w:rPr>
              <w:t xml:space="preserve"> system should be obtained via the 3GPP Organizational Partners' Publications Offices.</w:t>
            </w:r>
          </w:p>
        </w:tc>
      </w:tr>
    </w:tbl>
    <w:p w14:paraId="023D28B6" w14:textId="77777777" w:rsidR="00B96257" w:rsidRPr="00C43044" w:rsidRDefault="00B96257" w:rsidP="00B96257">
      <w:pPr>
        <w:sectPr w:rsidR="00B96257" w:rsidRPr="00C43044"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B96257" w:rsidRPr="00C43044" w14:paraId="29F76134" w14:textId="77777777" w:rsidTr="001E609C">
        <w:trPr>
          <w:cantSplit/>
          <w:trHeight w:hRule="exact" w:val="5669"/>
        </w:trPr>
        <w:tc>
          <w:tcPr>
            <w:tcW w:w="10423" w:type="dxa"/>
            <w:shd w:val="clear" w:color="auto" w:fill="auto"/>
          </w:tcPr>
          <w:p w14:paraId="7F4F8D94" w14:textId="77777777" w:rsidR="00B96257" w:rsidRPr="00C43044" w:rsidRDefault="00B96257" w:rsidP="001E609C">
            <w:pPr>
              <w:pStyle w:val="FP"/>
            </w:pPr>
            <w:bookmarkStart w:id="4" w:name="page2"/>
          </w:p>
        </w:tc>
      </w:tr>
      <w:tr w:rsidR="00B96257" w:rsidRPr="00C43044" w14:paraId="5B424123" w14:textId="77777777" w:rsidTr="001E609C">
        <w:trPr>
          <w:cantSplit/>
          <w:trHeight w:hRule="exact" w:val="5386"/>
        </w:trPr>
        <w:tc>
          <w:tcPr>
            <w:tcW w:w="10423" w:type="dxa"/>
            <w:shd w:val="clear" w:color="auto" w:fill="auto"/>
          </w:tcPr>
          <w:p w14:paraId="1258CACE" w14:textId="77777777" w:rsidR="00B96257" w:rsidRPr="00C43044" w:rsidRDefault="00B96257" w:rsidP="001E609C">
            <w:pPr>
              <w:pStyle w:val="FP"/>
              <w:spacing w:after="240"/>
              <w:ind w:left="2835" w:right="2835"/>
              <w:jc w:val="center"/>
              <w:rPr>
                <w:rFonts w:ascii="Arial" w:hAnsi="Arial"/>
                <w:b/>
                <w:i/>
                <w:noProof/>
              </w:rPr>
            </w:pPr>
            <w:bookmarkStart w:id="5" w:name="coords3gpp"/>
            <w:r w:rsidRPr="00C43044">
              <w:rPr>
                <w:rFonts w:ascii="Arial" w:hAnsi="Arial"/>
                <w:b/>
                <w:i/>
                <w:noProof/>
              </w:rPr>
              <w:t>3GPP</w:t>
            </w:r>
          </w:p>
          <w:p w14:paraId="7368FC2D" w14:textId="77777777" w:rsidR="00B96257" w:rsidRPr="00C43044" w:rsidRDefault="00B96257" w:rsidP="001E609C">
            <w:pPr>
              <w:pStyle w:val="FP"/>
              <w:pBdr>
                <w:bottom w:val="single" w:sz="6" w:space="1" w:color="auto"/>
              </w:pBdr>
              <w:ind w:left="2835" w:right="2835"/>
              <w:jc w:val="center"/>
              <w:rPr>
                <w:noProof/>
              </w:rPr>
            </w:pPr>
            <w:r w:rsidRPr="00C43044">
              <w:rPr>
                <w:noProof/>
              </w:rPr>
              <w:t>Postal address</w:t>
            </w:r>
          </w:p>
          <w:p w14:paraId="1D9F4528" w14:textId="77777777" w:rsidR="00B96257" w:rsidRPr="00C43044" w:rsidRDefault="00B96257" w:rsidP="001E609C">
            <w:pPr>
              <w:pStyle w:val="FP"/>
              <w:ind w:left="2835" w:right="2835"/>
              <w:jc w:val="center"/>
              <w:rPr>
                <w:rFonts w:ascii="Arial" w:hAnsi="Arial"/>
                <w:noProof/>
                <w:sz w:val="18"/>
              </w:rPr>
            </w:pPr>
          </w:p>
          <w:p w14:paraId="022CDE49" w14:textId="77777777" w:rsidR="00B96257" w:rsidRPr="00C43044" w:rsidRDefault="00B96257" w:rsidP="001E609C">
            <w:pPr>
              <w:pStyle w:val="FP"/>
              <w:pBdr>
                <w:bottom w:val="single" w:sz="6" w:space="1" w:color="auto"/>
              </w:pBdr>
              <w:spacing w:before="240"/>
              <w:ind w:left="2835" w:right="2835"/>
              <w:jc w:val="center"/>
              <w:rPr>
                <w:noProof/>
              </w:rPr>
            </w:pPr>
            <w:r w:rsidRPr="00C43044">
              <w:rPr>
                <w:noProof/>
              </w:rPr>
              <w:t>3GPP support office address</w:t>
            </w:r>
          </w:p>
          <w:p w14:paraId="0E584654" w14:textId="77777777" w:rsidR="00B96257" w:rsidRPr="006E7B58" w:rsidRDefault="00B96257" w:rsidP="001E609C">
            <w:pPr>
              <w:pStyle w:val="FP"/>
              <w:ind w:left="2835" w:right="2835"/>
              <w:jc w:val="center"/>
              <w:rPr>
                <w:rFonts w:ascii="Arial" w:hAnsi="Arial"/>
                <w:noProof/>
                <w:sz w:val="18"/>
                <w:lang w:val="fr-FR"/>
              </w:rPr>
            </w:pPr>
            <w:r w:rsidRPr="006E7B58">
              <w:rPr>
                <w:rFonts w:ascii="Arial" w:hAnsi="Arial"/>
                <w:noProof/>
                <w:sz w:val="18"/>
                <w:lang w:val="fr-FR"/>
              </w:rPr>
              <w:t>650 Route des Lucioles - Sophia Antipolis</w:t>
            </w:r>
          </w:p>
          <w:p w14:paraId="6B8EB3A5" w14:textId="77777777" w:rsidR="00B96257" w:rsidRPr="006E7B58" w:rsidRDefault="00B96257" w:rsidP="001E609C">
            <w:pPr>
              <w:pStyle w:val="FP"/>
              <w:ind w:left="2835" w:right="2835"/>
              <w:jc w:val="center"/>
              <w:rPr>
                <w:rFonts w:ascii="Arial" w:hAnsi="Arial"/>
                <w:noProof/>
                <w:sz w:val="18"/>
                <w:lang w:val="fr-FR"/>
              </w:rPr>
            </w:pPr>
            <w:r w:rsidRPr="006E7B58">
              <w:rPr>
                <w:rFonts w:ascii="Arial" w:hAnsi="Arial"/>
                <w:noProof/>
                <w:sz w:val="18"/>
                <w:lang w:val="fr-FR"/>
              </w:rPr>
              <w:t>Valbonne - FRANCE</w:t>
            </w:r>
          </w:p>
          <w:p w14:paraId="5C8EBB73" w14:textId="77777777" w:rsidR="00B96257" w:rsidRPr="00C43044" w:rsidRDefault="00B96257" w:rsidP="001E609C">
            <w:pPr>
              <w:pStyle w:val="FP"/>
              <w:spacing w:after="20"/>
              <w:ind w:left="2835" w:right="2835"/>
              <w:jc w:val="center"/>
              <w:rPr>
                <w:rFonts w:ascii="Arial" w:hAnsi="Arial"/>
                <w:noProof/>
                <w:sz w:val="18"/>
              </w:rPr>
            </w:pPr>
            <w:r w:rsidRPr="00C43044">
              <w:rPr>
                <w:rFonts w:ascii="Arial" w:hAnsi="Arial"/>
                <w:noProof/>
                <w:sz w:val="18"/>
              </w:rPr>
              <w:t>Tel.: +33 4 92 94 42 00 Fax: +33 4 93 65 47 16</w:t>
            </w:r>
          </w:p>
          <w:p w14:paraId="6ABA0404" w14:textId="77777777" w:rsidR="00B96257" w:rsidRPr="00C43044" w:rsidRDefault="00B96257" w:rsidP="001E609C">
            <w:pPr>
              <w:pStyle w:val="FP"/>
              <w:pBdr>
                <w:bottom w:val="single" w:sz="6" w:space="1" w:color="auto"/>
              </w:pBdr>
              <w:spacing w:before="240"/>
              <w:ind w:left="2835" w:right="2835"/>
              <w:jc w:val="center"/>
              <w:rPr>
                <w:noProof/>
              </w:rPr>
            </w:pPr>
            <w:r w:rsidRPr="00C43044">
              <w:rPr>
                <w:noProof/>
              </w:rPr>
              <w:t>Internet</w:t>
            </w:r>
          </w:p>
          <w:p w14:paraId="7D38F41A" w14:textId="77777777" w:rsidR="00B96257" w:rsidRPr="00C43044" w:rsidRDefault="00B96257" w:rsidP="001E609C">
            <w:pPr>
              <w:pStyle w:val="FP"/>
              <w:ind w:left="2835" w:right="2835"/>
              <w:jc w:val="center"/>
              <w:rPr>
                <w:rFonts w:ascii="Arial" w:hAnsi="Arial"/>
                <w:noProof/>
                <w:sz w:val="18"/>
              </w:rPr>
            </w:pPr>
            <w:r w:rsidRPr="00C43044">
              <w:rPr>
                <w:rFonts w:ascii="Arial" w:hAnsi="Arial"/>
                <w:noProof/>
                <w:sz w:val="18"/>
              </w:rPr>
              <w:t>https://www.3gpp.org</w:t>
            </w:r>
            <w:bookmarkEnd w:id="5"/>
          </w:p>
          <w:p w14:paraId="0CF983CF" w14:textId="77777777" w:rsidR="00B96257" w:rsidRPr="00C43044" w:rsidRDefault="00B96257" w:rsidP="001E609C">
            <w:pPr>
              <w:rPr>
                <w:noProof/>
              </w:rPr>
            </w:pPr>
          </w:p>
        </w:tc>
      </w:tr>
      <w:tr w:rsidR="00B96257" w:rsidRPr="00C43044" w14:paraId="604328F8" w14:textId="77777777" w:rsidTr="001E609C">
        <w:trPr>
          <w:cantSplit/>
        </w:trPr>
        <w:tc>
          <w:tcPr>
            <w:tcW w:w="10423" w:type="dxa"/>
            <w:shd w:val="clear" w:color="auto" w:fill="auto"/>
            <w:vAlign w:val="bottom"/>
          </w:tcPr>
          <w:p w14:paraId="17C9CA9D" w14:textId="77777777" w:rsidR="00B96257" w:rsidRPr="00C43044" w:rsidRDefault="00B96257" w:rsidP="001E609C">
            <w:pPr>
              <w:pStyle w:val="FP"/>
              <w:pBdr>
                <w:bottom w:val="single" w:sz="6" w:space="1" w:color="auto"/>
              </w:pBdr>
              <w:spacing w:after="240"/>
              <w:jc w:val="center"/>
              <w:rPr>
                <w:rFonts w:ascii="Arial" w:hAnsi="Arial"/>
                <w:b/>
                <w:i/>
                <w:noProof/>
              </w:rPr>
            </w:pPr>
            <w:bookmarkStart w:id="6" w:name="copyrightNotification"/>
            <w:r w:rsidRPr="00C43044">
              <w:rPr>
                <w:rFonts w:ascii="Arial" w:hAnsi="Arial"/>
                <w:b/>
                <w:i/>
                <w:noProof/>
              </w:rPr>
              <w:t>Copyright Notification</w:t>
            </w:r>
          </w:p>
          <w:p w14:paraId="336E95EB" w14:textId="77777777" w:rsidR="00B96257" w:rsidRPr="00C43044" w:rsidRDefault="00B96257" w:rsidP="001E609C">
            <w:pPr>
              <w:pStyle w:val="FP"/>
              <w:jc w:val="center"/>
              <w:rPr>
                <w:noProof/>
              </w:rPr>
            </w:pPr>
            <w:r w:rsidRPr="00C43044">
              <w:rPr>
                <w:noProof/>
              </w:rPr>
              <w:t>No part may be reproduced except as authorized by written permission.</w:t>
            </w:r>
            <w:r w:rsidRPr="00C43044">
              <w:rPr>
                <w:noProof/>
              </w:rPr>
              <w:br/>
              <w:t>The copyright and the foregoing restriction extend to reproduction in all media.</w:t>
            </w:r>
          </w:p>
          <w:p w14:paraId="347A2AA5" w14:textId="77777777" w:rsidR="00B96257" w:rsidRPr="00C43044" w:rsidRDefault="00B96257" w:rsidP="001E609C">
            <w:pPr>
              <w:pStyle w:val="FP"/>
              <w:jc w:val="center"/>
              <w:rPr>
                <w:noProof/>
              </w:rPr>
            </w:pPr>
          </w:p>
          <w:p w14:paraId="4DC2C05A" w14:textId="77777777" w:rsidR="00B96257" w:rsidRPr="00C43044" w:rsidRDefault="00B96257" w:rsidP="001E609C">
            <w:pPr>
              <w:pStyle w:val="FP"/>
              <w:jc w:val="center"/>
              <w:rPr>
                <w:noProof/>
                <w:sz w:val="18"/>
              </w:rPr>
            </w:pPr>
            <w:r w:rsidRPr="00C43044">
              <w:rPr>
                <w:noProof/>
                <w:sz w:val="18"/>
              </w:rPr>
              <w:t xml:space="preserve">© </w:t>
            </w:r>
            <w:r>
              <w:rPr>
                <w:noProof/>
                <w:sz w:val="18"/>
              </w:rPr>
              <w:t>2024</w:t>
            </w:r>
            <w:r w:rsidRPr="00C43044">
              <w:rPr>
                <w:noProof/>
                <w:sz w:val="18"/>
              </w:rPr>
              <w:t>, 3GPP Organizational Partners (ARIB, ATIS, CCSA, ETSI, TSDSI, TTA, TTC).</w:t>
            </w:r>
            <w:bookmarkStart w:id="7" w:name="copyrightaddon"/>
            <w:bookmarkEnd w:id="7"/>
          </w:p>
          <w:p w14:paraId="435A1051" w14:textId="77777777" w:rsidR="00B96257" w:rsidRPr="00C43044" w:rsidRDefault="00B96257" w:rsidP="001E609C">
            <w:pPr>
              <w:pStyle w:val="FP"/>
              <w:jc w:val="center"/>
              <w:rPr>
                <w:noProof/>
                <w:sz w:val="18"/>
              </w:rPr>
            </w:pPr>
            <w:r w:rsidRPr="00C43044">
              <w:rPr>
                <w:noProof/>
                <w:sz w:val="18"/>
              </w:rPr>
              <w:t>All rights reserved.</w:t>
            </w:r>
          </w:p>
          <w:p w14:paraId="7130C22C" w14:textId="77777777" w:rsidR="00B96257" w:rsidRPr="00C43044" w:rsidRDefault="00B96257" w:rsidP="001E609C">
            <w:pPr>
              <w:pStyle w:val="FP"/>
              <w:rPr>
                <w:noProof/>
                <w:sz w:val="18"/>
              </w:rPr>
            </w:pPr>
          </w:p>
          <w:p w14:paraId="76960E83" w14:textId="77777777" w:rsidR="00B96257" w:rsidRPr="00C43044" w:rsidRDefault="00B96257" w:rsidP="001E609C">
            <w:pPr>
              <w:pStyle w:val="FP"/>
              <w:rPr>
                <w:noProof/>
                <w:sz w:val="18"/>
              </w:rPr>
            </w:pPr>
            <w:r w:rsidRPr="00C43044">
              <w:rPr>
                <w:noProof/>
                <w:sz w:val="18"/>
              </w:rPr>
              <w:t>UMTS™ is a Trade Mark of ETSI registered for the benefit of its members</w:t>
            </w:r>
          </w:p>
          <w:p w14:paraId="75B7B398" w14:textId="77777777" w:rsidR="00B96257" w:rsidRPr="00C43044" w:rsidRDefault="00B96257" w:rsidP="001E609C">
            <w:pPr>
              <w:pStyle w:val="FP"/>
              <w:rPr>
                <w:noProof/>
                <w:sz w:val="18"/>
              </w:rPr>
            </w:pPr>
            <w:r w:rsidRPr="00C43044">
              <w:rPr>
                <w:noProof/>
                <w:sz w:val="18"/>
              </w:rPr>
              <w:t>3GPP™ is a Trade Mark of ETSI registered for the benefit of its Members and of the 3GPP Organizational Partners</w:t>
            </w:r>
            <w:r w:rsidRPr="00C43044">
              <w:rPr>
                <w:noProof/>
                <w:sz w:val="18"/>
              </w:rPr>
              <w:br/>
              <w:t>LTE™ is a Trade Mark of ETSI registered for the benefit of its Members and of the 3GPP Organizational Partners</w:t>
            </w:r>
          </w:p>
          <w:p w14:paraId="2371BFBD" w14:textId="77777777" w:rsidR="00B96257" w:rsidRPr="00C43044" w:rsidRDefault="00B96257" w:rsidP="001E609C">
            <w:pPr>
              <w:pStyle w:val="FP"/>
              <w:rPr>
                <w:noProof/>
                <w:sz w:val="18"/>
              </w:rPr>
            </w:pPr>
            <w:r w:rsidRPr="00C43044">
              <w:rPr>
                <w:noProof/>
                <w:sz w:val="18"/>
              </w:rPr>
              <w:t>GSM® and the GSM logo are registered and owned by the GSM Association</w:t>
            </w:r>
            <w:bookmarkEnd w:id="6"/>
          </w:p>
          <w:p w14:paraId="5DD57054" w14:textId="77777777" w:rsidR="00B96257" w:rsidRPr="00C43044" w:rsidRDefault="00B96257" w:rsidP="001E609C"/>
        </w:tc>
      </w:tr>
      <w:bookmarkEnd w:id="4"/>
    </w:tbl>
    <w:p w14:paraId="77E2726B" w14:textId="0B87A5DD" w:rsidR="00A779B2" w:rsidRDefault="00B96257">
      <w:pPr>
        <w:pStyle w:val="TT"/>
      </w:pPr>
      <w:r w:rsidRPr="00C43044">
        <w:br w:type="page"/>
      </w:r>
      <w:r w:rsidR="00A779B2">
        <w:lastRenderedPageBreak/>
        <w:t>Contents</w:t>
      </w:r>
    </w:p>
    <w:p w14:paraId="3F5BDACF" w14:textId="009C5634" w:rsidR="006E7B58" w:rsidRDefault="00344965">
      <w:pPr>
        <w:pStyle w:val="TOC1"/>
        <w:rPr>
          <w:rFonts w:ascii="Calibri" w:hAnsi="Calibri"/>
          <w:kern w:val="2"/>
          <w:szCs w:val="22"/>
        </w:rPr>
      </w:pPr>
      <w:r>
        <w:fldChar w:fldCharType="begin" w:fldLock="1"/>
      </w:r>
      <w:r>
        <w:instrText xml:space="preserve"> TOC \o "1-9" </w:instrText>
      </w:r>
      <w:r>
        <w:fldChar w:fldCharType="separate"/>
      </w:r>
      <w:r w:rsidR="006E7B58">
        <w:t>Foreword</w:t>
      </w:r>
      <w:r w:rsidR="006E7B58">
        <w:tab/>
      </w:r>
      <w:r w:rsidR="006E7B58">
        <w:fldChar w:fldCharType="begin" w:fldLock="1"/>
      </w:r>
      <w:r w:rsidR="006E7B58">
        <w:instrText xml:space="preserve"> PAGEREF _Toc163161010 \h </w:instrText>
      </w:r>
      <w:r w:rsidR="006E7B58">
        <w:fldChar w:fldCharType="separate"/>
      </w:r>
      <w:r w:rsidR="006E7B58">
        <w:t>5</w:t>
      </w:r>
      <w:r w:rsidR="006E7B58">
        <w:fldChar w:fldCharType="end"/>
      </w:r>
    </w:p>
    <w:p w14:paraId="41E61370" w14:textId="7C1128D2" w:rsidR="006E7B58" w:rsidRDefault="006E7B58">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_Toc163161011 \h </w:instrText>
      </w:r>
      <w:r>
        <w:fldChar w:fldCharType="separate"/>
      </w:r>
      <w:r>
        <w:t>6</w:t>
      </w:r>
      <w:r>
        <w:fldChar w:fldCharType="end"/>
      </w:r>
    </w:p>
    <w:p w14:paraId="32847A2B" w14:textId="17039561" w:rsidR="006E7B58" w:rsidRDefault="006E7B58">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_Toc163161012 \h </w:instrText>
      </w:r>
      <w:r>
        <w:fldChar w:fldCharType="separate"/>
      </w:r>
      <w:r>
        <w:t>6</w:t>
      </w:r>
      <w:r>
        <w:fldChar w:fldCharType="end"/>
      </w:r>
    </w:p>
    <w:p w14:paraId="1F4F8C3B" w14:textId="3FD8D654" w:rsidR="006E7B58" w:rsidRDefault="006E7B58">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_Toc163161013 \h </w:instrText>
      </w:r>
      <w:r>
        <w:fldChar w:fldCharType="separate"/>
      </w:r>
      <w:r>
        <w:t>6</w:t>
      </w:r>
      <w:r>
        <w:fldChar w:fldCharType="end"/>
      </w:r>
    </w:p>
    <w:p w14:paraId="49C36749" w14:textId="6666BC22" w:rsidR="006E7B58" w:rsidRDefault="006E7B58">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_Toc163161014 \h </w:instrText>
      </w:r>
      <w:r>
        <w:fldChar w:fldCharType="separate"/>
      </w:r>
      <w:r>
        <w:t>6</w:t>
      </w:r>
      <w:r>
        <w:fldChar w:fldCharType="end"/>
      </w:r>
    </w:p>
    <w:p w14:paraId="685E29AB" w14:textId="57C3EED1" w:rsidR="006E7B58" w:rsidRDefault="006E7B58">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_Toc163161015 \h </w:instrText>
      </w:r>
      <w:r>
        <w:fldChar w:fldCharType="separate"/>
      </w:r>
      <w:r>
        <w:t>6</w:t>
      </w:r>
      <w:r>
        <w:fldChar w:fldCharType="end"/>
      </w:r>
    </w:p>
    <w:p w14:paraId="7F717044" w14:textId="6ADFE8FC" w:rsidR="006E7B58" w:rsidRDefault="006E7B58">
      <w:pPr>
        <w:pStyle w:val="TOC1"/>
        <w:rPr>
          <w:rFonts w:ascii="Calibri" w:hAnsi="Calibri"/>
          <w:kern w:val="2"/>
          <w:szCs w:val="22"/>
        </w:rPr>
      </w:pPr>
      <w:r>
        <w:t>4</w:t>
      </w:r>
      <w:r>
        <w:rPr>
          <w:rFonts w:ascii="Calibri" w:hAnsi="Calibri"/>
          <w:kern w:val="2"/>
          <w:szCs w:val="22"/>
        </w:rPr>
        <w:tab/>
      </w:r>
      <w:r>
        <w:t>IMS service level tracing management object</w:t>
      </w:r>
      <w:r>
        <w:tab/>
      </w:r>
      <w:r>
        <w:fldChar w:fldCharType="begin" w:fldLock="1"/>
      </w:r>
      <w:r>
        <w:instrText xml:space="preserve"> PAGEREF _Toc163161016 \h </w:instrText>
      </w:r>
      <w:r>
        <w:fldChar w:fldCharType="separate"/>
      </w:r>
      <w:r>
        <w:t>7</w:t>
      </w:r>
      <w:r>
        <w:fldChar w:fldCharType="end"/>
      </w:r>
    </w:p>
    <w:p w14:paraId="3DECD72A" w14:textId="6AE89B65" w:rsidR="006E7B58" w:rsidRDefault="006E7B58">
      <w:pPr>
        <w:pStyle w:val="TOC1"/>
        <w:rPr>
          <w:rFonts w:ascii="Calibri" w:hAnsi="Calibri"/>
          <w:kern w:val="2"/>
          <w:szCs w:val="22"/>
        </w:rPr>
      </w:pPr>
      <w:r>
        <w:t>5</w:t>
      </w:r>
      <w:r>
        <w:rPr>
          <w:rFonts w:ascii="Calibri" w:hAnsi="Calibri"/>
          <w:kern w:val="2"/>
          <w:szCs w:val="22"/>
        </w:rPr>
        <w:tab/>
      </w:r>
      <w:r>
        <w:t>Management object parameters</w:t>
      </w:r>
      <w:r>
        <w:tab/>
      </w:r>
      <w:r>
        <w:fldChar w:fldCharType="begin" w:fldLock="1"/>
      </w:r>
      <w:r>
        <w:instrText xml:space="preserve"> PAGEREF _Toc163161017 \h </w:instrText>
      </w:r>
      <w:r>
        <w:fldChar w:fldCharType="separate"/>
      </w:r>
      <w:r>
        <w:t>9</w:t>
      </w:r>
      <w:r>
        <w:fldChar w:fldCharType="end"/>
      </w:r>
    </w:p>
    <w:p w14:paraId="420746D7" w14:textId="1AA316D7" w:rsidR="006E7B58" w:rsidRDefault="006E7B58">
      <w:pPr>
        <w:pStyle w:val="TOC2"/>
        <w:rPr>
          <w:rFonts w:ascii="Calibri" w:hAnsi="Calibri"/>
          <w:kern w:val="2"/>
          <w:sz w:val="22"/>
          <w:szCs w:val="22"/>
        </w:rPr>
      </w:pPr>
      <w:r>
        <w:t>5.1</w:t>
      </w:r>
      <w:r>
        <w:rPr>
          <w:rFonts w:ascii="Calibri" w:hAnsi="Calibri"/>
          <w:kern w:val="2"/>
          <w:sz w:val="22"/>
          <w:szCs w:val="22"/>
        </w:rPr>
        <w:tab/>
      </w:r>
      <w:r>
        <w:t>General</w:t>
      </w:r>
      <w:r>
        <w:tab/>
      </w:r>
      <w:r>
        <w:fldChar w:fldCharType="begin" w:fldLock="1"/>
      </w:r>
      <w:r>
        <w:instrText xml:space="preserve"> PAGEREF _Toc163161018 \h </w:instrText>
      </w:r>
      <w:r>
        <w:fldChar w:fldCharType="separate"/>
      </w:r>
      <w:r>
        <w:t>9</w:t>
      </w:r>
      <w:r>
        <w:fldChar w:fldCharType="end"/>
      </w:r>
    </w:p>
    <w:p w14:paraId="2C35851E" w14:textId="59BC9DA8" w:rsidR="006E7B58" w:rsidRDefault="006E7B58">
      <w:pPr>
        <w:pStyle w:val="TOC2"/>
        <w:rPr>
          <w:rFonts w:ascii="Calibri" w:hAnsi="Calibri"/>
          <w:kern w:val="2"/>
          <w:sz w:val="22"/>
          <w:szCs w:val="22"/>
        </w:rPr>
      </w:pPr>
      <w:r>
        <w:t>5.2</w:t>
      </w:r>
      <w:r>
        <w:rPr>
          <w:rFonts w:ascii="Calibri" w:hAnsi="Calibri"/>
          <w:kern w:val="2"/>
          <w:sz w:val="22"/>
          <w:szCs w:val="22"/>
        </w:rPr>
        <w:tab/>
      </w:r>
      <w:r>
        <w:t>Node: /</w:t>
      </w:r>
      <w:r w:rsidRPr="006527C9">
        <w:rPr>
          <w:i/>
          <w:iCs/>
        </w:rPr>
        <w:t>&lt;X&gt;</w:t>
      </w:r>
      <w:r>
        <w:tab/>
      </w:r>
      <w:r>
        <w:fldChar w:fldCharType="begin" w:fldLock="1"/>
      </w:r>
      <w:r>
        <w:instrText xml:space="preserve"> PAGEREF _Toc163161019 \h </w:instrText>
      </w:r>
      <w:r>
        <w:fldChar w:fldCharType="separate"/>
      </w:r>
      <w:r>
        <w:t>10</w:t>
      </w:r>
      <w:r>
        <w:fldChar w:fldCharType="end"/>
      </w:r>
    </w:p>
    <w:p w14:paraId="1C408FAA" w14:textId="2B3781D5" w:rsidR="006E7B58" w:rsidRDefault="006E7B58">
      <w:pPr>
        <w:pStyle w:val="TOC2"/>
        <w:rPr>
          <w:rFonts w:ascii="Calibri" w:hAnsi="Calibri"/>
          <w:kern w:val="2"/>
          <w:sz w:val="22"/>
          <w:szCs w:val="22"/>
        </w:rPr>
      </w:pPr>
      <w:r>
        <w:t>5.3</w:t>
      </w:r>
      <w:r>
        <w:rPr>
          <w:rFonts w:ascii="Calibri" w:hAnsi="Calibri"/>
          <w:kern w:val="2"/>
          <w:sz w:val="22"/>
          <w:szCs w:val="22"/>
        </w:rPr>
        <w:tab/>
      </w:r>
      <w:r>
        <w:t>/</w:t>
      </w:r>
      <w:r w:rsidRPr="006527C9">
        <w:rPr>
          <w:i/>
          <w:iCs/>
        </w:rPr>
        <w:t>&lt;X&gt;</w:t>
      </w:r>
      <w:r>
        <w:t>/Name</w:t>
      </w:r>
      <w:r>
        <w:tab/>
      </w:r>
      <w:r>
        <w:fldChar w:fldCharType="begin" w:fldLock="1"/>
      </w:r>
      <w:r>
        <w:instrText xml:space="preserve"> PAGEREF _Toc163161020 \h </w:instrText>
      </w:r>
      <w:r>
        <w:fldChar w:fldCharType="separate"/>
      </w:r>
      <w:r>
        <w:t>10</w:t>
      </w:r>
      <w:r>
        <w:fldChar w:fldCharType="end"/>
      </w:r>
    </w:p>
    <w:p w14:paraId="73D43656" w14:textId="62A1E117" w:rsidR="006E7B58" w:rsidRDefault="006E7B58">
      <w:pPr>
        <w:pStyle w:val="TOC2"/>
        <w:rPr>
          <w:rFonts w:ascii="Calibri" w:hAnsi="Calibri"/>
          <w:kern w:val="2"/>
          <w:sz w:val="22"/>
          <w:szCs w:val="22"/>
        </w:rPr>
      </w:pPr>
      <w:r>
        <w:t>5.4</w:t>
      </w:r>
      <w:r>
        <w:rPr>
          <w:rFonts w:ascii="Calibri" w:hAnsi="Calibri"/>
          <w:kern w:val="2"/>
          <w:sz w:val="22"/>
          <w:szCs w:val="22"/>
        </w:rPr>
        <w:tab/>
      </w:r>
      <w:r>
        <w:t>/&lt;X&gt;/Debug_info_List/</w:t>
      </w:r>
      <w:r>
        <w:tab/>
      </w:r>
      <w:r>
        <w:fldChar w:fldCharType="begin" w:fldLock="1"/>
      </w:r>
      <w:r>
        <w:instrText xml:space="preserve"> PAGEREF _Toc163161021 \h </w:instrText>
      </w:r>
      <w:r>
        <w:fldChar w:fldCharType="separate"/>
      </w:r>
      <w:r>
        <w:t>10</w:t>
      </w:r>
      <w:r>
        <w:fldChar w:fldCharType="end"/>
      </w:r>
    </w:p>
    <w:p w14:paraId="2F356952" w14:textId="0753716E" w:rsidR="006E7B58" w:rsidRDefault="006E7B58">
      <w:pPr>
        <w:pStyle w:val="TOC2"/>
        <w:rPr>
          <w:rFonts w:ascii="Calibri" w:hAnsi="Calibri"/>
          <w:kern w:val="2"/>
          <w:sz w:val="22"/>
          <w:szCs w:val="22"/>
        </w:rPr>
      </w:pPr>
      <w:r>
        <w:t>5.5</w:t>
      </w:r>
      <w:r>
        <w:rPr>
          <w:rFonts w:ascii="Calibri" w:hAnsi="Calibri"/>
          <w:kern w:val="2"/>
          <w:sz w:val="22"/>
          <w:szCs w:val="22"/>
        </w:rPr>
        <w:tab/>
      </w:r>
      <w:r>
        <w:t>/&lt;X&gt;/Debug_info_List/&lt;X&gt;</w:t>
      </w:r>
      <w:r>
        <w:tab/>
      </w:r>
      <w:r>
        <w:fldChar w:fldCharType="begin" w:fldLock="1"/>
      </w:r>
      <w:r>
        <w:instrText xml:space="preserve"> PAGEREF _Toc163161022 \h </w:instrText>
      </w:r>
      <w:r>
        <w:fldChar w:fldCharType="separate"/>
      </w:r>
      <w:r>
        <w:t>10</w:t>
      </w:r>
      <w:r>
        <w:fldChar w:fldCharType="end"/>
      </w:r>
    </w:p>
    <w:p w14:paraId="2F162DCE" w14:textId="06DEB69D" w:rsidR="006E7B58" w:rsidRDefault="006E7B58">
      <w:pPr>
        <w:pStyle w:val="TOC2"/>
        <w:rPr>
          <w:rFonts w:ascii="Calibri" w:hAnsi="Calibri"/>
          <w:kern w:val="2"/>
          <w:sz w:val="22"/>
          <w:szCs w:val="22"/>
        </w:rPr>
      </w:pPr>
      <w:r>
        <w:t>5.6</w:t>
      </w:r>
      <w:r>
        <w:rPr>
          <w:rFonts w:ascii="Calibri" w:hAnsi="Calibri"/>
          <w:kern w:val="2"/>
          <w:sz w:val="22"/>
          <w:szCs w:val="22"/>
        </w:rPr>
        <w:tab/>
      </w:r>
      <w:r>
        <w:t>/&lt;X&gt;/Debug_info_List/</w:t>
      </w:r>
      <w:r w:rsidRPr="006527C9">
        <w:rPr>
          <w:i/>
          <w:iCs/>
        </w:rPr>
        <w:t>&lt;X&gt;</w:t>
      </w:r>
      <w:r>
        <w:t>/Debug_config/</w:t>
      </w:r>
      <w:r>
        <w:tab/>
      </w:r>
      <w:r>
        <w:fldChar w:fldCharType="begin" w:fldLock="1"/>
      </w:r>
      <w:r>
        <w:instrText xml:space="preserve"> PAGEREF _Toc163161023 \h </w:instrText>
      </w:r>
      <w:r>
        <w:fldChar w:fldCharType="separate"/>
      </w:r>
      <w:r>
        <w:t>10</w:t>
      </w:r>
      <w:r>
        <w:fldChar w:fldCharType="end"/>
      </w:r>
    </w:p>
    <w:p w14:paraId="00E80877" w14:textId="0242C2AE" w:rsidR="006E7B58" w:rsidRDefault="006E7B58">
      <w:pPr>
        <w:pStyle w:val="TOC2"/>
        <w:rPr>
          <w:rFonts w:ascii="Calibri" w:hAnsi="Calibri"/>
          <w:kern w:val="2"/>
          <w:sz w:val="22"/>
          <w:szCs w:val="22"/>
        </w:rPr>
      </w:pPr>
      <w:r>
        <w:t>5.7</w:t>
      </w:r>
      <w:r>
        <w:rPr>
          <w:rFonts w:ascii="Calibri" w:hAnsi="Calibri"/>
          <w:kern w:val="2"/>
          <w:sz w:val="22"/>
          <w:szCs w:val="22"/>
        </w:rPr>
        <w:tab/>
      </w:r>
      <w:r>
        <w:t>/&lt;X&gt;/Debug_info_List/&lt;X&gt;/Debug_config/ Address_of_record</w:t>
      </w:r>
      <w:r>
        <w:tab/>
      </w:r>
      <w:r>
        <w:fldChar w:fldCharType="begin" w:fldLock="1"/>
      </w:r>
      <w:r>
        <w:instrText xml:space="preserve"> PAGEREF _Toc163161024 \h </w:instrText>
      </w:r>
      <w:r>
        <w:fldChar w:fldCharType="separate"/>
      </w:r>
      <w:r>
        <w:t>11</w:t>
      </w:r>
      <w:r>
        <w:fldChar w:fldCharType="end"/>
      </w:r>
    </w:p>
    <w:p w14:paraId="60995B6D" w14:textId="74B01A97" w:rsidR="006E7B58" w:rsidRDefault="006E7B58">
      <w:pPr>
        <w:pStyle w:val="TOC2"/>
        <w:rPr>
          <w:rFonts w:ascii="Calibri" w:hAnsi="Calibri"/>
          <w:kern w:val="2"/>
          <w:sz w:val="22"/>
          <w:szCs w:val="22"/>
        </w:rPr>
      </w:pPr>
      <w:r>
        <w:t>5.8</w:t>
      </w:r>
      <w:r>
        <w:rPr>
          <w:rFonts w:ascii="Calibri" w:hAnsi="Calibri"/>
          <w:kern w:val="2"/>
          <w:sz w:val="22"/>
          <w:szCs w:val="22"/>
        </w:rPr>
        <w:tab/>
      </w:r>
      <w:r>
        <w:t>/&lt;X&gt;/Debug_info_List/&lt;X&gt;/Debug_config/Session_List/</w:t>
      </w:r>
      <w:r>
        <w:tab/>
      </w:r>
      <w:r>
        <w:fldChar w:fldCharType="begin" w:fldLock="1"/>
      </w:r>
      <w:r>
        <w:instrText xml:space="preserve"> PAGEREF _Toc163161025 \h </w:instrText>
      </w:r>
      <w:r>
        <w:fldChar w:fldCharType="separate"/>
      </w:r>
      <w:r>
        <w:t>11</w:t>
      </w:r>
      <w:r>
        <w:fldChar w:fldCharType="end"/>
      </w:r>
    </w:p>
    <w:p w14:paraId="76554627" w14:textId="5B4EC35C" w:rsidR="006E7B58" w:rsidRDefault="006E7B58">
      <w:pPr>
        <w:pStyle w:val="TOC2"/>
        <w:rPr>
          <w:rFonts w:ascii="Calibri" w:hAnsi="Calibri"/>
          <w:kern w:val="2"/>
          <w:sz w:val="22"/>
          <w:szCs w:val="22"/>
        </w:rPr>
      </w:pPr>
      <w:r>
        <w:t>5.9</w:t>
      </w:r>
      <w:r>
        <w:rPr>
          <w:rFonts w:ascii="Calibri" w:hAnsi="Calibri"/>
          <w:kern w:val="2"/>
          <w:sz w:val="22"/>
          <w:szCs w:val="22"/>
        </w:rPr>
        <w:tab/>
      </w:r>
      <w:r>
        <w:t>/&lt;X&gt;/Debug_info_List/&lt;X&gt;/Debug_config/Session_List/</w:t>
      </w:r>
      <w:r w:rsidRPr="006527C9">
        <w:rPr>
          <w:i/>
          <w:iCs/>
        </w:rPr>
        <w:t>&lt;X&gt;</w:t>
      </w:r>
      <w:r>
        <w:tab/>
      </w:r>
      <w:r>
        <w:fldChar w:fldCharType="begin" w:fldLock="1"/>
      </w:r>
      <w:r>
        <w:instrText xml:space="preserve"> PAGEREF _Toc163161026 \h </w:instrText>
      </w:r>
      <w:r>
        <w:fldChar w:fldCharType="separate"/>
      </w:r>
      <w:r>
        <w:t>11</w:t>
      </w:r>
      <w:r>
        <w:fldChar w:fldCharType="end"/>
      </w:r>
    </w:p>
    <w:p w14:paraId="40713E81" w14:textId="644035D1" w:rsidR="006E7B58" w:rsidRDefault="006E7B58">
      <w:pPr>
        <w:pStyle w:val="TOC2"/>
        <w:rPr>
          <w:rFonts w:ascii="Calibri" w:hAnsi="Calibri"/>
          <w:kern w:val="2"/>
          <w:sz w:val="22"/>
          <w:szCs w:val="22"/>
        </w:rPr>
      </w:pPr>
      <w:r>
        <w:t>5.10</w:t>
      </w:r>
      <w:r>
        <w:rPr>
          <w:rFonts w:ascii="Calibri" w:hAnsi="Calibri"/>
          <w:kern w:val="2"/>
          <w:sz w:val="22"/>
          <w:szCs w:val="22"/>
        </w:rPr>
        <w:tab/>
      </w:r>
      <w:r>
        <w:t xml:space="preserve">/&lt;X&gt;/Debug_info_List/&lt;X&gt;/Debug_config/Session_List/ </w:t>
      </w:r>
      <w:r w:rsidRPr="006527C9">
        <w:rPr>
          <w:i/>
          <w:iCs/>
        </w:rPr>
        <w:t>&lt;X&gt;</w:t>
      </w:r>
      <w:r w:rsidRPr="006527C9">
        <w:rPr>
          <w:iCs/>
        </w:rPr>
        <w:t>/Session/</w:t>
      </w:r>
      <w:r>
        <w:tab/>
      </w:r>
      <w:r>
        <w:fldChar w:fldCharType="begin" w:fldLock="1"/>
      </w:r>
      <w:r>
        <w:instrText xml:space="preserve"> PAGEREF _Toc163161027 \h </w:instrText>
      </w:r>
      <w:r>
        <w:fldChar w:fldCharType="separate"/>
      </w:r>
      <w:r>
        <w:t>11</w:t>
      </w:r>
      <w:r>
        <w:fldChar w:fldCharType="end"/>
      </w:r>
    </w:p>
    <w:p w14:paraId="5377A9E9" w14:textId="2FC17952" w:rsidR="006E7B58" w:rsidRDefault="006E7B58">
      <w:pPr>
        <w:pStyle w:val="TOC2"/>
        <w:rPr>
          <w:rFonts w:ascii="Calibri" w:hAnsi="Calibri"/>
          <w:kern w:val="2"/>
          <w:sz w:val="22"/>
          <w:szCs w:val="22"/>
        </w:rPr>
      </w:pPr>
      <w:r>
        <w:t>5.11</w:t>
      </w:r>
      <w:r>
        <w:rPr>
          <w:rFonts w:ascii="Calibri" w:hAnsi="Calibri"/>
          <w:kern w:val="2"/>
          <w:sz w:val="22"/>
          <w:szCs w:val="22"/>
        </w:rPr>
        <w:tab/>
      </w:r>
      <w:r>
        <w:t xml:space="preserve">/&lt;X&gt;/Debug_info_List/&lt;X&gt;/Debug_config/Session_List/ </w:t>
      </w:r>
      <w:r w:rsidRPr="006527C9">
        <w:rPr>
          <w:i/>
          <w:iCs/>
        </w:rPr>
        <w:t>&lt;X&gt;</w:t>
      </w:r>
      <w:r w:rsidRPr="006527C9">
        <w:rPr>
          <w:iCs/>
        </w:rPr>
        <w:t>/Session/Start_trigger/</w:t>
      </w:r>
      <w:r>
        <w:tab/>
      </w:r>
      <w:r>
        <w:fldChar w:fldCharType="begin" w:fldLock="1"/>
      </w:r>
      <w:r>
        <w:instrText xml:space="preserve"> PAGEREF _Toc163161028 \h </w:instrText>
      </w:r>
      <w:r>
        <w:fldChar w:fldCharType="separate"/>
      </w:r>
      <w:r>
        <w:t>12</w:t>
      </w:r>
      <w:r>
        <w:fldChar w:fldCharType="end"/>
      </w:r>
    </w:p>
    <w:p w14:paraId="30BE41B0" w14:textId="73352FF9" w:rsidR="006E7B58" w:rsidRDefault="006E7B58">
      <w:pPr>
        <w:pStyle w:val="TOC2"/>
        <w:rPr>
          <w:rFonts w:ascii="Calibri" w:hAnsi="Calibri"/>
          <w:kern w:val="2"/>
          <w:sz w:val="22"/>
          <w:szCs w:val="22"/>
        </w:rPr>
      </w:pPr>
      <w:r>
        <w:t>5.12</w:t>
      </w:r>
      <w:r>
        <w:rPr>
          <w:rFonts w:ascii="Calibri" w:hAnsi="Calibri"/>
          <w:kern w:val="2"/>
          <w:sz w:val="22"/>
          <w:szCs w:val="22"/>
        </w:rPr>
        <w:tab/>
      </w:r>
      <w:r>
        <w:t xml:space="preserve">/&lt;X&gt;/Debug_info_List/&lt;X&gt;/Debug_config/Session_List/ </w:t>
      </w:r>
      <w:r w:rsidRPr="006527C9">
        <w:rPr>
          <w:i/>
          <w:iCs/>
        </w:rPr>
        <w:t>&lt;X&gt;</w:t>
      </w:r>
      <w:r w:rsidRPr="006527C9">
        <w:rPr>
          <w:iCs/>
        </w:rPr>
        <w:t>/Session/Start_trigger/From</w:t>
      </w:r>
      <w:r>
        <w:tab/>
      </w:r>
      <w:r>
        <w:fldChar w:fldCharType="begin" w:fldLock="1"/>
      </w:r>
      <w:r>
        <w:instrText xml:space="preserve"> PAGEREF _Toc163161029 \h </w:instrText>
      </w:r>
      <w:r>
        <w:fldChar w:fldCharType="separate"/>
      </w:r>
      <w:r>
        <w:t>12</w:t>
      </w:r>
      <w:r>
        <w:fldChar w:fldCharType="end"/>
      </w:r>
    </w:p>
    <w:p w14:paraId="0DEAC1F3" w14:textId="39CADAF2" w:rsidR="006E7B58" w:rsidRDefault="006E7B58">
      <w:pPr>
        <w:pStyle w:val="TOC2"/>
        <w:rPr>
          <w:rFonts w:ascii="Calibri" w:hAnsi="Calibri"/>
          <w:kern w:val="2"/>
          <w:sz w:val="22"/>
          <w:szCs w:val="22"/>
        </w:rPr>
      </w:pPr>
      <w:r>
        <w:t>5.13</w:t>
      </w:r>
      <w:r>
        <w:rPr>
          <w:rFonts w:ascii="Calibri" w:hAnsi="Calibri"/>
          <w:kern w:val="2"/>
          <w:sz w:val="22"/>
          <w:szCs w:val="22"/>
        </w:rPr>
        <w:tab/>
      </w:r>
      <w:r>
        <w:t xml:space="preserve">/&lt;X&gt;/Debug_info_List/&lt;X&gt;/Debug_config/Session_List/ </w:t>
      </w:r>
      <w:r w:rsidRPr="006527C9">
        <w:rPr>
          <w:i/>
          <w:iCs/>
        </w:rPr>
        <w:t>&lt;X&gt;</w:t>
      </w:r>
      <w:r w:rsidRPr="006527C9">
        <w:rPr>
          <w:iCs/>
        </w:rPr>
        <w:t>/Session/Start_trigger/To</w:t>
      </w:r>
      <w:r>
        <w:tab/>
      </w:r>
      <w:r>
        <w:fldChar w:fldCharType="begin" w:fldLock="1"/>
      </w:r>
      <w:r>
        <w:instrText xml:space="preserve"> PAGEREF _Toc163161030 \h </w:instrText>
      </w:r>
      <w:r>
        <w:fldChar w:fldCharType="separate"/>
      </w:r>
      <w:r>
        <w:t>12</w:t>
      </w:r>
      <w:r>
        <w:fldChar w:fldCharType="end"/>
      </w:r>
    </w:p>
    <w:p w14:paraId="021F45EC" w14:textId="70C7524F" w:rsidR="006E7B58" w:rsidRDefault="006E7B58">
      <w:pPr>
        <w:pStyle w:val="TOC2"/>
        <w:rPr>
          <w:rFonts w:ascii="Calibri" w:hAnsi="Calibri"/>
          <w:kern w:val="2"/>
          <w:sz w:val="22"/>
          <w:szCs w:val="22"/>
        </w:rPr>
      </w:pPr>
      <w:r>
        <w:t>5.14</w:t>
      </w:r>
      <w:r>
        <w:rPr>
          <w:rFonts w:ascii="Calibri" w:hAnsi="Calibri"/>
          <w:kern w:val="2"/>
          <w:sz w:val="22"/>
          <w:szCs w:val="22"/>
        </w:rPr>
        <w:tab/>
      </w:r>
      <w:r>
        <w:t xml:space="preserve">/&lt;X&gt;/Debug_info_List/&lt;X&gt;/Debug_config/Session_List/ </w:t>
      </w:r>
      <w:r w:rsidRPr="006527C9">
        <w:rPr>
          <w:i/>
          <w:iCs/>
        </w:rPr>
        <w:t>&lt;X&gt;</w:t>
      </w:r>
      <w:r w:rsidRPr="006527C9">
        <w:rPr>
          <w:iCs/>
        </w:rPr>
        <w:t>/Session/Start_trigger/ICSI</w:t>
      </w:r>
      <w:r>
        <w:tab/>
      </w:r>
      <w:r>
        <w:fldChar w:fldCharType="begin" w:fldLock="1"/>
      </w:r>
      <w:r>
        <w:instrText xml:space="preserve"> PAGEREF _Toc163161031 \h </w:instrText>
      </w:r>
      <w:r>
        <w:fldChar w:fldCharType="separate"/>
      </w:r>
      <w:r>
        <w:t>12</w:t>
      </w:r>
      <w:r>
        <w:fldChar w:fldCharType="end"/>
      </w:r>
    </w:p>
    <w:p w14:paraId="04CA1C85" w14:textId="483F2979" w:rsidR="006E7B58" w:rsidRDefault="006E7B58">
      <w:pPr>
        <w:pStyle w:val="TOC2"/>
        <w:rPr>
          <w:rFonts w:ascii="Calibri" w:hAnsi="Calibri"/>
          <w:kern w:val="2"/>
          <w:sz w:val="22"/>
          <w:szCs w:val="22"/>
        </w:rPr>
      </w:pPr>
      <w:r>
        <w:t>5.15</w:t>
      </w:r>
      <w:r>
        <w:rPr>
          <w:rFonts w:ascii="Calibri" w:hAnsi="Calibri"/>
          <w:kern w:val="2"/>
          <w:sz w:val="22"/>
          <w:szCs w:val="22"/>
        </w:rPr>
        <w:tab/>
      </w:r>
      <w:r>
        <w:t xml:space="preserve">/&lt;X&gt;/Debug_info_List/&lt;X&gt;/Debug_config/Session_List/ </w:t>
      </w:r>
      <w:r w:rsidRPr="006527C9">
        <w:rPr>
          <w:i/>
          <w:iCs/>
        </w:rPr>
        <w:t>&lt;X&gt;</w:t>
      </w:r>
      <w:r w:rsidRPr="006527C9">
        <w:rPr>
          <w:iCs/>
        </w:rPr>
        <w:t>/Session/Start_trigger/IARI</w:t>
      </w:r>
      <w:r>
        <w:tab/>
      </w:r>
      <w:r>
        <w:fldChar w:fldCharType="begin" w:fldLock="1"/>
      </w:r>
      <w:r>
        <w:instrText xml:space="preserve"> PAGEREF _Toc163161032 \h </w:instrText>
      </w:r>
      <w:r>
        <w:fldChar w:fldCharType="separate"/>
      </w:r>
      <w:r>
        <w:t>13</w:t>
      </w:r>
      <w:r>
        <w:fldChar w:fldCharType="end"/>
      </w:r>
    </w:p>
    <w:p w14:paraId="58B4CD1E" w14:textId="2147FA76" w:rsidR="006E7B58" w:rsidRDefault="006E7B58">
      <w:pPr>
        <w:pStyle w:val="TOC2"/>
        <w:rPr>
          <w:rFonts w:ascii="Calibri" w:hAnsi="Calibri"/>
          <w:kern w:val="2"/>
          <w:sz w:val="22"/>
          <w:szCs w:val="22"/>
        </w:rPr>
      </w:pPr>
      <w:r>
        <w:t>5.16</w:t>
      </w:r>
      <w:r>
        <w:rPr>
          <w:rFonts w:ascii="Calibri" w:hAnsi="Calibri"/>
          <w:kern w:val="2"/>
          <w:sz w:val="22"/>
          <w:szCs w:val="22"/>
        </w:rPr>
        <w:tab/>
      </w:r>
      <w:r>
        <w:t xml:space="preserve">/&lt;X&gt;/Debug_info_List/&lt;X&gt;/Debug_config/Session_List/ </w:t>
      </w:r>
      <w:r w:rsidRPr="006527C9">
        <w:rPr>
          <w:i/>
          <w:iCs/>
        </w:rPr>
        <w:t>&lt;X&gt;</w:t>
      </w:r>
      <w:r w:rsidRPr="006527C9">
        <w:rPr>
          <w:iCs/>
        </w:rPr>
        <w:t>/Session/Start_trigger/Method</w:t>
      </w:r>
      <w:r>
        <w:tab/>
      </w:r>
      <w:r>
        <w:fldChar w:fldCharType="begin" w:fldLock="1"/>
      </w:r>
      <w:r>
        <w:instrText xml:space="preserve"> PAGEREF _Toc163161033 \h </w:instrText>
      </w:r>
      <w:r>
        <w:fldChar w:fldCharType="separate"/>
      </w:r>
      <w:r>
        <w:t>13</w:t>
      </w:r>
      <w:r>
        <w:fldChar w:fldCharType="end"/>
      </w:r>
    </w:p>
    <w:p w14:paraId="2B2DEE94" w14:textId="6E72C841" w:rsidR="006E7B58" w:rsidRDefault="006E7B58">
      <w:pPr>
        <w:pStyle w:val="TOC2"/>
        <w:rPr>
          <w:rFonts w:ascii="Calibri" w:hAnsi="Calibri"/>
          <w:kern w:val="2"/>
          <w:sz w:val="22"/>
          <w:szCs w:val="22"/>
        </w:rPr>
      </w:pPr>
      <w:r>
        <w:t>5.17</w:t>
      </w:r>
      <w:r>
        <w:rPr>
          <w:rFonts w:ascii="Calibri" w:hAnsi="Calibri"/>
          <w:kern w:val="2"/>
          <w:sz w:val="22"/>
          <w:szCs w:val="22"/>
        </w:rPr>
        <w:tab/>
      </w:r>
      <w:r>
        <w:t xml:space="preserve">/&lt;X&gt;/Debug_info_List/&lt;X&gt;/Debug_config/Session_List/ </w:t>
      </w:r>
      <w:r w:rsidRPr="006527C9">
        <w:rPr>
          <w:i/>
          <w:iCs/>
        </w:rPr>
        <w:t>&lt;X&gt;</w:t>
      </w:r>
      <w:r w:rsidRPr="006527C9">
        <w:rPr>
          <w:iCs/>
        </w:rPr>
        <w:t>/Session/Start_trigger/Time</w:t>
      </w:r>
      <w:r>
        <w:tab/>
      </w:r>
      <w:r>
        <w:fldChar w:fldCharType="begin" w:fldLock="1"/>
      </w:r>
      <w:r>
        <w:instrText xml:space="preserve"> PAGEREF _Toc163161034 \h </w:instrText>
      </w:r>
      <w:r>
        <w:fldChar w:fldCharType="separate"/>
      </w:r>
      <w:r>
        <w:t>13</w:t>
      </w:r>
      <w:r>
        <w:fldChar w:fldCharType="end"/>
      </w:r>
    </w:p>
    <w:p w14:paraId="1C266388" w14:textId="49AEE460" w:rsidR="006E7B58" w:rsidRDefault="006E7B58">
      <w:pPr>
        <w:pStyle w:val="TOC2"/>
        <w:rPr>
          <w:rFonts w:ascii="Calibri" w:hAnsi="Calibri"/>
          <w:kern w:val="2"/>
          <w:sz w:val="22"/>
          <w:szCs w:val="22"/>
        </w:rPr>
      </w:pPr>
      <w:r>
        <w:t>5.18</w:t>
      </w:r>
      <w:r>
        <w:rPr>
          <w:rFonts w:ascii="Calibri" w:hAnsi="Calibri"/>
          <w:kern w:val="2"/>
          <w:sz w:val="22"/>
          <w:szCs w:val="22"/>
        </w:rPr>
        <w:tab/>
      </w:r>
      <w:r>
        <w:t xml:space="preserve">/&lt;X&gt;/Debug_info_List/&lt;X&gt;/Debug_config/Session_List/ </w:t>
      </w:r>
      <w:r w:rsidRPr="006527C9">
        <w:rPr>
          <w:i/>
          <w:iCs/>
        </w:rPr>
        <w:t>&lt;X&gt;</w:t>
      </w:r>
      <w:r w:rsidRPr="006527C9">
        <w:rPr>
          <w:iCs/>
        </w:rPr>
        <w:t>/Session/Start_trigger/Debug_ID</w:t>
      </w:r>
      <w:r>
        <w:tab/>
      </w:r>
      <w:r>
        <w:fldChar w:fldCharType="begin" w:fldLock="1"/>
      </w:r>
      <w:r>
        <w:instrText xml:space="preserve"> PAGEREF _Toc163161035 \h </w:instrText>
      </w:r>
      <w:r>
        <w:fldChar w:fldCharType="separate"/>
      </w:r>
      <w:r>
        <w:t>13</w:t>
      </w:r>
      <w:r>
        <w:fldChar w:fldCharType="end"/>
      </w:r>
    </w:p>
    <w:p w14:paraId="07C521FD" w14:textId="0A5116B0" w:rsidR="006E7B58" w:rsidRDefault="006E7B58">
      <w:pPr>
        <w:pStyle w:val="TOC2"/>
        <w:rPr>
          <w:rFonts w:ascii="Calibri" w:hAnsi="Calibri"/>
          <w:kern w:val="2"/>
          <w:sz w:val="22"/>
          <w:szCs w:val="22"/>
        </w:rPr>
      </w:pPr>
      <w:r>
        <w:t>5.19</w:t>
      </w:r>
      <w:r>
        <w:rPr>
          <w:rFonts w:ascii="Calibri" w:hAnsi="Calibri"/>
          <w:kern w:val="2"/>
          <w:sz w:val="22"/>
          <w:szCs w:val="22"/>
        </w:rPr>
        <w:tab/>
      </w:r>
      <w:r>
        <w:t xml:space="preserve">/&lt;X&gt;/Debug_info_List/&lt;X&gt;/Debug_config/Session_List/ </w:t>
      </w:r>
      <w:r w:rsidRPr="006527C9">
        <w:rPr>
          <w:i/>
          <w:iCs/>
        </w:rPr>
        <w:t>&lt;X&gt;</w:t>
      </w:r>
      <w:r w:rsidRPr="006527C9">
        <w:rPr>
          <w:iCs/>
        </w:rPr>
        <w:t>/Session/Stop_trigger/</w:t>
      </w:r>
      <w:r>
        <w:tab/>
      </w:r>
      <w:r>
        <w:fldChar w:fldCharType="begin" w:fldLock="1"/>
      </w:r>
      <w:r>
        <w:instrText xml:space="preserve"> PAGEREF _Toc163161036 \h </w:instrText>
      </w:r>
      <w:r>
        <w:fldChar w:fldCharType="separate"/>
      </w:r>
      <w:r>
        <w:t>14</w:t>
      </w:r>
      <w:r>
        <w:fldChar w:fldCharType="end"/>
      </w:r>
    </w:p>
    <w:p w14:paraId="30B5A8A0" w14:textId="3411E9AD" w:rsidR="006E7B58" w:rsidRDefault="006E7B58">
      <w:pPr>
        <w:pStyle w:val="TOC2"/>
        <w:rPr>
          <w:rFonts w:ascii="Calibri" w:hAnsi="Calibri"/>
          <w:kern w:val="2"/>
          <w:sz w:val="22"/>
          <w:szCs w:val="22"/>
        </w:rPr>
      </w:pPr>
      <w:r>
        <w:t>5.20</w:t>
      </w:r>
      <w:r>
        <w:rPr>
          <w:rFonts w:ascii="Calibri" w:hAnsi="Calibri"/>
          <w:kern w:val="2"/>
          <w:sz w:val="22"/>
          <w:szCs w:val="22"/>
        </w:rPr>
        <w:tab/>
      </w:r>
      <w:r>
        <w:t xml:space="preserve">/&lt;X&gt;/Debug_info_List/&lt;X&gt;/Debug_config/Session_List/ </w:t>
      </w:r>
      <w:r w:rsidRPr="006527C9">
        <w:rPr>
          <w:i/>
          <w:iCs/>
        </w:rPr>
        <w:t>&lt;X&gt;</w:t>
      </w:r>
      <w:r w:rsidRPr="006527C9">
        <w:rPr>
          <w:iCs/>
        </w:rPr>
        <w:t>/Session/Stop_trigger/Time</w:t>
      </w:r>
      <w:r>
        <w:tab/>
      </w:r>
      <w:r>
        <w:fldChar w:fldCharType="begin" w:fldLock="1"/>
      </w:r>
      <w:r>
        <w:instrText xml:space="preserve"> PAGEREF _Toc163161037 \h </w:instrText>
      </w:r>
      <w:r>
        <w:fldChar w:fldCharType="separate"/>
      </w:r>
      <w:r>
        <w:t>14</w:t>
      </w:r>
      <w:r>
        <w:fldChar w:fldCharType="end"/>
      </w:r>
    </w:p>
    <w:p w14:paraId="4412C111" w14:textId="1AB1DDE6" w:rsidR="006E7B58" w:rsidRDefault="006E7B58">
      <w:pPr>
        <w:pStyle w:val="TOC2"/>
        <w:rPr>
          <w:rFonts w:ascii="Calibri" w:hAnsi="Calibri"/>
          <w:kern w:val="2"/>
          <w:sz w:val="22"/>
          <w:szCs w:val="22"/>
        </w:rPr>
      </w:pPr>
      <w:r>
        <w:t>5.21</w:t>
      </w:r>
      <w:r>
        <w:rPr>
          <w:rFonts w:ascii="Calibri" w:hAnsi="Calibri"/>
          <w:kern w:val="2"/>
          <w:sz w:val="22"/>
          <w:szCs w:val="22"/>
        </w:rPr>
        <w:tab/>
      </w:r>
      <w:r>
        <w:t xml:space="preserve">/&lt;X&gt;/Debug_info_List/&lt;X&gt;/Debug_config/Session_List/ </w:t>
      </w:r>
      <w:r w:rsidRPr="006527C9">
        <w:rPr>
          <w:i/>
          <w:iCs/>
        </w:rPr>
        <w:t>&lt;X&gt;</w:t>
      </w:r>
      <w:r w:rsidRPr="006527C9">
        <w:rPr>
          <w:iCs/>
        </w:rPr>
        <w:t>/Session/Stop_trigger/Time_period</w:t>
      </w:r>
      <w:r>
        <w:tab/>
      </w:r>
      <w:r>
        <w:fldChar w:fldCharType="begin" w:fldLock="1"/>
      </w:r>
      <w:r>
        <w:instrText xml:space="preserve"> PAGEREF _Toc163161038 \h </w:instrText>
      </w:r>
      <w:r>
        <w:fldChar w:fldCharType="separate"/>
      </w:r>
      <w:r>
        <w:t>14</w:t>
      </w:r>
      <w:r>
        <w:fldChar w:fldCharType="end"/>
      </w:r>
    </w:p>
    <w:p w14:paraId="1E8572D5" w14:textId="3EC5ED57" w:rsidR="006E7B58" w:rsidRDefault="006E7B58">
      <w:pPr>
        <w:pStyle w:val="TOC2"/>
        <w:rPr>
          <w:rFonts w:ascii="Calibri" w:hAnsi="Calibri"/>
          <w:kern w:val="2"/>
          <w:sz w:val="22"/>
          <w:szCs w:val="22"/>
        </w:rPr>
      </w:pPr>
      <w:r>
        <w:t>5.22</w:t>
      </w:r>
      <w:r>
        <w:rPr>
          <w:rFonts w:ascii="Calibri" w:hAnsi="Calibri"/>
          <w:kern w:val="2"/>
          <w:sz w:val="22"/>
          <w:szCs w:val="22"/>
        </w:rPr>
        <w:tab/>
      </w:r>
      <w:r>
        <w:t xml:space="preserve">/&lt;X&gt;/Debug_info_List/&lt;X&gt;/Debug_config/Session_List/ </w:t>
      </w:r>
      <w:r w:rsidRPr="006527C9">
        <w:rPr>
          <w:i/>
          <w:iCs/>
        </w:rPr>
        <w:t>&lt;X&gt;</w:t>
      </w:r>
      <w:r w:rsidRPr="006527C9">
        <w:rPr>
          <w:iCs/>
        </w:rPr>
        <w:t>/Session/Stop_trigger/Reason</w:t>
      </w:r>
      <w:r>
        <w:tab/>
      </w:r>
      <w:r>
        <w:fldChar w:fldCharType="begin" w:fldLock="1"/>
      </w:r>
      <w:r>
        <w:instrText xml:space="preserve"> PAGEREF _Toc163161039 \h </w:instrText>
      </w:r>
      <w:r>
        <w:fldChar w:fldCharType="separate"/>
      </w:r>
      <w:r>
        <w:t>14</w:t>
      </w:r>
      <w:r>
        <w:fldChar w:fldCharType="end"/>
      </w:r>
    </w:p>
    <w:p w14:paraId="00931E10" w14:textId="2F3D4E30" w:rsidR="006E7B58" w:rsidRDefault="006E7B58">
      <w:pPr>
        <w:pStyle w:val="TOC2"/>
        <w:rPr>
          <w:rFonts w:ascii="Calibri" w:hAnsi="Calibri"/>
          <w:kern w:val="2"/>
          <w:sz w:val="22"/>
          <w:szCs w:val="22"/>
        </w:rPr>
      </w:pPr>
      <w:r>
        <w:t>5.23</w:t>
      </w:r>
      <w:r>
        <w:rPr>
          <w:rFonts w:ascii="Calibri" w:hAnsi="Calibri"/>
          <w:kern w:val="2"/>
          <w:sz w:val="22"/>
          <w:szCs w:val="22"/>
        </w:rPr>
        <w:tab/>
      </w:r>
      <w:r>
        <w:t xml:space="preserve">/&lt;X&gt;/Debug_info_List/&lt;X&gt;/Debug_config/Session_List/ </w:t>
      </w:r>
      <w:r w:rsidRPr="006527C9">
        <w:rPr>
          <w:i/>
          <w:iCs/>
        </w:rPr>
        <w:t>&lt;X&gt;</w:t>
      </w:r>
      <w:r w:rsidRPr="006527C9">
        <w:rPr>
          <w:iCs/>
        </w:rPr>
        <w:t>/Session/Control/</w:t>
      </w:r>
      <w:r>
        <w:tab/>
      </w:r>
      <w:r>
        <w:fldChar w:fldCharType="begin" w:fldLock="1"/>
      </w:r>
      <w:r>
        <w:instrText xml:space="preserve"> PAGEREF _Toc163161040 \h </w:instrText>
      </w:r>
      <w:r>
        <w:fldChar w:fldCharType="separate"/>
      </w:r>
      <w:r>
        <w:t>15</w:t>
      </w:r>
      <w:r>
        <w:fldChar w:fldCharType="end"/>
      </w:r>
    </w:p>
    <w:p w14:paraId="26F506A2" w14:textId="5575B49F" w:rsidR="006E7B58" w:rsidRDefault="006E7B58">
      <w:pPr>
        <w:pStyle w:val="TOC2"/>
        <w:rPr>
          <w:rFonts w:ascii="Calibri" w:hAnsi="Calibri"/>
          <w:kern w:val="2"/>
          <w:sz w:val="22"/>
          <w:szCs w:val="22"/>
        </w:rPr>
      </w:pPr>
      <w:r>
        <w:t>5.24</w:t>
      </w:r>
      <w:r>
        <w:rPr>
          <w:rFonts w:ascii="Calibri" w:hAnsi="Calibri"/>
          <w:kern w:val="2"/>
          <w:sz w:val="22"/>
          <w:szCs w:val="22"/>
        </w:rPr>
        <w:tab/>
      </w:r>
      <w:r>
        <w:t xml:space="preserve">/&lt;X&gt;/Debug_info_List/&lt;X&gt;/Debug_config/Session_List/ </w:t>
      </w:r>
      <w:r w:rsidRPr="006527C9">
        <w:rPr>
          <w:i/>
          <w:iCs/>
        </w:rPr>
        <w:t>&lt;X&gt;</w:t>
      </w:r>
      <w:r w:rsidRPr="006527C9">
        <w:rPr>
          <w:iCs/>
        </w:rPr>
        <w:t>/Session/Control/Interface_List/</w:t>
      </w:r>
      <w:r>
        <w:tab/>
      </w:r>
      <w:r>
        <w:fldChar w:fldCharType="begin" w:fldLock="1"/>
      </w:r>
      <w:r>
        <w:instrText xml:space="preserve"> PAGEREF _Toc163161041 \h </w:instrText>
      </w:r>
      <w:r>
        <w:fldChar w:fldCharType="separate"/>
      </w:r>
      <w:r>
        <w:t>15</w:t>
      </w:r>
      <w:r>
        <w:fldChar w:fldCharType="end"/>
      </w:r>
    </w:p>
    <w:p w14:paraId="210C3EE2" w14:textId="3322B39D" w:rsidR="006E7B58" w:rsidRDefault="006E7B58">
      <w:pPr>
        <w:pStyle w:val="TOC2"/>
        <w:rPr>
          <w:rFonts w:ascii="Calibri" w:hAnsi="Calibri"/>
          <w:kern w:val="2"/>
          <w:sz w:val="22"/>
          <w:szCs w:val="22"/>
        </w:rPr>
      </w:pPr>
      <w:r>
        <w:t>5.25</w:t>
      </w:r>
      <w:r>
        <w:rPr>
          <w:rFonts w:ascii="Calibri" w:hAnsi="Calibri"/>
          <w:kern w:val="2"/>
          <w:sz w:val="22"/>
          <w:szCs w:val="22"/>
        </w:rPr>
        <w:tab/>
      </w:r>
      <w:r>
        <w:t xml:space="preserve">/&lt;X&gt;/Debug_info_List/&lt;X&gt;/Debug_config/Session_List/ </w:t>
      </w:r>
      <w:r w:rsidRPr="006527C9">
        <w:rPr>
          <w:i/>
          <w:iCs/>
        </w:rPr>
        <w:t>&lt;X&gt;</w:t>
      </w:r>
      <w:r w:rsidRPr="006527C9">
        <w:rPr>
          <w:iCs/>
        </w:rPr>
        <w:t>/Session/Control/Interface_List/&lt;X&gt;/</w:t>
      </w:r>
      <w:r>
        <w:tab/>
      </w:r>
      <w:r>
        <w:fldChar w:fldCharType="begin" w:fldLock="1"/>
      </w:r>
      <w:r>
        <w:instrText xml:space="preserve"> PAGEREF _Toc163161042 \h </w:instrText>
      </w:r>
      <w:r>
        <w:fldChar w:fldCharType="separate"/>
      </w:r>
      <w:r>
        <w:t>15</w:t>
      </w:r>
      <w:r>
        <w:fldChar w:fldCharType="end"/>
      </w:r>
    </w:p>
    <w:p w14:paraId="6DD534C2" w14:textId="2D0934C4" w:rsidR="006E7B58" w:rsidRDefault="006E7B58">
      <w:pPr>
        <w:pStyle w:val="TOC2"/>
        <w:rPr>
          <w:rFonts w:ascii="Calibri" w:hAnsi="Calibri"/>
          <w:kern w:val="2"/>
          <w:sz w:val="22"/>
          <w:szCs w:val="22"/>
        </w:rPr>
      </w:pPr>
      <w:r>
        <w:t>5.26</w:t>
      </w:r>
      <w:r>
        <w:rPr>
          <w:rFonts w:ascii="Calibri" w:hAnsi="Calibri"/>
          <w:kern w:val="2"/>
          <w:sz w:val="22"/>
          <w:szCs w:val="22"/>
        </w:rPr>
        <w:tab/>
      </w:r>
      <w:r>
        <w:t xml:space="preserve">/&lt;X&gt;/Debug_info_List/&lt;X&gt;/Debug_config/Session_List/ </w:t>
      </w:r>
      <w:r w:rsidRPr="006527C9">
        <w:rPr>
          <w:i/>
          <w:iCs/>
        </w:rPr>
        <w:t>&lt;X&gt;</w:t>
      </w:r>
      <w:r w:rsidRPr="006527C9">
        <w:rPr>
          <w:iCs/>
        </w:rPr>
        <w:t>/Session/Control/Interface_List/&lt;X&gt;/Interface</w:t>
      </w:r>
      <w:r>
        <w:tab/>
      </w:r>
      <w:r>
        <w:fldChar w:fldCharType="begin" w:fldLock="1"/>
      </w:r>
      <w:r>
        <w:instrText xml:space="preserve"> PAGEREF _Toc163161043 \h </w:instrText>
      </w:r>
      <w:r>
        <w:fldChar w:fldCharType="separate"/>
      </w:r>
      <w:r>
        <w:t>15</w:t>
      </w:r>
      <w:r>
        <w:fldChar w:fldCharType="end"/>
      </w:r>
    </w:p>
    <w:p w14:paraId="2755F811" w14:textId="27D9F98A" w:rsidR="006E7B58" w:rsidRDefault="006E7B58">
      <w:pPr>
        <w:pStyle w:val="TOC2"/>
        <w:rPr>
          <w:rFonts w:ascii="Calibri" w:hAnsi="Calibri"/>
          <w:kern w:val="2"/>
          <w:sz w:val="22"/>
          <w:szCs w:val="22"/>
        </w:rPr>
      </w:pPr>
      <w:r>
        <w:t>5.27</w:t>
      </w:r>
      <w:r>
        <w:rPr>
          <w:rFonts w:ascii="Calibri" w:hAnsi="Calibri"/>
          <w:kern w:val="2"/>
          <w:sz w:val="22"/>
          <w:szCs w:val="22"/>
        </w:rPr>
        <w:tab/>
      </w:r>
      <w:r>
        <w:t xml:space="preserve">/&lt;X&gt;/Debug_info_List/&lt;X&gt;/Debug_config/Session_List/ </w:t>
      </w:r>
      <w:r w:rsidRPr="006527C9">
        <w:rPr>
          <w:i/>
          <w:iCs/>
        </w:rPr>
        <w:t>&lt;X&gt;</w:t>
      </w:r>
      <w:r w:rsidRPr="006527C9">
        <w:rPr>
          <w:iCs/>
        </w:rPr>
        <w:t>/Session/Control/Depth</w:t>
      </w:r>
      <w:r>
        <w:tab/>
      </w:r>
      <w:r>
        <w:fldChar w:fldCharType="begin" w:fldLock="1"/>
      </w:r>
      <w:r>
        <w:instrText xml:space="preserve"> PAGEREF _Toc163161044 \h </w:instrText>
      </w:r>
      <w:r>
        <w:fldChar w:fldCharType="separate"/>
      </w:r>
      <w:r>
        <w:t>16</w:t>
      </w:r>
      <w:r>
        <w:fldChar w:fldCharType="end"/>
      </w:r>
    </w:p>
    <w:p w14:paraId="281A7088" w14:textId="5E062C8E" w:rsidR="006E7B58" w:rsidRDefault="006E7B58">
      <w:pPr>
        <w:pStyle w:val="TOC2"/>
        <w:rPr>
          <w:rFonts w:ascii="Calibri" w:hAnsi="Calibri"/>
          <w:kern w:val="2"/>
          <w:sz w:val="22"/>
          <w:szCs w:val="22"/>
        </w:rPr>
      </w:pPr>
      <w:r>
        <w:t>5.28</w:t>
      </w:r>
      <w:r>
        <w:rPr>
          <w:rFonts w:ascii="Calibri" w:hAnsi="Calibri"/>
          <w:kern w:val="2"/>
          <w:sz w:val="22"/>
          <w:szCs w:val="22"/>
        </w:rPr>
        <w:tab/>
      </w:r>
      <w:r>
        <w:t xml:space="preserve">/&lt;X&gt;/Debug_info_List/&lt;X&gt;/Debug_config/Session_List/ </w:t>
      </w:r>
      <w:r w:rsidRPr="006527C9">
        <w:rPr>
          <w:i/>
          <w:iCs/>
        </w:rPr>
        <w:t>&lt;X&gt;</w:t>
      </w:r>
      <w:r w:rsidRPr="006527C9">
        <w:rPr>
          <w:iCs/>
        </w:rPr>
        <w:t>/Session/Control/Debug_ID</w:t>
      </w:r>
      <w:r>
        <w:tab/>
      </w:r>
      <w:r>
        <w:fldChar w:fldCharType="begin" w:fldLock="1"/>
      </w:r>
      <w:r>
        <w:instrText xml:space="preserve"> PAGEREF _Toc163161045 \h </w:instrText>
      </w:r>
      <w:r>
        <w:fldChar w:fldCharType="separate"/>
      </w:r>
      <w:r>
        <w:t>16</w:t>
      </w:r>
      <w:r>
        <w:fldChar w:fldCharType="end"/>
      </w:r>
    </w:p>
    <w:p w14:paraId="195BC868" w14:textId="77934CAC" w:rsidR="006E7B58" w:rsidRDefault="006E7B58">
      <w:pPr>
        <w:pStyle w:val="TOC2"/>
        <w:rPr>
          <w:rFonts w:ascii="Calibri" w:hAnsi="Calibri"/>
          <w:kern w:val="2"/>
          <w:sz w:val="22"/>
          <w:szCs w:val="22"/>
        </w:rPr>
      </w:pPr>
      <w:r>
        <w:t>5.29</w:t>
      </w:r>
      <w:r>
        <w:rPr>
          <w:rFonts w:ascii="Calibri" w:hAnsi="Calibri"/>
          <w:kern w:val="2"/>
          <w:sz w:val="22"/>
          <w:szCs w:val="22"/>
        </w:rPr>
        <w:tab/>
      </w:r>
      <w:r>
        <w:t>/</w:t>
      </w:r>
      <w:r w:rsidRPr="006527C9">
        <w:rPr>
          <w:i/>
          <w:iCs/>
        </w:rPr>
        <w:t>&lt;X&gt;</w:t>
      </w:r>
      <w:r>
        <w:t>/SNPN_Configuration</w:t>
      </w:r>
      <w:r>
        <w:tab/>
      </w:r>
      <w:r>
        <w:fldChar w:fldCharType="begin" w:fldLock="1"/>
      </w:r>
      <w:r>
        <w:instrText xml:space="preserve"> PAGEREF _Toc163161046 \h </w:instrText>
      </w:r>
      <w:r>
        <w:fldChar w:fldCharType="separate"/>
      </w:r>
      <w:r>
        <w:t>16</w:t>
      </w:r>
      <w:r>
        <w:fldChar w:fldCharType="end"/>
      </w:r>
    </w:p>
    <w:p w14:paraId="7123FDB1" w14:textId="6F2A78D7" w:rsidR="006E7B58" w:rsidRDefault="006E7B58">
      <w:pPr>
        <w:pStyle w:val="TOC2"/>
        <w:rPr>
          <w:rFonts w:ascii="Calibri" w:hAnsi="Calibri"/>
          <w:kern w:val="2"/>
          <w:sz w:val="22"/>
          <w:szCs w:val="22"/>
        </w:rPr>
      </w:pPr>
      <w:r>
        <w:t>5.30</w:t>
      </w:r>
      <w:r>
        <w:rPr>
          <w:rFonts w:ascii="Calibri" w:hAnsi="Calibri"/>
          <w:kern w:val="2"/>
          <w:sz w:val="22"/>
          <w:szCs w:val="22"/>
        </w:rPr>
        <w:tab/>
      </w:r>
      <w:r>
        <w:t>/</w:t>
      </w:r>
      <w:r w:rsidRPr="006527C9">
        <w:rPr>
          <w:i/>
          <w:iCs/>
        </w:rPr>
        <w:t>&lt;X&gt;</w:t>
      </w:r>
      <w:r>
        <w:t>/SNPN_Configuration/&lt;X&gt;</w:t>
      </w:r>
      <w:r>
        <w:tab/>
      </w:r>
      <w:r>
        <w:fldChar w:fldCharType="begin" w:fldLock="1"/>
      </w:r>
      <w:r>
        <w:instrText xml:space="preserve"> PAGEREF _Toc163161047 \h </w:instrText>
      </w:r>
      <w:r>
        <w:fldChar w:fldCharType="separate"/>
      </w:r>
      <w:r>
        <w:t>16</w:t>
      </w:r>
      <w:r>
        <w:fldChar w:fldCharType="end"/>
      </w:r>
    </w:p>
    <w:p w14:paraId="0CC86D2F" w14:textId="704900FC" w:rsidR="006E7B58" w:rsidRDefault="006E7B58">
      <w:pPr>
        <w:pStyle w:val="TOC2"/>
        <w:rPr>
          <w:rFonts w:ascii="Calibri" w:hAnsi="Calibri"/>
          <w:kern w:val="2"/>
          <w:sz w:val="22"/>
          <w:szCs w:val="22"/>
        </w:rPr>
      </w:pPr>
      <w:r>
        <w:t>5.31</w:t>
      </w:r>
      <w:r>
        <w:rPr>
          <w:rFonts w:ascii="Calibri" w:hAnsi="Calibri"/>
          <w:kern w:val="2"/>
          <w:sz w:val="22"/>
          <w:szCs w:val="22"/>
        </w:rPr>
        <w:tab/>
      </w:r>
      <w:r>
        <w:t>/</w:t>
      </w:r>
      <w:r w:rsidRPr="006527C9">
        <w:rPr>
          <w:i/>
          <w:iCs/>
        </w:rPr>
        <w:t>&lt;X&gt;</w:t>
      </w:r>
      <w:r>
        <w:t>/SNPN_Configuration/&lt;X&gt;/SNPN_identifier</w:t>
      </w:r>
      <w:r>
        <w:tab/>
      </w:r>
      <w:r>
        <w:fldChar w:fldCharType="begin" w:fldLock="1"/>
      </w:r>
      <w:r>
        <w:instrText xml:space="preserve"> PAGEREF _Toc163161048 \h </w:instrText>
      </w:r>
      <w:r>
        <w:fldChar w:fldCharType="separate"/>
      </w:r>
      <w:r>
        <w:t>17</w:t>
      </w:r>
      <w:r>
        <w:fldChar w:fldCharType="end"/>
      </w:r>
    </w:p>
    <w:p w14:paraId="00115D8C" w14:textId="2131498F" w:rsidR="006E7B58" w:rsidRDefault="006E7B58">
      <w:pPr>
        <w:pStyle w:val="TOC2"/>
        <w:rPr>
          <w:rFonts w:ascii="Calibri" w:hAnsi="Calibri"/>
          <w:kern w:val="2"/>
          <w:sz w:val="22"/>
          <w:szCs w:val="22"/>
        </w:rPr>
      </w:pPr>
      <w:r>
        <w:t>5.32</w:t>
      </w:r>
      <w:r>
        <w:rPr>
          <w:rFonts w:ascii="Calibri" w:hAnsi="Calibri"/>
          <w:kern w:val="2"/>
          <w:sz w:val="22"/>
          <w:szCs w:val="22"/>
        </w:rPr>
        <w:tab/>
      </w:r>
      <w:r>
        <w:t>/</w:t>
      </w:r>
      <w:r w:rsidRPr="006527C9">
        <w:rPr>
          <w:i/>
          <w:iCs/>
        </w:rPr>
        <w:t>&lt;X&gt;</w:t>
      </w:r>
      <w:r>
        <w:t>/SNPN_Configuration/&lt;X&gt;/Debug_info_List/</w:t>
      </w:r>
      <w:r>
        <w:tab/>
      </w:r>
      <w:r>
        <w:fldChar w:fldCharType="begin" w:fldLock="1"/>
      </w:r>
      <w:r>
        <w:instrText xml:space="preserve"> PAGEREF _Toc163161049 \h </w:instrText>
      </w:r>
      <w:r>
        <w:fldChar w:fldCharType="separate"/>
      </w:r>
      <w:r>
        <w:t>17</w:t>
      </w:r>
      <w:r>
        <w:fldChar w:fldCharType="end"/>
      </w:r>
    </w:p>
    <w:p w14:paraId="353E838D" w14:textId="022EB3BF" w:rsidR="006E7B58" w:rsidRDefault="006E7B58">
      <w:pPr>
        <w:pStyle w:val="TOC2"/>
        <w:rPr>
          <w:rFonts w:ascii="Calibri" w:hAnsi="Calibri"/>
          <w:kern w:val="2"/>
          <w:sz w:val="22"/>
          <w:szCs w:val="22"/>
        </w:rPr>
      </w:pPr>
      <w:r>
        <w:t>5.33</w:t>
      </w:r>
      <w:r>
        <w:rPr>
          <w:rFonts w:ascii="Calibri" w:hAnsi="Calibri"/>
          <w:kern w:val="2"/>
          <w:sz w:val="22"/>
          <w:szCs w:val="22"/>
        </w:rPr>
        <w:tab/>
      </w:r>
      <w:r>
        <w:t>/</w:t>
      </w:r>
      <w:r w:rsidRPr="006527C9">
        <w:rPr>
          <w:i/>
          <w:iCs/>
        </w:rPr>
        <w:t>&lt;X&gt;</w:t>
      </w:r>
      <w:r>
        <w:t>/SNPN_Configuration/&lt;X&gt;/Debug_info_List/&lt;X&gt;</w:t>
      </w:r>
      <w:r>
        <w:tab/>
      </w:r>
      <w:r>
        <w:fldChar w:fldCharType="begin" w:fldLock="1"/>
      </w:r>
      <w:r>
        <w:instrText xml:space="preserve"> PAGEREF _Toc163161050 \h </w:instrText>
      </w:r>
      <w:r>
        <w:fldChar w:fldCharType="separate"/>
      </w:r>
      <w:r>
        <w:t>17</w:t>
      </w:r>
      <w:r>
        <w:fldChar w:fldCharType="end"/>
      </w:r>
    </w:p>
    <w:p w14:paraId="3A497AD6" w14:textId="66B3EBA6" w:rsidR="006E7B58" w:rsidRDefault="006E7B58">
      <w:pPr>
        <w:pStyle w:val="TOC2"/>
        <w:rPr>
          <w:rFonts w:ascii="Calibri" w:hAnsi="Calibri"/>
          <w:kern w:val="2"/>
          <w:sz w:val="22"/>
          <w:szCs w:val="22"/>
        </w:rPr>
      </w:pPr>
      <w:r>
        <w:t>5.34</w:t>
      </w:r>
      <w:r>
        <w:rPr>
          <w:rFonts w:ascii="Calibri" w:hAnsi="Calibri"/>
          <w:kern w:val="2"/>
          <w:sz w:val="22"/>
          <w:szCs w:val="22"/>
        </w:rPr>
        <w:tab/>
      </w:r>
      <w:r>
        <w:t>/</w:t>
      </w:r>
      <w:r w:rsidRPr="006527C9">
        <w:rPr>
          <w:i/>
          <w:iCs/>
        </w:rPr>
        <w:t>&lt;X&gt;</w:t>
      </w:r>
      <w:r>
        <w:t>/SNPN_Configuration/&lt;X&gt;/Debug_info_List/</w:t>
      </w:r>
      <w:r w:rsidRPr="006527C9">
        <w:rPr>
          <w:i/>
          <w:iCs/>
        </w:rPr>
        <w:t>&lt;X&gt;</w:t>
      </w:r>
      <w:r>
        <w:t>/ Debug_config/</w:t>
      </w:r>
      <w:r>
        <w:tab/>
      </w:r>
      <w:r>
        <w:fldChar w:fldCharType="begin" w:fldLock="1"/>
      </w:r>
      <w:r>
        <w:instrText xml:space="preserve"> PAGEREF _Toc163161051 \h </w:instrText>
      </w:r>
      <w:r>
        <w:fldChar w:fldCharType="separate"/>
      </w:r>
      <w:r>
        <w:t>17</w:t>
      </w:r>
      <w:r>
        <w:fldChar w:fldCharType="end"/>
      </w:r>
    </w:p>
    <w:p w14:paraId="2FFA3737" w14:textId="1FB74362" w:rsidR="006E7B58" w:rsidRDefault="006E7B58">
      <w:pPr>
        <w:pStyle w:val="TOC2"/>
        <w:rPr>
          <w:rFonts w:ascii="Calibri" w:hAnsi="Calibri"/>
          <w:kern w:val="2"/>
          <w:sz w:val="22"/>
          <w:szCs w:val="22"/>
        </w:rPr>
      </w:pPr>
      <w:r>
        <w:t>5.35</w:t>
      </w:r>
      <w:r>
        <w:rPr>
          <w:rFonts w:ascii="Calibri" w:hAnsi="Calibri"/>
          <w:kern w:val="2"/>
          <w:sz w:val="22"/>
          <w:szCs w:val="22"/>
        </w:rPr>
        <w:tab/>
      </w:r>
      <w:r>
        <w:t>/</w:t>
      </w:r>
      <w:r w:rsidRPr="006527C9">
        <w:rPr>
          <w:i/>
          <w:iCs/>
        </w:rPr>
        <w:t>&lt;X&gt;</w:t>
      </w:r>
      <w:r>
        <w:t>/SNPN_Configuration/&lt;X&gt;/Debug_info_List/&lt;X&gt;/ Debug_config/Address_of_record</w:t>
      </w:r>
      <w:r>
        <w:tab/>
      </w:r>
      <w:r>
        <w:fldChar w:fldCharType="begin" w:fldLock="1"/>
      </w:r>
      <w:r>
        <w:instrText xml:space="preserve"> PAGEREF _Toc163161052 \h </w:instrText>
      </w:r>
      <w:r>
        <w:fldChar w:fldCharType="separate"/>
      </w:r>
      <w:r>
        <w:t>18</w:t>
      </w:r>
      <w:r>
        <w:fldChar w:fldCharType="end"/>
      </w:r>
    </w:p>
    <w:p w14:paraId="2D24F9CB" w14:textId="7D0072B7" w:rsidR="006E7B58" w:rsidRDefault="006E7B58">
      <w:pPr>
        <w:pStyle w:val="TOC2"/>
        <w:rPr>
          <w:rFonts w:ascii="Calibri" w:hAnsi="Calibri"/>
          <w:kern w:val="2"/>
          <w:sz w:val="22"/>
          <w:szCs w:val="22"/>
        </w:rPr>
      </w:pPr>
      <w:r>
        <w:t>5.36</w:t>
      </w:r>
      <w:r>
        <w:rPr>
          <w:rFonts w:ascii="Calibri" w:hAnsi="Calibri"/>
          <w:kern w:val="2"/>
          <w:sz w:val="22"/>
          <w:szCs w:val="22"/>
        </w:rPr>
        <w:tab/>
      </w:r>
      <w:r>
        <w:t>/</w:t>
      </w:r>
      <w:r w:rsidRPr="006527C9">
        <w:rPr>
          <w:i/>
          <w:iCs/>
        </w:rPr>
        <w:t>&lt;X&gt;</w:t>
      </w:r>
      <w:r>
        <w:t>/SNPN_Configuration/&lt;X&gt;/Debug_info_List/&lt;X&gt;/ Debug_config/Session_List/</w:t>
      </w:r>
      <w:r>
        <w:tab/>
      </w:r>
      <w:r>
        <w:fldChar w:fldCharType="begin" w:fldLock="1"/>
      </w:r>
      <w:r>
        <w:instrText xml:space="preserve"> PAGEREF _Toc163161053 \h </w:instrText>
      </w:r>
      <w:r>
        <w:fldChar w:fldCharType="separate"/>
      </w:r>
      <w:r>
        <w:t>18</w:t>
      </w:r>
      <w:r>
        <w:fldChar w:fldCharType="end"/>
      </w:r>
    </w:p>
    <w:p w14:paraId="7E8FBF27" w14:textId="1B343ACE" w:rsidR="006E7B58" w:rsidRDefault="006E7B58">
      <w:pPr>
        <w:pStyle w:val="TOC2"/>
        <w:rPr>
          <w:rFonts w:ascii="Calibri" w:hAnsi="Calibri"/>
          <w:kern w:val="2"/>
          <w:sz w:val="22"/>
          <w:szCs w:val="22"/>
        </w:rPr>
      </w:pPr>
      <w:r>
        <w:t>5.37</w:t>
      </w:r>
      <w:r>
        <w:rPr>
          <w:rFonts w:ascii="Calibri" w:hAnsi="Calibri"/>
          <w:kern w:val="2"/>
          <w:sz w:val="22"/>
          <w:szCs w:val="22"/>
        </w:rPr>
        <w:tab/>
      </w:r>
      <w:r>
        <w:t>/</w:t>
      </w:r>
      <w:r w:rsidRPr="006527C9">
        <w:rPr>
          <w:i/>
          <w:iCs/>
        </w:rPr>
        <w:t>&lt;X&gt;</w:t>
      </w:r>
      <w:r>
        <w:t>/SNPN_Configuration/&lt;X&gt;/Debug_info_List/&lt;X&gt;/ Debug_config/Session_List/</w:t>
      </w:r>
      <w:r w:rsidRPr="006527C9">
        <w:rPr>
          <w:i/>
          <w:iCs/>
        </w:rPr>
        <w:t>&lt;X&gt;</w:t>
      </w:r>
      <w:r>
        <w:tab/>
      </w:r>
      <w:r>
        <w:fldChar w:fldCharType="begin" w:fldLock="1"/>
      </w:r>
      <w:r>
        <w:instrText xml:space="preserve"> PAGEREF _Toc163161054 \h </w:instrText>
      </w:r>
      <w:r>
        <w:fldChar w:fldCharType="separate"/>
      </w:r>
      <w:r>
        <w:t>18</w:t>
      </w:r>
      <w:r>
        <w:fldChar w:fldCharType="end"/>
      </w:r>
    </w:p>
    <w:p w14:paraId="6BA53646" w14:textId="05E0C4F0" w:rsidR="006E7B58" w:rsidRDefault="006E7B58">
      <w:pPr>
        <w:pStyle w:val="TOC2"/>
        <w:rPr>
          <w:rFonts w:ascii="Calibri" w:hAnsi="Calibri"/>
          <w:kern w:val="2"/>
          <w:sz w:val="22"/>
          <w:szCs w:val="22"/>
        </w:rPr>
      </w:pPr>
      <w:r>
        <w:t>5.38</w:t>
      </w:r>
      <w:r>
        <w:rPr>
          <w:rFonts w:ascii="Calibri" w:hAnsi="Calibri"/>
          <w:kern w:val="2"/>
          <w:sz w:val="22"/>
          <w:szCs w:val="22"/>
        </w:rPr>
        <w:tab/>
      </w:r>
      <w:r>
        <w:t>/</w:t>
      </w:r>
      <w:r w:rsidRPr="006527C9">
        <w:rPr>
          <w:i/>
          <w:iCs/>
        </w:rPr>
        <w:t>&lt;X&gt;</w:t>
      </w:r>
      <w:r>
        <w:t>/SNPN_Configuration/&lt;X&gt;/Debug_info_List/&lt;X&gt;/ Debug_config/Session_List/</w:t>
      </w:r>
      <w:r w:rsidRPr="006527C9">
        <w:rPr>
          <w:i/>
          <w:iCs/>
        </w:rPr>
        <w:t>&lt;X&gt;</w:t>
      </w:r>
      <w:r w:rsidRPr="006527C9">
        <w:rPr>
          <w:iCs/>
        </w:rPr>
        <w:t>/Session/</w:t>
      </w:r>
      <w:r>
        <w:tab/>
      </w:r>
      <w:r>
        <w:fldChar w:fldCharType="begin" w:fldLock="1"/>
      </w:r>
      <w:r>
        <w:instrText xml:space="preserve"> PAGEREF _Toc163161055 \h </w:instrText>
      </w:r>
      <w:r>
        <w:fldChar w:fldCharType="separate"/>
      </w:r>
      <w:r>
        <w:t>18</w:t>
      </w:r>
      <w:r>
        <w:fldChar w:fldCharType="end"/>
      </w:r>
    </w:p>
    <w:p w14:paraId="3C20060E" w14:textId="6C92478E" w:rsidR="006E7B58" w:rsidRDefault="006E7B58">
      <w:pPr>
        <w:pStyle w:val="TOC2"/>
        <w:rPr>
          <w:rFonts w:ascii="Calibri" w:hAnsi="Calibri"/>
          <w:kern w:val="2"/>
          <w:sz w:val="22"/>
          <w:szCs w:val="22"/>
        </w:rPr>
      </w:pPr>
      <w:r>
        <w:t>5.39</w:t>
      </w:r>
      <w:r>
        <w:rPr>
          <w:rFonts w:ascii="Calibri" w:hAnsi="Calibri"/>
          <w:kern w:val="2"/>
          <w:sz w:val="22"/>
          <w:szCs w:val="22"/>
        </w:rPr>
        <w:tab/>
      </w:r>
      <w:r>
        <w:t>/</w:t>
      </w:r>
      <w:r w:rsidRPr="006527C9">
        <w:rPr>
          <w:i/>
          <w:iCs/>
        </w:rPr>
        <w:t>&lt;X&gt;</w:t>
      </w:r>
      <w:r>
        <w:t>/SNPN_Configuration/&lt;X&gt;/Debug_info_List/&lt;X&gt;/ Debug_config/Session_List/</w:t>
      </w:r>
      <w:r w:rsidRPr="006527C9">
        <w:rPr>
          <w:i/>
          <w:iCs/>
        </w:rPr>
        <w:t>&lt;X&gt;</w:t>
      </w:r>
      <w:r w:rsidRPr="006527C9">
        <w:rPr>
          <w:iCs/>
        </w:rPr>
        <w:t>/Session/Start_trigger/</w:t>
      </w:r>
      <w:r>
        <w:tab/>
      </w:r>
      <w:r>
        <w:fldChar w:fldCharType="begin" w:fldLock="1"/>
      </w:r>
      <w:r>
        <w:instrText xml:space="preserve"> PAGEREF _Toc163161056 \h </w:instrText>
      </w:r>
      <w:r>
        <w:fldChar w:fldCharType="separate"/>
      </w:r>
      <w:r>
        <w:t>19</w:t>
      </w:r>
      <w:r>
        <w:fldChar w:fldCharType="end"/>
      </w:r>
    </w:p>
    <w:p w14:paraId="33950CD8" w14:textId="0EF81066" w:rsidR="006E7B58" w:rsidRDefault="006E7B58">
      <w:pPr>
        <w:pStyle w:val="TOC2"/>
        <w:rPr>
          <w:rFonts w:ascii="Calibri" w:hAnsi="Calibri"/>
          <w:kern w:val="2"/>
          <w:sz w:val="22"/>
          <w:szCs w:val="22"/>
        </w:rPr>
      </w:pPr>
      <w:r>
        <w:t>5.40</w:t>
      </w:r>
      <w:r>
        <w:rPr>
          <w:rFonts w:ascii="Calibri" w:hAnsi="Calibri"/>
          <w:kern w:val="2"/>
          <w:sz w:val="22"/>
          <w:szCs w:val="22"/>
        </w:rPr>
        <w:tab/>
      </w:r>
      <w:r>
        <w:t>/</w:t>
      </w:r>
      <w:r w:rsidRPr="006527C9">
        <w:rPr>
          <w:i/>
          <w:iCs/>
        </w:rPr>
        <w:t>&lt;X&gt;</w:t>
      </w:r>
      <w:r>
        <w:t>/SNPN_Configuration/&lt;X&gt;/Debug_info_List/&lt;X&gt;/ Debug_config/Session_List/</w:t>
      </w:r>
      <w:r w:rsidRPr="006527C9">
        <w:rPr>
          <w:i/>
          <w:iCs/>
        </w:rPr>
        <w:t>&lt;X&gt;</w:t>
      </w:r>
      <w:r w:rsidRPr="006527C9">
        <w:rPr>
          <w:iCs/>
        </w:rPr>
        <w:t>/Session/Start_trigger/ From</w:t>
      </w:r>
      <w:r>
        <w:tab/>
      </w:r>
      <w:r>
        <w:fldChar w:fldCharType="begin" w:fldLock="1"/>
      </w:r>
      <w:r>
        <w:instrText xml:space="preserve"> PAGEREF _Toc163161057 \h </w:instrText>
      </w:r>
      <w:r>
        <w:fldChar w:fldCharType="separate"/>
      </w:r>
      <w:r>
        <w:t>19</w:t>
      </w:r>
      <w:r>
        <w:fldChar w:fldCharType="end"/>
      </w:r>
    </w:p>
    <w:p w14:paraId="781A986D" w14:textId="67B6A9E0" w:rsidR="006E7B58" w:rsidRDefault="006E7B58">
      <w:pPr>
        <w:pStyle w:val="TOC2"/>
        <w:rPr>
          <w:rFonts w:ascii="Calibri" w:hAnsi="Calibri"/>
          <w:kern w:val="2"/>
          <w:sz w:val="22"/>
          <w:szCs w:val="22"/>
        </w:rPr>
      </w:pPr>
      <w:r>
        <w:t>5.41</w:t>
      </w:r>
      <w:r>
        <w:rPr>
          <w:rFonts w:ascii="Calibri" w:hAnsi="Calibri"/>
          <w:kern w:val="2"/>
          <w:sz w:val="22"/>
          <w:szCs w:val="22"/>
        </w:rPr>
        <w:tab/>
      </w:r>
      <w:r>
        <w:t>/</w:t>
      </w:r>
      <w:r w:rsidRPr="006527C9">
        <w:rPr>
          <w:i/>
          <w:iCs/>
        </w:rPr>
        <w:t>&lt;X&gt;</w:t>
      </w:r>
      <w:r>
        <w:t>/SNPN_Configuration/&lt;X&gt;/Debug_info_List/&lt;X&gt;/ Debug_config/Session_List/</w:t>
      </w:r>
      <w:r w:rsidRPr="006527C9">
        <w:rPr>
          <w:i/>
          <w:iCs/>
        </w:rPr>
        <w:t>&lt;X&gt;</w:t>
      </w:r>
      <w:r w:rsidRPr="006527C9">
        <w:rPr>
          <w:iCs/>
        </w:rPr>
        <w:t>/Session/Start_trigger/To</w:t>
      </w:r>
      <w:r>
        <w:tab/>
      </w:r>
      <w:r>
        <w:fldChar w:fldCharType="begin" w:fldLock="1"/>
      </w:r>
      <w:r>
        <w:instrText xml:space="preserve"> PAGEREF _Toc163161058 \h </w:instrText>
      </w:r>
      <w:r>
        <w:fldChar w:fldCharType="separate"/>
      </w:r>
      <w:r>
        <w:t>19</w:t>
      </w:r>
      <w:r>
        <w:fldChar w:fldCharType="end"/>
      </w:r>
    </w:p>
    <w:p w14:paraId="2F568542" w14:textId="13FD8704" w:rsidR="006E7B58" w:rsidRDefault="006E7B58">
      <w:pPr>
        <w:pStyle w:val="TOC2"/>
        <w:rPr>
          <w:rFonts w:ascii="Calibri" w:hAnsi="Calibri"/>
          <w:kern w:val="2"/>
          <w:sz w:val="22"/>
          <w:szCs w:val="22"/>
        </w:rPr>
      </w:pPr>
      <w:r>
        <w:lastRenderedPageBreak/>
        <w:t>5.42</w:t>
      </w:r>
      <w:r>
        <w:rPr>
          <w:rFonts w:ascii="Calibri" w:hAnsi="Calibri"/>
          <w:kern w:val="2"/>
          <w:sz w:val="22"/>
          <w:szCs w:val="22"/>
        </w:rPr>
        <w:tab/>
      </w:r>
      <w:r>
        <w:t>/</w:t>
      </w:r>
      <w:r w:rsidRPr="006527C9">
        <w:rPr>
          <w:i/>
          <w:iCs/>
        </w:rPr>
        <w:t>&lt;X&gt;</w:t>
      </w:r>
      <w:r>
        <w:t>/SNPN_Configuration/&lt;X&gt;/Debug_info_List/&lt;X&gt;/ Debug_config/Session_List/</w:t>
      </w:r>
      <w:r w:rsidRPr="006527C9">
        <w:rPr>
          <w:i/>
          <w:iCs/>
        </w:rPr>
        <w:t>&lt;X&gt;</w:t>
      </w:r>
      <w:r w:rsidRPr="006527C9">
        <w:rPr>
          <w:iCs/>
        </w:rPr>
        <w:t>/Session/Start_trigger/ICSI</w:t>
      </w:r>
      <w:r>
        <w:tab/>
      </w:r>
      <w:r>
        <w:fldChar w:fldCharType="begin" w:fldLock="1"/>
      </w:r>
      <w:r>
        <w:instrText xml:space="preserve"> PAGEREF _Toc163161059 \h </w:instrText>
      </w:r>
      <w:r>
        <w:fldChar w:fldCharType="separate"/>
      </w:r>
      <w:r>
        <w:t>19</w:t>
      </w:r>
      <w:r>
        <w:fldChar w:fldCharType="end"/>
      </w:r>
    </w:p>
    <w:p w14:paraId="254311F7" w14:textId="69BE8363" w:rsidR="006E7B58" w:rsidRDefault="006E7B58">
      <w:pPr>
        <w:pStyle w:val="TOC2"/>
        <w:rPr>
          <w:rFonts w:ascii="Calibri" w:hAnsi="Calibri"/>
          <w:kern w:val="2"/>
          <w:sz w:val="22"/>
          <w:szCs w:val="22"/>
        </w:rPr>
      </w:pPr>
      <w:r>
        <w:t>5.43</w:t>
      </w:r>
      <w:r>
        <w:rPr>
          <w:rFonts w:ascii="Calibri" w:hAnsi="Calibri"/>
          <w:kern w:val="2"/>
          <w:sz w:val="22"/>
          <w:szCs w:val="22"/>
        </w:rPr>
        <w:tab/>
      </w:r>
      <w:r>
        <w:t>/</w:t>
      </w:r>
      <w:r w:rsidRPr="006527C9">
        <w:rPr>
          <w:i/>
          <w:iCs/>
        </w:rPr>
        <w:t>&lt;X&gt;</w:t>
      </w:r>
      <w:r>
        <w:t>/SNPN_Configuration/&lt;X&gt;/Debug_info_List/&lt;X&gt;/ Debug_config/Session_List/</w:t>
      </w:r>
      <w:r w:rsidRPr="006527C9">
        <w:rPr>
          <w:i/>
          <w:iCs/>
        </w:rPr>
        <w:t>&lt;X&gt;</w:t>
      </w:r>
      <w:r w:rsidRPr="006527C9">
        <w:rPr>
          <w:iCs/>
        </w:rPr>
        <w:t>/Session/Start_trigger/IARI</w:t>
      </w:r>
      <w:r>
        <w:tab/>
      </w:r>
      <w:r>
        <w:fldChar w:fldCharType="begin" w:fldLock="1"/>
      </w:r>
      <w:r>
        <w:instrText xml:space="preserve"> PAGEREF _Toc163161060 \h </w:instrText>
      </w:r>
      <w:r>
        <w:fldChar w:fldCharType="separate"/>
      </w:r>
      <w:r>
        <w:t>20</w:t>
      </w:r>
      <w:r>
        <w:fldChar w:fldCharType="end"/>
      </w:r>
    </w:p>
    <w:p w14:paraId="1914F42B" w14:textId="2BA8784E" w:rsidR="006E7B58" w:rsidRDefault="006E7B58">
      <w:pPr>
        <w:pStyle w:val="TOC2"/>
        <w:rPr>
          <w:rFonts w:ascii="Calibri" w:hAnsi="Calibri"/>
          <w:kern w:val="2"/>
          <w:sz w:val="22"/>
          <w:szCs w:val="22"/>
        </w:rPr>
      </w:pPr>
      <w:r>
        <w:t>5.44</w:t>
      </w:r>
      <w:r>
        <w:rPr>
          <w:rFonts w:ascii="Calibri" w:hAnsi="Calibri"/>
          <w:kern w:val="2"/>
          <w:sz w:val="22"/>
          <w:szCs w:val="22"/>
        </w:rPr>
        <w:tab/>
      </w:r>
      <w:r>
        <w:t>/</w:t>
      </w:r>
      <w:r w:rsidRPr="006527C9">
        <w:rPr>
          <w:i/>
          <w:iCs/>
        </w:rPr>
        <w:t>&lt;X&gt;</w:t>
      </w:r>
      <w:r>
        <w:t>/SNPN_Configuration/&lt;X&gt;/Debug_info_List/&lt;X&gt;/ Debug_config/Session_List/</w:t>
      </w:r>
      <w:r w:rsidRPr="006527C9">
        <w:rPr>
          <w:i/>
          <w:iCs/>
        </w:rPr>
        <w:t>&lt;X&gt;</w:t>
      </w:r>
      <w:r w:rsidRPr="006527C9">
        <w:rPr>
          <w:iCs/>
        </w:rPr>
        <w:t>/Session/Start_trigger/Method</w:t>
      </w:r>
      <w:r>
        <w:tab/>
      </w:r>
      <w:r>
        <w:fldChar w:fldCharType="begin" w:fldLock="1"/>
      </w:r>
      <w:r>
        <w:instrText xml:space="preserve"> PAGEREF _Toc163161061 \h </w:instrText>
      </w:r>
      <w:r>
        <w:fldChar w:fldCharType="separate"/>
      </w:r>
      <w:r>
        <w:t>20</w:t>
      </w:r>
      <w:r>
        <w:fldChar w:fldCharType="end"/>
      </w:r>
    </w:p>
    <w:p w14:paraId="53E7DB61" w14:textId="79839218" w:rsidR="006E7B58" w:rsidRDefault="006E7B58">
      <w:pPr>
        <w:pStyle w:val="TOC2"/>
        <w:rPr>
          <w:rFonts w:ascii="Calibri" w:hAnsi="Calibri"/>
          <w:kern w:val="2"/>
          <w:sz w:val="22"/>
          <w:szCs w:val="22"/>
        </w:rPr>
      </w:pPr>
      <w:r>
        <w:t>5.45</w:t>
      </w:r>
      <w:r>
        <w:rPr>
          <w:rFonts w:ascii="Calibri" w:hAnsi="Calibri"/>
          <w:kern w:val="2"/>
          <w:sz w:val="22"/>
          <w:szCs w:val="22"/>
        </w:rPr>
        <w:tab/>
      </w:r>
      <w:r>
        <w:t>/</w:t>
      </w:r>
      <w:r w:rsidRPr="006527C9">
        <w:rPr>
          <w:i/>
          <w:iCs/>
        </w:rPr>
        <w:t>&lt;X&gt;</w:t>
      </w:r>
      <w:r>
        <w:t>/SNPN_Configuration/&lt;X&gt;/Debug_info_List/&lt;X&gt;/ Debug_config/Session_List/</w:t>
      </w:r>
      <w:r w:rsidRPr="006527C9">
        <w:rPr>
          <w:i/>
          <w:iCs/>
        </w:rPr>
        <w:t>&lt;X&gt;</w:t>
      </w:r>
      <w:r w:rsidRPr="006527C9">
        <w:rPr>
          <w:iCs/>
        </w:rPr>
        <w:t>/Session/Start_trigger/Time</w:t>
      </w:r>
      <w:r>
        <w:tab/>
      </w:r>
      <w:r>
        <w:fldChar w:fldCharType="begin" w:fldLock="1"/>
      </w:r>
      <w:r>
        <w:instrText xml:space="preserve"> PAGEREF _Toc163161062 \h </w:instrText>
      </w:r>
      <w:r>
        <w:fldChar w:fldCharType="separate"/>
      </w:r>
      <w:r>
        <w:t>20</w:t>
      </w:r>
      <w:r>
        <w:fldChar w:fldCharType="end"/>
      </w:r>
    </w:p>
    <w:p w14:paraId="00D7F634" w14:textId="009EA847" w:rsidR="006E7B58" w:rsidRDefault="006E7B58">
      <w:pPr>
        <w:pStyle w:val="TOC2"/>
        <w:rPr>
          <w:rFonts w:ascii="Calibri" w:hAnsi="Calibri"/>
          <w:kern w:val="2"/>
          <w:sz w:val="22"/>
          <w:szCs w:val="22"/>
        </w:rPr>
      </w:pPr>
      <w:r>
        <w:t>5.46</w:t>
      </w:r>
      <w:r>
        <w:rPr>
          <w:rFonts w:ascii="Calibri" w:hAnsi="Calibri"/>
          <w:kern w:val="2"/>
          <w:sz w:val="22"/>
          <w:szCs w:val="22"/>
        </w:rPr>
        <w:tab/>
      </w:r>
      <w:r>
        <w:t>/</w:t>
      </w:r>
      <w:r w:rsidRPr="006527C9">
        <w:rPr>
          <w:i/>
          <w:iCs/>
        </w:rPr>
        <w:t>&lt;X&gt;</w:t>
      </w:r>
      <w:r>
        <w:t>/SNPN_Configuration/&lt;X&gt;/Debug_info_List/&lt;X&gt;/ Debug_config/Session_List/</w:t>
      </w:r>
      <w:r w:rsidRPr="006527C9">
        <w:rPr>
          <w:i/>
          <w:iCs/>
        </w:rPr>
        <w:t>&lt;X&gt;</w:t>
      </w:r>
      <w:r w:rsidRPr="006527C9">
        <w:rPr>
          <w:iCs/>
        </w:rPr>
        <w:t>/Session/Start_trigger/ Debug_ID</w:t>
      </w:r>
      <w:r>
        <w:tab/>
      </w:r>
      <w:r>
        <w:fldChar w:fldCharType="begin" w:fldLock="1"/>
      </w:r>
      <w:r>
        <w:instrText xml:space="preserve"> PAGEREF _Toc163161063 \h </w:instrText>
      </w:r>
      <w:r>
        <w:fldChar w:fldCharType="separate"/>
      </w:r>
      <w:r>
        <w:t>20</w:t>
      </w:r>
      <w:r>
        <w:fldChar w:fldCharType="end"/>
      </w:r>
    </w:p>
    <w:p w14:paraId="780CD3D2" w14:textId="6227BF49" w:rsidR="006E7B58" w:rsidRDefault="006E7B58">
      <w:pPr>
        <w:pStyle w:val="TOC2"/>
        <w:rPr>
          <w:rFonts w:ascii="Calibri" w:hAnsi="Calibri"/>
          <w:kern w:val="2"/>
          <w:sz w:val="22"/>
          <w:szCs w:val="22"/>
        </w:rPr>
      </w:pPr>
      <w:r>
        <w:t>5.47</w:t>
      </w:r>
      <w:r>
        <w:rPr>
          <w:rFonts w:ascii="Calibri" w:hAnsi="Calibri"/>
          <w:kern w:val="2"/>
          <w:sz w:val="22"/>
          <w:szCs w:val="22"/>
        </w:rPr>
        <w:tab/>
      </w:r>
      <w:r>
        <w:t>/</w:t>
      </w:r>
      <w:r w:rsidRPr="006527C9">
        <w:rPr>
          <w:i/>
          <w:iCs/>
        </w:rPr>
        <w:t>&lt;X&gt;</w:t>
      </w:r>
      <w:r>
        <w:t>/SNPN_Configuration/&lt;X&gt;/Debug_info_List/&lt;X&gt;/ Debug_config/Session_List/</w:t>
      </w:r>
      <w:r w:rsidRPr="006527C9">
        <w:rPr>
          <w:i/>
          <w:iCs/>
        </w:rPr>
        <w:t>&lt;X&gt;</w:t>
      </w:r>
      <w:r w:rsidRPr="006527C9">
        <w:rPr>
          <w:iCs/>
        </w:rPr>
        <w:t>/Session/Stop_trigger/</w:t>
      </w:r>
      <w:r>
        <w:tab/>
      </w:r>
      <w:r>
        <w:fldChar w:fldCharType="begin" w:fldLock="1"/>
      </w:r>
      <w:r>
        <w:instrText xml:space="preserve"> PAGEREF _Toc163161064 \h </w:instrText>
      </w:r>
      <w:r>
        <w:fldChar w:fldCharType="separate"/>
      </w:r>
      <w:r>
        <w:t>21</w:t>
      </w:r>
      <w:r>
        <w:fldChar w:fldCharType="end"/>
      </w:r>
    </w:p>
    <w:p w14:paraId="1F272291" w14:textId="68A91AAE" w:rsidR="006E7B58" w:rsidRDefault="006E7B58">
      <w:pPr>
        <w:pStyle w:val="TOC2"/>
        <w:rPr>
          <w:rFonts w:ascii="Calibri" w:hAnsi="Calibri"/>
          <w:kern w:val="2"/>
          <w:sz w:val="22"/>
          <w:szCs w:val="22"/>
        </w:rPr>
      </w:pPr>
      <w:r>
        <w:t>5.48</w:t>
      </w:r>
      <w:r>
        <w:rPr>
          <w:rFonts w:ascii="Calibri" w:hAnsi="Calibri"/>
          <w:kern w:val="2"/>
          <w:sz w:val="22"/>
          <w:szCs w:val="22"/>
        </w:rPr>
        <w:tab/>
      </w:r>
      <w:r>
        <w:t>/</w:t>
      </w:r>
      <w:r w:rsidRPr="006527C9">
        <w:rPr>
          <w:i/>
          <w:iCs/>
        </w:rPr>
        <w:t>&lt;X&gt;</w:t>
      </w:r>
      <w:r>
        <w:t>/SNPN_Configuration/&lt;X&gt;/Debug_info_List/&lt;X&gt;/ Debug_config/Session_List/</w:t>
      </w:r>
      <w:r w:rsidRPr="006527C9">
        <w:rPr>
          <w:i/>
          <w:iCs/>
        </w:rPr>
        <w:t>&lt;X&gt;</w:t>
      </w:r>
      <w:r w:rsidRPr="006527C9">
        <w:rPr>
          <w:iCs/>
        </w:rPr>
        <w:t>/Session/Stop_trigger/Time</w:t>
      </w:r>
      <w:r>
        <w:tab/>
      </w:r>
      <w:r>
        <w:fldChar w:fldCharType="begin" w:fldLock="1"/>
      </w:r>
      <w:r>
        <w:instrText xml:space="preserve"> PAGEREF _Toc163161065 \h </w:instrText>
      </w:r>
      <w:r>
        <w:fldChar w:fldCharType="separate"/>
      </w:r>
      <w:r>
        <w:t>21</w:t>
      </w:r>
      <w:r>
        <w:fldChar w:fldCharType="end"/>
      </w:r>
    </w:p>
    <w:p w14:paraId="3B65DCAF" w14:textId="0F0430DE" w:rsidR="006E7B58" w:rsidRDefault="006E7B58">
      <w:pPr>
        <w:pStyle w:val="TOC2"/>
        <w:rPr>
          <w:rFonts w:ascii="Calibri" w:hAnsi="Calibri"/>
          <w:kern w:val="2"/>
          <w:sz w:val="22"/>
          <w:szCs w:val="22"/>
        </w:rPr>
      </w:pPr>
      <w:r>
        <w:t>5.49</w:t>
      </w:r>
      <w:r>
        <w:rPr>
          <w:rFonts w:ascii="Calibri" w:hAnsi="Calibri"/>
          <w:kern w:val="2"/>
          <w:sz w:val="22"/>
          <w:szCs w:val="22"/>
        </w:rPr>
        <w:tab/>
      </w:r>
      <w:r>
        <w:t>/</w:t>
      </w:r>
      <w:r w:rsidRPr="006527C9">
        <w:rPr>
          <w:i/>
          <w:iCs/>
        </w:rPr>
        <w:t>&lt;X&gt;</w:t>
      </w:r>
      <w:r>
        <w:t>/SNPN_Configuration/&lt;X&gt;/Debug_info_List/&lt;X&gt;/ Debug_config/Session_List/</w:t>
      </w:r>
      <w:r w:rsidRPr="006527C9">
        <w:rPr>
          <w:i/>
          <w:iCs/>
        </w:rPr>
        <w:t>&lt;X&gt;</w:t>
      </w:r>
      <w:r w:rsidRPr="006527C9">
        <w:rPr>
          <w:iCs/>
        </w:rPr>
        <w:t>/Session/Stop_trigger/ Time_period</w:t>
      </w:r>
      <w:r>
        <w:tab/>
      </w:r>
      <w:r>
        <w:fldChar w:fldCharType="begin" w:fldLock="1"/>
      </w:r>
      <w:r>
        <w:instrText xml:space="preserve"> PAGEREF _Toc163161066 \h </w:instrText>
      </w:r>
      <w:r>
        <w:fldChar w:fldCharType="separate"/>
      </w:r>
      <w:r>
        <w:t>21</w:t>
      </w:r>
      <w:r>
        <w:fldChar w:fldCharType="end"/>
      </w:r>
    </w:p>
    <w:p w14:paraId="4DCFEE67" w14:textId="5A1DC1C7" w:rsidR="006E7B58" w:rsidRDefault="006E7B58">
      <w:pPr>
        <w:pStyle w:val="TOC2"/>
        <w:rPr>
          <w:rFonts w:ascii="Calibri" w:hAnsi="Calibri"/>
          <w:kern w:val="2"/>
          <w:sz w:val="22"/>
          <w:szCs w:val="22"/>
        </w:rPr>
      </w:pPr>
      <w:r>
        <w:t>5.50</w:t>
      </w:r>
      <w:r>
        <w:rPr>
          <w:rFonts w:ascii="Calibri" w:hAnsi="Calibri"/>
          <w:kern w:val="2"/>
          <w:sz w:val="22"/>
          <w:szCs w:val="22"/>
        </w:rPr>
        <w:tab/>
      </w:r>
      <w:r>
        <w:t>/</w:t>
      </w:r>
      <w:r w:rsidRPr="006527C9">
        <w:rPr>
          <w:i/>
          <w:iCs/>
        </w:rPr>
        <w:t>&lt;X&gt;</w:t>
      </w:r>
      <w:r>
        <w:t>/SNPN_Configuration/&lt;X&gt;/Debug_info_List/&lt;X&gt;/ Debug_config/Session_List/</w:t>
      </w:r>
      <w:r w:rsidRPr="006527C9">
        <w:rPr>
          <w:i/>
          <w:iCs/>
        </w:rPr>
        <w:t>&lt;X&gt;</w:t>
      </w:r>
      <w:r w:rsidRPr="006527C9">
        <w:rPr>
          <w:iCs/>
        </w:rPr>
        <w:t>/Session/Stop_trigger/ Reason</w:t>
      </w:r>
      <w:r>
        <w:tab/>
      </w:r>
      <w:r>
        <w:fldChar w:fldCharType="begin" w:fldLock="1"/>
      </w:r>
      <w:r>
        <w:instrText xml:space="preserve"> PAGEREF _Toc163161067 \h </w:instrText>
      </w:r>
      <w:r>
        <w:fldChar w:fldCharType="separate"/>
      </w:r>
      <w:r>
        <w:t>22</w:t>
      </w:r>
      <w:r>
        <w:fldChar w:fldCharType="end"/>
      </w:r>
    </w:p>
    <w:p w14:paraId="3CF9D48A" w14:textId="5C5DCA55" w:rsidR="006E7B58" w:rsidRDefault="006E7B58">
      <w:pPr>
        <w:pStyle w:val="TOC2"/>
        <w:rPr>
          <w:rFonts w:ascii="Calibri" w:hAnsi="Calibri"/>
          <w:kern w:val="2"/>
          <w:sz w:val="22"/>
          <w:szCs w:val="22"/>
        </w:rPr>
      </w:pPr>
      <w:r>
        <w:t>5.51</w:t>
      </w:r>
      <w:r>
        <w:rPr>
          <w:rFonts w:ascii="Calibri" w:hAnsi="Calibri"/>
          <w:kern w:val="2"/>
          <w:sz w:val="22"/>
          <w:szCs w:val="22"/>
        </w:rPr>
        <w:tab/>
      </w:r>
      <w:r>
        <w:t>/</w:t>
      </w:r>
      <w:r w:rsidRPr="006527C9">
        <w:rPr>
          <w:i/>
          <w:iCs/>
        </w:rPr>
        <w:t>&lt;X&gt;</w:t>
      </w:r>
      <w:r>
        <w:t>/SNPN_Configuration/&lt;X&gt;/Debug_info_List/&lt;X&gt;/ Debug_config/Session_List/</w:t>
      </w:r>
      <w:r w:rsidRPr="006527C9">
        <w:rPr>
          <w:i/>
          <w:iCs/>
        </w:rPr>
        <w:t>&lt;X&gt;</w:t>
      </w:r>
      <w:r w:rsidRPr="006527C9">
        <w:rPr>
          <w:iCs/>
        </w:rPr>
        <w:t>/Session/Control/</w:t>
      </w:r>
      <w:r>
        <w:tab/>
      </w:r>
      <w:r>
        <w:fldChar w:fldCharType="begin" w:fldLock="1"/>
      </w:r>
      <w:r>
        <w:instrText xml:space="preserve"> PAGEREF _Toc163161068 \h </w:instrText>
      </w:r>
      <w:r>
        <w:fldChar w:fldCharType="separate"/>
      </w:r>
      <w:r>
        <w:t>22</w:t>
      </w:r>
      <w:r>
        <w:fldChar w:fldCharType="end"/>
      </w:r>
    </w:p>
    <w:p w14:paraId="575B73EB" w14:textId="4D1A4F0D" w:rsidR="006E7B58" w:rsidRDefault="006E7B58">
      <w:pPr>
        <w:pStyle w:val="TOC2"/>
        <w:rPr>
          <w:rFonts w:ascii="Calibri" w:hAnsi="Calibri"/>
          <w:kern w:val="2"/>
          <w:sz w:val="22"/>
          <w:szCs w:val="22"/>
        </w:rPr>
      </w:pPr>
      <w:r>
        <w:t>5.52</w:t>
      </w:r>
      <w:r>
        <w:rPr>
          <w:rFonts w:ascii="Calibri" w:hAnsi="Calibri"/>
          <w:kern w:val="2"/>
          <w:sz w:val="22"/>
          <w:szCs w:val="22"/>
        </w:rPr>
        <w:tab/>
      </w:r>
      <w:r>
        <w:t>/</w:t>
      </w:r>
      <w:r w:rsidRPr="006527C9">
        <w:rPr>
          <w:i/>
          <w:iCs/>
        </w:rPr>
        <w:t>&lt;X&gt;</w:t>
      </w:r>
      <w:r>
        <w:t>/SNPN_Configuration/&lt;X&gt;/Debug_info_List/&lt;X&gt;/ Debug_config/Session_List/</w:t>
      </w:r>
      <w:r w:rsidRPr="006527C9">
        <w:rPr>
          <w:i/>
          <w:iCs/>
        </w:rPr>
        <w:t>&lt;X&gt;</w:t>
      </w:r>
      <w:r w:rsidRPr="006527C9">
        <w:rPr>
          <w:iCs/>
        </w:rPr>
        <w:t>/Session/Control/ Interface_List/</w:t>
      </w:r>
      <w:r>
        <w:tab/>
      </w:r>
      <w:r>
        <w:fldChar w:fldCharType="begin" w:fldLock="1"/>
      </w:r>
      <w:r>
        <w:instrText xml:space="preserve"> PAGEREF _Toc163161069 \h </w:instrText>
      </w:r>
      <w:r>
        <w:fldChar w:fldCharType="separate"/>
      </w:r>
      <w:r>
        <w:t>22</w:t>
      </w:r>
      <w:r>
        <w:fldChar w:fldCharType="end"/>
      </w:r>
    </w:p>
    <w:p w14:paraId="6A7AEAA4" w14:textId="36994869" w:rsidR="006E7B58" w:rsidRDefault="006E7B58">
      <w:pPr>
        <w:pStyle w:val="TOC2"/>
        <w:rPr>
          <w:rFonts w:ascii="Calibri" w:hAnsi="Calibri"/>
          <w:kern w:val="2"/>
          <w:sz w:val="22"/>
          <w:szCs w:val="22"/>
        </w:rPr>
      </w:pPr>
      <w:r>
        <w:t>5.53</w:t>
      </w:r>
      <w:r>
        <w:rPr>
          <w:rFonts w:ascii="Calibri" w:hAnsi="Calibri"/>
          <w:kern w:val="2"/>
          <w:sz w:val="22"/>
          <w:szCs w:val="22"/>
        </w:rPr>
        <w:tab/>
      </w:r>
      <w:r>
        <w:t>/</w:t>
      </w:r>
      <w:r w:rsidRPr="006527C9">
        <w:rPr>
          <w:i/>
          <w:iCs/>
        </w:rPr>
        <w:t>&lt;X&gt;</w:t>
      </w:r>
      <w:r>
        <w:t>/SNPN_Configuration/&lt;X&gt;/Debug_info_List/&lt;X&gt;/ Debug_config/Session_List/</w:t>
      </w:r>
      <w:r w:rsidRPr="006527C9">
        <w:rPr>
          <w:i/>
          <w:iCs/>
        </w:rPr>
        <w:t>&lt;X&gt;</w:t>
      </w:r>
      <w:r w:rsidRPr="006527C9">
        <w:rPr>
          <w:iCs/>
        </w:rPr>
        <w:t>/Session/Control/ Interface_List/&lt;X&gt;/</w:t>
      </w:r>
      <w:r>
        <w:tab/>
      </w:r>
      <w:r>
        <w:fldChar w:fldCharType="begin" w:fldLock="1"/>
      </w:r>
      <w:r>
        <w:instrText xml:space="preserve"> PAGEREF _Toc163161070 \h </w:instrText>
      </w:r>
      <w:r>
        <w:fldChar w:fldCharType="separate"/>
      </w:r>
      <w:r>
        <w:t>22</w:t>
      </w:r>
      <w:r>
        <w:fldChar w:fldCharType="end"/>
      </w:r>
    </w:p>
    <w:p w14:paraId="0888817B" w14:textId="64133005" w:rsidR="006E7B58" w:rsidRDefault="006E7B58">
      <w:pPr>
        <w:pStyle w:val="TOC2"/>
        <w:rPr>
          <w:rFonts w:ascii="Calibri" w:hAnsi="Calibri"/>
          <w:kern w:val="2"/>
          <w:sz w:val="22"/>
          <w:szCs w:val="22"/>
        </w:rPr>
      </w:pPr>
      <w:r>
        <w:t>5.54</w:t>
      </w:r>
      <w:r>
        <w:rPr>
          <w:rFonts w:ascii="Calibri" w:hAnsi="Calibri"/>
          <w:kern w:val="2"/>
          <w:sz w:val="22"/>
          <w:szCs w:val="22"/>
        </w:rPr>
        <w:tab/>
      </w:r>
      <w:r>
        <w:t>/</w:t>
      </w:r>
      <w:r w:rsidRPr="006527C9">
        <w:rPr>
          <w:i/>
          <w:iCs/>
        </w:rPr>
        <w:t>&lt;X&gt;</w:t>
      </w:r>
      <w:r>
        <w:t>/SNPN_Configuration/&lt;X&gt;/Debug_info_List/&lt;X&gt;/ Debug_config/Session_List/</w:t>
      </w:r>
      <w:r w:rsidRPr="006527C9">
        <w:rPr>
          <w:i/>
          <w:iCs/>
        </w:rPr>
        <w:t>&lt;X&gt;</w:t>
      </w:r>
      <w:r w:rsidRPr="006527C9">
        <w:rPr>
          <w:iCs/>
        </w:rPr>
        <w:t>/Session/Control/ Interface_List/&lt;X&gt;/Interface</w:t>
      </w:r>
      <w:r>
        <w:tab/>
      </w:r>
      <w:r>
        <w:fldChar w:fldCharType="begin" w:fldLock="1"/>
      </w:r>
      <w:r>
        <w:instrText xml:space="preserve"> PAGEREF _Toc163161071 \h </w:instrText>
      </w:r>
      <w:r>
        <w:fldChar w:fldCharType="separate"/>
      </w:r>
      <w:r>
        <w:t>23</w:t>
      </w:r>
      <w:r>
        <w:fldChar w:fldCharType="end"/>
      </w:r>
    </w:p>
    <w:p w14:paraId="77DBEE5F" w14:textId="53118237" w:rsidR="006E7B58" w:rsidRDefault="006E7B58">
      <w:pPr>
        <w:pStyle w:val="TOC2"/>
        <w:rPr>
          <w:rFonts w:ascii="Calibri" w:hAnsi="Calibri"/>
          <w:kern w:val="2"/>
          <w:sz w:val="22"/>
          <w:szCs w:val="22"/>
        </w:rPr>
      </w:pPr>
      <w:r>
        <w:t>5.55</w:t>
      </w:r>
      <w:r>
        <w:rPr>
          <w:rFonts w:ascii="Calibri" w:hAnsi="Calibri"/>
          <w:kern w:val="2"/>
          <w:sz w:val="22"/>
          <w:szCs w:val="22"/>
        </w:rPr>
        <w:tab/>
      </w:r>
      <w:r>
        <w:t>/</w:t>
      </w:r>
      <w:r w:rsidRPr="006527C9">
        <w:rPr>
          <w:i/>
          <w:iCs/>
        </w:rPr>
        <w:t>&lt;X&gt;</w:t>
      </w:r>
      <w:r>
        <w:t>/SNPN_Configuration/&lt;X&gt;/Debug_info_List/&lt;X&gt;/ Debug_config/Session_List/</w:t>
      </w:r>
      <w:r w:rsidRPr="006527C9">
        <w:rPr>
          <w:i/>
          <w:iCs/>
        </w:rPr>
        <w:t>&lt;X&gt;</w:t>
      </w:r>
      <w:r w:rsidRPr="006527C9">
        <w:rPr>
          <w:iCs/>
        </w:rPr>
        <w:t>/Session/Control/Depth</w:t>
      </w:r>
      <w:r>
        <w:tab/>
      </w:r>
      <w:r>
        <w:fldChar w:fldCharType="begin" w:fldLock="1"/>
      </w:r>
      <w:r>
        <w:instrText xml:space="preserve"> PAGEREF _Toc163161072 \h </w:instrText>
      </w:r>
      <w:r>
        <w:fldChar w:fldCharType="separate"/>
      </w:r>
      <w:r>
        <w:t>23</w:t>
      </w:r>
      <w:r>
        <w:fldChar w:fldCharType="end"/>
      </w:r>
    </w:p>
    <w:p w14:paraId="4B54B689" w14:textId="2AF90620" w:rsidR="006E7B58" w:rsidRDefault="006E7B58">
      <w:pPr>
        <w:pStyle w:val="TOC2"/>
        <w:rPr>
          <w:rFonts w:ascii="Calibri" w:hAnsi="Calibri"/>
          <w:kern w:val="2"/>
          <w:sz w:val="22"/>
          <w:szCs w:val="22"/>
        </w:rPr>
      </w:pPr>
      <w:r>
        <w:t>5.56</w:t>
      </w:r>
      <w:r>
        <w:rPr>
          <w:rFonts w:ascii="Calibri" w:hAnsi="Calibri"/>
          <w:kern w:val="2"/>
          <w:sz w:val="22"/>
          <w:szCs w:val="22"/>
        </w:rPr>
        <w:tab/>
      </w:r>
      <w:r>
        <w:t>/</w:t>
      </w:r>
      <w:r w:rsidRPr="006527C9">
        <w:rPr>
          <w:i/>
          <w:iCs/>
        </w:rPr>
        <w:t>&lt;X&gt;</w:t>
      </w:r>
      <w:r>
        <w:t>/SNPN_Configuration/&lt;X&gt;/Debug_info_List/&lt;X&gt;/ Debug_config/Session_List/</w:t>
      </w:r>
      <w:r w:rsidRPr="006527C9">
        <w:rPr>
          <w:i/>
          <w:iCs/>
        </w:rPr>
        <w:t>&lt;X&gt;</w:t>
      </w:r>
      <w:r w:rsidRPr="006527C9">
        <w:rPr>
          <w:iCs/>
        </w:rPr>
        <w:t>/Session/Control/Debug_ID</w:t>
      </w:r>
      <w:r>
        <w:tab/>
      </w:r>
      <w:r>
        <w:fldChar w:fldCharType="begin" w:fldLock="1"/>
      </w:r>
      <w:r>
        <w:instrText xml:space="preserve"> PAGEREF _Toc163161073 \h </w:instrText>
      </w:r>
      <w:r>
        <w:fldChar w:fldCharType="separate"/>
      </w:r>
      <w:r>
        <w:t>23</w:t>
      </w:r>
      <w:r>
        <w:fldChar w:fldCharType="end"/>
      </w:r>
    </w:p>
    <w:p w14:paraId="0BEB81B6" w14:textId="281DB0E3" w:rsidR="006E7B58" w:rsidRDefault="006E7B58" w:rsidP="006E7B58">
      <w:pPr>
        <w:pStyle w:val="TOC8"/>
        <w:rPr>
          <w:rFonts w:ascii="Calibri" w:hAnsi="Calibri"/>
          <w:b w:val="0"/>
          <w:kern w:val="2"/>
          <w:szCs w:val="22"/>
        </w:rPr>
      </w:pPr>
      <w:r>
        <w:t>Annex A (informative):</w:t>
      </w:r>
      <w:r>
        <w:tab/>
        <w:t>Management object DDF</w:t>
      </w:r>
      <w:r>
        <w:tab/>
      </w:r>
      <w:r>
        <w:fldChar w:fldCharType="begin" w:fldLock="1"/>
      </w:r>
      <w:r>
        <w:instrText xml:space="preserve"> PAGEREF _Toc163161074 \h </w:instrText>
      </w:r>
      <w:r>
        <w:fldChar w:fldCharType="separate"/>
      </w:r>
      <w:r>
        <w:t>24</w:t>
      </w:r>
      <w:r>
        <w:fldChar w:fldCharType="end"/>
      </w:r>
    </w:p>
    <w:p w14:paraId="64DBD1B8" w14:textId="262DA7BB" w:rsidR="006E7B58" w:rsidRDefault="006E7B58" w:rsidP="006E7B58">
      <w:pPr>
        <w:pStyle w:val="TOC8"/>
        <w:rPr>
          <w:rFonts w:ascii="Calibri" w:hAnsi="Calibri"/>
          <w:b w:val="0"/>
          <w:kern w:val="2"/>
          <w:szCs w:val="22"/>
        </w:rPr>
      </w:pPr>
      <w:r>
        <w:t>Annex B (informative):</w:t>
      </w:r>
      <w:r>
        <w:tab/>
        <w:t>Change history</w:t>
      </w:r>
      <w:r>
        <w:tab/>
      </w:r>
      <w:r>
        <w:fldChar w:fldCharType="begin" w:fldLock="1"/>
      </w:r>
      <w:r>
        <w:instrText xml:space="preserve"> PAGEREF _Toc163161075 \h </w:instrText>
      </w:r>
      <w:r>
        <w:fldChar w:fldCharType="separate"/>
      </w:r>
      <w:r>
        <w:t>42</w:t>
      </w:r>
      <w:r>
        <w:fldChar w:fldCharType="end"/>
      </w:r>
    </w:p>
    <w:p w14:paraId="77E0D3CC" w14:textId="60097F4C" w:rsidR="00A779B2" w:rsidRDefault="00344965">
      <w:pPr>
        <w:pStyle w:val="TOC8"/>
      </w:pPr>
      <w:r>
        <w:fldChar w:fldCharType="end"/>
      </w:r>
    </w:p>
    <w:p w14:paraId="072A37D2" w14:textId="77777777" w:rsidR="00A779B2" w:rsidRDefault="00A779B2">
      <w:pPr>
        <w:pStyle w:val="Heading1"/>
      </w:pPr>
      <w:r>
        <w:br w:type="page"/>
      </w:r>
      <w:bookmarkStart w:id="8" w:name="_Toc163161010"/>
      <w:r>
        <w:lastRenderedPageBreak/>
        <w:t>Foreword</w:t>
      </w:r>
      <w:bookmarkEnd w:id="8"/>
    </w:p>
    <w:p w14:paraId="79AC1D52" w14:textId="77777777" w:rsidR="00A779B2" w:rsidRDefault="00A779B2">
      <w:r>
        <w:t>This Technical Specification has been produced by the 3</w:t>
      </w:r>
      <w:r>
        <w:rPr>
          <w:vertAlign w:val="superscript"/>
        </w:rPr>
        <w:t>rd</w:t>
      </w:r>
      <w:r>
        <w:t xml:space="preserve"> Generation Partnership Project (3GPP).</w:t>
      </w:r>
    </w:p>
    <w:p w14:paraId="5AEDCF2B" w14:textId="77777777" w:rsidR="00A779B2" w:rsidRDefault="00A779B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31928A" w14:textId="77777777" w:rsidR="00A779B2" w:rsidRDefault="00A779B2">
      <w:pPr>
        <w:pStyle w:val="B1"/>
      </w:pPr>
      <w:r>
        <w:t>Version x.y.z</w:t>
      </w:r>
    </w:p>
    <w:p w14:paraId="38CFA3E1" w14:textId="77777777" w:rsidR="00A779B2" w:rsidRDefault="00A779B2">
      <w:pPr>
        <w:pStyle w:val="B1"/>
      </w:pPr>
      <w:r>
        <w:t>where:</w:t>
      </w:r>
    </w:p>
    <w:p w14:paraId="10CED060" w14:textId="77777777" w:rsidR="00A779B2" w:rsidRDefault="00A779B2">
      <w:pPr>
        <w:pStyle w:val="B2"/>
      </w:pPr>
      <w:r>
        <w:t>x</w:t>
      </w:r>
      <w:r>
        <w:tab/>
        <w:t>the first digit:</w:t>
      </w:r>
    </w:p>
    <w:p w14:paraId="691C99FC" w14:textId="77777777" w:rsidR="00A779B2" w:rsidRDefault="00A779B2">
      <w:pPr>
        <w:pStyle w:val="B3"/>
      </w:pPr>
      <w:r>
        <w:t>1</w:t>
      </w:r>
      <w:r>
        <w:tab/>
        <w:t>presented to TSG for information;</w:t>
      </w:r>
    </w:p>
    <w:p w14:paraId="094C51B6" w14:textId="77777777" w:rsidR="00A779B2" w:rsidRDefault="00A779B2">
      <w:pPr>
        <w:pStyle w:val="B3"/>
      </w:pPr>
      <w:r>
        <w:t>2</w:t>
      </w:r>
      <w:r>
        <w:tab/>
        <w:t>presented to TSG for approval;</w:t>
      </w:r>
    </w:p>
    <w:p w14:paraId="4FE75B94" w14:textId="77777777" w:rsidR="00A779B2" w:rsidRDefault="00A779B2">
      <w:pPr>
        <w:pStyle w:val="B3"/>
      </w:pPr>
      <w:r>
        <w:t>3</w:t>
      </w:r>
      <w:r>
        <w:tab/>
        <w:t>or greater indicates TSG approved document under change control.</w:t>
      </w:r>
    </w:p>
    <w:p w14:paraId="79B119E6" w14:textId="77777777" w:rsidR="00A779B2" w:rsidRDefault="00A779B2">
      <w:pPr>
        <w:pStyle w:val="B2"/>
      </w:pPr>
      <w:r>
        <w:t>y</w:t>
      </w:r>
      <w:r>
        <w:tab/>
        <w:t>the second digit is incremented for all changes of substance, i.e. technical enhancements, corrections, updates, etc.</w:t>
      </w:r>
    </w:p>
    <w:p w14:paraId="1A3B844B" w14:textId="77777777" w:rsidR="00A779B2" w:rsidRDefault="00A779B2">
      <w:pPr>
        <w:pStyle w:val="B2"/>
      </w:pPr>
      <w:r>
        <w:t>z</w:t>
      </w:r>
      <w:r>
        <w:tab/>
        <w:t>the third digit is incremented when editorial only changes have been incorporated in the document.</w:t>
      </w:r>
    </w:p>
    <w:p w14:paraId="784EEEE9" w14:textId="77777777" w:rsidR="00A779B2" w:rsidRDefault="00A779B2">
      <w:pPr>
        <w:pStyle w:val="Heading1"/>
      </w:pPr>
      <w:r>
        <w:br w:type="page"/>
      </w:r>
      <w:bookmarkStart w:id="9" w:name="_Toc163161011"/>
      <w:r>
        <w:lastRenderedPageBreak/>
        <w:t>1</w:t>
      </w:r>
      <w:r>
        <w:tab/>
        <w:t>Scope</w:t>
      </w:r>
      <w:bookmarkEnd w:id="9"/>
    </w:p>
    <w:p w14:paraId="07304D4B" w14:textId="77777777" w:rsidR="00A779B2" w:rsidRDefault="00A779B2" w:rsidP="00E511B4">
      <w:bookmarkStart w:id="10" w:name="_Ref511812747"/>
      <w:r>
        <w:t xml:space="preserve">This document defines </w:t>
      </w:r>
      <w:r w:rsidR="000A67A4">
        <w:t xml:space="preserve">the </w:t>
      </w:r>
      <w:r w:rsidR="00CC4B05">
        <w:t xml:space="preserve">IMS </w:t>
      </w:r>
      <w:r w:rsidR="00002838">
        <w:t>service level tracing</w:t>
      </w:r>
      <w:r w:rsidR="00CC4B05" w:rsidRPr="00CC4B05">
        <w:t xml:space="preserve"> </w:t>
      </w:r>
      <w:r w:rsidR="00002838">
        <w:t>management object</w:t>
      </w:r>
      <w:r>
        <w:t>. The management object is compatible with OMA Device Management protocol specifications, version</w:t>
      </w:r>
      <w:r w:rsidR="00D745FA">
        <w:t> </w:t>
      </w:r>
      <w:r>
        <w:t>1.2 and upwards, and is defined using the OMA DM Device Description Framework as described in the Enabler Release Definition OMA-ERELD</w:t>
      </w:r>
      <w:r w:rsidR="001F192C" w:rsidDel="00B96C28">
        <w:t xml:space="preserve"> </w:t>
      </w:r>
      <w:r>
        <w:t>_DM-V1_2</w:t>
      </w:r>
      <w:r w:rsidR="00E511B4">
        <w:t> </w:t>
      </w:r>
      <w:r>
        <w:t>[</w:t>
      </w:r>
      <w:r w:rsidR="00CC4B05">
        <w:t>3</w:t>
      </w:r>
      <w:r>
        <w:t>]</w:t>
      </w:r>
      <w:bookmarkEnd w:id="10"/>
      <w:r>
        <w:t>.</w:t>
      </w:r>
    </w:p>
    <w:p w14:paraId="6311F868" w14:textId="77777777" w:rsidR="000E4F0B" w:rsidRDefault="00A779B2">
      <w:r>
        <w:t xml:space="preserve">The </w:t>
      </w:r>
      <w:r w:rsidR="00CC4B05">
        <w:t xml:space="preserve">IMS </w:t>
      </w:r>
      <w:r w:rsidR="00002838">
        <w:t>service level tracing</w:t>
      </w:r>
      <w:r w:rsidR="00CC4B05" w:rsidRPr="00CC4B05">
        <w:t xml:space="preserve"> </w:t>
      </w:r>
      <w:r w:rsidR="00002838">
        <w:t>management object</w:t>
      </w:r>
      <w:r>
        <w:t xml:space="preserve"> consists of relevant parameters that can be managed for </w:t>
      </w:r>
      <w:r w:rsidR="00CC4B05">
        <w:t xml:space="preserve">IMS </w:t>
      </w:r>
      <w:r w:rsidR="00002838">
        <w:t>service level tracing</w:t>
      </w:r>
      <w:r w:rsidR="00CC4B05" w:rsidRPr="00CC4B05">
        <w:t xml:space="preserve"> </w:t>
      </w:r>
      <w:r w:rsidR="00977FDA">
        <w:t>capabilities</w:t>
      </w:r>
      <w:r w:rsidR="00701321">
        <w:t xml:space="preserve"> specified in 3GPP TS 24.229 </w:t>
      </w:r>
      <w:r w:rsidR="00701321" w:rsidRPr="009D35D9">
        <w:t>[5]</w:t>
      </w:r>
      <w:r>
        <w:t>.</w:t>
      </w:r>
    </w:p>
    <w:p w14:paraId="43739688" w14:textId="77777777" w:rsidR="00A779B2" w:rsidRDefault="00A779B2">
      <w:pPr>
        <w:pStyle w:val="Heading1"/>
      </w:pPr>
      <w:bookmarkStart w:id="11" w:name="_Toc163161012"/>
      <w:r>
        <w:t>2</w:t>
      </w:r>
      <w:r>
        <w:tab/>
        <w:t>References</w:t>
      </w:r>
      <w:bookmarkEnd w:id="11"/>
    </w:p>
    <w:p w14:paraId="4462B6B3" w14:textId="77777777" w:rsidR="00A779B2" w:rsidRPr="00CC4B05" w:rsidRDefault="00A779B2">
      <w:r w:rsidRPr="00CC4B05">
        <w:t>The following documents contain provisions which, through reference in this text, co</w:t>
      </w:r>
      <w:r w:rsidR="004C2F95" w:rsidRPr="00CC4B05">
        <w:t xml:space="preserve">nstitute provisions of the </w:t>
      </w:r>
      <w:r w:rsidR="00CC4B05" w:rsidRPr="00CC4B05">
        <w:t xml:space="preserve">present </w:t>
      </w:r>
      <w:r w:rsidRPr="00CC4B05">
        <w:t>document.</w:t>
      </w:r>
    </w:p>
    <w:p w14:paraId="1A07BBF5" w14:textId="77777777" w:rsidR="00A779B2" w:rsidRDefault="00701321" w:rsidP="00220867">
      <w:pPr>
        <w:pStyle w:val="B1"/>
      </w:pPr>
      <w:r>
        <w:t>-</w:t>
      </w:r>
      <w:r>
        <w:tab/>
      </w:r>
      <w:r w:rsidR="00A779B2">
        <w:t>References are either specific (identified by date of publication, edition number, version number, etc.) or non</w:t>
      </w:r>
      <w:r w:rsidR="00A779B2">
        <w:noBreakHyphen/>
        <w:t>specific.</w:t>
      </w:r>
    </w:p>
    <w:p w14:paraId="35C2720F" w14:textId="77777777" w:rsidR="00A779B2" w:rsidRDefault="00701321" w:rsidP="00220867">
      <w:pPr>
        <w:pStyle w:val="B1"/>
      </w:pPr>
      <w:r>
        <w:t>-</w:t>
      </w:r>
      <w:r>
        <w:tab/>
      </w:r>
      <w:r w:rsidR="00A779B2">
        <w:t>For a specific reference, subsequent revisions do not apply.</w:t>
      </w:r>
    </w:p>
    <w:p w14:paraId="7F9E6AEF" w14:textId="77777777" w:rsidR="00A779B2" w:rsidRDefault="00701321" w:rsidP="00220867">
      <w:pPr>
        <w:pStyle w:val="B1"/>
      </w:pPr>
      <w:r>
        <w:t>-</w:t>
      </w:r>
      <w:r>
        <w:tab/>
      </w:r>
      <w:r w:rsidR="00A779B2">
        <w:t>For a non-specific reference, the latest version applies. In the case of a reference to a 3GPP document (including a GSM document), a non-specific reference implicitly refers to the latest version of that document</w:t>
      </w:r>
      <w:r w:rsidR="00A779B2">
        <w:rPr>
          <w:i/>
        </w:rPr>
        <w:t xml:space="preserve"> in the same Release as the present document</w:t>
      </w:r>
      <w:r w:rsidR="00A779B2">
        <w:t>.</w:t>
      </w:r>
    </w:p>
    <w:p w14:paraId="7B794995" w14:textId="77777777" w:rsidR="00A779B2" w:rsidRDefault="00A779B2">
      <w:pPr>
        <w:pStyle w:val="EX"/>
      </w:pPr>
      <w:r>
        <w:t>[</w:t>
      </w:r>
      <w:bookmarkStart w:id="12" w:name="REF_3GPPTR21905"/>
      <w:r>
        <w:t>1</w:t>
      </w:r>
      <w:bookmarkEnd w:id="12"/>
      <w:r>
        <w:t>]</w:t>
      </w:r>
      <w:r>
        <w:tab/>
        <w:t>3GPP TR 21.905: "Vocabulary for 3GPP Specifications".</w:t>
      </w:r>
    </w:p>
    <w:p w14:paraId="7708D595" w14:textId="77777777" w:rsidR="00A779B2" w:rsidRDefault="00A779B2">
      <w:pPr>
        <w:pStyle w:val="EX"/>
      </w:pPr>
      <w:r>
        <w:t>[2]</w:t>
      </w:r>
      <w:r>
        <w:tab/>
        <w:t>3GPP TS 23.003: "Numbering, addressing and identification".</w:t>
      </w:r>
    </w:p>
    <w:p w14:paraId="28F6AA18" w14:textId="77777777" w:rsidR="00A779B2" w:rsidRDefault="004C2F95">
      <w:pPr>
        <w:pStyle w:val="EX"/>
      </w:pPr>
      <w:r>
        <w:t>[</w:t>
      </w:r>
      <w:r w:rsidR="00C748AA">
        <w:t>3</w:t>
      </w:r>
      <w:r w:rsidR="00A779B2">
        <w:t>]</w:t>
      </w:r>
      <w:r w:rsidR="00A779B2">
        <w:tab/>
      </w:r>
      <w:r w:rsidR="00CC4B05" w:rsidRPr="00CC4B05">
        <w:t>OMA-ERELD-DM-V1_2-20070209-A: "Enabler Release Definition for OMA Device Management, Version</w:t>
      </w:r>
      <w:r w:rsidR="00D745FA">
        <w:t> </w:t>
      </w:r>
      <w:r w:rsidR="00CC4B05" w:rsidRPr="00CC4B05">
        <w:t>1.2".</w:t>
      </w:r>
    </w:p>
    <w:p w14:paraId="19E82307" w14:textId="77777777" w:rsidR="00970088" w:rsidRPr="00D4000E" w:rsidRDefault="00970088" w:rsidP="00E511B4">
      <w:pPr>
        <w:pStyle w:val="EX"/>
      </w:pPr>
      <w:r>
        <w:t>[</w:t>
      </w:r>
      <w:r w:rsidR="00E511B4">
        <w:t>4</w:t>
      </w:r>
      <w:r>
        <w:t>]</w:t>
      </w:r>
      <w:r>
        <w:tab/>
      </w:r>
      <w:r w:rsidRPr="00D4000E">
        <w:t>XML Schema Part 2: Datatypes Second Edition</w:t>
      </w:r>
      <w:r>
        <w:t xml:space="preserve">, </w:t>
      </w:r>
      <w:r w:rsidRPr="00D4000E">
        <w:t>W3C Recommendation 28</w:t>
      </w:r>
      <w:r w:rsidR="00D745FA">
        <w:t> </w:t>
      </w:r>
      <w:r w:rsidRPr="00D4000E">
        <w:t>October</w:t>
      </w:r>
      <w:r w:rsidR="00D745FA">
        <w:t> </w:t>
      </w:r>
      <w:r w:rsidRPr="00D4000E">
        <w:t>2004</w:t>
      </w:r>
      <w:r>
        <w:t xml:space="preserve">, </w:t>
      </w:r>
      <w:r w:rsidRPr="00D4000E">
        <w:t>http://www.w3.org/TR/xmlschema-2/</w:t>
      </w:r>
    </w:p>
    <w:p w14:paraId="799481E1" w14:textId="77777777" w:rsidR="007B704F" w:rsidRPr="00CC4B05" w:rsidRDefault="00970088" w:rsidP="008834D5">
      <w:pPr>
        <w:pStyle w:val="EX"/>
      </w:pPr>
      <w:r>
        <w:rPr>
          <w:lang w:eastAsia="zh-CN"/>
        </w:rPr>
        <w:t>[</w:t>
      </w:r>
      <w:r w:rsidR="00E511B4">
        <w:rPr>
          <w:lang w:eastAsia="zh-CN"/>
        </w:rPr>
        <w:t>5</w:t>
      </w:r>
      <w:r>
        <w:rPr>
          <w:lang w:eastAsia="zh-CN"/>
        </w:rPr>
        <w:t>]</w:t>
      </w:r>
      <w:r>
        <w:rPr>
          <w:lang w:eastAsia="zh-CN"/>
        </w:rPr>
        <w:tab/>
      </w:r>
      <w:r w:rsidR="00701321">
        <w:rPr>
          <w:lang w:eastAsia="zh-CN"/>
        </w:rPr>
        <w:t>3GPP TS 24.229: "</w:t>
      </w:r>
      <w:r w:rsidR="00701321" w:rsidRPr="002E4584">
        <w:rPr>
          <w:lang w:eastAsia="zh-CN"/>
        </w:rPr>
        <w:t>IP multimedia call control protocol based on Session Initiation Protocol (SIP) and Session Description Protocol (SDP); Stage 3</w:t>
      </w:r>
      <w:r w:rsidR="00701321">
        <w:rPr>
          <w:lang w:eastAsia="zh-CN"/>
        </w:rPr>
        <w:t>"</w:t>
      </w:r>
      <w:r>
        <w:rPr>
          <w:lang w:eastAsia="zh-CN"/>
        </w:rPr>
        <w:t>.</w:t>
      </w:r>
    </w:p>
    <w:p w14:paraId="514799BC" w14:textId="77777777" w:rsidR="00970088" w:rsidRPr="00CC4B05" w:rsidRDefault="007B704F" w:rsidP="007B704F">
      <w:pPr>
        <w:pStyle w:val="EX"/>
      </w:pPr>
      <w:r>
        <w:t>[6]</w:t>
      </w:r>
      <w:r>
        <w:tab/>
        <w:t>3GPP TS 32.422: "</w:t>
      </w:r>
      <w:r w:rsidRPr="007B704F">
        <w:t>Telecommunication management; Subscriber and equipment trace; Trace control and configuration management</w:t>
      </w:r>
      <w:r>
        <w:t>".</w:t>
      </w:r>
    </w:p>
    <w:p w14:paraId="42E1AB05" w14:textId="77777777" w:rsidR="00A779B2" w:rsidRDefault="00A779B2">
      <w:pPr>
        <w:pStyle w:val="Heading1"/>
      </w:pPr>
      <w:bookmarkStart w:id="13" w:name="_Toc163161013"/>
      <w:r>
        <w:t>3</w:t>
      </w:r>
      <w:r>
        <w:tab/>
        <w:t>Definitions and abbreviations</w:t>
      </w:r>
      <w:bookmarkEnd w:id="13"/>
    </w:p>
    <w:p w14:paraId="666AC3F8" w14:textId="77777777" w:rsidR="00A779B2" w:rsidRDefault="00A779B2">
      <w:pPr>
        <w:pStyle w:val="Heading2"/>
      </w:pPr>
      <w:bookmarkStart w:id="14" w:name="_Toc163161014"/>
      <w:r>
        <w:t>3.1</w:t>
      </w:r>
      <w:r>
        <w:tab/>
        <w:t>Definitions</w:t>
      </w:r>
      <w:bookmarkEnd w:id="14"/>
    </w:p>
    <w:p w14:paraId="28ECE32D" w14:textId="77777777" w:rsidR="00A779B2" w:rsidRDefault="00A779B2">
      <w:r>
        <w:t>For the purposes of the present document, the terms and definitions given in 3GPP TR 21.905 [1] apply.</w:t>
      </w:r>
    </w:p>
    <w:p w14:paraId="22D40646" w14:textId="77777777" w:rsidR="00A779B2" w:rsidRDefault="00A779B2">
      <w:pPr>
        <w:pStyle w:val="Heading2"/>
      </w:pPr>
      <w:bookmarkStart w:id="15" w:name="_Toc163161015"/>
      <w:r>
        <w:t>3.2</w:t>
      </w:r>
      <w:r>
        <w:tab/>
        <w:t>Abbreviations</w:t>
      </w:r>
      <w:bookmarkEnd w:id="15"/>
    </w:p>
    <w:p w14:paraId="3B016580" w14:textId="77777777" w:rsidR="00A779B2" w:rsidRDefault="00A779B2">
      <w:pPr>
        <w:keepNext/>
      </w:pPr>
      <w:r>
        <w:t>For the purposes of the present document, the following abbreviations apply:</w:t>
      </w:r>
    </w:p>
    <w:p w14:paraId="3F9FB093" w14:textId="77777777" w:rsidR="00A779B2" w:rsidRDefault="00A779B2">
      <w:pPr>
        <w:pStyle w:val="EW"/>
      </w:pPr>
      <w:r>
        <w:t>CN</w:t>
      </w:r>
      <w:r>
        <w:tab/>
        <w:t>Core Network</w:t>
      </w:r>
    </w:p>
    <w:p w14:paraId="6C45BF68" w14:textId="77777777" w:rsidR="00A779B2" w:rsidRDefault="00A779B2">
      <w:pPr>
        <w:pStyle w:val="EW"/>
      </w:pPr>
      <w:r>
        <w:t>DDF</w:t>
      </w:r>
      <w:r>
        <w:tab/>
        <w:t>Device Description Framework</w:t>
      </w:r>
    </w:p>
    <w:p w14:paraId="4ACCE7F9" w14:textId="77777777" w:rsidR="00A779B2" w:rsidRDefault="00A779B2">
      <w:pPr>
        <w:pStyle w:val="EW"/>
      </w:pPr>
      <w:r>
        <w:t>DM</w:t>
      </w:r>
      <w:r>
        <w:tab/>
        <w:t>Device Management</w:t>
      </w:r>
    </w:p>
    <w:p w14:paraId="31EC2A94" w14:textId="77777777" w:rsidR="00A779B2" w:rsidRDefault="00A779B2">
      <w:pPr>
        <w:pStyle w:val="EW"/>
      </w:pPr>
      <w:r>
        <w:t>IMS</w:t>
      </w:r>
      <w:r>
        <w:tab/>
        <w:t>IP Multimedia core network Subsystem</w:t>
      </w:r>
    </w:p>
    <w:p w14:paraId="4C2A318D" w14:textId="77777777" w:rsidR="00A779B2" w:rsidRDefault="00A779B2">
      <w:pPr>
        <w:pStyle w:val="EW"/>
      </w:pPr>
      <w:r>
        <w:t>IP</w:t>
      </w:r>
      <w:r>
        <w:tab/>
        <w:t>Internet Protocol</w:t>
      </w:r>
    </w:p>
    <w:p w14:paraId="09BBDA7F" w14:textId="77777777" w:rsidR="00A779B2" w:rsidRDefault="00A779B2">
      <w:pPr>
        <w:pStyle w:val="EW"/>
      </w:pPr>
      <w:r>
        <w:t>MO</w:t>
      </w:r>
      <w:r>
        <w:tab/>
        <w:t>Management Object</w:t>
      </w:r>
    </w:p>
    <w:p w14:paraId="06B9FFAD" w14:textId="77777777" w:rsidR="00A779B2" w:rsidRDefault="00A779B2">
      <w:pPr>
        <w:pStyle w:val="EW"/>
      </w:pPr>
      <w:r>
        <w:t>OMA</w:t>
      </w:r>
      <w:r>
        <w:tab/>
        <w:t>Open Mobile Alliance</w:t>
      </w:r>
    </w:p>
    <w:p w14:paraId="2892328B" w14:textId="77777777" w:rsidR="00A779B2" w:rsidRDefault="00A779B2">
      <w:pPr>
        <w:pStyle w:val="EW"/>
      </w:pPr>
      <w:r>
        <w:lastRenderedPageBreak/>
        <w:t>SIP</w:t>
      </w:r>
      <w:r>
        <w:tab/>
        <w:t>Session Initiation Protocol</w:t>
      </w:r>
    </w:p>
    <w:p w14:paraId="0BA9B5CC" w14:textId="77777777" w:rsidR="001807D6" w:rsidRDefault="001807D6" w:rsidP="001807D6">
      <w:pPr>
        <w:pStyle w:val="EW"/>
      </w:pPr>
      <w:r>
        <w:t>SNPN</w:t>
      </w:r>
      <w:r>
        <w:tab/>
        <w:t>Stand-alone Non-Public Network</w:t>
      </w:r>
    </w:p>
    <w:p w14:paraId="08B00889" w14:textId="77777777" w:rsidR="00A779B2" w:rsidRDefault="00A779B2">
      <w:pPr>
        <w:pStyle w:val="EW"/>
      </w:pPr>
      <w:r>
        <w:t>UE</w:t>
      </w:r>
      <w:r>
        <w:tab/>
        <w:t>User Equipment</w:t>
      </w:r>
    </w:p>
    <w:p w14:paraId="644436CD" w14:textId="77777777" w:rsidR="00A779B2" w:rsidRDefault="00A779B2">
      <w:pPr>
        <w:pStyle w:val="Heading1"/>
        <w:tabs>
          <w:tab w:val="right" w:pos="9630"/>
        </w:tabs>
      </w:pPr>
      <w:bookmarkStart w:id="16" w:name="_Ref511812783"/>
      <w:bookmarkStart w:id="17" w:name="_Toc163161016"/>
      <w:r>
        <w:t>4</w:t>
      </w:r>
      <w:r>
        <w:tab/>
      </w:r>
      <w:bookmarkEnd w:id="16"/>
      <w:r w:rsidR="00C748AA">
        <w:t xml:space="preserve">IMS </w:t>
      </w:r>
      <w:r w:rsidR="00002838">
        <w:t>service level tracing</w:t>
      </w:r>
      <w:r w:rsidR="00C748AA">
        <w:t xml:space="preserve"> </w:t>
      </w:r>
      <w:r w:rsidR="00002838">
        <w:t>management object</w:t>
      </w:r>
      <w:bookmarkEnd w:id="17"/>
    </w:p>
    <w:p w14:paraId="27F737CE" w14:textId="77777777" w:rsidR="00277037" w:rsidRDefault="00277037" w:rsidP="00277037">
      <w:r>
        <w:t xml:space="preserve">The </w:t>
      </w:r>
      <w:r w:rsidR="00C748AA">
        <w:t xml:space="preserve">IMS </w:t>
      </w:r>
      <w:r w:rsidR="00002838">
        <w:t>service level tracing</w:t>
      </w:r>
      <w:r w:rsidR="00C748AA">
        <w:t xml:space="preserve"> </w:t>
      </w:r>
      <w:r w:rsidR="00002838">
        <w:t>management object</w:t>
      </w:r>
      <w:r>
        <w:t xml:space="preserve"> is used to manage </w:t>
      </w:r>
      <w:r w:rsidR="00C748AA">
        <w:t xml:space="preserve">configuration </w:t>
      </w:r>
      <w:r>
        <w:t>settings of the UE for</w:t>
      </w:r>
      <w:r w:rsidR="00C748AA">
        <w:t xml:space="preserve"> IMS service level tracing</w:t>
      </w:r>
      <w:r>
        <w:t xml:space="preserve">. The </w:t>
      </w:r>
      <w:r w:rsidR="00002838">
        <w:t>management object</w:t>
      </w:r>
      <w:r>
        <w:t xml:space="preserve"> covers parameters for</w:t>
      </w:r>
      <w:r w:rsidR="0013540A">
        <w:t xml:space="preserve"> </w:t>
      </w:r>
      <w:r w:rsidR="00C748AA">
        <w:t xml:space="preserve">IMS service level trace </w:t>
      </w:r>
      <w:r w:rsidR="0013540A">
        <w:t xml:space="preserve">related </w:t>
      </w:r>
      <w:r w:rsidR="00977FDA">
        <w:t>capabilities</w:t>
      </w:r>
      <w:r>
        <w:t xml:space="preserve">. The </w:t>
      </w:r>
      <w:r w:rsidR="00002838">
        <w:t>management object</w:t>
      </w:r>
      <w:r>
        <w:t xml:space="preserve"> enables the management of the settings on behalf of the end user.</w:t>
      </w:r>
    </w:p>
    <w:p w14:paraId="5224B1CD" w14:textId="77777777" w:rsidR="00277037" w:rsidRDefault="00277037" w:rsidP="00277037">
      <w:r>
        <w:t xml:space="preserve">The </w:t>
      </w:r>
      <w:r w:rsidR="00002838">
        <w:t>management object</w:t>
      </w:r>
      <w:r>
        <w:t xml:space="preserve"> Identifier is: </w:t>
      </w:r>
      <w:r w:rsidR="000A67A4">
        <w:t>urn:oma:mo:</w:t>
      </w:r>
      <w:r w:rsidR="00FE08EF">
        <w:t>ext-3gpp-ims_s</w:t>
      </w:r>
      <w:r w:rsidR="00FE08EF" w:rsidRPr="00FE08EF">
        <w:t>lt</w:t>
      </w:r>
      <w:r w:rsidR="000A67A4">
        <w:t>:1.0</w:t>
      </w:r>
      <w:r w:rsidRPr="000A67A4">
        <w:t>.</w:t>
      </w:r>
    </w:p>
    <w:p w14:paraId="64C5E8C0" w14:textId="77777777" w:rsidR="00461CEE" w:rsidRDefault="00277037" w:rsidP="007B704F">
      <w:r>
        <w:t>Protocol compatibility: This MO is compatible with OMA DM 1.2.</w:t>
      </w:r>
    </w:p>
    <w:p w14:paraId="177F0171" w14:textId="77777777" w:rsidR="00970088" w:rsidRDefault="00970088" w:rsidP="00970088">
      <w:r>
        <w:t xml:space="preserve">The following nodes and leaf objects are possible under the </w:t>
      </w:r>
      <w:r w:rsidR="00FE08EF">
        <w:t>Service Level Tracing</w:t>
      </w:r>
      <w:r>
        <w:t>node:</w:t>
      </w:r>
    </w:p>
    <w:bookmarkStart w:id="18" w:name="MCCQCTEMPBM_00000010"/>
    <w:p w14:paraId="7E6710E8" w14:textId="77777777" w:rsidR="008834D5" w:rsidRDefault="001807D6" w:rsidP="001703AD">
      <w:pPr>
        <w:pStyle w:val="TH"/>
      </w:pPr>
      <w:r>
        <w:object w:dxaOrig="9405" w:dyaOrig="12375" w14:anchorId="26125FD1">
          <v:shape id="_x0000_i1027" type="#_x0000_t75" style="width:470.5pt;height:619pt" o:ole="">
            <v:imagedata r:id="rId16" o:title=""/>
          </v:shape>
          <o:OLEObject Type="Embed" ProgID="Visio.Drawing.11" ShapeID="_x0000_i1027" DrawAspect="Content" ObjectID="_1773773799" r:id="rId17"/>
        </w:object>
      </w:r>
      <w:bookmarkEnd w:id="18"/>
    </w:p>
    <w:p w14:paraId="530091B6" w14:textId="77777777" w:rsidR="00970088" w:rsidRDefault="00970088" w:rsidP="007B704F">
      <w:pPr>
        <w:pStyle w:val="TF"/>
      </w:pPr>
      <w:r>
        <w:t>Figure</w:t>
      </w:r>
      <w:r w:rsidR="00D745FA">
        <w:t> </w:t>
      </w:r>
      <w:r>
        <w:t xml:space="preserve">1: The 3GPP </w:t>
      </w:r>
      <w:r w:rsidR="00FE08EF">
        <w:t xml:space="preserve">Service Level </w:t>
      </w:r>
      <w:r>
        <w:t>Trac</w:t>
      </w:r>
      <w:r w:rsidR="00FE08EF">
        <w:t>ing</w:t>
      </w:r>
      <w:r>
        <w:t xml:space="preserve"> Management Object</w:t>
      </w:r>
    </w:p>
    <w:p w14:paraId="57E2CFA7" w14:textId="77777777" w:rsidR="001807D6" w:rsidRDefault="001807D6" w:rsidP="008834D5">
      <w:pPr>
        <w:pStyle w:val="TH"/>
      </w:pPr>
      <w:r>
        <w:object w:dxaOrig="10606" w:dyaOrig="12375" w14:anchorId="29F29CC9">
          <v:shape id="_x0000_i1028" type="#_x0000_t75" style="width:481.5pt;height:562pt" o:ole="">
            <v:imagedata r:id="rId18" o:title=""/>
          </v:shape>
          <o:OLEObject Type="Embed" ProgID="Visio.Drawing.11" ShapeID="_x0000_i1028" DrawAspect="Content" ObjectID="_1773773800" r:id="rId19"/>
        </w:object>
      </w:r>
    </w:p>
    <w:p w14:paraId="33452005" w14:textId="77777777" w:rsidR="001807D6" w:rsidRDefault="001807D6" w:rsidP="001807D6">
      <w:pPr>
        <w:pStyle w:val="TF"/>
      </w:pPr>
      <w:r>
        <w:t>Figure 2: SNPN configuration</w:t>
      </w:r>
    </w:p>
    <w:p w14:paraId="7DEA3E4C" w14:textId="77777777" w:rsidR="001807D6" w:rsidRDefault="001807D6" w:rsidP="008834D5"/>
    <w:p w14:paraId="1E64EBB0" w14:textId="77777777" w:rsidR="00A779B2" w:rsidRDefault="00A779B2">
      <w:pPr>
        <w:pStyle w:val="Heading1"/>
        <w:tabs>
          <w:tab w:val="right" w:pos="9630"/>
        </w:tabs>
      </w:pPr>
      <w:bookmarkStart w:id="19" w:name="_Toc163161017"/>
      <w:r>
        <w:t>5</w:t>
      </w:r>
      <w:r>
        <w:tab/>
        <w:t xml:space="preserve">Management </w:t>
      </w:r>
      <w:r w:rsidR="00002838">
        <w:t>object</w:t>
      </w:r>
      <w:r>
        <w:t xml:space="preserve"> parameters</w:t>
      </w:r>
      <w:bookmarkEnd w:id="19"/>
    </w:p>
    <w:p w14:paraId="20B27F01" w14:textId="77777777" w:rsidR="0013540A" w:rsidRDefault="0013540A" w:rsidP="0013540A">
      <w:pPr>
        <w:pStyle w:val="Heading2"/>
      </w:pPr>
      <w:bookmarkStart w:id="20" w:name="_Toc163161018"/>
      <w:r>
        <w:t>5.1</w:t>
      </w:r>
      <w:r>
        <w:tab/>
        <w:t>General</w:t>
      </w:r>
      <w:bookmarkEnd w:id="20"/>
    </w:p>
    <w:p w14:paraId="7ABF0873" w14:textId="77777777" w:rsidR="0013540A" w:rsidRDefault="0013540A" w:rsidP="0013540A">
      <w:r>
        <w:t xml:space="preserve">This clause describes the parameters for the </w:t>
      </w:r>
      <w:r w:rsidR="00CC4B05">
        <w:t xml:space="preserve">IMS </w:t>
      </w:r>
      <w:r w:rsidR="00002838">
        <w:t>service level tracing</w:t>
      </w:r>
      <w:r w:rsidR="00CC4B05" w:rsidRPr="00CC4B05">
        <w:t xml:space="preserve"> </w:t>
      </w:r>
      <w:r w:rsidR="00002838">
        <w:t>management object</w:t>
      </w:r>
      <w:r>
        <w:t>.</w:t>
      </w:r>
    </w:p>
    <w:p w14:paraId="0DB421BC" w14:textId="77777777" w:rsidR="0013540A" w:rsidRDefault="0013540A" w:rsidP="0013540A">
      <w:pPr>
        <w:pStyle w:val="Heading2"/>
      </w:pPr>
      <w:bookmarkStart w:id="21" w:name="_Toc163161019"/>
      <w:r>
        <w:lastRenderedPageBreak/>
        <w:t>5.2</w:t>
      </w:r>
      <w:r>
        <w:tab/>
        <w:t>Node: /</w:t>
      </w:r>
      <w:r>
        <w:rPr>
          <w:i/>
          <w:iCs/>
        </w:rPr>
        <w:t>&lt;X&gt;</w:t>
      </w:r>
      <w:bookmarkEnd w:id="21"/>
    </w:p>
    <w:p w14:paraId="527EE9CF" w14:textId="77777777" w:rsidR="0013540A" w:rsidRDefault="0013540A" w:rsidP="0013540A">
      <w:r>
        <w:t>This interior node acts as a placeholder for one or more accounts for a fixed node.</w:t>
      </w:r>
    </w:p>
    <w:p w14:paraId="69DC9319" w14:textId="77777777" w:rsidR="0013540A" w:rsidRDefault="00D745FA" w:rsidP="00D745FA">
      <w:pPr>
        <w:pStyle w:val="B1"/>
      </w:pPr>
      <w:r>
        <w:t>-</w:t>
      </w:r>
      <w:r>
        <w:tab/>
      </w:r>
      <w:r w:rsidR="0013540A">
        <w:t>Occurrence: OneOrMore</w:t>
      </w:r>
    </w:p>
    <w:p w14:paraId="4E040B4F" w14:textId="77777777" w:rsidR="0013540A" w:rsidRDefault="00D745FA" w:rsidP="00D745FA">
      <w:pPr>
        <w:pStyle w:val="B1"/>
      </w:pPr>
      <w:r>
        <w:t>-</w:t>
      </w:r>
      <w:r>
        <w:tab/>
      </w:r>
      <w:r w:rsidR="0013540A">
        <w:t>Format: node</w:t>
      </w:r>
    </w:p>
    <w:p w14:paraId="0C32BEC1" w14:textId="77777777" w:rsidR="0013540A" w:rsidRDefault="00D745FA" w:rsidP="00D745FA">
      <w:pPr>
        <w:pStyle w:val="B1"/>
      </w:pPr>
      <w:r>
        <w:t>-</w:t>
      </w:r>
      <w:r>
        <w:tab/>
      </w:r>
      <w:r w:rsidR="0013540A">
        <w:t>Access Types: Get</w:t>
      </w:r>
    </w:p>
    <w:p w14:paraId="11CC988E" w14:textId="77777777" w:rsidR="0013540A" w:rsidRDefault="00D745FA" w:rsidP="00D745FA">
      <w:pPr>
        <w:pStyle w:val="B1"/>
        <w:rPr>
          <w:b/>
          <w:bCs/>
        </w:rPr>
      </w:pPr>
      <w:r>
        <w:t>-</w:t>
      </w:r>
      <w:r>
        <w:tab/>
      </w:r>
      <w:r w:rsidR="0013540A">
        <w:t>Values: N/A</w:t>
      </w:r>
    </w:p>
    <w:p w14:paraId="71053A07" w14:textId="77777777" w:rsidR="0013540A" w:rsidRDefault="0013540A" w:rsidP="0013540A">
      <w:pPr>
        <w:spacing w:before="120" w:after="120"/>
      </w:pPr>
      <w:r>
        <w:t xml:space="preserve">The interior node is mandatory if the UE supports </w:t>
      </w:r>
      <w:r w:rsidR="004C2F95">
        <w:t xml:space="preserve">one or more </w:t>
      </w:r>
      <w:r w:rsidR="00C748AA">
        <w:t xml:space="preserve">IMS </w:t>
      </w:r>
      <w:r w:rsidR="00002838">
        <w:t>service level tracing</w:t>
      </w:r>
      <w:r w:rsidR="00C748AA">
        <w:t xml:space="preserve"> </w:t>
      </w:r>
      <w:r w:rsidR="000A67A4">
        <w:t>capabilities</w:t>
      </w:r>
      <w:r>
        <w:t xml:space="preserve">. Support for a UE is defined by the </w:t>
      </w:r>
      <w:r w:rsidR="004C2F95">
        <w:t xml:space="preserve">related </w:t>
      </w:r>
      <w:r>
        <w:t>role</w:t>
      </w:r>
      <w:r w:rsidR="004C2F95">
        <w:t>s</w:t>
      </w:r>
      <w:r>
        <w:t xml:space="preserve"> </w:t>
      </w:r>
      <w:r w:rsidR="004C2F95">
        <w:t xml:space="preserve">as defined by the related </w:t>
      </w:r>
      <w:r w:rsidR="006F0B68">
        <w:t xml:space="preserve">IMS </w:t>
      </w:r>
      <w:r w:rsidR="00002838">
        <w:t>service level tracing</w:t>
      </w:r>
      <w:r w:rsidR="004C2F95">
        <w:t xml:space="preserve"> service, as listed in clause 4 of this specification</w:t>
      </w:r>
      <w:r>
        <w:t>.</w:t>
      </w:r>
    </w:p>
    <w:p w14:paraId="70901274" w14:textId="77777777" w:rsidR="0013540A" w:rsidRDefault="0013540A" w:rsidP="0013540A">
      <w:pPr>
        <w:pStyle w:val="NO"/>
      </w:pPr>
      <w:r>
        <w:t>NOTE:</w:t>
      </w:r>
      <w:r>
        <w:tab/>
        <w:t xml:space="preserve">One node is normally used. </w:t>
      </w:r>
    </w:p>
    <w:p w14:paraId="6220EC57" w14:textId="77777777" w:rsidR="00970088" w:rsidRDefault="00A75BE8" w:rsidP="00970088">
      <w:pPr>
        <w:pStyle w:val="Heading2"/>
      </w:pPr>
      <w:bookmarkStart w:id="22" w:name="_Toc163161020"/>
      <w:r>
        <w:t>5.</w:t>
      </w:r>
      <w:r w:rsidR="00FE08EF">
        <w:t>3</w:t>
      </w:r>
      <w:r w:rsidR="00970088">
        <w:tab/>
        <w:t>/</w:t>
      </w:r>
      <w:r w:rsidR="00970088">
        <w:rPr>
          <w:i/>
          <w:iCs/>
        </w:rPr>
        <w:t>&lt;X&gt;</w:t>
      </w:r>
      <w:r w:rsidR="00970088">
        <w:t>/Name</w:t>
      </w:r>
      <w:bookmarkEnd w:id="22"/>
    </w:p>
    <w:p w14:paraId="2417BDB8" w14:textId="77777777" w:rsidR="00970088" w:rsidRDefault="00970088" w:rsidP="00970088">
      <w:r>
        <w:t>The Name leaf is a name for the 3GPP service level tracing settings.</w:t>
      </w:r>
    </w:p>
    <w:p w14:paraId="3DD5F5D7" w14:textId="77777777" w:rsidR="00970088" w:rsidRDefault="00D745FA" w:rsidP="00D745FA">
      <w:pPr>
        <w:pStyle w:val="B1"/>
      </w:pPr>
      <w:r>
        <w:t>-</w:t>
      </w:r>
      <w:r>
        <w:tab/>
      </w:r>
      <w:r w:rsidR="00970088">
        <w:t xml:space="preserve">Occurrence: </w:t>
      </w:r>
      <w:bookmarkStart w:id="23" w:name="OLE_LINK1"/>
      <w:r w:rsidR="00970088">
        <w:t>ZeroOrOne</w:t>
      </w:r>
      <w:bookmarkEnd w:id="23"/>
    </w:p>
    <w:p w14:paraId="54450335" w14:textId="77777777" w:rsidR="00970088" w:rsidRDefault="00D745FA" w:rsidP="00D745FA">
      <w:pPr>
        <w:pStyle w:val="B1"/>
      </w:pPr>
      <w:r>
        <w:t>-</w:t>
      </w:r>
      <w:r>
        <w:tab/>
      </w:r>
      <w:r w:rsidR="00970088">
        <w:t>Format: chr</w:t>
      </w:r>
    </w:p>
    <w:p w14:paraId="7698FABE" w14:textId="77777777" w:rsidR="00970088" w:rsidRDefault="00D745FA" w:rsidP="00D745FA">
      <w:pPr>
        <w:pStyle w:val="B1"/>
        <w:rPr>
          <w:b/>
          <w:bCs/>
        </w:rPr>
      </w:pPr>
      <w:r>
        <w:t>-</w:t>
      </w:r>
      <w:r>
        <w:tab/>
      </w:r>
      <w:r w:rsidR="00970088">
        <w:t>Access Types: Get</w:t>
      </w:r>
    </w:p>
    <w:p w14:paraId="65D839D7" w14:textId="77777777" w:rsidR="00970088" w:rsidRDefault="00D745FA" w:rsidP="00D745FA">
      <w:pPr>
        <w:pStyle w:val="B1"/>
      </w:pPr>
      <w:r>
        <w:t>-</w:t>
      </w:r>
      <w:r>
        <w:tab/>
      </w:r>
      <w:r w:rsidR="00970088">
        <w:t>Values: &lt;User displayable name&gt;</w:t>
      </w:r>
    </w:p>
    <w:p w14:paraId="332FDFD2" w14:textId="77777777" w:rsidR="00970088" w:rsidRDefault="00A75BE8" w:rsidP="00970088">
      <w:pPr>
        <w:pStyle w:val="Heading2"/>
      </w:pPr>
      <w:bookmarkStart w:id="24" w:name="_Toc163161021"/>
      <w:r>
        <w:t>5.</w:t>
      </w:r>
      <w:r w:rsidR="00FE08EF">
        <w:t>4</w:t>
      </w:r>
      <w:r w:rsidR="00970088">
        <w:tab/>
        <w:t>/&lt;X&gt;/Debug_info_List/</w:t>
      </w:r>
      <w:bookmarkEnd w:id="24"/>
    </w:p>
    <w:p w14:paraId="4EAA58A6" w14:textId="77777777" w:rsidR="00970088" w:rsidRDefault="00970088" w:rsidP="00970088">
      <w:r>
        <w:t xml:space="preserve">The Debug-info_List node acts as a placeholder for control and configuration of IMS service level tracing. </w:t>
      </w:r>
    </w:p>
    <w:p w14:paraId="7817BE94" w14:textId="77777777" w:rsidR="00970088" w:rsidRDefault="00D745FA" w:rsidP="00D745FA">
      <w:pPr>
        <w:pStyle w:val="B1"/>
      </w:pPr>
      <w:r>
        <w:t>-</w:t>
      </w:r>
      <w:r>
        <w:tab/>
      </w:r>
      <w:r w:rsidR="00970088">
        <w:t>Occurrence: ZeroOrOne</w:t>
      </w:r>
    </w:p>
    <w:p w14:paraId="41F731A5" w14:textId="77777777" w:rsidR="00970088" w:rsidRDefault="00D745FA" w:rsidP="00D745FA">
      <w:pPr>
        <w:pStyle w:val="B1"/>
      </w:pPr>
      <w:r>
        <w:t>-</w:t>
      </w:r>
      <w:r>
        <w:tab/>
      </w:r>
      <w:r w:rsidR="00970088">
        <w:t>Format: node</w:t>
      </w:r>
    </w:p>
    <w:p w14:paraId="433866C6" w14:textId="77777777" w:rsidR="00970088" w:rsidRDefault="00D745FA" w:rsidP="00D745FA">
      <w:pPr>
        <w:pStyle w:val="B1"/>
        <w:rPr>
          <w:b/>
          <w:bCs/>
        </w:rPr>
      </w:pPr>
      <w:r>
        <w:t>-</w:t>
      </w:r>
      <w:r>
        <w:tab/>
      </w:r>
      <w:r w:rsidR="00970088">
        <w:t>Access Types: Get, Replace</w:t>
      </w:r>
    </w:p>
    <w:p w14:paraId="65CB9FFB" w14:textId="77777777" w:rsidR="00970088" w:rsidRPr="007E73E9" w:rsidRDefault="00D745FA" w:rsidP="00D745FA">
      <w:pPr>
        <w:pStyle w:val="B1"/>
      </w:pPr>
      <w:r>
        <w:t>-</w:t>
      </w:r>
      <w:r>
        <w:tab/>
      </w:r>
      <w:r w:rsidR="00970088">
        <w:t>Values: N/A</w:t>
      </w:r>
    </w:p>
    <w:p w14:paraId="4FC54928" w14:textId="77777777" w:rsidR="00970088" w:rsidRDefault="00A75BE8" w:rsidP="00970088">
      <w:pPr>
        <w:pStyle w:val="Heading2"/>
      </w:pPr>
      <w:bookmarkStart w:id="25" w:name="_Toc163161022"/>
      <w:r>
        <w:t>5.</w:t>
      </w:r>
      <w:r w:rsidR="00FE08EF">
        <w:t>5</w:t>
      </w:r>
      <w:r w:rsidR="00970088">
        <w:tab/>
        <w:t>/&lt;X&gt;/Debug_info_List/&lt;X&gt;</w:t>
      </w:r>
      <w:bookmarkEnd w:id="25"/>
    </w:p>
    <w:p w14:paraId="5E946FBA" w14:textId="77777777" w:rsidR="00970088" w:rsidRDefault="00970088" w:rsidP="00970088">
      <w:r>
        <w:t>This run-time node acts as a placeholder for one or more debugging configurations containing control and configuration of IMS service level tracing.</w:t>
      </w:r>
    </w:p>
    <w:p w14:paraId="7F8F177F" w14:textId="77777777" w:rsidR="00970088" w:rsidRDefault="00D745FA" w:rsidP="00D745FA">
      <w:pPr>
        <w:pStyle w:val="B1"/>
      </w:pPr>
      <w:r>
        <w:t>-</w:t>
      </w:r>
      <w:r>
        <w:tab/>
      </w:r>
      <w:r w:rsidR="00970088">
        <w:t xml:space="preserve">Occurrence: One </w:t>
      </w:r>
    </w:p>
    <w:p w14:paraId="2F8556AD" w14:textId="77777777" w:rsidR="00970088" w:rsidRDefault="00D745FA" w:rsidP="00D745FA">
      <w:pPr>
        <w:pStyle w:val="B1"/>
      </w:pPr>
      <w:r>
        <w:t>-</w:t>
      </w:r>
      <w:r>
        <w:tab/>
      </w:r>
      <w:r w:rsidR="00970088">
        <w:t>Format: node</w:t>
      </w:r>
    </w:p>
    <w:p w14:paraId="295B0849" w14:textId="77777777" w:rsidR="00970088" w:rsidRDefault="00D745FA" w:rsidP="00D745FA">
      <w:pPr>
        <w:pStyle w:val="B1"/>
      </w:pPr>
      <w:r>
        <w:t>-</w:t>
      </w:r>
      <w:r>
        <w:tab/>
      </w:r>
      <w:r w:rsidR="00970088">
        <w:t>Access Types: Get</w:t>
      </w:r>
    </w:p>
    <w:p w14:paraId="24599F67" w14:textId="77777777" w:rsidR="00970088" w:rsidRDefault="00D745FA" w:rsidP="00D745FA">
      <w:pPr>
        <w:pStyle w:val="B1"/>
      </w:pPr>
      <w:r>
        <w:t>-</w:t>
      </w:r>
      <w:r>
        <w:tab/>
      </w:r>
      <w:r w:rsidR="00970088">
        <w:t>Values: N/A</w:t>
      </w:r>
    </w:p>
    <w:p w14:paraId="1D4505D1" w14:textId="77777777" w:rsidR="00970088" w:rsidRDefault="00A75BE8" w:rsidP="00970088">
      <w:pPr>
        <w:pStyle w:val="Heading2"/>
      </w:pPr>
      <w:bookmarkStart w:id="26" w:name="_Toc163161023"/>
      <w:r>
        <w:t>5.</w:t>
      </w:r>
      <w:r w:rsidR="00FE08EF">
        <w:t>6</w:t>
      </w:r>
      <w:r w:rsidR="00970088">
        <w:tab/>
        <w:t>/&lt;X&gt;/Debug_info_List/</w:t>
      </w:r>
      <w:r w:rsidR="00970088">
        <w:rPr>
          <w:i/>
          <w:iCs/>
        </w:rPr>
        <w:t>&lt;X&gt;</w:t>
      </w:r>
      <w:r w:rsidR="00970088">
        <w:t>/Debug_config/</w:t>
      </w:r>
      <w:bookmarkEnd w:id="26"/>
      <w:r w:rsidR="00970088">
        <w:t xml:space="preserve"> </w:t>
      </w:r>
    </w:p>
    <w:p w14:paraId="7BFCDCC4" w14:textId="77777777" w:rsidR="00970088" w:rsidRDefault="00970088" w:rsidP="00970088">
      <w:r>
        <w:t>The Debug-config node acts as a placeholder for control and configuration of IMS service level tracing.</w:t>
      </w:r>
    </w:p>
    <w:p w14:paraId="2EAE5419" w14:textId="77777777" w:rsidR="00970088" w:rsidRDefault="00D745FA" w:rsidP="00D745FA">
      <w:pPr>
        <w:pStyle w:val="B1"/>
      </w:pPr>
      <w:r>
        <w:t>-</w:t>
      </w:r>
      <w:r>
        <w:tab/>
      </w:r>
      <w:r w:rsidR="00970088">
        <w:t>Occurrence: ZeroOrMore</w:t>
      </w:r>
    </w:p>
    <w:p w14:paraId="70DD1786" w14:textId="77777777" w:rsidR="00970088" w:rsidRDefault="00D745FA" w:rsidP="00D745FA">
      <w:pPr>
        <w:pStyle w:val="B1"/>
      </w:pPr>
      <w:r>
        <w:t>-</w:t>
      </w:r>
      <w:r>
        <w:tab/>
      </w:r>
      <w:r w:rsidR="00970088">
        <w:t>Format: node</w:t>
      </w:r>
    </w:p>
    <w:p w14:paraId="6CDC64B7" w14:textId="77777777" w:rsidR="00970088" w:rsidRPr="00E678EE" w:rsidRDefault="00D745FA" w:rsidP="00D745FA">
      <w:pPr>
        <w:pStyle w:val="B1"/>
        <w:rPr>
          <w:b/>
          <w:bCs/>
        </w:rPr>
      </w:pPr>
      <w:r>
        <w:lastRenderedPageBreak/>
        <w:t>-</w:t>
      </w:r>
      <w:r>
        <w:tab/>
      </w:r>
      <w:r w:rsidR="00970088">
        <w:t>Access Types: Get</w:t>
      </w:r>
    </w:p>
    <w:p w14:paraId="5E10B631" w14:textId="77777777" w:rsidR="00970088" w:rsidRDefault="00D745FA" w:rsidP="00D745FA">
      <w:pPr>
        <w:pStyle w:val="B1"/>
      </w:pPr>
      <w:r>
        <w:t>-</w:t>
      </w:r>
      <w:r>
        <w:tab/>
      </w:r>
      <w:r w:rsidR="00970088">
        <w:t>Values: N/A</w:t>
      </w:r>
    </w:p>
    <w:p w14:paraId="422A5D6D" w14:textId="77777777" w:rsidR="00970088" w:rsidRDefault="00970088" w:rsidP="00FE46D5">
      <w:pPr>
        <w:pStyle w:val="Heading2"/>
      </w:pPr>
      <w:bookmarkStart w:id="27" w:name="_Toc163161024"/>
      <w:r>
        <w:t>5.</w:t>
      </w:r>
      <w:r w:rsidR="00FE08EF">
        <w:t>7</w:t>
      </w:r>
      <w:r w:rsidR="00FE46D5">
        <w:tab/>
      </w:r>
      <w:r>
        <w:t>/&lt;X&gt;/Debug_info_List/&lt;X&gt;/Debug_config/</w:t>
      </w:r>
      <w:r w:rsidR="00FE46D5">
        <w:br/>
      </w:r>
      <w:r>
        <w:t>Address_of_record</w:t>
      </w:r>
      <w:bookmarkEnd w:id="27"/>
      <w:r>
        <w:t xml:space="preserve"> </w:t>
      </w:r>
    </w:p>
    <w:p w14:paraId="6E4F0074" w14:textId="77777777" w:rsidR="00970088" w:rsidRDefault="00970088" w:rsidP="00970088">
      <w:r>
        <w:t xml:space="preserve">The </w:t>
      </w:r>
      <w:r w:rsidRPr="00FE6370">
        <w:t>Address_of_record</w:t>
      </w:r>
      <w:r>
        <w:t xml:space="preserve"> leaf represents one public user identity.</w:t>
      </w:r>
    </w:p>
    <w:p w14:paraId="67D14485" w14:textId="77777777" w:rsidR="00970088" w:rsidRDefault="00D745FA" w:rsidP="00D745FA">
      <w:pPr>
        <w:pStyle w:val="B1"/>
      </w:pPr>
      <w:r>
        <w:t>-</w:t>
      </w:r>
      <w:r>
        <w:tab/>
      </w:r>
      <w:r w:rsidR="00970088">
        <w:t>Occurrence: One</w:t>
      </w:r>
    </w:p>
    <w:p w14:paraId="623E8F2F" w14:textId="77777777" w:rsidR="00970088" w:rsidRDefault="00D745FA" w:rsidP="00D745FA">
      <w:pPr>
        <w:pStyle w:val="B1"/>
      </w:pPr>
      <w:r>
        <w:t>-</w:t>
      </w:r>
      <w:r>
        <w:tab/>
      </w:r>
      <w:r w:rsidR="00970088">
        <w:t>Format: chr</w:t>
      </w:r>
    </w:p>
    <w:p w14:paraId="1507FB5B" w14:textId="77777777" w:rsidR="00970088" w:rsidRDefault="00D745FA" w:rsidP="00D745FA">
      <w:pPr>
        <w:pStyle w:val="B1"/>
        <w:rPr>
          <w:b/>
          <w:bCs/>
        </w:rPr>
      </w:pPr>
      <w:r>
        <w:t>-</w:t>
      </w:r>
      <w:r>
        <w:tab/>
      </w:r>
      <w:r w:rsidR="00970088">
        <w:t>Access Types: Get, Replace</w:t>
      </w:r>
    </w:p>
    <w:p w14:paraId="6E42A082" w14:textId="77777777" w:rsidR="00970088" w:rsidRDefault="00D745FA" w:rsidP="00D745FA">
      <w:pPr>
        <w:pStyle w:val="B1"/>
      </w:pPr>
      <w:r>
        <w:t>-</w:t>
      </w:r>
      <w:r>
        <w:tab/>
      </w:r>
      <w:r w:rsidR="00970088">
        <w:t>Values: &lt;A public user identity&gt;</w:t>
      </w:r>
    </w:p>
    <w:p w14:paraId="0D147BE3" w14:textId="77777777" w:rsidR="00970088" w:rsidRDefault="00970088" w:rsidP="00970088">
      <w:r>
        <w:t>This public user identity is the identity used to subscribe to SIP debugging configuration from the debug-event package.</w:t>
      </w:r>
    </w:p>
    <w:p w14:paraId="65E1733A" w14:textId="77777777" w:rsidR="00970088" w:rsidRDefault="00970088" w:rsidP="00970088">
      <w:pPr>
        <w:spacing w:after="120"/>
      </w:pPr>
      <w:r>
        <w:t>The format of the public user identity is defined by 3GPP TS 23.003 [2]</w:t>
      </w:r>
      <w:r w:rsidR="00FE46D5">
        <w:t>.</w:t>
      </w:r>
    </w:p>
    <w:p w14:paraId="150E6804" w14:textId="77777777" w:rsidR="00970088" w:rsidRDefault="00970088" w:rsidP="00D745FA">
      <w:pPr>
        <w:pStyle w:val="EX"/>
      </w:pPr>
      <w:r>
        <w:t>EXAMPLE:</w:t>
      </w:r>
      <w:r>
        <w:tab/>
        <w:t>sip:</w:t>
      </w:r>
      <w:r>
        <w:rPr>
          <w:snapToGrid w:val="0"/>
        </w:rPr>
        <w:t xml:space="preserve"> 234150999999999@ims.mnc015.mcc234.3gppnetwork.org</w:t>
      </w:r>
    </w:p>
    <w:p w14:paraId="64B9232A" w14:textId="77777777" w:rsidR="00970088" w:rsidRDefault="00970088" w:rsidP="00970088">
      <w:pPr>
        <w:pStyle w:val="Heading2"/>
      </w:pPr>
      <w:bookmarkStart w:id="28" w:name="_Toc163161025"/>
      <w:r>
        <w:t>5.</w:t>
      </w:r>
      <w:r w:rsidR="00FE08EF">
        <w:t>8</w:t>
      </w:r>
      <w:r>
        <w:tab/>
        <w:t>/&lt;X&gt;/Debug_info_List/&lt;X&gt;/Debug_config/Session_List/</w:t>
      </w:r>
      <w:bookmarkEnd w:id="28"/>
    </w:p>
    <w:p w14:paraId="2D86E790" w14:textId="77777777" w:rsidR="00970088" w:rsidRDefault="00970088" w:rsidP="00970088">
      <w:r>
        <w:t>The Session_List interior node is used to allow a reference to a list of different SIP sessions to be debugged.</w:t>
      </w:r>
    </w:p>
    <w:p w14:paraId="2B6E48F8" w14:textId="77777777" w:rsidR="00970088" w:rsidRDefault="00D745FA" w:rsidP="00D745FA">
      <w:pPr>
        <w:pStyle w:val="B1"/>
      </w:pPr>
      <w:r>
        <w:t>-</w:t>
      </w:r>
      <w:r>
        <w:tab/>
      </w:r>
      <w:r w:rsidR="00970088">
        <w:t>Occurrence: One</w:t>
      </w:r>
    </w:p>
    <w:p w14:paraId="40F21AC6" w14:textId="77777777" w:rsidR="00970088" w:rsidRDefault="00D745FA" w:rsidP="00D745FA">
      <w:pPr>
        <w:pStyle w:val="B1"/>
      </w:pPr>
      <w:r>
        <w:t>-</w:t>
      </w:r>
      <w:r>
        <w:tab/>
      </w:r>
      <w:r w:rsidR="00970088">
        <w:t>Format: node</w:t>
      </w:r>
    </w:p>
    <w:p w14:paraId="22F9FF1D" w14:textId="77777777" w:rsidR="00970088" w:rsidRDefault="00D745FA" w:rsidP="00D745FA">
      <w:pPr>
        <w:pStyle w:val="B1"/>
        <w:rPr>
          <w:b/>
          <w:bCs/>
        </w:rPr>
      </w:pPr>
      <w:r>
        <w:t>-</w:t>
      </w:r>
      <w:r>
        <w:tab/>
      </w:r>
      <w:r w:rsidR="00970088">
        <w:t>Access Types: Get</w:t>
      </w:r>
    </w:p>
    <w:p w14:paraId="6BBCC590" w14:textId="77777777" w:rsidR="00970088" w:rsidRDefault="00D745FA" w:rsidP="00D745FA">
      <w:pPr>
        <w:pStyle w:val="B1"/>
        <w:rPr>
          <w:b/>
          <w:bCs/>
        </w:rPr>
      </w:pPr>
      <w:r>
        <w:t>-</w:t>
      </w:r>
      <w:r>
        <w:tab/>
      </w:r>
      <w:r w:rsidR="00970088">
        <w:t>Values: N/A</w:t>
      </w:r>
    </w:p>
    <w:p w14:paraId="43F410D6" w14:textId="77777777" w:rsidR="00970088" w:rsidRDefault="00970088" w:rsidP="00970088">
      <w:pPr>
        <w:pStyle w:val="Heading2"/>
      </w:pPr>
      <w:bookmarkStart w:id="29" w:name="_Toc163161026"/>
      <w:r>
        <w:t>5.</w:t>
      </w:r>
      <w:r w:rsidR="00FE08EF">
        <w:t>9</w:t>
      </w:r>
      <w:r>
        <w:tab/>
        <w:t>/&lt;X&gt;/Debug_info_List/&lt;X&gt;/Debug_config/Session_List/</w:t>
      </w:r>
      <w:r>
        <w:rPr>
          <w:i/>
          <w:iCs/>
        </w:rPr>
        <w:t>&lt;X&gt;</w:t>
      </w:r>
      <w:bookmarkEnd w:id="29"/>
    </w:p>
    <w:p w14:paraId="0536AE66" w14:textId="77777777" w:rsidR="00970088" w:rsidRDefault="00970088" w:rsidP="00970088">
      <w:r>
        <w:t xml:space="preserve">This run-time node acts as a placeholder for one or more descriptions of SIP sessions to be debugged. </w:t>
      </w:r>
    </w:p>
    <w:p w14:paraId="1DCD2B91" w14:textId="77777777" w:rsidR="00970088" w:rsidRDefault="00D745FA" w:rsidP="00D745FA">
      <w:pPr>
        <w:pStyle w:val="B1"/>
      </w:pPr>
      <w:r>
        <w:t>-</w:t>
      </w:r>
      <w:r>
        <w:tab/>
      </w:r>
      <w:r w:rsidR="00970088">
        <w:t>Occurrence: One</w:t>
      </w:r>
    </w:p>
    <w:p w14:paraId="630D091B" w14:textId="77777777" w:rsidR="00970088" w:rsidRDefault="00D745FA" w:rsidP="00D745FA">
      <w:pPr>
        <w:pStyle w:val="B1"/>
      </w:pPr>
      <w:r>
        <w:t>-</w:t>
      </w:r>
      <w:r>
        <w:tab/>
      </w:r>
      <w:r w:rsidR="00970088">
        <w:t>Format: node</w:t>
      </w:r>
    </w:p>
    <w:p w14:paraId="062329D4" w14:textId="77777777" w:rsidR="00970088" w:rsidRDefault="00D745FA" w:rsidP="00D745FA">
      <w:pPr>
        <w:pStyle w:val="B1"/>
      </w:pPr>
      <w:r>
        <w:t>-</w:t>
      </w:r>
      <w:r>
        <w:tab/>
      </w:r>
      <w:r w:rsidR="00970088">
        <w:t>Access Types: Get</w:t>
      </w:r>
    </w:p>
    <w:p w14:paraId="0E085567" w14:textId="77777777" w:rsidR="00970088" w:rsidRDefault="00D745FA" w:rsidP="00D745FA">
      <w:pPr>
        <w:pStyle w:val="B1"/>
      </w:pPr>
      <w:r>
        <w:t>-</w:t>
      </w:r>
      <w:r>
        <w:tab/>
      </w:r>
      <w:r w:rsidR="00970088">
        <w:t>Values: N/A</w:t>
      </w:r>
    </w:p>
    <w:p w14:paraId="70C10A69" w14:textId="77777777" w:rsidR="00970088" w:rsidRDefault="00970088" w:rsidP="00FE46D5">
      <w:pPr>
        <w:pStyle w:val="Heading2"/>
      </w:pPr>
      <w:bookmarkStart w:id="30" w:name="_Toc163161027"/>
      <w:r>
        <w:t>5.</w:t>
      </w:r>
      <w:r w:rsidR="00A75BE8">
        <w:t>1</w:t>
      </w:r>
      <w:r w:rsidR="00FE08EF">
        <w:t>0</w:t>
      </w:r>
      <w:r>
        <w:tab/>
        <w:t>/&lt;X&gt;/Debug_info_List/&lt;X&gt;/Debug_config/Session_List/</w:t>
      </w:r>
      <w:r w:rsidR="00FE46D5">
        <w:br/>
      </w:r>
      <w:r>
        <w:rPr>
          <w:i/>
          <w:iCs/>
        </w:rPr>
        <w:t>&lt;X&gt;</w:t>
      </w:r>
      <w:r w:rsidRPr="00974A72">
        <w:rPr>
          <w:iCs/>
        </w:rPr>
        <w:t>/Session</w:t>
      </w:r>
      <w:r>
        <w:rPr>
          <w:iCs/>
        </w:rPr>
        <w:t>/</w:t>
      </w:r>
      <w:bookmarkEnd w:id="30"/>
      <w:r w:rsidRPr="00974A72">
        <w:rPr>
          <w:iCs/>
        </w:rPr>
        <w:t xml:space="preserve"> </w:t>
      </w:r>
    </w:p>
    <w:p w14:paraId="38B94E9D" w14:textId="77777777" w:rsidR="00970088" w:rsidRDefault="00970088" w:rsidP="00970088">
      <w:r>
        <w:t xml:space="preserve">The Session interior node is used to allow a reference to events that start and stop logging of SIP signalling, and to control what is logged. </w:t>
      </w:r>
    </w:p>
    <w:p w14:paraId="3809A93D" w14:textId="77777777" w:rsidR="00970088" w:rsidRDefault="00D745FA" w:rsidP="00D745FA">
      <w:pPr>
        <w:pStyle w:val="B1"/>
      </w:pPr>
      <w:r>
        <w:t>-</w:t>
      </w:r>
      <w:r>
        <w:tab/>
      </w:r>
      <w:r w:rsidR="00970088">
        <w:t>Occurrence: One</w:t>
      </w:r>
    </w:p>
    <w:p w14:paraId="65AE5895" w14:textId="77777777" w:rsidR="00970088" w:rsidRDefault="00D745FA" w:rsidP="00D745FA">
      <w:pPr>
        <w:pStyle w:val="B1"/>
      </w:pPr>
      <w:r>
        <w:t>-</w:t>
      </w:r>
      <w:r>
        <w:tab/>
      </w:r>
      <w:r w:rsidR="00970088">
        <w:t>Format: node</w:t>
      </w:r>
    </w:p>
    <w:p w14:paraId="6C893AA5" w14:textId="77777777" w:rsidR="00970088" w:rsidRDefault="00D745FA" w:rsidP="00D745FA">
      <w:pPr>
        <w:pStyle w:val="B1"/>
      </w:pPr>
      <w:r>
        <w:t>-</w:t>
      </w:r>
      <w:r>
        <w:tab/>
      </w:r>
      <w:r w:rsidR="00970088">
        <w:t>Access Types: Get, Replace</w:t>
      </w:r>
    </w:p>
    <w:p w14:paraId="679BC912" w14:textId="77777777" w:rsidR="00970088" w:rsidRDefault="00D745FA" w:rsidP="00D745FA">
      <w:pPr>
        <w:pStyle w:val="B1"/>
      </w:pPr>
      <w:r>
        <w:t>-</w:t>
      </w:r>
      <w:r>
        <w:tab/>
      </w:r>
      <w:r w:rsidR="00970088">
        <w:t>Values: N/A</w:t>
      </w:r>
    </w:p>
    <w:p w14:paraId="5E7D9E90" w14:textId="77777777" w:rsidR="00970088" w:rsidRDefault="00970088" w:rsidP="00970088">
      <w:pPr>
        <w:pStyle w:val="Heading2"/>
      </w:pPr>
      <w:bookmarkStart w:id="31" w:name="_Toc163161028"/>
      <w:r>
        <w:lastRenderedPageBreak/>
        <w:t>5.</w:t>
      </w:r>
      <w:r w:rsidR="00A75BE8">
        <w:t>1</w:t>
      </w:r>
      <w:r w:rsidR="00FE08EF">
        <w:t>1</w:t>
      </w:r>
      <w:r>
        <w:tab/>
        <w:t>/&lt;X&gt;/Debug_info_List/&lt;X&gt;/Debug_config/Session_List/</w:t>
      </w:r>
      <w:r w:rsidR="00FE46D5">
        <w:br/>
      </w:r>
      <w:r>
        <w:rPr>
          <w:i/>
          <w:iCs/>
        </w:rPr>
        <w:t>&lt;X&gt;</w:t>
      </w:r>
      <w:r w:rsidRPr="00974A72">
        <w:rPr>
          <w:iCs/>
        </w:rPr>
        <w:t>/Session</w:t>
      </w:r>
      <w:r>
        <w:rPr>
          <w:iCs/>
        </w:rPr>
        <w:t>/Start_trigger/</w:t>
      </w:r>
      <w:bookmarkEnd w:id="31"/>
      <w:r w:rsidRPr="00974A72">
        <w:rPr>
          <w:iCs/>
        </w:rPr>
        <w:t xml:space="preserve"> </w:t>
      </w:r>
    </w:p>
    <w:p w14:paraId="1438F127" w14:textId="77777777" w:rsidR="00970088" w:rsidRDefault="00970088" w:rsidP="00970088">
      <w:r>
        <w:t xml:space="preserve">The Start_trigger interior node is used to allow a reference to events that start logging of SIP signalling. </w:t>
      </w:r>
    </w:p>
    <w:p w14:paraId="67881BCA" w14:textId="77777777" w:rsidR="00970088" w:rsidRDefault="00D745FA" w:rsidP="00D745FA">
      <w:pPr>
        <w:pStyle w:val="B1"/>
      </w:pPr>
      <w:r>
        <w:t>-</w:t>
      </w:r>
      <w:r>
        <w:tab/>
      </w:r>
      <w:r w:rsidR="00970088">
        <w:t>Occurrence: One</w:t>
      </w:r>
    </w:p>
    <w:p w14:paraId="6B9EFE2E" w14:textId="77777777" w:rsidR="00970088" w:rsidRDefault="00D745FA" w:rsidP="00D745FA">
      <w:pPr>
        <w:pStyle w:val="B1"/>
      </w:pPr>
      <w:r>
        <w:t>-</w:t>
      </w:r>
      <w:r>
        <w:tab/>
      </w:r>
      <w:r w:rsidR="00970088">
        <w:t>Format: node</w:t>
      </w:r>
    </w:p>
    <w:p w14:paraId="4D8A16D5" w14:textId="77777777" w:rsidR="00970088" w:rsidRDefault="00D745FA" w:rsidP="00D745FA">
      <w:pPr>
        <w:pStyle w:val="B1"/>
      </w:pPr>
      <w:r>
        <w:t>-</w:t>
      </w:r>
      <w:r>
        <w:tab/>
      </w:r>
      <w:r w:rsidR="00970088">
        <w:t>Access Types: Get, Replace</w:t>
      </w:r>
    </w:p>
    <w:p w14:paraId="459AC76A" w14:textId="77777777" w:rsidR="00970088" w:rsidRDefault="00D745FA" w:rsidP="00D745FA">
      <w:pPr>
        <w:pStyle w:val="B1"/>
      </w:pPr>
      <w:r>
        <w:t>-</w:t>
      </w:r>
      <w:r>
        <w:tab/>
      </w:r>
      <w:r w:rsidR="00970088">
        <w:t>Values: N/A</w:t>
      </w:r>
    </w:p>
    <w:p w14:paraId="5DE105C6" w14:textId="77777777" w:rsidR="00970088" w:rsidRDefault="00970088" w:rsidP="00970088">
      <w:pPr>
        <w:pStyle w:val="Heading2"/>
      </w:pPr>
      <w:bookmarkStart w:id="32" w:name="_Toc163161029"/>
      <w:r>
        <w:t>5.</w:t>
      </w:r>
      <w:r w:rsidR="00A75BE8">
        <w:t>1</w:t>
      </w:r>
      <w:r w:rsidR="00FE08EF">
        <w:t>2</w:t>
      </w:r>
      <w:r>
        <w:tab/>
        <w:t>/&lt;X&gt;/Debug_info_List/&lt;X&gt;/Debug_config/Session_List/</w:t>
      </w:r>
      <w:r w:rsidR="00FE46D5">
        <w:br/>
      </w:r>
      <w:r>
        <w:rPr>
          <w:i/>
          <w:iCs/>
        </w:rPr>
        <w:t>&lt;X&gt;</w:t>
      </w:r>
      <w:r w:rsidRPr="00974A72">
        <w:rPr>
          <w:iCs/>
        </w:rPr>
        <w:t>/Session</w:t>
      </w:r>
      <w:r>
        <w:rPr>
          <w:iCs/>
        </w:rPr>
        <w:t>/Start_trigger/From</w:t>
      </w:r>
      <w:bookmarkEnd w:id="32"/>
      <w:r w:rsidRPr="00974A72">
        <w:rPr>
          <w:iCs/>
        </w:rPr>
        <w:t xml:space="preserve"> </w:t>
      </w:r>
    </w:p>
    <w:p w14:paraId="1CA755B9" w14:textId="77777777" w:rsidR="00970088" w:rsidRDefault="00970088" w:rsidP="000E0422">
      <w:r>
        <w:t>The From leaf represents an address in the From: SIP header field.</w:t>
      </w:r>
    </w:p>
    <w:p w14:paraId="5A90570C" w14:textId="77777777" w:rsidR="00970088" w:rsidRDefault="00D745FA" w:rsidP="00D745FA">
      <w:pPr>
        <w:pStyle w:val="B1"/>
      </w:pPr>
      <w:r>
        <w:t>-</w:t>
      </w:r>
      <w:r>
        <w:tab/>
      </w:r>
      <w:r w:rsidR="00970088">
        <w:t xml:space="preserve">Occurrence: </w:t>
      </w:r>
      <w:r w:rsidR="00BB2B98" w:rsidRPr="00BB2B98">
        <w:t>ZeroOrOne</w:t>
      </w:r>
    </w:p>
    <w:p w14:paraId="6E685414" w14:textId="77777777" w:rsidR="00970088" w:rsidRDefault="00D745FA" w:rsidP="00D745FA">
      <w:pPr>
        <w:pStyle w:val="B1"/>
      </w:pPr>
      <w:r>
        <w:t>-</w:t>
      </w:r>
      <w:r>
        <w:tab/>
      </w:r>
      <w:r w:rsidR="00970088">
        <w:t>Format: node</w:t>
      </w:r>
    </w:p>
    <w:p w14:paraId="336E729C" w14:textId="77777777" w:rsidR="00970088" w:rsidRDefault="00D745FA" w:rsidP="00D745FA">
      <w:pPr>
        <w:pStyle w:val="B1"/>
      </w:pPr>
      <w:r>
        <w:t>-</w:t>
      </w:r>
      <w:r>
        <w:tab/>
      </w:r>
      <w:r w:rsidR="00970088">
        <w:t>Access Types: Get, Replace</w:t>
      </w:r>
    </w:p>
    <w:p w14:paraId="2F2FA184" w14:textId="77777777" w:rsidR="00970088" w:rsidRDefault="00D745FA" w:rsidP="00D745FA">
      <w:pPr>
        <w:pStyle w:val="B1"/>
      </w:pPr>
      <w:r>
        <w:t>-</w:t>
      </w:r>
      <w:r>
        <w:tab/>
      </w:r>
      <w:r w:rsidR="00970088">
        <w:t>Values: N/A</w:t>
      </w:r>
    </w:p>
    <w:p w14:paraId="51540C6F" w14:textId="77777777" w:rsidR="00970088" w:rsidRDefault="00970088" w:rsidP="00970088">
      <w:pPr>
        <w:pStyle w:val="Heading2"/>
      </w:pPr>
      <w:bookmarkStart w:id="33" w:name="_Toc163161030"/>
      <w:r>
        <w:t>5.</w:t>
      </w:r>
      <w:r w:rsidR="00A75BE8">
        <w:t>1</w:t>
      </w:r>
      <w:r w:rsidR="00FE08EF">
        <w:t>3</w:t>
      </w:r>
      <w:r>
        <w:tab/>
        <w:t>/&lt;X&gt;/Debug_info_List/&lt;X&gt;/Debug_config/Session_List/</w:t>
      </w:r>
      <w:r w:rsidR="00FE46D5">
        <w:br/>
      </w:r>
      <w:r>
        <w:rPr>
          <w:i/>
          <w:iCs/>
        </w:rPr>
        <w:t>&lt;X&gt;</w:t>
      </w:r>
      <w:r w:rsidRPr="00974A72">
        <w:rPr>
          <w:iCs/>
        </w:rPr>
        <w:t>/Session</w:t>
      </w:r>
      <w:r>
        <w:rPr>
          <w:iCs/>
        </w:rPr>
        <w:t>/Start_trigger/To</w:t>
      </w:r>
      <w:bookmarkEnd w:id="33"/>
      <w:r w:rsidRPr="00974A72">
        <w:rPr>
          <w:iCs/>
        </w:rPr>
        <w:t xml:space="preserve"> </w:t>
      </w:r>
    </w:p>
    <w:p w14:paraId="206DE31B" w14:textId="77777777" w:rsidR="00970088" w:rsidRDefault="00970088" w:rsidP="000E0422">
      <w:r>
        <w:t>The To leaf represents an address in the To: SIP header field.</w:t>
      </w:r>
    </w:p>
    <w:p w14:paraId="32AE420D" w14:textId="77777777" w:rsidR="00970088" w:rsidRDefault="00D745FA" w:rsidP="00D745FA">
      <w:pPr>
        <w:pStyle w:val="B1"/>
      </w:pPr>
      <w:r>
        <w:t>-</w:t>
      </w:r>
      <w:r>
        <w:tab/>
      </w:r>
      <w:r w:rsidR="00970088">
        <w:t xml:space="preserve">Occurrence: </w:t>
      </w:r>
      <w:r w:rsidR="00BB2B98" w:rsidRPr="00BB2B98">
        <w:t>ZeroOrOne</w:t>
      </w:r>
    </w:p>
    <w:p w14:paraId="6228ABE3" w14:textId="77777777" w:rsidR="00970088" w:rsidRDefault="00D745FA" w:rsidP="00D745FA">
      <w:pPr>
        <w:pStyle w:val="B1"/>
      </w:pPr>
      <w:r>
        <w:t>-</w:t>
      </w:r>
      <w:r>
        <w:tab/>
      </w:r>
      <w:r w:rsidR="00970088">
        <w:t>Format: node</w:t>
      </w:r>
    </w:p>
    <w:p w14:paraId="4D570206" w14:textId="77777777" w:rsidR="00970088" w:rsidRDefault="00D745FA" w:rsidP="00D745FA">
      <w:pPr>
        <w:pStyle w:val="B1"/>
      </w:pPr>
      <w:r>
        <w:t>-</w:t>
      </w:r>
      <w:r>
        <w:tab/>
      </w:r>
      <w:r w:rsidR="00970088">
        <w:t>Access Types: Get, Replace</w:t>
      </w:r>
    </w:p>
    <w:p w14:paraId="1DF582DD" w14:textId="77777777" w:rsidR="00970088" w:rsidRDefault="00D745FA" w:rsidP="00D745FA">
      <w:pPr>
        <w:pStyle w:val="B1"/>
      </w:pPr>
      <w:r>
        <w:t>-</w:t>
      </w:r>
      <w:r>
        <w:tab/>
      </w:r>
      <w:r w:rsidR="00970088">
        <w:t>Values: N/A</w:t>
      </w:r>
    </w:p>
    <w:p w14:paraId="6EAA143A" w14:textId="77777777" w:rsidR="00970088" w:rsidRDefault="00970088" w:rsidP="00970088">
      <w:pPr>
        <w:pStyle w:val="Heading2"/>
      </w:pPr>
      <w:bookmarkStart w:id="34" w:name="_Toc163161031"/>
      <w:r>
        <w:t>5.</w:t>
      </w:r>
      <w:r w:rsidR="00A75BE8">
        <w:t>1</w:t>
      </w:r>
      <w:r w:rsidR="00FE08EF">
        <w:t>4</w:t>
      </w:r>
      <w:r>
        <w:tab/>
        <w:t>/&lt;X&gt;/Debug_info_List/&lt;X&gt;/Debug_config/Session_List/</w:t>
      </w:r>
      <w:r w:rsidR="00FB47C0">
        <w:br/>
      </w:r>
      <w:r>
        <w:rPr>
          <w:i/>
          <w:iCs/>
        </w:rPr>
        <w:t>&lt;X&gt;</w:t>
      </w:r>
      <w:r w:rsidRPr="00974A72">
        <w:rPr>
          <w:iCs/>
        </w:rPr>
        <w:t>/Session</w:t>
      </w:r>
      <w:r>
        <w:rPr>
          <w:iCs/>
        </w:rPr>
        <w:t>/Start_trigger/ICSI</w:t>
      </w:r>
      <w:bookmarkEnd w:id="34"/>
      <w:r w:rsidRPr="00974A72">
        <w:rPr>
          <w:iCs/>
        </w:rPr>
        <w:t xml:space="preserve"> </w:t>
      </w:r>
    </w:p>
    <w:p w14:paraId="0DD6DAE7" w14:textId="77777777" w:rsidR="00970088" w:rsidRDefault="00970088" w:rsidP="00970088">
      <w:r>
        <w:t>The ICSI leaf represents an IMS communication service identifier.</w:t>
      </w:r>
    </w:p>
    <w:p w14:paraId="06987DB4" w14:textId="77777777" w:rsidR="00970088" w:rsidRDefault="00D745FA" w:rsidP="00D745FA">
      <w:pPr>
        <w:pStyle w:val="B1"/>
      </w:pPr>
      <w:r>
        <w:t>-</w:t>
      </w:r>
      <w:r>
        <w:tab/>
      </w:r>
      <w:r w:rsidR="00970088">
        <w:t xml:space="preserve">Occurrence: </w:t>
      </w:r>
      <w:r w:rsidR="00BB2B98" w:rsidRPr="00BB2B98">
        <w:t>ZeroOrOne</w:t>
      </w:r>
    </w:p>
    <w:p w14:paraId="231B1532" w14:textId="77777777" w:rsidR="00970088" w:rsidRDefault="00D745FA" w:rsidP="00D745FA">
      <w:pPr>
        <w:pStyle w:val="B1"/>
      </w:pPr>
      <w:r>
        <w:t>-</w:t>
      </w:r>
      <w:r>
        <w:tab/>
      </w:r>
      <w:r w:rsidR="00970088">
        <w:t>Format: node</w:t>
      </w:r>
    </w:p>
    <w:p w14:paraId="6108D87C" w14:textId="77777777" w:rsidR="00970088" w:rsidRDefault="00D745FA" w:rsidP="00D745FA">
      <w:pPr>
        <w:pStyle w:val="B1"/>
      </w:pPr>
      <w:r>
        <w:t>-</w:t>
      </w:r>
      <w:r>
        <w:tab/>
      </w:r>
      <w:r w:rsidR="00970088">
        <w:t>Access Types: Get, Replace</w:t>
      </w:r>
    </w:p>
    <w:p w14:paraId="2B65E52A" w14:textId="77777777" w:rsidR="00970088" w:rsidRDefault="00D745FA" w:rsidP="00D745FA">
      <w:pPr>
        <w:pStyle w:val="B1"/>
      </w:pPr>
      <w:r>
        <w:t>-</w:t>
      </w:r>
      <w:r>
        <w:tab/>
      </w:r>
      <w:r w:rsidR="00970088">
        <w:t xml:space="preserve">Values: </w:t>
      </w:r>
      <w:r w:rsidR="00FE08EF">
        <w:t>&lt;an IMS communication service identifier&gt;</w:t>
      </w:r>
    </w:p>
    <w:p w14:paraId="7F15471C" w14:textId="77777777" w:rsidR="00970088" w:rsidRDefault="00970088" w:rsidP="00970088">
      <w:r>
        <w:t>The format of the IMS commuication service identifier is defined by 3GPP TS 24.229 [5].</w:t>
      </w:r>
    </w:p>
    <w:p w14:paraId="6E55E89E" w14:textId="77777777" w:rsidR="00970088" w:rsidRDefault="00970088" w:rsidP="00D745FA">
      <w:pPr>
        <w:pStyle w:val="EX"/>
      </w:pPr>
      <w:r>
        <w:t>EXAMPLE:</w:t>
      </w:r>
      <w:r>
        <w:tab/>
        <w:t>urn:urn</w:t>
      </w:r>
      <w:r w:rsidR="00FE08EF">
        <w:t>-7:3gpp-service.ims.icsi.mmtel</w:t>
      </w:r>
      <w:r>
        <w:t xml:space="preserve"> </w:t>
      </w:r>
    </w:p>
    <w:p w14:paraId="70C9E184" w14:textId="77777777" w:rsidR="00970088" w:rsidRDefault="00970088" w:rsidP="00970088">
      <w:pPr>
        <w:pStyle w:val="Heading2"/>
      </w:pPr>
      <w:bookmarkStart w:id="35" w:name="_Toc163161032"/>
      <w:r>
        <w:lastRenderedPageBreak/>
        <w:t>5.</w:t>
      </w:r>
      <w:r w:rsidR="00A75BE8">
        <w:t>1</w:t>
      </w:r>
      <w:r w:rsidR="00FE08EF">
        <w:t>5</w:t>
      </w:r>
      <w:r>
        <w:tab/>
        <w:t>/&lt;X&gt;/Debug_info_List/&lt;X&gt;/Debug_config/Session_List/</w:t>
      </w:r>
      <w:r w:rsidR="00FB47C0">
        <w:br/>
      </w:r>
      <w:r>
        <w:rPr>
          <w:i/>
          <w:iCs/>
        </w:rPr>
        <w:t>&lt;X&gt;</w:t>
      </w:r>
      <w:r w:rsidRPr="00974A72">
        <w:rPr>
          <w:iCs/>
        </w:rPr>
        <w:t>/Session</w:t>
      </w:r>
      <w:r>
        <w:rPr>
          <w:iCs/>
        </w:rPr>
        <w:t>/Start_trigger/IARI</w:t>
      </w:r>
      <w:bookmarkEnd w:id="35"/>
      <w:r w:rsidRPr="00974A72">
        <w:rPr>
          <w:iCs/>
        </w:rPr>
        <w:t xml:space="preserve"> </w:t>
      </w:r>
    </w:p>
    <w:p w14:paraId="0BDD895B" w14:textId="77777777" w:rsidR="00970088" w:rsidRDefault="00970088" w:rsidP="00970088">
      <w:r>
        <w:t>The IARI leaf represents an IMS application reference</w:t>
      </w:r>
      <w:r w:rsidR="00FE08EF">
        <w:t xml:space="preserve"> identifier</w:t>
      </w:r>
      <w:r>
        <w:t>.</w:t>
      </w:r>
    </w:p>
    <w:p w14:paraId="4CEB1A09" w14:textId="77777777" w:rsidR="00970088" w:rsidRDefault="00D745FA" w:rsidP="00D745FA">
      <w:pPr>
        <w:pStyle w:val="B1"/>
      </w:pPr>
      <w:r>
        <w:t>-</w:t>
      </w:r>
      <w:r>
        <w:tab/>
      </w:r>
      <w:r w:rsidR="00970088">
        <w:t xml:space="preserve">Occurrence: </w:t>
      </w:r>
      <w:r w:rsidR="00BB2B98" w:rsidRPr="00BB2B98">
        <w:t>ZeroOrOne</w:t>
      </w:r>
    </w:p>
    <w:p w14:paraId="7252AB06" w14:textId="77777777" w:rsidR="00970088" w:rsidRDefault="00D745FA" w:rsidP="00D745FA">
      <w:pPr>
        <w:pStyle w:val="B1"/>
      </w:pPr>
      <w:r>
        <w:t>-</w:t>
      </w:r>
      <w:r>
        <w:tab/>
      </w:r>
      <w:r w:rsidR="00970088">
        <w:t>Format: node</w:t>
      </w:r>
    </w:p>
    <w:p w14:paraId="68780AA0" w14:textId="77777777" w:rsidR="00970088" w:rsidRDefault="00D745FA" w:rsidP="00D745FA">
      <w:pPr>
        <w:pStyle w:val="B1"/>
      </w:pPr>
      <w:r>
        <w:t>-</w:t>
      </w:r>
      <w:r>
        <w:tab/>
      </w:r>
      <w:r w:rsidR="00970088">
        <w:t>Access Types: Get, Replace</w:t>
      </w:r>
    </w:p>
    <w:p w14:paraId="603C894B" w14:textId="77777777" w:rsidR="00970088" w:rsidRDefault="00D745FA" w:rsidP="00D745FA">
      <w:pPr>
        <w:pStyle w:val="B1"/>
      </w:pPr>
      <w:r>
        <w:t>-</w:t>
      </w:r>
      <w:r>
        <w:tab/>
      </w:r>
      <w:r w:rsidR="00970088">
        <w:t xml:space="preserve">Values: </w:t>
      </w:r>
      <w:r w:rsidR="00FE08EF">
        <w:t>&lt;</w:t>
      </w:r>
      <w:r w:rsidR="00970088">
        <w:t>an IMS application reference</w:t>
      </w:r>
      <w:r w:rsidR="00FE08EF">
        <w:t xml:space="preserve"> identifier&gt;</w:t>
      </w:r>
    </w:p>
    <w:p w14:paraId="0D6BF50A" w14:textId="77777777" w:rsidR="00970088" w:rsidRDefault="00970088" w:rsidP="00970088">
      <w:pPr>
        <w:spacing w:after="120"/>
      </w:pPr>
      <w:r>
        <w:t xml:space="preserve">The format of the IMS application reference </w:t>
      </w:r>
      <w:r w:rsidR="00FE08EF">
        <w:t xml:space="preserve">identifier </w:t>
      </w:r>
      <w:r>
        <w:t>is defined by 3GPP TS 24.229 [5].</w:t>
      </w:r>
    </w:p>
    <w:p w14:paraId="01A43E9A" w14:textId="77777777" w:rsidR="00970088" w:rsidRDefault="00970088" w:rsidP="00D745FA">
      <w:pPr>
        <w:pStyle w:val="EX"/>
      </w:pPr>
      <w:r>
        <w:t>EXAMPLE:</w:t>
      </w:r>
      <w:r>
        <w:tab/>
        <w:t>urn:urn</w:t>
      </w:r>
      <w:r w:rsidR="00FE08EF">
        <w:t>-7:3gpp-application.ims.iari.mmtel-app-</w:t>
      </w:r>
      <w:r>
        <w:t xml:space="preserve"> </w:t>
      </w:r>
    </w:p>
    <w:p w14:paraId="150255BE" w14:textId="77777777" w:rsidR="00970088" w:rsidRDefault="00970088" w:rsidP="00970088">
      <w:pPr>
        <w:pStyle w:val="Heading2"/>
      </w:pPr>
      <w:bookmarkStart w:id="36" w:name="_Toc163161033"/>
      <w:r>
        <w:t>5.</w:t>
      </w:r>
      <w:r w:rsidR="00A75BE8">
        <w:t>1</w:t>
      </w:r>
      <w:r w:rsidR="00FE08EF">
        <w:t>6</w:t>
      </w:r>
      <w:r>
        <w:tab/>
        <w:t>/&lt;X&gt;/Debug_info_List/&lt;X&gt;/Debug_config/Session_List/</w:t>
      </w:r>
      <w:r w:rsidR="00FB47C0">
        <w:br/>
      </w:r>
      <w:r>
        <w:rPr>
          <w:i/>
          <w:iCs/>
        </w:rPr>
        <w:t>&lt;X&gt;</w:t>
      </w:r>
      <w:r w:rsidRPr="00974A72">
        <w:rPr>
          <w:iCs/>
        </w:rPr>
        <w:t>/Session</w:t>
      </w:r>
      <w:r>
        <w:rPr>
          <w:iCs/>
        </w:rPr>
        <w:t>/Start_trigger/Method</w:t>
      </w:r>
      <w:bookmarkEnd w:id="36"/>
      <w:r w:rsidRPr="00974A72">
        <w:rPr>
          <w:iCs/>
        </w:rPr>
        <w:t xml:space="preserve"> </w:t>
      </w:r>
    </w:p>
    <w:p w14:paraId="15A00B8E" w14:textId="77777777" w:rsidR="00970088" w:rsidRDefault="00970088" w:rsidP="00970088">
      <w:r>
        <w:t>The Method leaf represents a SIP method.</w:t>
      </w:r>
    </w:p>
    <w:p w14:paraId="37E80809" w14:textId="77777777" w:rsidR="00970088" w:rsidRDefault="00D745FA" w:rsidP="00D745FA">
      <w:pPr>
        <w:pStyle w:val="B1"/>
      </w:pPr>
      <w:r>
        <w:t>-</w:t>
      </w:r>
      <w:r>
        <w:tab/>
      </w:r>
      <w:r w:rsidR="00970088">
        <w:t xml:space="preserve">Occurrence: </w:t>
      </w:r>
      <w:r w:rsidR="00BB2B98" w:rsidRPr="00BB2B98">
        <w:t>ZeroOrOne</w:t>
      </w:r>
    </w:p>
    <w:p w14:paraId="5B89215D" w14:textId="77777777" w:rsidR="00970088" w:rsidRDefault="00D745FA" w:rsidP="00D745FA">
      <w:pPr>
        <w:pStyle w:val="B1"/>
      </w:pPr>
      <w:r>
        <w:t>-</w:t>
      </w:r>
      <w:r>
        <w:tab/>
      </w:r>
      <w:r w:rsidR="00970088">
        <w:t>Format: node</w:t>
      </w:r>
    </w:p>
    <w:p w14:paraId="36D1D815" w14:textId="77777777" w:rsidR="00970088" w:rsidRDefault="00D745FA" w:rsidP="00D745FA">
      <w:pPr>
        <w:pStyle w:val="B1"/>
      </w:pPr>
      <w:r>
        <w:t>-</w:t>
      </w:r>
      <w:r>
        <w:tab/>
      </w:r>
      <w:r w:rsidR="00970088">
        <w:t>Access Types: Get, Replace</w:t>
      </w:r>
    </w:p>
    <w:p w14:paraId="2B5B7BAA" w14:textId="77777777" w:rsidR="00970088" w:rsidRDefault="00D745FA" w:rsidP="00D745FA">
      <w:pPr>
        <w:pStyle w:val="B1"/>
      </w:pPr>
      <w:r>
        <w:t>-</w:t>
      </w:r>
      <w:r>
        <w:tab/>
      </w:r>
      <w:r w:rsidR="00970088">
        <w:t xml:space="preserve">Values: </w:t>
      </w:r>
      <w:r w:rsidR="00FE08EF">
        <w:t>&lt;</w:t>
      </w:r>
      <w:r w:rsidR="00970088">
        <w:t>A SIP method name</w:t>
      </w:r>
      <w:r w:rsidR="00FE08EF">
        <w:t>&gt;</w:t>
      </w:r>
    </w:p>
    <w:p w14:paraId="6FA40105" w14:textId="77777777" w:rsidR="00FE08EF" w:rsidRDefault="00FE08EF" w:rsidP="00FE08EF">
      <w:r>
        <w:t>The SIP method names are listed in 3GPP TS 24.229 [5].</w:t>
      </w:r>
    </w:p>
    <w:p w14:paraId="01C81BF9" w14:textId="77777777" w:rsidR="00FE08EF" w:rsidRDefault="00FE08EF" w:rsidP="00FE08EF">
      <w:pPr>
        <w:pStyle w:val="EX"/>
      </w:pPr>
      <w:r>
        <w:t>EXAMPLE:</w:t>
      </w:r>
      <w:r>
        <w:tab/>
        <w:t>MESSAGE</w:t>
      </w:r>
    </w:p>
    <w:p w14:paraId="74E5DC5F" w14:textId="77777777" w:rsidR="00970088" w:rsidRDefault="00970088" w:rsidP="00970088">
      <w:pPr>
        <w:pStyle w:val="Heading2"/>
      </w:pPr>
      <w:bookmarkStart w:id="37" w:name="_Toc163161034"/>
      <w:r>
        <w:t>5.</w:t>
      </w:r>
      <w:r w:rsidR="00A75BE8">
        <w:t>1</w:t>
      </w:r>
      <w:r w:rsidR="00FE08EF">
        <w:t>7</w:t>
      </w:r>
      <w:r>
        <w:tab/>
        <w:t>/&lt;X&gt;/Debug_info_List/&lt;X&gt;/Debug_config/Session_List/</w:t>
      </w:r>
      <w:r w:rsidR="00FB47C0">
        <w:br/>
      </w:r>
      <w:r>
        <w:rPr>
          <w:i/>
          <w:iCs/>
        </w:rPr>
        <w:t>&lt;X&gt;</w:t>
      </w:r>
      <w:r w:rsidRPr="00974A72">
        <w:rPr>
          <w:iCs/>
        </w:rPr>
        <w:t>/Session</w:t>
      </w:r>
      <w:r>
        <w:rPr>
          <w:iCs/>
        </w:rPr>
        <w:t>/Start_trigger/Time</w:t>
      </w:r>
      <w:bookmarkEnd w:id="37"/>
      <w:r w:rsidRPr="00974A72">
        <w:rPr>
          <w:iCs/>
        </w:rPr>
        <w:t xml:space="preserve"> </w:t>
      </w:r>
    </w:p>
    <w:p w14:paraId="31441C34" w14:textId="77777777" w:rsidR="00970088" w:rsidRDefault="00970088" w:rsidP="00970088">
      <w:r>
        <w:t>The Method leaf represents a SIP method.</w:t>
      </w:r>
    </w:p>
    <w:p w14:paraId="1CFAD2D5" w14:textId="77777777" w:rsidR="00970088" w:rsidRDefault="00D745FA" w:rsidP="00D745FA">
      <w:pPr>
        <w:pStyle w:val="B1"/>
      </w:pPr>
      <w:r>
        <w:t>-</w:t>
      </w:r>
      <w:r>
        <w:tab/>
      </w:r>
      <w:r w:rsidR="00970088">
        <w:t xml:space="preserve">Occurrence: </w:t>
      </w:r>
      <w:r w:rsidR="00BB2B98" w:rsidRPr="00BB2B98">
        <w:t>ZeroOrOne</w:t>
      </w:r>
    </w:p>
    <w:p w14:paraId="5D76E3FC" w14:textId="77777777" w:rsidR="00970088" w:rsidRDefault="00D745FA" w:rsidP="00D745FA">
      <w:pPr>
        <w:pStyle w:val="B1"/>
      </w:pPr>
      <w:r>
        <w:t>-</w:t>
      </w:r>
      <w:r>
        <w:tab/>
      </w:r>
      <w:r w:rsidR="00970088">
        <w:t>Format: node</w:t>
      </w:r>
    </w:p>
    <w:p w14:paraId="351513A3" w14:textId="77777777" w:rsidR="00970088" w:rsidRDefault="00D745FA" w:rsidP="00D745FA">
      <w:pPr>
        <w:pStyle w:val="B1"/>
      </w:pPr>
      <w:r>
        <w:t>-</w:t>
      </w:r>
      <w:r>
        <w:tab/>
      </w:r>
      <w:r w:rsidR="00970088">
        <w:t>Access Types: Get, Replace</w:t>
      </w:r>
    </w:p>
    <w:p w14:paraId="049F2CEF" w14:textId="77777777" w:rsidR="00970088" w:rsidRDefault="00D745FA" w:rsidP="007B704F">
      <w:pPr>
        <w:pStyle w:val="B1"/>
      </w:pPr>
      <w:r>
        <w:t>-</w:t>
      </w:r>
      <w:r>
        <w:tab/>
      </w:r>
      <w:r w:rsidR="00970088">
        <w:t xml:space="preserve">Values: </w:t>
      </w:r>
      <w:r w:rsidR="00FE08EF" w:rsidRPr="00FE08EF">
        <w:t>&lt;A date and time at which trace logging shall begin in ISO 8601 extended format CCYY-MM-DDThh:mm:ss&gt;</w:t>
      </w:r>
    </w:p>
    <w:p w14:paraId="698B82B2" w14:textId="77777777" w:rsidR="00FE08EF" w:rsidRDefault="00FE08EF" w:rsidP="00FE08EF">
      <w:r>
        <w:t>Date and time is described by the standard type 'dateTime' for an XML schema [4].</w:t>
      </w:r>
    </w:p>
    <w:p w14:paraId="2821D782" w14:textId="77777777" w:rsidR="00FE08EF" w:rsidRDefault="00FE08EF" w:rsidP="00FE08EF">
      <w:pPr>
        <w:pStyle w:val="EX"/>
      </w:pPr>
      <w:r>
        <w:t>EXAMPLE:</w:t>
      </w:r>
      <w:r>
        <w:tab/>
        <w:t>2009-05-09T15:00:00-05:00 to indicate 3:00 pm on May 9</w:t>
      </w:r>
      <w:r w:rsidRPr="0030209C">
        <w:rPr>
          <w:vertAlign w:val="superscript"/>
        </w:rPr>
        <w:t>th</w:t>
      </w:r>
      <w:r>
        <w:t>, 2009 for Eastern Standard Time, which is 5 hours behind Coordinated Universal Time (UTC).</w:t>
      </w:r>
    </w:p>
    <w:p w14:paraId="35555ED5" w14:textId="77777777" w:rsidR="00970088" w:rsidRDefault="00970088" w:rsidP="00970088">
      <w:pPr>
        <w:pStyle w:val="Heading2"/>
      </w:pPr>
      <w:bookmarkStart w:id="38" w:name="_Toc163161035"/>
      <w:r>
        <w:t>5.</w:t>
      </w:r>
      <w:r w:rsidR="00A75BE8">
        <w:t>1</w:t>
      </w:r>
      <w:r w:rsidR="00FE08EF">
        <w:t>8</w:t>
      </w:r>
      <w:r>
        <w:tab/>
        <w:t>/&lt;X&gt;/Debug_info_List/&lt;X&gt;/Debug_config/Session_List/</w:t>
      </w:r>
      <w:r w:rsidR="00FB47C0">
        <w:br/>
      </w:r>
      <w:r>
        <w:rPr>
          <w:i/>
          <w:iCs/>
        </w:rPr>
        <w:t>&lt;X&gt;</w:t>
      </w:r>
      <w:r w:rsidRPr="00974A72">
        <w:rPr>
          <w:iCs/>
        </w:rPr>
        <w:t>/Session</w:t>
      </w:r>
      <w:r>
        <w:rPr>
          <w:iCs/>
        </w:rPr>
        <w:t>/Start_trigger/Debug_ID</w:t>
      </w:r>
      <w:bookmarkEnd w:id="38"/>
      <w:r w:rsidRPr="00974A72">
        <w:rPr>
          <w:iCs/>
        </w:rPr>
        <w:t xml:space="preserve"> </w:t>
      </w:r>
    </w:p>
    <w:p w14:paraId="2723EB98" w14:textId="77777777" w:rsidR="00970088" w:rsidRDefault="00970088" w:rsidP="00970088">
      <w:r>
        <w:t>The Debug_ID leaf represents represents an identifier that allows trace logging to be correlated across IMS entities.</w:t>
      </w:r>
    </w:p>
    <w:p w14:paraId="2811F45F" w14:textId="77777777" w:rsidR="00970088" w:rsidRDefault="00D745FA" w:rsidP="00D745FA">
      <w:pPr>
        <w:pStyle w:val="B1"/>
      </w:pPr>
      <w:r>
        <w:t>-</w:t>
      </w:r>
      <w:r>
        <w:tab/>
      </w:r>
      <w:r w:rsidR="00970088">
        <w:t xml:space="preserve">Occurrence: </w:t>
      </w:r>
      <w:r w:rsidR="00BB2B98" w:rsidRPr="00BB2B98">
        <w:t>ZeroOrOne</w:t>
      </w:r>
    </w:p>
    <w:p w14:paraId="53D8A54C" w14:textId="77777777" w:rsidR="00970088" w:rsidRDefault="00D745FA" w:rsidP="00D745FA">
      <w:pPr>
        <w:pStyle w:val="B1"/>
      </w:pPr>
      <w:r>
        <w:t>-</w:t>
      </w:r>
      <w:r>
        <w:tab/>
      </w:r>
      <w:r w:rsidR="00970088">
        <w:t>Format: node</w:t>
      </w:r>
    </w:p>
    <w:p w14:paraId="394A24B5" w14:textId="77777777" w:rsidR="00970088" w:rsidRDefault="00D745FA" w:rsidP="00D745FA">
      <w:pPr>
        <w:pStyle w:val="B1"/>
      </w:pPr>
      <w:r>
        <w:lastRenderedPageBreak/>
        <w:t>-</w:t>
      </w:r>
      <w:r>
        <w:tab/>
      </w:r>
      <w:r w:rsidR="00970088">
        <w:t>Access Types: Get, Replace</w:t>
      </w:r>
    </w:p>
    <w:p w14:paraId="6C6F1442" w14:textId="77777777" w:rsidR="00970088" w:rsidRDefault="00D745FA" w:rsidP="00D745FA">
      <w:pPr>
        <w:pStyle w:val="B1"/>
      </w:pPr>
      <w:r>
        <w:t>-</w:t>
      </w:r>
      <w:r>
        <w:tab/>
      </w:r>
      <w:r w:rsidR="00970088">
        <w:t xml:space="preserve">Values: </w:t>
      </w:r>
      <w:r w:rsidR="00FE08EF">
        <w:t>&lt;</w:t>
      </w:r>
      <w:r w:rsidR="00970088">
        <w:t>6-digit hexadecimal number</w:t>
      </w:r>
      <w:r w:rsidR="00FE08EF">
        <w:t>&gt;</w:t>
      </w:r>
    </w:p>
    <w:p w14:paraId="7C692661" w14:textId="77777777" w:rsidR="00970088" w:rsidRDefault="00970088" w:rsidP="00970088">
      <w:pPr>
        <w:spacing w:after="120"/>
      </w:pPr>
      <w:r>
        <w:t>The format of the trace reference is 3 octets</w:t>
      </w:r>
      <w:r w:rsidR="003C5825">
        <w:t xml:space="preserve"> in hexadecimal format</w:t>
      </w:r>
      <w:r>
        <w:t>, as defined by 3GPP TS 32.422 [</w:t>
      </w:r>
      <w:r w:rsidR="007B704F">
        <w:t>6</w:t>
      </w:r>
      <w:r>
        <w:t>].</w:t>
      </w:r>
    </w:p>
    <w:p w14:paraId="68F2418F" w14:textId="77777777" w:rsidR="00970088" w:rsidRDefault="00970088" w:rsidP="00D745FA">
      <w:pPr>
        <w:pStyle w:val="EX"/>
      </w:pPr>
      <w:r>
        <w:t>EXAMPLE:</w:t>
      </w:r>
      <w:r>
        <w:tab/>
        <w:t>7BA614</w:t>
      </w:r>
    </w:p>
    <w:p w14:paraId="30CA0190" w14:textId="77777777" w:rsidR="00970088" w:rsidRDefault="00970088" w:rsidP="00970088">
      <w:pPr>
        <w:pStyle w:val="Heading2"/>
      </w:pPr>
      <w:bookmarkStart w:id="39" w:name="_Toc163161036"/>
      <w:r>
        <w:t>5.</w:t>
      </w:r>
      <w:r w:rsidR="003C5825">
        <w:t>19</w:t>
      </w:r>
      <w:r>
        <w:tab/>
        <w:t>/&lt;X&gt;/Debug_info_List/&lt;X&gt;/Debug_config/Session_List/</w:t>
      </w:r>
      <w:r w:rsidR="00FB47C0">
        <w:br/>
      </w:r>
      <w:r>
        <w:rPr>
          <w:i/>
          <w:iCs/>
        </w:rPr>
        <w:t>&lt;X&gt;</w:t>
      </w:r>
      <w:r w:rsidRPr="00974A72">
        <w:rPr>
          <w:iCs/>
        </w:rPr>
        <w:t>/Session</w:t>
      </w:r>
      <w:r>
        <w:rPr>
          <w:iCs/>
        </w:rPr>
        <w:t>/Stop_trigger/</w:t>
      </w:r>
      <w:bookmarkEnd w:id="39"/>
      <w:r w:rsidRPr="00974A72">
        <w:rPr>
          <w:iCs/>
        </w:rPr>
        <w:t xml:space="preserve"> </w:t>
      </w:r>
    </w:p>
    <w:p w14:paraId="50AAB965" w14:textId="77777777" w:rsidR="00970088" w:rsidRDefault="00970088" w:rsidP="00970088">
      <w:r>
        <w:t>The Stop_trigger interior node is used to allow a reference to events that stop logging of SIP signalling.</w:t>
      </w:r>
    </w:p>
    <w:p w14:paraId="4097277E" w14:textId="77777777" w:rsidR="00970088" w:rsidRDefault="00D745FA" w:rsidP="00D745FA">
      <w:pPr>
        <w:pStyle w:val="B1"/>
      </w:pPr>
      <w:r>
        <w:t>-</w:t>
      </w:r>
      <w:r>
        <w:tab/>
      </w:r>
      <w:r w:rsidR="00970088">
        <w:t xml:space="preserve">Occurrence: One </w:t>
      </w:r>
    </w:p>
    <w:p w14:paraId="01D2D169" w14:textId="77777777" w:rsidR="00970088" w:rsidRDefault="00D745FA" w:rsidP="00D745FA">
      <w:pPr>
        <w:pStyle w:val="B1"/>
      </w:pPr>
      <w:r>
        <w:t>-</w:t>
      </w:r>
      <w:r>
        <w:tab/>
      </w:r>
      <w:r w:rsidR="00970088">
        <w:t>Format: node</w:t>
      </w:r>
    </w:p>
    <w:p w14:paraId="0FB86B4F" w14:textId="77777777" w:rsidR="00970088" w:rsidRDefault="00D745FA" w:rsidP="00D745FA">
      <w:pPr>
        <w:pStyle w:val="B1"/>
      </w:pPr>
      <w:r>
        <w:t>-</w:t>
      </w:r>
      <w:r>
        <w:tab/>
      </w:r>
      <w:r w:rsidR="00970088">
        <w:t>Access Types: Get, Replace</w:t>
      </w:r>
    </w:p>
    <w:p w14:paraId="30F97817" w14:textId="77777777" w:rsidR="00970088" w:rsidRDefault="00D745FA" w:rsidP="00D745FA">
      <w:pPr>
        <w:pStyle w:val="B1"/>
      </w:pPr>
      <w:r>
        <w:t>-</w:t>
      </w:r>
      <w:r>
        <w:tab/>
      </w:r>
      <w:r w:rsidR="00970088">
        <w:t>Values: N/A</w:t>
      </w:r>
    </w:p>
    <w:p w14:paraId="6D80D249" w14:textId="77777777" w:rsidR="00970088" w:rsidRDefault="00970088" w:rsidP="00970088">
      <w:pPr>
        <w:pStyle w:val="Heading2"/>
      </w:pPr>
      <w:bookmarkStart w:id="40" w:name="_Toc163161037"/>
      <w:r>
        <w:t>5.</w:t>
      </w:r>
      <w:r w:rsidR="00A75BE8">
        <w:t>2</w:t>
      </w:r>
      <w:r w:rsidR="003C5825">
        <w:t>0</w:t>
      </w:r>
      <w:r>
        <w:tab/>
        <w:t>/&lt;X&gt;/Debug_info_List/&lt;X&gt;/Debug_config/Session_List/</w:t>
      </w:r>
      <w:r w:rsidR="00FB47C0">
        <w:br/>
      </w:r>
      <w:r>
        <w:rPr>
          <w:i/>
          <w:iCs/>
        </w:rPr>
        <w:t>&lt;X&gt;</w:t>
      </w:r>
      <w:r w:rsidRPr="00974A72">
        <w:rPr>
          <w:iCs/>
        </w:rPr>
        <w:t>/Session</w:t>
      </w:r>
      <w:r>
        <w:rPr>
          <w:iCs/>
        </w:rPr>
        <w:t>/Stop_trigger/Time</w:t>
      </w:r>
      <w:bookmarkEnd w:id="40"/>
      <w:r w:rsidRPr="00974A72">
        <w:rPr>
          <w:iCs/>
        </w:rPr>
        <w:t xml:space="preserve"> </w:t>
      </w:r>
    </w:p>
    <w:p w14:paraId="021022C0" w14:textId="77777777" w:rsidR="00970088" w:rsidRDefault="00970088" w:rsidP="00970088">
      <w:r>
        <w:t>The Time leaf represents a time at which SIP logging is stopped.</w:t>
      </w:r>
    </w:p>
    <w:p w14:paraId="4011C657" w14:textId="77777777" w:rsidR="00970088" w:rsidRDefault="00D745FA" w:rsidP="00D745FA">
      <w:pPr>
        <w:pStyle w:val="B1"/>
      </w:pPr>
      <w:r>
        <w:t>-</w:t>
      </w:r>
      <w:r>
        <w:tab/>
      </w:r>
      <w:r w:rsidR="00970088">
        <w:t xml:space="preserve">Occurrence: </w:t>
      </w:r>
      <w:r w:rsidR="00BB2B98" w:rsidRPr="00BB2B98">
        <w:t>ZeroOrOne</w:t>
      </w:r>
    </w:p>
    <w:p w14:paraId="04F2BFFE" w14:textId="77777777" w:rsidR="00970088" w:rsidRDefault="00D745FA" w:rsidP="00D745FA">
      <w:pPr>
        <w:pStyle w:val="B1"/>
      </w:pPr>
      <w:r>
        <w:t>-</w:t>
      </w:r>
      <w:r>
        <w:tab/>
      </w:r>
      <w:r w:rsidR="00970088">
        <w:t>Format: node</w:t>
      </w:r>
    </w:p>
    <w:p w14:paraId="6FBC2938" w14:textId="77777777" w:rsidR="00970088" w:rsidRDefault="00D745FA" w:rsidP="00D745FA">
      <w:pPr>
        <w:pStyle w:val="B1"/>
      </w:pPr>
      <w:r>
        <w:t>-</w:t>
      </w:r>
      <w:r>
        <w:tab/>
      </w:r>
      <w:r w:rsidR="00970088">
        <w:t>Access Types: Get, Replace</w:t>
      </w:r>
    </w:p>
    <w:p w14:paraId="20864128" w14:textId="77777777" w:rsidR="00970088" w:rsidRDefault="00D745FA" w:rsidP="00D745FA">
      <w:pPr>
        <w:pStyle w:val="B1"/>
      </w:pPr>
      <w:r>
        <w:t>-</w:t>
      </w:r>
      <w:r>
        <w:tab/>
      </w:r>
      <w:r w:rsidR="00970088">
        <w:t xml:space="preserve">Values: </w:t>
      </w:r>
      <w:r w:rsidR="003C5825" w:rsidRPr="003C5825">
        <w:t>&lt;A date and time at which trace logging shall stop in ISO 8601 extended format CCYY-MM-DDThh:mm:ss&gt;</w:t>
      </w:r>
    </w:p>
    <w:p w14:paraId="597E6017" w14:textId="77777777" w:rsidR="003C5825" w:rsidRDefault="003C5825" w:rsidP="003C5825">
      <w:r>
        <w:t>Date and time is described by the standard type 'dateTime' for an XML schema [4].</w:t>
      </w:r>
    </w:p>
    <w:p w14:paraId="603933E9" w14:textId="77777777" w:rsidR="003C5825" w:rsidRDefault="003C5825" w:rsidP="00B76521">
      <w:pPr>
        <w:pStyle w:val="EX"/>
      </w:pPr>
      <w:r>
        <w:t>EXAMPLE:</w:t>
      </w:r>
      <w:r>
        <w:tab/>
        <w:t>2009-05-09T15:00:00-05:00 to indicate 3:00 pm on May 9</w:t>
      </w:r>
      <w:r w:rsidRPr="0030209C">
        <w:rPr>
          <w:vertAlign w:val="superscript"/>
        </w:rPr>
        <w:t>th</w:t>
      </w:r>
      <w:r>
        <w:t>, 2009 for Eastern Standard Time, which is 5 hours behind Coordinated Universal Time (UTC).</w:t>
      </w:r>
    </w:p>
    <w:p w14:paraId="0D895E85" w14:textId="77777777" w:rsidR="00970088" w:rsidRDefault="00970088" w:rsidP="00970088">
      <w:pPr>
        <w:pStyle w:val="Heading2"/>
      </w:pPr>
      <w:bookmarkStart w:id="41" w:name="_Toc163161038"/>
      <w:r>
        <w:t>5.</w:t>
      </w:r>
      <w:r w:rsidR="00A75BE8">
        <w:t>2</w:t>
      </w:r>
      <w:r w:rsidR="003C5825">
        <w:t>1</w:t>
      </w:r>
      <w:r>
        <w:tab/>
        <w:t>/&lt;X&gt;/Debug_info_List/&lt;X&gt;/Debug_config/Session_List/</w:t>
      </w:r>
      <w:r w:rsidR="00FB47C0">
        <w:br/>
      </w:r>
      <w:r>
        <w:rPr>
          <w:i/>
          <w:iCs/>
        </w:rPr>
        <w:t>&lt;X&gt;</w:t>
      </w:r>
      <w:r w:rsidRPr="00974A72">
        <w:rPr>
          <w:iCs/>
        </w:rPr>
        <w:t>/Session</w:t>
      </w:r>
      <w:r>
        <w:rPr>
          <w:iCs/>
        </w:rPr>
        <w:t>/Stop_trigger/Time_period</w:t>
      </w:r>
      <w:bookmarkEnd w:id="41"/>
    </w:p>
    <w:p w14:paraId="69FBC4DE" w14:textId="77777777" w:rsidR="00970088" w:rsidRDefault="00970088" w:rsidP="00970088">
      <w:r>
        <w:t>The Time_period leaf represents a time duration of logging SIP signalling. When the duration has expired, logging stops.</w:t>
      </w:r>
    </w:p>
    <w:p w14:paraId="7ABC6D75" w14:textId="77777777" w:rsidR="00970088" w:rsidRDefault="00D745FA" w:rsidP="00D745FA">
      <w:pPr>
        <w:pStyle w:val="B1"/>
      </w:pPr>
      <w:r>
        <w:t>-</w:t>
      </w:r>
      <w:r>
        <w:tab/>
      </w:r>
      <w:r w:rsidR="00970088">
        <w:t xml:space="preserve">Occurrence: </w:t>
      </w:r>
      <w:r w:rsidR="00BB2B98" w:rsidRPr="00BB2B98">
        <w:t>ZeroOrOne</w:t>
      </w:r>
    </w:p>
    <w:p w14:paraId="29C02887" w14:textId="77777777" w:rsidR="00970088" w:rsidRDefault="00D745FA" w:rsidP="00D745FA">
      <w:pPr>
        <w:pStyle w:val="B1"/>
      </w:pPr>
      <w:r>
        <w:t>-</w:t>
      </w:r>
      <w:r>
        <w:tab/>
      </w:r>
      <w:r w:rsidR="00970088">
        <w:t>Format: node</w:t>
      </w:r>
    </w:p>
    <w:p w14:paraId="4BDF82CE" w14:textId="77777777" w:rsidR="00970088" w:rsidRDefault="00D745FA" w:rsidP="00D745FA">
      <w:pPr>
        <w:pStyle w:val="B1"/>
      </w:pPr>
      <w:r>
        <w:t>-</w:t>
      </w:r>
      <w:r>
        <w:tab/>
      </w:r>
      <w:r w:rsidR="00970088">
        <w:t>Access Types: Get, Replace</w:t>
      </w:r>
    </w:p>
    <w:p w14:paraId="58AA08C7" w14:textId="77777777" w:rsidR="00970088" w:rsidRDefault="00D745FA" w:rsidP="00D745FA">
      <w:pPr>
        <w:pStyle w:val="B1"/>
      </w:pPr>
      <w:r>
        <w:t>-</w:t>
      </w:r>
      <w:r>
        <w:tab/>
      </w:r>
      <w:r w:rsidR="00970088">
        <w:t xml:space="preserve">Values: </w:t>
      </w:r>
      <w:r w:rsidR="003C5825">
        <w:t>&lt;</w:t>
      </w:r>
      <w:r w:rsidR="00970088">
        <w:t>A time period</w:t>
      </w:r>
      <w:r w:rsidR="003C5825">
        <w:t xml:space="preserve">, measured from starting trace logging, after </w:t>
      </w:r>
      <w:r w:rsidR="003C5825" w:rsidRPr="00847D55">
        <w:t>which trace logging shall stop</w:t>
      </w:r>
      <w:r w:rsidR="003C5825">
        <w:t>&gt;</w:t>
      </w:r>
    </w:p>
    <w:p w14:paraId="0E1FA25F" w14:textId="77777777" w:rsidR="003C5825" w:rsidRDefault="003C5825" w:rsidP="003C5825">
      <w:r>
        <w:t>Time period is described by the standard ty</w:t>
      </w:r>
      <w:r w:rsidR="00B76521">
        <w:t>pe 'duration' for an XML schema </w:t>
      </w:r>
      <w:r>
        <w:t>[4].</w:t>
      </w:r>
    </w:p>
    <w:p w14:paraId="6EA4D573" w14:textId="77777777" w:rsidR="00970088" w:rsidRDefault="00970088" w:rsidP="00970088">
      <w:pPr>
        <w:pStyle w:val="Heading2"/>
      </w:pPr>
      <w:bookmarkStart w:id="42" w:name="_Toc163161039"/>
      <w:r>
        <w:t>5.</w:t>
      </w:r>
      <w:r w:rsidR="00A75BE8">
        <w:t>2</w:t>
      </w:r>
      <w:r w:rsidR="003C5825">
        <w:t>2</w:t>
      </w:r>
      <w:r>
        <w:tab/>
        <w:t>/&lt;X&gt;/Debug_info_List/&lt;X&gt;/Debug_config/Session_List/</w:t>
      </w:r>
      <w:r w:rsidR="00FB47C0">
        <w:br/>
      </w:r>
      <w:r>
        <w:rPr>
          <w:i/>
          <w:iCs/>
        </w:rPr>
        <w:t>&lt;X&gt;</w:t>
      </w:r>
      <w:r w:rsidRPr="00974A72">
        <w:rPr>
          <w:iCs/>
        </w:rPr>
        <w:t>/Session</w:t>
      </w:r>
      <w:r>
        <w:rPr>
          <w:iCs/>
        </w:rPr>
        <w:t>/Stop_trigger/Reason</w:t>
      </w:r>
      <w:bookmarkEnd w:id="42"/>
      <w:r>
        <w:rPr>
          <w:iCs/>
        </w:rPr>
        <w:t xml:space="preserve"> </w:t>
      </w:r>
    </w:p>
    <w:p w14:paraId="449D8CCC" w14:textId="77777777" w:rsidR="00970088" w:rsidRDefault="00970088" w:rsidP="00970088">
      <w:r>
        <w:t>The Reason leaf represents a named event that causes logging SIP signalling to stop.</w:t>
      </w:r>
    </w:p>
    <w:p w14:paraId="6B2F36DD" w14:textId="77777777" w:rsidR="00970088" w:rsidRDefault="00D745FA" w:rsidP="00D745FA">
      <w:pPr>
        <w:pStyle w:val="B1"/>
      </w:pPr>
      <w:r>
        <w:lastRenderedPageBreak/>
        <w:t>-</w:t>
      </w:r>
      <w:r>
        <w:tab/>
      </w:r>
      <w:r w:rsidR="00970088">
        <w:t xml:space="preserve">Occurrence: </w:t>
      </w:r>
      <w:r w:rsidR="00BB2B98" w:rsidRPr="00BB2B98">
        <w:t>ZeroOrOne</w:t>
      </w:r>
    </w:p>
    <w:p w14:paraId="0D58A470" w14:textId="77777777" w:rsidR="00970088" w:rsidRDefault="00D745FA" w:rsidP="00D745FA">
      <w:pPr>
        <w:pStyle w:val="B1"/>
      </w:pPr>
      <w:r>
        <w:t>-</w:t>
      </w:r>
      <w:r>
        <w:tab/>
      </w:r>
      <w:r w:rsidR="00970088">
        <w:t>Format: node</w:t>
      </w:r>
    </w:p>
    <w:p w14:paraId="1CA922BF" w14:textId="77777777" w:rsidR="00970088" w:rsidRDefault="00D745FA" w:rsidP="00D745FA">
      <w:pPr>
        <w:pStyle w:val="B1"/>
      </w:pPr>
      <w:r>
        <w:t>-</w:t>
      </w:r>
      <w:r>
        <w:tab/>
      </w:r>
      <w:r w:rsidR="00970088">
        <w:t>Access Types: Get, Replace</w:t>
      </w:r>
    </w:p>
    <w:p w14:paraId="1FA6CCDC" w14:textId="77777777" w:rsidR="00970088" w:rsidRDefault="00D745FA" w:rsidP="00D745FA">
      <w:pPr>
        <w:pStyle w:val="B1"/>
      </w:pPr>
      <w:r>
        <w:t>-</w:t>
      </w:r>
      <w:r>
        <w:tab/>
      </w:r>
      <w:r w:rsidR="00970088">
        <w:t xml:space="preserve">Values: </w:t>
      </w:r>
      <w:r w:rsidR="003C5825">
        <w:t>"</w:t>
      </w:r>
      <w:r w:rsidR="00970088">
        <w:t>dialog_established</w:t>
      </w:r>
      <w:r w:rsidR="003C5825">
        <w:t>" or</w:t>
      </w:r>
      <w:r w:rsidR="00970088">
        <w:t xml:space="preserve"> </w:t>
      </w:r>
      <w:r w:rsidR="003C5825">
        <w:t>"</w:t>
      </w:r>
      <w:r w:rsidR="00970088">
        <w:t>session_end</w:t>
      </w:r>
      <w:r w:rsidR="003C5825">
        <w:t>"</w:t>
      </w:r>
    </w:p>
    <w:p w14:paraId="5D0DD4BC" w14:textId="77777777" w:rsidR="00970088" w:rsidRDefault="00970088" w:rsidP="00970088">
      <w:pPr>
        <w:pStyle w:val="Heading2"/>
      </w:pPr>
      <w:bookmarkStart w:id="43" w:name="_Toc163161040"/>
      <w:r>
        <w:t>5.</w:t>
      </w:r>
      <w:r w:rsidR="00A75BE8">
        <w:t>2</w:t>
      </w:r>
      <w:r w:rsidR="003C5825">
        <w:t>3</w:t>
      </w:r>
      <w:r>
        <w:tab/>
        <w:t>/&lt;X&gt;/Debug_info_List/&lt;X&gt;/Debug_config/Session_List/</w:t>
      </w:r>
      <w:r w:rsidR="00FB47C0">
        <w:br/>
      </w:r>
      <w:r>
        <w:rPr>
          <w:i/>
          <w:iCs/>
        </w:rPr>
        <w:t>&lt;X&gt;</w:t>
      </w:r>
      <w:r w:rsidRPr="00974A72">
        <w:rPr>
          <w:iCs/>
        </w:rPr>
        <w:t>/Session</w:t>
      </w:r>
      <w:r>
        <w:rPr>
          <w:iCs/>
        </w:rPr>
        <w:t>/Control/</w:t>
      </w:r>
      <w:bookmarkEnd w:id="43"/>
      <w:r w:rsidRPr="00974A72">
        <w:rPr>
          <w:iCs/>
        </w:rPr>
        <w:t xml:space="preserve"> </w:t>
      </w:r>
    </w:p>
    <w:p w14:paraId="76A70EB4" w14:textId="77777777" w:rsidR="00970088" w:rsidRDefault="00970088" w:rsidP="00970088">
      <w:r>
        <w:t>The Control interior node is used to allow a reference to parameters that control what SIP signalling is logged.</w:t>
      </w:r>
    </w:p>
    <w:p w14:paraId="01EC0A80" w14:textId="77777777" w:rsidR="00970088" w:rsidRDefault="00D745FA" w:rsidP="00D745FA">
      <w:pPr>
        <w:pStyle w:val="B1"/>
      </w:pPr>
      <w:r>
        <w:t>-</w:t>
      </w:r>
      <w:r>
        <w:tab/>
      </w:r>
      <w:r w:rsidR="00970088">
        <w:t xml:space="preserve">Occurrence: One </w:t>
      </w:r>
    </w:p>
    <w:p w14:paraId="575B94C2" w14:textId="77777777" w:rsidR="00970088" w:rsidRDefault="00D745FA" w:rsidP="00D745FA">
      <w:pPr>
        <w:pStyle w:val="B1"/>
      </w:pPr>
      <w:r>
        <w:t>-</w:t>
      </w:r>
      <w:r>
        <w:tab/>
      </w:r>
      <w:r w:rsidR="00970088">
        <w:t>Format: node</w:t>
      </w:r>
    </w:p>
    <w:p w14:paraId="6F66C286" w14:textId="77777777" w:rsidR="00970088" w:rsidRDefault="00D745FA" w:rsidP="00D745FA">
      <w:pPr>
        <w:pStyle w:val="B1"/>
      </w:pPr>
      <w:r>
        <w:t>-</w:t>
      </w:r>
      <w:r>
        <w:tab/>
      </w:r>
      <w:r w:rsidR="00970088">
        <w:t>Access Types: Get, Replace</w:t>
      </w:r>
    </w:p>
    <w:p w14:paraId="54417CAC" w14:textId="77777777" w:rsidR="00970088" w:rsidRDefault="00D745FA" w:rsidP="00D745FA">
      <w:pPr>
        <w:pStyle w:val="B1"/>
      </w:pPr>
      <w:r>
        <w:t>-</w:t>
      </w:r>
      <w:r>
        <w:tab/>
      </w:r>
      <w:r w:rsidR="00970088">
        <w:t>Values: N/A</w:t>
      </w:r>
    </w:p>
    <w:p w14:paraId="6F58C532" w14:textId="77777777" w:rsidR="00970088" w:rsidRPr="00347369" w:rsidRDefault="00970088" w:rsidP="00970088">
      <w:pPr>
        <w:pStyle w:val="Heading2"/>
        <w:rPr>
          <w:iCs/>
        </w:rPr>
      </w:pPr>
      <w:bookmarkStart w:id="44" w:name="_Toc163161041"/>
      <w:r>
        <w:t>5.</w:t>
      </w:r>
      <w:r w:rsidR="00A75BE8">
        <w:t>2</w:t>
      </w:r>
      <w:r w:rsidR="003C5825">
        <w:t>4</w:t>
      </w:r>
      <w:r>
        <w:tab/>
        <w:t>/&lt;X&gt;/Debug_info_List/&lt;X&gt;/Debug_config/Session_List/</w:t>
      </w:r>
      <w:r w:rsidR="00FB47C0">
        <w:br/>
      </w:r>
      <w:r>
        <w:rPr>
          <w:i/>
          <w:iCs/>
        </w:rPr>
        <w:t>&lt;X&gt;</w:t>
      </w:r>
      <w:r w:rsidRPr="00974A72">
        <w:rPr>
          <w:iCs/>
        </w:rPr>
        <w:t>/Session</w:t>
      </w:r>
      <w:r>
        <w:rPr>
          <w:iCs/>
        </w:rPr>
        <w:t>/Control/Interface_List/</w:t>
      </w:r>
      <w:bookmarkEnd w:id="44"/>
    </w:p>
    <w:p w14:paraId="3B9212E3" w14:textId="77777777" w:rsidR="00970088" w:rsidRDefault="00970088" w:rsidP="00970088">
      <w:r>
        <w:t>The Interface_List interior node is used to allow a reference to a list of different interfaces for which SIP signalling is to be logged.</w:t>
      </w:r>
    </w:p>
    <w:p w14:paraId="6DEB74E4" w14:textId="77777777" w:rsidR="00970088" w:rsidRDefault="00D745FA" w:rsidP="00D745FA">
      <w:pPr>
        <w:pStyle w:val="B1"/>
      </w:pPr>
      <w:r>
        <w:t>-</w:t>
      </w:r>
      <w:r>
        <w:tab/>
      </w:r>
      <w:r w:rsidR="00970088">
        <w:t>Occurrence: One</w:t>
      </w:r>
    </w:p>
    <w:p w14:paraId="7CF03447" w14:textId="77777777" w:rsidR="00970088" w:rsidRDefault="00D745FA" w:rsidP="00D745FA">
      <w:pPr>
        <w:pStyle w:val="B1"/>
      </w:pPr>
      <w:r>
        <w:t>-</w:t>
      </w:r>
      <w:r>
        <w:tab/>
      </w:r>
      <w:r w:rsidR="00970088">
        <w:t>Format: node</w:t>
      </w:r>
    </w:p>
    <w:p w14:paraId="261285E6" w14:textId="77777777" w:rsidR="00970088" w:rsidRDefault="00D745FA" w:rsidP="00D745FA">
      <w:pPr>
        <w:pStyle w:val="B1"/>
        <w:rPr>
          <w:b/>
          <w:bCs/>
        </w:rPr>
      </w:pPr>
      <w:r>
        <w:t>-</w:t>
      </w:r>
      <w:r>
        <w:tab/>
      </w:r>
      <w:r w:rsidR="00970088">
        <w:t>Access Types: Get</w:t>
      </w:r>
    </w:p>
    <w:p w14:paraId="2FA79702" w14:textId="77777777" w:rsidR="00970088" w:rsidRDefault="00D745FA" w:rsidP="00D745FA">
      <w:pPr>
        <w:pStyle w:val="B1"/>
        <w:rPr>
          <w:b/>
          <w:bCs/>
        </w:rPr>
      </w:pPr>
      <w:r>
        <w:t>-</w:t>
      </w:r>
      <w:r>
        <w:tab/>
      </w:r>
      <w:r w:rsidR="00970088">
        <w:t>Values: N/A</w:t>
      </w:r>
    </w:p>
    <w:p w14:paraId="4B58E205" w14:textId="77777777" w:rsidR="00970088" w:rsidRPr="00347369" w:rsidRDefault="00970088" w:rsidP="00970088">
      <w:pPr>
        <w:pStyle w:val="Heading2"/>
        <w:rPr>
          <w:iCs/>
        </w:rPr>
      </w:pPr>
      <w:bookmarkStart w:id="45" w:name="_Toc163161042"/>
      <w:r>
        <w:t>5.</w:t>
      </w:r>
      <w:r w:rsidR="00A75BE8">
        <w:t>2</w:t>
      </w:r>
      <w:r w:rsidR="003C5825">
        <w:t>5</w:t>
      </w:r>
      <w:r>
        <w:tab/>
        <w:t>/&lt;X&gt;/Debug_info_List/&lt;X&gt;/Debug_config/Session_List/</w:t>
      </w:r>
      <w:r w:rsidR="00FB47C0">
        <w:br/>
      </w:r>
      <w:r>
        <w:rPr>
          <w:i/>
          <w:iCs/>
        </w:rPr>
        <w:t>&lt;X&gt;</w:t>
      </w:r>
      <w:r w:rsidRPr="00974A72">
        <w:rPr>
          <w:iCs/>
        </w:rPr>
        <w:t>/Session</w:t>
      </w:r>
      <w:r>
        <w:rPr>
          <w:iCs/>
        </w:rPr>
        <w:t>/Control/Interface_List/&lt;X&gt;/</w:t>
      </w:r>
      <w:bookmarkEnd w:id="45"/>
    </w:p>
    <w:p w14:paraId="2BE3BFCC" w14:textId="77777777" w:rsidR="00970088" w:rsidRDefault="00970088" w:rsidP="00970088">
      <w:r>
        <w:t>This run-time node acts as a placeholder for one or more identifiers of interfaces for which SIP signalling is to be logged.</w:t>
      </w:r>
    </w:p>
    <w:p w14:paraId="5B41B0C0" w14:textId="77777777" w:rsidR="00970088" w:rsidRDefault="00D745FA" w:rsidP="00D745FA">
      <w:pPr>
        <w:pStyle w:val="B1"/>
      </w:pPr>
      <w:r>
        <w:t>-</w:t>
      </w:r>
      <w:r>
        <w:tab/>
      </w:r>
      <w:r w:rsidR="00970088">
        <w:t>Occurrence: One</w:t>
      </w:r>
    </w:p>
    <w:p w14:paraId="0226A612" w14:textId="77777777" w:rsidR="00970088" w:rsidRDefault="00D745FA" w:rsidP="00D745FA">
      <w:pPr>
        <w:pStyle w:val="B1"/>
      </w:pPr>
      <w:r>
        <w:t>-</w:t>
      </w:r>
      <w:r>
        <w:tab/>
      </w:r>
      <w:r w:rsidR="00970088">
        <w:t>Format: node</w:t>
      </w:r>
    </w:p>
    <w:p w14:paraId="1FBDBEBB" w14:textId="77777777" w:rsidR="00970088" w:rsidRDefault="00D745FA" w:rsidP="00D745FA">
      <w:pPr>
        <w:pStyle w:val="B1"/>
      </w:pPr>
      <w:r>
        <w:t>-</w:t>
      </w:r>
      <w:r>
        <w:tab/>
      </w:r>
      <w:r w:rsidR="00970088">
        <w:t>Access Types: Get</w:t>
      </w:r>
    </w:p>
    <w:p w14:paraId="4D4ADCA2" w14:textId="77777777" w:rsidR="00970088" w:rsidRDefault="00D745FA" w:rsidP="00D745FA">
      <w:pPr>
        <w:pStyle w:val="B1"/>
      </w:pPr>
      <w:r>
        <w:t>-</w:t>
      </w:r>
      <w:r>
        <w:tab/>
      </w:r>
      <w:r w:rsidR="00970088">
        <w:t>Values: N/A</w:t>
      </w:r>
    </w:p>
    <w:p w14:paraId="4BFF1562" w14:textId="77777777" w:rsidR="00970088" w:rsidRPr="00347369" w:rsidRDefault="00970088" w:rsidP="00970088">
      <w:pPr>
        <w:pStyle w:val="Heading2"/>
        <w:rPr>
          <w:iCs/>
        </w:rPr>
      </w:pPr>
      <w:bookmarkStart w:id="46" w:name="_Toc163161043"/>
      <w:r>
        <w:t>5.</w:t>
      </w:r>
      <w:r w:rsidR="00A75BE8">
        <w:t>2</w:t>
      </w:r>
      <w:r w:rsidR="003C5825">
        <w:t>6</w:t>
      </w:r>
      <w:r>
        <w:tab/>
        <w:t>/&lt;X&gt;/Debug_info_List/&lt;X&gt;/Debug_config/Session_List/</w:t>
      </w:r>
      <w:r w:rsidR="00FB47C0">
        <w:br/>
      </w:r>
      <w:r>
        <w:rPr>
          <w:i/>
          <w:iCs/>
        </w:rPr>
        <w:t>&lt;X&gt;</w:t>
      </w:r>
      <w:r w:rsidRPr="00974A72">
        <w:rPr>
          <w:iCs/>
        </w:rPr>
        <w:t>/Session</w:t>
      </w:r>
      <w:r>
        <w:rPr>
          <w:iCs/>
        </w:rPr>
        <w:t>/Control/Interface_List/&lt;X&gt;/Interface</w:t>
      </w:r>
      <w:bookmarkEnd w:id="46"/>
      <w:r>
        <w:rPr>
          <w:iCs/>
        </w:rPr>
        <w:t xml:space="preserve"> </w:t>
      </w:r>
    </w:p>
    <w:p w14:paraId="13E424F9" w14:textId="77777777" w:rsidR="00970088" w:rsidRDefault="00970088" w:rsidP="00970088">
      <w:r>
        <w:t>The Interface leaf identifies an interfaces for which SIP signalling is to be logged.</w:t>
      </w:r>
    </w:p>
    <w:p w14:paraId="326B2C2A" w14:textId="77777777" w:rsidR="00970088" w:rsidRDefault="00D745FA" w:rsidP="00D745FA">
      <w:pPr>
        <w:pStyle w:val="B1"/>
      </w:pPr>
      <w:r>
        <w:t>-</w:t>
      </w:r>
      <w:r>
        <w:tab/>
      </w:r>
      <w:r w:rsidR="00970088">
        <w:t xml:space="preserve">Occurrence: One </w:t>
      </w:r>
    </w:p>
    <w:p w14:paraId="548A1A94" w14:textId="77777777" w:rsidR="00970088" w:rsidRDefault="00D745FA" w:rsidP="00D745FA">
      <w:pPr>
        <w:pStyle w:val="B1"/>
      </w:pPr>
      <w:r>
        <w:t>-</w:t>
      </w:r>
      <w:r>
        <w:tab/>
      </w:r>
      <w:r w:rsidR="00970088">
        <w:t>Format: node</w:t>
      </w:r>
    </w:p>
    <w:p w14:paraId="512A7901" w14:textId="77777777" w:rsidR="00970088" w:rsidRDefault="00D745FA" w:rsidP="00D745FA">
      <w:pPr>
        <w:pStyle w:val="B1"/>
      </w:pPr>
      <w:r>
        <w:t>-</w:t>
      </w:r>
      <w:r>
        <w:tab/>
      </w:r>
      <w:r w:rsidR="00970088">
        <w:t>Access Types: Get</w:t>
      </w:r>
    </w:p>
    <w:p w14:paraId="65710203" w14:textId="77777777" w:rsidR="00970088" w:rsidRDefault="00D745FA" w:rsidP="00D745FA">
      <w:pPr>
        <w:pStyle w:val="B1"/>
      </w:pPr>
      <w:r>
        <w:lastRenderedPageBreak/>
        <w:t>-</w:t>
      </w:r>
      <w:r>
        <w:tab/>
      </w:r>
      <w:r w:rsidR="00970088">
        <w:t xml:space="preserve">Values: </w:t>
      </w:r>
      <w:r w:rsidR="003C5825">
        <w:t>&lt;An IP address and port number of an interface&gt;</w:t>
      </w:r>
    </w:p>
    <w:p w14:paraId="3B672773" w14:textId="77777777" w:rsidR="00970088" w:rsidRPr="00347369" w:rsidRDefault="00970088" w:rsidP="00970088">
      <w:pPr>
        <w:pStyle w:val="Heading2"/>
        <w:rPr>
          <w:iCs/>
        </w:rPr>
      </w:pPr>
      <w:bookmarkStart w:id="47" w:name="_Toc163161044"/>
      <w:r>
        <w:t>5.</w:t>
      </w:r>
      <w:r w:rsidR="00A75BE8">
        <w:t>2</w:t>
      </w:r>
      <w:r w:rsidR="003C5825">
        <w:t>7</w:t>
      </w:r>
      <w:r>
        <w:tab/>
        <w:t>/&lt;X&gt;/Debug_info_List/&lt;X&gt;/Debug_config/Session_List/</w:t>
      </w:r>
      <w:r w:rsidR="00FB47C0">
        <w:br/>
      </w:r>
      <w:r>
        <w:rPr>
          <w:i/>
          <w:iCs/>
        </w:rPr>
        <w:t>&lt;X&gt;</w:t>
      </w:r>
      <w:r w:rsidRPr="00974A72">
        <w:rPr>
          <w:iCs/>
        </w:rPr>
        <w:t>/Session</w:t>
      </w:r>
      <w:r>
        <w:rPr>
          <w:iCs/>
        </w:rPr>
        <w:t>/Control/Depth</w:t>
      </w:r>
      <w:bookmarkEnd w:id="47"/>
      <w:r>
        <w:rPr>
          <w:iCs/>
        </w:rPr>
        <w:t xml:space="preserve"> </w:t>
      </w:r>
    </w:p>
    <w:p w14:paraId="7F613200" w14:textId="77777777" w:rsidR="00970088" w:rsidRDefault="00970088" w:rsidP="00970088">
      <w:r>
        <w:t>The Depth leaf indicates which SIP requests and responses are to be logged.</w:t>
      </w:r>
    </w:p>
    <w:p w14:paraId="4EC8384A" w14:textId="77777777" w:rsidR="00970088" w:rsidRDefault="00D745FA" w:rsidP="00D745FA">
      <w:pPr>
        <w:pStyle w:val="B1"/>
      </w:pPr>
      <w:r>
        <w:t>-</w:t>
      </w:r>
      <w:r>
        <w:tab/>
      </w:r>
      <w:r w:rsidR="00970088">
        <w:t xml:space="preserve">Occurrence: </w:t>
      </w:r>
      <w:r w:rsidR="00BB2B98" w:rsidRPr="00BB2B98">
        <w:t>ZeroOrOne</w:t>
      </w:r>
    </w:p>
    <w:p w14:paraId="72244652" w14:textId="77777777" w:rsidR="00970088" w:rsidRDefault="00D745FA" w:rsidP="00D745FA">
      <w:pPr>
        <w:pStyle w:val="B1"/>
      </w:pPr>
      <w:r>
        <w:t>-</w:t>
      </w:r>
      <w:r>
        <w:tab/>
      </w:r>
      <w:r w:rsidR="00970088">
        <w:t>Format: node</w:t>
      </w:r>
    </w:p>
    <w:p w14:paraId="74AAB704" w14:textId="77777777" w:rsidR="00970088" w:rsidRDefault="00D745FA" w:rsidP="00D745FA">
      <w:pPr>
        <w:pStyle w:val="B1"/>
        <w:rPr>
          <w:b/>
          <w:bCs/>
        </w:rPr>
      </w:pPr>
      <w:r>
        <w:t>-</w:t>
      </w:r>
      <w:r>
        <w:tab/>
      </w:r>
      <w:r w:rsidR="00970088">
        <w:t>Access Types: Get</w:t>
      </w:r>
    </w:p>
    <w:p w14:paraId="543BFEC7" w14:textId="77777777" w:rsidR="00970088" w:rsidRDefault="00D745FA" w:rsidP="00D745FA">
      <w:pPr>
        <w:pStyle w:val="B1"/>
        <w:rPr>
          <w:b/>
          <w:bCs/>
        </w:rPr>
      </w:pPr>
      <w:r>
        <w:t>-</w:t>
      </w:r>
      <w:r>
        <w:tab/>
      </w:r>
      <w:r w:rsidR="00970088">
        <w:t>Values: "maximum" or "minimum"</w:t>
      </w:r>
    </w:p>
    <w:p w14:paraId="1CA9E88B" w14:textId="77777777" w:rsidR="00970088" w:rsidRPr="00347369" w:rsidRDefault="00970088" w:rsidP="00970088">
      <w:pPr>
        <w:pStyle w:val="Heading2"/>
        <w:rPr>
          <w:iCs/>
        </w:rPr>
      </w:pPr>
      <w:bookmarkStart w:id="48" w:name="_Toc163161045"/>
      <w:r>
        <w:t>5.</w:t>
      </w:r>
      <w:r w:rsidR="00A75BE8">
        <w:t>2</w:t>
      </w:r>
      <w:r w:rsidR="003C5825">
        <w:t>8</w:t>
      </w:r>
      <w:r>
        <w:tab/>
        <w:t>/&lt;X&gt;/Debug_info_List/&lt;X&gt;/Debug_config/Session_List/</w:t>
      </w:r>
      <w:r w:rsidR="00FB47C0">
        <w:br/>
      </w:r>
      <w:r>
        <w:rPr>
          <w:i/>
          <w:iCs/>
        </w:rPr>
        <w:t>&lt;X&gt;</w:t>
      </w:r>
      <w:r w:rsidRPr="00974A72">
        <w:rPr>
          <w:iCs/>
        </w:rPr>
        <w:t>/Session</w:t>
      </w:r>
      <w:r>
        <w:rPr>
          <w:iCs/>
        </w:rPr>
        <w:t>/Control/Debug_ID</w:t>
      </w:r>
      <w:bookmarkEnd w:id="48"/>
      <w:r>
        <w:rPr>
          <w:iCs/>
        </w:rPr>
        <w:t xml:space="preserve"> </w:t>
      </w:r>
    </w:p>
    <w:p w14:paraId="3D4AE494" w14:textId="77777777" w:rsidR="00970088" w:rsidRDefault="00970088" w:rsidP="00970088">
      <w:r>
        <w:t>The Debug_ID leaf contains an identifier that is common to all logged SIP requests and responses for one logging session.</w:t>
      </w:r>
    </w:p>
    <w:p w14:paraId="7D2FD190" w14:textId="77777777" w:rsidR="00970088" w:rsidRDefault="00D745FA" w:rsidP="00D745FA">
      <w:pPr>
        <w:pStyle w:val="B1"/>
      </w:pPr>
      <w:r>
        <w:t>-</w:t>
      </w:r>
      <w:r>
        <w:tab/>
      </w:r>
      <w:r w:rsidR="00970088">
        <w:t xml:space="preserve">Occurrence: </w:t>
      </w:r>
      <w:r w:rsidR="00BB2B98" w:rsidRPr="00BB2B98">
        <w:t>ZeroOrOne</w:t>
      </w:r>
    </w:p>
    <w:p w14:paraId="2E876C50" w14:textId="77777777" w:rsidR="00970088" w:rsidRDefault="00D745FA" w:rsidP="00D745FA">
      <w:pPr>
        <w:pStyle w:val="B1"/>
      </w:pPr>
      <w:r>
        <w:t>-</w:t>
      </w:r>
      <w:r>
        <w:tab/>
      </w:r>
      <w:r w:rsidR="00970088">
        <w:t>Format: node</w:t>
      </w:r>
    </w:p>
    <w:p w14:paraId="1C52FB3A" w14:textId="77777777" w:rsidR="00970088" w:rsidRDefault="00D745FA" w:rsidP="00D745FA">
      <w:pPr>
        <w:pStyle w:val="B1"/>
        <w:rPr>
          <w:b/>
          <w:bCs/>
        </w:rPr>
      </w:pPr>
      <w:r>
        <w:t>-</w:t>
      </w:r>
      <w:r>
        <w:tab/>
      </w:r>
      <w:r w:rsidR="00970088">
        <w:t>Access Types: Get</w:t>
      </w:r>
    </w:p>
    <w:p w14:paraId="367CA275" w14:textId="77777777" w:rsidR="00970088" w:rsidRDefault="00D745FA" w:rsidP="00D745FA">
      <w:pPr>
        <w:pStyle w:val="B1"/>
      </w:pPr>
      <w:r>
        <w:t>-</w:t>
      </w:r>
      <w:r>
        <w:tab/>
      </w:r>
      <w:r w:rsidR="00970088">
        <w:t>Values:</w:t>
      </w:r>
      <w:r w:rsidR="003C5825">
        <w:t xml:space="preserve"> &lt;MCC + MNC + a 4-digit hexadecimal number&gt;.</w:t>
      </w:r>
    </w:p>
    <w:p w14:paraId="667139CB" w14:textId="77777777" w:rsidR="00F75DBC" w:rsidRDefault="00B76521" w:rsidP="003C5825">
      <w:pPr>
        <w:pStyle w:val="EX"/>
      </w:pPr>
      <w:r>
        <w:t>EXAMPLE:</w:t>
      </w:r>
      <w:r>
        <w:tab/>
      </w:r>
      <w:r w:rsidR="003C5825">
        <w:t>722330A4D7</w:t>
      </w:r>
    </w:p>
    <w:p w14:paraId="20C3120A" w14:textId="77777777" w:rsidR="00F75DBC" w:rsidRDefault="00F75DBC" w:rsidP="00F75DBC">
      <w:pPr>
        <w:pStyle w:val="Heading2"/>
      </w:pPr>
      <w:bookmarkStart w:id="49" w:name="_Toc99527610"/>
      <w:bookmarkStart w:id="50" w:name="_Toc163161046"/>
      <w:r>
        <w:t>5.29</w:t>
      </w:r>
      <w:r>
        <w:tab/>
        <w:t>/</w:t>
      </w:r>
      <w:r>
        <w:rPr>
          <w:i/>
          <w:iCs/>
        </w:rPr>
        <w:t>&lt;X&gt;</w:t>
      </w:r>
      <w:r>
        <w:t>/SNPN_Configuration</w:t>
      </w:r>
      <w:bookmarkEnd w:id="49"/>
      <w:bookmarkEnd w:id="50"/>
    </w:p>
    <w:p w14:paraId="7697D5AF" w14:textId="77777777" w:rsidR="00F75DBC" w:rsidRDefault="00F75DBC" w:rsidP="00F75DBC">
      <w:r>
        <w:t>This interior node contains configuration parameters regarding a UE operating in SNPN access operation mode.</w:t>
      </w:r>
    </w:p>
    <w:p w14:paraId="39ED826D" w14:textId="77777777" w:rsidR="00F75DBC" w:rsidRPr="00364623" w:rsidRDefault="00F75DBC" w:rsidP="00F75DBC">
      <w:pPr>
        <w:pStyle w:val="B1"/>
      </w:pPr>
      <w:r w:rsidRPr="00364623">
        <w:t>-</w:t>
      </w:r>
      <w:r w:rsidRPr="00364623">
        <w:tab/>
        <w:t xml:space="preserve">Occurrence: </w:t>
      </w:r>
      <w:r>
        <w:t>ZeroOrOne</w:t>
      </w:r>
    </w:p>
    <w:p w14:paraId="67B16025" w14:textId="77777777" w:rsidR="00F75DBC" w:rsidRPr="00364623" w:rsidRDefault="00F75DBC" w:rsidP="00F75DBC">
      <w:pPr>
        <w:pStyle w:val="B1"/>
      </w:pPr>
      <w:r w:rsidRPr="00364623">
        <w:t>-</w:t>
      </w:r>
      <w:r w:rsidRPr="00364623">
        <w:tab/>
        <w:t>Format: node</w:t>
      </w:r>
    </w:p>
    <w:p w14:paraId="1AC24F66" w14:textId="77777777" w:rsidR="00F75DBC" w:rsidRPr="00364623" w:rsidRDefault="00F75DBC" w:rsidP="00F75DBC">
      <w:pPr>
        <w:pStyle w:val="B1"/>
      </w:pPr>
      <w:r w:rsidRPr="00364623">
        <w:t>-</w:t>
      </w:r>
      <w:r w:rsidRPr="00364623">
        <w:tab/>
        <w:t>Access Types: Get</w:t>
      </w:r>
      <w:r>
        <w:t>, Replace</w:t>
      </w:r>
    </w:p>
    <w:p w14:paraId="2B6CBB5F" w14:textId="77777777" w:rsidR="00F75DBC" w:rsidRDefault="00F75DBC" w:rsidP="00F75DBC">
      <w:pPr>
        <w:pStyle w:val="B1"/>
      </w:pPr>
      <w:r w:rsidRPr="00364623">
        <w:t>-</w:t>
      </w:r>
      <w:r w:rsidRPr="00364623">
        <w:tab/>
        <w:t>Values: N/A</w:t>
      </w:r>
    </w:p>
    <w:p w14:paraId="055CF1A6" w14:textId="77777777" w:rsidR="00F75DBC" w:rsidRDefault="00F75DBC" w:rsidP="00F75DBC">
      <w:pPr>
        <w:pStyle w:val="Heading2"/>
      </w:pPr>
      <w:bookmarkStart w:id="51" w:name="_Toc99527611"/>
      <w:bookmarkStart w:id="52" w:name="_Toc163161047"/>
      <w:r>
        <w:t>5.30</w:t>
      </w:r>
      <w:r>
        <w:tab/>
        <w:t>/</w:t>
      </w:r>
      <w:r>
        <w:rPr>
          <w:i/>
          <w:iCs/>
        </w:rPr>
        <w:t>&lt;X&gt;</w:t>
      </w:r>
      <w:r>
        <w:t>/SNPN_Configuration/&lt;X&gt;</w:t>
      </w:r>
      <w:bookmarkEnd w:id="51"/>
      <w:bookmarkEnd w:id="52"/>
    </w:p>
    <w:p w14:paraId="59AF2161" w14:textId="77777777" w:rsidR="00F75DBC" w:rsidRDefault="00F75DBC" w:rsidP="00F75DBC">
      <w:r>
        <w:t xml:space="preserve">This interior node acts as </w:t>
      </w:r>
      <w:r w:rsidRPr="00364623">
        <w:t xml:space="preserve">a placeholder for </w:t>
      </w:r>
      <w:r>
        <w:t>a list of:</w:t>
      </w:r>
    </w:p>
    <w:p w14:paraId="2EA0694B" w14:textId="77777777" w:rsidR="00F75DBC" w:rsidRDefault="00F75DBC" w:rsidP="00F75DBC">
      <w:pPr>
        <w:pStyle w:val="B1"/>
      </w:pPr>
      <w:r>
        <w:t>a)</w:t>
      </w:r>
      <w:r>
        <w:tab/>
        <w:t>SNPN identity; and</w:t>
      </w:r>
    </w:p>
    <w:p w14:paraId="5AF44107" w14:textId="77777777" w:rsidR="00F75DBC" w:rsidRPr="005516E3" w:rsidRDefault="00F75DBC" w:rsidP="00F75DBC">
      <w:pPr>
        <w:pStyle w:val="B1"/>
        <w:rPr>
          <w:lang w:val="en-US"/>
        </w:rPr>
      </w:pPr>
      <w:r>
        <w:t>b)</w:t>
      </w:r>
      <w:r>
        <w:tab/>
      </w:r>
      <w:r w:rsidRPr="00A566F2">
        <w:t>configuration parameters</w:t>
      </w:r>
      <w:r>
        <w:t>.</w:t>
      </w:r>
    </w:p>
    <w:p w14:paraId="676FA120" w14:textId="77777777" w:rsidR="00F75DBC" w:rsidRDefault="00F75DBC" w:rsidP="00F75DBC">
      <w:pPr>
        <w:pStyle w:val="NO"/>
      </w:pPr>
      <w:r>
        <w:t>NOTE:</w:t>
      </w:r>
      <w:r>
        <w:tab/>
        <w:t>For each of the elements in the list, a) must be present and at least one parameter of b) needs to appear.</w:t>
      </w:r>
    </w:p>
    <w:p w14:paraId="408544EE" w14:textId="77777777" w:rsidR="00F75DBC" w:rsidRDefault="00F75DBC" w:rsidP="00F75DBC">
      <w:r>
        <w:t xml:space="preserve">A configuration parameter in an </w:t>
      </w:r>
      <w:r w:rsidRPr="001126AC">
        <w:t>/&lt;X&gt;/SNPN_Configuration/&lt;X&gt;</w:t>
      </w:r>
      <w:r>
        <w:t xml:space="preserve"> node other than the SNPN_identifier, is applicable</w:t>
      </w:r>
      <w:r w:rsidRPr="00A566F2">
        <w:t xml:space="preserve"> </w:t>
      </w:r>
      <w:r>
        <w:t xml:space="preserve">when the UE selects an entry of "list of subscriber data" </w:t>
      </w:r>
      <w:r>
        <w:rPr>
          <w:noProof/>
          <w:lang w:val="en-US"/>
        </w:rPr>
        <w:t xml:space="preserve">with </w:t>
      </w:r>
      <w:r>
        <w:rPr>
          <w:noProof/>
        </w:rPr>
        <w:t xml:space="preserve">the </w:t>
      </w:r>
      <w:r w:rsidRPr="00D31E50">
        <w:rPr>
          <w:noProof/>
        </w:rPr>
        <w:t>SNPN identity</w:t>
      </w:r>
      <w:r>
        <w:rPr>
          <w:noProof/>
        </w:rPr>
        <w:t xml:space="preserve"> of the subscribed SNPN </w:t>
      </w:r>
      <w:r>
        <w:rPr>
          <w:noProof/>
          <w:lang w:val="en-US"/>
        </w:rPr>
        <w:t xml:space="preserve">which is the same as the </w:t>
      </w:r>
      <w:r>
        <w:t>SNPN identity</w:t>
      </w:r>
      <w:r>
        <w:rPr>
          <w:noProof/>
          <w:lang w:val="en-US"/>
        </w:rPr>
        <w:t xml:space="preserve"> in </w:t>
      </w:r>
      <w:r>
        <w:rPr>
          <w:noProof/>
        </w:rPr>
        <w:t xml:space="preserve">the </w:t>
      </w:r>
      <w:r>
        <w:t>SNPN_identifier leaf.</w:t>
      </w:r>
    </w:p>
    <w:p w14:paraId="53B24569" w14:textId="77777777" w:rsidR="00F75DBC" w:rsidRPr="00364623" w:rsidRDefault="00F75DBC" w:rsidP="00F75DBC">
      <w:pPr>
        <w:pStyle w:val="B1"/>
      </w:pPr>
      <w:r w:rsidRPr="00364623">
        <w:t>-</w:t>
      </w:r>
      <w:r w:rsidRPr="00364623">
        <w:tab/>
        <w:t>Occurrence: OneOrMore</w:t>
      </w:r>
    </w:p>
    <w:p w14:paraId="791DBD02" w14:textId="77777777" w:rsidR="00F75DBC" w:rsidRPr="00364623" w:rsidRDefault="00F75DBC" w:rsidP="00F75DBC">
      <w:pPr>
        <w:pStyle w:val="B1"/>
      </w:pPr>
      <w:r w:rsidRPr="00364623">
        <w:t>-</w:t>
      </w:r>
      <w:r w:rsidRPr="00364623">
        <w:tab/>
        <w:t>Format: node</w:t>
      </w:r>
    </w:p>
    <w:p w14:paraId="04E8FD33" w14:textId="77777777" w:rsidR="00F75DBC" w:rsidRPr="00364623" w:rsidRDefault="00F75DBC" w:rsidP="00F75DBC">
      <w:pPr>
        <w:pStyle w:val="B1"/>
      </w:pPr>
      <w:r w:rsidRPr="00364623">
        <w:lastRenderedPageBreak/>
        <w:t>-</w:t>
      </w:r>
      <w:r w:rsidRPr="00364623">
        <w:tab/>
        <w:t>Access Types: Get</w:t>
      </w:r>
      <w:r>
        <w:t>, Replace</w:t>
      </w:r>
    </w:p>
    <w:p w14:paraId="79465096" w14:textId="77777777" w:rsidR="00F75DBC" w:rsidRDefault="00F75DBC" w:rsidP="00F75DBC">
      <w:pPr>
        <w:pStyle w:val="B1"/>
      </w:pPr>
      <w:r w:rsidRPr="00364623">
        <w:t>-</w:t>
      </w:r>
      <w:r w:rsidRPr="00364623">
        <w:tab/>
        <w:t>Values: N/A</w:t>
      </w:r>
    </w:p>
    <w:p w14:paraId="198E7A23" w14:textId="77777777" w:rsidR="00F75DBC" w:rsidRDefault="00F75DBC" w:rsidP="00F75DBC">
      <w:pPr>
        <w:pStyle w:val="Heading2"/>
      </w:pPr>
      <w:bookmarkStart w:id="53" w:name="_Toc99527612"/>
      <w:bookmarkStart w:id="54" w:name="_Toc163161048"/>
      <w:r>
        <w:t>5.31</w:t>
      </w:r>
      <w:r>
        <w:tab/>
        <w:t>/</w:t>
      </w:r>
      <w:r>
        <w:rPr>
          <w:i/>
          <w:iCs/>
        </w:rPr>
        <w:t>&lt;X&gt;</w:t>
      </w:r>
      <w:r>
        <w:t>/SNPN_Configuration/&lt;X&gt;/SNPN_identifier</w:t>
      </w:r>
      <w:bookmarkEnd w:id="53"/>
      <w:bookmarkEnd w:id="54"/>
    </w:p>
    <w:p w14:paraId="09F05D12" w14:textId="77777777" w:rsidR="00F75DBC" w:rsidRPr="008A3E14" w:rsidRDefault="00F75DBC" w:rsidP="00F75DBC">
      <w:r>
        <w:t xml:space="preserve">This leaf indicates the SNPN identity of </w:t>
      </w:r>
      <w:r>
        <w:rPr>
          <w:noProof/>
        </w:rPr>
        <w:t xml:space="preserve">the subscribed SNPN </w:t>
      </w:r>
      <w:r>
        <w:t>for which the list of configuration parameters are applicable.</w:t>
      </w:r>
    </w:p>
    <w:p w14:paraId="652F3289" w14:textId="77777777" w:rsidR="00F75DBC" w:rsidRPr="008A3E14" w:rsidRDefault="00F75DBC" w:rsidP="008834D5">
      <w:pPr>
        <w:pStyle w:val="B1"/>
      </w:pPr>
      <w:r w:rsidRPr="008A3E14">
        <w:t>-</w:t>
      </w:r>
      <w:r w:rsidRPr="008A3E14">
        <w:tab/>
        <w:t>Occurrence: One</w:t>
      </w:r>
    </w:p>
    <w:p w14:paraId="5EB2980C" w14:textId="77777777" w:rsidR="00F75DBC" w:rsidRPr="008A3E14" w:rsidRDefault="00F75DBC" w:rsidP="008834D5">
      <w:pPr>
        <w:pStyle w:val="B1"/>
      </w:pPr>
      <w:r w:rsidRPr="008A3E14">
        <w:t>-</w:t>
      </w:r>
      <w:r w:rsidRPr="008A3E14">
        <w:tab/>
        <w:t xml:space="preserve">Format: </w:t>
      </w:r>
      <w:r>
        <w:t>chr</w:t>
      </w:r>
    </w:p>
    <w:p w14:paraId="047FDBE1" w14:textId="77777777" w:rsidR="00F75DBC" w:rsidRPr="008A3E14" w:rsidRDefault="00F75DBC" w:rsidP="008834D5">
      <w:pPr>
        <w:pStyle w:val="B1"/>
      </w:pPr>
      <w:r w:rsidRPr="008A3E14">
        <w:t>-</w:t>
      </w:r>
      <w:r w:rsidRPr="008A3E14">
        <w:tab/>
        <w:t>Access Types: Get, Replace</w:t>
      </w:r>
    </w:p>
    <w:p w14:paraId="38230036" w14:textId="77777777" w:rsidR="00F75DBC" w:rsidRPr="008A3E14" w:rsidRDefault="00F75DBC" w:rsidP="008834D5">
      <w:pPr>
        <w:pStyle w:val="B1"/>
      </w:pPr>
      <w:r w:rsidRPr="008A3E14">
        <w:t>-</w:t>
      </w:r>
      <w:r w:rsidRPr="008A3E14">
        <w:tab/>
        <w:t xml:space="preserve">Values: </w:t>
      </w:r>
      <w:r>
        <w:t>&lt;PLMN&gt;&lt;NID&gt;</w:t>
      </w:r>
    </w:p>
    <w:p w14:paraId="31CBD74F" w14:textId="77777777" w:rsidR="00F75DBC" w:rsidRDefault="00F75DBC" w:rsidP="00F75DBC">
      <w:r w:rsidRPr="009E67A2">
        <w:t xml:space="preserve">The </w:t>
      </w:r>
      <w:r>
        <w:t>PLMN and NID</w:t>
      </w:r>
      <w:r w:rsidRPr="009E67A2">
        <w:t xml:space="preserve"> </w:t>
      </w:r>
      <w:r>
        <w:t>are</w:t>
      </w:r>
      <w:r w:rsidRPr="009E67A2">
        <w:t xml:space="preserve"> </w:t>
      </w:r>
      <w:r>
        <w:t xml:space="preserve">in the format </w:t>
      </w:r>
      <w:r w:rsidRPr="009E67A2">
        <w:t>defined by 3GPP TS 23.003 [</w:t>
      </w:r>
      <w:r>
        <w:t>2], with each digit of the MCC and MNC of the PLMN and each digit of the assignment mode and NID value of the NID encoded as an ASCII character</w:t>
      </w:r>
      <w:r w:rsidRPr="009E67A2">
        <w:t>.</w:t>
      </w:r>
    </w:p>
    <w:p w14:paraId="740FB44F" w14:textId="77777777" w:rsidR="00F75DBC" w:rsidRDefault="00F75DBC" w:rsidP="00F75DBC">
      <w:pPr>
        <w:pStyle w:val="Heading2"/>
      </w:pPr>
      <w:bookmarkStart w:id="55" w:name="_Toc99527613"/>
      <w:bookmarkStart w:id="56" w:name="_Toc163161049"/>
      <w:r>
        <w:t>5.32</w:t>
      </w:r>
      <w:r>
        <w:tab/>
        <w:t>/</w:t>
      </w:r>
      <w:r>
        <w:rPr>
          <w:i/>
          <w:iCs/>
        </w:rPr>
        <w:t>&lt;X&gt;</w:t>
      </w:r>
      <w:r>
        <w:t>/SNPN_Configuration/&lt;X&gt;/Debug_info_List/</w:t>
      </w:r>
      <w:bookmarkEnd w:id="55"/>
      <w:bookmarkEnd w:id="56"/>
    </w:p>
    <w:p w14:paraId="198526E6" w14:textId="77777777" w:rsidR="00F75DBC" w:rsidRDefault="00F75DBC" w:rsidP="00F75DBC">
      <w:r>
        <w:t xml:space="preserve">The Debug-info_List node acts as a placeholder for control and configuration of IMS service level tracing. </w:t>
      </w:r>
    </w:p>
    <w:p w14:paraId="2432041F" w14:textId="77777777" w:rsidR="00F75DBC" w:rsidRDefault="00F75DBC" w:rsidP="00F75DBC">
      <w:pPr>
        <w:pStyle w:val="B1"/>
      </w:pPr>
      <w:r>
        <w:t>-</w:t>
      </w:r>
      <w:r>
        <w:tab/>
        <w:t>Occurrence: ZeroOrOne</w:t>
      </w:r>
    </w:p>
    <w:p w14:paraId="2DD4E670" w14:textId="77777777" w:rsidR="00F75DBC" w:rsidRDefault="00F75DBC" w:rsidP="00F75DBC">
      <w:pPr>
        <w:pStyle w:val="B1"/>
      </w:pPr>
      <w:r>
        <w:t>-</w:t>
      </w:r>
      <w:r>
        <w:tab/>
        <w:t>Format: node</w:t>
      </w:r>
    </w:p>
    <w:p w14:paraId="5B9933F9" w14:textId="77777777" w:rsidR="00F75DBC" w:rsidRDefault="00F75DBC" w:rsidP="00F75DBC">
      <w:pPr>
        <w:pStyle w:val="B1"/>
        <w:rPr>
          <w:b/>
          <w:bCs/>
        </w:rPr>
      </w:pPr>
      <w:r>
        <w:t>-</w:t>
      </w:r>
      <w:r>
        <w:tab/>
        <w:t>Access Types: Get, Replace</w:t>
      </w:r>
    </w:p>
    <w:p w14:paraId="1F6BB6C5" w14:textId="77777777" w:rsidR="00F75DBC" w:rsidRPr="007E73E9" w:rsidRDefault="00F75DBC" w:rsidP="00F75DBC">
      <w:pPr>
        <w:pStyle w:val="B1"/>
      </w:pPr>
      <w:r>
        <w:t>-</w:t>
      </w:r>
      <w:r>
        <w:tab/>
        <w:t>Values: N/A</w:t>
      </w:r>
    </w:p>
    <w:p w14:paraId="024F58D8" w14:textId="77777777" w:rsidR="00F75DBC" w:rsidRDefault="00F75DBC" w:rsidP="00F75DBC">
      <w:pPr>
        <w:pStyle w:val="Heading2"/>
      </w:pPr>
      <w:bookmarkStart w:id="57" w:name="_Toc99527614"/>
      <w:bookmarkStart w:id="58" w:name="_Toc163161050"/>
      <w:r>
        <w:t>5.33</w:t>
      </w:r>
      <w:r>
        <w:tab/>
        <w:t>/</w:t>
      </w:r>
      <w:r>
        <w:rPr>
          <w:i/>
          <w:iCs/>
        </w:rPr>
        <w:t>&lt;X&gt;</w:t>
      </w:r>
      <w:r>
        <w:t>/SNPN_Configuration/&lt;X&gt;/Debug_info_List/&lt;X&gt;</w:t>
      </w:r>
      <w:bookmarkEnd w:id="57"/>
      <w:bookmarkEnd w:id="58"/>
    </w:p>
    <w:p w14:paraId="39100F91" w14:textId="77777777" w:rsidR="00F75DBC" w:rsidRDefault="00F75DBC" w:rsidP="00F75DBC">
      <w:r>
        <w:t>This run-time node acts as a placeholder for one or more debugging configurations containing control and configuration of IMS service level tracing.</w:t>
      </w:r>
    </w:p>
    <w:p w14:paraId="3831F0E4" w14:textId="77777777" w:rsidR="00F75DBC" w:rsidRDefault="00F75DBC" w:rsidP="00F75DBC">
      <w:pPr>
        <w:pStyle w:val="B1"/>
      </w:pPr>
      <w:r>
        <w:t>-</w:t>
      </w:r>
      <w:r>
        <w:tab/>
        <w:t xml:space="preserve">Occurrence: One </w:t>
      </w:r>
    </w:p>
    <w:p w14:paraId="6EF322AF" w14:textId="77777777" w:rsidR="00F75DBC" w:rsidRDefault="00F75DBC" w:rsidP="00F75DBC">
      <w:pPr>
        <w:pStyle w:val="B1"/>
      </w:pPr>
      <w:r>
        <w:t>-</w:t>
      </w:r>
      <w:r>
        <w:tab/>
        <w:t>Format: node</w:t>
      </w:r>
    </w:p>
    <w:p w14:paraId="008674D6" w14:textId="77777777" w:rsidR="00F75DBC" w:rsidRDefault="00F75DBC" w:rsidP="00F75DBC">
      <w:pPr>
        <w:pStyle w:val="B1"/>
      </w:pPr>
      <w:r>
        <w:t>-</w:t>
      </w:r>
      <w:r>
        <w:tab/>
        <w:t>Access Types: Get</w:t>
      </w:r>
    </w:p>
    <w:p w14:paraId="413CE087" w14:textId="77777777" w:rsidR="00F75DBC" w:rsidRDefault="00F75DBC" w:rsidP="00F75DBC">
      <w:pPr>
        <w:pStyle w:val="B1"/>
      </w:pPr>
      <w:r>
        <w:t>-</w:t>
      </w:r>
      <w:r>
        <w:tab/>
        <w:t>Values: N/A</w:t>
      </w:r>
    </w:p>
    <w:p w14:paraId="577E6A04" w14:textId="77777777" w:rsidR="00F75DBC" w:rsidRDefault="00F75DBC" w:rsidP="00F75DBC">
      <w:pPr>
        <w:pStyle w:val="Heading2"/>
      </w:pPr>
      <w:bookmarkStart w:id="59" w:name="_Toc99527615"/>
      <w:bookmarkStart w:id="60" w:name="_Toc163161051"/>
      <w:r>
        <w:t>5.34</w:t>
      </w:r>
      <w:r>
        <w:tab/>
        <w:t>/</w:t>
      </w:r>
      <w:r>
        <w:rPr>
          <w:i/>
          <w:iCs/>
        </w:rPr>
        <w:t>&lt;X&gt;</w:t>
      </w:r>
      <w:r>
        <w:t>/SNPN_Configuration/&lt;X&gt;/Debug_info_List/</w:t>
      </w:r>
      <w:r>
        <w:rPr>
          <w:i/>
          <w:iCs/>
        </w:rPr>
        <w:t>&lt;X&gt;</w:t>
      </w:r>
      <w:r>
        <w:t>/</w:t>
      </w:r>
      <w:r>
        <w:br/>
        <w:t>Debug_config/</w:t>
      </w:r>
      <w:bookmarkEnd w:id="59"/>
      <w:bookmarkEnd w:id="60"/>
      <w:r>
        <w:t xml:space="preserve"> </w:t>
      </w:r>
    </w:p>
    <w:p w14:paraId="27B611FE" w14:textId="77777777" w:rsidR="00F75DBC" w:rsidRDefault="00F75DBC" w:rsidP="00F75DBC">
      <w:r>
        <w:t>The Debug-config node acts as a placeholder for control and configuration of IMS service level tracing.</w:t>
      </w:r>
    </w:p>
    <w:p w14:paraId="0EDCFE64" w14:textId="77777777" w:rsidR="00F75DBC" w:rsidRDefault="00F75DBC" w:rsidP="00F75DBC">
      <w:pPr>
        <w:pStyle w:val="B1"/>
      </w:pPr>
      <w:r>
        <w:t>-</w:t>
      </w:r>
      <w:r>
        <w:tab/>
        <w:t>Occurrence: ZeroOrMore</w:t>
      </w:r>
    </w:p>
    <w:p w14:paraId="4F17EFE2" w14:textId="77777777" w:rsidR="00F75DBC" w:rsidRDefault="00F75DBC" w:rsidP="00F75DBC">
      <w:pPr>
        <w:pStyle w:val="B1"/>
      </w:pPr>
      <w:r>
        <w:t>-</w:t>
      </w:r>
      <w:r>
        <w:tab/>
        <w:t>Format: node</w:t>
      </w:r>
    </w:p>
    <w:p w14:paraId="645A9BB9" w14:textId="77777777" w:rsidR="00F75DBC" w:rsidRPr="00E678EE" w:rsidRDefault="00F75DBC" w:rsidP="00F75DBC">
      <w:pPr>
        <w:pStyle w:val="B1"/>
        <w:rPr>
          <w:b/>
          <w:bCs/>
        </w:rPr>
      </w:pPr>
      <w:r>
        <w:t>-</w:t>
      </w:r>
      <w:r>
        <w:tab/>
        <w:t>Access Types: Get</w:t>
      </w:r>
    </w:p>
    <w:p w14:paraId="0314F442" w14:textId="77777777" w:rsidR="00F75DBC" w:rsidRDefault="00F75DBC" w:rsidP="00F75DBC">
      <w:pPr>
        <w:pStyle w:val="B1"/>
      </w:pPr>
      <w:r>
        <w:t>-</w:t>
      </w:r>
      <w:r>
        <w:tab/>
        <w:t>Values: N/A</w:t>
      </w:r>
    </w:p>
    <w:p w14:paraId="55EB389B" w14:textId="77777777" w:rsidR="00F75DBC" w:rsidRDefault="00F75DBC" w:rsidP="00F75DBC">
      <w:pPr>
        <w:pStyle w:val="Heading2"/>
      </w:pPr>
      <w:bookmarkStart w:id="61" w:name="_Toc99527616"/>
      <w:bookmarkStart w:id="62" w:name="_Toc163161052"/>
      <w:r>
        <w:lastRenderedPageBreak/>
        <w:t>5.35</w:t>
      </w:r>
      <w:r>
        <w:tab/>
        <w:t>/</w:t>
      </w:r>
      <w:r>
        <w:rPr>
          <w:i/>
          <w:iCs/>
        </w:rPr>
        <w:t>&lt;X&gt;</w:t>
      </w:r>
      <w:r>
        <w:t>/SNPN_Configuration/&lt;X&gt;/Debug_info_List/&lt;X&gt;/</w:t>
      </w:r>
      <w:r>
        <w:br/>
        <w:t>Debug_config/Address_of_record</w:t>
      </w:r>
      <w:bookmarkEnd w:id="61"/>
      <w:bookmarkEnd w:id="62"/>
      <w:r>
        <w:t xml:space="preserve"> </w:t>
      </w:r>
    </w:p>
    <w:p w14:paraId="3BE767BB" w14:textId="77777777" w:rsidR="00F75DBC" w:rsidRDefault="00F75DBC" w:rsidP="00F75DBC">
      <w:r>
        <w:t xml:space="preserve">The </w:t>
      </w:r>
      <w:r w:rsidRPr="00FE6370">
        <w:t>Address_of_record</w:t>
      </w:r>
      <w:r>
        <w:t xml:space="preserve"> leaf represents one public user identity.</w:t>
      </w:r>
    </w:p>
    <w:p w14:paraId="37833E1C" w14:textId="77777777" w:rsidR="00F75DBC" w:rsidRDefault="00F75DBC" w:rsidP="00F75DBC">
      <w:pPr>
        <w:pStyle w:val="B1"/>
      </w:pPr>
      <w:r>
        <w:t>-</w:t>
      </w:r>
      <w:r>
        <w:tab/>
        <w:t>Occurrence: One</w:t>
      </w:r>
    </w:p>
    <w:p w14:paraId="40F29575" w14:textId="77777777" w:rsidR="00F75DBC" w:rsidRDefault="00F75DBC" w:rsidP="00F75DBC">
      <w:pPr>
        <w:pStyle w:val="B1"/>
      </w:pPr>
      <w:r>
        <w:t>-</w:t>
      </w:r>
      <w:r>
        <w:tab/>
        <w:t>Format: chr</w:t>
      </w:r>
    </w:p>
    <w:p w14:paraId="355C88D0" w14:textId="77777777" w:rsidR="00F75DBC" w:rsidRDefault="00F75DBC" w:rsidP="00F75DBC">
      <w:pPr>
        <w:pStyle w:val="B1"/>
        <w:rPr>
          <w:b/>
          <w:bCs/>
        </w:rPr>
      </w:pPr>
      <w:r>
        <w:t>-</w:t>
      </w:r>
      <w:r>
        <w:tab/>
        <w:t>Access Types: Get, Replace</w:t>
      </w:r>
    </w:p>
    <w:p w14:paraId="39F96F33" w14:textId="77777777" w:rsidR="00F75DBC" w:rsidRDefault="00F75DBC" w:rsidP="00F75DBC">
      <w:pPr>
        <w:pStyle w:val="B1"/>
      </w:pPr>
      <w:r>
        <w:t>-</w:t>
      </w:r>
      <w:r>
        <w:tab/>
        <w:t>Values: &lt;A public user identity&gt;</w:t>
      </w:r>
    </w:p>
    <w:p w14:paraId="312BD6FD" w14:textId="77777777" w:rsidR="00F75DBC" w:rsidRDefault="00F75DBC" w:rsidP="00F75DBC">
      <w:r>
        <w:t>This public user identity is the identity used to subscribe to SIP debugging configuration from the debug-event package.</w:t>
      </w:r>
    </w:p>
    <w:p w14:paraId="79E36B1E" w14:textId="77777777" w:rsidR="00F75DBC" w:rsidRDefault="00F75DBC" w:rsidP="008834D5">
      <w:r>
        <w:t>The format of the public user identity is defined by 3GPP TS 23.003 [2].</w:t>
      </w:r>
    </w:p>
    <w:p w14:paraId="24915B7B" w14:textId="77777777" w:rsidR="00F75DBC" w:rsidRDefault="00F75DBC" w:rsidP="00F75DBC">
      <w:pPr>
        <w:pStyle w:val="EX"/>
      </w:pPr>
      <w:r>
        <w:t>EXAMPLE:</w:t>
      </w:r>
      <w:r>
        <w:tab/>
        <w:t>sip:</w:t>
      </w:r>
      <w:r>
        <w:rPr>
          <w:snapToGrid w:val="0"/>
        </w:rPr>
        <w:t xml:space="preserve"> 234150999999999@ims.mnc015.mcc234.3gppnetwork.org</w:t>
      </w:r>
    </w:p>
    <w:p w14:paraId="776F41A4" w14:textId="77777777" w:rsidR="00F75DBC" w:rsidRDefault="00F75DBC" w:rsidP="00F75DBC">
      <w:pPr>
        <w:pStyle w:val="Heading2"/>
      </w:pPr>
      <w:bookmarkStart w:id="63" w:name="_Toc99527617"/>
      <w:bookmarkStart w:id="64" w:name="_Toc163161053"/>
      <w:r>
        <w:t>5.36</w:t>
      </w:r>
      <w:r>
        <w:tab/>
        <w:t>/</w:t>
      </w:r>
      <w:r>
        <w:rPr>
          <w:i/>
          <w:iCs/>
        </w:rPr>
        <w:t>&lt;X&gt;</w:t>
      </w:r>
      <w:r>
        <w:t>/SNPN_Configuration/&lt;X&gt;/Debug_info_List/&lt;X&gt;/</w:t>
      </w:r>
      <w:r>
        <w:br/>
        <w:t>Debug_config/Session_List/</w:t>
      </w:r>
      <w:bookmarkEnd w:id="63"/>
      <w:bookmarkEnd w:id="64"/>
    </w:p>
    <w:p w14:paraId="0236271E" w14:textId="77777777" w:rsidR="00F75DBC" w:rsidRDefault="00F75DBC" w:rsidP="00F75DBC">
      <w:r>
        <w:t>The Session_List interior node is used to allow a reference to a list of different SIP sessions to be debugged.</w:t>
      </w:r>
    </w:p>
    <w:p w14:paraId="72876B29" w14:textId="77777777" w:rsidR="00F75DBC" w:rsidRDefault="00F75DBC" w:rsidP="00F75DBC">
      <w:pPr>
        <w:pStyle w:val="B1"/>
      </w:pPr>
      <w:r>
        <w:t>-</w:t>
      </w:r>
      <w:r>
        <w:tab/>
        <w:t>Occurrence: One</w:t>
      </w:r>
    </w:p>
    <w:p w14:paraId="5026E5C1" w14:textId="77777777" w:rsidR="00F75DBC" w:rsidRDefault="00F75DBC" w:rsidP="00F75DBC">
      <w:pPr>
        <w:pStyle w:val="B1"/>
      </w:pPr>
      <w:r>
        <w:t>-</w:t>
      </w:r>
      <w:r>
        <w:tab/>
        <w:t>Format: node</w:t>
      </w:r>
    </w:p>
    <w:p w14:paraId="7F48F035" w14:textId="77777777" w:rsidR="00F75DBC" w:rsidRDefault="00F75DBC" w:rsidP="00F75DBC">
      <w:pPr>
        <w:pStyle w:val="B1"/>
        <w:rPr>
          <w:b/>
          <w:bCs/>
        </w:rPr>
      </w:pPr>
      <w:r>
        <w:t>-</w:t>
      </w:r>
      <w:r>
        <w:tab/>
        <w:t>Access Types: Get</w:t>
      </w:r>
    </w:p>
    <w:p w14:paraId="2C340BF4" w14:textId="77777777" w:rsidR="00F75DBC" w:rsidRDefault="00F75DBC" w:rsidP="00F75DBC">
      <w:pPr>
        <w:pStyle w:val="B1"/>
        <w:rPr>
          <w:b/>
          <w:bCs/>
        </w:rPr>
      </w:pPr>
      <w:r>
        <w:t>-</w:t>
      </w:r>
      <w:r>
        <w:tab/>
        <w:t>Values: N/A</w:t>
      </w:r>
    </w:p>
    <w:p w14:paraId="63BB5C4A" w14:textId="77777777" w:rsidR="00F75DBC" w:rsidRDefault="00F75DBC" w:rsidP="00F75DBC">
      <w:pPr>
        <w:pStyle w:val="Heading2"/>
      </w:pPr>
      <w:bookmarkStart w:id="65" w:name="_Toc99527618"/>
      <w:bookmarkStart w:id="66" w:name="_Toc163161054"/>
      <w:r>
        <w:t>5.37</w:t>
      </w:r>
      <w:r>
        <w:tab/>
        <w:t>/</w:t>
      </w:r>
      <w:r>
        <w:rPr>
          <w:i/>
          <w:iCs/>
        </w:rPr>
        <w:t>&lt;X&gt;</w:t>
      </w:r>
      <w:r>
        <w:t>/SNPN_Configuration/&lt;X&gt;/Debug_info_List/&lt;X&gt;/</w:t>
      </w:r>
      <w:r>
        <w:br/>
        <w:t>Debug_config/Session_List/</w:t>
      </w:r>
      <w:r>
        <w:rPr>
          <w:i/>
          <w:iCs/>
        </w:rPr>
        <w:t>&lt;X&gt;</w:t>
      </w:r>
      <w:bookmarkEnd w:id="65"/>
      <w:bookmarkEnd w:id="66"/>
    </w:p>
    <w:p w14:paraId="25D07C1E" w14:textId="77777777" w:rsidR="00F75DBC" w:rsidRDefault="00F75DBC" w:rsidP="00F75DBC">
      <w:r>
        <w:t xml:space="preserve">This run-time node acts as a placeholder for one or more descriptions of SIP sessions to be debugged. </w:t>
      </w:r>
    </w:p>
    <w:p w14:paraId="4A3660B1" w14:textId="77777777" w:rsidR="00F75DBC" w:rsidRDefault="00F75DBC" w:rsidP="00F75DBC">
      <w:pPr>
        <w:pStyle w:val="B1"/>
      </w:pPr>
      <w:r>
        <w:t>-</w:t>
      </w:r>
      <w:r>
        <w:tab/>
        <w:t>Occurrence: One</w:t>
      </w:r>
    </w:p>
    <w:p w14:paraId="23283F51" w14:textId="77777777" w:rsidR="00F75DBC" w:rsidRDefault="00F75DBC" w:rsidP="00F75DBC">
      <w:pPr>
        <w:pStyle w:val="B1"/>
      </w:pPr>
      <w:r>
        <w:t>-</w:t>
      </w:r>
      <w:r>
        <w:tab/>
        <w:t>Format: node</w:t>
      </w:r>
    </w:p>
    <w:p w14:paraId="5A11D82C" w14:textId="77777777" w:rsidR="00F75DBC" w:rsidRDefault="00F75DBC" w:rsidP="00F75DBC">
      <w:pPr>
        <w:pStyle w:val="B1"/>
      </w:pPr>
      <w:r>
        <w:t>-</w:t>
      </w:r>
      <w:r>
        <w:tab/>
        <w:t>Access Types: Get</w:t>
      </w:r>
    </w:p>
    <w:p w14:paraId="799EF057" w14:textId="77777777" w:rsidR="00F75DBC" w:rsidRDefault="00F75DBC" w:rsidP="00F75DBC">
      <w:pPr>
        <w:pStyle w:val="B1"/>
      </w:pPr>
      <w:r>
        <w:t>-</w:t>
      </w:r>
      <w:r>
        <w:tab/>
        <w:t>Values: N/A</w:t>
      </w:r>
    </w:p>
    <w:p w14:paraId="61772A12" w14:textId="77777777" w:rsidR="00F75DBC" w:rsidRDefault="00F75DBC" w:rsidP="00F75DBC">
      <w:pPr>
        <w:pStyle w:val="Heading2"/>
      </w:pPr>
      <w:bookmarkStart w:id="67" w:name="_Toc99527619"/>
      <w:bookmarkStart w:id="68" w:name="_Toc163161055"/>
      <w:r>
        <w:t>5.38</w:t>
      </w:r>
      <w:r>
        <w:tab/>
        <w:t>/</w:t>
      </w:r>
      <w:r>
        <w:rPr>
          <w:i/>
          <w:iCs/>
        </w:rPr>
        <w:t>&lt;X&gt;</w:t>
      </w:r>
      <w:r>
        <w:t>/SNPN_Configuration/&lt;X&gt;/Debug_info_List/&lt;X&gt;/</w:t>
      </w:r>
      <w:r>
        <w:br/>
        <w:t>Debug_config/Session_List/</w:t>
      </w:r>
      <w:r>
        <w:rPr>
          <w:i/>
          <w:iCs/>
        </w:rPr>
        <w:t>&lt;X&gt;</w:t>
      </w:r>
      <w:r w:rsidRPr="00974A72">
        <w:rPr>
          <w:iCs/>
        </w:rPr>
        <w:t>/Session</w:t>
      </w:r>
      <w:r>
        <w:rPr>
          <w:iCs/>
        </w:rPr>
        <w:t>/</w:t>
      </w:r>
      <w:bookmarkEnd w:id="67"/>
      <w:bookmarkEnd w:id="68"/>
      <w:r w:rsidRPr="00974A72">
        <w:rPr>
          <w:iCs/>
        </w:rPr>
        <w:t xml:space="preserve"> </w:t>
      </w:r>
    </w:p>
    <w:p w14:paraId="3395E71B" w14:textId="77777777" w:rsidR="00F75DBC" w:rsidRDefault="00F75DBC" w:rsidP="00F75DBC">
      <w:r>
        <w:t xml:space="preserve">The Session interior node is used to allow a reference to events that start and stop logging of SIP signalling, and to control what is logged. </w:t>
      </w:r>
    </w:p>
    <w:p w14:paraId="18CFC63C" w14:textId="77777777" w:rsidR="00F75DBC" w:rsidRDefault="00F75DBC" w:rsidP="00F75DBC">
      <w:pPr>
        <w:pStyle w:val="B1"/>
      </w:pPr>
      <w:r>
        <w:t>-</w:t>
      </w:r>
      <w:r>
        <w:tab/>
        <w:t>Occurrence: One</w:t>
      </w:r>
    </w:p>
    <w:p w14:paraId="75F4B3F3" w14:textId="77777777" w:rsidR="00F75DBC" w:rsidRDefault="00F75DBC" w:rsidP="00F75DBC">
      <w:pPr>
        <w:pStyle w:val="B1"/>
      </w:pPr>
      <w:r>
        <w:t>-</w:t>
      </w:r>
      <w:r>
        <w:tab/>
        <w:t>Format: node</w:t>
      </w:r>
    </w:p>
    <w:p w14:paraId="47A86E68" w14:textId="77777777" w:rsidR="00F75DBC" w:rsidRDefault="00F75DBC" w:rsidP="00F75DBC">
      <w:pPr>
        <w:pStyle w:val="B1"/>
      </w:pPr>
      <w:r>
        <w:t>-</w:t>
      </w:r>
      <w:r>
        <w:tab/>
        <w:t>Access Types: Get, Replace</w:t>
      </w:r>
    </w:p>
    <w:p w14:paraId="23A072CF" w14:textId="77777777" w:rsidR="00F75DBC" w:rsidRDefault="00F75DBC" w:rsidP="00F75DBC">
      <w:pPr>
        <w:pStyle w:val="B1"/>
      </w:pPr>
      <w:r>
        <w:t>-</w:t>
      </w:r>
      <w:r>
        <w:tab/>
        <w:t>Values: N/A</w:t>
      </w:r>
    </w:p>
    <w:p w14:paraId="5D613FAC" w14:textId="77777777" w:rsidR="00F75DBC" w:rsidRDefault="00F75DBC" w:rsidP="00F75DBC">
      <w:pPr>
        <w:pStyle w:val="Heading2"/>
      </w:pPr>
      <w:bookmarkStart w:id="69" w:name="_Toc99527620"/>
      <w:bookmarkStart w:id="70" w:name="_Toc163161056"/>
      <w:r>
        <w:lastRenderedPageBreak/>
        <w:t>5.39</w:t>
      </w:r>
      <w:r>
        <w:tab/>
        <w:t>/</w:t>
      </w:r>
      <w:r>
        <w:rPr>
          <w:i/>
          <w:iCs/>
        </w:rPr>
        <w:t>&lt;X&gt;</w:t>
      </w:r>
      <w:r>
        <w:t>/SNPN_Configuration/&lt;X&gt;/Debug_info_List/&lt;X&gt;/</w:t>
      </w:r>
      <w:r>
        <w:br/>
        <w:t>Debug_config/Session_List/</w:t>
      </w:r>
      <w:r>
        <w:rPr>
          <w:i/>
          <w:iCs/>
        </w:rPr>
        <w:t>&lt;X&gt;</w:t>
      </w:r>
      <w:r w:rsidRPr="00974A72">
        <w:rPr>
          <w:iCs/>
        </w:rPr>
        <w:t>/Session</w:t>
      </w:r>
      <w:r>
        <w:rPr>
          <w:iCs/>
        </w:rPr>
        <w:t>/Start_trigger/</w:t>
      </w:r>
      <w:bookmarkEnd w:id="69"/>
      <w:bookmarkEnd w:id="70"/>
      <w:r w:rsidRPr="00974A72">
        <w:rPr>
          <w:iCs/>
        </w:rPr>
        <w:t xml:space="preserve"> </w:t>
      </w:r>
    </w:p>
    <w:p w14:paraId="76D48678" w14:textId="77777777" w:rsidR="00F75DBC" w:rsidRDefault="00F75DBC" w:rsidP="00F75DBC">
      <w:r>
        <w:t xml:space="preserve">The Start_trigger interior node is used to allow a reference to events that start logging of SIP signalling. </w:t>
      </w:r>
    </w:p>
    <w:p w14:paraId="52379364" w14:textId="77777777" w:rsidR="00F75DBC" w:rsidRDefault="00F75DBC" w:rsidP="00F75DBC">
      <w:pPr>
        <w:pStyle w:val="B1"/>
      </w:pPr>
      <w:r>
        <w:t>-</w:t>
      </w:r>
      <w:r>
        <w:tab/>
        <w:t>Occurrence: One</w:t>
      </w:r>
    </w:p>
    <w:p w14:paraId="391E4F73" w14:textId="77777777" w:rsidR="00F75DBC" w:rsidRDefault="00F75DBC" w:rsidP="00F75DBC">
      <w:pPr>
        <w:pStyle w:val="B1"/>
      </w:pPr>
      <w:r>
        <w:t>-</w:t>
      </w:r>
      <w:r>
        <w:tab/>
        <w:t>Format: node</w:t>
      </w:r>
    </w:p>
    <w:p w14:paraId="5ADACCBC" w14:textId="77777777" w:rsidR="00F75DBC" w:rsidRDefault="00F75DBC" w:rsidP="00F75DBC">
      <w:pPr>
        <w:pStyle w:val="B1"/>
      </w:pPr>
      <w:r>
        <w:t>-</w:t>
      </w:r>
      <w:r>
        <w:tab/>
        <w:t>Access Types: Get, Replace</w:t>
      </w:r>
    </w:p>
    <w:p w14:paraId="16ED3FF6" w14:textId="77777777" w:rsidR="00F75DBC" w:rsidRDefault="00F75DBC" w:rsidP="00F75DBC">
      <w:pPr>
        <w:pStyle w:val="B1"/>
      </w:pPr>
      <w:r>
        <w:t>-</w:t>
      </w:r>
      <w:r>
        <w:tab/>
        <w:t>Values: N/A</w:t>
      </w:r>
    </w:p>
    <w:p w14:paraId="26BB76EB" w14:textId="77777777" w:rsidR="00F75DBC" w:rsidRDefault="00F75DBC" w:rsidP="00F75DBC">
      <w:pPr>
        <w:pStyle w:val="Heading2"/>
      </w:pPr>
      <w:bookmarkStart w:id="71" w:name="_Toc99527621"/>
      <w:bookmarkStart w:id="72" w:name="_Toc163161057"/>
      <w:r>
        <w:t>5.40</w:t>
      </w:r>
      <w:r>
        <w:tab/>
        <w:t>/</w:t>
      </w:r>
      <w:r>
        <w:rPr>
          <w:i/>
          <w:iCs/>
        </w:rPr>
        <w:t>&lt;X&gt;</w:t>
      </w:r>
      <w:r>
        <w:t>/SNPN_Configuration/&lt;X&gt;/Debug_info_List/&lt;X&gt;/</w:t>
      </w:r>
      <w:r>
        <w:br/>
        <w:t>Debug_config/Session_List/</w:t>
      </w:r>
      <w:r>
        <w:rPr>
          <w:i/>
          <w:iCs/>
        </w:rPr>
        <w:t>&lt;X&gt;</w:t>
      </w:r>
      <w:r w:rsidRPr="00974A72">
        <w:rPr>
          <w:iCs/>
        </w:rPr>
        <w:t>/Session</w:t>
      </w:r>
      <w:r>
        <w:rPr>
          <w:iCs/>
        </w:rPr>
        <w:t>/Start_trigger/</w:t>
      </w:r>
      <w:r>
        <w:rPr>
          <w:iCs/>
        </w:rPr>
        <w:br/>
        <w:t>From</w:t>
      </w:r>
      <w:bookmarkEnd w:id="71"/>
      <w:bookmarkEnd w:id="72"/>
      <w:r w:rsidRPr="00974A72">
        <w:rPr>
          <w:iCs/>
        </w:rPr>
        <w:t xml:space="preserve"> </w:t>
      </w:r>
    </w:p>
    <w:p w14:paraId="00CDD1D8" w14:textId="77777777" w:rsidR="00F75DBC" w:rsidRDefault="00F75DBC" w:rsidP="00F75DBC">
      <w:r>
        <w:t>The From leaf represents an address in the From: SIP header field.</w:t>
      </w:r>
    </w:p>
    <w:p w14:paraId="72F7EEFB" w14:textId="77777777" w:rsidR="00F75DBC" w:rsidRDefault="00F75DBC" w:rsidP="00F75DBC">
      <w:pPr>
        <w:pStyle w:val="B1"/>
      </w:pPr>
      <w:r>
        <w:t>-</w:t>
      </w:r>
      <w:r>
        <w:tab/>
        <w:t xml:space="preserve">Occurrence: </w:t>
      </w:r>
      <w:r w:rsidRPr="00BB2B98">
        <w:t>ZeroOrOne</w:t>
      </w:r>
    </w:p>
    <w:p w14:paraId="2C981723" w14:textId="77777777" w:rsidR="00F75DBC" w:rsidRDefault="00F75DBC" w:rsidP="00F75DBC">
      <w:pPr>
        <w:pStyle w:val="B1"/>
      </w:pPr>
      <w:r>
        <w:t>-</w:t>
      </w:r>
      <w:r>
        <w:tab/>
        <w:t>Format: node</w:t>
      </w:r>
    </w:p>
    <w:p w14:paraId="61BC53C8" w14:textId="77777777" w:rsidR="00F75DBC" w:rsidRDefault="00F75DBC" w:rsidP="00F75DBC">
      <w:pPr>
        <w:pStyle w:val="B1"/>
      </w:pPr>
      <w:r>
        <w:t>-</w:t>
      </w:r>
      <w:r>
        <w:tab/>
        <w:t>Access Types: Get, Replace</w:t>
      </w:r>
    </w:p>
    <w:p w14:paraId="10E71718" w14:textId="77777777" w:rsidR="00F75DBC" w:rsidRDefault="00F75DBC" w:rsidP="00F75DBC">
      <w:pPr>
        <w:pStyle w:val="B1"/>
      </w:pPr>
      <w:r>
        <w:t>-</w:t>
      </w:r>
      <w:r>
        <w:tab/>
        <w:t>Values: N/A</w:t>
      </w:r>
    </w:p>
    <w:p w14:paraId="0C6DBBBA" w14:textId="77777777" w:rsidR="00F75DBC" w:rsidRDefault="00F75DBC" w:rsidP="00F75DBC">
      <w:pPr>
        <w:pStyle w:val="Heading2"/>
      </w:pPr>
      <w:bookmarkStart w:id="73" w:name="_Toc99527622"/>
      <w:bookmarkStart w:id="74" w:name="_Toc163161058"/>
      <w:r>
        <w:t>5.41</w:t>
      </w:r>
      <w:r>
        <w:tab/>
        <w:t>/</w:t>
      </w:r>
      <w:r>
        <w:rPr>
          <w:i/>
          <w:iCs/>
        </w:rPr>
        <w:t>&lt;X&gt;</w:t>
      </w:r>
      <w:r>
        <w:t>/SNPN_Configuration/&lt;X&gt;/Debug_info_List/&lt;X&gt;/</w:t>
      </w:r>
      <w:r>
        <w:br/>
        <w:t>Debug_config/Session_List/</w:t>
      </w:r>
      <w:r>
        <w:rPr>
          <w:i/>
          <w:iCs/>
        </w:rPr>
        <w:t>&lt;X&gt;</w:t>
      </w:r>
      <w:r w:rsidRPr="00974A72">
        <w:rPr>
          <w:iCs/>
        </w:rPr>
        <w:t>/Session</w:t>
      </w:r>
      <w:r>
        <w:rPr>
          <w:iCs/>
        </w:rPr>
        <w:t>/Start_trigger/To</w:t>
      </w:r>
      <w:bookmarkEnd w:id="73"/>
      <w:bookmarkEnd w:id="74"/>
      <w:r w:rsidRPr="00974A72">
        <w:rPr>
          <w:iCs/>
        </w:rPr>
        <w:t xml:space="preserve"> </w:t>
      </w:r>
    </w:p>
    <w:p w14:paraId="68C79766" w14:textId="77777777" w:rsidR="00F75DBC" w:rsidRDefault="00F75DBC" w:rsidP="00F75DBC">
      <w:r>
        <w:t>The To leaf represents an address in the To: SIP header field.</w:t>
      </w:r>
    </w:p>
    <w:p w14:paraId="4C08132C" w14:textId="77777777" w:rsidR="00F75DBC" w:rsidRDefault="00F75DBC" w:rsidP="00F75DBC">
      <w:pPr>
        <w:pStyle w:val="B1"/>
      </w:pPr>
      <w:r>
        <w:t>-</w:t>
      </w:r>
      <w:r>
        <w:tab/>
        <w:t xml:space="preserve">Occurrence: </w:t>
      </w:r>
      <w:r w:rsidRPr="00BB2B98">
        <w:t>ZeroOrOne</w:t>
      </w:r>
    </w:p>
    <w:p w14:paraId="6CD46722" w14:textId="77777777" w:rsidR="00F75DBC" w:rsidRDefault="00F75DBC" w:rsidP="00F75DBC">
      <w:pPr>
        <w:pStyle w:val="B1"/>
      </w:pPr>
      <w:r>
        <w:t>-</w:t>
      </w:r>
      <w:r>
        <w:tab/>
        <w:t>Format: node</w:t>
      </w:r>
    </w:p>
    <w:p w14:paraId="2B856FA0" w14:textId="77777777" w:rsidR="00F75DBC" w:rsidRDefault="00F75DBC" w:rsidP="00F75DBC">
      <w:pPr>
        <w:pStyle w:val="B1"/>
      </w:pPr>
      <w:r>
        <w:t>-</w:t>
      </w:r>
      <w:r>
        <w:tab/>
        <w:t>Access Types: Get, Replace</w:t>
      </w:r>
    </w:p>
    <w:p w14:paraId="391812BC" w14:textId="77777777" w:rsidR="00F75DBC" w:rsidRDefault="00F75DBC" w:rsidP="00F75DBC">
      <w:pPr>
        <w:pStyle w:val="B1"/>
      </w:pPr>
      <w:r>
        <w:t>-</w:t>
      </w:r>
      <w:r>
        <w:tab/>
        <w:t>Values: N/A</w:t>
      </w:r>
    </w:p>
    <w:p w14:paraId="6B938651" w14:textId="77777777" w:rsidR="00F75DBC" w:rsidRDefault="00F75DBC" w:rsidP="00F75DBC">
      <w:pPr>
        <w:pStyle w:val="Heading2"/>
      </w:pPr>
      <w:bookmarkStart w:id="75" w:name="_Toc99527623"/>
      <w:bookmarkStart w:id="76" w:name="_Toc163161059"/>
      <w:r>
        <w:t>5.42</w:t>
      </w:r>
      <w:r>
        <w:tab/>
        <w:t>/</w:t>
      </w:r>
      <w:r>
        <w:rPr>
          <w:i/>
          <w:iCs/>
        </w:rPr>
        <w:t>&lt;X&gt;</w:t>
      </w:r>
      <w:r>
        <w:t>/SNPN_Configuration/&lt;X&gt;/Debug_info_List/&lt;X&gt;/</w:t>
      </w:r>
      <w:r>
        <w:br/>
        <w:t>Debug_config/Session_List/</w:t>
      </w:r>
      <w:r>
        <w:rPr>
          <w:i/>
          <w:iCs/>
        </w:rPr>
        <w:t>&lt;X&gt;</w:t>
      </w:r>
      <w:r w:rsidRPr="00974A72">
        <w:rPr>
          <w:iCs/>
        </w:rPr>
        <w:t>/Session</w:t>
      </w:r>
      <w:r>
        <w:rPr>
          <w:iCs/>
        </w:rPr>
        <w:t>/Start_trigger/ICSI</w:t>
      </w:r>
      <w:bookmarkEnd w:id="75"/>
      <w:bookmarkEnd w:id="76"/>
      <w:r w:rsidRPr="00974A72">
        <w:rPr>
          <w:iCs/>
        </w:rPr>
        <w:t xml:space="preserve"> </w:t>
      </w:r>
    </w:p>
    <w:p w14:paraId="1594D155" w14:textId="77777777" w:rsidR="00F75DBC" w:rsidRDefault="00F75DBC" w:rsidP="00F75DBC">
      <w:r>
        <w:t>The ICSI leaf represents an IMS communication service identifier.</w:t>
      </w:r>
    </w:p>
    <w:p w14:paraId="092F5FC2" w14:textId="77777777" w:rsidR="00F75DBC" w:rsidRDefault="00F75DBC" w:rsidP="00F75DBC">
      <w:pPr>
        <w:pStyle w:val="B1"/>
      </w:pPr>
      <w:r>
        <w:t>-</w:t>
      </w:r>
      <w:r>
        <w:tab/>
        <w:t xml:space="preserve">Occurrence: </w:t>
      </w:r>
      <w:r w:rsidRPr="00BB2B98">
        <w:t>ZeroOrOne</w:t>
      </w:r>
    </w:p>
    <w:p w14:paraId="79793997" w14:textId="77777777" w:rsidR="00F75DBC" w:rsidRDefault="00F75DBC" w:rsidP="00F75DBC">
      <w:pPr>
        <w:pStyle w:val="B1"/>
      </w:pPr>
      <w:r>
        <w:t>-</w:t>
      </w:r>
      <w:r>
        <w:tab/>
        <w:t>Format: node</w:t>
      </w:r>
    </w:p>
    <w:p w14:paraId="3AA344D3" w14:textId="77777777" w:rsidR="00F75DBC" w:rsidRDefault="00F75DBC" w:rsidP="00F75DBC">
      <w:pPr>
        <w:pStyle w:val="B1"/>
      </w:pPr>
      <w:r>
        <w:t>-</w:t>
      </w:r>
      <w:r>
        <w:tab/>
        <w:t>Access Types: Get, Replace</w:t>
      </w:r>
    </w:p>
    <w:p w14:paraId="24942CF1" w14:textId="77777777" w:rsidR="00F75DBC" w:rsidRDefault="00F75DBC" w:rsidP="00F75DBC">
      <w:pPr>
        <w:pStyle w:val="B1"/>
      </w:pPr>
      <w:r>
        <w:t>-</w:t>
      </w:r>
      <w:r>
        <w:tab/>
        <w:t>Values: &lt;an IMS communication service identifier&gt;</w:t>
      </w:r>
    </w:p>
    <w:p w14:paraId="638CEEAB" w14:textId="77777777" w:rsidR="00F75DBC" w:rsidRDefault="00F75DBC" w:rsidP="00F75DBC">
      <w:r>
        <w:t>The format of the IMS commuication service identifier is defined by 3GPP TS 24.229 [5].</w:t>
      </w:r>
    </w:p>
    <w:p w14:paraId="30ACFD26" w14:textId="77777777" w:rsidR="00F75DBC" w:rsidRDefault="00F75DBC" w:rsidP="00F75DBC">
      <w:pPr>
        <w:pStyle w:val="EX"/>
      </w:pPr>
      <w:r>
        <w:t>EXAMPLE:</w:t>
      </w:r>
      <w:r>
        <w:tab/>
        <w:t xml:space="preserve">urn:urn-7:3gpp-service.ims.icsi.mmtel </w:t>
      </w:r>
    </w:p>
    <w:p w14:paraId="77786B46" w14:textId="77777777" w:rsidR="00F75DBC" w:rsidRDefault="00F75DBC" w:rsidP="00F75DBC">
      <w:pPr>
        <w:pStyle w:val="Heading2"/>
      </w:pPr>
      <w:bookmarkStart w:id="77" w:name="_Toc99527624"/>
      <w:bookmarkStart w:id="78" w:name="_Toc163161060"/>
      <w:r>
        <w:lastRenderedPageBreak/>
        <w:t>5.43</w:t>
      </w:r>
      <w:r>
        <w:tab/>
        <w:t>/</w:t>
      </w:r>
      <w:r>
        <w:rPr>
          <w:i/>
          <w:iCs/>
        </w:rPr>
        <w:t>&lt;X&gt;</w:t>
      </w:r>
      <w:r>
        <w:t>/SNPN_Configuration/&lt;X&gt;/Debug_info_List/&lt;X&gt;/</w:t>
      </w:r>
      <w:r>
        <w:br/>
        <w:t>Debug_config/Session_List/</w:t>
      </w:r>
      <w:r>
        <w:rPr>
          <w:i/>
          <w:iCs/>
        </w:rPr>
        <w:t>&lt;X&gt;</w:t>
      </w:r>
      <w:r w:rsidRPr="00974A72">
        <w:rPr>
          <w:iCs/>
        </w:rPr>
        <w:t>/Session</w:t>
      </w:r>
      <w:r>
        <w:rPr>
          <w:iCs/>
        </w:rPr>
        <w:t>/Start_trigger/IARI</w:t>
      </w:r>
      <w:bookmarkEnd w:id="77"/>
      <w:bookmarkEnd w:id="78"/>
      <w:r w:rsidRPr="00974A72">
        <w:rPr>
          <w:iCs/>
        </w:rPr>
        <w:t xml:space="preserve"> </w:t>
      </w:r>
    </w:p>
    <w:p w14:paraId="61B85FC7" w14:textId="77777777" w:rsidR="00F75DBC" w:rsidRDefault="00F75DBC" w:rsidP="00F75DBC">
      <w:r>
        <w:t>The IARI leaf represents an IMS application reference identifier.</w:t>
      </w:r>
    </w:p>
    <w:p w14:paraId="793F3F2A" w14:textId="77777777" w:rsidR="00F75DBC" w:rsidRDefault="00F75DBC" w:rsidP="00F75DBC">
      <w:pPr>
        <w:pStyle w:val="B1"/>
      </w:pPr>
      <w:r>
        <w:t>-</w:t>
      </w:r>
      <w:r>
        <w:tab/>
        <w:t xml:space="preserve">Occurrence: </w:t>
      </w:r>
      <w:r w:rsidRPr="00BB2B98">
        <w:t>ZeroOrOne</w:t>
      </w:r>
    </w:p>
    <w:p w14:paraId="0A67215A" w14:textId="77777777" w:rsidR="00F75DBC" w:rsidRDefault="00F75DBC" w:rsidP="00F75DBC">
      <w:pPr>
        <w:pStyle w:val="B1"/>
      </w:pPr>
      <w:r>
        <w:t>-</w:t>
      </w:r>
      <w:r>
        <w:tab/>
        <w:t>Format: node</w:t>
      </w:r>
    </w:p>
    <w:p w14:paraId="31772D2C" w14:textId="77777777" w:rsidR="00F75DBC" w:rsidRDefault="00F75DBC" w:rsidP="00F75DBC">
      <w:pPr>
        <w:pStyle w:val="B1"/>
      </w:pPr>
      <w:r>
        <w:t>-</w:t>
      </w:r>
      <w:r>
        <w:tab/>
        <w:t>Access Types: Get, Replace</w:t>
      </w:r>
    </w:p>
    <w:p w14:paraId="440CC2A8" w14:textId="77777777" w:rsidR="00F75DBC" w:rsidRDefault="00F75DBC" w:rsidP="00F75DBC">
      <w:pPr>
        <w:pStyle w:val="B1"/>
      </w:pPr>
      <w:r>
        <w:t>-</w:t>
      </w:r>
      <w:r>
        <w:tab/>
        <w:t>Values: &lt;an IMS application reference identifier&gt;</w:t>
      </w:r>
    </w:p>
    <w:p w14:paraId="3894806C" w14:textId="77777777" w:rsidR="00F75DBC" w:rsidRDefault="00F75DBC" w:rsidP="008834D5">
      <w:r>
        <w:t>The format of the IMS application reference identifier is defined by 3GPP TS 24.229 [5].</w:t>
      </w:r>
    </w:p>
    <w:p w14:paraId="340F7D76" w14:textId="77777777" w:rsidR="00F75DBC" w:rsidRDefault="00F75DBC" w:rsidP="00F75DBC">
      <w:pPr>
        <w:pStyle w:val="EX"/>
      </w:pPr>
      <w:r>
        <w:t>EXAMPLE:</w:t>
      </w:r>
      <w:r>
        <w:tab/>
        <w:t xml:space="preserve">urn:urn-7:3gpp-application.ims.iari.mmtel-app- </w:t>
      </w:r>
    </w:p>
    <w:p w14:paraId="514CE39E" w14:textId="77777777" w:rsidR="00F75DBC" w:rsidRDefault="00F75DBC" w:rsidP="00F75DBC">
      <w:pPr>
        <w:pStyle w:val="Heading2"/>
      </w:pPr>
      <w:bookmarkStart w:id="79" w:name="_Toc99527625"/>
      <w:bookmarkStart w:id="80" w:name="_Toc163161061"/>
      <w:r>
        <w:t>5.44</w:t>
      </w:r>
      <w:r>
        <w:tab/>
        <w:t>/</w:t>
      </w:r>
      <w:r>
        <w:rPr>
          <w:i/>
          <w:iCs/>
        </w:rPr>
        <w:t>&lt;X&gt;</w:t>
      </w:r>
      <w:r>
        <w:t>/SNPN_Configuration/&lt;X&gt;/Debug_info_List/&lt;X&gt;/</w:t>
      </w:r>
      <w:r>
        <w:br/>
        <w:t>Debug_config/Session_List/</w:t>
      </w:r>
      <w:r>
        <w:rPr>
          <w:i/>
          <w:iCs/>
        </w:rPr>
        <w:t>&lt;X&gt;</w:t>
      </w:r>
      <w:r w:rsidRPr="00974A72">
        <w:rPr>
          <w:iCs/>
        </w:rPr>
        <w:t>/Session</w:t>
      </w:r>
      <w:r>
        <w:rPr>
          <w:iCs/>
        </w:rPr>
        <w:t>/Start_trigger/Method</w:t>
      </w:r>
      <w:bookmarkEnd w:id="79"/>
      <w:bookmarkEnd w:id="80"/>
      <w:r w:rsidRPr="00974A72">
        <w:rPr>
          <w:iCs/>
        </w:rPr>
        <w:t xml:space="preserve"> </w:t>
      </w:r>
    </w:p>
    <w:p w14:paraId="0DC516BE" w14:textId="77777777" w:rsidR="00F75DBC" w:rsidRDefault="00F75DBC" w:rsidP="00F75DBC">
      <w:r>
        <w:t>The Method leaf represents a SIP method.</w:t>
      </w:r>
    </w:p>
    <w:p w14:paraId="5D06318A" w14:textId="77777777" w:rsidR="00F75DBC" w:rsidRDefault="00F75DBC" w:rsidP="00F75DBC">
      <w:pPr>
        <w:pStyle w:val="B1"/>
      </w:pPr>
      <w:r>
        <w:t>-</w:t>
      </w:r>
      <w:r>
        <w:tab/>
        <w:t xml:space="preserve">Occurrence: </w:t>
      </w:r>
      <w:r w:rsidRPr="00BB2B98">
        <w:t>ZeroOrOne</w:t>
      </w:r>
    </w:p>
    <w:p w14:paraId="51A77604" w14:textId="77777777" w:rsidR="00F75DBC" w:rsidRDefault="00F75DBC" w:rsidP="00F75DBC">
      <w:pPr>
        <w:pStyle w:val="B1"/>
      </w:pPr>
      <w:r>
        <w:t>-</w:t>
      </w:r>
      <w:r>
        <w:tab/>
        <w:t>Format: node</w:t>
      </w:r>
    </w:p>
    <w:p w14:paraId="20674D19" w14:textId="77777777" w:rsidR="00F75DBC" w:rsidRDefault="00F75DBC" w:rsidP="00F75DBC">
      <w:pPr>
        <w:pStyle w:val="B1"/>
      </w:pPr>
      <w:r>
        <w:t>-</w:t>
      </w:r>
      <w:r>
        <w:tab/>
        <w:t>Access Types: Get, Replace</w:t>
      </w:r>
    </w:p>
    <w:p w14:paraId="36058329" w14:textId="77777777" w:rsidR="00F75DBC" w:rsidRDefault="00F75DBC" w:rsidP="00F75DBC">
      <w:pPr>
        <w:pStyle w:val="B1"/>
      </w:pPr>
      <w:r>
        <w:t>-</w:t>
      </w:r>
      <w:r>
        <w:tab/>
        <w:t>Values: &lt;A SIP method name&gt;</w:t>
      </w:r>
    </w:p>
    <w:p w14:paraId="0C8595E3" w14:textId="77777777" w:rsidR="00F75DBC" w:rsidRDefault="00F75DBC" w:rsidP="00F75DBC">
      <w:r>
        <w:t>The SIP method names are listed in 3GPP TS 24.229 [5].</w:t>
      </w:r>
    </w:p>
    <w:p w14:paraId="7BD3DEB5" w14:textId="77777777" w:rsidR="00F75DBC" w:rsidRDefault="00F75DBC" w:rsidP="00F75DBC">
      <w:pPr>
        <w:pStyle w:val="EX"/>
      </w:pPr>
      <w:r>
        <w:t>EXAMPLE:</w:t>
      </w:r>
      <w:r>
        <w:tab/>
        <w:t>MESSAGE</w:t>
      </w:r>
    </w:p>
    <w:p w14:paraId="0A13BD45" w14:textId="77777777" w:rsidR="00F75DBC" w:rsidRDefault="00F75DBC" w:rsidP="00F75DBC">
      <w:pPr>
        <w:pStyle w:val="Heading2"/>
      </w:pPr>
      <w:bookmarkStart w:id="81" w:name="_Toc99527626"/>
      <w:bookmarkStart w:id="82" w:name="_Toc163161062"/>
      <w:r>
        <w:t>5.45</w:t>
      </w:r>
      <w:r>
        <w:tab/>
        <w:t>/</w:t>
      </w:r>
      <w:r>
        <w:rPr>
          <w:i/>
          <w:iCs/>
        </w:rPr>
        <w:t>&lt;X&gt;</w:t>
      </w:r>
      <w:r>
        <w:t>/SNPN_Configuration/&lt;X&gt;/Debug_info_List/&lt;X&gt;/</w:t>
      </w:r>
      <w:r>
        <w:br/>
        <w:t>Debug_config/Session_List/</w:t>
      </w:r>
      <w:r>
        <w:rPr>
          <w:i/>
          <w:iCs/>
        </w:rPr>
        <w:t>&lt;X&gt;</w:t>
      </w:r>
      <w:r w:rsidRPr="00974A72">
        <w:rPr>
          <w:iCs/>
        </w:rPr>
        <w:t>/Session</w:t>
      </w:r>
      <w:r>
        <w:rPr>
          <w:iCs/>
        </w:rPr>
        <w:t>/Start_trigger/Time</w:t>
      </w:r>
      <w:bookmarkEnd w:id="81"/>
      <w:bookmarkEnd w:id="82"/>
      <w:r w:rsidRPr="00974A72">
        <w:rPr>
          <w:iCs/>
        </w:rPr>
        <w:t xml:space="preserve"> </w:t>
      </w:r>
    </w:p>
    <w:p w14:paraId="3250A8C1" w14:textId="77777777" w:rsidR="00F75DBC" w:rsidRDefault="00F75DBC" w:rsidP="00F75DBC">
      <w:r>
        <w:t>The Method leaf represents a SIP method.</w:t>
      </w:r>
    </w:p>
    <w:p w14:paraId="5B66BFCA" w14:textId="77777777" w:rsidR="00F75DBC" w:rsidRDefault="00F75DBC" w:rsidP="00F75DBC">
      <w:pPr>
        <w:pStyle w:val="B1"/>
      </w:pPr>
      <w:r>
        <w:t>-</w:t>
      </w:r>
      <w:r>
        <w:tab/>
        <w:t xml:space="preserve">Occurrence: </w:t>
      </w:r>
      <w:r w:rsidRPr="00BB2B98">
        <w:t>ZeroOrOne</w:t>
      </w:r>
    </w:p>
    <w:p w14:paraId="0FD893C2" w14:textId="77777777" w:rsidR="00F75DBC" w:rsidRDefault="00F75DBC" w:rsidP="00F75DBC">
      <w:pPr>
        <w:pStyle w:val="B1"/>
      </w:pPr>
      <w:r>
        <w:t>-</w:t>
      </w:r>
      <w:r>
        <w:tab/>
        <w:t>Format: node</w:t>
      </w:r>
    </w:p>
    <w:p w14:paraId="02A9381F" w14:textId="77777777" w:rsidR="00F75DBC" w:rsidRDefault="00F75DBC" w:rsidP="00F75DBC">
      <w:pPr>
        <w:pStyle w:val="B1"/>
      </w:pPr>
      <w:r>
        <w:t>-</w:t>
      </w:r>
      <w:r>
        <w:tab/>
        <w:t>Access Types: Get, Replace</w:t>
      </w:r>
    </w:p>
    <w:p w14:paraId="30DAAB0B" w14:textId="77777777" w:rsidR="00F75DBC" w:rsidRDefault="00F75DBC" w:rsidP="00F75DBC">
      <w:pPr>
        <w:pStyle w:val="B1"/>
      </w:pPr>
      <w:r>
        <w:t>-</w:t>
      </w:r>
      <w:r>
        <w:tab/>
        <w:t xml:space="preserve">Values: </w:t>
      </w:r>
      <w:r w:rsidRPr="00FE08EF">
        <w:t>&lt;A date and time at which trace logging shall begin in ISO 8601 extended format CCYY-MM-DDThh:mm:ss&gt;</w:t>
      </w:r>
    </w:p>
    <w:p w14:paraId="4FE09E2A" w14:textId="77777777" w:rsidR="00F75DBC" w:rsidRDefault="00F75DBC" w:rsidP="00F75DBC">
      <w:r>
        <w:t>Date and time is described by the standard type 'dateTime' for an XML schema [4].</w:t>
      </w:r>
    </w:p>
    <w:p w14:paraId="77208194" w14:textId="77777777" w:rsidR="00F75DBC" w:rsidRDefault="00F75DBC" w:rsidP="00F75DBC">
      <w:pPr>
        <w:pStyle w:val="EX"/>
      </w:pPr>
      <w:r>
        <w:t>EXAMPLE:</w:t>
      </w:r>
      <w:r>
        <w:tab/>
        <w:t>2009-05-09T15:00:00-05:00 to indicate 3:00 pm on May 9</w:t>
      </w:r>
      <w:r w:rsidRPr="0030209C">
        <w:rPr>
          <w:vertAlign w:val="superscript"/>
        </w:rPr>
        <w:t>th</w:t>
      </w:r>
      <w:r>
        <w:t>, 2009 for Eastern Standard Time, which is 5 hours behind Coordinated Universal Time (UTC).</w:t>
      </w:r>
    </w:p>
    <w:p w14:paraId="3518002E" w14:textId="77777777" w:rsidR="00F75DBC" w:rsidRDefault="00F75DBC" w:rsidP="00F75DBC">
      <w:pPr>
        <w:pStyle w:val="Heading2"/>
      </w:pPr>
      <w:bookmarkStart w:id="83" w:name="_Toc99527627"/>
      <w:bookmarkStart w:id="84" w:name="_Toc163161063"/>
      <w:r>
        <w:t>5.46</w:t>
      </w:r>
      <w:r>
        <w:tab/>
        <w:t>/</w:t>
      </w:r>
      <w:r>
        <w:rPr>
          <w:i/>
          <w:iCs/>
        </w:rPr>
        <w:t>&lt;X&gt;</w:t>
      </w:r>
      <w:r>
        <w:t>/SNPN_Configuration/&lt;X&gt;/Debug_info_List/&lt;X&gt;/</w:t>
      </w:r>
      <w:r>
        <w:br/>
        <w:t>Debug_config/Session_List/</w:t>
      </w:r>
      <w:r>
        <w:rPr>
          <w:i/>
          <w:iCs/>
        </w:rPr>
        <w:t>&lt;X&gt;</w:t>
      </w:r>
      <w:r w:rsidRPr="00974A72">
        <w:rPr>
          <w:iCs/>
        </w:rPr>
        <w:t>/Session</w:t>
      </w:r>
      <w:r>
        <w:rPr>
          <w:iCs/>
        </w:rPr>
        <w:t>/Start_trigger/</w:t>
      </w:r>
      <w:r>
        <w:rPr>
          <w:iCs/>
        </w:rPr>
        <w:br/>
        <w:t>Debug_ID</w:t>
      </w:r>
      <w:bookmarkEnd w:id="83"/>
      <w:bookmarkEnd w:id="84"/>
      <w:r w:rsidRPr="00974A72">
        <w:rPr>
          <w:iCs/>
        </w:rPr>
        <w:t xml:space="preserve"> </w:t>
      </w:r>
    </w:p>
    <w:p w14:paraId="74CBB076" w14:textId="77777777" w:rsidR="00F75DBC" w:rsidRDefault="00F75DBC" w:rsidP="00F75DBC">
      <w:r>
        <w:t>The Debug_ID leaf represents represents an identifier that allows trace logging to be correlated across IMS entities.</w:t>
      </w:r>
    </w:p>
    <w:p w14:paraId="453D9135" w14:textId="77777777" w:rsidR="00F75DBC" w:rsidRDefault="00F75DBC" w:rsidP="00F75DBC">
      <w:pPr>
        <w:pStyle w:val="B1"/>
      </w:pPr>
      <w:r>
        <w:lastRenderedPageBreak/>
        <w:t>-</w:t>
      </w:r>
      <w:r>
        <w:tab/>
        <w:t xml:space="preserve">Occurrence: </w:t>
      </w:r>
      <w:r w:rsidRPr="00BB2B98">
        <w:t>ZeroOrOne</w:t>
      </w:r>
    </w:p>
    <w:p w14:paraId="65F87F49" w14:textId="77777777" w:rsidR="00F75DBC" w:rsidRDefault="00F75DBC" w:rsidP="00F75DBC">
      <w:pPr>
        <w:pStyle w:val="B1"/>
      </w:pPr>
      <w:r>
        <w:t>-</w:t>
      </w:r>
      <w:r>
        <w:tab/>
        <w:t>Format: node</w:t>
      </w:r>
    </w:p>
    <w:p w14:paraId="0937F5FB" w14:textId="77777777" w:rsidR="00F75DBC" w:rsidRDefault="00F75DBC" w:rsidP="00F75DBC">
      <w:pPr>
        <w:pStyle w:val="B1"/>
      </w:pPr>
      <w:r>
        <w:t>-</w:t>
      </w:r>
      <w:r>
        <w:tab/>
        <w:t>Access Types: Get, Replace</w:t>
      </w:r>
    </w:p>
    <w:p w14:paraId="42E44539" w14:textId="77777777" w:rsidR="00F75DBC" w:rsidRDefault="00F75DBC" w:rsidP="00F75DBC">
      <w:pPr>
        <w:pStyle w:val="B1"/>
      </w:pPr>
      <w:r>
        <w:t>-</w:t>
      </w:r>
      <w:r>
        <w:tab/>
        <w:t>Values: &lt;6-digit hexadecimal number&gt;</w:t>
      </w:r>
    </w:p>
    <w:p w14:paraId="4A406789" w14:textId="77777777" w:rsidR="00F75DBC" w:rsidRDefault="00F75DBC" w:rsidP="008834D5">
      <w:r>
        <w:t>The format of the trace reference is 3 octets in hexadecimal format, as defined by 3GPP TS 32.422 [6].</w:t>
      </w:r>
    </w:p>
    <w:p w14:paraId="23D0C5B8" w14:textId="77777777" w:rsidR="00F75DBC" w:rsidRDefault="00F75DBC" w:rsidP="00F75DBC">
      <w:pPr>
        <w:pStyle w:val="EX"/>
      </w:pPr>
      <w:r>
        <w:t>EXAMPLE:</w:t>
      </w:r>
      <w:r>
        <w:tab/>
        <w:t>7BA614</w:t>
      </w:r>
    </w:p>
    <w:p w14:paraId="1B3DDA3F" w14:textId="77777777" w:rsidR="00F75DBC" w:rsidRDefault="00F75DBC" w:rsidP="00F75DBC">
      <w:pPr>
        <w:pStyle w:val="Heading2"/>
      </w:pPr>
      <w:bookmarkStart w:id="85" w:name="_Toc99527628"/>
      <w:bookmarkStart w:id="86" w:name="_Toc163161064"/>
      <w:r>
        <w:t>5.47</w:t>
      </w:r>
      <w:r>
        <w:tab/>
        <w:t>/</w:t>
      </w:r>
      <w:r>
        <w:rPr>
          <w:i/>
          <w:iCs/>
        </w:rPr>
        <w:t>&lt;X&gt;</w:t>
      </w:r>
      <w:r>
        <w:t>/SNPN_Configuration/&lt;X&gt;/Debug_info_List/&lt;X&gt;/</w:t>
      </w:r>
      <w:r>
        <w:br/>
        <w:t>Debug_config/Session_List/</w:t>
      </w:r>
      <w:r>
        <w:rPr>
          <w:i/>
          <w:iCs/>
        </w:rPr>
        <w:t>&lt;X&gt;</w:t>
      </w:r>
      <w:r w:rsidRPr="00974A72">
        <w:rPr>
          <w:iCs/>
        </w:rPr>
        <w:t>/Session</w:t>
      </w:r>
      <w:r>
        <w:rPr>
          <w:iCs/>
        </w:rPr>
        <w:t>/Stop_trigger/</w:t>
      </w:r>
      <w:bookmarkEnd w:id="85"/>
      <w:bookmarkEnd w:id="86"/>
      <w:r w:rsidRPr="00974A72">
        <w:rPr>
          <w:iCs/>
        </w:rPr>
        <w:t xml:space="preserve"> </w:t>
      </w:r>
    </w:p>
    <w:p w14:paraId="2EEA516B" w14:textId="77777777" w:rsidR="00F75DBC" w:rsidRDefault="00F75DBC" w:rsidP="00F75DBC">
      <w:r>
        <w:t>The Stop_trigger interior node is used to allow a reference to events that stop logging of SIP signalling.</w:t>
      </w:r>
    </w:p>
    <w:p w14:paraId="6E4247FD" w14:textId="77777777" w:rsidR="00F75DBC" w:rsidRDefault="00F75DBC" w:rsidP="00F75DBC">
      <w:pPr>
        <w:pStyle w:val="B1"/>
      </w:pPr>
      <w:r>
        <w:t>-</w:t>
      </w:r>
      <w:r>
        <w:tab/>
        <w:t xml:space="preserve">Occurrence: One </w:t>
      </w:r>
    </w:p>
    <w:p w14:paraId="7FD0B81B" w14:textId="77777777" w:rsidR="00F75DBC" w:rsidRDefault="00F75DBC" w:rsidP="00F75DBC">
      <w:pPr>
        <w:pStyle w:val="B1"/>
      </w:pPr>
      <w:r>
        <w:t>-</w:t>
      </w:r>
      <w:r>
        <w:tab/>
        <w:t>Format: node</w:t>
      </w:r>
    </w:p>
    <w:p w14:paraId="0533E61D" w14:textId="77777777" w:rsidR="00F75DBC" w:rsidRDefault="00F75DBC" w:rsidP="00F75DBC">
      <w:pPr>
        <w:pStyle w:val="B1"/>
      </w:pPr>
      <w:r>
        <w:t>-</w:t>
      </w:r>
      <w:r>
        <w:tab/>
        <w:t>Access Types: Get, Replace</w:t>
      </w:r>
    </w:p>
    <w:p w14:paraId="330F9537" w14:textId="77777777" w:rsidR="00F75DBC" w:rsidRDefault="00F75DBC" w:rsidP="00F75DBC">
      <w:pPr>
        <w:pStyle w:val="B1"/>
      </w:pPr>
      <w:r>
        <w:t>-</w:t>
      </w:r>
      <w:r>
        <w:tab/>
        <w:t>Values: N/A</w:t>
      </w:r>
    </w:p>
    <w:p w14:paraId="77DC3F09" w14:textId="77777777" w:rsidR="00F75DBC" w:rsidRDefault="00F75DBC" w:rsidP="00F75DBC">
      <w:pPr>
        <w:pStyle w:val="Heading2"/>
      </w:pPr>
      <w:bookmarkStart w:id="87" w:name="_Toc99527629"/>
      <w:bookmarkStart w:id="88" w:name="_Toc163161065"/>
      <w:r>
        <w:t>5.48</w:t>
      </w:r>
      <w:r>
        <w:tab/>
        <w:t>/</w:t>
      </w:r>
      <w:r>
        <w:rPr>
          <w:i/>
          <w:iCs/>
        </w:rPr>
        <w:t>&lt;X&gt;</w:t>
      </w:r>
      <w:r>
        <w:t>/SNPN_Configuration/&lt;X&gt;/Debug_info_List/&lt;X&gt;/</w:t>
      </w:r>
      <w:r>
        <w:br/>
        <w:t>Debug_config/Session_List/</w:t>
      </w:r>
      <w:r>
        <w:rPr>
          <w:i/>
          <w:iCs/>
        </w:rPr>
        <w:t>&lt;X&gt;</w:t>
      </w:r>
      <w:r w:rsidRPr="00974A72">
        <w:rPr>
          <w:iCs/>
        </w:rPr>
        <w:t>/Session</w:t>
      </w:r>
      <w:r>
        <w:rPr>
          <w:iCs/>
        </w:rPr>
        <w:t>/Stop_trigger/Time</w:t>
      </w:r>
      <w:bookmarkEnd w:id="87"/>
      <w:bookmarkEnd w:id="88"/>
      <w:r w:rsidRPr="00974A72">
        <w:rPr>
          <w:iCs/>
        </w:rPr>
        <w:t xml:space="preserve"> </w:t>
      </w:r>
    </w:p>
    <w:p w14:paraId="576B373A" w14:textId="77777777" w:rsidR="00F75DBC" w:rsidRDefault="00F75DBC" w:rsidP="00F75DBC">
      <w:r>
        <w:t>The Time leaf represents a time at which SIP logging is stopped.</w:t>
      </w:r>
    </w:p>
    <w:p w14:paraId="473288C2" w14:textId="77777777" w:rsidR="00F75DBC" w:rsidRDefault="00F75DBC" w:rsidP="00F75DBC">
      <w:pPr>
        <w:pStyle w:val="B1"/>
      </w:pPr>
      <w:r>
        <w:t>-</w:t>
      </w:r>
      <w:r>
        <w:tab/>
        <w:t xml:space="preserve">Occurrence: </w:t>
      </w:r>
      <w:r w:rsidRPr="00BB2B98">
        <w:t>ZeroOrOne</w:t>
      </w:r>
    </w:p>
    <w:p w14:paraId="78B54866" w14:textId="77777777" w:rsidR="00F75DBC" w:rsidRDefault="00F75DBC" w:rsidP="00F75DBC">
      <w:pPr>
        <w:pStyle w:val="B1"/>
      </w:pPr>
      <w:r>
        <w:t>-</w:t>
      </w:r>
      <w:r>
        <w:tab/>
        <w:t>Format: node</w:t>
      </w:r>
    </w:p>
    <w:p w14:paraId="5DA76DA9" w14:textId="77777777" w:rsidR="00F75DBC" w:rsidRDefault="00F75DBC" w:rsidP="00F75DBC">
      <w:pPr>
        <w:pStyle w:val="B1"/>
      </w:pPr>
      <w:r>
        <w:t>-</w:t>
      </w:r>
      <w:r>
        <w:tab/>
        <w:t>Access Types: Get, Replace</w:t>
      </w:r>
    </w:p>
    <w:p w14:paraId="7B26C8ED" w14:textId="77777777" w:rsidR="00F75DBC" w:rsidRDefault="00F75DBC" w:rsidP="00F75DBC">
      <w:pPr>
        <w:pStyle w:val="B1"/>
      </w:pPr>
      <w:r>
        <w:t>-</w:t>
      </w:r>
      <w:r>
        <w:tab/>
        <w:t xml:space="preserve">Values: </w:t>
      </w:r>
      <w:r w:rsidRPr="003C5825">
        <w:t>&lt;A date and time at which trace logging shall stop in ISO 8601 extended format CCYY-MM-DDThh:mm:ss&gt;</w:t>
      </w:r>
    </w:p>
    <w:p w14:paraId="19F738D1" w14:textId="77777777" w:rsidR="00F75DBC" w:rsidRDefault="00F75DBC" w:rsidP="00F75DBC">
      <w:r>
        <w:t>Date and time is described by the standard type 'dateTime' for an XML schema [4].</w:t>
      </w:r>
    </w:p>
    <w:p w14:paraId="3C4B6233" w14:textId="77777777" w:rsidR="00F75DBC" w:rsidRDefault="00F75DBC" w:rsidP="00F75DBC">
      <w:pPr>
        <w:pStyle w:val="EX"/>
      </w:pPr>
      <w:r>
        <w:t>EXAMPLE:</w:t>
      </w:r>
      <w:r>
        <w:tab/>
        <w:t>2009-05-09T15:00:00-05:00 to indicate 3:00 pm on May 9</w:t>
      </w:r>
      <w:r w:rsidRPr="0030209C">
        <w:rPr>
          <w:vertAlign w:val="superscript"/>
        </w:rPr>
        <w:t>th</w:t>
      </w:r>
      <w:r>
        <w:t>, 2009 for Eastern Standard Time, which is 5 hours behind Coordinated Universal Time (UTC).</w:t>
      </w:r>
    </w:p>
    <w:p w14:paraId="330301D0" w14:textId="77777777" w:rsidR="00F75DBC" w:rsidRDefault="00F75DBC" w:rsidP="00F75DBC">
      <w:pPr>
        <w:pStyle w:val="Heading2"/>
      </w:pPr>
      <w:bookmarkStart w:id="89" w:name="_Toc99527630"/>
      <w:bookmarkStart w:id="90" w:name="_Toc163161066"/>
      <w:r>
        <w:t>5.49</w:t>
      </w:r>
      <w:r>
        <w:tab/>
        <w:t>/</w:t>
      </w:r>
      <w:r>
        <w:rPr>
          <w:i/>
          <w:iCs/>
        </w:rPr>
        <w:t>&lt;X&gt;</w:t>
      </w:r>
      <w:r>
        <w:t>/SNPN_Configuration/&lt;X&gt;/Debug_info_List/&lt;X&gt;/</w:t>
      </w:r>
      <w:r>
        <w:br/>
        <w:t>Debug_config/Session_List/</w:t>
      </w:r>
      <w:r>
        <w:rPr>
          <w:i/>
          <w:iCs/>
        </w:rPr>
        <w:t>&lt;X&gt;</w:t>
      </w:r>
      <w:r w:rsidRPr="00974A72">
        <w:rPr>
          <w:iCs/>
        </w:rPr>
        <w:t>/Session</w:t>
      </w:r>
      <w:r>
        <w:rPr>
          <w:iCs/>
        </w:rPr>
        <w:t>/Stop_trigger/</w:t>
      </w:r>
      <w:r>
        <w:rPr>
          <w:iCs/>
        </w:rPr>
        <w:br/>
        <w:t>Time_period</w:t>
      </w:r>
      <w:bookmarkEnd w:id="89"/>
      <w:bookmarkEnd w:id="90"/>
    </w:p>
    <w:p w14:paraId="156966C0" w14:textId="77777777" w:rsidR="00F75DBC" w:rsidRDefault="00F75DBC" w:rsidP="00F75DBC">
      <w:r>
        <w:t>The Time_period leaf represents a time duration of logging SIP signalling. When the duration has expired, logging stops.</w:t>
      </w:r>
    </w:p>
    <w:p w14:paraId="07979398" w14:textId="77777777" w:rsidR="00F75DBC" w:rsidRDefault="00F75DBC" w:rsidP="00F75DBC">
      <w:pPr>
        <w:pStyle w:val="B1"/>
      </w:pPr>
      <w:r>
        <w:t>-</w:t>
      </w:r>
      <w:r>
        <w:tab/>
        <w:t xml:space="preserve">Occurrence: </w:t>
      </w:r>
      <w:r w:rsidRPr="00BB2B98">
        <w:t>ZeroOrOne</w:t>
      </w:r>
    </w:p>
    <w:p w14:paraId="5D05D867" w14:textId="77777777" w:rsidR="00F75DBC" w:rsidRDefault="00F75DBC" w:rsidP="00F75DBC">
      <w:pPr>
        <w:pStyle w:val="B1"/>
      </w:pPr>
      <w:r>
        <w:t>-</w:t>
      </w:r>
      <w:r>
        <w:tab/>
        <w:t>Format: node</w:t>
      </w:r>
    </w:p>
    <w:p w14:paraId="444BCB5F" w14:textId="77777777" w:rsidR="00F75DBC" w:rsidRDefault="00F75DBC" w:rsidP="00F75DBC">
      <w:pPr>
        <w:pStyle w:val="B1"/>
      </w:pPr>
      <w:r>
        <w:t>-</w:t>
      </w:r>
      <w:r>
        <w:tab/>
        <w:t>Access Types: Get, Replace</w:t>
      </w:r>
    </w:p>
    <w:p w14:paraId="2AC5E131" w14:textId="77777777" w:rsidR="00F75DBC" w:rsidRDefault="00F75DBC" w:rsidP="00F75DBC">
      <w:pPr>
        <w:pStyle w:val="B1"/>
      </w:pPr>
      <w:r>
        <w:t>-</w:t>
      </w:r>
      <w:r>
        <w:tab/>
        <w:t xml:space="preserve">Values: &lt;A time period, measured from starting trace logging, after </w:t>
      </w:r>
      <w:r w:rsidRPr="00847D55">
        <w:t>which trace logging shall stop</w:t>
      </w:r>
      <w:r>
        <w:t>&gt;</w:t>
      </w:r>
    </w:p>
    <w:p w14:paraId="045CDAF0" w14:textId="77777777" w:rsidR="00F75DBC" w:rsidRDefault="00F75DBC" w:rsidP="00F75DBC">
      <w:r>
        <w:t>Time period is described by the standard type 'duration' for an XML schema [4].</w:t>
      </w:r>
    </w:p>
    <w:p w14:paraId="7947DD42" w14:textId="77777777" w:rsidR="00F75DBC" w:rsidRDefault="00F75DBC" w:rsidP="00F75DBC">
      <w:pPr>
        <w:pStyle w:val="Heading2"/>
      </w:pPr>
      <w:bookmarkStart w:id="91" w:name="_Toc99527631"/>
      <w:bookmarkStart w:id="92" w:name="_Toc163161067"/>
      <w:r>
        <w:lastRenderedPageBreak/>
        <w:t>5.50</w:t>
      </w:r>
      <w:r>
        <w:tab/>
        <w:t>/</w:t>
      </w:r>
      <w:r>
        <w:rPr>
          <w:i/>
          <w:iCs/>
        </w:rPr>
        <w:t>&lt;X&gt;</w:t>
      </w:r>
      <w:r>
        <w:t>/SNPN_Configuration/&lt;X&gt;/Debug_info_List/&lt;X&gt;/</w:t>
      </w:r>
      <w:r>
        <w:br/>
        <w:t>Debug_config/Session_List/</w:t>
      </w:r>
      <w:r>
        <w:rPr>
          <w:i/>
          <w:iCs/>
        </w:rPr>
        <w:t>&lt;X&gt;</w:t>
      </w:r>
      <w:r w:rsidRPr="00974A72">
        <w:rPr>
          <w:iCs/>
        </w:rPr>
        <w:t>/Session</w:t>
      </w:r>
      <w:r>
        <w:rPr>
          <w:iCs/>
        </w:rPr>
        <w:t>/Stop_trigger/</w:t>
      </w:r>
      <w:r>
        <w:rPr>
          <w:iCs/>
        </w:rPr>
        <w:br/>
        <w:t>Reason</w:t>
      </w:r>
      <w:bookmarkEnd w:id="91"/>
      <w:bookmarkEnd w:id="92"/>
      <w:r>
        <w:rPr>
          <w:iCs/>
        </w:rPr>
        <w:t xml:space="preserve"> </w:t>
      </w:r>
    </w:p>
    <w:p w14:paraId="55003665" w14:textId="77777777" w:rsidR="00F75DBC" w:rsidRDefault="00F75DBC" w:rsidP="00F75DBC">
      <w:r>
        <w:t>The Reason leaf represents a named event that causes logging SIP signalling to stop.</w:t>
      </w:r>
    </w:p>
    <w:p w14:paraId="04339FA1" w14:textId="77777777" w:rsidR="00F75DBC" w:rsidRDefault="00F75DBC" w:rsidP="00F75DBC">
      <w:pPr>
        <w:pStyle w:val="B1"/>
      </w:pPr>
      <w:r>
        <w:t>-</w:t>
      </w:r>
      <w:r>
        <w:tab/>
        <w:t xml:space="preserve">Occurrence: </w:t>
      </w:r>
      <w:r w:rsidRPr="00BB2B98">
        <w:t>ZeroOrOne</w:t>
      </w:r>
    </w:p>
    <w:p w14:paraId="4B7F9C49" w14:textId="77777777" w:rsidR="00F75DBC" w:rsidRDefault="00F75DBC" w:rsidP="00F75DBC">
      <w:pPr>
        <w:pStyle w:val="B1"/>
      </w:pPr>
      <w:r>
        <w:t>-</w:t>
      </w:r>
      <w:r>
        <w:tab/>
        <w:t>Format: node</w:t>
      </w:r>
    </w:p>
    <w:p w14:paraId="799B6A38" w14:textId="77777777" w:rsidR="00F75DBC" w:rsidRDefault="00F75DBC" w:rsidP="00F75DBC">
      <w:pPr>
        <w:pStyle w:val="B1"/>
      </w:pPr>
      <w:r>
        <w:t>-</w:t>
      </w:r>
      <w:r>
        <w:tab/>
        <w:t>Access Types: Get, Replace</w:t>
      </w:r>
    </w:p>
    <w:p w14:paraId="5A46CE0B" w14:textId="77777777" w:rsidR="00F75DBC" w:rsidRDefault="00F75DBC" w:rsidP="00F75DBC">
      <w:pPr>
        <w:pStyle w:val="B1"/>
      </w:pPr>
      <w:r>
        <w:t>-</w:t>
      </w:r>
      <w:r>
        <w:tab/>
        <w:t>Values: "dialog_established" or "session_end"</w:t>
      </w:r>
    </w:p>
    <w:p w14:paraId="695B64D2" w14:textId="77777777" w:rsidR="00F75DBC" w:rsidRDefault="00F75DBC" w:rsidP="00F75DBC">
      <w:pPr>
        <w:pStyle w:val="Heading2"/>
      </w:pPr>
      <w:bookmarkStart w:id="93" w:name="_Toc99527632"/>
      <w:bookmarkStart w:id="94" w:name="_Toc163161068"/>
      <w:r>
        <w:t>5.51</w:t>
      </w:r>
      <w:r>
        <w:tab/>
        <w:t>/</w:t>
      </w:r>
      <w:r>
        <w:rPr>
          <w:i/>
          <w:iCs/>
        </w:rPr>
        <w:t>&lt;X&gt;</w:t>
      </w:r>
      <w:r>
        <w:t>/SNPN_Configuration/&lt;X&gt;/Debug_info_List/&lt;X&gt;/</w:t>
      </w:r>
      <w:r>
        <w:br/>
        <w:t>Debug_config/Session_List/</w:t>
      </w:r>
      <w:r>
        <w:rPr>
          <w:i/>
          <w:iCs/>
        </w:rPr>
        <w:t>&lt;X&gt;</w:t>
      </w:r>
      <w:r w:rsidRPr="00974A72">
        <w:rPr>
          <w:iCs/>
        </w:rPr>
        <w:t>/Session</w:t>
      </w:r>
      <w:r>
        <w:rPr>
          <w:iCs/>
        </w:rPr>
        <w:t>/Control/</w:t>
      </w:r>
      <w:bookmarkEnd w:id="93"/>
      <w:bookmarkEnd w:id="94"/>
      <w:r w:rsidRPr="00974A72">
        <w:rPr>
          <w:iCs/>
        </w:rPr>
        <w:t xml:space="preserve"> </w:t>
      </w:r>
    </w:p>
    <w:p w14:paraId="7237AA8C" w14:textId="77777777" w:rsidR="00F75DBC" w:rsidRDefault="00F75DBC" w:rsidP="00F75DBC">
      <w:r>
        <w:t>The Control interior node is used to allow a reference to parameters that control what SIP signalling is logged.</w:t>
      </w:r>
    </w:p>
    <w:p w14:paraId="5C96AA07" w14:textId="77777777" w:rsidR="00F75DBC" w:rsidRDefault="00F75DBC" w:rsidP="00F75DBC">
      <w:pPr>
        <w:pStyle w:val="B1"/>
      </w:pPr>
      <w:r>
        <w:t>-</w:t>
      </w:r>
      <w:r>
        <w:tab/>
        <w:t xml:space="preserve">Occurrence: One </w:t>
      </w:r>
    </w:p>
    <w:p w14:paraId="1B05C169" w14:textId="77777777" w:rsidR="00F75DBC" w:rsidRDefault="00F75DBC" w:rsidP="00F75DBC">
      <w:pPr>
        <w:pStyle w:val="B1"/>
      </w:pPr>
      <w:r>
        <w:t>-</w:t>
      </w:r>
      <w:r>
        <w:tab/>
        <w:t>Format: node</w:t>
      </w:r>
    </w:p>
    <w:p w14:paraId="46D99E14" w14:textId="77777777" w:rsidR="00F75DBC" w:rsidRDefault="00F75DBC" w:rsidP="00F75DBC">
      <w:pPr>
        <w:pStyle w:val="B1"/>
      </w:pPr>
      <w:r>
        <w:t>-</w:t>
      </w:r>
      <w:r>
        <w:tab/>
        <w:t>Access Types: Get, Replace</w:t>
      </w:r>
    </w:p>
    <w:p w14:paraId="2592434D" w14:textId="77777777" w:rsidR="00F75DBC" w:rsidRDefault="00F75DBC" w:rsidP="00F75DBC">
      <w:pPr>
        <w:pStyle w:val="B1"/>
      </w:pPr>
      <w:r>
        <w:t>-</w:t>
      </w:r>
      <w:r>
        <w:tab/>
        <w:t>Values: N/A</w:t>
      </w:r>
    </w:p>
    <w:p w14:paraId="772CB93C" w14:textId="77777777" w:rsidR="00F75DBC" w:rsidRPr="00347369" w:rsidRDefault="00F75DBC" w:rsidP="00F75DBC">
      <w:pPr>
        <w:pStyle w:val="Heading2"/>
        <w:rPr>
          <w:iCs/>
        </w:rPr>
      </w:pPr>
      <w:bookmarkStart w:id="95" w:name="_Toc99527633"/>
      <w:bookmarkStart w:id="96" w:name="_Toc163161069"/>
      <w:r>
        <w:t>5.52</w:t>
      </w:r>
      <w:r>
        <w:tab/>
        <w:t>/</w:t>
      </w:r>
      <w:r>
        <w:rPr>
          <w:i/>
          <w:iCs/>
        </w:rPr>
        <w:t>&lt;X&gt;</w:t>
      </w:r>
      <w:r>
        <w:t>/SNPN_Configuration/&lt;X&gt;/Debug_info_List/&lt;X&gt;/</w:t>
      </w:r>
      <w:r>
        <w:br/>
        <w:t>Debug_config/Session_List/</w:t>
      </w:r>
      <w:r>
        <w:rPr>
          <w:i/>
          <w:iCs/>
        </w:rPr>
        <w:t>&lt;X&gt;</w:t>
      </w:r>
      <w:r w:rsidRPr="00974A72">
        <w:rPr>
          <w:iCs/>
        </w:rPr>
        <w:t>/Session</w:t>
      </w:r>
      <w:r>
        <w:rPr>
          <w:iCs/>
        </w:rPr>
        <w:t>/Control/</w:t>
      </w:r>
      <w:r>
        <w:rPr>
          <w:iCs/>
        </w:rPr>
        <w:br/>
        <w:t>Interface_List/</w:t>
      </w:r>
      <w:bookmarkEnd w:id="95"/>
      <w:bookmarkEnd w:id="96"/>
    </w:p>
    <w:p w14:paraId="09CB31F4" w14:textId="77777777" w:rsidR="00F75DBC" w:rsidRDefault="00F75DBC" w:rsidP="00F75DBC">
      <w:r>
        <w:t>The Interface_List interior node is used to allow a reference to a list of different interfaces for which SIP signalling is to be logged.</w:t>
      </w:r>
    </w:p>
    <w:p w14:paraId="53481A8E" w14:textId="77777777" w:rsidR="00F75DBC" w:rsidRDefault="00F75DBC" w:rsidP="00F75DBC">
      <w:pPr>
        <w:pStyle w:val="B1"/>
      </w:pPr>
      <w:r>
        <w:t>-</w:t>
      </w:r>
      <w:r>
        <w:tab/>
        <w:t>Occurrence: One</w:t>
      </w:r>
    </w:p>
    <w:p w14:paraId="102FAD47" w14:textId="77777777" w:rsidR="00F75DBC" w:rsidRDefault="00F75DBC" w:rsidP="00F75DBC">
      <w:pPr>
        <w:pStyle w:val="B1"/>
      </w:pPr>
      <w:r>
        <w:t>-</w:t>
      </w:r>
      <w:r>
        <w:tab/>
        <w:t>Format: node</w:t>
      </w:r>
    </w:p>
    <w:p w14:paraId="101741A8" w14:textId="77777777" w:rsidR="00F75DBC" w:rsidRDefault="00F75DBC" w:rsidP="00F75DBC">
      <w:pPr>
        <w:pStyle w:val="B1"/>
        <w:rPr>
          <w:b/>
          <w:bCs/>
        </w:rPr>
      </w:pPr>
      <w:r>
        <w:t>-</w:t>
      </w:r>
      <w:r>
        <w:tab/>
        <w:t>Access Types: Get</w:t>
      </w:r>
    </w:p>
    <w:p w14:paraId="673E7ABC" w14:textId="77777777" w:rsidR="00F75DBC" w:rsidRDefault="00F75DBC" w:rsidP="00F75DBC">
      <w:pPr>
        <w:pStyle w:val="B1"/>
        <w:rPr>
          <w:b/>
          <w:bCs/>
        </w:rPr>
      </w:pPr>
      <w:r>
        <w:t>-</w:t>
      </w:r>
      <w:r>
        <w:tab/>
        <w:t>Values: N/A</w:t>
      </w:r>
    </w:p>
    <w:p w14:paraId="62F75AAF" w14:textId="77777777" w:rsidR="00F75DBC" w:rsidRPr="00347369" w:rsidRDefault="00F75DBC" w:rsidP="00F75DBC">
      <w:pPr>
        <w:pStyle w:val="Heading2"/>
        <w:rPr>
          <w:iCs/>
        </w:rPr>
      </w:pPr>
      <w:bookmarkStart w:id="97" w:name="_Toc99527634"/>
      <w:bookmarkStart w:id="98" w:name="_Toc163161070"/>
      <w:r>
        <w:t>5.53</w:t>
      </w:r>
      <w:r>
        <w:tab/>
        <w:t>/</w:t>
      </w:r>
      <w:r>
        <w:rPr>
          <w:i/>
          <w:iCs/>
        </w:rPr>
        <w:t>&lt;X&gt;</w:t>
      </w:r>
      <w:r>
        <w:t>/SNPN_Configuration/&lt;X&gt;/Debug_info_List/&lt;X&gt;/</w:t>
      </w:r>
      <w:r>
        <w:br/>
        <w:t>Debug_config/Session_List/</w:t>
      </w:r>
      <w:r>
        <w:rPr>
          <w:i/>
          <w:iCs/>
        </w:rPr>
        <w:t>&lt;X&gt;</w:t>
      </w:r>
      <w:r w:rsidRPr="00974A72">
        <w:rPr>
          <w:iCs/>
        </w:rPr>
        <w:t>/Session</w:t>
      </w:r>
      <w:r>
        <w:rPr>
          <w:iCs/>
        </w:rPr>
        <w:t>/Control/</w:t>
      </w:r>
      <w:r>
        <w:rPr>
          <w:iCs/>
        </w:rPr>
        <w:br/>
        <w:t>Interface_List/&lt;X&gt;/</w:t>
      </w:r>
      <w:bookmarkEnd w:id="97"/>
      <w:bookmarkEnd w:id="98"/>
    </w:p>
    <w:p w14:paraId="465EC3FD" w14:textId="77777777" w:rsidR="00F75DBC" w:rsidRDefault="00F75DBC" w:rsidP="00F75DBC">
      <w:r>
        <w:t>This run-time node acts as a placeholder for one or more identifiers of interfaces for which SIP signalling is to be logged.</w:t>
      </w:r>
    </w:p>
    <w:p w14:paraId="3C91A7A3" w14:textId="77777777" w:rsidR="00F75DBC" w:rsidRDefault="00F75DBC" w:rsidP="00F75DBC">
      <w:pPr>
        <w:pStyle w:val="B1"/>
      </w:pPr>
      <w:r>
        <w:t>-</w:t>
      </w:r>
      <w:r>
        <w:tab/>
        <w:t>Occurrence: One</w:t>
      </w:r>
    </w:p>
    <w:p w14:paraId="3AD8F32E" w14:textId="77777777" w:rsidR="00F75DBC" w:rsidRDefault="00F75DBC" w:rsidP="00F75DBC">
      <w:pPr>
        <w:pStyle w:val="B1"/>
      </w:pPr>
      <w:r>
        <w:t>-</w:t>
      </w:r>
      <w:r>
        <w:tab/>
        <w:t>Format: node</w:t>
      </w:r>
    </w:p>
    <w:p w14:paraId="2FF5F2D2" w14:textId="77777777" w:rsidR="00F75DBC" w:rsidRDefault="00F75DBC" w:rsidP="00F75DBC">
      <w:pPr>
        <w:pStyle w:val="B1"/>
      </w:pPr>
      <w:r>
        <w:t>-</w:t>
      </w:r>
      <w:r>
        <w:tab/>
        <w:t>Access Types: Get</w:t>
      </w:r>
    </w:p>
    <w:p w14:paraId="0971243B" w14:textId="77777777" w:rsidR="00F75DBC" w:rsidRDefault="00F75DBC" w:rsidP="00F75DBC">
      <w:pPr>
        <w:pStyle w:val="B1"/>
      </w:pPr>
      <w:r>
        <w:t>-</w:t>
      </w:r>
      <w:r>
        <w:tab/>
        <w:t>Values: N/A</w:t>
      </w:r>
    </w:p>
    <w:p w14:paraId="548798EA" w14:textId="77777777" w:rsidR="00F75DBC" w:rsidRPr="00347369" w:rsidRDefault="00F75DBC" w:rsidP="00F75DBC">
      <w:pPr>
        <w:pStyle w:val="Heading2"/>
        <w:rPr>
          <w:iCs/>
        </w:rPr>
      </w:pPr>
      <w:bookmarkStart w:id="99" w:name="_Toc99527635"/>
      <w:bookmarkStart w:id="100" w:name="_Toc163161071"/>
      <w:r>
        <w:lastRenderedPageBreak/>
        <w:t>5.54</w:t>
      </w:r>
      <w:r>
        <w:tab/>
        <w:t>/</w:t>
      </w:r>
      <w:r>
        <w:rPr>
          <w:i/>
          <w:iCs/>
        </w:rPr>
        <w:t>&lt;X&gt;</w:t>
      </w:r>
      <w:r>
        <w:t>/SNPN_Configuration/&lt;X&gt;/Debug_info_List/&lt;X&gt;/</w:t>
      </w:r>
      <w:r>
        <w:br/>
        <w:t>Debug_config/Session_List/</w:t>
      </w:r>
      <w:r>
        <w:rPr>
          <w:i/>
          <w:iCs/>
        </w:rPr>
        <w:t>&lt;X&gt;</w:t>
      </w:r>
      <w:r w:rsidRPr="00974A72">
        <w:rPr>
          <w:iCs/>
        </w:rPr>
        <w:t>/Session</w:t>
      </w:r>
      <w:r>
        <w:rPr>
          <w:iCs/>
        </w:rPr>
        <w:t>/Control/</w:t>
      </w:r>
      <w:r>
        <w:rPr>
          <w:iCs/>
        </w:rPr>
        <w:br/>
        <w:t>Interface_List/&lt;X&gt;/Interface</w:t>
      </w:r>
      <w:bookmarkEnd w:id="99"/>
      <w:bookmarkEnd w:id="100"/>
      <w:r>
        <w:rPr>
          <w:iCs/>
        </w:rPr>
        <w:t xml:space="preserve"> </w:t>
      </w:r>
    </w:p>
    <w:p w14:paraId="71022CA9" w14:textId="77777777" w:rsidR="00F75DBC" w:rsidRDefault="00F75DBC" w:rsidP="00F75DBC">
      <w:r>
        <w:t>The Interface leaf identifies an interfaces for which SIP signalling is to be logged.</w:t>
      </w:r>
    </w:p>
    <w:p w14:paraId="7B783F8F" w14:textId="77777777" w:rsidR="00F75DBC" w:rsidRDefault="00F75DBC" w:rsidP="00F75DBC">
      <w:pPr>
        <w:pStyle w:val="B1"/>
      </w:pPr>
      <w:r>
        <w:t>-</w:t>
      </w:r>
      <w:r>
        <w:tab/>
        <w:t xml:space="preserve">Occurrence: One </w:t>
      </w:r>
    </w:p>
    <w:p w14:paraId="4F2B4E01" w14:textId="77777777" w:rsidR="00F75DBC" w:rsidRDefault="00F75DBC" w:rsidP="00F75DBC">
      <w:pPr>
        <w:pStyle w:val="B1"/>
      </w:pPr>
      <w:r>
        <w:t>-</w:t>
      </w:r>
      <w:r>
        <w:tab/>
        <w:t>Format: node</w:t>
      </w:r>
    </w:p>
    <w:p w14:paraId="4B5C5C59" w14:textId="77777777" w:rsidR="00F75DBC" w:rsidRDefault="00F75DBC" w:rsidP="00F75DBC">
      <w:pPr>
        <w:pStyle w:val="B1"/>
      </w:pPr>
      <w:r>
        <w:t>-</w:t>
      </w:r>
      <w:r>
        <w:tab/>
        <w:t>Access Types: Get</w:t>
      </w:r>
    </w:p>
    <w:p w14:paraId="314F8FF5" w14:textId="77777777" w:rsidR="00F75DBC" w:rsidRDefault="00F75DBC" w:rsidP="00F75DBC">
      <w:pPr>
        <w:pStyle w:val="B1"/>
      </w:pPr>
      <w:r>
        <w:t>-</w:t>
      </w:r>
      <w:r>
        <w:tab/>
        <w:t>Values: &lt;An IP address and port number of an interface&gt;</w:t>
      </w:r>
    </w:p>
    <w:p w14:paraId="54528ABC" w14:textId="77777777" w:rsidR="00F75DBC" w:rsidRPr="00347369" w:rsidRDefault="00F75DBC" w:rsidP="00F75DBC">
      <w:pPr>
        <w:pStyle w:val="Heading2"/>
        <w:rPr>
          <w:iCs/>
        </w:rPr>
      </w:pPr>
      <w:bookmarkStart w:id="101" w:name="_Toc99527636"/>
      <w:bookmarkStart w:id="102" w:name="_Toc163161072"/>
      <w:r>
        <w:t>5.55</w:t>
      </w:r>
      <w:r>
        <w:tab/>
        <w:t>/</w:t>
      </w:r>
      <w:r>
        <w:rPr>
          <w:i/>
          <w:iCs/>
        </w:rPr>
        <w:t>&lt;X&gt;</w:t>
      </w:r>
      <w:r>
        <w:t>/SNPN_Configuration/&lt;X&gt;/Debug_info_List/&lt;X&gt;/</w:t>
      </w:r>
      <w:r>
        <w:br/>
        <w:t>Debug_config/Session_List/</w:t>
      </w:r>
      <w:r>
        <w:rPr>
          <w:i/>
          <w:iCs/>
        </w:rPr>
        <w:t>&lt;X&gt;</w:t>
      </w:r>
      <w:r w:rsidRPr="00974A72">
        <w:rPr>
          <w:iCs/>
        </w:rPr>
        <w:t>/Session</w:t>
      </w:r>
      <w:r>
        <w:rPr>
          <w:iCs/>
        </w:rPr>
        <w:t>/Control/Depth</w:t>
      </w:r>
      <w:bookmarkEnd w:id="101"/>
      <w:bookmarkEnd w:id="102"/>
      <w:r>
        <w:rPr>
          <w:iCs/>
        </w:rPr>
        <w:t xml:space="preserve"> </w:t>
      </w:r>
    </w:p>
    <w:p w14:paraId="7DA13B3D" w14:textId="77777777" w:rsidR="00F75DBC" w:rsidRDefault="00F75DBC" w:rsidP="00F75DBC">
      <w:r>
        <w:t>The Depth leaf indicates which SIP requests and responses are to be logged.</w:t>
      </w:r>
    </w:p>
    <w:p w14:paraId="2D6A9769" w14:textId="77777777" w:rsidR="00F75DBC" w:rsidRDefault="00F75DBC" w:rsidP="00F75DBC">
      <w:pPr>
        <w:pStyle w:val="B1"/>
      </w:pPr>
      <w:r>
        <w:t>-</w:t>
      </w:r>
      <w:r>
        <w:tab/>
        <w:t xml:space="preserve">Occurrence: </w:t>
      </w:r>
      <w:r w:rsidRPr="00BB2B98">
        <w:t>ZeroOrOne</w:t>
      </w:r>
    </w:p>
    <w:p w14:paraId="6D3F618C" w14:textId="77777777" w:rsidR="00F75DBC" w:rsidRDefault="00F75DBC" w:rsidP="00F75DBC">
      <w:pPr>
        <w:pStyle w:val="B1"/>
      </w:pPr>
      <w:r>
        <w:t>-</w:t>
      </w:r>
      <w:r>
        <w:tab/>
        <w:t>Format: node</w:t>
      </w:r>
    </w:p>
    <w:p w14:paraId="338E1FDC" w14:textId="77777777" w:rsidR="00F75DBC" w:rsidRDefault="00F75DBC" w:rsidP="00F75DBC">
      <w:pPr>
        <w:pStyle w:val="B1"/>
        <w:rPr>
          <w:b/>
          <w:bCs/>
        </w:rPr>
      </w:pPr>
      <w:r>
        <w:t>-</w:t>
      </w:r>
      <w:r>
        <w:tab/>
        <w:t>Access Types: Get</w:t>
      </w:r>
    </w:p>
    <w:p w14:paraId="6E691941" w14:textId="77777777" w:rsidR="00F75DBC" w:rsidRDefault="00F75DBC" w:rsidP="00F75DBC">
      <w:pPr>
        <w:pStyle w:val="B1"/>
        <w:rPr>
          <w:b/>
          <w:bCs/>
        </w:rPr>
      </w:pPr>
      <w:r>
        <w:t>-</w:t>
      </w:r>
      <w:r>
        <w:tab/>
        <w:t>Values: "maximum" or "minimum"</w:t>
      </w:r>
    </w:p>
    <w:p w14:paraId="50FAC6C0" w14:textId="77777777" w:rsidR="00F75DBC" w:rsidRPr="00347369" w:rsidRDefault="00F75DBC" w:rsidP="00F75DBC">
      <w:pPr>
        <w:pStyle w:val="Heading2"/>
        <w:rPr>
          <w:iCs/>
        </w:rPr>
      </w:pPr>
      <w:bookmarkStart w:id="103" w:name="_Toc99527637"/>
      <w:bookmarkStart w:id="104" w:name="_Toc163161073"/>
      <w:r>
        <w:t>5.56</w:t>
      </w:r>
      <w:r>
        <w:tab/>
        <w:t>/</w:t>
      </w:r>
      <w:r>
        <w:rPr>
          <w:i/>
          <w:iCs/>
        </w:rPr>
        <w:t>&lt;X&gt;</w:t>
      </w:r>
      <w:r>
        <w:t>/SNPN_Configuration/&lt;X&gt;/Debug_info_List/&lt;X&gt;/</w:t>
      </w:r>
      <w:r>
        <w:br/>
        <w:t>Debug_config/Session_List/</w:t>
      </w:r>
      <w:r>
        <w:rPr>
          <w:i/>
          <w:iCs/>
        </w:rPr>
        <w:t>&lt;X&gt;</w:t>
      </w:r>
      <w:r w:rsidRPr="00974A72">
        <w:rPr>
          <w:iCs/>
        </w:rPr>
        <w:t>/Session</w:t>
      </w:r>
      <w:r>
        <w:rPr>
          <w:iCs/>
        </w:rPr>
        <w:t>/Control/Debug_ID</w:t>
      </w:r>
      <w:bookmarkEnd w:id="103"/>
      <w:bookmarkEnd w:id="104"/>
      <w:r>
        <w:rPr>
          <w:iCs/>
        </w:rPr>
        <w:t xml:space="preserve"> </w:t>
      </w:r>
    </w:p>
    <w:p w14:paraId="3FA7A292" w14:textId="77777777" w:rsidR="00F75DBC" w:rsidRDefault="00F75DBC" w:rsidP="00F75DBC">
      <w:r>
        <w:t>The Debug_ID leaf contains an identifier that is common to all logged SIP requests and responses for one logging session.</w:t>
      </w:r>
    </w:p>
    <w:p w14:paraId="1D148752" w14:textId="77777777" w:rsidR="00F75DBC" w:rsidRDefault="00F75DBC" w:rsidP="00F75DBC">
      <w:pPr>
        <w:pStyle w:val="B1"/>
      </w:pPr>
      <w:r>
        <w:t>-</w:t>
      </w:r>
      <w:r>
        <w:tab/>
        <w:t xml:space="preserve">Occurrence: </w:t>
      </w:r>
      <w:r w:rsidRPr="00BB2B98">
        <w:t>ZeroOrOne</w:t>
      </w:r>
    </w:p>
    <w:p w14:paraId="379804D2" w14:textId="77777777" w:rsidR="00F75DBC" w:rsidRDefault="00F75DBC" w:rsidP="00F75DBC">
      <w:pPr>
        <w:pStyle w:val="B1"/>
      </w:pPr>
      <w:r>
        <w:t>-</w:t>
      </w:r>
      <w:r>
        <w:tab/>
        <w:t>Format: node</w:t>
      </w:r>
    </w:p>
    <w:p w14:paraId="5DFDB053" w14:textId="77777777" w:rsidR="00F75DBC" w:rsidRDefault="00F75DBC" w:rsidP="00F75DBC">
      <w:pPr>
        <w:pStyle w:val="B1"/>
        <w:rPr>
          <w:b/>
          <w:bCs/>
        </w:rPr>
      </w:pPr>
      <w:r>
        <w:t>-</w:t>
      </w:r>
      <w:r>
        <w:tab/>
        <w:t>Access Types: Get</w:t>
      </w:r>
    </w:p>
    <w:p w14:paraId="6862374B" w14:textId="77777777" w:rsidR="00F75DBC" w:rsidRDefault="00F75DBC" w:rsidP="00F75DBC">
      <w:pPr>
        <w:pStyle w:val="B1"/>
      </w:pPr>
      <w:r>
        <w:t>-</w:t>
      </w:r>
      <w:r>
        <w:tab/>
        <w:t>Values: &lt;MCC + MNC + a 4-digit hexadecimal number&gt;.</w:t>
      </w:r>
    </w:p>
    <w:p w14:paraId="1AF01B9B" w14:textId="77777777" w:rsidR="003C5825" w:rsidRDefault="00F75DBC" w:rsidP="003C5825">
      <w:pPr>
        <w:pStyle w:val="EX"/>
      </w:pPr>
      <w:r>
        <w:t>EXAMPLE:</w:t>
      </w:r>
      <w:r>
        <w:tab/>
        <w:t>722330A4D7</w:t>
      </w:r>
    </w:p>
    <w:p w14:paraId="085FB73E" w14:textId="77777777" w:rsidR="00A779B2" w:rsidRDefault="00A779B2">
      <w:pPr>
        <w:pStyle w:val="Heading8"/>
      </w:pPr>
      <w:r>
        <w:br w:type="page"/>
      </w:r>
      <w:bookmarkStart w:id="105" w:name="_Toc163161074"/>
      <w:r>
        <w:lastRenderedPageBreak/>
        <w:t>Annex A (informative):</w:t>
      </w:r>
      <w:r>
        <w:br/>
        <w:t xml:space="preserve">Management </w:t>
      </w:r>
      <w:r w:rsidR="00002838">
        <w:t>object</w:t>
      </w:r>
      <w:r>
        <w:t xml:space="preserve"> DDF</w:t>
      </w:r>
      <w:bookmarkEnd w:id="105"/>
    </w:p>
    <w:p w14:paraId="5B058643" w14:textId="77777777" w:rsidR="007D24F8" w:rsidRDefault="007D24F8" w:rsidP="007D24F8">
      <w:r>
        <w:t>This DDF is the standardized minimal set. A vendor can define it</w:t>
      </w:r>
      <w:bookmarkStart w:id="106" w:name="MCCQCTEMPBM_00000009"/>
      <w:r>
        <w:t>’</w:t>
      </w:r>
      <w:bookmarkEnd w:id="106"/>
      <w:r>
        <w:t>s own DDF for the complete device. This DDF can include more features than this minimal standardized version.</w:t>
      </w:r>
    </w:p>
    <w:p w14:paraId="7DFC8FC7" w14:textId="77777777" w:rsidR="00C06A4F" w:rsidRDefault="00C06A4F" w:rsidP="007D24F8"/>
    <w:p w14:paraId="5D24C485" w14:textId="77777777" w:rsidR="00680818" w:rsidRPr="00680818" w:rsidRDefault="00680818" w:rsidP="008834D5">
      <w:pPr>
        <w:pStyle w:val="PL"/>
      </w:pPr>
      <w:r w:rsidRPr="00680818">
        <w:t>&lt;?xml version="1.0" encoding="UTF-8"?&gt;</w:t>
      </w:r>
    </w:p>
    <w:p w14:paraId="66940CA3" w14:textId="77777777" w:rsidR="003C5825" w:rsidRPr="005D17AE" w:rsidRDefault="003C5825" w:rsidP="008834D5">
      <w:pPr>
        <w:pStyle w:val="PL"/>
      </w:pPr>
      <w:r>
        <w:t>&lt;!DOCTYPE MgmtTree PUBLIC "-//OMA//DTD-DM-DDF 1.2//EN"  "http://www.openmobilealliance.org/tech/DTD/dm_ddf-v1_2.dtd"&gt;</w:t>
      </w:r>
    </w:p>
    <w:p w14:paraId="58B5BFC0" w14:textId="77777777" w:rsidR="00680818" w:rsidRPr="00680818" w:rsidRDefault="00680818" w:rsidP="008834D5">
      <w:pPr>
        <w:pStyle w:val="PL"/>
      </w:pPr>
      <w:r w:rsidRPr="00680818">
        <w:t>&lt;MgmtTree&gt;</w:t>
      </w:r>
    </w:p>
    <w:p w14:paraId="4F8A103A" w14:textId="77777777" w:rsidR="00680818" w:rsidRPr="00680818" w:rsidRDefault="00680818" w:rsidP="008834D5">
      <w:pPr>
        <w:pStyle w:val="PL"/>
      </w:pPr>
      <w:r w:rsidRPr="00680818">
        <w:tab/>
        <w:t>&lt;VerDTD&gt;1.2&lt;/VerDTD&gt;</w:t>
      </w:r>
    </w:p>
    <w:p w14:paraId="7E9D54FD" w14:textId="77777777" w:rsidR="00680818" w:rsidRPr="00680818" w:rsidRDefault="00680818" w:rsidP="008834D5">
      <w:pPr>
        <w:pStyle w:val="PL"/>
      </w:pPr>
      <w:r w:rsidRPr="00680818">
        <w:tab/>
        <w:t>&lt;Man&gt;--The device manufacturer--&lt;/Man&gt;</w:t>
      </w:r>
    </w:p>
    <w:p w14:paraId="74D25888" w14:textId="77777777" w:rsidR="00680818" w:rsidRPr="00680818" w:rsidRDefault="00680818" w:rsidP="008834D5">
      <w:pPr>
        <w:pStyle w:val="PL"/>
      </w:pPr>
      <w:r w:rsidRPr="00680818">
        <w:tab/>
        <w:t>&lt;Mod&gt;--The device model--&lt;/Mod&gt;</w:t>
      </w:r>
    </w:p>
    <w:p w14:paraId="449B4587" w14:textId="77777777" w:rsidR="00680818" w:rsidRPr="00680818" w:rsidRDefault="00680818" w:rsidP="008834D5">
      <w:pPr>
        <w:pStyle w:val="PL"/>
      </w:pPr>
      <w:r w:rsidRPr="00680818">
        <w:tab/>
        <w:t>&lt;Node&gt;</w:t>
      </w:r>
    </w:p>
    <w:p w14:paraId="13C72A15" w14:textId="77777777" w:rsidR="00680818" w:rsidRPr="00680818" w:rsidRDefault="00680818" w:rsidP="008834D5">
      <w:pPr>
        <w:pStyle w:val="PL"/>
      </w:pPr>
      <w:r w:rsidRPr="00680818">
        <w:tab/>
      </w:r>
      <w:r w:rsidRPr="00680818">
        <w:tab/>
        <w:t>&lt;NodeName&gt;IMS service level trac</w:t>
      </w:r>
      <w:r w:rsidR="003C5825">
        <w:t>ing</w:t>
      </w:r>
      <w:r w:rsidRPr="00680818">
        <w:t>&lt;/NodeName&gt;</w:t>
      </w:r>
    </w:p>
    <w:p w14:paraId="5AA61988" w14:textId="77777777" w:rsidR="00680818" w:rsidRPr="00680818" w:rsidRDefault="00680818" w:rsidP="008834D5">
      <w:pPr>
        <w:pStyle w:val="PL"/>
      </w:pPr>
      <w:r w:rsidRPr="00680818">
        <w:tab/>
      </w:r>
      <w:r w:rsidRPr="00680818">
        <w:tab/>
        <w:t>&lt;DFProperties&gt;</w:t>
      </w:r>
    </w:p>
    <w:p w14:paraId="312E4F33" w14:textId="77777777" w:rsidR="00680818" w:rsidRPr="00680818" w:rsidRDefault="00680818" w:rsidP="008834D5">
      <w:pPr>
        <w:pStyle w:val="PL"/>
      </w:pPr>
      <w:r w:rsidRPr="00680818">
        <w:tab/>
      </w:r>
      <w:r w:rsidRPr="00680818">
        <w:tab/>
      </w:r>
      <w:r w:rsidRPr="00680818">
        <w:tab/>
        <w:t>&lt;AccessType&gt;</w:t>
      </w:r>
    </w:p>
    <w:p w14:paraId="58A1145E" w14:textId="77777777" w:rsidR="00680818" w:rsidRPr="00680818" w:rsidRDefault="00680818" w:rsidP="008834D5">
      <w:pPr>
        <w:pStyle w:val="PL"/>
      </w:pPr>
      <w:r w:rsidRPr="00680818">
        <w:tab/>
      </w:r>
      <w:r w:rsidRPr="00680818">
        <w:tab/>
      </w:r>
      <w:r w:rsidRPr="00680818">
        <w:tab/>
      </w:r>
      <w:r w:rsidRPr="00680818">
        <w:tab/>
        <w:t>&lt;Get/&gt;</w:t>
      </w:r>
    </w:p>
    <w:p w14:paraId="369746DF" w14:textId="77777777" w:rsidR="00680818" w:rsidRPr="00680818" w:rsidRDefault="00680818" w:rsidP="008834D5">
      <w:pPr>
        <w:pStyle w:val="PL"/>
      </w:pPr>
      <w:r w:rsidRPr="00680818">
        <w:tab/>
      </w:r>
      <w:r w:rsidRPr="00680818">
        <w:tab/>
      </w:r>
      <w:r w:rsidRPr="00680818">
        <w:tab/>
        <w:t>&lt;/AccessType&gt;</w:t>
      </w:r>
    </w:p>
    <w:p w14:paraId="6486A1FD" w14:textId="77777777" w:rsidR="00680818" w:rsidRPr="00680818" w:rsidRDefault="00680818" w:rsidP="008834D5">
      <w:pPr>
        <w:pStyle w:val="PL"/>
      </w:pPr>
      <w:r w:rsidRPr="00680818">
        <w:tab/>
      </w:r>
      <w:r w:rsidRPr="00680818">
        <w:tab/>
      </w:r>
      <w:r w:rsidRPr="00680818">
        <w:tab/>
        <w:t>&lt;Description&gt;IMS service level trace configuration parameters&lt;/Description&gt;</w:t>
      </w:r>
    </w:p>
    <w:p w14:paraId="1C0163F8" w14:textId="77777777" w:rsidR="00680818" w:rsidRPr="00680818" w:rsidRDefault="00680818" w:rsidP="008834D5">
      <w:pPr>
        <w:pStyle w:val="PL"/>
      </w:pPr>
      <w:r w:rsidRPr="00680818">
        <w:tab/>
      </w:r>
      <w:r w:rsidRPr="00680818">
        <w:tab/>
      </w:r>
      <w:r w:rsidRPr="00680818">
        <w:tab/>
        <w:t>&lt;DFFormat&gt;</w:t>
      </w:r>
    </w:p>
    <w:p w14:paraId="7C64DAA3" w14:textId="77777777" w:rsidR="00680818" w:rsidRPr="00680818" w:rsidRDefault="00680818" w:rsidP="008834D5">
      <w:pPr>
        <w:pStyle w:val="PL"/>
      </w:pPr>
      <w:r w:rsidRPr="00680818">
        <w:tab/>
      </w:r>
      <w:r w:rsidRPr="00680818">
        <w:tab/>
      </w:r>
      <w:r w:rsidRPr="00680818">
        <w:tab/>
      </w:r>
      <w:r w:rsidRPr="00680818">
        <w:tab/>
        <w:t>&lt;node/&gt;</w:t>
      </w:r>
    </w:p>
    <w:p w14:paraId="44248C3C" w14:textId="77777777" w:rsidR="00680818" w:rsidRPr="00680818" w:rsidRDefault="00680818" w:rsidP="008834D5">
      <w:pPr>
        <w:pStyle w:val="PL"/>
      </w:pPr>
      <w:r w:rsidRPr="00680818">
        <w:tab/>
      </w:r>
      <w:r w:rsidRPr="00680818">
        <w:tab/>
      </w:r>
      <w:r w:rsidRPr="00680818">
        <w:tab/>
        <w:t>&lt;/DFFormat&gt;</w:t>
      </w:r>
    </w:p>
    <w:p w14:paraId="4924BEBA" w14:textId="77777777" w:rsidR="00680818" w:rsidRPr="00680818" w:rsidRDefault="00680818" w:rsidP="008834D5">
      <w:pPr>
        <w:pStyle w:val="PL"/>
      </w:pPr>
      <w:r w:rsidRPr="00680818">
        <w:tab/>
      </w:r>
      <w:r w:rsidRPr="00680818">
        <w:tab/>
      </w:r>
      <w:r w:rsidRPr="00680818">
        <w:tab/>
        <w:t>&lt;Occurrence&gt;</w:t>
      </w:r>
    </w:p>
    <w:p w14:paraId="21B5B2C0" w14:textId="77777777" w:rsidR="00680818" w:rsidRPr="00680818" w:rsidRDefault="00680818" w:rsidP="008834D5">
      <w:pPr>
        <w:pStyle w:val="PL"/>
      </w:pPr>
      <w:r w:rsidRPr="00680818">
        <w:tab/>
      </w:r>
      <w:r w:rsidRPr="00680818">
        <w:tab/>
      </w:r>
      <w:r w:rsidRPr="00680818">
        <w:tab/>
      </w:r>
      <w:r w:rsidRPr="00680818">
        <w:tab/>
        <w:t>&lt;OneOrMore/&gt;</w:t>
      </w:r>
    </w:p>
    <w:p w14:paraId="529726AC" w14:textId="77777777" w:rsidR="00680818" w:rsidRPr="00680818" w:rsidRDefault="00680818" w:rsidP="008834D5">
      <w:pPr>
        <w:pStyle w:val="PL"/>
      </w:pPr>
      <w:r w:rsidRPr="00680818">
        <w:tab/>
      </w:r>
      <w:r w:rsidRPr="00680818">
        <w:tab/>
      </w:r>
      <w:r w:rsidRPr="00680818">
        <w:tab/>
        <w:t>&lt;/Occurrence&gt;</w:t>
      </w:r>
    </w:p>
    <w:p w14:paraId="0BB373CC" w14:textId="77777777" w:rsidR="00680818" w:rsidRPr="00680818" w:rsidRDefault="00680818" w:rsidP="008834D5">
      <w:pPr>
        <w:pStyle w:val="PL"/>
      </w:pPr>
      <w:r w:rsidRPr="00680818">
        <w:tab/>
      </w:r>
      <w:r w:rsidRPr="00680818">
        <w:tab/>
      </w:r>
      <w:r w:rsidRPr="00680818">
        <w:tab/>
        <w:t>&lt;DFTitle&gt;The IMS service level tracing management object.&lt;/DFTitle&gt;</w:t>
      </w:r>
    </w:p>
    <w:p w14:paraId="7E6E0E61" w14:textId="77777777" w:rsidR="00680818" w:rsidRPr="00680818" w:rsidRDefault="00680818" w:rsidP="008834D5">
      <w:pPr>
        <w:pStyle w:val="PL"/>
      </w:pPr>
      <w:r w:rsidRPr="00680818">
        <w:tab/>
      </w:r>
      <w:r w:rsidRPr="00680818">
        <w:tab/>
      </w:r>
      <w:r w:rsidRPr="00680818">
        <w:tab/>
        <w:t>&lt;DFType&gt;</w:t>
      </w:r>
    </w:p>
    <w:p w14:paraId="5F2AA50F" w14:textId="77777777" w:rsidR="00680818" w:rsidRPr="00680818" w:rsidRDefault="00680818" w:rsidP="008834D5">
      <w:pPr>
        <w:pStyle w:val="PL"/>
      </w:pPr>
      <w:r w:rsidRPr="00680818">
        <w:tab/>
      </w:r>
      <w:r w:rsidRPr="00680818">
        <w:tab/>
      </w:r>
      <w:r w:rsidRPr="00680818">
        <w:tab/>
      </w:r>
      <w:r w:rsidRPr="00680818">
        <w:tab/>
        <w:t>&lt;DDFName/&gt;</w:t>
      </w:r>
    </w:p>
    <w:p w14:paraId="020B1A2D" w14:textId="77777777" w:rsidR="00680818" w:rsidRPr="00680818" w:rsidRDefault="00680818" w:rsidP="008834D5">
      <w:pPr>
        <w:pStyle w:val="PL"/>
      </w:pPr>
      <w:r w:rsidRPr="00680818">
        <w:tab/>
      </w:r>
      <w:r w:rsidRPr="00680818">
        <w:tab/>
      </w:r>
      <w:r w:rsidRPr="00680818">
        <w:tab/>
        <w:t>&lt;/DFType&gt;</w:t>
      </w:r>
    </w:p>
    <w:p w14:paraId="7EF7EF22" w14:textId="77777777" w:rsidR="00680818" w:rsidRPr="00680818" w:rsidRDefault="00680818" w:rsidP="008834D5">
      <w:pPr>
        <w:pStyle w:val="PL"/>
      </w:pPr>
      <w:r w:rsidRPr="00680818">
        <w:tab/>
      </w:r>
      <w:r w:rsidRPr="00680818">
        <w:tab/>
        <w:t>&lt;/DFProperties&gt;</w:t>
      </w:r>
    </w:p>
    <w:p w14:paraId="089DF3CD" w14:textId="77777777" w:rsidR="00680818" w:rsidRPr="00680818" w:rsidRDefault="00680818" w:rsidP="008834D5">
      <w:pPr>
        <w:pStyle w:val="PL"/>
      </w:pPr>
      <w:r w:rsidRPr="00680818">
        <w:tab/>
      </w:r>
      <w:r w:rsidRPr="00680818">
        <w:tab/>
        <w:t>&lt;Node&gt;</w:t>
      </w:r>
    </w:p>
    <w:p w14:paraId="2E9EC109" w14:textId="77777777" w:rsidR="00680818" w:rsidRPr="00680818" w:rsidRDefault="00680818" w:rsidP="008834D5">
      <w:pPr>
        <w:pStyle w:val="PL"/>
      </w:pPr>
      <w:r w:rsidRPr="00680818">
        <w:tab/>
      </w:r>
      <w:r w:rsidRPr="00680818">
        <w:tab/>
      </w:r>
      <w:r w:rsidRPr="00680818">
        <w:tab/>
        <w:t>&lt;NodeName&gt;Name&lt;/NodeName&gt;</w:t>
      </w:r>
    </w:p>
    <w:p w14:paraId="1B604DA3" w14:textId="77777777" w:rsidR="00680818" w:rsidRPr="00680818" w:rsidRDefault="00680818" w:rsidP="008834D5">
      <w:pPr>
        <w:pStyle w:val="PL"/>
      </w:pPr>
      <w:r w:rsidRPr="00680818">
        <w:tab/>
      </w:r>
      <w:r w:rsidRPr="00680818">
        <w:tab/>
      </w:r>
      <w:r w:rsidRPr="00680818">
        <w:tab/>
        <w:t>&lt;DFProperties&gt;</w:t>
      </w:r>
    </w:p>
    <w:p w14:paraId="588F381C" w14:textId="77777777" w:rsidR="00680818" w:rsidRPr="00680818" w:rsidRDefault="00680818" w:rsidP="008834D5">
      <w:pPr>
        <w:pStyle w:val="PL"/>
      </w:pPr>
      <w:r w:rsidRPr="00680818">
        <w:tab/>
      </w:r>
      <w:r w:rsidRPr="00680818">
        <w:tab/>
      </w:r>
      <w:r w:rsidRPr="00680818">
        <w:tab/>
      </w:r>
      <w:r w:rsidRPr="00680818">
        <w:tab/>
        <w:t>&lt;AccessType&gt;</w:t>
      </w:r>
    </w:p>
    <w:p w14:paraId="09687878" w14:textId="77777777" w:rsidR="00680818" w:rsidRPr="00680818" w:rsidRDefault="00680818" w:rsidP="008834D5">
      <w:pPr>
        <w:pStyle w:val="PL"/>
      </w:pPr>
      <w:r w:rsidRPr="00680818">
        <w:tab/>
      </w:r>
      <w:r w:rsidRPr="00680818">
        <w:tab/>
      </w:r>
      <w:r w:rsidRPr="00680818">
        <w:tab/>
      </w:r>
      <w:r w:rsidRPr="00680818">
        <w:tab/>
      </w:r>
      <w:r w:rsidRPr="00680818">
        <w:tab/>
        <w:t>&lt;Get/&gt;</w:t>
      </w:r>
    </w:p>
    <w:p w14:paraId="07E25576" w14:textId="77777777" w:rsidR="00680818" w:rsidRPr="00680818" w:rsidRDefault="00680818" w:rsidP="008834D5">
      <w:pPr>
        <w:pStyle w:val="PL"/>
      </w:pPr>
      <w:r w:rsidRPr="00680818">
        <w:tab/>
      </w:r>
      <w:r w:rsidRPr="00680818">
        <w:tab/>
      </w:r>
      <w:r w:rsidRPr="00680818">
        <w:tab/>
      </w:r>
      <w:r w:rsidRPr="00680818">
        <w:tab/>
        <w:t>&lt;/AccessType&gt;</w:t>
      </w:r>
    </w:p>
    <w:p w14:paraId="10F53662" w14:textId="77777777" w:rsidR="00680818" w:rsidRPr="00680818" w:rsidRDefault="00680818" w:rsidP="008834D5">
      <w:pPr>
        <w:pStyle w:val="PL"/>
      </w:pPr>
      <w:r w:rsidRPr="00680818">
        <w:tab/>
      </w:r>
      <w:r w:rsidRPr="00680818">
        <w:tab/>
      </w:r>
      <w:r w:rsidRPr="00680818">
        <w:tab/>
      </w:r>
      <w:r w:rsidRPr="00680818">
        <w:tab/>
        <w:t>&lt;DFFormat&gt;</w:t>
      </w:r>
    </w:p>
    <w:p w14:paraId="2A340F04" w14:textId="77777777" w:rsidR="00680818" w:rsidRPr="00680818" w:rsidRDefault="00680818" w:rsidP="008834D5">
      <w:pPr>
        <w:pStyle w:val="PL"/>
      </w:pPr>
      <w:r w:rsidRPr="00680818">
        <w:tab/>
      </w:r>
      <w:r w:rsidRPr="00680818">
        <w:tab/>
      </w:r>
      <w:r w:rsidRPr="00680818">
        <w:tab/>
      </w:r>
      <w:r w:rsidRPr="00680818">
        <w:tab/>
      </w:r>
      <w:r w:rsidRPr="00680818">
        <w:tab/>
        <w:t>&lt;chr/&gt;</w:t>
      </w:r>
    </w:p>
    <w:p w14:paraId="2A30D5E2" w14:textId="77777777" w:rsidR="00680818" w:rsidRPr="00680818" w:rsidRDefault="00680818" w:rsidP="008834D5">
      <w:pPr>
        <w:pStyle w:val="PL"/>
      </w:pPr>
      <w:r w:rsidRPr="00680818">
        <w:tab/>
      </w:r>
      <w:r w:rsidRPr="00680818">
        <w:tab/>
      </w:r>
      <w:r w:rsidRPr="00680818">
        <w:tab/>
      </w:r>
      <w:r w:rsidRPr="00680818">
        <w:tab/>
        <w:t>&lt;/DFFormat&gt;</w:t>
      </w:r>
    </w:p>
    <w:p w14:paraId="2E8A193E" w14:textId="77777777" w:rsidR="00680818" w:rsidRPr="00680818" w:rsidRDefault="00680818" w:rsidP="008834D5">
      <w:pPr>
        <w:pStyle w:val="PL"/>
      </w:pPr>
      <w:r w:rsidRPr="00680818">
        <w:tab/>
      </w:r>
      <w:r w:rsidRPr="00680818">
        <w:tab/>
      </w:r>
      <w:r w:rsidRPr="00680818">
        <w:tab/>
      </w:r>
      <w:r w:rsidRPr="00680818">
        <w:tab/>
        <w:t>&lt;Occurrence&gt;</w:t>
      </w:r>
    </w:p>
    <w:p w14:paraId="02F726B6" w14:textId="77777777" w:rsidR="00680818" w:rsidRPr="00680818" w:rsidRDefault="00680818" w:rsidP="008834D5">
      <w:pPr>
        <w:pStyle w:val="PL"/>
      </w:pPr>
      <w:r w:rsidRPr="00680818">
        <w:tab/>
      </w:r>
      <w:r w:rsidRPr="00680818">
        <w:tab/>
      </w:r>
      <w:r w:rsidRPr="00680818">
        <w:tab/>
      </w:r>
      <w:r w:rsidRPr="00680818">
        <w:tab/>
      </w:r>
      <w:r w:rsidRPr="00680818">
        <w:tab/>
        <w:t>&lt;ZeroOrOne/&gt;</w:t>
      </w:r>
    </w:p>
    <w:p w14:paraId="5E94B6A8" w14:textId="77777777" w:rsidR="00680818" w:rsidRPr="00680818" w:rsidRDefault="00680818" w:rsidP="008834D5">
      <w:pPr>
        <w:pStyle w:val="PL"/>
      </w:pPr>
      <w:r w:rsidRPr="00680818">
        <w:tab/>
      </w:r>
      <w:r w:rsidRPr="00680818">
        <w:tab/>
      </w:r>
      <w:r w:rsidRPr="00680818">
        <w:tab/>
      </w:r>
      <w:r w:rsidRPr="00680818">
        <w:tab/>
        <w:t>&lt;/Occurrence&gt;</w:t>
      </w:r>
    </w:p>
    <w:p w14:paraId="0A304120" w14:textId="77777777" w:rsidR="00680818" w:rsidRPr="00680818" w:rsidRDefault="00680818" w:rsidP="008834D5">
      <w:pPr>
        <w:pStyle w:val="PL"/>
      </w:pPr>
      <w:r w:rsidRPr="00680818">
        <w:tab/>
      </w:r>
      <w:r w:rsidRPr="00680818">
        <w:tab/>
      </w:r>
      <w:r w:rsidRPr="00680818">
        <w:tab/>
      </w:r>
      <w:r w:rsidRPr="00680818">
        <w:tab/>
        <w:t>&lt;Scope&gt;</w:t>
      </w:r>
    </w:p>
    <w:p w14:paraId="783F16ED" w14:textId="77777777" w:rsidR="00680818" w:rsidRPr="00680818" w:rsidRDefault="00680818" w:rsidP="008834D5">
      <w:pPr>
        <w:pStyle w:val="PL"/>
      </w:pPr>
      <w:r w:rsidRPr="00680818">
        <w:tab/>
      </w:r>
      <w:r w:rsidRPr="00680818">
        <w:tab/>
      </w:r>
      <w:r w:rsidRPr="00680818">
        <w:tab/>
      </w:r>
      <w:r w:rsidRPr="00680818">
        <w:tab/>
      </w:r>
      <w:r w:rsidRPr="00680818">
        <w:tab/>
        <w:t>&lt;Dynamic/&gt;</w:t>
      </w:r>
    </w:p>
    <w:p w14:paraId="275F8C0B" w14:textId="77777777" w:rsidR="00680818" w:rsidRPr="00680818" w:rsidRDefault="00680818" w:rsidP="008834D5">
      <w:pPr>
        <w:pStyle w:val="PL"/>
      </w:pPr>
      <w:r w:rsidRPr="00680818">
        <w:tab/>
      </w:r>
      <w:r w:rsidRPr="00680818">
        <w:tab/>
      </w:r>
      <w:r w:rsidRPr="00680818">
        <w:tab/>
      </w:r>
      <w:r w:rsidRPr="00680818">
        <w:tab/>
        <w:t>&lt;/Scope&gt;</w:t>
      </w:r>
    </w:p>
    <w:p w14:paraId="178C44E9" w14:textId="77777777" w:rsidR="00680818" w:rsidRPr="00680818" w:rsidRDefault="00680818" w:rsidP="008834D5">
      <w:pPr>
        <w:pStyle w:val="PL"/>
      </w:pPr>
      <w:r w:rsidRPr="00680818">
        <w:tab/>
      </w:r>
      <w:r w:rsidRPr="00680818">
        <w:tab/>
      </w:r>
      <w:r w:rsidRPr="00680818">
        <w:tab/>
      </w:r>
      <w:r w:rsidRPr="00680818">
        <w:tab/>
        <w:t>&lt;DFTitle&gt;User displayable name for the node.&lt;/DFTitle&gt;</w:t>
      </w:r>
    </w:p>
    <w:p w14:paraId="7B3C59FC" w14:textId="77777777" w:rsidR="00680818" w:rsidRPr="00680818" w:rsidRDefault="00680818" w:rsidP="008834D5">
      <w:pPr>
        <w:pStyle w:val="PL"/>
      </w:pPr>
      <w:r w:rsidRPr="00680818">
        <w:tab/>
      </w:r>
      <w:r w:rsidRPr="00680818">
        <w:tab/>
      </w:r>
      <w:r w:rsidRPr="00680818">
        <w:tab/>
      </w:r>
      <w:r w:rsidRPr="00680818">
        <w:tab/>
        <w:t>&lt;DFType&gt;</w:t>
      </w:r>
    </w:p>
    <w:p w14:paraId="5555135A" w14:textId="77777777" w:rsidR="00680818" w:rsidRPr="00680818" w:rsidRDefault="00680818" w:rsidP="008834D5">
      <w:pPr>
        <w:pStyle w:val="PL"/>
      </w:pPr>
      <w:r w:rsidRPr="00680818">
        <w:tab/>
      </w:r>
      <w:r w:rsidRPr="00680818">
        <w:tab/>
      </w:r>
      <w:r w:rsidRPr="00680818">
        <w:tab/>
      </w:r>
      <w:r w:rsidRPr="00680818">
        <w:tab/>
      </w:r>
      <w:r w:rsidRPr="00680818">
        <w:tab/>
        <w:t>&lt;MIME&gt;text/plain&lt;/MIME&gt;</w:t>
      </w:r>
    </w:p>
    <w:p w14:paraId="3BD458CF" w14:textId="77777777" w:rsidR="00680818" w:rsidRPr="00680818" w:rsidRDefault="00680818" w:rsidP="008834D5">
      <w:pPr>
        <w:pStyle w:val="PL"/>
      </w:pPr>
      <w:r w:rsidRPr="00680818">
        <w:tab/>
      </w:r>
      <w:r w:rsidRPr="00680818">
        <w:tab/>
      </w:r>
      <w:r w:rsidRPr="00680818">
        <w:tab/>
      </w:r>
      <w:r w:rsidRPr="00680818">
        <w:tab/>
        <w:t>&lt;/DFType&gt;</w:t>
      </w:r>
    </w:p>
    <w:p w14:paraId="5C5FD35E" w14:textId="77777777" w:rsidR="00680818" w:rsidRPr="00680818" w:rsidRDefault="00680818" w:rsidP="008834D5">
      <w:pPr>
        <w:pStyle w:val="PL"/>
      </w:pPr>
      <w:r w:rsidRPr="00680818">
        <w:tab/>
      </w:r>
      <w:r w:rsidRPr="00680818">
        <w:tab/>
      </w:r>
      <w:r w:rsidRPr="00680818">
        <w:tab/>
        <w:t>&lt;/DFProperties&gt;</w:t>
      </w:r>
    </w:p>
    <w:p w14:paraId="633C92A4" w14:textId="77777777" w:rsidR="00680818" w:rsidRPr="00680818" w:rsidRDefault="00680818" w:rsidP="008834D5">
      <w:pPr>
        <w:pStyle w:val="PL"/>
      </w:pPr>
      <w:r w:rsidRPr="00680818">
        <w:tab/>
      </w:r>
      <w:r w:rsidRPr="00680818">
        <w:tab/>
        <w:t>&lt;/Node&gt;</w:t>
      </w:r>
    </w:p>
    <w:p w14:paraId="25D28116" w14:textId="77777777" w:rsidR="00680818" w:rsidRPr="00680818" w:rsidRDefault="00680818" w:rsidP="008834D5">
      <w:pPr>
        <w:pStyle w:val="PL"/>
      </w:pPr>
      <w:r w:rsidRPr="00680818">
        <w:tab/>
      </w:r>
      <w:r w:rsidRPr="00680818">
        <w:tab/>
      </w:r>
    </w:p>
    <w:p w14:paraId="17AEE4DD" w14:textId="77777777" w:rsidR="00680818" w:rsidRPr="00680818" w:rsidRDefault="00680818" w:rsidP="008834D5">
      <w:pPr>
        <w:pStyle w:val="PL"/>
      </w:pPr>
      <w:r w:rsidRPr="00680818">
        <w:tab/>
      </w:r>
      <w:r w:rsidRPr="00680818">
        <w:tab/>
        <w:t>&lt;Node&gt;</w:t>
      </w:r>
    </w:p>
    <w:p w14:paraId="2B8EAAC8" w14:textId="77777777" w:rsidR="00680818" w:rsidRPr="00680818" w:rsidRDefault="00680818" w:rsidP="008834D5">
      <w:pPr>
        <w:pStyle w:val="PL"/>
      </w:pPr>
      <w:r w:rsidRPr="00680818">
        <w:tab/>
      </w:r>
      <w:r w:rsidRPr="00680818">
        <w:tab/>
      </w:r>
      <w:r w:rsidRPr="00680818">
        <w:tab/>
        <w:t>&lt;NodeName&gt;Debug_info_List&lt;/NodeName&gt;</w:t>
      </w:r>
    </w:p>
    <w:p w14:paraId="1B3A92D9" w14:textId="77777777" w:rsidR="00680818" w:rsidRPr="00680818" w:rsidRDefault="00680818" w:rsidP="008834D5">
      <w:pPr>
        <w:pStyle w:val="PL"/>
      </w:pPr>
      <w:r w:rsidRPr="00680818">
        <w:tab/>
      </w:r>
      <w:r w:rsidRPr="00680818">
        <w:tab/>
      </w:r>
      <w:r w:rsidRPr="00680818">
        <w:tab/>
        <w:t>&lt;!-- The Debug_info_List node starts here. --&gt;</w:t>
      </w:r>
    </w:p>
    <w:p w14:paraId="312060A8" w14:textId="77777777" w:rsidR="00680818" w:rsidRPr="00680818" w:rsidRDefault="00680818" w:rsidP="008834D5">
      <w:pPr>
        <w:pStyle w:val="PL"/>
      </w:pPr>
      <w:r w:rsidRPr="00680818">
        <w:tab/>
      </w:r>
      <w:r w:rsidRPr="00680818">
        <w:tab/>
      </w:r>
      <w:r w:rsidRPr="00680818">
        <w:tab/>
        <w:t>&lt;DFProperties&gt;</w:t>
      </w:r>
    </w:p>
    <w:p w14:paraId="4228CDFF" w14:textId="77777777" w:rsidR="00680818" w:rsidRPr="00680818" w:rsidRDefault="00680818" w:rsidP="008834D5">
      <w:pPr>
        <w:pStyle w:val="PL"/>
      </w:pPr>
      <w:r w:rsidRPr="00680818">
        <w:tab/>
      </w:r>
      <w:r w:rsidRPr="00680818">
        <w:tab/>
      </w:r>
      <w:r w:rsidRPr="00680818">
        <w:tab/>
      </w:r>
      <w:r w:rsidRPr="00680818">
        <w:tab/>
        <w:t>&lt;AccessType&gt;</w:t>
      </w:r>
    </w:p>
    <w:p w14:paraId="3273759F" w14:textId="77777777" w:rsidR="00680818" w:rsidRPr="00680818" w:rsidRDefault="00680818" w:rsidP="008834D5">
      <w:pPr>
        <w:pStyle w:val="PL"/>
      </w:pPr>
      <w:r w:rsidRPr="00680818">
        <w:tab/>
      </w:r>
      <w:r w:rsidRPr="00680818">
        <w:tab/>
      </w:r>
      <w:r w:rsidRPr="00680818">
        <w:tab/>
      </w:r>
      <w:r w:rsidRPr="00680818">
        <w:tab/>
      </w:r>
      <w:r w:rsidRPr="00680818">
        <w:tab/>
        <w:t>&lt;Get/&gt;</w:t>
      </w:r>
    </w:p>
    <w:p w14:paraId="12742144" w14:textId="77777777" w:rsidR="00680818" w:rsidRPr="00680818" w:rsidRDefault="00680818" w:rsidP="008834D5">
      <w:pPr>
        <w:pStyle w:val="PL"/>
      </w:pPr>
      <w:r w:rsidRPr="00680818">
        <w:tab/>
      </w:r>
      <w:r w:rsidRPr="00680818">
        <w:tab/>
      </w:r>
      <w:r w:rsidRPr="00680818">
        <w:tab/>
      </w:r>
      <w:r w:rsidRPr="00680818">
        <w:tab/>
        <w:t>&lt;/AccessType&gt;</w:t>
      </w:r>
    </w:p>
    <w:p w14:paraId="0C2CF2A4" w14:textId="77777777" w:rsidR="00680818" w:rsidRPr="00680818" w:rsidRDefault="00680818" w:rsidP="008834D5">
      <w:pPr>
        <w:pStyle w:val="PL"/>
      </w:pPr>
      <w:r w:rsidRPr="00680818">
        <w:tab/>
      </w:r>
      <w:r w:rsidRPr="00680818">
        <w:tab/>
      </w:r>
      <w:r w:rsidRPr="00680818">
        <w:tab/>
      </w:r>
      <w:r w:rsidRPr="00680818">
        <w:tab/>
        <w:t>&lt;DFFormat&gt;</w:t>
      </w:r>
    </w:p>
    <w:p w14:paraId="33653540"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4CB8B084" w14:textId="77777777" w:rsidR="00680818" w:rsidRPr="00680818" w:rsidRDefault="00680818" w:rsidP="008834D5">
      <w:pPr>
        <w:pStyle w:val="PL"/>
      </w:pPr>
      <w:r w:rsidRPr="00680818">
        <w:tab/>
      </w:r>
      <w:r w:rsidRPr="00680818">
        <w:tab/>
      </w:r>
      <w:r w:rsidRPr="00680818">
        <w:tab/>
      </w:r>
      <w:r w:rsidRPr="00680818">
        <w:tab/>
        <w:t>&lt;/DFFormat&gt;</w:t>
      </w:r>
    </w:p>
    <w:p w14:paraId="645890BE" w14:textId="77777777" w:rsidR="00680818" w:rsidRPr="00680818" w:rsidRDefault="00680818" w:rsidP="008834D5">
      <w:pPr>
        <w:pStyle w:val="PL"/>
      </w:pPr>
      <w:r w:rsidRPr="00680818">
        <w:tab/>
      </w:r>
      <w:r w:rsidRPr="00680818">
        <w:tab/>
      </w:r>
      <w:r w:rsidRPr="00680818">
        <w:tab/>
      </w:r>
      <w:r w:rsidRPr="00680818">
        <w:tab/>
        <w:t>&lt;Occurrence&gt;</w:t>
      </w:r>
    </w:p>
    <w:p w14:paraId="34B5AC3B" w14:textId="77777777" w:rsidR="00680818" w:rsidRPr="00680818" w:rsidRDefault="00680818" w:rsidP="008834D5">
      <w:pPr>
        <w:pStyle w:val="PL"/>
      </w:pPr>
      <w:r w:rsidRPr="00680818">
        <w:tab/>
      </w:r>
      <w:r w:rsidRPr="00680818">
        <w:tab/>
      </w:r>
      <w:r w:rsidRPr="00680818">
        <w:tab/>
      </w:r>
      <w:r w:rsidRPr="00680818">
        <w:tab/>
      </w:r>
      <w:r w:rsidRPr="00680818">
        <w:tab/>
        <w:t>&lt;One/&gt;</w:t>
      </w:r>
    </w:p>
    <w:p w14:paraId="389D19CB" w14:textId="77777777" w:rsidR="00680818" w:rsidRPr="00680818" w:rsidRDefault="00680818" w:rsidP="008834D5">
      <w:pPr>
        <w:pStyle w:val="PL"/>
      </w:pPr>
      <w:r w:rsidRPr="00680818">
        <w:tab/>
      </w:r>
      <w:r w:rsidRPr="00680818">
        <w:tab/>
      </w:r>
      <w:r w:rsidRPr="00680818">
        <w:tab/>
      </w:r>
      <w:r w:rsidRPr="00680818">
        <w:tab/>
        <w:t>&lt;/Occurrence&gt;</w:t>
      </w:r>
    </w:p>
    <w:p w14:paraId="7DF349B9" w14:textId="77777777" w:rsidR="00680818" w:rsidRPr="00680818" w:rsidRDefault="00680818" w:rsidP="008834D5">
      <w:pPr>
        <w:pStyle w:val="PL"/>
      </w:pPr>
      <w:r w:rsidRPr="00680818">
        <w:tab/>
      </w:r>
      <w:r w:rsidRPr="00680818">
        <w:tab/>
      </w:r>
      <w:r w:rsidRPr="00680818">
        <w:tab/>
      </w:r>
      <w:r w:rsidRPr="00680818">
        <w:tab/>
        <w:t>&lt;Scope&gt;</w:t>
      </w:r>
    </w:p>
    <w:p w14:paraId="79603B42" w14:textId="77777777" w:rsidR="00680818" w:rsidRPr="00680818" w:rsidRDefault="00680818" w:rsidP="008834D5">
      <w:pPr>
        <w:pStyle w:val="PL"/>
      </w:pPr>
      <w:r w:rsidRPr="00680818">
        <w:tab/>
      </w:r>
      <w:r w:rsidRPr="00680818">
        <w:tab/>
      </w:r>
      <w:r w:rsidRPr="00680818">
        <w:tab/>
      </w:r>
      <w:r w:rsidRPr="00680818">
        <w:tab/>
      </w:r>
      <w:r w:rsidRPr="00680818">
        <w:tab/>
        <w:t>&lt;Permanent/&gt;</w:t>
      </w:r>
    </w:p>
    <w:p w14:paraId="7BCE5952" w14:textId="77777777" w:rsidR="00680818" w:rsidRPr="00680818" w:rsidRDefault="00680818" w:rsidP="008834D5">
      <w:pPr>
        <w:pStyle w:val="PL"/>
      </w:pPr>
      <w:r w:rsidRPr="00680818">
        <w:tab/>
      </w:r>
      <w:r w:rsidRPr="00680818">
        <w:tab/>
      </w:r>
      <w:r w:rsidRPr="00680818">
        <w:tab/>
      </w:r>
      <w:r w:rsidRPr="00680818">
        <w:tab/>
        <w:t>&lt;/Scope&gt;</w:t>
      </w:r>
    </w:p>
    <w:p w14:paraId="364592DB" w14:textId="77777777" w:rsidR="00680818" w:rsidRPr="00680818" w:rsidRDefault="00680818" w:rsidP="008834D5">
      <w:pPr>
        <w:pStyle w:val="PL"/>
      </w:pPr>
      <w:r w:rsidRPr="00680818">
        <w:tab/>
      </w:r>
      <w:r w:rsidRPr="00680818">
        <w:tab/>
      </w:r>
      <w:r w:rsidRPr="00680818">
        <w:tab/>
      </w:r>
      <w:r w:rsidRPr="00680818">
        <w:tab/>
        <w:t>&lt;DFTitle&gt;List of debug configurations, one per debug session.&lt;/DFTitle&gt;</w:t>
      </w:r>
    </w:p>
    <w:p w14:paraId="261F9CF9" w14:textId="77777777" w:rsidR="00680818" w:rsidRPr="00680818" w:rsidRDefault="00680818" w:rsidP="008834D5">
      <w:pPr>
        <w:pStyle w:val="PL"/>
      </w:pPr>
      <w:r w:rsidRPr="00680818">
        <w:tab/>
      </w:r>
      <w:r w:rsidRPr="00680818">
        <w:tab/>
      </w:r>
      <w:r w:rsidRPr="00680818">
        <w:tab/>
      </w:r>
      <w:r w:rsidRPr="00680818">
        <w:tab/>
        <w:t>&lt;DFType&gt;</w:t>
      </w:r>
    </w:p>
    <w:p w14:paraId="25D5C5E4" w14:textId="77777777" w:rsidR="00680818" w:rsidRPr="00680818" w:rsidRDefault="00680818" w:rsidP="008834D5">
      <w:pPr>
        <w:pStyle w:val="PL"/>
      </w:pPr>
      <w:r w:rsidRPr="00680818">
        <w:lastRenderedPageBreak/>
        <w:tab/>
      </w:r>
      <w:r w:rsidRPr="00680818">
        <w:tab/>
      </w:r>
      <w:r w:rsidRPr="00680818">
        <w:tab/>
      </w:r>
      <w:r w:rsidRPr="00680818">
        <w:tab/>
      </w:r>
      <w:r w:rsidRPr="00680818">
        <w:tab/>
        <w:t>&lt;DDFName/&gt;</w:t>
      </w:r>
    </w:p>
    <w:p w14:paraId="15156F9B" w14:textId="77777777" w:rsidR="00680818" w:rsidRPr="00680818" w:rsidRDefault="00680818" w:rsidP="008834D5">
      <w:pPr>
        <w:pStyle w:val="PL"/>
      </w:pPr>
      <w:r w:rsidRPr="00680818">
        <w:tab/>
      </w:r>
      <w:r w:rsidRPr="00680818">
        <w:tab/>
      </w:r>
      <w:r w:rsidRPr="00680818">
        <w:tab/>
      </w:r>
      <w:r w:rsidRPr="00680818">
        <w:tab/>
        <w:t>&lt;/DFType&gt;</w:t>
      </w:r>
    </w:p>
    <w:p w14:paraId="7267547D" w14:textId="77777777" w:rsidR="00680818" w:rsidRPr="00680818" w:rsidRDefault="00680818" w:rsidP="008834D5">
      <w:pPr>
        <w:pStyle w:val="PL"/>
      </w:pPr>
      <w:r w:rsidRPr="00680818">
        <w:tab/>
      </w:r>
      <w:r w:rsidRPr="00680818">
        <w:tab/>
      </w:r>
      <w:r w:rsidRPr="00680818">
        <w:tab/>
        <w:t>&lt;/DFProperties&gt;</w:t>
      </w:r>
    </w:p>
    <w:p w14:paraId="01212EAF" w14:textId="77777777" w:rsidR="00680818" w:rsidRPr="00680818" w:rsidRDefault="00680818" w:rsidP="008834D5">
      <w:pPr>
        <w:pStyle w:val="PL"/>
      </w:pPr>
      <w:r w:rsidRPr="00680818">
        <w:tab/>
      </w:r>
      <w:r w:rsidRPr="00680818">
        <w:tab/>
      </w:r>
      <w:r w:rsidRPr="00680818">
        <w:tab/>
        <w:t>&lt;Node&gt;</w:t>
      </w:r>
    </w:p>
    <w:p w14:paraId="71089902" w14:textId="77777777" w:rsidR="00680818" w:rsidRPr="00680818" w:rsidRDefault="00680818" w:rsidP="008834D5">
      <w:pPr>
        <w:pStyle w:val="PL"/>
      </w:pPr>
      <w:r w:rsidRPr="00680818">
        <w:tab/>
      </w:r>
      <w:r w:rsidRPr="00680818">
        <w:tab/>
      </w:r>
      <w:r w:rsidRPr="00680818">
        <w:tab/>
        <w:t>&lt;!-- The placeholder X node for Debug_config. --&gt;</w:t>
      </w:r>
    </w:p>
    <w:p w14:paraId="71E2CCB9" w14:textId="77777777" w:rsidR="00680818" w:rsidRPr="00680818" w:rsidRDefault="00680818" w:rsidP="008834D5">
      <w:pPr>
        <w:pStyle w:val="PL"/>
      </w:pPr>
      <w:r w:rsidRPr="00680818">
        <w:tab/>
      </w:r>
      <w:r w:rsidRPr="00680818">
        <w:tab/>
      </w:r>
      <w:r w:rsidRPr="00680818">
        <w:tab/>
      </w:r>
      <w:r w:rsidRPr="00680818">
        <w:tab/>
        <w:t>&lt;NodeName/&gt;</w:t>
      </w:r>
    </w:p>
    <w:p w14:paraId="24D4C946" w14:textId="77777777" w:rsidR="00680818" w:rsidRPr="00680818" w:rsidRDefault="00680818" w:rsidP="008834D5">
      <w:pPr>
        <w:pStyle w:val="PL"/>
      </w:pPr>
      <w:r w:rsidRPr="00680818">
        <w:tab/>
      </w:r>
      <w:r w:rsidRPr="00680818">
        <w:tab/>
      </w:r>
      <w:r w:rsidRPr="00680818">
        <w:tab/>
      </w:r>
      <w:r w:rsidRPr="00680818">
        <w:tab/>
        <w:t>&lt;DFProperties&gt;</w:t>
      </w:r>
    </w:p>
    <w:p w14:paraId="123A43D8" w14:textId="77777777" w:rsidR="00680818" w:rsidRPr="00680818" w:rsidRDefault="00680818" w:rsidP="008834D5">
      <w:pPr>
        <w:pStyle w:val="PL"/>
      </w:pPr>
      <w:r w:rsidRPr="00680818">
        <w:tab/>
      </w:r>
      <w:r w:rsidRPr="00680818">
        <w:tab/>
      </w:r>
      <w:r w:rsidRPr="00680818">
        <w:tab/>
      </w:r>
      <w:r w:rsidRPr="00680818">
        <w:tab/>
      </w:r>
      <w:r w:rsidRPr="00680818">
        <w:tab/>
        <w:t>&lt;AccessType&gt;</w:t>
      </w:r>
    </w:p>
    <w:p w14:paraId="60497EE6"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&lt;Get/&gt;</w:t>
      </w:r>
    </w:p>
    <w:p w14:paraId="7E9617B1" w14:textId="77777777" w:rsidR="00680818" w:rsidRPr="00680818" w:rsidRDefault="00680818" w:rsidP="008834D5">
      <w:pPr>
        <w:pStyle w:val="PL"/>
      </w:pPr>
      <w:r w:rsidRPr="00680818">
        <w:tab/>
      </w:r>
      <w:r w:rsidRPr="00680818">
        <w:tab/>
      </w:r>
      <w:r w:rsidRPr="00680818">
        <w:tab/>
      </w:r>
      <w:r w:rsidRPr="00680818">
        <w:tab/>
      </w:r>
      <w:r w:rsidRPr="00680818">
        <w:tab/>
        <w:t>&lt;/AccessType&gt;</w:t>
      </w:r>
    </w:p>
    <w:p w14:paraId="5F17CED8" w14:textId="77777777" w:rsidR="00680818" w:rsidRPr="00680818" w:rsidRDefault="00680818" w:rsidP="008834D5">
      <w:pPr>
        <w:pStyle w:val="PL"/>
      </w:pPr>
      <w:r w:rsidRPr="00680818">
        <w:tab/>
      </w:r>
      <w:r w:rsidRPr="00680818">
        <w:tab/>
      </w:r>
      <w:r w:rsidRPr="00680818">
        <w:tab/>
      </w:r>
      <w:r w:rsidRPr="00680818">
        <w:tab/>
      </w:r>
      <w:r w:rsidRPr="00680818">
        <w:tab/>
        <w:t>&lt;DFFormat&gt;</w:t>
      </w:r>
    </w:p>
    <w:p w14:paraId="2F6723E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&lt;node/&gt;</w:t>
      </w:r>
    </w:p>
    <w:p w14:paraId="22D89921" w14:textId="77777777" w:rsidR="00680818" w:rsidRPr="00680818" w:rsidRDefault="00680818" w:rsidP="008834D5">
      <w:pPr>
        <w:pStyle w:val="PL"/>
      </w:pPr>
      <w:r w:rsidRPr="00680818">
        <w:tab/>
      </w:r>
      <w:r w:rsidRPr="00680818">
        <w:tab/>
      </w:r>
      <w:r w:rsidRPr="00680818">
        <w:tab/>
      </w:r>
      <w:r w:rsidRPr="00680818">
        <w:tab/>
      </w:r>
      <w:r w:rsidRPr="00680818">
        <w:tab/>
        <w:t>&lt;/DFFormat&gt;</w:t>
      </w:r>
    </w:p>
    <w:p w14:paraId="6A773C69" w14:textId="77777777" w:rsidR="00680818" w:rsidRPr="00680818" w:rsidRDefault="00680818" w:rsidP="008834D5">
      <w:pPr>
        <w:pStyle w:val="PL"/>
      </w:pPr>
      <w:r w:rsidRPr="00680818">
        <w:tab/>
      </w:r>
      <w:r w:rsidRPr="00680818">
        <w:tab/>
      </w:r>
      <w:r w:rsidRPr="00680818">
        <w:tab/>
      </w:r>
      <w:r w:rsidRPr="00680818">
        <w:tab/>
      </w:r>
      <w:r w:rsidRPr="00680818">
        <w:tab/>
        <w:t>&lt;Occurrence&gt;</w:t>
      </w:r>
    </w:p>
    <w:p w14:paraId="7B55758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&lt;ZeroOrMore/&gt;</w:t>
      </w:r>
    </w:p>
    <w:p w14:paraId="188B1078" w14:textId="77777777" w:rsidR="00680818" w:rsidRPr="00680818" w:rsidRDefault="00680818" w:rsidP="008834D5">
      <w:pPr>
        <w:pStyle w:val="PL"/>
      </w:pPr>
      <w:r w:rsidRPr="00680818">
        <w:tab/>
      </w:r>
      <w:r w:rsidRPr="00680818">
        <w:tab/>
      </w:r>
      <w:r w:rsidRPr="00680818">
        <w:tab/>
      </w:r>
      <w:r w:rsidRPr="00680818">
        <w:tab/>
      </w:r>
      <w:r w:rsidRPr="00680818">
        <w:tab/>
        <w:t>&lt;/Occurrence&gt;</w:t>
      </w:r>
    </w:p>
    <w:p w14:paraId="2A037D46" w14:textId="77777777" w:rsidR="00680818" w:rsidRPr="00680818" w:rsidRDefault="00680818" w:rsidP="008834D5">
      <w:pPr>
        <w:pStyle w:val="PL"/>
      </w:pPr>
      <w:r w:rsidRPr="00680818">
        <w:tab/>
      </w:r>
      <w:r w:rsidRPr="00680818">
        <w:tab/>
      </w:r>
      <w:r w:rsidRPr="00680818">
        <w:tab/>
      </w:r>
      <w:r w:rsidRPr="00680818">
        <w:tab/>
      </w:r>
      <w:r w:rsidRPr="00680818">
        <w:tab/>
        <w:t>&lt;Scope&gt;</w:t>
      </w:r>
    </w:p>
    <w:p w14:paraId="62E9AA50"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&lt;Dynamic/&gt;</w:t>
      </w:r>
    </w:p>
    <w:p w14:paraId="3937AEA2" w14:textId="77777777" w:rsidR="00680818" w:rsidRPr="00680818" w:rsidRDefault="00680818" w:rsidP="008834D5">
      <w:pPr>
        <w:pStyle w:val="PL"/>
      </w:pPr>
      <w:r w:rsidRPr="00680818">
        <w:tab/>
      </w:r>
      <w:r w:rsidRPr="00680818">
        <w:tab/>
      </w:r>
      <w:r w:rsidRPr="00680818">
        <w:tab/>
      </w:r>
      <w:r w:rsidRPr="00680818">
        <w:tab/>
      </w:r>
      <w:r w:rsidRPr="00680818">
        <w:tab/>
        <w:t>&lt;/Scope&gt;</w:t>
      </w:r>
    </w:p>
    <w:p w14:paraId="28334216" w14:textId="77777777" w:rsidR="00680818" w:rsidRPr="00680818" w:rsidRDefault="00680818" w:rsidP="008834D5">
      <w:pPr>
        <w:pStyle w:val="PL"/>
      </w:pPr>
      <w:r w:rsidRPr="00680818">
        <w:tab/>
      </w:r>
      <w:r w:rsidRPr="00680818">
        <w:tab/>
      </w:r>
      <w:r w:rsidRPr="00680818">
        <w:tab/>
      </w:r>
      <w:r w:rsidRPr="00680818">
        <w:tab/>
      </w:r>
      <w:r w:rsidRPr="00680818">
        <w:tab/>
        <w:t>&lt;DFTitle&gt;The "name" node for a debug configuration object.</w:t>
      </w:r>
    </w:p>
    <w:p w14:paraId="517B1989" w14:textId="77777777" w:rsidR="00680818" w:rsidRPr="00680818" w:rsidRDefault="00680818" w:rsidP="008834D5">
      <w:pPr>
        <w:pStyle w:val="PL"/>
      </w:pPr>
      <w:r w:rsidRPr="00680818">
        <w:tab/>
      </w:r>
      <w:r w:rsidRPr="00680818">
        <w:tab/>
      </w:r>
      <w:r w:rsidRPr="00680818">
        <w:tab/>
      </w:r>
      <w:r w:rsidRPr="00680818">
        <w:tab/>
      </w:r>
      <w:r w:rsidRPr="00680818">
        <w:tab/>
        <w:t>&lt;/DFTitle&gt;</w:t>
      </w:r>
    </w:p>
    <w:p w14:paraId="7A8F8AE9" w14:textId="77777777" w:rsidR="00680818" w:rsidRPr="00680818" w:rsidRDefault="00680818" w:rsidP="008834D5">
      <w:pPr>
        <w:pStyle w:val="PL"/>
      </w:pPr>
      <w:r w:rsidRPr="00680818">
        <w:tab/>
      </w:r>
      <w:r w:rsidRPr="00680818">
        <w:tab/>
      </w:r>
      <w:r w:rsidRPr="00680818">
        <w:tab/>
      </w:r>
      <w:r w:rsidRPr="00680818">
        <w:tab/>
      </w:r>
      <w:r w:rsidRPr="00680818">
        <w:tab/>
        <w:t>&lt;DFType&gt;</w:t>
      </w:r>
    </w:p>
    <w:p w14:paraId="6FD10D4B"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&lt;DDFName/&gt;</w:t>
      </w:r>
    </w:p>
    <w:p w14:paraId="41F7F1CE" w14:textId="77777777" w:rsidR="00680818" w:rsidRPr="00680818" w:rsidRDefault="00680818" w:rsidP="008834D5">
      <w:pPr>
        <w:pStyle w:val="PL"/>
      </w:pPr>
      <w:r w:rsidRPr="00680818">
        <w:tab/>
      </w:r>
      <w:r w:rsidRPr="00680818">
        <w:tab/>
      </w:r>
      <w:r w:rsidRPr="00680818">
        <w:tab/>
      </w:r>
      <w:r w:rsidRPr="00680818">
        <w:tab/>
      </w:r>
      <w:r w:rsidRPr="00680818">
        <w:tab/>
        <w:t>&lt;/DFType&gt;</w:t>
      </w:r>
    </w:p>
    <w:p w14:paraId="6004338A" w14:textId="77777777" w:rsidR="00680818" w:rsidRPr="00680818" w:rsidRDefault="00680818" w:rsidP="008834D5">
      <w:pPr>
        <w:pStyle w:val="PL"/>
      </w:pPr>
      <w:r w:rsidRPr="00680818">
        <w:tab/>
      </w:r>
      <w:r w:rsidRPr="00680818">
        <w:tab/>
      </w:r>
      <w:r w:rsidRPr="00680818">
        <w:tab/>
      </w:r>
      <w:r w:rsidRPr="00680818">
        <w:tab/>
        <w:t>&lt;/DFProperties&gt;</w:t>
      </w:r>
    </w:p>
    <w:p w14:paraId="1C3A2ED2" w14:textId="77777777" w:rsidR="00680818" w:rsidRPr="00680818" w:rsidRDefault="00680818" w:rsidP="008834D5">
      <w:pPr>
        <w:pStyle w:val="PL"/>
      </w:pPr>
      <w:r w:rsidRPr="00680818">
        <w:tab/>
      </w:r>
      <w:r w:rsidRPr="00680818">
        <w:tab/>
      </w:r>
      <w:r w:rsidRPr="00680818">
        <w:tab/>
      </w:r>
      <w:r w:rsidRPr="00680818">
        <w:tab/>
        <w:t>&lt;Node&gt;</w:t>
      </w:r>
    </w:p>
    <w:p w14:paraId="7F22E129" w14:textId="77777777" w:rsidR="00680818" w:rsidRPr="00680818" w:rsidRDefault="00680818" w:rsidP="008834D5">
      <w:pPr>
        <w:pStyle w:val="PL"/>
      </w:pPr>
      <w:r w:rsidRPr="00680818">
        <w:tab/>
      </w:r>
      <w:r w:rsidRPr="00680818">
        <w:tab/>
      </w:r>
      <w:r w:rsidRPr="00680818">
        <w:tab/>
      </w:r>
      <w:r w:rsidRPr="00680818">
        <w:tab/>
        <w:t>&lt;!-- The Debug_config node starts here. --&gt;</w:t>
      </w:r>
    </w:p>
    <w:p w14:paraId="7824EEE8" w14:textId="77777777" w:rsidR="00680818" w:rsidRPr="00680818" w:rsidRDefault="00680818" w:rsidP="008834D5">
      <w:pPr>
        <w:pStyle w:val="PL"/>
      </w:pPr>
      <w:r w:rsidRPr="00680818">
        <w:tab/>
      </w:r>
      <w:r w:rsidRPr="00680818">
        <w:tab/>
      </w:r>
      <w:r w:rsidRPr="00680818">
        <w:tab/>
      </w:r>
      <w:r w:rsidRPr="00680818">
        <w:tab/>
      </w:r>
      <w:r w:rsidRPr="00680818">
        <w:tab/>
        <w:t>&lt;NodeName&gt;Debug_config&lt;/NodeName&gt;</w:t>
      </w:r>
    </w:p>
    <w:p w14:paraId="3BEE34CA"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3C6C029F"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16AD746B"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&lt;Get/&gt;</w:t>
      </w:r>
    </w:p>
    <w:p w14:paraId="1757DA8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&lt;Replace/&gt;</w:t>
      </w:r>
    </w:p>
    <w:p w14:paraId="20665218"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1068244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0644B587"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&lt;node/&gt;</w:t>
      </w:r>
    </w:p>
    <w:p w14:paraId="14F4A79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08CDA0B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539AB4E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&lt;One/&gt;</w:t>
      </w:r>
    </w:p>
    <w:p w14:paraId="711A5BB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1B3CF02B"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0BD66B2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&lt;Permanent/&gt;</w:t>
      </w:r>
    </w:p>
    <w:p w14:paraId="3BD88BBC"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7D756E5B"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&lt;DFTitle&gt;Configuration for debugging for one address of record.&lt;/DFTitle&gt;</w:t>
      </w:r>
    </w:p>
    <w:p w14:paraId="1D1788B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2AE42DBF"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&lt;DDFName/&gt;</w:t>
      </w:r>
    </w:p>
    <w:p w14:paraId="0EBBAF6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514428E1"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3EE11741"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5C45F872" w14:textId="77777777" w:rsidR="00680818" w:rsidRPr="00680818" w:rsidRDefault="00680818" w:rsidP="008834D5">
      <w:pPr>
        <w:pStyle w:val="PL"/>
      </w:pPr>
      <w:r w:rsidRPr="00680818">
        <w:tab/>
      </w:r>
      <w:r w:rsidRPr="00680818">
        <w:tab/>
      </w:r>
      <w:r w:rsidRPr="00680818">
        <w:tab/>
      </w:r>
      <w:r w:rsidRPr="00680818">
        <w:tab/>
      </w:r>
      <w:r w:rsidRPr="00680818">
        <w:tab/>
        <w:t>&lt;!-- The Address_of_record node starts here. --&gt;</w:t>
      </w:r>
    </w:p>
    <w:p w14:paraId="03591378" w14:textId="77777777" w:rsidR="00680818" w:rsidRPr="00680818" w:rsidRDefault="00680818" w:rsidP="008834D5">
      <w:pPr>
        <w:pStyle w:val="PL"/>
      </w:pPr>
      <w:r w:rsidRPr="00680818">
        <w:tab/>
      </w:r>
      <w:r w:rsidRPr="00680818">
        <w:tab/>
      </w:r>
      <w:r w:rsidRPr="00680818">
        <w:tab/>
      </w:r>
      <w:r w:rsidRPr="00680818">
        <w:tab/>
      </w:r>
      <w:r w:rsidRPr="00680818">
        <w:tab/>
        <w:t>&lt;NodeName&gt;Address_of_record&lt;/NodeName&gt;</w:t>
      </w:r>
    </w:p>
    <w:p w14:paraId="0B4CA535"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166AA817"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14BF38EC"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&lt;Get/&gt;</w:t>
      </w:r>
    </w:p>
    <w:p w14:paraId="06F782EA"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&lt;Replace/&gt;</w:t>
      </w:r>
    </w:p>
    <w:p w14:paraId="606601E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4464E6C5" w14:textId="77777777" w:rsidR="00680818" w:rsidRPr="00921250" w:rsidRDefault="00680818" w:rsidP="008834D5">
      <w:pPr>
        <w:pStyle w:val="PL"/>
        <w:rPr>
          <w:lang w:val="fr-FR"/>
        </w:rPr>
      </w:pPr>
      <w:r w:rsidRPr="00680818">
        <w:tab/>
      </w:r>
      <w:r w:rsidRPr="00680818">
        <w:tab/>
      </w:r>
      <w:r w:rsidRPr="00680818">
        <w:tab/>
      </w:r>
      <w:r w:rsidRPr="00680818">
        <w:tab/>
      </w:r>
      <w:r w:rsidRPr="00680818">
        <w:tab/>
      </w:r>
      <w:r w:rsidRPr="00680818">
        <w:tab/>
      </w:r>
      <w:r w:rsidRPr="00921250">
        <w:rPr>
          <w:lang w:val="fr-FR"/>
        </w:rPr>
        <w:t>&lt;DFFormat&gt;</w:t>
      </w:r>
    </w:p>
    <w:p w14:paraId="6DF5EF34" w14:textId="77777777" w:rsidR="00680818" w:rsidRPr="00921250" w:rsidRDefault="00680818" w:rsidP="008834D5">
      <w:pPr>
        <w:pStyle w:val="PL"/>
        <w:rPr>
          <w:lang w:val="fr-FR"/>
        </w:rPr>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t>&lt;chr/&gt;</w:t>
      </w:r>
    </w:p>
    <w:p w14:paraId="0EE67D5A" w14:textId="77777777" w:rsidR="00680818" w:rsidRPr="00921250" w:rsidRDefault="00680818" w:rsidP="008834D5">
      <w:pPr>
        <w:pStyle w:val="PL"/>
        <w:rPr>
          <w:lang w:val="fr-FR"/>
        </w:rPr>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t>&lt;/DFFormat&gt;</w:t>
      </w:r>
    </w:p>
    <w:p w14:paraId="3B63A90E" w14:textId="77777777" w:rsidR="00680818" w:rsidRPr="00921250" w:rsidRDefault="00680818" w:rsidP="008834D5">
      <w:pPr>
        <w:pStyle w:val="PL"/>
        <w:rPr>
          <w:lang w:val="fr-FR"/>
        </w:rPr>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t>&lt;Occurrence&gt;</w:t>
      </w:r>
    </w:p>
    <w:p w14:paraId="7959633C" w14:textId="77777777" w:rsidR="00680818" w:rsidRPr="00921250" w:rsidRDefault="00680818" w:rsidP="008834D5">
      <w:pPr>
        <w:pStyle w:val="PL"/>
        <w:rPr>
          <w:lang w:val="fr-FR"/>
        </w:rPr>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t>&lt;One/&gt;</w:t>
      </w:r>
    </w:p>
    <w:p w14:paraId="7540FD3D" w14:textId="77777777" w:rsidR="00680818" w:rsidRPr="00921250" w:rsidRDefault="00680818" w:rsidP="008834D5">
      <w:pPr>
        <w:pStyle w:val="PL"/>
        <w:rPr>
          <w:lang w:val="fr-FR"/>
        </w:rPr>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t>&lt;/Occurrence&gt;</w:t>
      </w:r>
    </w:p>
    <w:p w14:paraId="59400485" w14:textId="77777777" w:rsidR="00680818" w:rsidRPr="00921250" w:rsidRDefault="00680818" w:rsidP="008834D5">
      <w:pPr>
        <w:pStyle w:val="PL"/>
        <w:rPr>
          <w:lang w:val="fr-FR"/>
        </w:rPr>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t>&lt;Scope&gt;</w:t>
      </w:r>
    </w:p>
    <w:p w14:paraId="07FA49CC" w14:textId="77777777" w:rsidR="00680818" w:rsidRPr="00921250" w:rsidRDefault="00680818" w:rsidP="008834D5">
      <w:pPr>
        <w:pStyle w:val="PL"/>
        <w:rPr>
          <w:lang w:val="fr-FR"/>
        </w:rPr>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t>&lt;Permanent/&gt;</w:t>
      </w:r>
    </w:p>
    <w:p w14:paraId="27EDC4AB" w14:textId="77777777" w:rsidR="00680818" w:rsidRPr="00680818" w:rsidRDefault="00680818" w:rsidP="008834D5">
      <w:pPr>
        <w:pStyle w:val="PL"/>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680818">
        <w:t>&lt;/Scope&gt;</w:t>
      </w:r>
    </w:p>
    <w:p w14:paraId="679E986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&lt;DFTitle&gt;The address of record to be traced.&lt;/DFTitle&gt;</w:t>
      </w:r>
    </w:p>
    <w:p w14:paraId="4A48AD4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612CA08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&lt;MIME&gt;text/plain&lt;/MIME&gt;</w:t>
      </w:r>
    </w:p>
    <w:p w14:paraId="0816970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65AC0443"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132C64B2"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291FB8C9" w14:textId="77777777" w:rsidR="00680818" w:rsidRPr="00680818" w:rsidRDefault="00680818" w:rsidP="008834D5">
      <w:pPr>
        <w:pStyle w:val="PL"/>
      </w:pPr>
      <w:r w:rsidRPr="00680818">
        <w:tab/>
      </w:r>
      <w:r w:rsidRPr="00680818">
        <w:tab/>
      </w:r>
      <w:r w:rsidRPr="00680818">
        <w:tab/>
      </w:r>
      <w:r w:rsidRPr="00680818">
        <w:tab/>
      </w:r>
      <w:r w:rsidRPr="00680818">
        <w:tab/>
        <w:t>&lt;!-- The Address_of_record node ends here. --&gt;</w:t>
      </w:r>
    </w:p>
    <w:p w14:paraId="4100D2BB" w14:textId="77777777" w:rsidR="00680818" w:rsidRPr="00680818" w:rsidRDefault="00680818" w:rsidP="008834D5">
      <w:pPr>
        <w:pStyle w:val="PL"/>
      </w:pPr>
      <w:r w:rsidRPr="00680818">
        <w:tab/>
      </w:r>
      <w:r w:rsidRPr="00680818">
        <w:tab/>
      </w:r>
      <w:r w:rsidRPr="00680818">
        <w:tab/>
      </w:r>
      <w:r w:rsidRPr="00680818">
        <w:tab/>
      </w:r>
      <w:r w:rsidRPr="00680818">
        <w:tab/>
      </w:r>
    </w:p>
    <w:p w14:paraId="57A1365C"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5EAF4CE0" w14:textId="77777777" w:rsidR="00680818" w:rsidRPr="00680818" w:rsidRDefault="00680818" w:rsidP="008834D5">
      <w:pPr>
        <w:pStyle w:val="PL"/>
      </w:pPr>
      <w:r w:rsidRPr="00680818">
        <w:tab/>
      </w:r>
      <w:r w:rsidRPr="00680818">
        <w:tab/>
      </w:r>
      <w:r w:rsidRPr="00680818">
        <w:tab/>
      </w:r>
      <w:r w:rsidRPr="00680818">
        <w:tab/>
      </w:r>
      <w:r w:rsidRPr="00680818">
        <w:tab/>
        <w:t>&lt;!-- The Session_List node starts here. --&gt;</w:t>
      </w:r>
    </w:p>
    <w:p w14:paraId="062504F8" w14:textId="77777777" w:rsidR="00680818" w:rsidRPr="00680818" w:rsidRDefault="00680818" w:rsidP="008834D5">
      <w:pPr>
        <w:pStyle w:val="PL"/>
      </w:pPr>
      <w:r w:rsidRPr="00680818">
        <w:tab/>
      </w:r>
      <w:r w:rsidRPr="00680818">
        <w:tab/>
      </w:r>
      <w:r w:rsidRPr="00680818">
        <w:tab/>
      </w:r>
      <w:r w:rsidRPr="00680818">
        <w:tab/>
      </w:r>
      <w:r w:rsidRPr="00680818">
        <w:tab/>
        <w:t>&lt;NodeName&gt;Session_List&lt;/NodeName&gt;</w:t>
      </w:r>
    </w:p>
    <w:p w14:paraId="553C5E88"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08036957"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05ECF198"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&lt;Get/&gt;</w:t>
      </w:r>
    </w:p>
    <w:p w14:paraId="6DFD1687" w14:textId="77777777" w:rsidR="00680818" w:rsidRPr="00680818" w:rsidRDefault="00680818" w:rsidP="008834D5">
      <w:pPr>
        <w:pStyle w:val="PL"/>
      </w:pPr>
      <w:r w:rsidRPr="00680818">
        <w:lastRenderedPageBreak/>
        <w:tab/>
      </w:r>
      <w:r w:rsidRPr="00680818">
        <w:tab/>
      </w:r>
      <w:r w:rsidRPr="00680818">
        <w:tab/>
      </w:r>
      <w:r w:rsidRPr="00680818">
        <w:tab/>
      </w:r>
      <w:r w:rsidRPr="00680818">
        <w:tab/>
      </w:r>
      <w:r w:rsidRPr="00680818">
        <w:tab/>
      </w:r>
      <w:r w:rsidRPr="00680818">
        <w:tab/>
        <w:t>&lt;Replace/&gt;</w:t>
      </w:r>
    </w:p>
    <w:p w14:paraId="21562FBB"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0271E7F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66DD7A3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&lt;node/&gt;</w:t>
      </w:r>
    </w:p>
    <w:p w14:paraId="59A6C815"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6E56A345"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0CC27F8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&lt;One/&gt;</w:t>
      </w:r>
    </w:p>
    <w:p w14:paraId="1CA2785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1FF07555"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66D206C8"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&lt;Permanent/&gt;</w:t>
      </w:r>
    </w:p>
    <w:p w14:paraId="225B1CBF"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1C6A890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&lt;DFTitle&gt;Debug configuration parameters, one configuration object per session.&lt;/DFTitle&gt;</w:t>
      </w:r>
    </w:p>
    <w:p w14:paraId="3E18A45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52669286"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&lt;DDFName/&gt;</w:t>
      </w:r>
    </w:p>
    <w:p w14:paraId="440FF97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33E3364F"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2EA73EE1" w14:textId="77777777" w:rsidR="00680818" w:rsidRPr="00680818" w:rsidRDefault="00680818" w:rsidP="008834D5">
      <w:pPr>
        <w:pStyle w:val="PL"/>
      </w:pPr>
      <w:r w:rsidRPr="00680818">
        <w:tab/>
      </w:r>
      <w:r w:rsidRPr="00680818">
        <w:tab/>
      </w:r>
      <w:r w:rsidRPr="00680818">
        <w:tab/>
      </w:r>
      <w:r w:rsidRPr="00680818">
        <w:tab/>
      </w:r>
      <w:r w:rsidRPr="00680818">
        <w:tab/>
      </w:r>
    </w:p>
    <w:p w14:paraId="612410D5"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3FA6A614" w14:textId="77777777" w:rsidR="00680818" w:rsidRPr="00680818" w:rsidRDefault="00680818" w:rsidP="008834D5">
      <w:pPr>
        <w:pStyle w:val="PL"/>
      </w:pPr>
      <w:r w:rsidRPr="00680818">
        <w:tab/>
      </w:r>
      <w:r w:rsidRPr="00680818">
        <w:tab/>
      </w:r>
      <w:r w:rsidRPr="00680818">
        <w:tab/>
      </w:r>
      <w:r w:rsidRPr="00680818">
        <w:tab/>
      </w:r>
      <w:r w:rsidRPr="00680818">
        <w:tab/>
        <w:t>&lt;!-- The placeholder X node for Session_List. --&gt;</w:t>
      </w:r>
    </w:p>
    <w:p w14:paraId="773E19EA" w14:textId="77777777" w:rsidR="00680818" w:rsidRPr="00680818" w:rsidRDefault="00680818" w:rsidP="008834D5">
      <w:pPr>
        <w:pStyle w:val="PL"/>
      </w:pPr>
      <w:r w:rsidRPr="00680818">
        <w:tab/>
      </w:r>
      <w:r w:rsidRPr="00680818">
        <w:tab/>
      </w:r>
      <w:r w:rsidRPr="00680818">
        <w:tab/>
      </w:r>
      <w:r w:rsidRPr="00680818">
        <w:tab/>
      </w:r>
      <w:r w:rsidRPr="00680818">
        <w:tab/>
        <w:t>&lt;NodeName/&gt;</w:t>
      </w:r>
    </w:p>
    <w:p w14:paraId="24751F3E"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3C3C6377"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73C0B32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&lt;Get/&gt;</w:t>
      </w:r>
    </w:p>
    <w:p w14:paraId="42A6DB9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16429DF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14B23D4F"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&lt;node/&gt;</w:t>
      </w:r>
    </w:p>
    <w:p w14:paraId="14E6C4DC"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741AF87F"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49BC1267"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&lt;OneOrMore/&gt;</w:t>
      </w:r>
    </w:p>
    <w:p w14:paraId="4F1AD368"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532D1C6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04A6F97B"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&lt;Dynamic/&gt;</w:t>
      </w:r>
    </w:p>
    <w:p w14:paraId="14BD8C4C"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46BC045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&lt;DFTitle&gt;The "name" node for a list of sessions to be traced.</w:t>
      </w:r>
    </w:p>
    <w:p w14:paraId="35FE86EC"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w:t>
      </w:r>
    </w:p>
    <w:p w14:paraId="008ACA0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677439AA"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&lt;DDFName/&gt;</w:t>
      </w:r>
    </w:p>
    <w:p w14:paraId="70D51C87"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3AB45051"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327A1535" w14:textId="77777777" w:rsidR="00680818" w:rsidRPr="00680818" w:rsidRDefault="00680818" w:rsidP="008834D5">
      <w:pPr>
        <w:pStyle w:val="PL"/>
      </w:pPr>
      <w:r w:rsidRPr="00680818">
        <w:tab/>
      </w:r>
      <w:r w:rsidRPr="00680818">
        <w:tab/>
      </w:r>
      <w:r w:rsidRPr="00680818">
        <w:tab/>
      </w:r>
      <w:r w:rsidRPr="00680818">
        <w:tab/>
      </w:r>
      <w:r w:rsidRPr="00680818">
        <w:tab/>
      </w:r>
    </w:p>
    <w:p w14:paraId="108C6DAB"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765803AC" w14:textId="77777777" w:rsidR="00680818" w:rsidRPr="00680818" w:rsidRDefault="00680818" w:rsidP="008834D5">
      <w:pPr>
        <w:pStyle w:val="PL"/>
      </w:pPr>
      <w:r w:rsidRPr="00680818">
        <w:tab/>
      </w:r>
      <w:r w:rsidRPr="00680818">
        <w:tab/>
      </w:r>
      <w:r w:rsidRPr="00680818">
        <w:tab/>
      </w:r>
      <w:r w:rsidRPr="00680818">
        <w:tab/>
      </w:r>
      <w:r w:rsidRPr="00680818">
        <w:tab/>
        <w:t>&lt;!-- Start of the Session node. --&gt;</w:t>
      </w:r>
    </w:p>
    <w:p w14:paraId="2991D36C" w14:textId="77777777" w:rsidR="00680818" w:rsidRPr="00680818" w:rsidRDefault="00680818" w:rsidP="008834D5">
      <w:pPr>
        <w:pStyle w:val="PL"/>
      </w:pPr>
      <w:r w:rsidRPr="00680818">
        <w:tab/>
      </w:r>
      <w:r w:rsidRPr="00680818">
        <w:tab/>
      </w:r>
      <w:r w:rsidRPr="00680818">
        <w:tab/>
      </w:r>
      <w:r w:rsidRPr="00680818">
        <w:tab/>
      </w:r>
      <w:r w:rsidRPr="00680818">
        <w:tab/>
        <w:t>&lt;NodeName&gt;Session&lt;</w:t>
      </w:r>
      <w:r w:rsidR="003C5825">
        <w:t>/</w:t>
      </w:r>
      <w:r w:rsidRPr="00680818">
        <w:t>NodeName&gt;</w:t>
      </w:r>
    </w:p>
    <w:p w14:paraId="5A68AC7A"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7CADA0C7"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2BFDF80B"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&lt;Get/&gt;</w:t>
      </w:r>
    </w:p>
    <w:p w14:paraId="49217A50" w14:textId="77777777" w:rsidR="00680818" w:rsidRPr="00921250" w:rsidRDefault="00680818" w:rsidP="008834D5">
      <w:pPr>
        <w:pStyle w:val="PL"/>
        <w:rPr>
          <w:lang w:val="fr-FR"/>
        </w:rPr>
      </w:pPr>
      <w:r w:rsidRPr="00680818">
        <w:tab/>
      </w:r>
      <w:r w:rsidRPr="00680818">
        <w:tab/>
      </w:r>
      <w:r w:rsidRPr="00680818">
        <w:tab/>
      </w:r>
      <w:r w:rsidRPr="00680818">
        <w:tab/>
      </w:r>
      <w:r w:rsidRPr="00680818">
        <w:tab/>
      </w:r>
      <w:r w:rsidRPr="00680818">
        <w:tab/>
      </w:r>
      <w:r w:rsidRPr="00921250">
        <w:rPr>
          <w:lang w:val="fr-FR"/>
        </w:rPr>
        <w:t>&lt;/AccessType&gt;</w:t>
      </w:r>
    </w:p>
    <w:p w14:paraId="245E315F" w14:textId="77777777" w:rsidR="00680818" w:rsidRPr="00921250" w:rsidRDefault="00680818" w:rsidP="008834D5">
      <w:pPr>
        <w:pStyle w:val="PL"/>
        <w:rPr>
          <w:lang w:val="fr-FR"/>
        </w:rPr>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t>&lt;DFFormat&gt;</w:t>
      </w:r>
    </w:p>
    <w:p w14:paraId="4C98C8FA" w14:textId="77777777" w:rsidR="00680818" w:rsidRPr="00921250" w:rsidRDefault="00680818" w:rsidP="008834D5">
      <w:pPr>
        <w:pStyle w:val="PL"/>
        <w:rPr>
          <w:lang w:val="fr-FR"/>
        </w:rPr>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t>&lt;node/&gt;</w:t>
      </w:r>
    </w:p>
    <w:p w14:paraId="1C62F2E4" w14:textId="77777777" w:rsidR="00680818" w:rsidRPr="00921250" w:rsidRDefault="00680818" w:rsidP="008834D5">
      <w:pPr>
        <w:pStyle w:val="PL"/>
        <w:rPr>
          <w:lang w:val="fr-FR"/>
        </w:rPr>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t>&lt;/DFFormat&gt;</w:t>
      </w:r>
    </w:p>
    <w:p w14:paraId="1B0CE707" w14:textId="77777777" w:rsidR="00680818" w:rsidRPr="00921250" w:rsidRDefault="00680818" w:rsidP="008834D5">
      <w:pPr>
        <w:pStyle w:val="PL"/>
        <w:rPr>
          <w:lang w:val="fr-FR"/>
        </w:rPr>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t>&lt;Occurrence&gt;</w:t>
      </w:r>
    </w:p>
    <w:p w14:paraId="5907B4FC" w14:textId="77777777" w:rsidR="00680818" w:rsidRPr="00921250" w:rsidRDefault="00680818" w:rsidP="008834D5">
      <w:pPr>
        <w:pStyle w:val="PL"/>
        <w:rPr>
          <w:lang w:val="fr-FR"/>
        </w:rPr>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t>&lt;One/&gt;</w:t>
      </w:r>
    </w:p>
    <w:p w14:paraId="17B6FF4A" w14:textId="77777777" w:rsidR="00680818" w:rsidRPr="00921250" w:rsidRDefault="00680818" w:rsidP="008834D5">
      <w:pPr>
        <w:pStyle w:val="PL"/>
        <w:rPr>
          <w:lang w:val="fr-FR"/>
        </w:rPr>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t>&lt;/Occurrence&gt;</w:t>
      </w:r>
    </w:p>
    <w:p w14:paraId="626C8842" w14:textId="77777777" w:rsidR="00680818" w:rsidRPr="00921250" w:rsidRDefault="00680818" w:rsidP="008834D5">
      <w:pPr>
        <w:pStyle w:val="PL"/>
        <w:rPr>
          <w:lang w:val="fr-FR"/>
        </w:rPr>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t>&lt;Scope&gt;</w:t>
      </w:r>
    </w:p>
    <w:p w14:paraId="78B425AA" w14:textId="77777777" w:rsidR="00680818" w:rsidRPr="00921250" w:rsidRDefault="00680818" w:rsidP="008834D5">
      <w:pPr>
        <w:pStyle w:val="PL"/>
        <w:rPr>
          <w:lang w:val="fr-FR"/>
        </w:rPr>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t>&lt;Permanent/&gt;</w:t>
      </w:r>
    </w:p>
    <w:p w14:paraId="3215D4DC" w14:textId="77777777" w:rsidR="00680818" w:rsidRPr="00921250" w:rsidRDefault="00680818" w:rsidP="008834D5">
      <w:pPr>
        <w:pStyle w:val="PL"/>
        <w:rPr>
          <w:lang w:val="fr-FR"/>
        </w:rPr>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t>&lt;/Scope&gt;</w:t>
      </w:r>
    </w:p>
    <w:p w14:paraId="0A93B732" w14:textId="77777777" w:rsidR="00680818" w:rsidRPr="00680818" w:rsidRDefault="00680818" w:rsidP="008834D5">
      <w:pPr>
        <w:pStyle w:val="PL"/>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680818">
        <w:t>&lt;DFTitle&gt;The configuration of a single debug session.</w:t>
      </w:r>
    </w:p>
    <w:p w14:paraId="5FE7A046"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w:t>
      </w:r>
    </w:p>
    <w:p w14:paraId="53FC9696"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1C29EDAF"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&lt;DDFName/&gt;</w:t>
      </w:r>
    </w:p>
    <w:p w14:paraId="0F90095A"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23C36CB5"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1B2E1946" w14:textId="77777777" w:rsidR="00680818" w:rsidRPr="00680818" w:rsidRDefault="00680818" w:rsidP="008834D5">
      <w:pPr>
        <w:pStyle w:val="PL"/>
      </w:pPr>
      <w:r w:rsidRPr="00680818">
        <w:tab/>
      </w:r>
      <w:r w:rsidRPr="00680818">
        <w:tab/>
      </w:r>
      <w:r w:rsidRPr="00680818">
        <w:tab/>
      </w:r>
      <w:r w:rsidRPr="00680818">
        <w:tab/>
      </w:r>
      <w:r w:rsidRPr="00680818">
        <w:tab/>
      </w:r>
    </w:p>
    <w:p w14:paraId="528C4AC6"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6B1D7E8B" w14:textId="77777777" w:rsidR="00680818" w:rsidRPr="00680818" w:rsidRDefault="00680818" w:rsidP="008834D5">
      <w:pPr>
        <w:pStyle w:val="PL"/>
      </w:pPr>
      <w:r w:rsidRPr="00680818">
        <w:tab/>
      </w:r>
      <w:r w:rsidRPr="00680818">
        <w:tab/>
      </w:r>
      <w:r w:rsidRPr="00680818">
        <w:tab/>
      </w:r>
      <w:r w:rsidRPr="00680818">
        <w:tab/>
      </w:r>
      <w:r w:rsidRPr="00680818">
        <w:tab/>
        <w:t>&lt;!-- Start of the Start_trigger node. --&gt;</w:t>
      </w:r>
    </w:p>
    <w:p w14:paraId="658C9AEC" w14:textId="77777777" w:rsidR="00680818" w:rsidRPr="00680818" w:rsidRDefault="00680818" w:rsidP="008834D5">
      <w:pPr>
        <w:pStyle w:val="PL"/>
      </w:pPr>
      <w:r w:rsidRPr="00680818">
        <w:tab/>
      </w:r>
      <w:r w:rsidRPr="00680818">
        <w:tab/>
      </w:r>
      <w:r w:rsidRPr="00680818">
        <w:tab/>
      </w:r>
      <w:r w:rsidRPr="00680818">
        <w:tab/>
      </w:r>
      <w:r w:rsidRPr="00680818">
        <w:tab/>
        <w:t>&lt;NodeName&gt;Start_trigger&lt;</w:t>
      </w:r>
      <w:r w:rsidR="003C5825">
        <w:t>/</w:t>
      </w:r>
      <w:r w:rsidRPr="00680818">
        <w:t>NodeName&gt;</w:t>
      </w:r>
    </w:p>
    <w:p w14:paraId="5E203676"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14D627D5"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76C2DD7C"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&lt;Get/&gt;</w:t>
      </w:r>
    </w:p>
    <w:p w14:paraId="2CB7C65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2141182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59495A00"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&lt;node/&gt;</w:t>
      </w:r>
    </w:p>
    <w:p w14:paraId="6E0EA22A"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4270223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62DE571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&lt;One/&gt;</w:t>
      </w:r>
    </w:p>
    <w:p w14:paraId="06C04B3A"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1A12AE30"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59B1312A" w14:textId="77777777" w:rsidR="00680818" w:rsidRPr="00680818" w:rsidRDefault="00680818" w:rsidP="008834D5">
      <w:pPr>
        <w:pStyle w:val="PL"/>
      </w:pPr>
      <w:r w:rsidRPr="00680818">
        <w:lastRenderedPageBreak/>
        <w:tab/>
      </w:r>
      <w:r w:rsidRPr="00680818">
        <w:tab/>
      </w:r>
      <w:r w:rsidRPr="00680818">
        <w:tab/>
      </w:r>
      <w:r w:rsidRPr="00680818">
        <w:tab/>
      </w:r>
      <w:r w:rsidRPr="00680818">
        <w:tab/>
      </w:r>
      <w:r w:rsidRPr="00680818">
        <w:tab/>
      </w:r>
      <w:r w:rsidRPr="00680818">
        <w:tab/>
        <w:t>&lt;Permanent/&gt;</w:t>
      </w:r>
    </w:p>
    <w:p w14:paraId="7DB80E4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19084A2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&lt;DFTitle&gt;The description of a start trigger for a debug session.</w:t>
      </w:r>
    </w:p>
    <w:p w14:paraId="6E109E8A"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w:t>
      </w:r>
    </w:p>
    <w:p w14:paraId="0E9F0A1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06522AC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&lt;DDFName/&gt;</w:t>
      </w:r>
    </w:p>
    <w:p w14:paraId="1940171F"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4AC3B948"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51A7E1C3" w14:textId="77777777" w:rsidR="00680818" w:rsidRPr="00680818" w:rsidRDefault="00680818" w:rsidP="008834D5">
      <w:pPr>
        <w:pStyle w:val="PL"/>
      </w:pPr>
      <w:r w:rsidRPr="00680818">
        <w:tab/>
      </w:r>
      <w:r w:rsidRPr="00680818">
        <w:tab/>
      </w:r>
      <w:r w:rsidRPr="00680818">
        <w:tab/>
      </w:r>
      <w:r w:rsidRPr="00680818">
        <w:tab/>
      </w:r>
      <w:r w:rsidRPr="00680818">
        <w:tab/>
      </w:r>
    </w:p>
    <w:p w14:paraId="308CD12E"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2541954C" w14:textId="77777777" w:rsidR="00680818" w:rsidRPr="00680818" w:rsidRDefault="00680818" w:rsidP="008834D5">
      <w:pPr>
        <w:pStyle w:val="PL"/>
      </w:pPr>
      <w:r w:rsidRPr="00680818">
        <w:tab/>
      </w:r>
      <w:r w:rsidRPr="00680818">
        <w:tab/>
      </w:r>
      <w:r w:rsidRPr="00680818">
        <w:tab/>
      </w:r>
      <w:r w:rsidRPr="00680818">
        <w:tab/>
      </w:r>
      <w:r w:rsidRPr="00680818">
        <w:tab/>
        <w:t>&lt;!-- Start of the From node. --&gt;</w:t>
      </w:r>
    </w:p>
    <w:p w14:paraId="6009584D" w14:textId="77777777" w:rsidR="00680818" w:rsidRPr="00680818" w:rsidRDefault="00680818" w:rsidP="008834D5">
      <w:pPr>
        <w:pStyle w:val="PL"/>
      </w:pPr>
      <w:r w:rsidRPr="00680818">
        <w:tab/>
      </w:r>
      <w:r w:rsidRPr="00680818">
        <w:tab/>
      </w:r>
      <w:r w:rsidRPr="00680818">
        <w:tab/>
      </w:r>
      <w:r w:rsidRPr="00680818">
        <w:tab/>
      </w:r>
      <w:r w:rsidRPr="00680818">
        <w:tab/>
        <w:t>&lt;NodeName&gt;From&lt;</w:t>
      </w:r>
      <w:r w:rsidR="003C5825">
        <w:t>/</w:t>
      </w:r>
      <w:r w:rsidRPr="00680818">
        <w:t>NodeName&gt;</w:t>
      </w:r>
    </w:p>
    <w:p w14:paraId="618D7E0D"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0C29B12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367D3B38"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&lt;Get/&gt;</w:t>
      </w:r>
    </w:p>
    <w:p w14:paraId="7D55B35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5BCD6B2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729424CF"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&lt;chr/&gt;</w:t>
      </w:r>
    </w:p>
    <w:p w14:paraId="38550625"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30D9977A"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2694FB96"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&lt;ZeroOrOne/&gt;</w:t>
      </w:r>
    </w:p>
    <w:p w14:paraId="3C848248"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4286E75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4C66A12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&lt;Dynamic/&gt;</w:t>
      </w:r>
    </w:p>
    <w:p w14:paraId="1840D16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09AEF2E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&lt;DFTitle&gt;The SIP From header field in a debug session.</w:t>
      </w:r>
    </w:p>
    <w:p w14:paraId="17AA4E0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w:t>
      </w:r>
    </w:p>
    <w:p w14:paraId="7B7F696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61FAB97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&lt;MIME&gt;text/plain&lt;/MIME&gt;</w:t>
      </w:r>
    </w:p>
    <w:p w14:paraId="6AA983DC"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04347E45"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6CDCCD65"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6DC07B99" w14:textId="77777777" w:rsidR="00680818" w:rsidRPr="00680818" w:rsidRDefault="00680818" w:rsidP="008834D5">
      <w:pPr>
        <w:pStyle w:val="PL"/>
      </w:pPr>
      <w:r w:rsidRPr="00680818">
        <w:tab/>
      </w:r>
      <w:r w:rsidRPr="00680818">
        <w:tab/>
      </w:r>
      <w:r w:rsidRPr="00680818">
        <w:tab/>
      </w:r>
      <w:r w:rsidRPr="00680818">
        <w:tab/>
      </w:r>
      <w:r w:rsidRPr="00680818">
        <w:tab/>
        <w:t xml:space="preserve">&lt;!-- The From node ends here. --&gt; </w:t>
      </w:r>
    </w:p>
    <w:p w14:paraId="0C52899B" w14:textId="77777777" w:rsidR="00680818" w:rsidRPr="00680818" w:rsidRDefault="00680818" w:rsidP="008834D5">
      <w:pPr>
        <w:pStyle w:val="PL"/>
      </w:pPr>
      <w:r w:rsidRPr="00680818">
        <w:tab/>
      </w:r>
      <w:r w:rsidRPr="00680818">
        <w:tab/>
      </w:r>
      <w:r w:rsidRPr="00680818">
        <w:tab/>
      </w:r>
      <w:r w:rsidRPr="00680818">
        <w:tab/>
      </w:r>
      <w:r w:rsidRPr="00680818">
        <w:tab/>
      </w:r>
    </w:p>
    <w:p w14:paraId="5575BDDF"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2102078E" w14:textId="77777777" w:rsidR="00680818" w:rsidRPr="00680818" w:rsidRDefault="00680818" w:rsidP="008834D5">
      <w:pPr>
        <w:pStyle w:val="PL"/>
      </w:pPr>
      <w:r w:rsidRPr="00680818">
        <w:tab/>
      </w:r>
      <w:r w:rsidRPr="00680818">
        <w:tab/>
      </w:r>
      <w:r w:rsidRPr="00680818">
        <w:tab/>
      </w:r>
      <w:r w:rsidRPr="00680818">
        <w:tab/>
      </w:r>
      <w:r w:rsidRPr="00680818">
        <w:tab/>
        <w:t>&lt;!-- Start of the To node. --&gt;</w:t>
      </w:r>
    </w:p>
    <w:p w14:paraId="65E88982" w14:textId="77777777" w:rsidR="00680818" w:rsidRPr="00680818" w:rsidRDefault="00680818" w:rsidP="008834D5">
      <w:pPr>
        <w:pStyle w:val="PL"/>
      </w:pPr>
      <w:r w:rsidRPr="00680818">
        <w:tab/>
      </w:r>
      <w:r w:rsidRPr="00680818">
        <w:tab/>
      </w:r>
      <w:r w:rsidRPr="00680818">
        <w:tab/>
      </w:r>
      <w:r w:rsidRPr="00680818">
        <w:tab/>
      </w:r>
      <w:r w:rsidRPr="00680818">
        <w:tab/>
        <w:t>&lt;NodeName&gt;To&lt;</w:t>
      </w:r>
      <w:r w:rsidR="003C5825">
        <w:t>/</w:t>
      </w:r>
      <w:r w:rsidRPr="00680818">
        <w:t>NodeName&gt;</w:t>
      </w:r>
    </w:p>
    <w:p w14:paraId="24F01F8A"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2AF6A66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535AC33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&lt;Get/&gt;</w:t>
      </w:r>
    </w:p>
    <w:p w14:paraId="5C00E4BC"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2953D78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107FA6EB"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&lt;chr/&gt;</w:t>
      </w:r>
    </w:p>
    <w:p w14:paraId="0C332F2F"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22A5DF30"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5070085B"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&lt;ZeroOrOne/&gt;</w:t>
      </w:r>
    </w:p>
    <w:p w14:paraId="74FD75A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3A98804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077D3B1F"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&lt;Dynamic/&gt;</w:t>
      </w:r>
    </w:p>
    <w:p w14:paraId="6A51D140"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5FD57EE8"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&lt;DFTitle&gt;The SIP To header field in a debug session.</w:t>
      </w:r>
    </w:p>
    <w:p w14:paraId="1C72716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w:t>
      </w:r>
    </w:p>
    <w:p w14:paraId="6D74940A"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2C6042D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&lt;MIME&gt;text/plain&lt;/MIME&gt;</w:t>
      </w:r>
    </w:p>
    <w:p w14:paraId="03F1DC40"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709B2D0F"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0C1C7FEE"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3C647B18" w14:textId="77777777" w:rsidR="00680818" w:rsidRPr="00680818" w:rsidRDefault="00680818" w:rsidP="008834D5">
      <w:pPr>
        <w:pStyle w:val="PL"/>
      </w:pPr>
      <w:r w:rsidRPr="00680818">
        <w:tab/>
      </w:r>
      <w:r w:rsidRPr="00680818">
        <w:tab/>
      </w:r>
      <w:r w:rsidRPr="00680818">
        <w:tab/>
      </w:r>
      <w:r w:rsidRPr="00680818">
        <w:tab/>
      </w:r>
      <w:r w:rsidRPr="00680818">
        <w:tab/>
        <w:t xml:space="preserve">&lt;!-- The To node ends here. --&gt; </w:t>
      </w:r>
    </w:p>
    <w:p w14:paraId="75D312F2" w14:textId="77777777" w:rsidR="00680818" w:rsidRPr="00680818" w:rsidRDefault="00680818" w:rsidP="008834D5">
      <w:pPr>
        <w:pStyle w:val="PL"/>
      </w:pPr>
      <w:r w:rsidRPr="00680818">
        <w:tab/>
      </w:r>
      <w:r w:rsidRPr="00680818">
        <w:tab/>
      </w:r>
      <w:r w:rsidRPr="00680818">
        <w:tab/>
      </w:r>
      <w:r w:rsidRPr="00680818">
        <w:tab/>
      </w:r>
      <w:r w:rsidRPr="00680818">
        <w:tab/>
      </w:r>
    </w:p>
    <w:p w14:paraId="3D8AB5D7"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0D6ED08D" w14:textId="77777777" w:rsidR="00680818" w:rsidRPr="00680818" w:rsidRDefault="00680818" w:rsidP="008834D5">
      <w:pPr>
        <w:pStyle w:val="PL"/>
      </w:pPr>
      <w:r w:rsidRPr="00680818">
        <w:tab/>
      </w:r>
      <w:r w:rsidRPr="00680818">
        <w:tab/>
      </w:r>
      <w:r w:rsidRPr="00680818">
        <w:tab/>
      </w:r>
      <w:r w:rsidRPr="00680818">
        <w:tab/>
      </w:r>
      <w:r w:rsidRPr="00680818">
        <w:tab/>
        <w:t>&lt;!-- Start of the ICSI node. --&gt;</w:t>
      </w:r>
    </w:p>
    <w:p w14:paraId="6F4363B9" w14:textId="77777777" w:rsidR="00680818" w:rsidRPr="00680818" w:rsidRDefault="00680818" w:rsidP="008834D5">
      <w:pPr>
        <w:pStyle w:val="PL"/>
      </w:pPr>
      <w:r w:rsidRPr="00680818">
        <w:tab/>
      </w:r>
      <w:r w:rsidRPr="00680818">
        <w:tab/>
      </w:r>
      <w:r w:rsidRPr="00680818">
        <w:tab/>
      </w:r>
      <w:r w:rsidRPr="00680818">
        <w:tab/>
      </w:r>
      <w:r w:rsidRPr="00680818">
        <w:tab/>
        <w:t>&lt;NodeName&gt;ICSI&lt;</w:t>
      </w:r>
      <w:r w:rsidR="003C5825">
        <w:t>/</w:t>
      </w:r>
      <w:r w:rsidRPr="00680818">
        <w:t>NodeName&gt;</w:t>
      </w:r>
    </w:p>
    <w:p w14:paraId="07559A62"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7A1063E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61D5D85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&lt;Get/&gt;</w:t>
      </w:r>
    </w:p>
    <w:p w14:paraId="63D903E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17788D2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06CB6317"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&lt;chr/&gt;</w:t>
      </w:r>
    </w:p>
    <w:p w14:paraId="43A527FF"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31FC35C8"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33A812D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&lt;ZeroOrOne/&gt;</w:t>
      </w:r>
    </w:p>
    <w:p w14:paraId="51E6E1F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2177E59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0FAF034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&lt;Dynamic/&gt;</w:t>
      </w:r>
    </w:p>
    <w:p w14:paraId="481CC00F"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1200EB6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&lt;DFTitle&gt;The IMS service identifier (ICSI) in a session to be traced.</w:t>
      </w:r>
    </w:p>
    <w:p w14:paraId="48545E4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w:t>
      </w:r>
    </w:p>
    <w:p w14:paraId="67B0E38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08151B1E" w14:textId="77777777" w:rsidR="00680818" w:rsidRPr="00680818" w:rsidRDefault="00680818" w:rsidP="008834D5">
      <w:pPr>
        <w:pStyle w:val="PL"/>
      </w:pPr>
      <w:r w:rsidRPr="00680818">
        <w:lastRenderedPageBreak/>
        <w:tab/>
      </w:r>
      <w:r w:rsidRPr="00680818">
        <w:tab/>
      </w:r>
      <w:r w:rsidRPr="00680818">
        <w:tab/>
      </w:r>
      <w:r w:rsidRPr="00680818">
        <w:tab/>
      </w:r>
      <w:r w:rsidRPr="00680818">
        <w:tab/>
      </w:r>
      <w:r w:rsidRPr="00680818">
        <w:tab/>
      </w:r>
      <w:r w:rsidRPr="00680818">
        <w:tab/>
        <w:t>&lt;MIME&gt;text/plain&lt;/MIME&gt;</w:t>
      </w:r>
    </w:p>
    <w:p w14:paraId="2CBE116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12AEB5E0"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538405DA"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0AE14DDF" w14:textId="77777777" w:rsidR="00680818" w:rsidRPr="00680818" w:rsidRDefault="00680818" w:rsidP="008834D5">
      <w:pPr>
        <w:pStyle w:val="PL"/>
      </w:pPr>
      <w:r w:rsidRPr="00680818">
        <w:tab/>
      </w:r>
      <w:r w:rsidRPr="00680818">
        <w:tab/>
      </w:r>
      <w:r w:rsidRPr="00680818">
        <w:tab/>
      </w:r>
      <w:r w:rsidRPr="00680818">
        <w:tab/>
      </w:r>
      <w:r w:rsidRPr="00680818">
        <w:tab/>
        <w:t>&lt;!-- The ICSI node ends here. --&gt;</w:t>
      </w:r>
    </w:p>
    <w:p w14:paraId="0075170B" w14:textId="77777777" w:rsidR="00680818" w:rsidRPr="00680818" w:rsidRDefault="00680818" w:rsidP="008834D5">
      <w:pPr>
        <w:pStyle w:val="PL"/>
      </w:pPr>
      <w:r w:rsidRPr="00680818">
        <w:tab/>
      </w:r>
      <w:r w:rsidRPr="00680818">
        <w:tab/>
      </w:r>
      <w:r w:rsidRPr="00680818">
        <w:tab/>
      </w:r>
      <w:r w:rsidRPr="00680818">
        <w:tab/>
      </w:r>
      <w:r w:rsidRPr="00680818">
        <w:tab/>
      </w:r>
    </w:p>
    <w:p w14:paraId="2701A8DC"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05B7CBAE" w14:textId="77777777" w:rsidR="00680818" w:rsidRPr="00680818" w:rsidRDefault="00680818" w:rsidP="008834D5">
      <w:pPr>
        <w:pStyle w:val="PL"/>
      </w:pPr>
      <w:r w:rsidRPr="00680818">
        <w:tab/>
      </w:r>
      <w:r w:rsidRPr="00680818">
        <w:tab/>
      </w:r>
      <w:r w:rsidRPr="00680818">
        <w:tab/>
      </w:r>
      <w:r w:rsidRPr="00680818">
        <w:tab/>
      </w:r>
      <w:r w:rsidRPr="00680818">
        <w:tab/>
        <w:t>&lt;!-- Start of the IARI node. --&gt;</w:t>
      </w:r>
    </w:p>
    <w:p w14:paraId="770D8353" w14:textId="77777777" w:rsidR="00680818" w:rsidRPr="00680818" w:rsidRDefault="00680818" w:rsidP="008834D5">
      <w:pPr>
        <w:pStyle w:val="PL"/>
      </w:pPr>
      <w:r w:rsidRPr="00680818">
        <w:tab/>
      </w:r>
      <w:r w:rsidRPr="00680818">
        <w:tab/>
      </w:r>
      <w:r w:rsidRPr="00680818">
        <w:tab/>
      </w:r>
      <w:r w:rsidRPr="00680818">
        <w:tab/>
      </w:r>
      <w:r w:rsidRPr="00680818">
        <w:tab/>
        <w:t>&lt;NodeName&gt;IARI&lt;</w:t>
      </w:r>
      <w:r w:rsidR="003C5825">
        <w:t>/</w:t>
      </w:r>
      <w:r w:rsidRPr="00680818">
        <w:t>NodeName&gt;</w:t>
      </w:r>
    </w:p>
    <w:p w14:paraId="5C73F6AF"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67CB6C9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0212C976"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&lt;Get/&gt;</w:t>
      </w:r>
    </w:p>
    <w:p w14:paraId="25C7621A"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6D0B35B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6217CB9F"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&lt;chr/&gt;</w:t>
      </w:r>
    </w:p>
    <w:p w14:paraId="45EB8A9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782FEDE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61C5F80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&lt;ZeroOrOne/&gt;</w:t>
      </w:r>
    </w:p>
    <w:p w14:paraId="02C9FBCB"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19CD51E5"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74CB8C0B"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&lt;Dynamic/&gt;</w:t>
      </w:r>
    </w:p>
    <w:p w14:paraId="3FC86846"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06551D06"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&lt;DFTitle&gt;The IMS application reference (IARI) in a session to be traced.</w:t>
      </w:r>
    </w:p>
    <w:p w14:paraId="0A472F9F"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w:t>
      </w:r>
    </w:p>
    <w:p w14:paraId="67FAA25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153259D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&lt;MIME&gt;text/plain&lt;/MIME&gt;</w:t>
      </w:r>
    </w:p>
    <w:p w14:paraId="47AE5BF6"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070ABCB2"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41F5A15A"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073BC560" w14:textId="77777777" w:rsidR="00680818" w:rsidRPr="00680818" w:rsidRDefault="00680818" w:rsidP="008834D5">
      <w:pPr>
        <w:pStyle w:val="PL"/>
      </w:pPr>
      <w:r w:rsidRPr="00680818">
        <w:tab/>
      </w:r>
      <w:r w:rsidRPr="00680818">
        <w:tab/>
      </w:r>
      <w:r w:rsidRPr="00680818">
        <w:tab/>
      </w:r>
      <w:r w:rsidRPr="00680818">
        <w:tab/>
      </w:r>
      <w:r w:rsidRPr="00680818">
        <w:tab/>
        <w:t>&lt;!-- The IARI node ends here. --&gt;</w:t>
      </w:r>
    </w:p>
    <w:p w14:paraId="1B0FB8E3" w14:textId="77777777" w:rsidR="00680818" w:rsidRPr="00680818" w:rsidRDefault="00680818" w:rsidP="008834D5">
      <w:pPr>
        <w:pStyle w:val="PL"/>
      </w:pPr>
      <w:r w:rsidRPr="00680818">
        <w:tab/>
      </w:r>
      <w:r w:rsidRPr="00680818">
        <w:tab/>
      </w:r>
      <w:r w:rsidRPr="00680818">
        <w:tab/>
      </w:r>
      <w:r w:rsidRPr="00680818">
        <w:tab/>
      </w:r>
      <w:r w:rsidRPr="00680818">
        <w:tab/>
      </w:r>
    </w:p>
    <w:p w14:paraId="45349B1B"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0E2F2EF5" w14:textId="77777777" w:rsidR="00680818" w:rsidRPr="00680818" w:rsidRDefault="00680818" w:rsidP="008834D5">
      <w:pPr>
        <w:pStyle w:val="PL"/>
      </w:pPr>
      <w:r w:rsidRPr="00680818">
        <w:tab/>
      </w:r>
      <w:r w:rsidRPr="00680818">
        <w:tab/>
      </w:r>
      <w:r w:rsidRPr="00680818">
        <w:tab/>
      </w:r>
      <w:r w:rsidRPr="00680818">
        <w:tab/>
      </w:r>
      <w:r w:rsidRPr="00680818">
        <w:tab/>
      </w:r>
    </w:p>
    <w:p w14:paraId="43291FCE" w14:textId="77777777" w:rsidR="00680818" w:rsidRPr="00680818" w:rsidRDefault="00680818" w:rsidP="008834D5">
      <w:pPr>
        <w:pStyle w:val="PL"/>
      </w:pPr>
      <w:r w:rsidRPr="00680818">
        <w:tab/>
      </w:r>
      <w:r w:rsidRPr="00680818">
        <w:tab/>
      </w:r>
      <w:r w:rsidRPr="00680818">
        <w:tab/>
      </w:r>
      <w:r w:rsidRPr="00680818">
        <w:tab/>
      </w:r>
      <w:r w:rsidRPr="00680818">
        <w:tab/>
        <w:t>&lt;!-- Start of the method node. --&gt;</w:t>
      </w:r>
    </w:p>
    <w:p w14:paraId="1BB60186" w14:textId="77777777" w:rsidR="00680818" w:rsidRPr="00680818" w:rsidRDefault="00680818" w:rsidP="008834D5">
      <w:pPr>
        <w:pStyle w:val="PL"/>
      </w:pPr>
      <w:r w:rsidRPr="00680818">
        <w:tab/>
      </w:r>
      <w:r w:rsidRPr="00680818">
        <w:tab/>
      </w:r>
      <w:r w:rsidRPr="00680818">
        <w:tab/>
      </w:r>
      <w:r w:rsidRPr="00680818">
        <w:tab/>
      </w:r>
      <w:r w:rsidRPr="00680818">
        <w:tab/>
        <w:t>&lt;NodeName&gt;Method&lt;</w:t>
      </w:r>
      <w:r w:rsidR="003C5825">
        <w:t>/</w:t>
      </w:r>
      <w:r w:rsidRPr="00680818">
        <w:t>NodeName&gt;</w:t>
      </w:r>
    </w:p>
    <w:p w14:paraId="3065236F"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330D242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1A31BDCC"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&lt;Get/&gt;</w:t>
      </w:r>
    </w:p>
    <w:p w14:paraId="014B00B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356762D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5A48B830"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&lt;chr/&gt;</w:t>
      </w:r>
    </w:p>
    <w:p w14:paraId="32CEF11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4802D4AB"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2FA5868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&lt;ZeroOrOne/&gt;</w:t>
      </w:r>
    </w:p>
    <w:p w14:paraId="7C25C94B"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50A8388F"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608E9898"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&lt;Dynamic/&gt;</w:t>
      </w:r>
    </w:p>
    <w:p w14:paraId="5980E678"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41166EF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&lt;DFTitle&gt;The SIP method that starts a debug session.</w:t>
      </w:r>
    </w:p>
    <w:p w14:paraId="14AC1715"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w:t>
      </w:r>
    </w:p>
    <w:p w14:paraId="28FE453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3DB123FF"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&lt;MIME&gt;text/plain&lt;/MIME&gt;</w:t>
      </w:r>
    </w:p>
    <w:p w14:paraId="4FBEB425"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6211C65B"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5EF385DF"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3F639CAB" w14:textId="77777777" w:rsidR="00680818" w:rsidRPr="00680818" w:rsidRDefault="00680818" w:rsidP="008834D5">
      <w:pPr>
        <w:pStyle w:val="PL"/>
      </w:pPr>
      <w:r w:rsidRPr="00680818">
        <w:tab/>
      </w:r>
      <w:r w:rsidRPr="00680818">
        <w:tab/>
      </w:r>
      <w:r w:rsidRPr="00680818">
        <w:tab/>
      </w:r>
      <w:r w:rsidRPr="00680818">
        <w:tab/>
      </w:r>
      <w:r w:rsidRPr="00680818">
        <w:tab/>
        <w:t>&lt;!-- The method node ends here. --&gt;</w:t>
      </w:r>
    </w:p>
    <w:p w14:paraId="6B7E3219" w14:textId="77777777" w:rsidR="00680818" w:rsidRPr="00680818" w:rsidRDefault="00680818" w:rsidP="008834D5">
      <w:pPr>
        <w:pStyle w:val="PL"/>
      </w:pPr>
      <w:r w:rsidRPr="00680818">
        <w:tab/>
      </w:r>
      <w:r w:rsidRPr="00680818">
        <w:tab/>
      </w:r>
      <w:r w:rsidRPr="00680818">
        <w:tab/>
      </w:r>
      <w:r w:rsidRPr="00680818">
        <w:tab/>
      </w:r>
      <w:r w:rsidRPr="00680818">
        <w:tab/>
      </w:r>
    </w:p>
    <w:p w14:paraId="6354CB16"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46FFFB4F" w14:textId="77777777" w:rsidR="00680818" w:rsidRPr="00680818" w:rsidRDefault="00680818" w:rsidP="008834D5">
      <w:pPr>
        <w:pStyle w:val="PL"/>
      </w:pPr>
      <w:r w:rsidRPr="00680818">
        <w:tab/>
      </w:r>
      <w:r w:rsidRPr="00680818">
        <w:tab/>
      </w:r>
      <w:r w:rsidRPr="00680818">
        <w:tab/>
      </w:r>
      <w:r w:rsidRPr="00680818">
        <w:tab/>
      </w:r>
      <w:r w:rsidRPr="00680818">
        <w:tab/>
        <w:t>&lt;!-- Start of the Time node. --&gt;</w:t>
      </w:r>
    </w:p>
    <w:p w14:paraId="6558EA40" w14:textId="77777777" w:rsidR="00680818" w:rsidRPr="00680818" w:rsidRDefault="00680818" w:rsidP="008834D5">
      <w:pPr>
        <w:pStyle w:val="PL"/>
      </w:pPr>
      <w:r w:rsidRPr="00680818">
        <w:tab/>
      </w:r>
      <w:r w:rsidRPr="00680818">
        <w:tab/>
      </w:r>
      <w:r w:rsidRPr="00680818">
        <w:tab/>
      </w:r>
      <w:r w:rsidRPr="00680818">
        <w:tab/>
      </w:r>
      <w:r w:rsidRPr="00680818">
        <w:tab/>
        <w:t>&lt;NodeName&gt;ICSI&lt;</w:t>
      </w:r>
      <w:r w:rsidR="003C5825">
        <w:t>/</w:t>
      </w:r>
      <w:r w:rsidRPr="00680818">
        <w:t>NodeName&gt;</w:t>
      </w:r>
    </w:p>
    <w:p w14:paraId="1F1F9050"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18F01898"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4DEC364A"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&lt;Get/&gt;</w:t>
      </w:r>
    </w:p>
    <w:p w14:paraId="79EBA220"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5FB79F6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226A52E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&lt;chr/&gt;</w:t>
      </w:r>
    </w:p>
    <w:p w14:paraId="63FA919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1EB0913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76BEF33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&lt;ZeroOrOne/&gt;</w:t>
      </w:r>
    </w:p>
    <w:p w14:paraId="168687B0"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42102FA6"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0200BC70"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&lt;Dynamic/&gt;</w:t>
      </w:r>
    </w:p>
    <w:p w14:paraId="7149D2F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382EB24F"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&lt;DFTitle&gt;The Time of day to start a debug session.</w:t>
      </w:r>
    </w:p>
    <w:p w14:paraId="727B5F2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w:t>
      </w:r>
    </w:p>
    <w:p w14:paraId="01FF69CA"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3E8A2A7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&lt;MIME&gt;text/plain&lt;/MIME&gt;</w:t>
      </w:r>
    </w:p>
    <w:p w14:paraId="558B3CD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59AAFF3E" w14:textId="77777777" w:rsidR="00680818" w:rsidRPr="00680818" w:rsidRDefault="00680818" w:rsidP="008834D5">
      <w:pPr>
        <w:pStyle w:val="PL"/>
      </w:pPr>
      <w:r w:rsidRPr="00680818">
        <w:lastRenderedPageBreak/>
        <w:tab/>
      </w:r>
      <w:r w:rsidRPr="00680818">
        <w:tab/>
      </w:r>
      <w:r w:rsidRPr="00680818">
        <w:tab/>
      </w:r>
      <w:r w:rsidRPr="00680818">
        <w:tab/>
      </w:r>
      <w:r w:rsidRPr="00680818">
        <w:tab/>
        <w:t>&lt;/DFProperties&gt;</w:t>
      </w:r>
    </w:p>
    <w:p w14:paraId="100ECB43"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229885BC" w14:textId="77777777" w:rsidR="00680818" w:rsidRPr="00680818" w:rsidRDefault="00680818" w:rsidP="008834D5">
      <w:pPr>
        <w:pStyle w:val="PL"/>
      </w:pPr>
      <w:r w:rsidRPr="00680818">
        <w:tab/>
      </w:r>
      <w:r w:rsidRPr="00680818">
        <w:tab/>
      </w:r>
      <w:r w:rsidRPr="00680818">
        <w:tab/>
      </w:r>
      <w:r w:rsidRPr="00680818">
        <w:tab/>
      </w:r>
      <w:r w:rsidRPr="00680818">
        <w:tab/>
        <w:t>&lt;!-- The Time node ends here. --&gt;</w:t>
      </w:r>
    </w:p>
    <w:p w14:paraId="504F4035" w14:textId="77777777" w:rsidR="00680818" w:rsidRPr="00680818" w:rsidRDefault="00680818" w:rsidP="008834D5">
      <w:pPr>
        <w:pStyle w:val="PL"/>
      </w:pPr>
      <w:r w:rsidRPr="00680818">
        <w:tab/>
      </w:r>
      <w:r w:rsidRPr="00680818">
        <w:tab/>
      </w:r>
      <w:r w:rsidRPr="00680818">
        <w:tab/>
      </w:r>
      <w:r w:rsidRPr="00680818">
        <w:tab/>
      </w:r>
      <w:r w:rsidRPr="00680818">
        <w:tab/>
      </w:r>
    </w:p>
    <w:p w14:paraId="0B5F12F7"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59673BCF" w14:textId="77777777" w:rsidR="00680818" w:rsidRPr="00680818" w:rsidRDefault="00680818" w:rsidP="008834D5">
      <w:pPr>
        <w:pStyle w:val="PL"/>
      </w:pPr>
      <w:r w:rsidRPr="00680818">
        <w:tab/>
      </w:r>
      <w:r w:rsidRPr="00680818">
        <w:tab/>
      </w:r>
      <w:r w:rsidRPr="00680818">
        <w:tab/>
      </w:r>
      <w:r w:rsidRPr="00680818">
        <w:tab/>
      </w:r>
      <w:r w:rsidRPr="00680818">
        <w:tab/>
        <w:t>&lt;!-- Start of the Debug_ID node. --&gt;</w:t>
      </w:r>
    </w:p>
    <w:p w14:paraId="686E693C" w14:textId="77777777" w:rsidR="00680818" w:rsidRPr="00680818" w:rsidRDefault="00680818" w:rsidP="008834D5">
      <w:pPr>
        <w:pStyle w:val="PL"/>
      </w:pPr>
      <w:r w:rsidRPr="00680818">
        <w:tab/>
      </w:r>
      <w:r w:rsidRPr="00680818">
        <w:tab/>
      </w:r>
      <w:r w:rsidRPr="00680818">
        <w:tab/>
      </w:r>
      <w:r w:rsidRPr="00680818">
        <w:tab/>
      </w:r>
      <w:r w:rsidRPr="00680818">
        <w:tab/>
        <w:t>&lt;NodeName&gt;Debug_ID&lt;</w:t>
      </w:r>
      <w:r w:rsidR="003C5825">
        <w:t>/</w:t>
      </w:r>
      <w:r w:rsidRPr="00680818">
        <w:t>NodeName&gt;</w:t>
      </w:r>
    </w:p>
    <w:p w14:paraId="6EC8185B"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0D5B5B0A"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04C04B67"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&lt;Get/&gt;</w:t>
      </w:r>
    </w:p>
    <w:p w14:paraId="60196DC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4A966B4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079F3F4B"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&lt;chr/&gt;</w:t>
      </w:r>
    </w:p>
    <w:p w14:paraId="034BDD5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1076215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1EE9502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&lt;ZeroOrOne/&gt;</w:t>
      </w:r>
    </w:p>
    <w:p w14:paraId="77B4172B"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52E9BF4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6C5B43E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&lt;Dynamic/&gt;</w:t>
      </w:r>
    </w:p>
    <w:p w14:paraId="0448071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5A4432F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&lt;DFTitle&gt;The identity used to match logging of session across SIP entities.</w:t>
      </w:r>
    </w:p>
    <w:p w14:paraId="0563865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w:t>
      </w:r>
    </w:p>
    <w:p w14:paraId="5624BCCC"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5A6BC31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&lt;MIME&gt;text/plain&lt;/MIME&gt;</w:t>
      </w:r>
    </w:p>
    <w:p w14:paraId="732903A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077F0361"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2EB159B6"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64CB5ACE" w14:textId="77777777" w:rsidR="00680818" w:rsidRPr="00680818" w:rsidRDefault="00680818" w:rsidP="008834D5">
      <w:pPr>
        <w:pStyle w:val="PL"/>
      </w:pPr>
      <w:r w:rsidRPr="00680818">
        <w:tab/>
      </w:r>
      <w:r w:rsidRPr="00680818">
        <w:tab/>
      </w:r>
      <w:r w:rsidRPr="00680818">
        <w:tab/>
      </w:r>
      <w:r w:rsidRPr="00680818">
        <w:tab/>
      </w:r>
      <w:r w:rsidRPr="00680818">
        <w:tab/>
        <w:t>&lt;!-- The Debug_ID node ends here. --&gt;</w:t>
      </w:r>
    </w:p>
    <w:p w14:paraId="686779CF"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64B8E665" w14:textId="77777777" w:rsidR="00680818" w:rsidRPr="00680818" w:rsidRDefault="00680818" w:rsidP="008834D5">
      <w:pPr>
        <w:pStyle w:val="PL"/>
      </w:pPr>
      <w:r w:rsidRPr="00680818">
        <w:tab/>
      </w:r>
      <w:r w:rsidRPr="00680818">
        <w:tab/>
      </w:r>
      <w:r w:rsidRPr="00680818">
        <w:tab/>
      </w:r>
      <w:r w:rsidRPr="00680818">
        <w:tab/>
      </w:r>
      <w:r w:rsidRPr="00680818">
        <w:tab/>
        <w:t>&lt;!-- The Start-trigger node ends here. --&gt;</w:t>
      </w:r>
    </w:p>
    <w:p w14:paraId="246B959F" w14:textId="77777777" w:rsidR="00680818" w:rsidRPr="00680818" w:rsidRDefault="00680818" w:rsidP="008834D5">
      <w:pPr>
        <w:pStyle w:val="PL"/>
      </w:pPr>
      <w:r w:rsidRPr="00680818">
        <w:tab/>
      </w:r>
      <w:r w:rsidRPr="00680818">
        <w:tab/>
      </w:r>
      <w:r w:rsidRPr="00680818">
        <w:tab/>
      </w:r>
      <w:r w:rsidRPr="00680818">
        <w:tab/>
      </w:r>
      <w:r w:rsidRPr="00680818">
        <w:tab/>
      </w:r>
    </w:p>
    <w:p w14:paraId="4E57C1F0"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17B7F17A" w14:textId="77777777" w:rsidR="00680818" w:rsidRPr="00680818" w:rsidRDefault="00680818" w:rsidP="008834D5">
      <w:pPr>
        <w:pStyle w:val="PL"/>
      </w:pPr>
      <w:r w:rsidRPr="00680818">
        <w:tab/>
      </w:r>
      <w:r w:rsidRPr="00680818">
        <w:tab/>
      </w:r>
      <w:r w:rsidRPr="00680818">
        <w:tab/>
      </w:r>
      <w:r w:rsidRPr="00680818">
        <w:tab/>
      </w:r>
      <w:r w:rsidRPr="00680818">
        <w:tab/>
        <w:t>&lt;!-- Start of the Stop_trigger node. --&gt;</w:t>
      </w:r>
    </w:p>
    <w:p w14:paraId="06B78E45" w14:textId="77777777" w:rsidR="00680818" w:rsidRPr="00680818" w:rsidRDefault="00680818" w:rsidP="008834D5">
      <w:pPr>
        <w:pStyle w:val="PL"/>
      </w:pPr>
      <w:r w:rsidRPr="00680818">
        <w:tab/>
      </w:r>
      <w:r w:rsidRPr="00680818">
        <w:tab/>
      </w:r>
      <w:r w:rsidRPr="00680818">
        <w:tab/>
      </w:r>
      <w:r w:rsidRPr="00680818">
        <w:tab/>
      </w:r>
      <w:r w:rsidRPr="00680818">
        <w:tab/>
        <w:t>&lt;NodeName&gt;Stop_trigger&lt;</w:t>
      </w:r>
      <w:r w:rsidR="003C5825">
        <w:t>/</w:t>
      </w:r>
      <w:r w:rsidRPr="00680818">
        <w:t>NodeName&gt;</w:t>
      </w:r>
    </w:p>
    <w:p w14:paraId="4AD9A257"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1A35C31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1B89266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&lt;Get/&gt;</w:t>
      </w:r>
    </w:p>
    <w:p w14:paraId="77927B2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498C7E0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2DCBEF85"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&lt;node/&gt;</w:t>
      </w:r>
    </w:p>
    <w:p w14:paraId="03B08967"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2693DDDB"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11B2DF3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&lt;One/&gt;</w:t>
      </w:r>
    </w:p>
    <w:p w14:paraId="1629435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4808AFE7"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10510836"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&lt;Permanent/&gt;</w:t>
      </w:r>
    </w:p>
    <w:p w14:paraId="0FB4CA8C"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25CB28EA"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&lt;DFTitle&gt;Description of the event that stops an ongoing tracing session.</w:t>
      </w:r>
    </w:p>
    <w:p w14:paraId="7DED5A7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w:t>
      </w:r>
    </w:p>
    <w:p w14:paraId="15B58A8A"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70907FDC"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&lt;DDFName/&gt;</w:t>
      </w:r>
    </w:p>
    <w:p w14:paraId="72860FCF"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1C195FD4"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147E0396" w14:textId="77777777" w:rsidR="00680818" w:rsidRPr="00680818" w:rsidRDefault="00680818" w:rsidP="008834D5">
      <w:pPr>
        <w:pStyle w:val="PL"/>
      </w:pPr>
      <w:r w:rsidRPr="00680818">
        <w:tab/>
      </w:r>
      <w:r w:rsidRPr="00680818">
        <w:tab/>
      </w:r>
      <w:r w:rsidRPr="00680818">
        <w:tab/>
      </w:r>
      <w:r w:rsidRPr="00680818">
        <w:tab/>
      </w:r>
      <w:r w:rsidRPr="00680818">
        <w:tab/>
      </w:r>
    </w:p>
    <w:p w14:paraId="415C547A"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0E21B500" w14:textId="77777777" w:rsidR="00680818" w:rsidRPr="00680818" w:rsidRDefault="00680818" w:rsidP="008834D5">
      <w:pPr>
        <w:pStyle w:val="PL"/>
      </w:pPr>
      <w:r w:rsidRPr="00680818">
        <w:tab/>
      </w:r>
      <w:r w:rsidRPr="00680818">
        <w:tab/>
      </w:r>
      <w:r w:rsidRPr="00680818">
        <w:tab/>
      </w:r>
      <w:r w:rsidRPr="00680818">
        <w:tab/>
      </w:r>
      <w:r w:rsidRPr="00680818">
        <w:tab/>
        <w:t>&lt;!-- Start of the Time node. --&gt;</w:t>
      </w:r>
    </w:p>
    <w:p w14:paraId="3E296AF6" w14:textId="77777777" w:rsidR="00680818" w:rsidRPr="00680818" w:rsidRDefault="00680818" w:rsidP="008834D5">
      <w:pPr>
        <w:pStyle w:val="PL"/>
      </w:pPr>
      <w:r w:rsidRPr="00680818">
        <w:tab/>
      </w:r>
      <w:r w:rsidRPr="00680818">
        <w:tab/>
      </w:r>
      <w:r w:rsidRPr="00680818">
        <w:tab/>
      </w:r>
      <w:r w:rsidRPr="00680818">
        <w:tab/>
      </w:r>
      <w:r w:rsidRPr="00680818">
        <w:tab/>
        <w:t>&lt;NodeName&gt;Time&lt;</w:t>
      </w:r>
      <w:r w:rsidR="003C5825">
        <w:t>/</w:t>
      </w:r>
      <w:r w:rsidRPr="00680818">
        <w:t>NodeName&gt;</w:t>
      </w:r>
    </w:p>
    <w:p w14:paraId="55F92E6A"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53768A8C"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05AE083C"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&lt;Get/&gt;</w:t>
      </w:r>
    </w:p>
    <w:p w14:paraId="007EA47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157730D6"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1899348C"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&lt;chr/&gt;</w:t>
      </w:r>
    </w:p>
    <w:p w14:paraId="4881A3A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307130FA"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0170B20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&lt;ZeroOrOne/&gt;</w:t>
      </w:r>
    </w:p>
    <w:p w14:paraId="5B6B5E4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410CEDE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280EFAD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&lt;Dynamic/&gt;</w:t>
      </w:r>
    </w:p>
    <w:p w14:paraId="61B956E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1E48BFFB"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&lt;DFTitle&gt;The time at which to stop a debugging session.</w:t>
      </w:r>
    </w:p>
    <w:p w14:paraId="67F9B9A7"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w:t>
      </w:r>
    </w:p>
    <w:p w14:paraId="725421B8"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209E78D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&lt;MIME&gt;text/plain&lt;/MIME&gt;</w:t>
      </w:r>
    </w:p>
    <w:p w14:paraId="7A8DD63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2E5F2810"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1390B6DF"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31C4404F" w14:textId="77777777" w:rsidR="00680818" w:rsidRPr="00680818" w:rsidRDefault="00680818" w:rsidP="008834D5">
      <w:pPr>
        <w:pStyle w:val="PL"/>
      </w:pPr>
      <w:r w:rsidRPr="00680818">
        <w:tab/>
      </w:r>
      <w:r w:rsidRPr="00680818">
        <w:tab/>
      </w:r>
      <w:r w:rsidRPr="00680818">
        <w:tab/>
      </w:r>
      <w:r w:rsidRPr="00680818">
        <w:tab/>
      </w:r>
      <w:r w:rsidRPr="00680818">
        <w:tab/>
        <w:t>&lt;!-- The Time node ends here. --&gt;</w:t>
      </w:r>
    </w:p>
    <w:p w14:paraId="50E3F27C" w14:textId="77777777" w:rsidR="00680818" w:rsidRPr="00680818" w:rsidRDefault="00680818" w:rsidP="008834D5">
      <w:pPr>
        <w:pStyle w:val="PL"/>
      </w:pPr>
      <w:r w:rsidRPr="00680818">
        <w:lastRenderedPageBreak/>
        <w:tab/>
      </w:r>
      <w:r w:rsidRPr="00680818">
        <w:tab/>
      </w:r>
      <w:r w:rsidRPr="00680818">
        <w:tab/>
      </w:r>
      <w:r w:rsidRPr="00680818">
        <w:tab/>
      </w:r>
      <w:r w:rsidRPr="00680818">
        <w:tab/>
      </w:r>
    </w:p>
    <w:p w14:paraId="53DA6C71"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7D7F0C61" w14:textId="77777777" w:rsidR="00680818" w:rsidRPr="00680818" w:rsidRDefault="00680818" w:rsidP="008834D5">
      <w:pPr>
        <w:pStyle w:val="PL"/>
      </w:pPr>
      <w:r w:rsidRPr="00680818">
        <w:tab/>
      </w:r>
      <w:r w:rsidRPr="00680818">
        <w:tab/>
      </w:r>
      <w:r w:rsidRPr="00680818">
        <w:tab/>
      </w:r>
      <w:r w:rsidRPr="00680818">
        <w:tab/>
      </w:r>
      <w:r w:rsidRPr="00680818">
        <w:tab/>
        <w:t>&lt;!-- Start of the Time_period node. --&gt;</w:t>
      </w:r>
    </w:p>
    <w:p w14:paraId="0E0AE392" w14:textId="77777777" w:rsidR="00680818" w:rsidRPr="00680818" w:rsidRDefault="00680818" w:rsidP="008834D5">
      <w:pPr>
        <w:pStyle w:val="PL"/>
      </w:pPr>
      <w:r w:rsidRPr="00680818">
        <w:tab/>
      </w:r>
      <w:r w:rsidRPr="00680818">
        <w:tab/>
      </w:r>
      <w:r w:rsidRPr="00680818">
        <w:tab/>
      </w:r>
      <w:r w:rsidRPr="00680818">
        <w:tab/>
      </w:r>
      <w:r w:rsidRPr="00680818">
        <w:tab/>
        <w:t>&lt;NodeName&gt;Time_period&lt;</w:t>
      </w:r>
      <w:r w:rsidR="003C5825">
        <w:t>/</w:t>
      </w:r>
      <w:r w:rsidRPr="00680818">
        <w:t>NodeName&gt;</w:t>
      </w:r>
    </w:p>
    <w:p w14:paraId="52C9151B"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073B881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11DFFD86"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&lt;Get/&gt;</w:t>
      </w:r>
    </w:p>
    <w:p w14:paraId="590DAF2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7D0480B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30CA023C"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&lt;chr/&gt;</w:t>
      </w:r>
    </w:p>
    <w:p w14:paraId="50C47C0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1CD8112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28161C58"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&lt;ZeroOrOne/&gt;</w:t>
      </w:r>
    </w:p>
    <w:p w14:paraId="734A316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00557F8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6B0937E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&lt;Dynamic/&gt;</w:t>
      </w:r>
    </w:p>
    <w:p w14:paraId="5BB3648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0C255B3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&lt;DFTitle&gt;The time period after which a debugging session is stopped.</w:t>
      </w:r>
    </w:p>
    <w:p w14:paraId="1028958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w:t>
      </w:r>
    </w:p>
    <w:p w14:paraId="7FFD72B8"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392707C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&lt;MIME&gt;text/plain&lt;/MIME&gt;</w:t>
      </w:r>
    </w:p>
    <w:p w14:paraId="296194B0"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1F91FD67"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3EB32D9D"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7AE9A7AA" w14:textId="77777777" w:rsidR="00680818" w:rsidRPr="00680818" w:rsidRDefault="00680818" w:rsidP="008834D5">
      <w:pPr>
        <w:pStyle w:val="PL"/>
      </w:pPr>
      <w:r w:rsidRPr="00680818">
        <w:tab/>
      </w:r>
      <w:r w:rsidRPr="00680818">
        <w:tab/>
      </w:r>
      <w:r w:rsidRPr="00680818">
        <w:tab/>
      </w:r>
      <w:r w:rsidRPr="00680818">
        <w:tab/>
      </w:r>
      <w:r w:rsidRPr="00680818">
        <w:tab/>
        <w:t>&lt;!-- The Time_period node ends here. --&gt;</w:t>
      </w:r>
    </w:p>
    <w:p w14:paraId="70D21778" w14:textId="77777777" w:rsidR="00680818" w:rsidRPr="00680818" w:rsidRDefault="00680818" w:rsidP="008834D5">
      <w:pPr>
        <w:pStyle w:val="PL"/>
      </w:pPr>
      <w:r w:rsidRPr="00680818">
        <w:tab/>
      </w:r>
      <w:r w:rsidRPr="00680818">
        <w:tab/>
      </w:r>
      <w:r w:rsidRPr="00680818">
        <w:tab/>
      </w:r>
      <w:r w:rsidRPr="00680818">
        <w:tab/>
      </w:r>
      <w:r w:rsidRPr="00680818">
        <w:tab/>
      </w:r>
    </w:p>
    <w:p w14:paraId="46DB5A64"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68279BA5" w14:textId="77777777" w:rsidR="00680818" w:rsidRPr="00680818" w:rsidRDefault="00680818" w:rsidP="008834D5">
      <w:pPr>
        <w:pStyle w:val="PL"/>
      </w:pPr>
      <w:r w:rsidRPr="00680818">
        <w:tab/>
      </w:r>
      <w:r w:rsidRPr="00680818">
        <w:tab/>
      </w:r>
      <w:r w:rsidRPr="00680818">
        <w:tab/>
      </w:r>
      <w:r w:rsidRPr="00680818">
        <w:tab/>
      </w:r>
      <w:r w:rsidRPr="00680818">
        <w:tab/>
        <w:t>&lt;!-- Start of the Reason node. --&gt;</w:t>
      </w:r>
    </w:p>
    <w:p w14:paraId="528B09AB" w14:textId="77777777" w:rsidR="00680818" w:rsidRPr="00680818" w:rsidRDefault="00680818" w:rsidP="008834D5">
      <w:pPr>
        <w:pStyle w:val="PL"/>
      </w:pPr>
      <w:r w:rsidRPr="00680818">
        <w:tab/>
      </w:r>
      <w:r w:rsidRPr="00680818">
        <w:tab/>
      </w:r>
      <w:r w:rsidRPr="00680818">
        <w:tab/>
      </w:r>
      <w:r w:rsidRPr="00680818">
        <w:tab/>
      </w:r>
      <w:r w:rsidRPr="00680818">
        <w:tab/>
        <w:t>&lt;NodeName&gt;Reason&lt;</w:t>
      </w:r>
      <w:r w:rsidR="003C5825">
        <w:t>/</w:t>
      </w:r>
      <w:r w:rsidRPr="00680818">
        <w:t>NodeName&gt;</w:t>
      </w:r>
    </w:p>
    <w:p w14:paraId="3AFEC135"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5A46F128"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6E9E82B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&lt;Get/&gt;</w:t>
      </w:r>
    </w:p>
    <w:p w14:paraId="520A8C7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79BC6CC0"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4CA4FDA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&lt;chr/&gt;</w:t>
      </w:r>
    </w:p>
    <w:p w14:paraId="70A4E6D5"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0138656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6B97DDB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&lt;One/&gt;</w:t>
      </w:r>
    </w:p>
    <w:p w14:paraId="3C227F0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126F9C4A"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5ECB829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&lt;Dynamic/&gt;</w:t>
      </w:r>
    </w:p>
    <w:p w14:paraId="405D040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4B6FD34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&lt;DFTitle&gt;The reason to stop a debugging session. Values are dialog_established and session_end</w:t>
      </w:r>
    </w:p>
    <w:p w14:paraId="1C097C7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w:t>
      </w:r>
    </w:p>
    <w:p w14:paraId="32F814F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7248B1EC"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&lt;MIME&gt;text/plain&lt;/MIME&gt;</w:t>
      </w:r>
    </w:p>
    <w:p w14:paraId="69DEB067"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1F22616C"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05002555"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71A4F116" w14:textId="77777777" w:rsidR="00680818" w:rsidRPr="00680818" w:rsidRDefault="00680818" w:rsidP="008834D5">
      <w:pPr>
        <w:pStyle w:val="PL"/>
      </w:pPr>
      <w:r w:rsidRPr="00680818">
        <w:tab/>
      </w:r>
      <w:r w:rsidRPr="00680818">
        <w:tab/>
      </w:r>
      <w:r w:rsidRPr="00680818">
        <w:tab/>
      </w:r>
      <w:r w:rsidRPr="00680818">
        <w:tab/>
      </w:r>
      <w:r w:rsidRPr="00680818">
        <w:tab/>
        <w:t>&lt;!-- The Reason node ends here. --&gt;</w:t>
      </w:r>
    </w:p>
    <w:p w14:paraId="5FC1D692"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2A51895D" w14:textId="77777777" w:rsidR="00680818" w:rsidRPr="00680818" w:rsidRDefault="00680818" w:rsidP="008834D5">
      <w:pPr>
        <w:pStyle w:val="PL"/>
      </w:pPr>
      <w:r w:rsidRPr="00680818">
        <w:tab/>
      </w:r>
      <w:r w:rsidRPr="00680818">
        <w:tab/>
      </w:r>
      <w:r w:rsidRPr="00680818">
        <w:tab/>
      </w:r>
      <w:r w:rsidRPr="00680818">
        <w:tab/>
      </w:r>
      <w:r w:rsidRPr="00680818">
        <w:tab/>
        <w:t>&lt;!-- The Stop_trigger node ends here. --&gt;</w:t>
      </w:r>
    </w:p>
    <w:p w14:paraId="150F84F6" w14:textId="77777777" w:rsidR="00680818" w:rsidRPr="00680818" w:rsidRDefault="00680818" w:rsidP="008834D5">
      <w:pPr>
        <w:pStyle w:val="PL"/>
      </w:pPr>
      <w:r w:rsidRPr="00680818">
        <w:tab/>
      </w:r>
      <w:r w:rsidRPr="00680818">
        <w:tab/>
      </w:r>
      <w:r w:rsidRPr="00680818">
        <w:tab/>
      </w:r>
      <w:r w:rsidRPr="00680818">
        <w:tab/>
      </w:r>
      <w:r w:rsidRPr="00680818">
        <w:tab/>
      </w:r>
    </w:p>
    <w:p w14:paraId="0F6C927C"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533C4C9A" w14:textId="77777777" w:rsidR="00680818" w:rsidRPr="00680818" w:rsidRDefault="00680818" w:rsidP="008834D5">
      <w:pPr>
        <w:pStyle w:val="PL"/>
      </w:pPr>
      <w:r w:rsidRPr="00680818">
        <w:tab/>
      </w:r>
      <w:r w:rsidRPr="00680818">
        <w:tab/>
      </w:r>
      <w:r w:rsidRPr="00680818">
        <w:tab/>
      </w:r>
      <w:r w:rsidRPr="00680818">
        <w:tab/>
      </w:r>
      <w:r w:rsidRPr="00680818">
        <w:tab/>
        <w:t>&lt;!-- Start of the Control node. --&gt;</w:t>
      </w:r>
    </w:p>
    <w:p w14:paraId="4B539A91" w14:textId="77777777" w:rsidR="00680818" w:rsidRPr="00680818" w:rsidRDefault="00680818" w:rsidP="008834D5">
      <w:pPr>
        <w:pStyle w:val="PL"/>
      </w:pPr>
      <w:r w:rsidRPr="00680818">
        <w:tab/>
      </w:r>
      <w:r w:rsidRPr="00680818">
        <w:tab/>
      </w:r>
      <w:r w:rsidRPr="00680818">
        <w:tab/>
      </w:r>
      <w:r w:rsidRPr="00680818">
        <w:tab/>
      </w:r>
      <w:r w:rsidRPr="00680818">
        <w:tab/>
        <w:t>&lt;NodeName&gt;Control&lt;</w:t>
      </w:r>
      <w:r w:rsidR="003C5825">
        <w:t>/</w:t>
      </w:r>
      <w:r w:rsidRPr="00680818">
        <w:t>NodeName&gt;</w:t>
      </w:r>
    </w:p>
    <w:p w14:paraId="615D98B8"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5EB8C83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71E521F1" w14:textId="77777777" w:rsidR="00680818" w:rsidRPr="00921250" w:rsidRDefault="00680818" w:rsidP="008834D5">
      <w:pPr>
        <w:pStyle w:val="PL"/>
        <w:rPr>
          <w:lang w:val="fr-FR"/>
        </w:rPr>
      </w:pPr>
      <w:r w:rsidRPr="00680818">
        <w:tab/>
      </w:r>
      <w:r w:rsidRPr="00680818">
        <w:tab/>
      </w:r>
      <w:r w:rsidRPr="00680818">
        <w:tab/>
      </w:r>
      <w:r w:rsidRPr="00680818">
        <w:tab/>
      </w:r>
      <w:r w:rsidRPr="00680818">
        <w:tab/>
      </w:r>
      <w:r w:rsidRPr="00680818">
        <w:tab/>
      </w:r>
      <w:r w:rsidRPr="00680818">
        <w:tab/>
      </w:r>
      <w:r w:rsidRPr="00921250">
        <w:rPr>
          <w:lang w:val="fr-FR"/>
        </w:rPr>
        <w:t>&lt;Get/&gt;</w:t>
      </w:r>
    </w:p>
    <w:p w14:paraId="7E541D72" w14:textId="77777777" w:rsidR="00680818" w:rsidRPr="00921250" w:rsidRDefault="00680818" w:rsidP="008834D5">
      <w:pPr>
        <w:pStyle w:val="PL"/>
        <w:rPr>
          <w:lang w:val="fr-FR"/>
        </w:rPr>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t>&lt;/AccessType&gt;</w:t>
      </w:r>
    </w:p>
    <w:p w14:paraId="7BFAAB33" w14:textId="77777777" w:rsidR="00680818" w:rsidRPr="00921250" w:rsidRDefault="00680818" w:rsidP="008834D5">
      <w:pPr>
        <w:pStyle w:val="PL"/>
        <w:rPr>
          <w:lang w:val="fr-FR"/>
        </w:rPr>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t>&lt;DFFormat&gt;</w:t>
      </w:r>
    </w:p>
    <w:p w14:paraId="5A86CF6B" w14:textId="77777777" w:rsidR="00680818" w:rsidRPr="00921250" w:rsidRDefault="00680818" w:rsidP="008834D5">
      <w:pPr>
        <w:pStyle w:val="PL"/>
        <w:rPr>
          <w:lang w:val="fr-FR"/>
        </w:rPr>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t>&lt;node/&gt;</w:t>
      </w:r>
    </w:p>
    <w:p w14:paraId="00D01A82" w14:textId="77777777" w:rsidR="00680818" w:rsidRPr="00921250" w:rsidRDefault="00680818" w:rsidP="008834D5">
      <w:pPr>
        <w:pStyle w:val="PL"/>
        <w:rPr>
          <w:lang w:val="fr-FR"/>
        </w:rPr>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t>&lt;/DFFormat&gt;</w:t>
      </w:r>
    </w:p>
    <w:p w14:paraId="4A95B083" w14:textId="77777777" w:rsidR="00680818" w:rsidRPr="00680818" w:rsidRDefault="00680818" w:rsidP="008834D5">
      <w:pPr>
        <w:pStyle w:val="PL"/>
      </w:pP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921250">
        <w:rPr>
          <w:lang w:val="fr-FR"/>
        </w:rPr>
        <w:tab/>
      </w:r>
      <w:r w:rsidRPr="00680818">
        <w:t>&lt;Occurrence&gt;</w:t>
      </w:r>
    </w:p>
    <w:p w14:paraId="6BA16FC6"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&lt;One/&gt;</w:t>
      </w:r>
    </w:p>
    <w:p w14:paraId="2B49F09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4E9FE630"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674E99A6"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&lt;Permanent/&gt;</w:t>
      </w:r>
    </w:p>
    <w:p w14:paraId="4D6969D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600D621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&lt;DFTitle&gt;Control information for a tracing session including depth of trace and interfaces to trace.</w:t>
      </w:r>
    </w:p>
    <w:p w14:paraId="7C7842FF"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w:t>
      </w:r>
    </w:p>
    <w:p w14:paraId="2CAF378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58F14E4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&lt;DDFName/&gt;</w:t>
      </w:r>
    </w:p>
    <w:p w14:paraId="3C5470F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0E7E09D9"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144C8F12" w14:textId="77777777" w:rsidR="00680818" w:rsidRPr="00680818" w:rsidRDefault="00680818" w:rsidP="008834D5">
      <w:pPr>
        <w:pStyle w:val="PL"/>
      </w:pPr>
      <w:r w:rsidRPr="00680818">
        <w:tab/>
      </w:r>
      <w:r w:rsidRPr="00680818">
        <w:tab/>
      </w:r>
      <w:r w:rsidRPr="00680818">
        <w:tab/>
      </w:r>
      <w:r w:rsidRPr="00680818">
        <w:tab/>
      </w:r>
      <w:r w:rsidRPr="00680818">
        <w:tab/>
      </w:r>
    </w:p>
    <w:p w14:paraId="581952B8" w14:textId="77777777" w:rsidR="00680818" w:rsidRPr="00680818" w:rsidRDefault="00680818" w:rsidP="008834D5">
      <w:pPr>
        <w:pStyle w:val="PL"/>
      </w:pPr>
      <w:r w:rsidRPr="00680818">
        <w:lastRenderedPageBreak/>
        <w:tab/>
      </w:r>
      <w:r w:rsidRPr="00680818">
        <w:tab/>
      </w:r>
      <w:r w:rsidRPr="00680818">
        <w:tab/>
      </w:r>
      <w:r w:rsidRPr="00680818">
        <w:tab/>
      </w:r>
      <w:r w:rsidRPr="00680818">
        <w:tab/>
        <w:t>&lt;Node&gt;</w:t>
      </w:r>
    </w:p>
    <w:p w14:paraId="5E874AFD" w14:textId="77777777" w:rsidR="00680818" w:rsidRPr="00680818" w:rsidRDefault="00680818" w:rsidP="008834D5">
      <w:pPr>
        <w:pStyle w:val="PL"/>
      </w:pPr>
      <w:r w:rsidRPr="00680818">
        <w:tab/>
      </w:r>
      <w:r w:rsidRPr="00680818">
        <w:tab/>
      </w:r>
      <w:r w:rsidRPr="00680818">
        <w:tab/>
      </w:r>
      <w:r w:rsidRPr="00680818">
        <w:tab/>
      </w:r>
      <w:r w:rsidRPr="00680818">
        <w:tab/>
        <w:t>&lt;!-- Start of the Interface_list node. --&gt;</w:t>
      </w:r>
    </w:p>
    <w:p w14:paraId="0754A634" w14:textId="77777777" w:rsidR="00680818" w:rsidRPr="00680818" w:rsidRDefault="00680818" w:rsidP="008834D5">
      <w:pPr>
        <w:pStyle w:val="PL"/>
      </w:pPr>
      <w:r w:rsidRPr="00680818">
        <w:tab/>
      </w:r>
      <w:r w:rsidRPr="00680818">
        <w:tab/>
      </w:r>
      <w:r w:rsidRPr="00680818">
        <w:tab/>
      </w:r>
      <w:r w:rsidRPr="00680818">
        <w:tab/>
      </w:r>
      <w:r w:rsidRPr="00680818">
        <w:tab/>
        <w:t>&lt;NodeName&gt;Interface_list&lt;</w:t>
      </w:r>
      <w:r w:rsidR="003C5825">
        <w:t>/</w:t>
      </w:r>
      <w:r w:rsidRPr="00680818">
        <w:t>NodeName&gt;</w:t>
      </w:r>
    </w:p>
    <w:p w14:paraId="5578C7A5"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158FEBF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4D5C599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&lt;Get/&gt;</w:t>
      </w:r>
    </w:p>
    <w:p w14:paraId="6AE4ECA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6B57F93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28FFB8E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&lt;node/&gt;</w:t>
      </w:r>
    </w:p>
    <w:p w14:paraId="756613C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681144D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798A785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&lt;One/&gt;</w:t>
      </w:r>
    </w:p>
    <w:p w14:paraId="5036AC9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5C871B4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462F570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&lt;Permanent/&gt;</w:t>
      </w:r>
    </w:p>
    <w:p w14:paraId="212988C6"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5170CB60"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&lt;DFTitle&gt;List of interfaces for which SIP signalling will be logged.</w:t>
      </w:r>
    </w:p>
    <w:p w14:paraId="6F370B9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w:t>
      </w:r>
    </w:p>
    <w:p w14:paraId="2DC4D1B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72AEFB86"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&lt;DDFName/&gt;</w:t>
      </w:r>
    </w:p>
    <w:p w14:paraId="3DF448E7"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5F9D9E42"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3CCD29BC"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25C6F062" w14:textId="77777777" w:rsidR="00680818" w:rsidRPr="00680818" w:rsidRDefault="00680818" w:rsidP="008834D5">
      <w:pPr>
        <w:pStyle w:val="PL"/>
      </w:pPr>
      <w:r w:rsidRPr="00680818">
        <w:tab/>
      </w:r>
      <w:r w:rsidRPr="00680818">
        <w:tab/>
      </w:r>
      <w:r w:rsidRPr="00680818">
        <w:tab/>
      </w:r>
      <w:r w:rsidRPr="00680818">
        <w:tab/>
      </w:r>
      <w:r w:rsidRPr="00680818">
        <w:tab/>
        <w:t>&lt;!-- The placeholder X node for Interface_List. --&gt;</w:t>
      </w:r>
    </w:p>
    <w:p w14:paraId="5C00A655" w14:textId="77777777" w:rsidR="00680818" w:rsidRPr="00680818" w:rsidRDefault="00680818" w:rsidP="008834D5">
      <w:pPr>
        <w:pStyle w:val="PL"/>
      </w:pPr>
      <w:r w:rsidRPr="00680818">
        <w:tab/>
      </w:r>
      <w:r w:rsidRPr="00680818">
        <w:tab/>
      </w:r>
      <w:r w:rsidRPr="00680818">
        <w:tab/>
      </w:r>
      <w:r w:rsidRPr="00680818">
        <w:tab/>
      </w:r>
      <w:r w:rsidRPr="00680818">
        <w:tab/>
        <w:t>&lt;NodeName/&gt;</w:t>
      </w:r>
    </w:p>
    <w:p w14:paraId="1FF9F6B4"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537A197A"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0E303F1B"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&lt;Get/&gt;</w:t>
      </w:r>
    </w:p>
    <w:p w14:paraId="6BF1A3DB"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3027F97A"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089A8CF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&lt;node/&gt;</w:t>
      </w:r>
    </w:p>
    <w:p w14:paraId="2C1EE328"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37FD3FF0"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098A9BD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&lt;ZeroOrMore/&gt;</w:t>
      </w:r>
    </w:p>
    <w:p w14:paraId="2588CBF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0C0676B0"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6F04063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&lt;Dynamic/&gt;</w:t>
      </w:r>
    </w:p>
    <w:p w14:paraId="08705D3B"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59B558B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&lt;DFTitle&gt;The "name" node for a list of interfaces.</w:t>
      </w:r>
    </w:p>
    <w:p w14:paraId="1D18DB0B"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w:t>
      </w:r>
    </w:p>
    <w:p w14:paraId="5D97ECD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2864F42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&lt;DDFName/&gt;</w:t>
      </w:r>
    </w:p>
    <w:p w14:paraId="43F6668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5EC879B9"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4BF293E2" w14:textId="77777777" w:rsidR="00680818" w:rsidRPr="00680818" w:rsidRDefault="00680818" w:rsidP="008834D5">
      <w:pPr>
        <w:pStyle w:val="PL"/>
      </w:pPr>
      <w:r w:rsidRPr="00680818">
        <w:tab/>
      </w:r>
      <w:r w:rsidRPr="00680818">
        <w:tab/>
      </w:r>
      <w:r w:rsidRPr="00680818">
        <w:tab/>
      </w:r>
      <w:r w:rsidRPr="00680818">
        <w:tab/>
      </w:r>
      <w:r w:rsidRPr="00680818">
        <w:tab/>
      </w:r>
    </w:p>
    <w:p w14:paraId="34203199"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521B9505" w14:textId="77777777" w:rsidR="00680818" w:rsidRPr="00680818" w:rsidRDefault="00680818" w:rsidP="008834D5">
      <w:pPr>
        <w:pStyle w:val="PL"/>
      </w:pPr>
      <w:r w:rsidRPr="00680818">
        <w:tab/>
      </w:r>
      <w:r w:rsidRPr="00680818">
        <w:tab/>
      </w:r>
      <w:r w:rsidRPr="00680818">
        <w:tab/>
      </w:r>
      <w:r w:rsidRPr="00680818">
        <w:tab/>
      </w:r>
      <w:r w:rsidRPr="00680818">
        <w:tab/>
        <w:t>&lt;!-- Start of the Interface node. --&gt;</w:t>
      </w:r>
    </w:p>
    <w:p w14:paraId="0730C3E0" w14:textId="77777777" w:rsidR="00680818" w:rsidRPr="00680818" w:rsidRDefault="00680818" w:rsidP="008834D5">
      <w:pPr>
        <w:pStyle w:val="PL"/>
      </w:pPr>
      <w:r w:rsidRPr="00680818">
        <w:tab/>
      </w:r>
      <w:r w:rsidRPr="00680818">
        <w:tab/>
      </w:r>
      <w:r w:rsidRPr="00680818">
        <w:tab/>
      </w:r>
      <w:r w:rsidRPr="00680818">
        <w:tab/>
      </w:r>
      <w:r w:rsidRPr="00680818">
        <w:tab/>
        <w:t>&lt;NodeName&gt;Interface&lt;</w:t>
      </w:r>
      <w:r w:rsidR="003C5825">
        <w:t>/</w:t>
      </w:r>
      <w:r w:rsidRPr="00680818">
        <w:t>NodeName&gt;</w:t>
      </w:r>
    </w:p>
    <w:p w14:paraId="74D720CB"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7C12035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5A16A9D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&lt;Get/&gt;</w:t>
      </w:r>
    </w:p>
    <w:p w14:paraId="327DC45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1DE127E7"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61C47F8A"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&lt;chr/&gt;</w:t>
      </w:r>
    </w:p>
    <w:p w14:paraId="4A5DBAE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08D92896"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0DF6BA18"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&lt;One/&gt;</w:t>
      </w:r>
    </w:p>
    <w:p w14:paraId="4D4DD5A7"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3E0A449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2AF5C49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&lt;Dynamic/&gt;</w:t>
      </w:r>
    </w:p>
    <w:p w14:paraId="3183EB76"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2CECEB7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&lt;DFTitle&gt;The interface for which SIP signalling will be logged</w:t>
      </w:r>
    </w:p>
    <w:p w14:paraId="181195F6"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w:t>
      </w:r>
    </w:p>
    <w:p w14:paraId="75B2C98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66E9D446"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&lt;MIME&gt;text/plain&lt;/MIME&gt;</w:t>
      </w:r>
    </w:p>
    <w:p w14:paraId="33815D1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04DC34A3"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0EDC146E"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2C0870D1" w14:textId="77777777" w:rsidR="00680818" w:rsidRPr="00680818" w:rsidRDefault="00680818" w:rsidP="008834D5">
      <w:pPr>
        <w:pStyle w:val="PL"/>
      </w:pPr>
      <w:r w:rsidRPr="00680818">
        <w:tab/>
      </w:r>
      <w:r w:rsidRPr="00680818">
        <w:tab/>
      </w:r>
      <w:r w:rsidRPr="00680818">
        <w:tab/>
      </w:r>
      <w:r w:rsidRPr="00680818">
        <w:tab/>
      </w:r>
      <w:r w:rsidRPr="00680818">
        <w:tab/>
        <w:t>&lt;!-- The Interface node ends here. --&gt;</w:t>
      </w:r>
    </w:p>
    <w:p w14:paraId="5ADCC5E2" w14:textId="77777777" w:rsidR="00680818" w:rsidRPr="00680818" w:rsidRDefault="00680818" w:rsidP="008834D5">
      <w:pPr>
        <w:pStyle w:val="PL"/>
      </w:pPr>
      <w:r w:rsidRPr="00680818">
        <w:tab/>
      </w:r>
      <w:r w:rsidRPr="00680818">
        <w:tab/>
      </w:r>
      <w:r w:rsidRPr="00680818">
        <w:tab/>
      </w:r>
      <w:r w:rsidRPr="00680818">
        <w:tab/>
      </w:r>
      <w:r w:rsidRPr="00680818">
        <w:tab/>
      </w:r>
    </w:p>
    <w:p w14:paraId="62A065A3"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3E6805B1" w14:textId="77777777" w:rsidR="00680818" w:rsidRPr="00680818" w:rsidRDefault="00680818" w:rsidP="008834D5">
      <w:pPr>
        <w:pStyle w:val="PL"/>
      </w:pPr>
      <w:r w:rsidRPr="00680818">
        <w:tab/>
      </w:r>
      <w:r w:rsidRPr="00680818">
        <w:tab/>
      </w:r>
      <w:r w:rsidRPr="00680818">
        <w:tab/>
      </w:r>
      <w:r w:rsidRPr="00680818">
        <w:tab/>
      </w:r>
      <w:r w:rsidRPr="00680818">
        <w:tab/>
        <w:t>&lt;!-- end of the placeholder X node for Interface_List --&gt;</w:t>
      </w:r>
    </w:p>
    <w:p w14:paraId="37AF2B39"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5619EDF7" w14:textId="77777777" w:rsidR="00680818" w:rsidRPr="00680818" w:rsidRDefault="00680818" w:rsidP="008834D5">
      <w:pPr>
        <w:pStyle w:val="PL"/>
      </w:pPr>
      <w:r w:rsidRPr="00680818">
        <w:tab/>
      </w:r>
      <w:r w:rsidRPr="00680818">
        <w:tab/>
      </w:r>
      <w:r w:rsidRPr="00680818">
        <w:tab/>
      </w:r>
      <w:r w:rsidRPr="00680818">
        <w:tab/>
      </w:r>
      <w:r w:rsidRPr="00680818">
        <w:tab/>
        <w:t>&lt;!-- end of the Interface_list node. --&gt;</w:t>
      </w:r>
    </w:p>
    <w:p w14:paraId="3BCB08C7" w14:textId="77777777" w:rsidR="00680818" w:rsidRPr="00680818" w:rsidRDefault="00680818" w:rsidP="008834D5">
      <w:pPr>
        <w:pStyle w:val="PL"/>
      </w:pPr>
      <w:r w:rsidRPr="00680818">
        <w:tab/>
      </w:r>
      <w:r w:rsidRPr="00680818">
        <w:tab/>
      </w:r>
      <w:r w:rsidRPr="00680818">
        <w:tab/>
      </w:r>
      <w:r w:rsidRPr="00680818">
        <w:tab/>
      </w:r>
      <w:r w:rsidRPr="00680818">
        <w:tab/>
      </w:r>
    </w:p>
    <w:p w14:paraId="771C9148"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1DFE72F1" w14:textId="77777777" w:rsidR="00680818" w:rsidRPr="00680818" w:rsidRDefault="00680818" w:rsidP="008834D5">
      <w:pPr>
        <w:pStyle w:val="PL"/>
      </w:pPr>
      <w:r w:rsidRPr="00680818">
        <w:tab/>
      </w:r>
      <w:r w:rsidRPr="00680818">
        <w:tab/>
      </w:r>
      <w:r w:rsidRPr="00680818">
        <w:tab/>
      </w:r>
      <w:r w:rsidRPr="00680818">
        <w:tab/>
      </w:r>
      <w:r w:rsidRPr="00680818">
        <w:tab/>
        <w:t>&lt;!-- Start of the Depth node. --&gt;</w:t>
      </w:r>
    </w:p>
    <w:p w14:paraId="458C3DB9" w14:textId="77777777" w:rsidR="00680818" w:rsidRPr="00680818" w:rsidRDefault="00680818" w:rsidP="008834D5">
      <w:pPr>
        <w:pStyle w:val="PL"/>
      </w:pPr>
      <w:r w:rsidRPr="00680818">
        <w:tab/>
      </w:r>
      <w:r w:rsidRPr="00680818">
        <w:tab/>
      </w:r>
      <w:r w:rsidRPr="00680818">
        <w:tab/>
      </w:r>
      <w:r w:rsidRPr="00680818">
        <w:tab/>
      </w:r>
      <w:r w:rsidRPr="00680818">
        <w:tab/>
        <w:t>&lt;NodeName&gt;Depth&lt;</w:t>
      </w:r>
      <w:r w:rsidR="003C5825">
        <w:t>/</w:t>
      </w:r>
      <w:r w:rsidRPr="00680818">
        <w:t>NodeName&gt;</w:t>
      </w:r>
    </w:p>
    <w:p w14:paraId="3028C88F" w14:textId="77777777" w:rsidR="00680818" w:rsidRPr="00680818" w:rsidRDefault="00680818" w:rsidP="008834D5">
      <w:pPr>
        <w:pStyle w:val="PL"/>
      </w:pPr>
      <w:r w:rsidRPr="00680818">
        <w:lastRenderedPageBreak/>
        <w:tab/>
      </w:r>
      <w:r w:rsidRPr="00680818">
        <w:tab/>
      </w:r>
      <w:r w:rsidRPr="00680818">
        <w:tab/>
      </w:r>
      <w:r w:rsidRPr="00680818">
        <w:tab/>
      </w:r>
      <w:r w:rsidRPr="00680818">
        <w:tab/>
        <w:t>&lt;DFProperties&gt;</w:t>
      </w:r>
    </w:p>
    <w:p w14:paraId="27A2F470"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3188220A"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&lt;Get/&gt;</w:t>
      </w:r>
    </w:p>
    <w:p w14:paraId="4E8E99B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4FAB271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7408817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&lt;chr/&gt;</w:t>
      </w:r>
    </w:p>
    <w:p w14:paraId="055C7F37"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48891C8C"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4F191035"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&lt;ZeroOrOne/&gt;</w:t>
      </w:r>
    </w:p>
    <w:p w14:paraId="0F8FA9EF"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1576DFC9"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0C73F11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&lt;Dynamic/&gt;</w:t>
      </w:r>
    </w:p>
    <w:p w14:paraId="56F40B37"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6B5F285A"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&lt;DFTitle&gt;The depth of logging for a debug session, values are minimum and maximum.</w:t>
      </w:r>
    </w:p>
    <w:p w14:paraId="3C9BE9B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w:t>
      </w:r>
    </w:p>
    <w:p w14:paraId="44614C2C"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63B40D26"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&lt;MIME&gt;text/plain&lt;/MIME&gt;</w:t>
      </w:r>
    </w:p>
    <w:p w14:paraId="0D694A7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1B5B7587"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1EB886E6"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281BEAA4" w14:textId="77777777" w:rsidR="00680818" w:rsidRPr="00680818" w:rsidRDefault="00680818" w:rsidP="008834D5">
      <w:pPr>
        <w:pStyle w:val="PL"/>
      </w:pPr>
      <w:r w:rsidRPr="00680818">
        <w:tab/>
      </w:r>
      <w:r w:rsidRPr="00680818">
        <w:tab/>
      </w:r>
      <w:r w:rsidRPr="00680818">
        <w:tab/>
      </w:r>
      <w:r w:rsidRPr="00680818">
        <w:tab/>
      </w:r>
      <w:r w:rsidRPr="00680818">
        <w:tab/>
        <w:t xml:space="preserve">&lt;!-- The Depth node ends here. --&gt; </w:t>
      </w:r>
    </w:p>
    <w:p w14:paraId="52055B30" w14:textId="77777777" w:rsidR="00680818" w:rsidRPr="00680818" w:rsidRDefault="00680818" w:rsidP="008834D5">
      <w:pPr>
        <w:pStyle w:val="PL"/>
      </w:pPr>
      <w:r w:rsidRPr="00680818">
        <w:tab/>
      </w:r>
      <w:r w:rsidRPr="00680818">
        <w:tab/>
      </w:r>
      <w:r w:rsidRPr="00680818">
        <w:tab/>
      </w:r>
      <w:r w:rsidRPr="00680818">
        <w:tab/>
      </w:r>
      <w:r w:rsidRPr="00680818">
        <w:tab/>
      </w:r>
    </w:p>
    <w:p w14:paraId="32881076"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28EC5869" w14:textId="77777777" w:rsidR="00680818" w:rsidRPr="00680818" w:rsidRDefault="00680818" w:rsidP="008834D5">
      <w:pPr>
        <w:pStyle w:val="PL"/>
      </w:pPr>
      <w:r w:rsidRPr="00680818">
        <w:tab/>
      </w:r>
      <w:r w:rsidRPr="00680818">
        <w:tab/>
      </w:r>
      <w:r w:rsidRPr="00680818">
        <w:tab/>
      </w:r>
      <w:r w:rsidRPr="00680818">
        <w:tab/>
      </w:r>
      <w:r w:rsidRPr="00680818">
        <w:tab/>
        <w:t>&lt;!-- Start of the Debug_ID node. --&gt;</w:t>
      </w:r>
    </w:p>
    <w:p w14:paraId="0E0869F2" w14:textId="77777777" w:rsidR="00680818" w:rsidRPr="00680818" w:rsidRDefault="00680818" w:rsidP="008834D5">
      <w:pPr>
        <w:pStyle w:val="PL"/>
      </w:pPr>
      <w:r w:rsidRPr="00680818">
        <w:tab/>
      </w:r>
      <w:r w:rsidRPr="00680818">
        <w:tab/>
      </w:r>
      <w:r w:rsidRPr="00680818">
        <w:tab/>
      </w:r>
      <w:r w:rsidRPr="00680818">
        <w:tab/>
      </w:r>
      <w:r w:rsidRPr="00680818">
        <w:tab/>
        <w:t>&lt;NodeName&gt;Debug_ID&lt;</w:t>
      </w:r>
      <w:r w:rsidR="003C5825">
        <w:t>/</w:t>
      </w:r>
      <w:r w:rsidRPr="00680818">
        <w:t>NodeName&gt;</w:t>
      </w:r>
    </w:p>
    <w:p w14:paraId="73D52C6C"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54161E5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6F962FF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&lt;Get/&gt;</w:t>
      </w:r>
    </w:p>
    <w:p w14:paraId="6FBBF4F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&lt;/AccessType&gt;</w:t>
      </w:r>
    </w:p>
    <w:p w14:paraId="18B0C175"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4FFA5B60"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&lt;chr/&gt;</w:t>
      </w:r>
    </w:p>
    <w:p w14:paraId="529062B7"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&lt;/DFFormat&gt;</w:t>
      </w:r>
    </w:p>
    <w:p w14:paraId="0827F574"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000016FF"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&lt;ZeroOrOne/&gt;</w:t>
      </w:r>
    </w:p>
    <w:p w14:paraId="1E7EDC6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&lt;/Occurrence&gt;</w:t>
      </w:r>
    </w:p>
    <w:p w14:paraId="03DB0663"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0490BB7E"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&lt;Dynamic/&gt;</w:t>
      </w:r>
    </w:p>
    <w:p w14:paraId="3F7574BD"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&lt;/Scope&gt;</w:t>
      </w:r>
    </w:p>
    <w:p w14:paraId="180C57B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&lt;DFTitle&gt;The identity used to match logging in a debug session across entities.</w:t>
      </w:r>
    </w:p>
    <w:p w14:paraId="2C8D03C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&lt;/DFTitle&gt;</w:t>
      </w:r>
    </w:p>
    <w:p w14:paraId="38D5F6E1"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036CE192" w14:textId="77777777" w:rsidR="00680818" w:rsidRPr="00680818" w:rsidRDefault="00680818" w:rsidP="008834D5">
      <w:pPr>
        <w:pStyle w:val="PL"/>
      </w:pPr>
      <w:r w:rsidRPr="00680818">
        <w:tab/>
      </w:r>
      <w:r w:rsidRPr="00680818">
        <w:tab/>
      </w:r>
      <w:r w:rsidRPr="00680818">
        <w:tab/>
      </w:r>
      <w:r w:rsidRPr="00680818">
        <w:tab/>
      </w:r>
      <w:r w:rsidRPr="00680818">
        <w:tab/>
      </w:r>
      <w:r w:rsidRPr="00680818">
        <w:tab/>
      </w:r>
      <w:r w:rsidRPr="00680818">
        <w:tab/>
        <w:t>&lt;MIME&gt;text/plain&lt;/MIME&gt;</w:t>
      </w:r>
    </w:p>
    <w:p w14:paraId="03164AA0" w14:textId="77777777" w:rsidR="00680818" w:rsidRPr="00680818" w:rsidRDefault="00680818" w:rsidP="008834D5">
      <w:pPr>
        <w:pStyle w:val="PL"/>
      </w:pPr>
      <w:r w:rsidRPr="00680818">
        <w:tab/>
      </w:r>
      <w:r w:rsidRPr="00680818">
        <w:tab/>
      </w:r>
      <w:r w:rsidRPr="00680818">
        <w:tab/>
      </w:r>
      <w:r w:rsidRPr="00680818">
        <w:tab/>
      </w:r>
      <w:r w:rsidRPr="00680818">
        <w:tab/>
      </w:r>
      <w:r w:rsidRPr="00680818">
        <w:tab/>
        <w:t>&lt;/DFType&gt;</w:t>
      </w:r>
    </w:p>
    <w:p w14:paraId="09399287" w14:textId="77777777" w:rsidR="00680818" w:rsidRPr="00680818" w:rsidRDefault="00680818" w:rsidP="008834D5">
      <w:pPr>
        <w:pStyle w:val="PL"/>
      </w:pPr>
      <w:r w:rsidRPr="00680818">
        <w:tab/>
      </w:r>
      <w:r w:rsidRPr="00680818">
        <w:tab/>
      </w:r>
      <w:r w:rsidRPr="00680818">
        <w:tab/>
      </w:r>
      <w:r w:rsidRPr="00680818">
        <w:tab/>
      </w:r>
      <w:r w:rsidRPr="00680818">
        <w:tab/>
        <w:t>&lt;/DFProperties&gt;</w:t>
      </w:r>
    </w:p>
    <w:p w14:paraId="00B6F394"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05AB3785" w14:textId="77777777" w:rsidR="00680818" w:rsidRPr="00680818" w:rsidRDefault="00680818" w:rsidP="008834D5">
      <w:pPr>
        <w:pStyle w:val="PL"/>
      </w:pPr>
      <w:r w:rsidRPr="00680818">
        <w:tab/>
      </w:r>
      <w:r w:rsidRPr="00680818">
        <w:tab/>
      </w:r>
      <w:r w:rsidRPr="00680818">
        <w:tab/>
      </w:r>
      <w:r w:rsidRPr="00680818">
        <w:tab/>
      </w:r>
      <w:r w:rsidRPr="00680818">
        <w:tab/>
        <w:t>&lt;!-- The Debug_ID node ends here. --&gt;</w:t>
      </w:r>
    </w:p>
    <w:p w14:paraId="147DADD5" w14:textId="77777777" w:rsidR="00680818" w:rsidRPr="00680818" w:rsidRDefault="00680818" w:rsidP="008834D5">
      <w:pPr>
        <w:pStyle w:val="PL"/>
      </w:pPr>
      <w:r w:rsidRPr="00680818">
        <w:tab/>
      </w:r>
      <w:r w:rsidRPr="00680818">
        <w:tab/>
      </w:r>
      <w:r w:rsidRPr="00680818">
        <w:tab/>
      </w:r>
      <w:r w:rsidRPr="00680818">
        <w:tab/>
      </w:r>
      <w:r w:rsidRPr="00680818">
        <w:tab/>
      </w:r>
    </w:p>
    <w:p w14:paraId="34828B83"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0F2EE24E" w14:textId="77777777" w:rsidR="00680818" w:rsidRPr="00680818" w:rsidRDefault="00680818" w:rsidP="008834D5">
      <w:pPr>
        <w:pStyle w:val="PL"/>
      </w:pPr>
      <w:r w:rsidRPr="00680818">
        <w:tab/>
      </w:r>
      <w:r w:rsidRPr="00680818">
        <w:tab/>
      </w:r>
      <w:r w:rsidRPr="00680818">
        <w:tab/>
      </w:r>
      <w:r w:rsidRPr="00680818">
        <w:tab/>
      </w:r>
      <w:r w:rsidRPr="00680818">
        <w:tab/>
        <w:t>&lt;!-- The Control node ends here. --&gt;</w:t>
      </w:r>
    </w:p>
    <w:p w14:paraId="14AC8947" w14:textId="77777777" w:rsidR="00680818" w:rsidRPr="00680818" w:rsidRDefault="00680818" w:rsidP="008834D5">
      <w:pPr>
        <w:pStyle w:val="PL"/>
      </w:pPr>
      <w:r w:rsidRPr="00680818">
        <w:tab/>
      </w:r>
      <w:r w:rsidRPr="00680818">
        <w:tab/>
      </w:r>
      <w:r w:rsidRPr="00680818">
        <w:tab/>
      </w:r>
      <w:r w:rsidRPr="00680818">
        <w:tab/>
      </w:r>
      <w:r w:rsidRPr="00680818">
        <w:tab/>
      </w:r>
    </w:p>
    <w:p w14:paraId="3A1B3273"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406B2E75" w14:textId="77777777" w:rsidR="00680818" w:rsidRPr="00680818" w:rsidRDefault="00680818" w:rsidP="008834D5">
      <w:pPr>
        <w:pStyle w:val="PL"/>
      </w:pPr>
      <w:r w:rsidRPr="00680818">
        <w:tab/>
      </w:r>
      <w:r w:rsidRPr="00680818">
        <w:tab/>
      </w:r>
      <w:r w:rsidRPr="00680818">
        <w:tab/>
      </w:r>
      <w:r w:rsidRPr="00680818">
        <w:tab/>
      </w:r>
      <w:r w:rsidRPr="00680818">
        <w:tab/>
        <w:t>&lt;!-- The Session node ends here. --&gt;</w:t>
      </w:r>
    </w:p>
    <w:p w14:paraId="6AE21FAF" w14:textId="77777777" w:rsidR="00680818" w:rsidRPr="00680818" w:rsidRDefault="00680818" w:rsidP="008834D5">
      <w:pPr>
        <w:pStyle w:val="PL"/>
      </w:pPr>
      <w:r w:rsidRPr="00680818">
        <w:tab/>
      </w:r>
      <w:r w:rsidRPr="00680818">
        <w:tab/>
      </w:r>
      <w:r w:rsidRPr="00680818">
        <w:tab/>
      </w:r>
      <w:r w:rsidRPr="00680818">
        <w:tab/>
      </w:r>
      <w:r w:rsidRPr="00680818">
        <w:tab/>
      </w:r>
    </w:p>
    <w:p w14:paraId="7FE66CF7"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45EF2B41" w14:textId="77777777" w:rsidR="00680818" w:rsidRPr="00680818" w:rsidRDefault="00680818" w:rsidP="008834D5">
      <w:pPr>
        <w:pStyle w:val="PL"/>
      </w:pPr>
      <w:r w:rsidRPr="00680818">
        <w:tab/>
      </w:r>
      <w:r w:rsidRPr="00680818">
        <w:tab/>
      </w:r>
      <w:r w:rsidRPr="00680818">
        <w:tab/>
      </w:r>
      <w:r w:rsidRPr="00680818">
        <w:tab/>
      </w:r>
      <w:r w:rsidRPr="00680818">
        <w:tab/>
        <w:t>&lt;!-- The placeholder X for the Session_List node ends here. --&gt;</w:t>
      </w:r>
    </w:p>
    <w:p w14:paraId="035B2945" w14:textId="77777777" w:rsidR="00680818" w:rsidRPr="00680818" w:rsidRDefault="00680818" w:rsidP="008834D5">
      <w:pPr>
        <w:pStyle w:val="PL"/>
      </w:pPr>
      <w:r w:rsidRPr="00680818">
        <w:tab/>
      </w:r>
      <w:r w:rsidRPr="00680818">
        <w:tab/>
      </w:r>
      <w:r w:rsidRPr="00680818">
        <w:tab/>
      </w:r>
      <w:r w:rsidRPr="00680818">
        <w:tab/>
        <w:t>&lt;/Node&gt;</w:t>
      </w:r>
    </w:p>
    <w:p w14:paraId="5B4AE893" w14:textId="77777777" w:rsidR="00680818" w:rsidRPr="00680818" w:rsidRDefault="00680818" w:rsidP="008834D5">
      <w:pPr>
        <w:pStyle w:val="PL"/>
      </w:pPr>
      <w:r w:rsidRPr="00680818">
        <w:tab/>
      </w:r>
      <w:r w:rsidRPr="00680818">
        <w:tab/>
      </w:r>
      <w:r w:rsidRPr="00680818">
        <w:tab/>
      </w:r>
      <w:r w:rsidRPr="00680818">
        <w:tab/>
        <w:t>&lt;!-- The Session_List node ends here. --&gt;</w:t>
      </w:r>
    </w:p>
    <w:p w14:paraId="63C92532" w14:textId="77777777" w:rsidR="00680818" w:rsidRPr="00680818" w:rsidRDefault="00680818" w:rsidP="008834D5">
      <w:pPr>
        <w:pStyle w:val="PL"/>
      </w:pPr>
      <w:r w:rsidRPr="00680818">
        <w:tab/>
      </w:r>
      <w:r w:rsidRPr="00680818">
        <w:tab/>
      </w:r>
      <w:r w:rsidRPr="00680818">
        <w:tab/>
        <w:t>&lt;/Node&gt;</w:t>
      </w:r>
    </w:p>
    <w:p w14:paraId="36A4C82E" w14:textId="77777777" w:rsidR="00680818" w:rsidRPr="00680818" w:rsidRDefault="00680818" w:rsidP="008834D5">
      <w:pPr>
        <w:pStyle w:val="PL"/>
      </w:pPr>
      <w:r w:rsidRPr="00680818">
        <w:tab/>
      </w:r>
      <w:r w:rsidRPr="00680818">
        <w:tab/>
      </w:r>
      <w:r w:rsidRPr="00680818">
        <w:tab/>
        <w:t>&lt;!-- The Debug_config node ends here. --&gt;</w:t>
      </w:r>
    </w:p>
    <w:p w14:paraId="6AA05E75" w14:textId="77777777" w:rsidR="00680818" w:rsidRPr="00680818" w:rsidRDefault="00680818" w:rsidP="008834D5">
      <w:pPr>
        <w:pStyle w:val="PL"/>
      </w:pPr>
      <w:r w:rsidRPr="00680818">
        <w:tab/>
      </w:r>
      <w:r w:rsidRPr="00680818">
        <w:tab/>
        <w:t>&lt;/Node&gt;</w:t>
      </w:r>
    </w:p>
    <w:p w14:paraId="25548EDD" w14:textId="77777777" w:rsidR="00680818" w:rsidRPr="00680818" w:rsidRDefault="00680818" w:rsidP="008834D5">
      <w:pPr>
        <w:pStyle w:val="PL"/>
      </w:pPr>
      <w:r w:rsidRPr="00680818">
        <w:tab/>
      </w:r>
      <w:r w:rsidRPr="00680818">
        <w:tab/>
        <w:t>&lt;!-- The placeholder X node for Debug_config ends here. --&gt;</w:t>
      </w:r>
    </w:p>
    <w:p w14:paraId="37F97E64" w14:textId="77777777" w:rsidR="00680818" w:rsidRPr="00680818" w:rsidRDefault="00680818" w:rsidP="008834D5">
      <w:pPr>
        <w:pStyle w:val="PL"/>
      </w:pPr>
      <w:r w:rsidRPr="00680818">
        <w:tab/>
      </w:r>
      <w:r w:rsidRPr="00680818">
        <w:tab/>
        <w:t>&lt;/Node&gt;</w:t>
      </w:r>
    </w:p>
    <w:p w14:paraId="79728E74" w14:textId="77777777" w:rsidR="00680818" w:rsidRPr="00680818" w:rsidRDefault="00680818" w:rsidP="008834D5">
      <w:pPr>
        <w:pStyle w:val="PL"/>
      </w:pPr>
      <w:r w:rsidRPr="00680818">
        <w:tab/>
      </w:r>
      <w:r w:rsidRPr="00680818">
        <w:tab/>
        <w:t>&lt;!-- The Debug_info_List node ends here. --&gt;</w:t>
      </w:r>
    </w:p>
    <w:p w14:paraId="3ACFE6F6" w14:textId="77777777" w:rsidR="00F776FD" w:rsidRPr="008834D5" w:rsidRDefault="00F776FD" w:rsidP="008834D5">
      <w:pPr>
        <w:pStyle w:val="PL"/>
      </w:pPr>
      <w:r w:rsidRPr="008834D5">
        <w:tab/>
      </w:r>
      <w:r>
        <w:tab/>
      </w:r>
      <w:r w:rsidRPr="008834D5">
        <w:t>&lt;Node&gt;</w:t>
      </w:r>
    </w:p>
    <w:p w14:paraId="54DC37B8" w14:textId="77777777" w:rsidR="00F776FD" w:rsidRPr="008834D5" w:rsidRDefault="00F776FD" w:rsidP="008834D5">
      <w:pPr>
        <w:pStyle w:val="PL"/>
      </w:pPr>
      <w:r w:rsidRPr="008834D5">
        <w:tab/>
      </w:r>
      <w:r w:rsidRPr="008834D5">
        <w:tab/>
      </w:r>
      <w:r w:rsidRPr="008834D5">
        <w:tab/>
        <w:t>&lt;NodeName&gt;SNPN_Configuration&lt;/NodeName&gt;</w:t>
      </w:r>
    </w:p>
    <w:p w14:paraId="1F526B35" w14:textId="77777777" w:rsidR="00F776FD" w:rsidRPr="008834D5" w:rsidRDefault="00F776FD" w:rsidP="008834D5">
      <w:pPr>
        <w:pStyle w:val="PL"/>
      </w:pPr>
      <w:r w:rsidRPr="008834D5">
        <w:tab/>
      </w:r>
      <w:r w:rsidRPr="008834D5">
        <w:tab/>
      </w:r>
      <w:r w:rsidRPr="008834D5">
        <w:tab/>
        <w:t>&lt;DFProperties&gt;</w:t>
      </w:r>
    </w:p>
    <w:p w14:paraId="37E7902B" w14:textId="77777777" w:rsidR="00F776FD" w:rsidRPr="008834D5" w:rsidRDefault="00F776FD" w:rsidP="008834D5">
      <w:pPr>
        <w:pStyle w:val="PL"/>
      </w:pPr>
      <w:r w:rsidRPr="008834D5">
        <w:tab/>
      </w:r>
      <w:r w:rsidRPr="008834D5">
        <w:tab/>
      </w:r>
      <w:r w:rsidRPr="008834D5">
        <w:tab/>
      </w:r>
      <w:r w:rsidRPr="008834D5">
        <w:tab/>
        <w:t>&lt;AccessType&gt;</w:t>
      </w:r>
    </w:p>
    <w:p w14:paraId="49929923" w14:textId="77777777" w:rsidR="00F776FD" w:rsidRPr="008834D5" w:rsidRDefault="00F776FD" w:rsidP="008834D5">
      <w:pPr>
        <w:pStyle w:val="PL"/>
      </w:pPr>
      <w:r w:rsidRPr="008834D5">
        <w:tab/>
      </w:r>
      <w:r w:rsidRPr="008834D5">
        <w:tab/>
      </w:r>
      <w:r w:rsidRPr="008834D5">
        <w:tab/>
      </w:r>
      <w:r w:rsidRPr="008834D5">
        <w:tab/>
      </w:r>
      <w:r w:rsidRPr="008834D5">
        <w:tab/>
        <w:t>&lt;Get/&gt;</w:t>
      </w:r>
    </w:p>
    <w:p w14:paraId="1809B38D" w14:textId="77777777" w:rsidR="00F776FD" w:rsidRPr="008834D5" w:rsidRDefault="00F776FD" w:rsidP="008834D5">
      <w:pPr>
        <w:pStyle w:val="PL"/>
      </w:pPr>
      <w:r w:rsidRPr="008834D5">
        <w:tab/>
      </w:r>
      <w:r w:rsidRPr="008834D5">
        <w:tab/>
      </w:r>
      <w:r w:rsidRPr="008834D5">
        <w:tab/>
      </w:r>
      <w:r w:rsidRPr="008834D5">
        <w:tab/>
      </w:r>
      <w:r w:rsidRPr="008834D5">
        <w:tab/>
        <w:t>&lt;Replace/&gt;</w:t>
      </w:r>
    </w:p>
    <w:p w14:paraId="4739E7E9" w14:textId="77777777" w:rsidR="00F776FD" w:rsidRPr="008834D5" w:rsidRDefault="00F776FD" w:rsidP="008834D5">
      <w:pPr>
        <w:pStyle w:val="PL"/>
      </w:pPr>
      <w:r w:rsidRPr="008834D5">
        <w:tab/>
      </w:r>
      <w:r w:rsidRPr="008834D5">
        <w:tab/>
      </w:r>
      <w:r w:rsidRPr="008834D5">
        <w:tab/>
      </w:r>
      <w:r w:rsidRPr="008834D5">
        <w:tab/>
        <w:t>&lt;/AccessType&gt;</w:t>
      </w:r>
    </w:p>
    <w:p w14:paraId="1382BE9F" w14:textId="77777777" w:rsidR="00F776FD" w:rsidRPr="00B96257" w:rsidRDefault="00F776FD" w:rsidP="008834D5">
      <w:pPr>
        <w:pStyle w:val="PL"/>
        <w:rPr>
          <w:lang w:val="fr-FR"/>
        </w:rPr>
      </w:pPr>
      <w:r w:rsidRPr="008834D5">
        <w:tab/>
      </w:r>
      <w:r w:rsidRPr="008834D5">
        <w:tab/>
      </w:r>
      <w:r w:rsidRPr="008834D5">
        <w:tab/>
      </w:r>
      <w:r w:rsidRPr="008834D5">
        <w:tab/>
      </w:r>
      <w:r w:rsidRPr="00B96257">
        <w:rPr>
          <w:lang w:val="fr-FR"/>
        </w:rPr>
        <w:t>&lt;DFFormat&gt;</w:t>
      </w:r>
    </w:p>
    <w:p w14:paraId="19D79F99"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r>
      <w:r w:rsidRPr="00B96257">
        <w:rPr>
          <w:lang w:val="fr-FR"/>
        </w:rPr>
        <w:tab/>
        <w:t>&lt;node/&gt;</w:t>
      </w:r>
    </w:p>
    <w:p w14:paraId="00126F27"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t>&lt;/DFFormat&gt;</w:t>
      </w:r>
    </w:p>
    <w:p w14:paraId="5E3ED1FB"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t>&lt;Occurrence&gt;</w:t>
      </w:r>
    </w:p>
    <w:p w14:paraId="2B0A6779"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r>
      <w:r w:rsidRPr="00B96257">
        <w:rPr>
          <w:lang w:val="fr-FR"/>
        </w:rPr>
        <w:tab/>
        <w:t>&lt;ZeroOrOne/&gt;</w:t>
      </w:r>
    </w:p>
    <w:p w14:paraId="4930538A"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t>&lt;/Occurrence&gt;</w:t>
      </w:r>
    </w:p>
    <w:p w14:paraId="5E01B304" w14:textId="77777777" w:rsidR="00F776FD" w:rsidRPr="00B96257" w:rsidRDefault="00F776FD" w:rsidP="008834D5">
      <w:pPr>
        <w:pStyle w:val="PL"/>
        <w:rPr>
          <w:lang w:val="fr-FR"/>
        </w:rPr>
      </w:pPr>
      <w:r w:rsidRPr="00B96257">
        <w:rPr>
          <w:lang w:val="fr-FR"/>
        </w:rPr>
        <w:lastRenderedPageBreak/>
        <w:tab/>
      </w:r>
      <w:r w:rsidRPr="00B96257">
        <w:rPr>
          <w:lang w:val="fr-FR"/>
        </w:rPr>
        <w:tab/>
      </w:r>
      <w:r w:rsidRPr="00B96257">
        <w:rPr>
          <w:lang w:val="fr-FR"/>
        </w:rPr>
        <w:tab/>
      </w:r>
      <w:r w:rsidRPr="00B96257">
        <w:rPr>
          <w:lang w:val="fr-FR"/>
        </w:rPr>
        <w:tab/>
        <w:t>&lt;Scope&gt;</w:t>
      </w:r>
    </w:p>
    <w:p w14:paraId="023D9126"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r>
      <w:r w:rsidRPr="00B96257">
        <w:rPr>
          <w:lang w:val="fr-FR"/>
        </w:rPr>
        <w:tab/>
        <w:t>&lt;Permanent/&gt;</w:t>
      </w:r>
    </w:p>
    <w:p w14:paraId="0EF6197A" w14:textId="77777777" w:rsidR="00F776FD" w:rsidRPr="008834D5" w:rsidRDefault="00F776FD" w:rsidP="008834D5">
      <w:pPr>
        <w:pStyle w:val="PL"/>
      </w:pPr>
      <w:r w:rsidRPr="00B96257">
        <w:rPr>
          <w:lang w:val="fr-FR"/>
        </w:rPr>
        <w:tab/>
      </w:r>
      <w:r w:rsidRPr="00B96257">
        <w:rPr>
          <w:lang w:val="fr-FR"/>
        </w:rPr>
        <w:tab/>
      </w:r>
      <w:r w:rsidRPr="00B96257">
        <w:rPr>
          <w:lang w:val="fr-FR"/>
        </w:rPr>
        <w:tab/>
      </w:r>
      <w:r w:rsidRPr="00B96257">
        <w:rPr>
          <w:lang w:val="fr-FR"/>
        </w:rPr>
        <w:tab/>
      </w:r>
      <w:r w:rsidRPr="008834D5">
        <w:t>&lt;/Scope&gt;</w:t>
      </w:r>
    </w:p>
    <w:p w14:paraId="123C196B" w14:textId="77777777" w:rsidR="00F776FD" w:rsidRPr="008834D5" w:rsidRDefault="00F776FD" w:rsidP="008834D5">
      <w:pPr>
        <w:pStyle w:val="PL"/>
      </w:pPr>
      <w:r w:rsidRPr="008834D5">
        <w:tab/>
      </w:r>
      <w:r w:rsidRPr="008834D5">
        <w:tab/>
      </w:r>
      <w:r w:rsidRPr="008834D5">
        <w:tab/>
      </w:r>
      <w:r w:rsidRPr="008834D5">
        <w:tab/>
        <w:t>&lt;DFTitle&gt;SNPN Configuration.&lt;/DFTitle&gt;</w:t>
      </w:r>
    </w:p>
    <w:p w14:paraId="26A7DBEA" w14:textId="77777777" w:rsidR="00F776FD" w:rsidRPr="008834D5" w:rsidRDefault="00F776FD" w:rsidP="008834D5">
      <w:pPr>
        <w:pStyle w:val="PL"/>
      </w:pPr>
      <w:r w:rsidRPr="008834D5">
        <w:tab/>
      </w:r>
      <w:r w:rsidRPr="008834D5">
        <w:tab/>
      </w:r>
      <w:r w:rsidRPr="008834D5">
        <w:tab/>
      </w:r>
      <w:r w:rsidRPr="008834D5">
        <w:tab/>
        <w:t>&lt;DFType&gt;</w:t>
      </w:r>
    </w:p>
    <w:p w14:paraId="10AC62C6" w14:textId="77777777" w:rsidR="00F776FD" w:rsidRPr="008834D5" w:rsidRDefault="00F776FD" w:rsidP="008834D5">
      <w:pPr>
        <w:pStyle w:val="PL"/>
      </w:pPr>
      <w:r w:rsidRPr="008834D5">
        <w:tab/>
      </w:r>
      <w:r w:rsidRPr="008834D5">
        <w:tab/>
      </w:r>
      <w:r w:rsidRPr="008834D5">
        <w:tab/>
      </w:r>
      <w:r w:rsidRPr="008834D5">
        <w:tab/>
      </w:r>
      <w:r w:rsidRPr="008834D5">
        <w:tab/>
        <w:t>&lt;MIME&gt;text/plain&lt;/MIME&gt;</w:t>
      </w:r>
    </w:p>
    <w:p w14:paraId="4055F356" w14:textId="77777777" w:rsidR="00F776FD" w:rsidRPr="008834D5" w:rsidRDefault="00F776FD" w:rsidP="008834D5">
      <w:pPr>
        <w:pStyle w:val="PL"/>
      </w:pPr>
      <w:r w:rsidRPr="008834D5">
        <w:tab/>
      </w:r>
      <w:r w:rsidRPr="008834D5">
        <w:tab/>
      </w:r>
      <w:r w:rsidRPr="008834D5">
        <w:tab/>
      </w:r>
      <w:r w:rsidRPr="008834D5">
        <w:tab/>
        <w:t>&lt;/DFType&gt;</w:t>
      </w:r>
    </w:p>
    <w:p w14:paraId="3C6506EE" w14:textId="77777777" w:rsidR="00F776FD" w:rsidRPr="008834D5" w:rsidRDefault="00F776FD" w:rsidP="008834D5">
      <w:pPr>
        <w:pStyle w:val="PL"/>
      </w:pPr>
      <w:r w:rsidRPr="008834D5">
        <w:tab/>
      </w:r>
      <w:r w:rsidRPr="008834D5">
        <w:tab/>
      </w:r>
      <w:r w:rsidRPr="008834D5">
        <w:tab/>
        <w:t>&lt;/DFProperties&gt;</w:t>
      </w:r>
    </w:p>
    <w:p w14:paraId="0AC7A664" w14:textId="77777777" w:rsidR="00F776FD" w:rsidRPr="008834D5" w:rsidRDefault="00F776FD" w:rsidP="008834D5">
      <w:pPr>
        <w:pStyle w:val="PL"/>
      </w:pPr>
      <w:r w:rsidRPr="008834D5">
        <w:tab/>
      </w:r>
      <w:r w:rsidRPr="008834D5">
        <w:tab/>
      </w:r>
      <w:r w:rsidRPr="008834D5">
        <w:tab/>
        <w:t>&lt;Node&gt;</w:t>
      </w:r>
    </w:p>
    <w:p w14:paraId="2846FA36" w14:textId="77777777" w:rsidR="00F776FD" w:rsidRPr="008834D5" w:rsidRDefault="00F776FD" w:rsidP="008834D5">
      <w:pPr>
        <w:pStyle w:val="PL"/>
      </w:pPr>
      <w:r w:rsidRPr="008834D5">
        <w:tab/>
      </w:r>
      <w:r w:rsidRPr="008834D5">
        <w:tab/>
      </w:r>
      <w:r w:rsidRPr="008834D5">
        <w:tab/>
      </w:r>
      <w:r w:rsidRPr="008834D5">
        <w:tab/>
        <w:t>&lt;NodeName/&gt;</w:t>
      </w:r>
    </w:p>
    <w:p w14:paraId="45F99FB7" w14:textId="77777777" w:rsidR="00F776FD" w:rsidRPr="008834D5" w:rsidRDefault="00F776FD" w:rsidP="008834D5">
      <w:pPr>
        <w:pStyle w:val="PL"/>
      </w:pPr>
      <w:r w:rsidRPr="008834D5">
        <w:tab/>
      </w:r>
      <w:r w:rsidRPr="008834D5">
        <w:tab/>
      </w:r>
      <w:r w:rsidRPr="008834D5">
        <w:tab/>
      </w:r>
      <w:r w:rsidRPr="008834D5">
        <w:tab/>
        <w:t>&lt;DFProperties&gt;</w:t>
      </w:r>
    </w:p>
    <w:p w14:paraId="14710EDE" w14:textId="77777777" w:rsidR="00F776FD" w:rsidRPr="008834D5" w:rsidRDefault="00F776FD" w:rsidP="008834D5">
      <w:pPr>
        <w:pStyle w:val="PL"/>
      </w:pPr>
      <w:r w:rsidRPr="008834D5">
        <w:tab/>
      </w:r>
      <w:r w:rsidRPr="008834D5">
        <w:tab/>
      </w:r>
      <w:r w:rsidRPr="008834D5">
        <w:tab/>
      </w:r>
      <w:r w:rsidRPr="008834D5">
        <w:tab/>
      </w:r>
      <w:r w:rsidRPr="008834D5">
        <w:tab/>
        <w:t>&lt;AccessType&gt;</w:t>
      </w:r>
    </w:p>
    <w:p w14:paraId="505416E4"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&lt;Get/&gt;</w:t>
      </w:r>
    </w:p>
    <w:p w14:paraId="44FF042A" w14:textId="77777777" w:rsidR="00F776FD" w:rsidRPr="008834D5" w:rsidRDefault="00F776FD" w:rsidP="008834D5">
      <w:pPr>
        <w:pStyle w:val="PL"/>
      </w:pPr>
      <w:r w:rsidRPr="008834D5">
        <w:tab/>
      </w:r>
      <w:r w:rsidRPr="008834D5">
        <w:tab/>
      </w:r>
      <w:r w:rsidRPr="008834D5">
        <w:tab/>
      </w:r>
      <w:r w:rsidRPr="008834D5">
        <w:tab/>
      </w:r>
      <w:r w:rsidRPr="008834D5">
        <w:tab/>
        <w:t>&lt;/AccessType&gt;</w:t>
      </w:r>
    </w:p>
    <w:p w14:paraId="064FA936" w14:textId="77777777" w:rsidR="00F776FD" w:rsidRPr="008834D5" w:rsidRDefault="00F776FD" w:rsidP="008834D5">
      <w:pPr>
        <w:pStyle w:val="PL"/>
      </w:pPr>
      <w:r w:rsidRPr="008834D5">
        <w:tab/>
      </w:r>
      <w:r w:rsidRPr="008834D5">
        <w:tab/>
      </w:r>
      <w:r w:rsidRPr="008834D5">
        <w:tab/>
      </w:r>
      <w:r w:rsidRPr="008834D5">
        <w:tab/>
      </w:r>
      <w:r w:rsidRPr="008834D5">
        <w:tab/>
        <w:t>&lt;DFFormat&gt;</w:t>
      </w:r>
    </w:p>
    <w:p w14:paraId="391B29F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&lt;node/&gt;</w:t>
      </w:r>
    </w:p>
    <w:p w14:paraId="622524FE" w14:textId="77777777" w:rsidR="00F776FD" w:rsidRPr="008834D5" w:rsidRDefault="00F776FD" w:rsidP="008834D5">
      <w:pPr>
        <w:pStyle w:val="PL"/>
      </w:pPr>
      <w:r w:rsidRPr="008834D5">
        <w:tab/>
      </w:r>
      <w:r w:rsidRPr="008834D5">
        <w:tab/>
      </w:r>
      <w:r w:rsidRPr="008834D5">
        <w:tab/>
      </w:r>
      <w:r w:rsidRPr="008834D5">
        <w:tab/>
      </w:r>
      <w:r w:rsidRPr="008834D5">
        <w:tab/>
        <w:t>&lt;/DFFormat&gt;</w:t>
      </w:r>
    </w:p>
    <w:p w14:paraId="46091CAF" w14:textId="77777777" w:rsidR="00F776FD" w:rsidRPr="008834D5" w:rsidRDefault="00F776FD" w:rsidP="008834D5">
      <w:pPr>
        <w:pStyle w:val="PL"/>
      </w:pPr>
      <w:r w:rsidRPr="008834D5">
        <w:tab/>
      </w:r>
      <w:r w:rsidRPr="008834D5">
        <w:tab/>
      </w:r>
      <w:r w:rsidRPr="008834D5">
        <w:tab/>
      </w:r>
      <w:r w:rsidRPr="008834D5">
        <w:tab/>
      </w:r>
      <w:r w:rsidRPr="008834D5">
        <w:tab/>
        <w:t>&lt;Occurrence&gt;</w:t>
      </w:r>
    </w:p>
    <w:p w14:paraId="669E3B7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&lt;OneOrMore/&gt;</w:t>
      </w:r>
    </w:p>
    <w:p w14:paraId="5F5B3E08" w14:textId="77777777" w:rsidR="00F776FD" w:rsidRPr="008834D5" w:rsidRDefault="00F776FD" w:rsidP="008834D5">
      <w:pPr>
        <w:pStyle w:val="PL"/>
      </w:pPr>
      <w:r w:rsidRPr="008834D5">
        <w:tab/>
      </w:r>
      <w:r w:rsidRPr="008834D5">
        <w:tab/>
      </w:r>
      <w:r w:rsidRPr="008834D5">
        <w:tab/>
      </w:r>
      <w:r w:rsidRPr="008834D5">
        <w:tab/>
      </w:r>
      <w:r w:rsidRPr="008834D5">
        <w:tab/>
        <w:t>&lt;/Occurrence&gt;</w:t>
      </w:r>
    </w:p>
    <w:p w14:paraId="4A67ACE5" w14:textId="77777777" w:rsidR="00F776FD" w:rsidRPr="008834D5" w:rsidRDefault="00F776FD" w:rsidP="008834D5">
      <w:pPr>
        <w:pStyle w:val="PL"/>
      </w:pPr>
      <w:r w:rsidRPr="008834D5">
        <w:tab/>
      </w:r>
      <w:r w:rsidRPr="008834D5">
        <w:tab/>
      </w:r>
      <w:r w:rsidRPr="008834D5">
        <w:tab/>
      </w:r>
      <w:r w:rsidRPr="008834D5">
        <w:tab/>
      </w:r>
      <w:r w:rsidRPr="008834D5">
        <w:tab/>
        <w:t>&lt;Scope&gt;</w:t>
      </w:r>
    </w:p>
    <w:p w14:paraId="0660ADE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&lt;Dynamic/&gt;</w:t>
      </w:r>
    </w:p>
    <w:p w14:paraId="45FD23AE" w14:textId="77777777" w:rsidR="00F776FD" w:rsidRPr="008834D5" w:rsidRDefault="00F776FD" w:rsidP="008834D5">
      <w:pPr>
        <w:pStyle w:val="PL"/>
      </w:pPr>
      <w:r w:rsidRPr="008834D5">
        <w:tab/>
      </w:r>
      <w:r w:rsidRPr="008834D5">
        <w:tab/>
      </w:r>
      <w:r w:rsidRPr="008834D5">
        <w:tab/>
      </w:r>
      <w:r w:rsidRPr="008834D5">
        <w:tab/>
      </w:r>
      <w:r w:rsidRPr="008834D5">
        <w:tab/>
        <w:t>&lt;/Scope&gt;</w:t>
      </w:r>
    </w:p>
    <w:p w14:paraId="1B4EA819" w14:textId="77777777" w:rsidR="00F776FD" w:rsidRPr="008834D5" w:rsidRDefault="00F776FD" w:rsidP="008834D5">
      <w:pPr>
        <w:pStyle w:val="PL"/>
      </w:pPr>
      <w:r w:rsidRPr="008834D5">
        <w:tab/>
      </w:r>
      <w:r w:rsidRPr="008834D5">
        <w:tab/>
      </w:r>
      <w:r w:rsidRPr="008834D5">
        <w:tab/>
      </w:r>
      <w:r w:rsidRPr="008834D5">
        <w:tab/>
      </w:r>
      <w:r w:rsidRPr="008834D5">
        <w:tab/>
        <w:t xml:space="preserve">&lt;DFTitle&gt;SNPN </w:t>
      </w:r>
      <w:r>
        <w:t>c</w:t>
      </w:r>
      <w:r w:rsidRPr="008834D5">
        <w:t>onfiguration parameters.&lt;/DFTitle&gt;</w:t>
      </w:r>
    </w:p>
    <w:p w14:paraId="33939169" w14:textId="77777777" w:rsidR="00F776FD" w:rsidRPr="008834D5" w:rsidRDefault="00F776FD" w:rsidP="008834D5">
      <w:pPr>
        <w:pStyle w:val="PL"/>
      </w:pPr>
      <w:r w:rsidRPr="008834D5">
        <w:tab/>
      </w:r>
      <w:r w:rsidRPr="008834D5">
        <w:tab/>
      </w:r>
      <w:r w:rsidRPr="008834D5">
        <w:tab/>
      </w:r>
      <w:r w:rsidRPr="008834D5">
        <w:tab/>
      </w:r>
      <w:r w:rsidRPr="008834D5">
        <w:tab/>
        <w:t>&lt;DFType&gt;</w:t>
      </w:r>
    </w:p>
    <w:p w14:paraId="3F3E4A2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&lt;MIME&gt;text/plain&lt;/MIME&gt;</w:t>
      </w:r>
    </w:p>
    <w:p w14:paraId="53B082CD" w14:textId="77777777" w:rsidR="00F776FD" w:rsidRPr="008834D5" w:rsidRDefault="00F776FD" w:rsidP="008834D5">
      <w:pPr>
        <w:pStyle w:val="PL"/>
      </w:pPr>
      <w:r w:rsidRPr="008834D5">
        <w:tab/>
      </w:r>
      <w:r w:rsidRPr="008834D5">
        <w:tab/>
      </w:r>
      <w:r w:rsidRPr="008834D5">
        <w:tab/>
      </w:r>
      <w:r w:rsidRPr="008834D5">
        <w:tab/>
      </w:r>
      <w:r w:rsidRPr="008834D5">
        <w:tab/>
        <w:t>&lt;/DFType&gt;</w:t>
      </w:r>
    </w:p>
    <w:p w14:paraId="3596E63D" w14:textId="77777777" w:rsidR="00F776FD" w:rsidRPr="008834D5" w:rsidRDefault="00F776FD" w:rsidP="008834D5">
      <w:pPr>
        <w:pStyle w:val="PL"/>
      </w:pPr>
      <w:r w:rsidRPr="008834D5">
        <w:tab/>
      </w:r>
      <w:r w:rsidRPr="008834D5">
        <w:tab/>
      </w:r>
      <w:r w:rsidRPr="008834D5">
        <w:tab/>
      </w:r>
      <w:r w:rsidRPr="008834D5">
        <w:tab/>
        <w:t>&lt;/DFProperties&gt;</w:t>
      </w:r>
    </w:p>
    <w:p w14:paraId="790B7DFC" w14:textId="77777777" w:rsidR="00F776FD" w:rsidRPr="008834D5" w:rsidRDefault="00F776FD" w:rsidP="008834D5">
      <w:pPr>
        <w:pStyle w:val="PL"/>
      </w:pPr>
      <w:r w:rsidRPr="008834D5">
        <w:tab/>
      </w:r>
      <w:r w:rsidRPr="008834D5">
        <w:tab/>
      </w:r>
      <w:r w:rsidRPr="008834D5">
        <w:tab/>
      </w:r>
      <w:r w:rsidRPr="008834D5">
        <w:tab/>
        <w:t>&lt;Node&gt;</w:t>
      </w:r>
    </w:p>
    <w:p w14:paraId="48ED25DB" w14:textId="77777777" w:rsidR="00F776FD" w:rsidRPr="008834D5" w:rsidRDefault="00F776FD" w:rsidP="008834D5">
      <w:pPr>
        <w:pStyle w:val="PL"/>
      </w:pPr>
      <w:r w:rsidRPr="008834D5">
        <w:tab/>
      </w:r>
      <w:r w:rsidRPr="008834D5">
        <w:tab/>
      </w:r>
      <w:r w:rsidRPr="008834D5">
        <w:tab/>
      </w:r>
      <w:r w:rsidRPr="008834D5">
        <w:tab/>
      </w:r>
      <w:r w:rsidRPr="008834D5">
        <w:tab/>
        <w:t>&lt;NodeName&gt;SNPN_identifier&lt;/NodeName&gt;</w:t>
      </w:r>
    </w:p>
    <w:p w14:paraId="4CD21F65" w14:textId="77777777" w:rsidR="00F776FD" w:rsidRPr="008834D5" w:rsidRDefault="00F776FD" w:rsidP="008834D5">
      <w:pPr>
        <w:pStyle w:val="PL"/>
      </w:pPr>
      <w:r w:rsidRPr="008834D5">
        <w:tab/>
      </w:r>
      <w:r w:rsidRPr="008834D5">
        <w:tab/>
      </w:r>
      <w:r w:rsidRPr="008834D5">
        <w:tab/>
      </w:r>
      <w:r w:rsidRPr="008834D5">
        <w:tab/>
      </w:r>
      <w:r w:rsidRPr="008834D5">
        <w:tab/>
        <w:t>&lt;DFProperties&gt;</w:t>
      </w:r>
    </w:p>
    <w:p w14:paraId="340B418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&lt;AccessType&gt;</w:t>
      </w:r>
    </w:p>
    <w:p w14:paraId="2EDEB29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&lt;Get/&gt;</w:t>
      </w:r>
    </w:p>
    <w:p w14:paraId="307601B4"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&lt;Replace/&gt;</w:t>
      </w:r>
    </w:p>
    <w:p w14:paraId="3A2C2EB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&lt;/AccessType&gt;</w:t>
      </w:r>
    </w:p>
    <w:p w14:paraId="4C099BB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&lt;DFFormat&gt;</w:t>
      </w:r>
    </w:p>
    <w:p w14:paraId="27A6B46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&lt;chr/&gt;</w:t>
      </w:r>
    </w:p>
    <w:p w14:paraId="416300B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&lt;/DFFormat&gt;</w:t>
      </w:r>
    </w:p>
    <w:p w14:paraId="0E1E987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&lt;Occurrence&gt;</w:t>
      </w:r>
    </w:p>
    <w:p w14:paraId="46CCB57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&lt;One/&gt;</w:t>
      </w:r>
    </w:p>
    <w:p w14:paraId="365BAAE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&lt;/Occurrence&gt;</w:t>
      </w:r>
    </w:p>
    <w:p w14:paraId="75B8D4C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&lt;Scope&gt;</w:t>
      </w:r>
    </w:p>
    <w:p w14:paraId="4EC7ED9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&lt;Permanent/&gt;</w:t>
      </w:r>
    </w:p>
    <w:p w14:paraId="66F1F00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&lt;/Scope&gt;</w:t>
      </w:r>
    </w:p>
    <w:p w14:paraId="6A92FFC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&lt;DFTitle&gt;Identifier of the SNPN.&lt;/DFTitle&gt;</w:t>
      </w:r>
    </w:p>
    <w:p w14:paraId="246B8C6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&lt;DFType&gt;</w:t>
      </w:r>
    </w:p>
    <w:p w14:paraId="4CF6F33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&lt;MIME&gt;text/plain&lt;/MIME&gt;</w:t>
      </w:r>
    </w:p>
    <w:p w14:paraId="38DE232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&lt;/DFType&gt;</w:t>
      </w:r>
    </w:p>
    <w:p w14:paraId="3CF69D21" w14:textId="77777777" w:rsidR="00F776FD" w:rsidRPr="008834D5" w:rsidRDefault="00F776FD" w:rsidP="008834D5">
      <w:pPr>
        <w:pStyle w:val="PL"/>
      </w:pPr>
      <w:r w:rsidRPr="008834D5">
        <w:tab/>
      </w:r>
      <w:r w:rsidRPr="008834D5">
        <w:tab/>
      </w:r>
      <w:r w:rsidRPr="008834D5">
        <w:tab/>
      </w:r>
      <w:r w:rsidRPr="008834D5">
        <w:tab/>
      </w:r>
      <w:r w:rsidRPr="008834D5">
        <w:tab/>
        <w:t>&lt;/DFProperties&gt;</w:t>
      </w:r>
    </w:p>
    <w:p w14:paraId="5BF6C34B" w14:textId="77777777" w:rsidR="00F776FD" w:rsidRPr="008834D5" w:rsidRDefault="00F776FD" w:rsidP="008834D5">
      <w:pPr>
        <w:pStyle w:val="PL"/>
      </w:pPr>
      <w:r w:rsidRPr="008834D5">
        <w:tab/>
      </w:r>
      <w:r w:rsidRPr="008834D5">
        <w:tab/>
      </w:r>
      <w:r w:rsidRPr="008834D5">
        <w:tab/>
      </w:r>
      <w:r w:rsidRPr="008834D5">
        <w:tab/>
        <w:t>&lt;/Node&gt;</w:t>
      </w:r>
    </w:p>
    <w:p w14:paraId="24AEF8F4" w14:textId="77777777" w:rsidR="00F776FD" w:rsidRPr="008834D5" w:rsidRDefault="00F776FD" w:rsidP="008834D5">
      <w:pPr>
        <w:pStyle w:val="PL"/>
      </w:pPr>
      <w:r w:rsidRPr="008834D5">
        <w:tab/>
      </w:r>
      <w:r w:rsidRPr="008834D5">
        <w:tab/>
      </w:r>
      <w:r w:rsidRPr="008834D5">
        <w:tab/>
      </w:r>
      <w:r w:rsidRPr="008834D5">
        <w:tab/>
        <w:t>&lt;Node&gt;</w:t>
      </w:r>
    </w:p>
    <w:p w14:paraId="679160E9" w14:textId="77777777" w:rsidR="00F776FD" w:rsidRPr="008834D5" w:rsidRDefault="00F776FD" w:rsidP="008834D5">
      <w:pPr>
        <w:pStyle w:val="PL"/>
      </w:pPr>
      <w:r w:rsidRPr="008834D5">
        <w:tab/>
      </w:r>
      <w:r w:rsidRPr="008834D5">
        <w:tab/>
      </w:r>
      <w:r w:rsidRPr="008834D5">
        <w:tab/>
      </w:r>
      <w:r w:rsidRPr="008834D5">
        <w:tab/>
      </w:r>
      <w:r w:rsidRPr="008834D5">
        <w:tab/>
        <w:t>&lt;NodeName&gt;Debug_info_List&lt;/NodeName&gt;</w:t>
      </w:r>
    </w:p>
    <w:p w14:paraId="4F3FB44B" w14:textId="77777777" w:rsidR="00F776FD" w:rsidRPr="008834D5" w:rsidRDefault="00F776FD" w:rsidP="008834D5">
      <w:pPr>
        <w:pStyle w:val="PL"/>
      </w:pPr>
      <w:r w:rsidRPr="008834D5">
        <w:tab/>
      </w:r>
      <w:r w:rsidRPr="008834D5">
        <w:tab/>
      </w:r>
      <w:r w:rsidRPr="008834D5">
        <w:tab/>
      </w:r>
      <w:r w:rsidRPr="008834D5">
        <w:tab/>
      </w:r>
      <w:r w:rsidRPr="008834D5">
        <w:tab/>
        <w:t>&lt;!-- The Debug_info_List node starts here. --&gt;</w:t>
      </w:r>
    </w:p>
    <w:p w14:paraId="59F47F6E" w14:textId="77777777" w:rsidR="00F776FD" w:rsidRPr="008834D5" w:rsidRDefault="00F776FD" w:rsidP="008834D5">
      <w:pPr>
        <w:pStyle w:val="PL"/>
      </w:pPr>
      <w:r w:rsidRPr="008834D5">
        <w:tab/>
      </w:r>
      <w:r w:rsidRPr="008834D5">
        <w:tab/>
      </w:r>
      <w:r w:rsidRPr="008834D5">
        <w:tab/>
      </w:r>
      <w:r w:rsidRPr="008834D5">
        <w:tab/>
      </w:r>
      <w:r w:rsidRPr="008834D5">
        <w:tab/>
        <w:t>&lt;DFProperties&gt;</w:t>
      </w:r>
    </w:p>
    <w:p w14:paraId="13C9852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&lt;AccessType&gt;</w:t>
      </w:r>
    </w:p>
    <w:p w14:paraId="35066CC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&lt;Get/&gt;</w:t>
      </w:r>
    </w:p>
    <w:p w14:paraId="5288FEC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&lt;/AccessType&gt;</w:t>
      </w:r>
    </w:p>
    <w:p w14:paraId="6CA3710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&lt;DFFormat&gt;</w:t>
      </w:r>
    </w:p>
    <w:p w14:paraId="553538F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&lt;node/&gt;</w:t>
      </w:r>
    </w:p>
    <w:p w14:paraId="75D6765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&lt;/DFFormat&gt;</w:t>
      </w:r>
    </w:p>
    <w:p w14:paraId="3F873DC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&lt;Occurrence&gt;</w:t>
      </w:r>
    </w:p>
    <w:p w14:paraId="4258CDA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&lt;One/&gt;</w:t>
      </w:r>
    </w:p>
    <w:p w14:paraId="63D791B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&lt;/Occurrence&gt;</w:t>
      </w:r>
    </w:p>
    <w:p w14:paraId="5FFEA6F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&lt;Scope&gt;</w:t>
      </w:r>
    </w:p>
    <w:p w14:paraId="47596C5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&lt;Permanent/&gt;</w:t>
      </w:r>
    </w:p>
    <w:p w14:paraId="4C9E081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&lt;/Scope&gt;</w:t>
      </w:r>
    </w:p>
    <w:p w14:paraId="65A8526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&lt;DFTitle&gt;List of debug configurations, one per debug session.&lt;/DFTitle&gt;</w:t>
      </w:r>
    </w:p>
    <w:p w14:paraId="056F598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&lt;DFType&gt;</w:t>
      </w:r>
    </w:p>
    <w:p w14:paraId="1BC9299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&lt;DDFName/&gt;</w:t>
      </w:r>
    </w:p>
    <w:p w14:paraId="0F4C5DA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&lt;/DFType&gt;</w:t>
      </w:r>
    </w:p>
    <w:p w14:paraId="7FB13EBB" w14:textId="77777777" w:rsidR="00F776FD" w:rsidRPr="008834D5" w:rsidRDefault="00F776FD" w:rsidP="008834D5">
      <w:pPr>
        <w:pStyle w:val="PL"/>
      </w:pPr>
      <w:r w:rsidRPr="008834D5">
        <w:tab/>
      </w:r>
      <w:r w:rsidRPr="008834D5">
        <w:tab/>
      </w:r>
      <w:r w:rsidRPr="008834D5">
        <w:tab/>
      </w:r>
      <w:r w:rsidRPr="008834D5">
        <w:tab/>
      </w:r>
      <w:r w:rsidRPr="008834D5">
        <w:tab/>
        <w:t>&lt;/DFProperties&gt;</w:t>
      </w:r>
    </w:p>
    <w:p w14:paraId="4DC08A30" w14:textId="77777777" w:rsidR="00F776FD" w:rsidRPr="008834D5" w:rsidRDefault="00F776FD" w:rsidP="008834D5">
      <w:pPr>
        <w:pStyle w:val="PL"/>
      </w:pPr>
      <w:r w:rsidRPr="008834D5">
        <w:tab/>
      </w:r>
      <w:r w:rsidRPr="008834D5">
        <w:tab/>
      </w:r>
      <w:r w:rsidRPr="008834D5">
        <w:tab/>
      </w:r>
      <w:r w:rsidRPr="008834D5">
        <w:tab/>
      </w:r>
      <w:r w:rsidRPr="008834D5">
        <w:tab/>
        <w:t>&lt;Node&gt;</w:t>
      </w:r>
    </w:p>
    <w:p w14:paraId="6E822FD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 The placeholder X node for Debug_config. --&gt;</w:t>
      </w:r>
    </w:p>
    <w:p w14:paraId="13718A1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&lt;NodeName/&gt;</w:t>
      </w:r>
    </w:p>
    <w:p w14:paraId="05CA94E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&lt;DFProperties&gt;</w:t>
      </w:r>
    </w:p>
    <w:p w14:paraId="47BF3CE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&lt;AccessType&gt;</w:t>
      </w:r>
    </w:p>
    <w:p w14:paraId="0E8F713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&lt;Get/&gt;</w:t>
      </w:r>
    </w:p>
    <w:p w14:paraId="2FF6E68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&lt;/AccessType&gt;</w:t>
      </w:r>
    </w:p>
    <w:p w14:paraId="2DF7A96F" w14:textId="77777777" w:rsidR="00F776FD" w:rsidRPr="008834D5" w:rsidRDefault="00F776FD" w:rsidP="008834D5">
      <w:pPr>
        <w:pStyle w:val="PL"/>
      </w:pPr>
      <w:r w:rsidRPr="008834D5">
        <w:lastRenderedPageBreak/>
        <w:tab/>
      </w:r>
      <w:r w:rsidRPr="008834D5">
        <w:tab/>
      </w:r>
      <w:r w:rsidRPr="008834D5">
        <w:tab/>
      </w:r>
      <w:r w:rsidRPr="008834D5">
        <w:tab/>
      </w:r>
      <w:r w:rsidRPr="008834D5">
        <w:tab/>
      </w:r>
      <w:r w:rsidRPr="008834D5">
        <w:tab/>
      </w:r>
      <w:r w:rsidRPr="008834D5">
        <w:tab/>
        <w:t>&lt;DFFormat&gt;</w:t>
      </w:r>
    </w:p>
    <w:p w14:paraId="112BC49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&lt;node/&gt;</w:t>
      </w:r>
    </w:p>
    <w:p w14:paraId="5722AB34"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&lt;/DFFormat&gt;</w:t>
      </w:r>
    </w:p>
    <w:p w14:paraId="680EC08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&lt;Occurrence&gt;</w:t>
      </w:r>
    </w:p>
    <w:p w14:paraId="18FC142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&lt;ZeroOrMore/&gt;</w:t>
      </w:r>
    </w:p>
    <w:p w14:paraId="199E806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&lt;/Occurrence&gt;</w:t>
      </w:r>
    </w:p>
    <w:p w14:paraId="70B0AD8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&lt;Scope&gt;</w:t>
      </w:r>
    </w:p>
    <w:p w14:paraId="44FE2A8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&lt;Dynamic/&gt;</w:t>
      </w:r>
    </w:p>
    <w:p w14:paraId="65B1402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&lt;/Scope&gt;</w:t>
      </w:r>
    </w:p>
    <w:p w14:paraId="5BF6CED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&lt;DFTitle&gt;The "name" node for a debug configuration object.</w:t>
      </w:r>
    </w:p>
    <w:p w14:paraId="266AE50E" w14:textId="77777777" w:rsidR="00F776FD" w:rsidRPr="008834D5" w:rsidRDefault="00F776FD" w:rsidP="008834D5">
      <w:pPr>
        <w:pStyle w:val="PL"/>
      </w:pPr>
      <w:r w:rsidRPr="008834D5">
        <w:tab/>
      </w:r>
      <w:r w:rsidRPr="008834D5">
        <w:tab/>
      </w:r>
      <w:r w:rsidRPr="008834D5">
        <w:tab/>
      </w:r>
      <w:r w:rsidRPr="008834D5">
        <w:tab/>
      </w:r>
      <w:r w:rsidRPr="008834D5">
        <w:tab/>
        <w:t>&lt;/DFTitle&gt;</w:t>
      </w:r>
    </w:p>
    <w:p w14:paraId="6DE20BB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&lt;DFType&gt;</w:t>
      </w:r>
    </w:p>
    <w:p w14:paraId="13E8968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&lt;DDFName/&gt;</w:t>
      </w:r>
    </w:p>
    <w:p w14:paraId="5CE4205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&lt;/DFType&gt;</w:t>
      </w:r>
    </w:p>
    <w:p w14:paraId="36B9C59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&lt;/DFProperties&gt;</w:t>
      </w:r>
    </w:p>
    <w:p w14:paraId="0FDEABE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&lt;Node&gt;</w:t>
      </w:r>
    </w:p>
    <w:p w14:paraId="6C7528D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 The Debug_config node starts here. --&gt;</w:t>
      </w:r>
    </w:p>
    <w:p w14:paraId="65AC7FD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&lt;NodeName&gt;Debug_config&lt;/NodeName&gt;</w:t>
      </w:r>
    </w:p>
    <w:p w14:paraId="25B257A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&lt;DFProperties&gt;</w:t>
      </w:r>
    </w:p>
    <w:p w14:paraId="45DA03C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&lt;AccessType&gt;</w:t>
      </w:r>
    </w:p>
    <w:p w14:paraId="57D0B0A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&lt;Get/&gt;</w:t>
      </w:r>
    </w:p>
    <w:p w14:paraId="7C15E70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&lt;Replace/&gt;</w:t>
      </w:r>
    </w:p>
    <w:p w14:paraId="6F4E15F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&lt;/AccessType&gt;</w:t>
      </w:r>
    </w:p>
    <w:p w14:paraId="21ADBE1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&lt;DFFormat&gt;</w:t>
      </w:r>
    </w:p>
    <w:p w14:paraId="21630B1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6FAE5AA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&lt;/DFFormat&gt;</w:t>
      </w:r>
    </w:p>
    <w:p w14:paraId="0ED8DA4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&lt;Occurrence&gt;</w:t>
      </w:r>
    </w:p>
    <w:p w14:paraId="303B1B1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&lt;One/&gt;</w:t>
      </w:r>
    </w:p>
    <w:p w14:paraId="668AB21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&lt;/Occurrence&gt;</w:t>
      </w:r>
    </w:p>
    <w:p w14:paraId="71DE344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&lt;Scope&gt;</w:t>
      </w:r>
    </w:p>
    <w:p w14:paraId="74887C8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&lt;Permanent/&gt;</w:t>
      </w:r>
    </w:p>
    <w:p w14:paraId="331E473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&lt;/Scope&gt;</w:t>
      </w:r>
    </w:p>
    <w:p w14:paraId="2BA00DA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&lt;DFTitle&gt;Configuration for debugging for one address of record.&lt;/DFTitle&gt;</w:t>
      </w:r>
    </w:p>
    <w:p w14:paraId="3637E03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&lt;DFType&gt;</w:t>
      </w:r>
    </w:p>
    <w:p w14:paraId="18A141B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&lt;DDFName/&gt;</w:t>
      </w:r>
    </w:p>
    <w:p w14:paraId="7D63225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&lt;/DFType&gt;</w:t>
      </w:r>
    </w:p>
    <w:p w14:paraId="5F2905B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&lt;/DFProperties&gt;</w:t>
      </w:r>
    </w:p>
    <w:p w14:paraId="43CC706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&lt;Node&gt;</w:t>
      </w:r>
    </w:p>
    <w:p w14:paraId="1500169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 The Address_of_record node starts here. --&gt;</w:t>
      </w:r>
    </w:p>
    <w:p w14:paraId="3F6FD1D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&lt;NodeName&gt;Address_of_record&lt;/NodeName&gt;</w:t>
      </w:r>
    </w:p>
    <w:p w14:paraId="3FD2BC7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&lt;DFProperties&gt;</w:t>
      </w:r>
    </w:p>
    <w:p w14:paraId="1293F48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5118785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&lt;Get/&gt;</w:t>
      </w:r>
    </w:p>
    <w:p w14:paraId="32CE972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&lt;Replace/&gt;</w:t>
      </w:r>
    </w:p>
    <w:p w14:paraId="3A886C7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1EB5A96F" w14:textId="77777777" w:rsidR="00F776FD" w:rsidRPr="00B96257" w:rsidRDefault="00F776FD" w:rsidP="008834D5">
      <w:pPr>
        <w:pStyle w:val="PL"/>
        <w:rPr>
          <w:lang w:val="fr-FR"/>
        </w:rPr>
      </w:pPr>
      <w:r w:rsidRPr="008834D5">
        <w:tab/>
      </w:r>
      <w:r w:rsidRPr="008834D5">
        <w:tab/>
      </w:r>
      <w:r w:rsidRPr="008834D5">
        <w:tab/>
      </w:r>
      <w:r w:rsidRPr="008834D5">
        <w:tab/>
      </w:r>
      <w:r w:rsidRPr="008834D5">
        <w:tab/>
      </w:r>
      <w:r w:rsidRPr="008834D5">
        <w:tab/>
      </w:r>
      <w:r w:rsidRPr="008834D5">
        <w:tab/>
      </w:r>
      <w:r w:rsidRPr="008834D5">
        <w:tab/>
      </w:r>
      <w:r w:rsidRPr="008834D5">
        <w:tab/>
      </w:r>
      <w:r w:rsidRPr="00B96257">
        <w:rPr>
          <w:lang w:val="fr-FR"/>
        </w:rPr>
        <w:t>&lt;DFFormat&gt;</w:t>
      </w:r>
    </w:p>
    <w:p w14:paraId="3A31D480"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t>&lt;chr/&gt;</w:t>
      </w:r>
    </w:p>
    <w:p w14:paraId="24B20FCA"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t>&lt;/DFFormat&gt;</w:t>
      </w:r>
    </w:p>
    <w:p w14:paraId="5E147154"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t>&lt;Occurrence&gt;</w:t>
      </w:r>
    </w:p>
    <w:p w14:paraId="514C7F27"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t>&lt;One/&gt;</w:t>
      </w:r>
    </w:p>
    <w:p w14:paraId="7EB6DAA0"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t>&lt;/Occurrence&gt;</w:t>
      </w:r>
    </w:p>
    <w:p w14:paraId="47EE15B3"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t>&lt;Scope&gt;</w:t>
      </w:r>
    </w:p>
    <w:p w14:paraId="13C34B52"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t>&lt;Permanent/&gt;</w:t>
      </w:r>
    </w:p>
    <w:p w14:paraId="462D53B8" w14:textId="77777777" w:rsidR="00F776FD" w:rsidRPr="008834D5" w:rsidRDefault="00F776FD" w:rsidP="008834D5">
      <w:pPr>
        <w:pStyle w:val="PL"/>
      </w:pP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8834D5">
        <w:t>&lt;/Scope&gt;</w:t>
      </w:r>
    </w:p>
    <w:p w14:paraId="53F185E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&lt;DFTitle&gt;The address of record to be traced.&lt;/DFTitle&gt;</w:t>
      </w:r>
    </w:p>
    <w:p w14:paraId="73AA8A0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707E9864"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&lt;MIME&gt;text/plain&lt;/MIME&gt;</w:t>
      </w:r>
    </w:p>
    <w:p w14:paraId="43A930C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4CC15D9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&lt;/DFProperties&gt;</w:t>
      </w:r>
    </w:p>
    <w:p w14:paraId="313164F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&lt;/Node&gt;</w:t>
      </w:r>
    </w:p>
    <w:p w14:paraId="4EFC420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 The Address_of_record node ends here. --&gt;</w:t>
      </w:r>
    </w:p>
    <w:p w14:paraId="3E7D297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&lt;Node&gt;</w:t>
      </w:r>
    </w:p>
    <w:p w14:paraId="62AD3CF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 The Session_List node starts here. --&gt;</w:t>
      </w:r>
    </w:p>
    <w:p w14:paraId="2B0864B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&lt;NodeName&gt;Session_List&lt;/NodeName&gt;</w:t>
      </w:r>
    </w:p>
    <w:p w14:paraId="7C0C6E8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&lt;DFProperties&gt;</w:t>
      </w:r>
    </w:p>
    <w:p w14:paraId="03FA58F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3634B14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&lt;Get/&gt;</w:t>
      </w:r>
    </w:p>
    <w:p w14:paraId="1E81188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&lt;Replace/&gt;</w:t>
      </w:r>
    </w:p>
    <w:p w14:paraId="5996CDE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096709F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50F60EC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0AA22ED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0AEC486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25A142E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&lt;One/&gt;</w:t>
      </w:r>
    </w:p>
    <w:p w14:paraId="36912C7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7A642ED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7066DFB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&lt;Permanent/&gt;</w:t>
      </w:r>
    </w:p>
    <w:p w14:paraId="35A1BDC2" w14:textId="77777777" w:rsidR="00F776FD" w:rsidRPr="008834D5" w:rsidRDefault="00F776FD" w:rsidP="008834D5">
      <w:pPr>
        <w:pStyle w:val="PL"/>
      </w:pPr>
      <w:r w:rsidRPr="008834D5">
        <w:lastRenderedPageBreak/>
        <w:tab/>
      </w:r>
      <w:r w:rsidRPr="008834D5">
        <w:tab/>
      </w:r>
      <w:r w:rsidRPr="008834D5">
        <w:tab/>
      </w:r>
      <w:r w:rsidRPr="008834D5">
        <w:tab/>
      </w:r>
      <w:r w:rsidRPr="008834D5">
        <w:tab/>
      </w:r>
      <w:r w:rsidRPr="008834D5">
        <w:tab/>
      </w:r>
      <w:r w:rsidRPr="008834D5">
        <w:tab/>
      </w:r>
      <w:r w:rsidRPr="008834D5">
        <w:tab/>
      </w:r>
      <w:r w:rsidRPr="008834D5">
        <w:tab/>
        <w:t>&lt;/Scope&gt;</w:t>
      </w:r>
    </w:p>
    <w:p w14:paraId="18F9979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&lt;DFTitle&gt;Debug configuration parameters, one configuration object per session.&lt;/DFTitle&gt;</w:t>
      </w:r>
    </w:p>
    <w:p w14:paraId="3A38523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1DB6FF3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&lt;DDFName/&gt;</w:t>
      </w:r>
    </w:p>
    <w:p w14:paraId="1068D44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20A409E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&lt;/DFProperties&gt;</w:t>
      </w:r>
    </w:p>
    <w:p w14:paraId="501C842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&lt;Node&gt;</w:t>
      </w:r>
    </w:p>
    <w:p w14:paraId="7107F1C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 The placeholder X node for Session_List. --&gt;</w:t>
      </w:r>
    </w:p>
    <w:p w14:paraId="58D3AFB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&lt;NodeName/&gt;</w:t>
      </w:r>
    </w:p>
    <w:p w14:paraId="4C09F27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34A70B3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0766AE0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&lt;Get/&gt;</w:t>
      </w:r>
    </w:p>
    <w:p w14:paraId="092F02F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6B92391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63A5F6E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70FD24E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3A7E765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208F6E6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&lt;OneOrMore/&gt;</w:t>
      </w:r>
    </w:p>
    <w:p w14:paraId="398A599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0B9C450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051126D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&lt;Dynamic/&gt;</w:t>
      </w:r>
    </w:p>
    <w:p w14:paraId="7E0ACA6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7F03F79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&lt;DFTitle&gt;The "name" node for a list of sessions to be traced.</w:t>
      </w:r>
    </w:p>
    <w:p w14:paraId="563EF104"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&lt;/DFTitle&gt;</w:t>
      </w:r>
    </w:p>
    <w:p w14:paraId="47B0FC1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6BC4162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&lt;DDFName/&gt;</w:t>
      </w:r>
    </w:p>
    <w:p w14:paraId="5C92FCE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0DFC49C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22A77C2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0E52159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Start of the Session node. --&gt;</w:t>
      </w:r>
    </w:p>
    <w:p w14:paraId="7E12471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&lt;NodeName&gt;Session&lt;/NodeName&gt;</w:t>
      </w:r>
    </w:p>
    <w:p w14:paraId="1E3F5C3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7FC239E4"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5933E6B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&lt;Get/&gt;</w:t>
      </w:r>
    </w:p>
    <w:p w14:paraId="37263912" w14:textId="77777777" w:rsidR="00F776FD" w:rsidRPr="00B96257" w:rsidRDefault="00F776FD" w:rsidP="008834D5">
      <w:pPr>
        <w:pStyle w:val="PL"/>
        <w:rPr>
          <w:lang w:val="fr-FR"/>
        </w:rPr>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B96257">
        <w:rPr>
          <w:lang w:val="fr-FR"/>
        </w:rPr>
        <w:t>&lt;/AccessType&gt;</w:t>
      </w:r>
    </w:p>
    <w:p w14:paraId="50682B6C"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t>&lt;DFFormat&gt;</w:t>
      </w:r>
    </w:p>
    <w:p w14:paraId="4756BDCD"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t>&lt;node/&gt;</w:t>
      </w:r>
    </w:p>
    <w:p w14:paraId="65BC4D11"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t>&lt;/DFFormat&gt;</w:t>
      </w:r>
    </w:p>
    <w:p w14:paraId="03E57F17"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t>&lt;Occurrence&gt;</w:t>
      </w:r>
    </w:p>
    <w:p w14:paraId="164936C7"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t>&lt;One/&gt;</w:t>
      </w:r>
    </w:p>
    <w:p w14:paraId="11C72439"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t>&lt;/Occurrence&gt;</w:t>
      </w:r>
    </w:p>
    <w:p w14:paraId="1FC54D77"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t>&lt;Scope&gt;</w:t>
      </w:r>
    </w:p>
    <w:p w14:paraId="6F398EE4"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t>&lt;Permanent/&gt;</w:t>
      </w:r>
    </w:p>
    <w:p w14:paraId="0E2BB7AB"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t>&lt;/Scope&gt;</w:t>
      </w:r>
    </w:p>
    <w:p w14:paraId="3E31D1E5" w14:textId="77777777" w:rsidR="00F776FD" w:rsidRPr="008834D5" w:rsidRDefault="00F776FD" w:rsidP="008834D5">
      <w:pPr>
        <w:pStyle w:val="PL"/>
      </w:pP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8834D5">
        <w:t>&lt;DFTitle&gt;The configuration of a single debug session.</w:t>
      </w:r>
    </w:p>
    <w:p w14:paraId="184E0F9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&lt;/DFTitle&gt;</w:t>
      </w:r>
    </w:p>
    <w:p w14:paraId="05B7EB3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7BC6958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&lt;DDFName/&gt;</w:t>
      </w:r>
    </w:p>
    <w:p w14:paraId="0C628CD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3BC2149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1F9D6BD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753F797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Start of the Start_trigger node. --&gt;</w:t>
      </w:r>
    </w:p>
    <w:p w14:paraId="1F2399F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&lt;NodeName&gt;Start_trigger&lt;/NodeName&gt;</w:t>
      </w:r>
    </w:p>
    <w:p w14:paraId="33D609A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353DD1C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1FA5349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&lt;Get/&gt;</w:t>
      </w:r>
    </w:p>
    <w:p w14:paraId="1FDEEC9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4626C94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5905592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3D3A0044"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7528F50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3F4D4D4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&lt;One/&gt;</w:t>
      </w:r>
    </w:p>
    <w:p w14:paraId="139ABC7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323CFDF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68E8CE2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&lt;Permanent/&gt;</w:t>
      </w:r>
    </w:p>
    <w:p w14:paraId="463A19B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3DFA6AD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&lt;DFTitle&gt;The description of a start trigger for a debug session.</w:t>
      </w:r>
    </w:p>
    <w:p w14:paraId="4AE255C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&lt;/DFTitle&gt;</w:t>
      </w:r>
    </w:p>
    <w:p w14:paraId="6801CE0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2849730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&lt;DDFName/&gt;</w:t>
      </w:r>
    </w:p>
    <w:p w14:paraId="24CEABE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27A4DCD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7AB9C30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437AEA7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Start of the From node. --&gt;</w:t>
      </w:r>
    </w:p>
    <w:p w14:paraId="5D81765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&lt;NodeName&gt;From&lt;/NodeName&gt;</w:t>
      </w:r>
    </w:p>
    <w:p w14:paraId="4AA5369A" w14:textId="77777777" w:rsidR="00F776FD" w:rsidRPr="008834D5" w:rsidRDefault="00F776FD" w:rsidP="008834D5">
      <w:pPr>
        <w:pStyle w:val="PL"/>
      </w:pPr>
      <w:r w:rsidRPr="008834D5">
        <w:lastRenderedPageBreak/>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3F2C93B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2C2C21F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&lt;Get/&gt;</w:t>
      </w:r>
    </w:p>
    <w:p w14:paraId="34208B1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5F853404"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142979E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&lt;chr/&gt;</w:t>
      </w:r>
    </w:p>
    <w:p w14:paraId="1636AE2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4AC48F3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71B845B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&lt;ZeroOrOne/&gt;</w:t>
      </w:r>
    </w:p>
    <w:p w14:paraId="45586C6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6C43984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783625C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&lt;Dynamic/&gt;</w:t>
      </w:r>
    </w:p>
    <w:p w14:paraId="5054F7E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66B7F97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&lt;DFTitle&gt;The SIP From header field in a debug session.</w:t>
      </w:r>
    </w:p>
    <w:p w14:paraId="3AEA372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&lt;/DFTitle&gt;</w:t>
      </w:r>
    </w:p>
    <w:p w14:paraId="4653973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0FDDA32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&lt;MIME&gt;text/plain&lt;/MIME&gt;</w:t>
      </w:r>
    </w:p>
    <w:p w14:paraId="44C7E3A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4375867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0EB536D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59049564"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The From node ends here. --&gt;</w:t>
      </w:r>
    </w:p>
    <w:p w14:paraId="1FE3F04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06858A3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Start of the To node. --&gt;</w:t>
      </w:r>
    </w:p>
    <w:p w14:paraId="4C134EB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&lt;NodeName&gt;To&lt;/NodeName&gt;</w:t>
      </w:r>
    </w:p>
    <w:p w14:paraId="1BBED4C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02F5FFD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3265506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&lt;Get/&gt;</w:t>
      </w:r>
    </w:p>
    <w:p w14:paraId="73CB0D3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4FC7AB0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39F8617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&lt;chr/&gt;</w:t>
      </w:r>
    </w:p>
    <w:p w14:paraId="08BEED3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1FA0180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5BC76AD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&lt;ZeroOrOne/&gt;</w:t>
      </w:r>
    </w:p>
    <w:p w14:paraId="0C5B665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2972117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1813DCD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&lt;Dynamic/&gt;</w:t>
      </w:r>
    </w:p>
    <w:p w14:paraId="4D0CE8B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0347C96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&lt;DFTitle&gt;The SIP To header field in a debug session.</w:t>
      </w:r>
    </w:p>
    <w:p w14:paraId="74068554"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&lt;/DFTitle&gt;</w:t>
      </w:r>
    </w:p>
    <w:p w14:paraId="3935CC9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5FF6D55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&lt;MIME&gt;text/plain&lt;/MIME&gt;</w:t>
      </w:r>
    </w:p>
    <w:p w14:paraId="1B63103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4272153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2DA5269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33C6448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The To node ends here. --&gt;</w:t>
      </w:r>
    </w:p>
    <w:p w14:paraId="583EAD94"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7795E0C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Start of the ICSI node. --&gt;</w:t>
      </w:r>
    </w:p>
    <w:p w14:paraId="4BDC2BB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&lt;NodeName&gt;ICSI&lt;/NodeName&gt;</w:t>
      </w:r>
    </w:p>
    <w:p w14:paraId="5886295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2DED570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0530B8F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&lt;Get/&gt;</w:t>
      </w:r>
    </w:p>
    <w:p w14:paraId="39353E5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4AA467B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202AC8F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&lt;chr/&gt;</w:t>
      </w:r>
    </w:p>
    <w:p w14:paraId="246C998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7549A14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24BE3D6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&lt;ZeroOrOne/&gt;</w:t>
      </w:r>
    </w:p>
    <w:p w14:paraId="31473D7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150DC0E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4BAEC42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&lt;Dynamic/&gt;</w:t>
      </w:r>
    </w:p>
    <w:p w14:paraId="0AA8ACC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03F9B54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&lt;DFTitle&gt;The IMS service identifier (ICSI) in a session to be traced.</w:t>
      </w:r>
    </w:p>
    <w:p w14:paraId="1DACFE6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&lt;/DFTitle&gt;</w:t>
      </w:r>
    </w:p>
    <w:p w14:paraId="10A7739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0309D24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&lt;MIME&gt;text/plain&lt;/MIME&gt;</w:t>
      </w:r>
    </w:p>
    <w:p w14:paraId="2AD4BBA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3E2F783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3E23CD9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7E92099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The ICSI node ends here. --&gt;</w:t>
      </w:r>
    </w:p>
    <w:p w14:paraId="4387D95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4DAA1B5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Start of the IARI node. --&gt;</w:t>
      </w:r>
    </w:p>
    <w:p w14:paraId="11E8146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&lt;NodeName&gt;IARI&lt;/NodeName&gt;</w:t>
      </w:r>
    </w:p>
    <w:p w14:paraId="0F62880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520A717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75B040D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&lt;Get/&gt;</w:t>
      </w:r>
    </w:p>
    <w:p w14:paraId="05B46B0D" w14:textId="77777777" w:rsidR="00F776FD" w:rsidRPr="008834D5" w:rsidRDefault="00F776FD" w:rsidP="008834D5">
      <w:pPr>
        <w:pStyle w:val="PL"/>
      </w:pPr>
      <w:r w:rsidRPr="008834D5">
        <w:lastRenderedPageBreak/>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757B776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1CA0DEF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&lt;chr/&gt;</w:t>
      </w:r>
    </w:p>
    <w:p w14:paraId="6297AD2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6FDBC80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5D959A3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&lt;ZeroOrOne/&gt;</w:t>
      </w:r>
    </w:p>
    <w:p w14:paraId="4F4A42E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6EF5EC6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6B7B7D7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&lt;Dynamic/&gt;</w:t>
      </w:r>
    </w:p>
    <w:p w14:paraId="7B88374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33BDC044"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&lt;DFTitle&gt;The IMS application reference (IARI) in a session to be traced.</w:t>
      </w:r>
    </w:p>
    <w:p w14:paraId="1185B4F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&lt;/DFTitle&gt;</w:t>
      </w:r>
    </w:p>
    <w:p w14:paraId="517C2D6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23E7128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&lt;MIME&gt;text/plain&lt;/MIME&gt;</w:t>
      </w:r>
    </w:p>
    <w:p w14:paraId="72BD8DE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6CFA4CE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596546B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1D56734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The IARI node ends here. --&gt;</w:t>
      </w:r>
    </w:p>
    <w:p w14:paraId="18916FB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1E77A22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Start of the method node. --&gt;</w:t>
      </w:r>
    </w:p>
    <w:p w14:paraId="6E94E13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&lt;NodeName&gt;Method&lt;/NodeName&gt;</w:t>
      </w:r>
    </w:p>
    <w:p w14:paraId="6090475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1A0E423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300E9E0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&lt;Get/&gt;</w:t>
      </w:r>
    </w:p>
    <w:p w14:paraId="3BD25EC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108A83A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2CEA9B6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&lt;chr/&gt;</w:t>
      </w:r>
    </w:p>
    <w:p w14:paraId="3F59900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69F7E1F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65A4B71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&lt;ZeroOrOne/&gt;</w:t>
      </w:r>
    </w:p>
    <w:p w14:paraId="7B11D36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75E94BD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120FADD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&lt;Dynamic/&gt;</w:t>
      </w:r>
    </w:p>
    <w:p w14:paraId="7E8D854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163F8D2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&lt;DFTitle&gt;The SIP method that starts a debug session.</w:t>
      </w:r>
    </w:p>
    <w:p w14:paraId="1F17C5C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&lt;/DFTitle&gt;</w:t>
      </w:r>
    </w:p>
    <w:p w14:paraId="6E0C03C4"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5DF95C2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&lt;MIME&gt;text/plain&lt;/MIME&gt;</w:t>
      </w:r>
    </w:p>
    <w:p w14:paraId="425232C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667366A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74368E8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6C07AEA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The method node ends here. --&gt;</w:t>
      </w:r>
    </w:p>
    <w:p w14:paraId="7DC4518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6F79651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Start of the Time node. --&gt;</w:t>
      </w:r>
    </w:p>
    <w:p w14:paraId="1F2704B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&lt;NodeName&gt;ICSI&lt;/NodeName&gt;</w:t>
      </w:r>
    </w:p>
    <w:p w14:paraId="36ED65C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4C65859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6DC1C71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&lt;Get/&gt;</w:t>
      </w:r>
    </w:p>
    <w:p w14:paraId="3DFFBF2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175445E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170AA4D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&lt;chr/&gt;</w:t>
      </w:r>
    </w:p>
    <w:p w14:paraId="0E633BA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0FF4443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28E8F36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&lt;ZeroOrOne/&gt;</w:t>
      </w:r>
    </w:p>
    <w:p w14:paraId="0BCF7E7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32330A8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6B277D1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&lt;Dynamic/&gt;</w:t>
      </w:r>
    </w:p>
    <w:p w14:paraId="64F7917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089514B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&lt;DFTitle&gt;The Time of day to start a debug session.</w:t>
      </w:r>
    </w:p>
    <w:p w14:paraId="5A47B18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&lt;/DFTitle&gt;</w:t>
      </w:r>
    </w:p>
    <w:p w14:paraId="0B73539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625B0B9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&lt;MIME&gt;text/plain&lt;/MIME&gt;</w:t>
      </w:r>
    </w:p>
    <w:p w14:paraId="59D7A49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40D26324"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6232229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3865AB6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The Time node ends here. --&gt;</w:t>
      </w:r>
    </w:p>
    <w:p w14:paraId="2F6DA99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1D100CE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Start of the Debug_ID node. --&gt;</w:t>
      </w:r>
    </w:p>
    <w:p w14:paraId="0BCAD35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&lt;NodeName&gt;Debug_ID&lt;/NodeName&gt;</w:t>
      </w:r>
    </w:p>
    <w:p w14:paraId="7F1B05B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4AB6945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5965D89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&lt;Get/&gt;</w:t>
      </w:r>
    </w:p>
    <w:p w14:paraId="33333D4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4FC187A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4E7E15D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&lt;chr/&gt;</w:t>
      </w:r>
    </w:p>
    <w:p w14:paraId="5618C2D4" w14:textId="77777777" w:rsidR="00F776FD" w:rsidRPr="008834D5" w:rsidRDefault="00F776FD" w:rsidP="008834D5">
      <w:pPr>
        <w:pStyle w:val="PL"/>
      </w:pPr>
      <w:r w:rsidRPr="008834D5">
        <w:lastRenderedPageBreak/>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0EF7242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3A3367B4"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&lt;ZeroOrOne/&gt;</w:t>
      </w:r>
    </w:p>
    <w:p w14:paraId="611E355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5EF01E7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3CCEBF3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&lt;Dynamic/&gt;</w:t>
      </w:r>
    </w:p>
    <w:p w14:paraId="628A429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6D2ABCF4"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&lt;DFTitle&gt;The identity used to match logging of session across SIP entities.</w:t>
      </w:r>
    </w:p>
    <w:p w14:paraId="1B9FCBC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&lt;/DFTitle&gt;</w:t>
      </w:r>
    </w:p>
    <w:p w14:paraId="5C58B9B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52D8FB44"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&lt;MIME&gt;text/plain&lt;/MIME&gt;</w:t>
      </w:r>
    </w:p>
    <w:p w14:paraId="692C477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62BF031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54E749A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4802390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The Debug_ID node ends here. --&gt;</w:t>
      </w:r>
    </w:p>
    <w:p w14:paraId="1852B0D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3755EB4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The Start-trigger node ends here. --&gt;</w:t>
      </w:r>
    </w:p>
    <w:p w14:paraId="7630338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32366E8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Start of the Stop_trigger node. --&gt;</w:t>
      </w:r>
    </w:p>
    <w:p w14:paraId="6D3A336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&lt;NodeName&gt;Stop_trigger&lt;/NodeName&gt;</w:t>
      </w:r>
    </w:p>
    <w:p w14:paraId="6CD245B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59C954E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1BCBBAA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&lt;Get/&gt;</w:t>
      </w:r>
    </w:p>
    <w:p w14:paraId="71C549A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38A6639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6247FB1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7E795E2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111DD71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40D2180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&lt;One/&gt;</w:t>
      </w:r>
    </w:p>
    <w:p w14:paraId="56F089A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64DCAB1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009CAE1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&lt;Permanent/&gt;</w:t>
      </w:r>
    </w:p>
    <w:p w14:paraId="15D01B5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6BB6017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&lt;DFTitle&gt;Description of the event that stops an ongoing tracing session.</w:t>
      </w:r>
    </w:p>
    <w:p w14:paraId="4064342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&lt;/DFTitle&gt;</w:t>
      </w:r>
    </w:p>
    <w:p w14:paraId="5F31714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06D41BC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&lt;DDFName/&gt;</w:t>
      </w:r>
    </w:p>
    <w:p w14:paraId="123A200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5AEB364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0C8E598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4C0D3CB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Start of the Time node. --&gt;</w:t>
      </w:r>
    </w:p>
    <w:p w14:paraId="32DE82C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&lt;NodeName&gt;Time&lt;/NodeName&gt;</w:t>
      </w:r>
    </w:p>
    <w:p w14:paraId="1D4B1D4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65ADF2B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5D4662B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&lt;Get/&gt;</w:t>
      </w:r>
    </w:p>
    <w:p w14:paraId="70455AA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2FB3622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0FCA4A7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&lt;chr/&gt;</w:t>
      </w:r>
    </w:p>
    <w:p w14:paraId="5E97833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7591692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667B383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&lt;ZeroOrOne/&gt;</w:t>
      </w:r>
    </w:p>
    <w:p w14:paraId="20292B7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6674592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188C20F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&lt;Dynamic/&gt;</w:t>
      </w:r>
    </w:p>
    <w:p w14:paraId="52D9F66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0ECFAB1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&lt;DFTitle&gt;The time at which to stop a debugging session.</w:t>
      </w:r>
    </w:p>
    <w:p w14:paraId="4FE4202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&lt;/DFTitle&gt;</w:t>
      </w:r>
    </w:p>
    <w:p w14:paraId="7DB2168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34168F1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&lt;MIME&gt;text/plain&lt;/MIME&gt;</w:t>
      </w:r>
    </w:p>
    <w:p w14:paraId="607BFD4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0FAFA4A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604C155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61DBD524"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The Time node ends here. --&gt;</w:t>
      </w:r>
    </w:p>
    <w:p w14:paraId="498CAFC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354130A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Start of the Time_period node. --&gt;</w:t>
      </w:r>
    </w:p>
    <w:p w14:paraId="20F34C3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&lt;NodeName&gt;Time_period&lt;/NodeName&gt;</w:t>
      </w:r>
    </w:p>
    <w:p w14:paraId="30BF5E2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388CC4C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0B65FDB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&lt;Get/&gt;</w:t>
      </w:r>
    </w:p>
    <w:p w14:paraId="62C3B6F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094E046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110AEC5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&lt;chr/&gt;</w:t>
      </w:r>
    </w:p>
    <w:p w14:paraId="6B1A473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6A2AA88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019008A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&lt;ZeroOrOne/&gt;</w:t>
      </w:r>
    </w:p>
    <w:p w14:paraId="0DA8BEB2" w14:textId="77777777" w:rsidR="00F776FD" w:rsidRPr="008834D5" w:rsidRDefault="00F776FD" w:rsidP="008834D5">
      <w:pPr>
        <w:pStyle w:val="PL"/>
      </w:pPr>
      <w:r w:rsidRPr="008834D5">
        <w:lastRenderedPageBreak/>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1DA865D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6057D0C4"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&lt;Dynamic/&gt;</w:t>
      </w:r>
    </w:p>
    <w:p w14:paraId="23F0E7B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6BF697B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&lt;DFTitle&gt;The time period after which a debugging session is stopped.</w:t>
      </w:r>
    </w:p>
    <w:p w14:paraId="6E2857A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&lt;/DFTitle&gt;</w:t>
      </w:r>
    </w:p>
    <w:p w14:paraId="1CB840D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639D6754"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&lt;MIME&gt;text/plain&lt;/MIME&gt;</w:t>
      </w:r>
    </w:p>
    <w:p w14:paraId="2891E3D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7FDDD51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7C45B3F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1916037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The Time_period node ends here. --&gt;</w:t>
      </w:r>
    </w:p>
    <w:p w14:paraId="7C8ED18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0E08185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Start of the Reason node. --&gt;</w:t>
      </w:r>
    </w:p>
    <w:p w14:paraId="679A400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&lt;NodeName&gt;Reason&lt;/NodeName&gt;</w:t>
      </w:r>
    </w:p>
    <w:p w14:paraId="239753D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7F7920C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64EB1D7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&lt;Get/&gt;</w:t>
      </w:r>
    </w:p>
    <w:p w14:paraId="2AD5B69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63CABBA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738F19F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&lt;chr/&gt;</w:t>
      </w:r>
    </w:p>
    <w:p w14:paraId="53E3059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475995C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52D3775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&lt;One/&gt;</w:t>
      </w:r>
    </w:p>
    <w:p w14:paraId="1596171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3A0119C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5746151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&lt;Dynamic/&gt;</w:t>
      </w:r>
    </w:p>
    <w:p w14:paraId="36A42FF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53D0959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&lt;DFTitle&gt;The reason to stop a debugging session. Values are dialog_established and session_end</w:t>
      </w:r>
    </w:p>
    <w:p w14:paraId="04083FB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&lt;/DFTitle&gt;</w:t>
      </w:r>
    </w:p>
    <w:p w14:paraId="4B81123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31A5A84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&lt;MIME&gt;text/plain&lt;/MIME&gt;</w:t>
      </w:r>
    </w:p>
    <w:p w14:paraId="3B3621E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26C09BC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4623EAF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6AFAEEB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The Reason node ends here. --&gt;</w:t>
      </w:r>
    </w:p>
    <w:p w14:paraId="37A581A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636CD2E4"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The Stop_trigger node ends here. --&gt;</w:t>
      </w:r>
    </w:p>
    <w:p w14:paraId="60E3572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0C92992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Start of the Control node. --&gt;</w:t>
      </w:r>
    </w:p>
    <w:p w14:paraId="6F0B4DC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&lt;NodeName&gt;Control&lt;/NodeName&gt;</w:t>
      </w:r>
    </w:p>
    <w:p w14:paraId="1FB3C3D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4E6D661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55F1C59C" w14:textId="77777777" w:rsidR="00F776FD" w:rsidRPr="00B96257" w:rsidRDefault="00F776FD" w:rsidP="008834D5">
      <w:pPr>
        <w:pStyle w:val="PL"/>
        <w:rPr>
          <w:lang w:val="fr-FR"/>
        </w:rPr>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B96257">
        <w:rPr>
          <w:lang w:val="fr-FR"/>
        </w:rPr>
        <w:t>&lt;Get/&gt;</w:t>
      </w:r>
    </w:p>
    <w:p w14:paraId="3736E24A"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t>&lt;/AccessType&gt;</w:t>
      </w:r>
    </w:p>
    <w:p w14:paraId="4F940AF2"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t>&lt;DFFormat&gt;</w:t>
      </w:r>
    </w:p>
    <w:p w14:paraId="7D74CC7D"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t>&lt;node/&gt;</w:t>
      </w:r>
    </w:p>
    <w:p w14:paraId="04D5CACE" w14:textId="77777777" w:rsidR="00F776FD" w:rsidRPr="00B96257" w:rsidRDefault="00F776FD" w:rsidP="008834D5">
      <w:pPr>
        <w:pStyle w:val="PL"/>
        <w:rPr>
          <w:lang w:val="fr-FR"/>
        </w:rPr>
      </w:pP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t>&lt;/DFFormat&gt;</w:t>
      </w:r>
    </w:p>
    <w:p w14:paraId="18D1E9D3" w14:textId="77777777" w:rsidR="00F776FD" w:rsidRPr="008834D5" w:rsidRDefault="00F776FD" w:rsidP="008834D5">
      <w:pPr>
        <w:pStyle w:val="PL"/>
      </w:pP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B96257">
        <w:rPr>
          <w:lang w:val="fr-FR"/>
        </w:rPr>
        <w:tab/>
      </w:r>
      <w:r w:rsidRPr="008834D5">
        <w:t>&lt;Occurrence&gt;</w:t>
      </w:r>
    </w:p>
    <w:p w14:paraId="480404D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&lt;One/&gt;</w:t>
      </w:r>
    </w:p>
    <w:p w14:paraId="5D3A86F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2959A4C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6F132C5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&lt;Permanent/&gt;</w:t>
      </w:r>
    </w:p>
    <w:p w14:paraId="4D994C2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0D0BCE9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&lt;DFTitle&gt;Control information for a tracing session including depth of trace and interfaces to trace.</w:t>
      </w:r>
    </w:p>
    <w:p w14:paraId="1901167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&lt;/DFTitle&gt;</w:t>
      </w:r>
    </w:p>
    <w:p w14:paraId="59C812D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6B86ED9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&lt;DDFName/&gt;</w:t>
      </w:r>
    </w:p>
    <w:p w14:paraId="3255718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12F1206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47742F5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4F49BB8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Start of the Interface_list node. --&gt;</w:t>
      </w:r>
    </w:p>
    <w:p w14:paraId="5AAB30F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&lt;NodeName&gt;Interface_list&lt;/NodeName&gt;</w:t>
      </w:r>
    </w:p>
    <w:p w14:paraId="748212D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3D19111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05B1F46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&lt;Get/&gt;</w:t>
      </w:r>
    </w:p>
    <w:p w14:paraId="16F8F03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6724A36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039CB6E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2E22712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7A5B8A7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24DC7C0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&lt;One/&gt;</w:t>
      </w:r>
    </w:p>
    <w:p w14:paraId="39900A2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65E2C85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482DB98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&lt;Permanent/&gt;</w:t>
      </w:r>
    </w:p>
    <w:p w14:paraId="1D345CA5" w14:textId="77777777" w:rsidR="00F776FD" w:rsidRPr="008834D5" w:rsidRDefault="00F776FD" w:rsidP="008834D5">
      <w:pPr>
        <w:pStyle w:val="PL"/>
      </w:pPr>
      <w:r w:rsidRPr="008834D5">
        <w:lastRenderedPageBreak/>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7CD2FA8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&lt;DFTitle&gt;List of interfaces for which SIP signalling will be logged.</w:t>
      </w:r>
    </w:p>
    <w:p w14:paraId="44E2366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&lt;/DFTitle&gt;</w:t>
      </w:r>
    </w:p>
    <w:p w14:paraId="354D148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691A8C5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&lt;DDFName/&gt;</w:t>
      </w:r>
    </w:p>
    <w:p w14:paraId="3A85B52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368355B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677BF7F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19E4983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The placeholder X node for Interface_List. --&gt;</w:t>
      </w:r>
    </w:p>
    <w:p w14:paraId="71AF8B5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&lt;NodeName/&gt;</w:t>
      </w:r>
    </w:p>
    <w:p w14:paraId="7682100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76AEB56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2773672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&lt;Get/&gt;</w:t>
      </w:r>
    </w:p>
    <w:p w14:paraId="1147FD9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11D8177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2A0A18D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606892D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26D59FD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6C62BAB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&lt;ZeroOrMore/&gt;</w:t>
      </w:r>
    </w:p>
    <w:p w14:paraId="22A32CF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6900079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4131321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&lt;Dynamic/&gt;</w:t>
      </w:r>
    </w:p>
    <w:p w14:paraId="175B28D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1F3BB34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&lt;DFTitle&gt;The "name" node for a list of interfaces.</w:t>
      </w:r>
    </w:p>
    <w:p w14:paraId="505A64F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&lt;/DFTitle&gt;</w:t>
      </w:r>
    </w:p>
    <w:p w14:paraId="36E0495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5569B6B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&lt;DDFName/&gt;</w:t>
      </w:r>
    </w:p>
    <w:p w14:paraId="539361D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581D93B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01B934D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392DEA8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Start of the Interface node. --&gt;</w:t>
      </w:r>
    </w:p>
    <w:p w14:paraId="318A707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&lt;NodeName&gt;Interface&lt;/NodeName&gt;</w:t>
      </w:r>
    </w:p>
    <w:p w14:paraId="2709840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331A2774"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0D68681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&lt;Get/&gt;</w:t>
      </w:r>
    </w:p>
    <w:p w14:paraId="796E9AE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2339EB4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0005098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&lt;chr/&gt;</w:t>
      </w:r>
    </w:p>
    <w:p w14:paraId="5C4BFD2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6A3B8AF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094F56F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&lt;One/&gt;</w:t>
      </w:r>
    </w:p>
    <w:p w14:paraId="43C6FEE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442E4D0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3F4D95E1"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&lt;Dynamic/&gt;</w:t>
      </w:r>
    </w:p>
    <w:p w14:paraId="1E7BA32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082E841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&lt;DFTitle&gt;The interface for which SIP signalling will be logged</w:t>
      </w:r>
    </w:p>
    <w:p w14:paraId="7B8DD19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&lt;/DFTitle&gt;</w:t>
      </w:r>
    </w:p>
    <w:p w14:paraId="0AAECEB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6F3D57A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&lt;MIME&gt;text/plain&lt;/MIME&gt;</w:t>
      </w:r>
    </w:p>
    <w:p w14:paraId="1F58E10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2FBDECD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2432B98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49048BA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The Interface node ends here. --&gt;</w:t>
      </w:r>
    </w:p>
    <w:p w14:paraId="4E6F033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13DB955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end of the placeholder X node for Interface_List --&gt;</w:t>
      </w:r>
    </w:p>
    <w:p w14:paraId="69FC4F0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0F71343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end of the Interface_list node. --&gt;</w:t>
      </w:r>
    </w:p>
    <w:p w14:paraId="04EBCB1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64DAE6E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Start of the Depth node. --&gt;</w:t>
      </w:r>
    </w:p>
    <w:p w14:paraId="3CDA0D6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&lt;NodeName&gt;Depth&lt;/NodeName&gt;</w:t>
      </w:r>
    </w:p>
    <w:p w14:paraId="14420E0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4521E17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3FD261E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&lt;Get/&gt;</w:t>
      </w:r>
    </w:p>
    <w:p w14:paraId="05038B9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740E755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69B997B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&lt;chr/&gt;</w:t>
      </w:r>
    </w:p>
    <w:p w14:paraId="0FFE88B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32CFE5F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6CB7115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&lt;ZeroOrOne/&gt;</w:t>
      </w:r>
    </w:p>
    <w:p w14:paraId="46224A0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2C7E79D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0B15B0C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&lt;Dynamic/&gt;</w:t>
      </w:r>
    </w:p>
    <w:p w14:paraId="5A2CBE6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01916105" w14:textId="77777777" w:rsidR="00F776FD" w:rsidRPr="008834D5" w:rsidRDefault="00F776FD" w:rsidP="008834D5">
      <w:pPr>
        <w:pStyle w:val="PL"/>
      </w:pPr>
      <w:r w:rsidRPr="008834D5">
        <w:lastRenderedPageBreak/>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&lt;DFTitle&gt;The depth of logging for a debug session, values are minimum and maximum.</w:t>
      </w:r>
    </w:p>
    <w:p w14:paraId="4143AA0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&lt;/DFTitle&gt;</w:t>
      </w:r>
    </w:p>
    <w:p w14:paraId="5BDD89C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5CFBA36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&lt;MIME&gt;text/plain&lt;/MIME&gt;</w:t>
      </w:r>
    </w:p>
    <w:p w14:paraId="3CB8C03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16B4073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1385395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78F4DA0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The Depth node ends here. --&gt;</w:t>
      </w:r>
    </w:p>
    <w:p w14:paraId="645E07B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065A5C4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Start of the Debug_ID node. --&gt;</w:t>
      </w:r>
    </w:p>
    <w:p w14:paraId="53931278"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&lt;NodeName&gt;Debug_ID&lt;/NodeName&gt;</w:t>
      </w:r>
    </w:p>
    <w:p w14:paraId="4C38570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2870057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6C8F1A4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&lt;Get/&gt;</w:t>
      </w:r>
    </w:p>
    <w:p w14:paraId="48EFBA0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&lt;/AccessType&gt;</w:t>
      </w:r>
    </w:p>
    <w:p w14:paraId="2FC1A7F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33568D3F"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&lt;chr/&gt;</w:t>
      </w:r>
    </w:p>
    <w:p w14:paraId="1A7578CA"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&lt;/DFFormat&gt;</w:t>
      </w:r>
    </w:p>
    <w:p w14:paraId="27A79B2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63F6E7E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&lt;ZeroOrOne/&gt;</w:t>
      </w:r>
    </w:p>
    <w:p w14:paraId="122A60A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&lt;/Occurrence&gt;</w:t>
      </w:r>
    </w:p>
    <w:p w14:paraId="7EC9DBA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20FD57D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&lt;Dynamic/&gt;</w:t>
      </w:r>
    </w:p>
    <w:p w14:paraId="32206EDC"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&lt;/Scope&gt;</w:t>
      </w:r>
    </w:p>
    <w:p w14:paraId="2149C2E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&lt;DFTitle&gt;The identity used to match logging in a debug session across entities.</w:t>
      </w:r>
    </w:p>
    <w:p w14:paraId="25C67DE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&lt;/DFTitle&gt;</w:t>
      </w:r>
    </w:p>
    <w:p w14:paraId="4AD97916"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14071D3B"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&lt;MIME&gt;text/plain&lt;/MIME&gt;</w:t>
      </w:r>
    </w:p>
    <w:p w14:paraId="6FF92AE9"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&lt;/DFType&gt;</w:t>
      </w:r>
    </w:p>
    <w:p w14:paraId="44F01B9D"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&lt;/DFProperties&gt;</w:t>
      </w:r>
    </w:p>
    <w:p w14:paraId="4A60305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672AB54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The Debug_ID node ends here. --&gt;</w:t>
      </w:r>
    </w:p>
    <w:p w14:paraId="6C78FF17"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78DF0C3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r>
      <w:r w:rsidRPr="008834D5">
        <w:tab/>
        <w:t>&lt;!-- The Control node ends here. --&gt;</w:t>
      </w:r>
    </w:p>
    <w:p w14:paraId="1FE390F0"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&lt;/Node&gt;</w:t>
      </w:r>
    </w:p>
    <w:p w14:paraId="783C18A2"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r>
      <w:r w:rsidRPr="008834D5">
        <w:tab/>
        <w:t>&lt;!-- The Session node ends here. --&gt;</w:t>
      </w:r>
    </w:p>
    <w:p w14:paraId="3489E9B3"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&lt;/Node&gt;</w:t>
      </w:r>
    </w:p>
    <w:p w14:paraId="29D752C4"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r>
      <w:r w:rsidRPr="008834D5">
        <w:tab/>
        <w:t>&lt;!-- The placeholder X for the Session_List node ends here. --&gt;</w:t>
      </w:r>
    </w:p>
    <w:p w14:paraId="448F01C5"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&lt;/Node&gt;</w:t>
      </w:r>
    </w:p>
    <w:p w14:paraId="3D43B0D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r>
      <w:r w:rsidRPr="008834D5">
        <w:tab/>
        <w:t>&lt;!-- The Session_List node ends here. --&gt;</w:t>
      </w:r>
    </w:p>
    <w:p w14:paraId="68E5075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&lt;/Node&gt;</w:t>
      </w:r>
    </w:p>
    <w:p w14:paraId="35588F5E" w14:textId="77777777" w:rsidR="00F776FD" w:rsidRPr="008834D5" w:rsidRDefault="00F776FD" w:rsidP="008834D5">
      <w:pPr>
        <w:pStyle w:val="PL"/>
      </w:pPr>
      <w:r w:rsidRPr="008834D5">
        <w:tab/>
      </w:r>
      <w:r w:rsidRPr="008834D5">
        <w:tab/>
      </w:r>
      <w:r w:rsidRPr="008834D5">
        <w:tab/>
      </w:r>
      <w:r w:rsidRPr="008834D5">
        <w:tab/>
      </w:r>
      <w:r w:rsidRPr="008834D5">
        <w:tab/>
      </w:r>
      <w:r w:rsidRPr="008834D5">
        <w:tab/>
        <w:t>&lt;!-- The Debug_config node ends here. --&gt;</w:t>
      </w:r>
    </w:p>
    <w:p w14:paraId="2180EA68" w14:textId="77777777" w:rsidR="00F776FD" w:rsidRPr="008834D5" w:rsidRDefault="00F776FD" w:rsidP="008834D5">
      <w:pPr>
        <w:pStyle w:val="PL"/>
      </w:pPr>
      <w:r w:rsidRPr="008834D5">
        <w:tab/>
      </w:r>
      <w:r w:rsidRPr="008834D5">
        <w:tab/>
      </w:r>
      <w:r w:rsidRPr="008834D5">
        <w:tab/>
      </w:r>
      <w:r w:rsidRPr="008834D5">
        <w:tab/>
      </w:r>
      <w:r w:rsidRPr="008834D5">
        <w:tab/>
        <w:t>&lt;/Node&gt;</w:t>
      </w:r>
    </w:p>
    <w:p w14:paraId="69AD68C7" w14:textId="77777777" w:rsidR="00F776FD" w:rsidRPr="008834D5" w:rsidRDefault="00F776FD" w:rsidP="008834D5">
      <w:pPr>
        <w:pStyle w:val="PL"/>
      </w:pPr>
      <w:r w:rsidRPr="008834D5">
        <w:tab/>
      </w:r>
      <w:r w:rsidRPr="008834D5">
        <w:tab/>
      </w:r>
      <w:r w:rsidRPr="008834D5">
        <w:tab/>
      </w:r>
      <w:r w:rsidRPr="008834D5">
        <w:tab/>
      </w:r>
      <w:r w:rsidRPr="008834D5">
        <w:tab/>
        <w:t>&lt;!-- The placeholder X node for Debug_config ends here. --&gt;</w:t>
      </w:r>
    </w:p>
    <w:p w14:paraId="3C9981B2" w14:textId="77777777" w:rsidR="00F776FD" w:rsidRPr="008834D5" w:rsidRDefault="00F776FD" w:rsidP="008834D5">
      <w:pPr>
        <w:pStyle w:val="PL"/>
      </w:pPr>
      <w:r w:rsidRPr="008834D5">
        <w:tab/>
      </w:r>
      <w:r w:rsidRPr="008834D5">
        <w:tab/>
      </w:r>
      <w:r w:rsidRPr="008834D5">
        <w:tab/>
      </w:r>
      <w:r w:rsidRPr="008834D5">
        <w:tab/>
        <w:t>&lt;/Node&gt;</w:t>
      </w:r>
    </w:p>
    <w:p w14:paraId="6811569D" w14:textId="77777777" w:rsidR="00F776FD" w:rsidRPr="008834D5" w:rsidRDefault="00F776FD" w:rsidP="008834D5">
      <w:pPr>
        <w:pStyle w:val="PL"/>
      </w:pPr>
      <w:r w:rsidRPr="008834D5">
        <w:tab/>
      </w:r>
      <w:r w:rsidRPr="008834D5">
        <w:tab/>
      </w:r>
      <w:r w:rsidRPr="008834D5">
        <w:tab/>
      </w:r>
      <w:r w:rsidRPr="008834D5">
        <w:tab/>
        <w:t>&lt;!-- The Debug_info_List node ends here. --&gt;</w:t>
      </w:r>
    </w:p>
    <w:p w14:paraId="7C34B3C7" w14:textId="77777777" w:rsidR="00F776FD" w:rsidRPr="008834D5" w:rsidRDefault="00F776FD" w:rsidP="008834D5">
      <w:pPr>
        <w:pStyle w:val="PL"/>
      </w:pPr>
      <w:r w:rsidRPr="008834D5">
        <w:tab/>
      </w:r>
      <w:r w:rsidRPr="008834D5">
        <w:tab/>
      </w:r>
      <w:r w:rsidRPr="008834D5">
        <w:tab/>
        <w:t>&lt;/Node&gt;</w:t>
      </w:r>
    </w:p>
    <w:p w14:paraId="0CE1C4F8" w14:textId="77777777" w:rsidR="00F776FD" w:rsidRPr="00680818" w:rsidRDefault="00F776FD" w:rsidP="00F776FD">
      <w:pPr>
        <w:pStyle w:val="PL"/>
      </w:pPr>
      <w:r w:rsidRPr="00680818">
        <w:tab/>
      </w:r>
      <w:r w:rsidRPr="00680818">
        <w:tab/>
      </w:r>
      <w:r>
        <w:tab/>
      </w:r>
      <w:r w:rsidRPr="00680818">
        <w:t xml:space="preserve">&lt;!-- The </w:t>
      </w:r>
      <w:r w:rsidRPr="00482BF6">
        <w:t xml:space="preserve">SNPN </w:t>
      </w:r>
      <w:r>
        <w:t>c</w:t>
      </w:r>
      <w:r w:rsidRPr="00482BF6">
        <w:t>onfiguration parameters</w:t>
      </w:r>
      <w:r w:rsidRPr="00680818">
        <w:t xml:space="preserve"> node ends here. --&gt;</w:t>
      </w:r>
    </w:p>
    <w:p w14:paraId="4C4E1251" w14:textId="77777777" w:rsidR="00F776FD" w:rsidRPr="008834D5" w:rsidRDefault="00F776FD" w:rsidP="008834D5">
      <w:pPr>
        <w:pStyle w:val="PL"/>
      </w:pPr>
      <w:r w:rsidRPr="008834D5">
        <w:tab/>
      </w:r>
      <w:r w:rsidRPr="008834D5">
        <w:tab/>
        <w:t>&lt;/Node&gt;</w:t>
      </w:r>
    </w:p>
    <w:p w14:paraId="6A219E6A" w14:textId="77777777" w:rsidR="00F776FD" w:rsidRPr="00680818" w:rsidRDefault="00F776FD" w:rsidP="00F776FD">
      <w:pPr>
        <w:pStyle w:val="PL"/>
      </w:pPr>
      <w:r w:rsidRPr="00680818">
        <w:tab/>
      </w:r>
      <w:r w:rsidRPr="00680818">
        <w:tab/>
        <w:t xml:space="preserve">&lt;!-- The </w:t>
      </w:r>
      <w:r w:rsidRPr="00482BF6">
        <w:t>SNPN_Configuration</w:t>
      </w:r>
      <w:r w:rsidRPr="00680818">
        <w:t xml:space="preserve"> node ends here. --&gt;</w:t>
      </w:r>
    </w:p>
    <w:p w14:paraId="26C7456A" w14:textId="77777777" w:rsidR="00680818" w:rsidRPr="00680818" w:rsidRDefault="00680818" w:rsidP="008834D5">
      <w:pPr>
        <w:pStyle w:val="PL"/>
      </w:pPr>
      <w:r w:rsidRPr="00680818">
        <w:tab/>
      </w:r>
      <w:r w:rsidRPr="00680818">
        <w:tab/>
      </w:r>
    </w:p>
    <w:p w14:paraId="45BEC57B" w14:textId="77777777" w:rsidR="00680818" w:rsidRPr="00680818" w:rsidRDefault="00680818" w:rsidP="008834D5">
      <w:pPr>
        <w:pStyle w:val="PL"/>
      </w:pPr>
      <w:r w:rsidRPr="00680818">
        <w:tab/>
      </w:r>
      <w:r w:rsidRPr="00680818">
        <w:tab/>
      </w:r>
    </w:p>
    <w:p w14:paraId="42AACE95" w14:textId="77777777" w:rsidR="00680818" w:rsidRPr="00680818" w:rsidRDefault="00680818" w:rsidP="008834D5">
      <w:pPr>
        <w:pStyle w:val="PL"/>
      </w:pPr>
      <w:r w:rsidRPr="00680818">
        <w:tab/>
      </w:r>
      <w:r w:rsidRPr="00680818">
        <w:tab/>
        <w:t>&lt;Node&gt;</w:t>
      </w:r>
    </w:p>
    <w:p w14:paraId="2DC40E3C" w14:textId="77777777" w:rsidR="00680818" w:rsidRPr="00680818" w:rsidRDefault="00680818" w:rsidP="008834D5">
      <w:pPr>
        <w:pStyle w:val="PL"/>
      </w:pPr>
      <w:r w:rsidRPr="00680818">
        <w:tab/>
      </w:r>
      <w:r w:rsidRPr="00680818">
        <w:tab/>
      </w:r>
      <w:r w:rsidRPr="00680818">
        <w:tab/>
        <w:t>&lt;NodeName&gt;Ext&lt;/NodeName&gt;</w:t>
      </w:r>
    </w:p>
    <w:p w14:paraId="5562E10C" w14:textId="77777777" w:rsidR="00680818" w:rsidRPr="00680818" w:rsidRDefault="00680818" w:rsidP="008834D5">
      <w:pPr>
        <w:pStyle w:val="PL"/>
      </w:pPr>
      <w:r w:rsidRPr="00680818">
        <w:tab/>
      </w:r>
      <w:r w:rsidRPr="00680818">
        <w:tab/>
      </w:r>
      <w:r w:rsidRPr="00680818">
        <w:tab/>
        <w:t>&lt;!-- The Extension node starts here. --&gt;</w:t>
      </w:r>
    </w:p>
    <w:p w14:paraId="4D606D9D" w14:textId="77777777" w:rsidR="00680818" w:rsidRPr="00680818" w:rsidRDefault="00680818" w:rsidP="008834D5">
      <w:pPr>
        <w:pStyle w:val="PL"/>
      </w:pPr>
      <w:r w:rsidRPr="00680818">
        <w:tab/>
      </w:r>
      <w:r w:rsidRPr="00680818">
        <w:tab/>
      </w:r>
      <w:r w:rsidRPr="00680818">
        <w:tab/>
        <w:t>&lt;DFProperties&gt;</w:t>
      </w:r>
    </w:p>
    <w:p w14:paraId="0759FB3A" w14:textId="77777777" w:rsidR="00680818" w:rsidRPr="00680818" w:rsidRDefault="00680818" w:rsidP="008834D5">
      <w:pPr>
        <w:pStyle w:val="PL"/>
      </w:pPr>
      <w:r w:rsidRPr="00680818">
        <w:tab/>
      </w:r>
      <w:r w:rsidRPr="00680818">
        <w:tab/>
      </w:r>
      <w:r w:rsidRPr="00680818">
        <w:tab/>
      </w:r>
      <w:r w:rsidRPr="00680818">
        <w:tab/>
        <w:t>&lt;AccessType&gt;</w:t>
      </w:r>
    </w:p>
    <w:p w14:paraId="220795B9" w14:textId="77777777" w:rsidR="00680818" w:rsidRPr="00680818" w:rsidRDefault="00680818" w:rsidP="008834D5">
      <w:pPr>
        <w:pStyle w:val="PL"/>
      </w:pPr>
      <w:r w:rsidRPr="00680818">
        <w:tab/>
      </w:r>
      <w:r w:rsidRPr="00680818">
        <w:tab/>
      </w:r>
      <w:r w:rsidRPr="00680818">
        <w:tab/>
      </w:r>
      <w:r w:rsidRPr="00680818">
        <w:tab/>
      </w:r>
      <w:r w:rsidRPr="00680818">
        <w:tab/>
        <w:t>&lt;Get/&gt;</w:t>
      </w:r>
    </w:p>
    <w:p w14:paraId="18078FC9" w14:textId="77777777" w:rsidR="00680818" w:rsidRPr="00680818" w:rsidRDefault="00680818" w:rsidP="008834D5">
      <w:pPr>
        <w:pStyle w:val="PL"/>
      </w:pPr>
      <w:r w:rsidRPr="00680818">
        <w:tab/>
      </w:r>
      <w:r w:rsidRPr="00680818">
        <w:tab/>
      </w:r>
      <w:r w:rsidRPr="00680818">
        <w:tab/>
      </w:r>
      <w:r w:rsidRPr="00680818">
        <w:tab/>
      </w:r>
      <w:r w:rsidRPr="00680818">
        <w:tab/>
        <w:t>&lt;Replace/&gt;</w:t>
      </w:r>
    </w:p>
    <w:p w14:paraId="7523C09F" w14:textId="77777777" w:rsidR="00680818" w:rsidRPr="00680818" w:rsidRDefault="00680818" w:rsidP="008834D5">
      <w:pPr>
        <w:pStyle w:val="PL"/>
      </w:pPr>
      <w:r w:rsidRPr="00680818">
        <w:tab/>
      </w:r>
      <w:r w:rsidRPr="00680818">
        <w:tab/>
      </w:r>
      <w:r w:rsidRPr="00680818">
        <w:tab/>
      </w:r>
      <w:r w:rsidRPr="00680818">
        <w:tab/>
        <w:t>&lt;/AccessType&gt;</w:t>
      </w:r>
    </w:p>
    <w:p w14:paraId="77A19336" w14:textId="77777777" w:rsidR="00680818" w:rsidRPr="00680818" w:rsidRDefault="00680818" w:rsidP="008834D5">
      <w:pPr>
        <w:pStyle w:val="PL"/>
      </w:pPr>
      <w:r w:rsidRPr="00680818">
        <w:tab/>
      </w:r>
      <w:r w:rsidRPr="00680818">
        <w:tab/>
      </w:r>
      <w:r w:rsidRPr="00680818">
        <w:tab/>
      </w:r>
      <w:r w:rsidRPr="00680818">
        <w:tab/>
        <w:t>&lt;DFFormat&gt;</w:t>
      </w:r>
    </w:p>
    <w:p w14:paraId="0C997DC6" w14:textId="77777777" w:rsidR="00680818" w:rsidRPr="00680818" w:rsidRDefault="00680818" w:rsidP="008834D5">
      <w:pPr>
        <w:pStyle w:val="PL"/>
      </w:pPr>
      <w:r w:rsidRPr="00680818">
        <w:tab/>
      </w:r>
      <w:r w:rsidRPr="00680818">
        <w:tab/>
      </w:r>
      <w:r w:rsidRPr="00680818">
        <w:tab/>
      </w:r>
      <w:r w:rsidRPr="00680818">
        <w:tab/>
      </w:r>
      <w:r w:rsidRPr="00680818">
        <w:tab/>
        <w:t>&lt;node/&gt;</w:t>
      </w:r>
    </w:p>
    <w:p w14:paraId="777AD1D8" w14:textId="77777777" w:rsidR="00680818" w:rsidRPr="00680818" w:rsidRDefault="00680818" w:rsidP="008834D5">
      <w:pPr>
        <w:pStyle w:val="PL"/>
      </w:pPr>
      <w:r w:rsidRPr="00680818">
        <w:tab/>
      </w:r>
      <w:r w:rsidRPr="00680818">
        <w:tab/>
      </w:r>
      <w:r w:rsidRPr="00680818">
        <w:tab/>
      </w:r>
      <w:r w:rsidRPr="00680818">
        <w:tab/>
        <w:t>&lt;/DFFormat&gt;</w:t>
      </w:r>
    </w:p>
    <w:p w14:paraId="3DD13F29" w14:textId="77777777" w:rsidR="00680818" w:rsidRPr="00680818" w:rsidRDefault="00680818" w:rsidP="008834D5">
      <w:pPr>
        <w:pStyle w:val="PL"/>
      </w:pPr>
      <w:r w:rsidRPr="00680818">
        <w:tab/>
      </w:r>
      <w:r w:rsidRPr="00680818">
        <w:tab/>
      </w:r>
      <w:r w:rsidRPr="00680818">
        <w:tab/>
      </w:r>
      <w:r w:rsidRPr="00680818">
        <w:tab/>
        <w:t>&lt;Occurrence&gt;</w:t>
      </w:r>
    </w:p>
    <w:p w14:paraId="1F70CCC2" w14:textId="77777777" w:rsidR="00680818" w:rsidRPr="00680818" w:rsidRDefault="00680818" w:rsidP="008834D5">
      <w:pPr>
        <w:pStyle w:val="PL"/>
      </w:pPr>
      <w:r w:rsidRPr="00680818">
        <w:tab/>
      </w:r>
      <w:r w:rsidRPr="00680818">
        <w:tab/>
      </w:r>
      <w:r w:rsidRPr="00680818">
        <w:tab/>
      </w:r>
      <w:r w:rsidRPr="00680818">
        <w:tab/>
      </w:r>
      <w:r w:rsidRPr="00680818">
        <w:tab/>
        <w:t>&lt;ZeroOrOne/&gt;</w:t>
      </w:r>
    </w:p>
    <w:p w14:paraId="456BDF2E" w14:textId="77777777" w:rsidR="00680818" w:rsidRPr="00680818" w:rsidRDefault="00680818" w:rsidP="008834D5">
      <w:pPr>
        <w:pStyle w:val="PL"/>
      </w:pPr>
      <w:r w:rsidRPr="00680818">
        <w:tab/>
      </w:r>
      <w:r w:rsidRPr="00680818">
        <w:tab/>
      </w:r>
      <w:r w:rsidRPr="00680818">
        <w:tab/>
      </w:r>
      <w:r w:rsidRPr="00680818">
        <w:tab/>
        <w:t>&lt;/Occurrence&gt;</w:t>
      </w:r>
    </w:p>
    <w:p w14:paraId="565DC419" w14:textId="77777777" w:rsidR="00680818" w:rsidRPr="00680818" w:rsidRDefault="00680818" w:rsidP="008834D5">
      <w:pPr>
        <w:pStyle w:val="PL"/>
      </w:pPr>
      <w:r w:rsidRPr="00680818">
        <w:tab/>
      </w:r>
      <w:r w:rsidRPr="00680818">
        <w:tab/>
      </w:r>
      <w:r w:rsidRPr="00680818">
        <w:tab/>
      </w:r>
      <w:r w:rsidRPr="00680818">
        <w:tab/>
        <w:t>&lt;Scope&gt;</w:t>
      </w:r>
    </w:p>
    <w:p w14:paraId="6638CB7F" w14:textId="77777777" w:rsidR="00680818" w:rsidRPr="00680818" w:rsidRDefault="00680818" w:rsidP="008834D5">
      <w:pPr>
        <w:pStyle w:val="PL"/>
      </w:pPr>
      <w:r w:rsidRPr="00680818">
        <w:tab/>
      </w:r>
      <w:r w:rsidRPr="00680818">
        <w:tab/>
      </w:r>
      <w:r w:rsidRPr="00680818">
        <w:tab/>
      </w:r>
      <w:r w:rsidRPr="00680818">
        <w:tab/>
      </w:r>
      <w:r w:rsidRPr="00680818">
        <w:tab/>
        <w:t>&lt;Dynamic/&gt;</w:t>
      </w:r>
    </w:p>
    <w:p w14:paraId="2BE3ADDD" w14:textId="77777777" w:rsidR="00680818" w:rsidRPr="00680818" w:rsidRDefault="00680818" w:rsidP="008834D5">
      <w:pPr>
        <w:pStyle w:val="PL"/>
      </w:pPr>
      <w:r w:rsidRPr="00680818">
        <w:tab/>
      </w:r>
      <w:r w:rsidRPr="00680818">
        <w:tab/>
      </w:r>
      <w:r w:rsidRPr="00680818">
        <w:tab/>
      </w:r>
      <w:r w:rsidRPr="00680818">
        <w:tab/>
        <w:t>&lt;/Scope&gt;</w:t>
      </w:r>
    </w:p>
    <w:p w14:paraId="5891D23F" w14:textId="77777777" w:rsidR="00680818" w:rsidRPr="00680818" w:rsidRDefault="00680818" w:rsidP="008834D5">
      <w:pPr>
        <w:pStyle w:val="PL"/>
      </w:pPr>
      <w:r w:rsidRPr="00680818">
        <w:tab/>
      </w:r>
      <w:r w:rsidRPr="00680818">
        <w:tab/>
      </w:r>
      <w:r w:rsidRPr="00680818">
        <w:tab/>
      </w:r>
      <w:r w:rsidRPr="00680818">
        <w:tab/>
        <w:t>&lt;DFTitle&gt;A collection of all Extension objects.&lt;/DFTitle&gt;</w:t>
      </w:r>
    </w:p>
    <w:p w14:paraId="6D3BA85B" w14:textId="77777777" w:rsidR="00680818" w:rsidRPr="00680818" w:rsidRDefault="00680818" w:rsidP="008834D5">
      <w:pPr>
        <w:pStyle w:val="PL"/>
      </w:pPr>
      <w:r w:rsidRPr="00680818">
        <w:tab/>
      </w:r>
      <w:r w:rsidRPr="00680818">
        <w:tab/>
      </w:r>
      <w:r w:rsidRPr="00680818">
        <w:tab/>
      </w:r>
      <w:r w:rsidRPr="00680818">
        <w:tab/>
        <w:t>&lt;DFType&gt;</w:t>
      </w:r>
    </w:p>
    <w:p w14:paraId="24B6935C" w14:textId="77777777" w:rsidR="00680818" w:rsidRPr="00680818" w:rsidRDefault="00680818" w:rsidP="008834D5">
      <w:pPr>
        <w:pStyle w:val="PL"/>
      </w:pPr>
      <w:r w:rsidRPr="00680818">
        <w:tab/>
      </w:r>
      <w:r w:rsidRPr="00680818">
        <w:tab/>
      </w:r>
      <w:r w:rsidRPr="00680818">
        <w:tab/>
      </w:r>
      <w:r w:rsidRPr="00680818">
        <w:tab/>
      </w:r>
      <w:r w:rsidRPr="00680818">
        <w:tab/>
        <w:t>&lt;DDFName/&gt;</w:t>
      </w:r>
    </w:p>
    <w:p w14:paraId="0B400445" w14:textId="77777777" w:rsidR="00680818" w:rsidRPr="00680818" w:rsidRDefault="00680818" w:rsidP="008834D5">
      <w:pPr>
        <w:pStyle w:val="PL"/>
      </w:pPr>
      <w:r w:rsidRPr="00680818">
        <w:tab/>
      </w:r>
      <w:r w:rsidRPr="00680818">
        <w:tab/>
      </w:r>
      <w:r w:rsidRPr="00680818">
        <w:tab/>
      </w:r>
      <w:r w:rsidRPr="00680818">
        <w:tab/>
        <w:t>&lt;/DFType&gt;</w:t>
      </w:r>
    </w:p>
    <w:p w14:paraId="31F0885C" w14:textId="77777777" w:rsidR="00680818" w:rsidRPr="00680818" w:rsidRDefault="00680818" w:rsidP="008834D5">
      <w:pPr>
        <w:pStyle w:val="PL"/>
      </w:pPr>
      <w:r w:rsidRPr="00680818">
        <w:tab/>
      </w:r>
      <w:r w:rsidRPr="00680818">
        <w:tab/>
      </w:r>
      <w:r w:rsidRPr="00680818">
        <w:tab/>
        <w:t>&lt;/DFProperties&gt;</w:t>
      </w:r>
    </w:p>
    <w:p w14:paraId="73ABFB39" w14:textId="77777777" w:rsidR="00680818" w:rsidRPr="00680818" w:rsidRDefault="00680818" w:rsidP="008834D5">
      <w:pPr>
        <w:pStyle w:val="PL"/>
      </w:pPr>
      <w:r w:rsidRPr="00680818">
        <w:tab/>
      </w:r>
      <w:r w:rsidRPr="00680818">
        <w:tab/>
        <w:t>&lt;/Node&gt;</w:t>
      </w:r>
    </w:p>
    <w:p w14:paraId="27D1B6B0" w14:textId="77777777" w:rsidR="00680818" w:rsidRPr="00680818" w:rsidRDefault="00680818" w:rsidP="008834D5">
      <w:pPr>
        <w:pStyle w:val="PL"/>
      </w:pPr>
      <w:r w:rsidRPr="00680818">
        <w:tab/>
      </w:r>
      <w:r w:rsidRPr="00680818">
        <w:tab/>
        <w:t>&lt;!-- The Extension node ends here. --&gt;</w:t>
      </w:r>
    </w:p>
    <w:p w14:paraId="335A56E1" w14:textId="77777777" w:rsidR="00680818" w:rsidRPr="00680818" w:rsidRDefault="00680818" w:rsidP="008834D5">
      <w:pPr>
        <w:pStyle w:val="PL"/>
      </w:pPr>
    </w:p>
    <w:p w14:paraId="2BC3C085" w14:textId="77777777" w:rsidR="00680818" w:rsidRPr="00680818" w:rsidRDefault="00680818" w:rsidP="008834D5">
      <w:pPr>
        <w:pStyle w:val="PL"/>
      </w:pPr>
      <w:r w:rsidRPr="00680818">
        <w:tab/>
      </w:r>
      <w:r w:rsidRPr="00680818">
        <w:tab/>
      </w:r>
    </w:p>
    <w:p w14:paraId="0FBD6C6F" w14:textId="77777777" w:rsidR="00680818" w:rsidRPr="00680818" w:rsidRDefault="00680818" w:rsidP="008834D5">
      <w:pPr>
        <w:pStyle w:val="PL"/>
      </w:pPr>
      <w:r w:rsidRPr="00680818">
        <w:tab/>
        <w:t>&lt;/Node&gt;</w:t>
      </w:r>
    </w:p>
    <w:p w14:paraId="70F5A80D" w14:textId="77777777" w:rsidR="00680818" w:rsidRPr="00680818" w:rsidRDefault="00680818" w:rsidP="008834D5">
      <w:pPr>
        <w:pStyle w:val="PL"/>
      </w:pPr>
      <w:r w:rsidRPr="00680818">
        <w:tab/>
        <w:t>&lt;!-- The IMS service level tracing node ends here. --&gt;</w:t>
      </w:r>
    </w:p>
    <w:p w14:paraId="1B3CF0BD" w14:textId="77777777" w:rsidR="00680818" w:rsidRDefault="00680818" w:rsidP="008834D5">
      <w:pPr>
        <w:pStyle w:val="PL"/>
      </w:pPr>
      <w:r w:rsidRPr="00680818">
        <w:t>&lt;/MgmtTree&gt;</w:t>
      </w:r>
    </w:p>
    <w:p w14:paraId="0BEC3970" w14:textId="77777777" w:rsidR="007D24F8" w:rsidRDefault="007D24F8" w:rsidP="008834D5">
      <w:pPr>
        <w:pStyle w:val="PL"/>
      </w:pPr>
    </w:p>
    <w:p w14:paraId="006428B3" w14:textId="77777777" w:rsidR="00176B67" w:rsidRDefault="00176B67" w:rsidP="00176B67">
      <w:pPr>
        <w:pStyle w:val="Heading8"/>
      </w:pPr>
      <w:bookmarkStart w:id="107" w:name="_Toc163161075"/>
      <w:r>
        <w:t>Annex B (informative):</w:t>
      </w:r>
      <w:r>
        <w:br/>
        <w:t>Change history</w:t>
      </w:r>
      <w:bookmarkEnd w:id="107"/>
    </w:p>
    <w:p w14:paraId="1D7A188C" w14:textId="77777777" w:rsidR="00EC5CC7" w:rsidRPr="00EC5CC7" w:rsidRDefault="00EC5CC7" w:rsidP="00EC5CC7">
      <w:pPr>
        <w:pStyle w:val="TH"/>
      </w:pPr>
    </w:p>
    <w:tbl>
      <w:tblPr>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667"/>
        <w:gridCol w:w="851"/>
        <w:gridCol w:w="525"/>
        <w:gridCol w:w="425"/>
        <w:gridCol w:w="4536"/>
        <w:gridCol w:w="567"/>
        <w:gridCol w:w="567"/>
        <w:gridCol w:w="992"/>
      </w:tblGrid>
      <w:tr w:rsidR="00176B67" w14:paraId="2779A8E5" w14:textId="77777777" w:rsidTr="0041161E">
        <w:tblPrEx>
          <w:tblCellMar>
            <w:top w:w="0" w:type="dxa"/>
            <w:bottom w:w="0" w:type="dxa"/>
          </w:tblCellMar>
        </w:tblPrEx>
        <w:trPr>
          <w:cantSplit/>
        </w:trPr>
        <w:tc>
          <w:tcPr>
            <w:tcW w:w="9839" w:type="dxa"/>
            <w:gridSpan w:val="9"/>
            <w:tcBorders>
              <w:bottom w:val="nil"/>
            </w:tcBorders>
            <w:shd w:val="solid" w:color="FFFFFF" w:fill="auto"/>
          </w:tcPr>
          <w:p w14:paraId="700C6B34" w14:textId="77777777" w:rsidR="00176B67" w:rsidRDefault="00176B67" w:rsidP="00124639">
            <w:pPr>
              <w:pStyle w:val="TAL"/>
              <w:jc w:val="center"/>
              <w:rPr>
                <w:b/>
                <w:sz w:val="16"/>
              </w:rPr>
            </w:pPr>
            <w:r>
              <w:rPr>
                <w:b/>
              </w:rPr>
              <w:t>Change history</w:t>
            </w:r>
          </w:p>
        </w:tc>
      </w:tr>
      <w:tr w:rsidR="00176B67" w14:paraId="3B13DE06" w14:textId="77777777" w:rsidTr="0041161E">
        <w:tblPrEx>
          <w:tblCellMar>
            <w:top w:w="0" w:type="dxa"/>
            <w:bottom w:w="0" w:type="dxa"/>
          </w:tblCellMar>
        </w:tblPrEx>
        <w:tc>
          <w:tcPr>
            <w:tcW w:w="709" w:type="dxa"/>
            <w:shd w:val="pct10" w:color="auto" w:fill="FFFFFF"/>
          </w:tcPr>
          <w:p w14:paraId="01512E8A" w14:textId="77777777" w:rsidR="00176B67" w:rsidRDefault="00176B67" w:rsidP="00124639">
            <w:pPr>
              <w:pStyle w:val="TAL"/>
              <w:rPr>
                <w:b/>
                <w:sz w:val="16"/>
              </w:rPr>
            </w:pPr>
            <w:r>
              <w:rPr>
                <w:b/>
                <w:sz w:val="16"/>
              </w:rPr>
              <w:t>Date</w:t>
            </w:r>
          </w:p>
        </w:tc>
        <w:tc>
          <w:tcPr>
            <w:tcW w:w="667" w:type="dxa"/>
            <w:shd w:val="pct10" w:color="auto" w:fill="FFFFFF"/>
          </w:tcPr>
          <w:p w14:paraId="22731357" w14:textId="77777777" w:rsidR="00176B67" w:rsidRDefault="00176B67" w:rsidP="00124639">
            <w:pPr>
              <w:pStyle w:val="TAL"/>
              <w:rPr>
                <w:b/>
                <w:sz w:val="16"/>
                <w:lang w:val="nl-NL"/>
              </w:rPr>
            </w:pPr>
            <w:r>
              <w:rPr>
                <w:b/>
                <w:sz w:val="16"/>
                <w:lang w:val="nl-NL"/>
              </w:rPr>
              <w:t>TSG #</w:t>
            </w:r>
          </w:p>
        </w:tc>
        <w:tc>
          <w:tcPr>
            <w:tcW w:w="851" w:type="dxa"/>
            <w:shd w:val="pct10" w:color="auto" w:fill="FFFFFF"/>
          </w:tcPr>
          <w:p w14:paraId="33B9B4B8" w14:textId="77777777" w:rsidR="00176B67" w:rsidRDefault="00176B67" w:rsidP="00124639">
            <w:pPr>
              <w:pStyle w:val="TAL"/>
              <w:rPr>
                <w:b/>
                <w:sz w:val="16"/>
                <w:lang w:val="nl-NL"/>
              </w:rPr>
            </w:pPr>
            <w:r>
              <w:rPr>
                <w:b/>
                <w:sz w:val="16"/>
                <w:lang w:val="nl-NL"/>
              </w:rPr>
              <w:t>TSG Doc.</w:t>
            </w:r>
          </w:p>
        </w:tc>
        <w:tc>
          <w:tcPr>
            <w:tcW w:w="525" w:type="dxa"/>
            <w:shd w:val="pct10" w:color="auto" w:fill="FFFFFF"/>
          </w:tcPr>
          <w:p w14:paraId="7656BA17" w14:textId="77777777" w:rsidR="00176B67" w:rsidRDefault="00176B67" w:rsidP="00124639">
            <w:pPr>
              <w:pStyle w:val="TAL"/>
              <w:rPr>
                <w:b/>
                <w:sz w:val="16"/>
              </w:rPr>
            </w:pPr>
            <w:r>
              <w:rPr>
                <w:b/>
                <w:sz w:val="16"/>
              </w:rPr>
              <w:t>CR</w:t>
            </w:r>
          </w:p>
        </w:tc>
        <w:tc>
          <w:tcPr>
            <w:tcW w:w="425" w:type="dxa"/>
            <w:shd w:val="pct10" w:color="auto" w:fill="FFFFFF"/>
          </w:tcPr>
          <w:p w14:paraId="782DF23C" w14:textId="77777777" w:rsidR="00176B67" w:rsidRDefault="00176B67" w:rsidP="00124639">
            <w:pPr>
              <w:pStyle w:val="TAL"/>
              <w:rPr>
                <w:b/>
                <w:sz w:val="16"/>
              </w:rPr>
            </w:pPr>
            <w:r>
              <w:rPr>
                <w:b/>
                <w:sz w:val="16"/>
              </w:rPr>
              <w:t>Rev</w:t>
            </w:r>
          </w:p>
        </w:tc>
        <w:tc>
          <w:tcPr>
            <w:tcW w:w="4536" w:type="dxa"/>
            <w:shd w:val="pct10" w:color="auto" w:fill="FFFFFF"/>
          </w:tcPr>
          <w:p w14:paraId="15B2E35B" w14:textId="77777777" w:rsidR="00176B67" w:rsidRDefault="00176B67" w:rsidP="00124639">
            <w:pPr>
              <w:pStyle w:val="TAL"/>
              <w:rPr>
                <w:b/>
                <w:sz w:val="16"/>
              </w:rPr>
            </w:pPr>
            <w:r>
              <w:rPr>
                <w:b/>
                <w:sz w:val="16"/>
              </w:rPr>
              <w:t>Subject/Comment</w:t>
            </w:r>
          </w:p>
        </w:tc>
        <w:tc>
          <w:tcPr>
            <w:tcW w:w="567" w:type="dxa"/>
            <w:shd w:val="pct10" w:color="auto" w:fill="FFFFFF"/>
          </w:tcPr>
          <w:p w14:paraId="0AC8E1C5" w14:textId="77777777" w:rsidR="00176B67" w:rsidRDefault="00176B67" w:rsidP="00124639">
            <w:pPr>
              <w:pStyle w:val="TAL"/>
              <w:rPr>
                <w:b/>
                <w:sz w:val="16"/>
              </w:rPr>
            </w:pPr>
            <w:r>
              <w:rPr>
                <w:b/>
                <w:sz w:val="16"/>
              </w:rPr>
              <w:t>Old</w:t>
            </w:r>
          </w:p>
        </w:tc>
        <w:tc>
          <w:tcPr>
            <w:tcW w:w="567" w:type="dxa"/>
            <w:shd w:val="pct10" w:color="auto" w:fill="FFFFFF"/>
          </w:tcPr>
          <w:p w14:paraId="5789EF86" w14:textId="77777777" w:rsidR="00176B67" w:rsidRDefault="00176B67" w:rsidP="00124639">
            <w:pPr>
              <w:pStyle w:val="TAL"/>
              <w:rPr>
                <w:b/>
                <w:sz w:val="16"/>
              </w:rPr>
            </w:pPr>
            <w:r>
              <w:rPr>
                <w:b/>
                <w:sz w:val="16"/>
              </w:rPr>
              <w:t>New</w:t>
            </w:r>
          </w:p>
        </w:tc>
        <w:tc>
          <w:tcPr>
            <w:tcW w:w="992" w:type="dxa"/>
            <w:shd w:val="pct10" w:color="auto" w:fill="FFFFFF"/>
          </w:tcPr>
          <w:p w14:paraId="61B6C0EB" w14:textId="77777777" w:rsidR="00176B67" w:rsidRDefault="00176B67" w:rsidP="00124639">
            <w:pPr>
              <w:pStyle w:val="TAL"/>
              <w:rPr>
                <w:b/>
                <w:sz w:val="16"/>
              </w:rPr>
            </w:pPr>
            <w:r>
              <w:rPr>
                <w:b/>
                <w:sz w:val="16"/>
              </w:rPr>
              <w:t>WG doc</w:t>
            </w:r>
          </w:p>
        </w:tc>
      </w:tr>
      <w:tr w:rsidR="00176B67" w14:paraId="56FD39ED" w14:textId="77777777" w:rsidTr="0041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0439602E" w14:textId="77777777" w:rsidR="00176B67" w:rsidRDefault="006F0B68" w:rsidP="00124639">
            <w:pPr>
              <w:spacing w:after="0"/>
              <w:rPr>
                <w:rFonts w:ascii="Arial" w:hAnsi="Arial"/>
                <w:snapToGrid w:val="0"/>
                <w:color w:val="000000"/>
                <w:sz w:val="16"/>
                <w:lang w:val="en-AU"/>
              </w:rPr>
            </w:pPr>
            <w:r>
              <w:rPr>
                <w:rFonts w:ascii="Arial" w:hAnsi="Arial"/>
                <w:snapToGrid w:val="0"/>
                <w:color w:val="000000"/>
                <w:sz w:val="16"/>
                <w:lang w:val="en-AU"/>
              </w:rPr>
              <w:t>2008</w:t>
            </w:r>
            <w:r w:rsidR="00176B67">
              <w:rPr>
                <w:rFonts w:ascii="Arial" w:hAnsi="Arial"/>
                <w:snapToGrid w:val="0"/>
                <w:color w:val="000000"/>
                <w:sz w:val="16"/>
                <w:lang w:val="en-AU"/>
              </w:rPr>
              <w:t>-0</w:t>
            </w:r>
            <w:r>
              <w:rPr>
                <w:rFonts w:ascii="Arial" w:hAnsi="Arial"/>
                <w:snapToGrid w:val="0"/>
                <w:color w:val="000000"/>
                <w:sz w:val="16"/>
                <w:lang w:val="en-AU"/>
              </w:rPr>
              <w:t>5</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282B6994" w14:textId="77777777" w:rsidR="00176B67" w:rsidRDefault="00176B67" w:rsidP="00124639">
            <w:pPr>
              <w:spacing w:after="0"/>
              <w:rPr>
                <w:rFonts w:ascii="Arial" w:hAnsi="Arial"/>
                <w:snapToGrid w:val="0"/>
                <w:color w:val="000000"/>
                <w:sz w:val="16"/>
                <w:lang w:val="en-AU"/>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47E1454" w14:textId="77777777" w:rsidR="00176B67" w:rsidRDefault="00176B67" w:rsidP="00124639">
            <w:pPr>
              <w:spacing w:after="0"/>
              <w:rPr>
                <w:rFonts w:ascii="Arial" w:hAnsi="Arial"/>
                <w:snapToGrid w:val="0"/>
                <w:color w:val="000000"/>
                <w:sz w:val="16"/>
                <w:lang w:val="en-AU"/>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DEB1E3" w14:textId="77777777" w:rsidR="00176B67" w:rsidRDefault="00176B67" w:rsidP="00124639">
            <w:pPr>
              <w:spacing w:after="0"/>
              <w:rPr>
                <w:rFonts w:ascii="Arial" w:hAnsi="Arial"/>
                <w:snapToGrid w:val="0"/>
                <w:color w:val="00000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AFCFF" w14:textId="77777777" w:rsidR="00176B67" w:rsidRDefault="00176B67" w:rsidP="00124639">
            <w:pPr>
              <w:spacing w:after="0"/>
              <w:jc w:val="both"/>
              <w:rPr>
                <w:rFonts w:ascii="Arial" w:hAnsi="Arial"/>
                <w:snapToGrid w:val="0"/>
                <w:color w:val="00000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A8B0EE" w14:textId="77777777" w:rsidR="00176B67" w:rsidRDefault="00176B67" w:rsidP="00124639">
            <w:pPr>
              <w:spacing w:after="0"/>
              <w:rPr>
                <w:rFonts w:ascii="Arial" w:hAnsi="Arial"/>
                <w:snapToGrid w:val="0"/>
                <w:color w:val="000000"/>
                <w:sz w:val="16"/>
                <w:lang w:val="en-AU"/>
              </w:rPr>
            </w:pPr>
            <w:r>
              <w:rPr>
                <w:rFonts w:ascii="Arial" w:hAnsi="Arial"/>
                <w:snapToGrid w:val="0"/>
                <w:color w:val="000000"/>
                <w:sz w:val="16"/>
                <w:lang w:val="en-AU"/>
              </w:rPr>
              <w:t>Version 0.0.0: Preliminary proposal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882B0" w14:textId="77777777" w:rsidR="00176B67" w:rsidRDefault="00176B67" w:rsidP="00124639">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A66E3" w14:textId="77777777" w:rsidR="00176B67" w:rsidRDefault="00176B67" w:rsidP="00124639">
            <w:pPr>
              <w:spacing w:after="0"/>
              <w:rPr>
                <w:rFonts w:ascii="Arial" w:hAnsi="Arial"/>
                <w:snapToGrid w:val="0"/>
                <w:color w:val="000000"/>
                <w:sz w:val="16"/>
                <w:lang w:val="en-AU"/>
              </w:rPr>
            </w:pPr>
            <w:r>
              <w:rPr>
                <w:rFonts w:ascii="Arial" w:hAnsi="Arial"/>
                <w:snapToGrid w:val="0"/>
                <w:color w:val="000000"/>
                <w:sz w:val="16"/>
                <w:lang w:val="en-AU"/>
              </w:rPr>
              <w:t>0.0.0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AA0136" w14:textId="77777777" w:rsidR="00176B67" w:rsidRDefault="00461CEE" w:rsidP="00124639">
            <w:pPr>
              <w:spacing w:after="0"/>
              <w:rPr>
                <w:rFonts w:ascii="Arial" w:hAnsi="Arial"/>
                <w:snapToGrid w:val="0"/>
                <w:color w:val="000000"/>
                <w:sz w:val="16"/>
                <w:lang w:val="en-AU"/>
              </w:rPr>
            </w:pPr>
            <w:r>
              <w:rPr>
                <w:rFonts w:ascii="Arial" w:hAnsi="Arial"/>
                <w:snapToGrid w:val="0"/>
                <w:color w:val="000000"/>
                <w:sz w:val="16"/>
                <w:lang w:val="en-AU"/>
              </w:rPr>
              <w:t>C1-081856</w:t>
            </w:r>
          </w:p>
        </w:tc>
      </w:tr>
      <w:tr w:rsidR="00461CEE" w14:paraId="463BC364" w14:textId="77777777" w:rsidTr="0041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4BA4139C" w14:textId="77777777" w:rsidR="00461CEE" w:rsidRDefault="00461CEE" w:rsidP="00124639">
            <w:pPr>
              <w:spacing w:after="0"/>
              <w:rPr>
                <w:rFonts w:ascii="Arial" w:hAnsi="Arial"/>
                <w:snapToGrid w:val="0"/>
                <w:color w:val="000000"/>
                <w:sz w:val="16"/>
                <w:lang w:val="en-AU"/>
              </w:rPr>
            </w:pPr>
            <w:r>
              <w:rPr>
                <w:rFonts w:ascii="Arial" w:hAnsi="Arial"/>
                <w:snapToGrid w:val="0"/>
                <w:color w:val="000000"/>
                <w:sz w:val="16"/>
                <w:lang w:val="en-AU"/>
              </w:rPr>
              <w:t>2008-05</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709131B1" w14:textId="77777777" w:rsidR="00461CEE" w:rsidRDefault="00461CEE" w:rsidP="00124639">
            <w:pPr>
              <w:spacing w:after="0"/>
              <w:rPr>
                <w:rFonts w:ascii="Arial" w:hAnsi="Arial"/>
                <w:snapToGrid w:val="0"/>
                <w:color w:val="000000"/>
                <w:sz w:val="16"/>
                <w:lang w:val="en-AU"/>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D2C5455" w14:textId="77777777" w:rsidR="00461CEE" w:rsidRDefault="00461CEE" w:rsidP="00124639">
            <w:pPr>
              <w:spacing w:after="0"/>
              <w:rPr>
                <w:rFonts w:ascii="Arial" w:hAnsi="Arial"/>
                <w:snapToGrid w:val="0"/>
                <w:color w:val="000000"/>
                <w:sz w:val="16"/>
                <w:lang w:val="en-AU"/>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BEC42" w14:textId="77777777" w:rsidR="00461CEE" w:rsidRDefault="00461CEE" w:rsidP="00124639">
            <w:pPr>
              <w:spacing w:after="0"/>
              <w:rPr>
                <w:rFonts w:ascii="Arial" w:hAnsi="Arial"/>
                <w:snapToGrid w:val="0"/>
                <w:color w:val="00000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3A6B2" w14:textId="77777777" w:rsidR="00461CEE" w:rsidRDefault="00461CEE" w:rsidP="00124639">
            <w:pPr>
              <w:spacing w:after="0"/>
              <w:jc w:val="both"/>
              <w:rPr>
                <w:rFonts w:ascii="Arial" w:hAnsi="Arial"/>
                <w:snapToGrid w:val="0"/>
                <w:color w:val="00000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6EEB49" w14:textId="77777777" w:rsidR="00461CEE" w:rsidRDefault="00461CEE" w:rsidP="00124639">
            <w:pPr>
              <w:spacing w:after="0"/>
              <w:rPr>
                <w:rFonts w:ascii="Arial" w:hAnsi="Arial"/>
                <w:snapToGrid w:val="0"/>
                <w:color w:val="000000"/>
                <w:sz w:val="16"/>
                <w:lang w:val="en-AU"/>
              </w:rPr>
            </w:pPr>
            <w:r>
              <w:rPr>
                <w:rFonts w:ascii="Arial" w:hAnsi="Arial"/>
                <w:snapToGrid w:val="0"/>
                <w:color w:val="000000"/>
                <w:sz w:val="16"/>
                <w:lang w:val="en-AU"/>
              </w:rPr>
              <w:t>Version 0.0.1: Corrected preliminary proposal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5034B" w14:textId="77777777" w:rsidR="00461CEE" w:rsidRDefault="00461CEE" w:rsidP="00124639">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C41CB" w14:textId="77777777" w:rsidR="00461CEE" w:rsidRDefault="00461CEE" w:rsidP="00124639">
            <w:pPr>
              <w:spacing w:after="0"/>
              <w:rPr>
                <w:rFonts w:ascii="Arial" w:hAnsi="Arial"/>
                <w:snapToGrid w:val="0"/>
                <w:color w:val="000000"/>
                <w:sz w:val="16"/>
                <w:lang w:val="en-AU"/>
              </w:rPr>
            </w:pPr>
            <w:r>
              <w:rPr>
                <w:rFonts w:ascii="Arial" w:hAnsi="Arial"/>
                <w:snapToGrid w:val="0"/>
                <w:color w:val="000000"/>
                <w:sz w:val="16"/>
                <w:lang w:val="en-AU"/>
              </w:rPr>
              <w:t>0.0.1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94D1A6" w14:textId="77777777" w:rsidR="00461CEE" w:rsidRDefault="00461CEE" w:rsidP="00124639">
            <w:pPr>
              <w:spacing w:after="0"/>
              <w:rPr>
                <w:rFonts w:ascii="Arial" w:hAnsi="Arial"/>
                <w:snapToGrid w:val="0"/>
                <w:color w:val="000000"/>
                <w:sz w:val="16"/>
                <w:lang w:val="en-AU"/>
              </w:rPr>
            </w:pPr>
            <w:r>
              <w:rPr>
                <w:rFonts w:ascii="Arial" w:hAnsi="Arial"/>
                <w:snapToGrid w:val="0"/>
                <w:color w:val="000000"/>
                <w:sz w:val="16"/>
                <w:lang w:val="en-AU"/>
              </w:rPr>
              <w:t>C1-081956</w:t>
            </w:r>
          </w:p>
        </w:tc>
      </w:tr>
      <w:tr w:rsidR="00002838" w14:paraId="4C786540" w14:textId="77777777" w:rsidTr="0041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7DC3B75B" w14:textId="77777777" w:rsidR="00002838" w:rsidRDefault="00002838" w:rsidP="00124639">
            <w:pPr>
              <w:spacing w:after="0"/>
              <w:rPr>
                <w:rFonts w:ascii="Arial" w:hAnsi="Arial"/>
                <w:snapToGrid w:val="0"/>
                <w:color w:val="000000"/>
                <w:sz w:val="16"/>
                <w:lang w:val="en-AU"/>
              </w:rPr>
            </w:pPr>
            <w:r>
              <w:rPr>
                <w:rFonts w:ascii="Arial" w:hAnsi="Arial"/>
                <w:snapToGrid w:val="0"/>
                <w:color w:val="000000"/>
                <w:sz w:val="16"/>
                <w:lang w:val="en-AU"/>
              </w:rPr>
              <w:t>2008-05</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585E0AB4" w14:textId="77777777" w:rsidR="00002838" w:rsidRDefault="00002838" w:rsidP="00124639">
            <w:pPr>
              <w:spacing w:after="0"/>
              <w:rPr>
                <w:rFonts w:ascii="Arial" w:hAnsi="Arial"/>
                <w:snapToGrid w:val="0"/>
                <w:color w:val="000000"/>
                <w:sz w:val="16"/>
                <w:lang w:val="en-AU"/>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ACD83EB" w14:textId="77777777" w:rsidR="00002838" w:rsidRDefault="00002838" w:rsidP="00124639">
            <w:pPr>
              <w:spacing w:after="0"/>
              <w:rPr>
                <w:rFonts w:ascii="Arial" w:hAnsi="Arial"/>
                <w:snapToGrid w:val="0"/>
                <w:color w:val="000000"/>
                <w:sz w:val="16"/>
                <w:lang w:val="en-AU"/>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A90C2" w14:textId="77777777" w:rsidR="00002838" w:rsidRDefault="00002838" w:rsidP="00124639">
            <w:pPr>
              <w:spacing w:after="0"/>
              <w:rPr>
                <w:rFonts w:ascii="Arial" w:hAnsi="Arial"/>
                <w:snapToGrid w:val="0"/>
                <w:color w:val="00000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039C5" w14:textId="77777777" w:rsidR="00002838" w:rsidRDefault="00002838" w:rsidP="00124639">
            <w:pPr>
              <w:spacing w:after="0"/>
              <w:jc w:val="both"/>
              <w:rPr>
                <w:rFonts w:ascii="Arial" w:hAnsi="Arial"/>
                <w:snapToGrid w:val="0"/>
                <w:color w:val="00000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D5057F" w14:textId="77777777" w:rsidR="00002838" w:rsidRDefault="00002838" w:rsidP="00124639">
            <w:pPr>
              <w:spacing w:after="0"/>
              <w:rPr>
                <w:rFonts w:ascii="Arial" w:hAnsi="Arial"/>
                <w:snapToGrid w:val="0"/>
                <w:color w:val="000000"/>
                <w:sz w:val="16"/>
                <w:lang w:val="en-AU"/>
              </w:rPr>
            </w:pPr>
            <w:r>
              <w:rPr>
                <w:rFonts w:ascii="Arial" w:hAnsi="Arial"/>
                <w:snapToGrid w:val="0"/>
                <w:color w:val="000000"/>
                <w:sz w:val="16"/>
                <w:lang w:val="en-AU"/>
              </w:rPr>
              <w:t>Version 0.0.2: Corrected wrong capitalizations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0A531" w14:textId="77777777" w:rsidR="00002838" w:rsidRDefault="00002838" w:rsidP="00124639">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E0A49" w14:textId="77777777" w:rsidR="00002838" w:rsidRDefault="00002838" w:rsidP="00124639">
            <w:pPr>
              <w:spacing w:after="0"/>
              <w:rPr>
                <w:rFonts w:ascii="Arial" w:hAnsi="Arial"/>
                <w:snapToGrid w:val="0"/>
                <w:color w:val="000000"/>
                <w:sz w:val="16"/>
                <w:lang w:val="en-AU"/>
              </w:rPr>
            </w:pPr>
            <w:r>
              <w:rPr>
                <w:rFonts w:ascii="Arial" w:hAnsi="Arial"/>
                <w:snapToGrid w:val="0"/>
                <w:color w:val="000000"/>
                <w:sz w:val="16"/>
                <w:lang w:val="en-AU"/>
              </w:rPr>
              <w:t>0.0.2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AD8947" w14:textId="77777777" w:rsidR="00002838" w:rsidRDefault="00002838" w:rsidP="00124639">
            <w:pPr>
              <w:spacing w:after="0"/>
              <w:rPr>
                <w:rFonts w:ascii="Arial" w:hAnsi="Arial"/>
                <w:snapToGrid w:val="0"/>
                <w:color w:val="000000"/>
                <w:sz w:val="16"/>
                <w:lang w:val="en-AU"/>
              </w:rPr>
            </w:pPr>
            <w:r>
              <w:rPr>
                <w:rFonts w:ascii="Arial" w:hAnsi="Arial"/>
                <w:snapToGrid w:val="0"/>
                <w:color w:val="000000"/>
                <w:sz w:val="16"/>
                <w:lang w:val="en-AU"/>
              </w:rPr>
              <w:t>C1-082040</w:t>
            </w:r>
          </w:p>
        </w:tc>
      </w:tr>
      <w:tr w:rsidR="005F64CE" w14:paraId="10361C5C" w14:textId="77777777" w:rsidTr="0041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41D116DA" w14:textId="77777777" w:rsidR="005F64CE" w:rsidRDefault="005F64CE" w:rsidP="00124639">
            <w:pPr>
              <w:spacing w:after="0"/>
              <w:rPr>
                <w:rFonts w:ascii="Arial" w:hAnsi="Arial"/>
                <w:snapToGrid w:val="0"/>
                <w:color w:val="000000"/>
                <w:sz w:val="16"/>
                <w:lang w:val="en-AU"/>
              </w:rPr>
            </w:pPr>
            <w:r>
              <w:rPr>
                <w:rFonts w:ascii="Arial" w:hAnsi="Arial"/>
                <w:snapToGrid w:val="0"/>
                <w:color w:val="000000"/>
                <w:sz w:val="16"/>
                <w:lang w:val="en-AU"/>
              </w:rPr>
              <w:t>2008-06</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0D66716E" w14:textId="77777777" w:rsidR="005F64CE" w:rsidRDefault="005F64CE" w:rsidP="00124639">
            <w:pPr>
              <w:spacing w:after="0"/>
              <w:rPr>
                <w:rFonts w:ascii="Arial" w:hAnsi="Arial"/>
                <w:snapToGrid w:val="0"/>
                <w:color w:val="000000"/>
                <w:sz w:val="16"/>
                <w:lang w:val="en-AU"/>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E1A4056" w14:textId="77777777" w:rsidR="005F64CE" w:rsidRDefault="005F64CE" w:rsidP="00124639">
            <w:pPr>
              <w:spacing w:after="0"/>
              <w:rPr>
                <w:rFonts w:ascii="Arial" w:hAnsi="Arial"/>
                <w:snapToGrid w:val="0"/>
                <w:color w:val="000000"/>
                <w:sz w:val="16"/>
                <w:lang w:val="en-AU"/>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22DFA2" w14:textId="77777777" w:rsidR="005F64CE" w:rsidRDefault="005F64CE" w:rsidP="00124639">
            <w:pPr>
              <w:spacing w:after="0"/>
              <w:rPr>
                <w:rFonts w:ascii="Arial" w:hAnsi="Arial"/>
                <w:snapToGrid w:val="0"/>
                <w:color w:val="00000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A3321" w14:textId="77777777" w:rsidR="005F64CE" w:rsidRDefault="005F64CE" w:rsidP="00124639">
            <w:pPr>
              <w:spacing w:after="0"/>
              <w:jc w:val="both"/>
              <w:rPr>
                <w:rFonts w:ascii="Arial" w:hAnsi="Arial"/>
                <w:snapToGrid w:val="0"/>
                <w:color w:val="00000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B83454" w14:textId="77777777" w:rsidR="005F64CE" w:rsidRDefault="005F64CE" w:rsidP="00124639">
            <w:pPr>
              <w:spacing w:after="0"/>
              <w:rPr>
                <w:rFonts w:ascii="Arial" w:hAnsi="Arial"/>
                <w:snapToGrid w:val="0"/>
                <w:color w:val="000000"/>
                <w:sz w:val="16"/>
                <w:lang w:val="en-AU"/>
              </w:rPr>
            </w:pPr>
            <w:r>
              <w:rPr>
                <w:rFonts w:ascii="Arial" w:hAnsi="Arial"/>
                <w:snapToGrid w:val="0"/>
                <w:color w:val="000000"/>
                <w:sz w:val="16"/>
                <w:lang w:val="en-AU"/>
              </w:rPr>
              <w:t>Version 0.0.2: Added specification number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C7552" w14:textId="77777777" w:rsidR="005F64CE" w:rsidRDefault="005F64CE" w:rsidP="00124639">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DBFE8" w14:textId="77777777" w:rsidR="005F64CE" w:rsidRDefault="005F64CE" w:rsidP="00124639">
            <w:pPr>
              <w:spacing w:after="0"/>
              <w:rPr>
                <w:rFonts w:ascii="Arial" w:hAnsi="Arial"/>
                <w:snapToGrid w:val="0"/>
                <w:color w:val="000000"/>
                <w:sz w:val="16"/>
                <w:lang w:val="en-AU"/>
              </w:rPr>
            </w:pPr>
            <w:r>
              <w:rPr>
                <w:rFonts w:ascii="Arial" w:hAnsi="Arial"/>
                <w:snapToGrid w:val="0"/>
                <w:color w:val="000000"/>
                <w:sz w:val="16"/>
                <w:lang w:val="en-AU"/>
              </w:rPr>
              <w:t>0.0.3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7D72A" w14:textId="77777777" w:rsidR="005F64CE" w:rsidRDefault="005F64CE" w:rsidP="00124639">
            <w:pPr>
              <w:spacing w:after="0"/>
              <w:rPr>
                <w:rFonts w:ascii="Arial" w:hAnsi="Arial"/>
                <w:snapToGrid w:val="0"/>
                <w:color w:val="000000"/>
                <w:sz w:val="16"/>
                <w:lang w:val="en-AU"/>
              </w:rPr>
            </w:pPr>
          </w:p>
        </w:tc>
      </w:tr>
      <w:tr w:rsidR="00C06A4F" w14:paraId="5FFB3850" w14:textId="77777777" w:rsidTr="0041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06EAAE72" w14:textId="77777777" w:rsidR="00C06A4F" w:rsidRDefault="00C06A4F" w:rsidP="00124639">
            <w:pPr>
              <w:spacing w:after="0"/>
              <w:rPr>
                <w:rFonts w:ascii="Arial" w:hAnsi="Arial"/>
                <w:snapToGrid w:val="0"/>
                <w:color w:val="000000"/>
                <w:sz w:val="16"/>
                <w:lang w:val="en-AU"/>
              </w:rPr>
            </w:pPr>
            <w:r>
              <w:rPr>
                <w:rFonts w:ascii="Arial" w:hAnsi="Arial"/>
                <w:snapToGrid w:val="0"/>
                <w:color w:val="000000"/>
                <w:sz w:val="16"/>
                <w:lang w:val="en-AU"/>
              </w:rPr>
              <w:t>2008-06</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743307A7" w14:textId="77777777" w:rsidR="00C06A4F" w:rsidRDefault="00C06A4F" w:rsidP="00124639">
            <w:pPr>
              <w:spacing w:after="0"/>
              <w:rPr>
                <w:rFonts w:ascii="Arial" w:hAnsi="Arial"/>
                <w:snapToGrid w:val="0"/>
                <w:color w:val="000000"/>
                <w:sz w:val="16"/>
                <w:lang w:val="en-AU"/>
              </w:rPr>
            </w:pPr>
            <w:r>
              <w:rPr>
                <w:rFonts w:ascii="Arial" w:hAnsi="Arial"/>
                <w:snapToGrid w:val="0"/>
                <w:color w:val="000000"/>
                <w:sz w:val="16"/>
                <w:lang w:val="en-AU"/>
              </w:rPr>
              <w:t>CT1#54</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4B9935E" w14:textId="77777777" w:rsidR="00C06A4F" w:rsidRDefault="00C06A4F" w:rsidP="00124639">
            <w:pPr>
              <w:spacing w:after="0"/>
              <w:rPr>
                <w:rFonts w:ascii="Arial" w:hAnsi="Arial"/>
                <w:snapToGrid w:val="0"/>
                <w:color w:val="000000"/>
                <w:sz w:val="16"/>
                <w:lang w:val="en-AU"/>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57672C" w14:textId="77777777" w:rsidR="00C06A4F" w:rsidRDefault="00C06A4F" w:rsidP="00124639">
            <w:pPr>
              <w:spacing w:after="0"/>
              <w:rPr>
                <w:rFonts w:ascii="Arial" w:hAnsi="Arial"/>
                <w:snapToGrid w:val="0"/>
                <w:color w:val="00000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DDDA6" w14:textId="77777777" w:rsidR="00C06A4F" w:rsidRDefault="00C06A4F" w:rsidP="00124639">
            <w:pPr>
              <w:spacing w:after="0"/>
              <w:jc w:val="both"/>
              <w:rPr>
                <w:rFonts w:ascii="Arial" w:hAnsi="Arial"/>
                <w:snapToGrid w:val="0"/>
                <w:color w:val="00000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CCFAE7" w14:textId="77777777" w:rsidR="00C06A4F" w:rsidRDefault="00C06A4F" w:rsidP="00124639">
            <w:pPr>
              <w:spacing w:after="0"/>
              <w:rPr>
                <w:rFonts w:ascii="Arial" w:hAnsi="Arial"/>
                <w:snapToGrid w:val="0"/>
                <w:color w:val="000000"/>
                <w:sz w:val="16"/>
                <w:lang w:val="en-AU"/>
              </w:rPr>
            </w:pPr>
            <w:r>
              <w:rPr>
                <w:rFonts w:ascii="Arial" w:hAnsi="Arial"/>
                <w:snapToGrid w:val="0"/>
                <w:color w:val="000000"/>
                <w:sz w:val="16"/>
                <w:lang w:val="en-AU"/>
              </w:rPr>
              <w:t>Parameters for service level trace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24257" w14:textId="77777777" w:rsidR="00C06A4F" w:rsidRDefault="00C06A4F" w:rsidP="00124639">
            <w:pPr>
              <w:spacing w:after="0"/>
              <w:rPr>
                <w:rFonts w:ascii="Arial" w:hAnsi="Arial"/>
                <w:snapToGrid w:val="0"/>
                <w:color w:val="000000"/>
                <w:sz w:val="16"/>
                <w:lang w:val="en-AU"/>
              </w:rPr>
            </w:pPr>
            <w:r>
              <w:rPr>
                <w:rFonts w:ascii="Arial" w:hAnsi="Arial"/>
                <w:snapToGrid w:val="0"/>
                <w:color w:val="000000"/>
                <w:sz w:val="16"/>
                <w:lang w:val="en-AU"/>
              </w:rPr>
              <w:t>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7D5F3" w14:textId="77777777" w:rsidR="00C06A4F" w:rsidRDefault="00C06A4F" w:rsidP="00124639">
            <w:pPr>
              <w:spacing w:after="0"/>
              <w:rPr>
                <w:rFonts w:ascii="Arial" w:hAnsi="Arial"/>
                <w:snapToGrid w:val="0"/>
                <w:color w:val="000000"/>
                <w:sz w:val="16"/>
                <w:lang w:val="en-AU"/>
              </w:rPr>
            </w:pPr>
            <w:r>
              <w:rPr>
                <w:rFonts w:ascii="Arial" w:hAnsi="Arial"/>
                <w:snapToGrid w:val="0"/>
                <w:color w:val="000000"/>
                <w:sz w:val="16"/>
                <w:lang w:val="en-AU"/>
              </w:rPr>
              <w:t>0.1.0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57BD05" w14:textId="77777777" w:rsidR="00C06A4F" w:rsidRDefault="00FE08EF" w:rsidP="00124639">
            <w:pPr>
              <w:spacing w:after="0"/>
              <w:rPr>
                <w:rFonts w:ascii="Arial" w:hAnsi="Arial"/>
                <w:snapToGrid w:val="0"/>
                <w:color w:val="000000"/>
                <w:sz w:val="16"/>
                <w:lang w:val="en-AU"/>
              </w:rPr>
            </w:pPr>
            <w:r>
              <w:rPr>
                <w:rFonts w:ascii="Arial" w:hAnsi="Arial"/>
                <w:snapToGrid w:val="0"/>
                <w:color w:val="000000"/>
                <w:sz w:val="16"/>
                <w:lang w:val="en-AU"/>
              </w:rPr>
              <w:t>C1-082754</w:t>
            </w:r>
          </w:p>
        </w:tc>
      </w:tr>
      <w:tr w:rsidR="00E00D72" w14:paraId="45091EE5" w14:textId="77777777" w:rsidTr="0041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43AC4A8D" w14:textId="77777777" w:rsidR="00E00D72" w:rsidRDefault="00E00D72" w:rsidP="00124639">
            <w:pPr>
              <w:spacing w:after="0"/>
              <w:rPr>
                <w:rFonts w:ascii="Arial" w:hAnsi="Arial"/>
                <w:snapToGrid w:val="0"/>
                <w:color w:val="000000"/>
                <w:sz w:val="16"/>
                <w:lang w:val="en-AU"/>
              </w:rPr>
            </w:pPr>
            <w:r>
              <w:rPr>
                <w:rFonts w:ascii="Arial" w:hAnsi="Arial"/>
                <w:snapToGrid w:val="0"/>
                <w:color w:val="000000"/>
                <w:sz w:val="16"/>
                <w:lang w:val="en-AU"/>
              </w:rPr>
              <w:t>2008-09</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43B4D5DE" w14:textId="77777777" w:rsidR="00E00D72" w:rsidRDefault="00E00D72" w:rsidP="00124639">
            <w:pPr>
              <w:spacing w:after="0"/>
              <w:rPr>
                <w:rFonts w:ascii="Arial" w:hAnsi="Arial"/>
                <w:snapToGrid w:val="0"/>
                <w:color w:val="000000"/>
                <w:sz w:val="16"/>
                <w:lang w:val="en-AU"/>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B7D8CE7" w14:textId="77777777" w:rsidR="00E00D72" w:rsidRDefault="00E00D72" w:rsidP="00124639">
            <w:pPr>
              <w:spacing w:after="0"/>
              <w:rPr>
                <w:rFonts w:ascii="Arial" w:hAnsi="Arial"/>
                <w:snapToGrid w:val="0"/>
                <w:color w:val="000000"/>
                <w:sz w:val="16"/>
                <w:lang w:val="en-AU"/>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9338EE" w14:textId="77777777" w:rsidR="00E00D72" w:rsidRDefault="00E00D72" w:rsidP="00124639">
            <w:pPr>
              <w:spacing w:after="0"/>
              <w:rPr>
                <w:rFonts w:ascii="Arial" w:hAnsi="Arial"/>
                <w:snapToGrid w:val="0"/>
                <w:color w:val="00000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BF973" w14:textId="77777777" w:rsidR="00E00D72" w:rsidRDefault="00E00D72" w:rsidP="00124639">
            <w:pPr>
              <w:spacing w:after="0"/>
              <w:jc w:val="both"/>
              <w:rPr>
                <w:rFonts w:ascii="Arial" w:hAnsi="Arial"/>
                <w:snapToGrid w:val="0"/>
                <w:color w:val="00000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9D7556" w14:textId="77777777" w:rsidR="00E00D72" w:rsidRDefault="00E00D72" w:rsidP="00124639">
            <w:pPr>
              <w:spacing w:after="0"/>
              <w:rPr>
                <w:rFonts w:ascii="Arial" w:hAnsi="Arial"/>
                <w:snapToGrid w:val="0"/>
                <w:color w:val="000000"/>
                <w:sz w:val="16"/>
                <w:lang w:val="en-AU"/>
              </w:rPr>
            </w:pPr>
            <w:r w:rsidRPr="00E00D72">
              <w:rPr>
                <w:rFonts w:ascii="Arial" w:hAnsi="Arial"/>
                <w:snapToGrid w:val="0"/>
                <w:color w:val="000000"/>
                <w:sz w:val="16"/>
                <w:lang w:val="en-AU"/>
              </w:rPr>
              <w:t>Version 1.0.0 created for presentation to TSG CT#41 for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B45CD" w14:textId="77777777" w:rsidR="00E00D72" w:rsidRDefault="00E00D72" w:rsidP="00124639">
            <w:pPr>
              <w:spacing w:after="0"/>
              <w:rPr>
                <w:rFonts w:ascii="Arial" w:hAnsi="Arial"/>
                <w:snapToGrid w:val="0"/>
                <w:color w:val="000000"/>
                <w:sz w:val="16"/>
                <w:lang w:val="en-AU"/>
              </w:rPr>
            </w:pPr>
            <w:r>
              <w:rPr>
                <w:rFonts w:ascii="Arial" w:hAnsi="Arial"/>
                <w:snapToGrid w:val="0"/>
                <w:color w:val="000000"/>
                <w:sz w:val="16"/>
                <w:lang w:val="en-AU"/>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18FFB" w14:textId="77777777" w:rsidR="00E00D72" w:rsidRDefault="00E00D72" w:rsidP="00124639">
            <w:pPr>
              <w:spacing w:after="0"/>
              <w:rPr>
                <w:rFonts w:ascii="Arial" w:hAnsi="Arial"/>
                <w:snapToGrid w:val="0"/>
                <w:color w:val="000000"/>
                <w:sz w:val="16"/>
                <w:lang w:val="en-AU"/>
              </w:rPr>
            </w:pPr>
            <w:r>
              <w:rPr>
                <w:rFonts w:ascii="Arial" w:hAnsi="Arial"/>
                <w:snapToGrid w:val="0"/>
                <w:color w:val="000000"/>
                <w:sz w:val="16"/>
                <w:lang w:val="en-AU"/>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1D671A" w14:textId="77777777" w:rsidR="00E00D72" w:rsidRDefault="00E00D72" w:rsidP="00124639">
            <w:pPr>
              <w:spacing w:after="0"/>
              <w:rPr>
                <w:rFonts w:ascii="Arial" w:hAnsi="Arial"/>
                <w:snapToGrid w:val="0"/>
                <w:color w:val="000000"/>
                <w:sz w:val="16"/>
                <w:lang w:val="en-AU"/>
              </w:rPr>
            </w:pPr>
          </w:p>
        </w:tc>
      </w:tr>
      <w:tr w:rsidR="008F4F36" w14:paraId="472EACFC" w14:textId="77777777" w:rsidTr="0041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09F317DA" w14:textId="77777777" w:rsidR="008F4F36" w:rsidRDefault="008F4F36" w:rsidP="00124639">
            <w:pPr>
              <w:spacing w:after="0"/>
              <w:rPr>
                <w:rFonts w:ascii="Arial" w:hAnsi="Arial"/>
                <w:snapToGrid w:val="0"/>
                <w:color w:val="000000"/>
                <w:sz w:val="16"/>
                <w:lang w:val="en-AU"/>
              </w:rPr>
            </w:pPr>
            <w:r>
              <w:rPr>
                <w:rFonts w:ascii="Arial" w:hAnsi="Arial"/>
                <w:snapToGrid w:val="0"/>
                <w:color w:val="000000"/>
                <w:sz w:val="16"/>
                <w:lang w:val="en-AU"/>
              </w:rPr>
              <w:t>2008-10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4DE6C5CF" w14:textId="77777777" w:rsidR="008F4F36" w:rsidRDefault="008F4F36" w:rsidP="00124639">
            <w:pPr>
              <w:spacing w:after="0"/>
              <w:rPr>
                <w:rFonts w:ascii="Arial" w:hAnsi="Arial"/>
                <w:snapToGrid w:val="0"/>
                <w:color w:val="000000"/>
                <w:sz w:val="16"/>
                <w:lang w:val="en-AU"/>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93F7835" w14:textId="77777777" w:rsidR="008F4F36" w:rsidRDefault="008F4F36" w:rsidP="00124639">
            <w:pPr>
              <w:spacing w:after="0"/>
              <w:rPr>
                <w:rFonts w:ascii="Arial" w:hAnsi="Arial"/>
                <w:snapToGrid w:val="0"/>
                <w:color w:val="000000"/>
                <w:sz w:val="16"/>
                <w:lang w:val="en-AU"/>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F35336" w14:textId="77777777" w:rsidR="008F4F36" w:rsidRPr="008F4F36" w:rsidRDefault="008F4F36" w:rsidP="00124639">
            <w:pPr>
              <w:spacing w:after="0"/>
              <w:rPr>
                <w:rFonts w:ascii="Arial" w:hAnsi="Arial"/>
                <w:snapToGrid w:val="0"/>
                <w:color w:val="00000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BFCCF" w14:textId="77777777" w:rsidR="008F4F36" w:rsidRDefault="008F4F36" w:rsidP="00124639">
            <w:pPr>
              <w:spacing w:after="0"/>
              <w:jc w:val="both"/>
              <w:rPr>
                <w:rFonts w:ascii="Arial" w:hAnsi="Arial"/>
                <w:snapToGrid w:val="0"/>
                <w:color w:val="00000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AE61E6" w14:textId="77777777" w:rsidR="008F4F36" w:rsidRPr="008F4F36" w:rsidRDefault="00956E6E" w:rsidP="00124639">
            <w:pPr>
              <w:spacing w:after="0"/>
              <w:rPr>
                <w:rFonts w:ascii="Arial" w:hAnsi="Arial"/>
                <w:snapToGrid w:val="0"/>
                <w:color w:val="000000"/>
                <w:sz w:val="16"/>
                <w:lang w:val="en-AU"/>
              </w:rPr>
            </w:pPr>
            <w:r>
              <w:rPr>
                <w:rFonts w:ascii="Arial" w:hAnsi="Arial"/>
                <w:snapToGrid w:val="0"/>
                <w:color w:val="000000"/>
                <w:sz w:val="16"/>
                <w:lang w:val="en-AU"/>
              </w:rPr>
              <w:t>Version 1.1</w:t>
            </w:r>
            <w:r w:rsidR="008F4F36" w:rsidRPr="008F4F36">
              <w:rPr>
                <w:rFonts w:ascii="Arial" w:hAnsi="Arial"/>
                <w:snapToGrid w:val="0"/>
                <w:color w:val="000000"/>
                <w:sz w:val="16"/>
                <w:lang w:val="en-AU"/>
              </w:rPr>
              <w:t xml:space="preserve">.0 created </w:t>
            </w:r>
            <w:r>
              <w:rPr>
                <w:rFonts w:ascii="Arial" w:hAnsi="Arial"/>
                <w:snapToGrid w:val="0"/>
                <w:color w:val="000000"/>
                <w:sz w:val="16"/>
                <w:lang w:val="en-AU"/>
              </w:rPr>
              <w:t xml:space="preserve">incorporating C1-084097, C1-084098 </w:t>
            </w:r>
            <w:r w:rsidR="008F4F36" w:rsidRPr="008F4F36">
              <w:rPr>
                <w:rFonts w:ascii="Arial" w:hAnsi="Arial"/>
                <w:snapToGrid w:val="0"/>
                <w:color w:val="000000"/>
                <w:sz w:val="16"/>
                <w:lang w:val="en-AU"/>
              </w:rPr>
              <w:t>for presentation to TSG CT</w:t>
            </w:r>
            <w:r>
              <w:rPr>
                <w:rFonts w:ascii="Arial" w:hAnsi="Arial"/>
                <w:snapToGrid w:val="0"/>
                <w:color w:val="000000"/>
                <w:sz w:val="16"/>
                <w:lang w:val="en-AU"/>
              </w:rPr>
              <w:t>#42</w:t>
            </w:r>
            <w:r w:rsidR="008F4F36" w:rsidRPr="008F4F36">
              <w:rPr>
                <w:rFonts w:ascii="Arial" w:hAnsi="Arial"/>
                <w:snapToGrid w:val="0"/>
                <w:color w:val="000000"/>
                <w:sz w:val="16"/>
                <w:lang w:val="en-AU"/>
              </w:rPr>
              <w:t xml:space="preserve"> for </w:t>
            </w:r>
            <w:r>
              <w:rPr>
                <w:rFonts w:ascii="Arial" w:hAnsi="Arial"/>
                <w:snapToGrid w:val="0"/>
                <w:color w:val="000000"/>
                <w:sz w:val="16"/>
                <w:lang w:val="en-AU"/>
              </w:rPr>
              <w:t xml:space="preserve">approval.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E9717" w14:textId="77777777" w:rsidR="008F4F36" w:rsidRDefault="008F4F36" w:rsidP="00124639">
            <w:pPr>
              <w:spacing w:after="0"/>
              <w:rPr>
                <w:rFonts w:ascii="Arial" w:hAnsi="Arial"/>
                <w:snapToGrid w:val="0"/>
                <w:color w:val="000000"/>
                <w:sz w:val="16"/>
                <w:lang w:val="en-AU"/>
              </w:rPr>
            </w:pPr>
            <w:r>
              <w:rPr>
                <w:rFonts w:ascii="Arial" w:hAnsi="Arial"/>
                <w:snapToGrid w:val="0"/>
                <w:color w:val="000000"/>
                <w:sz w:val="16"/>
                <w:lang w:val="en-AU"/>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6FB70" w14:textId="77777777" w:rsidR="008F4F36" w:rsidRDefault="008F4F36" w:rsidP="00124639">
            <w:pPr>
              <w:spacing w:after="0"/>
              <w:rPr>
                <w:rFonts w:ascii="Arial" w:hAnsi="Arial"/>
                <w:snapToGrid w:val="0"/>
                <w:color w:val="000000"/>
                <w:sz w:val="16"/>
                <w:lang w:val="en-AU"/>
              </w:rPr>
            </w:pPr>
            <w:r>
              <w:rPr>
                <w:rFonts w:ascii="Arial" w:hAnsi="Arial"/>
                <w:snapToGrid w:val="0"/>
                <w:color w:val="000000"/>
                <w:sz w:val="16"/>
                <w:lang w:val="en-AU"/>
              </w:rPr>
              <w:t>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88C65E" w14:textId="77777777" w:rsidR="008F4F36" w:rsidRDefault="008F4F36" w:rsidP="00124639">
            <w:pPr>
              <w:spacing w:after="0"/>
              <w:rPr>
                <w:rFonts w:ascii="Arial" w:hAnsi="Arial"/>
                <w:snapToGrid w:val="0"/>
                <w:color w:val="000000"/>
                <w:sz w:val="16"/>
                <w:lang w:val="en-AU"/>
              </w:rPr>
            </w:pPr>
          </w:p>
        </w:tc>
      </w:tr>
      <w:tr w:rsidR="00921250" w14:paraId="0F9E1C98" w14:textId="77777777" w:rsidTr="0041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64AF1929" w14:textId="77777777" w:rsidR="00921250" w:rsidRDefault="00921250" w:rsidP="00124639">
            <w:pPr>
              <w:spacing w:after="0"/>
              <w:rPr>
                <w:rFonts w:ascii="Arial" w:hAnsi="Arial"/>
                <w:snapToGrid w:val="0"/>
                <w:color w:val="000000"/>
                <w:sz w:val="16"/>
                <w:lang w:val="en-AU"/>
              </w:rPr>
            </w:pPr>
            <w:r>
              <w:rPr>
                <w:rFonts w:ascii="Arial" w:hAnsi="Arial"/>
                <w:snapToGrid w:val="0"/>
                <w:color w:val="000000"/>
                <w:sz w:val="16"/>
                <w:lang w:val="en-AU"/>
              </w:rPr>
              <w:t>2008-11</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2C651D07" w14:textId="77777777" w:rsidR="00921250" w:rsidRDefault="00921250" w:rsidP="00124639">
            <w:pPr>
              <w:spacing w:after="0"/>
              <w:rPr>
                <w:rFonts w:ascii="Arial" w:hAnsi="Arial"/>
                <w:snapToGrid w:val="0"/>
                <w:color w:val="000000"/>
                <w:sz w:val="16"/>
                <w:lang w:val="en-AU"/>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1754EF" w14:textId="77777777" w:rsidR="00921250" w:rsidRDefault="00921250" w:rsidP="00124639">
            <w:pPr>
              <w:spacing w:after="0"/>
              <w:rPr>
                <w:rFonts w:ascii="Arial" w:hAnsi="Arial"/>
                <w:snapToGrid w:val="0"/>
                <w:color w:val="000000"/>
                <w:sz w:val="16"/>
                <w:lang w:val="en-AU"/>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2221ED" w14:textId="77777777" w:rsidR="00921250" w:rsidRPr="008F4F36" w:rsidRDefault="00921250" w:rsidP="00124639">
            <w:pPr>
              <w:spacing w:after="0"/>
              <w:rPr>
                <w:rFonts w:ascii="Arial" w:hAnsi="Arial"/>
                <w:snapToGrid w:val="0"/>
                <w:color w:val="00000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C576A" w14:textId="77777777" w:rsidR="00921250" w:rsidRDefault="00921250" w:rsidP="00124639">
            <w:pPr>
              <w:spacing w:after="0"/>
              <w:jc w:val="both"/>
              <w:rPr>
                <w:rFonts w:ascii="Arial" w:hAnsi="Arial"/>
                <w:snapToGrid w:val="0"/>
                <w:color w:val="00000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3260F0" w14:textId="77777777" w:rsidR="00921250" w:rsidRDefault="00921250" w:rsidP="00124639">
            <w:pPr>
              <w:spacing w:after="0"/>
              <w:rPr>
                <w:rFonts w:ascii="Arial" w:hAnsi="Arial"/>
                <w:snapToGrid w:val="0"/>
                <w:color w:val="000000"/>
                <w:sz w:val="16"/>
                <w:lang w:val="en-AU"/>
              </w:rPr>
            </w:pPr>
            <w:r>
              <w:rPr>
                <w:rFonts w:ascii="Arial" w:hAnsi="Arial"/>
                <w:snapToGrid w:val="0"/>
                <w:color w:val="000000"/>
                <w:sz w:val="16"/>
                <w:lang w:val="en-AU"/>
              </w:rPr>
              <w:t>Version 2.0.0 created for presentation to TSG CT#42 for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DB273" w14:textId="77777777" w:rsidR="00921250" w:rsidRDefault="00921250" w:rsidP="00124639">
            <w:pPr>
              <w:spacing w:after="0"/>
              <w:rPr>
                <w:rFonts w:ascii="Arial" w:hAnsi="Arial"/>
                <w:snapToGrid w:val="0"/>
                <w:color w:val="000000"/>
                <w:sz w:val="16"/>
                <w:lang w:val="en-AU"/>
              </w:rPr>
            </w:pPr>
            <w:r>
              <w:rPr>
                <w:rFonts w:ascii="Arial" w:hAnsi="Arial"/>
                <w:snapToGrid w:val="0"/>
                <w:color w:val="000000"/>
                <w:sz w:val="16"/>
                <w:lang w:val="en-AU"/>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3C8C2" w14:textId="77777777" w:rsidR="00921250" w:rsidRDefault="00921250" w:rsidP="00124639">
            <w:pPr>
              <w:spacing w:after="0"/>
              <w:rPr>
                <w:rFonts w:ascii="Arial" w:hAnsi="Arial"/>
                <w:snapToGrid w:val="0"/>
                <w:color w:val="000000"/>
                <w:sz w:val="16"/>
                <w:lang w:val="en-AU"/>
              </w:rPr>
            </w:pPr>
            <w:r>
              <w:rPr>
                <w:rFonts w:ascii="Arial" w:hAnsi="Arial"/>
                <w:snapToGrid w:val="0"/>
                <w:color w:val="000000"/>
                <w:sz w:val="16"/>
                <w:lang w:val="en-AU"/>
              </w:rPr>
              <w:t>2.0.0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E9924C" w14:textId="77777777" w:rsidR="00921250" w:rsidRDefault="00921250" w:rsidP="00124639">
            <w:pPr>
              <w:spacing w:after="0"/>
              <w:rPr>
                <w:rFonts w:ascii="Arial" w:hAnsi="Arial"/>
                <w:snapToGrid w:val="0"/>
                <w:color w:val="000000"/>
                <w:sz w:val="16"/>
                <w:lang w:val="en-AU"/>
              </w:rPr>
            </w:pPr>
          </w:p>
        </w:tc>
      </w:tr>
      <w:tr w:rsidR="004968A5" w14:paraId="0CEDE27F" w14:textId="77777777" w:rsidTr="0041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3FBBA26D" w14:textId="77777777" w:rsidR="004968A5" w:rsidRDefault="004968A5" w:rsidP="00124639">
            <w:pPr>
              <w:spacing w:after="0"/>
              <w:rPr>
                <w:rFonts w:ascii="Arial" w:hAnsi="Arial"/>
                <w:snapToGrid w:val="0"/>
                <w:color w:val="000000"/>
                <w:sz w:val="16"/>
                <w:lang w:val="en-AU"/>
              </w:rPr>
            </w:pPr>
            <w:r>
              <w:rPr>
                <w:rFonts w:ascii="Arial" w:hAnsi="Arial"/>
                <w:snapToGrid w:val="0"/>
                <w:color w:val="000000"/>
                <w:sz w:val="16"/>
                <w:lang w:val="en-AU"/>
              </w:rPr>
              <w:t>2008-12</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1C52F3B6" w14:textId="77777777" w:rsidR="004968A5" w:rsidRDefault="004968A5" w:rsidP="00124639">
            <w:pPr>
              <w:spacing w:after="0"/>
              <w:rPr>
                <w:rFonts w:ascii="Arial" w:hAnsi="Arial"/>
                <w:snapToGrid w:val="0"/>
                <w:color w:val="000000"/>
                <w:sz w:val="16"/>
                <w:lang w:val="en-AU"/>
              </w:rPr>
            </w:pPr>
            <w:r>
              <w:rPr>
                <w:rFonts w:ascii="Arial" w:hAnsi="Arial"/>
                <w:snapToGrid w:val="0"/>
                <w:color w:val="000000"/>
                <w:sz w:val="16"/>
                <w:lang w:val="en-AU"/>
              </w:rPr>
              <w:t>CT#42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55C44DD" w14:textId="77777777" w:rsidR="004968A5" w:rsidRDefault="004968A5" w:rsidP="00124639">
            <w:pPr>
              <w:spacing w:after="0"/>
              <w:rPr>
                <w:rFonts w:ascii="Arial" w:hAnsi="Arial"/>
                <w:snapToGrid w:val="0"/>
                <w:color w:val="000000"/>
                <w:sz w:val="16"/>
                <w:lang w:val="en-AU"/>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CAB185" w14:textId="77777777" w:rsidR="004968A5" w:rsidRPr="008F4F36" w:rsidRDefault="004968A5" w:rsidP="00124639">
            <w:pPr>
              <w:spacing w:after="0"/>
              <w:rPr>
                <w:rFonts w:ascii="Arial" w:hAnsi="Arial"/>
                <w:snapToGrid w:val="0"/>
                <w:color w:val="00000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90FFD" w14:textId="77777777" w:rsidR="004968A5" w:rsidRDefault="004968A5" w:rsidP="00124639">
            <w:pPr>
              <w:spacing w:after="0"/>
              <w:jc w:val="both"/>
              <w:rPr>
                <w:rFonts w:ascii="Arial" w:hAnsi="Arial"/>
                <w:snapToGrid w:val="0"/>
                <w:color w:val="00000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B71A21" w14:textId="77777777" w:rsidR="004968A5" w:rsidRDefault="004968A5" w:rsidP="00124639">
            <w:pPr>
              <w:spacing w:after="0"/>
              <w:rPr>
                <w:rFonts w:ascii="Arial" w:hAnsi="Arial"/>
                <w:snapToGrid w:val="0"/>
                <w:color w:val="000000"/>
                <w:sz w:val="16"/>
                <w:lang w:val="en-AU"/>
              </w:rPr>
            </w:pPr>
            <w:r>
              <w:rPr>
                <w:rFonts w:ascii="Arial" w:hAnsi="Arial"/>
                <w:snapToGrid w:val="0"/>
                <w:color w:val="000000"/>
                <w:sz w:val="16"/>
                <w:lang w:val="en-AU"/>
              </w:rPr>
              <w:t>Version 8.0.0 created after approval in CT#42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226D2" w14:textId="77777777" w:rsidR="004968A5" w:rsidRDefault="004968A5" w:rsidP="00124639">
            <w:pPr>
              <w:spacing w:after="0"/>
              <w:rPr>
                <w:rFonts w:ascii="Arial" w:hAnsi="Arial"/>
                <w:snapToGrid w:val="0"/>
                <w:color w:val="000000"/>
                <w:sz w:val="16"/>
                <w:lang w:val="en-AU"/>
              </w:rPr>
            </w:pPr>
            <w:r>
              <w:rPr>
                <w:rFonts w:ascii="Arial" w:hAnsi="Arial"/>
                <w:snapToGrid w:val="0"/>
                <w:color w:val="000000"/>
                <w:sz w:val="16"/>
                <w:lang w:val="en-AU"/>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84765" w14:textId="77777777" w:rsidR="004968A5" w:rsidRDefault="004968A5" w:rsidP="00124639">
            <w:pPr>
              <w:spacing w:after="0"/>
              <w:rPr>
                <w:rFonts w:ascii="Arial" w:hAnsi="Arial"/>
                <w:snapToGrid w:val="0"/>
                <w:color w:val="000000"/>
                <w:sz w:val="16"/>
                <w:lang w:val="en-AU"/>
              </w:rPr>
            </w:pPr>
            <w:r>
              <w:rPr>
                <w:rFonts w:ascii="Arial" w:hAnsi="Arial"/>
                <w:snapToGrid w:val="0"/>
                <w:color w:val="000000"/>
                <w:sz w:val="16"/>
                <w:lang w:val="en-AU"/>
              </w:rPr>
              <w:t>8.0.0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E79FE4" w14:textId="77777777" w:rsidR="004968A5" w:rsidRDefault="004968A5" w:rsidP="00124639">
            <w:pPr>
              <w:spacing w:after="0"/>
              <w:rPr>
                <w:rFonts w:ascii="Arial" w:hAnsi="Arial"/>
                <w:snapToGrid w:val="0"/>
                <w:color w:val="000000"/>
                <w:sz w:val="16"/>
                <w:lang w:val="en-AU"/>
              </w:rPr>
            </w:pPr>
          </w:p>
        </w:tc>
      </w:tr>
      <w:tr w:rsidR="00FE08EF" w14:paraId="365122D5" w14:textId="77777777" w:rsidTr="0041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1D16CE92" w14:textId="77777777" w:rsidR="00FE08EF" w:rsidRDefault="00FE08EF" w:rsidP="00124639">
            <w:pPr>
              <w:spacing w:after="0"/>
              <w:rPr>
                <w:rFonts w:ascii="Arial" w:hAnsi="Arial"/>
                <w:snapToGrid w:val="0"/>
                <w:color w:val="000000"/>
                <w:sz w:val="16"/>
                <w:lang w:val="en-AU"/>
              </w:rPr>
            </w:pPr>
            <w:r>
              <w:rPr>
                <w:rFonts w:ascii="Arial" w:hAnsi="Arial"/>
                <w:snapToGrid w:val="0"/>
                <w:color w:val="000000"/>
                <w:sz w:val="16"/>
                <w:lang w:val="en-AU"/>
              </w:rPr>
              <w:t>2009-03</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0EFF85DE" w14:textId="77777777" w:rsidR="00FE08EF" w:rsidRDefault="00FE08EF" w:rsidP="00124639">
            <w:pPr>
              <w:spacing w:after="0"/>
              <w:rPr>
                <w:rFonts w:ascii="Arial" w:hAnsi="Arial"/>
                <w:snapToGrid w:val="0"/>
                <w:color w:val="000000"/>
                <w:sz w:val="16"/>
                <w:lang w:val="en-AU"/>
              </w:rPr>
            </w:pPr>
            <w:r>
              <w:rPr>
                <w:rFonts w:ascii="Arial" w:hAnsi="Arial"/>
                <w:snapToGrid w:val="0"/>
                <w:color w:val="000000"/>
                <w:sz w:val="16"/>
                <w:lang w:val="en-AU"/>
              </w:rPr>
              <w:t>CT#43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BBF4C6B" w14:textId="77777777" w:rsidR="00FE08EF" w:rsidRDefault="00FE08EF" w:rsidP="00124639">
            <w:pPr>
              <w:spacing w:after="0"/>
              <w:rPr>
                <w:rFonts w:ascii="Arial" w:hAnsi="Arial"/>
                <w:snapToGrid w:val="0"/>
                <w:color w:val="000000"/>
                <w:sz w:val="16"/>
                <w:lang w:val="en-AU"/>
              </w:rPr>
            </w:pPr>
            <w:r>
              <w:rPr>
                <w:rFonts w:ascii="Arial" w:hAnsi="Arial"/>
                <w:snapToGrid w:val="0"/>
                <w:color w:val="000000"/>
                <w:sz w:val="16"/>
                <w:lang w:val="en-AU"/>
              </w:rPr>
              <w:t>CP-090135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E39C9B" w14:textId="77777777" w:rsidR="00FE08EF" w:rsidRPr="008F4F36" w:rsidRDefault="00FE08EF" w:rsidP="00124639">
            <w:pPr>
              <w:spacing w:after="0"/>
              <w:rPr>
                <w:rFonts w:ascii="Arial" w:hAnsi="Arial"/>
                <w:snapToGrid w:val="0"/>
                <w:color w:val="000000"/>
                <w:sz w:val="16"/>
                <w:lang w:val="en-AU"/>
              </w:rPr>
            </w:pPr>
            <w:r>
              <w:rPr>
                <w:rFonts w:ascii="Arial" w:hAnsi="Arial"/>
                <w:snapToGrid w:val="0"/>
                <w:color w:val="000000"/>
                <w:sz w:val="16"/>
                <w:lang w:val="en-AU"/>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BCA56" w14:textId="77777777" w:rsidR="00FE08EF" w:rsidRDefault="00FE08EF" w:rsidP="00124639">
            <w:pPr>
              <w:spacing w:after="0"/>
              <w:jc w:val="both"/>
              <w:rPr>
                <w:rFonts w:ascii="Arial" w:hAnsi="Arial"/>
                <w:snapToGrid w:val="0"/>
                <w:color w:val="00000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8E31F8" w14:textId="77777777" w:rsidR="00FE08EF" w:rsidRPr="00FE08EF" w:rsidRDefault="00FE08EF" w:rsidP="00124639">
            <w:pPr>
              <w:spacing w:after="0"/>
              <w:rPr>
                <w:rFonts w:ascii="Arial" w:hAnsi="Arial"/>
                <w:snapToGrid w:val="0"/>
                <w:color w:val="000000"/>
                <w:sz w:val="16"/>
                <w:lang w:val="en-AU"/>
              </w:rPr>
            </w:pPr>
            <w:r w:rsidRPr="00FE08EF">
              <w:rPr>
                <w:rFonts w:ascii="Arial" w:hAnsi="Arial"/>
                <w:snapToGrid w:val="0"/>
                <w:color w:val="000000"/>
                <w:sz w:val="16"/>
                <w:lang w:val="en-AU"/>
              </w:rPr>
              <w:t>urn for the Trace MO registered by OMNA and minor corrections and cleanups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F99B6" w14:textId="77777777" w:rsidR="00FE08EF" w:rsidRDefault="00FE08EF" w:rsidP="00124639">
            <w:pPr>
              <w:spacing w:after="0"/>
              <w:rPr>
                <w:rFonts w:ascii="Arial" w:hAnsi="Arial"/>
                <w:snapToGrid w:val="0"/>
                <w:color w:val="000000"/>
                <w:sz w:val="16"/>
                <w:lang w:val="en-AU"/>
              </w:rPr>
            </w:pPr>
            <w:r>
              <w:rPr>
                <w:rFonts w:ascii="Arial" w:hAnsi="Arial"/>
                <w:snapToGrid w:val="0"/>
                <w:color w:val="000000"/>
                <w:sz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8B1D0" w14:textId="77777777" w:rsidR="00FE08EF" w:rsidRDefault="00FE08EF" w:rsidP="00124639">
            <w:pPr>
              <w:spacing w:after="0"/>
              <w:rPr>
                <w:rFonts w:ascii="Arial" w:hAnsi="Arial"/>
                <w:snapToGrid w:val="0"/>
                <w:color w:val="000000"/>
                <w:sz w:val="16"/>
                <w:lang w:val="en-AU"/>
              </w:rPr>
            </w:pPr>
            <w:r>
              <w:rPr>
                <w:rFonts w:ascii="Arial" w:hAnsi="Arial"/>
                <w:snapToGrid w:val="0"/>
                <w:color w:val="000000"/>
                <w:sz w:val="16"/>
                <w:lang w:val="en-AU"/>
              </w:rPr>
              <w:t>8.1.0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AA321B" w14:textId="77777777" w:rsidR="00FE08EF" w:rsidRPr="00FE08EF" w:rsidRDefault="00FE08EF" w:rsidP="00124639">
            <w:pPr>
              <w:spacing w:after="0"/>
              <w:rPr>
                <w:rFonts w:ascii="Arial" w:hAnsi="Arial"/>
                <w:snapToGrid w:val="0"/>
                <w:color w:val="000000"/>
                <w:sz w:val="16"/>
                <w:lang w:val="en-AU"/>
              </w:rPr>
            </w:pPr>
            <w:r w:rsidRPr="00FE08EF">
              <w:rPr>
                <w:rFonts w:ascii="Arial" w:hAnsi="Arial"/>
                <w:snapToGrid w:val="0"/>
                <w:color w:val="000000"/>
                <w:sz w:val="16"/>
                <w:lang w:val="en-AU"/>
              </w:rPr>
              <w:t>C1-090198</w:t>
            </w:r>
          </w:p>
        </w:tc>
      </w:tr>
      <w:tr w:rsidR="003B0F8D" w14:paraId="3DA6497F" w14:textId="77777777" w:rsidTr="0041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61B203DE" w14:textId="77777777" w:rsidR="003B0F8D" w:rsidRDefault="003B0F8D" w:rsidP="00124639">
            <w:pPr>
              <w:spacing w:after="0"/>
              <w:rPr>
                <w:rFonts w:ascii="Arial" w:hAnsi="Arial"/>
                <w:snapToGrid w:val="0"/>
                <w:color w:val="000000"/>
                <w:sz w:val="16"/>
                <w:lang w:val="en-AU"/>
              </w:rPr>
            </w:pPr>
            <w:r>
              <w:rPr>
                <w:rFonts w:ascii="Arial" w:hAnsi="Arial"/>
                <w:snapToGrid w:val="0"/>
                <w:color w:val="000000"/>
                <w:sz w:val="16"/>
                <w:lang w:val="en-AU"/>
              </w:rPr>
              <w:t>2009-12</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054B4839" w14:textId="77777777" w:rsidR="003B0F8D" w:rsidRDefault="003B0F8D" w:rsidP="00124639">
            <w:pPr>
              <w:spacing w:after="0"/>
              <w:rPr>
                <w:rFonts w:ascii="Arial" w:hAnsi="Arial"/>
                <w:snapToGrid w:val="0"/>
                <w:color w:val="000000"/>
                <w:sz w:val="16"/>
                <w:lang w:val="en-AU"/>
              </w:rPr>
            </w:pPr>
            <w:r>
              <w:rPr>
                <w:rFonts w:ascii="Arial" w:hAnsi="Arial"/>
                <w:snapToGrid w:val="0"/>
                <w:color w:val="000000"/>
                <w:sz w:val="16"/>
                <w:lang w:val="en-AU"/>
              </w:rPr>
              <w:t>CT#46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41E6DC0" w14:textId="77777777" w:rsidR="003B0F8D" w:rsidRDefault="003B0F8D" w:rsidP="00124639">
            <w:pPr>
              <w:spacing w:after="0"/>
              <w:rPr>
                <w:rFonts w:ascii="Arial" w:hAnsi="Arial"/>
                <w:snapToGrid w:val="0"/>
                <w:color w:val="000000"/>
                <w:sz w:val="16"/>
                <w:lang w:val="en-AU"/>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653DB0" w14:textId="77777777" w:rsidR="003B0F8D" w:rsidRDefault="003B0F8D" w:rsidP="00124639">
            <w:pPr>
              <w:spacing w:after="0"/>
              <w:rPr>
                <w:rFonts w:ascii="Arial" w:hAnsi="Arial"/>
                <w:snapToGrid w:val="0"/>
                <w:color w:val="00000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C41BB" w14:textId="77777777" w:rsidR="003B0F8D" w:rsidRDefault="003B0F8D" w:rsidP="00124639">
            <w:pPr>
              <w:spacing w:after="0"/>
              <w:jc w:val="both"/>
              <w:rPr>
                <w:rFonts w:ascii="Arial" w:hAnsi="Arial"/>
                <w:snapToGrid w:val="0"/>
                <w:color w:val="00000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7296FF" w14:textId="77777777" w:rsidR="003B0F8D" w:rsidRPr="00FE08EF" w:rsidRDefault="003B0F8D" w:rsidP="00124639">
            <w:pPr>
              <w:spacing w:after="0"/>
              <w:rPr>
                <w:rFonts w:ascii="Arial" w:hAnsi="Arial"/>
                <w:snapToGrid w:val="0"/>
                <w:color w:val="000000"/>
                <w:sz w:val="16"/>
                <w:lang w:val="en-AU"/>
              </w:rPr>
            </w:pPr>
            <w:r>
              <w:rPr>
                <w:rFonts w:ascii="Arial" w:hAnsi="Arial"/>
                <w:snapToGrid w:val="0"/>
                <w:color w:val="000000"/>
                <w:sz w:val="16"/>
                <w:lang w:val="en-AU"/>
              </w:rPr>
              <w:t>Upgrade to Rel-9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79C56" w14:textId="77777777" w:rsidR="003B0F8D" w:rsidRDefault="003B0F8D" w:rsidP="00124639">
            <w:pPr>
              <w:spacing w:after="0"/>
              <w:rPr>
                <w:rFonts w:ascii="Arial" w:hAnsi="Arial"/>
                <w:snapToGrid w:val="0"/>
                <w:color w:val="000000"/>
                <w:sz w:val="16"/>
                <w:lang w:val="en-AU"/>
              </w:rPr>
            </w:pPr>
            <w:r>
              <w:rPr>
                <w:rFonts w:ascii="Arial" w:hAnsi="Arial"/>
                <w:snapToGrid w:val="0"/>
                <w:color w:val="000000"/>
                <w:sz w:val="16"/>
                <w:lang w:val="en-AU"/>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57811" w14:textId="77777777" w:rsidR="003B0F8D" w:rsidRDefault="003B0F8D" w:rsidP="00124639">
            <w:pPr>
              <w:spacing w:after="0"/>
              <w:rPr>
                <w:rFonts w:ascii="Arial" w:hAnsi="Arial"/>
                <w:snapToGrid w:val="0"/>
                <w:color w:val="000000"/>
                <w:sz w:val="16"/>
                <w:lang w:val="en-AU"/>
              </w:rPr>
            </w:pPr>
            <w:r>
              <w:rPr>
                <w:rFonts w:ascii="Arial" w:hAnsi="Arial"/>
                <w:snapToGrid w:val="0"/>
                <w:color w:val="000000"/>
                <w:sz w:val="16"/>
                <w:lang w:val="en-AU"/>
              </w:rPr>
              <w:t>9.0.0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6C0270" w14:textId="77777777" w:rsidR="003B0F8D" w:rsidRPr="00FE08EF" w:rsidRDefault="003B0F8D" w:rsidP="00124639">
            <w:pPr>
              <w:spacing w:after="0"/>
              <w:rPr>
                <w:rFonts w:ascii="Arial" w:hAnsi="Arial"/>
                <w:snapToGrid w:val="0"/>
                <w:color w:val="000000"/>
                <w:sz w:val="16"/>
                <w:lang w:val="en-AU"/>
              </w:rPr>
            </w:pPr>
          </w:p>
        </w:tc>
      </w:tr>
      <w:tr w:rsidR="00C42612" w14:paraId="1F3563DA" w14:textId="77777777" w:rsidTr="0041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2F5E5991" w14:textId="77777777" w:rsidR="00C42612" w:rsidRDefault="00C42612" w:rsidP="00124639">
            <w:pPr>
              <w:spacing w:after="0"/>
              <w:rPr>
                <w:rFonts w:ascii="Arial" w:hAnsi="Arial"/>
                <w:snapToGrid w:val="0"/>
                <w:color w:val="000000"/>
                <w:sz w:val="16"/>
                <w:lang w:val="en-AU"/>
              </w:rPr>
            </w:pPr>
            <w:r>
              <w:rPr>
                <w:rFonts w:ascii="Arial" w:hAnsi="Arial"/>
                <w:snapToGrid w:val="0"/>
                <w:color w:val="000000"/>
                <w:sz w:val="16"/>
                <w:lang w:val="en-AU"/>
              </w:rPr>
              <w:t>2011-03</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519ECDA4" w14:textId="77777777" w:rsidR="00C42612" w:rsidRDefault="00C42612" w:rsidP="00124639">
            <w:pPr>
              <w:spacing w:after="0"/>
              <w:rPr>
                <w:rFonts w:ascii="Arial" w:hAnsi="Arial"/>
                <w:snapToGrid w:val="0"/>
                <w:color w:val="000000"/>
                <w:sz w:val="16"/>
                <w:lang w:val="en-AU"/>
              </w:rPr>
            </w:pPr>
            <w:r>
              <w:rPr>
                <w:rFonts w:ascii="Arial" w:hAnsi="Arial"/>
                <w:snapToGrid w:val="0"/>
                <w:color w:val="000000"/>
                <w:sz w:val="16"/>
                <w:lang w:val="en-AU"/>
              </w:rPr>
              <w:t>CT#51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443EEBC" w14:textId="77777777" w:rsidR="00C42612" w:rsidRDefault="00C42612" w:rsidP="00124639">
            <w:pPr>
              <w:spacing w:after="0"/>
              <w:rPr>
                <w:rFonts w:ascii="Arial" w:hAnsi="Arial"/>
                <w:snapToGrid w:val="0"/>
                <w:color w:val="000000"/>
                <w:sz w:val="16"/>
                <w:lang w:val="en-AU"/>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2A7A30" w14:textId="77777777" w:rsidR="00C42612" w:rsidRDefault="00C42612" w:rsidP="00124639">
            <w:pPr>
              <w:spacing w:after="0"/>
              <w:rPr>
                <w:rFonts w:ascii="Arial" w:hAnsi="Arial"/>
                <w:snapToGrid w:val="0"/>
                <w:color w:val="00000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E5FBF" w14:textId="77777777" w:rsidR="00C42612" w:rsidRDefault="00C42612" w:rsidP="00124639">
            <w:pPr>
              <w:spacing w:after="0"/>
              <w:jc w:val="both"/>
              <w:rPr>
                <w:rFonts w:ascii="Arial" w:hAnsi="Arial"/>
                <w:snapToGrid w:val="0"/>
                <w:color w:val="00000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CC1A32" w14:textId="77777777" w:rsidR="00C42612" w:rsidRDefault="00C42612" w:rsidP="00124639">
            <w:pPr>
              <w:spacing w:after="0"/>
              <w:rPr>
                <w:rFonts w:ascii="Arial" w:hAnsi="Arial"/>
                <w:snapToGrid w:val="0"/>
                <w:color w:val="000000"/>
                <w:sz w:val="16"/>
                <w:lang w:val="en-AU"/>
              </w:rPr>
            </w:pPr>
            <w:r>
              <w:rPr>
                <w:rFonts w:ascii="Arial" w:hAnsi="Arial"/>
                <w:snapToGrid w:val="0"/>
                <w:color w:val="000000"/>
                <w:sz w:val="16"/>
                <w:lang w:val="en-AU"/>
              </w:rPr>
              <w:t>Upgrade to Rel-10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15DB17" w14:textId="77777777" w:rsidR="00C42612" w:rsidRDefault="00C42612" w:rsidP="00124639">
            <w:pPr>
              <w:spacing w:after="0"/>
              <w:rPr>
                <w:rFonts w:ascii="Arial" w:hAnsi="Arial"/>
                <w:snapToGrid w:val="0"/>
                <w:color w:val="000000"/>
                <w:sz w:val="16"/>
                <w:lang w:val="en-AU"/>
              </w:rPr>
            </w:pPr>
            <w:r>
              <w:rPr>
                <w:rFonts w:ascii="Arial" w:hAnsi="Arial"/>
                <w:snapToGrid w:val="0"/>
                <w:color w:val="000000"/>
                <w:sz w:val="16"/>
                <w:lang w:val="en-AU"/>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2BC8C" w14:textId="77777777" w:rsidR="00C42612" w:rsidRDefault="00C42612" w:rsidP="00124639">
            <w:pPr>
              <w:spacing w:after="0"/>
              <w:rPr>
                <w:rFonts w:ascii="Arial" w:hAnsi="Arial"/>
                <w:snapToGrid w:val="0"/>
                <w:color w:val="000000"/>
                <w:sz w:val="16"/>
                <w:lang w:val="en-AU"/>
              </w:rPr>
            </w:pPr>
            <w:r>
              <w:rPr>
                <w:rFonts w:ascii="Arial" w:hAnsi="Arial"/>
                <w:snapToGrid w:val="0"/>
                <w:color w:val="000000"/>
                <w:sz w:val="16"/>
                <w:lang w:val="en-AU"/>
              </w:rPr>
              <w:t>10.0.0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8833BB" w14:textId="77777777" w:rsidR="00C42612" w:rsidRPr="00FE08EF" w:rsidRDefault="00C42612" w:rsidP="00124639">
            <w:pPr>
              <w:spacing w:after="0"/>
              <w:rPr>
                <w:rFonts w:ascii="Arial" w:hAnsi="Arial"/>
                <w:snapToGrid w:val="0"/>
                <w:color w:val="000000"/>
                <w:sz w:val="16"/>
                <w:lang w:val="en-AU"/>
              </w:rPr>
            </w:pPr>
          </w:p>
        </w:tc>
      </w:tr>
      <w:tr w:rsidR="00605FBC" w14:paraId="43781116" w14:textId="77777777" w:rsidTr="0041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5E4470A5" w14:textId="77777777" w:rsidR="00605FBC" w:rsidRDefault="00605FBC" w:rsidP="00124639">
            <w:pPr>
              <w:spacing w:after="0"/>
              <w:rPr>
                <w:rFonts w:ascii="Arial" w:hAnsi="Arial"/>
                <w:snapToGrid w:val="0"/>
                <w:color w:val="000000"/>
                <w:sz w:val="16"/>
                <w:lang w:val="en-AU"/>
              </w:rPr>
            </w:pPr>
            <w:r>
              <w:rPr>
                <w:rFonts w:ascii="Arial" w:hAnsi="Arial"/>
                <w:snapToGrid w:val="0"/>
                <w:color w:val="000000"/>
                <w:sz w:val="16"/>
                <w:lang w:val="en-AU"/>
              </w:rPr>
              <w:t>2012-09</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02A24A9A" w14:textId="77777777" w:rsidR="00605FBC" w:rsidRDefault="00605FBC" w:rsidP="00124639">
            <w:pPr>
              <w:spacing w:after="0"/>
              <w:rPr>
                <w:rFonts w:ascii="Arial" w:hAnsi="Arial"/>
                <w:snapToGrid w:val="0"/>
                <w:color w:val="000000"/>
                <w:sz w:val="16"/>
                <w:lang w:val="en-AU"/>
              </w:rPr>
            </w:pPr>
            <w:r>
              <w:rPr>
                <w:rFonts w:ascii="Arial" w:hAnsi="Arial"/>
                <w:snapToGrid w:val="0"/>
                <w:color w:val="000000"/>
                <w:sz w:val="16"/>
                <w:lang w:val="en-AU"/>
              </w:rPr>
              <w:t>CT#57</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714B590" w14:textId="77777777" w:rsidR="00605FBC" w:rsidRDefault="00605FBC" w:rsidP="00124639">
            <w:pPr>
              <w:spacing w:after="0"/>
              <w:rPr>
                <w:rFonts w:ascii="Arial" w:hAnsi="Arial"/>
                <w:snapToGrid w:val="0"/>
                <w:color w:val="000000"/>
                <w:sz w:val="16"/>
                <w:lang w:val="en-AU"/>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8610F5" w14:textId="77777777" w:rsidR="00605FBC" w:rsidRDefault="00605FBC" w:rsidP="00124639">
            <w:pPr>
              <w:spacing w:after="0"/>
              <w:rPr>
                <w:rFonts w:ascii="Arial" w:hAnsi="Arial"/>
                <w:snapToGrid w:val="0"/>
                <w:color w:val="00000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567F7" w14:textId="77777777" w:rsidR="00605FBC" w:rsidRDefault="00605FBC" w:rsidP="00124639">
            <w:pPr>
              <w:spacing w:after="0"/>
              <w:jc w:val="both"/>
              <w:rPr>
                <w:rFonts w:ascii="Arial" w:hAnsi="Arial"/>
                <w:snapToGrid w:val="0"/>
                <w:color w:val="00000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B223DC" w14:textId="77777777" w:rsidR="00605FBC" w:rsidRDefault="00605FBC" w:rsidP="00124639">
            <w:pPr>
              <w:spacing w:after="0"/>
              <w:rPr>
                <w:rFonts w:ascii="Arial" w:hAnsi="Arial"/>
                <w:snapToGrid w:val="0"/>
                <w:color w:val="000000"/>
                <w:sz w:val="16"/>
                <w:lang w:val="en-AU"/>
              </w:rPr>
            </w:pPr>
            <w:r>
              <w:rPr>
                <w:rFonts w:ascii="Arial" w:hAnsi="Arial"/>
                <w:snapToGrid w:val="0"/>
                <w:color w:val="000000"/>
                <w:sz w:val="16"/>
                <w:lang w:val="en-AU"/>
              </w:rPr>
              <w:t>Upgrade to Rel-11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A15" w14:textId="77777777" w:rsidR="00605FBC" w:rsidRDefault="00605FBC" w:rsidP="00124639">
            <w:pPr>
              <w:spacing w:after="0"/>
              <w:rPr>
                <w:rFonts w:ascii="Arial" w:hAnsi="Arial"/>
                <w:snapToGrid w:val="0"/>
                <w:color w:val="000000"/>
                <w:sz w:val="16"/>
                <w:lang w:val="en-AU"/>
              </w:rPr>
            </w:pPr>
            <w:r>
              <w:rPr>
                <w:rFonts w:ascii="Arial" w:hAnsi="Arial"/>
                <w:snapToGrid w:val="0"/>
                <w:color w:val="000000"/>
                <w:sz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AA316" w14:textId="77777777" w:rsidR="00605FBC" w:rsidRDefault="00605FBC" w:rsidP="00124639">
            <w:pPr>
              <w:spacing w:after="0"/>
              <w:rPr>
                <w:rFonts w:ascii="Arial" w:hAnsi="Arial"/>
                <w:snapToGrid w:val="0"/>
                <w:color w:val="000000"/>
                <w:sz w:val="16"/>
                <w:lang w:val="en-AU"/>
              </w:rPr>
            </w:pPr>
            <w:r>
              <w:rPr>
                <w:rFonts w:ascii="Arial" w:hAnsi="Arial"/>
                <w:snapToGrid w:val="0"/>
                <w:color w:val="000000"/>
                <w:sz w:val="16"/>
                <w:lang w:val="en-AU"/>
              </w:rPr>
              <w:t>11.0.0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9F3319" w14:textId="77777777" w:rsidR="00605FBC" w:rsidRPr="00FE08EF" w:rsidRDefault="00605FBC" w:rsidP="00124639">
            <w:pPr>
              <w:spacing w:after="0"/>
              <w:rPr>
                <w:rFonts w:ascii="Arial" w:hAnsi="Arial"/>
                <w:snapToGrid w:val="0"/>
                <w:color w:val="000000"/>
                <w:sz w:val="16"/>
                <w:lang w:val="en-AU"/>
              </w:rPr>
            </w:pPr>
          </w:p>
        </w:tc>
      </w:tr>
      <w:tr w:rsidR="009F7C60" w14:paraId="374F13B6" w14:textId="77777777" w:rsidTr="0041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70344C03" w14:textId="77777777" w:rsidR="009F7C60" w:rsidRDefault="009F7C60" w:rsidP="00124639">
            <w:pPr>
              <w:spacing w:after="0"/>
              <w:rPr>
                <w:rFonts w:ascii="Arial" w:hAnsi="Arial"/>
                <w:snapToGrid w:val="0"/>
                <w:color w:val="000000"/>
                <w:sz w:val="16"/>
                <w:lang w:val="en-AU"/>
              </w:rPr>
            </w:pPr>
            <w:r>
              <w:rPr>
                <w:rFonts w:ascii="Arial" w:hAnsi="Arial"/>
                <w:snapToGrid w:val="0"/>
                <w:color w:val="000000"/>
                <w:sz w:val="16"/>
                <w:lang w:val="en-AU"/>
              </w:rPr>
              <w:t>2014-09</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2154F2D2" w14:textId="77777777" w:rsidR="009F7C60" w:rsidRDefault="009F7C60" w:rsidP="00124639">
            <w:pPr>
              <w:spacing w:after="0"/>
              <w:rPr>
                <w:rFonts w:ascii="Arial" w:hAnsi="Arial"/>
                <w:snapToGrid w:val="0"/>
                <w:color w:val="000000"/>
                <w:sz w:val="16"/>
                <w:lang w:val="en-AU"/>
              </w:rPr>
            </w:pPr>
            <w:r>
              <w:rPr>
                <w:rFonts w:ascii="Arial" w:hAnsi="Arial"/>
                <w:snapToGrid w:val="0"/>
                <w:color w:val="000000"/>
                <w:sz w:val="16"/>
                <w:lang w:val="en-AU"/>
              </w:rPr>
              <w:t>CT#65</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2F43323" w14:textId="77777777" w:rsidR="009F7C60" w:rsidRDefault="009F7C60" w:rsidP="00124639">
            <w:pPr>
              <w:spacing w:after="0"/>
              <w:rPr>
                <w:rFonts w:ascii="Arial" w:hAnsi="Arial"/>
                <w:snapToGrid w:val="0"/>
                <w:color w:val="000000"/>
                <w:sz w:val="16"/>
                <w:lang w:val="en-AU"/>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5A9F2D" w14:textId="77777777" w:rsidR="009F7C60" w:rsidRDefault="009F7C60" w:rsidP="00124639">
            <w:pPr>
              <w:spacing w:after="0"/>
              <w:rPr>
                <w:rFonts w:ascii="Arial" w:hAnsi="Arial"/>
                <w:snapToGrid w:val="0"/>
                <w:color w:val="00000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97CE8" w14:textId="77777777" w:rsidR="009F7C60" w:rsidRDefault="009F7C60" w:rsidP="00124639">
            <w:pPr>
              <w:spacing w:after="0"/>
              <w:jc w:val="both"/>
              <w:rPr>
                <w:rFonts w:ascii="Arial" w:hAnsi="Arial"/>
                <w:snapToGrid w:val="0"/>
                <w:color w:val="00000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5997FD" w14:textId="77777777" w:rsidR="009F7C60" w:rsidRDefault="009F7C60" w:rsidP="00124639">
            <w:pPr>
              <w:spacing w:after="0"/>
              <w:rPr>
                <w:rFonts w:ascii="Arial" w:hAnsi="Arial"/>
                <w:snapToGrid w:val="0"/>
                <w:color w:val="000000"/>
                <w:sz w:val="16"/>
                <w:lang w:val="en-AU"/>
              </w:rPr>
            </w:pPr>
            <w:r>
              <w:rPr>
                <w:rFonts w:ascii="Arial" w:hAnsi="Arial"/>
                <w:snapToGrid w:val="0"/>
                <w:color w:val="000000"/>
                <w:sz w:val="16"/>
                <w:lang w:val="en-AU"/>
              </w:rPr>
              <w:t>Upgrade to Rel-12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8983B" w14:textId="77777777" w:rsidR="009F7C60" w:rsidRDefault="009F7C60" w:rsidP="00124639">
            <w:pPr>
              <w:spacing w:after="0"/>
              <w:rPr>
                <w:rFonts w:ascii="Arial" w:hAnsi="Arial"/>
                <w:snapToGrid w:val="0"/>
                <w:color w:val="000000"/>
                <w:sz w:val="16"/>
                <w:lang w:val="en-AU"/>
              </w:rPr>
            </w:pPr>
            <w:r>
              <w:rPr>
                <w:rFonts w:ascii="Arial" w:hAnsi="Arial"/>
                <w:snapToGrid w:val="0"/>
                <w:color w:val="000000"/>
                <w:sz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4E8AC" w14:textId="77777777" w:rsidR="009F7C60" w:rsidRDefault="009F7C60" w:rsidP="00124639">
            <w:pPr>
              <w:spacing w:after="0"/>
              <w:rPr>
                <w:rFonts w:ascii="Arial" w:hAnsi="Arial"/>
                <w:snapToGrid w:val="0"/>
                <w:color w:val="000000"/>
                <w:sz w:val="16"/>
                <w:lang w:val="en-AU"/>
              </w:rPr>
            </w:pPr>
            <w:r>
              <w:rPr>
                <w:rFonts w:ascii="Arial" w:hAnsi="Arial"/>
                <w:snapToGrid w:val="0"/>
                <w:color w:val="000000"/>
                <w:sz w:val="16"/>
                <w:lang w:val="en-AU"/>
              </w:rPr>
              <w:t>12.0.0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3EF524" w14:textId="77777777" w:rsidR="009F7C60" w:rsidRPr="00FE08EF" w:rsidRDefault="009F7C60" w:rsidP="00124639">
            <w:pPr>
              <w:spacing w:after="0"/>
              <w:rPr>
                <w:rFonts w:ascii="Arial" w:hAnsi="Arial"/>
                <w:snapToGrid w:val="0"/>
                <w:color w:val="000000"/>
                <w:sz w:val="16"/>
                <w:lang w:val="en-AU"/>
              </w:rPr>
            </w:pPr>
          </w:p>
        </w:tc>
      </w:tr>
      <w:tr w:rsidR="000269A9" w14:paraId="407644D1" w14:textId="77777777" w:rsidTr="0041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6FB3F858" w14:textId="77777777" w:rsidR="000269A9" w:rsidRDefault="000269A9" w:rsidP="00124639">
            <w:pPr>
              <w:spacing w:after="0"/>
              <w:rPr>
                <w:rFonts w:ascii="Arial" w:hAnsi="Arial"/>
                <w:snapToGrid w:val="0"/>
                <w:color w:val="000000"/>
                <w:sz w:val="16"/>
                <w:lang w:val="en-AU"/>
              </w:rPr>
            </w:pPr>
            <w:r>
              <w:rPr>
                <w:rFonts w:ascii="Arial" w:hAnsi="Arial"/>
                <w:snapToGrid w:val="0"/>
                <w:color w:val="000000"/>
                <w:sz w:val="16"/>
                <w:lang w:val="en-AU"/>
              </w:rPr>
              <w:t>2015-12</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664B2FE4" w14:textId="77777777" w:rsidR="000269A9" w:rsidRDefault="000269A9" w:rsidP="00124639">
            <w:pPr>
              <w:spacing w:after="0"/>
              <w:rPr>
                <w:rFonts w:ascii="Arial" w:hAnsi="Arial"/>
                <w:snapToGrid w:val="0"/>
                <w:color w:val="000000"/>
                <w:sz w:val="16"/>
                <w:lang w:val="en-AU"/>
              </w:rPr>
            </w:pPr>
            <w:r>
              <w:rPr>
                <w:rFonts w:ascii="Arial" w:hAnsi="Arial"/>
                <w:snapToGrid w:val="0"/>
                <w:color w:val="000000"/>
                <w:sz w:val="16"/>
                <w:lang w:val="en-AU"/>
              </w:rPr>
              <w:t>CT#70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D793BA1" w14:textId="77777777" w:rsidR="000269A9" w:rsidRDefault="000269A9" w:rsidP="00124639">
            <w:pPr>
              <w:spacing w:after="0"/>
              <w:rPr>
                <w:rFonts w:ascii="Arial" w:hAnsi="Arial"/>
                <w:snapToGrid w:val="0"/>
                <w:color w:val="000000"/>
                <w:sz w:val="16"/>
                <w:lang w:val="en-AU"/>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F18EB7" w14:textId="77777777" w:rsidR="000269A9" w:rsidRDefault="000269A9" w:rsidP="00124639">
            <w:pPr>
              <w:spacing w:after="0"/>
              <w:rPr>
                <w:rFonts w:ascii="Arial" w:hAnsi="Arial"/>
                <w:snapToGrid w:val="0"/>
                <w:color w:val="00000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CECCD" w14:textId="77777777" w:rsidR="000269A9" w:rsidRDefault="000269A9" w:rsidP="00124639">
            <w:pPr>
              <w:spacing w:after="0"/>
              <w:jc w:val="both"/>
              <w:rPr>
                <w:rFonts w:ascii="Arial" w:hAnsi="Arial"/>
                <w:snapToGrid w:val="0"/>
                <w:color w:val="00000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156B02" w14:textId="77777777" w:rsidR="000269A9" w:rsidRDefault="000269A9" w:rsidP="00124639">
            <w:pPr>
              <w:spacing w:after="0"/>
              <w:rPr>
                <w:rFonts w:ascii="Arial" w:hAnsi="Arial"/>
                <w:snapToGrid w:val="0"/>
                <w:color w:val="000000"/>
                <w:sz w:val="16"/>
                <w:lang w:val="en-AU"/>
              </w:rPr>
            </w:pPr>
            <w:r>
              <w:rPr>
                <w:rFonts w:ascii="Arial" w:hAnsi="Arial"/>
                <w:snapToGrid w:val="0"/>
                <w:color w:val="000000"/>
                <w:sz w:val="16"/>
                <w:lang w:val="en-AU"/>
              </w:rPr>
              <w:t>Upgrade to Rel-13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B7135A" w14:textId="77777777" w:rsidR="000269A9" w:rsidRDefault="000269A9" w:rsidP="00124639">
            <w:pPr>
              <w:spacing w:after="0"/>
              <w:rPr>
                <w:rFonts w:ascii="Arial" w:hAnsi="Arial"/>
                <w:snapToGrid w:val="0"/>
                <w:color w:val="000000"/>
                <w:sz w:val="16"/>
                <w:lang w:val="en-AU"/>
              </w:rPr>
            </w:pPr>
            <w:r>
              <w:rPr>
                <w:rFonts w:ascii="Arial" w:hAnsi="Arial"/>
                <w:snapToGrid w:val="0"/>
                <w:color w:val="000000"/>
                <w:sz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E458D" w14:textId="77777777" w:rsidR="000269A9" w:rsidRDefault="000269A9" w:rsidP="00124639">
            <w:pPr>
              <w:spacing w:after="0"/>
              <w:rPr>
                <w:rFonts w:ascii="Arial" w:hAnsi="Arial"/>
                <w:snapToGrid w:val="0"/>
                <w:color w:val="000000"/>
                <w:sz w:val="16"/>
                <w:lang w:val="en-AU"/>
              </w:rPr>
            </w:pPr>
            <w:r>
              <w:rPr>
                <w:rFonts w:ascii="Arial" w:hAnsi="Arial"/>
                <w:snapToGrid w:val="0"/>
                <w:color w:val="000000"/>
                <w:sz w:val="16"/>
                <w:lang w:val="en-AU"/>
              </w:rPr>
              <w:t>13.0.0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6F149C" w14:textId="77777777" w:rsidR="000269A9" w:rsidRPr="00FE08EF" w:rsidRDefault="000269A9" w:rsidP="00124639">
            <w:pPr>
              <w:spacing w:after="0"/>
              <w:rPr>
                <w:rFonts w:ascii="Arial" w:hAnsi="Arial"/>
                <w:snapToGrid w:val="0"/>
                <w:color w:val="000000"/>
                <w:sz w:val="16"/>
                <w:lang w:val="en-AU"/>
              </w:rPr>
            </w:pPr>
          </w:p>
        </w:tc>
      </w:tr>
    </w:tbl>
    <w:p w14:paraId="143ADCD9" w14:textId="77777777" w:rsidR="00A779B2" w:rsidRDefault="00A779B2" w:rsidP="007D24F8">
      <w:pPr>
        <w:rPr>
          <w:lang w:val="en-AU"/>
        </w:rPr>
      </w:pPr>
      <w:bookmarkStart w:id="108" w:name="historyclause"/>
      <w:bookmarkEnd w:id="108"/>
    </w:p>
    <w:tbl>
      <w:tblPr>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16"/>
        <w:gridCol w:w="816"/>
        <w:gridCol w:w="1117"/>
        <w:gridCol w:w="434"/>
        <w:gridCol w:w="434"/>
        <w:gridCol w:w="434"/>
        <w:gridCol w:w="5065"/>
        <w:gridCol w:w="723"/>
      </w:tblGrid>
      <w:tr w:rsidR="003F1D3F" w:rsidRPr="00235394" w14:paraId="2B7B9C3E" w14:textId="77777777" w:rsidTr="003447D8">
        <w:tblPrEx>
          <w:tblCellMar>
            <w:top w:w="0" w:type="dxa"/>
            <w:bottom w:w="0" w:type="dxa"/>
          </w:tblCellMar>
        </w:tblPrEx>
        <w:trPr>
          <w:cantSplit/>
        </w:trPr>
        <w:tc>
          <w:tcPr>
            <w:tcW w:w="9639" w:type="dxa"/>
            <w:gridSpan w:val="8"/>
            <w:tcBorders>
              <w:bottom w:val="nil"/>
            </w:tcBorders>
            <w:shd w:val="solid" w:color="FFFFFF" w:fill="auto"/>
          </w:tcPr>
          <w:p w14:paraId="31372462" w14:textId="77777777" w:rsidR="003F1D3F" w:rsidRPr="00235394" w:rsidRDefault="003F1D3F" w:rsidP="003447D8">
            <w:pPr>
              <w:pStyle w:val="TAL"/>
              <w:jc w:val="center"/>
              <w:rPr>
                <w:b/>
                <w:sz w:val="16"/>
              </w:rPr>
            </w:pPr>
            <w:r w:rsidRPr="00235394">
              <w:rPr>
                <w:b/>
              </w:rPr>
              <w:t>Change history</w:t>
            </w:r>
          </w:p>
        </w:tc>
      </w:tr>
      <w:tr w:rsidR="003F1D3F" w:rsidRPr="00235394" w14:paraId="196C3128" w14:textId="77777777" w:rsidTr="003447D8">
        <w:tblPrEx>
          <w:tblCellMar>
            <w:top w:w="0" w:type="dxa"/>
            <w:bottom w:w="0" w:type="dxa"/>
          </w:tblCellMar>
        </w:tblPrEx>
        <w:tc>
          <w:tcPr>
            <w:tcW w:w="800" w:type="dxa"/>
            <w:shd w:val="pct10" w:color="auto" w:fill="FFFFFF"/>
          </w:tcPr>
          <w:p w14:paraId="4025CBCB" w14:textId="77777777" w:rsidR="003F1D3F" w:rsidRPr="00235394" w:rsidRDefault="003F1D3F" w:rsidP="003447D8">
            <w:pPr>
              <w:pStyle w:val="TAL"/>
              <w:rPr>
                <w:b/>
                <w:sz w:val="16"/>
              </w:rPr>
            </w:pPr>
            <w:r w:rsidRPr="00235394">
              <w:rPr>
                <w:b/>
                <w:sz w:val="16"/>
              </w:rPr>
              <w:t>Date</w:t>
            </w:r>
          </w:p>
        </w:tc>
        <w:tc>
          <w:tcPr>
            <w:tcW w:w="800" w:type="dxa"/>
            <w:shd w:val="pct10" w:color="auto" w:fill="FFFFFF"/>
          </w:tcPr>
          <w:p w14:paraId="0507F95A" w14:textId="77777777" w:rsidR="003F1D3F" w:rsidRPr="00235394" w:rsidRDefault="003F1D3F" w:rsidP="003447D8">
            <w:pPr>
              <w:pStyle w:val="TAL"/>
              <w:rPr>
                <w:b/>
                <w:sz w:val="16"/>
              </w:rPr>
            </w:pPr>
            <w:r>
              <w:rPr>
                <w:b/>
                <w:sz w:val="16"/>
              </w:rPr>
              <w:t>Meeting</w:t>
            </w:r>
          </w:p>
        </w:tc>
        <w:tc>
          <w:tcPr>
            <w:tcW w:w="1094" w:type="dxa"/>
            <w:shd w:val="pct10" w:color="auto" w:fill="FFFFFF"/>
          </w:tcPr>
          <w:p w14:paraId="1DF59391" w14:textId="77777777" w:rsidR="003F1D3F" w:rsidRPr="00235394" w:rsidRDefault="003F1D3F" w:rsidP="003447D8">
            <w:pPr>
              <w:pStyle w:val="TAL"/>
              <w:rPr>
                <w:b/>
                <w:sz w:val="16"/>
              </w:rPr>
            </w:pPr>
            <w:r w:rsidRPr="00235394">
              <w:rPr>
                <w:b/>
                <w:sz w:val="16"/>
              </w:rPr>
              <w:t>TDoc</w:t>
            </w:r>
          </w:p>
        </w:tc>
        <w:tc>
          <w:tcPr>
            <w:tcW w:w="425" w:type="dxa"/>
            <w:shd w:val="pct10" w:color="auto" w:fill="FFFFFF"/>
          </w:tcPr>
          <w:p w14:paraId="712AD90C" w14:textId="77777777" w:rsidR="003F1D3F" w:rsidRPr="00235394" w:rsidRDefault="003F1D3F" w:rsidP="003447D8">
            <w:pPr>
              <w:pStyle w:val="TAL"/>
              <w:rPr>
                <w:b/>
                <w:sz w:val="16"/>
              </w:rPr>
            </w:pPr>
            <w:r w:rsidRPr="00235394">
              <w:rPr>
                <w:b/>
                <w:sz w:val="16"/>
              </w:rPr>
              <w:t>CR</w:t>
            </w:r>
          </w:p>
        </w:tc>
        <w:tc>
          <w:tcPr>
            <w:tcW w:w="425" w:type="dxa"/>
            <w:shd w:val="pct10" w:color="auto" w:fill="FFFFFF"/>
          </w:tcPr>
          <w:p w14:paraId="13D5841E" w14:textId="77777777" w:rsidR="003F1D3F" w:rsidRPr="00235394" w:rsidRDefault="003F1D3F" w:rsidP="003447D8">
            <w:pPr>
              <w:pStyle w:val="TAL"/>
              <w:rPr>
                <w:b/>
                <w:sz w:val="16"/>
              </w:rPr>
            </w:pPr>
            <w:r w:rsidRPr="00235394">
              <w:rPr>
                <w:b/>
                <w:sz w:val="16"/>
              </w:rPr>
              <w:t>Rev</w:t>
            </w:r>
          </w:p>
        </w:tc>
        <w:tc>
          <w:tcPr>
            <w:tcW w:w="425" w:type="dxa"/>
            <w:shd w:val="pct10" w:color="auto" w:fill="FFFFFF"/>
          </w:tcPr>
          <w:p w14:paraId="013A35F7" w14:textId="77777777" w:rsidR="003F1D3F" w:rsidRPr="00235394" w:rsidRDefault="003F1D3F" w:rsidP="003447D8">
            <w:pPr>
              <w:pStyle w:val="TAL"/>
              <w:rPr>
                <w:b/>
                <w:sz w:val="16"/>
              </w:rPr>
            </w:pPr>
            <w:r>
              <w:rPr>
                <w:b/>
                <w:sz w:val="16"/>
              </w:rPr>
              <w:t>Cat</w:t>
            </w:r>
          </w:p>
        </w:tc>
        <w:tc>
          <w:tcPr>
            <w:tcW w:w="4962" w:type="dxa"/>
            <w:shd w:val="pct10" w:color="auto" w:fill="FFFFFF"/>
          </w:tcPr>
          <w:p w14:paraId="3134E7A6" w14:textId="77777777" w:rsidR="003F1D3F" w:rsidRPr="00235394" w:rsidRDefault="003F1D3F" w:rsidP="003447D8">
            <w:pPr>
              <w:pStyle w:val="TAL"/>
              <w:rPr>
                <w:b/>
                <w:sz w:val="16"/>
              </w:rPr>
            </w:pPr>
            <w:r w:rsidRPr="00235394">
              <w:rPr>
                <w:b/>
                <w:sz w:val="16"/>
              </w:rPr>
              <w:t>Subject/Comment</w:t>
            </w:r>
          </w:p>
        </w:tc>
        <w:tc>
          <w:tcPr>
            <w:tcW w:w="708" w:type="dxa"/>
            <w:shd w:val="pct10" w:color="auto" w:fill="FFFFFF"/>
          </w:tcPr>
          <w:p w14:paraId="55A79782" w14:textId="77777777" w:rsidR="003F1D3F" w:rsidRPr="00235394" w:rsidRDefault="003F1D3F" w:rsidP="003447D8">
            <w:pPr>
              <w:pStyle w:val="TAL"/>
              <w:rPr>
                <w:b/>
                <w:sz w:val="16"/>
              </w:rPr>
            </w:pPr>
            <w:r w:rsidRPr="00235394">
              <w:rPr>
                <w:b/>
                <w:sz w:val="16"/>
              </w:rPr>
              <w:t>New</w:t>
            </w:r>
            <w:r>
              <w:rPr>
                <w:b/>
                <w:sz w:val="16"/>
              </w:rPr>
              <w:t xml:space="preserve"> version</w:t>
            </w:r>
          </w:p>
        </w:tc>
      </w:tr>
      <w:tr w:rsidR="003F1D3F" w:rsidRPr="006B0D02" w14:paraId="59E9321F" w14:textId="77777777" w:rsidTr="003447D8">
        <w:tblPrEx>
          <w:tblCellMar>
            <w:top w:w="0" w:type="dxa"/>
            <w:bottom w:w="0" w:type="dxa"/>
          </w:tblCellMar>
        </w:tblPrEx>
        <w:tc>
          <w:tcPr>
            <w:tcW w:w="800" w:type="dxa"/>
            <w:shd w:val="solid" w:color="FFFFFF" w:fill="auto"/>
          </w:tcPr>
          <w:p w14:paraId="66A67BEF" w14:textId="77777777" w:rsidR="003F1D3F" w:rsidRPr="006B0D02" w:rsidRDefault="003F1D3F" w:rsidP="003447D8">
            <w:pPr>
              <w:pStyle w:val="TAC"/>
              <w:rPr>
                <w:sz w:val="16"/>
                <w:szCs w:val="16"/>
              </w:rPr>
            </w:pPr>
            <w:r>
              <w:rPr>
                <w:sz w:val="16"/>
                <w:szCs w:val="16"/>
              </w:rPr>
              <w:t>2017-03</w:t>
            </w:r>
          </w:p>
        </w:tc>
        <w:tc>
          <w:tcPr>
            <w:tcW w:w="800" w:type="dxa"/>
            <w:shd w:val="solid" w:color="FFFFFF" w:fill="auto"/>
          </w:tcPr>
          <w:p w14:paraId="1BED66B4" w14:textId="77777777" w:rsidR="003F1D3F" w:rsidRPr="006B0D02" w:rsidRDefault="003F1D3F" w:rsidP="003447D8">
            <w:pPr>
              <w:pStyle w:val="TAC"/>
              <w:rPr>
                <w:sz w:val="16"/>
                <w:szCs w:val="16"/>
              </w:rPr>
            </w:pPr>
            <w:r>
              <w:rPr>
                <w:sz w:val="16"/>
                <w:szCs w:val="16"/>
              </w:rPr>
              <w:t>CT-75</w:t>
            </w:r>
          </w:p>
        </w:tc>
        <w:tc>
          <w:tcPr>
            <w:tcW w:w="1094" w:type="dxa"/>
            <w:shd w:val="solid" w:color="FFFFFF" w:fill="auto"/>
          </w:tcPr>
          <w:p w14:paraId="7D89C9EC" w14:textId="77777777" w:rsidR="003F1D3F" w:rsidRPr="006B0D02" w:rsidRDefault="003F1D3F" w:rsidP="003447D8">
            <w:pPr>
              <w:pStyle w:val="TAC"/>
              <w:rPr>
                <w:sz w:val="16"/>
                <w:szCs w:val="16"/>
              </w:rPr>
            </w:pPr>
          </w:p>
        </w:tc>
        <w:tc>
          <w:tcPr>
            <w:tcW w:w="425" w:type="dxa"/>
            <w:shd w:val="solid" w:color="FFFFFF" w:fill="auto"/>
          </w:tcPr>
          <w:p w14:paraId="2A146E54" w14:textId="77777777" w:rsidR="003F1D3F" w:rsidRPr="006B0D02" w:rsidRDefault="003F1D3F" w:rsidP="003447D8">
            <w:pPr>
              <w:pStyle w:val="TAL"/>
              <w:rPr>
                <w:sz w:val="16"/>
                <w:szCs w:val="16"/>
              </w:rPr>
            </w:pPr>
          </w:p>
        </w:tc>
        <w:tc>
          <w:tcPr>
            <w:tcW w:w="425" w:type="dxa"/>
            <w:shd w:val="solid" w:color="FFFFFF" w:fill="auto"/>
          </w:tcPr>
          <w:p w14:paraId="6CD94F46" w14:textId="77777777" w:rsidR="003F1D3F" w:rsidRPr="006B0D02" w:rsidRDefault="003F1D3F" w:rsidP="003447D8">
            <w:pPr>
              <w:pStyle w:val="TAR"/>
              <w:rPr>
                <w:sz w:val="16"/>
                <w:szCs w:val="16"/>
              </w:rPr>
            </w:pPr>
          </w:p>
        </w:tc>
        <w:tc>
          <w:tcPr>
            <w:tcW w:w="425" w:type="dxa"/>
            <w:shd w:val="solid" w:color="FFFFFF" w:fill="auto"/>
          </w:tcPr>
          <w:p w14:paraId="67C32A90" w14:textId="77777777" w:rsidR="003F1D3F" w:rsidRPr="006B0D02" w:rsidRDefault="003F1D3F" w:rsidP="003447D8">
            <w:pPr>
              <w:pStyle w:val="TAC"/>
              <w:rPr>
                <w:sz w:val="16"/>
                <w:szCs w:val="16"/>
              </w:rPr>
            </w:pPr>
          </w:p>
        </w:tc>
        <w:tc>
          <w:tcPr>
            <w:tcW w:w="4962" w:type="dxa"/>
            <w:shd w:val="solid" w:color="FFFFFF" w:fill="auto"/>
          </w:tcPr>
          <w:p w14:paraId="4544B326" w14:textId="77777777" w:rsidR="003F1D3F" w:rsidRPr="006B0D02" w:rsidRDefault="003F1D3F" w:rsidP="003447D8">
            <w:pPr>
              <w:pStyle w:val="TAL"/>
              <w:rPr>
                <w:sz w:val="16"/>
                <w:szCs w:val="16"/>
              </w:rPr>
            </w:pPr>
            <w:r>
              <w:rPr>
                <w:sz w:val="16"/>
                <w:szCs w:val="16"/>
              </w:rPr>
              <w:t>Upgrade to Rel-14</w:t>
            </w:r>
          </w:p>
        </w:tc>
        <w:tc>
          <w:tcPr>
            <w:tcW w:w="708" w:type="dxa"/>
            <w:shd w:val="solid" w:color="FFFFFF" w:fill="auto"/>
          </w:tcPr>
          <w:p w14:paraId="779994AA" w14:textId="77777777" w:rsidR="003F1D3F" w:rsidRPr="007D6048" w:rsidRDefault="003F1D3F" w:rsidP="003447D8">
            <w:pPr>
              <w:pStyle w:val="TAC"/>
              <w:rPr>
                <w:sz w:val="16"/>
                <w:szCs w:val="16"/>
              </w:rPr>
            </w:pPr>
            <w:r>
              <w:rPr>
                <w:sz w:val="16"/>
                <w:szCs w:val="16"/>
              </w:rPr>
              <w:t>14.0.0</w:t>
            </w:r>
          </w:p>
        </w:tc>
      </w:tr>
      <w:tr w:rsidR="003F1D3F" w:rsidRPr="006B0D02" w14:paraId="709266DC" w14:textId="77777777" w:rsidTr="002500E0">
        <w:tblPrEx>
          <w:tblCellMar>
            <w:top w:w="0" w:type="dxa"/>
            <w:bottom w:w="0" w:type="dxa"/>
          </w:tblCellMar>
        </w:tblPrEx>
        <w:tc>
          <w:tcPr>
            <w:tcW w:w="800" w:type="dxa"/>
            <w:tcBorders>
              <w:bottom w:val="single" w:sz="12" w:space="0" w:color="auto"/>
            </w:tcBorders>
            <w:shd w:val="solid" w:color="FFFFFF" w:fill="auto"/>
          </w:tcPr>
          <w:p w14:paraId="6234AC8C" w14:textId="77777777" w:rsidR="003F1D3F" w:rsidRDefault="003F1D3F" w:rsidP="003447D8">
            <w:pPr>
              <w:pStyle w:val="TAC"/>
              <w:rPr>
                <w:sz w:val="16"/>
                <w:szCs w:val="16"/>
              </w:rPr>
            </w:pPr>
            <w:r>
              <w:rPr>
                <w:sz w:val="16"/>
                <w:szCs w:val="16"/>
              </w:rPr>
              <w:t>2018-10</w:t>
            </w:r>
          </w:p>
        </w:tc>
        <w:tc>
          <w:tcPr>
            <w:tcW w:w="800" w:type="dxa"/>
            <w:tcBorders>
              <w:bottom w:val="single" w:sz="12" w:space="0" w:color="auto"/>
            </w:tcBorders>
            <w:shd w:val="solid" w:color="FFFFFF" w:fill="auto"/>
          </w:tcPr>
          <w:p w14:paraId="19CC562C" w14:textId="77777777" w:rsidR="003F1D3F" w:rsidRDefault="003F1D3F" w:rsidP="003447D8">
            <w:pPr>
              <w:pStyle w:val="TAC"/>
              <w:rPr>
                <w:sz w:val="16"/>
                <w:szCs w:val="16"/>
              </w:rPr>
            </w:pPr>
          </w:p>
        </w:tc>
        <w:tc>
          <w:tcPr>
            <w:tcW w:w="1094" w:type="dxa"/>
            <w:tcBorders>
              <w:bottom w:val="single" w:sz="12" w:space="0" w:color="auto"/>
            </w:tcBorders>
            <w:shd w:val="solid" w:color="FFFFFF" w:fill="auto"/>
          </w:tcPr>
          <w:p w14:paraId="4F128B42" w14:textId="77777777" w:rsidR="003F1D3F" w:rsidRPr="006B0D02" w:rsidRDefault="003F1D3F" w:rsidP="003447D8">
            <w:pPr>
              <w:pStyle w:val="TAC"/>
              <w:rPr>
                <w:sz w:val="16"/>
                <w:szCs w:val="16"/>
              </w:rPr>
            </w:pPr>
          </w:p>
        </w:tc>
        <w:tc>
          <w:tcPr>
            <w:tcW w:w="425" w:type="dxa"/>
            <w:tcBorders>
              <w:bottom w:val="single" w:sz="12" w:space="0" w:color="auto"/>
            </w:tcBorders>
            <w:shd w:val="solid" w:color="FFFFFF" w:fill="auto"/>
          </w:tcPr>
          <w:p w14:paraId="15754270" w14:textId="77777777" w:rsidR="003F1D3F" w:rsidRPr="006B0D02" w:rsidRDefault="003F1D3F" w:rsidP="003447D8">
            <w:pPr>
              <w:pStyle w:val="TAL"/>
              <w:rPr>
                <w:sz w:val="16"/>
                <w:szCs w:val="16"/>
              </w:rPr>
            </w:pPr>
          </w:p>
        </w:tc>
        <w:tc>
          <w:tcPr>
            <w:tcW w:w="425" w:type="dxa"/>
            <w:tcBorders>
              <w:bottom w:val="single" w:sz="12" w:space="0" w:color="auto"/>
            </w:tcBorders>
            <w:shd w:val="solid" w:color="FFFFFF" w:fill="auto"/>
          </w:tcPr>
          <w:p w14:paraId="4E8285E6" w14:textId="77777777" w:rsidR="003F1D3F" w:rsidRPr="006B0D02" w:rsidRDefault="003F1D3F" w:rsidP="003447D8">
            <w:pPr>
              <w:pStyle w:val="TAR"/>
              <w:rPr>
                <w:sz w:val="16"/>
                <w:szCs w:val="16"/>
              </w:rPr>
            </w:pPr>
          </w:p>
        </w:tc>
        <w:tc>
          <w:tcPr>
            <w:tcW w:w="425" w:type="dxa"/>
            <w:tcBorders>
              <w:bottom w:val="single" w:sz="12" w:space="0" w:color="auto"/>
            </w:tcBorders>
            <w:shd w:val="solid" w:color="FFFFFF" w:fill="auto"/>
          </w:tcPr>
          <w:p w14:paraId="00579FC7" w14:textId="77777777" w:rsidR="003F1D3F" w:rsidRPr="006B0D02" w:rsidRDefault="003F1D3F" w:rsidP="003447D8">
            <w:pPr>
              <w:pStyle w:val="TAC"/>
              <w:rPr>
                <w:sz w:val="16"/>
                <w:szCs w:val="16"/>
              </w:rPr>
            </w:pPr>
          </w:p>
        </w:tc>
        <w:tc>
          <w:tcPr>
            <w:tcW w:w="4962" w:type="dxa"/>
            <w:tcBorders>
              <w:bottom w:val="single" w:sz="12" w:space="0" w:color="auto"/>
            </w:tcBorders>
            <w:shd w:val="solid" w:color="FFFFFF" w:fill="auto"/>
          </w:tcPr>
          <w:p w14:paraId="3C9932E4" w14:textId="77777777" w:rsidR="003F1D3F" w:rsidRDefault="003F1D3F" w:rsidP="003447D8">
            <w:pPr>
              <w:pStyle w:val="TAL"/>
              <w:rPr>
                <w:sz w:val="16"/>
                <w:szCs w:val="16"/>
              </w:rPr>
            </w:pPr>
            <w:r>
              <w:rPr>
                <w:sz w:val="16"/>
                <w:szCs w:val="16"/>
              </w:rPr>
              <w:t>Upgrade to Rel-15</w:t>
            </w:r>
          </w:p>
        </w:tc>
        <w:tc>
          <w:tcPr>
            <w:tcW w:w="708" w:type="dxa"/>
            <w:tcBorders>
              <w:bottom w:val="single" w:sz="12" w:space="0" w:color="auto"/>
            </w:tcBorders>
            <w:shd w:val="solid" w:color="FFFFFF" w:fill="auto"/>
          </w:tcPr>
          <w:p w14:paraId="5C422500" w14:textId="77777777" w:rsidR="003F1D3F" w:rsidRDefault="003F1D3F" w:rsidP="003447D8">
            <w:pPr>
              <w:pStyle w:val="TAC"/>
              <w:rPr>
                <w:sz w:val="16"/>
                <w:szCs w:val="16"/>
              </w:rPr>
            </w:pPr>
            <w:r>
              <w:rPr>
                <w:sz w:val="16"/>
                <w:szCs w:val="16"/>
              </w:rPr>
              <w:t>15.0.0</w:t>
            </w:r>
          </w:p>
        </w:tc>
      </w:tr>
      <w:tr w:rsidR="00701321" w:rsidRPr="006B0D02" w14:paraId="04AB8ABC" w14:textId="77777777" w:rsidTr="002F4D2B">
        <w:tblPrEx>
          <w:tblCellMar>
            <w:top w:w="0" w:type="dxa"/>
            <w:bottom w:w="0" w:type="dxa"/>
          </w:tblCellMar>
        </w:tblPrEx>
        <w:tc>
          <w:tcPr>
            <w:tcW w:w="800" w:type="dxa"/>
            <w:tcBorders>
              <w:top w:val="single" w:sz="12" w:space="0" w:color="auto"/>
              <w:bottom w:val="single" w:sz="12" w:space="0" w:color="auto"/>
            </w:tcBorders>
            <w:shd w:val="solid" w:color="FFFFFF" w:fill="auto"/>
          </w:tcPr>
          <w:p w14:paraId="3B80FB69" w14:textId="77777777" w:rsidR="00701321" w:rsidRDefault="00701321" w:rsidP="003447D8">
            <w:pPr>
              <w:pStyle w:val="TAC"/>
              <w:rPr>
                <w:sz w:val="16"/>
                <w:szCs w:val="16"/>
              </w:rPr>
            </w:pPr>
            <w:r>
              <w:rPr>
                <w:sz w:val="16"/>
                <w:szCs w:val="16"/>
              </w:rPr>
              <w:t>2019-03</w:t>
            </w:r>
          </w:p>
        </w:tc>
        <w:tc>
          <w:tcPr>
            <w:tcW w:w="800" w:type="dxa"/>
            <w:tcBorders>
              <w:top w:val="single" w:sz="12" w:space="0" w:color="auto"/>
              <w:bottom w:val="single" w:sz="12" w:space="0" w:color="auto"/>
            </w:tcBorders>
            <w:shd w:val="solid" w:color="FFFFFF" w:fill="auto"/>
          </w:tcPr>
          <w:p w14:paraId="5E39BDCA" w14:textId="77777777" w:rsidR="00701321" w:rsidRDefault="00701321" w:rsidP="003447D8">
            <w:pPr>
              <w:pStyle w:val="TAC"/>
              <w:rPr>
                <w:sz w:val="16"/>
                <w:szCs w:val="16"/>
              </w:rPr>
            </w:pPr>
            <w:r>
              <w:rPr>
                <w:sz w:val="16"/>
                <w:szCs w:val="16"/>
              </w:rPr>
              <w:t>CT-83</w:t>
            </w:r>
          </w:p>
        </w:tc>
        <w:tc>
          <w:tcPr>
            <w:tcW w:w="1094" w:type="dxa"/>
            <w:tcBorders>
              <w:top w:val="single" w:sz="12" w:space="0" w:color="auto"/>
              <w:bottom w:val="single" w:sz="12" w:space="0" w:color="auto"/>
            </w:tcBorders>
            <w:shd w:val="solid" w:color="FFFFFF" w:fill="auto"/>
          </w:tcPr>
          <w:p w14:paraId="6832D5A2" w14:textId="77777777" w:rsidR="00701321" w:rsidRPr="006B0D02" w:rsidRDefault="00701321" w:rsidP="003447D8">
            <w:pPr>
              <w:pStyle w:val="TAC"/>
              <w:rPr>
                <w:sz w:val="16"/>
                <w:szCs w:val="16"/>
              </w:rPr>
            </w:pPr>
            <w:r w:rsidRPr="00701321">
              <w:rPr>
                <w:sz w:val="16"/>
                <w:szCs w:val="16"/>
              </w:rPr>
              <w:t>CP-190079</w:t>
            </w:r>
          </w:p>
        </w:tc>
        <w:tc>
          <w:tcPr>
            <w:tcW w:w="425" w:type="dxa"/>
            <w:tcBorders>
              <w:top w:val="single" w:sz="12" w:space="0" w:color="auto"/>
              <w:bottom w:val="single" w:sz="12" w:space="0" w:color="auto"/>
            </w:tcBorders>
            <w:shd w:val="solid" w:color="FFFFFF" w:fill="auto"/>
          </w:tcPr>
          <w:p w14:paraId="013A8D3C" w14:textId="77777777" w:rsidR="00701321" w:rsidRPr="006B0D02" w:rsidRDefault="00701321" w:rsidP="003447D8">
            <w:pPr>
              <w:pStyle w:val="TAL"/>
              <w:rPr>
                <w:sz w:val="16"/>
                <w:szCs w:val="16"/>
              </w:rPr>
            </w:pPr>
            <w:r>
              <w:rPr>
                <w:sz w:val="16"/>
                <w:szCs w:val="16"/>
              </w:rPr>
              <w:t>0010</w:t>
            </w:r>
          </w:p>
        </w:tc>
        <w:tc>
          <w:tcPr>
            <w:tcW w:w="425" w:type="dxa"/>
            <w:tcBorders>
              <w:top w:val="single" w:sz="12" w:space="0" w:color="auto"/>
              <w:bottom w:val="single" w:sz="12" w:space="0" w:color="auto"/>
            </w:tcBorders>
            <w:shd w:val="solid" w:color="FFFFFF" w:fill="auto"/>
          </w:tcPr>
          <w:p w14:paraId="3E48E10F" w14:textId="77777777" w:rsidR="00701321" w:rsidRPr="006B0D02" w:rsidRDefault="00701321" w:rsidP="003447D8">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CEEC103" w14:textId="77777777" w:rsidR="00701321" w:rsidRPr="006B0D02" w:rsidRDefault="00701321" w:rsidP="003447D8">
            <w:pPr>
              <w:pStyle w:val="TAC"/>
              <w:rPr>
                <w:sz w:val="16"/>
                <w:szCs w:val="16"/>
              </w:rPr>
            </w:pPr>
            <w:r>
              <w:rPr>
                <w:sz w:val="16"/>
                <w:szCs w:val="16"/>
              </w:rPr>
              <w:t>A</w:t>
            </w:r>
          </w:p>
        </w:tc>
        <w:tc>
          <w:tcPr>
            <w:tcW w:w="4962" w:type="dxa"/>
            <w:tcBorders>
              <w:top w:val="single" w:sz="12" w:space="0" w:color="auto"/>
              <w:bottom w:val="single" w:sz="12" w:space="0" w:color="auto"/>
            </w:tcBorders>
            <w:shd w:val="solid" w:color="FFFFFF" w:fill="auto"/>
          </w:tcPr>
          <w:p w14:paraId="3E6F56BF" w14:textId="77777777" w:rsidR="00701321" w:rsidRDefault="00701321" w:rsidP="003447D8">
            <w:pPr>
              <w:pStyle w:val="TAL"/>
              <w:rPr>
                <w:sz w:val="16"/>
                <w:szCs w:val="16"/>
              </w:rPr>
            </w:pPr>
            <w:r w:rsidRPr="00701321">
              <w:rPr>
                <w:sz w:val="16"/>
                <w:szCs w:val="16"/>
              </w:rPr>
              <w:t>References update for ISAT after related RFC completed in IETF</w:t>
            </w:r>
          </w:p>
        </w:tc>
        <w:tc>
          <w:tcPr>
            <w:tcW w:w="708" w:type="dxa"/>
            <w:tcBorders>
              <w:top w:val="single" w:sz="12" w:space="0" w:color="auto"/>
              <w:bottom w:val="single" w:sz="12" w:space="0" w:color="auto"/>
            </w:tcBorders>
            <w:shd w:val="solid" w:color="FFFFFF" w:fill="auto"/>
          </w:tcPr>
          <w:p w14:paraId="505FC23D" w14:textId="77777777" w:rsidR="00701321" w:rsidRDefault="00701321" w:rsidP="003447D8">
            <w:pPr>
              <w:pStyle w:val="TAC"/>
              <w:rPr>
                <w:sz w:val="16"/>
                <w:szCs w:val="16"/>
              </w:rPr>
            </w:pPr>
            <w:r>
              <w:rPr>
                <w:sz w:val="16"/>
                <w:szCs w:val="16"/>
              </w:rPr>
              <w:t>15.1.0</w:t>
            </w:r>
          </w:p>
        </w:tc>
      </w:tr>
      <w:tr w:rsidR="002500E0" w:rsidRPr="006B0D02" w14:paraId="71C35B58" w14:textId="77777777" w:rsidTr="002F4D2B">
        <w:tblPrEx>
          <w:tblCellMar>
            <w:top w:w="0" w:type="dxa"/>
            <w:bottom w:w="0" w:type="dxa"/>
          </w:tblCellMar>
        </w:tblPrEx>
        <w:tc>
          <w:tcPr>
            <w:tcW w:w="800" w:type="dxa"/>
            <w:tcBorders>
              <w:top w:val="single" w:sz="12" w:space="0" w:color="auto"/>
              <w:bottom w:val="single" w:sz="12" w:space="0" w:color="auto"/>
            </w:tcBorders>
            <w:shd w:val="solid" w:color="FFFFFF" w:fill="auto"/>
          </w:tcPr>
          <w:p w14:paraId="43F60957" w14:textId="77777777" w:rsidR="002500E0" w:rsidRDefault="002500E0" w:rsidP="003447D8">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50D12D8A" w14:textId="77777777" w:rsidR="002500E0" w:rsidRDefault="002500E0" w:rsidP="003447D8">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03CCE64C" w14:textId="77777777" w:rsidR="002500E0" w:rsidRPr="00701321" w:rsidRDefault="002500E0" w:rsidP="003447D8">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6AB98F2" w14:textId="77777777" w:rsidR="002500E0" w:rsidRDefault="002500E0" w:rsidP="003447D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017639D" w14:textId="77777777" w:rsidR="002500E0" w:rsidRDefault="002500E0" w:rsidP="003447D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C5566DB" w14:textId="77777777" w:rsidR="002500E0" w:rsidRDefault="002500E0" w:rsidP="003447D8">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357E42E" w14:textId="77777777" w:rsidR="002500E0" w:rsidRPr="00701321" w:rsidRDefault="002500E0" w:rsidP="003447D8">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0DD9A609" w14:textId="77777777" w:rsidR="002500E0" w:rsidRPr="002500E0" w:rsidRDefault="002500E0" w:rsidP="003447D8">
            <w:pPr>
              <w:pStyle w:val="TAC"/>
              <w:rPr>
                <w:b/>
                <w:sz w:val="16"/>
                <w:szCs w:val="16"/>
              </w:rPr>
            </w:pPr>
            <w:r w:rsidRPr="002500E0">
              <w:rPr>
                <w:b/>
                <w:sz w:val="16"/>
                <w:szCs w:val="16"/>
              </w:rPr>
              <w:t>16.0.0</w:t>
            </w:r>
          </w:p>
        </w:tc>
      </w:tr>
      <w:tr w:rsidR="002F4D2B" w:rsidRPr="006B0D02" w14:paraId="64EA89BD" w14:textId="77777777" w:rsidTr="00AE012A">
        <w:tblPrEx>
          <w:tblCellMar>
            <w:top w:w="0" w:type="dxa"/>
            <w:bottom w:w="0" w:type="dxa"/>
          </w:tblCellMar>
        </w:tblPrEx>
        <w:tc>
          <w:tcPr>
            <w:tcW w:w="800" w:type="dxa"/>
            <w:tcBorders>
              <w:top w:val="single" w:sz="12" w:space="0" w:color="auto"/>
              <w:bottom w:val="single" w:sz="12" w:space="0" w:color="auto"/>
            </w:tcBorders>
            <w:shd w:val="solid" w:color="FFFFFF" w:fill="auto"/>
          </w:tcPr>
          <w:p w14:paraId="6E942205" w14:textId="77777777" w:rsidR="002F4D2B" w:rsidRDefault="002F4D2B" w:rsidP="003447D8">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43EA1F1D" w14:textId="77777777" w:rsidR="002F4D2B" w:rsidRDefault="002F4D2B" w:rsidP="003447D8">
            <w:pPr>
              <w:pStyle w:val="TAC"/>
              <w:rPr>
                <w:sz w:val="16"/>
                <w:szCs w:val="16"/>
              </w:rPr>
            </w:pPr>
            <w:r>
              <w:rPr>
                <w:sz w:val="16"/>
                <w:szCs w:val="16"/>
              </w:rPr>
              <w:t>CT-95e-</w:t>
            </w:r>
          </w:p>
        </w:tc>
        <w:tc>
          <w:tcPr>
            <w:tcW w:w="1094" w:type="dxa"/>
            <w:tcBorders>
              <w:top w:val="single" w:sz="12" w:space="0" w:color="auto"/>
              <w:bottom w:val="single" w:sz="12" w:space="0" w:color="auto"/>
            </w:tcBorders>
            <w:shd w:val="solid" w:color="FFFFFF" w:fill="auto"/>
          </w:tcPr>
          <w:p w14:paraId="07B87AC6" w14:textId="77777777" w:rsidR="002F4D2B" w:rsidRDefault="002F4D2B" w:rsidP="003447D8">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B4AAC3C" w14:textId="77777777" w:rsidR="002F4D2B" w:rsidRDefault="002F4D2B" w:rsidP="003447D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ABE5D61" w14:textId="77777777" w:rsidR="002F4D2B" w:rsidRDefault="002F4D2B" w:rsidP="003447D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4111513" w14:textId="77777777" w:rsidR="002F4D2B" w:rsidRDefault="002F4D2B" w:rsidP="003447D8">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5E6254A4" w14:textId="77777777" w:rsidR="002F4D2B" w:rsidRDefault="002F4D2B" w:rsidP="003447D8">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7D55F024" w14:textId="77777777" w:rsidR="002F4D2B" w:rsidRPr="002F4D2B" w:rsidRDefault="002F4D2B" w:rsidP="003447D8">
            <w:pPr>
              <w:pStyle w:val="TAC"/>
              <w:rPr>
                <w:b/>
                <w:sz w:val="16"/>
                <w:szCs w:val="16"/>
              </w:rPr>
            </w:pPr>
            <w:r w:rsidRPr="002F4D2B">
              <w:rPr>
                <w:b/>
                <w:sz w:val="16"/>
                <w:szCs w:val="16"/>
              </w:rPr>
              <w:t>17.0.0</w:t>
            </w:r>
          </w:p>
        </w:tc>
      </w:tr>
      <w:tr w:rsidR="001807D6" w:rsidRPr="008834D5" w14:paraId="3C15DC5C" w14:textId="77777777" w:rsidTr="00AE012A">
        <w:tblPrEx>
          <w:tblCellMar>
            <w:top w:w="0" w:type="dxa"/>
            <w:bottom w:w="0" w:type="dxa"/>
          </w:tblCellMar>
        </w:tblPrEx>
        <w:tc>
          <w:tcPr>
            <w:tcW w:w="800" w:type="dxa"/>
            <w:tcBorders>
              <w:top w:val="single" w:sz="12" w:space="0" w:color="auto"/>
              <w:bottom w:val="single" w:sz="12" w:space="0" w:color="auto"/>
            </w:tcBorders>
            <w:shd w:val="solid" w:color="FFFFFF" w:fill="auto"/>
          </w:tcPr>
          <w:p w14:paraId="14B310D2" w14:textId="77777777" w:rsidR="001807D6" w:rsidRPr="001807D6" w:rsidRDefault="001807D6" w:rsidP="003447D8">
            <w:pPr>
              <w:pStyle w:val="TAC"/>
              <w:rPr>
                <w:sz w:val="16"/>
                <w:szCs w:val="16"/>
              </w:rPr>
            </w:pPr>
            <w:r w:rsidRPr="001807D6">
              <w:rPr>
                <w:sz w:val="16"/>
                <w:szCs w:val="16"/>
              </w:rPr>
              <w:t>2022-06</w:t>
            </w:r>
          </w:p>
        </w:tc>
        <w:tc>
          <w:tcPr>
            <w:tcW w:w="800" w:type="dxa"/>
            <w:tcBorders>
              <w:top w:val="single" w:sz="12" w:space="0" w:color="auto"/>
              <w:bottom w:val="single" w:sz="12" w:space="0" w:color="auto"/>
            </w:tcBorders>
            <w:shd w:val="solid" w:color="FFFFFF" w:fill="auto"/>
          </w:tcPr>
          <w:p w14:paraId="3499171D" w14:textId="77777777" w:rsidR="001807D6" w:rsidRPr="00F776FD" w:rsidRDefault="001807D6" w:rsidP="003447D8">
            <w:pPr>
              <w:pStyle w:val="TAC"/>
              <w:rPr>
                <w:sz w:val="16"/>
                <w:szCs w:val="16"/>
              </w:rPr>
            </w:pPr>
            <w:r w:rsidRPr="001807D6">
              <w:rPr>
                <w:sz w:val="16"/>
                <w:szCs w:val="16"/>
              </w:rPr>
              <w:t>CT-9</w:t>
            </w:r>
            <w:r w:rsidRPr="00FB47C0">
              <w:rPr>
                <w:sz w:val="16"/>
                <w:szCs w:val="16"/>
              </w:rPr>
              <w:t>6</w:t>
            </w:r>
            <w:r w:rsidRPr="00F75DBC">
              <w:rPr>
                <w:sz w:val="16"/>
                <w:szCs w:val="16"/>
              </w:rPr>
              <w:t>-</w:t>
            </w:r>
          </w:p>
        </w:tc>
        <w:tc>
          <w:tcPr>
            <w:tcW w:w="1094" w:type="dxa"/>
            <w:tcBorders>
              <w:top w:val="single" w:sz="12" w:space="0" w:color="auto"/>
              <w:bottom w:val="single" w:sz="12" w:space="0" w:color="auto"/>
            </w:tcBorders>
            <w:shd w:val="solid" w:color="FFFFFF" w:fill="auto"/>
          </w:tcPr>
          <w:p w14:paraId="701890AB" w14:textId="77777777" w:rsidR="001807D6" w:rsidRPr="008834D5" w:rsidRDefault="001807D6" w:rsidP="003447D8">
            <w:pPr>
              <w:pStyle w:val="TAC"/>
              <w:rPr>
                <w:sz w:val="16"/>
                <w:szCs w:val="16"/>
              </w:rPr>
            </w:pPr>
            <w:r w:rsidRPr="00F776FD">
              <w:rPr>
                <w:sz w:val="16"/>
                <w:szCs w:val="16"/>
              </w:rPr>
              <w:t>C</w:t>
            </w:r>
            <w:r w:rsidRPr="00B50015">
              <w:rPr>
                <w:sz w:val="16"/>
                <w:szCs w:val="16"/>
              </w:rPr>
              <w:t>P</w:t>
            </w:r>
            <w:r w:rsidRPr="008834D5">
              <w:rPr>
                <w:sz w:val="16"/>
                <w:szCs w:val="16"/>
              </w:rPr>
              <w:t>-221249</w:t>
            </w:r>
          </w:p>
        </w:tc>
        <w:tc>
          <w:tcPr>
            <w:tcW w:w="425" w:type="dxa"/>
            <w:tcBorders>
              <w:top w:val="single" w:sz="12" w:space="0" w:color="auto"/>
              <w:bottom w:val="single" w:sz="12" w:space="0" w:color="auto"/>
            </w:tcBorders>
            <w:shd w:val="solid" w:color="FFFFFF" w:fill="auto"/>
          </w:tcPr>
          <w:p w14:paraId="7972E7DA" w14:textId="77777777" w:rsidR="001807D6" w:rsidRPr="008834D5" w:rsidRDefault="001807D6" w:rsidP="003447D8">
            <w:pPr>
              <w:pStyle w:val="TAL"/>
              <w:rPr>
                <w:sz w:val="16"/>
                <w:szCs w:val="16"/>
              </w:rPr>
            </w:pPr>
            <w:r w:rsidRPr="008834D5">
              <w:rPr>
                <w:sz w:val="16"/>
                <w:szCs w:val="16"/>
              </w:rPr>
              <w:t>0011</w:t>
            </w:r>
          </w:p>
        </w:tc>
        <w:tc>
          <w:tcPr>
            <w:tcW w:w="425" w:type="dxa"/>
            <w:tcBorders>
              <w:top w:val="single" w:sz="12" w:space="0" w:color="auto"/>
              <w:bottom w:val="single" w:sz="12" w:space="0" w:color="auto"/>
            </w:tcBorders>
            <w:shd w:val="solid" w:color="FFFFFF" w:fill="auto"/>
          </w:tcPr>
          <w:p w14:paraId="4835A096" w14:textId="77777777" w:rsidR="001807D6" w:rsidRPr="008834D5" w:rsidRDefault="001807D6" w:rsidP="003447D8">
            <w:pPr>
              <w:pStyle w:val="TAR"/>
              <w:rPr>
                <w:sz w:val="16"/>
                <w:szCs w:val="16"/>
              </w:rPr>
            </w:pPr>
            <w:r w:rsidRPr="008834D5">
              <w:rPr>
                <w:sz w:val="16"/>
                <w:szCs w:val="16"/>
              </w:rPr>
              <w:t>1</w:t>
            </w:r>
          </w:p>
        </w:tc>
        <w:tc>
          <w:tcPr>
            <w:tcW w:w="425" w:type="dxa"/>
            <w:tcBorders>
              <w:top w:val="single" w:sz="12" w:space="0" w:color="auto"/>
              <w:bottom w:val="single" w:sz="12" w:space="0" w:color="auto"/>
            </w:tcBorders>
            <w:shd w:val="solid" w:color="FFFFFF" w:fill="auto"/>
          </w:tcPr>
          <w:p w14:paraId="4C5E8736" w14:textId="77777777" w:rsidR="001807D6" w:rsidRPr="008834D5" w:rsidRDefault="001807D6" w:rsidP="003447D8">
            <w:pPr>
              <w:pStyle w:val="TAC"/>
              <w:rPr>
                <w:sz w:val="16"/>
                <w:szCs w:val="16"/>
              </w:rPr>
            </w:pPr>
            <w:r w:rsidRPr="008834D5">
              <w:rPr>
                <w:sz w:val="16"/>
                <w:szCs w:val="16"/>
              </w:rPr>
              <w:t>B</w:t>
            </w:r>
          </w:p>
        </w:tc>
        <w:tc>
          <w:tcPr>
            <w:tcW w:w="4962" w:type="dxa"/>
            <w:tcBorders>
              <w:top w:val="single" w:sz="12" w:space="0" w:color="auto"/>
              <w:bottom w:val="single" w:sz="12" w:space="0" w:color="auto"/>
            </w:tcBorders>
            <w:shd w:val="solid" w:color="FFFFFF" w:fill="auto"/>
          </w:tcPr>
          <w:p w14:paraId="617611F5" w14:textId="77777777" w:rsidR="001807D6" w:rsidRPr="008834D5" w:rsidRDefault="001807D6" w:rsidP="003447D8">
            <w:pPr>
              <w:pStyle w:val="TAL"/>
              <w:rPr>
                <w:sz w:val="16"/>
                <w:szCs w:val="16"/>
              </w:rPr>
            </w:pPr>
            <w:r w:rsidRPr="008834D5">
              <w:rPr>
                <w:sz w:val="16"/>
                <w:szCs w:val="16"/>
              </w:rPr>
              <w:t>SNPN configuration for service level tracing</w:t>
            </w:r>
          </w:p>
        </w:tc>
        <w:tc>
          <w:tcPr>
            <w:tcW w:w="708" w:type="dxa"/>
            <w:tcBorders>
              <w:top w:val="single" w:sz="12" w:space="0" w:color="auto"/>
              <w:bottom w:val="single" w:sz="12" w:space="0" w:color="auto"/>
            </w:tcBorders>
            <w:shd w:val="solid" w:color="FFFFFF" w:fill="auto"/>
          </w:tcPr>
          <w:p w14:paraId="099BE110" w14:textId="77777777" w:rsidR="001807D6" w:rsidRPr="008834D5" w:rsidRDefault="001807D6" w:rsidP="003447D8">
            <w:pPr>
              <w:pStyle w:val="TAC"/>
              <w:rPr>
                <w:sz w:val="16"/>
                <w:szCs w:val="16"/>
              </w:rPr>
            </w:pPr>
            <w:r w:rsidRPr="008834D5">
              <w:rPr>
                <w:sz w:val="16"/>
                <w:szCs w:val="16"/>
              </w:rPr>
              <w:t>17.1.0</w:t>
            </w:r>
          </w:p>
        </w:tc>
      </w:tr>
      <w:tr w:rsidR="00AE012A" w:rsidRPr="008834D5" w14:paraId="3E89E985" w14:textId="77777777" w:rsidTr="002500E0">
        <w:tblPrEx>
          <w:tblCellMar>
            <w:top w:w="0" w:type="dxa"/>
            <w:bottom w:w="0" w:type="dxa"/>
          </w:tblCellMar>
        </w:tblPrEx>
        <w:tc>
          <w:tcPr>
            <w:tcW w:w="800" w:type="dxa"/>
            <w:tcBorders>
              <w:top w:val="single" w:sz="12" w:space="0" w:color="auto"/>
            </w:tcBorders>
            <w:shd w:val="solid" w:color="FFFFFF" w:fill="auto"/>
          </w:tcPr>
          <w:p w14:paraId="2DB37C15" w14:textId="77777777" w:rsidR="00AE012A" w:rsidRPr="001807D6" w:rsidRDefault="00AE012A" w:rsidP="003447D8">
            <w:pPr>
              <w:pStyle w:val="TAC"/>
              <w:rPr>
                <w:sz w:val="16"/>
                <w:szCs w:val="16"/>
              </w:rPr>
            </w:pPr>
            <w:r>
              <w:rPr>
                <w:sz w:val="16"/>
                <w:szCs w:val="16"/>
              </w:rPr>
              <w:t>2024-04</w:t>
            </w:r>
          </w:p>
        </w:tc>
        <w:tc>
          <w:tcPr>
            <w:tcW w:w="800" w:type="dxa"/>
            <w:tcBorders>
              <w:top w:val="single" w:sz="12" w:space="0" w:color="auto"/>
            </w:tcBorders>
            <w:shd w:val="solid" w:color="FFFFFF" w:fill="auto"/>
          </w:tcPr>
          <w:p w14:paraId="59ABF01E" w14:textId="77777777" w:rsidR="00AE012A" w:rsidRPr="001807D6" w:rsidRDefault="00AE012A" w:rsidP="003447D8">
            <w:pPr>
              <w:pStyle w:val="TAC"/>
              <w:rPr>
                <w:sz w:val="16"/>
                <w:szCs w:val="16"/>
              </w:rPr>
            </w:pPr>
            <w:r>
              <w:rPr>
                <w:sz w:val="16"/>
                <w:szCs w:val="16"/>
              </w:rPr>
              <w:t>-</w:t>
            </w:r>
          </w:p>
        </w:tc>
        <w:tc>
          <w:tcPr>
            <w:tcW w:w="1094" w:type="dxa"/>
            <w:tcBorders>
              <w:top w:val="single" w:sz="12" w:space="0" w:color="auto"/>
            </w:tcBorders>
            <w:shd w:val="solid" w:color="FFFFFF" w:fill="auto"/>
          </w:tcPr>
          <w:p w14:paraId="34279B78" w14:textId="77777777" w:rsidR="00AE012A" w:rsidRPr="00F776FD" w:rsidRDefault="00AE012A" w:rsidP="003447D8">
            <w:pPr>
              <w:pStyle w:val="TAC"/>
              <w:rPr>
                <w:sz w:val="16"/>
                <w:szCs w:val="16"/>
              </w:rPr>
            </w:pPr>
            <w:r>
              <w:rPr>
                <w:sz w:val="16"/>
                <w:szCs w:val="16"/>
              </w:rPr>
              <w:t>-</w:t>
            </w:r>
          </w:p>
        </w:tc>
        <w:tc>
          <w:tcPr>
            <w:tcW w:w="425" w:type="dxa"/>
            <w:tcBorders>
              <w:top w:val="single" w:sz="12" w:space="0" w:color="auto"/>
            </w:tcBorders>
            <w:shd w:val="solid" w:color="FFFFFF" w:fill="auto"/>
          </w:tcPr>
          <w:p w14:paraId="6E842BFF" w14:textId="77777777" w:rsidR="00AE012A" w:rsidRPr="008834D5" w:rsidRDefault="00AE012A" w:rsidP="003447D8">
            <w:pPr>
              <w:pStyle w:val="TAL"/>
              <w:rPr>
                <w:sz w:val="16"/>
                <w:szCs w:val="16"/>
              </w:rPr>
            </w:pPr>
            <w:r>
              <w:rPr>
                <w:sz w:val="16"/>
                <w:szCs w:val="16"/>
              </w:rPr>
              <w:t>-</w:t>
            </w:r>
          </w:p>
        </w:tc>
        <w:tc>
          <w:tcPr>
            <w:tcW w:w="425" w:type="dxa"/>
            <w:tcBorders>
              <w:top w:val="single" w:sz="12" w:space="0" w:color="auto"/>
            </w:tcBorders>
            <w:shd w:val="solid" w:color="FFFFFF" w:fill="auto"/>
          </w:tcPr>
          <w:p w14:paraId="5F98DAEF" w14:textId="77777777" w:rsidR="00AE012A" w:rsidRPr="008834D5" w:rsidRDefault="00AE012A" w:rsidP="003447D8">
            <w:pPr>
              <w:pStyle w:val="TAR"/>
              <w:rPr>
                <w:sz w:val="16"/>
                <w:szCs w:val="16"/>
              </w:rPr>
            </w:pPr>
            <w:r>
              <w:rPr>
                <w:sz w:val="16"/>
                <w:szCs w:val="16"/>
              </w:rPr>
              <w:t>-</w:t>
            </w:r>
          </w:p>
        </w:tc>
        <w:tc>
          <w:tcPr>
            <w:tcW w:w="425" w:type="dxa"/>
            <w:tcBorders>
              <w:top w:val="single" w:sz="12" w:space="0" w:color="auto"/>
            </w:tcBorders>
            <w:shd w:val="solid" w:color="FFFFFF" w:fill="auto"/>
          </w:tcPr>
          <w:p w14:paraId="0613E210" w14:textId="77777777" w:rsidR="00AE012A" w:rsidRPr="008834D5" w:rsidRDefault="00AE012A" w:rsidP="003447D8">
            <w:pPr>
              <w:pStyle w:val="TAC"/>
              <w:rPr>
                <w:sz w:val="16"/>
                <w:szCs w:val="16"/>
              </w:rPr>
            </w:pPr>
            <w:r>
              <w:rPr>
                <w:sz w:val="16"/>
                <w:szCs w:val="16"/>
              </w:rPr>
              <w:t>-</w:t>
            </w:r>
          </w:p>
        </w:tc>
        <w:tc>
          <w:tcPr>
            <w:tcW w:w="4962" w:type="dxa"/>
            <w:tcBorders>
              <w:top w:val="single" w:sz="12" w:space="0" w:color="auto"/>
            </w:tcBorders>
            <w:shd w:val="solid" w:color="FFFFFF" w:fill="auto"/>
          </w:tcPr>
          <w:p w14:paraId="43D42E1E" w14:textId="77777777" w:rsidR="00AE012A" w:rsidRPr="008834D5" w:rsidRDefault="00AE012A" w:rsidP="003447D8">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3DFA187B" w14:textId="77777777" w:rsidR="00AE012A" w:rsidRPr="00AE012A" w:rsidRDefault="00AE012A" w:rsidP="003447D8">
            <w:pPr>
              <w:pStyle w:val="TAC"/>
              <w:rPr>
                <w:b/>
                <w:sz w:val="16"/>
                <w:szCs w:val="16"/>
              </w:rPr>
            </w:pPr>
            <w:r w:rsidRPr="00AE012A">
              <w:rPr>
                <w:b/>
                <w:sz w:val="16"/>
                <w:szCs w:val="16"/>
              </w:rPr>
              <w:t>18.0.0</w:t>
            </w:r>
          </w:p>
        </w:tc>
      </w:tr>
    </w:tbl>
    <w:p w14:paraId="4BD06E0E" w14:textId="77777777" w:rsidR="003F1D3F" w:rsidRDefault="003F1D3F" w:rsidP="007D24F8">
      <w:pPr>
        <w:rPr>
          <w:lang w:val="en-AU"/>
        </w:rPr>
      </w:pPr>
    </w:p>
    <w:sectPr w:rsidR="003F1D3F">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8FB0B" w14:textId="77777777" w:rsidR="00F04E5A" w:rsidRDefault="00F04E5A">
      <w:r>
        <w:separator/>
      </w:r>
    </w:p>
  </w:endnote>
  <w:endnote w:type="continuationSeparator" w:id="0">
    <w:p w14:paraId="5EDEEBC7" w14:textId="77777777" w:rsidR="00F04E5A" w:rsidRDefault="00F04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B67EB" w14:textId="77777777" w:rsidR="006E7B58" w:rsidRPr="006E7B58" w:rsidRDefault="006E7B58" w:rsidP="006E7B58">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7C7A8" w14:textId="77777777" w:rsidR="006E7B58" w:rsidRDefault="006E7B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77E5B" w14:textId="77777777" w:rsidR="006E7B58" w:rsidRPr="006E7B58" w:rsidRDefault="006E7B58" w:rsidP="006E7B58">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C4E43" w14:textId="77777777" w:rsidR="00F120B6" w:rsidRPr="006E7B58" w:rsidRDefault="00F120B6" w:rsidP="006E7B58">
    <w:pPr>
      <w:pStyle w:val="Footer"/>
      <w:rPr>
        <w:rFonts w:cs="Arial"/>
        <w:sz w:val="20"/>
      </w:rPr>
    </w:pPr>
    <w:r w:rsidRPr="006E7B5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70EB4" w14:textId="77777777" w:rsidR="00F04E5A" w:rsidRDefault="00F04E5A">
      <w:r>
        <w:separator/>
      </w:r>
    </w:p>
  </w:footnote>
  <w:footnote w:type="continuationSeparator" w:id="0">
    <w:p w14:paraId="3693E554" w14:textId="77777777" w:rsidR="00F04E5A" w:rsidRDefault="00F04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ABBB" w14:textId="77777777" w:rsidR="006E7B58" w:rsidRDefault="006E7B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6DC60" w14:textId="77777777" w:rsidR="006E7B58" w:rsidRDefault="006E7B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D5BDC" w14:textId="77777777" w:rsidR="006E7B58" w:rsidRDefault="006E7B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D93C2" w14:textId="5567EEBA" w:rsidR="00F120B6" w:rsidRDefault="00F120B6">
    <w:pPr>
      <w:pStyle w:val="Header"/>
      <w:framePr w:wrap="auto" w:vAnchor="text" w:hAnchor="margin" w:xAlign="right" w:y="1"/>
      <w:widowControl/>
      <w:rPr>
        <w:lang w:val="nl-NL"/>
      </w:rPr>
    </w:pPr>
    <w:r w:rsidRPr="006E7B58">
      <w:rPr>
        <w:rFonts w:cs="Arial"/>
        <w:sz w:val="20"/>
      </w:rPr>
      <w:fldChar w:fldCharType="begin"/>
    </w:r>
    <w:r w:rsidRPr="006E7B58">
      <w:rPr>
        <w:rFonts w:cs="Arial"/>
        <w:sz w:val="20"/>
        <w:lang w:val="nl-NL"/>
      </w:rPr>
      <w:instrText xml:space="preserve"> STYLEREF ZA </w:instrText>
    </w:r>
    <w:r w:rsidRPr="006E7B58">
      <w:rPr>
        <w:rFonts w:cs="Arial"/>
        <w:sz w:val="20"/>
      </w:rPr>
      <w:fldChar w:fldCharType="separate"/>
    </w:r>
    <w:r w:rsidR="006E7B58">
      <w:rPr>
        <w:rFonts w:cs="Arial"/>
        <w:noProof/>
        <w:sz w:val="20"/>
        <w:lang w:val="nl-NL"/>
      </w:rPr>
      <w:t>3GPP TS 24.323 V18.0.0 (2024-04)</w:t>
    </w:r>
    <w:r w:rsidRPr="006E7B58">
      <w:rPr>
        <w:rFonts w:cs="Arial"/>
        <w:sz w:val="20"/>
      </w:rPr>
      <w:fldChar w:fldCharType="end"/>
    </w:r>
  </w:p>
  <w:p w14:paraId="742A2588" w14:textId="77777777" w:rsidR="00F120B6" w:rsidRDefault="00F120B6">
    <w:pPr>
      <w:pStyle w:val="Header"/>
      <w:framePr w:wrap="auto" w:vAnchor="text" w:hAnchor="margin" w:xAlign="center" w:y="1"/>
      <w:widowControl/>
    </w:pPr>
    <w:r w:rsidRPr="006E7B58">
      <w:rPr>
        <w:rFonts w:cs="Arial"/>
        <w:sz w:val="20"/>
      </w:rPr>
      <w:fldChar w:fldCharType="begin"/>
    </w:r>
    <w:r w:rsidRPr="006E7B58">
      <w:rPr>
        <w:rFonts w:cs="Arial"/>
        <w:sz w:val="20"/>
      </w:rPr>
      <w:instrText xml:space="preserve"> PAGE </w:instrText>
    </w:r>
    <w:r w:rsidRPr="006E7B58">
      <w:rPr>
        <w:rFonts w:cs="Arial"/>
        <w:sz w:val="20"/>
      </w:rPr>
      <w:fldChar w:fldCharType="separate"/>
    </w:r>
    <w:r w:rsidR="003F1D3F" w:rsidRPr="006E7B58">
      <w:rPr>
        <w:rFonts w:cs="Arial"/>
        <w:sz w:val="20"/>
      </w:rPr>
      <w:t>28</w:t>
    </w:r>
    <w:r w:rsidRPr="006E7B58">
      <w:rPr>
        <w:rFonts w:cs="Arial"/>
        <w:sz w:val="20"/>
      </w:rPr>
      <w:fldChar w:fldCharType="end"/>
    </w:r>
  </w:p>
  <w:p w14:paraId="0FEECB1E" w14:textId="60B614EB" w:rsidR="00F120B6" w:rsidRDefault="00F120B6">
    <w:pPr>
      <w:pStyle w:val="Header"/>
      <w:framePr w:wrap="auto" w:vAnchor="text" w:hAnchor="margin" w:y="1"/>
      <w:widowControl/>
    </w:pPr>
    <w:r w:rsidRPr="006E7B58">
      <w:rPr>
        <w:rFonts w:cs="Arial"/>
        <w:sz w:val="20"/>
      </w:rPr>
      <w:fldChar w:fldCharType="begin"/>
    </w:r>
    <w:r w:rsidRPr="006E7B58">
      <w:rPr>
        <w:rFonts w:cs="Arial"/>
        <w:sz w:val="20"/>
      </w:rPr>
      <w:instrText xml:space="preserve"> STYLEREF ZGSM </w:instrText>
    </w:r>
    <w:r w:rsidRPr="006E7B58">
      <w:rPr>
        <w:rFonts w:cs="Arial"/>
        <w:sz w:val="20"/>
      </w:rPr>
      <w:fldChar w:fldCharType="separate"/>
    </w:r>
    <w:r w:rsidR="006E7B58">
      <w:rPr>
        <w:rFonts w:cs="Arial"/>
        <w:noProof/>
        <w:sz w:val="20"/>
      </w:rPr>
      <w:t>Release 18</w:t>
    </w:r>
    <w:r w:rsidRPr="006E7B58">
      <w:rPr>
        <w:rFonts w:cs="Arial"/>
        <w:sz w:val="20"/>
      </w:rPr>
      <w:fldChar w:fldCharType="end"/>
    </w:r>
  </w:p>
  <w:p w14:paraId="56F3095A" w14:textId="77777777" w:rsidR="00F120B6" w:rsidRDefault="00F120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1EED90"/>
    <w:lvl w:ilvl="0">
      <w:start w:val="1"/>
      <w:numFmt w:val="decimal"/>
      <w:pStyle w:val="MacroText"/>
      <w:lvlText w:val="%1."/>
      <w:lvlJc w:val="left"/>
      <w:pPr>
        <w:tabs>
          <w:tab w:val="num" w:pos="1492"/>
        </w:tabs>
        <w:ind w:left="1492" w:hanging="360"/>
      </w:pPr>
    </w:lvl>
  </w:abstractNum>
  <w:abstractNum w:abstractNumId="1" w15:restartNumberingAfterBreak="0">
    <w:nsid w:val="FFFFFF7D"/>
    <w:multiLevelType w:val="singleLevel"/>
    <w:tmpl w:val="395039B4"/>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B32C1324"/>
    <w:lvl w:ilvl="0">
      <w:start w:val="1"/>
      <w:numFmt w:val="decimal"/>
      <w:pStyle w:val="ListNumber4"/>
      <w:lvlText w:val="%1."/>
      <w:lvlJc w:val="left"/>
      <w:pPr>
        <w:tabs>
          <w:tab w:val="num" w:pos="926"/>
        </w:tabs>
        <w:ind w:left="926" w:hanging="360"/>
      </w:pPr>
    </w:lvl>
  </w:abstractNum>
  <w:abstractNum w:abstractNumId="3" w15:restartNumberingAfterBreak="0">
    <w:nsid w:val="FFFFFF7F"/>
    <w:multiLevelType w:val="singleLevel"/>
    <w:tmpl w:val="5986FD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1227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BA894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5EEA8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B8602C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403D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A286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FA1C2F"/>
    <w:multiLevelType w:val="multilevel"/>
    <w:tmpl w:val="DCCC1A48"/>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0C15FE7"/>
    <w:multiLevelType w:val="multilevel"/>
    <w:tmpl w:val="B62668A0"/>
    <w:lvl w:ilvl="0">
      <w:start w:val="1"/>
      <w:numFmt w:val="bullet"/>
      <w:pStyle w:val="BN"/>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963CAE"/>
    <w:multiLevelType w:val="hybridMultilevel"/>
    <w:tmpl w:val="3FB20DB2"/>
    <w:lvl w:ilvl="0" w:tplc="04090001">
      <w:start w:val="1"/>
      <w:numFmt w:val="bullet"/>
      <w:lvlText w:val=""/>
      <w:lvlJc w:val="left"/>
      <w:pPr>
        <w:tabs>
          <w:tab w:val="num" w:pos="1495"/>
        </w:tabs>
        <w:ind w:left="1495" w:hanging="360"/>
      </w:pPr>
      <w:rPr>
        <w:rFonts w:ascii="Symbol" w:hAnsi="Symbol" w:hint="default"/>
      </w:rPr>
    </w:lvl>
    <w:lvl w:ilvl="1" w:tplc="04090003" w:tentative="1">
      <w:start w:val="1"/>
      <w:numFmt w:val="bullet"/>
      <w:lvlText w:val="o"/>
      <w:lvlJc w:val="left"/>
      <w:pPr>
        <w:tabs>
          <w:tab w:val="num" w:pos="2215"/>
        </w:tabs>
        <w:ind w:left="2215" w:hanging="360"/>
      </w:pPr>
      <w:rPr>
        <w:rFonts w:ascii="Courier New" w:hAnsi="Courier New" w:hint="default"/>
      </w:rPr>
    </w:lvl>
    <w:lvl w:ilvl="2" w:tplc="04090005" w:tentative="1">
      <w:start w:val="1"/>
      <w:numFmt w:val="bullet"/>
      <w:lvlText w:val=""/>
      <w:lvlJc w:val="left"/>
      <w:pPr>
        <w:tabs>
          <w:tab w:val="num" w:pos="2935"/>
        </w:tabs>
        <w:ind w:left="2935" w:hanging="360"/>
      </w:pPr>
      <w:rPr>
        <w:rFonts w:ascii="Wingdings" w:hAnsi="Wingdings" w:hint="default"/>
      </w:rPr>
    </w:lvl>
    <w:lvl w:ilvl="3" w:tplc="04090001" w:tentative="1">
      <w:start w:val="1"/>
      <w:numFmt w:val="bullet"/>
      <w:lvlText w:val=""/>
      <w:lvlJc w:val="left"/>
      <w:pPr>
        <w:tabs>
          <w:tab w:val="num" w:pos="3655"/>
        </w:tabs>
        <w:ind w:left="3655" w:hanging="360"/>
      </w:pPr>
      <w:rPr>
        <w:rFonts w:ascii="Symbol" w:hAnsi="Symbol" w:hint="default"/>
      </w:rPr>
    </w:lvl>
    <w:lvl w:ilvl="4" w:tplc="04090003" w:tentative="1">
      <w:start w:val="1"/>
      <w:numFmt w:val="bullet"/>
      <w:lvlText w:val="o"/>
      <w:lvlJc w:val="left"/>
      <w:pPr>
        <w:tabs>
          <w:tab w:val="num" w:pos="4375"/>
        </w:tabs>
        <w:ind w:left="4375" w:hanging="360"/>
      </w:pPr>
      <w:rPr>
        <w:rFonts w:ascii="Courier New" w:hAnsi="Courier New" w:hint="default"/>
      </w:rPr>
    </w:lvl>
    <w:lvl w:ilvl="5" w:tplc="04090005" w:tentative="1">
      <w:start w:val="1"/>
      <w:numFmt w:val="bullet"/>
      <w:lvlText w:val=""/>
      <w:lvlJc w:val="left"/>
      <w:pPr>
        <w:tabs>
          <w:tab w:val="num" w:pos="5095"/>
        </w:tabs>
        <w:ind w:left="5095" w:hanging="360"/>
      </w:pPr>
      <w:rPr>
        <w:rFonts w:ascii="Wingdings" w:hAnsi="Wingdings" w:hint="default"/>
      </w:rPr>
    </w:lvl>
    <w:lvl w:ilvl="6" w:tplc="04090001" w:tentative="1">
      <w:start w:val="1"/>
      <w:numFmt w:val="bullet"/>
      <w:lvlText w:val=""/>
      <w:lvlJc w:val="left"/>
      <w:pPr>
        <w:tabs>
          <w:tab w:val="num" w:pos="5815"/>
        </w:tabs>
        <w:ind w:left="5815" w:hanging="360"/>
      </w:pPr>
      <w:rPr>
        <w:rFonts w:ascii="Symbol" w:hAnsi="Symbol" w:hint="default"/>
      </w:rPr>
    </w:lvl>
    <w:lvl w:ilvl="7" w:tplc="04090003" w:tentative="1">
      <w:start w:val="1"/>
      <w:numFmt w:val="bullet"/>
      <w:lvlText w:val="o"/>
      <w:lvlJc w:val="left"/>
      <w:pPr>
        <w:tabs>
          <w:tab w:val="num" w:pos="6535"/>
        </w:tabs>
        <w:ind w:left="6535" w:hanging="360"/>
      </w:pPr>
      <w:rPr>
        <w:rFonts w:ascii="Courier New" w:hAnsi="Courier New" w:hint="default"/>
      </w:rPr>
    </w:lvl>
    <w:lvl w:ilvl="8" w:tplc="04090005" w:tentative="1">
      <w:start w:val="1"/>
      <w:numFmt w:val="bullet"/>
      <w:lvlText w:val=""/>
      <w:lvlJc w:val="left"/>
      <w:pPr>
        <w:tabs>
          <w:tab w:val="num" w:pos="7255"/>
        </w:tabs>
        <w:ind w:left="7255" w:hanging="360"/>
      </w:pPr>
      <w:rPr>
        <w:rFonts w:ascii="Wingdings" w:hAnsi="Wingdings" w:hint="default"/>
      </w:rPr>
    </w:lvl>
  </w:abstractNum>
  <w:abstractNum w:abstractNumId="1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5" w15:restartNumberingAfterBreak="0">
    <w:nsid w:val="26F0063C"/>
    <w:multiLevelType w:val="multilevel"/>
    <w:tmpl w:val="91F4DE08"/>
    <w:lvl w:ilvl="0">
      <w:start w:val="1"/>
      <w:numFmt w:val="bullet"/>
      <w:lvlText w:val=""/>
      <w:lvlJc w:val="left"/>
      <w:pPr>
        <w:tabs>
          <w:tab w:val="num" w:pos="720"/>
        </w:tabs>
        <w:ind w:left="720" w:hanging="360"/>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7D333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9F978E9"/>
    <w:multiLevelType w:val="multilevel"/>
    <w:tmpl w:val="9C7E1708"/>
    <w:lvl w:ilvl="0">
      <w:start w:val="1"/>
      <w:numFmt w:val="bullet"/>
      <w:pStyle w:val="UL"/>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885F83"/>
    <w:multiLevelType w:val="multilevel"/>
    <w:tmpl w:val="E392EC40"/>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09B67FF"/>
    <w:multiLevelType w:val="singleLevel"/>
    <w:tmpl w:val="FE9E9AAC"/>
    <w:lvl w:ilvl="0">
      <w:start w:val="1"/>
      <w:numFmt w:val="bullet"/>
      <w:pStyle w:val="BulletList"/>
      <w:lvlText w:val=""/>
      <w:lvlJc w:val="left"/>
      <w:pPr>
        <w:tabs>
          <w:tab w:val="num" w:pos="360"/>
        </w:tabs>
        <w:ind w:left="360" w:hanging="360"/>
      </w:pPr>
      <w:rPr>
        <w:rFonts w:ascii="Symbol" w:hAnsi="Symbol" w:hint="default"/>
        <w:b w:val="0"/>
        <w:i w:val="0"/>
        <w:sz w:val="24"/>
      </w:rPr>
    </w:lvl>
  </w:abstractNum>
  <w:abstractNum w:abstractNumId="20" w15:restartNumberingAfterBreak="0">
    <w:nsid w:val="31CB79D8"/>
    <w:multiLevelType w:val="singleLevel"/>
    <w:tmpl w:val="E4E22E02"/>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5C80964"/>
    <w:multiLevelType w:val="multilevel"/>
    <w:tmpl w:val="08700742"/>
    <w:lvl w:ilvl="0">
      <w:start w:val="1"/>
      <w:numFmt w:val="decimal"/>
      <w:pStyle w:val="BlockText"/>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36D53FC8"/>
    <w:multiLevelType w:val="singleLevel"/>
    <w:tmpl w:val="10D04858"/>
    <w:lvl w:ilvl="0">
      <w:start w:val="2"/>
      <w:numFmt w:val="bullet"/>
      <w:lvlText w:val="-"/>
      <w:lvlJc w:val="left"/>
      <w:pPr>
        <w:tabs>
          <w:tab w:val="num" w:pos="360"/>
        </w:tabs>
        <w:ind w:left="360" w:hanging="360"/>
      </w:pPr>
      <w:rPr>
        <w:rFonts w:hint="default"/>
      </w:rPr>
    </w:lvl>
  </w:abstractNum>
  <w:abstractNum w:abstractNumId="23"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Reference"/>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4F2D3CBA"/>
    <w:multiLevelType w:val="multilevel"/>
    <w:tmpl w:val="796EED1C"/>
    <w:lvl w:ilvl="0">
      <w:start w:val="1"/>
      <w:numFmt w:val="lowerLetter"/>
      <w:pStyle w:val="InformationDetai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C9A3AF4"/>
    <w:multiLevelType w:val="singleLevel"/>
    <w:tmpl w:val="4B7404F2"/>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13327BD"/>
    <w:multiLevelType w:val="singleLevel"/>
    <w:tmpl w:val="18A6FACA"/>
    <w:lvl w:ilvl="0">
      <w:start w:val="1"/>
      <w:numFmt w:val="decimal"/>
      <w:lvlText w:val="[%1]"/>
      <w:lvlJc w:val="left"/>
      <w:pPr>
        <w:tabs>
          <w:tab w:val="num" w:pos="360"/>
        </w:tabs>
        <w:ind w:left="360" w:hanging="360"/>
      </w:pPr>
    </w:lvl>
  </w:abstractNum>
  <w:abstractNum w:abstractNumId="27" w15:restartNumberingAfterBreak="0">
    <w:nsid w:val="61693B55"/>
    <w:multiLevelType w:val="singleLevel"/>
    <w:tmpl w:val="17AC8F18"/>
    <w:lvl w:ilvl="0">
      <w:start w:val="1"/>
      <w:numFmt w:val="decimal"/>
      <w:lvlText w:val="%1)"/>
      <w:lvlJc w:val="left"/>
      <w:pPr>
        <w:tabs>
          <w:tab w:val="num" w:pos="360"/>
        </w:tabs>
        <w:ind w:left="360" w:hanging="360"/>
      </w:pPr>
    </w:lvl>
  </w:abstractNum>
  <w:abstractNum w:abstractNumId="28" w15:restartNumberingAfterBreak="0">
    <w:nsid w:val="62650F58"/>
    <w:multiLevelType w:val="hybridMultilevel"/>
    <w:tmpl w:val="DC30D6FE"/>
    <w:lvl w:ilvl="0" w:tplc="4A6ED382">
      <w:start w:val="2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7E76E9"/>
    <w:multiLevelType w:val="multilevel"/>
    <w:tmpl w:val="34C6FAF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9855F39"/>
    <w:multiLevelType w:val="singleLevel"/>
    <w:tmpl w:val="C8BECA62"/>
    <w:lvl w:ilvl="0">
      <w:start w:val="1"/>
      <w:numFmt w:val="decimal"/>
      <w:lvlText w:val="(%1)"/>
      <w:lvlJc w:val="left"/>
      <w:pPr>
        <w:tabs>
          <w:tab w:val="num" w:pos="360"/>
        </w:tabs>
        <w:ind w:left="360" w:hanging="360"/>
      </w:pPr>
    </w:lvl>
  </w:abstractNum>
  <w:abstractNum w:abstractNumId="32" w15:restartNumberingAfterBreak="0">
    <w:nsid w:val="7207389D"/>
    <w:multiLevelType w:val="singleLevel"/>
    <w:tmpl w:val="51C44CFE"/>
    <w:lvl w:ilvl="0">
      <w:numFmt w:val="bullet"/>
      <w:lvlText w:val="-"/>
      <w:lvlJc w:val="left"/>
      <w:pPr>
        <w:tabs>
          <w:tab w:val="num" w:pos="360"/>
        </w:tabs>
        <w:ind w:left="360" w:hanging="360"/>
      </w:pPr>
      <w:rPr>
        <w:rFonts w:hint="default"/>
      </w:rPr>
    </w:lvl>
  </w:abstractNum>
  <w:abstractNum w:abstractNumId="33" w15:restartNumberingAfterBreak="0">
    <w:nsid w:val="7614292B"/>
    <w:multiLevelType w:val="hybridMultilevel"/>
    <w:tmpl w:val="D5F24BE0"/>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846D8D"/>
    <w:multiLevelType w:val="multilevel"/>
    <w:tmpl w:val="D5282204"/>
    <w:lvl w:ilvl="0">
      <w:start w:val="1"/>
      <w:numFmt w:val="upperLetter"/>
      <w:pStyle w:val="AppendixHeading2"/>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5" w15:restartNumberingAfterBreak="0">
    <w:nsid w:val="79156C54"/>
    <w:multiLevelType w:val="multilevel"/>
    <w:tmpl w:val="509E308C"/>
    <w:lvl w:ilvl="0">
      <w:start w:val="1"/>
      <w:numFmt w:val="bullet"/>
      <w:pStyle w:val="bullet-notnumbered"/>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7C54BC"/>
    <w:multiLevelType w:val="multilevel"/>
    <w:tmpl w:val="90C42A22"/>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16cid:durableId="8709953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69125671">
    <w:abstractNumId w:val="27"/>
  </w:num>
  <w:num w:numId="3" w16cid:durableId="1441605787">
    <w:abstractNumId w:val="34"/>
  </w:num>
  <w:num w:numId="4" w16cid:durableId="2044674286">
    <w:abstractNumId w:val="26"/>
  </w:num>
  <w:num w:numId="5" w16cid:durableId="851605045">
    <w:abstractNumId w:val="23"/>
  </w:num>
  <w:num w:numId="6" w16cid:durableId="619804682">
    <w:abstractNumId w:val="17"/>
  </w:num>
  <w:num w:numId="7" w16cid:durableId="1489402785">
    <w:abstractNumId w:val="35"/>
  </w:num>
  <w:num w:numId="8" w16cid:durableId="334262516">
    <w:abstractNumId w:val="12"/>
  </w:num>
  <w:num w:numId="9" w16cid:durableId="530921194">
    <w:abstractNumId w:val="21"/>
  </w:num>
  <w:num w:numId="10" w16cid:durableId="1520896239">
    <w:abstractNumId w:val="24"/>
  </w:num>
  <w:num w:numId="11" w16cid:durableId="1610235508">
    <w:abstractNumId w:val="22"/>
  </w:num>
  <w:num w:numId="12" w16cid:durableId="1008213940">
    <w:abstractNumId w:val="15"/>
  </w:num>
  <w:num w:numId="13" w16cid:durableId="109396046">
    <w:abstractNumId w:val="32"/>
  </w:num>
  <w:num w:numId="14" w16cid:durableId="763914396">
    <w:abstractNumId w:val="2"/>
  </w:num>
  <w:num w:numId="15" w16cid:durableId="1748191105">
    <w:abstractNumId w:val="1"/>
  </w:num>
  <w:num w:numId="16" w16cid:durableId="1804037913">
    <w:abstractNumId w:val="0"/>
  </w:num>
  <w:num w:numId="17" w16cid:durableId="1797407510">
    <w:abstractNumId w:val="28"/>
  </w:num>
  <w:num w:numId="18" w16cid:durableId="1475368995">
    <w:abstractNumId w:val="3"/>
  </w:num>
  <w:num w:numId="19" w16cid:durableId="67266836">
    <w:abstractNumId w:val="8"/>
  </w:num>
  <w:num w:numId="20" w16cid:durableId="1874802052">
    <w:abstractNumId w:val="7"/>
  </w:num>
  <w:num w:numId="21" w16cid:durableId="1035040081">
    <w:abstractNumId w:val="9"/>
  </w:num>
  <w:num w:numId="22" w16cid:durableId="1730692849">
    <w:abstractNumId w:val="6"/>
  </w:num>
  <w:num w:numId="23" w16cid:durableId="1430852864">
    <w:abstractNumId w:val="5"/>
  </w:num>
  <w:num w:numId="24" w16cid:durableId="1521511817">
    <w:abstractNumId w:val="4"/>
  </w:num>
  <w:num w:numId="25" w16cid:durableId="48306441">
    <w:abstractNumId w:val="13"/>
  </w:num>
  <w:num w:numId="26" w16cid:durableId="385496665">
    <w:abstractNumId w:val="18"/>
  </w:num>
  <w:num w:numId="27" w16cid:durableId="590746018">
    <w:abstractNumId w:val="11"/>
  </w:num>
  <w:num w:numId="28" w16cid:durableId="354621804">
    <w:abstractNumId w:val="19"/>
  </w:num>
  <w:num w:numId="29" w16cid:durableId="2110197775">
    <w:abstractNumId w:val="14"/>
  </w:num>
  <w:num w:numId="30" w16cid:durableId="1290089171">
    <w:abstractNumId w:val="36"/>
  </w:num>
  <w:num w:numId="31" w16cid:durableId="45448981">
    <w:abstractNumId w:val="33"/>
  </w:num>
  <w:num w:numId="32" w16cid:durableId="281421054">
    <w:abstractNumId w:val="29"/>
  </w:num>
  <w:num w:numId="33" w16cid:durableId="1823235551">
    <w:abstractNumId w:val="16"/>
  </w:num>
  <w:num w:numId="34" w16cid:durableId="153036346">
    <w:abstractNumId w:val="10"/>
    <w:lvlOverride w:ilvl="0">
      <w:lvl w:ilvl="0">
        <w:start w:val="1"/>
        <w:numFmt w:val="bullet"/>
        <w:lvlText w:val=""/>
        <w:legacy w:legacy="1" w:legacySpace="0" w:legacyIndent="357"/>
        <w:lvlJc w:val="left"/>
        <w:pPr>
          <w:ind w:left="2954" w:hanging="357"/>
        </w:pPr>
        <w:rPr>
          <w:rFonts w:ascii="Symbol" w:hAnsi="Symbol" w:hint="default"/>
        </w:rPr>
      </w:lvl>
    </w:lvlOverride>
  </w:num>
  <w:num w:numId="35" w16cid:durableId="1186990101">
    <w:abstractNumId w:val="20"/>
  </w:num>
  <w:num w:numId="36" w16cid:durableId="1190338226">
    <w:abstractNumId w:val="25"/>
  </w:num>
  <w:num w:numId="37" w16cid:durableId="1361583938">
    <w:abstractNumId w:val="31"/>
  </w:num>
  <w:num w:numId="38" w16cid:durableId="129895412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A65EB"/>
    <w:rsid w:val="000011F3"/>
    <w:rsid w:val="00002838"/>
    <w:rsid w:val="000179F3"/>
    <w:rsid w:val="000269A9"/>
    <w:rsid w:val="00040BC6"/>
    <w:rsid w:val="00051274"/>
    <w:rsid w:val="00066D04"/>
    <w:rsid w:val="000670FC"/>
    <w:rsid w:val="000700CF"/>
    <w:rsid w:val="00095824"/>
    <w:rsid w:val="00096FCF"/>
    <w:rsid w:val="000A00E7"/>
    <w:rsid w:val="000A67A4"/>
    <w:rsid w:val="000E0422"/>
    <w:rsid w:val="000E4F0B"/>
    <w:rsid w:val="000F49C7"/>
    <w:rsid w:val="0010235B"/>
    <w:rsid w:val="00124639"/>
    <w:rsid w:val="001254D2"/>
    <w:rsid w:val="0013540A"/>
    <w:rsid w:val="001703AD"/>
    <w:rsid w:val="00172664"/>
    <w:rsid w:val="001749E4"/>
    <w:rsid w:val="00176B67"/>
    <w:rsid w:val="001807D6"/>
    <w:rsid w:val="00194A2B"/>
    <w:rsid w:val="001D6F88"/>
    <w:rsid w:val="001F007D"/>
    <w:rsid w:val="001F192C"/>
    <w:rsid w:val="00210320"/>
    <w:rsid w:val="00214870"/>
    <w:rsid w:val="00220867"/>
    <w:rsid w:val="00225D76"/>
    <w:rsid w:val="0022764F"/>
    <w:rsid w:val="002462A8"/>
    <w:rsid w:val="002500E0"/>
    <w:rsid w:val="00277037"/>
    <w:rsid w:val="002823A8"/>
    <w:rsid w:val="002B1A2B"/>
    <w:rsid w:val="002F4D2B"/>
    <w:rsid w:val="002F7848"/>
    <w:rsid w:val="00314698"/>
    <w:rsid w:val="0033369E"/>
    <w:rsid w:val="003447D8"/>
    <w:rsid w:val="00344965"/>
    <w:rsid w:val="00356342"/>
    <w:rsid w:val="00361BB7"/>
    <w:rsid w:val="00365F3E"/>
    <w:rsid w:val="0037635F"/>
    <w:rsid w:val="003B0F8D"/>
    <w:rsid w:val="003C5825"/>
    <w:rsid w:val="003D5ECB"/>
    <w:rsid w:val="003E25C6"/>
    <w:rsid w:val="003F1D3F"/>
    <w:rsid w:val="00406C3E"/>
    <w:rsid w:val="0041161E"/>
    <w:rsid w:val="00454996"/>
    <w:rsid w:val="00461CEE"/>
    <w:rsid w:val="00465CC2"/>
    <w:rsid w:val="00467FCE"/>
    <w:rsid w:val="00474BF8"/>
    <w:rsid w:val="004968A5"/>
    <w:rsid w:val="004C2F95"/>
    <w:rsid w:val="00501D63"/>
    <w:rsid w:val="00540C71"/>
    <w:rsid w:val="00550434"/>
    <w:rsid w:val="00571C49"/>
    <w:rsid w:val="00571E51"/>
    <w:rsid w:val="00577C7D"/>
    <w:rsid w:val="005A3778"/>
    <w:rsid w:val="005F64CE"/>
    <w:rsid w:val="0060167F"/>
    <w:rsid w:val="00605F8B"/>
    <w:rsid w:val="00605FBC"/>
    <w:rsid w:val="00611DD1"/>
    <w:rsid w:val="00632618"/>
    <w:rsid w:val="00636F61"/>
    <w:rsid w:val="00666BDA"/>
    <w:rsid w:val="00680818"/>
    <w:rsid w:val="006A25F5"/>
    <w:rsid w:val="006D0914"/>
    <w:rsid w:val="006E7B58"/>
    <w:rsid w:val="006F0B68"/>
    <w:rsid w:val="006F1287"/>
    <w:rsid w:val="00701321"/>
    <w:rsid w:val="00736739"/>
    <w:rsid w:val="00743792"/>
    <w:rsid w:val="00773556"/>
    <w:rsid w:val="00794C71"/>
    <w:rsid w:val="007A1549"/>
    <w:rsid w:val="007B3522"/>
    <w:rsid w:val="007B704F"/>
    <w:rsid w:val="007C18FE"/>
    <w:rsid w:val="007D24F8"/>
    <w:rsid w:val="007D5EDF"/>
    <w:rsid w:val="007E531B"/>
    <w:rsid w:val="007F3040"/>
    <w:rsid w:val="0081100A"/>
    <w:rsid w:val="008133CB"/>
    <w:rsid w:val="00843F85"/>
    <w:rsid w:val="008834D5"/>
    <w:rsid w:val="008948EC"/>
    <w:rsid w:val="008C0EC9"/>
    <w:rsid w:val="008E3B1F"/>
    <w:rsid w:val="008F4F36"/>
    <w:rsid w:val="00921250"/>
    <w:rsid w:val="00925629"/>
    <w:rsid w:val="009477EC"/>
    <w:rsid w:val="00956E6E"/>
    <w:rsid w:val="00967765"/>
    <w:rsid w:val="00970088"/>
    <w:rsid w:val="00977FDA"/>
    <w:rsid w:val="009879DC"/>
    <w:rsid w:val="009A5C72"/>
    <w:rsid w:val="009A6DEA"/>
    <w:rsid w:val="009C3D5B"/>
    <w:rsid w:val="009F7C60"/>
    <w:rsid w:val="00A23673"/>
    <w:rsid w:val="00A36B7B"/>
    <w:rsid w:val="00A65933"/>
    <w:rsid w:val="00A75BE8"/>
    <w:rsid w:val="00A762A8"/>
    <w:rsid w:val="00A779B2"/>
    <w:rsid w:val="00A863C6"/>
    <w:rsid w:val="00AA3DE8"/>
    <w:rsid w:val="00AA6A1A"/>
    <w:rsid w:val="00AC6579"/>
    <w:rsid w:val="00AE012A"/>
    <w:rsid w:val="00AE683A"/>
    <w:rsid w:val="00AF5665"/>
    <w:rsid w:val="00B21F61"/>
    <w:rsid w:val="00B309D1"/>
    <w:rsid w:val="00B50015"/>
    <w:rsid w:val="00B76521"/>
    <w:rsid w:val="00B96257"/>
    <w:rsid w:val="00BA24CA"/>
    <w:rsid w:val="00BB2B98"/>
    <w:rsid w:val="00BD3BB6"/>
    <w:rsid w:val="00C06A4F"/>
    <w:rsid w:val="00C35DD9"/>
    <w:rsid w:val="00C42612"/>
    <w:rsid w:val="00C748AA"/>
    <w:rsid w:val="00CA65EB"/>
    <w:rsid w:val="00CC4B05"/>
    <w:rsid w:val="00CD37F9"/>
    <w:rsid w:val="00D676BE"/>
    <w:rsid w:val="00D745FA"/>
    <w:rsid w:val="00D852D0"/>
    <w:rsid w:val="00DE3252"/>
    <w:rsid w:val="00E00D72"/>
    <w:rsid w:val="00E13030"/>
    <w:rsid w:val="00E2099C"/>
    <w:rsid w:val="00E20AA7"/>
    <w:rsid w:val="00E511B4"/>
    <w:rsid w:val="00E72185"/>
    <w:rsid w:val="00E85E74"/>
    <w:rsid w:val="00E95C2A"/>
    <w:rsid w:val="00E95CDE"/>
    <w:rsid w:val="00EC5CC7"/>
    <w:rsid w:val="00F04E5A"/>
    <w:rsid w:val="00F120B6"/>
    <w:rsid w:val="00F514BC"/>
    <w:rsid w:val="00F72B4E"/>
    <w:rsid w:val="00F75DBC"/>
    <w:rsid w:val="00F776FD"/>
    <w:rsid w:val="00F85AC7"/>
    <w:rsid w:val="00FA6143"/>
    <w:rsid w:val="00FB47C0"/>
    <w:rsid w:val="00FE08EF"/>
    <w:rsid w:val="00FE46D5"/>
    <w:rsid w:val="00FE51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7ACC0C"/>
  <w15:chartTrackingRefBased/>
  <w15:docId w15:val="{FD912AB1-33B4-415F-9E0C-D63B97162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7B58"/>
    <w:pPr>
      <w:overflowPunct w:val="0"/>
      <w:autoSpaceDE w:val="0"/>
      <w:autoSpaceDN w:val="0"/>
      <w:adjustRightInd w:val="0"/>
      <w:spacing w:after="180"/>
      <w:textAlignment w:val="baseline"/>
    </w:pPr>
  </w:style>
  <w:style w:type="paragraph" w:styleId="Heading1">
    <w:name w:val="heading 1"/>
    <w:next w:val="Normal"/>
    <w:qFormat/>
    <w:rsid w:val="006E7B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E7B58"/>
    <w:pPr>
      <w:pBdr>
        <w:top w:val="none" w:sz="0" w:space="0" w:color="auto"/>
      </w:pBdr>
      <w:spacing w:before="180"/>
      <w:outlineLvl w:val="1"/>
    </w:pPr>
    <w:rPr>
      <w:sz w:val="32"/>
    </w:rPr>
  </w:style>
  <w:style w:type="paragraph" w:styleId="Heading3">
    <w:name w:val="heading 3"/>
    <w:basedOn w:val="Heading2"/>
    <w:next w:val="Normal"/>
    <w:qFormat/>
    <w:rsid w:val="006E7B58"/>
    <w:pPr>
      <w:spacing w:before="120"/>
      <w:outlineLvl w:val="2"/>
    </w:pPr>
    <w:rPr>
      <w:sz w:val="28"/>
    </w:rPr>
  </w:style>
  <w:style w:type="paragraph" w:styleId="Heading4">
    <w:name w:val="heading 4"/>
    <w:basedOn w:val="Heading3"/>
    <w:next w:val="Normal"/>
    <w:qFormat/>
    <w:rsid w:val="006E7B58"/>
    <w:pPr>
      <w:ind w:left="1418" w:hanging="1418"/>
      <w:outlineLvl w:val="3"/>
    </w:pPr>
    <w:rPr>
      <w:sz w:val="24"/>
    </w:rPr>
  </w:style>
  <w:style w:type="paragraph" w:styleId="Heading5">
    <w:name w:val="heading 5"/>
    <w:basedOn w:val="Heading4"/>
    <w:next w:val="Normal"/>
    <w:qFormat/>
    <w:rsid w:val="006E7B58"/>
    <w:pPr>
      <w:ind w:left="1701" w:hanging="1701"/>
      <w:outlineLvl w:val="4"/>
    </w:pPr>
    <w:rPr>
      <w:sz w:val="22"/>
    </w:rPr>
  </w:style>
  <w:style w:type="paragraph" w:styleId="Heading6">
    <w:name w:val="heading 6"/>
    <w:aliases w:val="h6,Heading6,6,Requirement,sub-dash,sd,7 sub-dash,Bullet list,Bullet list1,Bullet list2,Bullet list11,Bullet list3,Bullet list12,Bullet list21,Bullet list111,Bullet lis"/>
    <w:basedOn w:val="H6"/>
    <w:next w:val="Normal"/>
    <w:qFormat/>
    <w:pPr>
      <w:outlineLvl w:val="5"/>
    </w:pPr>
  </w:style>
  <w:style w:type="paragraph" w:styleId="Heading7">
    <w:name w:val="heading 7"/>
    <w:aliases w:val="Bulleted list,h7,st,SDL title,7,ExhibitTitle,Objective,heading7,req3,Heading7,letter list,lettered list,letter list1,lettered list1,letter list2,lettered list2,letter list11,lettered list11,letter list3,lettered list3,letter list12"/>
    <w:basedOn w:val="H6"/>
    <w:next w:val="Normal"/>
    <w:qFormat/>
    <w:pPr>
      <w:outlineLvl w:val="6"/>
    </w:pPr>
  </w:style>
  <w:style w:type="paragraph" w:styleId="Heading8">
    <w:name w:val="heading 8"/>
    <w:basedOn w:val="Heading1"/>
    <w:next w:val="Normal"/>
    <w:qFormat/>
    <w:rsid w:val="006E7B58"/>
    <w:pPr>
      <w:ind w:left="0" w:firstLine="0"/>
      <w:outlineLvl w:val="7"/>
    </w:pPr>
  </w:style>
  <w:style w:type="paragraph" w:styleId="Heading9">
    <w:name w:val="heading 9"/>
    <w:basedOn w:val="Heading8"/>
    <w:next w:val="Normal"/>
    <w:qFormat/>
    <w:rsid w:val="006E7B58"/>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rsid w:val="006E7B58"/>
    <w:pPr>
      <w:ind w:left="1985" w:hanging="1985"/>
      <w:outlineLvl w:val="9"/>
    </w:pPr>
    <w:rPr>
      <w:sz w:val="20"/>
    </w:rPr>
  </w:style>
  <w:style w:type="paragraph" w:styleId="TOC9">
    <w:name w:val="toc 9"/>
    <w:basedOn w:val="TOC8"/>
    <w:semiHidden/>
    <w:rsid w:val="006E7B58"/>
    <w:pPr>
      <w:ind w:left="1418" w:hanging="1418"/>
    </w:pPr>
  </w:style>
  <w:style w:type="paragraph" w:styleId="TOC8">
    <w:name w:val="toc 8"/>
    <w:basedOn w:val="TOC1"/>
    <w:uiPriority w:val="39"/>
    <w:rsid w:val="006E7B58"/>
    <w:pPr>
      <w:spacing w:before="180"/>
      <w:ind w:left="2693" w:hanging="2693"/>
    </w:pPr>
    <w:rPr>
      <w:b/>
    </w:rPr>
  </w:style>
  <w:style w:type="paragraph" w:styleId="TOC1">
    <w:name w:val="toc 1"/>
    <w:uiPriority w:val="39"/>
    <w:rsid w:val="006E7B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6E7B58"/>
    <w:pPr>
      <w:keepLines/>
      <w:tabs>
        <w:tab w:val="center" w:pos="4536"/>
        <w:tab w:val="right" w:pos="9072"/>
      </w:tabs>
    </w:pPr>
    <w:rPr>
      <w:noProof/>
    </w:rPr>
  </w:style>
  <w:style w:type="character" w:customStyle="1" w:styleId="ZGSM">
    <w:name w:val="ZGSM"/>
    <w:rsid w:val="006E7B58"/>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6E7B5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6E7B58"/>
    <w:pPr>
      <w:ind w:left="1701" w:hanging="1701"/>
    </w:pPr>
  </w:style>
  <w:style w:type="paragraph" w:styleId="TOC4">
    <w:name w:val="toc 4"/>
    <w:basedOn w:val="TOC3"/>
    <w:semiHidden/>
    <w:rsid w:val="006E7B58"/>
    <w:pPr>
      <w:ind w:left="1418" w:hanging="1418"/>
    </w:pPr>
  </w:style>
  <w:style w:type="paragraph" w:styleId="TOC3">
    <w:name w:val="toc 3"/>
    <w:basedOn w:val="TOC2"/>
    <w:semiHidden/>
    <w:rsid w:val="006E7B58"/>
    <w:pPr>
      <w:ind w:left="1134" w:hanging="1134"/>
    </w:pPr>
  </w:style>
  <w:style w:type="paragraph" w:styleId="TOC2">
    <w:name w:val="toc 2"/>
    <w:basedOn w:val="TOC1"/>
    <w:uiPriority w:val="39"/>
    <w:rsid w:val="006E7B58"/>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rsid w:val="006E7B58"/>
    <w:pPr>
      <w:outlineLvl w:val="9"/>
    </w:pPr>
  </w:style>
  <w:style w:type="paragraph" w:styleId="Footer">
    <w:name w:val="footer"/>
    <w:basedOn w:val="Header"/>
    <w:pPr>
      <w:jc w:val="center"/>
    </w:pPr>
    <w:rPr>
      <w:i/>
    </w:rPr>
  </w:style>
  <w:style w:type="character" w:styleId="FootnoteReference">
    <w:name w:val="footnote reference"/>
    <w:aliases w:val="ft#,fr"/>
    <w:semiHidden/>
    <w:rPr>
      <w:b/>
      <w:position w:val="6"/>
      <w:sz w:val="16"/>
    </w:rPr>
  </w:style>
  <w:style w:type="paragraph" w:styleId="FootnoteText">
    <w:name w:val="footnote text"/>
    <w:aliases w:val="ftx,ft"/>
    <w:basedOn w:val="Normal"/>
    <w:semiHidden/>
    <w:pPr>
      <w:keepLines/>
      <w:spacing w:after="0"/>
      <w:ind w:left="454" w:hanging="454"/>
    </w:pPr>
    <w:rPr>
      <w:sz w:val="16"/>
    </w:rPr>
  </w:style>
  <w:style w:type="paragraph" w:customStyle="1" w:styleId="NF">
    <w:name w:val="NF"/>
    <w:basedOn w:val="NO"/>
    <w:rsid w:val="006E7B58"/>
    <w:pPr>
      <w:keepNext/>
      <w:spacing w:after="0"/>
    </w:pPr>
    <w:rPr>
      <w:rFonts w:ascii="Arial" w:hAnsi="Arial"/>
      <w:sz w:val="18"/>
    </w:rPr>
  </w:style>
  <w:style w:type="paragraph" w:customStyle="1" w:styleId="NO">
    <w:name w:val="NO"/>
    <w:basedOn w:val="Normal"/>
    <w:link w:val="NOZchn"/>
    <w:rsid w:val="006E7B58"/>
    <w:pPr>
      <w:keepLines/>
      <w:ind w:left="1135" w:hanging="851"/>
    </w:pPr>
  </w:style>
  <w:style w:type="paragraph" w:customStyle="1" w:styleId="PL">
    <w:name w:val="PL"/>
    <w:link w:val="PLChar"/>
    <w:rsid w:val="006E7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E7B58"/>
    <w:pPr>
      <w:jc w:val="right"/>
    </w:pPr>
  </w:style>
  <w:style w:type="paragraph" w:customStyle="1" w:styleId="TAL">
    <w:name w:val="TAL"/>
    <w:basedOn w:val="Normal"/>
    <w:rsid w:val="006E7B58"/>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sid w:val="006E7B58"/>
    <w:rPr>
      <w:b/>
    </w:rPr>
  </w:style>
  <w:style w:type="paragraph" w:customStyle="1" w:styleId="TAC">
    <w:name w:val="TAC"/>
    <w:basedOn w:val="TAL"/>
    <w:rsid w:val="006E7B58"/>
    <w:pPr>
      <w:jc w:val="center"/>
    </w:pPr>
  </w:style>
  <w:style w:type="paragraph" w:customStyle="1" w:styleId="LD">
    <w:name w:val="LD"/>
    <w:rsid w:val="006E7B5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6E7B58"/>
    <w:pPr>
      <w:keepLines/>
      <w:ind w:left="1702" w:hanging="1418"/>
    </w:pPr>
  </w:style>
  <w:style w:type="paragraph" w:customStyle="1" w:styleId="FP">
    <w:name w:val="FP"/>
    <w:basedOn w:val="Normal"/>
    <w:rsid w:val="006E7B58"/>
    <w:pPr>
      <w:spacing w:after="0"/>
    </w:pPr>
  </w:style>
  <w:style w:type="paragraph" w:customStyle="1" w:styleId="NW">
    <w:name w:val="NW"/>
    <w:basedOn w:val="NO"/>
    <w:rsid w:val="006E7B58"/>
    <w:pPr>
      <w:spacing w:after="0"/>
    </w:pPr>
  </w:style>
  <w:style w:type="paragraph" w:customStyle="1" w:styleId="EW">
    <w:name w:val="EW"/>
    <w:basedOn w:val="EX"/>
    <w:rsid w:val="006E7B58"/>
    <w:pPr>
      <w:spacing w:after="0"/>
    </w:pPr>
  </w:style>
  <w:style w:type="paragraph" w:customStyle="1" w:styleId="B1">
    <w:name w:val="B1"/>
    <w:basedOn w:val="List"/>
    <w:link w:val="B1Char"/>
    <w:rsid w:val="006E7B58"/>
  </w:style>
  <w:style w:type="paragraph" w:styleId="TOC6">
    <w:name w:val="toc 6"/>
    <w:basedOn w:val="TOC5"/>
    <w:next w:val="Normal"/>
    <w:semiHidden/>
    <w:rsid w:val="006E7B58"/>
    <w:pPr>
      <w:ind w:left="1985" w:hanging="1985"/>
    </w:pPr>
  </w:style>
  <w:style w:type="paragraph" w:styleId="TOC7">
    <w:name w:val="toc 7"/>
    <w:basedOn w:val="TOC6"/>
    <w:next w:val="Normal"/>
    <w:semiHidden/>
    <w:rsid w:val="006E7B58"/>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sid w:val="006E7B58"/>
    <w:pPr>
      <w:ind w:left="1559" w:hanging="1276"/>
    </w:pPr>
    <w:rPr>
      <w:color w:val="FF0000"/>
    </w:rPr>
  </w:style>
  <w:style w:type="paragraph" w:customStyle="1" w:styleId="TH">
    <w:name w:val="TH"/>
    <w:basedOn w:val="Normal"/>
    <w:rsid w:val="006E7B58"/>
    <w:pPr>
      <w:keepNext/>
      <w:keepLines/>
      <w:spacing w:before="60"/>
      <w:jc w:val="center"/>
    </w:pPr>
    <w:rPr>
      <w:rFonts w:ascii="Arial" w:hAnsi="Arial"/>
      <w:b/>
    </w:rPr>
  </w:style>
  <w:style w:type="paragraph" w:customStyle="1" w:styleId="ZA">
    <w:name w:val="ZA"/>
    <w:rsid w:val="006E7B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7B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E7B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E7B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6E7B58"/>
    <w:pPr>
      <w:ind w:left="851" w:hanging="851"/>
    </w:pPr>
  </w:style>
  <w:style w:type="paragraph" w:customStyle="1" w:styleId="ZH">
    <w:name w:val="ZH"/>
    <w:rsid w:val="006E7B5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6E7B58"/>
    <w:pPr>
      <w:keepNext w:val="0"/>
      <w:spacing w:before="0" w:after="240"/>
    </w:pPr>
  </w:style>
  <w:style w:type="paragraph" w:customStyle="1" w:styleId="ZG">
    <w:name w:val="ZG"/>
    <w:rsid w:val="006E7B5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rsid w:val="006E7B58"/>
  </w:style>
  <w:style w:type="paragraph" w:customStyle="1" w:styleId="B3">
    <w:name w:val="B3"/>
    <w:basedOn w:val="List3"/>
    <w:rsid w:val="006E7B58"/>
  </w:style>
  <w:style w:type="paragraph" w:customStyle="1" w:styleId="B4">
    <w:name w:val="B4"/>
    <w:basedOn w:val="List4"/>
    <w:rsid w:val="006E7B58"/>
  </w:style>
  <w:style w:type="paragraph" w:customStyle="1" w:styleId="B5">
    <w:name w:val="B5"/>
    <w:basedOn w:val="List5"/>
    <w:rsid w:val="006E7B58"/>
  </w:style>
  <w:style w:type="paragraph" w:customStyle="1" w:styleId="ZTD">
    <w:name w:val="ZTD"/>
    <w:basedOn w:val="ZB"/>
    <w:rsid w:val="006E7B58"/>
    <w:pPr>
      <w:framePr w:hRule="auto" w:wrap="notBeside" w:y="852"/>
    </w:pPr>
    <w:rPr>
      <w:i w:val="0"/>
      <w:sz w:val="40"/>
    </w:rPr>
  </w:style>
  <w:style w:type="paragraph" w:customStyle="1" w:styleId="ZV">
    <w:name w:val="ZV"/>
    <w:basedOn w:val="ZU"/>
    <w:rsid w:val="006E7B5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AppendixHeading">
    <w:name w:val="Appendix Heading"/>
    <w:basedOn w:val="Heading1"/>
    <w:next w:val="Normal"/>
    <w:pPr>
      <w:pageBreakBefore/>
      <w:numPr>
        <w:numId w:val="3"/>
      </w:numPr>
      <w:pBdr>
        <w:top w:val="none" w:sz="0" w:space="0" w:color="auto"/>
        <w:bottom w:val="single" w:sz="6" w:space="3" w:color="auto"/>
      </w:pBdr>
      <w:spacing w:before="360" w:after="120" w:line="360" w:lineRule="exact"/>
      <w:jc w:val="both"/>
    </w:pPr>
    <w:rPr>
      <w:b/>
      <w:kern w:val="28"/>
      <w:sz w:val="32"/>
    </w:rPr>
  </w:style>
  <w:style w:type="paragraph" w:customStyle="1" w:styleId="AppendixHeading2">
    <w:name w:val="Appendix Heading 2"/>
    <w:basedOn w:val="Heading2"/>
    <w:next w:val="Normal"/>
    <w:pPr>
      <w:numPr>
        <w:ilvl w:val="1"/>
        <w:numId w:val="5"/>
      </w:numPr>
      <w:spacing w:before="240" w:after="240" w:line="280" w:lineRule="exact"/>
      <w:jc w:val="both"/>
    </w:pPr>
    <w:rPr>
      <w:b/>
      <w:kern w:val="28"/>
      <w:sz w:val="28"/>
    </w:rPr>
  </w:style>
  <w:style w:type="paragraph" w:customStyle="1" w:styleId="Reference">
    <w:name w:val="Reference"/>
    <w:basedOn w:val="Normal"/>
    <w:pPr>
      <w:keepNext/>
      <w:numPr>
        <w:numId w:val="4"/>
      </w:numPr>
      <w:spacing w:before="240" w:after="120"/>
      <w:jc w:val="both"/>
      <w:outlineLvl w:val="0"/>
    </w:pPr>
    <w:rPr>
      <w:kern w:val="28"/>
    </w:rPr>
  </w:style>
  <w:style w:type="paragraph" w:customStyle="1" w:styleId="BL">
    <w:name w:val="BL"/>
    <w:basedOn w:val="Normal"/>
    <w:pPr>
      <w:numPr>
        <w:numId w:val="10"/>
      </w:numPr>
      <w:tabs>
        <w:tab w:val="clear" w:pos="360"/>
        <w:tab w:val="left" w:pos="851"/>
      </w:tabs>
      <w:ind w:left="851"/>
    </w:pPr>
  </w:style>
  <w:style w:type="paragraph" w:customStyle="1" w:styleId="BN">
    <w:name w:val="BN"/>
    <w:basedOn w:val="Normal"/>
    <w:pPr>
      <w:numPr>
        <w:numId w:val="9"/>
      </w:numPr>
      <w:tabs>
        <w:tab w:val="clear" w:pos="644"/>
        <w:tab w:val="left" w:pos="567"/>
      </w:tabs>
      <w:ind w:left="568" w:hanging="284"/>
    </w:pPr>
  </w:style>
  <w:style w:type="paragraph" w:customStyle="1" w:styleId="UL">
    <w:name w:val="UL"/>
    <w:basedOn w:val="Normal"/>
    <w:pPr>
      <w:numPr>
        <w:numId w:val="11"/>
      </w:numPr>
      <w:spacing w:before="40" w:after="40"/>
    </w:pPr>
    <w:rPr>
      <w:rFonts w:ascii="Arial" w:hAnsi="Arial"/>
    </w:rPr>
  </w:style>
  <w:style w:type="paragraph" w:customStyle="1" w:styleId="bullet-notnumbered">
    <w:name w:val="bullet - notnumbered"/>
    <w:basedOn w:val="Normal"/>
    <w:pPr>
      <w:numPr>
        <w:numId w:val="12"/>
      </w:numPr>
      <w:spacing w:after="0"/>
    </w:pPr>
  </w:style>
  <w:style w:type="paragraph" w:customStyle="1" w:styleId="InformationDetail">
    <w:name w:val="Information Detail"/>
    <w:basedOn w:val="BodyText"/>
    <w:next w:val="BodyText"/>
    <w:pPr>
      <w:numPr>
        <w:numId w:val="2"/>
      </w:numPr>
      <w:tabs>
        <w:tab w:val="clear" w:pos="360"/>
        <w:tab w:val="num" w:pos="-1832"/>
      </w:tabs>
      <w:spacing w:after="120"/>
      <w:ind w:left="720"/>
    </w:pPr>
    <w:rPr>
      <w:rFonts w:ascii="Courier New" w:hAnsi="Courier New"/>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14"/>
      </w:numPr>
    </w:pPr>
  </w:style>
  <w:style w:type="paragraph" w:styleId="ListNumber4">
    <w:name w:val="List Number 4"/>
    <w:basedOn w:val="Normal"/>
    <w:pPr>
      <w:numPr>
        <w:numId w:val="15"/>
      </w:numPr>
    </w:pPr>
  </w:style>
  <w:style w:type="paragraph" w:styleId="ListNumber5">
    <w:name w:val="List Number 5"/>
    <w:basedOn w:val="Normal"/>
    <w:pPr>
      <w:numPr>
        <w:numId w:val="16"/>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CRCoverPage">
    <w:name w:val="CR Cover Page"/>
    <w:next w:val="Normal"/>
    <w:pPr>
      <w:spacing w:after="120"/>
    </w:pPr>
    <w:rPr>
      <w:rFonts w:ascii="Arial" w:hAnsi="Arial"/>
      <w:lang w:eastAsia="en-US"/>
    </w:rPr>
  </w:style>
  <w:style w:type="paragraph" w:customStyle="1" w:styleId="tdoc-header">
    <w:name w:val="tdoc-header"/>
    <w:rPr>
      <w:rFonts w:ascii="Arial" w:hAnsi="Arial"/>
      <w:sz w:val="24"/>
      <w:lang w:eastAsia="en-US"/>
    </w:rPr>
  </w:style>
  <w:style w:type="paragraph" w:customStyle="1" w:styleId="IB3">
    <w:name w:val="IB3"/>
    <w:basedOn w:val="Normal"/>
    <w:pPr>
      <w:tabs>
        <w:tab w:val="left" w:pos="851"/>
      </w:tabs>
      <w:ind w:left="851" w:hanging="567"/>
    </w:pPr>
  </w:style>
  <w:style w:type="paragraph" w:customStyle="1" w:styleId="IB1">
    <w:name w:val="IB1"/>
    <w:basedOn w:val="Normal"/>
    <w:pPr>
      <w:tabs>
        <w:tab w:val="left" w:pos="284"/>
      </w:tabs>
      <w:ind w:left="284" w:hanging="284"/>
    </w:pPr>
  </w:style>
  <w:style w:type="paragraph" w:customStyle="1" w:styleId="IB2">
    <w:name w:val="IB2"/>
    <w:basedOn w:val="Normal"/>
    <w:pPr>
      <w:tabs>
        <w:tab w:val="left" w:pos="567"/>
      </w:tabs>
      <w:ind w:left="568" w:hanging="284"/>
    </w:pPr>
  </w:style>
  <w:style w:type="paragraph" w:customStyle="1" w:styleId="IBN">
    <w:name w:val="IBN"/>
    <w:basedOn w:val="Normal"/>
    <w:pPr>
      <w:tabs>
        <w:tab w:val="left" w:pos="567"/>
      </w:tabs>
      <w:ind w:left="568" w:hanging="284"/>
    </w:pPr>
  </w:style>
  <w:style w:type="paragraph" w:customStyle="1" w:styleId="IBL">
    <w:name w:val="IBL"/>
    <w:basedOn w:val="Normal"/>
    <w:pPr>
      <w:tabs>
        <w:tab w:val="left" w:pos="284"/>
      </w:tabs>
      <w:ind w:left="284" w:hanging="284"/>
    </w:pPr>
  </w:style>
  <w:style w:type="paragraph" w:styleId="BalloonText">
    <w:name w:val="Balloon Text"/>
    <w:basedOn w:val="Normal"/>
    <w:semiHidden/>
    <w:rPr>
      <w:rFonts w:ascii="Tahoma" w:hAnsi="Tahoma" w:cs="Tahoma"/>
      <w:sz w:val="16"/>
      <w:szCs w:val="16"/>
    </w:rPr>
  </w:style>
  <w:style w:type="paragraph" w:customStyle="1" w:styleId="BulletList">
    <w:name w:val="Bullet List"/>
    <w:basedOn w:val="Normal"/>
    <w:pPr>
      <w:numPr>
        <w:numId w:val="28"/>
      </w:numPr>
      <w:spacing w:after="120"/>
    </w:pPr>
    <w:rPr>
      <w:sz w:val="24"/>
    </w:rPr>
  </w:style>
  <w:style w:type="paragraph" w:customStyle="1" w:styleId="NormalBullet">
    <w:name w:val="Normal Bullet"/>
    <w:basedOn w:val="Normal"/>
    <w:pPr>
      <w:numPr>
        <w:numId w:val="29"/>
      </w:numPr>
      <w:overflowPunct/>
      <w:autoSpaceDE/>
      <w:autoSpaceDN/>
      <w:adjustRightInd/>
      <w:spacing w:after="60"/>
      <w:textAlignment w:val="auto"/>
    </w:pPr>
  </w:style>
  <w:style w:type="paragraph" w:customStyle="1" w:styleId="ZDISCLAIMER">
    <w:name w:val="ZDISCLAIMER"/>
    <w:basedOn w:val="Normal"/>
    <w:pPr>
      <w:overflowPunct/>
      <w:autoSpaceDE/>
      <w:autoSpaceDN/>
      <w:adjustRightInd/>
      <w:spacing w:after="60"/>
      <w:textAlignment w:val="auto"/>
    </w:pPr>
  </w:style>
  <w:style w:type="paragraph" w:customStyle="1" w:styleId="Numbered1">
    <w:name w:val="Numbered 1"/>
    <w:basedOn w:val="Normal"/>
    <w:pPr>
      <w:numPr>
        <w:numId w:val="18"/>
      </w:numPr>
      <w:overflowPunct/>
      <w:autoSpaceDE/>
      <w:autoSpaceDN/>
      <w:adjustRightInd/>
      <w:spacing w:after="120"/>
      <w:jc w:val="both"/>
      <w:textAlignment w:val="auto"/>
    </w:pPr>
    <w:rPr>
      <w:rFonts w:ascii="Arial" w:hAnsi="Arial"/>
      <w:sz w:val="22"/>
    </w:rPr>
  </w:style>
  <w:style w:type="paragraph" w:customStyle="1" w:styleId="Author">
    <w:name w:val="Author"/>
    <w:basedOn w:val="Title"/>
    <w:pPr>
      <w:overflowPunct/>
      <w:autoSpaceDE/>
      <w:autoSpaceDN/>
      <w:adjustRightInd/>
      <w:spacing w:before="0" w:after="0"/>
      <w:textAlignment w:val="auto"/>
    </w:pPr>
    <w:rPr>
      <w:rFonts w:ascii="Times New Roman" w:hAnsi="Times New Roman" w:cs="Times New Roman"/>
      <w:b w:val="0"/>
      <w:bCs w:val="0"/>
      <w:sz w:val="24"/>
      <w:szCs w:val="20"/>
    </w:rPr>
  </w:style>
  <w:style w:type="paragraph" w:customStyle="1" w:styleId="b10">
    <w:name w:val="b1"/>
    <w:basedOn w:val="Normal"/>
    <w:pPr>
      <w:tabs>
        <w:tab w:val="num" w:pos="360"/>
      </w:tabs>
      <w:overflowPunct/>
      <w:autoSpaceDE/>
      <w:autoSpaceDN/>
      <w:adjustRightInd/>
      <w:spacing w:before="120" w:after="120"/>
      <w:ind w:left="360" w:hanging="360"/>
      <w:textAlignment w:val="auto"/>
    </w:pPr>
    <w:rPr>
      <w:rFonts w:ascii="Arial" w:hAnsi="Arial"/>
      <w:sz w:val="22"/>
    </w:rPr>
  </w:style>
  <w:style w:type="paragraph" w:customStyle="1" w:styleId="Figure">
    <w:name w:val="Figure"/>
    <w:basedOn w:val="Normal"/>
    <w:next w:val="Normal"/>
    <w:pPr>
      <w:keepNext/>
      <w:keepLines/>
      <w:overflowPunct/>
      <w:autoSpaceDE/>
      <w:autoSpaceDN/>
      <w:adjustRightInd/>
      <w:spacing w:before="480" w:after="240"/>
      <w:jc w:val="center"/>
      <w:textAlignment w:val="auto"/>
    </w:pPr>
    <w:rPr>
      <w:rFonts w:ascii="Arial" w:hAnsi="Arial"/>
      <w:sz w:val="22"/>
    </w:rPr>
  </w:style>
  <w:style w:type="paragraph" w:customStyle="1" w:styleId="00BodyText">
    <w:name w:val="00 BodyText"/>
    <w:basedOn w:val="Normal"/>
    <w:pPr>
      <w:overflowPunct/>
      <w:autoSpaceDE/>
      <w:autoSpaceDN/>
      <w:adjustRightInd/>
      <w:spacing w:after="220"/>
      <w:textAlignment w:val="auto"/>
    </w:pPr>
    <w:rPr>
      <w:rFonts w:ascii="Arial" w:hAnsi="Arial"/>
      <w:sz w:val="22"/>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customStyle="1" w:styleId="Nortel">
    <w:name w:val="Nortel"/>
    <w:rPr>
      <w:rFonts w:ascii="Arial" w:hAnsi="Arial" w:cs="Arial"/>
      <w:color w:val="000080"/>
      <w:sz w:val="20"/>
    </w:rPr>
  </w:style>
  <w:style w:type="paragraph" w:customStyle="1" w:styleId="para0">
    <w:name w:val="para0"/>
    <w:basedOn w:val="Normal"/>
    <w:pPr>
      <w:overflowPunct/>
      <w:autoSpaceDE/>
      <w:autoSpaceDN/>
      <w:adjustRightInd/>
      <w:spacing w:after="0"/>
      <w:textAlignment w:val="auto"/>
    </w:pPr>
    <w:rPr>
      <w:szCs w:val="24"/>
    </w:rPr>
  </w:style>
  <w:style w:type="paragraph" w:customStyle="1" w:styleId="ZVERSION">
    <w:name w:val="ZVERSION"/>
    <w:basedOn w:val="Normal"/>
    <w:next w:val="Normal"/>
    <w:pPr>
      <w:widowControl w:val="0"/>
      <w:overflowPunct/>
      <w:autoSpaceDE/>
      <w:autoSpaceDN/>
      <w:adjustRightInd/>
      <w:spacing w:after="0"/>
      <w:jc w:val="right"/>
      <w:textAlignment w:val="auto"/>
    </w:pPr>
    <w:rPr>
      <w:rFonts w:ascii="Arial" w:hAnsi="Arial"/>
      <w:sz w:val="32"/>
    </w:r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character" w:customStyle="1" w:styleId="ZSPECDATE">
    <w:name w:val="ZSPECDATE"/>
    <w:basedOn w:val="DefaultParagraphFont"/>
  </w:style>
  <w:style w:type="paragraph" w:customStyle="1" w:styleId="TOCsep">
    <w:name w:val="TOCsep"/>
    <w:basedOn w:val="RefLabel"/>
    <w:pPr>
      <w:spacing w:before="0" w:after="0"/>
    </w:pPr>
    <w:rPr>
      <w:sz w:val="8"/>
    </w:rPr>
  </w:style>
  <w:style w:type="paragraph" w:customStyle="1" w:styleId="RefLabel">
    <w:name w:val="RefLabel"/>
    <w:basedOn w:val="Normal"/>
    <w:pPr>
      <w:overflowPunct/>
      <w:autoSpaceDE/>
      <w:autoSpaceDN/>
      <w:adjustRightInd/>
      <w:spacing w:before="60" w:after="60"/>
      <w:textAlignment w:val="auto"/>
    </w:pPr>
    <w:rPr>
      <w:b/>
    </w:rPr>
  </w:style>
  <w:style w:type="paragraph" w:customStyle="1" w:styleId="ZDID">
    <w:name w:val="ZDID"/>
    <w:basedOn w:val="ZCOVER"/>
    <w:rPr>
      <w:noProof/>
    </w:rPr>
  </w:style>
  <w:style w:type="paragraph" w:customStyle="1" w:styleId="App1">
    <w:name w:val="App1"/>
    <w:basedOn w:val="Normal"/>
    <w:next w:val="Normal"/>
    <w:pPr>
      <w:keepNext/>
      <w:pageBreakBefore/>
      <w:numPr>
        <w:numId w:val="15"/>
      </w:numPr>
      <w:tabs>
        <w:tab w:val="num" w:pos="1980"/>
        <w:tab w:val="right" w:pos="10080"/>
      </w:tabs>
      <w:overflowPunct/>
      <w:autoSpaceDE/>
      <w:autoSpaceDN/>
      <w:adjustRightInd/>
      <w:spacing w:after="60"/>
      <w:ind w:left="1980" w:hanging="1980"/>
      <w:textAlignment w:val="auto"/>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 w:val="num" w:pos="144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num" w:pos="2160"/>
      </w:tabs>
      <w:spacing w:before="120" w:after="40"/>
      <w:ind w:left="2160"/>
      <w:outlineLvl w:val="2"/>
    </w:pPr>
    <w:rPr>
      <w:sz w:val="28"/>
    </w:rPr>
  </w:style>
  <w:style w:type="paragraph" w:customStyle="1" w:styleId="TOChead">
    <w:name w:val="TOChead"/>
    <w:basedOn w:val="Normal"/>
    <w:pPr>
      <w:overflowPunct/>
      <w:autoSpaceDE/>
      <w:autoSpaceDN/>
      <w:adjustRightInd/>
      <w:spacing w:before="60" w:after="120"/>
      <w:textAlignment w:val="auto"/>
    </w:pPr>
    <w:rPr>
      <w:rFonts w:ascii="Arial" w:hAnsi="Arial"/>
      <w:b/>
      <w:bCs/>
      <w:sz w:val="36"/>
    </w:rPr>
  </w:style>
  <w:style w:type="paragraph" w:customStyle="1" w:styleId="TableCell">
    <w:name w:val="TableCell"/>
    <w:basedOn w:val="Normal"/>
    <w:pPr>
      <w:overflowPunct/>
      <w:autoSpaceDE/>
      <w:autoSpaceDN/>
      <w:adjustRightInd/>
      <w:spacing w:after="0"/>
      <w:textAlignment w:val="auto"/>
    </w:pPr>
    <w:rPr>
      <w:bCs/>
      <w:snapToGrid w:val="0"/>
    </w:rPr>
  </w:style>
  <w:style w:type="paragraph" w:customStyle="1" w:styleId="TableHead">
    <w:name w:val="TableHead"/>
    <w:basedOn w:val="Normal"/>
    <w:pPr>
      <w:overflowPunct/>
      <w:autoSpaceDE/>
      <w:autoSpaceDN/>
      <w:adjustRightInd/>
      <w:spacing w:before="20" w:after="20"/>
      <w:jc w:val="center"/>
      <w:textAlignment w:val="auto"/>
    </w:pPr>
    <w:rPr>
      <w:b/>
      <w:snapToGrid w:val="0"/>
      <w:sz w:val="18"/>
    </w:rPr>
  </w:style>
  <w:style w:type="paragraph" w:customStyle="1" w:styleId="TableRow">
    <w:name w:val="Table Row"/>
    <w:basedOn w:val="Normal"/>
    <w:pPr>
      <w:overflowPunct/>
      <w:autoSpaceDE/>
      <w:autoSpaceDN/>
      <w:adjustRightInd/>
      <w:spacing w:before="20" w:after="20"/>
      <w:textAlignment w:val="auto"/>
    </w:pPr>
    <w:rPr>
      <w:sz w:val="16"/>
    </w:rPr>
  </w:style>
  <w:style w:type="paragraph" w:customStyle="1" w:styleId="FootText1">
    <w:name w:val="FootText1"/>
    <w:basedOn w:val="Footer"/>
    <w:pPr>
      <w:widowControl/>
      <w:pBdr>
        <w:top w:val="single" w:sz="4" w:space="1" w:color="auto"/>
      </w:pBdr>
      <w:tabs>
        <w:tab w:val="right" w:pos="10080"/>
      </w:tabs>
      <w:overflowPunct/>
      <w:autoSpaceDE/>
      <w:autoSpaceDN/>
      <w:adjustRightInd/>
      <w:spacing w:before="120"/>
      <w:jc w:val="left"/>
      <w:textAlignment w:val="auto"/>
    </w:pPr>
    <w:rPr>
      <w:bCs/>
      <w:i w:val="0"/>
      <w:color w:val="000000"/>
    </w:rPr>
  </w:style>
  <w:style w:type="paragraph" w:customStyle="1" w:styleId="FootText2">
    <w:name w:val="FootText2"/>
    <w:basedOn w:val="Footer"/>
    <w:pPr>
      <w:widowControl/>
      <w:pBdr>
        <w:top w:val="single" w:sz="4" w:space="1" w:color="auto"/>
      </w:pBdr>
      <w:tabs>
        <w:tab w:val="right" w:pos="10080"/>
      </w:tabs>
      <w:overflowPunct/>
      <w:autoSpaceDE/>
      <w:autoSpaceDN/>
      <w:adjustRightInd/>
      <w:spacing w:before="120"/>
      <w:jc w:val="left"/>
      <w:textAlignment w:val="auto"/>
    </w:pPr>
    <w:rPr>
      <w:rFonts w:cs="Arial"/>
      <w:i w:val="0"/>
      <w:sz w:val="16"/>
    </w:rPr>
  </w:style>
  <w:style w:type="paragraph" w:customStyle="1" w:styleId="Approval">
    <w:name w:val="Approval"/>
    <w:basedOn w:val="ZVERSION"/>
    <w:rPr>
      <w:sz w:val="20"/>
    </w:rPr>
  </w:style>
  <w:style w:type="paragraph" w:customStyle="1" w:styleId="Bullet2">
    <w:name w:val="Bullet2"/>
    <w:basedOn w:val="Normal"/>
    <w:pPr>
      <w:numPr>
        <w:numId w:val="16"/>
      </w:numPr>
      <w:overflowPunct/>
      <w:autoSpaceDE/>
      <w:autoSpaceDN/>
      <w:adjustRightInd/>
      <w:spacing w:before="60" w:after="120"/>
      <w:textAlignment w:val="auto"/>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overflowPunct/>
      <w:autoSpaceDE/>
      <w:autoSpaceDN/>
      <w:adjustRightInd/>
      <w:spacing w:before="60" w:after="60"/>
      <w:textAlignment w:val="auto"/>
    </w:pPr>
    <w:rPr>
      <w:sz w:val="18"/>
    </w:rPr>
  </w:style>
  <w:style w:type="paragraph" w:customStyle="1" w:styleId="AbbrLabel">
    <w:name w:val="AbbrLabel"/>
    <w:basedOn w:val="Normal"/>
    <w:pPr>
      <w:overflowPunct/>
      <w:autoSpaceDE/>
      <w:autoSpaceDN/>
      <w:adjustRightInd/>
      <w:spacing w:before="60" w:after="60"/>
      <w:textAlignment w:val="auto"/>
    </w:pPr>
    <w:rPr>
      <w:b/>
      <w:bCs/>
      <w:sz w:val="18"/>
    </w:rPr>
  </w:style>
  <w:style w:type="paragraph" w:customStyle="1" w:styleId="AbbrDesc">
    <w:name w:val="AbbrDesc"/>
    <w:basedOn w:val="AbbrLabel"/>
    <w:rPr>
      <w:b w:val="0"/>
      <w:bCs w:val="0"/>
    </w:rPr>
  </w:style>
  <w:style w:type="paragraph" w:customStyle="1" w:styleId="RefDesc">
    <w:name w:val="RefDesc"/>
    <w:basedOn w:val="RefLabel"/>
    <w:rPr>
      <w:b w:val="0"/>
      <w:bCs/>
      <w:snapToGrid w:val="0"/>
    </w:rPr>
  </w:style>
  <w:style w:type="paragraph" w:customStyle="1" w:styleId="Bulletedo1">
    <w:name w:val="Bulleted o 1"/>
    <w:basedOn w:val="11BodyText"/>
    <w:pPr>
      <w:numPr>
        <w:numId w:val="19"/>
      </w:numPr>
      <w:spacing w:after="0"/>
    </w:pPr>
    <w:rPr>
      <w:snapToGrid w:val="0"/>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rPr>
  </w:style>
  <w:style w:type="paragraph" w:customStyle="1" w:styleId="bullet0">
    <w:name w:val="bullet0"/>
    <w:basedOn w:val="Normal"/>
    <w:pPr>
      <w:keepLines/>
      <w:widowControl w:val="0"/>
      <w:numPr>
        <w:numId w:val="20"/>
      </w:numPr>
      <w:suppressAutoHyphens/>
      <w:overflowPunct/>
      <w:autoSpaceDE/>
      <w:autoSpaceDN/>
      <w:adjustRightInd/>
      <w:spacing w:before="40" w:after="40"/>
      <w:ind w:left="284" w:hanging="284"/>
      <w:jc w:val="both"/>
      <w:textAlignment w:val="auto"/>
    </w:pPr>
    <w:rPr>
      <w:rFonts w:ascii="Arial" w:hAnsi="Arial"/>
      <w:sz w:val="22"/>
    </w:rPr>
  </w:style>
  <w:style w:type="paragraph" w:customStyle="1" w:styleId="bullet1">
    <w:name w:val="bullet1"/>
    <w:basedOn w:val="Normal"/>
    <w:pPr>
      <w:keepLines/>
      <w:widowControl w:val="0"/>
      <w:numPr>
        <w:numId w:val="21"/>
      </w:numPr>
      <w:tabs>
        <w:tab w:val="clear" w:pos="360"/>
        <w:tab w:val="left" w:pos="284"/>
      </w:tabs>
      <w:suppressAutoHyphens/>
      <w:overflowPunct/>
      <w:autoSpaceDE/>
      <w:autoSpaceDN/>
      <w:adjustRightInd/>
      <w:spacing w:before="40" w:after="40"/>
      <w:ind w:left="1418" w:hanging="284"/>
      <w:jc w:val="both"/>
      <w:textAlignment w:val="auto"/>
    </w:pPr>
    <w:rPr>
      <w:rFonts w:ascii="Arial" w:hAnsi="Arial"/>
      <w:sz w:val="22"/>
    </w:rPr>
  </w:style>
  <w:style w:type="paragraph" w:customStyle="1" w:styleId="step">
    <w:name w:val="step"/>
    <w:basedOn w:val="Normal"/>
    <w:pPr>
      <w:numPr>
        <w:numId w:val="22"/>
      </w:numPr>
      <w:tabs>
        <w:tab w:val="left" w:pos="567"/>
      </w:tabs>
      <w:overflowPunct/>
      <w:autoSpaceDE/>
      <w:autoSpaceDN/>
      <w:adjustRightInd/>
      <w:spacing w:before="120" w:after="60"/>
      <w:ind w:left="357" w:hanging="357"/>
      <w:jc w:val="both"/>
      <w:textAlignment w:val="auto"/>
    </w:pPr>
    <w:rPr>
      <w:rFonts w:ascii="Arial" w:hAnsi="Arial"/>
      <w:sz w:val="22"/>
    </w:rPr>
  </w:style>
  <w:style w:type="paragraph" w:customStyle="1" w:styleId="ReferenceEntry">
    <w:name w:val="Reference Entry"/>
    <w:basedOn w:val="Normal"/>
    <w:pPr>
      <w:overflowPunct/>
      <w:autoSpaceDE/>
      <w:autoSpaceDN/>
      <w:adjustRightInd/>
      <w:spacing w:before="40" w:after="40"/>
      <w:textAlignment w:val="auto"/>
    </w:pPr>
  </w:style>
  <w:style w:type="character" w:customStyle="1" w:styleId="cfe">
    <w:name w:val="cfe"/>
    <w:basedOn w:val="DefaultParagraphFont"/>
  </w:style>
  <w:style w:type="character" w:customStyle="1" w:styleId="EXChar">
    <w:name w:val="EX Char"/>
    <w:link w:val="EX"/>
    <w:rsid w:val="000A67A4"/>
  </w:style>
  <w:style w:type="character" w:customStyle="1" w:styleId="EditorsNoteChar">
    <w:name w:val="Editor's Note Char"/>
    <w:aliases w:val="EN Char"/>
    <w:link w:val="EditorsNote"/>
    <w:rsid w:val="00970088"/>
    <w:rPr>
      <w:color w:val="FF0000"/>
    </w:rPr>
  </w:style>
  <w:style w:type="paragraph" w:styleId="Bibliography">
    <w:name w:val="Bibliography"/>
    <w:basedOn w:val="Normal"/>
    <w:next w:val="Normal"/>
    <w:uiPriority w:val="37"/>
    <w:semiHidden/>
    <w:unhideWhenUsed/>
    <w:rsid w:val="001807D6"/>
  </w:style>
  <w:style w:type="paragraph" w:styleId="CommentSubject">
    <w:name w:val="annotation subject"/>
    <w:basedOn w:val="CommentText"/>
    <w:next w:val="CommentText"/>
    <w:link w:val="CommentSubjectChar"/>
    <w:rsid w:val="001807D6"/>
    <w:rPr>
      <w:b/>
      <w:bCs/>
    </w:rPr>
  </w:style>
  <w:style w:type="character" w:customStyle="1" w:styleId="CommentTextChar">
    <w:name w:val="Comment Text Char"/>
    <w:link w:val="CommentText"/>
    <w:semiHidden/>
    <w:rsid w:val="001807D6"/>
    <w:rPr>
      <w:lang w:eastAsia="en-US"/>
    </w:rPr>
  </w:style>
  <w:style w:type="character" w:customStyle="1" w:styleId="CommentSubjectChar">
    <w:name w:val="Comment Subject Char"/>
    <w:link w:val="CommentSubject"/>
    <w:rsid w:val="001807D6"/>
    <w:rPr>
      <w:b/>
      <w:bCs/>
      <w:lang w:eastAsia="en-US"/>
    </w:rPr>
  </w:style>
  <w:style w:type="paragraph" w:styleId="IntenseQuote">
    <w:name w:val="Intense Quote"/>
    <w:basedOn w:val="Normal"/>
    <w:next w:val="Normal"/>
    <w:link w:val="IntenseQuoteChar"/>
    <w:uiPriority w:val="30"/>
    <w:qFormat/>
    <w:rsid w:val="001807D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807D6"/>
    <w:rPr>
      <w:i/>
      <w:iCs/>
      <w:color w:val="4472C4"/>
      <w:lang w:eastAsia="en-US"/>
    </w:rPr>
  </w:style>
  <w:style w:type="paragraph" w:styleId="ListParagraph">
    <w:name w:val="List Paragraph"/>
    <w:basedOn w:val="Normal"/>
    <w:uiPriority w:val="34"/>
    <w:qFormat/>
    <w:rsid w:val="001807D6"/>
    <w:pPr>
      <w:ind w:left="720"/>
    </w:pPr>
  </w:style>
  <w:style w:type="paragraph" w:styleId="NoSpacing">
    <w:name w:val="No Spacing"/>
    <w:uiPriority w:val="1"/>
    <w:qFormat/>
    <w:rsid w:val="001807D6"/>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29"/>
    <w:qFormat/>
    <w:rsid w:val="001807D6"/>
    <w:pPr>
      <w:spacing w:before="200" w:after="160"/>
      <w:ind w:left="864" w:right="864"/>
      <w:jc w:val="center"/>
    </w:pPr>
    <w:rPr>
      <w:i/>
      <w:iCs/>
      <w:color w:val="404040"/>
    </w:rPr>
  </w:style>
  <w:style w:type="character" w:customStyle="1" w:styleId="QuoteChar">
    <w:name w:val="Quote Char"/>
    <w:link w:val="Quote"/>
    <w:uiPriority w:val="29"/>
    <w:rsid w:val="001807D6"/>
    <w:rPr>
      <w:i/>
      <w:iCs/>
      <w:color w:val="404040"/>
      <w:lang w:eastAsia="en-US"/>
    </w:rPr>
  </w:style>
  <w:style w:type="paragraph" w:styleId="TOCHeading">
    <w:name w:val="TOC Heading"/>
    <w:basedOn w:val="Heading1"/>
    <w:next w:val="Normal"/>
    <w:uiPriority w:val="39"/>
    <w:semiHidden/>
    <w:unhideWhenUsed/>
    <w:qFormat/>
    <w:rsid w:val="001807D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locked/>
    <w:rsid w:val="00F75DBC"/>
  </w:style>
  <w:style w:type="character" w:customStyle="1" w:styleId="Heading2Char">
    <w:name w:val="Heading 2 Char"/>
    <w:link w:val="Heading2"/>
    <w:rsid w:val="00F75DBC"/>
    <w:rPr>
      <w:rFonts w:ascii="Arial" w:hAnsi="Arial"/>
      <w:sz w:val="32"/>
    </w:rPr>
  </w:style>
  <w:style w:type="character" w:customStyle="1" w:styleId="NOZchn">
    <w:name w:val="NO Zchn"/>
    <w:link w:val="NO"/>
    <w:locked/>
    <w:rsid w:val="00F75DBC"/>
  </w:style>
  <w:style w:type="character" w:customStyle="1" w:styleId="PLChar">
    <w:name w:val="PL Char"/>
    <w:link w:val="PL"/>
    <w:locked/>
    <w:rsid w:val="00F776FD"/>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7128">
      <w:bodyDiv w:val="1"/>
      <w:marLeft w:val="0"/>
      <w:marRight w:val="0"/>
      <w:marTop w:val="0"/>
      <w:marBottom w:val="0"/>
      <w:divBdr>
        <w:top w:val="none" w:sz="0" w:space="0" w:color="auto"/>
        <w:left w:val="none" w:sz="0" w:space="0" w:color="auto"/>
        <w:bottom w:val="none" w:sz="0" w:space="0" w:color="auto"/>
        <w:right w:val="none" w:sz="0" w:space="0" w:color="auto"/>
      </w:divBdr>
    </w:div>
    <w:div w:id="1094865740">
      <w:bodyDiv w:val="1"/>
      <w:marLeft w:val="0"/>
      <w:marRight w:val="0"/>
      <w:marTop w:val="0"/>
      <w:marBottom w:val="0"/>
      <w:divBdr>
        <w:top w:val="none" w:sz="0" w:space="0" w:color="auto"/>
        <w:left w:val="none" w:sz="0" w:space="0" w:color="auto"/>
        <w:bottom w:val="none" w:sz="0" w:space="0" w:color="auto"/>
        <w:right w:val="none" w:sz="0" w:space="0" w:color="auto"/>
      </w:divBdr>
    </w:div>
    <w:div w:id="1509521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image" Target="media/image4.emf"/><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image" Target="media/image3.emf"/><Relationship Id="rId20"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42</Pages>
  <Words>9983</Words>
  <Characters>56906</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3GPP TS 24.323</vt:lpstr>
    </vt:vector>
  </TitlesOfParts>
  <Manager/>
  <Company/>
  <LinksUpToDate>false</LinksUpToDate>
  <CharactersWithSpaces>66756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24.323</dc:title>
  <dc:subject>3GPP IP Multimedia Subsystem (IMS) service level tracing management object (MO) (Release 18)</dc:subject>
  <dc:creator>MCC Support</dc:creator>
  <cp:keywords>UMTS, IMS, SIP, Multimedia, Management, GSM, LTE</cp:keywords>
  <dc:description/>
  <cp:lastModifiedBy>24.301_CR4013R1_(Rel-18)_SAES18, 5GS_Ph1-CT</cp:lastModifiedBy>
  <cp:revision>3</cp:revision>
  <cp:lastPrinted>2005-01-17T10:03:00Z</cp:lastPrinted>
  <dcterms:created xsi:type="dcterms:W3CDTF">2024-04-04T20:09:00Z</dcterms:created>
  <dcterms:modified xsi:type="dcterms:W3CDTF">2024-04-04T20:10:00Z</dcterms:modified>
</cp:coreProperties>
</file>