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3F979652"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F93546">
              <w:t>13</w:t>
            </w:r>
            <w:r w:rsidRPr="00931575">
              <w:t>.</w:t>
            </w:r>
            <w:bookmarkEnd w:id="4"/>
            <w:r w:rsidRPr="00931575">
              <w:t xml:space="preserve">0 </w:t>
            </w:r>
            <w:r w:rsidRPr="00931575">
              <w:rPr>
                <w:sz w:val="32"/>
              </w:rPr>
              <w:t>(</w:t>
            </w:r>
            <w:bookmarkStart w:id="5" w:name="issueDate"/>
            <w:r w:rsidR="00F93546" w:rsidRPr="00931575">
              <w:rPr>
                <w:sz w:val="32"/>
              </w:rPr>
              <w:t>202</w:t>
            </w:r>
            <w:r w:rsidR="00F93546">
              <w:rPr>
                <w:sz w:val="32"/>
              </w:rPr>
              <w:t>4</w:t>
            </w:r>
            <w:r w:rsidRPr="00931575">
              <w:rPr>
                <w:sz w:val="32"/>
              </w:rPr>
              <w:t>-</w:t>
            </w:r>
            <w:bookmarkEnd w:id="5"/>
            <w:r w:rsidR="00F93546">
              <w:rPr>
                <w:sz w:val="32"/>
              </w:rPr>
              <w:t>03</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1DDD5A0C"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6B2FCE" w:rsidRPr="00595831">
              <w:rPr>
                <w:noProof/>
                <w:sz w:val="18"/>
              </w:rPr>
              <w:t>202</w:t>
            </w:r>
            <w:r w:rsidR="006B2FCE">
              <w:rPr>
                <w:noProof/>
                <w:sz w:val="18"/>
              </w:rPr>
              <w:t>3</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400FBFDF" w14:textId="40537D3A" w:rsidR="00F85443" w:rsidRDefault="00BF13F2">
      <w:pPr>
        <w:pStyle w:val="TOC1"/>
        <w:rPr>
          <w:rFonts w:asciiTheme="minorHAnsi" w:eastAsiaTheme="minorEastAsia" w:hAnsiTheme="minorHAnsi" w:cstheme="minorBidi"/>
          <w:noProof/>
          <w:kern w:val="2"/>
          <w:szCs w:val="22"/>
          <w:lang w:val="en-US" w:eastAsia="zh-CN"/>
          <w14:ligatures w14:val="standardContextual"/>
        </w:rPr>
      </w:pPr>
      <w:r>
        <w:rPr>
          <w:lang w:val="en-US"/>
        </w:rPr>
        <w:fldChar w:fldCharType="begin"/>
      </w:r>
      <w:r>
        <w:instrText xml:space="preserve"> TOC \o "1-9" </w:instrText>
      </w:r>
      <w:r>
        <w:rPr>
          <w:lang w:val="en-US"/>
        </w:rPr>
        <w:fldChar w:fldCharType="separate"/>
      </w:r>
      <w:r w:rsidR="00F85443">
        <w:rPr>
          <w:noProof/>
        </w:rPr>
        <w:t>Foreword</w:t>
      </w:r>
      <w:r w:rsidR="00F85443">
        <w:rPr>
          <w:noProof/>
        </w:rPr>
        <w:tab/>
      </w:r>
      <w:r w:rsidR="00F85443">
        <w:rPr>
          <w:noProof/>
        </w:rPr>
        <w:fldChar w:fldCharType="begin"/>
      </w:r>
      <w:r w:rsidR="00F85443">
        <w:rPr>
          <w:noProof/>
        </w:rPr>
        <w:instrText xml:space="preserve"> PAGEREF _Toc163474939 \h </w:instrText>
      </w:r>
      <w:r w:rsidR="00F85443">
        <w:rPr>
          <w:noProof/>
        </w:rPr>
      </w:r>
      <w:r w:rsidR="00F85443">
        <w:rPr>
          <w:noProof/>
        </w:rPr>
        <w:fldChar w:fldCharType="separate"/>
      </w:r>
      <w:r w:rsidR="00F85443">
        <w:rPr>
          <w:noProof/>
        </w:rPr>
        <w:t>17</w:t>
      </w:r>
      <w:r w:rsidR="00F85443">
        <w:rPr>
          <w:noProof/>
        </w:rPr>
        <w:fldChar w:fldCharType="end"/>
      </w:r>
    </w:p>
    <w:p w14:paraId="374095A5" w14:textId="189577D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_Toc163474940 \h </w:instrText>
      </w:r>
      <w:r>
        <w:rPr>
          <w:noProof/>
        </w:rPr>
      </w:r>
      <w:r>
        <w:rPr>
          <w:noProof/>
        </w:rPr>
        <w:fldChar w:fldCharType="separate"/>
      </w:r>
      <w:r>
        <w:rPr>
          <w:noProof/>
        </w:rPr>
        <w:t>19</w:t>
      </w:r>
      <w:r>
        <w:rPr>
          <w:noProof/>
        </w:rPr>
        <w:fldChar w:fldCharType="end"/>
      </w:r>
    </w:p>
    <w:p w14:paraId="43B9A74B" w14:textId="2EB8080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_Toc163474941 \h </w:instrText>
      </w:r>
      <w:r>
        <w:rPr>
          <w:noProof/>
        </w:rPr>
      </w:r>
      <w:r>
        <w:rPr>
          <w:noProof/>
        </w:rPr>
        <w:fldChar w:fldCharType="separate"/>
      </w:r>
      <w:r>
        <w:rPr>
          <w:noProof/>
        </w:rPr>
        <w:t>19</w:t>
      </w:r>
      <w:r>
        <w:rPr>
          <w:noProof/>
        </w:rPr>
        <w:fldChar w:fldCharType="end"/>
      </w:r>
    </w:p>
    <w:p w14:paraId="4453C59B" w14:textId="24C3D07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_Toc163474942 \h </w:instrText>
      </w:r>
      <w:r>
        <w:rPr>
          <w:noProof/>
        </w:rPr>
      </w:r>
      <w:r>
        <w:rPr>
          <w:noProof/>
        </w:rPr>
        <w:fldChar w:fldCharType="separate"/>
      </w:r>
      <w:r>
        <w:rPr>
          <w:noProof/>
        </w:rPr>
        <w:t>21</w:t>
      </w:r>
      <w:r>
        <w:rPr>
          <w:noProof/>
        </w:rPr>
        <w:fldChar w:fldCharType="end"/>
      </w:r>
    </w:p>
    <w:p w14:paraId="5CD0B196" w14:textId="608BAF5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_Toc163474943 \h </w:instrText>
      </w:r>
      <w:r>
        <w:rPr>
          <w:noProof/>
        </w:rPr>
      </w:r>
      <w:r>
        <w:rPr>
          <w:noProof/>
        </w:rPr>
        <w:fldChar w:fldCharType="separate"/>
      </w:r>
      <w:r>
        <w:rPr>
          <w:noProof/>
        </w:rPr>
        <w:t>21</w:t>
      </w:r>
      <w:r>
        <w:rPr>
          <w:noProof/>
        </w:rPr>
        <w:fldChar w:fldCharType="end"/>
      </w:r>
    </w:p>
    <w:p w14:paraId="4D399F02" w14:textId="25663ED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Symbols</w:t>
      </w:r>
      <w:r>
        <w:rPr>
          <w:noProof/>
        </w:rPr>
        <w:tab/>
      </w:r>
      <w:r>
        <w:rPr>
          <w:noProof/>
        </w:rPr>
        <w:fldChar w:fldCharType="begin"/>
      </w:r>
      <w:r>
        <w:rPr>
          <w:noProof/>
        </w:rPr>
        <w:instrText xml:space="preserve"> PAGEREF _Toc163474944 \h </w:instrText>
      </w:r>
      <w:r>
        <w:rPr>
          <w:noProof/>
        </w:rPr>
      </w:r>
      <w:r>
        <w:rPr>
          <w:noProof/>
        </w:rPr>
        <w:fldChar w:fldCharType="separate"/>
      </w:r>
      <w:r>
        <w:rPr>
          <w:noProof/>
        </w:rPr>
        <w:t>24</w:t>
      </w:r>
      <w:r>
        <w:rPr>
          <w:noProof/>
        </w:rPr>
        <w:fldChar w:fldCharType="end"/>
      </w:r>
    </w:p>
    <w:p w14:paraId="3695EF90" w14:textId="560B266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3.3</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_Toc163474945 \h </w:instrText>
      </w:r>
      <w:r>
        <w:rPr>
          <w:noProof/>
        </w:rPr>
      </w:r>
      <w:r>
        <w:rPr>
          <w:noProof/>
        </w:rPr>
        <w:fldChar w:fldCharType="separate"/>
      </w:r>
      <w:r>
        <w:rPr>
          <w:noProof/>
        </w:rPr>
        <w:t>26</w:t>
      </w:r>
      <w:r>
        <w:rPr>
          <w:noProof/>
        </w:rPr>
        <w:fldChar w:fldCharType="end"/>
      </w:r>
    </w:p>
    <w:p w14:paraId="31142701" w14:textId="2A3530B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General radiated test conditions and declarations</w:t>
      </w:r>
      <w:r>
        <w:rPr>
          <w:noProof/>
        </w:rPr>
        <w:tab/>
      </w:r>
      <w:r>
        <w:rPr>
          <w:noProof/>
        </w:rPr>
        <w:fldChar w:fldCharType="begin"/>
      </w:r>
      <w:r>
        <w:rPr>
          <w:noProof/>
        </w:rPr>
        <w:instrText xml:space="preserve"> PAGEREF _Toc163474946 \h </w:instrText>
      </w:r>
      <w:r>
        <w:rPr>
          <w:noProof/>
        </w:rPr>
      </w:r>
      <w:r>
        <w:rPr>
          <w:noProof/>
        </w:rPr>
        <w:fldChar w:fldCharType="separate"/>
      </w:r>
      <w:r>
        <w:rPr>
          <w:noProof/>
        </w:rPr>
        <w:t>28</w:t>
      </w:r>
      <w:r>
        <w:rPr>
          <w:noProof/>
        </w:rPr>
        <w:fldChar w:fldCharType="end"/>
      </w:r>
    </w:p>
    <w:p w14:paraId="6D2913F9" w14:textId="33C79C0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Measurement uncertainties and test requirements</w:t>
      </w:r>
      <w:r>
        <w:rPr>
          <w:noProof/>
        </w:rPr>
        <w:tab/>
      </w:r>
      <w:r>
        <w:rPr>
          <w:noProof/>
        </w:rPr>
        <w:fldChar w:fldCharType="begin"/>
      </w:r>
      <w:r>
        <w:rPr>
          <w:noProof/>
        </w:rPr>
        <w:instrText xml:space="preserve"> PAGEREF _Toc163474947 \h </w:instrText>
      </w:r>
      <w:r>
        <w:rPr>
          <w:noProof/>
        </w:rPr>
      </w:r>
      <w:r>
        <w:rPr>
          <w:noProof/>
        </w:rPr>
        <w:fldChar w:fldCharType="separate"/>
      </w:r>
      <w:r>
        <w:rPr>
          <w:noProof/>
        </w:rPr>
        <w:t>28</w:t>
      </w:r>
      <w:r>
        <w:rPr>
          <w:noProof/>
        </w:rPr>
        <w:fldChar w:fldCharType="end"/>
      </w:r>
    </w:p>
    <w:p w14:paraId="5BF023A7" w14:textId="788FE9F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4.1.1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_Toc163474948 \h </w:instrText>
      </w:r>
      <w:r>
        <w:rPr>
          <w:noProof/>
        </w:rPr>
      </w:r>
      <w:r>
        <w:rPr>
          <w:noProof/>
        </w:rPr>
        <w:fldChar w:fldCharType="separate"/>
      </w:r>
      <w:r>
        <w:rPr>
          <w:noProof/>
        </w:rPr>
        <w:t>28</w:t>
      </w:r>
      <w:r>
        <w:rPr>
          <w:noProof/>
        </w:rPr>
        <w:fldChar w:fldCharType="end"/>
      </w:r>
    </w:p>
    <w:p w14:paraId="2694A299" w14:textId="5BF0FBA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4.1.2</w:t>
      </w:r>
      <w:r>
        <w:rPr>
          <w:rFonts w:asciiTheme="minorHAnsi" w:eastAsiaTheme="minorEastAsia" w:hAnsiTheme="minorHAnsi" w:cstheme="minorBidi"/>
          <w:noProof/>
          <w:kern w:val="2"/>
          <w:sz w:val="22"/>
          <w:szCs w:val="22"/>
          <w:lang w:val="en-US" w:eastAsia="zh-CN"/>
          <w14:ligatures w14:val="standardContextual"/>
        </w:rPr>
        <w:tab/>
      </w:r>
      <w:r>
        <w:rPr>
          <w:noProof/>
        </w:rPr>
        <w:t>Acceptable uncertainty of OTA Test System</w:t>
      </w:r>
      <w:r>
        <w:rPr>
          <w:noProof/>
        </w:rPr>
        <w:tab/>
      </w:r>
      <w:r>
        <w:rPr>
          <w:noProof/>
        </w:rPr>
        <w:fldChar w:fldCharType="begin"/>
      </w:r>
      <w:r>
        <w:rPr>
          <w:noProof/>
        </w:rPr>
        <w:instrText xml:space="preserve"> PAGEREF _Toc163474949 \h </w:instrText>
      </w:r>
      <w:r>
        <w:rPr>
          <w:noProof/>
        </w:rPr>
      </w:r>
      <w:r>
        <w:rPr>
          <w:noProof/>
        </w:rPr>
        <w:fldChar w:fldCharType="separate"/>
      </w:r>
      <w:r>
        <w:rPr>
          <w:noProof/>
        </w:rPr>
        <w:t>30</w:t>
      </w:r>
      <w:r>
        <w:rPr>
          <w:noProof/>
        </w:rPr>
        <w:fldChar w:fldCharType="end"/>
      </w:r>
    </w:p>
    <w:p w14:paraId="2F2E94C2" w14:textId="0FE3677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4.1.2.1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_Toc163474950 \h </w:instrText>
      </w:r>
      <w:r>
        <w:rPr>
          <w:noProof/>
        </w:rPr>
      </w:r>
      <w:r>
        <w:rPr>
          <w:noProof/>
        </w:rPr>
        <w:fldChar w:fldCharType="separate"/>
      </w:r>
      <w:r>
        <w:rPr>
          <w:noProof/>
        </w:rPr>
        <w:t>30</w:t>
      </w:r>
      <w:r>
        <w:rPr>
          <w:noProof/>
        </w:rPr>
        <w:fldChar w:fldCharType="end"/>
      </w:r>
    </w:p>
    <w:p w14:paraId="290DB3C4" w14:textId="1E7A8C0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4.1.2.2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Measurement of transmitter</w:t>
      </w:r>
      <w:r>
        <w:rPr>
          <w:noProof/>
        </w:rPr>
        <w:tab/>
      </w:r>
      <w:r>
        <w:rPr>
          <w:noProof/>
        </w:rPr>
        <w:fldChar w:fldCharType="begin"/>
      </w:r>
      <w:r>
        <w:rPr>
          <w:noProof/>
        </w:rPr>
        <w:instrText xml:space="preserve"> PAGEREF _Toc163474951 \h </w:instrText>
      </w:r>
      <w:r>
        <w:rPr>
          <w:noProof/>
        </w:rPr>
      </w:r>
      <w:r>
        <w:rPr>
          <w:noProof/>
        </w:rPr>
        <w:fldChar w:fldCharType="separate"/>
      </w:r>
      <w:r>
        <w:rPr>
          <w:noProof/>
        </w:rPr>
        <w:t>31</w:t>
      </w:r>
      <w:r>
        <w:rPr>
          <w:noProof/>
        </w:rPr>
        <w:fldChar w:fldCharType="end"/>
      </w:r>
    </w:p>
    <w:p w14:paraId="0DB61F27" w14:textId="5D3B116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4.1.</w:t>
      </w:r>
      <w:r>
        <w:rPr>
          <w:noProof/>
        </w:rPr>
        <w:t>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_Toc163474952 \h </w:instrText>
      </w:r>
      <w:r>
        <w:rPr>
          <w:noProof/>
        </w:rPr>
      </w:r>
      <w:r>
        <w:rPr>
          <w:noProof/>
        </w:rPr>
        <w:fldChar w:fldCharType="separate"/>
      </w:r>
      <w:r>
        <w:rPr>
          <w:noProof/>
        </w:rPr>
        <w:t>33</w:t>
      </w:r>
      <w:r>
        <w:rPr>
          <w:noProof/>
        </w:rPr>
        <w:fldChar w:fldCharType="end"/>
      </w:r>
    </w:p>
    <w:p w14:paraId="1ED5D072" w14:textId="6699D56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4.1.</w:t>
      </w:r>
      <w:r>
        <w:rPr>
          <w:noProof/>
        </w:rPr>
        <w:t>2.4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_Toc163474953 \h </w:instrText>
      </w:r>
      <w:r>
        <w:rPr>
          <w:noProof/>
        </w:rPr>
      </w:r>
      <w:r>
        <w:rPr>
          <w:noProof/>
        </w:rPr>
        <w:fldChar w:fldCharType="separate"/>
      </w:r>
      <w:r>
        <w:rPr>
          <w:noProof/>
        </w:rPr>
        <w:t>37</w:t>
      </w:r>
      <w:r>
        <w:rPr>
          <w:noProof/>
        </w:rPr>
        <w:fldChar w:fldCharType="end"/>
      </w:r>
    </w:p>
    <w:p w14:paraId="0BAA5E83" w14:textId="098D177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4.1.</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_Toc163474954 \h </w:instrText>
      </w:r>
      <w:r>
        <w:rPr>
          <w:noProof/>
        </w:rPr>
      </w:r>
      <w:r>
        <w:rPr>
          <w:noProof/>
        </w:rPr>
        <w:fldChar w:fldCharType="separate"/>
      </w:r>
      <w:r>
        <w:rPr>
          <w:noProof/>
        </w:rPr>
        <w:t>38</w:t>
      </w:r>
      <w:r>
        <w:rPr>
          <w:noProof/>
        </w:rPr>
        <w:fldChar w:fldCharType="end"/>
      </w:r>
    </w:p>
    <w:p w14:paraId="21F88ACD" w14:textId="380BA80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4.2</w:t>
      </w:r>
      <w:r>
        <w:rPr>
          <w:rFonts w:asciiTheme="minorHAnsi" w:eastAsiaTheme="minorEastAsia" w:hAnsiTheme="minorHAnsi" w:cstheme="minorBidi"/>
          <w:noProof/>
          <w:kern w:val="2"/>
          <w:sz w:val="22"/>
          <w:szCs w:val="22"/>
          <w:lang w:val="en-US" w:eastAsia="zh-CN"/>
          <w14:ligatures w14:val="standardContextual"/>
        </w:rPr>
        <w:tab/>
      </w:r>
      <w:r>
        <w:rPr>
          <w:noProof/>
        </w:rPr>
        <w:t>Radiated requirement reference points</w:t>
      </w:r>
      <w:r>
        <w:rPr>
          <w:noProof/>
        </w:rPr>
        <w:tab/>
      </w:r>
      <w:r>
        <w:rPr>
          <w:noProof/>
        </w:rPr>
        <w:fldChar w:fldCharType="begin"/>
      </w:r>
      <w:r>
        <w:rPr>
          <w:noProof/>
        </w:rPr>
        <w:instrText xml:space="preserve"> PAGEREF _Toc163474955 \h </w:instrText>
      </w:r>
      <w:r>
        <w:rPr>
          <w:noProof/>
        </w:rPr>
      </w:r>
      <w:r>
        <w:rPr>
          <w:noProof/>
        </w:rPr>
        <w:fldChar w:fldCharType="separate"/>
      </w:r>
      <w:r>
        <w:rPr>
          <w:noProof/>
        </w:rPr>
        <w:t>38</w:t>
      </w:r>
      <w:r>
        <w:rPr>
          <w:noProof/>
        </w:rPr>
        <w:fldChar w:fldCharType="end"/>
      </w:r>
    </w:p>
    <w:p w14:paraId="56F1B1B0" w14:textId="787778F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noProof/>
          <w:snapToGrid w:val="0"/>
        </w:rPr>
        <w:t>4.3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Base station classes</w:t>
      </w:r>
      <w:r>
        <w:rPr>
          <w:noProof/>
        </w:rPr>
        <w:tab/>
      </w:r>
      <w:r>
        <w:rPr>
          <w:noProof/>
        </w:rPr>
        <w:fldChar w:fldCharType="begin"/>
      </w:r>
      <w:r>
        <w:rPr>
          <w:noProof/>
        </w:rPr>
        <w:instrText xml:space="preserve"> PAGEREF _Toc163474956 \h </w:instrText>
      </w:r>
      <w:r>
        <w:rPr>
          <w:noProof/>
        </w:rPr>
      </w:r>
      <w:r>
        <w:rPr>
          <w:noProof/>
        </w:rPr>
        <w:fldChar w:fldCharType="separate"/>
      </w:r>
      <w:r>
        <w:rPr>
          <w:noProof/>
        </w:rPr>
        <w:t>40</w:t>
      </w:r>
      <w:r>
        <w:rPr>
          <w:noProof/>
        </w:rPr>
        <w:fldChar w:fldCharType="end"/>
      </w:r>
    </w:p>
    <w:p w14:paraId="113A9744" w14:textId="257BA5A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4.4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Regional requirements</w:t>
      </w:r>
      <w:r>
        <w:rPr>
          <w:noProof/>
        </w:rPr>
        <w:tab/>
      </w:r>
      <w:r>
        <w:rPr>
          <w:noProof/>
        </w:rPr>
        <w:fldChar w:fldCharType="begin"/>
      </w:r>
      <w:r>
        <w:rPr>
          <w:noProof/>
        </w:rPr>
        <w:instrText xml:space="preserve"> PAGEREF _Toc163474957 \h </w:instrText>
      </w:r>
      <w:r>
        <w:rPr>
          <w:noProof/>
        </w:rPr>
      </w:r>
      <w:r>
        <w:rPr>
          <w:noProof/>
        </w:rPr>
        <w:fldChar w:fldCharType="separate"/>
      </w:r>
      <w:r>
        <w:rPr>
          <w:noProof/>
        </w:rPr>
        <w:t>40</w:t>
      </w:r>
      <w:r>
        <w:rPr>
          <w:noProof/>
        </w:rPr>
        <w:fldChar w:fldCharType="end"/>
      </w:r>
    </w:p>
    <w:p w14:paraId="0FC9B584" w14:textId="65F09CF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cs="v4.2.0"/>
          <w:noProof/>
        </w:rPr>
        <w:t>4.5</w:t>
      </w:r>
      <w:r>
        <w:rPr>
          <w:rFonts w:asciiTheme="minorHAnsi" w:eastAsiaTheme="minorEastAsia" w:hAnsiTheme="minorHAnsi" w:cstheme="minorBidi"/>
          <w:noProof/>
          <w:kern w:val="2"/>
          <w:sz w:val="22"/>
          <w:szCs w:val="22"/>
          <w:lang w:val="en-US" w:eastAsia="zh-CN"/>
          <w14:ligatures w14:val="standardContextual"/>
        </w:rPr>
        <w:tab/>
      </w:r>
      <w:r w:rsidRPr="00274A1D">
        <w:rPr>
          <w:rFonts w:cs="v4.2.0"/>
          <w:noProof/>
        </w:rPr>
        <w:t>BS configurations</w:t>
      </w:r>
      <w:r>
        <w:rPr>
          <w:noProof/>
        </w:rPr>
        <w:tab/>
      </w:r>
      <w:r>
        <w:rPr>
          <w:noProof/>
        </w:rPr>
        <w:fldChar w:fldCharType="begin"/>
      </w:r>
      <w:r>
        <w:rPr>
          <w:noProof/>
        </w:rPr>
        <w:instrText xml:space="preserve"> PAGEREF _Toc163474958 \h </w:instrText>
      </w:r>
      <w:r>
        <w:rPr>
          <w:noProof/>
        </w:rPr>
      </w:r>
      <w:r>
        <w:rPr>
          <w:noProof/>
        </w:rPr>
        <w:fldChar w:fldCharType="separate"/>
      </w:r>
      <w:r>
        <w:rPr>
          <w:noProof/>
        </w:rPr>
        <w:t>41</w:t>
      </w:r>
      <w:r>
        <w:rPr>
          <w:noProof/>
        </w:rPr>
        <w:fldChar w:fldCharType="end"/>
      </w:r>
    </w:p>
    <w:p w14:paraId="48454A11" w14:textId="4C7D722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4.5.1</w:t>
      </w:r>
      <w:r>
        <w:rPr>
          <w:rFonts w:asciiTheme="minorHAnsi" w:eastAsiaTheme="minorEastAsia" w:hAnsiTheme="minorHAnsi" w:cstheme="minorBidi"/>
          <w:noProof/>
          <w:kern w:val="2"/>
          <w:sz w:val="22"/>
          <w:szCs w:val="22"/>
          <w:lang w:val="en-US" w:eastAsia="zh-CN"/>
          <w14:ligatures w14:val="standardContextual"/>
        </w:rPr>
        <w:tab/>
      </w:r>
      <w:r>
        <w:rPr>
          <w:noProof/>
        </w:rPr>
        <w:t>Transmit configurations</w:t>
      </w:r>
      <w:r>
        <w:rPr>
          <w:noProof/>
        </w:rPr>
        <w:tab/>
      </w:r>
      <w:r>
        <w:rPr>
          <w:noProof/>
        </w:rPr>
        <w:fldChar w:fldCharType="begin"/>
      </w:r>
      <w:r>
        <w:rPr>
          <w:noProof/>
        </w:rPr>
        <w:instrText xml:space="preserve"> PAGEREF _Toc163474959 \h </w:instrText>
      </w:r>
      <w:r>
        <w:rPr>
          <w:noProof/>
        </w:rPr>
      </w:r>
      <w:r>
        <w:rPr>
          <w:noProof/>
        </w:rPr>
        <w:fldChar w:fldCharType="separate"/>
      </w:r>
      <w:r>
        <w:rPr>
          <w:noProof/>
        </w:rPr>
        <w:t>41</w:t>
      </w:r>
      <w:r>
        <w:rPr>
          <w:noProof/>
        </w:rPr>
        <w:fldChar w:fldCharType="end"/>
      </w:r>
    </w:p>
    <w:p w14:paraId="25374219" w14:textId="6C82F5C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4.5.2</w:t>
      </w:r>
      <w:r>
        <w:rPr>
          <w:rFonts w:asciiTheme="minorHAnsi" w:eastAsiaTheme="minorEastAsia" w:hAnsiTheme="minorHAnsi" w:cstheme="minorBidi"/>
          <w:noProof/>
          <w:kern w:val="2"/>
          <w:sz w:val="22"/>
          <w:szCs w:val="22"/>
          <w:lang w:val="en-US" w:eastAsia="zh-CN"/>
          <w14:ligatures w14:val="standardContextual"/>
        </w:rPr>
        <w:tab/>
      </w:r>
      <w:r>
        <w:rPr>
          <w:noProof/>
        </w:rPr>
        <w:t>Receive configurations</w:t>
      </w:r>
      <w:r>
        <w:rPr>
          <w:noProof/>
        </w:rPr>
        <w:tab/>
      </w:r>
      <w:r>
        <w:rPr>
          <w:noProof/>
        </w:rPr>
        <w:fldChar w:fldCharType="begin"/>
      </w:r>
      <w:r>
        <w:rPr>
          <w:noProof/>
        </w:rPr>
        <w:instrText xml:space="preserve"> PAGEREF _Toc163474960 \h </w:instrText>
      </w:r>
      <w:r>
        <w:rPr>
          <w:noProof/>
        </w:rPr>
      </w:r>
      <w:r>
        <w:rPr>
          <w:noProof/>
        </w:rPr>
        <w:fldChar w:fldCharType="separate"/>
      </w:r>
      <w:r>
        <w:rPr>
          <w:noProof/>
        </w:rPr>
        <w:t>42</w:t>
      </w:r>
      <w:r>
        <w:rPr>
          <w:noProof/>
        </w:rPr>
        <w:fldChar w:fldCharType="end"/>
      </w:r>
    </w:p>
    <w:p w14:paraId="53EF7D57" w14:textId="366CC85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4.5.3</w:t>
      </w:r>
      <w:r>
        <w:rPr>
          <w:rFonts w:asciiTheme="minorHAnsi" w:eastAsiaTheme="minorEastAsia" w:hAnsiTheme="minorHAnsi" w:cstheme="minorBidi"/>
          <w:noProof/>
          <w:kern w:val="2"/>
          <w:sz w:val="22"/>
          <w:szCs w:val="22"/>
          <w:lang w:val="en-US" w:eastAsia="zh-CN"/>
          <w14:ligatures w14:val="standardContextual"/>
        </w:rPr>
        <w:tab/>
      </w:r>
      <w:r>
        <w:rPr>
          <w:noProof/>
        </w:rPr>
        <w:t>Power supply options</w:t>
      </w:r>
      <w:r>
        <w:rPr>
          <w:noProof/>
        </w:rPr>
        <w:tab/>
      </w:r>
      <w:r>
        <w:rPr>
          <w:noProof/>
        </w:rPr>
        <w:fldChar w:fldCharType="begin"/>
      </w:r>
      <w:r>
        <w:rPr>
          <w:noProof/>
        </w:rPr>
        <w:instrText xml:space="preserve"> PAGEREF _Toc163474961 \h </w:instrText>
      </w:r>
      <w:r>
        <w:rPr>
          <w:noProof/>
        </w:rPr>
      </w:r>
      <w:r>
        <w:rPr>
          <w:noProof/>
        </w:rPr>
        <w:fldChar w:fldCharType="separate"/>
      </w:r>
      <w:r>
        <w:rPr>
          <w:noProof/>
        </w:rPr>
        <w:t>43</w:t>
      </w:r>
      <w:r>
        <w:rPr>
          <w:noProof/>
        </w:rPr>
        <w:fldChar w:fldCharType="end"/>
      </w:r>
    </w:p>
    <w:p w14:paraId="25A85EA7" w14:textId="2305CFD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4.5.4</w:t>
      </w:r>
      <w:r>
        <w:rPr>
          <w:rFonts w:asciiTheme="minorHAnsi" w:eastAsiaTheme="minorEastAsia" w:hAnsiTheme="minorHAnsi" w:cstheme="minorBidi"/>
          <w:noProof/>
          <w:kern w:val="2"/>
          <w:sz w:val="22"/>
          <w:szCs w:val="22"/>
          <w:lang w:val="en-US" w:eastAsia="zh-CN"/>
          <w14:ligatures w14:val="standardContextual"/>
        </w:rPr>
        <w:tab/>
      </w:r>
      <w:r>
        <w:rPr>
          <w:noProof/>
        </w:rPr>
        <w:t>BS with integrated Iuant BS modem</w:t>
      </w:r>
      <w:r>
        <w:rPr>
          <w:noProof/>
        </w:rPr>
        <w:tab/>
      </w:r>
      <w:r>
        <w:rPr>
          <w:noProof/>
        </w:rPr>
        <w:fldChar w:fldCharType="begin"/>
      </w:r>
      <w:r>
        <w:rPr>
          <w:noProof/>
        </w:rPr>
        <w:instrText xml:space="preserve"> PAGEREF _Toc163474962 \h </w:instrText>
      </w:r>
      <w:r>
        <w:rPr>
          <w:noProof/>
        </w:rPr>
      </w:r>
      <w:r>
        <w:rPr>
          <w:noProof/>
        </w:rPr>
        <w:fldChar w:fldCharType="separate"/>
      </w:r>
      <w:r>
        <w:rPr>
          <w:noProof/>
        </w:rPr>
        <w:t>44</w:t>
      </w:r>
      <w:r>
        <w:rPr>
          <w:noProof/>
        </w:rPr>
        <w:fldChar w:fldCharType="end"/>
      </w:r>
    </w:p>
    <w:p w14:paraId="474403A9" w14:textId="74828156"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cs="v4.2.0"/>
          <w:noProof/>
        </w:rPr>
        <w:t>4.6</w:t>
      </w:r>
      <w:r>
        <w:rPr>
          <w:rFonts w:asciiTheme="minorHAnsi" w:eastAsiaTheme="minorEastAsia" w:hAnsiTheme="minorHAnsi" w:cstheme="minorBidi"/>
          <w:noProof/>
          <w:kern w:val="2"/>
          <w:sz w:val="22"/>
          <w:szCs w:val="22"/>
          <w:lang w:val="en-US" w:eastAsia="zh-CN"/>
          <w14:ligatures w14:val="standardContextual"/>
        </w:rPr>
        <w:tab/>
      </w:r>
      <w:r w:rsidRPr="00274A1D">
        <w:rPr>
          <w:rFonts w:cs="v4.2.0"/>
          <w:noProof/>
        </w:rPr>
        <w:t>Manufacturer</w:t>
      </w:r>
      <w:r>
        <w:rPr>
          <w:noProof/>
          <w:lang w:eastAsia="zh-CN"/>
        </w:rPr>
        <w:t>'</w:t>
      </w:r>
      <w:r w:rsidRPr="00274A1D">
        <w:rPr>
          <w:rFonts w:cs="v4.2.0"/>
          <w:noProof/>
        </w:rPr>
        <w:t>s declarations</w:t>
      </w:r>
      <w:r>
        <w:rPr>
          <w:noProof/>
        </w:rPr>
        <w:tab/>
      </w:r>
      <w:r>
        <w:rPr>
          <w:noProof/>
        </w:rPr>
        <w:fldChar w:fldCharType="begin"/>
      </w:r>
      <w:r>
        <w:rPr>
          <w:noProof/>
        </w:rPr>
        <w:instrText xml:space="preserve"> PAGEREF _Toc163474963 \h </w:instrText>
      </w:r>
      <w:r>
        <w:rPr>
          <w:noProof/>
        </w:rPr>
      </w:r>
      <w:r>
        <w:rPr>
          <w:noProof/>
        </w:rPr>
        <w:fldChar w:fldCharType="separate"/>
      </w:r>
      <w:r>
        <w:rPr>
          <w:noProof/>
        </w:rPr>
        <w:t>44</w:t>
      </w:r>
      <w:r>
        <w:rPr>
          <w:noProof/>
        </w:rPr>
        <w:fldChar w:fldCharType="end"/>
      </w:r>
    </w:p>
    <w:p w14:paraId="174D3FD1" w14:textId="7A16960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4.7</w:t>
      </w:r>
      <w:r>
        <w:rPr>
          <w:rFonts w:asciiTheme="minorHAnsi" w:eastAsiaTheme="minorEastAsia" w:hAnsiTheme="minorHAnsi" w:cstheme="minorBidi"/>
          <w:noProof/>
          <w:kern w:val="2"/>
          <w:sz w:val="22"/>
          <w:szCs w:val="22"/>
          <w:lang w:val="en-US" w:eastAsia="zh-CN"/>
          <w14:ligatures w14:val="standardContextual"/>
        </w:rPr>
        <w:tab/>
      </w:r>
      <w:r>
        <w:rPr>
          <w:noProof/>
        </w:rPr>
        <w:t>Test configurations</w:t>
      </w:r>
      <w:r>
        <w:rPr>
          <w:noProof/>
        </w:rPr>
        <w:tab/>
      </w:r>
      <w:r>
        <w:rPr>
          <w:noProof/>
        </w:rPr>
        <w:fldChar w:fldCharType="begin"/>
      </w:r>
      <w:r>
        <w:rPr>
          <w:noProof/>
        </w:rPr>
        <w:instrText xml:space="preserve"> PAGEREF _Toc163474964 \h </w:instrText>
      </w:r>
      <w:r>
        <w:rPr>
          <w:noProof/>
        </w:rPr>
      </w:r>
      <w:r>
        <w:rPr>
          <w:noProof/>
        </w:rPr>
        <w:fldChar w:fldCharType="separate"/>
      </w:r>
      <w:r>
        <w:rPr>
          <w:noProof/>
        </w:rPr>
        <w:t>54</w:t>
      </w:r>
      <w:r>
        <w:rPr>
          <w:noProof/>
        </w:rPr>
        <w:fldChar w:fldCharType="end"/>
      </w:r>
    </w:p>
    <w:p w14:paraId="0995EB1A" w14:textId="42DD004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4.7.1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_Toc163474965 \h </w:instrText>
      </w:r>
      <w:r>
        <w:rPr>
          <w:noProof/>
        </w:rPr>
      </w:r>
      <w:r>
        <w:rPr>
          <w:noProof/>
        </w:rPr>
        <w:fldChar w:fldCharType="separate"/>
      </w:r>
      <w:r>
        <w:rPr>
          <w:noProof/>
        </w:rPr>
        <w:t>54</w:t>
      </w:r>
      <w:r>
        <w:rPr>
          <w:noProof/>
        </w:rPr>
        <w:fldChar w:fldCharType="end"/>
      </w:r>
    </w:p>
    <w:p w14:paraId="5769046F" w14:textId="3D7A892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4.7.2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signal configurations</w:t>
      </w:r>
      <w:r>
        <w:rPr>
          <w:noProof/>
        </w:rPr>
        <w:tab/>
      </w:r>
      <w:r>
        <w:rPr>
          <w:noProof/>
        </w:rPr>
        <w:fldChar w:fldCharType="begin"/>
      </w:r>
      <w:r>
        <w:rPr>
          <w:noProof/>
        </w:rPr>
        <w:instrText xml:space="preserve"> PAGEREF _Toc163474966 \h </w:instrText>
      </w:r>
      <w:r>
        <w:rPr>
          <w:noProof/>
        </w:rPr>
      </w:r>
      <w:r>
        <w:rPr>
          <w:noProof/>
        </w:rPr>
        <w:fldChar w:fldCharType="separate"/>
      </w:r>
      <w:r>
        <w:rPr>
          <w:noProof/>
        </w:rPr>
        <w:t>55</w:t>
      </w:r>
      <w:r>
        <w:rPr>
          <w:noProof/>
        </w:rPr>
        <w:fldChar w:fldCharType="end"/>
      </w:r>
    </w:p>
    <w:p w14:paraId="72DBF4CE" w14:textId="1FF227F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4.7.2.1</w:t>
      </w:r>
      <w:r>
        <w:rPr>
          <w:rFonts w:asciiTheme="minorHAnsi" w:eastAsiaTheme="minorEastAsia" w:hAnsiTheme="minorHAnsi" w:cstheme="minorBidi"/>
          <w:noProof/>
          <w:kern w:val="2"/>
          <w:sz w:val="22"/>
          <w:szCs w:val="22"/>
          <w:lang w:val="en-US" w:eastAsia="zh-CN"/>
          <w14:ligatures w14:val="standardContextual"/>
        </w:rPr>
        <w:tab/>
      </w:r>
      <w:r>
        <w:rPr>
          <w:noProof/>
        </w:rPr>
        <w:t>Test signal used to build Test Configurations</w:t>
      </w:r>
      <w:r>
        <w:rPr>
          <w:noProof/>
        </w:rPr>
        <w:tab/>
      </w:r>
      <w:r>
        <w:rPr>
          <w:noProof/>
        </w:rPr>
        <w:fldChar w:fldCharType="begin"/>
      </w:r>
      <w:r>
        <w:rPr>
          <w:noProof/>
        </w:rPr>
        <w:instrText xml:space="preserve"> PAGEREF _Toc163474967 \h </w:instrText>
      </w:r>
      <w:r>
        <w:rPr>
          <w:noProof/>
        </w:rPr>
      </w:r>
      <w:r>
        <w:rPr>
          <w:noProof/>
        </w:rPr>
        <w:fldChar w:fldCharType="separate"/>
      </w:r>
      <w:r>
        <w:rPr>
          <w:noProof/>
        </w:rPr>
        <w:t>55</w:t>
      </w:r>
      <w:r>
        <w:rPr>
          <w:noProof/>
        </w:rPr>
        <w:fldChar w:fldCharType="end"/>
      </w:r>
    </w:p>
    <w:p w14:paraId="7B4B84E8" w14:textId="0F349FA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4.7.2.2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_Toc163474968 \h </w:instrText>
      </w:r>
      <w:r>
        <w:rPr>
          <w:noProof/>
        </w:rPr>
      </w:r>
      <w:r>
        <w:rPr>
          <w:noProof/>
        </w:rPr>
        <w:fldChar w:fldCharType="separate"/>
      </w:r>
      <w:r>
        <w:rPr>
          <w:noProof/>
        </w:rPr>
        <w:t>55</w:t>
      </w:r>
      <w:r>
        <w:rPr>
          <w:noProof/>
        </w:rPr>
        <w:fldChar w:fldCharType="end"/>
      </w:r>
    </w:p>
    <w:p w14:paraId="1B36C513" w14:textId="36F9E9A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NRTC1 generation</w:t>
      </w:r>
      <w:r>
        <w:rPr>
          <w:noProof/>
        </w:rPr>
        <w:tab/>
      </w:r>
      <w:r>
        <w:rPr>
          <w:noProof/>
        </w:rPr>
        <w:fldChar w:fldCharType="begin"/>
      </w:r>
      <w:r>
        <w:rPr>
          <w:noProof/>
        </w:rPr>
        <w:instrText xml:space="preserve"> PAGEREF _Toc163474969 \h </w:instrText>
      </w:r>
      <w:r>
        <w:rPr>
          <w:noProof/>
        </w:rPr>
      </w:r>
      <w:r>
        <w:rPr>
          <w:noProof/>
        </w:rPr>
        <w:fldChar w:fldCharType="separate"/>
      </w:r>
      <w:r>
        <w:rPr>
          <w:noProof/>
        </w:rPr>
        <w:t>55</w:t>
      </w:r>
      <w:r>
        <w:rPr>
          <w:noProof/>
        </w:rPr>
        <w:fldChar w:fldCharType="end"/>
      </w:r>
    </w:p>
    <w:p w14:paraId="1F332912" w14:textId="0A0B776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NRTC1 power allocation</w:t>
      </w:r>
      <w:r>
        <w:rPr>
          <w:noProof/>
        </w:rPr>
        <w:tab/>
      </w:r>
      <w:r>
        <w:rPr>
          <w:noProof/>
        </w:rPr>
        <w:fldChar w:fldCharType="begin"/>
      </w:r>
      <w:r>
        <w:rPr>
          <w:noProof/>
        </w:rPr>
        <w:instrText xml:space="preserve"> PAGEREF _Toc163474970 \h </w:instrText>
      </w:r>
      <w:r>
        <w:rPr>
          <w:noProof/>
        </w:rPr>
      </w:r>
      <w:r>
        <w:rPr>
          <w:noProof/>
        </w:rPr>
        <w:fldChar w:fldCharType="separate"/>
      </w:r>
      <w:r>
        <w:rPr>
          <w:noProof/>
        </w:rPr>
        <w:t>55</w:t>
      </w:r>
      <w:r>
        <w:rPr>
          <w:noProof/>
        </w:rPr>
        <w:fldChar w:fldCharType="end"/>
      </w:r>
    </w:p>
    <w:p w14:paraId="08BB4FBD" w14:textId="1409EC7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_Toc163474971 \h </w:instrText>
      </w:r>
      <w:r>
        <w:rPr>
          <w:noProof/>
        </w:rPr>
      </w:r>
      <w:r>
        <w:rPr>
          <w:noProof/>
        </w:rPr>
        <w:fldChar w:fldCharType="separate"/>
      </w:r>
      <w:r>
        <w:rPr>
          <w:noProof/>
        </w:rPr>
        <w:t>56</w:t>
      </w:r>
      <w:r>
        <w:rPr>
          <w:noProof/>
        </w:rPr>
        <w:fldChar w:fldCharType="end"/>
      </w:r>
    </w:p>
    <w:p w14:paraId="14EEC1FB" w14:textId="5D8D973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NRTC2 generation</w:t>
      </w:r>
      <w:r>
        <w:rPr>
          <w:noProof/>
        </w:rPr>
        <w:tab/>
      </w:r>
      <w:r>
        <w:rPr>
          <w:noProof/>
        </w:rPr>
        <w:fldChar w:fldCharType="begin"/>
      </w:r>
      <w:r>
        <w:rPr>
          <w:noProof/>
        </w:rPr>
        <w:instrText xml:space="preserve"> PAGEREF _Toc163474972 \h </w:instrText>
      </w:r>
      <w:r>
        <w:rPr>
          <w:noProof/>
        </w:rPr>
      </w:r>
      <w:r>
        <w:rPr>
          <w:noProof/>
        </w:rPr>
        <w:fldChar w:fldCharType="separate"/>
      </w:r>
      <w:r>
        <w:rPr>
          <w:noProof/>
        </w:rPr>
        <w:t>56</w:t>
      </w:r>
      <w:r>
        <w:rPr>
          <w:noProof/>
        </w:rPr>
        <w:fldChar w:fldCharType="end"/>
      </w:r>
    </w:p>
    <w:p w14:paraId="26947621" w14:textId="199A44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_Toc163474973 \h </w:instrText>
      </w:r>
      <w:r>
        <w:rPr>
          <w:noProof/>
        </w:rPr>
      </w:r>
      <w:r>
        <w:rPr>
          <w:noProof/>
        </w:rPr>
        <w:fldChar w:fldCharType="separate"/>
      </w:r>
      <w:r>
        <w:rPr>
          <w:noProof/>
        </w:rPr>
        <w:t>56</w:t>
      </w:r>
      <w:r>
        <w:rPr>
          <w:noProof/>
        </w:rPr>
        <w:fldChar w:fldCharType="end"/>
      </w:r>
    </w:p>
    <w:p w14:paraId="28848F74" w14:textId="2A687C3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_Toc163474974 \h </w:instrText>
      </w:r>
      <w:r>
        <w:rPr>
          <w:noProof/>
        </w:rPr>
      </w:r>
      <w:r>
        <w:rPr>
          <w:noProof/>
        </w:rPr>
        <w:fldChar w:fldCharType="separate"/>
      </w:r>
      <w:r>
        <w:rPr>
          <w:noProof/>
        </w:rPr>
        <w:t>56</w:t>
      </w:r>
      <w:r>
        <w:rPr>
          <w:noProof/>
        </w:rPr>
        <w:fldChar w:fldCharType="end"/>
      </w:r>
    </w:p>
    <w:p w14:paraId="00802937" w14:textId="05115EC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NRTC3 generation</w:t>
      </w:r>
      <w:r>
        <w:rPr>
          <w:noProof/>
        </w:rPr>
        <w:tab/>
      </w:r>
      <w:r>
        <w:rPr>
          <w:noProof/>
        </w:rPr>
        <w:fldChar w:fldCharType="begin"/>
      </w:r>
      <w:r>
        <w:rPr>
          <w:noProof/>
        </w:rPr>
        <w:instrText xml:space="preserve"> PAGEREF _Toc163474975 \h </w:instrText>
      </w:r>
      <w:r>
        <w:rPr>
          <w:noProof/>
        </w:rPr>
      </w:r>
      <w:r>
        <w:rPr>
          <w:noProof/>
        </w:rPr>
        <w:fldChar w:fldCharType="separate"/>
      </w:r>
      <w:r>
        <w:rPr>
          <w:noProof/>
        </w:rPr>
        <w:t>57</w:t>
      </w:r>
      <w:r>
        <w:rPr>
          <w:noProof/>
        </w:rPr>
        <w:fldChar w:fldCharType="end"/>
      </w:r>
    </w:p>
    <w:p w14:paraId="4FB9CED0" w14:textId="7E03512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4.7.2.4.2</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_Toc163474976 \h </w:instrText>
      </w:r>
      <w:r>
        <w:rPr>
          <w:noProof/>
        </w:rPr>
      </w:r>
      <w:r>
        <w:rPr>
          <w:noProof/>
        </w:rPr>
        <w:fldChar w:fldCharType="separate"/>
      </w:r>
      <w:r>
        <w:rPr>
          <w:noProof/>
        </w:rPr>
        <w:t>57</w:t>
      </w:r>
      <w:r>
        <w:rPr>
          <w:noProof/>
        </w:rPr>
        <w:fldChar w:fldCharType="end"/>
      </w:r>
    </w:p>
    <w:p w14:paraId="263FE55F" w14:textId="466CBDA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4.7.2.5</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_Toc163474977 \h </w:instrText>
      </w:r>
      <w:r>
        <w:rPr>
          <w:noProof/>
        </w:rPr>
      </w:r>
      <w:r>
        <w:rPr>
          <w:noProof/>
        </w:rPr>
        <w:fldChar w:fldCharType="separate"/>
      </w:r>
      <w:r>
        <w:rPr>
          <w:noProof/>
        </w:rPr>
        <w:t>57</w:t>
      </w:r>
      <w:r>
        <w:rPr>
          <w:noProof/>
        </w:rPr>
        <w:fldChar w:fldCharType="end"/>
      </w:r>
    </w:p>
    <w:p w14:paraId="7C4F2A5A" w14:textId="0ACE605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NRTC4 generation</w:t>
      </w:r>
      <w:r>
        <w:rPr>
          <w:noProof/>
        </w:rPr>
        <w:tab/>
      </w:r>
      <w:r>
        <w:rPr>
          <w:noProof/>
        </w:rPr>
        <w:fldChar w:fldCharType="begin"/>
      </w:r>
      <w:r>
        <w:rPr>
          <w:noProof/>
        </w:rPr>
        <w:instrText xml:space="preserve"> PAGEREF _Toc163474978 \h </w:instrText>
      </w:r>
      <w:r>
        <w:rPr>
          <w:noProof/>
        </w:rPr>
      </w:r>
      <w:r>
        <w:rPr>
          <w:noProof/>
        </w:rPr>
        <w:fldChar w:fldCharType="separate"/>
      </w:r>
      <w:r>
        <w:rPr>
          <w:noProof/>
        </w:rPr>
        <w:t>57</w:t>
      </w:r>
      <w:r>
        <w:rPr>
          <w:noProof/>
        </w:rPr>
        <w:fldChar w:fldCharType="end"/>
      </w:r>
    </w:p>
    <w:p w14:paraId="0418AB6C" w14:textId="4CD1528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4.7.2.5</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NRTC4 power allocation</w:t>
      </w:r>
      <w:r>
        <w:rPr>
          <w:noProof/>
        </w:rPr>
        <w:tab/>
      </w:r>
      <w:r>
        <w:rPr>
          <w:noProof/>
        </w:rPr>
        <w:fldChar w:fldCharType="begin"/>
      </w:r>
      <w:r>
        <w:rPr>
          <w:noProof/>
        </w:rPr>
        <w:instrText xml:space="preserve"> PAGEREF _Toc163474979 \h </w:instrText>
      </w:r>
      <w:r>
        <w:rPr>
          <w:noProof/>
        </w:rPr>
      </w:r>
      <w:r>
        <w:rPr>
          <w:noProof/>
        </w:rPr>
        <w:fldChar w:fldCharType="separate"/>
      </w:r>
      <w:r>
        <w:rPr>
          <w:noProof/>
        </w:rPr>
        <w:t>58</w:t>
      </w:r>
      <w:r>
        <w:rPr>
          <w:noProof/>
        </w:rPr>
        <w:fldChar w:fldCharType="end"/>
      </w:r>
    </w:p>
    <w:p w14:paraId="4174F0ED" w14:textId="47E785E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4.7.2.6</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_Toc163474980 \h </w:instrText>
      </w:r>
      <w:r>
        <w:rPr>
          <w:noProof/>
        </w:rPr>
      </w:r>
      <w:r>
        <w:rPr>
          <w:noProof/>
        </w:rPr>
        <w:fldChar w:fldCharType="separate"/>
      </w:r>
      <w:r>
        <w:rPr>
          <w:noProof/>
        </w:rPr>
        <w:t>58</w:t>
      </w:r>
      <w:r>
        <w:rPr>
          <w:noProof/>
        </w:rPr>
        <w:fldChar w:fldCharType="end"/>
      </w:r>
    </w:p>
    <w:p w14:paraId="3E4B91C2" w14:textId="3003FF6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NRTC5 generation</w:t>
      </w:r>
      <w:r>
        <w:rPr>
          <w:noProof/>
        </w:rPr>
        <w:tab/>
      </w:r>
      <w:r>
        <w:rPr>
          <w:noProof/>
        </w:rPr>
        <w:fldChar w:fldCharType="begin"/>
      </w:r>
      <w:r>
        <w:rPr>
          <w:noProof/>
        </w:rPr>
        <w:instrText xml:space="preserve"> PAGEREF _Toc163474981 \h </w:instrText>
      </w:r>
      <w:r>
        <w:rPr>
          <w:noProof/>
        </w:rPr>
      </w:r>
      <w:r>
        <w:rPr>
          <w:noProof/>
        </w:rPr>
        <w:fldChar w:fldCharType="separate"/>
      </w:r>
      <w:r>
        <w:rPr>
          <w:noProof/>
        </w:rPr>
        <w:t>58</w:t>
      </w:r>
      <w:r>
        <w:rPr>
          <w:noProof/>
        </w:rPr>
        <w:fldChar w:fldCharType="end"/>
      </w:r>
    </w:p>
    <w:p w14:paraId="74239B43" w14:textId="2E9E5A3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4.7.2.6</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NRTC5 power allocation</w:t>
      </w:r>
      <w:r>
        <w:rPr>
          <w:noProof/>
        </w:rPr>
        <w:tab/>
      </w:r>
      <w:r>
        <w:rPr>
          <w:noProof/>
        </w:rPr>
        <w:fldChar w:fldCharType="begin"/>
      </w:r>
      <w:r>
        <w:rPr>
          <w:noProof/>
        </w:rPr>
        <w:instrText xml:space="preserve"> PAGEREF _Toc163474982 \h </w:instrText>
      </w:r>
      <w:r>
        <w:rPr>
          <w:noProof/>
        </w:rPr>
      </w:r>
      <w:r>
        <w:rPr>
          <w:noProof/>
        </w:rPr>
        <w:fldChar w:fldCharType="separate"/>
      </w:r>
      <w:r>
        <w:rPr>
          <w:noProof/>
        </w:rPr>
        <w:t>58</w:t>
      </w:r>
      <w:r>
        <w:rPr>
          <w:noProof/>
        </w:rPr>
        <w:fldChar w:fldCharType="end"/>
      </w:r>
    </w:p>
    <w:p w14:paraId="150846BD" w14:textId="502929F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cs="v4.2.0"/>
          <w:noProof/>
        </w:rPr>
        <w:t>4.8</w:t>
      </w:r>
      <w:r>
        <w:rPr>
          <w:rFonts w:asciiTheme="minorHAnsi" w:eastAsiaTheme="minorEastAsia" w:hAnsiTheme="minorHAnsi" w:cstheme="minorBidi"/>
          <w:noProof/>
          <w:kern w:val="2"/>
          <w:sz w:val="22"/>
          <w:szCs w:val="22"/>
          <w:lang w:val="en-US" w:eastAsia="zh-CN"/>
          <w14:ligatures w14:val="standardContextual"/>
        </w:rPr>
        <w:tab/>
      </w:r>
      <w:r w:rsidRPr="00274A1D">
        <w:rPr>
          <w:rFonts w:cs="v4.2.0"/>
          <w:noProof/>
        </w:rPr>
        <w:t>Applicability of requirements</w:t>
      </w:r>
      <w:r>
        <w:rPr>
          <w:noProof/>
        </w:rPr>
        <w:tab/>
      </w:r>
      <w:r>
        <w:rPr>
          <w:noProof/>
        </w:rPr>
        <w:fldChar w:fldCharType="begin"/>
      </w:r>
      <w:r>
        <w:rPr>
          <w:noProof/>
        </w:rPr>
        <w:instrText xml:space="preserve"> PAGEREF _Toc163474983 \h </w:instrText>
      </w:r>
      <w:r>
        <w:rPr>
          <w:noProof/>
        </w:rPr>
      </w:r>
      <w:r>
        <w:rPr>
          <w:noProof/>
        </w:rPr>
        <w:fldChar w:fldCharType="separate"/>
      </w:r>
      <w:r>
        <w:rPr>
          <w:noProof/>
        </w:rPr>
        <w:t>59</w:t>
      </w:r>
      <w:r>
        <w:rPr>
          <w:noProof/>
        </w:rPr>
        <w:fldChar w:fldCharType="end"/>
      </w:r>
    </w:p>
    <w:p w14:paraId="798E7BA0" w14:textId="16FA08A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4.8.1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Requirement set applicability</w:t>
      </w:r>
      <w:r>
        <w:rPr>
          <w:noProof/>
        </w:rPr>
        <w:tab/>
      </w:r>
      <w:r>
        <w:rPr>
          <w:noProof/>
        </w:rPr>
        <w:fldChar w:fldCharType="begin"/>
      </w:r>
      <w:r>
        <w:rPr>
          <w:noProof/>
        </w:rPr>
        <w:instrText xml:space="preserve"> PAGEREF _Toc163474984 \h </w:instrText>
      </w:r>
      <w:r>
        <w:rPr>
          <w:noProof/>
        </w:rPr>
      </w:r>
      <w:r>
        <w:rPr>
          <w:noProof/>
        </w:rPr>
        <w:fldChar w:fldCharType="separate"/>
      </w:r>
      <w:r>
        <w:rPr>
          <w:noProof/>
        </w:rPr>
        <w:t>59</w:t>
      </w:r>
      <w:r>
        <w:rPr>
          <w:noProof/>
        </w:rPr>
        <w:fldChar w:fldCharType="end"/>
      </w:r>
    </w:p>
    <w:p w14:paraId="6A29A774" w14:textId="0FEA919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w:t>
      </w:r>
      <w:r w:rsidRPr="00274A1D">
        <w:rPr>
          <w:noProof/>
          <w:lang w:val="en-US" w:eastAsia="zh-CN"/>
        </w:rPr>
        <w:t>8</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w:t>
      </w:r>
      <w:r w:rsidRPr="00274A1D">
        <w:rPr>
          <w:rFonts w:eastAsia="SimSun"/>
          <w:noProof/>
        </w:rPr>
        <w:t xml:space="preserve">test configurations for </w:t>
      </w:r>
      <w:r w:rsidRPr="00274A1D">
        <w:rPr>
          <w:rFonts w:eastAsia="SimSun"/>
          <w:i/>
          <w:noProof/>
        </w:rPr>
        <w:t>single-band RIB</w:t>
      </w:r>
      <w:r>
        <w:rPr>
          <w:noProof/>
        </w:rPr>
        <w:tab/>
      </w:r>
      <w:r>
        <w:rPr>
          <w:noProof/>
        </w:rPr>
        <w:fldChar w:fldCharType="begin"/>
      </w:r>
      <w:r>
        <w:rPr>
          <w:noProof/>
        </w:rPr>
        <w:instrText xml:space="preserve"> PAGEREF _Toc163474985 \h </w:instrText>
      </w:r>
      <w:r>
        <w:rPr>
          <w:noProof/>
        </w:rPr>
      </w:r>
      <w:r>
        <w:rPr>
          <w:noProof/>
        </w:rPr>
        <w:fldChar w:fldCharType="separate"/>
      </w:r>
      <w:r>
        <w:rPr>
          <w:noProof/>
        </w:rPr>
        <w:t>59</w:t>
      </w:r>
      <w:r>
        <w:rPr>
          <w:noProof/>
        </w:rPr>
        <w:fldChar w:fldCharType="end"/>
      </w:r>
    </w:p>
    <w:p w14:paraId="5B09F092" w14:textId="7098CB7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w:t>
      </w:r>
      <w:r w:rsidRPr="00274A1D">
        <w:rPr>
          <w:noProof/>
          <w:lang w:val="en-US" w:eastAsia="zh-CN"/>
        </w:rPr>
        <w:t>8</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w:t>
      </w:r>
      <w:r w:rsidRPr="00274A1D">
        <w:rPr>
          <w:rFonts w:eastAsia="SimSun"/>
          <w:noProof/>
        </w:rPr>
        <w:t xml:space="preserve">test configurations for </w:t>
      </w:r>
      <w:r w:rsidRPr="00274A1D">
        <w:rPr>
          <w:rFonts w:eastAsia="SimSun"/>
          <w:i/>
          <w:noProof/>
        </w:rPr>
        <w:t>multi-band RIB</w:t>
      </w:r>
      <w:r>
        <w:rPr>
          <w:noProof/>
        </w:rPr>
        <w:tab/>
      </w:r>
      <w:r>
        <w:rPr>
          <w:noProof/>
        </w:rPr>
        <w:fldChar w:fldCharType="begin"/>
      </w:r>
      <w:r>
        <w:rPr>
          <w:noProof/>
        </w:rPr>
        <w:instrText xml:space="preserve"> PAGEREF _Toc163474986 \h </w:instrText>
      </w:r>
      <w:r>
        <w:rPr>
          <w:noProof/>
        </w:rPr>
      </w:r>
      <w:r>
        <w:rPr>
          <w:noProof/>
        </w:rPr>
        <w:fldChar w:fldCharType="separate"/>
      </w:r>
      <w:r>
        <w:rPr>
          <w:noProof/>
        </w:rPr>
        <w:t>60</w:t>
      </w:r>
      <w:r>
        <w:rPr>
          <w:noProof/>
        </w:rPr>
        <w:fldChar w:fldCharType="end"/>
      </w:r>
    </w:p>
    <w:p w14:paraId="275EEC4E" w14:textId="0D588F0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4.8</w:t>
      </w:r>
      <w:r w:rsidRPr="00274A1D">
        <w:rPr>
          <w:rFonts w:eastAsia="SimSun"/>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Additional conformance</w:t>
      </w:r>
      <w:r>
        <w:rPr>
          <w:noProof/>
        </w:rPr>
        <w:tab/>
      </w:r>
      <w:r>
        <w:rPr>
          <w:noProof/>
        </w:rPr>
        <w:fldChar w:fldCharType="begin"/>
      </w:r>
      <w:r>
        <w:rPr>
          <w:noProof/>
        </w:rPr>
        <w:instrText xml:space="preserve"> PAGEREF _Toc163474987 \h </w:instrText>
      </w:r>
      <w:r>
        <w:rPr>
          <w:noProof/>
        </w:rPr>
      </w:r>
      <w:r>
        <w:rPr>
          <w:noProof/>
        </w:rPr>
        <w:fldChar w:fldCharType="separate"/>
      </w:r>
      <w:r>
        <w:rPr>
          <w:noProof/>
        </w:rPr>
        <w:t>61</w:t>
      </w:r>
      <w:r>
        <w:rPr>
          <w:noProof/>
        </w:rPr>
        <w:fldChar w:fldCharType="end"/>
      </w:r>
    </w:p>
    <w:p w14:paraId="7F9C28F3" w14:textId="04E29C8D"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4.9</w:t>
      </w:r>
      <w:r>
        <w:rPr>
          <w:rFonts w:asciiTheme="minorHAnsi" w:eastAsiaTheme="minorEastAsia" w:hAnsiTheme="minorHAnsi" w:cstheme="minorBidi"/>
          <w:noProof/>
          <w:kern w:val="2"/>
          <w:sz w:val="22"/>
          <w:szCs w:val="22"/>
          <w:lang w:val="en-US" w:eastAsia="zh-CN"/>
          <w14:ligatures w14:val="standardContextual"/>
        </w:rPr>
        <w:tab/>
      </w:r>
      <w:r>
        <w:rPr>
          <w:noProof/>
        </w:rPr>
        <w:t>RF channels and test models</w:t>
      </w:r>
      <w:r>
        <w:rPr>
          <w:noProof/>
        </w:rPr>
        <w:tab/>
      </w:r>
      <w:r>
        <w:rPr>
          <w:noProof/>
        </w:rPr>
        <w:fldChar w:fldCharType="begin"/>
      </w:r>
      <w:r>
        <w:rPr>
          <w:noProof/>
        </w:rPr>
        <w:instrText xml:space="preserve"> PAGEREF _Toc163474988 \h </w:instrText>
      </w:r>
      <w:r>
        <w:rPr>
          <w:noProof/>
        </w:rPr>
      </w:r>
      <w:r>
        <w:rPr>
          <w:noProof/>
        </w:rPr>
        <w:fldChar w:fldCharType="separate"/>
      </w:r>
      <w:r>
        <w:rPr>
          <w:noProof/>
        </w:rPr>
        <w:t>62</w:t>
      </w:r>
      <w:r>
        <w:rPr>
          <w:noProof/>
        </w:rPr>
        <w:fldChar w:fldCharType="end"/>
      </w:r>
    </w:p>
    <w:p w14:paraId="24DBF075" w14:textId="17E73A9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4.9.1</w:t>
      </w:r>
      <w:r>
        <w:rPr>
          <w:rFonts w:asciiTheme="minorHAnsi" w:eastAsiaTheme="minorEastAsia" w:hAnsiTheme="minorHAnsi" w:cstheme="minorBidi"/>
          <w:noProof/>
          <w:kern w:val="2"/>
          <w:sz w:val="22"/>
          <w:szCs w:val="22"/>
          <w:lang w:val="en-US" w:eastAsia="zh-CN"/>
          <w14:ligatures w14:val="standardContextual"/>
        </w:rPr>
        <w:tab/>
      </w:r>
      <w:r>
        <w:rPr>
          <w:noProof/>
        </w:rPr>
        <w:t>RF channels</w:t>
      </w:r>
      <w:r>
        <w:rPr>
          <w:noProof/>
        </w:rPr>
        <w:tab/>
      </w:r>
      <w:r>
        <w:rPr>
          <w:noProof/>
        </w:rPr>
        <w:fldChar w:fldCharType="begin"/>
      </w:r>
      <w:r>
        <w:rPr>
          <w:noProof/>
        </w:rPr>
        <w:instrText xml:space="preserve"> PAGEREF _Toc163474989 \h </w:instrText>
      </w:r>
      <w:r>
        <w:rPr>
          <w:noProof/>
        </w:rPr>
      </w:r>
      <w:r>
        <w:rPr>
          <w:noProof/>
        </w:rPr>
        <w:fldChar w:fldCharType="separate"/>
      </w:r>
      <w:r>
        <w:rPr>
          <w:noProof/>
        </w:rPr>
        <w:t>62</w:t>
      </w:r>
      <w:r>
        <w:rPr>
          <w:noProof/>
        </w:rPr>
        <w:fldChar w:fldCharType="end"/>
      </w:r>
    </w:p>
    <w:p w14:paraId="24A48DD9" w14:textId="6367B47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4.9.2</w:t>
      </w:r>
      <w:r>
        <w:rPr>
          <w:rFonts w:asciiTheme="minorHAnsi" w:eastAsiaTheme="minorEastAsia" w:hAnsiTheme="minorHAnsi" w:cstheme="minorBidi"/>
          <w:noProof/>
          <w:kern w:val="2"/>
          <w:sz w:val="22"/>
          <w:szCs w:val="22"/>
          <w:lang w:val="en-US" w:eastAsia="zh-CN"/>
          <w14:ligatures w14:val="standardContextual"/>
        </w:rPr>
        <w:tab/>
      </w:r>
      <w:r>
        <w:rPr>
          <w:noProof/>
        </w:rPr>
        <w:t>Test models</w:t>
      </w:r>
      <w:r>
        <w:rPr>
          <w:noProof/>
        </w:rPr>
        <w:tab/>
      </w:r>
      <w:r>
        <w:rPr>
          <w:noProof/>
        </w:rPr>
        <w:fldChar w:fldCharType="begin"/>
      </w:r>
      <w:r>
        <w:rPr>
          <w:noProof/>
        </w:rPr>
        <w:instrText xml:space="preserve"> PAGEREF _Toc163474990 \h </w:instrText>
      </w:r>
      <w:r>
        <w:rPr>
          <w:noProof/>
        </w:rPr>
      </w:r>
      <w:r>
        <w:rPr>
          <w:noProof/>
        </w:rPr>
        <w:fldChar w:fldCharType="separate"/>
      </w:r>
      <w:r>
        <w:rPr>
          <w:noProof/>
        </w:rPr>
        <w:t>63</w:t>
      </w:r>
      <w:r>
        <w:rPr>
          <w:noProof/>
        </w:rPr>
        <w:fldChar w:fldCharType="end"/>
      </w:r>
    </w:p>
    <w:p w14:paraId="57E29366" w14:textId="0F4391D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_Toc163474991 \h </w:instrText>
      </w:r>
      <w:r>
        <w:rPr>
          <w:noProof/>
        </w:rPr>
      </w:r>
      <w:r>
        <w:rPr>
          <w:noProof/>
        </w:rPr>
        <w:fldChar w:fldCharType="separate"/>
      </w:r>
      <w:r>
        <w:rPr>
          <w:noProof/>
        </w:rPr>
        <w:t>63</w:t>
      </w:r>
      <w:r>
        <w:rPr>
          <w:noProof/>
        </w:rPr>
        <w:fldChar w:fldCharType="end"/>
      </w:r>
    </w:p>
    <w:p w14:paraId="2A3D9A88" w14:textId="48C2A7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 </w:t>
      </w:r>
      <w:r w:rsidRPr="00274A1D">
        <w:rPr>
          <w:noProof/>
          <w:lang w:val="en-US" w:eastAsia="zh-CN"/>
        </w:rPr>
        <w:t xml:space="preserve">FR2 </w:t>
      </w:r>
      <w:r>
        <w:rPr>
          <w:noProof/>
        </w:rPr>
        <w:t>test models</w:t>
      </w:r>
      <w:r>
        <w:rPr>
          <w:noProof/>
        </w:rPr>
        <w:tab/>
      </w:r>
      <w:r>
        <w:rPr>
          <w:noProof/>
        </w:rPr>
        <w:fldChar w:fldCharType="begin"/>
      </w:r>
      <w:r>
        <w:rPr>
          <w:noProof/>
        </w:rPr>
        <w:instrText xml:space="preserve"> PAGEREF _Toc163474992 \h </w:instrText>
      </w:r>
      <w:r>
        <w:rPr>
          <w:noProof/>
        </w:rPr>
      </w:r>
      <w:r>
        <w:rPr>
          <w:noProof/>
        </w:rPr>
        <w:fldChar w:fldCharType="separate"/>
      </w:r>
      <w:r>
        <w:rPr>
          <w:noProof/>
        </w:rPr>
        <w:t>63</w:t>
      </w:r>
      <w:r>
        <w:rPr>
          <w:noProof/>
        </w:rPr>
        <w:fldChar w:fldCharType="end"/>
      </w:r>
    </w:p>
    <w:p w14:paraId="185E0B28" w14:textId="7F407F5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NR </w:t>
      </w:r>
      <w:r w:rsidRPr="00274A1D">
        <w:rPr>
          <w:noProof/>
          <w:lang w:val="en-US" w:eastAsia="zh-CN"/>
        </w:rPr>
        <w:t xml:space="preserve">FR2 </w:t>
      </w:r>
      <w:r>
        <w:rPr>
          <w:noProof/>
        </w:rPr>
        <w:t>test model 1.1 (NR-</w:t>
      </w:r>
      <w:r w:rsidRPr="00274A1D">
        <w:rPr>
          <w:noProof/>
          <w:lang w:val="en-US" w:eastAsia="zh-CN"/>
        </w:rPr>
        <w:t>FR2-</w:t>
      </w:r>
      <w:r>
        <w:rPr>
          <w:noProof/>
        </w:rPr>
        <w:t>TM1.1)</w:t>
      </w:r>
      <w:r>
        <w:rPr>
          <w:noProof/>
        </w:rPr>
        <w:tab/>
      </w:r>
      <w:r>
        <w:rPr>
          <w:noProof/>
        </w:rPr>
        <w:fldChar w:fldCharType="begin"/>
      </w:r>
      <w:r>
        <w:rPr>
          <w:noProof/>
        </w:rPr>
        <w:instrText xml:space="preserve"> PAGEREF _Toc163474993 \h </w:instrText>
      </w:r>
      <w:r>
        <w:rPr>
          <w:noProof/>
        </w:rPr>
      </w:r>
      <w:r>
        <w:rPr>
          <w:noProof/>
        </w:rPr>
        <w:fldChar w:fldCharType="separate"/>
      </w:r>
      <w:r>
        <w:rPr>
          <w:noProof/>
        </w:rPr>
        <w:t>64</w:t>
      </w:r>
      <w:r>
        <w:rPr>
          <w:noProof/>
        </w:rPr>
        <w:fldChar w:fldCharType="end"/>
      </w:r>
    </w:p>
    <w:p w14:paraId="6ADEB666" w14:textId="5E5E57C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4.9.2.2.2</w:t>
      </w:r>
      <w:r>
        <w:rPr>
          <w:rFonts w:asciiTheme="minorHAnsi" w:eastAsiaTheme="minorEastAsia" w:hAnsiTheme="minorHAnsi" w:cstheme="minorBidi"/>
          <w:noProof/>
          <w:kern w:val="2"/>
          <w:sz w:val="22"/>
          <w:szCs w:val="22"/>
          <w:lang w:val="en-US" w:eastAsia="zh-CN"/>
          <w14:ligatures w14:val="standardContextual"/>
        </w:rPr>
        <w:tab/>
      </w:r>
      <w:r>
        <w:rPr>
          <w:noProof/>
        </w:rPr>
        <w:t>NR FR2 test model 2 (NR-</w:t>
      </w:r>
      <w:r w:rsidRPr="00274A1D">
        <w:rPr>
          <w:noProof/>
          <w:lang w:val="en-US" w:eastAsia="zh-CN"/>
        </w:rPr>
        <w:t>FR2-</w:t>
      </w:r>
      <w:r>
        <w:rPr>
          <w:noProof/>
        </w:rPr>
        <w:t>TM2)</w:t>
      </w:r>
      <w:r>
        <w:rPr>
          <w:noProof/>
        </w:rPr>
        <w:tab/>
      </w:r>
      <w:r>
        <w:rPr>
          <w:noProof/>
        </w:rPr>
        <w:fldChar w:fldCharType="begin"/>
      </w:r>
      <w:r>
        <w:rPr>
          <w:noProof/>
        </w:rPr>
        <w:instrText xml:space="preserve"> PAGEREF _Toc163474994 \h </w:instrText>
      </w:r>
      <w:r>
        <w:rPr>
          <w:noProof/>
        </w:rPr>
      </w:r>
      <w:r>
        <w:rPr>
          <w:noProof/>
        </w:rPr>
        <w:fldChar w:fldCharType="separate"/>
      </w:r>
      <w:r>
        <w:rPr>
          <w:noProof/>
        </w:rPr>
        <w:t>65</w:t>
      </w:r>
      <w:r>
        <w:rPr>
          <w:noProof/>
        </w:rPr>
        <w:fldChar w:fldCharType="end"/>
      </w:r>
    </w:p>
    <w:p w14:paraId="7D086215" w14:textId="0FD262E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4.9.2.2.2a</w:t>
      </w:r>
      <w:r>
        <w:rPr>
          <w:rFonts w:asciiTheme="minorHAnsi" w:eastAsiaTheme="minorEastAsia" w:hAnsiTheme="minorHAnsi" w:cstheme="minorBidi"/>
          <w:noProof/>
          <w:kern w:val="2"/>
          <w:sz w:val="22"/>
          <w:szCs w:val="22"/>
          <w:lang w:val="en-US" w:eastAsia="zh-CN"/>
          <w14:ligatures w14:val="standardContextual"/>
        </w:rPr>
        <w:tab/>
      </w:r>
      <w:r>
        <w:rPr>
          <w:noProof/>
        </w:rPr>
        <w:t>NR FR2 test model 2a (NR-</w:t>
      </w:r>
      <w:r w:rsidRPr="00274A1D">
        <w:rPr>
          <w:noProof/>
          <w:lang w:val="en-US" w:eastAsia="zh-CN"/>
        </w:rPr>
        <w:t>FR2-</w:t>
      </w:r>
      <w:r>
        <w:rPr>
          <w:noProof/>
        </w:rPr>
        <w:t>TM2a)</w:t>
      </w:r>
      <w:r>
        <w:rPr>
          <w:noProof/>
        </w:rPr>
        <w:tab/>
      </w:r>
      <w:r>
        <w:rPr>
          <w:noProof/>
        </w:rPr>
        <w:fldChar w:fldCharType="begin"/>
      </w:r>
      <w:r>
        <w:rPr>
          <w:noProof/>
        </w:rPr>
        <w:instrText xml:space="preserve"> PAGEREF _Toc163474995 \h </w:instrText>
      </w:r>
      <w:r>
        <w:rPr>
          <w:noProof/>
        </w:rPr>
      </w:r>
      <w:r>
        <w:rPr>
          <w:noProof/>
        </w:rPr>
        <w:fldChar w:fldCharType="separate"/>
      </w:r>
      <w:r>
        <w:rPr>
          <w:noProof/>
        </w:rPr>
        <w:t>65</w:t>
      </w:r>
      <w:r>
        <w:rPr>
          <w:noProof/>
        </w:rPr>
        <w:fldChar w:fldCharType="end"/>
      </w:r>
    </w:p>
    <w:p w14:paraId="45A7C9B9" w14:textId="3B24DF1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4.9.2.2.3</w:t>
      </w:r>
      <w:r>
        <w:rPr>
          <w:rFonts w:asciiTheme="minorHAnsi" w:eastAsiaTheme="minorEastAsia" w:hAnsiTheme="minorHAnsi" w:cstheme="minorBidi"/>
          <w:noProof/>
          <w:kern w:val="2"/>
          <w:sz w:val="22"/>
          <w:szCs w:val="22"/>
          <w:lang w:val="en-US" w:eastAsia="zh-CN"/>
          <w14:ligatures w14:val="standardContextual"/>
        </w:rPr>
        <w:tab/>
      </w:r>
      <w:r>
        <w:rPr>
          <w:noProof/>
        </w:rPr>
        <w:t>NR FR2 test model 3.1 (NR-FR2-TM3.1)</w:t>
      </w:r>
      <w:r>
        <w:rPr>
          <w:noProof/>
        </w:rPr>
        <w:tab/>
      </w:r>
      <w:r>
        <w:rPr>
          <w:noProof/>
        </w:rPr>
        <w:fldChar w:fldCharType="begin"/>
      </w:r>
      <w:r>
        <w:rPr>
          <w:noProof/>
        </w:rPr>
        <w:instrText xml:space="preserve"> PAGEREF _Toc163474996 \h </w:instrText>
      </w:r>
      <w:r>
        <w:rPr>
          <w:noProof/>
        </w:rPr>
      </w:r>
      <w:r>
        <w:rPr>
          <w:noProof/>
        </w:rPr>
        <w:fldChar w:fldCharType="separate"/>
      </w:r>
      <w:r>
        <w:rPr>
          <w:noProof/>
        </w:rPr>
        <w:t>66</w:t>
      </w:r>
      <w:r>
        <w:rPr>
          <w:noProof/>
        </w:rPr>
        <w:fldChar w:fldCharType="end"/>
      </w:r>
    </w:p>
    <w:p w14:paraId="50F28F0E" w14:textId="3398430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4.9.2.2.4</w:t>
      </w:r>
      <w:r>
        <w:rPr>
          <w:rFonts w:asciiTheme="minorHAnsi" w:eastAsiaTheme="minorEastAsia" w:hAnsiTheme="minorHAnsi" w:cstheme="minorBidi"/>
          <w:noProof/>
          <w:kern w:val="2"/>
          <w:sz w:val="22"/>
          <w:szCs w:val="22"/>
          <w:lang w:val="en-US" w:eastAsia="zh-CN"/>
          <w14:ligatures w14:val="standardContextual"/>
        </w:rPr>
        <w:tab/>
      </w:r>
      <w:r>
        <w:rPr>
          <w:noProof/>
        </w:rPr>
        <w:t>NR FR2 test model 3.1a (NR-FR2-TM3.1a)</w:t>
      </w:r>
      <w:r>
        <w:rPr>
          <w:noProof/>
        </w:rPr>
        <w:tab/>
      </w:r>
      <w:r>
        <w:rPr>
          <w:noProof/>
        </w:rPr>
        <w:fldChar w:fldCharType="begin"/>
      </w:r>
      <w:r>
        <w:rPr>
          <w:noProof/>
        </w:rPr>
        <w:instrText xml:space="preserve"> PAGEREF _Toc163474997 \h </w:instrText>
      </w:r>
      <w:r>
        <w:rPr>
          <w:noProof/>
        </w:rPr>
      </w:r>
      <w:r>
        <w:rPr>
          <w:noProof/>
        </w:rPr>
        <w:fldChar w:fldCharType="separate"/>
      </w:r>
      <w:r>
        <w:rPr>
          <w:noProof/>
        </w:rPr>
        <w:t>66</w:t>
      </w:r>
      <w:r>
        <w:rPr>
          <w:noProof/>
        </w:rPr>
        <w:fldChar w:fldCharType="end"/>
      </w:r>
    </w:p>
    <w:p w14:paraId="0466E58E" w14:textId="3A20933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4.9.2.3</w:t>
      </w:r>
      <w:r>
        <w:rPr>
          <w:rFonts w:asciiTheme="minorHAnsi" w:eastAsiaTheme="minorEastAsia" w:hAnsiTheme="minorHAnsi" w:cstheme="minorBidi"/>
          <w:noProof/>
          <w:kern w:val="2"/>
          <w:sz w:val="22"/>
          <w:szCs w:val="22"/>
          <w:lang w:val="en-US" w:eastAsia="zh-CN"/>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_Toc163474998 \h </w:instrText>
      </w:r>
      <w:r>
        <w:rPr>
          <w:noProof/>
        </w:rPr>
      </w:r>
      <w:r>
        <w:rPr>
          <w:noProof/>
        </w:rPr>
        <w:fldChar w:fldCharType="separate"/>
      </w:r>
      <w:r>
        <w:rPr>
          <w:noProof/>
        </w:rPr>
        <w:t>66</w:t>
      </w:r>
      <w:r>
        <w:rPr>
          <w:noProof/>
        </w:rPr>
        <w:fldChar w:fldCharType="end"/>
      </w:r>
    </w:p>
    <w:p w14:paraId="7A81276A" w14:textId="469547A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4.9.2.3.1</w:t>
      </w:r>
      <w:r>
        <w:rPr>
          <w:rFonts w:asciiTheme="minorHAnsi" w:eastAsiaTheme="minorEastAsia" w:hAnsiTheme="minorHAnsi" w:cstheme="minorBidi"/>
          <w:noProof/>
          <w:kern w:val="2"/>
          <w:sz w:val="22"/>
          <w:szCs w:val="22"/>
          <w:lang w:val="en-US" w:eastAsia="zh-CN"/>
          <w14:ligatures w14:val="standardContextual"/>
        </w:rPr>
        <w:tab/>
      </w:r>
      <w:r>
        <w:rPr>
          <w:noProof/>
        </w:rPr>
        <w:t>PDCCH</w:t>
      </w:r>
      <w:r>
        <w:rPr>
          <w:noProof/>
        </w:rPr>
        <w:tab/>
      </w:r>
      <w:r>
        <w:rPr>
          <w:noProof/>
        </w:rPr>
        <w:fldChar w:fldCharType="begin"/>
      </w:r>
      <w:r>
        <w:rPr>
          <w:noProof/>
        </w:rPr>
        <w:instrText xml:space="preserve"> PAGEREF _Toc163474999 \h </w:instrText>
      </w:r>
      <w:r>
        <w:rPr>
          <w:noProof/>
        </w:rPr>
      </w:r>
      <w:r>
        <w:rPr>
          <w:noProof/>
        </w:rPr>
        <w:fldChar w:fldCharType="separate"/>
      </w:r>
      <w:r>
        <w:rPr>
          <w:noProof/>
        </w:rPr>
        <w:t>67</w:t>
      </w:r>
      <w:r>
        <w:rPr>
          <w:noProof/>
        </w:rPr>
        <w:fldChar w:fldCharType="end"/>
      </w:r>
    </w:p>
    <w:p w14:paraId="47D1FB81" w14:textId="4B8E213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4.9.2.3.2</w:t>
      </w:r>
      <w:r>
        <w:rPr>
          <w:rFonts w:asciiTheme="minorHAnsi" w:eastAsiaTheme="minorEastAsia" w:hAnsiTheme="minorHAnsi" w:cstheme="minorBidi"/>
          <w:noProof/>
          <w:kern w:val="2"/>
          <w:sz w:val="22"/>
          <w:szCs w:val="22"/>
          <w:lang w:val="en-US" w:eastAsia="zh-CN"/>
          <w14:ligatures w14:val="standardContextual"/>
        </w:rPr>
        <w:tab/>
      </w:r>
      <w:r>
        <w:rPr>
          <w:noProof/>
        </w:rPr>
        <w:t>PDSCH</w:t>
      </w:r>
      <w:r>
        <w:rPr>
          <w:noProof/>
        </w:rPr>
        <w:tab/>
      </w:r>
      <w:r>
        <w:rPr>
          <w:noProof/>
        </w:rPr>
        <w:fldChar w:fldCharType="begin"/>
      </w:r>
      <w:r>
        <w:rPr>
          <w:noProof/>
        </w:rPr>
        <w:instrText xml:space="preserve"> PAGEREF _Toc163475000 \h </w:instrText>
      </w:r>
      <w:r>
        <w:rPr>
          <w:noProof/>
        </w:rPr>
      </w:r>
      <w:r>
        <w:rPr>
          <w:noProof/>
        </w:rPr>
        <w:fldChar w:fldCharType="separate"/>
      </w:r>
      <w:r>
        <w:rPr>
          <w:noProof/>
        </w:rPr>
        <w:t>67</w:t>
      </w:r>
      <w:r>
        <w:rPr>
          <w:noProof/>
        </w:rPr>
        <w:fldChar w:fldCharType="end"/>
      </w:r>
    </w:p>
    <w:p w14:paraId="5DAA5037" w14:textId="058120C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4.10</w:t>
      </w:r>
      <w:r>
        <w:rPr>
          <w:rFonts w:asciiTheme="minorHAnsi" w:eastAsiaTheme="minorEastAsia" w:hAnsiTheme="minorHAnsi" w:cstheme="minorBidi"/>
          <w:noProof/>
          <w:kern w:val="2"/>
          <w:sz w:val="22"/>
          <w:szCs w:val="22"/>
          <w:lang w:val="en-US" w:eastAsia="zh-CN"/>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_Toc163475001 \h </w:instrText>
      </w:r>
      <w:r>
        <w:rPr>
          <w:noProof/>
        </w:rPr>
      </w:r>
      <w:r>
        <w:rPr>
          <w:noProof/>
        </w:rPr>
        <w:fldChar w:fldCharType="separate"/>
      </w:r>
      <w:r>
        <w:rPr>
          <w:noProof/>
        </w:rPr>
        <w:t>68</w:t>
      </w:r>
      <w:r>
        <w:rPr>
          <w:noProof/>
        </w:rPr>
        <w:fldChar w:fldCharType="end"/>
      </w:r>
    </w:p>
    <w:p w14:paraId="69D42B57" w14:textId="03D27D1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4.11</w:t>
      </w:r>
      <w:r>
        <w:rPr>
          <w:rFonts w:asciiTheme="minorHAnsi" w:eastAsiaTheme="minorEastAsia" w:hAnsiTheme="minorHAnsi" w:cstheme="minorBidi"/>
          <w:noProof/>
          <w:kern w:val="2"/>
          <w:sz w:val="22"/>
          <w:szCs w:val="22"/>
          <w:lang w:val="en-US" w:eastAsia="zh-CN"/>
          <w14:ligatures w14:val="standardContextual"/>
        </w:rPr>
        <w:tab/>
      </w:r>
      <w:r>
        <w:rPr>
          <w:noProof/>
        </w:rPr>
        <w:t>Requirements for BS capable of multi-band operation</w:t>
      </w:r>
      <w:r>
        <w:rPr>
          <w:noProof/>
        </w:rPr>
        <w:tab/>
      </w:r>
      <w:r>
        <w:rPr>
          <w:noProof/>
        </w:rPr>
        <w:fldChar w:fldCharType="begin"/>
      </w:r>
      <w:r>
        <w:rPr>
          <w:noProof/>
        </w:rPr>
        <w:instrText xml:space="preserve"> PAGEREF _Toc163475002 \h </w:instrText>
      </w:r>
      <w:r>
        <w:rPr>
          <w:noProof/>
        </w:rPr>
      </w:r>
      <w:r>
        <w:rPr>
          <w:noProof/>
        </w:rPr>
        <w:fldChar w:fldCharType="separate"/>
      </w:r>
      <w:r>
        <w:rPr>
          <w:noProof/>
        </w:rPr>
        <w:t>68</w:t>
      </w:r>
      <w:r>
        <w:rPr>
          <w:noProof/>
        </w:rPr>
        <w:fldChar w:fldCharType="end"/>
      </w:r>
    </w:p>
    <w:p w14:paraId="0B8F8EE3" w14:textId="292EAD0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4.12</w:t>
      </w:r>
      <w:r>
        <w:rPr>
          <w:rFonts w:asciiTheme="minorHAnsi" w:eastAsiaTheme="minorEastAsia" w:hAnsiTheme="minorHAnsi" w:cstheme="minorBidi"/>
          <w:noProof/>
          <w:kern w:val="2"/>
          <w:sz w:val="22"/>
          <w:szCs w:val="22"/>
          <w:lang w:val="en-US" w:eastAsia="zh-CN"/>
          <w14:ligatures w14:val="standardContextual"/>
        </w:rPr>
        <w:tab/>
      </w:r>
      <w:r>
        <w:rPr>
          <w:noProof/>
        </w:rPr>
        <w:t>Co-location requirements</w:t>
      </w:r>
      <w:r>
        <w:rPr>
          <w:noProof/>
        </w:rPr>
        <w:tab/>
      </w:r>
      <w:r>
        <w:rPr>
          <w:noProof/>
        </w:rPr>
        <w:fldChar w:fldCharType="begin"/>
      </w:r>
      <w:r>
        <w:rPr>
          <w:noProof/>
        </w:rPr>
        <w:instrText xml:space="preserve"> PAGEREF _Toc163475003 \h </w:instrText>
      </w:r>
      <w:r>
        <w:rPr>
          <w:noProof/>
        </w:rPr>
      </w:r>
      <w:r>
        <w:rPr>
          <w:noProof/>
        </w:rPr>
        <w:fldChar w:fldCharType="separate"/>
      </w:r>
      <w:r>
        <w:rPr>
          <w:noProof/>
        </w:rPr>
        <w:t>69</w:t>
      </w:r>
      <w:r>
        <w:rPr>
          <w:noProof/>
        </w:rPr>
        <w:fldChar w:fldCharType="end"/>
      </w:r>
    </w:p>
    <w:p w14:paraId="1D694B9F" w14:textId="5865DF3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4.1</w:t>
      </w:r>
      <w:r w:rsidRPr="00274A1D">
        <w:rPr>
          <w:noProof/>
          <w:lang w:val="en-US" w:eastAsia="zh-CN"/>
        </w:rPr>
        <w:t>2</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_Toc163475004 \h </w:instrText>
      </w:r>
      <w:r>
        <w:rPr>
          <w:noProof/>
        </w:rPr>
      </w:r>
      <w:r>
        <w:rPr>
          <w:noProof/>
        </w:rPr>
        <w:fldChar w:fldCharType="separate"/>
      </w:r>
      <w:r>
        <w:rPr>
          <w:noProof/>
        </w:rPr>
        <w:t>69</w:t>
      </w:r>
      <w:r>
        <w:rPr>
          <w:noProof/>
        </w:rPr>
        <w:fldChar w:fldCharType="end"/>
      </w:r>
    </w:p>
    <w:p w14:paraId="6B86CC3B" w14:textId="4760163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4.12.2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Co-location test antenna</w:t>
      </w:r>
      <w:r>
        <w:rPr>
          <w:noProof/>
        </w:rPr>
        <w:tab/>
      </w:r>
      <w:r>
        <w:rPr>
          <w:noProof/>
        </w:rPr>
        <w:fldChar w:fldCharType="begin"/>
      </w:r>
      <w:r>
        <w:rPr>
          <w:noProof/>
        </w:rPr>
        <w:instrText xml:space="preserve"> PAGEREF _Toc163475005 \h </w:instrText>
      </w:r>
      <w:r>
        <w:rPr>
          <w:noProof/>
        </w:rPr>
      </w:r>
      <w:r>
        <w:rPr>
          <w:noProof/>
        </w:rPr>
        <w:fldChar w:fldCharType="separate"/>
      </w:r>
      <w:r>
        <w:rPr>
          <w:noProof/>
        </w:rPr>
        <w:t>69</w:t>
      </w:r>
      <w:r>
        <w:rPr>
          <w:noProof/>
        </w:rPr>
        <w:fldChar w:fldCharType="end"/>
      </w:r>
    </w:p>
    <w:p w14:paraId="2D55D97D" w14:textId="0430C5F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4.12.2.1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_Toc163475006 \h </w:instrText>
      </w:r>
      <w:r>
        <w:rPr>
          <w:noProof/>
        </w:rPr>
      </w:r>
      <w:r>
        <w:rPr>
          <w:noProof/>
        </w:rPr>
        <w:fldChar w:fldCharType="separate"/>
      </w:r>
      <w:r>
        <w:rPr>
          <w:noProof/>
        </w:rPr>
        <w:t>69</w:t>
      </w:r>
      <w:r>
        <w:rPr>
          <w:noProof/>
        </w:rPr>
        <w:fldChar w:fldCharType="end"/>
      </w:r>
    </w:p>
    <w:p w14:paraId="5185532C" w14:textId="7B7463A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4.1</w:t>
      </w:r>
      <w:r w:rsidRPr="00274A1D">
        <w:rPr>
          <w:noProof/>
          <w:lang w:val="en-US" w:eastAsia="zh-CN"/>
        </w:rPr>
        <w:t>2</w:t>
      </w:r>
      <w:r>
        <w:rPr>
          <w:noProof/>
          <w:lang w:eastAsia="zh-CN"/>
        </w:rPr>
        <w:t>.2.2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Co-location</w:t>
      </w:r>
      <w:r w:rsidRPr="00274A1D">
        <w:rPr>
          <w:noProof/>
          <w:lang w:val="en-US" w:eastAsia="zh-CN"/>
        </w:rPr>
        <w:t xml:space="preserve"> </w:t>
      </w:r>
      <w:r>
        <w:rPr>
          <w:noProof/>
          <w:lang w:eastAsia="zh-CN"/>
        </w:rPr>
        <w:t>test antenna</w:t>
      </w:r>
      <w:r w:rsidRPr="00274A1D">
        <w:rPr>
          <w:noProof/>
          <w:lang w:val="en-US" w:eastAsia="zh-CN"/>
        </w:rPr>
        <w:t xml:space="preserve"> characteristics</w:t>
      </w:r>
      <w:r>
        <w:rPr>
          <w:noProof/>
        </w:rPr>
        <w:tab/>
      </w:r>
      <w:r>
        <w:rPr>
          <w:noProof/>
        </w:rPr>
        <w:fldChar w:fldCharType="begin"/>
      </w:r>
      <w:r>
        <w:rPr>
          <w:noProof/>
        </w:rPr>
        <w:instrText xml:space="preserve"> PAGEREF _Toc163475007 \h </w:instrText>
      </w:r>
      <w:r>
        <w:rPr>
          <w:noProof/>
        </w:rPr>
      </w:r>
      <w:r>
        <w:rPr>
          <w:noProof/>
        </w:rPr>
        <w:fldChar w:fldCharType="separate"/>
      </w:r>
      <w:r>
        <w:rPr>
          <w:noProof/>
        </w:rPr>
        <w:t>69</w:t>
      </w:r>
      <w:r>
        <w:rPr>
          <w:noProof/>
        </w:rPr>
        <w:fldChar w:fldCharType="end"/>
      </w:r>
    </w:p>
    <w:p w14:paraId="02D492C2" w14:textId="3076E41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4.1</w:t>
      </w:r>
      <w:r w:rsidRPr="00274A1D">
        <w:rPr>
          <w:noProof/>
          <w:lang w:val="en-US" w:eastAsia="zh-CN"/>
        </w:rPr>
        <w:t>2</w:t>
      </w:r>
      <w:r>
        <w:rPr>
          <w:noProof/>
          <w:lang w:eastAsia="zh-CN"/>
        </w:rPr>
        <w:t>.2.</w:t>
      </w:r>
      <w:r w:rsidRPr="00274A1D">
        <w:rPr>
          <w:noProof/>
          <w:lang w:val="en-US" w:eastAsia="zh-CN"/>
        </w:rPr>
        <w:t>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Co-location test antenna</w:t>
      </w:r>
      <w:r w:rsidRPr="00274A1D">
        <w:rPr>
          <w:noProof/>
          <w:lang w:val="en-US" w:eastAsia="zh-CN"/>
        </w:rPr>
        <w:t xml:space="preserve"> alignment</w:t>
      </w:r>
      <w:r>
        <w:rPr>
          <w:noProof/>
        </w:rPr>
        <w:tab/>
      </w:r>
      <w:r>
        <w:rPr>
          <w:noProof/>
        </w:rPr>
        <w:fldChar w:fldCharType="begin"/>
      </w:r>
      <w:r>
        <w:rPr>
          <w:noProof/>
        </w:rPr>
        <w:instrText xml:space="preserve"> PAGEREF _Toc163475008 \h </w:instrText>
      </w:r>
      <w:r>
        <w:rPr>
          <w:noProof/>
        </w:rPr>
      </w:r>
      <w:r>
        <w:rPr>
          <w:noProof/>
        </w:rPr>
        <w:fldChar w:fldCharType="separate"/>
      </w:r>
      <w:r>
        <w:rPr>
          <w:noProof/>
        </w:rPr>
        <w:t>70</w:t>
      </w:r>
      <w:r>
        <w:rPr>
          <w:noProof/>
        </w:rPr>
        <w:fldChar w:fldCharType="end"/>
      </w:r>
    </w:p>
    <w:p w14:paraId="300ED2CD" w14:textId="5025DA7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4.13</w:t>
      </w:r>
      <w:r>
        <w:rPr>
          <w:rFonts w:asciiTheme="minorHAnsi" w:eastAsiaTheme="minorEastAsia" w:hAnsiTheme="minorHAnsi" w:cstheme="minorBidi"/>
          <w:noProof/>
          <w:kern w:val="2"/>
          <w:sz w:val="22"/>
          <w:szCs w:val="22"/>
          <w:lang w:val="en-US" w:eastAsia="zh-CN"/>
          <w14:ligatures w14:val="standardContextual"/>
        </w:rPr>
        <w:tab/>
      </w:r>
      <w:r>
        <w:rPr>
          <w:noProof/>
        </w:rPr>
        <w:t>Format and interpretation of tests</w:t>
      </w:r>
      <w:r>
        <w:rPr>
          <w:noProof/>
        </w:rPr>
        <w:tab/>
      </w:r>
      <w:r>
        <w:rPr>
          <w:noProof/>
        </w:rPr>
        <w:fldChar w:fldCharType="begin"/>
      </w:r>
      <w:r>
        <w:rPr>
          <w:noProof/>
        </w:rPr>
        <w:instrText xml:space="preserve"> PAGEREF _Toc163475009 \h </w:instrText>
      </w:r>
      <w:r>
        <w:rPr>
          <w:noProof/>
        </w:rPr>
      </w:r>
      <w:r>
        <w:rPr>
          <w:noProof/>
        </w:rPr>
        <w:fldChar w:fldCharType="separate"/>
      </w:r>
      <w:r>
        <w:rPr>
          <w:noProof/>
        </w:rPr>
        <w:t>71</w:t>
      </w:r>
      <w:r>
        <w:rPr>
          <w:noProof/>
        </w:rPr>
        <w:fldChar w:fldCharType="end"/>
      </w:r>
    </w:p>
    <w:p w14:paraId="43B9D067" w14:textId="72B396B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4.14</w:t>
      </w:r>
      <w:r>
        <w:rPr>
          <w:rFonts w:asciiTheme="minorHAnsi" w:eastAsiaTheme="minorEastAsia" w:hAnsiTheme="minorHAnsi" w:cstheme="minorBidi"/>
          <w:noProof/>
          <w:kern w:val="2"/>
          <w:sz w:val="22"/>
          <w:szCs w:val="22"/>
          <w:lang w:val="en-US" w:eastAsia="zh-CN"/>
          <w14:ligatures w14:val="standardContextual"/>
        </w:rPr>
        <w:tab/>
      </w:r>
      <w:r>
        <w:rPr>
          <w:noProof/>
        </w:rPr>
        <w:t>Reference coordinate system</w:t>
      </w:r>
      <w:r>
        <w:rPr>
          <w:noProof/>
        </w:rPr>
        <w:tab/>
      </w:r>
      <w:r>
        <w:rPr>
          <w:noProof/>
        </w:rPr>
        <w:fldChar w:fldCharType="begin"/>
      </w:r>
      <w:r>
        <w:rPr>
          <w:noProof/>
        </w:rPr>
        <w:instrText xml:space="preserve"> PAGEREF _Toc163475010 \h </w:instrText>
      </w:r>
      <w:r>
        <w:rPr>
          <w:noProof/>
        </w:rPr>
      </w:r>
      <w:r>
        <w:rPr>
          <w:noProof/>
        </w:rPr>
        <w:fldChar w:fldCharType="separate"/>
      </w:r>
      <w:r>
        <w:rPr>
          <w:noProof/>
        </w:rPr>
        <w:t>72</w:t>
      </w:r>
      <w:r>
        <w:rPr>
          <w:noProof/>
        </w:rPr>
        <w:fldChar w:fldCharType="end"/>
      </w:r>
    </w:p>
    <w:p w14:paraId="4A7CC64D" w14:textId="2D0D363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zh-CN"/>
        </w:rPr>
        <w:t>5</w:t>
      </w:r>
      <w:r>
        <w:rPr>
          <w:rFonts w:asciiTheme="minorHAnsi" w:eastAsiaTheme="minorEastAsia" w:hAnsiTheme="minorHAnsi" w:cstheme="minorBidi"/>
          <w:noProof/>
          <w:kern w:val="2"/>
          <w:szCs w:val="22"/>
          <w:lang w:val="en-US" w:eastAsia="zh-CN"/>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_Toc163475011 \h </w:instrText>
      </w:r>
      <w:r>
        <w:rPr>
          <w:noProof/>
        </w:rPr>
      </w:r>
      <w:r>
        <w:rPr>
          <w:noProof/>
        </w:rPr>
        <w:fldChar w:fldCharType="separate"/>
      </w:r>
      <w:r>
        <w:rPr>
          <w:noProof/>
        </w:rPr>
        <w:t>74</w:t>
      </w:r>
      <w:r>
        <w:rPr>
          <w:noProof/>
        </w:rPr>
        <w:fldChar w:fldCharType="end"/>
      </w:r>
    </w:p>
    <w:p w14:paraId="2FD04B5F" w14:textId="4FF4220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6</w:t>
      </w:r>
      <w:r>
        <w:rPr>
          <w:rFonts w:asciiTheme="minorHAnsi" w:eastAsiaTheme="minorEastAsia" w:hAnsiTheme="minorHAnsi" w:cstheme="minorBidi"/>
          <w:noProof/>
          <w:kern w:val="2"/>
          <w:szCs w:val="22"/>
          <w:lang w:val="en-US" w:eastAsia="zh-CN"/>
          <w14:ligatures w14:val="standardContextual"/>
        </w:rPr>
        <w:tab/>
      </w:r>
      <w:r>
        <w:rPr>
          <w:noProof/>
        </w:rPr>
        <w:t>Radiated transmitter characteristics</w:t>
      </w:r>
      <w:r>
        <w:rPr>
          <w:noProof/>
        </w:rPr>
        <w:tab/>
      </w:r>
      <w:r>
        <w:rPr>
          <w:noProof/>
        </w:rPr>
        <w:fldChar w:fldCharType="begin"/>
      </w:r>
      <w:r>
        <w:rPr>
          <w:noProof/>
        </w:rPr>
        <w:instrText xml:space="preserve"> PAGEREF _Toc163475012 \h </w:instrText>
      </w:r>
      <w:r>
        <w:rPr>
          <w:noProof/>
        </w:rPr>
      </w:r>
      <w:r>
        <w:rPr>
          <w:noProof/>
        </w:rPr>
        <w:fldChar w:fldCharType="separate"/>
      </w:r>
      <w:r>
        <w:rPr>
          <w:noProof/>
        </w:rPr>
        <w:t>75</w:t>
      </w:r>
      <w:r>
        <w:rPr>
          <w:noProof/>
        </w:rPr>
        <w:fldChar w:fldCharType="end"/>
      </w:r>
    </w:p>
    <w:p w14:paraId="64E8355B" w14:textId="3FF684B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_Toc163475013 \h </w:instrText>
      </w:r>
      <w:r>
        <w:rPr>
          <w:noProof/>
        </w:rPr>
      </w:r>
      <w:r>
        <w:rPr>
          <w:noProof/>
        </w:rPr>
        <w:fldChar w:fldCharType="separate"/>
      </w:r>
      <w:r>
        <w:rPr>
          <w:noProof/>
        </w:rPr>
        <w:t>75</w:t>
      </w:r>
      <w:r>
        <w:rPr>
          <w:noProof/>
        </w:rPr>
        <w:fldChar w:fldCharType="end"/>
      </w:r>
    </w:p>
    <w:p w14:paraId="3B53C697" w14:textId="0729E45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Radiated transmit power</w:t>
      </w:r>
      <w:r>
        <w:rPr>
          <w:noProof/>
        </w:rPr>
        <w:tab/>
      </w:r>
      <w:r>
        <w:rPr>
          <w:noProof/>
        </w:rPr>
        <w:fldChar w:fldCharType="begin"/>
      </w:r>
      <w:r>
        <w:rPr>
          <w:noProof/>
        </w:rPr>
        <w:instrText xml:space="preserve"> PAGEREF _Toc163475014 \h </w:instrText>
      </w:r>
      <w:r>
        <w:rPr>
          <w:noProof/>
        </w:rPr>
      </w:r>
      <w:r>
        <w:rPr>
          <w:noProof/>
        </w:rPr>
        <w:fldChar w:fldCharType="separate"/>
      </w:r>
      <w:r>
        <w:rPr>
          <w:noProof/>
        </w:rPr>
        <w:t>75</w:t>
      </w:r>
      <w:r>
        <w:rPr>
          <w:noProof/>
        </w:rPr>
        <w:fldChar w:fldCharType="end"/>
      </w:r>
    </w:p>
    <w:p w14:paraId="17F6633A" w14:textId="30D1391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_Toc163475015 \h </w:instrText>
      </w:r>
      <w:r>
        <w:rPr>
          <w:noProof/>
        </w:rPr>
      </w:r>
      <w:r>
        <w:rPr>
          <w:noProof/>
        </w:rPr>
        <w:fldChar w:fldCharType="separate"/>
      </w:r>
      <w:r>
        <w:rPr>
          <w:noProof/>
        </w:rPr>
        <w:t>75</w:t>
      </w:r>
      <w:r>
        <w:rPr>
          <w:noProof/>
        </w:rPr>
        <w:fldChar w:fldCharType="end"/>
      </w:r>
    </w:p>
    <w:p w14:paraId="62496FC6" w14:textId="4944F1A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_Toc163475016 \h </w:instrText>
      </w:r>
      <w:r>
        <w:rPr>
          <w:noProof/>
        </w:rPr>
      </w:r>
      <w:r>
        <w:rPr>
          <w:noProof/>
        </w:rPr>
        <w:fldChar w:fldCharType="separate"/>
      </w:r>
      <w:r>
        <w:rPr>
          <w:noProof/>
        </w:rPr>
        <w:t>76</w:t>
      </w:r>
      <w:r>
        <w:rPr>
          <w:noProof/>
        </w:rPr>
        <w:fldChar w:fldCharType="end"/>
      </w:r>
    </w:p>
    <w:p w14:paraId="3651F89D" w14:textId="0AD0516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_Toc163475017 \h </w:instrText>
      </w:r>
      <w:r>
        <w:rPr>
          <w:noProof/>
        </w:rPr>
      </w:r>
      <w:r>
        <w:rPr>
          <w:noProof/>
        </w:rPr>
        <w:fldChar w:fldCharType="separate"/>
      </w:r>
      <w:r>
        <w:rPr>
          <w:noProof/>
        </w:rPr>
        <w:t>76</w:t>
      </w:r>
      <w:r>
        <w:rPr>
          <w:noProof/>
        </w:rPr>
        <w:fldChar w:fldCharType="end"/>
      </w:r>
    </w:p>
    <w:p w14:paraId="01BB7847" w14:textId="232C297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_Toc163475018 \h </w:instrText>
      </w:r>
      <w:r>
        <w:rPr>
          <w:noProof/>
        </w:rPr>
      </w:r>
      <w:r>
        <w:rPr>
          <w:noProof/>
        </w:rPr>
        <w:fldChar w:fldCharType="separate"/>
      </w:r>
      <w:r>
        <w:rPr>
          <w:noProof/>
        </w:rPr>
        <w:t>76</w:t>
      </w:r>
      <w:r>
        <w:rPr>
          <w:noProof/>
        </w:rPr>
        <w:fldChar w:fldCharType="end"/>
      </w:r>
    </w:p>
    <w:p w14:paraId="1001FC16" w14:textId="2FCC98C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6.2.4.1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_Toc163475019 \h </w:instrText>
      </w:r>
      <w:r>
        <w:rPr>
          <w:noProof/>
        </w:rPr>
      </w:r>
      <w:r>
        <w:rPr>
          <w:noProof/>
        </w:rPr>
        <w:fldChar w:fldCharType="separate"/>
      </w:r>
      <w:r>
        <w:rPr>
          <w:noProof/>
        </w:rPr>
        <w:t>76</w:t>
      </w:r>
      <w:r>
        <w:rPr>
          <w:noProof/>
        </w:rPr>
        <w:fldChar w:fldCharType="end"/>
      </w:r>
    </w:p>
    <w:p w14:paraId="373085A0" w14:textId="2AA7FF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6.2.4.2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_Toc163475020 \h </w:instrText>
      </w:r>
      <w:r>
        <w:rPr>
          <w:noProof/>
        </w:rPr>
      </w:r>
      <w:r>
        <w:rPr>
          <w:noProof/>
        </w:rPr>
        <w:fldChar w:fldCharType="separate"/>
      </w:r>
      <w:r>
        <w:rPr>
          <w:noProof/>
        </w:rPr>
        <w:t>76</w:t>
      </w:r>
      <w:r>
        <w:rPr>
          <w:noProof/>
        </w:rPr>
        <w:fldChar w:fldCharType="end"/>
      </w:r>
    </w:p>
    <w:p w14:paraId="5B832D5B" w14:textId="0A78BF9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_Toc163475021 \h </w:instrText>
      </w:r>
      <w:r>
        <w:rPr>
          <w:noProof/>
        </w:rPr>
      </w:r>
      <w:r>
        <w:rPr>
          <w:noProof/>
        </w:rPr>
        <w:fldChar w:fldCharType="separate"/>
      </w:r>
      <w:r>
        <w:rPr>
          <w:noProof/>
        </w:rPr>
        <w:t>77</w:t>
      </w:r>
      <w:r>
        <w:rPr>
          <w:noProof/>
        </w:rPr>
        <w:fldChar w:fldCharType="end"/>
      </w:r>
    </w:p>
    <w:p w14:paraId="526FDAEB" w14:textId="38C3680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OTA base station output power</w:t>
      </w:r>
      <w:r>
        <w:rPr>
          <w:noProof/>
        </w:rPr>
        <w:tab/>
      </w:r>
      <w:r>
        <w:rPr>
          <w:noProof/>
        </w:rPr>
        <w:fldChar w:fldCharType="begin"/>
      </w:r>
      <w:r>
        <w:rPr>
          <w:noProof/>
        </w:rPr>
        <w:instrText xml:space="preserve"> PAGEREF _Toc163475022 \h </w:instrText>
      </w:r>
      <w:r>
        <w:rPr>
          <w:noProof/>
        </w:rPr>
      </w:r>
      <w:r>
        <w:rPr>
          <w:noProof/>
        </w:rPr>
        <w:fldChar w:fldCharType="separate"/>
      </w:r>
      <w:r>
        <w:rPr>
          <w:noProof/>
        </w:rPr>
        <w:t>77</w:t>
      </w:r>
      <w:r>
        <w:rPr>
          <w:noProof/>
        </w:rPr>
        <w:fldChar w:fldCharType="end"/>
      </w:r>
    </w:p>
    <w:p w14:paraId="282E4190" w14:textId="531BCED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6.3.1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_Toc163475023 \h </w:instrText>
      </w:r>
      <w:r>
        <w:rPr>
          <w:noProof/>
        </w:rPr>
      </w:r>
      <w:r>
        <w:rPr>
          <w:noProof/>
        </w:rPr>
        <w:fldChar w:fldCharType="separate"/>
      </w:r>
      <w:r>
        <w:rPr>
          <w:noProof/>
        </w:rPr>
        <w:t>77</w:t>
      </w:r>
      <w:r>
        <w:rPr>
          <w:noProof/>
        </w:rPr>
        <w:fldChar w:fldCharType="end"/>
      </w:r>
    </w:p>
    <w:p w14:paraId="11960323" w14:textId="74587F6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6.3.2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_Toc163475024 \h </w:instrText>
      </w:r>
      <w:r>
        <w:rPr>
          <w:noProof/>
        </w:rPr>
      </w:r>
      <w:r>
        <w:rPr>
          <w:noProof/>
        </w:rPr>
        <w:fldChar w:fldCharType="separate"/>
      </w:r>
      <w:r>
        <w:rPr>
          <w:noProof/>
        </w:rPr>
        <w:t>78</w:t>
      </w:r>
      <w:r>
        <w:rPr>
          <w:noProof/>
        </w:rPr>
        <w:fldChar w:fldCharType="end"/>
      </w:r>
    </w:p>
    <w:p w14:paraId="430316AE" w14:textId="1DC14AC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6.3.3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_Toc163475025 \h </w:instrText>
      </w:r>
      <w:r>
        <w:rPr>
          <w:noProof/>
        </w:rPr>
      </w:r>
      <w:r>
        <w:rPr>
          <w:noProof/>
        </w:rPr>
        <w:fldChar w:fldCharType="separate"/>
      </w:r>
      <w:r>
        <w:rPr>
          <w:noProof/>
        </w:rPr>
        <w:t>78</w:t>
      </w:r>
      <w:r>
        <w:rPr>
          <w:noProof/>
        </w:rPr>
        <w:fldChar w:fldCharType="end"/>
      </w:r>
    </w:p>
    <w:p w14:paraId="6889D731" w14:textId="334ED5F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_Toc163475026 \h </w:instrText>
      </w:r>
      <w:r>
        <w:rPr>
          <w:noProof/>
        </w:rPr>
      </w:r>
      <w:r>
        <w:rPr>
          <w:noProof/>
        </w:rPr>
        <w:fldChar w:fldCharType="separate"/>
      </w:r>
      <w:r>
        <w:rPr>
          <w:noProof/>
        </w:rPr>
        <w:t>78</w:t>
      </w:r>
      <w:r>
        <w:rPr>
          <w:noProof/>
        </w:rPr>
        <w:fldChar w:fldCharType="end"/>
      </w:r>
    </w:p>
    <w:p w14:paraId="0B1165AB" w14:textId="637EA20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_Toc163475027 \h </w:instrText>
      </w:r>
      <w:r>
        <w:rPr>
          <w:noProof/>
        </w:rPr>
      </w:r>
      <w:r>
        <w:rPr>
          <w:noProof/>
        </w:rPr>
        <w:fldChar w:fldCharType="separate"/>
      </w:r>
      <w:r>
        <w:rPr>
          <w:noProof/>
        </w:rPr>
        <w:t>78</w:t>
      </w:r>
      <w:r>
        <w:rPr>
          <w:noProof/>
        </w:rPr>
        <w:fldChar w:fldCharType="end"/>
      </w:r>
    </w:p>
    <w:p w14:paraId="3576160E" w14:textId="1A01F26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_Toc163475028 \h </w:instrText>
      </w:r>
      <w:r>
        <w:rPr>
          <w:noProof/>
        </w:rPr>
      </w:r>
      <w:r>
        <w:rPr>
          <w:noProof/>
        </w:rPr>
        <w:fldChar w:fldCharType="separate"/>
      </w:r>
      <w:r>
        <w:rPr>
          <w:noProof/>
        </w:rPr>
        <w:t>78</w:t>
      </w:r>
      <w:r>
        <w:rPr>
          <w:noProof/>
        </w:rPr>
        <w:fldChar w:fldCharType="end"/>
      </w:r>
    </w:p>
    <w:p w14:paraId="0E38F520" w14:textId="6F1F99A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_Toc163475029 \h </w:instrText>
      </w:r>
      <w:r>
        <w:rPr>
          <w:noProof/>
        </w:rPr>
      </w:r>
      <w:r>
        <w:rPr>
          <w:noProof/>
        </w:rPr>
        <w:fldChar w:fldCharType="separate"/>
      </w:r>
      <w:r>
        <w:rPr>
          <w:noProof/>
        </w:rPr>
        <w:t>79</w:t>
      </w:r>
      <w:r>
        <w:rPr>
          <w:noProof/>
        </w:rPr>
        <w:fldChar w:fldCharType="end"/>
      </w:r>
    </w:p>
    <w:p w14:paraId="3A207E87" w14:textId="5F24280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_Toc163475030 \h </w:instrText>
      </w:r>
      <w:r>
        <w:rPr>
          <w:noProof/>
        </w:rPr>
      </w:r>
      <w:r>
        <w:rPr>
          <w:noProof/>
        </w:rPr>
        <w:fldChar w:fldCharType="separate"/>
      </w:r>
      <w:r>
        <w:rPr>
          <w:noProof/>
        </w:rPr>
        <w:t>79</w:t>
      </w:r>
      <w:r>
        <w:rPr>
          <w:noProof/>
        </w:rPr>
        <w:fldChar w:fldCharType="end"/>
      </w:r>
    </w:p>
    <w:p w14:paraId="0BA2D9D6" w14:textId="2F2EEBF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6.3.5.2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_Toc163475031 \h </w:instrText>
      </w:r>
      <w:r>
        <w:rPr>
          <w:noProof/>
        </w:rPr>
      </w:r>
      <w:r>
        <w:rPr>
          <w:noProof/>
        </w:rPr>
        <w:fldChar w:fldCharType="separate"/>
      </w:r>
      <w:r>
        <w:rPr>
          <w:noProof/>
        </w:rPr>
        <w:t>79</w:t>
      </w:r>
      <w:r>
        <w:rPr>
          <w:noProof/>
        </w:rPr>
        <w:fldChar w:fldCharType="end"/>
      </w:r>
    </w:p>
    <w:p w14:paraId="018BA397" w14:textId="22B9F663"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6.4</w:t>
      </w:r>
      <w:r>
        <w:rPr>
          <w:rFonts w:asciiTheme="minorHAnsi" w:eastAsiaTheme="minorEastAsia" w:hAnsiTheme="minorHAnsi" w:cstheme="minorBidi"/>
          <w:noProof/>
          <w:kern w:val="2"/>
          <w:sz w:val="22"/>
          <w:szCs w:val="22"/>
          <w:lang w:val="en-US" w:eastAsia="zh-CN"/>
          <w14:ligatures w14:val="standardContextual"/>
        </w:rPr>
        <w:tab/>
      </w:r>
      <w:r>
        <w:rPr>
          <w:noProof/>
        </w:rPr>
        <w:t>OTA output power dynamics</w:t>
      </w:r>
      <w:r>
        <w:rPr>
          <w:noProof/>
        </w:rPr>
        <w:tab/>
      </w:r>
      <w:r>
        <w:rPr>
          <w:noProof/>
        </w:rPr>
        <w:fldChar w:fldCharType="begin"/>
      </w:r>
      <w:r>
        <w:rPr>
          <w:noProof/>
        </w:rPr>
        <w:instrText xml:space="preserve"> PAGEREF _Toc163475032 \h </w:instrText>
      </w:r>
      <w:r>
        <w:rPr>
          <w:noProof/>
        </w:rPr>
      </w:r>
      <w:r>
        <w:rPr>
          <w:noProof/>
        </w:rPr>
        <w:fldChar w:fldCharType="separate"/>
      </w:r>
      <w:r>
        <w:rPr>
          <w:noProof/>
        </w:rPr>
        <w:t>79</w:t>
      </w:r>
      <w:r>
        <w:rPr>
          <w:noProof/>
        </w:rPr>
        <w:fldChar w:fldCharType="end"/>
      </w:r>
    </w:p>
    <w:p w14:paraId="650F77D9" w14:textId="5CE2A96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6.4.1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_Toc163475033 \h </w:instrText>
      </w:r>
      <w:r>
        <w:rPr>
          <w:noProof/>
        </w:rPr>
      </w:r>
      <w:r>
        <w:rPr>
          <w:noProof/>
        </w:rPr>
        <w:fldChar w:fldCharType="separate"/>
      </w:r>
      <w:r>
        <w:rPr>
          <w:noProof/>
        </w:rPr>
        <w:t>79</w:t>
      </w:r>
      <w:r>
        <w:rPr>
          <w:noProof/>
        </w:rPr>
        <w:fldChar w:fldCharType="end"/>
      </w:r>
    </w:p>
    <w:p w14:paraId="1D75AF2E" w14:textId="7DB742C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6.4.2</w:t>
      </w:r>
      <w:r>
        <w:rPr>
          <w:rFonts w:asciiTheme="minorHAnsi" w:eastAsiaTheme="minorEastAsia" w:hAnsiTheme="minorHAnsi" w:cstheme="minorBidi"/>
          <w:noProof/>
          <w:kern w:val="2"/>
          <w:sz w:val="22"/>
          <w:szCs w:val="22"/>
          <w:lang w:val="en-US" w:eastAsia="zh-CN"/>
          <w14:ligatures w14:val="standardContextual"/>
        </w:rPr>
        <w:tab/>
      </w:r>
      <w:r>
        <w:rPr>
          <w:noProof/>
        </w:rPr>
        <w:t>OTA RE power control dynamic range</w:t>
      </w:r>
      <w:r>
        <w:rPr>
          <w:noProof/>
        </w:rPr>
        <w:tab/>
      </w:r>
      <w:r>
        <w:rPr>
          <w:noProof/>
        </w:rPr>
        <w:fldChar w:fldCharType="begin"/>
      </w:r>
      <w:r>
        <w:rPr>
          <w:noProof/>
        </w:rPr>
        <w:instrText xml:space="preserve"> PAGEREF _Toc163475034 \h </w:instrText>
      </w:r>
      <w:r>
        <w:rPr>
          <w:noProof/>
        </w:rPr>
      </w:r>
      <w:r>
        <w:rPr>
          <w:noProof/>
        </w:rPr>
        <w:fldChar w:fldCharType="separate"/>
      </w:r>
      <w:r>
        <w:rPr>
          <w:noProof/>
        </w:rPr>
        <w:t>79</w:t>
      </w:r>
      <w:r>
        <w:rPr>
          <w:noProof/>
        </w:rPr>
        <w:fldChar w:fldCharType="end"/>
      </w:r>
    </w:p>
    <w:p w14:paraId="46CE3381" w14:textId="7877300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_Toc163475035 \h </w:instrText>
      </w:r>
      <w:r>
        <w:rPr>
          <w:noProof/>
        </w:rPr>
      </w:r>
      <w:r>
        <w:rPr>
          <w:noProof/>
        </w:rPr>
        <w:fldChar w:fldCharType="separate"/>
      </w:r>
      <w:r>
        <w:rPr>
          <w:noProof/>
        </w:rPr>
        <w:t>79</w:t>
      </w:r>
      <w:r>
        <w:rPr>
          <w:noProof/>
        </w:rPr>
        <w:fldChar w:fldCharType="end"/>
      </w:r>
    </w:p>
    <w:p w14:paraId="6F9AB3C0" w14:textId="1B54F42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_Toc163475036 \h </w:instrText>
      </w:r>
      <w:r>
        <w:rPr>
          <w:noProof/>
        </w:rPr>
      </w:r>
      <w:r>
        <w:rPr>
          <w:noProof/>
        </w:rPr>
        <w:fldChar w:fldCharType="separate"/>
      </w:r>
      <w:r>
        <w:rPr>
          <w:noProof/>
        </w:rPr>
        <w:t>80</w:t>
      </w:r>
      <w:r>
        <w:rPr>
          <w:noProof/>
        </w:rPr>
        <w:fldChar w:fldCharType="end"/>
      </w:r>
    </w:p>
    <w:p w14:paraId="1CEECF6D" w14:textId="55DABED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_Toc163475037 \h </w:instrText>
      </w:r>
      <w:r>
        <w:rPr>
          <w:noProof/>
        </w:rPr>
      </w:r>
      <w:r>
        <w:rPr>
          <w:noProof/>
        </w:rPr>
        <w:fldChar w:fldCharType="separate"/>
      </w:r>
      <w:r>
        <w:rPr>
          <w:noProof/>
        </w:rPr>
        <w:t>80</w:t>
      </w:r>
      <w:r>
        <w:rPr>
          <w:noProof/>
        </w:rPr>
        <w:fldChar w:fldCharType="end"/>
      </w:r>
    </w:p>
    <w:p w14:paraId="10985A0C" w14:textId="3516B0A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6.4.3</w:t>
      </w:r>
      <w:r>
        <w:rPr>
          <w:rFonts w:asciiTheme="minorHAnsi" w:eastAsiaTheme="minorEastAsia" w:hAnsiTheme="minorHAnsi" w:cstheme="minorBidi"/>
          <w:noProof/>
          <w:kern w:val="2"/>
          <w:sz w:val="22"/>
          <w:szCs w:val="22"/>
          <w:lang w:val="en-US" w:eastAsia="zh-CN"/>
          <w14:ligatures w14:val="standardContextual"/>
        </w:rPr>
        <w:tab/>
      </w:r>
      <w:r>
        <w:rPr>
          <w:noProof/>
        </w:rPr>
        <w:t>OTA total power dynamic range</w:t>
      </w:r>
      <w:r>
        <w:rPr>
          <w:noProof/>
        </w:rPr>
        <w:tab/>
      </w:r>
      <w:r>
        <w:rPr>
          <w:noProof/>
        </w:rPr>
        <w:fldChar w:fldCharType="begin"/>
      </w:r>
      <w:r>
        <w:rPr>
          <w:noProof/>
        </w:rPr>
        <w:instrText xml:space="preserve"> PAGEREF _Toc163475038 \h </w:instrText>
      </w:r>
      <w:r>
        <w:rPr>
          <w:noProof/>
        </w:rPr>
      </w:r>
      <w:r>
        <w:rPr>
          <w:noProof/>
        </w:rPr>
        <w:fldChar w:fldCharType="separate"/>
      </w:r>
      <w:r>
        <w:rPr>
          <w:noProof/>
        </w:rPr>
        <w:t>80</w:t>
      </w:r>
      <w:r>
        <w:rPr>
          <w:noProof/>
        </w:rPr>
        <w:fldChar w:fldCharType="end"/>
      </w:r>
    </w:p>
    <w:p w14:paraId="3FC342D8" w14:textId="54BAF73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6.4.3.1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_Toc163475039 \h </w:instrText>
      </w:r>
      <w:r>
        <w:rPr>
          <w:noProof/>
        </w:rPr>
      </w:r>
      <w:r>
        <w:rPr>
          <w:noProof/>
        </w:rPr>
        <w:fldChar w:fldCharType="separate"/>
      </w:r>
      <w:r>
        <w:rPr>
          <w:noProof/>
        </w:rPr>
        <w:t>80</w:t>
      </w:r>
      <w:r>
        <w:rPr>
          <w:noProof/>
        </w:rPr>
        <w:fldChar w:fldCharType="end"/>
      </w:r>
    </w:p>
    <w:p w14:paraId="40E8330F" w14:textId="611F3C6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6.4.3.2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_Toc163475040 \h </w:instrText>
      </w:r>
      <w:r>
        <w:rPr>
          <w:noProof/>
        </w:rPr>
      </w:r>
      <w:r>
        <w:rPr>
          <w:noProof/>
        </w:rPr>
        <w:fldChar w:fldCharType="separate"/>
      </w:r>
      <w:r>
        <w:rPr>
          <w:noProof/>
        </w:rPr>
        <w:t>80</w:t>
      </w:r>
      <w:r>
        <w:rPr>
          <w:noProof/>
        </w:rPr>
        <w:fldChar w:fldCharType="end"/>
      </w:r>
    </w:p>
    <w:p w14:paraId="26FB9114" w14:textId="6F23AB2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6.4.3.3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_Toc163475041 \h </w:instrText>
      </w:r>
      <w:r>
        <w:rPr>
          <w:noProof/>
        </w:rPr>
      </w:r>
      <w:r>
        <w:rPr>
          <w:noProof/>
        </w:rPr>
        <w:fldChar w:fldCharType="separate"/>
      </w:r>
      <w:r>
        <w:rPr>
          <w:noProof/>
        </w:rPr>
        <w:t>80</w:t>
      </w:r>
      <w:r>
        <w:rPr>
          <w:noProof/>
        </w:rPr>
        <w:fldChar w:fldCharType="end"/>
      </w:r>
    </w:p>
    <w:p w14:paraId="1BF982CF" w14:textId="10421DF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_Toc163475042 \h </w:instrText>
      </w:r>
      <w:r>
        <w:rPr>
          <w:noProof/>
        </w:rPr>
      </w:r>
      <w:r>
        <w:rPr>
          <w:noProof/>
        </w:rPr>
        <w:fldChar w:fldCharType="separate"/>
      </w:r>
      <w:r>
        <w:rPr>
          <w:noProof/>
        </w:rPr>
        <w:t>80</w:t>
      </w:r>
      <w:r>
        <w:rPr>
          <w:noProof/>
        </w:rPr>
        <w:fldChar w:fldCharType="end"/>
      </w:r>
    </w:p>
    <w:p w14:paraId="4E1C112C" w14:textId="7099D96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_Toc163475043 \h </w:instrText>
      </w:r>
      <w:r>
        <w:rPr>
          <w:noProof/>
        </w:rPr>
      </w:r>
      <w:r>
        <w:rPr>
          <w:noProof/>
        </w:rPr>
        <w:fldChar w:fldCharType="separate"/>
      </w:r>
      <w:r>
        <w:rPr>
          <w:noProof/>
        </w:rPr>
        <w:t>80</w:t>
      </w:r>
      <w:r>
        <w:rPr>
          <w:noProof/>
        </w:rPr>
        <w:fldChar w:fldCharType="end"/>
      </w:r>
    </w:p>
    <w:p w14:paraId="25CB93E3" w14:textId="214F6F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_Toc163475044 \h </w:instrText>
      </w:r>
      <w:r>
        <w:rPr>
          <w:noProof/>
        </w:rPr>
      </w:r>
      <w:r>
        <w:rPr>
          <w:noProof/>
        </w:rPr>
        <w:fldChar w:fldCharType="separate"/>
      </w:r>
      <w:r>
        <w:rPr>
          <w:noProof/>
        </w:rPr>
        <w:t>80</w:t>
      </w:r>
      <w:r>
        <w:rPr>
          <w:noProof/>
        </w:rPr>
        <w:fldChar w:fldCharType="end"/>
      </w:r>
    </w:p>
    <w:p w14:paraId="0DF52936" w14:textId="729A8D7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_Toc163475045 \h </w:instrText>
      </w:r>
      <w:r>
        <w:rPr>
          <w:noProof/>
        </w:rPr>
      </w:r>
      <w:r>
        <w:rPr>
          <w:noProof/>
        </w:rPr>
        <w:fldChar w:fldCharType="separate"/>
      </w:r>
      <w:r>
        <w:rPr>
          <w:noProof/>
        </w:rPr>
        <w:t>81</w:t>
      </w:r>
      <w:r>
        <w:rPr>
          <w:noProof/>
        </w:rPr>
        <w:fldChar w:fldCharType="end"/>
      </w:r>
    </w:p>
    <w:p w14:paraId="113AA382" w14:textId="6969758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_Toc163475046 \h </w:instrText>
      </w:r>
      <w:r>
        <w:rPr>
          <w:noProof/>
        </w:rPr>
      </w:r>
      <w:r>
        <w:rPr>
          <w:noProof/>
        </w:rPr>
        <w:fldChar w:fldCharType="separate"/>
      </w:r>
      <w:r>
        <w:rPr>
          <w:noProof/>
        </w:rPr>
        <w:t>81</w:t>
      </w:r>
      <w:r>
        <w:rPr>
          <w:noProof/>
        </w:rPr>
        <w:fldChar w:fldCharType="end"/>
      </w:r>
    </w:p>
    <w:p w14:paraId="119F701F" w14:textId="599CAC5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6.4.3.5.2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_Toc163475047 \h </w:instrText>
      </w:r>
      <w:r>
        <w:rPr>
          <w:noProof/>
        </w:rPr>
      </w:r>
      <w:r>
        <w:rPr>
          <w:noProof/>
        </w:rPr>
        <w:fldChar w:fldCharType="separate"/>
      </w:r>
      <w:r>
        <w:rPr>
          <w:noProof/>
        </w:rPr>
        <w:t>82</w:t>
      </w:r>
      <w:r>
        <w:rPr>
          <w:noProof/>
        </w:rPr>
        <w:fldChar w:fldCharType="end"/>
      </w:r>
    </w:p>
    <w:p w14:paraId="2C9D0A16" w14:textId="38B6552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6.5</w:t>
      </w:r>
      <w:r>
        <w:rPr>
          <w:rFonts w:asciiTheme="minorHAnsi" w:eastAsiaTheme="minorEastAsia" w:hAnsiTheme="minorHAnsi" w:cstheme="minorBidi"/>
          <w:noProof/>
          <w:kern w:val="2"/>
          <w:sz w:val="22"/>
          <w:szCs w:val="22"/>
          <w:lang w:val="en-US" w:eastAsia="zh-CN"/>
          <w14:ligatures w14:val="standardContextual"/>
        </w:rPr>
        <w:tab/>
      </w:r>
      <w:r>
        <w:rPr>
          <w:noProof/>
        </w:rPr>
        <w:t>OTA transmit ON/OFF power</w:t>
      </w:r>
      <w:r>
        <w:rPr>
          <w:noProof/>
        </w:rPr>
        <w:tab/>
      </w:r>
      <w:r>
        <w:rPr>
          <w:noProof/>
        </w:rPr>
        <w:fldChar w:fldCharType="begin"/>
      </w:r>
      <w:r>
        <w:rPr>
          <w:noProof/>
        </w:rPr>
        <w:instrText xml:space="preserve"> PAGEREF _Toc163475048 \h </w:instrText>
      </w:r>
      <w:r>
        <w:rPr>
          <w:noProof/>
        </w:rPr>
      </w:r>
      <w:r>
        <w:rPr>
          <w:noProof/>
        </w:rPr>
        <w:fldChar w:fldCharType="separate"/>
      </w:r>
      <w:r>
        <w:rPr>
          <w:noProof/>
        </w:rPr>
        <w:t>82</w:t>
      </w:r>
      <w:r>
        <w:rPr>
          <w:noProof/>
        </w:rPr>
        <w:fldChar w:fldCharType="end"/>
      </w:r>
    </w:p>
    <w:p w14:paraId="1F98CA02" w14:textId="3948333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6.5.1</w:t>
      </w:r>
      <w:r>
        <w:rPr>
          <w:rFonts w:asciiTheme="minorHAnsi" w:eastAsiaTheme="minorEastAsia" w:hAnsiTheme="minorHAnsi" w:cstheme="minorBidi"/>
          <w:noProof/>
          <w:kern w:val="2"/>
          <w:sz w:val="22"/>
          <w:szCs w:val="22"/>
          <w:lang w:val="en-US" w:eastAsia="zh-CN"/>
          <w14:ligatures w14:val="standardContextual"/>
        </w:rPr>
        <w:tab/>
      </w:r>
      <w:r>
        <w:rPr>
          <w:noProof/>
        </w:rPr>
        <w:t>OTA transmitter OFF power</w:t>
      </w:r>
      <w:r>
        <w:rPr>
          <w:noProof/>
        </w:rPr>
        <w:tab/>
      </w:r>
      <w:r>
        <w:rPr>
          <w:noProof/>
        </w:rPr>
        <w:fldChar w:fldCharType="begin"/>
      </w:r>
      <w:r>
        <w:rPr>
          <w:noProof/>
        </w:rPr>
        <w:instrText xml:space="preserve"> PAGEREF _Toc163475049 \h </w:instrText>
      </w:r>
      <w:r>
        <w:rPr>
          <w:noProof/>
        </w:rPr>
      </w:r>
      <w:r>
        <w:rPr>
          <w:noProof/>
        </w:rPr>
        <w:fldChar w:fldCharType="separate"/>
      </w:r>
      <w:r>
        <w:rPr>
          <w:noProof/>
        </w:rPr>
        <w:t>82</w:t>
      </w:r>
      <w:r>
        <w:rPr>
          <w:noProof/>
        </w:rPr>
        <w:fldChar w:fldCharType="end"/>
      </w:r>
    </w:p>
    <w:p w14:paraId="438A644D" w14:textId="535184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_Toc163475050 \h </w:instrText>
      </w:r>
      <w:r>
        <w:rPr>
          <w:noProof/>
        </w:rPr>
      </w:r>
      <w:r>
        <w:rPr>
          <w:noProof/>
        </w:rPr>
        <w:fldChar w:fldCharType="separate"/>
      </w:r>
      <w:r>
        <w:rPr>
          <w:noProof/>
        </w:rPr>
        <w:t>82</w:t>
      </w:r>
      <w:r>
        <w:rPr>
          <w:noProof/>
        </w:rPr>
        <w:fldChar w:fldCharType="end"/>
      </w:r>
    </w:p>
    <w:p w14:paraId="2F36B2F1" w14:textId="57A8A04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_Toc163475051 \h </w:instrText>
      </w:r>
      <w:r>
        <w:rPr>
          <w:noProof/>
        </w:rPr>
      </w:r>
      <w:r>
        <w:rPr>
          <w:noProof/>
        </w:rPr>
        <w:fldChar w:fldCharType="separate"/>
      </w:r>
      <w:r>
        <w:rPr>
          <w:noProof/>
        </w:rPr>
        <w:t>83</w:t>
      </w:r>
      <w:r>
        <w:rPr>
          <w:noProof/>
        </w:rPr>
        <w:fldChar w:fldCharType="end"/>
      </w:r>
    </w:p>
    <w:p w14:paraId="607BA0A4" w14:textId="5C41E6F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_Toc163475052 \h </w:instrText>
      </w:r>
      <w:r>
        <w:rPr>
          <w:noProof/>
        </w:rPr>
      </w:r>
      <w:r>
        <w:rPr>
          <w:noProof/>
        </w:rPr>
        <w:fldChar w:fldCharType="separate"/>
      </w:r>
      <w:r>
        <w:rPr>
          <w:noProof/>
        </w:rPr>
        <w:t>83</w:t>
      </w:r>
      <w:r>
        <w:rPr>
          <w:noProof/>
        </w:rPr>
        <w:fldChar w:fldCharType="end"/>
      </w:r>
    </w:p>
    <w:p w14:paraId="01CE8C4C" w14:textId="2690E20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_Toc163475053 \h </w:instrText>
      </w:r>
      <w:r>
        <w:rPr>
          <w:noProof/>
        </w:rPr>
      </w:r>
      <w:r>
        <w:rPr>
          <w:noProof/>
        </w:rPr>
        <w:fldChar w:fldCharType="separate"/>
      </w:r>
      <w:r>
        <w:rPr>
          <w:noProof/>
        </w:rPr>
        <w:t>83</w:t>
      </w:r>
      <w:r>
        <w:rPr>
          <w:noProof/>
        </w:rPr>
        <w:fldChar w:fldCharType="end"/>
      </w:r>
    </w:p>
    <w:p w14:paraId="6BE8F57B" w14:textId="62223A2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6.5.1.5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_Toc163475054 \h </w:instrText>
      </w:r>
      <w:r>
        <w:rPr>
          <w:noProof/>
        </w:rPr>
      </w:r>
      <w:r>
        <w:rPr>
          <w:noProof/>
        </w:rPr>
        <w:fldChar w:fldCharType="separate"/>
      </w:r>
      <w:r>
        <w:rPr>
          <w:noProof/>
        </w:rPr>
        <w:t>83</w:t>
      </w:r>
      <w:r>
        <w:rPr>
          <w:noProof/>
        </w:rPr>
        <w:fldChar w:fldCharType="end"/>
      </w:r>
    </w:p>
    <w:p w14:paraId="631E6087" w14:textId="0C04B05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lastRenderedPageBreak/>
        <w:t>6.5.2</w:t>
      </w:r>
      <w:r>
        <w:rPr>
          <w:rFonts w:asciiTheme="minorHAnsi" w:eastAsiaTheme="minorEastAsia" w:hAnsiTheme="minorHAnsi" w:cstheme="minorBidi"/>
          <w:noProof/>
          <w:kern w:val="2"/>
          <w:sz w:val="22"/>
          <w:szCs w:val="22"/>
          <w:lang w:val="en-US" w:eastAsia="zh-CN"/>
          <w14:ligatures w14:val="standardContextual"/>
        </w:rPr>
        <w:tab/>
      </w:r>
      <w:r>
        <w:rPr>
          <w:noProof/>
        </w:rPr>
        <w:t>OTA transmitter transient period</w:t>
      </w:r>
      <w:r>
        <w:rPr>
          <w:noProof/>
        </w:rPr>
        <w:tab/>
      </w:r>
      <w:r>
        <w:rPr>
          <w:noProof/>
        </w:rPr>
        <w:fldChar w:fldCharType="begin"/>
      </w:r>
      <w:r>
        <w:rPr>
          <w:noProof/>
        </w:rPr>
        <w:instrText xml:space="preserve"> PAGEREF _Toc163475055 \h </w:instrText>
      </w:r>
      <w:r>
        <w:rPr>
          <w:noProof/>
        </w:rPr>
      </w:r>
      <w:r>
        <w:rPr>
          <w:noProof/>
        </w:rPr>
        <w:fldChar w:fldCharType="separate"/>
      </w:r>
      <w:r>
        <w:rPr>
          <w:noProof/>
        </w:rPr>
        <w:t>83</w:t>
      </w:r>
      <w:r>
        <w:rPr>
          <w:noProof/>
        </w:rPr>
        <w:fldChar w:fldCharType="end"/>
      </w:r>
    </w:p>
    <w:p w14:paraId="1F69FABB" w14:textId="1A4509E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_Toc163475056 \h </w:instrText>
      </w:r>
      <w:r>
        <w:rPr>
          <w:noProof/>
        </w:rPr>
      </w:r>
      <w:r>
        <w:rPr>
          <w:noProof/>
        </w:rPr>
        <w:fldChar w:fldCharType="separate"/>
      </w:r>
      <w:r>
        <w:rPr>
          <w:noProof/>
        </w:rPr>
        <w:t>83</w:t>
      </w:r>
      <w:r>
        <w:rPr>
          <w:noProof/>
        </w:rPr>
        <w:fldChar w:fldCharType="end"/>
      </w:r>
    </w:p>
    <w:p w14:paraId="3FC489B0" w14:textId="7C639F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_Toc163475057 \h </w:instrText>
      </w:r>
      <w:r>
        <w:rPr>
          <w:noProof/>
        </w:rPr>
      </w:r>
      <w:r>
        <w:rPr>
          <w:noProof/>
        </w:rPr>
        <w:fldChar w:fldCharType="separate"/>
      </w:r>
      <w:r>
        <w:rPr>
          <w:noProof/>
        </w:rPr>
        <w:t>84</w:t>
      </w:r>
      <w:r>
        <w:rPr>
          <w:noProof/>
        </w:rPr>
        <w:fldChar w:fldCharType="end"/>
      </w:r>
    </w:p>
    <w:p w14:paraId="71E2EFCA" w14:textId="21A282F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_Toc163475058 \h </w:instrText>
      </w:r>
      <w:r>
        <w:rPr>
          <w:noProof/>
        </w:rPr>
      </w:r>
      <w:r>
        <w:rPr>
          <w:noProof/>
        </w:rPr>
        <w:fldChar w:fldCharType="separate"/>
      </w:r>
      <w:r>
        <w:rPr>
          <w:noProof/>
        </w:rPr>
        <w:t>84</w:t>
      </w:r>
      <w:r>
        <w:rPr>
          <w:noProof/>
        </w:rPr>
        <w:fldChar w:fldCharType="end"/>
      </w:r>
    </w:p>
    <w:p w14:paraId="2A1603D5" w14:textId="78DE949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_Toc163475059 \h </w:instrText>
      </w:r>
      <w:r>
        <w:rPr>
          <w:noProof/>
        </w:rPr>
      </w:r>
      <w:r>
        <w:rPr>
          <w:noProof/>
        </w:rPr>
        <w:fldChar w:fldCharType="separate"/>
      </w:r>
      <w:r>
        <w:rPr>
          <w:noProof/>
        </w:rPr>
        <w:t>84</w:t>
      </w:r>
      <w:r>
        <w:rPr>
          <w:noProof/>
        </w:rPr>
        <w:fldChar w:fldCharType="end"/>
      </w:r>
    </w:p>
    <w:p w14:paraId="299DC824" w14:textId="60E1578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_Toc163475060 \h </w:instrText>
      </w:r>
      <w:r>
        <w:rPr>
          <w:noProof/>
        </w:rPr>
      </w:r>
      <w:r>
        <w:rPr>
          <w:noProof/>
        </w:rPr>
        <w:fldChar w:fldCharType="separate"/>
      </w:r>
      <w:r>
        <w:rPr>
          <w:noProof/>
        </w:rPr>
        <w:t>84</w:t>
      </w:r>
      <w:r>
        <w:rPr>
          <w:noProof/>
        </w:rPr>
        <w:fldChar w:fldCharType="end"/>
      </w:r>
    </w:p>
    <w:p w14:paraId="2513C4AD" w14:textId="4CD221B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_Toc163475061 \h </w:instrText>
      </w:r>
      <w:r>
        <w:rPr>
          <w:noProof/>
        </w:rPr>
      </w:r>
      <w:r>
        <w:rPr>
          <w:noProof/>
        </w:rPr>
        <w:fldChar w:fldCharType="separate"/>
      </w:r>
      <w:r>
        <w:rPr>
          <w:noProof/>
        </w:rPr>
        <w:t>85</w:t>
      </w:r>
      <w:r>
        <w:rPr>
          <w:noProof/>
        </w:rPr>
        <w:fldChar w:fldCharType="end"/>
      </w:r>
    </w:p>
    <w:p w14:paraId="026CF226" w14:textId="007C98C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6.5.2.5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_Toc163475062 \h </w:instrText>
      </w:r>
      <w:r>
        <w:rPr>
          <w:noProof/>
        </w:rPr>
      </w:r>
      <w:r>
        <w:rPr>
          <w:noProof/>
        </w:rPr>
        <w:fldChar w:fldCharType="separate"/>
      </w:r>
      <w:r>
        <w:rPr>
          <w:noProof/>
        </w:rPr>
        <w:t>86</w:t>
      </w:r>
      <w:r>
        <w:rPr>
          <w:noProof/>
        </w:rPr>
        <w:fldChar w:fldCharType="end"/>
      </w:r>
    </w:p>
    <w:p w14:paraId="2892525B" w14:textId="7A7F462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_Toc163475063 \h </w:instrText>
      </w:r>
      <w:r>
        <w:rPr>
          <w:noProof/>
        </w:rPr>
      </w:r>
      <w:r>
        <w:rPr>
          <w:noProof/>
        </w:rPr>
        <w:fldChar w:fldCharType="separate"/>
      </w:r>
      <w:r>
        <w:rPr>
          <w:noProof/>
        </w:rPr>
        <w:t>86</w:t>
      </w:r>
      <w:r>
        <w:rPr>
          <w:noProof/>
        </w:rPr>
        <w:fldChar w:fldCharType="end"/>
      </w:r>
    </w:p>
    <w:p w14:paraId="106E2988" w14:textId="5A4CF03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6.5.2.5.2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_Toc163475064 \h </w:instrText>
      </w:r>
      <w:r>
        <w:rPr>
          <w:noProof/>
        </w:rPr>
      </w:r>
      <w:r>
        <w:rPr>
          <w:noProof/>
        </w:rPr>
        <w:fldChar w:fldCharType="separate"/>
      </w:r>
      <w:r>
        <w:rPr>
          <w:noProof/>
        </w:rPr>
        <w:t>86</w:t>
      </w:r>
      <w:r>
        <w:rPr>
          <w:noProof/>
        </w:rPr>
        <w:fldChar w:fldCharType="end"/>
      </w:r>
    </w:p>
    <w:p w14:paraId="6D3C00EC" w14:textId="04FFC40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6.6</w:t>
      </w:r>
      <w:r>
        <w:rPr>
          <w:rFonts w:asciiTheme="minorHAnsi" w:eastAsiaTheme="minorEastAsia" w:hAnsiTheme="minorHAnsi" w:cstheme="minorBidi"/>
          <w:noProof/>
          <w:kern w:val="2"/>
          <w:sz w:val="22"/>
          <w:szCs w:val="22"/>
          <w:lang w:val="en-US" w:eastAsia="zh-CN"/>
          <w14:ligatures w14:val="standardContextual"/>
        </w:rPr>
        <w:tab/>
      </w:r>
      <w:r>
        <w:rPr>
          <w:noProof/>
        </w:rPr>
        <w:t>OTA transmitted signal quality</w:t>
      </w:r>
      <w:r>
        <w:rPr>
          <w:noProof/>
        </w:rPr>
        <w:tab/>
      </w:r>
      <w:r>
        <w:rPr>
          <w:noProof/>
        </w:rPr>
        <w:fldChar w:fldCharType="begin"/>
      </w:r>
      <w:r>
        <w:rPr>
          <w:noProof/>
        </w:rPr>
        <w:instrText xml:space="preserve"> PAGEREF _Toc163475065 \h </w:instrText>
      </w:r>
      <w:r>
        <w:rPr>
          <w:noProof/>
        </w:rPr>
      </w:r>
      <w:r>
        <w:rPr>
          <w:noProof/>
        </w:rPr>
        <w:fldChar w:fldCharType="separate"/>
      </w:r>
      <w:r>
        <w:rPr>
          <w:noProof/>
        </w:rPr>
        <w:t>86</w:t>
      </w:r>
      <w:r>
        <w:rPr>
          <w:noProof/>
        </w:rPr>
        <w:fldChar w:fldCharType="end"/>
      </w:r>
    </w:p>
    <w:p w14:paraId="31FC589E" w14:textId="55AF66D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_Toc163475066 \h </w:instrText>
      </w:r>
      <w:r>
        <w:rPr>
          <w:noProof/>
        </w:rPr>
      </w:r>
      <w:r>
        <w:rPr>
          <w:noProof/>
        </w:rPr>
        <w:fldChar w:fldCharType="separate"/>
      </w:r>
      <w:r>
        <w:rPr>
          <w:noProof/>
        </w:rPr>
        <w:t>86</w:t>
      </w:r>
      <w:r>
        <w:rPr>
          <w:noProof/>
        </w:rPr>
        <w:fldChar w:fldCharType="end"/>
      </w:r>
    </w:p>
    <w:p w14:paraId="38E07B0B" w14:textId="15EB345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6.6.2</w:t>
      </w:r>
      <w:r>
        <w:rPr>
          <w:rFonts w:asciiTheme="minorHAnsi" w:eastAsiaTheme="minorEastAsia" w:hAnsiTheme="minorHAnsi" w:cstheme="minorBidi"/>
          <w:noProof/>
          <w:kern w:val="2"/>
          <w:sz w:val="22"/>
          <w:szCs w:val="22"/>
          <w:lang w:val="en-US" w:eastAsia="zh-CN"/>
          <w14:ligatures w14:val="standardContextual"/>
        </w:rPr>
        <w:tab/>
      </w:r>
      <w:r>
        <w:rPr>
          <w:noProof/>
        </w:rPr>
        <w:t>OTA frequency error</w:t>
      </w:r>
      <w:r>
        <w:rPr>
          <w:noProof/>
        </w:rPr>
        <w:tab/>
      </w:r>
      <w:r>
        <w:rPr>
          <w:noProof/>
        </w:rPr>
        <w:fldChar w:fldCharType="begin"/>
      </w:r>
      <w:r>
        <w:rPr>
          <w:noProof/>
        </w:rPr>
        <w:instrText xml:space="preserve"> PAGEREF _Toc163475067 \h </w:instrText>
      </w:r>
      <w:r>
        <w:rPr>
          <w:noProof/>
        </w:rPr>
      </w:r>
      <w:r>
        <w:rPr>
          <w:noProof/>
        </w:rPr>
        <w:fldChar w:fldCharType="separate"/>
      </w:r>
      <w:r>
        <w:rPr>
          <w:noProof/>
        </w:rPr>
        <w:t>86</w:t>
      </w:r>
      <w:r>
        <w:rPr>
          <w:noProof/>
        </w:rPr>
        <w:fldChar w:fldCharType="end"/>
      </w:r>
    </w:p>
    <w:p w14:paraId="16DD2014" w14:textId="3848F52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_Toc163475068 \h </w:instrText>
      </w:r>
      <w:r>
        <w:rPr>
          <w:noProof/>
        </w:rPr>
      </w:r>
      <w:r>
        <w:rPr>
          <w:noProof/>
        </w:rPr>
        <w:fldChar w:fldCharType="separate"/>
      </w:r>
      <w:r>
        <w:rPr>
          <w:noProof/>
        </w:rPr>
        <w:t>86</w:t>
      </w:r>
      <w:r>
        <w:rPr>
          <w:noProof/>
        </w:rPr>
        <w:fldChar w:fldCharType="end"/>
      </w:r>
    </w:p>
    <w:p w14:paraId="3C2452E4" w14:textId="1D048B9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_Toc163475069 \h </w:instrText>
      </w:r>
      <w:r>
        <w:rPr>
          <w:noProof/>
        </w:rPr>
      </w:r>
      <w:r>
        <w:rPr>
          <w:noProof/>
        </w:rPr>
        <w:fldChar w:fldCharType="separate"/>
      </w:r>
      <w:r>
        <w:rPr>
          <w:noProof/>
        </w:rPr>
        <w:t>86</w:t>
      </w:r>
      <w:r>
        <w:rPr>
          <w:noProof/>
        </w:rPr>
        <w:fldChar w:fldCharType="end"/>
      </w:r>
    </w:p>
    <w:p w14:paraId="588CD46F" w14:textId="50BE375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_Toc163475070 \h </w:instrText>
      </w:r>
      <w:r>
        <w:rPr>
          <w:noProof/>
        </w:rPr>
      </w:r>
      <w:r>
        <w:rPr>
          <w:noProof/>
        </w:rPr>
        <w:fldChar w:fldCharType="separate"/>
      </w:r>
      <w:r>
        <w:rPr>
          <w:noProof/>
        </w:rPr>
        <w:t>87</w:t>
      </w:r>
      <w:r>
        <w:rPr>
          <w:noProof/>
        </w:rPr>
        <w:fldChar w:fldCharType="end"/>
      </w:r>
    </w:p>
    <w:p w14:paraId="2DBE9DD6" w14:textId="10B7C66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_Toc163475071 \h </w:instrText>
      </w:r>
      <w:r>
        <w:rPr>
          <w:noProof/>
        </w:rPr>
      </w:r>
      <w:r>
        <w:rPr>
          <w:noProof/>
        </w:rPr>
        <w:fldChar w:fldCharType="separate"/>
      </w:r>
      <w:r>
        <w:rPr>
          <w:noProof/>
        </w:rPr>
        <w:t>87</w:t>
      </w:r>
      <w:r>
        <w:rPr>
          <w:noProof/>
        </w:rPr>
        <w:fldChar w:fldCharType="end"/>
      </w:r>
    </w:p>
    <w:p w14:paraId="04B9E9B8" w14:textId="5589EC3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_Toc163475072 \h </w:instrText>
      </w:r>
      <w:r>
        <w:rPr>
          <w:noProof/>
        </w:rPr>
      </w:r>
      <w:r>
        <w:rPr>
          <w:noProof/>
        </w:rPr>
        <w:fldChar w:fldCharType="separate"/>
      </w:r>
      <w:r>
        <w:rPr>
          <w:noProof/>
        </w:rPr>
        <w:t>87</w:t>
      </w:r>
      <w:r>
        <w:rPr>
          <w:noProof/>
        </w:rPr>
        <w:fldChar w:fldCharType="end"/>
      </w:r>
    </w:p>
    <w:p w14:paraId="6B47FC8D" w14:textId="386C5E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6.6.2.5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_Toc163475073 \h </w:instrText>
      </w:r>
      <w:r>
        <w:rPr>
          <w:noProof/>
        </w:rPr>
      </w:r>
      <w:r>
        <w:rPr>
          <w:noProof/>
        </w:rPr>
        <w:fldChar w:fldCharType="separate"/>
      </w:r>
      <w:r>
        <w:rPr>
          <w:noProof/>
        </w:rPr>
        <w:t>87</w:t>
      </w:r>
      <w:r>
        <w:rPr>
          <w:noProof/>
        </w:rPr>
        <w:fldChar w:fldCharType="end"/>
      </w:r>
    </w:p>
    <w:p w14:paraId="43B09CB7" w14:textId="724A8EE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6.6.3</w:t>
      </w:r>
      <w:r>
        <w:rPr>
          <w:rFonts w:asciiTheme="minorHAnsi" w:eastAsiaTheme="minorEastAsia" w:hAnsiTheme="minorHAnsi" w:cstheme="minorBidi"/>
          <w:noProof/>
          <w:kern w:val="2"/>
          <w:sz w:val="22"/>
          <w:szCs w:val="22"/>
          <w:lang w:val="en-US" w:eastAsia="zh-CN"/>
          <w14:ligatures w14:val="standardContextual"/>
        </w:rPr>
        <w:tab/>
      </w:r>
      <w:r>
        <w:rPr>
          <w:noProof/>
        </w:rPr>
        <w:t>OTA modulation quality</w:t>
      </w:r>
      <w:r>
        <w:rPr>
          <w:noProof/>
        </w:rPr>
        <w:tab/>
      </w:r>
      <w:r>
        <w:rPr>
          <w:noProof/>
        </w:rPr>
        <w:fldChar w:fldCharType="begin"/>
      </w:r>
      <w:r>
        <w:rPr>
          <w:noProof/>
        </w:rPr>
        <w:instrText xml:space="preserve"> PAGEREF _Toc163475074 \h </w:instrText>
      </w:r>
      <w:r>
        <w:rPr>
          <w:noProof/>
        </w:rPr>
      </w:r>
      <w:r>
        <w:rPr>
          <w:noProof/>
        </w:rPr>
        <w:fldChar w:fldCharType="separate"/>
      </w:r>
      <w:r>
        <w:rPr>
          <w:noProof/>
        </w:rPr>
        <w:t>87</w:t>
      </w:r>
      <w:r>
        <w:rPr>
          <w:noProof/>
        </w:rPr>
        <w:fldChar w:fldCharType="end"/>
      </w:r>
    </w:p>
    <w:p w14:paraId="6978FD1B" w14:textId="7CFE39A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_Toc163475075 \h </w:instrText>
      </w:r>
      <w:r>
        <w:rPr>
          <w:noProof/>
        </w:rPr>
      </w:r>
      <w:r>
        <w:rPr>
          <w:noProof/>
        </w:rPr>
        <w:fldChar w:fldCharType="separate"/>
      </w:r>
      <w:r>
        <w:rPr>
          <w:noProof/>
        </w:rPr>
        <w:t>87</w:t>
      </w:r>
      <w:r>
        <w:rPr>
          <w:noProof/>
        </w:rPr>
        <w:fldChar w:fldCharType="end"/>
      </w:r>
    </w:p>
    <w:p w14:paraId="6192F2D6" w14:textId="1FE711C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_Toc163475076 \h </w:instrText>
      </w:r>
      <w:r>
        <w:rPr>
          <w:noProof/>
        </w:rPr>
      </w:r>
      <w:r>
        <w:rPr>
          <w:noProof/>
        </w:rPr>
        <w:fldChar w:fldCharType="separate"/>
      </w:r>
      <w:r>
        <w:rPr>
          <w:noProof/>
        </w:rPr>
        <w:t>87</w:t>
      </w:r>
      <w:r>
        <w:rPr>
          <w:noProof/>
        </w:rPr>
        <w:fldChar w:fldCharType="end"/>
      </w:r>
    </w:p>
    <w:p w14:paraId="5D7AE983" w14:textId="39E33DA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_Toc163475077 \h </w:instrText>
      </w:r>
      <w:r>
        <w:rPr>
          <w:noProof/>
        </w:rPr>
      </w:r>
      <w:r>
        <w:rPr>
          <w:noProof/>
        </w:rPr>
        <w:fldChar w:fldCharType="separate"/>
      </w:r>
      <w:r>
        <w:rPr>
          <w:noProof/>
        </w:rPr>
        <w:t>87</w:t>
      </w:r>
      <w:r>
        <w:rPr>
          <w:noProof/>
        </w:rPr>
        <w:fldChar w:fldCharType="end"/>
      </w:r>
    </w:p>
    <w:p w14:paraId="4F5D2466" w14:textId="71D51EC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_Toc163475078 \h </w:instrText>
      </w:r>
      <w:r>
        <w:rPr>
          <w:noProof/>
        </w:rPr>
      </w:r>
      <w:r>
        <w:rPr>
          <w:noProof/>
        </w:rPr>
        <w:fldChar w:fldCharType="separate"/>
      </w:r>
      <w:r>
        <w:rPr>
          <w:noProof/>
        </w:rPr>
        <w:t>87</w:t>
      </w:r>
      <w:r>
        <w:rPr>
          <w:noProof/>
        </w:rPr>
        <w:fldChar w:fldCharType="end"/>
      </w:r>
    </w:p>
    <w:p w14:paraId="434A46C7" w14:textId="21F9C1A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_Toc163475079 \h </w:instrText>
      </w:r>
      <w:r>
        <w:rPr>
          <w:noProof/>
        </w:rPr>
      </w:r>
      <w:r>
        <w:rPr>
          <w:noProof/>
        </w:rPr>
        <w:fldChar w:fldCharType="separate"/>
      </w:r>
      <w:r>
        <w:rPr>
          <w:noProof/>
        </w:rPr>
        <w:t>87</w:t>
      </w:r>
      <w:r>
        <w:rPr>
          <w:noProof/>
        </w:rPr>
        <w:fldChar w:fldCharType="end"/>
      </w:r>
    </w:p>
    <w:p w14:paraId="138A2573" w14:textId="7A9E7C8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_Toc163475080 \h </w:instrText>
      </w:r>
      <w:r>
        <w:rPr>
          <w:noProof/>
        </w:rPr>
      </w:r>
      <w:r>
        <w:rPr>
          <w:noProof/>
        </w:rPr>
        <w:fldChar w:fldCharType="separate"/>
      </w:r>
      <w:r>
        <w:rPr>
          <w:noProof/>
        </w:rPr>
        <w:t>88</w:t>
      </w:r>
      <w:r>
        <w:rPr>
          <w:noProof/>
        </w:rPr>
        <w:fldChar w:fldCharType="end"/>
      </w:r>
    </w:p>
    <w:p w14:paraId="35CB687F" w14:textId="5DAF47C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6.6.3.5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_Toc163475081 \h </w:instrText>
      </w:r>
      <w:r>
        <w:rPr>
          <w:noProof/>
        </w:rPr>
      </w:r>
      <w:r>
        <w:rPr>
          <w:noProof/>
        </w:rPr>
        <w:fldChar w:fldCharType="separate"/>
      </w:r>
      <w:r>
        <w:rPr>
          <w:noProof/>
        </w:rPr>
        <w:t>89</w:t>
      </w:r>
      <w:r>
        <w:rPr>
          <w:noProof/>
        </w:rPr>
        <w:fldChar w:fldCharType="end"/>
      </w:r>
    </w:p>
    <w:p w14:paraId="5774A10F" w14:textId="07B7098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6.6.3.5.1</w:t>
      </w:r>
      <w:r>
        <w:rPr>
          <w:rFonts w:asciiTheme="minorHAnsi" w:eastAsiaTheme="minorEastAsia" w:hAnsiTheme="minorHAnsi" w:cstheme="minorBidi"/>
          <w:noProof/>
          <w:kern w:val="2"/>
          <w:sz w:val="22"/>
          <w:szCs w:val="22"/>
          <w:lang w:val="en-US" w:eastAsia="zh-CN"/>
          <w14:ligatures w14:val="standardContextual"/>
        </w:rPr>
        <w:tab/>
      </w:r>
      <w:r w:rsidRPr="00274A1D">
        <w:rPr>
          <w:i/>
          <w:iCs/>
          <w:noProof/>
          <w:lang w:val="en-US" w:eastAsia="zh-CN"/>
        </w:rPr>
        <w:t>BS type 1-O</w:t>
      </w:r>
      <w:r>
        <w:rPr>
          <w:noProof/>
        </w:rPr>
        <w:tab/>
      </w:r>
      <w:r>
        <w:rPr>
          <w:noProof/>
        </w:rPr>
        <w:fldChar w:fldCharType="begin"/>
      </w:r>
      <w:r>
        <w:rPr>
          <w:noProof/>
        </w:rPr>
        <w:instrText xml:space="preserve"> PAGEREF _Toc163475082 \h </w:instrText>
      </w:r>
      <w:r>
        <w:rPr>
          <w:noProof/>
        </w:rPr>
      </w:r>
      <w:r>
        <w:rPr>
          <w:noProof/>
        </w:rPr>
        <w:fldChar w:fldCharType="separate"/>
      </w:r>
      <w:r>
        <w:rPr>
          <w:noProof/>
        </w:rPr>
        <w:t>89</w:t>
      </w:r>
      <w:r>
        <w:rPr>
          <w:noProof/>
        </w:rPr>
        <w:fldChar w:fldCharType="end"/>
      </w:r>
    </w:p>
    <w:p w14:paraId="30539CE2" w14:textId="39B8F16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6.6.3.5.2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val="en-US" w:eastAsia="zh-CN"/>
        </w:rPr>
        <w:t>BS type 2-O</w:t>
      </w:r>
      <w:r>
        <w:rPr>
          <w:noProof/>
        </w:rPr>
        <w:tab/>
      </w:r>
      <w:r>
        <w:rPr>
          <w:noProof/>
        </w:rPr>
        <w:fldChar w:fldCharType="begin"/>
      </w:r>
      <w:r>
        <w:rPr>
          <w:noProof/>
        </w:rPr>
        <w:instrText xml:space="preserve"> PAGEREF _Toc163475083 \h </w:instrText>
      </w:r>
      <w:r>
        <w:rPr>
          <w:noProof/>
        </w:rPr>
      </w:r>
      <w:r>
        <w:rPr>
          <w:noProof/>
        </w:rPr>
        <w:fldChar w:fldCharType="separate"/>
      </w:r>
      <w:r>
        <w:rPr>
          <w:noProof/>
        </w:rPr>
        <w:t>91</w:t>
      </w:r>
      <w:r>
        <w:rPr>
          <w:noProof/>
        </w:rPr>
        <w:fldChar w:fldCharType="end"/>
      </w:r>
    </w:p>
    <w:p w14:paraId="12B65B2D" w14:textId="50CDB42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6.6.4</w:t>
      </w:r>
      <w:r>
        <w:rPr>
          <w:rFonts w:asciiTheme="minorHAnsi" w:eastAsiaTheme="minorEastAsia" w:hAnsiTheme="minorHAnsi" w:cstheme="minorBidi"/>
          <w:noProof/>
          <w:kern w:val="2"/>
          <w:sz w:val="22"/>
          <w:szCs w:val="22"/>
          <w:lang w:val="en-US" w:eastAsia="zh-CN"/>
          <w14:ligatures w14:val="standardContextual"/>
        </w:rPr>
        <w:tab/>
      </w:r>
      <w:r>
        <w:rPr>
          <w:noProof/>
        </w:rPr>
        <w:t>OTA time alignment error</w:t>
      </w:r>
      <w:r>
        <w:rPr>
          <w:noProof/>
        </w:rPr>
        <w:tab/>
      </w:r>
      <w:r>
        <w:rPr>
          <w:noProof/>
        </w:rPr>
        <w:fldChar w:fldCharType="begin"/>
      </w:r>
      <w:r>
        <w:rPr>
          <w:noProof/>
        </w:rPr>
        <w:instrText xml:space="preserve"> PAGEREF _Toc163475084 \h </w:instrText>
      </w:r>
      <w:r>
        <w:rPr>
          <w:noProof/>
        </w:rPr>
      </w:r>
      <w:r>
        <w:rPr>
          <w:noProof/>
        </w:rPr>
        <w:fldChar w:fldCharType="separate"/>
      </w:r>
      <w:r>
        <w:rPr>
          <w:noProof/>
        </w:rPr>
        <w:t>93</w:t>
      </w:r>
      <w:r>
        <w:rPr>
          <w:noProof/>
        </w:rPr>
        <w:fldChar w:fldCharType="end"/>
      </w:r>
    </w:p>
    <w:p w14:paraId="78D4955A" w14:textId="3F3FCAF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6.6.4.1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_Toc163475085 \h </w:instrText>
      </w:r>
      <w:r>
        <w:rPr>
          <w:noProof/>
        </w:rPr>
      </w:r>
      <w:r>
        <w:rPr>
          <w:noProof/>
        </w:rPr>
        <w:fldChar w:fldCharType="separate"/>
      </w:r>
      <w:r>
        <w:rPr>
          <w:noProof/>
        </w:rPr>
        <w:t>93</w:t>
      </w:r>
      <w:r>
        <w:rPr>
          <w:noProof/>
        </w:rPr>
        <w:fldChar w:fldCharType="end"/>
      </w:r>
    </w:p>
    <w:p w14:paraId="0E728CE4" w14:textId="6C1499A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6.6.4.2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_Toc163475086 \h </w:instrText>
      </w:r>
      <w:r>
        <w:rPr>
          <w:noProof/>
        </w:rPr>
      </w:r>
      <w:r>
        <w:rPr>
          <w:noProof/>
        </w:rPr>
        <w:fldChar w:fldCharType="separate"/>
      </w:r>
      <w:r>
        <w:rPr>
          <w:noProof/>
        </w:rPr>
        <w:t>93</w:t>
      </w:r>
      <w:r>
        <w:rPr>
          <w:noProof/>
        </w:rPr>
        <w:fldChar w:fldCharType="end"/>
      </w:r>
    </w:p>
    <w:p w14:paraId="5B93CF95" w14:textId="6995C1F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6.6.4.3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_Toc163475087 \h </w:instrText>
      </w:r>
      <w:r>
        <w:rPr>
          <w:noProof/>
        </w:rPr>
      </w:r>
      <w:r>
        <w:rPr>
          <w:noProof/>
        </w:rPr>
        <w:fldChar w:fldCharType="separate"/>
      </w:r>
      <w:r>
        <w:rPr>
          <w:noProof/>
        </w:rPr>
        <w:t>93</w:t>
      </w:r>
      <w:r>
        <w:rPr>
          <w:noProof/>
        </w:rPr>
        <w:fldChar w:fldCharType="end"/>
      </w:r>
    </w:p>
    <w:p w14:paraId="508F6F47" w14:textId="15A6CF3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_Toc163475088 \h </w:instrText>
      </w:r>
      <w:r>
        <w:rPr>
          <w:noProof/>
        </w:rPr>
      </w:r>
      <w:r>
        <w:rPr>
          <w:noProof/>
        </w:rPr>
        <w:fldChar w:fldCharType="separate"/>
      </w:r>
      <w:r>
        <w:rPr>
          <w:noProof/>
        </w:rPr>
        <w:t>93</w:t>
      </w:r>
      <w:r>
        <w:rPr>
          <w:noProof/>
        </w:rPr>
        <w:fldChar w:fldCharType="end"/>
      </w:r>
    </w:p>
    <w:p w14:paraId="29ACE311" w14:textId="6B0D5B4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6.6.4.4.1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_Toc163475089 \h </w:instrText>
      </w:r>
      <w:r>
        <w:rPr>
          <w:noProof/>
        </w:rPr>
      </w:r>
      <w:r>
        <w:rPr>
          <w:noProof/>
        </w:rPr>
        <w:fldChar w:fldCharType="separate"/>
      </w:r>
      <w:r>
        <w:rPr>
          <w:noProof/>
        </w:rPr>
        <w:t>93</w:t>
      </w:r>
      <w:r>
        <w:rPr>
          <w:noProof/>
        </w:rPr>
        <w:fldChar w:fldCharType="end"/>
      </w:r>
    </w:p>
    <w:p w14:paraId="688FC8B5" w14:textId="0C0AA91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6.6.4.4.2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_Toc163475090 \h </w:instrText>
      </w:r>
      <w:r>
        <w:rPr>
          <w:noProof/>
        </w:rPr>
      </w:r>
      <w:r>
        <w:rPr>
          <w:noProof/>
        </w:rPr>
        <w:fldChar w:fldCharType="separate"/>
      </w:r>
      <w:r>
        <w:rPr>
          <w:noProof/>
        </w:rPr>
        <w:t>93</w:t>
      </w:r>
      <w:r>
        <w:rPr>
          <w:noProof/>
        </w:rPr>
        <w:fldChar w:fldCharType="end"/>
      </w:r>
    </w:p>
    <w:p w14:paraId="6F13B72B" w14:textId="2676F55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_Toc163475091 \h </w:instrText>
      </w:r>
      <w:r>
        <w:rPr>
          <w:noProof/>
        </w:rPr>
      </w:r>
      <w:r>
        <w:rPr>
          <w:noProof/>
        </w:rPr>
        <w:fldChar w:fldCharType="separate"/>
      </w:r>
      <w:r>
        <w:rPr>
          <w:noProof/>
        </w:rPr>
        <w:t>94</w:t>
      </w:r>
      <w:r>
        <w:rPr>
          <w:noProof/>
        </w:rPr>
        <w:fldChar w:fldCharType="end"/>
      </w:r>
    </w:p>
    <w:p w14:paraId="6266F0A5" w14:textId="4EFBC61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6.6.4.5.1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_Toc163475092 \h </w:instrText>
      </w:r>
      <w:r>
        <w:rPr>
          <w:noProof/>
        </w:rPr>
      </w:r>
      <w:r>
        <w:rPr>
          <w:noProof/>
        </w:rPr>
        <w:fldChar w:fldCharType="separate"/>
      </w:r>
      <w:r>
        <w:rPr>
          <w:noProof/>
        </w:rPr>
        <w:t>94</w:t>
      </w:r>
      <w:r>
        <w:rPr>
          <w:noProof/>
        </w:rPr>
        <w:fldChar w:fldCharType="end"/>
      </w:r>
    </w:p>
    <w:p w14:paraId="222AC5E1" w14:textId="176305E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6.6.4.5.2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_Toc163475093 \h </w:instrText>
      </w:r>
      <w:r>
        <w:rPr>
          <w:noProof/>
        </w:rPr>
      </w:r>
      <w:r>
        <w:rPr>
          <w:noProof/>
        </w:rPr>
        <w:fldChar w:fldCharType="separate"/>
      </w:r>
      <w:r>
        <w:rPr>
          <w:noProof/>
        </w:rPr>
        <w:t>94</w:t>
      </w:r>
      <w:r>
        <w:rPr>
          <w:noProof/>
        </w:rPr>
        <w:fldChar w:fldCharType="end"/>
      </w:r>
    </w:p>
    <w:p w14:paraId="5DF61DB5" w14:textId="5A6777C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6.7</w:t>
      </w:r>
      <w:r>
        <w:rPr>
          <w:rFonts w:asciiTheme="minorHAnsi" w:eastAsiaTheme="minorEastAsia" w:hAnsiTheme="minorHAnsi" w:cstheme="minorBidi"/>
          <w:noProof/>
          <w:kern w:val="2"/>
          <w:sz w:val="22"/>
          <w:szCs w:val="22"/>
          <w:lang w:val="en-US" w:eastAsia="zh-CN"/>
          <w14:ligatures w14:val="standardContextual"/>
        </w:rPr>
        <w:tab/>
      </w:r>
      <w:r>
        <w:rPr>
          <w:noProof/>
        </w:rPr>
        <w:t>OTA unwanted emissions</w:t>
      </w:r>
      <w:r>
        <w:rPr>
          <w:noProof/>
        </w:rPr>
        <w:tab/>
      </w:r>
      <w:r>
        <w:rPr>
          <w:noProof/>
        </w:rPr>
        <w:fldChar w:fldCharType="begin"/>
      </w:r>
      <w:r>
        <w:rPr>
          <w:noProof/>
        </w:rPr>
        <w:instrText xml:space="preserve"> PAGEREF _Toc163475094 \h </w:instrText>
      </w:r>
      <w:r>
        <w:rPr>
          <w:noProof/>
        </w:rPr>
      </w:r>
      <w:r>
        <w:rPr>
          <w:noProof/>
        </w:rPr>
        <w:fldChar w:fldCharType="separate"/>
      </w:r>
      <w:r>
        <w:rPr>
          <w:noProof/>
        </w:rPr>
        <w:t>95</w:t>
      </w:r>
      <w:r>
        <w:rPr>
          <w:noProof/>
        </w:rPr>
        <w:fldChar w:fldCharType="end"/>
      </w:r>
    </w:p>
    <w:p w14:paraId="45DE81D8" w14:textId="2DFE4E1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_Toc163475095 \h </w:instrText>
      </w:r>
      <w:r>
        <w:rPr>
          <w:noProof/>
        </w:rPr>
      </w:r>
      <w:r>
        <w:rPr>
          <w:noProof/>
        </w:rPr>
        <w:fldChar w:fldCharType="separate"/>
      </w:r>
      <w:r>
        <w:rPr>
          <w:noProof/>
        </w:rPr>
        <w:t>95</w:t>
      </w:r>
      <w:r>
        <w:rPr>
          <w:noProof/>
        </w:rPr>
        <w:fldChar w:fldCharType="end"/>
      </w:r>
    </w:p>
    <w:p w14:paraId="04281430" w14:textId="60F1AE0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6.7.2</w:t>
      </w:r>
      <w:r>
        <w:rPr>
          <w:rFonts w:asciiTheme="minorHAnsi" w:eastAsiaTheme="minorEastAsia" w:hAnsiTheme="minorHAnsi" w:cstheme="minorBidi"/>
          <w:noProof/>
          <w:kern w:val="2"/>
          <w:sz w:val="22"/>
          <w:szCs w:val="22"/>
          <w:lang w:val="en-US" w:eastAsia="zh-CN"/>
          <w14:ligatures w14:val="standardContextual"/>
        </w:rPr>
        <w:tab/>
      </w:r>
      <w:r>
        <w:rPr>
          <w:noProof/>
        </w:rPr>
        <w:t>OTA occupied bandwidth</w:t>
      </w:r>
      <w:r>
        <w:rPr>
          <w:noProof/>
        </w:rPr>
        <w:tab/>
      </w:r>
      <w:r>
        <w:rPr>
          <w:noProof/>
        </w:rPr>
        <w:fldChar w:fldCharType="begin"/>
      </w:r>
      <w:r>
        <w:rPr>
          <w:noProof/>
        </w:rPr>
        <w:instrText xml:space="preserve"> PAGEREF _Toc163475096 \h </w:instrText>
      </w:r>
      <w:r>
        <w:rPr>
          <w:noProof/>
        </w:rPr>
      </w:r>
      <w:r>
        <w:rPr>
          <w:noProof/>
        </w:rPr>
        <w:fldChar w:fldCharType="separate"/>
      </w:r>
      <w:r>
        <w:rPr>
          <w:noProof/>
        </w:rPr>
        <w:t>95</w:t>
      </w:r>
      <w:r>
        <w:rPr>
          <w:noProof/>
        </w:rPr>
        <w:fldChar w:fldCharType="end"/>
      </w:r>
    </w:p>
    <w:p w14:paraId="109B2B50" w14:textId="5EBBF3A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6.7.2.1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_Toc163475097 \h </w:instrText>
      </w:r>
      <w:r>
        <w:rPr>
          <w:noProof/>
        </w:rPr>
      </w:r>
      <w:r>
        <w:rPr>
          <w:noProof/>
        </w:rPr>
        <w:fldChar w:fldCharType="separate"/>
      </w:r>
      <w:r>
        <w:rPr>
          <w:noProof/>
        </w:rPr>
        <w:t>95</w:t>
      </w:r>
      <w:r>
        <w:rPr>
          <w:noProof/>
        </w:rPr>
        <w:fldChar w:fldCharType="end"/>
      </w:r>
    </w:p>
    <w:p w14:paraId="2BD9668B" w14:textId="75EEDA4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6.7.2.2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_Toc163475098 \h </w:instrText>
      </w:r>
      <w:r>
        <w:rPr>
          <w:noProof/>
        </w:rPr>
      </w:r>
      <w:r>
        <w:rPr>
          <w:noProof/>
        </w:rPr>
        <w:fldChar w:fldCharType="separate"/>
      </w:r>
      <w:r>
        <w:rPr>
          <w:noProof/>
        </w:rPr>
        <w:t>96</w:t>
      </w:r>
      <w:r>
        <w:rPr>
          <w:noProof/>
        </w:rPr>
        <w:fldChar w:fldCharType="end"/>
      </w:r>
    </w:p>
    <w:p w14:paraId="4E3FAB1A" w14:textId="3887495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6.7.2.3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_Toc163475099 \h </w:instrText>
      </w:r>
      <w:r>
        <w:rPr>
          <w:noProof/>
        </w:rPr>
      </w:r>
      <w:r>
        <w:rPr>
          <w:noProof/>
        </w:rPr>
        <w:fldChar w:fldCharType="separate"/>
      </w:r>
      <w:r>
        <w:rPr>
          <w:noProof/>
        </w:rPr>
        <w:t>96</w:t>
      </w:r>
      <w:r>
        <w:rPr>
          <w:noProof/>
        </w:rPr>
        <w:fldChar w:fldCharType="end"/>
      </w:r>
    </w:p>
    <w:p w14:paraId="7B93DEA8" w14:textId="7D1278F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_Toc163475100 \h </w:instrText>
      </w:r>
      <w:r>
        <w:rPr>
          <w:noProof/>
        </w:rPr>
      </w:r>
      <w:r>
        <w:rPr>
          <w:noProof/>
        </w:rPr>
        <w:fldChar w:fldCharType="separate"/>
      </w:r>
      <w:r>
        <w:rPr>
          <w:noProof/>
        </w:rPr>
        <w:t>96</w:t>
      </w:r>
      <w:r>
        <w:rPr>
          <w:noProof/>
        </w:rPr>
        <w:fldChar w:fldCharType="end"/>
      </w:r>
    </w:p>
    <w:p w14:paraId="72D1C78B" w14:textId="6794E40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6.7.2.4.1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_Toc163475101 \h </w:instrText>
      </w:r>
      <w:r>
        <w:rPr>
          <w:noProof/>
        </w:rPr>
      </w:r>
      <w:r>
        <w:rPr>
          <w:noProof/>
        </w:rPr>
        <w:fldChar w:fldCharType="separate"/>
      </w:r>
      <w:r>
        <w:rPr>
          <w:noProof/>
        </w:rPr>
        <w:t>96</w:t>
      </w:r>
      <w:r>
        <w:rPr>
          <w:noProof/>
        </w:rPr>
        <w:fldChar w:fldCharType="end"/>
      </w:r>
    </w:p>
    <w:p w14:paraId="74E10AB7" w14:textId="43D8509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6.7.2.4.2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_Toc163475102 \h </w:instrText>
      </w:r>
      <w:r>
        <w:rPr>
          <w:noProof/>
        </w:rPr>
      </w:r>
      <w:r>
        <w:rPr>
          <w:noProof/>
        </w:rPr>
        <w:fldChar w:fldCharType="separate"/>
      </w:r>
      <w:r>
        <w:rPr>
          <w:noProof/>
        </w:rPr>
        <w:t>96</w:t>
      </w:r>
      <w:r>
        <w:rPr>
          <w:noProof/>
        </w:rPr>
        <w:fldChar w:fldCharType="end"/>
      </w:r>
    </w:p>
    <w:p w14:paraId="78650BFB" w14:textId="3095B5B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_Toc163475103 \h </w:instrText>
      </w:r>
      <w:r>
        <w:rPr>
          <w:noProof/>
        </w:rPr>
      </w:r>
      <w:r>
        <w:rPr>
          <w:noProof/>
        </w:rPr>
        <w:fldChar w:fldCharType="separate"/>
      </w:r>
      <w:r>
        <w:rPr>
          <w:noProof/>
        </w:rPr>
        <w:t>98</w:t>
      </w:r>
      <w:r>
        <w:rPr>
          <w:noProof/>
        </w:rPr>
        <w:fldChar w:fldCharType="end"/>
      </w:r>
    </w:p>
    <w:p w14:paraId="5789A5FA" w14:textId="2DA7824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6.7.2.5.1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_Toc163475104 \h </w:instrText>
      </w:r>
      <w:r>
        <w:rPr>
          <w:noProof/>
        </w:rPr>
      </w:r>
      <w:r>
        <w:rPr>
          <w:noProof/>
        </w:rPr>
        <w:fldChar w:fldCharType="separate"/>
      </w:r>
      <w:r>
        <w:rPr>
          <w:noProof/>
        </w:rPr>
        <w:t>98</w:t>
      </w:r>
      <w:r>
        <w:rPr>
          <w:noProof/>
        </w:rPr>
        <w:fldChar w:fldCharType="end"/>
      </w:r>
    </w:p>
    <w:p w14:paraId="56B14328" w14:textId="7EB9CAB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6.7.2.5.2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_Toc163475105 \h </w:instrText>
      </w:r>
      <w:r>
        <w:rPr>
          <w:noProof/>
        </w:rPr>
      </w:r>
      <w:r>
        <w:rPr>
          <w:noProof/>
        </w:rPr>
        <w:fldChar w:fldCharType="separate"/>
      </w:r>
      <w:r>
        <w:rPr>
          <w:noProof/>
        </w:rPr>
        <w:t>98</w:t>
      </w:r>
      <w:r>
        <w:rPr>
          <w:noProof/>
        </w:rPr>
        <w:fldChar w:fldCharType="end"/>
      </w:r>
    </w:p>
    <w:p w14:paraId="696A3F7A" w14:textId="5E25C67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6.7.3</w:t>
      </w:r>
      <w:r>
        <w:rPr>
          <w:rFonts w:asciiTheme="minorHAnsi" w:eastAsiaTheme="minorEastAsia" w:hAnsiTheme="minorHAnsi" w:cstheme="minorBidi"/>
          <w:noProof/>
          <w:kern w:val="2"/>
          <w:sz w:val="22"/>
          <w:szCs w:val="22"/>
          <w:lang w:val="en-US" w:eastAsia="zh-CN"/>
          <w14:ligatures w14:val="standardContextual"/>
        </w:rPr>
        <w:tab/>
      </w:r>
      <w:r>
        <w:rPr>
          <w:noProof/>
        </w:rPr>
        <w:t>OTA Adjacent Channel Leakage Power Ratio (ACLR)</w:t>
      </w:r>
      <w:r>
        <w:rPr>
          <w:noProof/>
        </w:rPr>
        <w:tab/>
      </w:r>
      <w:r>
        <w:rPr>
          <w:noProof/>
        </w:rPr>
        <w:fldChar w:fldCharType="begin"/>
      </w:r>
      <w:r>
        <w:rPr>
          <w:noProof/>
        </w:rPr>
        <w:instrText xml:space="preserve"> PAGEREF _Toc163475106 \h </w:instrText>
      </w:r>
      <w:r>
        <w:rPr>
          <w:noProof/>
        </w:rPr>
      </w:r>
      <w:r>
        <w:rPr>
          <w:noProof/>
        </w:rPr>
        <w:fldChar w:fldCharType="separate"/>
      </w:r>
      <w:r>
        <w:rPr>
          <w:noProof/>
        </w:rPr>
        <w:t>98</w:t>
      </w:r>
      <w:r>
        <w:rPr>
          <w:noProof/>
        </w:rPr>
        <w:fldChar w:fldCharType="end"/>
      </w:r>
    </w:p>
    <w:p w14:paraId="2C122561" w14:textId="0109E19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Definition and applicability</w:t>
      </w:r>
      <w:r>
        <w:rPr>
          <w:noProof/>
        </w:rPr>
        <w:tab/>
      </w:r>
      <w:r>
        <w:rPr>
          <w:noProof/>
        </w:rPr>
        <w:fldChar w:fldCharType="begin"/>
      </w:r>
      <w:r>
        <w:rPr>
          <w:noProof/>
        </w:rPr>
        <w:instrText xml:space="preserve"> PAGEREF _Toc163475107 \h </w:instrText>
      </w:r>
      <w:r>
        <w:rPr>
          <w:noProof/>
        </w:rPr>
      </w:r>
      <w:r>
        <w:rPr>
          <w:noProof/>
        </w:rPr>
        <w:fldChar w:fldCharType="separate"/>
      </w:r>
      <w:r>
        <w:rPr>
          <w:noProof/>
        </w:rPr>
        <w:t>98</w:t>
      </w:r>
      <w:r>
        <w:rPr>
          <w:noProof/>
        </w:rPr>
        <w:fldChar w:fldCharType="end"/>
      </w:r>
    </w:p>
    <w:p w14:paraId="4F30CFF5" w14:textId="28B70DD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Minimum requirement</w:t>
      </w:r>
      <w:r>
        <w:rPr>
          <w:noProof/>
        </w:rPr>
        <w:tab/>
      </w:r>
      <w:r>
        <w:rPr>
          <w:noProof/>
        </w:rPr>
        <w:fldChar w:fldCharType="begin"/>
      </w:r>
      <w:r>
        <w:rPr>
          <w:noProof/>
        </w:rPr>
        <w:instrText xml:space="preserve"> PAGEREF _Toc163475108 \h </w:instrText>
      </w:r>
      <w:r>
        <w:rPr>
          <w:noProof/>
        </w:rPr>
      </w:r>
      <w:r>
        <w:rPr>
          <w:noProof/>
        </w:rPr>
        <w:fldChar w:fldCharType="separate"/>
      </w:r>
      <w:r>
        <w:rPr>
          <w:noProof/>
        </w:rPr>
        <w:t>98</w:t>
      </w:r>
      <w:r>
        <w:rPr>
          <w:noProof/>
        </w:rPr>
        <w:fldChar w:fldCharType="end"/>
      </w:r>
    </w:p>
    <w:p w14:paraId="1EA6BC0E" w14:textId="1F7BD21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purpose</w:t>
      </w:r>
      <w:r>
        <w:rPr>
          <w:noProof/>
        </w:rPr>
        <w:tab/>
      </w:r>
      <w:r>
        <w:rPr>
          <w:noProof/>
        </w:rPr>
        <w:fldChar w:fldCharType="begin"/>
      </w:r>
      <w:r>
        <w:rPr>
          <w:noProof/>
        </w:rPr>
        <w:instrText xml:space="preserve"> PAGEREF _Toc163475109 \h </w:instrText>
      </w:r>
      <w:r>
        <w:rPr>
          <w:noProof/>
        </w:rPr>
      </w:r>
      <w:r>
        <w:rPr>
          <w:noProof/>
        </w:rPr>
        <w:fldChar w:fldCharType="separate"/>
      </w:r>
      <w:r>
        <w:rPr>
          <w:noProof/>
        </w:rPr>
        <w:t>98</w:t>
      </w:r>
      <w:r>
        <w:rPr>
          <w:noProof/>
        </w:rPr>
        <w:fldChar w:fldCharType="end"/>
      </w:r>
    </w:p>
    <w:p w14:paraId="7D891496" w14:textId="45F4101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Method of test</w:t>
      </w:r>
      <w:r>
        <w:rPr>
          <w:noProof/>
        </w:rPr>
        <w:tab/>
      </w:r>
      <w:r>
        <w:rPr>
          <w:noProof/>
        </w:rPr>
        <w:fldChar w:fldCharType="begin"/>
      </w:r>
      <w:r>
        <w:rPr>
          <w:noProof/>
        </w:rPr>
        <w:instrText xml:space="preserve"> PAGEREF _Toc163475110 \h </w:instrText>
      </w:r>
      <w:r>
        <w:rPr>
          <w:noProof/>
        </w:rPr>
      </w:r>
      <w:r>
        <w:rPr>
          <w:noProof/>
        </w:rPr>
        <w:fldChar w:fldCharType="separate"/>
      </w:r>
      <w:r>
        <w:rPr>
          <w:noProof/>
        </w:rPr>
        <w:t>98</w:t>
      </w:r>
      <w:r>
        <w:rPr>
          <w:noProof/>
        </w:rPr>
        <w:fldChar w:fldCharType="end"/>
      </w:r>
    </w:p>
    <w:p w14:paraId="0EE7C4D8" w14:textId="40020F8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6.7.3.4.1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Initial conditions</w:t>
      </w:r>
      <w:r>
        <w:rPr>
          <w:noProof/>
        </w:rPr>
        <w:tab/>
      </w:r>
      <w:r>
        <w:rPr>
          <w:noProof/>
        </w:rPr>
        <w:fldChar w:fldCharType="begin"/>
      </w:r>
      <w:r>
        <w:rPr>
          <w:noProof/>
        </w:rPr>
        <w:instrText xml:space="preserve"> PAGEREF _Toc163475111 \h </w:instrText>
      </w:r>
      <w:r>
        <w:rPr>
          <w:noProof/>
        </w:rPr>
      </w:r>
      <w:r>
        <w:rPr>
          <w:noProof/>
        </w:rPr>
        <w:fldChar w:fldCharType="separate"/>
      </w:r>
      <w:r>
        <w:rPr>
          <w:noProof/>
        </w:rPr>
        <w:t>98</w:t>
      </w:r>
      <w:r>
        <w:rPr>
          <w:noProof/>
        </w:rPr>
        <w:fldChar w:fldCharType="end"/>
      </w:r>
    </w:p>
    <w:p w14:paraId="6C7739CE" w14:textId="754D3CF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6.7.3.4.2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Procedure</w:t>
      </w:r>
      <w:r>
        <w:rPr>
          <w:noProof/>
        </w:rPr>
        <w:tab/>
      </w:r>
      <w:r>
        <w:rPr>
          <w:noProof/>
        </w:rPr>
        <w:fldChar w:fldCharType="begin"/>
      </w:r>
      <w:r>
        <w:rPr>
          <w:noProof/>
        </w:rPr>
        <w:instrText xml:space="preserve"> PAGEREF _Toc163475112 \h </w:instrText>
      </w:r>
      <w:r>
        <w:rPr>
          <w:noProof/>
        </w:rPr>
      </w:r>
      <w:r>
        <w:rPr>
          <w:noProof/>
        </w:rPr>
        <w:fldChar w:fldCharType="separate"/>
      </w:r>
      <w:r>
        <w:rPr>
          <w:noProof/>
        </w:rPr>
        <w:t>99</w:t>
      </w:r>
      <w:r>
        <w:rPr>
          <w:noProof/>
        </w:rPr>
        <w:fldChar w:fldCharType="end"/>
      </w:r>
    </w:p>
    <w:p w14:paraId="34F17B8A" w14:textId="3F19326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6.7.3.5</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requirements</w:t>
      </w:r>
      <w:r>
        <w:rPr>
          <w:noProof/>
        </w:rPr>
        <w:tab/>
      </w:r>
      <w:r>
        <w:rPr>
          <w:noProof/>
        </w:rPr>
        <w:fldChar w:fldCharType="begin"/>
      </w:r>
      <w:r>
        <w:rPr>
          <w:noProof/>
        </w:rPr>
        <w:instrText xml:space="preserve"> PAGEREF _Toc163475113 \h </w:instrText>
      </w:r>
      <w:r>
        <w:rPr>
          <w:noProof/>
        </w:rPr>
      </w:r>
      <w:r>
        <w:rPr>
          <w:noProof/>
        </w:rPr>
        <w:fldChar w:fldCharType="separate"/>
      </w:r>
      <w:r>
        <w:rPr>
          <w:noProof/>
        </w:rPr>
        <w:t>100</w:t>
      </w:r>
      <w:r>
        <w:rPr>
          <w:noProof/>
        </w:rPr>
        <w:fldChar w:fldCharType="end"/>
      </w:r>
    </w:p>
    <w:p w14:paraId="2F1D1F98" w14:textId="3368CAD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6.7.3.5.1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_Toc163475114 \h </w:instrText>
      </w:r>
      <w:r>
        <w:rPr>
          <w:noProof/>
        </w:rPr>
      </w:r>
      <w:r>
        <w:rPr>
          <w:noProof/>
        </w:rPr>
        <w:fldChar w:fldCharType="separate"/>
      </w:r>
      <w:r>
        <w:rPr>
          <w:noProof/>
        </w:rPr>
        <w:t>100</w:t>
      </w:r>
      <w:r>
        <w:rPr>
          <w:noProof/>
        </w:rPr>
        <w:fldChar w:fldCharType="end"/>
      </w:r>
    </w:p>
    <w:p w14:paraId="0B51E87B" w14:textId="2378CD8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6.7.3.5.2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_Toc163475115 \h </w:instrText>
      </w:r>
      <w:r>
        <w:rPr>
          <w:noProof/>
        </w:rPr>
      </w:r>
      <w:r>
        <w:rPr>
          <w:noProof/>
        </w:rPr>
        <w:fldChar w:fldCharType="separate"/>
      </w:r>
      <w:r>
        <w:rPr>
          <w:noProof/>
        </w:rPr>
        <w:t>102</w:t>
      </w:r>
      <w:r>
        <w:rPr>
          <w:noProof/>
        </w:rPr>
        <w:fldChar w:fldCharType="end"/>
      </w:r>
    </w:p>
    <w:p w14:paraId="60507D7D" w14:textId="33DCBF0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6.7.4</w:t>
      </w:r>
      <w:r>
        <w:rPr>
          <w:rFonts w:asciiTheme="minorHAnsi" w:eastAsiaTheme="minorEastAsia" w:hAnsiTheme="minorHAnsi" w:cstheme="minorBidi"/>
          <w:noProof/>
          <w:kern w:val="2"/>
          <w:sz w:val="22"/>
          <w:szCs w:val="22"/>
          <w:lang w:val="en-US" w:eastAsia="zh-CN"/>
          <w14:ligatures w14:val="standardContextual"/>
        </w:rPr>
        <w:tab/>
      </w:r>
      <w:r>
        <w:rPr>
          <w:noProof/>
        </w:rPr>
        <w:t>OTA operating band unwanted emissions</w:t>
      </w:r>
      <w:r>
        <w:rPr>
          <w:noProof/>
        </w:rPr>
        <w:tab/>
      </w:r>
      <w:r>
        <w:rPr>
          <w:noProof/>
        </w:rPr>
        <w:fldChar w:fldCharType="begin"/>
      </w:r>
      <w:r>
        <w:rPr>
          <w:noProof/>
        </w:rPr>
        <w:instrText xml:space="preserve"> PAGEREF _Toc163475116 \h </w:instrText>
      </w:r>
      <w:r>
        <w:rPr>
          <w:noProof/>
        </w:rPr>
      </w:r>
      <w:r>
        <w:rPr>
          <w:noProof/>
        </w:rPr>
        <w:fldChar w:fldCharType="separate"/>
      </w:r>
      <w:r>
        <w:rPr>
          <w:noProof/>
        </w:rPr>
        <w:t>105</w:t>
      </w:r>
      <w:r>
        <w:rPr>
          <w:noProof/>
        </w:rPr>
        <w:fldChar w:fldCharType="end"/>
      </w:r>
    </w:p>
    <w:p w14:paraId="0AEB1734" w14:textId="1C1728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lastRenderedPageBreak/>
        <w:t>6.7.4.1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Definition and applicability</w:t>
      </w:r>
      <w:r>
        <w:rPr>
          <w:noProof/>
        </w:rPr>
        <w:tab/>
      </w:r>
      <w:r>
        <w:rPr>
          <w:noProof/>
        </w:rPr>
        <w:fldChar w:fldCharType="begin"/>
      </w:r>
      <w:r>
        <w:rPr>
          <w:noProof/>
        </w:rPr>
        <w:instrText xml:space="preserve"> PAGEREF _Toc163475117 \h </w:instrText>
      </w:r>
      <w:r>
        <w:rPr>
          <w:noProof/>
        </w:rPr>
      </w:r>
      <w:r>
        <w:rPr>
          <w:noProof/>
        </w:rPr>
        <w:fldChar w:fldCharType="separate"/>
      </w:r>
      <w:r>
        <w:rPr>
          <w:noProof/>
        </w:rPr>
        <w:t>105</w:t>
      </w:r>
      <w:r>
        <w:rPr>
          <w:noProof/>
        </w:rPr>
        <w:fldChar w:fldCharType="end"/>
      </w:r>
    </w:p>
    <w:p w14:paraId="77E5E3DA" w14:textId="0149212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Minimum requirement</w:t>
      </w:r>
      <w:r>
        <w:rPr>
          <w:noProof/>
        </w:rPr>
        <w:tab/>
      </w:r>
      <w:r>
        <w:rPr>
          <w:noProof/>
        </w:rPr>
        <w:fldChar w:fldCharType="begin"/>
      </w:r>
      <w:r>
        <w:rPr>
          <w:noProof/>
        </w:rPr>
        <w:instrText xml:space="preserve"> PAGEREF _Toc163475118 \h </w:instrText>
      </w:r>
      <w:r>
        <w:rPr>
          <w:noProof/>
        </w:rPr>
      </w:r>
      <w:r>
        <w:rPr>
          <w:noProof/>
        </w:rPr>
        <w:fldChar w:fldCharType="separate"/>
      </w:r>
      <w:r>
        <w:rPr>
          <w:noProof/>
        </w:rPr>
        <w:t>105</w:t>
      </w:r>
      <w:r>
        <w:rPr>
          <w:noProof/>
        </w:rPr>
        <w:fldChar w:fldCharType="end"/>
      </w:r>
    </w:p>
    <w:p w14:paraId="49632AB7" w14:textId="334AB6E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6.7.4.3</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purpose</w:t>
      </w:r>
      <w:r>
        <w:rPr>
          <w:noProof/>
        </w:rPr>
        <w:tab/>
      </w:r>
      <w:r>
        <w:rPr>
          <w:noProof/>
        </w:rPr>
        <w:fldChar w:fldCharType="begin"/>
      </w:r>
      <w:r>
        <w:rPr>
          <w:noProof/>
        </w:rPr>
        <w:instrText xml:space="preserve"> PAGEREF _Toc163475119 \h </w:instrText>
      </w:r>
      <w:r>
        <w:rPr>
          <w:noProof/>
        </w:rPr>
      </w:r>
      <w:r>
        <w:rPr>
          <w:noProof/>
        </w:rPr>
        <w:fldChar w:fldCharType="separate"/>
      </w:r>
      <w:r>
        <w:rPr>
          <w:noProof/>
        </w:rPr>
        <w:t>105</w:t>
      </w:r>
      <w:r>
        <w:rPr>
          <w:noProof/>
        </w:rPr>
        <w:fldChar w:fldCharType="end"/>
      </w:r>
    </w:p>
    <w:p w14:paraId="7C6A8685" w14:textId="6877F86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Method of test</w:t>
      </w:r>
      <w:r>
        <w:rPr>
          <w:noProof/>
        </w:rPr>
        <w:tab/>
      </w:r>
      <w:r>
        <w:rPr>
          <w:noProof/>
        </w:rPr>
        <w:fldChar w:fldCharType="begin"/>
      </w:r>
      <w:r>
        <w:rPr>
          <w:noProof/>
        </w:rPr>
        <w:instrText xml:space="preserve"> PAGEREF _Toc163475120 \h </w:instrText>
      </w:r>
      <w:r>
        <w:rPr>
          <w:noProof/>
        </w:rPr>
      </w:r>
      <w:r>
        <w:rPr>
          <w:noProof/>
        </w:rPr>
        <w:fldChar w:fldCharType="separate"/>
      </w:r>
      <w:r>
        <w:rPr>
          <w:noProof/>
        </w:rPr>
        <w:t>105</w:t>
      </w:r>
      <w:r>
        <w:rPr>
          <w:noProof/>
        </w:rPr>
        <w:fldChar w:fldCharType="end"/>
      </w:r>
    </w:p>
    <w:p w14:paraId="1DB78691" w14:textId="0859CB1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6.7.4.4.1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Initial conditions</w:t>
      </w:r>
      <w:r>
        <w:rPr>
          <w:noProof/>
        </w:rPr>
        <w:tab/>
      </w:r>
      <w:r>
        <w:rPr>
          <w:noProof/>
        </w:rPr>
        <w:fldChar w:fldCharType="begin"/>
      </w:r>
      <w:r>
        <w:rPr>
          <w:noProof/>
        </w:rPr>
        <w:instrText xml:space="preserve"> PAGEREF _Toc163475121 \h </w:instrText>
      </w:r>
      <w:r>
        <w:rPr>
          <w:noProof/>
        </w:rPr>
      </w:r>
      <w:r>
        <w:rPr>
          <w:noProof/>
        </w:rPr>
        <w:fldChar w:fldCharType="separate"/>
      </w:r>
      <w:r>
        <w:rPr>
          <w:noProof/>
        </w:rPr>
        <w:t>105</w:t>
      </w:r>
      <w:r>
        <w:rPr>
          <w:noProof/>
        </w:rPr>
        <w:fldChar w:fldCharType="end"/>
      </w:r>
    </w:p>
    <w:p w14:paraId="24B23208" w14:textId="3399C0C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6.7.4.4.2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Procedure</w:t>
      </w:r>
      <w:r>
        <w:rPr>
          <w:noProof/>
        </w:rPr>
        <w:tab/>
      </w:r>
      <w:r>
        <w:rPr>
          <w:noProof/>
        </w:rPr>
        <w:fldChar w:fldCharType="begin"/>
      </w:r>
      <w:r>
        <w:rPr>
          <w:noProof/>
        </w:rPr>
        <w:instrText xml:space="preserve"> PAGEREF _Toc163475122 \h </w:instrText>
      </w:r>
      <w:r>
        <w:rPr>
          <w:noProof/>
        </w:rPr>
      </w:r>
      <w:r>
        <w:rPr>
          <w:noProof/>
        </w:rPr>
        <w:fldChar w:fldCharType="separate"/>
      </w:r>
      <w:r>
        <w:rPr>
          <w:noProof/>
        </w:rPr>
        <w:t>106</w:t>
      </w:r>
      <w:r>
        <w:rPr>
          <w:noProof/>
        </w:rPr>
        <w:fldChar w:fldCharType="end"/>
      </w:r>
    </w:p>
    <w:p w14:paraId="63363013" w14:textId="6095B6A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zh-CN"/>
        </w:rPr>
        <w:t>6.7.4.5</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requirements</w:t>
      </w:r>
      <w:r>
        <w:rPr>
          <w:noProof/>
        </w:rPr>
        <w:tab/>
      </w:r>
      <w:r>
        <w:rPr>
          <w:noProof/>
        </w:rPr>
        <w:fldChar w:fldCharType="begin"/>
      </w:r>
      <w:r>
        <w:rPr>
          <w:noProof/>
        </w:rPr>
        <w:instrText xml:space="preserve"> PAGEREF _Toc163475123 \h </w:instrText>
      </w:r>
      <w:r>
        <w:rPr>
          <w:noProof/>
        </w:rPr>
      </w:r>
      <w:r>
        <w:rPr>
          <w:noProof/>
        </w:rPr>
        <w:fldChar w:fldCharType="separate"/>
      </w:r>
      <w:r>
        <w:rPr>
          <w:noProof/>
        </w:rPr>
        <w:t>106</w:t>
      </w:r>
      <w:r>
        <w:rPr>
          <w:noProof/>
        </w:rPr>
        <w:fldChar w:fldCharType="end"/>
      </w:r>
    </w:p>
    <w:p w14:paraId="30DF3A92" w14:textId="342FC39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6.7.4.5.1</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1-O</w:t>
      </w:r>
      <w:r>
        <w:rPr>
          <w:noProof/>
        </w:rPr>
        <w:tab/>
      </w:r>
      <w:r>
        <w:rPr>
          <w:noProof/>
        </w:rPr>
        <w:fldChar w:fldCharType="begin"/>
      </w:r>
      <w:r>
        <w:rPr>
          <w:noProof/>
        </w:rPr>
        <w:instrText xml:space="preserve"> PAGEREF _Toc163475124 \h </w:instrText>
      </w:r>
      <w:r>
        <w:rPr>
          <w:noProof/>
        </w:rPr>
      </w:r>
      <w:r>
        <w:rPr>
          <w:noProof/>
        </w:rPr>
        <w:fldChar w:fldCharType="separate"/>
      </w:r>
      <w:r>
        <w:rPr>
          <w:noProof/>
        </w:rPr>
        <w:t>106</w:t>
      </w:r>
      <w:r>
        <w:rPr>
          <w:noProof/>
        </w:rPr>
        <w:fldChar w:fldCharType="end"/>
      </w:r>
    </w:p>
    <w:p w14:paraId="7ED6BB91" w14:textId="3F0461F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6.7.4.5.2</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ab/>
      </w:r>
      <w:r>
        <w:rPr>
          <w:noProof/>
        </w:rPr>
        <w:fldChar w:fldCharType="begin"/>
      </w:r>
      <w:r>
        <w:rPr>
          <w:noProof/>
        </w:rPr>
        <w:instrText xml:space="preserve"> PAGEREF _Toc163475125 \h </w:instrText>
      </w:r>
      <w:r>
        <w:rPr>
          <w:noProof/>
        </w:rPr>
      </w:r>
      <w:r>
        <w:rPr>
          <w:noProof/>
        </w:rPr>
        <w:fldChar w:fldCharType="separate"/>
      </w:r>
      <w:r>
        <w:rPr>
          <w:noProof/>
        </w:rPr>
        <w:t>120</w:t>
      </w:r>
      <w:r>
        <w:rPr>
          <w:noProof/>
        </w:rPr>
        <w:fldChar w:fldCharType="end"/>
      </w:r>
    </w:p>
    <w:p w14:paraId="0EE6A34A" w14:textId="6B5EEDA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6.7.5</w:t>
      </w:r>
      <w:r>
        <w:rPr>
          <w:rFonts w:asciiTheme="minorHAnsi" w:eastAsiaTheme="minorEastAsia" w:hAnsiTheme="minorHAnsi" w:cstheme="minorBidi"/>
          <w:noProof/>
          <w:kern w:val="2"/>
          <w:sz w:val="22"/>
          <w:szCs w:val="22"/>
          <w:lang w:val="en-US" w:eastAsia="zh-CN"/>
          <w14:ligatures w14:val="standardContextual"/>
        </w:rPr>
        <w:tab/>
      </w:r>
      <w:r>
        <w:rPr>
          <w:noProof/>
        </w:rPr>
        <w:t>OTA transmitter spurious emissions</w:t>
      </w:r>
      <w:r>
        <w:rPr>
          <w:noProof/>
        </w:rPr>
        <w:tab/>
      </w:r>
      <w:r>
        <w:rPr>
          <w:noProof/>
        </w:rPr>
        <w:fldChar w:fldCharType="begin"/>
      </w:r>
      <w:r>
        <w:rPr>
          <w:noProof/>
        </w:rPr>
        <w:instrText xml:space="preserve"> PAGEREF _Toc163475126 \h </w:instrText>
      </w:r>
      <w:r>
        <w:rPr>
          <w:noProof/>
        </w:rPr>
      </w:r>
      <w:r>
        <w:rPr>
          <w:noProof/>
        </w:rPr>
        <w:fldChar w:fldCharType="separate"/>
      </w:r>
      <w:r>
        <w:rPr>
          <w:noProof/>
        </w:rPr>
        <w:t>123</w:t>
      </w:r>
      <w:r>
        <w:rPr>
          <w:noProof/>
        </w:rPr>
        <w:fldChar w:fldCharType="end"/>
      </w:r>
    </w:p>
    <w:p w14:paraId="4112F9DE" w14:textId="6DE4553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_Toc163475127 \h </w:instrText>
      </w:r>
      <w:r>
        <w:rPr>
          <w:noProof/>
        </w:rPr>
      </w:r>
      <w:r>
        <w:rPr>
          <w:noProof/>
        </w:rPr>
        <w:fldChar w:fldCharType="separate"/>
      </w:r>
      <w:r>
        <w:rPr>
          <w:noProof/>
        </w:rPr>
        <w:t>123</w:t>
      </w:r>
      <w:r>
        <w:rPr>
          <w:noProof/>
        </w:rPr>
        <w:fldChar w:fldCharType="end"/>
      </w:r>
    </w:p>
    <w:p w14:paraId="10088508" w14:textId="72752C0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6.7.5.2</w:t>
      </w:r>
      <w:r>
        <w:rPr>
          <w:rFonts w:asciiTheme="minorHAnsi" w:eastAsiaTheme="minorEastAsia" w:hAnsiTheme="minorHAnsi" w:cstheme="minorBidi"/>
          <w:noProof/>
          <w:kern w:val="2"/>
          <w:sz w:val="22"/>
          <w:szCs w:val="22"/>
          <w:lang w:val="en-US" w:eastAsia="zh-CN"/>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_Toc163475128 \h </w:instrText>
      </w:r>
      <w:r>
        <w:rPr>
          <w:noProof/>
        </w:rPr>
      </w:r>
      <w:r>
        <w:rPr>
          <w:noProof/>
        </w:rPr>
        <w:fldChar w:fldCharType="separate"/>
      </w:r>
      <w:r>
        <w:rPr>
          <w:noProof/>
        </w:rPr>
        <w:t>124</w:t>
      </w:r>
      <w:r>
        <w:rPr>
          <w:noProof/>
        </w:rPr>
        <w:fldChar w:fldCharType="end"/>
      </w:r>
    </w:p>
    <w:p w14:paraId="31E42D0B" w14:textId="319661F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_Toc163475129 \h </w:instrText>
      </w:r>
      <w:r>
        <w:rPr>
          <w:noProof/>
        </w:rPr>
      </w:r>
      <w:r>
        <w:rPr>
          <w:noProof/>
        </w:rPr>
        <w:fldChar w:fldCharType="separate"/>
      </w:r>
      <w:r>
        <w:rPr>
          <w:noProof/>
        </w:rPr>
        <w:t>124</w:t>
      </w:r>
      <w:r>
        <w:rPr>
          <w:noProof/>
        </w:rPr>
        <w:fldChar w:fldCharType="end"/>
      </w:r>
    </w:p>
    <w:p w14:paraId="19A0CE1F" w14:textId="6BFCEC2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Minimum </w:t>
      </w:r>
      <w:r w:rsidRPr="00274A1D">
        <w:rPr>
          <w:noProof/>
          <w:lang w:val="en-US" w:eastAsia="sv-SE"/>
        </w:rPr>
        <w:t>r</w:t>
      </w:r>
      <w:r>
        <w:rPr>
          <w:noProof/>
          <w:lang w:eastAsia="sv-SE"/>
        </w:rPr>
        <w:t>equirement</w:t>
      </w:r>
      <w:r>
        <w:rPr>
          <w:noProof/>
        </w:rPr>
        <w:tab/>
      </w:r>
      <w:r>
        <w:rPr>
          <w:noProof/>
        </w:rPr>
        <w:fldChar w:fldCharType="begin"/>
      </w:r>
      <w:r>
        <w:rPr>
          <w:noProof/>
        </w:rPr>
        <w:instrText xml:space="preserve"> PAGEREF _Toc163475130 \h </w:instrText>
      </w:r>
      <w:r>
        <w:rPr>
          <w:noProof/>
        </w:rPr>
      </w:r>
      <w:r>
        <w:rPr>
          <w:noProof/>
        </w:rPr>
        <w:fldChar w:fldCharType="separate"/>
      </w:r>
      <w:r>
        <w:rPr>
          <w:noProof/>
        </w:rPr>
        <w:t>124</w:t>
      </w:r>
      <w:r>
        <w:rPr>
          <w:noProof/>
        </w:rPr>
        <w:fldChar w:fldCharType="end"/>
      </w:r>
    </w:p>
    <w:p w14:paraId="49104DE8" w14:textId="38F5FD1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_Toc163475131 \h </w:instrText>
      </w:r>
      <w:r>
        <w:rPr>
          <w:noProof/>
        </w:rPr>
      </w:r>
      <w:r>
        <w:rPr>
          <w:noProof/>
        </w:rPr>
        <w:fldChar w:fldCharType="separate"/>
      </w:r>
      <w:r>
        <w:rPr>
          <w:noProof/>
        </w:rPr>
        <w:t>124</w:t>
      </w:r>
      <w:r>
        <w:rPr>
          <w:noProof/>
        </w:rPr>
        <w:fldChar w:fldCharType="end"/>
      </w:r>
    </w:p>
    <w:p w14:paraId="1189A489" w14:textId="59AB387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_Toc163475132 \h </w:instrText>
      </w:r>
      <w:r>
        <w:rPr>
          <w:noProof/>
        </w:rPr>
      </w:r>
      <w:r>
        <w:rPr>
          <w:noProof/>
        </w:rPr>
        <w:fldChar w:fldCharType="separate"/>
      </w:r>
      <w:r>
        <w:rPr>
          <w:noProof/>
        </w:rPr>
        <w:t>124</w:t>
      </w:r>
      <w:r>
        <w:rPr>
          <w:noProof/>
        </w:rPr>
        <w:fldChar w:fldCharType="end"/>
      </w:r>
    </w:p>
    <w:p w14:paraId="6879DAC8" w14:textId="77DF89A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6.7.5.2.5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_Toc163475133 \h </w:instrText>
      </w:r>
      <w:r>
        <w:rPr>
          <w:noProof/>
        </w:rPr>
      </w:r>
      <w:r>
        <w:rPr>
          <w:noProof/>
        </w:rPr>
        <w:fldChar w:fldCharType="separate"/>
      </w:r>
      <w:r>
        <w:rPr>
          <w:noProof/>
        </w:rPr>
        <w:t>125</w:t>
      </w:r>
      <w:r>
        <w:rPr>
          <w:noProof/>
        </w:rPr>
        <w:fldChar w:fldCharType="end"/>
      </w:r>
    </w:p>
    <w:p w14:paraId="25CB21A5" w14:textId="5340644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6.7.5.3</w:t>
      </w:r>
      <w:r>
        <w:rPr>
          <w:rFonts w:asciiTheme="minorHAnsi" w:eastAsiaTheme="minorEastAsia" w:hAnsiTheme="minorHAnsi" w:cstheme="minorBidi"/>
          <w:noProof/>
          <w:kern w:val="2"/>
          <w:sz w:val="22"/>
          <w:szCs w:val="22"/>
          <w:lang w:val="en-US" w:eastAsia="zh-CN"/>
          <w14:ligatures w14:val="standardContextual"/>
        </w:rPr>
        <w:tab/>
      </w:r>
      <w:r>
        <w:rPr>
          <w:noProof/>
        </w:rPr>
        <w:t>Protection of the BS receiver of own or different BS</w:t>
      </w:r>
      <w:r>
        <w:rPr>
          <w:noProof/>
        </w:rPr>
        <w:tab/>
      </w:r>
      <w:r>
        <w:rPr>
          <w:noProof/>
        </w:rPr>
        <w:fldChar w:fldCharType="begin"/>
      </w:r>
      <w:r>
        <w:rPr>
          <w:noProof/>
        </w:rPr>
        <w:instrText xml:space="preserve"> PAGEREF _Toc163475134 \h </w:instrText>
      </w:r>
      <w:r>
        <w:rPr>
          <w:noProof/>
        </w:rPr>
      </w:r>
      <w:r>
        <w:rPr>
          <w:noProof/>
        </w:rPr>
        <w:fldChar w:fldCharType="separate"/>
      </w:r>
      <w:r>
        <w:rPr>
          <w:noProof/>
        </w:rPr>
        <w:t>127</w:t>
      </w:r>
      <w:r>
        <w:rPr>
          <w:noProof/>
        </w:rPr>
        <w:fldChar w:fldCharType="end"/>
      </w:r>
    </w:p>
    <w:p w14:paraId="7CD67B7F" w14:textId="5AE35EE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_Toc163475135 \h </w:instrText>
      </w:r>
      <w:r>
        <w:rPr>
          <w:noProof/>
        </w:rPr>
      </w:r>
      <w:r>
        <w:rPr>
          <w:noProof/>
        </w:rPr>
        <w:fldChar w:fldCharType="separate"/>
      </w:r>
      <w:r>
        <w:rPr>
          <w:noProof/>
        </w:rPr>
        <w:t>127</w:t>
      </w:r>
      <w:r>
        <w:rPr>
          <w:noProof/>
        </w:rPr>
        <w:fldChar w:fldCharType="end"/>
      </w:r>
    </w:p>
    <w:p w14:paraId="4B4CBF0E" w14:textId="4C91FDB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Minimum requirements</w:t>
      </w:r>
      <w:r>
        <w:rPr>
          <w:noProof/>
        </w:rPr>
        <w:tab/>
      </w:r>
      <w:r>
        <w:rPr>
          <w:noProof/>
        </w:rPr>
        <w:fldChar w:fldCharType="begin"/>
      </w:r>
      <w:r>
        <w:rPr>
          <w:noProof/>
        </w:rPr>
        <w:instrText xml:space="preserve"> PAGEREF _Toc163475136 \h </w:instrText>
      </w:r>
      <w:r>
        <w:rPr>
          <w:noProof/>
        </w:rPr>
      </w:r>
      <w:r>
        <w:rPr>
          <w:noProof/>
        </w:rPr>
        <w:fldChar w:fldCharType="separate"/>
      </w:r>
      <w:r>
        <w:rPr>
          <w:noProof/>
        </w:rPr>
        <w:t>127</w:t>
      </w:r>
      <w:r>
        <w:rPr>
          <w:noProof/>
        </w:rPr>
        <w:fldChar w:fldCharType="end"/>
      </w:r>
    </w:p>
    <w:p w14:paraId="5A4A691B" w14:textId="6163591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Test purpose</w:t>
      </w:r>
      <w:r>
        <w:rPr>
          <w:noProof/>
        </w:rPr>
        <w:tab/>
      </w:r>
      <w:r>
        <w:rPr>
          <w:noProof/>
        </w:rPr>
        <w:fldChar w:fldCharType="begin"/>
      </w:r>
      <w:r>
        <w:rPr>
          <w:noProof/>
        </w:rPr>
        <w:instrText xml:space="preserve"> PAGEREF _Toc163475137 \h </w:instrText>
      </w:r>
      <w:r>
        <w:rPr>
          <w:noProof/>
        </w:rPr>
      </w:r>
      <w:r>
        <w:rPr>
          <w:noProof/>
        </w:rPr>
        <w:fldChar w:fldCharType="separate"/>
      </w:r>
      <w:r>
        <w:rPr>
          <w:noProof/>
        </w:rPr>
        <w:t>128</w:t>
      </w:r>
      <w:r>
        <w:rPr>
          <w:noProof/>
        </w:rPr>
        <w:fldChar w:fldCharType="end"/>
      </w:r>
    </w:p>
    <w:p w14:paraId="73AF15A9" w14:textId="6B1387A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6.7.5.3.4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Method of test</w:t>
      </w:r>
      <w:r>
        <w:rPr>
          <w:noProof/>
        </w:rPr>
        <w:tab/>
      </w:r>
      <w:r>
        <w:rPr>
          <w:noProof/>
        </w:rPr>
        <w:fldChar w:fldCharType="begin"/>
      </w:r>
      <w:r>
        <w:rPr>
          <w:noProof/>
        </w:rPr>
        <w:instrText xml:space="preserve"> PAGEREF _Toc163475138 \h </w:instrText>
      </w:r>
      <w:r>
        <w:rPr>
          <w:noProof/>
        </w:rPr>
      </w:r>
      <w:r>
        <w:rPr>
          <w:noProof/>
        </w:rPr>
        <w:fldChar w:fldCharType="separate"/>
      </w:r>
      <w:r>
        <w:rPr>
          <w:noProof/>
        </w:rPr>
        <w:t>128</w:t>
      </w:r>
      <w:r>
        <w:rPr>
          <w:noProof/>
        </w:rPr>
        <w:fldChar w:fldCharType="end"/>
      </w:r>
    </w:p>
    <w:p w14:paraId="1EDEE0F8" w14:textId="5E56EC9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w:t>
      </w:r>
      <w:r w:rsidRPr="00274A1D">
        <w:rPr>
          <w:noProof/>
          <w:lang w:val="en-US" w:eastAsia="sv-SE"/>
        </w:rPr>
        <w:t>3</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requirements</w:t>
      </w:r>
      <w:r>
        <w:rPr>
          <w:noProof/>
        </w:rPr>
        <w:tab/>
      </w:r>
      <w:r>
        <w:rPr>
          <w:noProof/>
        </w:rPr>
        <w:fldChar w:fldCharType="begin"/>
      </w:r>
      <w:r>
        <w:rPr>
          <w:noProof/>
        </w:rPr>
        <w:instrText xml:space="preserve"> PAGEREF _Toc163475139 \h </w:instrText>
      </w:r>
      <w:r>
        <w:rPr>
          <w:noProof/>
        </w:rPr>
      </w:r>
      <w:r>
        <w:rPr>
          <w:noProof/>
        </w:rPr>
        <w:fldChar w:fldCharType="separate"/>
      </w:r>
      <w:r>
        <w:rPr>
          <w:noProof/>
        </w:rPr>
        <w:t>129</w:t>
      </w:r>
      <w:r>
        <w:rPr>
          <w:noProof/>
        </w:rPr>
        <w:fldChar w:fldCharType="end"/>
      </w:r>
    </w:p>
    <w:p w14:paraId="67694536" w14:textId="5658AC2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6.7.5.4</w:t>
      </w:r>
      <w:r>
        <w:rPr>
          <w:rFonts w:asciiTheme="minorHAnsi" w:eastAsiaTheme="minorEastAsia" w:hAnsiTheme="minorHAnsi" w:cstheme="minorBidi"/>
          <w:noProof/>
          <w:kern w:val="2"/>
          <w:sz w:val="22"/>
          <w:szCs w:val="22"/>
          <w:lang w:val="en-US" w:eastAsia="zh-CN"/>
          <w14:ligatures w14:val="standardContextual"/>
        </w:rPr>
        <w:tab/>
      </w:r>
      <w:r>
        <w:rPr>
          <w:noProof/>
        </w:rPr>
        <w:t>Additional spurious emissions requirements</w:t>
      </w:r>
      <w:r>
        <w:rPr>
          <w:noProof/>
        </w:rPr>
        <w:tab/>
      </w:r>
      <w:r>
        <w:rPr>
          <w:noProof/>
        </w:rPr>
        <w:fldChar w:fldCharType="begin"/>
      </w:r>
      <w:r>
        <w:rPr>
          <w:noProof/>
        </w:rPr>
        <w:instrText xml:space="preserve"> PAGEREF _Toc163475140 \h </w:instrText>
      </w:r>
      <w:r>
        <w:rPr>
          <w:noProof/>
        </w:rPr>
      </w:r>
      <w:r>
        <w:rPr>
          <w:noProof/>
        </w:rPr>
        <w:fldChar w:fldCharType="separate"/>
      </w:r>
      <w:r>
        <w:rPr>
          <w:noProof/>
        </w:rPr>
        <w:t>129</w:t>
      </w:r>
      <w:r>
        <w:rPr>
          <w:noProof/>
        </w:rPr>
        <w:fldChar w:fldCharType="end"/>
      </w:r>
    </w:p>
    <w:p w14:paraId="4C910E85" w14:textId="07BFF2C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_Toc163475141 \h </w:instrText>
      </w:r>
      <w:r>
        <w:rPr>
          <w:noProof/>
        </w:rPr>
      </w:r>
      <w:r>
        <w:rPr>
          <w:noProof/>
        </w:rPr>
        <w:fldChar w:fldCharType="separate"/>
      </w:r>
      <w:r>
        <w:rPr>
          <w:noProof/>
        </w:rPr>
        <w:t>129</w:t>
      </w:r>
      <w:r>
        <w:rPr>
          <w:noProof/>
        </w:rPr>
        <w:fldChar w:fldCharType="end"/>
      </w:r>
    </w:p>
    <w:p w14:paraId="73E6DF5A" w14:textId="69B7A0D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_Toc163475142 \h </w:instrText>
      </w:r>
      <w:r>
        <w:rPr>
          <w:noProof/>
        </w:rPr>
      </w:r>
      <w:r>
        <w:rPr>
          <w:noProof/>
        </w:rPr>
        <w:fldChar w:fldCharType="separate"/>
      </w:r>
      <w:r>
        <w:rPr>
          <w:noProof/>
        </w:rPr>
        <w:t>129</w:t>
      </w:r>
      <w:r>
        <w:rPr>
          <w:noProof/>
        </w:rPr>
        <w:fldChar w:fldCharType="end"/>
      </w:r>
    </w:p>
    <w:p w14:paraId="7B137421" w14:textId="73D3A6E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6.7.5.4.3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_Toc163475143 \h </w:instrText>
      </w:r>
      <w:r>
        <w:rPr>
          <w:noProof/>
        </w:rPr>
      </w:r>
      <w:r>
        <w:rPr>
          <w:noProof/>
        </w:rPr>
        <w:fldChar w:fldCharType="separate"/>
      </w:r>
      <w:r>
        <w:rPr>
          <w:noProof/>
        </w:rPr>
        <w:t>129</w:t>
      </w:r>
      <w:r>
        <w:rPr>
          <w:noProof/>
        </w:rPr>
        <w:fldChar w:fldCharType="end"/>
      </w:r>
    </w:p>
    <w:p w14:paraId="345B20AE" w14:textId="5858645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_Toc163475144 \h </w:instrText>
      </w:r>
      <w:r>
        <w:rPr>
          <w:noProof/>
        </w:rPr>
      </w:r>
      <w:r>
        <w:rPr>
          <w:noProof/>
        </w:rPr>
        <w:fldChar w:fldCharType="separate"/>
      </w:r>
      <w:r>
        <w:rPr>
          <w:noProof/>
        </w:rPr>
        <w:t>130</w:t>
      </w:r>
      <w:r>
        <w:rPr>
          <w:noProof/>
        </w:rPr>
        <w:fldChar w:fldCharType="end"/>
      </w:r>
    </w:p>
    <w:p w14:paraId="27019572" w14:textId="074C8B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6.7.5.4.5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_Toc163475145 \h </w:instrText>
      </w:r>
      <w:r>
        <w:rPr>
          <w:noProof/>
        </w:rPr>
      </w:r>
      <w:r>
        <w:rPr>
          <w:noProof/>
        </w:rPr>
        <w:fldChar w:fldCharType="separate"/>
      </w:r>
      <w:r>
        <w:rPr>
          <w:noProof/>
        </w:rPr>
        <w:t>131</w:t>
      </w:r>
      <w:r>
        <w:rPr>
          <w:noProof/>
        </w:rPr>
        <w:fldChar w:fldCharType="end"/>
      </w:r>
    </w:p>
    <w:p w14:paraId="02CEEEEA" w14:textId="1F6B393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6.7.5.5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Co-location requirements</w:t>
      </w:r>
      <w:r>
        <w:rPr>
          <w:noProof/>
        </w:rPr>
        <w:tab/>
      </w:r>
      <w:r>
        <w:rPr>
          <w:noProof/>
        </w:rPr>
        <w:fldChar w:fldCharType="begin"/>
      </w:r>
      <w:r>
        <w:rPr>
          <w:noProof/>
        </w:rPr>
        <w:instrText xml:space="preserve"> PAGEREF _Toc163475146 \h </w:instrText>
      </w:r>
      <w:r>
        <w:rPr>
          <w:noProof/>
        </w:rPr>
      </w:r>
      <w:r>
        <w:rPr>
          <w:noProof/>
        </w:rPr>
        <w:fldChar w:fldCharType="separate"/>
      </w:r>
      <w:r>
        <w:rPr>
          <w:noProof/>
        </w:rPr>
        <w:t>141</w:t>
      </w:r>
      <w:r>
        <w:rPr>
          <w:noProof/>
        </w:rPr>
        <w:fldChar w:fldCharType="end"/>
      </w:r>
    </w:p>
    <w:p w14:paraId="57B038D6" w14:textId="0205D33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_Toc163475147 \h </w:instrText>
      </w:r>
      <w:r>
        <w:rPr>
          <w:noProof/>
        </w:rPr>
      </w:r>
      <w:r>
        <w:rPr>
          <w:noProof/>
        </w:rPr>
        <w:fldChar w:fldCharType="separate"/>
      </w:r>
      <w:r>
        <w:rPr>
          <w:noProof/>
        </w:rPr>
        <w:t>141</w:t>
      </w:r>
      <w:r>
        <w:rPr>
          <w:noProof/>
        </w:rPr>
        <w:fldChar w:fldCharType="end"/>
      </w:r>
    </w:p>
    <w:p w14:paraId="1E813B92" w14:textId="40E7B45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Minimum requirements</w:t>
      </w:r>
      <w:r>
        <w:rPr>
          <w:noProof/>
        </w:rPr>
        <w:tab/>
      </w:r>
      <w:r>
        <w:rPr>
          <w:noProof/>
        </w:rPr>
        <w:fldChar w:fldCharType="begin"/>
      </w:r>
      <w:r>
        <w:rPr>
          <w:noProof/>
        </w:rPr>
        <w:instrText xml:space="preserve"> PAGEREF _Toc163475148 \h </w:instrText>
      </w:r>
      <w:r>
        <w:rPr>
          <w:noProof/>
        </w:rPr>
      </w:r>
      <w:r>
        <w:rPr>
          <w:noProof/>
        </w:rPr>
        <w:fldChar w:fldCharType="separate"/>
      </w:r>
      <w:r>
        <w:rPr>
          <w:noProof/>
        </w:rPr>
        <w:t>141</w:t>
      </w:r>
      <w:r>
        <w:rPr>
          <w:noProof/>
        </w:rPr>
        <w:fldChar w:fldCharType="end"/>
      </w:r>
    </w:p>
    <w:p w14:paraId="5ED701A4" w14:textId="3DF5E71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Test purpose</w:t>
      </w:r>
      <w:r>
        <w:rPr>
          <w:noProof/>
        </w:rPr>
        <w:tab/>
      </w:r>
      <w:r>
        <w:rPr>
          <w:noProof/>
        </w:rPr>
        <w:fldChar w:fldCharType="begin"/>
      </w:r>
      <w:r>
        <w:rPr>
          <w:noProof/>
        </w:rPr>
        <w:instrText xml:space="preserve"> PAGEREF _Toc163475149 \h </w:instrText>
      </w:r>
      <w:r>
        <w:rPr>
          <w:noProof/>
        </w:rPr>
      </w:r>
      <w:r>
        <w:rPr>
          <w:noProof/>
        </w:rPr>
        <w:fldChar w:fldCharType="separate"/>
      </w:r>
      <w:r>
        <w:rPr>
          <w:noProof/>
        </w:rPr>
        <w:t>141</w:t>
      </w:r>
      <w:r>
        <w:rPr>
          <w:noProof/>
        </w:rPr>
        <w:fldChar w:fldCharType="end"/>
      </w:r>
    </w:p>
    <w:p w14:paraId="7966D3DB" w14:textId="608A9E3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eastAsia="sv-SE"/>
        </w:rPr>
        <w:t>Method of test</w:t>
      </w:r>
      <w:r>
        <w:rPr>
          <w:noProof/>
        </w:rPr>
        <w:tab/>
      </w:r>
      <w:r>
        <w:rPr>
          <w:noProof/>
        </w:rPr>
        <w:fldChar w:fldCharType="begin"/>
      </w:r>
      <w:r>
        <w:rPr>
          <w:noProof/>
        </w:rPr>
        <w:instrText xml:space="preserve"> PAGEREF _Toc163475150 \h </w:instrText>
      </w:r>
      <w:r>
        <w:rPr>
          <w:noProof/>
        </w:rPr>
      </w:r>
      <w:r>
        <w:rPr>
          <w:noProof/>
        </w:rPr>
        <w:fldChar w:fldCharType="separate"/>
      </w:r>
      <w:r>
        <w:rPr>
          <w:noProof/>
        </w:rPr>
        <w:t>141</w:t>
      </w:r>
      <w:r>
        <w:rPr>
          <w:noProof/>
        </w:rPr>
        <w:fldChar w:fldCharType="end"/>
      </w:r>
    </w:p>
    <w:p w14:paraId="78DA6C3F" w14:textId="287F5A7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6.7.5.5.5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requirements</w:t>
      </w:r>
      <w:r>
        <w:rPr>
          <w:noProof/>
        </w:rPr>
        <w:tab/>
      </w:r>
      <w:r>
        <w:rPr>
          <w:noProof/>
        </w:rPr>
        <w:fldChar w:fldCharType="begin"/>
      </w:r>
      <w:r>
        <w:rPr>
          <w:noProof/>
        </w:rPr>
        <w:instrText xml:space="preserve"> PAGEREF _Toc163475151 \h </w:instrText>
      </w:r>
      <w:r>
        <w:rPr>
          <w:noProof/>
        </w:rPr>
      </w:r>
      <w:r>
        <w:rPr>
          <w:noProof/>
        </w:rPr>
        <w:fldChar w:fldCharType="separate"/>
      </w:r>
      <w:r>
        <w:rPr>
          <w:noProof/>
        </w:rPr>
        <w:t>142</w:t>
      </w:r>
      <w:r>
        <w:rPr>
          <w:noProof/>
        </w:rPr>
        <w:fldChar w:fldCharType="end"/>
      </w:r>
    </w:p>
    <w:p w14:paraId="6E77981B" w14:textId="2979943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6.8</w:t>
      </w:r>
      <w:r>
        <w:rPr>
          <w:rFonts w:asciiTheme="minorHAnsi" w:eastAsiaTheme="minorEastAsia" w:hAnsiTheme="minorHAnsi" w:cstheme="minorBidi"/>
          <w:noProof/>
          <w:kern w:val="2"/>
          <w:sz w:val="22"/>
          <w:szCs w:val="22"/>
          <w:lang w:val="en-US" w:eastAsia="zh-CN"/>
          <w14:ligatures w14:val="standardContextual"/>
        </w:rPr>
        <w:tab/>
      </w:r>
      <w:r>
        <w:rPr>
          <w:noProof/>
        </w:rPr>
        <w:t>OTA transmitter intermodulation</w:t>
      </w:r>
      <w:r>
        <w:rPr>
          <w:noProof/>
        </w:rPr>
        <w:tab/>
      </w:r>
      <w:r>
        <w:rPr>
          <w:noProof/>
        </w:rPr>
        <w:fldChar w:fldCharType="begin"/>
      </w:r>
      <w:r>
        <w:rPr>
          <w:noProof/>
        </w:rPr>
        <w:instrText xml:space="preserve"> PAGEREF _Toc163475152 \h </w:instrText>
      </w:r>
      <w:r>
        <w:rPr>
          <w:noProof/>
        </w:rPr>
      </w:r>
      <w:r>
        <w:rPr>
          <w:noProof/>
        </w:rPr>
        <w:fldChar w:fldCharType="separate"/>
      </w:r>
      <w:r>
        <w:rPr>
          <w:noProof/>
        </w:rPr>
        <w:t>147</w:t>
      </w:r>
      <w:r>
        <w:rPr>
          <w:noProof/>
        </w:rPr>
        <w:fldChar w:fldCharType="end"/>
      </w:r>
    </w:p>
    <w:p w14:paraId="7D13414F" w14:textId="6DC6C7E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w:t>
      </w:r>
      <w:r w:rsidRPr="00274A1D">
        <w:rPr>
          <w:noProof/>
          <w:lang w:val="en-US"/>
        </w:rPr>
        <w:t>8</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_Toc163475153 \h </w:instrText>
      </w:r>
      <w:r>
        <w:rPr>
          <w:noProof/>
        </w:rPr>
      </w:r>
      <w:r>
        <w:rPr>
          <w:noProof/>
        </w:rPr>
        <w:fldChar w:fldCharType="separate"/>
      </w:r>
      <w:r>
        <w:rPr>
          <w:noProof/>
        </w:rPr>
        <w:t>147</w:t>
      </w:r>
      <w:r>
        <w:rPr>
          <w:noProof/>
        </w:rPr>
        <w:fldChar w:fldCharType="end"/>
      </w:r>
    </w:p>
    <w:p w14:paraId="66BD7D7E" w14:textId="233AAA7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_Toc163475154 \h </w:instrText>
      </w:r>
      <w:r>
        <w:rPr>
          <w:noProof/>
        </w:rPr>
      </w:r>
      <w:r>
        <w:rPr>
          <w:noProof/>
        </w:rPr>
        <w:fldChar w:fldCharType="separate"/>
      </w:r>
      <w:r>
        <w:rPr>
          <w:noProof/>
        </w:rPr>
        <w:t>147</w:t>
      </w:r>
      <w:r>
        <w:rPr>
          <w:noProof/>
        </w:rPr>
        <w:fldChar w:fldCharType="end"/>
      </w:r>
    </w:p>
    <w:p w14:paraId="0E84261D" w14:textId="719A891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_Toc163475155 \h </w:instrText>
      </w:r>
      <w:r>
        <w:rPr>
          <w:noProof/>
        </w:rPr>
      </w:r>
      <w:r>
        <w:rPr>
          <w:noProof/>
        </w:rPr>
        <w:fldChar w:fldCharType="separate"/>
      </w:r>
      <w:r>
        <w:rPr>
          <w:noProof/>
        </w:rPr>
        <w:t>147</w:t>
      </w:r>
      <w:r>
        <w:rPr>
          <w:noProof/>
        </w:rPr>
        <w:fldChar w:fldCharType="end"/>
      </w:r>
    </w:p>
    <w:p w14:paraId="7EB6EA1E" w14:textId="7751895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_Toc163475156 \h </w:instrText>
      </w:r>
      <w:r>
        <w:rPr>
          <w:noProof/>
        </w:rPr>
      </w:r>
      <w:r>
        <w:rPr>
          <w:noProof/>
        </w:rPr>
        <w:fldChar w:fldCharType="separate"/>
      </w:r>
      <w:r>
        <w:rPr>
          <w:noProof/>
        </w:rPr>
        <w:t>147</w:t>
      </w:r>
      <w:r>
        <w:rPr>
          <w:noProof/>
        </w:rPr>
        <w:fldChar w:fldCharType="end"/>
      </w:r>
    </w:p>
    <w:p w14:paraId="4A407AF5" w14:textId="2D15BF4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6.8.4.1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_Toc163475157 \h </w:instrText>
      </w:r>
      <w:r>
        <w:rPr>
          <w:noProof/>
        </w:rPr>
      </w:r>
      <w:r>
        <w:rPr>
          <w:noProof/>
        </w:rPr>
        <w:fldChar w:fldCharType="separate"/>
      </w:r>
      <w:r>
        <w:rPr>
          <w:noProof/>
        </w:rPr>
        <w:t>147</w:t>
      </w:r>
      <w:r>
        <w:rPr>
          <w:noProof/>
        </w:rPr>
        <w:fldChar w:fldCharType="end"/>
      </w:r>
    </w:p>
    <w:p w14:paraId="26B9DECC" w14:textId="7B443C6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6.8.4.2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_Toc163475158 \h </w:instrText>
      </w:r>
      <w:r>
        <w:rPr>
          <w:noProof/>
        </w:rPr>
      </w:r>
      <w:r>
        <w:rPr>
          <w:noProof/>
        </w:rPr>
        <w:fldChar w:fldCharType="separate"/>
      </w:r>
      <w:r>
        <w:rPr>
          <w:noProof/>
        </w:rPr>
        <w:t>148</w:t>
      </w:r>
      <w:r>
        <w:rPr>
          <w:noProof/>
        </w:rPr>
        <w:fldChar w:fldCharType="end"/>
      </w:r>
    </w:p>
    <w:p w14:paraId="43A51120" w14:textId="65EC82B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6.8.5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sidRPr="00274A1D">
        <w:rPr>
          <w:noProof/>
          <w:lang w:val="en-US"/>
        </w:rPr>
        <w:t>s</w:t>
      </w:r>
      <w:r>
        <w:rPr>
          <w:noProof/>
        </w:rPr>
        <w:tab/>
      </w:r>
      <w:r>
        <w:rPr>
          <w:noProof/>
        </w:rPr>
        <w:fldChar w:fldCharType="begin"/>
      </w:r>
      <w:r>
        <w:rPr>
          <w:noProof/>
        </w:rPr>
        <w:instrText xml:space="preserve"> PAGEREF _Toc163475159 \h </w:instrText>
      </w:r>
      <w:r>
        <w:rPr>
          <w:noProof/>
        </w:rPr>
      </w:r>
      <w:r>
        <w:rPr>
          <w:noProof/>
        </w:rPr>
        <w:fldChar w:fldCharType="separate"/>
      </w:r>
      <w:r>
        <w:rPr>
          <w:noProof/>
        </w:rPr>
        <w:t>149</w:t>
      </w:r>
      <w:r>
        <w:rPr>
          <w:noProof/>
        </w:rPr>
        <w:fldChar w:fldCharType="end"/>
      </w:r>
    </w:p>
    <w:p w14:paraId="2E8ECA60" w14:textId="690A7DD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6.8.5.1</w:t>
      </w:r>
      <w:r>
        <w:rPr>
          <w:rFonts w:asciiTheme="minorHAnsi" w:eastAsiaTheme="minorEastAsia" w:hAnsiTheme="minorHAnsi" w:cstheme="minorBidi"/>
          <w:noProof/>
          <w:kern w:val="2"/>
          <w:sz w:val="22"/>
          <w:szCs w:val="22"/>
          <w:lang w:val="en-US" w:eastAsia="zh-CN"/>
          <w14:ligatures w14:val="standardContextual"/>
        </w:rPr>
        <w:tab/>
      </w:r>
      <w:r>
        <w:rPr>
          <w:noProof/>
        </w:rPr>
        <w:t>Requirement for BS type 1-O</w:t>
      </w:r>
      <w:r>
        <w:rPr>
          <w:noProof/>
        </w:rPr>
        <w:tab/>
      </w:r>
      <w:r>
        <w:rPr>
          <w:noProof/>
        </w:rPr>
        <w:fldChar w:fldCharType="begin"/>
      </w:r>
      <w:r>
        <w:rPr>
          <w:noProof/>
        </w:rPr>
        <w:instrText xml:space="preserve"> PAGEREF _Toc163475160 \h </w:instrText>
      </w:r>
      <w:r>
        <w:rPr>
          <w:noProof/>
        </w:rPr>
      </w:r>
      <w:r>
        <w:rPr>
          <w:noProof/>
        </w:rPr>
        <w:fldChar w:fldCharType="separate"/>
      </w:r>
      <w:r>
        <w:rPr>
          <w:noProof/>
        </w:rPr>
        <w:t>149</w:t>
      </w:r>
      <w:r>
        <w:rPr>
          <w:noProof/>
        </w:rPr>
        <w:fldChar w:fldCharType="end"/>
      </w:r>
    </w:p>
    <w:p w14:paraId="36F67EDF" w14:textId="6A31FA0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7</w:t>
      </w:r>
      <w:r>
        <w:rPr>
          <w:rFonts w:asciiTheme="minorHAnsi" w:eastAsiaTheme="minorEastAsia" w:hAnsiTheme="minorHAnsi" w:cstheme="minorBidi"/>
          <w:noProof/>
          <w:kern w:val="2"/>
          <w:szCs w:val="22"/>
          <w:lang w:val="en-US" w:eastAsia="zh-CN"/>
          <w14:ligatures w14:val="standardContextual"/>
        </w:rPr>
        <w:tab/>
      </w:r>
      <w:r>
        <w:rPr>
          <w:noProof/>
        </w:rPr>
        <w:t>Radiated receiver characteristics</w:t>
      </w:r>
      <w:r>
        <w:rPr>
          <w:noProof/>
        </w:rPr>
        <w:tab/>
      </w:r>
      <w:r>
        <w:rPr>
          <w:noProof/>
        </w:rPr>
        <w:fldChar w:fldCharType="begin"/>
      </w:r>
      <w:r>
        <w:rPr>
          <w:noProof/>
        </w:rPr>
        <w:instrText xml:space="preserve"> PAGEREF _Toc163475161 \h </w:instrText>
      </w:r>
      <w:r>
        <w:rPr>
          <w:noProof/>
        </w:rPr>
      </w:r>
      <w:r>
        <w:rPr>
          <w:noProof/>
        </w:rPr>
        <w:fldChar w:fldCharType="separate"/>
      </w:r>
      <w:r>
        <w:rPr>
          <w:noProof/>
        </w:rPr>
        <w:t>151</w:t>
      </w:r>
      <w:r>
        <w:rPr>
          <w:noProof/>
        </w:rPr>
        <w:fldChar w:fldCharType="end"/>
      </w:r>
    </w:p>
    <w:p w14:paraId="296DFB1E" w14:textId="6457EE96"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_Toc163475162 \h </w:instrText>
      </w:r>
      <w:r>
        <w:rPr>
          <w:noProof/>
        </w:rPr>
      </w:r>
      <w:r>
        <w:rPr>
          <w:noProof/>
        </w:rPr>
        <w:fldChar w:fldCharType="separate"/>
      </w:r>
      <w:r>
        <w:rPr>
          <w:noProof/>
        </w:rPr>
        <w:t>151</w:t>
      </w:r>
      <w:r>
        <w:rPr>
          <w:noProof/>
        </w:rPr>
        <w:fldChar w:fldCharType="end"/>
      </w:r>
    </w:p>
    <w:p w14:paraId="7B477A06" w14:textId="46E9E4B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7.2</w:t>
      </w:r>
      <w:r>
        <w:rPr>
          <w:rFonts w:asciiTheme="minorHAnsi" w:eastAsiaTheme="minorEastAsia" w:hAnsiTheme="minorHAnsi" w:cstheme="minorBidi"/>
          <w:noProof/>
          <w:kern w:val="2"/>
          <w:sz w:val="22"/>
          <w:szCs w:val="22"/>
          <w:lang w:val="en-US" w:eastAsia="zh-CN"/>
          <w14:ligatures w14:val="standardContextual"/>
        </w:rPr>
        <w:tab/>
      </w:r>
      <w:r>
        <w:rPr>
          <w:noProof/>
        </w:rPr>
        <w:t>OTA sensitivity</w:t>
      </w:r>
      <w:r>
        <w:rPr>
          <w:noProof/>
        </w:rPr>
        <w:tab/>
      </w:r>
      <w:r>
        <w:rPr>
          <w:noProof/>
        </w:rPr>
        <w:fldChar w:fldCharType="begin"/>
      </w:r>
      <w:r>
        <w:rPr>
          <w:noProof/>
        </w:rPr>
        <w:instrText xml:space="preserve"> PAGEREF _Toc163475163 \h </w:instrText>
      </w:r>
      <w:r>
        <w:rPr>
          <w:noProof/>
        </w:rPr>
      </w:r>
      <w:r>
        <w:rPr>
          <w:noProof/>
        </w:rPr>
        <w:fldChar w:fldCharType="separate"/>
      </w:r>
      <w:r>
        <w:rPr>
          <w:noProof/>
        </w:rPr>
        <w:t>152</w:t>
      </w:r>
      <w:r>
        <w:rPr>
          <w:noProof/>
        </w:rPr>
        <w:fldChar w:fldCharType="end"/>
      </w:r>
    </w:p>
    <w:p w14:paraId="00212701" w14:textId="37E660E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_Toc163475164 \h </w:instrText>
      </w:r>
      <w:r>
        <w:rPr>
          <w:noProof/>
        </w:rPr>
      </w:r>
      <w:r>
        <w:rPr>
          <w:noProof/>
        </w:rPr>
        <w:fldChar w:fldCharType="separate"/>
      </w:r>
      <w:r>
        <w:rPr>
          <w:noProof/>
        </w:rPr>
        <w:t>152</w:t>
      </w:r>
      <w:r>
        <w:rPr>
          <w:noProof/>
        </w:rPr>
        <w:fldChar w:fldCharType="end"/>
      </w:r>
    </w:p>
    <w:p w14:paraId="12E1F75B" w14:textId="2A30865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_Toc163475165 \h </w:instrText>
      </w:r>
      <w:r>
        <w:rPr>
          <w:noProof/>
        </w:rPr>
      </w:r>
      <w:r>
        <w:rPr>
          <w:noProof/>
        </w:rPr>
        <w:fldChar w:fldCharType="separate"/>
      </w:r>
      <w:r>
        <w:rPr>
          <w:noProof/>
        </w:rPr>
        <w:t>152</w:t>
      </w:r>
      <w:r>
        <w:rPr>
          <w:noProof/>
        </w:rPr>
        <w:fldChar w:fldCharType="end"/>
      </w:r>
    </w:p>
    <w:p w14:paraId="01DB1510" w14:textId="078F7DE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_Toc163475166 \h </w:instrText>
      </w:r>
      <w:r>
        <w:rPr>
          <w:noProof/>
        </w:rPr>
      </w:r>
      <w:r>
        <w:rPr>
          <w:noProof/>
        </w:rPr>
        <w:fldChar w:fldCharType="separate"/>
      </w:r>
      <w:r>
        <w:rPr>
          <w:noProof/>
        </w:rPr>
        <w:t>152</w:t>
      </w:r>
      <w:r>
        <w:rPr>
          <w:noProof/>
        </w:rPr>
        <w:fldChar w:fldCharType="end"/>
      </w:r>
    </w:p>
    <w:p w14:paraId="4CC3AEBB" w14:textId="54AFA04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_Toc163475167 \h </w:instrText>
      </w:r>
      <w:r>
        <w:rPr>
          <w:noProof/>
        </w:rPr>
      </w:r>
      <w:r>
        <w:rPr>
          <w:noProof/>
        </w:rPr>
        <w:fldChar w:fldCharType="separate"/>
      </w:r>
      <w:r>
        <w:rPr>
          <w:noProof/>
        </w:rPr>
        <w:t>152</w:t>
      </w:r>
      <w:r>
        <w:rPr>
          <w:noProof/>
        </w:rPr>
        <w:fldChar w:fldCharType="end"/>
      </w:r>
    </w:p>
    <w:p w14:paraId="0A131682" w14:textId="05F36BA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_Toc163475168 \h </w:instrText>
      </w:r>
      <w:r>
        <w:rPr>
          <w:noProof/>
        </w:rPr>
      </w:r>
      <w:r>
        <w:rPr>
          <w:noProof/>
        </w:rPr>
        <w:fldChar w:fldCharType="separate"/>
      </w:r>
      <w:r>
        <w:rPr>
          <w:noProof/>
        </w:rPr>
        <w:t>152</w:t>
      </w:r>
      <w:r>
        <w:rPr>
          <w:noProof/>
        </w:rPr>
        <w:fldChar w:fldCharType="end"/>
      </w:r>
    </w:p>
    <w:p w14:paraId="19533C5D" w14:textId="04E1221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_Toc163475169 \h </w:instrText>
      </w:r>
      <w:r>
        <w:rPr>
          <w:noProof/>
        </w:rPr>
      </w:r>
      <w:r>
        <w:rPr>
          <w:noProof/>
        </w:rPr>
        <w:fldChar w:fldCharType="separate"/>
      </w:r>
      <w:r>
        <w:rPr>
          <w:noProof/>
        </w:rPr>
        <w:t>153</w:t>
      </w:r>
      <w:r>
        <w:rPr>
          <w:noProof/>
        </w:rPr>
        <w:fldChar w:fldCharType="end"/>
      </w:r>
    </w:p>
    <w:p w14:paraId="293F8C09" w14:textId="3FA3065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7.2.5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_Toc163475170 \h </w:instrText>
      </w:r>
      <w:r>
        <w:rPr>
          <w:noProof/>
        </w:rPr>
      </w:r>
      <w:r>
        <w:rPr>
          <w:noProof/>
        </w:rPr>
        <w:fldChar w:fldCharType="separate"/>
      </w:r>
      <w:r>
        <w:rPr>
          <w:noProof/>
        </w:rPr>
        <w:t>153</w:t>
      </w:r>
      <w:r>
        <w:rPr>
          <w:noProof/>
        </w:rPr>
        <w:fldChar w:fldCharType="end"/>
      </w:r>
    </w:p>
    <w:p w14:paraId="05EBFD5B" w14:textId="64753EF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_Toc163475171 \h </w:instrText>
      </w:r>
      <w:r>
        <w:rPr>
          <w:noProof/>
        </w:rPr>
      </w:r>
      <w:r>
        <w:rPr>
          <w:noProof/>
        </w:rPr>
        <w:fldChar w:fldCharType="separate"/>
      </w:r>
      <w:r>
        <w:rPr>
          <w:noProof/>
        </w:rPr>
        <w:t>153</w:t>
      </w:r>
      <w:r>
        <w:rPr>
          <w:noProof/>
        </w:rPr>
        <w:fldChar w:fldCharType="end"/>
      </w:r>
    </w:p>
    <w:p w14:paraId="4963357E" w14:textId="6A9D84F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1-H</w:t>
      </w:r>
      <w:r>
        <w:rPr>
          <w:noProof/>
        </w:rPr>
        <w:t xml:space="preserve"> and </w:t>
      </w:r>
      <w:r w:rsidRPr="00274A1D">
        <w:rPr>
          <w:i/>
          <w:noProof/>
        </w:rPr>
        <w:t>BS type 1-O</w:t>
      </w:r>
      <w:r>
        <w:rPr>
          <w:noProof/>
        </w:rPr>
        <w:tab/>
      </w:r>
      <w:r>
        <w:rPr>
          <w:noProof/>
        </w:rPr>
        <w:fldChar w:fldCharType="begin"/>
      </w:r>
      <w:r>
        <w:rPr>
          <w:noProof/>
        </w:rPr>
        <w:instrText xml:space="preserve"> PAGEREF _Toc163475172 \h </w:instrText>
      </w:r>
      <w:r>
        <w:rPr>
          <w:noProof/>
        </w:rPr>
      </w:r>
      <w:r>
        <w:rPr>
          <w:noProof/>
        </w:rPr>
        <w:fldChar w:fldCharType="separate"/>
      </w:r>
      <w:r>
        <w:rPr>
          <w:noProof/>
        </w:rPr>
        <w:t>153</w:t>
      </w:r>
      <w:r>
        <w:rPr>
          <w:noProof/>
        </w:rPr>
        <w:fldChar w:fldCharType="end"/>
      </w:r>
    </w:p>
    <w:p w14:paraId="7E080DC4" w14:textId="6A00FD7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7.2.5.3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2-O</w:t>
      </w:r>
      <w:r>
        <w:rPr>
          <w:noProof/>
        </w:rPr>
        <w:tab/>
      </w:r>
      <w:r>
        <w:rPr>
          <w:noProof/>
        </w:rPr>
        <w:fldChar w:fldCharType="begin"/>
      </w:r>
      <w:r>
        <w:rPr>
          <w:noProof/>
        </w:rPr>
        <w:instrText xml:space="preserve"> PAGEREF _Toc163475173 \h </w:instrText>
      </w:r>
      <w:r>
        <w:rPr>
          <w:noProof/>
        </w:rPr>
      </w:r>
      <w:r>
        <w:rPr>
          <w:noProof/>
        </w:rPr>
        <w:fldChar w:fldCharType="separate"/>
      </w:r>
      <w:r>
        <w:rPr>
          <w:noProof/>
        </w:rPr>
        <w:t>154</w:t>
      </w:r>
      <w:r>
        <w:rPr>
          <w:noProof/>
        </w:rPr>
        <w:fldChar w:fldCharType="end"/>
      </w:r>
    </w:p>
    <w:p w14:paraId="16052718" w14:textId="0C94BE0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7.3</w:t>
      </w:r>
      <w:r>
        <w:rPr>
          <w:rFonts w:asciiTheme="minorHAnsi" w:eastAsiaTheme="minorEastAsia" w:hAnsiTheme="minorHAnsi" w:cstheme="minorBidi"/>
          <w:noProof/>
          <w:kern w:val="2"/>
          <w:sz w:val="22"/>
          <w:szCs w:val="22"/>
          <w:lang w:val="en-US" w:eastAsia="zh-CN"/>
          <w14:ligatures w14:val="standardContextual"/>
        </w:rPr>
        <w:tab/>
      </w:r>
      <w:r>
        <w:rPr>
          <w:noProof/>
        </w:rPr>
        <w:t>OTA reference sensitivity level</w:t>
      </w:r>
      <w:r>
        <w:rPr>
          <w:noProof/>
        </w:rPr>
        <w:tab/>
      </w:r>
      <w:r>
        <w:rPr>
          <w:noProof/>
        </w:rPr>
        <w:fldChar w:fldCharType="begin"/>
      </w:r>
      <w:r>
        <w:rPr>
          <w:noProof/>
        </w:rPr>
        <w:instrText xml:space="preserve"> PAGEREF _Toc163475174 \h </w:instrText>
      </w:r>
      <w:r>
        <w:rPr>
          <w:noProof/>
        </w:rPr>
      </w:r>
      <w:r>
        <w:rPr>
          <w:noProof/>
        </w:rPr>
        <w:fldChar w:fldCharType="separate"/>
      </w:r>
      <w:r>
        <w:rPr>
          <w:noProof/>
        </w:rPr>
        <w:t>155</w:t>
      </w:r>
      <w:r>
        <w:rPr>
          <w:noProof/>
        </w:rPr>
        <w:fldChar w:fldCharType="end"/>
      </w:r>
    </w:p>
    <w:p w14:paraId="5EB9862E" w14:textId="02581FE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_Toc163475175 \h </w:instrText>
      </w:r>
      <w:r>
        <w:rPr>
          <w:noProof/>
        </w:rPr>
      </w:r>
      <w:r>
        <w:rPr>
          <w:noProof/>
        </w:rPr>
        <w:fldChar w:fldCharType="separate"/>
      </w:r>
      <w:r>
        <w:rPr>
          <w:noProof/>
        </w:rPr>
        <w:t>155</w:t>
      </w:r>
      <w:r>
        <w:rPr>
          <w:noProof/>
        </w:rPr>
        <w:fldChar w:fldCharType="end"/>
      </w:r>
    </w:p>
    <w:p w14:paraId="0E5D70F9" w14:textId="78135B6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_Toc163475176 \h </w:instrText>
      </w:r>
      <w:r>
        <w:rPr>
          <w:noProof/>
        </w:rPr>
      </w:r>
      <w:r>
        <w:rPr>
          <w:noProof/>
        </w:rPr>
        <w:fldChar w:fldCharType="separate"/>
      </w:r>
      <w:r>
        <w:rPr>
          <w:noProof/>
        </w:rPr>
        <w:t>155</w:t>
      </w:r>
      <w:r>
        <w:rPr>
          <w:noProof/>
        </w:rPr>
        <w:fldChar w:fldCharType="end"/>
      </w:r>
    </w:p>
    <w:p w14:paraId="31C3C744" w14:textId="62D9838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_Toc163475177 \h </w:instrText>
      </w:r>
      <w:r>
        <w:rPr>
          <w:noProof/>
        </w:rPr>
      </w:r>
      <w:r>
        <w:rPr>
          <w:noProof/>
        </w:rPr>
        <w:fldChar w:fldCharType="separate"/>
      </w:r>
      <w:r>
        <w:rPr>
          <w:noProof/>
        </w:rPr>
        <w:t>155</w:t>
      </w:r>
      <w:r>
        <w:rPr>
          <w:noProof/>
        </w:rPr>
        <w:fldChar w:fldCharType="end"/>
      </w:r>
    </w:p>
    <w:p w14:paraId="3EC04821" w14:textId="3B0C1F3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lastRenderedPageBreak/>
        <w:t>7.3.4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_Toc163475178 \h </w:instrText>
      </w:r>
      <w:r>
        <w:rPr>
          <w:noProof/>
        </w:rPr>
      </w:r>
      <w:r>
        <w:rPr>
          <w:noProof/>
        </w:rPr>
        <w:fldChar w:fldCharType="separate"/>
      </w:r>
      <w:r>
        <w:rPr>
          <w:noProof/>
        </w:rPr>
        <w:t>155</w:t>
      </w:r>
      <w:r>
        <w:rPr>
          <w:noProof/>
        </w:rPr>
        <w:fldChar w:fldCharType="end"/>
      </w:r>
    </w:p>
    <w:p w14:paraId="719BFE51" w14:textId="36A9344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_Toc163475179 \h </w:instrText>
      </w:r>
      <w:r>
        <w:rPr>
          <w:noProof/>
        </w:rPr>
      </w:r>
      <w:r>
        <w:rPr>
          <w:noProof/>
        </w:rPr>
        <w:fldChar w:fldCharType="separate"/>
      </w:r>
      <w:r>
        <w:rPr>
          <w:noProof/>
        </w:rPr>
        <w:t>155</w:t>
      </w:r>
      <w:r>
        <w:rPr>
          <w:noProof/>
        </w:rPr>
        <w:fldChar w:fldCharType="end"/>
      </w:r>
    </w:p>
    <w:p w14:paraId="08784B96" w14:textId="3893735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_Toc163475180 \h </w:instrText>
      </w:r>
      <w:r>
        <w:rPr>
          <w:noProof/>
        </w:rPr>
      </w:r>
      <w:r>
        <w:rPr>
          <w:noProof/>
        </w:rPr>
        <w:fldChar w:fldCharType="separate"/>
      </w:r>
      <w:r>
        <w:rPr>
          <w:noProof/>
        </w:rPr>
        <w:t>155</w:t>
      </w:r>
      <w:r>
        <w:rPr>
          <w:noProof/>
        </w:rPr>
        <w:fldChar w:fldCharType="end"/>
      </w:r>
    </w:p>
    <w:p w14:paraId="09F86B2C" w14:textId="4BFDFA4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7.3.5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_Toc163475181 \h </w:instrText>
      </w:r>
      <w:r>
        <w:rPr>
          <w:noProof/>
        </w:rPr>
      </w:r>
      <w:r>
        <w:rPr>
          <w:noProof/>
        </w:rPr>
        <w:fldChar w:fldCharType="separate"/>
      </w:r>
      <w:r>
        <w:rPr>
          <w:noProof/>
        </w:rPr>
        <w:t>156</w:t>
      </w:r>
      <w:r>
        <w:rPr>
          <w:noProof/>
        </w:rPr>
        <w:fldChar w:fldCharType="end"/>
      </w:r>
    </w:p>
    <w:p w14:paraId="1A343ADF" w14:textId="4C4EB6A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_Toc163475182 \h </w:instrText>
      </w:r>
      <w:r>
        <w:rPr>
          <w:noProof/>
        </w:rPr>
      </w:r>
      <w:r>
        <w:rPr>
          <w:noProof/>
        </w:rPr>
        <w:fldChar w:fldCharType="separate"/>
      </w:r>
      <w:r>
        <w:rPr>
          <w:noProof/>
        </w:rPr>
        <w:t>156</w:t>
      </w:r>
      <w:r>
        <w:rPr>
          <w:noProof/>
        </w:rPr>
        <w:fldChar w:fldCharType="end"/>
      </w:r>
    </w:p>
    <w:p w14:paraId="60C34637" w14:textId="6535060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1-O</w:t>
      </w:r>
      <w:r>
        <w:rPr>
          <w:noProof/>
        </w:rPr>
        <w:tab/>
      </w:r>
      <w:r>
        <w:rPr>
          <w:noProof/>
        </w:rPr>
        <w:fldChar w:fldCharType="begin"/>
      </w:r>
      <w:r>
        <w:rPr>
          <w:noProof/>
        </w:rPr>
        <w:instrText xml:space="preserve"> PAGEREF _Toc163475183 \h </w:instrText>
      </w:r>
      <w:r>
        <w:rPr>
          <w:noProof/>
        </w:rPr>
      </w:r>
      <w:r>
        <w:rPr>
          <w:noProof/>
        </w:rPr>
        <w:fldChar w:fldCharType="separate"/>
      </w:r>
      <w:r>
        <w:rPr>
          <w:noProof/>
        </w:rPr>
        <w:t>156</w:t>
      </w:r>
      <w:r>
        <w:rPr>
          <w:noProof/>
        </w:rPr>
        <w:fldChar w:fldCharType="end"/>
      </w:r>
    </w:p>
    <w:p w14:paraId="3E699794" w14:textId="2581568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7.3.5.3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2-O</w:t>
      </w:r>
      <w:r>
        <w:rPr>
          <w:noProof/>
        </w:rPr>
        <w:tab/>
      </w:r>
      <w:r>
        <w:rPr>
          <w:noProof/>
        </w:rPr>
        <w:fldChar w:fldCharType="begin"/>
      </w:r>
      <w:r>
        <w:rPr>
          <w:noProof/>
        </w:rPr>
        <w:instrText xml:space="preserve"> PAGEREF _Toc163475184 \h </w:instrText>
      </w:r>
      <w:r>
        <w:rPr>
          <w:noProof/>
        </w:rPr>
      </w:r>
      <w:r>
        <w:rPr>
          <w:noProof/>
        </w:rPr>
        <w:fldChar w:fldCharType="separate"/>
      </w:r>
      <w:r>
        <w:rPr>
          <w:noProof/>
        </w:rPr>
        <w:t>157</w:t>
      </w:r>
      <w:r>
        <w:rPr>
          <w:noProof/>
        </w:rPr>
        <w:fldChar w:fldCharType="end"/>
      </w:r>
    </w:p>
    <w:p w14:paraId="73E8DC4F" w14:textId="7E7F3F3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7.4</w:t>
      </w:r>
      <w:r>
        <w:rPr>
          <w:rFonts w:asciiTheme="minorHAnsi" w:eastAsiaTheme="minorEastAsia" w:hAnsiTheme="minorHAnsi" w:cstheme="minorBidi"/>
          <w:noProof/>
          <w:kern w:val="2"/>
          <w:sz w:val="22"/>
          <w:szCs w:val="22"/>
          <w:lang w:val="en-US" w:eastAsia="zh-CN"/>
          <w14:ligatures w14:val="standardContextual"/>
        </w:rPr>
        <w:tab/>
      </w:r>
      <w:r>
        <w:rPr>
          <w:noProof/>
        </w:rPr>
        <w:t>OTA dynamic range</w:t>
      </w:r>
      <w:r>
        <w:rPr>
          <w:noProof/>
        </w:rPr>
        <w:tab/>
      </w:r>
      <w:r>
        <w:rPr>
          <w:noProof/>
        </w:rPr>
        <w:fldChar w:fldCharType="begin"/>
      </w:r>
      <w:r>
        <w:rPr>
          <w:noProof/>
        </w:rPr>
        <w:instrText xml:space="preserve"> PAGEREF _Toc163475185 \h </w:instrText>
      </w:r>
      <w:r>
        <w:rPr>
          <w:noProof/>
        </w:rPr>
      </w:r>
      <w:r>
        <w:rPr>
          <w:noProof/>
        </w:rPr>
        <w:fldChar w:fldCharType="separate"/>
      </w:r>
      <w:r>
        <w:rPr>
          <w:noProof/>
        </w:rPr>
        <w:t>159</w:t>
      </w:r>
      <w:r>
        <w:rPr>
          <w:noProof/>
        </w:rPr>
        <w:fldChar w:fldCharType="end"/>
      </w:r>
    </w:p>
    <w:p w14:paraId="4758B0D8" w14:textId="097B588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_Toc163475186 \h </w:instrText>
      </w:r>
      <w:r>
        <w:rPr>
          <w:noProof/>
        </w:rPr>
      </w:r>
      <w:r>
        <w:rPr>
          <w:noProof/>
        </w:rPr>
        <w:fldChar w:fldCharType="separate"/>
      </w:r>
      <w:r>
        <w:rPr>
          <w:noProof/>
        </w:rPr>
        <w:t>159</w:t>
      </w:r>
      <w:r>
        <w:rPr>
          <w:noProof/>
        </w:rPr>
        <w:fldChar w:fldCharType="end"/>
      </w:r>
    </w:p>
    <w:p w14:paraId="308528E9" w14:textId="3099677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_Toc163475187 \h </w:instrText>
      </w:r>
      <w:r>
        <w:rPr>
          <w:noProof/>
        </w:rPr>
      </w:r>
      <w:r>
        <w:rPr>
          <w:noProof/>
        </w:rPr>
        <w:fldChar w:fldCharType="separate"/>
      </w:r>
      <w:r>
        <w:rPr>
          <w:noProof/>
        </w:rPr>
        <w:t>159</w:t>
      </w:r>
      <w:r>
        <w:rPr>
          <w:noProof/>
        </w:rPr>
        <w:fldChar w:fldCharType="end"/>
      </w:r>
    </w:p>
    <w:p w14:paraId="7F7F2F55" w14:textId="1AD4B8F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_Toc163475188 \h </w:instrText>
      </w:r>
      <w:r>
        <w:rPr>
          <w:noProof/>
        </w:rPr>
      </w:r>
      <w:r>
        <w:rPr>
          <w:noProof/>
        </w:rPr>
        <w:fldChar w:fldCharType="separate"/>
      </w:r>
      <w:r>
        <w:rPr>
          <w:noProof/>
        </w:rPr>
        <w:t>159</w:t>
      </w:r>
      <w:r>
        <w:rPr>
          <w:noProof/>
        </w:rPr>
        <w:fldChar w:fldCharType="end"/>
      </w:r>
    </w:p>
    <w:p w14:paraId="4D47D507" w14:textId="07C1132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_Toc163475189 \h </w:instrText>
      </w:r>
      <w:r>
        <w:rPr>
          <w:noProof/>
        </w:rPr>
      </w:r>
      <w:r>
        <w:rPr>
          <w:noProof/>
        </w:rPr>
        <w:fldChar w:fldCharType="separate"/>
      </w:r>
      <w:r>
        <w:rPr>
          <w:noProof/>
        </w:rPr>
        <w:t>159</w:t>
      </w:r>
      <w:r>
        <w:rPr>
          <w:noProof/>
        </w:rPr>
        <w:fldChar w:fldCharType="end"/>
      </w:r>
    </w:p>
    <w:p w14:paraId="57C43ED7" w14:textId="10E6C40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7.4.4.1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_Toc163475190 \h </w:instrText>
      </w:r>
      <w:r>
        <w:rPr>
          <w:noProof/>
        </w:rPr>
      </w:r>
      <w:r>
        <w:rPr>
          <w:noProof/>
        </w:rPr>
        <w:fldChar w:fldCharType="separate"/>
      </w:r>
      <w:r>
        <w:rPr>
          <w:noProof/>
        </w:rPr>
        <w:t>159</w:t>
      </w:r>
      <w:r>
        <w:rPr>
          <w:noProof/>
        </w:rPr>
        <w:fldChar w:fldCharType="end"/>
      </w:r>
    </w:p>
    <w:p w14:paraId="1EAB9B05" w14:textId="70D47D9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7.4.4.2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_Toc163475191 \h </w:instrText>
      </w:r>
      <w:r>
        <w:rPr>
          <w:noProof/>
        </w:rPr>
      </w:r>
      <w:r>
        <w:rPr>
          <w:noProof/>
        </w:rPr>
        <w:fldChar w:fldCharType="separate"/>
      </w:r>
      <w:r>
        <w:rPr>
          <w:noProof/>
        </w:rPr>
        <w:t>159</w:t>
      </w:r>
      <w:r>
        <w:rPr>
          <w:noProof/>
        </w:rPr>
        <w:fldChar w:fldCharType="end"/>
      </w:r>
    </w:p>
    <w:p w14:paraId="3866CB49" w14:textId="7CBDF69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7.4.5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_Toc163475192 \h </w:instrText>
      </w:r>
      <w:r>
        <w:rPr>
          <w:noProof/>
        </w:rPr>
      </w:r>
      <w:r>
        <w:rPr>
          <w:noProof/>
        </w:rPr>
        <w:fldChar w:fldCharType="separate"/>
      </w:r>
      <w:r>
        <w:rPr>
          <w:noProof/>
        </w:rPr>
        <w:t>160</w:t>
      </w:r>
      <w:r>
        <w:rPr>
          <w:noProof/>
        </w:rPr>
        <w:fldChar w:fldCharType="end"/>
      </w:r>
    </w:p>
    <w:p w14:paraId="5A917966" w14:textId="1EB622A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7.4.5.1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_Toc163475193 \h </w:instrText>
      </w:r>
      <w:r>
        <w:rPr>
          <w:noProof/>
        </w:rPr>
      </w:r>
      <w:r>
        <w:rPr>
          <w:noProof/>
        </w:rPr>
        <w:fldChar w:fldCharType="separate"/>
      </w:r>
      <w:r>
        <w:rPr>
          <w:noProof/>
        </w:rPr>
        <w:t>160</w:t>
      </w:r>
      <w:r>
        <w:rPr>
          <w:noProof/>
        </w:rPr>
        <w:fldChar w:fldCharType="end"/>
      </w:r>
    </w:p>
    <w:p w14:paraId="19EB1BA5" w14:textId="543272E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7.4.5.2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requirements for </w:t>
      </w:r>
      <w:r w:rsidRPr="00274A1D">
        <w:rPr>
          <w:i/>
          <w:noProof/>
        </w:rPr>
        <w:t>BS type 1-O</w:t>
      </w:r>
      <w:r>
        <w:rPr>
          <w:noProof/>
        </w:rPr>
        <w:tab/>
      </w:r>
      <w:r>
        <w:rPr>
          <w:noProof/>
        </w:rPr>
        <w:fldChar w:fldCharType="begin"/>
      </w:r>
      <w:r>
        <w:rPr>
          <w:noProof/>
        </w:rPr>
        <w:instrText xml:space="preserve"> PAGEREF _Toc163475194 \h </w:instrText>
      </w:r>
      <w:r>
        <w:rPr>
          <w:noProof/>
        </w:rPr>
      </w:r>
      <w:r>
        <w:rPr>
          <w:noProof/>
        </w:rPr>
        <w:fldChar w:fldCharType="separate"/>
      </w:r>
      <w:r>
        <w:rPr>
          <w:noProof/>
        </w:rPr>
        <w:t>160</w:t>
      </w:r>
      <w:r>
        <w:rPr>
          <w:noProof/>
        </w:rPr>
        <w:fldChar w:fldCharType="end"/>
      </w:r>
    </w:p>
    <w:p w14:paraId="6B903765" w14:textId="2E1C596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7.5</w:t>
      </w:r>
      <w:r>
        <w:rPr>
          <w:rFonts w:asciiTheme="minorHAnsi" w:eastAsiaTheme="minorEastAsia" w:hAnsiTheme="minorHAnsi" w:cstheme="minorBidi"/>
          <w:noProof/>
          <w:kern w:val="2"/>
          <w:sz w:val="22"/>
          <w:szCs w:val="22"/>
          <w:lang w:val="en-US" w:eastAsia="zh-CN"/>
          <w14:ligatures w14:val="standardContextual"/>
        </w:rPr>
        <w:tab/>
      </w:r>
      <w:r>
        <w:rPr>
          <w:noProof/>
        </w:rPr>
        <w:t>OTA in-band selectivity and blocking</w:t>
      </w:r>
      <w:r>
        <w:rPr>
          <w:noProof/>
        </w:rPr>
        <w:tab/>
      </w:r>
      <w:r>
        <w:rPr>
          <w:noProof/>
        </w:rPr>
        <w:fldChar w:fldCharType="begin"/>
      </w:r>
      <w:r>
        <w:rPr>
          <w:noProof/>
        </w:rPr>
        <w:instrText xml:space="preserve"> PAGEREF _Toc163475195 \h </w:instrText>
      </w:r>
      <w:r>
        <w:rPr>
          <w:noProof/>
        </w:rPr>
      </w:r>
      <w:r>
        <w:rPr>
          <w:noProof/>
        </w:rPr>
        <w:fldChar w:fldCharType="separate"/>
      </w:r>
      <w:r>
        <w:rPr>
          <w:noProof/>
        </w:rPr>
        <w:t>173</w:t>
      </w:r>
      <w:r>
        <w:rPr>
          <w:noProof/>
        </w:rPr>
        <w:fldChar w:fldCharType="end"/>
      </w:r>
    </w:p>
    <w:p w14:paraId="16AA0F36" w14:textId="5D5E434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7.5.1</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_Toc163475196 \h </w:instrText>
      </w:r>
      <w:r>
        <w:rPr>
          <w:noProof/>
        </w:rPr>
      </w:r>
      <w:r>
        <w:rPr>
          <w:noProof/>
        </w:rPr>
        <w:fldChar w:fldCharType="separate"/>
      </w:r>
      <w:r>
        <w:rPr>
          <w:noProof/>
        </w:rPr>
        <w:t>173</w:t>
      </w:r>
      <w:r>
        <w:rPr>
          <w:noProof/>
        </w:rPr>
        <w:fldChar w:fldCharType="end"/>
      </w:r>
    </w:p>
    <w:p w14:paraId="1516454A" w14:textId="60213A0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_Toc163475197 \h </w:instrText>
      </w:r>
      <w:r>
        <w:rPr>
          <w:noProof/>
        </w:rPr>
      </w:r>
      <w:r>
        <w:rPr>
          <w:noProof/>
        </w:rPr>
        <w:fldChar w:fldCharType="separate"/>
      </w:r>
      <w:r>
        <w:rPr>
          <w:noProof/>
        </w:rPr>
        <w:t>173</w:t>
      </w:r>
      <w:r>
        <w:rPr>
          <w:noProof/>
        </w:rPr>
        <w:fldChar w:fldCharType="end"/>
      </w:r>
    </w:p>
    <w:p w14:paraId="126CE3FA" w14:textId="442DA75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_Toc163475198 \h </w:instrText>
      </w:r>
      <w:r>
        <w:rPr>
          <w:noProof/>
        </w:rPr>
      </w:r>
      <w:r>
        <w:rPr>
          <w:noProof/>
        </w:rPr>
        <w:fldChar w:fldCharType="separate"/>
      </w:r>
      <w:r>
        <w:rPr>
          <w:noProof/>
        </w:rPr>
        <w:t>173</w:t>
      </w:r>
      <w:r>
        <w:rPr>
          <w:noProof/>
        </w:rPr>
        <w:fldChar w:fldCharType="end"/>
      </w:r>
    </w:p>
    <w:p w14:paraId="7672BB38" w14:textId="203F5BD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_Toc163475199 \h </w:instrText>
      </w:r>
      <w:r>
        <w:rPr>
          <w:noProof/>
        </w:rPr>
      </w:r>
      <w:r>
        <w:rPr>
          <w:noProof/>
        </w:rPr>
        <w:fldChar w:fldCharType="separate"/>
      </w:r>
      <w:r>
        <w:rPr>
          <w:noProof/>
        </w:rPr>
        <w:t>173</w:t>
      </w:r>
      <w:r>
        <w:rPr>
          <w:noProof/>
        </w:rPr>
        <w:fldChar w:fldCharType="end"/>
      </w:r>
    </w:p>
    <w:p w14:paraId="2A854589" w14:textId="77498BF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_Toc163475200 \h </w:instrText>
      </w:r>
      <w:r>
        <w:rPr>
          <w:noProof/>
        </w:rPr>
      </w:r>
      <w:r>
        <w:rPr>
          <w:noProof/>
        </w:rPr>
        <w:fldChar w:fldCharType="separate"/>
      </w:r>
      <w:r>
        <w:rPr>
          <w:noProof/>
        </w:rPr>
        <w:t>173</w:t>
      </w:r>
      <w:r>
        <w:rPr>
          <w:noProof/>
        </w:rPr>
        <w:fldChar w:fldCharType="end"/>
      </w:r>
    </w:p>
    <w:p w14:paraId="55C96BB7" w14:textId="0938870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_Toc163475201 \h </w:instrText>
      </w:r>
      <w:r>
        <w:rPr>
          <w:noProof/>
        </w:rPr>
      </w:r>
      <w:r>
        <w:rPr>
          <w:noProof/>
        </w:rPr>
        <w:fldChar w:fldCharType="separate"/>
      </w:r>
      <w:r>
        <w:rPr>
          <w:noProof/>
        </w:rPr>
        <w:t>173</w:t>
      </w:r>
      <w:r>
        <w:rPr>
          <w:noProof/>
        </w:rPr>
        <w:fldChar w:fldCharType="end"/>
      </w:r>
    </w:p>
    <w:p w14:paraId="2B36283E" w14:textId="3055637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_Toc163475202 \h </w:instrText>
      </w:r>
      <w:r>
        <w:rPr>
          <w:noProof/>
        </w:rPr>
      </w:r>
      <w:r>
        <w:rPr>
          <w:noProof/>
        </w:rPr>
        <w:fldChar w:fldCharType="separate"/>
      </w:r>
      <w:r>
        <w:rPr>
          <w:noProof/>
        </w:rPr>
        <w:t>173</w:t>
      </w:r>
      <w:r>
        <w:rPr>
          <w:noProof/>
        </w:rPr>
        <w:fldChar w:fldCharType="end"/>
      </w:r>
    </w:p>
    <w:p w14:paraId="57B2A76B" w14:textId="2AE8070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_Toc163475203 \h </w:instrText>
      </w:r>
      <w:r>
        <w:rPr>
          <w:noProof/>
        </w:rPr>
      </w:r>
      <w:r>
        <w:rPr>
          <w:noProof/>
        </w:rPr>
        <w:fldChar w:fldCharType="separate"/>
      </w:r>
      <w:r>
        <w:rPr>
          <w:noProof/>
        </w:rPr>
        <w:t>174</w:t>
      </w:r>
      <w:r>
        <w:rPr>
          <w:noProof/>
        </w:rPr>
        <w:fldChar w:fldCharType="end"/>
      </w:r>
    </w:p>
    <w:p w14:paraId="7BCD85FD" w14:textId="542F842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7.5.1.5.1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General</w:t>
      </w:r>
      <w:r>
        <w:rPr>
          <w:noProof/>
        </w:rPr>
        <w:tab/>
      </w:r>
      <w:r>
        <w:rPr>
          <w:noProof/>
        </w:rPr>
        <w:fldChar w:fldCharType="begin"/>
      </w:r>
      <w:r>
        <w:rPr>
          <w:noProof/>
        </w:rPr>
        <w:instrText xml:space="preserve"> PAGEREF _Toc163475204 \h </w:instrText>
      </w:r>
      <w:r>
        <w:rPr>
          <w:noProof/>
        </w:rPr>
      </w:r>
      <w:r>
        <w:rPr>
          <w:noProof/>
        </w:rPr>
        <w:fldChar w:fldCharType="separate"/>
      </w:r>
      <w:r>
        <w:rPr>
          <w:noProof/>
        </w:rPr>
        <w:t>174</w:t>
      </w:r>
      <w:r>
        <w:rPr>
          <w:noProof/>
        </w:rPr>
        <w:fldChar w:fldCharType="end"/>
      </w:r>
    </w:p>
    <w:p w14:paraId="169A3E1D" w14:textId="3C818E1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7.5.1.5.2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1-O</w:t>
      </w:r>
      <w:r>
        <w:rPr>
          <w:noProof/>
        </w:rPr>
        <w:tab/>
      </w:r>
      <w:r>
        <w:rPr>
          <w:noProof/>
        </w:rPr>
        <w:fldChar w:fldCharType="begin"/>
      </w:r>
      <w:r>
        <w:rPr>
          <w:noProof/>
        </w:rPr>
        <w:instrText xml:space="preserve"> PAGEREF _Toc163475205 \h </w:instrText>
      </w:r>
      <w:r>
        <w:rPr>
          <w:noProof/>
        </w:rPr>
      </w:r>
      <w:r>
        <w:rPr>
          <w:noProof/>
        </w:rPr>
        <w:fldChar w:fldCharType="separate"/>
      </w:r>
      <w:r>
        <w:rPr>
          <w:noProof/>
        </w:rPr>
        <w:t>174</w:t>
      </w:r>
      <w:r>
        <w:rPr>
          <w:noProof/>
        </w:rPr>
        <w:fldChar w:fldCharType="end"/>
      </w:r>
    </w:p>
    <w:p w14:paraId="364D941C" w14:textId="1BF8599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7.5.1.5.3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2-O</w:t>
      </w:r>
      <w:r>
        <w:rPr>
          <w:noProof/>
        </w:rPr>
        <w:tab/>
      </w:r>
      <w:r>
        <w:rPr>
          <w:noProof/>
        </w:rPr>
        <w:fldChar w:fldCharType="begin"/>
      </w:r>
      <w:r>
        <w:rPr>
          <w:noProof/>
        </w:rPr>
        <w:instrText xml:space="preserve"> PAGEREF _Toc163475206 \h </w:instrText>
      </w:r>
      <w:r>
        <w:rPr>
          <w:noProof/>
        </w:rPr>
      </w:r>
      <w:r>
        <w:rPr>
          <w:noProof/>
        </w:rPr>
        <w:fldChar w:fldCharType="separate"/>
      </w:r>
      <w:r>
        <w:rPr>
          <w:noProof/>
        </w:rPr>
        <w:t>175</w:t>
      </w:r>
      <w:r>
        <w:rPr>
          <w:noProof/>
        </w:rPr>
        <w:fldChar w:fldCharType="end"/>
      </w:r>
    </w:p>
    <w:p w14:paraId="5937CB24" w14:textId="50CD733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7.5.2</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_Toc163475207 \h </w:instrText>
      </w:r>
      <w:r>
        <w:rPr>
          <w:noProof/>
        </w:rPr>
      </w:r>
      <w:r>
        <w:rPr>
          <w:noProof/>
        </w:rPr>
        <w:fldChar w:fldCharType="separate"/>
      </w:r>
      <w:r>
        <w:rPr>
          <w:noProof/>
        </w:rPr>
        <w:t>176</w:t>
      </w:r>
      <w:r>
        <w:rPr>
          <w:noProof/>
        </w:rPr>
        <w:fldChar w:fldCharType="end"/>
      </w:r>
    </w:p>
    <w:p w14:paraId="4C78FD2B" w14:textId="7C43007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_Toc163475208 \h </w:instrText>
      </w:r>
      <w:r>
        <w:rPr>
          <w:noProof/>
        </w:rPr>
      </w:r>
      <w:r>
        <w:rPr>
          <w:noProof/>
        </w:rPr>
        <w:fldChar w:fldCharType="separate"/>
      </w:r>
      <w:r>
        <w:rPr>
          <w:noProof/>
        </w:rPr>
        <w:t>176</w:t>
      </w:r>
      <w:r>
        <w:rPr>
          <w:noProof/>
        </w:rPr>
        <w:fldChar w:fldCharType="end"/>
      </w:r>
    </w:p>
    <w:p w14:paraId="58953356" w14:textId="05A965F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_Toc163475209 \h </w:instrText>
      </w:r>
      <w:r>
        <w:rPr>
          <w:noProof/>
        </w:rPr>
      </w:r>
      <w:r>
        <w:rPr>
          <w:noProof/>
        </w:rPr>
        <w:fldChar w:fldCharType="separate"/>
      </w:r>
      <w:r>
        <w:rPr>
          <w:noProof/>
        </w:rPr>
        <w:t>176</w:t>
      </w:r>
      <w:r>
        <w:rPr>
          <w:noProof/>
        </w:rPr>
        <w:fldChar w:fldCharType="end"/>
      </w:r>
    </w:p>
    <w:p w14:paraId="6EDF467A" w14:textId="6F86E39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_Toc163475210 \h </w:instrText>
      </w:r>
      <w:r>
        <w:rPr>
          <w:noProof/>
        </w:rPr>
      </w:r>
      <w:r>
        <w:rPr>
          <w:noProof/>
        </w:rPr>
        <w:fldChar w:fldCharType="separate"/>
      </w:r>
      <w:r>
        <w:rPr>
          <w:noProof/>
        </w:rPr>
        <w:t>176</w:t>
      </w:r>
      <w:r>
        <w:rPr>
          <w:noProof/>
        </w:rPr>
        <w:fldChar w:fldCharType="end"/>
      </w:r>
    </w:p>
    <w:p w14:paraId="069FA72B" w14:textId="4304C2B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_Toc163475211 \h </w:instrText>
      </w:r>
      <w:r>
        <w:rPr>
          <w:noProof/>
        </w:rPr>
      </w:r>
      <w:r>
        <w:rPr>
          <w:noProof/>
        </w:rPr>
        <w:fldChar w:fldCharType="separate"/>
      </w:r>
      <w:r>
        <w:rPr>
          <w:noProof/>
        </w:rPr>
        <w:t>176</w:t>
      </w:r>
      <w:r>
        <w:rPr>
          <w:noProof/>
        </w:rPr>
        <w:fldChar w:fldCharType="end"/>
      </w:r>
    </w:p>
    <w:p w14:paraId="35DCBF04" w14:textId="0866477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_Toc163475212 \h </w:instrText>
      </w:r>
      <w:r>
        <w:rPr>
          <w:noProof/>
        </w:rPr>
      </w:r>
      <w:r>
        <w:rPr>
          <w:noProof/>
        </w:rPr>
        <w:fldChar w:fldCharType="separate"/>
      </w:r>
      <w:r>
        <w:rPr>
          <w:noProof/>
        </w:rPr>
        <w:t>176</w:t>
      </w:r>
      <w:r>
        <w:rPr>
          <w:noProof/>
        </w:rPr>
        <w:fldChar w:fldCharType="end"/>
      </w:r>
    </w:p>
    <w:p w14:paraId="7098BE3D" w14:textId="4BB344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_Toc163475213 \h </w:instrText>
      </w:r>
      <w:r>
        <w:rPr>
          <w:noProof/>
        </w:rPr>
      </w:r>
      <w:r>
        <w:rPr>
          <w:noProof/>
        </w:rPr>
        <w:fldChar w:fldCharType="separate"/>
      </w:r>
      <w:r>
        <w:rPr>
          <w:noProof/>
        </w:rPr>
        <w:t>177</w:t>
      </w:r>
      <w:r>
        <w:rPr>
          <w:noProof/>
        </w:rPr>
        <w:fldChar w:fldCharType="end"/>
      </w:r>
    </w:p>
    <w:p w14:paraId="2EC7166F" w14:textId="7C2484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_Toc163475214 \h </w:instrText>
      </w:r>
      <w:r>
        <w:rPr>
          <w:noProof/>
        </w:rPr>
      </w:r>
      <w:r>
        <w:rPr>
          <w:noProof/>
        </w:rPr>
        <w:fldChar w:fldCharType="separate"/>
      </w:r>
      <w:r>
        <w:rPr>
          <w:noProof/>
        </w:rPr>
        <w:t>178</w:t>
      </w:r>
      <w:r>
        <w:rPr>
          <w:noProof/>
        </w:rPr>
        <w:fldChar w:fldCharType="end"/>
      </w:r>
    </w:p>
    <w:p w14:paraId="26B465EF" w14:textId="1793D6D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7.5.2.5.1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General</w:t>
      </w:r>
      <w:r>
        <w:rPr>
          <w:noProof/>
        </w:rPr>
        <w:tab/>
      </w:r>
      <w:r>
        <w:rPr>
          <w:noProof/>
        </w:rPr>
        <w:fldChar w:fldCharType="begin"/>
      </w:r>
      <w:r>
        <w:rPr>
          <w:noProof/>
        </w:rPr>
        <w:instrText xml:space="preserve"> PAGEREF _Toc163475215 \h </w:instrText>
      </w:r>
      <w:r>
        <w:rPr>
          <w:noProof/>
        </w:rPr>
      </w:r>
      <w:r>
        <w:rPr>
          <w:noProof/>
        </w:rPr>
        <w:fldChar w:fldCharType="separate"/>
      </w:r>
      <w:r>
        <w:rPr>
          <w:noProof/>
        </w:rPr>
        <w:t>178</w:t>
      </w:r>
      <w:r>
        <w:rPr>
          <w:noProof/>
        </w:rPr>
        <w:fldChar w:fldCharType="end"/>
      </w:r>
    </w:p>
    <w:p w14:paraId="71B751D8" w14:textId="61F61F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7.5.2.5.2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1-O</w:t>
      </w:r>
      <w:r>
        <w:rPr>
          <w:noProof/>
        </w:rPr>
        <w:tab/>
      </w:r>
      <w:r>
        <w:rPr>
          <w:noProof/>
        </w:rPr>
        <w:fldChar w:fldCharType="begin"/>
      </w:r>
      <w:r>
        <w:rPr>
          <w:noProof/>
        </w:rPr>
        <w:instrText xml:space="preserve"> PAGEREF _Toc163475216 \h </w:instrText>
      </w:r>
      <w:r>
        <w:rPr>
          <w:noProof/>
        </w:rPr>
      </w:r>
      <w:r>
        <w:rPr>
          <w:noProof/>
        </w:rPr>
        <w:fldChar w:fldCharType="separate"/>
      </w:r>
      <w:r>
        <w:rPr>
          <w:noProof/>
        </w:rPr>
        <w:t>178</w:t>
      </w:r>
      <w:r>
        <w:rPr>
          <w:noProof/>
        </w:rPr>
        <w:fldChar w:fldCharType="end"/>
      </w:r>
    </w:p>
    <w:p w14:paraId="20CBCB60" w14:textId="2E6C93D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7.5.2.5.3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 xml:space="preserve">Test requirements for </w:t>
      </w:r>
      <w:r w:rsidRPr="00274A1D">
        <w:rPr>
          <w:i/>
          <w:noProof/>
          <w:lang w:eastAsia="sv-SE"/>
        </w:rPr>
        <w:t>BS type 2-O</w:t>
      </w:r>
      <w:r>
        <w:rPr>
          <w:noProof/>
        </w:rPr>
        <w:tab/>
      </w:r>
      <w:r>
        <w:rPr>
          <w:noProof/>
        </w:rPr>
        <w:fldChar w:fldCharType="begin"/>
      </w:r>
      <w:r>
        <w:rPr>
          <w:noProof/>
        </w:rPr>
        <w:instrText xml:space="preserve"> PAGEREF _Toc163475217 \h </w:instrText>
      </w:r>
      <w:r>
        <w:rPr>
          <w:noProof/>
        </w:rPr>
      </w:r>
      <w:r>
        <w:rPr>
          <w:noProof/>
        </w:rPr>
        <w:fldChar w:fldCharType="separate"/>
      </w:r>
      <w:r>
        <w:rPr>
          <w:noProof/>
        </w:rPr>
        <w:t>181</w:t>
      </w:r>
      <w:r>
        <w:rPr>
          <w:noProof/>
        </w:rPr>
        <w:fldChar w:fldCharType="end"/>
      </w:r>
    </w:p>
    <w:p w14:paraId="4545D7C0" w14:textId="1DFF7CE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7.6</w:t>
      </w:r>
      <w:r>
        <w:rPr>
          <w:rFonts w:asciiTheme="minorHAnsi" w:eastAsiaTheme="minorEastAsia" w:hAnsiTheme="minorHAnsi" w:cstheme="minorBidi"/>
          <w:noProof/>
          <w:kern w:val="2"/>
          <w:sz w:val="22"/>
          <w:szCs w:val="22"/>
          <w:lang w:val="en-US" w:eastAsia="zh-CN"/>
          <w14:ligatures w14:val="standardContextual"/>
        </w:rPr>
        <w:tab/>
      </w:r>
      <w:r>
        <w:rPr>
          <w:noProof/>
        </w:rPr>
        <w:t>OTA out-of-band blocking</w:t>
      </w:r>
      <w:r>
        <w:rPr>
          <w:noProof/>
        </w:rPr>
        <w:tab/>
      </w:r>
      <w:r>
        <w:rPr>
          <w:noProof/>
        </w:rPr>
        <w:fldChar w:fldCharType="begin"/>
      </w:r>
      <w:r>
        <w:rPr>
          <w:noProof/>
        </w:rPr>
        <w:instrText xml:space="preserve"> PAGEREF _Toc163475218 \h </w:instrText>
      </w:r>
      <w:r>
        <w:rPr>
          <w:noProof/>
        </w:rPr>
      </w:r>
      <w:r>
        <w:rPr>
          <w:noProof/>
        </w:rPr>
        <w:fldChar w:fldCharType="separate"/>
      </w:r>
      <w:r>
        <w:rPr>
          <w:noProof/>
        </w:rPr>
        <w:t>182</w:t>
      </w:r>
      <w:r>
        <w:rPr>
          <w:noProof/>
        </w:rPr>
        <w:fldChar w:fldCharType="end"/>
      </w:r>
    </w:p>
    <w:p w14:paraId="2372AB3B" w14:textId="27E3C5B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_Toc163475219 \h </w:instrText>
      </w:r>
      <w:r>
        <w:rPr>
          <w:noProof/>
        </w:rPr>
      </w:r>
      <w:r>
        <w:rPr>
          <w:noProof/>
        </w:rPr>
        <w:fldChar w:fldCharType="separate"/>
      </w:r>
      <w:r>
        <w:rPr>
          <w:noProof/>
        </w:rPr>
        <w:t>182</w:t>
      </w:r>
      <w:r>
        <w:rPr>
          <w:noProof/>
        </w:rPr>
        <w:fldChar w:fldCharType="end"/>
      </w:r>
    </w:p>
    <w:p w14:paraId="011FBF0B" w14:textId="13D0CAD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7.6.2</w:t>
      </w:r>
      <w:r>
        <w:rPr>
          <w:rFonts w:asciiTheme="minorHAnsi" w:eastAsiaTheme="minorEastAsia" w:hAnsiTheme="minorHAnsi" w:cstheme="minorBidi"/>
          <w:noProof/>
          <w:kern w:val="2"/>
          <w:sz w:val="22"/>
          <w:szCs w:val="22"/>
          <w:lang w:val="en-US" w:eastAsia="zh-CN"/>
          <w14:ligatures w14:val="standardContextual"/>
        </w:rPr>
        <w:tab/>
      </w:r>
      <w:r>
        <w:rPr>
          <w:noProof/>
        </w:rPr>
        <w:t xml:space="preserve">Minimum </w:t>
      </w:r>
      <w:r w:rsidRPr="00274A1D">
        <w:rPr>
          <w:noProof/>
          <w:lang w:val="en-US"/>
        </w:rPr>
        <w:t>r</w:t>
      </w:r>
      <w:r>
        <w:rPr>
          <w:noProof/>
        </w:rPr>
        <w:t>equirement</w:t>
      </w:r>
      <w:r>
        <w:rPr>
          <w:noProof/>
        </w:rPr>
        <w:tab/>
      </w:r>
      <w:r>
        <w:rPr>
          <w:noProof/>
        </w:rPr>
        <w:fldChar w:fldCharType="begin"/>
      </w:r>
      <w:r>
        <w:rPr>
          <w:noProof/>
        </w:rPr>
        <w:instrText xml:space="preserve"> PAGEREF _Toc163475220 \h </w:instrText>
      </w:r>
      <w:r>
        <w:rPr>
          <w:noProof/>
        </w:rPr>
      </w:r>
      <w:r>
        <w:rPr>
          <w:noProof/>
        </w:rPr>
        <w:fldChar w:fldCharType="separate"/>
      </w:r>
      <w:r>
        <w:rPr>
          <w:noProof/>
        </w:rPr>
        <w:t>182</w:t>
      </w:r>
      <w:r>
        <w:rPr>
          <w:noProof/>
        </w:rPr>
        <w:fldChar w:fldCharType="end"/>
      </w:r>
    </w:p>
    <w:p w14:paraId="39F0BCD9" w14:textId="0EDE523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_Toc163475221 \h </w:instrText>
      </w:r>
      <w:r>
        <w:rPr>
          <w:noProof/>
        </w:rPr>
      </w:r>
      <w:r>
        <w:rPr>
          <w:noProof/>
        </w:rPr>
        <w:fldChar w:fldCharType="separate"/>
      </w:r>
      <w:r>
        <w:rPr>
          <w:noProof/>
        </w:rPr>
        <w:t>182</w:t>
      </w:r>
      <w:r>
        <w:rPr>
          <w:noProof/>
        </w:rPr>
        <w:fldChar w:fldCharType="end"/>
      </w:r>
    </w:p>
    <w:p w14:paraId="63899EFB" w14:textId="17143B6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7.6.4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_Toc163475222 \h </w:instrText>
      </w:r>
      <w:r>
        <w:rPr>
          <w:noProof/>
        </w:rPr>
      </w:r>
      <w:r>
        <w:rPr>
          <w:noProof/>
        </w:rPr>
        <w:fldChar w:fldCharType="separate"/>
      </w:r>
      <w:r>
        <w:rPr>
          <w:noProof/>
        </w:rPr>
        <w:t>183</w:t>
      </w:r>
      <w:r>
        <w:rPr>
          <w:noProof/>
        </w:rPr>
        <w:fldChar w:fldCharType="end"/>
      </w:r>
    </w:p>
    <w:p w14:paraId="31A4F9CC" w14:textId="0F72BA9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7.6.4.1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_Toc163475223 \h </w:instrText>
      </w:r>
      <w:r>
        <w:rPr>
          <w:noProof/>
        </w:rPr>
      </w:r>
      <w:r>
        <w:rPr>
          <w:noProof/>
        </w:rPr>
        <w:fldChar w:fldCharType="separate"/>
      </w:r>
      <w:r>
        <w:rPr>
          <w:noProof/>
        </w:rPr>
        <w:t>183</w:t>
      </w:r>
      <w:r>
        <w:rPr>
          <w:noProof/>
        </w:rPr>
        <w:fldChar w:fldCharType="end"/>
      </w:r>
    </w:p>
    <w:p w14:paraId="210FCF31" w14:textId="36AAC13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7.6.4.2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_Toc163475224 \h </w:instrText>
      </w:r>
      <w:r>
        <w:rPr>
          <w:noProof/>
        </w:rPr>
      </w:r>
      <w:r>
        <w:rPr>
          <w:noProof/>
        </w:rPr>
        <w:fldChar w:fldCharType="separate"/>
      </w:r>
      <w:r>
        <w:rPr>
          <w:noProof/>
        </w:rPr>
        <w:t>183</w:t>
      </w:r>
      <w:r>
        <w:rPr>
          <w:noProof/>
        </w:rPr>
        <w:fldChar w:fldCharType="end"/>
      </w:r>
    </w:p>
    <w:p w14:paraId="768C5A99" w14:textId="79E3074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7.6.</w:t>
      </w:r>
      <w:r w:rsidRPr="00274A1D">
        <w:rPr>
          <w:noProof/>
          <w:lang w:val="en-US" w:eastAsia="sv-SE"/>
        </w:rPr>
        <w:t>4</w:t>
      </w:r>
      <w:r>
        <w:rPr>
          <w:noProof/>
          <w:lang w:eastAsia="sv-SE"/>
        </w:rPr>
        <w:t>.</w:t>
      </w:r>
      <w:r w:rsidRPr="00274A1D">
        <w:rPr>
          <w:noProof/>
          <w:lang w:val="en-US" w:eastAsia="sv-SE"/>
        </w:rPr>
        <w:t>2</w:t>
      </w:r>
      <w:r>
        <w:rPr>
          <w:noProof/>
          <w:lang w:eastAsia="sv-SE"/>
        </w:rPr>
        <w:t>.1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val="en-US" w:eastAsia="sv-SE"/>
        </w:rPr>
        <w:t>BS type 1-O</w:t>
      </w:r>
      <w:r w:rsidRPr="00274A1D">
        <w:rPr>
          <w:noProof/>
          <w:lang w:val="en-US" w:eastAsia="sv-SE"/>
        </w:rPr>
        <w:t xml:space="preserve"> procedure for out-of-band blocking</w:t>
      </w:r>
      <w:r>
        <w:rPr>
          <w:noProof/>
        </w:rPr>
        <w:tab/>
      </w:r>
      <w:r>
        <w:rPr>
          <w:noProof/>
        </w:rPr>
        <w:fldChar w:fldCharType="begin"/>
      </w:r>
      <w:r>
        <w:rPr>
          <w:noProof/>
        </w:rPr>
        <w:instrText xml:space="preserve"> PAGEREF _Toc163475225 \h </w:instrText>
      </w:r>
      <w:r>
        <w:rPr>
          <w:noProof/>
        </w:rPr>
      </w:r>
      <w:r>
        <w:rPr>
          <w:noProof/>
        </w:rPr>
        <w:fldChar w:fldCharType="separate"/>
      </w:r>
      <w:r>
        <w:rPr>
          <w:noProof/>
        </w:rPr>
        <w:t>183</w:t>
      </w:r>
      <w:r>
        <w:rPr>
          <w:noProof/>
        </w:rPr>
        <w:fldChar w:fldCharType="end"/>
      </w:r>
    </w:p>
    <w:p w14:paraId="017C8A95" w14:textId="2F4D3FA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sv-SE"/>
        </w:rPr>
        <w:t>7.6.</w:t>
      </w:r>
      <w:r w:rsidRPr="00274A1D">
        <w:rPr>
          <w:noProof/>
          <w:lang w:val="en-US" w:eastAsia="sv-SE"/>
        </w:rPr>
        <w:t>4</w:t>
      </w:r>
      <w:r>
        <w:rPr>
          <w:noProof/>
          <w:lang w:eastAsia="sv-SE"/>
        </w:rPr>
        <w:t>.</w:t>
      </w:r>
      <w:r w:rsidRPr="00274A1D">
        <w:rPr>
          <w:noProof/>
          <w:lang w:val="en-US" w:eastAsia="sv-SE"/>
        </w:rPr>
        <w:t>2</w:t>
      </w:r>
      <w:r>
        <w:rPr>
          <w:noProof/>
          <w:lang w:eastAsia="sv-SE"/>
        </w:rPr>
        <w:t>.</w:t>
      </w:r>
      <w:r w:rsidRPr="00274A1D">
        <w:rPr>
          <w:noProof/>
          <w:lang w:val="en-US" w:eastAsia="sv-SE"/>
        </w:rPr>
        <w:t>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val="en-US" w:eastAsia="sv-SE"/>
        </w:rPr>
        <w:t>BS type 1-O</w:t>
      </w:r>
      <w:r w:rsidRPr="00274A1D">
        <w:rPr>
          <w:noProof/>
          <w:lang w:val="en-US" w:eastAsia="sv-SE"/>
        </w:rPr>
        <w:t xml:space="preserve"> procedure for co-location blocking</w:t>
      </w:r>
      <w:r>
        <w:rPr>
          <w:noProof/>
        </w:rPr>
        <w:tab/>
      </w:r>
      <w:r>
        <w:rPr>
          <w:noProof/>
        </w:rPr>
        <w:fldChar w:fldCharType="begin"/>
      </w:r>
      <w:r>
        <w:rPr>
          <w:noProof/>
        </w:rPr>
        <w:instrText xml:space="preserve"> PAGEREF _Toc163475226 \h </w:instrText>
      </w:r>
      <w:r>
        <w:rPr>
          <w:noProof/>
        </w:rPr>
      </w:r>
      <w:r>
        <w:rPr>
          <w:noProof/>
        </w:rPr>
        <w:fldChar w:fldCharType="separate"/>
      </w:r>
      <w:r>
        <w:rPr>
          <w:noProof/>
        </w:rPr>
        <w:t>184</w:t>
      </w:r>
      <w:r>
        <w:rPr>
          <w:noProof/>
        </w:rPr>
        <w:fldChar w:fldCharType="end"/>
      </w:r>
    </w:p>
    <w:p w14:paraId="21DD384B" w14:textId="3E6539B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w:t>
      </w:r>
      <w:r w:rsidRPr="00274A1D">
        <w:rPr>
          <w:noProof/>
          <w:lang w:val="en-US"/>
        </w:rPr>
        <w:t>4</w:t>
      </w:r>
      <w:r>
        <w:rPr>
          <w:noProof/>
        </w:rPr>
        <w:t>.</w:t>
      </w:r>
      <w:r w:rsidRPr="00274A1D">
        <w:rPr>
          <w:noProof/>
          <w:lang w:val="en-US"/>
        </w:rPr>
        <w:t>2</w:t>
      </w:r>
      <w:r>
        <w:rPr>
          <w:noProof/>
        </w:rPr>
        <w:t>.</w:t>
      </w:r>
      <w:r w:rsidRPr="00274A1D">
        <w:rPr>
          <w:noProof/>
          <w:lang w:val="en-US"/>
        </w:rPr>
        <w:t>3</w:t>
      </w:r>
      <w:r>
        <w:rPr>
          <w:rFonts w:asciiTheme="minorHAnsi" w:eastAsiaTheme="minorEastAsia" w:hAnsiTheme="minorHAnsi" w:cstheme="minorBidi"/>
          <w:noProof/>
          <w:kern w:val="2"/>
          <w:sz w:val="22"/>
          <w:szCs w:val="22"/>
          <w:lang w:val="en-US" w:eastAsia="zh-CN"/>
          <w14:ligatures w14:val="standardContextual"/>
        </w:rPr>
        <w:tab/>
      </w:r>
      <w:r w:rsidRPr="00274A1D">
        <w:rPr>
          <w:i/>
          <w:noProof/>
        </w:rPr>
        <w:t>BS type 2-O</w:t>
      </w:r>
      <w:r>
        <w:rPr>
          <w:noProof/>
        </w:rPr>
        <w:t xml:space="preserve"> procedure for out-of-band blocking</w:t>
      </w:r>
      <w:r>
        <w:rPr>
          <w:noProof/>
        </w:rPr>
        <w:tab/>
      </w:r>
      <w:r>
        <w:rPr>
          <w:noProof/>
        </w:rPr>
        <w:fldChar w:fldCharType="begin"/>
      </w:r>
      <w:r>
        <w:rPr>
          <w:noProof/>
        </w:rPr>
        <w:instrText xml:space="preserve"> PAGEREF _Toc163475227 \h </w:instrText>
      </w:r>
      <w:r>
        <w:rPr>
          <w:noProof/>
        </w:rPr>
      </w:r>
      <w:r>
        <w:rPr>
          <w:noProof/>
        </w:rPr>
        <w:fldChar w:fldCharType="separate"/>
      </w:r>
      <w:r>
        <w:rPr>
          <w:noProof/>
        </w:rPr>
        <w:t>184</w:t>
      </w:r>
      <w:r>
        <w:rPr>
          <w:noProof/>
        </w:rPr>
        <w:fldChar w:fldCharType="end"/>
      </w:r>
    </w:p>
    <w:p w14:paraId="3EC557A2" w14:textId="2A289EB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requirements</w:t>
      </w:r>
      <w:r>
        <w:rPr>
          <w:noProof/>
        </w:rPr>
        <w:tab/>
      </w:r>
      <w:r>
        <w:rPr>
          <w:noProof/>
        </w:rPr>
        <w:fldChar w:fldCharType="begin"/>
      </w:r>
      <w:r>
        <w:rPr>
          <w:noProof/>
        </w:rPr>
        <w:instrText xml:space="preserve"> PAGEREF _Toc163475228 \h </w:instrText>
      </w:r>
      <w:r>
        <w:rPr>
          <w:noProof/>
        </w:rPr>
      </w:r>
      <w:r>
        <w:rPr>
          <w:noProof/>
        </w:rPr>
        <w:fldChar w:fldCharType="separate"/>
      </w:r>
      <w:r>
        <w:rPr>
          <w:noProof/>
        </w:rPr>
        <w:t>185</w:t>
      </w:r>
      <w:r>
        <w:rPr>
          <w:noProof/>
        </w:rPr>
        <w:fldChar w:fldCharType="end"/>
      </w:r>
    </w:p>
    <w:p w14:paraId="33BFC4A5" w14:textId="7472C4D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Requirement for </w:t>
      </w:r>
      <w:r w:rsidRPr="00274A1D">
        <w:rPr>
          <w:i/>
          <w:noProof/>
        </w:rPr>
        <w:t>BS type 1-O</w:t>
      </w:r>
      <w:r>
        <w:rPr>
          <w:noProof/>
        </w:rPr>
        <w:tab/>
      </w:r>
      <w:r>
        <w:rPr>
          <w:noProof/>
        </w:rPr>
        <w:fldChar w:fldCharType="begin"/>
      </w:r>
      <w:r>
        <w:rPr>
          <w:noProof/>
        </w:rPr>
        <w:instrText xml:space="preserve"> PAGEREF _Toc163475229 \h </w:instrText>
      </w:r>
      <w:r>
        <w:rPr>
          <w:noProof/>
        </w:rPr>
      </w:r>
      <w:r>
        <w:rPr>
          <w:noProof/>
        </w:rPr>
        <w:fldChar w:fldCharType="separate"/>
      </w:r>
      <w:r>
        <w:rPr>
          <w:noProof/>
        </w:rPr>
        <w:t>185</w:t>
      </w:r>
      <w:r>
        <w:rPr>
          <w:noProof/>
        </w:rPr>
        <w:fldChar w:fldCharType="end"/>
      </w:r>
    </w:p>
    <w:p w14:paraId="5EE7C78E" w14:textId="25236D2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.5.1.1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_Toc163475230 \h </w:instrText>
      </w:r>
      <w:r>
        <w:rPr>
          <w:noProof/>
        </w:rPr>
      </w:r>
      <w:r>
        <w:rPr>
          <w:noProof/>
        </w:rPr>
        <w:fldChar w:fldCharType="separate"/>
      </w:r>
      <w:r>
        <w:rPr>
          <w:noProof/>
        </w:rPr>
        <w:t>185</w:t>
      </w:r>
      <w:r>
        <w:rPr>
          <w:noProof/>
        </w:rPr>
        <w:fldChar w:fldCharType="end"/>
      </w:r>
    </w:p>
    <w:p w14:paraId="7CDF75B6" w14:textId="40FD3F7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.5.1.2</w:t>
      </w:r>
      <w:r>
        <w:rPr>
          <w:rFonts w:asciiTheme="minorHAnsi" w:eastAsiaTheme="minorEastAsia" w:hAnsiTheme="minorHAnsi" w:cstheme="minorBidi"/>
          <w:noProof/>
          <w:kern w:val="2"/>
          <w:sz w:val="22"/>
          <w:szCs w:val="22"/>
          <w:lang w:val="en-US" w:eastAsia="zh-CN"/>
          <w14:ligatures w14:val="standardContextual"/>
        </w:rPr>
        <w:tab/>
      </w:r>
      <w:r>
        <w:rPr>
          <w:noProof/>
        </w:rPr>
        <w:t>Co-location requirement</w:t>
      </w:r>
      <w:r>
        <w:rPr>
          <w:noProof/>
        </w:rPr>
        <w:tab/>
      </w:r>
      <w:r>
        <w:rPr>
          <w:noProof/>
        </w:rPr>
        <w:fldChar w:fldCharType="begin"/>
      </w:r>
      <w:r>
        <w:rPr>
          <w:noProof/>
        </w:rPr>
        <w:instrText xml:space="preserve"> PAGEREF _Toc163475231 \h </w:instrText>
      </w:r>
      <w:r>
        <w:rPr>
          <w:noProof/>
        </w:rPr>
      </w:r>
      <w:r>
        <w:rPr>
          <w:noProof/>
        </w:rPr>
        <w:fldChar w:fldCharType="separate"/>
      </w:r>
      <w:r>
        <w:rPr>
          <w:noProof/>
        </w:rPr>
        <w:t>186</w:t>
      </w:r>
      <w:r>
        <w:rPr>
          <w:noProof/>
        </w:rPr>
        <w:fldChar w:fldCharType="end"/>
      </w:r>
    </w:p>
    <w:p w14:paraId="23B3D33C" w14:textId="63C5190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Requirement for </w:t>
      </w:r>
      <w:r w:rsidRPr="00274A1D">
        <w:rPr>
          <w:i/>
          <w:noProof/>
        </w:rPr>
        <w:t>BS type 2-O</w:t>
      </w:r>
      <w:r>
        <w:rPr>
          <w:noProof/>
        </w:rPr>
        <w:tab/>
      </w:r>
      <w:r>
        <w:rPr>
          <w:noProof/>
        </w:rPr>
        <w:fldChar w:fldCharType="begin"/>
      </w:r>
      <w:r>
        <w:rPr>
          <w:noProof/>
        </w:rPr>
        <w:instrText xml:space="preserve"> PAGEREF _Toc163475232 \h </w:instrText>
      </w:r>
      <w:r>
        <w:rPr>
          <w:noProof/>
        </w:rPr>
      </w:r>
      <w:r>
        <w:rPr>
          <w:noProof/>
        </w:rPr>
        <w:fldChar w:fldCharType="separate"/>
      </w:r>
      <w:r>
        <w:rPr>
          <w:noProof/>
        </w:rPr>
        <w:t>186</w:t>
      </w:r>
      <w:r>
        <w:rPr>
          <w:noProof/>
        </w:rPr>
        <w:fldChar w:fldCharType="end"/>
      </w:r>
    </w:p>
    <w:p w14:paraId="44BB720C" w14:textId="07BBFC5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7.</w:t>
      </w:r>
      <w:r w:rsidRPr="00274A1D">
        <w:rPr>
          <w:noProof/>
          <w:lang w:val="en-US"/>
        </w:rPr>
        <w:t>6</w:t>
      </w:r>
      <w:r>
        <w:rPr>
          <w:noProof/>
        </w:rPr>
        <w:t>.5.</w:t>
      </w:r>
      <w:r w:rsidRPr="00274A1D">
        <w:rPr>
          <w:noProof/>
          <w:lang w:val="en-US"/>
        </w:rPr>
        <w:t>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General r</w:t>
      </w:r>
      <w:r w:rsidRPr="00274A1D">
        <w:rPr>
          <w:noProof/>
          <w:lang w:val="en-US"/>
        </w:rPr>
        <w:t>equirement</w:t>
      </w:r>
      <w:r>
        <w:rPr>
          <w:noProof/>
        </w:rPr>
        <w:tab/>
      </w:r>
      <w:r>
        <w:rPr>
          <w:noProof/>
        </w:rPr>
        <w:fldChar w:fldCharType="begin"/>
      </w:r>
      <w:r>
        <w:rPr>
          <w:noProof/>
        </w:rPr>
        <w:instrText xml:space="preserve"> PAGEREF _Toc163475233 \h </w:instrText>
      </w:r>
      <w:r>
        <w:rPr>
          <w:noProof/>
        </w:rPr>
      </w:r>
      <w:r>
        <w:rPr>
          <w:noProof/>
        </w:rPr>
        <w:fldChar w:fldCharType="separate"/>
      </w:r>
      <w:r>
        <w:rPr>
          <w:noProof/>
        </w:rPr>
        <w:t>186</w:t>
      </w:r>
      <w:r>
        <w:rPr>
          <w:noProof/>
        </w:rPr>
        <w:fldChar w:fldCharType="end"/>
      </w:r>
    </w:p>
    <w:p w14:paraId="66131A9D" w14:textId="1EA7F9F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7.7</w:t>
      </w:r>
      <w:r>
        <w:rPr>
          <w:rFonts w:asciiTheme="minorHAnsi" w:eastAsiaTheme="minorEastAsia" w:hAnsiTheme="minorHAnsi" w:cstheme="minorBidi"/>
          <w:noProof/>
          <w:kern w:val="2"/>
          <w:sz w:val="22"/>
          <w:szCs w:val="22"/>
          <w:lang w:val="en-US" w:eastAsia="zh-CN"/>
          <w14:ligatures w14:val="standardContextual"/>
        </w:rPr>
        <w:tab/>
      </w:r>
      <w:r>
        <w:rPr>
          <w:noProof/>
        </w:rPr>
        <w:t>OTA receiver spurious emissions</w:t>
      </w:r>
      <w:r>
        <w:rPr>
          <w:noProof/>
        </w:rPr>
        <w:tab/>
      </w:r>
      <w:r>
        <w:rPr>
          <w:noProof/>
        </w:rPr>
        <w:fldChar w:fldCharType="begin"/>
      </w:r>
      <w:r>
        <w:rPr>
          <w:noProof/>
        </w:rPr>
        <w:instrText xml:space="preserve"> PAGEREF _Toc163475234 \h </w:instrText>
      </w:r>
      <w:r>
        <w:rPr>
          <w:noProof/>
        </w:rPr>
      </w:r>
      <w:r>
        <w:rPr>
          <w:noProof/>
        </w:rPr>
        <w:fldChar w:fldCharType="separate"/>
      </w:r>
      <w:r>
        <w:rPr>
          <w:noProof/>
        </w:rPr>
        <w:t>187</w:t>
      </w:r>
      <w:r>
        <w:rPr>
          <w:noProof/>
        </w:rPr>
        <w:fldChar w:fldCharType="end"/>
      </w:r>
    </w:p>
    <w:p w14:paraId="05F0D43A" w14:textId="114004E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_Toc163475235 \h </w:instrText>
      </w:r>
      <w:r>
        <w:rPr>
          <w:noProof/>
        </w:rPr>
      </w:r>
      <w:r>
        <w:rPr>
          <w:noProof/>
        </w:rPr>
        <w:fldChar w:fldCharType="separate"/>
      </w:r>
      <w:r>
        <w:rPr>
          <w:noProof/>
        </w:rPr>
        <w:t>187</w:t>
      </w:r>
      <w:r>
        <w:rPr>
          <w:noProof/>
        </w:rPr>
        <w:fldChar w:fldCharType="end"/>
      </w:r>
    </w:p>
    <w:p w14:paraId="030A6AB9" w14:textId="36AD5CB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_Toc163475236 \h </w:instrText>
      </w:r>
      <w:r>
        <w:rPr>
          <w:noProof/>
        </w:rPr>
      </w:r>
      <w:r>
        <w:rPr>
          <w:noProof/>
        </w:rPr>
        <w:fldChar w:fldCharType="separate"/>
      </w:r>
      <w:r>
        <w:rPr>
          <w:noProof/>
        </w:rPr>
        <w:t>187</w:t>
      </w:r>
      <w:r>
        <w:rPr>
          <w:noProof/>
        </w:rPr>
        <w:fldChar w:fldCharType="end"/>
      </w:r>
    </w:p>
    <w:p w14:paraId="41ACF0C8" w14:textId="316D596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_Toc163475237 \h </w:instrText>
      </w:r>
      <w:r>
        <w:rPr>
          <w:noProof/>
        </w:rPr>
      </w:r>
      <w:r>
        <w:rPr>
          <w:noProof/>
        </w:rPr>
        <w:fldChar w:fldCharType="separate"/>
      </w:r>
      <w:r>
        <w:rPr>
          <w:noProof/>
        </w:rPr>
        <w:t>188</w:t>
      </w:r>
      <w:r>
        <w:rPr>
          <w:noProof/>
        </w:rPr>
        <w:fldChar w:fldCharType="end"/>
      </w:r>
    </w:p>
    <w:p w14:paraId="229DFDA1" w14:textId="14E1C3B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_Toc163475238 \h </w:instrText>
      </w:r>
      <w:r>
        <w:rPr>
          <w:noProof/>
        </w:rPr>
      </w:r>
      <w:r>
        <w:rPr>
          <w:noProof/>
        </w:rPr>
        <w:fldChar w:fldCharType="separate"/>
      </w:r>
      <w:r>
        <w:rPr>
          <w:noProof/>
        </w:rPr>
        <w:t>188</w:t>
      </w:r>
      <w:r>
        <w:rPr>
          <w:noProof/>
        </w:rPr>
        <w:fldChar w:fldCharType="end"/>
      </w:r>
    </w:p>
    <w:p w14:paraId="2217D338" w14:textId="41D8DDE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7.7.4.1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_Toc163475239 \h </w:instrText>
      </w:r>
      <w:r>
        <w:rPr>
          <w:noProof/>
        </w:rPr>
      </w:r>
      <w:r>
        <w:rPr>
          <w:noProof/>
        </w:rPr>
        <w:fldChar w:fldCharType="separate"/>
      </w:r>
      <w:r>
        <w:rPr>
          <w:noProof/>
        </w:rPr>
        <w:t>188</w:t>
      </w:r>
      <w:r>
        <w:rPr>
          <w:noProof/>
        </w:rPr>
        <w:fldChar w:fldCharType="end"/>
      </w:r>
    </w:p>
    <w:p w14:paraId="070EDAFF" w14:textId="4C3D0CA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lastRenderedPageBreak/>
        <w:t>7.7.4.2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_Toc163475240 \h </w:instrText>
      </w:r>
      <w:r>
        <w:rPr>
          <w:noProof/>
        </w:rPr>
      </w:r>
      <w:r>
        <w:rPr>
          <w:noProof/>
        </w:rPr>
        <w:fldChar w:fldCharType="separate"/>
      </w:r>
      <w:r>
        <w:rPr>
          <w:noProof/>
        </w:rPr>
        <w:t>188</w:t>
      </w:r>
      <w:r>
        <w:rPr>
          <w:noProof/>
        </w:rPr>
        <w:fldChar w:fldCharType="end"/>
      </w:r>
    </w:p>
    <w:p w14:paraId="5FF41F55" w14:textId="108EA6F2"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7.7.5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_Toc163475241 \h </w:instrText>
      </w:r>
      <w:r>
        <w:rPr>
          <w:noProof/>
        </w:rPr>
      </w:r>
      <w:r>
        <w:rPr>
          <w:noProof/>
        </w:rPr>
        <w:fldChar w:fldCharType="separate"/>
      </w:r>
      <w:r>
        <w:rPr>
          <w:noProof/>
        </w:rPr>
        <w:t>189</w:t>
      </w:r>
      <w:r>
        <w:rPr>
          <w:noProof/>
        </w:rPr>
        <w:fldChar w:fldCharType="end"/>
      </w:r>
    </w:p>
    <w:p w14:paraId="3362F0A6" w14:textId="365EBE0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7.7.5.1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1-O</w:t>
      </w:r>
      <w:r>
        <w:rPr>
          <w:noProof/>
        </w:rPr>
        <w:tab/>
      </w:r>
      <w:r>
        <w:rPr>
          <w:noProof/>
        </w:rPr>
        <w:fldChar w:fldCharType="begin"/>
      </w:r>
      <w:r>
        <w:rPr>
          <w:noProof/>
        </w:rPr>
        <w:instrText xml:space="preserve"> PAGEREF _Toc163475242 \h </w:instrText>
      </w:r>
      <w:r>
        <w:rPr>
          <w:noProof/>
        </w:rPr>
      </w:r>
      <w:r>
        <w:rPr>
          <w:noProof/>
        </w:rPr>
        <w:fldChar w:fldCharType="separate"/>
      </w:r>
      <w:r>
        <w:rPr>
          <w:noProof/>
        </w:rPr>
        <w:t>189</w:t>
      </w:r>
      <w:r>
        <w:rPr>
          <w:noProof/>
        </w:rPr>
        <w:fldChar w:fldCharType="end"/>
      </w:r>
    </w:p>
    <w:p w14:paraId="75B6D1F0" w14:textId="07D91D4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7.7.5.2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2-O</w:t>
      </w:r>
      <w:r>
        <w:rPr>
          <w:noProof/>
        </w:rPr>
        <w:tab/>
      </w:r>
      <w:r>
        <w:rPr>
          <w:noProof/>
        </w:rPr>
        <w:fldChar w:fldCharType="begin"/>
      </w:r>
      <w:r>
        <w:rPr>
          <w:noProof/>
        </w:rPr>
        <w:instrText xml:space="preserve"> PAGEREF _Toc163475243 \h </w:instrText>
      </w:r>
      <w:r>
        <w:rPr>
          <w:noProof/>
        </w:rPr>
      </w:r>
      <w:r>
        <w:rPr>
          <w:noProof/>
        </w:rPr>
        <w:fldChar w:fldCharType="separate"/>
      </w:r>
      <w:r>
        <w:rPr>
          <w:noProof/>
        </w:rPr>
        <w:t>190</w:t>
      </w:r>
      <w:r>
        <w:rPr>
          <w:noProof/>
        </w:rPr>
        <w:fldChar w:fldCharType="end"/>
      </w:r>
    </w:p>
    <w:p w14:paraId="01A0E8E4" w14:textId="117E8826"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7.8</w:t>
      </w:r>
      <w:r>
        <w:rPr>
          <w:rFonts w:asciiTheme="minorHAnsi" w:eastAsiaTheme="minorEastAsia" w:hAnsiTheme="minorHAnsi" w:cstheme="minorBidi"/>
          <w:noProof/>
          <w:kern w:val="2"/>
          <w:sz w:val="22"/>
          <w:szCs w:val="22"/>
          <w:lang w:val="en-US" w:eastAsia="zh-CN"/>
          <w14:ligatures w14:val="standardContextual"/>
        </w:rPr>
        <w:tab/>
      </w:r>
      <w:r>
        <w:rPr>
          <w:noProof/>
        </w:rPr>
        <w:t>OTA receiver intermodulation</w:t>
      </w:r>
      <w:r>
        <w:rPr>
          <w:noProof/>
        </w:rPr>
        <w:tab/>
      </w:r>
      <w:r>
        <w:rPr>
          <w:noProof/>
        </w:rPr>
        <w:fldChar w:fldCharType="begin"/>
      </w:r>
      <w:r>
        <w:rPr>
          <w:noProof/>
        </w:rPr>
        <w:instrText xml:space="preserve"> PAGEREF _Toc163475244 \h </w:instrText>
      </w:r>
      <w:r>
        <w:rPr>
          <w:noProof/>
        </w:rPr>
      </w:r>
      <w:r>
        <w:rPr>
          <w:noProof/>
        </w:rPr>
        <w:fldChar w:fldCharType="separate"/>
      </w:r>
      <w:r>
        <w:rPr>
          <w:noProof/>
        </w:rPr>
        <w:t>191</w:t>
      </w:r>
      <w:r>
        <w:rPr>
          <w:noProof/>
        </w:rPr>
        <w:fldChar w:fldCharType="end"/>
      </w:r>
    </w:p>
    <w:p w14:paraId="15131A51" w14:textId="724AAA8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_Toc163475245 \h </w:instrText>
      </w:r>
      <w:r>
        <w:rPr>
          <w:noProof/>
        </w:rPr>
      </w:r>
      <w:r>
        <w:rPr>
          <w:noProof/>
        </w:rPr>
        <w:fldChar w:fldCharType="separate"/>
      </w:r>
      <w:r>
        <w:rPr>
          <w:noProof/>
        </w:rPr>
        <w:t>191</w:t>
      </w:r>
      <w:r>
        <w:rPr>
          <w:noProof/>
        </w:rPr>
        <w:fldChar w:fldCharType="end"/>
      </w:r>
    </w:p>
    <w:p w14:paraId="18E564B4" w14:textId="1752B1E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_Toc163475246 \h </w:instrText>
      </w:r>
      <w:r>
        <w:rPr>
          <w:noProof/>
        </w:rPr>
      </w:r>
      <w:r>
        <w:rPr>
          <w:noProof/>
        </w:rPr>
        <w:fldChar w:fldCharType="separate"/>
      </w:r>
      <w:r>
        <w:rPr>
          <w:noProof/>
        </w:rPr>
        <w:t>191</w:t>
      </w:r>
      <w:r>
        <w:rPr>
          <w:noProof/>
        </w:rPr>
        <w:fldChar w:fldCharType="end"/>
      </w:r>
    </w:p>
    <w:p w14:paraId="3355131D" w14:textId="45C2402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_Toc163475247 \h </w:instrText>
      </w:r>
      <w:r>
        <w:rPr>
          <w:noProof/>
        </w:rPr>
      </w:r>
      <w:r>
        <w:rPr>
          <w:noProof/>
        </w:rPr>
        <w:fldChar w:fldCharType="separate"/>
      </w:r>
      <w:r>
        <w:rPr>
          <w:noProof/>
        </w:rPr>
        <w:t>191</w:t>
      </w:r>
      <w:r>
        <w:rPr>
          <w:noProof/>
        </w:rPr>
        <w:fldChar w:fldCharType="end"/>
      </w:r>
    </w:p>
    <w:p w14:paraId="61CB06D4" w14:textId="359E359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_Toc163475248 \h </w:instrText>
      </w:r>
      <w:r>
        <w:rPr>
          <w:noProof/>
        </w:rPr>
      </w:r>
      <w:r>
        <w:rPr>
          <w:noProof/>
        </w:rPr>
        <w:fldChar w:fldCharType="separate"/>
      </w:r>
      <w:r>
        <w:rPr>
          <w:noProof/>
        </w:rPr>
        <w:t>191</w:t>
      </w:r>
      <w:r>
        <w:rPr>
          <w:noProof/>
        </w:rPr>
        <w:fldChar w:fldCharType="end"/>
      </w:r>
    </w:p>
    <w:p w14:paraId="44D1D98E" w14:textId="3EBE887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_Toc163475249 \h </w:instrText>
      </w:r>
      <w:r>
        <w:rPr>
          <w:noProof/>
        </w:rPr>
      </w:r>
      <w:r>
        <w:rPr>
          <w:noProof/>
        </w:rPr>
        <w:fldChar w:fldCharType="separate"/>
      </w:r>
      <w:r>
        <w:rPr>
          <w:noProof/>
        </w:rPr>
        <w:t>191</w:t>
      </w:r>
      <w:r>
        <w:rPr>
          <w:noProof/>
        </w:rPr>
        <w:fldChar w:fldCharType="end"/>
      </w:r>
    </w:p>
    <w:p w14:paraId="4193F959" w14:textId="33AAED2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_Toc163475250 \h </w:instrText>
      </w:r>
      <w:r>
        <w:rPr>
          <w:noProof/>
        </w:rPr>
      </w:r>
      <w:r>
        <w:rPr>
          <w:noProof/>
        </w:rPr>
        <w:fldChar w:fldCharType="separate"/>
      </w:r>
      <w:r>
        <w:rPr>
          <w:noProof/>
        </w:rPr>
        <w:t>192</w:t>
      </w:r>
      <w:r>
        <w:rPr>
          <w:noProof/>
        </w:rPr>
        <w:fldChar w:fldCharType="end"/>
      </w:r>
    </w:p>
    <w:p w14:paraId="64D1A039" w14:textId="1873639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_Toc163475251 \h </w:instrText>
      </w:r>
      <w:r>
        <w:rPr>
          <w:noProof/>
        </w:rPr>
      </w:r>
      <w:r>
        <w:rPr>
          <w:noProof/>
        </w:rPr>
        <w:fldChar w:fldCharType="separate"/>
      </w:r>
      <w:r>
        <w:rPr>
          <w:noProof/>
        </w:rPr>
        <w:t>192</w:t>
      </w:r>
      <w:r>
        <w:rPr>
          <w:noProof/>
        </w:rPr>
        <w:fldChar w:fldCharType="end"/>
      </w:r>
    </w:p>
    <w:p w14:paraId="58FCA331" w14:textId="1EFFB8B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_Toc163475252 \h </w:instrText>
      </w:r>
      <w:r>
        <w:rPr>
          <w:noProof/>
        </w:rPr>
      </w:r>
      <w:r>
        <w:rPr>
          <w:noProof/>
        </w:rPr>
        <w:fldChar w:fldCharType="separate"/>
      </w:r>
      <w:r>
        <w:rPr>
          <w:noProof/>
        </w:rPr>
        <w:t>192</w:t>
      </w:r>
      <w:r>
        <w:rPr>
          <w:noProof/>
        </w:rPr>
        <w:fldChar w:fldCharType="end"/>
      </w:r>
    </w:p>
    <w:p w14:paraId="6F0D6BA2" w14:textId="66EAD13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7.8.5.2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_Toc163475253 \h </w:instrText>
      </w:r>
      <w:r>
        <w:rPr>
          <w:noProof/>
        </w:rPr>
      </w:r>
      <w:r>
        <w:rPr>
          <w:noProof/>
        </w:rPr>
        <w:fldChar w:fldCharType="separate"/>
      </w:r>
      <w:r>
        <w:rPr>
          <w:noProof/>
        </w:rPr>
        <w:t>198</w:t>
      </w:r>
      <w:r>
        <w:rPr>
          <w:noProof/>
        </w:rPr>
        <w:fldChar w:fldCharType="end"/>
      </w:r>
    </w:p>
    <w:p w14:paraId="70E72813" w14:textId="743016A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7.9</w:t>
      </w:r>
      <w:r>
        <w:rPr>
          <w:rFonts w:asciiTheme="minorHAnsi" w:eastAsiaTheme="minorEastAsia" w:hAnsiTheme="minorHAnsi" w:cstheme="minorBidi"/>
          <w:noProof/>
          <w:kern w:val="2"/>
          <w:sz w:val="22"/>
          <w:szCs w:val="22"/>
          <w:lang w:val="en-US" w:eastAsia="zh-CN"/>
          <w14:ligatures w14:val="standardContextual"/>
        </w:rPr>
        <w:tab/>
      </w:r>
      <w:r>
        <w:rPr>
          <w:noProof/>
        </w:rPr>
        <w:t>OTA in-channel selectivity</w:t>
      </w:r>
      <w:r>
        <w:rPr>
          <w:noProof/>
        </w:rPr>
        <w:tab/>
      </w:r>
      <w:r>
        <w:rPr>
          <w:noProof/>
        </w:rPr>
        <w:fldChar w:fldCharType="begin"/>
      </w:r>
      <w:r>
        <w:rPr>
          <w:noProof/>
        </w:rPr>
        <w:instrText xml:space="preserve"> PAGEREF _Toc163475254 \h </w:instrText>
      </w:r>
      <w:r>
        <w:rPr>
          <w:noProof/>
        </w:rPr>
      </w:r>
      <w:r>
        <w:rPr>
          <w:noProof/>
        </w:rPr>
        <w:fldChar w:fldCharType="separate"/>
      </w:r>
      <w:r>
        <w:rPr>
          <w:noProof/>
        </w:rPr>
        <w:t>199</w:t>
      </w:r>
      <w:r>
        <w:rPr>
          <w:noProof/>
        </w:rPr>
        <w:fldChar w:fldCharType="end"/>
      </w:r>
    </w:p>
    <w:p w14:paraId="6EF9556A" w14:textId="08EA473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Definition and applicability</w:t>
      </w:r>
      <w:r>
        <w:rPr>
          <w:noProof/>
        </w:rPr>
        <w:tab/>
      </w:r>
      <w:r>
        <w:rPr>
          <w:noProof/>
        </w:rPr>
        <w:fldChar w:fldCharType="begin"/>
      </w:r>
      <w:r>
        <w:rPr>
          <w:noProof/>
        </w:rPr>
        <w:instrText xml:space="preserve"> PAGEREF _Toc163475255 \h </w:instrText>
      </w:r>
      <w:r>
        <w:rPr>
          <w:noProof/>
        </w:rPr>
      </w:r>
      <w:r>
        <w:rPr>
          <w:noProof/>
        </w:rPr>
        <w:fldChar w:fldCharType="separate"/>
      </w:r>
      <w:r>
        <w:rPr>
          <w:noProof/>
        </w:rPr>
        <w:t>199</w:t>
      </w:r>
      <w:r>
        <w:rPr>
          <w:noProof/>
        </w:rPr>
        <w:fldChar w:fldCharType="end"/>
      </w:r>
    </w:p>
    <w:p w14:paraId="6E4EAEBA" w14:textId="6B84C72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Minimum requirement</w:t>
      </w:r>
      <w:r>
        <w:rPr>
          <w:noProof/>
        </w:rPr>
        <w:tab/>
      </w:r>
      <w:r>
        <w:rPr>
          <w:noProof/>
        </w:rPr>
        <w:fldChar w:fldCharType="begin"/>
      </w:r>
      <w:r>
        <w:rPr>
          <w:noProof/>
        </w:rPr>
        <w:instrText xml:space="preserve"> PAGEREF _Toc163475256 \h </w:instrText>
      </w:r>
      <w:r>
        <w:rPr>
          <w:noProof/>
        </w:rPr>
      </w:r>
      <w:r>
        <w:rPr>
          <w:noProof/>
        </w:rPr>
        <w:fldChar w:fldCharType="separate"/>
      </w:r>
      <w:r>
        <w:rPr>
          <w:noProof/>
        </w:rPr>
        <w:t>199</w:t>
      </w:r>
      <w:r>
        <w:rPr>
          <w:noProof/>
        </w:rPr>
        <w:fldChar w:fldCharType="end"/>
      </w:r>
    </w:p>
    <w:p w14:paraId="5B921313" w14:textId="0A35680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7.9.3</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purpose</w:t>
      </w:r>
      <w:r>
        <w:rPr>
          <w:noProof/>
        </w:rPr>
        <w:tab/>
      </w:r>
      <w:r>
        <w:rPr>
          <w:noProof/>
        </w:rPr>
        <w:fldChar w:fldCharType="begin"/>
      </w:r>
      <w:r>
        <w:rPr>
          <w:noProof/>
        </w:rPr>
        <w:instrText xml:space="preserve"> PAGEREF _Toc163475257 \h </w:instrText>
      </w:r>
      <w:r>
        <w:rPr>
          <w:noProof/>
        </w:rPr>
      </w:r>
      <w:r>
        <w:rPr>
          <w:noProof/>
        </w:rPr>
        <w:fldChar w:fldCharType="separate"/>
      </w:r>
      <w:r>
        <w:rPr>
          <w:noProof/>
        </w:rPr>
        <w:t>199</w:t>
      </w:r>
      <w:r>
        <w:rPr>
          <w:noProof/>
        </w:rPr>
        <w:fldChar w:fldCharType="end"/>
      </w:r>
    </w:p>
    <w:p w14:paraId="0DF2A356" w14:textId="3E168A2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Method of test</w:t>
      </w:r>
      <w:r>
        <w:rPr>
          <w:noProof/>
        </w:rPr>
        <w:tab/>
      </w:r>
      <w:r>
        <w:rPr>
          <w:noProof/>
        </w:rPr>
        <w:fldChar w:fldCharType="begin"/>
      </w:r>
      <w:r>
        <w:rPr>
          <w:noProof/>
        </w:rPr>
        <w:instrText xml:space="preserve"> PAGEREF _Toc163475258 \h </w:instrText>
      </w:r>
      <w:r>
        <w:rPr>
          <w:noProof/>
        </w:rPr>
      </w:r>
      <w:r>
        <w:rPr>
          <w:noProof/>
        </w:rPr>
        <w:fldChar w:fldCharType="separate"/>
      </w:r>
      <w:r>
        <w:rPr>
          <w:noProof/>
        </w:rPr>
        <w:t>199</w:t>
      </w:r>
      <w:r>
        <w:rPr>
          <w:noProof/>
        </w:rPr>
        <w:fldChar w:fldCharType="end"/>
      </w:r>
    </w:p>
    <w:p w14:paraId="3070CF25" w14:textId="39443B5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7.9.4.1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Initial conditions</w:t>
      </w:r>
      <w:r>
        <w:rPr>
          <w:noProof/>
        </w:rPr>
        <w:tab/>
      </w:r>
      <w:r>
        <w:rPr>
          <w:noProof/>
        </w:rPr>
        <w:fldChar w:fldCharType="begin"/>
      </w:r>
      <w:r>
        <w:rPr>
          <w:noProof/>
        </w:rPr>
        <w:instrText xml:space="preserve"> PAGEREF _Toc163475259 \h </w:instrText>
      </w:r>
      <w:r>
        <w:rPr>
          <w:noProof/>
        </w:rPr>
      </w:r>
      <w:r>
        <w:rPr>
          <w:noProof/>
        </w:rPr>
        <w:fldChar w:fldCharType="separate"/>
      </w:r>
      <w:r>
        <w:rPr>
          <w:noProof/>
        </w:rPr>
        <w:t>199</w:t>
      </w:r>
      <w:r>
        <w:rPr>
          <w:noProof/>
        </w:rPr>
        <w:fldChar w:fldCharType="end"/>
      </w:r>
    </w:p>
    <w:p w14:paraId="72C77B0E" w14:textId="0231240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7.9.4.2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Procedure</w:t>
      </w:r>
      <w:r>
        <w:rPr>
          <w:noProof/>
        </w:rPr>
        <w:tab/>
      </w:r>
      <w:r>
        <w:rPr>
          <w:noProof/>
        </w:rPr>
        <w:fldChar w:fldCharType="begin"/>
      </w:r>
      <w:r>
        <w:rPr>
          <w:noProof/>
        </w:rPr>
        <w:instrText xml:space="preserve"> PAGEREF _Toc163475260 \h </w:instrText>
      </w:r>
      <w:r>
        <w:rPr>
          <w:noProof/>
        </w:rPr>
      </w:r>
      <w:r>
        <w:rPr>
          <w:noProof/>
        </w:rPr>
        <w:fldChar w:fldCharType="separate"/>
      </w:r>
      <w:r>
        <w:rPr>
          <w:noProof/>
        </w:rPr>
        <w:t>199</w:t>
      </w:r>
      <w:r>
        <w:rPr>
          <w:noProof/>
        </w:rPr>
        <w:fldChar w:fldCharType="end"/>
      </w:r>
    </w:p>
    <w:p w14:paraId="69C8C643" w14:textId="5DEA087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Test requirement</w:t>
      </w:r>
      <w:r>
        <w:rPr>
          <w:noProof/>
        </w:rPr>
        <w:tab/>
      </w:r>
      <w:r>
        <w:rPr>
          <w:noProof/>
        </w:rPr>
        <w:fldChar w:fldCharType="begin"/>
      </w:r>
      <w:r>
        <w:rPr>
          <w:noProof/>
        </w:rPr>
        <w:instrText xml:space="preserve"> PAGEREF _Toc163475261 \h </w:instrText>
      </w:r>
      <w:r>
        <w:rPr>
          <w:noProof/>
        </w:rPr>
      </w:r>
      <w:r>
        <w:rPr>
          <w:noProof/>
        </w:rPr>
        <w:fldChar w:fldCharType="separate"/>
      </w:r>
      <w:r>
        <w:rPr>
          <w:noProof/>
        </w:rPr>
        <w:t>200</w:t>
      </w:r>
      <w:r>
        <w:rPr>
          <w:noProof/>
        </w:rPr>
        <w:fldChar w:fldCharType="end"/>
      </w:r>
    </w:p>
    <w:p w14:paraId="566AF40C" w14:textId="08260CC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7.9.5.1</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1-O</w:t>
      </w:r>
      <w:r>
        <w:rPr>
          <w:noProof/>
        </w:rPr>
        <w:tab/>
      </w:r>
      <w:r>
        <w:rPr>
          <w:noProof/>
        </w:rPr>
        <w:fldChar w:fldCharType="begin"/>
      </w:r>
      <w:r>
        <w:rPr>
          <w:noProof/>
        </w:rPr>
        <w:instrText xml:space="preserve"> PAGEREF _Toc163475262 \h </w:instrText>
      </w:r>
      <w:r>
        <w:rPr>
          <w:noProof/>
        </w:rPr>
      </w:r>
      <w:r>
        <w:rPr>
          <w:noProof/>
        </w:rPr>
        <w:fldChar w:fldCharType="separate"/>
      </w:r>
      <w:r>
        <w:rPr>
          <w:noProof/>
        </w:rPr>
        <w:t>200</w:t>
      </w:r>
      <w:r>
        <w:rPr>
          <w:noProof/>
        </w:rPr>
        <w:fldChar w:fldCharType="end"/>
      </w:r>
    </w:p>
    <w:p w14:paraId="602145ED" w14:textId="6E67599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sv-SE"/>
        </w:rPr>
        <w:t>7.9.5.2</w:t>
      </w:r>
      <w:r>
        <w:rPr>
          <w:rFonts w:asciiTheme="minorHAnsi" w:eastAsiaTheme="minorEastAsia" w:hAnsiTheme="minorHAnsi" w:cstheme="minorBidi"/>
          <w:noProof/>
          <w:kern w:val="2"/>
          <w:sz w:val="22"/>
          <w:szCs w:val="22"/>
          <w:lang w:val="en-US" w:eastAsia="zh-CN"/>
          <w14:ligatures w14:val="standardContextual"/>
        </w:rPr>
        <w:tab/>
      </w:r>
      <w:r w:rsidRPr="00274A1D">
        <w:rPr>
          <w:i/>
          <w:noProof/>
          <w:lang w:eastAsia="sv-SE"/>
        </w:rPr>
        <w:t>BS type 2-O</w:t>
      </w:r>
      <w:r>
        <w:rPr>
          <w:noProof/>
        </w:rPr>
        <w:tab/>
      </w:r>
      <w:r>
        <w:rPr>
          <w:noProof/>
        </w:rPr>
        <w:fldChar w:fldCharType="begin"/>
      </w:r>
      <w:r>
        <w:rPr>
          <w:noProof/>
        </w:rPr>
        <w:instrText xml:space="preserve"> PAGEREF _Toc163475263 \h </w:instrText>
      </w:r>
      <w:r>
        <w:rPr>
          <w:noProof/>
        </w:rPr>
      </w:r>
      <w:r>
        <w:rPr>
          <w:noProof/>
        </w:rPr>
        <w:fldChar w:fldCharType="separate"/>
      </w:r>
      <w:r>
        <w:rPr>
          <w:noProof/>
        </w:rPr>
        <w:t>206</w:t>
      </w:r>
      <w:r>
        <w:rPr>
          <w:noProof/>
        </w:rPr>
        <w:fldChar w:fldCharType="end"/>
      </w:r>
    </w:p>
    <w:p w14:paraId="77847F91" w14:textId="7A1215A4"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8</w:t>
      </w:r>
      <w:r>
        <w:rPr>
          <w:rFonts w:asciiTheme="minorHAnsi" w:eastAsiaTheme="minorEastAsia" w:hAnsiTheme="minorHAnsi" w:cstheme="minorBidi"/>
          <w:noProof/>
          <w:kern w:val="2"/>
          <w:szCs w:val="22"/>
          <w:lang w:val="en-US" w:eastAsia="zh-CN"/>
          <w14:ligatures w14:val="standardContextual"/>
        </w:rPr>
        <w:tab/>
      </w:r>
      <w:r>
        <w:rPr>
          <w:noProof/>
        </w:rPr>
        <w:t>Radiated performance requirements</w:t>
      </w:r>
      <w:r>
        <w:rPr>
          <w:noProof/>
        </w:rPr>
        <w:tab/>
      </w:r>
      <w:r>
        <w:rPr>
          <w:noProof/>
        </w:rPr>
        <w:fldChar w:fldCharType="begin"/>
      </w:r>
      <w:r>
        <w:rPr>
          <w:noProof/>
        </w:rPr>
        <w:instrText xml:space="preserve"> PAGEREF _Toc163475264 \h </w:instrText>
      </w:r>
      <w:r>
        <w:rPr>
          <w:noProof/>
        </w:rPr>
      </w:r>
      <w:r>
        <w:rPr>
          <w:noProof/>
        </w:rPr>
        <w:fldChar w:fldCharType="separate"/>
      </w:r>
      <w:r>
        <w:rPr>
          <w:noProof/>
        </w:rPr>
        <w:t>208</w:t>
      </w:r>
      <w:r>
        <w:rPr>
          <w:noProof/>
        </w:rPr>
        <w:fldChar w:fldCharType="end"/>
      </w:r>
    </w:p>
    <w:p w14:paraId="311EE226" w14:textId="66606C2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_Toc163475265 \h </w:instrText>
      </w:r>
      <w:r>
        <w:rPr>
          <w:noProof/>
        </w:rPr>
      </w:r>
      <w:r>
        <w:rPr>
          <w:noProof/>
        </w:rPr>
        <w:fldChar w:fldCharType="separate"/>
      </w:r>
      <w:r>
        <w:rPr>
          <w:noProof/>
        </w:rPr>
        <w:t>208</w:t>
      </w:r>
      <w:r>
        <w:rPr>
          <w:noProof/>
        </w:rPr>
        <w:fldChar w:fldCharType="end"/>
      </w:r>
    </w:p>
    <w:p w14:paraId="08D6AB0B" w14:textId="2547C99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Malgun Gothic"/>
          <w:noProof/>
        </w:rPr>
        <w:t>8.</w:t>
      </w:r>
      <w:r w:rsidRPr="00274A1D">
        <w:rPr>
          <w:rFonts w:eastAsia="DengXian"/>
          <w:noProof/>
          <w:lang w:eastAsia="zh-CN"/>
        </w:rPr>
        <w:t>1.</w:t>
      </w:r>
      <w:r w:rsidRPr="00274A1D">
        <w:rPr>
          <w:rFonts w:eastAsiaTheme="minorEastAsia"/>
          <w:noProof/>
          <w:lang w:eastAsia="zh-CN"/>
        </w:rPr>
        <w:t>0</w:t>
      </w:r>
      <w:r>
        <w:rPr>
          <w:rFonts w:asciiTheme="minorHAnsi" w:eastAsiaTheme="minorEastAsia" w:hAnsiTheme="minorHAnsi" w:cstheme="minorBidi"/>
          <w:noProof/>
          <w:kern w:val="2"/>
          <w:sz w:val="22"/>
          <w:szCs w:val="22"/>
          <w:lang w:val="en-US" w:eastAsia="zh-CN"/>
          <w14:ligatures w14:val="standardContextual"/>
        </w:rPr>
        <w:tab/>
      </w:r>
      <w:r w:rsidRPr="00274A1D">
        <w:rPr>
          <w:rFonts w:eastAsia="Malgun Gothic"/>
          <w:noProof/>
        </w:rPr>
        <w:t>Scope and definitions</w:t>
      </w:r>
      <w:r>
        <w:rPr>
          <w:noProof/>
        </w:rPr>
        <w:tab/>
      </w:r>
      <w:r>
        <w:rPr>
          <w:noProof/>
        </w:rPr>
        <w:fldChar w:fldCharType="begin"/>
      </w:r>
      <w:r>
        <w:rPr>
          <w:noProof/>
        </w:rPr>
        <w:instrText xml:space="preserve"> PAGEREF _Toc163475266 \h </w:instrText>
      </w:r>
      <w:r>
        <w:rPr>
          <w:noProof/>
        </w:rPr>
      </w:r>
      <w:r>
        <w:rPr>
          <w:noProof/>
        </w:rPr>
        <w:fldChar w:fldCharType="separate"/>
      </w:r>
      <w:r>
        <w:rPr>
          <w:noProof/>
        </w:rPr>
        <w:t>208</w:t>
      </w:r>
      <w:r>
        <w:rPr>
          <w:noProof/>
        </w:rPr>
        <w:fldChar w:fldCharType="end"/>
      </w:r>
    </w:p>
    <w:p w14:paraId="2E6C734E" w14:textId="7F45A39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8.1.1</w:t>
      </w:r>
      <w:r>
        <w:rPr>
          <w:rFonts w:asciiTheme="minorHAnsi" w:eastAsiaTheme="minorEastAsia" w:hAnsiTheme="minorHAnsi" w:cstheme="minorBidi"/>
          <w:noProof/>
          <w:kern w:val="2"/>
          <w:sz w:val="22"/>
          <w:szCs w:val="22"/>
          <w:lang w:val="en-US" w:eastAsia="zh-CN"/>
          <w14:ligatures w14:val="standardContextual"/>
        </w:rPr>
        <w:tab/>
      </w:r>
      <w:r>
        <w:rPr>
          <w:noProof/>
        </w:rPr>
        <w:t>OTA demodulation branches</w:t>
      </w:r>
      <w:r>
        <w:rPr>
          <w:noProof/>
        </w:rPr>
        <w:tab/>
      </w:r>
      <w:r>
        <w:rPr>
          <w:noProof/>
        </w:rPr>
        <w:fldChar w:fldCharType="begin"/>
      </w:r>
      <w:r>
        <w:rPr>
          <w:noProof/>
        </w:rPr>
        <w:instrText xml:space="preserve"> PAGEREF _Toc163475267 \h </w:instrText>
      </w:r>
      <w:r>
        <w:rPr>
          <w:noProof/>
        </w:rPr>
      </w:r>
      <w:r>
        <w:rPr>
          <w:noProof/>
        </w:rPr>
        <w:fldChar w:fldCharType="separate"/>
      </w:r>
      <w:r>
        <w:rPr>
          <w:noProof/>
        </w:rPr>
        <w:t>208</w:t>
      </w:r>
      <w:r>
        <w:rPr>
          <w:noProof/>
        </w:rPr>
        <w:fldChar w:fldCharType="end"/>
      </w:r>
    </w:p>
    <w:p w14:paraId="1190348E" w14:textId="73B25BE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 rule</w:t>
      </w:r>
      <w:r>
        <w:rPr>
          <w:noProof/>
        </w:rPr>
        <w:tab/>
      </w:r>
      <w:r>
        <w:rPr>
          <w:noProof/>
        </w:rPr>
        <w:fldChar w:fldCharType="begin"/>
      </w:r>
      <w:r>
        <w:rPr>
          <w:noProof/>
        </w:rPr>
        <w:instrText xml:space="preserve"> PAGEREF _Toc163475268 \h </w:instrText>
      </w:r>
      <w:r>
        <w:rPr>
          <w:noProof/>
        </w:rPr>
      </w:r>
      <w:r>
        <w:rPr>
          <w:noProof/>
        </w:rPr>
        <w:fldChar w:fldCharType="separate"/>
      </w:r>
      <w:r>
        <w:rPr>
          <w:noProof/>
        </w:rPr>
        <w:t>209</w:t>
      </w:r>
      <w:r>
        <w:rPr>
          <w:noProof/>
        </w:rPr>
        <w:fldChar w:fldCharType="end"/>
      </w:r>
    </w:p>
    <w:p w14:paraId="643CEE6C" w14:textId="1B1FEAB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_Toc163475269 \h </w:instrText>
      </w:r>
      <w:r>
        <w:rPr>
          <w:noProof/>
        </w:rPr>
      </w:r>
      <w:r>
        <w:rPr>
          <w:noProof/>
        </w:rPr>
        <w:fldChar w:fldCharType="separate"/>
      </w:r>
      <w:r>
        <w:rPr>
          <w:noProof/>
        </w:rPr>
        <w:t>209</w:t>
      </w:r>
      <w:r>
        <w:rPr>
          <w:noProof/>
        </w:rPr>
        <w:fldChar w:fldCharType="end"/>
      </w:r>
    </w:p>
    <w:p w14:paraId="10937FFA" w14:textId="36905D7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PUSCH performance </w:t>
      </w:r>
      <w:r w:rsidRPr="00274A1D">
        <w:rPr>
          <w:noProof/>
          <w:snapToGrid w:val="0"/>
          <w:lang w:eastAsia="zh-CN"/>
        </w:rPr>
        <w:t>requirements</w:t>
      </w:r>
      <w:r>
        <w:rPr>
          <w:noProof/>
        </w:rPr>
        <w:tab/>
      </w:r>
      <w:r>
        <w:rPr>
          <w:noProof/>
        </w:rPr>
        <w:fldChar w:fldCharType="begin"/>
      </w:r>
      <w:r>
        <w:rPr>
          <w:noProof/>
        </w:rPr>
        <w:instrText xml:space="preserve"> PAGEREF _Toc163475270 \h </w:instrText>
      </w:r>
      <w:r>
        <w:rPr>
          <w:noProof/>
        </w:rPr>
      </w:r>
      <w:r>
        <w:rPr>
          <w:noProof/>
        </w:rPr>
        <w:fldChar w:fldCharType="separate"/>
      </w:r>
      <w:r>
        <w:rPr>
          <w:noProof/>
        </w:rPr>
        <w:t>209</w:t>
      </w:r>
      <w:r>
        <w:rPr>
          <w:noProof/>
        </w:rPr>
        <w:fldChar w:fldCharType="end"/>
      </w:r>
    </w:p>
    <w:p w14:paraId="05A14C07" w14:textId="75AE8F9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_Toc163475271 \h </w:instrText>
      </w:r>
      <w:r>
        <w:rPr>
          <w:noProof/>
        </w:rPr>
      </w:r>
      <w:r>
        <w:rPr>
          <w:noProof/>
        </w:rPr>
        <w:fldChar w:fldCharType="separate"/>
      </w:r>
      <w:r>
        <w:rPr>
          <w:noProof/>
        </w:rPr>
        <w:t>209</w:t>
      </w:r>
      <w:r>
        <w:rPr>
          <w:noProof/>
        </w:rPr>
        <w:fldChar w:fldCharType="end"/>
      </w:r>
    </w:p>
    <w:p w14:paraId="17EE507C" w14:textId="2915A2F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_Toc163475272 \h </w:instrText>
      </w:r>
      <w:r>
        <w:rPr>
          <w:noProof/>
        </w:rPr>
      </w:r>
      <w:r>
        <w:rPr>
          <w:noProof/>
        </w:rPr>
        <w:fldChar w:fldCharType="separate"/>
      </w:r>
      <w:r>
        <w:rPr>
          <w:noProof/>
        </w:rPr>
        <w:t>209</w:t>
      </w:r>
      <w:r>
        <w:rPr>
          <w:noProof/>
        </w:rPr>
        <w:fldChar w:fldCharType="end"/>
      </w:r>
    </w:p>
    <w:p w14:paraId="2C925168" w14:textId="5FA143E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_Toc163475273 \h </w:instrText>
      </w:r>
      <w:r>
        <w:rPr>
          <w:noProof/>
        </w:rPr>
      </w:r>
      <w:r>
        <w:rPr>
          <w:noProof/>
        </w:rPr>
        <w:fldChar w:fldCharType="separate"/>
      </w:r>
      <w:r>
        <w:rPr>
          <w:noProof/>
        </w:rPr>
        <w:t>209</w:t>
      </w:r>
      <w:r>
        <w:rPr>
          <w:noProof/>
        </w:rPr>
        <w:fldChar w:fldCharType="end"/>
      </w:r>
    </w:p>
    <w:p w14:paraId="0449CAA4" w14:textId="54D451C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w:t>
      </w:r>
      <w:r w:rsidRPr="00274A1D">
        <w:rPr>
          <w:rFonts w:eastAsia="SimSun"/>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requirements for</w:t>
      </w:r>
      <w:r w:rsidRPr="00274A1D">
        <w:rPr>
          <w:rFonts w:eastAsia="SimSun"/>
          <w:noProof/>
          <w:lang w:eastAsia="zh-CN"/>
        </w:rPr>
        <w:t xml:space="preserve"> uplink</w:t>
      </w:r>
      <w:r w:rsidRPr="00274A1D">
        <w:rPr>
          <w:rFonts w:eastAsia="SimSun"/>
          <w:noProof/>
        </w:rPr>
        <w:t xml:space="preserve"> </w:t>
      </w:r>
      <w:r w:rsidRPr="00274A1D">
        <w:rPr>
          <w:rFonts w:eastAsia="SimSun"/>
          <w:noProof/>
          <w:lang w:eastAsia="zh-CN"/>
        </w:rPr>
        <w:t>carrier aggregation</w:t>
      </w:r>
      <w:r>
        <w:rPr>
          <w:noProof/>
        </w:rPr>
        <w:tab/>
      </w:r>
      <w:r>
        <w:rPr>
          <w:noProof/>
        </w:rPr>
        <w:fldChar w:fldCharType="begin"/>
      </w:r>
      <w:r>
        <w:rPr>
          <w:noProof/>
        </w:rPr>
        <w:instrText xml:space="preserve"> PAGEREF _Toc163475274 \h </w:instrText>
      </w:r>
      <w:r>
        <w:rPr>
          <w:noProof/>
        </w:rPr>
      </w:r>
      <w:r>
        <w:rPr>
          <w:noProof/>
        </w:rPr>
        <w:fldChar w:fldCharType="separate"/>
      </w:r>
      <w:r>
        <w:rPr>
          <w:noProof/>
        </w:rPr>
        <w:t>209</w:t>
      </w:r>
      <w:r>
        <w:rPr>
          <w:noProof/>
        </w:rPr>
        <w:fldChar w:fldCharType="end"/>
      </w:r>
    </w:p>
    <w:p w14:paraId="1DEFB079" w14:textId="16C3C4B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8.1.2.1.5</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requirements for TDD with different UL-DL patterns</w:t>
      </w:r>
      <w:r>
        <w:rPr>
          <w:noProof/>
        </w:rPr>
        <w:tab/>
      </w:r>
      <w:r>
        <w:rPr>
          <w:noProof/>
        </w:rPr>
        <w:fldChar w:fldCharType="begin"/>
      </w:r>
      <w:r>
        <w:rPr>
          <w:noProof/>
        </w:rPr>
        <w:instrText xml:space="preserve"> PAGEREF _Toc163475275 \h </w:instrText>
      </w:r>
      <w:r>
        <w:rPr>
          <w:noProof/>
        </w:rPr>
      </w:r>
      <w:r>
        <w:rPr>
          <w:noProof/>
        </w:rPr>
        <w:fldChar w:fldCharType="separate"/>
      </w:r>
      <w:r>
        <w:rPr>
          <w:noProof/>
        </w:rPr>
        <w:t>209</w:t>
      </w:r>
      <w:r>
        <w:rPr>
          <w:noProof/>
        </w:rPr>
        <w:fldChar w:fldCharType="end"/>
      </w:r>
    </w:p>
    <w:p w14:paraId="0F51E2F5" w14:textId="7B9CA5C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8.1.2.1.6</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UL timing adjustment requirements for different scenarios</w:t>
      </w:r>
      <w:r>
        <w:rPr>
          <w:noProof/>
        </w:rPr>
        <w:tab/>
      </w:r>
      <w:r>
        <w:rPr>
          <w:noProof/>
        </w:rPr>
        <w:fldChar w:fldCharType="begin"/>
      </w:r>
      <w:r>
        <w:rPr>
          <w:noProof/>
        </w:rPr>
        <w:instrText xml:space="preserve"> PAGEREF _Toc163475276 \h </w:instrText>
      </w:r>
      <w:r>
        <w:rPr>
          <w:noProof/>
        </w:rPr>
      </w:r>
      <w:r>
        <w:rPr>
          <w:noProof/>
        </w:rPr>
        <w:fldChar w:fldCharType="separate"/>
      </w:r>
      <w:r>
        <w:rPr>
          <w:noProof/>
        </w:rPr>
        <w:t>210</w:t>
      </w:r>
      <w:r>
        <w:rPr>
          <w:noProof/>
        </w:rPr>
        <w:fldChar w:fldCharType="end"/>
      </w:r>
    </w:p>
    <w:p w14:paraId="537C920A" w14:textId="6604C8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8.1.2.1.7</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Applicability of 2-step RA type requirements for different subcarrier spacings</w:t>
      </w:r>
      <w:r>
        <w:rPr>
          <w:noProof/>
        </w:rPr>
        <w:tab/>
      </w:r>
      <w:r>
        <w:rPr>
          <w:noProof/>
        </w:rPr>
        <w:fldChar w:fldCharType="begin"/>
      </w:r>
      <w:r>
        <w:rPr>
          <w:noProof/>
        </w:rPr>
        <w:instrText xml:space="preserve"> PAGEREF _Toc163475277 \h </w:instrText>
      </w:r>
      <w:r>
        <w:rPr>
          <w:noProof/>
        </w:rPr>
      </w:r>
      <w:r>
        <w:rPr>
          <w:noProof/>
        </w:rPr>
        <w:fldChar w:fldCharType="separate"/>
      </w:r>
      <w:r>
        <w:rPr>
          <w:noProof/>
        </w:rPr>
        <w:t>210</w:t>
      </w:r>
      <w:r>
        <w:rPr>
          <w:noProof/>
        </w:rPr>
        <w:fldChar w:fldCharType="end"/>
      </w:r>
    </w:p>
    <w:p w14:paraId="6CFB7CF2" w14:textId="7297981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8.1.2.1.8</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_Toc163475278 \h </w:instrText>
      </w:r>
      <w:r>
        <w:rPr>
          <w:noProof/>
        </w:rPr>
      </w:r>
      <w:r>
        <w:rPr>
          <w:noProof/>
        </w:rPr>
        <w:fldChar w:fldCharType="separate"/>
      </w:r>
      <w:r>
        <w:rPr>
          <w:noProof/>
        </w:rPr>
        <w:t>210</w:t>
      </w:r>
      <w:r>
        <w:rPr>
          <w:noProof/>
        </w:rPr>
        <w:fldChar w:fldCharType="end"/>
      </w:r>
    </w:p>
    <w:p w14:paraId="06F53EA9" w14:textId="64FF315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8.1.2.1.9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_Toc163475279 \h </w:instrText>
      </w:r>
      <w:r>
        <w:rPr>
          <w:noProof/>
        </w:rPr>
      </w:r>
      <w:r>
        <w:rPr>
          <w:noProof/>
        </w:rPr>
        <w:fldChar w:fldCharType="separate"/>
      </w:r>
      <w:r>
        <w:rPr>
          <w:noProof/>
        </w:rPr>
        <w:t>210</w:t>
      </w:r>
      <w:r>
        <w:rPr>
          <w:noProof/>
        </w:rPr>
        <w:fldChar w:fldCharType="end"/>
      </w:r>
    </w:p>
    <w:p w14:paraId="09719EDB" w14:textId="2CCCF87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PUCCH performance </w:t>
      </w:r>
      <w:r w:rsidRPr="00274A1D">
        <w:rPr>
          <w:noProof/>
          <w:snapToGrid w:val="0"/>
          <w:lang w:eastAsia="zh-CN"/>
        </w:rPr>
        <w:t>requirements</w:t>
      </w:r>
      <w:r>
        <w:rPr>
          <w:noProof/>
        </w:rPr>
        <w:tab/>
      </w:r>
      <w:r>
        <w:rPr>
          <w:noProof/>
        </w:rPr>
        <w:fldChar w:fldCharType="begin"/>
      </w:r>
      <w:r>
        <w:rPr>
          <w:noProof/>
        </w:rPr>
        <w:instrText xml:space="preserve"> PAGEREF _Toc163475280 \h </w:instrText>
      </w:r>
      <w:r>
        <w:rPr>
          <w:noProof/>
        </w:rPr>
      </w:r>
      <w:r>
        <w:rPr>
          <w:noProof/>
        </w:rPr>
        <w:fldChar w:fldCharType="separate"/>
      </w:r>
      <w:r>
        <w:rPr>
          <w:noProof/>
        </w:rPr>
        <w:t>210</w:t>
      </w:r>
      <w:r>
        <w:rPr>
          <w:noProof/>
        </w:rPr>
        <w:fldChar w:fldCharType="end"/>
      </w:r>
    </w:p>
    <w:p w14:paraId="66E7F9A5" w14:textId="0A3AF75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_Toc163475281 \h </w:instrText>
      </w:r>
      <w:r>
        <w:rPr>
          <w:noProof/>
        </w:rPr>
      </w:r>
      <w:r>
        <w:rPr>
          <w:noProof/>
        </w:rPr>
        <w:fldChar w:fldCharType="separate"/>
      </w:r>
      <w:r>
        <w:rPr>
          <w:noProof/>
        </w:rPr>
        <w:t>210</w:t>
      </w:r>
      <w:r>
        <w:rPr>
          <w:noProof/>
        </w:rPr>
        <w:fldChar w:fldCharType="end"/>
      </w:r>
    </w:p>
    <w:p w14:paraId="6C6110B8" w14:textId="41041A5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_Toc163475282 \h </w:instrText>
      </w:r>
      <w:r>
        <w:rPr>
          <w:noProof/>
        </w:rPr>
      </w:r>
      <w:r>
        <w:rPr>
          <w:noProof/>
        </w:rPr>
        <w:fldChar w:fldCharType="separate"/>
      </w:r>
      <w:r>
        <w:rPr>
          <w:noProof/>
        </w:rPr>
        <w:t>210</w:t>
      </w:r>
      <w:r>
        <w:rPr>
          <w:noProof/>
        </w:rPr>
        <w:fldChar w:fldCharType="end"/>
      </w:r>
    </w:p>
    <w:p w14:paraId="62CB649E" w14:textId="6C0DB4A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w:t>
      </w:r>
      <w:r>
        <w:rPr>
          <w:noProof/>
          <w:lang w:eastAsia="zh-CN"/>
        </w:rPr>
        <w:t>2.3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_Toc163475283 \h </w:instrText>
      </w:r>
      <w:r>
        <w:rPr>
          <w:noProof/>
        </w:rPr>
      </w:r>
      <w:r>
        <w:rPr>
          <w:noProof/>
        </w:rPr>
        <w:fldChar w:fldCharType="separate"/>
      </w:r>
      <w:r>
        <w:rPr>
          <w:noProof/>
        </w:rPr>
        <w:t>210</w:t>
      </w:r>
      <w:r>
        <w:rPr>
          <w:noProof/>
        </w:rPr>
        <w:fldChar w:fldCharType="end"/>
      </w:r>
    </w:p>
    <w:p w14:paraId="2FDFF251" w14:textId="5C68D0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w:t>
      </w:r>
      <w:r>
        <w:rPr>
          <w:noProof/>
          <w:lang w:eastAsia="zh-CN"/>
        </w:rPr>
        <w:t>2.4</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_Toc163475284 \h </w:instrText>
      </w:r>
      <w:r>
        <w:rPr>
          <w:noProof/>
        </w:rPr>
      </w:r>
      <w:r>
        <w:rPr>
          <w:noProof/>
        </w:rPr>
        <w:fldChar w:fldCharType="separate"/>
      </w:r>
      <w:r>
        <w:rPr>
          <w:noProof/>
        </w:rPr>
        <w:t>210</w:t>
      </w:r>
      <w:r>
        <w:rPr>
          <w:noProof/>
        </w:rPr>
        <w:fldChar w:fldCharType="end"/>
      </w:r>
    </w:p>
    <w:p w14:paraId="3D5FDD00" w14:textId="59982A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sidRPr="00274A1D">
        <w:rPr>
          <w:rFonts w:eastAsiaTheme="minorEastAsia"/>
          <w:noProof/>
          <w:lang w:eastAsia="zh-CN"/>
        </w:rPr>
        <w:t>2</w:t>
      </w:r>
      <w:r>
        <w:rPr>
          <w:noProof/>
        </w:rPr>
        <w:t>.</w:t>
      </w:r>
      <w:r w:rsidRPr="00274A1D">
        <w:rPr>
          <w:rFonts w:eastAsiaTheme="minorEastAsia"/>
          <w:noProof/>
          <w:lang w:eastAsia="zh-CN"/>
        </w:rPr>
        <w:t>5</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 xml:space="preserve">requirements for </w:t>
      </w:r>
      <w:r w:rsidRPr="00274A1D">
        <w:rPr>
          <w:rFonts w:eastAsiaTheme="minorEastAsia"/>
          <w:noProof/>
          <w:snapToGrid w:val="0"/>
          <w:lang w:eastAsia="zh-CN"/>
        </w:rPr>
        <w:t>multi-slot PUCCH</w:t>
      </w:r>
      <w:r>
        <w:rPr>
          <w:noProof/>
        </w:rPr>
        <w:tab/>
      </w:r>
      <w:r>
        <w:rPr>
          <w:noProof/>
        </w:rPr>
        <w:fldChar w:fldCharType="begin"/>
      </w:r>
      <w:r>
        <w:rPr>
          <w:noProof/>
        </w:rPr>
        <w:instrText xml:space="preserve"> PAGEREF _Toc163475285 \h </w:instrText>
      </w:r>
      <w:r>
        <w:rPr>
          <w:noProof/>
        </w:rPr>
      </w:r>
      <w:r>
        <w:rPr>
          <w:noProof/>
        </w:rPr>
        <w:fldChar w:fldCharType="separate"/>
      </w:r>
      <w:r>
        <w:rPr>
          <w:noProof/>
        </w:rPr>
        <w:t>211</w:t>
      </w:r>
      <w:r>
        <w:rPr>
          <w:noProof/>
        </w:rPr>
        <w:fldChar w:fldCharType="end"/>
      </w:r>
    </w:p>
    <w:p w14:paraId="21AE1F18" w14:textId="5B62A59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PUCCH sub-slot based repetition</w:t>
      </w:r>
      <w:r>
        <w:rPr>
          <w:noProof/>
        </w:rPr>
        <w:tab/>
      </w:r>
      <w:r>
        <w:rPr>
          <w:noProof/>
        </w:rPr>
        <w:fldChar w:fldCharType="begin"/>
      </w:r>
      <w:r>
        <w:rPr>
          <w:noProof/>
        </w:rPr>
        <w:instrText xml:space="preserve"> PAGEREF _Toc163475286 \h </w:instrText>
      </w:r>
      <w:r>
        <w:rPr>
          <w:noProof/>
        </w:rPr>
      </w:r>
      <w:r>
        <w:rPr>
          <w:noProof/>
        </w:rPr>
        <w:fldChar w:fldCharType="separate"/>
      </w:r>
      <w:r>
        <w:rPr>
          <w:noProof/>
        </w:rPr>
        <w:t>211</w:t>
      </w:r>
      <w:r>
        <w:rPr>
          <w:noProof/>
        </w:rPr>
        <w:fldChar w:fldCharType="end"/>
      </w:r>
    </w:p>
    <w:p w14:paraId="2FEBAA3F" w14:textId="6362479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PRACH performance </w:t>
      </w:r>
      <w:r w:rsidRPr="00274A1D">
        <w:rPr>
          <w:noProof/>
          <w:snapToGrid w:val="0"/>
          <w:lang w:eastAsia="zh-CN"/>
        </w:rPr>
        <w:t>requirements</w:t>
      </w:r>
      <w:r>
        <w:rPr>
          <w:noProof/>
        </w:rPr>
        <w:tab/>
      </w:r>
      <w:r>
        <w:rPr>
          <w:noProof/>
        </w:rPr>
        <w:fldChar w:fldCharType="begin"/>
      </w:r>
      <w:r>
        <w:rPr>
          <w:noProof/>
        </w:rPr>
        <w:instrText xml:space="preserve"> PAGEREF _Toc163475287 \h </w:instrText>
      </w:r>
      <w:r>
        <w:rPr>
          <w:noProof/>
        </w:rPr>
      </w:r>
      <w:r>
        <w:rPr>
          <w:noProof/>
        </w:rPr>
        <w:fldChar w:fldCharType="separate"/>
      </w:r>
      <w:r>
        <w:rPr>
          <w:noProof/>
        </w:rPr>
        <w:t>211</w:t>
      </w:r>
      <w:r>
        <w:rPr>
          <w:noProof/>
        </w:rPr>
        <w:fldChar w:fldCharType="end"/>
      </w:r>
    </w:p>
    <w:p w14:paraId="7EEEF425" w14:textId="0229B51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_Toc163475288 \h </w:instrText>
      </w:r>
      <w:r>
        <w:rPr>
          <w:noProof/>
        </w:rPr>
      </w:r>
      <w:r>
        <w:rPr>
          <w:noProof/>
        </w:rPr>
        <w:fldChar w:fldCharType="separate"/>
      </w:r>
      <w:r>
        <w:rPr>
          <w:noProof/>
        </w:rPr>
        <w:t>211</w:t>
      </w:r>
      <w:r>
        <w:rPr>
          <w:noProof/>
        </w:rPr>
        <w:fldChar w:fldCharType="end"/>
      </w:r>
    </w:p>
    <w:p w14:paraId="301937AA" w14:textId="18D2E04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_Toc163475289 \h </w:instrText>
      </w:r>
      <w:r>
        <w:rPr>
          <w:noProof/>
        </w:rPr>
      </w:r>
      <w:r>
        <w:rPr>
          <w:noProof/>
        </w:rPr>
        <w:fldChar w:fldCharType="separate"/>
      </w:r>
      <w:r>
        <w:rPr>
          <w:noProof/>
        </w:rPr>
        <w:t>211</w:t>
      </w:r>
      <w:r>
        <w:rPr>
          <w:noProof/>
        </w:rPr>
        <w:fldChar w:fldCharType="end"/>
      </w:r>
    </w:p>
    <w:p w14:paraId="527930ED" w14:textId="09A42FB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w:t>
      </w:r>
      <w:r>
        <w:rPr>
          <w:noProof/>
          <w:lang w:eastAsia="zh-CN"/>
        </w:rPr>
        <w:t>3.3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_Toc163475290 \h </w:instrText>
      </w:r>
      <w:r>
        <w:rPr>
          <w:noProof/>
        </w:rPr>
      </w:r>
      <w:r>
        <w:rPr>
          <w:noProof/>
        </w:rPr>
        <w:fldChar w:fldCharType="separate"/>
      </w:r>
      <w:r>
        <w:rPr>
          <w:noProof/>
        </w:rPr>
        <w:t>211</w:t>
      </w:r>
      <w:r>
        <w:rPr>
          <w:noProof/>
        </w:rPr>
        <w:fldChar w:fldCharType="end"/>
      </w:r>
    </w:p>
    <w:p w14:paraId="0E56C878" w14:textId="3AF8E9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8.1.2.3.4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_Toc163475291 \h </w:instrText>
      </w:r>
      <w:r>
        <w:rPr>
          <w:noProof/>
        </w:rPr>
      </w:r>
      <w:r>
        <w:rPr>
          <w:noProof/>
        </w:rPr>
        <w:fldChar w:fldCharType="separate"/>
      </w:r>
      <w:r>
        <w:rPr>
          <w:noProof/>
        </w:rPr>
        <w:t>211</w:t>
      </w:r>
      <w:r>
        <w:rPr>
          <w:noProof/>
        </w:rPr>
        <w:fldChar w:fldCharType="end"/>
      </w:r>
    </w:p>
    <w:p w14:paraId="32556B4D" w14:textId="363F63B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8.1.2.4</w:t>
      </w:r>
      <w:r>
        <w:rPr>
          <w:rFonts w:asciiTheme="minorHAnsi" w:eastAsiaTheme="minorEastAsia" w:hAnsiTheme="minorHAnsi" w:cstheme="minorBidi"/>
          <w:noProof/>
          <w:kern w:val="2"/>
          <w:sz w:val="22"/>
          <w:szCs w:val="22"/>
          <w:lang w:val="en-US" w:eastAsia="zh-CN"/>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_Toc163475292 \h </w:instrText>
      </w:r>
      <w:r>
        <w:rPr>
          <w:noProof/>
        </w:rPr>
      </w:r>
      <w:r>
        <w:rPr>
          <w:noProof/>
        </w:rPr>
        <w:fldChar w:fldCharType="separate"/>
      </w:r>
      <w:r>
        <w:rPr>
          <w:noProof/>
        </w:rPr>
        <w:t>211</w:t>
      </w:r>
      <w:r>
        <w:rPr>
          <w:noProof/>
        </w:rPr>
        <w:fldChar w:fldCharType="end"/>
      </w:r>
    </w:p>
    <w:p w14:paraId="12023C4C" w14:textId="0E1F944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8.1.2.4.1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speeds</w:t>
      </w:r>
      <w:r>
        <w:rPr>
          <w:noProof/>
        </w:rPr>
        <w:tab/>
      </w:r>
      <w:r>
        <w:rPr>
          <w:noProof/>
        </w:rPr>
        <w:fldChar w:fldCharType="begin"/>
      </w:r>
      <w:r>
        <w:rPr>
          <w:noProof/>
        </w:rPr>
        <w:instrText xml:space="preserve"> PAGEREF _Toc163475293 \h </w:instrText>
      </w:r>
      <w:r>
        <w:rPr>
          <w:noProof/>
        </w:rPr>
      </w:r>
      <w:r>
        <w:rPr>
          <w:noProof/>
        </w:rPr>
        <w:fldChar w:fldCharType="separate"/>
      </w:r>
      <w:r>
        <w:rPr>
          <w:noProof/>
        </w:rPr>
        <w:t>211</w:t>
      </w:r>
      <w:r>
        <w:rPr>
          <w:noProof/>
        </w:rPr>
        <w:fldChar w:fldCharType="end"/>
      </w:r>
    </w:p>
    <w:p w14:paraId="7ACFE27C" w14:textId="0C18E1B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8.1.2.4.2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1T1R</w:t>
      </w:r>
      <w:r>
        <w:rPr>
          <w:noProof/>
        </w:rPr>
        <w:tab/>
      </w:r>
      <w:r>
        <w:rPr>
          <w:noProof/>
        </w:rPr>
        <w:fldChar w:fldCharType="begin"/>
      </w:r>
      <w:r>
        <w:rPr>
          <w:noProof/>
        </w:rPr>
        <w:instrText xml:space="preserve"> PAGEREF _Toc163475294 \h </w:instrText>
      </w:r>
      <w:r>
        <w:rPr>
          <w:noProof/>
        </w:rPr>
      </w:r>
      <w:r>
        <w:rPr>
          <w:noProof/>
        </w:rPr>
        <w:fldChar w:fldCharType="separate"/>
      </w:r>
      <w:r>
        <w:rPr>
          <w:noProof/>
        </w:rPr>
        <w:t>211</w:t>
      </w:r>
      <w:r>
        <w:rPr>
          <w:noProof/>
        </w:rPr>
        <w:fldChar w:fldCharType="end"/>
      </w:r>
    </w:p>
    <w:p w14:paraId="143095B4" w14:textId="1F761A3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rPr>
        <w:t>8.1.2.4.3</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rPr>
        <w:t>Applicability of requirements for different channel bandwidths</w:t>
      </w:r>
      <w:r>
        <w:rPr>
          <w:noProof/>
        </w:rPr>
        <w:tab/>
      </w:r>
      <w:r>
        <w:rPr>
          <w:noProof/>
        </w:rPr>
        <w:fldChar w:fldCharType="begin"/>
      </w:r>
      <w:r>
        <w:rPr>
          <w:noProof/>
        </w:rPr>
        <w:instrText xml:space="preserve"> PAGEREF _Toc163475295 \h </w:instrText>
      </w:r>
      <w:r>
        <w:rPr>
          <w:noProof/>
        </w:rPr>
      </w:r>
      <w:r>
        <w:rPr>
          <w:noProof/>
        </w:rPr>
        <w:fldChar w:fldCharType="separate"/>
      </w:r>
      <w:r>
        <w:rPr>
          <w:noProof/>
        </w:rPr>
        <w:t>212</w:t>
      </w:r>
      <w:r>
        <w:rPr>
          <w:noProof/>
        </w:rPr>
        <w:fldChar w:fldCharType="end"/>
      </w:r>
    </w:p>
    <w:p w14:paraId="26EBC82C" w14:textId="25AA2F7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rPr>
        <w:t>8.1.2.4.4</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rPr>
        <w:t>Appliability of requirements for different DM-RS configurations</w:t>
      </w:r>
      <w:r>
        <w:rPr>
          <w:noProof/>
        </w:rPr>
        <w:tab/>
      </w:r>
      <w:r>
        <w:rPr>
          <w:noProof/>
        </w:rPr>
        <w:fldChar w:fldCharType="begin"/>
      </w:r>
      <w:r>
        <w:rPr>
          <w:noProof/>
        </w:rPr>
        <w:instrText xml:space="preserve"> PAGEREF _Toc163475296 \h </w:instrText>
      </w:r>
      <w:r>
        <w:rPr>
          <w:noProof/>
        </w:rPr>
      </w:r>
      <w:r>
        <w:rPr>
          <w:noProof/>
        </w:rPr>
        <w:fldChar w:fldCharType="separate"/>
      </w:r>
      <w:r>
        <w:rPr>
          <w:noProof/>
        </w:rPr>
        <w:t>212</w:t>
      </w:r>
      <w:r>
        <w:rPr>
          <w:noProof/>
        </w:rPr>
        <w:fldChar w:fldCharType="end"/>
      </w:r>
    </w:p>
    <w:p w14:paraId="3E6B1926" w14:textId="0586A06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interlaced PUSCH performance </w:t>
      </w:r>
      <w:r w:rsidRPr="00274A1D">
        <w:rPr>
          <w:noProof/>
          <w:snapToGrid w:val="0"/>
          <w:lang w:eastAsia="zh-CN"/>
        </w:rPr>
        <w:t>requirements</w:t>
      </w:r>
      <w:r>
        <w:rPr>
          <w:noProof/>
        </w:rPr>
        <w:tab/>
      </w:r>
      <w:r>
        <w:rPr>
          <w:noProof/>
        </w:rPr>
        <w:fldChar w:fldCharType="begin"/>
      </w:r>
      <w:r>
        <w:rPr>
          <w:noProof/>
        </w:rPr>
        <w:instrText xml:space="preserve"> PAGEREF _Toc163475297 \h </w:instrText>
      </w:r>
      <w:r>
        <w:rPr>
          <w:noProof/>
        </w:rPr>
      </w:r>
      <w:r>
        <w:rPr>
          <w:noProof/>
        </w:rPr>
        <w:fldChar w:fldCharType="separate"/>
      </w:r>
      <w:r>
        <w:rPr>
          <w:noProof/>
        </w:rPr>
        <w:t>212</w:t>
      </w:r>
      <w:r>
        <w:rPr>
          <w:noProof/>
        </w:rPr>
        <w:fldChar w:fldCharType="end"/>
      </w:r>
    </w:p>
    <w:p w14:paraId="2DB0A67D" w14:textId="2FB3955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_Toc163475298 \h </w:instrText>
      </w:r>
      <w:r>
        <w:rPr>
          <w:noProof/>
        </w:rPr>
      </w:r>
      <w:r>
        <w:rPr>
          <w:noProof/>
        </w:rPr>
        <w:fldChar w:fldCharType="separate"/>
      </w:r>
      <w:r>
        <w:rPr>
          <w:noProof/>
        </w:rPr>
        <w:t>212</w:t>
      </w:r>
      <w:r>
        <w:rPr>
          <w:noProof/>
        </w:rPr>
        <w:fldChar w:fldCharType="end"/>
      </w:r>
    </w:p>
    <w:p w14:paraId="6CEFE186" w14:textId="272F3F3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_Toc163475299 \h </w:instrText>
      </w:r>
      <w:r>
        <w:rPr>
          <w:noProof/>
        </w:rPr>
      </w:r>
      <w:r>
        <w:rPr>
          <w:noProof/>
        </w:rPr>
        <w:fldChar w:fldCharType="separate"/>
      </w:r>
      <w:r>
        <w:rPr>
          <w:noProof/>
        </w:rPr>
        <w:t>212</w:t>
      </w:r>
      <w:r>
        <w:rPr>
          <w:noProof/>
        </w:rPr>
        <w:fldChar w:fldCharType="end"/>
      </w:r>
    </w:p>
    <w:p w14:paraId="49ABC2E5" w14:textId="5BE597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8.1.2.5</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_Toc163475300 \h </w:instrText>
      </w:r>
      <w:r>
        <w:rPr>
          <w:noProof/>
        </w:rPr>
      </w:r>
      <w:r>
        <w:rPr>
          <w:noProof/>
        </w:rPr>
        <w:fldChar w:fldCharType="separate"/>
      </w:r>
      <w:r>
        <w:rPr>
          <w:noProof/>
        </w:rPr>
        <w:t>212</w:t>
      </w:r>
      <w:r>
        <w:rPr>
          <w:noProof/>
        </w:rPr>
        <w:fldChar w:fldCharType="end"/>
      </w:r>
    </w:p>
    <w:p w14:paraId="5D60B6B6" w14:textId="4E4D91C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8.1.2.5</w:t>
      </w:r>
      <w:r>
        <w:rPr>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_Toc163475301 \h </w:instrText>
      </w:r>
      <w:r>
        <w:rPr>
          <w:noProof/>
        </w:rPr>
      </w:r>
      <w:r>
        <w:rPr>
          <w:noProof/>
        </w:rPr>
        <w:fldChar w:fldCharType="separate"/>
      </w:r>
      <w:r>
        <w:rPr>
          <w:noProof/>
        </w:rPr>
        <w:t>212</w:t>
      </w:r>
      <w:r>
        <w:rPr>
          <w:noProof/>
        </w:rPr>
        <w:fldChar w:fldCharType="end"/>
      </w:r>
    </w:p>
    <w:p w14:paraId="624E570E" w14:textId="415B5B3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8.1.2.5.5</w:t>
      </w:r>
      <w:r>
        <w:rPr>
          <w:rFonts w:asciiTheme="minorHAnsi" w:eastAsiaTheme="minorEastAsia" w:hAnsiTheme="minorHAnsi" w:cstheme="minorBidi"/>
          <w:noProof/>
          <w:kern w:val="2"/>
          <w:sz w:val="22"/>
          <w:szCs w:val="22"/>
          <w:lang w:val="en-US" w:eastAsia="zh-CN"/>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_Toc163475302 \h </w:instrText>
      </w:r>
      <w:r>
        <w:rPr>
          <w:noProof/>
        </w:rPr>
      </w:r>
      <w:r>
        <w:rPr>
          <w:noProof/>
        </w:rPr>
        <w:fldChar w:fldCharType="separate"/>
      </w:r>
      <w:r>
        <w:rPr>
          <w:noProof/>
        </w:rPr>
        <w:t>212</w:t>
      </w:r>
      <w:r>
        <w:rPr>
          <w:noProof/>
        </w:rPr>
        <w:fldChar w:fldCharType="end"/>
      </w:r>
    </w:p>
    <w:p w14:paraId="726EA659" w14:textId="74BCE8A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interlaced PUCCH performance </w:t>
      </w:r>
      <w:r w:rsidRPr="00274A1D">
        <w:rPr>
          <w:noProof/>
          <w:snapToGrid w:val="0"/>
          <w:lang w:eastAsia="zh-CN"/>
        </w:rPr>
        <w:t>requirements</w:t>
      </w:r>
      <w:r>
        <w:rPr>
          <w:noProof/>
        </w:rPr>
        <w:tab/>
      </w:r>
      <w:r>
        <w:rPr>
          <w:noProof/>
        </w:rPr>
        <w:fldChar w:fldCharType="begin"/>
      </w:r>
      <w:r>
        <w:rPr>
          <w:noProof/>
        </w:rPr>
        <w:instrText xml:space="preserve"> PAGEREF _Toc163475303 \h </w:instrText>
      </w:r>
      <w:r>
        <w:rPr>
          <w:noProof/>
        </w:rPr>
      </w:r>
      <w:r>
        <w:rPr>
          <w:noProof/>
        </w:rPr>
        <w:fldChar w:fldCharType="separate"/>
      </w:r>
      <w:r>
        <w:rPr>
          <w:noProof/>
        </w:rPr>
        <w:t>213</w:t>
      </w:r>
      <w:r>
        <w:rPr>
          <w:noProof/>
        </w:rPr>
        <w:fldChar w:fldCharType="end"/>
      </w:r>
    </w:p>
    <w:p w14:paraId="19F0A49D" w14:textId="5032422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8.1.2.6.1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_Toc163475304 \h </w:instrText>
      </w:r>
      <w:r>
        <w:rPr>
          <w:noProof/>
        </w:rPr>
      </w:r>
      <w:r>
        <w:rPr>
          <w:noProof/>
        </w:rPr>
        <w:fldChar w:fldCharType="separate"/>
      </w:r>
      <w:r>
        <w:rPr>
          <w:noProof/>
        </w:rPr>
        <w:t>213</w:t>
      </w:r>
      <w:r>
        <w:rPr>
          <w:noProof/>
        </w:rPr>
        <w:fldChar w:fldCharType="end"/>
      </w:r>
    </w:p>
    <w:p w14:paraId="3FE7CD50" w14:textId="24391D7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_Toc163475305 \h </w:instrText>
      </w:r>
      <w:r>
        <w:rPr>
          <w:noProof/>
        </w:rPr>
      </w:r>
      <w:r>
        <w:rPr>
          <w:noProof/>
        </w:rPr>
        <w:fldChar w:fldCharType="separate"/>
      </w:r>
      <w:r>
        <w:rPr>
          <w:noProof/>
        </w:rPr>
        <w:t>213</w:t>
      </w:r>
      <w:r>
        <w:rPr>
          <w:noProof/>
        </w:rPr>
        <w:fldChar w:fldCharType="end"/>
      </w:r>
    </w:p>
    <w:p w14:paraId="3ABC4B55" w14:textId="4EE5051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_Toc163475306 \h </w:instrText>
      </w:r>
      <w:r>
        <w:rPr>
          <w:noProof/>
        </w:rPr>
      </w:r>
      <w:r>
        <w:rPr>
          <w:noProof/>
        </w:rPr>
        <w:fldChar w:fldCharType="separate"/>
      </w:r>
      <w:r>
        <w:rPr>
          <w:noProof/>
        </w:rPr>
        <w:t>213</w:t>
      </w:r>
      <w:r>
        <w:rPr>
          <w:noProof/>
        </w:rPr>
        <w:fldChar w:fldCharType="end"/>
      </w:r>
    </w:p>
    <w:p w14:paraId="64A2CA7A" w14:textId="3C3B45B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8.1.2.6</w:t>
      </w:r>
      <w:r>
        <w:rPr>
          <w:noProof/>
          <w:lang w:eastAsia="zh-CN"/>
        </w:rPr>
        <w:t>.4</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_Toc163475307 \h </w:instrText>
      </w:r>
      <w:r>
        <w:rPr>
          <w:noProof/>
        </w:rPr>
      </w:r>
      <w:r>
        <w:rPr>
          <w:noProof/>
        </w:rPr>
        <w:fldChar w:fldCharType="separate"/>
      </w:r>
      <w:r>
        <w:rPr>
          <w:noProof/>
        </w:rPr>
        <w:t>213</w:t>
      </w:r>
      <w:r>
        <w:rPr>
          <w:noProof/>
        </w:rPr>
        <w:fldChar w:fldCharType="end"/>
      </w:r>
    </w:p>
    <w:p w14:paraId="543E98EA" w14:textId="468BB8B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performance </w:t>
      </w:r>
      <w:r w:rsidRPr="00274A1D">
        <w:rPr>
          <w:noProof/>
          <w:snapToGrid w:val="0"/>
          <w:lang w:eastAsia="zh-CN"/>
        </w:rPr>
        <w:t xml:space="preserve">requirements for PRACH </w:t>
      </w:r>
      <w:r>
        <w:rPr>
          <w:noProof/>
        </w:rPr>
        <w:t>with L</w:t>
      </w:r>
      <w:r w:rsidRPr="00274A1D">
        <w:rPr>
          <w:noProof/>
          <w:vertAlign w:val="subscript"/>
        </w:rPr>
        <w:t>RA</w:t>
      </w:r>
      <w:r>
        <w:rPr>
          <w:noProof/>
        </w:rPr>
        <w:t xml:space="preserve"> =1151 and L</w:t>
      </w:r>
      <w:r w:rsidRPr="00274A1D">
        <w:rPr>
          <w:noProof/>
          <w:vertAlign w:val="subscript"/>
        </w:rPr>
        <w:t>RA</w:t>
      </w:r>
      <w:r>
        <w:rPr>
          <w:noProof/>
        </w:rPr>
        <w:t xml:space="preserve"> =571</w:t>
      </w:r>
      <w:r>
        <w:rPr>
          <w:noProof/>
        </w:rPr>
        <w:tab/>
      </w:r>
      <w:r>
        <w:rPr>
          <w:noProof/>
        </w:rPr>
        <w:fldChar w:fldCharType="begin"/>
      </w:r>
      <w:r>
        <w:rPr>
          <w:noProof/>
        </w:rPr>
        <w:instrText xml:space="preserve"> PAGEREF _Toc163475308 \h </w:instrText>
      </w:r>
      <w:r>
        <w:rPr>
          <w:noProof/>
        </w:rPr>
      </w:r>
      <w:r>
        <w:rPr>
          <w:noProof/>
        </w:rPr>
        <w:fldChar w:fldCharType="separate"/>
      </w:r>
      <w:r>
        <w:rPr>
          <w:noProof/>
        </w:rPr>
        <w:t>213</w:t>
      </w:r>
      <w:r>
        <w:rPr>
          <w:noProof/>
        </w:rPr>
        <w:fldChar w:fldCharType="end"/>
      </w:r>
    </w:p>
    <w:p w14:paraId="007D26BF" w14:textId="775FB4D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formats</w:t>
      </w:r>
      <w:r>
        <w:rPr>
          <w:noProof/>
        </w:rPr>
        <w:tab/>
      </w:r>
      <w:r>
        <w:rPr>
          <w:noProof/>
        </w:rPr>
        <w:fldChar w:fldCharType="begin"/>
      </w:r>
      <w:r>
        <w:rPr>
          <w:noProof/>
        </w:rPr>
        <w:instrText xml:space="preserve"> PAGEREF _Toc163475309 \h </w:instrText>
      </w:r>
      <w:r>
        <w:rPr>
          <w:noProof/>
        </w:rPr>
      </w:r>
      <w:r>
        <w:rPr>
          <w:noProof/>
        </w:rPr>
        <w:fldChar w:fldCharType="separate"/>
      </w:r>
      <w:r>
        <w:rPr>
          <w:noProof/>
        </w:rPr>
        <w:t>213</w:t>
      </w:r>
      <w:r>
        <w:rPr>
          <w:noProof/>
        </w:rPr>
        <w:fldChar w:fldCharType="end"/>
      </w:r>
    </w:p>
    <w:p w14:paraId="5C4429C7" w14:textId="2F6A6CD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Applicability</w:t>
      </w:r>
      <w:r>
        <w:rPr>
          <w:noProof/>
          <w:lang w:eastAsia="zh-CN"/>
        </w:rPr>
        <w:t xml:space="preserve"> of </w:t>
      </w:r>
      <w:r w:rsidRPr="00274A1D">
        <w:rPr>
          <w:noProof/>
          <w:snapToGrid w:val="0"/>
          <w:lang w:eastAsia="zh-CN"/>
        </w:rPr>
        <w:t>requirements for different subcarrier spacings</w:t>
      </w:r>
      <w:r>
        <w:rPr>
          <w:noProof/>
        </w:rPr>
        <w:tab/>
      </w:r>
      <w:r>
        <w:rPr>
          <w:noProof/>
        </w:rPr>
        <w:fldChar w:fldCharType="begin"/>
      </w:r>
      <w:r>
        <w:rPr>
          <w:noProof/>
        </w:rPr>
        <w:instrText xml:space="preserve"> PAGEREF _Toc163475310 \h </w:instrText>
      </w:r>
      <w:r>
        <w:rPr>
          <w:noProof/>
        </w:rPr>
      </w:r>
      <w:r>
        <w:rPr>
          <w:noProof/>
        </w:rPr>
        <w:fldChar w:fldCharType="separate"/>
      </w:r>
      <w:r>
        <w:rPr>
          <w:noProof/>
        </w:rPr>
        <w:t>213</w:t>
      </w:r>
      <w:r>
        <w:rPr>
          <w:noProof/>
        </w:rPr>
        <w:fldChar w:fldCharType="end"/>
      </w:r>
    </w:p>
    <w:p w14:paraId="3E03A092" w14:textId="5230D03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8.1.2.7</w:t>
      </w:r>
      <w:r>
        <w:rPr>
          <w:noProof/>
          <w:lang w:eastAsia="zh-CN"/>
        </w:rPr>
        <w:t>.3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_Toc163475311 \h </w:instrText>
      </w:r>
      <w:r>
        <w:rPr>
          <w:noProof/>
        </w:rPr>
      </w:r>
      <w:r>
        <w:rPr>
          <w:noProof/>
        </w:rPr>
        <w:fldChar w:fldCharType="separate"/>
      </w:r>
      <w:r>
        <w:rPr>
          <w:noProof/>
        </w:rPr>
        <w:t>213</w:t>
      </w:r>
      <w:r>
        <w:rPr>
          <w:noProof/>
        </w:rPr>
        <w:fldChar w:fldCharType="end"/>
      </w:r>
    </w:p>
    <w:p w14:paraId="2C33C7D9" w14:textId="13EC55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8.1.2.8</w:t>
      </w:r>
      <w:r>
        <w:rPr>
          <w:rFonts w:asciiTheme="minorHAnsi" w:eastAsiaTheme="minorEastAsia" w:hAnsiTheme="minorHAnsi" w:cstheme="minorBidi"/>
          <w:noProof/>
          <w:kern w:val="2"/>
          <w:sz w:val="22"/>
          <w:szCs w:val="22"/>
          <w:lang w:val="en-US" w:eastAsia="zh-CN"/>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_Toc163475312 \h </w:instrText>
      </w:r>
      <w:r>
        <w:rPr>
          <w:noProof/>
        </w:rPr>
      </w:r>
      <w:r>
        <w:rPr>
          <w:noProof/>
        </w:rPr>
        <w:fldChar w:fldCharType="separate"/>
      </w:r>
      <w:r>
        <w:rPr>
          <w:noProof/>
        </w:rPr>
        <w:t>213</w:t>
      </w:r>
      <w:r>
        <w:rPr>
          <w:noProof/>
        </w:rPr>
        <w:fldChar w:fldCharType="end"/>
      </w:r>
    </w:p>
    <w:p w14:paraId="59869C42" w14:textId="6284735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8.1.2.8.1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_Toc163475313 \h </w:instrText>
      </w:r>
      <w:r>
        <w:rPr>
          <w:noProof/>
        </w:rPr>
      </w:r>
      <w:r>
        <w:rPr>
          <w:noProof/>
        </w:rPr>
        <w:fldChar w:fldCharType="separate"/>
      </w:r>
      <w:r>
        <w:rPr>
          <w:noProof/>
        </w:rPr>
        <w:t>213</w:t>
      </w:r>
      <w:r>
        <w:rPr>
          <w:noProof/>
        </w:rPr>
        <w:fldChar w:fldCharType="end"/>
      </w:r>
    </w:p>
    <w:p w14:paraId="1C25744F" w14:textId="335CC3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8.1.2.9</w:t>
      </w:r>
      <w:r>
        <w:rPr>
          <w:rFonts w:asciiTheme="minorHAnsi" w:eastAsiaTheme="minorEastAsia" w:hAnsiTheme="minorHAnsi" w:cstheme="minorBidi"/>
          <w:noProof/>
          <w:kern w:val="2"/>
          <w:sz w:val="22"/>
          <w:szCs w:val="22"/>
          <w:lang w:val="en-US" w:eastAsia="zh-CN"/>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_Toc163475314 \h </w:instrText>
      </w:r>
      <w:r>
        <w:rPr>
          <w:noProof/>
        </w:rPr>
      </w:r>
      <w:r>
        <w:rPr>
          <w:noProof/>
        </w:rPr>
        <w:fldChar w:fldCharType="separate"/>
      </w:r>
      <w:r>
        <w:rPr>
          <w:noProof/>
        </w:rPr>
        <w:t>214</w:t>
      </w:r>
      <w:r>
        <w:rPr>
          <w:noProof/>
        </w:rPr>
        <w:fldChar w:fldCharType="end"/>
      </w:r>
    </w:p>
    <w:p w14:paraId="63EBB67D" w14:textId="73088EE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8.1.2.9.1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_Toc163475315 \h </w:instrText>
      </w:r>
      <w:r>
        <w:rPr>
          <w:noProof/>
        </w:rPr>
      </w:r>
      <w:r>
        <w:rPr>
          <w:noProof/>
        </w:rPr>
        <w:fldChar w:fldCharType="separate"/>
      </w:r>
      <w:r>
        <w:rPr>
          <w:noProof/>
        </w:rPr>
        <w:t>214</w:t>
      </w:r>
      <w:r>
        <w:rPr>
          <w:noProof/>
        </w:rPr>
        <w:fldChar w:fldCharType="end"/>
      </w:r>
    </w:p>
    <w:p w14:paraId="64C4D7AA" w14:textId="1400DD3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8.1.2.9.2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_Toc163475316 \h </w:instrText>
      </w:r>
      <w:r>
        <w:rPr>
          <w:noProof/>
        </w:rPr>
      </w:r>
      <w:r>
        <w:rPr>
          <w:noProof/>
        </w:rPr>
        <w:fldChar w:fldCharType="separate"/>
      </w:r>
      <w:r>
        <w:rPr>
          <w:noProof/>
        </w:rPr>
        <w:t>214</w:t>
      </w:r>
      <w:r>
        <w:rPr>
          <w:noProof/>
        </w:rPr>
        <w:fldChar w:fldCharType="end"/>
      </w:r>
    </w:p>
    <w:p w14:paraId="6E927111" w14:textId="5DD7A36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8.1.2.9.3</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_Toc163475317 \h </w:instrText>
      </w:r>
      <w:r>
        <w:rPr>
          <w:noProof/>
        </w:rPr>
      </w:r>
      <w:r>
        <w:rPr>
          <w:noProof/>
        </w:rPr>
        <w:fldChar w:fldCharType="separate"/>
      </w:r>
      <w:r>
        <w:rPr>
          <w:noProof/>
        </w:rPr>
        <w:t>214</w:t>
      </w:r>
      <w:r>
        <w:rPr>
          <w:noProof/>
        </w:rPr>
        <w:fldChar w:fldCharType="end"/>
      </w:r>
    </w:p>
    <w:p w14:paraId="030890FD" w14:textId="0160471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8.1.2.10</w:t>
      </w:r>
      <w:r>
        <w:rPr>
          <w:rFonts w:asciiTheme="minorHAnsi" w:eastAsiaTheme="minorEastAsia" w:hAnsiTheme="minorHAnsi" w:cstheme="minorBidi"/>
          <w:noProof/>
          <w:kern w:val="2"/>
          <w:sz w:val="22"/>
          <w:szCs w:val="22"/>
          <w:lang w:val="en-US" w:eastAsia="zh-CN"/>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_Toc163475318 \h </w:instrText>
      </w:r>
      <w:r>
        <w:rPr>
          <w:noProof/>
        </w:rPr>
      </w:r>
      <w:r>
        <w:rPr>
          <w:noProof/>
        </w:rPr>
        <w:fldChar w:fldCharType="separate"/>
      </w:r>
      <w:r>
        <w:rPr>
          <w:noProof/>
        </w:rPr>
        <w:t>214</w:t>
      </w:r>
      <w:r>
        <w:rPr>
          <w:noProof/>
        </w:rPr>
        <w:fldChar w:fldCharType="end"/>
      </w:r>
    </w:p>
    <w:p w14:paraId="7AAEFE77" w14:textId="71E1C5C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8.1.2.10.1</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_Toc163475319 \h </w:instrText>
      </w:r>
      <w:r>
        <w:rPr>
          <w:noProof/>
        </w:rPr>
      </w:r>
      <w:r>
        <w:rPr>
          <w:noProof/>
        </w:rPr>
        <w:fldChar w:fldCharType="separate"/>
      </w:r>
      <w:r>
        <w:rPr>
          <w:noProof/>
        </w:rPr>
        <w:t>214</w:t>
      </w:r>
      <w:r>
        <w:rPr>
          <w:noProof/>
        </w:rPr>
        <w:fldChar w:fldCharType="end"/>
      </w:r>
    </w:p>
    <w:p w14:paraId="26652328" w14:textId="78DE22B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8.1.2.10.2</w:t>
      </w:r>
      <w:r>
        <w:rPr>
          <w:rFonts w:asciiTheme="minorHAnsi" w:eastAsiaTheme="minorEastAsia" w:hAnsiTheme="minorHAnsi" w:cstheme="minorBidi"/>
          <w:noProof/>
          <w:kern w:val="2"/>
          <w:sz w:val="22"/>
          <w:szCs w:val="22"/>
          <w:lang w:val="en-US" w:eastAsia="zh-CN"/>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_Toc163475320 \h </w:instrText>
      </w:r>
      <w:r>
        <w:rPr>
          <w:noProof/>
        </w:rPr>
      </w:r>
      <w:r>
        <w:rPr>
          <w:noProof/>
        </w:rPr>
        <w:fldChar w:fldCharType="separate"/>
      </w:r>
      <w:r>
        <w:rPr>
          <w:noProof/>
        </w:rPr>
        <w:t>214</w:t>
      </w:r>
      <w:r>
        <w:rPr>
          <w:noProof/>
        </w:rPr>
        <w:fldChar w:fldCharType="end"/>
      </w:r>
    </w:p>
    <w:p w14:paraId="11026CC2" w14:textId="12F01803"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8.2</w:t>
      </w:r>
      <w:r>
        <w:rPr>
          <w:rFonts w:asciiTheme="minorHAnsi" w:eastAsiaTheme="minorEastAsia" w:hAnsiTheme="minorHAnsi" w:cstheme="minorBidi"/>
          <w:noProof/>
          <w:kern w:val="2"/>
          <w:sz w:val="22"/>
          <w:szCs w:val="22"/>
          <w:lang w:val="en-US" w:eastAsia="zh-CN"/>
          <w14:ligatures w14:val="standardContextual"/>
        </w:rPr>
        <w:tab/>
      </w:r>
      <w:r>
        <w:rPr>
          <w:noProof/>
        </w:rPr>
        <w:t>OTA performance requirements for PUSCH</w:t>
      </w:r>
      <w:r>
        <w:rPr>
          <w:noProof/>
        </w:rPr>
        <w:tab/>
      </w:r>
      <w:r>
        <w:rPr>
          <w:noProof/>
        </w:rPr>
        <w:fldChar w:fldCharType="begin"/>
      </w:r>
      <w:r>
        <w:rPr>
          <w:noProof/>
        </w:rPr>
        <w:instrText xml:space="preserve"> PAGEREF _Toc163475321 \h </w:instrText>
      </w:r>
      <w:r>
        <w:rPr>
          <w:noProof/>
        </w:rPr>
      </w:r>
      <w:r>
        <w:rPr>
          <w:noProof/>
        </w:rPr>
        <w:fldChar w:fldCharType="separate"/>
      </w:r>
      <w:r>
        <w:rPr>
          <w:noProof/>
        </w:rPr>
        <w:t>214</w:t>
      </w:r>
      <w:r>
        <w:rPr>
          <w:noProof/>
        </w:rPr>
        <w:fldChar w:fldCharType="end"/>
      </w:r>
    </w:p>
    <w:p w14:paraId="2512FCEF" w14:textId="75E04844"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_Toc163475322 \h </w:instrText>
      </w:r>
      <w:r>
        <w:rPr>
          <w:noProof/>
        </w:rPr>
      </w:r>
      <w:r>
        <w:rPr>
          <w:noProof/>
        </w:rPr>
        <w:fldChar w:fldCharType="separate"/>
      </w:r>
      <w:r>
        <w:rPr>
          <w:noProof/>
        </w:rPr>
        <w:t>214</w:t>
      </w:r>
      <w:r>
        <w:rPr>
          <w:noProof/>
        </w:rPr>
        <w:fldChar w:fldCharType="end"/>
      </w:r>
    </w:p>
    <w:p w14:paraId="647E27FA" w14:textId="135F0E9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_Toc163475323 \h </w:instrText>
      </w:r>
      <w:r>
        <w:rPr>
          <w:noProof/>
        </w:rPr>
      </w:r>
      <w:r>
        <w:rPr>
          <w:noProof/>
        </w:rPr>
        <w:fldChar w:fldCharType="separate"/>
      </w:r>
      <w:r>
        <w:rPr>
          <w:noProof/>
        </w:rPr>
        <w:t>214</w:t>
      </w:r>
      <w:r>
        <w:rPr>
          <w:noProof/>
        </w:rPr>
        <w:fldChar w:fldCharType="end"/>
      </w:r>
    </w:p>
    <w:p w14:paraId="56D082C7" w14:textId="638F6FF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_Toc163475324 \h </w:instrText>
      </w:r>
      <w:r>
        <w:rPr>
          <w:noProof/>
        </w:rPr>
      </w:r>
      <w:r>
        <w:rPr>
          <w:noProof/>
        </w:rPr>
        <w:fldChar w:fldCharType="separate"/>
      </w:r>
      <w:r>
        <w:rPr>
          <w:noProof/>
        </w:rPr>
        <w:t>214</w:t>
      </w:r>
      <w:r>
        <w:rPr>
          <w:noProof/>
        </w:rPr>
        <w:fldChar w:fldCharType="end"/>
      </w:r>
    </w:p>
    <w:p w14:paraId="1835E7C8" w14:textId="1C8D87A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_Toc163475325 \h </w:instrText>
      </w:r>
      <w:r>
        <w:rPr>
          <w:noProof/>
        </w:rPr>
      </w:r>
      <w:r>
        <w:rPr>
          <w:noProof/>
        </w:rPr>
        <w:fldChar w:fldCharType="separate"/>
      </w:r>
      <w:r>
        <w:rPr>
          <w:noProof/>
        </w:rPr>
        <w:t>215</w:t>
      </w:r>
      <w:r>
        <w:rPr>
          <w:noProof/>
        </w:rPr>
        <w:fldChar w:fldCharType="end"/>
      </w:r>
    </w:p>
    <w:p w14:paraId="6709B52D" w14:textId="01B090E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_Toc163475326 \h </w:instrText>
      </w:r>
      <w:r>
        <w:rPr>
          <w:noProof/>
        </w:rPr>
      </w:r>
      <w:r>
        <w:rPr>
          <w:noProof/>
        </w:rPr>
        <w:fldChar w:fldCharType="separate"/>
      </w:r>
      <w:r>
        <w:rPr>
          <w:noProof/>
        </w:rPr>
        <w:t>215</w:t>
      </w:r>
      <w:r>
        <w:rPr>
          <w:noProof/>
        </w:rPr>
        <w:fldChar w:fldCharType="end"/>
      </w:r>
    </w:p>
    <w:p w14:paraId="7A787129" w14:textId="7F85745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_Toc163475327 \h </w:instrText>
      </w:r>
      <w:r>
        <w:rPr>
          <w:noProof/>
        </w:rPr>
      </w:r>
      <w:r>
        <w:rPr>
          <w:noProof/>
        </w:rPr>
        <w:fldChar w:fldCharType="separate"/>
      </w:r>
      <w:r>
        <w:rPr>
          <w:noProof/>
        </w:rPr>
        <w:t>215</w:t>
      </w:r>
      <w:r>
        <w:rPr>
          <w:noProof/>
        </w:rPr>
        <w:fldChar w:fldCharType="end"/>
      </w:r>
    </w:p>
    <w:p w14:paraId="799A2EB9" w14:textId="7BF4A01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_Toc163475328 \h </w:instrText>
      </w:r>
      <w:r>
        <w:rPr>
          <w:noProof/>
        </w:rPr>
      </w:r>
      <w:r>
        <w:rPr>
          <w:noProof/>
        </w:rPr>
        <w:fldChar w:fldCharType="separate"/>
      </w:r>
      <w:r>
        <w:rPr>
          <w:noProof/>
        </w:rPr>
        <w:t>215</w:t>
      </w:r>
      <w:r>
        <w:rPr>
          <w:noProof/>
        </w:rPr>
        <w:fldChar w:fldCharType="end"/>
      </w:r>
    </w:p>
    <w:p w14:paraId="2AFF60BA" w14:textId="6D8D2AC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_Toc163475329 \h </w:instrText>
      </w:r>
      <w:r>
        <w:rPr>
          <w:noProof/>
        </w:rPr>
      </w:r>
      <w:r>
        <w:rPr>
          <w:noProof/>
        </w:rPr>
        <w:fldChar w:fldCharType="separate"/>
      </w:r>
      <w:r>
        <w:rPr>
          <w:noProof/>
        </w:rPr>
        <w:t>217</w:t>
      </w:r>
      <w:r>
        <w:rPr>
          <w:noProof/>
        </w:rPr>
        <w:fldChar w:fldCharType="end"/>
      </w:r>
    </w:p>
    <w:p w14:paraId="222E7A3E" w14:textId="217D04F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_Toc163475330 \h </w:instrText>
      </w:r>
      <w:r>
        <w:rPr>
          <w:noProof/>
        </w:rPr>
      </w:r>
      <w:r>
        <w:rPr>
          <w:noProof/>
        </w:rPr>
        <w:fldChar w:fldCharType="separate"/>
      </w:r>
      <w:r>
        <w:rPr>
          <w:noProof/>
        </w:rPr>
        <w:t>217</w:t>
      </w:r>
      <w:r>
        <w:rPr>
          <w:noProof/>
        </w:rPr>
        <w:fldChar w:fldCharType="end"/>
      </w:r>
    </w:p>
    <w:p w14:paraId="6C14589D" w14:textId="6981F8D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_Toc163475331 \h </w:instrText>
      </w:r>
      <w:r>
        <w:rPr>
          <w:noProof/>
        </w:rPr>
      </w:r>
      <w:r>
        <w:rPr>
          <w:noProof/>
        </w:rPr>
        <w:fldChar w:fldCharType="separate"/>
      </w:r>
      <w:r>
        <w:rPr>
          <w:noProof/>
        </w:rPr>
        <w:t>222</w:t>
      </w:r>
      <w:r>
        <w:rPr>
          <w:noProof/>
        </w:rPr>
        <w:fldChar w:fldCharType="end"/>
      </w:r>
    </w:p>
    <w:p w14:paraId="639872CC" w14:textId="7AEC5010"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8.2.2</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PUSCH </w:t>
      </w:r>
      <w:r>
        <w:rPr>
          <w:noProof/>
          <w:lang w:eastAsia="zh-CN"/>
        </w:rPr>
        <w:t xml:space="preserve">with </w:t>
      </w:r>
      <w:r w:rsidRPr="00274A1D">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_Toc163475332 \h </w:instrText>
      </w:r>
      <w:r>
        <w:rPr>
          <w:noProof/>
        </w:rPr>
      </w:r>
      <w:r>
        <w:rPr>
          <w:noProof/>
        </w:rPr>
        <w:fldChar w:fldCharType="separate"/>
      </w:r>
      <w:r>
        <w:rPr>
          <w:noProof/>
        </w:rPr>
        <w:t>226</w:t>
      </w:r>
      <w:r>
        <w:rPr>
          <w:noProof/>
        </w:rPr>
        <w:fldChar w:fldCharType="end"/>
      </w:r>
    </w:p>
    <w:p w14:paraId="6A78EE5F" w14:textId="23D4671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_Toc163475333 \h </w:instrText>
      </w:r>
      <w:r>
        <w:rPr>
          <w:noProof/>
        </w:rPr>
      </w:r>
      <w:r>
        <w:rPr>
          <w:noProof/>
        </w:rPr>
        <w:fldChar w:fldCharType="separate"/>
      </w:r>
      <w:r>
        <w:rPr>
          <w:noProof/>
        </w:rPr>
        <w:t>226</w:t>
      </w:r>
      <w:r>
        <w:rPr>
          <w:noProof/>
        </w:rPr>
        <w:fldChar w:fldCharType="end"/>
      </w:r>
    </w:p>
    <w:p w14:paraId="3C5DB2CA" w14:textId="052421E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_Toc163475334 \h </w:instrText>
      </w:r>
      <w:r>
        <w:rPr>
          <w:noProof/>
        </w:rPr>
      </w:r>
      <w:r>
        <w:rPr>
          <w:noProof/>
        </w:rPr>
        <w:fldChar w:fldCharType="separate"/>
      </w:r>
      <w:r>
        <w:rPr>
          <w:noProof/>
        </w:rPr>
        <w:t>226</w:t>
      </w:r>
      <w:r>
        <w:rPr>
          <w:noProof/>
        </w:rPr>
        <w:fldChar w:fldCharType="end"/>
      </w:r>
    </w:p>
    <w:p w14:paraId="71A0C805" w14:textId="0709407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_Toc163475335 \h </w:instrText>
      </w:r>
      <w:r>
        <w:rPr>
          <w:noProof/>
        </w:rPr>
      </w:r>
      <w:r>
        <w:rPr>
          <w:noProof/>
        </w:rPr>
        <w:fldChar w:fldCharType="separate"/>
      </w:r>
      <w:r>
        <w:rPr>
          <w:noProof/>
        </w:rPr>
        <w:t>226</w:t>
      </w:r>
      <w:r>
        <w:rPr>
          <w:noProof/>
        </w:rPr>
        <w:fldChar w:fldCharType="end"/>
      </w:r>
    </w:p>
    <w:p w14:paraId="40266373" w14:textId="23F289F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_Toc163475336 \h </w:instrText>
      </w:r>
      <w:r>
        <w:rPr>
          <w:noProof/>
        </w:rPr>
      </w:r>
      <w:r>
        <w:rPr>
          <w:noProof/>
        </w:rPr>
        <w:fldChar w:fldCharType="separate"/>
      </w:r>
      <w:r>
        <w:rPr>
          <w:noProof/>
        </w:rPr>
        <w:t>226</w:t>
      </w:r>
      <w:r>
        <w:rPr>
          <w:noProof/>
        </w:rPr>
        <w:fldChar w:fldCharType="end"/>
      </w:r>
    </w:p>
    <w:p w14:paraId="1BC20188" w14:textId="37260BA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_Toc163475337 \h </w:instrText>
      </w:r>
      <w:r>
        <w:rPr>
          <w:noProof/>
        </w:rPr>
      </w:r>
      <w:r>
        <w:rPr>
          <w:noProof/>
        </w:rPr>
        <w:fldChar w:fldCharType="separate"/>
      </w:r>
      <w:r>
        <w:rPr>
          <w:noProof/>
        </w:rPr>
        <w:t>226</w:t>
      </w:r>
      <w:r>
        <w:rPr>
          <w:noProof/>
        </w:rPr>
        <w:fldChar w:fldCharType="end"/>
      </w:r>
    </w:p>
    <w:p w14:paraId="7CC16E35" w14:textId="58B20F3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_Toc163475338 \h </w:instrText>
      </w:r>
      <w:r>
        <w:rPr>
          <w:noProof/>
        </w:rPr>
      </w:r>
      <w:r>
        <w:rPr>
          <w:noProof/>
        </w:rPr>
        <w:fldChar w:fldCharType="separate"/>
      </w:r>
      <w:r>
        <w:rPr>
          <w:noProof/>
        </w:rPr>
        <w:t>226</w:t>
      </w:r>
      <w:r>
        <w:rPr>
          <w:noProof/>
        </w:rPr>
        <w:fldChar w:fldCharType="end"/>
      </w:r>
    </w:p>
    <w:p w14:paraId="23ADE31D" w14:textId="0EB829F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_Toc163475339 \h </w:instrText>
      </w:r>
      <w:r>
        <w:rPr>
          <w:noProof/>
        </w:rPr>
      </w:r>
      <w:r>
        <w:rPr>
          <w:noProof/>
        </w:rPr>
        <w:fldChar w:fldCharType="separate"/>
      </w:r>
      <w:r>
        <w:rPr>
          <w:noProof/>
        </w:rPr>
        <w:t>228</w:t>
      </w:r>
      <w:r>
        <w:rPr>
          <w:noProof/>
        </w:rPr>
        <w:fldChar w:fldCharType="end"/>
      </w:r>
    </w:p>
    <w:p w14:paraId="60EE8CC0" w14:textId="0C40DB0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_Toc163475340 \h </w:instrText>
      </w:r>
      <w:r>
        <w:rPr>
          <w:noProof/>
        </w:rPr>
      </w:r>
      <w:r>
        <w:rPr>
          <w:noProof/>
        </w:rPr>
        <w:fldChar w:fldCharType="separate"/>
      </w:r>
      <w:r>
        <w:rPr>
          <w:noProof/>
        </w:rPr>
        <w:t>228</w:t>
      </w:r>
      <w:r>
        <w:rPr>
          <w:noProof/>
        </w:rPr>
        <w:fldChar w:fldCharType="end"/>
      </w:r>
    </w:p>
    <w:p w14:paraId="3A9A8AF3" w14:textId="0447651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_Toc163475341 \h </w:instrText>
      </w:r>
      <w:r>
        <w:rPr>
          <w:noProof/>
        </w:rPr>
      </w:r>
      <w:r>
        <w:rPr>
          <w:noProof/>
        </w:rPr>
        <w:fldChar w:fldCharType="separate"/>
      </w:r>
      <w:r>
        <w:rPr>
          <w:noProof/>
        </w:rPr>
        <w:t>229</w:t>
      </w:r>
      <w:r>
        <w:rPr>
          <w:noProof/>
        </w:rPr>
        <w:fldChar w:fldCharType="end"/>
      </w:r>
    </w:p>
    <w:p w14:paraId="55D16704" w14:textId="5A0542F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8.2.3</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Performance requirements for UCI multiplexed on PUSCH</w:t>
      </w:r>
      <w:r>
        <w:rPr>
          <w:noProof/>
        </w:rPr>
        <w:tab/>
      </w:r>
      <w:r>
        <w:rPr>
          <w:noProof/>
        </w:rPr>
        <w:fldChar w:fldCharType="begin"/>
      </w:r>
      <w:r>
        <w:rPr>
          <w:noProof/>
        </w:rPr>
        <w:instrText xml:space="preserve"> PAGEREF _Toc163475342 \h </w:instrText>
      </w:r>
      <w:r>
        <w:rPr>
          <w:noProof/>
        </w:rPr>
      </w:r>
      <w:r>
        <w:rPr>
          <w:noProof/>
        </w:rPr>
        <w:fldChar w:fldCharType="separate"/>
      </w:r>
      <w:r>
        <w:rPr>
          <w:noProof/>
        </w:rPr>
        <w:t>230</w:t>
      </w:r>
      <w:r>
        <w:rPr>
          <w:noProof/>
        </w:rPr>
        <w:fldChar w:fldCharType="end"/>
      </w:r>
    </w:p>
    <w:p w14:paraId="5D69DD04" w14:textId="6D1092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_Toc163475343 \h </w:instrText>
      </w:r>
      <w:r>
        <w:rPr>
          <w:noProof/>
        </w:rPr>
      </w:r>
      <w:r>
        <w:rPr>
          <w:noProof/>
        </w:rPr>
        <w:fldChar w:fldCharType="separate"/>
      </w:r>
      <w:r>
        <w:rPr>
          <w:noProof/>
        </w:rPr>
        <w:t>230</w:t>
      </w:r>
      <w:r>
        <w:rPr>
          <w:noProof/>
        </w:rPr>
        <w:fldChar w:fldCharType="end"/>
      </w:r>
    </w:p>
    <w:p w14:paraId="4150D71E" w14:textId="204E834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_Toc163475344 \h </w:instrText>
      </w:r>
      <w:r>
        <w:rPr>
          <w:noProof/>
        </w:rPr>
      </w:r>
      <w:r>
        <w:rPr>
          <w:noProof/>
        </w:rPr>
        <w:fldChar w:fldCharType="separate"/>
      </w:r>
      <w:r>
        <w:rPr>
          <w:noProof/>
        </w:rPr>
        <w:t>230</w:t>
      </w:r>
      <w:r>
        <w:rPr>
          <w:noProof/>
        </w:rPr>
        <w:fldChar w:fldCharType="end"/>
      </w:r>
    </w:p>
    <w:p w14:paraId="55596C9E" w14:textId="6DC77E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_Toc163475345 \h </w:instrText>
      </w:r>
      <w:r>
        <w:rPr>
          <w:noProof/>
        </w:rPr>
      </w:r>
      <w:r>
        <w:rPr>
          <w:noProof/>
        </w:rPr>
        <w:fldChar w:fldCharType="separate"/>
      </w:r>
      <w:r>
        <w:rPr>
          <w:noProof/>
        </w:rPr>
        <w:t>231</w:t>
      </w:r>
      <w:r>
        <w:rPr>
          <w:noProof/>
        </w:rPr>
        <w:fldChar w:fldCharType="end"/>
      </w:r>
    </w:p>
    <w:p w14:paraId="62A8D79E" w14:textId="1AE1D12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_Toc163475346 \h </w:instrText>
      </w:r>
      <w:r>
        <w:rPr>
          <w:noProof/>
        </w:rPr>
      </w:r>
      <w:r>
        <w:rPr>
          <w:noProof/>
        </w:rPr>
        <w:fldChar w:fldCharType="separate"/>
      </w:r>
      <w:r>
        <w:rPr>
          <w:noProof/>
        </w:rPr>
        <w:t>231</w:t>
      </w:r>
      <w:r>
        <w:rPr>
          <w:noProof/>
        </w:rPr>
        <w:fldChar w:fldCharType="end"/>
      </w:r>
    </w:p>
    <w:p w14:paraId="0264A9A9" w14:textId="294436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_Toc163475347 \h </w:instrText>
      </w:r>
      <w:r>
        <w:rPr>
          <w:noProof/>
        </w:rPr>
      </w:r>
      <w:r>
        <w:rPr>
          <w:noProof/>
        </w:rPr>
        <w:fldChar w:fldCharType="separate"/>
      </w:r>
      <w:r>
        <w:rPr>
          <w:noProof/>
        </w:rPr>
        <w:t>231</w:t>
      </w:r>
      <w:r>
        <w:rPr>
          <w:noProof/>
        </w:rPr>
        <w:fldChar w:fldCharType="end"/>
      </w:r>
    </w:p>
    <w:p w14:paraId="6ACD6307" w14:textId="663648B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_Toc163475348 \h </w:instrText>
      </w:r>
      <w:r>
        <w:rPr>
          <w:noProof/>
        </w:rPr>
      </w:r>
      <w:r>
        <w:rPr>
          <w:noProof/>
        </w:rPr>
        <w:fldChar w:fldCharType="separate"/>
      </w:r>
      <w:r>
        <w:rPr>
          <w:noProof/>
        </w:rPr>
        <w:t>231</w:t>
      </w:r>
      <w:r>
        <w:rPr>
          <w:noProof/>
        </w:rPr>
        <w:fldChar w:fldCharType="end"/>
      </w:r>
    </w:p>
    <w:p w14:paraId="645CEAF2" w14:textId="0176B9E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8.2.3.5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_Toc163475349 \h </w:instrText>
      </w:r>
      <w:r>
        <w:rPr>
          <w:noProof/>
        </w:rPr>
      </w:r>
      <w:r>
        <w:rPr>
          <w:noProof/>
        </w:rPr>
        <w:fldChar w:fldCharType="separate"/>
      </w:r>
      <w:r>
        <w:rPr>
          <w:noProof/>
        </w:rPr>
        <w:t>233</w:t>
      </w:r>
      <w:r>
        <w:rPr>
          <w:noProof/>
        </w:rPr>
        <w:fldChar w:fldCharType="end"/>
      </w:r>
    </w:p>
    <w:p w14:paraId="5BAE29F1" w14:textId="1C69522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1-O</w:t>
      </w:r>
      <w:r>
        <w:rPr>
          <w:noProof/>
        </w:rPr>
        <w:tab/>
      </w:r>
      <w:r>
        <w:rPr>
          <w:noProof/>
        </w:rPr>
        <w:fldChar w:fldCharType="begin"/>
      </w:r>
      <w:r>
        <w:rPr>
          <w:noProof/>
        </w:rPr>
        <w:instrText xml:space="preserve"> PAGEREF _Toc163475350 \h </w:instrText>
      </w:r>
      <w:r>
        <w:rPr>
          <w:noProof/>
        </w:rPr>
      </w:r>
      <w:r>
        <w:rPr>
          <w:noProof/>
        </w:rPr>
        <w:fldChar w:fldCharType="separate"/>
      </w:r>
      <w:r>
        <w:rPr>
          <w:noProof/>
        </w:rPr>
        <w:t>233</w:t>
      </w:r>
      <w:r>
        <w:rPr>
          <w:noProof/>
        </w:rPr>
        <w:fldChar w:fldCharType="end"/>
      </w:r>
    </w:p>
    <w:p w14:paraId="438BEF32" w14:textId="5DC700E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8.2.3.5.2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2-O</w:t>
      </w:r>
      <w:r>
        <w:rPr>
          <w:noProof/>
        </w:rPr>
        <w:tab/>
      </w:r>
      <w:r>
        <w:rPr>
          <w:noProof/>
        </w:rPr>
        <w:fldChar w:fldCharType="begin"/>
      </w:r>
      <w:r>
        <w:rPr>
          <w:noProof/>
        </w:rPr>
        <w:instrText xml:space="preserve"> PAGEREF _Toc163475351 \h </w:instrText>
      </w:r>
      <w:r>
        <w:rPr>
          <w:noProof/>
        </w:rPr>
      </w:r>
      <w:r>
        <w:rPr>
          <w:noProof/>
        </w:rPr>
        <w:fldChar w:fldCharType="separate"/>
      </w:r>
      <w:r>
        <w:rPr>
          <w:noProof/>
        </w:rPr>
        <w:t>234</w:t>
      </w:r>
      <w:r>
        <w:rPr>
          <w:noProof/>
        </w:rPr>
        <w:fldChar w:fldCharType="end"/>
      </w:r>
    </w:p>
    <w:p w14:paraId="6A643989" w14:textId="596997C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8.2.4</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_Toc163475352 \h </w:instrText>
      </w:r>
      <w:r>
        <w:rPr>
          <w:noProof/>
        </w:rPr>
      </w:r>
      <w:r>
        <w:rPr>
          <w:noProof/>
        </w:rPr>
        <w:fldChar w:fldCharType="separate"/>
      </w:r>
      <w:r>
        <w:rPr>
          <w:noProof/>
        </w:rPr>
        <w:t>235</w:t>
      </w:r>
      <w:r>
        <w:rPr>
          <w:noProof/>
        </w:rPr>
        <w:fldChar w:fldCharType="end"/>
      </w:r>
    </w:p>
    <w:p w14:paraId="22003DF3" w14:textId="76510B7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_Toc163475353 \h </w:instrText>
      </w:r>
      <w:r>
        <w:rPr>
          <w:noProof/>
        </w:rPr>
      </w:r>
      <w:r>
        <w:rPr>
          <w:noProof/>
        </w:rPr>
        <w:fldChar w:fldCharType="separate"/>
      </w:r>
      <w:r>
        <w:rPr>
          <w:noProof/>
        </w:rPr>
        <w:t>235</w:t>
      </w:r>
      <w:r>
        <w:rPr>
          <w:noProof/>
        </w:rPr>
        <w:fldChar w:fldCharType="end"/>
      </w:r>
    </w:p>
    <w:p w14:paraId="7E554C72" w14:textId="0EFCF52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_Toc163475354 \h </w:instrText>
      </w:r>
      <w:r>
        <w:rPr>
          <w:noProof/>
        </w:rPr>
      </w:r>
      <w:r>
        <w:rPr>
          <w:noProof/>
        </w:rPr>
        <w:fldChar w:fldCharType="separate"/>
      </w:r>
      <w:r>
        <w:rPr>
          <w:noProof/>
        </w:rPr>
        <w:t>235</w:t>
      </w:r>
      <w:r>
        <w:rPr>
          <w:noProof/>
        </w:rPr>
        <w:fldChar w:fldCharType="end"/>
      </w:r>
    </w:p>
    <w:p w14:paraId="2962A1F5" w14:textId="70A4680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_Toc163475355 \h </w:instrText>
      </w:r>
      <w:r>
        <w:rPr>
          <w:noProof/>
        </w:rPr>
      </w:r>
      <w:r>
        <w:rPr>
          <w:noProof/>
        </w:rPr>
        <w:fldChar w:fldCharType="separate"/>
      </w:r>
      <w:r>
        <w:rPr>
          <w:noProof/>
        </w:rPr>
        <w:t>235</w:t>
      </w:r>
      <w:r>
        <w:rPr>
          <w:noProof/>
        </w:rPr>
        <w:fldChar w:fldCharType="end"/>
      </w:r>
    </w:p>
    <w:p w14:paraId="47EC0740" w14:textId="391FF4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_Toc163475356 \h </w:instrText>
      </w:r>
      <w:r>
        <w:rPr>
          <w:noProof/>
        </w:rPr>
      </w:r>
      <w:r>
        <w:rPr>
          <w:noProof/>
        </w:rPr>
        <w:fldChar w:fldCharType="separate"/>
      </w:r>
      <w:r>
        <w:rPr>
          <w:noProof/>
        </w:rPr>
        <w:t>235</w:t>
      </w:r>
      <w:r>
        <w:rPr>
          <w:noProof/>
        </w:rPr>
        <w:fldChar w:fldCharType="end"/>
      </w:r>
    </w:p>
    <w:p w14:paraId="44DEF485" w14:textId="47B8004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8.2.4.4.1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_Toc163475357 \h </w:instrText>
      </w:r>
      <w:r>
        <w:rPr>
          <w:noProof/>
        </w:rPr>
      </w:r>
      <w:r>
        <w:rPr>
          <w:noProof/>
        </w:rPr>
        <w:fldChar w:fldCharType="separate"/>
      </w:r>
      <w:r>
        <w:rPr>
          <w:noProof/>
        </w:rPr>
        <w:t>235</w:t>
      </w:r>
      <w:r>
        <w:rPr>
          <w:noProof/>
        </w:rPr>
        <w:fldChar w:fldCharType="end"/>
      </w:r>
    </w:p>
    <w:p w14:paraId="38577D17" w14:textId="688AFD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8.2.4.4.2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_Toc163475358 \h </w:instrText>
      </w:r>
      <w:r>
        <w:rPr>
          <w:noProof/>
        </w:rPr>
      </w:r>
      <w:r>
        <w:rPr>
          <w:noProof/>
        </w:rPr>
        <w:fldChar w:fldCharType="separate"/>
      </w:r>
      <w:r>
        <w:rPr>
          <w:noProof/>
        </w:rPr>
        <w:t>236</w:t>
      </w:r>
      <w:r>
        <w:rPr>
          <w:noProof/>
        </w:rPr>
        <w:fldChar w:fldCharType="end"/>
      </w:r>
    </w:p>
    <w:p w14:paraId="0F66AEFB" w14:textId="7224A18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8.2.4.5</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iCs/>
          <w:noProof/>
        </w:rPr>
        <w:t>BS Type 1-O</w:t>
      </w:r>
      <w:r>
        <w:rPr>
          <w:noProof/>
        </w:rPr>
        <w:tab/>
      </w:r>
      <w:r>
        <w:rPr>
          <w:noProof/>
        </w:rPr>
        <w:fldChar w:fldCharType="begin"/>
      </w:r>
      <w:r>
        <w:rPr>
          <w:noProof/>
        </w:rPr>
        <w:instrText xml:space="preserve"> PAGEREF _Toc163475359 \h </w:instrText>
      </w:r>
      <w:r>
        <w:rPr>
          <w:noProof/>
        </w:rPr>
      </w:r>
      <w:r>
        <w:rPr>
          <w:noProof/>
        </w:rPr>
        <w:fldChar w:fldCharType="separate"/>
      </w:r>
      <w:r>
        <w:rPr>
          <w:noProof/>
        </w:rPr>
        <w:t>238</w:t>
      </w:r>
      <w:r>
        <w:rPr>
          <w:noProof/>
        </w:rPr>
        <w:fldChar w:fldCharType="end"/>
      </w:r>
    </w:p>
    <w:p w14:paraId="71537B91" w14:textId="67E5A78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8.2.4.6</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iCs/>
          <w:noProof/>
        </w:rPr>
        <w:t>BS Type 2-O</w:t>
      </w:r>
      <w:r>
        <w:rPr>
          <w:noProof/>
        </w:rPr>
        <w:tab/>
      </w:r>
      <w:r>
        <w:rPr>
          <w:noProof/>
        </w:rPr>
        <w:fldChar w:fldCharType="begin"/>
      </w:r>
      <w:r>
        <w:rPr>
          <w:noProof/>
        </w:rPr>
        <w:instrText xml:space="preserve"> PAGEREF _Toc163475360 \h </w:instrText>
      </w:r>
      <w:r>
        <w:rPr>
          <w:noProof/>
        </w:rPr>
      </w:r>
      <w:r>
        <w:rPr>
          <w:noProof/>
        </w:rPr>
        <w:fldChar w:fldCharType="separate"/>
      </w:r>
      <w:r>
        <w:rPr>
          <w:noProof/>
        </w:rPr>
        <w:t>240</w:t>
      </w:r>
      <w:r>
        <w:rPr>
          <w:noProof/>
        </w:rPr>
        <w:fldChar w:fldCharType="end"/>
      </w:r>
    </w:p>
    <w:p w14:paraId="2AB86635" w14:textId="767F2EA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_Toc163475361 \h </w:instrText>
      </w:r>
      <w:r>
        <w:rPr>
          <w:noProof/>
        </w:rPr>
      </w:r>
      <w:r>
        <w:rPr>
          <w:noProof/>
        </w:rPr>
        <w:fldChar w:fldCharType="separate"/>
      </w:r>
      <w:r>
        <w:rPr>
          <w:noProof/>
        </w:rPr>
        <w:t>240</w:t>
      </w:r>
      <w:r>
        <w:rPr>
          <w:noProof/>
        </w:rPr>
        <w:fldChar w:fldCharType="end"/>
      </w:r>
    </w:p>
    <w:p w14:paraId="7F35D4E5" w14:textId="3BDFF9E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_Toc163475362 \h </w:instrText>
      </w:r>
      <w:r>
        <w:rPr>
          <w:noProof/>
        </w:rPr>
      </w:r>
      <w:r>
        <w:rPr>
          <w:noProof/>
        </w:rPr>
        <w:fldChar w:fldCharType="separate"/>
      </w:r>
      <w:r>
        <w:rPr>
          <w:noProof/>
        </w:rPr>
        <w:t>240</w:t>
      </w:r>
      <w:r>
        <w:rPr>
          <w:noProof/>
        </w:rPr>
        <w:fldChar w:fldCharType="end"/>
      </w:r>
    </w:p>
    <w:p w14:paraId="4F3546A2" w14:textId="3040661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8.2.</w:t>
      </w:r>
      <w:r>
        <w:rPr>
          <w:noProof/>
          <w:lang w:eastAsia="zh-CN"/>
        </w:rPr>
        <w:t>5</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_Toc163475363 \h </w:instrText>
      </w:r>
      <w:r>
        <w:rPr>
          <w:noProof/>
        </w:rPr>
      </w:r>
      <w:r>
        <w:rPr>
          <w:noProof/>
        </w:rPr>
        <w:fldChar w:fldCharType="separate"/>
      </w:r>
      <w:r>
        <w:rPr>
          <w:noProof/>
        </w:rPr>
        <w:t>241</w:t>
      </w:r>
      <w:r>
        <w:rPr>
          <w:noProof/>
        </w:rPr>
        <w:fldChar w:fldCharType="end"/>
      </w:r>
    </w:p>
    <w:p w14:paraId="49E38EFD" w14:textId="3A93E62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_Toc163475364 \h </w:instrText>
      </w:r>
      <w:r>
        <w:rPr>
          <w:noProof/>
        </w:rPr>
      </w:r>
      <w:r>
        <w:rPr>
          <w:noProof/>
        </w:rPr>
        <w:fldChar w:fldCharType="separate"/>
      </w:r>
      <w:r>
        <w:rPr>
          <w:noProof/>
        </w:rPr>
        <w:t>241</w:t>
      </w:r>
      <w:r>
        <w:rPr>
          <w:noProof/>
        </w:rPr>
        <w:fldChar w:fldCharType="end"/>
      </w:r>
    </w:p>
    <w:p w14:paraId="39F16D75" w14:textId="3ABDC35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_Toc163475365 \h </w:instrText>
      </w:r>
      <w:r>
        <w:rPr>
          <w:noProof/>
        </w:rPr>
      </w:r>
      <w:r>
        <w:rPr>
          <w:noProof/>
        </w:rPr>
        <w:fldChar w:fldCharType="separate"/>
      </w:r>
      <w:r>
        <w:rPr>
          <w:noProof/>
        </w:rPr>
        <w:t>241</w:t>
      </w:r>
      <w:r>
        <w:rPr>
          <w:noProof/>
        </w:rPr>
        <w:fldChar w:fldCharType="end"/>
      </w:r>
    </w:p>
    <w:p w14:paraId="7E00EA68" w14:textId="7A833BA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_Toc163475366 \h </w:instrText>
      </w:r>
      <w:r>
        <w:rPr>
          <w:noProof/>
        </w:rPr>
      </w:r>
      <w:r>
        <w:rPr>
          <w:noProof/>
        </w:rPr>
        <w:fldChar w:fldCharType="separate"/>
      </w:r>
      <w:r>
        <w:rPr>
          <w:noProof/>
        </w:rPr>
        <w:t>241</w:t>
      </w:r>
      <w:r>
        <w:rPr>
          <w:noProof/>
        </w:rPr>
        <w:fldChar w:fldCharType="end"/>
      </w:r>
    </w:p>
    <w:p w14:paraId="042D8DDF" w14:textId="3953D48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_Toc163475367 \h </w:instrText>
      </w:r>
      <w:r>
        <w:rPr>
          <w:noProof/>
        </w:rPr>
      </w:r>
      <w:r>
        <w:rPr>
          <w:noProof/>
        </w:rPr>
        <w:fldChar w:fldCharType="separate"/>
      </w:r>
      <w:r>
        <w:rPr>
          <w:noProof/>
        </w:rPr>
        <w:t>241</w:t>
      </w:r>
      <w:r>
        <w:rPr>
          <w:noProof/>
        </w:rPr>
        <w:fldChar w:fldCharType="end"/>
      </w:r>
    </w:p>
    <w:p w14:paraId="62A861AD" w14:textId="5896674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lang w:eastAsia="zh-CN"/>
        </w:rPr>
        <w:t xml:space="preserve"> for High Speed Train </w:t>
      </w:r>
      <w:r w:rsidRPr="00274A1D">
        <w:rPr>
          <w:i/>
          <w:noProof/>
          <w:lang w:eastAsia="zh-CN"/>
        </w:rPr>
        <w:t>for BS type 1-O</w:t>
      </w:r>
      <w:r>
        <w:rPr>
          <w:noProof/>
        </w:rPr>
        <w:tab/>
      </w:r>
      <w:r>
        <w:rPr>
          <w:noProof/>
        </w:rPr>
        <w:fldChar w:fldCharType="begin"/>
      </w:r>
      <w:r>
        <w:rPr>
          <w:noProof/>
        </w:rPr>
        <w:instrText xml:space="preserve"> PAGEREF _Toc163475368 \h </w:instrText>
      </w:r>
      <w:r>
        <w:rPr>
          <w:noProof/>
        </w:rPr>
      </w:r>
      <w:r>
        <w:rPr>
          <w:noProof/>
        </w:rPr>
        <w:fldChar w:fldCharType="separate"/>
      </w:r>
      <w:r>
        <w:rPr>
          <w:noProof/>
        </w:rPr>
        <w:t>244</w:t>
      </w:r>
      <w:r>
        <w:rPr>
          <w:noProof/>
        </w:rPr>
        <w:fldChar w:fldCharType="end"/>
      </w:r>
    </w:p>
    <w:p w14:paraId="70B8167E" w14:textId="64D0DC5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lang w:eastAsia="zh-CN"/>
        </w:rPr>
        <w:t xml:space="preserve"> for High Speed Train </w:t>
      </w:r>
      <w:r w:rsidRPr="00274A1D">
        <w:rPr>
          <w:i/>
          <w:noProof/>
          <w:lang w:eastAsia="zh-CN"/>
        </w:rPr>
        <w:t>for BS type 2-O</w:t>
      </w:r>
      <w:r>
        <w:rPr>
          <w:noProof/>
        </w:rPr>
        <w:tab/>
      </w:r>
      <w:r>
        <w:rPr>
          <w:noProof/>
        </w:rPr>
        <w:fldChar w:fldCharType="begin"/>
      </w:r>
      <w:r>
        <w:rPr>
          <w:noProof/>
        </w:rPr>
        <w:instrText xml:space="preserve"> PAGEREF _Toc163475369 \h </w:instrText>
      </w:r>
      <w:r>
        <w:rPr>
          <w:noProof/>
        </w:rPr>
      </w:r>
      <w:r>
        <w:rPr>
          <w:noProof/>
        </w:rPr>
        <w:fldChar w:fldCharType="separate"/>
      </w:r>
      <w:r>
        <w:rPr>
          <w:noProof/>
        </w:rPr>
        <w:t>245</w:t>
      </w:r>
      <w:r>
        <w:rPr>
          <w:noProof/>
        </w:rPr>
        <w:fldChar w:fldCharType="end"/>
      </w:r>
    </w:p>
    <w:p w14:paraId="6143C826" w14:textId="651CB8C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_Toc163475370 \h </w:instrText>
      </w:r>
      <w:r>
        <w:rPr>
          <w:noProof/>
        </w:rPr>
      </w:r>
      <w:r>
        <w:rPr>
          <w:noProof/>
        </w:rPr>
        <w:fldChar w:fldCharType="separate"/>
      </w:r>
      <w:r>
        <w:rPr>
          <w:noProof/>
        </w:rPr>
        <w:t>245</w:t>
      </w:r>
      <w:r>
        <w:rPr>
          <w:noProof/>
        </w:rPr>
        <w:fldChar w:fldCharType="end"/>
      </w:r>
    </w:p>
    <w:p w14:paraId="006234B2" w14:textId="4CF007E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8.2.6</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_Toc163475371 \h </w:instrText>
      </w:r>
      <w:r>
        <w:rPr>
          <w:noProof/>
        </w:rPr>
      </w:r>
      <w:r>
        <w:rPr>
          <w:noProof/>
        </w:rPr>
        <w:fldChar w:fldCharType="separate"/>
      </w:r>
      <w:r>
        <w:rPr>
          <w:noProof/>
        </w:rPr>
        <w:t>245</w:t>
      </w:r>
      <w:r>
        <w:rPr>
          <w:noProof/>
        </w:rPr>
        <w:fldChar w:fldCharType="end"/>
      </w:r>
    </w:p>
    <w:p w14:paraId="528C50CD" w14:textId="4DA3388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_Toc163475372 \h </w:instrText>
      </w:r>
      <w:r>
        <w:rPr>
          <w:noProof/>
        </w:rPr>
      </w:r>
      <w:r>
        <w:rPr>
          <w:noProof/>
        </w:rPr>
        <w:fldChar w:fldCharType="separate"/>
      </w:r>
      <w:r>
        <w:rPr>
          <w:noProof/>
        </w:rPr>
        <w:t>245</w:t>
      </w:r>
      <w:r>
        <w:rPr>
          <w:noProof/>
        </w:rPr>
        <w:fldChar w:fldCharType="end"/>
      </w:r>
    </w:p>
    <w:p w14:paraId="6C04B4E5" w14:textId="42B7FBB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_Toc163475373 \h </w:instrText>
      </w:r>
      <w:r>
        <w:rPr>
          <w:noProof/>
        </w:rPr>
      </w:r>
      <w:r>
        <w:rPr>
          <w:noProof/>
        </w:rPr>
        <w:fldChar w:fldCharType="separate"/>
      </w:r>
      <w:r>
        <w:rPr>
          <w:noProof/>
        </w:rPr>
        <w:t>246</w:t>
      </w:r>
      <w:r>
        <w:rPr>
          <w:noProof/>
        </w:rPr>
        <w:fldChar w:fldCharType="end"/>
      </w:r>
    </w:p>
    <w:p w14:paraId="0B9C970D" w14:textId="3958973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_Toc163475374 \h </w:instrText>
      </w:r>
      <w:r>
        <w:rPr>
          <w:noProof/>
        </w:rPr>
      </w:r>
      <w:r>
        <w:rPr>
          <w:noProof/>
        </w:rPr>
        <w:fldChar w:fldCharType="separate"/>
      </w:r>
      <w:r>
        <w:rPr>
          <w:noProof/>
        </w:rPr>
        <w:t>246</w:t>
      </w:r>
      <w:r>
        <w:rPr>
          <w:noProof/>
        </w:rPr>
        <w:fldChar w:fldCharType="end"/>
      </w:r>
    </w:p>
    <w:p w14:paraId="115B89E5" w14:textId="281187B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_Toc163475375 \h </w:instrText>
      </w:r>
      <w:r>
        <w:rPr>
          <w:noProof/>
        </w:rPr>
      </w:r>
      <w:r>
        <w:rPr>
          <w:noProof/>
        </w:rPr>
        <w:fldChar w:fldCharType="separate"/>
      </w:r>
      <w:r>
        <w:rPr>
          <w:noProof/>
        </w:rPr>
        <w:t>246</w:t>
      </w:r>
      <w:r>
        <w:rPr>
          <w:noProof/>
        </w:rPr>
        <w:fldChar w:fldCharType="end"/>
      </w:r>
    </w:p>
    <w:p w14:paraId="7FC5C432" w14:textId="7FE9DC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_Toc163475376 \h </w:instrText>
      </w:r>
      <w:r>
        <w:rPr>
          <w:noProof/>
        </w:rPr>
      </w:r>
      <w:r>
        <w:rPr>
          <w:noProof/>
        </w:rPr>
        <w:fldChar w:fldCharType="separate"/>
      </w:r>
      <w:r>
        <w:rPr>
          <w:noProof/>
        </w:rPr>
        <w:t>246</w:t>
      </w:r>
      <w:r>
        <w:rPr>
          <w:noProof/>
        </w:rPr>
        <w:fldChar w:fldCharType="end"/>
      </w:r>
    </w:p>
    <w:p w14:paraId="6104A03B" w14:textId="0AD7310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8.2.6.4.2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_Toc163475377 \h </w:instrText>
      </w:r>
      <w:r>
        <w:rPr>
          <w:noProof/>
        </w:rPr>
      </w:r>
      <w:r>
        <w:rPr>
          <w:noProof/>
        </w:rPr>
        <w:fldChar w:fldCharType="separate"/>
      </w:r>
      <w:r>
        <w:rPr>
          <w:noProof/>
        </w:rPr>
        <w:t>246</w:t>
      </w:r>
      <w:r>
        <w:rPr>
          <w:noProof/>
        </w:rPr>
        <w:fldChar w:fldCharType="end"/>
      </w:r>
    </w:p>
    <w:p w14:paraId="0983F132" w14:textId="161E8CC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_Toc163475378 \h </w:instrText>
      </w:r>
      <w:r>
        <w:rPr>
          <w:noProof/>
        </w:rPr>
      </w:r>
      <w:r>
        <w:rPr>
          <w:noProof/>
        </w:rPr>
        <w:fldChar w:fldCharType="separate"/>
      </w:r>
      <w:r>
        <w:rPr>
          <w:noProof/>
        </w:rPr>
        <w:t>247</w:t>
      </w:r>
      <w:r>
        <w:rPr>
          <w:noProof/>
        </w:rPr>
        <w:fldChar w:fldCharType="end"/>
      </w:r>
    </w:p>
    <w:p w14:paraId="25C8C503" w14:textId="1A0429C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_Toc163475379 \h </w:instrText>
      </w:r>
      <w:r>
        <w:rPr>
          <w:noProof/>
        </w:rPr>
      </w:r>
      <w:r>
        <w:rPr>
          <w:noProof/>
        </w:rPr>
        <w:fldChar w:fldCharType="separate"/>
      </w:r>
      <w:r>
        <w:rPr>
          <w:noProof/>
        </w:rPr>
        <w:t>247</w:t>
      </w:r>
      <w:r>
        <w:rPr>
          <w:noProof/>
        </w:rPr>
        <w:fldChar w:fldCharType="end"/>
      </w:r>
    </w:p>
    <w:p w14:paraId="223AC042" w14:textId="769796D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8.2.7</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_Toc163475380 \h </w:instrText>
      </w:r>
      <w:r>
        <w:rPr>
          <w:noProof/>
        </w:rPr>
      </w:r>
      <w:r>
        <w:rPr>
          <w:noProof/>
        </w:rPr>
        <w:fldChar w:fldCharType="separate"/>
      </w:r>
      <w:r>
        <w:rPr>
          <w:noProof/>
        </w:rPr>
        <w:t>249</w:t>
      </w:r>
      <w:r>
        <w:rPr>
          <w:noProof/>
        </w:rPr>
        <w:fldChar w:fldCharType="end"/>
      </w:r>
    </w:p>
    <w:p w14:paraId="42EE7859" w14:textId="1495A52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_Toc163475381 \h </w:instrText>
      </w:r>
      <w:r>
        <w:rPr>
          <w:noProof/>
        </w:rPr>
      </w:r>
      <w:r>
        <w:rPr>
          <w:noProof/>
        </w:rPr>
        <w:fldChar w:fldCharType="separate"/>
      </w:r>
      <w:r>
        <w:rPr>
          <w:noProof/>
        </w:rPr>
        <w:t>249</w:t>
      </w:r>
      <w:r>
        <w:rPr>
          <w:noProof/>
        </w:rPr>
        <w:fldChar w:fldCharType="end"/>
      </w:r>
    </w:p>
    <w:p w14:paraId="518BB60A" w14:textId="57652BF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_Toc163475382 \h </w:instrText>
      </w:r>
      <w:r>
        <w:rPr>
          <w:noProof/>
        </w:rPr>
      </w:r>
      <w:r>
        <w:rPr>
          <w:noProof/>
        </w:rPr>
        <w:fldChar w:fldCharType="separate"/>
      </w:r>
      <w:r>
        <w:rPr>
          <w:noProof/>
        </w:rPr>
        <w:t>249</w:t>
      </w:r>
      <w:r>
        <w:rPr>
          <w:noProof/>
        </w:rPr>
        <w:fldChar w:fldCharType="end"/>
      </w:r>
    </w:p>
    <w:p w14:paraId="77D370F3" w14:textId="491C2BA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_Toc163475383 \h </w:instrText>
      </w:r>
      <w:r>
        <w:rPr>
          <w:noProof/>
        </w:rPr>
      </w:r>
      <w:r>
        <w:rPr>
          <w:noProof/>
        </w:rPr>
        <w:fldChar w:fldCharType="separate"/>
      </w:r>
      <w:r>
        <w:rPr>
          <w:noProof/>
        </w:rPr>
        <w:t>249</w:t>
      </w:r>
      <w:r>
        <w:rPr>
          <w:noProof/>
        </w:rPr>
        <w:fldChar w:fldCharType="end"/>
      </w:r>
    </w:p>
    <w:p w14:paraId="05A119E2" w14:textId="16159E3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_Toc163475384 \h </w:instrText>
      </w:r>
      <w:r>
        <w:rPr>
          <w:noProof/>
        </w:rPr>
      </w:r>
      <w:r>
        <w:rPr>
          <w:noProof/>
        </w:rPr>
        <w:fldChar w:fldCharType="separate"/>
      </w:r>
      <w:r>
        <w:rPr>
          <w:noProof/>
        </w:rPr>
        <w:t>249</w:t>
      </w:r>
      <w:r>
        <w:rPr>
          <w:noProof/>
        </w:rPr>
        <w:fldChar w:fldCharType="end"/>
      </w:r>
    </w:p>
    <w:p w14:paraId="106AB378" w14:textId="3C6B3E6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_Toc163475385 \h </w:instrText>
      </w:r>
      <w:r>
        <w:rPr>
          <w:noProof/>
        </w:rPr>
      </w:r>
      <w:r>
        <w:rPr>
          <w:noProof/>
        </w:rPr>
        <w:fldChar w:fldCharType="separate"/>
      </w:r>
      <w:r>
        <w:rPr>
          <w:noProof/>
        </w:rPr>
        <w:t>249</w:t>
      </w:r>
      <w:r>
        <w:rPr>
          <w:noProof/>
        </w:rPr>
        <w:fldChar w:fldCharType="end"/>
      </w:r>
    </w:p>
    <w:p w14:paraId="6873B731" w14:textId="1DB5F0A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_Toc163475386 \h </w:instrText>
      </w:r>
      <w:r>
        <w:rPr>
          <w:noProof/>
        </w:rPr>
      </w:r>
      <w:r>
        <w:rPr>
          <w:noProof/>
        </w:rPr>
        <w:fldChar w:fldCharType="separate"/>
      </w:r>
      <w:r>
        <w:rPr>
          <w:noProof/>
        </w:rPr>
        <w:t>249</w:t>
      </w:r>
      <w:r>
        <w:rPr>
          <w:noProof/>
        </w:rPr>
        <w:fldChar w:fldCharType="end"/>
      </w:r>
    </w:p>
    <w:p w14:paraId="3A47C046" w14:textId="78CD621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8.2.7.5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_Toc163475387 \h </w:instrText>
      </w:r>
      <w:r>
        <w:rPr>
          <w:noProof/>
        </w:rPr>
      </w:r>
      <w:r>
        <w:rPr>
          <w:noProof/>
        </w:rPr>
        <w:fldChar w:fldCharType="separate"/>
      </w:r>
      <w:r>
        <w:rPr>
          <w:noProof/>
        </w:rPr>
        <w:t>251</w:t>
      </w:r>
      <w:r>
        <w:rPr>
          <w:noProof/>
        </w:rPr>
        <w:fldChar w:fldCharType="end"/>
      </w:r>
    </w:p>
    <w:p w14:paraId="6DA7FF5D" w14:textId="071CE91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_Toc163475388 \h </w:instrText>
      </w:r>
      <w:r>
        <w:rPr>
          <w:noProof/>
        </w:rPr>
      </w:r>
      <w:r>
        <w:rPr>
          <w:noProof/>
        </w:rPr>
        <w:fldChar w:fldCharType="separate"/>
      </w:r>
      <w:r>
        <w:rPr>
          <w:noProof/>
        </w:rPr>
        <w:t>251</w:t>
      </w:r>
      <w:r>
        <w:rPr>
          <w:noProof/>
        </w:rPr>
        <w:fldChar w:fldCharType="end"/>
      </w:r>
    </w:p>
    <w:p w14:paraId="60FC8CFE" w14:textId="3E1FC1F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_Toc163475389 \h </w:instrText>
      </w:r>
      <w:r>
        <w:rPr>
          <w:noProof/>
        </w:rPr>
      </w:r>
      <w:r>
        <w:rPr>
          <w:noProof/>
        </w:rPr>
        <w:fldChar w:fldCharType="separate"/>
      </w:r>
      <w:r>
        <w:rPr>
          <w:noProof/>
        </w:rPr>
        <w:t>253</w:t>
      </w:r>
      <w:r>
        <w:rPr>
          <w:noProof/>
        </w:rPr>
        <w:fldChar w:fldCharType="end"/>
      </w:r>
    </w:p>
    <w:p w14:paraId="53B9D001" w14:textId="7357BE5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_Toc163475390 \h </w:instrText>
      </w:r>
      <w:r>
        <w:rPr>
          <w:noProof/>
        </w:rPr>
      </w:r>
      <w:r>
        <w:rPr>
          <w:noProof/>
        </w:rPr>
        <w:fldChar w:fldCharType="separate"/>
      </w:r>
      <w:r>
        <w:rPr>
          <w:noProof/>
        </w:rPr>
        <w:t>253</w:t>
      </w:r>
      <w:r>
        <w:rPr>
          <w:noProof/>
        </w:rPr>
        <w:fldChar w:fldCharType="end"/>
      </w:r>
    </w:p>
    <w:p w14:paraId="1A6D8723" w14:textId="6A20DCE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_Toc163475391 \h </w:instrText>
      </w:r>
      <w:r>
        <w:rPr>
          <w:noProof/>
        </w:rPr>
      </w:r>
      <w:r>
        <w:rPr>
          <w:noProof/>
        </w:rPr>
        <w:fldChar w:fldCharType="separate"/>
      </w:r>
      <w:r>
        <w:rPr>
          <w:noProof/>
        </w:rPr>
        <w:t>254</w:t>
      </w:r>
      <w:r>
        <w:rPr>
          <w:noProof/>
        </w:rPr>
        <w:fldChar w:fldCharType="end"/>
      </w:r>
    </w:p>
    <w:p w14:paraId="76E61C35" w14:textId="4A76F78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_Toc163475392 \h </w:instrText>
      </w:r>
      <w:r>
        <w:rPr>
          <w:noProof/>
        </w:rPr>
      </w:r>
      <w:r>
        <w:rPr>
          <w:noProof/>
        </w:rPr>
        <w:fldChar w:fldCharType="separate"/>
      </w:r>
      <w:r>
        <w:rPr>
          <w:noProof/>
        </w:rPr>
        <w:t>254</w:t>
      </w:r>
      <w:r>
        <w:rPr>
          <w:noProof/>
        </w:rPr>
        <w:fldChar w:fldCharType="end"/>
      </w:r>
    </w:p>
    <w:p w14:paraId="74D51CEE" w14:textId="7CABAD7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_Toc163475393 \h </w:instrText>
      </w:r>
      <w:r>
        <w:rPr>
          <w:noProof/>
        </w:rPr>
      </w:r>
      <w:r>
        <w:rPr>
          <w:noProof/>
        </w:rPr>
        <w:fldChar w:fldCharType="separate"/>
      </w:r>
      <w:r>
        <w:rPr>
          <w:noProof/>
        </w:rPr>
        <w:t>254</w:t>
      </w:r>
      <w:r>
        <w:rPr>
          <w:noProof/>
        </w:rPr>
        <w:fldChar w:fldCharType="end"/>
      </w:r>
    </w:p>
    <w:p w14:paraId="2EC3C415" w14:textId="5A44ADB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_Toc163475394 \h </w:instrText>
      </w:r>
      <w:r>
        <w:rPr>
          <w:noProof/>
        </w:rPr>
      </w:r>
      <w:r>
        <w:rPr>
          <w:noProof/>
        </w:rPr>
        <w:fldChar w:fldCharType="separate"/>
      </w:r>
      <w:r>
        <w:rPr>
          <w:noProof/>
        </w:rPr>
        <w:t>254</w:t>
      </w:r>
      <w:r>
        <w:rPr>
          <w:noProof/>
        </w:rPr>
        <w:fldChar w:fldCharType="end"/>
      </w:r>
    </w:p>
    <w:p w14:paraId="27462994" w14:textId="4648459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_Toc163475395 \h </w:instrText>
      </w:r>
      <w:r>
        <w:rPr>
          <w:noProof/>
        </w:rPr>
      </w:r>
      <w:r>
        <w:rPr>
          <w:noProof/>
        </w:rPr>
        <w:fldChar w:fldCharType="separate"/>
      </w:r>
      <w:r>
        <w:rPr>
          <w:noProof/>
        </w:rPr>
        <w:t>254</w:t>
      </w:r>
      <w:r>
        <w:rPr>
          <w:noProof/>
        </w:rPr>
        <w:fldChar w:fldCharType="end"/>
      </w:r>
    </w:p>
    <w:p w14:paraId="49B5E556" w14:textId="7D6CD54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8.2.8.5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_Toc163475396 \h </w:instrText>
      </w:r>
      <w:r>
        <w:rPr>
          <w:noProof/>
        </w:rPr>
      </w:r>
      <w:r>
        <w:rPr>
          <w:noProof/>
        </w:rPr>
        <w:fldChar w:fldCharType="separate"/>
      </w:r>
      <w:r>
        <w:rPr>
          <w:noProof/>
        </w:rPr>
        <w:t>256</w:t>
      </w:r>
      <w:r>
        <w:rPr>
          <w:noProof/>
        </w:rPr>
        <w:fldChar w:fldCharType="end"/>
      </w:r>
    </w:p>
    <w:p w14:paraId="622BF486" w14:textId="1CC11D6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_Toc163475397 \h </w:instrText>
      </w:r>
      <w:r>
        <w:rPr>
          <w:noProof/>
        </w:rPr>
      </w:r>
      <w:r>
        <w:rPr>
          <w:noProof/>
        </w:rPr>
        <w:fldChar w:fldCharType="separate"/>
      </w:r>
      <w:r>
        <w:rPr>
          <w:noProof/>
        </w:rPr>
        <w:t>256</w:t>
      </w:r>
      <w:r>
        <w:rPr>
          <w:noProof/>
        </w:rPr>
        <w:fldChar w:fldCharType="end"/>
      </w:r>
    </w:p>
    <w:p w14:paraId="4B50A22E" w14:textId="142F3E4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_Toc163475398 \h </w:instrText>
      </w:r>
      <w:r>
        <w:rPr>
          <w:noProof/>
        </w:rPr>
      </w:r>
      <w:r>
        <w:rPr>
          <w:noProof/>
        </w:rPr>
        <w:fldChar w:fldCharType="separate"/>
      </w:r>
      <w:r>
        <w:rPr>
          <w:noProof/>
        </w:rPr>
        <w:t>257</w:t>
      </w:r>
      <w:r>
        <w:rPr>
          <w:noProof/>
        </w:rPr>
        <w:fldChar w:fldCharType="end"/>
      </w:r>
    </w:p>
    <w:p w14:paraId="6F6A8EF5" w14:textId="3C178D9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_Toc163475399 \h </w:instrText>
      </w:r>
      <w:r>
        <w:rPr>
          <w:noProof/>
        </w:rPr>
      </w:r>
      <w:r>
        <w:rPr>
          <w:noProof/>
        </w:rPr>
        <w:fldChar w:fldCharType="separate"/>
      </w:r>
      <w:r>
        <w:rPr>
          <w:noProof/>
        </w:rPr>
        <w:t>258</w:t>
      </w:r>
      <w:r>
        <w:rPr>
          <w:noProof/>
        </w:rPr>
        <w:fldChar w:fldCharType="end"/>
      </w:r>
    </w:p>
    <w:p w14:paraId="65FB3B72" w14:textId="11B566E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_Toc163475400 \h </w:instrText>
      </w:r>
      <w:r>
        <w:rPr>
          <w:noProof/>
        </w:rPr>
      </w:r>
      <w:r>
        <w:rPr>
          <w:noProof/>
        </w:rPr>
        <w:fldChar w:fldCharType="separate"/>
      </w:r>
      <w:r>
        <w:rPr>
          <w:noProof/>
        </w:rPr>
        <w:t>258</w:t>
      </w:r>
      <w:r>
        <w:rPr>
          <w:noProof/>
        </w:rPr>
        <w:fldChar w:fldCharType="end"/>
      </w:r>
    </w:p>
    <w:p w14:paraId="72247AB9" w14:textId="5151B47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_Toc163475401 \h </w:instrText>
      </w:r>
      <w:r>
        <w:rPr>
          <w:noProof/>
        </w:rPr>
      </w:r>
      <w:r>
        <w:rPr>
          <w:noProof/>
        </w:rPr>
        <w:fldChar w:fldCharType="separate"/>
      </w:r>
      <w:r>
        <w:rPr>
          <w:noProof/>
        </w:rPr>
        <w:t>258</w:t>
      </w:r>
      <w:r>
        <w:rPr>
          <w:noProof/>
        </w:rPr>
        <w:fldChar w:fldCharType="end"/>
      </w:r>
    </w:p>
    <w:p w14:paraId="7C850423" w14:textId="200E449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_Toc163475402 \h </w:instrText>
      </w:r>
      <w:r>
        <w:rPr>
          <w:noProof/>
        </w:rPr>
      </w:r>
      <w:r>
        <w:rPr>
          <w:noProof/>
        </w:rPr>
        <w:fldChar w:fldCharType="separate"/>
      </w:r>
      <w:r>
        <w:rPr>
          <w:noProof/>
        </w:rPr>
        <w:t>258</w:t>
      </w:r>
      <w:r>
        <w:rPr>
          <w:noProof/>
        </w:rPr>
        <w:fldChar w:fldCharType="end"/>
      </w:r>
    </w:p>
    <w:p w14:paraId="15FCB984" w14:textId="5316C1A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_Toc163475403 \h </w:instrText>
      </w:r>
      <w:r>
        <w:rPr>
          <w:noProof/>
        </w:rPr>
      </w:r>
      <w:r>
        <w:rPr>
          <w:noProof/>
        </w:rPr>
        <w:fldChar w:fldCharType="separate"/>
      </w:r>
      <w:r>
        <w:rPr>
          <w:noProof/>
        </w:rPr>
        <w:t>258</w:t>
      </w:r>
      <w:r>
        <w:rPr>
          <w:noProof/>
        </w:rPr>
        <w:fldChar w:fldCharType="end"/>
      </w:r>
    </w:p>
    <w:p w14:paraId="1B65A7BD" w14:textId="2B0DB21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_Toc163475404 \h </w:instrText>
      </w:r>
      <w:r>
        <w:rPr>
          <w:noProof/>
        </w:rPr>
      </w:r>
      <w:r>
        <w:rPr>
          <w:noProof/>
        </w:rPr>
        <w:fldChar w:fldCharType="separate"/>
      </w:r>
      <w:r>
        <w:rPr>
          <w:noProof/>
        </w:rPr>
        <w:t>258</w:t>
      </w:r>
      <w:r>
        <w:rPr>
          <w:noProof/>
        </w:rPr>
        <w:fldChar w:fldCharType="end"/>
      </w:r>
    </w:p>
    <w:p w14:paraId="25E0CCA3" w14:textId="06A8543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_Toc163475405 \h </w:instrText>
      </w:r>
      <w:r>
        <w:rPr>
          <w:noProof/>
        </w:rPr>
      </w:r>
      <w:r>
        <w:rPr>
          <w:noProof/>
        </w:rPr>
        <w:fldChar w:fldCharType="separate"/>
      </w:r>
      <w:r>
        <w:rPr>
          <w:noProof/>
        </w:rPr>
        <w:t>258</w:t>
      </w:r>
      <w:r>
        <w:rPr>
          <w:noProof/>
        </w:rPr>
        <w:fldChar w:fldCharType="end"/>
      </w:r>
    </w:p>
    <w:p w14:paraId="3C174DED" w14:textId="0F83BA1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_Toc163475406 \h </w:instrText>
      </w:r>
      <w:r>
        <w:rPr>
          <w:noProof/>
        </w:rPr>
      </w:r>
      <w:r>
        <w:rPr>
          <w:noProof/>
        </w:rPr>
        <w:fldChar w:fldCharType="separate"/>
      </w:r>
      <w:r>
        <w:rPr>
          <w:noProof/>
        </w:rPr>
        <w:t>261</w:t>
      </w:r>
      <w:r>
        <w:rPr>
          <w:noProof/>
        </w:rPr>
        <w:fldChar w:fldCharType="end"/>
      </w:r>
    </w:p>
    <w:p w14:paraId="6515463A" w14:textId="4E897BC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8.2.9.5.1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1-O</w:t>
      </w:r>
      <w:r>
        <w:rPr>
          <w:noProof/>
        </w:rPr>
        <w:tab/>
      </w:r>
      <w:r>
        <w:rPr>
          <w:noProof/>
        </w:rPr>
        <w:fldChar w:fldCharType="begin"/>
      </w:r>
      <w:r>
        <w:rPr>
          <w:noProof/>
        </w:rPr>
        <w:instrText xml:space="preserve"> PAGEREF _Toc163475407 \h </w:instrText>
      </w:r>
      <w:r>
        <w:rPr>
          <w:noProof/>
        </w:rPr>
      </w:r>
      <w:r>
        <w:rPr>
          <w:noProof/>
        </w:rPr>
        <w:fldChar w:fldCharType="separate"/>
      </w:r>
      <w:r>
        <w:rPr>
          <w:noProof/>
        </w:rPr>
        <w:t>261</w:t>
      </w:r>
      <w:r>
        <w:rPr>
          <w:noProof/>
        </w:rPr>
        <w:fldChar w:fldCharType="end"/>
      </w:r>
    </w:p>
    <w:p w14:paraId="7C3403B2" w14:textId="273971B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8.2.9.5.2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i/>
          <w:noProof/>
        </w:rPr>
        <w:t>BS type 2-O</w:t>
      </w:r>
      <w:r>
        <w:rPr>
          <w:noProof/>
        </w:rPr>
        <w:tab/>
      </w:r>
      <w:r>
        <w:rPr>
          <w:noProof/>
        </w:rPr>
        <w:fldChar w:fldCharType="begin"/>
      </w:r>
      <w:r>
        <w:rPr>
          <w:noProof/>
        </w:rPr>
        <w:instrText xml:space="preserve"> PAGEREF _Toc163475408 \h </w:instrText>
      </w:r>
      <w:r>
        <w:rPr>
          <w:noProof/>
        </w:rPr>
      </w:r>
      <w:r>
        <w:rPr>
          <w:noProof/>
        </w:rPr>
        <w:fldChar w:fldCharType="separate"/>
      </w:r>
      <w:r>
        <w:rPr>
          <w:noProof/>
        </w:rPr>
        <w:t>262</w:t>
      </w:r>
      <w:r>
        <w:rPr>
          <w:noProof/>
        </w:rPr>
        <w:fldChar w:fldCharType="end"/>
      </w:r>
    </w:p>
    <w:p w14:paraId="727EC1B1" w14:textId="2FF5AF7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8.2.10</w:t>
      </w:r>
      <w:r>
        <w:rPr>
          <w:rFonts w:asciiTheme="minorHAnsi" w:eastAsiaTheme="minorEastAsia" w:hAnsiTheme="minorHAnsi" w:cstheme="minorBidi"/>
          <w:noProof/>
          <w:kern w:val="2"/>
          <w:sz w:val="22"/>
          <w:szCs w:val="22"/>
          <w:lang w:val="en-US" w:eastAsia="zh-CN"/>
          <w14:ligatures w14:val="standardContextual"/>
        </w:rPr>
        <w:tab/>
      </w:r>
      <w:r>
        <w:rPr>
          <w:noProof/>
        </w:rPr>
        <w:t>Requirements for interlaced PUSCH</w:t>
      </w:r>
      <w:r>
        <w:rPr>
          <w:noProof/>
        </w:rPr>
        <w:tab/>
      </w:r>
      <w:r>
        <w:rPr>
          <w:noProof/>
        </w:rPr>
        <w:fldChar w:fldCharType="begin"/>
      </w:r>
      <w:r>
        <w:rPr>
          <w:noProof/>
        </w:rPr>
        <w:instrText xml:space="preserve"> PAGEREF _Toc163475409 \h </w:instrText>
      </w:r>
      <w:r>
        <w:rPr>
          <w:noProof/>
        </w:rPr>
      </w:r>
      <w:r>
        <w:rPr>
          <w:noProof/>
        </w:rPr>
        <w:fldChar w:fldCharType="separate"/>
      </w:r>
      <w:r>
        <w:rPr>
          <w:noProof/>
        </w:rPr>
        <w:t>263</w:t>
      </w:r>
      <w:r>
        <w:rPr>
          <w:noProof/>
        </w:rPr>
        <w:fldChar w:fldCharType="end"/>
      </w:r>
    </w:p>
    <w:p w14:paraId="03D99139" w14:textId="2840880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_Toc163475410 \h </w:instrText>
      </w:r>
      <w:r>
        <w:rPr>
          <w:noProof/>
        </w:rPr>
      </w:r>
      <w:r>
        <w:rPr>
          <w:noProof/>
        </w:rPr>
        <w:fldChar w:fldCharType="separate"/>
      </w:r>
      <w:r>
        <w:rPr>
          <w:noProof/>
        </w:rPr>
        <w:t>263</w:t>
      </w:r>
      <w:r>
        <w:rPr>
          <w:noProof/>
        </w:rPr>
        <w:fldChar w:fldCharType="end"/>
      </w:r>
    </w:p>
    <w:p w14:paraId="4CA4FD2A" w14:textId="2F0020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8.2.10.2</w:t>
      </w:r>
      <w:r>
        <w:rPr>
          <w:rFonts w:asciiTheme="minorHAnsi" w:eastAsiaTheme="minorEastAsia" w:hAnsiTheme="minorHAnsi" w:cstheme="minorBidi"/>
          <w:noProof/>
          <w:kern w:val="2"/>
          <w:sz w:val="22"/>
          <w:szCs w:val="22"/>
          <w:lang w:val="en-US" w:eastAsia="zh-CN"/>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_Toc163475411 \h </w:instrText>
      </w:r>
      <w:r>
        <w:rPr>
          <w:noProof/>
        </w:rPr>
      </w:r>
      <w:r>
        <w:rPr>
          <w:noProof/>
        </w:rPr>
        <w:fldChar w:fldCharType="separate"/>
      </w:r>
      <w:r>
        <w:rPr>
          <w:noProof/>
        </w:rPr>
        <w:t>263</w:t>
      </w:r>
      <w:r>
        <w:rPr>
          <w:noProof/>
        </w:rPr>
        <w:fldChar w:fldCharType="end"/>
      </w:r>
    </w:p>
    <w:p w14:paraId="70911CB5" w14:textId="754A2CA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_Toc163475412 \h </w:instrText>
      </w:r>
      <w:r>
        <w:rPr>
          <w:noProof/>
        </w:rPr>
      </w:r>
      <w:r>
        <w:rPr>
          <w:noProof/>
        </w:rPr>
        <w:fldChar w:fldCharType="separate"/>
      </w:r>
      <w:r>
        <w:rPr>
          <w:noProof/>
        </w:rPr>
        <w:t>263</w:t>
      </w:r>
      <w:r>
        <w:rPr>
          <w:noProof/>
        </w:rPr>
        <w:fldChar w:fldCharType="end"/>
      </w:r>
    </w:p>
    <w:p w14:paraId="0A072D8A" w14:textId="681C3B7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8.2.10.4</w:t>
      </w:r>
      <w:r>
        <w:rPr>
          <w:rFonts w:asciiTheme="minorHAnsi" w:eastAsiaTheme="minorEastAsia" w:hAnsiTheme="minorHAnsi" w:cstheme="minorBidi"/>
          <w:noProof/>
          <w:kern w:val="2"/>
          <w:sz w:val="22"/>
          <w:szCs w:val="22"/>
          <w:lang w:val="en-US" w:eastAsia="zh-CN"/>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_Toc163475413 \h </w:instrText>
      </w:r>
      <w:r>
        <w:rPr>
          <w:noProof/>
        </w:rPr>
      </w:r>
      <w:r>
        <w:rPr>
          <w:noProof/>
        </w:rPr>
        <w:fldChar w:fldCharType="separate"/>
      </w:r>
      <w:r>
        <w:rPr>
          <w:noProof/>
        </w:rPr>
        <w:t>263</w:t>
      </w:r>
      <w:r>
        <w:rPr>
          <w:noProof/>
        </w:rPr>
        <w:fldChar w:fldCharType="end"/>
      </w:r>
    </w:p>
    <w:p w14:paraId="506ABC42" w14:textId="09B9231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8.2.10.4.1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_Toc163475414 \h </w:instrText>
      </w:r>
      <w:r>
        <w:rPr>
          <w:noProof/>
        </w:rPr>
      </w:r>
      <w:r>
        <w:rPr>
          <w:noProof/>
        </w:rPr>
        <w:fldChar w:fldCharType="separate"/>
      </w:r>
      <w:r>
        <w:rPr>
          <w:noProof/>
        </w:rPr>
        <w:t>263</w:t>
      </w:r>
      <w:r>
        <w:rPr>
          <w:noProof/>
        </w:rPr>
        <w:fldChar w:fldCharType="end"/>
      </w:r>
    </w:p>
    <w:p w14:paraId="29C50180" w14:textId="564763A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8.2.10.4.2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_Toc163475415 \h </w:instrText>
      </w:r>
      <w:r>
        <w:rPr>
          <w:noProof/>
        </w:rPr>
      </w:r>
      <w:r>
        <w:rPr>
          <w:noProof/>
        </w:rPr>
        <w:fldChar w:fldCharType="separate"/>
      </w:r>
      <w:r>
        <w:rPr>
          <w:noProof/>
        </w:rPr>
        <w:t>264</w:t>
      </w:r>
      <w:r>
        <w:rPr>
          <w:noProof/>
        </w:rPr>
        <w:fldChar w:fldCharType="end"/>
      </w:r>
    </w:p>
    <w:p w14:paraId="05D756F5" w14:textId="17BBEC3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8.2.10.5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_Toc163475416 \h </w:instrText>
      </w:r>
      <w:r>
        <w:rPr>
          <w:noProof/>
        </w:rPr>
      </w:r>
      <w:r>
        <w:rPr>
          <w:noProof/>
        </w:rPr>
        <w:fldChar w:fldCharType="separate"/>
      </w:r>
      <w:r>
        <w:rPr>
          <w:noProof/>
        </w:rPr>
        <w:t>265</w:t>
      </w:r>
      <w:r>
        <w:rPr>
          <w:noProof/>
        </w:rPr>
        <w:fldChar w:fldCharType="end"/>
      </w:r>
    </w:p>
    <w:p w14:paraId="312FA51C" w14:textId="09F28AB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_Toc163475417 \h </w:instrText>
      </w:r>
      <w:r>
        <w:rPr>
          <w:noProof/>
        </w:rPr>
      </w:r>
      <w:r>
        <w:rPr>
          <w:noProof/>
        </w:rPr>
        <w:fldChar w:fldCharType="separate"/>
      </w:r>
      <w:r>
        <w:rPr>
          <w:noProof/>
        </w:rPr>
        <w:t>265</w:t>
      </w:r>
      <w:r>
        <w:rPr>
          <w:noProof/>
        </w:rPr>
        <w:fldChar w:fldCharType="end"/>
      </w:r>
    </w:p>
    <w:p w14:paraId="0BDDEE2E" w14:textId="2A788B7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rFonts w:eastAsia="SimSun"/>
          <w:noProof/>
        </w:rPr>
        <w:t>8.2.11</w:t>
      </w:r>
      <w:r>
        <w:rPr>
          <w:rFonts w:asciiTheme="minorHAnsi" w:eastAsiaTheme="minorEastAsia" w:hAnsiTheme="minorHAnsi" w:cstheme="minorBidi"/>
          <w:noProof/>
          <w:kern w:val="2"/>
          <w:sz w:val="22"/>
          <w:szCs w:val="22"/>
          <w:lang w:val="en-US" w:eastAsia="zh-CN"/>
          <w14:ligatures w14:val="standardContextual"/>
        </w:rPr>
        <w:tab/>
      </w:r>
      <w:r w:rsidRPr="00274A1D">
        <w:rPr>
          <w:rFonts w:eastAsia="SimSun"/>
          <w:noProof/>
        </w:rPr>
        <w:t>Performance requirements for CG-UCI multiplexed on interlaced PUSCH</w:t>
      </w:r>
      <w:r>
        <w:rPr>
          <w:noProof/>
        </w:rPr>
        <w:tab/>
      </w:r>
      <w:r>
        <w:rPr>
          <w:noProof/>
        </w:rPr>
        <w:fldChar w:fldCharType="begin"/>
      </w:r>
      <w:r>
        <w:rPr>
          <w:noProof/>
        </w:rPr>
        <w:instrText xml:space="preserve"> PAGEREF _Toc163475418 \h </w:instrText>
      </w:r>
      <w:r>
        <w:rPr>
          <w:noProof/>
        </w:rPr>
      </w:r>
      <w:r>
        <w:rPr>
          <w:noProof/>
        </w:rPr>
        <w:fldChar w:fldCharType="separate"/>
      </w:r>
      <w:r>
        <w:rPr>
          <w:noProof/>
        </w:rPr>
        <w:t>266</w:t>
      </w:r>
      <w:r>
        <w:rPr>
          <w:noProof/>
        </w:rPr>
        <w:fldChar w:fldCharType="end"/>
      </w:r>
    </w:p>
    <w:p w14:paraId="5C07075E" w14:textId="571EBBA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_Toc163475419 \h </w:instrText>
      </w:r>
      <w:r>
        <w:rPr>
          <w:noProof/>
        </w:rPr>
      </w:r>
      <w:r>
        <w:rPr>
          <w:noProof/>
        </w:rPr>
        <w:fldChar w:fldCharType="separate"/>
      </w:r>
      <w:r>
        <w:rPr>
          <w:noProof/>
        </w:rPr>
        <w:t>266</w:t>
      </w:r>
      <w:r>
        <w:rPr>
          <w:noProof/>
        </w:rPr>
        <w:fldChar w:fldCharType="end"/>
      </w:r>
    </w:p>
    <w:p w14:paraId="14B284E2" w14:textId="2D37795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_Toc163475420 \h </w:instrText>
      </w:r>
      <w:r>
        <w:rPr>
          <w:noProof/>
        </w:rPr>
      </w:r>
      <w:r>
        <w:rPr>
          <w:noProof/>
        </w:rPr>
        <w:fldChar w:fldCharType="separate"/>
      </w:r>
      <w:r>
        <w:rPr>
          <w:noProof/>
        </w:rPr>
        <w:t>266</w:t>
      </w:r>
      <w:r>
        <w:rPr>
          <w:noProof/>
        </w:rPr>
        <w:fldChar w:fldCharType="end"/>
      </w:r>
    </w:p>
    <w:p w14:paraId="1FA07C83" w14:textId="48B89E4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_Toc163475421 \h </w:instrText>
      </w:r>
      <w:r>
        <w:rPr>
          <w:noProof/>
        </w:rPr>
      </w:r>
      <w:r>
        <w:rPr>
          <w:noProof/>
        </w:rPr>
        <w:fldChar w:fldCharType="separate"/>
      </w:r>
      <w:r>
        <w:rPr>
          <w:noProof/>
        </w:rPr>
        <w:t>266</w:t>
      </w:r>
      <w:r>
        <w:rPr>
          <w:noProof/>
        </w:rPr>
        <w:fldChar w:fldCharType="end"/>
      </w:r>
    </w:p>
    <w:p w14:paraId="6AD58015" w14:textId="0593A8C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_Toc163475422 \h </w:instrText>
      </w:r>
      <w:r>
        <w:rPr>
          <w:noProof/>
        </w:rPr>
      </w:r>
      <w:r>
        <w:rPr>
          <w:noProof/>
        </w:rPr>
        <w:fldChar w:fldCharType="separate"/>
      </w:r>
      <w:r>
        <w:rPr>
          <w:noProof/>
        </w:rPr>
        <w:t>266</w:t>
      </w:r>
      <w:r>
        <w:rPr>
          <w:noProof/>
        </w:rPr>
        <w:fldChar w:fldCharType="end"/>
      </w:r>
    </w:p>
    <w:p w14:paraId="1B9FA54F" w14:textId="5DF466B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_Toc163475423 \h </w:instrText>
      </w:r>
      <w:r>
        <w:rPr>
          <w:noProof/>
        </w:rPr>
      </w:r>
      <w:r>
        <w:rPr>
          <w:noProof/>
        </w:rPr>
        <w:fldChar w:fldCharType="separate"/>
      </w:r>
      <w:r>
        <w:rPr>
          <w:noProof/>
        </w:rPr>
        <w:t>266</w:t>
      </w:r>
      <w:r>
        <w:rPr>
          <w:noProof/>
        </w:rPr>
        <w:fldChar w:fldCharType="end"/>
      </w:r>
    </w:p>
    <w:p w14:paraId="56958EF4" w14:textId="58D23CC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_Toc163475424 \h </w:instrText>
      </w:r>
      <w:r>
        <w:rPr>
          <w:noProof/>
        </w:rPr>
      </w:r>
      <w:r>
        <w:rPr>
          <w:noProof/>
        </w:rPr>
        <w:fldChar w:fldCharType="separate"/>
      </w:r>
      <w:r>
        <w:rPr>
          <w:noProof/>
        </w:rPr>
        <w:t>266</w:t>
      </w:r>
      <w:r>
        <w:rPr>
          <w:noProof/>
        </w:rPr>
        <w:fldChar w:fldCharType="end"/>
      </w:r>
    </w:p>
    <w:p w14:paraId="429A1CE1" w14:textId="1AD22BB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8.2.11.5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_Toc163475425 \h </w:instrText>
      </w:r>
      <w:r>
        <w:rPr>
          <w:noProof/>
        </w:rPr>
      </w:r>
      <w:r>
        <w:rPr>
          <w:noProof/>
        </w:rPr>
        <w:fldChar w:fldCharType="separate"/>
      </w:r>
      <w:r>
        <w:rPr>
          <w:noProof/>
        </w:rPr>
        <w:t>268</w:t>
      </w:r>
      <w:r>
        <w:rPr>
          <w:noProof/>
        </w:rPr>
        <w:fldChar w:fldCharType="end"/>
      </w:r>
    </w:p>
    <w:p w14:paraId="2D52AF58" w14:textId="5D82B21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_Toc163475426 \h </w:instrText>
      </w:r>
      <w:r>
        <w:rPr>
          <w:noProof/>
        </w:rPr>
      </w:r>
      <w:r>
        <w:rPr>
          <w:noProof/>
        </w:rPr>
        <w:fldChar w:fldCharType="separate"/>
      </w:r>
      <w:r>
        <w:rPr>
          <w:noProof/>
        </w:rPr>
        <w:t>268</w:t>
      </w:r>
      <w:r>
        <w:rPr>
          <w:noProof/>
        </w:rPr>
        <w:fldChar w:fldCharType="end"/>
      </w:r>
    </w:p>
    <w:p w14:paraId="581D8102" w14:textId="46EBD84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8.2.12</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_Toc163475427 \h </w:instrText>
      </w:r>
      <w:r>
        <w:rPr>
          <w:noProof/>
        </w:rPr>
      </w:r>
      <w:r>
        <w:rPr>
          <w:noProof/>
        </w:rPr>
        <w:fldChar w:fldCharType="separate"/>
      </w:r>
      <w:r>
        <w:rPr>
          <w:noProof/>
        </w:rPr>
        <w:t>268</w:t>
      </w:r>
      <w:r>
        <w:rPr>
          <w:noProof/>
        </w:rPr>
        <w:fldChar w:fldCharType="end"/>
      </w:r>
    </w:p>
    <w:p w14:paraId="7EEB12D9" w14:textId="413BA23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_Toc163475428 \h </w:instrText>
      </w:r>
      <w:r>
        <w:rPr>
          <w:noProof/>
        </w:rPr>
      </w:r>
      <w:r>
        <w:rPr>
          <w:noProof/>
        </w:rPr>
        <w:fldChar w:fldCharType="separate"/>
      </w:r>
      <w:r>
        <w:rPr>
          <w:noProof/>
        </w:rPr>
        <w:t>268</w:t>
      </w:r>
      <w:r>
        <w:rPr>
          <w:noProof/>
        </w:rPr>
        <w:fldChar w:fldCharType="end"/>
      </w:r>
    </w:p>
    <w:p w14:paraId="1B3F08F8" w14:textId="67386B4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_Toc163475429 \h </w:instrText>
      </w:r>
      <w:r>
        <w:rPr>
          <w:noProof/>
        </w:rPr>
      </w:r>
      <w:r>
        <w:rPr>
          <w:noProof/>
        </w:rPr>
        <w:fldChar w:fldCharType="separate"/>
      </w:r>
      <w:r>
        <w:rPr>
          <w:noProof/>
        </w:rPr>
        <w:t>268</w:t>
      </w:r>
      <w:r>
        <w:rPr>
          <w:noProof/>
        </w:rPr>
        <w:fldChar w:fldCharType="end"/>
      </w:r>
    </w:p>
    <w:p w14:paraId="5C47C891" w14:textId="78FFAD9E"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_Toc163475430 \h </w:instrText>
      </w:r>
      <w:r>
        <w:rPr>
          <w:noProof/>
        </w:rPr>
      </w:r>
      <w:r>
        <w:rPr>
          <w:noProof/>
        </w:rPr>
        <w:fldChar w:fldCharType="separate"/>
      </w:r>
      <w:r>
        <w:rPr>
          <w:noProof/>
        </w:rPr>
        <w:t>269</w:t>
      </w:r>
      <w:r>
        <w:rPr>
          <w:noProof/>
        </w:rPr>
        <w:fldChar w:fldCharType="end"/>
      </w:r>
    </w:p>
    <w:p w14:paraId="48E63E8A" w14:textId="1628DB9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_Toc163475431 \h </w:instrText>
      </w:r>
      <w:r>
        <w:rPr>
          <w:noProof/>
        </w:rPr>
      </w:r>
      <w:r>
        <w:rPr>
          <w:noProof/>
        </w:rPr>
        <w:fldChar w:fldCharType="separate"/>
      </w:r>
      <w:r>
        <w:rPr>
          <w:noProof/>
        </w:rPr>
        <w:t>269</w:t>
      </w:r>
      <w:r>
        <w:rPr>
          <w:noProof/>
        </w:rPr>
        <w:fldChar w:fldCharType="end"/>
      </w:r>
    </w:p>
    <w:p w14:paraId="43FA0222" w14:textId="00628C5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8.2.12.4.1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_Toc163475432 \h </w:instrText>
      </w:r>
      <w:r>
        <w:rPr>
          <w:noProof/>
        </w:rPr>
      </w:r>
      <w:r>
        <w:rPr>
          <w:noProof/>
        </w:rPr>
        <w:fldChar w:fldCharType="separate"/>
      </w:r>
      <w:r>
        <w:rPr>
          <w:noProof/>
        </w:rPr>
        <w:t>269</w:t>
      </w:r>
      <w:r>
        <w:rPr>
          <w:noProof/>
        </w:rPr>
        <w:fldChar w:fldCharType="end"/>
      </w:r>
    </w:p>
    <w:p w14:paraId="6930AF8F" w14:textId="1221ABF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_Toc163475433 \h </w:instrText>
      </w:r>
      <w:r>
        <w:rPr>
          <w:noProof/>
        </w:rPr>
      </w:r>
      <w:r>
        <w:rPr>
          <w:noProof/>
        </w:rPr>
        <w:fldChar w:fldCharType="separate"/>
      </w:r>
      <w:r>
        <w:rPr>
          <w:noProof/>
        </w:rPr>
        <w:t>269</w:t>
      </w:r>
      <w:r>
        <w:rPr>
          <w:noProof/>
        </w:rPr>
        <w:fldChar w:fldCharType="end"/>
      </w:r>
    </w:p>
    <w:p w14:paraId="0BCBFFA8" w14:textId="1949CEB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_Toc163475434 \h </w:instrText>
      </w:r>
      <w:r>
        <w:rPr>
          <w:noProof/>
        </w:rPr>
      </w:r>
      <w:r>
        <w:rPr>
          <w:noProof/>
        </w:rPr>
        <w:fldChar w:fldCharType="separate"/>
      </w:r>
      <w:r>
        <w:rPr>
          <w:noProof/>
        </w:rPr>
        <w:t>271</w:t>
      </w:r>
      <w:r>
        <w:rPr>
          <w:noProof/>
        </w:rPr>
        <w:fldChar w:fldCharType="end"/>
      </w:r>
    </w:p>
    <w:p w14:paraId="2C1B896E" w14:textId="40A39BE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lang w:eastAsia="ja-JP"/>
        </w:rPr>
        <w:t>8.2.12.</w:t>
      </w:r>
      <w:r w:rsidRPr="00274A1D">
        <w:rPr>
          <w:rFonts w:eastAsia="DengXian"/>
          <w:noProof/>
          <w:lang w:eastAsia="zh-CN"/>
        </w:rPr>
        <w:t>5</w:t>
      </w:r>
      <w:r w:rsidRPr="00274A1D">
        <w:rPr>
          <w:rFonts w:eastAsia="DengXian"/>
          <w:noProof/>
          <w:lang w:eastAsia="ja-JP"/>
        </w:rPr>
        <w:t>.</w:t>
      </w:r>
      <w:r w:rsidRPr="00274A1D">
        <w:rPr>
          <w:rFonts w:eastAsia="DengXian"/>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lang w:eastAsia="ja-JP"/>
        </w:rPr>
        <w:t xml:space="preserve">Test </w:t>
      </w:r>
      <w:r w:rsidRPr="00274A1D">
        <w:rPr>
          <w:rFonts w:eastAsia="DengXian"/>
          <w:noProof/>
          <w:lang w:eastAsia="zh-CN"/>
        </w:rPr>
        <w:t>r</w:t>
      </w:r>
      <w:r w:rsidRPr="00274A1D">
        <w:rPr>
          <w:rFonts w:eastAsia="DengXian"/>
          <w:noProof/>
          <w:lang w:eastAsia="ja-JP"/>
        </w:rPr>
        <w:t xml:space="preserve">equirement for </w:t>
      </w:r>
      <w:r w:rsidRPr="00274A1D">
        <w:rPr>
          <w:rFonts w:eastAsia="DengXian"/>
          <w:i/>
          <w:iCs/>
          <w:noProof/>
          <w:lang w:eastAsia="ja-JP"/>
        </w:rPr>
        <w:t>BS type 1-O</w:t>
      </w:r>
      <w:r>
        <w:rPr>
          <w:noProof/>
        </w:rPr>
        <w:tab/>
      </w:r>
      <w:r>
        <w:rPr>
          <w:noProof/>
        </w:rPr>
        <w:fldChar w:fldCharType="begin"/>
      </w:r>
      <w:r>
        <w:rPr>
          <w:noProof/>
        </w:rPr>
        <w:instrText xml:space="preserve"> PAGEREF _Toc163475435 \h </w:instrText>
      </w:r>
      <w:r>
        <w:rPr>
          <w:noProof/>
        </w:rPr>
      </w:r>
      <w:r>
        <w:rPr>
          <w:noProof/>
        </w:rPr>
        <w:fldChar w:fldCharType="separate"/>
      </w:r>
      <w:r>
        <w:rPr>
          <w:noProof/>
        </w:rPr>
        <w:t>271</w:t>
      </w:r>
      <w:r>
        <w:rPr>
          <w:noProof/>
        </w:rPr>
        <w:fldChar w:fldCharType="end"/>
      </w:r>
    </w:p>
    <w:p w14:paraId="3773F9AF" w14:textId="5468DB3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lang w:eastAsia="ja-JP"/>
        </w:rPr>
        <w:t>8.2.12.</w:t>
      </w:r>
      <w:r w:rsidRPr="00274A1D">
        <w:rPr>
          <w:rFonts w:eastAsia="DengXian"/>
          <w:noProof/>
          <w:lang w:eastAsia="zh-CN"/>
        </w:rPr>
        <w:t>5</w:t>
      </w:r>
      <w:r w:rsidRPr="00274A1D">
        <w:rPr>
          <w:rFonts w:eastAsia="DengXian"/>
          <w:noProof/>
          <w:lang w:eastAsia="ja-JP"/>
        </w:rPr>
        <w:t>.</w:t>
      </w:r>
      <w:r w:rsidRPr="00274A1D">
        <w:rPr>
          <w:rFonts w:eastAsia="DengXian"/>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lang w:eastAsia="ja-JP"/>
        </w:rPr>
        <w:t xml:space="preserve">Test </w:t>
      </w:r>
      <w:r w:rsidRPr="00274A1D">
        <w:rPr>
          <w:rFonts w:eastAsia="DengXian"/>
          <w:noProof/>
          <w:lang w:eastAsia="zh-CN"/>
        </w:rPr>
        <w:t>r</w:t>
      </w:r>
      <w:r w:rsidRPr="00274A1D">
        <w:rPr>
          <w:rFonts w:eastAsia="DengXian"/>
          <w:noProof/>
          <w:lang w:eastAsia="ja-JP"/>
        </w:rPr>
        <w:t xml:space="preserve">equirement for </w:t>
      </w:r>
      <w:r w:rsidRPr="00274A1D">
        <w:rPr>
          <w:rFonts w:eastAsia="DengXian"/>
          <w:i/>
          <w:iCs/>
          <w:noProof/>
          <w:lang w:eastAsia="ja-JP"/>
        </w:rPr>
        <w:t>BS type 2-O</w:t>
      </w:r>
      <w:r>
        <w:rPr>
          <w:noProof/>
        </w:rPr>
        <w:tab/>
      </w:r>
      <w:r>
        <w:rPr>
          <w:noProof/>
        </w:rPr>
        <w:fldChar w:fldCharType="begin"/>
      </w:r>
      <w:r>
        <w:rPr>
          <w:noProof/>
        </w:rPr>
        <w:instrText xml:space="preserve"> PAGEREF _Toc163475436 \h </w:instrText>
      </w:r>
      <w:r>
        <w:rPr>
          <w:noProof/>
        </w:rPr>
      </w:r>
      <w:r>
        <w:rPr>
          <w:noProof/>
        </w:rPr>
        <w:fldChar w:fldCharType="separate"/>
      </w:r>
      <w:r>
        <w:rPr>
          <w:noProof/>
        </w:rPr>
        <w:t>272</w:t>
      </w:r>
      <w:r>
        <w:rPr>
          <w:noProof/>
        </w:rPr>
        <w:fldChar w:fldCharType="end"/>
      </w:r>
    </w:p>
    <w:p w14:paraId="773E754E" w14:textId="414169C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8.2.13</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_Toc163475437 \h </w:instrText>
      </w:r>
      <w:r>
        <w:rPr>
          <w:noProof/>
        </w:rPr>
      </w:r>
      <w:r>
        <w:rPr>
          <w:noProof/>
        </w:rPr>
        <w:fldChar w:fldCharType="separate"/>
      </w:r>
      <w:r>
        <w:rPr>
          <w:noProof/>
        </w:rPr>
        <w:t>272</w:t>
      </w:r>
      <w:r>
        <w:rPr>
          <w:noProof/>
        </w:rPr>
        <w:fldChar w:fldCharType="end"/>
      </w:r>
    </w:p>
    <w:p w14:paraId="32271D29" w14:textId="0F016E8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_Toc163475438 \h </w:instrText>
      </w:r>
      <w:r>
        <w:rPr>
          <w:noProof/>
        </w:rPr>
      </w:r>
      <w:r>
        <w:rPr>
          <w:noProof/>
        </w:rPr>
        <w:fldChar w:fldCharType="separate"/>
      </w:r>
      <w:r>
        <w:rPr>
          <w:noProof/>
        </w:rPr>
        <w:t>272</w:t>
      </w:r>
      <w:r>
        <w:rPr>
          <w:noProof/>
        </w:rPr>
        <w:fldChar w:fldCharType="end"/>
      </w:r>
    </w:p>
    <w:p w14:paraId="2196700F" w14:textId="661FD05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_Toc163475439 \h </w:instrText>
      </w:r>
      <w:r>
        <w:rPr>
          <w:noProof/>
        </w:rPr>
      </w:r>
      <w:r>
        <w:rPr>
          <w:noProof/>
        </w:rPr>
        <w:fldChar w:fldCharType="separate"/>
      </w:r>
      <w:r>
        <w:rPr>
          <w:noProof/>
        </w:rPr>
        <w:t>273</w:t>
      </w:r>
      <w:r>
        <w:rPr>
          <w:noProof/>
        </w:rPr>
        <w:fldChar w:fldCharType="end"/>
      </w:r>
    </w:p>
    <w:p w14:paraId="2355B1D6" w14:textId="7863CC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_Toc163475440 \h </w:instrText>
      </w:r>
      <w:r>
        <w:rPr>
          <w:noProof/>
        </w:rPr>
      </w:r>
      <w:r>
        <w:rPr>
          <w:noProof/>
        </w:rPr>
        <w:fldChar w:fldCharType="separate"/>
      </w:r>
      <w:r>
        <w:rPr>
          <w:noProof/>
        </w:rPr>
        <w:t>273</w:t>
      </w:r>
      <w:r>
        <w:rPr>
          <w:noProof/>
        </w:rPr>
        <w:fldChar w:fldCharType="end"/>
      </w:r>
    </w:p>
    <w:p w14:paraId="29943609" w14:textId="7840F84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_Toc163475441 \h </w:instrText>
      </w:r>
      <w:r>
        <w:rPr>
          <w:noProof/>
        </w:rPr>
      </w:r>
      <w:r>
        <w:rPr>
          <w:noProof/>
        </w:rPr>
        <w:fldChar w:fldCharType="separate"/>
      </w:r>
      <w:r>
        <w:rPr>
          <w:noProof/>
        </w:rPr>
        <w:t>273</w:t>
      </w:r>
      <w:r>
        <w:rPr>
          <w:noProof/>
        </w:rPr>
        <w:fldChar w:fldCharType="end"/>
      </w:r>
    </w:p>
    <w:p w14:paraId="35E9C233" w14:textId="2409FE8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_Toc163475442 \h </w:instrText>
      </w:r>
      <w:r>
        <w:rPr>
          <w:noProof/>
        </w:rPr>
      </w:r>
      <w:r>
        <w:rPr>
          <w:noProof/>
        </w:rPr>
        <w:fldChar w:fldCharType="separate"/>
      </w:r>
      <w:r>
        <w:rPr>
          <w:noProof/>
        </w:rPr>
        <w:t>273</w:t>
      </w:r>
      <w:r>
        <w:rPr>
          <w:noProof/>
        </w:rPr>
        <w:fldChar w:fldCharType="end"/>
      </w:r>
    </w:p>
    <w:p w14:paraId="63CBEA94" w14:textId="2D00AEB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_Toc163475443 \h </w:instrText>
      </w:r>
      <w:r>
        <w:rPr>
          <w:noProof/>
        </w:rPr>
      </w:r>
      <w:r>
        <w:rPr>
          <w:noProof/>
        </w:rPr>
        <w:fldChar w:fldCharType="separate"/>
      </w:r>
      <w:r>
        <w:rPr>
          <w:noProof/>
        </w:rPr>
        <w:t>273</w:t>
      </w:r>
      <w:r>
        <w:rPr>
          <w:noProof/>
        </w:rPr>
        <w:fldChar w:fldCharType="end"/>
      </w:r>
    </w:p>
    <w:p w14:paraId="20F3179E" w14:textId="10EDEC9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8.2.13.5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_Toc163475444 \h </w:instrText>
      </w:r>
      <w:r>
        <w:rPr>
          <w:noProof/>
        </w:rPr>
      </w:r>
      <w:r>
        <w:rPr>
          <w:noProof/>
        </w:rPr>
        <w:fldChar w:fldCharType="separate"/>
      </w:r>
      <w:r>
        <w:rPr>
          <w:noProof/>
        </w:rPr>
        <w:t>275</w:t>
      </w:r>
      <w:r>
        <w:rPr>
          <w:noProof/>
        </w:rPr>
        <w:fldChar w:fldCharType="end"/>
      </w:r>
    </w:p>
    <w:p w14:paraId="28DDD8CC" w14:textId="45A041C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_Toc163475445 \h </w:instrText>
      </w:r>
      <w:r>
        <w:rPr>
          <w:noProof/>
        </w:rPr>
      </w:r>
      <w:r>
        <w:rPr>
          <w:noProof/>
        </w:rPr>
        <w:fldChar w:fldCharType="separate"/>
      </w:r>
      <w:r>
        <w:rPr>
          <w:noProof/>
        </w:rPr>
        <w:t>275</w:t>
      </w:r>
      <w:r>
        <w:rPr>
          <w:noProof/>
        </w:rPr>
        <w:fldChar w:fldCharType="end"/>
      </w:r>
    </w:p>
    <w:p w14:paraId="61D2E020" w14:textId="57062AA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2-O</w:t>
      </w:r>
      <w:r>
        <w:rPr>
          <w:noProof/>
        </w:rPr>
        <w:tab/>
      </w:r>
      <w:r>
        <w:rPr>
          <w:noProof/>
        </w:rPr>
        <w:fldChar w:fldCharType="begin"/>
      </w:r>
      <w:r>
        <w:rPr>
          <w:noProof/>
        </w:rPr>
        <w:instrText xml:space="preserve"> PAGEREF _Toc163475446 \h </w:instrText>
      </w:r>
      <w:r>
        <w:rPr>
          <w:noProof/>
        </w:rPr>
      </w:r>
      <w:r>
        <w:rPr>
          <w:noProof/>
        </w:rPr>
        <w:fldChar w:fldCharType="separate"/>
      </w:r>
      <w:r>
        <w:rPr>
          <w:noProof/>
        </w:rPr>
        <w:t>277</w:t>
      </w:r>
      <w:r>
        <w:rPr>
          <w:noProof/>
        </w:rPr>
        <w:fldChar w:fldCharType="end"/>
      </w:r>
    </w:p>
    <w:p w14:paraId="71ED198B" w14:textId="1B9712B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8.3</w:t>
      </w:r>
      <w:r>
        <w:rPr>
          <w:rFonts w:asciiTheme="minorHAnsi" w:eastAsiaTheme="minorEastAsia" w:hAnsiTheme="minorHAnsi" w:cstheme="minorBidi"/>
          <w:noProof/>
          <w:kern w:val="2"/>
          <w:sz w:val="22"/>
          <w:szCs w:val="22"/>
          <w:lang w:val="en-US" w:eastAsia="zh-CN"/>
          <w14:ligatures w14:val="standardContextual"/>
        </w:rPr>
        <w:tab/>
      </w:r>
      <w:r>
        <w:rPr>
          <w:noProof/>
        </w:rPr>
        <w:t>OTA performance requirements for PUCCH</w:t>
      </w:r>
      <w:r>
        <w:rPr>
          <w:noProof/>
        </w:rPr>
        <w:tab/>
      </w:r>
      <w:r>
        <w:rPr>
          <w:noProof/>
        </w:rPr>
        <w:fldChar w:fldCharType="begin"/>
      </w:r>
      <w:r>
        <w:rPr>
          <w:noProof/>
        </w:rPr>
        <w:instrText xml:space="preserve"> PAGEREF _Toc163475447 \h </w:instrText>
      </w:r>
      <w:r>
        <w:rPr>
          <w:noProof/>
        </w:rPr>
      </w:r>
      <w:r>
        <w:rPr>
          <w:noProof/>
        </w:rPr>
        <w:fldChar w:fldCharType="separate"/>
      </w:r>
      <w:r>
        <w:rPr>
          <w:noProof/>
        </w:rPr>
        <w:t>278</w:t>
      </w:r>
      <w:r>
        <w:rPr>
          <w:noProof/>
        </w:rPr>
        <w:fldChar w:fldCharType="end"/>
      </w:r>
    </w:p>
    <w:p w14:paraId="2FF9D53F" w14:textId="3B4D05CD"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_Toc163475448 \h </w:instrText>
      </w:r>
      <w:r>
        <w:rPr>
          <w:noProof/>
        </w:rPr>
      </w:r>
      <w:r>
        <w:rPr>
          <w:noProof/>
        </w:rPr>
        <w:fldChar w:fldCharType="separate"/>
      </w:r>
      <w:r>
        <w:rPr>
          <w:noProof/>
        </w:rPr>
        <w:t>278</w:t>
      </w:r>
      <w:r>
        <w:rPr>
          <w:noProof/>
        </w:rPr>
        <w:fldChar w:fldCharType="end"/>
      </w:r>
    </w:p>
    <w:p w14:paraId="1E768D28" w14:textId="5C44F9A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_Toc163475449 \h </w:instrText>
      </w:r>
      <w:r>
        <w:rPr>
          <w:noProof/>
        </w:rPr>
      </w:r>
      <w:r>
        <w:rPr>
          <w:noProof/>
        </w:rPr>
        <w:fldChar w:fldCharType="separate"/>
      </w:r>
      <w:r>
        <w:rPr>
          <w:noProof/>
        </w:rPr>
        <w:t>278</w:t>
      </w:r>
      <w:r>
        <w:rPr>
          <w:noProof/>
        </w:rPr>
        <w:fldChar w:fldCharType="end"/>
      </w:r>
    </w:p>
    <w:p w14:paraId="45120502" w14:textId="4C3F63D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_Toc163475450 \h </w:instrText>
      </w:r>
      <w:r>
        <w:rPr>
          <w:noProof/>
        </w:rPr>
      </w:r>
      <w:r>
        <w:rPr>
          <w:noProof/>
        </w:rPr>
        <w:fldChar w:fldCharType="separate"/>
      </w:r>
      <w:r>
        <w:rPr>
          <w:noProof/>
        </w:rPr>
        <w:t>278</w:t>
      </w:r>
      <w:r>
        <w:rPr>
          <w:noProof/>
        </w:rPr>
        <w:fldChar w:fldCharType="end"/>
      </w:r>
    </w:p>
    <w:p w14:paraId="5F56F085" w14:textId="441ED95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_Toc163475451 \h </w:instrText>
      </w:r>
      <w:r>
        <w:rPr>
          <w:noProof/>
        </w:rPr>
      </w:r>
      <w:r>
        <w:rPr>
          <w:noProof/>
        </w:rPr>
        <w:fldChar w:fldCharType="separate"/>
      </w:r>
      <w:r>
        <w:rPr>
          <w:noProof/>
        </w:rPr>
        <w:t>278</w:t>
      </w:r>
      <w:r>
        <w:rPr>
          <w:noProof/>
        </w:rPr>
        <w:fldChar w:fldCharType="end"/>
      </w:r>
    </w:p>
    <w:p w14:paraId="25561382" w14:textId="7DEBB0D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_Toc163475452 \h </w:instrText>
      </w:r>
      <w:r>
        <w:rPr>
          <w:noProof/>
        </w:rPr>
      </w:r>
      <w:r>
        <w:rPr>
          <w:noProof/>
        </w:rPr>
        <w:fldChar w:fldCharType="separate"/>
      </w:r>
      <w:r>
        <w:rPr>
          <w:noProof/>
        </w:rPr>
        <w:t>278</w:t>
      </w:r>
      <w:r>
        <w:rPr>
          <w:noProof/>
        </w:rPr>
        <w:fldChar w:fldCharType="end"/>
      </w:r>
    </w:p>
    <w:p w14:paraId="723718FF" w14:textId="7CC0838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_Toc163475453 \h </w:instrText>
      </w:r>
      <w:r>
        <w:rPr>
          <w:noProof/>
        </w:rPr>
      </w:r>
      <w:r>
        <w:rPr>
          <w:noProof/>
        </w:rPr>
        <w:fldChar w:fldCharType="separate"/>
      </w:r>
      <w:r>
        <w:rPr>
          <w:noProof/>
        </w:rPr>
        <w:t>278</w:t>
      </w:r>
      <w:r>
        <w:rPr>
          <w:noProof/>
        </w:rPr>
        <w:fldChar w:fldCharType="end"/>
      </w:r>
    </w:p>
    <w:p w14:paraId="46C6E65F" w14:textId="523AA3C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_Toc163475454 \h </w:instrText>
      </w:r>
      <w:r>
        <w:rPr>
          <w:noProof/>
        </w:rPr>
      </w:r>
      <w:r>
        <w:rPr>
          <w:noProof/>
        </w:rPr>
        <w:fldChar w:fldCharType="separate"/>
      </w:r>
      <w:r>
        <w:rPr>
          <w:noProof/>
        </w:rPr>
        <w:t>278</w:t>
      </w:r>
      <w:r>
        <w:rPr>
          <w:noProof/>
        </w:rPr>
        <w:fldChar w:fldCharType="end"/>
      </w:r>
    </w:p>
    <w:p w14:paraId="5780AE8A" w14:textId="13C4A8C8"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_Toc163475455 \h </w:instrText>
      </w:r>
      <w:r>
        <w:rPr>
          <w:noProof/>
        </w:rPr>
      </w:r>
      <w:r>
        <w:rPr>
          <w:noProof/>
        </w:rPr>
        <w:fldChar w:fldCharType="separate"/>
      </w:r>
      <w:r>
        <w:rPr>
          <w:noProof/>
        </w:rPr>
        <w:t>280</w:t>
      </w:r>
      <w:r>
        <w:rPr>
          <w:noProof/>
        </w:rPr>
        <w:fldChar w:fldCharType="end"/>
      </w:r>
    </w:p>
    <w:p w14:paraId="7EB4D0C6" w14:textId="0157132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_Toc163475456 \h </w:instrText>
      </w:r>
      <w:r>
        <w:rPr>
          <w:noProof/>
        </w:rPr>
      </w:r>
      <w:r>
        <w:rPr>
          <w:noProof/>
        </w:rPr>
        <w:fldChar w:fldCharType="separate"/>
      </w:r>
      <w:r>
        <w:rPr>
          <w:noProof/>
        </w:rPr>
        <w:t>280</w:t>
      </w:r>
      <w:r>
        <w:rPr>
          <w:noProof/>
        </w:rPr>
        <w:fldChar w:fldCharType="end"/>
      </w:r>
    </w:p>
    <w:p w14:paraId="79BA4AAA" w14:textId="192363F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2-O</w:t>
      </w:r>
      <w:r>
        <w:rPr>
          <w:noProof/>
        </w:rPr>
        <w:tab/>
      </w:r>
      <w:r>
        <w:rPr>
          <w:noProof/>
        </w:rPr>
        <w:fldChar w:fldCharType="begin"/>
      </w:r>
      <w:r>
        <w:rPr>
          <w:noProof/>
        </w:rPr>
        <w:instrText xml:space="preserve"> PAGEREF _Toc163475457 \h </w:instrText>
      </w:r>
      <w:r>
        <w:rPr>
          <w:noProof/>
        </w:rPr>
      </w:r>
      <w:r>
        <w:rPr>
          <w:noProof/>
        </w:rPr>
        <w:fldChar w:fldCharType="separate"/>
      </w:r>
      <w:r>
        <w:rPr>
          <w:noProof/>
        </w:rPr>
        <w:t>280</w:t>
      </w:r>
      <w:r>
        <w:rPr>
          <w:noProof/>
        </w:rPr>
        <w:fldChar w:fldCharType="end"/>
      </w:r>
    </w:p>
    <w:p w14:paraId="7ACF5D01" w14:textId="071A9CC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PUCCH format 1</w:t>
      </w:r>
      <w:r>
        <w:rPr>
          <w:noProof/>
        </w:rPr>
        <w:tab/>
      </w:r>
      <w:r>
        <w:rPr>
          <w:noProof/>
        </w:rPr>
        <w:fldChar w:fldCharType="begin"/>
      </w:r>
      <w:r>
        <w:rPr>
          <w:noProof/>
        </w:rPr>
        <w:instrText xml:space="preserve"> PAGEREF _Toc163475458 \h </w:instrText>
      </w:r>
      <w:r>
        <w:rPr>
          <w:noProof/>
        </w:rPr>
      </w:r>
      <w:r>
        <w:rPr>
          <w:noProof/>
        </w:rPr>
        <w:fldChar w:fldCharType="separate"/>
      </w:r>
      <w:r>
        <w:rPr>
          <w:noProof/>
        </w:rPr>
        <w:t>281</w:t>
      </w:r>
      <w:r>
        <w:rPr>
          <w:noProof/>
        </w:rPr>
        <w:fldChar w:fldCharType="end"/>
      </w:r>
    </w:p>
    <w:p w14:paraId="002FFC4F" w14:textId="48E7F11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NACK to ACK detection</w:t>
      </w:r>
      <w:r>
        <w:rPr>
          <w:noProof/>
        </w:rPr>
        <w:tab/>
      </w:r>
      <w:r>
        <w:rPr>
          <w:noProof/>
        </w:rPr>
        <w:fldChar w:fldCharType="begin"/>
      </w:r>
      <w:r>
        <w:rPr>
          <w:noProof/>
        </w:rPr>
        <w:instrText xml:space="preserve"> PAGEREF _Toc163475459 \h </w:instrText>
      </w:r>
      <w:r>
        <w:rPr>
          <w:noProof/>
        </w:rPr>
      </w:r>
      <w:r>
        <w:rPr>
          <w:noProof/>
        </w:rPr>
        <w:fldChar w:fldCharType="separate"/>
      </w:r>
      <w:r>
        <w:rPr>
          <w:noProof/>
        </w:rPr>
        <w:t>281</w:t>
      </w:r>
      <w:r>
        <w:rPr>
          <w:noProof/>
        </w:rPr>
        <w:fldChar w:fldCharType="end"/>
      </w:r>
    </w:p>
    <w:p w14:paraId="4BEF0970" w14:textId="7A144EC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_Toc163475460 \h </w:instrText>
      </w:r>
      <w:r>
        <w:rPr>
          <w:noProof/>
        </w:rPr>
      </w:r>
      <w:r>
        <w:rPr>
          <w:noProof/>
        </w:rPr>
        <w:fldChar w:fldCharType="separate"/>
      </w:r>
      <w:r>
        <w:rPr>
          <w:noProof/>
        </w:rPr>
        <w:t>281</w:t>
      </w:r>
      <w:r>
        <w:rPr>
          <w:noProof/>
        </w:rPr>
        <w:fldChar w:fldCharType="end"/>
      </w:r>
    </w:p>
    <w:p w14:paraId="2C49E402" w14:textId="3B3CDD7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_Toc163475461 \h </w:instrText>
      </w:r>
      <w:r>
        <w:rPr>
          <w:noProof/>
        </w:rPr>
      </w:r>
      <w:r>
        <w:rPr>
          <w:noProof/>
        </w:rPr>
        <w:fldChar w:fldCharType="separate"/>
      </w:r>
      <w:r>
        <w:rPr>
          <w:noProof/>
        </w:rPr>
        <w:t>281</w:t>
      </w:r>
      <w:r>
        <w:rPr>
          <w:noProof/>
        </w:rPr>
        <w:fldChar w:fldCharType="end"/>
      </w:r>
    </w:p>
    <w:p w14:paraId="29BCEC2E" w14:textId="0072A22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_Toc163475462 \h </w:instrText>
      </w:r>
      <w:r>
        <w:rPr>
          <w:noProof/>
        </w:rPr>
      </w:r>
      <w:r>
        <w:rPr>
          <w:noProof/>
        </w:rPr>
        <w:fldChar w:fldCharType="separate"/>
      </w:r>
      <w:r>
        <w:rPr>
          <w:noProof/>
        </w:rPr>
        <w:t>281</w:t>
      </w:r>
      <w:r>
        <w:rPr>
          <w:noProof/>
        </w:rPr>
        <w:fldChar w:fldCharType="end"/>
      </w:r>
    </w:p>
    <w:p w14:paraId="4FBD772D" w14:textId="11B094A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_Toc163475463 \h </w:instrText>
      </w:r>
      <w:r>
        <w:rPr>
          <w:noProof/>
        </w:rPr>
      </w:r>
      <w:r>
        <w:rPr>
          <w:noProof/>
        </w:rPr>
        <w:fldChar w:fldCharType="separate"/>
      </w:r>
      <w:r>
        <w:rPr>
          <w:noProof/>
        </w:rPr>
        <w:t>281</w:t>
      </w:r>
      <w:r>
        <w:rPr>
          <w:noProof/>
        </w:rPr>
        <w:fldChar w:fldCharType="end"/>
      </w:r>
    </w:p>
    <w:p w14:paraId="3291EAB7" w14:textId="2A17EA0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8.3.2.1.5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_Toc163475464 \h </w:instrText>
      </w:r>
      <w:r>
        <w:rPr>
          <w:noProof/>
        </w:rPr>
      </w:r>
      <w:r>
        <w:rPr>
          <w:noProof/>
        </w:rPr>
        <w:fldChar w:fldCharType="separate"/>
      </w:r>
      <w:r>
        <w:rPr>
          <w:noProof/>
        </w:rPr>
        <w:t>283</w:t>
      </w:r>
      <w:r>
        <w:rPr>
          <w:noProof/>
        </w:rPr>
        <w:fldChar w:fldCharType="end"/>
      </w:r>
    </w:p>
    <w:p w14:paraId="22E64181" w14:textId="38ECD48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ACK missed detection</w:t>
      </w:r>
      <w:r>
        <w:rPr>
          <w:noProof/>
        </w:rPr>
        <w:tab/>
      </w:r>
      <w:r>
        <w:rPr>
          <w:noProof/>
        </w:rPr>
        <w:fldChar w:fldCharType="begin"/>
      </w:r>
      <w:r>
        <w:rPr>
          <w:noProof/>
        </w:rPr>
        <w:instrText xml:space="preserve"> PAGEREF _Toc163475465 \h </w:instrText>
      </w:r>
      <w:r>
        <w:rPr>
          <w:noProof/>
        </w:rPr>
      </w:r>
      <w:r>
        <w:rPr>
          <w:noProof/>
        </w:rPr>
        <w:fldChar w:fldCharType="separate"/>
      </w:r>
      <w:r>
        <w:rPr>
          <w:noProof/>
        </w:rPr>
        <w:t>284</w:t>
      </w:r>
      <w:r>
        <w:rPr>
          <w:noProof/>
        </w:rPr>
        <w:fldChar w:fldCharType="end"/>
      </w:r>
    </w:p>
    <w:p w14:paraId="766BAF3A" w14:textId="12B1659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_Toc163475466 \h </w:instrText>
      </w:r>
      <w:r>
        <w:rPr>
          <w:noProof/>
        </w:rPr>
      </w:r>
      <w:r>
        <w:rPr>
          <w:noProof/>
        </w:rPr>
        <w:fldChar w:fldCharType="separate"/>
      </w:r>
      <w:r>
        <w:rPr>
          <w:noProof/>
        </w:rPr>
        <w:t>284</w:t>
      </w:r>
      <w:r>
        <w:rPr>
          <w:noProof/>
        </w:rPr>
        <w:fldChar w:fldCharType="end"/>
      </w:r>
    </w:p>
    <w:p w14:paraId="1C2E3B35" w14:textId="0035B9D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_Toc163475467 \h </w:instrText>
      </w:r>
      <w:r>
        <w:rPr>
          <w:noProof/>
        </w:rPr>
      </w:r>
      <w:r>
        <w:rPr>
          <w:noProof/>
        </w:rPr>
        <w:fldChar w:fldCharType="separate"/>
      </w:r>
      <w:r>
        <w:rPr>
          <w:noProof/>
        </w:rPr>
        <w:t>285</w:t>
      </w:r>
      <w:r>
        <w:rPr>
          <w:noProof/>
        </w:rPr>
        <w:fldChar w:fldCharType="end"/>
      </w:r>
    </w:p>
    <w:p w14:paraId="34A232E7" w14:textId="066E59B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_Toc163475468 \h </w:instrText>
      </w:r>
      <w:r>
        <w:rPr>
          <w:noProof/>
        </w:rPr>
      </w:r>
      <w:r>
        <w:rPr>
          <w:noProof/>
        </w:rPr>
        <w:fldChar w:fldCharType="separate"/>
      </w:r>
      <w:r>
        <w:rPr>
          <w:noProof/>
        </w:rPr>
        <w:t>285</w:t>
      </w:r>
      <w:r>
        <w:rPr>
          <w:noProof/>
        </w:rPr>
        <w:fldChar w:fldCharType="end"/>
      </w:r>
    </w:p>
    <w:p w14:paraId="4D8788CE" w14:textId="4095072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_Toc163475469 \h </w:instrText>
      </w:r>
      <w:r>
        <w:rPr>
          <w:noProof/>
        </w:rPr>
      </w:r>
      <w:r>
        <w:rPr>
          <w:noProof/>
        </w:rPr>
        <w:fldChar w:fldCharType="separate"/>
      </w:r>
      <w:r>
        <w:rPr>
          <w:noProof/>
        </w:rPr>
        <w:t>285</w:t>
      </w:r>
      <w:r>
        <w:rPr>
          <w:noProof/>
        </w:rPr>
        <w:fldChar w:fldCharType="end"/>
      </w:r>
    </w:p>
    <w:p w14:paraId="63982C36" w14:textId="4CB238D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8.3.2.2.5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_Toc163475470 \h </w:instrText>
      </w:r>
      <w:r>
        <w:rPr>
          <w:noProof/>
        </w:rPr>
      </w:r>
      <w:r>
        <w:rPr>
          <w:noProof/>
        </w:rPr>
        <w:fldChar w:fldCharType="separate"/>
      </w:r>
      <w:r>
        <w:rPr>
          <w:noProof/>
        </w:rPr>
        <w:t>287</w:t>
      </w:r>
      <w:r>
        <w:rPr>
          <w:noProof/>
        </w:rPr>
        <w:fldChar w:fldCharType="end"/>
      </w:r>
    </w:p>
    <w:p w14:paraId="5FE50A9A" w14:textId="54D341F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8.3.3</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2</w:t>
      </w:r>
      <w:r>
        <w:rPr>
          <w:noProof/>
        </w:rPr>
        <w:tab/>
      </w:r>
      <w:r>
        <w:rPr>
          <w:noProof/>
        </w:rPr>
        <w:fldChar w:fldCharType="begin"/>
      </w:r>
      <w:r>
        <w:rPr>
          <w:noProof/>
        </w:rPr>
        <w:instrText xml:space="preserve"> PAGEREF _Toc163475471 \h </w:instrText>
      </w:r>
      <w:r>
        <w:rPr>
          <w:noProof/>
        </w:rPr>
      </w:r>
      <w:r>
        <w:rPr>
          <w:noProof/>
        </w:rPr>
        <w:fldChar w:fldCharType="separate"/>
      </w:r>
      <w:r>
        <w:rPr>
          <w:noProof/>
        </w:rPr>
        <w:t>288</w:t>
      </w:r>
      <w:r>
        <w:rPr>
          <w:noProof/>
        </w:rPr>
        <w:fldChar w:fldCharType="end"/>
      </w:r>
    </w:p>
    <w:p w14:paraId="70D4A0DE" w14:textId="5987494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8.3.3.1</w:t>
      </w:r>
      <w:r>
        <w:rPr>
          <w:rFonts w:asciiTheme="minorHAnsi" w:eastAsiaTheme="minorEastAsia" w:hAnsiTheme="minorHAnsi" w:cstheme="minorBidi"/>
          <w:noProof/>
          <w:kern w:val="2"/>
          <w:sz w:val="22"/>
          <w:szCs w:val="22"/>
          <w:lang w:val="en-US" w:eastAsia="zh-CN"/>
          <w14:ligatures w14:val="standardContextual"/>
        </w:rPr>
        <w:tab/>
      </w:r>
      <w:r>
        <w:rPr>
          <w:noProof/>
        </w:rPr>
        <w:t>ACK missed detection performance requirements</w:t>
      </w:r>
      <w:r>
        <w:rPr>
          <w:noProof/>
        </w:rPr>
        <w:tab/>
      </w:r>
      <w:r>
        <w:rPr>
          <w:noProof/>
        </w:rPr>
        <w:fldChar w:fldCharType="begin"/>
      </w:r>
      <w:r>
        <w:rPr>
          <w:noProof/>
        </w:rPr>
        <w:instrText xml:space="preserve"> PAGEREF _Toc163475472 \h </w:instrText>
      </w:r>
      <w:r>
        <w:rPr>
          <w:noProof/>
        </w:rPr>
      </w:r>
      <w:r>
        <w:rPr>
          <w:noProof/>
        </w:rPr>
        <w:fldChar w:fldCharType="separate"/>
      </w:r>
      <w:r>
        <w:rPr>
          <w:noProof/>
        </w:rPr>
        <w:t>288</w:t>
      </w:r>
      <w:r>
        <w:rPr>
          <w:noProof/>
        </w:rPr>
        <w:fldChar w:fldCharType="end"/>
      </w:r>
    </w:p>
    <w:p w14:paraId="282C4635" w14:textId="2FA79EF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_Toc163475473 \h </w:instrText>
      </w:r>
      <w:r>
        <w:rPr>
          <w:noProof/>
        </w:rPr>
      </w:r>
      <w:r>
        <w:rPr>
          <w:noProof/>
        </w:rPr>
        <w:fldChar w:fldCharType="separate"/>
      </w:r>
      <w:r>
        <w:rPr>
          <w:noProof/>
        </w:rPr>
        <w:t>288</w:t>
      </w:r>
      <w:r>
        <w:rPr>
          <w:noProof/>
        </w:rPr>
        <w:fldChar w:fldCharType="end"/>
      </w:r>
    </w:p>
    <w:p w14:paraId="458E25E9" w14:textId="719ECC7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_Toc163475474 \h </w:instrText>
      </w:r>
      <w:r>
        <w:rPr>
          <w:noProof/>
        </w:rPr>
      </w:r>
      <w:r>
        <w:rPr>
          <w:noProof/>
        </w:rPr>
        <w:fldChar w:fldCharType="separate"/>
      </w:r>
      <w:r>
        <w:rPr>
          <w:noProof/>
        </w:rPr>
        <w:t>288</w:t>
      </w:r>
      <w:r>
        <w:rPr>
          <w:noProof/>
        </w:rPr>
        <w:fldChar w:fldCharType="end"/>
      </w:r>
    </w:p>
    <w:p w14:paraId="7951407F" w14:textId="4C8E4A0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_Toc163475475 \h </w:instrText>
      </w:r>
      <w:r>
        <w:rPr>
          <w:noProof/>
        </w:rPr>
      </w:r>
      <w:r>
        <w:rPr>
          <w:noProof/>
        </w:rPr>
        <w:fldChar w:fldCharType="separate"/>
      </w:r>
      <w:r>
        <w:rPr>
          <w:noProof/>
        </w:rPr>
        <w:t>288</w:t>
      </w:r>
      <w:r>
        <w:rPr>
          <w:noProof/>
        </w:rPr>
        <w:fldChar w:fldCharType="end"/>
      </w:r>
    </w:p>
    <w:p w14:paraId="3D2434B5" w14:textId="6EE2216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_Toc163475476 \h </w:instrText>
      </w:r>
      <w:r>
        <w:rPr>
          <w:noProof/>
        </w:rPr>
      </w:r>
      <w:r>
        <w:rPr>
          <w:noProof/>
        </w:rPr>
        <w:fldChar w:fldCharType="separate"/>
      </w:r>
      <w:r>
        <w:rPr>
          <w:noProof/>
        </w:rPr>
        <w:t>288</w:t>
      </w:r>
      <w:r>
        <w:rPr>
          <w:noProof/>
        </w:rPr>
        <w:fldChar w:fldCharType="end"/>
      </w:r>
    </w:p>
    <w:p w14:paraId="3106E53D" w14:textId="12AFA81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_Toc163475477 \h </w:instrText>
      </w:r>
      <w:r>
        <w:rPr>
          <w:noProof/>
        </w:rPr>
      </w:r>
      <w:r>
        <w:rPr>
          <w:noProof/>
        </w:rPr>
        <w:fldChar w:fldCharType="separate"/>
      </w:r>
      <w:r>
        <w:rPr>
          <w:noProof/>
        </w:rPr>
        <w:t>290</w:t>
      </w:r>
      <w:r>
        <w:rPr>
          <w:noProof/>
        </w:rPr>
        <w:fldChar w:fldCharType="end"/>
      </w:r>
    </w:p>
    <w:p w14:paraId="709514B2" w14:textId="418EF39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8.3.3.2</w:t>
      </w:r>
      <w:r>
        <w:rPr>
          <w:rFonts w:asciiTheme="minorHAnsi" w:eastAsiaTheme="minorEastAsia" w:hAnsiTheme="minorHAnsi" w:cstheme="minorBidi"/>
          <w:noProof/>
          <w:kern w:val="2"/>
          <w:sz w:val="22"/>
          <w:szCs w:val="22"/>
          <w:lang w:val="en-US" w:eastAsia="zh-CN"/>
          <w14:ligatures w14:val="standardContextual"/>
        </w:rPr>
        <w:tab/>
      </w:r>
      <w:r>
        <w:rPr>
          <w:noProof/>
        </w:rPr>
        <w:t>UCI BLER performance requirements</w:t>
      </w:r>
      <w:r>
        <w:rPr>
          <w:noProof/>
        </w:rPr>
        <w:tab/>
      </w:r>
      <w:r>
        <w:rPr>
          <w:noProof/>
        </w:rPr>
        <w:fldChar w:fldCharType="begin"/>
      </w:r>
      <w:r>
        <w:rPr>
          <w:noProof/>
        </w:rPr>
        <w:instrText xml:space="preserve"> PAGEREF _Toc163475478 \h </w:instrText>
      </w:r>
      <w:r>
        <w:rPr>
          <w:noProof/>
        </w:rPr>
      </w:r>
      <w:r>
        <w:rPr>
          <w:noProof/>
        </w:rPr>
        <w:fldChar w:fldCharType="separate"/>
      </w:r>
      <w:r>
        <w:rPr>
          <w:noProof/>
        </w:rPr>
        <w:t>291</w:t>
      </w:r>
      <w:r>
        <w:rPr>
          <w:noProof/>
        </w:rPr>
        <w:fldChar w:fldCharType="end"/>
      </w:r>
    </w:p>
    <w:p w14:paraId="2247F211" w14:textId="724B0C8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_Toc163475479 \h </w:instrText>
      </w:r>
      <w:r>
        <w:rPr>
          <w:noProof/>
        </w:rPr>
      </w:r>
      <w:r>
        <w:rPr>
          <w:noProof/>
        </w:rPr>
        <w:fldChar w:fldCharType="separate"/>
      </w:r>
      <w:r>
        <w:rPr>
          <w:noProof/>
        </w:rPr>
        <w:t>291</w:t>
      </w:r>
      <w:r>
        <w:rPr>
          <w:noProof/>
        </w:rPr>
        <w:fldChar w:fldCharType="end"/>
      </w:r>
    </w:p>
    <w:p w14:paraId="3D1E4454" w14:textId="5185C77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_Toc163475480 \h </w:instrText>
      </w:r>
      <w:r>
        <w:rPr>
          <w:noProof/>
        </w:rPr>
      </w:r>
      <w:r>
        <w:rPr>
          <w:noProof/>
        </w:rPr>
        <w:fldChar w:fldCharType="separate"/>
      </w:r>
      <w:r>
        <w:rPr>
          <w:noProof/>
        </w:rPr>
        <w:t>292</w:t>
      </w:r>
      <w:r>
        <w:rPr>
          <w:noProof/>
        </w:rPr>
        <w:fldChar w:fldCharType="end"/>
      </w:r>
    </w:p>
    <w:p w14:paraId="4D300F4D" w14:textId="08AAD20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_Toc163475481 \h </w:instrText>
      </w:r>
      <w:r>
        <w:rPr>
          <w:noProof/>
        </w:rPr>
      </w:r>
      <w:r>
        <w:rPr>
          <w:noProof/>
        </w:rPr>
        <w:fldChar w:fldCharType="separate"/>
      </w:r>
      <w:r>
        <w:rPr>
          <w:noProof/>
        </w:rPr>
        <w:t>292</w:t>
      </w:r>
      <w:r>
        <w:rPr>
          <w:noProof/>
        </w:rPr>
        <w:fldChar w:fldCharType="end"/>
      </w:r>
    </w:p>
    <w:p w14:paraId="47C7CD12" w14:textId="1C7E0D9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_Toc163475482 \h </w:instrText>
      </w:r>
      <w:r>
        <w:rPr>
          <w:noProof/>
        </w:rPr>
      </w:r>
      <w:r>
        <w:rPr>
          <w:noProof/>
        </w:rPr>
        <w:fldChar w:fldCharType="separate"/>
      </w:r>
      <w:r>
        <w:rPr>
          <w:noProof/>
        </w:rPr>
        <w:t>292</w:t>
      </w:r>
      <w:r>
        <w:rPr>
          <w:noProof/>
        </w:rPr>
        <w:fldChar w:fldCharType="end"/>
      </w:r>
    </w:p>
    <w:p w14:paraId="57130C0C" w14:textId="00AAFA7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8.3.3.2.5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_Toc163475483 \h </w:instrText>
      </w:r>
      <w:r>
        <w:rPr>
          <w:noProof/>
        </w:rPr>
      </w:r>
      <w:r>
        <w:rPr>
          <w:noProof/>
        </w:rPr>
        <w:fldChar w:fldCharType="separate"/>
      </w:r>
      <w:r>
        <w:rPr>
          <w:noProof/>
        </w:rPr>
        <w:t>293</w:t>
      </w:r>
      <w:r>
        <w:rPr>
          <w:noProof/>
        </w:rPr>
        <w:fldChar w:fldCharType="end"/>
      </w:r>
    </w:p>
    <w:p w14:paraId="10C20067" w14:textId="18C6FDC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8.3.4</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3</w:t>
      </w:r>
      <w:r>
        <w:rPr>
          <w:noProof/>
        </w:rPr>
        <w:tab/>
      </w:r>
      <w:r>
        <w:rPr>
          <w:noProof/>
        </w:rPr>
        <w:fldChar w:fldCharType="begin"/>
      </w:r>
      <w:r>
        <w:rPr>
          <w:noProof/>
        </w:rPr>
        <w:instrText xml:space="preserve"> PAGEREF _Toc163475484 \h </w:instrText>
      </w:r>
      <w:r>
        <w:rPr>
          <w:noProof/>
        </w:rPr>
      </w:r>
      <w:r>
        <w:rPr>
          <w:noProof/>
        </w:rPr>
        <w:fldChar w:fldCharType="separate"/>
      </w:r>
      <w:r>
        <w:rPr>
          <w:noProof/>
        </w:rPr>
        <w:t>294</w:t>
      </w:r>
      <w:r>
        <w:rPr>
          <w:noProof/>
        </w:rPr>
        <w:fldChar w:fldCharType="end"/>
      </w:r>
    </w:p>
    <w:p w14:paraId="7D96334D" w14:textId="1500C56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_Toc163475485 \h </w:instrText>
      </w:r>
      <w:r>
        <w:rPr>
          <w:noProof/>
        </w:rPr>
      </w:r>
      <w:r>
        <w:rPr>
          <w:noProof/>
        </w:rPr>
        <w:fldChar w:fldCharType="separate"/>
      </w:r>
      <w:r>
        <w:rPr>
          <w:noProof/>
        </w:rPr>
        <w:t>294</w:t>
      </w:r>
      <w:r>
        <w:rPr>
          <w:noProof/>
        </w:rPr>
        <w:fldChar w:fldCharType="end"/>
      </w:r>
    </w:p>
    <w:p w14:paraId="063B008B" w14:textId="65CA6BE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_Toc163475486 \h </w:instrText>
      </w:r>
      <w:r>
        <w:rPr>
          <w:noProof/>
        </w:rPr>
      </w:r>
      <w:r>
        <w:rPr>
          <w:noProof/>
        </w:rPr>
        <w:fldChar w:fldCharType="separate"/>
      </w:r>
      <w:r>
        <w:rPr>
          <w:noProof/>
        </w:rPr>
        <w:t>295</w:t>
      </w:r>
      <w:r>
        <w:rPr>
          <w:noProof/>
        </w:rPr>
        <w:fldChar w:fldCharType="end"/>
      </w:r>
    </w:p>
    <w:p w14:paraId="209099CF" w14:textId="6213C37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8.3.4.3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_Toc163475487 \h </w:instrText>
      </w:r>
      <w:r>
        <w:rPr>
          <w:noProof/>
        </w:rPr>
      </w:r>
      <w:r>
        <w:rPr>
          <w:noProof/>
        </w:rPr>
        <w:fldChar w:fldCharType="separate"/>
      </w:r>
      <w:r>
        <w:rPr>
          <w:noProof/>
        </w:rPr>
        <w:t>295</w:t>
      </w:r>
      <w:r>
        <w:rPr>
          <w:noProof/>
        </w:rPr>
        <w:fldChar w:fldCharType="end"/>
      </w:r>
    </w:p>
    <w:p w14:paraId="66694E59" w14:textId="033C8D4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_Toc163475488 \h </w:instrText>
      </w:r>
      <w:r>
        <w:rPr>
          <w:noProof/>
        </w:rPr>
      </w:r>
      <w:r>
        <w:rPr>
          <w:noProof/>
        </w:rPr>
        <w:fldChar w:fldCharType="separate"/>
      </w:r>
      <w:r>
        <w:rPr>
          <w:noProof/>
        </w:rPr>
        <w:t>295</w:t>
      </w:r>
      <w:r>
        <w:rPr>
          <w:noProof/>
        </w:rPr>
        <w:fldChar w:fldCharType="end"/>
      </w:r>
    </w:p>
    <w:p w14:paraId="70EF965A" w14:textId="3A9A195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_Toc163475489 \h </w:instrText>
      </w:r>
      <w:r>
        <w:rPr>
          <w:noProof/>
        </w:rPr>
      </w:r>
      <w:r>
        <w:rPr>
          <w:noProof/>
        </w:rPr>
        <w:fldChar w:fldCharType="separate"/>
      </w:r>
      <w:r>
        <w:rPr>
          <w:noProof/>
        </w:rPr>
        <w:t>295</w:t>
      </w:r>
      <w:r>
        <w:rPr>
          <w:noProof/>
        </w:rPr>
        <w:fldChar w:fldCharType="end"/>
      </w:r>
    </w:p>
    <w:p w14:paraId="3267FBB9" w14:textId="1774AE4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_Toc163475490 \h </w:instrText>
      </w:r>
      <w:r>
        <w:rPr>
          <w:noProof/>
        </w:rPr>
      </w:r>
      <w:r>
        <w:rPr>
          <w:noProof/>
        </w:rPr>
        <w:fldChar w:fldCharType="separate"/>
      </w:r>
      <w:r>
        <w:rPr>
          <w:noProof/>
        </w:rPr>
        <w:t>295</w:t>
      </w:r>
      <w:r>
        <w:rPr>
          <w:noProof/>
        </w:rPr>
        <w:fldChar w:fldCharType="end"/>
      </w:r>
    </w:p>
    <w:p w14:paraId="5A30B9F4" w14:textId="476D8A0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8.3.4.5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_Toc163475491 \h </w:instrText>
      </w:r>
      <w:r>
        <w:rPr>
          <w:noProof/>
        </w:rPr>
      </w:r>
      <w:r>
        <w:rPr>
          <w:noProof/>
        </w:rPr>
        <w:fldChar w:fldCharType="separate"/>
      </w:r>
      <w:r>
        <w:rPr>
          <w:noProof/>
        </w:rPr>
        <w:t>296</w:t>
      </w:r>
      <w:r>
        <w:rPr>
          <w:noProof/>
        </w:rPr>
        <w:fldChar w:fldCharType="end"/>
      </w:r>
    </w:p>
    <w:p w14:paraId="1A5AA600" w14:textId="141452D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_Toc163475492 \h </w:instrText>
      </w:r>
      <w:r>
        <w:rPr>
          <w:noProof/>
        </w:rPr>
      </w:r>
      <w:r>
        <w:rPr>
          <w:noProof/>
        </w:rPr>
        <w:fldChar w:fldCharType="separate"/>
      </w:r>
      <w:r>
        <w:rPr>
          <w:noProof/>
        </w:rPr>
        <w:t>296</w:t>
      </w:r>
      <w:r>
        <w:rPr>
          <w:noProof/>
        </w:rPr>
        <w:fldChar w:fldCharType="end"/>
      </w:r>
    </w:p>
    <w:p w14:paraId="229F181B" w14:textId="504BF5C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_Toc163475493 \h </w:instrText>
      </w:r>
      <w:r>
        <w:rPr>
          <w:noProof/>
        </w:rPr>
      </w:r>
      <w:r>
        <w:rPr>
          <w:noProof/>
        </w:rPr>
        <w:fldChar w:fldCharType="separate"/>
      </w:r>
      <w:r>
        <w:rPr>
          <w:noProof/>
        </w:rPr>
        <w:t>297</w:t>
      </w:r>
      <w:r>
        <w:rPr>
          <w:noProof/>
        </w:rPr>
        <w:fldChar w:fldCharType="end"/>
      </w:r>
    </w:p>
    <w:p w14:paraId="4C6C8FEF" w14:textId="12FCD6DB"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8.3.5</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4</w:t>
      </w:r>
      <w:r>
        <w:rPr>
          <w:noProof/>
        </w:rPr>
        <w:tab/>
      </w:r>
      <w:r>
        <w:rPr>
          <w:noProof/>
        </w:rPr>
        <w:fldChar w:fldCharType="begin"/>
      </w:r>
      <w:r>
        <w:rPr>
          <w:noProof/>
        </w:rPr>
        <w:instrText xml:space="preserve"> PAGEREF _Toc163475494 \h </w:instrText>
      </w:r>
      <w:r>
        <w:rPr>
          <w:noProof/>
        </w:rPr>
      </w:r>
      <w:r>
        <w:rPr>
          <w:noProof/>
        </w:rPr>
        <w:fldChar w:fldCharType="separate"/>
      </w:r>
      <w:r>
        <w:rPr>
          <w:noProof/>
        </w:rPr>
        <w:t>298</w:t>
      </w:r>
      <w:r>
        <w:rPr>
          <w:noProof/>
        </w:rPr>
        <w:fldChar w:fldCharType="end"/>
      </w:r>
    </w:p>
    <w:p w14:paraId="7BDAB2A4" w14:textId="2D7D588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_Toc163475495 \h </w:instrText>
      </w:r>
      <w:r>
        <w:rPr>
          <w:noProof/>
        </w:rPr>
      </w:r>
      <w:r>
        <w:rPr>
          <w:noProof/>
        </w:rPr>
        <w:fldChar w:fldCharType="separate"/>
      </w:r>
      <w:r>
        <w:rPr>
          <w:noProof/>
        </w:rPr>
        <w:t>298</w:t>
      </w:r>
      <w:r>
        <w:rPr>
          <w:noProof/>
        </w:rPr>
        <w:fldChar w:fldCharType="end"/>
      </w:r>
    </w:p>
    <w:p w14:paraId="10043039" w14:textId="13A3F83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_Toc163475496 \h </w:instrText>
      </w:r>
      <w:r>
        <w:rPr>
          <w:noProof/>
        </w:rPr>
      </w:r>
      <w:r>
        <w:rPr>
          <w:noProof/>
        </w:rPr>
        <w:fldChar w:fldCharType="separate"/>
      </w:r>
      <w:r>
        <w:rPr>
          <w:noProof/>
        </w:rPr>
        <w:t>298</w:t>
      </w:r>
      <w:r>
        <w:rPr>
          <w:noProof/>
        </w:rPr>
        <w:fldChar w:fldCharType="end"/>
      </w:r>
    </w:p>
    <w:p w14:paraId="0BBAAAE4" w14:textId="019EE0B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_Toc163475497 \h </w:instrText>
      </w:r>
      <w:r>
        <w:rPr>
          <w:noProof/>
        </w:rPr>
      </w:r>
      <w:r>
        <w:rPr>
          <w:noProof/>
        </w:rPr>
        <w:fldChar w:fldCharType="separate"/>
      </w:r>
      <w:r>
        <w:rPr>
          <w:noProof/>
        </w:rPr>
        <w:t>298</w:t>
      </w:r>
      <w:r>
        <w:rPr>
          <w:noProof/>
        </w:rPr>
        <w:fldChar w:fldCharType="end"/>
      </w:r>
    </w:p>
    <w:p w14:paraId="133A9871" w14:textId="127B09D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_Toc163475498 \h </w:instrText>
      </w:r>
      <w:r>
        <w:rPr>
          <w:noProof/>
        </w:rPr>
      </w:r>
      <w:r>
        <w:rPr>
          <w:noProof/>
        </w:rPr>
        <w:fldChar w:fldCharType="separate"/>
      </w:r>
      <w:r>
        <w:rPr>
          <w:noProof/>
        </w:rPr>
        <w:t>298</w:t>
      </w:r>
      <w:r>
        <w:rPr>
          <w:noProof/>
        </w:rPr>
        <w:fldChar w:fldCharType="end"/>
      </w:r>
    </w:p>
    <w:p w14:paraId="49F6CF96" w14:textId="2D56808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_Toc163475499 \h </w:instrText>
      </w:r>
      <w:r>
        <w:rPr>
          <w:noProof/>
        </w:rPr>
      </w:r>
      <w:r>
        <w:rPr>
          <w:noProof/>
        </w:rPr>
        <w:fldChar w:fldCharType="separate"/>
      </w:r>
      <w:r>
        <w:rPr>
          <w:noProof/>
        </w:rPr>
        <w:t>298</w:t>
      </w:r>
      <w:r>
        <w:rPr>
          <w:noProof/>
        </w:rPr>
        <w:fldChar w:fldCharType="end"/>
      </w:r>
    </w:p>
    <w:p w14:paraId="1C869199" w14:textId="79E1E46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_Toc163475500 \h </w:instrText>
      </w:r>
      <w:r>
        <w:rPr>
          <w:noProof/>
        </w:rPr>
      </w:r>
      <w:r>
        <w:rPr>
          <w:noProof/>
        </w:rPr>
        <w:fldChar w:fldCharType="separate"/>
      </w:r>
      <w:r>
        <w:rPr>
          <w:noProof/>
        </w:rPr>
        <w:t>298</w:t>
      </w:r>
      <w:r>
        <w:rPr>
          <w:noProof/>
        </w:rPr>
        <w:fldChar w:fldCharType="end"/>
      </w:r>
    </w:p>
    <w:p w14:paraId="718C67D5" w14:textId="66FCB28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8.3.5.5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_Toc163475501 \h </w:instrText>
      </w:r>
      <w:r>
        <w:rPr>
          <w:noProof/>
        </w:rPr>
      </w:r>
      <w:r>
        <w:rPr>
          <w:noProof/>
        </w:rPr>
        <w:fldChar w:fldCharType="separate"/>
      </w:r>
      <w:r>
        <w:rPr>
          <w:noProof/>
        </w:rPr>
        <w:t>300</w:t>
      </w:r>
      <w:r>
        <w:rPr>
          <w:noProof/>
        </w:rPr>
        <w:fldChar w:fldCharType="end"/>
      </w:r>
    </w:p>
    <w:p w14:paraId="32783AA2" w14:textId="7F54588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_Toc163475502 \h </w:instrText>
      </w:r>
      <w:r>
        <w:rPr>
          <w:noProof/>
        </w:rPr>
      </w:r>
      <w:r>
        <w:rPr>
          <w:noProof/>
        </w:rPr>
        <w:fldChar w:fldCharType="separate"/>
      </w:r>
      <w:r>
        <w:rPr>
          <w:noProof/>
        </w:rPr>
        <w:t>300</w:t>
      </w:r>
      <w:r>
        <w:rPr>
          <w:noProof/>
        </w:rPr>
        <w:fldChar w:fldCharType="end"/>
      </w:r>
    </w:p>
    <w:p w14:paraId="496E3430" w14:textId="28B159D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_Toc163475503 \h </w:instrText>
      </w:r>
      <w:r>
        <w:rPr>
          <w:noProof/>
        </w:rPr>
      </w:r>
      <w:r>
        <w:rPr>
          <w:noProof/>
        </w:rPr>
        <w:fldChar w:fldCharType="separate"/>
      </w:r>
      <w:r>
        <w:rPr>
          <w:noProof/>
        </w:rPr>
        <w:t>300</w:t>
      </w:r>
      <w:r>
        <w:rPr>
          <w:noProof/>
        </w:rPr>
        <w:fldChar w:fldCharType="end"/>
      </w:r>
    </w:p>
    <w:p w14:paraId="23D4FF63" w14:textId="3712D19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8.3.6</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multi-slot PUCCH format</w:t>
      </w:r>
      <w:r>
        <w:rPr>
          <w:noProof/>
        </w:rPr>
        <w:tab/>
      </w:r>
      <w:r>
        <w:rPr>
          <w:noProof/>
        </w:rPr>
        <w:fldChar w:fldCharType="begin"/>
      </w:r>
      <w:r>
        <w:rPr>
          <w:noProof/>
        </w:rPr>
        <w:instrText xml:space="preserve"> PAGEREF _Toc163475504 \h </w:instrText>
      </w:r>
      <w:r>
        <w:rPr>
          <w:noProof/>
        </w:rPr>
      </w:r>
      <w:r>
        <w:rPr>
          <w:noProof/>
        </w:rPr>
        <w:fldChar w:fldCharType="separate"/>
      </w:r>
      <w:r>
        <w:rPr>
          <w:noProof/>
        </w:rPr>
        <w:t>301</w:t>
      </w:r>
      <w:r>
        <w:rPr>
          <w:noProof/>
        </w:rPr>
        <w:fldChar w:fldCharType="end"/>
      </w:r>
    </w:p>
    <w:p w14:paraId="3D564CA9" w14:textId="20557EC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8.3.6.1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multi-slot PUCCH format 1</w:t>
      </w:r>
      <w:r>
        <w:rPr>
          <w:noProof/>
        </w:rPr>
        <w:tab/>
      </w:r>
      <w:r>
        <w:rPr>
          <w:noProof/>
        </w:rPr>
        <w:fldChar w:fldCharType="begin"/>
      </w:r>
      <w:r>
        <w:rPr>
          <w:noProof/>
        </w:rPr>
        <w:instrText xml:space="preserve"> PAGEREF _Toc163475505 \h </w:instrText>
      </w:r>
      <w:r>
        <w:rPr>
          <w:noProof/>
        </w:rPr>
      </w:r>
      <w:r>
        <w:rPr>
          <w:noProof/>
        </w:rPr>
        <w:fldChar w:fldCharType="separate"/>
      </w:r>
      <w:r>
        <w:rPr>
          <w:noProof/>
        </w:rPr>
        <w:t>301</w:t>
      </w:r>
      <w:r>
        <w:rPr>
          <w:noProof/>
        </w:rPr>
        <w:fldChar w:fldCharType="end"/>
      </w:r>
    </w:p>
    <w:p w14:paraId="32C7C51D" w14:textId="4819307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8.3.6.1.1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NACK to ACK detection</w:t>
      </w:r>
      <w:r>
        <w:rPr>
          <w:noProof/>
        </w:rPr>
        <w:tab/>
      </w:r>
      <w:r>
        <w:rPr>
          <w:noProof/>
        </w:rPr>
        <w:fldChar w:fldCharType="begin"/>
      </w:r>
      <w:r>
        <w:rPr>
          <w:noProof/>
        </w:rPr>
        <w:instrText xml:space="preserve"> PAGEREF _Toc163475506 \h </w:instrText>
      </w:r>
      <w:r>
        <w:rPr>
          <w:noProof/>
        </w:rPr>
      </w:r>
      <w:r>
        <w:rPr>
          <w:noProof/>
        </w:rPr>
        <w:fldChar w:fldCharType="separate"/>
      </w:r>
      <w:r>
        <w:rPr>
          <w:noProof/>
        </w:rPr>
        <w:t>301</w:t>
      </w:r>
      <w:r>
        <w:rPr>
          <w:noProof/>
        </w:rPr>
        <w:fldChar w:fldCharType="end"/>
      </w:r>
    </w:p>
    <w:p w14:paraId="34E1BB95" w14:textId="509F56F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8.3.6.1.2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ACK missed detection</w:t>
      </w:r>
      <w:r>
        <w:rPr>
          <w:noProof/>
        </w:rPr>
        <w:tab/>
      </w:r>
      <w:r>
        <w:rPr>
          <w:noProof/>
        </w:rPr>
        <w:fldChar w:fldCharType="begin"/>
      </w:r>
      <w:r>
        <w:rPr>
          <w:noProof/>
        </w:rPr>
        <w:instrText xml:space="preserve"> PAGEREF _Toc163475507 \h </w:instrText>
      </w:r>
      <w:r>
        <w:rPr>
          <w:noProof/>
        </w:rPr>
      </w:r>
      <w:r>
        <w:rPr>
          <w:noProof/>
        </w:rPr>
        <w:fldChar w:fldCharType="separate"/>
      </w:r>
      <w:r>
        <w:rPr>
          <w:noProof/>
        </w:rPr>
        <w:t>303</w:t>
      </w:r>
      <w:r>
        <w:rPr>
          <w:noProof/>
        </w:rPr>
        <w:fldChar w:fldCharType="end"/>
      </w:r>
    </w:p>
    <w:p w14:paraId="52E618FF" w14:textId="0541F27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8.3.7</w:t>
      </w:r>
      <w:r>
        <w:rPr>
          <w:rFonts w:asciiTheme="minorHAnsi" w:eastAsiaTheme="minorEastAsia" w:hAnsiTheme="minorHAnsi" w:cstheme="minorBidi"/>
          <w:noProof/>
          <w:kern w:val="2"/>
          <w:sz w:val="22"/>
          <w:szCs w:val="22"/>
          <w:lang w:val="en-US" w:eastAsia="zh-CN"/>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_Toc163475508 \h </w:instrText>
      </w:r>
      <w:r>
        <w:rPr>
          <w:noProof/>
        </w:rPr>
      </w:r>
      <w:r>
        <w:rPr>
          <w:noProof/>
        </w:rPr>
        <w:fldChar w:fldCharType="separate"/>
      </w:r>
      <w:r>
        <w:rPr>
          <w:noProof/>
        </w:rPr>
        <w:t>305</w:t>
      </w:r>
      <w:r>
        <w:rPr>
          <w:noProof/>
        </w:rPr>
        <w:fldChar w:fldCharType="end"/>
      </w:r>
    </w:p>
    <w:p w14:paraId="6059CE9E" w14:textId="4B08CDE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_Toc163475509 \h </w:instrText>
      </w:r>
      <w:r>
        <w:rPr>
          <w:noProof/>
        </w:rPr>
      </w:r>
      <w:r>
        <w:rPr>
          <w:noProof/>
        </w:rPr>
        <w:fldChar w:fldCharType="separate"/>
      </w:r>
      <w:r>
        <w:rPr>
          <w:noProof/>
        </w:rPr>
        <w:t>305</w:t>
      </w:r>
      <w:r>
        <w:rPr>
          <w:noProof/>
        </w:rPr>
        <w:fldChar w:fldCharType="end"/>
      </w:r>
    </w:p>
    <w:p w14:paraId="70587763" w14:textId="3E00D22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_Toc163475510 \h </w:instrText>
      </w:r>
      <w:r>
        <w:rPr>
          <w:noProof/>
        </w:rPr>
      </w:r>
      <w:r>
        <w:rPr>
          <w:noProof/>
        </w:rPr>
        <w:fldChar w:fldCharType="separate"/>
      </w:r>
      <w:r>
        <w:rPr>
          <w:noProof/>
        </w:rPr>
        <w:t>306</w:t>
      </w:r>
      <w:r>
        <w:rPr>
          <w:noProof/>
        </w:rPr>
        <w:fldChar w:fldCharType="end"/>
      </w:r>
    </w:p>
    <w:p w14:paraId="0CE8F1B3" w14:textId="39ACAE7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_Toc163475511 \h </w:instrText>
      </w:r>
      <w:r>
        <w:rPr>
          <w:noProof/>
        </w:rPr>
      </w:r>
      <w:r>
        <w:rPr>
          <w:noProof/>
        </w:rPr>
        <w:fldChar w:fldCharType="separate"/>
      </w:r>
      <w:r>
        <w:rPr>
          <w:noProof/>
        </w:rPr>
        <w:t>306</w:t>
      </w:r>
      <w:r>
        <w:rPr>
          <w:noProof/>
        </w:rPr>
        <w:fldChar w:fldCharType="end"/>
      </w:r>
    </w:p>
    <w:p w14:paraId="5F8D26AF" w14:textId="4D2E7F6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_Toc163475512 \h </w:instrText>
      </w:r>
      <w:r>
        <w:rPr>
          <w:noProof/>
        </w:rPr>
      </w:r>
      <w:r>
        <w:rPr>
          <w:noProof/>
        </w:rPr>
        <w:fldChar w:fldCharType="separate"/>
      </w:r>
      <w:r>
        <w:rPr>
          <w:noProof/>
        </w:rPr>
        <w:t>306</w:t>
      </w:r>
      <w:r>
        <w:rPr>
          <w:noProof/>
        </w:rPr>
        <w:fldChar w:fldCharType="end"/>
      </w:r>
    </w:p>
    <w:p w14:paraId="4511EC6D" w14:textId="7CD0AF1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8.3.7.4.1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_Toc163475513 \h </w:instrText>
      </w:r>
      <w:r>
        <w:rPr>
          <w:noProof/>
        </w:rPr>
      </w:r>
      <w:r>
        <w:rPr>
          <w:noProof/>
        </w:rPr>
        <w:fldChar w:fldCharType="separate"/>
      </w:r>
      <w:r>
        <w:rPr>
          <w:noProof/>
        </w:rPr>
        <w:t>306</w:t>
      </w:r>
      <w:r>
        <w:rPr>
          <w:noProof/>
        </w:rPr>
        <w:fldChar w:fldCharType="end"/>
      </w:r>
    </w:p>
    <w:p w14:paraId="5BA7FE2B" w14:textId="6039399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8.3.7.4.2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_Toc163475514 \h </w:instrText>
      </w:r>
      <w:r>
        <w:rPr>
          <w:noProof/>
        </w:rPr>
      </w:r>
      <w:r>
        <w:rPr>
          <w:noProof/>
        </w:rPr>
        <w:fldChar w:fldCharType="separate"/>
      </w:r>
      <w:r>
        <w:rPr>
          <w:noProof/>
        </w:rPr>
        <w:t>306</w:t>
      </w:r>
      <w:r>
        <w:rPr>
          <w:noProof/>
        </w:rPr>
        <w:fldChar w:fldCharType="end"/>
      </w:r>
    </w:p>
    <w:p w14:paraId="56CE9907" w14:textId="476AC5D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8.3.7.5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_Toc163475515 \h </w:instrText>
      </w:r>
      <w:r>
        <w:rPr>
          <w:noProof/>
        </w:rPr>
      </w:r>
      <w:r>
        <w:rPr>
          <w:noProof/>
        </w:rPr>
        <w:fldChar w:fldCharType="separate"/>
      </w:r>
      <w:r>
        <w:rPr>
          <w:noProof/>
        </w:rPr>
        <w:t>307</w:t>
      </w:r>
      <w:r>
        <w:rPr>
          <w:noProof/>
        </w:rPr>
        <w:fldChar w:fldCharType="end"/>
      </w:r>
    </w:p>
    <w:p w14:paraId="4ED1807A" w14:textId="693BEE1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_Toc163475516 \h </w:instrText>
      </w:r>
      <w:r>
        <w:rPr>
          <w:noProof/>
        </w:rPr>
      </w:r>
      <w:r>
        <w:rPr>
          <w:noProof/>
        </w:rPr>
        <w:fldChar w:fldCharType="separate"/>
      </w:r>
      <w:r>
        <w:rPr>
          <w:noProof/>
        </w:rPr>
        <w:t>307</w:t>
      </w:r>
      <w:r>
        <w:rPr>
          <w:noProof/>
        </w:rPr>
        <w:fldChar w:fldCharType="end"/>
      </w:r>
    </w:p>
    <w:p w14:paraId="563AA77A" w14:textId="50E53BB9"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Performance requirements for interlaced PUCCH format 1</w:t>
      </w:r>
      <w:r>
        <w:rPr>
          <w:noProof/>
        </w:rPr>
        <w:tab/>
      </w:r>
      <w:r>
        <w:rPr>
          <w:noProof/>
        </w:rPr>
        <w:fldChar w:fldCharType="begin"/>
      </w:r>
      <w:r>
        <w:rPr>
          <w:noProof/>
        </w:rPr>
        <w:instrText xml:space="preserve"> PAGEREF _Toc163475517 \h </w:instrText>
      </w:r>
      <w:r>
        <w:rPr>
          <w:noProof/>
        </w:rPr>
      </w:r>
      <w:r>
        <w:rPr>
          <w:noProof/>
        </w:rPr>
        <w:fldChar w:fldCharType="separate"/>
      </w:r>
      <w:r>
        <w:rPr>
          <w:noProof/>
        </w:rPr>
        <w:t>307</w:t>
      </w:r>
      <w:r>
        <w:rPr>
          <w:noProof/>
        </w:rPr>
        <w:fldChar w:fldCharType="end"/>
      </w:r>
    </w:p>
    <w:p w14:paraId="2337E763" w14:textId="765F660B"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NACK to ACK detection</w:t>
      </w:r>
      <w:r>
        <w:rPr>
          <w:noProof/>
        </w:rPr>
        <w:tab/>
      </w:r>
      <w:r>
        <w:rPr>
          <w:noProof/>
        </w:rPr>
        <w:fldChar w:fldCharType="begin"/>
      </w:r>
      <w:r>
        <w:rPr>
          <w:noProof/>
        </w:rPr>
        <w:instrText xml:space="preserve"> PAGEREF _Toc163475518 \h </w:instrText>
      </w:r>
      <w:r>
        <w:rPr>
          <w:noProof/>
        </w:rPr>
      </w:r>
      <w:r>
        <w:rPr>
          <w:noProof/>
        </w:rPr>
        <w:fldChar w:fldCharType="separate"/>
      </w:r>
      <w:r>
        <w:rPr>
          <w:noProof/>
        </w:rPr>
        <w:t>307</w:t>
      </w:r>
      <w:r>
        <w:rPr>
          <w:noProof/>
        </w:rPr>
        <w:fldChar w:fldCharType="end"/>
      </w:r>
    </w:p>
    <w:p w14:paraId="32B4824E" w14:textId="12FF7B9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_Toc163475519 \h </w:instrText>
      </w:r>
      <w:r>
        <w:rPr>
          <w:noProof/>
        </w:rPr>
      </w:r>
      <w:r>
        <w:rPr>
          <w:noProof/>
        </w:rPr>
        <w:fldChar w:fldCharType="separate"/>
      </w:r>
      <w:r>
        <w:rPr>
          <w:noProof/>
        </w:rPr>
        <w:t>307</w:t>
      </w:r>
      <w:r>
        <w:rPr>
          <w:noProof/>
        </w:rPr>
        <w:fldChar w:fldCharType="end"/>
      </w:r>
    </w:p>
    <w:p w14:paraId="51F7ACCC" w14:textId="2FF4D13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_Toc163475520 \h </w:instrText>
      </w:r>
      <w:r>
        <w:rPr>
          <w:noProof/>
        </w:rPr>
      </w:r>
      <w:r>
        <w:rPr>
          <w:noProof/>
        </w:rPr>
        <w:fldChar w:fldCharType="separate"/>
      </w:r>
      <w:r>
        <w:rPr>
          <w:noProof/>
        </w:rPr>
        <w:t>308</w:t>
      </w:r>
      <w:r>
        <w:rPr>
          <w:noProof/>
        </w:rPr>
        <w:fldChar w:fldCharType="end"/>
      </w:r>
    </w:p>
    <w:p w14:paraId="25ACEC5F" w14:textId="39152E0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_Toc163475521 \h </w:instrText>
      </w:r>
      <w:r>
        <w:rPr>
          <w:noProof/>
        </w:rPr>
      </w:r>
      <w:r>
        <w:rPr>
          <w:noProof/>
        </w:rPr>
        <w:fldChar w:fldCharType="separate"/>
      </w:r>
      <w:r>
        <w:rPr>
          <w:noProof/>
        </w:rPr>
        <w:t>308</w:t>
      </w:r>
      <w:r>
        <w:rPr>
          <w:noProof/>
        </w:rPr>
        <w:fldChar w:fldCharType="end"/>
      </w:r>
    </w:p>
    <w:p w14:paraId="75F4BF51" w14:textId="61451250"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_Toc163475522 \h </w:instrText>
      </w:r>
      <w:r>
        <w:rPr>
          <w:noProof/>
        </w:rPr>
      </w:r>
      <w:r>
        <w:rPr>
          <w:noProof/>
        </w:rPr>
        <w:fldChar w:fldCharType="separate"/>
      </w:r>
      <w:r>
        <w:rPr>
          <w:noProof/>
        </w:rPr>
        <w:t>308</w:t>
      </w:r>
      <w:r>
        <w:rPr>
          <w:noProof/>
        </w:rPr>
        <w:fldChar w:fldCharType="end"/>
      </w:r>
    </w:p>
    <w:p w14:paraId="495C7937" w14:textId="5EFBAC0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8.3.8.1.5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_Toc163475523 \h </w:instrText>
      </w:r>
      <w:r>
        <w:rPr>
          <w:noProof/>
        </w:rPr>
      </w:r>
      <w:r>
        <w:rPr>
          <w:noProof/>
        </w:rPr>
        <w:fldChar w:fldCharType="separate"/>
      </w:r>
      <w:r>
        <w:rPr>
          <w:noProof/>
        </w:rPr>
        <w:t>309</w:t>
      </w:r>
      <w:r>
        <w:rPr>
          <w:noProof/>
        </w:rPr>
        <w:fldChar w:fldCharType="end"/>
      </w:r>
    </w:p>
    <w:p w14:paraId="7BA3174E" w14:textId="3113A30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ACK missed detection</w:t>
      </w:r>
      <w:r>
        <w:rPr>
          <w:noProof/>
        </w:rPr>
        <w:tab/>
      </w:r>
      <w:r>
        <w:rPr>
          <w:noProof/>
        </w:rPr>
        <w:fldChar w:fldCharType="begin"/>
      </w:r>
      <w:r>
        <w:rPr>
          <w:noProof/>
        </w:rPr>
        <w:instrText xml:space="preserve"> PAGEREF _Toc163475524 \h </w:instrText>
      </w:r>
      <w:r>
        <w:rPr>
          <w:noProof/>
        </w:rPr>
      </w:r>
      <w:r>
        <w:rPr>
          <w:noProof/>
        </w:rPr>
        <w:fldChar w:fldCharType="separate"/>
      </w:r>
      <w:r>
        <w:rPr>
          <w:noProof/>
        </w:rPr>
        <w:t>309</w:t>
      </w:r>
      <w:r>
        <w:rPr>
          <w:noProof/>
        </w:rPr>
        <w:fldChar w:fldCharType="end"/>
      </w:r>
    </w:p>
    <w:p w14:paraId="3AC213DB" w14:textId="25BF040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Definition and applicability</w:t>
      </w:r>
      <w:r>
        <w:rPr>
          <w:noProof/>
        </w:rPr>
        <w:tab/>
      </w:r>
      <w:r>
        <w:rPr>
          <w:noProof/>
        </w:rPr>
        <w:fldChar w:fldCharType="begin"/>
      </w:r>
      <w:r>
        <w:rPr>
          <w:noProof/>
        </w:rPr>
        <w:instrText xml:space="preserve"> PAGEREF _Toc163475525 \h </w:instrText>
      </w:r>
      <w:r>
        <w:rPr>
          <w:noProof/>
        </w:rPr>
      </w:r>
      <w:r>
        <w:rPr>
          <w:noProof/>
        </w:rPr>
        <w:fldChar w:fldCharType="separate"/>
      </w:r>
      <w:r>
        <w:rPr>
          <w:noProof/>
        </w:rPr>
        <w:t>309</w:t>
      </w:r>
      <w:r>
        <w:rPr>
          <w:noProof/>
        </w:rPr>
        <w:fldChar w:fldCharType="end"/>
      </w:r>
    </w:p>
    <w:p w14:paraId="42809099" w14:textId="168CF12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Minimum Requirement</w:t>
      </w:r>
      <w:r>
        <w:rPr>
          <w:noProof/>
        </w:rPr>
        <w:tab/>
      </w:r>
      <w:r>
        <w:rPr>
          <w:noProof/>
        </w:rPr>
        <w:fldChar w:fldCharType="begin"/>
      </w:r>
      <w:r>
        <w:rPr>
          <w:noProof/>
        </w:rPr>
        <w:instrText xml:space="preserve"> PAGEREF _Toc163475526 \h </w:instrText>
      </w:r>
      <w:r>
        <w:rPr>
          <w:noProof/>
        </w:rPr>
      </w:r>
      <w:r>
        <w:rPr>
          <w:noProof/>
        </w:rPr>
        <w:fldChar w:fldCharType="separate"/>
      </w:r>
      <w:r>
        <w:rPr>
          <w:noProof/>
        </w:rPr>
        <w:t>310</w:t>
      </w:r>
      <w:r>
        <w:rPr>
          <w:noProof/>
        </w:rPr>
        <w:fldChar w:fldCharType="end"/>
      </w:r>
    </w:p>
    <w:p w14:paraId="593827D4" w14:textId="6DE3DB8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purpose</w:t>
      </w:r>
      <w:r>
        <w:rPr>
          <w:noProof/>
        </w:rPr>
        <w:tab/>
      </w:r>
      <w:r>
        <w:rPr>
          <w:noProof/>
        </w:rPr>
        <w:fldChar w:fldCharType="begin"/>
      </w:r>
      <w:r>
        <w:rPr>
          <w:noProof/>
        </w:rPr>
        <w:instrText xml:space="preserve"> PAGEREF _Toc163475527 \h </w:instrText>
      </w:r>
      <w:r>
        <w:rPr>
          <w:noProof/>
        </w:rPr>
      </w:r>
      <w:r>
        <w:rPr>
          <w:noProof/>
        </w:rPr>
        <w:fldChar w:fldCharType="separate"/>
      </w:r>
      <w:r>
        <w:rPr>
          <w:noProof/>
        </w:rPr>
        <w:t>310</w:t>
      </w:r>
      <w:r>
        <w:rPr>
          <w:noProof/>
        </w:rPr>
        <w:fldChar w:fldCharType="end"/>
      </w:r>
    </w:p>
    <w:p w14:paraId="5A5CDF95" w14:textId="30585AF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8.3.8.2.4</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Method of test</w:t>
      </w:r>
      <w:r>
        <w:rPr>
          <w:noProof/>
        </w:rPr>
        <w:tab/>
      </w:r>
      <w:r>
        <w:rPr>
          <w:noProof/>
        </w:rPr>
        <w:fldChar w:fldCharType="begin"/>
      </w:r>
      <w:r>
        <w:rPr>
          <w:noProof/>
        </w:rPr>
        <w:instrText xml:space="preserve"> PAGEREF _Toc163475528 \h </w:instrText>
      </w:r>
      <w:r>
        <w:rPr>
          <w:noProof/>
        </w:rPr>
      </w:r>
      <w:r>
        <w:rPr>
          <w:noProof/>
        </w:rPr>
        <w:fldChar w:fldCharType="separate"/>
      </w:r>
      <w:r>
        <w:rPr>
          <w:noProof/>
        </w:rPr>
        <w:t>310</w:t>
      </w:r>
      <w:r>
        <w:rPr>
          <w:noProof/>
        </w:rPr>
        <w:fldChar w:fldCharType="end"/>
      </w:r>
    </w:p>
    <w:p w14:paraId="37FA42BA" w14:textId="36B4C9E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8.3.8.2.5</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Test Requirement</w:t>
      </w:r>
      <w:r>
        <w:rPr>
          <w:noProof/>
        </w:rPr>
        <w:tab/>
      </w:r>
      <w:r>
        <w:rPr>
          <w:noProof/>
        </w:rPr>
        <w:fldChar w:fldCharType="begin"/>
      </w:r>
      <w:r>
        <w:rPr>
          <w:noProof/>
        </w:rPr>
        <w:instrText xml:space="preserve"> PAGEREF _Toc163475529 \h </w:instrText>
      </w:r>
      <w:r>
        <w:rPr>
          <w:noProof/>
        </w:rPr>
      </w:r>
      <w:r>
        <w:rPr>
          <w:noProof/>
        </w:rPr>
        <w:fldChar w:fldCharType="separate"/>
      </w:r>
      <w:r>
        <w:rPr>
          <w:noProof/>
        </w:rPr>
        <w:t>311</w:t>
      </w:r>
      <w:r>
        <w:rPr>
          <w:noProof/>
        </w:rPr>
        <w:fldChar w:fldCharType="end"/>
      </w:r>
    </w:p>
    <w:p w14:paraId="16DEAD1E" w14:textId="3673544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8.3.9</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_Toc163475530 \h </w:instrText>
      </w:r>
      <w:r>
        <w:rPr>
          <w:noProof/>
        </w:rPr>
      </w:r>
      <w:r>
        <w:rPr>
          <w:noProof/>
        </w:rPr>
        <w:fldChar w:fldCharType="separate"/>
      </w:r>
      <w:r>
        <w:rPr>
          <w:noProof/>
        </w:rPr>
        <w:t>312</w:t>
      </w:r>
      <w:r>
        <w:rPr>
          <w:noProof/>
        </w:rPr>
        <w:fldChar w:fldCharType="end"/>
      </w:r>
    </w:p>
    <w:p w14:paraId="77A41FAD" w14:textId="65F0881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_Toc163475531 \h </w:instrText>
      </w:r>
      <w:r>
        <w:rPr>
          <w:noProof/>
        </w:rPr>
      </w:r>
      <w:r>
        <w:rPr>
          <w:noProof/>
        </w:rPr>
        <w:fldChar w:fldCharType="separate"/>
      </w:r>
      <w:r>
        <w:rPr>
          <w:noProof/>
        </w:rPr>
        <w:t>312</w:t>
      </w:r>
      <w:r>
        <w:rPr>
          <w:noProof/>
        </w:rPr>
        <w:fldChar w:fldCharType="end"/>
      </w:r>
    </w:p>
    <w:p w14:paraId="6E60307F" w14:textId="68CD385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_Toc163475532 \h </w:instrText>
      </w:r>
      <w:r>
        <w:rPr>
          <w:noProof/>
        </w:rPr>
      </w:r>
      <w:r>
        <w:rPr>
          <w:noProof/>
        </w:rPr>
        <w:fldChar w:fldCharType="separate"/>
      </w:r>
      <w:r>
        <w:rPr>
          <w:noProof/>
        </w:rPr>
        <w:t>312</w:t>
      </w:r>
      <w:r>
        <w:rPr>
          <w:noProof/>
        </w:rPr>
        <w:fldChar w:fldCharType="end"/>
      </w:r>
    </w:p>
    <w:p w14:paraId="7B3173B1" w14:textId="1DA6C08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_Toc163475533 \h </w:instrText>
      </w:r>
      <w:r>
        <w:rPr>
          <w:noProof/>
        </w:rPr>
      </w:r>
      <w:r>
        <w:rPr>
          <w:noProof/>
        </w:rPr>
        <w:fldChar w:fldCharType="separate"/>
      </w:r>
      <w:r>
        <w:rPr>
          <w:noProof/>
        </w:rPr>
        <w:t>312</w:t>
      </w:r>
      <w:r>
        <w:rPr>
          <w:noProof/>
        </w:rPr>
        <w:fldChar w:fldCharType="end"/>
      </w:r>
    </w:p>
    <w:p w14:paraId="33303B5F" w14:textId="045C383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_Toc163475534 \h </w:instrText>
      </w:r>
      <w:r>
        <w:rPr>
          <w:noProof/>
        </w:rPr>
      </w:r>
      <w:r>
        <w:rPr>
          <w:noProof/>
        </w:rPr>
        <w:fldChar w:fldCharType="separate"/>
      </w:r>
      <w:r>
        <w:rPr>
          <w:noProof/>
        </w:rPr>
        <w:t>312</w:t>
      </w:r>
      <w:r>
        <w:rPr>
          <w:noProof/>
        </w:rPr>
        <w:fldChar w:fldCharType="end"/>
      </w:r>
    </w:p>
    <w:p w14:paraId="5C627EE8" w14:textId="1DC2B93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8.3.9.4.1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_Toc163475535 \h </w:instrText>
      </w:r>
      <w:r>
        <w:rPr>
          <w:noProof/>
        </w:rPr>
      </w:r>
      <w:r>
        <w:rPr>
          <w:noProof/>
        </w:rPr>
        <w:fldChar w:fldCharType="separate"/>
      </w:r>
      <w:r>
        <w:rPr>
          <w:noProof/>
        </w:rPr>
        <w:t>312</w:t>
      </w:r>
      <w:r>
        <w:rPr>
          <w:noProof/>
        </w:rPr>
        <w:fldChar w:fldCharType="end"/>
      </w:r>
    </w:p>
    <w:p w14:paraId="49AB6A7D" w14:textId="3E442AA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8.3.9.4.2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_Toc163475536 \h </w:instrText>
      </w:r>
      <w:r>
        <w:rPr>
          <w:noProof/>
        </w:rPr>
      </w:r>
      <w:r>
        <w:rPr>
          <w:noProof/>
        </w:rPr>
        <w:fldChar w:fldCharType="separate"/>
      </w:r>
      <w:r>
        <w:rPr>
          <w:noProof/>
        </w:rPr>
        <w:t>312</w:t>
      </w:r>
      <w:r>
        <w:rPr>
          <w:noProof/>
        </w:rPr>
        <w:fldChar w:fldCharType="end"/>
      </w:r>
    </w:p>
    <w:p w14:paraId="50211FF1" w14:textId="24283B8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8.3.9.5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_Toc163475537 \h </w:instrText>
      </w:r>
      <w:r>
        <w:rPr>
          <w:noProof/>
        </w:rPr>
      </w:r>
      <w:r>
        <w:rPr>
          <w:noProof/>
        </w:rPr>
        <w:fldChar w:fldCharType="separate"/>
      </w:r>
      <w:r>
        <w:rPr>
          <w:noProof/>
        </w:rPr>
        <w:t>313</w:t>
      </w:r>
      <w:r>
        <w:rPr>
          <w:noProof/>
        </w:rPr>
        <w:fldChar w:fldCharType="end"/>
      </w:r>
    </w:p>
    <w:p w14:paraId="21D334EC" w14:textId="4A8C3E0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8.3.10</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_Toc163475538 \h </w:instrText>
      </w:r>
      <w:r>
        <w:rPr>
          <w:noProof/>
        </w:rPr>
      </w:r>
      <w:r>
        <w:rPr>
          <w:noProof/>
        </w:rPr>
        <w:fldChar w:fldCharType="separate"/>
      </w:r>
      <w:r>
        <w:rPr>
          <w:noProof/>
        </w:rPr>
        <w:t>314</w:t>
      </w:r>
      <w:r>
        <w:rPr>
          <w:noProof/>
        </w:rPr>
        <w:fldChar w:fldCharType="end"/>
      </w:r>
    </w:p>
    <w:p w14:paraId="3EA20971" w14:textId="4CB84F6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_Toc163475539 \h </w:instrText>
      </w:r>
      <w:r>
        <w:rPr>
          <w:noProof/>
        </w:rPr>
      </w:r>
      <w:r>
        <w:rPr>
          <w:noProof/>
        </w:rPr>
        <w:fldChar w:fldCharType="separate"/>
      </w:r>
      <w:r>
        <w:rPr>
          <w:noProof/>
        </w:rPr>
        <w:t>314</w:t>
      </w:r>
      <w:r>
        <w:rPr>
          <w:noProof/>
        </w:rPr>
        <w:fldChar w:fldCharType="end"/>
      </w:r>
    </w:p>
    <w:p w14:paraId="6951075E" w14:textId="3B722981"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_Toc163475540 \h </w:instrText>
      </w:r>
      <w:r>
        <w:rPr>
          <w:noProof/>
        </w:rPr>
      </w:r>
      <w:r>
        <w:rPr>
          <w:noProof/>
        </w:rPr>
        <w:fldChar w:fldCharType="separate"/>
      </w:r>
      <w:r>
        <w:rPr>
          <w:noProof/>
        </w:rPr>
        <w:t>314</w:t>
      </w:r>
      <w:r>
        <w:rPr>
          <w:noProof/>
        </w:rPr>
        <w:fldChar w:fldCharType="end"/>
      </w:r>
    </w:p>
    <w:p w14:paraId="6494A0C0" w14:textId="110B716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_Toc163475541 \h </w:instrText>
      </w:r>
      <w:r>
        <w:rPr>
          <w:noProof/>
        </w:rPr>
      </w:r>
      <w:r>
        <w:rPr>
          <w:noProof/>
        </w:rPr>
        <w:fldChar w:fldCharType="separate"/>
      </w:r>
      <w:r>
        <w:rPr>
          <w:noProof/>
        </w:rPr>
        <w:t>314</w:t>
      </w:r>
      <w:r>
        <w:rPr>
          <w:noProof/>
        </w:rPr>
        <w:fldChar w:fldCharType="end"/>
      </w:r>
    </w:p>
    <w:p w14:paraId="34E7CC67" w14:textId="6639951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_Toc163475542 \h </w:instrText>
      </w:r>
      <w:r>
        <w:rPr>
          <w:noProof/>
        </w:rPr>
      </w:r>
      <w:r>
        <w:rPr>
          <w:noProof/>
        </w:rPr>
        <w:fldChar w:fldCharType="separate"/>
      </w:r>
      <w:r>
        <w:rPr>
          <w:noProof/>
        </w:rPr>
        <w:t>314</w:t>
      </w:r>
      <w:r>
        <w:rPr>
          <w:noProof/>
        </w:rPr>
        <w:fldChar w:fldCharType="end"/>
      </w:r>
    </w:p>
    <w:p w14:paraId="3B995F6A" w14:textId="2AA41C34"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8.3.10.4.1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_Toc163475543 \h </w:instrText>
      </w:r>
      <w:r>
        <w:rPr>
          <w:noProof/>
        </w:rPr>
      </w:r>
      <w:r>
        <w:rPr>
          <w:noProof/>
        </w:rPr>
        <w:fldChar w:fldCharType="separate"/>
      </w:r>
      <w:r>
        <w:rPr>
          <w:noProof/>
        </w:rPr>
        <w:t>314</w:t>
      </w:r>
      <w:r>
        <w:rPr>
          <w:noProof/>
        </w:rPr>
        <w:fldChar w:fldCharType="end"/>
      </w:r>
    </w:p>
    <w:p w14:paraId="05EE30BD" w14:textId="1DD4DF5B"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8.3.10.4.2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_Toc163475544 \h </w:instrText>
      </w:r>
      <w:r>
        <w:rPr>
          <w:noProof/>
        </w:rPr>
      </w:r>
      <w:r>
        <w:rPr>
          <w:noProof/>
        </w:rPr>
        <w:fldChar w:fldCharType="separate"/>
      </w:r>
      <w:r>
        <w:rPr>
          <w:noProof/>
        </w:rPr>
        <w:t>314</w:t>
      </w:r>
      <w:r>
        <w:rPr>
          <w:noProof/>
        </w:rPr>
        <w:fldChar w:fldCharType="end"/>
      </w:r>
    </w:p>
    <w:p w14:paraId="1DD0843A" w14:textId="47D03C1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8.3.10.5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_Toc163475545 \h </w:instrText>
      </w:r>
      <w:r>
        <w:rPr>
          <w:noProof/>
        </w:rPr>
      </w:r>
      <w:r>
        <w:rPr>
          <w:noProof/>
        </w:rPr>
        <w:fldChar w:fldCharType="separate"/>
      </w:r>
      <w:r>
        <w:rPr>
          <w:noProof/>
        </w:rPr>
        <w:t>315</w:t>
      </w:r>
      <w:r>
        <w:rPr>
          <w:noProof/>
        </w:rPr>
        <w:fldChar w:fldCharType="end"/>
      </w:r>
    </w:p>
    <w:p w14:paraId="636D5612" w14:textId="79953D8E"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8.3.11</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_Toc163475546 \h </w:instrText>
      </w:r>
      <w:r>
        <w:rPr>
          <w:noProof/>
        </w:rPr>
      </w:r>
      <w:r>
        <w:rPr>
          <w:noProof/>
        </w:rPr>
        <w:fldChar w:fldCharType="separate"/>
      </w:r>
      <w:r>
        <w:rPr>
          <w:noProof/>
        </w:rPr>
        <w:t>316</w:t>
      </w:r>
      <w:r>
        <w:rPr>
          <w:noProof/>
        </w:rPr>
        <w:fldChar w:fldCharType="end"/>
      </w:r>
    </w:p>
    <w:p w14:paraId="748BE8CC" w14:textId="72AF5D0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_Toc163475547 \h </w:instrText>
      </w:r>
      <w:r>
        <w:rPr>
          <w:noProof/>
        </w:rPr>
      </w:r>
      <w:r>
        <w:rPr>
          <w:noProof/>
        </w:rPr>
        <w:fldChar w:fldCharType="separate"/>
      </w:r>
      <w:r>
        <w:rPr>
          <w:noProof/>
        </w:rPr>
        <w:t>316</w:t>
      </w:r>
      <w:r>
        <w:rPr>
          <w:noProof/>
        </w:rPr>
        <w:fldChar w:fldCharType="end"/>
      </w:r>
    </w:p>
    <w:p w14:paraId="366EC868" w14:textId="128E230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_Toc163475548 \h </w:instrText>
      </w:r>
      <w:r>
        <w:rPr>
          <w:noProof/>
        </w:rPr>
      </w:r>
      <w:r>
        <w:rPr>
          <w:noProof/>
        </w:rPr>
        <w:fldChar w:fldCharType="separate"/>
      </w:r>
      <w:r>
        <w:rPr>
          <w:noProof/>
        </w:rPr>
        <w:t>316</w:t>
      </w:r>
      <w:r>
        <w:rPr>
          <w:noProof/>
        </w:rPr>
        <w:fldChar w:fldCharType="end"/>
      </w:r>
    </w:p>
    <w:p w14:paraId="530AFFA4" w14:textId="135BADB4"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8.3.11.3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_Toc163475549 \h </w:instrText>
      </w:r>
      <w:r>
        <w:rPr>
          <w:noProof/>
        </w:rPr>
      </w:r>
      <w:r>
        <w:rPr>
          <w:noProof/>
        </w:rPr>
        <w:fldChar w:fldCharType="separate"/>
      </w:r>
      <w:r>
        <w:rPr>
          <w:noProof/>
        </w:rPr>
        <w:t>316</w:t>
      </w:r>
      <w:r>
        <w:rPr>
          <w:noProof/>
        </w:rPr>
        <w:fldChar w:fldCharType="end"/>
      </w:r>
    </w:p>
    <w:p w14:paraId="67FE29D1" w14:textId="3B51F10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_Toc163475550 \h </w:instrText>
      </w:r>
      <w:r>
        <w:rPr>
          <w:noProof/>
        </w:rPr>
      </w:r>
      <w:r>
        <w:rPr>
          <w:noProof/>
        </w:rPr>
        <w:fldChar w:fldCharType="separate"/>
      </w:r>
      <w:r>
        <w:rPr>
          <w:noProof/>
        </w:rPr>
        <w:t>317</w:t>
      </w:r>
      <w:r>
        <w:rPr>
          <w:noProof/>
        </w:rPr>
        <w:fldChar w:fldCharType="end"/>
      </w:r>
    </w:p>
    <w:p w14:paraId="1C971EB4" w14:textId="4059A828"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_Toc163475551 \h </w:instrText>
      </w:r>
      <w:r>
        <w:rPr>
          <w:noProof/>
        </w:rPr>
      </w:r>
      <w:r>
        <w:rPr>
          <w:noProof/>
        </w:rPr>
        <w:fldChar w:fldCharType="separate"/>
      </w:r>
      <w:r>
        <w:rPr>
          <w:noProof/>
        </w:rPr>
        <w:t>317</w:t>
      </w:r>
      <w:r>
        <w:rPr>
          <w:noProof/>
        </w:rPr>
        <w:fldChar w:fldCharType="end"/>
      </w:r>
    </w:p>
    <w:p w14:paraId="6C81A8D1" w14:textId="1E4AC58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_Toc163475552 \h </w:instrText>
      </w:r>
      <w:r>
        <w:rPr>
          <w:noProof/>
        </w:rPr>
      </w:r>
      <w:r>
        <w:rPr>
          <w:noProof/>
        </w:rPr>
        <w:fldChar w:fldCharType="separate"/>
      </w:r>
      <w:r>
        <w:rPr>
          <w:noProof/>
        </w:rPr>
        <w:t>317</w:t>
      </w:r>
      <w:r>
        <w:rPr>
          <w:noProof/>
        </w:rPr>
        <w:fldChar w:fldCharType="end"/>
      </w:r>
    </w:p>
    <w:p w14:paraId="45365A6E" w14:textId="56675FD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8.3.11.5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_Toc163475553 \h </w:instrText>
      </w:r>
      <w:r>
        <w:rPr>
          <w:noProof/>
        </w:rPr>
      </w:r>
      <w:r>
        <w:rPr>
          <w:noProof/>
        </w:rPr>
        <w:fldChar w:fldCharType="separate"/>
      </w:r>
      <w:r>
        <w:rPr>
          <w:noProof/>
        </w:rPr>
        <w:t>318</w:t>
      </w:r>
      <w:r>
        <w:rPr>
          <w:noProof/>
        </w:rPr>
        <w:fldChar w:fldCharType="end"/>
      </w:r>
    </w:p>
    <w:p w14:paraId="5137F538" w14:textId="52EF2812"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w:t>
      </w:r>
      <w:r>
        <w:rPr>
          <w:noProof/>
          <w:lang w:eastAsia="zh-CN"/>
        </w:rPr>
        <w:t>r</w:t>
      </w:r>
      <w:r>
        <w:rPr>
          <w:noProof/>
        </w:rPr>
        <w:t xml:space="preserve">equirement for </w:t>
      </w:r>
      <w:r w:rsidRPr="00274A1D">
        <w:rPr>
          <w:i/>
          <w:iCs/>
          <w:noProof/>
        </w:rPr>
        <w:t>BS type 1-O</w:t>
      </w:r>
      <w:r>
        <w:rPr>
          <w:noProof/>
        </w:rPr>
        <w:tab/>
      </w:r>
      <w:r>
        <w:rPr>
          <w:noProof/>
        </w:rPr>
        <w:fldChar w:fldCharType="begin"/>
      </w:r>
      <w:r>
        <w:rPr>
          <w:noProof/>
        </w:rPr>
        <w:instrText xml:space="preserve"> PAGEREF _Toc163475554 \h </w:instrText>
      </w:r>
      <w:r>
        <w:rPr>
          <w:noProof/>
        </w:rPr>
      </w:r>
      <w:r>
        <w:rPr>
          <w:noProof/>
        </w:rPr>
        <w:fldChar w:fldCharType="separate"/>
      </w:r>
      <w:r>
        <w:rPr>
          <w:noProof/>
        </w:rPr>
        <w:t>318</w:t>
      </w:r>
      <w:r>
        <w:rPr>
          <w:noProof/>
        </w:rPr>
        <w:fldChar w:fldCharType="end"/>
      </w:r>
    </w:p>
    <w:p w14:paraId="6AC73537" w14:textId="523E084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8.3.12</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_Toc163475555 \h </w:instrText>
      </w:r>
      <w:r>
        <w:rPr>
          <w:noProof/>
        </w:rPr>
      </w:r>
      <w:r>
        <w:rPr>
          <w:noProof/>
        </w:rPr>
        <w:fldChar w:fldCharType="separate"/>
      </w:r>
      <w:r>
        <w:rPr>
          <w:noProof/>
        </w:rPr>
        <w:t>318</w:t>
      </w:r>
      <w:r>
        <w:rPr>
          <w:noProof/>
        </w:rPr>
        <w:fldChar w:fldCharType="end"/>
      </w:r>
    </w:p>
    <w:p w14:paraId="775170F1" w14:textId="0B0CDD7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8.3.12.1</w:t>
      </w:r>
      <w:r>
        <w:rPr>
          <w:rFonts w:asciiTheme="minorHAnsi" w:eastAsiaTheme="minorEastAsia" w:hAnsiTheme="minorHAnsi" w:cstheme="minorBidi"/>
          <w:noProof/>
          <w:kern w:val="2"/>
          <w:sz w:val="22"/>
          <w:szCs w:val="22"/>
          <w:lang w:val="en-US" w:eastAsia="zh-CN"/>
          <w14:ligatures w14:val="standardContextual"/>
        </w:rPr>
        <w:tab/>
      </w:r>
      <w:r>
        <w:rPr>
          <w:noProof/>
        </w:rPr>
        <w:t>NACK to ACK detection</w:t>
      </w:r>
      <w:r>
        <w:rPr>
          <w:noProof/>
        </w:rPr>
        <w:tab/>
      </w:r>
      <w:r>
        <w:rPr>
          <w:noProof/>
        </w:rPr>
        <w:fldChar w:fldCharType="begin"/>
      </w:r>
      <w:r>
        <w:rPr>
          <w:noProof/>
        </w:rPr>
        <w:instrText xml:space="preserve"> PAGEREF _Toc163475556 \h </w:instrText>
      </w:r>
      <w:r>
        <w:rPr>
          <w:noProof/>
        </w:rPr>
      </w:r>
      <w:r>
        <w:rPr>
          <w:noProof/>
        </w:rPr>
        <w:fldChar w:fldCharType="separate"/>
      </w:r>
      <w:r>
        <w:rPr>
          <w:noProof/>
        </w:rPr>
        <w:t>318</w:t>
      </w:r>
      <w:r>
        <w:rPr>
          <w:noProof/>
        </w:rPr>
        <w:fldChar w:fldCharType="end"/>
      </w:r>
    </w:p>
    <w:p w14:paraId="0A66D866" w14:textId="1E5C6B5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_Toc163475557 \h </w:instrText>
      </w:r>
      <w:r>
        <w:rPr>
          <w:noProof/>
        </w:rPr>
      </w:r>
      <w:r>
        <w:rPr>
          <w:noProof/>
        </w:rPr>
        <w:fldChar w:fldCharType="separate"/>
      </w:r>
      <w:r>
        <w:rPr>
          <w:noProof/>
        </w:rPr>
        <w:t>318</w:t>
      </w:r>
      <w:r>
        <w:rPr>
          <w:noProof/>
        </w:rPr>
        <w:fldChar w:fldCharType="end"/>
      </w:r>
    </w:p>
    <w:p w14:paraId="2688647F" w14:textId="79633D4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_Toc163475558 \h </w:instrText>
      </w:r>
      <w:r>
        <w:rPr>
          <w:noProof/>
        </w:rPr>
      </w:r>
      <w:r>
        <w:rPr>
          <w:noProof/>
        </w:rPr>
        <w:fldChar w:fldCharType="separate"/>
      </w:r>
      <w:r>
        <w:rPr>
          <w:noProof/>
        </w:rPr>
        <w:t>319</w:t>
      </w:r>
      <w:r>
        <w:rPr>
          <w:noProof/>
        </w:rPr>
        <w:fldChar w:fldCharType="end"/>
      </w:r>
    </w:p>
    <w:p w14:paraId="598432C1" w14:textId="1436B19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_Toc163475559 \h </w:instrText>
      </w:r>
      <w:r>
        <w:rPr>
          <w:noProof/>
        </w:rPr>
      </w:r>
      <w:r>
        <w:rPr>
          <w:noProof/>
        </w:rPr>
        <w:fldChar w:fldCharType="separate"/>
      </w:r>
      <w:r>
        <w:rPr>
          <w:noProof/>
        </w:rPr>
        <w:t>319</w:t>
      </w:r>
      <w:r>
        <w:rPr>
          <w:noProof/>
        </w:rPr>
        <w:fldChar w:fldCharType="end"/>
      </w:r>
    </w:p>
    <w:p w14:paraId="3F9BEF0E" w14:textId="4818AFF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_Toc163475560 \h </w:instrText>
      </w:r>
      <w:r>
        <w:rPr>
          <w:noProof/>
        </w:rPr>
      </w:r>
      <w:r>
        <w:rPr>
          <w:noProof/>
        </w:rPr>
        <w:fldChar w:fldCharType="separate"/>
      </w:r>
      <w:r>
        <w:rPr>
          <w:noProof/>
        </w:rPr>
        <w:t>319</w:t>
      </w:r>
      <w:r>
        <w:rPr>
          <w:noProof/>
        </w:rPr>
        <w:fldChar w:fldCharType="end"/>
      </w:r>
    </w:p>
    <w:p w14:paraId="5C2EB6DD" w14:textId="75F93C14"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rPr>
        <w:t>8.3.12.1.4.1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_Toc163475561 \h </w:instrText>
      </w:r>
      <w:r>
        <w:rPr>
          <w:noProof/>
        </w:rPr>
      </w:r>
      <w:r>
        <w:rPr>
          <w:noProof/>
        </w:rPr>
        <w:fldChar w:fldCharType="separate"/>
      </w:r>
      <w:r>
        <w:rPr>
          <w:noProof/>
        </w:rPr>
        <w:t>319</w:t>
      </w:r>
      <w:r>
        <w:rPr>
          <w:noProof/>
        </w:rPr>
        <w:fldChar w:fldCharType="end"/>
      </w:r>
    </w:p>
    <w:p w14:paraId="072A20C5" w14:textId="23B35CB2"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rPr>
        <w:t>8.3.12.1.4.2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_Toc163475562 \h </w:instrText>
      </w:r>
      <w:r>
        <w:rPr>
          <w:noProof/>
        </w:rPr>
      </w:r>
      <w:r>
        <w:rPr>
          <w:noProof/>
        </w:rPr>
        <w:fldChar w:fldCharType="separate"/>
      </w:r>
      <w:r>
        <w:rPr>
          <w:noProof/>
        </w:rPr>
        <w:t>319</w:t>
      </w:r>
      <w:r>
        <w:rPr>
          <w:noProof/>
        </w:rPr>
        <w:fldChar w:fldCharType="end"/>
      </w:r>
    </w:p>
    <w:p w14:paraId="7637C8EE" w14:textId="0BFCF5F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8.3.12.1.5</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w:t>
      </w:r>
      <w:r>
        <w:rPr>
          <w:noProof/>
        </w:rPr>
        <w:tab/>
      </w:r>
      <w:r>
        <w:rPr>
          <w:noProof/>
        </w:rPr>
        <w:fldChar w:fldCharType="begin"/>
      </w:r>
      <w:r>
        <w:rPr>
          <w:noProof/>
        </w:rPr>
        <w:instrText xml:space="preserve"> PAGEREF _Toc163475563 \h </w:instrText>
      </w:r>
      <w:r>
        <w:rPr>
          <w:noProof/>
        </w:rPr>
      </w:r>
      <w:r>
        <w:rPr>
          <w:noProof/>
        </w:rPr>
        <w:fldChar w:fldCharType="separate"/>
      </w:r>
      <w:r>
        <w:rPr>
          <w:noProof/>
        </w:rPr>
        <w:t>320</w:t>
      </w:r>
      <w:r>
        <w:rPr>
          <w:noProof/>
        </w:rPr>
        <w:fldChar w:fldCharType="end"/>
      </w:r>
    </w:p>
    <w:p w14:paraId="55244879" w14:textId="078B424F"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8.3.12.1.5.1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 xml:space="preserve">Test Requirement for </w:t>
      </w:r>
      <w:r w:rsidRPr="00274A1D">
        <w:rPr>
          <w:i/>
          <w:iCs/>
          <w:noProof/>
          <w:lang w:eastAsia="zh-CN"/>
        </w:rPr>
        <w:t>BS type 1-O</w:t>
      </w:r>
      <w:r>
        <w:rPr>
          <w:noProof/>
        </w:rPr>
        <w:tab/>
      </w:r>
      <w:r>
        <w:rPr>
          <w:noProof/>
        </w:rPr>
        <w:fldChar w:fldCharType="begin"/>
      </w:r>
      <w:r>
        <w:rPr>
          <w:noProof/>
        </w:rPr>
        <w:instrText xml:space="preserve"> PAGEREF _Toc163475564 \h </w:instrText>
      </w:r>
      <w:r>
        <w:rPr>
          <w:noProof/>
        </w:rPr>
      </w:r>
      <w:r>
        <w:rPr>
          <w:noProof/>
        </w:rPr>
        <w:fldChar w:fldCharType="separate"/>
      </w:r>
      <w:r>
        <w:rPr>
          <w:noProof/>
        </w:rPr>
        <w:t>320</w:t>
      </w:r>
      <w:r>
        <w:rPr>
          <w:noProof/>
        </w:rPr>
        <w:fldChar w:fldCharType="end"/>
      </w:r>
    </w:p>
    <w:p w14:paraId="6BFD2717" w14:textId="2F136347"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8.3.12.1.5.2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2-O</w:t>
      </w:r>
      <w:r>
        <w:rPr>
          <w:noProof/>
        </w:rPr>
        <w:tab/>
      </w:r>
      <w:r>
        <w:rPr>
          <w:noProof/>
        </w:rPr>
        <w:fldChar w:fldCharType="begin"/>
      </w:r>
      <w:r>
        <w:rPr>
          <w:noProof/>
        </w:rPr>
        <w:instrText xml:space="preserve"> PAGEREF _Toc163475565 \h </w:instrText>
      </w:r>
      <w:r>
        <w:rPr>
          <w:noProof/>
        </w:rPr>
      </w:r>
      <w:r>
        <w:rPr>
          <w:noProof/>
        </w:rPr>
        <w:fldChar w:fldCharType="separate"/>
      </w:r>
      <w:r>
        <w:rPr>
          <w:noProof/>
        </w:rPr>
        <w:t>321</w:t>
      </w:r>
      <w:r>
        <w:rPr>
          <w:noProof/>
        </w:rPr>
        <w:fldChar w:fldCharType="end"/>
      </w:r>
    </w:p>
    <w:p w14:paraId="69D19517" w14:textId="5DDF3B5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8.3.12.2</w:t>
      </w:r>
      <w:r>
        <w:rPr>
          <w:rFonts w:asciiTheme="minorHAnsi" w:eastAsiaTheme="minorEastAsia" w:hAnsiTheme="minorHAnsi" w:cstheme="minorBidi"/>
          <w:noProof/>
          <w:kern w:val="2"/>
          <w:sz w:val="22"/>
          <w:szCs w:val="22"/>
          <w:lang w:val="en-US" w:eastAsia="zh-CN"/>
          <w14:ligatures w14:val="standardContextual"/>
        </w:rPr>
        <w:tab/>
      </w:r>
      <w:r>
        <w:rPr>
          <w:noProof/>
        </w:rPr>
        <w:t>ACK missed detection</w:t>
      </w:r>
      <w:r>
        <w:rPr>
          <w:noProof/>
        </w:rPr>
        <w:tab/>
      </w:r>
      <w:r>
        <w:rPr>
          <w:noProof/>
        </w:rPr>
        <w:fldChar w:fldCharType="begin"/>
      </w:r>
      <w:r>
        <w:rPr>
          <w:noProof/>
        </w:rPr>
        <w:instrText xml:space="preserve"> PAGEREF _Toc163475566 \h </w:instrText>
      </w:r>
      <w:r>
        <w:rPr>
          <w:noProof/>
        </w:rPr>
      </w:r>
      <w:r>
        <w:rPr>
          <w:noProof/>
        </w:rPr>
        <w:fldChar w:fldCharType="separate"/>
      </w:r>
      <w:r>
        <w:rPr>
          <w:noProof/>
        </w:rPr>
        <w:t>321</w:t>
      </w:r>
      <w:r>
        <w:rPr>
          <w:noProof/>
        </w:rPr>
        <w:fldChar w:fldCharType="end"/>
      </w:r>
    </w:p>
    <w:p w14:paraId="28517763" w14:textId="7967139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_Toc163475567 \h </w:instrText>
      </w:r>
      <w:r>
        <w:rPr>
          <w:noProof/>
        </w:rPr>
      </w:r>
      <w:r>
        <w:rPr>
          <w:noProof/>
        </w:rPr>
        <w:fldChar w:fldCharType="separate"/>
      </w:r>
      <w:r>
        <w:rPr>
          <w:noProof/>
        </w:rPr>
        <w:t>321</w:t>
      </w:r>
      <w:r>
        <w:rPr>
          <w:noProof/>
        </w:rPr>
        <w:fldChar w:fldCharType="end"/>
      </w:r>
    </w:p>
    <w:p w14:paraId="585DD73F" w14:textId="6B224CA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_Toc163475568 \h </w:instrText>
      </w:r>
      <w:r>
        <w:rPr>
          <w:noProof/>
        </w:rPr>
      </w:r>
      <w:r>
        <w:rPr>
          <w:noProof/>
        </w:rPr>
        <w:fldChar w:fldCharType="separate"/>
      </w:r>
      <w:r>
        <w:rPr>
          <w:noProof/>
        </w:rPr>
        <w:t>322</w:t>
      </w:r>
      <w:r>
        <w:rPr>
          <w:noProof/>
        </w:rPr>
        <w:fldChar w:fldCharType="end"/>
      </w:r>
    </w:p>
    <w:p w14:paraId="23177444" w14:textId="5A2D770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_Toc163475569 \h </w:instrText>
      </w:r>
      <w:r>
        <w:rPr>
          <w:noProof/>
        </w:rPr>
      </w:r>
      <w:r>
        <w:rPr>
          <w:noProof/>
        </w:rPr>
        <w:fldChar w:fldCharType="separate"/>
      </w:r>
      <w:r>
        <w:rPr>
          <w:noProof/>
        </w:rPr>
        <w:t>322</w:t>
      </w:r>
      <w:r>
        <w:rPr>
          <w:noProof/>
        </w:rPr>
        <w:fldChar w:fldCharType="end"/>
      </w:r>
    </w:p>
    <w:p w14:paraId="55D40927" w14:textId="1FEC1ED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8.3.12.2.4</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Method of test</w:t>
      </w:r>
      <w:r>
        <w:rPr>
          <w:noProof/>
        </w:rPr>
        <w:tab/>
      </w:r>
      <w:r>
        <w:rPr>
          <w:noProof/>
        </w:rPr>
        <w:fldChar w:fldCharType="begin"/>
      </w:r>
      <w:r>
        <w:rPr>
          <w:noProof/>
        </w:rPr>
        <w:instrText xml:space="preserve"> PAGEREF _Toc163475570 \h </w:instrText>
      </w:r>
      <w:r>
        <w:rPr>
          <w:noProof/>
        </w:rPr>
      </w:r>
      <w:r>
        <w:rPr>
          <w:noProof/>
        </w:rPr>
        <w:fldChar w:fldCharType="separate"/>
      </w:r>
      <w:r>
        <w:rPr>
          <w:noProof/>
        </w:rPr>
        <w:t>322</w:t>
      </w:r>
      <w:r>
        <w:rPr>
          <w:noProof/>
        </w:rPr>
        <w:fldChar w:fldCharType="end"/>
      </w:r>
    </w:p>
    <w:p w14:paraId="426FFCB4" w14:textId="1144A8AA"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8.3.12.2.4.1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Initial conditions</w:t>
      </w:r>
      <w:r>
        <w:rPr>
          <w:noProof/>
        </w:rPr>
        <w:tab/>
      </w:r>
      <w:r>
        <w:rPr>
          <w:noProof/>
        </w:rPr>
        <w:fldChar w:fldCharType="begin"/>
      </w:r>
      <w:r>
        <w:rPr>
          <w:noProof/>
        </w:rPr>
        <w:instrText xml:space="preserve"> PAGEREF _Toc163475571 \h </w:instrText>
      </w:r>
      <w:r>
        <w:rPr>
          <w:noProof/>
        </w:rPr>
      </w:r>
      <w:r>
        <w:rPr>
          <w:noProof/>
        </w:rPr>
        <w:fldChar w:fldCharType="separate"/>
      </w:r>
      <w:r>
        <w:rPr>
          <w:noProof/>
        </w:rPr>
        <w:t>322</w:t>
      </w:r>
      <w:r>
        <w:rPr>
          <w:noProof/>
        </w:rPr>
        <w:fldChar w:fldCharType="end"/>
      </w:r>
    </w:p>
    <w:p w14:paraId="5D3E4F91" w14:textId="200D47EB"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_Toc163475572 \h </w:instrText>
      </w:r>
      <w:r>
        <w:rPr>
          <w:noProof/>
        </w:rPr>
      </w:r>
      <w:r>
        <w:rPr>
          <w:noProof/>
        </w:rPr>
        <w:fldChar w:fldCharType="separate"/>
      </w:r>
      <w:r>
        <w:rPr>
          <w:noProof/>
        </w:rPr>
        <w:t>322</w:t>
      </w:r>
      <w:r>
        <w:rPr>
          <w:noProof/>
        </w:rPr>
        <w:fldChar w:fldCharType="end"/>
      </w:r>
    </w:p>
    <w:p w14:paraId="3A7F6723" w14:textId="7BF62AE7"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8.3.12.2.5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_Toc163475573 \h </w:instrText>
      </w:r>
      <w:r>
        <w:rPr>
          <w:noProof/>
        </w:rPr>
      </w:r>
      <w:r>
        <w:rPr>
          <w:noProof/>
        </w:rPr>
        <w:fldChar w:fldCharType="separate"/>
      </w:r>
      <w:r>
        <w:rPr>
          <w:noProof/>
        </w:rPr>
        <w:t>324</w:t>
      </w:r>
      <w:r>
        <w:rPr>
          <w:noProof/>
        </w:rPr>
        <w:fldChar w:fldCharType="end"/>
      </w:r>
    </w:p>
    <w:p w14:paraId="44A46E0D" w14:textId="1B12FB40"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1-O</w:t>
      </w:r>
      <w:r>
        <w:rPr>
          <w:noProof/>
        </w:rPr>
        <w:tab/>
      </w:r>
      <w:r>
        <w:rPr>
          <w:noProof/>
        </w:rPr>
        <w:fldChar w:fldCharType="begin"/>
      </w:r>
      <w:r>
        <w:rPr>
          <w:noProof/>
        </w:rPr>
        <w:instrText xml:space="preserve"> PAGEREF _Toc163475574 \h </w:instrText>
      </w:r>
      <w:r>
        <w:rPr>
          <w:noProof/>
        </w:rPr>
      </w:r>
      <w:r>
        <w:rPr>
          <w:noProof/>
        </w:rPr>
        <w:fldChar w:fldCharType="separate"/>
      </w:r>
      <w:r>
        <w:rPr>
          <w:noProof/>
        </w:rPr>
        <w:t>324</w:t>
      </w:r>
      <w:r>
        <w:rPr>
          <w:noProof/>
        </w:rPr>
        <w:fldChar w:fldCharType="end"/>
      </w:r>
    </w:p>
    <w:p w14:paraId="731EB55F" w14:textId="5BF14CAA" w:rsidR="00F85443" w:rsidRDefault="00F85443">
      <w:pPr>
        <w:pStyle w:val="TOC6"/>
        <w:rPr>
          <w:rFonts w:asciiTheme="minorHAnsi" w:eastAsiaTheme="minorEastAsia" w:hAnsiTheme="minorHAnsi" w:cstheme="minorBidi"/>
          <w:noProof/>
          <w:kern w:val="2"/>
          <w:sz w:val="22"/>
          <w:szCs w:val="22"/>
          <w:lang w:val="en-US" w:eastAsia="zh-CN"/>
          <w14:ligatures w14:val="standardContextual"/>
        </w:rPr>
      </w:pPr>
      <w:r>
        <w:rPr>
          <w:noProof/>
          <w:lang w:eastAsia="zh-CN"/>
        </w:rPr>
        <w:t>8.3.12.2.5.2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2-O</w:t>
      </w:r>
      <w:r>
        <w:rPr>
          <w:noProof/>
        </w:rPr>
        <w:tab/>
      </w:r>
      <w:r>
        <w:rPr>
          <w:noProof/>
        </w:rPr>
        <w:fldChar w:fldCharType="begin"/>
      </w:r>
      <w:r>
        <w:rPr>
          <w:noProof/>
        </w:rPr>
        <w:instrText xml:space="preserve"> PAGEREF _Toc163475575 \h </w:instrText>
      </w:r>
      <w:r>
        <w:rPr>
          <w:noProof/>
        </w:rPr>
      </w:r>
      <w:r>
        <w:rPr>
          <w:noProof/>
        </w:rPr>
        <w:fldChar w:fldCharType="separate"/>
      </w:r>
      <w:r>
        <w:rPr>
          <w:noProof/>
        </w:rPr>
        <w:t>324</w:t>
      </w:r>
      <w:r>
        <w:rPr>
          <w:noProof/>
        </w:rPr>
        <w:fldChar w:fldCharType="end"/>
      </w:r>
    </w:p>
    <w:p w14:paraId="7C20F6BE" w14:textId="5F42C9B5"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8.3.13</w:t>
      </w:r>
      <w:r>
        <w:rPr>
          <w:rFonts w:asciiTheme="minorHAnsi" w:eastAsiaTheme="minorEastAsia" w:hAnsiTheme="minorHAnsi" w:cstheme="minorBidi"/>
          <w:noProof/>
          <w:kern w:val="2"/>
          <w:sz w:val="22"/>
          <w:szCs w:val="22"/>
          <w:lang w:val="en-US" w:eastAsia="zh-CN"/>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_Toc163475576 \h </w:instrText>
      </w:r>
      <w:r>
        <w:rPr>
          <w:noProof/>
        </w:rPr>
      </w:r>
      <w:r>
        <w:rPr>
          <w:noProof/>
        </w:rPr>
        <w:fldChar w:fldCharType="separate"/>
      </w:r>
      <w:r>
        <w:rPr>
          <w:noProof/>
        </w:rPr>
        <w:t>325</w:t>
      </w:r>
      <w:r>
        <w:rPr>
          <w:noProof/>
        </w:rPr>
        <w:fldChar w:fldCharType="end"/>
      </w:r>
    </w:p>
    <w:p w14:paraId="17A6D355" w14:textId="5E7E58B2"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_Toc163475577 \h </w:instrText>
      </w:r>
      <w:r>
        <w:rPr>
          <w:noProof/>
        </w:rPr>
      </w:r>
      <w:r>
        <w:rPr>
          <w:noProof/>
        </w:rPr>
        <w:fldChar w:fldCharType="separate"/>
      </w:r>
      <w:r>
        <w:rPr>
          <w:noProof/>
        </w:rPr>
        <w:t>325</w:t>
      </w:r>
      <w:r>
        <w:rPr>
          <w:noProof/>
        </w:rPr>
        <w:fldChar w:fldCharType="end"/>
      </w:r>
    </w:p>
    <w:p w14:paraId="7606248A" w14:textId="61F0425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_Toc163475578 \h </w:instrText>
      </w:r>
      <w:r>
        <w:rPr>
          <w:noProof/>
        </w:rPr>
      </w:r>
      <w:r>
        <w:rPr>
          <w:noProof/>
        </w:rPr>
        <w:fldChar w:fldCharType="separate"/>
      </w:r>
      <w:r>
        <w:rPr>
          <w:noProof/>
        </w:rPr>
        <w:t>325</w:t>
      </w:r>
      <w:r>
        <w:rPr>
          <w:noProof/>
        </w:rPr>
        <w:fldChar w:fldCharType="end"/>
      </w:r>
    </w:p>
    <w:p w14:paraId="64B4B8F8" w14:textId="613A2C3A"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_Toc163475579 \h </w:instrText>
      </w:r>
      <w:r>
        <w:rPr>
          <w:noProof/>
        </w:rPr>
      </w:r>
      <w:r>
        <w:rPr>
          <w:noProof/>
        </w:rPr>
        <w:fldChar w:fldCharType="separate"/>
      </w:r>
      <w:r>
        <w:rPr>
          <w:noProof/>
        </w:rPr>
        <w:t>325</w:t>
      </w:r>
      <w:r>
        <w:rPr>
          <w:noProof/>
        </w:rPr>
        <w:fldChar w:fldCharType="end"/>
      </w:r>
    </w:p>
    <w:p w14:paraId="0428DF3C" w14:textId="53FDD3AF"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_Toc163475580 \h </w:instrText>
      </w:r>
      <w:r>
        <w:rPr>
          <w:noProof/>
        </w:rPr>
      </w:r>
      <w:r>
        <w:rPr>
          <w:noProof/>
        </w:rPr>
        <w:fldChar w:fldCharType="separate"/>
      </w:r>
      <w:r>
        <w:rPr>
          <w:noProof/>
        </w:rPr>
        <w:t>325</w:t>
      </w:r>
      <w:r>
        <w:rPr>
          <w:noProof/>
        </w:rPr>
        <w:fldChar w:fldCharType="end"/>
      </w:r>
    </w:p>
    <w:p w14:paraId="2F08ABCF" w14:textId="2526275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8.3.13.4.1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_Toc163475581 \h </w:instrText>
      </w:r>
      <w:r>
        <w:rPr>
          <w:noProof/>
        </w:rPr>
      </w:r>
      <w:r>
        <w:rPr>
          <w:noProof/>
        </w:rPr>
        <w:fldChar w:fldCharType="separate"/>
      </w:r>
      <w:r>
        <w:rPr>
          <w:noProof/>
        </w:rPr>
        <w:t>325</w:t>
      </w:r>
      <w:r>
        <w:rPr>
          <w:noProof/>
        </w:rPr>
        <w:fldChar w:fldCharType="end"/>
      </w:r>
    </w:p>
    <w:p w14:paraId="7AB3E1B6" w14:textId="634831B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8.3.13.4.2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_Toc163475582 \h </w:instrText>
      </w:r>
      <w:r>
        <w:rPr>
          <w:noProof/>
        </w:rPr>
      </w:r>
      <w:r>
        <w:rPr>
          <w:noProof/>
        </w:rPr>
        <w:fldChar w:fldCharType="separate"/>
      </w:r>
      <w:r>
        <w:rPr>
          <w:noProof/>
        </w:rPr>
        <w:t>325</w:t>
      </w:r>
      <w:r>
        <w:rPr>
          <w:noProof/>
        </w:rPr>
        <w:fldChar w:fldCharType="end"/>
      </w:r>
    </w:p>
    <w:p w14:paraId="61E70830" w14:textId="12FF0D29"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8.3.13.5</w:t>
      </w:r>
      <w:r>
        <w:rPr>
          <w:rFonts w:asciiTheme="minorHAnsi" w:eastAsiaTheme="minorEastAsia" w:hAnsiTheme="minorHAnsi" w:cstheme="minorBidi"/>
          <w:noProof/>
          <w:kern w:val="2"/>
          <w:sz w:val="22"/>
          <w:szCs w:val="22"/>
          <w:lang w:val="en-US" w:eastAsia="zh-CN"/>
          <w14:ligatures w14:val="standardContextual"/>
        </w:rPr>
        <w:tab/>
      </w:r>
      <w:r>
        <w:rPr>
          <w:noProof/>
        </w:rPr>
        <w:t>Test requirement</w:t>
      </w:r>
      <w:r>
        <w:rPr>
          <w:noProof/>
        </w:rPr>
        <w:tab/>
      </w:r>
      <w:r>
        <w:rPr>
          <w:noProof/>
        </w:rPr>
        <w:fldChar w:fldCharType="begin"/>
      </w:r>
      <w:r>
        <w:rPr>
          <w:noProof/>
        </w:rPr>
        <w:instrText xml:space="preserve"> PAGEREF _Toc163475583 \h </w:instrText>
      </w:r>
      <w:r>
        <w:rPr>
          <w:noProof/>
        </w:rPr>
      </w:r>
      <w:r>
        <w:rPr>
          <w:noProof/>
        </w:rPr>
        <w:fldChar w:fldCharType="separate"/>
      </w:r>
      <w:r>
        <w:rPr>
          <w:noProof/>
        </w:rPr>
        <w:t>327</w:t>
      </w:r>
      <w:r>
        <w:rPr>
          <w:noProof/>
        </w:rPr>
        <w:fldChar w:fldCharType="end"/>
      </w:r>
    </w:p>
    <w:p w14:paraId="77320A0D" w14:textId="386DBD4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8.3.13.5.1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1-O</w:t>
      </w:r>
      <w:r>
        <w:rPr>
          <w:noProof/>
        </w:rPr>
        <w:tab/>
      </w:r>
      <w:r>
        <w:rPr>
          <w:noProof/>
        </w:rPr>
        <w:fldChar w:fldCharType="begin"/>
      </w:r>
      <w:r>
        <w:rPr>
          <w:noProof/>
        </w:rPr>
        <w:instrText xml:space="preserve"> PAGEREF _Toc163475584 \h </w:instrText>
      </w:r>
      <w:r>
        <w:rPr>
          <w:noProof/>
        </w:rPr>
      </w:r>
      <w:r>
        <w:rPr>
          <w:noProof/>
        </w:rPr>
        <w:fldChar w:fldCharType="separate"/>
      </w:r>
      <w:r>
        <w:rPr>
          <w:noProof/>
        </w:rPr>
        <w:t>327</w:t>
      </w:r>
      <w:r>
        <w:rPr>
          <w:noProof/>
        </w:rPr>
        <w:fldChar w:fldCharType="end"/>
      </w:r>
    </w:p>
    <w:p w14:paraId="55B89526" w14:textId="66F6CFFC"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lang w:eastAsia="zh-CN"/>
        </w:rPr>
        <w:t>8.3.13.5.2</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Test Requirement for BS type 2-O</w:t>
      </w:r>
      <w:r>
        <w:rPr>
          <w:noProof/>
        </w:rPr>
        <w:tab/>
      </w:r>
      <w:r>
        <w:rPr>
          <w:noProof/>
        </w:rPr>
        <w:fldChar w:fldCharType="begin"/>
      </w:r>
      <w:r>
        <w:rPr>
          <w:noProof/>
        </w:rPr>
        <w:instrText xml:space="preserve"> PAGEREF _Toc163475585 \h </w:instrText>
      </w:r>
      <w:r>
        <w:rPr>
          <w:noProof/>
        </w:rPr>
      </w:r>
      <w:r>
        <w:rPr>
          <w:noProof/>
        </w:rPr>
        <w:fldChar w:fldCharType="separate"/>
      </w:r>
      <w:r>
        <w:rPr>
          <w:noProof/>
        </w:rPr>
        <w:t>327</w:t>
      </w:r>
      <w:r>
        <w:rPr>
          <w:noProof/>
        </w:rPr>
        <w:fldChar w:fldCharType="end"/>
      </w:r>
    </w:p>
    <w:p w14:paraId="253EB989" w14:textId="1ADA784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8.4</w:t>
      </w:r>
      <w:r>
        <w:rPr>
          <w:rFonts w:asciiTheme="minorHAnsi" w:eastAsiaTheme="minorEastAsia" w:hAnsiTheme="minorHAnsi" w:cstheme="minorBidi"/>
          <w:noProof/>
          <w:kern w:val="2"/>
          <w:sz w:val="22"/>
          <w:szCs w:val="22"/>
          <w:lang w:val="en-US" w:eastAsia="zh-CN"/>
          <w14:ligatures w14:val="standardContextual"/>
        </w:rPr>
        <w:tab/>
      </w:r>
      <w:r>
        <w:rPr>
          <w:noProof/>
        </w:rPr>
        <w:t>OTA performance requirements for PRACH</w:t>
      </w:r>
      <w:r>
        <w:rPr>
          <w:noProof/>
        </w:rPr>
        <w:tab/>
      </w:r>
      <w:r>
        <w:rPr>
          <w:noProof/>
        </w:rPr>
        <w:fldChar w:fldCharType="begin"/>
      </w:r>
      <w:r>
        <w:rPr>
          <w:noProof/>
        </w:rPr>
        <w:instrText xml:space="preserve"> PAGEREF _Toc163475586 \h </w:instrText>
      </w:r>
      <w:r>
        <w:rPr>
          <w:noProof/>
        </w:rPr>
      </w:r>
      <w:r>
        <w:rPr>
          <w:noProof/>
        </w:rPr>
        <w:fldChar w:fldCharType="separate"/>
      </w:r>
      <w:r>
        <w:rPr>
          <w:noProof/>
        </w:rPr>
        <w:t>328</w:t>
      </w:r>
      <w:r>
        <w:rPr>
          <w:noProof/>
        </w:rPr>
        <w:fldChar w:fldCharType="end"/>
      </w:r>
    </w:p>
    <w:p w14:paraId="7260715E" w14:textId="04CE1336"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8.4.1</w:t>
      </w:r>
      <w:r>
        <w:rPr>
          <w:rFonts w:asciiTheme="minorHAnsi" w:eastAsiaTheme="minorEastAsia" w:hAnsiTheme="minorHAnsi" w:cstheme="minorBidi"/>
          <w:noProof/>
          <w:kern w:val="2"/>
          <w:sz w:val="22"/>
          <w:szCs w:val="22"/>
          <w:lang w:val="en-US" w:eastAsia="zh-CN"/>
          <w14:ligatures w14:val="standardContextual"/>
        </w:rPr>
        <w:tab/>
      </w:r>
      <w:r>
        <w:rPr>
          <w:noProof/>
        </w:rPr>
        <w:t>PRACH false alarm probability and missed detection</w:t>
      </w:r>
      <w:r>
        <w:rPr>
          <w:noProof/>
        </w:rPr>
        <w:tab/>
      </w:r>
      <w:r>
        <w:rPr>
          <w:noProof/>
        </w:rPr>
        <w:fldChar w:fldCharType="begin"/>
      </w:r>
      <w:r>
        <w:rPr>
          <w:noProof/>
        </w:rPr>
        <w:instrText xml:space="preserve"> PAGEREF _Toc163475587 \h </w:instrText>
      </w:r>
      <w:r>
        <w:rPr>
          <w:noProof/>
        </w:rPr>
      </w:r>
      <w:r>
        <w:rPr>
          <w:noProof/>
        </w:rPr>
        <w:fldChar w:fldCharType="separate"/>
      </w:r>
      <w:r>
        <w:rPr>
          <w:noProof/>
        </w:rPr>
        <w:t>328</w:t>
      </w:r>
      <w:r>
        <w:rPr>
          <w:noProof/>
        </w:rPr>
        <w:fldChar w:fldCharType="end"/>
      </w:r>
    </w:p>
    <w:p w14:paraId="78EA109E" w14:textId="788737F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8.4.1.1</w:t>
      </w:r>
      <w:r>
        <w:rPr>
          <w:rFonts w:asciiTheme="minorHAnsi" w:eastAsiaTheme="minorEastAsia" w:hAnsiTheme="minorHAnsi" w:cstheme="minorBidi"/>
          <w:noProof/>
          <w:kern w:val="2"/>
          <w:sz w:val="22"/>
          <w:szCs w:val="22"/>
          <w:lang w:val="en-US" w:eastAsia="zh-CN"/>
          <w14:ligatures w14:val="standardContextual"/>
        </w:rPr>
        <w:tab/>
      </w:r>
      <w:r>
        <w:rPr>
          <w:noProof/>
        </w:rPr>
        <w:t>Definition and applicability</w:t>
      </w:r>
      <w:r>
        <w:rPr>
          <w:noProof/>
        </w:rPr>
        <w:tab/>
      </w:r>
      <w:r>
        <w:rPr>
          <w:noProof/>
        </w:rPr>
        <w:fldChar w:fldCharType="begin"/>
      </w:r>
      <w:r>
        <w:rPr>
          <w:noProof/>
        </w:rPr>
        <w:instrText xml:space="preserve"> PAGEREF _Toc163475588 \h </w:instrText>
      </w:r>
      <w:r>
        <w:rPr>
          <w:noProof/>
        </w:rPr>
      </w:r>
      <w:r>
        <w:rPr>
          <w:noProof/>
        </w:rPr>
        <w:fldChar w:fldCharType="separate"/>
      </w:r>
      <w:r>
        <w:rPr>
          <w:noProof/>
        </w:rPr>
        <w:t>328</w:t>
      </w:r>
      <w:r>
        <w:rPr>
          <w:noProof/>
        </w:rPr>
        <w:fldChar w:fldCharType="end"/>
      </w:r>
    </w:p>
    <w:p w14:paraId="468C65C6" w14:textId="3FFC234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8.4.1.2</w:t>
      </w:r>
      <w:r>
        <w:rPr>
          <w:rFonts w:asciiTheme="minorHAnsi" w:eastAsiaTheme="minorEastAsia" w:hAnsiTheme="minorHAnsi" w:cstheme="minorBidi"/>
          <w:noProof/>
          <w:kern w:val="2"/>
          <w:sz w:val="22"/>
          <w:szCs w:val="22"/>
          <w:lang w:val="en-US" w:eastAsia="zh-CN"/>
          <w14:ligatures w14:val="standardContextual"/>
        </w:rPr>
        <w:tab/>
      </w:r>
      <w:r>
        <w:rPr>
          <w:noProof/>
        </w:rPr>
        <w:t>Minimum requirement</w:t>
      </w:r>
      <w:r>
        <w:rPr>
          <w:noProof/>
        </w:rPr>
        <w:tab/>
      </w:r>
      <w:r>
        <w:rPr>
          <w:noProof/>
        </w:rPr>
        <w:fldChar w:fldCharType="begin"/>
      </w:r>
      <w:r>
        <w:rPr>
          <w:noProof/>
        </w:rPr>
        <w:instrText xml:space="preserve"> PAGEREF _Toc163475589 \h </w:instrText>
      </w:r>
      <w:r>
        <w:rPr>
          <w:noProof/>
        </w:rPr>
      </w:r>
      <w:r>
        <w:rPr>
          <w:noProof/>
        </w:rPr>
        <w:fldChar w:fldCharType="separate"/>
      </w:r>
      <w:r>
        <w:rPr>
          <w:noProof/>
        </w:rPr>
        <w:t>328</w:t>
      </w:r>
      <w:r>
        <w:rPr>
          <w:noProof/>
        </w:rPr>
        <w:fldChar w:fldCharType="end"/>
      </w:r>
    </w:p>
    <w:p w14:paraId="132937D2" w14:textId="58011EF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8.4.1.3</w:t>
      </w:r>
      <w:r>
        <w:rPr>
          <w:rFonts w:asciiTheme="minorHAnsi" w:eastAsiaTheme="minorEastAsia" w:hAnsiTheme="minorHAnsi" w:cstheme="minorBidi"/>
          <w:noProof/>
          <w:kern w:val="2"/>
          <w:sz w:val="22"/>
          <w:szCs w:val="22"/>
          <w:lang w:val="en-US" w:eastAsia="zh-CN"/>
          <w14:ligatures w14:val="standardContextual"/>
        </w:rPr>
        <w:tab/>
      </w:r>
      <w:r>
        <w:rPr>
          <w:noProof/>
        </w:rPr>
        <w:t>Test purpose</w:t>
      </w:r>
      <w:r>
        <w:rPr>
          <w:noProof/>
        </w:rPr>
        <w:tab/>
      </w:r>
      <w:r>
        <w:rPr>
          <w:noProof/>
        </w:rPr>
        <w:fldChar w:fldCharType="begin"/>
      </w:r>
      <w:r>
        <w:rPr>
          <w:noProof/>
        </w:rPr>
        <w:instrText xml:space="preserve"> PAGEREF _Toc163475590 \h </w:instrText>
      </w:r>
      <w:r>
        <w:rPr>
          <w:noProof/>
        </w:rPr>
      </w:r>
      <w:r>
        <w:rPr>
          <w:noProof/>
        </w:rPr>
        <w:fldChar w:fldCharType="separate"/>
      </w:r>
      <w:r>
        <w:rPr>
          <w:noProof/>
        </w:rPr>
        <w:t>328</w:t>
      </w:r>
      <w:r>
        <w:rPr>
          <w:noProof/>
        </w:rPr>
        <w:fldChar w:fldCharType="end"/>
      </w:r>
    </w:p>
    <w:p w14:paraId="2F4F336E" w14:textId="41CB78C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8.4.1.4</w:t>
      </w:r>
      <w:r>
        <w:rPr>
          <w:rFonts w:asciiTheme="minorHAnsi" w:eastAsiaTheme="minorEastAsia" w:hAnsiTheme="minorHAnsi" w:cstheme="minorBidi"/>
          <w:noProof/>
          <w:kern w:val="2"/>
          <w:sz w:val="22"/>
          <w:szCs w:val="22"/>
          <w:lang w:val="en-US" w:eastAsia="zh-CN"/>
          <w14:ligatures w14:val="standardContextual"/>
        </w:rPr>
        <w:tab/>
      </w:r>
      <w:r>
        <w:rPr>
          <w:noProof/>
        </w:rPr>
        <w:t>Method of test</w:t>
      </w:r>
      <w:r>
        <w:rPr>
          <w:noProof/>
        </w:rPr>
        <w:tab/>
      </w:r>
      <w:r>
        <w:rPr>
          <w:noProof/>
        </w:rPr>
        <w:fldChar w:fldCharType="begin"/>
      </w:r>
      <w:r>
        <w:rPr>
          <w:noProof/>
        </w:rPr>
        <w:instrText xml:space="preserve"> PAGEREF _Toc163475591 \h </w:instrText>
      </w:r>
      <w:r>
        <w:rPr>
          <w:noProof/>
        </w:rPr>
      </w:r>
      <w:r>
        <w:rPr>
          <w:noProof/>
        </w:rPr>
        <w:fldChar w:fldCharType="separate"/>
      </w:r>
      <w:r>
        <w:rPr>
          <w:noProof/>
        </w:rPr>
        <w:t>328</w:t>
      </w:r>
      <w:r>
        <w:rPr>
          <w:noProof/>
        </w:rPr>
        <w:fldChar w:fldCharType="end"/>
      </w:r>
    </w:p>
    <w:p w14:paraId="0C74C906" w14:textId="74B6858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8.4.1.4.1</w:t>
      </w:r>
      <w:r>
        <w:rPr>
          <w:rFonts w:asciiTheme="minorHAnsi" w:eastAsiaTheme="minorEastAsia" w:hAnsiTheme="minorHAnsi" w:cstheme="minorBidi"/>
          <w:noProof/>
          <w:kern w:val="2"/>
          <w:sz w:val="22"/>
          <w:szCs w:val="22"/>
          <w:lang w:val="en-US" w:eastAsia="zh-CN"/>
          <w14:ligatures w14:val="standardContextual"/>
        </w:rPr>
        <w:tab/>
      </w:r>
      <w:r>
        <w:rPr>
          <w:noProof/>
        </w:rPr>
        <w:t>Initial conditions</w:t>
      </w:r>
      <w:r>
        <w:rPr>
          <w:noProof/>
        </w:rPr>
        <w:tab/>
      </w:r>
      <w:r>
        <w:rPr>
          <w:noProof/>
        </w:rPr>
        <w:fldChar w:fldCharType="begin"/>
      </w:r>
      <w:r>
        <w:rPr>
          <w:noProof/>
        </w:rPr>
        <w:instrText xml:space="preserve"> PAGEREF _Toc163475592 \h </w:instrText>
      </w:r>
      <w:r>
        <w:rPr>
          <w:noProof/>
        </w:rPr>
      </w:r>
      <w:r>
        <w:rPr>
          <w:noProof/>
        </w:rPr>
        <w:fldChar w:fldCharType="separate"/>
      </w:r>
      <w:r>
        <w:rPr>
          <w:noProof/>
        </w:rPr>
        <w:t>328</w:t>
      </w:r>
      <w:r>
        <w:rPr>
          <w:noProof/>
        </w:rPr>
        <w:fldChar w:fldCharType="end"/>
      </w:r>
    </w:p>
    <w:p w14:paraId="77509849" w14:textId="25A5BFB9"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8.4.1.4.2</w:t>
      </w:r>
      <w:r>
        <w:rPr>
          <w:rFonts w:asciiTheme="minorHAnsi" w:eastAsiaTheme="minorEastAsia" w:hAnsiTheme="minorHAnsi" w:cstheme="minorBidi"/>
          <w:noProof/>
          <w:kern w:val="2"/>
          <w:sz w:val="22"/>
          <w:szCs w:val="22"/>
          <w:lang w:val="en-US" w:eastAsia="zh-CN"/>
          <w14:ligatures w14:val="standardContextual"/>
        </w:rPr>
        <w:tab/>
      </w:r>
      <w:r>
        <w:rPr>
          <w:noProof/>
        </w:rPr>
        <w:t>Procedure</w:t>
      </w:r>
      <w:r>
        <w:rPr>
          <w:noProof/>
        </w:rPr>
        <w:tab/>
      </w:r>
      <w:r>
        <w:rPr>
          <w:noProof/>
        </w:rPr>
        <w:fldChar w:fldCharType="begin"/>
      </w:r>
      <w:r>
        <w:rPr>
          <w:noProof/>
        </w:rPr>
        <w:instrText xml:space="preserve"> PAGEREF _Toc163475593 \h </w:instrText>
      </w:r>
      <w:r>
        <w:rPr>
          <w:noProof/>
        </w:rPr>
      </w:r>
      <w:r>
        <w:rPr>
          <w:noProof/>
        </w:rPr>
        <w:fldChar w:fldCharType="separate"/>
      </w:r>
      <w:r>
        <w:rPr>
          <w:noProof/>
        </w:rPr>
        <w:t>329</w:t>
      </w:r>
      <w:r>
        <w:rPr>
          <w:noProof/>
        </w:rPr>
        <w:fldChar w:fldCharType="end"/>
      </w:r>
    </w:p>
    <w:p w14:paraId="69EF0FB2" w14:textId="240E1F4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8.4.1.5</w:t>
      </w:r>
      <w:r>
        <w:rPr>
          <w:rFonts w:asciiTheme="minorHAnsi" w:eastAsiaTheme="minorEastAsia" w:hAnsiTheme="minorHAnsi" w:cstheme="minorBidi"/>
          <w:noProof/>
          <w:kern w:val="2"/>
          <w:sz w:val="22"/>
          <w:szCs w:val="22"/>
          <w:lang w:val="en-US" w:eastAsia="zh-CN"/>
          <w14:ligatures w14:val="standardContextual"/>
        </w:rPr>
        <w:tab/>
      </w:r>
      <w:r>
        <w:rPr>
          <w:noProof/>
        </w:rPr>
        <w:t>Test requirement for Normal Mode</w:t>
      </w:r>
      <w:r>
        <w:rPr>
          <w:noProof/>
        </w:rPr>
        <w:tab/>
      </w:r>
      <w:r>
        <w:rPr>
          <w:noProof/>
        </w:rPr>
        <w:fldChar w:fldCharType="begin"/>
      </w:r>
      <w:r>
        <w:rPr>
          <w:noProof/>
        </w:rPr>
        <w:instrText xml:space="preserve"> PAGEREF _Toc163475594 \h </w:instrText>
      </w:r>
      <w:r>
        <w:rPr>
          <w:noProof/>
        </w:rPr>
      </w:r>
      <w:r>
        <w:rPr>
          <w:noProof/>
        </w:rPr>
        <w:fldChar w:fldCharType="separate"/>
      </w:r>
      <w:r>
        <w:rPr>
          <w:noProof/>
        </w:rPr>
        <w:t>331</w:t>
      </w:r>
      <w:r>
        <w:rPr>
          <w:noProof/>
        </w:rPr>
        <w:fldChar w:fldCharType="end"/>
      </w:r>
    </w:p>
    <w:p w14:paraId="1339FE27" w14:textId="34263DFE"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_Toc163475595 \h </w:instrText>
      </w:r>
      <w:r>
        <w:rPr>
          <w:noProof/>
        </w:rPr>
      </w:r>
      <w:r>
        <w:rPr>
          <w:noProof/>
        </w:rPr>
        <w:fldChar w:fldCharType="separate"/>
      </w:r>
      <w:r>
        <w:rPr>
          <w:noProof/>
        </w:rPr>
        <w:t>331</w:t>
      </w:r>
      <w:r>
        <w:rPr>
          <w:noProof/>
        </w:rPr>
        <w:fldChar w:fldCharType="end"/>
      </w:r>
    </w:p>
    <w:p w14:paraId="32D7D385" w14:textId="435071D1"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 xml:space="preserve">BS type </w:t>
      </w:r>
      <w:r w:rsidRPr="00274A1D">
        <w:rPr>
          <w:rFonts w:cs="Arial"/>
          <w:i/>
          <w:iCs/>
          <w:noProof/>
          <w:lang w:eastAsia="zh-CN"/>
        </w:rPr>
        <w:t>2</w:t>
      </w:r>
      <w:r w:rsidRPr="00274A1D">
        <w:rPr>
          <w:rFonts w:cs="Arial"/>
          <w:i/>
          <w:iCs/>
          <w:noProof/>
        </w:rPr>
        <w:t>-O</w:t>
      </w:r>
      <w:r>
        <w:rPr>
          <w:noProof/>
        </w:rPr>
        <w:tab/>
      </w:r>
      <w:r>
        <w:rPr>
          <w:noProof/>
        </w:rPr>
        <w:fldChar w:fldCharType="begin"/>
      </w:r>
      <w:r>
        <w:rPr>
          <w:noProof/>
        </w:rPr>
        <w:instrText xml:space="preserve"> PAGEREF _Toc163475596 \h </w:instrText>
      </w:r>
      <w:r>
        <w:rPr>
          <w:noProof/>
        </w:rPr>
      </w:r>
      <w:r>
        <w:rPr>
          <w:noProof/>
        </w:rPr>
        <w:fldChar w:fldCharType="separate"/>
      </w:r>
      <w:r>
        <w:rPr>
          <w:noProof/>
        </w:rPr>
        <w:t>332</w:t>
      </w:r>
      <w:r>
        <w:rPr>
          <w:noProof/>
        </w:rPr>
        <w:fldChar w:fldCharType="end"/>
      </w:r>
    </w:p>
    <w:p w14:paraId="1CDA5562" w14:textId="2C691895"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8.4.1.6</w:t>
      </w:r>
      <w:r>
        <w:rPr>
          <w:rFonts w:asciiTheme="minorHAnsi" w:eastAsiaTheme="minorEastAsia" w:hAnsiTheme="minorHAnsi" w:cstheme="minorBidi"/>
          <w:noProof/>
          <w:kern w:val="2"/>
          <w:sz w:val="22"/>
          <w:szCs w:val="22"/>
          <w:lang w:val="en-US" w:eastAsia="zh-CN"/>
          <w14:ligatures w14:val="standardContextual"/>
        </w:rPr>
        <w:tab/>
      </w:r>
      <w:r>
        <w:rPr>
          <w:noProof/>
        </w:rPr>
        <w:t>Test requirement for high speed train</w:t>
      </w:r>
      <w:r>
        <w:rPr>
          <w:noProof/>
        </w:rPr>
        <w:tab/>
      </w:r>
      <w:r>
        <w:rPr>
          <w:noProof/>
        </w:rPr>
        <w:fldChar w:fldCharType="begin"/>
      </w:r>
      <w:r>
        <w:rPr>
          <w:noProof/>
        </w:rPr>
        <w:instrText xml:space="preserve"> PAGEREF _Toc163475597 \h </w:instrText>
      </w:r>
      <w:r>
        <w:rPr>
          <w:noProof/>
        </w:rPr>
      </w:r>
      <w:r>
        <w:rPr>
          <w:noProof/>
        </w:rPr>
        <w:fldChar w:fldCharType="separate"/>
      </w:r>
      <w:r>
        <w:rPr>
          <w:noProof/>
        </w:rPr>
        <w:t>333</w:t>
      </w:r>
      <w:r>
        <w:rPr>
          <w:noProof/>
        </w:rPr>
        <w:fldChar w:fldCharType="end"/>
      </w:r>
    </w:p>
    <w:p w14:paraId="7F0A4FB0" w14:textId="5D833516"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_Toc163475598 \h </w:instrText>
      </w:r>
      <w:r>
        <w:rPr>
          <w:noProof/>
        </w:rPr>
      </w:r>
      <w:r>
        <w:rPr>
          <w:noProof/>
        </w:rPr>
        <w:fldChar w:fldCharType="separate"/>
      </w:r>
      <w:r>
        <w:rPr>
          <w:noProof/>
        </w:rPr>
        <w:t>333</w:t>
      </w:r>
      <w:r>
        <w:rPr>
          <w:noProof/>
        </w:rPr>
        <w:fldChar w:fldCharType="end"/>
      </w:r>
    </w:p>
    <w:p w14:paraId="49A010E4" w14:textId="1CC59ECD"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sidRPr="00274A1D">
        <w:rPr>
          <w:rFonts w:eastAsia="DengXian"/>
          <w:noProof/>
        </w:rPr>
        <w:t>8.</w:t>
      </w:r>
      <w:r w:rsidRPr="00274A1D">
        <w:rPr>
          <w:rFonts w:eastAsia="DengXian"/>
          <w:noProof/>
          <w:lang w:eastAsia="zh-CN"/>
        </w:rPr>
        <w:t>4</w:t>
      </w:r>
      <w:r w:rsidRPr="00274A1D">
        <w:rPr>
          <w:rFonts w:eastAsia="DengXian"/>
          <w:noProof/>
        </w:rPr>
        <w:t>.</w:t>
      </w:r>
      <w:r w:rsidRPr="00274A1D">
        <w:rPr>
          <w:rFonts w:eastAsia="DengXian"/>
          <w:noProof/>
          <w:lang w:eastAsia="zh-CN"/>
        </w:rPr>
        <w:t>1</w:t>
      </w:r>
      <w:r w:rsidRPr="00274A1D">
        <w:rPr>
          <w:rFonts w:eastAsia="DengXian"/>
          <w:noProof/>
        </w:rPr>
        <w:t>.</w:t>
      </w:r>
      <w:r w:rsidRPr="00274A1D">
        <w:rPr>
          <w:rFonts w:eastAsia="DengXian"/>
          <w:noProof/>
          <w:lang w:eastAsia="zh-CN"/>
        </w:rPr>
        <w:t>6</w:t>
      </w:r>
      <w:r w:rsidRPr="00274A1D">
        <w:rPr>
          <w:rFonts w:eastAsia="DengXian"/>
          <w:noProof/>
        </w:rPr>
        <w:t>.</w:t>
      </w:r>
      <w:r w:rsidRPr="00274A1D">
        <w:rPr>
          <w:rFonts w:eastAsia="DengXian"/>
          <w:noProof/>
          <w:lang w:eastAsia="zh-CN"/>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eastAsia="DengXian"/>
          <w:noProof/>
        </w:rPr>
        <w:t xml:space="preserve">Test </w:t>
      </w:r>
      <w:r w:rsidRPr="00274A1D">
        <w:rPr>
          <w:rFonts w:eastAsia="DengXian"/>
          <w:noProof/>
          <w:lang w:eastAsia="zh-CN"/>
        </w:rPr>
        <w:t>r</w:t>
      </w:r>
      <w:r w:rsidRPr="00274A1D">
        <w:rPr>
          <w:rFonts w:eastAsia="DengXian"/>
          <w:noProof/>
        </w:rPr>
        <w:t xml:space="preserve">equirement for </w:t>
      </w:r>
      <w:r w:rsidRPr="00274A1D">
        <w:rPr>
          <w:rFonts w:eastAsia="DengXian"/>
          <w:i/>
          <w:iCs/>
          <w:noProof/>
        </w:rPr>
        <w:t>BS type 2-O</w:t>
      </w:r>
      <w:r>
        <w:rPr>
          <w:noProof/>
        </w:rPr>
        <w:tab/>
      </w:r>
      <w:r>
        <w:rPr>
          <w:noProof/>
        </w:rPr>
        <w:fldChar w:fldCharType="begin"/>
      </w:r>
      <w:r>
        <w:rPr>
          <w:noProof/>
        </w:rPr>
        <w:instrText xml:space="preserve"> PAGEREF _Toc163475599 \h </w:instrText>
      </w:r>
      <w:r>
        <w:rPr>
          <w:noProof/>
        </w:rPr>
      </w:r>
      <w:r>
        <w:rPr>
          <w:noProof/>
        </w:rPr>
        <w:fldChar w:fldCharType="separate"/>
      </w:r>
      <w:r>
        <w:rPr>
          <w:noProof/>
        </w:rPr>
        <w:t>334</w:t>
      </w:r>
      <w:r>
        <w:rPr>
          <w:noProof/>
        </w:rPr>
        <w:fldChar w:fldCharType="end"/>
      </w:r>
    </w:p>
    <w:p w14:paraId="1CB4E1B5" w14:textId="4B54B8FD"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rPr>
        <w:t>8.4.1.7</w:t>
      </w:r>
      <w:r>
        <w:rPr>
          <w:rFonts w:asciiTheme="minorHAnsi" w:eastAsiaTheme="minorEastAsia" w:hAnsiTheme="minorHAnsi" w:cstheme="minorBidi"/>
          <w:noProof/>
          <w:kern w:val="2"/>
          <w:sz w:val="22"/>
          <w:szCs w:val="22"/>
          <w:lang w:val="en-US" w:eastAsia="zh-CN"/>
          <w14:ligatures w14:val="standardContextual"/>
        </w:rPr>
        <w:tab/>
      </w:r>
      <w:r>
        <w:rPr>
          <w:noProof/>
        </w:rPr>
        <w:t xml:space="preserve">Test requirement for </w:t>
      </w:r>
      <w:r w:rsidRPr="00274A1D">
        <w:rPr>
          <w:rFonts w:eastAsia="Malgun Gothic"/>
          <w:noProof/>
        </w:rPr>
        <w:t>PRACH with L</w:t>
      </w:r>
      <w:r w:rsidRPr="00274A1D">
        <w:rPr>
          <w:rFonts w:eastAsia="Malgun Gothic"/>
          <w:noProof/>
          <w:vertAlign w:val="subscript"/>
        </w:rPr>
        <w:t>RA</w:t>
      </w:r>
      <w:r w:rsidRPr="00274A1D">
        <w:rPr>
          <w:rFonts w:eastAsia="Malgun Gothic"/>
          <w:noProof/>
        </w:rPr>
        <w:t>=1151 and L</w:t>
      </w:r>
      <w:r w:rsidRPr="00274A1D">
        <w:rPr>
          <w:rFonts w:eastAsia="Malgun Gothic"/>
          <w:noProof/>
          <w:vertAlign w:val="subscript"/>
        </w:rPr>
        <w:t>RA</w:t>
      </w:r>
      <w:r w:rsidRPr="00274A1D">
        <w:rPr>
          <w:rFonts w:eastAsia="Malgun Gothic"/>
          <w:noProof/>
        </w:rPr>
        <w:t>=571</w:t>
      </w:r>
      <w:r>
        <w:rPr>
          <w:noProof/>
        </w:rPr>
        <w:tab/>
      </w:r>
      <w:r>
        <w:rPr>
          <w:noProof/>
        </w:rPr>
        <w:fldChar w:fldCharType="begin"/>
      </w:r>
      <w:r>
        <w:rPr>
          <w:noProof/>
        </w:rPr>
        <w:instrText xml:space="preserve"> PAGEREF _Toc163475600 \h </w:instrText>
      </w:r>
      <w:r>
        <w:rPr>
          <w:noProof/>
        </w:rPr>
      </w:r>
      <w:r>
        <w:rPr>
          <w:noProof/>
        </w:rPr>
        <w:fldChar w:fldCharType="separate"/>
      </w:r>
      <w:r>
        <w:rPr>
          <w:noProof/>
        </w:rPr>
        <w:t>334</w:t>
      </w:r>
      <w:r>
        <w:rPr>
          <w:noProof/>
        </w:rPr>
        <w:fldChar w:fldCharType="end"/>
      </w:r>
    </w:p>
    <w:p w14:paraId="62439F4A" w14:textId="71238C23"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1-O</w:t>
      </w:r>
      <w:r>
        <w:rPr>
          <w:noProof/>
        </w:rPr>
        <w:tab/>
      </w:r>
      <w:r>
        <w:rPr>
          <w:noProof/>
        </w:rPr>
        <w:fldChar w:fldCharType="begin"/>
      </w:r>
      <w:r>
        <w:rPr>
          <w:noProof/>
        </w:rPr>
        <w:instrText xml:space="preserve"> PAGEREF _Toc163475601 \h </w:instrText>
      </w:r>
      <w:r>
        <w:rPr>
          <w:noProof/>
        </w:rPr>
      </w:r>
      <w:r>
        <w:rPr>
          <w:noProof/>
        </w:rPr>
        <w:fldChar w:fldCharType="separate"/>
      </w:r>
      <w:r>
        <w:rPr>
          <w:noProof/>
        </w:rPr>
        <w:t>334</w:t>
      </w:r>
      <w:r>
        <w:rPr>
          <w:noProof/>
        </w:rPr>
        <w:fldChar w:fldCharType="end"/>
      </w:r>
    </w:p>
    <w:p w14:paraId="5742BF1C" w14:textId="5D5290A5"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kern w:val="2"/>
          <w:sz w:val="22"/>
          <w:szCs w:val="22"/>
          <w:lang w:val="en-US" w:eastAsia="zh-CN"/>
          <w14:ligatures w14:val="standardContextual"/>
        </w:rPr>
        <w:tab/>
      </w:r>
      <w:r w:rsidRPr="00274A1D">
        <w:rPr>
          <w:rFonts w:cs="Arial"/>
          <w:noProof/>
        </w:rPr>
        <w:t xml:space="preserve">Test </w:t>
      </w:r>
      <w:r w:rsidRPr="00274A1D">
        <w:rPr>
          <w:rFonts w:cs="Arial"/>
          <w:noProof/>
          <w:lang w:eastAsia="zh-CN"/>
        </w:rPr>
        <w:t>r</w:t>
      </w:r>
      <w:r w:rsidRPr="00274A1D">
        <w:rPr>
          <w:rFonts w:cs="Arial"/>
          <w:noProof/>
        </w:rPr>
        <w:t xml:space="preserve">equirement for </w:t>
      </w:r>
      <w:r w:rsidRPr="00274A1D">
        <w:rPr>
          <w:rFonts w:cs="Arial"/>
          <w:i/>
          <w:iCs/>
          <w:noProof/>
        </w:rPr>
        <w:t>BS type 2-O</w:t>
      </w:r>
      <w:r>
        <w:rPr>
          <w:noProof/>
        </w:rPr>
        <w:tab/>
      </w:r>
      <w:r>
        <w:rPr>
          <w:noProof/>
        </w:rPr>
        <w:fldChar w:fldCharType="begin"/>
      </w:r>
      <w:r>
        <w:rPr>
          <w:noProof/>
        </w:rPr>
        <w:instrText xml:space="preserve"> PAGEREF _Toc163475602 \h </w:instrText>
      </w:r>
      <w:r>
        <w:rPr>
          <w:noProof/>
        </w:rPr>
      </w:r>
      <w:r>
        <w:rPr>
          <w:noProof/>
        </w:rPr>
        <w:fldChar w:fldCharType="separate"/>
      </w:r>
      <w:r>
        <w:rPr>
          <w:noProof/>
        </w:rPr>
        <w:t>334</w:t>
      </w:r>
      <w:r>
        <w:rPr>
          <w:noProof/>
        </w:rPr>
        <w:fldChar w:fldCharType="end"/>
      </w:r>
    </w:p>
    <w:p w14:paraId="36AA7E39" w14:textId="2B1A3346"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_Toc163475603 \h </w:instrText>
      </w:r>
      <w:r>
        <w:rPr>
          <w:noProof/>
        </w:rPr>
      </w:r>
      <w:r>
        <w:rPr>
          <w:noProof/>
        </w:rPr>
        <w:fldChar w:fldCharType="separate"/>
      </w:r>
      <w:r>
        <w:rPr>
          <w:noProof/>
        </w:rPr>
        <w:t>335</w:t>
      </w:r>
      <w:r>
        <w:rPr>
          <w:noProof/>
        </w:rPr>
        <w:fldChar w:fldCharType="end"/>
      </w:r>
    </w:p>
    <w:p w14:paraId="45B91D82" w14:textId="44CC14C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A.1</w:t>
      </w:r>
      <w:r>
        <w:rPr>
          <w:rFonts w:asciiTheme="minorHAnsi" w:eastAsiaTheme="minorEastAsia" w:hAnsiTheme="minorHAnsi" w:cstheme="minorBidi"/>
          <w:noProof/>
          <w:kern w:val="2"/>
          <w:szCs w:val="22"/>
          <w:lang w:val="en-US" w:eastAsia="zh-CN"/>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_Toc163475604 \h </w:instrText>
      </w:r>
      <w:r>
        <w:rPr>
          <w:noProof/>
        </w:rPr>
      </w:r>
      <w:r>
        <w:rPr>
          <w:noProof/>
        </w:rPr>
        <w:fldChar w:fldCharType="separate"/>
      </w:r>
      <w:r>
        <w:rPr>
          <w:noProof/>
        </w:rPr>
        <w:t>335</w:t>
      </w:r>
      <w:r>
        <w:rPr>
          <w:noProof/>
        </w:rPr>
        <w:fldChar w:fldCharType="end"/>
      </w:r>
    </w:p>
    <w:p w14:paraId="69ADE508" w14:textId="309A224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A.2</w:t>
      </w:r>
      <w:r>
        <w:rPr>
          <w:rFonts w:asciiTheme="minorHAnsi" w:eastAsiaTheme="minorEastAsia" w:hAnsiTheme="minorHAnsi" w:cstheme="minorBidi"/>
          <w:noProof/>
          <w:kern w:val="2"/>
          <w:szCs w:val="22"/>
          <w:lang w:val="en-US" w:eastAsia="zh-CN"/>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_Toc163475605 \h </w:instrText>
      </w:r>
      <w:r>
        <w:rPr>
          <w:noProof/>
        </w:rPr>
      </w:r>
      <w:r>
        <w:rPr>
          <w:noProof/>
        </w:rPr>
        <w:fldChar w:fldCharType="separate"/>
      </w:r>
      <w:r>
        <w:rPr>
          <w:noProof/>
        </w:rPr>
        <w:t>338</w:t>
      </w:r>
      <w:r>
        <w:rPr>
          <w:noProof/>
        </w:rPr>
        <w:fldChar w:fldCharType="end"/>
      </w:r>
    </w:p>
    <w:p w14:paraId="4F3857D2" w14:textId="1A971769"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3</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_Toc163475606 \h </w:instrText>
      </w:r>
      <w:r>
        <w:rPr>
          <w:noProof/>
        </w:rPr>
      </w:r>
      <w:r>
        <w:rPr>
          <w:noProof/>
        </w:rPr>
        <w:fldChar w:fldCharType="separate"/>
      </w:r>
      <w:r>
        <w:rPr>
          <w:noProof/>
        </w:rPr>
        <w:t>338</w:t>
      </w:r>
      <w:r>
        <w:rPr>
          <w:noProof/>
        </w:rPr>
        <w:fldChar w:fldCharType="end"/>
      </w:r>
    </w:p>
    <w:p w14:paraId="3F8DED0E" w14:textId="7BE5E4E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rFonts w:eastAsia="DengXian"/>
          <w:noProof/>
        </w:rPr>
        <w:t>A.3</w:t>
      </w:r>
      <w:r w:rsidRPr="00274A1D">
        <w:rPr>
          <w:rFonts w:eastAsia="DengXian"/>
          <w:noProof/>
          <w:lang w:eastAsia="zh-CN"/>
        </w:rPr>
        <w:t>A</w:t>
      </w:r>
      <w:r>
        <w:rPr>
          <w:rFonts w:asciiTheme="minorHAnsi" w:eastAsiaTheme="minorEastAsia" w:hAnsiTheme="minorHAnsi" w:cstheme="minorBidi"/>
          <w:noProof/>
          <w:kern w:val="2"/>
          <w:szCs w:val="22"/>
          <w:lang w:val="en-US" w:eastAsia="zh-CN"/>
          <w14:ligatures w14:val="standardContextual"/>
        </w:rPr>
        <w:tab/>
      </w:r>
      <w:r w:rsidRPr="00274A1D">
        <w:rPr>
          <w:rFonts w:eastAsia="DengXian"/>
          <w:noProof/>
        </w:rPr>
        <w:t>Fixed Reference Channels for performance requirements (</w:t>
      </w:r>
      <w:r w:rsidRPr="00274A1D">
        <w:rPr>
          <w:rFonts w:eastAsia="DengXian"/>
          <w:noProof/>
          <w:lang w:eastAsia="zh-CN"/>
        </w:rPr>
        <w:t>QPSK</w:t>
      </w:r>
      <w:r w:rsidRPr="00274A1D">
        <w:rPr>
          <w:rFonts w:eastAsia="DengXian"/>
          <w:noProof/>
        </w:rPr>
        <w:t>, R=99/</w:t>
      </w:r>
      <w:r w:rsidRPr="00274A1D">
        <w:rPr>
          <w:rFonts w:eastAsia="DengXian"/>
          <w:noProof/>
          <w:lang w:eastAsia="zh-CN"/>
        </w:rPr>
        <w:t>1024</w:t>
      </w:r>
      <w:r w:rsidRPr="00274A1D">
        <w:rPr>
          <w:rFonts w:eastAsia="DengXian"/>
          <w:noProof/>
        </w:rPr>
        <w:t>)</w:t>
      </w:r>
      <w:r>
        <w:rPr>
          <w:noProof/>
        </w:rPr>
        <w:tab/>
      </w:r>
      <w:r>
        <w:rPr>
          <w:noProof/>
        </w:rPr>
        <w:fldChar w:fldCharType="begin"/>
      </w:r>
      <w:r>
        <w:rPr>
          <w:noProof/>
        </w:rPr>
        <w:instrText xml:space="preserve"> PAGEREF _Toc163475607 \h </w:instrText>
      </w:r>
      <w:r>
        <w:rPr>
          <w:noProof/>
        </w:rPr>
      </w:r>
      <w:r>
        <w:rPr>
          <w:noProof/>
        </w:rPr>
        <w:fldChar w:fldCharType="separate"/>
      </w:r>
      <w:r>
        <w:rPr>
          <w:noProof/>
        </w:rPr>
        <w:t>346</w:t>
      </w:r>
      <w:r>
        <w:rPr>
          <w:noProof/>
        </w:rPr>
        <w:fldChar w:fldCharType="end"/>
      </w:r>
    </w:p>
    <w:p w14:paraId="42CBFCCA" w14:textId="147B7C2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rFonts w:eastAsia="DengXian"/>
          <w:noProof/>
        </w:rPr>
        <w:t>A.</w:t>
      </w:r>
      <w:r w:rsidRPr="00274A1D">
        <w:rPr>
          <w:rFonts w:eastAsia="DengXian"/>
          <w:noProof/>
          <w:lang w:eastAsia="zh-CN"/>
        </w:rPr>
        <w:t>3B</w:t>
      </w:r>
      <w:r>
        <w:rPr>
          <w:rFonts w:asciiTheme="minorHAnsi" w:eastAsiaTheme="minorEastAsia" w:hAnsiTheme="minorHAnsi" w:cstheme="minorBidi"/>
          <w:noProof/>
          <w:kern w:val="2"/>
          <w:szCs w:val="22"/>
          <w:lang w:val="en-US" w:eastAsia="zh-CN"/>
          <w14:ligatures w14:val="standardContextual"/>
        </w:rPr>
        <w:tab/>
      </w:r>
      <w:r w:rsidRPr="00274A1D">
        <w:rPr>
          <w:rFonts w:eastAsia="DengXian"/>
          <w:noProof/>
        </w:rPr>
        <w:t>Fixed Reference Channels for performance requirements (</w:t>
      </w:r>
      <w:r w:rsidRPr="00274A1D">
        <w:rPr>
          <w:rFonts w:eastAsia="DengXian"/>
          <w:noProof/>
          <w:lang w:eastAsia="zh-CN"/>
        </w:rPr>
        <w:t>QPSK</w:t>
      </w:r>
      <w:r w:rsidRPr="00274A1D">
        <w:rPr>
          <w:rFonts w:eastAsia="DengXian"/>
          <w:noProof/>
        </w:rPr>
        <w:t>, R=308/</w:t>
      </w:r>
      <w:r w:rsidRPr="00274A1D">
        <w:rPr>
          <w:rFonts w:eastAsia="DengXian"/>
          <w:noProof/>
          <w:lang w:eastAsia="zh-CN"/>
        </w:rPr>
        <w:t>1024</w:t>
      </w:r>
      <w:r w:rsidRPr="00274A1D">
        <w:rPr>
          <w:rFonts w:eastAsia="DengXian"/>
          <w:noProof/>
        </w:rPr>
        <w:t>)</w:t>
      </w:r>
      <w:r>
        <w:rPr>
          <w:noProof/>
        </w:rPr>
        <w:tab/>
      </w:r>
      <w:r>
        <w:rPr>
          <w:noProof/>
        </w:rPr>
        <w:fldChar w:fldCharType="begin"/>
      </w:r>
      <w:r>
        <w:rPr>
          <w:noProof/>
        </w:rPr>
        <w:instrText xml:space="preserve"> PAGEREF _Toc163475608 \h </w:instrText>
      </w:r>
      <w:r>
        <w:rPr>
          <w:noProof/>
        </w:rPr>
      </w:r>
      <w:r>
        <w:rPr>
          <w:noProof/>
        </w:rPr>
        <w:fldChar w:fldCharType="separate"/>
      </w:r>
      <w:r>
        <w:rPr>
          <w:noProof/>
        </w:rPr>
        <w:t>348</w:t>
      </w:r>
      <w:r>
        <w:rPr>
          <w:noProof/>
        </w:rPr>
        <w:fldChar w:fldCharType="end"/>
      </w:r>
    </w:p>
    <w:p w14:paraId="26ADAEE5" w14:textId="371FAB3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4</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_Toc163475609 \h </w:instrText>
      </w:r>
      <w:r>
        <w:rPr>
          <w:noProof/>
        </w:rPr>
      </w:r>
      <w:r>
        <w:rPr>
          <w:noProof/>
        </w:rPr>
        <w:fldChar w:fldCharType="separate"/>
      </w:r>
      <w:r>
        <w:rPr>
          <w:noProof/>
        </w:rPr>
        <w:t>352</w:t>
      </w:r>
      <w:r>
        <w:rPr>
          <w:noProof/>
        </w:rPr>
        <w:fldChar w:fldCharType="end"/>
      </w:r>
    </w:p>
    <w:p w14:paraId="701B550A" w14:textId="116A64AF"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5</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_Toc163475610 \h </w:instrText>
      </w:r>
      <w:r>
        <w:rPr>
          <w:noProof/>
        </w:rPr>
      </w:r>
      <w:r>
        <w:rPr>
          <w:noProof/>
        </w:rPr>
        <w:fldChar w:fldCharType="separate"/>
      </w:r>
      <w:r>
        <w:rPr>
          <w:noProof/>
        </w:rPr>
        <w:t>357</w:t>
      </w:r>
      <w:r>
        <w:rPr>
          <w:noProof/>
        </w:rPr>
        <w:fldChar w:fldCharType="end"/>
      </w:r>
    </w:p>
    <w:p w14:paraId="639A5645" w14:textId="2441AB1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A.6</w:t>
      </w:r>
      <w:r>
        <w:rPr>
          <w:rFonts w:asciiTheme="minorHAnsi" w:eastAsiaTheme="minorEastAsia" w:hAnsiTheme="minorHAnsi" w:cstheme="minorBidi"/>
          <w:noProof/>
          <w:kern w:val="2"/>
          <w:szCs w:val="22"/>
          <w:lang w:val="en-US" w:eastAsia="zh-CN"/>
          <w14:ligatures w14:val="standardContextual"/>
        </w:rPr>
        <w:tab/>
      </w:r>
      <w:r>
        <w:rPr>
          <w:noProof/>
        </w:rPr>
        <w:t>PRACH Test preambles</w:t>
      </w:r>
      <w:r>
        <w:rPr>
          <w:noProof/>
        </w:rPr>
        <w:tab/>
      </w:r>
      <w:r>
        <w:rPr>
          <w:noProof/>
        </w:rPr>
        <w:fldChar w:fldCharType="begin"/>
      </w:r>
      <w:r>
        <w:rPr>
          <w:noProof/>
        </w:rPr>
        <w:instrText xml:space="preserve"> PAGEREF _Toc163475611 \h </w:instrText>
      </w:r>
      <w:r>
        <w:rPr>
          <w:noProof/>
        </w:rPr>
      </w:r>
      <w:r>
        <w:rPr>
          <w:noProof/>
        </w:rPr>
        <w:fldChar w:fldCharType="separate"/>
      </w:r>
      <w:r>
        <w:rPr>
          <w:noProof/>
        </w:rPr>
        <w:t>360</w:t>
      </w:r>
      <w:r>
        <w:rPr>
          <w:noProof/>
        </w:rPr>
        <w:fldChar w:fldCharType="end"/>
      </w:r>
    </w:p>
    <w:p w14:paraId="32EC75CD" w14:textId="32256E5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7</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_Toc163475612 \h </w:instrText>
      </w:r>
      <w:r>
        <w:rPr>
          <w:noProof/>
        </w:rPr>
      </w:r>
      <w:r>
        <w:rPr>
          <w:noProof/>
        </w:rPr>
        <w:fldChar w:fldCharType="separate"/>
      </w:r>
      <w:r>
        <w:rPr>
          <w:noProof/>
        </w:rPr>
        <w:t>361</w:t>
      </w:r>
      <w:r>
        <w:rPr>
          <w:noProof/>
        </w:rPr>
        <w:fldChar w:fldCharType="end"/>
      </w:r>
    </w:p>
    <w:p w14:paraId="3470000E" w14:textId="04E8CDF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8</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_Toc163475613 \h </w:instrText>
      </w:r>
      <w:r>
        <w:rPr>
          <w:noProof/>
        </w:rPr>
      </w:r>
      <w:r>
        <w:rPr>
          <w:noProof/>
        </w:rPr>
        <w:fldChar w:fldCharType="separate"/>
      </w:r>
      <w:r>
        <w:rPr>
          <w:noProof/>
        </w:rPr>
        <w:t>363</w:t>
      </w:r>
      <w:r>
        <w:rPr>
          <w:noProof/>
        </w:rPr>
        <w:fldChar w:fldCharType="end"/>
      </w:r>
    </w:p>
    <w:p w14:paraId="47BEF6F9" w14:textId="230502D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rFonts w:eastAsiaTheme="minorEastAsia"/>
          <w:noProof/>
        </w:rPr>
        <w:t>A.</w:t>
      </w:r>
      <w:r w:rsidRPr="00274A1D">
        <w:rPr>
          <w:rFonts w:eastAsiaTheme="minorEastAsia"/>
          <w:noProof/>
          <w:lang w:eastAsia="zh-CN"/>
        </w:rPr>
        <w:t>9</w:t>
      </w:r>
      <w:r>
        <w:rPr>
          <w:rFonts w:asciiTheme="minorHAnsi" w:eastAsiaTheme="minorEastAsia" w:hAnsiTheme="minorHAnsi" w:cstheme="minorBidi"/>
          <w:noProof/>
          <w:kern w:val="2"/>
          <w:szCs w:val="22"/>
          <w:lang w:val="en-US" w:eastAsia="zh-CN"/>
          <w14:ligatures w14:val="standardContextual"/>
        </w:rPr>
        <w:tab/>
      </w:r>
      <w:r w:rsidRPr="00274A1D">
        <w:rPr>
          <w:rFonts w:eastAsiaTheme="minorEastAsia"/>
          <w:noProof/>
        </w:rPr>
        <w:t>Fixed Reference Channels for performance requirements (</w:t>
      </w:r>
      <w:r w:rsidRPr="00274A1D">
        <w:rPr>
          <w:rFonts w:eastAsiaTheme="minorEastAsia"/>
          <w:noProof/>
          <w:lang w:eastAsia="zh-CN"/>
        </w:rPr>
        <w:t>256QAM, R=682.5/1024</w:t>
      </w:r>
      <w:r w:rsidRPr="00274A1D">
        <w:rPr>
          <w:rFonts w:eastAsiaTheme="minorEastAsia"/>
          <w:noProof/>
        </w:rPr>
        <w:t>)</w:t>
      </w:r>
      <w:r>
        <w:rPr>
          <w:noProof/>
        </w:rPr>
        <w:tab/>
      </w:r>
      <w:r>
        <w:rPr>
          <w:noProof/>
        </w:rPr>
        <w:fldChar w:fldCharType="begin"/>
      </w:r>
      <w:r>
        <w:rPr>
          <w:noProof/>
        </w:rPr>
        <w:instrText xml:space="preserve"> PAGEREF _Toc163475614 \h </w:instrText>
      </w:r>
      <w:r>
        <w:rPr>
          <w:noProof/>
        </w:rPr>
      </w:r>
      <w:r>
        <w:rPr>
          <w:noProof/>
        </w:rPr>
        <w:fldChar w:fldCharType="separate"/>
      </w:r>
      <w:r>
        <w:rPr>
          <w:noProof/>
        </w:rPr>
        <w:t>364</w:t>
      </w:r>
      <w:r>
        <w:rPr>
          <w:noProof/>
        </w:rPr>
        <w:fldChar w:fldCharType="end"/>
      </w:r>
    </w:p>
    <w:p w14:paraId="041578CA" w14:textId="5CA5138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A.</w:t>
      </w:r>
      <w:r>
        <w:rPr>
          <w:noProof/>
          <w:lang w:eastAsia="zh-CN"/>
        </w:rPr>
        <w:t>10</w:t>
      </w:r>
      <w:r>
        <w:rPr>
          <w:rFonts w:asciiTheme="minorHAnsi" w:eastAsiaTheme="minorEastAsia" w:hAnsiTheme="minorHAnsi" w:cstheme="minorBidi"/>
          <w:noProof/>
          <w:kern w:val="2"/>
          <w:szCs w:val="22"/>
          <w:lang w:val="en-US" w:eastAsia="zh-CN"/>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_Toc163475615 \h </w:instrText>
      </w:r>
      <w:r>
        <w:rPr>
          <w:noProof/>
        </w:rPr>
      </w:r>
      <w:r>
        <w:rPr>
          <w:noProof/>
        </w:rPr>
        <w:fldChar w:fldCharType="separate"/>
      </w:r>
      <w:r>
        <w:rPr>
          <w:noProof/>
        </w:rPr>
        <w:t>365</w:t>
      </w:r>
      <w:r>
        <w:rPr>
          <w:noProof/>
        </w:rPr>
        <w:fldChar w:fldCharType="end"/>
      </w:r>
    </w:p>
    <w:p w14:paraId="46C7980D" w14:textId="57E2308B"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_Toc163475616 \h </w:instrText>
      </w:r>
      <w:r>
        <w:rPr>
          <w:noProof/>
        </w:rPr>
      </w:r>
      <w:r>
        <w:rPr>
          <w:noProof/>
        </w:rPr>
        <w:fldChar w:fldCharType="separate"/>
      </w:r>
      <w:r>
        <w:rPr>
          <w:noProof/>
        </w:rPr>
        <w:t>369</w:t>
      </w:r>
      <w:r>
        <w:rPr>
          <w:noProof/>
        </w:rPr>
        <w:fldChar w:fldCharType="end"/>
      </w:r>
    </w:p>
    <w:p w14:paraId="72210D2D" w14:textId="6757D1EA"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_Toc163475617 \h </w:instrText>
      </w:r>
      <w:r>
        <w:rPr>
          <w:noProof/>
        </w:rPr>
      </w:r>
      <w:r>
        <w:rPr>
          <w:noProof/>
        </w:rPr>
        <w:fldChar w:fldCharType="separate"/>
      </w:r>
      <w:r>
        <w:rPr>
          <w:noProof/>
        </w:rPr>
        <w:t>369</w:t>
      </w:r>
      <w:r>
        <w:rPr>
          <w:noProof/>
        </w:rPr>
        <w:fldChar w:fldCharType="end"/>
      </w:r>
    </w:p>
    <w:p w14:paraId="79036B1C" w14:textId="707CE9C9"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B.2</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Normal test environment</w:t>
      </w:r>
      <w:r>
        <w:rPr>
          <w:noProof/>
        </w:rPr>
        <w:tab/>
      </w:r>
      <w:r>
        <w:rPr>
          <w:noProof/>
        </w:rPr>
        <w:fldChar w:fldCharType="begin"/>
      </w:r>
      <w:r>
        <w:rPr>
          <w:noProof/>
        </w:rPr>
        <w:instrText xml:space="preserve"> PAGEREF _Toc163475618 \h </w:instrText>
      </w:r>
      <w:r>
        <w:rPr>
          <w:noProof/>
        </w:rPr>
      </w:r>
      <w:r>
        <w:rPr>
          <w:noProof/>
        </w:rPr>
        <w:fldChar w:fldCharType="separate"/>
      </w:r>
      <w:r>
        <w:rPr>
          <w:noProof/>
        </w:rPr>
        <w:t>369</w:t>
      </w:r>
      <w:r>
        <w:rPr>
          <w:noProof/>
        </w:rPr>
        <w:fldChar w:fldCharType="end"/>
      </w:r>
    </w:p>
    <w:p w14:paraId="13310371" w14:textId="1DC4E24F"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B.3</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Extreme test environment</w:t>
      </w:r>
      <w:r>
        <w:rPr>
          <w:noProof/>
        </w:rPr>
        <w:tab/>
      </w:r>
      <w:r>
        <w:rPr>
          <w:noProof/>
        </w:rPr>
        <w:fldChar w:fldCharType="begin"/>
      </w:r>
      <w:r>
        <w:rPr>
          <w:noProof/>
        </w:rPr>
        <w:instrText xml:space="preserve"> PAGEREF _Toc163475619 \h </w:instrText>
      </w:r>
      <w:r>
        <w:rPr>
          <w:noProof/>
        </w:rPr>
      </w:r>
      <w:r>
        <w:rPr>
          <w:noProof/>
        </w:rPr>
        <w:fldChar w:fldCharType="separate"/>
      </w:r>
      <w:r>
        <w:rPr>
          <w:noProof/>
        </w:rPr>
        <w:t>369</w:t>
      </w:r>
      <w:r>
        <w:rPr>
          <w:noProof/>
        </w:rPr>
        <w:fldChar w:fldCharType="end"/>
      </w:r>
    </w:p>
    <w:p w14:paraId="5A5DB9AD" w14:textId="3416090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B.3.1</w:t>
      </w:r>
      <w:r>
        <w:rPr>
          <w:rFonts w:asciiTheme="minorHAnsi" w:eastAsiaTheme="minorEastAsia" w:hAnsiTheme="minorHAnsi" w:cstheme="minorBidi"/>
          <w:noProof/>
          <w:kern w:val="2"/>
          <w:sz w:val="22"/>
          <w:szCs w:val="22"/>
          <w:lang w:val="en-US" w:eastAsia="zh-CN"/>
          <w14:ligatures w14:val="standardContextual"/>
        </w:rPr>
        <w:tab/>
      </w:r>
      <w:r>
        <w:rPr>
          <w:noProof/>
        </w:rPr>
        <w:t>Extreme temperature</w:t>
      </w:r>
      <w:r>
        <w:rPr>
          <w:noProof/>
        </w:rPr>
        <w:tab/>
      </w:r>
      <w:r>
        <w:rPr>
          <w:noProof/>
        </w:rPr>
        <w:fldChar w:fldCharType="begin"/>
      </w:r>
      <w:r>
        <w:rPr>
          <w:noProof/>
        </w:rPr>
        <w:instrText xml:space="preserve"> PAGEREF _Toc163475620 \h </w:instrText>
      </w:r>
      <w:r>
        <w:rPr>
          <w:noProof/>
        </w:rPr>
      </w:r>
      <w:r>
        <w:rPr>
          <w:noProof/>
        </w:rPr>
        <w:fldChar w:fldCharType="separate"/>
      </w:r>
      <w:r>
        <w:rPr>
          <w:noProof/>
        </w:rPr>
        <w:t>369</w:t>
      </w:r>
      <w:r>
        <w:rPr>
          <w:noProof/>
        </w:rPr>
        <w:fldChar w:fldCharType="end"/>
      </w:r>
    </w:p>
    <w:p w14:paraId="58A90174" w14:textId="29F308C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B.4</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Vibration</w:t>
      </w:r>
      <w:r>
        <w:rPr>
          <w:noProof/>
        </w:rPr>
        <w:tab/>
      </w:r>
      <w:r>
        <w:rPr>
          <w:noProof/>
        </w:rPr>
        <w:fldChar w:fldCharType="begin"/>
      </w:r>
      <w:r>
        <w:rPr>
          <w:noProof/>
        </w:rPr>
        <w:instrText xml:space="preserve"> PAGEREF _Toc163475621 \h </w:instrText>
      </w:r>
      <w:r>
        <w:rPr>
          <w:noProof/>
        </w:rPr>
      </w:r>
      <w:r>
        <w:rPr>
          <w:noProof/>
        </w:rPr>
        <w:fldChar w:fldCharType="separate"/>
      </w:r>
      <w:r>
        <w:rPr>
          <w:noProof/>
        </w:rPr>
        <w:t>370</w:t>
      </w:r>
      <w:r>
        <w:rPr>
          <w:noProof/>
        </w:rPr>
        <w:fldChar w:fldCharType="end"/>
      </w:r>
    </w:p>
    <w:p w14:paraId="66A9B6A6" w14:textId="04BF33E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B.5</w:t>
      </w:r>
      <w:r>
        <w:rPr>
          <w:rFonts w:asciiTheme="minorHAnsi" w:eastAsiaTheme="minorEastAsia" w:hAnsiTheme="minorHAnsi" w:cstheme="minorBidi"/>
          <w:noProof/>
          <w:kern w:val="2"/>
          <w:szCs w:val="22"/>
          <w:lang w:val="en-US" w:eastAsia="zh-CN"/>
          <w14:ligatures w14:val="standardContextual"/>
        </w:rPr>
        <w:tab/>
      </w:r>
      <w:r w:rsidRPr="00274A1D">
        <w:rPr>
          <w:rFonts w:cs="v4.2.0"/>
          <w:noProof/>
        </w:rPr>
        <w:t>Power supply</w:t>
      </w:r>
      <w:r>
        <w:rPr>
          <w:noProof/>
        </w:rPr>
        <w:tab/>
      </w:r>
      <w:r>
        <w:rPr>
          <w:noProof/>
        </w:rPr>
        <w:fldChar w:fldCharType="begin"/>
      </w:r>
      <w:r>
        <w:rPr>
          <w:noProof/>
        </w:rPr>
        <w:instrText xml:space="preserve"> PAGEREF _Toc163475622 \h </w:instrText>
      </w:r>
      <w:r>
        <w:rPr>
          <w:noProof/>
        </w:rPr>
      </w:r>
      <w:r>
        <w:rPr>
          <w:noProof/>
        </w:rPr>
        <w:fldChar w:fldCharType="separate"/>
      </w:r>
      <w:r>
        <w:rPr>
          <w:noProof/>
        </w:rPr>
        <w:t>370</w:t>
      </w:r>
      <w:r>
        <w:rPr>
          <w:noProof/>
        </w:rPr>
        <w:fldChar w:fldCharType="end"/>
      </w:r>
    </w:p>
    <w:p w14:paraId="17D0F3A5" w14:textId="070A3F16"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sv-SE"/>
        </w:rPr>
        <w:t>B.6</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test environments</w:t>
      </w:r>
      <w:r>
        <w:rPr>
          <w:noProof/>
        </w:rPr>
        <w:tab/>
      </w:r>
      <w:r>
        <w:rPr>
          <w:noProof/>
        </w:rPr>
        <w:fldChar w:fldCharType="begin"/>
      </w:r>
      <w:r>
        <w:rPr>
          <w:noProof/>
        </w:rPr>
        <w:instrText xml:space="preserve"> PAGEREF _Toc163475623 \h </w:instrText>
      </w:r>
      <w:r>
        <w:rPr>
          <w:noProof/>
        </w:rPr>
      </w:r>
      <w:r>
        <w:rPr>
          <w:noProof/>
        </w:rPr>
        <w:fldChar w:fldCharType="separate"/>
      </w:r>
      <w:r>
        <w:rPr>
          <w:noProof/>
        </w:rPr>
        <w:t>370</w:t>
      </w:r>
      <w:r>
        <w:rPr>
          <w:noProof/>
        </w:rPr>
        <w:fldChar w:fldCharType="end"/>
      </w:r>
    </w:p>
    <w:p w14:paraId="461FC5A7" w14:textId="00421A4A"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sv-SE"/>
        </w:rPr>
        <w:t>B.7</w:t>
      </w:r>
      <w:r>
        <w:rPr>
          <w:rFonts w:asciiTheme="minorHAnsi" w:eastAsiaTheme="minorEastAsia" w:hAnsiTheme="minorHAnsi" w:cstheme="minorBidi"/>
          <w:noProof/>
          <w:kern w:val="2"/>
          <w:szCs w:val="22"/>
          <w:lang w:val="en-US" w:eastAsia="zh-CN"/>
          <w14:ligatures w14:val="standardContextual"/>
        </w:rPr>
        <w:tab/>
      </w:r>
      <w:r>
        <w:rPr>
          <w:noProof/>
          <w:lang w:eastAsia="sv-SE"/>
        </w:rPr>
        <w:t>OTA extreme test methods</w:t>
      </w:r>
      <w:r>
        <w:rPr>
          <w:noProof/>
        </w:rPr>
        <w:tab/>
      </w:r>
      <w:r>
        <w:rPr>
          <w:noProof/>
        </w:rPr>
        <w:fldChar w:fldCharType="begin"/>
      </w:r>
      <w:r>
        <w:rPr>
          <w:noProof/>
        </w:rPr>
        <w:instrText xml:space="preserve"> PAGEREF _Toc163475624 \h </w:instrText>
      </w:r>
      <w:r>
        <w:rPr>
          <w:noProof/>
        </w:rPr>
      </w:r>
      <w:r>
        <w:rPr>
          <w:noProof/>
        </w:rPr>
        <w:fldChar w:fldCharType="separate"/>
      </w:r>
      <w:r>
        <w:rPr>
          <w:noProof/>
        </w:rPr>
        <w:t>371</w:t>
      </w:r>
      <w:r>
        <w:rPr>
          <w:noProof/>
        </w:rPr>
        <w:fldChar w:fldCharType="end"/>
      </w:r>
    </w:p>
    <w:p w14:paraId="4BEE60CC" w14:textId="293CC06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sv-SE"/>
        </w:rPr>
        <w:t>B.7.1</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Direct far field method</w:t>
      </w:r>
      <w:r>
        <w:rPr>
          <w:noProof/>
        </w:rPr>
        <w:tab/>
      </w:r>
      <w:r>
        <w:rPr>
          <w:noProof/>
        </w:rPr>
        <w:fldChar w:fldCharType="begin"/>
      </w:r>
      <w:r>
        <w:rPr>
          <w:noProof/>
        </w:rPr>
        <w:instrText xml:space="preserve"> PAGEREF _Toc163475625 \h </w:instrText>
      </w:r>
      <w:r>
        <w:rPr>
          <w:noProof/>
        </w:rPr>
      </w:r>
      <w:r>
        <w:rPr>
          <w:noProof/>
        </w:rPr>
        <w:fldChar w:fldCharType="separate"/>
      </w:r>
      <w:r>
        <w:rPr>
          <w:noProof/>
        </w:rPr>
        <w:t>371</w:t>
      </w:r>
      <w:r>
        <w:rPr>
          <w:noProof/>
        </w:rPr>
        <w:fldChar w:fldCharType="end"/>
      </w:r>
    </w:p>
    <w:p w14:paraId="130456BE" w14:textId="653A0FE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sv-SE"/>
        </w:rPr>
        <w:t>B.7.</w:t>
      </w:r>
      <w:r w:rsidRPr="00274A1D">
        <w:rPr>
          <w:noProof/>
          <w:lang w:val="en-US" w:eastAsia="sv-SE"/>
        </w:rPr>
        <w:t>2</w:t>
      </w:r>
      <w:r>
        <w:rPr>
          <w:rFonts w:asciiTheme="minorHAnsi" w:eastAsiaTheme="minorEastAsia" w:hAnsiTheme="minorHAnsi" w:cstheme="minorBidi"/>
          <w:noProof/>
          <w:kern w:val="2"/>
          <w:sz w:val="22"/>
          <w:szCs w:val="22"/>
          <w:lang w:val="en-US" w:eastAsia="zh-CN"/>
          <w14:ligatures w14:val="standardContextual"/>
        </w:rPr>
        <w:tab/>
      </w:r>
      <w:r>
        <w:rPr>
          <w:noProof/>
          <w:lang w:eastAsia="sv-SE"/>
        </w:rPr>
        <w:t>Relative method</w:t>
      </w:r>
      <w:r>
        <w:rPr>
          <w:noProof/>
        </w:rPr>
        <w:tab/>
      </w:r>
      <w:r>
        <w:rPr>
          <w:noProof/>
        </w:rPr>
        <w:fldChar w:fldCharType="begin"/>
      </w:r>
      <w:r>
        <w:rPr>
          <w:noProof/>
        </w:rPr>
        <w:instrText xml:space="preserve"> PAGEREF _Toc163475626 \h </w:instrText>
      </w:r>
      <w:r>
        <w:rPr>
          <w:noProof/>
        </w:rPr>
      </w:r>
      <w:r>
        <w:rPr>
          <w:noProof/>
        </w:rPr>
        <w:fldChar w:fldCharType="separate"/>
      </w:r>
      <w:r>
        <w:rPr>
          <w:noProof/>
        </w:rPr>
        <w:t>371</w:t>
      </w:r>
      <w:r>
        <w:rPr>
          <w:noProof/>
        </w:rPr>
        <w:fldChar w:fldCharType="end"/>
      </w:r>
    </w:p>
    <w:p w14:paraId="28806854" w14:textId="1A5201E9"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_Toc163475627 \h </w:instrText>
      </w:r>
      <w:r>
        <w:rPr>
          <w:noProof/>
        </w:rPr>
      </w:r>
      <w:r>
        <w:rPr>
          <w:noProof/>
        </w:rPr>
        <w:fldChar w:fldCharType="separate"/>
      </w:r>
      <w:r>
        <w:rPr>
          <w:noProof/>
        </w:rPr>
        <w:t>373</w:t>
      </w:r>
      <w:r>
        <w:rPr>
          <w:noProof/>
        </w:rPr>
        <w:fldChar w:fldCharType="end"/>
      </w:r>
    </w:p>
    <w:p w14:paraId="612F25EC" w14:textId="2A36A6D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C.1</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_Toc163475628 \h </w:instrText>
      </w:r>
      <w:r>
        <w:rPr>
          <w:noProof/>
        </w:rPr>
      </w:r>
      <w:r>
        <w:rPr>
          <w:noProof/>
        </w:rPr>
        <w:fldChar w:fldCharType="separate"/>
      </w:r>
      <w:r>
        <w:rPr>
          <w:noProof/>
        </w:rPr>
        <w:t>374</w:t>
      </w:r>
      <w:r>
        <w:rPr>
          <w:noProof/>
        </w:rPr>
        <w:fldChar w:fldCharType="end"/>
      </w:r>
    </w:p>
    <w:p w14:paraId="68CEAC8B" w14:textId="46A5D06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C.2</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_Toc163475629 \h </w:instrText>
      </w:r>
      <w:r>
        <w:rPr>
          <w:noProof/>
        </w:rPr>
      </w:r>
      <w:r>
        <w:rPr>
          <w:noProof/>
        </w:rPr>
        <w:fldChar w:fldCharType="separate"/>
      </w:r>
      <w:r>
        <w:rPr>
          <w:noProof/>
        </w:rPr>
        <w:t>380</w:t>
      </w:r>
      <w:r>
        <w:rPr>
          <w:noProof/>
        </w:rPr>
        <w:fldChar w:fldCharType="end"/>
      </w:r>
    </w:p>
    <w:p w14:paraId="5BBE3A38" w14:textId="130B8BE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C.3</w:t>
      </w:r>
      <w:r>
        <w:rPr>
          <w:rFonts w:asciiTheme="minorHAnsi" w:eastAsiaTheme="minorEastAsia" w:hAnsiTheme="minorHAnsi" w:cstheme="minorBidi"/>
          <w:noProof/>
          <w:kern w:val="2"/>
          <w:szCs w:val="22"/>
          <w:lang w:val="en-US" w:eastAsia="zh-CN"/>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_Toc163475630 \h </w:instrText>
      </w:r>
      <w:r>
        <w:rPr>
          <w:noProof/>
        </w:rPr>
      </w:r>
      <w:r>
        <w:rPr>
          <w:noProof/>
        </w:rPr>
        <w:fldChar w:fldCharType="separate"/>
      </w:r>
      <w:r>
        <w:rPr>
          <w:noProof/>
        </w:rPr>
        <w:t>381</w:t>
      </w:r>
      <w:r>
        <w:rPr>
          <w:noProof/>
        </w:rPr>
        <w:fldChar w:fldCharType="end"/>
      </w:r>
    </w:p>
    <w:p w14:paraId="2BCC5B80" w14:textId="53C570DB"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D (normative): Calibration</w:t>
      </w:r>
      <w:r>
        <w:rPr>
          <w:noProof/>
        </w:rPr>
        <w:tab/>
      </w:r>
      <w:r>
        <w:rPr>
          <w:noProof/>
        </w:rPr>
        <w:fldChar w:fldCharType="begin"/>
      </w:r>
      <w:r>
        <w:rPr>
          <w:noProof/>
        </w:rPr>
        <w:instrText xml:space="preserve"> PAGEREF _Toc163475631 \h </w:instrText>
      </w:r>
      <w:r>
        <w:rPr>
          <w:noProof/>
        </w:rPr>
      </w:r>
      <w:r>
        <w:rPr>
          <w:noProof/>
        </w:rPr>
        <w:fldChar w:fldCharType="separate"/>
      </w:r>
      <w:r>
        <w:rPr>
          <w:noProof/>
        </w:rPr>
        <w:t>384</w:t>
      </w:r>
      <w:r>
        <w:rPr>
          <w:noProof/>
        </w:rPr>
        <w:fldChar w:fldCharType="end"/>
      </w:r>
    </w:p>
    <w:p w14:paraId="59DEF937" w14:textId="2C27B2D2"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E (informative): OTA measurement system set-up</w:t>
      </w:r>
      <w:r>
        <w:rPr>
          <w:noProof/>
        </w:rPr>
        <w:tab/>
      </w:r>
      <w:r>
        <w:rPr>
          <w:noProof/>
        </w:rPr>
        <w:fldChar w:fldCharType="begin"/>
      </w:r>
      <w:r>
        <w:rPr>
          <w:noProof/>
        </w:rPr>
        <w:instrText xml:space="preserve"> PAGEREF _Toc163475632 \h </w:instrText>
      </w:r>
      <w:r>
        <w:rPr>
          <w:noProof/>
        </w:rPr>
      </w:r>
      <w:r>
        <w:rPr>
          <w:noProof/>
        </w:rPr>
        <w:fldChar w:fldCharType="separate"/>
      </w:r>
      <w:r>
        <w:rPr>
          <w:noProof/>
        </w:rPr>
        <w:t>385</w:t>
      </w:r>
      <w:r>
        <w:rPr>
          <w:noProof/>
        </w:rPr>
        <w:fldChar w:fldCharType="end"/>
      </w:r>
    </w:p>
    <w:p w14:paraId="5A0BAA44" w14:textId="7E200AF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E.1</w:t>
      </w:r>
      <w:r>
        <w:rPr>
          <w:rFonts w:asciiTheme="minorHAnsi" w:eastAsiaTheme="minorEastAsia" w:hAnsiTheme="minorHAnsi" w:cstheme="minorBidi"/>
          <w:noProof/>
          <w:kern w:val="2"/>
          <w:szCs w:val="22"/>
          <w:lang w:val="en-US" w:eastAsia="zh-CN"/>
          <w14:ligatures w14:val="standardContextual"/>
        </w:rPr>
        <w:tab/>
      </w:r>
      <w:r>
        <w:rPr>
          <w:noProof/>
        </w:rPr>
        <w:t>Transmitter</w:t>
      </w:r>
      <w:r>
        <w:rPr>
          <w:noProof/>
        </w:rPr>
        <w:tab/>
      </w:r>
      <w:r>
        <w:rPr>
          <w:noProof/>
        </w:rPr>
        <w:fldChar w:fldCharType="begin"/>
      </w:r>
      <w:r>
        <w:rPr>
          <w:noProof/>
        </w:rPr>
        <w:instrText xml:space="preserve"> PAGEREF _Toc163475633 \h </w:instrText>
      </w:r>
      <w:r>
        <w:rPr>
          <w:noProof/>
        </w:rPr>
      </w:r>
      <w:r>
        <w:rPr>
          <w:noProof/>
        </w:rPr>
        <w:fldChar w:fldCharType="separate"/>
      </w:r>
      <w:r>
        <w:rPr>
          <w:noProof/>
        </w:rPr>
        <w:t>385</w:t>
      </w:r>
      <w:r>
        <w:rPr>
          <w:noProof/>
        </w:rPr>
        <w:fldChar w:fldCharType="end"/>
      </w:r>
    </w:p>
    <w:p w14:paraId="0C8FD324" w14:textId="02AB8B1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E.1.1</w:t>
      </w:r>
      <w:r>
        <w:rPr>
          <w:rFonts w:asciiTheme="minorHAnsi" w:eastAsiaTheme="minorEastAsia" w:hAnsiTheme="minorHAnsi" w:cstheme="minorBidi"/>
          <w:noProof/>
          <w:kern w:val="2"/>
          <w:sz w:val="22"/>
          <w:szCs w:val="22"/>
          <w:lang w:val="en-US" w:eastAsia="zh-CN"/>
          <w14:ligatures w14:val="standardContextual"/>
        </w:rPr>
        <w:tab/>
      </w:r>
      <w:r>
        <w:rPr>
          <w:noProof/>
        </w:rPr>
        <w:t>Radiated transmit power, OTA output power dynamics, OTA transmitted signal quality, OTA occupied bandwidth, and OTA transmit ON/OFF power (</w:t>
      </w:r>
      <w:r w:rsidRPr="00274A1D">
        <w:rPr>
          <w:i/>
          <w:noProof/>
        </w:rPr>
        <w:t>BS type 2-O</w:t>
      </w:r>
      <w:r>
        <w:rPr>
          <w:noProof/>
        </w:rPr>
        <w:t>)</w:t>
      </w:r>
      <w:r>
        <w:rPr>
          <w:noProof/>
        </w:rPr>
        <w:tab/>
      </w:r>
      <w:r>
        <w:rPr>
          <w:noProof/>
        </w:rPr>
        <w:fldChar w:fldCharType="begin"/>
      </w:r>
      <w:r>
        <w:rPr>
          <w:noProof/>
        </w:rPr>
        <w:instrText xml:space="preserve"> PAGEREF _Toc163475634 \h </w:instrText>
      </w:r>
      <w:r>
        <w:rPr>
          <w:noProof/>
        </w:rPr>
      </w:r>
      <w:r>
        <w:rPr>
          <w:noProof/>
        </w:rPr>
        <w:fldChar w:fldCharType="separate"/>
      </w:r>
      <w:r>
        <w:rPr>
          <w:noProof/>
        </w:rPr>
        <w:t>385</w:t>
      </w:r>
      <w:r>
        <w:rPr>
          <w:noProof/>
        </w:rPr>
        <w:fldChar w:fldCharType="end"/>
      </w:r>
    </w:p>
    <w:p w14:paraId="04A3B6CB" w14:textId="7683610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E.1.2</w:t>
      </w:r>
      <w:r>
        <w:rPr>
          <w:rFonts w:asciiTheme="minorHAnsi" w:eastAsiaTheme="minorEastAsia" w:hAnsiTheme="minorHAnsi" w:cstheme="minorBidi"/>
          <w:noProof/>
          <w:kern w:val="2"/>
          <w:sz w:val="22"/>
          <w:szCs w:val="22"/>
          <w:lang w:val="en-US" w:eastAsia="zh-CN"/>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_Toc163475635 \h </w:instrText>
      </w:r>
      <w:r>
        <w:rPr>
          <w:noProof/>
        </w:rPr>
      </w:r>
      <w:r>
        <w:rPr>
          <w:noProof/>
        </w:rPr>
        <w:fldChar w:fldCharType="separate"/>
      </w:r>
      <w:r>
        <w:rPr>
          <w:noProof/>
        </w:rPr>
        <w:t>386</w:t>
      </w:r>
      <w:r>
        <w:rPr>
          <w:noProof/>
        </w:rPr>
        <w:fldChar w:fldCharType="end"/>
      </w:r>
    </w:p>
    <w:p w14:paraId="17A82B64" w14:textId="1E75C56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E.1.3</w:t>
      </w:r>
      <w:r>
        <w:rPr>
          <w:rFonts w:asciiTheme="minorHAnsi" w:eastAsiaTheme="minorEastAsia" w:hAnsiTheme="minorHAnsi" w:cstheme="minorBidi"/>
          <w:noProof/>
          <w:kern w:val="2"/>
          <w:sz w:val="22"/>
          <w:szCs w:val="22"/>
          <w:lang w:val="en-US" w:eastAsia="zh-CN"/>
          <w14:ligatures w14:val="standardContextual"/>
        </w:rPr>
        <w:tab/>
      </w:r>
      <w:r>
        <w:rPr>
          <w:noProof/>
        </w:rPr>
        <w:t>OTA spurious emissions</w:t>
      </w:r>
      <w:r>
        <w:rPr>
          <w:noProof/>
        </w:rPr>
        <w:tab/>
      </w:r>
      <w:r>
        <w:rPr>
          <w:noProof/>
        </w:rPr>
        <w:fldChar w:fldCharType="begin"/>
      </w:r>
      <w:r>
        <w:rPr>
          <w:noProof/>
        </w:rPr>
        <w:instrText xml:space="preserve"> PAGEREF _Toc163475636 \h </w:instrText>
      </w:r>
      <w:r>
        <w:rPr>
          <w:noProof/>
        </w:rPr>
      </w:r>
      <w:r>
        <w:rPr>
          <w:noProof/>
        </w:rPr>
        <w:fldChar w:fldCharType="separate"/>
      </w:r>
      <w:r>
        <w:rPr>
          <w:noProof/>
        </w:rPr>
        <w:t>386</w:t>
      </w:r>
      <w:r>
        <w:rPr>
          <w:noProof/>
        </w:rPr>
        <w:fldChar w:fldCharType="end"/>
      </w:r>
    </w:p>
    <w:p w14:paraId="29956429" w14:textId="3834C07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E.1.4</w:t>
      </w:r>
      <w:r>
        <w:rPr>
          <w:rFonts w:asciiTheme="minorHAnsi" w:eastAsiaTheme="minorEastAsia" w:hAnsiTheme="minorHAnsi" w:cstheme="minorBidi"/>
          <w:noProof/>
          <w:kern w:val="2"/>
          <w:sz w:val="22"/>
          <w:szCs w:val="22"/>
          <w:lang w:val="en-US" w:eastAsia="zh-CN"/>
          <w14:ligatures w14:val="standardContextual"/>
        </w:rPr>
        <w:tab/>
      </w:r>
      <w:r>
        <w:rPr>
          <w:noProof/>
        </w:rPr>
        <w:t>OTA co-location emissions, OTA transmit ON/OFF power (</w:t>
      </w:r>
      <w:r w:rsidRPr="00274A1D">
        <w:rPr>
          <w:i/>
          <w:noProof/>
        </w:rPr>
        <w:t>BS type 1-O</w:t>
      </w:r>
      <w:r>
        <w:rPr>
          <w:noProof/>
        </w:rPr>
        <w:t>)</w:t>
      </w:r>
      <w:r>
        <w:rPr>
          <w:noProof/>
        </w:rPr>
        <w:tab/>
      </w:r>
      <w:r>
        <w:rPr>
          <w:noProof/>
        </w:rPr>
        <w:fldChar w:fldCharType="begin"/>
      </w:r>
      <w:r>
        <w:rPr>
          <w:noProof/>
        </w:rPr>
        <w:instrText xml:space="preserve"> PAGEREF _Toc163475637 \h </w:instrText>
      </w:r>
      <w:r>
        <w:rPr>
          <w:noProof/>
        </w:rPr>
      </w:r>
      <w:r>
        <w:rPr>
          <w:noProof/>
        </w:rPr>
        <w:fldChar w:fldCharType="separate"/>
      </w:r>
      <w:r>
        <w:rPr>
          <w:noProof/>
        </w:rPr>
        <w:t>387</w:t>
      </w:r>
      <w:r>
        <w:rPr>
          <w:noProof/>
        </w:rPr>
        <w:fldChar w:fldCharType="end"/>
      </w:r>
    </w:p>
    <w:p w14:paraId="633041A6" w14:textId="450791B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E.1.5</w:t>
      </w:r>
      <w:r>
        <w:rPr>
          <w:rFonts w:asciiTheme="minorHAnsi" w:eastAsiaTheme="minorEastAsia" w:hAnsiTheme="minorHAnsi" w:cstheme="minorBidi"/>
          <w:noProof/>
          <w:kern w:val="2"/>
          <w:sz w:val="22"/>
          <w:szCs w:val="22"/>
          <w:lang w:val="en-US" w:eastAsia="zh-CN"/>
          <w14:ligatures w14:val="standardContextual"/>
        </w:rPr>
        <w:tab/>
      </w:r>
      <w:r>
        <w:rPr>
          <w:noProof/>
        </w:rPr>
        <w:t>OTA transmitter intermodulation</w:t>
      </w:r>
      <w:r>
        <w:rPr>
          <w:noProof/>
        </w:rPr>
        <w:tab/>
      </w:r>
      <w:r>
        <w:rPr>
          <w:noProof/>
        </w:rPr>
        <w:fldChar w:fldCharType="begin"/>
      </w:r>
      <w:r>
        <w:rPr>
          <w:noProof/>
        </w:rPr>
        <w:instrText xml:space="preserve"> PAGEREF _Toc163475638 \h </w:instrText>
      </w:r>
      <w:r>
        <w:rPr>
          <w:noProof/>
        </w:rPr>
      </w:r>
      <w:r>
        <w:rPr>
          <w:noProof/>
        </w:rPr>
        <w:fldChar w:fldCharType="separate"/>
      </w:r>
      <w:r>
        <w:rPr>
          <w:noProof/>
        </w:rPr>
        <w:t>388</w:t>
      </w:r>
      <w:r>
        <w:rPr>
          <w:noProof/>
        </w:rPr>
        <w:fldChar w:fldCharType="end"/>
      </w:r>
    </w:p>
    <w:p w14:paraId="4D536574" w14:textId="347FD9C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E.2</w:t>
      </w:r>
      <w:r>
        <w:rPr>
          <w:rFonts w:asciiTheme="minorHAnsi" w:eastAsiaTheme="minorEastAsia" w:hAnsiTheme="minorHAnsi" w:cstheme="minorBidi"/>
          <w:noProof/>
          <w:kern w:val="2"/>
          <w:szCs w:val="22"/>
          <w:lang w:val="en-US" w:eastAsia="zh-CN"/>
          <w14:ligatures w14:val="standardContextual"/>
        </w:rPr>
        <w:tab/>
      </w:r>
      <w:r>
        <w:rPr>
          <w:noProof/>
        </w:rPr>
        <w:t>Receiver</w:t>
      </w:r>
      <w:r>
        <w:rPr>
          <w:noProof/>
        </w:rPr>
        <w:tab/>
      </w:r>
      <w:r>
        <w:rPr>
          <w:noProof/>
        </w:rPr>
        <w:fldChar w:fldCharType="begin"/>
      </w:r>
      <w:r>
        <w:rPr>
          <w:noProof/>
        </w:rPr>
        <w:instrText xml:space="preserve"> PAGEREF _Toc163475639 \h </w:instrText>
      </w:r>
      <w:r>
        <w:rPr>
          <w:noProof/>
        </w:rPr>
      </w:r>
      <w:r>
        <w:rPr>
          <w:noProof/>
        </w:rPr>
        <w:fldChar w:fldCharType="separate"/>
      </w:r>
      <w:r>
        <w:rPr>
          <w:noProof/>
        </w:rPr>
        <w:t>389</w:t>
      </w:r>
      <w:r>
        <w:rPr>
          <w:noProof/>
        </w:rPr>
        <w:fldChar w:fldCharType="end"/>
      </w:r>
    </w:p>
    <w:p w14:paraId="1367FF6A" w14:textId="684FC4C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E.2.1</w:t>
      </w:r>
      <w:r>
        <w:rPr>
          <w:rFonts w:asciiTheme="minorHAnsi" w:eastAsiaTheme="minorEastAsia" w:hAnsiTheme="minorHAnsi" w:cstheme="minorBidi"/>
          <w:noProof/>
          <w:kern w:val="2"/>
          <w:sz w:val="22"/>
          <w:szCs w:val="22"/>
          <w:lang w:val="en-US" w:eastAsia="zh-CN"/>
          <w14:ligatures w14:val="standardContextual"/>
        </w:rPr>
        <w:tab/>
      </w:r>
      <w:r>
        <w:rPr>
          <w:noProof/>
        </w:rPr>
        <w:t>OTA sensitivity and OTA reference sensitivity level</w:t>
      </w:r>
      <w:r>
        <w:rPr>
          <w:noProof/>
        </w:rPr>
        <w:tab/>
      </w:r>
      <w:r>
        <w:rPr>
          <w:noProof/>
        </w:rPr>
        <w:fldChar w:fldCharType="begin"/>
      </w:r>
      <w:r>
        <w:rPr>
          <w:noProof/>
        </w:rPr>
        <w:instrText xml:space="preserve"> PAGEREF _Toc163475640 \h </w:instrText>
      </w:r>
      <w:r>
        <w:rPr>
          <w:noProof/>
        </w:rPr>
      </w:r>
      <w:r>
        <w:rPr>
          <w:noProof/>
        </w:rPr>
        <w:fldChar w:fldCharType="separate"/>
      </w:r>
      <w:r>
        <w:rPr>
          <w:noProof/>
        </w:rPr>
        <w:t>389</w:t>
      </w:r>
      <w:r>
        <w:rPr>
          <w:noProof/>
        </w:rPr>
        <w:fldChar w:fldCharType="end"/>
      </w:r>
    </w:p>
    <w:p w14:paraId="17BE4B0B" w14:textId="11313F5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E.2.2</w:t>
      </w:r>
      <w:r>
        <w:rPr>
          <w:rFonts w:asciiTheme="minorHAnsi" w:eastAsiaTheme="minorEastAsia" w:hAnsiTheme="minorHAnsi" w:cstheme="minorBidi"/>
          <w:noProof/>
          <w:kern w:val="2"/>
          <w:sz w:val="22"/>
          <w:szCs w:val="22"/>
          <w:lang w:val="en-US" w:eastAsia="zh-CN"/>
          <w14:ligatures w14:val="standardContextual"/>
        </w:rPr>
        <w:tab/>
      </w:r>
      <w:r>
        <w:rPr>
          <w:noProof/>
        </w:rPr>
        <w:t>OTA dynamic range</w:t>
      </w:r>
      <w:r>
        <w:rPr>
          <w:noProof/>
        </w:rPr>
        <w:tab/>
      </w:r>
      <w:r>
        <w:rPr>
          <w:noProof/>
        </w:rPr>
        <w:fldChar w:fldCharType="begin"/>
      </w:r>
      <w:r>
        <w:rPr>
          <w:noProof/>
        </w:rPr>
        <w:instrText xml:space="preserve"> PAGEREF _Toc163475641 \h </w:instrText>
      </w:r>
      <w:r>
        <w:rPr>
          <w:noProof/>
        </w:rPr>
      </w:r>
      <w:r>
        <w:rPr>
          <w:noProof/>
        </w:rPr>
        <w:fldChar w:fldCharType="separate"/>
      </w:r>
      <w:r>
        <w:rPr>
          <w:noProof/>
        </w:rPr>
        <w:t>389</w:t>
      </w:r>
      <w:r>
        <w:rPr>
          <w:noProof/>
        </w:rPr>
        <w:fldChar w:fldCharType="end"/>
      </w:r>
    </w:p>
    <w:p w14:paraId="7A51AE0C" w14:textId="31F2B6D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E.2.3</w:t>
      </w:r>
      <w:r>
        <w:rPr>
          <w:rFonts w:asciiTheme="minorHAnsi" w:eastAsiaTheme="minorEastAsia" w:hAnsiTheme="minorHAnsi" w:cstheme="minorBidi"/>
          <w:noProof/>
          <w:kern w:val="2"/>
          <w:sz w:val="22"/>
          <w:szCs w:val="22"/>
          <w:lang w:val="en-US" w:eastAsia="zh-CN"/>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_Toc163475642 \h </w:instrText>
      </w:r>
      <w:r>
        <w:rPr>
          <w:noProof/>
        </w:rPr>
      </w:r>
      <w:r>
        <w:rPr>
          <w:noProof/>
        </w:rPr>
        <w:fldChar w:fldCharType="separate"/>
      </w:r>
      <w:r>
        <w:rPr>
          <w:noProof/>
        </w:rPr>
        <w:t>390</w:t>
      </w:r>
      <w:r>
        <w:rPr>
          <w:noProof/>
        </w:rPr>
        <w:fldChar w:fldCharType="end"/>
      </w:r>
    </w:p>
    <w:p w14:paraId="2A8F0662" w14:textId="4CBF88EB"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lastRenderedPageBreak/>
        <w:t>E.2.4</w:t>
      </w:r>
      <w:r>
        <w:rPr>
          <w:rFonts w:asciiTheme="minorHAnsi" w:eastAsiaTheme="minorEastAsia" w:hAnsiTheme="minorHAnsi" w:cstheme="minorBidi"/>
          <w:noProof/>
          <w:kern w:val="2"/>
          <w:sz w:val="22"/>
          <w:szCs w:val="22"/>
          <w:lang w:val="en-US" w:eastAsia="zh-CN"/>
          <w14:ligatures w14:val="standardContextual"/>
        </w:rPr>
        <w:tab/>
      </w:r>
      <w:r>
        <w:rPr>
          <w:noProof/>
        </w:rPr>
        <w:t>OTA blocking</w:t>
      </w:r>
      <w:r>
        <w:rPr>
          <w:noProof/>
        </w:rPr>
        <w:tab/>
      </w:r>
      <w:r>
        <w:rPr>
          <w:noProof/>
        </w:rPr>
        <w:fldChar w:fldCharType="begin"/>
      </w:r>
      <w:r>
        <w:rPr>
          <w:noProof/>
        </w:rPr>
        <w:instrText xml:space="preserve"> PAGEREF _Toc163475643 \h </w:instrText>
      </w:r>
      <w:r>
        <w:rPr>
          <w:noProof/>
        </w:rPr>
      </w:r>
      <w:r>
        <w:rPr>
          <w:noProof/>
        </w:rPr>
        <w:fldChar w:fldCharType="separate"/>
      </w:r>
      <w:r>
        <w:rPr>
          <w:noProof/>
        </w:rPr>
        <w:t>391</w:t>
      </w:r>
      <w:r>
        <w:rPr>
          <w:noProof/>
        </w:rPr>
        <w:fldChar w:fldCharType="end"/>
      </w:r>
    </w:p>
    <w:p w14:paraId="4BF4B98A" w14:textId="0D2AB24F"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E.2</w:t>
      </w:r>
      <w:r>
        <w:rPr>
          <w:noProof/>
        </w:rPr>
        <w:t>.</w:t>
      </w:r>
      <w:r w:rsidRPr="00274A1D">
        <w:rPr>
          <w:noProof/>
          <w:lang w:val="en-US"/>
        </w:rPr>
        <w:t>4</w:t>
      </w:r>
      <w:r>
        <w:rPr>
          <w:noProof/>
        </w:rPr>
        <w:t>.1</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 xml:space="preserve">General </w:t>
      </w:r>
      <w:r>
        <w:rPr>
          <w:noProof/>
        </w:rPr>
        <w:t>OTA</w:t>
      </w:r>
      <w:r w:rsidRPr="00274A1D">
        <w:rPr>
          <w:noProof/>
          <w:lang w:val="en-US"/>
        </w:rPr>
        <w:t xml:space="preserve"> out-of-band blocking</w:t>
      </w:r>
      <w:r>
        <w:rPr>
          <w:noProof/>
        </w:rPr>
        <w:tab/>
      </w:r>
      <w:r>
        <w:rPr>
          <w:noProof/>
        </w:rPr>
        <w:fldChar w:fldCharType="begin"/>
      </w:r>
      <w:r>
        <w:rPr>
          <w:noProof/>
        </w:rPr>
        <w:instrText xml:space="preserve"> PAGEREF _Toc163475644 \h </w:instrText>
      </w:r>
      <w:r>
        <w:rPr>
          <w:noProof/>
        </w:rPr>
      </w:r>
      <w:r>
        <w:rPr>
          <w:noProof/>
        </w:rPr>
        <w:fldChar w:fldCharType="separate"/>
      </w:r>
      <w:r>
        <w:rPr>
          <w:noProof/>
        </w:rPr>
        <w:t>391</w:t>
      </w:r>
      <w:r>
        <w:rPr>
          <w:noProof/>
        </w:rPr>
        <w:fldChar w:fldCharType="end"/>
      </w:r>
    </w:p>
    <w:p w14:paraId="067EB81B" w14:textId="13808B31"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E.2</w:t>
      </w:r>
      <w:r>
        <w:rPr>
          <w:noProof/>
        </w:rPr>
        <w:t>.</w:t>
      </w:r>
      <w:r w:rsidRPr="00274A1D">
        <w:rPr>
          <w:noProof/>
          <w:lang w:val="en-US"/>
        </w:rPr>
        <w:t>4</w:t>
      </w:r>
      <w:r>
        <w:rPr>
          <w:noProof/>
        </w:rPr>
        <w:t>.2</w:t>
      </w:r>
      <w:r>
        <w:rPr>
          <w:rFonts w:asciiTheme="minorHAnsi" w:eastAsiaTheme="minorEastAsia" w:hAnsiTheme="minorHAnsi" w:cstheme="minorBidi"/>
          <w:noProof/>
          <w:kern w:val="2"/>
          <w:sz w:val="22"/>
          <w:szCs w:val="22"/>
          <w:lang w:val="en-US" w:eastAsia="zh-CN"/>
          <w14:ligatures w14:val="standardContextual"/>
        </w:rPr>
        <w:tab/>
      </w:r>
      <w:r>
        <w:rPr>
          <w:noProof/>
        </w:rPr>
        <w:t xml:space="preserve">OTA </w:t>
      </w:r>
      <w:r w:rsidRPr="00274A1D">
        <w:rPr>
          <w:noProof/>
          <w:lang w:val="en-US"/>
        </w:rPr>
        <w:t>co-location blocking</w:t>
      </w:r>
      <w:r>
        <w:rPr>
          <w:noProof/>
        </w:rPr>
        <w:tab/>
      </w:r>
      <w:r>
        <w:rPr>
          <w:noProof/>
        </w:rPr>
        <w:fldChar w:fldCharType="begin"/>
      </w:r>
      <w:r>
        <w:rPr>
          <w:noProof/>
        </w:rPr>
        <w:instrText xml:space="preserve"> PAGEREF _Toc163475645 \h </w:instrText>
      </w:r>
      <w:r>
        <w:rPr>
          <w:noProof/>
        </w:rPr>
      </w:r>
      <w:r>
        <w:rPr>
          <w:noProof/>
        </w:rPr>
        <w:fldChar w:fldCharType="separate"/>
      </w:r>
      <w:r>
        <w:rPr>
          <w:noProof/>
        </w:rPr>
        <w:t>391</w:t>
      </w:r>
      <w:r>
        <w:rPr>
          <w:noProof/>
        </w:rPr>
        <w:fldChar w:fldCharType="end"/>
      </w:r>
    </w:p>
    <w:p w14:paraId="46699689" w14:textId="1EC53A7F"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E.2.5</w:t>
      </w:r>
      <w:r>
        <w:rPr>
          <w:rFonts w:asciiTheme="minorHAnsi" w:eastAsiaTheme="minorEastAsia" w:hAnsiTheme="minorHAnsi" w:cstheme="minorBidi"/>
          <w:noProof/>
          <w:kern w:val="2"/>
          <w:sz w:val="22"/>
          <w:szCs w:val="22"/>
          <w:lang w:val="en-US" w:eastAsia="zh-CN"/>
          <w14:ligatures w14:val="standardContextual"/>
        </w:rPr>
        <w:tab/>
      </w:r>
      <w:r>
        <w:rPr>
          <w:noProof/>
        </w:rPr>
        <w:t>OTA receiver spurious emissions</w:t>
      </w:r>
      <w:r>
        <w:rPr>
          <w:noProof/>
        </w:rPr>
        <w:tab/>
      </w:r>
      <w:r>
        <w:rPr>
          <w:noProof/>
        </w:rPr>
        <w:fldChar w:fldCharType="begin"/>
      </w:r>
      <w:r>
        <w:rPr>
          <w:noProof/>
        </w:rPr>
        <w:instrText xml:space="preserve"> PAGEREF _Toc163475646 \h </w:instrText>
      </w:r>
      <w:r>
        <w:rPr>
          <w:noProof/>
        </w:rPr>
      </w:r>
      <w:r>
        <w:rPr>
          <w:noProof/>
        </w:rPr>
        <w:fldChar w:fldCharType="separate"/>
      </w:r>
      <w:r>
        <w:rPr>
          <w:noProof/>
        </w:rPr>
        <w:t>392</w:t>
      </w:r>
      <w:r>
        <w:rPr>
          <w:noProof/>
        </w:rPr>
        <w:fldChar w:fldCharType="end"/>
      </w:r>
    </w:p>
    <w:p w14:paraId="5BC0DE7C" w14:textId="24C0057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E.2.6</w:t>
      </w:r>
      <w:r>
        <w:rPr>
          <w:rFonts w:asciiTheme="minorHAnsi" w:eastAsiaTheme="minorEastAsia" w:hAnsiTheme="minorHAnsi" w:cstheme="minorBidi"/>
          <w:noProof/>
          <w:kern w:val="2"/>
          <w:sz w:val="22"/>
          <w:szCs w:val="22"/>
          <w:lang w:val="en-US" w:eastAsia="zh-CN"/>
          <w14:ligatures w14:val="standardContextual"/>
        </w:rPr>
        <w:tab/>
      </w:r>
      <w:r>
        <w:rPr>
          <w:noProof/>
        </w:rPr>
        <w:t>OTA receiver intermodulation</w:t>
      </w:r>
      <w:r>
        <w:rPr>
          <w:noProof/>
        </w:rPr>
        <w:tab/>
      </w:r>
      <w:r>
        <w:rPr>
          <w:noProof/>
        </w:rPr>
        <w:fldChar w:fldCharType="begin"/>
      </w:r>
      <w:r>
        <w:rPr>
          <w:noProof/>
        </w:rPr>
        <w:instrText xml:space="preserve"> PAGEREF _Toc163475647 \h </w:instrText>
      </w:r>
      <w:r>
        <w:rPr>
          <w:noProof/>
        </w:rPr>
      </w:r>
      <w:r>
        <w:rPr>
          <w:noProof/>
        </w:rPr>
        <w:fldChar w:fldCharType="separate"/>
      </w:r>
      <w:r>
        <w:rPr>
          <w:noProof/>
        </w:rPr>
        <w:t>392</w:t>
      </w:r>
      <w:r>
        <w:rPr>
          <w:noProof/>
        </w:rPr>
        <w:fldChar w:fldCharType="end"/>
      </w:r>
    </w:p>
    <w:p w14:paraId="11241749" w14:textId="323D74B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E.2.7</w:t>
      </w:r>
      <w:r>
        <w:rPr>
          <w:rFonts w:asciiTheme="minorHAnsi" w:eastAsiaTheme="minorEastAsia" w:hAnsiTheme="minorHAnsi" w:cstheme="minorBidi"/>
          <w:noProof/>
          <w:kern w:val="2"/>
          <w:sz w:val="22"/>
          <w:szCs w:val="22"/>
          <w:lang w:val="en-US" w:eastAsia="zh-CN"/>
          <w14:ligatures w14:val="standardContextual"/>
        </w:rPr>
        <w:tab/>
      </w:r>
      <w:r>
        <w:rPr>
          <w:noProof/>
        </w:rPr>
        <w:t>OTA in-channel selectivity</w:t>
      </w:r>
      <w:r>
        <w:rPr>
          <w:noProof/>
        </w:rPr>
        <w:tab/>
      </w:r>
      <w:r>
        <w:rPr>
          <w:noProof/>
        </w:rPr>
        <w:fldChar w:fldCharType="begin"/>
      </w:r>
      <w:r>
        <w:rPr>
          <w:noProof/>
        </w:rPr>
        <w:instrText xml:space="preserve"> PAGEREF _Toc163475648 \h </w:instrText>
      </w:r>
      <w:r>
        <w:rPr>
          <w:noProof/>
        </w:rPr>
      </w:r>
      <w:r>
        <w:rPr>
          <w:noProof/>
        </w:rPr>
        <w:fldChar w:fldCharType="separate"/>
      </w:r>
      <w:r>
        <w:rPr>
          <w:noProof/>
        </w:rPr>
        <w:t>393</w:t>
      </w:r>
      <w:r>
        <w:rPr>
          <w:noProof/>
        </w:rPr>
        <w:fldChar w:fldCharType="end"/>
      </w:r>
    </w:p>
    <w:p w14:paraId="309E1600" w14:textId="37ED841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E.3</w:t>
      </w:r>
      <w:r>
        <w:rPr>
          <w:rFonts w:asciiTheme="minorHAnsi" w:eastAsiaTheme="minorEastAsia" w:hAnsiTheme="minorHAnsi" w:cstheme="minorBidi"/>
          <w:noProof/>
          <w:kern w:val="2"/>
          <w:szCs w:val="22"/>
          <w:lang w:val="en-US" w:eastAsia="zh-CN"/>
          <w14:ligatures w14:val="standardContextual"/>
        </w:rPr>
        <w:tab/>
      </w:r>
      <w:r>
        <w:rPr>
          <w:noProof/>
        </w:rPr>
        <w:t>Performance requirements</w:t>
      </w:r>
      <w:r>
        <w:rPr>
          <w:noProof/>
        </w:rPr>
        <w:tab/>
      </w:r>
      <w:r>
        <w:rPr>
          <w:noProof/>
        </w:rPr>
        <w:fldChar w:fldCharType="begin"/>
      </w:r>
      <w:r>
        <w:rPr>
          <w:noProof/>
        </w:rPr>
        <w:instrText xml:space="preserve"> PAGEREF _Toc163475649 \h </w:instrText>
      </w:r>
      <w:r>
        <w:rPr>
          <w:noProof/>
        </w:rPr>
      </w:r>
      <w:r>
        <w:rPr>
          <w:noProof/>
        </w:rPr>
        <w:fldChar w:fldCharType="separate"/>
      </w:r>
      <w:r>
        <w:rPr>
          <w:noProof/>
        </w:rPr>
        <w:t>393</w:t>
      </w:r>
      <w:r>
        <w:rPr>
          <w:noProof/>
        </w:rPr>
        <w:fldChar w:fldCharType="end"/>
      </w:r>
    </w:p>
    <w:p w14:paraId="3BBEC69B" w14:textId="308C36EE"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F (normative): Void</w:t>
      </w:r>
      <w:r>
        <w:rPr>
          <w:noProof/>
        </w:rPr>
        <w:tab/>
      </w:r>
      <w:r>
        <w:rPr>
          <w:noProof/>
        </w:rPr>
        <w:fldChar w:fldCharType="begin"/>
      </w:r>
      <w:r>
        <w:rPr>
          <w:noProof/>
        </w:rPr>
        <w:instrText xml:space="preserve"> PAGEREF _Toc163475650 \h </w:instrText>
      </w:r>
      <w:r>
        <w:rPr>
          <w:noProof/>
        </w:rPr>
      </w:r>
      <w:r>
        <w:rPr>
          <w:noProof/>
        </w:rPr>
        <w:fldChar w:fldCharType="separate"/>
      </w:r>
      <w:r>
        <w:rPr>
          <w:noProof/>
        </w:rPr>
        <w:t>394</w:t>
      </w:r>
      <w:r>
        <w:rPr>
          <w:noProof/>
        </w:rPr>
        <w:fldChar w:fldCharType="end"/>
      </w:r>
    </w:p>
    <w:p w14:paraId="20D60286" w14:textId="55DCF2A2"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_Toc163475651 \h </w:instrText>
      </w:r>
      <w:r>
        <w:rPr>
          <w:noProof/>
        </w:rPr>
      </w:r>
      <w:r>
        <w:rPr>
          <w:noProof/>
        </w:rPr>
        <w:fldChar w:fldCharType="separate"/>
      </w:r>
      <w:r>
        <w:rPr>
          <w:noProof/>
        </w:rPr>
        <w:t>395</w:t>
      </w:r>
      <w:r>
        <w:rPr>
          <w:noProof/>
        </w:rPr>
        <w:fldChar w:fldCharType="end"/>
      </w:r>
    </w:p>
    <w:p w14:paraId="4D2B9CD4" w14:textId="29D8F161"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G.1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_Toc163475652 \h </w:instrText>
      </w:r>
      <w:r>
        <w:rPr>
          <w:noProof/>
        </w:rPr>
      </w:r>
      <w:r>
        <w:rPr>
          <w:noProof/>
        </w:rPr>
        <w:fldChar w:fldCharType="separate"/>
      </w:r>
      <w:r>
        <w:rPr>
          <w:noProof/>
        </w:rPr>
        <w:t>395</w:t>
      </w:r>
      <w:r>
        <w:rPr>
          <w:noProof/>
        </w:rPr>
        <w:fldChar w:fldCharType="end"/>
      </w:r>
    </w:p>
    <w:p w14:paraId="1D2C5C2A" w14:textId="25733019"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G.2</w:t>
      </w:r>
      <w:r>
        <w:rPr>
          <w:rFonts w:asciiTheme="minorHAnsi" w:eastAsiaTheme="minorEastAsia" w:hAnsiTheme="minorHAnsi" w:cstheme="minorBidi"/>
          <w:noProof/>
          <w:kern w:val="2"/>
          <w:szCs w:val="22"/>
          <w:lang w:val="en-US" w:eastAsia="zh-CN"/>
          <w14:ligatures w14:val="standardContextual"/>
        </w:rPr>
        <w:tab/>
      </w:r>
      <w:r>
        <w:rPr>
          <w:noProof/>
        </w:rPr>
        <w:t>Declarations</w:t>
      </w:r>
      <w:r>
        <w:rPr>
          <w:noProof/>
        </w:rPr>
        <w:tab/>
      </w:r>
      <w:r>
        <w:rPr>
          <w:noProof/>
        </w:rPr>
        <w:fldChar w:fldCharType="begin"/>
      </w:r>
      <w:r>
        <w:rPr>
          <w:noProof/>
        </w:rPr>
        <w:instrText xml:space="preserve"> PAGEREF _Toc163475653 \h </w:instrText>
      </w:r>
      <w:r>
        <w:rPr>
          <w:noProof/>
        </w:rPr>
      </w:r>
      <w:r>
        <w:rPr>
          <w:noProof/>
        </w:rPr>
        <w:fldChar w:fldCharType="separate"/>
      </w:r>
      <w:r>
        <w:rPr>
          <w:noProof/>
        </w:rPr>
        <w:t>396</w:t>
      </w:r>
      <w:r>
        <w:rPr>
          <w:noProof/>
        </w:rPr>
        <w:fldChar w:fldCharType="end"/>
      </w:r>
    </w:p>
    <w:p w14:paraId="49D8875B" w14:textId="3C85DF31"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_Toc163475654 \h </w:instrText>
      </w:r>
      <w:r>
        <w:rPr>
          <w:noProof/>
        </w:rPr>
      </w:r>
      <w:r>
        <w:rPr>
          <w:noProof/>
        </w:rPr>
        <w:fldChar w:fldCharType="separate"/>
      </w:r>
      <w:r>
        <w:rPr>
          <w:noProof/>
        </w:rPr>
        <w:t>397</w:t>
      </w:r>
      <w:r>
        <w:rPr>
          <w:noProof/>
        </w:rPr>
        <w:fldChar w:fldCharType="end"/>
      </w:r>
    </w:p>
    <w:p w14:paraId="12CD8E92" w14:textId="3F0B99D2"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I (normative): TRP measurement procedures</w:t>
      </w:r>
      <w:r>
        <w:rPr>
          <w:noProof/>
        </w:rPr>
        <w:tab/>
      </w:r>
      <w:r>
        <w:rPr>
          <w:noProof/>
        </w:rPr>
        <w:fldChar w:fldCharType="begin"/>
      </w:r>
      <w:r>
        <w:rPr>
          <w:noProof/>
        </w:rPr>
        <w:instrText xml:space="preserve"> PAGEREF _Toc163475655 \h </w:instrText>
      </w:r>
      <w:r>
        <w:rPr>
          <w:noProof/>
        </w:rPr>
      </w:r>
      <w:r>
        <w:rPr>
          <w:noProof/>
        </w:rPr>
        <w:fldChar w:fldCharType="separate"/>
      </w:r>
      <w:r>
        <w:rPr>
          <w:noProof/>
        </w:rPr>
        <w:t>398</w:t>
      </w:r>
      <w:r>
        <w:rPr>
          <w:noProof/>
        </w:rPr>
        <w:fldChar w:fldCharType="end"/>
      </w:r>
    </w:p>
    <w:p w14:paraId="72E328B7" w14:textId="3601BA1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_Toc163475656 \h </w:instrText>
      </w:r>
      <w:r>
        <w:rPr>
          <w:noProof/>
        </w:rPr>
      </w:r>
      <w:r>
        <w:rPr>
          <w:noProof/>
        </w:rPr>
        <w:fldChar w:fldCharType="separate"/>
      </w:r>
      <w:r>
        <w:rPr>
          <w:noProof/>
        </w:rPr>
        <w:t>398</w:t>
      </w:r>
      <w:r>
        <w:rPr>
          <w:noProof/>
        </w:rPr>
        <w:fldChar w:fldCharType="end"/>
      </w:r>
    </w:p>
    <w:p w14:paraId="0F9DDEBB" w14:textId="30AF33C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I.2</w:t>
      </w:r>
      <w:r>
        <w:rPr>
          <w:rFonts w:asciiTheme="minorHAnsi" w:eastAsiaTheme="minorEastAsia" w:hAnsiTheme="minorHAnsi" w:cstheme="minorBidi"/>
          <w:noProof/>
          <w:kern w:val="2"/>
          <w:szCs w:val="22"/>
          <w:lang w:val="en-US" w:eastAsia="zh-CN"/>
          <w14:ligatures w14:val="standardContextual"/>
        </w:rPr>
        <w:tab/>
      </w:r>
      <w:r>
        <w:rPr>
          <w:noProof/>
        </w:rPr>
        <w:t>Spherical equal angle grid</w:t>
      </w:r>
      <w:r>
        <w:rPr>
          <w:noProof/>
        </w:rPr>
        <w:tab/>
      </w:r>
      <w:r>
        <w:rPr>
          <w:noProof/>
        </w:rPr>
        <w:fldChar w:fldCharType="begin"/>
      </w:r>
      <w:r>
        <w:rPr>
          <w:noProof/>
        </w:rPr>
        <w:instrText xml:space="preserve"> PAGEREF _Toc163475657 \h </w:instrText>
      </w:r>
      <w:r>
        <w:rPr>
          <w:noProof/>
        </w:rPr>
      </w:r>
      <w:r>
        <w:rPr>
          <w:noProof/>
        </w:rPr>
        <w:fldChar w:fldCharType="separate"/>
      </w:r>
      <w:r>
        <w:rPr>
          <w:noProof/>
        </w:rPr>
        <w:t>398</w:t>
      </w:r>
      <w:r>
        <w:rPr>
          <w:noProof/>
        </w:rPr>
        <w:fldChar w:fldCharType="end"/>
      </w:r>
    </w:p>
    <w:p w14:paraId="3676754A" w14:textId="666DED99"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I.2.1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_Toc163475658 \h </w:instrText>
      </w:r>
      <w:r>
        <w:rPr>
          <w:noProof/>
        </w:rPr>
      </w:r>
      <w:r>
        <w:rPr>
          <w:noProof/>
        </w:rPr>
        <w:fldChar w:fldCharType="separate"/>
      </w:r>
      <w:r>
        <w:rPr>
          <w:noProof/>
        </w:rPr>
        <w:t>398</w:t>
      </w:r>
      <w:r>
        <w:rPr>
          <w:noProof/>
        </w:rPr>
        <w:fldChar w:fldCharType="end"/>
      </w:r>
    </w:p>
    <w:p w14:paraId="797E6B0D" w14:textId="72F5ED40"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I.2.2</w:t>
      </w:r>
      <w:r>
        <w:rPr>
          <w:rFonts w:asciiTheme="minorHAnsi" w:eastAsiaTheme="minorEastAsia" w:hAnsiTheme="minorHAnsi" w:cstheme="minorBidi"/>
          <w:noProof/>
          <w:kern w:val="2"/>
          <w:sz w:val="22"/>
          <w:szCs w:val="22"/>
          <w:lang w:val="en-US" w:eastAsia="zh-CN"/>
          <w14:ligatures w14:val="standardContextual"/>
        </w:rPr>
        <w:tab/>
      </w:r>
      <w:r>
        <w:rPr>
          <w:noProof/>
        </w:rPr>
        <w:t>Reference angular step criteria</w:t>
      </w:r>
      <w:r>
        <w:rPr>
          <w:noProof/>
        </w:rPr>
        <w:tab/>
      </w:r>
      <w:r>
        <w:rPr>
          <w:noProof/>
        </w:rPr>
        <w:fldChar w:fldCharType="begin"/>
      </w:r>
      <w:r>
        <w:rPr>
          <w:noProof/>
        </w:rPr>
        <w:instrText xml:space="preserve"> PAGEREF _Toc163475659 \h </w:instrText>
      </w:r>
      <w:r>
        <w:rPr>
          <w:noProof/>
        </w:rPr>
      </w:r>
      <w:r>
        <w:rPr>
          <w:noProof/>
        </w:rPr>
        <w:fldChar w:fldCharType="separate"/>
      </w:r>
      <w:r>
        <w:rPr>
          <w:noProof/>
        </w:rPr>
        <w:t>398</w:t>
      </w:r>
      <w:r>
        <w:rPr>
          <w:noProof/>
        </w:rPr>
        <w:fldChar w:fldCharType="end"/>
      </w:r>
    </w:p>
    <w:p w14:paraId="01DDC365" w14:textId="1BC1E4B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I.3</w:t>
      </w:r>
      <w:r>
        <w:rPr>
          <w:rFonts w:asciiTheme="minorHAnsi" w:eastAsiaTheme="minorEastAsia" w:hAnsiTheme="minorHAnsi" w:cstheme="minorBidi"/>
          <w:noProof/>
          <w:kern w:val="2"/>
          <w:szCs w:val="22"/>
          <w:lang w:val="en-US" w:eastAsia="zh-CN"/>
          <w14:ligatures w14:val="standardContextual"/>
        </w:rPr>
        <w:tab/>
      </w:r>
      <w:r>
        <w:rPr>
          <w:noProof/>
        </w:rPr>
        <w:t>Spherical equal area grid</w:t>
      </w:r>
      <w:r>
        <w:rPr>
          <w:noProof/>
        </w:rPr>
        <w:tab/>
      </w:r>
      <w:r>
        <w:rPr>
          <w:noProof/>
        </w:rPr>
        <w:fldChar w:fldCharType="begin"/>
      </w:r>
      <w:r>
        <w:rPr>
          <w:noProof/>
        </w:rPr>
        <w:instrText xml:space="preserve"> PAGEREF _Toc163475660 \h </w:instrText>
      </w:r>
      <w:r>
        <w:rPr>
          <w:noProof/>
        </w:rPr>
      </w:r>
      <w:r>
        <w:rPr>
          <w:noProof/>
        </w:rPr>
        <w:fldChar w:fldCharType="separate"/>
      </w:r>
      <w:r>
        <w:rPr>
          <w:noProof/>
        </w:rPr>
        <w:t>400</w:t>
      </w:r>
      <w:r>
        <w:rPr>
          <w:noProof/>
        </w:rPr>
        <w:fldChar w:fldCharType="end"/>
      </w:r>
    </w:p>
    <w:p w14:paraId="339D9BEF" w14:textId="478B0BF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I.4</w:t>
      </w:r>
      <w:r>
        <w:rPr>
          <w:rFonts w:asciiTheme="minorHAnsi" w:eastAsiaTheme="minorEastAsia" w:hAnsiTheme="minorHAnsi" w:cstheme="minorBidi"/>
          <w:noProof/>
          <w:kern w:val="2"/>
          <w:szCs w:val="22"/>
          <w:lang w:val="en-US" w:eastAsia="zh-CN"/>
          <w14:ligatures w14:val="standardContextual"/>
        </w:rPr>
        <w:tab/>
      </w:r>
      <w:r>
        <w:rPr>
          <w:noProof/>
        </w:rPr>
        <w:t>Spherical Fibonacci grid</w:t>
      </w:r>
      <w:r>
        <w:rPr>
          <w:noProof/>
        </w:rPr>
        <w:tab/>
      </w:r>
      <w:r>
        <w:rPr>
          <w:noProof/>
        </w:rPr>
        <w:fldChar w:fldCharType="begin"/>
      </w:r>
      <w:r>
        <w:rPr>
          <w:noProof/>
        </w:rPr>
        <w:instrText xml:space="preserve"> PAGEREF _Toc163475661 \h </w:instrText>
      </w:r>
      <w:r>
        <w:rPr>
          <w:noProof/>
        </w:rPr>
      </w:r>
      <w:r>
        <w:rPr>
          <w:noProof/>
        </w:rPr>
        <w:fldChar w:fldCharType="separate"/>
      </w:r>
      <w:r>
        <w:rPr>
          <w:noProof/>
        </w:rPr>
        <w:t>401</w:t>
      </w:r>
      <w:r>
        <w:rPr>
          <w:noProof/>
        </w:rPr>
        <w:fldChar w:fldCharType="end"/>
      </w:r>
    </w:p>
    <w:p w14:paraId="4073FA0A" w14:textId="7CD8FEC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I.5</w:t>
      </w:r>
      <w:r>
        <w:rPr>
          <w:rFonts w:asciiTheme="minorHAnsi" w:eastAsiaTheme="minorEastAsia" w:hAnsiTheme="minorHAnsi" w:cstheme="minorBidi"/>
          <w:noProof/>
          <w:kern w:val="2"/>
          <w:szCs w:val="22"/>
          <w:lang w:val="en-US" w:eastAsia="zh-CN"/>
          <w14:ligatures w14:val="standardContextual"/>
        </w:rPr>
        <w:tab/>
      </w:r>
      <w:r>
        <w:rPr>
          <w:noProof/>
        </w:rPr>
        <w:t>Orthogonal cut grid</w:t>
      </w:r>
      <w:r>
        <w:rPr>
          <w:noProof/>
        </w:rPr>
        <w:tab/>
      </w:r>
      <w:r>
        <w:rPr>
          <w:noProof/>
        </w:rPr>
        <w:fldChar w:fldCharType="begin"/>
      </w:r>
      <w:r>
        <w:rPr>
          <w:noProof/>
        </w:rPr>
        <w:instrText xml:space="preserve"> PAGEREF _Toc163475662 \h </w:instrText>
      </w:r>
      <w:r>
        <w:rPr>
          <w:noProof/>
        </w:rPr>
      </w:r>
      <w:r>
        <w:rPr>
          <w:noProof/>
        </w:rPr>
        <w:fldChar w:fldCharType="separate"/>
      </w:r>
      <w:r>
        <w:rPr>
          <w:noProof/>
        </w:rPr>
        <w:t>401</w:t>
      </w:r>
      <w:r>
        <w:rPr>
          <w:noProof/>
        </w:rPr>
        <w:fldChar w:fldCharType="end"/>
      </w:r>
    </w:p>
    <w:p w14:paraId="3C4C36C9" w14:textId="03269D1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I.5.1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_Toc163475663 \h </w:instrText>
      </w:r>
      <w:r>
        <w:rPr>
          <w:noProof/>
        </w:rPr>
      </w:r>
      <w:r>
        <w:rPr>
          <w:noProof/>
        </w:rPr>
        <w:fldChar w:fldCharType="separate"/>
      </w:r>
      <w:r>
        <w:rPr>
          <w:noProof/>
        </w:rPr>
        <w:t>401</w:t>
      </w:r>
      <w:r>
        <w:rPr>
          <w:noProof/>
        </w:rPr>
        <w:fldChar w:fldCharType="end"/>
      </w:r>
    </w:p>
    <w:p w14:paraId="52DE9F1A" w14:textId="6F96CCC5"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I.5</w:t>
      </w:r>
      <w:r>
        <w:rPr>
          <w:noProof/>
        </w:rPr>
        <w:t>.2</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Operating band unwanted emissions</w:t>
      </w:r>
      <w:r>
        <w:rPr>
          <w:noProof/>
        </w:rPr>
        <w:tab/>
      </w:r>
      <w:r>
        <w:rPr>
          <w:noProof/>
        </w:rPr>
        <w:fldChar w:fldCharType="begin"/>
      </w:r>
      <w:r>
        <w:rPr>
          <w:noProof/>
        </w:rPr>
        <w:instrText xml:space="preserve"> PAGEREF _Toc163475664 \h </w:instrText>
      </w:r>
      <w:r>
        <w:rPr>
          <w:noProof/>
        </w:rPr>
      </w:r>
      <w:r>
        <w:rPr>
          <w:noProof/>
        </w:rPr>
        <w:fldChar w:fldCharType="separate"/>
      </w:r>
      <w:r>
        <w:rPr>
          <w:noProof/>
        </w:rPr>
        <w:t>402</w:t>
      </w:r>
      <w:r>
        <w:rPr>
          <w:noProof/>
        </w:rPr>
        <w:fldChar w:fldCharType="end"/>
      </w:r>
    </w:p>
    <w:p w14:paraId="418A795E" w14:textId="70C02C61"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noProof/>
          <w:lang w:val="en-US"/>
        </w:rPr>
        <w:t>I.5.3</w:t>
      </w:r>
      <w:r>
        <w:rPr>
          <w:rFonts w:asciiTheme="minorHAnsi" w:eastAsiaTheme="minorEastAsia" w:hAnsiTheme="minorHAnsi" w:cstheme="minorBidi"/>
          <w:noProof/>
          <w:kern w:val="2"/>
          <w:sz w:val="22"/>
          <w:szCs w:val="22"/>
          <w:lang w:val="en-US" w:eastAsia="zh-CN"/>
          <w14:ligatures w14:val="standardContextual"/>
        </w:rPr>
        <w:tab/>
      </w:r>
      <w:r w:rsidRPr="00274A1D">
        <w:rPr>
          <w:noProof/>
          <w:lang w:val="en-US"/>
        </w:rPr>
        <w:t>Spurious unwanted emissions</w:t>
      </w:r>
      <w:r>
        <w:rPr>
          <w:noProof/>
        </w:rPr>
        <w:tab/>
      </w:r>
      <w:r>
        <w:rPr>
          <w:noProof/>
        </w:rPr>
        <w:fldChar w:fldCharType="begin"/>
      </w:r>
      <w:r>
        <w:rPr>
          <w:noProof/>
        </w:rPr>
        <w:instrText xml:space="preserve"> PAGEREF _Toc163475665 \h </w:instrText>
      </w:r>
      <w:r>
        <w:rPr>
          <w:noProof/>
        </w:rPr>
      </w:r>
      <w:r>
        <w:rPr>
          <w:noProof/>
        </w:rPr>
        <w:fldChar w:fldCharType="separate"/>
      </w:r>
      <w:r>
        <w:rPr>
          <w:noProof/>
        </w:rPr>
        <w:t>402</w:t>
      </w:r>
      <w:r>
        <w:rPr>
          <w:noProof/>
        </w:rPr>
        <w:fldChar w:fldCharType="end"/>
      </w:r>
    </w:p>
    <w:p w14:paraId="785EEB94" w14:textId="1C5CFC9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I.6</w:t>
      </w:r>
      <w:r>
        <w:rPr>
          <w:rFonts w:asciiTheme="minorHAnsi" w:eastAsiaTheme="minorEastAsia" w:hAnsiTheme="minorHAnsi" w:cstheme="minorBidi"/>
          <w:noProof/>
          <w:kern w:val="2"/>
          <w:szCs w:val="22"/>
          <w:lang w:val="en-US" w:eastAsia="zh-CN"/>
          <w14:ligatures w14:val="standardContextual"/>
        </w:rPr>
        <w:tab/>
      </w:r>
      <w:r>
        <w:rPr>
          <w:noProof/>
        </w:rPr>
        <w:t>Wave vector space grid</w:t>
      </w:r>
      <w:r>
        <w:rPr>
          <w:noProof/>
        </w:rPr>
        <w:tab/>
      </w:r>
      <w:r>
        <w:rPr>
          <w:noProof/>
        </w:rPr>
        <w:fldChar w:fldCharType="begin"/>
      </w:r>
      <w:r>
        <w:rPr>
          <w:noProof/>
        </w:rPr>
        <w:instrText xml:space="preserve"> PAGEREF _Toc163475666 \h </w:instrText>
      </w:r>
      <w:r>
        <w:rPr>
          <w:noProof/>
        </w:rPr>
      </w:r>
      <w:r>
        <w:rPr>
          <w:noProof/>
        </w:rPr>
        <w:fldChar w:fldCharType="separate"/>
      </w:r>
      <w:r>
        <w:rPr>
          <w:noProof/>
        </w:rPr>
        <w:t>403</w:t>
      </w:r>
      <w:r>
        <w:rPr>
          <w:noProof/>
        </w:rPr>
        <w:fldChar w:fldCharType="end"/>
      </w:r>
    </w:p>
    <w:p w14:paraId="6C808433" w14:textId="63CCF536"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I.7</w:t>
      </w:r>
      <w:r>
        <w:rPr>
          <w:rFonts w:asciiTheme="minorHAnsi" w:eastAsiaTheme="minorEastAsia" w:hAnsiTheme="minorHAnsi" w:cstheme="minorBidi"/>
          <w:noProof/>
          <w:kern w:val="2"/>
          <w:szCs w:val="22"/>
          <w:lang w:val="en-US" w:eastAsia="zh-CN"/>
          <w14:ligatures w14:val="standardContextual"/>
        </w:rPr>
        <w:tab/>
      </w:r>
      <w:r>
        <w:rPr>
          <w:noProof/>
        </w:rPr>
        <w:t>Void</w:t>
      </w:r>
      <w:r>
        <w:rPr>
          <w:noProof/>
        </w:rPr>
        <w:tab/>
      </w:r>
      <w:r>
        <w:rPr>
          <w:noProof/>
        </w:rPr>
        <w:fldChar w:fldCharType="begin"/>
      </w:r>
      <w:r>
        <w:rPr>
          <w:noProof/>
        </w:rPr>
        <w:instrText xml:space="preserve"> PAGEREF _Toc163475667 \h </w:instrText>
      </w:r>
      <w:r>
        <w:rPr>
          <w:noProof/>
        </w:rPr>
      </w:r>
      <w:r>
        <w:rPr>
          <w:noProof/>
        </w:rPr>
        <w:fldChar w:fldCharType="separate"/>
      </w:r>
      <w:r>
        <w:rPr>
          <w:noProof/>
        </w:rPr>
        <w:t>403</w:t>
      </w:r>
      <w:r>
        <w:rPr>
          <w:noProof/>
        </w:rPr>
        <w:fldChar w:fldCharType="end"/>
      </w:r>
    </w:p>
    <w:p w14:paraId="195C870D" w14:textId="1915FDAD"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I.8</w:t>
      </w:r>
      <w:r>
        <w:rPr>
          <w:rFonts w:asciiTheme="minorHAnsi" w:eastAsiaTheme="minorEastAsia" w:hAnsiTheme="minorHAnsi" w:cstheme="minorBidi"/>
          <w:noProof/>
          <w:kern w:val="2"/>
          <w:szCs w:val="22"/>
          <w:lang w:val="en-US" w:eastAsia="zh-CN"/>
          <w14:ligatures w14:val="standardContextual"/>
        </w:rPr>
        <w:tab/>
      </w:r>
      <w:r>
        <w:rPr>
          <w:noProof/>
        </w:rPr>
        <w:t>Void</w:t>
      </w:r>
      <w:r>
        <w:rPr>
          <w:noProof/>
        </w:rPr>
        <w:tab/>
      </w:r>
      <w:r>
        <w:rPr>
          <w:noProof/>
        </w:rPr>
        <w:fldChar w:fldCharType="begin"/>
      </w:r>
      <w:r>
        <w:rPr>
          <w:noProof/>
        </w:rPr>
        <w:instrText xml:space="preserve"> PAGEREF _Toc163475668 \h </w:instrText>
      </w:r>
      <w:r>
        <w:rPr>
          <w:noProof/>
        </w:rPr>
      </w:r>
      <w:r>
        <w:rPr>
          <w:noProof/>
        </w:rPr>
        <w:fldChar w:fldCharType="separate"/>
      </w:r>
      <w:r>
        <w:rPr>
          <w:noProof/>
        </w:rPr>
        <w:t>403</w:t>
      </w:r>
      <w:r>
        <w:rPr>
          <w:noProof/>
        </w:rPr>
        <w:fldChar w:fldCharType="end"/>
      </w:r>
    </w:p>
    <w:p w14:paraId="0DB5AE34" w14:textId="2BA6AAC5"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I.9</w:t>
      </w:r>
      <w:r>
        <w:rPr>
          <w:rFonts w:asciiTheme="minorHAnsi" w:eastAsiaTheme="minorEastAsia" w:hAnsiTheme="minorHAnsi" w:cstheme="minorBidi"/>
          <w:noProof/>
          <w:kern w:val="2"/>
          <w:szCs w:val="22"/>
          <w:lang w:val="en-US" w:eastAsia="zh-CN"/>
          <w14:ligatures w14:val="standardContextual"/>
        </w:rPr>
        <w:tab/>
      </w:r>
      <w:r>
        <w:rPr>
          <w:noProof/>
        </w:rPr>
        <w:t>Full sphere with sparse sampling</w:t>
      </w:r>
      <w:r>
        <w:rPr>
          <w:noProof/>
        </w:rPr>
        <w:tab/>
      </w:r>
      <w:r>
        <w:rPr>
          <w:noProof/>
        </w:rPr>
        <w:fldChar w:fldCharType="begin"/>
      </w:r>
      <w:r>
        <w:rPr>
          <w:noProof/>
        </w:rPr>
        <w:instrText xml:space="preserve"> PAGEREF _Toc163475669 \h </w:instrText>
      </w:r>
      <w:r>
        <w:rPr>
          <w:noProof/>
        </w:rPr>
      </w:r>
      <w:r>
        <w:rPr>
          <w:noProof/>
        </w:rPr>
        <w:fldChar w:fldCharType="separate"/>
      </w:r>
      <w:r>
        <w:rPr>
          <w:noProof/>
        </w:rPr>
        <w:t>403</w:t>
      </w:r>
      <w:r>
        <w:rPr>
          <w:noProof/>
        </w:rPr>
        <w:fldChar w:fldCharType="end"/>
      </w:r>
    </w:p>
    <w:p w14:paraId="0DE8C860" w14:textId="530058F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I.10</w:t>
      </w:r>
      <w:r>
        <w:rPr>
          <w:rFonts w:asciiTheme="minorHAnsi" w:eastAsiaTheme="minorEastAsia" w:hAnsiTheme="minorHAnsi" w:cstheme="minorBidi"/>
          <w:noProof/>
          <w:kern w:val="2"/>
          <w:szCs w:val="22"/>
          <w:lang w:val="en-US" w:eastAsia="zh-CN"/>
          <w14:ligatures w14:val="standardContextual"/>
        </w:rPr>
        <w:tab/>
      </w:r>
      <w:r>
        <w:rPr>
          <w:noProof/>
        </w:rPr>
        <w:t>Beam-based directions</w:t>
      </w:r>
      <w:r>
        <w:rPr>
          <w:noProof/>
        </w:rPr>
        <w:tab/>
      </w:r>
      <w:r>
        <w:rPr>
          <w:noProof/>
        </w:rPr>
        <w:fldChar w:fldCharType="begin"/>
      </w:r>
      <w:r>
        <w:rPr>
          <w:noProof/>
        </w:rPr>
        <w:instrText xml:space="preserve"> PAGEREF _Toc163475670 \h </w:instrText>
      </w:r>
      <w:r>
        <w:rPr>
          <w:noProof/>
        </w:rPr>
      </w:r>
      <w:r>
        <w:rPr>
          <w:noProof/>
        </w:rPr>
        <w:fldChar w:fldCharType="separate"/>
      </w:r>
      <w:r>
        <w:rPr>
          <w:noProof/>
        </w:rPr>
        <w:t>404</w:t>
      </w:r>
      <w:r>
        <w:rPr>
          <w:noProof/>
        </w:rPr>
        <w:fldChar w:fldCharType="end"/>
      </w:r>
    </w:p>
    <w:p w14:paraId="365BC94B" w14:textId="1B27806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I.11</w:t>
      </w:r>
      <w:r>
        <w:rPr>
          <w:rFonts w:asciiTheme="minorHAnsi" w:eastAsiaTheme="minorEastAsia" w:hAnsiTheme="minorHAnsi" w:cstheme="minorBidi"/>
          <w:noProof/>
          <w:kern w:val="2"/>
          <w:szCs w:val="22"/>
          <w:lang w:val="en-US" w:eastAsia="zh-CN"/>
          <w14:ligatures w14:val="standardContextual"/>
        </w:rPr>
        <w:tab/>
      </w:r>
      <w:r>
        <w:rPr>
          <w:noProof/>
        </w:rPr>
        <w:t>Peak method</w:t>
      </w:r>
      <w:r>
        <w:rPr>
          <w:noProof/>
        </w:rPr>
        <w:tab/>
      </w:r>
      <w:r>
        <w:rPr>
          <w:noProof/>
        </w:rPr>
        <w:fldChar w:fldCharType="begin"/>
      </w:r>
      <w:r>
        <w:rPr>
          <w:noProof/>
        </w:rPr>
        <w:instrText xml:space="preserve"> PAGEREF _Toc163475671 \h </w:instrText>
      </w:r>
      <w:r>
        <w:rPr>
          <w:noProof/>
        </w:rPr>
      </w:r>
      <w:r>
        <w:rPr>
          <w:noProof/>
        </w:rPr>
        <w:fldChar w:fldCharType="separate"/>
      </w:r>
      <w:r>
        <w:rPr>
          <w:noProof/>
        </w:rPr>
        <w:t>404</w:t>
      </w:r>
      <w:r>
        <w:rPr>
          <w:noProof/>
        </w:rPr>
        <w:fldChar w:fldCharType="end"/>
      </w:r>
    </w:p>
    <w:p w14:paraId="7A46017B" w14:textId="52992917"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I.12</w:t>
      </w:r>
      <w:r>
        <w:rPr>
          <w:rFonts w:asciiTheme="minorHAnsi" w:eastAsiaTheme="minorEastAsia" w:hAnsiTheme="minorHAnsi" w:cstheme="minorBidi"/>
          <w:noProof/>
          <w:kern w:val="2"/>
          <w:szCs w:val="22"/>
          <w:lang w:val="en-US" w:eastAsia="zh-CN"/>
          <w14:ligatures w14:val="standardContextual"/>
        </w:rPr>
        <w:tab/>
      </w:r>
      <w:r>
        <w:rPr>
          <w:noProof/>
        </w:rPr>
        <w:t>Equal sector with peak average</w:t>
      </w:r>
      <w:r>
        <w:rPr>
          <w:noProof/>
        </w:rPr>
        <w:tab/>
      </w:r>
      <w:r>
        <w:rPr>
          <w:noProof/>
        </w:rPr>
        <w:fldChar w:fldCharType="begin"/>
      </w:r>
      <w:r>
        <w:rPr>
          <w:noProof/>
        </w:rPr>
        <w:instrText xml:space="preserve"> PAGEREF _Toc163475672 \h </w:instrText>
      </w:r>
      <w:r>
        <w:rPr>
          <w:noProof/>
        </w:rPr>
      </w:r>
      <w:r>
        <w:rPr>
          <w:noProof/>
        </w:rPr>
        <w:fldChar w:fldCharType="separate"/>
      </w:r>
      <w:r>
        <w:rPr>
          <w:noProof/>
        </w:rPr>
        <w:t>404</w:t>
      </w:r>
      <w:r>
        <w:rPr>
          <w:noProof/>
        </w:rPr>
        <w:fldChar w:fldCharType="end"/>
      </w:r>
    </w:p>
    <w:p w14:paraId="6AB3D793" w14:textId="7E93846C"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I.13</w:t>
      </w:r>
      <w:r>
        <w:rPr>
          <w:rFonts w:asciiTheme="minorHAnsi" w:eastAsiaTheme="minorEastAsia" w:hAnsiTheme="minorHAnsi" w:cstheme="minorBidi"/>
          <w:noProof/>
          <w:kern w:val="2"/>
          <w:szCs w:val="22"/>
          <w:lang w:val="en-US" w:eastAsia="zh-CN"/>
          <w14:ligatures w14:val="standardContextual"/>
        </w:rPr>
        <w:tab/>
      </w:r>
      <w:r>
        <w:rPr>
          <w:noProof/>
        </w:rPr>
        <w:t>Pre-scan</w:t>
      </w:r>
      <w:r>
        <w:rPr>
          <w:noProof/>
        </w:rPr>
        <w:tab/>
      </w:r>
      <w:r>
        <w:rPr>
          <w:noProof/>
        </w:rPr>
        <w:fldChar w:fldCharType="begin"/>
      </w:r>
      <w:r>
        <w:rPr>
          <w:noProof/>
        </w:rPr>
        <w:instrText xml:space="preserve"> PAGEREF _Toc163475673 \h </w:instrText>
      </w:r>
      <w:r>
        <w:rPr>
          <w:noProof/>
        </w:rPr>
      </w:r>
      <w:r>
        <w:rPr>
          <w:noProof/>
        </w:rPr>
        <w:fldChar w:fldCharType="separate"/>
      </w:r>
      <w:r>
        <w:rPr>
          <w:noProof/>
        </w:rPr>
        <w:t>405</w:t>
      </w:r>
      <w:r>
        <w:rPr>
          <w:noProof/>
        </w:rPr>
        <w:fldChar w:fldCharType="end"/>
      </w:r>
    </w:p>
    <w:p w14:paraId="1062010A" w14:textId="4C167CFD"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sidRPr="00274A1D">
        <w:rPr>
          <w:noProof/>
          <w:lang w:val="fr-FR"/>
        </w:rPr>
        <w:t>Annex J (normative): Propagation conditions</w:t>
      </w:r>
      <w:r>
        <w:rPr>
          <w:noProof/>
        </w:rPr>
        <w:tab/>
      </w:r>
      <w:r>
        <w:rPr>
          <w:noProof/>
        </w:rPr>
        <w:fldChar w:fldCharType="begin"/>
      </w:r>
      <w:r>
        <w:rPr>
          <w:noProof/>
        </w:rPr>
        <w:instrText xml:space="preserve"> PAGEREF _Toc163475674 \h </w:instrText>
      </w:r>
      <w:r>
        <w:rPr>
          <w:noProof/>
        </w:rPr>
      </w:r>
      <w:r>
        <w:rPr>
          <w:noProof/>
        </w:rPr>
        <w:fldChar w:fldCharType="separate"/>
      </w:r>
      <w:r>
        <w:rPr>
          <w:noProof/>
        </w:rPr>
        <w:t>406</w:t>
      </w:r>
      <w:r>
        <w:rPr>
          <w:noProof/>
        </w:rPr>
        <w:fldChar w:fldCharType="end"/>
      </w:r>
    </w:p>
    <w:p w14:paraId="1ACE9FEC" w14:textId="481BA83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sidRPr="00274A1D">
        <w:rPr>
          <w:noProof/>
          <w:lang w:val="fr-FR"/>
        </w:rPr>
        <w:t>J.1</w:t>
      </w:r>
      <w:r>
        <w:rPr>
          <w:rFonts w:asciiTheme="minorHAnsi" w:eastAsiaTheme="minorEastAsia" w:hAnsiTheme="minorHAnsi" w:cstheme="minorBidi"/>
          <w:noProof/>
          <w:kern w:val="2"/>
          <w:szCs w:val="22"/>
          <w:lang w:val="en-US" w:eastAsia="zh-CN"/>
          <w14:ligatures w14:val="standardContextual"/>
        </w:rPr>
        <w:tab/>
      </w:r>
      <w:r w:rsidRPr="00274A1D">
        <w:rPr>
          <w:noProof/>
          <w:lang w:val="fr-FR"/>
        </w:rPr>
        <w:t>Static propagation condition</w:t>
      </w:r>
      <w:r>
        <w:rPr>
          <w:noProof/>
        </w:rPr>
        <w:tab/>
      </w:r>
      <w:r>
        <w:rPr>
          <w:noProof/>
        </w:rPr>
        <w:fldChar w:fldCharType="begin"/>
      </w:r>
      <w:r>
        <w:rPr>
          <w:noProof/>
        </w:rPr>
        <w:instrText xml:space="preserve"> PAGEREF _Toc163475675 \h </w:instrText>
      </w:r>
      <w:r>
        <w:rPr>
          <w:noProof/>
        </w:rPr>
      </w:r>
      <w:r>
        <w:rPr>
          <w:noProof/>
        </w:rPr>
        <w:fldChar w:fldCharType="separate"/>
      </w:r>
      <w:r>
        <w:rPr>
          <w:noProof/>
        </w:rPr>
        <w:t>406</w:t>
      </w:r>
      <w:r>
        <w:rPr>
          <w:noProof/>
        </w:rPr>
        <w:fldChar w:fldCharType="end"/>
      </w:r>
    </w:p>
    <w:p w14:paraId="03D9D88F" w14:textId="4FA291E4"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J.2</w:t>
      </w:r>
      <w:r>
        <w:rPr>
          <w:rFonts w:asciiTheme="minorHAnsi" w:eastAsiaTheme="minorEastAsia" w:hAnsiTheme="minorHAnsi" w:cstheme="minorBidi"/>
          <w:noProof/>
          <w:kern w:val="2"/>
          <w:szCs w:val="22"/>
          <w:lang w:val="en-US" w:eastAsia="zh-CN"/>
          <w14:ligatures w14:val="standardContextual"/>
        </w:rPr>
        <w:tab/>
      </w:r>
      <w:r>
        <w:rPr>
          <w:noProof/>
        </w:rPr>
        <w:t>Multi-path fading propagation conditions</w:t>
      </w:r>
      <w:r>
        <w:rPr>
          <w:noProof/>
        </w:rPr>
        <w:tab/>
      </w:r>
      <w:r>
        <w:rPr>
          <w:noProof/>
        </w:rPr>
        <w:fldChar w:fldCharType="begin"/>
      </w:r>
      <w:r>
        <w:rPr>
          <w:noProof/>
        </w:rPr>
        <w:instrText xml:space="preserve"> PAGEREF _Toc163475676 \h </w:instrText>
      </w:r>
      <w:r>
        <w:rPr>
          <w:noProof/>
        </w:rPr>
      </w:r>
      <w:r>
        <w:rPr>
          <w:noProof/>
        </w:rPr>
        <w:fldChar w:fldCharType="separate"/>
      </w:r>
      <w:r>
        <w:rPr>
          <w:noProof/>
        </w:rPr>
        <w:t>406</w:t>
      </w:r>
      <w:r>
        <w:rPr>
          <w:noProof/>
        </w:rPr>
        <w:fldChar w:fldCharType="end"/>
      </w:r>
    </w:p>
    <w:p w14:paraId="5755A5C9" w14:textId="3968991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J.2.1</w:t>
      </w:r>
      <w:r>
        <w:rPr>
          <w:rFonts w:asciiTheme="minorHAnsi" w:eastAsiaTheme="minorEastAsia" w:hAnsiTheme="minorHAnsi" w:cstheme="minorBidi"/>
          <w:noProof/>
          <w:kern w:val="2"/>
          <w:sz w:val="22"/>
          <w:szCs w:val="22"/>
          <w:lang w:val="en-US" w:eastAsia="zh-CN"/>
          <w14:ligatures w14:val="standardContextual"/>
        </w:rPr>
        <w:tab/>
      </w:r>
      <w:r>
        <w:rPr>
          <w:noProof/>
        </w:rPr>
        <w:t>Delay profiles</w:t>
      </w:r>
      <w:r>
        <w:rPr>
          <w:noProof/>
        </w:rPr>
        <w:tab/>
      </w:r>
      <w:r>
        <w:rPr>
          <w:noProof/>
        </w:rPr>
        <w:fldChar w:fldCharType="begin"/>
      </w:r>
      <w:r>
        <w:rPr>
          <w:noProof/>
        </w:rPr>
        <w:instrText xml:space="preserve"> PAGEREF _Toc163475677 \h </w:instrText>
      </w:r>
      <w:r>
        <w:rPr>
          <w:noProof/>
        </w:rPr>
      </w:r>
      <w:r>
        <w:rPr>
          <w:noProof/>
        </w:rPr>
        <w:fldChar w:fldCharType="separate"/>
      </w:r>
      <w:r>
        <w:rPr>
          <w:noProof/>
        </w:rPr>
        <w:t>406</w:t>
      </w:r>
      <w:r>
        <w:rPr>
          <w:noProof/>
        </w:rPr>
        <w:fldChar w:fldCharType="end"/>
      </w:r>
    </w:p>
    <w:p w14:paraId="0BC606EF" w14:textId="4F02AFDA"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J.2.1.1</w:t>
      </w:r>
      <w:r>
        <w:rPr>
          <w:rFonts w:asciiTheme="minorHAnsi" w:eastAsiaTheme="minorEastAsia" w:hAnsiTheme="minorHAnsi" w:cstheme="minorBidi"/>
          <w:noProof/>
          <w:kern w:val="2"/>
          <w:sz w:val="22"/>
          <w:szCs w:val="22"/>
          <w:lang w:val="en-US" w:eastAsia="zh-CN"/>
          <w14:ligatures w14:val="standardContextual"/>
        </w:rPr>
        <w:tab/>
      </w:r>
      <w:r>
        <w:rPr>
          <w:noProof/>
        </w:rPr>
        <w:t>Delay profiles for FR1</w:t>
      </w:r>
      <w:r>
        <w:rPr>
          <w:noProof/>
        </w:rPr>
        <w:tab/>
      </w:r>
      <w:r>
        <w:rPr>
          <w:noProof/>
        </w:rPr>
        <w:fldChar w:fldCharType="begin"/>
      </w:r>
      <w:r>
        <w:rPr>
          <w:noProof/>
        </w:rPr>
        <w:instrText xml:space="preserve"> PAGEREF _Toc163475678 \h </w:instrText>
      </w:r>
      <w:r>
        <w:rPr>
          <w:noProof/>
        </w:rPr>
      </w:r>
      <w:r>
        <w:rPr>
          <w:noProof/>
        </w:rPr>
        <w:fldChar w:fldCharType="separate"/>
      </w:r>
      <w:r>
        <w:rPr>
          <w:noProof/>
        </w:rPr>
        <w:t>407</w:t>
      </w:r>
      <w:r>
        <w:rPr>
          <w:noProof/>
        </w:rPr>
        <w:fldChar w:fldCharType="end"/>
      </w:r>
    </w:p>
    <w:p w14:paraId="4704BC6A" w14:textId="6FE5FF7C"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J.2.1.2</w:t>
      </w:r>
      <w:r>
        <w:rPr>
          <w:rFonts w:asciiTheme="minorHAnsi" w:eastAsiaTheme="minorEastAsia" w:hAnsiTheme="minorHAnsi" w:cstheme="minorBidi"/>
          <w:noProof/>
          <w:kern w:val="2"/>
          <w:sz w:val="22"/>
          <w:szCs w:val="22"/>
          <w:lang w:val="en-US" w:eastAsia="zh-CN"/>
          <w14:ligatures w14:val="standardContextual"/>
        </w:rPr>
        <w:tab/>
      </w:r>
      <w:r>
        <w:rPr>
          <w:noProof/>
        </w:rPr>
        <w:t>Delay profiles for FR2</w:t>
      </w:r>
      <w:r>
        <w:rPr>
          <w:noProof/>
        </w:rPr>
        <w:tab/>
      </w:r>
      <w:r>
        <w:rPr>
          <w:noProof/>
        </w:rPr>
        <w:fldChar w:fldCharType="begin"/>
      </w:r>
      <w:r>
        <w:rPr>
          <w:noProof/>
        </w:rPr>
        <w:instrText xml:space="preserve"> PAGEREF _Toc163475679 \h </w:instrText>
      </w:r>
      <w:r>
        <w:rPr>
          <w:noProof/>
        </w:rPr>
      </w:r>
      <w:r>
        <w:rPr>
          <w:noProof/>
        </w:rPr>
        <w:fldChar w:fldCharType="separate"/>
      </w:r>
      <w:r>
        <w:rPr>
          <w:noProof/>
        </w:rPr>
        <w:t>408</w:t>
      </w:r>
      <w:r>
        <w:rPr>
          <w:noProof/>
        </w:rPr>
        <w:fldChar w:fldCharType="end"/>
      </w:r>
    </w:p>
    <w:p w14:paraId="1BBD1430" w14:textId="0FC762AE"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J.2.2</w:t>
      </w:r>
      <w:r>
        <w:rPr>
          <w:rFonts w:asciiTheme="minorHAnsi" w:eastAsiaTheme="minorEastAsia" w:hAnsiTheme="minorHAnsi" w:cstheme="minorBidi"/>
          <w:noProof/>
          <w:kern w:val="2"/>
          <w:sz w:val="22"/>
          <w:szCs w:val="22"/>
          <w:lang w:val="en-US" w:eastAsia="zh-CN"/>
          <w14:ligatures w14:val="standardContextual"/>
        </w:rPr>
        <w:tab/>
      </w:r>
      <w:r>
        <w:rPr>
          <w:noProof/>
        </w:rPr>
        <w:t>Combinations of channel model parameters</w:t>
      </w:r>
      <w:r>
        <w:rPr>
          <w:noProof/>
        </w:rPr>
        <w:tab/>
      </w:r>
      <w:r>
        <w:rPr>
          <w:noProof/>
        </w:rPr>
        <w:fldChar w:fldCharType="begin"/>
      </w:r>
      <w:r>
        <w:rPr>
          <w:noProof/>
        </w:rPr>
        <w:instrText xml:space="preserve"> PAGEREF _Toc163475680 \h </w:instrText>
      </w:r>
      <w:r>
        <w:rPr>
          <w:noProof/>
        </w:rPr>
      </w:r>
      <w:r>
        <w:rPr>
          <w:noProof/>
        </w:rPr>
        <w:fldChar w:fldCharType="separate"/>
      </w:r>
      <w:r>
        <w:rPr>
          <w:noProof/>
        </w:rPr>
        <w:t>410</w:t>
      </w:r>
      <w:r>
        <w:rPr>
          <w:noProof/>
        </w:rPr>
        <w:fldChar w:fldCharType="end"/>
      </w:r>
    </w:p>
    <w:p w14:paraId="3FBC3B92" w14:textId="4313D47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J.2.3</w:t>
      </w:r>
      <w:r>
        <w:rPr>
          <w:rFonts w:asciiTheme="minorHAnsi" w:eastAsiaTheme="minorEastAsia" w:hAnsiTheme="minorHAnsi" w:cstheme="minorBidi"/>
          <w:noProof/>
          <w:kern w:val="2"/>
          <w:sz w:val="22"/>
          <w:szCs w:val="22"/>
          <w:lang w:val="en-US" w:eastAsia="zh-CN"/>
          <w14:ligatures w14:val="standardContextual"/>
        </w:rPr>
        <w:tab/>
      </w:r>
      <w:r>
        <w:rPr>
          <w:noProof/>
        </w:rPr>
        <w:t>MIMO channel correlation matrices</w:t>
      </w:r>
      <w:r>
        <w:rPr>
          <w:noProof/>
        </w:rPr>
        <w:tab/>
      </w:r>
      <w:r>
        <w:rPr>
          <w:noProof/>
        </w:rPr>
        <w:fldChar w:fldCharType="begin"/>
      </w:r>
      <w:r>
        <w:rPr>
          <w:noProof/>
        </w:rPr>
        <w:instrText xml:space="preserve"> PAGEREF _Toc163475681 \h </w:instrText>
      </w:r>
      <w:r>
        <w:rPr>
          <w:noProof/>
        </w:rPr>
      </w:r>
      <w:r>
        <w:rPr>
          <w:noProof/>
        </w:rPr>
        <w:fldChar w:fldCharType="separate"/>
      </w:r>
      <w:r>
        <w:rPr>
          <w:noProof/>
        </w:rPr>
        <w:t>410</w:t>
      </w:r>
      <w:r>
        <w:rPr>
          <w:noProof/>
        </w:rPr>
        <w:fldChar w:fldCharType="end"/>
      </w:r>
    </w:p>
    <w:p w14:paraId="33462A7B" w14:textId="45CFA80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J.2.3.1</w:t>
      </w:r>
      <w:r>
        <w:rPr>
          <w:rFonts w:asciiTheme="minorHAnsi" w:eastAsiaTheme="minorEastAsia" w:hAnsiTheme="minorHAnsi" w:cstheme="minorBidi"/>
          <w:noProof/>
          <w:kern w:val="2"/>
          <w:sz w:val="22"/>
          <w:szCs w:val="22"/>
          <w:lang w:val="en-US" w:eastAsia="zh-CN"/>
          <w14:ligatures w14:val="standardContextual"/>
        </w:rPr>
        <w:tab/>
      </w:r>
      <w:r>
        <w:rPr>
          <w:noProof/>
        </w:rPr>
        <w:t>MIMO correlation matrices using Uniform Linear Array</w:t>
      </w:r>
      <w:r>
        <w:rPr>
          <w:noProof/>
        </w:rPr>
        <w:tab/>
      </w:r>
      <w:r>
        <w:rPr>
          <w:noProof/>
        </w:rPr>
        <w:fldChar w:fldCharType="begin"/>
      </w:r>
      <w:r>
        <w:rPr>
          <w:noProof/>
        </w:rPr>
        <w:instrText xml:space="preserve"> PAGEREF _Toc163475682 \h </w:instrText>
      </w:r>
      <w:r>
        <w:rPr>
          <w:noProof/>
        </w:rPr>
      </w:r>
      <w:r>
        <w:rPr>
          <w:noProof/>
        </w:rPr>
        <w:fldChar w:fldCharType="separate"/>
      </w:r>
      <w:r>
        <w:rPr>
          <w:noProof/>
        </w:rPr>
        <w:t>410</w:t>
      </w:r>
      <w:r>
        <w:rPr>
          <w:noProof/>
        </w:rPr>
        <w:fldChar w:fldCharType="end"/>
      </w:r>
    </w:p>
    <w:p w14:paraId="25D86D61" w14:textId="76DD2DB3"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J.2.3.1.1</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_Toc163475683 \h </w:instrText>
      </w:r>
      <w:r>
        <w:rPr>
          <w:noProof/>
        </w:rPr>
      </w:r>
      <w:r>
        <w:rPr>
          <w:noProof/>
        </w:rPr>
        <w:fldChar w:fldCharType="separate"/>
      </w:r>
      <w:r>
        <w:rPr>
          <w:noProof/>
        </w:rPr>
        <w:t>411</w:t>
      </w:r>
      <w:r>
        <w:rPr>
          <w:noProof/>
        </w:rPr>
        <w:fldChar w:fldCharType="end"/>
      </w:r>
    </w:p>
    <w:p w14:paraId="7AE8DAA8" w14:textId="6096FE47"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J.2.3.1.2</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_Toc163475684 \h </w:instrText>
      </w:r>
      <w:r>
        <w:rPr>
          <w:noProof/>
        </w:rPr>
      </w:r>
      <w:r>
        <w:rPr>
          <w:noProof/>
        </w:rPr>
        <w:fldChar w:fldCharType="separate"/>
      </w:r>
      <w:r>
        <w:rPr>
          <w:noProof/>
        </w:rPr>
        <w:t>412</w:t>
      </w:r>
      <w:r>
        <w:rPr>
          <w:noProof/>
        </w:rPr>
        <w:fldChar w:fldCharType="end"/>
      </w:r>
    </w:p>
    <w:p w14:paraId="5219569E" w14:textId="0E2EA523"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J.2.3.2</w:t>
      </w:r>
      <w:r>
        <w:rPr>
          <w:rFonts w:asciiTheme="minorHAnsi" w:eastAsiaTheme="minorEastAsia" w:hAnsiTheme="minorHAnsi" w:cstheme="minorBidi"/>
          <w:noProof/>
          <w:kern w:val="2"/>
          <w:sz w:val="22"/>
          <w:szCs w:val="22"/>
          <w:lang w:val="en-US" w:eastAsia="zh-CN"/>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_Toc163475685 \h </w:instrText>
      </w:r>
      <w:r>
        <w:rPr>
          <w:noProof/>
        </w:rPr>
      </w:r>
      <w:r>
        <w:rPr>
          <w:noProof/>
        </w:rPr>
        <w:fldChar w:fldCharType="separate"/>
      </w:r>
      <w:r>
        <w:rPr>
          <w:noProof/>
        </w:rPr>
        <w:t>414</w:t>
      </w:r>
      <w:r>
        <w:rPr>
          <w:noProof/>
        </w:rPr>
        <w:fldChar w:fldCharType="end"/>
      </w:r>
    </w:p>
    <w:p w14:paraId="311CC158" w14:textId="79FA729C"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J.2.3.2.1</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_Toc163475686 \h </w:instrText>
      </w:r>
      <w:r>
        <w:rPr>
          <w:noProof/>
        </w:rPr>
      </w:r>
      <w:r>
        <w:rPr>
          <w:noProof/>
        </w:rPr>
        <w:fldChar w:fldCharType="separate"/>
      </w:r>
      <w:r>
        <w:rPr>
          <w:noProof/>
        </w:rPr>
        <w:t>414</w:t>
      </w:r>
      <w:r>
        <w:rPr>
          <w:noProof/>
        </w:rPr>
        <w:fldChar w:fldCharType="end"/>
      </w:r>
    </w:p>
    <w:p w14:paraId="37320D8F" w14:textId="3CC0ADE6"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J.2.3.2.2</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_Toc163475687 \h </w:instrText>
      </w:r>
      <w:r>
        <w:rPr>
          <w:noProof/>
        </w:rPr>
      </w:r>
      <w:r>
        <w:rPr>
          <w:noProof/>
        </w:rPr>
        <w:fldChar w:fldCharType="separate"/>
      </w:r>
      <w:r>
        <w:rPr>
          <w:noProof/>
        </w:rPr>
        <w:t>415</w:t>
      </w:r>
      <w:r>
        <w:rPr>
          <w:noProof/>
        </w:rPr>
        <w:fldChar w:fldCharType="end"/>
      </w:r>
    </w:p>
    <w:p w14:paraId="163EF075" w14:textId="1828468F"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t>J.2.3.2.2.1</w:t>
      </w:r>
      <w:r>
        <w:rPr>
          <w:rFonts w:asciiTheme="minorHAnsi" w:eastAsiaTheme="minorEastAsia" w:hAnsiTheme="minorHAnsi" w:cstheme="minorBidi"/>
          <w:noProof/>
          <w:kern w:val="2"/>
          <w:sz w:val="22"/>
          <w:szCs w:val="22"/>
          <w:lang w:val="en-US" w:eastAsia="zh-CN"/>
          <w14:ligatures w14:val="standardContextual"/>
        </w:rPr>
        <w:tab/>
      </w:r>
      <w:r>
        <w:rPr>
          <w:noProof/>
        </w:rPr>
        <w:t>Spatial correlation matrices at UE side</w:t>
      </w:r>
      <w:r>
        <w:rPr>
          <w:noProof/>
        </w:rPr>
        <w:tab/>
      </w:r>
      <w:r>
        <w:rPr>
          <w:noProof/>
        </w:rPr>
        <w:fldChar w:fldCharType="begin"/>
      </w:r>
      <w:r>
        <w:rPr>
          <w:noProof/>
        </w:rPr>
        <w:instrText xml:space="preserve"> PAGEREF _Toc163475688 \h </w:instrText>
      </w:r>
      <w:r>
        <w:rPr>
          <w:noProof/>
        </w:rPr>
      </w:r>
      <w:r>
        <w:rPr>
          <w:noProof/>
        </w:rPr>
        <w:fldChar w:fldCharType="separate"/>
      </w:r>
      <w:r>
        <w:rPr>
          <w:noProof/>
        </w:rPr>
        <w:t>415</w:t>
      </w:r>
      <w:r>
        <w:rPr>
          <w:noProof/>
        </w:rPr>
        <w:fldChar w:fldCharType="end"/>
      </w:r>
    </w:p>
    <w:p w14:paraId="079B7340" w14:textId="18AF1A4A" w:rsidR="00F85443" w:rsidRDefault="00F85443">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J.2.3.2.2.2</w:t>
      </w:r>
      <w:r>
        <w:rPr>
          <w:rFonts w:asciiTheme="minorHAnsi" w:eastAsiaTheme="minorEastAsia" w:hAnsiTheme="minorHAnsi" w:cstheme="minorBidi"/>
          <w:noProof/>
          <w:kern w:val="2"/>
          <w:sz w:val="22"/>
          <w:szCs w:val="22"/>
          <w:lang w:val="en-US" w:eastAsia="zh-CN"/>
          <w14:ligatures w14:val="standardContextual"/>
        </w:rPr>
        <w:tab/>
      </w:r>
      <w:r>
        <w:rPr>
          <w:noProof/>
        </w:rPr>
        <w:t>Spatial correlation matrices at gNB side</w:t>
      </w:r>
      <w:r>
        <w:rPr>
          <w:noProof/>
        </w:rPr>
        <w:tab/>
      </w:r>
      <w:r>
        <w:rPr>
          <w:noProof/>
        </w:rPr>
        <w:fldChar w:fldCharType="begin"/>
      </w:r>
      <w:r>
        <w:rPr>
          <w:noProof/>
        </w:rPr>
        <w:instrText xml:space="preserve"> PAGEREF _Toc163475689 \h </w:instrText>
      </w:r>
      <w:r>
        <w:rPr>
          <w:noProof/>
        </w:rPr>
      </w:r>
      <w:r>
        <w:rPr>
          <w:noProof/>
        </w:rPr>
        <w:fldChar w:fldCharType="separate"/>
      </w:r>
      <w:r>
        <w:rPr>
          <w:noProof/>
        </w:rPr>
        <w:t>415</w:t>
      </w:r>
      <w:r>
        <w:rPr>
          <w:noProof/>
        </w:rPr>
        <w:fldChar w:fldCharType="end"/>
      </w:r>
    </w:p>
    <w:p w14:paraId="71A1214F" w14:textId="0E18EB00" w:rsidR="00F85443" w:rsidRDefault="00F85443">
      <w:pPr>
        <w:pStyle w:val="TOC4"/>
        <w:rPr>
          <w:rFonts w:asciiTheme="minorHAnsi" w:eastAsiaTheme="minorEastAsia" w:hAnsiTheme="minorHAnsi" w:cstheme="minorBidi"/>
          <w:noProof/>
          <w:kern w:val="2"/>
          <w:sz w:val="22"/>
          <w:szCs w:val="22"/>
          <w:lang w:val="en-US" w:eastAsia="zh-CN"/>
          <w14:ligatures w14:val="standardContextual"/>
        </w:rPr>
      </w:pPr>
      <w:r>
        <w:rPr>
          <w:noProof/>
          <w:lang w:eastAsia="ko-KR"/>
        </w:rPr>
        <w:t>J.2.3.2.3</w:t>
      </w:r>
      <w:r>
        <w:rPr>
          <w:rFonts w:asciiTheme="minorHAnsi" w:eastAsiaTheme="minorEastAsia" w:hAnsiTheme="minorHAnsi" w:cstheme="minorBidi"/>
          <w:noProof/>
          <w:kern w:val="2"/>
          <w:sz w:val="22"/>
          <w:szCs w:val="22"/>
          <w:lang w:val="en-US" w:eastAsia="zh-CN"/>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_Toc163475690 \h </w:instrText>
      </w:r>
      <w:r>
        <w:rPr>
          <w:noProof/>
        </w:rPr>
      </w:r>
      <w:r>
        <w:rPr>
          <w:noProof/>
        </w:rPr>
        <w:fldChar w:fldCharType="separate"/>
      </w:r>
      <w:r>
        <w:rPr>
          <w:noProof/>
        </w:rPr>
        <w:t>415</w:t>
      </w:r>
      <w:r>
        <w:rPr>
          <w:noProof/>
        </w:rPr>
        <w:fldChar w:fldCharType="end"/>
      </w:r>
    </w:p>
    <w:p w14:paraId="4D87C358" w14:textId="3E60F11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J.3</w:t>
      </w:r>
      <w:r>
        <w:rPr>
          <w:rFonts w:asciiTheme="minorHAnsi" w:eastAsiaTheme="minorEastAsia" w:hAnsiTheme="minorHAnsi" w:cstheme="minorBidi"/>
          <w:noProof/>
          <w:kern w:val="2"/>
          <w:szCs w:val="22"/>
          <w:lang w:val="en-US" w:eastAsia="zh-CN"/>
          <w14:ligatures w14:val="standardContextual"/>
        </w:rPr>
        <w:tab/>
      </w:r>
      <w:r>
        <w:rPr>
          <w:noProof/>
        </w:rPr>
        <w:t>High speed train condition</w:t>
      </w:r>
      <w:r>
        <w:rPr>
          <w:noProof/>
        </w:rPr>
        <w:tab/>
      </w:r>
      <w:r>
        <w:rPr>
          <w:noProof/>
        </w:rPr>
        <w:fldChar w:fldCharType="begin"/>
      </w:r>
      <w:r>
        <w:rPr>
          <w:noProof/>
        </w:rPr>
        <w:instrText xml:space="preserve"> PAGEREF _Toc163475691 \h </w:instrText>
      </w:r>
      <w:r>
        <w:rPr>
          <w:noProof/>
        </w:rPr>
      </w:r>
      <w:r>
        <w:rPr>
          <w:noProof/>
        </w:rPr>
        <w:fldChar w:fldCharType="separate"/>
      </w:r>
      <w:r>
        <w:rPr>
          <w:noProof/>
        </w:rPr>
        <w:t>416</w:t>
      </w:r>
      <w:r>
        <w:rPr>
          <w:noProof/>
        </w:rPr>
        <w:fldChar w:fldCharType="end"/>
      </w:r>
    </w:p>
    <w:p w14:paraId="6C5DD351" w14:textId="602EBB6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lang w:eastAsia="zh-CN"/>
        </w:rPr>
        <w:t>J</w:t>
      </w:r>
      <w:r>
        <w:rPr>
          <w:noProof/>
        </w:rPr>
        <w:t>.4</w:t>
      </w:r>
      <w:r>
        <w:rPr>
          <w:rFonts w:asciiTheme="minorHAnsi" w:eastAsiaTheme="minorEastAsia" w:hAnsiTheme="minorHAnsi" w:cstheme="minorBidi"/>
          <w:noProof/>
          <w:kern w:val="2"/>
          <w:szCs w:val="22"/>
          <w:lang w:val="en-US" w:eastAsia="zh-CN"/>
          <w14:ligatures w14:val="standardContextual"/>
        </w:rPr>
        <w:tab/>
      </w:r>
      <w:r>
        <w:rPr>
          <w:noProof/>
        </w:rPr>
        <w:t>Moving propagation conditions</w:t>
      </w:r>
      <w:r>
        <w:rPr>
          <w:noProof/>
        </w:rPr>
        <w:tab/>
      </w:r>
      <w:r>
        <w:rPr>
          <w:noProof/>
        </w:rPr>
        <w:fldChar w:fldCharType="begin"/>
      </w:r>
      <w:r>
        <w:rPr>
          <w:noProof/>
        </w:rPr>
        <w:instrText xml:space="preserve"> PAGEREF _Toc163475692 \h </w:instrText>
      </w:r>
      <w:r>
        <w:rPr>
          <w:noProof/>
        </w:rPr>
      </w:r>
      <w:r>
        <w:rPr>
          <w:noProof/>
        </w:rPr>
        <w:fldChar w:fldCharType="separate"/>
      </w:r>
      <w:r>
        <w:rPr>
          <w:noProof/>
        </w:rPr>
        <w:t>420</w:t>
      </w:r>
      <w:r>
        <w:rPr>
          <w:noProof/>
        </w:rPr>
        <w:fldChar w:fldCharType="end"/>
      </w:r>
    </w:p>
    <w:p w14:paraId="6680CE26" w14:textId="5E1E7BF0"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K (informative): Measuring noise close to noise-floor</w:t>
      </w:r>
      <w:r>
        <w:rPr>
          <w:noProof/>
        </w:rPr>
        <w:tab/>
      </w:r>
      <w:r>
        <w:rPr>
          <w:noProof/>
        </w:rPr>
        <w:fldChar w:fldCharType="begin"/>
      </w:r>
      <w:r>
        <w:rPr>
          <w:noProof/>
        </w:rPr>
        <w:instrText xml:space="preserve"> PAGEREF _Toc163475693 \h </w:instrText>
      </w:r>
      <w:r>
        <w:rPr>
          <w:noProof/>
        </w:rPr>
      </w:r>
      <w:r>
        <w:rPr>
          <w:noProof/>
        </w:rPr>
        <w:fldChar w:fldCharType="separate"/>
      </w:r>
      <w:r>
        <w:rPr>
          <w:noProof/>
        </w:rPr>
        <w:t>422</w:t>
      </w:r>
      <w:r>
        <w:rPr>
          <w:noProof/>
        </w:rPr>
        <w:fldChar w:fldCharType="end"/>
      </w:r>
    </w:p>
    <w:p w14:paraId="76716E3B" w14:textId="4E07FD4D"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L (normative): In-channel TX tests</w:t>
      </w:r>
      <w:r>
        <w:rPr>
          <w:noProof/>
        </w:rPr>
        <w:tab/>
      </w:r>
      <w:r>
        <w:rPr>
          <w:noProof/>
        </w:rPr>
        <w:fldChar w:fldCharType="begin"/>
      </w:r>
      <w:r>
        <w:rPr>
          <w:noProof/>
        </w:rPr>
        <w:instrText xml:space="preserve"> PAGEREF _Toc163475694 \h </w:instrText>
      </w:r>
      <w:r>
        <w:rPr>
          <w:noProof/>
        </w:rPr>
      </w:r>
      <w:r>
        <w:rPr>
          <w:noProof/>
        </w:rPr>
        <w:fldChar w:fldCharType="separate"/>
      </w:r>
      <w:r>
        <w:rPr>
          <w:noProof/>
        </w:rPr>
        <w:t>423</w:t>
      </w:r>
      <w:r>
        <w:rPr>
          <w:noProof/>
        </w:rPr>
        <w:fldChar w:fldCharType="end"/>
      </w:r>
    </w:p>
    <w:p w14:paraId="789EB2E2" w14:textId="5E947EC1"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_Toc163475695 \h </w:instrText>
      </w:r>
      <w:r>
        <w:rPr>
          <w:noProof/>
        </w:rPr>
      </w:r>
      <w:r>
        <w:rPr>
          <w:noProof/>
        </w:rPr>
        <w:fldChar w:fldCharType="separate"/>
      </w:r>
      <w:r>
        <w:rPr>
          <w:noProof/>
        </w:rPr>
        <w:t>423</w:t>
      </w:r>
      <w:r>
        <w:rPr>
          <w:noProof/>
        </w:rPr>
        <w:fldChar w:fldCharType="end"/>
      </w:r>
    </w:p>
    <w:p w14:paraId="7B418634" w14:textId="00F7D773"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L.2</w:t>
      </w:r>
      <w:r>
        <w:rPr>
          <w:rFonts w:asciiTheme="minorHAnsi" w:eastAsiaTheme="minorEastAsia" w:hAnsiTheme="minorHAnsi" w:cstheme="minorBidi"/>
          <w:noProof/>
          <w:kern w:val="2"/>
          <w:szCs w:val="22"/>
          <w:lang w:val="en-US" w:eastAsia="zh-CN"/>
          <w14:ligatures w14:val="standardContextual"/>
        </w:rPr>
        <w:tab/>
      </w:r>
      <w:r>
        <w:rPr>
          <w:noProof/>
        </w:rPr>
        <w:t>Basic principles</w:t>
      </w:r>
      <w:r>
        <w:rPr>
          <w:noProof/>
        </w:rPr>
        <w:tab/>
      </w:r>
      <w:r>
        <w:rPr>
          <w:noProof/>
        </w:rPr>
        <w:fldChar w:fldCharType="begin"/>
      </w:r>
      <w:r>
        <w:rPr>
          <w:noProof/>
        </w:rPr>
        <w:instrText xml:space="preserve"> PAGEREF _Toc163475696 \h </w:instrText>
      </w:r>
      <w:r>
        <w:rPr>
          <w:noProof/>
        </w:rPr>
      </w:r>
      <w:r>
        <w:rPr>
          <w:noProof/>
        </w:rPr>
        <w:fldChar w:fldCharType="separate"/>
      </w:r>
      <w:r>
        <w:rPr>
          <w:noProof/>
        </w:rPr>
        <w:t>423</w:t>
      </w:r>
      <w:r>
        <w:rPr>
          <w:noProof/>
        </w:rPr>
        <w:fldChar w:fldCharType="end"/>
      </w:r>
    </w:p>
    <w:p w14:paraId="1BC66DB5" w14:textId="42B942F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L.2.1</w:t>
      </w:r>
      <w:r>
        <w:rPr>
          <w:rFonts w:asciiTheme="minorHAnsi" w:eastAsiaTheme="minorEastAsia" w:hAnsiTheme="minorHAnsi" w:cstheme="minorBidi"/>
          <w:noProof/>
          <w:kern w:val="2"/>
          <w:sz w:val="22"/>
          <w:szCs w:val="22"/>
          <w:lang w:val="en-US" w:eastAsia="zh-CN"/>
          <w14:ligatures w14:val="standardContextual"/>
        </w:rPr>
        <w:tab/>
      </w:r>
      <w:r>
        <w:rPr>
          <w:noProof/>
        </w:rPr>
        <w:t>Output signal of the TX under test</w:t>
      </w:r>
      <w:r>
        <w:rPr>
          <w:noProof/>
        </w:rPr>
        <w:tab/>
      </w:r>
      <w:r>
        <w:rPr>
          <w:noProof/>
        </w:rPr>
        <w:fldChar w:fldCharType="begin"/>
      </w:r>
      <w:r>
        <w:rPr>
          <w:noProof/>
        </w:rPr>
        <w:instrText xml:space="preserve"> PAGEREF _Toc163475697 \h </w:instrText>
      </w:r>
      <w:r>
        <w:rPr>
          <w:noProof/>
        </w:rPr>
      </w:r>
      <w:r>
        <w:rPr>
          <w:noProof/>
        </w:rPr>
        <w:fldChar w:fldCharType="separate"/>
      </w:r>
      <w:r>
        <w:rPr>
          <w:noProof/>
        </w:rPr>
        <w:t>423</w:t>
      </w:r>
      <w:r>
        <w:rPr>
          <w:noProof/>
        </w:rPr>
        <w:fldChar w:fldCharType="end"/>
      </w:r>
    </w:p>
    <w:p w14:paraId="266B7320" w14:textId="54AD2422"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L.2.2</w:t>
      </w:r>
      <w:r>
        <w:rPr>
          <w:rFonts w:asciiTheme="minorHAnsi" w:eastAsiaTheme="minorEastAsia" w:hAnsiTheme="minorHAnsi" w:cstheme="minorBidi"/>
          <w:noProof/>
          <w:kern w:val="2"/>
          <w:sz w:val="22"/>
          <w:szCs w:val="22"/>
          <w:lang w:val="en-US" w:eastAsia="zh-CN"/>
          <w14:ligatures w14:val="standardContextual"/>
        </w:rPr>
        <w:tab/>
      </w:r>
      <w:r>
        <w:rPr>
          <w:noProof/>
        </w:rPr>
        <w:t>Ideal signal</w:t>
      </w:r>
      <w:r>
        <w:rPr>
          <w:noProof/>
        </w:rPr>
        <w:tab/>
      </w:r>
      <w:r>
        <w:rPr>
          <w:noProof/>
        </w:rPr>
        <w:fldChar w:fldCharType="begin"/>
      </w:r>
      <w:r>
        <w:rPr>
          <w:noProof/>
        </w:rPr>
        <w:instrText xml:space="preserve"> PAGEREF _Toc163475698 \h </w:instrText>
      </w:r>
      <w:r>
        <w:rPr>
          <w:noProof/>
        </w:rPr>
      </w:r>
      <w:r>
        <w:rPr>
          <w:noProof/>
        </w:rPr>
        <w:fldChar w:fldCharType="separate"/>
      </w:r>
      <w:r>
        <w:rPr>
          <w:noProof/>
        </w:rPr>
        <w:t>423</w:t>
      </w:r>
      <w:r>
        <w:rPr>
          <w:noProof/>
        </w:rPr>
        <w:fldChar w:fldCharType="end"/>
      </w:r>
    </w:p>
    <w:p w14:paraId="032C5936" w14:textId="782B336C"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L.2.3</w:t>
      </w:r>
      <w:r>
        <w:rPr>
          <w:rFonts w:asciiTheme="minorHAnsi" w:eastAsiaTheme="minorEastAsia" w:hAnsiTheme="minorHAnsi" w:cstheme="minorBidi"/>
          <w:noProof/>
          <w:kern w:val="2"/>
          <w:sz w:val="22"/>
          <w:szCs w:val="22"/>
          <w:lang w:val="en-US" w:eastAsia="zh-CN"/>
          <w14:ligatures w14:val="standardContextual"/>
        </w:rPr>
        <w:tab/>
      </w:r>
      <w:r>
        <w:rPr>
          <w:noProof/>
        </w:rPr>
        <w:t>Measurement results</w:t>
      </w:r>
      <w:r>
        <w:rPr>
          <w:noProof/>
        </w:rPr>
        <w:tab/>
      </w:r>
      <w:r>
        <w:rPr>
          <w:noProof/>
        </w:rPr>
        <w:fldChar w:fldCharType="begin"/>
      </w:r>
      <w:r>
        <w:rPr>
          <w:noProof/>
        </w:rPr>
        <w:instrText xml:space="preserve"> PAGEREF _Toc163475699 \h </w:instrText>
      </w:r>
      <w:r>
        <w:rPr>
          <w:noProof/>
        </w:rPr>
      </w:r>
      <w:r>
        <w:rPr>
          <w:noProof/>
        </w:rPr>
        <w:fldChar w:fldCharType="separate"/>
      </w:r>
      <w:r>
        <w:rPr>
          <w:noProof/>
        </w:rPr>
        <w:t>424</w:t>
      </w:r>
      <w:r>
        <w:rPr>
          <w:noProof/>
        </w:rPr>
        <w:fldChar w:fldCharType="end"/>
      </w:r>
    </w:p>
    <w:p w14:paraId="57672423" w14:textId="09484F0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L.2.4</w:t>
      </w:r>
      <w:r>
        <w:rPr>
          <w:rFonts w:asciiTheme="minorHAnsi" w:eastAsiaTheme="minorEastAsia" w:hAnsiTheme="minorHAnsi" w:cstheme="minorBidi"/>
          <w:noProof/>
          <w:kern w:val="2"/>
          <w:sz w:val="22"/>
          <w:szCs w:val="22"/>
          <w:lang w:val="en-US" w:eastAsia="zh-CN"/>
          <w14:ligatures w14:val="standardContextual"/>
        </w:rPr>
        <w:tab/>
      </w:r>
      <w:r>
        <w:rPr>
          <w:noProof/>
        </w:rPr>
        <w:t>Measurement points</w:t>
      </w:r>
      <w:r>
        <w:rPr>
          <w:noProof/>
        </w:rPr>
        <w:tab/>
      </w:r>
      <w:r>
        <w:rPr>
          <w:noProof/>
        </w:rPr>
        <w:fldChar w:fldCharType="begin"/>
      </w:r>
      <w:r>
        <w:rPr>
          <w:noProof/>
        </w:rPr>
        <w:instrText xml:space="preserve"> PAGEREF _Toc163475700 \h </w:instrText>
      </w:r>
      <w:r>
        <w:rPr>
          <w:noProof/>
        </w:rPr>
      </w:r>
      <w:r>
        <w:rPr>
          <w:noProof/>
        </w:rPr>
        <w:fldChar w:fldCharType="separate"/>
      </w:r>
      <w:r>
        <w:rPr>
          <w:noProof/>
        </w:rPr>
        <w:t>424</w:t>
      </w:r>
      <w:r>
        <w:rPr>
          <w:noProof/>
        </w:rPr>
        <w:fldChar w:fldCharType="end"/>
      </w:r>
    </w:p>
    <w:p w14:paraId="2AE24369" w14:textId="3B963D83"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L.3</w:t>
      </w:r>
      <w:r>
        <w:rPr>
          <w:rFonts w:asciiTheme="minorHAnsi" w:eastAsiaTheme="minorEastAsia" w:hAnsiTheme="minorHAnsi" w:cstheme="minorBidi"/>
          <w:noProof/>
          <w:kern w:val="2"/>
          <w:szCs w:val="22"/>
          <w:lang w:val="en-US" w:eastAsia="zh-CN"/>
          <w14:ligatures w14:val="standardContextual"/>
        </w:rPr>
        <w:tab/>
      </w:r>
      <w:r>
        <w:rPr>
          <w:noProof/>
        </w:rPr>
        <w:t>Pre-FFT minimization process</w:t>
      </w:r>
      <w:r>
        <w:rPr>
          <w:noProof/>
        </w:rPr>
        <w:tab/>
      </w:r>
      <w:r>
        <w:rPr>
          <w:noProof/>
        </w:rPr>
        <w:fldChar w:fldCharType="begin"/>
      </w:r>
      <w:r>
        <w:rPr>
          <w:noProof/>
        </w:rPr>
        <w:instrText xml:space="preserve"> PAGEREF _Toc163475701 \h </w:instrText>
      </w:r>
      <w:r>
        <w:rPr>
          <w:noProof/>
        </w:rPr>
      </w:r>
      <w:r>
        <w:rPr>
          <w:noProof/>
        </w:rPr>
        <w:fldChar w:fldCharType="separate"/>
      </w:r>
      <w:r>
        <w:rPr>
          <w:noProof/>
        </w:rPr>
        <w:t>426</w:t>
      </w:r>
      <w:r>
        <w:rPr>
          <w:noProof/>
        </w:rPr>
        <w:fldChar w:fldCharType="end"/>
      </w:r>
    </w:p>
    <w:p w14:paraId="4540E4D1" w14:textId="623283A2"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L.4</w:t>
      </w:r>
      <w:r>
        <w:rPr>
          <w:rFonts w:asciiTheme="minorHAnsi" w:eastAsiaTheme="minorEastAsia" w:hAnsiTheme="minorHAnsi" w:cstheme="minorBidi"/>
          <w:noProof/>
          <w:kern w:val="2"/>
          <w:szCs w:val="22"/>
          <w:lang w:val="en-US" w:eastAsia="zh-CN"/>
          <w14:ligatures w14:val="standardContextual"/>
        </w:rPr>
        <w:tab/>
      </w:r>
      <w:r>
        <w:rPr>
          <w:noProof/>
        </w:rPr>
        <w:t>Timing of the FFT window</w:t>
      </w:r>
      <w:r>
        <w:rPr>
          <w:noProof/>
        </w:rPr>
        <w:tab/>
      </w:r>
      <w:r>
        <w:rPr>
          <w:noProof/>
        </w:rPr>
        <w:fldChar w:fldCharType="begin"/>
      </w:r>
      <w:r>
        <w:rPr>
          <w:noProof/>
        </w:rPr>
        <w:instrText xml:space="preserve"> PAGEREF _Toc163475702 \h </w:instrText>
      </w:r>
      <w:r>
        <w:rPr>
          <w:noProof/>
        </w:rPr>
      </w:r>
      <w:r>
        <w:rPr>
          <w:noProof/>
        </w:rPr>
        <w:fldChar w:fldCharType="separate"/>
      </w:r>
      <w:r>
        <w:rPr>
          <w:noProof/>
        </w:rPr>
        <w:t>426</w:t>
      </w:r>
      <w:r>
        <w:rPr>
          <w:noProof/>
        </w:rPr>
        <w:fldChar w:fldCharType="end"/>
      </w:r>
    </w:p>
    <w:p w14:paraId="6596FF50" w14:textId="6DCE6A88"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L.5</w:t>
      </w:r>
      <w:r>
        <w:rPr>
          <w:rFonts w:asciiTheme="minorHAnsi" w:eastAsiaTheme="minorEastAsia" w:hAnsiTheme="minorHAnsi" w:cstheme="minorBidi"/>
          <w:noProof/>
          <w:kern w:val="2"/>
          <w:szCs w:val="22"/>
          <w:lang w:val="en-US" w:eastAsia="zh-CN"/>
          <w14:ligatures w14:val="standardContextual"/>
        </w:rPr>
        <w:tab/>
      </w:r>
      <w:r>
        <w:rPr>
          <w:noProof/>
        </w:rPr>
        <w:t>Resource element TX power</w:t>
      </w:r>
      <w:r>
        <w:rPr>
          <w:noProof/>
        </w:rPr>
        <w:tab/>
      </w:r>
      <w:r>
        <w:rPr>
          <w:noProof/>
        </w:rPr>
        <w:fldChar w:fldCharType="begin"/>
      </w:r>
      <w:r>
        <w:rPr>
          <w:noProof/>
        </w:rPr>
        <w:instrText xml:space="preserve"> PAGEREF _Toc163475703 \h </w:instrText>
      </w:r>
      <w:r>
        <w:rPr>
          <w:noProof/>
        </w:rPr>
      </w:r>
      <w:r>
        <w:rPr>
          <w:noProof/>
        </w:rPr>
        <w:fldChar w:fldCharType="separate"/>
      </w:r>
      <w:r>
        <w:rPr>
          <w:noProof/>
        </w:rPr>
        <w:t>427</w:t>
      </w:r>
      <w:r>
        <w:rPr>
          <w:noProof/>
        </w:rPr>
        <w:fldChar w:fldCharType="end"/>
      </w:r>
    </w:p>
    <w:p w14:paraId="6CCD94A6" w14:textId="013522C0"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L.6</w:t>
      </w:r>
      <w:r>
        <w:rPr>
          <w:rFonts w:asciiTheme="minorHAnsi" w:eastAsiaTheme="minorEastAsia" w:hAnsiTheme="minorHAnsi" w:cstheme="minorBidi"/>
          <w:noProof/>
          <w:kern w:val="2"/>
          <w:szCs w:val="22"/>
          <w:lang w:val="en-US" w:eastAsia="zh-CN"/>
          <w14:ligatures w14:val="standardContextual"/>
        </w:rPr>
        <w:tab/>
      </w:r>
      <w:r>
        <w:rPr>
          <w:noProof/>
        </w:rPr>
        <w:t>Post-FFT equalisation</w:t>
      </w:r>
      <w:r>
        <w:rPr>
          <w:noProof/>
        </w:rPr>
        <w:tab/>
      </w:r>
      <w:r>
        <w:rPr>
          <w:noProof/>
        </w:rPr>
        <w:fldChar w:fldCharType="begin"/>
      </w:r>
      <w:r>
        <w:rPr>
          <w:noProof/>
        </w:rPr>
        <w:instrText xml:space="preserve"> PAGEREF _Toc163475704 \h </w:instrText>
      </w:r>
      <w:r>
        <w:rPr>
          <w:noProof/>
        </w:rPr>
      </w:r>
      <w:r>
        <w:rPr>
          <w:noProof/>
        </w:rPr>
        <w:fldChar w:fldCharType="separate"/>
      </w:r>
      <w:r>
        <w:rPr>
          <w:noProof/>
        </w:rPr>
        <w:t>428</w:t>
      </w:r>
      <w:r>
        <w:rPr>
          <w:noProof/>
        </w:rPr>
        <w:fldChar w:fldCharType="end"/>
      </w:r>
    </w:p>
    <w:p w14:paraId="25CC966C" w14:textId="164F73DB"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L.7</w:t>
      </w:r>
      <w:r>
        <w:rPr>
          <w:rFonts w:asciiTheme="minorHAnsi" w:eastAsiaTheme="minorEastAsia" w:hAnsiTheme="minorHAnsi" w:cstheme="minorBidi"/>
          <w:noProof/>
          <w:kern w:val="2"/>
          <w:szCs w:val="22"/>
          <w:lang w:val="en-US" w:eastAsia="zh-CN"/>
          <w14:ligatures w14:val="standardContextual"/>
        </w:rPr>
        <w:tab/>
      </w:r>
      <w:r>
        <w:rPr>
          <w:noProof/>
        </w:rPr>
        <w:t>EVM</w:t>
      </w:r>
      <w:r>
        <w:rPr>
          <w:noProof/>
        </w:rPr>
        <w:tab/>
      </w:r>
      <w:r>
        <w:rPr>
          <w:noProof/>
        </w:rPr>
        <w:fldChar w:fldCharType="begin"/>
      </w:r>
      <w:r>
        <w:rPr>
          <w:noProof/>
        </w:rPr>
        <w:instrText xml:space="preserve"> PAGEREF _Toc163475705 \h </w:instrText>
      </w:r>
      <w:r>
        <w:rPr>
          <w:noProof/>
        </w:rPr>
      </w:r>
      <w:r>
        <w:rPr>
          <w:noProof/>
        </w:rPr>
        <w:fldChar w:fldCharType="separate"/>
      </w:r>
      <w:r>
        <w:rPr>
          <w:noProof/>
        </w:rPr>
        <w:t>430</w:t>
      </w:r>
      <w:r>
        <w:rPr>
          <w:noProof/>
        </w:rPr>
        <w:fldChar w:fldCharType="end"/>
      </w:r>
    </w:p>
    <w:p w14:paraId="34B3794A" w14:textId="27C981F8"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sidRPr="00274A1D">
        <w:rPr>
          <w:rFonts w:eastAsia="Osaka"/>
          <w:noProof/>
        </w:rPr>
        <w:t>L.7.0</w:t>
      </w:r>
      <w:r>
        <w:rPr>
          <w:rFonts w:asciiTheme="minorHAnsi" w:eastAsiaTheme="minorEastAsia" w:hAnsiTheme="minorHAnsi" w:cstheme="minorBidi"/>
          <w:noProof/>
          <w:kern w:val="2"/>
          <w:sz w:val="22"/>
          <w:szCs w:val="22"/>
          <w:lang w:val="en-US" w:eastAsia="zh-CN"/>
          <w14:ligatures w14:val="standardContextual"/>
        </w:rPr>
        <w:tab/>
      </w:r>
      <w:r w:rsidRPr="00274A1D">
        <w:rPr>
          <w:rFonts w:eastAsia="Osaka"/>
          <w:noProof/>
        </w:rPr>
        <w:t>General</w:t>
      </w:r>
      <w:r>
        <w:rPr>
          <w:noProof/>
        </w:rPr>
        <w:tab/>
      </w:r>
      <w:r>
        <w:rPr>
          <w:noProof/>
        </w:rPr>
        <w:fldChar w:fldCharType="begin"/>
      </w:r>
      <w:r>
        <w:rPr>
          <w:noProof/>
        </w:rPr>
        <w:instrText xml:space="preserve"> PAGEREF _Toc163475706 \h </w:instrText>
      </w:r>
      <w:r>
        <w:rPr>
          <w:noProof/>
        </w:rPr>
      </w:r>
      <w:r>
        <w:rPr>
          <w:noProof/>
        </w:rPr>
        <w:fldChar w:fldCharType="separate"/>
      </w:r>
      <w:r>
        <w:rPr>
          <w:noProof/>
        </w:rPr>
        <w:t>430</w:t>
      </w:r>
      <w:r>
        <w:rPr>
          <w:noProof/>
        </w:rPr>
        <w:fldChar w:fldCharType="end"/>
      </w:r>
    </w:p>
    <w:p w14:paraId="6440CD5E" w14:textId="7D7380E3"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en-CA"/>
        </w:rPr>
        <w:t>L.7.1</w:t>
      </w:r>
      <w:r>
        <w:rPr>
          <w:rFonts w:asciiTheme="minorHAnsi" w:eastAsiaTheme="minorEastAsia" w:hAnsiTheme="minorHAnsi" w:cstheme="minorBidi"/>
          <w:noProof/>
          <w:kern w:val="2"/>
          <w:sz w:val="22"/>
          <w:szCs w:val="22"/>
          <w:lang w:val="en-US" w:eastAsia="zh-CN"/>
          <w14:ligatures w14:val="standardContextual"/>
        </w:rPr>
        <w:tab/>
      </w:r>
      <w:r>
        <w:rPr>
          <w:noProof/>
          <w:lang w:eastAsia="en-CA"/>
        </w:rPr>
        <w:t>Averaged EVM (FDD)</w:t>
      </w:r>
      <w:r>
        <w:rPr>
          <w:noProof/>
        </w:rPr>
        <w:tab/>
      </w:r>
      <w:r>
        <w:rPr>
          <w:noProof/>
        </w:rPr>
        <w:fldChar w:fldCharType="begin"/>
      </w:r>
      <w:r>
        <w:rPr>
          <w:noProof/>
        </w:rPr>
        <w:instrText xml:space="preserve"> PAGEREF _Toc163475707 \h </w:instrText>
      </w:r>
      <w:r>
        <w:rPr>
          <w:noProof/>
        </w:rPr>
      </w:r>
      <w:r>
        <w:rPr>
          <w:noProof/>
        </w:rPr>
        <w:fldChar w:fldCharType="separate"/>
      </w:r>
      <w:r>
        <w:rPr>
          <w:noProof/>
        </w:rPr>
        <w:t>430</w:t>
      </w:r>
      <w:r>
        <w:rPr>
          <w:noProof/>
        </w:rPr>
        <w:fldChar w:fldCharType="end"/>
      </w:r>
    </w:p>
    <w:p w14:paraId="251385E9" w14:textId="07B35B67"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L.7.2</w:t>
      </w:r>
      <w:r>
        <w:rPr>
          <w:rFonts w:asciiTheme="minorHAnsi" w:eastAsiaTheme="minorEastAsia" w:hAnsiTheme="minorHAnsi" w:cstheme="minorBidi"/>
          <w:noProof/>
          <w:kern w:val="2"/>
          <w:sz w:val="22"/>
          <w:szCs w:val="22"/>
          <w:lang w:val="en-US" w:eastAsia="zh-CN"/>
          <w14:ligatures w14:val="standardContextual"/>
        </w:rPr>
        <w:tab/>
      </w:r>
      <w:r>
        <w:rPr>
          <w:noProof/>
        </w:rPr>
        <w:t>Averaged EVM (TDD) for FR1 and FR2-1</w:t>
      </w:r>
      <w:r>
        <w:rPr>
          <w:noProof/>
        </w:rPr>
        <w:tab/>
      </w:r>
      <w:r>
        <w:rPr>
          <w:noProof/>
        </w:rPr>
        <w:fldChar w:fldCharType="begin"/>
      </w:r>
      <w:r>
        <w:rPr>
          <w:noProof/>
        </w:rPr>
        <w:instrText xml:space="preserve"> PAGEREF _Toc163475708 \h </w:instrText>
      </w:r>
      <w:r>
        <w:rPr>
          <w:noProof/>
        </w:rPr>
      </w:r>
      <w:r>
        <w:rPr>
          <w:noProof/>
        </w:rPr>
        <w:fldChar w:fldCharType="separate"/>
      </w:r>
      <w:r>
        <w:rPr>
          <w:noProof/>
        </w:rPr>
        <w:t>431</w:t>
      </w:r>
      <w:r>
        <w:rPr>
          <w:noProof/>
        </w:rPr>
        <w:fldChar w:fldCharType="end"/>
      </w:r>
    </w:p>
    <w:p w14:paraId="790511A9" w14:textId="1DAD6FF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L.7.3</w:t>
      </w:r>
      <w:r>
        <w:rPr>
          <w:rFonts w:asciiTheme="minorHAnsi" w:eastAsiaTheme="minorEastAsia" w:hAnsiTheme="minorHAnsi" w:cstheme="minorBidi"/>
          <w:noProof/>
          <w:kern w:val="2"/>
          <w:sz w:val="22"/>
          <w:szCs w:val="22"/>
          <w:lang w:val="en-US" w:eastAsia="zh-CN"/>
          <w14:ligatures w14:val="standardContextual"/>
        </w:rPr>
        <w:tab/>
      </w:r>
      <w:r>
        <w:rPr>
          <w:noProof/>
        </w:rPr>
        <w:t>Averaged EVM (TDD) for FR2-2</w:t>
      </w:r>
      <w:r>
        <w:rPr>
          <w:noProof/>
        </w:rPr>
        <w:tab/>
      </w:r>
      <w:r>
        <w:rPr>
          <w:noProof/>
        </w:rPr>
        <w:fldChar w:fldCharType="begin"/>
      </w:r>
      <w:r>
        <w:rPr>
          <w:noProof/>
        </w:rPr>
        <w:instrText xml:space="preserve"> PAGEREF _Toc163475709 \h </w:instrText>
      </w:r>
      <w:r>
        <w:rPr>
          <w:noProof/>
        </w:rPr>
      </w:r>
      <w:r>
        <w:rPr>
          <w:noProof/>
        </w:rPr>
        <w:fldChar w:fldCharType="separate"/>
      </w:r>
      <w:r>
        <w:rPr>
          <w:noProof/>
        </w:rPr>
        <w:t>431</w:t>
      </w:r>
      <w:r>
        <w:rPr>
          <w:noProof/>
        </w:rPr>
        <w:fldChar w:fldCharType="end"/>
      </w:r>
    </w:p>
    <w:p w14:paraId="52836E50" w14:textId="7D4B70AE"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M (normative): General rules for statistical testing</w:t>
      </w:r>
      <w:r>
        <w:rPr>
          <w:noProof/>
        </w:rPr>
        <w:tab/>
      </w:r>
      <w:r>
        <w:rPr>
          <w:noProof/>
        </w:rPr>
        <w:fldChar w:fldCharType="begin"/>
      </w:r>
      <w:r>
        <w:rPr>
          <w:noProof/>
        </w:rPr>
        <w:instrText xml:space="preserve"> PAGEREF _Toc163475710 \h </w:instrText>
      </w:r>
      <w:r>
        <w:rPr>
          <w:noProof/>
        </w:rPr>
      </w:r>
      <w:r>
        <w:rPr>
          <w:noProof/>
        </w:rPr>
        <w:fldChar w:fldCharType="separate"/>
      </w:r>
      <w:r>
        <w:rPr>
          <w:noProof/>
        </w:rPr>
        <w:t>432</w:t>
      </w:r>
      <w:r>
        <w:rPr>
          <w:noProof/>
        </w:rPr>
        <w:fldChar w:fldCharType="end"/>
      </w:r>
    </w:p>
    <w:p w14:paraId="172BDEE3" w14:textId="2BC0160E" w:rsidR="00F85443" w:rsidRDefault="00F85443">
      <w:pPr>
        <w:pStyle w:val="TOC1"/>
        <w:rPr>
          <w:rFonts w:asciiTheme="minorHAnsi" w:eastAsiaTheme="minorEastAsia" w:hAnsiTheme="minorHAnsi" w:cstheme="minorBidi"/>
          <w:noProof/>
          <w:kern w:val="2"/>
          <w:szCs w:val="22"/>
          <w:lang w:val="en-US" w:eastAsia="zh-CN"/>
          <w14:ligatures w14:val="standardContextual"/>
        </w:rPr>
      </w:pPr>
      <w:r>
        <w:rPr>
          <w:noProof/>
        </w:rPr>
        <w:t>M.1</w:t>
      </w:r>
      <w:r>
        <w:rPr>
          <w:rFonts w:asciiTheme="minorHAnsi" w:eastAsiaTheme="minorEastAsia" w:hAnsiTheme="minorHAnsi" w:cstheme="minorBidi"/>
          <w:noProof/>
          <w:kern w:val="2"/>
          <w:szCs w:val="22"/>
          <w:lang w:val="en-US" w:eastAsia="zh-CN"/>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_Toc163475711 \h </w:instrText>
      </w:r>
      <w:r>
        <w:rPr>
          <w:noProof/>
        </w:rPr>
      </w:r>
      <w:r>
        <w:rPr>
          <w:noProof/>
        </w:rPr>
        <w:fldChar w:fldCharType="separate"/>
      </w:r>
      <w:r>
        <w:rPr>
          <w:noProof/>
        </w:rPr>
        <w:t>432</w:t>
      </w:r>
      <w:r>
        <w:rPr>
          <w:noProof/>
        </w:rPr>
        <w:fldChar w:fldCharType="end"/>
      </w:r>
    </w:p>
    <w:p w14:paraId="09126C8E" w14:textId="52940865"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M.1.1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_Toc163475712 \h </w:instrText>
      </w:r>
      <w:r>
        <w:rPr>
          <w:noProof/>
        </w:rPr>
      </w:r>
      <w:r>
        <w:rPr>
          <w:noProof/>
        </w:rPr>
        <w:fldChar w:fldCharType="separate"/>
      </w:r>
      <w:r>
        <w:rPr>
          <w:noProof/>
        </w:rPr>
        <w:t>432</w:t>
      </w:r>
      <w:r>
        <w:rPr>
          <w:noProof/>
        </w:rPr>
        <w:fldChar w:fldCharType="end"/>
      </w:r>
    </w:p>
    <w:p w14:paraId="22DB3F02" w14:textId="1128FD3A"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M.1.2</w:t>
      </w:r>
      <w:r>
        <w:rPr>
          <w:rFonts w:asciiTheme="minorHAnsi" w:eastAsiaTheme="minorEastAsia" w:hAnsiTheme="minorHAnsi" w:cstheme="minorBidi"/>
          <w:noProof/>
          <w:kern w:val="2"/>
          <w:sz w:val="22"/>
          <w:szCs w:val="22"/>
          <w:lang w:val="en-US" w:eastAsia="zh-CN"/>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_Toc163475713 \h </w:instrText>
      </w:r>
      <w:r>
        <w:rPr>
          <w:noProof/>
        </w:rPr>
      </w:r>
      <w:r>
        <w:rPr>
          <w:noProof/>
        </w:rPr>
        <w:fldChar w:fldCharType="separate"/>
      </w:r>
      <w:r>
        <w:rPr>
          <w:noProof/>
        </w:rPr>
        <w:t>433</w:t>
      </w:r>
      <w:r>
        <w:rPr>
          <w:noProof/>
        </w:rPr>
        <w:fldChar w:fldCharType="end"/>
      </w:r>
    </w:p>
    <w:p w14:paraId="500CE4C6" w14:textId="03D7E6A4" w:rsidR="00F85443" w:rsidRDefault="00F85443">
      <w:pPr>
        <w:pStyle w:val="TOC2"/>
        <w:rPr>
          <w:rFonts w:asciiTheme="minorHAnsi" w:eastAsiaTheme="minorEastAsia" w:hAnsiTheme="minorHAnsi" w:cstheme="minorBidi"/>
          <w:noProof/>
          <w:kern w:val="2"/>
          <w:sz w:val="22"/>
          <w:szCs w:val="22"/>
          <w:lang w:val="en-US" w:eastAsia="zh-CN"/>
          <w14:ligatures w14:val="standardContextual"/>
        </w:rPr>
      </w:pPr>
      <w:r>
        <w:rPr>
          <w:noProof/>
        </w:rPr>
        <w:t>M.1.3</w:t>
      </w:r>
      <w:r>
        <w:rPr>
          <w:rFonts w:asciiTheme="minorHAnsi" w:eastAsiaTheme="minorEastAsia" w:hAnsiTheme="minorHAnsi" w:cstheme="minorBidi"/>
          <w:noProof/>
          <w:kern w:val="2"/>
          <w:sz w:val="22"/>
          <w:szCs w:val="22"/>
          <w:lang w:val="en-US" w:eastAsia="zh-CN"/>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_Toc163475714 \h </w:instrText>
      </w:r>
      <w:r>
        <w:rPr>
          <w:noProof/>
        </w:rPr>
      </w:r>
      <w:r>
        <w:rPr>
          <w:noProof/>
        </w:rPr>
        <w:fldChar w:fldCharType="separate"/>
      </w:r>
      <w:r>
        <w:rPr>
          <w:noProof/>
        </w:rPr>
        <w:t>434</w:t>
      </w:r>
      <w:r>
        <w:rPr>
          <w:noProof/>
        </w:rPr>
        <w:fldChar w:fldCharType="end"/>
      </w:r>
    </w:p>
    <w:p w14:paraId="19B170D9" w14:textId="7D3A0B78"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M.1.3.1</w:t>
      </w:r>
      <w:r>
        <w:rPr>
          <w:rFonts w:asciiTheme="minorHAnsi" w:eastAsiaTheme="minorEastAsia" w:hAnsiTheme="minorHAnsi" w:cstheme="minorBidi"/>
          <w:noProof/>
          <w:kern w:val="2"/>
          <w:sz w:val="22"/>
          <w:szCs w:val="22"/>
          <w:lang w:val="en-US" w:eastAsia="zh-CN"/>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_Toc163475715 \h </w:instrText>
      </w:r>
      <w:r>
        <w:rPr>
          <w:noProof/>
        </w:rPr>
      </w:r>
      <w:r>
        <w:rPr>
          <w:noProof/>
        </w:rPr>
        <w:fldChar w:fldCharType="separate"/>
      </w:r>
      <w:r>
        <w:rPr>
          <w:noProof/>
        </w:rPr>
        <w:t>434</w:t>
      </w:r>
      <w:r>
        <w:rPr>
          <w:noProof/>
        </w:rPr>
        <w:fldChar w:fldCharType="end"/>
      </w:r>
    </w:p>
    <w:p w14:paraId="47430468" w14:textId="16399957" w:rsidR="00F85443" w:rsidRDefault="00F85443">
      <w:pPr>
        <w:pStyle w:val="TOC3"/>
        <w:rPr>
          <w:rFonts w:asciiTheme="minorHAnsi" w:eastAsiaTheme="minorEastAsia" w:hAnsiTheme="minorHAnsi" w:cstheme="minorBidi"/>
          <w:noProof/>
          <w:kern w:val="2"/>
          <w:sz w:val="22"/>
          <w:szCs w:val="22"/>
          <w:lang w:val="en-US" w:eastAsia="zh-CN"/>
          <w14:ligatures w14:val="standardContextual"/>
        </w:rPr>
      </w:pPr>
      <w:r>
        <w:rPr>
          <w:noProof/>
        </w:rPr>
        <w:t>M.1.3.2</w:t>
      </w:r>
      <w:r>
        <w:rPr>
          <w:rFonts w:asciiTheme="minorHAnsi" w:eastAsiaTheme="minorEastAsia" w:hAnsiTheme="minorHAnsi" w:cstheme="minorBidi"/>
          <w:noProof/>
          <w:kern w:val="2"/>
          <w:sz w:val="22"/>
          <w:szCs w:val="22"/>
          <w:lang w:val="en-US" w:eastAsia="zh-CN"/>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_Toc163475716 \h </w:instrText>
      </w:r>
      <w:r>
        <w:rPr>
          <w:noProof/>
        </w:rPr>
      </w:r>
      <w:r>
        <w:rPr>
          <w:noProof/>
        </w:rPr>
        <w:fldChar w:fldCharType="separate"/>
      </w:r>
      <w:r>
        <w:rPr>
          <w:noProof/>
        </w:rPr>
        <w:t>434</w:t>
      </w:r>
      <w:r>
        <w:rPr>
          <w:noProof/>
        </w:rPr>
        <w:fldChar w:fldCharType="end"/>
      </w:r>
    </w:p>
    <w:p w14:paraId="710CDFDF" w14:textId="04F8C620" w:rsidR="00F85443" w:rsidRDefault="00F85443">
      <w:pPr>
        <w:pStyle w:val="TOC8"/>
        <w:rPr>
          <w:rFonts w:asciiTheme="minorHAnsi" w:eastAsiaTheme="minorEastAsia" w:hAnsiTheme="minorHAnsi" w:cstheme="minorBidi"/>
          <w:b w:val="0"/>
          <w:noProof/>
          <w:kern w:val="2"/>
          <w:szCs w:val="22"/>
          <w:lang w:val="en-US" w:eastAsia="zh-CN"/>
          <w14:ligatures w14:val="standardContextual"/>
        </w:rPr>
      </w:pPr>
      <w:r>
        <w:rPr>
          <w:noProof/>
        </w:rPr>
        <w:t>Annex N (informative): Change history</w:t>
      </w:r>
      <w:r>
        <w:rPr>
          <w:noProof/>
        </w:rPr>
        <w:tab/>
      </w:r>
      <w:r>
        <w:rPr>
          <w:noProof/>
        </w:rPr>
        <w:fldChar w:fldCharType="begin"/>
      </w:r>
      <w:r>
        <w:rPr>
          <w:noProof/>
        </w:rPr>
        <w:instrText xml:space="preserve"> PAGEREF _Toc163475717 \h </w:instrText>
      </w:r>
      <w:r>
        <w:rPr>
          <w:noProof/>
        </w:rPr>
      </w:r>
      <w:r>
        <w:rPr>
          <w:noProof/>
        </w:rPr>
        <w:fldChar w:fldCharType="separate"/>
      </w:r>
      <w:r>
        <w:rPr>
          <w:noProof/>
        </w:rPr>
        <w:t>436</w:t>
      </w:r>
      <w:r>
        <w:rPr>
          <w:noProof/>
        </w:rPr>
        <w:fldChar w:fldCharType="end"/>
      </w:r>
    </w:p>
    <w:p w14:paraId="4D2233CE" w14:textId="15F562E7" w:rsidR="00080512" w:rsidRPr="00931575" w:rsidRDefault="00BF13F2" w:rsidP="006F1F81">
      <w:r>
        <w:rPr>
          <w:noProof/>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654E4F0" w14:textId="77777777" w:rsidR="00080512" w:rsidRPr="00931575" w:rsidRDefault="00080512" w:rsidP="006F1F81">
      <w:r w:rsidRPr="00931575">
        <w:t xml:space="preserve">This Technical </w:t>
      </w:r>
      <w:bookmarkStart w:id="38" w:name="spectype3"/>
      <w:r w:rsidRPr="00931575">
        <w:t>Specification</w:t>
      </w:r>
      <w:bookmarkEnd w:id="3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9" w:name="_Toc21099796"/>
      <w:bookmarkStart w:id="40" w:name="_Toc29809594"/>
      <w:r w:rsidRPr="00931575">
        <w:br w:type="page"/>
      </w:r>
      <w:bookmarkStart w:id="41" w:name="_Toc21102561"/>
      <w:bookmarkStart w:id="42" w:name="_Toc29810410"/>
      <w:bookmarkStart w:id="43" w:name="_Toc36635762"/>
      <w:bookmarkStart w:id="44" w:name="_Toc37272708"/>
      <w:bookmarkStart w:id="45" w:name="_Toc45885783"/>
      <w:bookmarkStart w:id="46" w:name="_Toc53182892"/>
      <w:bookmarkStart w:id="47" w:name="_Toc58915559"/>
      <w:bookmarkStart w:id="48" w:name="_Toc58917740"/>
      <w:bookmarkStart w:id="49" w:name="_Toc66693609"/>
      <w:bookmarkStart w:id="50" w:name="_Toc74915561"/>
      <w:bookmarkStart w:id="51" w:name="_Toc76114186"/>
      <w:bookmarkStart w:id="52" w:name="_Toc76544072"/>
      <w:bookmarkStart w:id="53" w:name="_Toc82536194"/>
      <w:bookmarkStart w:id="54" w:name="_Toc89952487"/>
      <w:bookmarkStart w:id="55" w:name="_Toc98766303"/>
      <w:bookmarkStart w:id="56" w:name="_Toc99702666"/>
      <w:bookmarkStart w:id="57" w:name="_Toc106206452"/>
      <w:bookmarkStart w:id="58" w:name="_Toc115080454"/>
      <w:bookmarkStart w:id="59" w:name="_Toc121999333"/>
      <w:bookmarkStart w:id="60" w:name="_Toc124153506"/>
      <w:bookmarkStart w:id="61" w:name="_Toc124154281"/>
      <w:bookmarkStart w:id="62" w:name="_Toc131560136"/>
      <w:bookmarkStart w:id="63" w:name="_Toc137393836"/>
      <w:bookmarkStart w:id="64" w:name="_Toc163474940"/>
      <w:bookmarkEnd w:id="39"/>
      <w:bookmarkEnd w:id="40"/>
      <w:r w:rsidR="00C45907" w:rsidRPr="00931575">
        <w:lastRenderedPageBreak/>
        <w:t>1</w:t>
      </w:r>
      <w:r w:rsidR="00C45907" w:rsidRPr="00931575">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5" w:name="_Toc21102562"/>
      <w:bookmarkStart w:id="66" w:name="_Toc29810411"/>
      <w:bookmarkStart w:id="67" w:name="_Toc36635763"/>
      <w:bookmarkStart w:id="68" w:name="_Toc37272709"/>
      <w:bookmarkStart w:id="69" w:name="_Toc45885784"/>
      <w:bookmarkStart w:id="70" w:name="_Toc53182893"/>
      <w:bookmarkStart w:id="71" w:name="_Toc58915560"/>
      <w:bookmarkStart w:id="72" w:name="_Toc58917741"/>
      <w:bookmarkStart w:id="73" w:name="_Toc66693610"/>
      <w:bookmarkStart w:id="74" w:name="_Toc74915562"/>
      <w:bookmarkStart w:id="75" w:name="_Toc76114187"/>
      <w:bookmarkStart w:id="76" w:name="_Toc76544073"/>
      <w:bookmarkStart w:id="77" w:name="_Toc82536195"/>
      <w:bookmarkStart w:id="78" w:name="_Toc89952488"/>
      <w:bookmarkStart w:id="79" w:name="_Toc98766304"/>
      <w:bookmarkStart w:id="80" w:name="_Toc99702667"/>
      <w:bookmarkStart w:id="81" w:name="_Toc106206453"/>
      <w:bookmarkStart w:id="82" w:name="_Toc115080455"/>
      <w:bookmarkStart w:id="83" w:name="_Toc121999334"/>
      <w:bookmarkStart w:id="84" w:name="_Toc124153507"/>
      <w:bookmarkStart w:id="85" w:name="_Toc124154282"/>
      <w:bookmarkStart w:id="86" w:name="_Toc131560137"/>
      <w:bookmarkStart w:id="87" w:name="_Toc137393837"/>
      <w:bookmarkStart w:id="88" w:name="_Toc163474941"/>
      <w:r w:rsidRPr="00931575">
        <w:t>2</w:t>
      </w:r>
      <w:r w:rsidRPr="00931575">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9" w:name="OLE_LINK1"/>
      <w:bookmarkStart w:id="90" w:name="OLE_LINK2"/>
      <w:bookmarkStart w:id="91" w:name="OLE_LINK3"/>
      <w:bookmarkStart w:id="9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9"/>
    <w:bookmarkEnd w:id="90"/>
    <w:bookmarkEnd w:id="91"/>
    <w:bookmarkEnd w:id="9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3" w:name="_Toc21102563"/>
      <w:bookmarkStart w:id="94" w:name="_Toc29810412"/>
      <w:bookmarkStart w:id="95" w:name="_Toc36635764"/>
      <w:bookmarkStart w:id="96" w:name="_Toc37272710"/>
      <w:bookmarkStart w:id="97" w:name="_Toc45885785"/>
      <w:bookmarkStart w:id="98" w:name="_Toc53182894"/>
      <w:bookmarkStart w:id="99" w:name="_Toc58915561"/>
      <w:bookmarkStart w:id="100" w:name="_Toc58917742"/>
      <w:bookmarkStart w:id="101" w:name="_Toc66693611"/>
      <w:bookmarkStart w:id="102" w:name="_Toc74915563"/>
      <w:bookmarkStart w:id="103" w:name="_Toc76114188"/>
      <w:bookmarkStart w:id="104" w:name="_Toc76544074"/>
      <w:bookmarkStart w:id="105" w:name="_Toc82536196"/>
      <w:bookmarkStart w:id="106" w:name="_Toc89952489"/>
      <w:bookmarkStart w:id="107" w:name="_Toc98766305"/>
      <w:bookmarkStart w:id="108" w:name="_Toc99702668"/>
      <w:bookmarkStart w:id="109" w:name="_Toc106206454"/>
      <w:bookmarkStart w:id="110" w:name="_Toc115080456"/>
      <w:bookmarkStart w:id="111" w:name="_Toc121999335"/>
      <w:bookmarkStart w:id="112" w:name="_Toc124153508"/>
      <w:bookmarkStart w:id="113" w:name="_Toc124154283"/>
      <w:bookmarkStart w:id="114" w:name="_Toc131560138"/>
      <w:bookmarkStart w:id="115" w:name="_Toc137393838"/>
      <w:bookmarkStart w:id="116" w:name="_Toc163474942"/>
      <w:r w:rsidRPr="00931575">
        <w:lastRenderedPageBreak/>
        <w:t>3</w:t>
      </w:r>
      <w:r w:rsidRPr="00931575">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59C2E2" w14:textId="77777777" w:rsidR="00C45907" w:rsidRPr="00931575" w:rsidRDefault="00C45907" w:rsidP="00C45907">
      <w:pPr>
        <w:pStyle w:val="Heading2"/>
      </w:pPr>
      <w:bookmarkStart w:id="117" w:name="_Toc21102564"/>
      <w:bookmarkStart w:id="118" w:name="_Toc29810413"/>
      <w:bookmarkStart w:id="119" w:name="_Toc36635765"/>
      <w:bookmarkStart w:id="120" w:name="_Toc37272711"/>
      <w:bookmarkStart w:id="121" w:name="_Toc45885786"/>
      <w:bookmarkStart w:id="122" w:name="_Toc53182895"/>
      <w:bookmarkStart w:id="123" w:name="_Toc58915562"/>
      <w:bookmarkStart w:id="124" w:name="_Toc58917743"/>
      <w:bookmarkStart w:id="125" w:name="_Toc66693612"/>
      <w:bookmarkStart w:id="126" w:name="_Toc74915564"/>
      <w:bookmarkStart w:id="127" w:name="_Toc76114189"/>
      <w:bookmarkStart w:id="128" w:name="_Toc76544075"/>
      <w:bookmarkStart w:id="129" w:name="_Toc82536197"/>
      <w:bookmarkStart w:id="130" w:name="_Toc89952490"/>
      <w:bookmarkStart w:id="131" w:name="_Toc98766306"/>
      <w:bookmarkStart w:id="132" w:name="_Toc99702669"/>
      <w:bookmarkStart w:id="133" w:name="_Toc106206455"/>
      <w:bookmarkStart w:id="134" w:name="_Toc115080457"/>
      <w:bookmarkStart w:id="135" w:name="_Toc121999336"/>
      <w:bookmarkStart w:id="136" w:name="_Toc124153509"/>
      <w:bookmarkStart w:id="137" w:name="_Toc124154284"/>
      <w:bookmarkStart w:id="138" w:name="_Toc131560139"/>
      <w:bookmarkStart w:id="139" w:name="_Toc137393839"/>
      <w:bookmarkStart w:id="140" w:name="_Toc163474943"/>
      <w:r w:rsidRPr="00931575">
        <w:t>3.1</w:t>
      </w:r>
      <w:r w:rsidRPr="00931575">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4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4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4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4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43" w:name="_Toc21102565"/>
      <w:bookmarkStart w:id="144" w:name="_Toc29810414"/>
      <w:bookmarkStart w:id="145" w:name="_Toc36635766"/>
      <w:bookmarkStart w:id="146" w:name="_Toc37272712"/>
      <w:bookmarkStart w:id="147" w:name="_Toc45885787"/>
      <w:bookmarkStart w:id="148" w:name="_Toc53182896"/>
      <w:bookmarkStart w:id="149" w:name="_Toc58915563"/>
      <w:bookmarkStart w:id="150" w:name="_Toc58917744"/>
      <w:bookmarkStart w:id="151" w:name="_Toc66693613"/>
      <w:bookmarkStart w:id="152" w:name="_Toc74915565"/>
      <w:bookmarkStart w:id="153" w:name="_Toc76114190"/>
      <w:bookmarkStart w:id="154" w:name="_Toc76544076"/>
      <w:bookmarkStart w:id="155" w:name="_Toc82536198"/>
      <w:bookmarkStart w:id="156" w:name="_Toc89952491"/>
      <w:bookmarkStart w:id="157" w:name="_Toc98766307"/>
      <w:bookmarkStart w:id="158" w:name="_Toc99702670"/>
      <w:bookmarkStart w:id="159" w:name="_Toc106206456"/>
      <w:bookmarkStart w:id="160" w:name="_Toc115080458"/>
      <w:bookmarkStart w:id="161" w:name="_Toc121999337"/>
      <w:bookmarkStart w:id="162" w:name="_Toc124153510"/>
      <w:bookmarkStart w:id="163" w:name="_Toc124154285"/>
      <w:bookmarkStart w:id="164" w:name="_Toc131560140"/>
      <w:bookmarkStart w:id="165" w:name="_Toc137393840"/>
      <w:bookmarkStart w:id="166" w:name="_Toc163474944"/>
      <w:r w:rsidRPr="00931575">
        <w:t>3.2</w:t>
      </w:r>
      <w:r w:rsidRPr="00931575">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67" w:name="_Toc21102566"/>
      <w:bookmarkStart w:id="168" w:name="_Toc29810415"/>
      <w:bookmarkStart w:id="169" w:name="_Toc36635767"/>
      <w:bookmarkStart w:id="170" w:name="_Toc37272713"/>
      <w:bookmarkStart w:id="171" w:name="_Toc45885788"/>
      <w:bookmarkStart w:id="172" w:name="_Toc53182897"/>
      <w:bookmarkStart w:id="173" w:name="_Toc58915564"/>
      <w:bookmarkStart w:id="174" w:name="_Toc58917745"/>
      <w:bookmarkStart w:id="175" w:name="_Toc66693614"/>
      <w:bookmarkStart w:id="176" w:name="_Toc74915566"/>
      <w:bookmarkStart w:id="177" w:name="_Toc76114191"/>
      <w:bookmarkStart w:id="178" w:name="_Toc76544077"/>
      <w:bookmarkStart w:id="179" w:name="_Toc82536199"/>
      <w:bookmarkStart w:id="180" w:name="_Toc89952492"/>
      <w:bookmarkStart w:id="181" w:name="_Toc98766308"/>
      <w:bookmarkStart w:id="182" w:name="_Toc99702671"/>
      <w:bookmarkStart w:id="183" w:name="_Toc106206457"/>
      <w:bookmarkStart w:id="184" w:name="_Toc115080459"/>
      <w:bookmarkStart w:id="185" w:name="_Toc121999338"/>
      <w:bookmarkStart w:id="186" w:name="_Toc124153511"/>
      <w:bookmarkStart w:id="187" w:name="_Toc124154286"/>
      <w:bookmarkStart w:id="188" w:name="_Toc131560141"/>
      <w:bookmarkStart w:id="189" w:name="_Toc137393841"/>
      <w:bookmarkStart w:id="190" w:name="_Toc163474945"/>
      <w:r w:rsidRPr="00931575">
        <w:t>3.3</w:t>
      </w:r>
      <w:r w:rsidRPr="00931575">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91" w:name="OLE_LINK20"/>
      <w:r w:rsidRPr="00931575">
        <w:t>CP-OFDM</w:t>
      </w:r>
      <w:r w:rsidRPr="00931575">
        <w:tab/>
        <w:t>Cyclic Prefix-OFD</w:t>
      </w:r>
      <w:bookmarkEnd w:id="191"/>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9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92"/>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93"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93"/>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94" w:name="OLE_LINK9"/>
      <w:r w:rsidRPr="00931575">
        <w:t>R</w:t>
      </w:r>
      <w:r w:rsidRPr="00931575">
        <w:rPr>
          <w:rFonts w:hint="eastAsia"/>
        </w:rPr>
        <w:t>V</w:t>
      </w:r>
      <w:r w:rsidRPr="00931575">
        <w:tab/>
        <w:t>R</w:t>
      </w:r>
      <w:r w:rsidRPr="00931575">
        <w:rPr>
          <w:rFonts w:hint="eastAsia"/>
        </w:rPr>
        <w:t>edundancy Version</w:t>
      </w:r>
    </w:p>
    <w:bookmarkEnd w:id="194"/>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95" w:name="OLE_LINK28"/>
      <w:bookmarkStart w:id="196"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95"/>
      <w:r w:rsidRPr="00931575">
        <w:rPr>
          <w:rFonts w:eastAsia="SimSun" w:hint="eastAsia"/>
        </w:rPr>
        <w:t>e</w:t>
      </w:r>
    </w:p>
    <w:bookmarkEnd w:id="196"/>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97"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97"/>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98" w:name="_Toc21102567"/>
      <w:bookmarkStart w:id="199" w:name="_Toc29810416"/>
      <w:bookmarkStart w:id="200" w:name="_Toc36635768"/>
      <w:bookmarkStart w:id="201" w:name="_Toc37272714"/>
      <w:bookmarkStart w:id="202" w:name="_Toc45885789"/>
      <w:bookmarkStart w:id="203" w:name="_Toc53182898"/>
      <w:bookmarkStart w:id="204" w:name="_Toc58915565"/>
      <w:bookmarkStart w:id="205" w:name="_Toc58917746"/>
      <w:bookmarkStart w:id="206" w:name="_Toc66693615"/>
      <w:bookmarkStart w:id="207" w:name="_Toc74915567"/>
      <w:bookmarkStart w:id="208" w:name="_Toc76114192"/>
      <w:bookmarkStart w:id="209" w:name="_Toc76544078"/>
      <w:bookmarkStart w:id="210" w:name="_Toc82536200"/>
      <w:bookmarkStart w:id="211" w:name="_Toc89952493"/>
      <w:bookmarkStart w:id="212" w:name="_Toc98766309"/>
      <w:bookmarkStart w:id="213" w:name="_Toc99702672"/>
      <w:bookmarkStart w:id="214" w:name="_Toc106206458"/>
      <w:bookmarkStart w:id="215" w:name="_Toc115080460"/>
      <w:bookmarkStart w:id="216" w:name="_Toc121999339"/>
      <w:bookmarkStart w:id="217" w:name="_Toc124153512"/>
      <w:bookmarkStart w:id="218" w:name="_Toc124154287"/>
      <w:bookmarkStart w:id="219" w:name="_Toc131560142"/>
      <w:bookmarkStart w:id="220" w:name="_Toc137393842"/>
      <w:bookmarkStart w:id="221" w:name="_Toc163474946"/>
      <w:r w:rsidRPr="00931575">
        <w:lastRenderedPageBreak/>
        <w:t>4</w:t>
      </w:r>
      <w:r w:rsidRPr="00931575">
        <w:tab/>
        <w:t>General radiated test conditions and declarations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674BDB" w14:textId="77777777" w:rsidR="00C45907" w:rsidRPr="00931575" w:rsidRDefault="00C45907" w:rsidP="00C45907">
      <w:pPr>
        <w:pStyle w:val="Heading2"/>
      </w:pPr>
      <w:bookmarkStart w:id="222" w:name="_Toc21102568"/>
      <w:bookmarkStart w:id="223" w:name="_Toc29810417"/>
      <w:bookmarkStart w:id="224" w:name="_Toc36635769"/>
      <w:bookmarkStart w:id="225" w:name="_Toc37272715"/>
      <w:bookmarkStart w:id="226" w:name="_Toc45885790"/>
      <w:bookmarkStart w:id="227" w:name="_Toc53182899"/>
      <w:bookmarkStart w:id="228" w:name="_Toc58915566"/>
      <w:bookmarkStart w:id="229" w:name="_Toc58917747"/>
      <w:bookmarkStart w:id="230" w:name="_Toc66693616"/>
      <w:bookmarkStart w:id="231" w:name="_Toc74915568"/>
      <w:bookmarkStart w:id="232" w:name="_Toc76114193"/>
      <w:bookmarkStart w:id="233" w:name="_Toc76544079"/>
      <w:bookmarkStart w:id="234" w:name="_Toc82536201"/>
      <w:bookmarkStart w:id="235" w:name="_Toc89952494"/>
      <w:bookmarkStart w:id="236" w:name="_Toc98766310"/>
      <w:bookmarkStart w:id="237" w:name="_Toc99702673"/>
      <w:bookmarkStart w:id="238" w:name="_Toc106206459"/>
      <w:bookmarkStart w:id="239" w:name="_Toc115080461"/>
      <w:bookmarkStart w:id="240" w:name="_Toc121999340"/>
      <w:bookmarkStart w:id="241" w:name="_Toc124153513"/>
      <w:bookmarkStart w:id="242" w:name="_Toc124154288"/>
      <w:bookmarkStart w:id="243" w:name="_Toc131560143"/>
      <w:bookmarkStart w:id="244" w:name="_Toc137393843"/>
      <w:bookmarkStart w:id="245" w:name="_Toc163474947"/>
      <w:r w:rsidRPr="00931575">
        <w:t>4.1</w:t>
      </w:r>
      <w:r w:rsidRPr="00931575">
        <w:tab/>
        <w:t>Measurement uncertainties and test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4D5F4E2" w14:textId="77777777" w:rsidR="00C45907" w:rsidRPr="00931575" w:rsidRDefault="00C45907" w:rsidP="00C45907">
      <w:pPr>
        <w:pStyle w:val="Heading3"/>
      </w:pPr>
      <w:bookmarkStart w:id="246" w:name="_Toc21102569"/>
      <w:bookmarkStart w:id="247" w:name="_Toc29810418"/>
      <w:bookmarkStart w:id="248" w:name="_Toc36635770"/>
      <w:bookmarkStart w:id="249" w:name="_Toc37272716"/>
      <w:bookmarkStart w:id="250" w:name="_Toc45885791"/>
      <w:bookmarkStart w:id="251" w:name="_Toc53182900"/>
      <w:bookmarkStart w:id="252" w:name="_Toc58915567"/>
      <w:bookmarkStart w:id="253" w:name="_Toc58917748"/>
      <w:bookmarkStart w:id="254" w:name="_Toc66693617"/>
      <w:bookmarkStart w:id="255" w:name="_Toc74915569"/>
      <w:bookmarkStart w:id="256" w:name="_Toc76114194"/>
      <w:bookmarkStart w:id="257" w:name="_Toc76544080"/>
      <w:bookmarkStart w:id="258" w:name="_Toc82536202"/>
      <w:bookmarkStart w:id="259" w:name="_Toc89952495"/>
      <w:bookmarkStart w:id="260" w:name="_Toc98766311"/>
      <w:bookmarkStart w:id="261" w:name="_Toc99702674"/>
      <w:bookmarkStart w:id="262" w:name="_Toc106206460"/>
      <w:bookmarkStart w:id="263" w:name="_Toc115080462"/>
      <w:bookmarkStart w:id="264" w:name="_Toc121999341"/>
      <w:bookmarkStart w:id="265" w:name="_Toc124153514"/>
      <w:bookmarkStart w:id="266" w:name="_Toc124154289"/>
      <w:bookmarkStart w:id="267" w:name="_Toc131560144"/>
      <w:bookmarkStart w:id="268" w:name="_Toc137393844"/>
      <w:bookmarkStart w:id="269" w:name="_Toc163474948"/>
      <w:r w:rsidRPr="00931575">
        <w:t>4.1.1</w:t>
      </w:r>
      <w:r w:rsidRPr="00931575">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70" w:name="_Toc21102570"/>
      <w:bookmarkStart w:id="271" w:name="_Toc29810419"/>
      <w:bookmarkStart w:id="272" w:name="_Toc36635771"/>
      <w:bookmarkStart w:id="273" w:name="_Toc37272717"/>
      <w:bookmarkStart w:id="274" w:name="_Toc45885792"/>
      <w:bookmarkStart w:id="275" w:name="_Toc53182901"/>
      <w:bookmarkStart w:id="276" w:name="_Toc58915568"/>
      <w:bookmarkStart w:id="277" w:name="_Toc58917749"/>
      <w:bookmarkStart w:id="278" w:name="_Toc66693618"/>
      <w:bookmarkStart w:id="279" w:name="_Toc74915570"/>
      <w:bookmarkStart w:id="280" w:name="_Toc76114195"/>
      <w:bookmarkStart w:id="281" w:name="_Toc76544081"/>
      <w:bookmarkStart w:id="282" w:name="_Toc82536203"/>
      <w:bookmarkStart w:id="283" w:name="_Toc89952496"/>
      <w:bookmarkStart w:id="284" w:name="_Toc98766312"/>
      <w:bookmarkStart w:id="285" w:name="_Toc99702675"/>
      <w:bookmarkStart w:id="286" w:name="_Toc106206461"/>
      <w:bookmarkStart w:id="287" w:name="_Toc115080463"/>
      <w:bookmarkStart w:id="288" w:name="_Toc121999342"/>
      <w:bookmarkStart w:id="289" w:name="_Toc124153515"/>
      <w:bookmarkStart w:id="290" w:name="_Toc124154290"/>
      <w:bookmarkStart w:id="291" w:name="_Toc131560145"/>
      <w:bookmarkStart w:id="292" w:name="_Toc137393845"/>
      <w:bookmarkStart w:id="293" w:name="_Toc163474949"/>
      <w:r w:rsidRPr="00931575">
        <w:t>4.1.2</w:t>
      </w:r>
      <w:r w:rsidRPr="00931575">
        <w:tab/>
        <w:t>Acceptable uncertainty of OTA Test System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0B4A3ED" w14:textId="77777777" w:rsidR="00C45907" w:rsidRPr="00931575" w:rsidRDefault="00C45907" w:rsidP="00C45907">
      <w:pPr>
        <w:pStyle w:val="Heading4"/>
      </w:pPr>
      <w:bookmarkStart w:id="294" w:name="_Toc21102571"/>
      <w:bookmarkStart w:id="295" w:name="_Toc29810420"/>
      <w:bookmarkStart w:id="296" w:name="_Toc36635772"/>
      <w:bookmarkStart w:id="297" w:name="_Toc37272718"/>
      <w:bookmarkStart w:id="298" w:name="_Toc45885793"/>
      <w:bookmarkStart w:id="299" w:name="_Toc53182902"/>
      <w:bookmarkStart w:id="300" w:name="_Toc58915569"/>
      <w:bookmarkStart w:id="301" w:name="_Toc58917750"/>
      <w:bookmarkStart w:id="302" w:name="_Toc66693619"/>
      <w:bookmarkStart w:id="303" w:name="_Toc74915571"/>
      <w:bookmarkStart w:id="304" w:name="_Toc76114196"/>
      <w:bookmarkStart w:id="305" w:name="_Toc76544082"/>
      <w:bookmarkStart w:id="306" w:name="_Toc82536204"/>
      <w:bookmarkStart w:id="307" w:name="_Toc89952497"/>
      <w:bookmarkStart w:id="308" w:name="_Toc98766313"/>
      <w:bookmarkStart w:id="309" w:name="_Toc99702676"/>
      <w:bookmarkStart w:id="310" w:name="_Toc106206462"/>
      <w:bookmarkStart w:id="311" w:name="_Toc115080464"/>
      <w:bookmarkStart w:id="312" w:name="_Toc121999343"/>
      <w:bookmarkStart w:id="313" w:name="_Toc124153516"/>
      <w:bookmarkStart w:id="314" w:name="_Toc124154291"/>
      <w:bookmarkStart w:id="315" w:name="_Toc131560146"/>
      <w:bookmarkStart w:id="316" w:name="_Toc137393846"/>
      <w:bookmarkStart w:id="317" w:name="_Toc163474950"/>
      <w:r w:rsidRPr="00931575">
        <w:t>4.1.2.1</w:t>
      </w:r>
      <w:r w:rsidRPr="00931575">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18" w:name="_Toc21102572"/>
      <w:bookmarkStart w:id="319" w:name="_Toc29810421"/>
      <w:bookmarkStart w:id="320" w:name="_Toc36635773"/>
      <w:bookmarkStart w:id="321" w:name="_Toc37272719"/>
      <w:bookmarkStart w:id="322" w:name="_Toc45885794"/>
      <w:bookmarkStart w:id="323" w:name="_Toc53182903"/>
      <w:bookmarkStart w:id="324" w:name="_Toc58915570"/>
      <w:bookmarkStart w:id="325" w:name="_Toc58917751"/>
      <w:bookmarkStart w:id="326" w:name="_Toc66693620"/>
      <w:bookmarkStart w:id="327" w:name="_Toc74915572"/>
      <w:bookmarkStart w:id="328" w:name="_Toc76114197"/>
      <w:bookmarkStart w:id="329" w:name="_Toc76544083"/>
      <w:bookmarkStart w:id="330" w:name="_Toc82536205"/>
      <w:bookmarkStart w:id="331" w:name="_Toc89952498"/>
      <w:bookmarkStart w:id="332" w:name="_Toc98766314"/>
      <w:bookmarkStart w:id="333" w:name="_Toc99702677"/>
      <w:bookmarkStart w:id="334" w:name="_Toc106206463"/>
      <w:bookmarkStart w:id="335" w:name="_Toc115080465"/>
      <w:bookmarkStart w:id="336" w:name="_Toc121999344"/>
      <w:bookmarkStart w:id="337" w:name="_Toc124153517"/>
      <w:bookmarkStart w:id="338" w:name="_Toc124154292"/>
      <w:bookmarkStart w:id="339" w:name="_Toc131560147"/>
      <w:bookmarkStart w:id="340" w:name="_Toc137393847"/>
      <w:bookmarkStart w:id="341" w:name="_Toc163474951"/>
      <w:r w:rsidRPr="00931575">
        <w:rPr>
          <w:lang w:eastAsia="sv-SE"/>
        </w:rPr>
        <w:lastRenderedPageBreak/>
        <w:t>4.1.2.2</w:t>
      </w:r>
      <w:r w:rsidRPr="00931575">
        <w:rPr>
          <w:lang w:eastAsia="sv-SE"/>
        </w:rPr>
        <w:tab/>
        <w:t>Measurement of 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42" w:name="_Toc21102573"/>
            <w:bookmarkStart w:id="343" w:name="_Toc29810422"/>
            <w:bookmarkStart w:id="344" w:name="_Toc36635774"/>
            <w:bookmarkStart w:id="345" w:name="_Toc37272720"/>
            <w:bookmarkStart w:id="346" w:name="_Toc45885795"/>
            <w:bookmarkStart w:id="347" w:name="_Toc53182904"/>
            <w:bookmarkStart w:id="348" w:name="_Toc58915571"/>
            <w:bookmarkStart w:id="349" w:name="_Toc58917752"/>
            <w:bookmarkStart w:id="350" w:name="_Toc66693621"/>
            <w:bookmarkStart w:id="351" w:name="_Toc74915573"/>
            <w:bookmarkStart w:id="352" w:name="_Toc76114198"/>
            <w:bookmarkStart w:id="353" w:name="_Toc76544084"/>
            <w:bookmarkStart w:id="354" w:name="_Toc82536206"/>
            <w:bookmarkStart w:id="355" w:name="_Toc89952499"/>
            <w:bookmarkStart w:id="356" w:name="_Toc98766315"/>
            <w:bookmarkStart w:id="357" w:name="_Toc99702678"/>
            <w:bookmarkStart w:id="358" w:name="_Toc106206464"/>
            <w:bookmarkStart w:id="359" w:name="_Toc115080466"/>
            <w:bookmarkStart w:id="360" w:name="_Toc121999345"/>
            <w:bookmarkStart w:id="361" w:name="_Toc124153518"/>
            <w:bookmarkStart w:id="36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63" w:name="_Toc131560148"/>
      <w:bookmarkStart w:id="364" w:name="_Toc137393848"/>
      <w:bookmarkStart w:id="365" w:name="_Toc163474952"/>
      <w:r w:rsidRPr="00931575">
        <w:rPr>
          <w:lang w:eastAsia="sv-SE"/>
        </w:rPr>
        <w:t>4.1.</w:t>
      </w:r>
      <w:r w:rsidRPr="00931575">
        <w:t>2.3</w:t>
      </w:r>
      <w:r w:rsidRPr="00931575">
        <w:rPr>
          <w:lang w:eastAsia="sv-SE"/>
        </w:rPr>
        <w:tab/>
        <w:t xml:space="preserve">Measurement of </w:t>
      </w:r>
      <w:r w:rsidRPr="00931575">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25191"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25191"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66" w:name="_Toc21102574"/>
      <w:bookmarkStart w:id="367" w:name="_Toc29810423"/>
      <w:bookmarkStart w:id="368" w:name="_Toc36635775"/>
      <w:bookmarkStart w:id="369" w:name="_Toc37272721"/>
      <w:bookmarkStart w:id="370" w:name="_Toc45885796"/>
      <w:bookmarkStart w:id="371" w:name="_Toc53182905"/>
      <w:r w:rsidRPr="00931575">
        <w:t xml:space="preserve">Table 4.1.2.3-2: </w:t>
      </w:r>
      <w:bookmarkStart w:id="37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73" w:name="_Toc58915572"/>
            <w:bookmarkStart w:id="374" w:name="_Toc58917753"/>
            <w:bookmarkStart w:id="375" w:name="_Toc66693622"/>
            <w:bookmarkStart w:id="376" w:name="_Toc74915574"/>
            <w:bookmarkStart w:id="377" w:name="_Toc76114199"/>
            <w:bookmarkStart w:id="378" w:name="_Toc76544085"/>
            <w:bookmarkStart w:id="379" w:name="_Toc82536207"/>
            <w:bookmarkStart w:id="380" w:name="_Toc89952500"/>
            <w:bookmarkStart w:id="381" w:name="_Toc98766316"/>
            <w:bookmarkStart w:id="382" w:name="_Toc99702679"/>
            <w:bookmarkStart w:id="383" w:name="_Toc106206465"/>
            <w:bookmarkStart w:id="384" w:name="_Toc115080467"/>
            <w:bookmarkStart w:id="385" w:name="_Toc121999346"/>
            <w:bookmarkStart w:id="386" w:name="_Toc124153519"/>
            <w:bookmarkStart w:id="387" w:name="_Toc124154294"/>
            <w:bookmarkEnd w:id="372"/>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88" w:name="_Toc131560149"/>
      <w:bookmarkStart w:id="389" w:name="_Toc137393849"/>
      <w:bookmarkStart w:id="390" w:name="_Toc163474953"/>
      <w:r w:rsidRPr="00931575">
        <w:rPr>
          <w:lang w:eastAsia="sv-SE"/>
        </w:rPr>
        <w:lastRenderedPageBreak/>
        <w:t>4.1.</w:t>
      </w:r>
      <w:r w:rsidRPr="00931575">
        <w:t>2.4</w:t>
      </w:r>
      <w:r w:rsidRPr="00931575">
        <w:rPr>
          <w:lang w:eastAsia="sv-SE"/>
        </w:rPr>
        <w:tab/>
        <w:t xml:space="preserve">Measurement of </w:t>
      </w:r>
      <w:r w:rsidRPr="00931575">
        <w:t>performance requirement</w:t>
      </w:r>
      <w:bookmarkEnd w:id="366"/>
      <w:bookmarkEnd w:id="367"/>
      <w:bookmarkEnd w:id="368"/>
      <w:bookmarkEnd w:id="369"/>
      <w:bookmarkEnd w:id="370"/>
      <w:bookmarkEnd w:id="37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91" w:name="_Toc21102575"/>
      <w:bookmarkStart w:id="392" w:name="_Toc29810424"/>
      <w:bookmarkStart w:id="393" w:name="_Toc36635776"/>
      <w:bookmarkStart w:id="394" w:name="_Toc37272722"/>
      <w:bookmarkStart w:id="395" w:name="_Toc45885797"/>
      <w:bookmarkStart w:id="396" w:name="_Toc53182906"/>
      <w:bookmarkStart w:id="397" w:name="_Toc58915573"/>
      <w:bookmarkStart w:id="398" w:name="_Toc58917754"/>
      <w:bookmarkStart w:id="399" w:name="_Toc66693623"/>
      <w:bookmarkStart w:id="400" w:name="_Toc74915575"/>
      <w:bookmarkStart w:id="401" w:name="_Toc76114200"/>
      <w:bookmarkStart w:id="402" w:name="_Toc76544086"/>
      <w:bookmarkStart w:id="403" w:name="_Toc82536208"/>
      <w:bookmarkStart w:id="404" w:name="_Toc89952501"/>
      <w:bookmarkStart w:id="405" w:name="_Toc98766317"/>
      <w:bookmarkStart w:id="406" w:name="_Toc99702680"/>
      <w:bookmarkStart w:id="407" w:name="_Toc106206466"/>
      <w:bookmarkStart w:id="408" w:name="_Toc115080468"/>
      <w:bookmarkStart w:id="409" w:name="_Toc121999347"/>
      <w:bookmarkStart w:id="410" w:name="_Toc124153520"/>
      <w:bookmarkStart w:id="411" w:name="_Toc124154295"/>
      <w:bookmarkStart w:id="412" w:name="_Toc131560150"/>
      <w:bookmarkStart w:id="413" w:name="_Toc137393850"/>
      <w:bookmarkStart w:id="414" w:name="_Toc163474954"/>
      <w:r w:rsidRPr="00931575">
        <w:rPr>
          <w:lang w:eastAsia="sv-SE"/>
        </w:rPr>
        <w:t>4.1.</w:t>
      </w:r>
      <w:r w:rsidRPr="00931575">
        <w:t>3</w:t>
      </w:r>
      <w:r w:rsidRPr="00931575">
        <w:rPr>
          <w:lang w:eastAsia="sv-SE"/>
        </w:rPr>
        <w:tab/>
        <w:t>Interpretation of measurement results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15" w:name="_Toc21102576"/>
      <w:bookmarkStart w:id="416" w:name="_Toc29810425"/>
      <w:bookmarkStart w:id="417" w:name="_Toc36635777"/>
      <w:bookmarkStart w:id="418" w:name="_Toc37272723"/>
      <w:bookmarkStart w:id="419" w:name="_Toc45885798"/>
      <w:bookmarkStart w:id="420" w:name="_Toc53182907"/>
      <w:bookmarkStart w:id="421" w:name="_Toc58915574"/>
      <w:bookmarkStart w:id="422" w:name="_Toc58917755"/>
      <w:bookmarkStart w:id="423" w:name="_Toc66693624"/>
      <w:bookmarkStart w:id="424" w:name="_Toc74915576"/>
      <w:bookmarkStart w:id="425" w:name="_Toc76114201"/>
      <w:bookmarkStart w:id="426" w:name="_Toc76544087"/>
      <w:bookmarkStart w:id="427" w:name="_Toc82536209"/>
      <w:bookmarkStart w:id="428" w:name="_Toc89952502"/>
      <w:bookmarkStart w:id="429" w:name="_Toc98766318"/>
      <w:bookmarkStart w:id="430" w:name="_Toc99702681"/>
      <w:bookmarkStart w:id="431" w:name="_Toc106206467"/>
      <w:bookmarkStart w:id="432" w:name="_Toc115080469"/>
      <w:bookmarkStart w:id="433" w:name="_Toc121999348"/>
      <w:bookmarkStart w:id="434" w:name="_Toc124153521"/>
      <w:bookmarkStart w:id="435" w:name="_Toc124154296"/>
      <w:bookmarkStart w:id="436" w:name="_Toc131560151"/>
      <w:bookmarkStart w:id="437" w:name="_Toc137393851"/>
      <w:bookmarkStart w:id="438" w:name="_Toc163474955"/>
      <w:r w:rsidRPr="00931575">
        <w:t>4.2</w:t>
      </w:r>
      <w:r w:rsidRPr="00931575">
        <w:tab/>
        <w:t>Radiated requirement reference points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39" w:name="_Toc21102577"/>
      <w:bookmarkStart w:id="440" w:name="_Toc29810426"/>
      <w:bookmarkStart w:id="441" w:name="_Toc36635778"/>
      <w:bookmarkStart w:id="442" w:name="_Toc37272724"/>
      <w:bookmarkStart w:id="443" w:name="_Toc45885799"/>
      <w:bookmarkStart w:id="444" w:name="_Toc53182908"/>
      <w:bookmarkStart w:id="445" w:name="_Toc58915575"/>
      <w:bookmarkStart w:id="446" w:name="_Toc58917756"/>
      <w:bookmarkStart w:id="447" w:name="_Toc66693625"/>
      <w:bookmarkStart w:id="448" w:name="_Toc74915577"/>
      <w:bookmarkStart w:id="449" w:name="_Toc76114202"/>
      <w:bookmarkStart w:id="450" w:name="_Toc76544088"/>
      <w:bookmarkStart w:id="451" w:name="_Toc82536210"/>
      <w:bookmarkStart w:id="452" w:name="_Toc89952503"/>
      <w:bookmarkStart w:id="453" w:name="_Toc98766319"/>
      <w:bookmarkStart w:id="454" w:name="_Toc99702682"/>
      <w:bookmarkStart w:id="455" w:name="_Toc106206468"/>
      <w:bookmarkStart w:id="456" w:name="_Toc115080470"/>
      <w:bookmarkStart w:id="457" w:name="_Toc121999349"/>
      <w:bookmarkStart w:id="458" w:name="_Toc124153522"/>
      <w:bookmarkStart w:id="459" w:name="_Toc124154297"/>
      <w:bookmarkStart w:id="460" w:name="_Toc131560152"/>
      <w:bookmarkStart w:id="461" w:name="_Toc137393852"/>
      <w:bookmarkStart w:id="462" w:name="_Toc163474956"/>
      <w:r w:rsidRPr="00931575">
        <w:rPr>
          <w:snapToGrid w:val="0"/>
        </w:rPr>
        <w:lastRenderedPageBreak/>
        <w:t>4.3</w:t>
      </w:r>
      <w:r w:rsidRPr="00931575">
        <w:rPr>
          <w:snapToGrid w:val="0"/>
        </w:rPr>
        <w:tab/>
      </w:r>
      <w:r w:rsidRPr="00931575">
        <w:rPr>
          <w:rFonts w:hint="eastAsia"/>
          <w:lang w:eastAsia="zh-CN"/>
        </w:rPr>
        <w:t>Base station classes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63" w:name="_Toc21102578"/>
      <w:bookmarkStart w:id="464" w:name="_Toc29810427"/>
      <w:bookmarkStart w:id="465" w:name="_Toc36635779"/>
      <w:bookmarkStart w:id="466" w:name="_Toc37272725"/>
      <w:bookmarkStart w:id="467" w:name="_Toc45885800"/>
      <w:bookmarkStart w:id="468" w:name="_Toc53182909"/>
      <w:bookmarkStart w:id="469" w:name="_Toc58915576"/>
      <w:bookmarkStart w:id="470" w:name="_Toc58917757"/>
      <w:bookmarkStart w:id="471" w:name="_Toc66693626"/>
      <w:bookmarkStart w:id="472" w:name="_Toc74915578"/>
      <w:bookmarkStart w:id="473" w:name="_Toc76114203"/>
      <w:bookmarkStart w:id="474" w:name="_Toc76544089"/>
      <w:bookmarkStart w:id="475" w:name="_Toc82536211"/>
      <w:bookmarkStart w:id="476" w:name="_Toc89952504"/>
      <w:bookmarkStart w:id="477" w:name="_Toc98766320"/>
      <w:bookmarkStart w:id="478" w:name="_Toc99702683"/>
      <w:bookmarkStart w:id="479" w:name="_Toc106206469"/>
      <w:bookmarkStart w:id="480" w:name="_Toc115080471"/>
      <w:bookmarkStart w:id="481" w:name="_Toc121999350"/>
      <w:bookmarkStart w:id="482" w:name="_Toc124153523"/>
      <w:bookmarkStart w:id="483" w:name="_Toc124154298"/>
      <w:bookmarkStart w:id="484" w:name="_Toc131560153"/>
      <w:bookmarkStart w:id="485" w:name="_Toc137393853"/>
      <w:bookmarkStart w:id="486" w:name="_Toc163474957"/>
      <w:r w:rsidRPr="00931575">
        <w:rPr>
          <w:lang w:eastAsia="zh-CN"/>
        </w:rPr>
        <w:t>4.4</w:t>
      </w:r>
      <w:r w:rsidRPr="00931575">
        <w:rPr>
          <w:lang w:eastAsia="zh-CN"/>
        </w:rPr>
        <w:tab/>
        <w:t>Regional requirements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87" w:name="_Toc21102579"/>
      <w:bookmarkStart w:id="488" w:name="_Toc29810428"/>
      <w:bookmarkStart w:id="489" w:name="_Toc36635780"/>
      <w:bookmarkStart w:id="490" w:name="_Toc37272726"/>
      <w:bookmarkStart w:id="491" w:name="_Toc45885801"/>
      <w:bookmarkStart w:id="492" w:name="_Toc53182910"/>
      <w:bookmarkStart w:id="493" w:name="_Toc58915577"/>
      <w:bookmarkStart w:id="494" w:name="_Toc58917758"/>
      <w:bookmarkStart w:id="495" w:name="_Toc66693627"/>
      <w:bookmarkStart w:id="496" w:name="_Toc74915579"/>
      <w:bookmarkStart w:id="497" w:name="_Toc76114204"/>
      <w:bookmarkStart w:id="498" w:name="_Toc76544090"/>
      <w:bookmarkStart w:id="499" w:name="_Toc82536212"/>
      <w:bookmarkStart w:id="500" w:name="_Toc89952505"/>
      <w:bookmarkStart w:id="501" w:name="_Toc98766321"/>
      <w:bookmarkStart w:id="502" w:name="_Toc99702684"/>
      <w:bookmarkStart w:id="503" w:name="_Toc106206470"/>
      <w:bookmarkStart w:id="504" w:name="_Toc115080472"/>
      <w:bookmarkStart w:id="505" w:name="_Toc121999351"/>
      <w:bookmarkStart w:id="506" w:name="_Toc124153524"/>
      <w:bookmarkStart w:id="507" w:name="_Toc124154299"/>
      <w:bookmarkStart w:id="508" w:name="_Toc131560154"/>
      <w:bookmarkStart w:id="509" w:name="_Toc137393854"/>
      <w:bookmarkStart w:id="510" w:name="_Toc163474958"/>
      <w:r w:rsidRPr="00931575">
        <w:rPr>
          <w:rFonts w:cs="v4.2.0"/>
        </w:rPr>
        <w:t>4.5</w:t>
      </w:r>
      <w:r w:rsidRPr="00931575">
        <w:rPr>
          <w:rFonts w:cs="v4.2.0"/>
        </w:rPr>
        <w:tab/>
        <w:t>BS configurations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455B35D4" w14:textId="77777777" w:rsidR="00C45907" w:rsidRPr="00931575" w:rsidRDefault="00C45907" w:rsidP="00C45907">
      <w:pPr>
        <w:pStyle w:val="Heading3"/>
      </w:pPr>
      <w:bookmarkStart w:id="511" w:name="_Toc21102580"/>
      <w:bookmarkStart w:id="512" w:name="_Toc29810429"/>
      <w:bookmarkStart w:id="513" w:name="_Toc36635781"/>
      <w:bookmarkStart w:id="514" w:name="_Toc37272727"/>
      <w:bookmarkStart w:id="515" w:name="_Toc45885802"/>
      <w:bookmarkStart w:id="516" w:name="_Toc53182911"/>
      <w:bookmarkStart w:id="517" w:name="_Toc58915578"/>
      <w:bookmarkStart w:id="518" w:name="_Toc58917759"/>
      <w:bookmarkStart w:id="519" w:name="_Toc66693628"/>
      <w:bookmarkStart w:id="520" w:name="_Toc74915580"/>
      <w:bookmarkStart w:id="521" w:name="_Toc76114205"/>
      <w:bookmarkStart w:id="522" w:name="_Toc76544091"/>
      <w:bookmarkStart w:id="523" w:name="_Toc82536213"/>
      <w:bookmarkStart w:id="524" w:name="_Toc89952506"/>
      <w:bookmarkStart w:id="525" w:name="_Toc98766322"/>
      <w:bookmarkStart w:id="526" w:name="_Toc99702685"/>
      <w:bookmarkStart w:id="527" w:name="_Toc106206471"/>
      <w:bookmarkStart w:id="528" w:name="_Toc115080473"/>
      <w:bookmarkStart w:id="529" w:name="_Toc121999352"/>
      <w:bookmarkStart w:id="530" w:name="_Toc124153525"/>
      <w:bookmarkStart w:id="531" w:name="_Toc124154300"/>
      <w:bookmarkStart w:id="532" w:name="_Toc131560155"/>
      <w:bookmarkStart w:id="533" w:name="_Toc137393855"/>
      <w:bookmarkStart w:id="534" w:name="_Toc163474959"/>
      <w:r w:rsidRPr="00931575">
        <w:t>4.5.1</w:t>
      </w:r>
      <w:r w:rsidRPr="00931575">
        <w:tab/>
        <w:t>Transmit configurations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35" w:name="_Toc21102581"/>
      <w:bookmarkStart w:id="536" w:name="_Toc29810430"/>
      <w:bookmarkStart w:id="537" w:name="_Toc36635782"/>
      <w:bookmarkStart w:id="538" w:name="_Toc37272728"/>
      <w:bookmarkStart w:id="539" w:name="_Toc45885803"/>
      <w:bookmarkStart w:id="540" w:name="_Toc53182912"/>
      <w:bookmarkStart w:id="541" w:name="_Toc58915579"/>
      <w:bookmarkStart w:id="542" w:name="_Toc58917760"/>
      <w:bookmarkStart w:id="543" w:name="_Toc66693629"/>
      <w:bookmarkStart w:id="544" w:name="_Toc74915581"/>
      <w:bookmarkStart w:id="545" w:name="_Toc76114206"/>
      <w:bookmarkStart w:id="546" w:name="_Toc76544092"/>
      <w:bookmarkStart w:id="547" w:name="_Toc82536214"/>
      <w:bookmarkStart w:id="548" w:name="_Toc89952507"/>
      <w:bookmarkStart w:id="549" w:name="_Toc98766323"/>
      <w:bookmarkStart w:id="550" w:name="_Toc99702686"/>
      <w:bookmarkStart w:id="551" w:name="_Toc106206472"/>
      <w:bookmarkStart w:id="552" w:name="_Toc115080474"/>
      <w:bookmarkStart w:id="553" w:name="_Toc121999353"/>
      <w:bookmarkStart w:id="554" w:name="_Toc124153526"/>
      <w:bookmarkStart w:id="555" w:name="_Toc124154301"/>
      <w:bookmarkStart w:id="556" w:name="_Toc131560156"/>
      <w:bookmarkStart w:id="557" w:name="_Toc137393856"/>
      <w:bookmarkStart w:id="558" w:name="_Toc163474960"/>
      <w:r w:rsidRPr="00931575">
        <w:t>4.5.2</w:t>
      </w:r>
      <w:r w:rsidRPr="00931575">
        <w:tab/>
        <w:t>Receive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59" w:name="_Toc21102582"/>
      <w:bookmarkStart w:id="560" w:name="_Toc29810431"/>
      <w:bookmarkStart w:id="561" w:name="_Toc36635783"/>
      <w:bookmarkStart w:id="562" w:name="_Toc37272729"/>
      <w:bookmarkStart w:id="563" w:name="_Toc45885804"/>
      <w:bookmarkStart w:id="564" w:name="_Toc53182913"/>
      <w:bookmarkStart w:id="565" w:name="_Toc58915580"/>
      <w:bookmarkStart w:id="566" w:name="_Toc58917761"/>
      <w:bookmarkStart w:id="567" w:name="_Toc66693630"/>
      <w:bookmarkStart w:id="568" w:name="_Toc74915582"/>
      <w:bookmarkStart w:id="569" w:name="_Toc76114207"/>
      <w:bookmarkStart w:id="570" w:name="_Toc76544093"/>
      <w:bookmarkStart w:id="571" w:name="_Toc82536215"/>
      <w:bookmarkStart w:id="572" w:name="_Toc89952508"/>
      <w:bookmarkStart w:id="573" w:name="_Toc98766324"/>
      <w:bookmarkStart w:id="574" w:name="_Toc99702687"/>
      <w:bookmarkStart w:id="575" w:name="_Toc106206473"/>
      <w:bookmarkStart w:id="576" w:name="_Toc115080475"/>
      <w:bookmarkStart w:id="577" w:name="_Toc121999354"/>
      <w:bookmarkStart w:id="578" w:name="_Toc124153527"/>
      <w:bookmarkStart w:id="579" w:name="_Toc124154302"/>
      <w:bookmarkStart w:id="580" w:name="_Toc131560157"/>
      <w:bookmarkStart w:id="581" w:name="_Toc137393857"/>
      <w:bookmarkStart w:id="582" w:name="_Toc163474961"/>
      <w:r w:rsidRPr="00931575">
        <w:t>4.5.3</w:t>
      </w:r>
      <w:r w:rsidRPr="00931575">
        <w:tab/>
        <w:t>Power supply options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83" w:name="_Toc21102583"/>
      <w:bookmarkStart w:id="584" w:name="_Toc29810432"/>
      <w:bookmarkStart w:id="585" w:name="_Toc36635784"/>
      <w:bookmarkStart w:id="586" w:name="_Toc37272730"/>
      <w:bookmarkStart w:id="587" w:name="_Toc45885805"/>
      <w:bookmarkStart w:id="588" w:name="_Toc53182914"/>
      <w:bookmarkStart w:id="589" w:name="_Toc58915581"/>
      <w:bookmarkStart w:id="590" w:name="_Toc58917762"/>
      <w:bookmarkStart w:id="591" w:name="_Toc66693631"/>
      <w:bookmarkStart w:id="592" w:name="_Toc74915583"/>
      <w:bookmarkStart w:id="593" w:name="_Toc76114208"/>
      <w:bookmarkStart w:id="594" w:name="_Toc76544094"/>
      <w:bookmarkStart w:id="595" w:name="_Toc82536216"/>
      <w:bookmarkStart w:id="596" w:name="_Toc89952509"/>
      <w:bookmarkStart w:id="597" w:name="_Toc98766325"/>
      <w:bookmarkStart w:id="598" w:name="_Toc99702688"/>
      <w:bookmarkStart w:id="599" w:name="_Toc106206474"/>
      <w:bookmarkStart w:id="600" w:name="_Toc115080476"/>
      <w:bookmarkStart w:id="601" w:name="_Toc121999355"/>
      <w:bookmarkStart w:id="602" w:name="_Toc124153528"/>
      <w:bookmarkStart w:id="603" w:name="_Toc124154303"/>
      <w:bookmarkStart w:id="604" w:name="_Toc131560158"/>
      <w:bookmarkStart w:id="605" w:name="_Toc137393858"/>
      <w:bookmarkStart w:id="606" w:name="_Toc163474962"/>
      <w:r w:rsidRPr="00931575">
        <w:lastRenderedPageBreak/>
        <w:t>4.5.4</w:t>
      </w:r>
      <w:r w:rsidRPr="00931575">
        <w:tab/>
        <w:t>BS with integrated Iuant BS modem</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07" w:name="_Toc21102584"/>
      <w:bookmarkStart w:id="608" w:name="_Toc29810433"/>
      <w:bookmarkStart w:id="609" w:name="_Toc36635785"/>
      <w:bookmarkStart w:id="610" w:name="_Toc37272731"/>
      <w:bookmarkStart w:id="611" w:name="_Toc45885806"/>
      <w:bookmarkStart w:id="612" w:name="_Toc53182915"/>
      <w:bookmarkStart w:id="613" w:name="_Toc58915582"/>
      <w:bookmarkStart w:id="614" w:name="_Toc58917763"/>
      <w:bookmarkStart w:id="615" w:name="_Toc66693632"/>
      <w:bookmarkStart w:id="616" w:name="_Toc74915584"/>
      <w:bookmarkStart w:id="617" w:name="_Toc76114209"/>
      <w:bookmarkStart w:id="618" w:name="_Toc76544095"/>
      <w:bookmarkStart w:id="619" w:name="_Toc82536217"/>
      <w:bookmarkStart w:id="620" w:name="_Toc89952510"/>
      <w:bookmarkStart w:id="621" w:name="_Toc98766326"/>
      <w:bookmarkStart w:id="622" w:name="_Toc99702689"/>
      <w:bookmarkStart w:id="623" w:name="_Toc106206475"/>
      <w:bookmarkStart w:id="624" w:name="_Toc115080477"/>
      <w:bookmarkStart w:id="625" w:name="_Toc121999356"/>
      <w:bookmarkStart w:id="626" w:name="_Toc124153529"/>
      <w:bookmarkStart w:id="627" w:name="_Toc124154304"/>
      <w:bookmarkStart w:id="628" w:name="_Toc131560159"/>
      <w:bookmarkStart w:id="629" w:name="_Toc137393859"/>
      <w:bookmarkStart w:id="630" w:name="_Toc163474963"/>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31" w:name="_Toc21102585"/>
      <w:bookmarkStart w:id="632" w:name="_Toc29810434"/>
      <w:bookmarkStart w:id="633" w:name="_Toc36635786"/>
      <w:bookmarkStart w:id="634" w:name="_Toc37272732"/>
      <w:bookmarkStart w:id="635" w:name="_Toc45885807"/>
      <w:bookmarkStart w:id="636" w:name="_Toc53182916"/>
      <w:bookmarkStart w:id="637" w:name="_Toc58915583"/>
      <w:bookmarkStart w:id="638" w:name="_Toc58917764"/>
      <w:bookmarkStart w:id="639" w:name="_Toc66693633"/>
      <w:bookmarkStart w:id="640" w:name="_Toc74915585"/>
      <w:bookmarkStart w:id="641" w:name="_Toc76114210"/>
      <w:bookmarkStart w:id="642" w:name="_Toc76544096"/>
      <w:bookmarkStart w:id="643" w:name="_Toc82536218"/>
      <w:bookmarkStart w:id="644" w:name="_Toc89952511"/>
      <w:bookmarkStart w:id="645" w:name="_Toc98766327"/>
      <w:bookmarkStart w:id="646" w:name="_Toc99702690"/>
      <w:bookmarkStart w:id="647" w:name="_Toc106206476"/>
      <w:bookmarkStart w:id="648" w:name="_Toc115080478"/>
      <w:bookmarkStart w:id="649" w:name="_Toc121999357"/>
      <w:bookmarkStart w:id="650" w:name="_Toc124153530"/>
      <w:bookmarkStart w:id="651" w:name="_Toc124154305"/>
      <w:bookmarkStart w:id="652" w:name="_Toc131560160"/>
      <w:bookmarkStart w:id="653" w:name="_Toc137393860"/>
      <w:bookmarkStart w:id="654" w:name="_Toc163474964"/>
      <w:r w:rsidRPr="00931575">
        <w:t>4.7</w:t>
      </w:r>
      <w:r w:rsidRPr="00931575">
        <w:tab/>
        <w:t>Test configurations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AD26579" w14:textId="77777777" w:rsidR="00C45907" w:rsidRPr="00931575" w:rsidRDefault="00C45907" w:rsidP="00C45907">
      <w:pPr>
        <w:pStyle w:val="Heading3"/>
        <w:rPr>
          <w:lang w:eastAsia="zh-CN"/>
        </w:rPr>
      </w:pPr>
      <w:bookmarkStart w:id="655" w:name="_Toc21102586"/>
      <w:bookmarkStart w:id="656" w:name="_Toc29810435"/>
      <w:bookmarkStart w:id="657" w:name="_Toc36635787"/>
      <w:bookmarkStart w:id="658" w:name="_Toc37272733"/>
      <w:bookmarkStart w:id="659" w:name="_Toc45885808"/>
      <w:bookmarkStart w:id="660" w:name="_Toc53182917"/>
      <w:bookmarkStart w:id="661" w:name="_Toc58915584"/>
      <w:bookmarkStart w:id="662" w:name="_Toc58917765"/>
      <w:bookmarkStart w:id="663" w:name="_Toc66693634"/>
      <w:bookmarkStart w:id="664" w:name="_Toc74915586"/>
      <w:bookmarkStart w:id="665" w:name="_Toc76114211"/>
      <w:bookmarkStart w:id="666" w:name="_Toc76544097"/>
      <w:bookmarkStart w:id="667" w:name="_Toc82536219"/>
      <w:bookmarkStart w:id="668" w:name="_Toc89952512"/>
      <w:bookmarkStart w:id="669" w:name="_Toc98766328"/>
      <w:bookmarkStart w:id="670" w:name="_Toc99702691"/>
      <w:bookmarkStart w:id="671" w:name="_Toc106206477"/>
      <w:bookmarkStart w:id="672" w:name="_Toc115080479"/>
      <w:bookmarkStart w:id="673" w:name="_Toc121999358"/>
      <w:bookmarkStart w:id="674" w:name="_Toc124153531"/>
      <w:bookmarkStart w:id="675" w:name="_Toc124154306"/>
      <w:bookmarkStart w:id="676" w:name="_Toc131560161"/>
      <w:bookmarkStart w:id="677" w:name="_Toc137393861"/>
      <w:bookmarkStart w:id="678" w:name="_Toc163474965"/>
      <w:r w:rsidRPr="00931575">
        <w:rPr>
          <w:lang w:eastAsia="zh-CN"/>
        </w:rPr>
        <w:t>4.7.1</w:t>
      </w:r>
      <w:r w:rsidRPr="00931575">
        <w:rPr>
          <w:lang w:eastAsia="zh-CN"/>
        </w:rPr>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79" w:name="_Toc21102587"/>
      <w:bookmarkStart w:id="680" w:name="_Toc29810436"/>
      <w:bookmarkStart w:id="681" w:name="_Toc36635788"/>
      <w:bookmarkStart w:id="682" w:name="_Toc37272734"/>
      <w:bookmarkStart w:id="683" w:name="_Toc45885809"/>
      <w:bookmarkStart w:id="684" w:name="_Toc53182918"/>
      <w:bookmarkStart w:id="685" w:name="_Toc58915585"/>
      <w:bookmarkStart w:id="686" w:name="_Toc58917766"/>
      <w:bookmarkStart w:id="687" w:name="_Toc66693635"/>
      <w:bookmarkStart w:id="688" w:name="_Toc74915587"/>
      <w:bookmarkStart w:id="689" w:name="_Toc76114212"/>
      <w:bookmarkStart w:id="690" w:name="_Toc76544098"/>
      <w:bookmarkStart w:id="691" w:name="_Toc82536220"/>
      <w:bookmarkStart w:id="692" w:name="_Toc89952513"/>
      <w:bookmarkStart w:id="693" w:name="_Toc98766329"/>
      <w:bookmarkStart w:id="694" w:name="_Toc99702692"/>
      <w:bookmarkStart w:id="695" w:name="_Toc106206478"/>
      <w:bookmarkStart w:id="696" w:name="_Toc115080480"/>
      <w:bookmarkStart w:id="697" w:name="_Toc121999359"/>
      <w:bookmarkStart w:id="698" w:name="_Toc124153532"/>
      <w:bookmarkStart w:id="699" w:name="_Toc124154307"/>
      <w:bookmarkStart w:id="700" w:name="_Toc131560162"/>
      <w:bookmarkStart w:id="701" w:name="_Toc137393862"/>
      <w:bookmarkStart w:id="702" w:name="_Toc163474966"/>
      <w:r w:rsidRPr="00931575">
        <w:rPr>
          <w:lang w:eastAsia="zh-CN"/>
        </w:rPr>
        <w:lastRenderedPageBreak/>
        <w:t>4.7.2</w:t>
      </w:r>
      <w:r w:rsidRPr="00931575">
        <w:rPr>
          <w:lang w:eastAsia="zh-CN"/>
        </w:rPr>
        <w:tab/>
        <w:t>Test signal configurations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3784CFE" w14:textId="77777777" w:rsidR="00C45907" w:rsidRPr="00931575" w:rsidRDefault="00C45907" w:rsidP="00C45907">
      <w:pPr>
        <w:pStyle w:val="Heading4"/>
      </w:pPr>
      <w:bookmarkStart w:id="703" w:name="_Toc21102588"/>
      <w:bookmarkStart w:id="704" w:name="_Toc29810437"/>
      <w:bookmarkStart w:id="705" w:name="_Toc36635789"/>
      <w:bookmarkStart w:id="706" w:name="_Toc37272735"/>
      <w:bookmarkStart w:id="707" w:name="_Toc45885810"/>
      <w:bookmarkStart w:id="708" w:name="_Toc53182919"/>
      <w:bookmarkStart w:id="709" w:name="_Toc58915586"/>
      <w:bookmarkStart w:id="710" w:name="_Toc58917767"/>
      <w:bookmarkStart w:id="711" w:name="_Toc66693636"/>
      <w:bookmarkStart w:id="712" w:name="_Toc74915588"/>
      <w:bookmarkStart w:id="713" w:name="_Toc76114213"/>
      <w:bookmarkStart w:id="714" w:name="_Toc76544099"/>
      <w:bookmarkStart w:id="715" w:name="_Toc82536221"/>
      <w:bookmarkStart w:id="716" w:name="_Toc89952514"/>
      <w:bookmarkStart w:id="717" w:name="_Toc98766330"/>
      <w:bookmarkStart w:id="718" w:name="_Toc99702693"/>
      <w:bookmarkStart w:id="719" w:name="_Toc106206479"/>
      <w:bookmarkStart w:id="720" w:name="_Toc115080481"/>
      <w:bookmarkStart w:id="721" w:name="_Toc121999360"/>
      <w:bookmarkStart w:id="722" w:name="_Toc124153533"/>
      <w:bookmarkStart w:id="723" w:name="_Toc124154308"/>
      <w:bookmarkStart w:id="724" w:name="_Toc131560163"/>
      <w:bookmarkStart w:id="725" w:name="_Toc137393863"/>
      <w:bookmarkStart w:id="726" w:name="_Toc163474967"/>
      <w:r w:rsidRPr="00931575">
        <w:t>4.7.2.1</w:t>
      </w:r>
      <w:r w:rsidRPr="00931575">
        <w:tab/>
        <w:t>Test signal used to build Test Configurations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27" w:name="_Ref516750404"/>
      <w:r w:rsidRPr="00931575">
        <w:t>Table</w:t>
      </w:r>
      <w:bookmarkEnd w:id="72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28" w:name="_Toc21102589"/>
            <w:bookmarkStart w:id="729" w:name="_Toc29810438"/>
            <w:bookmarkStart w:id="730" w:name="_Toc36635790"/>
            <w:bookmarkStart w:id="731" w:name="_Toc37272736"/>
            <w:bookmarkStart w:id="732" w:name="_Toc45885811"/>
            <w:bookmarkStart w:id="733" w:name="_Toc53182920"/>
            <w:bookmarkStart w:id="734" w:name="_Toc58915587"/>
            <w:bookmarkStart w:id="735" w:name="_Toc58917768"/>
            <w:bookmarkStart w:id="736" w:name="_Toc66693637"/>
            <w:bookmarkStart w:id="737" w:name="_Toc74915589"/>
            <w:bookmarkStart w:id="738" w:name="_Toc76114214"/>
            <w:bookmarkStart w:id="739" w:name="_Toc76544100"/>
            <w:bookmarkStart w:id="740" w:name="_Toc82536222"/>
            <w:bookmarkStart w:id="741" w:name="_Toc89952515"/>
            <w:bookmarkStart w:id="742" w:name="_Toc98766331"/>
            <w:bookmarkStart w:id="743" w:name="_Toc99702694"/>
            <w:bookmarkStart w:id="744" w:name="_Toc106206480"/>
            <w:bookmarkStart w:id="745" w:name="_Toc115080482"/>
            <w:bookmarkStart w:id="746" w:name="_Toc121999361"/>
            <w:bookmarkStart w:id="747" w:name="_Toc124153534"/>
            <w:bookmarkStart w:id="748"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749" w:name="_Toc131560164"/>
      <w:bookmarkStart w:id="750" w:name="_Toc137393864"/>
      <w:bookmarkStart w:id="751" w:name="_Toc163474968"/>
      <w:r w:rsidRPr="00931575">
        <w:rPr>
          <w:lang w:eastAsia="zh-CN"/>
        </w:rPr>
        <w:t>4</w:t>
      </w:r>
      <w:bookmarkStart w:id="752" w:name="_Hlk517255432"/>
      <w:r w:rsidRPr="00931575">
        <w:rPr>
          <w:lang w:eastAsia="zh-CN"/>
        </w:rPr>
        <w:t>.7.2</w:t>
      </w:r>
      <w:bookmarkEnd w:id="752"/>
      <w:r w:rsidRPr="00931575">
        <w:rPr>
          <w:lang w:eastAsia="zh-CN"/>
        </w:rPr>
        <w:t>.2</w:t>
      </w:r>
      <w:r w:rsidRPr="00931575">
        <w:rPr>
          <w:lang w:eastAsia="zh-CN"/>
        </w:rPr>
        <w:tab/>
        <w:t>NRTC1: Contiguous spectrum operation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753" w:name="_Toc21102590"/>
      <w:bookmarkStart w:id="754" w:name="_Toc29810439"/>
      <w:bookmarkStart w:id="755" w:name="_Toc36635791"/>
      <w:bookmarkStart w:id="756" w:name="_Toc37272737"/>
      <w:bookmarkStart w:id="757" w:name="_Toc45885812"/>
      <w:bookmarkStart w:id="758" w:name="_Toc53182921"/>
      <w:bookmarkStart w:id="759" w:name="_Toc58915588"/>
      <w:bookmarkStart w:id="760" w:name="_Toc58917769"/>
      <w:bookmarkStart w:id="761" w:name="_Toc66693638"/>
      <w:bookmarkStart w:id="762" w:name="_Toc74915590"/>
      <w:bookmarkStart w:id="763" w:name="_Toc76114215"/>
      <w:bookmarkStart w:id="764" w:name="_Toc76544101"/>
      <w:bookmarkStart w:id="765" w:name="_Toc82536223"/>
      <w:bookmarkStart w:id="766" w:name="_Toc89952516"/>
      <w:bookmarkStart w:id="767" w:name="_Toc98766332"/>
      <w:bookmarkStart w:id="768" w:name="_Toc99702695"/>
      <w:bookmarkStart w:id="769" w:name="_Toc106206481"/>
      <w:bookmarkStart w:id="770" w:name="_Toc115080483"/>
      <w:bookmarkStart w:id="771" w:name="_Toc121999362"/>
      <w:bookmarkStart w:id="772" w:name="_Toc124153535"/>
      <w:bookmarkStart w:id="773" w:name="_Toc124154310"/>
      <w:bookmarkStart w:id="774" w:name="_Toc131560165"/>
      <w:bookmarkStart w:id="775" w:name="_Toc137393865"/>
      <w:bookmarkStart w:id="776" w:name="_Toc163474969"/>
      <w:r w:rsidRPr="00931575">
        <w:t>4</w:t>
      </w:r>
      <w:r w:rsidRPr="00931575">
        <w:rPr>
          <w:lang w:eastAsia="zh-CN"/>
        </w:rPr>
        <w:t>.7.2</w:t>
      </w:r>
      <w:r w:rsidRPr="00931575">
        <w:t>.2</w:t>
      </w:r>
      <w:r w:rsidRPr="00931575">
        <w:rPr>
          <w:lang w:eastAsia="zh-CN"/>
        </w:rPr>
        <w:t>.1</w:t>
      </w:r>
      <w:r w:rsidRPr="00931575">
        <w:tab/>
        <w:t>NRTC1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77" w:name="_Toc21102591"/>
      <w:bookmarkStart w:id="77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79" w:name="_Toc36635792"/>
      <w:bookmarkStart w:id="780" w:name="_Toc37272738"/>
      <w:bookmarkStart w:id="781" w:name="_Toc45885813"/>
      <w:bookmarkStart w:id="782" w:name="_Toc53182922"/>
      <w:bookmarkStart w:id="783" w:name="_Toc58915589"/>
      <w:bookmarkStart w:id="784" w:name="_Toc58917770"/>
      <w:bookmarkStart w:id="785" w:name="_Toc66693639"/>
      <w:bookmarkStart w:id="786" w:name="_Toc74915591"/>
      <w:bookmarkStart w:id="787" w:name="_Toc76114216"/>
      <w:bookmarkStart w:id="788" w:name="_Toc76544102"/>
      <w:bookmarkStart w:id="789" w:name="_Toc82536224"/>
      <w:bookmarkStart w:id="790" w:name="_Toc89952517"/>
      <w:bookmarkStart w:id="791" w:name="_Toc98766333"/>
      <w:bookmarkStart w:id="792" w:name="_Toc99702696"/>
      <w:bookmarkStart w:id="793" w:name="_Toc106206482"/>
      <w:bookmarkStart w:id="794" w:name="_Toc115080484"/>
      <w:bookmarkStart w:id="795" w:name="_Toc121999363"/>
      <w:bookmarkStart w:id="796" w:name="_Toc124153536"/>
      <w:bookmarkStart w:id="797" w:name="_Toc124154311"/>
      <w:bookmarkStart w:id="798" w:name="_Toc131560166"/>
      <w:bookmarkStart w:id="799" w:name="_Toc137393866"/>
      <w:bookmarkStart w:id="800" w:name="_Toc163474970"/>
      <w:r w:rsidRPr="00931575">
        <w:t>4</w:t>
      </w:r>
      <w:r w:rsidRPr="00931575">
        <w:rPr>
          <w:lang w:eastAsia="zh-CN"/>
        </w:rPr>
        <w:t>.7.2</w:t>
      </w:r>
      <w:r w:rsidRPr="00931575">
        <w:t>.2.</w:t>
      </w:r>
      <w:r w:rsidRPr="00931575">
        <w:rPr>
          <w:lang w:eastAsia="zh-CN"/>
        </w:rPr>
        <w:t>2</w:t>
      </w:r>
      <w:r w:rsidRPr="00931575">
        <w:tab/>
        <w:t>NRTC1 power allocation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01" w:name="_Toc21102592"/>
      <w:bookmarkStart w:id="802" w:name="_Toc29810441"/>
      <w:bookmarkStart w:id="803" w:name="_Toc36635793"/>
      <w:bookmarkStart w:id="804" w:name="_Toc37272739"/>
      <w:bookmarkStart w:id="805" w:name="_Toc45885814"/>
      <w:bookmarkStart w:id="806" w:name="_Toc53182923"/>
      <w:bookmarkStart w:id="807" w:name="_Toc58915590"/>
      <w:bookmarkStart w:id="808" w:name="_Toc58917771"/>
      <w:bookmarkStart w:id="809" w:name="_Toc66693640"/>
      <w:bookmarkStart w:id="810" w:name="_Toc74915592"/>
      <w:bookmarkStart w:id="811" w:name="_Toc76114217"/>
      <w:bookmarkStart w:id="812" w:name="_Toc76544103"/>
      <w:bookmarkStart w:id="813" w:name="_Toc82536225"/>
      <w:bookmarkStart w:id="814" w:name="_Toc89952518"/>
      <w:bookmarkStart w:id="815" w:name="_Toc98766334"/>
      <w:bookmarkStart w:id="816" w:name="_Toc99702697"/>
      <w:bookmarkStart w:id="817" w:name="_Toc106206483"/>
      <w:bookmarkStart w:id="818" w:name="_Toc115080485"/>
      <w:bookmarkStart w:id="819" w:name="_Toc121999364"/>
      <w:bookmarkStart w:id="820" w:name="_Toc124153537"/>
      <w:bookmarkStart w:id="821" w:name="_Toc124154312"/>
      <w:bookmarkStart w:id="822" w:name="_Toc131560167"/>
      <w:bookmarkStart w:id="823" w:name="_Toc137393867"/>
      <w:bookmarkStart w:id="824" w:name="_Toc163474971"/>
      <w:r w:rsidRPr="00931575">
        <w:t>4.</w:t>
      </w:r>
      <w:r w:rsidRPr="00931575">
        <w:rPr>
          <w:lang w:eastAsia="zh-CN"/>
        </w:rPr>
        <w:t>7.2</w:t>
      </w:r>
      <w:r w:rsidRPr="00931575">
        <w:t>.3</w:t>
      </w:r>
      <w:r w:rsidRPr="00931575">
        <w:tab/>
      </w:r>
      <w:r w:rsidRPr="00931575">
        <w:rPr>
          <w:lang w:eastAsia="zh-CN"/>
        </w:rPr>
        <w:t>NRTC2: Contiguous CA occupied bandwidth</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25" w:name="_Toc21102593"/>
      <w:bookmarkStart w:id="826" w:name="_Toc29810442"/>
      <w:bookmarkStart w:id="827" w:name="_Toc36635794"/>
      <w:bookmarkStart w:id="828" w:name="_Toc37272740"/>
      <w:bookmarkStart w:id="829" w:name="_Toc45885815"/>
      <w:bookmarkStart w:id="830" w:name="_Toc53182924"/>
      <w:bookmarkStart w:id="831" w:name="_Toc58915591"/>
      <w:bookmarkStart w:id="832" w:name="_Toc58917772"/>
      <w:bookmarkStart w:id="833" w:name="_Toc66693641"/>
      <w:bookmarkStart w:id="834" w:name="_Toc74915593"/>
      <w:bookmarkStart w:id="835" w:name="_Toc76114218"/>
      <w:bookmarkStart w:id="836" w:name="_Toc76544104"/>
      <w:bookmarkStart w:id="837" w:name="_Toc82536226"/>
      <w:bookmarkStart w:id="838" w:name="_Toc89952519"/>
      <w:bookmarkStart w:id="839" w:name="_Toc98766335"/>
      <w:bookmarkStart w:id="840" w:name="_Toc99702698"/>
      <w:bookmarkStart w:id="841" w:name="_Toc106206484"/>
      <w:bookmarkStart w:id="842" w:name="_Toc115080486"/>
      <w:bookmarkStart w:id="843" w:name="_Toc121999365"/>
      <w:bookmarkStart w:id="844" w:name="_Toc124153538"/>
      <w:bookmarkStart w:id="845" w:name="_Toc124154313"/>
      <w:bookmarkStart w:id="846" w:name="_Toc131560168"/>
      <w:bookmarkStart w:id="847" w:name="_Toc137393868"/>
      <w:bookmarkStart w:id="848" w:name="_Toc163474972"/>
      <w:r w:rsidRPr="00931575">
        <w:rPr>
          <w:lang w:eastAsia="zh-CN"/>
        </w:rPr>
        <w:t>4.7.2.3.1</w:t>
      </w:r>
      <w:r w:rsidRPr="00931575">
        <w:rPr>
          <w:lang w:eastAsia="zh-CN"/>
        </w:rPr>
        <w:tab/>
        <w:t>NRTC2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849" w:name="OLE_LINK18"/>
      <w:r w:rsidRPr="004307E8">
        <w:t xml:space="preserve">Of all </w:t>
      </w:r>
      <w:r w:rsidRPr="004307E8">
        <w:rPr>
          <w:lang w:eastAsia="zh-CN"/>
        </w:rPr>
        <w:t>component carrier</w:t>
      </w:r>
      <w:bookmarkEnd w:id="84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850" w:name="_Toc21102594"/>
      <w:bookmarkStart w:id="851" w:name="_Toc29810443"/>
      <w:bookmarkStart w:id="852" w:name="_Toc36635795"/>
      <w:bookmarkStart w:id="853" w:name="_Toc37272741"/>
      <w:bookmarkStart w:id="854" w:name="_Toc45885816"/>
      <w:bookmarkStart w:id="855" w:name="_Toc53182925"/>
      <w:bookmarkStart w:id="856" w:name="_Toc58915592"/>
      <w:bookmarkStart w:id="857" w:name="_Toc58917773"/>
      <w:bookmarkStart w:id="858" w:name="_Toc66693642"/>
      <w:bookmarkStart w:id="859" w:name="_Toc74915594"/>
      <w:bookmarkStart w:id="860" w:name="_Toc76114219"/>
      <w:bookmarkStart w:id="861" w:name="_Toc76544105"/>
      <w:bookmarkStart w:id="862" w:name="_Toc82536227"/>
      <w:bookmarkStart w:id="863" w:name="_Toc89952520"/>
      <w:bookmarkStart w:id="864" w:name="_Toc98766336"/>
      <w:bookmarkStart w:id="865" w:name="_Toc99702699"/>
      <w:bookmarkStart w:id="866" w:name="_Toc106206485"/>
      <w:bookmarkStart w:id="867" w:name="_Toc115080487"/>
      <w:bookmarkStart w:id="868" w:name="_Toc121999366"/>
      <w:bookmarkStart w:id="869" w:name="_Toc124153539"/>
      <w:bookmarkStart w:id="870" w:name="_Toc124154314"/>
      <w:bookmarkStart w:id="871" w:name="_Toc131560169"/>
      <w:bookmarkStart w:id="872" w:name="_Toc137393869"/>
      <w:bookmarkStart w:id="873" w:name="_Toc163474973"/>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74" w:name="_Toc21102595"/>
      <w:bookmarkStart w:id="87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76" w:name="_Toc36635796"/>
      <w:bookmarkStart w:id="877" w:name="_Toc37272742"/>
      <w:bookmarkStart w:id="878" w:name="_Toc45885817"/>
      <w:bookmarkStart w:id="879" w:name="_Toc53182926"/>
      <w:bookmarkStart w:id="880" w:name="_Toc58915593"/>
      <w:bookmarkStart w:id="881" w:name="_Toc58917774"/>
      <w:bookmarkStart w:id="882" w:name="_Toc66693643"/>
      <w:bookmarkStart w:id="883" w:name="_Toc74915595"/>
      <w:bookmarkStart w:id="884" w:name="_Toc76114220"/>
      <w:bookmarkStart w:id="885" w:name="_Toc76544106"/>
      <w:bookmarkStart w:id="886" w:name="_Toc82536228"/>
      <w:bookmarkStart w:id="887" w:name="_Toc89952521"/>
      <w:bookmarkStart w:id="888" w:name="_Toc98766337"/>
      <w:bookmarkStart w:id="889" w:name="_Toc99702700"/>
      <w:bookmarkStart w:id="890" w:name="_Toc106206486"/>
      <w:bookmarkStart w:id="891" w:name="_Toc115080488"/>
      <w:bookmarkStart w:id="892" w:name="_Toc121999367"/>
      <w:bookmarkStart w:id="893" w:name="_Toc124153540"/>
      <w:bookmarkStart w:id="894" w:name="_Toc124154315"/>
      <w:bookmarkStart w:id="895" w:name="_Toc131560170"/>
      <w:bookmarkStart w:id="896" w:name="_Toc137393870"/>
      <w:bookmarkStart w:id="897" w:name="_Toc163474974"/>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98" w:name="_Toc21102596"/>
      <w:bookmarkStart w:id="899" w:name="_Toc29810445"/>
      <w:bookmarkStart w:id="900" w:name="_Toc36635797"/>
      <w:bookmarkStart w:id="901" w:name="_Toc37272743"/>
      <w:bookmarkStart w:id="902" w:name="_Toc45885818"/>
      <w:bookmarkStart w:id="903" w:name="_Toc53182927"/>
      <w:bookmarkStart w:id="904" w:name="_Toc58915594"/>
      <w:bookmarkStart w:id="905" w:name="_Toc58917775"/>
      <w:bookmarkStart w:id="906" w:name="_Toc66693644"/>
      <w:bookmarkStart w:id="907" w:name="_Toc74915596"/>
      <w:bookmarkStart w:id="908" w:name="_Toc76114221"/>
      <w:bookmarkStart w:id="909" w:name="_Toc76544107"/>
      <w:bookmarkStart w:id="910" w:name="_Toc82536229"/>
      <w:bookmarkStart w:id="911" w:name="_Toc89952522"/>
      <w:bookmarkStart w:id="912" w:name="_Toc98766338"/>
      <w:bookmarkStart w:id="913" w:name="_Toc99702701"/>
      <w:bookmarkStart w:id="914" w:name="_Toc106206487"/>
      <w:bookmarkStart w:id="915" w:name="_Toc115080489"/>
      <w:bookmarkStart w:id="916" w:name="_Toc121999368"/>
      <w:bookmarkStart w:id="917" w:name="_Toc124153541"/>
      <w:bookmarkStart w:id="918" w:name="_Toc124154316"/>
      <w:bookmarkStart w:id="919" w:name="_Toc131560171"/>
      <w:bookmarkStart w:id="920" w:name="_Toc137393871"/>
      <w:bookmarkStart w:id="921" w:name="_Toc163474975"/>
      <w:r w:rsidRPr="00931575">
        <w:lastRenderedPageBreak/>
        <w:t>4.</w:t>
      </w:r>
      <w:r w:rsidRPr="00931575">
        <w:rPr>
          <w:lang w:eastAsia="zh-CN"/>
        </w:rPr>
        <w:t>7.2</w:t>
      </w:r>
      <w:r w:rsidRPr="00931575">
        <w:t>.4.1</w:t>
      </w:r>
      <w:r w:rsidRPr="00931575">
        <w:tab/>
        <w:t>NRTC3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22" w:name="_Toc21102597"/>
      <w:bookmarkStart w:id="923" w:name="_Toc29810446"/>
      <w:bookmarkStart w:id="924" w:name="_Toc36635798"/>
      <w:bookmarkStart w:id="925" w:name="_Toc37272744"/>
      <w:bookmarkStart w:id="926" w:name="_Toc45885819"/>
      <w:bookmarkStart w:id="927" w:name="_Toc53182928"/>
      <w:bookmarkStart w:id="928" w:name="_Toc58915595"/>
      <w:bookmarkStart w:id="929" w:name="_Toc58917776"/>
      <w:bookmarkStart w:id="930" w:name="_Toc66693645"/>
      <w:bookmarkStart w:id="931" w:name="_Toc74915597"/>
      <w:bookmarkStart w:id="932" w:name="_Toc76114222"/>
      <w:bookmarkStart w:id="933" w:name="_Toc76544108"/>
      <w:bookmarkStart w:id="934" w:name="_Toc82536230"/>
      <w:bookmarkStart w:id="935" w:name="_Toc89952523"/>
      <w:bookmarkStart w:id="936" w:name="_Toc98766339"/>
      <w:bookmarkStart w:id="937" w:name="_Toc99702702"/>
      <w:bookmarkStart w:id="938" w:name="_Toc106206488"/>
      <w:bookmarkStart w:id="939" w:name="_Toc115080490"/>
      <w:bookmarkStart w:id="940" w:name="_Toc121999369"/>
      <w:bookmarkStart w:id="941" w:name="_Toc124153542"/>
      <w:bookmarkStart w:id="942" w:name="_Toc124154317"/>
      <w:bookmarkStart w:id="943" w:name="_Toc131560172"/>
      <w:bookmarkStart w:id="944" w:name="_Toc137393872"/>
      <w:bookmarkStart w:id="945" w:name="_Toc163474976"/>
      <w:r w:rsidRPr="00931575">
        <w:rPr>
          <w:lang w:eastAsia="zh-CN"/>
        </w:rPr>
        <w:t>4.7.2.4.2</w:t>
      </w:r>
      <w:r w:rsidRPr="00931575">
        <w:rPr>
          <w:lang w:eastAsia="zh-CN"/>
        </w:rPr>
        <w:tab/>
      </w:r>
      <w:r w:rsidRPr="00931575">
        <w:t xml:space="preserve">NRTC3 </w:t>
      </w:r>
      <w:r w:rsidRPr="00931575">
        <w:rPr>
          <w:lang w:eastAsia="zh-CN"/>
        </w:rPr>
        <w:t>power allocation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946" w:name="_Toc21102598"/>
      <w:bookmarkStart w:id="94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948" w:name="_Toc36635799"/>
      <w:bookmarkStart w:id="949" w:name="_Toc37272745"/>
      <w:bookmarkStart w:id="950" w:name="_Toc45885820"/>
      <w:bookmarkStart w:id="951" w:name="_Toc53182929"/>
      <w:bookmarkStart w:id="952" w:name="_Toc58915596"/>
      <w:bookmarkStart w:id="953" w:name="_Toc58917777"/>
      <w:bookmarkStart w:id="954" w:name="_Toc66693646"/>
      <w:bookmarkStart w:id="955" w:name="_Toc74915598"/>
      <w:bookmarkStart w:id="956" w:name="_Toc76114223"/>
      <w:bookmarkStart w:id="957" w:name="_Toc76544109"/>
      <w:bookmarkStart w:id="958" w:name="_Toc82536231"/>
      <w:bookmarkStart w:id="959" w:name="_Toc89952524"/>
      <w:bookmarkStart w:id="960" w:name="_Toc98766340"/>
      <w:bookmarkStart w:id="961" w:name="_Toc99702703"/>
      <w:bookmarkStart w:id="962" w:name="_Toc106206489"/>
      <w:bookmarkStart w:id="963" w:name="_Toc115080491"/>
      <w:bookmarkStart w:id="964" w:name="_Toc121999370"/>
      <w:bookmarkStart w:id="965" w:name="_Toc124153543"/>
      <w:bookmarkStart w:id="966" w:name="_Toc124154318"/>
      <w:bookmarkStart w:id="967" w:name="_Toc131560173"/>
      <w:bookmarkStart w:id="968" w:name="_Toc137393873"/>
      <w:bookmarkStart w:id="969" w:name="_Toc163474977"/>
      <w:r w:rsidRPr="00931575">
        <w:rPr>
          <w:lang w:eastAsia="zh-CN"/>
        </w:rPr>
        <w:t>4.7.2.5</w:t>
      </w:r>
      <w:r w:rsidRPr="00931575">
        <w:tab/>
        <w:t xml:space="preserve">NRTC4: Multi-band </w:t>
      </w:r>
      <w:r w:rsidRPr="00931575">
        <w:rPr>
          <w:lang w:eastAsia="zh-CN"/>
        </w:rPr>
        <w:t>test configuration for full carrier allocation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7A4D8BF" w14:textId="77777777" w:rsidR="00C45907" w:rsidRPr="00931575" w:rsidRDefault="00C45907" w:rsidP="006F1F81">
      <w:bookmarkStart w:id="970" w:name="_Toc21102599"/>
      <w:bookmarkStart w:id="97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972" w:name="_Toc36635800"/>
      <w:bookmarkStart w:id="973" w:name="_Toc37272746"/>
      <w:bookmarkStart w:id="974" w:name="_Toc45885821"/>
      <w:bookmarkStart w:id="975" w:name="_Toc53182930"/>
      <w:bookmarkStart w:id="976" w:name="_Toc58915597"/>
      <w:bookmarkStart w:id="977" w:name="_Toc58917778"/>
      <w:bookmarkStart w:id="978" w:name="_Toc66693647"/>
      <w:bookmarkStart w:id="979" w:name="_Toc74915599"/>
      <w:bookmarkStart w:id="980" w:name="_Toc76114224"/>
      <w:bookmarkStart w:id="981" w:name="_Toc76544110"/>
      <w:bookmarkStart w:id="982" w:name="_Toc82536232"/>
      <w:bookmarkStart w:id="983" w:name="_Toc89952525"/>
      <w:bookmarkStart w:id="984" w:name="_Toc98766341"/>
      <w:bookmarkStart w:id="985" w:name="_Toc99702704"/>
      <w:bookmarkStart w:id="986" w:name="_Toc106206490"/>
      <w:bookmarkStart w:id="987" w:name="_Toc115080492"/>
      <w:bookmarkStart w:id="988" w:name="_Toc121999371"/>
      <w:bookmarkStart w:id="989" w:name="_Toc124153544"/>
      <w:bookmarkStart w:id="990" w:name="_Toc124154319"/>
      <w:bookmarkStart w:id="991" w:name="_Toc131560174"/>
      <w:bookmarkStart w:id="992" w:name="_Toc137393874"/>
      <w:bookmarkStart w:id="993" w:name="_Toc163474978"/>
      <w:r w:rsidRPr="00931575">
        <w:rPr>
          <w:lang w:eastAsia="zh-CN"/>
        </w:rPr>
        <w:t>4.7.2.5</w:t>
      </w:r>
      <w:r w:rsidRPr="00931575">
        <w:t>.1</w:t>
      </w:r>
      <w:r w:rsidRPr="00931575">
        <w:tab/>
        <w:t>NRTC4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9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95" w:name="_Toc21102600"/>
      <w:bookmarkStart w:id="996" w:name="_Toc29810449"/>
      <w:bookmarkStart w:id="997" w:name="_Toc36635801"/>
      <w:bookmarkStart w:id="998" w:name="_Toc37272747"/>
      <w:bookmarkStart w:id="999" w:name="_Toc45885822"/>
      <w:bookmarkStart w:id="1000" w:name="_Toc53182931"/>
      <w:bookmarkStart w:id="1001" w:name="_Toc58915598"/>
      <w:bookmarkStart w:id="1002" w:name="_Toc58917779"/>
      <w:bookmarkStart w:id="1003" w:name="_Toc66693648"/>
      <w:bookmarkStart w:id="1004" w:name="_Toc74915600"/>
      <w:bookmarkStart w:id="1005" w:name="_Toc76114225"/>
      <w:bookmarkStart w:id="1006" w:name="_Toc76544111"/>
      <w:bookmarkStart w:id="1007" w:name="_Toc82536233"/>
      <w:bookmarkStart w:id="1008" w:name="_Toc89952526"/>
      <w:bookmarkStart w:id="1009" w:name="_Toc98766342"/>
      <w:bookmarkStart w:id="1010" w:name="_Toc99702705"/>
      <w:bookmarkStart w:id="1011" w:name="_Toc106206491"/>
      <w:bookmarkStart w:id="1012" w:name="_Toc115080493"/>
      <w:bookmarkStart w:id="1013" w:name="_Toc121999372"/>
      <w:bookmarkStart w:id="1014" w:name="_Toc124153545"/>
      <w:bookmarkStart w:id="1015" w:name="_Toc124154320"/>
      <w:bookmarkStart w:id="1016" w:name="_Toc131560175"/>
      <w:bookmarkStart w:id="1017" w:name="_Toc137393875"/>
      <w:bookmarkStart w:id="1018" w:name="_Toc163474979"/>
      <w:r w:rsidRPr="00931575">
        <w:rPr>
          <w:lang w:eastAsia="zh-CN"/>
        </w:rPr>
        <w:t>4.7.2.5</w:t>
      </w:r>
      <w:r w:rsidRPr="00931575">
        <w:t>.2</w:t>
      </w:r>
      <w:r w:rsidRPr="00931575">
        <w:tab/>
        <w:t>NRTC4 power 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019" w:name="_Toc21102601"/>
      <w:bookmarkStart w:id="1020" w:name="_Toc29810450"/>
      <w:bookmarkStart w:id="1021" w:name="_Toc36635802"/>
      <w:bookmarkStart w:id="1022" w:name="_Toc37272748"/>
      <w:bookmarkStart w:id="1023" w:name="_Toc45885823"/>
      <w:bookmarkStart w:id="1024" w:name="_Toc53182932"/>
      <w:bookmarkStart w:id="1025" w:name="_Toc58915599"/>
      <w:bookmarkStart w:id="1026" w:name="_Toc58917780"/>
      <w:bookmarkStart w:id="1027" w:name="_Toc66693649"/>
      <w:bookmarkStart w:id="1028" w:name="_Toc74915601"/>
      <w:bookmarkStart w:id="1029" w:name="_Toc76114226"/>
      <w:bookmarkStart w:id="1030" w:name="_Toc76544112"/>
      <w:bookmarkStart w:id="1031" w:name="_Toc82536234"/>
      <w:bookmarkStart w:id="1032" w:name="_Toc89952527"/>
      <w:bookmarkStart w:id="1033" w:name="_Toc98766343"/>
      <w:bookmarkStart w:id="1034" w:name="_Toc99702706"/>
      <w:bookmarkStart w:id="1035" w:name="_Toc106206492"/>
      <w:bookmarkStart w:id="1036" w:name="_Toc115080494"/>
      <w:bookmarkStart w:id="1037" w:name="_Toc121999373"/>
      <w:bookmarkStart w:id="1038" w:name="_Toc124153546"/>
      <w:bookmarkStart w:id="1039" w:name="_Toc124154321"/>
      <w:bookmarkStart w:id="1040" w:name="_Toc131560176"/>
      <w:bookmarkStart w:id="1041" w:name="_Toc137393876"/>
      <w:bookmarkStart w:id="1042" w:name="_Toc163474980"/>
      <w:r w:rsidRPr="00931575">
        <w:rPr>
          <w:lang w:eastAsia="zh-CN"/>
        </w:rPr>
        <w:t>4.7.2.6</w:t>
      </w:r>
      <w:r w:rsidRPr="00931575">
        <w:tab/>
        <w:t xml:space="preserve">NRTC5: Multi-band </w:t>
      </w:r>
      <w:r w:rsidRPr="00931575">
        <w:rPr>
          <w:lang w:eastAsia="zh-CN"/>
        </w:rPr>
        <w:t>test configuration with high PSD per carrier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043" w:name="_Toc21102602"/>
      <w:bookmarkStart w:id="1044" w:name="_Toc29810451"/>
      <w:bookmarkStart w:id="1045" w:name="_Toc36635803"/>
      <w:bookmarkStart w:id="1046" w:name="_Toc37272749"/>
      <w:bookmarkStart w:id="1047" w:name="_Toc45885824"/>
      <w:bookmarkStart w:id="1048" w:name="_Toc53182933"/>
      <w:bookmarkStart w:id="1049" w:name="_Toc58915600"/>
      <w:bookmarkStart w:id="1050" w:name="_Toc58917781"/>
      <w:bookmarkStart w:id="1051" w:name="_Toc66693650"/>
      <w:bookmarkStart w:id="1052" w:name="_Toc74915602"/>
      <w:bookmarkStart w:id="1053" w:name="_Toc76114227"/>
      <w:bookmarkStart w:id="1054" w:name="_Toc76544113"/>
      <w:bookmarkStart w:id="1055" w:name="_Toc82536235"/>
      <w:bookmarkStart w:id="1056" w:name="_Toc89952528"/>
      <w:bookmarkStart w:id="1057" w:name="_Toc98766344"/>
      <w:bookmarkStart w:id="1058" w:name="_Toc99702707"/>
      <w:bookmarkStart w:id="1059" w:name="_Toc106206493"/>
      <w:bookmarkStart w:id="1060" w:name="_Toc115080495"/>
      <w:bookmarkStart w:id="1061" w:name="_Toc121999374"/>
      <w:bookmarkStart w:id="1062" w:name="_Toc124153547"/>
      <w:bookmarkStart w:id="1063" w:name="_Toc124154322"/>
      <w:bookmarkStart w:id="1064" w:name="_Toc131560177"/>
      <w:bookmarkStart w:id="1065" w:name="_Toc137393877"/>
      <w:bookmarkStart w:id="1066" w:name="_Toc163474981"/>
      <w:r w:rsidRPr="00931575">
        <w:rPr>
          <w:lang w:eastAsia="zh-CN"/>
        </w:rPr>
        <w:t>4.7.2.6</w:t>
      </w:r>
      <w:r w:rsidRPr="00931575">
        <w:t>.1</w:t>
      </w:r>
      <w:r w:rsidRPr="00931575">
        <w:tab/>
        <w:t>NRTC5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067" w:name="_Toc21102603"/>
      <w:bookmarkStart w:id="1068" w:name="_Toc29810452"/>
      <w:bookmarkStart w:id="1069" w:name="_Toc36635804"/>
      <w:bookmarkStart w:id="1070" w:name="_Toc37272750"/>
      <w:bookmarkStart w:id="1071" w:name="_Toc45885825"/>
      <w:bookmarkStart w:id="1072" w:name="_Toc53182934"/>
      <w:bookmarkStart w:id="1073" w:name="_Toc58915601"/>
      <w:bookmarkStart w:id="1074" w:name="_Toc58917782"/>
      <w:bookmarkStart w:id="1075" w:name="_Toc66693651"/>
      <w:bookmarkStart w:id="1076" w:name="_Toc74915603"/>
      <w:bookmarkStart w:id="1077" w:name="_Toc76114228"/>
      <w:bookmarkStart w:id="1078" w:name="_Toc76544114"/>
      <w:bookmarkStart w:id="1079" w:name="_Toc82536236"/>
      <w:bookmarkStart w:id="1080" w:name="_Toc89952529"/>
      <w:bookmarkStart w:id="1081" w:name="_Toc98766345"/>
      <w:bookmarkStart w:id="1082" w:name="_Toc99702708"/>
      <w:bookmarkStart w:id="1083" w:name="_Toc106206494"/>
      <w:bookmarkStart w:id="1084" w:name="_Toc115080496"/>
      <w:bookmarkStart w:id="1085" w:name="_Toc121999375"/>
      <w:bookmarkStart w:id="1086" w:name="_Toc124153548"/>
      <w:bookmarkStart w:id="1087" w:name="_Toc124154323"/>
      <w:bookmarkStart w:id="1088" w:name="_Toc131560178"/>
      <w:bookmarkStart w:id="1089" w:name="_Toc137393878"/>
      <w:bookmarkStart w:id="1090" w:name="_Toc163474982"/>
      <w:r w:rsidRPr="00931575">
        <w:rPr>
          <w:lang w:eastAsia="zh-CN"/>
        </w:rPr>
        <w:t>4.7.2.6</w:t>
      </w:r>
      <w:r w:rsidRPr="00931575">
        <w:t>.2</w:t>
      </w:r>
      <w:r w:rsidRPr="00931575">
        <w:tab/>
        <w:t>NRTC5 power allocation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91" w:name="_Toc21102604"/>
      <w:bookmarkStart w:id="109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93" w:name="_Toc36635805"/>
      <w:bookmarkStart w:id="1094" w:name="_Toc37272751"/>
      <w:bookmarkStart w:id="1095" w:name="_Toc45885826"/>
      <w:bookmarkStart w:id="1096" w:name="_Toc53182935"/>
      <w:bookmarkStart w:id="1097" w:name="_Toc58915602"/>
      <w:bookmarkStart w:id="1098" w:name="_Toc58917783"/>
      <w:bookmarkStart w:id="1099" w:name="_Toc66693652"/>
      <w:bookmarkStart w:id="1100" w:name="_Toc74915604"/>
      <w:bookmarkStart w:id="1101" w:name="_Toc76114229"/>
      <w:bookmarkStart w:id="1102" w:name="_Toc76544115"/>
      <w:bookmarkStart w:id="1103" w:name="_Toc82536237"/>
      <w:bookmarkStart w:id="1104" w:name="_Toc89952530"/>
      <w:bookmarkStart w:id="1105" w:name="_Toc98766346"/>
      <w:bookmarkStart w:id="1106" w:name="_Toc99702709"/>
      <w:bookmarkStart w:id="1107" w:name="_Toc106206495"/>
      <w:bookmarkStart w:id="1108" w:name="_Toc115080497"/>
      <w:bookmarkStart w:id="1109" w:name="_Toc121999376"/>
      <w:bookmarkStart w:id="1110" w:name="_Toc124153549"/>
      <w:bookmarkStart w:id="1111" w:name="_Toc124154324"/>
      <w:bookmarkStart w:id="1112" w:name="_Toc131560179"/>
      <w:bookmarkStart w:id="1113" w:name="_Toc137393879"/>
      <w:bookmarkStart w:id="1114" w:name="_Toc163474983"/>
      <w:r w:rsidRPr="00931575">
        <w:rPr>
          <w:rFonts w:cs="v4.2.0"/>
        </w:rPr>
        <w:t>4.8</w:t>
      </w:r>
      <w:r w:rsidRPr="00931575">
        <w:rPr>
          <w:rFonts w:cs="v4.2.0"/>
        </w:rPr>
        <w:tab/>
        <w:t>Applicability of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BCE8E02" w14:textId="77777777" w:rsidR="00C45907" w:rsidRPr="00931575" w:rsidRDefault="00C45907" w:rsidP="00C45907">
      <w:pPr>
        <w:pStyle w:val="Heading3"/>
        <w:rPr>
          <w:lang w:eastAsia="zh-CN"/>
        </w:rPr>
      </w:pPr>
      <w:bookmarkStart w:id="1115" w:name="_Toc21102605"/>
      <w:bookmarkStart w:id="1116" w:name="_Toc29810454"/>
      <w:bookmarkStart w:id="1117" w:name="_Toc36635806"/>
      <w:bookmarkStart w:id="1118" w:name="_Toc37272752"/>
      <w:bookmarkStart w:id="1119" w:name="_Toc45885827"/>
      <w:bookmarkStart w:id="1120" w:name="_Toc53182936"/>
      <w:bookmarkStart w:id="1121" w:name="_Toc58915603"/>
      <w:bookmarkStart w:id="1122" w:name="_Toc58917784"/>
      <w:bookmarkStart w:id="1123" w:name="_Toc66693653"/>
      <w:bookmarkStart w:id="1124" w:name="_Toc74915605"/>
      <w:bookmarkStart w:id="1125" w:name="_Toc76114230"/>
      <w:bookmarkStart w:id="1126" w:name="_Toc76544116"/>
      <w:bookmarkStart w:id="1127" w:name="_Toc82536238"/>
      <w:bookmarkStart w:id="1128" w:name="_Toc89952531"/>
      <w:bookmarkStart w:id="1129" w:name="_Toc98766347"/>
      <w:bookmarkStart w:id="1130" w:name="_Toc99702710"/>
      <w:bookmarkStart w:id="1131" w:name="_Toc106206496"/>
      <w:bookmarkStart w:id="1132" w:name="_Toc115080498"/>
      <w:bookmarkStart w:id="1133" w:name="_Toc121999377"/>
      <w:bookmarkStart w:id="1134" w:name="_Toc124153550"/>
      <w:bookmarkStart w:id="1135" w:name="_Toc124154325"/>
      <w:bookmarkStart w:id="1136" w:name="_Toc131560180"/>
      <w:bookmarkStart w:id="1137" w:name="_Toc137393880"/>
      <w:bookmarkStart w:id="1138" w:name="_Toc163474984"/>
      <w:r w:rsidRPr="00931575">
        <w:rPr>
          <w:lang w:eastAsia="zh-CN"/>
        </w:rPr>
        <w:t>4.8.1</w:t>
      </w:r>
      <w:r w:rsidRPr="00931575">
        <w:rPr>
          <w:lang w:eastAsia="zh-CN"/>
        </w:rPr>
        <w:tab/>
        <w:t>Requirement set applicability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139" w:name="_Toc21102606"/>
      <w:bookmarkStart w:id="1140" w:name="_Toc29810455"/>
      <w:bookmarkStart w:id="1141" w:name="_Toc36635807"/>
      <w:bookmarkStart w:id="1142" w:name="_Toc37272753"/>
      <w:bookmarkStart w:id="1143" w:name="_Toc45885828"/>
      <w:bookmarkStart w:id="1144" w:name="_Toc53182937"/>
      <w:bookmarkStart w:id="1145" w:name="_Toc58915604"/>
      <w:bookmarkStart w:id="1146" w:name="_Toc58917785"/>
      <w:bookmarkStart w:id="1147" w:name="_Toc66693654"/>
      <w:bookmarkStart w:id="1148" w:name="_Toc74915606"/>
      <w:bookmarkStart w:id="1149" w:name="_Toc76114231"/>
      <w:bookmarkStart w:id="1150" w:name="_Toc76544117"/>
      <w:bookmarkStart w:id="1151" w:name="_Toc82536239"/>
      <w:bookmarkStart w:id="1152" w:name="_Toc89952532"/>
      <w:bookmarkStart w:id="1153" w:name="_Toc98766348"/>
      <w:bookmarkStart w:id="1154" w:name="_Toc99702711"/>
      <w:bookmarkStart w:id="1155" w:name="_Toc106206497"/>
      <w:bookmarkStart w:id="1156" w:name="_Toc115080499"/>
      <w:bookmarkStart w:id="1157" w:name="_Toc121999378"/>
      <w:bookmarkStart w:id="1158" w:name="_Toc124153551"/>
      <w:bookmarkStart w:id="1159" w:name="_Toc124154326"/>
      <w:bookmarkStart w:id="1160" w:name="_Toc131560181"/>
      <w:bookmarkStart w:id="1161" w:name="_Toc137393881"/>
      <w:bookmarkStart w:id="1162" w:name="_Toc163474985"/>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163" w:name="_Toc21102607"/>
      <w:bookmarkStart w:id="1164" w:name="_Toc29810456"/>
      <w:bookmarkStart w:id="1165" w:name="_Toc36635808"/>
      <w:bookmarkStart w:id="1166" w:name="_Toc37272754"/>
      <w:bookmarkStart w:id="1167" w:name="_Toc45885829"/>
      <w:bookmarkStart w:id="1168" w:name="_Toc53182938"/>
      <w:bookmarkStart w:id="1169" w:name="_Toc58915605"/>
      <w:bookmarkStart w:id="1170" w:name="_Toc58917786"/>
      <w:bookmarkStart w:id="1171" w:name="_Toc66693655"/>
      <w:bookmarkStart w:id="1172" w:name="_Toc74915607"/>
      <w:bookmarkStart w:id="1173" w:name="_Toc76114232"/>
      <w:bookmarkStart w:id="1174" w:name="_Toc76544118"/>
      <w:bookmarkStart w:id="1175" w:name="_Toc82536240"/>
      <w:bookmarkStart w:id="1176" w:name="_Toc89952533"/>
      <w:bookmarkStart w:id="1177" w:name="_Toc98766349"/>
      <w:bookmarkStart w:id="1178" w:name="_Toc99702712"/>
      <w:bookmarkStart w:id="1179" w:name="_Toc106206498"/>
      <w:bookmarkStart w:id="1180" w:name="_Toc115080500"/>
      <w:bookmarkStart w:id="1181" w:name="_Toc121999379"/>
      <w:bookmarkStart w:id="1182" w:name="_Toc124153552"/>
      <w:bookmarkStart w:id="1183" w:name="_Toc124154327"/>
      <w:bookmarkStart w:id="1184" w:name="_Toc131560182"/>
      <w:bookmarkStart w:id="1185" w:name="_Toc137393882"/>
      <w:bookmarkStart w:id="1186" w:name="_Toc163474986"/>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187" w:name="_Toc121999380"/>
      <w:bookmarkStart w:id="1188" w:name="_Toc124153553"/>
      <w:bookmarkStart w:id="1189" w:name="_Toc124154328"/>
      <w:bookmarkStart w:id="1190" w:name="_Toc131560183"/>
      <w:bookmarkStart w:id="1191" w:name="_Toc137393883"/>
      <w:bookmarkStart w:id="1192" w:name="_Toc163474987"/>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187"/>
      <w:bookmarkEnd w:id="1188"/>
      <w:bookmarkEnd w:id="1189"/>
      <w:bookmarkEnd w:id="1190"/>
      <w:bookmarkEnd w:id="1191"/>
      <w:bookmarkEnd w:id="1192"/>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193" w:name="_Toc21102608"/>
      <w:bookmarkStart w:id="1194" w:name="_Toc29810457"/>
      <w:bookmarkStart w:id="1195" w:name="_Toc36635809"/>
      <w:bookmarkStart w:id="1196" w:name="_Toc37272755"/>
      <w:bookmarkStart w:id="1197" w:name="_Toc45885830"/>
      <w:bookmarkStart w:id="1198" w:name="_Toc53182939"/>
      <w:bookmarkStart w:id="1199" w:name="_Toc58915606"/>
      <w:bookmarkStart w:id="1200" w:name="_Toc58917787"/>
      <w:bookmarkStart w:id="1201" w:name="_Toc66693656"/>
      <w:bookmarkStart w:id="1202" w:name="_Toc74915608"/>
      <w:bookmarkStart w:id="1203" w:name="_Toc76114233"/>
      <w:bookmarkStart w:id="1204" w:name="_Toc76544119"/>
      <w:bookmarkStart w:id="1205" w:name="_Toc82536241"/>
      <w:bookmarkStart w:id="1206" w:name="_Toc89952534"/>
      <w:bookmarkStart w:id="1207" w:name="_Toc98766350"/>
      <w:bookmarkStart w:id="1208" w:name="_Toc99702713"/>
      <w:bookmarkStart w:id="1209" w:name="_Toc106206499"/>
      <w:bookmarkStart w:id="1210" w:name="_Toc115080501"/>
      <w:bookmarkStart w:id="1211" w:name="_Toc121999381"/>
      <w:bookmarkStart w:id="1212" w:name="_Toc124153554"/>
      <w:bookmarkStart w:id="1213" w:name="_Toc124154329"/>
      <w:bookmarkStart w:id="1214" w:name="_Toc131560184"/>
      <w:bookmarkStart w:id="1215" w:name="_Toc137393884"/>
      <w:bookmarkStart w:id="1216" w:name="_Toc163474988"/>
      <w:r w:rsidRPr="00931575">
        <w:t>4.9</w:t>
      </w:r>
      <w:r w:rsidRPr="00931575">
        <w:tab/>
        <w:t>RF channels and test models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A055829" w14:textId="77777777" w:rsidR="00C45907" w:rsidRPr="00931575" w:rsidRDefault="00C45907" w:rsidP="00C45907">
      <w:pPr>
        <w:pStyle w:val="Heading3"/>
      </w:pPr>
      <w:bookmarkStart w:id="1217" w:name="_Toc21102609"/>
      <w:bookmarkStart w:id="1218" w:name="_Toc29810458"/>
      <w:bookmarkStart w:id="1219" w:name="_Toc36635810"/>
      <w:bookmarkStart w:id="1220" w:name="_Toc37272756"/>
      <w:bookmarkStart w:id="1221" w:name="_Toc45885831"/>
      <w:bookmarkStart w:id="1222" w:name="_Toc53182940"/>
      <w:bookmarkStart w:id="1223" w:name="_Toc58915607"/>
      <w:bookmarkStart w:id="1224" w:name="_Toc58917788"/>
      <w:bookmarkStart w:id="1225" w:name="_Toc66693657"/>
      <w:bookmarkStart w:id="1226" w:name="_Toc74915609"/>
      <w:bookmarkStart w:id="1227" w:name="_Toc76114234"/>
      <w:bookmarkStart w:id="1228" w:name="_Toc76544120"/>
      <w:bookmarkStart w:id="1229" w:name="_Toc82536242"/>
      <w:bookmarkStart w:id="1230" w:name="_Toc89952535"/>
      <w:bookmarkStart w:id="1231" w:name="_Toc98766351"/>
      <w:bookmarkStart w:id="1232" w:name="_Toc99702714"/>
      <w:bookmarkStart w:id="1233" w:name="_Toc106206500"/>
      <w:bookmarkStart w:id="1234" w:name="_Toc115080502"/>
      <w:bookmarkStart w:id="1235" w:name="_Toc121999382"/>
      <w:bookmarkStart w:id="1236" w:name="_Toc124153555"/>
      <w:bookmarkStart w:id="1237" w:name="_Toc124154330"/>
      <w:bookmarkStart w:id="1238" w:name="_Toc131560185"/>
      <w:bookmarkStart w:id="1239" w:name="_Toc137393885"/>
      <w:bookmarkStart w:id="1240" w:name="_Toc163474989"/>
      <w:r w:rsidRPr="00931575">
        <w:t>4.9.1</w:t>
      </w:r>
      <w:r w:rsidRPr="00931575">
        <w:tab/>
        <w:t>RF channels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241" w:name="OLE_LINK42"/>
      <w:bookmarkStart w:id="1242" w:name="OLE_LINK43"/>
      <w:r w:rsidRPr="00931575">
        <w:rPr>
          <w:lang w:eastAsia="zh-CN"/>
        </w:rPr>
        <w:t xml:space="preserve">for </w:t>
      </w:r>
      <w:bookmarkStart w:id="1243" w:name="OLE_LINK63"/>
      <w:bookmarkStart w:id="1244" w:name="OLE_LINK35"/>
      <w:bookmarkStart w:id="1245" w:name="OLE_LINK34"/>
      <w:r w:rsidRPr="00931575">
        <w:rPr>
          <w:lang w:eastAsia="zh-CN"/>
        </w:rPr>
        <w:t>contiguous spectrum operation</w:t>
      </w:r>
      <w:bookmarkEnd w:id="1241"/>
      <w:bookmarkEnd w:id="1242"/>
      <w:bookmarkEnd w:id="1243"/>
      <w:bookmarkEnd w:id="1244"/>
      <w:bookmarkEnd w:id="1245"/>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246" w:name="_Toc21102610"/>
      <w:bookmarkStart w:id="1247" w:name="_Toc29810459"/>
      <w:bookmarkStart w:id="1248" w:name="_Toc36635811"/>
      <w:bookmarkStart w:id="1249" w:name="_Toc37272757"/>
      <w:bookmarkStart w:id="1250" w:name="_Toc45885832"/>
      <w:bookmarkStart w:id="1251" w:name="_Toc53182941"/>
      <w:bookmarkStart w:id="1252" w:name="_Toc58915608"/>
      <w:bookmarkStart w:id="1253" w:name="_Toc58917789"/>
      <w:bookmarkStart w:id="1254" w:name="_Toc66693658"/>
      <w:bookmarkStart w:id="1255" w:name="_Toc74915610"/>
      <w:bookmarkStart w:id="1256" w:name="_Toc76114235"/>
      <w:bookmarkStart w:id="1257" w:name="_Toc76544121"/>
      <w:bookmarkStart w:id="1258" w:name="_Toc82536243"/>
      <w:bookmarkStart w:id="1259" w:name="_Toc89952536"/>
      <w:bookmarkStart w:id="1260" w:name="_Toc98766352"/>
      <w:bookmarkStart w:id="1261" w:name="_Toc99702715"/>
      <w:bookmarkStart w:id="1262" w:name="_Toc106206501"/>
      <w:bookmarkStart w:id="1263" w:name="_Toc115080503"/>
      <w:bookmarkStart w:id="1264" w:name="_Toc121999383"/>
      <w:bookmarkStart w:id="1265" w:name="_Toc124153556"/>
      <w:bookmarkStart w:id="1266" w:name="_Toc124154331"/>
      <w:bookmarkStart w:id="1267" w:name="_Toc131560186"/>
      <w:bookmarkStart w:id="1268" w:name="_Toc137393886"/>
      <w:bookmarkStart w:id="1269" w:name="_Toc163474990"/>
      <w:r w:rsidRPr="00931575">
        <w:t>4.9.2</w:t>
      </w:r>
      <w:r w:rsidRPr="00931575">
        <w:tab/>
        <w:t>Test models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C788D19" w14:textId="77777777" w:rsidR="00C45907" w:rsidRPr="00931575" w:rsidRDefault="00C45907" w:rsidP="00C45907">
      <w:pPr>
        <w:pStyle w:val="Heading4"/>
      </w:pPr>
      <w:bookmarkStart w:id="1270" w:name="_Toc21102611"/>
      <w:bookmarkStart w:id="1271" w:name="_Toc29810460"/>
      <w:bookmarkStart w:id="1272" w:name="_Toc36635812"/>
      <w:bookmarkStart w:id="1273" w:name="_Toc37272758"/>
      <w:bookmarkStart w:id="1274" w:name="_Toc45885833"/>
      <w:bookmarkStart w:id="1275" w:name="_Toc53182942"/>
      <w:bookmarkStart w:id="1276" w:name="_Toc58915609"/>
      <w:bookmarkStart w:id="1277" w:name="_Toc58917790"/>
      <w:bookmarkStart w:id="1278" w:name="_Toc66693659"/>
      <w:bookmarkStart w:id="1279" w:name="_Toc74915611"/>
      <w:bookmarkStart w:id="1280" w:name="_Toc76114236"/>
      <w:bookmarkStart w:id="1281" w:name="_Toc76544122"/>
      <w:bookmarkStart w:id="1282" w:name="_Toc82536244"/>
      <w:bookmarkStart w:id="1283" w:name="_Toc89952537"/>
      <w:bookmarkStart w:id="1284" w:name="_Toc98766353"/>
      <w:bookmarkStart w:id="1285" w:name="_Toc99702716"/>
      <w:bookmarkStart w:id="1286" w:name="_Toc106206502"/>
      <w:bookmarkStart w:id="1287" w:name="_Toc115080504"/>
      <w:bookmarkStart w:id="1288" w:name="_Toc121999384"/>
      <w:bookmarkStart w:id="1289" w:name="_Toc124153557"/>
      <w:bookmarkStart w:id="1290" w:name="_Toc124154332"/>
      <w:bookmarkStart w:id="1291" w:name="_Toc131560187"/>
      <w:bookmarkStart w:id="1292" w:name="_Toc137393887"/>
      <w:bookmarkStart w:id="1293" w:name="_Toc163474991"/>
      <w:r w:rsidRPr="00931575">
        <w:t>4.</w:t>
      </w:r>
      <w:r w:rsidRPr="00931575">
        <w:rPr>
          <w:lang w:eastAsia="zh-CN"/>
        </w:rPr>
        <w:t>9.2</w:t>
      </w:r>
      <w:r w:rsidRPr="00931575">
        <w:t>.1</w:t>
      </w:r>
      <w:r w:rsidRPr="00931575">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294" w:name="_Toc21102612"/>
      <w:bookmarkStart w:id="1295" w:name="_Toc29810461"/>
      <w:bookmarkStart w:id="1296" w:name="_Toc36635813"/>
      <w:bookmarkStart w:id="1297" w:name="_Toc37272759"/>
      <w:bookmarkStart w:id="1298" w:name="_Toc45885834"/>
      <w:bookmarkStart w:id="1299" w:name="_Toc53182943"/>
      <w:bookmarkStart w:id="1300" w:name="_Toc58915610"/>
      <w:bookmarkStart w:id="1301" w:name="_Toc58917791"/>
      <w:bookmarkStart w:id="1302" w:name="_Toc66693660"/>
      <w:bookmarkStart w:id="1303" w:name="_Toc74915612"/>
      <w:bookmarkStart w:id="1304" w:name="_Toc76114237"/>
      <w:bookmarkStart w:id="1305" w:name="_Toc76544123"/>
      <w:bookmarkStart w:id="1306" w:name="_Toc82536245"/>
      <w:bookmarkStart w:id="1307" w:name="_Toc89952538"/>
      <w:bookmarkStart w:id="1308" w:name="_Toc98766354"/>
      <w:bookmarkStart w:id="1309" w:name="_Toc99702717"/>
      <w:bookmarkStart w:id="1310" w:name="_Toc106206503"/>
      <w:bookmarkStart w:id="1311" w:name="_Toc115080505"/>
      <w:bookmarkStart w:id="1312" w:name="_Toc121999385"/>
      <w:bookmarkStart w:id="1313" w:name="_Toc124153558"/>
      <w:bookmarkStart w:id="1314" w:name="_Toc124154333"/>
      <w:bookmarkStart w:id="1315" w:name="_Toc131560188"/>
      <w:bookmarkStart w:id="1316" w:name="_Toc137393888"/>
      <w:bookmarkStart w:id="1317" w:name="_Toc16347499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318" w:name="_Toc21102613"/>
      <w:bookmarkStart w:id="1319" w:name="_Toc29810462"/>
      <w:bookmarkStart w:id="1320" w:name="_Toc36635814"/>
      <w:bookmarkStart w:id="1321" w:name="_Toc37272760"/>
      <w:bookmarkStart w:id="1322" w:name="_Toc45885835"/>
      <w:bookmarkStart w:id="1323" w:name="_Toc53182944"/>
      <w:bookmarkStart w:id="1324" w:name="_Toc58915611"/>
      <w:bookmarkStart w:id="1325" w:name="_Toc58917792"/>
      <w:bookmarkStart w:id="1326" w:name="_Toc66693661"/>
      <w:bookmarkStart w:id="1327" w:name="_Toc74915613"/>
      <w:bookmarkStart w:id="1328" w:name="_Toc76114238"/>
      <w:bookmarkStart w:id="1329" w:name="_Toc76544124"/>
      <w:bookmarkStart w:id="1330" w:name="_Toc82536246"/>
      <w:bookmarkStart w:id="1331" w:name="_Toc89952539"/>
      <w:bookmarkStart w:id="1332" w:name="_Toc98766355"/>
      <w:bookmarkStart w:id="1333" w:name="_Toc99702718"/>
      <w:bookmarkStart w:id="1334" w:name="_Toc106206504"/>
      <w:bookmarkStart w:id="1335" w:name="_Toc115080506"/>
      <w:bookmarkStart w:id="1336" w:name="_Toc121999386"/>
      <w:bookmarkStart w:id="1337" w:name="_Toc124153559"/>
      <w:bookmarkStart w:id="1338" w:name="_Toc124154334"/>
      <w:bookmarkStart w:id="1339" w:name="_Toc131560189"/>
      <w:bookmarkStart w:id="1340" w:name="_Toc137393889"/>
      <w:bookmarkStart w:id="1341" w:name="_Toc16347499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34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343" w:name="_Toc21102614"/>
      <w:bookmarkStart w:id="1344" w:name="_Toc29810463"/>
      <w:bookmarkStart w:id="1345" w:name="_Toc36635815"/>
      <w:bookmarkStart w:id="1346" w:name="_Toc37272761"/>
      <w:bookmarkStart w:id="1347" w:name="_Toc45885836"/>
      <w:bookmarkStart w:id="1348" w:name="_Toc53182945"/>
      <w:bookmarkStart w:id="1349" w:name="_Toc58915612"/>
      <w:bookmarkStart w:id="1350" w:name="_Toc58917793"/>
      <w:bookmarkStart w:id="1351" w:name="_Toc66693662"/>
      <w:bookmarkStart w:id="1352" w:name="_Toc74915614"/>
      <w:bookmarkStart w:id="1353" w:name="_Toc76114239"/>
      <w:bookmarkStart w:id="1354" w:name="_Toc76544125"/>
      <w:bookmarkStart w:id="1355" w:name="_Toc82536247"/>
      <w:bookmarkStart w:id="1356" w:name="_Toc89952540"/>
      <w:bookmarkStart w:id="1357" w:name="_Toc98766356"/>
      <w:bookmarkStart w:id="1358" w:name="_Toc99702719"/>
      <w:bookmarkStart w:id="1359" w:name="_Toc106206505"/>
      <w:bookmarkStart w:id="1360" w:name="_Toc115080507"/>
      <w:bookmarkStart w:id="1361" w:name="_Toc121999387"/>
      <w:bookmarkStart w:id="1362" w:name="_Toc124153560"/>
      <w:bookmarkStart w:id="1363" w:name="_Toc124154335"/>
      <w:bookmarkStart w:id="1364" w:name="_Toc131560190"/>
      <w:bookmarkStart w:id="1365" w:name="_Toc137393890"/>
      <w:bookmarkStart w:id="1366" w:name="_Toc163474994"/>
      <w:bookmarkEnd w:id="1342"/>
      <w:r w:rsidRPr="00931575">
        <w:t>4.9.2.2.2</w:t>
      </w:r>
      <w:r w:rsidRPr="00931575">
        <w:tab/>
        <w:t>NR FR2 test model 2 (NR-</w:t>
      </w:r>
      <w:r w:rsidRPr="00931575">
        <w:rPr>
          <w:rFonts w:hint="eastAsia"/>
          <w:lang w:val="en-US" w:eastAsia="zh-CN"/>
        </w:rPr>
        <w:t>FR2-</w:t>
      </w:r>
      <w:r w:rsidRPr="00931575">
        <w:t>TM2)</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367" w:name="_Toc45885837"/>
      <w:bookmarkStart w:id="1368" w:name="_Toc53182946"/>
      <w:bookmarkStart w:id="1369" w:name="_Toc58915613"/>
    </w:p>
    <w:p w14:paraId="54645F57" w14:textId="1D77DC08" w:rsidR="0082707E" w:rsidRPr="00931575" w:rsidRDefault="0082707E" w:rsidP="0082707E">
      <w:pPr>
        <w:pStyle w:val="Heading5"/>
      </w:pPr>
      <w:bookmarkStart w:id="1370" w:name="_Toc58917794"/>
      <w:bookmarkStart w:id="1371" w:name="_Toc66693663"/>
      <w:bookmarkStart w:id="1372" w:name="_Toc74915615"/>
      <w:bookmarkStart w:id="1373" w:name="_Toc76114240"/>
      <w:bookmarkStart w:id="1374" w:name="_Toc76544126"/>
      <w:bookmarkStart w:id="1375" w:name="_Toc82536248"/>
      <w:bookmarkStart w:id="1376" w:name="_Toc89952541"/>
      <w:bookmarkStart w:id="1377" w:name="_Toc98766357"/>
      <w:bookmarkStart w:id="1378" w:name="_Toc99702720"/>
      <w:bookmarkStart w:id="1379" w:name="_Toc106206506"/>
      <w:bookmarkStart w:id="1380" w:name="_Toc115080508"/>
      <w:bookmarkStart w:id="1381" w:name="_Toc121999388"/>
      <w:bookmarkStart w:id="1382" w:name="_Toc124153561"/>
      <w:bookmarkStart w:id="1383" w:name="_Toc124154336"/>
      <w:bookmarkStart w:id="1384" w:name="_Toc131560191"/>
      <w:bookmarkStart w:id="1385" w:name="_Toc137393891"/>
      <w:bookmarkStart w:id="1386" w:name="_Toc163474995"/>
      <w:r w:rsidRPr="00931575">
        <w:t>4.9.2.2.2a</w:t>
      </w:r>
      <w:r w:rsidRPr="00931575">
        <w:tab/>
        <w:t>NR FR2 test model 2a (NR-</w:t>
      </w:r>
      <w:r w:rsidRPr="00931575">
        <w:rPr>
          <w:lang w:val="en-US" w:eastAsia="zh-CN"/>
        </w:rPr>
        <w:t>FR2-</w:t>
      </w:r>
      <w:r w:rsidRPr="00931575">
        <w:t>TM2a)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387" w:name="_Toc21102615"/>
      <w:bookmarkStart w:id="1388" w:name="_Toc29810464"/>
      <w:bookmarkStart w:id="1389" w:name="_Toc36635816"/>
      <w:bookmarkStart w:id="1390" w:name="_Toc37272762"/>
      <w:bookmarkStart w:id="1391" w:name="_Toc45885838"/>
      <w:bookmarkStart w:id="1392" w:name="_Toc53182947"/>
      <w:bookmarkStart w:id="1393" w:name="_Toc58915614"/>
      <w:bookmarkStart w:id="1394" w:name="_Toc58917795"/>
      <w:bookmarkStart w:id="1395" w:name="_Toc66693664"/>
      <w:bookmarkStart w:id="1396" w:name="_Toc74915616"/>
      <w:bookmarkStart w:id="1397" w:name="_Toc76114241"/>
      <w:bookmarkStart w:id="1398" w:name="_Toc76544127"/>
      <w:bookmarkStart w:id="1399" w:name="_Toc82536249"/>
      <w:bookmarkStart w:id="1400" w:name="_Toc89952542"/>
      <w:bookmarkStart w:id="1401" w:name="_Toc98766358"/>
      <w:bookmarkStart w:id="1402" w:name="_Toc99702721"/>
      <w:bookmarkStart w:id="1403" w:name="_Toc106206507"/>
      <w:bookmarkStart w:id="1404" w:name="_Toc115080509"/>
      <w:bookmarkStart w:id="1405" w:name="_Toc121999389"/>
      <w:bookmarkStart w:id="1406" w:name="_Toc124153562"/>
      <w:bookmarkStart w:id="1407" w:name="_Toc124154337"/>
      <w:bookmarkStart w:id="1408" w:name="_Toc131560192"/>
      <w:bookmarkStart w:id="1409" w:name="_Toc137393892"/>
      <w:bookmarkStart w:id="1410" w:name="_Toc163474996"/>
      <w:r w:rsidRPr="00931575">
        <w:t>4.9.2.2.3</w:t>
      </w:r>
      <w:r w:rsidRPr="00931575">
        <w:tab/>
        <w:t>NR FR2 test model 3.1 (NR-FR2-TM3.1)</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411" w:name="_Toc45885839"/>
      <w:bookmarkStart w:id="1412" w:name="_Toc53182948"/>
      <w:bookmarkStart w:id="1413" w:name="_Toc58915615"/>
      <w:bookmarkStart w:id="1414" w:name="_Toc58917796"/>
      <w:bookmarkStart w:id="1415" w:name="_Toc66693665"/>
      <w:bookmarkStart w:id="1416" w:name="_Toc74915617"/>
      <w:bookmarkStart w:id="1417" w:name="_Toc76114242"/>
      <w:bookmarkStart w:id="1418" w:name="_Toc76544128"/>
      <w:bookmarkStart w:id="1419" w:name="_Toc82536250"/>
      <w:bookmarkStart w:id="1420" w:name="_Toc89952543"/>
      <w:bookmarkStart w:id="1421" w:name="_Toc98766359"/>
      <w:bookmarkStart w:id="1422" w:name="_Toc99702722"/>
      <w:bookmarkStart w:id="1423" w:name="_Toc106206508"/>
      <w:bookmarkStart w:id="1424" w:name="_Toc115080510"/>
      <w:bookmarkStart w:id="1425" w:name="_Toc121999390"/>
      <w:bookmarkStart w:id="1426" w:name="_Toc124153563"/>
      <w:bookmarkStart w:id="1427" w:name="_Toc124154338"/>
      <w:bookmarkStart w:id="1428" w:name="_Toc131560193"/>
      <w:bookmarkStart w:id="1429" w:name="_Toc137393893"/>
      <w:bookmarkStart w:id="1430" w:name="_Toc163474997"/>
      <w:r w:rsidRPr="00931575">
        <w:t>4.9.2.2.4</w:t>
      </w:r>
      <w:r w:rsidRPr="00931575">
        <w:tab/>
        <w:t>NR FR2 test model 3.1a (NR-FR2-TM3.1a)</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431" w:name="_Toc21102616"/>
      <w:bookmarkStart w:id="1432" w:name="_Toc29810465"/>
      <w:bookmarkStart w:id="1433" w:name="_Toc36635817"/>
      <w:bookmarkStart w:id="1434" w:name="_Toc37272763"/>
      <w:bookmarkStart w:id="1435" w:name="_Toc45885840"/>
      <w:bookmarkStart w:id="1436" w:name="_Toc53182949"/>
      <w:bookmarkStart w:id="1437" w:name="_Toc58915616"/>
      <w:bookmarkStart w:id="1438" w:name="_Toc58917797"/>
      <w:bookmarkStart w:id="1439" w:name="_Toc66693666"/>
      <w:bookmarkStart w:id="1440" w:name="_Toc74915618"/>
      <w:bookmarkStart w:id="1441" w:name="_Toc76114243"/>
      <w:bookmarkStart w:id="1442" w:name="_Toc76544129"/>
      <w:bookmarkStart w:id="1443" w:name="_Toc82536251"/>
      <w:bookmarkStart w:id="1444" w:name="_Toc89952544"/>
      <w:bookmarkStart w:id="1445" w:name="_Toc98766360"/>
      <w:bookmarkStart w:id="1446" w:name="_Toc99702723"/>
      <w:bookmarkStart w:id="1447" w:name="_Toc106206509"/>
      <w:bookmarkStart w:id="1448" w:name="_Toc115080511"/>
      <w:bookmarkStart w:id="1449" w:name="_Toc121999391"/>
      <w:bookmarkStart w:id="1450" w:name="_Toc124153564"/>
      <w:bookmarkStart w:id="1451" w:name="_Toc124154339"/>
      <w:bookmarkStart w:id="1452" w:name="_Toc131560194"/>
      <w:bookmarkStart w:id="1453" w:name="_Toc137393894"/>
      <w:bookmarkStart w:id="1454" w:name="_Toc163474998"/>
      <w:r w:rsidRPr="00931575">
        <w:t>4.9.2.3</w:t>
      </w:r>
      <w:r w:rsidRPr="00931575">
        <w:tab/>
        <w:t>Data content of physical channels and signals for NR-FR2-TM</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45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456" w:name="_Toc29810466"/>
      <w:bookmarkStart w:id="1457" w:name="_Toc36635818"/>
      <w:bookmarkStart w:id="1458" w:name="_Toc37272764"/>
      <w:bookmarkStart w:id="1459" w:name="_Toc45885841"/>
      <w:bookmarkStart w:id="1460" w:name="_Toc53182950"/>
      <w:bookmarkStart w:id="1461" w:name="_Toc58915617"/>
      <w:bookmarkStart w:id="1462" w:name="_Toc58917798"/>
      <w:bookmarkStart w:id="1463" w:name="_Toc66693667"/>
      <w:bookmarkStart w:id="1464" w:name="_Toc74915619"/>
      <w:bookmarkStart w:id="1465" w:name="_Toc76114244"/>
      <w:bookmarkStart w:id="1466" w:name="_Toc76544130"/>
      <w:bookmarkStart w:id="1467" w:name="_Toc82536252"/>
      <w:bookmarkStart w:id="1468" w:name="_Toc89952545"/>
      <w:bookmarkStart w:id="1469" w:name="_Toc98766361"/>
      <w:bookmarkStart w:id="1470" w:name="_Toc99702724"/>
      <w:bookmarkStart w:id="1471" w:name="_Toc106206510"/>
      <w:bookmarkStart w:id="1472" w:name="_Toc115080512"/>
      <w:bookmarkStart w:id="1473" w:name="_Toc121999392"/>
      <w:bookmarkStart w:id="1474" w:name="_Toc124153565"/>
      <w:bookmarkStart w:id="1475" w:name="_Toc124154340"/>
      <w:bookmarkStart w:id="1476" w:name="_Toc131560195"/>
      <w:bookmarkStart w:id="1477" w:name="_Toc137393895"/>
      <w:bookmarkStart w:id="1478" w:name="_Toc163474999"/>
      <w:r w:rsidRPr="00931575">
        <w:t>4.9.2.3.1</w:t>
      </w:r>
      <w:r w:rsidRPr="00931575">
        <w:tab/>
        <w:t>PDCCH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479" w:name="_Toc21102618"/>
      <w:bookmarkStart w:id="1480" w:name="_Toc29810467"/>
      <w:bookmarkStart w:id="1481" w:name="_Toc36635819"/>
      <w:bookmarkStart w:id="1482" w:name="_Toc37272765"/>
      <w:bookmarkStart w:id="1483" w:name="_Toc45885842"/>
      <w:bookmarkStart w:id="1484" w:name="_Toc53182951"/>
      <w:bookmarkStart w:id="1485" w:name="_Toc58915618"/>
      <w:bookmarkStart w:id="1486" w:name="_Toc58917799"/>
      <w:bookmarkStart w:id="1487" w:name="_Toc66693668"/>
      <w:bookmarkStart w:id="1488" w:name="_Toc74915620"/>
      <w:bookmarkStart w:id="1489" w:name="_Toc76114245"/>
      <w:bookmarkStart w:id="1490" w:name="_Toc76544131"/>
      <w:bookmarkStart w:id="1491" w:name="_Toc82536253"/>
      <w:bookmarkStart w:id="1492" w:name="_Toc89952546"/>
      <w:bookmarkStart w:id="1493" w:name="_Toc98766362"/>
      <w:bookmarkStart w:id="1494" w:name="_Toc99702725"/>
      <w:bookmarkStart w:id="1495" w:name="_Toc106206511"/>
      <w:bookmarkStart w:id="1496" w:name="_Toc115080513"/>
      <w:bookmarkStart w:id="1497" w:name="_Toc121999393"/>
      <w:bookmarkStart w:id="1498" w:name="_Toc124153566"/>
      <w:bookmarkStart w:id="1499" w:name="_Toc124154341"/>
      <w:bookmarkStart w:id="1500" w:name="_Toc131560196"/>
      <w:bookmarkStart w:id="1501" w:name="_Toc137393896"/>
      <w:bookmarkStart w:id="1502" w:name="_Toc163475000"/>
      <w:r w:rsidRPr="00931575">
        <w:t>4.9.2.3.2</w:t>
      </w:r>
      <w:r w:rsidRPr="00931575">
        <w:tab/>
        <w:t>PDSCH</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774087821"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774087822"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5pt;height:20.65pt" o:ole="">
            <v:imagedata r:id="rId22" o:title=""/>
          </v:shape>
          <o:OLEObject Type="Embed" ProgID="Equation.3" ShapeID="_x0000_i1027" DrawAspect="Content" ObjectID="_1774087823"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774087824"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774087825"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503" w:name="_Toc21102619"/>
      <w:bookmarkStart w:id="1504" w:name="_Toc29810468"/>
      <w:bookmarkStart w:id="1505" w:name="_Toc36635820"/>
      <w:bookmarkStart w:id="1506" w:name="_Toc37272766"/>
      <w:bookmarkStart w:id="1507" w:name="_Toc45885843"/>
      <w:bookmarkStart w:id="1508" w:name="_Toc53182952"/>
      <w:bookmarkStart w:id="1509" w:name="_Toc58915619"/>
      <w:bookmarkStart w:id="1510" w:name="_Toc58917800"/>
      <w:bookmarkStart w:id="1511" w:name="_Toc66693669"/>
      <w:bookmarkStart w:id="1512" w:name="_Toc74915621"/>
      <w:bookmarkStart w:id="1513" w:name="_Toc76114246"/>
      <w:bookmarkStart w:id="1514" w:name="_Toc76544132"/>
      <w:bookmarkStart w:id="1515" w:name="_Toc82536254"/>
      <w:bookmarkStart w:id="1516" w:name="_Toc89952547"/>
      <w:bookmarkStart w:id="1517" w:name="_Toc98766363"/>
      <w:bookmarkStart w:id="1518" w:name="_Toc99702726"/>
      <w:bookmarkStart w:id="1519" w:name="_Toc106206512"/>
      <w:bookmarkStart w:id="1520" w:name="_Toc115080514"/>
      <w:bookmarkStart w:id="1521" w:name="_Toc121999394"/>
      <w:bookmarkStart w:id="1522" w:name="_Toc124153567"/>
      <w:bookmarkStart w:id="1523" w:name="_Toc124154342"/>
      <w:bookmarkStart w:id="1524" w:name="_Toc131560197"/>
      <w:bookmarkStart w:id="1525" w:name="_Toc137393897"/>
      <w:bookmarkStart w:id="1526" w:name="_Toc163475001"/>
      <w:r w:rsidRPr="00931575">
        <w:t>4.10</w:t>
      </w:r>
      <w:r w:rsidRPr="00931575">
        <w:tab/>
        <w:t>Requirements for contiguous and non-contiguous spectrum</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527" w:name="_Toc21102620"/>
      <w:bookmarkStart w:id="1528" w:name="_Toc29810469"/>
      <w:bookmarkStart w:id="1529" w:name="_Toc36635821"/>
      <w:bookmarkStart w:id="1530" w:name="_Toc37272767"/>
      <w:bookmarkStart w:id="1531" w:name="_Toc45885844"/>
      <w:bookmarkStart w:id="1532" w:name="_Toc53182953"/>
      <w:bookmarkStart w:id="1533" w:name="_Toc58915620"/>
      <w:bookmarkStart w:id="1534" w:name="_Toc58917801"/>
      <w:bookmarkStart w:id="1535" w:name="_Toc66693670"/>
      <w:bookmarkStart w:id="1536" w:name="_Toc74915622"/>
      <w:bookmarkStart w:id="1537" w:name="_Toc76114247"/>
      <w:bookmarkStart w:id="1538" w:name="_Toc76544133"/>
      <w:bookmarkStart w:id="1539" w:name="_Toc82536255"/>
      <w:bookmarkStart w:id="1540" w:name="_Toc89952548"/>
      <w:bookmarkStart w:id="1541" w:name="_Toc98766364"/>
      <w:bookmarkStart w:id="1542" w:name="_Toc99702727"/>
      <w:bookmarkStart w:id="1543" w:name="_Toc106206513"/>
      <w:bookmarkStart w:id="1544" w:name="_Toc115080515"/>
      <w:bookmarkStart w:id="1545" w:name="_Toc121999395"/>
      <w:bookmarkStart w:id="1546" w:name="_Toc124153568"/>
      <w:bookmarkStart w:id="1547" w:name="_Toc124154343"/>
      <w:bookmarkStart w:id="1548" w:name="_Toc131560198"/>
      <w:bookmarkStart w:id="1549" w:name="_Toc137393898"/>
      <w:bookmarkStart w:id="1550" w:name="_Toc163475002"/>
      <w:r w:rsidRPr="00931575">
        <w:t>4.11</w:t>
      </w:r>
      <w:r w:rsidRPr="00931575">
        <w:tab/>
        <w:t>Requirements for BS capable of multi-band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551"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552" w:name="_Toc29810470"/>
      <w:bookmarkStart w:id="1553" w:name="_Toc36635822"/>
      <w:bookmarkStart w:id="1554" w:name="_Toc37272768"/>
      <w:bookmarkStart w:id="1555" w:name="_Toc45885845"/>
      <w:bookmarkStart w:id="1556" w:name="_Toc53182954"/>
      <w:bookmarkStart w:id="1557" w:name="_Toc58915621"/>
      <w:bookmarkStart w:id="1558" w:name="_Toc58917802"/>
      <w:bookmarkStart w:id="1559" w:name="_Toc66693671"/>
      <w:bookmarkStart w:id="1560" w:name="_Toc74915623"/>
      <w:bookmarkStart w:id="1561" w:name="_Toc76114248"/>
      <w:bookmarkStart w:id="1562" w:name="_Toc76544134"/>
      <w:bookmarkStart w:id="1563" w:name="_Toc82536256"/>
      <w:bookmarkStart w:id="1564" w:name="_Toc89952549"/>
      <w:bookmarkStart w:id="1565" w:name="_Toc98766365"/>
      <w:bookmarkStart w:id="1566" w:name="_Toc99702728"/>
      <w:bookmarkStart w:id="1567" w:name="_Toc106206514"/>
      <w:bookmarkStart w:id="1568" w:name="_Toc115080516"/>
      <w:bookmarkStart w:id="1569" w:name="_Toc121999396"/>
      <w:bookmarkStart w:id="1570" w:name="_Toc124153569"/>
      <w:bookmarkStart w:id="1571" w:name="_Toc124154344"/>
      <w:bookmarkStart w:id="1572" w:name="_Toc131560199"/>
      <w:bookmarkStart w:id="1573" w:name="_Toc137393899"/>
      <w:bookmarkStart w:id="1574" w:name="_Toc163475003"/>
      <w:r w:rsidRPr="00931575">
        <w:t>4.12</w:t>
      </w:r>
      <w:r w:rsidRPr="00931575">
        <w:tab/>
        <w:t>Co-location requirements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5AD4EC8" w14:textId="77777777" w:rsidR="00C45907" w:rsidRPr="00931575" w:rsidRDefault="00C45907" w:rsidP="00C45907">
      <w:pPr>
        <w:pStyle w:val="Heading3"/>
      </w:pPr>
      <w:bookmarkStart w:id="1575" w:name="_Toc21102622"/>
      <w:bookmarkStart w:id="1576" w:name="_Toc29810471"/>
      <w:bookmarkStart w:id="1577" w:name="_Toc36635823"/>
      <w:bookmarkStart w:id="1578" w:name="_Toc37272769"/>
      <w:bookmarkStart w:id="1579" w:name="_Toc45885846"/>
      <w:bookmarkStart w:id="1580" w:name="_Toc53182955"/>
      <w:bookmarkStart w:id="1581" w:name="_Toc58915622"/>
      <w:bookmarkStart w:id="1582" w:name="_Toc58917803"/>
      <w:bookmarkStart w:id="1583" w:name="_Toc66693672"/>
      <w:bookmarkStart w:id="1584" w:name="_Toc74915624"/>
      <w:bookmarkStart w:id="1585" w:name="_Toc76114249"/>
      <w:bookmarkStart w:id="1586" w:name="_Toc76544135"/>
      <w:bookmarkStart w:id="1587" w:name="_Toc82536257"/>
      <w:bookmarkStart w:id="1588" w:name="_Toc89952550"/>
      <w:bookmarkStart w:id="1589" w:name="_Toc98766366"/>
      <w:bookmarkStart w:id="1590" w:name="_Toc99702729"/>
      <w:bookmarkStart w:id="1591" w:name="_Toc106206515"/>
      <w:bookmarkStart w:id="1592" w:name="_Toc115080517"/>
      <w:bookmarkStart w:id="1593" w:name="_Toc121999397"/>
      <w:bookmarkStart w:id="1594" w:name="_Toc124153570"/>
      <w:bookmarkStart w:id="1595" w:name="_Toc124154345"/>
      <w:bookmarkStart w:id="1596" w:name="_Toc131560200"/>
      <w:bookmarkStart w:id="1597" w:name="_Toc137393900"/>
      <w:bookmarkStart w:id="1598" w:name="_Toc163475004"/>
      <w:r w:rsidRPr="00931575">
        <w:rPr>
          <w:lang w:eastAsia="zh-CN"/>
        </w:rPr>
        <w:t>4.1</w:t>
      </w:r>
      <w:r w:rsidRPr="00931575">
        <w:rPr>
          <w:lang w:val="en-US" w:eastAsia="zh-CN"/>
        </w:rPr>
        <w:t>2</w:t>
      </w:r>
      <w:r w:rsidRPr="00931575">
        <w:rPr>
          <w:lang w:eastAsia="zh-CN"/>
        </w:rPr>
        <w:t>.1</w:t>
      </w:r>
      <w:r w:rsidRPr="00931575">
        <w:rPr>
          <w:lang w:eastAsia="zh-CN"/>
        </w:rPr>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599" w:name="_Toc21102623"/>
      <w:bookmarkStart w:id="1600" w:name="_Toc29810472"/>
      <w:bookmarkStart w:id="1601" w:name="_Toc36635824"/>
      <w:bookmarkStart w:id="1602" w:name="_Toc37272770"/>
      <w:bookmarkStart w:id="1603" w:name="_Toc45885847"/>
      <w:bookmarkStart w:id="1604" w:name="_Toc53182956"/>
      <w:bookmarkStart w:id="1605" w:name="_Toc58915623"/>
      <w:bookmarkStart w:id="1606" w:name="_Toc58917804"/>
      <w:bookmarkStart w:id="1607" w:name="_Toc66693673"/>
      <w:bookmarkStart w:id="1608" w:name="_Toc74915625"/>
      <w:bookmarkStart w:id="1609" w:name="_Toc76114250"/>
      <w:bookmarkStart w:id="1610" w:name="_Toc76544136"/>
      <w:bookmarkStart w:id="1611" w:name="_Toc82536258"/>
      <w:bookmarkStart w:id="1612" w:name="_Toc89952551"/>
      <w:bookmarkStart w:id="1613" w:name="_Toc98766367"/>
      <w:bookmarkStart w:id="1614" w:name="_Toc99702730"/>
      <w:bookmarkStart w:id="1615" w:name="_Toc106206516"/>
      <w:bookmarkStart w:id="1616" w:name="_Toc115080518"/>
      <w:bookmarkStart w:id="1617" w:name="_Toc121999398"/>
      <w:bookmarkStart w:id="1618" w:name="_Toc124153571"/>
      <w:bookmarkStart w:id="1619" w:name="_Toc124154346"/>
      <w:bookmarkStart w:id="1620" w:name="_Toc131560201"/>
      <w:bookmarkStart w:id="1621" w:name="_Toc137393901"/>
      <w:bookmarkStart w:id="1622" w:name="_Toc163475005"/>
      <w:r w:rsidRPr="00931575">
        <w:rPr>
          <w:lang w:eastAsia="zh-CN"/>
        </w:rPr>
        <w:t>4.12.2</w:t>
      </w:r>
      <w:r w:rsidRPr="00931575">
        <w:rPr>
          <w:lang w:eastAsia="zh-CN"/>
        </w:rPr>
        <w:tab/>
        <w:t>Co-location test antenna</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929552E" w14:textId="77777777" w:rsidR="00C45907" w:rsidRPr="00931575" w:rsidRDefault="00C45907" w:rsidP="00C45907">
      <w:pPr>
        <w:pStyle w:val="Heading4"/>
        <w:rPr>
          <w:lang w:eastAsia="zh-CN"/>
        </w:rPr>
      </w:pPr>
      <w:bookmarkStart w:id="1623" w:name="_Toc21102624"/>
      <w:bookmarkStart w:id="1624" w:name="_Toc29810473"/>
      <w:bookmarkStart w:id="1625" w:name="_Toc36635825"/>
      <w:bookmarkStart w:id="1626" w:name="_Toc37272771"/>
      <w:bookmarkStart w:id="1627" w:name="_Toc45885848"/>
      <w:bookmarkStart w:id="1628" w:name="_Toc53182957"/>
      <w:bookmarkStart w:id="1629" w:name="_Toc58915624"/>
      <w:bookmarkStart w:id="1630" w:name="_Toc58917805"/>
      <w:bookmarkStart w:id="1631" w:name="_Toc66693674"/>
      <w:bookmarkStart w:id="1632" w:name="_Toc74915626"/>
      <w:bookmarkStart w:id="1633" w:name="_Toc76114251"/>
      <w:bookmarkStart w:id="1634" w:name="_Toc76544137"/>
      <w:bookmarkStart w:id="1635" w:name="_Toc82536259"/>
      <w:bookmarkStart w:id="1636" w:name="_Toc89952552"/>
      <w:bookmarkStart w:id="1637" w:name="_Toc98766368"/>
      <w:bookmarkStart w:id="1638" w:name="_Toc99702731"/>
      <w:bookmarkStart w:id="1639" w:name="_Toc106206517"/>
      <w:bookmarkStart w:id="1640" w:name="_Toc115080519"/>
      <w:bookmarkStart w:id="1641" w:name="_Toc121999399"/>
      <w:bookmarkStart w:id="1642" w:name="_Toc124153572"/>
      <w:bookmarkStart w:id="1643" w:name="_Toc124154347"/>
      <w:bookmarkStart w:id="1644" w:name="_Toc131560202"/>
      <w:bookmarkStart w:id="1645" w:name="_Toc137393902"/>
      <w:bookmarkStart w:id="1646" w:name="_Toc163475006"/>
      <w:r w:rsidRPr="00931575">
        <w:rPr>
          <w:lang w:eastAsia="zh-CN"/>
        </w:rPr>
        <w:t>4.12.2.1</w:t>
      </w:r>
      <w:r w:rsidRPr="00931575">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647" w:name="_Toc21102625"/>
      <w:bookmarkStart w:id="1648" w:name="_Toc29810474"/>
      <w:bookmarkStart w:id="1649" w:name="_Toc36635826"/>
      <w:bookmarkStart w:id="1650" w:name="_Toc37272772"/>
      <w:bookmarkStart w:id="1651" w:name="_Toc45885849"/>
      <w:bookmarkStart w:id="1652" w:name="_Toc53182958"/>
      <w:bookmarkStart w:id="1653" w:name="_Toc58915625"/>
      <w:bookmarkStart w:id="1654" w:name="_Toc58917806"/>
      <w:bookmarkStart w:id="1655" w:name="_Toc66693675"/>
      <w:bookmarkStart w:id="1656" w:name="_Toc74915627"/>
      <w:bookmarkStart w:id="1657" w:name="_Toc76114252"/>
      <w:bookmarkStart w:id="1658" w:name="_Toc76544138"/>
      <w:bookmarkStart w:id="1659" w:name="_Toc82536260"/>
      <w:bookmarkStart w:id="1660" w:name="_Toc89952553"/>
      <w:bookmarkStart w:id="1661" w:name="_Toc98766369"/>
      <w:bookmarkStart w:id="1662" w:name="_Toc99702732"/>
      <w:bookmarkStart w:id="1663" w:name="_Toc106206518"/>
      <w:bookmarkStart w:id="1664" w:name="_Toc115080520"/>
      <w:bookmarkStart w:id="1665" w:name="_Toc121999400"/>
      <w:bookmarkStart w:id="1666" w:name="_Toc124153573"/>
      <w:bookmarkStart w:id="1667" w:name="_Toc124154348"/>
      <w:bookmarkStart w:id="1668" w:name="_Toc131560203"/>
      <w:bookmarkStart w:id="1669" w:name="_Toc137393903"/>
      <w:bookmarkStart w:id="1670" w:name="_Toc16347500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671" w:name="_Toc21102626"/>
      <w:bookmarkStart w:id="1672" w:name="_Toc29810475"/>
      <w:bookmarkStart w:id="1673" w:name="_Toc36635827"/>
      <w:bookmarkStart w:id="1674" w:name="_Toc37272773"/>
      <w:bookmarkStart w:id="1675" w:name="_Toc45885850"/>
      <w:bookmarkStart w:id="1676" w:name="_Toc53182959"/>
      <w:bookmarkStart w:id="1677" w:name="_Toc58915626"/>
      <w:bookmarkStart w:id="1678" w:name="_Toc58917807"/>
      <w:bookmarkStart w:id="1679" w:name="_Toc66693676"/>
      <w:bookmarkStart w:id="1680" w:name="_Toc74915628"/>
      <w:bookmarkStart w:id="1681" w:name="_Toc76114253"/>
      <w:bookmarkStart w:id="1682" w:name="_Toc76544139"/>
      <w:bookmarkStart w:id="1683" w:name="_Toc82536261"/>
      <w:bookmarkStart w:id="1684" w:name="_Toc89952554"/>
      <w:bookmarkStart w:id="1685" w:name="_Toc98766370"/>
      <w:bookmarkStart w:id="1686" w:name="_Toc99702733"/>
      <w:bookmarkStart w:id="1687" w:name="_Toc106206519"/>
      <w:bookmarkStart w:id="1688" w:name="_Toc115080521"/>
      <w:bookmarkStart w:id="1689" w:name="_Toc121999401"/>
      <w:bookmarkStart w:id="1690" w:name="_Toc124153574"/>
      <w:bookmarkStart w:id="1691" w:name="_Toc124154349"/>
      <w:bookmarkStart w:id="1692" w:name="_Toc131560204"/>
      <w:bookmarkStart w:id="1693" w:name="_Toc137393904"/>
      <w:bookmarkStart w:id="1694" w:name="_Toc16347500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695" w:name="_Toc21102627"/>
      <w:bookmarkStart w:id="1696" w:name="_Toc29810476"/>
      <w:bookmarkStart w:id="1697" w:name="_Toc36635828"/>
      <w:bookmarkStart w:id="1698" w:name="_Toc37272774"/>
      <w:bookmarkStart w:id="1699" w:name="_Toc45885851"/>
      <w:bookmarkStart w:id="1700" w:name="_Toc53182960"/>
      <w:bookmarkStart w:id="1701" w:name="_Toc58915627"/>
      <w:bookmarkStart w:id="1702" w:name="_Toc58917808"/>
      <w:bookmarkStart w:id="1703" w:name="_Toc66693677"/>
      <w:bookmarkStart w:id="1704" w:name="_Toc74915629"/>
      <w:bookmarkStart w:id="1705" w:name="_Toc76114254"/>
      <w:bookmarkStart w:id="1706" w:name="_Toc76544140"/>
      <w:bookmarkStart w:id="1707" w:name="_Toc82536262"/>
      <w:bookmarkStart w:id="1708" w:name="_Toc89952555"/>
      <w:bookmarkStart w:id="1709" w:name="_Toc98766371"/>
      <w:bookmarkStart w:id="1710" w:name="_Toc99702734"/>
      <w:bookmarkStart w:id="1711" w:name="_Toc106206520"/>
      <w:bookmarkStart w:id="1712" w:name="_Toc115080522"/>
      <w:bookmarkStart w:id="1713" w:name="_Toc121999402"/>
      <w:bookmarkStart w:id="1714" w:name="_Toc124153575"/>
      <w:bookmarkStart w:id="1715" w:name="_Toc124154350"/>
      <w:bookmarkStart w:id="1716" w:name="_Toc131560205"/>
      <w:bookmarkStart w:id="1717" w:name="_Toc137393905"/>
      <w:bookmarkStart w:id="1718" w:name="_Toc163475009"/>
      <w:r w:rsidRPr="00931575">
        <w:t>4.13</w:t>
      </w:r>
      <w:r w:rsidRPr="00931575">
        <w:tab/>
        <w:t>Format and interpretation of tests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719" w:name="_Toc21102628"/>
      <w:bookmarkStart w:id="1720" w:name="_Toc29810477"/>
      <w:bookmarkStart w:id="1721" w:name="_Toc36635829"/>
      <w:bookmarkStart w:id="1722" w:name="_Toc37272775"/>
      <w:bookmarkStart w:id="1723" w:name="_Toc45885852"/>
      <w:bookmarkStart w:id="1724" w:name="_Toc53182961"/>
      <w:bookmarkStart w:id="1725" w:name="_Toc58915628"/>
      <w:bookmarkStart w:id="1726" w:name="_Toc58917809"/>
      <w:bookmarkStart w:id="1727" w:name="_Toc66693678"/>
      <w:bookmarkStart w:id="1728" w:name="_Toc74915630"/>
      <w:bookmarkStart w:id="1729" w:name="_Toc76114255"/>
      <w:bookmarkStart w:id="1730" w:name="_Toc76544141"/>
      <w:bookmarkStart w:id="1731" w:name="_Toc82536263"/>
      <w:bookmarkStart w:id="1732" w:name="_Toc89952556"/>
      <w:bookmarkStart w:id="1733" w:name="_Toc98766372"/>
      <w:bookmarkStart w:id="1734" w:name="_Toc99702735"/>
      <w:bookmarkStart w:id="1735" w:name="_Toc106206521"/>
      <w:bookmarkStart w:id="1736" w:name="_Toc115080523"/>
      <w:bookmarkStart w:id="1737" w:name="_Toc121999403"/>
      <w:bookmarkStart w:id="1738" w:name="_Toc124153576"/>
      <w:bookmarkStart w:id="1739" w:name="_Toc124154351"/>
      <w:bookmarkStart w:id="1740" w:name="_Toc131560206"/>
      <w:bookmarkStart w:id="1741" w:name="_Toc137393906"/>
      <w:bookmarkStart w:id="1742" w:name="_Toc16347501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743" w:name="_Toc21102629"/>
      <w:bookmarkStart w:id="1744" w:name="_Toc29810478"/>
      <w:bookmarkStart w:id="1745" w:name="_Toc36635830"/>
      <w:bookmarkStart w:id="1746" w:name="_Toc37272776"/>
      <w:bookmarkStart w:id="1747" w:name="_Toc45885853"/>
      <w:bookmarkStart w:id="1748" w:name="_Toc53182962"/>
      <w:bookmarkStart w:id="1749" w:name="_Toc58915629"/>
      <w:bookmarkStart w:id="1750" w:name="_Toc58917810"/>
      <w:bookmarkStart w:id="1751" w:name="_Toc66693679"/>
      <w:bookmarkStart w:id="1752" w:name="_Toc74915631"/>
      <w:bookmarkStart w:id="1753" w:name="_Toc76114256"/>
      <w:bookmarkStart w:id="1754" w:name="_Toc76544142"/>
      <w:bookmarkStart w:id="1755" w:name="_Toc82536264"/>
      <w:bookmarkStart w:id="1756" w:name="_Toc89952557"/>
      <w:bookmarkStart w:id="1757" w:name="_Toc98766373"/>
      <w:bookmarkStart w:id="1758" w:name="_Toc99702736"/>
      <w:bookmarkStart w:id="1759" w:name="_Toc106206522"/>
      <w:bookmarkStart w:id="1760" w:name="_Toc115080524"/>
      <w:bookmarkStart w:id="1761" w:name="_Toc121999404"/>
      <w:bookmarkStart w:id="1762" w:name="_Toc124153577"/>
      <w:bookmarkStart w:id="1763" w:name="_Toc124154352"/>
      <w:bookmarkStart w:id="1764" w:name="_Toc131560207"/>
      <w:bookmarkStart w:id="1765" w:name="_Toc137393907"/>
      <w:bookmarkStart w:id="1766" w:name="_Toc163475011"/>
      <w:r w:rsidRPr="00931575">
        <w:rPr>
          <w:rFonts w:hint="eastAsia"/>
          <w:lang w:eastAsia="zh-CN"/>
        </w:rPr>
        <w:lastRenderedPageBreak/>
        <w:t>5</w:t>
      </w:r>
      <w:r w:rsidRPr="00931575">
        <w:rPr>
          <w:lang w:eastAsia="zh-CN"/>
        </w:rPr>
        <w:tab/>
        <w:t>Operating bands and channel arrangement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767" w:name="historyclause"/>
      <w:r w:rsidRPr="00931575">
        <w:br w:type="page"/>
      </w:r>
    </w:p>
    <w:p w14:paraId="7751B2AE" w14:textId="77777777" w:rsidR="00C45907" w:rsidRPr="00931575" w:rsidRDefault="00C45907" w:rsidP="00C45907">
      <w:pPr>
        <w:pStyle w:val="Heading1"/>
      </w:pPr>
      <w:bookmarkStart w:id="1768" w:name="_Toc21102630"/>
      <w:bookmarkStart w:id="1769" w:name="_Toc29810479"/>
      <w:bookmarkStart w:id="1770" w:name="_Toc36635831"/>
      <w:bookmarkStart w:id="1771" w:name="_Toc37272777"/>
      <w:bookmarkStart w:id="1772" w:name="_Toc45885854"/>
      <w:bookmarkStart w:id="1773" w:name="_Toc53182963"/>
      <w:bookmarkStart w:id="1774" w:name="_Toc58915630"/>
      <w:bookmarkStart w:id="1775" w:name="_Toc58917811"/>
      <w:bookmarkStart w:id="1776" w:name="_Toc66693680"/>
      <w:bookmarkStart w:id="1777" w:name="_Toc74915632"/>
      <w:bookmarkStart w:id="1778" w:name="_Toc76114257"/>
      <w:bookmarkStart w:id="1779" w:name="_Toc76544143"/>
      <w:bookmarkStart w:id="1780" w:name="_Toc82536265"/>
      <w:bookmarkStart w:id="1781" w:name="_Toc89952558"/>
      <w:bookmarkStart w:id="1782" w:name="_Toc98766374"/>
      <w:bookmarkStart w:id="1783" w:name="_Toc99702737"/>
      <w:bookmarkStart w:id="1784" w:name="_Toc106206523"/>
      <w:bookmarkStart w:id="1785" w:name="_Toc115080525"/>
      <w:bookmarkStart w:id="1786" w:name="_Toc121999405"/>
      <w:bookmarkStart w:id="1787" w:name="_Toc124153578"/>
      <w:bookmarkStart w:id="1788" w:name="_Toc124154353"/>
      <w:bookmarkStart w:id="1789" w:name="_Toc131560208"/>
      <w:bookmarkStart w:id="1790" w:name="_Toc137393908"/>
      <w:bookmarkStart w:id="1791" w:name="_Toc163475012"/>
      <w:r w:rsidRPr="00931575">
        <w:lastRenderedPageBreak/>
        <w:t>6</w:t>
      </w:r>
      <w:r w:rsidRPr="00931575">
        <w:tab/>
        <w:t>Radiated transmitter characteristics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440A2AB" w14:textId="77777777" w:rsidR="00C45907" w:rsidRPr="00931575" w:rsidRDefault="00C45907" w:rsidP="00C45907">
      <w:pPr>
        <w:pStyle w:val="Heading2"/>
      </w:pPr>
      <w:bookmarkStart w:id="1792" w:name="_Toc21102631"/>
      <w:bookmarkStart w:id="1793" w:name="_Toc29810480"/>
      <w:bookmarkStart w:id="1794" w:name="_Toc36635832"/>
      <w:bookmarkStart w:id="1795" w:name="_Toc37272778"/>
      <w:bookmarkStart w:id="1796" w:name="_Toc45885855"/>
      <w:bookmarkStart w:id="1797" w:name="_Toc53182964"/>
      <w:bookmarkStart w:id="1798" w:name="_Toc58915631"/>
      <w:bookmarkStart w:id="1799" w:name="_Toc58917812"/>
      <w:bookmarkStart w:id="1800" w:name="_Toc66693681"/>
      <w:bookmarkStart w:id="1801" w:name="_Toc74915633"/>
      <w:bookmarkStart w:id="1802" w:name="_Toc76114258"/>
      <w:bookmarkStart w:id="1803" w:name="_Toc76544144"/>
      <w:bookmarkStart w:id="1804" w:name="_Toc82536266"/>
      <w:bookmarkStart w:id="1805" w:name="_Toc89952559"/>
      <w:bookmarkStart w:id="1806" w:name="_Toc98766375"/>
      <w:bookmarkStart w:id="1807" w:name="_Toc99702738"/>
      <w:bookmarkStart w:id="1808" w:name="_Toc106206524"/>
      <w:bookmarkStart w:id="1809" w:name="_Toc115080526"/>
      <w:bookmarkStart w:id="1810" w:name="_Toc121999406"/>
      <w:bookmarkStart w:id="1811" w:name="_Toc124153579"/>
      <w:bookmarkStart w:id="1812" w:name="_Toc124154354"/>
      <w:bookmarkStart w:id="1813" w:name="_Toc131560209"/>
      <w:bookmarkStart w:id="1814" w:name="_Toc137393909"/>
      <w:bookmarkStart w:id="1815" w:name="_Toc163475013"/>
      <w:r w:rsidRPr="00931575">
        <w:t>6.1</w:t>
      </w:r>
      <w:r w:rsidRPr="00931575">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816" w:name="_Toc21102632"/>
      <w:bookmarkStart w:id="1817" w:name="_Toc29810481"/>
      <w:bookmarkStart w:id="1818" w:name="_Toc36635833"/>
      <w:bookmarkStart w:id="1819" w:name="_Toc37272779"/>
      <w:bookmarkStart w:id="1820" w:name="_Toc45885856"/>
      <w:bookmarkStart w:id="1821" w:name="_Toc53182965"/>
      <w:bookmarkStart w:id="1822" w:name="_Toc58915632"/>
      <w:bookmarkStart w:id="1823" w:name="_Toc58917813"/>
      <w:bookmarkStart w:id="1824" w:name="_Toc66693682"/>
      <w:bookmarkStart w:id="1825" w:name="_Toc74915634"/>
      <w:bookmarkStart w:id="1826" w:name="_Toc76114259"/>
      <w:bookmarkStart w:id="1827" w:name="_Toc76544145"/>
      <w:bookmarkStart w:id="1828" w:name="_Toc82536267"/>
      <w:bookmarkStart w:id="1829" w:name="_Toc89952560"/>
      <w:bookmarkStart w:id="1830" w:name="_Toc98766376"/>
      <w:bookmarkStart w:id="1831" w:name="_Toc99702739"/>
      <w:bookmarkStart w:id="1832" w:name="_Toc106206525"/>
      <w:bookmarkStart w:id="1833" w:name="_Toc115080527"/>
      <w:bookmarkStart w:id="1834" w:name="_Toc121999407"/>
      <w:bookmarkStart w:id="1835" w:name="_Toc124153580"/>
      <w:bookmarkStart w:id="1836" w:name="_Toc124154355"/>
      <w:bookmarkStart w:id="1837" w:name="_Toc131560210"/>
      <w:bookmarkStart w:id="1838" w:name="_Toc137393910"/>
      <w:bookmarkStart w:id="1839" w:name="_Toc163475014"/>
      <w:r w:rsidRPr="00931575">
        <w:t>6.2</w:t>
      </w:r>
      <w:r w:rsidRPr="00931575">
        <w:tab/>
        <w:t>Radiated transmit power</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FF0E1E9" w14:textId="77777777" w:rsidR="00C45907" w:rsidRPr="00931575" w:rsidRDefault="00C45907" w:rsidP="00C45907">
      <w:pPr>
        <w:pStyle w:val="Heading3"/>
        <w:rPr>
          <w:lang w:eastAsia="sv-SE"/>
        </w:rPr>
      </w:pPr>
      <w:bookmarkStart w:id="1840" w:name="_Toc21102633"/>
      <w:bookmarkStart w:id="1841" w:name="_Toc29810482"/>
      <w:bookmarkStart w:id="1842" w:name="_Toc36635834"/>
      <w:bookmarkStart w:id="1843" w:name="_Toc37272780"/>
      <w:bookmarkStart w:id="1844" w:name="_Toc45885857"/>
      <w:bookmarkStart w:id="1845" w:name="_Toc53182966"/>
      <w:bookmarkStart w:id="1846" w:name="_Toc58915633"/>
      <w:bookmarkStart w:id="1847" w:name="_Toc58917814"/>
      <w:bookmarkStart w:id="1848" w:name="_Toc66693683"/>
      <w:bookmarkStart w:id="1849" w:name="_Toc74915635"/>
      <w:bookmarkStart w:id="1850" w:name="_Toc76114260"/>
      <w:bookmarkStart w:id="1851" w:name="_Toc76544146"/>
      <w:bookmarkStart w:id="1852" w:name="_Toc82536268"/>
      <w:bookmarkStart w:id="1853" w:name="_Toc89952561"/>
      <w:bookmarkStart w:id="1854" w:name="_Toc98766377"/>
      <w:bookmarkStart w:id="1855" w:name="_Toc99702740"/>
      <w:bookmarkStart w:id="1856" w:name="_Toc106206526"/>
      <w:bookmarkStart w:id="1857" w:name="_Toc115080528"/>
      <w:bookmarkStart w:id="1858" w:name="_Toc121999408"/>
      <w:bookmarkStart w:id="1859" w:name="_Toc124153581"/>
      <w:bookmarkStart w:id="1860" w:name="_Toc124154356"/>
      <w:bookmarkStart w:id="1861" w:name="_Toc131560211"/>
      <w:bookmarkStart w:id="1862" w:name="_Toc137393911"/>
      <w:bookmarkStart w:id="1863" w:name="_Toc163475015"/>
      <w:r w:rsidRPr="00931575">
        <w:rPr>
          <w:lang w:eastAsia="sv-SE"/>
        </w:rPr>
        <w:t>6.2.1</w:t>
      </w:r>
      <w:r w:rsidRPr="00931575">
        <w:rPr>
          <w:lang w:eastAsia="sv-SE"/>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864" w:name="_Toc21102634"/>
      <w:bookmarkStart w:id="1865" w:name="_Toc29810483"/>
      <w:bookmarkStart w:id="1866" w:name="_Toc36635835"/>
      <w:bookmarkStart w:id="1867" w:name="_Toc37272781"/>
      <w:bookmarkStart w:id="1868" w:name="_Toc45885858"/>
      <w:bookmarkStart w:id="1869" w:name="_Toc53182967"/>
      <w:bookmarkStart w:id="1870" w:name="_Toc58915634"/>
      <w:bookmarkStart w:id="1871" w:name="_Toc58917815"/>
      <w:bookmarkStart w:id="1872" w:name="_Toc66693684"/>
      <w:bookmarkStart w:id="1873" w:name="_Toc74915636"/>
      <w:bookmarkStart w:id="1874" w:name="_Toc76114261"/>
      <w:bookmarkStart w:id="1875" w:name="_Toc76544147"/>
      <w:bookmarkStart w:id="1876" w:name="_Toc82536269"/>
      <w:bookmarkStart w:id="1877" w:name="_Toc89952562"/>
      <w:bookmarkStart w:id="1878" w:name="_Toc98766378"/>
      <w:bookmarkStart w:id="1879" w:name="_Toc99702741"/>
      <w:bookmarkStart w:id="1880" w:name="_Toc106206527"/>
      <w:bookmarkStart w:id="1881" w:name="_Toc115080529"/>
      <w:bookmarkStart w:id="1882" w:name="_Toc121999409"/>
      <w:bookmarkStart w:id="1883" w:name="_Toc124153582"/>
      <w:bookmarkStart w:id="1884" w:name="_Toc124154357"/>
      <w:bookmarkStart w:id="1885" w:name="_Toc131560212"/>
      <w:bookmarkStart w:id="1886" w:name="_Toc137393912"/>
      <w:bookmarkStart w:id="1887" w:name="_Toc163475016"/>
      <w:r w:rsidRPr="00931575">
        <w:rPr>
          <w:lang w:eastAsia="sv-SE"/>
        </w:rPr>
        <w:t>6.2.2</w:t>
      </w:r>
      <w:r w:rsidRPr="00931575">
        <w:rPr>
          <w:lang w:eastAsia="sv-SE"/>
        </w:rPr>
        <w:tab/>
        <w:t>Minimum requirement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88" w:name="_Toc21102635"/>
      <w:bookmarkStart w:id="1889" w:name="_Toc29810484"/>
      <w:bookmarkStart w:id="1890" w:name="_Toc36635836"/>
      <w:bookmarkStart w:id="1891" w:name="_Toc37272782"/>
      <w:bookmarkStart w:id="1892" w:name="_Toc45885859"/>
      <w:bookmarkStart w:id="1893" w:name="_Toc53182968"/>
      <w:bookmarkStart w:id="1894" w:name="_Toc58915635"/>
      <w:bookmarkStart w:id="1895" w:name="_Toc58917816"/>
      <w:bookmarkStart w:id="1896" w:name="_Toc66693685"/>
      <w:bookmarkStart w:id="1897" w:name="_Toc74915637"/>
      <w:bookmarkStart w:id="1898" w:name="_Toc76114262"/>
      <w:bookmarkStart w:id="1899" w:name="_Toc76544148"/>
      <w:bookmarkStart w:id="1900" w:name="_Toc82536270"/>
      <w:bookmarkStart w:id="1901" w:name="_Toc89952563"/>
      <w:bookmarkStart w:id="1902" w:name="_Toc98766379"/>
      <w:bookmarkStart w:id="1903" w:name="_Toc99702742"/>
      <w:bookmarkStart w:id="1904" w:name="_Toc106206528"/>
      <w:bookmarkStart w:id="1905" w:name="_Toc115080530"/>
      <w:bookmarkStart w:id="1906" w:name="_Toc121999410"/>
      <w:bookmarkStart w:id="1907" w:name="_Toc124153583"/>
      <w:bookmarkStart w:id="1908" w:name="_Toc124154358"/>
      <w:bookmarkStart w:id="1909" w:name="_Toc131560213"/>
      <w:bookmarkStart w:id="1910" w:name="_Toc137393913"/>
      <w:bookmarkStart w:id="1911" w:name="_Toc163475017"/>
      <w:r w:rsidRPr="00931575">
        <w:rPr>
          <w:lang w:eastAsia="sv-SE"/>
        </w:rPr>
        <w:t>6.2.3</w:t>
      </w:r>
      <w:r w:rsidRPr="00931575">
        <w:rPr>
          <w:lang w:eastAsia="sv-SE"/>
        </w:rPr>
        <w:tab/>
        <w:t>Test purpose</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912" w:name="_Toc21102636"/>
      <w:bookmarkStart w:id="1913" w:name="_Toc29810485"/>
      <w:bookmarkStart w:id="1914" w:name="_Toc36635837"/>
      <w:bookmarkStart w:id="1915" w:name="_Toc37272783"/>
      <w:bookmarkStart w:id="1916" w:name="_Toc45885860"/>
      <w:bookmarkStart w:id="1917" w:name="_Toc53182969"/>
      <w:bookmarkStart w:id="1918" w:name="_Toc58915636"/>
      <w:bookmarkStart w:id="1919" w:name="_Toc58917817"/>
      <w:bookmarkStart w:id="1920" w:name="_Toc66693686"/>
      <w:bookmarkStart w:id="1921" w:name="_Toc74915638"/>
      <w:bookmarkStart w:id="1922" w:name="_Toc76114263"/>
      <w:bookmarkStart w:id="1923" w:name="_Toc76544149"/>
      <w:bookmarkStart w:id="1924" w:name="_Toc82536271"/>
      <w:bookmarkStart w:id="1925" w:name="_Toc89952564"/>
      <w:bookmarkStart w:id="1926" w:name="_Toc98766380"/>
      <w:bookmarkStart w:id="1927" w:name="_Toc99702743"/>
      <w:bookmarkStart w:id="1928" w:name="_Toc106206529"/>
      <w:bookmarkStart w:id="1929" w:name="_Toc115080531"/>
      <w:bookmarkStart w:id="1930" w:name="_Toc121999411"/>
      <w:bookmarkStart w:id="1931" w:name="_Toc124153584"/>
      <w:bookmarkStart w:id="1932" w:name="_Toc124154359"/>
      <w:bookmarkStart w:id="1933" w:name="_Toc131560214"/>
      <w:bookmarkStart w:id="1934" w:name="_Toc137393914"/>
      <w:bookmarkStart w:id="1935" w:name="_Toc163475018"/>
      <w:r w:rsidRPr="00931575">
        <w:rPr>
          <w:lang w:eastAsia="sv-SE"/>
        </w:rPr>
        <w:t>6.</w:t>
      </w:r>
      <w:r w:rsidRPr="00931575">
        <w:rPr>
          <w:lang w:eastAsia="zh-CN"/>
        </w:rPr>
        <w:t>2</w:t>
      </w:r>
      <w:r w:rsidRPr="00931575">
        <w:rPr>
          <w:lang w:eastAsia="sv-SE"/>
        </w:rPr>
        <w:t>.4</w:t>
      </w:r>
      <w:r w:rsidRPr="00931575">
        <w:rPr>
          <w:lang w:eastAsia="sv-SE"/>
        </w:rPr>
        <w:tab/>
        <w:t>Method of test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882FAE3" w14:textId="77777777" w:rsidR="00C45907" w:rsidRPr="00931575" w:rsidRDefault="00C45907" w:rsidP="00C45907">
      <w:pPr>
        <w:pStyle w:val="Heading4"/>
        <w:rPr>
          <w:lang w:eastAsia="sv-SE"/>
        </w:rPr>
      </w:pPr>
      <w:bookmarkStart w:id="1936" w:name="_Toc21102637"/>
      <w:bookmarkStart w:id="1937" w:name="_Toc29810486"/>
      <w:bookmarkStart w:id="1938" w:name="_Toc36635838"/>
      <w:bookmarkStart w:id="1939" w:name="_Toc37272784"/>
      <w:bookmarkStart w:id="1940" w:name="_Toc45885861"/>
      <w:bookmarkStart w:id="1941" w:name="_Toc53182970"/>
      <w:bookmarkStart w:id="1942" w:name="_Toc58915637"/>
      <w:bookmarkStart w:id="1943" w:name="_Toc58917818"/>
      <w:bookmarkStart w:id="1944" w:name="_Toc66693687"/>
      <w:bookmarkStart w:id="1945" w:name="_Toc74915639"/>
      <w:bookmarkStart w:id="1946" w:name="_Toc76114264"/>
      <w:bookmarkStart w:id="1947" w:name="_Toc76544150"/>
      <w:bookmarkStart w:id="1948" w:name="_Toc82536272"/>
      <w:bookmarkStart w:id="1949" w:name="_Toc89952565"/>
      <w:bookmarkStart w:id="1950" w:name="_Toc98766381"/>
      <w:bookmarkStart w:id="1951" w:name="_Toc99702744"/>
      <w:bookmarkStart w:id="1952" w:name="_Toc106206530"/>
      <w:bookmarkStart w:id="1953" w:name="_Toc115080532"/>
      <w:bookmarkStart w:id="1954" w:name="_Toc121999412"/>
      <w:bookmarkStart w:id="1955" w:name="_Toc124153585"/>
      <w:bookmarkStart w:id="1956" w:name="_Toc124154360"/>
      <w:bookmarkStart w:id="1957" w:name="_Toc131560215"/>
      <w:bookmarkStart w:id="1958" w:name="_Toc137393915"/>
      <w:bookmarkStart w:id="1959" w:name="_Toc163475019"/>
      <w:r w:rsidRPr="00931575">
        <w:rPr>
          <w:lang w:eastAsia="sv-SE"/>
        </w:rPr>
        <w:t>6.2.4.1</w:t>
      </w:r>
      <w:r w:rsidRPr="00931575">
        <w:rPr>
          <w:lang w:eastAsia="sv-SE"/>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77777777" w:rsidR="00F00682" w:rsidRDefault="00C45907" w:rsidP="00F00682">
      <w:r w:rsidRPr="00931575">
        <w:t>Beams to be tested:</w:t>
      </w:r>
      <w:r w:rsidRPr="00931575">
        <w:tab/>
      </w:r>
    </w:p>
    <w:p w14:paraId="213E739E" w14:textId="77777777" w:rsidR="00F00682" w:rsidRDefault="00F00682" w:rsidP="00F00682">
      <w:pPr>
        <w:pStyle w:val="B2"/>
      </w:pPr>
      <w:r>
        <w:t xml:space="preserve">The </w:t>
      </w:r>
      <w:r w:rsidRPr="000739F8">
        <w:rPr>
          <w:i/>
          <w:iCs/>
        </w:rPr>
        <w:t>beam</w:t>
      </w:r>
      <w:r>
        <w:t xml:space="preserve"> with the highest </w:t>
      </w:r>
      <w:r w:rsidRPr="00596C2E">
        <w:rPr>
          <w:i/>
          <w:iCs/>
        </w:rPr>
        <w:t>rated beam EIRP</w:t>
      </w:r>
      <w:r>
        <w:t xml:space="preserve"> (D.11), or</w:t>
      </w:r>
    </w:p>
    <w:p w14:paraId="5659B100" w14:textId="77777777" w:rsidR="00F00682" w:rsidRDefault="00F00682" w:rsidP="00F00682">
      <w:pPr>
        <w:pStyle w:val="B2"/>
      </w:pPr>
      <w:r>
        <w:t>The beams with highest rated beam EIRP, P</w:t>
      </w:r>
      <w:r w:rsidRPr="00F00682">
        <w:t xml:space="preserve">rated,c,FBWlow </w:t>
      </w:r>
      <w:r>
        <w:t>(D.57) and P</w:t>
      </w:r>
      <w:r w:rsidRPr="00F00682">
        <w:t xml:space="preserve">rated,c,FBWhigh </w:t>
      </w:r>
      <w:r>
        <w:t>(D.58), if these are provided.</w:t>
      </w:r>
    </w:p>
    <w:p w14:paraId="177671E6" w14:textId="22655B67" w:rsidR="00C45907" w:rsidRPr="00931575" w:rsidRDefault="00C45907" w:rsidP="00F00682"/>
    <w:p w14:paraId="623499A4" w14:textId="77777777" w:rsidR="006B37F6" w:rsidRPr="00931575" w:rsidRDefault="006B37F6" w:rsidP="006F1F81">
      <w:bookmarkStart w:id="1960" w:name="_Toc21102638"/>
      <w:bookmarkStart w:id="1961" w:name="_Toc29810487"/>
      <w:bookmarkStart w:id="1962" w:name="_Toc36635839"/>
      <w:bookmarkStart w:id="1963"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964" w:name="_Toc45885862"/>
      <w:bookmarkStart w:id="1965" w:name="_Toc53182971"/>
      <w:bookmarkStart w:id="1966" w:name="_Toc58915638"/>
      <w:bookmarkStart w:id="1967" w:name="_Toc58917819"/>
      <w:bookmarkStart w:id="1968" w:name="_Toc66693688"/>
      <w:bookmarkStart w:id="1969" w:name="_Toc74915640"/>
      <w:bookmarkStart w:id="1970" w:name="_Toc76114265"/>
      <w:bookmarkStart w:id="1971" w:name="_Toc76544151"/>
      <w:bookmarkStart w:id="1972" w:name="_Toc82536273"/>
      <w:bookmarkStart w:id="1973" w:name="_Toc89952566"/>
      <w:bookmarkStart w:id="1974" w:name="_Toc98766382"/>
      <w:bookmarkStart w:id="1975" w:name="_Toc99702745"/>
      <w:bookmarkStart w:id="1976" w:name="_Toc106206531"/>
      <w:bookmarkStart w:id="1977" w:name="_Toc115080533"/>
      <w:bookmarkStart w:id="1978" w:name="_Toc121999413"/>
      <w:bookmarkStart w:id="1979" w:name="_Toc124153586"/>
      <w:bookmarkStart w:id="1980" w:name="_Toc124154361"/>
      <w:bookmarkStart w:id="1981" w:name="_Toc131560216"/>
      <w:bookmarkStart w:id="1982" w:name="_Toc137393916"/>
      <w:bookmarkStart w:id="1983" w:name="_Toc163475020"/>
      <w:r w:rsidRPr="00931575">
        <w:rPr>
          <w:lang w:eastAsia="sv-SE"/>
        </w:rPr>
        <w:t>6.2.4.2</w:t>
      </w:r>
      <w:r w:rsidRPr="00931575">
        <w:rPr>
          <w:lang w:eastAsia="sv-SE"/>
        </w:rPr>
        <w:tab/>
        <w:t>Procedure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84" w:name="_Toc21102639"/>
      <w:bookmarkStart w:id="1985" w:name="_Toc29810488"/>
      <w:bookmarkStart w:id="1986" w:name="_Toc36635840"/>
      <w:bookmarkStart w:id="1987" w:name="_Toc37272786"/>
      <w:bookmarkStart w:id="1988" w:name="_Toc45885863"/>
      <w:bookmarkStart w:id="1989" w:name="_Toc53182972"/>
      <w:bookmarkStart w:id="1990" w:name="_Toc58915639"/>
      <w:bookmarkStart w:id="1991" w:name="_Toc58917820"/>
      <w:bookmarkStart w:id="1992" w:name="_Toc66693689"/>
      <w:bookmarkStart w:id="1993" w:name="_Toc74915641"/>
      <w:bookmarkStart w:id="1994" w:name="_Toc76114266"/>
      <w:bookmarkStart w:id="1995" w:name="_Toc76544152"/>
      <w:bookmarkStart w:id="1996" w:name="_Toc82536274"/>
      <w:bookmarkStart w:id="1997" w:name="_Toc89952567"/>
      <w:bookmarkStart w:id="1998" w:name="_Toc98766383"/>
      <w:bookmarkStart w:id="1999" w:name="_Toc99702746"/>
      <w:bookmarkStart w:id="2000" w:name="_Toc106206532"/>
      <w:bookmarkStart w:id="2001" w:name="_Toc115080534"/>
      <w:bookmarkStart w:id="2002" w:name="_Toc121999414"/>
      <w:bookmarkStart w:id="2003" w:name="_Toc124153587"/>
      <w:bookmarkStart w:id="2004" w:name="_Toc124154362"/>
      <w:bookmarkStart w:id="2005" w:name="_Toc131560217"/>
      <w:bookmarkStart w:id="2006" w:name="_Toc137393917"/>
      <w:bookmarkStart w:id="2007" w:name="_Toc163475021"/>
      <w:r w:rsidRPr="00931575">
        <w:rPr>
          <w:lang w:eastAsia="sv-SE"/>
        </w:rPr>
        <w:t>6.</w:t>
      </w:r>
      <w:r w:rsidRPr="00931575">
        <w:rPr>
          <w:lang w:eastAsia="zh-CN"/>
        </w:rPr>
        <w:t>2</w:t>
      </w:r>
      <w:r w:rsidRPr="00931575">
        <w:rPr>
          <w:lang w:eastAsia="sv-SE"/>
        </w:rPr>
        <w:t>.5</w:t>
      </w:r>
      <w:r w:rsidRPr="00931575">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008" w:name="_Toc21102640"/>
      <w:bookmarkStart w:id="2009" w:name="_Toc29810489"/>
      <w:bookmarkStart w:id="2010" w:name="_Toc36635841"/>
      <w:bookmarkStart w:id="2011" w:name="_Toc37272787"/>
      <w:bookmarkStart w:id="2012" w:name="_Toc45885864"/>
      <w:bookmarkStart w:id="2013" w:name="_Toc53182973"/>
      <w:bookmarkStart w:id="2014" w:name="_Toc58915640"/>
      <w:bookmarkStart w:id="2015" w:name="_Toc58917821"/>
      <w:bookmarkStart w:id="2016" w:name="_Toc66693690"/>
      <w:bookmarkStart w:id="2017" w:name="_Toc74915642"/>
      <w:bookmarkStart w:id="2018" w:name="_Toc76114267"/>
      <w:bookmarkStart w:id="2019" w:name="_Toc76544153"/>
      <w:bookmarkStart w:id="2020" w:name="_Toc82536275"/>
      <w:bookmarkStart w:id="2021" w:name="_Toc89952568"/>
      <w:bookmarkStart w:id="2022" w:name="_Toc98766384"/>
      <w:bookmarkStart w:id="2023" w:name="_Toc99702747"/>
      <w:bookmarkStart w:id="2024" w:name="_Toc106206533"/>
      <w:bookmarkStart w:id="2025" w:name="_Toc115080535"/>
      <w:bookmarkStart w:id="2026" w:name="_Toc121999415"/>
      <w:bookmarkStart w:id="2027" w:name="_Toc124153588"/>
      <w:bookmarkStart w:id="2028" w:name="_Toc124154363"/>
      <w:bookmarkStart w:id="2029" w:name="_Toc131560218"/>
      <w:bookmarkStart w:id="2030" w:name="_Toc137393918"/>
      <w:bookmarkStart w:id="2031" w:name="_Toc163475022"/>
      <w:r w:rsidRPr="00931575">
        <w:t>6.3</w:t>
      </w:r>
      <w:r w:rsidRPr="00931575">
        <w:tab/>
        <w:t>OTA base station output power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BA5DC88" w14:textId="77777777" w:rsidR="00C45907" w:rsidRPr="00931575" w:rsidRDefault="00C45907" w:rsidP="00C45907">
      <w:pPr>
        <w:pStyle w:val="Heading3"/>
        <w:rPr>
          <w:lang w:eastAsia="sv-SE"/>
        </w:rPr>
      </w:pPr>
      <w:bookmarkStart w:id="2032" w:name="_Toc21102641"/>
      <w:bookmarkStart w:id="2033" w:name="_Toc29810490"/>
      <w:bookmarkStart w:id="2034" w:name="_Toc36635842"/>
      <w:bookmarkStart w:id="2035" w:name="_Toc37272788"/>
      <w:bookmarkStart w:id="2036" w:name="_Toc45885865"/>
      <w:bookmarkStart w:id="2037" w:name="_Toc53182974"/>
      <w:bookmarkStart w:id="2038" w:name="_Toc58915641"/>
      <w:bookmarkStart w:id="2039" w:name="_Toc58917822"/>
      <w:bookmarkStart w:id="2040" w:name="_Toc66693691"/>
      <w:bookmarkStart w:id="2041" w:name="_Toc74915643"/>
      <w:bookmarkStart w:id="2042" w:name="_Toc76114268"/>
      <w:bookmarkStart w:id="2043" w:name="_Toc76544154"/>
      <w:bookmarkStart w:id="2044" w:name="_Toc82536276"/>
      <w:bookmarkStart w:id="2045" w:name="_Toc89952569"/>
      <w:bookmarkStart w:id="2046" w:name="_Toc98766385"/>
      <w:bookmarkStart w:id="2047" w:name="_Toc99702748"/>
      <w:bookmarkStart w:id="2048" w:name="_Toc106206534"/>
      <w:bookmarkStart w:id="2049" w:name="_Toc115080536"/>
      <w:bookmarkStart w:id="2050" w:name="_Toc121999416"/>
      <w:bookmarkStart w:id="2051" w:name="_Toc124153589"/>
      <w:bookmarkStart w:id="2052" w:name="_Toc124154364"/>
      <w:bookmarkStart w:id="2053" w:name="_Toc131560219"/>
      <w:bookmarkStart w:id="2054" w:name="_Toc137393919"/>
      <w:bookmarkStart w:id="2055" w:name="_Toc163475023"/>
      <w:r w:rsidRPr="00931575">
        <w:rPr>
          <w:lang w:eastAsia="sv-SE"/>
        </w:rPr>
        <w:t>6.3.1</w:t>
      </w:r>
      <w:r w:rsidRPr="00931575">
        <w:rPr>
          <w:lang w:eastAsia="sv-SE"/>
        </w:rPr>
        <w:tab/>
        <w:t>Definition and applicability</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056" w:name="_Toc21102642"/>
      <w:bookmarkStart w:id="2057" w:name="_Toc29810491"/>
      <w:bookmarkStart w:id="2058" w:name="_Toc36635843"/>
      <w:bookmarkStart w:id="2059" w:name="_Toc37272789"/>
      <w:bookmarkStart w:id="2060" w:name="_Toc45885866"/>
      <w:bookmarkStart w:id="2061" w:name="_Toc53182975"/>
      <w:bookmarkStart w:id="2062" w:name="_Toc58915642"/>
      <w:bookmarkStart w:id="2063" w:name="_Toc58917823"/>
      <w:bookmarkStart w:id="2064" w:name="_Toc66693692"/>
      <w:bookmarkStart w:id="2065" w:name="_Toc74915644"/>
      <w:bookmarkStart w:id="2066" w:name="_Toc76114269"/>
      <w:bookmarkStart w:id="2067" w:name="_Toc76544155"/>
      <w:bookmarkStart w:id="2068" w:name="_Toc82536277"/>
      <w:bookmarkStart w:id="2069" w:name="_Toc89952570"/>
      <w:bookmarkStart w:id="2070" w:name="_Toc98766386"/>
      <w:bookmarkStart w:id="2071" w:name="_Toc99702749"/>
      <w:bookmarkStart w:id="2072" w:name="_Toc106206535"/>
      <w:bookmarkStart w:id="2073" w:name="_Toc115080537"/>
      <w:bookmarkStart w:id="2074" w:name="_Toc121999417"/>
      <w:bookmarkStart w:id="2075" w:name="_Toc124153590"/>
      <w:bookmarkStart w:id="2076" w:name="_Toc124154365"/>
      <w:bookmarkStart w:id="2077" w:name="_Toc131560220"/>
      <w:bookmarkStart w:id="2078" w:name="_Toc137393920"/>
      <w:bookmarkStart w:id="2079" w:name="_Toc163475024"/>
      <w:r w:rsidRPr="00931575">
        <w:rPr>
          <w:lang w:eastAsia="sv-SE"/>
        </w:rPr>
        <w:t>6.3.2</w:t>
      </w:r>
      <w:r w:rsidRPr="00931575">
        <w:rPr>
          <w:lang w:eastAsia="sv-SE"/>
        </w:rPr>
        <w:tab/>
        <w:t>Minimum requirement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080" w:name="_Toc21102643"/>
      <w:bookmarkStart w:id="2081" w:name="_Toc29810492"/>
      <w:bookmarkStart w:id="2082" w:name="_Toc36635844"/>
      <w:bookmarkStart w:id="2083" w:name="_Toc37272790"/>
      <w:bookmarkStart w:id="2084" w:name="_Toc45885867"/>
      <w:bookmarkStart w:id="2085" w:name="_Toc53182976"/>
      <w:bookmarkStart w:id="2086" w:name="_Toc58915643"/>
      <w:bookmarkStart w:id="2087" w:name="_Toc58917824"/>
      <w:bookmarkStart w:id="2088" w:name="_Toc66693693"/>
      <w:bookmarkStart w:id="2089" w:name="_Toc74915645"/>
      <w:bookmarkStart w:id="2090" w:name="_Toc76114270"/>
      <w:bookmarkStart w:id="2091" w:name="_Toc76544156"/>
      <w:bookmarkStart w:id="2092" w:name="_Toc82536278"/>
      <w:bookmarkStart w:id="2093" w:name="_Toc89952571"/>
      <w:bookmarkStart w:id="2094" w:name="_Toc98766387"/>
      <w:bookmarkStart w:id="2095" w:name="_Toc99702750"/>
      <w:bookmarkStart w:id="2096" w:name="_Toc106206536"/>
      <w:bookmarkStart w:id="2097" w:name="_Toc115080538"/>
      <w:bookmarkStart w:id="2098" w:name="_Toc121999418"/>
      <w:bookmarkStart w:id="2099" w:name="_Toc124153591"/>
      <w:bookmarkStart w:id="2100" w:name="_Toc124154366"/>
      <w:bookmarkStart w:id="2101" w:name="_Toc131560221"/>
      <w:bookmarkStart w:id="2102" w:name="_Toc137393921"/>
      <w:bookmarkStart w:id="2103" w:name="_Toc163475025"/>
      <w:r w:rsidRPr="00931575">
        <w:rPr>
          <w:lang w:eastAsia="sv-SE"/>
        </w:rPr>
        <w:t>6.3.3</w:t>
      </w:r>
      <w:r w:rsidRPr="00931575">
        <w:rPr>
          <w:lang w:eastAsia="sv-SE"/>
        </w:rPr>
        <w:tab/>
        <w:t>Test purpose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104" w:name="_Toc21102644"/>
      <w:bookmarkStart w:id="2105" w:name="_Toc29810493"/>
      <w:bookmarkStart w:id="2106" w:name="_Toc36635845"/>
      <w:bookmarkStart w:id="2107" w:name="_Toc37272791"/>
      <w:bookmarkStart w:id="2108" w:name="_Toc45885868"/>
      <w:bookmarkStart w:id="2109" w:name="_Toc53182977"/>
      <w:bookmarkStart w:id="2110" w:name="_Toc58915644"/>
      <w:bookmarkStart w:id="2111" w:name="_Toc58917825"/>
      <w:bookmarkStart w:id="2112" w:name="_Toc66693694"/>
      <w:bookmarkStart w:id="2113" w:name="_Toc74915646"/>
      <w:bookmarkStart w:id="2114" w:name="_Toc76114271"/>
      <w:bookmarkStart w:id="2115" w:name="_Toc76544157"/>
      <w:bookmarkStart w:id="2116" w:name="_Toc82536279"/>
      <w:bookmarkStart w:id="2117" w:name="_Toc89952572"/>
      <w:bookmarkStart w:id="2118" w:name="_Toc98766388"/>
      <w:bookmarkStart w:id="2119" w:name="_Toc99702751"/>
      <w:bookmarkStart w:id="2120" w:name="_Toc106206537"/>
      <w:bookmarkStart w:id="2121" w:name="_Toc115080539"/>
      <w:bookmarkStart w:id="2122" w:name="_Toc121999419"/>
      <w:bookmarkStart w:id="2123" w:name="_Toc124153592"/>
      <w:bookmarkStart w:id="2124" w:name="_Toc124154367"/>
      <w:bookmarkStart w:id="2125" w:name="_Toc131560222"/>
      <w:bookmarkStart w:id="2126" w:name="_Toc137393922"/>
      <w:bookmarkStart w:id="2127" w:name="_Toc163475026"/>
      <w:r w:rsidRPr="00931575">
        <w:rPr>
          <w:lang w:eastAsia="sv-SE"/>
        </w:rPr>
        <w:t>6</w:t>
      </w:r>
      <w:r w:rsidRPr="00931575">
        <w:rPr>
          <w:lang w:eastAsia="zh-CN"/>
        </w:rPr>
        <w:t>.3.</w:t>
      </w:r>
      <w:r w:rsidRPr="00931575">
        <w:rPr>
          <w:lang w:eastAsia="sv-SE"/>
        </w:rPr>
        <w:t>4</w:t>
      </w:r>
      <w:r w:rsidRPr="00931575">
        <w:rPr>
          <w:lang w:eastAsia="sv-SE"/>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FBC60C8" w14:textId="77777777" w:rsidR="00C45907" w:rsidRPr="00931575" w:rsidRDefault="00C45907" w:rsidP="00C45907">
      <w:pPr>
        <w:pStyle w:val="Heading4"/>
        <w:rPr>
          <w:lang w:eastAsia="sv-SE"/>
        </w:rPr>
      </w:pPr>
      <w:bookmarkStart w:id="2128" w:name="_Toc21102645"/>
      <w:bookmarkStart w:id="2129" w:name="_Toc29810494"/>
      <w:bookmarkStart w:id="2130" w:name="_Toc36635846"/>
      <w:bookmarkStart w:id="2131" w:name="_Toc37272792"/>
      <w:bookmarkStart w:id="2132" w:name="_Toc45885869"/>
      <w:bookmarkStart w:id="2133" w:name="_Toc53182978"/>
      <w:bookmarkStart w:id="2134" w:name="_Toc58915645"/>
      <w:bookmarkStart w:id="2135" w:name="_Toc58917826"/>
      <w:bookmarkStart w:id="2136" w:name="_Toc66693695"/>
      <w:bookmarkStart w:id="2137" w:name="_Toc74915647"/>
      <w:bookmarkStart w:id="2138" w:name="_Toc76114272"/>
      <w:bookmarkStart w:id="2139" w:name="_Toc76544158"/>
      <w:bookmarkStart w:id="2140" w:name="_Toc82536280"/>
      <w:bookmarkStart w:id="2141" w:name="_Toc89952573"/>
      <w:bookmarkStart w:id="2142" w:name="_Toc98766389"/>
      <w:bookmarkStart w:id="2143" w:name="_Toc99702752"/>
      <w:bookmarkStart w:id="2144" w:name="_Toc106206538"/>
      <w:bookmarkStart w:id="2145" w:name="_Toc115080540"/>
      <w:bookmarkStart w:id="2146" w:name="_Toc121999420"/>
      <w:bookmarkStart w:id="2147" w:name="_Toc124153593"/>
      <w:bookmarkStart w:id="2148" w:name="_Toc124154368"/>
      <w:bookmarkStart w:id="2149" w:name="_Toc131560223"/>
      <w:bookmarkStart w:id="2150" w:name="_Toc137393923"/>
      <w:bookmarkStart w:id="2151" w:name="_Toc163475027"/>
      <w:r w:rsidRPr="00931575">
        <w:rPr>
          <w:lang w:eastAsia="sv-SE"/>
        </w:rPr>
        <w:t>6.3.4.1</w:t>
      </w:r>
      <w:r w:rsidRPr="00931575">
        <w:rPr>
          <w:lang w:eastAsia="sv-SE"/>
        </w:rPr>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152" w:name="_Toc21102646"/>
      <w:bookmarkStart w:id="2153" w:name="_Toc29810495"/>
      <w:bookmarkStart w:id="2154" w:name="_Toc36635847"/>
      <w:bookmarkStart w:id="2155" w:name="_Toc37272793"/>
      <w:bookmarkStart w:id="2156" w:name="_Toc45885870"/>
      <w:bookmarkStart w:id="2157" w:name="_Toc53182979"/>
      <w:bookmarkStart w:id="2158" w:name="_Toc58915646"/>
      <w:bookmarkStart w:id="2159" w:name="_Toc58917827"/>
      <w:bookmarkStart w:id="2160" w:name="_Toc66693696"/>
      <w:bookmarkStart w:id="2161" w:name="_Toc74915648"/>
      <w:bookmarkStart w:id="2162" w:name="_Toc76114273"/>
      <w:bookmarkStart w:id="2163" w:name="_Toc76544159"/>
      <w:bookmarkStart w:id="2164" w:name="_Toc82536281"/>
      <w:bookmarkStart w:id="2165" w:name="_Toc89952574"/>
      <w:bookmarkStart w:id="2166" w:name="_Toc98766390"/>
      <w:bookmarkStart w:id="2167" w:name="_Toc99702753"/>
      <w:bookmarkStart w:id="2168" w:name="_Toc106206539"/>
      <w:bookmarkStart w:id="2169" w:name="_Toc115080541"/>
      <w:bookmarkStart w:id="2170" w:name="_Toc121999421"/>
      <w:bookmarkStart w:id="2171" w:name="_Toc124153594"/>
      <w:bookmarkStart w:id="2172" w:name="_Toc124154369"/>
      <w:bookmarkStart w:id="2173" w:name="_Toc131560224"/>
      <w:bookmarkStart w:id="2174" w:name="_Toc137393924"/>
      <w:bookmarkStart w:id="2175" w:name="_Toc163475028"/>
      <w:r w:rsidRPr="00931575">
        <w:rPr>
          <w:lang w:eastAsia="sv-SE"/>
        </w:rPr>
        <w:t>6.3.4.2</w:t>
      </w:r>
      <w:r w:rsidRPr="00931575">
        <w:rPr>
          <w:lang w:eastAsia="sv-SE"/>
        </w:rPr>
        <w:tab/>
        <w:t>Procedure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176" w:name="_Toc21102647"/>
      <w:bookmarkStart w:id="2177" w:name="_Toc29810496"/>
      <w:bookmarkStart w:id="2178" w:name="_Toc36635848"/>
      <w:bookmarkStart w:id="2179" w:name="_Toc37272794"/>
      <w:bookmarkStart w:id="2180" w:name="_Toc45885871"/>
      <w:bookmarkStart w:id="2181" w:name="_Toc53182980"/>
      <w:bookmarkStart w:id="2182" w:name="_Toc58915647"/>
      <w:bookmarkStart w:id="2183" w:name="_Toc58917828"/>
      <w:bookmarkStart w:id="2184" w:name="_Toc66693697"/>
      <w:bookmarkStart w:id="2185" w:name="_Toc74915649"/>
      <w:bookmarkStart w:id="2186" w:name="_Toc76114274"/>
      <w:bookmarkStart w:id="2187" w:name="_Toc76544160"/>
      <w:bookmarkStart w:id="2188" w:name="_Toc82536282"/>
      <w:bookmarkStart w:id="2189" w:name="_Toc89952575"/>
      <w:bookmarkStart w:id="2190" w:name="_Toc98766391"/>
      <w:bookmarkStart w:id="2191" w:name="_Toc99702754"/>
      <w:bookmarkStart w:id="2192" w:name="_Toc106206540"/>
      <w:bookmarkStart w:id="2193" w:name="_Toc115080542"/>
      <w:bookmarkStart w:id="2194" w:name="_Toc121999422"/>
      <w:bookmarkStart w:id="2195" w:name="_Toc124153595"/>
      <w:bookmarkStart w:id="2196" w:name="_Toc124154370"/>
      <w:bookmarkStart w:id="2197" w:name="_Toc131560225"/>
      <w:bookmarkStart w:id="2198" w:name="_Toc137393925"/>
      <w:bookmarkStart w:id="2199" w:name="_Toc163475029"/>
      <w:r w:rsidRPr="00931575">
        <w:rPr>
          <w:lang w:eastAsia="sv-SE"/>
        </w:rPr>
        <w:t>6</w:t>
      </w:r>
      <w:r w:rsidRPr="00931575">
        <w:rPr>
          <w:lang w:eastAsia="zh-CN"/>
        </w:rPr>
        <w:t>.3.</w:t>
      </w:r>
      <w:r w:rsidRPr="00931575">
        <w:rPr>
          <w:lang w:eastAsia="sv-SE"/>
        </w:rPr>
        <w:t>5</w:t>
      </w:r>
      <w:r w:rsidRPr="00931575">
        <w:rPr>
          <w:lang w:eastAsia="sv-SE"/>
        </w:rPr>
        <w:tab/>
        <w:t>Test requirement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E32103" w14:textId="77777777" w:rsidR="00C45907" w:rsidRPr="00931575" w:rsidRDefault="00C45907" w:rsidP="00C45907">
      <w:pPr>
        <w:pStyle w:val="Heading4"/>
        <w:rPr>
          <w:lang w:eastAsia="sv-SE"/>
        </w:rPr>
      </w:pPr>
      <w:bookmarkStart w:id="2200" w:name="_Toc13081940"/>
      <w:bookmarkStart w:id="2201" w:name="_Toc29810497"/>
      <w:bookmarkStart w:id="2202" w:name="_Toc36635849"/>
      <w:bookmarkStart w:id="2203" w:name="_Toc37272795"/>
      <w:bookmarkStart w:id="2204" w:name="_Toc45885872"/>
      <w:bookmarkStart w:id="2205" w:name="_Toc53182981"/>
      <w:bookmarkStart w:id="2206" w:name="_Toc58915648"/>
      <w:bookmarkStart w:id="2207" w:name="_Toc58917829"/>
      <w:bookmarkStart w:id="2208" w:name="_Toc66693698"/>
      <w:bookmarkStart w:id="2209" w:name="_Toc74915650"/>
      <w:bookmarkStart w:id="2210" w:name="_Toc76114275"/>
      <w:bookmarkStart w:id="2211" w:name="_Toc76544161"/>
      <w:bookmarkStart w:id="2212" w:name="_Toc82536283"/>
      <w:bookmarkStart w:id="2213" w:name="_Toc89952576"/>
      <w:bookmarkStart w:id="2214" w:name="_Toc98766392"/>
      <w:bookmarkStart w:id="2215" w:name="_Toc99702755"/>
      <w:bookmarkStart w:id="2216" w:name="_Toc106206541"/>
      <w:bookmarkStart w:id="2217" w:name="_Toc115080543"/>
      <w:bookmarkStart w:id="2218" w:name="_Toc121999423"/>
      <w:bookmarkStart w:id="2219" w:name="_Toc124153596"/>
      <w:bookmarkStart w:id="2220" w:name="_Toc124154371"/>
      <w:bookmarkStart w:id="2221" w:name="_Toc131560226"/>
      <w:bookmarkStart w:id="2222" w:name="_Toc137393926"/>
      <w:bookmarkStart w:id="2223" w:name="_Toc21102649"/>
      <w:bookmarkStart w:id="2224" w:name="_Toc163475030"/>
      <w:r w:rsidRPr="00931575">
        <w:rPr>
          <w:lang w:eastAsia="sv-SE"/>
        </w:rPr>
        <w:t>6.3.5.1</w:t>
      </w:r>
      <w:r w:rsidRPr="00931575">
        <w:rPr>
          <w:lang w:eastAsia="sv-SE"/>
        </w:rPr>
        <w:tab/>
      </w:r>
      <w:r w:rsidRPr="00931575">
        <w:rPr>
          <w:i/>
          <w:lang w:eastAsia="sv-SE"/>
        </w:rPr>
        <w:t>BS type 1-O</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4"/>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225" w:name="_Toc29810498"/>
      <w:bookmarkStart w:id="2226" w:name="_Toc36635850"/>
      <w:bookmarkStart w:id="2227" w:name="_Toc37272796"/>
      <w:bookmarkStart w:id="2228" w:name="_Toc45885873"/>
      <w:bookmarkStart w:id="2229" w:name="_Toc53182982"/>
      <w:bookmarkStart w:id="2230" w:name="_Toc58915649"/>
      <w:bookmarkStart w:id="2231" w:name="_Toc58917830"/>
      <w:bookmarkStart w:id="2232" w:name="_Toc66693699"/>
      <w:bookmarkStart w:id="2233" w:name="_Toc74915651"/>
      <w:bookmarkStart w:id="2234" w:name="_Toc76114276"/>
      <w:bookmarkStart w:id="2235" w:name="_Toc76544162"/>
      <w:bookmarkStart w:id="2236" w:name="_Toc82536284"/>
      <w:bookmarkStart w:id="2237" w:name="_Toc89952577"/>
      <w:bookmarkStart w:id="2238" w:name="_Toc98766393"/>
      <w:bookmarkStart w:id="2239" w:name="_Toc99702756"/>
      <w:bookmarkStart w:id="2240" w:name="_Toc106206542"/>
      <w:bookmarkStart w:id="2241" w:name="_Toc115080544"/>
      <w:bookmarkStart w:id="2242" w:name="_Toc121999424"/>
      <w:bookmarkStart w:id="2243" w:name="_Toc124153597"/>
      <w:bookmarkStart w:id="2244" w:name="_Toc124154372"/>
      <w:bookmarkStart w:id="2245" w:name="_Toc131560227"/>
      <w:bookmarkStart w:id="2246" w:name="_Toc137393927"/>
      <w:bookmarkStart w:id="2247" w:name="_Toc163475031"/>
      <w:r w:rsidRPr="00931575">
        <w:rPr>
          <w:lang w:eastAsia="sv-SE"/>
        </w:rPr>
        <w:t>6.3.5.2</w:t>
      </w:r>
      <w:r w:rsidRPr="00931575">
        <w:rPr>
          <w:lang w:eastAsia="sv-SE"/>
        </w:rPr>
        <w:tab/>
      </w:r>
      <w:r w:rsidRPr="00931575">
        <w:rPr>
          <w:i/>
          <w:lang w:eastAsia="sv-SE"/>
        </w:rPr>
        <w:t>BS type 2-O</w:t>
      </w:r>
      <w:bookmarkEnd w:id="2223"/>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248" w:name="_Toc21102650"/>
      <w:bookmarkStart w:id="2249" w:name="_Toc29810499"/>
      <w:bookmarkStart w:id="2250" w:name="_Toc36635851"/>
      <w:bookmarkStart w:id="2251" w:name="_Toc37272797"/>
      <w:bookmarkStart w:id="2252" w:name="_Toc45885874"/>
      <w:bookmarkStart w:id="2253" w:name="_Toc53182983"/>
      <w:bookmarkStart w:id="2254" w:name="_Toc58915650"/>
      <w:bookmarkStart w:id="2255" w:name="_Toc58917831"/>
      <w:bookmarkStart w:id="2256" w:name="_Toc66693700"/>
      <w:bookmarkStart w:id="2257" w:name="_Toc74915652"/>
      <w:bookmarkStart w:id="2258" w:name="_Toc76114277"/>
      <w:bookmarkStart w:id="2259" w:name="_Toc76544163"/>
      <w:bookmarkStart w:id="2260" w:name="_Toc82536285"/>
      <w:bookmarkStart w:id="2261" w:name="_Toc89952578"/>
      <w:bookmarkStart w:id="2262" w:name="_Toc98766394"/>
      <w:bookmarkStart w:id="2263"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264" w:name="_Toc106206543"/>
      <w:bookmarkStart w:id="2265" w:name="_Toc115080545"/>
      <w:bookmarkStart w:id="2266" w:name="_Toc121999425"/>
      <w:bookmarkStart w:id="2267" w:name="_Toc124153598"/>
      <w:bookmarkStart w:id="2268" w:name="_Toc124154373"/>
      <w:bookmarkStart w:id="2269" w:name="_Toc131560228"/>
      <w:bookmarkStart w:id="2270" w:name="_Toc137393928"/>
      <w:bookmarkStart w:id="2271" w:name="_Toc163475032"/>
      <w:r w:rsidRPr="00931575">
        <w:t>6.4</w:t>
      </w:r>
      <w:r w:rsidRPr="00931575">
        <w:tab/>
        <w:t>OTA output power dynamics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2053B2DC" w14:textId="77777777" w:rsidR="00C45907" w:rsidRPr="00931575" w:rsidRDefault="00C45907" w:rsidP="00C45907">
      <w:pPr>
        <w:pStyle w:val="Heading3"/>
      </w:pPr>
      <w:bookmarkStart w:id="2272" w:name="_Toc21102651"/>
      <w:bookmarkStart w:id="2273" w:name="_Toc29810500"/>
      <w:bookmarkStart w:id="2274" w:name="_Toc36635852"/>
      <w:bookmarkStart w:id="2275" w:name="_Toc37272798"/>
      <w:bookmarkStart w:id="2276" w:name="_Toc45885875"/>
      <w:bookmarkStart w:id="2277" w:name="_Toc53182984"/>
      <w:bookmarkStart w:id="2278" w:name="_Toc58915651"/>
      <w:bookmarkStart w:id="2279" w:name="_Toc58917832"/>
      <w:bookmarkStart w:id="2280" w:name="_Toc66693701"/>
      <w:bookmarkStart w:id="2281" w:name="_Toc74915653"/>
      <w:bookmarkStart w:id="2282" w:name="_Toc76114278"/>
      <w:bookmarkStart w:id="2283" w:name="_Toc76544164"/>
      <w:bookmarkStart w:id="2284" w:name="_Toc82536286"/>
      <w:bookmarkStart w:id="2285" w:name="_Toc89952579"/>
      <w:bookmarkStart w:id="2286" w:name="_Toc98766395"/>
      <w:bookmarkStart w:id="2287" w:name="_Toc99702758"/>
      <w:bookmarkStart w:id="2288" w:name="_Toc106206544"/>
      <w:bookmarkStart w:id="2289" w:name="_Toc115080546"/>
      <w:bookmarkStart w:id="2290" w:name="_Toc121999426"/>
      <w:bookmarkStart w:id="2291" w:name="_Toc124153599"/>
      <w:bookmarkStart w:id="2292" w:name="_Toc124154374"/>
      <w:bookmarkStart w:id="2293" w:name="_Toc131560229"/>
      <w:bookmarkStart w:id="2294" w:name="_Toc137393929"/>
      <w:bookmarkStart w:id="2295" w:name="_Toc163475033"/>
      <w:r w:rsidRPr="00931575">
        <w:t>6.4.1</w:t>
      </w:r>
      <w:r w:rsidRPr="00931575">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96" w:name="_Toc21102652"/>
      <w:bookmarkStart w:id="2297" w:name="_Toc29810501"/>
      <w:bookmarkStart w:id="2298" w:name="_Toc36635853"/>
      <w:bookmarkStart w:id="2299" w:name="_Toc37272799"/>
      <w:bookmarkStart w:id="2300" w:name="_Toc45885876"/>
      <w:bookmarkStart w:id="2301" w:name="_Toc53182985"/>
      <w:bookmarkStart w:id="2302" w:name="_Toc58915652"/>
      <w:bookmarkStart w:id="2303" w:name="_Toc58917833"/>
      <w:bookmarkStart w:id="2304" w:name="_Toc66693702"/>
      <w:bookmarkStart w:id="2305" w:name="_Toc74915654"/>
      <w:bookmarkStart w:id="2306" w:name="_Toc76114279"/>
      <w:bookmarkStart w:id="2307" w:name="_Toc76544165"/>
      <w:bookmarkStart w:id="2308" w:name="_Toc82536287"/>
      <w:bookmarkStart w:id="2309" w:name="_Toc89952580"/>
      <w:bookmarkStart w:id="2310" w:name="_Toc98766396"/>
      <w:bookmarkStart w:id="2311" w:name="_Toc99702759"/>
      <w:bookmarkStart w:id="2312" w:name="_Toc106206545"/>
      <w:bookmarkStart w:id="2313" w:name="_Toc115080547"/>
      <w:bookmarkStart w:id="2314" w:name="_Toc121999427"/>
      <w:bookmarkStart w:id="2315" w:name="_Toc124153600"/>
      <w:bookmarkStart w:id="2316" w:name="_Toc124154375"/>
      <w:bookmarkStart w:id="2317" w:name="_Toc131560230"/>
      <w:bookmarkStart w:id="2318" w:name="_Toc137393930"/>
      <w:bookmarkStart w:id="2319" w:name="_Toc163475034"/>
      <w:r w:rsidRPr="00931575">
        <w:t>6.4.2</w:t>
      </w:r>
      <w:r w:rsidRPr="00931575">
        <w:tab/>
        <w:t>OTA RE power control dynamic range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0F599E9" w14:textId="77777777" w:rsidR="00C45907" w:rsidRPr="00931575" w:rsidRDefault="00C45907" w:rsidP="00C45907">
      <w:pPr>
        <w:pStyle w:val="Heading4"/>
        <w:rPr>
          <w:lang w:eastAsia="sv-SE"/>
        </w:rPr>
      </w:pPr>
      <w:bookmarkStart w:id="2320" w:name="_Toc21102653"/>
      <w:bookmarkStart w:id="2321" w:name="_Toc29810502"/>
      <w:bookmarkStart w:id="2322" w:name="_Toc36635854"/>
      <w:bookmarkStart w:id="2323" w:name="_Toc37272800"/>
      <w:bookmarkStart w:id="2324" w:name="_Toc45885877"/>
      <w:bookmarkStart w:id="2325" w:name="_Toc53182986"/>
      <w:bookmarkStart w:id="2326" w:name="_Toc58915653"/>
      <w:bookmarkStart w:id="2327" w:name="_Toc58917834"/>
      <w:bookmarkStart w:id="2328" w:name="_Toc66693703"/>
      <w:bookmarkStart w:id="2329" w:name="_Toc74915655"/>
      <w:bookmarkStart w:id="2330" w:name="_Toc76114280"/>
      <w:bookmarkStart w:id="2331" w:name="_Toc76544166"/>
      <w:bookmarkStart w:id="2332" w:name="_Toc82536288"/>
      <w:bookmarkStart w:id="2333" w:name="_Toc89952581"/>
      <w:bookmarkStart w:id="2334" w:name="_Toc98766397"/>
      <w:bookmarkStart w:id="2335" w:name="_Toc99702760"/>
      <w:bookmarkStart w:id="2336" w:name="_Toc106206546"/>
      <w:bookmarkStart w:id="2337" w:name="_Toc115080548"/>
      <w:bookmarkStart w:id="2338" w:name="_Toc121999428"/>
      <w:bookmarkStart w:id="2339" w:name="_Toc124153601"/>
      <w:bookmarkStart w:id="2340" w:name="_Toc124154376"/>
      <w:bookmarkStart w:id="2341" w:name="_Toc131560231"/>
      <w:bookmarkStart w:id="2342" w:name="_Toc137393931"/>
      <w:bookmarkStart w:id="2343" w:name="_Toc163475035"/>
      <w:r w:rsidRPr="00931575">
        <w:rPr>
          <w:lang w:eastAsia="sv-SE"/>
        </w:rPr>
        <w:t>6.4.2.1</w:t>
      </w:r>
      <w:r w:rsidRPr="00931575">
        <w:rPr>
          <w:lang w:eastAsia="sv-SE"/>
        </w:rPr>
        <w:tab/>
        <w:t>Definition and applicability</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344" w:name="_Toc21102654"/>
      <w:bookmarkStart w:id="2345" w:name="_Toc29810503"/>
      <w:bookmarkStart w:id="2346" w:name="_Toc36635855"/>
      <w:bookmarkStart w:id="2347" w:name="_Toc37272801"/>
      <w:bookmarkStart w:id="2348" w:name="_Toc45885878"/>
      <w:bookmarkStart w:id="2349" w:name="_Toc53182987"/>
      <w:bookmarkStart w:id="2350" w:name="_Toc58915654"/>
      <w:bookmarkStart w:id="2351" w:name="_Toc58917835"/>
      <w:bookmarkStart w:id="2352" w:name="_Toc66693704"/>
      <w:bookmarkStart w:id="2353" w:name="_Toc74915656"/>
      <w:bookmarkStart w:id="2354" w:name="_Toc76114281"/>
      <w:bookmarkStart w:id="2355" w:name="_Toc76544167"/>
      <w:bookmarkStart w:id="2356" w:name="_Toc82536289"/>
      <w:bookmarkStart w:id="2357" w:name="_Toc89952582"/>
      <w:bookmarkStart w:id="2358" w:name="_Toc98766398"/>
      <w:bookmarkStart w:id="2359" w:name="_Toc99702761"/>
      <w:bookmarkStart w:id="2360" w:name="_Toc106206547"/>
      <w:bookmarkStart w:id="2361" w:name="_Toc115080549"/>
      <w:bookmarkStart w:id="2362" w:name="_Toc121999429"/>
      <w:bookmarkStart w:id="2363" w:name="_Toc124153602"/>
      <w:bookmarkStart w:id="2364" w:name="_Toc124154377"/>
      <w:bookmarkStart w:id="2365" w:name="_Toc131560232"/>
      <w:bookmarkStart w:id="2366" w:name="_Toc137393932"/>
      <w:bookmarkStart w:id="2367" w:name="_Toc163475036"/>
      <w:r w:rsidRPr="00931575">
        <w:rPr>
          <w:lang w:eastAsia="sv-SE"/>
        </w:rPr>
        <w:lastRenderedPageBreak/>
        <w:t>6.4.2.2</w:t>
      </w:r>
      <w:r w:rsidRPr="00931575">
        <w:rPr>
          <w:lang w:eastAsia="sv-SE"/>
        </w:rPr>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368" w:name="_Toc21102655"/>
      <w:bookmarkStart w:id="2369" w:name="_Toc29810504"/>
      <w:bookmarkStart w:id="2370" w:name="_Toc36635856"/>
      <w:bookmarkStart w:id="2371" w:name="_Toc37272802"/>
      <w:bookmarkStart w:id="2372" w:name="_Toc45885879"/>
      <w:bookmarkStart w:id="2373" w:name="_Toc53182988"/>
      <w:bookmarkStart w:id="2374" w:name="_Toc58915655"/>
      <w:bookmarkStart w:id="2375" w:name="_Toc58917836"/>
      <w:bookmarkStart w:id="2376" w:name="_Toc66693705"/>
      <w:bookmarkStart w:id="2377" w:name="_Toc74915657"/>
      <w:bookmarkStart w:id="2378" w:name="_Toc76114282"/>
      <w:bookmarkStart w:id="2379" w:name="_Toc76544168"/>
      <w:bookmarkStart w:id="2380" w:name="_Toc82536290"/>
      <w:bookmarkStart w:id="2381" w:name="_Toc89952583"/>
      <w:bookmarkStart w:id="2382" w:name="_Toc98766399"/>
      <w:bookmarkStart w:id="2383" w:name="_Toc99702762"/>
      <w:bookmarkStart w:id="2384" w:name="_Toc106206548"/>
      <w:bookmarkStart w:id="2385" w:name="_Toc115080550"/>
      <w:bookmarkStart w:id="2386" w:name="_Toc121999430"/>
      <w:bookmarkStart w:id="2387" w:name="_Toc124153603"/>
      <w:bookmarkStart w:id="2388" w:name="_Toc124154378"/>
      <w:bookmarkStart w:id="2389" w:name="_Toc131560233"/>
      <w:bookmarkStart w:id="2390" w:name="_Toc137393933"/>
      <w:bookmarkStart w:id="2391" w:name="_Toc163475037"/>
      <w:r w:rsidRPr="00931575">
        <w:rPr>
          <w:lang w:eastAsia="sv-SE"/>
        </w:rPr>
        <w:t>6.</w:t>
      </w:r>
      <w:r w:rsidRPr="00931575">
        <w:rPr>
          <w:lang w:eastAsia="zh-CN"/>
        </w:rPr>
        <w:t>4.2.</w:t>
      </w:r>
      <w:r w:rsidRPr="00931575">
        <w:rPr>
          <w:lang w:eastAsia="sv-SE"/>
        </w:rPr>
        <w:t>3</w:t>
      </w:r>
      <w:r w:rsidRPr="00931575">
        <w:rPr>
          <w:lang w:eastAsia="sv-SE"/>
        </w:rPr>
        <w:tab/>
        <w:t>Method of test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392" w:name="_Toc21102656"/>
      <w:bookmarkStart w:id="2393" w:name="_Toc29810505"/>
      <w:bookmarkStart w:id="2394" w:name="_Toc36635857"/>
      <w:bookmarkStart w:id="2395" w:name="_Toc37272803"/>
      <w:bookmarkStart w:id="2396" w:name="_Toc45885880"/>
      <w:bookmarkStart w:id="2397" w:name="_Toc53182989"/>
      <w:bookmarkStart w:id="2398" w:name="_Toc58915656"/>
      <w:bookmarkStart w:id="2399" w:name="_Toc58917837"/>
      <w:bookmarkStart w:id="2400" w:name="_Toc66693706"/>
      <w:bookmarkStart w:id="2401" w:name="_Toc74915658"/>
      <w:bookmarkStart w:id="2402" w:name="_Toc76114283"/>
      <w:bookmarkStart w:id="2403" w:name="_Toc76544169"/>
      <w:bookmarkStart w:id="2404" w:name="_Toc82536291"/>
      <w:bookmarkStart w:id="2405" w:name="_Toc89952584"/>
      <w:bookmarkStart w:id="2406" w:name="_Toc98766400"/>
      <w:bookmarkStart w:id="2407" w:name="_Toc99702763"/>
      <w:bookmarkStart w:id="2408" w:name="_Toc106206549"/>
      <w:bookmarkStart w:id="2409" w:name="_Toc115080551"/>
      <w:bookmarkStart w:id="2410" w:name="_Toc121999431"/>
      <w:bookmarkStart w:id="2411" w:name="_Toc124153604"/>
      <w:bookmarkStart w:id="2412" w:name="_Toc124154379"/>
      <w:bookmarkStart w:id="2413" w:name="_Toc131560234"/>
      <w:bookmarkStart w:id="2414" w:name="_Toc137393934"/>
      <w:bookmarkStart w:id="2415" w:name="_Toc163475038"/>
      <w:r w:rsidRPr="00931575">
        <w:t>6.4.3</w:t>
      </w:r>
      <w:r w:rsidRPr="00931575">
        <w:tab/>
        <w:t>OTA total power dynamic range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22160FB" w14:textId="77777777" w:rsidR="00C45907" w:rsidRPr="00931575" w:rsidRDefault="00C45907" w:rsidP="00C45907">
      <w:pPr>
        <w:pStyle w:val="Heading4"/>
        <w:rPr>
          <w:lang w:eastAsia="sv-SE"/>
        </w:rPr>
      </w:pPr>
      <w:bookmarkStart w:id="2416" w:name="_Toc21102657"/>
      <w:bookmarkStart w:id="2417" w:name="_Toc29810506"/>
      <w:bookmarkStart w:id="2418" w:name="_Toc36635858"/>
      <w:bookmarkStart w:id="2419" w:name="_Toc37272804"/>
      <w:bookmarkStart w:id="2420" w:name="_Toc45885881"/>
      <w:bookmarkStart w:id="2421" w:name="_Toc53182990"/>
      <w:bookmarkStart w:id="2422" w:name="_Toc58915657"/>
      <w:bookmarkStart w:id="2423" w:name="_Toc58917838"/>
      <w:bookmarkStart w:id="2424" w:name="_Toc66693707"/>
      <w:bookmarkStart w:id="2425" w:name="_Toc74915659"/>
      <w:bookmarkStart w:id="2426" w:name="_Toc76114284"/>
      <w:bookmarkStart w:id="2427" w:name="_Toc76544170"/>
      <w:bookmarkStart w:id="2428" w:name="_Toc82536292"/>
      <w:bookmarkStart w:id="2429" w:name="_Toc89952585"/>
      <w:bookmarkStart w:id="2430" w:name="_Toc98766401"/>
      <w:bookmarkStart w:id="2431" w:name="_Toc99702764"/>
      <w:bookmarkStart w:id="2432" w:name="_Toc106206550"/>
      <w:bookmarkStart w:id="2433" w:name="_Toc115080552"/>
      <w:bookmarkStart w:id="2434" w:name="_Toc121999432"/>
      <w:bookmarkStart w:id="2435" w:name="_Toc124153605"/>
      <w:bookmarkStart w:id="2436" w:name="_Toc124154380"/>
      <w:bookmarkStart w:id="2437" w:name="_Toc131560235"/>
      <w:bookmarkStart w:id="2438" w:name="_Toc137393935"/>
      <w:bookmarkStart w:id="2439" w:name="_Toc163475039"/>
      <w:r w:rsidRPr="00931575">
        <w:rPr>
          <w:lang w:eastAsia="sv-SE"/>
        </w:rPr>
        <w:t>6.4.3.1</w:t>
      </w:r>
      <w:r w:rsidRPr="00931575">
        <w:rPr>
          <w:lang w:eastAsia="sv-SE"/>
        </w:rP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440" w:name="_Toc21102658"/>
      <w:bookmarkStart w:id="244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442" w:name="_Toc36635859"/>
      <w:bookmarkStart w:id="2443" w:name="_Toc37272805"/>
      <w:bookmarkStart w:id="2444" w:name="_Toc45885882"/>
      <w:bookmarkStart w:id="2445" w:name="_Toc53182991"/>
      <w:bookmarkStart w:id="2446" w:name="_Toc58915658"/>
      <w:bookmarkStart w:id="2447" w:name="_Toc58917839"/>
      <w:bookmarkStart w:id="2448" w:name="_Toc66693708"/>
      <w:bookmarkStart w:id="2449" w:name="_Toc74915660"/>
      <w:bookmarkStart w:id="2450" w:name="_Toc76114285"/>
      <w:bookmarkStart w:id="2451" w:name="_Toc76544171"/>
      <w:bookmarkStart w:id="2452" w:name="_Toc82536293"/>
      <w:bookmarkStart w:id="2453" w:name="_Toc89952586"/>
      <w:bookmarkStart w:id="2454" w:name="_Toc98766402"/>
      <w:bookmarkStart w:id="2455" w:name="_Toc99702765"/>
      <w:bookmarkStart w:id="2456" w:name="_Toc106206551"/>
      <w:bookmarkStart w:id="2457" w:name="_Toc115080553"/>
      <w:bookmarkStart w:id="2458" w:name="_Toc121999433"/>
      <w:bookmarkStart w:id="2459" w:name="_Toc124153606"/>
      <w:bookmarkStart w:id="2460" w:name="_Toc124154381"/>
      <w:bookmarkStart w:id="2461" w:name="_Toc131560236"/>
      <w:bookmarkStart w:id="2462" w:name="_Toc137393936"/>
      <w:bookmarkStart w:id="2463" w:name="_Toc163475040"/>
      <w:r w:rsidRPr="00931575">
        <w:rPr>
          <w:lang w:eastAsia="sv-SE"/>
        </w:rPr>
        <w:t>6.4.3.2</w:t>
      </w:r>
      <w:r w:rsidRPr="00931575">
        <w:rPr>
          <w:lang w:eastAsia="sv-SE"/>
        </w:rPr>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464" w:name="_Toc21102659"/>
      <w:bookmarkStart w:id="2465" w:name="_Toc29810508"/>
      <w:bookmarkStart w:id="2466" w:name="_Toc36635860"/>
      <w:bookmarkStart w:id="2467" w:name="_Toc37272806"/>
      <w:bookmarkStart w:id="2468" w:name="_Toc45885883"/>
      <w:bookmarkStart w:id="2469" w:name="_Toc53182992"/>
      <w:bookmarkStart w:id="2470" w:name="_Toc58915659"/>
      <w:bookmarkStart w:id="2471" w:name="_Toc58917840"/>
      <w:bookmarkStart w:id="2472" w:name="_Toc66693709"/>
      <w:bookmarkStart w:id="2473" w:name="_Toc74915661"/>
      <w:bookmarkStart w:id="2474" w:name="_Toc76114286"/>
      <w:bookmarkStart w:id="2475" w:name="_Toc76544172"/>
      <w:bookmarkStart w:id="2476" w:name="_Toc82536294"/>
      <w:bookmarkStart w:id="2477" w:name="_Toc89952587"/>
      <w:bookmarkStart w:id="2478" w:name="_Toc98766403"/>
      <w:bookmarkStart w:id="2479" w:name="_Toc99702766"/>
      <w:bookmarkStart w:id="2480" w:name="_Toc106206552"/>
      <w:bookmarkStart w:id="2481" w:name="_Toc115080554"/>
      <w:bookmarkStart w:id="2482" w:name="_Toc121999434"/>
      <w:bookmarkStart w:id="2483" w:name="_Toc124153607"/>
      <w:bookmarkStart w:id="2484" w:name="_Toc124154382"/>
      <w:bookmarkStart w:id="2485" w:name="_Toc131560237"/>
      <w:bookmarkStart w:id="2486" w:name="_Toc137393937"/>
      <w:bookmarkStart w:id="2487" w:name="_Toc163475041"/>
      <w:r w:rsidRPr="00931575">
        <w:rPr>
          <w:lang w:eastAsia="sv-SE"/>
        </w:rPr>
        <w:t>6.4.3.3</w:t>
      </w:r>
      <w:r w:rsidRPr="00931575">
        <w:rPr>
          <w:lang w:eastAsia="sv-SE"/>
        </w:rPr>
        <w:tab/>
        <w:t>Test purpose</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488" w:name="_Toc21102660"/>
      <w:bookmarkStart w:id="2489" w:name="_Toc29810509"/>
      <w:bookmarkStart w:id="2490" w:name="_Toc36635861"/>
      <w:bookmarkStart w:id="2491" w:name="_Toc37272807"/>
      <w:bookmarkStart w:id="2492" w:name="_Toc45885884"/>
      <w:bookmarkStart w:id="2493" w:name="_Toc53182993"/>
      <w:bookmarkStart w:id="2494" w:name="_Toc58915660"/>
      <w:bookmarkStart w:id="2495" w:name="_Toc58917841"/>
      <w:bookmarkStart w:id="2496" w:name="_Toc66693710"/>
      <w:bookmarkStart w:id="2497" w:name="_Toc74915662"/>
      <w:bookmarkStart w:id="2498" w:name="_Toc76114287"/>
      <w:bookmarkStart w:id="2499" w:name="_Toc76544173"/>
      <w:bookmarkStart w:id="2500" w:name="_Toc82536295"/>
      <w:bookmarkStart w:id="2501" w:name="_Toc89952588"/>
      <w:bookmarkStart w:id="2502" w:name="_Toc98766404"/>
      <w:bookmarkStart w:id="2503" w:name="_Toc99702767"/>
      <w:bookmarkStart w:id="2504" w:name="_Toc106206553"/>
      <w:bookmarkStart w:id="2505" w:name="_Toc115080555"/>
      <w:bookmarkStart w:id="2506" w:name="_Toc121999435"/>
      <w:bookmarkStart w:id="2507" w:name="_Toc124153608"/>
      <w:bookmarkStart w:id="2508" w:name="_Toc124154383"/>
      <w:bookmarkStart w:id="2509" w:name="_Toc131560238"/>
      <w:bookmarkStart w:id="2510" w:name="_Toc137393938"/>
      <w:bookmarkStart w:id="2511" w:name="_Toc163475042"/>
      <w:r w:rsidRPr="00931575">
        <w:rPr>
          <w:lang w:eastAsia="sv-SE"/>
        </w:rPr>
        <w:t>6.</w:t>
      </w:r>
      <w:r w:rsidRPr="00931575">
        <w:rPr>
          <w:lang w:eastAsia="zh-CN"/>
        </w:rPr>
        <w:t>4.3.</w:t>
      </w:r>
      <w:r w:rsidRPr="00931575">
        <w:rPr>
          <w:lang w:eastAsia="sv-SE"/>
        </w:rPr>
        <w:t>4</w:t>
      </w:r>
      <w:r w:rsidRPr="00931575">
        <w:rPr>
          <w:lang w:eastAsia="sv-SE"/>
        </w:rPr>
        <w:tab/>
        <w:t>Method of test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7B2A6C6" w14:textId="77777777" w:rsidR="00C45907" w:rsidRPr="00931575" w:rsidRDefault="00C45907" w:rsidP="00C45907">
      <w:pPr>
        <w:pStyle w:val="Heading5"/>
        <w:rPr>
          <w:lang w:eastAsia="sv-SE"/>
        </w:rPr>
      </w:pPr>
      <w:bookmarkStart w:id="2512" w:name="_Toc21102661"/>
      <w:bookmarkStart w:id="2513" w:name="_Toc29810510"/>
      <w:bookmarkStart w:id="2514" w:name="_Toc36635862"/>
      <w:bookmarkStart w:id="2515" w:name="_Toc37272808"/>
      <w:bookmarkStart w:id="2516" w:name="_Toc45885885"/>
      <w:bookmarkStart w:id="2517" w:name="_Toc53182994"/>
      <w:bookmarkStart w:id="2518" w:name="_Toc58915661"/>
      <w:bookmarkStart w:id="2519" w:name="_Toc58917842"/>
      <w:bookmarkStart w:id="2520" w:name="_Toc66693711"/>
      <w:bookmarkStart w:id="2521" w:name="_Toc74915663"/>
      <w:bookmarkStart w:id="2522" w:name="_Toc76114288"/>
      <w:bookmarkStart w:id="2523" w:name="_Toc76544174"/>
      <w:bookmarkStart w:id="2524" w:name="_Toc82536296"/>
      <w:bookmarkStart w:id="2525" w:name="_Toc89952589"/>
      <w:bookmarkStart w:id="2526" w:name="_Toc98766405"/>
      <w:bookmarkStart w:id="2527" w:name="_Toc99702768"/>
      <w:bookmarkStart w:id="2528" w:name="_Toc106206554"/>
      <w:bookmarkStart w:id="2529" w:name="_Toc115080556"/>
      <w:bookmarkStart w:id="2530" w:name="_Toc121999436"/>
      <w:bookmarkStart w:id="2531" w:name="_Toc124153609"/>
      <w:bookmarkStart w:id="2532" w:name="_Toc124154384"/>
      <w:bookmarkStart w:id="2533" w:name="_Toc131560239"/>
      <w:bookmarkStart w:id="2534" w:name="_Toc137393939"/>
      <w:bookmarkStart w:id="2535" w:name="_Toc163475043"/>
      <w:r w:rsidRPr="00931575">
        <w:rPr>
          <w:lang w:eastAsia="sv-SE"/>
        </w:rPr>
        <w:t>6.4.3.4.1</w:t>
      </w:r>
      <w:r w:rsidRPr="00931575">
        <w:rPr>
          <w:lang w:eastAsia="sv-SE"/>
        </w:rPr>
        <w:tab/>
        <w:t>Initial conditions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536" w:name="_Toc21102662"/>
      <w:bookmarkStart w:id="2537" w:name="_Toc29810511"/>
      <w:bookmarkStart w:id="2538" w:name="_Toc36635863"/>
      <w:bookmarkStart w:id="2539" w:name="_Toc37272809"/>
      <w:bookmarkStart w:id="2540" w:name="_Toc45885886"/>
      <w:bookmarkStart w:id="2541" w:name="_Toc53182995"/>
      <w:bookmarkStart w:id="2542" w:name="_Toc58915662"/>
      <w:bookmarkStart w:id="2543" w:name="_Toc58917843"/>
      <w:bookmarkStart w:id="2544" w:name="_Toc66693712"/>
      <w:bookmarkStart w:id="2545" w:name="_Toc74915664"/>
      <w:bookmarkStart w:id="2546" w:name="_Toc76114289"/>
      <w:bookmarkStart w:id="2547" w:name="_Toc76544175"/>
      <w:bookmarkStart w:id="2548" w:name="_Toc82536297"/>
      <w:bookmarkStart w:id="2549" w:name="_Toc89952590"/>
      <w:bookmarkStart w:id="2550" w:name="_Toc98766406"/>
      <w:bookmarkStart w:id="2551" w:name="_Toc99702769"/>
      <w:bookmarkStart w:id="2552" w:name="_Toc106206555"/>
      <w:bookmarkStart w:id="2553" w:name="_Toc115080557"/>
      <w:bookmarkStart w:id="2554" w:name="_Toc121999437"/>
      <w:bookmarkStart w:id="2555" w:name="_Toc124153610"/>
      <w:bookmarkStart w:id="2556" w:name="_Toc124154385"/>
      <w:bookmarkStart w:id="2557" w:name="_Toc131560240"/>
      <w:bookmarkStart w:id="2558" w:name="_Toc137393940"/>
      <w:bookmarkStart w:id="2559" w:name="_Toc163475044"/>
      <w:r w:rsidRPr="00931575">
        <w:rPr>
          <w:lang w:eastAsia="sv-SE"/>
        </w:rPr>
        <w:t>6.4.3.4.2</w:t>
      </w:r>
      <w:r w:rsidRPr="00931575">
        <w:rPr>
          <w:lang w:eastAsia="sv-SE"/>
        </w:rPr>
        <w:tab/>
        <w:t>Procedure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560" w:name="_Toc21102663"/>
      <w:bookmarkStart w:id="2561" w:name="_Toc29810512"/>
      <w:bookmarkStart w:id="2562" w:name="_Toc36635864"/>
      <w:bookmarkStart w:id="2563" w:name="_Toc37272810"/>
      <w:bookmarkStart w:id="2564" w:name="_Toc45885887"/>
      <w:bookmarkStart w:id="2565" w:name="_Toc53182996"/>
      <w:bookmarkStart w:id="2566" w:name="_Toc58915663"/>
      <w:bookmarkStart w:id="2567" w:name="_Toc58917844"/>
      <w:bookmarkStart w:id="2568" w:name="_Toc66693713"/>
      <w:bookmarkStart w:id="2569" w:name="_Toc74915665"/>
      <w:bookmarkStart w:id="2570" w:name="_Toc76114290"/>
      <w:bookmarkStart w:id="2571" w:name="_Toc76544176"/>
      <w:bookmarkStart w:id="2572" w:name="_Toc82536298"/>
      <w:bookmarkStart w:id="2573" w:name="_Toc89952591"/>
      <w:bookmarkStart w:id="2574" w:name="_Toc98766407"/>
      <w:bookmarkStart w:id="2575" w:name="_Toc99702770"/>
      <w:bookmarkStart w:id="2576" w:name="_Toc106206556"/>
      <w:bookmarkStart w:id="2577" w:name="_Toc115080558"/>
      <w:bookmarkStart w:id="2578" w:name="_Toc121999438"/>
      <w:bookmarkStart w:id="2579" w:name="_Toc124153611"/>
      <w:bookmarkStart w:id="2580" w:name="_Toc124154386"/>
      <w:bookmarkStart w:id="2581" w:name="_Toc131560241"/>
      <w:bookmarkStart w:id="2582" w:name="_Toc137393941"/>
      <w:bookmarkStart w:id="2583" w:name="_Toc163475045"/>
      <w:r w:rsidRPr="00931575">
        <w:rPr>
          <w:lang w:eastAsia="sv-SE"/>
        </w:rPr>
        <w:t>6.</w:t>
      </w:r>
      <w:r w:rsidRPr="00931575">
        <w:rPr>
          <w:lang w:eastAsia="zh-CN"/>
        </w:rPr>
        <w:t>4.3.</w:t>
      </w:r>
      <w:r w:rsidRPr="00931575">
        <w:rPr>
          <w:lang w:eastAsia="sv-SE"/>
        </w:rPr>
        <w:t>5</w:t>
      </w:r>
      <w:r w:rsidRPr="00931575">
        <w:rPr>
          <w:lang w:eastAsia="sv-SE"/>
        </w:rPr>
        <w:tab/>
        <w:t>Test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488B320" w14:textId="77777777" w:rsidR="00C45907" w:rsidRPr="00931575" w:rsidRDefault="00C45907" w:rsidP="00C45907">
      <w:pPr>
        <w:pStyle w:val="Heading5"/>
        <w:rPr>
          <w:lang w:eastAsia="sv-SE"/>
        </w:rPr>
      </w:pPr>
      <w:bookmarkStart w:id="2584" w:name="_Toc21102664"/>
      <w:bookmarkStart w:id="2585" w:name="_Toc29810513"/>
      <w:bookmarkStart w:id="2586" w:name="_Toc36635865"/>
      <w:bookmarkStart w:id="2587" w:name="_Toc37272811"/>
      <w:bookmarkStart w:id="2588" w:name="_Toc45885888"/>
      <w:bookmarkStart w:id="2589" w:name="_Toc53182997"/>
      <w:bookmarkStart w:id="2590" w:name="_Toc58915664"/>
      <w:bookmarkStart w:id="2591" w:name="_Toc58917845"/>
      <w:bookmarkStart w:id="2592" w:name="_Toc66693714"/>
      <w:bookmarkStart w:id="2593" w:name="_Toc74915666"/>
      <w:bookmarkStart w:id="2594" w:name="_Toc76114291"/>
      <w:bookmarkStart w:id="2595" w:name="_Toc76544177"/>
      <w:bookmarkStart w:id="2596" w:name="_Toc82536299"/>
      <w:bookmarkStart w:id="2597" w:name="_Toc89952592"/>
      <w:bookmarkStart w:id="2598" w:name="_Toc98766408"/>
      <w:bookmarkStart w:id="2599" w:name="_Toc99702771"/>
      <w:bookmarkStart w:id="2600" w:name="_Toc106206557"/>
      <w:bookmarkStart w:id="2601" w:name="_Toc115080559"/>
      <w:bookmarkStart w:id="2602" w:name="_Toc121999439"/>
      <w:bookmarkStart w:id="2603" w:name="_Toc124153612"/>
      <w:bookmarkStart w:id="2604" w:name="_Toc124154387"/>
      <w:bookmarkStart w:id="2605" w:name="_Toc131560242"/>
      <w:bookmarkStart w:id="2606" w:name="_Toc137393942"/>
      <w:bookmarkStart w:id="2607" w:name="_Toc163475046"/>
      <w:r w:rsidRPr="00931575">
        <w:rPr>
          <w:lang w:eastAsia="sv-SE"/>
        </w:rPr>
        <w:t>6.4.3.5.1</w:t>
      </w:r>
      <w:r w:rsidRPr="00931575">
        <w:rPr>
          <w:lang w:eastAsia="sv-SE"/>
        </w:rPr>
        <w:tab/>
      </w:r>
      <w:r w:rsidRPr="00931575">
        <w:rPr>
          <w:i/>
          <w:lang w:eastAsia="sv-SE"/>
        </w:rPr>
        <w:t>BS type 1-O</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608" w:name="_Toc21102665"/>
      <w:bookmarkStart w:id="2609" w:name="_Toc29810514"/>
      <w:bookmarkStart w:id="2610" w:name="_Toc36635866"/>
      <w:bookmarkStart w:id="2611" w:name="_Toc37272812"/>
      <w:bookmarkStart w:id="2612" w:name="_Toc45885889"/>
      <w:bookmarkStart w:id="2613" w:name="_Toc53182998"/>
      <w:bookmarkStart w:id="2614" w:name="_Toc58915665"/>
      <w:bookmarkStart w:id="2615" w:name="_Toc58917846"/>
      <w:bookmarkStart w:id="2616" w:name="_Toc66693715"/>
      <w:bookmarkStart w:id="2617" w:name="_Toc74915667"/>
      <w:bookmarkStart w:id="2618" w:name="_Toc76114292"/>
      <w:bookmarkStart w:id="2619" w:name="_Toc76544178"/>
      <w:bookmarkStart w:id="2620" w:name="_Toc82536300"/>
      <w:bookmarkStart w:id="2621" w:name="_Toc89952593"/>
      <w:bookmarkStart w:id="2622" w:name="_Toc98766409"/>
      <w:bookmarkStart w:id="2623" w:name="_Toc99702772"/>
      <w:bookmarkStart w:id="2624" w:name="_Toc106206558"/>
      <w:bookmarkStart w:id="2625" w:name="_Toc115080560"/>
      <w:bookmarkStart w:id="2626" w:name="_Toc121999440"/>
      <w:bookmarkStart w:id="2627" w:name="_Toc124153613"/>
      <w:bookmarkStart w:id="2628" w:name="_Toc124154388"/>
      <w:bookmarkStart w:id="2629" w:name="_Toc131560243"/>
      <w:bookmarkStart w:id="2630" w:name="_Toc137393943"/>
      <w:bookmarkStart w:id="2631" w:name="_Toc163475047"/>
      <w:r w:rsidRPr="00931575">
        <w:rPr>
          <w:lang w:eastAsia="sv-SE"/>
        </w:rPr>
        <w:t>6.4.3.5.2</w:t>
      </w:r>
      <w:r w:rsidRPr="00931575">
        <w:rPr>
          <w:lang w:eastAsia="sv-SE"/>
        </w:rPr>
        <w:tab/>
      </w:r>
      <w:r w:rsidRPr="00931575">
        <w:rPr>
          <w:i/>
          <w:lang w:eastAsia="sv-SE"/>
        </w:rPr>
        <w:t>BS type 2-O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632" w:name="_Toc21102666"/>
      <w:bookmarkStart w:id="2633" w:name="_Toc29810515"/>
      <w:bookmarkStart w:id="2634" w:name="_Toc36635867"/>
      <w:bookmarkStart w:id="2635" w:name="_Toc37272813"/>
      <w:bookmarkStart w:id="2636" w:name="_Toc45885890"/>
      <w:bookmarkStart w:id="2637" w:name="_Toc53182999"/>
      <w:bookmarkStart w:id="2638" w:name="_Toc58915666"/>
      <w:bookmarkStart w:id="2639" w:name="_Toc58917847"/>
      <w:bookmarkStart w:id="2640" w:name="_Toc66693716"/>
      <w:bookmarkStart w:id="2641" w:name="_Toc74915668"/>
      <w:bookmarkStart w:id="2642" w:name="_Toc76114293"/>
      <w:bookmarkStart w:id="2643" w:name="_Toc76544179"/>
      <w:bookmarkStart w:id="2644" w:name="_Toc82536301"/>
      <w:bookmarkStart w:id="2645" w:name="_Toc89952594"/>
      <w:bookmarkStart w:id="2646" w:name="_Toc98766410"/>
      <w:bookmarkStart w:id="2647" w:name="_Toc99702773"/>
      <w:bookmarkStart w:id="2648" w:name="_Toc106206559"/>
      <w:bookmarkStart w:id="2649" w:name="_Toc115080561"/>
      <w:bookmarkStart w:id="2650" w:name="_Toc121999441"/>
      <w:bookmarkStart w:id="2651" w:name="_Toc124153614"/>
      <w:bookmarkStart w:id="2652" w:name="_Toc124154389"/>
      <w:bookmarkStart w:id="2653" w:name="_Toc131560244"/>
      <w:bookmarkStart w:id="2654" w:name="_Toc137393944"/>
      <w:bookmarkStart w:id="2655" w:name="_Toc163475048"/>
      <w:r w:rsidRPr="00931575">
        <w:t>6.5</w:t>
      </w:r>
      <w:r w:rsidRPr="00931575">
        <w:tab/>
        <w:t>OTA transmit ON/OFF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9B73E8" w14:textId="77777777" w:rsidR="00C45907" w:rsidRPr="00931575" w:rsidRDefault="00C45907" w:rsidP="00C45907">
      <w:pPr>
        <w:pStyle w:val="Heading3"/>
      </w:pPr>
      <w:bookmarkStart w:id="2656" w:name="_Toc21102667"/>
      <w:bookmarkStart w:id="2657" w:name="_Toc29810516"/>
      <w:bookmarkStart w:id="2658" w:name="_Toc36635868"/>
      <w:bookmarkStart w:id="2659" w:name="_Toc37272814"/>
      <w:bookmarkStart w:id="2660" w:name="_Toc45885891"/>
      <w:bookmarkStart w:id="2661" w:name="_Toc53183000"/>
      <w:bookmarkStart w:id="2662" w:name="_Toc58915667"/>
      <w:bookmarkStart w:id="2663" w:name="_Toc58917848"/>
      <w:bookmarkStart w:id="2664" w:name="_Toc66693717"/>
      <w:bookmarkStart w:id="2665" w:name="_Toc74915669"/>
      <w:bookmarkStart w:id="2666" w:name="_Toc76114294"/>
      <w:bookmarkStart w:id="2667" w:name="_Toc76544180"/>
      <w:bookmarkStart w:id="2668" w:name="_Toc82536302"/>
      <w:bookmarkStart w:id="2669" w:name="_Toc89952595"/>
      <w:bookmarkStart w:id="2670" w:name="_Toc98766411"/>
      <w:bookmarkStart w:id="2671" w:name="_Toc99702774"/>
      <w:bookmarkStart w:id="2672" w:name="_Toc106206560"/>
      <w:bookmarkStart w:id="2673" w:name="_Toc115080562"/>
      <w:bookmarkStart w:id="2674" w:name="_Toc121999442"/>
      <w:bookmarkStart w:id="2675" w:name="_Toc124153615"/>
      <w:bookmarkStart w:id="2676" w:name="_Toc124154390"/>
      <w:bookmarkStart w:id="2677" w:name="_Toc131560245"/>
      <w:bookmarkStart w:id="2678" w:name="_Toc137393945"/>
      <w:bookmarkStart w:id="2679" w:name="_Toc163475049"/>
      <w:r w:rsidRPr="00931575">
        <w:t>6.5.1</w:t>
      </w:r>
      <w:r w:rsidRPr="00931575">
        <w:tab/>
        <w:t>OTA transmitter OFF power</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BBA5696" w14:textId="77777777" w:rsidR="00C45907" w:rsidRPr="00931575" w:rsidRDefault="00C45907" w:rsidP="00C45907">
      <w:pPr>
        <w:pStyle w:val="Heading4"/>
      </w:pPr>
      <w:bookmarkStart w:id="2680" w:name="_Toc21102668"/>
      <w:bookmarkStart w:id="2681" w:name="_Toc29810517"/>
      <w:bookmarkStart w:id="2682" w:name="_Toc36635869"/>
      <w:bookmarkStart w:id="2683" w:name="_Toc37272815"/>
      <w:bookmarkStart w:id="2684" w:name="_Toc45885892"/>
      <w:bookmarkStart w:id="2685" w:name="_Toc53183001"/>
      <w:bookmarkStart w:id="2686" w:name="_Toc58915668"/>
      <w:bookmarkStart w:id="2687" w:name="_Toc58917849"/>
      <w:bookmarkStart w:id="2688" w:name="_Toc66693718"/>
      <w:bookmarkStart w:id="2689" w:name="_Toc74915670"/>
      <w:bookmarkStart w:id="2690" w:name="_Toc76114295"/>
      <w:bookmarkStart w:id="2691" w:name="_Toc76544181"/>
      <w:bookmarkStart w:id="2692" w:name="_Toc82536303"/>
      <w:bookmarkStart w:id="2693" w:name="_Toc89952596"/>
      <w:bookmarkStart w:id="2694" w:name="_Toc98766412"/>
      <w:bookmarkStart w:id="2695" w:name="_Toc99702775"/>
      <w:bookmarkStart w:id="2696" w:name="_Toc106206561"/>
      <w:bookmarkStart w:id="2697" w:name="_Toc115080563"/>
      <w:bookmarkStart w:id="2698" w:name="_Toc121999443"/>
      <w:bookmarkStart w:id="2699" w:name="_Toc124153616"/>
      <w:bookmarkStart w:id="2700" w:name="_Toc124154391"/>
      <w:bookmarkStart w:id="2701" w:name="_Toc131560246"/>
      <w:bookmarkStart w:id="2702" w:name="_Toc137393946"/>
      <w:bookmarkStart w:id="2703" w:name="_Toc163475050"/>
      <w:r w:rsidRPr="00931575">
        <w:t>6.5.1.1</w:t>
      </w:r>
      <w:r w:rsidRPr="00931575">
        <w:tab/>
        <w:t>Definition and applicability</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704" w:name="_Toc21102669"/>
      <w:bookmarkStart w:id="2705" w:name="_Toc29810518"/>
      <w:bookmarkStart w:id="2706" w:name="_Toc36635870"/>
      <w:bookmarkStart w:id="2707" w:name="_Toc37272816"/>
      <w:bookmarkStart w:id="2708" w:name="_Toc45885893"/>
      <w:bookmarkStart w:id="2709" w:name="_Toc53183002"/>
      <w:bookmarkStart w:id="2710" w:name="_Toc58915669"/>
      <w:bookmarkStart w:id="2711" w:name="_Toc58917850"/>
      <w:bookmarkStart w:id="2712" w:name="_Toc66693719"/>
      <w:bookmarkStart w:id="2713" w:name="_Toc74915671"/>
      <w:bookmarkStart w:id="2714" w:name="_Toc76114296"/>
      <w:bookmarkStart w:id="2715" w:name="_Toc76544182"/>
      <w:bookmarkStart w:id="2716" w:name="_Toc82536304"/>
      <w:bookmarkStart w:id="2717" w:name="_Toc89952597"/>
      <w:bookmarkStart w:id="2718" w:name="_Toc98766413"/>
      <w:bookmarkStart w:id="2719" w:name="_Toc99702776"/>
      <w:bookmarkStart w:id="2720" w:name="_Toc106206562"/>
      <w:bookmarkStart w:id="2721" w:name="_Toc115080564"/>
      <w:bookmarkStart w:id="2722" w:name="_Toc121999444"/>
      <w:bookmarkStart w:id="2723" w:name="_Toc124153617"/>
      <w:bookmarkStart w:id="2724" w:name="_Toc124154392"/>
      <w:bookmarkStart w:id="2725" w:name="_Toc131560247"/>
      <w:bookmarkStart w:id="2726" w:name="_Toc137393947"/>
      <w:bookmarkStart w:id="2727" w:name="_Toc163475051"/>
      <w:r w:rsidRPr="00931575">
        <w:t>6.5.1.2</w:t>
      </w:r>
      <w:r w:rsidRPr="00931575">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728" w:name="_Toc21102670"/>
      <w:bookmarkStart w:id="2729" w:name="_Toc29810519"/>
      <w:bookmarkStart w:id="2730" w:name="_Toc36635871"/>
      <w:bookmarkStart w:id="2731" w:name="_Toc37272817"/>
      <w:bookmarkStart w:id="2732" w:name="_Toc45885894"/>
      <w:bookmarkStart w:id="2733" w:name="_Toc53183003"/>
      <w:bookmarkStart w:id="2734" w:name="_Toc58915670"/>
      <w:bookmarkStart w:id="2735" w:name="_Toc58917851"/>
      <w:bookmarkStart w:id="2736" w:name="_Toc66693720"/>
      <w:bookmarkStart w:id="2737" w:name="_Toc74915672"/>
      <w:bookmarkStart w:id="2738" w:name="_Toc76114297"/>
      <w:bookmarkStart w:id="2739" w:name="_Toc76544183"/>
      <w:bookmarkStart w:id="2740" w:name="_Toc82536305"/>
      <w:bookmarkStart w:id="2741" w:name="_Toc89952598"/>
      <w:bookmarkStart w:id="2742" w:name="_Toc98766414"/>
      <w:bookmarkStart w:id="2743" w:name="_Toc99702777"/>
      <w:bookmarkStart w:id="2744" w:name="_Toc106206563"/>
      <w:bookmarkStart w:id="2745" w:name="_Toc115080565"/>
      <w:bookmarkStart w:id="2746" w:name="_Toc121999445"/>
      <w:bookmarkStart w:id="2747" w:name="_Toc124153618"/>
      <w:bookmarkStart w:id="2748" w:name="_Toc124154393"/>
      <w:bookmarkStart w:id="2749" w:name="_Toc131560248"/>
      <w:bookmarkStart w:id="2750" w:name="_Toc137393948"/>
      <w:bookmarkStart w:id="2751" w:name="_Toc163475052"/>
      <w:r w:rsidRPr="00931575">
        <w:t>6.5.1.3</w:t>
      </w:r>
      <w:r w:rsidRPr="00931575">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752" w:name="_Toc21102671"/>
      <w:bookmarkStart w:id="2753" w:name="_Toc29810520"/>
      <w:bookmarkStart w:id="2754" w:name="_Toc36635872"/>
      <w:bookmarkStart w:id="2755" w:name="_Toc37272818"/>
      <w:bookmarkStart w:id="2756" w:name="_Toc45885895"/>
      <w:bookmarkStart w:id="2757" w:name="_Toc53183004"/>
      <w:bookmarkStart w:id="2758" w:name="_Toc58915671"/>
      <w:bookmarkStart w:id="2759" w:name="_Toc58917852"/>
      <w:bookmarkStart w:id="2760" w:name="_Toc66693721"/>
      <w:bookmarkStart w:id="2761" w:name="_Toc74915673"/>
      <w:bookmarkStart w:id="2762" w:name="_Toc76114298"/>
      <w:bookmarkStart w:id="2763" w:name="_Toc76544184"/>
      <w:bookmarkStart w:id="2764" w:name="_Toc82536306"/>
      <w:bookmarkStart w:id="2765" w:name="_Toc89952599"/>
      <w:bookmarkStart w:id="2766" w:name="_Toc98766415"/>
      <w:bookmarkStart w:id="2767" w:name="_Toc99702778"/>
      <w:bookmarkStart w:id="2768" w:name="_Toc106206564"/>
      <w:bookmarkStart w:id="2769" w:name="_Toc115080566"/>
      <w:bookmarkStart w:id="2770" w:name="_Toc121999446"/>
      <w:bookmarkStart w:id="2771" w:name="_Toc124153619"/>
      <w:bookmarkStart w:id="2772" w:name="_Toc124154394"/>
      <w:bookmarkStart w:id="2773" w:name="_Toc131560249"/>
      <w:bookmarkStart w:id="2774" w:name="_Toc137393949"/>
      <w:bookmarkStart w:id="2775" w:name="_Toc163475053"/>
      <w:r w:rsidRPr="00931575">
        <w:t>6.5.1.4</w:t>
      </w:r>
      <w:r w:rsidRPr="00931575">
        <w:tab/>
        <w:t>Method of test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776" w:name="_Toc21102672"/>
      <w:bookmarkStart w:id="2777" w:name="_Toc29810521"/>
      <w:bookmarkStart w:id="2778" w:name="_Toc36635873"/>
      <w:bookmarkStart w:id="2779" w:name="_Toc37272819"/>
      <w:bookmarkStart w:id="2780" w:name="_Toc45885896"/>
      <w:bookmarkStart w:id="2781" w:name="_Toc53183005"/>
      <w:bookmarkStart w:id="2782" w:name="_Toc58915672"/>
      <w:bookmarkStart w:id="2783" w:name="_Toc58917853"/>
      <w:bookmarkStart w:id="2784" w:name="_Toc66693722"/>
      <w:bookmarkStart w:id="2785" w:name="_Toc74915674"/>
      <w:bookmarkStart w:id="2786" w:name="_Toc76114299"/>
      <w:bookmarkStart w:id="2787" w:name="_Toc76544185"/>
      <w:bookmarkStart w:id="2788" w:name="_Toc82536307"/>
      <w:bookmarkStart w:id="2789" w:name="_Toc89952600"/>
      <w:bookmarkStart w:id="2790" w:name="_Toc98766416"/>
      <w:bookmarkStart w:id="2791" w:name="_Toc99702779"/>
      <w:bookmarkStart w:id="2792" w:name="_Toc106206565"/>
      <w:bookmarkStart w:id="2793" w:name="_Toc115080567"/>
      <w:bookmarkStart w:id="2794" w:name="_Toc121999447"/>
      <w:bookmarkStart w:id="2795" w:name="_Toc124153620"/>
      <w:bookmarkStart w:id="2796" w:name="_Toc124154395"/>
      <w:bookmarkStart w:id="2797" w:name="_Toc131560250"/>
      <w:bookmarkStart w:id="2798" w:name="_Toc137393950"/>
      <w:bookmarkStart w:id="2799" w:name="_Toc163475054"/>
      <w:r w:rsidRPr="00931575">
        <w:t>6.5.1.5</w:t>
      </w:r>
      <w:r w:rsidRPr="00931575">
        <w:tab/>
        <w:t>Test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800" w:name="_Toc21102673"/>
      <w:bookmarkStart w:id="2801" w:name="_Toc29810522"/>
      <w:bookmarkStart w:id="2802" w:name="_Toc36635874"/>
      <w:bookmarkStart w:id="2803" w:name="_Toc37272820"/>
      <w:bookmarkStart w:id="2804" w:name="_Toc45885897"/>
      <w:bookmarkStart w:id="2805" w:name="_Toc53183006"/>
      <w:bookmarkStart w:id="2806" w:name="_Toc58915673"/>
      <w:bookmarkStart w:id="2807" w:name="_Toc58917854"/>
      <w:bookmarkStart w:id="2808" w:name="_Toc66693723"/>
      <w:bookmarkStart w:id="2809" w:name="_Toc74915675"/>
      <w:bookmarkStart w:id="2810" w:name="_Toc76114300"/>
      <w:bookmarkStart w:id="2811" w:name="_Toc76544186"/>
      <w:bookmarkStart w:id="2812" w:name="_Toc82536308"/>
      <w:bookmarkStart w:id="2813" w:name="_Toc89952601"/>
      <w:bookmarkStart w:id="2814" w:name="_Toc98766417"/>
      <w:bookmarkStart w:id="2815" w:name="_Toc99702780"/>
      <w:bookmarkStart w:id="2816" w:name="_Toc106206566"/>
      <w:bookmarkStart w:id="2817" w:name="_Toc115080568"/>
      <w:bookmarkStart w:id="2818" w:name="_Toc121999448"/>
      <w:bookmarkStart w:id="2819" w:name="_Toc124153621"/>
      <w:bookmarkStart w:id="2820" w:name="_Toc124154396"/>
      <w:bookmarkStart w:id="2821" w:name="_Toc131560251"/>
      <w:bookmarkStart w:id="2822" w:name="_Toc137393951"/>
      <w:bookmarkStart w:id="2823" w:name="_Toc163475055"/>
      <w:r w:rsidRPr="00931575">
        <w:t>6.5.2</w:t>
      </w:r>
      <w:r w:rsidRPr="00931575">
        <w:tab/>
        <w:t>OTA transmitter transient period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0C1FAEF8" w14:textId="77777777" w:rsidR="00C45907" w:rsidRPr="00931575" w:rsidRDefault="00C45907" w:rsidP="00C45907">
      <w:pPr>
        <w:pStyle w:val="Heading4"/>
      </w:pPr>
      <w:bookmarkStart w:id="2824" w:name="_Toc21102674"/>
      <w:bookmarkStart w:id="2825" w:name="_Toc29810523"/>
      <w:bookmarkStart w:id="2826" w:name="_Toc36635875"/>
      <w:bookmarkStart w:id="2827" w:name="_Toc37272821"/>
      <w:bookmarkStart w:id="2828" w:name="_Toc45885898"/>
      <w:bookmarkStart w:id="2829" w:name="_Toc53183007"/>
      <w:bookmarkStart w:id="2830" w:name="_Toc58915674"/>
      <w:bookmarkStart w:id="2831" w:name="_Toc58917855"/>
      <w:bookmarkStart w:id="2832" w:name="_Toc66693724"/>
      <w:bookmarkStart w:id="2833" w:name="_Toc74915676"/>
      <w:bookmarkStart w:id="2834" w:name="_Toc76114301"/>
      <w:bookmarkStart w:id="2835" w:name="_Toc76544187"/>
      <w:bookmarkStart w:id="2836" w:name="_Toc82536309"/>
      <w:bookmarkStart w:id="2837" w:name="_Toc89952602"/>
      <w:bookmarkStart w:id="2838" w:name="_Toc98766418"/>
      <w:bookmarkStart w:id="2839" w:name="_Toc99702781"/>
      <w:bookmarkStart w:id="2840" w:name="_Toc106206567"/>
      <w:bookmarkStart w:id="2841" w:name="_Toc115080569"/>
      <w:bookmarkStart w:id="2842" w:name="_Toc121999449"/>
      <w:bookmarkStart w:id="2843" w:name="_Toc124153622"/>
      <w:bookmarkStart w:id="2844" w:name="_Toc124154397"/>
      <w:bookmarkStart w:id="2845" w:name="_Toc131560252"/>
      <w:bookmarkStart w:id="2846" w:name="_Toc137393952"/>
      <w:bookmarkStart w:id="2847" w:name="_Toc163475056"/>
      <w:r w:rsidRPr="00931575">
        <w:t>6.5.2.1</w:t>
      </w:r>
      <w:r w:rsidRPr="00931575">
        <w:tab/>
        <w:t>Definition and applicability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774087826"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848" w:name="_Toc21102675"/>
      <w:bookmarkStart w:id="2849" w:name="_Toc29810524"/>
      <w:bookmarkStart w:id="2850" w:name="_Toc36635876"/>
      <w:bookmarkStart w:id="2851" w:name="_Toc37272822"/>
      <w:bookmarkStart w:id="2852" w:name="_Toc45885899"/>
      <w:bookmarkStart w:id="2853" w:name="_Toc53183008"/>
      <w:bookmarkStart w:id="2854" w:name="_Toc58915675"/>
      <w:bookmarkStart w:id="2855" w:name="_Toc58917856"/>
      <w:bookmarkStart w:id="2856" w:name="_Toc66693725"/>
      <w:bookmarkStart w:id="2857" w:name="_Toc74915677"/>
      <w:bookmarkStart w:id="2858" w:name="_Toc76114302"/>
      <w:bookmarkStart w:id="2859" w:name="_Toc76544188"/>
      <w:bookmarkStart w:id="2860" w:name="_Toc82536310"/>
      <w:bookmarkStart w:id="2861" w:name="_Toc89952603"/>
      <w:bookmarkStart w:id="2862" w:name="_Toc98766419"/>
      <w:bookmarkStart w:id="2863" w:name="_Toc99702782"/>
      <w:bookmarkStart w:id="2864" w:name="_Toc106206568"/>
      <w:bookmarkStart w:id="2865" w:name="_Toc115080570"/>
      <w:bookmarkStart w:id="2866" w:name="_Toc121999450"/>
      <w:bookmarkStart w:id="2867" w:name="_Toc124153623"/>
      <w:bookmarkStart w:id="2868" w:name="_Toc124154398"/>
      <w:bookmarkStart w:id="2869" w:name="_Toc131560253"/>
      <w:bookmarkStart w:id="2870" w:name="_Toc137393953"/>
      <w:bookmarkStart w:id="2871" w:name="_Toc163475057"/>
      <w:r w:rsidRPr="00931575">
        <w:t>6.5.2.2</w:t>
      </w:r>
      <w:r w:rsidRPr="00931575">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872" w:name="_Toc21102676"/>
      <w:bookmarkStart w:id="2873" w:name="_Toc29810525"/>
      <w:bookmarkStart w:id="2874" w:name="_Toc36635877"/>
      <w:bookmarkStart w:id="2875" w:name="_Toc37272823"/>
      <w:bookmarkStart w:id="2876" w:name="_Toc45885900"/>
      <w:bookmarkStart w:id="2877" w:name="_Toc53183009"/>
      <w:bookmarkStart w:id="2878" w:name="_Toc58915676"/>
      <w:bookmarkStart w:id="2879" w:name="_Toc58917857"/>
      <w:bookmarkStart w:id="2880" w:name="_Toc66693726"/>
      <w:bookmarkStart w:id="2881" w:name="_Toc74915678"/>
      <w:bookmarkStart w:id="2882" w:name="_Toc76114303"/>
      <w:bookmarkStart w:id="2883" w:name="_Toc76544189"/>
      <w:bookmarkStart w:id="2884" w:name="_Toc82536311"/>
      <w:bookmarkStart w:id="2885" w:name="_Toc89952604"/>
      <w:bookmarkStart w:id="2886" w:name="_Toc98766420"/>
      <w:bookmarkStart w:id="2887" w:name="_Toc99702783"/>
      <w:bookmarkStart w:id="2888" w:name="_Toc106206569"/>
      <w:bookmarkStart w:id="2889" w:name="_Toc115080571"/>
      <w:bookmarkStart w:id="2890" w:name="_Toc121999451"/>
      <w:bookmarkStart w:id="2891" w:name="_Toc124153624"/>
      <w:bookmarkStart w:id="2892" w:name="_Toc124154399"/>
      <w:bookmarkStart w:id="2893" w:name="_Toc131560254"/>
      <w:bookmarkStart w:id="2894" w:name="_Toc137393954"/>
      <w:bookmarkStart w:id="2895" w:name="_Toc163475058"/>
      <w:r w:rsidRPr="00931575">
        <w:t>6.5.2.3</w:t>
      </w:r>
      <w:r w:rsidRPr="00931575">
        <w:tab/>
        <w:t>Test purpose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896" w:name="_Toc21102677"/>
      <w:bookmarkStart w:id="2897" w:name="_Toc29810526"/>
      <w:bookmarkStart w:id="2898" w:name="_Toc36635878"/>
      <w:bookmarkStart w:id="2899" w:name="_Toc37272824"/>
      <w:bookmarkStart w:id="2900" w:name="_Toc45885901"/>
      <w:bookmarkStart w:id="2901" w:name="_Toc53183010"/>
      <w:bookmarkStart w:id="2902" w:name="_Toc58915677"/>
      <w:bookmarkStart w:id="2903" w:name="_Toc58917858"/>
      <w:bookmarkStart w:id="2904" w:name="_Toc66693727"/>
      <w:bookmarkStart w:id="2905" w:name="_Toc74915679"/>
      <w:bookmarkStart w:id="2906" w:name="_Toc76114304"/>
      <w:bookmarkStart w:id="2907" w:name="_Toc76544190"/>
      <w:bookmarkStart w:id="2908" w:name="_Toc82536312"/>
      <w:bookmarkStart w:id="2909" w:name="_Toc89952605"/>
      <w:bookmarkStart w:id="2910" w:name="_Toc98766421"/>
      <w:bookmarkStart w:id="2911" w:name="_Toc99702784"/>
      <w:bookmarkStart w:id="2912" w:name="_Toc106206570"/>
      <w:bookmarkStart w:id="2913" w:name="_Toc115080572"/>
      <w:bookmarkStart w:id="2914" w:name="_Toc121999452"/>
      <w:bookmarkStart w:id="2915" w:name="_Toc124153625"/>
      <w:bookmarkStart w:id="2916" w:name="_Toc124154400"/>
      <w:bookmarkStart w:id="2917" w:name="_Toc131560255"/>
      <w:bookmarkStart w:id="2918" w:name="_Toc137393955"/>
      <w:bookmarkStart w:id="2919" w:name="_Toc163475059"/>
      <w:r w:rsidRPr="00931575">
        <w:t>6.5.2.4</w:t>
      </w:r>
      <w:r w:rsidRPr="00931575">
        <w:tab/>
        <w:t>Method of test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D39DD08" w14:textId="77777777" w:rsidR="00C45907" w:rsidRPr="00931575" w:rsidRDefault="00C45907" w:rsidP="00C45907">
      <w:pPr>
        <w:pStyle w:val="Heading5"/>
      </w:pPr>
      <w:bookmarkStart w:id="2920" w:name="_Toc21102678"/>
      <w:bookmarkStart w:id="2921" w:name="_Toc29810527"/>
      <w:bookmarkStart w:id="2922" w:name="_Toc36635879"/>
      <w:bookmarkStart w:id="2923" w:name="_Toc37272825"/>
      <w:bookmarkStart w:id="2924" w:name="_Toc45885902"/>
      <w:bookmarkStart w:id="2925" w:name="_Toc53183011"/>
      <w:bookmarkStart w:id="2926" w:name="_Toc58915678"/>
      <w:bookmarkStart w:id="2927" w:name="_Toc58917859"/>
      <w:bookmarkStart w:id="2928" w:name="_Toc66693728"/>
      <w:bookmarkStart w:id="2929" w:name="_Toc74915680"/>
      <w:bookmarkStart w:id="2930" w:name="_Toc76114305"/>
      <w:bookmarkStart w:id="2931" w:name="_Toc76544191"/>
      <w:bookmarkStart w:id="2932" w:name="_Toc82536313"/>
      <w:bookmarkStart w:id="2933" w:name="_Toc89952606"/>
      <w:bookmarkStart w:id="2934" w:name="_Toc98766422"/>
      <w:bookmarkStart w:id="2935" w:name="_Toc99702785"/>
      <w:bookmarkStart w:id="2936" w:name="_Toc106206571"/>
      <w:bookmarkStart w:id="2937" w:name="_Toc115080573"/>
      <w:bookmarkStart w:id="2938" w:name="_Toc121999453"/>
      <w:bookmarkStart w:id="2939" w:name="_Toc124153626"/>
      <w:bookmarkStart w:id="2940" w:name="_Toc124154401"/>
      <w:bookmarkStart w:id="2941" w:name="_Toc131560256"/>
      <w:bookmarkStart w:id="2942" w:name="_Toc137393956"/>
      <w:bookmarkStart w:id="2943" w:name="_Toc163475060"/>
      <w:r w:rsidRPr="00931575">
        <w:t>6.5.2.4.1</w:t>
      </w:r>
      <w:r w:rsidRPr="00931575">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944" w:name="_Toc21102679"/>
      <w:bookmarkStart w:id="2945" w:name="_Toc29810528"/>
      <w:bookmarkStart w:id="2946" w:name="_Toc36635880"/>
      <w:bookmarkStart w:id="2947" w:name="_Toc37272826"/>
      <w:bookmarkStart w:id="2948" w:name="_Toc45885903"/>
      <w:bookmarkStart w:id="2949" w:name="_Toc53183012"/>
      <w:bookmarkStart w:id="2950" w:name="_Toc58915679"/>
      <w:bookmarkStart w:id="2951" w:name="_Toc58917860"/>
      <w:bookmarkStart w:id="2952" w:name="_Toc66693729"/>
      <w:bookmarkStart w:id="2953" w:name="_Toc74915681"/>
      <w:bookmarkStart w:id="2954" w:name="_Toc76114306"/>
      <w:bookmarkStart w:id="2955" w:name="_Toc76544192"/>
      <w:bookmarkStart w:id="2956" w:name="_Toc82536314"/>
      <w:bookmarkStart w:id="2957" w:name="_Toc89952607"/>
      <w:bookmarkStart w:id="2958" w:name="_Toc98766423"/>
      <w:bookmarkStart w:id="2959" w:name="_Toc99702786"/>
      <w:bookmarkStart w:id="2960" w:name="_Toc106206572"/>
      <w:bookmarkStart w:id="2961" w:name="_Toc115080574"/>
      <w:bookmarkStart w:id="2962" w:name="_Toc121999454"/>
      <w:bookmarkStart w:id="2963" w:name="_Toc124153627"/>
      <w:bookmarkStart w:id="2964" w:name="_Toc124154402"/>
      <w:bookmarkStart w:id="2965" w:name="_Toc131560257"/>
      <w:bookmarkStart w:id="2966" w:name="_Toc137393957"/>
      <w:bookmarkStart w:id="2967" w:name="_Toc163475061"/>
      <w:r w:rsidRPr="00931575">
        <w:lastRenderedPageBreak/>
        <w:t>6.5.2.4.2</w:t>
      </w:r>
      <w:r w:rsidRPr="00931575">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B4CA2C7" w14:textId="77777777" w:rsidR="00C45907" w:rsidRPr="00931575" w:rsidRDefault="00C45907" w:rsidP="005624C7">
      <w:pPr>
        <w:pStyle w:val="H6"/>
      </w:pPr>
      <w:bookmarkStart w:id="2968" w:name="_Toc21102680"/>
      <w:bookmarkStart w:id="2969" w:name="_Toc29810529"/>
      <w:bookmarkStart w:id="2970" w:name="_Toc36635881"/>
      <w:bookmarkStart w:id="2971" w:name="_Toc37272827"/>
      <w:bookmarkStart w:id="2972" w:name="_Toc45885904"/>
      <w:r w:rsidRPr="00931575">
        <w:t>6.5.2.4.2.1</w:t>
      </w:r>
      <w:r w:rsidRPr="00931575">
        <w:tab/>
        <w:t>General procedure</w:t>
      </w:r>
      <w:bookmarkEnd w:id="2968"/>
      <w:bookmarkEnd w:id="2969"/>
      <w:bookmarkEnd w:id="2970"/>
      <w:bookmarkEnd w:id="2971"/>
      <w:bookmarkEnd w:id="2972"/>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973" w:name="_Toc21102681"/>
      <w:bookmarkStart w:id="2974" w:name="_Toc29810530"/>
      <w:bookmarkStart w:id="2975" w:name="_Toc36635882"/>
      <w:bookmarkStart w:id="2976" w:name="_Toc37272828"/>
      <w:bookmarkStart w:id="2977" w:name="_Toc45885905"/>
      <w:r w:rsidRPr="00931575">
        <w:t>6.5.2.4.2.2</w:t>
      </w:r>
      <w:r w:rsidRPr="00931575">
        <w:tab/>
      </w:r>
      <w:r w:rsidRPr="00931575">
        <w:rPr>
          <w:i/>
        </w:rPr>
        <w:t>BS type 1-O</w:t>
      </w:r>
      <w:bookmarkEnd w:id="2973"/>
      <w:bookmarkEnd w:id="2974"/>
      <w:bookmarkEnd w:id="2975"/>
      <w:bookmarkEnd w:id="2976"/>
      <w:bookmarkEnd w:id="2977"/>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978" w:name="_Toc21102682"/>
      <w:bookmarkStart w:id="2979" w:name="_Toc29810531"/>
      <w:bookmarkStart w:id="2980" w:name="_Toc36635883"/>
      <w:bookmarkStart w:id="2981" w:name="_Toc37272829"/>
      <w:bookmarkStart w:id="2982" w:name="_Toc45885906"/>
      <w:r w:rsidRPr="00931575">
        <w:t>6.5.2.4.2.3</w:t>
      </w:r>
      <w:r w:rsidRPr="00931575">
        <w:tab/>
      </w:r>
      <w:r w:rsidRPr="00931575">
        <w:rPr>
          <w:i/>
        </w:rPr>
        <w:t>BS type 2-O</w:t>
      </w:r>
      <w:bookmarkEnd w:id="2978"/>
      <w:bookmarkEnd w:id="2979"/>
      <w:bookmarkEnd w:id="2980"/>
      <w:bookmarkEnd w:id="2981"/>
      <w:bookmarkEnd w:id="2982"/>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983" w:name="_Toc21102683"/>
      <w:bookmarkStart w:id="2984" w:name="_Toc29810532"/>
      <w:bookmarkStart w:id="2985" w:name="_Toc36635884"/>
      <w:bookmarkStart w:id="2986" w:name="_Toc37272830"/>
      <w:bookmarkStart w:id="2987" w:name="_Toc45885907"/>
      <w:bookmarkStart w:id="2988" w:name="_Toc53183013"/>
      <w:bookmarkStart w:id="2989" w:name="_Toc58915680"/>
      <w:bookmarkStart w:id="2990" w:name="_Toc58917861"/>
      <w:bookmarkStart w:id="2991" w:name="_Toc66693730"/>
      <w:bookmarkStart w:id="2992" w:name="_Toc74915682"/>
      <w:bookmarkStart w:id="2993" w:name="_Toc76114307"/>
      <w:bookmarkStart w:id="2994" w:name="_Toc76544193"/>
      <w:bookmarkStart w:id="2995" w:name="_Toc82536315"/>
      <w:bookmarkStart w:id="2996" w:name="_Toc89952608"/>
      <w:bookmarkStart w:id="2997" w:name="_Toc98766424"/>
      <w:bookmarkStart w:id="2998" w:name="_Toc99702787"/>
      <w:bookmarkStart w:id="2999" w:name="_Toc106206573"/>
      <w:bookmarkStart w:id="3000" w:name="_Toc115080575"/>
      <w:bookmarkStart w:id="3001" w:name="_Toc121999455"/>
      <w:bookmarkStart w:id="3002" w:name="_Toc124153628"/>
      <w:bookmarkStart w:id="3003" w:name="_Toc124154403"/>
      <w:bookmarkStart w:id="3004" w:name="_Toc131560258"/>
      <w:bookmarkStart w:id="3005" w:name="_Toc137393958"/>
      <w:bookmarkStart w:id="3006" w:name="_Toc163475062"/>
      <w:r w:rsidRPr="00931575">
        <w:t>6.5.2.5</w:t>
      </w:r>
      <w:r w:rsidRPr="00931575">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86D70E6" w14:textId="77777777" w:rsidR="00C45907" w:rsidRPr="00931575" w:rsidRDefault="00C45907" w:rsidP="00C45907">
      <w:pPr>
        <w:pStyle w:val="Heading5"/>
      </w:pPr>
      <w:bookmarkStart w:id="3007" w:name="_Toc21102684"/>
      <w:bookmarkStart w:id="3008" w:name="_Toc29810533"/>
      <w:bookmarkStart w:id="3009" w:name="_Toc36635885"/>
      <w:bookmarkStart w:id="3010" w:name="_Toc37272831"/>
      <w:bookmarkStart w:id="3011" w:name="_Toc45885908"/>
      <w:bookmarkStart w:id="3012" w:name="_Toc53183014"/>
      <w:bookmarkStart w:id="3013" w:name="_Toc58915681"/>
      <w:bookmarkStart w:id="3014" w:name="_Toc58917862"/>
      <w:bookmarkStart w:id="3015" w:name="_Toc66693731"/>
      <w:bookmarkStart w:id="3016" w:name="_Toc74915683"/>
      <w:bookmarkStart w:id="3017" w:name="_Toc76114308"/>
      <w:bookmarkStart w:id="3018" w:name="_Toc76544194"/>
      <w:bookmarkStart w:id="3019" w:name="_Toc82536316"/>
      <w:bookmarkStart w:id="3020" w:name="_Toc89952609"/>
      <w:bookmarkStart w:id="3021" w:name="_Toc98766425"/>
      <w:bookmarkStart w:id="3022" w:name="_Toc99702788"/>
      <w:bookmarkStart w:id="3023" w:name="_Toc106206574"/>
      <w:bookmarkStart w:id="3024" w:name="_Toc115080576"/>
      <w:bookmarkStart w:id="3025" w:name="_Toc121999456"/>
      <w:bookmarkStart w:id="3026" w:name="_Toc124153629"/>
      <w:bookmarkStart w:id="3027" w:name="_Toc124154404"/>
      <w:bookmarkStart w:id="3028" w:name="_Toc131560259"/>
      <w:bookmarkStart w:id="3029" w:name="_Toc137393959"/>
      <w:bookmarkStart w:id="3030" w:name="_Toc163475063"/>
      <w:r w:rsidRPr="00931575">
        <w:t>6.5.2.5.1</w:t>
      </w:r>
      <w:r w:rsidRPr="00931575">
        <w:tab/>
      </w:r>
      <w:r w:rsidRPr="00931575">
        <w:rPr>
          <w:i/>
        </w:rPr>
        <w:t>BS type 1-O</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031" w:name="_Toc21102685"/>
      <w:bookmarkStart w:id="3032" w:name="_Toc29810534"/>
      <w:bookmarkStart w:id="3033" w:name="_Toc36635886"/>
      <w:bookmarkStart w:id="3034" w:name="_Toc37272832"/>
      <w:bookmarkStart w:id="3035" w:name="_Toc45885909"/>
      <w:bookmarkStart w:id="3036" w:name="_Toc53183015"/>
      <w:bookmarkStart w:id="3037" w:name="_Toc58915682"/>
      <w:bookmarkStart w:id="3038" w:name="_Toc58917863"/>
      <w:bookmarkStart w:id="3039" w:name="_Toc66693732"/>
      <w:bookmarkStart w:id="3040" w:name="_Toc74915684"/>
      <w:bookmarkStart w:id="3041" w:name="_Toc76114309"/>
      <w:bookmarkStart w:id="3042" w:name="_Toc76544195"/>
      <w:bookmarkStart w:id="3043" w:name="_Toc82536317"/>
      <w:bookmarkStart w:id="3044" w:name="_Toc89952610"/>
      <w:bookmarkStart w:id="3045" w:name="_Toc98766426"/>
      <w:bookmarkStart w:id="3046" w:name="_Toc99702789"/>
      <w:bookmarkStart w:id="3047" w:name="_Toc106206575"/>
      <w:bookmarkStart w:id="3048" w:name="_Toc115080577"/>
      <w:bookmarkStart w:id="3049" w:name="_Toc121999457"/>
      <w:bookmarkStart w:id="3050" w:name="_Toc124153630"/>
      <w:bookmarkStart w:id="3051" w:name="_Toc124154405"/>
      <w:bookmarkStart w:id="3052" w:name="_Toc131560260"/>
      <w:bookmarkStart w:id="3053" w:name="_Toc137393960"/>
      <w:bookmarkStart w:id="3054" w:name="_Toc163475064"/>
      <w:r w:rsidRPr="00931575">
        <w:t>6.5.2.5.2</w:t>
      </w:r>
      <w:r w:rsidRPr="00931575">
        <w:tab/>
      </w:r>
      <w:r w:rsidRPr="00931575">
        <w:rPr>
          <w:i/>
        </w:rPr>
        <w:t>BS type 2-O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055" w:name="_Toc21102686"/>
      <w:bookmarkStart w:id="3056" w:name="_Toc29810535"/>
      <w:bookmarkStart w:id="3057" w:name="_Toc36635887"/>
      <w:bookmarkStart w:id="3058" w:name="_Toc37272833"/>
      <w:bookmarkStart w:id="3059" w:name="_Toc45885910"/>
      <w:bookmarkStart w:id="3060" w:name="_Toc53183016"/>
      <w:bookmarkStart w:id="3061" w:name="_Toc58915683"/>
      <w:bookmarkStart w:id="3062" w:name="_Toc58917864"/>
      <w:bookmarkStart w:id="3063" w:name="_Toc66693733"/>
      <w:bookmarkStart w:id="3064" w:name="_Toc74915685"/>
      <w:bookmarkStart w:id="3065" w:name="_Toc76114310"/>
      <w:bookmarkStart w:id="306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067" w:name="_Toc82536318"/>
      <w:bookmarkStart w:id="3068" w:name="_Toc89952611"/>
      <w:bookmarkStart w:id="3069" w:name="_Toc98766427"/>
      <w:bookmarkStart w:id="3070" w:name="_Toc99702790"/>
      <w:bookmarkStart w:id="3071" w:name="_Toc106206576"/>
      <w:bookmarkStart w:id="3072" w:name="_Toc115080578"/>
      <w:bookmarkStart w:id="3073" w:name="_Toc121999458"/>
      <w:bookmarkStart w:id="3074" w:name="_Toc124153631"/>
      <w:bookmarkStart w:id="3075" w:name="_Toc124154406"/>
      <w:bookmarkStart w:id="3076"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077" w:name="_Toc137393961"/>
      <w:bookmarkStart w:id="3078" w:name="_Toc163475065"/>
      <w:r w:rsidRPr="00931575">
        <w:t>6.6</w:t>
      </w:r>
      <w:r w:rsidRPr="00931575">
        <w:tab/>
        <w:t>OTA transmitted signal quality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9D3838A" w14:textId="77777777" w:rsidR="00C45907" w:rsidRPr="00931575" w:rsidRDefault="00C45907" w:rsidP="00C45907">
      <w:pPr>
        <w:pStyle w:val="Heading3"/>
      </w:pPr>
      <w:bookmarkStart w:id="3079" w:name="_Toc21102687"/>
      <w:bookmarkStart w:id="3080" w:name="_Toc29810536"/>
      <w:bookmarkStart w:id="3081" w:name="_Toc36635888"/>
      <w:bookmarkStart w:id="3082" w:name="_Toc37272834"/>
      <w:bookmarkStart w:id="3083" w:name="_Toc45885911"/>
      <w:bookmarkStart w:id="3084" w:name="_Toc53183017"/>
      <w:bookmarkStart w:id="3085" w:name="_Toc58915684"/>
      <w:bookmarkStart w:id="3086" w:name="_Toc58917865"/>
      <w:bookmarkStart w:id="3087" w:name="_Toc66693734"/>
      <w:bookmarkStart w:id="3088" w:name="_Toc74915686"/>
      <w:bookmarkStart w:id="3089" w:name="_Toc76114311"/>
      <w:bookmarkStart w:id="3090" w:name="_Toc76544197"/>
      <w:bookmarkStart w:id="3091" w:name="_Toc82536319"/>
      <w:bookmarkStart w:id="3092" w:name="_Toc89952612"/>
      <w:bookmarkStart w:id="3093" w:name="_Toc98766428"/>
      <w:bookmarkStart w:id="3094" w:name="_Toc99702791"/>
      <w:bookmarkStart w:id="3095" w:name="_Toc106206577"/>
      <w:bookmarkStart w:id="3096" w:name="_Toc115080579"/>
      <w:bookmarkStart w:id="3097" w:name="_Toc121999459"/>
      <w:bookmarkStart w:id="3098" w:name="_Toc124153632"/>
      <w:bookmarkStart w:id="3099" w:name="_Toc124154407"/>
      <w:bookmarkStart w:id="3100" w:name="_Toc131560262"/>
      <w:bookmarkStart w:id="3101" w:name="_Toc137393962"/>
      <w:bookmarkStart w:id="3102" w:name="_Toc163475066"/>
      <w:r w:rsidRPr="00931575">
        <w:t>6.6.1</w:t>
      </w:r>
      <w:r w:rsidRPr="00931575">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103" w:name="_Toc21102688"/>
      <w:bookmarkStart w:id="3104" w:name="_Toc29810537"/>
      <w:bookmarkStart w:id="3105" w:name="_Toc36635889"/>
      <w:bookmarkStart w:id="3106" w:name="_Toc37272835"/>
      <w:bookmarkStart w:id="3107" w:name="_Toc45885912"/>
      <w:bookmarkStart w:id="3108" w:name="_Toc53183018"/>
      <w:bookmarkStart w:id="3109" w:name="_Toc58915685"/>
      <w:bookmarkStart w:id="3110" w:name="_Toc58917866"/>
      <w:bookmarkStart w:id="3111" w:name="_Toc66693735"/>
      <w:bookmarkStart w:id="3112" w:name="_Toc74915687"/>
      <w:bookmarkStart w:id="3113" w:name="_Toc76114312"/>
      <w:bookmarkStart w:id="3114" w:name="_Toc76544198"/>
      <w:bookmarkStart w:id="3115" w:name="_Toc82536320"/>
      <w:bookmarkStart w:id="3116" w:name="_Toc89952613"/>
      <w:bookmarkStart w:id="3117" w:name="_Toc98766429"/>
      <w:bookmarkStart w:id="3118" w:name="_Toc99702792"/>
      <w:bookmarkStart w:id="3119" w:name="_Toc106206578"/>
      <w:bookmarkStart w:id="3120" w:name="_Toc115080580"/>
      <w:bookmarkStart w:id="3121" w:name="_Toc121999460"/>
      <w:bookmarkStart w:id="3122" w:name="_Toc124153633"/>
      <w:bookmarkStart w:id="3123" w:name="_Toc124154408"/>
      <w:bookmarkStart w:id="3124" w:name="_Toc131560263"/>
      <w:bookmarkStart w:id="3125" w:name="_Toc137393963"/>
      <w:bookmarkStart w:id="3126" w:name="_Toc163475067"/>
      <w:r w:rsidRPr="00931575">
        <w:t>6.6.2</w:t>
      </w:r>
      <w:r w:rsidRPr="00931575">
        <w:tab/>
        <w:t>OTA frequency error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7BE0E28" w14:textId="77777777" w:rsidR="00C45907" w:rsidRPr="00931575" w:rsidRDefault="00C45907" w:rsidP="00C45907">
      <w:pPr>
        <w:pStyle w:val="Heading4"/>
      </w:pPr>
      <w:bookmarkStart w:id="3127" w:name="_Toc21102689"/>
      <w:bookmarkStart w:id="3128" w:name="_Toc29810538"/>
      <w:bookmarkStart w:id="3129" w:name="_Toc36635890"/>
      <w:bookmarkStart w:id="3130" w:name="_Toc37272836"/>
      <w:bookmarkStart w:id="3131" w:name="_Toc45885913"/>
      <w:bookmarkStart w:id="3132" w:name="_Toc53183019"/>
      <w:bookmarkStart w:id="3133" w:name="_Toc58915686"/>
      <w:bookmarkStart w:id="3134" w:name="_Toc58917867"/>
      <w:bookmarkStart w:id="3135" w:name="_Toc66693736"/>
      <w:bookmarkStart w:id="3136" w:name="_Toc74915688"/>
      <w:bookmarkStart w:id="3137" w:name="_Toc76114313"/>
      <w:bookmarkStart w:id="3138" w:name="_Toc76544199"/>
      <w:bookmarkStart w:id="3139" w:name="_Toc82536321"/>
      <w:bookmarkStart w:id="3140" w:name="_Toc89952614"/>
      <w:bookmarkStart w:id="3141" w:name="_Toc98766430"/>
      <w:bookmarkStart w:id="3142" w:name="_Toc99702793"/>
      <w:bookmarkStart w:id="3143" w:name="_Toc106206579"/>
      <w:bookmarkStart w:id="3144" w:name="_Toc115080581"/>
      <w:bookmarkStart w:id="3145" w:name="_Toc121999461"/>
      <w:bookmarkStart w:id="3146" w:name="_Toc124153634"/>
      <w:bookmarkStart w:id="3147" w:name="_Toc124154409"/>
      <w:bookmarkStart w:id="3148" w:name="_Toc131560264"/>
      <w:bookmarkStart w:id="3149" w:name="_Toc137393964"/>
      <w:bookmarkStart w:id="3150" w:name="_Toc163475068"/>
      <w:r w:rsidRPr="00931575">
        <w:t>6.6.2.1</w:t>
      </w:r>
      <w:r w:rsidRPr="00931575">
        <w:tab/>
        <w:t>Definition and applicability</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151" w:name="_Toc21102690"/>
      <w:bookmarkStart w:id="3152" w:name="_Toc29810539"/>
      <w:bookmarkStart w:id="3153" w:name="_Toc36635891"/>
      <w:bookmarkStart w:id="3154" w:name="_Toc37272837"/>
      <w:bookmarkStart w:id="3155" w:name="_Toc45885914"/>
      <w:bookmarkStart w:id="3156" w:name="_Toc53183020"/>
      <w:bookmarkStart w:id="3157" w:name="_Toc58915687"/>
      <w:bookmarkStart w:id="3158" w:name="_Toc58917868"/>
      <w:bookmarkStart w:id="3159" w:name="_Toc66693737"/>
      <w:bookmarkStart w:id="3160" w:name="_Toc74915689"/>
      <w:bookmarkStart w:id="3161" w:name="_Toc76114314"/>
      <w:bookmarkStart w:id="3162" w:name="_Toc76544200"/>
      <w:bookmarkStart w:id="3163" w:name="_Toc82536322"/>
      <w:bookmarkStart w:id="3164" w:name="_Toc89952615"/>
      <w:bookmarkStart w:id="3165" w:name="_Toc98766431"/>
      <w:bookmarkStart w:id="3166" w:name="_Toc99702794"/>
      <w:bookmarkStart w:id="3167" w:name="_Toc106206580"/>
      <w:bookmarkStart w:id="3168" w:name="_Toc115080582"/>
      <w:bookmarkStart w:id="3169" w:name="_Toc121999462"/>
      <w:bookmarkStart w:id="3170" w:name="_Toc124153635"/>
      <w:bookmarkStart w:id="3171" w:name="_Toc124154410"/>
      <w:bookmarkStart w:id="3172" w:name="_Toc131560265"/>
      <w:bookmarkStart w:id="3173" w:name="_Toc137393965"/>
      <w:bookmarkStart w:id="3174" w:name="_Toc163475069"/>
      <w:r w:rsidRPr="00931575">
        <w:t>6.6.2.2</w:t>
      </w:r>
      <w:r w:rsidRPr="00931575">
        <w:tab/>
        <w:t>Minimum Requirement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175" w:name="_Toc21102691"/>
      <w:bookmarkStart w:id="3176" w:name="_Toc29810540"/>
      <w:bookmarkStart w:id="3177" w:name="_Toc36635892"/>
      <w:bookmarkStart w:id="3178" w:name="_Toc37272838"/>
      <w:bookmarkStart w:id="3179" w:name="_Toc45885915"/>
      <w:bookmarkStart w:id="3180" w:name="_Toc53183021"/>
      <w:bookmarkStart w:id="3181" w:name="_Toc58915688"/>
      <w:bookmarkStart w:id="3182" w:name="_Toc58917869"/>
      <w:bookmarkStart w:id="3183" w:name="_Toc66693738"/>
      <w:bookmarkStart w:id="3184" w:name="_Toc74915690"/>
      <w:bookmarkStart w:id="3185" w:name="_Toc76114315"/>
      <w:bookmarkStart w:id="3186" w:name="_Toc76544201"/>
      <w:bookmarkStart w:id="3187" w:name="_Toc82536323"/>
      <w:bookmarkStart w:id="3188" w:name="_Toc89952616"/>
      <w:bookmarkStart w:id="3189" w:name="_Toc98766432"/>
      <w:bookmarkStart w:id="3190" w:name="_Toc99702795"/>
      <w:bookmarkStart w:id="3191" w:name="_Toc106206581"/>
      <w:bookmarkStart w:id="3192" w:name="_Toc115080583"/>
      <w:bookmarkStart w:id="3193" w:name="_Toc121999463"/>
      <w:bookmarkStart w:id="3194" w:name="_Toc124153636"/>
      <w:bookmarkStart w:id="3195" w:name="_Toc124154411"/>
      <w:bookmarkStart w:id="3196" w:name="_Toc131560266"/>
      <w:bookmarkStart w:id="3197" w:name="_Toc137393966"/>
      <w:bookmarkStart w:id="3198" w:name="_Toc163475070"/>
      <w:r w:rsidRPr="00931575">
        <w:lastRenderedPageBreak/>
        <w:t>6.6.2.3</w:t>
      </w:r>
      <w:r w:rsidRPr="00931575">
        <w:tab/>
        <w:t>Test purpose</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199" w:name="_Toc21102692"/>
      <w:bookmarkStart w:id="3200" w:name="_Toc29810541"/>
      <w:bookmarkStart w:id="3201" w:name="_Toc36635893"/>
      <w:bookmarkStart w:id="3202" w:name="_Toc37272839"/>
      <w:bookmarkStart w:id="3203" w:name="_Toc45885916"/>
      <w:bookmarkStart w:id="3204" w:name="_Toc53183022"/>
      <w:bookmarkStart w:id="3205" w:name="_Toc58915689"/>
      <w:bookmarkStart w:id="3206" w:name="_Toc58917870"/>
      <w:bookmarkStart w:id="3207" w:name="_Toc66693739"/>
      <w:bookmarkStart w:id="3208" w:name="_Toc74915691"/>
      <w:bookmarkStart w:id="3209" w:name="_Toc76114316"/>
      <w:bookmarkStart w:id="3210" w:name="_Toc76544202"/>
      <w:bookmarkStart w:id="3211" w:name="_Toc82536324"/>
      <w:bookmarkStart w:id="3212" w:name="_Toc89952617"/>
      <w:bookmarkStart w:id="3213" w:name="_Toc98766433"/>
      <w:bookmarkStart w:id="3214" w:name="_Toc99702796"/>
      <w:bookmarkStart w:id="3215" w:name="_Toc106206582"/>
      <w:bookmarkStart w:id="3216" w:name="_Toc115080584"/>
      <w:bookmarkStart w:id="3217" w:name="_Toc121999464"/>
      <w:bookmarkStart w:id="3218" w:name="_Toc124153637"/>
      <w:bookmarkStart w:id="3219" w:name="_Toc124154412"/>
      <w:bookmarkStart w:id="3220" w:name="_Toc131560267"/>
      <w:bookmarkStart w:id="3221" w:name="_Toc137393967"/>
      <w:bookmarkStart w:id="3222" w:name="_Toc163475071"/>
      <w:r w:rsidRPr="00931575">
        <w:t>6.6.2.4</w:t>
      </w:r>
      <w:r w:rsidRPr="00931575">
        <w:tab/>
        <w:t>Method of test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223" w:name="_Toc21102693"/>
      <w:bookmarkStart w:id="3224" w:name="_Toc29810542"/>
      <w:bookmarkStart w:id="3225" w:name="_Toc36635894"/>
      <w:bookmarkStart w:id="3226" w:name="_Toc37272840"/>
      <w:bookmarkStart w:id="3227" w:name="_Toc45885917"/>
      <w:bookmarkStart w:id="3228" w:name="_Toc53183023"/>
      <w:bookmarkStart w:id="3229" w:name="_Toc58915690"/>
      <w:bookmarkStart w:id="3230" w:name="_Toc58917871"/>
      <w:bookmarkStart w:id="3231" w:name="_Toc66693740"/>
      <w:bookmarkStart w:id="3232" w:name="_Toc74915692"/>
      <w:bookmarkStart w:id="3233" w:name="_Toc76114317"/>
      <w:bookmarkStart w:id="3234" w:name="_Toc76544203"/>
      <w:bookmarkStart w:id="3235" w:name="_Toc82536325"/>
      <w:bookmarkStart w:id="3236" w:name="_Toc89952618"/>
      <w:bookmarkStart w:id="3237" w:name="_Toc98766434"/>
      <w:bookmarkStart w:id="3238" w:name="_Toc99702797"/>
      <w:bookmarkStart w:id="3239" w:name="_Toc106206583"/>
      <w:bookmarkStart w:id="3240" w:name="_Toc115080585"/>
      <w:bookmarkStart w:id="3241" w:name="_Toc121999465"/>
      <w:bookmarkStart w:id="3242" w:name="_Toc124153638"/>
      <w:bookmarkStart w:id="3243" w:name="_Toc124154413"/>
      <w:bookmarkStart w:id="3244" w:name="_Toc131560268"/>
      <w:bookmarkStart w:id="3245" w:name="_Toc137393968"/>
      <w:bookmarkStart w:id="3246" w:name="_Toc163475072"/>
      <w:r w:rsidRPr="00931575">
        <w:t>6.6.2.4.1</w:t>
      </w:r>
      <w:r w:rsidRPr="00931575">
        <w:tab/>
        <w:t>Initial conditions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247" w:name="_Toc21102694"/>
      <w:bookmarkStart w:id="3248" w:name="_Toc29810543"/>
      <w:bookmarkStart w:id="3249" w:name="_Toc36635895"/>
      <w:bookmarkStart w:id="3250" w:name="_Toc37272841"/>
      <w:bookmarkStart w:id="3251" w:name="_Toc45885918"/>
      <w:bookmarkStart w:id="3252" w:name="_Toc53183024"/>
      <w:bookmarkStart w:id="3253" w:name="_Toc58915691"/>
      <w:bookmarkStart w:id="3254" w:name="_Toc58917872"/>
      <w:bookmarkStart w:id="3255" w:name="_Toc66693741"/>
      <w:bookmarkStart w:id="3256" w:name="_Toc74915693"/>
      <w:bookmarkStart w:id="3257" w:name="_Toc76114318"/>
      <w:bookmarkStart w:id="3258" w:name="_Toc76544204"/>
      <w:bookmarkStart w:id="3259" w:name="_Toc82536326"/>
      <w:bookmarkStart w:id="3260" w:name="_Toc89952619"/>
      <w:bookmarkStart w:id="3261" w:name="_Toc98766435"/>
      <w:bookmarkStart w:id="3262" w:name="_Toc99702798"/>
      <w:bookmarkStart w:id="3263" w:name="_Toc106206584"/>
      <w:bookmarkStart w:id="3264" w:name="_Toc115080586"/>
      <w:bookmarkStart w:id="3265" w:name="_Toc121999466"/>
      <w:bookmarkStart w:id="3266" w:name="_Toc124153639"/>
      <w:bookmarkStart w:id="3267" w:name="_Toc124154414"/>
      <w:bookmarkStart w:id="3268" w:name="_Toc131560269"/>
      <w:bookmarkStart w:id="3269" w:name="_Toc137393969"/>
      <w:bookmarkStart w:id="3270" w:name="_Toc163475073"/>
      <w:r w:rsidRPr="00931575">
        <w:t>6.6.2.5</w:t>
      </w:r>
      <w:r w:rsidRPr="00931575">
        <w:tab/>
        <w:t>Test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271" w:name="_Toc21102695"/>
      <w:bookmarkStart w:id="3272" w:name="_Toc29810544"/>
      <w:bookmarkStart w:id="3273" w:name="_Toc36635896"/>
      <w:bookmarkStart w:id="3274" w:name="_Toc37272842"/>
      <w:bookmarkStart w:id="3275" w:name="_Toc45885919"/>
      <w:bookmarkStart w:id="3276" w:name="_Toc53183025"/>
      <w:bookmarkStart w:id="3277" w:name="_Toc58915692"/>
      <w:bookmarkStart w:id="3278" w:name="_Toc58917873"/>
      <w:bookmarkStart w:id="3279" w:name="_Toc66693742"/>
      <w:bookmarkStart w:id="3280" w:name="_Toc74915694"/>
      <w:bookmarkStart w:id="3281" w:name="_Toc76114319"/>
      <w:bookmarkStart w:id="3282" w:name="_Toc76544205"/>
      <w:bookmarkStart w:id="3283" w:name="_Toc82536327"/>
      <w:bookmarkStart w:id="3284" w:name="_Toc89952620"/>
      <w:bookmarkStart w:id="3285" w:name="_Toc98766436"/>
      <w:bookmarkStart w:id="3286" w:name="_Toc99702799"/>
      <w:bookmarkStart w:id="3287" w:name="_Toc106206585"/>
      <w:bookmarkStart w:id="3288" w:name="_Toc115080587"/>
      <w:bookmarkStart w:id="3289" w:name="_Toc121999467"/>
      <w:bookmarkStart w:id="3290" w:name="_Toc124153640"/>
      <w:bookmarkStart w:id="3291" w:name="_Toc124154415"/>
      <w:bookmarkStart w:id="3292" w:name="_Toc131560270"/>
      <w:bookmarkStart w:id="3293" w:name="_Toc137393970"/>
      <w:bookmarkStart w:id="3294" w:name="_Toc163475074"/>
      <w:r w:rsidRPr="00931575">
        <w:t>6.6.3</w:t>
      </w:r>
      <w:r w:rsidRPr="00931575">
        <w:tab/>
        <w:t>OTA modulation quality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E9DFA92" w14:textId="77777777" w:rsidR="00C45907" w:rsidRPr="00931575" w:rsidRDefault="00C45907" w:rsidP="00C45907">
      <w:pPr>
        <w:pStyle w:val="Heading4"/>
      </w:pPr>
      <w:bookmarkStart w:id="3295" w:name="_Toc21102696"/>
      <w:bookmarkStart w:id="3296" w:name="_Toc29810545"/>
      <w:bookmarkStart w:id="3297" w:name="_Toc36635897"/>
      <w:bookmarkStart w:id="3298" w:name="_Toc37272843"/>
      <w:bookmarkStart w:id="3299" w:name="_Toc45885920"/>
      <w:bookmarkStart w:id="3300" w:name="_Toc53183026"/>
      <w:bookmarkStart w:id="3301" w:name="_Toc58915693"/>
      <w:bookmarkStart w:id="3302" w:name="_Toc58917874"/>
      <w:bookmarkStart w:id="3303" w:name="_Toc66693743"/>
      <w:bookmarkStart w:id="3304" w:name="_Toc74915695"/>
      <w:bookmarkStart w:id="3305" w:name="_Toc76114320"/>
      <w:bookmarkStart w:id="3306" w:name="_Toc76544206"/>
      <w:bookmarkStart w:id="3307" w:name="_Toc82536328"/>
      <w:bookmarkStart w:id="3308" w:name="_Toc89952621"/>
      <w:bookmarkStart w:id="3309" w:name="_Toc98766437"/>
      <w:bookmarkStart w:id="3310" w:name="_Toc99702800"/>
      <w:bookmarkStart w:id="3311" w:name="_Toc106206586"/>
      <w:bookmarkStart w:id="3312" w:name="_Toc115080588"/>
      <w:bookmarkStart w:id="3313" w:name="_Toc121999468"/>
      <w:bookmarkStart w:id="3314" w:name="_Toc124153641"/>
      <w:bookmarkStart w:id="3315" w:name="_Toc124154416"/>
      <w:bookmarkStart w:id="3316" w:name="_Toc131560271"/>
      <w:bookmarkStart w:id="3317" w:name="_Toc137393971"/>
      <w:bookmarkStart w:id="3318" w:name="_Toc163475075"/>
      <w:r w:rsidRPr="00931575">
        <w:t>6.6.3.1</w:t>
      </w:r>
      <w:r w:rsidRPr="00931575">
        <w:tab/>
        <w:t>Definition and applicability</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319" w:name="_Toc21102697"/>
      <w:bookmarkStart w:id="3320" w:name="_Toc29810546"/>
      <w:bookmarkStart w:id="3321" w:name="_Toc36635898"/>
      <w:bookmarkStart w:id="3322" w:name="_Toc37272844"/>
      <w:bookmarkStart w:id="3323" w:name="_Toc45885921"/>
      <w:bookmarkStart w:id="3324" w:name="_Toc53183027"/>
      <w:bookmarkStart w:id="3325" w:name="_Toc58915694"/>
      <w:bookmarkStart w:id="3326" w:name="_Toc58917875"/>
      <w:bookmarkStart w:id="3327" w:name="_Toc66693744"/>
      <w:bookmarkStart w:id="3328" w:name="_Toc74915696"/>
      <w:bookmarkStart w:id="3329" w:name="_Toc76114321"/>
      <w:bookmarkStart w:id="3330" w:name="_Toc76544207"/>
      <w:bookmarkStart w:id="3331" w:name="_Toc82536329"/>
      <w:bookmarkStart w:id="3332" w:name="_Toc89952622"/>
      <w:bookmarkStart w:id="3333" w:name="_Toc98766438"/>
      <w:bookmarkStart w:id="3334" w:name="_Toc99702801"/>
      <w:bookmarkStart w:id="3335" w:name="_Toc106206587"/>
      <w:bookmarkStart w:id="3336" w:name="_Toc115080589"/>
      <w:bookmarkStart w:id="3337" w:name="_Toc121999469"/>
      <w:bookmarkStart w:id="3338" w:name="_Toc124153642"/>
      <w:bookmarkStart w:id="3339" w:name="_Toc124154417"/>
      <w:bookmarkStart w:id="3340" w:name="_Toc131560272"/>
      <w:bookmarkStart w:id="3341" w:name="_Toc137393972"/>
      <w:bookmarkStart w:id="3342" w:name="_Toc163475076"/>
      <w:r w:rsidRPr="00931575">
        <w:t>6.6.3.2</w:t>
      </w:r>
      <w:r w:rsidRPr="00931575">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343" w:name="_Toc21102698"/>
      <w:bookmarkStart w:id="3344" w:name="_Toc29810547"/>
      <w:bookmarkStart w:id="3345" w:name="_Toc36635899"/>
      <w:bookmarkStart w:id="3346" w:name="_Toc37272845"/>
      <w:bookmarkStart w:id="3347" w:name="_Toc45885922"/>
      <w:bookmarkStart w:id="3348" w:name="_Toc53183028"/>
      <w:bookmarkStart w:id="3349" w:name="_Toc58915695"/>
      <w:bookmarkStart w:id="3350" w:name="_Toc58917876"/>
      <w:bookmarkStart w:id="3351" w:name="_Toc66693745"/>
      <w:bookmarkStart w:id="3352" w:name="_Toc74915697"/>
      <w:bookmarkStart w:id="3353" w:name="_Toc76114322"/>
      <w:bookmarkStart w:id="3354" w:name="_Toc76544208"/>
      <w:bookmarkStart w:id="3355" w:name="_Toc82536330"/>
      <w:bookmarkStart w:id="3356" w:name="_Toc89952623"/>
      <w:bookmarkStart w:id="3357" w:name="_Toc98766439"/>
      <w:bookmarkStart w:id="3358" w:name="_Toc99702802"/>
      <w:bookmarkStart w:id="3359" w:name="_Toc106206588"/>
      <w:bookmarkStart w:id="3360" w:name="_Toc115080590"/>
      <w:bookmarkStart w:id="3361" w:name="_Toc121999470"/>
      <w:bookmarkStart w:id="3362" w:name="_Toc124153643"/>
      <w:bookmarkStart w:id="3363" w:name="_Toc124154418"/>
      <w:bookmarkStart w:id="3364" w:name="_Toc131560273"/>
      <w:bookmarkStart w:id="3365" w:name="_Toc137393973"/>
      <w:bookmarkStart w:id="3366" w:name="_Toc163475077"/>
      <w:r w:rsidRPr="00931575">
        <w:t>6.6.3.3</w:t>
      </w:r>
      <w:r w:rsidRPr="00931575">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367" w:name="_Toc21102699"/>
      <w:bookmarkStart w:id="3368" w:name="_Toc29810548"/>
      <w:bookmarkStart w:id="3369" w:name="_Toc36635900"/>
      <w:bookmarkStart w:id="3370" w:name="_Toc37272846"/>
      <w:bookmarkStart w:id="3371" w:name="_Toc45885923"/>
      <w:bookmarkStart w:id="3372" w:name="_Toc53183029"/>
      <w:bookmarkStart w:id="3373" w:name="_Toc58915696"/>
      <w:bookmarkStart w:id="3374" w:name="_Toc58917877"/>
      <w:bookmarkStart w:id="3375" w:name="_Toc66693746"/>
      <w:bookmarkStart w:id="3376" w:name="_Toc74915698"/>
      <w:bookmarkStart w:id="3377" w:name="_Toc76114323"/>
      <w:bookmarkStart w:id="3378" w:name="_Toc76544209"/>
      <w:bookmarkStart w:id="3379" w:name="_Toc82536331"/>
      <w:bookmarkStart w:id="3380" w:name="_Toc89952624"/>
      <w:bookmarkStart w:id="3381" w:name="_Toc98766440"/>
      <w:bookmarkStart w:id="3382" w:name="_Toc99702803"/>
      <w:bookmarkStart w:id="3383" w:name="_Toc106206589"/>
      <w:bookmarkStart w:id="3384" w:name="_Toc115080591"/>
      <w:bookmarkStart w:id="3385" w:name="_Toc121999471"/>
      <w:bookmarkStart w:id="3386" w:name="_Toc124153644"/>
      <w:bookmarkStart w:id="3387" w:name="_Toc124154419"/>
      <w:bookmarkStart w:id="3388" w:name="_Toc131560274"/>
      <w:bookmarkStart w:id="3389" w:name="_Toc137393974"/>
      <w:bookmarkStart w:id="3390" w:name="_Toc163475078"/>
      <w:r w:rsidRPr="00931575">
        <w:t>6.6.3.4</w:t>
      </w:r>
      <w:r w:rsidRPr="00931575">
        <w:tab/>
        <w:t>Method of test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3661CF4C" w14:textId="77777777" w:rsidR="00C45907" w:rsidRPr="00931575" w:rsidRDefault="00C45907" w:rsidP="00C45907">
      <w:pPr>
        <w:pStyle w:val="Heading5"/>
      </w:pPr>
      <w:bookmarkStart w:id="3391" w:name="_Toc21102700"/>
      <w:bookmarkStart w:id="3392" w:name="_Toc29810549"/>
      <w:bookmarkStart w:id="3393" w:name="_Toc36635901"/>
      <w:bookmarkStart w:id="3394" w:name="_Toc37272847"/>
      <w:bookmarkStart w:id="3395" w:name="_Toc45885924"/>
      <w:bookmarkStart w:id="3396" w:name="_Toc53183030"/>
      <w:bookmarkStart w:id="3397" w:name="_Toc58915697"/>
      <w:bookmarkStart w:id="3398" w:name="_Toc58917878"/>
      <w:bookmarkStart w:id="3399" w:name="_Toc66693747"/>
      <w:bookmarkStart w:id="3400" w:name="_Toc74915699"/>
      <w:bookmarkStart w:id="3401" w:name="_Toc76114324"/>
      <w:bookmarkStart w:id="3402" w:name="_Toc76544210"/>
      <w:bookmarkStart w:id="3403" w:name="_Toc82536332"/>
      <w:bookmarkStart w:id="3404" w:name="_Toc89952625"/>
      <w:bookmarkStart w:id="3405" w:name="_Toc98766441"/>
      <w:bookmarkStart w:id="3406" w:name="_Toc99702804"/>
      <w:bookmarkStart w:id="3407" w:name="_Toc106206590"/>
      <w:bookmarkStart w:id="3408" w:name="_Toc115080592"/>
      <w:bookmarkStart w:id="3409" w:name="_Toc121999472"/>
      <w:bookmarkStart w:id="3410" w:name="_Toc124153645"/>
      <w:bookmarkStart w:id="3411" w:name="_Toc124154420"/>
      <w:bookmarkStart w:id="3412" w:name="_Toc131560275"/>
      <w:bookmarkStart w:id="3413" w:name="_Toc137393975"/>
      <w:bookmarkStart w:id="3414" w:name="_Toc163475079"/>
      <w:r w:rsidRPr="00931575">
        <w:t>6.6.3.4.1</w:t>
      </w:r>
      <w:r w:rsidRPr="00931575">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415" w:name="_Toc21102701"/>
      <w:bookmarkStart w:id="3416" w:name="_Toc29810550"/>
      <w:bookmarkStart w:id="3417" w:name="_Toc36635902"/>
      <w:bookmarkStart w:id="3418" w:name="_Toc37272848"/>
      <w:bookmarkStart w:id="3419" w:name="_Toc45885925"/>
      <w:bookmarkStart w:id="3420" w:name="_Toc53183031"/>
      <w:bookmarkStart w:id="3421" w:name="_Toc58915698"/>
      <w:bookmarkStart w:id="3422" w:name="_Toc58917879"/>
      <w:bookmarkStart w:id="3423" w:name="_Toc66693748"/>
      <w:bookmarkStart w:id="3424" w:name="_Toc74915700"/>
      <w:bookmarkStart w:id="3425" w:name="_Toc76114325"/>
      <w:bookmarkStart w:id="3426" w:name="_Toc76544211"/>
      <w:bookmarkStart w:id="3427" w:name="_Toc82536333"/>
      <w:bookmarkStart w:id="3428" w:name="_Toc89952626"/>
      <w:bookmarkStart w:id="3429" w:name="_Toc98766442"/>
      <w:bookmarkStart w:id="3430" w:name="_Toc99702805"/>
      <w:bookmarkStart w:id="3431" w:name="_Toc106206591"/>
      <w:bookmarkStart w:id="3432" w:name="_Toc115080593"/>
      <w:bookmarkStart w:id="3433" w:name="_Toc121999473"/>
      <w:bookmarkStart w:id="3434" w:name="_Toc124153646"/>
      <w:bookmarkStart w:id="3435" w:name="_Toc124154421"/>
      <w:bookmarkStart w:id="3436" w:name="_Toc131560276"/>
      <w:bookmarkStart w:id="3437" w:name="_Toc137393976"/>
      <w:bookmarkStart w:id="3438" w:name="_Toc163475080"/>
      <w:r w:rsidRPr="00931575">
        <w:t>6.6.3.4.2</w:t>
      </w:r>
      <w:r w:rsidRPr="00931575">
        <w:tab/>
        <w:t>Procedure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43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43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440" w:name="_Toc21102702"/>
      <w:bookmarkStart w:id="3441" w:name="_Toc29810551"/>
      <w:bookmarkStart w:id="3442" w:name="_Toc36635903"/>
      <w:bookmarkStart w:id="3443" w:name="_Toc37272849"/>
      <w:bookmarkStart w:id="3444" w:name="_Toc45885926"/>
      <w:bookmarkStart w:id="3445" w:name="_Toc53183032"/>
      <w:bookmarkStart w:id="3446" w:name="_Toc58915699"/>
      <w:bookmarkStart w:id="3447" w:name="_Toc58917880"/>
      <w:bookmarkStart w:id="3448" w:name="_Toc66693749"/>
      <w:bookmarkStart w:id="3449" w:name="_Toc74915701"/>
      <w:bookmarkStart w:id="3450" w:name="_Toc76114326"/>
      <w:bookmarkStart w:id="3451" w:name="_Toc76544212"/>
      <w:bookmarkStart w:id="3452" w:name="_Toc82536334"/>
      <w:bookmarkStart w:id="3453" w:name="_Toc89952627"/>
      <w:bookmarkStart w:id="3454" w:name="_Toc98766443"/>
      <w:bookmarkStart w:id="3455" w:name="_Toc99702806"/>
      <w:bookmarkStart w:id="3456" w:name="_Toc106206592"/>
      <w:bookmarkStart w:id="3457" w:name="_Toc115080594"/>
      <w:bookmarkStart w:id="3458" w:name="_Toc121999474"/>
      <w:bookmarkStart w:id="3459" w:name="_Toc124153647"/>
      <w:bookmarkStart w:id="3460" w:name="_Toc124154422"/>
      <w:bookmarkStart w:id="3461" w:name="_Toc131560277"/>
      <w:bookmarkStart w:id="3462" w:name="_Toc137393977"/>
      <w:bookmarkStart w:id="3463" w:name="_Toc163475081"/>
      <w:r w:rsidRPr="00931575">
        <w:t>6.6.3.5</w:t>
      </w:r>
      <w:r w:rsidRPr="00931575">
        <w:tab/>
        <w:t>Test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43F7AAF" w14:textId="77777777" w:rsidR="00C45907" w:rsidRPr="00931575" w:rsidRDefault="00C45907" w:rsidP="00C45907">
      <w:pPr>
        <w:pStyle w:val="Heading5"/>
      </w:pPr>
      <w:bookmarkStart w:id="3464" w:name="_Toc21102703"/>
      <w:bookmarkStart w:id="3465" w:name="_Toc29810552"/>
      <w:bookmarkStart w:id="3466" w:name="_Toc36635904"/>
      <w:bookmarkStart w:id="3467" w:name="_Toc37272850"/>
      <w:bookmarkStart w:id="3468" w:name="_Toc45885927"/>
      <w:bookmarkStart w:id="3469" w:name="_Toc53183033"/>
      <w:bookmarkStart w:id="3470" w:name="_Toc58915700"/>
      <w:bookmarkStart w:id="3471" w:name="_Toc58917881"/>
      <w:bookmarkStart w:id="3472" w:name="_Toc66693750"/>
      <w:bookmarkStart w:id="3473" w:name="_Toc74915702"/>
      <w:bookmarkStart w:id="3474" w:name="_Toc76114327"/>
      <w:bookmarkStart w:id="3475" w:name="_Toc76544213"/>
      <w:bookmarkStart w:id="3476" w:name="_Toc82536335"/>
      <w:bookmarkStart w:id="3477" w:name="_Toc89952628"/>
      <w:bookmarkStart w:id="3478" w:name="_Toc98766444"/>
      <w:bookmarkStart w:id="3479" w:name="_Toc99702807"/>
      <w:bookmarkStart w:id="3480" w:name="_Toc106206593"/>
      <w:bookmarkStart w:id="3481" w:name="_Toc115080595"/>
      <w:bookmarkStart w:id="3482" w:name="_Toc121999475"/>
      <w:bookmarkStart w:id="3483" w:name="_Toc124153648"/>
      <w:bookmarkStart w:id="3484" w:name="_Toc124154423"/>
      <w:bookmarkStart w:id="3485" w:name="_Toc131560278"/>
      <w:bookmarkStart w:id="3486" w:name="_Toc137393978"/>
      <w:bookmarkStart w:id="3487" w:name="_Toc163475082"/>
      <w:r w:rsidRPr="00931575">
        <w:t>6.6.3.5.1</w:t>
      </w:r>
      <w:r w:rsidRPr="00931575">
        <w:tab/>
      </w:r>
      <w:r w:rsidRPr="00931575">
        <w:rPr>
          <w:rFonts w:hint="eastAsia"/>
          <w:i/>
          <w:iCs/>
          <w:lang w:val="en-US" w:eastAsia="zh-CN"/>
        </w:rPr>
        <w:t>BS type 1-O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488" w:name="_Toc21102704"/>
      <w:bookmarkStart w:id="3489" w:name="_Toc29810553"/>
      <w:bookmarkStart w:id="3490" w:name="_Toc36635905"/>
      <w:bookmarkStart w:id="3491" w:name="_Toc37272851"/>
      <w:bookmarkStart w:id="3492" w:name="_Toc45885928"/>
      <w:bookmarkStart w:id="3493" w:name="_Toc53183034"/>
      <w:bookmarkStart w:id="3494" w:name="_Toc58915701"/>
      <w:bookmarkStart w:id="3495" w:name="_Toc58917882"/>
      <w:bookmarkStart w:id="3496" w:name="_Toc66693751"/>
      <w:bookmarkStart w:id="3497" w:name="_Toc74915703"/>
      <w:bookmarkStart w:id="3498" w:name="_Toc76114328"/>
      <w:bookmarkStart w:id="3499" w:name="_Toc76544214"/>
      <w:bookmarkStart w:id="3500" w:name="_Toc82536336"/>
      <w:bookmarkStart w:id="3501" w:name="_Toc89952629"/>
      <w:bookmarkStart w:id="3502" w:name="_Toc98766445"/>
      <w:bookmarkStart w:id="3503" w:name="_Toc99702808"/>
      <w:bookmarkStart w:id="3504" w:name="_Toc106206594"/>
      <w:bookmarkStart w:id="3505" w:name="_Toc115080596"/>
      <w:bookmarkStart w:id="3506" w:name="_Toc121999476"/>
      <w:bookmarkStart w:id="3507" w:name="_Toc124153649"/>
      <w:bookmarkStart w:id="3508" w:name="_Toc124154424"/>
      <w:bookmarkStart w:id="3509" w:name="_Toc131560279"/>
      <w:bookmarkStart w:id="3510" w:name="_Toc137393979"/>
      <w:bookmarkStart w:id="3511" w:name="_Toc163475083"/>
      <w:r w:rsidRPr="00931575">
        <w:t>6.6.3.5.2</w:t>
      </w:r>
      <w:r w:rsidRPr="00931575">
        <w:tab/>
      </w:r>
      <w:r w:rsidRPr="00931575">
        <w:rPr>
          <w:i/>
          <w:lang w:val="en-US" w:eastAsia="zh-CN"/>
        </w:rPr>
        <w:t>BS type 2-O</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512" w:name="_Toc21102705"/>
      <w:bookmarkStart w:id="3513" w:name="_Toc29810554"/>
      <w:bookmarkStart w:id="3514" w:name="_Toc36635906"/>
      <w:bookmarkStart w:id="3515" w:name="_Toc37272852"/>
      <w:bookmarkStart w:id="3516" w:name="_Toc45885929"/>
      <w:bookmarkStart w:id="3517" w:name="_Toc53183035"/>
      <w:bookmarkStart w:id="3518" w:name="_Toc58915702"/>
      <w:bookmarkStart w:id="3519" w:name="_Toc58917883"/>
      <w:bookmarkStart w:id="3520" w:name="_Toc66693752"/>
      <w:bookmarkStart w:id="3521" w:name="_Toc74915704"/>
      <w:bookmarkStart w:id="3522" w:name="_Toc76114329"/>
      <w:bookmarkStart w:id="3523" w:name="_Toc76544215"/>
      <w:bookmarkStart w:id="3524" w:name="_Toc82536337"/>
      <w:bookmarkStart w:id="3525" w:name="_Toc89952630"/>
      <w:bookmarkStart w:id="3526" w:name="_Toc98766446"/>
      <w:bookmarkStart w:id="3527" w:name="_Toc99702809"/>
      <w:bookmarkStart w:id="3528" w:name="_Toc106206595"/>
      <w:bookmarkStart w:id="3529" w:name="_Toc115080597"/>
      <w:bookmarkStart w:id="3530" w:name="_Toc121999477"/>
      <w:bookmarkStart w:id="3531" w:name="_Toc124153650"/>
      <w:bookmarkStart w:id="3532" w:name="_Toc124154425"/>
      <w:bookmarkStart w:id="3533" w:name="_Toc131560280"/>
      <w:bookmarkStart w:id="3534" w:name="_Toc137393980"/>
      <w:bookmarkStart w:id="3535" w:name="_Toc163475084"/>
      <w:r w:rsidRPr="00931575">
        <w:t>6.6.4</w:t>
      </w:r>
      <w:r w:rsidRPr="00931575">
        <w:tab/>
        <w:t>OTA time alignment error</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7EC82F8" w14:textId="77777777" w:rsidR="00C45907" w:rsidRPr="00931575" w:rsidRDefault="00C45907" w:rsidP="00C45907">
      <w:pPr>
        <w:pStyle w:val="Heading4"/>
      </w:pPr>
      <w:bookmarkStart w:id="3536" w:name="_Toc21102706"/>
      <w:bookmarkStart w:id="3537" w:name="_Toc29810555"/>
      <w:bookmarkStart w:id="3538" w:name="_Toc36635907"/>
      <w:bookmarkStart w:id="3539" w:name="_Toc37272853"/>
      <w:bookmarkStart w:id="3540" w:name="_Toc45885930"/>
      <w:bookmarkStart w:id="3541" w:name="_Toc53183036"/>
      <w:bookmarkStart w:id="3542" w:name="_Toc58915703"/>
      <w:bookmarkStart w:id="3543" w:name="_Toc58917884"/>
      <w:bookmarkStart w:id="3544" w:name="_Toc66693753"/>
      <w:bookmarkStart w:id="3545" w:name="_Toc74915705"/>
      <w:bookmarkStart w:id="3546" w:name="_Toc76114330"/>
      <w:bookmarkStart w:id="3547" w:name="_Toc76544216"/>
      <w:bookmarkStart w:id="3548" w:name="_Toc82536338"/>
      <w:bookmarkStart w:id="3549" w:name="_Toc89952631"/>
      <w:bookmarkStart w:id="3550" w:name="_Toc98766447"/>
      <w:bookmarkStart w:id="3551" w:name="_Toc99702810"/>
      <w:bookmarkStart w:id="3552" w:name="_Toc106206596"/>
      <w:bookmarkStart w:id="3553" w:name="_Toc115080598"/>
      <w:bookmarkStart w:id="3554" w:name="_Toc121999478"/>
      <w:bookmarkStart w:id="3555" w:name="_Toc124153651"/>
      <w:bookmarkStart w:id="3556" w:name="_Toc124154426"/>
      <w:bookmarkStart w:id="3557" w:name="_Toc131560281"/>
      <w:bookmarkStart w:id="3558" w:name="_Toc137393981"/>
      <w:bookmarkStart w:id="3559" w:name="_Toc163475085"/>
      <w:r w:rsidRPr="00931575">
        <w:t>6.6.4.1</w:t>
      </w:r>
      <w:r w:rsidRPr="00931575">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560" w:name="_Toc21102707"/>
      <w:bookmarkStart w:id="3561" w:name="_Toc29810556"/>
      <w:bookmarkStart w:id="3562" w:name="_Toc36635908"/>
      <w:bookmarkStart w:id="3563" w:name="_Toc37272854"/>
      <w:bookmarkStart w:id="3564" w:name="_Toc45885931"/>
      <w:bookmarkStart w:id="3565" w:name="_Toc53183037"/>
      <w:bookmarkStart w:id="3566" w:name="_Toc58915704"/>
      <w:bookmarkStart w:id="3567" w:name="_Toc58917885"/>
      <w:bookmarkStart w:id="3568" w:name="_Toc66693754"/>
      <w:bookmarkStart w:id="3569" w:name="_Toc74915706"/>
      <w:bookmarkStart w:id="3570" w:name="_Toc76114331"/>
      <w:bookmarkStart w:id="3571" w:name="_Toc76544217"/>
      <w:bookmarkStart w:id="3572" w:name="_Toc82536339"/>
      <w:bookmarkStart w:id="3573" w:name="_Toc89952632"/>
      <w:bookmarkStart w:id="3574" w:name="_Toc98766448"/>
      <w:bookmarkStart w:id="3575" w:name="_Toc99702811"/>
      <w:bookmarkStart w:id="3576" w:name="_Toc106206597"/>
      <w:bookmarkStart w:id="3577" w:name="_Toc115080599"/>
      <w:bookmarkStart w:id="3578" w:name="_Toc121999479"/>
      <w:bookmarkStart w:id="3579" w:name="_Toc124153652"/>
      <w:bookmarkStart w:id="3580" w:name="_Toc124154427"/>
      <w:bookmarkStart w:id="3581" w:name="_Toc131560282"/>
      <w:bookmarkStart w:id="3582" w:name="_Toc137393982"/>
      <w:bookmarkStart w:id="3583" w:name="_Toc163475086"/>
      <w:r w:rsidRPr="00931575">
        <w:t>6.6.4.2</w:t>
      </w:r>
      <w:r w:rsidRPr="00931575">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584" w:name="_Toc21102708"/>
      <w:bookmarkStart w:id="3585" w:name="_Toc29810557"/>
      <w:bookmarkStart w:id="3586" w:name="_Toc36635909"/>
      <w:bookmarkStart w:id="3587" w:name="_Toc37272855"/>
      <w:bookmarkStart w:id="3588" w:name="_Toc45885932"/>
      <w:bookmarkStart w:id="3589" w:name="_Toc53183038"/>
      <w:bookmarkStart w:id="3590" w:name="_Toc58915705"/>
      <w:bookmarkStart w:id="3591" w:name="_Toc58917886"/>
      <w:bookmarkStart w:id="3592" w:name="_Toc66693755"/>
      <w:bookmarkStart w:id="3593" w:name="_Toc74915707"/>
      <w:bookmarkStart w:id="3594" w:name="_Toc76114332"/>
      <w:bookmarkStart w:id="3595" w:name="_Toc76544218"/>
      <w:bookmarkStart w:id="3596" w:name="_Toc82536340"/>
      <w:bookmarkStart w:id="3597" w:name="_Toc89952633"/>
      <w:bookmarkStart w:id="3598" w:name="_Toc98766449"/>
      <w:bookmarkStart w:id="3599" w:name="_Toc99702812"/>
      <w:bookmarkStart w:id="3600" w:name="_Toc106206598"/>
      <w:bookmarkStart w:id="3601" w:name="_Toc115080600"/>
      <w:bookmarkStart w:id="3602" w:name="_Toc121999480"/>
      <w:bookmarkStart w:id="3603" w:name="_Toc124153653"/>
      <w:bookmarkStart w:id="3604" w:name="_Toc124154428"/>
      <w:bookmarkStart w:id="3605" w:name="_Toc131560283"/>
      <w:bookmarkStart w:id="3606" w:name="_Toc137393983"/>
      <w:bookmarkStart w:id="3607" w:name="_Toc163475087"/>
      <w:r w:rsidRPr="00931575">
        <w:t>6.6.4.3</w:t>
      </w:r>
      <w:r w:rsidRPr="00931575">
        <w:tab/>
        <w:t>Test purpose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608" w:name="_Toc21102709"/>
      <w:bookmarkStart w:id="3609" w:name="_Toc29810558"/>
      <w:bookmarkStart w:id="3610" w:name="_Toc36635910"/>
      <w:bookmarkStart w:id="3611" w:name="_Toc37272856"/>
      <w:bookmarkStart w:id="3612" w:name="_Toc45885933"/>
      <w:bookmarkStart w:id="3613" w:name="_Toc53183039"/>
      <w:bookmarkStart w:id="3614" w:name="_Toc58915706"/>
      <w:bookmarkStart w:id="3615" w:name="_Toc58917887"/>
      <w:bookmarkStart w:id="3616" w:name="_Toc66693756"/>
      <w:bookmarkStart w:id="3617" w:name="_Toc74915708"/>
      <w:bookmarkStart w:id="3618" w:name="_Toc76114333"/>
      <w:bookmarkStart w:id="3619" w:name="_Toc76544219"/>
      <w:bookmarkStart w:id="3620" w:name="_Toc82536341"/>
      <w:bookmarkStart w:id="3621" w:name="_Toc89952634"/>
      <w:bookmarkStart w:id="3622" w:name="_Toc98766450"/>
      <w:bookmarkStart w:id="3623" w:name="_Toc99702813"/>
      <w:bookmarkStart w:id="3624" w:name="_Toc106206599"/>
      <w:bookmarkStart w:id="3625" w:name="_Toc115080601"/>
      <w:bookmarkStart w:id="3626" w:name="_Toc121999481"/>
      <w:bookmarkStart w:id="3627" w:name="_Toc124153654"/>
      <w:bookmarkStart w:id="3628" w:name="_Toc124154429"/>
      <w:bookmarkStart w:id="3629" w:name="_Toc131560284"/>
      <w:bookmarkStart w:id="3630" w:name="_Toc137393984"/>
      <w:bookmarkStart w:id="3631" w:name="_Toc163475088"/>
      <w:r w:rsidRPr="00931575">
        <w:rPr>
          <w:lang w:eastAsia="sv-SE"/>
        </w:rPr>
        <w:t>6.</w:t>
      </w:r>
      <w:r w:rsidRPr="00931575">
        <w:rPr>
          <w:lang w:eastAsia="zh-CN"/>
        </w:rPr>
        <w:t>6.4.</w:t>
      </w:r>
      <w:r w:rsidRPr="00931575">
        <w:rPr>
          <w:lang w:eastAsia="sv-SE"/>
        </w:rPr>
        <w:t>4</w:t>
      </w:r>
      <w:r w:rsidRPr="00931575">
        <w:rPr>
          <w:lang w:eastAsia="sv-SE"/>
        </w:rPr>
        <w:tab/>
        <w:t>Method of test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1C513B9" w14:textId="77777777" w:rsidR="00C45907" w:rsidRPr="00931575" w:rsidRDefault="00C45907" w:rsidP="00C45907">
      <w:pPr>
        <w:pStyle w:val="Heading5"/>
        <w:rPr>
          <w:lang w:eastAsia="sv-SE"/>
        </w:rPr>
      </w:pPr>
      <w:bookmarkStart w:id="3632" w:name="_Toc21102710"/>
      <w:bookmarkStart w:id="3633" w:name="_Toc29810559"/>
      <w:bookmarkStart w:id="3634" w:name="_Toc36635911"/>
      <w:bookmarkStart w:id="3635" w:name="_Toc37272857"/>
      <w:bookmarkStart w:id="3636" w:name="_Toc45885934"/>
      <w:bookmarkStart w:id="3637" w:name="_Toc53183040"/>
      <w:bookmarkStart w:id="3638" w:name="_Toc58915707"/>
      <w:bookmarkStart w:id="3639" w:name="_Toc58917888"/>
      <w:bookmarkStart w:id="3640" w:name="_Toc66693757"/>
      <w:bookmarkStart w:id="3641" w:name="_Toc74915709"/>
      <w:bookmarkStart w:id="3642" w:name="_Toc76114334"/>
      <w:bookmarkStart w:id="3643" w:name="_Toc76544220"/>
      <w:bookmarkStart w:id="3644" w:name="_Toc82536342"/>
      <w:bookmarkStart w:id="3645" w:name="_Toc89952635"/>
      <w:bookmarkStart w:id="3646" w:name="_Toc98766451"/>
      <w:bookmarkStart w:id="3647" w:name="_Toc99702814"/>
      <w:bookmarkStart w:id="3648" w:name="_Toc106206600"/>
      <w:bookmarkStart w:id="3649" w:name="_Toc115080602"/>
      <w:bookmarkStart w:id="3650" w:name="_Toc121999482"/>
      <w:bookmarkStart w:id="3651" w:name="_Toc124153655"/>
      <w:bookmarkStart w:id="3652" w:name="_Toc124154430"/>
      <w:bookmarkStart w:id="3653" w:name="_Toc131560285"/>
      <w:bookmarkStart w:id="3654" w:name="_Toc137393985"/>
      <w:bookmarkStart w:id="3655" w:name="_Toc163475089"/>
      <w:r w:rsidRPr="00931575">
        <w:rPr>
          <w:lang w:eastAsia="sv-SE"/>
        </w:rPr>
        <w:t>6.6.4.4.1</w:t>
      </w:r>
      <w:r w:rsidRPr="00931575">
        <w:rPr>
          <w:lang w:eastAsia="sv-SE"/>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656" w:name="_Toc21102711"/>
      <w:bookmarkStart w:id="3657" w:name="_Toc29810560"/>
      <w:bookmarkStart w:id="3658" w:name="_Toc36635912"/>
      <w:bookmarkStart w:id="3659" w:name="_Toc37272858"/>
      <w:bookmarkStart w:id="3660" w:name="_Toc45885935"/>
      <w:bookmarkStart w:id="3661" w:name="_Toc53183041"/>
      <w:bookmarkStart w:id="3662" w:name="_Toc58915708"/>
      <w:bookmarkStart w:id="3663" w:name="_Toc58917889"/>
      <w:bookmarkStart w:id="3664" w:name="_Toc66693758"/>
      <w:bookmarkStart w:id="3665" w:name="_Toc74915710"/>
      <w:bookmarkStart w:id="3666" w:name="_Toc76114335"/>
      <w:bookmarkStart w:id="3667" w:name="_Toc76544221"/>
      <w:bookmarkStart w:id="3668" w:name="_Toc82536343"/>
      <w:bookmarkStart w:id="3669" w:name="_Toc89952636"/>
      <w:bookmarkStart w:id="3670" w:name="_Toc98766452"/>
      <w:bookmarkStart w:id="3671" w:name="_Toc99702815"/>
      <w:bookmarkStart w:id="3672" w:name="_Toc106206601"/>
      <w:bookmarkStart w:id="3673" w:name="_Toc115080603"/>
      <w:bookmarkStart w:id="3674" w:name="_Toc121999483"/>
      <w:bookmarkStart w:id="3675" w:name="_Toc124153656"/>
      <w:bookmarkStart w:id="3676" w:name="_Toc124154431"/>
      <w:bookmarkStart w:id="3677" w:name="_Toc131560286"/>
      <w:bookmarkStart w:id="3678" w:name="_Toc137393986"/>
      <w:bookmarkStart w:id="3679" w:name="_Toc163475090"/>
      <w:r w:rsidRPr="00931575">
        <w:rPr>
          <w:lang w:eastAsia="sv-SE"/>
        </w:rPr>
        <w:t>6.6.4.4.2</w:t>
      </w:r>
      <w:r w:rsidRPr="00931575">
        <w:rPr>
          <w:lang w:eastAsia="sv-SE"/>
        </w:rPr>
        <w:tab/>
        <w:t>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680" w:name="_Toc21102712"/>
      <w:bookmarkStart w:id="3681" w:name="_Toc29810561"/>
      <w:bookmarkStart w:id="3682" w:name="_Toc36635913"/>
      <w:bookmarkStart w:id="3683" w:name="_Toc37272859"/>
      <w:bookmarkStart w:id="3684" w:name="_Toc45885936"/>
      <w:bookmarkStart w:id="3685" w:name="_Toc53183042"/>
      <w:bookmarkStart w:id="3686" w:name="_Toc58915709"/>
      <w:bookmarkStart w:id="3687" w:name="_Toc58917890"/>
      <w:bookmarkStart w:id="3688" w:name="_Toc66693759"/>
      <w:bookmarkStart w:id="3689" w:name="_Toc74915711"/>
      <w:bookmarkStart w:id="3690" w:name="_Toc76114336"/>
      <w:bookmarkStart w:id="3691" w:name="_Toc76544222"/>
      <w:bookmarkStart w:id="3692" w:name="_Toc82536344"/>
      <w:bookmarkStart w:id="3693" w:name="_Toc89952637"/>
      <w:bookmarkStart w:id="3694" w:name="_Toc98766453"/>
      <w:bookmarkStart w:id="3695" w:name="_Toc99702816"/>
      <w:bookmarkStart w:id="3696" w:name="_Toc106206602"/>
      <w:bookmarkStart w:id="3697" w:name="_Toc115080604"/>
      <w:bookmarkStart w:id="3698" w:name="_Toc121999484"/>
      <w:bookmarkStart w:id="3699" w:name="_Toc124153657"/>
      <w:bookmarkStart w:id="3700" w:name="_Toc124154432"/>
      <w:bookmarkStart w:id="3701" w:name="_Toc131560287"/>
      <w:bookmarkStart w:id="3702" w:name="_Toc137393987"/>
      <w:bookmarkStart w:id="3703" w:name="_Toc163475091"/>
      <w:r w:rsidRPr="00931575">
        <w:rPr>
          <w:lang w:eastAsia="sv-SE"/>
        </w:rPr>
        <w:t>6.</w:t>
      </w:r>
      <w:r w:rsidRPr="00931575">
        <w:rPr>
          <w:lang w:eastAsia="zh-CN"/>
        </w:rPr>
        <w:t>6.4.</w:t>
      </w:r>
      <w:r w:rsidRPr="00931575">
        <w:rPr>
          <w:lang w:eastAsia="sv-SE"/>
        </w:rPr>
        <w:t>5</w:t>
      </w:r>
      <w:r w:rsidRPr="00931575">
        <w:rPr>
          <w:lang w:eastAsia="sv-SE"/>
        </w:rPr>
        <w:tab/>
        <w:t>Test Requirement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EF2FBA" w14:textId="77777777" w:rsidR="00C45907" w:rsidRPr="00931575" w:rsidRDefault="00C45907" w:rsidP="00C45907">
      <w:pPr>
        <w:pStyle w:val="Heading5"/>
      </w:pPr>
      <w:bookmarkStart w:id="3704" w:name="_Toc21102713"/>
      <w:bookmarkStart w:id="3705" w:name="_Toc29810562"/>
      <w:bookmarkStart w:id="3706" w:name="_Toc36635914"/>
      <w:bookmarkStart w:id="3707" w:name="_Toc37272860"/>
      <w:bookmarkStart w:id="3708" w:name="_Toc45885937"/>
      <w:bookmarkStart w:id="3709" w:name="_Toc53183043"/>
      <w:bookmarkStart w:id="3710" w:name="_Toc58915710"/>
      <w:bookmarkStart w:id="3711" w:name="_Toc58917891"/>
      <w:bookmarkStart w:id="3712" w:name="_Toc66693760"/>
      <w:bookmarkStart w:id="3713" w:name="_Toc74915712"/>
      <w:bookmarkStart w:id="3714" w:name="_Toc76114337"/>
      <w:bookmarkStart w:id="3715" w:name="_Toc76544223"/>
      <w:bookmarkStart w:id="3716" w:name="_Toc82536345"/>
      <w:bookmarkStart w:id="3717" w:name="_Toc89952638"/>
      <w:bookmarkStart w:id="3718" w:name="_Toc98766454"/>
      <w:bookmarkStart w:id="3719" w:name="_Toc99702817"/>
      <w:bookmarkStart w:id="3720" w:name="_Toc106206603"/>
      <w:bookmarkStart w:id="3721" w:name="_Toc115080605"/>
      <w:bookmarkStart w:id="3722" w:name="_Toc121999485"/>
      <w:bookmarkStart w:id="3723" w:name="_Toc124153658"/>
      <w:bookmarkStart w:id="3724" w:name="_Toc124154433"/>
      <w:bookmarkStart w:id="3725" w:name="_Toc131560288"/>
      <w:bookmarkStart w:id="3726" w:name="_Toc137393988"/>
      <w:bookmarkStart w:id="3727" w:name="_Toc163475092"/>
      <w:r w:rsidRPr="00931575">
        <w:t>6.6.4.5.1</w:t>
      </w:r>
      <w:r w:rsidRPr="00931575">
        <w:tab/>
      </w:r>
      <w:r w:rsidRPr="00931575">
        <w:rPr>
          <w:i/>
        </w:rPr>
        <w:t>BS type 1-O</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728" w:name="_Toc21102714"/>
      <w:bookmarkStart w:id="3729" w:name="_Toc29810563"/>
      <w:bookmarkStart w:id="3730" w:name="_Toc36635915"/>
      <w:bookmarkStart w:id="3731" w:name="_Toc37272861"/>
      <w:bookmarkStart w:id="3732" w:name="_Toc45885938"/>
      <w:bookmarkStart w:id="3733" w:name="_Toc53183044"/>
      <w:bookmarkStart w:id="3734" w:name="_Toc58915711"/>
      <w:bookmarkStart w:id="3735" w:name="_Toc58917892"/>
      <w:bookmarkStart w:id="3736" w:name="_Toc66693761"/>
      <w:bookmarkStart w:id="3737" w:name="_Toc74915713"/>
      <w:bookmarkStart w:id="3738" w:name="_Toc76114338"/>
      <w:bookmarkStart w:id="3739" w:name="_Toc76544224"/>
      <w:bookmarkStart w:id="3740" w:name="_Toc82536346"/>
      <w:bookmarkStart w:id="3741" w:name="_Toc89952639"/>
      <w:bookmarkStart w:id="3742" w:name="_Toc98766455"/>
      <w:bookmarkStart w:id="3743" w:name="_Toc99702818"/>
      <w:bookmarkStart w:id="3744" w:name="_Toc106206604"/>
      <w:bookmarkStart w:id="3745" w:name="_Toc115080606"/>
      <w:bookmarkStart w:id="3746" w:name="_Toc121999486"/>
      <w:bookmarkStart w:id="3747" w:name="_Toc124153659"/>
      <w:bookmarkStart w:id="3748" w:name="_Toc124154434"/>
      <w:bookmarkStart w:id="3749" w:name="_Toc131560289"/>
      <w:bookmarkStart w:id="3750" w:name="_Toc137393989"/>
      <w:bookmarkStart w:id="3751" w:name="_Toc163475093"/>
      <w:r w:rsidRPr="00931575">
        <w:t>6.6.4.5.2</w:t>
      </w:r>
      <w:r w:rsidRPr="00931575">
        <w:tab/>
      </w:r>
      <w:r w:rsidRPr="00931575">
        <w:rPr>
          <w:i/>
        </w:rPr>
        <w:t>BS type 2-O</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5570758" w14:textId="77777777" w:rsidR="005445C2" w:rsidRDefault="005445C2" w:rsidP="005445C2">
      <w:bookmarkStart w:id="3752" w:name="_Toc21102715"/>
      <w:bookmarkStart w:id="3753" w:name="_Toc29810564"/>
      <w:bookmarkStart w:id="3754" w:name="_Toc36635916"/>
      <w:bookmarkStart w:id="3755" w:name="_Toc37272862"/>
      <w:bookmarkStart w:id="3756" w:name="_Toc45885939"/>
      <w:bookmarkStart w:id="3757" w:name="_Toc53183045"/>
      <w:bookmarkStart w:id="3758" w:name="_Toc58915712"/>
      <w:bookmarkStart w:id="3759" w:name="_Toc58917893"/>
      <w:bookmarkStart w:id="3760" w:name="_Toc66693762"/>
      <w:bookmarkStart w:id="3761" w:name="_Toc74915714"/>
      <w:bookmarkStart w:id="3762" w:name="_Toc76114339"/>
      <w:bookmarkStart w:id="3763" w:name="_Toc76544225"/>
      <w:bookmarkStart w:id="3764" w:name="_Toc82536347"/>
      <w:bookmarkStart w:id="3765" w:name="_Toc89952640"/>
      <w:bookmarkStart w:id="3766" w:name="_Toc98766456"/>
      <w:bookmarkStart w:id="3767" w:name="_Toc99702819"/>
      <w:bookmarkStart w:id="3768" w:name="_Toc106206605"/>
      <w:bookmarkStart w:id="3769" w:name="_Toc115080607"/>
      <w:bookmarkStart w:id="3770" w:name="_Toc121999487"/>
      <w:bookmarkStart w:id="3771" w:name="_Toc124153660"/>
      <w:bookmarkStart w:id="3772"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773" w:name="_Toc131560290"/>
      <w:bookmarkStart w:id="3774" w:name="_Toc137393990"/>
      <w:bookmarkStart w:id="3775" w:name="_Toc163475094"/>
      <w:r w:rsidRPr="00931575">
        <w:t>6.7</w:t>
      </w:r>
      <w:r w:rsidRPr="00931575">
        <w:tab/>
        <w:t>OTA unwanted emissions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B6CBB26" w14:textId="77777777" w:rsidR="00C45907" w:rsidRPr="00931575" w:rsidRDefault="00C45907" w:rsidP="00C45907">
      <w:pPr>
        <w:pStyle w:val="Heading3"/>
      </w:pPr>
      <w:bookmarkStart w:id="3776" w:name="_Toc21102716"/>
      <w:bookmarkStart w:id="3777" w:name="_Toc29810565"/>
      <w:bookmarkStart w:id="3778" w:name="_Toc36635917"/>
      <w:bookmarkStart w:id="3779" w:name="_Toc37272863"/>
      <w:bookmarkStart w:id="3780" w:name="_Toc45885940"/>
      <w:bookmarkStart w:id="3781" w:name="_Toc53183046"/>
      <w:bookmarkStart w:id="3782" w:name="_Toc58915713"/>
      <w:bookmarkStart w:id="3783" w:name="_Toc58917894"/>
      <w:bookmarkStart w:id="3784" w:name="_Toc66693763"/>
      <w:bookmarkStart w:id="3785" w:name="_Toc74915715"/>
      <w:bookmarkStart w:id="3786" w:name="_Toc76114340"/>
      <w:bookmarkStart w:id="3787" w:name="_Toc76544226"/>
      <w:bookmarkStart w:id="3788" w:name="_Toc82536348"/>
      <w:bookmarkStart w:id="3789" w:name="_Toc89952641"/>
      <w:bookmarkStart w:id="3790" w:name="_Toc98766457"/>
      <w:bookmarkStart w:id="3791" w:name="_Toc99702820"/>
      <w:bookmarkStart w:id="3792" w:name="_Toc106206606"/>
      <w:bookmarkStart w:id="3793" w:name="_Toc115080608"/>
      <w:bookmarkStart w:id="3794" w:name="_Toc121999488"/>
      <w:bookmarkStart w:id="3795" w:name="_Toc124153661"/>
      <w:bookmarkStart w:id="3796" w:name="_Toc124154436"/>
      <w:bookmarkStart w:id="3797" w:name="_Toc131560291"/>
      <w:bookmarkStart w:id="3798" w:name="_Toc137393991"/>
      <w:bookmarkStart w:id="3799" w:name="_Toc163475095"/>
      <w:r w:rsidRPr="00931575">
        <w:t>6.7.1</w:t>
      </w:r>
      <w:r w:rsidRPr="00931575">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5546DE8" w14:textId="1546B034" w:rsidR="00C45907" w:rsidRPr="00931575" w:rsidRDefault="00C45907" w:rsidP="006F1F81">
      <w:bookmarkStart w:id="380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80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801" w:name="_Toc21102717"/>
      <w:bookmarkStart w:id="3802" w:name="_Toc29810566"/>
      <w:bookmarkStart w:id="3803" w:name="_Toc36635918"/>
      <w:bookmarkStart w:id="3804" w:name="_Toc37272864"/>
      <w:bookmarkStart w:id="3805" w:name="_Toc45885941"/>
      <w:bookmarkStart w:id="3806" w:name="_Toc53183047"/>
      <w:bookmarkStart w:id="3807" w:name="_Toc58915714"/>
      <w:bookmarkStart w:id="3808" w:name="_Toc58917895"/>
      <w:bookmarkStart w:id="3809" w:name="_Toc66693764"/>
      <w:bookmarkStart w:id="3810" w:name="_Toc74915716"/>
      <w:bookmarkStart w:id="3811" w:name="_Toc76114341"/>
      <w:bookmarkStart w:id="3812" w:name="_Toc76544227"/>
      <w:bookmarkStart w:id="3813" w:name="_Toc82536349"/>
      <w:bookmarkStart w:id="3814" w:name="_Toc89952642"/>
      <w:bookmarkStart w:id="3815" w:name="_Toc98766458"/>
      <w:bookmarkStart w:id="3816" w:name="_Toc99702821"/>
      <w:bookmarkStart w:id="3817" w:name="_Toc106206607"/>
      <w:bookmarkStart w:id="3818" w:name="_Toc115080609"/>
      <w:bookmarkStart w:id="3819" w:name="_Toc121999489"/>
      <w:bookmarkStart w:id="3820" w:name="_Toc124153662"/>
      <w:bookmarkStart w:id="3821" w:name="_Toc124154437"/>
      <w:bookmarkStart w:id="3822" w:name="_Toc131560292"/>
      <w:bookmarkStart w:id="3823" w:name="_Toc137393992"/>
      <w:bookmarkStart w:id="3824" w:name="_Toc163475096"/>
      <w:r w:rsidRPr="00931575">
        <w:t>6.7.2</w:t>
      </w:r>
      <w:r w:rsidRPr="00931575">
        <w:tab/>
        <w:t>OTA occupied bandwidth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EAC2B23" w14:textId="77777777" w:rsidR="00C45907" w:rsidRPr="00931575" w:rsidRDefault="00C45907" w:rsidP="00C45907">
      <w:pPr>
        <w:pStyle w:val="Heading4"/>
        <w:rPr>
          <w:lang w:eastAsia="sv-SE"/>
        </w:rPr>
      </w:pPr>
      <w:bookmarkStart w:id="3825" w:name="_Toc21102718"/>
      <w:bookmarkStart w:id="3826" w:name="_Toc29810567"/>
      <w:bookmarkStart w:id="3827" w:name="_Toc36635919"/>
      <w:bookmarkStart w:id="3828" w:name="_Toc37272865"/>
      <w:bookmarkStart w:id="3829" w:name="_Toc45885942"/>
      <w:bookmarkStart w:id="3830" w:name="_Toc53183048"/>
      <w:bookmarkStart w:id="3831" w:name="_Toc58915715"/>
      <w:bookmarkStart w:id="3832" w:name="_Toc58917896"/>
      <w:bookmarkStart w:id="3833" w:name="_Toc66693765"/>
      <w:bookmarkStart w:id="3834" w:name="_Toc74915717"/>
      <w:bookmarkStart w:id="3835" w:name="_Toc76114342"/>
      <w:bookmarkStart w:id="3836" w:name="_Toc76544228"/>
      <w:bookmarkStart w:id="3837" w:name="_Toc82536350"/>
      <w:bookmarkStart w:id="3838" w:name="_Toc89952643"/>
      <w:bookmarkStart w:id="3839" w:name="_Toc98766459"/>
      <w:bookmarkStart w:id="3840" w:name="_Toc99702822"/>
      <w:bookmarkStart w:id="3841" w:name="_Toc106206608"/>
      <w:bookmarkStart w:id="3842" w:name="_Toc115080610"/>
      <w:bookmarkStart w:id="3843" w:name="_Toc121999490"/>
      <w:bookmarkStart w:id="3844" w:name="_Toc124153663"/>
      <w:bookmarkStart w:id="3845" w:name="_Toc124154438"/>
      <w:bookmarkStart w:id="3846" w:name="_Toc131560293"/>
      <w:bookmarkStart w:id="3847" w:name="_Toc137393993"/>
      <w:bookmarkStart w:id="3848" w:name="_Toc163475097"/>
      <w:r w:rsidRPr="00931575">
        <w:rPr>
          <w:lang w:eastAsia="sv-SE"/>
        </w:rPr>
        <w:t>6.7.2.1</w:t>
      </w:r>
      <w:r w:rsidRPr="00931575">
        <w:rPr>
          <w:lang w:eastAsia="sv-SE"/>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849" w:name="_Toc21102719"/>
      <w:bookmarkStart w:id="3850" w:name="_Toc29810568"/>
      <w:bookmarkStart w:id="3851" w:name="_Toc36635920"/>
      <w:bookmarkStart w:id="3852" w:name="_Toc37272866"/>
      <w:bookmarkStart w:id="3853" w:name="_Toc45885943"/>
      <w:bookmarkStart w:id="3854" w:name="_Toc53183049"/>
      <w:bookmarkStart w:id="3855" w:name="_Toc58915716"/>
      <w:bookmarkStart w:id="3856" w:name="_Toc58917897"/>
      <w:bookmarkStart w:id="3857" w:name="_Toc66693766"/>
      <w:bookmarkStart w:id="3858" w:name="_Toc74915718"/>
      <w:bookmarkStart w:id="3859" w:name="_Toc76114343"/>
      <w:bookmarkStart w:id="3860" w:name="_Toc76544229"/>
      <w:bookmarkStart w:id="3861" w:name="_Toc82536351"/>
      <w:bookmarkStart w:id="3862" w:name="_Toc89952644"/>
      <w:bookmarkStart w:id="3863" w:name="_Toc98766460"/>
      <w:bookmarkStart w:id="3864" w:name="_Toc99702823"/>
      <w:bookmarkStart w:id="3865" w:name="_Toc106206609"/>
      <w:bookmarkStart w:id="3866" w:name="_Toc115080611"/>
      <w:bookmarkStart w:id="3867" w:name="_Toc121999491"/>
      <w:bookmarkStart w:id="3868" w:name="_Toc124153664"/>
      <w:bookmarkStart w:id="3869" w:name="_Toc124154439"/>
      <w:bookmarkStart w:id="3870" w:name="_Toc131560294"/>
      <w:bookmarkStart w:id="3871" w:name="_Toc137393994"/>
      <w:bookmarkStart w:id="3872" w:name="_Toc163475098"/>
      <w:r w:rsidRPr="00931575">
        <w:rPr>
          <w:lang w:eastAsia="sv-SE"/>
        </w:rPr>
        <w:lastRenderedPageBreak/>
        <w:t>6.7.2.2</w:t>
      </w:r>
      <w:r w:rsidRPr="00931575">
        <w:rPr>
          <w:lang w:eastAsia="sv-SE"/>
        </w:rPr>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873" w:name="_Toc21102720"/>
      <w:bookmarkStart w:id="3874" w:name="_Toc29810569"/>
      <w:bookmarkStart w:id="3875" w:name="_Toc36635921"/>
      <w:bookmarkStart w:id="3876" w:name="_Toc37272867"/>
      <w:bookmarkStart w:id="3877" w:name="_Toc45885944"/>
      <w:bookmarkStart w:id="3878" w:name="_Toc53183050"/>
      <w:bookmarkStart w:id="3879" w:name="_Toc58915717"/>
      <w:bookmarkStart w:id="3880" w:name="_Toc58917898"/>
      <w:bookmarkStart w:id="3881" w:name="_Toc66693767"/>
      <w:bookmarkStart w:id="3882" w:name="_Toc74915719"/>
      <w:bookmarkStart w:id="3883" w:name="_Toc76114344"/>
      <w:bookmarkStart w:id="3884" w:name="_Toc76544230"/>
      <w:bookmarkStart w:id="3885" w:name="_Toc82536352"/>
      <w:bookmarkStart w:id="3886" w:name="_Toc89952645"/>
      <w:bookmarkStart w:id="3887" w:name="_Toc98766461"/>
      <w:bookmarkStart w:id="3888" w:name="_Toc99702824"/>
      <w:bookmarkStart w:id="3889" w:name="_Toc106206610"/>
      <w:bookmarkStart w:id="3890" w:name="_Toc115080612"/>
      <w:bookmarkStart w:id="3891" w:name="_Toc121999492"/>
      <w:bookmarkStart w:id="3892" w:name="_Toc124153665"/>
      <w:bookmarkStart w:id="3893" w:name="_Toc124154440"/>
      <w:bookmarkStart w:id="3894" w:name="_Toc131560295"/>
      <w:bookmarkStart w:id="3895" w:name="_Toc137393995"/>
      <w:bookmarkStart w:id="3896" w:name="_Toc163475099"/>
      <w:r w:rsidRPr="00931575">
        <w:rPr>
          <w:lang w:eastAsia="sv-SE"/>
        </w:rPr>
        <w:t>6.7.2.3</w:t>
      </w:r>
      <w:r w:rsidRPr="00931575">
        <w:rPr>
          <w:lang w:eastAsia="sv-SE"/>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897" w:name="_Toc21102721"/>
      <w:bookmarkStart w:id="3898" w:name="_Toc29810570"/>
      <w:bookmarkStart w:id="3899" w:name="_Toc36635922"/>
      <w:bookmarkStart w:id="3900" w:name="_Toc37272868"/>
      <w:bookmarkStart w:id="3901" w:name="_Toc45885945"/>
      <w:bookmarkStart w:id="3902" w:name="_Toc53183051"/>
      <w:bookmarkStart w:id="3903" w:name="_Toc58915718"/>
      <w:bookmarkStart w:id="3904" w:name="_Toc58917899"/>
      <w:bookmarkStart w:id="3905" w:name="_Toc66693768"/>
      <w:bookmarkStart w:id="3906" w:name="_Toc74915720"/>
      <w:bookmarkStart w:id="3907" w:name="_Toc76114345"/>
      <w:bookmarkStart w:id="3908" w:name="_Toc76544231"/>
      <w:bookmarkStart w:id="3909" w:name="_Toc82536353"/>
      <w:bookmarkStart w:id="3910" w:name="_Toc89952646"/>
      <w:bookmarkStart w:id="3911" w:name="_Toc98766462"/>
      <w:bookmarkStart w:id="3912" w:name="_Toc99702825"/>
      <w:bookmarkStart w:id="3913" w:name="_Toc106206611"/>
      <w:bookmarkStart w:id="3914" w:name="_Toc115080613"/>
      <w:bookmarkStart w:id="3915" w:name="_Toc121999493"/>
      <w:bookmarkStart w:id="3916" w:name="_Toc124153666"/>
      <w:bookmarkStart w:id="3917" w:name="_Toc124154441"/>
      <w:bookmarkStart w:id="3918" w:name="_Toc131560296"/>
      <w:bookmarkStart w:id="3919" w:name="_Toc137393996"/>
      <w:bookmarkStart w:id="3920" w:name="_Toc163475100"/>
      <w:r w:rsidRPr="00931575">
        <w:rPr>
          <w:lang w:eastAsia="sv-SE"/>
        </w:rPr>
        <w:t>6.</w:t>
      </w:r>
      <w:r w:rsidRPr="00931575">
        <w:rPr>
          <w:lang w:eastAsia="zh-CN"/>
        </w:rPr>
        <w:t>7.2.</w:t>
      </w:r>
      <w:r w:rsidRPr="00931575">
        <w:rPr>
          <w:lang w:eastAsia="sv-SE"/>
        </w:rPr>
        <w:t>4</w:t>
      </w:r>
      <w:r w:rsidRPr="00931575">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30B4038" w14:textId="77777777" w:rsidR="00C45907" w:rsidRPr="00931575" w:rsidRDefault="00C45907" w:rsidP="00C45907">
      <w:pPr>
        <w:pStyle w:val="Heading5"/>
        <w:rPr>
          <w:lang w:eastAsia="sv-SE"/>
        </w:rPr>
      </w:pPr>
      <w:bookmarkStart w:id="3921" w:name="_Toc21102722"/>
      <w:bookmarkStart w:id="3922" w:name="_Toc29810571"/>
      <w:bookmarkStart w:id="3923" w:name="_Toc36635923"/>
      <w:bookmarkStart w:id="3924" w:name="_Toc37272869"/>
      <w:bookmarkStart w:id="3925" w:name="_Toc45885946"/>
      <w:bookmarkStart w:id="3926" w:name="_Toc53183052"/>
      <w:bookmarkStart w:id="3927" w:name="_Toc58915719"/>
      <w:bookmarkStart w:id="3928" w:name="_Toc58917900"/>
      <w:bookmarkStart w:id="3929" w:name="_Toc66693769"/>
      <w:bookmarkStart w:id="3930" w:name="_Toc74915721"/>
      <w:bookmarkStart w:id="3931" w:name="_Toc76114346"/>
      <w:bookmarkStart w:id="3932" w:name="_Toc76544232"/>
      <w:bookmarkStart w:id="3933" w:name="_Toc82536354"/>
      <w:bookmarkStart w:id="3934" w:name="_Toc89952647"/>
      <w:bookmarkStart w:id="3935" w:name="_Toc98766463"/>
      <w:bookmarkStart w:id="3936" w:name="_Toc99702826"/>
      <w:bookmarkStart w:id="3937" w:name="_Toc106206612"/>
      <w:bookmarkStart w:id="3938" w:name="_Toc115080614"/>
      <w:bookmarkStart w:id="3939" w:name="_Toc121999494"/>
      <w:bookmarkStart w:id="3940" w:name="_Toc124153667"/>
      <w:bookmarkStart w:id="3941" w:name="_Toc124154442"/>
      <w:bookmarkStart w:id="3942" w:name="_Toc131560297"/>
      <w:bookmarkStart w:id="3943" w:name="_Toc137393997"/>
      <w:bookmarkStart w:id="3944" w:name="_Toc163475101"/>
      <w:r w:rsidRPr="00931575">
        <w:rPr>
          <w:lang w:eastAsia="sv-SE"/>
        </w:rPr>
        <w:t>6.7.2.4.1</w:t>
      </w:r>
      <w:r w:rsidRPr="00931575">
        <w:rPr>
          <w:lang w:eastAsia="sv-SE"/>
        </w:rPr>
        <w:tab/>
        <w:t>Initial conditions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945" w:name="_Toc21102723"/>
      <w:bookmarkStart w:id="3946" w:name="_Toc29810572"/>
      <w:bookmarkStart w:id="3947" w:name="_Toc36635924"/>
      <w:bookmarkStart w:id="3948" w:name="_Toc37272870"/>
      <w:bookmarkStart w:id="3949" w:name="_Toc45885947"/>
      <w:bookmarkStart w:id="3950" w:name="_Toc53183053"/>
      <w:bookmarkStart w:id="3951" w:name="_Toc58915720"/>
      <w:bookmarkStart w:id="3952" w:name="_Toc58917901"/>
      <w:bookmarkStart w:id="3953" w:name="_Toc66693770"/>
      <w:bookmarkStart w:id="3954" w:name="_Toc74915722"/>
      <w:bookmarkStart w:id="3955" w:name="_Toc76114347"/>
      <w:bookmarkStart w:id="3956" w:name="_Toc76544233"/>
      <w:bookmarkStart w:id="3957" w:name="_Toc82536355"/>
      <w:bookmarkStart w:id="3958" w:name="_Toc89952648"/>
      <w:bookmarkStart w:id="3959" w:name="_Toc98766464"/>
      <w:bookmarkStart w:id="3960" w:name="_Toc99702827"/>
      <w:bookmarkStart w:id="3961" w:name="_Toc106206613"/>
      <w:bookmarkStart w:id="3962" w:name="_Toc115080615"/>
      <w:bookmarkStart w:id="3963" w:name="_Toc121999495"/>
      <w:bookmarkStart w:id="3964" w:name="_Toc124153668"/>
      <w:bookmarkStart w:id="3965" w:name="_Toc124154443"/>
      <w:bookmarkStart w:id="3966" w:name="_Toc131560298"/>
      <w:bookmarkStart w:id="3967" w:name="_Toc137393998"/>
      <w:bookmarkStart w:id="3968" w:name="_Toc163475102"/>
      <w:r w:rsidRPr="00931575">
        <w:rPr>
          <w:lang w:eastAsia="sv-SE"/>
        </w:rPr>
        <w:t>6.7.2.4.2</w:t>
      </w:r>
      <w:r w:rsidRPr="00931575">
        <w:rPr>
          <w:lang w:eastAsia="sv-SE"/>
        </w:rPr>
        <w:tab/>
        <w:t>Procedure</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774087827"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05pt" o:ole="">
                  <v:imagedata r:id="rId36" o:title=""/>
                </v:shape>
                <o:OLEObject Type="Embed" ProgID="Equation.3" ShapeID="_x0000_i1032" DrawAspect="Content" ObjectID="_1774087828"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65pt;height:39.45pt" o:ole="">
                  <v:imagedata r:id="rId38" o:title=""/>
                </v:shape>
                <o:OLEObject Type="Embed" ProgID="Equation.3" ShapeID="_x0000_i1033" DrawAspect="Content" ObjectID="_1774087829"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969" w:name="_Toc21102724"/>
      <w:bookmarkStart w:id="3970" w:name="_Toc29810573"/>
      <w:bookmarkStart w:id="3971" w:name="_Toc36635925"/>
      <w:bookmarkStart w:id="3972" w:name="_Toc37272871"/>
      <w:bookmarkStart w:id="3973" w:name="_Toc45885948"/>
      <w:bookmarkStart w:id="3974" w:name="_Toc53183054"/>
      <w:bookmarkStart w:id="3975" w:name="_Toc58915721"/>
      <w:bookmarkStart w:id="3976" w:name="_Toc58917902"/>
      <w:bookmarkStart w:id="3977" w:name="_Toc66693771"/>
      <w:bookmarkStart w:id="3978" w:name="_Toc74915723"/>
      <w:bookmarkStart w:id="3979" w:name="_Toc76114348"/>
      <w:bookmarkStart w:id="3980" w:name="_Toc76544234"/>
      <w:bookmarkStart w:id="3981" w:name="_Toc82536356"/>
      <w:bookmarkStart w:id="3982" w:name="_Toc89952649"/>
      <w:bookmarkStart w:id="3983" w:name="_Toc98766465"/>
      <w:bookmarkStart w:id="3984" w:name="_Toc99702828"/>
      <w:bookmarkStart w:id="3985" w:name="_Toc106206614"/>
      <w:bookmarkStart w:id="3986" w:name="_Toc115080616"/>
      <w:bookmarkStart w:id="3987" w:name="_Toc121999496"/>
      <w:bookmarkStart w:id="3988" w:name="_Toc124153669"/>
      <w:bookmarkStart w:id="3989" w:name="_Toc124154444"/>
      <w:bookmarkStart w:id="3990" w:name="_Toc131560299"/>
      <w:bookmarkStart w:id="3991" w:name="_Toc137393999"/>
      <w:bookmarkStart w:id="3992" w:name="_Toc163475103"/>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3B0478E" w14:textId="77777777" w:rsidR="00C45907" w:rsidRPr="00931575" w:rsidRDefault="00C45907" w:rsidP="00C45907">
      <w:pPr>
        <w:pStyle w:val="Heading5"/>
      </w:pPr>
      <w:bookmarkStart w:id="3993" w:name="_Toc21102725"/>
      <w:bookmarkStart w:id="3994" w:name="_Toc29810574"/>
      <w:bookmarkStart w:id="3995" w:name="_Toc36635926"/>
      <w:bookmarkStart w:id="3996" w:name="_Toc37272872"/>
      <w:bookmarkStart w:id="3997" w:name="_Toc45885949"/>
      <w:bookmarkStart w:id="3998" w:name="_Toc53183055"/>
      <w:bookmarkStart w:id="3999" w:name="_Toc58915722"/>
      <w:bookmarkStart w:id="4000" w:name="_Toc58917903"/>
      <w:bookmarkStart w:id="4001" w:name="_Toc66693772"/>
      <w:bookmarkStart w:id="4002" w:name="_Toc74915724"/>
      <w:bookmarkStart w:id="4003" w:name="_Toc76114349"/>
      <w:bookmarkStart w:id="4004" w:name="_Toc76544235"/>
      <w:bookmarkStart w:id="4005" w:name="_Toc82536357"/>
      <w:bookmarkStart w:id="4006" w:name="_Toc89952650"/>
      <w:bookmarkStart w:id="4007" w:name="_Toc98766466"/>
      <w:bookmarkStart w:id="4008" w:name="_Toc99702829"/>
      <w:bookmarkStart w:id="4009" w:name="_Toc106206615"/>
      <w:bookmarkStart w:id="4010" w:name="_Toc115080617"/>
      <w:bookmarkStart w:id="4011" w:name="_Toc121999497"/>
      <w:bookmarkStart w:id="4012" w:name="_Toc124153670"/>
      <w:bookmarkStart w:id="4013" w:name="_Toc124154445"/>
      <w:bookmarkStart w:id="4014" w:name="_Toc131560300"/>
      <w:bookmarkStart w:id="4015" w:name="_Toc137394000"/>
      <w:bookmarkStart w:id="4016" w:name="_Toc163475104"/>
      <w:r w:rsidRPr="00931575">
        <w:t>6.7.2.5.1</w:t>
      </w:r>
      <w:r w:rsidRPr="00931575">
        <w:tab/>
      </w:r>
      <w:r w:rsidRPr="00931575">
        <w:rPr>
          <w:i/>
        </w:rPr>
        <w:t>BS type 1-O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017" w:name="_Toc21102726"/>
      <w:bookmarkStart w:id="4018" w:name="_Toc29810575"/>
      <w:bookmarkStart w:id="4019" w:name="_Toc36635927"/>
      <w:bookmarkStart w:id="4020" w:name="_Toc37272873"/>
      <w:bookmarkStart w:id="4021" w:name="_Toc45885950"/>
      <w:bookmarkStart w:id="4022" w:name="_Toc53183056"/>
      <w:bookmarkStart w:id="4023" w:name="_Toc58915723"/>
      <w:bookmarkStart w:id="4024" w:name="_Toc58917904"/>
      <w:bookmarkStart w:id="4025" w:name="_Toc66693773"/>
      <w:bookmarkStart w:id="4026" w:name="_Toc74915725"/>
      <w:bookmarkStart w:id="4027" w:name="_Toc76114350"/>
      <w:bookmarkStart w:id="4028" w:name="_Toc76544236"/>
      <w:bookmarkStart w:id="4029" w:name="_Toc82536358"/>
      <w:bookmarkStart w:id="4030" w:name="_Toc89952651"/>
      <w:bookmarkStart w:id="4031" w:name="_Toc98766467"/>
      <w:bookmarkStart w:id="4032" w:name="_Toc99702830"/>
      <w:bookmarkStart w:id="4033" w:name="_Toc106206616"/>
      <w:bookmarkStart w:id="4034" w:name="_Toc115080618"/>
      <w:bookmarkStart w:id="4035" w:name="_Toc121999498"/>
      <w:bookmarkStart w:id="4036" w:name="_Toc124153671"/>
      <w:bookmarkStart w:id="4037" w:name="_Toc124154446"/>
      <w:bookmarkStart w:id="4038" w:name="_Toc131560301"/>
      <w:bookmarkStart w:id="4039" w:name="_Toc137394001"/>
      <w:bookmarkStart w:id="4040" w:name="_Toc163475105"/>
      <w:r w:rsidRPr="00931575">
        <w:t>6.7.2.5.</w:t>
      </w:r>
      <w:r w:rsidRPr="00931575">
        <w:rPr>
          <w:rFonts w:hint="eastAsia"/>
        </w:rPr>
        <w:t>2</w:t>
      </w:r>
      <w:r w:rsidRPr="00931575">
        <w:tab/>
      </w:r>
      <w:r w:rsidRPr="00931575">
        <w:rPr>
          <w:i/>
        </w:rPr>
        <w:t>BS type 2-O</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041" w:name="_Toc21102727"/>
      <w:bookmarkStart w:id="4042" w:name="_Toc29810576"/>
      <w:bookmarkStart w:id="4043" w:name="_Toc36635928"/>
      <w:bookmarkStart w:id="4044" w:name="_Toc37272874"/>
      <w:bookmarkStart w:id="4045" w:name="_Toc45885951"/>
      <w:bookmarkStart w:id="4046" w:name="_Toc53183057"/>
      <w:bookmarkStart w:id="4047" w:name="_Toc58915724"/>
      <w:bookmarkStart w:id="4048" w:name="_Toc58917905"/>
      <w:bookmarkStart w:id="4049" w:name="_Toc66693774"/>
      <w:bookmarkStart w:id="4050" w:name="_Toc74915726"/>
      <w:bookmarkStart w:id="4051" w:name="_Toc76114351"/>
      <w:bookmarkStart w:id="4052" w:name="_Toc76544237"/>
      <w:bookmarkStart w:id="4053" w:name="_Toc82536359"/>
      <w:bookmarkStart w:id="4054" w:name="_Toc89952652"/>
      <w:bookmarkStart w:id="4055" w:name="_Toc98766468"/>
      <w:bookmarkStart w:id="4056" w:name="_Toc99702831"/>
      <w:bookmarkStart w:id="4057" w:name="_Toc106206617"/>
      <w:bookmarkStart w:id="4058" w:name="_Toc115080619"/>
      <w:bookmarkStart w:id="4059" w:name="_Toc121999499"/>
      <w:bookmarkStart w:id="4060" w:name="_Toc124153672"/>
      <w:bookmarkStart w:id="4061" w:name="_Toc124154447"/>
      <w:bookmarkStart w:id="4062" w:name="_Toc131560302"/>
      <w:bookmarkStart w:id="4063" w:name="_Toc137394002"/>
      <w:bookmarkStart w:id="4064" w:name="_Toc163475106"/>
      <w:r w:rsidRPr="00931575">
        <w:t>6.7.3</w:t>
      </w:r>
      <w:r w:rsidRPr="00931575">
        <w:tab/>
        <w:t>OTA Adjacent Channel Leakage Power Ratio (ACLR)</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42533E6" w14:textId="77777777" w:rsidR="00C45907" w:rsidRPr="00931575" w:rsidRDefault="00C45907" w:rsidP="00C45907">
      <w:pPr>
        <w:pStyle w:val="Heading4"/>
        <w:rPr>
          <w:lang w:eastAsia="zh-CN"/>
        </w:rPr>
      </w:pPr>
      <w:bookmarkStart w:id="4065" w:name="_Toc21102728"/>
      <w:bookmarkStart w:id="4066" w:name="_Toc29810577"/>
      <w:bookmarkStart w:id="4067" w:name="_Toc36635929"/>
      <w:bookmarkStart w:id="4068" w:name="_Toc37272875"/>
      <w:bookmarkStart w:id="4069" w:name="_Toc45885952"/>
      <w:bookmarkStart w:id="4070" w:name="_Toc53183058"/>
      <w:bookmarkStart w:id="4071" w:name="_Toc58915725"/>
      <w:bookmarkStart w:id="4072" w:name="_Toc58917906"/>
      <w:bookmarkStart w:id="4073" w:name="_Toc66693775"/>
      <w:bookmarkStart w:id="4074" w:name="_Toc74915727"/>
      <w:bookmarkStart w:id="4075" w:name="_Toc76114352"/>
      <w:bookmarkStart w:id="4076" w:name="_Toc76544238"/>
      <w:bookmarkStart w:id="4077" w:name="_Toc82536360"/>
      <w:bookmarkStart w:id="4078" w:name="_Toc89952653"/>
      <w:bookmarkStart w:id="4079" w:name="_Toc98766469"/>
      <w:bookmarkStart w:id="4080" w:name="_Toc99702832"/>
      <w:bookmarkStart w:id="4081" w:name="_Toc106206618"/>
      <w:bookmarkStart w:id="4082" w:name="_Toc115080620"/>
      <w:bookmarkStart w:id="4083" w:name="_Toc121999500"/>
      <w:bookmarkStart w:id="4084" w:name="_Toc124153673"/>
      <w:bookmarkStart w:id="4085" w:name="_Toc124154448"/>
      <w:bookmarkStart w:id="4086" w:name="_Toc131560303"/>
      <w:bookmarkStart w:id="4087" w:name="_Toc137394003"/>
      <w:bookmarkStart w:id="4088" w:name="_Toc163475107"/>
      <w:r w:rsidRPr="00931575">
        <w:rPr>
          <w:lang w:eastAsia="zh-CN"/>
        </w:rPr>
        <w:t>6.7.3.1</w:t>
      </w:r>
      <w:r w:rsidRPr="00931575">
        <w:rPr>
          <w:lang w:eastAsia="zh-CN"/>
        </w:rPr>
        <w:tab/>
        <w:t>Definition and applicability</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089" w:name="_Toc21102729"/>
      <w:bookmarkStart w:id="4090" w:name="_Toc29810578"/>
      <w:bookmarkStart w:id="4091" w:name="_Toc36635930"/>
      <w:bookmarkStart w:id="4092" w:name="_Toc37272876"/>
      <w:bookmarkStart w:id="4093" w:name="_Toc45885953"/>
      <w:bookmarkStart w:id="4094" w:name="_Toc53183059"/>
      <w:bookmarkStart w:id="4095" w:name="_Toc58915726"/>
      <w:bookmarkStart w:id="4096" w:name="_Toc58917907"/>
      <w:bookmarkStart w:id="4097" w:name="_Toc66693776"/>
      <w:bookmarkStart w:id="4098" w:name="_Toc74915728"/>
      <w:bookmarkStart w:id="4099" w:name="_Toc76114353"/>
      <w:bookmarkStart w:id="4100" w:name="_Toc76544239"/>
      <w:bookmarkStart w:id="4101" w:name="_Toc82536361"/>
      <w:bookmarkStart w:id="4102" w:name="_Toc89952654"/>
      <w:bookmarkStart w:id="4103" w:name="_Toc98766470"/>
      <w:bookmarkStart w:id="4104" w:name="_Toc99702833"/>
      <w:bookmarkStart w:id="4105" w:name="_Toc106206619"/>
      <w:bookmarkStart w:id="4106" w:name="_Toc115080621"/>
      <w:bookmarkStart w:id="4107" w:name="_Toc121999501"/>
      <w:bookmarkStart w:id="4108" w:name="_Toc124153674"/>
      <w:bookmarkStart w:id="4109" w:name="_Toc124154449"/>
      <w:bookmarkStart w:id="4110" w:name="_Toc131560304"/>
      <w:bookmarkStart w:id="4111" w:name="_Toc137394004"/>
      <w:bookmarkStart w:id="4112" w:name="_Toc163475108"/>
      <w:r w:rsidRPr="00931575">
        <w:rPr>
          <w:lang w:eastAsia="zh-CN"/>
        </w:rPr>
        <w:t>6.7.3.2</w:t>
      </w:r>
      <w:r w:rsidRPr="00931575">
        <w:rPr>
          <w:lang w:eastAsia="zh-CN"/>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113" w:name="_Toc21102730"/>
      <w:bookmarkStart w:id="4114" w:name="_Toc29810579"/>
      <w:bookmarkStart w:id="4115" w:name="_Toc36635931"/>
      <w:bookmarkStart w:id="4116" w:name="_Toc37272877"/>
      <w:bookmarkStart w:id="4117" w:name="_Toc45885954"/>
      <w:bookmarkStart w:id="4118" w:name="_Toc53183060"/>
      <w:bookmarkStart w:id="4119" w:name="_Toc58915727"/>
      <w:bookmarkStart w:id="4120" w:name="_Toc58917908"/>
      <w:bookmarkStart w:id="4121" w:name="_Toc66693777"/>
      <w:bookmarkStart w:id="4122" w:name="_Toc74915729"/>
      <w:bookmarkStart w:id="4123" w:name="_Toc76114354"/>
      <w:bookmarkStart w:id="4124" w:name="_Toc76544240"/>
      <w:bookmarkStart w:id="4125" w:name="_Toc82536362"/>
      <w:bookmarkStart w:id="4126" w:name="_Toc89952655"/>
      <w:bookmarkStart w:id="4127" w:name="_Toc98766471"/>
      <w:bookmarkStart w:id="4128" w:name="_Toc99702834"/>
      <w:bookmarkStart w:id="4129" w:name="_Toc106206620"/>
      <w:bookmarkStart w:id="4130" w:name="_Toc115080622"/>
      <w:bookmarkStart w:id="4131" w:name="_Toc121999502"/>
      <w:bookmarkStart w:id="4132" w:name="_Toc124153675"/>
      <w:bookmarkStart w:id="4133" w:name="_Toc124154450"/>
      <w:bookmarkStart w:id="4134" w:name="_Toc131560305"/>
      <w:bookmarkStart w:id="4135" w:name="_Toc137394005"/>
      <w:bookmarkStart w:id="4136" w:name="_Toc163475109"/>
      <w:r w:rsidRPr="00931575">
        <w:rPr>
          <w:lang w:eastAsia="zh-CN"/>
        </w:rPr>
        <w:t>6.7.3.3</w:t>
      </w:r>
      <w:r w:rsidRPr="00931575">
        <w:rPr>
          <w:lang w:eastAsia="zh-CN"/>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137" w:name="_Toc21102731"/>
      <w:bookmarkStart w:id="4138" w:name="_Toc29810580"/>
      <w:bookmarkStart w:id="4139" w:name="_Toc36635932"/>
      <w:bookmarkStart w:id="4140" w:name="_Toc37272878"/>
      <w:bookmarkStart w:id="4141" w:name="_Toc45885955"/>
      <w:bookmarkStart w:id="4142" w:name="_Toc53183061"/>
      <w:bookmarkStart w:id="4143" w:name="_Toc58915728"/>
      <w:bookmarkStart w:id="4144" w:name="_Toc58917909"/>
      <w:bookmarkStart w:id="4145" w:name="_Toc66693778"/>
      <w:bookmarkStart w:id="4146" w:name="_Toc74915730"/>
      <w:bookmarkStart w:id="4147" w:name="_Toc76114355"/>
      <w:bookmarkStart w:id="4148" w:name="_Toc76544241"/>
      <w:bookmarkStart w:id="4149" w:name="_Toc82536363"/>
      <w:bookmarkStart w:id="4150" w:name="_Toc89952656"/>
      <w:bookmarkStart w:id="4151" w:name="_Toc98766472"/>
      <w:bookmarkStart w:id="4152" w:name="_Toc99702835"/>
      <w:bookmarkStart w:id="4153" w:name="_Toc106206621"/>
      <w:bookmarkStart w:id="4154" w:name="_Toc115080623"/>
      <w:bookmarkStart w:id="4155" w:name="_Toc121999503"/>
      <w:bookmarkStart w:id="4156" w:name="_Toc124153676"/>
      <w:bookmarkStart w:id="4157" w:name="_Toc124154451"/>
      <w:bookmarkStart w:id="4158" w:name="_Toc131560306"/>
      <w:bookmarkStart w:id="4159" w:name="_Toc137394006"/>
      <w:bookmarkStart w:id="4160" w:name="_Toc163475110"/>
      <w:r w:rsidRPr="00931575">
        <w:rPr>
          <w:lang w:eastAsia="zh-CN"/>
        </w:rPr>
        <w:t>6.7.3.4</w:t>
      </w:r>
      <w:r w:rsidRPr="00931575">
        <w:rPr>
          <w:lang w:eastAsia="zh-CN"/>
        </w:rPr>
        <w:tab/>
        <w:t>Method of test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5EC18A" w14:textId="77777777" w:rsidR="00C45907" w:rsidRPr="00931575" w:rsidRDefault="00C45907" w:rsidP="00C45907">
      <w:pPr>
        <w:pStyle w:val="Heading5"/>
        <w:rPr>
          <w:lang w:eastAsia="zh-CN"/>
        </w:rPr>
      </w:pPr>
      <w:bookmarkStart w:id="4161" w:name="_Toc21102732"/>
      <w:bookmarkStart w:id="4162" w:name="_Toc29810581"/>
      <w:bookmarkStart w:id="4163" w:name="_Toc36635933"/>
      <w:bookmarkStart w:id="4164" w:name="_Toc37272879"/>
      <w:bookmarkStart w:id="4165" w:name="_Toc45885956"/>
      <w:bookmarkStart w:id="4166" w:name="_Toc53183062"/>
      <w:bookmarkStart w:id="4167" w:name="_Toc58915729"/>
      <w:bookmarkStart w:id="4168" w:name="_Toc58917910"/>
      <w:bookmarkStart w:id="4169" w:name="_Toc66693779"/>
      <w:bookmarkStart w:id="4170" w:name="_Toc74915731"/>
      <w:bookmarkStart w:id="4171" w:name="_Toc76114356"/>
      <w:bookmarkStart w:id="4172" w:name="_Toc76544242"/>
      <w:bookmarkStart w:id="4173" w:name="_Toc82536364"/>
      <w:bookmarkStart w:id="4174" w:name="_Toc89952657"/>
      <w:bookmarkStart w:id="4175" w:name="_Toc98766473"/>
      <w:bookmarkStart w:id="4176" w:name="_Toc99702836"/>
      <w:bookmarkStart w:id="4177" w:name="_Toc106206622"/>
      <w:bookmarkStart w:id="4178" w:name="_Toc115080624"/>
      <w:bookmarkStart w:id="4179" w:name="_Toc121999504"/>
      <w:bookmarkStart w:id="4180" w:name="_Toc124153677"/>
      <w:bookmarkStart w:id="4181" w:name="_Toc124154452"/>
      <w:bookmarkStart w:id="4182" w:name="_Toc131560307"/>
      <w:bookmarkStart w:id="4183" w:name="_Toc137394007"/>
      <w:bookmarkStart w:id="4184" w:name="_Toc163475111"/>
      <w:r w:rsidRPr="00931575">
        <w:rPr>
          <w:lang w:eastAsia="zh-CN"/>
        </w:rPr>
        <w:t>6.7.3.4.1</w:t>
      </w:r>
      <w:r w:rsidRPr="00931575">
        <w:rPr>
          <w:lang w:eastAsia="zh-CN"/>
        </w:rPr>
        <w:tab/>
        <w:t>Initial conditions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185" w:name="_Toc21102733"/>
      <w:bookmarkStart w:id="4186" w:name="_Toc29810582"/>
      <w:bookmarkStart w:id="4187" w:name="_Toc36635934"/>
      <w:bookmarkStart w:id="4188" w:name="_Toc37272880"/>
      <w:bookmarkStart w:id="4189" w:name="_Toc45885957"/>
      <w:bookmarkStart w:id="4190" w:name="_Toc53183063"/>
      <w:bookmarkStart w:id="4191" w:name="_Toc58915730"/>
      <w:bookmarkStart w:id="4192" w:name="_Toc58917911"/>
      <w:bookmarkStart w:id="4193" w:name="_Toc66693780"/>
      <w:bookmarkStart w:id="4194" w:name="_Toc74915732"/>
      <w:bookmarkStart w:id="4195" w:name="_Toc76114357"/>
      <w:bookmarkStart w:id="4196" w:name="_Toc76544243"/>
      <w:bookmarkStart w:id="4197" w:name="_Toc82536365"/>
      <w:bookmarkStart w:id="4198" w:name="_Toc89952658"/>
      <w:bookmarkStart w:id="4199" w:name="_Toc98766474"/>
      <w:bookmarkStart w:id="4200" w:name="_Toc99702837"/>
      <w:bookmarkStart w:id="4201" w:name="_Toc106206623"/>
      <w:bookmarkStart w:id="4202" w:name="_Toc115080625"/>
      <w:bookmarkStart w:id="4203" w:name="_Toc121999505"/>
      <w:bookmarkStart w:id="4204" w:name="_Toc124153678"/>
      <w:bookmarkStart w:id="4205" w:name="_Toc124154453"/>
      <w:bookmarkStart w:id="4206" w:name="_Toc131560308"/>
      <w:bookmarkStart w:id="4207" w:name="_Toc137394008"/>
      <w:bookmarkStart w:id="4208" w:name="_Toc163475112"/>
      <w:r w:rsidRPr="00931575">
        <w:rPr>
          <w:lang w:eastAsia="zh-CN"/>
        </w:rPr>
        <w:t>6.7.3.4.2</w:t>
      </w:r>
      <w:r w:rsidRPr="00931575">
        <w:rPr>
          <w:lang w:eastAsia="zh-CN"/>
        </w:rPr>
        <w:tab/>
        <w:t>Procedure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C254E8C" w14:textId="24295429" w:rsidR="00C45907" w:rsidRPr="00931575" w:rsidRDefault="00C45907" w:rsidP="006F1F81">
      <w:pPr>
        <w:rPr>
          <w:lang w:eastAsia="zh-CN"/>
        </w:rPr>
      </w:pPr>
      <w:bookmarkStart w:id="420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20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210" w:name="_Toc21102734"/>
      <w:bookmarkStart w:id="4211" w:name="_Toc29810583"/>
      <w:bookmarkStart w:id="4212" w:name="_Toc36635935"/>
      <w:bookmarkStart w:id="4213" w:name="_Toc37272881"/>
      <w:bookmarkStart w:id="4214" w:name="_Toc45885958"/>
      <w:bookmarkStart w:id="4215" w:name="_Toc53183064"/>
      <w:bookmarkStart w:id="4216" w:name="_Toc58915731"/>
      <w:bookmarkStart w:id="4217" w:name="_Toc58917912"/>
      <w:bookmarkStart w:id="4218" w:name="_Toc66693781"/>
      <w:bookmarkStart w:id="4219" w:name="_Toc74915733"/>
      <w:bookmarkStart w:id="4220" w:name="_Toc76114358"/>
      <w:bookmarkStart w:id="4221" w:name="_Toc76544244"/>
      <w:bookmarkStart w:id="4222" w:name="_Toc82536366"/>
      <w:bookmarkStart w:id="4223" w:name="_Toc89952659"/>
      <w:bookmarkStart w:id="4224" w:name="_Toc98766475"/>
      <w:bookmarkStart w:id="4225" w:name="_Toc99702838"/>
      <w:bookmarkStart w:id="4226" w:name="_Toc106206624"/>
      <w:bookmarkStart w:id="4227" w:name="_Toc115080626"/>
      <w:bookmarkStart w:id="4228" w:name="_Toc121999506"/>
      <w:bookmarkStart w:id="4229" w:name="_Toc124153679"/>
      <w:bookmarkStart w:id="4230" w:name="_Toc124154454"/>
      <w:bookmarkStart w:id="4231" w:name="_Toc131560309"/>
      <w:bookmarkStart w:id="4232" w:name="_Toc137394009"/>
      <w:bookmarkStart w:id="4233" w:name="_Toc163475113"/>
      <w:r w:rsidRPr="00931575">
        <w:rPr>
          <w:lang w:eastAsia="zh-CN"/>
        </w:rPr>
        <w:t>6.7.3.5</w:t>
      </w:r>
      <w:r w:rsidRPr="00931575">
        <w:rPr>
          <w:lang w:eastAsia="zh-CN"/>
        </w:rPr>
        <w:tab/>
        <w:t>Test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7E58FA0" w14:textId="77777777" w:rsidR="00C45907" w:rsidRPr="00931575" w:rsidRDefault="00C45907" w:rsidP="00C45907">
      <w:pPr>
        <w:pStyle w:val="Heading5"/>
      </w:pPr>
      <w:bookmarkStart w:id="4234" w:name="_Toc21102735"/>
      <w:bookmarkStart w:id="4235" w:name="_Toc29810584"/>
      <w:bookmarkStart w:id="4236" w:name="_Toc36635936"/>
      <w:bookmarkStart w:id="4237" w:name="_Toc37272882"/>
      <w:bookmarkStart w:id="4238" w:name="_Toc45885959"/>
      <w:bookmarkStart w:id="4239" w:name="_Toc53183065"/>
      <w:bookmarkStart w:id="4240" w:name="_Toc58915732"/>
      <w:bookmarkStart w:id="4241" w:name="_Toc58917913"/>
      <w:bookmarkStart w:id="4242" w:name="_Toc66693782"/>
      <w:bookmarkStart w:id="4243" w:name="_Toc74915734"/>
      <w:bookmarkStart w:id="4244" w:name="_Toc76114359"/>
      <w:bookmarkStart w:id="4245" w:name="_Toc76544245"/>
      <w:bookmarkStart w:id="4246" w:name="_Toc82536367"/>
      <w:bookmarkStart w:id="4247" w:name="_Toc89952660"/>
      <w:bookmarkStart w:id="4248" w:name="_Toc98766476"/>
      <w:bookmarkStart w:id="4249" w:name="_Toc99702839"/>
      <w:bookmarkStart w:id="4250" w:name="_Toc106206625"/>
      <w:bookmarkStart w:id="4251" w:name="_Toc115080627"/>
      <w:bookmarkStart w:id="4252" w:name="_Toc121999507"/>
      <w:bookmarkStart w:id="4253" w:name="_Toc124153680"/>
      <w:bookmarkStart w:id="4254" w:name="_Toc124154455"/>
      <w:bookmarkStart w:id="4255" w:name="_Toc131560310"/>
      <w:bookmarkStart w:id="4256" w:name="_Toc137394010"/>
      <w:bookmarkStart w:id="4257" w:name="_Toc163475114"/>
      <w:r w:rsidRPr="00931575">
        <w:t>6.7.3.5.1</w:t>
      </w:r>
      <w:r w:rsidRPr="00931575">
        <w:tab/>
      </w:r>
      <w:r w:rsidRPr="00931575">
        <w:rPr>
          <w:i/>
        </w:rPr>
        <w:t>BS type 1-O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258" w:name="_Toc21102736"/>
      <w:bookmarkStart w:id="4259" w:name="_Toc29810585"/>
      <w:bookmarkStart w:id="4260" w:name="_Toc36635937"/>
      <w:bookmarkStart w:id="4261" w:name="_Toc37272883"/>
      <w:bookmarkStart w:id="4262" w:name="_Toc45885960"/>
      <w:bookmarkStart w:id="4263" w:name="_Toc53183066"/>
      <w:bookmarkStart w:id="4264" w:name="_Toc58915733"/>
      <w:bookmarkStart w:id="4265" w:name="_Toc58917914"/>
      <w:bookmarkStart w:id="4266" w:name="_Toc66693783"/>
      <w:bookmarkStart w:id="4267" w:name="_Toc74915735"/>
      <w:bookmarkStart w:id="4268" w:name="_Toc76114360"/>
      <w:bookmarkStart w:id="4269" w:name="_Toc76544246"/>
      <w:bookmarkStart w:id="4270" w:name="_Toc82536368"/>
      <w:bookmarkStart w:id="4271" w:name="_Toc89952661"/>
      <w:bookmarkStart w:id="4272" w:name="_Toc98766477"/>
      <w:bookmarkStart w:id="4273" w:name="_Toc99702840"/>
      <w:bookmarkStart w:id="4274" w:name="_Toc106206626"/>
      <w:bookmarkStart w:id="4275" w:name="_Toc115080628"/>
      <w:bookmarkStart w:id="4276" w:name="_Toc121999508"/>
      <w:bookmarkStart w:id="4277" w:name="_Toc124153681"/>
      <w:bookmarkStart w:id="4278" w:name="_Toc124154456"/>
      <w:bookmarkStart w:id="4279" w:name="_Toc131560311"/>
      <w:bookmarkStart w:id="4280" w:name="_Toc137394011"/>
      <w:bookmarkStart w:id="4281" w:name="_Toc163475115"/>
      <w:r w:rsidRPr="00931575">
        <w:t>6.7.3.5.2</w:t>
      </w:r>
      <w:r w:rsidRPr="00931575">
        <w:tab/>
      </w:r>
      <w:r w:rsidRPr="00931575">
        <w:rPr>
          <w:i/>
        </w:rPr>
        <w:t>BS type 2-O</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282" w:name="_Toc21102737"/>
      <w:bookmarkStart w:id="4283" w:name="_Toc29810586"/>
      <w:bookmarkStart w:id="4284" w:name="_Toc36635938"/>
      <w:bookmarkStart w:id="4285" w:name="_Toc37272884"/>
      <w:bookmarkStart w:id="4286" w:name="_Toc45885961"/>
      <w:bookmarkStart w:id="4287" w:name="_Toc53183067"/>
      <w:bookmarkStart w:id="4288" w:name="_Toc58915734"/>
      <w:bookmarkStart w:id="4289" w:name="_Toc58917915"/>
      <w:bookmarkStart w:id="4290" w:name="_Toc66693784"/>
      <w:bookmarkStart w:id="4291" w:name="_Toc74915736"/>
      <w:bookmarkStart w:id="4292" w:name="_Toc76114361"/>
      <w:bookmarkStart w:id="4293" w:name="_Toc76544247"/>
      <w:bookmarkStart w:id="4294" w:name="_Toc82536369"/>
      <w:bookmarkStart w:id="4295" w:name="_Toc89952662"/>
      <w:bookmarkStart w:id="4296" w:name="_Toc98766478"/>
      <w:bookmarkStart w:id="4297" w:name="_Toc99702841"/>
      <w:bookmarkStart w:id="4298" w:name="_Toc106206627"/>
      <w:bookmarkStart w:id="4299" w:name="_Toc115080629"/>
      <w:bookmarkStart w:id="4300" w:name="_Toc121999509"/>
      <w:bookmarkStart w:id="4301" w:name="_Toc124153682"/>
      <w:bookmarkStart w:id="4302" w:name="_Toc124154457"/>
      <w:bookmarkStart w:id="4303" w:name="_Toc131560312"/>
      <w:bookmarkStart w:id="4304" w:name="_Toc137394012"/>
      <w:bookmarkStart w:id="4305" w:name="_Toc163475116"/>
      <w:r w:rsidRPr="00931575">
        <w:t>6.7.4</w:t>
      </w:r>
      <w:r w:rsidRPr="00931575">
        <w:tab/>
        <w:t>OTA operating band unwanted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r w:rsidRPr="00931575">
        <w:tab/>
      </w:r>
    </w:p>
    <w:p w14:paraId="60907F6F" w14:textId="77777777" w:rsidR="00C45907" w:rsidRPr="00931575" w:rsidRDefault="00C45907" w:rsidP="00C45907">
      <w:pPr>
        <w:pStyle w:val="Heading4"/>
        <w:rPr>
          <w:lang w:eastAsia="zh-CN"/>
        </w:rPr>
      </w:pPr>
      <w:bookmarkStart w:id="4306" w:name="_Toc21102738"/>
      <w:bookmarkStart w:id="4307" w:name="_Toc29810587"/>
      <w:bookmarkStart w:id="4308" w:name="_Toc36635939"/>
      <w:bookmarkStart w:id="4309" w:name="_Toc37272885"/>
      <w:bookmarkStart w:id="4310" w:name="_Toc45885962"/>
      <w:bookmarkStart w:id="4311" w:name="_Toc53183068"/>
      <w:bookmarkStart w:id="4312" w:name="_Toc58915735"/>
      <w:bookmarkStart w:id="4313" w:name="_Toc58917916"/>
      <w:bookmarkStart w:id="4314" w:name="_Toc66693785"/>
      <w:bookmarkStart w:id="4315" w:name="_Toc74915737"/>
      <w:bookmarkStart w:id="4316" w:name="_Toc76114362"/>
      <w:bookmarkStart w:id="4317" w:name="_Toc76544248"/>
      <w:bookmarkStart w:id="4318" w:name="_Toc82536370"/>
      <w:bookmarkStart w:id="4319" w:name="_Toc89952663"/>
      <w:bookmarkStart w:id="4320" w:name="_Toc98766479"/>
      <w:bookmarkStart w:id="4321" w:name="_Toc99702842"/>
      <w:bookmarkStart w:id="4322" w:name="_Toc106206628"/>
      <w:bookmarkStart w:id="4323" w:name="_Toc115080630"/>
      <w:bookmarkStart w:id="4324" w:name="_Toc121999510"/>
      <w:bookmarkStart w:id="4325" w:name="_Toc124153683"/>
      <w:bookmarkStart w:id="4326" w:name="_Toc124154458"/>
      <w:bookmarkStart w:id="4327" w:name="_Toc131560313"/>
      <w:bookmarkStart w:id="4328" w:name="_Toc137394013"/>
      <w:bookmarkStart w:id="4329" w:name="_Toc163475117"/>
      <w:r w:rsidRPr="00931575">
        <w:rPr>
          <w:lang w:eastAsia="zh-CN"/>
        </w:rPr>
        <w:t>6.7.4.1</w:t>
      </w:r>
      <w:r w:rsidRPr="00931575">
        <w:rPr>
          <w:lang w:eastAsia="zh-CN"/>
        </w:rPr>
        <w:tab/>
        <w:t>Definition and applicability</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330" w:name="_Toc21102739"/>
      <w:bookmarkStart w:id="4331" w:name="_Toc29810588"/>
      <w:bookmarkStart w:id="4332" w:name="_Toc36635940"/>
      <w:bookmarkStart w:id="4333" w:name="_Toc37272886"/>
      <w:bookmarkStart w:id="4334" w:name="_Toc45885963"/>
      <w:bookmarkStart w:id="4335" w:name="_Toc53183069"/>
      <w:bookmarkStart w:id="4336" w:name="_Toc58915736"/>
      <w:bookmarkStart w:id="4337" w:name="_Toc58917917"/>
      <w:bookmarkStart w:id="4338" w:name="_Toc66693786"/>
      <w:bookmarkStart w:id="4339" w:name="_Toc74915738"/>
      <w:bookmarkStart w:id="4340" w:name="_Toc76114363"/>
      <w:bookmarkStart w:id="4341" w:name="_Toc76544249"/>
      <w:bookmarkStart w:id="4342" w:name="_Toc82536371"/>
      <w:bookmarkStart w:id="4343" w:name="_Toc89952664"/>
      <w:bookmarkStart w:id="4344" w:name="_Toc98766480"/>
      <w:bookmarkStart w:id="4345" w:name="_Toc99702843"/>
      <w:bookmarkStart w:id="4346" w:name="_Toc106206629"/>
      <w:bookmarkStart w:id="4347" w:name="_Toc115080631"/>
      <w:bookmarkStart w:id="4348" w:name="_Toc121999511"/>
      <w:bookmarkStart w:id="4349" w:name="_Toc124153684"/>
      <w:bookmarkStart w:id="4350" w:name="_Toc124154459"/>
      <w:bookmarkStart w:id="435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352" w:name="_Toc137394014"/>
      <w:bookmarkStart w:id="4353" w:name="_Toc163475118"/>
      <w:r w:rsidRPr="00931575">
        <w:rPr>
          <w:lang w:eastAsia="zh-CN"/>
        </w:rPr>
        <w:t>6.7.4.2</w:t>
      </w:r>
      <w:r w:rsidRPr="00931575">
        <w:rPr>
          <w:lang w:eastAsia="zh-CN"/>
        </w:rPr>
        <w:tab/>
        <w:t>Minimum requirement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354" w:name="_Toc21102740"/>
      <w:bookmarkStart w:id="4355" w:name="_Toc29810589"/>
      <w:bookmarkStart w:id="4356" w:name="_Toc36635941"/>
      <w:bookmarkStart w:id="4357" w:name="_Toc37272887"/>
      <w:bookmarkStart w:id="4358" w:name="_Toc45885964"/>
      <w:bookmarkStart w:id="4359" w:name="_Toc53183070"/>
      <w:bookmarkStart w:id="4360" w:name="_Toc58915737"/>
      <w:bookmarkStart w:id="4361" w:name="_Toc58917918"/>
      <w:bookmarkStart w:id="4362" w:name="_Toc66693787"/>
      <w:bookmarkStart w:id="4363" w:name="_Toc74915739"/>
      <w:bookmarkStart w:id="4364" w:name="_Toc76114364"/>
      <w:bookmarkStart w:id="4365" w:name="_Toc76544250"/>
      <w:bookmarkStart w:id="4366" w:name="_Toc82536372"/>
      <w:bookmarkStart w:id="4367" w:name="_Toc89952665"/>
      <w:bookmarkStart w:id="4368" w:name="_Toc98766481"/>
      <w:bookmarkStart w:id="4369" w:name="_Toc99702844"/>
      <w:bookmarkStart w:id="4370" w:name="_Toc106206630"/>
      <w:bookmarkStart w:id="4371" w:name="_Toc115080632"/>
      <w:bookmarkStart w:id="4372" w:name="_Toc121999512"/>
      <w:bookmarkStart w:id="4373" w:name="_Toc124153685"/>
      <w:bookmarkStart w:id="4374" w:name="_Toc124154460"/>
      <w:bookmarkStart w:id="4375" w:name="_Toc131560315"/>
      <w:bookmarkStart w:id="4376" w:name="_Toc137394015"/>
      <w:bookmarkStart w:id="4377" w:name="_Toc163475119"/>
      <w:r w:rsidRPr="00931575">
        <w:rPr>
          <w:lang w:eastAsia="zh-CN"/>
        </w:rPr>
        <w:t>6.7.4.3</w:t>
      </w:r>
      <w:r w:rsidRPr="00931575">
        <w:rPr>
          <w:lang w:eastAsia="zh-CN"/>
        </w:rPr>
        <w:tab/>
        <w:t>Test purpose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378" w:name="_Toc21102741"/>
      <w:bookmarkStart w:id="4379" w:name="_Toc29810590"/>
      <w:bookmarkStart w:id="4380" w:name="_Toc36635942"/>
      <w:bookmarkStart w:id="4381" w:name="_Toc37272888"/>
      <w:bookmarkStart w:id="4382" w:name="_Toc45885965"/>
      <w:bookmarkStart w:id="4383" w:name="_Toc53183071"/>
      <w:bookmarkStart w:id="4384" w:name="_Toc58915738"/>
      <w:bookmarkStart w:id="4385" w:name="_Toc58917919"/>
      <w:bookmarkStart w:id="4386" w:name="_Toc66693788"/>
      <w:bookmarkStart w:id="4387" w:name="_Toc74915740"/>
      <w:bookmarkStart w:id="4388" w:name="_Toc76114365"/>
      <w:bookmarkStart w:id="4389" w:name="_Toc76544251"/>
      <w:bookmarkStart w:id="4390" w:name="_Toc82536373"/>
      <w:bookmarkStart w:id="4391" w:name="_Toc89952666"/>
      <w:bookmarkStart w:id="4392" w:name="_Toc98766482"/>
      <w:bookmarkStart w:id="4393" w:name="_Toc99702845"/>
      <w:bookmarkStart w:id="4394" w:name="_Toc106206631"/>
      <w:bookmarkStart w:id="4395" w:name="_Toc115080633"/>
      <w:bookmarkStart w:id="4396" w:name="_Toc121999513"/>
      <w:bookmarkStart w:id="4397" w:name="_Toc124153686"/>
      <w:bookmarkStart w:id="4398" w:name="_Toc124154461"/>
      <w:bookmarkStart w:id="4399" w:name="_Toc131560316"/>
      <w:bookmarkStart w:id="4400" w:name="_Toc137394016"/>
      <w:bookmarkStart w:id="4401" w:name="_Toc163475120"/>
      <w:r w:rsidRPr="00931575">
        <w:rPr>
          <w:lang w:eastAsia="zh-CN"/>
        </w:rPr>
        <w:t>6.7.4.4</w:t>
      </w:r>
      <w:r w:rsidRPr="00931575">
        <w:rPr>
          <w:lang w:eastAsia="zh-CN"/>
        </w:rPr>
        <w:tab/>
        <w:t>Method of test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727C21CA" w14:textId="77777777" w:rsidR="00C45907" w:rsidRPr="00931575" w:rsidRDefault="00C45907" w:rsidP="00C45907">
      <w:pPr>
        <w:pStyle w:val="Heading5"/>
        <w:rPr>
          <w:lang w:eastAsia="zh-CN"/>
        </w:rPr>
      </w:pPr>
      <w:bookmarkStart w:id="4402" w:name="_Toc21102742"/>
      <w:bookmarkStart w:id="4403" w:name="_Toc29810591"/>
      <w:bookmarkStart w:id="4404" w:name="_Toc36635943"/>
      <w:bookmarkStart w:id="4405" w:name="_Toc37272889"/>
      <w:bookmarkStart w:id="4406" w:name="_Toc45885966"/>
      <w:bookmarkStart w:id="4407" w:name="_Toc53183072"/>
      <w:bookmarkStart w:id="4408" w:name="_Toc58915739"/>
      <w:bookmarkStart w:id="4409" w:name="_Toc58917920"/>
      <w:bookmarkStart w:id="4410" w:name="_Toc66693789"/>
      <w:bookmarkStart w:id="4411" w:name="_Toc74915741"/>
      <w:bookmarkStart w:id="4412" w:name="_Toc76114366"/>
      <w:bookmarkStart w:id="4413" w:name="_Toc76544252"/>
      <w:bookmarkStart w:id="4414" w:name="_Toc82536374"/>
      <w:bookmarkStart w:id="4415" w:name="_Toc89952667"/>
      <w:bookmarkStart w:id="4416" w:name="_Toc98766483"/>
      <w:bookmarkStart w:id="4417" w:name="_Toc99702846"/>
      <w:bookmarkStart w:id="4418" w:name="_Toc106206632"/>
      <w:bookmarkStart w:id="4419" w:name="_Toc115080634"/>
      <w:bookmarkStart w:id="4420" w:name="_Toc121999514"/>
      <w:bookmarkStart w:id="4421" w:name="_Toc124153687"/>
      <w:bookmarkStart w:id="4422" w:name="_Toc124154462"/>
      <w:bookmarkStart w:id="4423" w:name="_Toc131560317"/>
      <w:bookmarkStart w:id="4424" w:name="_Toc137394017"/>
      <w:bookmarkStart w:id="4425" w:name="_Toc163475121"/>
      <w:r w:rsidRPr="00931575">
        <w:rPr>
          <w:lang w:eastAsia="zh-CN"/>
        </w:rPr>
        <w:t>6.7.4.4.1</w:t>
      </w:r>
      <w:r w:rsidRPr="00931575">
        <w:rPr>
          <w:lang w:eastAsia="zh-CN"/>
        </w:rPr>
        <w:tab/>
        <w:t>Initial conditions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426" w:name="_Toc21102743"/>
      <w:bookmarkStart w:id="4427" w:name="_Toc29810592"/>
      <w:bookmarkStart w:id="4428" w:name="_Toc36635944"/>
      <w:bookmarkStart w:id="4429" w:name="_Toc37272890"/>
      <w:bookmarkStart w:id="4430" w:name="_Toc45885967"/>
      <w:bookmarkStart w:id="4431" w:name="_Toc53183073"/>
      <w:bookmarkStart w:id="4432" w:name="_Toc58915740"/>
      <w:bookmarkStart w:id="4433" w:name="_Toc58917921"/>
      <w:bookmarkStart w:id="4434" w:name="_Toc66693790"/>
      <w:bookmarkStart w:id="4435" w:name="_Toc74915742"/>
      <w:bookmarkStart w:id="4436" w:name="_Toc76114367"/>
      <w:bookmarkStart w:id="4437" w:name="_Toc76544253"/>
      <w:bookmarkStart w:id="4438" w:name="_Toc82536375"/>
      <w:bookmarkStart w:id="4439" w:name="_Toc89952668"/>
      <w:bookmarkStart w:id="4440" w:name="_Toc98766484"/>
      <w:bookmarkStart w:id="4441" w:name="_Toc99702847"/>
      <w:bookmarkStart w:id="4442" w:name="_Toc106206633"/>
      <w:bookmarkStart w:id="4443" w:name="_Toc115080635"/>
      <w:bookmarkStart w:id="4444" w:name="_Toc121999515"/>
      <w:bookmarkStart w:id="4445" w:name="_Toc124153688"/>
      <w:bookmarkStart w:id="4446" w:name="_Toc124154463"/>
      <w:bookmarkStart w:id="4447" w:name="_Toc131560318"/>
      <w:bookmarkStart w:id="4448" w:name="_Toc137394018"/>
      <w:bookmarkStart w:id="4449" w:name="_Toc163475122"/>
      <w:r w:rsidRPr="00931575">
        <w:rPr>
          <w:lang w:eastAsia="zh-CN"/>
        </w:rPr>
        <w:t>6.7.4.4.2</w:t>
      </w:r>
      <w:r w:rsidRPr="00931575">
        <w:rPr>
          <w:lang w:eastAsia="zh-CN"/>
        </w:rPr>
        <w:tab/>
        <w:t>Procedure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450" w:name="_Toc21102744"/>
      <w:bookmarkStart w:id="4451" w:name="_Toc29810593"/>
      <w:bookmarkStart w:id="4452" w:name="_Toc36635945"/>
      <w:bookmarkStart w:id="4453" w:name="_Toc37272891"/>
      <w:bookmarkStart w:id="4454" w:name="_Toc45885968"/>
      <w:bookmarkStart w:id="4455" w:name="_Toc53183074"/>
      <w:bookmarkStart w:id="4456" w:name="_Toc58915741"/>
      <w:bookmarkStart w:id="4457" w:name="_Toc58917922"/>
      <w:bookmarkStart w:id="4458" w:name="_Toc66693791"/>
      <w:bookmarkStart w:id="4459" w:name="_Toc74915743"/>
      <w:bookmarkStart w:id="4460" w:name="_Toc76114368"/>
      <w:bookmarkStart w:id="4461" w:name="_Toc76544254"/>
      <w:bookmarkStart w:id="4462" w:name="_Toc82536376"/>
      <w:bookmarkStart w:id="4463" w:name="_Toc89952669"/>
      <w:bookmarkStart w:id="4464" w:name="_Toc98766485"/>
      <w:bookmarkStart w:id="4465" w:name="_Toc99702848"/>
      <w:bookmarkStart w:id="4466" w:name="_Toc106206634"/>
      <w:bookmarkStart w:id="4467" w:name="_Toc115080636"/>
      <w:bookmarkStart w:id="4468" w:name="_Toc121999516"/>
      <w:bookmarkStart w:id="4469" w:name="_Toc124153689"/>
      <w:bookmarkStart w:id="4470" w:name="_Toc124154464"/>
      <w:bookmarkStart w:id="4471" w:name="_Toc131560319"/>
      <w:bookmarkStart w:id="4472" w:name="_Toc137394019"/>
      <w:bookmarkStart w:id="4473" w:name="_Toc163475123"/>
      <w:r w:rsidRPr="00931575">
        <w:rPr>
          <w:lang w:eastAsia="zh-CN"/>
        </w:rPr>
        <w:t>6.7.4.5</w:t>
      </w:r>
      <w:r w:rsidRPr="00931575">
        <w:rPr>
          <w:lang w:eastAsia="zh-CN"/>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4D22AE0" w14:textId="77777777" w:rsidR="00C45907" w:rsidRPr="00931575" w:rsidRDefault="00C45907" w:rsidP="00C45907">
      <w:pPr>
        <w:pStyle w:val="Heading5"/>
      </w:pPr>
      <w:bookmarkStart w:id="4474" w:name="_Toc21102745"/>
      <w:bookmarkStart w:id="4475" w:name="_Toc29810594"/>
      <w:bookmarkStart w:id="4476" w:name="_Toc36635946"/>
      <w:bookmarkStart w:id="4477" w:name="_Toc37272892"/>
      <w:bookmarkStart w:id="4478" w:name="_Toc45885969"/>
      <w:bookmarkStart w:id="4479" w:name="_Toc53183075"/>
      <w:bookmarkStart w:id="4480" w:name="_Toc58915742"/>
      <w:bookmarkStart w:id="4481" w:name="_Toc58917923"/>
      <w:bookmarkStart w:id="4482" w:name="_Toc66693792"/>
      <w:bookmarkStart w:id="4483" w:name="_Toc74915744"/>
      <w:bookmarkStart w:id="4484" w:name="_Toc76114369"/>
      <w:bookmarkStart w:id="4485" w:name="_Toc76544255"/>
      <w:bookmarkStart w:id="4486" w:name="_Toc82536377"/>
      <w:bookmarkStart w:id="4487" w:name="_Toc89952670"/>
      <w:bookmarkStart w:id="4488" w:name="_Toc98766486"/>
      <w:bookmarkStart w:id="4489" w:name="_Toc99702849"/>
      <w:bookmarkStart w:id="4490" w:name="_Toc106206635"/>
      <w:bookmarkStart w:id="4491" w:name="_Toc115080637"/>
      <w:bookmarkStart w:id="4492" w:name="_Toc121999517"/>
      <w:bookmarkStart w:id="4493" w:name="_Toc124153690"/>
      <w:bookmarkStart w:id="4494" w:name="_Toc124154465"/>
      <w:bookmarkStart w:id="4495" w:name="_Toc131560320"/>
      <w:bookmarkStart w:id="4496" w:name="_Toc137394020"/>
      <w:bookmarkStart w:id="4497" w:name="_Toc163475124"/>
      <w:r w:rsidRPr="00931575">
        <w:t>6.7.4.5.1</w:t>
      </w:r>
      <w:r w:rsidRPr="00931575">
        <w:tab/>
      </w:r>
      <w:r w:rsidRPr="00931575">
        <w:rPr>
          <w:i/>
        </w:rPr>
        <w:t>BS type 1-O</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498" w:name="_Toc21102746"/>
      <w:bookmarkStart w:id="4499" w:name="_Toc29810595"/>
      <w:bookmarkStart w:id="4500" w:name="_Toc36635947"/>
      <w:bookmarkStart w:id="4501" w:name="_Toc37272893"/>
      <w:bookmarkStart w:id="4502"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498"/>
      <w:bookmarkEnd w:id="4499"/>
      <w:bookmarkEnd w:id="4500"/>
      <w:bookmarkEnd w:id="4501"/>
      <w:bookmarkEnd w:id="4502"/>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503"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503"/>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504" w:name="_Toc21102747"/>
      <w:bookmarkStart w:id="4505" w:name="_Toc29810596"/>
      <w:bookmarkStart w:id="4506" w:name="_Toc36635948"/>
      <w:bookmarkStart w:id="4507" w:name="_Toc37272894"/>
      <w:bookmarkStart w:id="4508"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504"/>
      <w:bookmarkEnd w:id="4505"/>
      <w:bookmarkEnd w:id="4506"/>
      <w:bookmarkEnd w:id="4507"/>
      <w:bookmarkEnd w:id="4508"/>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509" w:name="_Toc21102748"/>
      <w:bookmarkStart w:id="4510" w:name="_Toc29810597"/>
      <w:bookmarkStart w:id="4511" w:name="_Toc36635949"/>
      <w:bookmarkStart w:id="4512" w:name="_Toc37272895"/>
      <w:bookmarkStart w:id="4513"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509"/>
      <w:bookmarkEnd w:id="4510"/>
      <w:bookmarkEnd w:id="4511"/>
      <w:bookmarkEnd w:id="4512"/>
      <w:bookmarkEnd w:id="4513"/>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2.55pt" o:ole="">
                  <v:imagedata r:id="rId40" o:title=""/>
                </v:shape>
                <o:OLEObject Type="Embed" ProgID="Equation.3" ShapeID="_x0000_i1034" DrawAspect="Content" ObjectID="_1774087830"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514" w:name="_Toc21102749"/>
      <w:bookmarkStart w:id="4515" w:name="_Toc29810598"/>
      <w:bookmarkStart w:id="4516" w:name="_Toc36635950"/>
      <w:bookmarkStart w:id="4517" w:name="_Toc37272896"/>
      <w:bookmarkStart w:id="4518"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4"/>
      <w:bookmarkEnd w:id="4515"/>
      <w:bookmarkEnd w:id="4516"/>
      <w:bookmarkEnd w:id="4517"/>
      <w:bookmarkEnd w:id="4518"/>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77408783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65pt;height:20.65pt" o:ole="">
                  <v:imagedata r:id="rId44" o:title=""/>
                </v:shape>
                <o:OLEObject Type="Embed" ProgID="Equation.3" ShapeID="_x0000_i1036" DrawAspect="Content" ObjectID="_1774087832"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77408783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2.55pt" o:ole="">
                  <v:imagedata r:id="rId48" o:title=""/>
                </v:shape>
                <o:OLEObject Type="Embed" ProgID="Equation.3" ShapeID="_x0000_i1038" DrawAspect="Content" ObjectID="_177408783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2.55pt" o:ole="">
                  <v:imagedata r:id="rId50" o:title=""/>
                </v:shape>
                <o:OLEObject Type="Embed" ProgID="Equation.3" ShapeID="_x0000_i1039" DrawAspect="Content" ObjectID="_177408783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2.55pt" o:ole="">
                  <v:imagedata r:id="rId52" o:title=""/>
                </v:shape>
                <o:OLEObject Type="Embed" ProgID="Equation.3" ShapeID="_x0000_i1040" DrawAspect="Content" ObjectID="_177408783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519" w:name="_Toc21102750"/>
      <w:bookmarkStart w:id="4520" w:name="_Toc29810599"/>
      <w:bookmarkStart w:id="4521" w:name="_Toc36635951"/>
      <w:bookmarkStart w:id="4522" w:name="_Toc37272897"/>
      <w:bookmarkStart w:id="452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9"/>
      <w:bookmarkEnd w:id="4520"/>
      <w:bookmarkEnd w:id="4521"/>
      <w:bookmarkEnd w:id="4522"/>
      <w:bookmarkEnd w:id="4523"/>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2.55pt" o:ole="">
                  <v:imagedata r:id="rId54" o:title=""/>
                </v:shape>
                <o:OLEObject Type="Embed" ProgID="Equation.3" ShapeID="_x0000_i1041" DrawAspect="Content" ObjectID="_1774087837"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2.55pt" o:ole="">
                  <v:imagedata r:id="rId56" o:title=""/>
                </v:shape>
                <o:OLEObject Type="Embed" ProgID="Equation.3" ShapeID="_x0000_i1042" DrawAspect="Content" ObjectID="_1774087838"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2.55pt" o:ole="">
                  <v:imagedata r:id="rId58" o:title=""/>
                </v:shape>
                <o:OLEObject Type="Embed" ProgID="Equation.3" ShapeID="_x0000_i1043" DrawAspect="Content" ObjectID="_1774087839"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524" w:name="_Toc21102751"/>
      <w:bookmarkStart w:id="4525" w:name="_Toc29810600"/>
      <w:bookmarkStart w:id="4526" w:name="_Toc36635952"/>
      <w:bookmarkStart w:id="4527" w:name="_Toc37272898"/>
      <w:bookmarkStart w:id="4528" w:name="_Toc45885975"/>
      <w:r w:rsidRPr="00931575">
        <w:rPr>
          <w:rFonts w:hint="eastAsia"/>
          <w:lang w:val="en-US" w:eastAsia="zh-CN"/>
        </w:rPr>
        <w:t>6.7.4.5.1.6</w:t>
      </w:r>
      <w:r w:rsidRPr="00931575">
        <w:tab/>
        <w:t>Additional requirements</w:t>
      </w:r>
      <w:bookmarkEnd w:id="4524"/>
      <w:bookmarkEnd w:id="4525"/>
      <w:bookmarkEnd w:id="4526"/>
      <w:bookmarkEnd w:id="4527"/>
      <w:bookmarkEnd w:id="4528"/>
    </w:p>
    <w:p w14:paraId="2B6A66B6" w14:textId="77777777" w:rsidR="00C45907" w:rsidRPr="00931575" w:rsidRDefault="00C45907" w:rsidP="005624C7">
      <w:pPr>
        <w:pStyle w:val="H6"/>
      </w:pPr>
      <w:bookmarkStart w:id="4529" w:name="_Toc21102752"/>
      <w:bookmarkStart w:id="4530" w:name="_Toc29810601"/>
      <w:bookmarkStart w:id="4531" w:name="_Toc36635953"/>
      <w:bookmarkStart w:id="4532" w:name="_Toc37272899"/>
      <w:bookmarkStart w:id="4533" w:name="_Toc45885976"/>
      <w:r w:rsidRPr="00931575">
        <w:rPr>
          <w:rFonts w:hint="eastAsia"/>
        </w:rPr>
        <w:t>6.7.4.5.1.6</w:t>
      </w:r>
      <w:r w:rsidRPr="00931575">
        <w:t>.</w:t>
      </w:r>
      <w:r w:rsidRPr="00931575">
        <w:rPr>
          <w:rFonts w:hint="eastAsia"/>
        </w:rPr>
        <w:t>1</w:t>
      </w:r>
      <w:r w:rsidRPr="00931575">
        <w:tab/>
        <w:t>Limits in FCC Title 47</w:t>
      </w:r>
      <w:bookmarkEnd w:id="4529"/>
      <w:bookmarkEnd w:id="4530"/>
      <w:bookmarkEnd w:id="4531"/>
      <w:bookmarkEnd w:id="4532"/>
      <w:bookmarkEnd w:id="4533"/>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534" w:name="_Toc21102753"/>
      <w:bookmarkStart w:id="4535" w:name="_Toc29810602"/>
      <w:bookmarkStart w:id="4536" w:name="_Toc36635954"/>
      <w:bookmarkStart w:id="4537" w:name="_Toc37272900"/>
      <w:bookmarkStart w:id="453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534"/>
      <w:bookmarkEnd w:id="4535"/>
      <w:bookmarkEnd w:id="4536"/>
      <w:bookmarkEnd w:id="4537"/>
      <w:bookmarkEnd w:id="4538"/>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53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539"/>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540" w:name="_Toc21102754"/>
      <w:bookmarkStart w:id="4541" w:name="_Toc29810603"/>
      <w:bookmarkStart w:id="4542" w:name="_Toc36635955"/>
      <w:bookmarkStart w:id="4543" w:name="_Toc37272901"/>
      <w:bookmarkStart w:id="4544" w:name="_Toc45885978"/>
      <w:bookmarkStart w:id="4545" w:name="_Toc53183076"/>
      <w:bookmarkStart w:id="4546" w:name="_Toc58915743"/>
      <w:bookmarkStart w:id="4547" w:name="_Toc58917924"/>
      <w:bookmarkStart w:id="4548" w:name="_Toc66693793"/>
      <w:bookmarkStart w:id="4549" w:name="_Toc74915745"/>
      <w:bookmarkStart w:id="4550" w:name="_Toc76114370"/>
      <w:bookmarkStart w:id="4551" w:name="_Toc76544256"/>
      <w:bookmarkStart w:id="4552" w:name="_Toc82536378"/>
      <w:bookmarkStart w:id="4553" w:name="_Toc89952671"/>
      <w:bookmarkStart w:id="4554" w:name="_Toc98766487"/>
      <w:bookmarkStart w:id="4555" w:name="_Toc99702850"/>
      <w:bookmarkStart w:id="4556" w:name="_Toc106206636"/>
      <w:bookmarkStart w:id="4557" w:name="_Toc115080638"/>
      <w:bookmarkStart w:id="4558" w:name="_Toc121999518"/>
      <w:bookmarkStart w:id="4559" w:name="_Toc124153691"/>
      <w:bookmarkStart w:id="4560" w:name="_Toc124154466"/>
      <w:bookmarkStart w:id="4561" w:name="_Toc131560321"/>
      <w:bookmarkStart w:id="4562" w:name="_Toc137394021"/>
      <w:bookmarkStart w:id="4563" w:name="_Toc163475125"/>
      <w:r w:rsidRPr="00931575">
        <w:lastRenderedPageBreak/>
        <w:t>6.7.4.5.2</w:t>
      </w:r>
      <w:r w:rsidRPr="00931575">
        <w:tab/>
      </w:r>
      <w:r w:rsidRPr="00931575">
        <w:rPr>
          <w:i/>
        </w:rPr>
        <w:t>BS type 2-O</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5F72DC5" w14:textId="77777777" w:rsidR="00C45907" w:rsidRPr="00931575" w:rsidRDefault="00C45907" w:rsidP="005624C7">
      <w:pPr>
        <w:pStyle w:val="H6"/>
      </w:pPr>
      <w:bookmarkStart w:id="4564" w:name="_Toc21102755"/>
      <w:bookmarkStart w:id="4565" w:name="_Toc29810604"/>
      <w:bookmarkStart w:id="4566" w:name="_Toc36635956"/>
      <w:bookmarkStart w:id="4567" w:name="_Toc37272902"/>
      <w:bookmarkStart w:id="4568" w:name="_Toc45885979"/>
      <w:r w:rsidRPr="00931575">
        <w:t>6.7.4.5.2.1</w:t>
      </w:r>
      <w:r w:rsidRPr="00931575">
        <w:tab/>
        <w:t>General</w:t>
      </w:r>
      <w:bookmarkEnd w:id="4564"/>
      <w:bookmarkEnd w:id="4565"/>
      <w:bookmarkEnd w:id="4566"/>
      <w:bookmarkEnd w:id="4567"/>
      <w:bookmarkEnd w:id="456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569" w:name="_Toc21102756"/>
      <w:bookmarkStart w:id="4570" w:name="_Toc29810605"/>
      <w:bookmarkStart w:id="4571" w:name="_Toc36635957"/>
      <w:bookmarkStart w:id="4572" w:name="_Toc37272903"/>
      <w:bookmarkStart w:id="4573" w:name="_Toc45885980"/>
      <w:r w:rsidRPr="00931575">
        <w:t>6.7.4.5.2.2</w:t>
      </w:r>
      <w:r w:rsidRPr="00931575">
        <w:tab/>
        <w:t xml:space="preserve">OTA </w:t>
      </w:r>
      <w:r w:rsidRPr="00931575">
        <w:rPr>
          <w:rFonts w:eastAsia="Malgun Gothic"/>
        </w:rPr>
        <w:t>operating band unwanted emission limits (Category A)</w:t>
      </w:r>
      <w:bookmarkEnd w:id="4569"/>
      <w:bookmarkEnd w:id="4570"/>
      <w:bookmarkEnd w:id="4571"/>
      <w:bookmarkEnd w:id="4572"/>
      <w:bookmarkEnd w:id="457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574" w:name="_Toc21102757"/>
      <w:bookmarkStart w:id="4575" w:name="_Toc29810606"/>
      <w:bookmarkStart w:id="4576" w:name="_Toc36635958"/>
      <w:bookmarkStart w:id="4577" w:name="_Toc37272904"/>
      <w:bookmarkStart w:id="4578" w:name="_Toc45885981"/>
      <w:r w:rsidRPr="00931575">
        <w:t>6.7.4.5.2.3</w:t>
      </w:r>
      <w:r w:rsidRPr="00931575">
        <w:tab/>
        <w:t xml:space="preserve">OTA </w:t>
      </w:r>
      <w:r w:rsidRPr="00931575">
        <w:rPr>
          <w:rFonts w:eastAsia="Malgun Gothic"/>
        </w:rPr>
        <w:t>operating band unwanted emission limits (Category B)</w:t>
      </w:r>
      <w:bookmarkEnd w:id="4574"/>
      <w:bookmarkEnd w:id="4575"/>
      <w:bookmarkEnd w:id="4576"/>
      <w:bookmarkEnd w:id="4577"/>
      <w:bookmarkEnd w:id="457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579" w:name="_Toc45885982"/>
      <w:r w:rsidRPr="00931575">
        <w:t>6.7.4.5.2.4</w:t>
      </w:r>
      <w:r w:rsidRPr="00931575">
        <w:tab/>
        <w:t>Additional OTA operating band unwanted emission limits</w:t>
      </w:r>
      <w:bookmarkEnd w:id="4579"/>
    </w:p>
    <w:p w14:paraId="68AC643F" w14:textId="77777777" w:rsidR="007E5354" w:rsidRPr="00931575" w:rsidRDefault="007E5354" w:rsidP="005624C7">
      <w:pPr>
        <w:pStyle w:val="H6"/>
        <w:rPr>
          <w:rFonts w:eastAsiaTheme="minorEastAsia"/>
        </w:rPr>
      </w:pPr>
      <w:bookmarkStart w:id="4580" w:name="_Toc45885983"/>
      <w:r w:rsidRPr="00931575">
        <w:t>6.7.4.5.2.4.1</w:t>
      </w:r>
      <w:r w:rsidRPr="00931575">
        <w:rPr>
          <w:rFonts w:eastAsiaTheme="minorEastAsia"/>
        </w:rPr>
        <w:tab/>
        <w:t>Protection of Earth Exploration Satellite Service</w:t>
      </w:r>
      <w:bookmarkEnd w:id="4580"/>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581" w:name="_Toc21102758"/>
      <w:bookmarkStart w:id="4582" w:name="_Toc29810607"/>
      <w:bookmarkStart w:id="4583" w:name="_Toc36635959"/>
      <w:bookmarkStart w:id="4584" w:name="_Toc37272905"/>
      <w:bookmarkStart w:id="4585" w:name="_Toc45885984"/>
      <w:bookmarkStart w:id="4586" w:name="_Toc53183077"/>
      <w:bookmarkStart w:id="4587" w:name="_Toc58915744"/>
      <w:bookmarkStart w:id="4588" w:name="_Toc58917925"/>
      <w:bookmarkStart w:id="4589" w:name="_Toc66693794"/>
      <w:bookmarkStart w:id="4590" w:name="_Toc74915746"/>
      <w:bookmarkStart w:id="4591" w:name="_Toc76114371"/>
      <w:bookmarkStart w:id="4592" w:name="_Toc76544257"/>
      <w:bookmarkStart w:id="4593" w:name="_Toc82536379"/>
      <w:bookmarkStart w:id="4594" w:name="_Toc89952672"/>
      <w:bookmarkStart w:id="4595" w:name="_Toc98766488"/>
      <w:bookmarkStart w:id="4596" w:name="_Toc99702851"/>
      <w:bookmarkStart w:id="4597" w:name="_Toc106206637"/>
      <w:bookmarkStart w:id="4598" w:name="_Toc115080639"/>
      <w:bookmarkStart w:id="4599" w:name="_Toc121999519"/>
      <w:bookmarkStart w:id="4600" w:name="_Toc124153692"/>
      <w:bookmarkStart w:id="4601" w:name="_Toc124154467"/>
      <w:bookmarkStart w:id="4602" w:name="_Toc131560322"/>
      <w:bookmarkStart w:id="4603" w:name="_Toc137394022"/>
      <w:bookmarkStart w:id="4604" w:name="_Toc163475126"/>
      <w:r w:rsidRPr="00931575">
        <w:t>6.7.5</w:t>
      </w:r>
      <w:r w:rsidRPr="00931575">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E658D87" w14:textId="77777777" w:rsidR="00C45907" w:rsidRPr="00931575" w:rsidRDefault="00C45907" w:rsidP="00C45907">
      <w:pPr>
        <w:pStyle w:val="Heading4"/>
      </w:pPr>
      <w:bookmarkStart w:id="4605" w:name="_Toc21102759"/>
      <w:bookmarkStart w:id="4606" w:name="_Toc29810608"/>
      <w:bookmarkStart w:id="4607" w:name="_Toc36635960"/>
      <w:bookmarkStart w:id="4608" w:name="_Toc37272906"/>
      <w:bookmarkStart w:id="4609" w:name="_Toc45885985"/>
      <w:bookmarkStart w:id="4610" w:name="_Toc53183078"/>
      <w:bookmarkStart w:id="4611" w:name="_Toc58915745"/>
      <w:bookmarkStart w:id="4612" w:name="_Toc58917926"/>
      <w:bookmarkStart w:id="4613" w:name="_Toc66693795"/>
      <w:bookmarkStart w:id="4614" w:name="_Toc74915747"/>
      <w:bookmarkStart w:id="4615" w:name="_Toc76114372"/>
      <w:bookmarkStart w:id="4616" w:name="_Toc76544258"/>
      <w:bookmarkStart w:id="4617" w:name="_Toc82536380"/>
      <w:bookmarkStart w:id="4618" w:name="_Toc89952673"/>
      <w:bookmarkStart w:id="4619" w:name="_Toc98766489"/>
      <w:bookmarkStart w:id="4620" w:name="_Toc99702852"/>
      <w:bookmarkStart w:id="4621" w:name="_Toc106206638"/>
      <w:bookmarkStart w:id="4622" w:name="_Toc115080640"/>
      <w:bookmarkStart w:id="4623" w:name="_Toc121999520"/>
      <w:bookmarkStart w:id="4624" w:name="_Toc124153693"/>
      <w:bookmarkStart w:id="4625" w:name="_Toc124154468"/>
      <w:bookmarkStart w:id="4626" w:name="_Toc131560323"/>
      <w:bookmarkStart w:id="4627" w:name="_Toc137394023"/>
      <w:bookmarkStart w:id="4628" w:name="_Hlk76115578"/>
      <w:bookmarkStart w:id="4629" w:name="_Toc163475127"/>
      <w:r w:rsidRPr="00931575">
        <w:t>6.7.5.1</w:t>
      </w:r>
      <w:r w:rsidRPr="00931575">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9"/>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628"/>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lastRenderedPageBreak/>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630" w:name="_Toc21102760"/>
      <w:bookmarkStart w:id="4631" w:name="_Toc29810609"/>
      <w:bookmarkStart w:id="4632" w:name="_Toc36635961"/>
      <w:bookmarkStart w:id="4633" w:name="_Toc37272907"/>
      <w:bookmarkStart w:id="4634" w:name="_Toc45885986"/>
      <w:bookmarkStart w:id="4635" w:name="_Toc53183079"/>
      <w:bookmarkStart w:id="4636" w:name="_Toc58915746"/>
      <w:bookmarkStart w:id="4637" w:name="_Toc58917927"/>
      <w:bookmarkStart w:id="4638" w:name="_Toc66693796"/>
      <w:bookmarkStart w:id="4639" w:name="_Toc74915748"/>
      <w:bookmarkStart w:id="4640" w:name="_Toc76114373"/>
      <w:bookmarkStart w:id="4641" w:name="_Toc76544259"/>
      <w:bookmarkStart w:id="4642" w:name="_Toc82536381"/>
      <w:bookmarkStart w:id="4643" w:name="_Toc89952674"/>
      <w:bookmarkStart w:id="4644" w:name="_Toc98766490"/>
      <w:bookmarkStart w:id="4645" w:name="_Toc99702853"/>
      <w:bookmarkStart w:id="4646" w:name="_Toc106206639"/>
      <w:bookmarkStart w:id="4647" w:name="_Toc115080641"/>
      <w:bookmarkStart w:id="4648" w:name="_Toc121999521"/>
      <w:bookmarkStart w:id="4649" w:name="_Toc124153694"/>
      <w:bookmarkStart w:id="4650" w:name="_Toc124154469"/>
      <w:bookmarkStart w:id="4651" w:name="_Toc131560324"/>
      <w:bookmarkStart w:id="4652" w:name="_Toc137394024"/>
      <w:bookmarkStart w:id="4653" w:name="_Toc163475128"/>
      <w:r w:rsidRPr="00931575">
        <w:t>6.7.5.2</w:t>
      </w:r>
      <w:r w:rsidRPr="00931575">
        <w:tab/>
        <w:t>General OTA transmitter spurious emissions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76D80FE" w14:textId="77777777" w:rsidR="00C45907" w:rsidRPr="00931575" w:rsidRDefault="00C45907" w:rsidP="00C45907">
      <w:pPr>
        <w:pStyle w:val="Heading5"/>
        <w:rPr>
          <w:lang w:eastAsia="sv-SE"/>
        </w:rPr>
      </w:pPr>
      <w:bookmarkStart w:id="4654" w:name="_Toc21102761"/>
      <w:bookmarkStart w:id="4655" w:name="_Toc29810610"/>
      <w:bookmarkStart w:id="4656" w:name="_Toc36635962"/>
      <w:bookmarkStart w:id="4657" w:name="_Toc37272908"/>
      <w:bookmarkStart w:id="4658" w:name="_Toc45885987"/>
      <w:bookmarkStart w:id="4659" w:name="_Toc53183080"/>
      <w:bookmarkStart w:id="4660" w:name="_Toc58915747"/>
      <w:bookmarkStart w:id="4661" w:name="_Toc58917928"/>
      <w:bookmarkStart w:id="4662" w:name="_Toc66693797"/>
      <w:bookmarkStart w:id="4663" w:name="_Toc74915749"/>
      <w:bookmarkStart w:id="4664" w:name="_Toc76114374"/>
      <w:bookmarkStart w:id="4665" w:name="_Toc76544260"/>
      <w:bookmarkStart w:id="4666" w:name="_Toc82536382"/>
      <w:bookmarkStart w:id="4667" w:name="_Toc89952675"/>
      <w:bookmarkStart w:id="4668" w:name="_Toc98766491"/>
      <w:bookmarkStart w:id="4669" w:name="_Toc99702854"/>
      <w:bookmarkStart w:id="4670" w:name="_Toc106206640"/>
      <w:bookmarkStart w:id="4671" w:name="_Toc115080642"/>
      <w:bookmarkStart w:id="4672" w:name="_Toc121999522"/>
      <w:bookmarkStart w:id="4673" w:name="_Toc124153695"/>
      <w:bookmarkStart w:id="4674" w:name="_Toc124154470"/>
      <w:bookmarkStart w:id="4675" w:name="_Toc131560325"/>
      <w:bookmarkStart w:id="4676" w:name="_Toc137394025"/>
      <w:bookmarkStart w:id="4677" w:name="_Toc163475129"/>
      <w:r w:rsidRPr="00931575">
        <w:rPr>
          <w:lang w:eastAsia="sv-SE"/>
        </w:rPr>
        <w:t>6.7.5.2.1</w:t>
      </w:r>
      <w:r w:rsidRPr="00931575">
        <w:rPr>
          <w:lang w:eastAsia="sv-SE"/>
        </w:rPr>
        <w:tab/>
        <w:t>Definition and applicability</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678" w:name="_Toc21102762"/>
      <w:bookmarkStart w:id="4679" w:name="_Toc29810611"/>
      <w:bookmarkStart w:id="4680" w:name="_Toc36635963"/>
      <w:bookmarkStart w:id="4681" w:name="_Toc37272909"/>
      <w:bookmarkStart w:id="4682" w:name="_Toc45885988"/>
      <w:bookmarkStart w:id="4683" w:name="_Toc53183081"/>
      <w:bookmarkStart w:id="4684" w:name="_Toc58915748"/>
      <w:bookmarkStart w:id="4685" w:name="_Toc58917929"/>
      <w:bookmarkStart w:id="4686" w:name="_Toc66693798"/>
      <w:bookmarkStart w:id="4687" w:name="_Toc74915750"/>
      <w:bookmarkStart w:id="4688" w:name="_Toc76114375"/>
      <w:bookmarkStart w:id="4689" w:name="_Toc76544261"/>
      <w:bookmarkStart w:id="4690" w:name="_Toc82536383"/>
      <w:bookmarkStart w:id="4691" w:name="_Toc89952676"/>
      <w:bookmarkStart w:id="4692" w:name="_Toc98766492"/>
      <w:bookmarkStart w:id="4693" w:name="_Toc99702855"/>
      <w:bookmarkStart w:id="4694" w:name="_Toc106206641"/>
      <w:bookmarkStart w:id="4695" w:name="_Toc115080643"/>
      <w:bookmarkStart w:id="4696" w:name="_Toc121999523"/>
      <w:bookmarkStart w:id="4697" w:name="_Toc124153696"/>
      <w:bookmarkStart w:id="4698" w:name="_Toc124154471"/>
      <w:bookmarkStart w:id="4699" w:name="_Toc131560326"/>
      <w:bookmarkStart w:id="4700" w:name="_Toc137394026"/>
      <w:bookmarkStart w:id="4701" w:name="_Toc16347513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702" w:name="_Toc21102763"/>
      <w:bookmarkStart w:id="4703" w:name="_Toc29810612"/>
      <w:bookmarkStart w:id="4704" w:name="_Toc36635964"/>
      <w:bookmarkStart w:id="4705" w:name="_Toc37272910"/>
      <w:bookmarkStart w:id="4706" w:name="_Toc45885989"/>
      <w:bookmarkStart w:id="4707" w:name="_Toc53183082"/>
      <w:bookmarkStart w:id="4708" w:name="_Toc58915749"/>
      <w:bookmarkStart w:id="4709" w:name="_Toc58917930"/>
      <w:bookmarkStart w:id="4710" w:name="_Toc66693799"/>
      <w:bookmarkStart w:id="4711" w:name="_Toc74915751"/>
      <w:bookmarkStart w:id="4712" w:name="_Toc76114376"/>
      <w:bookmarkStart w:id="4713" w:name="_Toc76544262"/>
      <w:bookmarkStart w:id="4714" w:name="_Toc82536384"/>
      <w:bookmarkStart w:id="4715" w:name="_Toc89952677"/>
      <w:bookmarkStart w:id="4716" w:name="_Toc98766493"/>
      <w:bookmarkStart w:id="4717" w:name="_Toc99702856"/>
      <w:bookmarkStart w:id="4718" w:name="_Toc106206642"/>
      <w:bookmarkStart w:id="4719" w:name="_Toc115080644"/>
      <w:bookmarkStart w:id="4720" w:name="_Toc121999524"/>
      <w:bookmarkStart w:id="4721" w:name="_Toc124153697"/>
      <w:bookmarkStart w:id="4722" w:name="_Toc124154472"/>
      <w:bookmarkStart w:id="4723" w:name="_Toc131560327"/>
      <w:bookmarkStart w:id="4724" w:name="_Toc137394027"/>
      <w:bookmarkStart w:id="4725" w:name="_Toc163475131"/>
      <w:r w:rsidRPr="00931575">
        <w:rPr>
          <w:lang w:eastAsia="sv-SE"/>
        </w:rPr>
        <w:t>6.7.5.2.3</w:t>
      </w:r>
      <w:r w:rsidRPr="00931575">
        <w:rPr>
          <w:lang w:eastAsia="sv-SE"/>
        </w:rPr>
        <w:tab/>
        <w:t>Test purpose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726" w:name="_Toc21102764"/>
      <w:bookmarkStart w:id="4727" w:name="_Toc29810613"/>
      <w:bookmarkStart w:id="4728" w:name="_Toc36635965"/>
      <w:bookmarkStart w:id="4729" w:name="_Toc37272911"/>
      <w:bookmarkStart w:id="4730" w:name="_Toc45885990"/>
      <w:bookmarkStart w:id="4731" w:name="_Toc53183083"/>
      <w:bookmarkStart w:id="4732" w:name="_Toc58915750"/>
      <w:bookmarkStart w:id="4733" w:name="_Toc58917931"/>
      <w:bookmarkStart w:id="4734" w:name="_Toc66693800"/>
      <w:bookmarkStart w:id="4735" w:name="_Toc74915752"/>
      <w:bookmarkStart w:id="4736" w:name="_Toc76114377"/>
      <w:bookmarkStart w:id="4737" w:name="_Toc76544263"/>
      <w:bookmarkStart w:id="4738" w:name="_Toc82536385"/>
      <w:bookmarkStart w:id="4739" w:name="_Toc89952678"/>
      <w:bookmarkStart w:id="4740" w:name="_Toc98766494"/>
      <w:bookmarkStart w:id="4741" w:name="_Toc99702857"/>
      <w:bookmarkStart w:id="4742" w:name="_Toc106206643"/>
      <w:bookmarkStart w:id="4743" w:name="_Toc115080645"/>
      <w:bookmarkStart w:id="4744" w:name="_Toc121999525"/>
      <w:bookmarkStart w:id="4745" w:name="_Toc124153698"/>
      <w:bookmarkStart w:id="4746" w:name="_Toc124154473"/>
      <w:bookmarkStart w:id="4747" w:name="_Toc131560328"/>
      <w:bookmarkStart w:id="4748" w:name="_Toc137394028"/>
      <w:bookmarkStart w:id="4749" w:name="_Toc163475132"/>
      <w:r w:rsidRPr="00931575">
        <w:rPr>
          <w:lang w:eastAsia="sv-SE"/>
        </w:rPr>
        <w:t>6.7.5</w:t>
      </w:r>
      <w:r w:rsidRPr="00931575">
        <w:rPr>
          <w:lang w:eastAsia="zh-CN"/>
        </w:rPr>
        <w:t>.2.4</w:t>
      </w:r>
      <w:r w:rsidRPr="00931575">
        <w:rPr>
          <w:lang w:eastAsia="sv-SE"/>
        </w:rPr>
        <w:tab/>
        <w:t>Method of test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C2305C3" w14:textId="77777777" w:rsidR="00C45907" w:rsidRPr="00931575" w:rsidRDefault="00C45907" w:rsidP="005624C7">
      <w:pPr>
        <w:pStyle w:val="H6"/>
        <w:rPr>
          <w:lang w:eastAsia="sv-SE"/>
        </w:rPr>
      </w:pPr>
      <w:bookmarkStart w:id="4750" w:name="_Toc21102765"/>
      <w:bookmarkStart w:id="4751" w:name="_Toc29810614"/>
      <w:bookmarkStart w:id="4752" w:name="_Toc36635966"/>
      <w:bookmarkStart w:id="4753" w:name="_Toc37272912"/>
      <w:bookmarkStart w:id="4754" w:name="_Toc45885991"/>
      <w:r w:rsidRPr="00931575">
        <w:rPr>
          <w:lang w:eastAsia="sv-SE"/>
        </w:rPr>
        <w:t>6.7.5.2.4.1</w:t>
      </w:r>
      <w:r w:rsidRPr="00931575">
        <w:rPr>
          <w:lang w:eastAsia="sv-SE"/>
        </w:rPr>
        <w:tab/>
        <w:t>Initial conditions</w:t>
      </w:r>
      <w:bookmarkEnd w:id="4750"/>
      <w:bookmarkEnd w:id="4751"/>
      <w:bookmarkEnd w:id="4752"/>
      <w:bookmarkEnd w:id="4753"/>
      <w:bookmarkEnd w:id="475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755" w:name="_Toc21102766"/>
      <w:bookmarkStart w:id="4756" w:name="_Toc29810615"/>
      <w:bookmarkStart w:id="4757" w:name="_Toc36635967"/>
      <w:bookmarkStart w:id="4758" w:name="_Toc37272913"/>
      <w:bookmarkStart w:id="4759" w:name="_Toc45885992"/>
      <w:r w:rsidRPr="00931575">
        <w:rPr>
          <w:lang w:eastAsia="sv-SE"/>
        </w:rPr>
        <w:t>6.7.5.2.4.2</w:t>
      </w:r>
      <w:r w:rsidRPr="00931575">
        <w:rPr>
          <w:lang w:eastAsia="sv-SE"/>
        </w:rPr>
        <w:tab/>
        <w:t>Procedure</w:t>
      </w:r>
      <w:bookmarkEnd w:id="4755"/>
      <w:bookmarkEnd w:id="4756"/>
      <w:bookmarkEnd w:id="4757"/>
      <w:bookmarkEnd w:id="4758"/>
      <w:bookmarkEnd w:id="475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760" w:name="_Toc21102767"/>
      <w:bookmarkStart w:id="4761" w:name="_Toc29810616"/>
      <w:bookmarkStart w:id="4762" w:name="_Toc36635968"/>
      <w:bookmarkStart w:id="4763" w:name="_Toc37272914"/>
      <w:bookmarkStart w:id="4764" w:name="_Toc45885993"/>
      <w:bookmarkStart w:id="4765" w:name="_Toc53183084"/>
      <w:bookmarkStart w:id="4766" w:name="_Toc58915751"/>
      <w:bookmarkStart w:id="4767" w:name="_Toc58917932"/>
      <w:bookmarkStart w:id="4768" w:name="_Toc66693801"/>
      <w:bookmarkStart w:id="4769" w:name="_Toc74915753"/>
      <w:bookmarkStart w:id="4770" w:name="_Toc76114378"/>
      <w:bookmarkStart w:id="4771" w:name="_Toc76544264"/>
      <w:bookmarkStart w:id="4772" w:name="_Toc82536386"/>
      <w:bookmarkStart w:id="4773" w:name="_Toc89952679"/>
      <w:bookmarkStart w:id="4774" w:name="_Toc98766495"/>
      <w:bookmarkStart w:id="4775" w:name="_Toc99702858"/>
      <w:bookmarkStart w:id="4776" w:name="_Toc106206644"/>
      <w:bookmarkStart w:id="4777" w:name="_Toc115080646"/>
      <w:bookmarkStart w:id="4778" w:name="_Toc121999526"/>
      <w:bookmarkStart w:id="4779" w:name="_Toc124153699"/>
      <w:bookmarkStart w:id="4780" w:name="_Toc124154474"/>
      <w:bookmarkStart w:id="4781" w:name="_Toc131560329"/>
      <w:bookmarkStart w:id="4782" w:name="_Toc137394029"/>
      <w:bookmarkStart w:id="4783" w:name="_Toc163475133"/>
      <w:r w:rsidRPr="00931575">
        <w:t>6.7.5.2.5</w:t>
      </w:r>
      <w:r w:rsidRPr="00931575">
        <w:tab/>
        <w:t>Test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7B3F7B1" w14:textId="77777777" w:rsidR="00C45907" w:rsidRPr="00931575" w:rsidRDefault="00C45907" w:rsidP="005624C7">
      <w:pPr>
        <w:pStyle w:val="H6"/>
      </w:pPr>
      <w:bookmarkStart w:id="4784" w:name="_Toc21102768"/>
      <w:bookmarkStart w:id="4785" w:name="_Toc29810617"/>
      <w:bookmarkStart w:id="4786" w:name="_Toc36635969"/>
      <w:bookmarkStart w:id="4787" w:name="_Toc37272915"/>
      <w:bookmarkStart w:id="4788" w:name="_Toc45885994"/>
      <w:r w:rsidRPr="00931575">
        <w:t>6.7.5.2.5.1</w:t>
      </w:r>
      <w:r w:rsidRPr="00931575">
        <w:tab/>
        <w:t xml:space="preserve">Test requirement for </w:t>
      </w:r>
      <w:r w:rsidRPr="00931575">
        <w:rPr>
          <w:i/>
        </w:rPr>
        <w:t>BS type 1-O</w:t>
      </w:r>
      <w:bookmarkEnd w:id="4784"/>
      <w:bookmarkEnd w:id="4785"/>
      <w:bookmarkEnd w:id="4786"/>
      <w:bookmarkEnd w:id="4787"/>
      <w:bookmarkEnd w:id="478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789" w:name="_Toc21102769"/>
      <w:bookmarkStart w:id="4790" w:name="_Toc29810618"/>
      <w:bookmarkStart w:id="4791" w:name="_Toc36635970"/>
      <w:bookmarkStart w:id="4792" w:name="_Toc37272916"/>
      <w:bookmarkStart w:id="4793" w:name="_Toc45885995"/>
      <w:r w:rsidRPr="00931575">
        <w:t>6.7.5.2.5.2</w:t>
      </w:r>
      <w:r w:rsidRPr="00931575">
        <w:tab/>
        <w:t xml:space="preserve">Test requirement for </w:t>
      </w:r>
      <w:r w:rsidRPr="00931575">
        <w:rPr>
          <w:i/>
        </w:rPr>
        <w:t>BS type 2-O</w:t>
      </w:r>
      <w:bookmarkEnd w:id="4789"/>
      <w:bookmarkEnd w:id="4790"/>
      <w:bookmarkEnd w:id="4791"/>
      <w:bookmarkEnd w:id="4792"/>
      <w:bookmarkEnd w:id="4793"/>
    </w:p>
    <w:p w14:paraId="1FCD3AC8" w14:textId="77777777" w:rsidR="00C45907" w:rsidRPr="00931575" w:rsidRDefault="00C45907" w:rsidP="005624C7">
      <w:pPr>
        <w:pStyle w:val="H6"/>
      </w:pPr>
      <w:bookmarkStart w:id="4794" w:name="_Toc21102770"/>
      <w:bookmarkStart w:id="4795" w:name="_Toc29810619"/>
      <w:bookmarkStart w:id="4796" w:name="_Toc36635971"/>
      <w:bookmarkStart w:id="4797" w:name="_Toc37272917"/>
      <w:bookmarkStart w:id="4798" w:name="_Toc45885996"/>
      <w:r w:rsidRPr="00931575">
        <w:t>6.7.5.2.5.2.1</w:t>
      </w:r>
      <w:r w:rsidRPr="00931575">
        <w:tab/>
        <w:t>General</w:t>
      </w:r>
      <w:bookmarkEnd w:id="4794"/>
      <w:bookmarkEnd w:id="4795"/>
      <w:bookmarkEnd w:id="4796"/>
      <w:bookmarkEnd w:id="4797"/>
      <w:bookmarkEnd w:id="479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799" w:name="_Toc21102771"/>
      <w:bookmarkStart w:id="4800" w:name="_Toc29810620"/>
      <w:bookmarkStart w:id="4801" w:name="_Toc36635972"/>
      <w:bookmarkStart w:id="4802" w:name="_Toc37272918"/>
      <w:bookmarkStart w:id="4803" w:name="_Toc45885997"/>
      <w:r w:rsidRPr="00931575">
        <w:t>6.7.5.2.5.2.2</w:t>
      </w:r>
      <w:r w:rsidRPr="00931575">
        <w:tab/>
        <w:t>OTA transmitter spurious emissions (Category A)</w:t>
      </w:r>
      <w:bookmarkEnd w:id="4799"/>
      <w:bookmarkEnd w:id="4800"/>
      <w:bookmarkEnd w:id="4801"/>
      <w:bookmarkEnd w:id="4802"/>
      <w:bookmarkEnd w:id="480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804" w:name="_Toc21102772"/>
      <w:bookmarkStart w:id="4805" w:name="_Toc29810621"/>
      <w:bookmarkStart w:id="4806" w:name="_Toc36635973"/>
      <w:bookmarkStart w:id="4807" w:name="_Toc37272919"/>
      <w:bookmarkStart w:id="4808" w:name="_Toc45885998"/>
      <w:r w:rsidRPr="00931575">
        <w:t>6.7.5.2.5.2.3</w:t>
      </w:r>
      <w:r w:rsidRPr="00931575">
        <w:tab/>
        <w:t>OTA transmitter spurious emissions (Category B)</w:t>
      </w:r>
      <w:bookmarkEnd w:id="4804"/>
      <w:bookmarkEnd w:id="4805"/>
      <w:bookmarkEnd w:id="4806"/>
      <w:bookmarkEnd w:id="4807"/>
      <w:bookmarkEnd w:id="480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809" w:name="_Toc21102773"/>
      <w:bookmarkStart w:id="4810" w:name="_Toc29810622"/>
      <w:bookmarkStart w:id="4811" w:name="_Toc36635974"/>
      <w:bookmarkStart w:id="4812" w:name="_Toc37272920"/>
      <w:bookmarkStart w:id="4813" w:name="_Toc45885999"/>
      <w:bookmarkStart w:id="4814" w:name="_Toc53183085"/>
      <w:bookmarkStart w:id="4815" w:name="_Toc58915752"/>
      <w:bookmarkStart w:id="4816" w:name="_Toc58917933"/>
      <w:bookmarkStart w:id="4817" w:name="_Toc66693802"/>
      <w:bookmarkStart w:id="4818" w:name="_Toc74915754"/>
      <w:bookmarkStart w:id="4819" w:name="_Toc76114379"/>
      <w:bookmarkStart w:id="4820" w:name="_Toc76544265"/>
      <w:bookmarkStart w:id="4821" w:name="_Toc82536387"/>
      <w:bookmarkStart w:id="4822" w:name="_Toc89952680"/>
      <w:bookmarkStart w:id="4823" w:name="_Toc98766496"/>
      <w:bookmarkStart w:id="4824" w:name="_Toc99702859"/>
      <w:bookmarkStart w:id="4825" w:name="_Toc106206645"/>
      <w:bookmarkStart w:id="4826" w:name="_Toc115080647"/>
      <w:bookmarkStart w:id="4827" w:name="_Toc121999527"/>
      <w:bookmarkStart w:id="4828" w:name="_Toc124153700"/>
      <w:bookmarkStart w:id="4829" w:name="_Toc124154475"/>
      <w:bookmarkStart w:id="4830" w:name="_Toc131560330"/>
      <w:bookmarkStart w:id="4831" w:name="_Toc137394030"/>
      <w:bookmarkStart w:id="4832" w:name="_Toc163475134"/>
      <w:r w:rsidRPr="00931575">
        <w:t>6.7.5.3</w:t>
      </w:r>
      <w:r w:rsidRPr="00931575">
        <w:tab/>
        <w:t>Protection of the BS receiver of own or different BS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AD55EA9" w14:textId="77777777" w:rsidR="00C45907" w:rsidRPr="00931575" w:rsidRDefault="00C45907" w:rsidP="00C45907">
      <w:pPr>
        <w:pStyle w:val="Heading5"/>
        <w:rPr>
          <w:lang w:eastAsia="sv-SE"/>
        </w:rPr>
      </w:pPr>
      <w:bookmarkStart w:id="4833" w:name="_Toc21102774"/>
      <w:bookmarkStart w:id="4834" w:name="_Toc29810623"/>
      <w:bookmarkStart w:id="4835" w:name="_Toc36635975"/>
      <w:bookmarkStart w:id="4836" w:name="_Toc37272921"/>
      <w:bookmarkStart w:id="4837" w:name="_Toc45886000"/>
      <w:bookmarkStart w:id="4838" w:name="_Toc53183086"/>
      <w:bookmarkStart w:id="4839" w:name="_Toc58915753"/>
      <w:bookmarkStart w:id="4840" w:name="_Toc58917934"/>
      <w:bookmarkStart w:id="4841" w:name="_Toc66693803"/>
      <w:bookmarkStart w:id="4842" w:name="_Toc74915755"/>
      <w:bookmarkStart w:id="4843" w:name="_Toc76114380"/>
      <w:bookmarkStart w:id="4844" w:name="_Toc76544266"/>
      <w:bookmarkStart w:id="4845" w:name="_Toc82536388"/>
      <w:bookmarkStart w:id="4846" w:name="_Toc89952681"/>
      <w:bookmarkStart w:id="4847" w:name="_Toc98766497"/>
      <w:bookmarkStart w:id="4848" w:name="_Toc99702860"/>
      <w:bookmarkStart w:id="4849" w:name="_Toc106206646"/>
      <w:bookmarkStart w:id="4850" w:name="_Toc115080648"/>
      <w:bookmarkStart w:id="4851" w:name="_Toc121999528"/>
      <w:bookmarkStart w:id="4852" w:name="_Toc124153701"/>
      <w:bookmarkStart w:id="4853" w:name="_Toc124154476"/>
      <w:bookmarkStart w:id="4854" w:name="_Toc131560331"/>
      <w:bookmarkStart w:id="4855" w:name="_Toc137394031"/>
      <w:bookmarkStart w:id="4856" w:name="_Toc163475135"/>
      <w:r w:rsidRPr="00931575">
        <w:rPr>
          <w:lang w:eastAsia="sv-SE"/>
        </w:rPr>
        <w:t>6.7.5.3.1</w:t>
      </w:r>
      <w:r w:rsidRPr="00931575">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857" w:name="_Toc21102775"/>
      <w:bookmarkStart w:id="4858" w:name="_Toc29810624"/>
      <w:bookmarkStart w:id="4859" w:name="_Toc36635976"/>
      <w:bookmarkStart w:id="4860" w:name="_Toc37272922"/>
      <w:bookmarkStart w:id="4861" w:name="_Toc45886001"/>
      <w:bookmarkStart w:id="4862" w:name="_Toc53183087"/>
      <w:bookmarkStart w:id="4863" w:name="_Toc58915754"/>
      <w:bookmarkStart w:id="4864" w:name="_Toc58917935"/>
      <w:bookmarkStart w:id="4865" w:name="_Toc66693804"/>
      <w:bookmarkStart w:id="4866" w:name="_Toc74915756"/>
      <w:bookmarkStart w:id="4867" w:name="_Toc76114381"/>
      <w:bookmarkStart w:id="4868" w:name="_Toc76544267"/>
      <w:bookmarkStart w:id="4869" w:name="_Toc82536389"/>
      <w:bookmarkStart w:id="4870" w:name="_Toc89952682"/>
      <w:bookmarkStart w:id="4871" w:name="_Toc98766498"/>
      <w:bookmarkStart w:id="4872" w:name="_Toc99702861"/>
      <w:bookmarkStart w:id="4873" w:name="_Toc106206647"/>
      <w:bookmarkStart w:id="4874" w:name="_Toc115080649"/>
      <w:bookmarkStart w:id="4875" w:name="_Toc121999529"/>
      <w:bookmarkStart w:id="4876" w:name="_Toc124153702"/>
      <w:bookmarkStart w:id="4877" w:name="_Toc124154477"/>
      <w:bookmarkStart w:id="4878" w:name="_Toc131560332"/>
      <w:bookmarkStart w:id="4879" w:name="_Toc137394032"/>
      <w:bookmarkStart w:id="4880" w:name="_Toc163475136"/>
      <w:r w:rsidRPr="00931575">
        <w:rPr>
          <w:lang w:eastAsia="sv-SE"/>
        </w:rPr>
        <w:t>6.7.5.3.2</w:t>
      </w:r>
      <w:r w:rsidRPr="00931575">
        <w:rPr>
          <w:lang w:eastAsia="sv-SE"/>
        </w:rPr>
        <w:tab/>
      </w:r>
      <w:r w:rsidRPr="00931575">
        <w:rPr>
          <w:lang w:val="en-US" w:eastAsia="sv-SE"/>
        </w:rPr>
        <w:t>Minimum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881" w:name="_Toc21102776"/>
      <w:bookmarkStart w:id="4882" w:name="_Toc29810625"/>
      <w:bookmarkStart w:id="4883" w:name="_Toc36635977"/>
      <w:bookmarkStart w:id="4884" w:name="_Toc37272923"/>
      <w:bookmarkStart w:id="4885" w:name="_Toc45886002"/>
      <w:bookmarkStart w:id="4886" w:name="_Toc53183088"/>
      <w:bookmarkStart w:id="4887" w:name="_Toc58915755"/>
      <w:bookmarkStart w:id="4888" w:name="_Toc58917936"/>
      <w:bookmarkStart w:id="4889" w:name="_Toc66693805"/>
      <w:bookmarkStart w:id="4890" w:name="_Toc74915757"/>
      <w:bookmarkStart w:id="4891" w:name="_Toc76114382"/>
      <w:bookmarkStart w:id="4892" w:name="_Toc76544268"/>
      <w:bookmarkStart w:id="4893" w:name="_Toc82536390"/>
      <w:bookmarkStart w:id="4894" w:name="_Toc89952683"/>
      <w:bookmarkStart w:id="4895" w:name="_Toc98766499"/>
      <w:bookmarkStart w:id="4896" w:name="_Toc99702862"/>
      <w:bookmarkStart w:id="4897" w:name="_Toc106206648"/>
      <w:bookmarkStart w:id="4898" w:name="_Toc115080650"/>
      <w:bookmarkStart w:id="4899" w:name="_Toc121999530"/>
      <w:bookmarkStart w:id="4900" w:name="_Toc124153703"/>
      <w:bookmarkStart w:id="4901" w:name="_Toc124154478"/>
      <w:bookmarkStart w:id="4902" w:name="_Toc131560333"/>
      <w:bookmarkStart w:id="4903" w:name="_Toc137394033"/>
      <w:bookmarkStart w:id="4904" w:name="_Toc163475137"/>
      <w:r w:rsidRPr="00931575">
        <w:rPr>
          <w:lang w:eastAsia="sv-SE"/>
        </w:rPr>
        <w:lastRenderedPageBreak/>
        <w:t>6.7.5.3.3</w:t>
      </w:r>
      <w:r w:rsidRPr="00931575">
        <w:rPr>
          <w:lang w:eastAsia="sv-SE"/>
        </w:rPr>
        <w:tab/>
      </w:r>
      <w:r w:rsidRPr="00931575">
        <w:rPr>
          <w:lang w:val="en-US" w:eastAsia="sv-SE"/>
        </w:rPr>
        <w:t>Test purpose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905" w:name="_Toc21102777"/>
      <w:bookmarkStart w:id="4906" w:name="_Toc29810626"/>
      <w:bookmarkStart w:id="4907" w:name="_Toc36635978"/>
      <w:bookmarkStart w:id="4908" w:name="_Toc37272924"/>
      <w:bookmarkStart w:id="4909" w:name="_Toc45886003"/>
      <w:bookmarkStart w:id="4910" w:name="_Toc53183089"/>
      <w:bookmarkStart w:id="4911" w:name="_Toc58915756"/>
      <w:bookmarkStart w:id="4912" w:name="_Toc58917937"/>
      <w:bookmarkStart w:id="4913" w:name="_Toc66693806"/>
      <w:bookmarkStart w:id="4914" w:name="_Toc74915758"/>
      <w:bookmarkStart w:id="4915" w:name="_Toc76114383"/>
      <w:bookmarkStart w:id="4916" w:name="_Toc76544269"/>
      <w:bookmarkStart w:id="4917" w:name="_Toc82536391"/>
      <w:bookmarkStart w:id="4918" w:name="_Toc89952684"/>
      <w:bookmarkStart w:id="4919" w:name="_Toc98766500"/>
      <w:bookmarkStart w:id="4920" w:name="_Toc99702863"/>
      <w:bookmarkStart w:id="4921" w:name="_Toc106206649"/>
      <w:bookmarkStart w:id="4922" w:name="_Toc115080651"/>
      <w:bookmarkStart w:id="4923" w:name="_Toc121999531"/>
      <w:bookmarkStart w:id="4924" w:name="_Toc124153704"/>
      <w:bookmarkStart w:id="4925" w:name="_Toc124154479"/>
      <w:bookmarkStart w:id="4926" w:name="_Toc131560334"/>
      <w:bookmarkStart w:id="4927" w:name="_Toc137394034"/>
      <w:bookmarkStart w:id="4928" w:name="_Toc163475138"/>
      <w:r w:rsidRPr="00931575">
        <w:rPr>
          <w:lang w:eastAsia="sv-SE"/>
        </w:rPr>
        <w:t>6.7.5.3.4</w:t>
      </w:r>
      <w:r w:rsidRPr="00931575">
        <w:rPr>
          <w:lang w:eastAsia="sv-SE"/>
        </w:rPr>
        <w:tab/>
      </w:r>
      <w:r w:rsidRPr="00931575">
        <w:rPr>
          <w:lang w:val="en-US" w:eastAsia="sv-SE"/>
        </w:rPr>
        <w:t>Method of test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CAB766" w14:textId="77777777" w:rsidR="00C45907" w:rsidRPr="00931575" w:rsidRDefault="00C45907" w:rsidP="005624C7">
      <w:pPr>
        <w:pStyle w:val="H6"/>
      </w:pPr>
      <w:bookmarkStart w:id="4929" w:name="_Toc21102778"/>
      <w:bookmarkStart w:id="4930" w:name="_Toc29810627"/>
      <w:bookmarkStart w:id="4931" w:name="_Toc36635979"/>
      <w:bookmarkStart w:id="4932" w:name="_Toc37272925"/>
      <w:bookmarkStart w:id="4933" w:name="_Toc45886004"/>
      <w:r w:rsidRPr="00931575">
        <w:t>6.7.5.3.4.1</w:t>
      </w:r>
      <w:r w:rsidRPr="00931575">
        <w:tab/>
        <w:t>Initial conditions</w:t>
      </w:r>
      <w:bookmarkEnd w:id="4929"/>
      <w:bookmarkEnd w:id="4930"/>
      <w:bookmarkEnd w:id="4931"/>
      <w:bookmarkEnd w:id="4932"/>
      <w:bookmarkEnd w:id="49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934" w:name="_Toc21102779"/>
      <w:bookmarkStart w:id="4935" w:name="_Toc29810628"/>
      <w:bookmarkStart w:id="4936" w:name="_Toc36635980"/>
      <w:bookmarkStart w:id="4937" w:name="_Toc37272926"/>
      <w:bookmarkStart w:id="4938" w:name="_Toc45886005"/>
      <w:r w:rsidRPr="00931575">
        <w:t>6.7.5.3.4.2</w:t>
      </w:r>
      <w:r w:rsidRPr="00931575">
        <w:tab/>
        <w:t>Procedure</w:t>
      </w:r>
      <w:bookmarkEnd w:id="4934"/>
      <w:bookmarkEnd w:id="4935"/>
      <w:bookmarkEnd w:id="4936"/>
      <w:bookmarkEnd w:id="4937"/>
      <w:bookmarkEnd w:id="49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939" w:name="_Hlk508280732"/>
      <w:r w:rsidRPr="00931575">
        <w:t>depicted in annex E.1.3.</w:t>
      </w:r>
    </w:p>
    <w:bookmarkEnd w:id="49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940" w:name="_Toc21102780"/>
      <w:bookmarkStart w:id="4941" w:name="_Toc29810629"/>
      <w:bookmarkStart w:id="4942" w:name="_Toc36635981"/>
      <w:bookmarkStart w:id="4943" w:name="_Toc37272927"/>
      <w:bookmarkStart w:id="4944" w:name="_Toc45886006"/>
      <w:bookmarkStart w:id="4945" w:name="_Toc53183090"/>
      <w:bookmarkStart w:id="4946" w:name="_Toc58915757"/>
      <w:bookmarkStart w:id="4947" w:name="_Toc58917938"/>
      <w:bookmarkStart w:id="4948" w:name="_Toc66693807"/>
      <w:bookmarkStart w:id="4949" w:name="_Toc74915759"/>
      <w:bookmarkStart w:id="4950" w:name="_Toc76114384"/>
      <w:bookmarkStart w:id="4951" w:name="_Toc76544270"/>
      <w:bookmarkStart w:id="4952" w:name="_Toc82536392"/>
      <w:bookmarkStart w:id="4953" w:name="_Toc89952685"/>
      <w:bookmarkStart w:id="4954" w:name="_Toc98766501"/>
      <w:bookmarkStart w:id="4955" w:name="_Toc99702864"/>
      <w:bookmarkStart w:id="4956" w:name="_Toc106206650"/>
      <w:bookmarkStart w:id="4957" w:name="_Toc115080652"/>
      <w:bookmarkStart w:id="4958" w:name="_Toc121999532"/>
      <w:bookmarkStart w:id="4959" w:name="_Toc124153705"/>
      <w:bookmarkStart w:id="4960" w:name="_Toc124154480"/>
      <w:bookmarkStart w:id="4961" w:name="_Toc131560335"/>
      <w:bookmarkStart w:id="4962" w:name="_Toc137394035"/>
      <w:bookmarkStart w:id="4963" w:name="_Toc16347513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B26CBC8" w14:textId="77777777" w:rsidR="00C45907" w:rsidRPr="00931575" w:rsidRDefault="00C45907" w:rsidP="005624C7">
      <w:pPr>
        <w:pStyle w:val="H6"/>
      </w:pPr>
      <w:bookmarkStart w:id="4964" w:name="_Toc21102781"/>
      <w:bookmarkStart w:id="4965" w:name="_Toc29810630"/>
      <w:bookmarkStart w:id="4966" w:name="_Toc36635982"/>
      <w:bookmarkStart w:id="4967" w:name="_Toc37272928"/>
      <w:bookmarkStart w:id="4968" w:name="_Toc45886007"/>
      <w:r w:rsidRPr="00931575">
        <w:t>6.7.5.3.5.1</w:t>
      </w:r>
      <w:r w:rsidRPr="00931575">
        <w:tab/>
        <w:t xml:space="preserve">Test requirement for </w:t>
      </w:r>
      <w:r w:rsidRPr="00931575">
        <w:rPr>
          <w:i/>
        </w:rPr>
        <w:t>BS type 1-O</w:t>
      </w:r>
      <w:bookmarkEnd w:id="4964"/>
      <w:bookmarkEnd w:id="4965"/>
      <w:bookmarkEnd w:id="4966"/>
      <w:bookmarkEnd w:id="4967"/>
      <w:bookmarkEnd w:id="4968"/>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61EE7933" w14:textId="3F5C7DB9" w:rsidR="004D527B" w:rsidRPr="004D527B" w:rsidRDefault="004D527B" w:rsidP="00C612B1">
            <w:pPr>
              <w:pStyle w:val="TAN"/>
              <w:overflowPunct/>
              <w:autoSpaceDE/>
              <w:autoSpaceDN/>
              <w:adjustRightInd/>
              <w:textAlignment w:val="auto"/>
            </w:pPr>
            <w:r w:rsidRPr="004D527B">
              <w:t>NOTE:</w:t>
            </w:r>
            <w:r w:rsidRPr="004D527B">
              <w:tab/>
              <w:t>For BS operating in regions where a band is only partially allocated for NR operations (e.g. band n28), this requirement only applies in the UL frequency range of the partial allocation.</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969" w:name="_Toc21102782"/>
      <w:bookmarkStart w:id="4970" w:name="_Toc29810631"/>
      <w:bookmarkStart w:id="4971" w:name="_Toc36635983"/>
      <w:bookmarkStart w:id="4972" w:name="_Toc37272929"/>
      <w:bookmarkStart w:id="4973" w:name="_Toc45886008"/>
      <w:bookmarkStart w:id="4974" w:name="_Toc53183091"/>
      <w:bookmarkStart w:id="4975" w:name="_Toc58915758"/>
      <w:bookmarkStart w:id="4976" w:name="_Toc58917939"/>
      <w:bookmarkStart w:id="4977" w:name="_Toc66693808"/>
      <w:bookmarkStart w:id="4978" w:name="_Toc74915760"/>
      <w:bookmarkStart w:id="4979" w:name="_Toc76114385"/>
      <w:bookmarkStart w:id="4980" w:name="_Toc76544271"/>
      <w:bookmarkStart w:id="4981" w:name="_Toc82536393"/>
      <w:bookmarkStart w:id="4982" w:name="_Toc89952686"/>
      <w:bookmarkStart w:id="4983" w:name="_Toc98766502"/>
      <w:bookmarkStart w:id="4984" w:name="_Toc99702865"/>
      <w:bookmarkStart w:id="4985" w:name="_Toc106206651"/>
      <w:bookmarkStart w:id="4986" w:name="_Toc115080653"/>
      <w:bookmarkStart w:id="4987" w:name="_Toc121999533"/>
      <w:bookmarkStart w:id="4988" w:name="_Toc124153706"/>
      <w:bookmarkStart w:id="4989" w:name="_Toc124154481"/>
      <w:bookmarkStart w:id="4990" w:name="_Toc131560336"/>
      <w:bookmarkStart w:id="4991" w:name="_Toc137394036"/>
      <w:bookmarkStart w:id="4992" w:name="_Toc163475140"/>
      <w:r w:rsidRPr="00931575">
        <w:t>6.7.5.4</w:t>
      </w:r>
      <w:r w:rsidRPr="00931575">
        <w:tab/>
        <w:t>Additional spurious emissions requirements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2D8F839" w14:textId="77777777" w:rsidR="00C45907" w:rsidRPr="00931575" w:rsidRDefault="00C45907" w:rsidP="00C45907">
      <w:pPr>
        <w:pStyle w:val="Heading5"/>
        <w:rPr>
          <w:lang w:eastAsia="sv-SE"/>
        </w:rPr>
      </w:pPr>
      <w:bookmarkStart w:id="4993" w:name="_Toc21102783"/>
      <w:bookmarkStart w:id="4994" w:name="_Toc29810632"/>
      <w:bookmarkStart w:id="4995" w:name="_Toc36635984"/>
      <w:bookmarkStart w:id="4996" w:name="_Toc37272930"/>
      <w:bookmarkStart w:id="4997" w:name="_Toc45886009"/>
      <w:bookmarkStart w:id="4998" w:name="_Toc53183092"/>
      <w:bookmarkStart w:id="4999" w:name="_Toc58915759"/>
      <w:bookmarkStart w:id="5000" w:name="_Toc58917940"/>
      <w:bookmarkStart w:id="5001" w:name="_Toc66693809"/>
      <w:bookmarkStart w:id="5002" w:name="_Toc74915761"/>
      <w:bookmarkStart w:id="5003" w:name="_Toc76114386"/>
      <w:bookmarkStart w:id="5004" w:name="_Toc76544272"/>
      <w:bookmarkStart w:id="5005" w:name="_Toc82536394"/>
      <w:bookmarkStart w:id="5006" w:name="_Toc89952687"/>
      <w:bookmarkStart w:id="5007" w:name="_Toc98766503"/>
      <w:bookmarkStart w:id="5008" w:name="_Toc99702866"/>
      <w:bookmarkStart w:id="5009" w:name="_Toc106206652"/>
      <w:bookmarkStart w:id="5010" w:name="_Toc115080654"/>
      <w:bookmarkStart w:id="5011" w:name="_Toc121999534"/>
      <w:bookmarkStart w:id="5012" w:name="_Toc124153707"/>
      <w:bookmarkStart w:id="5013" w:name="_Toc124154482"/>
      <w:bookmarkStart w:id="5014" w:name="_Toc131560337"/>
      <w:bookmarkStart w:id="5015" w:name="_Toc137394037"/>
      <w:bookmarkStart w:id="5016" w:name="_Toc163475141"/>
      <w:r w:rsidRPr="00931575">
        <w:rPr>
          <w:lang w:eastAsia="sv-SE"/>
        </w:rPr>
        <w:t>6.7.5.4.1</w:t>
      </w:r>
      <w:r w:rsidRPr="00931575">
        <w:rPr>
          <w:lang w:eastAsia="sv-SE"/>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017" w:name="_Toc21102784"/>
      <w:bookmarkStart w:id="5018" w:name="_Toc29810633"/>
      <w:bookmarkStart w:id="5019" w:name="_Toc36635985"/>
      <w:bookmarkStart w:id="5020" w:name="_Toc37272931"/>
      <w:bookmarkStart w:id="5021" w:name="_Toc45886010"/>
      <w:bookmarkStart w:id="5022" w:name="_Toc53183093"/>
      <w:bookmarkStart w:id="5023" w:name="_Toc58915760"/>
      <w:bookmarkStart w:id="5024" w:name="_Toc58917941"/>
      <w:bookmarkStart w:id="5025" w:name="_Toc66693810"/>
      <w:bookmarkStart w:id="5026" w:name="_Toc74915762"/>
      <w:bookmarkStart w:id="5027" w:name="_Toc76114387"/>
      <w:bookmarkStart w:id="5028" w:name="_Toc76544273"/>
      <w:bookmarkStart w:id="5029" w:name="_Toc82536395"/>
      <w:bookmarkStart w:id="5030" w:name="_Toc89952688"/>
      <w:bookmarkStart w:id="5031" w:name="_Toc98766504"/>
      <w:bookmarkStart w:id="5032" w:name="_Toc99702867"/>
      <w:bookmarkStart w:id="5033" w:name="_Toc106206653"/>
      <w:bookmarkStart w:id="5034" w:name="_Toc115080655"/>
      <w:bookmarkStart w:id="5035" w:name="_Toc121999535"/>
      <w:bookmarkStart w:id="5036" w:name="_Toc124153708"/>
      <w:bookmarkStart w:id="5037" w:name="_Toc124154483"/>
      <w:bookmarkStart w:id="5038" w:name="_Toc131560338"/>
      <w:bookmarkStart w:id="5039" w:name="_Toc137394038"/>
      <w:bookmarkStart w:id="5040" w:name="_Toc163475142"/>
      <w:r w:rsidRPr="00931575">
        <w:rPr>
          <w:lang w:eastAsia="sv-SE"/>
        </w:rPr>
        <w:t>6.7.5.4.2</w:t>
      </w:r>
      <w:r w:rsidRPr="00931575">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041" w:name="_Toc21102785"/>
      <w:bookmarkStart w:id="5042" w:name="_Toc29810634"/>
      <w:bookmarkStart w:id="5043" w:name="_Toc36635986"/>
      <w:bookmarkStart w:id="504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045" w:name="_Toc45886011"/>
      <w:bookmarkStart w:id="5046" w:name="_Toc53183094"/>
      <w:bookmarkStart w:id="5047" w:name="_Toc58915761"/>
      <w:bookmarkStart w:id="5048" w:name="_Toc58917942"/>
      <w:bookmarkStart w:id="5049" w:name="_Toc66693811"/>
      <w:bookmarkStart w:id="5050" w:name="_Toc74915763"/>
      <w:bookmarkStart w:id="5051" w:name="_Toc76114388"/>
      <w:bookmarkStart w:id="5052" w:name="_Toc76544274"/>
      <w:bookmarkStart w:id="5053" w:name="_Toc82536396"/>
      <w:bookmarkStart w:id="5054" w:name="_Toc89952689"/>
      <w:bookmarkStart w:id="5055" w:name="_Toc98766505"/>
      <w:bookmarkStart w:id="5056" w:name="_Toc99702868"/>
      <w:bookmarkStart w:id="5057" w:name="_Toc106206654"/>
      <w:bookmarkStart w:id="5058" w:name="_Toc115080656"/>
      <w:bookmarkStart w:id="5059" w:name="_Toc121999536"/>
      <w:bookmarkStart w:id="5060" w:name="_Toc124153709"/>
      <w:bookmarkStart w:id="5061" w:name="_Toc124154484"/>
      <w:bookmarkStart w:id="5062" w:name="_Toc131560339"/>
      <w:bookmarkStart w:id="5063" w:name="_Toc137394039"/>
      <w:bookmarkStart w:id="5064" w:name="_Toc163475143"/>
      <w:r w:rsidRPr="00931575">
        <w:rPr>
          <w:lang w:eastAsia="sv-SE"/>
        </w:rPr>
        <w:t>6.7.5.4.3</w:t>
      </w:r>
      <w:r w:rsidRPr="00931575">
        <w:rPr>
          <w:lang w:eastAsia="sv-SE"/>
        </w:rPr>
        <w:tab/>
        <w:t>Test purpose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065" w:name="_Toc21102786"/>
      <w:bookmarkStart w:id="5066" w:name="_Toc29810635"/>
      <w:bookmarkStart w:id="5067" w:name="_Toc36635987"/>
      <w:bookmarkStart w:id="5068" w:name="_Toc37272933"/>
      <w:bookmarkStart w:id="5069" w:name="_Toc45886012"/>
      <w:bookmarkStart w:id="5070" w:name="_Toc53183095"/>
      <w:bookmarkStart w:id="5071" w:name="_Toc58915762"/>
      <w:bookmarkStart w:id="5072" w:name="_Toc58917943"/>
      <w:bookmarkStart w:id="5073" w:name="_Toc66693812"/>
      <w:bookmarkStart w:id="5074" w:name="_Toc74915764"/>
      <w:bookmarkStart w:id="5075" w:name="_Toc76114389"/>
      <w:bookmarkStart w:id="5076" w:name="_Toc76544275"/>
      <w:bookmarkStart w:id="5077" w:name="_Toc82536397"/>
      <w:bookmarkStart w:id="5078" w:name="_Toc89952690"/>
      <w:bookmarkStart w:id="5079" w:name="_Toc98766506"/>
      <w:bookmarkStart w:id="5080" w:name="_Toc99702869"/>
      <w:bookmarkStart w:id="5081" w:name="_Toc106206655"/>
      <w:bookmarkStart w:id="5082" w:name="_Toc115080657"/>
      <w:bookmarkStart w:id="5083" w:name="_Toc121999537"/>
      <w:bookmarkStart w:id="5084" w:name="_Toc124153710"/>
      <w:bookmarkStart w:id="5085" w:name="_Toc124154485"/>
      <w:bookmarkStart w:id="5086" w:name="_Toc131560340"/>
      <w:bookmarkStart w:id="5087" w:name="_Toc137394040"/>
      <w:bookmarkStart w:id="5088" w:name="_Toc163475144"/>
      <w:r w:rsidRPr="00931575">
        <w:rPr>
          <w:lang w:eastAsia="sv-SE"/>
        </w:rPr>
        <w:lastRenderedPageBreak/>
        <w:t>6.7.5</w:t>
      </w:r>
      <w:r w:rsidRPr="00931575">
        <w:rPr>
          <w:lang w:eastAsia="zh-CN"/>
        </w:rPr>
        <w:t>.4.4</w:t>
      </w:r>
      <w:r w:rsidRPr="00931575">
        <w:rPr>
          <w:lang w:eastAsia="sv-SE"/>
        </w:rPr>
        <w:tab/>
        <w:t>Method of test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F5E1E66" w14:textId="77777777" w:rsidR="00C45907" w:rsidRPr="00931575" w:rsidRDefault="00C45907" w:rsidP="005624C7">
      <w:pPr>
        <w:pStyle w:val="H6"/>
        <w:rPr>
          <w:lang w:eastAsia="sv-SE"/>
        </w:rPr>
      </w:pPr>
      <w:bookmarkStart w:id="5089" w:name="_Toc21102787"/>
      <w:bookmarkStart w:id="5090" w:name="_Toc29810636"/>
      <w:bookmarkStart w:id="5091" w:name="_Toc36635988"/>
      <w:bookmarkStart w:id="5092" w:name="_Toc37272934"/>
      <w:bookmarkStart w:id="5093" w:name="_Toc45886013"/>
      <w:r w:rsidRPr="00931575">
        <w:rPr>
          <w:lang w:eastAsia="sv-SE"/>
        </w:rPr>
        <w:t>6.7.5.4.4.1</w:t>
      </w:r>
      <w:r w:rsidRPr="00931575">
        <w:rPr>
          <w:lang w:eastAsia="sv-SE"/>
        </w:rPr>
        <w:tab/>
        <w:t>Initial conditions</w:t>
      </w:r>
      <w:bookmarkEnd w:id="5089"/>
      <w:bookmarkEnd w:id="5090"/>
      <w:bookmarkEnd w:id="5091"/>
      <w:bookmarkEnd w:id="5092"/>
      <w:bookmarkEnd w:id="5093"/>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094" w:name="_Toc21102788"/>
      <w:bookmarkStart w:id="5095" w:name="_Toc29810637"/>
      <w:bookmarkStart w:id="5096" w:name="_Toc36635989"/>
      <w:bookmarkStart w:id="5097" w:name="_Toc37272935"/>
      <w:bookmarkStart w:id="5098" w:name="_Toc45886014"/>
      <w:r w:rsidRPr="00931575">
        <w:rPr>
          <w:lang w:eastAsia="sv-SE"/>
        </w:rPr>
        <w:t>6.7.5.4.4.2</w:t>
      </w:r>
      <w:r w:rsidRPr="00931575">
        <w:rPr>
          <w:lang w:eastAsia="sv-SE"/>
        </w:rPr>
        <w:tab/>
        <w:t>Procedure</w:t>
      </w:r>
      <w:bookmarkEnd w:id="5094"/>
      <w:bookmarkEnd w:id="5095"/>
      <w:bookmarkEnd w:id="5096"/>
      <w:bookmarkEnd w:id="5097"/>
      <w:bookmarkEnd w:id="5098"/>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lastRenderedPageBreak/>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099" w:name="_Toc21102789"/>
      <w:bookmarkStart w:id="5100" w:name="_Toc29810638"/>
      <w:bookmarkStart w:id="5101" w:name="_Toc36635990"/>
      <w:bookmarkStart w:id="5102" w:name="_Toc37272936"/>
      <w:bookmarkStart w:id="5103" w:name="_Toc45886015"/>
      <w:bookmarkStart w:id="5104" w:name="_Toc53183096"/>
      <w:bookmarkStart w:id="5105" w:name="_Toc58915763"/>
      <w:bookmarkStart w:id="5106" w:name="_Toc58917944"/>
      <w:bookmarkStart w:id="5107" w:name="_Toc66693813"/>
      <w:bookmarkStart w:id="5108" w:name="_Toc74915765"/>
      <w:bookmarkStart w:id="5109" w:name="_Toc76114390"/>
      <w:bookmarkStart w:id="5110" w:name="_Toc76544276"/>
      <w:bookmarkStart w:id="5111" w:name="_Toc82536398"/>
      <w:bookmarkStart w:id="5112" w:name="_Toc89952691"/>
      <w:bookmarkStart w:id="5113" w:name="_Toc98766507"/>
      <w:bookmarkStart w:id="5114" w:name="_Toc99702870"/>
      <w:bookmarkStart w:id="5115" w:name="_Toc106206656"/>
      <w:bookmarkStart w:id="5116" w:name="_Toc115080658"/>
      <w:bookmarkStart w:id="5117" w:name="_Toc121999538"/>
      <w:bookmarkStart w:id="5118" w:name="_Toc124153711"/>
      <w:bookmarkStart w:id="5119" w:name="_Toc124154486"/>
      <w:bookmarkStart w:id="5120" w:name="_Toc131560341"/>
      <w:bookmarkStart w:id="5121" w:name="_Toc137394041"/>
      <w:bookmarkStart w:id="5122" w:name="_Toc163475145"/>
      <w:r w:rsidRPr="00931575">
        <w:t>6.7.5.4.5</w:t>
      </w:r>
      <w:r w:rsidRPr="00931575">
        <w:tab/>
        <w:t>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0B234DB" w14:textId="77777777" w:rsidR="00C45907" w:rsidRPr="00931575" w:rsidRDefault="00C45907" w:rsidP="005624C7">
      <w:pPr>
        <w:pStyle w:val="H6"/>
        <w:rPr>
          <w:lang w:eastAsia="sv-SE"/>
        </w:rPr>
      </w:pPr>
      <w:bookmarkStart w:id="5123" w:name="_Toc21102790"/>
      <w:bookmarkStart w:id="5124" w:name="_Toc29810639"/>
      <w:bookmarkStart w:id="5125" w:name="_Toc36635991"/>
      <w:bookmarkStart w:id="5126" w:name="_Toc37272937"/>
      <w:bookmarkStart w:id="5127" w:name="_Toc45886016"/>
      <w:r w:rsidRPr="00931575">
        <w:t>6.7.5.4.5.1</w:t>
      </w:r>
      <w:r w:rsidRPr="00931575">
        <w:tab/>
        <w:t xml:space="preserve">Test requirement for </w:t>
      </w:r>
      <w:r w:rsidRPr="00931575">
        <w:rPr>
          <w:i/>
        </w:rPr>
        <w:t>BS type 1-O</w:t>
      </w:r>
      <w:bookmarkEnd w:id="5123"/>
      <w:bookmarkEnd w:id="5124"/>
      <w:bookmarkEnd w:id="5125"/>
      <w:bookmarkEnd w:id="5126"/>
      <w:bookmarkEnd w:id="512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128" w:name="_Toc45886017"/>
      <w:bookmarkStart w:id="5129" w:name="_Hlk40357176"/>
      <w:bookmarkStart w:id="5130" w:name="_Toc21102791"/>
      <w:bookmarkStart w:id="5131" w:name="_Toc29810640"/>
      <w:bookmarkStart w:id="5132" w:name="_Toc36635992"/>
      <w:bookmarkStart w:id="5133" w:name="_Toc37272938"/>
      <w:r w:rsidRPr="00931575">
        <w:t>6.7.5.4.5.2</w:t>
      </w:r>
      <w:r w:rsidRPr="00931575">
        <w:tab/>
        <w:t xml:space="preserve">Test requirement for </w:t>
      </w:r>
      <w:r w:rsidRPr="00931575">
        <w:rPr>
          <w:i/>
        </w:rPr>
        <w:t>BS type 2-O</w:t>
      </w:r>
      <w:bookmarkEnd w:id="5128"/>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134" w:name="_Toc45886018"/>
      <w:bookmarkStart w:id="5135" w:name="_Toc53183097"/>
      <w:bookmarkStart w:id="5136" w:name="_Toc58915764"/>
      <w:bookmarkStart w:id="5137" w:name="_Toc58917945"/>
      <w:bookmarkStart w:id="5138" w:name="_Toc66693814"/>
      <w:bookmarkStart w:id="5139" w:name="_Toc74915766"/>
      <w:bookmarkStart w:id="5140" w:name="_Toc76114391"/>
      <w:bookmarkStart w:id="5141" w:name="_Toc76544277"/>
      <w:bookmarkStart w:id="5142" w:name="_Toc82536399"/>
      <w:bookmarkStart w:id="5143" w:name="_Toc89952692"/>
      <w:bookmarkStart w:id="5144" w:name="_Toc98766508"/>
      <w:bookmarkStart w:id="5145" w:name="_Toc99702871"/>
      <w:bookmarkStart w:id="5146" w:name="_Toc106206657"/>
      <w:bookmarkStart w:id="5147" w:name="_Toc115080659"/>
      <w:bookmarkStart w:id="5148" w:name="_Toc121999539"/>
      <w:bookmarkStart w:id="5149" w:name="_Toc124153712"/>
      <w:bookmarkStart w:id="5150" w:name="_Toc124154487"/>
      <w:bookmarkStart w:id="5151" w:name="_Toc131560342"/>
      <w:bookmarkStart w:id="5152" w:name="_Toc137394042"/>
      <w:bookmarkStart w:id="5153" w:name="_Toc163475146"/>
      <w:bookmarkEnd w:id="5129"/>
      <w:r w:rsidRPr="00931575">
        <w:lastRenderedPageBreak/>
        <w:t>6.7.5.5</w:t>
      </w:r>
      <w:r w:rsidRPr="00931575">
        <w:tab/>
      </w:r>
      <w:r w:rsidRPr="00931575">
        <w:rPr>
          <w:lang w:val="en-US"/>
        </w:rPr>
        <w:t>Co-location 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06AEC06" w14:textId="77777777" w:rsidR="00C45907" w:rsidRPr="00931575" w:rsidRDefault="00C45907" w:rsidP="00C45907">
      <w:pPr>
        <w:pStyle w:val="Heading5"/>
        <w:rPr>
          <w:lang w:eastAsia="sv-SE"/>
        </w:rPr>
      </w:pPr>
      <w:bookmarkStart w:id="5154" w:name="_Toc21102792"/>
      <w:bookmarkStart w:id="5155" w:name="_Toc29810641"/>
      <w:bookmarkStart w:id="5156" w:name="_Toc36635993"/>
      <w:bookmarkStart w:id="5157" w:name="_Toc37272939"/>
      <w:bookmarkStart w:id="5158" w:name="_Toc45886019"/>
      <w:bookmarkStart w:id="5159" w:name="_Toc53183098"/>
      <w:bookmarkStart w:id="5160" w:name="_Toc58915765"/>
      <w:bookmarkStart w:id="5161" w:name="_Toc58917946"/>
      <w:bookmarkStart w:id="5162" w:name="_Toc66693815"/>
      <w:bookmarkStart w:id="5163" w:name="_Toc74915767"/>
      <w:bookmarkStart w:id="5164" w:name="_Toc76114392"/>
      <w:bookmarkStart w:id="5165" w:name="_Toc76544278"/>
      <w:bookmarkStart w:id="5166" w:name="_Toc82536400"/>
      <w:bookmarkStart w:id="5167" w:name="_Toc89952693"/>
      <w:bookmarkStart w:id="5168" w:name="_Toc98766509"/>
      <w:bookmarkStart w:id="5169" w:name="_Toc99702872"/>
      <w:bookmarkStart w:id="5170" w:name="_Toc106206658"/>
      <w:bookmarkStart w:id="5171" w:name="_Toc115080660"/>
      <w:bookmarkStart w:id="5172" w:name="_Toc121999540"/>
      <w:bookmarkStart w:id="5173" w:name="_Toc124153713"/>
      <w:bookmarkStart w:id="5174" w:name="_Toc124154488"/>
      <w:bookmarkStart w:id="5175" w:name="_Toc131560343"/>
      <w:bookmarkStart w:id="5176" w:name="_Toc137394043"/>
      <w:bookmarkStart w:id="5177" w:name="_Toc163475147"/>
      <w:r w:rsidRPr="00931575">
        <w:rPr>
          <w:lang w:eastAsia="sv-SE"/>
        </w:rPr>
        <w:t>6.7.5.5.1</w:t>
      </w:r>
      <w:r w:rsidRPr="00931575">
        <w:rPr>
          <w:lang w:eastAsia="sv-SE"/>
        </w:rPr>
        <w:tab/>
        <w:t>Definition and applicability</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178" w:name="_Toc21102793"/>
      <w:bookmarkStart w:id="5179" w:name="_Toc29810642"/>
      <w:bookmarkStart w:id="5180" w:name="_Toc36635994"/>
      <w:bookmarkStart w:id="5181" w:name="_Toc37272940"/>
      <w:bookmarkStart w:id="5182" w:name="_Toc45886020"/>
      <w:bookmarkStart w:id="5183" w:name="_Toc53183099"/>
      <w:bookmarkStart w:id="5184" w:name="_Toc58915766"/>
      <w:bookmarkStart w:id="5185" w:name="_Toc58917947"/>
      <w:bookmarkStart w:id="5186" w:name="_Toc66693816"/>
      <w:bookmarkStart w:id="5187" w:name="_Toc74915768"/>
      <w:bookmarkStart w:id="5188" w:name="_Toc76114393"/>
      <w:bookmarkStart w:id="5189" w:name="_Toc76544279"/>
      <w:bookmarkStart w:id="5190" w:name="_Toc82536401"/>
      <w:bookmarkStart w:id="5191" w:name="_Toc89952694"/>
      <w:bookmarkStart w:id="5192" w:name="_Toc98766510"/>
      <w:bookmarkStart w:id="5193" w:name="_Toc99702873"/>
      <w:bookmarkStart w:id="5194" w:name="_Toc106206659"/>
      <w:bookmarkStart w:id="5195" w:name="_Toc115080661"/>
      <w:bookmarkStart w:id="5196" w:name="_Toc121999541"/>
      <w:bookmarkStart w:id="5197" w:name="_Toc124153714"/>
      <w:bookmarkStart w:id="5198" w:name="_Toc124154489"/>
      <w:bookmarkStart w:id="5199" w:name="_Toc131560344"/>
      <w:bookmarkStart w:id="5200" w:name="_Toc137394044"/>
      <w:bookmarkStart w:id="5201" w:name="_Toc163475148"/>
      <w:r w:rsidRPr="00931575">
        <w:rPr>
          <w:lang w:eastAsia="sv-SE"/>
        </w:rPr>
        <w:t>6.7.5.5.2</w:t>
      </w:r>
      <w:r w:rsidRPr="00931575">
        <w:rPr>
          <w:lang w:eastAsia="sv-SE"/>
        </w:rPr>
        <w:tab/>
      </w:r>
      <w:r w:rsidRPr="00931575">
        <w:rPr>
          <w:lang w:val="en-US" w:eastAsia="sv-SE"/>
        </w:rPr>
        <w:t>Minimum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202" w:name="_Toc21102794"/>
      <w:bookmarkStart w:id="5203" w:name="_Toc29810643"/>
      <w:bookmarkStart w:id="5204" w:name="_Toc36635995"/>
      <w:bookmarkStart w:id="5205" w:name="_Toc37272941"/>
      <w:bookmarkStart w:id="5206" w:name="_Toc45886021"/>
      <w:bookmarkStart w:id="5207" w:name="_Toc53183100"/>
      <w:bookmarkStart w:id="5208" w:name="_Toc58915767"/>
      <w:bookmarkStart w:id="5209" w:name="_Toc58917948"/>
      <w:bookmarkStart w:id="5210" w:name="_Toc66693817"/>
      <w:bookmarkStart w:id="5211" w:name="_Toc74915769"/>
      <w:bookmarkStart w:id="5212" w:name="_Toc76114394"/>
      <w:bookmarkStart w:id="5213" w:name="_Toc76544280"/>
      <w:bookmarkStart w:id="5214" w:name="_Toc82536402"/>
      <w:bookmarkStart w:id="5215" w:name="_Toc89952695"/>
      <w:bookmarkStart w:id="5216" w:name="_Toc98766511"/>
      <w:bookmarkStart w:id="5217" w:name="_Toc99702874"/>
      <w:bookmarkStart w:id="5218" w:name="_Toc106206660"/>
      <w:bookmarkStart w:id="5219" w:name="_Toc115080662"/>
      <w:bookmarkStart w:id="5220" w:name="_Toc121999542"/>
      <w:bookmarkStart w:id="5221" w:name="_Toc124153715"/>
      <w:bookmarkStart w:id="5222" w:name="_Toc124154490"/>
      <w:bookmarkStart w:id="5223" w:name="_Toc131560345"/>
      <w:bookmarkStart w:id="5224" w:name="_Toc137394045"/>
      <w:bookmarkStart w:id="5225" w:name="_Toc163475149"/>
      <w:r w:rsidRPr="00931575">
        <w:rPr>
          <w:lang w:eastAsia="sv-SE"/>
        </w:rPr>
        <w:t>6.7.5.5.3</w:t>
      </w:r>
      <w:r w:rsidRPr="00931575">
        <w:rPr>
          <w:lang w:eastAsia="sv-SE"/>
        </w:rPr>
        <w:tab/>
      </w:r>
      <w:r w:rsidRPr="00931575">
        <w:rPr>
          <w:lang w:val="en-US" w:eastAsia="sv-SE"/>
        </w:rPr>
        <w:t>Test purpose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226" w:name="_Toc21102795"/>
      <w:bookmarkStart w:id="5227" w:name="_Toc29810644"/>
      <w:bookmarkStart w:id="5228" w:name="_Toc36635996"/>
      <w:bookmarkStart w:id="5229" w:name="_Toc37272942"/>
      <w:bookmarkStart w:id="5230" w:name="_Toc45886022"/>
      <w:bookmarkStart w:id="5231" w:name="_Toc53183101"/>
      <w:bookmarkStart w:id="5232" w:name="_Toc58915768"/>
      <w:bookmarkStart w:id="5233" w:name="_Toc58917949"/>
      <w:bookmarkStart w:id="5234" w:name="_Toc66693818"/>
      <w:bookmarkStart w:id="5235" w:name="_Toc74915770"/>
      <w:bookmarkStart w:id="5236" w:name="_Toc76114395"/>
      <w:bookmarkStart w:id="5237" w:name="_Toc76544281"/>
      <w:bookmarkStart w:id="5238" w:name="_Toc82536403"/>
      <w:bookmarkStart w:id="5239" w:name="_Toc89952696"/>
      <w:bookmarkStart w:id="5240" w:name="_Toc98766512"/>
      <w:bookmarkStart w:id="5241" w:name="_Toc99702875"/>
      <w:bookmarkStart w:id="5242" w:name="_Toc106206661"/>
      <w:bookmarkStart w:id="5243" w:name="_Toc115080663"/>
      <w:bookmarkStart w:id="5244" w:name="_Toc121999543"/>
      <w:bookmarkStart w:id="5245" w:name="_Toc124153716"/>
      <w:bookmarkStart w:id="5246" w:name="_Toc124154491"/>
      <w:bookmarkStart w:id="5247" w:name="_Toc131560346"/>
      <w:bookmarkStart w:id="5248" w:name="_Toc137394046"/>
      <w:bookmarkStart w:id="5249" w:name="_Toc163475150"/>
      <w:r w:rsidRPr="00931575">
        <w:rPr>
          <w:lang w:eastAsia="sv-SE"/>
        </w:rPr>
        <w:t>6.7.5.5.4</w:t>
      </w:r>
      <w:r w:rsidRPr="00931575">
        <w:rPr>
          <w:lang w:eastAsia="sv-SE"/>
        </w:rPr>
        <w:tab/>
      </w:r>
      <w:r w:rsidRPr="00931575">
        <w:rPr>
          <w:lang w:val="en-US" w:eastAsia="sv-SE"/>
        </w:rPr>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F5FB70" w14:textId="77777777" w:rsidR="00C45907" w:rsidRPr="00931575" w:rsidRDefault="00C45907" w:rsidP="005624C7">
      <w:pPr>
        <w:pStyle w:val="H6"/>
      </w:pPr>
      <w:bookmarkStart w:id="5250" w:name="_Toc21102796"/>
      <w:bookmarkStart w:id="5251" w:name="_Toc29810645"/>
      <w:bookmarkStart w:id="5252" w:name="_Toc36635997"/>
      <w:bookmarkStart w:id="5253" w:name="_Toc37272943"/>
      <w:bookmarkStart w:id="5254" w:name="_Toc45886023"/>
      <w:r w:rsidRPr="00931575">
        <w:t>6.7.5.5.4.1</w:t>
      </w:r>
      <w:r w:rsidRPr="00931575">
        <w:tab/>
        <w:t>Initial conditions</w:t>
      </w:r>
      <w:bookmarkEnd w:id="5250"/>
      <w:bookmarkEnd w:id="5251"/>
      <w:bookmarkEnd w:id="5252"/>
      <w:bookmarkEnd w:id="5253"/>
      <w:bookmarkEnd w:id="525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255" w:name="_Toc21102797"/>
      <w:bookmarkStart w:id="5256" w:name="_Toc29810646"/>
      <w:bookmarkStart w:id="5257" w:name="_Toc36635998"/>
      <w:bookmarkStart w:id="5258" w:name="_Toc37272944"/>
      <w:bookmarkStart w:id="5259" w:name="_Toc45886024"/>
      <w:r w:rsidRPr="00931575">
        <w:t>6.7.5.5.4.2</w:t>
      </w:r>
      <w:r w:rsidRPr="00931575">
        <w:tab/>
        <w:t>Procedure</w:t>
      </w:r>
      <w:bookmarkEnd w:id="5255"/>
      <w:bookmarkEnd w:id="5256"/>
      <w:bookmarkEnd w:id="5257"/>
      <w:bookmarkEnd w:id="5258"/>
      <w:bookmarkEnd w:id="525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260" w:name="_Toc21102798"/>
      <w:bookmarkStart w:id="5261" w:name="_Toc29810647"/>
      <w:bookmarkStart w:id="5262" w:name="_Toc36635999"/>
      <w:bookmarkStart w:id="5263" w:name="_Toc37272945"/>
      <w:bookmarkStart w:id="5264" w:name="_Toc45886025"/>
      <w:bookmarkStart w:id="5265" w:name="_Toc53183102"/>
      <w:bookmarkStart w:id="5266" w:name="_Toc58915769"/>
      <w:bookmarkStart w:id="5267" w:name="_Toc58917950"/>
      <w:bookmarkStart w:id="5268" w:name="_Toc66693819"/>
      <w:bookmarkStart w:id="5269" w:name="_Toc74915771"/>
      <w:bookmarkStart w:id="5270" w:name="_Toc76114396"/>
      <w:bookmarkStart w:id="5271" w:name="_Toc76544282"/>
      <w:bookmarkStart w:id="5272" w:name="_Toc82536404"/>
      <w:bookmarkStart w:id="5273" w:name="_Toc89952697"/>
      <w:bookmarkStart w:id="5274" w:name="_Toc98766513"/>
      <w:bookmarkStart w:id="5275" w:name="_Toc99702876"/>
      <w:bookmarkStart w:id="5276" w:name="_Toc106206662"/>
      <w:bookmarkStart w:id="5277" w:name="_Toc115080664"/>
      <w:bookmarkStart w:id="5278" w:name="_Toc121999544"/>
      <w:bookmarkStart w:id="5279" w:name="_Toc124153717"/>
      <w:bookmarkStart w:id="5280" w:name="_Toc124154492"/>
      <w:bookmarkStart w:id="5281" w:name="_Toc131560347"/>
      <w:bookmarkStart w:id="5282" w:name="_Toc137394047"/>
      <w:bookmarkStart w:id="5283" w:name="_Toc163475151"/>
      <w:r w:rsidRPr="00931575">
        <w:rPr>
          <w:lang w:eastAsia="sv-SE"/>
        </w:rPr>
        <w:t>6.7.5.5.5</w:t>
      </w:r>
      <w:r w:rsidRPr="00931575">
        <w:rPr>
          <w:lang w:eastAsia="sv-SE"/>
        </w:rPr>
        <w:tab/>
        <w:t>Test requirements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F2ECAD8" w14:textId="77777777" w:rsidR="00C45907" w:rsidRPr="00931575" w:rsidRDefault="00C45907" w:rsidP="005624C7">
      <w:pPr>
        <w:pStyle w:val="H6"/>
      </w:pPr>
      <w:bookmarkStart w:id="5284" w:name="_Toc21102799"/>
      <w:bookmarkStart w:id="5285" w:name="_Toc29810648"/>
      <w:bookmarkStart w:id="5286" w:name="_Toc36636000"/>
      <w:bookmarkStart w:id="5287" w:name="_Toc37272946"/>
      <w:bookmarkStart w:id="5288" w:name="_Toc45886026"/>
      <w:r w:rsidRPr="00931575">
        <w:t>6.7.5.5.5.1</w:t>
      </w:r>
      <w:r w:rsidRPr="00931575">
        <w:tab/>
        <w:t xml:space="preserve">Test requirement for </w:t>
      </w:r>
      <w:r w:rsidRPr="00931575">
        <w:rPr>
          <w:i/>
        </w:rPr>
        <w:t>BS type 1-O</w:t>
      </w:r>
      <w:bookmarkEnd w:id="5284"/>
      <w:bookmarkEnd w:id="5285"/>
      <w:bookmarkEnd w:id="5286"/>
      <w:bookmarkEnd w:id="5287"/>
      <w:bookmarkEnd w:id="5288"/>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289" w:name="_Toc21102800"/>
      <w:bookmarkStart w:id="5290" w:name="_Toc29810649"/>
      <w:bookmarkStart w:id="5291" w:name="_Toc36636001"/>
      <w:bookmarkStart w:id="5292" w:name="_Toc37272947"/>
      <w:bookmarkStart w:id="5293" w:name="_Toc45886027"/>
      <w:bookmarkStart w:id="5294" w:name="_Toc53183103"/>
      <w:bookmarkStart w:id="5295" w:name="_Toc58915770"/>
      <w:bookmarkStart w:id="5296" w:name="_Toc58917951"/>
      <w:bookmarkStart w:id="5297" w:name="_Toc66693820"/>
      <w:bookmarkStart w:id="5298" w:name="_Toc74915772"/>
      <w:bookmarkStart w:id="5299" w:name="_Toc76114397"/>
      <w:bookmarkStart w:id="5300" w:name="_Toc76544283"/>
      <w:bookmarkStart w:id="5301" w:name="_Toc82536405"/>
      <w:bookmarkStart w:id="5302" w:name="_Toc89952698"/>
      <w:bookmarkStart w:id="5303" w:name="_Toc98766514"/>
      <w:bookmarkStart w:id="5304" w:name="_Toc99702877"/>
      <w:bookmarkStart w:id="5305" w:name="_Toc106206663"/>
      <w:bookmarkStart w:id="5306" w:name="_Toc115080665"/>
      <w:bookmarkStart w:id="5307" w:name="_Toc121999545"/>
      <w:bookmarkStart w:id="5308" w:name="_Toc124153718"/>
      <w:bookmarkStart w:id="5309" w:name="_Toc124154493"/>
      <w:bookmarkStart w:id="5310" w:name="_Toc131560348"/>
      <w:bookmarkStart w:id="5311" w:name="_Toc137394048"/>
      <w:bookmarkStart w:id="5312" w:name="_Toc163475152"/>
      <w:r w:rsidRPr="00931575">
        <w:t>6.8</w:t>
      </w:r>
      <w:r w:rsidRPr="00931575">
        <w:tab/>
        <w:t>OTA transmitter intermodulation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D833E5A" w14:textId="77777777" w:rsidR="00C45907" w:rsidRPr="00931575" w:rsidRDefault="00C45907" w:rsidP="00C45907">
      <w:pPr>
        <w:pStyle w:val="Heading3"/>
      </w:pPr>
      <w:bookmarkStart w:id="5313" w:name="_Toc21102801"/>
      <w:bookmarkStart w:id="5314" w:name="_Toc29810650"/>
      <w:bookmarkStart w:id="5315" w:name="_Toc36636002"/>
      <w:bookmarkStart w:id="5316" w:name="_Toc37272948"/>
      <w:bookmarkStart w:id="5317" w:name="_Toc45886028"/>
      <w:bookmarkStart w:id="5318" w:name="_Toc53183104"/>
      <w:bookmarkStart w:id="5319" w:name="_Toc58915771"/>
      <w:bookmarkStart w:id="5320" w:name="_Toc58917952"/>
      <w:bookmarkStart w:id="5321" w:name="_Toc66693821"/>
      <w:bookmarkStart w:id="5322" w:name="_Toc74915773"/>
      <w:bookmarkStart w:id="5323" w:name="_Toc76114398"/>
      <w:bookmarkStart w:id="5324" w:name="_Toc76544284"/>
      <w:bookmarkStart w:id="5325" w:name="_Toc82536406"/>
      <w:bookmarkStart w:id="5326" w:name="_Toc89952699"/>
      <w:bookmarkStart w:id="5327" w:name="_Toc98766515"/>
      <w:bookmarkStart w:id="5328" w:name="_Toc99702878"/>
      <w:bookmarkStart w:id="5329" w:name="_Toc106206664"/>
      <w:bookmarkStart w:id="5330" w:name="_Toc115080666"/>
      <w:bookmarkStart w:id="5331" w:name="_Toc121999546"/>
      <w:bookmarkStart w:id="5332" w:name="_Toc124153719"/>
      <w:bookmarkStart w:id="5333" w:name="_Toc124154494"/>
      <w:bookmarkStart w:id="5334" w:name="_Toc131560349"/>
      <w:bookmarkStart w:id="5335" w:name="_Toc137394049"/>
      <w:bookmarkStart w:id="5336" w:name="_Toc163475153"/>
      <w:r w:rsidRPr="00931575">
        <w:t>6.</w:t>
      </w:r>
      <w:r w:rsidRPr="00931575">
        <w:rPr>
          <w:lang w:val="en-US"/>
        </w:rPr>
        <w:t>8</w:t>
      </w:r>
      <w:r w:rsidRPr="00931575">
        <w:t>.1</w:t>
      </w:r>
      <w:r w:rsidRPr="00931575">
        <w:tab/>
        <w:t>Definition and applicability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337" w:name="_Toc21102802"/>
      <w:bookmarkStart w:id="5338" w:name="_Toc29810651"/>
      <w:bookmarkStart w:id="5339" w:name="_Toc36636003"/>
      <w:bookmarkStart w:id="5340" w:name="_Toc37272949"/>
      <w:bookmarkStart w:id="5341" w:name="_Toc45886029"/>
      <w:bookmarkStart w:id="5342" w:name="_Toc53183105"/>
      <w:bookmarkStart w:id="5343" w:name="_Toc58915772"/>
      <w:bookmarkStart w:id="5344" w:name="_Toc58917953"/>
      <w:bookmarkStart w:id="5345" w:name="_Toc66693822"/>
      <w:bookmarkStart w:id="5346" w:name="_Toc74915774"/>
      <w:bookmarkStart w:id="5347" w:name="_Toc76114399"/>
      <w:bookmarkStart w:id="5348" w:name="_Toc76544285"/>
      <w:bookmarkStart w:id="5349" w:name="_Toc82536407"/>
      <w:bookmarkStart w:id="5350" w:name="_Toc89952700"/>
      <w:bookmarkStart w:id="5351" w:name="_Toc98766516"/>
      <w:bookmarkStart w:id="5352" w:name="_Toc99702879"/>
      <w:bookmarkStart w:id="5353" w:name="_Toc106206665"/>
      <w:bookmarkStart w:id="5354" w:name="_Toc115080667"/>
      <w:bookmarkStart w:id="5355" w:name="_Toc121999547"/>
      <w:bookmarkStart w:id="5356" w:name="_Toc124153720"/>
      <w:bookmarkStart w:id="5357" w:name="_Toc124154495"/>
      <w:bookmarkStart w:id="5358" w:name="_Toc131560350"/>
      <w:bookmarkStart w:id="5359" w:name="_Toc137394050"/>
      <w:bookmarkStart w:id="5360" w:name="_Toc163475154"/>
      <w:r w:rsidRPr="00931575">
        <w:t>6.8.2</w:t>
      </w:r>
      <w:r w:rsidRPr="00931575">
        <w:tab/>
        <w:t>Minimum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361" w:name="_Toc21102803"/>
      <w:bookmarkStart w:id="5362" w:name="_Toc29810652"/>
      <w:bookmarkStart w:id="5363" w:name="_Toc36636004"/>
      <w:bookmarkStart w:id="5364" w:name="_Toc37272950"/>
      <w:bookmarkStart w:id="5365" w:name="_Toc45886030"/>
      <w:bookmarkStart w:id="5366" w:name="_Toc53183106"/>
      <w:bookmarkStart w:id="5367" w:name="_Toc58915773"/>
      <w:bookmarkStart w:id="5368" w:name="_Toc58917954"/>
      <w:bookmarkStart w:id="5369" w:name="_Toc66693823"/>
      <w:bookmarkStart w:id="5370" w:name="_Toc74915775"/>
      <w:bookmarkStart w:id="5371" w:name="_Toc76114400"/>
      <w:bookmarkStart w:id="5372" w:name="_Toc76544286"/>
      <w:bookmarkStart w:id="5373" w:name="_Toc82536408"/>
      <w:bookmarkStart w:id="5374" w:name="_Toc89952701"/>
      <w:bookmarkStart w:id="5375" w:name="_Toc98766517"/>
      <w:bookmarkStart w:id="5376" w:name="_Toc99702880"/>
      <w:bookmarkStart w:id="5377" w:name="_Toc106206666"/>
      <w:bookmarkStart w:id="5378" w:name="_Toc115080668"/>
      <w:bookmarkStart w:id="5379" w:name="_Toc121999548"/>
      <w:bookmarkStart w:id="5380" w:name="_Toc124153721"/>
      <w:bookmarkStart w:id="5381" w:name="_Toc124154496"/>
      <w:bookmarkStart w:id="5382" w:name="_Toc131560351"/>
      <w:bookmarkStart w:id="5383" w:name="_Toc137394051"/>
      <w:bookmarkStart w:id="5384" w:name="_Toc163475155"/>
      <w:r w:rsidRPr="00931575">
        <w:t>6.8.3</w:t>
      </w:r>
      <w:r w:rsidRPr="00931575">
        <w:tab/>
        <w:t>Test purpose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385" w:name="_Toc21102804"/>
      <w:bookmarkStart w:id="5386" w:name="_Toc29810653"/>
      <w:bookmarkStart w:id="5387" w:name="_Toc36636005"/>
      <w:bookmarkStart w:id="5388" w:name="_Toc37272951"/>
      <w:bookmarkStart w:id="5389" w:name="_Toc45886031"/>
      <w:bookmarkStart w:id="5390" w:name="_Toc53183107"/>
      <w:bookmarkStart w:id="5391" w:name="_Toc58915774"/>
      <w:bookmarkStart w:id="5392" w:name="_Toc58917955"/>
      <w:bookmarkStart w:id="5393" w:name="_Toc66693824"/>
      <w:bookmarkStart w:id="5394" w:name="_Toc74915776"/>
      <w:bookmarkStart w:id="5395" w:name="_Toc76114401"/>
      <w:bookmarkStart w:id="5396" w:name="_Toc76544287"/>
      <w:bookmarkStart w:id="5397" w:name="_Toc82536409"/>
      <w:bookmarkStart w:id="5398" w:name="_Toc89952702"/>
      <w:bookmarkStart w:id="5399" w:name="_Toc98766518"/>
      <w:bookmarkStart w:id="5400" w:name="_Toc99702881"/>
      <w:bookmarkStart w:id="5401" w:name="_Toc106206667"/>
      <w:bookmarkStart w:id="5402" w:name="_Toc115080669"/>
      <w:bookmarkStart w:id="5403" w:name="_Toc121999549"/>
      <w:bookmarkStart w:id="5404" w:name="_Toc124153722"/>
      <w:bookmarkStart w:id="5405" w:name="_Toc124154497"/>
      <w:bookmarkStart w:id="5406" w:name="_Toc131560352"/>
      <w:bookmarkStart w:id="5407" w:name="_Toc137394052"/>
      <w:bookmarkStart w:id="5408" w:name="_Toc163475156"/>
      <w:r w:rsidRPr="00931575">
        <w:t>6.8.4</w:t>
      </w:r>
      <w:r w:rsidRPr="00931575">
        <w:tab/>
        <w:t>Method of test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3869A7" w14:textId="77777777" w:rsidR="00C45907" w:rsidRPr="00931575" w:rsidRDefault="00C45907" w:rsidP="00C45907">
      <w:pPr>
        <w:pStyle w:val="Heading4"/>
      </w:pPr>
      <w:bookmarkStart w:id="5409" w:name="_Toc21102805"/>
      <w:bookmarkStart w:id="5410" w:name="_Toc29810654"/>
      <w:bookmarkStart w:id="5411" w:name="_Toc36636006"/>
      <w:bookmarkStart w:id="5412" w:name="_Toc37272952"/>
      <w:bookmarkStart w:id="5413" w:name="_Toc45886032"/>
      <w:bookmarkStart w:id="5414" w:name="_Toc53183108"/>
      <w:bookmarkStart w:id="5415" w:name="_Toc58915775"/>
      <w:bookmarkStart w:id="5416" w:name="_Toc58917956"/>
      <w:bookmarkStart w:id="5417" w:name="_Toc66693825"/>
      <w:bookmarkStart w:id="5418" w:name="_Toc74915777"/>
      <w:bookmarkStart w:id="5419" w:name="_Toc76114402"/>
      <w:bookmarkStart w:id="5420" w:name="_Toc76544288"/>
      <w:bookmarkStart w:id="5421" w:name="_Toc82536410"/>
      <w:bookmarkStart w:id="5422" w:name="_Toc89952703"/>
      <w:bookmarkStart w:id="5423" w:name="_Toc98766519"/>
      <w:bookmarkStart w:id="5424" w:name="_Toc99702882"/>
      <w:bookmarkStart w:id="5425" w:name="_Toc106206668"/>
      <w:bookmarkStart w:id="5426" w:name="_Toc115080670"/>
      <w:bookmarkStart w:id="5427" w:name="_Toc121999550"/>
      <w:bookmarkStart w:id="5428" w:name="_Toc124153723"/>
      <w:bookmarkStart w:id="5429" w:name="_Toc124154498"/>
      <w:bookmarkStart w:id="5430" w:name="_Toc131560353"/>
      <w:bookmarkStart w:id="5431" w:name="_Toc137394053"/>
      <w:bookmarkStart w:id="5432" w:name="_Toc163475157"/>
      <w:r w:rsidRPr="00931575">
        <w:t>6.8.4.1</w:t>
      </w:r>
      <w:r w:rsidRPr="00931575">
        <w:tab/>
        <w:t>Initial conditions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433" w:name="_Toc21102806"/>
      <w:bookmarkStart w:id="5434" w:name="_Toc29810655"/>
      <w:bookmarkStart w:id="5435" w:name="_Toc36636007"/>
      <w:bookmarkStart w:id="5436" w:name="_Toc37272953"/>
      <w:bookmarkStart w:id="5437" w:name="_Toc45886033"/>
      <w:bookmarkStart w:id="5438" w:name="_Toc53183109"/>
      <w:bookmarkStart w:id="5439" w:name="_Toc58915776"/>
      <w:bookmarkStart w:id="5440" w:name="_Toc58917957"/>
      <w:bookmarkStart w:id="5441" w:name="_Toc66693826"/>
      <w:bookmarkStart w:id="5442" w:name="_Toc74915778"/>
      <w:bookmarkStart w:id="5443" w:name="_Toc76114403"/>
      <w:bookmarkStart w:id="5444" w:name="_Toc76544289"/>
      <w:bookmarkStart w:id="5445" w:name="_Toc82536411"/>
      <w:bookmarkStart w:id="5446" w:name="_Toc89952704"/>
      <w:bookmarkStart w:id="5447" w:name="_Toc98766520"/>
      <w:bookmarkStart w:id="5448" w:name="_Toc99702883"/>
      <w:bookmarkStart w:id="5449" w:name="_Toc106206669"/>
      <w:bookmarkStart w:id="5450" w:name="_Toc115080671"/>
      <w:bookmarkStart w:id="5451" w:name="_Toc121999551"/>
      <w:bookmarkStart w:id="5452" w:name="_Toc124153724"/>
      <w:bookmarkStart w:id="5453" w:name="_Toc124154499"/>
      <w:bookmarkStart w:id="5454" w:name="_Toc131560354"/>
      <w:bookmarkStart w:id="5455" w:name="_Toc137394054"/>
      <w:bookmarkStart w:id="5456" w:name="_Toc163475158"/>
      <w:r w:rsidRPr="00931575">
        <w:t>6.8.4.2</w:t>
      </w:r>
      <w:r w:rsidRPr="00931575">
        <w:tab/>
        <w:t>Procedure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lastRenderedPageBreak/>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457" w:name="_Toc21102807"/>
      <w:bookmarkStart w:id="5458" w:name="_Toc29810656"/>
      <w:bookmarkStart w:id="5459" w:name="_Toc36636008"/>
      <w:bookmarkStart w:id="5460" w:name="_Toc37272954"/>
      <w:bookmarkStart w:id="5461" w:name="_Toc45886034"/>
      <w:bookmarkStart w:id="5462" w:name="_Toc53183110"/>
      <w:bookmarkStart w:id="5463" w:name="_Toc58915777"/>
      <w:bookmarkStart w:id="5464" w:name="_Toc58917958"/>
      <w:bookmarkStart w:id="5465" w:name="_Toc66693827"/>
      <w:bookmarkStart w:id="5466" w:name="_Toc74915779"/>
      <w:bookmarkStart w:id="5467" w:name="_Toc76114404"/>
      <w:bookmarkStart w:id="5468" w:name="_Toc76544290"/>
      <w:bookmarkStart w:id="5469" w:name="_Toc82536412"/>
      <w:bookmarkStart w:id="5470" w:name="_Toc89952705"/>
      <w:bookmarkStart w:id="5471" w:name="_Toc98766521"/>
      <w:bookmarkStart w:id="5472" w:name="_Toc99702884"/>
      <w:bookmarkStart w:id="5473" w:name="_Toc106206670"/>
      <w:bookmarkStart w:id="5474" w:name="_Toc115080672"/>
      <w:bookmarkStart w:id="5475" w:name="_Toc121999552"/>
      <w:bookmarkStart w:id="5476" w:name="_Toc124153725"/>
      <w:bookmarkStart w:id="5477" w:name="_Toc124154500"/>
      <w:bookmarkStart w:id="5478" w:name="_Toc131560355"/>
      <w:bookmarkStart w:id="5479" w:name="_Toc137394055"/>
      <w:bookmarkStart w:id="5480" w:name="_Toc163475159"/>
      <w:r w:rsidRPr="00931575">
        <w:t>6.8.5</w:t>
      </w:r>
      <w:r w:rsidRPr="00931575">
        <w:tab/>
        <w:t>Test requirement</w:t>
      </w:r>
      <w:r w:rsidRPr="00931575">
        <w:rPr>
          <w:lang w:val="en-US"/>
        </w:rPr>
        <w:t>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32C4F7F" w14:textId="77777777" w:rsidR="00C45907" w:rsidRPr="00931575" w:rsidRDefault="00C45907" w:rsidP="00C45907">
      <w:pPr>
        <w:pStyle w:val="Heading4"/>
      </w:pPr>
      <w:bookmarkStart w:id="5481" w:name="_Toc21102808"/>
      <w:bookmarkStart w:id="5482" w:name="_Toc29810657"/>
      <w:bookmarkStart w:id="5483" w:name="_Toc36636009"/>
      <w:bookmarkStart w:id="5484" w:name="_Toc37272955"/>
      <w:bookmarkStart w:id="5485" w:name="_Toc45886035"/>
      <w:bookmarkStart w:id="5486" w:name="_Toc53183111"/>
      <w:bookmarkStart w:id="5487" w:name="_Toc58915778"/>
      <w:bookmarkStart w:id="5488" w:name="_Toc58917959"/>
      <w:bookmarkStart w:id="5489" w:name="_Toc66693828"/>
      <w:bookmarkStart w:id="5490" w:name="_Toc74915780"/>
      <w:bookmarkStart w:id="5491" w:name="_Toc76114405"/>
      <w:bookmarkStart w:id="5492" w:name="_Toc76544291"/>
      <w:bookmarkStart w:id="5493" w:name="_Toc82536413"/>
      <w:bookmarkStart w:id="5494" w:name="_Toc89952706"/>
      <w:bookmarkStart w:id="5495" w:name="_Toc98766522"/>
      <w:bookmarkStart w:id="5496" w:name="_Toc99702885"/>
      <w:bookmarkStart w:id="5497" w:name="_Toc106206671"/>
      <w:bookmarkStart w:id="5498" w:name="_Toc115080673"/>
      <w:bookmarkStart w:id="5499" w:name="_Toc121999553"/>
      <w:bookmarkStart w:id="5500" w:name="_Toc124153726"/>
      <w:bookmarkStart w:id="5501" w:name="_Toc124154501"/>
      <w:bookmarkStart w:id="5502" w:name="_Toc131560356"/>
      <w:bookmarkStart w:id="5503" w:name="_Toc137394056"/>
      <w:bookmarkStart w:id="5504" w:name="_Toc163475160"/>
      <w:r w:rsidRPr="00931575">
        <w:t>6.8.5.1</w:t>
      </w:r>
      <w:r w:rsidRPr="00931575">
        <w:tab/>
        <w:t>Requirement for BS type 1-O</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95pt;height:32.55pt;mso-position-horizontal-relative:page;mso-position-vertical-relative:page" o:ole="">
                  <v:fill o:detectmouseclick="t"/>
                  <v:imagedata r:id="rId60" o:title=""/>
                </v:shape>
                <o:OLEObject Type="Embed" ProgID="Equation.3" ShapeID="_x0000_i1044" DrawAspect="Content" ObjectID="_1774087840"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505" w:name="_Toc21102809"/>
      <w:bookmarkStart w:id="5506" w:name="_Toc29810658"/>
      <w:bookmarkStart w:id="5507" w:name="_Toc36636010"/>
      <w:bookmarkStart w:id="5508" w:name="_Toc37272956"/>
      <w:bookmarkStart w:id="5509" w:name="_Toc45886036"/>
      <w:bookmarkStart w:id="5510" w:name="_Toc53183112"/>
      <w:bookmarkStart w:id="5511" w:name="_Toc58915779"/>
      <w:bookmarkStart w:id="5512" w:name="_Toc58917960"/>
      <w:bookmarkStart w:id="5513" w:name="_Toc66693829"/>
      <w:bookmarkStart w:id="5514" w:name="_Toc74915781"/>
      <w:bookmarkStart w:id="5515" w:name="_Toc76114406"/>
      <w:bookmarkStart w:id="5516" w:name="_Toc76544292"/>
      <w:bookmarkStart w:id="5517" w:name="_Toc82536414"/>
      <w:bookmarkStart w:id="5518" w:name="_Toc89952707"/>
      <w:bookmarkStart w:id="5519" w:name="_Toc98766523"/>
      <w:bookmarkStart w:id="5520" w:name="_Toc99702886"/>
      <w:bookmarkStart w:id="5521" w:name="_Toc106206672"/>
      <w:bookmarkStart w:id="5522" w:name="_Toc115080674"/>
      <w:bookmarkStart w:id="5523" w:name="_Toc121999554"/>
      <w:bookmarkStart w:id="5524" w:name="_Toc124153727"/>
      <w:bookmarkStart w:id="5525" w:name="_Toc124154502"/>
      <w:bookmarkStart w:id="5526" w:name="_Toc131560357"/>
      <w:bookmarkStart w:id="5527" w:name="_Toc137394057"/>
      <w:bookmarkStart w:id="5528" w:name="_Toc163475161"/>
      <w:r w:rsidRPr="00931575">
        <w:lastRenderedPageBreak/>
        <w:t>7</w:t>
      </w:r>
      <w:r w:rsidRPr="00931575">
        <w:tab/>
        <w:t>Radiated receiver characteristics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799A314" w14:textId="77777777" w:rsidR="00C45907" w:rsidRPr="00931575" w:rsidRDefault="00C45907" w:rsidP="00C45907">
      <w:pPr>
        <w:pStyle w:val="Heading2"/>
      </w:pPr>
      <w:bookmarkStart w:id="5529" w:name="_Toc21102810"/>
      <w:bookmarkStart w:id="5530" w:name="_Toc29810659"/>
      <w:bookmarkStart w:id="5531" w:name="_Toc36636011"/>
      <w:bookmarkStart w:id="5532" w:name="_Toc37272957"/>
      <w:bookmarkStart w:id="5533" w:name="_Toc45886037"/>
      <w:bookmarkStart w:id="5534" w:name="_Toc53183113"/>
      <w:bookmarkStart w:id="5535" w:name="_Toc58915780"/>
      <w:bookmarkStart w:id="5536" w:name="_Toc58917961"/>
      <w:bookmarkStart w:id="5537" w:name="_Toc66693830"/>
      <w:bookmarkStart w:id="5538" w:name="_Toc74915782"/>
      <w:bookmarkStart w:id="5539" w:name="_Toc76114407"/>
      <w:bookmarkStart w:id="5540" w:name="_Toc76544293"/>
      <w:bookmarkStart w:id="5541" w:name="_Toc82536415"/>
      <w:bookmarkStart w:id="5542" w:name="_Toc89952708"/>
      <w:bookmarkStart w:id="5543" w:name="_Toc98766524"/>
      <w:bookmarkStart w:id="5544" w:name="_Toc99702887"/>
      <w:bookmarkStart w:id="5545" w:name="_Toc106206673"/>
      <w:bookmarkStart w:id="5546" w:name="_Toc115080675"/>
      <w:bookmarkStart w:id="5547" w:name="_Toc121999555"/>
      <w:bookmarkStart w:id="5548" w:name="_Toc124153728"/>
      <w:bookmarkStart w:id="5549" w:name="_Toc124154503"/>
      <w:bookmarkStart w:id="5550" w:name="_Toc131560358"/>
      <w:bookmarkStart w:id="5551" w:name="_Toc137394058"/>
      <w:bookmarkStart w:id="5552" w:name="_Toc163475162"/>
      <w:r w:rsidRPr="00931575">
        <w:t>7.1</w:t>
      </w:r>
      <w:r w:rsidRPr="00931575">
        <w:tab/>
        <w:t>General</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5553" w:name="_Toc21102811"/>
      <w:bookmarkStart w:id="5554" w:name="_Toc29810660"/>
      <w:bookmarkStart w:id="5555" w:name="_Toc36636012"/>
      <w:bookmarkStart w:id="5556" w:name="_Toc37272958"/>
      <w:bookmarkStart w:id="5557" w:name="_Toc45886038"/>
      <w:bookmarkStart w:id="5558" w:name="_Toc53183114"/>
      <w:bookmarkStart w:id="5559" w:name="_Toc58915781"/>
      <w:bookmarkStart w:id="5560" w:name="_Toc58917962"/>
      <w:bookmarkStart w:id="5561" w:name="_Toc66693831"/>
      <w:bookmarkStart w:id="5562" w:name="_Toc74915783"/>
      <w:bookmarkStart w:id="5563" w:name="_Toc76114408"/>
      <w:bookmarkStart w:id="5564" w:name="_Toc76544294"/>
      <w:bookmarkStart w:id="5565" w:name="_Toc82536416"/>
      <w:bookmarkStart w:id="5566" w:name="_Toc89952709"/>
      <w:bookmarkStart w:id="5567" w:name="_Toc98766525"/>
      <w:bookmarkStart w:id="5568" w:name="_Toc99702888"/>
      <w:bookmarkStart w:id="5569" w:name="_Toc106206674"/>
      <w:bookmarkStart w:id="5570" w:name="_Toc115080676"/>
      <w:bookmarkStart w:id="5571" w:name="_Toc121999556"/>
      <w:bookmarkStart w:id="5572" w:name="_Toc124153729"/>
      <w:bookmarkStart w:id="5573" w:name="_Toc124154504"/>
      <w:bookmarkStart w:id="5574"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575" w:name="_Toc137394059"/>
      <w:bookmarkStart w:id="5576" w:name="_Toc163475163"/>
      <w:r w:rsidRPr="00931575">
        <w:lastRenderedPageBreak/>
        <w:t>7.2</w:t>
      </w:r>
      <w:r w:rsidRPr="00931575">
        <w:tab/>
        <w:t>OTA sensitivity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D13F15E" w14:textId="77777777" w:rsidR="00C45907" w:rsidRPr="00931575" w:rsidRDefault="00C45907" w:rsidP="00C45907">
      <w:pPr>
        <w:pStyle w:val="Heading3"/>
      </w:pPr>
      <w:bookmarkStart w:id="5577" w:name="_Toc21102812"/>
      <w:bookmarkStart w:id="5578" w:name="_Toc29810661"/>
      <w:bookmarkStart w:id="5579" w:name="_Toc36636013"/>
      <w:bookmarkStart w:id="5580" w:name="_Toc37272959"/>
      <w:bookmarkStart w:id="5581" w:name="_Toc45886039"/>
      <w:bookmarkStart w:id="5582" w:name="_Toc53183115"/>
      <w:bookmarkStart w:id="5583" w:name="_Toc58915782"/>
      <w:bookmarkStart w:id="5584" w:name="_Toc58917963"/>
      <w:bookmarkStart w:id="5585" w:name="_Toc66693832"/>
      <w:bookmarkStart w:id="5586" w:name="_Toc74915784"/>
      <w:bookmarkStart w:id="5587" w:name="_Toc76114409"/>
      <w:bookmarkStart w:id="5588" w:name="_Toc76544295"/>
      <w:bookmarkStart w:id="5589" w:name="_Toc82536417"/>
      <w:bookmarkStart w:id="5590" w:name="_Toc89952710"/>
      <w:bookmarkStart w:id="5591" w:name="_Toc98766526"/>
      <w:bookmarkStart w:id="5592" w:name="_Toc99702889"/>
      <w:bookmarkStart w:id="5593" w:name="_Toc106206675"/>
      <w:bookmarkStart w:id="5594" w:name="_Toc115080677"/>
      <w:bookmarkStart w:id="5595" w:name="_Toc121999557"/>
      <w:bookmarkStart w:id="5596" w:name="_Toc124153730"/>
      <w:bookmarkStart w:id="5597" w:name="_Toc124154505"/>
      <w:bookmarkStart w:id="5598" w:name="_Toc131560360"/>
      <w:bookmarkStart w:id="5599" w:name="_Toc137394060"/>
      <w:bookmarkStart w:id="5600" w:name="_Toc163475164"/>
      <w:r w:rsidRPr="00931575">
        <w:t>7.2.1</w:t>
      </w:r>
      <w:r w:rsidRPr="00931575">
        <w:tab/>
        <w:t>Definition and applicability</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601" w:name="_Toc21102813"/>
      <w:bookmarkStart w:id="5602" w:name="_Toc29810662"/>
      <w:bookmarkStart w:id="5603" w:name="_Toc36636014"/>
      <w:bookmarkStart w:id="5604" w:name="_Toc37272960"/>
      <w:bookmarkStart w:id="5605" w:name="_Toc45886040"/>
      <w:bookmarkStart w:id="5606" w:name="_Toc53183116"/>
      <w:bookmarkStart w:id="5607" w:name="_Toc58915783"/>
      <w:bookmarkStart w:id="5608" w:name="_Toc58917964"/>
      <w:bookmarkStart w:id="5609" w:name="_Toc66693833"/>
      <w:bookmarkStart w:id="5610" w:name="_Toc74915785"/>
      <w:bookmarkStart w:id="5611" w:name="_Toc76114410"/>
      <w:bookmarkStart w:id="5612" w:name="_Toc76544296"/>
      <w:bookmarkStart w:id="5613" w:name="_Toc82536418"/>
      <w:bookmarkStart w:id="5614" w:name="_Toc89952711"/>
      <w:bookmarkStart w:id="5615" w:name="_Toc98766527"/>
      <w:bookmarkStart w:id="5616" w:name="_Toc99702890"/>
      <w:bookmarkStart w:id="5617" w:name="_Toc106206676"/>
      <w:bookmarkStart w:id="5618" w:name="_Toc115080678"/>
      <w:bookmarkStart w:id="5619" w:name="_Toc121999558"/>
      <w:bookmarkStart w:id="5620" w:name="_Toc124153731"/>
      <w:bookmarkStart w:id="5621" w:name="_Toc124154506"/>
      <w:bookmarkStart w:id="5622" w:name="_Toc131560361"/>
      <w:bookmarkStart w:id="5623" w:name="_Toc137394061"/>
      <w:bookmarkStart w:id="5624" w:name="_Toc163475165"/>
      <w:r w:rsidRPr="00931575">
        <w:t>7.2.2</w:t>
      </w:r>
      <w:r w:rsidRPr="00931575">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625" w:name="_Toc21102814"/>
      <w:bookmarkStart w:id="5626" w:name="_Toc29810663"/>
      <w:bookmarkStart w:id="5627" w:name="_Toc36636015"/>
      <w:bookmarkStart w:id="5628" w:name="_Toc37272961"/>
      <w:bookmarkStart w:id="5629" w:name="_Toc45886041"/>
      <w:bookmarkStart w:id="5630" w:name="_Toc53183117"/>
      <w:bookmarkStart w:id="5631" w:name="_Toc58915784"/>
      <w:bookmarkStart w:id="5632" w:name="_Toc58917965"/>
      <w:bookmarkStart w:id="5633" w:name="_Toc66693834"/>
      <w:bookmarkStart w:id="5634" w:name="_Toc74915786"/>
      <w:bookmarkStart w:id="5635" w:name="_Toc76114411"/>
      <w:bookmarkStart w:id="5636" w:name="_Toc76544297"/>
      <w:bookmarkStart w:id="5637" w:name="_Toc82536419"/>
      <w:bookmarkStart w:id="5638" w:name="_Toc89952712"/>
      <w:bookmarkStart w:id="5639" w:name="_Toc98766528"/>
      <w:bookmarkStart w:id="5640" w:name="_Toc99702891"/>
      <w:bookmarkStart w:id="5641" w:name="_Toc106206677"/>
      <w:bookmarkStart w:id="5642" w:name="_Toc115080679"/>
      <w:bookmarkStart w:id="5643" w:name="_Toc121999559"/>
      <w:bookmarkStart w:id="5644" w:name="_Toc124153732"/>
      <w:bookmarkStart w:id="5645" w:name="_Toc124154507"/>
      <w:bookmarkStart w:id="5646" w:name="_Toc131560362"/>
      <w:bookmarkStart w:id="5647" w:name="_Toc137394062"/>
      <w:bookmarkStart w:id="5648" w:name="_Toc163475166"/>
      <w:r w:rsidRPr="00931575">
        <w:t>7.2.3</w:t>
      </w:r>
      <w:r w:rsidRPr="00931575">
        <w:tab/>
        <w:t>Test Purpose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649" w:name="_Toc21102815"/>
      <w:bookmarkStart w:id="5650" w:name="_Toc29810664"/>
      <w:bookmarkStart w:id="5651" w:name="_Toc36636016"/>
      <w:bookmarkStart w:id="5652" w:name="_Toc37272962"/>
      <w:bookmarkStart w:id="5653" w:name="_Toc45886042"/>
      <w:bookmarkStart w:id="5654" w:name="_Toc53183118"/>
      <w:bookmarkStart w:id="5655" w:name="_Toc58915785"/>
      <w:bookmarkStart w:id="5656" w:name="_Toc58917966"/>
      <w:bookmarkStart w:id="5657" w:name="_Toc66693835"/>
      <w:bookmarkStart w:id="5658" w:name="_Toc74915787"/>
      <w:bookmarkStart w:id="5659" w:name="_Toc76114412"/>
      <w:bookmarkStart w:id="5660" w:name="_Toc76544298"/>
      <w:bookmarkStart w:id="5661" w:name="_Toc82536420"/>
      <w:bookmarkStart w:id="5662" w:name="_Toc89952713"/>
      <w:bookmarkStart w:id="5663" w:name="_Toc98766529"/>
      <w:bookmarkStart w:id="5664" w:name="_Toc99702892"/>
      <w:bookmarkStart w:id="5665" w:name="_Toc106206678"/>
      <w:bookmarkStart w:id="5666" w:name="_Toc115080680"/>
      <w:bookmarkStart w:id="5667" w:name="_Toc121999560"/>
      <w:bookmarkStart w:id="5668" w:name="_Toc124153733"/>
      <w:bookmarkStart w:id="5669" w:name="_Toc124154508"/>
      <w:bookmarkStart w:id="5670" w:name="_Toc131560363"/>
      <w:bookmarkStart w:id="5671" w:name="_Toc137394063"/>
      <w:bookmarkStart w:id="5672" w:name="_Toc163475167"/>
      <w:r w:rsidRPr="00931575">
        <w:t>7.2.4</w:t>
      </w:r>
      <w:r w:rsidRPr="00931575">
        <w:tab/>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0812E7E4" w14:textId="77777777" w:rsidR="00C45907" w:rsidRPr="00931575" w:rsidRDefault="00C45907" w:rsidP="00C45907">
      <w:pPr>
        <w:pStyle w:val="Heading4"/>
      </w:pPr>
      <w:bookmarkStart w:id="5673" w:name="_Toc21102816"/>
      <w:bookmarkStart w:id="5674" w:name="_Toc29810665"/>
      <w:bookmarkStart w:id="5675" w:name="_Toc36636017"/>
      <w:bookmarkStart w:id="5676" w:name="_Toc37272963"/>
      <w:bookmarkStart w:id="5677" w:name="_Toc45886043"/>
      <w:bookmarkStart w:id="5678" w:name="_Toc53183119"/>
      <w:bookmarkStart w:id="5679" w:name="_Toc58915786"/>
      <w:bookmarkStart w:id="5680" w:name="_Toc58917967"/>
      <w:bookmarkStart w:id="5681" w:name="_Toc66693836"/>
      <w:bookmarkStart w:id="5682" w:name="_Toc74915788"/>
      <w:bookmarkStart w:id="5683" w:name="_Toc76114413"/>
      <w:bookmarkStart w:id="5684" w:name="_Toc76544299"/>
      <w:bookmarkStart w:id="5685" w:name="_Toc82536421"/>
      <w:bookmarkStart w:id="5686" w:name="_Toc89952714"/>
      <w:bookmarkStart w:id="5687" w:name="_Toc98766530"/>
      <w:bookmarkStart w:id="5688" w:name="_Toc99702893"/>
      <w:bookmarkStart w:id="5689" w:name="_Toc106206679"/>
      <w:bookmarkStart w:id="5690" w:name="_Toc115080681"/>
      <w:bookmarkStart w:id="5691" w:name="_Toc121999561"/>
      <w:bookmarkStart w:id="5692" w:name="_Toc124153734"/>
      <w:bookmarkStart w:id="5693" w:name="_Toc124154509"/>
      <w:bookmarkStart w:id="5694" w:name="_Toc131560364"/>
      <w:bookmarkStart w:id="5695" w:name="_Toc137394064"/>
      <w:bookmarkStart w:id="5696" w:name="_Toc163475168"/>
      <w:r w:rsidRPr="00931575">
        <w:t>7.2.4.1</w:t>
      </w:r>
      <w:r w:rsidRPr="00931575">
        <w:tab/>
        <w:t>Initial conditions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697" w:name="_Toc21102817"/>
      <w:bookmarkStart w:id="5698" w:name="_Toc29810666"/>
      <w:bookmarkStart w:id="5699" w:name="_Toc36636018"/>
      <w:bookmarkStart w:id="5700" w:name="_Toc37272964"/>
      <w:bookmarkStart w:id="5701" w:name="_Toc45886044"/>
      <w:bookmarkStart w:id="5702" w:name="_Toc53183120"/>
      <w:bookmarkStart w:id="5703" w:name="_Toc58915787"/>
      <w:bookmarkStart w:id="5704" w:name="_Toc58917968"/>
      <w:bookmarkStart w:id="5705" w:name="_Toc66693837"/>
      <w:bookmarkStart w:id="5706" w:name="_Toc74915789"/>
      <w:bookmarkStart w:id="5707" w:name="_Toc76114414"/>
      <w:bookmarkStart w:id="5708" w:name="_Toc76544300"/>
      <w:bookmarkStart w:id="5709" w:name="_Toc82536422"/>
      <w:bookmarkStart w:id="5710" w:name="_Toc89952715"/>
      <w:bookmarkStart w:id="5711" w:name="_Toc98766531"/>
      <w:bookmarkStart w:id="5712" w:name="_Toc99702894"/>
      <w:bookmarkStart w:id="5713" w:name="_Toc106206680"/>
      <w:bookmarkStart w:id="5714" w:name="_Toc115080682"/>
      <w:bookmarkStart w:id="5715" w:name="_Toc121999562"/>
      <w:bookmarkStart w:id="5716" w:name="_Toc124153735"/>
      <w:bookmarkStart w:id="5717" w:name="_Toc124154510"/>
      <w:bookmarkStart w:id="5718" w:name="_Toc131560365"/>
      <w:bookmarkStart w:id="5719" w:name="_Toc137394065"/>
      <w:bookmarkStart w:id="5720" w:name="_Toc163475169"/>
      <w:r w:rsidRPr="00931575">
        <w:t>7.2.4.2</w:t>
      </w:r>
      <w:r w:rsidRPr="00931575">
        <w:tab/>
        <w:t>Procedure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721" w:name="_Toc21102818"/>
      <w:bookmarkStart w:id="5722" w:name="_Toc29810667"/>
      <w:bookmarkStart w:id="5723" w:name="_Toc36636019"/>
      <w:bookmarkStart w:id="5724" w:name="_Toc37272965"/>
      <w:bookmarkStart w:id="5725" w:name="_Toc45886045"/>
      <w:bookmarkStart w:id="5726" w:name="_Toc53183121"/>
      <w:bookmarkStart w:id="5727" w:name="_Toc58915788"/>
      <w:bookmarkStart w:id="5728" w:name="_Toc58917969"/>
      <w:bookmarkStart w:id="5729" w:name="_Toc66693838"/>
      <w:bookmarkStart w:id="5730" w:name="_Toc74915790"/>
      <w:bookmarkStart w:id="5731" w:name="_Toc76114415"/>
      <w:bookmarkStart w:id="5732" w:name="_Toc76544301"/>
      <w:bookmarkStart w:id="5733" w:name="_Toc82536423"/>
      <w:bookmarkStart w:id="5734" w:name="_Toc89952716"/>
      <w:bookmarkStart w:id="5735" w:name="_Toc98766532"/>
      <w:bookmarkStart w:id="5736" w:name="_Toc99702895"/>
      <w:bookmarkStart w:id="5737" w:name="_Toc106206681"/>
      <w:bookmarkStart w:id="5738" w:name="_Toc115080683"/>
      <w:bookmarkStart w:id="5739" w:name="_Toc121999563"/>
      <w:bookmarkStart w:id="5740" w:name="_Toc124153736"/>
      <w:bookmarkStart w:id="5741" w:name="_Toc124154511"/>
      <w:bookmarkStart w:id="5742" w:name="_Toc131560366"/>
      <w:bookmarkStart w:id="5743" w:name="_Toc137394066"/>
      <w:bookmarkStart w:id="5744" w:name="_Toc163475170"/>
      <w:r w:rsidRPr="00931575">
        <w:t>7.2.5</w:t>
      </w:r>
      <w:r w:rsidRPr="00931575">
        <w:tab/>
        <w:t>Test requirements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83E3873" w14:textId="77777777" w:rsidR="00C45907" w:rsidRPr="00931575" w:rsidRDefault="00C45907" w:rsidP="00C45907">
      <w:pPr>
        <w:pStyle w:val="Heading4"/>
      </w:pPr>
      <w:bookmarkStart w:id="5745" w:name="_Toc21102819"/>
      <w:bookmarkStart w:id="5746" w:name="_Toc29810668"/>
      <w:bookmarkStart w:id="5747" w:name="_Toc36636020"/>
      <w:bookmarkStart w:id="5748" w:name="_Toc37272966"/>
      <w:bookmarkStart w:id="5749" w:name="_Toc45886046"/>
      <w:bookmarkStart w:id="5750" w:name="_Toc53183122"/>
      <w:bookmarkStart w:id="5751" w:name="_Toc58915789"/>
      <w:bookmarkStart w:id="5752" w:name="_Toc58917970"/>
      <w:bookmarkStart w:id="5753" w:name="_Toc66693839"/>
      <w:bookmarkStart w:id="5754" w:name="_Toc74915791"/>
      <w:bookmarkStart w:id="5755" w:name="_Toc76114416"/>
      <w:bookmarkStart w:id="5756" w:name="_Toc76544302"/>
      <w:bookmarkStart w:id="5757" w:name="_Toc82536424"/>
      <w:bookmarkStart w:id="5758" w:name="_Toc89952717"/>
      <w:bookmarkStart w:id="5759" w:name="_Toc98766533"/>
      <w:bookmarkStart w:id="5760" w:name="_Toc99702896"/>
      <w:bookmarkStart w:id="5761" w:name="_Toc106206682"/>
      <w:bookmarkStart w:id="5762" w:name="_Toc115080684"/>
      <w:bookmarkStart w:id="5763" w:name="_Toc121999564"/>
      <w:bookmarkStart w:id="5764" w:name="_Toc124153737"/>
      <w:bookmarkStart w:id="5765" w:name="_Toc124154512"/>
      <w:bookmarkStart w:id="5766" w:name="_Toc131560367"/>
      <w:bookmarkStart w:id="5767" w:name="_Toc137394067"/>
      <w:bookmarkStart w:id="5768" w:name="_Toc163475171"/>
      <w:r w:rsidRPr="00931575">
        <w:t>7.2.5.1</w:t>
      </w:r>
      <w:r w:rsidRPr="00931575">
        <w:tab/>
        <w:t>General</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769" w:name="_Toc21102820"/>
      <w:bookmarkStart w:id="5770" w:name="_Toc29810669"/>
      <w:bookmarkStart w:id="5771" w:name="_Toc36636021"/>
      <w:bookmarkStart w:id="5772" w:name="_Toc37272967"/>
      <w:bookmarkStart w:id="5773" w:name="_Toc45886047"/>
      <w:bookmarkStart w:id="5774" w:name="_Toc53183123"/>
      <w:bookmarkStart w:id="5775" w:name="_Toc58915790"/>
      <w:bookmarkStart w:id="5776" w:name="_Toc58917971"/>
      <w:bookmarkStart w:id="5777" w:name="_Toc66693840"/>
      <w:bookmarkStart w:id="5778" w:name="_Toc74915792"/>
      <w:bookmarkStart w:id="5779" w:name="_Toc76114417"/>
      <w:bookmarkStart w:id="5780" w:name="_Toc76544303"/>
      <w:bookmarkStart w:id="5781" w:name="_Toc82536425"/>
      <w:bookmarkStart w:id="5782" w:name="_Toc89952718"/>
      <w:bookmarkStart w:id="5783" w:name="_Toc98766534"/>
      <w:bookmarkStart w:id="5784" w:name="_Toc99702897"/>
      <w:bookmarkStart w:id="5785" w:name="_Toc106206683"/>
      <w:bookmarkStart w:id="5786" w:name="_Toc115080685"/>
      <w:bookmarkStart w:id="5787" w:name="_Toc121999565"/>
      <w:bookmarkStart w:id="5788" w:name="_Toc124153738"/>
      <w:bookmarkStart w:id="5789" w:name="_Toc124154513"/>
      <w:bookmarkStart w:id="5790" w:name="_Toc131560368"/>
      <w:bookmarkStart w:id="5791" w:name="_Toc137394068"/>
      <w:bookmarkStart w:id="5792" w:name="_Toc163475172"/>
      <w:r w:rsidRPr="00931575">
        <w:t>7.2.5.2</w:t>
      </w:r>
      <w:r w:rsidRPr="00931575">
        <w:tab/>
        <w:t xml:space="preserve">Test requirements for </w:t>
      </w:r>
      <w:r w:rsidRPr="00931575">
        <w:rPr>
          <w:i/>
        </w:rPr>
        <w:t>BS type 1-H</w:t>
      </w:r>
      <w:r w:rsidRPr="00931575">
        <w:t xml:space="preserve"> and </w:t>
      </w:r>
      <w:r w:rsidRPr="00931575">
        <w:rPr>
          <w:i/>
        </w:rPr>
        <w:t>BS type 1-O</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793" w:name="_Toc21102821"/>
      <w:bookmarkStart w:id="5794" w:name="_Toc29810670"/>
      <w:bookmarkStart w:id="5795" w:name="_Toc36636022"/>
      <w:bookmarkStart w:id="5796" w:name="_Toc37272968"/>
      <w:bookmarkStart w:id="5797" w:name="_Toc45886048"/>
      <w:bookmarkStart w:id="5798" w:name="_Toc53183124"/>
      <w:bookmarkStart w:id="5799" w:name="_Toc58915791"/>
      <w:bookmarkStart w:id="5800" w:name="_Toc58917972"/>
      <w:bookmarkStart w:id="5801" w:name="_Toc66693841"/>
      <w:bookmarkStart w:id="5802" w:name="_Toc74915793"/>
      <w:bookmarkStart w:id="5803" w:name="_Toc76114418"/>
      <w:bookmarkStart w:id="5804" w:name="_Toc76544304"/>
      <w:bookmarkStart w:id="5805" w:name="_Toc82536426"/>
      <w:bookmarkStart w:id="5806" w:name="_Toc89952719"/>
      <w:bookmarkStart w:id="5807" w:name="_Toc98766535"/>
      <w:bookmarkStart w:id="5808" w:name="_Toc99702898"/>
      <w:bookmarkStart w:id="5809" w:name="_Toc106206684"/>
      <w:bookmarkStart w:id="5810" w:name="_Toc115080686"/>
      <w:bookmarkStart w:id="5811" w:name="_Toc121999566"/>
      <w:bookmarkStart w:id="5812" w:name="_Toc124153739"/>
      <w:bookmarkStart w:id="5813" w:name="_Toc124154514"/>
      <w:bookmarkStart w:id="5814" w:name="_Toc131560369"/>
      <w:bookmarkStart w:id="5815" w:name="_Toc137394069"/>
      <w:bookmarkStart w:id="5816" w:name="_Toc163475173"/>
      <w:r w:rsidRPr="00931575">
        <w:t>7.2.5.3</w:t>
      </w:r>
      <w:r w:rsidRPr="00931575">
        <w:tab/>
        <w:t xml:space="preserve">Test requirements for </w:t>
      </w:r>
      <w:r w:rsidRPr="00931575">
        <w:rPr>
          <w:i/>
        </w:rPr>
        <w:t>BS type 2-O</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817" w:name="_Toc21102822"/>
      <w:bookmarkStart w:id="5818" w:name="_Toc29810671"/>
      <w:bookmarkStart w:id="5819" w:name="_Toc36636023"/>
      <w:bookmarkStart w:id="5820" w:name="_Toc37272969"/>
      <w:bookmarkStart w:id="5821" w:name="_Toc45886049"/>
      <w:bookmarkStart w:id="5822" w:name="_Toc53183125"/>
      <w:bookmarkStart w:id="5823" w:name="_Toc58915792"/>
      <w:bookmarkStart w:id="5824" w:name="_Toc58917973"/>
      <w:bookmarkStart w:id="5825" w:name="_Toc66693842"/>
      <w:bookmarkStart w:id="5826" w:name="_Toc74915794"/>
      <w:bookmarkStart w:id="5827" w:name="_Toc76114419"/>
      <w:bookmarkStart w:id="5828" w:name="_Toc76544305"/>
      <w:bookmarkStart w:id="5829" w:name="_Toc82536427"/>
      <w:bookmarkStart w:id="5830" w:name="_Toc89952720"/>
      <w:bookmarkStart w:id="5831" w:name="_Toc98766536"/>
      <w:bookmarkStart w:id="5832" w:name="_Toc99702899"/>
      <w:bookmarkStart w:id="5833" w:name="_Toc106206685"/>
      <w:bookmarkStart w:id="5834" w:name="_Toc115080687"/>
      <w:bookmarkStart w:id="5835" w:name="_Toc121999567"/>
      <w:bookmarkStart w:id="5836" w:name="_Toc124153740"/>
      <w:bookmarkStart w:id="5837" w:name="_Toc124154515"/>
      <w:bookmarkStart w:id="5838" w:name="_Toc131560370"/>
      <w:bookmarkStart w:id="5839" w:name="_Toc137394070"/>
      <w:bookmarkStart w:id="5840" w:name="_Toc163475174"/>
      <w:r w:rsidRPr="00931575">
        <w:lastRenderedPageBreak/>
        <w:t>7.3</w:t>
      </w:r>
      <w:r w:rsidRPr="00931575">
        <w:tab/>
        <w:t>OTA reference sensitivity level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56FED3A" w14:textId="77777777" w:rsidR="00C45907" w:rsidRPr="00931575" w:rsidRDefault="00C45907" w:rsidP="00C45907">
      <w:pPr>
        <w:pStyle w:val="Heading3"/>
      </w:pPr>
      <w:bookmarkStart w:id="5841" w:name="_Toc21102823"/>
      <w:bookmarkStart w:id="5842" w:name="_Toc29810672"/>
      <w:bookmarkStart w:id="5843" w:name="_Toc36636024"/>
      <w:bookmarkStart w:id="5844" w:name="_Toc37272970"/>
      <w:bookmarkStart w:id="5845" w:name="_Toc45886050"/>
      <w:bookmarkStart w:id="5846" w:name="_Toc53183126"/>
      <w:bookmarkStart w:id="5847" w:name="_Toc58915793"/>
      <w:bookmarkStart w:id="5848" w:name="_Toc58917974"/>
      <w:bookmarkStart w:id="5849" w:name="_Toc66693843"/>
      <w:bookmarkStart w:id="5850" w:name="_Toc74915795"/>
      <w:bookmarkStart w:id="5851" w:name="_Toc76114420"/>
      <w:bookmarkStart w:id="5852" w:name="_Toc76544306"/>
      <w:bookmarkStart w:id="5853" w:name="_Toc82536428"/>
      <w:bookmarkStart w:id="5854" w:name="_Toc89952721"/>
      <w:bookmarkStart w:id="5855" w:name="_Toc98766537"/>
      <w:bookmarkStart w:id="5856" w:name="_Toc99702900"/>
      <w:bookmarkStart w:id="5857" w:name="_Toc106206686"/>
      <w:bookmarkStart w:id="5858" w:name="_Toc115080688"/>
      <w:bookmarkStart w:id="5859" w:name="_Toc121999568"/>
      <w:bookmarkStart w:id="5860" w:name="_Toc124153741"/>
      <w:bookmarkStart w:id="5861" w:name="_Toc124154516"/>
      <w:bookmarkStart w:id="5862" w:name="_Toc131560371"/>
      <w:bookmarkStart w:id="5863" w:name="_Toc137394071"/>
      <w:bookmarkStart w:id="5864" w:name="_Toc163475175"/>
      <w:r w:rsidRPr="00931575">
        <w:t>7.3.1</w:t>
      </w:r>
      <w:r w:rsidRPr="00931575">
        <w:tab/>
        <w:t>Definition and applicability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865" w:name="_Toc21102824"/>
      <w:bookmarkStart w:id="5866" w:name="_Toc29810673"/>
      <w:bookmarkStart w:id="5867" w:name="_Toc36636025"/>
      <w:bookmarkStart w:id="5868" w:name="_Toc37272971"/>
      <w:bookmarkStart w:id="5869" w:name="_Toc45886051"/>
      <w:bookmarkStart w:id="5870" w:name="_Toc53183127"/>
      <w:bookmarkStart w:id="5871" w:name="_Toc58915794"/>
      <w:bookmarkStart w:id="5872" w:name="_Toc58917975"/>
      <w:bookmarkStart w:id="5873" w:name="_Toc66693844"/>
      <w:bookmarkStart w:id="5874" w:name="_Toc74915796"/>
      <w:bookmarkStart w:id="5875" w:name="_Toc76114421"/>
      <w:bookmarkStart w:id="5876" w:name="_Toc76544307"/>
      <w:bookmarkStart w:id="5877" w:name="_Toc82536429"/>
      <w:bookmarkStart w:id="5878" w:name="_Toc89952722"/>
      <w:bookmarkStart w:id="5879" w:name="_Toc98766538"/>
      <w:bookmarkStart w:id="5880" w:name="_Toc99702901"/>
      <w:bookmarkStart w:id="5881" w:name="_Toc106206687"/>
      <w:bookmarkStart w:id="5882" w:name="_Toc115080689"/>
      <w:bookmarkStart w:id="5883" w:name="_Toc121999569"/>
      <w:bookmarkStart w:id="5884" w:name="_Toc124153742"/>
      <w:bookmarkStart w:id="5885" w:name="_Toc124154517"/>
      <w:bookmarkStart w:id="5886" w:name="_Toc131560372"/>
      <w:bookmarkStart w:id="5887" w:name="_Toc137394072"/>
      <w:bookmarkStart w:id="5888" w:name="_Toc163475176"/>
      <w:r w:rsidRPr="00931575">
        <w:t>7.3.2</w:t>
      </w:r>
      <w:r w:rsidRPr="00931575">
        <w:tab/>
        <w:t>Minimum requirement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889" w:name="_Toc21102825"/>
      <w:bookmarkStart w:id="5890" w:name="_Toc29810674"/>
      <w:bookmarkStart w:id="5891" w:name="_Toc36636026"/>
      <w:bookmarkStart w:id="5892" w:name="_Toc37272972"/>
      <w:bookmarkStart w:id="5893" w:name="_Toc45886052"/>
      <w:bookmarkStart w:id="5894" w:name="_Toc53183128"/>
      <w:bookmarkStart w:id="5895" w:name="_Toc58915795"/>
      <w:bookmarkStart w:id="5896" w:name="_Toc58917976"/>
      <w:bookmarkStart w:id="5897" w:name="_Toc66693845"/>
      <w:bookmarkStart w:id="5898" w:name="_Toc74915797"/>
      <w:bookmarkStart w:id="5899" w:name="_Toc76114422"/>
      <w:bookmarkStart w:id="5900" w:name="_Toc76544308"/>
      <w:bookmarkStart w:id="5901" w:name="_Toc82536430"/>
      <w:bookmarkStart w:id="5902" w:name="_Toc89952723"/>
      <w:bookmarkStart w:id="5903" w:name="_Toc98766539"/>
      <w:bookmarkStart w:id="5904" w:name="_Toc99702902"/>
      <w:bookmarkStart w:id="5905" w:name="_Toc106206688"/>
      <w:bookmarkStart w:id="5906" w:name="_Toc115080690"/>
      <w:bookmarkStart w:id="5907" w:name="_Toc121999570"/>
      <w:bookmarkStart w:id="5908" w:name="_Toc124153743"/>
      <w:bookmarkStart w:id="5909" w:name="_Toc124154518"/>
      <w:bookmarkStart w:id="5910" w:name="_Toc131560373"/>
      <w:bookmarkStart w:id="5911" w:name="_Toc137394073"/>
      <w:bookmarkStart w:id="5912" w:name="_Toc163475177"/>
      <w:r w:rsidRPr="00931575">
        <w:t>7.3.3</w:t>
      </w:r>
      <w:r w:rsidRPr="00931575">
        <w:tab/>
        <w:t>Test Purpose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913" w:name="_Toc21102826"/>
      <w:bookmarkStart w:id="5914" w:name="_Toc29810675"/>
      <w:bookmarkStart w:id="5915" w:name="_Toc36636027"/>
      <w:bookmarkStart w:id="5916" w:name="_Toc37272973"/>
      <w:bookmarkStart w:id="5917" w:name="_Toc45886053"/>
      <w:bookmarkStart w:id="5918" w:name="_Toc53183129"/>
      <w:bookmarkStart w:id="5919" w:name="_Toc58915796"/>
      <w:bookmarkStart w:id="5920" w:name="_Toc58917977"/>
      <w:bookmarkStart w:id="5921" w:name="_Toc66693846"/>
      <w:bookmarkStart w:id="5922" w:name="_Toc74915798"/>
      <w:bookmarkStart w:id="5923" w:name="_Toc76114423"/>
      <w:bookmarkStart w:id="5924" w:name="_Toc76544309"/>
      <w:bookmarkStart w:id="5925" w:name="_Toc82536431"/>
      <w:bookmarkStart w:id="5926" w:name="_Toc89952724"/>
      <w:bookmarkStart w:id="5927" w:name="_Toc98766540"/>
      <w:bookmarkStart w:id="5928" w:name="_Toc99702903"/>
      <w:bookmarkStart w:id="5929" w:name="_Toc106206689"/>
      <w:bookmarkStart w:id="5930" w:name="_Toc115080691"/>
      <w:bookmarkStart w:id="5931" w:name="_Toc121999571"/>
      <w:bookmarkStart w:id="5932" w:name="_Toc124153744"/>
      <w:bookmarkStart w:id="5933" w:name="_Toc124154519"/>
      <w:bookmarkStart w:id="5934" w:name="_Toc131560374"/>
      <w:bookmarkStart w:id="5935" w:name="_Toc137394074"/>
      <w:bookmarkStart w:id="5936" w:name="_Toc163475178"/>
      <w:r w:rsidRPr="00931575">
        <w:t>7.3.4</w:t>
      </w:r>
      <w:r w:rsidRPr="00931575">
        <w:tab/>
        <w:t>Method of test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C1901C8" w14:textId="77777777" w:rsidR="00C45907" w:rsidRPr="00931575" w:rsidRDefault="00C45907" w:rsidP="00C45907">
      <w:pPr>
        <w:pStyle w:val="Heading4"/>
      </w:pPr>
      <w:bookmarkStart w:id="5937" w:name="_Toc21102827"/>
      <w:bookmarkStart w:id="5938" w:name="_Toc29810676"/>
      <w:bookmarkStart w:id="5939" w:name="_Toc36636028"/>
      <w:bookmarkStart w:id="5940" w:name="_Toc37272974"/>
      <w:bookmarkStart w:id="5941" w:name="_Toc45886054"/>
      <w:bookmarkStart w:id="5942" w:name="_Toc53183130"/>
      <w:bookmarkStart w:id="5943" w:name="_Toc58915797"/>
      <w:bookmarkStart w:id="5944" w:name="_Toc58917978"/>
      <w:bookmarkStart w:id="5945" w:name="_Toc66693847"/>
      <w:bookmarkStart w:id="5946" w:name="_Toc74915799"/>
      <w:bookmarkStart w:id="5947" w:name="_Toc76114424"/>
      <w:bookmarkStart w:id="5948" w:name="_Toc76544310"/>
      <w:bookmarkStart w:id="5949" w:name="_Toc82536432"/>
      <w:bookmarkStart w:id="5950" w:name="_Toc89952725"/>
      <w:bookmarkStart w:id="5951" w:name="_Toc98766541"/>
      <w:bookmarkStart w:id="5952" w:name="_Toc99702904"/>
      <w:bookmarkStart w:id="5953" w:name="_Toc106206690"/>
      <w:bookmarkStart w:id="5954" w:name="_Toc115080692"/>
      <w:bookmarkStart w:id="5955" w:name="_Toc121999572"/>
      <w:bookmarkStart w:id="5956" w:name="_Toc124153745"/>
      <w:bookmarkStart w:id="5957" w:name="_Toc124154520"/>
      <w:bookmarkStart w:id="5958" w:name="_Toc131560375"/>
      <w:bookmarkStart w:id="5959" w:name="_Toc137394075"/>
      <w:bookmarkStart w:id="5960" w:name="_Toc163475179"/>
      <w:r w:rsidRPr="00931575">
        <w:t>7.3.4.1</w:t>
      </w:r>
      <w:r w:rsidRPr="00931575">
        <w:tab/>
        <w:t>Initial conditions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961" w:name="_Toc21102828"/>
      <w:bookmarkStart w:id="5962" w:name="_Toc29810677"/>
      <w:bookmarkStart w:id="5963" w:name="_Toc36636029"/>
      <w:bookmarkStart w:id="5964" w:name="_Toc37272975"/>
      <w:bookmarkStart w:id="5965" w:name="_Toc45886055"/>
      <w:bookmarkStart w:id="5966" w:name="_Toc53183131"/>
      <w:bookmarkStart w:id="5967" w:name="_Toc58915798"/>
      <w:bookmarkStart w:id="5968" w:name="_Toc58917979"/>
      <w:bookmarkStart w:id="5969" w:name="_Toc66693848"/>
      <w:bookmarkStart w:id="5970" w:name="_Toc74915800"/>
      <w:bookmarkStart w:id="5971" w:name="_Toc76114425"/>
      <w:bookmarkStart w:id="5972" w:name="_Toc76544311"/>
      <w:bookmarkStart w:id="5973" w:name="_Toc82536433"/>
      <w:bookmarkStart w:id="5974" w:name="_Toc89952726"/>
      <w:bookmarkStart w:id="5975" w:name="_Toc98766542"/>
      <w:bookmarkStart w:id="5976" w:name="_Toc99702905"/>
      <w:bookmarkStart w:id="5977" w:name="_Toc106206691"/>
      <w:bookmarkStart w:id="5978" w:name="_Toc115080693"/>
      <w:bookmarkStart w:id="5979" w:name="_Toc121999573"/>
      <w:bookmarkStart w:id="5980" w:name="_Toc124153746"/>
      <w:bookmarkStart w:id="5981" w:name="_Toc124154521"/>
      <w:bookmarkStart w:id="5982" w:name="_Toc131560376"/>
      <w:bookmarkStart w:id="5983" w:name="_Toc137394076"/>
      <w:bookmarkStart w:id="5984" w:name="_Toc163475180"/>
      <w:r w:rsidRPr="00931575">
        <w:t>7.3.4.2</w:t>
      </w:r>
      <w:r w:rsidRPr="00931575">
        <w:tab/>
        <w:t>Procedure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985" w:name="_Toc21102829"/>
      <w:bookmarkStart w:id="5986" w:name="_Toc29810678"/>
      <w:bookmarkStart w:id="5987" w:name="_Toc36636030"/>
      <w:bookmarkStart w:id="5988" w:name="_Toc37272976"/>
      <w:bookmarkStart w:id="5989" w:name="_Toc45886056"/>
      <w:bookmarkStart w:id="5990" w:name="_Toc53183132"/>
      <w:bookmarkStart w:id="5991" w:name="_Toc58915799"/>
      <w:bookmarkStart w:id="5992" w:name="_Toc58917980"/>
      <w:bookmarkStart w:id="5993" w:name="_Toc66693849"/>
      <w:bookmarkStart w:id="5994" w:name="_Toc74915801"/>
      <w:bookmarkStart w:id="5995" w:name="_Toc76114426"/>
      <w:bookmarkStart w:id="5996" w:name="_Toc76544312"/>
      <w:bookmarkStart w:id="5997" w:name="_Toc82536434"/>
      <w:bookmarkStart w:id="5998" w:name="_Toc89952727"/>
      <w:bookmarkStart w:id="5999" w:name="_Toc98766543"/>
      <w:bookmarkStart w:id="6000" w:name="_Toc99702906"/>
      <w:bookmarkStart w:id="6001" w:name="_Toc106206692"/>
      <w:bookmarkStart w:id="6002" w:name="_Toc115080694"/>
      <w:bookmarkStart w:id="6003" w:name="_Toc121999574"/>
      <w:bookmarkStart w:id="6004" w:name="_Toc124153747"/>
      <w:bookmarkStart w:id="6005" w:name="_Toc124154522"/>
      <w:bookmarkStart w:id="6006" w:name="_Toc131560377"/>
      <w:bookmarkStart w:id="6007" w:name="_Toc137394077"/>
      <w:bookmarkStart w:id="6008" w:name="_Toc163475181"/>
      <w:r w:rsidRPr="00931575">
        <w:t>7.3.5</w:t>
      </w:r>
      <w:r w:rsidRPr="00931575">
        <w:tab/>
        <w:t>Test requirements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25CD544E" w14:textId="77777777" w:rsidR="00C45907" w:rsidRPr="00931575" w:rsidRDefault="00C45907" w:rsidP="00C45907">
      <w:pPr>
        <w:pStyle w:val="Heading4"/>
      </w:pPr>
      <w:bookmarkStart w:id="6009" w:name="_Toc21102830"/>
      <w:bookmarkStart w:id="6010" w:name="_Toc29810679"/>
      <w:bookmarkStart w:id="6011" w:name="_Toc36636031"/>
      <w:bookmarkStart w:id="6012" w:name="_Toc37272977"/>
      <w:bookmarkStart w:id="6013" w:name="_Toc45886057"/>
      <w:bookmarkStart w:id="6014" w:name="_Toc53183133"/>
      <w:bookmarkStart w:id="6015" w:name="_Toc58915800"/>
      <w:bookmarkStart w:id="6016" w:name="_Toc58917981"/>
      <w:bookmarkStart w:id="6017" w:name="_Toc66693850"/>
      <w:bookmarkStart w:id="6018" w:name="_Toc74915802"/>
      <w:bookmarkStart w:id="6019" w:name="_Toc76114427"/>
      <w:bookmarkStart w:id="6020" w:name="_Toc76544313"/>
      <w:bookmarkStart w:id="6021" w:name="_Toc82536435"/>
      <w:bookmarkStart w:id="6022" w:name="_Toc89952728"/>
      <w:bookmarkStart w:id="6023" w:name="_Toc98766544"/>
      <w:bookmarkStart w:id="6024" w:name="_Toc99702907"/>
      <w:bookmarkStart w:id="6025" w:name="_Toc106206693"/>
      <w:bookmarkStart w:id="6026" w:name="_Toc115080695"/>
      <w:bookmarkStart w:id="6027" w:name="_Toc121999575"/>
      <w:bookmarkStart w:id="6028" w:name="_Toc124153748"/>
      <w:bookmarkStart w:id="6029" w:name="_Toc124154523"/>
      <w:bookmarkStart w:id="6030" w:name="_Toc131560378"/>
      <w:bookmarkStart w:id="6031" w:name="_Toc137394078"/>
      <w:bookmarkStart w:id="6032" w:name="_Toc163475182"/>
      <w:r w:rsidRPr="00931575">
        <w:t>7.3.5.1</w:t>
      </w:r>
      <w:r w:rsidRPr="00931575">
        <w:tab/>
        <w:t>General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033" w:name="_Toc21102831"/>
      <w:bookmarkStart w:id="6034" w:name="_Toc29810680"/>
      <w:bookmarkStart w:id="6035" w:name="_Toc36636032"/>
      <w:bookmarkStart w:id="6036" w:name="_Toc37272978"/>
      <w:bookmarkStart w:id="6037" w:name="_Toc45886058"/>
      <w:bookmarkStart w:id="6038" w:name="_Toc53183134"/>
      <w:bookmarkStart w:id="6039" w:name="_Toc58915801"/>
      <w:bookmarkStart w:id="6040" w:name="_Toc58917982"/>
      <w:bookmarkStart w:id="6041" w:name="_Toc66693851"/>
      <w:bookmarkStart w:id="6042" w:name="_Toc74915803"/>
      <w:bookmarkStart w:id="6043" w:name="_Toc76114428"/>
      <w:bookmarkStart w:id="6044" w:name="_Toc76544314"/>
      <w:bookmarkStart w:id="6045" w:name="_Toc82536436"/>
      <w:bookmarkStart w:id="6046" w:name="_Toc89952729"/>
      <w:bookmarkStart w:id="6047" w:name="_Toc98766545"/>
      <w:bookmarkStart w:id="6048" w:name="_Toc99702908"/>
      <w:bookmarkStart w:id="6049" w:name="_Toc106206694"/>
      <w:bookmarkStart w:id="6050" w:name="_Toc115080696"/>
      <w:bookmarkStart w:id="6051" w:name="_Toc121999576"/>
      <w:bookmarkStart w:id="6052" w:name="_Toc124153749"/>
      <w:bookmarkStart w:id="6053" w:name="_Toc124154524"/>
      <w:bookmarkStart w:id="6054" w:name="_Toc131560379"/>
      <w:bookmarkStart w:id="6055" w:name="_Toc137394079"/>
      <w:bookmarkStart w:id="6056" w:name="_Toc163475183"/>
      <w:r w:rsidRPr="00931575">
        <w:t>7.3.5.2</w:t>
      </w:r>
      <w:r w:rsidRPr="00931575">
        <w:tab/>
        <w:t xml:space="preserve">Test requirements for </w:t>
      </w:r>
      <w:r w:rsidRPr="00931575">
        <w:rPr>
          <w:i/>
        </w:rPr>
        <w:t>BS type 1-O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057" w:name="_Toc21102832"/>
      <w:bookmarkStart w:id="6058" w:name="_Toc29810681"/>
      <w:bookmarkStart w:id="6059" w:name="_Toc36636033"/>
      <w:bookmarkStart w:id="6060" w:name="_Toc37272979"/>
      <w:bookmarkStart w:id="6061" w:name="_Toc45886059"/>
      <w:bookmarkStart w:id="6062" w:name="_Toc53183135"/>
      <w:bookmarkStart w:id="6063" w:name="_Toc58915802"/>
      <w:bookmarkStart w:id="6064" w:name="_Toc58917983"/>
      <w:bookmarkStart w:id="6065" w:name="_Toc66693852"/>
      <w:bookmarkStart w:id="6066" w:name="_Toc74915804"/>
      <w:bookmarkStart w:id="6067" w:name="_Toc76114429"/>
      <w:bookmarkStart w:id="6068" w:name="_Toc76544315"/>
      <w:bookmarkStart w:id="6069" w:name="_Toc82536437"/>
      <w:bookmarkStart w:id="6070" w:name="_Toc89952730"/>
      <w:bookmarkStart w:id="6071" w:name="_Toc98766546"/>
      <w:bookmarkStart w:id="6072" w:name="_Toc99702909"/>
      <w:bookmarkStart w:id="6073" w:name="_Toc106206695"/>
      <w:bookmarkStart w:id="6074" w:name="_Toc115080697"/>
      <w:bookmarkStart w:id="6075" w:name="_Toc121999577"/>
      <w:bookmarkStart w:id="6076" w:name="_Toc124153750"/>
      <w:bookmarkStart w:id="6077" w:name="_Toc124154525"/>
      <w:bookmarkStart w:id="6078" w:name="_Toc131560380"/>
      <w:bookmarkStart w:id="6079" w:name="_Toc137394080"/>
      <w:bookmarkStart w:id="6080" w:name="_Toc163475184"/>
      <w:r w:rsidRPr="00931575">
        <w:t>7.3.5.3</w:t>
      </w:r>
      <w:r w:rsidRPr="00931575">
        <w:tab/>
        <w:t xml:space="preserve">Test requirements for </w:t>
      </w:r>
      <w:r w:rsidRPr="00931575">
        <w:rPr>
          <w:i/>
        </w:rPr>
        <w:t>BS type 2-O</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081" w:name="_Toc21102833"/>
      <w:bookmarkStart w:id="6082" w:name="_Toc29810682"/>
      <w:bookmarkStart w:id="6083" w:name="_Toc36636034"/>
      <w:bookmarkStart w:id="6084" w:name="_Toc37272980"/>
      <w:bookmarkStart w:id="6085" w:name="_Toc45886060"/>
      <w:bookmarkStart w:id="6086" w:name="_Toc53183136"/>
      <w:bookmarkStart w:id="6087" w:name="_Toc58915803"/>
      <w:bookmarkStart w:id="6088" w:name="_Toc58917984"/>
      <w:bookmarkStart w:id="6089" w:name="_Toc66693853"/>
      <w:bookmarkStart w:id="6090" w:name="_Toc74915805"/>
      <w:bookmarkStart w:id="6091" w:name="_Toc76114430"/>
      <w:bookmarkStart w:id="6092" w:name="_Toc76544316"/>
      <w:bookmarkStart w:id="6093" w:name="_Toc82536438"/>
      <w:bookmarkStart w:id="6094" w:name="_Toc89952731"/>
      <w:bookmarkStart w:id="6095" w:name="_Toc98766547"/>
      <w:bookmarkStart w:id="6096" w:name="_Toc99702910"/>
      <w:bookmarkStart w:id="6097" w:name="_Toc106206696"/>
      <w:bookmarkStart w:id="6098" w:name="_Toc115080698"/>
      <w:bookmarkStart w:id="6099" w:name="_Toc121999578"/>
      <w:bookmarkStart w:id="6100" w:name="_Toc124153751"/>
      <w:bookmarkStart w:id="6101" w:name="_Toc124154526"/>
      <w:bookmarkStart w:id="6102" w:name="_Toc131560381"/>
      <w:bookmarkStart w:id="6103" w:name="_Toc137394081"/>
      <w:bookmarkStart w:id="6104" w:name="_Toc163475185"/>
      <w:r w:rsidRPr="00931575">
        <w:t>7.4</w:t>
      </w:r>
      <w:r w:rsidRPr="00931575">
        <w:tab/>
        <w:t>OTA dynamic range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A601A1A" w14:textId="77777777" w:rsidR="00C45907" w:rsidRPr="00931575" w:rsidRDefault="00C45907" w:rsidP="00C45907">
      <w:pPr>
        <w:pStyle w:val="Heading3"/>
        <w:rPr>
          <w:lang w:eastAsia="sv-SE"/>
        </w:rPr>
      </w:pPr>
      <w:bookmarkStart w:id="6105" w:name="_Toc21102834"/>
      <w:bookmarkStart w:id="6106" w:name="_Toc29810683"/>
      <w:bookmarkStart w:id="6107" w:name="_Toc36636035"/>
      <w:bookmarkStart w:id="6108" w:name="_Toc37272981"/>
      <w:bookmarkStart w:id="6109" w:name="_Toc45886061"/>
      <w:bookmarkStart w:id="6110" w:name="_Toc53183137"/>
      <w:bookmarkStart w:id="6111" w:name="_Toc58915804"/>
      <w:bookmarkStart w:id="6112" w:name="_Toc58917985"/>
      <w:bookmarkStart w:id="6113" w:name="_Toc66693854"/>
      <w:bookmarkStart w:id="6114" w:name="_Toc74915806"/>
      <w:bookmarkStart w:id="6115" w:name="_Toc76114431"/>
      <w:bookmarkStart w:id="6116" w:name="_Toc76544317"/>
      <w:bookmarkStart w:id="6117" w:name="_Toc82536439"/>
      <w:bookmarkStart w:id="6118" w:name="_Toc89952732"/>
      <w:bookmarkStart w:id="6119" w:name="_Toc98766548"/>
      <w:bookmarkStart w:id="6120" w:name="_Toc99702911"/>
      <w:bookmarkStart w:id="6121" w:name="_Toc106206697"/>
      <w:bookmarkStart w:id="6122" w:name="_Toc115080699"/>
      <w:bookmarkStart w:id="6123" w:name="_Toc121999579"/>
      <w:bookmarkStart w:id="6124" w:name="_Toc124153752"/>
      <w:bookmarkStart w:id="6125" w:name="_Toc124154527"/>
      <w:bookmarkStart w:id="6126" w:name="_Toc131560382"/>
      <w:bookmarkStart w:id="6127" w:name="_Toc137394082"/>
      <w:bookmarkStart w:id="6128" w:name="_Toc163475186"/>
      <w:r w:rsidRPr="00931575">
        <w:rPr>
          <w:lang w:eastAsia="sv-SE"/>
        </w:rPr>
        <w:t>7.4.1</w:t>
      </w:r>
      <w:r w:rsidRPr="00931575">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129" w:name="_Toc21102835"/>
      <w:bookmarkStart w:id="6130" w:name="_Toc29810684"/>
      <w:bookmarkStart w:id="6131" w:name="_Toc36636036"/>
      <w:bookmarkStart w:id="6132" w:name="_Toc37272982"/>
      <w:bookmarkStart w:id="6133" w:name="_Toc45886062"/>
      <w:bookmarkStart w:id="6134" w:name="_Toc53183138"/>
      <w:bookmarkStart w:id="6135" w:name="_Toc58915805"/>
      <w:bookmarkStart w:id="6136" w:name="_Toc58917986"/>
      <w:bookmarkStart w:id="6137" w:name="_Toc66693855"/>
      <w:bookmarkStart w:id="6138" w:name="_Toc74915807"/>
      <w:bookmarkStart w:id="6139" w:name="_Toc76114432"/>
      <w:bookmarkStart w:id="6140" w:name="_Toc76544318"/>
      <w:bookmarkStart w:id="6141" w:name="_Toc82536440"/>
      <w:bookmarkStart w:id="6142" w:name="_Toc89952733"/>
      <w:bookmarkStart w:id="6143" w:name="_Toc98766549"/>
      <w:bookmarkStart w:id="6144" w:name="_Toc99702912"/>
      <w:bookmarkStart w:id="6145" w:name="_Toc106206698"/>
      <w:bookmarkStart w:id="6146" w:name="_Toc115080700"/>
      <w:bookmarkStart w:id="6147" w:name="_Toc121999580"/>
      <w:bookmarkStart w:id="6148" w:name="_Toc124153753"/>
      <w:bookmarkStart w:id="6149" w:name="_Toc124154528"/>
      <w:bookmarkStart w:id="6150" w:name="_Toc131560383"/>
      <w:bookmarkStart w:id="6151" w:name="_Toc137394083"/>
      <w:bookmarkStart w:id="6152" w:name="_Toc163475187"/>
      <w:r w:rsidRPr="00931575">
        <w:rPr>
          <w:lang w:eastAsia="sv-SE"/>
        </w:rPr>
        <w:t>7.4.2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153" w:name="_Toc21102836"/>
      <w:bookmarkStart w:id="6154" w:name="_Toc29810685"/>
      <w:bookmarkStart w:id="6155" w:name="_Toc36636037"/>
      <w:bookmarkStart w:id="6156" w:name="_Toc37272983"/>
      <w:bookmarkStart w:id="6157" w:name="_Toc45886063"/>
      <w:bookmarkStart w:id="6158" w:name="_Toc53183139"/>
      <w:bookmarkStart w:id="6159" w:name="_Toc58915806"/>
      <w:bookmarkStart w:id="6160" w:name="_Toc58917987"/>
      <w:bookmarkStart w:id="6161" w:name="_Toc66693856"/>
      <w:bookmarkStart w:id="6162" w:name="_Toc74915808"/>
      <w:bookmarkStart w:id="6163" w:name="_Toc76114433"/>
      <w:bookmarkStart w:id="6164" w:name="_Toc76544319"/>
      <w:bookmarkStart w:id="6165" w:name="_Toc82536441"/>
      <w:bookmarkStart w:id="6166" w:name="_Toc89952734"/>
      <w:bookmarkStart w:id="6167" w:name="_Toc98766550"/>
      <w:bookmarkStart w:id="6168" w:name="_Toc99702913"/>
      <w:bookmarkStart w:id="6169" w:name="_Toc106206699"/>
      <w:bookmarkStart w:id="6170" w:name="_Toc115080701"/>
      <w:bookmarkStart w:id="6171" w:name="_Toc121999581"/>
      <w:bookmarkStart w:id="6172" w:name="_Toc124153754"/>
      <w:bookmarkStart w:id="6173" w:name="_Toc124154529"/>
      <w:bookmarkStart w:id="6174" w:name="_Toc131560384"/>
      <w:bookmarkStart w:id="6175" w:name="_Toc137394084"/>
      <w:bookmarkStart w:id="6176" w:name="_Toc163475188"/>
      <w:r w:rsidRPr="00931575">
        <w:rPr>
          <w:lang w:eastAsia="sv-SE"/>
        </w:rPr>
        <w:t>7.4.3</w:t>
      </w:r>
      <w:r w:rsidRPr="00931575">
        <w:rPr>
          <w:lang w:eastAsia="sv-SE"/>
        </w:rPr>
        <w:tab/>
        <w:t>Test purpose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177" w:name="_Toc21102837"/>
      <w:bookmarkStart w:id="6178" w:name="_Toc29810686"/>
      <w:bookmarkStart w:id="6179" w:name="_Toc36636038"/>
      <w:bookmarkStart w:id="6180" w:name="_Toc37272984"/>
      <w:bookmarkStart w:id="6181" w:name="_Toc45886064"/>
      <w:bookmarkStart w:id="6182" w:name="_Toc53183140"/>
      <w:bookmarkStart w:id="6183" w:name="_Toc58915807"/>
      <w:bookmarkStart w:id="6184" w:name="_Toc58917988"/>
      <w:bookmarkStart w:id="6185" w:name="_Toc66693857"/>
      <w:bookmarkStart w:id="6186" w:name="_Toc74915809"/>
      <w:bookmarkStart w:id="6187" w:name="_Toc76114434"/>
      <w:bookmarkStart w:id="6188" w:name="_Toc76544320"/>
      <w:bookmarkStart w:id="6189" w:name="_Toc82536442"/>
      <w:bookmarkStart w:id="6190" w:name="_Toc89952735"/>
      <w:bookmarkStart w:id="6191" w:name="_Toc98766551"/>
      <w:bookmarkStart w:id="6192" w:name="_Toc99702914"/>
      <w:bookmarkStart w:id="6193" w:name="_Toc106206700"/>
      <w:bookmarkStart w:id="6194" w:name="_Toc115080702"/>
      <w:bookmarkStart w:id="6195" w:name="_Toc121999582"/>
      <w:bookmarkStart w:id="6196" w:name="_Toc124153755"/>
      <w:bookmarkStart w:id="6197" w:name="_Toc124154530"/>
      <w:bookmarkStart w:id="6198" w:name="_Toc131560385"/>
      <w:bookmarkStart w:id="6199" w:name="_Toc137394085"/>
      <w:bookmarkStart w:id="6200" w:name="_Toc163475189"/>
      <w:r w:rsidRPr="00931575">
        <w:rPr>
          <w:lang w:eastAsia="sv-SE"/>
        </w:rPr>
        <w:t>7.4</w:t>
      </w:r>
      <w:r w:rsidRPr="00931575">
        <w:rPr>
          <w:lang w:eastAsia="zh-CN"/>
        </w:rPr>
        <w:t>.</w:t>
      </w:r>
      <w:r w:rsidRPr="00931575">
        <w:rPr>
          <w:lang w:eastAsia="sv-SE"/>
        </w:rPr>
        <w:t>4</w:t>
      </w:r>
      <w:r w:rsidRPr="00931575">
        <w:rPr>
          <w:lang w:eastAsia="sv-SE"/>
        </w:rPr>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DE4EB49" w14:textId="77777777" w:rsidR="00C45907" w:rsidRPr="00931575" w:rsidRDefault="00C45907" w:rsidP="00C45907">
      <w:pPr>
        <w:pStyle w:val="Heading4"/>
        <w:rPr>
          <w:lang w:eastAsia="sv-SE"/>
        </w:rPr>
      </w:pPr>
      <w:bookmarkStart w:id="6201" w:name="_Toc21102838"/>
      <w:bookmarkStart w:id="6202" w:name="_Toc29810687"/>
      <w:bookmarkStart w:id="6203" w:name="_Toc36636039"/>
      <w:bookmarkStart w:id="6204" w:name="_Toc37272985"/>
      <w:bookmarkStart w:id="6205" w:name="_Toc45886065"/>
      <w:bookmarkStart w:id="6206" w:name="_Toc53183141"/>
      <w:bookmarkStart w:id="6207" w:name="_Toc58915808"/>
      <w:bookmarkStart w:id="6208" w:name="_Toc58917989"/>
      <w:bookmarkStart w:id="6209" w:name="_Toc66693858"/>
      <w:bookmarkStart w:id="6210" w:name="_Toc74915810"/>
      <w:bookmarkStart w:id="6211" w:name="_Toc76114435"/>
      <w:bookmarkStart w:id="6212" w:name="_Toc76544321"/>
      <w:bookmarkStart w:id="6213" w:name="_Toc82536443"/>
      <w:bookmarkStart w:id="6214" w:name="_Toc89952736"/>
      <w:bookmarkStart w:id="6215" w:name="_Toc98766552"/>
      <w:bookmarkStart w:id="6216" w:name="_Toc99702915"/>
      <w:bookmarkStart w:id="6217" w:name="_Toc106206701"/>
      <w:bookmarkStart w:id="6218" w:name="_Toc115080703"/>
      <w:bookmarkStart w:id="6219" w:name="_Toc121999583"/>
      <w:bookmarkStart w:id="6220" w:name="_Toc124153756"/>
      <w:bookmarkStart w:id="6221" w:name="_Toc124154531"/>
      <w:bookmarkStart w:id="6222" w:name="_Toc131560386"/>
      <w:bookmarkStart w:id="6223" w:name="_Toc137394086"/>
      <w:bookmarkStart w:id="6224" w:name="_Toc163475190"/>
      <w:r w:rsidRPr="00931575">
        <w:rPr>
          <w:lang w:eastAsia="sv-SE"/>
        </w:rPr>
        <w:t>7.4.4.1</w:t>
      </w:r>
      <w:r w:rsidRPr="00931575">
        <w:rPr>
          <w:lang w:eastAsia="sv-SE"/>
        </w:rPr>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225" w:name="_Toc21102839"/>
      <w:bookmarkStart w:id="6226" w:name="_Toc29810688"/>
      <w:bookmarkStart w:id="6227" w:name="_Toc36636040"/>
      <w:bookmarkStart w:id="6228" w:name="_Toc37272986"/>
      <w:bookmarkStart w:id="6229" w:name="_Toc45886066"/>
      <w:bookmarkStart w:id="6230" w:name="_Toc53183142"/>
      <w:bookmarkStart w:id="6231" w:name="_Toc58915809"/>
      <w:bookmarkStart w:id="6232" w:name="_Toc58917990"/>
      <w:bookmarkStart w:id="6233" w:name="_Toc66693859"/>
      <w:bookmarkStart w:id="6234" w:name="_Toc74915811"/>
      <w:bookmarkStart w:id="6235" w:name="_Toc76114436"/>
      <w:bookmarkStart w:id="6236" w:name="_Toc76544322"/>
      <w:bookmarkStart w:id="6237" w:name="_Toc82536444"/>
      <w:bookmarkStart w:id="6238" w:name="_Toc89952737"/>
      <w:bookmarkStart w:id="6239" w:name="_Toc98766553"/>
      <w:bookmarkStart w:id="6240" w:name="_Toc99702916"/>
      <w:bookmarkStart w:id="6241" w:name="_Toc106206702"/>
      <w:bookmarkStart w:id="6242" w:name="_Toc115080704"/>
      <w:bookmarkStart w:id="6243" w:name="_Toc121999584"/>
      <w:bookmarkStart w:id="6244" w:name="_Toc124153757"/>
      <w:bookmarkStart w:id="6245" w:name="_Toc124154532"/>
      <w:bookmarkStart w:id="6246" w:name="_Toc131560387"/>
      <w:bookmarkStart w:id="6247" w:name="_Toc137394087"/>
      <w:bookmarkStart w:id="6248" w:name="_Toc163475191"/>
      <w:r w:rsidRPr="00931575">
        <w:rPr>
          <w:lang w:eastAsia="sv-SE"/>
        </w:rPr>
        <w:t>7.4.4.2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249" w:name="_Toc21102840"/>
      <w:bookmarkStart w:id="6250" w:name="_Toc29810689"/>
      <w:bookmarkStart w:id="6251" w:name="_Toc36636041"/>
      <w:bookmarkStart w:id="6252" w:name="_Toc37272987"/>
      <w:bookmarkStart w:id="6253" w:name="_Toc45886067"/>
      <w:bookmarkStart w:id="6254" w:name="_Toc53183143"/>
      <w:bookmarkStart w:id="6255" w:name="_Toc58915810"/>
      <w:bookmarkStart w:id="6256" w:name="_Toc58917991"/>
      <w:bookmarkStart w:id="6257" w:name="_Toc66693860"/>
      <w:bookmarkStart w:id="6258" w:name="_Toc74915812"/>
      <w:bookmarkStart w:id="6259" w:name="_Toc76114437"/>
      <w:bookmarkStart w:id="6260" w:name="_Toc76544323"/>
      <w:bookmarkStart w:id="6261" w:name="_Toc82536445"/>
      <w:bookmarkStart w:id="6262" w:name="_Toc89952738"/>
      <w:bookmarkStart w:id="6263" w:name="_Toc98766554"/>
      <w:bookmarkStart w:id="6264" w:name="_Toc99702917"/>
      <w:bookmarkStart w:id="6265" w:name="_Toc106206703"/>
      <w:bookmarkStart w:id="6266" w:name="_Toc115080705"/>
      <w:bookmarkStart w:id="6267" w:name="_Toc121999585"/>
      <w:bookmarkStart w:id="6268" w:name="_Toc124153758"/>
      <w:bookmarkStart w:id="6269" w:name="_Toc124154533"/>
      <w:bookmarkStart w:id="6270" w:name="_Toc131560388"/>
      <w:bookmarkStart w:id="6271" w:name="_Toc137394088"/>
      <w:bookmarkStart w:id="6272" w:name="_Toc163475192"/>
      <w:r w:rsidRPr="00931575">
        <w:rPr>
          <w:lang w:eastAsia="sv-SE"/>
        </w:rPr>
        <w:t>7.4.5</w:t>
      </w:r>
      <w:r w:rsidRPr="00931575">
        <w:rPr>
          <w:lang w:eastAsia="sv-SE"/>
        </w:rPr>
        <w:tab/>
        <w:t>Test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3BA376F" w14:textId="77777777" w:rsidR="00C45907" w:rsidRPr="00931575" w:rsidRDefault="00C45907" w:rsidP="00C45907">
      <w:pPr>
        <w:pStyle w:val="Heading4"/>
      </w:pPr>
      <w:bookmarkStart w:id="6273" w:name="_Toc21102841"/>
      <w:bookmarkStart w:id="6274" w:name="_Toc29810690"/>
      <w:bookmarkStart w:id="6275" w:name="_Toc36636042"/>
      <w:bookmarkStart w:id="6276" w:name="_Toc37272988"/>
      <w:bookmarkStart w:id="6277" w:name="_Toc45886068"/>
      <w:bookmarkStart w:id="6278" w:name="_Toc53183144"/>
      <w:bookmarkStart w:id="6279" w:name="_Toc58915811"/>
      <w:bookmarkStart w:id="6280" w:name="_Toc58917992"/>
      <w:bookmarkStart w:id="6281" w:name="_Toc66693861"/>
      <w:bookmarkStart w:id="6282" w:name="_Toc74915813"/>
      <w:bookmarkStart w:id="6283" w:name="_Toc76114438"/>
      <w:bookmarkStart w:id="6284" w:name="_Toc76544324"/>
      <w:bookmarkStart w:id="6285" w:name="_Toc82536446"/>
      <w:bookmarkStart w:id="6286" w:name="_Toc89952739"/>
      <w:bookmarkStart w:id="6287" w:name="_Toc98766555"/>
      <w:bookmarkStart w:id="6288" w:name="_Toc99702918"/>
      <w:bookmarkStart w:id="6289" w:name="_Toc106206704"/>
      <w:bookmarkStart w:id="6290" w:name="_Toc115080706"/>
      <w:bookmarkStart w:id="6291" w:name="_Toc121999586"/>
      <w:bookmarkStart w:id="6292" w:name="_Toc124153759"/>
      <w:bookmarkStart w:id="6293" w:name="_Toc124154534"/>
      <w:bookmarkStart w:id="6294" w:name="_Toc131560389"/>
      <w:bookmarkStart w:id="6295" w:name="_Toc137394089"/>
      <w:bookmarkStart w:id="6296" w:name="_Toc163475193"/>
      <w:r w:rsidRPr="00931575">
        <w:t>7.4.5.1</w:t>
      </w:r>
      <w:r w:rsidRPr="00931575">
        <w:tab/>
        <w:t>General</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297" w:name="_Toc21102842"/>
      <w:bookmarkStart w:id="6298" w:name="_Toc29810691"/>
      <w:bookmarkStart w:id="6299" w:name="_Toc36636043"/>
      <w:bookmarkStart w:id="6300" w:name="_Toc37272989"/>
      <w:bookmarkStart w:id="6301" w:name="_Toc45886069"/>
      <w:bookmarkStart w:id="6302" w:name="_Toc53183145"/>
      <w:bookmarkStart w:id="6303" w:name="_Toc58915812"/>
      <w:bookmarkStart w:id="6304" w:name="_Toc58917993"/>
      <w:bookmarkStart w:id="6305" w:name="_Toc66693862"/>
      <w:bookmarkStart w:id="6306" w:name="_Toc74915814"/>
      <w:bookmarkStart w:id="6307" w:name="_Toc76114439"/>
      <w:bookmarkStart w:id="6308" w:name="_Toc76544325"/>
      <w:bookmarkStart w:id="6309" w:name="_Toc82536447"/>
      <w:bookmarkStart w:id="6310" w:name="_Toc89952740"/>
      <w:bookmarkStart w:id="6311" w:name="_Toc98766556"/>
      <w:bookmarkStart w:id="6312" w:name="_Toc99702919"/>
      <w:bookmarkStart w:id="6313" w:name="_Toc106206705"/>
      <w:bookmarkStart w:id="6314" w:name="_Toc115080707"/>
      <w:bookmarkStart w:id="6315" w:name="_Toc121999587"/>
      <w:bookmarkStart w:id="6316" w:name="_Toc124153760"/>
      <w:bookmarkStart w:id="6317" w:name="_Toc124154535"/>
      <w:bookmarkStart w:id="6318" w:name="_Toc131560390"/>
      <w:bookmarkStart w:id="6319" w:name="_Toc137394090"/>
      <w:bookmarkStart w:id="6320" w:name="_Toc163475194"/>
      <w:r w:rsidRPr="00931575">
        <w:t>7.4.5.2</w:t>
      </w:r>
      <w:r w:rsidRPr="00931575">
        <w:tab/>
        <w:t xml:space="preserve">Test requirements for </w:t>
      </w:r>
      <w:r w:rsidRPr="00931575">
        <w:rPr>
          <w:i/>
        </w:rPr>
        <w:t>BS type 1-O</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321" w:name="_Toc21102843"/>
      <w:bookmarkStart w:id="6322" w:name="_Toc29810692"/>
      <w:bookmarkStart w:id="6323" w:name="_Toc36636044"/>
      <w:bookmarkStart w:id="6324" w:name="_Toc37272990"/>
      <w:bookmarkStart w:id="6325" w:name="_Toc45886070"/>
      <w:bookmarkStart w:id="6326" w:name="_Toc53183146"/>
      <w:bookmarkStart w:id="6327" w:name="_Toc58915813"/>
      <w:bookmarkStart w:id="6328" w:name="_Toc58917994"/>
      <w:bookmarkStart w:id="6329" w:name="_Toc66693863"/>
      <w:bookmarkStart w:id="6330" w:name="_Toc74915815"/>
      <w:bookmarkStart w:id="6331" w:name="_Toc76114440"/>
      <w:bookmarkStart w:id="6332" w:name="_Toc76544326"/>
      <w:bookmarkStart w:id="6333" w:name="_Toc82536448"/>
      <w:bookmarkStart w:id="6334" w:name="_Toc89952741"/>
      <w:bookmarkStart w:id="6335" w:name="_Toc98766557"/>
      <w:bookmarkStart w:id="6336" w:name="_Toc99702920"/>
      <w:bookmarkStart w:id="6337" w:name="_Toc106206706"/>
      <w:bookmarkStart w:id="6338" w:name="_Toc115080708"/>
      <w:bookmarkStart w:id="6339" w:name="_Toc121999588"/>
      <w:bookmarkStart w:id="6340" w:name="_Toc124153761"/>
      <w:bookmarkStart w:id="6341" w:name="_Toc124154536"/>
      <w:bookmarkStart w:id="6342" w:name="_Toc131560391"/>
      <w:bookmarkStart w:id="6343" w:name="_Toc137394091"/>
      <w:bookmarkStart w:id="6344" w:name="_Toc163475195"/>
      <w:r w:rsidRPr="00931575">
        <w:lastRenderedPageBreak/>
        <w:t>7.5</w:t>
      </w:r>
      <w:r w:rsidRPr="00931575">
        <w:tab/>
        <w:t>OTA in-band selectivity and blocking</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007E17C4" w14:textId="77777777" w:rsidR="00C45907" w:rsidRPr="00931575" w:rsidRDefault="00C45907" w:rsidP="00C45907">
      <w:pPr>
        <w:pStyle w:val="Heading3"/>
        <w:rPr>
          <w:lang w:eastAsia="sv-SE"/>
        </w:rPr>
      </w:pPr>
      <w:bookmarkStart w:id="6345" w:name="_Toc21102844"/>
      <w:bookmarkStart w:id="6346" w:name="_Toc29810693"/>
      <w:bookmarkStart w:id="6347" w:name="_Toc36636045"/>
      <w:bookmarkStart w:id="6348" w:name="_Toc37272991"/>
      <w:bookmarkStart w:id="6349" w:name="_Toc45886071"/>
      <w:bookmarkStart w:id="6350" w:name="_Toc53183147"/>
      <w:bookmarkStart w:id="6351" w:name="_Toc58915814"/>
      <w:bookmarkStart w:id="6352" w:name="_Toc58917995"/>
      <w:bookmarkStart w:id="6353" w:name="_Toc66693864"/>
      <w:bookmarkStart w:id="6354" w:name="_Toc74915816"/>
      <w:bookmarkStart w:id="6355" w:name="_Toc76114441"/>
      <w:bookmarkStart w:id="6356" w:name="_Toc76544327"/>
      <w:bookmarkStart w:id="6357" w:name="_Toc82536449"/>
      <w:bookmarkStart w:id="6358" w:name="_Toc89952742"/>
      <w:bookmarkStart w:id="6359" w:name="_Toc98766558"/>
      <w:bookmarkStart w:id="6360" w:name="_Toc99702921"/>
      <w:bookmarkStart w:id="6361" w:name="_Toc106206707"/>
      <w:bookmarkStart w:id="6362" w:name="_Toc115080709"/>
      <w:bookmarkStart w:id="6363" w:name="_Toc121999589"/>
      <w:bookmarkStart w:id="6364" w:name="_Toc124153762"/>
      <w:bookmarkStart w:id="6365" w:name="_Toc124154537"/>
      <w:bookmarkStart w:id="6366" w:name="_Toc131560392"/>
      <w:bookmarkStart w:id="6367" w:name="_Toc137394092"/>
      <w:bookmarkStart w:id="6368" w:name="_Toc16347519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062607F" w14:textId="77777777" w:rsidR="00C45907" w:rsidRPr="00931575" w:rsidRDefault="00C45907" w:rsidP="00C45907">
      <w:pPr>
        <w:pStyle w:val="Heading4"/>
        <w:rPr>
          <w:lang w:eastAsia="sv-SE"/>
        </w:rPr>
      </w:pPr>
      <w:bookmarkStart w:id="6369" w:name="_Toc21102845"/>
      <w:bookmarkStart w:id="6370" w:name="_Toc29810694"/>
      <w:bookmarkStart w:id="6371" w:name="_Toc36636046"/>
      <w:bookmarkStart w:id="6372" w:name="_Toc37272992"/>
      <w:bookmarkStart w:id="6373" w:name="_Toc45886072"/>
      <w:bookmarkStart w:id="6374" w:name="_Toc53183148"/>
      <w:bookmarkStart w:id="6375" w:name="_Toc58915815"/>
      <w:bookmarkStart w:id="6376" w:name="_Toc58917996"/>
      <w:bookmarkStart w:id="6377" w:name="_Toc66693865"/>
      <w:bookmarkStart w:id="6378" w:name="_Toc74915817"/>
      <w:bookmarkStart w:id="6379" w:name="_Toc76114442"/>
      <w:bookmarkStart w:id="6380" w:name="_Toc76544328"/>
      <w:bookmarkStart w:id="6381" w:name="_Toc82536450"/>
      <w:bookmarkStart w:id="6382" w:name="_Toc89952743"/>
      <w:bookmarkStart w:id="6383" w:name="_Toc98766559"/>
      <w:bookmarkStart w:id="6384" w:name="_Toc99702922"/>
      <w:bookmarkStart w:id="6385" w:name="_Toc106206708"/>
      <w:bookmarkStart w:id="6386" w:name="_Toc115080710"/>
      <w:bookmarkStart w:id="6387" w:name="_Toc121999590"/>
      <w:bookmarkStart w:id="6388" w:name="_Toc124153763"/>
      <w:bookmarkStart w:id="6389" w:name="_Toc124154538"/>
      <w:bookmarkStart w:id="6390" w:name="_Toc131560393"/>
      <w:bookmarkStart w:id="6391" w:name="_Toc137394093"/>
      <w:bookmarkStart w:id="6392" w:name="_Toc163475197"/>
      <w:r w:rsidRPr="00931575">
        <w:rPr>
          <w:lang w:eastAsia="sv-SE"/>
        </w:rPr>
        <w:t>7.5.1.1</w:t>
      </w:r>
      <w:r w:rsidRPr="00931575">
        <w:rPr>
          <w:lang w:eastAsia="sv-SE"/>
        </w:rPr>
        <w:tab/>
        <w:t>Definition and applicability</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393" w:name="_Toc21102846"/>
      <w:bookmarkStart w:id="6394" w:name="_Toc29810695"/>
      <w:bookmarkStart w:id="6395" w:name="_Toc36636047"/>
      <w:bookmarkStart w:id="6396" w:name="_Toc37272993"/>
      <w:bookmarkStart w:id="6397" w:name="_Toc45886073"/>
      <w:bookmarkStart w:id="6398" w:name="_Toc53183149"/>
      <w:bookmarkStart w:id="6399" w:name="_Toc58915816"/>
      <w:bookmarkStart w:id="6400" w:name="_Toc58917997"/>
      <w:bookmarkStart w:id="6401" w:name="_Toc66693866"/>
      <w:bookmarkStart w:id="6402" w:name="_Toc74915818"/>
      <w:bookmarkStart w:id="6403" w:name="_Toc76114443"/>
      <w:bookmarkStart w:id="6404" w:name="_Toc76544329"/>
      <w:bookmarkStart w:id="6405" w:name="_Toc82536451"/>
      <w:bookmarkStart w:id="6406" w:name="_Toc89952744"/>
      <w:bookmarkStart w:id="6407" w:name="_Toc98766560"/>
      <w:bookmarkStart w:id="6408" w:name="_Toc99702923"/>
      <w:bookmarkStart w:id="6409" w:name="_Toc106206709"/>
      <w:bookmarkStart w:id="6410" w:name="_Toc115080711"/>
      <w:bookmarkStart w:id="6411" w:name="_Toc121999591"/>
      <w:bookmarkStart w:id="6412" w:name="_Toc124153764"/>
      <w:bookmarkStart w:id="6413" w:name="_Toc124154539"/>
      <w:bookmarkStart w:id="6414" w:name="_Toc131560394"/>
      <w:bookmarkStart w:id="6415" w:name="_Toc137394094"/>
      <w:bookmarkStart w:id="6416" w:name="_Toc163475198"/>
      <w:r w:rsidRPr="00931575">
        <w:rPr>
          <w:lang w:eastAsia="sv-SE"/>
        </w:rPr>
        <w:t>7.5.1.2</w:t>
      </w:r>
      <w:r w:rsidRPr="00931575">
        <w:rPr>
          <w:lang w:eastAsia="sv-SE"/>
        </w:rPr>
        <w:tab/>
        <w:t>Minimum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417" w:name="_Toc21102847"/>
      <w:bookmarkStart w:id="6418" w:name="_Toc29810696"/>
      <w:bookmarkStart w:id="6419" w:name="_Toc36636048"/>
      <w:bookmarkStart w:id="6420" w:name="_Toc37272994"/>
      <w:bookmarkStart w:id="6421" w:name="_Toc45886074"/>
      <w:bookmarkStart w:id="6422" w:name="_Toc53183150"/>
      <w:bookmarkStart w:id="6423" w:name="_Toc58915817"/>
      <w:bookmarkStart w:id="6424" w:name="_Toc58917998"/>
      <w:bookmarkStart w:id="6425" w:name="_Toc66693867"/>
      <w:bookmarkStart w:id="6426" w:name="_Toc74915819"/>
      <w:bookmarkStart w:id="6427" w:name="_Toc76114444"/>
      <w:bookmarkStart w:id="6428" w:name="_Toc76544330"/>
      <w:bookmarkStart w:id="6429" w:name="_Toc82536452"/>
      <w:bookmarkStart w:id="6430" w:name="_Toc89952745"/>
      <w:bookmarkStart w:id="6431" w:name="_Toc98766561"/>
      <w:bookmarkStart w:id="6432" w:name="_Toc99702924"/>
      <w:bookmarkStart w:id="6433" w:name="_Toc106206710"/>
      <w:bookmarkStart w:id="6434" w:name="_Toc115080712"/>
      <w:bookmarkStart w:id="6435" w:name="_Toc121999592"/>
      <w:bookmarkStart w:id="6436" w:name="_Toc124153765"/>
      <w:bookmarkStart w:id="6437" w:name="_Toc124154540"/>
      <w:bookmarkStart w:id="6438" w:name="_Toc131560395"/>
      <w:bookmarkStart w:id="6439" w:name="_Toc137394095"/>
      <w:bookmarkStart w:id="6440" w:name="_Toc163475199"/>
      <w:r w:rsidRPr="00931575">
        <w:rPr>
          <w:lang w:eastAsia="sv-SE"/>
        </w:rPr>
        <w:t>7.5.1.3</w:t>
      </w:r>
      <w:r w:rsidRPr="00931575">
        <w:rPr>
          <w:lang w:eastAsia="sv-SE"/>
        </w:rPr>
        <w:tab/>
        <w:t>Test purpose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441" w:name="_Toc21102848"/>
      <w:bookmarkStart w:id="6442" w:name="_Toc29810697"/>
      <w:bookmarkStart w:id="6443" w:name="_Toc36636049"/>
      <w:bookmarkStart w:id="6444" w:name="_Toc37272995"/>
      <w:bookmarkStart w:id="6445" w:name="_Toc45886075"/>
      <w:bookmarkStart w:id="6446" w:name="_Toc53183151"/>
      <w:bookmarkStart w:id="6447" w:name="_Toc58915818"/>
      <w:bookmarkStart w:id="6448" w:name="_Toc58917999"/>
      <w:bookmarkStart w:id="6449" w:name="_Toc66693868"/>
      <w:bookmarkStart w:id="6450" w:name="_Toc74915820"/>
      <w:bookmarkStart w:id="6451" w:name="_Toc76114445"/>
      <w:bookmarkStart w:id="6452" w:name="_Toc76544331"/>
      <w:bookmarkStart w:id="6453" w:name="_Toc82536453"/>
      <w:bookmarkStart w:id="6454" w:name="_Toc89952746"/>
      <w:bookmarkStart w:id="6455" w:name="_Toc98766562"/>
      <w:bookmarkStart w:id="6456" w:name="_Toc99702925"/>
      <w:bookmarkStart w:id="6457" w:name="_Toc106206711"/>
      <w:bookmarkStart w:id="6458" w:name="_Toc115080713"/>
      <w:bookmarkStart w:id="6459" w:name="_Toc121999593"/>
      <w:bookmarkStart w:id="6460" w:name="_Toc124153766"/>
      <w:bookmarkStart w:id="6461" w:name="_Toc124154541"/>
      <w:bookmarkStart w:id="6462" w:name="_Toc131560396"/>
      <w:bookmarkStart w:id="6463" w:name="_Toc137394096"/>
      <w:bookmarkStart w:id="6464" w:name="_Toc163475200"/>
      <w:r w:rsidRPr="00931575">
        <w:rPr>
          <w:lang w:eastAsia="sv-SE"/>
        </w:rPr>
        <w:t>7.5.1</w:t>
      </w:r>
      <w:r w:rsidRPr="00931575">
        <w:rPr>
          <w:lang w:eastAsia="zh-CN"/>
        </w:rPr>
        <w:t>.</w:t>
      </w:r>
      <w:r w:rsidRPr="00931575">
        <w:rPr>
          <w:lang w:eastAsia="sv-SE"/>
        </w:rPr>
        <w:t>4</w:t>
      </w:r>
      <w:r w:rsidRPr="00931575">
        <w:rPr>
          <w:lang w:eastAsia="sv-SE"/>
        </w:rPr>
        <w:tab/>
        <w:t>Method of test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81307A7" w14:textId="77777777" w:rsidR="00C45907" w:rsidRPr="00931575" w:rsidRDefault="00C45907" w:rsidP="00C45907">
      <w:pPr>
        <w:pStyle w:val="Heading5"/>
        <w:rPr>
          <w:lang w:eastAsia="sv-SE"/>
        </w:rPr>
      </w:pPr>
      <w:bookmarkStart w:id="6465" w:name="_Toc21102849"/>
      <w:bookmarkStart w:id="6466" w:name="_Toc29810698"/>
      <w:bookmarkStart w:id="6467" w:name="_Toc36636050"/>
      <w:bookmarkStart w:id="6468" w:name="_Toc37272996"/>
      <w:bookmarkStart w:id="6469" w:name="_Toc45886076"/>
      <w:bookmarkStart w:id="6470" w:name="_Toc53183152"/>
      <w:bookmarkStart w:id="6471" w:name="_Toc58915819"/>
      <w:bookmarkStart w:id="6472" w:name="_Toc58918000"/>
      <w:bookmarkStart w:id="6473" w:name="_Toc66693869"/>
      <w:bookmarkStart w:id="6474" w:name="_Toc74915821"/>
      <w:bookmarkStart w:id="6475" w:name="_Toc76114446"/>
      <w:bookmarkStart w:id="6476" w:name="_Toc76544332"/>
      <w:bookmarkStart w:id="6477" w:name="_Toc82536454"/>
      <w:bookmarkStart w:id="6478" w:name="_Toc89952747"/>
      <w:bookmarkStart w:id="6479" w:name="_Toc98766563"/>
      <w:bookmarkStart w:id="6480" w:name="_Toc99702926"/>
      <w:bookmarkStart w:id="6481" w:name="_Toc106206712"/>
      <w:bookmarkStart w:id="6482" w:name="_Toc115080714"/>
      <w:bookmarkStart w:id="6483" w:name="_Toc121999594"/>
      <w:bookmarkStart w:id="6484" w:name="_Toc124153767"/>
      <w:bookmarkStart w:id="6485" w:name="_Toc124154542"/>
      <w:bookmarkStart w:id="6486" w:name="_Toc131560397"/>
      <w:bookmarkStart w:id="6487" w:name="_Toc137394097"/>
      <w:bookmarkStart w:id="6488" w:name="_Toc163475201"/>
      <w:r w:rsidRPr="00931575">
        <w:rPr>
          <w:lang w:eastAsia="sv-SE"/>
        </w:rPr>
        <w:t>7.5.1.4.1</w:t>
      </w:r>
      <w:r w:rsidRPr="00931575">
        <w:rPr>
          <w:lang w:eastAsia="sv-SE"/>
        </w:rPr>
        <w:tab/>
        <w:t>Initial conditions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489" w:name="_Toc21102850"/>
      <w:bookmarkStart w:id="6490" w:name="_Toc29810699"/>
      <w:bookmarkStart w:id="6491" w:name="_Toc36636051"/>
      <w:bookmarkStart w:id="6492" w:name="_Toc37272997"/>
      <w:bookmarkStart w:id="6493" w:name="_Toc45886077"/>
      <w:bookmarkStart w:id="6494" w:name="_Toc53183153"/>
      <w:bookmarkStart w:id="6495" w:name="_Toc58915820"/>
      <w:bookmarkStart w:id="6496" w:name="_Toc58918001"/>
      <w:bookmarkStart w:id="6497" w:name="_Toc66693870"/>
      <w:bookmarkStart w:id="6498" w:name="_Toc74915822"/>
      <w:bookmarkStart w:id="6499" w:name="_Toc76114447"/>
      <w:bookmarkStart w:id="6500" w:name="_Toc76544333"/>
      <w:bookmarkStart w:id="6501" w:name="_Toc82536455"/>
      <w:bookmarkStart w:id="6502" w:name="_Toc89952748"/>
      <w:bookmarkStart w:id="6503" w:name="_Toc98766564"/>
      <w:bookmarkStart w:id="6504" w:name="_Toc99702927"/>
      <w:bookmarkStart w:id="6505" w:name="_Toc106206713"/>
      <w:bookmarkStart w:id="6506" w:name="_Toc115080715"/>
      <w:bookmarkStart w:id="6507" w:name="_Toc121999595"/>
      <w:bookmarkStart w:id="6508" w:name="_Toc124153768"/>
      <w:bookmarkStart w:id="6509" w:name="_Toc124154543"/>
      <w:bookmarkStart w:id="6510" w:name="_Toc131560398"/>
      <w:bookmarkStart w:id="6511" w:name="_Toc137394098"/>
      <w:bookmarkStart w:id="6512" w:name="_Toc163475202"/>
      <w:r w:rsidRPr="00931575">
        <w:rPr>
          <w:lang w:eastAsia="sv-SE"/>
        </w:rPr>
        <w:t>7.5.1.4.2</w:t>
      </w:r>
      <w:r w:rsidRPr="00931575">
        <w:rPr>
          <w:lang w:eastAsia="sv-SE"/>
        </w:rPr>
        <w:tab/>
        <w:t>Procedure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513" w:name="_Toc21102851"/>
      <w:bookmarkStart w:id="6514" w:name="_Toc29810700"/>
      <w:bookmarkStart w:id="6515" w:name="_Toc36636052"/>
      <w:bookmarkStart w:id="6516" w:name="_Toc37272998"/>
      <w:bookmarkStart w:id="6517" w:name="_Toc45886078"/>
      <w:bookmarkStart w:id="6518" w:name="_Toc53183154"/>
      <w:bookmarkStart w:id="6519" w:name="_Toc58915821"/>
      <w:bookmarkStart w:id="6520" w:name="_Toc58918002"/>
      <w:bookmarkStart w:id="6521" w:name="_Toc66693871"/>
      <w:bookmarkStart w:id="6522" w:name="_Toc74915823"/>
      <w:bookmarkStart w:id="6523" w:name="_Toc76114448"/>
      <w:bookmarkStart w:id="6524" w:name="_Toc76544334"/>
      <w:bookmarkStart w:id="6525" w:name="_Toc82536456"/>
      <w:bookmarkStart w:id="6526" w:name="_Toc89952749"/>
      <w:bookmarkStart w:id="6527" w:name="_Toc98766565"/>
      <w:bookmarkStart w:id="6528" w:name="_Toc99702928"/>
      <w:bookmarkStart w:id="6529" w:name="_Toc106206714"/>
      <w:bookmarkStart w:id="6530" w:name="_Toc115080716"/>
      <w:bookmarkStart w:id="6531" w:name="_Toc121999596"/>
      <w:bookmarkStart w:id="6532" w:name="_Toc124153769"/>
      <w:bookmarkStart w:id="6533" w:name="_Toc124154544"/>
      <w:bookmarkStart w:id="6534" w:name="_Toc131560399"/>
      <w:bookmarkStart w:id="6535" w:name="_Toc137394099"/>
      <w:bookmarkStart w:id="6536" w:name="_Toc163475203"/>
      <w:r w:rsidRPr="00931575">
        <w:rPr>
          <w:lang w:eastAsia="sv-SE"/>
        </w:rPr>
        <w:t>7.5.1</w:t>
      </w:r>
      <w:r w:rsidRPr="00931575">
        <w:rPr>
          <w:lang w:eastAsia="zh-CN"/>
        </w:rPr>
        <w:t>.</w:t>
      </w:r>
      <w:r w:rsidRPr="00931575">
        <w:rPr>
          <w:lang w:eastAsia="sv-SE"/>
        </w:rPr>
        <w:t>5</w:t>
      </w:r>
      <w:r w:rsidRPr="00931575">
        <w:rPr>
          <w:lang w:eastAsia="sv-SE"/>
        </w:rPr>
        <w:tab/>
      </w:r>
      <w:bookmarkStart w:id="6537" w:name="_Hlk513649853"/>
      <w:r w:rsidRPr="00931575">
        <w:rPr>
          <w:lang w:eastAsia="sv-SE"/>
        </w:rPr>
        <w:t xml:space="preserve">Test </w:t>
      </w:r>
      <w:bookmarkEnd w:id="6537"/>
      <w:r w:rsidRPr="00931575">
        <w:rPr>
          <w:lang w:eastAsia="sv-SE"/>
        </w:rPr>
        <w:t>requirement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8A8526D" w14:textId="77777777" w:rsidR="00C45907" w:rsidRPr="00931575" w:rsidRDefault="00C45907" w:rsidP="00C45907">
      <w:pPr>
        <w:pStyle w:val="Heading5"/>
        <w:rPr>
          <w:lang w:eastAsia="sv-SE"/>
        </w:rPr>
      </w:pPr>
      <w:bookmarkStart w:id="6538" w:name="_Toc21102852"/>
      <w:bookmarkStart w:id="6539" w:name="_Toc29810701"/>
      <w:bookmarkStart w:id="6540" w:name="_Toc36636053"/>
      <w:bookmarkStart w:id="6541" w:name="_Toc37272999"/>
      <w:bookmarkStart w:id="6542" w:name="_Toc45886079"/>
      <w:bookmarkStart w:id="6543" w:name="_Toc53183155"/>
      <w:bookmarkStart w:id="6544" w:name="_Toc58915822"/>
      <w:bookmarkStart w:id="6545" w:name="_Toc58918003"/>
      <w:bookmarkStart w:id="6546" w:name="_Toc66693872"/>
      <w:bookmarkStart w:id="6547" w:name="_Toc74915824"/>
      <w:bookmarkStart w:id="6548" w:name="_Toc76114449"/>
      <w:bookmarkStart w:id="6549" w:name="_Toc76544335"/>
      <w:bookmarkStart w:id="6550" w:name="_Toc82536457"/>
      <w:bookmarkStart w:id="6551" w:name="_Toc89952750"/>
      <w:bookmarkStart w:id="6552" w:name="_Toc98766566"/>
      <w:bookmarkStart w:id="6553" w:name="_Toc99702929"/>
      <w:bookmarkStart w:id="6554" w:name="_Toc106206715"/>
      <w:bookmarkStart w:id="6555" w:name="_Toc115080717"/>
      <w:bookmarkStart w:id="6556" w:name="_Toc121999597"/>
      <w:bookmarkStart w:id="6557" w:name="_Toc124153770"/>
      <w:bookmarkStart w:id="6558" w:name="_Toc124154545"/>
      <w:bookmarkStart w:id="6559" w:name="_Toc131560400"/>
      <w:bookmarkStart w:id="6560" w:name="_Toc137394100"/>
      <w:bookmarkStart w:id="6561" w:name="_Toc163475204"/>
      <w:r w:rsidRPr="00931575">
        <w:rPr>
          <w:lang w:eastAsia="sv-SE"/>
        </w:rPr>
        <w:t>7.5.1.5.1</w:t>
      </w:r>
      <w:r w:rsidRPr="00931575">
        <w:rPr>
          <w:lang w:eastAsia="sv-SE"/>
        </w:rPr>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562" w:name="_Toc21102853"/>
      <w:bookmarkStart w:id="6563" w:name="_Toc29810702"/>
      <w:bookmarkStart w:id="6564" w:name="_Toc36636054"/>
      <w:bookmarkStart w:id="6565" w:name="_Toc37273000"/>
      <w:bookmarkStart w:id="6566" w:name="_Toc45886080"/>
      <w:bookmarkStart w:id="6567" w:name="_Toc53183156"/>
      <w:bookmarkStart w:id="6568" w:name="_Toc58915823"/>
      <w:bookmarkStart w:id="6569" w:name="_Toc58918004"/>
      <w:bookmarkStart w:id="6570" w:name="_Toc66693873"/>
      <w:bookmarkStart w:id="6571" w:name="_Toc74915825"/>
      <w:bookmarkStart w:id="6572" w:name="_Toc76114450"/>
      <w:bookmarkStart w:id="6573" w:name="_Toc76544336"/>
      <w:bookmarkStart w:id="6574" w:name="_Toc82536458"/>
      <w:bookmarkStart w:id="6575" w:name="_Toc89952751"/>
      <w:bookmarkStart w:id="6576" w:name="_Toc98766567"/>
      <w:bookmarkStart w:id="6577" w:name="_Toc99702930"/>
      <w:bookmarkStart w:id="6578" w:name="_Toc106206716"/>
      <w:bookmarkStart w:id="6579" w:name="_Toc115080718"/>
      <w:bookmarkStart w:id="6580" w:name="_Toc121999598"/>
      <w:bookmarkStart w:id="6581" w:name="_Toc124153771"/>
      <w:bookmarkStart w:id="6582" w:name="_Toc124154546"/>
      <w:bookmarkStart w:id="6583" w:name="_Toc131560401"/>
      <w:bookmarkStart w:id="6584" w:name="_Toc137394101"/>
      <w:bookmarkStart w:id="6585" w:name="_Toc163475205"/>
      <w:r w:rsidRPr="00931575">
        <w:rPr>
          <w:lang w:eastAsia="sv-SE"/>
        </w:rPr>
        <w:t>7.5.1.5.2</w:t>
      </w:r>
      <w:r w:rsidRPr="00931575">
        <w:rPr>
          <w:lang w:eastAsia="sv-SE"/>
        </w:rPr>
        <w:tab/>
        <w:t xml:space="preserve">Test requirements for </w:t>
      </w:r>
      <w:r w:rsidRPr="00931575">
        <w:rPr>
          <w:i/>
          <w:lang w:eastAsia="sv-SE"/>
        </w:rPr>
        <w:t>BS type 1-O</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586" w:name="_Toc21102854"/>
      <w:bookmarkStart w:id="6587" w:name="_Toc29810703"/>
      <w:bookmarkStart w:id="6588" w:name="_Toc36636055"/>
      <w:bookmarkStart w:id="6589" w:name="_Toc37273001"/>
      <w:bookmarkStart w:id="6590" w:name="_Toc45886081"/>
      <w:bookmarkStart w:id="6591" w:name="_Toc53183157"/>
      <w:bookmarkStart w:id="6592" w:name="_Toc58915824"/>
      <w:bookmarkStart w:id="6593" w:name="_Toc58918005"/>
      <w:bookmarkStart w:id="6594" w:name="_Toc66693874"/>
      <w:bookmarkStart w:id="6595" w:name="_Toc74915826"/>
      <w:bookmarkStart w:id="6596" w:name="_Toc76114451"/>
      <w:bookmarkStart w:id="6597" w:name="_Toc76544337"/>
      <w:bookmarkStart w:id="6598" w:name="_Toc82536459"/>
      <w:bookmarkStart w:id="6599" w:name="_Toc89952752"/>
      <w:bookmarkStart w:id="6600" w:name="_Toc98766568"/>
      <w:bookmarkStart w:id="6601" w:name="_Toc99702931"/>
      <w:bookmarkStart w:id="6602" w:name="_Toc106206717"/>
      <w:bookmarkStart w:id="6603" w:name="_Toc115080719"/>
      <w:bookmarkStart w:id="6604" w:name="_Toc121999599"/>
      <w:bookmarkStart w:id="6605" w:name="_Toc124153772"/>
      <w:bookmarkStart w:id="6606" w:name="_Toc124154547"/>
      <w:bookmarkStart w:id="6607" w:name="_Toc131560402"/>
      <w:bookmarkStart w:id="6608" w:name="_Toc137394102"/>
      <w:bookmarkStart w:id="6609" w:name="_Toc163475206"/>
      <w:r w:rsidRPr="00931575">
        <w:rPr>
          <w:lang w:eastAsia="sv-SE"/>
        </w:rPr>
        <w:t>7.5.1.5.3</w:t>
      </w:r>
      <w:r w:rsidRPr="00931575">
        <w:rPr>
          <w:lang w:eastAsia="sv-SE"/>
        </w:rPr>
        <w:tab/>
        <w:t xml:space="preserve">Test requirements for </w:t>
      </w:r>
      <w:r w:rsidRPr="00931575">
        <w:rPr>
          <w:i/>
          <w:lang w:eastAsia="sv-SE"/>
        </w:rPr>
        <w:t>BS type 2-O</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661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661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6611" w:name="_Toc21102855"/>
            <w:bookmarkStart w:id="6612" w:name="_Toc29810704"/>
            <w:bookmarkStart w:id="6613" w:name="_Toc36636056"/>
            <w:bookmarkStart w:id="6614" w:name="_Toc37273002"/>
            <w:bookmarkStart w:id="6615" w:name="_Toc45886082"/>
            <w:bookmarkStart w:id="6616" w:name="_Toc53183158"/>
            <w:bookmarkStart w:id="6617" w:name="_Toc58915825"/>
            <w:bookmarkStart w:id="6618" w:name="_Toc58918006"/>
            <w:bookmarkStart w:id="6619" w:name="_Toc66693875"/>
            <w:bookmarkStart w:id="6620" w:name="_Toc74915827"/>
            <w:bookmarkStart w:id="6621" w:name="_Toc76114452"/>
            <w:bookmarkStart w:id="6622" w:name="_Toc76544338"/>
            <w:bookmarkStart w:id="6623" w:name="_Toc82536460"/>
            <w:bookmarkStart w:id="6624" w:name="_Toc89952753"/>
            <w:bookmarkStart w:id="6625" w:name="_Toc98766569"/>
            <w:bookmarkStart w:id="6626" w:name="_Toc99702932"/>
            <w:bookmarkStart w:id="6627" w:name="_Toc106206718"/>
            <w:bookmarkStart w:id="6628" w:name="_Toc115080720"/>
            <w:bookmarkStart w:id="6629" w:name="_Toc121999600"/>
            <w:bookmarkStart w:id="6630" w:name="_Toc124153773"/>
            <w:bookmarkStart w:id="663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632" w:name="_Toc131560403"/>
      <w:bookmarkStart w:id="6633" w:name="_Toc137394103"/>
      <w:bookmarkStart w:id="6634" w:name="_Toc16347520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9BE35E6" w14:textId="77777777" w:rsidR="00C45907" w:rsidRPr="00931575" w:rsidRDefault="00C45907" w:rsidP="00C45907">
      <w:pPr>
        <w:pStyle w:val="Heading4"/>
        <w:rPr>
          <w:lang w:eastAsia="sv-SE"/>
        </w:rPr>
      </w:pPr>
      <w:bookmarkStart w:id="6635" w:name="_Toc21102856"/>
      <w:bookmarkStart w:id="6636" w:name="_Toc29810705"/>
      <w:bookmarkStart w:id="6637" w:name="_Toc36636057"/>
      <w:bookmarkStart w:id="6638" w:name="_Toc37273003"/>
      <w:bookmarkStart w:id="6639" w:name="_Toc45886083"/>
      <w:bookmarkStart w:id="6640" w:name="_Toc53183159"/>
      <w:bookmarkStart w:id="6641" w:name="_Toc58915826"/>
      <w:bookmarkStart w:id="6642" w:name="_Toc58918007"/>
      <w:bookmarkStart w:id="6643" w:name="_Toc66693876"/>
      <w:bookmarkStart w:id="6644" w:name="_Toc74915828"/>
      <w:bookmarkStart w:id="6645" w:name="_Toc76114453"/>
      <w:bookmarkStart w:id="6646" w:name="_Toc76544339"/>
      <w:bookmarkStart w:id="6647" w:name="_Toc82536461"/>
      <w:bookmarkStart w:id="6648" w:name="_Toc89952754"/>
      <w:bookmarkStart w:id="6649" w:name="_Toc98766570"/>
      <w:bookmarkStart w:id="6650" w:name="_Toc99702933"/>
      <w:bookmarkStart w:id="6651" w:name="_Toc106206719"/>
      <w:bookmarkStart w:id="6652" w:name="_Toc115080721"/>
      <w:bookmarkStart w:id="6653" w:name="_Toc121999601"/>
      <w:bookmarkStart w:id="6654" w:name="_Toc124153774"/>
      <w:bookmarkStart w:id="6655" w:name="_Toc124154549"/>
      <w:bookmarkStart w:id="6656" w:name="_Toc131560404"/>
      <w:bookmarkStart w:id="6657" w:name="_Toc137394104"/>
      <w:bookmarkStart w:id="6658" w:name="_Toc163475208"/>
      <w:r w:rsidRPr="00931575">
        <w:rPr>
          <w:lang w:eastAsia="sv-SE"/>
        </w:rPr>
        <w:t>7.5.2.1</w:t>
      </w:r>
      <w:r w:rsidRPr="00931575">
        <w:rPr>
          <w:lang w:eastAsia="sv-SE"/>
        </w:rPr>
        <w:tab/>
        <w:t>Definition and applicability</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659" w:name="_Toc21102857"/>
      <w:bookmarkStart w:id="6660" w:name="_Toc29810706"/>
      <w:bookmarkStart w:id="6661" w:name="_Toc36636058"/>
      <w:bookmarkStart w:id="6662" w:name="_Toc37273004"/>
      <w:bookmarkStart w:id="6663" w:name="_Toc45886084"/>
      <w:bookmarkStart w:id="6664" w:name="_Toc53183160"/>
      <w:bookmarkStart w:id="6665" w:name="_Toc58915827"/>
      <w:bookmarkStart w:id="6666" w:name="_Toc58918008"/>
      <w:bookmarkStart w:id="6667" w:name="_Toc66693877"/>
      <w:bookmarkStart w:id="6668" w:name="_Toc74915829"/>
      <w:bookmarkStart w:id="6669" w:name="_Toc76114454"/>
      <w:bookmarkStart w:id="6670" w:name="_Toc76544340"/>
      <w:bookmarkStart w:id="6671" w:name="_Toc82536462"/>
      <w:bookmarkStart w:id="6672" w:name="_Toc89952755"/>
      <w:bookmarkStart w:id="6673" w:name="_Toc98766571"/>
      <w:bookmarkStart w:id="6674" w:name="_Toc99702934"/>
      <w:bookmarkStart w:id="6675" w:name="_Toc106206720"/>
      <w:bookmarkStart w:id="6676" w:name="_Toc115080722"/>
      <w:bookmarkStart w:id="6677" w:name="_Toc121999602"/>
      <w:bookmarkStart w:id="6678" w:name="_Toc124153775"/>
      <w:bookmarkStart w:id="6679" w:name="_Toc124154550"/>
      <w:bookmarkStart w:id="6680" w:name="_Toc131560405"/>
      <w:bookmarkStart w:id="6681" w:name="_Toc137394105"/>
      <w:bookmarkStart w:id="6682" w:name="_Toc163475209"/>
      <w:r w:rsidRPr="00931575">
        <w:rPr>
          <w:lang w:eastAsia="sv-SE"/>
        </w:rPr>
        <w:t>7.5.2.2</w:t>
      </w:r>
      <w:r w:rsidRPr="00931575">
        <w:rPr>
          <w:lang w:eastAsia="sv-SE"/>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683" w:name="_Toc21102858"/>
      <w:bookmarkStart w:id="6684" w:name="_Toc29810707"/>
      <w:bookmarkStart w:id="6685" w:name="_Toc36636059"/>
      <w:bookmarkStart w:id="6686" w:name="_Toc37273005"/>
      <w:bookmarkStart w:id="6687" w:name="_Toc45886085"/>
      <w:bookmarkStart w:id="6688" w:name="_Toc53183161"/>
      <w:bookmarkStart w:id="6689" w:name="_Toc58915828"/>
      <w:bookmarkStart w:id="6690" w:name="_Toc58918009"/>
      <w:bookmarkStart w:id="6691" w:name="_Toc66693878"/>
      <w:bookmarkStart w:id="6692" w:name="_Toc74915830"/>
      <w:bookmarkStart w:id="6693" w:name="_Toc76114455"/>
      <w:bookmarkStart w:id="6694" w:name="_Toc76544341"/>
      <w:bookmarkStart w:id="6695" w:name="_Toc82536463"/>
      <w:bookmarkStart w:id="6696" w:name="_Toc89952756"/>
      <w:bookmarkStart w:id="6697" w:name="_Toc98766572"/>
      <w:bookmarkStart w:id="6698" w:name="_Toc99702935"/>
      <w:bookmarkStart w:id="6699" w:name="_Toc106206721"/>
      <w:bookmarkStart w:id="6700" w:name="_Toc115080723"/>
      <w:bookmarkStart w:id="6701" w:name="_Toc121999603"/>
      <w:bookmarkStart w:id="6702" w:name="_Toc124153776"/>
      <w:bookmarkStart w:id="6703" w:name="_Toc124154551"/>
      <w:bookmarkStart w:id="6704" w:name="_Toc131560406"/>
      <w:bookmarkStart w:id="6705" w:name="_Toc137394106"/>
      <w:bookmarkStart w:id="6706" w:name="_Toc163475210"/>
      <w:r w:rsidRPr="00931575">
        <w:rPr>
          <w:lang w:eastAsia="sv-SE"/>
        </w:rPr>
        <w:t>7.5.2.3</w:t>
      </w:r>
      <w:r w:rsidRPr="00931575">
        <w:rPr>
          <w:lang w:eastAsia="sv-SE"/>
        </w:rPr>
        <w:tab/>
        <w:t>Test purpose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707" w:name="_Toc21102859"/>
      <w:bookmarkStart w:id="6708" w:name="_Toc29810708"/>
      <w:bookmarkStart w:id="6709" w:name="_Toc36636060"/>
      <w:bookmarkStart w:id="6710" w:name="_Toc37273006"/>
      <w:bookmarkStart w:id="6711" w:name="_Toc45886086"/>
      <w:bookmarkStart w:id="6712" w:name="_Toc53183162"/>
      <w:bookmarkStart w:id="6713" w:name="_Toc58915829"/>
      <w:bookmarkStart w:id="6714" w:name="_Toc58918010"/>
      <w:bookmarkStart w:id="6715" w:name="_Toc66693879"/>
      <w:bookmarkStart w:id="6716" w:name="_Toc74915831"/>
      <w:bookmarkStart w:id="6717" w:name="_Toc76114456"/>
      <w:bookmarkStart w:id="6718" w:name="_Toc76544342"/>
      <w:bookmarkStart w:id="6719" w:name="_Toc82536464"/>
      <w:bookmarkStart w:id="6720" w:name="_Toc89952757"/>
      <w:bookmarkStart w:id="6721" w:name="_Toc98766573"/>
      <w:bookmarkStart w:id="6722" w:name="_Toc99702936"/>
      <w:bookmarkStart w:id="6723" w:name="_Toc106206722"/>
      <w:bookmarkStart w:id="6724" w:name="_Toc115080724"/>
      <w:bookmarkStart w:id="6725" w:name="_Toc121999604"/>
      <w:bookmarkStart w:id="6726" w:name="_Toc124153777"/>
      <w:bookmarkStart w:id="6727" w:name="_Toc124154552"/>
      <w:bookmarkStart w:id="6728" w:name="_Toc131560407"/>
      <w:bookmarkStart w:id="6729" w:name="_Toc137394107"/>
      <w:bookmarkStart w:id="6730" w:name="_Toc163475211"/>
      <w:r w:rsidRPr="00931575">
        <w:rPr>
          <w:lang w:eastAsia="sv-SE"/>
        </w:rPr>
        <w:t>7.5.2</w:t>
      </w:r>
      <w:r w:rsidRPr="00931575">
        <w:rPr>
          <w:lang w:eastAsia="zh-CN"/>
        </w:rPr>
        <w:t>.</w:t>
      </w:r>
      <w:r w:rsidRPr="00931575">
        <w:rPr>
          <w:lang w:eastAsia="sv-SE"/>
        </w:rPr>
        <w:t>4</w:t>
      </w:r>
      <w:r w:rsidRPr="00931575">
        <w:rPr>
          <w:lang w:eastAsia="sv-SE"/>
        </w:rPr>
        <w:tab/>
        <w:t>Method of test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B1A5525" w14:textId="77777777" w:rsidR="00C45907" w:rsidRPr="00931575" w:rsidRDefault="00C45907" w:rsidP="00C45907">
      <w:pPr>
        <w:pStyle w:val="Heading5"/>
        <w:rPr>
          <w:lang w:eastAsia="sv-SE"/>
        </w:rPr>
      </w:pPr>
      <w:bookmarkStart w:id="6731" w:name="_Toc21102860"/>
      <w:bookmarkStart w:id="6732" w:name="_Toc29810709"/>
      <w:bookmarkStart w:id="6733" w:name="_Toc36636061"/>
      <w:bookmarkStart w:id="6734" w:name="_Toc37273007"/>
      <w:bookmarkStart w:id="6735" w:name="_Toc45886087"/>
      <w:bookmarkStart w:id="6736" w:name="_Toc53183163"/>
      <w:bookmarkStart w:id="6737" w:name="_Toc58915830"/>
      <w:bookmarkStart w:id="6738" w:name="_Toc58918011"/>
      <w:bookmarkStart w:id="6739" w:name="_Toc66693880"/>
      <w:bookmarkStart w:id="6740" w:name="_Toc74915832"/>
      <w:bookmarkStart w:id="6741" w:name="_Toc76114457"/>
      <w:bookmarkStart w:id="6742" w:name="_Toc76544343"/>
      <w:bookmarkStart w:id="6743" w:name="_Toc82536465"/>
      <w:bookmarkStart w:id="6744" w:name="_Toc89952758"/>
      <w:bookmarkStart w:id="6745" w:name="_Toc98766574"/>
      <w:bookmarkStart w:id="6746" w:name="_Toc99702937"/>
      <w:bookmarkStart w:id="6747" w:name="_Toc106206723"/>
      <w:bookmarkStart w:id="6748" w:name="_Toc115080725"/>
      <w:bookmarkStart w:id="6749" w:name="_Toc121999605"/>
      <w:bookmarkStart w:id="6750" w:name="_Toc124153778"/>
      <w:bookmarkStart w:id="6751" w:name="_Toc124154553"/>
      <w:bookmarkStart w:id="6752" w:name="_Toc131560408"/>
      <w:bookmarkStart w:id="6753" w:name="_Toc137394108"/>
      <w:bookmarkStart w:id="6754" w:name="_Toc163475212"/>
      <w:r w:rsidRPr="00931575">
        <w:rPr>
          <w:lang w:eastAsia="sv-SE"/>
        </w:rPr>
        <w:t>7.5.2.4.1</w:t>
      </w:r>
      <w:r w:rsidRPr="00931575">
        <w:rPr>
          <w:lang w:eastAsia="sv-SE"/>
        </w:rPr>
        <w:tab/>
        <w:t>Initial conditions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755" w:name="_Toc21102861"/>
      <w:bookmarkStart w:id="6756" w:name="_Toc29810710"/>
      <w:bookmarkStart w:id="6757" w:name="_Toc36636062"/>
      <w:bookmarkStart w:id="6758" w:name="_Toc37273008"/>
      <w:bookmarkStart w:id="6759" w:name="_Toc45886088"/>
      <w:bookmarkStart w:id="6760" w:name="_Toc53183164"/>
      <w:bookmarkStart w:id="6761" w:name="_Toc58915831"/>
      <w:bookmarkStart w:id="6762" w:name="_Toc58918012"/>
      <w:bookmarkStart w:id="6763" w:name="_Toc66693881"/>
      <w:bookmarkStart w:id="6764" w:name="_Toc74915833"/>
      <w:bookmarkStart w:id="6765" w:name="_Toc76114458"/>
      <w:bookmarkStart w:id="6766" w:name="_Toc76544344"/>
      <w:bookmarkStart w:id="6767" w:name="_Toc82536466"/>
      <w:bookmarkStart w:id="6768" w:name="_Toc89952759"/>
      <w:bookmarkStart w:id="6769" w:name="_Toc98766575"/>
      <w:bookmarkStart w:id="6770" w:name="_Toc99702938"/>
      <w:bookmarkStart w:id="6771" w:name="_Toc106206724"/>
      <w:bookmarkStart w:id="6772" w:name="_Toc115080726"/>
      <w:bookmarkStart w:id="6773" w:name="_Toc121999606"/>
      <w:bookmarkStart w:id="6774" w:name="_Toc124153779"/>
      <w:bookmarkStart w:id="6775" w:name="_Toc124154554"/>
      <w:bookmarkStart w:id="6776" w:name="_Toc131560409"/>
      <w:bookmarkStart w:id="6777" w:name="_Toc137394109"/>
      <w:bookmarkStart w:id="6778" w:name="_Toc163475213"/>
      <w:r w:rsidRPr="00931575">
        <w:rPr>
          <w:lang w:eastAsia="sv-SE"/>
        </w:rPr>
        <w:t>7.5.2.4.2</w:t>
      </w:r>
      <w:r w:rsidRPr="00931575">
        <w:rPr>
          <w:lang w:eastAsia="sv-SE"/>
        </w:rPr>
        <w:tab/>
        <w:t>Procedure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779" w:name="_Toc21102862"/>
      <w:bookmarkStart w:id="6780" w:name="_Toc29810711"/>
      <w:bookmarkStart w:id="6781" w:name="_Toc36636063"/>
      <w:bookmarkStart w:id="6782" w:name="_Toc37273009"/>
      <w:bookmarkStart w:id="6783" w:name="_Toc45886089"/>
      <w:bookmarkStart w:id="6784" w:name="_Toc53183165"/>
      <w:bookmarkStart w:id="6785" w:name="_Toc58915832"/>
      <w:bookmarkStart w:id="6786" w:name="_Toc58918013"/>
      <w:bookmarkStart w:id="6787" w:name="_Toc66693882"/>
      <w:bookmarkStart w:id="6788" w:name="_Toc74915834"/>
      <w:bookmarkStart w:id="6789" w:name="_Toc76114459"/>
      <w:bookmarkStart w:id="6790" w:name="_Toc76544345"/>
      <w:bookmarkStart w:id="6791" w:name="_Toc82536467"/>
      <w:bookmarkStart w:id="6792" w:name="_Toc89952760"/>
      <w:bookmarkStart w:id="6793" w:name="_Toc98766576"/>
      <w:bookmarkStart w:id="6794" w:name="_Toc99702939"/>
      <w:bookmarkStart w:id="6795" w:name="_Toc106206725"/>
      <w:bookmarkStart w:id="6796" w:name="_Toc115080727"/>
      <w:bookmarkStart w:id="6797" w:name="_Toc121999607"/>
      <w:bookmarkStart w:id="6798" w:name="_Toc124153780"/>
      <w:bookmarkStart w:id="6799" w:name="_Toc124154555"/>
      <w:bookmarkStart w:id="6800" w:name="_Toc131560410"/>
      <w:bookmarkStart w:id="6801" w:name="_Toc137394110"/>
      <w:bookmarkStart w:id="6802" w:name="_Toc163475214"/>
      <w:r w:rsidRPr="00931575">
        <w:rPr>
          <w:lang w:eastAsia="sv-SE"/>
        </w:rPr>
        <w:t>7.5.2</w:t>
      </w:r>
      <w:r w:rsidRPr="00931575">
        <w:rPr>
          <w:lang w:eastAsia="zh-CN"/>
        </w:rPr>
        <w:t>.</w:t>
      </w:r>
      <w:r w:rsidRPr="00931575">
        <w:rPr>
          <w:lang w:eastAsia="sv-SE"/>
        </w:rPr>
        <w:t>5</w:t>
      </w:r>
      <w:r w:rsidRPr="00931575">
        <w:rPr>
          <w:lang w:eastAsia="sv-SE"/>
        </w:rPr>
        <w:tab/>
        <w:t>Test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B77D2BF" w14:textId="77777777" w:rsidR="00C45907" w:rsidRPr="00931575" w:rsidRDefault="00C45907" w:rsidP="00C45907">
      <w:pPr>
        <w:pStyle w:val="Heading5"/>
        <w:rPr>
          <w:lang w:eastAsia="sv-SE"/>
        </w:rPr>
      </w:pPr>
      <w:bookmarkStart w:id="6803" w:name="_Toc21102863"/>
      <w:bookmarkStart w:id="6804" w:name="_Toc29810712"/>
      <w:bookmarkStart w:id="6805" w:name="_Toc36636064"/>
      <w:bookmarkStart w:id="6806" w:name="_Toc37273010"/>
      <w:bookmarkStart w:id="6807" w:name="_Toc45886090"/>
      <w:bookmarkStart w:id="6808" w:name="_Toc53183166"/>
      <w:bookmarkStart w:id="6809" w:name="_Toc58915833"/>
      <w:bookmarkStart w:id="6810" w:name="_Toc58918014"/>
      <w:bookmarkStart w:id="6811" w:name="_Toc66693883"/>
      <w:bookmarkStart w:id="6812" w:name="_Toc74915835"/>
      <w:bookmarkStart w:id="6813" w:name="_Toc76114460"/>
      <w:bookmarkStart w:id="6814" w:name="_Toc76544346"/>
      <w:bookmarkStart w:id="6815" w:name="_Toc82536468"/>
      <w:bookmarkStart w:id="6816" w:name="_Toc89952761"/>
      <w:bookmarkStart w:id="6817" w:name="_Toc98766577"/>
      <w:bookmarkStart w:id="6818" w:name="_Toc99702940"/>
      <w:bookmarkStart w:id="6819" w:name="_Toc106206726"/>
      <w:bookmarkStart w:id="6820" w:name="_Toc115080728"/>
      <w:bookmarkStart w:id="6821" w:name="_Toc121999608"/>
      <w:bookmarkStart w:id="6822" w:name="_Toc124153781"/>
      <w:bookmarkStart w:id="6823" w:name="_Toc124154556"/>
      <w:bookmarkStart w:id="6824" w:name="_Toc131560411"/>
      <w:bookmarkStart w:id="6825" w:name="_Toc137394111"/>
      <w:bookmarkStart w:id="6826" w:name="_Toc163475215"/>
      <w:r w:rsidRPr="00931575">
        <w:rPr>
          <w:lang w:eastAsia="sv-SE"/>
        </w:rPr>
        <w:t>7.5.2.5.1</w:t>
      </w:r>
      <w:r w:rsidRPr="00931575">
        <w:rPr>
          <w:lang w:eastAsia="sv-SE"/>
        </w:rPr>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827" w:name="_Toc21102864"/>
      <w:bookmarkStart w:id="6828" w:name="_Toc29810713"/>
      <w:bookmarkStart w:id="6829" w:name="_Toc36636065"/>
      <w:bookmarkStart w:id="6830" w:name="_Toc37273011"/>
      <w:bookmarkStart w:id="6831" w:name="_Toc45886091"/>
      <w:bookmarkStart w:id="6832" w:name="_Toc53183167"/>
      <w:bookmarkStart w:id="6833" w:name="_Toc58915834"/>
      <w:bookmarkStart w:id="6834" w:name="_Toc58918015"/>
      <w:bookmarkStart w:id="6835" w:name="_Toc66693884"/>
      <w:bookmarkStart w:id="6836" w:name="_Toc74915836"/>
      <w:bookmarkStart w:id="6837" w:name="_Toc76114461"/>
      <w:bookmarkStart w:id="6838" w:name="_Toc76544347"/>
      <w:bookmarkStart w:id="6839" w:name="_Toc82536469"/>
      <w:bookmarkStart w:id="6840" w:name="_Toc89952762"/>
      <w:bookmarkStart w:id="6841" w:name="_Toc98766578"/>
      <w:bookmarkStart w:id="6842" w:name="_Toc99702941"/>
      <w:bookmarkStart w:id="6843" w:name="_Toc106206727"/>
      <w:bookmarkStart w:id="6844" w:name="_Toc115080729"/>
      <w:bookmarkStart w:id="6845" w:name="_Toc121999609"/>
      <w:bookmarkStart w:id="6846" w:name="_Toc124153782"/>
      <w:bookmarkStart w:id="6847" w:name="_Toc124154557"/>
      <w:bookmarkStart w:id="6848" w:name="_Toc131560412"/>
      <w:bookmarkStart w:id="6849" w:name="_Toc137394112"/>
      <w:bookmarkStart w:id="6850" w:name="_Toc163475216"/>
      <w:r w:rsidRPr="00931575">
        <w:rPr>
          <w:lang w:eastAsia="sv-SE"/>
        </w:rPr>
        <w:t>7.5.2.5.2</w:t>
      </w:r>
      <w:r w:rsidRPr="00931575">
        <w:rPr>
          <w:lang w:eastAsia="sv-SE"/>
        </w:rPr>
        <w:tab/>
        <w:t xml:space="preserve">Test requirements for </w:t>
      </w:r>
      <w:r w:rsidRPr="00931575">
        <w:rPr>
          <w:i/>
          <w:lang w:eastAsia="sv-SE"/>
        </w:rPr>
        <w:t>BS type 1-O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851" w:name="_Toc21102865"/>
      <w:bookmarkStart w:id="6852" w:name="_Toc29810714"/>
      <w:bookmarkStart w:id="6853" w:name="_Toc36636066"/>
      <w:bookmarkStart w:id="6854" w:name="_Toc37273012"/>
      <w:bookmarkStart w:id="6855" w:name="_Toc45886092"/>
      <w:bookmarkStart w:id="6856" w:name="_Toc53183168"/>
      <w:bookmarkStart w:id="6857" w:name="_Toc58915835"/>
      <w:bookmarkStart w:id="6858" w:name="_Toc58918016"/>
      <w:bookmarkStart w:id="6859" w:name="_Toc66693885"/>
      <w:bookmarkStart w:id="6860" w:name="_Toc74915837"/>
      <w:bookmarkStart w:id="6861" w:name="_Toc76114462"/>
      <w:bookmarkStart w:id="6862" w:name="_Toc76544348"/>
      <w:bookmarkStart w:id="6863" w:name="_Toc82536470"/>
      <w:bookmarkStart w:id="6864" w:name="_Toc89952763"/>
      <w:bookmarkStart w:id="6865" w:name="_Toc98766579"/>
      <w:bookmarkStart w:id="6866" w:name="_Toc99702942"/>
      <w:bookmarkStart w:id="6867" w:name="_Toc106206728"/>
      <w:bookmarkStart w:id="6868" w:name="_Toc115080730"/>
      <w:bookmarkStart w:id="6869" w:name="_Toc121999610"/>
      <w:bookmarkStart w:id="6870" w:name="_Toc124153783"/>
      <w:bookmarkStart w:id="6871" w:name="_Toc124154558"/>
      <w:bookmarkStart w:id="6872" w:name="_Toc131560413"/>
      <w:bookmarkStart w:id="6873" w:name="_Toc137394113"/>
      <w:bookmarkStart w:id="6874" w:name="_Toc163475217"/>
      <w:r w:rsidRPr="00931575">
        <w:rPr>
          <w:lang w:eastAsia="sv-SE"/>
        </w:rPr>
        <w:t>7.5.2.5.3</w:t>
      </w:r>
      <w:r w:rsidRPr="00931575">
        <w:rPr>
          <w:lang w:eastAsia="sv-SE"/>
        </w:rPr>
        <w:tab/>
        <w:t xml:space="preserve">Test requirements for </w:t>
      </w:r>
      <w:r w:rsidRPr="00931575">
        <w:rPr>
          <w:i/>
          <w:lang w:eastAsia="sv-SE"/>
        </w:rPr>
        <w:t>BS type 2-O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6875" w:name="_Toc21102866"/>
            <w:bookmarkStart w:id="6876" w:name="_Toc29810715"/>
            <w:bookmarkStart w:id="6877" w:name="_Toc36636067"/>
            <w:bookmarkStart w:id="6878" w:name="_Toc37273013"/>
            <w:bookmarkStart w:id="6879" w:name="_Toc45886093"/>
            <w:bookmarkStart w:id="6880" w:name="_Toc53183169"/>
            <w:bookmarkStart w:id="6881" w:name="_Toc58915836"/>
            <w:bookmarkStart w:id="6882" w:name="_Toc58918017"/>
            <w:bookmarkStart w:id="6883" w:name="_Toc66693886"/>
            <w:bookmarkStart w:id="6884" w:name="_Toc74915838"/>
            <w:bookmarkStart w:id="6885" w:name="_Toc76114463"/>
            <w:bookmarkStart w:id="6886" w:name="_Toc76544349"/>
            <w:bookmarkStart w:id="6887" w:name="_Toc82536471"/>
            <w:bookmarkStart w:id="6888" w:name="_Toc89952764"/>
            <w:bookmarkStart w:id="6889" w:name="_Toc98766580"/>
            <w:bookmarkStart w:id="6890" w:name="_Toc99702943"/>
            <w:bookmarkStart w:id="6891" w:name="_Toc106206729"/>
            <w:bookmarkStart w:id="6892" w:name="_Toc115080731"/>
            <w:bookmarkStart w:id="6893" w:name="_Toc121999611"/>
            <w:bookmarkStart w:id="6894" w:name="_Toc124153784"/>
            <w:bookmarkStart w:id="6895"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6896" w:name="_Toc131560414"/>
      <w:bookmarkStart w:id="6897" w:name="_Toc137394114"/>
      <w:bookmarkStart w:id="6898" w:name="_Toc163475218"/>
      <w:r w:rsidRPr="00931575">
        <w:t>7.6</w:t>
      </w:r>
      <w:r w:rsidRPr="00931575">
        <w:tab/>
        <w:t>OTA out-of-band blocking</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D83FC56" w14:textId="77777777" w:rsidR="00C45907" w:rsidRPr="00931575" w:rsidRDefault="00C45907" w:rsidP="00C45907">
      <w:pPr>
        <w:pStyle w:val="Heading3"/>
      </w:pPr>
      <w:bookmarkStart w:id="6899" w:name="_Toc21102867"/>
      <w:bookmarkStart w:id="6900" w:name="_Toc29810716"/>
      <w:bookmarkStart w:id="6901" w:name="_Toc36636068"/>
      <w:bookmarkStart w:id="6902" w:name="_Toc37273014"/>
      <w:bookmarkStart w:id="6903" w:name="_Toc45886094"/>
      <w:bookmarkStart w:id="6904" w:name="_Toc53183170"/>
      <w:bookmarkStart w:id="6905" w:name="_Toc58915837"/>
      <w:bookmarkStart w:id="6906" w:name="_Toc58918018"/>
      <w:bookmarkStart w:id="6907" w:name="_Toc66693887"/>
      <w:bookmarkStart w:id="6908" w:name="_Toc74915839"/>
      <w:bookmarkStart w:id="6909" w:name="_Toc76114464"/>
      <w:bookmarkStart w:id="6910" w:name="_Toc76544350"/>
      <w:bookmarkStart w:id="6911" w:name="_Toc82536472"/>
      <w:bookmarkStart w:id="6912" w:name="_Toc89952765"/>
      <w:bookmarkStart w:id="6913" w:name="_Toc98766581"/>
      <w:bookmarkStart w:id="6914" w:name="_Toc99702944"/>
      <w:bookmarkStart w:id="6915" w:name="_Toc106206730"/>
      <w:bookmarkStart w:id="6916" w:name="_Toc115080732"/>
      <w:bookmarkStart w:id="6917" w:name="_Toc121999612"/>
      <w:bookmarkStart w:id="6918" w:name="_Toc124153785"/>
      <w:bookmarkStart w:id="6919" w:name="_Toc124154560"/>
      <w:bookmarkStart w:id="6920" w:name="_Toc131560415"/>
      <w:bookmarkStart w:id="6921" w:name="_Toc137394115"/>
      <w:bookmarkStart w:id="6922" w:name="_Toc163475219"/>
      <w:r w:rsidRPr="00931575">
        <w:t>7.6.1</w:t>
      </w:r>
      <w:r w:rsidRPr="00931575">
        <w:tab/>
        <w:t>Definition and applicability</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23" w:name="_Toc21102868"/>
      <w:bookmarkStart w:id="6924" w:name="_Toc29810717"/>
      <w:bookmarkStart w:id="6925" w:name="_Toc36636069"/>
      <w:bookmarkStart w:id="6926" w:name="_Toc37273015"/>
      <w:bookmarkStart w:id="6927" w:name="_Toc45886095"/>
      <w:bookmarkStart w:id="6928" w:name="_Toc53183171"/>
      <w:bookmarkStart w:id="6929" w:name="_Toc58915838"/>
      <w:bookmarkStart w:id="6930" w:name="_Toc58918019"/>
      <w:bookmarkStart w:id="6931" w:name="_Toc66693888"/>
      <w:bookmarkStart w:id="6932" w:name="_Toc74915840"/>
      <w:bookmarkStart w:id="6933" w:name="_Toc76114465"/>
      <w:bookmarkStart w:id="6934" w:name="_Toc76544351"/>
      <w:bookmarkStart w:id="6935" w:name="_Toc82536473"/>
      <w:bookmarkStart w:id="6936" w:name="_Toc89952766"/>
      <w:bookmarkStart w:id="6937" w:name="_Toc98766582"/>
      <w:bookmarkStart w:id="6938" w:name="_Toc99702945"/>
      <w:bookmarkStart w:id="6939" w:name="_Toc106206731"/>
      <w:bookmarkStart w:id="6940" w:name="_Toc115080733"/>
      <w:bookmarkStart w:id="6941" w:name="_Toc121999613"/>
      <w:bookmarkStart w:id="6942" w:name="_Toc124153786"/>
      <w:bookmarkStart w:id="6943" w:name="_Toc124154561"/>
      <w:bookmarkStart w:id="6944" w:name="_Toc131560416"/>
      <w:bookmarkStart w:id="6945" w:name="_Toc137394116"/>
      <w:bookmarkStart w:id="6946" w:name="_Toc163475220"/>
      <w:r w:rsidRPr="00931575">
        <w:t>7.6.2</w:t>
      </w:r>
      <w:r w:rsidRPr="00931575">
        <w:tab/>
        <w:t xml:space="preserve">Minimum </w:t>
      </w:r>
      <w:r w:rsidRPr="00931575">
        <w:rPr>
          <w:lang w:val="en-US"/>
        </w:rPr>
        <w:t>r</w:t>
      </w:r>
      <w:r w:rsidRPr="00931575">
        <w:t>equirement</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47" w:name="_Toc21102869"/>
      <w:bookmarkStart w:id="6948" w:name="_Toc29810718"/>
      <w:bookmarkStart w:id="6949" w:name="_Toc36636070"/>
      <w:bookmarkStart w:id="6950" w:name="_Toc37273016"/>
      <w:bookmarkStart w:id="6951" w:name="_Toc45886096"/>
      <w:bookmarkStart w:id="6952" w:name="_Toc53183172"/>
      <w:bookmarkStart w:id="6953" w:name="_Toc58915839"/>
      <w:bookmarkStart w:id="6954" w:name="_Toc58918020"/>
      <w:bookmarkStart w:id="6955" w:name="_Toc66693889"/>
      <w:bookmarkStart w:id="6956" w:name="_Toc74915841"/>
      <w:bookmarkStart w:id="6957" w:name="_Toc76114466"/>
      <w:bookmarkStart w:id="6958" w:name="_Toc76544352"/>
      <w:bookmarkStart w:id="6959" w:name="_Toc82536474"/>
      <w:bookmarkStart w:id="6960" w:name="_Toc89952767"/>
      <w:bookmarkStart w:id="6961" w:name="_Toc98766583"/>
      <w:bookmarkStart w:id="6962" w:name="_Toc99702946"/>
      <w:bookmarkStart w:id="6963" w:name="_Toc106206732"/>
      <w:bookmarkStart w:id="6964" w:name="_Toc115080734"/>
      <w:bookmarkStart w:id="6965" w:name="_Toc121999614"/>
      <w:bookmarkStart w:id="6966" w:name="_Toc124153787"/>
      <w:bookmarkStart w:id="6967" w:name="_Toc124154562"/>
      <w:bookmarkStart w:id="6968" w:name="_Toc131560417"/>
      <w:bookmarkStart w:id="6969" w:name="_Toc137394117"/>
      <w:bookmarkStart w:id="6970" w:name="_Toc163475221"/>
      <w:r w:rsidRPr="00931575">
        <w:t>7.6.3</w:t>
      </w:r>
      <w:r w:rsidRPr="00931575">
        <w:tab/>
        <w:t>Test purpose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71" w:name="_Toc21102870"/>
      <w:bookmarkStart w:id="6972" w:name="_Toc29810719"/>
      <w:bookmarkStart w:id="6973" w:name="_Toc36636071"/>
      <w:bookmarkStart w:id="6974" w:name="_Toc37273017"/>
      <w:bookmarkStart w:id="6975" w:name="_Toc45886097"/>
      <w:bookmarkStart w:id="6976" w:name="_Toc53183173"/>
      <w:bookmarkStart w:id="6977" w:name="_Toc58915840"/>
      <w:bookmarkStart w:id="6978" w:name="_Toc58918021"/>
      <w:bookmarkStart w:id="6979" w:name="_Toc66693890"/>
      <w:bookmarkStart w:id="6980" w:name="_Toc74915842"/>
      <w:bookmarkStart w:id="6981" w:name="_Toc76114467"/>
      <w:bookmarkStart w:id="6982" w:name="_Toc76544353"/>
      <w:bookmarkStart w:id="6983" w:name="_Toc82536475"/>
      <w:bookmarkStart w:id="6984" w:name="_Toc89952768"/>
      <w:bookmarkStart w:id="6985" w:name="_Toc98766584"/>
      <w:bookmarkStart w:id="6986" w:name="_Toc99702947"/>
      <w:bookmarkStart w:id="6987" w:name="_Toc106206733"/>
      <w:bookmarkStart w:id="6988" w:name="_Toc115080735"/>
      <w:bookmarkStart w:id="6989" w:name="_Toc121999615"/>
      <w:bookmarkStart w:id="6990" w:name="_Toc124153788"/>
      <w:bookmarkStart w:id="6991" w:name="_Toc124154563"/>
      <w:bookmarkStart w:id="6992" w:name="_Toc131560418"/>
      <w:bookmarkStart w:id="6993" w:name="_Toc137394118"/>
      <w:bookmarkStart w:id="6994" w:name="_Toc163475222"/>
      <w:r w:rsidRPr="00931575">
        <w:lastRenderedPageBreak/>
        <w:t>7.6.4</w:t>
      </w:r>
      <w:r w:rsidRPr="00931575">
        <w:tab/>
        <w:t>Method of test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6B90D079" w14:textId="77777777" w:rsidR="00C45907" w:rsidRPr="00931575" w:rsidRDefault="00C45907" w:rsidP="00C45907">
      <w:pPr>
        <w:pStyle w:val="Heading4"/>
        <w:rPr>
          <w:lang w:eastAsia="sv-SE"/>
        </w:rPr>
      </w:pPr>
      <w:bookmarkStart w:id="6995" w:name="_Toc21102871"/>
      <w:bookmarkStart w:id="6996" w:name="_Toc29810720"/>
      <w:bookmarkStart w:id="6997" w:name="_Toc36636072"/>
      <w:bookmarkStart w:id="6998" w:name="_Toc37273018"/>
      <w:bookmarkStart w:id="6999" w:name="_Toc45886098"/>
      <w:bookmarkStart w:id="7000" w:name="_Toc53183174"/>
      <w:bookmarkStart w:id="7001" w:name="_Toc58915841"/>
      <w:bookmarkStart w:id="7002" w:name="_Toc58918022"/>
      <w:bookmarkStart w:id="7003" w:name="_Toc66693891"/>
      <w:bookmarkStart w:id="7004" w:name="_Toc74915843"/>
      <w:bookmarkStart w:id="7005" w:name="_Toc76114468"/>
      <w:bookmarkStart w:id="7006" w:name="_Toc76544354"/>
      <w:bookmarkStart w:id="7007" w:name="_Toc82536476"/>
      <w:bookmarkStart w:id="7008" w:name="_Toc89952769"/>
      <w:bookmarkStart w:id="7009" w:name="_Toc98766585"/>
      <w:bookmarkStart w:id="7010" w:name="_Toc99702948"/>
      <w:bookmarkStart w:id="7011" w:name="_Toc106206734"/>
      <w:bookmarkStart w:id="7012" w:name="_Toc115080736"/>
      <w:bookmarkStart w:id="7013" w:name="_Toc121999616"/>
      <w:bookmarkStart w:id="7014" w:name="_Toc124153789"/>
      <w:bookmarkStart w:id="7015" w:name="_Toc124154564"/>
      <w:bookmarkStart w:id="7016" w:name="_Toc131560419"/>
      <w:bookmarkStart w:id="7017" w:name="_Toc137394119"/>
      <w:bookmarkStart w:id="7018" w:name="_Toc163475223"/>
      <w:r w:rsidRPr="00931575">
        <w:rPr>
          <w:lang w:eastAsia="sv-SE"/>
        </w:rPr>
        <w:t>7.6.4.1</w:t>
      </w:r>
      <w:r w:rsidRPr="00931575">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019" w:name="_Toc21102872"/>
      <w:bookmarkStart w:id="7020" w:name="_Toc29810721"/>
      <w:bookmarkStart w:id="7021" w:name="_Toc36636073"/>
      <w:bookmarkStart w:id="7022" w:name="_Toc37273019"/>
      <w:bookmarkStart w:id="7023" w:name="_Toc45886099"/>
      <w:bookmarkStart w:id="7024" w:name="_Toc53183175"/>
      <w:bookmarkStart w:id="7025" w:name="_Toc58915842"/>
      <w:bookmarkStart w:id="7026" w:name="_Toc58918023"/>
      <w:bookmarkStart w:id="7027" w:name="_Toc66693892"/>
      <w:bookmarkStart w:id="7028" w:name="_Toc74915844"/>
      <w:bookmarkStart w:id="7029" w:name="_Toc76114469"/>
      <w:bookmarkStart w:id="7030" w:name="_Toc76544355"/>
      <w:bookmarkStart w:id="7031" w:name="_Toc82536477"/>
      <w:bookmarkStart w:id="7032" w:name="_Toc89952770"/>
      <w:bookmarkStart w:id="7033" w:name="_Toc98766586"/>
      <w:bookmarkStart w:id="7034" w:name="_Toc99702949"/>
      <w:bookmarkStart w:id="7035" w:name="_Toc106206735"/>
      <w:bookmarkStart w:id="7036" w:name="_Toc115080737"/>
      <w:bookmarkStart w:id="7037" w:name="_Toc121999617"/>
      <w:bookmarkStart w:id="7038" w:name="_Toc124153790"/>
      <w:bookmarkStart w:id="7039" w:name="_Toc124154565"/>
      <w:bookmarkStart w:id="7040" w:name="_Toc131560420"/>
      <w:bookmarkStart w:id="7041" w:name="_Toc137394120"/>
      <w:bookmarkStart w:id="7042" w:name="_Toc163475224"/>
      <w:r w:rsidRPr="00931575">
        <w:rPr>
          <w:lang w:eastAsia="sv-SE"/>
        </w:rPr>
        <w:t>7.6.4.2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6218287" w14:textId="77777777" w:rsidR="00C45907" w:rsidRPr="00931575" w:rsidRDefault="00C45907" w:rsidP="00C45907">
      <w:pPr>
        <w:pStyle w:val="Heading5"/>
        <w:rPr>
          <w:lang w:eastAsia="sv-SE"/>
        </w:rPr>
      </w:pPr>
      <w:bookmarkStart w:id="7043" w:name="_Toc21102873"/>
      <w:bookmarkStart w:id="7044" w:name="_Toc29810722"/>
      <w:bookmarkStart w:id="7045" w:name="_Toc36636074"/>
      <w:bookmarkStart w:id="7046" w:name="_Toc37273020"/>
      <w:bookmarkStart w:id="7047" w:name="_Toc45886100"/>
      <w:bookmarkStart w:id="7048" w:name="_Toc53183176"/>
      <w:bookmarkStart w:id="7049" w:name="_Toc58915843"/>
      <w:bookmarkStart w:id="7050" w:name="_Toc58918024"/>
      <w:bookmarkStart w:id="7051" w:name="_Toc66693893"/>
      <w:bookmarkStart w:id="7052" w:name="_Toc74915845"/>
      <w:bookmarkStart w:id="7053" w:name="_Toc76114470"/>
      <w:bookmarkStart w:id="7054" w:name="_Toc76544356"/>
      <w:bookmarkStart w:id="7055" w:name="_Toc82536478"/>
      <w:bookmarkStart w:id="7056" w:name="_Toc89952771"/>
      <w:bookmarkStart w:id="7057" w:name="_Toc98766587"/>
      <w:bookmarkStart w:id="7058" w:name="_Toc99702950"/>
      <w:bookmarkStart w:id="7059" w:name="_Toc106206736"/>
      <w:bookmarkStart w:id="7060" w:name="_Toc115080738"/>
      <w:bookmarkStart w:id="7061" w:name="_Toc121999618"/>
      <w:bookmarkStart w:id="7062" w:name="_Toc124153791"/>
      <w:bookmarkStart w:id="7063" w:name="_Toc124154566"/>
      <w:bookmarkStart w:id="7064" w:name="_Toc131560421"/>
      <w:bookmarkStart w:id="7065" w:name="_Toc137394121"/>
      <w:bookmarkStart w:id="7066" w:name="_Toc16347522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067" w:name="_Toc21102874"/>
      <w:bookmarkStart w:id="7068" w:name="_Toc29810723"/>
      <w:bookmarkStart w:id="7069" w:name="_Toc36636075"/>
      <w:bookmarkStart w:id="7070" w:name="_Toc37273021"/>
      <w:bookmarkStart w:id="7071" w:name="_Toc45886101"/>
      <w:bookmarkStart w:id="7072" w:name="_Toc53183177"/>
      <w:bookmarkStart w:id="7073" w:name="_Toc58915844"/>
      <w:bookmarkStart w:id="7074" w:name="_Toc58918025"/>
      <w:bookmarkStart w:id="7075" w:name="_Toc66693894"/>
      <w:bookmarkStart w:id="7076" w:name="_Toc74915846"/>
      <w:bookmarkStart w:id="7077" w:name="_Toc76114471"/>
      <w:bookmarkStart w:id="7078" w:name="_Toc76544357"/>
      <w:bookmarkStart w:id="7079" w:name="_Toc82536479"/>
      <w:bookmarkStart w:id="7080" w:name="_Toc89952772"/>
      <w:bookmarkStart w:id="7081" w:name="_Toc98766588"/>
      <w:bookmarkStart w:id="7082" w:name="_Toc99702951"/>
      <w:bookmarkStart w:id="7083" w:name="_Toc106206737"/>
      <w:bookmarkStart w:id="7084" w:name="_Toc115080739"/>
      <w:bookmarkStart w:id="7085" w:name="_Toc121999619"/>
      <w:bookmarkStart w:id="7086" w:name="_Toc124153792"/>
      <w:bookmarkStart w:id="7087" w:name="_Toc124154567"/>
      <w:bookmarkStart w:id="7088" w:name="_Toc131560422"/>
      <w:bookmarkStart w:id="7089" w:name="_Toc137394122"/>
      <w:bookmarkStart w:id="7090" w:name="_Toc16347522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91" w:name="_Toc21102875"/>
      <w:bookmarkStart w:id="7092" w:name="_Toc29810724"/>
      <w:bookmarkStart w:id="7093" w:name="_Toc36636076"/>
      <w:bookmarkStart w:id="7094" w:name="_Toc37273022"/>
      <w:bookmarkStart w:id="7095" w:name="_Toc45886102"/>
      <w:bookmarkStart w:id="7096" w:name="_Toc53183178"/>
      <w:bookmarkStart w:id="7097" w:name="_Toc58915845"/>
      <w:bookmarkStart w:id="7098" w:name="_Toc58918026"/>
      <w:bookmarkStart w:id="7099" w:name="_Toc66693895"/>
      <w:bookmarkStart w:id="7100" w:name="_Toc74915847"/>
      <w:bookmarkStart w:id="7101" w:name="_Toc76114472"/>
      <w:bookmarkStart w:id="7102" w:name="_Toc76544358"/>
      <w:bookmarkStart w:id="7103" w:name="_Toc82536480"/>
      <w:bookmarkStart w:id="7104" w:name="_Toc89952773"/>
      <w:bookmarkStart w:id="7105" w:name="_Toc98766589"/>
      <w:bookmarkStart w:id="7106" w:name="_Toc99702952"/>
      <w:bookmarkStart w:id="7107" w:name="_Toc106206738"/>
      <w:bookmarkStart w:id="7108" w:name="_Toc115080740"/>
      <w:bookmarkStart w:id="7109" w:name="_Toc121999620"/>
      <w:bookmarkStart w:id="7110" w:name="_Toc124153793"/>
      <w:bookmarkStart w:id="7111" w:name="_Toc124154568"/>
      <w:bookmarkStart w:id="7112" w:name="_Toc131560423"/>
      <w:bookmarkStart w:id="7113" w:name="_Toc137394123"/>
      <w:bookmarkStart w:id="7114" w:name="_Toc16347522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115" w:name="_Toc21102876"/>
      <w:bookmarkStart w:id="7116" w:name="_Toc29810725"/>
      <w:bookmarkStart w:id="7117" w:name="_Toc36636077"/>
      <w:bookmarkStart w:id="7118" w:name="_Toc37273023"/>
      <w:bookmarkStart w:id="7119" w:name="_Toc45886103"/>
      <w:bookmarkStart w:id="7120" w:name="_Toc53183179"/>
      <w:bookmarkStart w:id="7121" w:name="_Toc58915846"/>
      <w:bookmarkStart w:id="7122"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123" w:name="_Toc66693896"/>
      <w:bookmarkStart w:id="7124" w:name="_Toc74915848"/>
      <w:bookmarkStart w:id="7125" w:name="_Toc76114473"/>
      <w:bookmarkStart w:id="7126" w:name="_Toc76544359"/>
      <w:bookmarkStart w:id="7127" w:name="_Toc82536481"/>
      <w:bookmarkStart w:id="7128" w:name="_Toc89952774"/>
      <w:bookmarkStart w:id="7129" w:name="_Toc98766590"/>
      <w:bookmarkStart w:id="7130" w:name="_Toc99702953"/>
      <w:bookmarkStart w:id="7131" w:name="_Toc106206739"/>
      <w:bookmarkStart w:id="7132" w:name="_Toc115080741"/>
      <w:bookmarkStart w:id="7133" w:name="_Toc121999621"/>
      <w:bookmarkStart w:id="7134" w:name="_Toc124153794"/>
      <w:bookmarkStart w:id="7135" w:name="_Toc124154569"/>
      <w:bookmarkStart w:id="7136" w:name="_Toc131560424"/>
      <w:bookmarkStart w:id="7137" w:name="_Toc137394124"/>
      <w:bookmarkStart w:id="7138" w:name="_Toc163475228"/>
      <w:r w:rsidRPr="00931575">
        <w:t>7.</w:t>
      </w:r>
      <w:r w:rsidRPr="00931575">
        <w:rPr>
          <w:lang w:val="en-US"/>
        </w:rPr>
        <w:t>6</w:t>
      </w:r>
      <w:r w:rsidRPr="00931575">
        <w:t>.5</w:t>
      </w:r>
      <w:r w:rsidRPr="00931575">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0F06165" w14:textId="77777777" w:rsidR="00C45907" w:rsidRPr="00931575" w:rsidRDefault="00C45907" w:rsidP="00C45907">
      <w:pPr>
        <w:pStyle w:val="Heading4"/>
        <w:rPr>
          <w:i/>
        </w:rPr>
      </w:pPr>
      <w:bookmarkStart w:id="7139" w:name="_Toc21102877"/>
      <w:bookmarkStart w:id="7140" w:name="_Toc29810726"/>
      <w:bookmarkStart w:id="7141" w:name="_Toc36636078"/>
      <w:bookmarkStart w:id="7142" w:name="_Toc37273024"/>
      <w:bookmarkStart w:id="7143" w:name="_Toc45886104"/>
      <w:bookmarkStart w:id="7144" w:name="_Toc53183180"/>
      <w:bookmarkStart w:id="7145" w:name="_Toc58915847"/>
      <w:bookmarkStart w:id="7146" w:name="_Toc58918028"/>
      <w:bookmarkStart w:id="7147" w:name="_Toc66693897"/>
      <w:bookmarkStart w:id="7148" w:name="_Toc74915849"/>
      <w:bookmarkStart w:id="7149" w:name="_Toc76114474"/>
      <w:bookmarkStart w:id="7150" w:name="_Toc76544360"/>
      <w:bookmarkStart w:id="7151" w:name="_Toc82536482"/>
      <w:bookmarkStart w:id="7152" w:name="_Toc89952775"/>
      <w:bookmarkStart w:id="7153" w:name="_Toc98766591"/>
      <w:bookmarkStart w:id="7154" w:name="_Toc99702954"/>
      <w:bookmarkStart w:id="7155" w:name="_Toc106206740"/>
      <w:bookmarkStart w:id="7156" w:name="_Toc115080742"/>
      <w:bookmarkStart w:id="7157" w:name="_Toc121999622"/>
      <w:bookmarkStart w:id="7158" w:name="_Toc124153795"/>
      <w:bookmarkStart w:id="7159" w:name="_Toc124154570"/>
      <w:bookmarkStart w:id="7160" w:name="_Toc131560425"/>
      <w:bookmarkStart w:id="7161" w:name="_Toc137394125"/>
      <w:bookmarkStart w:id="7162" w:name="_Toc163475229"/>
      <w:r w:rsidRPr="00931575">
        <w:t>7.</w:t>
      </w:r>
      <w:r w:rsidRPr="00931575">
        <w:rPr>
          <w:lang w:val="en-US"/>
        </w:rPr>
        <w:t>6</w:t>
      </w:r>
      <w:r w:rsidRPr="00931575">
        <w:t>.5.1</w:t>
      </w:r>
      <w:r w:rsidRPr="00931575">
        <w:tab/>
        <w:t xml:space="preserve">Requirement for </w:t>
      </w:r>
      <w:r w:rsidRPr="00931575">
        <w:rPr>
          <w:i/>
        </w:rPr>
        <w:t>BS type 1-O</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163" w:name="_Toc21102878"/>
      <w:bookmarkStart w:id="7164" w:name="_Toc29810727"/>
      <w:bookmarkStart w:id="7165" w:name="_Toc36636079"/>
      <w:bookmarkStart w:id="7166" w:name="_Toc37273025"/>
      <w:bookmarkStart w:id="7167" w:name="_Toc45886105"/>
      <w:bookmarkStart w:id="7168" w:name="_Toc53183181"/>
      <w:bookmarkStart w:id="7169" w:name="_Toc58915848"/>
      <w:bookmarkStart w:id="7170" w:name="_Toc58918029"/>
      <w:bookmarkStart w:id="7171" w:name="_Toc66693898"/>
      <w:bookmarkStart w:id="7172" w:name="_Toc74915850"/>
      <w:bookmarkStart w:id="7173" w:name="_Toc76114475"/>
      <w:bookmarkStart w:id="7174" w:name="_Toc76544361"/>
      <w:bookmarkStart w:id="7175" w:name="_Toc82536483"/>
      <w:bookmarkStart w:id="7176" w:name="_Toc89952776"/>
      <w:bookmarkStart w:id="7177" w:name="_Toc98766592"/>
      <w:bookmarkStart w:id="7178" w:name="_Toc99702955"/>
      <w:bookmarkStart w:id="7179" w:name="_Toc106206741"/>
      <w:bookmarkStart w:id="7180" w:name="_Toc115080743"/>
      <w:bookmarkStart w:id="7181" w:name="_Toc121999623"/>
      <w:bookmarkStart w:id="7182" w:name="_Toc124153796"/>
      <w:bookmarkStart w:id="7183" w:name="_Toc124154571"/>
      <w:bookmarkStart w:id="7184" w:name="_Toc131560426"/>
      <w:bookmarkStart w:id="7185" w:name="_Toc137394126"/>
      <w:bookmarkStart w:id="7186" w:name="_Toc163475230"/>
      <w:r w:rsidRPr="00931575">
        <w:t>7.</w:t>
      </w:r>
      <w:r w:rsidRPr="00931575">
        <w:rPr>
          <w:lang w:val="en-US"/>
        </w:rPr>
        <w:t>6</w:t>
      </w:r>
      <w:r w:rsidRPr="00931575">
        <w:t>.5.1.1</w:t>
      </w:r>
      <w:r w:rsidRPr="00931575">
        <w:tab/>
        <w:t>General</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187" w:name="_Toc21102879"/>
      <w:bookmarkStart w:id="7188" w:name="_Toc29810728"/>
      <w:bookmarkStart w:id="7189" w:name="_Toc36636080"/>
      <w:bookmarkStart w:id="7190" w:name="_Toc37273026"/>
      <w:bookmarkStart w:id="7191" w:name="_Toc45886106"/>
      <w:bookmarkStart w:id="7192" w:name="_Toc53183182"/>
      <w:bookmarkStart w:id="7193" w:name="_Toc58915849"/>
      <w:bookmarkStart w:id="7194" w:name="_Toc58918030"/>
      <w:bookmarkStart w:id="7195" w:name="_Toc66693899"/>
      <w:bookmarkStart w:id="7196" w:name="_Toc74915851"/>
      <w:bookmarkStart w:id="7197" w:name="_Toc76114476"/>
      <w:bookmarkStart w:id="7198" w:name="_Toc76544362"/>
      <w:bookmarkStart w:id="7199" w:name="_Toc82536484"/>
      <w:bookmarkStart w:id="7200" w:name="_Toc89952777"/>
      <w:bookmarkStart w:id="7201" w:name="_Toc98766593"/>
      <w:bookmarkStart w:id="7202" w:name="_Toc99702956"/>
      <w:bookmarkStart w:id="7203" w:name="_Toc106206742"/>
      <w:bookmarkStart w:id="7204" w:name="_Toc115080744"/>
      <w:bookmarkStart w:id="7205" w:name="_Toc121999624"/>
      <w:bookmarkStart w:id="7206" w:name="_Toc124153797"/>
      <w:bookmarkStart w:id="7207" w:name="_Toc124154572"/>
      <w:bookmarkStart w:id="7208" w:name="_Toc131560427"/>
      <w:bookmarkStart w:id="7209" w:name="_Toc137394127"/>
      <w:bookmarkStart w:id="7210" w:name="_Toc163475231"/>
      <w:r w:rsidRPr="00931575">
        <w:t>7.</w:t>
      </w:r>
      <w:r w:rsidRPr="00931575">
        <w:rPr>
          <w:lang w:val="en-US"/>
        </w:rPr>
        <w:t>6</w:t>
      </w:r>
      <w:r w:rsidRPr="00931575">
        <w:t>.5.1.2</w:t>
      </w:r>
      <w:r w:rsidRPr="00931575">
        <w:tab/>
        <w:t>Co-location requirement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211" w:name="_Toc21102880"/>
      <w:bookmarkStart w:id="7212" w:name="_Toc29810729"/>
      <w:bookmarkStart w:id="7213" w:name="_Toc36636081"/>
      <w:bookmarkStart w:id="7214" w:name="_Toc37273027"/>
      <w:bookmarkStart w:id="7215" w:name="_Toc45886107"/>
      <w:bookmarkStart w:id="7216" w:name="_Toc53183183"/>
      <w:bookmarkStart w:id="7217" w:name="_Toc58915850"/>
      <w:bookmarkStart w:id="7218" w:name="_Toc58918031"/>
      <w:bookmarkStart w:id="7219" w:name="_Toc66693900"/>
      <w:bookmarkStart w:id="7220" w:name="_Toc74915852"/>
      <w:bookmarkStart w:id="7221" w:name="_Toc76114477"/>
      <w:bookmarkStart w:id="7222" w:name="_Toc76544363"/>
      <w:bookmarkStart w:id="7223" w:name="_Toc82536485"/>
      <w:bookmarkStart w:id="7224" w:name="_Toc89952778"/>
      <w:bookmarkStart w:id="7225" w:name="_Toc98766594"/>
      <w:bookmarkStart w:id="7226" w:name="_Toc99702957"/>
      <w:bookmarkStart w:id="7227" w:name="_Toc106206743"/>
      <w:bookmarkStart w:id="7228" w:name="_Toc115080745"/>
      <w:bookmarkStart w:id="7229" w:name="_Toc121999625"/>
      <w:bookmarkStart w:id="7230" w:name="_Toc124153798"/>
      <w:bookmarkStart w:id="7231" w:name="_Toc124154573"/>
      <w:bookmarkStart w:id="7232" w:name="_Toc131560428"/>
      <w:bookmarkStart w:id="7233" w:name="_Toc137394128"/>
      <w:bookmarkStart w:id="7234" w:name="_Toc163475232"/>
      <w:r w:rsidRPr="00931575">
        <w:t>7.</w:t>
      </w:r>
      <w:r w:rsidRPr="00931575">
        <w:rPr>
          <w:lang w:val="en-US"/>
        </w:rPr>
        <w:t>6</w:t>
      </w:r>
      <w:r w:rsidRPr="00931575">
        <w:t>.5.2</w:t>
      </w:r>
      <w:r w:rsidRPr="00931575">
        <w:tab/>
        <w:t xml:space="preserve">Requirement for </w:t>
      </w:r>
      <w:r w:rsidRPr="00931575">
        <w:rPr>
          <w:i/>
        </w:rPr>
        <w:t>BS type 2-O</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235" w:name="_Toc21102881"/>
      <w:bookmarkStart w:id="7236" w:name="_Toc29810730"/>
      <w:bookmarkStart w:id="7237" w:name="_Toc36636082"/>
      <w:bookmarkStart w:id="7238" w:name="_Toc37273028"/>
      <w:bookmarkStart w:id="7239" w:name="_Toc45886108"/>
      <w:bookmarkStart w:id="7240" w:name="_Toc53183184"/>
      <w:bookmarkStart w:id="7241" w:name="_Toc58915851"/>
      <w:bookmarkStart w:id="7242" w:name="_Toc58918032"/>
      <w:bookmarkStart w:id="7243" w:name="_Toc66693901"/>
      <w:bookmarkStart w:id="7244" w:name="_Toc74915853"/>
      <w:bookmarkStart w:id="7245" w:name="_Toc76114478"/>
      <w:bookmarkStart w:id="7246" w:name="_Toc76544364"/>
      <w:bookmarkStart w:id="7247" w:name="_Toc82536486"/>
      <w:bookmarkStart w:id="7248" w:name="_Toc89952779"/>
      <w:bookmarkStart w:id="7249" w:name="_Toc98766595"/>
      <w:bookmarkStart w:id="7250" w:name="_Toc99702958"/>
      <w:bookmarkStart w:id="7251" w:name="_Toc106206744"/>
      <w:bookmarkStart w:id="7252" w:name="_Toc115080746"/>
      <w:bookmarkStart w:id="7253" w:name="_Toc121999626"/>
      <w:bookmarkStart w:id="7254" w:name="_Toc124153799"/>
      <w:bookmarkStart w:id="7255" w:name="_Toc124154574"/>
      <w:bookmarkStart w:id="7256" w:name="_Toc131560429"/>
      <w:bookmarkStart w:id="7257" w:name="_Toc137394129"/>
      <w:bookmarkStart w:id="7258" w:name="_Toc16347523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259" w:name="_Toc21102882"/>
      <w:bookmarkStart w:id="7260" w:name="_Toc29810731"/>
      <w:bookmarkStart w:id="7261" w:name="_Toc36636083"/>
      <w:bookmarkStart w:id="7262" w:name="_Toc37273029"/>
      <w:bookmarkStart w:id="7263" w:name="_Toc45886109"/>
      <w:bookmarkStart w:id="7264" w:name="_Toc53183185"/>
      <w:bookmarkStart w:id="7265" w:name="_Toc58915852"/>
      <w:bookmarkStart w:id="7266" w:name="_Toc58918033"/>
      <w:bookmarkStart w:id="7267" w:name="_Toc66693902"/>
      <w:bookmarkStart w:id="7268" w:name="_Toc74915854"/>
      <w:bookmarkStart w:id="7269" w:name="_Toc76114479"/>
      <w:bookmarkStart w:id="7270" w:name="_Toc76544365"/>
      <w:bookmarkStart w:id="7271" w:name="_Toc82536487"/>
      <w:bookmarkStart w:id="7272" w:name="_Toc89952780"/>
      <w:bookmarkStart w:id="7273" w:name="_Toc98766596"/>
      <w:bookmarkStart w:id="7274" w:name="_Toc99702959"/>
      <w:bookmarkStart w:id="7275" w:name="_Toc106206745"/>
      <w:bookmarkStart w:id="7276" w:name="_Toc115080747"/>
      <w:bookmarkStart w:id="7277" w:name="_Toc121999627"/>
      <w:bookmarkStart w:id="7278" w:name="_Toc124153800"/>
      <w:bookmarkStart w:id="7279" w:name="_Toc124154575"/>
      <w:bookmarkStart w:id="7280" w:name="_Toc131560430"/>
      <w:bookmarkStart w:id="7281" w:name="_Toc137394130"/>
      <w:bookmarkStart w:id="7282" w:name="_Toc163475234"/>
      <w:r w:rsidRPr="00931575">
        <w:t>7.7</w:t>
      </w:r>
      <w:r w:rsidRPr="00931575">
        <w:tab/>
        <w:t>OTA receiver spurious emissions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1FFCBD0" w14:textId="77777777" w:rsidR="00C45907" w:rsidRPr="00931575" w:rsidRDefault="00C45907" w:rsidP="00C45907">
      <w:pPr>
        <w:pStyle w:val="Heading3"/>
        <w:rPr>
          <w:lang w:eastAsia="sv-SE"/>
        </w:rPr>
      </w:pPr>
      <w:bookmarkStart w:id="7283" w:name="_Toc21102883"/>
      <w:bookmarkStart w:id="7284" w:name="_Toc29810732"/>
      <w:bookmarkStart w:id="7285" w:name="_Toc36636084"/>
      <w:bookmarkStart w:id="7286" w:name="_Toc37273030"/>
      <w:bookmarkStart w:id="7287" w:name="_Toc45886110"/>
      <w:bookmarkStart w:id="7288" w:name="_Toc53183186"/>
      <w:bookmarkStart w:id="7289" w:name="_Toc58915853"/>
      <w:bookmarkStart w:id="7290" w:name="_Toc58918034"/>
      <w:bookmarkStart w:id="7291" w:name="_Toc66693903"/>
      <w:bookmarkStart w:id="7292" w:name="_Toc74915855"/>
      <w:bookmarkStart w:id="7293" w:name="_Toc76114480"/>
      <w:bookmarkStart w:id="7294" w:name="_Toc76544366"/>
      <w:bookmarkStart w:id="7295" w:name="_Toc82536488"/>
      <w:bookmarkStart w:id="7296" w:name="_Toc89952781"/>
      <w:bookmarkStart w:id="7297" w:name="_Toc98766597"/>
      <w:bookmarkStart w:id="7298" w:name="_Toc99702960"/>
      <w:bookmarkStart w:id="7299" w:name="_Toc106206746"/>
      <w:bookmarkStart w:id="7300" w:name="_Toc115080748"/>
      <w:bookmarkStart w:id="7301" w:name="_Toc121999628"/>
      <w:bookmarkStart w:id="7302" w:name="_Toc124153801"/>
      <w:bookmarkStart w:id="7303" w:name="_Toc124154576"/>
      <w:bookmarkStart w:id="7304" w:name="_Toc131560431"/>
      <w:bookmarkStart w:id="7305" w:name="_Toc137394131"/>
      <w:bookmarkStart w:id="7306" w:name="_Toc163475235"/>
      <w:r w:rsidRPr="00931575">
        <w:rPr>
          <w:lang w:eastAsia="sv-SE"/>
        </w:rPr>
        <w:t>7.7.1</w:t>
      </w:r>
      <w:r w:rsidRPr="00931575">
        <w:rPr>
          <w:lang w:eastAsia="sv-SE"/>
        </w:rPr>
        <w:tab/>
        <w:t>Definition and applicability</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D3ACEBF" w14:textId="77777777" w:rsidR="00C45907" w:rsidRPr="00931575" w:rsidRDefault="00C45907" w:rsidP="006F1F81">
      <w:pPr>
        <w:rPr>
          <w:lang w:val="en-US" w:eastAsia="zh-CN"/>
        </w:rPr>
      </w:pPr>
      <w:bookmarkStart w:id="730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30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308" w:name="_Toc21102884"/>
      <w:bookmarkStart w:id="7309" w:name="_Toc29810733"/>
      <w:bookmarkStart w:id="7310" w:name="_Toc36636085"/>
      <w:bookmarkStart w:id="7311" w:name="_Toc37273031"/>
      <w:bookmarkStart w:id="7312" w:name="_Toc45886111"/>
      <w:bookmarkStart w:id="7313" w:name="_Toc53183187"/>
      <w:bookmarkStart w:id="7314" w:name="_Toc58915854"/>
      <w:bookmarkStart w:id="7315" w:name="_Toc58918035"/>
      <w:bookmarkStart w:id="7316" w:name="_Toc66693904"/>
      <w:bookmarkStart w:id="7317" w:name="_Toc74915856"/>
      <w:bookmarkStart w:id="7318" w:name="_Toc76114481"/>
      <w:bookmarkStart w:id="7319" w:name="_Toc76544367"/>
      <w:bookmarkStart w:id="7320" w:name="_Toc82536489"/>
      <w:bookmarkStart w:id="7321" w:name="_Toc89952782"/>
      <w:bookmarkStart w:id="7322" w:name="_Toc98766598"/>
      <w:bookmarkStart w:id="7323" w:name="_Toc99702961"/>
      <w:bookmarkStart w:id="7324" w:name="_Toc106206747"/>
      <w:bookmarkStart w:id="7325" w:name="_Toc115080749"/>
      <w:bookmarkStart w:id="7326" w:name="_Toc121999629"/>
      <w:bookmarkStart w:id="7327" w:name="_Toc124153802"/>
      <w:bookmarkStart w:id="7328" w:name="_Toc124154577"/>
      <w:bookmarkStart w:id="7329" w:name="_Toc131560432"/>
      <w:bookmarkStart w:id="7330" w:name="_Toc137394132"/>
      <w:bookmarkStart w:id="7331" w:name="_Toc163475236"/>
      <w:r w:rsidRPr="00931575">
        <w:rPr>
          <w:lang w:eastAsia="sv-SE"/>
        </w:rPr>
        <w:t>7.7.2</w:t>
      </w:r>
      <w:r w:rsidRPr="00931575">
        <w:rPr>
          <w:lang w:eastAsia="sv-SE"/>
        </w:rPr>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332" w:name="_Toc21102885"/>
      <w:bookmarkStart w:id="7333" w:name="_Toc29810734"/>
      <w:bookmarkStart w:id="7334" w:name="_Toc36636086"/>
      <w:bookmarkStart w:id="7335" w:name="_Toc37273032"/>
      <w:bookmarkStart w:id="7336" w:name="_Toc45886112"/>
      <w:bookmarkStart w:id="7337" w:name="_Toc53183188"/>
      <w:bookmarkStart w:id="7338" w:name="_Toc58915855"/>
      <w:bookmarkStart w:id="7339" w:name="_Toc58918036"/>
      <w:bookmarkStart w:id="7340" w:name="_Toc66693905"/>
      <w:bookmarkStart w:id="7341" w:name="_Toc74915857"/>
      <w:bookmarkStart w:id="7342" w:name="_Toc76114482"/>
      <w:bookmarkStart w:id="7343" w:name="_Toc76544368"/>
      <w:bookmarkStart w:id="7344" w:name="_Toc82536490"/>
      <w:bookmarkStart w:id="7345" w:name="_Toc89952783"/>
      <w:bookmarkStart w:id="7346" w:name="_Toc98766599"/>
      <w:bookmarkStart w:id="7347" w:name="_Toc99702962"/>
      <w:bookmarkStart w:id="7348" w:name="_Toc106206748"/>
      <w:bookmarkStart w:id="7349" w:name="_Toc115080750"/>
      <w:bookmarkStart w:id="7350" w:name="_Toc121999630"/>
      <w:bookmarkStart w:id="7351" w:name="_Toc124153803"/>
      <w:bookmarkStart w:id="7352" w:name="_Toc124154578"/>
      <w:bookmarkStart w:id="7353" w:name="_Toc131560433"/>
      <w:bookmarkStart w:id="7354" w:name="_Toc137394133"/>
      <w:bookmarkStart w:id="7355" w:name="_Toc163475237"/>
      <w:r w:rsidRPr="00931575">
        <w:rPr>
          <w:lang w:eastAsia="sv-SE"/>
        </w:rPr>
        <w:t>7.7.3</w:t>
      </w:r>
      <w:r w:rsidRPr="00931575">
        <w:rPr>
          <w:lang w:eastAsia="sv-SE"/>
        </w:rPr>
        <w:tab/>
        <w:t>Test purpose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356" w:name="_Toc21102886"/>
      <w:bookmarkStart w:id="7357" w:name="_Toc29810735"/>
      <w:bookmarkStart w:id="7358" w:name="_Toc36636087"/>
      <w:bookmarkStart w:id="7359" w:name="_Toc37273033"/>
      <w:bookmarkStart w:id="7360" w:name="_Toc45886113"/>
      <w:bookmarkStart w:id="7361" w:name="_Toc53183189"/>
      <w:bookmarkStart w:id="7362" w:name="_Toc58915856"/>
      <w:bookmarkStart w:id="7363" w:name="_Toc58918037"/>
      <w:bookmarkStart w:id="7364" w:name="_Toc66693906"/>
      <w:bookmarkStart w:id="7365" w:name="_Toc74915858"/>
      <w:bookmarkStart w:id="7366" w:name="_Toc76114483"/>
      <w:bookmarkStart w:id="7367" w:name="_Toc76544369"/>
      <w:bookmarkStart w:id="7368" w:name="_Toc82536491"/>
      <w:bookmarkStart w:id="7369" w:name="_Toc89952784"/>
      <w:bookmarkStart w:id="7370" w:name="_Toc98766600"/>
      <w:bookmarkStart w:id="7371" w:name="_Toc99702963"/>
      <w:bookmarkStart w:id="7372" w:name="_Toc106206749"/>
      <w:bookmarkStart w:id="7373" w:name="_Toc115080751"/>
      <w:bookmarkStart w:id="7374" w:name="_Toc121999631"/>
      <w:bookmarkStart w:id="7375" w:name="_Toc124153804"/>
      <w:bookmarkStart w:id="7376" w:name="_Toc124154579"/>
      <w:bookmarkStart w:id="7377" w:name="_Toc131560434"/>
      <w:bookmarkStart w:id="7378" w:name="_Toc137394134"/>
      <w:bookmarkStart w:id="7379" w:name="_Toc163475238"/>
      <w:r w:rsidRPr="00931575">
        <w:rPr>
          <w:lang w:eastAsia="sv-SE"/>
        </w:rPr>
        <w:t>7.7.4</w:t>
      </w:r>
      <w:r w:rsidRPr="00931575">
        <w:rPr>
          <w:lang w:eastAsia="sv-SE"/>
        </w:rPr>
        <w:tab/>
        <w:t>Method of test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80B9A5B" w14:textId="77777777" w:rsidR="00C45907" w:rsidRPr="00931575" w:rsidRDefault="00C45907" w:rsidP="00C45907">
      <w:pPr>
        <w:pStyle w:val="Heading4"/>
        <w:rPr>
          <w:lang w:eastAsia="sv-SE"/>
        </w:rPr>
      </w:pPr>
      <w:bookmarkStart w:id="7380" w:name="_Toc21102887"/>
      <w:bookmarkStart w:id="7381" w:name="_Toc29810736"/>
      <w:bookmarkStart w:id="7382" w:name="_Toc36636088"/>
      <w:bookmarkStart w:id="7383" w:name="_Toc37273034"/>
      <w:bookmarkStart w:id="7384" w:name="_Toc45886114"/>
      <w:bookmarkStart w:id="7385" w:name="_Toc53183190"/>
      <w:bookmarkStart w:id="7386" w:name="_Toc58915857"/>
      <w:bookmarkStart w:id="7387" w:name="_Toc58918038"/>
      <w:bookmarkStart w:id="7388" w:name="_Toc66693907"/>
      <w:bookmarkStart w:id="7389" w:name="_Toc74915859"/>
      <w:bookmarkStart w:id="7390" w:name="_Toc76114484"/>
      <w:bookmarkStart w:id="7391" w:name="_Toc76544370"/>
      <w:bookmarkStart w:id="7392" w:name="_Toc82536492"/>
      <w:bookmarkStart w:id="7393" w:name="_Toc89952785"/>
      <w:bookmarkStart w:id="7394" w:name="_Toc98766601"/>
      <w:bookmarkStart w:id="7395" w:name="_Toc99702964"/>
      <w:bookmarkStart w:id="7396" w:name="_Toc106206750"/>
      <w:bookmarkStart w:id="7397" w:name="_Toc115080752"/>
      <w:bookmarkStart w:id="7398" w:name="_Toc121999632"/>
      <w:bookmarkStart w:id="7399" w:name="_Toc124153805"/>
      <w:bookmarkStart w:id="7400" w:name="_Toc124154580"/>
      <w:bookmarkStart w:id="7401" w:name="_Toc131560435"/>
      <w:bookmarkStart w:id="7402" w:name="_Toc137394135"/>
      <w:bookmarkStart w:id="7403" w:name="_Toc163475239"/>
      <w:r w:rsidRPr="00931575">
        <w:rPr>
          <w:lang w:eastAsia="sv-SE"/>
        </w:rPr>
        <w:t>7.7.4.1</w:t>
      </w:r>
      <w:r w:rsidRPr="00931575">
        <w:rPr>
          <w:lang w:eastAsia="sv-SE"/>
        </w:rPr>
        <w:tab/>
        <w:t>Initial conditions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404" w:name="_Toc21102888"/>
      <w:bookmarkStart w:id="7405" w:name="_Toc29810737"/>
      <w:bookmarkStart w:id="7406" w:name="_Toc36636089"/>
      <w:bookmarkStart w:id="7407" w:name="_Toc37273035"/>
      <w:bookmarkStart w:id="7408" w:name="_Toc45886115"/>
      <w:bookmarkStart w:id="7409" w:name="_Toc53183191"/>
      <w:bookmarkStart w:id="7410" w:name="_Toc58915858"/>
      <w:bookmarkStart w:id="7411" w:name="_Toc58918039"/>
      <w:bookmarkStart w:id="7412" w:name="_Toc66693908"/>
      <w:bookmarkStart w:id="7413" w:name="_Toc74915860"/>
      <w:bookmarkStart w:id="7414" w:name="_Toc76114485"/>
      <w:bookmarkStart w:id="7415" w:name="_Toc76544371"/>
      <w:bookmarkStart w:id="7416" w:name="_Toc82536493"/>
      <w:bookmarkStart w:id="7417" w:name="_Toc89952786"/>
      <w:bookmarkStart w:id="7418" w:name="_Toc98766602"/>
      <w:bookmarkStart w:id="7419" w:name="_Toc99702965"/>
      <w:bookmarkStart w:id="7420" w:name="_Toc106206751"/>
      <w:bookmarkStart w:id="7421" w:name="_Toc115080753"/>
      <w:bookmarkStart w:id="7422" w:name="_Toc121999633"/>
      <w:bookmarkStart w:id="7423" w:name="_Toc124153806"/>
      <w:bookmarkStart w:id="7424" w:name="_Toc124154581"/>
      <w:bookmarkStart w:id="7425" w:name="_Toc131560436"/>
      <w:bookmarkStart w:id="7426" w:name="_Toc137394136"/>
      <w:bookmarkStart w:id="7427" w:name="_Toc163475240"/>
      <w:r w:rsidRPr="00931575">
        <w:rPr>
          <w:lang w:eastAsia="sv-SE"/>
        </w:rPr>
        <w:t>7.7.4.2</w:t>
      </w:r>
      <w:r w:rsidRPr="00931575">
        <w:rPr>
          <w:lang w:eastAsia="sv-SE"/>
        </w:rPr>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428" w:name="_Toc21102889"/>
      <w:bookmarkStart w:id="7429" w:name="_Toc29810738"/>
      <w:bookmarkStart w:id="7430" w:name="_Toc36636090"/>
      <w:bookmarkStart w:id="7431" w:name="_Toc37273036"/>
      <w:bookmarkStart w:id="7432" w:name="_Toc45886116"/>
      <w:bookmarkStart w:id="7433" w:name="_Toc53183192"/>
      <w:bookmarkStart w:id="7434" w:name="_Toc58915859"/>
      <w:bookmarkStart w:id="7435" w:name="_Toc58918040"/>
      <w:bookmarkStart w:id="7436" w:name="_Toc66693909"/>
      <w:bookmarkStart w:id="7437" w:name="_Toc74915861"/>
      <w:bookmarkStart w:id="7438" w:name="_Toc76114486"/>
      <w:bookmarkStart w:id="7439" w:name="_Toc76544372"/>
      <w:bookmarkStart w:id="7440" w:name="_Toc82536494"/>
      <w:bookmarkStart w:id="7441" w:name="_Toc89952787"/>
      <w:bookmarkStart w:id="7442" w:name="_Toc98766603"/>
      <w:bookmarkStart w:id="7443" w:name="_Toc99702966"/>
      <w:bookmarkStart w:id="7444" w:name="_Toc106206752"/>
      <w:bookmarkStart w:id="7445" w:name="_Toc115080754"/>
      <w:bookmarkStart w:id="7446" w:name="_Toc121999634"/>
      <w:bookmarkStart w:id="7447" w:name="_Toc124153807"/>
      <w:bookmarkStart w:id="7448" w:name="_Toc124154582"/>
      <w:bookmarkStart w:id="7449" w:name="_Toc131560437"/>
      <w:bookmarkStart w:id="7450" w:name="_Toc137394137"/>
      <w:bookmarkStart w:id="7451" w:name="_Toc163475241"/>
      <w:r w:rsidRPr="00931575">
        <w:rPr>
          <w:lang w:eastAsia="sv-SE"/>
        </w:rPr>
        <w:t>7.7.5</w:t>
      </w:r>
      <w:r w:rsidRPr="00931575">
        <w:rPr>
          <w:lang w:eastAsia="sv-SE"/>
        </w:rPr>
        <w:tab/>
        <w:t>Test requirement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16FFC9B" w14:textId="77777777" w:rsidR="00C45907" w:rsidRPr="00931575" w:rsidRDefault="00C45907" w:rsidP="00C45907">
      <w:pPr>
        <w:pStyle w:val="Heading4"/>
      </w:pPr>
      <w:bookmarkStart w:id="7452" w:name="_Toc21102890"/>
      <w:bookmarkStart w:id="7453" w:name="_Toc29810739"/>
      <w:bookmarkStart w:id="7454" w:name="_Toc36636091"/>
      <w:bookmarkStart w:id="7455" w:name="_Toc37273037"/>
      <w:bookmarkStart w:id="7456" w:name="_Toc45886117"/>
      <w:bookmarkStart w:id="7457" w:name="_Toc53183193"/>
      <w:bookmarkStart w:id="7458" w:name="_Toc58915860"/>
      <w:bookmarkStart w:id="7459" w:name="_Toc58918041"/>
      <w:bookmarkStart w:id="7460" w:name="_Toc66693910"/>
      <w:bookmarkStart w:id="7461" w:name="_Toc74915862"/>
      <w:bookmarkStart w:id="7462" w:name="_Toc76114487"/>
      <w:bookmarkStart w:id="7463" w:name="_Toc76544373"/>
      <w:bookmarkStart w:id="7464" w:name="_Toc82536495"/>
      <w:bookmarkStart w:id="7465" w:name="_Toc89952788"/>
      <w:bookmarkStart w:id="7466" w:name="_Toc98766604"/>
      <w:bookmarkStart w:id="7467" w:name="_Toc99702967"/>
      <w:bookmarkStart w:id="7468" w:name="_Toc106206753"/>
      <w:bookmarkStart w:id="7469" w:name="_Toc115080755"/>
      <w:bookmarkStart w:id="7470" w:name="_Toc121999635"/>
      <w:bookmarkStart w:id="7471" w:name="_Toc124153808"/>
      <w:bookmarkStart w:id="7472" w:name="_Toc124154583"/>
      <w:bookmarkStart w:id="7473" w:name="_Toc131560438"/>
      <w:bookmarkStart w:id="7474" w:name="_Toc137394138"/>
      <w:bookmarkStart w:id="7475" w:name="_Toc163475242"/>
      <w:r w:rsidRPr="00931575">
        <w:t>7.7.5.1</w:t>
      </w:r>
      <w:r w:rsidRPr="00931575">
        <w:tab/>
        <w:t xml:space="preserve">Test requirement for </w:t>
      </w:r>
      <w:r w:rsidRPr="00931575">
        <w:rPr>
          <w:i/>
        </w:rPr>
        <w:t>BS type 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7476" w:name="_Toc21102891"/>
      <w:bookmarkStart w:id="7477" w:name="_Toc29810740"/>
      <w:bookmarkStart w:id="7478" w:name="_Toc36636092"/>
      <w:bookmarkStart w:id="7479" w:name="_Toc37273038"/>
      <w:bookmarkStart w:id="7480" w:name="_Toc45886118"/>
      <w:bookmarkStart w:id="7481" w:name="_Toc53183194"/>
      <w:bookmarkStart w:id="7482" w:name="_Toc58915861"/>
      <w:bookmarkStart w:id="7483" w:name="_Toc58918042"/>
      <w:bookmarkStart w:id="7484" w:name="_Toc66693911"/>
      <w:bookmarkStart w:id="7485" w:name="_Toc74915863"/>
      <w:bookmarkStart w:id="7486" w:name="_Toc76114488"/>
      <w:bookmarkStart w:id="7487" w:name="_Toc76544374"/>
      <w:bookmarkStart w:id="7488" w:name="_Toc82536496"/>
      <w:bookmarkStart w:id="7489" w:name="_Toc89952789"/>
      <w:bookmarkStart w:id="7490" w:name="_Toc98766605"/>
      <w:bookmarkStart w:id="7491" w:name="_Toc99702968"/>
      <w:bookmarkStart w:id="7492" w:name="_Toc106206754"/>
      <w:bookmarkStart w:id="7493" w:name="_Toc115080756"/>
      <w:bookmarkStart w:id="7494" w:name="_Toc121999636"/>
      <w:bookmarkStart w:id="7495" w:name="_Toc124153809"/>
      <w:bookmarkStart w:id="7496" w:name="_Toc124154584"/>
      <w:bookmarkStart w:id="7497" w:name="_Toc131560439"/>
      <w:bookmarkStart w:id="7498" w:name="_Toc137394139"/>
      <w:bookmarkStart w:id="7499" w:name="_Toc163475243"/>
      <w:r w:rsidRPr="00931575">
        <w:t>7.7.5.2</w:t>
      </w:r>
      <w:r w:rsidRPr="00931575">
        <w:tab/>
        <w:t xml:space="preserve">Test requirement for </w:t>
      </w:r>
      <w:r w:rsidRPr="00931575">
        <w:rPr>
          <w:i/>
        </w:rPr>
        <w:t>BS type 2-O</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7500" w:name="_Toc21102892"/>
      <w:bookmarkStart w:id="7501" w:name="_Toc29810741"/>
      <w:bookmarkStart w:id="7502" w:name="_Toc36636093"/>
      <w:bookmarkStart w:id="750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7504" w:name="_Hlk41916936"/>
      <w:r w:rsidRPr="00931575">
        <w:t>Limits for protection of Earth Exploration Satellite Service</w:t>
      </w:r>
      <w:bookmarkEnd w:id="75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7505" w:name="_Toc45886119"/>
      <w:bookmarkStart w:id="7506" w:name="_Toc53183195"/>
      <w:bookmarkStart w:id="7507" w:name="_Toc58915862"/>
      <w:bookmarkStart w:id="7508" w:name="_Toc58918043"/>
      <w:bookmarkStart w:id="7509" w:name="_Toc66693912"/>
      <w:bookmarkStart w:id="7510" w:name="_Toc74915864"/>
      <w:bookmarkStart w:id="7511" w:name="_Toc76114489"/>
      <w:bookmarkStart w:id="7512" w:name="_Toc76544375"/>
      <w:bookmarkStart w:id="7513" w:name="_Toc82536497"/>
      <w:bookmarkStart w:id="7514" w:name="_Toc89952790"/>
      <w:bookmarkStart w:id="7515" w:name="_Toc98766606"/>
      <w:bookmarkStart w:id="7516" w:name="_Toc99702969"/>
      <w:bookmarkStart w:id="7517" w:name="_Toc106206755"/>
      <w:bookmarkStart w:id="7518" w:name="_Toc115080757"/>
      <w:bookmarkStart w:id="7519" w:name="_Toc121999637"/>
      <w:bookmarkStart w:id="7520" w:name="_Toc124153810"/>
      <w:bookmarkStart w:id="7521" w:name="_Toc124154585"/>
      <w:bookmarkStart w:id="7522" w:name="_Toc131560440"/>
      <w:bookmarkStart w:id="7523" w:name="_Toc137394140"/>
      <w:bookmarkStart w:id="7524" w:name="_Toc163475244"/>
      <w:r w:rsidRPr="00931575">
        <w:t>7.8</w:t>
      </w:r>
      <w:r w:rsidRPr="00931575">
        <w:tab/>
        <w:t>OTA receiver intermodulation</w:t>
      </w:r>
      <w:bookmarkEnd w:id="7500"/>
      <w:bookmarkEnd w:id="7501"/>
      <w:bookmarkEnd w:id="7502"/>
      <w:bookmarkEnd w:id="7503"/>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8F9BBD3" w14:textId="77777777" w:rsidR="00C45907" w:rsidRPr="00931575" w:rsidRDefault="00C45907" w:rsidP="00C45907">
      <w:pPr>
        <w:pStyle w:val="Heading3"/>
        <w:rPr>
          <w:lang w:eastAsia="sv-SE"/>
        </w:rPr>
      </w:pPr>
      <w:bookmarkStart w:id="7525" w:name="_Toc21102893"/>
      <w:bookmarkStart w:id="7526" w:name="_Toc29810742"/>
      <w:bookmarkStart w:id="7527" w:name="_Toc36636094"/>
      <w:bookmarkStart w:id="7528" w:name="_Toc37273040"/>
      <w:bookmarkStart w:id="7529" w:name="_Toc45886120"/>
      <w:bookmarkStart w:id="7530" w:name="_Toc53183196"/>
      <w:bookmarkStart w:id="7531" w:name="_Toc58915863"/>
      <w:bookmarkStart w:id="7532" w:name="_Toc58918044"/>
      <w:bookmarkStart w:id="7533" w:name="_Toc66693913"/>
      <w:bookmarkStart w:id="7534" w:name="_Toc74915865"/>
      <w:bookmarkStart w:id="7535" w:name="_Toc76114490"/>
      <w:bookmarkStart w:id="7536" w:name="_Toc76544376"/>
      <w:bookmarkStart w:id="7537" w:name="_Toc82536498"/>
      <w:bookmarkStart w:id="7538" w:name="_Toc89952791"/>
      <w:bookmarkStart w:id="7539" w:name="_Toc98766607"/>
      <w:bookmarkStart w:id="7540" w:name="_Toc99702970"/>
      <w:bookmarkStart w:id="7541" w:name="_Toc106206756"/>
      <w:bookmarkStart w:id="7542" w:name="_Toc115080758"/>
      <w:bookmarkStart w:id="7543" w:name="_Toc121999638"/>
      <w:bookmarkStart w:id="7544" w:name="_Toc124153811"/>
      <w:bookmarkStart w:id="7545" w:name="_Toc124154586"/>
      <w:bookmarkStart w:id="7546" w:name="_Toc131560441"/>
      <w:bookmarkStart w:id="7547" w:name="_Toc137394141"/>
      <w:bookmarkStart w:id="7548" w:name="_Toc163475245"/>
      <w:r w:rsidRPr="00931575">
        <w:rPr>
          <w:lang w:eastAsia="sv-SE"/>
        </w:rPr>
        <w:t>7.8.1</w:t>
      </w:r>
      <w:r w:rsidRPr="00931575">
        <w:rPr>
          <w:lang w:eastAsia="sv-SE"/>
        </w:rPr>
        <w:tab/>
        <w:t>Definition and applicability</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549" w:name="_Toc21102894"/>
      <w:bookmarkStart w:id="7550" w:name="_Toc29810743"/>
      <w:bookmarkStart w:id="7551" w:name="_Toc36636095"/>
      <w:bookmarkStart w:id="7552" w:name="_Toc37273041"/>
      <w:bookmarkStart w:id="7553" w:name="_Toc45886121"/>
      <w:bookmarkStart w:id="7554" w:name="_Toc53183197"/>
      <w:bookmarkStart w:id="7555" w:name="_Toc58915864"/>
      <w:bookmarkStart w:id="7556" w:name="_Toc58918045"/>
      <w:bookmarkStart w:id="7557" w:name="_Toc66693914"/>
      <w:bookmarkStart w:id="7558" w:name="_Toc74915866"/>
      <w:bookmarkStart w:id="7559" w:name="_Toc76114491"/>
      <w:bookmarkStart w:id="7560" w:name="_Toc76544377"/>
      <w:bookmarkStart w:id="7561" w:name="_Toc82536499"/>
      <w:bookmarkStart w:id="7562" w:name="_Toc89952792"/>
      <w:bookmarkStart w:id="7563" w:name="_Toc98766608"/>
      <w:bookmarkStart w:id="7564" w:name="_Toc99702971"/>
      <w:bookmarkStart w:id="7565" w:name="_Toc106206757"/>
      <w:bookmarkStart w:id="7566" w:name="_Toc115080759"/>
      <w:bookmarkStart w:id="7567" w:name="_Toc121999639"/>
      <w:bookmarkStart w:id="7568" w:name="_Toc124153812"/>
      <w:bookmarkStart w:id="7569" w:name="_Toc124154587"/>
      <w:bookmarkStart w:id="7570" w:name="_Toc131560442"/>
      <w:bookmarkStart w:id="7571" w:name="_Toc137394142"/>
      <w:bookmarkStart w:id="7572" w:name="_Toc163475246"/>
      <w:r w:rsidRPr="00931575">
        <w:rPr>
          <w:lang w:eastAsia="sv-SE"/>
        </w:rPr>
        <w:t>7.8.2</w:t>
      </w:r>
      <w:r w:rsidRPr="00931575">
        <w:rPr>
          <w:lang w:eastAsia="sv-SE"/>
        </w:rPr>
        <w:tab/>
        <w:t>Minimum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573" w:name="_Toc21102895"/>
      <w:bookmarkStart w:id="7574" w:name="_Toc29810744"/>
      <w:bookmarkStart w:id="7575" w:name="_Toc36636096"/>
      <w:bookmarkStart w:id="7576" w:name="_Toc37273042"/>
      <w:bookmarkStart w:id="7577" w:name="_Toc45886122"/>
      <w:bookmarkStart w:id="7578" w:name="_Toc53183198"/>
      <w:bookmarkStart w:id="7579" w:name="_Toc58915865"/>
      <w:bookmarkStart w:id="7580" w:name="_Toc58918046"/>
      <w:bookmarkStart w:id="7581" w:name="_Toc66693915"/>
      <w:bookmarkStart w:id="7582" w:name="_Toc74915867"/>
      <w:bookmarkStart w:id="7583" w:name="_Toc76114492"/>
      <w:bookmarkStart w:id="7584" w:name="_Toc76544378"/>
      <w:bookmarkStart w:id="7585" w:name="_Toc82536500"/>
      <w:bookmarkStart w:id="7586" w:name="_Toc89952793"/>
      <w:bookmarkStart w:id="7587" w:name="_Toc98766609"/>
      <w:bookmarkStart w:id="7588" w:name="_Toc99702972"/>
      <w:bookmarkStart w:id="7589" w:name="_Toc106206758"/>
      <w:bookmarkStart w:id="7590" w:name="_Toc115080760"/>
      <w:bookmarkStart w:id="7591" w:name="_Toc121999640"/>
      <w:bookmarkStart w:id="7592" w:name="_Toc124153813"/>
      <w:bookmarkStart w:id="7593" w:name="_Toc124154588"/>
      <w:bookmarkStart w:id="7594" w:name="_Toc131560443"/>
      <w:bookmarkStart w:id="7595" w:name="_Toc137394143"/>
      <w:bookmarkStart w:id="7596" w:name="_Toc163475247"/>
      <w:r w:rsidRPr="00931575">
        <w:rPr>
          <w:lang w:eastAsia="sv-SE"/>
        </w:rPr>
        <w:t>7.8.3</w:t>
      </w:r>
      <w:r w:rsidRPr="00931575">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597" w:name="_Toc21102896"/>
      <w:bookmarkStart w:id="7598" w:name="_Toc29810745"/>
      <w:bookmarkStart w:id="7599" w:name="_Toc36636097"/>
      <w:bookmarkStart w:id="7600" w:name="_Toc37273043"/>
      <w:bookmarkStart w:id="7601" w:name="_Toc45886123"/>
      <w:bookmarkStart w:id="7602" w:name="_Toc53183199"/>
      <w:bookmarkStart w:id="7603" w:name="_Toc58915866"/>
      <w:bookmarkStart w:id="7604" w:name="_Toc58918047"/>
      <w:bookmarkStart w:id="7605" w:name="_Toc66693916"/>
      <w:bookmarkStart w:id="7606" w:name="_Toc74915868"/>
      <w:bookmarkStart w:id="7607" w:name="_Toc76114493"/>
      <w:bookmarkStart w:id="7608" w:name="_Toc76544379"/>
      <w:bookmarkStart w:id="7609" w:name="_Toc82536501"/>
      <w:bookmarkStart w:id="7610" w:name="_Toc89952794"/>
      <w:bookmarkStart w:id="7611" w:name="_Toc98766610"/>
      <w:bookmarkStart w:id="7612" w:name="_Toc99702973"/>
      <w:bookmarkStart w:id="7613" w:name="_Toc106206759"/>
      <w:bookmarkStart w:id="7614" w:name="_Toc115080761"/>
      <w:bookmarkStart w:id="7615" w:name="_Toc121999641"/>
      <w:bookmarkStart w:id="7616" w:name="_Toc124153814"/>
      <w:bookmarkStart w:id="7617" w:name="_Toc124154589"/>
      <w:bookmarkStart w:id="7618" w:name="_Toc131560444"/>
      <w:bookmarkStart w:id="7619" w:name="_Toc137394144"/>
      <w:bookmarkStart w:id="7620" w:name="_Toc163475248"/>
      <w:r w:rsidRPr="00931575">
        <w:rPr>
          <w:lang w:eastAsia="sv-SE"/>
        </w:rPr>
        <w:t>7.8</w:t>
      </w:r>
      <w:r w:rsidRPr="00931575">
        <w:rPr>
          <w:lang w:eastAsia="zh-CN"/>
        </w:rPr>
        <w:t>.</w:t>
      </w:r>
      <w:r w:rsidRPr="00931575">
        <w:rPr>
          <w:lang w:eastAsia="sv-SE"/>
        </w:rPr>
        <w:t>4</w:t>
      </w:r>
      <w:r w:rsidRPr="00931575">
        <w:rPr>
          <w:lang w:eastAsia="sv-SE"/>
        </w:rPr>
        <w:tab/>
        <w:t>Method of test</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CF2153D" w14:textId="77777777" w:rsidR="00C45907" w:rsidRPr="00931575" w:rsidRDefault="00C45907" w:rsidP="00C45907">
      <w:pPr>
        <w:pStyle w:val="Heading4"/>
        <w:rPr>
          <w:lang w:eastAsia="sv-SE"/>
        </w:rPr>
      </w:pPr>
      <w:bookmarkStart w:id="7621" w:name="_Toc21102897"/>
      <w:bookmarkStart w:id="7622" w:name="_Toc29810746"/>
      <w:bookmarkStart w:id="7623" w:name="_Toc36636098"/>
      <w:bookmarkStart w:id="7624" w:name="_Toc37273044"/>
      <w:bookmarkStart w:id="7625" w:name="_Toc45886124"/>
      <w:bookmarkStart w:id="7626" w:name="_Toc53183200"/>
      <w:bookmarkStart w:id="7627" w:name="_Toc58915867"/>
      <w:bookmarkStart w:id="7628" w:name="_Toc58918048"/>
      <w:bookmarkStart w:id="7629" w:name="_Toc66693917"/>
      <w:bookmarkStart w:id="7630" w:name="_Toc74915869"/>
      <w:bookmarkStart w:id="7631" w:name="_Toc76114494"/>
      <w:bookmarkStart w:id="7632" w:name="_Toc76544380"/>
      <w:bookmarkStart w:id="7633" w:name="_Toc82536502"/>
      <w:bookmarkStart w:id="7634" w:name="_Toc89952795"/>
      <w:bookmarkStart w:id="7635" w:name="_Toc98766611"/>
      <w:bookmarkStart w:id="7636" w:name="_Toc99702974"/>
      <w:bookmarkStart w:id="7637" w:name="_Toc106206760"/>
      <w:bookmarkStart w:id="7638" w:name="_Toc115080762"/>
      <w:bookmarkStart w:id="7639" w:name="_Toc121999642"/>
      <w:bookmarkStart w:id="7640" w:name="_Toc124153815"/>
      <w:bookmarkStart w:id="7641" w:name="_Toc124154590"/>
      <w:bookmarkStart w:id="7642" w:name="_Toc131560445"/>
      <w:bookmarkStart w:id="7643" w:name="_Toc137394145"/>
      <w:bookmarkStart w:id="7644" w:name="_Toc163475249"/>
      <w:r w:rsidRPr="00931575">
        <w:rPr>
          <w:lang w:eastAsia="sv-SE"/>
        </w:rPr>
        <w:t>7.8.4.1</w:t>
      </w:r>
      <w:r w:rsidRPr="00931575">
        <w:rPr>
          <w:lang w:eastAsia="sv-SE"/>
        </w:rPr>
        <w:tab/>
        <w:t>Initial conditions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lastRenderedPageBreak/>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645" w:name="_Toc21102898"/>
      <w:bookmarkStart w:id="7646" w:name="_Toc29810747"/>
      <w:bookmarkStart w:id="7647" w:name="_Toc36636099"/>
      <w:bookmarkStart w:id="7648" w:name="_Toc37273045"/>
      <w:bookmarkStart w:id="7649" w:name="_Toc45886125"/>
      <w:bookmarkStart w:id="7650" w:name="_Toc53183201"/>
      <w:bookmarkStart w:id="7651" w:name="_Toc58915868"/>
      <w:bookmarkStart w:id="7652" w:name="_Toc58918049"/>
      <w:bookmarkStart w:id="7653" w:name="_Toc66693918"/>
      <w:bookmarkStart w:id="7654" w:name="_Toc74915870"/>
      <w:bookmarkStart w:id="7655" w:name="_Toc76114495"/>
      <w:bookmarkStart w:id="7656" w:name="_Toc76544381"/>
      <w:bookmarkStart w:id="7657" w:name="_Toc82536503"/>
      <w:bookmarkStart w:id="7658" w:name="_Toc89952796"/>
      <w:bookmarkStart w:id="7659" w:name="_Toc98766612"/>
      <w:bookmarkStart w:id="7660" w:name="_Toc99702975"/>
      <w:bookmarkStart w:id="7661" w:name="_Toc106206761"/>
      <w:bookmarkStart w:id="7662" w:name="_Toc115080763"/>
      <w:bookmarkStart w:id="7663" w:name="_Toc121999643"/>
      <w:bookmarkStart w:id="7664" w:name="_Toc124153816"/>
      <w:bookmarkStart w:id="7665" w:name="_Toc124154591"/>
      <w:bookmarkStart w:id="7666" w:name="_Toc131560446"/>
      <w:bookmarkStart w:id="7667" w:name="_Toc137394146"/>
      <w:bookmarkStart w:id="7668" w:name="_Toc163475250"/>
      <w:r w:rsidRPr="00931575">
        <w:rPr>
          <w:lang w:eastAsia="sv-SE"/>
        </w:rPr>
        <w:t>7.8.4.2</w:t>
      </w:r>
      <w:r w:rsidRPr="00931575">
        <w:rPr>
          <w:lang w:eastAsia="sv-SE"/>
        </w:rPr>
        <w:tab/>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669" w:name="_Toc21102899"/>
      <w:bookmarkStart w:id="7670" w:name="_Toc29810748"/>
      <w:bookmarkStart w:id="7671" w:name="_Toc36636100"/>
      <w:bookmarkStart w:id="7672" w:name="_Toc37273046"/>
      <w:bookmarkStart w:id="7673" w:name="_Toc45886126"/>
      <w:bookmarkStart w:id="7674" w:name="_Toc53183202"/>
      <w:bookmarkStart w:id="7675" w:name="_Toc58915869"/>
      <w:bookmarkStart w:id="7676" w:name="_Toc58918050"/>
      <w:bookmarkStart w:id="7677" w:name="_Toc66693919"/>
      <w:bookmarkStart w:id="7678" w:name="_Toc74915871"/>
      <w:bookmarkStart w:id="7679" w:name="_Toc76114496"/>
      <w:bookmarkStart w:id="7680" w:name="_Toc76544382"/>
      <w:bookmarkStart w:id="7681" w:name="_Toc82536504"/>
      <w:bookmarkStart w:id="7682" w:name="_Toc89952797"/>
      <w:bookmarkStart w:id="7683" w:name="_Toc98766613"/>
      <w:bookmarkStart w:id="7684" w:name="_Toc99702976"/>
      <w:bookmarkStart w:id="7685" w:name="_Toc106206762"/>
      <w:bookmarkStart w:id="7686" w:name="_Toc115080764"/>
      <w:bookmarkStart w:id="7687" w:name="_Toc121999644"/>
      <w:bookmarkStart w:id="7688" w:name="_Toc124153817"/>
      <w:bookmarkStart w:id="7689" w:name="_Toc124154592"/>
      <w:bookmarkStart w:id="7690" w:name="_Toc131560447"/>
      <w:bookmarkStart w:id="7691" w:name="_Toc137394147"/>
      <w:bookmarkStart w:id="7692" w:name="_Toc163475251"/>
      <w:r w:rsidRPr="00931575">
        <w:rPr>
          <w:lang w:eastAsia="sv-SE"/>
        </w:rPr>
        <w:t>7.8</w:t>
      </w:r>
      <w:r w:rsidRPr="00931575">
        <w:rPr>
          <w:lang w:eastAsia="zh-CN"/>
        </w:rPr>
        <w:t>.</w:t>
      </w:r>
      <w:r w:rsidRPr="00931575">
        <w:rPr>
          <w:lang w:eastAsia="sv-SE"/>
        </w:rPr>
        <w:t>5</w:t>
      </w:r>
      <w:r w:rsidRPr="00931575">
        <w:rPr>
          <w:lang w:eastAsia="sv-SE"/>
        </w:rPr>
        <w:tab/>
        <w:t>Test requirement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D348C81" w14:textId="77777777" w:rsidR="00C45907" w:rsidRPr="00931575" w:rsidRDefault="00C45907" w:rsidP="00C45907">
      <w:pPr>
        <w:pStyle w:val="Heading4"/>
        <w:rPr>
          <w:lang w:eastAsia="sv-SE"/>
        </w:rPr>
      </w:pPr>
      <w:bookmarkStart w:id="7693" w:name="_Toc21102900"/>
      <w:bookmarkStart w:id="7694" w:name="_Toc29810749"/>
      <w:bookmarkStart w:id="7695" w:name="_Toc36636101"/>
      <w:bookmarkStart w:id="7696" w:name="_Toc37273047"/>
      <w:bookmarkStart w:id="7697" w:name="_Toc45886127"/>
      <w:bookmarkStart w:id="7698" w:name="_Toc53183203"/>
      <w:bookmarkStart w:id="7699" w:name="_Toc58915870"/>
      <w:bookmarkStart w:id="7700" w:name="_Toc58918051"/>
      <w:bookmarkStart w:id="7701" w:name="_Toc66693920"/>
      <w:bookmarkStart w:id="7702" w:name="_Toc74915872"/>
      <w:bookmarkStart w:id="7703" w:name="_Toc76114497"/>
      <w:bookmarkStart w:id="7704" w:name="_Toc76544383"/>
      <w:bookmarkStart w:id="7705" w:name="_Toc82536505"/>
      <w:bookmarkStart w:id="7706" w:name="_Toc89952798"/>
      <w:bookmarkStart w:id="7707" w:name="_Toc98766614"/>
      <w:bookmarkStart w:id="7708" w:name="_Toc99702977"/>
      <w:bookmarkStart w:id="7709" w:name="_Toc106206763"/>
      <w:bookmarkStart w:id="7710" w:name="_Toc115080765"/>
      <w:bookmarkStart w:id="7711" w:name="_Toc121999645"/>
      <w:bookmarkStart w:id="7712" w:name="_Toc124153818"/>
      <w:bookmarkStart w:id="7713" w:name="_Toc124154593"/>
      <w:bookmarkStart w:id="7714" w:name="_Toc131560448"/>
      <w:bookmarkStart w:id="7715" w:name="_Toc137394148"/>
      <w:bookmarkStart w:id="7716" w:name="_Toc163475252"/>
      <w:r w:rsidRPr="00931575">
        <w:rPr>
          <w:lang w:eastAsia="sv-SE"/>
        </w:rPr>
        <w:t>7.8.5.1</w:t>
      </w:r>
      <w:r w:rsidRPr="00931575">
        <w:rPr>
          <w:lang w:eastAsia="sv-SE"/>
        </w:rPr>
        <w:tab/>
      </w:r>
      <w:r w:rsidRPr="00931575">
        <w:rPr>
          <w:i/>
          <w:lang w:eastAsia="sv-SE"/>
        </w:rPr>
        <w:t>BS type 1-O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71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718" w:name="_Hlk499831507"/>
            <w:r w:rsidRPr="00931575">
              <w:t>±7.465</w:t>
            </w:r>
            <w:bookmarkEnd w:id="7718"/>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717"/>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719" w:name="_Toc21102901"/>
      <w:bookmarkStart w:id="7720" w:name="_Toc29810750"/>
      <w:bookmarkStart w:id="7721" w:name="_Toc36636102"/>
      <w:bookmarkStart w:id="7722" w:name="_Toc37273048"/>
      <w:bookmarkStart w:id="7723" w:name="_Toc45886128"/>
      <w:bookmarkStart w:id="7724" w:name="_Toc53183204"/>
      <w:bookmarkStart w:id="7725" w:name="_Toc58915871"/>
      <w:bookmarkStart w:id="7726" w:name="_Toc58918052"/>
      <w:bookmarkStart w:id="7727" w:name="_Toc66693921"/>
      <w:bookmarkStart w:id="7728" w:name="_Toc74915873"/>
      <w:bookmarkStart w:id="7729" w:name="_Toc76114498"/>
      <w:bookmarkStart w:id="7730" w:name="_Toc76544384"/>
      <w:bookmarkStart w:id="7731" w:name="_Toc82536506"/>
      <w:bookmarkStart w:id="7732" w:name="_Toc89952799"/>
      <w:bookmarkStart w:id="7733" w:name="_Toc98766615"/>
      <w:bookmarkStart w:id="7734" w:name="_Toc99702978"/>
      <w:bookmarkStart w:id="7735" w:name="_Toc106206764"/>
      <w:bookmarkStart w:id="7736" w:name="_Toc115080766"/>
      <w:bookmarkStart w:id="7737" w:name="_Toc121999646"/>
      <w:bookmarkStart w:id="7738" w:name="_Toc124153819"/>
      <w:bookmarkStart w:id="7739" w:name="_Toc124154594"/>
      <w:bookmarkStart w:id="7740" w:name="_Toc131560449"/>
      <w:bookmarkStart w:id="7741" w:name="_Toc137394149"/>
      <w:bookmarkStart w:id="7742" w:name="_Toc163475253"/>
      <w:r w:rsidRPr="00931575">
        <w:rPr>
          <w:lang w:eastAsia="sv-SE"/>
        </w:rPr>
        <w:t>7.8.5.2</w:t>
      </w:r>
      <w:r w:rsidRPr="00931575">
        <w:rPr>
          <w:lang w:eastAsia="sv-SE"/>
        </w:rPr>
        <w:tab/>
      </w:r>
      <w:r w:rsidRPr="00931575">
        <w:rPr>
          <w:i/>
          <w:lang w:eastAsia="sv-SE"/>
        </w:rPr>
        <w:t>BS type 2-O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7743" w:name="_Toc21102902"/>
            <w:bookmarkStart w:id="7744" w:name="_Toc29810751"/>
            <w:bookmarkStart w:id="7745" w:name="_Toc36636103"/>
            <w:bookmarkStart w:id="7746" w:name="_Toc37273049"/>
            <w:bookmarkStart w:id="7747" w:name="_Toc45886129"/>
            <w:bookmarkStart w:id="7748" w:name="_Toc53183205"/>
            <w:bookmarkStart w:id="7749" w:name="_Toc58915872"/>
            <w:bookmarkStart w:id="7750" w:name="_Toc58918053"/>
            <w:bookmarkStart w:id="7751" w:name="_Toc66693922"/>
            <w:bookmarkStart w:id="7752" w:name="_Toc74915874"/>
            <w:bookmarkStart w:id="7753" w:name="_Toc76114499"/>
            <w:bookmarkStart w:id="7754" w:name="_Toc76544385"/>
            <w:bookmarkStart w:id="7755" w:name="_Toc82536507"/>
            <w:bookmarkStart w:id="7756" w:name="_Toc89952800"/>
            <w:bookmarkStart w:id="7757" w:name="_Toc98766616"/>
            <w:bookmarkStart w:id="7758" w:name="_Toc99702979"/>
            <w:bookmarkStart w:id="7759" w:name="_Toc106206765"/>
            <w:bookmarkStart w:id="7760" w:name="_Toc115080767"/>
            <w:bookmarkStart w:id="7761" w:name="_Toc121999647"/>
            <w:bookmarkStart w:id="7762" w:name="_Toc124153820"/>
            <w:bookmarkStart w:id="7763"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7764" w:name="_Toc131560450"/>
      <w:bookmarkStart w:id="7765" w:name="_Toc137394150"/>
      <w:bookmarkStart w:id="7766" w:name="_Toc163475254"/>
      <w:r w:rsidRPr="00931575">
        <w:t>7.9</w:t>
      </w:r>
      <w:r w:rsidRPr="00931575">
        <w:tab/>
        <w:t>OTA in-channel selectivity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10E5484" w14:textId="77777777" w:rsidR="00C45907" w:rsidRPr="00931575" w:rsidRDefault="00C45907" w:rsidP="00C45907">
      <w:pPr>
        <w:pStyle w:val="Heading3"/>
        <w:rPr>
          <w:lang w:eastAsia="sv-SE"/>
        </w:rPr>
      </w:pPr>
      <w:bookmarkStart w:id="7767" w:name="_Toc21102903"/>
      <w:bookmarkStart w:id="7768" w:name="_Toc29810752"/>
      <w:bookmarkStart w:id="7769" w:name="_Toc36636104"/>
      <w:bookmarkStart w:id="7770" w:name="_Toc37273050"/>
      <w:bookmarkStart w:id="7771" w:name="_Toc45886130"/>
      <w:bookmarkStart w:id="7772" w:name="_Toc53183206"/>
      <w:bookmarkStart w:id="7773" w:name="_Toc58915873"/>
      <w:bookmarkStart w:id="7774" w:name="_Toc58918054"/>
      <w:bookmarkStart w:id="7775" w:name="_Toc66693923"/>
      <w:bookmarkStart w:id="7776" w:name="_Toc74915875"/>
      <w:bookmarkStart w:id="7777" w:name="_Toc76114500"/>
      <w:bookmarkStart w:id="7778" w:name="_Toc76544386"/>
      <w:bookmarkStart w:id="7779" w:name="_Toc82536508"/>
      <w:bookmarkStart w:id="7780" w:name="_Toc89952801"/>
      <w:bookmarkStart w:id="7781" w:name="_Toc98766617"/>
      <w:bookmarkStart w:id="7782" w:name="_Toc99702980"/>
      <w:bookmarkStart w:id="7783" w:name="_Toc106206766"/>
      <w:bookmarkStart w:id="7784" w:name="_Toc115080768"/>
      <w:bookmarkStart w:id="7785" w:name="_Toc121999648"/>
      <w:bookmarkStart w:id="7786" w:name="_Toc124153821"/>
      <w:bookmarkStart w:id="7787" w:name="_Toc124154596"/>
      <w:bookmarkStart w:id="7788" w:name="_Toc131560451"/>
      <w:bookmarkStart w:id="7789" w:name="_Toc137394151"/>
      <w:bookmarkStart w:id="7790" w:name="_Toc163475255"/>
      <w:r w:rsidRPr="00931575">
        <w:rPr>
          <w:lang w:eastAsia="sv-SE"/>
        </w:rPr>
        <w:t>7.9.1</w:t>
      </w:r>
      <w:r w:rsidRPr="00931575">
        <w:rPr>
          <w:lang w:eastAsia="sv-SE"/>
        </w:rPr>
        <w:tab/>
        <w:t>Definition and applicability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791" w:name="_Toc21102904"/>
      <w:bookmarkStart w:id="7792" w:name="_Toc29810753"/>
      <w:bookmarkStart w:id="7793" w:name="_Toc36636105"/>
      <w:bookmarkStart w:id="7794" w:name="_Toc37273051"/>
      <w:bookmarkStart w:id="7795" w:name="_Toc45886131"/>
      <w:bookmarkStart w:id="7796" w:name="_Toc53183207"/>
      <w:bookmarkStart w:id="7797" w:name="_Toc58915874"/>
      <w:bookmarkStart w:id="7798" w:name="_Toc58918055"/>
      <w:bookmarkStart w:id="7799" w:name="_Toc66693924"/>
      <w:bookmarkStart w:id="7800" w:name="_Toc74915876"/>
      <w:bookmarkStart w:id="7801" w:name="_Toc76114501"/>
      <w:bookmarkStart w:id="7802" w:name="_Toc76544387"/>
      <w:bookmarkStart w:id="7803" w:name="_Toc82536509"/>
      <w:bookmarkStart w:id="7804" w:name="_Toc89952802"/>
      <w:bookmarkStart w:id="7805" w:name="_Toc98766618"/>
      <w:bookmarkStart w:id="7806" w:name="_Toc99702981"/>
      <w:bookmarkStart w:id="7807" w:name="_Toc106206767"/>
      <w:bookmarkStart w:id="7808" w:name="_Toc115080769"/>
      <w:bookmarkStart w:id="7809" w:name="_Toc121999649"/>
      <w:bookmarkStart w:id="7810" w:name="_Toc124153822"/>
      <w:bookmarkStart w:id="7811" w:name="_Toc124154597"/>
      <w:bookmarkStart w:id="7812" w:name="_Toc131560452"/>
      <w:bookmarkStart w:id="7813" w:name="_Toc137394152"/>
      <w:bookmarkStart w:id="7814" w:name="_Toc163475256"/>
      <w:r w:rsidRPr="00931575">
        <w:rPr>
          <w:lang w:eastAsia="sv-SE"/>
        </w:rPr>
        <w:t>7.9.2</w:t>
      </w:r>
      <w:r w:rsidRPr="00931575">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815" w:name="_Toc21102905"/>
      <w:bookmarkStart w:id="7816" w:name="_Toc29810754"/>
      <w:bookmarkStart w:id="7817" w:name="_Toc36636106"/>
      <w:bookmarkStart w:id="7818" w:name="_Toc37273052"/>
      <w:bookmarkStart w:id="7819" w:name="_Toc45886132"/>
      <w:bookmarkStart w:id="7820" w:name="_Toc53183208"/>
      <w:bookmarkStart w:id="7821" w:name="_Toc58915875"/>
      <w:bookmarkStart w:id="7822" w:name="_Toc58918056"/>
      <w:bookmarkStart w:id="7823" w:name="_Toc66693925"/>
      <w:bookmarkStart w:id="7824" w:name="_Toc74915877"/>
      <w:bookmarkStart w:id="7825" w:name="_Toc76114502"/>
      <w:bookmarkStart w:id="7826" w:name="_Toc76544388"/>
      <w:bookmarkStart w:id="7827" w:name="_Toc82536510"/>
      <w:bookmarkStart w:id="7828" w:name="_Toc89952803"/>
      <w:bookmarkStart w:id="7829" w:name="_Toc98766619"/>
      <w:bookmarkStart w:id="7830" w:name="_Toc99702982"/>
      <w:bookmarkStart w:id="7831" w:name="_Toc106206768"/>
      <w:bookmarkStart w:id="7832" w:name="_Toc115080770"/>
      <w:bookmarkStart w:id="7833" w:name="_Toc121999650"/>
      <w:bookmarkStart w:id="7834" w:name="_Toc124153823"/>
      <w:bookmarkStart w:id="7835" w:name="_Toc124154598"/>
      <w:bookmarkStart w:id="7836" w:name="_Toc131560453"/>
      <w:bookmarkStart w:id="7837" w:name="_Toc137394153"/>
      <w:bookmarkStart w:id="7838" w:name="_Toc163475257"/>
      <w:r w:rsidRPr="00931575">
        <w:rPr>
          <w:lang w:eastAsia="sv-SE"/>
        </w:rPr>
        <w:t>7.9.3</w:t>
      </w:r>
      <w:r w:rsidRPr="00931575">
        <w:rPr>
          <w:lang w:eastAsia="sv-SE"/>
        </w:rPr>
        <w:tab/>
        <w:t>Test purpose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839" w:name="_Toc21102906"/>
      <w:bookmarkStart w:id="7840" w:name="_Toc29810755"/>
      <w:bookmarkStart w:id="7841" w:name="_Toc36636107"/>
      <w:bookmarkStart w:id="7842" w:name="_Toc37273053"/>
      <w:bookmarkStart w:id="7843" w:name="_Toc45886133"/>
      <w:bookmarkStart w:id="7844" w:name="_Toc53183209"/>
      <w:bookmarkStart w:id="7845" w:name="_Toc58915876"/>
      <w:bookmarkStart w:id="7846" w:name="_Toc58918057"/>
      <w:bookmarkStart w:id="7847" w:name="_Toc66693926"/>
      <w:bookmarkStart w:id="7848" w:name="_Toc74915878"/>
      <w:bookmarkStart w:id="7849" w:name="_Toc76114503"/>
      <w:bookmarkStart w:id="7850" w:name="_Toc76544389"/>
      <w:bookmarkStart w:id="7851" w:name="_Toc82536511"/>
      <w:bookmarkStart w:id="7852" w:name="_Toc89952804"/>
      <w:bookmarkStart w:id="7853" w:name="_Toc98766620"/>
      <w:bookmarkStart w:id="7854" w:name="_Toc99702983"/>
      <w:bookmarkStart w:id="7855" w:name="_Toc106206769"/>
      <w:bookmarkStart w:id="7856" w:name="_Toc115080771"/>
      <w:bookmarkStart w:id="7857" w:name="_Toc121999651"/>
      <w:bookmarkStart w:id="7858" w:name="_Toc124153824"/>
      <w:bookmarkStart w:id="7859" w:name="_Toc124154599"/>
      <w:bookmarkStart w:id="7860" w:name="_Toc131560454"/>
      <w:bookmarkStart w:id="7861" w:name="_Toc137394154"/>
      <w:bookmarkStart w:id="7862" w:name="_Toc163475258"/>
      <w:r w:rsidRPr="00931575">
        <w:rPr>
          <w:lang w:eastAsia="sv-SE"/>
        </w:rPr>
        <w:t>7.9</w:t>
      </w:r>
      <w:r w:rsidRPr="00931575">
        <w:rPr>
          <w:lang w:eastAsia="zh-CN"/>
        </w:rPr>
        <w:t>.</w:t>
      </w:r>
      <w:r w:rsidRPr="00931575">
        <w:rPr>
          <w:lang w:eastAsia="sv-SE"/>
        </w:rPr>
        <w:t>4</w:t>
      </w:r>
      <w:r w:rsidRPr="00931575">
        <w:rPr>
          <w:lang w:eastAsia="sv-SE"/>
        </w:rPr>
        <w:tab/>
        <w:t>Method of test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4C4ADE9" w14:textId="77777777" w:rsidR="00C45907" w:rsidRPr="00931575" w:rsidRDefault="00C45907" w:rsidP="00C45907">
      <w:pPr>
        <w:pStyle w:val="Heading4"/>
        <w:rPr>
          <w:lang w:eastAsia="sv-SE"/>
        </w:rPr>
      </w:pPr>
      <w:bookmarkStart w:id="7863" w:name="_Toc21102907"/>
      <w:bookmarkStart w:id="7864" w:name="_Toc29810756"/>
      <w:bookmarkStart w:id="7865" w:name="_Toc36636108"/>
      <w:bookmarkStart w:id="7866" w:name="_Toc37273054"/>
      <w:bookmarkStart w:id="7867" w:name="_Toc45886134"/>
      <w:bookmarkStart w:id="7868" w:name="_Toc53183210"/>
      <w:bookmarkStart w:id="7869" w:name="_Toc58915877"/>
      <w:bookmarkStart w:id="7870" w:name="_Toc58918058"/>
      <w:bookmarkStart w:id="7871" w:name="_Toc66693927"/>
      <w:bookmarkStart w:id="7872" w:name="_Toc74915879"/>
      <w:bookmarkStart w:id="7873" w:name="_Toc76114504"/>
      <w:bookmarkStart w:id="7874" w:name="_Toc76544390"/>
      <w:bookmarkStart w:id="7875" w:name="_Toc82536512"/>
      <w:bookmarkStart w:id="7876" w:name="_Toc89952805"/>
      <w:bookmarkStart w:id="7877" w:name="_Toc98766621"/>
      <w:bookmarkStart w:id="7878" w:name="_Toc99702984"/>
      <w:bookmarkStart w:id="7879" w:name="_Toc106206770"/>
      <w:bookmarkStart w:id="7880" w:name="_Toc115080772"/>
      <w:bookmarkStart w:id="7881" w:name="_Toc121999652"/>
      <w:bookmarkStart w:id="7882" w:name="_Toc124153825"/>
      <w:bookmarkStart w:id="7883" w:name="_Toc124154600"/>
      <w:bookmarkStart w:id="7884" w:name="_Toc131560455"/>
      <w:bookmarkStart w:id="7885" w:name="_Toc137394155"/>
      <w:bookmarkStart w:id="7886" w:name="_Toc163475259"/>
      <w:r w:rsidRPr="00931575">
        <w:rPr>
          <w:lang w:eastAsia="sv-SE"/>
        </w:rPr>
        <w:t>7.9.4.1</w:t>
      </w:r>
      <w:r w:rsidRPr="00931575">
        <w:rPr>
          <w:lang w:eastAsia="sv-SE"/>
        </w:rPr>
        <w:tab/>
        <w:t>Initial conditions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887" w:name="_Toc21102908"/>
      <w:bookmarkStart w:id="7888" w:name="_Toc29810757"/>
      <w:bookmarkStart w:id="7889" w:name="_Toc36636109"/>
      <w:bookmarkStart w:id="7890" w:name="_Toc37273055"/>
      <w:bookmarkStart w:id="7891" w:name="_Toc45886135"/>
      <w:bookmarkStart w:id="7892" w:name="_Toc53183211"/>
      <w:bookmarkStart w:id="7893" w:name="_Toc58915878"/>
      <w:bookmarkStart w:id="7894" w:name="_Toc58918059"/>
      <w:bookmarkStart w:id="7895" w:name="_Toc66693928"/>
      <w:bookmarkStart w:id="7896" w:name="_Toc74915880"/>
      <w:bookmarkStart w:id="7897" w:name="_Toc76114505"/>
      <w:bookmarkStart w:id="7898" w:name="_Toc76544391"/>
      <w:bookmarkStart w:id="7899" w:name="_Toc82536513"/>
      <w:bookmarkStart w:id="7900" w:name="_Toc89952806"/>
      <w:bookmarkStart w:id="7901" w:name="_Toc98766622"/>
      <w:bookmarkStart w:id="7902" w:name="_Toc99702985"/>
      <w:bookmarkStart w:id="7903" w:name="_Toc106206771"/>
      <w:bookmarkStart w:id="7904" w:name="_Toc115080773"/>
      <w:bookmarkStart w:id="7905" w:name="_Toc121999653"/>
      <w:bookmarkStart w:id="7906" w:name="_Toc124153826"/>
      <w:bookmarkStart w:id="7907" w:name="_Toc124154601"/>
      <w:bookmarkStart w:id="7908" w:name="_Toc131560456"/>
      <w:bookmarkStart w:id="7909" w:name="_Toc137394156"/>
      <w:bookmarkStart w:id="7910" w:name="_Toc163475260"/>
      <w:r w:rsidRPr="00931575">
        <w:rPr>
          <w:lang w:eastAsia="sv-SE"/>
        </w:rPr>
        <w:t>7.9.4.2</w:t>
      </w:r>
      <w:r w:rsidRPr="00931575">
        <w:rPr>
          <w:lang w:eastAsia="sv-SE"/>
        </w:rPr>
        <w:tab/>
        <w:t>Procedure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911" w:name="_Toc21102909"/>
      <w:bookmarkStart w:id="7912" w:name="_Toc29810758"/>
      <w:bookmarkStart w:id="7913" w:name="_Toc36636110"/>
      <w:bookmarkStart w:id="7914" w:name="_Toc37273056"/>
      <w:bookmarkStart w:id="7915" w:name="_Toc45886136"/>
      <w:bookmarkStart w:id="7916" w:name="_Toc53183212"/>
      <w:bookmarkStart w:id="7917" w:name="_Toc58915879"/>
      <w:bookmarkStart w:id="7918" w:name="_Toc58918060"/>
      <w:bookmarkStart w:id="7919" w:name="_Toc66693929"/>
      <w:bookmarkStart w:id="7920" w:name="_Toc74915881"/>
      <w:bookmarkStart w:id="7921" w:name="_Toc76114506"/>
      <w:bookmarkStart w:id="7922" w:name="_Toc76544392"/>
      <w:bookmarkStart w:id="7923" w:name="_Toc82536514"/>
      <w:bookmarkStart w:id="7924" w:name="_Toc89952807"/>
      <w:bookmarkStart w:id="7925" w:name="_Toc98766623"/>
      <w:bookmarkStart w:id="7926" w:name="_Toc99702986"/>
      <w:bookmarkStart w:id="7927" w:name="_Toc106206772"/>
      <w:bookmarkStart w:id="7928" w:name="_Toc115080774"/>
      <w:bookmarkStart w:id="7929" w:name="_Toc121999654"/>
      <w:bookmarkStart w:id="7930" w:name="_Toc124153827"/>
      <w:bookmarkStart w:id="7931" w:name="_Toc124154602"/>
      <w:bookmarkStart w:id="7932" w:name="_Toc131560457"/>
      <w:bookmarkStart w:id="7933" w:name="_Toc137394157"/>
      <w:bookmarkStart w:id="7934" w:name="_Toc163475261"/>
      <w:r w:rsidRPr="00931575">
        <w:rPr>
          <w:lang w:eastAsia="sv-SE"/>
        </w:rPr>
        <w:t>7.9</w:t>
      </w:r>
      <w:r w:rsidRPr="00931575">
        <w:rPr>
          <w:lang w:eastAsia="zh-CN"/>
        </w:rPr>
        <w:t>.</w:t>
      </w:r>
      <w:r w:rsidRPr="00931575">
        <w:rPr>
          <w:lang w:eastAsia="sv-SE"/>
        </w:rPr>
        <w:t>5</w:t>
      </w:r>
      <w:r w:rsidRPr="00931575">
        <w:rPr>
          <w:lang w:eastAsia="sv-SE"/>
        </w:rPr>
        <w:tab/>
        <w:t>Test requirement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9898A1E" w14:textId="77777777" w:rsidR="00C45907" w:rsidRPr="00931575" w:rsidRDefault="00C45907" w:rsidP="00C45907">
      <w:pPr>
        <w:pStyle w:val="Heading4"/>
        <w:rPr>
          <w:lang w:eastAsia="sv-SE"/>
        </w:rPr>
      </w:pPr>
      <w:bookmarkStart w:id="7935" w:name="_Toc21102910"/>
      <w:bookmarkStart w:id="7936" w:name="_Toc29810759"/>
      <w:bookmarkStart w:id="7937" w:name="_Toc36636111"/>
      <w:bookmarkStart w:id="7938" w:name="_Toc37273057"/>
      <w:bookmarkStart w:id="7939" w:name="_Toc45886137"/>
      <w:bookmarkStart w:id="7940" w:name="_Toc53183213"/>
      <w:bookmarkStart w:id="7941" w:name="_Toc58915880"/>
      <w:bookmarkStart w:id="7942" w:name="_Toc58918061"/>
      <w:bookmarkStart w:id="7943" w:name="_Toc66693930"/>
      <w:bookmarkStart w:id="7944" w:name="_Toc74915882"/>
      <w:bookmarkStart w:id="7945" w:name="_Toc76114507"/>
      <w:bookmarkStart w:id="7946" w:name="_Toc76544393"/>
      <w:bookmarkStart w:id="7947" w:name="_Toc82536515"/>
      <w:bookmarkStart w:id="7948" w:name="_Toc89952808"/>
      <w:bookmarkStart w:id="7949" w:name="_Toc98766624"/>
      <w:bookmarkStart w:id="7950" w:name="_Toc99702987"/>
      <w:bookmarkStart w:id="7951" w:name="_Toc106206773"/>
      <w:bookmarkStart w:id="7952" w:name="_Toc115080775"/>
      <w:bookmarkStart w:id="7953" w:name="_Toc121999655"/>
      <w:bookmarkStart w:id="7954" w:name="_Toc124153828"/>
      <w:bookmarkStart w:id="7955" w:name="_Toc124154603"/>
      <w:bookmarkStart w:id="7956" w:name="_Toc131560458"/>
      <w:bookmarkStart w:id="7957" w:name="_Toc137394158"/>
      <w:bookmarkStart w:id="7958" w:name="_Toc163475262"/>
      <w:r w:rsidRPr="00931575">
        <w:rPr>
          <w:lang w:eastAsia="sv-SE"/>
        </w:rPr>
        <w:t>7.9.5.1</w:t>
      </w:r>
      <w:r w:rsidRPr="00931575">
        <w:rPr>
          <w:lang w:eastAsia="sv-SE"/>
        </w:rPr>
        <w:tab/>
      </w:r>
      <w:r w:rsidRPr="00931575">
        <w:rPr>
          <w:i/>
          <w:lang w:eastAsia="sv-SE"/>
        </w:rPr>
        <w:t>BS type 1-O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959" w:name="_Toc21102911"/>
      <w:bookmarkStart w:id="7960" w:name="_Toc29810760"/>
      <w:bookmarkStart w:id="7961" w:name="_Toc36636112"/>
      <w:bookmarkStart w:id="7962" w:name="_Toc37273058"/>
      <w:bookmarkStart w:id="7963" w:name="_Toc45886138"/>
      <w:bookmarkStart w:id="7964" w:name="_Toc53183214"/>
      <w:bookmarkStart w:id="7965" w:name="_Toc58915881"/>
      <w:bookmarkStart w:id="7966" w:name="_Toc58918062"/>
      <w:bookmarkStart w:id="7967" w:name="_Toc66693931"/>
      <w:bookmarkStart w:id="7968" w:name="_Toc74915883"/>
      <w:bookmarkStart w:id="7969" w:name="_Toc76114508"/>
      <w:bookmarkStart w:id="7970" w:name="_Toc76544394"/>
      <w:bookmarkStart w:id="7971" w:name="_Toc82536516"/>
      <w:bookmarkStart w:id="7972" w:name="_Toc89952809"/>
      <w:bookmarkStart w:id="7973" w:name="_Toc98766625"/>
      <w:bookmarkStart w:id="7974" w:name="_Toc99702988"/>
      <w:bookmarkStart w:id="7975" w:name="_Toc106206774"/>
      <w:bookmarkStart w:id="7976" w:name="_Toc115080776"/>
      <w:bookmarkStart w:id="7977" w:name="_Toc121999656"/>
      <w:bookmarkStart w:id="7978" w:name="_Toc124153829"/>
      <w:bookmarkStart w:id="7979" w:name="_Toc124154604"/>
      <w:bookmarkStart w:id="7980" w:name="_Toc131560459"/>
      <w:bookmarkStart w:id="7981" w:name="_Toc137394159"/>
      <w:bookmarkStart w:id="7982" w:name="_Toc163475263"/>
      <w:r w:rsidRPr="00931575">
        <w:rPr>
          <w:lang w:eastAsia="sv-SE"/>
        </w:rPr>
        <w:t>7.9.5.2</w:t>
      </w:r>
      <w:r w:rsidRPr="00931575">
        <w:rPr>
          <w:lang w:eastAsia="sv-SE"/>
        </w:rPr>
        <w:tab/>
      </w:r>
      <w:r w:rsidRPr="00931575">
        <w:rPr>
          <w:i/>
          <w:lang w:eastAsia="sv-SE"/>
        </w:rPr>
        <w:t>BS type 2-O</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7983" w:name="_Toc21102912"/>
      <w:bookmarkStart w:id="7984" w:name="_Toc29810761"/>
      <w:bookmarkStart w:id="7985" w:name="_Toc36636113"/>
      <w:bookmarkStart w:id="7986" w:name="_Toc37273059"/>
      <w:bookmarkStart w:id="7987" w:name="_Toc45886139"/>
      <w:bookmarkStart w:id="7988" w:name="_Toc53183215"/>
      <w:bookmarkStart w:id="7989" w:name="_Toc58915882"/>
      <w:bookmarkStart w:id="7990" w:name="_Toc58918063"/>
      <w:bookmarkStart w:id="7991" w:name="_Toc66693932"/>
      <w:bookmarkStart w:id="7992" w:name="_Toc74915884"/>
      <w:bookmarkStart w:id="7993" w:name="_Toc76114509"/>
      <w:bookmarkStart w:id="7994" w:name="_Toc76544395"/>
      <w:bookmarkStart w:id="7995" w:name="_Toc82536517"/>
      <w:bookmarkStart w:id="7996" w:name="_Toc89952810"/>
      <w:bookmarkStart w:id="7997" w:name="_Toc98766626"/>
      <w:bookmarkStart w:id="7998" w:name="_Toc99702989"/>
      <w:bookmarkStart w:id="7999" w:name="_Toc106206775"/>
      <w:bookmarkStart w:id="8000" w:name="_Toc115080777"/>
      <w:bookmarkStart w:id="8001" w:name="_Toc121999657"/>
      <w:bookmarkStart w:id="8002" w:name="_Toc124153830"/>
      <w:bookmarkStart w:id="8003" w:name="_Toc124154605"/>
      <w:bookmarkStart w:id="8004" w:name="_Toc131560460"/>
      <w:bookmarkStart w:id="8005" w:name="_Toc137394160"/>
      <w:bookmarkStart w:id="8006" w:name="_Toc163475264"/>
      <w:r w:rsidRPr="00931575">
        <w:lastRenderedPageBreak/>
        <w:t>8</w:t>
      </w:r>
      <w:r w:rsidRPr="00931575">
        <w:tab/>
        <w:t>Radiated performance 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15CFBFF" w14:textId="77777777" w:rsidR="00C45907" w:rsidRPr="00931575" w:rsidRDefault="00C45907" w:rsidP="00C45907">
      <w:pPr>
        <w:pStyle w:val="Heading2"/>
      </w:pPr>
      <w:bookmarkStart w:id="8007" w:name="_Toc21102913"/>
      <w:bookmarkStart w:id="8008" w:name="_Toc29810762"/>
      <w:bookmarkStart w:id="8009" w:name="_Toc36636114"/>
      <w:bookmarkStart w:id="8010" w:name="_Toc37273060"/>
      <w:bookmarkStart w:id="8011" w:name="_Toc45886140"/>
      <w:bookmarkStart w:id="8012" w:name="_Toc53183216"/>
      <w:bookmarkStart w:id="8013" w:name="_Toc58915883"/>
      <w:bookmarkStart w:id="8014" w:name="_Toc58918064"/>
      <w:bookmarkStart w:id="8015" w:name="_Toc66693933"/>
      <w:bookmarkStart w:id="8016" w:name="_Toc74915885"/>
      <w:bookmarkStart w:id="8017" w:name="_Toc76114510"/>
      <w:bookmarkStart w:id="8018" w:name="_Toc76544396"/>
      <w:bookmarkStart w:id="8019" w:name="_Toc82536518"/>
      <w:bookmarkStart w:id="8020" w:name="_Toc89952811"/>
      <w:bookmarkStart w:id="8021" w:name="_Toc98766627"/>
      <w:bookmarkStart w:id="8022" w:name="_Toc99702990"/>
      <w:bookmarkStart w:id="8023" w:name="_Toc106206776"/>
      <w:bookmarkStart w:id="8024" w:name="_Toc115080778"/>
      <w:bookmarkStart w:id="8025" w:name="_Toc121999658"/>
      <w:bookmarkStart w:id="8026" w:name="_Toc124153831"/>
      <w:bookmarkStart w:id="8027" w:name="_Toc124154606"/>
      <w:bookmarkStart w:id="8028" w:name="_Toc131560461"/>
      <w:bookmarkStart w:id="8029" w:name="_Toc137394161"/>
      <w:bookmarkStart w:id="8030" w:name="_Toc163475265"/>
      <w:r w:rsidRPr="00931575">
        <w:t>8.1</w:t>
      </w:r>
      <w:r w:rsidRPr="00931575">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73C4D8F" w14:textId="77777777" w:rsidR="00C45907" w:rsidRPr="00931575" w:rsidRDefault="00C45907" w:rsidP="00C45907">
      <w:pPr>
        <w:pStyle w:val="Heading3"/>
        <w:rPr>
          <w:lang w:eastAsia="ko-KR"/>
        </w:rPr>
      </w:pPr>
      <w:bookmarkStart w:id="8031" w:name="_Toc21102914"/>
      <w:bookmarkStart w:id="8032" w:name="_Toc29810763"/>
      <w:bookmarkStart w:id="8033" w:name="_Toc36636115"/>
      <w:bookmarkStart w:id="8034" w:name="_Toc37273061"/>
      <w:bookmarkStart w:id="8035" w:name="_Toc45886141"/>
      <w:bookmarkStart w:id="8036" w:name="_Toc53183217"/>
      <w:bookmarkStart w:id="8037" w:name="_Toc58915884"/>
      <w:bookmarkStart w:id="8038" w:name="_Toc58918065"/>
      <w:bookmarkStart w:id="8039" w:name="_Toc66693934"/>
      <w:bookmarkStart w:id="8040" w:name="_Toc74915886"/>
      <w:bookmarkStart w:id="8041" w:name="_Toc76114511"/>
      <w:bookmarkStart w:id="8042" w:name="_Toc76544397"/>
      <w:bookmarkStart w:id="8043" w:name="_Toc82536519"/>
      <w:bookmarkStart w:id="8044" w:name="_Toc89952812"/>
      <w:bookmarkStart w:id="8045" w:name="_Toc98766628"/>
      <w:bookmarkStart w:id="8046" w:name="_Toc99702991"/>
      <w:bookmarkStart w:id="8047" w:name="_Toc106206777"/>
      <w:bookmarkStart w:id="8048" w:name="_Toc115080779"/>
      <w:bookmarkStart w:id="8049" w:name="_Toc121999659"/>
      <w:bookmarkStart w:id="8050" w:name="_Toc124153832"/>
      <w:bookmarkStart w:id="8051" w:name="_Toc124154607"/>
      <w:bookmarkStart w:id="8052" w:name="_Toc131560462"/>
      <w:bookmarkStart w:id="8053" w:name="_Toc137394162"/>
      <w:bookmarkStart w:id="8054" w:name="_Toc16347526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055" w:name="_Toc21102915"/>
      <w:bookmarkStart w:id="8056" w:name="_Toc29810764"/>
      <w:bookmarkStart w:id="8057" w:name="_Toc36636116"/>
      <w:bookmarkStart w:id="8058" w:name="_Toc37273062"/>
      <w:bookmarkStart w:id="8059" w:name="_Toc45886142"/>
      <w:bookmarkStart w:id="8060" w:name="_Toc53183218"/>
      <w:bookmarkStart w:id="8061" w:name="_Toc58915885"/>
      <w:bookmarkStart w:id="8062" w:name="_Toc58918066"/>
      <w:bookmarkStart w:id="8063" w:name="_Toc66693935"/>
      <w:bookmarkStart w:id="8064" w:name="_Toc74915887"/>
      <w:bookmarkStart w:id="8065" w:name="_Toc76114512"/>
      <w:bookmarkStart w:id="8066" w:name="_Toc76544398"/>
      <w:bookmarkStart w:id="8067" w:name="_Toc82536520"/>
      <w:bookmarkStart w:id="8068" w:name="_Toc89952813"/>
      <w:bookmarkStart w:id="8069" w:name="_Toc98766629"/>
      <w:bookmarkStart w:id="8070" w:name="_Toc99702992"/>
      <w:bookmarkStart w:id="8071" w:name="_Toc106206778"/>
      <w:bookmarkStart w:id="8072" w:name="_Toc115080780"/>
      <w:bookmarkStart w:id="8073" w:name="_Toc121999660"/>
      <w:bookmarkStart w:id="8074" w:name="_Toc124153833"/>
      <w:bookmarkStart w:id="8075" w:name="_Toc124154608"/>
      <w:bookmarkStart w:id="8076" w:name="_Toc131560463"/>
      <w:bookmarkStart w:id="8077" w:name="_Toc137394163"/>
      <w:bookmarkStart w:id="8078" w:name="_Toc163475267"/>
      <w:r w:rsidRPr="00931575">
        <w:t>8.1.1</w:t>
      </w:r>
      <w:r w:rsidRPr="00931575">
        <w:tab/>
        <w:t>OTA demodulation branches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079" w:name="_Toc21102916"/>
      <w:bookmarkStart w:id="8080" w:name="_Toc29810765"/>
      <w:bookmarkStart w:id="8081" w:name="_Toc36636117"/>
      <w:bookmarkStart w:id="8082" w:name="_Toc37273063"/>
      <w:bookmarkStart w:id="8083" w:name="_Toc45886143"/>
      <w:bookmarkStart w:id="8084" w:name="_Toc53183219"/>
      <w:bookmarkStart w:id="8085" w:name="_Toc58915886"/>
      <w:bookmarkStart w:id="8086" w:name="_Toc58918067"/>
      <w:bookmarkStart w:id="8087" w:name="_Toc66693936"/>
      <w:bookmarkStart w:id="8088" w:name="_Toc74915888"/>
      <w:bookmarkStart w:id="8089" w:name="_Toc76114513"/>
      <w:bookmarkStart w:id="8090" w:name="_Toc76544399"/>
      <w:bookmarkStart w:id="8091" w:name="_Toc82536521"/>
      <w:bookmarkStart w:id="8092" w:name="_Toc89952814"/>
      <w:bookmarkStart w:id="8093" w:name="_Toc98766630"/>
      <w:bookmarkStart w:id="8094" w:name="_Toc99702993"/>
      <w:bookmarkStart w:id="8095" w:name="_Toc106206779"/>
      <w:bookmarkStart w:id="8096" w:name="_Toc115080781"/>
      <w:bookmarkStart w:id="8097" w:name="_Toc121999661"/>
      <w:bookmarkStart w:id="8098" w:name="_Toc124153834"/>
      <w:bookmarkStart w:id="8099" w:name="_Toc124154609"/>
      <w:bookmarkStart w:id="8100" w:name="_Toc131560464"/>
      <w:bookmarkStart w:id="8101" w:name="_Toc137394164"/>
      <w:bookmarkStart w:id="8102" w:name="_Toc163475268"/>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CCFD798" w14:textId="77777777" w:rsidR="00C45907" w:rsidRPr="00931575" w:rsidRDefault="00C45907" w:rsidP="00C45907">
      <w:pPr>
        <w:pStyle w:val="Heading4"/>
      </w:pPr>
      <w:bookmarkStart w:id="8103" w:name="_Toc21102917"/>
      <w:bookmarkStart w:id="8104" w:name="_Toc29810766"/>
      <w:bookmarkStart w:id="8105" w:name="_Toc36636118"/>
      <w:bookmarkStart w:id="8106" w:name="_Toc37273064"/>
      <w:bookmarkStart w:id="8107" w:name="_Toc45886144"/>
      <w:bookmarkStart w:id="8108" w:name="_Toc53183220"/>
      <w:bookmarkStart w:id="8109" w:name="_Toc58915887"/>
      <w:bookmarkStart w:id="8110" w:name="_Toc58918068"/>
      <w:bookmarkStart w:id="8111" w:name="_Toc66693937"/>
      <w:bookmarkStart w:id="8112" w:name="_Toc74915889"/>
      <w:bookmarkStart w:id="8113" w:name="_Toc76114514"/>
      <w:bookmarkStart w:id="8114" w:name="_Toc76544400"/>
      <w:bookmarkStart w:id="8115" w:name="_Toc82536522"/>
      <w:bookmarkStart w:id="8116" w:name="_Toc89952815"/>
      <w:bookmarkStart w:id="8117" w:name="_Toc98766631"/>
      <w:bookmarkStart w:id="8118" w:name="_Toc99702994"/>
      <w:bookmarkStart w:id="8119" w:name="_Toc106206780"/>
      <w:bookmarkStart w:id="8120" w:name="_Toc115080782"/>
      <w:bookmarkStart w:id="8121" w:name="_Toc121999662"/>
      <w:bookmarkStart w:id="8122" w:name="_Toc124153835"/>
      <w:bookmarkStart w:id="8123" w:name="_Toc124154610"/>
      <w:bookmarkStart w:id="8124" w:name="_Toc131560465"/>
      <w:bookmarkStart w:id="8125" w:name="_Toc137394165"/>
      <w:bookmarkStart w:id="8126" w:name="_Toc16347526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127" w:name="_Toc21102918"/>
      <w:bookmarkStart w:id="8128" w:name="_Toc29810767"/>
      <w:bookmarkStart w:id="8129" w:name="_Toc36636119"/>
      <w:bookmarkStart w:id="8130" w:name="_Toc37273065"/>
      <w:bookmarkStart w:id="8131" w:name="_Toc45886145"/>
      <w:bookmarkStart w:id="8132" w:name="_Toc53183221"/>
      <w:bookmarkStart w:id="8133" w:name="_Toc58915888"/>
      <w:bookmarkStart w:id="8134" w:name="_Toc58918069"/>
      <w:bookmarkStart w:id="8135" w:name="_Toc66693938"/>
      <w:bookmarkStart w:id="8136" w:name="_Toc74915890"/>
      <w:bookmarkStart w:id="8137" w:name="_Toc76114515"/>
      <w:bookmarkStart w:id="8138" w:name="_Toc76544401"/>
      <w:bookmarkStart w:id="8139" w:name="_Toc82536523"/>
      <w:bookmarkStart w:id="8140" w:name="_Toc89952816"/>
      <w:bookmarkStart w:id="8141" w:name="_Toc98766632"/>
      <w:bookmarkStart w:id="8142" w:name="_Toc99702995"/>
      <w:bookmarkStart w:id="8143" w:name="_Toc106206781"/>
      <w:bookmarkStart w:id="8144" w:name="_Toc115080783"/>
      <w:bookmarkStart w:id="8145" w:name="_Toc121999663"/>
      <w:bookmarkStart w:id="8146" w:name="_Toc124153836"/>
      <w:bookmarkStart w:id="8147" w:name="_Toc124154611"/>
      <w:bookmarkStart w:id="8148" w:name="_Toc131560466"/>
      <w:bookmarkStart w:id="8149" w:name="_Toc137394166"/>
      <w:bookmarkStart w:id="8150" w:name="_Toc16347527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D3EDAE6" w14:textId="77777777" w:rsidR="00C45907" w:rsidRPr="00931575" w:rsidRDefault="00C45907" w:rsidP="00C45907">
      <w:pPr>
        <w:pStyle w:val="Heading5"/>
        <w:rPr>
          <w:snapToGrid w:val="0"/>
          <w:lang w:eastAsia="zh-CN"/>
        </w:rPr>
      </w:pPr>
      <w:bookmarkStart w:id="8151" w:name="_Toc21102919"/>
      <w:bookmarkStart w:id="8152" w:name="_Toc29810768"/>
      <w:bookmarkStart w:id="8153" w:name="_Toc36636120"/>
      <w:bookmarkStart w:id="8154" w:name="_Toc37273066"/>
      <w:bookmarkStart w:id="8155" w:name="_Toc45886146"/>
      <w:bookmarkStart w:id="8156" w:name="_Toc53183222"/>
      <w:bookmarkStart w:id="8157" w:name="_Toc58915889"/>
      <w:bookmarkStart w:id="8158" w:name="_Toc58918070"/>
      <w:bookmarkStart w:id="8159" w:name="_Toc66693939"/>
      <w:bookmarkStart w:id="8160" w:name="_Toc74915891"/>
      <w:bookmarkStart w:id="8161" w:name="_Toc76114516"/>
      <w:bookmarkStart w:id="8162" w:name="_Toc76544402"/>
      <w:bookmarkStart w:id="8163" w:name="_Toc82536524"/>
      <w:bookmarkStart w:id="8164" w:name="_Toc89952817"/>
      <w:bookmarkStart w:id="8165" w:name="_Toc98766633"/>
      <w:bookmarkStart w:id="8166" w:name="_Toc99702996"/>
      <w:bookmarkStart w:id="8167" w:name="_Toc106206782"/>
      <w:bookmarkStart w:id="8168" w:name="_Toc115080784"/>
      <w:bookmarkStart w:id="8169" w:name="_Toc121999664"/>
      <w:bookmarkStart w:id="8170" w:name="_Toc124153837"/>
      <w:bookmarkStart w:id="8171" w:name="_Toc124154612"/>
      <w:bookmarkStart w:id="8172" w:name="_Toc131560467"/>
      <w:bookmarkStart w:id="8173" w:name="_Toc137394167"/>
      <w:bookmarkStart w:id="8174" w:name="_Toc16347527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175" w:name="_Toc21102920"/>
      <w:bookmarkStart w:id="8176" w:name="_Toc29810769"/>
      <w:bookmarkStart w:id="8177" w:name="_Toc36636121"/>
      <w:bookmarkStart w:id="8178" w:name="_Toc37273067"/>
      <w:bookmarkStart w:id="8179" w:name="_Toc45886147"/>
      <w:bookmarkStart w:id="8180" w:name="_Toc53183223"/>
      <w:bookmarkStart w:id="8181" w:name="_Toc58915890"/>
      <w:bookmarkStart w:id="8182" w:name="_Toc58918071"/>
      <w:bookmarkStart w:id="8183" w:name="_Toc66693940"/>
      <w:bookmarkStart w:id="8184" w:name="_Toc74915892"/>
      <w:bookmarkStart w:id="8185" w:name="_Toc76114517"/>
      <w:bookmarkStart w:id="8186" w:name="_Toc76544403"/>
      <w:bookmarkStart w:id="8187" w:name="_Toc82536525"/>
      <w:bookmarkStart w:id="8188" w:name="_Toc89952818"/>
      <w:bookmarkStart w:id="8189" w:name="_Toc98766634"/>
      <w:bookmarkStart w:id="8190" w:name="_Toc99702997"/>
      <w:bookmarkStart w:id="8191" w:name="_Toc106206783"/>
      <w:bookmarkStart w:id="8192" w:name="_Toc115080785"/>
      <w:bookmarkStart w:id="8193" w:name="_Toc121999665"/>
      <w:bookmarkStart w:id="8194" w:name="_Toc124153838"/>
      <w:bookmarkStart w:id="8195" w:name="_Toc124154613"/>
      <w:bookmarkStart w:id="8196" w:name="_Toc131560468"/>
      <w:bookmarkStart w:id="8197" w:name="_Toc137394168"/>
      <w:bookmarkStart w:id="8198" w:name="_Toc16347527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199" w:name="_Toc21102921"/>
      <w:bookmarkStart w:id="8200" w:name="_Toc29810770"/>
      <w:bookmarkStart w:id="8201" w:name="_Toc36636122"/>
      <w:bookmarkStart w:id="8202" w:name="_Toc37273068"/>
      <w:bookmarkStart w:id="8203" w:name="_Toc45886148"/>
      <w:bookmarkStart w:id="8204" w:name="_Toc53183224"/>
      <w:bookmarkStart w:id="8205" w:name="_Toc58915891"/>
      <w:bookmarkStart w:id="8206" w:name="_Toc58918072"/>
      <w:bookmarkStart w:id="8207" w:name="_Toc66693941"/>
      <w:bookmarkStart w:id="8208" w:name="_Toc74915893"/>
      <w:bookmarkStart w:id="8209" w:name="_Toc76114518"/>
      <w:bookmarkStart w:id="8210" w:name="_Toc76544404"/>
      <w:bookmarkStart w:id="8211" w:name="_Toc82536526"/>
      <w:bookmarkStart w:id="8212" w:name="_Toc89952819"/>
      <w:bookmarkStart w:id="8213" w:name="_Toc98766635"/>
      <w:bookmarkStart w:id="8214" w:name="_Toc99702998"/>
      <w:bookmarkStart w:id="8215" w:name="_Toc106206784"/>
      <w:bookmarkStart w:id="8216" w:name="_Toc115080786"/>
      <w:bookmarkStart w:id="8217" w:name="_Toc121999666"/>
      <w:bookmarkStart w:id="8218" w:name="_Toc124153839"/>
      <w:bookmarkStart w:id="8219" w:name="_Toc124154614"/>
      <w:bookmarkStart w:id="8220" w:name="_Toc131560469"/>
      <w:bookmarkStart w:id="8221" w:name="_Toc137394169"/>
      <w:bookmarkStart w:id="8222" w:name="_Toc16347527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22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224" w:name="_Toc53183225"/>
      <w:bookmarkStart w:id="8225" w:name="_Toc58915892"/>
      <w:bookmarkStart w:id="8226" w:name="_Toc58918073"/>
      <w:bookmarkStart w:id="8227" w:name="_Toc66693942"/>
      <w:bookmarkStart w:id="8228" w:name="_Toc74915894"/>
      <w:bookmarkStart w:id="8229" w:name="_Toc76114519"/>
      <w:bookmarkStart w:id="8230" w:name="_Toc76544405"/>
      <w:bookmarkStart w:id="8231" w:name="_Toc82536527"/>
      <w:bookmarkStart w:id="8232" w:name="_Toc89952820"/>
      <w:bookmarkStart w:id="8233" w:name="_Toc98766636"/>
      <w:bookmarkStart w:id="8234" w:name="_Toc99702999"/>
      <w:bookmarkStart w:id="8235" w:name="_Toc106206785"/>
      <w:bookmarkStart w:id="8236" w:name="_Toc115080787"/>
      <w:bookmarkStart w:id="8237" w:name="_Toc121999667"/>
      <w:bookmarkStart w:id="8238" w:name="_Toc124153840"/>
      <w:bookmarkStart w:id="8239" w:name="_Toc124154615"/>
      <w:bookmarkStart w:id="8240" w:name="_Toc131560470"/>
      <w:bookmarkStart w:id="8241" w:name="_Toc137394170"/>
      <w:bookmarkStart w:id="8242" w:name="_Toc16347527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243" w:name="_Toc53183226"/>
      <w:bookmarkStart w:id="8244" w:name="_Toc58915893"/>
      <w:bookmarkStart w:id="8245" w:name="_Toc58918074"/>
      <w:bookmarkStart w:id="8246" w:name="_Toc66693943"/>
      <w:bookmarkStart w:id="8247" w:name="_Toc74915895"/>
      <w:bookmarkStart w:id="8248" w:name="_Toc76114520"/>
      <w:bookmarkStart w:id="8249" w:name="_Toc76544406"/>
      <w:bookmarkStart w:id="8250" w:name="_Toc82536528"/>
      <w:bookmarkStart w:id="8251" w:name="_Toc89952821"/>
      <w:bookmarkStart w:id="8252" w:name="_Toc98766637"/>
      <w:bookmarkStart w:id="8253" w:name="_Toc99703000"/>
      <w:bookmarkStart w:id="8254" w:name="_Toc106206786"/>
      <w:bookmarkStart w:id="8255" w:name="_Toc115080788"/>
      <w:bookmarkStart w:id="8256" w:name="_Toc121999668"/>
      <w:bookmarkStart w:id="8257" w:name="_Toc124153841"/>
      <w:bookmarkStart w:id="8258" w:name="_Toc124154616"/>
      <w:bookmarkStart w:id="8259" w:name="_Toc131560471"/>
      <w:bookmarkStart w:id="8260" w:name="_Toc137394171"/>
      <w:bookmarkStart w:id="8261" w:name="_Toc16347527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262" w:name="_Toc121999669"/>
      <w:bookmarkStart w:id="8263" w:name="_Toc124153842"/>
      <w:bookmarkStart w:id="8264" w:name="_Toc124154617"/>
      <w:bookmarkStart w:id="8265" w:name="_Toc131560472"/>
      <w:bookmarkStart w:id="8266" w:name="_Toc137394172"/>
      <w:bookmarkStart w:id="8267" w:name="_Toc29810771"/>
      <w:bookmarkStart w:id="8268" w:name="_Toc36636123"/>
      <w:bookmarkStart w:id="8269" w:name="_Toc37273069"/>
      <w:bookmarkStart w:id="8270" w:name="_Toc45886149"/>
      <w:bookmarkStart w:id="8271" w:name="_Toc53183227"/>
      <w:bookmarkStart w:id="8272" w:name="_Toc163475276"/>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262"/>
      <w:bookmarkEnd w:id="8263"/>
      <w:bookmarkEnd w:id="8264"/>
      <w:bookmarkEnd w:id="8265"/>
      <w:bookmarkEnd w:id="8266"/>
      <w:bookmarkEnd w:id="8272"/>
    </w:p>
    <w:p w14:paraId="049E8F92" w14:textId="77777777" w:rsidR="00C0408B" w:rsidRDefault="00C0408B" w:rsidP="006F1F81">
      <w:pPr>
        <w:rPr>
          <w:lang w:eastAsia="zh-CN"/>
        </w:rPr>
      </w:pPr>
      <w:bookmarkStart w:id="8273" w:name="_Toc66693944"/>
      <w:bookmarkStart w:id="8274" w:name="_Toc74915896"/>
      <w:bookmarkStart w:id="8275" w:name="_Toc76114521"/>
      <w:bookmarkStart w:id="8276" w:name="_Toc76544407"/>
      <w:bookmarkStart w:id="8277" w:name="_Toc82536529"/>
      <w:bookmarkStart w:id="8278" w:name="_Toc89952822"/>
      <w:bookmarkStart w:id="8279" w:name="_Toc98766638"/>
      <w:bookmarkStart w:id="828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281" w:name="_Toc106206787"/>
      <w:bookmarkStart w:id="8282" w:name="_Toc115080789"/>
      <w:bookmarkStart w:id="8283" w:name="_Toc121999670"/>
      <w:bookmarkStart w:id="8284" w:name="_Toc124153843"/>
      <w:bookmarkStart w:id="8285" w:name="_Toc124154618"/>
      <w:bookmarkStart w:id="8286" w:name="_Toc131560473"/>
      <w:bookmarkStart w:id="8287" w:name="_Toc137394173"/>
      <w:bookmarkStart w:id="8288" w:name="_Toc16347527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AB36D49" w14:textId="77777777" w:rsidR="002C790F" w:rsidRDefault="00C77D4A" w:rsidP="002C790F">
      <w:pPr>
        <w:rPr>
          <w:lang w:eastAsia="zh-CN"/>
        </w:rPr>
      </w:pPr>
      <w:bookmarkStart w:id="8289" w:name="_Toc58915894"/>
      <w:bookmarkStart w:id="8290" w:name="_Toc58918075"/>
      <w:bookmarkStart w:id="8291" w:name="_Toc66693945"/>
      <w:bookmarkStart w:id="8292" w:name="_Toc74915897"/>
      <w:bookmarkStart w:id="8293" w:name="_Toc76114522"/>
      <w:bookmarkStart w:id="8294" w:name="_Toc76544408"/>
      <w:bookmarkStart w:id="8295"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296" w:name="_Toc163475278"/>
      <w:r>
        <w:rPr>
          <w:noProof/>
          <w:lang w:eastAsia="zh-CN"/>
        </w:rPr>
        <w:t>8.1.2.1.8</w:t>
      </w:r>
      <w:r>
        <w:rPr>
          <w:noProof/>
          <w:lang w:eastAsia="zh-CN"/>
        </w:rPr>
        <w:tab/>
        <w:t>Applicability of PUSCH with 0.001% BLER requirements</w:t>
      </w:r>
      <w:bookmarkEnd w:id="8296"/>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297" w:name="_Toc163475279"/>
      <w:r>
        <w:rPr>
          <w:noProof/>
          <w:lang w:eastAsia="zh-CN"/>
        </w:rPr>
        <w:t>8.1.2.1.9</w:t>
      </w:r>
      <w:r>
        <w:rPr>
          <w:noProof/>
          <w:lang w:eastAsia="zh-CN"/>
        </w:rPr>
        <w:tab/>
        <w:t>Applicability of PUSCH repetition type A requirements</w:t>
      </w:r>
      <w:bookmarkEnd w:id="8297"/>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298" w:name="_Toc89952823"/>
      <w:bookmarkStart w:id="8299" w:name="_Toc98766639"/>
      <w:bookmarkStart w:id="8300" w:name="_Toc99703002"/>
      <w:bookmarkStart w:id="8301" w:name="_Toc106206788"/>
      <w:bookmarkStart w:id="8302" w:name="_Toc115080790"/>
      <w:bookmarkStart w:id="8303" w:name="_Toc121999671"/>
      <w:bookmarkStart w:id="8304" w:name="_Toc124153844"/>
      <w:bookmarkStart w:id="8305" w:name="_Toc124154619"/>
      <w:bookmarkStart w:id="8306" w:name="_Toc131560474"/>
      <w:bookmarkStart w:id="8307" w:name="_Toc137394174"/>
      <w:bookmarkStart w:id="8308" w:name="_Toc1634752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223"/>
      <w:bookmarkEnd w:id="8267"/>
      <w:bookmarkEnd w:id="8268"/>
      <w:bookmarkEnd w:id="8269"/>
      <w:bookmarkEnd w:id="8270"/>
      <w:bookmarkEnd w:id="8271"/>
      <w:bookmarkEnd w:id="8289"/>
      <w:bookmarkEnd w:id="8290"/>
      <w:bookmarkEnd w:id="8291"/>
      <w:bookmarkEnd w:id="8292"/>
      <w:bookmarkEnd w:id="8293"/>
      <w:bookmarkEnd w:id="8294"/>
      <w:bookmarkEnd w:id="8295"/>
      <w:bookmarkEnd w:id="8298"/>
      <w:bookmarkEnd w:id="8299"/>
      <w:bookmarkEnd w:id="8300"/>
      <w:bookmarkEnd w:id="8301"/>
      <w:bookmarkEnd w:id="8302"/>
      <w:bookmarkEnd w:id="8303"/>
      <w:bookmarkEnd w:id="8304"/>
      <w:bookmarkEnd w:id="8305"/>
      <w:bookmarkEnd w:id="8306"/>
      <w:bookmarkEnd w:id="8307"/>
      <w:bookmarkEnd w:id="8308"/>
    </w:p>
    <w:p w14:paraId="0BFAE473" w14:textId="77777777" w:rsidR="00C45907" w:rsidRPr="00931575" w:rsidRDefault="00C45907" w:rsidP="00C45907">
      <w:pPr>
        <w:pStyle w:val="Heading5"/>
        <w:rPr>
          <w:snapToGrid w:val="0"/>
          <w:lang w:eastAsia="zh-CN"/>
        </w:rPr>
      </w:pPr>
      <w:bookmarkStart w:id="8309" w:name="_Toc21102923"/>
      <w:bookmarkStart w:id="8310" w:name="_Toc29810772"/>
      <w:bookmarkStart w:id="8311" w:name="_Toc36636124"/>
      <w:bookmarkStart w:id="8312" w:name="_Toc37273070"/>
      <w:bookmarkStart w:id="8313" w:name="_Toc45886150"/>
      <w:bookmarkStart w:id="8314" w:name="_Toc53183228"/>
      <w:bookmarkStart w:id="8315" w:name="_Toc58915895"/>
      <w:bookmarkStart w:id="8316" w:name="_Toc58918076"/>
      <w:bookmarkStart w:id="8317" w:name="_Toc66693946"/>
      <w:bookmarkStart w:id="8318" w:name="_Toc74915898"/>
      <w:bookmarkStart w:id="8319" w:name="_Toc76114523"/>
      <w:bookmarkStart w:id="8320" w:name="_Toc76544409"/>
      <w:bookmarkStart w:id="8321" w:name="_Toc82536531"/>
      <w:bookmarkStart w:id="8322" w:name="_Toc89952824"/>
      <w:bookmarkStart w:id="8323" w:name="_Toc98766640"/>
      <w:bookmarkStart w:id="8324" w:name="_Toc99703003"/>
      <w:bookmarkStart w:id="8325" w:name="_Toc106206789"/>
      <w:bookmarkStart w:id="8326" w:name="_Toc115080791"/>
      <w:bookmarkStart w:id="8327" w:name="_Toc121999672"/>
      <w:bookmarkStart w:id="8328" w:name="_Toc124153845"/>
      <w:bookmarkStart w:id="8329" w:name="_Toc124154620"/>
      <w:bookmarkStart w:id="8330" w:name="_Toc131560475"/>
      <w:bookmarkStart w:id="8331" w:name="_Toc137394175"/>
      <w:bookmarkStart w:id="8332" w:name="_Toc1634752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333" w:name="_Toc21102924"/>
      <w:bookmarkStart w:id="8334" w:name="_Toc29810773"/>
      <w:bookmarkStart w:id="8335" w:name="_Toc36636125"/>
      <w:bookmarkStart w:id="8336" w:name="_Toc37273071"/>
      <w:bookmarkStart w:id="8337" w:name="_Toc45886151"/>
      <w:bookmarkStart w:id="8338" w:name="_Toc53183229"/>
      <w:bookmarkStart w:id="8339" w:name="_Toc58915896"/>
      <w:bookmarkStart w:id="8340" w:name="_Toc58918077"/>
      <w:bookmarkStart w:id="8341" w:name="_Toc66693947"/>
      <w:bookmarkStart w:id="8342" w:name="_Toc74915899"/>
      <w:bookmarkStart w:id="8343" w:name="_Toc76114524"/>
      <w:bookmarkStart w:id="8344" w:name="_Toc76544410"/>
      <w:bookmarkStart w:id="8345" w:name="_Toc82536532"/>
      <w:bookmarkStart w:id="8346" w:name="_Toc89952825"/>
      <w:bookmarkStart w:id="8347" w:name="_Toc98766641"/>
      <w:bookmarkStart w:id="8348" w:name="_Toc99703004"/>
      <w:bookmarkStart w:id="8349" w:name="_Toc106206790"/>
      <w:bookmarkStart w:id="8350" w:name="_Toc115080792"/>
      <w:bookmarkStart w:id="8351" w:name="_Toc121999673"/>
      <w:bookmarkStart w:id="8352" w:name="_Toc124153846"/>
      <w:bookmarkStart w:id="8353" w:name="_Toc124154621"/>
      <w:bookmarkStart w:id="8354" w:name="_Toc131560476"/>
      <w:bookmarkStart w:id="8355" w:name="_Toc137394176"/>
      <w:bookmarkStart w:id="8356" w:name="_Toc1634752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357" w:name="_Toc21102925"/>
      <w:bookmarkStart w:id="8358" w:name="_Toc29810774"/>
      <w:bookmarkStart w:id="8359" w:name="_Toc36636126"/>
      <w:bookmarkStart w:id="8360" w:name="_Toc37273072"/>
      <w:bookmarkStart w:id="8361" w:name="_Toc45886152"/>
      <w:bookmarkStart w:id="8362" w:name="_Toc53183230"/>
      <w:bookmarkStart w:id="8363" w:name="_Toc58915897"/>
      <w:bookmarkStart w:id="8364" w:name="_Toc58918078"/>
      <w:bookmarkStart w:id="8365" w:name="_Toc66693948"/>
      <w:bookmarkStart w:id="8366" w:name="_Toc74915900"/>
      <w:bookmarkStart w:id="8367" w:name="_Toc76114525"/>
      <w:bookmarkStart w:id="8368" w:name="_Toc76544411"/>
      <w:bookmarkStart w:id="8369" w:name="_Toc82536533"/>
      <w:bookmarkStart w:id="8370" w:name="_Toc89952826"/>
      <w:bookmarkStart w:id="8371" w:name="_Toc98766642"/>
      <w:bookmarkStart w:id="8372" w:name="_Toc99703005"/>
      <w:bookmarkStart w:id="8373" w:name="_Toc106206791"/>
      <w:bookmarkStart w:id="8374" w:name="_Toc115080793"/>
      <w:bookmarkStart w:id="8375" w:name="_Toc121999674"/>
      <w:bookmarkStart w:id="8376" w:name="_Toc124153847"/>
      <w:bookmarkStart w:id="8377" w:name="_Toc124154622"/>
      <w:bookmarkStart w:id="8378" w:name="_Toc131560477"/>
      <w:bookmarkStart w:id="8379" w:name="_Toc137394177"/>
      <w:bookmarkStart w:id="8380" w:name="_Toc16347528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381" w:name="_Toc21102926"/>
      <w:bookmarkStart w:id="8382" w:name="_Toc29810775"/>
      <w:bookmarkStart w:id="8383" w:name="_Toc36636127"/>
      <w:bookmarkStart w:id="8384" w:name="_Toc37273073"/>
      <w:bookmarkStart w:id="8385" w:name="_Toc45886153"/>
      <w:bookmarkStart w:id="8386" w:name="_Toc53183231"/>
      <w:bookmarkStart w:id="8387" w:name="_Toc58915898"/>
      <w:bookmarkStart w:id="8388" w:name="_Toc58918079"/>
      <w:bookmarkStart w:id="8389" w:name="_Toc66693949"/>
      <w:bookmarkStart w:id="8390" w:name="_Toc74915901"/>
      <w:bookmarkStart w:id="8391" w:name="_Toc76114526"/>
      <w:bookmarkStart w:id="8392" w:name="_Toc76544412"/>
      <w:bookmarkStart w:id="8393" w:name="_Toc82536534"/>
      <w:bookmarkStart w:id="8394" w:name="_Toc89952827"/>
      <w:bookmarkStart w:id="8395" w:name="_Toc98766643"/>
      <w:bookmarkStart w:id="8396" w:name="_Toc99703006"/>
      <w:bookmarkStart w:id="8397" w:name="_Toc106206792"/>
      <w:bookmarkStart w:id="8398" w:name="_Toc115080794"/>
      <w:bookmarkStart w:id="8399" w:name="_Toc121999675"/>
      <w:bookmarkStart w:id="8400" w:name="_Toc124153848"/>
      <w:bookmarkStart w:id="8401" w:name="_Toc124154623"/>
      <w:bookmarkStart w:id="8402" w:name="_Toc131560478"/>
      <w:bookmarkStart w:id="8403" w:name="_Toc137394178"/>
      <w:bookmarkStart w:id="8404" w:name="_Toc16347528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405" w:name="_Toc21102927"/>
      <w:bookmarkStart w:id="8406" w:name="_Toc29810776"/>
      <w:bookmarkStart w:id="8407" w:name="_Toc36636128"/>
      <w:bookmarkStart w:id="8408" w:name="_Toc37273074"/>
      <w:bookmarkStart w:id="8409" w:name="_Toc45886154"/>
      <w:bookmarkStart w:id="8410" w:name="_Toc53183232"/>
      <w:bookmarkStart w:id="8411" w:name="_Toc58915899"/>
      <w:bookmarkStart w:id="8412" w:name="_Toc58918080"/>
      <w:bookmarkStart w:id="8413" w:name="_Toc66693950"/>
      <w:bookmarkStart w:id="8414" w:name="_Toc74915902"/>
      <w:bookmarkStart w:id="8415" w:name="_Toc76114527"/>
      <w:bookmarkStart w:id="8416" w:name="_Toc76544413"/>
      <w:bookmarkStart w:id="8417" w:name="_Toc82536535"/>
      <w:bookmarkStart w:id="8418" w:name="_Toc89952828"/>
      <w:bookmarkStart w:id="8419" w:name="_Toc98766644"/>
      <w:bookmarkStart w:id="8420" w:name="_Toc99703007"/>
      <w:bookmarkStart w:id="8421" w:name="_Toc106206793"/>
      <w:bookmarkStart w:id="8422" w:name="_Toc115080795"/>
      <w:bookmarkStart w:id="8423" w:name="_Toc121999676"/>
      <w:bookmarkStart w:id="8424" w:name="_Toc124153849"/>
      <w:bookmarkStart w:id="8425" w:name="_Toc124154624"/>
      <w:bookmarkStart w:id="8426" w:name="_Toc131560479"/>
      <w:bookmarkStart w:id="8427" w:name="_Toc137394179"/>
      <w:bookmarkStart w:id="8428" w:name="_Toc16347528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8429" w:name="_Toc121999677"/>
      <w:bookmarkStart w:id="8430" w:name="_Toc124153850"/>
      <w:bookmarkStart w:id="8431" w:name="_Toc124154625"/>
      <w:bookmarkStart w:id="8432" w:name="_Toc131560480"/>
      <w:bookmarkStart w:id="8433" w:name="_Toc137394180"/>
      <w:bookmarkStart w:id="8434" w:name="_Toc1634752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8429"/>
      <w:bookmarkEnd w:id="8430"/>
      <w:bookmarkEnd w:id="8431"/>
      <w:bookmarkEnd w:id="8432"/>
      <w:bookmarkEnd w:id="8433"/>
      <w:bookmarkEnd w:id="84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435" w:name="_Toc21102928"/>
      <w:bookmarkStart w:id="8436" w:name="_Toc29810777"/>
      <w:bookmarkStart w:id="8437" w:name="_Toc36636129"/>
      <w:bookmarkStart w:id="8438" w:name="_Toc37273075"/>
      <w:bookmarkStart w:id="8439" w:name="_Toc45886155"/>
      <w:bookmarkStart w:id="8440" w:name="_Toc53183233"/>
      <w:bookmarkStart w:id="8441" w:name="_Toc58915900"/>
      <w:bookmarkStart w:id="8442" w:name="_Toc58918081"/>
      <w:bookmarkStart w:id="8443" w:name="_Toc66693951"/>
      <w:bookmarkStart w:id="8444" w:name="_Toc74915903"/>
      <w:bookmarkStart w:id="8445" w:name="_Toc76114528"/>
      <w:bookmarkStart w:id="8446" w:name="_Toc76544414"/>
      <w:bookmarkStart w:id="8447" w:name="_Toc82536536"/>
      <w:bookmarkStart w:id="8448" w:name="_Toc89952829"/>
      <w:bookmarkStart w:id="8449" w:name="_Toc98766645"/>
      <w:bookmarkStart w:id="8450" w:name="_Toc99703008"/>
      <w:bookmarkStart w:id="8451" w:name="_Toc106206794"/>
      <w:bookmarkStart w:id="8452" w:name="_Toc115080796"/>
      <w:bookmarkStart w:id="8453" w:name="_Toc121999678"/>
      <w:bookmarkStart w:id="8454" w:name="_Toc124153851"/>
      <w:bookmarkStart w:id="8455" w:name="_Toc124154626"/>
      <w:bookmarkStart w:id="8456" w:name="_Toc131560481"/>
      <w:bookmarkStart w:id="8457" w:name="_Toc137394181"/>
      <w:bookmarkStart w:id="8458" w:name="_Toc1634752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DCCE2F8" w14:textId="77777777" w:rsidR="00C45907" w:rsidRPr="00931575" w:rsidRDefault="00C45907" w:rsidP="00C45907">
      <w:pPr>
        <w:pStyle w:val="Heading5"/>
        <w:rPr>
          <w:snapToGrid w:val="0"/>
          <w:lang w:eastAsia="zh-CN"/>
        </w:rPr>
      </w:pPr>
      <w:bookmarkStart w:id="8459" w:name="_Toc21102929"/>
      <w:bookmarkStart w:id="8460" w:name="_Toc29810778"/>
      <w:bookmarkStart w:id="8461" w:name="_Toc36636130"/>
      <w:bookmarkStart w:id="8462" w:name="_Toc37273076"/>
      <w:bookmarkStart w:id="8463" w:name="_Toc45886156"/>
      <w:bookmarkStart w:id="8464" w:name="_Toc53183234"/>
      <w:bookmarkStart w:id="8465" w:name="_Toc58915901"/>
      <w:bookmarkStart w:id="8466" w:name="_Toc58918082"/>
      <w:bookmarkStart w:id="8467" w:name="_Toc66693952"/>
      <w:bookmarkStart w:id="8468" w:name="_Toc74915904"/>
      <w:bookmarkStart w:id="8469" w:name="_Toc76114529"/>
      <w:bookmarkStart w:id="8470" w:name="_Toc76544415"/>
      <w:bookmarkStart w:id="8471" w:name="_Toc82536537"/>
      <w:bookmarkStart w:id="8472" w:name="_Toc89952830"/>
      <w:bookmarkStart w:id="8473" w:name="_Toc98766646"/>
      <w:bookmarkStart w:id="8474" w:name="_Toc99703009"/>
      <w:bookmarkStart w:id="8475" w:name="_Toc106206795"/>
      <w:bookmarkStart w:id="8476" w:name="_Toc115080797"/>
      <w:bookmarkStart w:id="8477" w:name="_Toc121999679"/>
      <w:bookmarkStart w:id="8478" w:name="_Toc124153852"/>
      <w:bookmarkStart w:id="8479" w:name="_Toc124154627"/>
      <w:bookmarkStart w:id="8480" w:name="_Toc131560482"/>
      <w:bookmarkStart w:id="8481" w:name="_Toc137394182"/>
      <w:bookmarkStart w:id="8482" w:name="_Toc1634752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483" w:name="_Toc21102930"/>
      <w:bookmarkStart w:id="8484" w:name="_Toc29810779"/>
      <w:bookmarkStart w:id="8485" w:name="_Toc36636131"/>
      <w:bookmarkStart w:id="8486" w:name="_Toc37273077"/>
      <w:bookmarkStart w:id="8487" w:name="_Toc45886157"/>
      <w:bookmarkStart w:id="8488" w:name="_Toc53183235"/>
      <w:bookmarkStart w:id="8489" w:name="_Toc58915902"/>
      <w:bookmarkStart w:id="8490" w:name="_Toc58918083"/>
      <w:bookmarkStart w:id="8491" w:name="_Toc66693953"/>
      <w:bookmarkStart w:id="8492" w:name="_Toc74915905"/>
      <w:bookmarkStart w:id="8493" w:name="_Toc76114530"/>
      <w:bookmarkStart w:id="8494" w:name="_Toc76544416"/>
      <w:bookmarkStart w:id="8495" w:name="_Toc82536538"/>
      <w:bookmarkStart w:id="8496" w:name="_Toc89952831"/>
      <w:bookmarkStart w:id="8497" w:name="_Toc98766647"/>
      <w:bookmarkStart w:id="8498" w:name="_Toc99703010"/>
      <w:bookmarkStart w:id="8499" w:name="_Toc106206796"/>
      <w:bookmarkStart w:id="8500" w:name="_Toc115080798"/>
      <w:bookmarkStart w:id="8501" w:name="_Toc121999680"/>
      <w:bookmarkStart w:id="8502" w:name="_Toc124153853"/>
      <w:bookmarkStart w:id="8503" w:name="_Toc124154628"/>
      <w:bookmarkStart w:id="8504" w:name="_Toc131560483"/>
      <w:bookmarkStart w:id="8505" w:name="_Toc137394183"/>
      <w:bookmarkStart w:id="8506" w:name="_Toc1634752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507" w:name="_Toc21102931"/>
      <w:bookmarkStart w:id="8508" w:name="_Toc29810780"/>
      <w:bookmarkStart w:id="8509" w:name="_Toc36636132"/>
      <w:bookmarkStart w:id="8510" w:name="_Toc37273078"/>
      <w:bookmarkStart w:id="8511" w:name="_Toc45886158"/>
      <w:bookmarkStart w:id="8512" w:name="_Toc53183236"/>
      <w:bookmarkStart w:id="8513" w:name="_Toc58915903"/>
      <w:bookmarkStart w:id="8514" w:name="_Toc58918084"/>
      <w:bookmarkStart w:id="8515" w:name="_Toc66693954"/>
      <w:bookmarkStart w:id="8516" w:name="_Toc74915906"/>
      <w:bookmarkStart w:id="8517" w:name="_Toc76114531"/>
      <w:bookmarkStart w:id="8518" w:name="_Toc76544417"/>
      <w:bookmarkStart w:id="8519" w:name="_Toc82536539"/>
      <w:bookmarkStart w:id="8520" w:name="_Toc89952832"/>
      <w:bookmarkStart w:id="8521" w:name="_Toc98766648"/>
      <w:bookmarkStart w:id="8522" w:name="_Toc99703011"/>
      <w:bookmarkStart w:id="8523" w:name="_Toc106206797"/>
      <w:bookmarkStart w:id="8524" w:name="_Toc115080799"/>
      <w:bookmarkStart w:id="8525" w:name="_Toc121999681"/>
      <w:bookmarkStart w:id="8526" w:name="_Toc124153854"/>
      <w:bookmarkStart w:id="8527" w:name="_Toc124154629"/>
      <w:bookmarkStart w:id="8528" w:name="_Toc131560484"/>
      <w:bookmarkStart w:id="8529" w:name="_Toc137394184"/>
      <w:bookmarkStart w:id="8530" w:name="_Toc16347529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237097FE" w14:textId="694E106F" w:rsidR="00CB5A87" w:rsidRDefault="00CB5A87" w:rsidP="006F1F81">
      <w:bookmarkStart w:id="8531" w:name="_Toc53183237"/>
      <w:bookmarkStart w:id="8532" w:name="_Toc58915904"/>
      <w:bookmarkStart w:id="8533" w:name="_Toc58918085"/>
      <w:bookmarkStart w:id="8534" w:name="_Toc21102932"/>
      <w:bookmarkStart w:id="8535" w:name="_Toc29810781"/>
      <w:bookmarkStart w:id="8536" w:name="_Toc36636133"/>
      <w:bookmarkStart w:id="8537" w:name="_Toc37273079"/>
      <w:bookmarkStart w:id="853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539" w:name="_Toc66693955"/>
      <w:bookmarkStart w:id="8540" w:name="_Toc74915907"/>
      <w:bookmarkStart w:id="8541" w:name="_Toc76114532"/>
      <w:bookmarkStart w:id="8542" w:name="_Toc76544418"/>
      <w:bookmarkStart w:id="8543" w:name="_Toc82536540"/>
      <w:bookmarkStart w:id="8544" w:name="_Toc89952833"/>
      <w:bookmarkStart w:id="8545" w:name="_Toc98766649"/>
      <w:bookmarkStart w:id="8546" w:name="_Toc99703012"/>
      <w:bookmarkStart w:id="8547" w:name="_Toc106206798"/>
      <w:bookmarkStart w:id="8548" w:name="_Toc115080800"/>
      <w:bookmarkStart w:id="8549" w:name="_Toc121999682"/>
      <w:bookmarkStart w:id="8550" w:name="_Toc124153855"/>
      <w:bookmarkStart w:id="8551" w:name="_Toc124154630"/>
      <w:bookmarkStart w:id="8552" w:name="_Toc131560485"/>
      <w:bookmarkStart w:id="8553" w:name="_Toc137394185"/>
      <w:bookmarkStart w:id="8554" w:name="_Toc163475291"/>
      <w:r w:rsidRPr="00931575">
        <w:rPr>
          <w:lang w:eastAsia="zh-CN"/>
        </w:rPr>
        <w:t>8.1.2.3.4</w:t>
      </w:r>
      <w:r w:rsidRPr="00931575">
        <w:rPr>
          <w:lang w:eastAsia="zh-CN"/>
        </w:rPr>
        <w:tab/>
        <w:t>Applicability of requirements for different restricted set types of long PRACH format 0</w:t>
      </w:r>
      <w:bookmarkEnd w:id="8531"/>
      <w:bookmarkEnd w:id="8532"/>
      <w:bookmarkEnd w:id="8533"/>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555" w:name="_Toc58915905"/>
      <w:bookmarkStart w:id="8556" w:name="_Toc58918086"/>
      <w:bookmarkStart w:id="8557" w:name="_Toc66693956"/>
      <w:bookmarkStart w:id="8558" w:name="_Toc74915908"/>
      <w:bookmarkStart w:id="8559" w:name="_Toc76114533"/>
      <w:bookmarkStart w:id="8560" w:name="_Toc76544419"/>
      <w:bookmarkStart w:id="8561" w:name="_Toc82536541"/>
      <w:bookmarkStart w:id="8562" w:name="_Toc89952834"/>
      <w:bookmarkStart w:id="8563" w:name="_Toc98766650"/>
      <w:bookmarkStart w:id="8564" w:name="_Toc99703013"/>
      <w:bookmarkStart w:id="8565" w:name="_Toc106206799"/>
      <w:bookmarkStart w:id="8566" w:name="_Toc115080801"/>
      <w:bookmarkStart w:id="8567" w:name="_Toc121999683"/>
      <w:bookmarkStart w:id="8568" w:name="_Toc124153856"/>
      <w:bookmarkStart w:id="8569" w:name="_Toc124154631"/>
      <w:bookmarkStart w:id="8570" w:name="_Toc131560486"/>
      <w:bookmarkStart w:id="8571" w:name="_Toc137394186"/>
      <w:bookmarkStart w:id="8572" w:name="_Toc163475292"/>
      <w:r w:rsidRPr="00931575">
        <w:rPr>
          <w:noProof/>
        </w:rPr>
        <w:t>8.1.2.4</w:t>
      </w:r>
      <w:r w:rsidRPr="00931575">
        <w:rPr>
          <w:noProof/>
        </w:rPr>
        <w:tab/>
        <w:t>Applicability of PUSCH for high speed train performance requirements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77E01975" w14:textId="71B3681A" w:rsidR="007F5CD7" w:rsidRPr="00931575" w:rsidRDefault="007F5CD7" w:rsidP="007F5CD7">
      <w:pPr>
        <w:pStyle w:val="Heading5"/>
      </w:pPr>
      <w:bookmarkStart w:id="8573" w:name="_Toc58915906"/>
      <w:bookmarkStart w:id="8574" w:name="_Toc58918087"/>
      <w:bookmarkStart w:id="8575" w:name="_Toc66693957"/>
      <w:bookmarkStart w:id="8576" w:name="_Toc74915909"/>
      <w:bookmarkStart w:id="8577" w:name="_Toc76114534"/>
      <w:bookmarkStart w:id="8578" w:name="_Toc76544420"/>
      <w:bookmarkStart w:id="8579" w:name="_Toc82536542"/>
      <w:bookmarkStart w:id="8580" w:name="_Toc89952835"/>
      <w:bookmarkStart w:id="8581" w:name="_Toc98766651"/>
      <w:bookmarkStart w:id="8582" w:name="_Toc99703014"/>
      <w:bookmarkStart w:id="8583" w:name="_Toc106206800"/>
      <w:bookmarkStart w:id="8584" w:name="_Toc115080802"/>
      <w:bookmarkStart w:id="8585" w:name="_Toc121999684"/>
      <w:bookmarkStart w:id="8586" w:name="_Toc124153857"/>
      <w:bookmarkStart w:id="8587" w:name="_Toc124154632"/>
      <w:bookmarkStart w:id="8588" w:name="_Toc131560487"/>
      <w:bookmarkStart w:id="8589" w:name="_Toc137394187"/>
      <w:bookmarkStart w:id="8590" w:name="_Toc163475293"/>
      <w:r w:rsidRPr="00931575">
        <w:t>8.1.2.4.1</w:t>
      </w:r>
      <w:r w:rsidRPr="00931575">
        <w:tab/>
      </w:r>
      <w:r w:rsidR="002E3015" w:rsidRPr="00931575">
        <w:t>Applicability</w:t>
      </w:r>
      <w:r w:rsidRPr="00931575">
        <w:t xml:space="preserve"> of requirements for different speeds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48EEB232" w14:textId="5B2FB2A2" w:rsidR="00997288" w:rsidRPr="00931575" w:rsidRDefault="00997288" w:rsidP="006F1F81">
      <w:pPr>
        <w:rPr>
          <w:lang w:val="en-US"/>
        </w:rPr>
      </w:pPr>
      <w:bookmarkStart w:id="8591" w:name="_Toc58915907"/>
      <w:bookmarkStart w:id="8592" w:name="_Toc58918088"/>
      <w:bookmarkStart w:id="8593" w:name="_Toc66693958"/>
      <w:bookmarkStart w:id="8594" w:name="_Toc74915910"/>
      <w:bookmarkStart w:id="8595" w:name="_Toc76114535"/>
      <w:bookmarkStart w:id="8596" w:name="_Toc76544421"/>
      <w:bookmarkStart w:id="8597" w:name="_Toc82536543"/>
      <w:bookmarkStart w:id="8598" w:name="_Toc89952836"/>
      <w:bookmarkStart w:id="8599" w:name="_Toc98766652"/>
      <w:bookmarkStart w:id="8600"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8601" w:name="_Toc106206801"/>
      <w:bookmarkStart w:id="8602" w:name="_Toc115080803"/>
      <w:bookmarkStart w:id="8603" w:name="_Toc121999685"/>
      <w:bookmarkStart w:id="8604" w:name="_Toc124153858"/>
      <w:bookmarkStart w:id="8605" w:name="_Toc124154633"/>
      <w:bookmarkStart w:id="8606" w:name="_Toc131560488"/>
      <w:bookmarkStart w:id="8607" w:name="_Toc137394188"/>
      <w:bookmarkStart w:id="8608" w:name="_Toc163475294"/>
      <w:r w:rsidRPr="00931575">
        <w:t>8.1.2.4.2</w:t>
      </w:r>
      <w:r w:rsidRPr="00931575">
        <w:tab/>
        <w:t>Applicability of requirements for 1T1R</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D796E">
      <w:pPr>
        <w:pStyle w:val="ListBullet3"/>
        <w:numPr>
          <w:ilvl w:val="0"/>
          <w:numId w:val="48"/>
        </w:numPr>
        <w:overflowPunct/>
        <w:autoSpaceDE/>
        <w:autoSpaceDN/>
        <w:adjustRightInd/>
        <w:ind w:left="1135" w:hanging="284"/>
        <w:textAlignment w:val="auto"/>
        <w:rPr>
          <w:lang w:val="en-US"/>
        </w:rPr>
      </w:pPr>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8609" w:name="_Toc106206802"/>
      <w:bookmarkStart w:id="8610" w:name="_Toc115080804"/>
      <w:bookmarkStart w:id="8611" w:name="_Toc121999686"/>
      <w:bookmarkStart w:id="8612" w:name="_Toc124153859"/>
      <w:bookmarkStart w:id="8613" w:name="_Toc124154634"/>
      <w:bookmarkStart w:id="8614" w:name="_Toc131560489"/>
      <w:bookmarkStart w:id="8615" w:name="_Toc137394189"/>
      <w:bookmarkStart w:id="8616" w:name="_Toc163475295"/>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8609"/>
      <w:bookmarkEnd w:id="8610"/>
      <w:bookmarkEnd w:id="8611"/>
      <w:bookmarkEnd w:id="8612"/>
      <w:bookmarkEnd w:id="8613"/>
      <w:bookmarkEnd w:id="8614"/>
      <w:bookmarkEnd w:id="8615"/>
      <w:bookmarkEnd w:id="861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8617" w:name="_Toc106206803"/>
      <w:bookmarkStart w:id="8618" w:name="_Toc115080805"/>
      <w:bookmarkStart w:id="8619" w:name="_Toc121999687"/>
      <w:bookmarkStart w:id="8620" w:name="_Toc124153860"/>
      <w:bookmarkStart w:id="8621" w:name="_Toc124154635"/>
      <w:bookmarkStart w:id="8622" w:name="_Toc131560490"/>
      <w:bookmarkStart w:id="8623" w:name="_Toc137394190"/>
      <w:bookmarkStart w:id="8624" w:name="_Toc163475296"/>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8617"/>
      <w:bookmarkEnd w:id="8618"/>
      <w:bookmarkEnd w:id="8619"/>
      <w:bookmarkEnd w:id="8620"/>
      <w:bookmarkEnd w:id="8621"/>
      <w:bookmarkEnd w:id="8622"/>
      <w:bookmarkEnd w:id="8623"/>
      <w:bookmarkEnd w:id="862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8625" w:name="_Toc74915911"/>
      <w:bookmarkStart w:id="8626" w:name="_Toc76114536"/>
      <w:bookmarkStart w:id="8627" w:name="_Toc76544422"/>
      <w:bookmarkStart w:id="8628" w:name="_Toc82536544"/>
      <w:bookmarkStart w:id="8629" w:name="_Toc89952837"/>
      <w:bookmarkStart w:id="8630" w:name="_Toc98766653"/>
      <w:bookmarkStart w:id="8631" w:name="_Toc99703016"/>
      <w:bookmarkStart w:id="8632" w:name="_Toc106206804"/>
      <w:bookmarkStart w:id="8633" w:name="_Toc115080806"/>
      <w:bookmarkStart w:id="8634" w:name="_Toc121999688"/>
      <w:bookmarkStart w:id="8635" w:name="_Toc124153861"/>
      <w:bookmarkStart w:id="8636" w:name="_Toc124154636"/>
      <w:bookmarkStart w:id="8637" w:name="_Toc131560491"/>
      <w:bookmarkStart w:id="8638" w:name="_Toc137394191"/>
      <w:bookmarkStart w:id="8639" w:name="_Toc16347529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1C7FB6B" w14:textId="77777777" w:rsidR="00E27907" w:rsidRDefault="00E27907" w:rsidP="00E27907">
      <w:pPr>
        <w:pStyle w:val="Heading5"/>
        <w:rPr>
          <w:lang w:eastAsia="zh-CN"/>
        </w:rPr>
      </w:pPr>
      <w:bookmarkStart w:id="8640" w:name="_Toc74915912"/>
      <w:bookmarkStart w:id="8641" w:name="_Toc76114537"/>
      <w:bookmarkStart w:id="8642" w:name="_Toc76544423"/>
      <w:bookmarkStart w:id="8643" w:name="_Toc82536545"/>
      <w:bookmarkStart w:id="8644" w:name="_Toc89952838"/>
      <w:bookmarkStart w:id="8645" w:name="_Toc98766654"/>
      <w:bookmarkStart w:id="8646" w:name="_Toc99703017"/>
      <w:bookmarkStart w:id="8647" w:name="_Toc106206805"/>
      <w:bookmarkStart w:id="8648" w:name="_Toc115080807"/>
      <w:bookmarkStart w:id="8649" w:name="_Toc121999689"/>
      <w:bookmarkStart w:id="8650" w:name="_Toc124153862"/>
      <w:bookmarkStart w:id="8651" w:name="_Toc124154637"/>
      <w:bookmarkStart w:id="8652" w:name="_Toc131560492"/>
      <w:bookmarkStart w:id="8653" w:name="_Toc137394192"/>
      <w:bookmarkStart w:id="8654" w:name="_Toc163475298"/>
      <w:r>
        <w:rPr>
          <w:lang w:eastAsia="zh-CN"/>
        </w:rPr>
        <w:t>8.1.2.5.1</w:t>
      </w:r>
      <w:r>
        <w:rPr>
          <w:lang w:eastAsia="zh-CN"/>
        </w:rPr>
        <w:tab/>
        <w:t>General applicability of interlaced PUSCH performance requirements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655" w:name="_Toc74915913"/>
      <w:bookmarkStart w:id="8656" w:name="_Toc76114538"/>
      <w:bookmarkStart w:id="8657" w:name="_Toc76544424"/>
      <w:bookmarkStart w:id="8658" w:name="_Toc82536546"/>
      <w:bookmarkStart w:id="8659" w:name="_Toc89952839"/>
      <w:bookmarkStart w:id="8660" w:name="_Toc98766655"/>
      <w:bookmarkStart w:id="8661" w:name="_Toc99703018"/>
      <w:bookmarkStart w:id="8662" w:name="_Toc106206806"/>
      <w:bookmarkStart w:id="8663" w:name="_Toc115080808"/>
      <w:bookmarkStart w:id="8664" w:name="_Toc121999690"/>
      <w:bookmarkStart w:id="8665" w:name="_Toc124153863"/>
      <w:bookmarkStart w:id="8666" w:name="_Toc124154638"/>
      <w:bookmarkStart w:id="8667" w:name="_Toc131560493"/>
      <w:bookmarkStart w:id="8668" w:name="_Toc137394193"/>
      <w:bookmarkStart w:id="8669" w:name="_Toc16347529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8670" w:name="_Toc74915914"/>
      <w:bookmarkStart w:id="8671" w:name="_Toc76114539"/>
      <w:bookmarkStart w:id="8672" w:name="_Toc76544425"/>
      <w:bookmarkStart w:id="8673" w:name="_Toc82536547"/>
      <w:bookmarkStart w:id="8674" w:name="_Toc89952840"/>
      <w:bookmarkStart w:id="8675" w:name="_Toc98766656"/>
      <w:bookmarkStart w:id="8676" w:name="_Toc99703019"/>
      <w:bookmarkStart w:id="8677" w:name="_Toc106206807"/>
      <w:bookmarkStart w:id="8678" w:name="_Toc115080809"/>
      <w:bookmarkStart w:id="8679" w:name="_Toc121999691"/>
      <w:bookmarkStart w:id="8680" w:name="_Toc124153864"/>
      <w:bookmarkStart w:id="8681" w:name="_Toc124154639"/>
      <w:bookmarkStart w:id="8682" w:name="_Toc131560494"/>
      <w:bookmarkStart w:id="8683" w:name="_Toc137394194"/>
      <w:bookmarkStart w:id="8684" w:name="_Toc163475300"/>
      <w:r>
        <w:t>8.1.2.5</w:t>
      </w:r>
      <w:r>
        <w:rPr>
          <w:lang w:eastAsia="zh-CN"/>
        </w:rPr>
        <w:t>.3</w:t>
      </w:r>
      <w:r>
        <w:tab/>
        <w:t>Applicability of requirements for different channel bandwidths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685" w:name="_Toc74915915"/>
      <w:bookmarkStart w:id="8686" w:name="_Toc76114540"/>
      <w:bookmarkStart w:id="8687" w:name="_Toc76544426"/>
      <w:bookmarkStart w:id="8688" w:name="_Toc82536548"/>
      <w:bookmarkStart w:id="8689" w:name="_Toc89952841"/>
      <w:bookmarkStart w:id="8690" w:name="_Toc98766657"/>
      <w:bookmarkStart w:id="8691" w:name="_Toc99703020"/>
      <w:bookmarkStart w:id="8692" w:name="_Toc106206808"/>
      <w:bookmarkStart w:id="8693" w:name="_Toc115080810"/>
      <w:bookmarkStart w:id="8694" w:name="_Toc121999692"/>
      <w:bookmarkStart w:id="8695" w:name="_Toc124153865"/>
      <w:bookmarkStart w:id="8696" w:name="_Toc124154640"/>
      <w:bookmarkStart w:id="8697" w:name="_Toc131560495"/>
      <w:bookmarkStart w:id="8698" w:name="_Toc137394195"/>
      <w:bookmarkStart w:id="8699" w:name="_Toc163475301"/>
      <w:r>
        <w:t>8.1.2.5</w:t>
      </w:r>
      <w:r>
        <w:rPr>
          <w:lang w:eastAsia="zh-CN"/>
        </w:rPr>
        <w:t>.4</w:t>
      </w:r>
      <w:r>
        <w:tab/>
        <w:t xml:space="preserve">Applicability of requirements for different </w:t>
      </w:r>
      <w:r>
        <w:rPr>
          <w:lang w:eastAsia="zh-CN"/>
        </w:rPr>
        <w:t>configurations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700" w:name="_Toc74915916"/>
      <w:bookmarkStart w:id="8701" w:name="_Toc76114541"/>
      <w:bookmarkStart w:id="8702" w:name="_Toc76544427"/>
      <w:bookmarkStart w:id="8703" w:name="_Toc82536549"/>
      <w:bookmarkStart w:id="8704" w:name="_Toc89952842"/>
      <w:bookmarkStart w:id="8705" w:name="_Toc98766658"/>
      <w:bookmarkStart w:id="8706" w:name="_Toc99703021"/>
      <w:bookmarkStart w:id="8707" w:name="_Toc106206809"/>
      <w:bookmarkStart w:id="8708" w:name="_Toc115080811"/>
      <w:bookmarkStart w:id="8709" w:name="_Toc121999693"/>
      <w:bookmarkStart w:id="8710" w:name="_Toc124153866"/>
      <w:bookmarkStart w:id="8711" w:name="_Toc124154641"/>
      <w:bookmarkStart w:id="8712" w:name="_Toc131560496"/>
      <w:bookmarkStart w:id="8713" w:name="_Toc137394196"/>
      <w:bookmarkStart w:id="8714" w:name="_Toc163475302"/>
      <w:r>
        <w:t>8.1.2.5.5</w:t>
      </w:r>
      <w:r>
        <w:tab/>
        <w:t>Applicability of CG-UCI multiplexed on PUSCH requirements</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715" w:name="_Toc74915917"/>
      <w:bookmarkStart w:id="8716" w:name="_Toc76114542"/>
      <w:bookmarkStart w:id="8717" w:name="_Toc76544428"/>
      <w:bookmarkStart w:id="8718" w:name="_Toc82536550"/>
      <w:bookmarkStart w:id="8719" w:name="_Toc89952843"/>
      <w:bookmarkStart w:id="8720" w:name="_Toc98766659"/>
      <w:bookmarkStart w:id="8721" w:name="_Toc99703022"/>
      <w:bookmarkStart w:id="8722" w:name="_Toc106206810"/>
      <w:bookmarkStart w:id="8723" w:name="_Toc115080812"/>
      <w:bookmarkStart w:id="8724" w:name="_Toc121999694"/>
      <w:bookmarkStart w:id="8725" w:name="_Toc124153867"/>
      <w:bookmarkStart w:id="8726" w:name="_Toc124154642"/>
      <w:bookmarkStart w:id="8727" w:name="_Toc131560497"/>
      <w:bookmarkStart w:id="8728" w:name="_Toc137394197"/>
      <w:bookmarkStart w:id="8729" w:name="_Toc163475303"/>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9E5BD65" w14:textId="77777777" w:rsidR="00E27907" w:rsidRDefault="00E27907" w:rsidP="00E27907">
      <w:pPr>
        <w:pStyle w:val="Heading5"/>
        <w:rPr>
          <w:lang w:eastAsia="zh-CN"/>
        </w:rPr>
      </w:pPr>
      <w:bookmarkStart w:id="8730" w:name="_Toc74915918"/>
      <w:bookmarkStart w:id="8731" w:name="_Toc76114543"/>
      <w:bookmarkStart w:id="8732" w:name="_Toc76544429"/>
      <w:bookmarkStart w:id="8733" w:name="_Toc82536551"/>
      <w:bookmarkStart w:id="8734" w:name="_Toc89952844"/>
      <w:bookmarkStart w:id="8735" w:name="_Toc98766660"/>
      <w:bookmarkStart w:id="8736" w:name="_Toc99703023"/>
      <w:bookmarkStart w:id="8737" w:name="_Toc106206811"/>
      <w:bookmarkStart w:id="8738" w:name="_Toc115080813"/>
      <w:bookmarkStart w:id="8739" w:name="_Toc121999695"/>
      <w:bookmarkStart w:id="8740" w:name="_Toc124153868"/>
      <w:bookmarkStart w:id="8741" w:name="_Toc124154643"/>
      <w:bookmarkStart w:id="8742" w:name="_Toc131560498"/>
      <w:bookmarkStart w:id="8743" w:name="_Toc137394198"/>
      <w:bookmarkStart w:id="8744" w:name="_Toc163475304"/>
      <w:r>
        <w:rPr>
          <w:lang w:eastAsia="zh-CN"/>
        </w:rPr>
        <w:t>8.1.2.6.1</w:t>
      </w:r>
      <w:r>
        <w:rPr>
          <w:lang w:eastAsia="zh-CN"/>
        </w:rPr>
        <w:tab/>
        <w:t>General applicability of interlaced PUCCH performance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745" w:name="_Toc74915919"/>
      <w:bookmarkStart w:id="8746" w:name="_Toc76114544"/>
      <w:bookmarkStart w:id="8747" w:name="_Toc76544430"/>
      <w:bookmarkStart w:id="8748" w:name="_Toc82536552"/>
      <w:bookmarkStart w:id="8749" w:name="_Toc89952845"/>
      <w:bookmarkStart w:id="8750" w:name="_Toc98766661"/>
      <w:bookmarkStart w:id="8751" w:name="_Toc99703024"/>
      <w:bookmarkStart w:id="8752" w:name="_Toc106206812"/>
      <w:bookmarkStart w:id="8753" w:name="_Toc115080814"/>
      <w:bookmarkStart w:id="8754" w:name="_Toc121999696"/>
      <w:bookmarkStart w:id="8755" w:name="_Toc124153869"/>
      <w:bookmarkStart w:id="8756" w:name="_Toc124154644"/>
      <w:bookmarkStart w:id="8757" w:name="_Toc131560499"/>
      <w:bookmarkStart w:id="8758" w:name="_Toc137394199"/>
      <w:bookmarkStart w:id="8759" w:name="_Toc16347530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760" w:name="_Toc74915920"/>
      <w:bookmarkStart w:id="8761" w:name="_Toc76114545"/>
      <w:bookmarkStart w:id="8762" w:name="_Toc76544431"/>
      <w:bookmarkStart w:id="8763" w:name="_Toc82536553"/>
      <w:bookmarkStart w:id="8764" w:name="_Toc89952846"/>
      <w:bookmarkStart w:id="8765" w:name="_Toc98766662"/>
      <w:bookmarkStart w:id="8766" w:name="_Toc99703025"/>
      <w:bookmarkStart w:id="8767" w:name="_Toc106206813"/>
      <w:bookmarkStart w:id="8768" w:name="_Toc115080815"/>
      <w:bookmarkStart w:id="8769" w:name="_Toc121999697"/>
      <w:bookmarkStart w:id="8770" w:name="_Toc124153870"/>
      <w:bookmarkStart w:id="8771" w:name="_Toc124154645"/>
      <w:bookmarkStart w:id="8772" w:name="_Toc131560500"/>
      <w:bookmarkStart w:id="8773" w:name="_Toc137394200"/>
      <w:bookmarkStart w:id="8774" w:name="_Toc163475306"/>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775" w:name="_Toc74915921"/>
      <w:bookmarkStart w:id="8776" w:name="_Toc76114546"/>
      <w:bookmarkStart w:id="8777" w:name="_Toc76544432"/>
      <w:bookmarkStart w:id="8778" w:name="_Toc82536554"/>
      <w:bookmarkStart w:id="8779" w:name="_Toc89952847"/>
      <w:bookmarkStart w:id="8780" w:name="_Toc98766663"/>
      <w:bookmarkStart w:id="8781" w:name="_Toc99703026"/>
      <w:bookmarkStart w:id="8782" w:name="_Toc106206814"/>
      <w:bookmarkStart w:id="8783" w:name="_Toc115080816"/>
      <w:bookmarkStart w:id="8784" w:name="_Toc121999698"/>
      <w:bookmarkStart w:id="8785" w:name="_Toc124153871"/>
      <w:bookmarkStart w:id="8786" w:name="_Toc124154646"/>
      <w:bookmarkStart w:id="8787" w:name="_Toc131560501"/>
      <w:bookmarkStart w:id="8788" w:name="_Toc137394201"/>
      <w:bookmarkStart w:id="8789" w:name="_Toc163475307"/>
      <w:r>
        <w:t>8.1.2.6</w:t>
      </w:r>
      <w:r>
        <w:rPr>
          <w:lang w:eastAsia="zh-CN"/>
        </w:rPr>
        <w:t>.4</w:t>
      </w:r>
      <w:r>
        <w:tab/>
        <w:t>Applicability of requirements for different channel bandwidths</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790" w:name="_Toc74915922"/>
      <w:bookmarkStart w:id="8791" w:name="_Toc76114547"/>
      <w:bookmarkStart w:id="8792" w:name="_Toc76544433"/>
      <w:bookmarkStart w:id="8793" w:name="_Toc82536555"/>
      <w:bookmarkStart w:id="8794" w:name="_Toc89952848"/>
      <w:bookmarkStart w:id="8795" w:name="_Toc98766664"/>
      <w:bookmarkStart w:id="8796" w:name="_Toc99703027"/>
      <w:bookmarkStart w:id="8797" w:name="_Toc106206815"/>
      <w:bookmarkStart w:id="8798" w:name="_Toc115080817"/>
      <w:bookmarkStart w:id="8799" w:name="_Toc121999699"/>
      <w:bookmarkStart w:id="8800" w:name="_Toc124153872"/>
      <w:bookmarkStart w:id="8801" w:name="_Toc124154647"/>
      <w:bookmarkStart w:id="8802" w:name="_Toc131560502"/>
      <w:bookmarkStart w:id="8803" w:name="_Toc137394202"/>
      <w:bookmarkStart w:id="8804" w:name="_Toc16347530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9B251E5" w14:textId="77777777" w:rsidR="00E27907" w:rsidRDefault="00E27907" w:rsidP="00E27907">
      <w:pPr>
        <w:pStyle w:val="Heading5"/>
        <w:rPr>
          <w:snapToGrid w:val="0"/>
          <w:lang w:eastAsia="zh-CN"/>
        </w:rPr>
      </w:pPr>
      <w:bookmarkStart w:id="8805" w:name="_Toc74915923"/>
      <w:bookmarkStart w:id="8806" w:name="_Toc76114548"/>
      <w:bookmarkStart w:id="8807" w:name="_Toc76544434"/>
      <w:bookmarkStart w:id="8808" w:name="_Toc82536556"/>
      <w:bookmarkStart w:id="8809" w:name="_Toc89952849"/>
      <w:bookmarkStart w:id="8810" w:name="_Toc98766665"/>
      <w:bookmarkStart w:id="8811" w:name="_Toc99703028"/>
      <w:bookmarkStart w:id="8812" w:name="_Toc106206816"/>
      <w:bookmarkStart w:id="8813" w:name="_Toc115080818"/>
      <w:bookmarkStart w:id="8814" w:name="_Toc121999700"/>
      <w:bookmarkStart w:id="8815" w:name="_Toc124153873"/>
      <w:bookmarkStart w:id="8816" w:name="_Toc124154648"/>
      <w:bookmarkStart w:id="8817" w:name="_Toc131560503"/>
      <w:bookmarkStart w:id="8818" w:name="_Toc137394203"/>
      <w:bookmarkStart w:id="8819" w:name="_Toc16347530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820" w:name="_Toc74915924"/>
      <w:bookmarkStart w:id="8821" w:name="_Toc76114549"/>
      <w:bookmarkStart w:id="8822" w:name="_Toc76544435"/>
      <w:bookmarkStart w:id="8823" w:name="_Toc82536557"/>
      <w:bookmarkStart w:id="8824" w:name="_Toc89952850"/>
      <w:bookmarkStart w:id="8825" w:name="_Toc98766666"/>
      <w:bookmarkStart w:id="8826" w:name="_Toc99703029"/>
      <w:bookmarkStart w:id="8827" w:name="_Toc106206817"/>
      <w:bookmarkStart w:id="8828" w:name="_Toc115080819"/>
      <w:bookmarkStart w:id="8829" w:name="_Toc121999701"/>
      <w:bookmarkStart w:id="8830" w:name="_Toc124153874"/>
      <w:bookmarkStart w:id="8831" w:name="_Toc124154649"/>
      <w:bookmarkStart w:id="8832" w:name="_Toc131560504"/>
      <w:bookmarkStart w:id="8833" w:name="_Toc137394204"/>
      <w:bookmarkStart w:id="8834" w:name="_Toc16347531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8835" w:name="_Toc74915925"/>
      <w:bookmarkStart w:id="8836" w:name="_Toc76114550"/>
      <w:bookmarkStart w:id="8837" w:name="_Toc76544436"/>
      <w:bookmarkStart w:id="8838" w:name="_Toc82536558"/>
      <w:bookmarkStart w:id="8839" w:name="_Toc89952851"/>
      <w:bookmarkStart w:id="8840" w:name="_Toc98766667"/>
      <w:bookmarkStart w:id="8841" w:name="_Toc99703030"/>
      <w:bookmarkStart w:id="8842" w:name="_Toc106206818"/>
      <w:bookmarkStart w:id="8843" w:name="_Toc115080820"/>
      <w:bookmarkStart w:id="8844" w:name="_Toc121999702"/>
      <w:bookmarkStart w:id="8845" w:name="_Toc124153875"/>
      <w:bookmarkStart w:id="8846" w:name="_Toc124154650"/>
      <w:bookmarkStart w:id="8847" w:name="_Toc131560505"/>
      <w:bookmarkStart w:id="8848" w:name="_Toc137394205"/>
      <w:bookmarkStart w:id="8849" w:name="_Toc163475311"/>
      <w:r>
        <w:t>8.1.2.7</w:t>
      </w:r>
      <w:r>
        <w:rPr>
          <w:lang w:eastAsia="zh-CN"/>
        </w:rPr>
        <w:t>.3</w:t>
      </w:r>
      <w:r>
        <w:tab/>
        <w:t>Applicability of requirements for different channel bandwidths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8850" w:name="_Toc121999703"/>
      <w:bookmarkStart w:id="8851" w:name="_Toc124153876"/>
      <w:bookmarkStart w:id="8852" w:name="_Toc124154651"/>
      <w:bookmarkStart w:id="8853" w:name="_Toc131560506"/>
      <w:bookmarkStart w:id="8854" w:name="_Toc137394206"/>
      <w:bookmarkStart w:id="8855" w:name="_Toc163475312"/>
      <w:r>
        <w:rPr>
          <w:noProof/>
        </w:rPr>
        <w:t>8.1.2.8</w:t>
      </w:r>
      <w:r>
        <w:rPr>
          <w:noProof/>
        </w:rPr>
        <w:tab/>
        <w:t xml:space="preserve">Applicability of performance requirements for PUSCH with TB over </w:t>
      </w:r>
      <w:r w:rsidR="00451642">
        <w:rPr>
          <w:noProof/>
        </w:rPr>
        <w:t>m</w:t>
      </w:r>
      <w:r>
        <w:rPr>
          <w:noProof/>
        </w:rPr>
        <w:t>ulti-Slots</w:t>
      </w:r>
      <w:bookmarkEnd w:id="8850"/>
      <w:bookmarkEnd w:id="8851"/>
      <w:bookmarkEnd w:id="8852"/>
      <w:bookmarkEnd w:id="8853"/>
      <w:bookmarkEnd w:id="8854"/>
      <w:bookmarkEnd w:id="8855"/>
    </w:p>
    <w:p w14:paraId="3CC32849" w14:textId="77777777" w:rsidR="00044470" w:rsidRDefault="00044470" w:rsidP="00044470">
      <w:pPr>
        <w:pStyle w:val="Heading5"/>
      </w:pPr>
      <w:bookmarkStart w:id="8856" w:name="_Toc121999704"/>
      <w:bookmarkStart w:id="8857" w:name="_Toc124153877"/>
      <w:bookmarkStart w:id="8858" w:name="_Toc124154652"/>
      <w:bookmarkStart w:id="8859" w:name="_Toc131560507"/>
      <w:bookmarkStart w:id="8860" w:name="_Toc137394207"/>
      <w:bookmarkStart w:id="8861" w:name="_Toc163475313"/>
      <w:r>
        <w:rPr>
          <w:noProof/>
        </w:rPr>
        <w:t>8.1.2.8.1</w:t>
      </w:r>
      <w:r>
        <w:rPr>
          <w:noProof/>
        </w:rPr>
        <w:tab/>
      </w:r>
      <w:r>
        <w:t>Applicability of requirements for different UL-DL patterns</w:t>
      </w:r>
      <w:bookmarkEnd w:id="8856"/>
      <w:bookmarkEnd w:id="8857"/>
      <w:bookmarkEnd w:id="8858"/>
      <w:bookmarkEnd w:id="8859"/>
      <w:bookmarkEnd w:id="8860"/>
      <w:bookmarkEnd w:id="8861"/>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8862" w:name="_Toc121999705"/>
      <w:bookmarkStart w:id="8863" w:name="_Toc124153878"/>
      <w:bookmarkStart w:id="8864" w:name="_Toc124154653"/>
      <w:bookmarkStart w:id="8865" w:name="_Toc131560508"/>
      <w:bookmarkStart w:id="8866" w:name="_Toc137394208"/>
      <w:bookmarkStart w:id="8867" w:name="_Toc163475314"/>
      <w:r>
        <w:rPr>
          <w:noProof/>
        </w:rPr>
        <w:t>8.1.2.9</w:t>
      </w:r>
      <w:r>
        <w:rPr>
          <w:noProof/>
        </w:rPr>
        <w:tab/>
        <w:t>Applicability of performance requirements for PUSCH with DM-RS bundling</w:t>
      </w:r>
      <w:bookmarkEnd w:id="8862"/>
      <w:bookmarkEnd w:id="8863"/>
      <w:bookmarkEnd w:id="8864"/>
      <w:bookmarkEnd w:id="8865"/>
      <w:bookmarkEnd w:id="8866"/>
      <w:bookmarkEnd w:id="8867"/>
    </w:p>
    <w:p w14:paraId="6AC50386" w14:textId="77777777" w:rsidR="00044470" w:rsidRDefault="00044470" w:rsidP="00044470">
      <w:pPr>
        <w:pStyle w:val="Heading5"/>
      </w:pPr>
      <w:bookmarkStart w:id="8868" w:name="_Toc121999706"/>
      <w:bookmarkStart w:id="8869" w:name="_Toc124153879"/>
      <w:bookmarkStart w:id="8870" w:name="_Toc124154654"/>
      <w:bookmarkStart w:id="8871" w:name="_Toc131560509"/>
      <w:bookmarkStart w:id="8872" w:name="_Toc137394209"/>
      <w:bookmarkStart w:id="8873" w:name="_Toc163475315"/>
      <w:r>
        <w:t>8.1.2.9.1</w:t>
      </w:r>
      <w:r>
        <w:tab/>
        <w:t>Applicability of requirements for TDD different subcarrier spacings</w:t>
      </w:r>
      <w:bookmarkEnd w:id="8868"/>
      <w:bookmarkEnd w:id="8869"/>
      <w:bookmarkEnd w:id="8870"/>
      <w:bookmarkEnd w:id="8871"/>
      <w:bookmarkEnd w:id="8872"/>
      <w:bookmarkEnd w:id="8873"/>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874" w:name="_Toc121999707"/>
      <w:bookmarkStart w:id="8875" w:name="_Toc124153880"/>
      <w:bookmarkStart w:id="8876" w:name="_Toc124154655"/>
      <w:bookmarkStart w:id="8877" w:name="_Toc131560510"/>
      <w:bookmarkStart w:id="8878" w:name="_Toc137394210"/>
      <w:bookmarkStart w:id="8879" w:name="_Toc163475316"/>
      <w:r>
        <w:t>8.1.2.9.2</w:t>
      </w:r>
      <w:r>
        <w:tab/>
        <w:t>Applicability of requirements for TDD with different UL-DL patterns</w:t>
      </w:r>
      <w:bookmarkEnd w:id="8874"/>
      <w:bookmarkEnd w:id="8875"/>
      <w:bookmarkEnd w:id="8876"/>
      <w:bookmarkEnd w:id="8877"/>
      <w:bookmarkEnd w:id="8878"/>
      <w:bookmarkEnd w:id="8879"/>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880" w:name="_Toc121999708"/>
      <w:bookmarkStart w:id="8881" w:name="_Toc124153881"/>
      <w:bookmarkStart w:id="8882" w:name="_Toc124154656"/>
      <w:bookmarkStart w:id="8883" w:name="_Toc131560511"/>
      <w:bookmarkStart w:id="8884" w:name="_Toc137394211"/>
      <w:bookmarkStart w:id="8885" w:name="_Toc163475317"/>
      <w:r>
        <w:t>8.1.2.9.3</w:t>
      </w:r>
      <w:r>
        <w:tab/>
        <w:t>Applicability of requirements for different receiver antenna connectors</w:t>
      </w:r>
      <w:bookmarkEnd w:id="8880"/>
      <w:bookmarkEnd w:id="8881"/>
      <w:bookmarkEnd w:id="8882"/>
      <w:bookmarkEnd w:id="8883"/>
      <w:bookmarkEnd w:id="8884"/>
      <w:bookmarkEnd w:id="8885"/>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886" w:name="_Toc121999709"/>
      <w:bookmarkStart w:id="8887" w:name="_Toc124153882"/>
      <w:bookmarkStart w:id="8888" w:name="_Toc124154657"/>
      <w:bookmarkStart w:id="8889" w:name="_Toc131560512"/>
      <w:bookmarkStart w:id="8890" w:name="_Toc137394212"/>
      <w:bookmarkStart w:id="8891" w:name="_Toc163475318"/>
      <w:r>
        <w:rPr>
          <w:noProof/>
        </w:rPr>
        <w:t>8.1.2.10</w:t>
      </w:r>
      <w:r>
        <w:rPr>
          <w:noProof/>
        </w:rPr>
        <w:tab/>
        <w:t>Applicability of performance requirements for PUCCH with DM-RS bundling</w:t>
      </w:r>
      <w:bookmarkEnd w:id="8886"/>
      <w:bookmarkEnd w:id="8887"/>
      <w:bookmarkEnd w:id="8888"/>
      <w:bookmarkEnd w:id="8889"/>
      <w:bookmarkEnd w:id="8890"/>
      <w:bookmarkEnd w:id="8891"/>
    </w:p>
    <w:p w14:paraId="218596F4" w14:textId="77777777" w:rsidR="00044470" w:rsidRDefault="00044470" w:rsidP="00044470">
      <w:pPr>
        <w:pStyle w:val="Heading5"/>
      </w:pPr>
      <w:bookmarkStart w:id="8892" w:name="_Toc121999710"/>
      <w:bookmarkStart w:id="8893" w:name="_Toc124153883"/>
      <w:bookmarkStart w:id="8894" w:name="_Toc124154658"/>
      <w:bookmarkStart w:id="8895" w:name="_Toc131560513"/>
      <w:bookmarkStart w:id="8896" w:name="_Toc137394213"/>
      <w:bookmarkStart w:id="8897" w:name="_Toc163475319"/>
      <w:r>
        <w:t>8.1.2.10.1</w:t>
      </w:r>
      <w:r>
        <w:tab/>
        <w:t>Applicability of requirements for TDD different subcarrier spacings</w:t>
      </w:r>
      <w:bookmarkEnd w:id="8892"/>
      <w:bookmarkEnd w:id="8893"/>
      <w:bookmarkEnd w:id="8894"/>
      <w:bookmarkEnd w:id="8895"/>
      <w:bookmarkEnd w:id="8896"/>
      <w:bookmarkEnd w:id="8897"/>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898" w:name="_Toc121999711"/>
      <w:bookmarkStart w:id="8899" w:name="_Toc124153884"/>
      <w:bookmarkStart w:id="8900" w:name="_Toc124154659"/>
      <w:bookmarkStart w:id="8901" w:name="_Toc131560514"/>
      <w:bookmarkStart w:id="8902" w:name="_Toc137394214"/>
      <w:bookmarkStart w:id="8903" w:name="_Toc163475320"/>
      <w:r>
        <w:t>8.1.2.10.2</w:t>
      </w:r>
      <w:r>
        <w:tab/>
        <w:t>Applicability of requirements for TDD with different UL-DL patterns</w:t>
      </w:r>
      <w:bookmarkEnd w:id="8898"/>
      <w:bookmarkEnd w:id="8899"/>
      <w:bookmarkEnd w:id="8900"/>
      <w:bookmarkEnd w:id="8901"/>
      <w:bookmarkEnd w:id="8902"/>
      <w:bookmarkEnd w:id="890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904" w:name="_Toc53183238"/>
      <w:bookmarkStart w:id="8905" w:name="_Toc58915908"/>
      <w:bookmarkStart w:id="8906" w:name="_Toc58918089"/>
      <w:bookmarkStart w:id="8907" w:name="_Toc66693959"/>
      <w:bookmarkStart w:id="8908" w:name="_Toc74915926"/>
      <w:bookmarkStart w:id="8909" w:name="_Toc76114551"/>
      <w:bookmarkStart w:id="8910" w:name="_Toc76544437"/>
      <w:bookmarkStart w:id="8911" w:name="_Toc82536559"/>
      <w:bookmarkStart w:id="8912" w:name="_Toc89952852"/>
      <w:bookmarkStart w:id="8913" w:name="_Toc98766668"/>
      <w:bookmarkStart w:id="8914" w:name="_Toc99703031"/>
      <w:bookmarkStart w:id="8915" w:name="_Toc106206819"/>
      <w:bookmarkStart w:id="8916" w:name="_Toc115080821"/>
      <w:bookmarkStart w:id="8917" w:name="_Toc121999712"/>
      <w:bookmarkStart w:id="8918" w:name="_Toc124153885"/>
      <w:bookmarkStart w:id="8919" w:name="_Toc124154660"/>
      <w:bookmarkStart w:id="8920" w:name="_Toc131560515"/>
      <w:bookmarkStart w:id="8921" w:name="_Toc137394215"/>
      <w:bookmarkStart w:id="8922" w:name="_Toc163475321"/>
      <w:r w:rsidRPr="00931575">
        <w:t>8.2</w:t>
      </w:r>
      <w:r w:rsidRPr="00931575">
        <w:tab/>
        <w:t>OTA performance requirements for PUSCH</w:t>
      </w:r>
      <w:bookmarkEnd w:id="8534"/>
      <w:bookmarkEnd w:id="8535"/>
      <w:bookmarkEnd w:id="8536"/>
      <w:bookmarkEnd w:id="8537"/>
      <w:bookmarkEnd w:id="8538"/>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B09667F" w14:textId="77777777" w:rsidR="00C45907" w:rsidRPr="00931575" w:rsidRDefault="00C45907" w:rsidP="00C45907">
      <w:pPr>
        <w:pStyle w:val="Heading3"/>
        <w:rPr>
          <w:rFonts w:eastAsia="SimSun"/>
        </w:rPr>
      </w:pPr>
      <w:bookmarkStart w:id="8923" w:name="_Toc21102933"/>
      <w:bookmarkStart w:id="8924" w:name="_Toc29810782"/>
      <w:bookmarkStart w:id="8925" w:name="_Toc36636134"/>
      <w:bookmarkStart w:id="8926" w:name="_Toc37273080"/>
      <w:bookmarkStart w:id="8927" w:name="_Toc45886160"/>
      <w:bookmarkStart w:id="8928" w:name="_Toc53183239"/>
      <w:bookmarkStart w:id="8929" w:name="_Toc58915909"/>
      <w:bookmarkStart w:id="8930" w:name="_Toc58918090"/>
      <w:bookmarkStart w:id="8931" w:name="_Toc66693960"/>
      <w:bookmarkStart w:id="8932" w:name="_Toc74915927"/>
      <w:bookmarkStart w:id="8933" w:name="_Toc76114552"/>
      <w:bookmarkStart w:id="8934" w:name="_Toc76544438"/>
      <w:bookmarkStart w:id="8935" w:name="_Toc82536560"/>
      <w:bookmarkStart w:id="8936" w:name="_Toc89952853"/>
      <w:bookmarkStart w:id="8937" w:name="_Toc98766669"/>
      <w:bookmarkStart w:id="8938" w:name="_Toc99703032"/>
      <w:bookmarkStart w:id="8939" w:name="_Toc106206820"/>
      <w:bookmarkStart w:id="8940" w:name="_Toc115080822"/>
      <w:bookmarkStart w:id="8941" w:name="_Toc121999713"/>
      <w:bookmarkStart w:id="8942" w:name="_Toc124153886"/>
      <w:bookmarkStart w:id="8943" w:name="_Toc124154661"/>
      <w:bookmarkStart w:id="8944" w:name="_Toc131560516"/>
      <w:bookmarkStart w:id="8945" w:name="_Toc137394216"/>
      <w:bookmarkStart w:id="8946" w:name="_Toc16347532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02ADD7EE" w14:textId="77777777" w:rsidR="00C45907" w:rsidRPr="00931575" w:rsidRDefault="00C45907" w:rsidP="00C45907">
      <w:pPr>
        <w:pStyle w:val="Heading4"/>
      </w:pPr>
      <w:bookmarkStart w:id="8947" w:name="_Toc21102934"/>
      <w:bookmarkStart w:id="8948" w:name="_Toc29810783"/>
      <w:bookmarkStart w:id="8949" w:name="_Toc36636135"/>
      <w:bookmarkStart w:id="8950" w:name="_Toc37273081"/>
      <w:bookmarkStart w:id="8951" w:name="_Toc45886161"/>
      <w:bookmarkStart w:id="8952" w:name="_Toc53183240"/>
      <w:bookmarkStart w:id="8953" w:name="_Toc58915910"/>
      <w:bookmarkStart w:id="8954" w:name="_Toc58918091"/>
      <w:bookmarkStart w:id="8955" w:name="_Toc66693961"/>
      <w:bookmarkStart w:id="8956" w:name="_Toc74915928"/>
      <w:bookmarkStart w:id="8957" w:name="_Toc76114553"/>
      <w:bookmarkStart w:id="8958" w:name="_Toc76544439"/>
      <w:bookmarkStart w:id="8959" w:name="_Toc82536561"/>
      <w:bookmarkStart w:id="8960" w:name="_Toc89952854"/>
      <w:bookmarkStart w:id="8961" w:name="_Toc98766670"/>
      <w:bookmarkStart w:id="8962" w:name="_Toc99703033"/>
      <w:bookmarkStart w:id="8963" w:name="_Toc106206821"/>
      <w:bookmarkStart w:id="8964" w:name="_Toc115080823"/>
      <w:bookmarkStart w:id="8965" w:name="_Toc121999714"/>
      <w:bookmarkStart w:id="8966" w:name="_Toc124153887"/>
      <w:bookmarkStart w:id="8967" w:name="_Toc124154662"/>
      <w:bookmarkStart w:id="8968" w:name="_Toc131560517"/>
      <w:bookmarkStart w:id="8969" w:name="_Toc137394217"/>
      <w:bookmarkStart w:id="8970" w:name="_Toc163475323"/>
      <w:r w:rsidRPr="00931575">
        <w:t>8.2.1.1</w:t>
      </w:r>
      <w:r w:rsidRPr="00931575">
        <w:tab/>
        <w:t>Definition and applicability</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971" w:name="_Toc21102935"/>
      <w:bookmarkStart w:id="8972" w:name="_Toc29810784"/>
      <w:bookmarkStart w:id="8973" w:name="_Toc36636136"/>
      <w:bookmarkStart w:id="8974" w:name="_Toc37273082"/>
      <w:bookmarkStart w:id="8975" w:name="_Toc45886162"/>
      <w:bookmarkStart w:id="8976" w:name="_Toc53183241"/>
      <w:bookmarkStart w:id="8977" w:name="_Toc58915911"/>
      <w:bookmarkStart w:id="8978" w:name="_Toc58918092"/>
      <w:bookmarkStart w:id="8979" w:name="_Toc66693962"/>
      <w:bookmarkStart w:id="8980" w:name="_Toc74915929"/>
      <w:bookmarkStart w:id="8981" w:name="_Toc76114554"/>
      <w:bookmarkStart w:id="8982" w:name="_Toc76544440"/>
      <w:bookmarkStart w:id="8983" w:name="_Toc82536562"/>
      <w:bookmarkStart w:id="8984" w:name="_Toc89952855"/>
      <w:bookmarkStart w:id="8985" w:name="_Toc98766671"/>
      <w:bookmarkStart w:id="8986" w:name="_Toc99703034"/>
      <w:bookmarkStart w:id="8987" w:name="_Toc106206822"/>
      <w:bookmarkStart w:id="8988" w:name="_Toc115080824"/>
      <w:bookmarkStart w:id="8989" w:name="_Toc121999715"/>
      <w:bookmarkStart w:id="8990" w:name="_Toc124153888"/>
      <w:bookmarkStart w:id="8991" w:name="_Toc124154663"/>
      <w:bookmarkStart w:id="8992" w:name="_Toc131560518"/>
      <w:bookmarkStart w:id="8993" w:name="_Toc137394218"/>
      <w:bookmarkStart w:id="8994" w:name="_Toc163475324"/>
      <w:r w:rsidRPr="00931575">
        <w:t>8.2.1.2</w:t>
      </w:r>
      <w:r w:rsidRPr="00931575">
        <w:tab/>
        <w:t>Minimum Requirement</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995" w:name="_Toc21102936"/>
      <w:bookmarkStart w:id="8996" w:name="_Toc29810785"/>
      <w:bookmarkStart w:id="8997" w:name="_Toc36636137"/>
      <w:bookmarkStart w:id="8998" w:name="_Toc37273083"/>
      <w:bookmarkStart w:id="8999" w:name="_Toc45886163"/>
      <w:bookmarkStart w:id="9000" w:name="_Toc53183242"/>
      <w:bookmarkStart w:id="9001" w:name="_Toc58915912"/>
      <w:bookmarkStart w:id="9002" w:name="_Toc58918093"/>
      <w:bookmarkStart w:id="9003" w:name="_Toc66693963"/>
      <w:bookmarkStart w:id="9004" w:name="_Toc74915930"/>
      <w:bookmarkStart w:id="9005" w:name="_Toc76114555"/>
      <w:bookmarkStart w:id="9006" w:name="_Toc76544441"/>
      <w:bookmarkStart w:id="9007" w:name="_Toc82536563"/>
      <w:bookmarkStart w:id="9008" w:name="_Toc89952856"/>
      <w:bookmarkStart w:id="9009" w:name="_Toc98766672"/>
      <w:bookmarkStart w:id="9010" w:name="_Toc99703035"/>
      <w:bookmarkStart w:id="9011" w:name="_Toc106206823"/>
      <w:bookmarkStart w:id="9012" w:name="_Toc115080825"/>
      <w:bookmarkStart w:id="9013" w:name="_Toc121999716"/>
      <w:bookmarkStart w:id="9014" w:name="_Toc124153889"/>
      <w:bookmarkStart w:id="9015" w:name="_Toc124154664"/>
      <w:bookmarkStart w:id="9016" w:name="_Toc131560519"/>
      <w:bookmarkStart w:id="9017" w:name="_Toc137394219"/>
      <w:bookmarkStart w:id="9018" w:name="_Toc163475325"/>
      <w:r w:rsidRPr="00931575">
        <w:lastRenderedPageBreak/>
        <w:t>8.2.1.3</w:t>
      </w:r>
      <w:r w:rsidRPr="00931575">
        <w:tab/>
        <w:t>Test purpose</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019" w:name="_Toc21102937"/>
      <w:bookmarkStart w:id="9020" w:name="_Toc29810786"/>
      <w:bookmarkStart w:id="9021" w:name="_Toc36636138"/>
      <w:bookmarkStart w:id="9022" w:name="_Toc37273084"/>
      <w:bookmarkStart w:id="9023" w:name="_Toc45886164"/>
      <w:bookmarkStart w:id="9024" w:name="_Toc53183243"/>
      <w:bookmarkStart w:id="9025" w:name="_Toc58915913"/>
      <w:bookmarkStart w:id="9026" w:name="_Toc58918094"/>
      <w:bookmarkStart w:id="9027" w:name="_Toc66693964"/>
      <w:bookmarkStart w:id="9028" w:name="_Toc74915931"/>
      <w:bookmarkStart w:id="9029" w:name="_Toc76114556"/>
      <w:bookmarkStart w:id="9030" w:name="_Toc76544442"/>
      <w:bookmarkStart w:id="9031" w:name="_Toc82536564"/>
      <w:bookmarkStart w:id="9032" w:name="_Toc89952857"/>
      <w:bookmarkStart w:id="9033" w:name="_Toc98766673"/>
      <w:bookmarkStart w:id="9034" w:name="_Toc99703036"/>
      <w:bookmarkStart w:id="9035" w:name="_Toc106206824"/>
      <w:bookmarkStart w:id="9036" w:name="_Toc115080826"/>
      <w:bookmarkStart w:id="9037" w:name="_Toc121999717"/>
      <w:bookmarkStart w:id="9038" w:name="_Toc124153890"/>
      <w:bookmarkStart w:id="9039" w:name="_Toc124154665"/>
      <w:bookmarkStart w:id="9040" w:name="_Toc131560520"/>
      <w:bookmarkStart w:id="9041" w:name="_Toc137394220"/>
      <w:bookmarkStart w:id="9042" w:name="_Toc163475326"/>
      <w:r w:rsidRPr="00931575">
        <w:t>8.2.1.4</w:t>
      </w:r>
      <w:r w:rsidRPr="00931575">
        <w:tab/>
        <w:t>Method of test</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523C930B" w14:textId="77777777" w:rsidR="00C45907" w:rsidRPr="00931575" w:rsidRDefault="00C45907" w:rsidP="00C45907">
      <w:pPr>
        <w:pStyle w:val="Heading5"/>
      </w:pPr>
      <w:bookmarkStart w:id="9043" w:name="_Toc21102938"/>
      <w:bookmarkStart w:id="9044" w:name="_Toc29810787"/>
      <w:bookmarkStart w:id="9045" w:name="_Toc36636139"/>
      <w:bookmarkStart w:id="9046" w:name="_Toc37273085"/>
      <w:bookmarkStart w:id="9047" w:name="_Toc45886165"/>
      <w:bookmarkStart w:id="9048" w:name="_Toc53183244"/>
      <w:bookmarkStart w:id="9049" w:name="_Toc58915914"/>
      <w:bookmarkStart w:id="9050" w:name="_Toc58918095"/>
      <w:bookmarkStart w:id="9051" w:name="_Toc66693965"/>
      <w:bookmarkStart w:id="9052" w:name="_Toc74915932"/>
      <w:bookmarkStart w:id="9053" w:name="_Toc76114557"/>
      <w:bookmarkStart w:id="9054" w:name="_Toc76544443"/>
      <w:bookmarkStart w:id="9055" w:name="_Toc82536565"/>
      <w:bookmarkStart w:id="9056" w:name="_Toc89952858"/>
      <w:bookmarkStart w:id="9057" w:name="_Toc98766674"/>
      <w:bookmarkStart w:id="9058" w:name="_Toc99703037"/>
      <w:bookmarkStart w:id="9059" w:name="_Toc106206825"/>
      <w:bookmarkStart w:id="9060" w:name="_Toc115080827"/>
      <w:bookmarkStart w:id="9061" w:name="_Toc121999718"/>
      <w:bookmarkStart w:id="9062" w:name="_Toc124153891"/>
      <w:bookmarkStart w:id="9063" w:name="_Toc124154666"/>
      <w:bookmarkStart w:id="9064" w:name="_Toc131560521"/>
      <w:bookmarkStart w:id="9065" w:name="_Toc137394221"/>
      <w:bookmarkStart w:id="9066" w:name="_Toc163475327"/>
      <w:r w:rsidRPr="00931575">
        <w:t>8.2.1.4.1</w:t>
      </w:r>
      <w:r w:rsidRPr="00931575">
        <w:tab/>
        <w:t>Initial conditions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067" w:name="_Toc21102939"/>
      <w:bookmarkStart w:id="906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069" w:name="_Toc29810788"/>
      <w:bookmarkStart w:id="9070" w:name="_Toc36636140"/>
      <w:bookmarkStart w:id="9071" w:name="_Toc37273086"/>
      <w:bookmarkStart w:id="9072" w:name="_Toc45886166"/>
      <w:bookmarkStart w:id="9073" w:name="_Toc53183245"/>
      <w:bookmarkStart w:id="9074" w:name="_Toc58915915"/>
      <w:bookmarkStart w:id="9075" w:name="_Toc58918096"/>
      <w:bookmarkStart w:id="9076" w:name="_Toc66693966"/>
      <w:bookmarkStart w:id="9077" w:name="_Toc74915933"/>
      <w:bookmarkStart w:id="9078" w:name="_Toc76114558"/>
      <w:bookmarkStart w:id="9079" w:name="_Toc76544444"/>
      <w:bookmarkStart w:id="9080" w:name="_Toc82536566"/>
      <w:bookmarkStart w:id="9081" w:name="_Toc89952859"/>
      <w:bookmarkStart w:id="9082" w:name="_Toc98766675"/>
      <w:bookmarkStart w:id="9083" w:name="_Toc99703038"/>
      <w:bookmarkStart w:id="9084" w:name="_Toc106206826"/>
      <w:bookmarkStart w:id="9085" w:name="_Toc115080828"/>
      <w:bookmarkStart w:id="9086" w:name="_Toc121999719"/>
      <w:bookmarkStart w:id="9087" w:name="_Toc124153892"/>
      <w:bookmarkStart w:id="9088" w:name="_Toc124154667"/>
      <w:bookmarkStart w:id="9089" w:name="_Toc131560522"/>
      <w:bookmarkStart w:id="9090" w:name="_Toc137394222"/>
      <w:bookmarkStart w:id="9091" w:name="_Toc163475328"/>
      <w:r w:rsidRPr="00931575">
        <w:t>8.2.1.4.2</w:t>
      </w:r>
      <w:r w:rsidRPr="00931575">
        <w:tab/>
        <w:t>Procedure</w:t>
      </w:r>
      <w:bookmarkEnd w:id="9067"/>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068"/>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092" w:name="_Toc21102940"/>
      <w:bookmarkStart w:id="9093" w:name="_Toc29810789"/>
      <w:bookmarkStart w:id="9094" w:name="_Toc36636141"/>
      <w:bookmarkStart w:id="9095" w:name="_Toc37273087"/>
      <w:bookmarkStart w:id="9096" w:name="_Toc45886167"/>
      <w:bookmarkStart w:id="9097" w:name="_Toc53183246"/>
      <w:bookmarkStart w:id="9098" w:name="_Toc58915916"/>
      <w:bookmarkStart w:id="9099" w:name="_Toc58918097"/>
      <w:bookmarkStart w:id="9100" w:name="_Toc66693967"/>
      <w:bookmarkStart w:id="9101" w:name="_Toc74915934"/>
      <w:bookmarkStart w:id="9102" w:name="_Toc76114559"/>
      <w:bookmarkStart w:id="9103" w:name="_Toc76544445"/>
      <w:bookmarkStart w:id="9104" w:name="_Toc82536567"/>
      <w:bookmarkStart w:id="9105" w:name="_Toc89952860"/>
      <w:bookmarkStart w:id="9106" w:name="_Toc98766676"/>
      <w:bookmarkStart w:id="9107" w:name="_Toc99703039"/>
      <w:bookmarkStart w:id="9108" w:name="_Toc106206827"/>
      <w:bookmarkStart w:id="9109" w:name="_Toc115080829"/>
      <w:bookmarkStart w:id="9110" w:name="_Toc121999720"/>
      <w:bookmarkStart w:id="9111" w:name="_Toc124153893"/>
      <w:bookmarkStart w:id="9112" w:name="_Toc124154668"/>
      <w:bookmarkStart w:id="9113" w:name="_Toc131560523"/>
      <w:bookmarkStart w:id="9114" w:name="_Toc137394223"/>
      <w:bookmarkStart w:id="9115" w:name="_Toc163475329"/>
      <w:r w:rsidRPr="00931575">
        <w:t>8.2.1.5</w:t>
      </w:r>
      <w:r w:rsidRPr="00931575">
        <w:tab/>
        <w:t>Test Requirement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95B73D3" w14:textId="77777777" w:rsidR="00C45907" w:rsidRPr="00931575" w:rsidRDefault="00C45907" w:rsidP="00D64225">
      <w:pPr>
        <w:pStyle w:val="Heading5"/>
        <w:rPr>
          <w:i/>
          <w:iCs/>
          <w:lang w:eastAsia="zh-CN"/>
        </w:rPr>
      </w:pPr>
      <w:bookmarkStart w:id="9116" w:name="_Toc21102941"/>
      <w:bookmarkStart w:id="9117" w:name="_Toc29810790"/>
      <w:bookmarkStart w:id="9118" w:name="_Toc36636142"/>
      <w:bookmarkStart w:id="9119" w:name="_Toc37273088"/>
      <w:bookmarkStart w:id="9120" w:name="_Toc45886168"/>
      <w:bookmarkStart w:id="9121" w:name="_Toc53183247"/>
      <w:bookmarkStart w:id="9122" w:name="_Toc58915917"/>
      <w:bookmarkStart w:id="9123" w:name="_Toc58918098"/>
      <w:bookmarkStart w:id="9124" w:name="_Toc66693968"/>
      <w:bookmarkStart w:id="9125" w:name="_Toc74915935"/>
      <w:bookmarkStart w:id="9126" w:name="_Toc76114560"/>
      <w:bookmarkStart w:id="9127" w:name="_Toc76544446"/>
      <w:bookmarkStart w:id="9128" w:name="_Toc82536568"/>
      <w:bookmarkStart w:id="9129" w:name="_Toc89952861"/>
      <w:bookmarkStart w:id="9130" w:name="_Toc98766677"/>
      <w:bookmarkStart w:id="9131" w:name="_Toc99703040"/>
      <w:bookmarkStart w:id="9132" w:name="_Toc106206828"/>
      <w:bookmarkStart w:id="9133" w:name="_Toc115080830"/>
      <w:bookmarkStart w:id="9134" w:name="_Toc121999721"/>
      <w:bookmarkStart w:id="9135" w:name="_Toc124153894"/>
      <w:bookmarkStart w:id="9136" w:name="_Toc124154669"/>
      <w:bookmarkStart w:id="9137" w:name="_Toc131560524"/>
      <w:bookmarkStart w:id="9138" w:name="_Toc137394224"/>
      <w:bookmarkStart w:id="9139" w:name="_Toc163475330"/>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140" w:name="_Toc21102942"/>
      <w:bookmarkStart w:id="9141" w:name="_Toc29810791"/>
      <w:bookmarkStart w:id="9142" w:name="_Toc36636143"/>
      <w:bookmarkStart w:id="9143" w:name="_Toc37273089"/>
      <w:bookmarkStart w:id="9144" w:name="_Toc45886169"/>
      <w:bookmarkStart w:id="9145" w:name="_Toc53183248"/>
      <w:bookmarkStart w:id="9146" w:name="_Toc58915918"/>
      <w:bookmarkStart w:id="9147" w:name="_Toc58918099"/>
      <w:bookmarkStart w:id="9148" w:name="_Toc66693969"/>
      <w:bookmarkStart w:id="9149" w:name="_Toc74915936"/>
      <w:bookmarkStart w:id="9150" w:name="_Toc76114561"/>
      <w:bookmarkStart w:id="9151" w:name="_Toc76544447"/>
      <w:bookmarkStart w:id="9152" w:name="_Toc82536569"/>
      <w:bookmarkStart w:id="9153" w:name="_Toc89952862"/>
      <w:bookmarkStart w:id="9154" w:name="_Toc98766678"/>
      <w:bookmarkStart w:id="9155" w:name="_Toc99703041"/>
      <w:bookmarkStart w:id="9156" w:name="_Toc106206829"/>
      <w:bookmarkStart w:id="9157" w:name="_Toc115080831"/>
      <w:bookmarkStart w:id="9158" w:name="_Toc121999722"/>
      <w:bookmarkStart w:id="9159" w:name="_Toc124153895"/>
      <w:bookmarkStart w:id="9160" w:name="_Toc124154670"/>
      <w:bookmarkStart w:id="9161" w:name="_Toc131560525"/>
      <w:bookmarkStart w:id="9162" w:name="_Toc137394225"/>
      <w:bookmarkStart w:id="9163" w:name="_Toc16347533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77777777"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77777777" w:rsidR="00644E6B" w:rsidRPr="00931575" w:rsidRDefault="00644E6B" w:rsidP="00644E6B">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164" w:name="_Toc21102943"/>
      <w:bookmarkStart w:id="9165" w:name="_Toc29810792"/>
      <w:bookmarkStart w:id="9166" w:name="_Toc36636144"/>
      <w:bookmarkStart w:id="9167" w:name="_Toc37273090"/>
      <w:bookmarkStart w:id="9168" w:name="_Toc45886170"/>
      <w:bookmarkStart w:id="9169" w:name="_Toc53183249"/>
      <w:bookmarkStart w:id="9170" w:name="_Toc58915919"/>
      <w:bookmarkStart w:id="9171" w:name="_Toc58918100"/>
      <w:bookmarkStart w:id="9172" w:name="_Toc66693970"/>
      <w:bookmarkStart w:id="9173" w:name="_Toc74915937"/>
      <w:bookmarkStart w:id="9174" w:name="_Toc76114562"/>
      <w:bookmarkStart w:id="9175" w:name="_Toc76544448"/>
      <w:bookmarkStart w:id="9176" w:name="_Toc82536570"/>
      <w:bookmarkStart w:id="9177" w:name="_Toc89952863"/>
      <w:bookmarkStart w:id="9178" w:name="_Toc98766679"/>
      <w:bookmarkStart w:id="9179" w:name="_Toc99703042"/>
      <w:bookmarkStart w:id="9180" w:name="_Toc106206830"/>
      <w:bookmarkStart w:id="9181" w:name="_Toc115080832"/>
      <w:bookmarkStart w:id="9182" w:name="_Toc121999723"/>
      <w:bookmarkStart w:id="9183" w:name="_Toc124153896"/>
      <w:bookmarkStart w:id="9184" w:name="_Toc124154671"/>
      <w:bookmarkStart w:id="9185" w:name="_Toc131560526"/>
      <w:bookmarkStart w:id="9186" w:name="_Toc137394226"/>
      <w:bookmarkStart w:id="9187" w:name="_Toc16347533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9475D2" w14:textId="77777777" w:rsidR="00C45907" w:rsidRPr="00931575" w:rsidRDefault="00C45907" w:rsidP="00C45907">
      <w:pPr>
        <w:pStyle w:val="Heading4"/>
      </w:pPr>
      <w:bookmarkStart w:id="9188" w:name="_Toc21102944"/>
      <w:bookmarkStart w:id="9189" w:name="_Toc29810793"/>
      <w:bookmarkStart w:id="9190" w:name="_Toc36636145"/>
      <w:bookmarkStart w:id="9191" w:name="_Toc37273091"/>
      <w:bookmarkStart w:id="9192" w:name="_Toc45886171"/>
      <w:bookmarkStart w:id="9193" w:name="_Toc53183250"/>
      <w:bookmarkStart w:id="9194" w:name="_Toc58915920"/>
      <w:bookmarkStart w:id="9195" w:name="_Toc58918101"/>
      <w:bookmarkStart w:id="9196" w:name="_Toc66693971"/>
      <w:bookmarkStart w:id="9197" w:name="_Toc74915938"/>
      <w:bookmarkStart w:id="9198" w:name="_Toc76114563"/>
      <w:bookmarkStart w:id="9199" w:name="_Toc76544449"/>
      <w:bookmarkStart w:id="9200" w:name="_Toc82536571"/>
      <w:bookmarkStart w:id="9201" w:name="_Toc89952864"/>
      <w:bookmarkStart w:id="9202" w:name="_Toc98766680"/>
      <w:bookmarkStart w:id="9203" w:name="_Toc99703043"/>
      <w:bookmarkStart w:id="9204" w:name="_Toc106206831"/>
      <w:bookmarkStart w:id="9205" w:name="_Toc115080833"/>
      <w:bookmarkStart w:id="9206" w:name="_Toc121999724"/>
      <w:bookmarkStart w:id="9207" w:name="_Toc124153897"/>
      <w:bookmarkStart w:id="9208" w:name="_Toc124154672"/>
      <w:bookmarkStart w:id="9209" w:name="_Toc131560527"/>
      <w:bookmarkStart w:id="9210" w:name="_Toc137394227"/>
      <w:bookmarkStart w:id="9211" w:name="_Toc163475333"/>
      <w:r w:rsidRPr="00931575">
        <w:t>8.2.</w:t>
      </w:r>
      <w:r w:rsidRPr="00931575">
        <w:rPr>
          <w:rFonts w:hint="eastAsia"/>
        </w:rPr>
        <w:t>2.1</w:t>
      </w:r>
      <w:r w:rsidRPr="00931575">
        <w:tab/>
        <w:t>Definition and applicability</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212" w:name="_Toc21102945"/>
      <w:bookmarkStart w:id="9213" w:name="_Toc29810794"/>
      <w:bookmarkStart w:id="9214" w:name="_Toc36636146"/>
      <w:bookmarkStart w:id="9215" w:name="_Toc37273092"/>
      <w:bookmarkStart w:id="9216" w:name="_Toc45886172"/>
      <w:bookmarkStart w:id="9217" w:name="_Toc53183251"/>
      <w:bookmarkStart w:id="9218" w:name="_Toc58915921"/>
      <w:bookmarkStart w:id="9219" w:name="_Toc58918102"/>
      <w:bookmarkStart w:id="9220" w:name="_Toc66693972"/>
      <w:bookmarkStart w:id="9221" w:name="_Toc74915939"/>
      <w:bookmarkStart w:id="9222" w:name="_Toc76114564"/>
      <w:bookmarkStart w:id="9223" w:name="_Toc76544450"/>
      <w:bookmarkStart w:id="9224" w:name="_Toc82536572"/>
      <w:bookmarkStart w:id="9225" w:name="_Toc89952865"/>
      <w:bookmarkStart w:id="9226" w:name="_Toc98766681"/>
      <w:bookmarkStart w:id="9227" w:name="_Toc99703044"/>
      <w:bookmarkStart w:id="9228" w:name="_Toc106206832"/>
      <w:bookmarkStart w:id="9229" w:name="_Toc115080834"/>
      <w:bookmarkStart w:id="9230" w:name="_Toc121999725"/>
      <w:bookmarkStart w:id="9231" w:name="_Toc124153898"/>
      <w:bookmarkStart w:id="9232" w:name="_Toc124154673"/>
      <w:bookmarkStart w:id="9233" w:name="_Toc131560528"/>
      <w:bookmarkStart w:id="9234" w:name="_Toc137394228"/>
      <w:bookmarkStart w:id="9235" w:name="_Toc163475334"/>
      <w:r w:rsidRPr="00931575">
        <w:t>8.2.</w:t>
      </w:r>
      <w:r w:rsidRPr="00931575">
        <w:rPr>
          <w:rFonts w:hint="eastAsia"/>
        </w:rPr>
        <w:t>2.</w:t>
      </w:r>
      <w:r w:rsidRPr="00931575">
        <w:t>2</w:t>
      </w:r>
      <w:r w:rsidRPr="00931575">
        <w:tab/>
        <w:t>Minimum Requirement</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236" w:name="_Toc21102946"/>
      <w:bookmarkStart w:id="9237" w:name="_Toc29810795"/>
      <w:bookmarkStart w:id="9238" w:name="_Toc36636147"/>
      <w:bookmarkStart w:id="9239" w:name="_Toc37273093"/>
      <w:bookmarkStart w:id="9240" w:name="_Toc45886173"/>
      <w:bookmarkStart w:id="9241" w:name="_Toc53183252"/>
      <w:bookmarkStart w:id="9242" w:name="_Toc58915922"/>
      <w:bookmarkStart w:id="9243" w:name="_Toc58918103"/>
      <w:bookmarkStart w:id="9244" w:name="_Toc66693973"/>
      <w:bookmarkStart w:id="9245" w:name="_Toc74915940"/>
      <w:bookmarkStart w:id="9246" w:name="_Toc76114565"/>
      <w:bookmarkStart w:id="9247" w:name="_Toc76544451"/>
      <w:bookmarkStart w:id="9248" w:name="_Toc82536573"/>
      <w:bookmarkStart w:id="9249" w:name="_Toc89952866"/>
      <w:bookmarkStart w:id="9250" w:name="_Toc98766682"/>
      <w:bookmarkStart w:id="9251" w:name="_Toc99703045"/>
      <w:bookmarkStart w:id="9252" w:name="_Toc106206833"/>
      <w:bookmarkStart w:id="9253" w:name="_Toc115080835"/>
      <w:bookmarkStart w:id="9254" w:name="_Toc121999726"/>
      <w:bookmarkStart w:id="9255" w:name="_Toc124153899"/>
      <w:bookmarkStart w:id="9256" w:name="_Toc124154674"/>
      <w:bookmarkStart w:id="9257" w:name="_Toc131560529"/>
      <w:bookmarkStart w:id="9258" w:name="_Toc137394229"/>
      <w:bookmarkStart w:id="9259" w:name="_Toc163475335"/>
      <w:r w:rsidRPr="00931575">
        <w:t>8.2.</w:t>
      </w:r>
      <w:r w:rsidRPr="00931575">
        <w:rPr>
          <w:rFonts w:hint="eastAsia"/>
        </w:rPr>
        <w:t>2.</w:t>
      </w:r>
      <w:r w:rsidRPr="00931575">
        <w:t>3</w:t>
      </w:r>
      <w:r w:rsidRPr="00931575">
        <w:tab/>
        <w:t>Test Purpose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260" w:name="_Toc21102947"/>
      <w:bookmarkStart w:id="9261" w:name="_Toc29810796"/>
      <w:bookmarkStart w:id="9262" w:name="_Toc36636148"/>
      <w:bookmarkStart w:id="9263" w:name="_Toc37273094"/>
      <w:bookmarkStart w:id="9264" w:name="_Toc45886174"/>
      <w:bookmarkStart w:id="9265" w:name="_Toc53183253"/>
      <w:bookmarkStart w:id="9266" w:name="_Toc58915923"/>
      <w:bookmarkStart w:id="9267" w:name="_Toc58918104"/>
      <w:bookmarkStart w:id="9268" w:name="_Toc66693974"/>
      <w:bookmarkStart w:id="9269" w:name="_Toc74915941"/>
      <w:bookmarkStart w:id="9270" w:name="_Toc76114566"/>
      <w:bookmarkStart w:id="9271" w:name="_Toc76544452"/>
      <w:bookmarkStart w:id="9272" w:name="_Toc82536574"/>
      <w:bookmarkStart w:id="9273" w:name="_Toc89952867"/>
      <w:bookmarkStart w:id="9274" w:name="_Toc98766683"/>
      <w:bookmarkStart w:id="9275" w:name="_Toc99703046"/>
      <w:bookmarkStart w:id="9276" w:name="_Toc106206834"/>
      <w:bookmarkStart w:id="9277" w:name="_Toc115080836"/>
      <w:bookmarkStart w:id="9278" w:name="_Toc121999727"/>
      <w:bookmarkStart w:id="9279" w:name="_Toc124153900"/>
      <w:bookmarkStart w:id="9280" w:name="_Toc124154675"/>
      <w:bookmarkStart w:id="9281" w:name="_Toc131560530"/>
      <w:bookmarkStart w:id="9282" w:name="_Toc137394230"/>
      <w:bookmarkStart w:id="9283" w:name="_Toc163475336"/>
      <w:r w:rsidRPr="00931575">
        <w:t>8.2.</w:t>
      </w:r>
      <w:r w:rsidRPr="00931575">
        <w:rPr>
          <w:rFonts w:hint="eastAsia"/>
        </w:rPr>
        <w:t>2.</w:t>
      </w:r>
      <w:r w:rsidRPr="00931575">
        <w:t>4</w:t>
      </w:r>
      <w:r w:rsidRPr="00931575">
        <w:tab/>
        <w:t>Method of test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FCB0D33" w14:textId="77777777" w:rsidR="00C45907" w:rsidRPr="00931575" w:rsidRDefault="00C45907" w:rsidP="00C45907">
      <w:pPr>
        <w:pStyle w:val="Heading5"/>
      </w:pPr>
      <w:bookmarkStart w:id="9284" w:name="_Toc21102948"/>
      <w:bookmarkStart w:id="9285" w:name="_Toc29810797"/>
      <w:bookmarkStart w:id="9286" w:name="_Toc36636149"/>
      <w:bookmarkStart w:id="9287" w:name="_Toc37273095"/>
      <w:bookmarkStart w:id="9288" w:name="_Toc45886175"/>
      <w:bookmarkStart w:id="9289" w:name="_Toc53183254"/>
      <w:bookmarkStart w:id="9290" w:name="_Toc58915924"/>
      <w:bookmarkStart w:id="9291" w:name="_Toc58918105"/>
      <w:bookmarkStart w:id="9292" w:name="_Toc66693975"/>
      <w:bookmarkStart w:id="9293" w:name="_Toc74915942"/>
      <w:bookmarkStart w:id="9294" w:name="_Toc76114567"/>
      <w:bookmarkStart w:id="9295" w:name="_Toc76544453"/>
      <w:bookmarkStart w:id="9296" w:name="_Toc82536575"/>
      <w:bookmarkStart w:id="9297" w:name="_Toc89952868"/>
      <w:bookmarkStart w:id="9298" w:name="_Toc98766684"/>
      <w:bookmarkStart w:id="9299" w:name="_Toc99703047"/>
      <w:bookmarkStart w:id="9300" w:name="_Toc106206835"/>
      <w:bookmarkStart w:id="9301" w:name="_Toc115080837"/>
      <w:bookmarkStart w:id="9302" w:name="_Toc121999728"/>
      <w:bookmarkStart w:id="9303" w:name="_Toc124153901"/>
      <w:bookmarkStart w:id="9304" w:name="_Toc124154676"/>
      <w:bookmarkStart w:id="9305" w:name="_Toc131560531"/>
      <w:bookmarkStart w:id="9306" w:name="_Toc137394231"/>
      <w:bookmarkStart w:id="9307" w:name="_Toc163475337"/>
      <w:r w:rsidRPr="00931575">
        <w:t>8.2.2.4.1</w:t>
      </w:r>
      <w:r w:rsidRPr="00931575">
        <w:rPr>
          <w:rFonts w:hint="eastAsia"/>
        </w:rPr>
        <w:tab/>
      </w:r>
      <w:r w:rsidRPr="00931575">
        <w:t>Initial Conditions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930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309" w:name="_Toc29810798"/>
      <w:bookmarkStart w:id="9310" w:name="_Toc36636150"/>
      <w:bookmarkStart w:id="9311" w:name="_Toc37273096"/>
      <w:bookmarkStart w:id="9312" w:name="_Toc45886176"/>
      <w:bookmarkStart w:id="9313" w:name="_Toc53183255"/>
      <w:bookmarkStart w:id="9314" w:name="_Toc58915925"/>
      <w:bookmarkStart w:id="9315" w:name="_Toc58918106"/>
      <w:bookmarkStart w:id="9316" w:name="_Toc66693976"/>
      <w:bookmarkStart w:id="9317" w:name="_Toc74915943"/>
      <w:bookmarkStart w:id="9318" w:name="_Toc76114568"/>
      <w:bookmarkStart w:id="9319" w:name="_Toc76544454"/>
      <w:bookmarkStart w:id="9320" w:name="_Toc82536576"/>
      <w:bookmarkStart w:id="9321" w:name="_Toc89952869"/>
      <w:bookmarkStart w:id="9322" w:name="_Toc98766685"/>
      <w:bookmarkStart w:id="9323" w:name="_Toc99703048"/>
      <w:bookmarkStart w:id="9324" w:name="_Toc106206836"/>
      <w:bookmarkStart w:id="9325" w:name="_Toc115080838"/>
      <w:bookmarkStart w:id="9326" w:name="_Toc121999729"/>
      <w:bookmarkStart w:id="9327" w:name="_Toc124153902"/>
      <w:bookmarkStart w:id="9328" w:name="_Toc124154677"/>
      <w:bookmarkStart w:id="9329" w:name="_Toc131560532"/>
      <w:bookmarkStart w:id="9330" w:name="_Toc137394232"/>
      <w:bookmarkStart w:id="9331" w:name="_Toc163475338"/>
      <w:r w:rsidRPr="00931575">
        <w:t>8.2.</w:t>
      </w:r>
      <w:r w:rsidRPr="00931575">
        <w:rPr>
          <w:rFonts w:hint="eastAsia"/>
        </w:rPr>
        <w:t>2.</w:t>
      </w:r>
      <w:r w:rsidRPr="00931575">
        <w:t>4.2</w:t>
      </w:r>
      <w:r w:rsidRPr="00931575">
        <w:tab/>
        <w:t>Procedure</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332" w:name="_Toc21102950"/>
      <w:bookmarkStart w:id="9333" w:name="_Toc29810799"/>
      <w:bookmarkStart w:id="9334" w:name="_Toc36636151"/>
      <w:bookmarkStart w:id="9335" w:name="_Toc37273097"/>
      <w:bookmarkStart w:id="9336" w:name="_Toc45886177"/>
      <w:bookmarkStart w:id="9337" w:name="_Toc53183256"/>
      <w:bookmarkStart w:id="9338" w:name="_Toc58915926"/>
      <w:bookmarkStart w:id="9339" w:name="_Toc58918107"/>
      <w:bookmarkStart w:id="9340" w:name="_Toc66693977"/>
      <w:bookmarkStart w:id="9341" w:name="_Toc74915944"/>
      <w:bookmarkStart w:id="9342" w:name="_Toc76114569"/>
      <w:bookmarkStart w:id="9343" w:name="_Toc76544455"/>
      <w:bookmarkStart w:id="9344" w:name="_Toc82536577"/>
      <w:bookmarkStart w:id="9345" w:name="_Toc89952870"/>
      <w:bookmarkStart w:id="9346" w:name="_Toc98766686"/>
      <w:bookmarkStart w:id="9347" w:name="_Toc99703049"/>
      <w:bookmarkStart w:id="9348" w:name="_Toc106206837"/>
      <w:bookmarkStart w:id="9349" w:name="_Toc115080839"/>
      <w:bookmarkStart w:id="9350" w:name="_Toc121999730"/>
      <w:bookmarkStart w:id="9351" w:name="_Toc124153903"/>
      <w:bookmarkStart w:id="9352" w:name="_Toc124154678"/>
      <w:bookmarkStart w:id="9353" w:name="_Toc131560533"/>
      <w:bookmarkStart w:id="9354" w:name="_Toc137394233"/>
      <w:bookmarkStart w:id="9355" w:name="_Toc163475339"/>
      <w:r w:rsidRPr="00931575">
        <w:t>8.2.</w:t>
      </w:r>
      <w:r w:rsidRPr="00931575">
        <w:rPr>
          <w:rFonts w:hint="eastAsia"/>
        </w:rPr>
        <w:t>2.</w:t>
      </w:r>
      <w:r w:rsidRPr="00931575">
        <w:t>5</w:t>
      </w:r>
      <w:r w:rsidRPr="00931575">
        <w:tab/>
        <w:t>Test Requirement</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3D50A1E" w14:textId="77777777" w:rsidR="00C45907" w:rsidRPr="00931575" w:rsidRDefault="00C45907" w:rsidP="00C45907">
      <w:pPr>
        <w:pStyle w:val="Heading5"/>
        <w:rPr>
          <w:rFonts w:cs="Arial"/>
          <w:i/>
          <w:iCs/>
          <w:szCs w:val="22"/>
          <w:lang w:eastAsia="zh-CN"/>
        </w:rPr>
      </w:pPr>
      <w:bookmarkStart w:id="9356" w:name="_Toc21102951"/>
      <w:bookmarkStart w:id="9357" w:name="_Toc29810800"/>
      <w:bookmarkStart w:id="9358" w:name="_Toc36636152"/>
      <w:bookmarkStart w:id="9359" w:name="_Toc37273098"/>
      <w:bookmarkStart w:id="9360" w:name="_Toc45886178"/>
      <w:bookmarkStart w:id="9361" w:name="_Toc53183257"/>
      <w:bookmarkStart w:id="9362" w:name="_Toc58915927"/>
      <w:bookmarkStart w:id="9363" w:name="_Toc58918108"/>
      <w:bookmarkStart w:id="9364" w:name="_Toc66693978"/>
      <w:bookmarkStart w:id="9365" w:name="_Toc74915945"/>
      <w:bookmarkStart w:id="9366" w:name="_Toc76114570"/>
      <w:bookmarkStart w:id="9367" w:name="_Toc76544456"/>
      <w:bookmarkStart w:id="9368" w:name="_Toc82536578"/>
      <w:bookmarkStart w:id="9369" w:name="_Toc89952871"/>
      <w:bookmarkStart w:id="9370" w:name="_Toc98766687"/>
      <w:bookmarkStart w:id="9371" w:name="_Toc99703050"/>
      <w:bookmarkStart w:id="9372" w:name="_Toc106206838"/>
      <w:bookmarkStart w:id="9373" w:name="_Toc115080840"/>
      <w:bookmarkStart w:id="9374" w:name="_Toc121999731"/>
      <w:bookmarkStart w:id="9375" w:name="_Toc124153904"/>
      <w:bookmarkStart w:id="9376" w:name="_Toc124154679"/>
      <w:bookmarkStart w:id="9377" w:name="_Toc131560534"/>
      <w:bookmarkStart w:id="9378" w:name="_Toc137394234"/>
      <w:bookmarkStart w:id="9379" w:name="_Toc16347534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9380" w:name="_Toc21102952"/>
      <w:bookmarkStart w:id="9381" w:name="_Toc29810801"/>
      <w:bookmarkStart w:id="9382" w:name="_Toc36636153"/>
      <w:bookmarkStart w:id="9383" w:name="_Toc37273099"/>
      <w:bookmarkStart w:id="9384" w:name="_Toc45886179"/>
      <w:bookmarkStart w:id="9385" w:name="_Toc53183258"/>
      <w:bookmarkStart w:id="9386" w:name="_Toc58915928"/>
      <w:bookmarkStart w:id="9387" w:name="_Toc58918109"/>
      <w:bookmarkStart w:id="9388" w:name="_Toc66693979"/>
      <w:bookmarkStart w:id="9389" w:name="_Toc74915946"/>
      <w:bookmarkStart w:id="9390" w:name="_Toc76114571"/>
      <w:bookmarkStart w:id="9391" w:name="_Toc76544457"/>
      <w:bookmarkStart w:id="9392" w:name="_Toc82536579"/>
      <w:bookmarkStart w:id="9393" w:name="_Toc89952872"/>
      <w:bookmarkStart w:id="9394" w:name="_Toc98766688"/>
      <w:bookmarkStart w:id="9395" w:name="_Toc99703051"/>
      <w:bookmarkStart w:id="9396" w:name="_Toc106206839"/>
      <w:bookmarkStart w:id="9397" w:name="_Toc115080841"/>
      <w:bookmarkStart w:id="9398" w:name="_Toc121999732"/>
      <w:bookmarkStart w:id="9399" w:name="_Toc124153905"/>
      <w:bookmarkStart w:id="9400" w:name="_Toc124154680"/>
      <w:bookmarkStart w:id="9401" w:name="_Toc131560535"/>
      <w:bookmarkStart w:id="9402" w:name="_Toc137394235"/>
      <w:bookmarkStart w:id="9403" w:name="_Toc16347534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77777777" w:rsidR="00644E6B" w:rsidRPr="00973DE7" w:rsidRDefault="00644E6B" w:rsidP="00644E6B">
            <w:pPr>
              <w:pStyle w:val="TAH"/>
              <w:rPr>
                <w:b w:val="0"/>
                <w:bCs/>
              </w:rPr>
            </w:pPr>
            <w:r w:rsidRPr="00973DE7">
              <w:rPr>
                <w:b w:val="0"/>
                <w:bCs/>
                <w:lang w:eastAsia="zh-CN"/>
              </w:rPr>
              <w:t>G-FR2-A3B-4</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77777777" w:rsidR="00632C7C" w:rsidRPr="00B17C7D" w:rsidRDefault="00632C7C" w:rsidP="001A6C5F">
            <w:pPr>
              <w:pStyle w:val="TAH"/>
              <w:rPr>
                <w:b w:val="0"/>
                <w:bCs/>
              </w:rPr>
            </w:pPr>
            <w:r w:rsidRPr="00B17C7D">
              <w:rPr>
                <w:b w:val="0"/>
                <w:bCs/>
                <w:lang w:eastAsia="zh-CN"/>
              </w:rPr>
              <w:t>G-FR2-A3B-5</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9404" w:name="_Toc21102953"/>
      <w:bookmarkStart w:id="9405" w:name="_Toc29810802"/>
      <w:bookmarkStart w:id="9406" w:name="_Toc36636154"/>
      <w:bookmarkStart w:id="9407" w:name="_Toc37273100"/>
      <w:bookmarkStart w:id="9408" w:name="_Toc45886180"/>
      <w:bookmarkStart w:id="9409" w:name="_Toc53183259"/>
      <w:bookmarkStart w:id="9410" w:name="_Toc58915929"/>
      <w:bookmarkStart w:id="9411" w:name="_Toc58918110"/>
      <w:bookmarkStart w:id="9412" w:name="_Toc66693980"/>
      <w:bookmarkStart w:id="9413" w:name="_Toc74915947"/>
      <w:bookmarkStart w:id="9414" w:name="_Toc76114572"/>
      <w:bookmarkStart w:id="9415" w:name="_Toc76544458"/>
      <w:bookmarkStart w:id="9416" w:name="_Toc82536580"/>
      <w:bookmarkStart w:id="9417" w:name="_Toc89952873"/>
      <w:bookmarkStart w:id="9418" w:name="_Toc98766689"/>
      <w:bookmarkStart w:id="9419" w:name="_Toc99703052"/>
      <w:bookmarkStart w:id="9420" w:name="_Toc106206840"/>
      <w:bookmarkStart w:id="9421" w:name="_Toc115080842"/>
      <w:bookmarkStart w:id="9422" w:name="_Toc121999733"/>
      <w:bookmarkStart w:id="9423" w:name="_Toc124153906"/>
      <w:bookmarkStart w:id="9424" w:name="_Toc124154681"/>
      <w:bookmarkStart w:id="9425" w:name="_Toc131560536"/>
      <w:bookmarkStart w:id="9426" w:name="_Toc137394236"/>
      <w:bookmarkStart w:id="9427" w:name="_Toc16347534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E1F80EA" w14:textId="77777777" w:rsidR="00C45907" w:rsidRPr="00931575" w:rsidRDefault="00C45907" w:rsidP="00C45907">
      <w:pPr>
        <w:pStyle w:val="Heading4"/>
      </w:pPr>
      <w:bookmarkStart w:id="9428" w:name="_Toc21102954"/>
      <w:bookmarkStart w:id="9429" w:name="_Toc29810803"/>
      <w:bookmarkStart w:id="9430" w:name="_Toc36636155"/>
      <w:bookmarkStart w:id="9431" w:name="_Toc37273101"/>
      <w:bookmarkStart w:id="9432" w:name="_Toc45886181"/>
      <w:bookmarkStart w:id="9433" w:name="_Toc53183260"/>
      <w:bookmarkStart w:id="9434" w:name="_Toc58915930"/>
      <w:bookmarkStart w:id="9435" w:name="_Toc58918111"/>
      <w:bookmarkStart w:id="9436" w:name="_Toc66693981"/>
      <w:bookmarkStart w:id="9437" w:name="_Toc74915948"/>
      <w:bookmarkStart w:id="9438" w:name="_Toc76114573"/>
      <w:bookmarkStart w:id="9439" w:name="_Toc76544459"/>
      <w:bookmarkStart w:id="9440" w:name="_Toc82536581"/>
      <w:bookmarkStart w:id="9441" w:name="_Toc89952874"/>
      <w:bookmarkStart w:id="9442" w:name="_Toc98766690"/>
      <w:bookmarkStart w:id="9443" w:name="_Toc99703053"/>
      <w:bookmarkStart w:id="9444" w:name="_Toc106206841"/>
      <w:bookmarkStart w:id="9445" w:name="_Toc115080843"/>
      <w:bookmarkStart w:id="9446" w:name="_Toc121999734"/>
      <w:bookmarkStart w:id="9447" w:name="_Toc124153907"/>
      <w:bookmarkStart w:id="9448" w:name="_Toc124154682"/>
      <w:bookmarkStart w:id="9449" w:name="_Toc131560537"/>
      <w:bookmarkStart w:id="9450" w:name="_Toc137394237"/>
      <w:bookmarkStart w:id="9451" w:name="_Toc163475343"/>
      <w:r w:rsidRPr="00931575">
        <w:t>8.2.</w:t>
      </w:r>
      <w:r w:rsidRPr="00931575">
        <w:rPr>
          <w:rFonts w:hint="eastAsia"/>
        </w:rPr>
        <w:t>3.1</w:t>
      </w:r>
      <w:r w:rsidRPr="00931575">
        <w:tab/>
        <w:t>Definition and applicability</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452" w:name="_Toc21102955"/>
      <w:bookmarkStart w:id="9453" w:name="_Toc29810804"/>
      <w:bookmarkStart w:id="9454" w:name="_Toc36636156"/>
      <w:bookmarkStart w:id="9455" w:name="_Toc37273102"/>
      <w:bookmarkStart w:id="9456" w:name="_Toc45886182"/>
      <w:bookmarkStart w:id="9457" w:name="_Toc53183261"/>
      <w:bookmarkStart w:id="9458" w:name="_Toc58915931"/>
      <w:bookmarkStart w:id="9459" w:name="_Toc58918112"/>
      <w:bookmarkStart w:id="9460" w:name="_Toc66693982"/>
      <w:bookmarkStart w:id="9461" w:name="_Toc74915949"/>
      <w:bookmarkStart w:id="9462" w:name="_Toc76114574"/>
      <w:bookmarkStart w:id="9463" w:name="_Toc76544460"/>
      <w:bookmarkStart w:id="9464" w:name="_Toc82536582"/>
      <w:bookmarkStart w:id="9465" w:name="_Toc89952875"/>
      <w:bookmarkStart w:id="9466" w:name="_Toc98766691"/>
      <w:bookmarkStart w:id="9467" w:name="_Toc99703054"/>
      <w:bookmarkStart w:id="9468" w:name="_Toc106206842"/>
      <w:bookmarkStart w:id="9469" w:name="_Toc115080844"/>
      <w:bookmarkStart w:id="9470" w:name="_Toc121999735"/>
      <w:bookmarkStart w:id="9471" w:name="_Toc124153908"/>
      <w:bookmarkStart w:id="9472" w:name="_Toc124154683"/>
      <w:bookmarkStart w:id="9473" w:name="_Toc131560538"/>
      <w:bookmarkStart w:id="9474" w:name="_Toc137394238"/>
      <w:bookmarkStart w:id="9475" w:name="_Toc163475344"/>
      <w:r w:rsidRPr="00931575">
        <w:t>8.2.</w:t>
      </w:r>
      <w:r w:rsidRPr="00931575">
        <w:rPr>
          <w:rFonts w:hint="eastAsia"/>
        </w:rPr>
        <w:t>3.</w:t>
      </w:r>
      <w:r w:rsidRPr="00931575">
        <w:t>2</w:t>
      </w:r>
      <w:r w:rsidRPr="00931575">
        <w:tab/>
        <w:t>Minimum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476" w:name="_Toc21102956"/>
      <w:bookmarkStart w:id="9477" w:name="_Toc29810805"/>
      <w:bookmarkStart w:id="9478" w:name="_Toc36636157"/>
      <w:bookmarkStart w:id="9479" w:name="_Toc37273103"/>
      <w:bookmarkStart w:id="9480" w:name="_Toc45886183"/>
      <w:bookmarkStart w:id="9481" w:name="_Toc53183262"/>
      <w:bookmarkStart w:id="9482" w:name="_Toc58915932"/>
      <w:bookmarkStart w:id="9483" w:name="_Toc58918113"/>
      <w:bookmarkStart w:id="9484" w:name="_Toc66693983"/>
      <w:bookmarkStart w:id="9485" w:name="_Toc74915950"/>
      <w:bookmarkStart w:id="9486" w:name="_Toc76114575"/>
      <w:bookmarkStart w:id="9487" w:name="_Toc76544461"/>
      <w:bookmarkStart w:id="9488" w:name="_Toc82536583"/>
      <w:bookmarkStart w:id="9489" w:name="_Toc89952876"/>
      <w:bookmarkStart w:id="9490" w:name="_Toc98766692"/>
      <w:bookmarkStart w:id="9491" w:name="_Toc99703055"/>
      <w:bookmarkStart w:id="9492" w:name="_Toc106206843"/>
      <w:bookmarkStart w:id="9493" w:name="_Toc115080845"/>
      <w:bookmarkStart w:id="9494" w:name="_Toc121999736"/>
      <w:bookmarkStart w:id="9495" w:name="_Toc124153909"/>
      <w:bookmarkStart w:id="9496" w:name="_Toc124154684"/>
      <w:bookmarkStart w:id="9497" w:name="_Toc131560539"/>
      <w:bookmarkStart w:id="9498" w:name="_Toc137394239"/>
      <w:bookmarkStart w:id="9499" w:name="_Toc163475345"/>
      <w:r w:rsidRPr="00931575">
        <w:lastRenderedPageBreak/>
        <w:t>8.2.</w:t>
      </w:r>
      <w:r w:rsidRPr="00931575">
        <w:rPr>
          <w:rFonts w:hint="eastAsia"/>
        </w:rPr>
        <w:t>3.</w:t>
      </w:r>
      <w:r w:rsidRPr="00931575">
        <w:t>3</w:t>
      </w:r>
      <w:r w:rsidRPr="00931575">
        <w:tab/>
        <w:t>Test purpose</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500" w:name="_Toc21102957"/>
      <w:bookmarkStart w:id="9501" w:name="_Toc29810806"/>
      <w:bookmarkStart w:id="9502" w:name="_Toc36636158"/>
      <w:bookmarkStart w:id="9503" w:name="_Toc37273104"/>
      <w:bookmarkStart w:id="9504" w:name="_Toc45886184"/>
      <w:bookmarkStart w:id="9505" w:name="_Toc53183263"/>
      <w:bookmarkStart w:id="9506" w:name="_Toc58915933"/>
      <w:bookmarkStart w:id="9507" w:name="_Toc58918114"/>
      <w:bookmarkStart w:id="9508" w:name="_Toc66693984"/>
      <w:bookmarkStart w:id="9509" w:name="_Toc74915951"/>
      <w:bookmarkStart w:id="9510" w:name="_Toc76114576"/>
      <w:bookmarkStart w:id="9511" w:name="_Toc76544462"/>
      <w:bookmarkStart w:id="9512" w:name="_Toc82536584"/>
      <w:bookmarkStart w:id="9513" w:name="_Toc89952877"/>
      <w:bookmarkStart w:id="9514" w:name="_Toc98766693"/>
      <w:bookmarkStart w:id="9515" w:name="_Toc99703056"/>
      <w:bookmarkStart w:id="9516" w:name="_Toc106206844"/>
      <w:bookmarkStart w:id="9517" w:name="_Toc115080846"/>
      <w:bookmarkStart w:id="9518" w:name="_Toc121999737"/>
      <w:bookmarkStart w:id="9519" w:name="_Toc124153910"/>
      <w:bookmarkStart w:id="9520" w:name="_Toc124154685"/>
      <w:bookmarkStart w:id="9521" w:name="_Toc131560540"/>
      <w:bookmarkStart w:id="9522" w:name="_Toc137394240"/>
      <w:bookmarkStart w:id="9523" w:name="_Toc163475346"/>
      <w:r w:rsidRPr="00931575">
        <w:t>8.2.</w:t>
      </w:r>
      <w:r w:rsidRPr="00931575">
        <w:rPr>
          <w:rFonts w:hint="eastAsia"/>
        </w:rPr>
        <w:t>3.</w:t>
      </w:r>
      <w:r w:rsidRPr="00931575">
        <w:t>4</w:t>
      </w:r>
      <w:r w:rsidRPr="00931575">
        <w:tab/>
        <w:t>Method of test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3DA80D05" w14:textId="77777777" w:rsidR="00C45907" w:rsidRPr="00931575" w:rsidRDefault="00C45907" w:rsidP="00C45907">
      <w:pPr>
        <w:pStyle w:val="Heading5"/>
      </w:pPr>
      <w:bookmarkStart w:id="9524" w:name="_Toc21102958"/>
      <w:bookmarkStart w:id="9525" w:name="_Toc29810807"/>
      <w:bookmarkStart w:id="9526" w:name="_Toc36636159"/>
      <w:bookmarkStart w:id="9527" w:name="_Toc37273105"/>
      <w:bookmarkStart w:id="9528" w:name="_Toc45886185"/>
      <w:bookmarkStart w:id="9529" w:name="_Toc53183264"/>
      <w:bookmarkStart w:id="9530" w:name="_Toc58915934"/>
      <w:bookmarkStart w:id="9531" w:name="_Toc58918115"/>
      <w:bookmarkStart w:id="9532" w:name="_Toc66693985"/>
      <w:bookmarkStart w:id="9533" w:name="_Toc74915952"/>
      <w:bookmarkStart w:id="9534" w:name="_Toc76114577"/>
      <w:bookmarkStart w:id="9535" w:name="_Toc76544463"/>
      <w:bookmarkStart w:id="9536" w:name="_Toc82536585"/>
      <w:bookmarkStart w:id="9537" w:name="_Toc89952878"/>
      <w:bookmarkStart w:id="9538" w:name="_Toc98766694"/>
      <w:bookmarkStart w:id="9539" w:name="_Toc99703057"/>
      <w:bookmarkStart w:id="9540" w:name="_Toc106206845"/>
      <w:bookmarkStart w:id="9541" w:name="_Toc115080847"/>
      <w:bookmarkStart w:id="9542" w:name="_Toc121999738"/>
      <w:bookmarkStart w:id="9543" w:name="_Toc124153911"/>
      <w:bookmarkStart w:id="9544" w:name="_Toc124154686"/>
      <w:bookmarkStart w:id="9545" w:name="_Toc131560541"/>
      <w:bookmarkStart w:id="9546" w:name="_Toc137394241"/>
      <w:bookmarkStart w:id="9547" w:name="_Toc163475347"/>
      <w:r w:rsidRPr="00931575">
        <w:t>8.2.</w:t>
      </w:r>
      <w:r w:rsidRPr="00931575">
        <w:rPr>
          <w:rFonts w:hint="eastAsia"/>
        </w:rPr>
        <w:t>3</w:t>
      </w:r>
      <w:r w:rsidRPr="00931575">
        <w:t>.4.1</w:t>
      </w:r>
      <w:r w:rsidRPr="00931575">
        <w:rPr>
          <w:rFonts w:hint="eastAsia"/>
        </w:rPr>
        <w:tab/>
      </w:r>
      <w:r w:rsidRPr="00931575">
        <w:t>Initial conditions</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954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549" w:name="_Toc29810808"/>
      <w:bookmarkStart w:id="9550" w:name="_Toc36636160"/>
      <w:bookmarkStart w:id="9551" w:name="_Toc37273106"/>
      <w:bookmarkStart w:id="9552" w:name="_Toc45886186"/>
      <w:bookmarkStart w:id="9553" w:name="_Toc53183265"/>
      <w:bookmarkStart w:id="9554" w:name="_Toc58915935"/>
      <w:bookmarkStart w:id="9555" w:name="_Toc58918116"/>
      <w:bookmarkStart w:id="9556" w:name="_Toc66693986"/>
      <w:bookmarkStart w:id="9557" w:name="_Toc74915953"/>
      <w:bookmarkStart w:id="9558" w:name="_Toc76114578"/>
      <w:bookmarkStart w:id="9559" w:name="_Toc76544464"/>
      <w:bookmarkStart w:id="9560" w:name="_Toc82536586"/>
      <w:bookmarkStart w:id="9561" w:name="_Toc89952879"/>
      <w:bookmarkStart w:id="9562" w:name="_Toc98766695"/>
      <w:bookmarkStart w:id="9563" w:name="_Toc99703058"/>
      <w:bookmarkStart w:id="9564" w:name="_Toc106206846"/>
      <w:bookmarkStart w:id="9565" w:name="_Toc115080848"/>
      <w:bookmarkStart w:id="9566" w:name="_Toc121999739"/>
      <w:bookmarkStart w:id="9567" w:name="_Toc124153912"/>
      <w:bookmarkStart w:id="9568" w:name="_Toc124154687"/>
      <w:bookmarkStart w:id="9569" w:name="_Toc131560542"/>
      <w:bookmarkStart w:id="9570" w:name="_Toc137394242"/>
      <w:bookmarkStart w:id="9571" w:name="_Toc163475348"/>
      <w:r w:rsidRPr="00931575">
        <w:t>8.2.</w:t>
      </w:r>
      <w:r w:rsidRPr="00931575">
        <w:rPr>
          <w:rFonts w:hint="eastAsia"/>
        </w:rPr>
        <w:t>3.</w:t>
      </w:r>
      <w:r w:rsidRPr="00931575">
        <w:t>4.2</w:t>
      </w:r>
      <w:r w:rsidRPr="00931575">
        <w:tab/>
        <w:t>Procedure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9572" w:name="_Toc21102960"/>
      <w:bookmarkStart w:id="957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574" w:name="_Toc36636161"/>
      <w:bookmarkStart w:id="9575" w:name="_Toc37273107"/>
      <w:bookmarkStart w:id="9576" w:name="_Toc45886187"/>
      <w:bookmarkStart w:id="9577" w:name="_Toc53183266"/>
      <w:bookmarkStart w:id="9578" w:name="_Toc58915936"/>
      <w:bookmarkStart w:id="9579" w:name="_Toc58918117"/>
      <w:bookmarkStart w:id="9580" w:name="_Toc66693987"/>
      <w:bookmarkStart w:id="9581" w:name="_Toc74915954"/>
      <w:bookmarkStart w:id="9582" w:name="_Toc76114579"/>
      <w:bookmarkStart w:id="9583" w:name="_Toc76544465"/>
      <w:bookmarkStart w:id="9584" w:name="_Toc82536587"/>
      <w:bookmarkStart w:id="9585" w:name="_Toc89952880"/>
      <w:bookmarkStart w:id="9586" w:name="_Toc98766696"/>
      <w:bookmarkStart w:id="9587" w:name="_Toc99703059"/>
      <w:bookmarkStart w:id="9588" w:name="_Toc106206847"/>
      <w:bookmarkStart w:id="9589" w:name="_Toc115080849"/>
      <w:bookmarkStart w:id="9590" w:name="_Toc121999740"/>
      <w:bookmarkStart w:id="9591" w:name="_Toc124153913"/>
      <w:bookmarkStart w:id="9592" w:name="_Toc124154688"/>
      <w:bookmarkStart w:id="9593" w:name="_Toc131560543"/>
      <w:bookmarkStart w:id="9594" w:name="_Toc137394243"/>
      <w:bookmarkStart w:id="9595" w:name="_Toc163475349"/>
      <w:r w:rsidRPr="00931575">
        <w:t>8.2.</w:t>
      </w:r>
      <w:r w:rsidRPr="00931575">
        <w:rPr>
          <w:rFonts w:hint="eastAsia"/>
        </w:rPr>
        <w:t>3.</w:t>
      </w:r>
      <w:r w:rsidRPr="00931575">
        <w:t>5</w:t>
      </w:r>
      <w:r w:rsidRPr="00931575">
        <w:tab/>
        <w:t>Test Requirement</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2F43211C" w14:textId="77777777" w:rsidR="00C45907" w:rsidRPr="00931575" w:rsidRDefault="00C45907" w:rsidP="00C45907">
      <w:pPr>
        <w:pStyle w:val="Heading5"/>
      </w:pPr>
      <w:bookmarkStart w:id="9596" w:name="_Toc21102961"/>
      <w:bookmarkStart w:id="9597" w:name="_Toc29810810"/>
      <w:bookmarkStart w:id="9598" w:name="_Toc36636162"/>
      <w:bookmarkStart w:id="9599" w:name="_Toc37273108"/>
      <w:bookmarkStart w:id="9600" w:name="_Toc45886188"/>
      <w:bookmarkStart w:id="9601" w:name="_Toc53183267"/>
      <w:bookmarkStart w:id="9602" w:name="_Toc58915937"/>
      <w:bookmarkStart w:id="9603" w:name="_Toc58918118"/>
      <w:bookmarkStart w:id="9604" w:name="_Toc66693988"/>
      <w:bookmarkStart w:id="9605" w:name="_Toc74915955"/>
      <w:bookmarkStart w:id="9606" w:name="_Toc76114580"/>
      <w:bookmarkStart w:id="9607" w:name="_Toc76544466"/>
      <w:bookmarkStart w:id="9608" w:name="_Toc82536588"/>
      <w:bookmarkStart w:id="9609" w:name="_Toc89952881"/>
      <w:bookmarkStart w:id="9610" w:name="_Toc98766697"/>
      <w:bookmarkStart w:id="9611" w:name="_Toc99703060"/>
      <w:bookmarkStart w:id="9612" w:name="_Toc106206848"/>
      <w:bookmarkStart w:id="9613" w:name="_Toc115080850"/>
      <w:bookmarkStart w:id="9614" w:name="_Toc121999741"/>
      <w:bookmarkStart w:id="9615" w:name="_Toc124153914"/>
      <w:bookmarkStart w:id="9616" w:name="_Toc124154689"/>
      <w:bookmarkStart w:id="9617" w:name="_Toc131560544"/>
      <w:bookmarkStart w:id="9618" w:name="_Toc137394244"/>
      <w:bookmarkStart w:id="9619" w:name="_Toc16347535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9620" w:name="_Toc21102962"/>
      <w:bookmarkStart w:id="9621" w:name="_Toc29810811"/>
      <w:bookmarkStart w:id="9622" w:name="_Toc36636163"/>
      <w:bookmarkStart w:id="9623" w:name="_Toc37273109"/>
      <w:bookmarkStart w:id="9624" w:name="_Toc45886189"/>
      <w:bookmarkStart w:id="9625" w:name="_Toc53183268"/>
      <w:bookmarkStart w:id="9626" w:name="_Toc58915938"/>
      <w:bookmarkStart w:id="9627" w:name="_Toc58918119"/>
      <w:bookmarkStart w:id="9628" w:name="_Toc66693989"/>
      <w:bookmarkStart w:id="9629" w:name="_Toc74915956"/>
      <w:bookmarkStart w:id="9630" w:name="_Toc76114581"/>
      <w:bookmarkStart w:id="9631" w:name="_Toc76544467"/>
      <w:bookmarkStart w:id="9632" w:name="_Toc82536589"/>
      <w:bookmarkStart w:id="9633" w:name="_Toc89952882"/>
      <w:bookmarkStart w:id="9634" w:name="_Toc98766698"/>
      <w:bookmarkStart w:id="9635" w:name="_Toc99703061"/>
      <w:bookmarkStart w:id="9636" w:name="_Toc106206849"/>
      <w:bookmarkStart w:id="9637" w:name="_Toc115080851"/>
      <w:bookmarkStart w:id="9638" w:name="_Toc121999742"/>
      <w:bookmarkStart w:id="9639" w:name="_Toc124153915"/>
      <w:bookmarkStart w:id="9640" w:name="_Toc124154690"/>
      <w:bookmarkStart w:id="9641" w:name="_Toc131560545"/>
      <w:bookmarkStart w:id="9642" w:name="_Toc137394245"/>
      <w:bookmarkStart w:id="9643" w:name="_Toc16347535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9644" w:name="_Toc5282889"/>
      <w:bookmarkStart w:id="9645" w:name="_Toc36636164"/>
      <w:bookmarkStart w:id="9646" w:name="_Toc37273110"/>
      <w:bookmarkStart w:id="9647" w:name="_Toc45886190"/>
      <w:bookmarkStart w:id="9648" w:name="_Toc53183269"/>
      <w:bookmarkStart w:id="9649" w:name="_Toc58915939"/>
      <w:bookmarkStart w:id="9650" w:name="_Toc58918120"/>
      <w:bookmarkStart w:id="9651" w:name="_Toc66693990"/>
      <w:bookmarkStart w:id="9652" w:name="_Toc74915957"/>
      <w:bookmarkStart w:id="9653" w:name="_Toc76114582"/>
      <w:bookmarkStart w:id="9654" w:name="_Toc76544468"/>
      <w:bookmarkStart w:id="9655" w:name="_Toc82536590"/>
      <w:bookmarkStart w:id="9656" w:name="_Toc89952883"/>
      <w:bookmarkStart w:id="9657" w:name="_Toc98766699"/>
      <w:bookmarkStart w:id="9658" w:name="_Toc99703062"/>
      <w:bookmarkStart w:id="9659" w:name="_Toc106206850"/>
      <w:bookmarkStart w:id="9660" w:name="_Toc115080852"/>
      <w:bookmarkStart w:id="9661" w:name="_Toc121999743"/>
      <w:bookmarkStart w:id="9662" w:name="_Toc124153916"/>
      <w:bookmarkStart w:id="9663" w:name="_Toc124154691"/>
      <w:bookmarkStart w:id="9664" w:name="_Toc131560546"/>
      <w:bookmarkStart w:id="9665" w:name="_Toc137394246"/>
      <w:bookmarkStart w:id="9666" w:name="_Toc5282896"/>
      <w:bookmarkStart w:id="9667" w:name="_Toc21102963"/>
      <w:bookmarkStart w:id="9668" w:name="_Toc29810812"/>
      <w:bookmarkStart w:id="9669" w:name="_Toc163475352"/>
      <w:r w:rsidRPr="00931575">
        <w:t>8.2.4</w:t>
      </w:r>
      <w:r w:rsidRPr="00931575">
        <w:tab/>
      </w:r>
      <w:bookmarkEnd w:id="9644"/>
      <w:r w:rsidRPr="00931575">
        <w:t>Performance requirements for PUSCH for high speed train</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9"/>
      <w:r w:rsidRPr="00931575">
        <w:t xml:space="preserve"> </w:t>
      </w:r>
    </w:p>
    <w:p w14:paraId="4ECC4E62" w14:textId="77777777" w:rsidR="00C45907" w:rsidRPr="00931575" w:rsidRDefault="00C45907" w:rsidP="00C45907">
      <w:pPr>
        <w:pStyle w:val="Heading4"/>
      </w:pPr>
      <w:bookmarkStart w:id="9670" w:name="_Toc5282890"/>
      <w:bookmarkStart w:id="9671" w:name="_Toc36636165"/>
      <w:bookmarkStart w:id="9672" w:name="_Toc37273111"/>
      <w:bookmarkStart w:id="9673" w:name="_Toc45886191"/>
      <w:bookmarkStart w:id="9674" w:name="_Toc53183270"/>
      <w:bookmarkStart w:id="9675" w:name="_Toc58915940"/>
      <w:bookmarkStart w:id="9676" w:name="_Toc58918121"/>
      <w:bookmarkStart w:id="9677" w:name="_Toc66693991"/>
      <w:bookmarkStart w:id="9678" w:name="_Toc74915958"/>
      <w:bookmarkStart w:id="9679" w:name="_Toc76114583"/>
      <w:bookmarkStart w:id="9680" w:name="_Toc76544469"/>
      <w:bookmarkStart w:id="9681" w:name="_Toc82536591"/>
      <w:bookmarkStart w:id="9682" w:name="_Toc89952884"/>
      <w:bookmarkStart w:id="9683" w:name="_Toc98766700"/>
      <w:bookmarkStart w:id="9684" w:name="_Toc99703063"/>
      <w:bookmarkStart w:id="9685" w:name="_Toc106206851"/>
      <w:bookmarkStart w:id="9686" w:name="_Toc115080853"/>
      <w:bookmarkStart w:id="9687" w:name="_Toc121999744"/>
      <w:bookmarkStart w:id="9688" w:name="_Toc124153917"/>
      <w:bookmarkStart w:id="9689" w:name="_Toc124154692"/>
      <w:bookmarkStart w:id="9690" w:name="_Toc131560547"/>
      <w:bookmarkStart w:id="9691" w:name="_Toc137394247"/>
      <w:bookmarkStart w:id="9692" w:name="_Toc163475353"/>
      <w:r w:rsidRPr="00931575">
        <w:t>8.2.4.1</w:t>
      </w:r>
      <w:r w:rsidRPr="00931575">
        <w:tab/>
        <w:t>Definition and applicability</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693" w:name="_Toc5282891"/>
      <w:bookmarkStart w:id="9694" w:name="_Toc36636166"/>
      <w:bookmarkStart w:id="9695" w:name="_Toc37273112"/>
      <w:bookmarkStart w:id="9696" w:name="_Toc45886192"/>
      <w:bookmarkStart w:id="9697" w:name="_Toc53183271"/>
      <w:bookmarkStart w:id="9698" w:name="_Toc58915941"/>
      <w:bookmarkStart w:id="9699" w:name="_Toc58918122"/>
      <w:bookmarkStart w:id="9700" w:name="_Toc66693992"/>
      <w:bookmarkStart w:id="9701" w:name="_Toc74915959"/>
      <w:bookmarkStart w:id="9702" w:name="_Toc76114584"/>
      <w:bookmarkStart w:id="9703" w:name="_Toc76544470"/>
      <w:bookmarkStart w:id="9704" w:name="_Toc82536592"/>
      <w:bookmarkStart w:id="9705" w:name="_Toc89952885"/>
      <w:bookmarkStart w:id="9706" w:name="_Toc98766701"/>
      <w:bookmarkStart w:id="9707" w:name="_Toc99703064"/>
      <w:bookmarkStart w:id="9708" w:name="_Toc106206852"/>
      <w:bookmarkStart w:id="9709" w:name="_Toc115080854"/>
      <w:bookmarkStart w:id="9710" w:name="_Toc121999745"/>
      <w:bookmarkStart w:id="9711" w:name="_Toc124153918"/>
      <w:bookmarkStart w:id="9712" w:name="_Toc124154693"/>
      <w:bookmarkStart w:id="9713" w:name="_Toc131560548"/>
      <w:bookmarkStart w:id="9714" w:name="_Toc137394248"/>
      <w:bookmarkStart w:id="9715" w:name="_Toc163475354"/>
      <w:r w:rsidRPr="00931575">
        <w:t>8.2.4.2</w:t>
      </w:r>
      <w:r w:rsidRPr="00931575">
        <w:tab/>
        <w:t>Minimum Requirement</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9A3AEBA" w14:textId="77CBF7A0" w:rsidR="00184F66" w:rsidRDefault="00184F66" w:rsidP="006F1F81">
      <w:bookmarkStart w:id="9716" w:name="_Toc5282892"/>
      <w:bookmarkStart w:id="9717" w:name="_Toc36636167"/>
      <w:bookmarkStart w:id="9718" w:name="_Toc37273113"/>
      <w:bookmarkStart w:id="9719" w:name="_Toc45886193"/>
      <w:bookmarkStart w:id="9720" w:name="_Toc53183272"/>
      <w:bookmarkStart w:id="9721" w:name="_Toc58915942"/>
      <w:bookmarkStart w:id="9722" w:name="_Toc58918123"/>
      <w:bookmarkStart w:id="9723" w:name="_Toc66693993"/>
      <w:bookmarkStart w:id="9724" w:name="_Toc74915960"/>
      <w:bookmarkStart w:id="9725" w:name="_Toc76114585"/>
      <w:bookmarkStart w:id="9726" w:name="_Toc76544471"/>
      <w:bookmarkStart w:id="9727" w:name="_Toc82536593"/>
      <w:bookmarkStart w:id="9728" w:name="_Toc89952886"/>
      <w:bookmarkStart w:id="9729" w:name="_Toc98766702"/>
      <w:bookmarkStart w:id="9730"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9731" w:name="_Toc106206853"/>
      <w:bookmarkStart w:id="9732" w:name="_Toc115080855"/>
      <w:bookmarkStart w:id="9733" w:name="_Toc121999746"/>
      <w:bookmarkStart w:id="9734" w:name="_Toc124153919"/>
      <w:bookmarkStart w:id="9735" w:name="_Toc124154694"/>
      <w:bookmarkStart w:id="9736" w:name="_Toc131560549"/>
      <w:bookmarkStart w:id="9737" w:name="_Toc137394249"/>
      <w:bookmarkStart w:id="9738" w:name="_Toc163475355"/>
      <w:r w:rsidRPr="00931575">
        <w:t>8.2.4.3</w:t>
      </w:r>
      <w:r w:rsidRPr="00931575">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739" w:name="_Toc5282893"/>
      <w:bookmarkStart w:id="9740" w:name="_Toc36636168"/>
      <w:bookmarkStart w:id="9741" w:name="_Toc37273114"/>
      <w:bookmarkStart w:id="9742" w:name="_Toc45886194"/>
      <w:bookmarkStart w:id="9743" w:name="_Toc53183273"/>
      <w:bookmarkStart w:id="9744" w:name="_Toc58915943"/>
      <w:bookmarkStart w:id="9745" w:name="_Toc58918124"/>
      <w:bookmarkStart w:id="9746" w:name="_Toc66693994"/>
      <w:bookmarkStart w:id="9747" w:name="_Toc74915961"/>
      <w:bookmarkStart w:id="9748" w:name="_Toc76114586"/>
      <w:bookmarkStart w:id="9749" w:name="_Toc76544472"/>
      <w:bookmarkStart w:id="9750" w:name="_Toc82536594"/>
      <w:bookmarkStart w:id="9751" w:name="_Toc89952887"/>
      <w:bookmarkStart w:id="9752" w:name="_Toc98766703"/>
      <w:bookmarkStart w:id="9753" w:name="_Toc99703066"/>
      <w:bookmarkStart w:id="9754" w:name="_Toc106206854"/>
      <w:bookmarkStart w:id="9755" w:name="_Toc115080856"/>
      <w:bookmarkStart w:id="9756" w:name="_Toc121999747"/>
      <w:bookmarkStart w:id="9757" w:name="_Toc124153920"/>
      <w:bookmarkStart w:id="9758" w:name="_Toc124154695"/>
      <w:bookmarkStart w:id="9759" w:name="_Toc131560550"/>
      <w:bookmarkStart w:id="9760" w:name="_Toc137394250"/>
      <w:bookmarkStart w:id="9761" w:name="_Toc163475356"/>
      <w:r w:rsidRPr="00931575">
        <w:t>8.2.4.4</w:t>
      </w:r>
      <w:r w:rsidRPr="00931575">
        <w:tab/>
        <w:t>Method of test</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FA75E34" w14:textId="77777777" w:rsidR="00C45907" w:rsidRPr="00931575" w:rsidRDefault="00C45907" w:rsidP="00C45907">
      <w:pPr>
        <w:pStyle w:val="Heading5"/>
      </w:pPr>
      <w:bookmarkStart w:id="9762" w:name="_Toc5282894"/>
      <w:bookmarkStart w:id="9763" w:name="_Toc36636169"/>
      <w:bookmarkStart w:id="9764" w:name="_Toc37273115"/>
      <w:bookmarkStart w:id="9765" w:name="_Toc45886195"/>
      <w:bookmarkStart w:id="9766" w:name="_Toc53183274"/>
      <w:bookmarkStart w:id="9767" w:name="_Toc58915944"/>
      <w:bookmarkStart w:id="9768" w:name="_Toc58918125"/>
      <w:bookmarkStart w:id="9769" w:name="_Toc66693995"/>
      <w:bookmarkStart w:id="9770" w:name="_Toc74915962"/>
      <w:bookmarkStart w:id="9771" w:name="_Toc76114587"/>
      <w:bookmarkStart w:id="9772" w:name="_Toc76544473"/>
      <w:bookmarkStart w:id="9773" w:name="_Toc82536595"/>
      <w:bookmarkStart w:id="9774" w:name="_Toc89952888"/>
      <w:bookmarkStart w:id="9775" w:name="_Toc98766704"/>
      <w:bookmarkStart w:id="9776" w:name="_Toc99703067"/>
      <w:bookmarkStart w:id="9777" w:name="_Toc106206855"/>
      <w:bookmarkStart w:id="9778" w:name="_Toc115080857"/>
      <w:bookmarkStart w:id="9779" w:name="_Toc121999748"/>
      <w:bookmarkStart w:id="9780" w:name="_Toc124153921"/>
      <w:bookmarkStart w:id="9781" w:name="_Toc124154696"/>
      <w:bookmarkStart w:id="9782" w:name="_Toc131560551"/>
      <w:bookmarkStart w:id="9783" w:name="_Toc137394251"/>
      <w:bookmarkStart w:id="9784" w:name="_Toc163475357"/>
      <w:r w:rsidRPr="00931575">
        <w:t>8.2.4.4.1</w:t>
      </w:r>
      <w:r w:rsidRPr="00931575">
        <w:tab/>
        <w:t>Initial Conditions</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9785"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786" w:name="_Toc36636170"/>
      <w:bookmarkStart w:id="9787" w:name="_Toc37273116"/>
      <w:bookmarkStart w:id="9788" w:name="_Toc45886196"/>
      <w:bookmarkStart w:id="9789" w:name="_Toc53183275"/>
      <w:bookmarkStart w:id="9790" w:name="_Toc58915945"/>
      <w:bookmarkStart w:id="9791" w:name="_Toc58918126"/>
      <w:bookmarkStart w:id="9792" w:name="_Toc66693996"/>
      <w:bookmarkStart w:id="9793" w:name="_Toc74915963"/>
      <w:bookmarkStart w:id="9794" w:name="_Toc76114588"/>
      <w:bookmarkStart w:id="9795" w:name="_Toc76544474"/>
      <w:bookmarkStart w:id="9796" w:name="_Toc82536596"/>
      <w:bookmarkStart w:id="9797" w:name="_Toc89952889"/>
      <w:bookmarkStart w:id="9798" w:name="_Toc98766705"/>
      <w:bookmarkStart w:id="9799" w:name="_Toc99703068"/>
      <w:bookmarkStart w:id="9800" w:name="_Toc106206856"/>
      <w:bookmarkStart w:id="9801" w:name="_Toc115080858"/>
      <w:bookmarkStart w:id="9802" w:name="_Toc121999749"/>
      <w:bookmarkStart w:id="9803" w:name="_Toc124153922"/>
      <w:bookmarkStart w:id="9804" w:name="_Toc124154697"/>
      <w:bookmarkStart w:id="9805" w:name="_Toc131560552"/>
      <w:bookmarkStart w:id="9806" w:name="_Toc137394252"/>
      <w:bookmarkStart w:id="9807" w:name="_Toc163475358"/>
      <w:r w:rsidRPr="00931575">
        <w:t>8.2.4.4.2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9808" w:name="_Toc36636171"/>
      <w:bookmarkStart w:id="9809" w:name="_Toc37273117"/>
      <w:bookmarkStart w:id="9810" w:name="_Toc45886197"/>
      <w:bookmarkStart w:id="9811" w:name="_Toc53183276"/>
      <w:bookmarkStart w:id="9812" w:name="_Toc58915946"/>
      <w:bookmarkStart w:id="9813" w:name="_Toc58918127"/>
      <w:bookmarkStart w:id="9814" w:name="_Toc66693997"/>
      <w:bookmarkStart w:id="9815" w:name="_Toc74915964"/>
      <w:bookmarkStart w:id="9816" w:name="_Toc76114589"/>
      <w:bookmarkStart w:id="9817" w:name="_Toc76544475"/>
      <w:bookmarkStart w:id="9818" w:name="_Toc82536597"/>
      <w:bookmarkStart w:id="9819" w:name="_Toc89952890"/>
      <w:bookmarkStart w:id="9820" w:name="_Toc98766706"/>
      <w:bookmarkStart w:id="9821" w:name="_Toc99703069"/>
      <w:bookmarkStart w:id="9822" w:name="_Toc106206857"/>
      <w:bookmarkStart w:id="9823" w:name="_Toc115080859"/>
      <w:bookmarkStart w:id="9824" w:name="_Toc121999750"/>
      <w:bookmarkStart w:id="9825" w:name="_Toc124153923"/>
      <w:bookmarkStart w:id="9826" w:name="_Toc124154698"/>
      <w:bookmarkStart w:id="9827" w:name="_Toc131560553"/>
      <w:bookmarkStart w:id="9828" w:name="_Toc137394253"/>
      <w:bookmarkStart w:id="9829" w:name="_Toc163475359"/>
      <w:bookmarkEnd w:id="9666"/>
      <w:r w:rsidRPr="00931575">
        <w:lastRenderedPageBreak/>
        <w:t>8.2.4.5</w:t>
      </w:r>
      <w:r w:rsidRPr="00931575">
        <w:tab/>
        <w:t>Test Requirement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r>
        <w:t xml:space="preserve"> for </w:t>
      </w:r>
      <w:r w:rsidRPr="00E01B15">
        <w:rPr>
          <w:i/>
          <w:iCs/>
        </w:rPr>
        <w:t>BS Type 1-O</w:t>
      </w:r>
      <w:bookmarkEnd w:id="9822"/>
      <w:bookmarkEnd w:id="9823"/>
      <w:bookmarkEnd w:id="9824"/>
      <w:bookmarkEnd w:id="9825"/>
      <w:bookmarkEnd w:id="9826"/>
      <w:bookmarkEnd w:id="9827"/>
      <w:bookmarkEnd w:id="9828"/>
      <w:bookmarkEnd w:id="982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830" w:name="_Toc106206858"/>
      <w:bookmarkStart w:id="9831" w:name="_Toc115080860"/>
      <w:bookmarkStart w:id="9832" w:name="_Toc121999751"/>
      <w:bookmarkStart w:id="9833" w:name="_Toc124153924"/>
      <w:bookmarkStart w:id="9834" w:name="_Toc124154699"/>
      <w:bookmarkStart w:id="9835" w:name="_Toc131560554"/>
      <w:bookmarkStart w:id="9836" w:name="_Toc137394254"/>
      <w:bookmarkStart w:id="9837" w:name="_Toc163475360"/>
      <w:r w:rsidRPr="00CA0FA8">
        <w:t>8.2.4.</w:t>
      </w:r>
      <w:r>
        <w:t>6</w:t>
      </w:r>
      <w:r w:rsidRPr="00CA0FA8">
        <w:tab/>
        <w:t>Test Requirement</w:t>
      </w:r>
      <w:r>
        <w:t xml:space="preserve"> for </w:t>
      </w:r>
      <w:r w:rsidRPr="00A264C3">
        <w:rPr>
          <w:i/>
          <w:iCs/>
        </w:rPr>
        <w:t>BS Type 2-O</w:t>
      </w:r>
      <w:bookmarkEnd w:id="9830"/>
      <w:bookmarkEnd w:id="9831"/>
      <w:bookmarkEnd w:id="9832"/>
      <w:bookmarkEnd w:id="9833"/>
      <w:bookmarkEnd w:id="9834"/>
      <w:bookmarkEnd w:id="9835"/>
      <w:bookmarkEnd w:id="9836"/>
      <w:bookmarkEnd w:id="983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838" w:name="_Toc45886198"/>
      <w:bookmarkStart w:id="9839" w:name="_Toc53183277"/>
      <w:bookmarkStart w:id="9840" w:name="_Toc58915947"/>
      <w:bookmarkStart w:id="9841" w:name="_Toc58918128"/>
      <w:bookmarkStart w:id="9842" w:name="_Toc66693998"/>
      <w:bookmarkStart w:id="9843" w:name="_Toc74915965"/>
      <w:bookmarkStart w:id="9844" w:name="_Toc76114590"/>
      <w:bookmarkStart w:id="9845" w:name="_Toc76544476"/>
      <w:bookmarkStart w:id="9846" w:name="_Toc82536598"/>
      <w:bookmarkStart w:id="9847" w:name="_Toc89952891"/>
      <w:bookmarkStart w:id="9848" w:name="_Toc98766707"/>
      <w:bookmarkStart w:id="9849" w:name="_Toc99703070"/>
      <w:bookmarkStart w:id="9850" w:name="_Toc106206859"/>
      <w:bookmarkStart w:id="9851" w:name="_Toc115080861"/>
      <w:bookmarkStart w:id="9852" w:name="_Toc121999752"/>
      <w:bookmarkStart w:id="9853" w:name="_Toc124153925"/>
      <w:bookmarkStart w:id="9854" w:name="_Toc124154700"/>
      <w:bookmarkStart w:id="9855" w:name="_Toc131560555"/>
      <w:bookmarkStart w:id="9856" w:name="_Toc137394255"/>
      <w:bookmarkStart w:id="9857" w:name="_Toc16347536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r w:rsidRPr="00931575">
        <w:t xml:space="preserve"> </w:t>
      </w:r>
    </w:p>
    <w:p w14:paraId="7689F09A" w14:textId="77777777" w:rsidR="00805C39" w:rsidRPr="00931575" w:rsidRDefault="00805C39" w:rsidP="00805C39">
      <w:pPr>
        <w:pStyle w:val="Heading4"/>
      </w:pPr>
      <w:bookmarkStart w:id="9858" w:name="_Toc45886199"/>
      <w:bookmarkStart w:id="9859" w:name="_Toc53183278"/>
      <w:bookmarkStart w:id="9860" w:name="_Toc58915948"/>
      <w:bookmarkStart w:id="9861" w:name="_Toc58918129"/>
      <w:bookmarkStart w:id="9862" w:name="_Toc66693999"/>
      <w:bookmarkStart w:id="9863" w:name="_Toc74915966"/>
      <w:bookmarkStart w:id="9864" w:name="_Toc76114591"/>
      <w:bookmarkStart w:id="9865" w:name="_Toc76544477"/>
      <w:bookmarkStart w:id="9866" w:name="_Toc82536599"/>
      <w:bookmarkStart w:id="9867" w:name="_Toc89952892"/>
      <w:bookmarkStart w:id="9868" w:name="_Toc98766708"/>
      <w:bookmarkStart w:id="9869" w:name="_Toc99703071"/>
      <w:bookmarkStart w:id="9870" w:name="_Toc106206860"/>
      <w:bookmarkStart w:id="9871" w:name="_Toc115080862"/>
      <w:bookmarkStart w:id="9872" w:name="_Toc121999753"/>
      <w:bookmarkStart w:id="9873" w:name="_Toc124153926"/>
      <w:bookmarkStart w:id="9874" w:name="_Toc124154701"/>
      <w:bookmarkStart w:id="9875" w:name="_Toc131560556"/>
      <w:bookmarkStart w:id="9876" w:name="_Toc137394256"/>
      <w:bookmarkStart w:id="9877" w:name="_Toc163475362"/>
      <w:r w:rsidRPr="00931575">
        <w:t>8.2.</w:t>
      </w:r>
      <w:r w:rsidRPr="00931575">
        <w:rPr>
          <w:rFonts w:hint="eastAsia"/>
          <w:lang w:eastAsia="zh-CN"/>
        </w:rPr>
        <w:t>5</w:t>
      </w:r>
      <w:r w:rsidRPr="00931575">
        <w:t>.1</w:t>
      </w:r>
      <w:r w:rsidRPr="00931575">
        <w:tab/>
        <w:t>Definition and applicability</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878" w:name="_Toc45886200"/>
      <w:bookmarkStart w:id="9879" w:name="_Toc53183279"/>
      <w:bookmarkStart w:id="9880" w:name="_Toc58915949"/>
      <w:bookmarkStart w:id="9881" w:name="_Toc58918130"/>
      <w:bookmarkStart w:id="9882" w:name="_Toc66694000"/>
      <w:bookmarkStart w:id="9883" w:name="_Toc74915967"/>
      <w:bookmarkStart w:id="9884" w:name="_Toc76114592"/>
      <w:bookmarkStart w:id="9885" w:name="_Toc76544478"/>
      <w:bookmarkStart w:id="9886" w:name="_Toc82536600"/>
      <w:bookmarkStart w:id="9887" w:name="_Toc89952893"/>
      <w:bookmarkStart w:id="9888" w:name="_Toc98766709"/>
      <w:bookmarkStart w:id="9889" w:name="_Toc99703072"/>
      <w:bookmarkStart w:id="9890" w:name="_Toc106206861"/>
      <w:bookmarkStart w:id="9891" w:name="_Toc115080863"/>
      <w:bookmarkStart w:id="9892" w:name="_Toc121999754"/>
      <w:bookmarkStart w:id="9893" w:name="_Toc124153927"/>
      <w:bookmarkStart w:id="9894" w:name="_Toc124154702"/>
      <w:bookmarkStart w:id="9895" w:name="_Toc131560557"/>
      <w:bookmarkStart w:id="9896" w:name="_Toc137394257"/>
      <w:bookmarkStart w:id="9897" w:name="_Toc163475363"/>
      <w:r w:rsidRPr="00931575">
        <w:lastRenderedPageBreak/>
        <w:t>8.2.</w:t>
      </w:r>
      <w:r w:rsidRPr="00931575">
        <w:rPr>
          <w:rFonts w:hint="eastAsia"/>
          <w:lang w:eastAsia="zh-CN"/>
        </w:rPr>
        <w:t>5</w:t>
      </w:r>
      <w:r w:rsidRPr="00931575">
        <w:t>.2</w:t>
      </w:r>
      <w:r w:rsidRPr="00931575">
        <w:tab/>
        <w:t>Minimum Requirement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0A2641B9" w14:textId="2C2E4A34" w:rsidR="00D84853" w:rsidRPr="00931575" w:rsidRDefault="00D84853" w:rsidP="006F1F81">
      <w:bookmarkStart w:id="9898" w:name="_Toc45886201"/>
      <w:bookmarkStart w:id="9899" w:name="_Toc53183280"/>
      <w:bookmarkStart w:id="9900" w:name="_Toc58915950"/>
      <w:bookmarkStart w:id="9901" w:name="_Toc58918131"/>
      <w:bookmarkStart w:id="9902" w:name="_Toc66694001"/>
      <w:bookmarkStart w:id="9903" w:name="_Toc74915968"/>
      <w:bookmarkStart w:id="9904" w:name="_Toc76114593"/>
      <w:bookmarkStart w:id="9905" w:name="_Toc76544479"/>
      <w:bookmarkStart w:id="9906" w:name="_Toc82536601"/>
      <w:bookmarkStart w:id="9907" w:name="_Toc89952894"/>
      <w:bookmarkStart w:id="9908" w:name="_Toc98766710"/>
      <w:bookmarkStart w:id="9909"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910" w:name="_Toc106206862"/>
      <w:bookmarkStart w:id="9911" w:name="_Toc115080864"/>
      <w:bookmarkStart w:id="9912" w:name="_Toc121999755"/>
      <w:bookmarkStart w:id="9913" w:name="_Toc124153928"/>
      <w:bookmarkStart w:id="9914" w:name="_Toc124154703"/>
      <w:bookmarkStart w:id="9915" w:name="_Toc131560558"/>
      <w:bookmarkStart w:id="9916" w:name="_Toc137394258"/>
      <w:bookmarkStart w:id="9917" w:name="_Toc163475364"/>
      <w:r w:rsidRPr="00931575">
        <w:t>8.2.</w:t>
      </w:r>
      <w:r w:rsidRPr="00931575">
        <w:rPr>
          <w:rFonts w:hint="eastAsia"/>
          <w:lang w:eastAsia="zh-CN"/>
        </w:rPr>
        <w:t>5</w:t>
      </w:r>
      <w:r w:rsidRPr="00931575">
        <w:t>.3</w:t>
      </w:r>
      <w:r w:rsidRPr="00931575">
        <w:tab/>
        <w:t>Test Purpose</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918" w:name="_Toc45886202"/>
      <w:bookmarkStart w:id="9919" w:name="_Toc53183281"/>
      <w:bookmarkStart w:id="9920" w:name="_Toc58915951"/>
      <w:bookmarkStart w:id="9921" w:name="_Toc58918132"/>
      <w:bookmarkStart w:id="9922" w:name="_Toc66694002"/>
      <w:bookmarkStart w:id="9923" w:name="_Toc74915969"/>
      <w:bookmarkStart w:id="9924" w:name="_Toc76114594"/>
      <w:bookmarkStart w:id="9925" w:name="_Toc76544480"/>
      <w:bookmarkStart w:id="9926" w:name="_Toc82536602"/>
      <w:bookmarkStart w:id="9927" w:name="_Toc89952895"/>
      <w:bookmarkStart w:id="9928" w:name="_Toc98766711"/>
      <w:bookmarkStart w:id="9929" w:name="_Toc99703074"/>
      <w:bookmarkStart w:id="9930" w:name="_Toc106206863"/>
      <w:bookmarkStart w:id="9931" w:name="_Toc115080865"/>
      <w:bookmarkStart w:id="9932" w:name="_Toc121999756"/>
      <w:bookmarkStart w:id="9933" w:name="_Toc124153929"/>
      <w:bookmarkStart w:id="9934" w:name="_Toc124154704"/>
      <w:bookmarkStart w:id="9935" w:name="_Toc131560559"/>
      <w:bookmarkStart w:id="9936" w:name="_Toc137394259"/>
      <w:bookmarkStart w:id="9937" w:name="_Toc163475365"/>
      <w:r w:rsidRPr="00931575">
        <w:t>8.2.</w:t>
      </w:r>
      <w:r w:rsidRPr="00931575">
        <w:rPr>
          <w:rFonts w:hint="eastAsia"/>
          <w:lang w:eastAsia="zh-CN"/>
        </w:rPr>
        <w:t>5</w:t>
      </w:r>
      <w:r w:rsidRPr="00931575">
        <w:t>.4</w:t>
      </w:r>
      <w:r w:rsidRPr="00931575">
        <w:tab/>
        <w:t>Method of test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C2F2D55" w14:textId="77777777" w:rsidR="00805C39" w:rsidRPr="00931575" w:rsidRDefault="00805C39" w:rsidP="00805C39">
      <w:pPr>
        <w:pStyle w:val="Heading5"/>
      </w:pPr>
      <w:bookmarkStart w:id="9938" w:name="_Toc45886203"/>
      <w:bookmarkStart w:id="9939" w:name="_Toc53183282"/>
      <w:bookmarkStart w:id="9940" w:name="_Toc58915952"/>
      <w:bookmarkStart w:id="9941" w:name="_Toc58918133"/>
      <w:bookmarkStart w:id="9942" w:name="_Toc66694003"/>
      <w:bookmarkStart w:id="9943" w:name="_Toc74915970"/>
      <w:bookmarkStart w:id="9944" w:name="_Toc76114595"/>
      <w:bookmarkStart w:id="9945" w:name="_Toc76544481"/>
      <w:bookmarkStart w:id="9946" w:name="_Toc82536603"/>
      <w:bookmarkStart w:id="9947" w:name="_Toc89952896"/>
      <w:bookmarkStart w:id="9948" w:name="_Toc98766712"/>
      <w:bookmarkStart w:id="9949" w:name="_Toc99703075"/>
      <w:bookmarkStart w:id="9950" w:name="_Toc106206864"/>
      <w:bookmarkStart w:id="9951" w:name="_Toc115080866"/>
      <w:bookmarkStart w:id="9952" w:name="_Toc121999757"/>
      <w:bookmarkStart w:id="9953" w:name="_Toc124153930"/>
      <w:bookmarkStart w:id="9954" w:name="_Toc124154705"/>
      <w:bookmarkStart w:id="9955" w:name="_Toc131560560"/>
      <w:bookmarkStart w:id="9956" w:name="_Toc137394260"/>
      <w:bookmarkStart w:id="9957" w:name="_Toc163475366"/>
      <w:r w:rsidRPr="00931575">
        <w:t>8.2.</w:t>
      </w:r>
      <w:r w:rsidRPr="00931575">
        <w:rPr>
          <w:rFonts w:hint="eastAsia"/>
          <w:lang w:eastAsia="zh-CN"/>
        </w:rPr>
        <w:t>5</w:t>
      </w:r>
      <w:r w:rsidRPr="00931575">
        <w:t>.4.1</w:t>
      </w:r>
      <w:r w:rsidRPr="00931575">
        <w:tab/>
        <w:t>Initial Conditions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958" w:name="_Toc45886204"/>
      <w:bookmarkStart w:id="9959" w:name="_Toc53183283"/>
      <w:bookmarkStart w:id="9960" w:name="_Toc58915953"/>
      <w:bookmarkStart w:id="9961" w:name="_Toc58918134"/>
      <w:bookmarkStart w:id="9962" w:name="_Toc66694004"/>
      <w:bookmarkStart w:id="9963" w:name="_Toc74915971"/>
      <w:bookmarkStart w:id="9964" w:name="_Toc76114596"/>
      <w:bookmarkStart w:id="9965" w:name="_Toc76544482"/>
      <w:bookmarkStart w:id="9966" w:name="_Toc82536604"/>
      <w:bookmarkStart w:id="9967" w:name="_Toc89952897"/>
      <w:bookmarkStart w:id="9968" w:name="_Toc98766713"/>
      <w:bookmarkStart w:id="9969" w:name="_Toc99703076"/>
      <w:bookmarkStart w:id="9970" w:name="_Toc106206865"/>
      <w:bookmarkStart w:id="9971" w:name="_Toc115080867"/>
      <w:bookmarkStart w:id="9972" w:name="_Toc121999758"/>
      <w:bookmarkStart w:id="9973" w:name="_Toc124153931"/>
      <w:bookmarkStart w:id="9974" w:name="_Toc124154706"/>
      <w:bookmarkStart w:id="9975" w:name="_Toc131560561"/>
      <w:bookmarkStart w:id="9976" w:name="_Toc137394261"/>
      <w:bookmarkStart w:id="9977" w:name="_Toc163475367"/>
      <w:r w:rsidRPr="00931575">
        <w:t>8.2.</w:t>
      </w:r>
      <w:r w:rsidRPr="00931575">
        <w:rPr>
          <w:rFonts w:hint="eastAsia"/>
          <w:lang w:eastAsia="zh-CN"/>
        </w:rPr>
        <w:t>5</w:t>
      </w:r>
      <w:r w:rsidRPr="00931575">
        <w:t>.4.2</w:t>
      </w:r>
      <w:r w:rsidRPr="00931575">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978" w:name="_Toc45886205"/>
      <w:bookmarkStart w:id="9979" w:name="_Toc53183284"/>
      <w:bookmarkStart w:id="9980" w:name="_Toc58915954"/>
      <w:bookmarkStart w:id="9981" w:name="_Toc58918135"/>
      <w:bookmarkStart w:id="9982" w:name="_Toc66694005"/>
      <w:bookmarkStart w:id="9983" w:name="_Toc74915972"/>
      <w:bookmarkStart w:id="9984" w:name="_Toc76114597"/>
      <w:bookmarkStart w:id="9985" w:name="_Toc76544483"/>
      <w:bookmarkStart w:id="9986" w:name="_Toc82536605"/>
      <w:bookmarkStart w:id="9987" w:name="_Toc89952898"/>
      <w:bookmarkStart w:id="9988" w:name="_Toc98766714"/>
      <w:bookmarkStart w:id="9989" w:name="_Toc99703077"/>
      <w:bookmarkStart w:id="9990" w:name="_Toc106206866"/>
      <w:bookmarkStart w:id="9991" w:name="_Toc115080868"/>
      <w:bookmarkStart w:id="9992" w:name="_Toc121999759"/>
      <w:bookmarkStart w:id="9993" w:name="_Toc124153932"/>
      <w:bookmarkStart w:id="9994" w:name="_Toc124154707"/>
      <w:bookmarkStart w:id="9995" w:name="_Toc131560562"/>
      <w:bookmarkStart w:id="9996" w:name="_Toc137394262"/>
      <w:bookmarkStart w:id="9997" w:name="_Toc163475368"/>
      <w:r w:rsidRPr="00931575">
        <w:t>8.2.</w:t>
      </w:r>
      <w:r w:rsidRPr="00931575">
        <w:rPr>
          <w:rFonts w:hint="eastAsia"/>
          <w:lang w:eastAsia="zh-CN"/>
        </w:rPr>
        <w:t>5</w:t>
      </w:r>
      <w:r w:rsidRPr="00931575">
        <w:t>.5</w:t>
      </w:r>
      <w:r w:rsidRPr="00931575">
        <w:tab/>
        <w:t>Test Requirement</w:t>
      </w:r>
      <w:bookmarkEnd w:id="9978"/>
      <w:bookmarkEnd w:id="9979"/>
      <w:r w:rsidRPr="00931575">
        <w:rPr>
          <w:rFonts w:hint="eastAsia"/>
          <w:lang w:eastAsia="zh-CN"/>
        </w:rPr>
        <w:t xml:space="preserve"> for High Speed Train</w:t>
      </w:r>
      <w:bookmarkEnd w:id="9980"/>
      <w:bookmarkEnd w:id="9981"/>
      <w:bookmarkEnd w:id="9982"/>
      <w:bookmarkEnd w:id="9983"/>
      <w:bookmarkEnd w:id="9984"/>
      <w:bookmarkEnd w:id="9985"/>
      <w:bookmarkEnd w:id="9986"/>
      <w:bookmarkEnd w:id="9987"/>
      <w:bookmarkEnd w:id="9988"/>
      <w:bookmarkEnd w:id="9989"/>
      <w:r>
        <w:rPr>
          <w:rFonts w:hint="eastAsia"/>
          <w:lang w:eastAsia="zh-CN"/>
        </w:rPr>
        <w:t xml:space="preserve"> </w:t>
      </w:r>
      <w:r w:rsidRPr="00E01B15">
        <w:rPr>
          <w:i/>
          <w:sz w:val="22"/>
          <w:lang w:eastAsia="zh-CN"/>
        </w:rPr>
        <w:t>for BS type 1-O</w:t>
      </w:r>
      <w:bookmarkEnd w:id="9990"/>
      <w:bookmarkEnd w:id="9991"/>
      <w:bookmarkEnd w:id="9992"/>
      <w:bookmarkEnd w:id="9993"/>
      <w:bookmarkEnd w:id="9994"/>
      <w:bookmarkEnd w:id="9995"/>
      <w:bookmarkEnd w:id="9996"/>
      <w:bookmarkEnd w:id="9997"/>
    </w:p>
    <w:p w14:paraId="5861CC06" w14:textId="77777777" w:rsidR="00260B33" w:rsidRDefault="00260B33" w:rsidP="00260B33">
      <w:pPr>
        <w:rPr>
          <w:lang w:eastAsia="zh-CN"/>
        </w:rPr>
      </w:pPr>
      <w:bookmarkStart w:id="9998" w:name="_Toc36636172"/>
      <w:bookmarkStart w:id="9999" w:name="_Toc37273118"/>
      <w:bookmarkStart w:id="10000" w:name="_Toc45886206"/>
      <w:bookmarkStart w:id="10001"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002" w:name="_Toc115080869"/>
      <w:bookmarkStart w:id="10003" w:name="_Toc121999760"/>
      <w:bookmarkStart w:id="10004" w:name="_Toc124153933"/>
      <w:bookmarkStart w:id="10005" w:name="_Toc124154708"/>
      <w:bookmarkStart w:id="10006" w:name="_Toc131560563"/>
      <w:bookmarkStart w:id="10007" w:name="_Toc137394263"/>
      <w:bookmarkStart w:id="10008" w:name="_Toc163475369"/>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002"/>
      <w:bookmarkEnd w:id="10003"/>
      <w:bookmarkEnd w:id="10004"/>
      <w:bookmarkEnd w:id="10005"/>
      <w:bookmarkEnd w:id="10006"/>
      <w:bookmarkEnd w:id="10007"/>
      <w:bookmarkEnd w:id="10008"/>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009" w:name="_Toc58915955"/>
      <w:bookmarkStart w:id="10010" w:name="_Toc58918136"/>
      <w:bookmarkStart w:id="10011" w:name="_Toc66694006"/>
      <w:bookmarkStart w:id="10012" w:name="_Toc74915973"/>
      <w:bookmarkStart w:id="10013" w:name="_Toc76114598"/>
      <w:bookmarkStart w:id="10014" w:name="_Toc76544484"/>
      <w:bookmarkStart w:id="10015" w:name="_Toc82536606"/>
      <w:bookmarkStart w:id="10016" w:name="_Toc89952899"/>
      <w:bookmarkStart w:id="10017" w:name="_Toc98766715"/>
      <w:bookmarkStart w:id="10018" w:name="_Toc99703078"/>
      <w:bookmarkStart w:id="10019" w:name="_Toc106206867"/>
      <w:bookmarkStart w:id="10020" w:name="_Toc115080870"/>
      <w:bookmarkStart w:id="10021" w:name="_Toc121999761"/>
      <w:bookmarkStart w:id="10022" w:name="_Toc124153934"/>
      <w:bookmarkStart w:id="10023" w:name="_Toc124154709"/>
      <w:bookmarkStart w:id="10024" w:name="_Toc131560564"/>
      <w:bookmarkStart w:id="10025" w:name="_Toc137394264"/>
      <w:bookmarkStart w:id="10026" w:name="_Toc16347537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027" w:name="_Toc58915956"/>
      <w:bookmarkStart w:id="10028" w:name="_Toc58918137"/>
      <w:bookmarkStart w:id="10029" w:name="_Toc66694007"/>
      <w:bookmarkStart w:id="10030" w:name="_Toc74915974"/>
      <w:bookmarkStart w:id="10031" w:name="_Toc76114599"/>
      <w:bookmarkStart w:id="10032" w:name="_Toc76544485"/>
      <w:bookmarkStart w:id="10033" w:name="_Toc82536607"/>
      <w:bookmarkStart w:id="10034" w:name="_Toc89952900"/>
      <w:bookmarkStart w:id="10035" w:name="_Toc98766716"/>
      <w:bookmarkStart w:id="10036" w:name="_Toc99703079"/>
      <w:bookmarkStart w:id="10037" w:name="_Toc106206869"/>
      <w:bookmarkStart w:id="10038" w:name="_Toc115080871"/>
      <w:bookmarkStart w:id="10039" w:name="_Toc121999762"/>
      <w:bookmarkStart w:id="10040" w:name="_Toc124153935"/>
      <w:bookmarkStart w:id="10041" w:name="_Toc124154710"/>
      <w:bookmarkStart w:id="10042" w:name="_Toc131560565"/>
      <w:bookmarkStart w:id="10043" w:name="_Toc137394265"/>
      <w:bookmarkStart w:id="10044" w:name="_Toc16347537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471D707" w14:textId="77777777" w:rsidR="002C0395" w:rsidRPr="00931575" w:rsidRDefault="002C0395" w:rsidP="002C0395">
      <w:pPr>
        <w:pStyle w:val="Heading4"/>
      </w:pPr>
      <w:bookmarkStart w:id="10045" w:name="_Toc58915957"/>
      <w:bookmarkStart w:id="10046" w:name="_Toc58918138"/>
      <w:bookmarkStart w:id="10047" w:name="_Toc66694008"/>
      <w:bookmarkStart w:id="10048" w:name="_Toc74915975"/>
      <w:bookmarkStart w:id="10049" w:name="_Toc76114600"/>
      <w:bookmarkStart w:id="10050" w:name="_Toc76544486"/>
      <w:bookmarkStart w:id="10051" w:name="_Toc82536608"/>
      <w:bookmarkStart w:id="10052" w:name="_Toc89952901"/>
      <w:bookmarkStart w:id="10053" w:name="_Toc98766717"/>
      <w:bookmarkStart w:id="10054" w:name="_Toc99703080"/>
      <w:bookmarkStart w:id="10055" w:name="_Toc106206870"/>
      <w:bookmarkStart w:id="10056" w:name="_Toc115080872"/>
      <w:bookmarkStart w:id="10057" w:name="_Toc121999763"/>
      <w:bookmarkStart w:id="10058" w:name="_Toc124153936"/>
      <w:bookmarkStart w:id="10059" w:name="_Toc124154711"/>
      <w:bookmarkStart w:id="10060" w:name="_Toc131560566"/>
      <w:bookmarkStart w:id="10061" w:name="_Toc137394266"/>
      <w:bookmarkStart w:id="10062" w:name="_Toc163475372"/>
      <w:r w:rsidRPr="00931575">
        <w:t>8.2.</w:t>
      </w:r>
      <w:r w:rsidRPr="00931575">
        <w:rPr>
          <w:lang w:eastAsia="zh-CN"/>
        </w:rPr>
        <w:t>6</w:t>
      </w:r>
      <w:r w:rsidRPr="00931575">
        <w:t>.1</w:t>
      </w:r>
      <w:r w:rsidRPr="00931575">
        <w:tab/>
        <w:t>Definition and applicability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063" w:name="_Toc58915958"/>
      <w:bookmarkStart w:id="10064" w:name="_Toc58918139"/>
      <w:bookmarkStart w:id="10065" w:name="_Toc66694009"/>
      <w:bookmarkStart w:id="10066" w:name="_Toc74915976"/>
      <w:bookmarkStart w:id="10067" w:name="_Toc76114601"/>
      <w:bookmarkStart w:id="10068" w:name="_Toc76544487"/>
      <w:bookmarkStart w:id="10069" w:name="_Toc82536609"/>
      <w:bookmarkStart w:id="10070" w:name="_Toc89952902"/>
      <w:bookmarkStart w:id="10071" w:name="_Toc98766718"/>
      <w:bookmarkStart w:id="10072" w:name="_Toc99703081"/>
      <w:bookmarkStart w:id="10073" w:name="_Toc106206871"/>
      <w:bookmarkStart w:id="10074" w:name="_Toc115080873"/>
      <w:bookmarkStart w:id="10075" w:name="_Toc121999764"/>
      <w:bookmarkStart w:id="10076" w:name="_Toc124153937"/>
      <w:bookmarkStart w:id="10077" w:name="_Toc124154712"/>
      <w:bookmarkStart w:id="10078" w:name="_Toc131560567"/>
      <w:bookmarkStart w:id="10079" w:name="_Toc137394267"/>
      <w:bookmarkStart w:id="10080" w:name="_Toc163475373"/>
      <w:r w:rsidRPr="00931575">
        <w:lastRenderedPageBreak/>
        <w:t>8.2.</w:t>
      </w:r>
      <w:r w:rsidRPr="00931575">
        <w:rPr>
          <w:lang w:eastAsia="zh-CN"/>
        </w:rPr>
        <w:t>6</w:t>
      </w:r>
      <w:r w:rsidRPr="00931575">
        <w:t>.2</w:t>
      </w:r>
      <w:r w:rsidRPr="00931575">
        <w:tab/>
        <w:t>Minimum Requirement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081" w:name="_Toc58915959"/>
      <w:bookmarkStart w:id="10082" w:name="_Toc58918140"/>
      <w:bookmarkStart w:id="10083" w:name="_Toc66694010"/>
      <w:bookmarkStart w:id="10084" w:name="_Toc74915977"/>
      <w:bookmarkStart w:id="10085" w:name="_Toc76114602"/>
      <w:bookmarkStart w:id="10086" w:name="_Toc76544488"/>
      <w:bookmarkStart w:id="10087" w:name="_Toc82536610"/>
      <w:bookmarkStart w:id="10088" w:name="_Toc89952903"/>
      <w:bookmarkStart w:id="10089" w:name="_Toc98766719"/>
      <w:bookmarkStart w:id="10090" w:name="_Toc99703082"/>
      <w:bookmarkStart w:id="10091" w:name="_Toc106206872"/>
      <w:bookmarkStart w:id="10092" w:name="_Toc115080874"/>
      <w:bookmarkStart w:id="10093" w:name="_Toc121999765"/>
      <w:bookmarkStart w:id="10094" w:name="_Toc124153938"/>
      <w:bookmarkStart w:id="10095" w:name="_Toc124154713"/>
      <w:bookmarkStart w:id="10096" w:name="_Toc131560568"/>
      <w:bookmarkStart w:id="10097" w:name="_Toc137394268"/>
      <w:bookmarkStart w:id="10098" w:name="_Toc163475374"/>
      <w:r w:rsidRPr="00931575">
        <w:t>8.2.</w:t>
      </w:r>
      <w:r w:rsidRPr="00931575">
        <w:rPr>
          <w:lang w:eastAsia="zh-CN"/>
        </w:rPr>
        <w:t>6</w:t>
      </w:r>
      <w:r w:rsidRPr="00931575">
        <w:t>.3</w:t>
      </w:r>
      <w:r w:rsidRPr="00931575">
        <w:tab/>
        <w:t>Test Purpose</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099" w:name="_Toc58915960"/>
      <w:bookmarkStart w:id="10100" w:name="_Toc58918141"/>
      <w:bookmarkStart w:id="10101" w:name="_Toc66694011"/>
      <w:bookmarkStart w:id="10102" w:name="_Toc74915978"/>
      <w:bookmarkStart w:id="10103" w:name="_Toc76114603"/>
      <w:bookmarkStart w:id="10104" w:name="_Toc76544489"/>
      <w:bookmarkStart w:id="10105" w:name="_Toc82536611"/>
      <w:bookmarkStart w:id="10106" w:name="_Toc89952904"/>
      <w:bookmarkStart w:id="10107" w:name="_Toc98766720"/>
      <w:bookmarkStart w:id="10108" w:name="_Toc99703083"/>
      <w:bookmarkStart w:id="10109" w:name="_Toc106206873"/>
      <w:bookmarkStart w:id="10110" w:name="_Toc115080875"/>
      <w:bookmarkStart w:id="10111" w:name="_Toc121999766"/>
      <w:bookmarkStart w:id="10112" w:name="_Toc124153939"/>
      <w:bookmarkStart w:id="10113" w:name="_Toc124154714"/>
      <w:bookmarkStart w:id="10114" w:name="_Toc131560569"/>
      <w:bookmarkStart w:id="10115" w:name="_Toc137394269"/>
      <w:bookmarkStart w:id="10116" w:name="_Toc163475375"/>
      <w:r w:rsidRPr="00931575">
        <w:t>8.2.</w:t>
      </w:r>
      <w:r w:rsidRPr="00931575">
        <w:rPr>
          <w:lang w:eastAsia="zh-CN"/>
        </w:rPr>
        <w:t>6</w:t>
      </w:r>
      <w:r w:rsidRPr="00931575">
        <w:t>.4</w:t>
      </w:r>
      <w:r w:rsidRPr="00931575">
        <w:tab/>
        <w:t>Method of test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79F41AD" w14:textId="77777777" w:rsidR="002C0395" w:rsidRPr="00931575" w:rsidRDefault="002C0395" w:rsidP="002C0395">
      <w:pPr>
        <w:pStyle w:val="Heading5"/>
      </w:pPr>
      <w:bookmarkStart w:id="10117" w:name="_Toc58915961"/>
      <w:bookmarkStart w:id="10118" w:name="_Toc58918142"/>
      <w:bookmarkStart w:id="10119" w:name="_Toc66694012"/>
      <w:bookmarkStart w:id="10120" w:name="_Toc74915979"/>
      <w:bookmarkStart w:id="10121" w:name="_Toc76114604"/>
      <w:bookmarkStart w:id="10122" w:name="_Toc76544490"/>
      <w:bookmarkStart w:id="10123" w:name="_Toc82536612"/>
      <w:bookmarkStart w:id="10124" w:name="_Toc89952905"/>
      <w:bookmarkStart w:id="10125" w:name="_Toc98766721"/>
      <w:bookmarkStart w:id="10126" w:name="_Toc99703084"/>
      <w:bookmarkStart w:id="10127" w:name="_Toc106206874"/>
      <w:bookmarkStart w:id="10128" w:name="_Toc115080876"/>
      <w:bookmarkStart w:id="10129" w:name="_Toc121999767"/>
      <w:bookmarkStart w:id="10130" w:name="_Toc124153940"/>
      <w:bookmarkStart w:id="10131" w:name="_Toc124154715"/>
      <w:bookmarkStart w:id="10132" w:name="_Toc131560570"/>
      <w:bookmarkStart w:id="10133" w:name="_Toc137394270"/>
      <w:bookmarkStart w:id="10134" w:name="_Toc163475376"/>
      <w:r w:rsidRPr="00931575">
        <w:t>8.2.</w:t>
      </w:r>
      <w:r w:rsidRPr="00931575">
        <w:rPr>
          <w:lang w:eastAsia="zh-CN"/>
        </w:rPr>
        <w:t>6</w:t>
      </w:r>
      <w:r w:rsidRPr="00931575">
        <w:t>.4.1</w:t>
      </w:r>
      <w:r w:rsidRPr="00931575">
        <w:tab/>
        <w:t>Initial Conditions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135" w:name="_Toc58915962"/>
      <w:bookmarkStart w:id="10136" w:name="_Toc58918143"/>
      <w:bookmarkStart w:id="10137" w:name="_Toc66694013"/>
      <w:bookmarkStart w:id="10138" w:name="_Toc74915980"/>
      <w:bookmarkStart w:id="10139" w:name="_Toc76114605"/>
      <w:bookmarkStart w:id="10140" w:name="_Toc76544491"/>
      <w:bookmarkStart w:id="10141" w:name="_Toc82536613"/>
      <w:bookmarkStart w:id="10142" w:name="_Toc89952906"/>
      <w:bookmarkStart w:id="10143" w:name="_Toc98766722"/>
      <w:bookmarkStart w:id="10144" w:name="_Toc99703085"/>
      <w:bookmarkStart w:id="10145" w:name="_Toc106206875"/>
      <w:bookmarkStart w:id="10146" w:name="_Toc115080877"/>
      <w:bookmarkStart w:id="10147" w:name="_Toc121999768"/>
      <w:bookmarkStart w:id="10148" w:name="_Toc124153941"/>
      <w:bookmarkStart w:id="10149" w:name="_Toc124154716"/>
      <w:bookmarkStart w:id="10150" w:name="_Toc131560571"/>
      <w:bookmarkStart w:id="10151" w:name="_Toc137394271"/>
      <w:bookmarkStart w:id="10152" w:name="_Toc163475377"/>
      <w:r w:rsidRPr="00931575">
        <w:t>8.2.6.4.2</w:t>
      </w:r>
      <w:r w:rsidRPr="00931575">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0153" w:name="_Toc58915963"/>
      <w:bookmarkStart w:id="10154" w:name="_Toc58918144"/>
      <w:bookmarkStart w:id="10155" w:name="_Toc66694014"/>
      <w:bookmarkStart w:id="10156" w:name="_Toc74915981"/>
      <w:bookmarkStart w:id="10157" w:name="_Toc76114606"/>
      <w:bookmarkStart w:id="10158" w:name="_Toc76544492"/>
      <w:bookmarkStart w:id="10159" w:name="_Toc82536614"/>
      <w:bookmarkStart w:id="10160" w:name="_Toc89952907"/>
      <w:bookmarkStart w:id="10161" w:name="_Toc98766723"/>
      <w:bookmarkStart w:id="10162" w:name="_Toc99703086"/>
      <w:bookmarkStart w:id="10163" w:name="_Toc106206876"/>
      <w:bookmarkStart w:id="10164" w:name="_Toc115080878"/>
      <w:bookmarkStart w:id="10165" w:name="_Toc121999769"/>
      <w:bookmarkStart w:id="10166" w:name="_Toc124153942"/>
      <w:bookmarkStart w:id="10167" w:name="_Toc124154717"/>
      <w:bookmarkStart w:id="10168" w:name="_Toc131560572"/>
      <w:bookmarkStart w:id="10169" w:name="_Toc137394272"/>
      <w:bookmarkStart w:id="10170" w:name="_Toc163475378"/>
      <w:r w:rsidRPr="00931575">
        <w:t>8.2.</w:t>
      </w:r>
      <w:r w:rsidRPr="00931575">
        <w:rPr>
          <w:lang w:eastAsia="zh-CN"/>
        </w:rPr>
        <w:t>6</w:t>
      </w:r>
      <w:r w:rsidRPr="00931575">
        <w:t>.5</w:t>
      </w:r>
      <w:r w:rsidRPr="00931575">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23E95FC3" w14:textId="77777777" w:rsidR="002C0395" w:rsidRPr="00931575" w:rsidRDefault="002C0395" w:rsidP="002C0395">
      <w:pPr>
        <w:pStyle w:val="Heading5"/>
        <w:rPr>
          <w:rFonts w:cs="Arial"/>
          <w:i/>
          <w:iCs/>
          <w:szCs w:val="22"/>
          <w:lang w:eastAsia="zh-CN"/>
        </w:rPr>
      </w:pPr>
      <w:bookmarkStart w:id="10171" w:name="_Toc58915964"/>
      <w:bookmarkStart w:id="10172" w:name="_Toc58918145"/>
      <w:bookmarkStart w:id="10173" w:name="_Toc66694015"/>
      <w:bookmarkStart w:id="10174" w:name="_Toc74915982"/>
      <w:bookmarkStart w:id="10175" w:name="_Toc76114607"/>
      <w:bookmarkStart w:id="10176" w:name="_Toc76544493"/>
      <w:bookmarkStart w:id="10177" w:name="_Toc82536615"/>
      <w:bookmarkStart w:id="10178" w:name="_Toc89952908"/>
      <w:bookmarkStart w:id="10179" w:name="_Toc98766724"/>
      <w:bookmarkStart w:id="10180" w:name="_Toc99703087"/>
      <w:bookmarkStart w:id="10181" w:name="_Toc106206877"/>
      <w:bookmarkStart w:id="10182" w:name="_Toc115080879"/>
      <w:bookmarkStart w:id="10183" w:name="_Toc121999770"/>
      <w:bookmarkStart w:id="10184" w:name="_Toc124153943"/>
      <w:bookmarkStart w:id="10185" w:name="_Toc124154718"/>
      <w:bookmarkStart w:id="10186" w:name="_Toc131560573"/>
      <w:bookmarkStart w:id="10187" w:name="_Toc137394273"/>
      <w:bookmarkStart w:id="10188" w:name="_Toc16347537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189" w:name="_Toc58915965"/>
      <w:bookmarkStart w:id="10190" w:name="_Toc58918146"/>
      <w:bookmarkStart w:id="10191" w:name="_Toc66694016"/>
      <w:bookmarkStart w:id="10192" w:name="_Toc74915983"/>
      <w:bookmarkStart w:id="10193" w:name="_Toc76114608"/>
      <w:bookmarkStart w:id="10194" w:name="_Toc76544494"/>
      <w:bookmarkStart w:id="10195" w:name="_Toc82536616"/>
      <w:bookmarkStart w:id="10196" w:name="_Toc89952909"/>
      <w:bookmarkStart w:id="10197" w:name="_Toc98766725"/>
      <w:bookmarkStart w:id="10198" w:name="_Toc99703088"/>
      <w:bookmarkStart w:id="10199" w:name="_Toc106206878"/>
      <w:bookmarkStart w:id="10200" w:name="_Toc115080880"/>
      <w:bookmarkStart w:id="10201" w:name="_Toc121999771"/>
      <w:bookmarkStart w:id="10202" w:name="_Toc124153944"/>
      <w:bookmarkStart w:id="10203" w:name="_Toc124154719"/>
      <w:bookmarkStart w:id="10204" w:name="_Toc131560574"/>
      <w:bookmarkStart w:id="10205" w:name="_Toc137394274"/>
      <w:bookmarkStart w:id="10206" w:name="_Toc16347538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71AA0460" w14:textId="77777777" w:rsidR="002C0395" w:rsidRPr="00931575" w:rsidRDefault="002C0395" w:rsidP="002C0395">
      <w:pPr>
        <w:pStyle w:val="Heading4"/>
      </w:pPr>
      <w:bookmarkStart w:id="10207" w:name="_Toc58915966"/>
      <w:bookmarkStart w:id="10208" w:name="_Toc58918147"/>
      <w:bookmarkStart w:id="10209" w:name="_Toc66694017"/>
      <w:bookmarkStart w:id="10210" w:name="_Toc74915984"/>
      <w:bookmarkStart w:id="10211" w:name="_Toc76114609"/>
      <w:bookmarkStart w:id="10212" w:name="_Toc76544495"/>
      <w:bookmarkStart w:id="10213" w:name="_Toc82536617"/>
      <w:bookmarkStart w:id="10214" w:name="_Toc89952910"/>
      <w:bookmarkStart w:id="10215" w:name="_Toc98766726"/>
      <w:bookmarkStart w:id="10216" w:name="_Toc99703089"/>
      <w:bookmarkStart w:id="10217" w:name="_Toc106206879"/>
      <w:bookmarkStart w:id="10218" w:name="_Toc115080881"/>
      <w:bookmarkStart w:id="10219" w:name="_Toc121999772"/>
      <w:bookmarkStart w:id="10220" w:name="_Toc124153945"/>
      <w:bookmarkStart w:id="10221" w:name="_Toc124154720"/>
      <w:bookmarkStart w:id="10222" w:name="_Toc131560575"/>
      <w:bookmarkStart w:id="10223" w:name="_Toc137394275"/>
      <w:bookmarkStart w:id="10224" w:name="_Toc163475381"/>
      <w:r w:rsidRPr="00931575">
        <w:t>8.2.7.1</w:t>
      </w:r>
      <w:r w:rsidRPr="00931575">
        <w:tab/>
        <w:t>Definition and applicability</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225" w:name="_Toc58915967"/>
      <w:bookmarkStart w:id="10226" w:name="_Toc58918148"/>
      <w:bookmarkStart w:id="10227" w:name="_Toc66694018"/>
      <w:bookmarkStart w:id="10228" w:name="_Toc74915985"/>
      <w:bookmarkStart w:id="10229" w:name="_Toc76114610"/>
      <w:bookmarkStart w:id="10230" w:name="_Toc76544496"/>
      <w:bookmarkStart w:id="10231" w:name="_Toc82536618"/>
      <w:bookmarkStart w:id="10232" w:name="_Toc89952911"/>
      <w:bookmarkStart w:id="10233" w:name="_Toc98766727"/>
      <w:bookmarkStart w:id="10234" w:name="_Toc99703090"/>
      <w:bookmarkStart w:id="10235" w:name="_Toc106206880"/>
      <w:bookmarkStart w:id="10236" w:name="_Toc115080882"/>
      <w:bookmarkStart w:id="10237" w:name="_Toc121999773"/>
      <w:bookmarkStart w:id="10238" w:name="_Toc124153946"/>
      <w:bookmarkStart w:id="10239" w:name="_Toc124154721"/>
      <w:bookmarkStart w:id="10240" w:name="_Toc131560576"/>
      <w:bookmarkStart w:id="10241" w:name="_Toc137394276"/>
      <w:bookmarkStart w:id="10242" w:name="_Toc163475382"/>
      <w:r w:rsidRPr="00931575">
        <w:t>8.2.7.2</w:t>
      </w:r>
      <w:r w:rsidRPr="00931575">
        <w:tab/>
        <w:t>Minimum Requirement</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243" w:name="_Toc58915968"/>
      <w:bookmarkStart w:id="10244" w:name="_Toc58918149"/>
      <w:bookmarkStart w:id="10245" w:name="_Toc66694019"/>
      <w:bookmarkStart w:id="10246" w:name="_Toc74915986"/>
      <w:bookmarkStart w:id="10247" w:name="_Toc76114611"/>
      <w:bookmarkStart w:id="10248" w:name="_Toc76544497"/>
      <w:bookmarkStart w:id="10249" w:name="_Toc82536619"/>
      <w:bookmarkStart w:id="10250" w:name="_Toc89952912"/>
      <w:bookmarkStart w:id="10251" w:name="_Toc98766728"/>
      <w:bookmarkStart w:id="10252" w:name="_Toc99703091"/>
      <w:bookmarkStart w:id="10253" w:name="_Toc106206881"/>
      <w:bookmarkStart w:id="10254" w:name="_Toc115080883"/>
      <w:bookmarkStart w:id="10255" w:name="_Toc121999774"/>
      <w:bookmarkStart w:id="10256" w:name="_Toc124153947"/>
      <w:bookmarkStart w:id="10257" w:name="_Toc124154722"/>
      <w:bookmarkStart w:id="10258" w:name="_Toc131560577"/>
      <w:bookmarkStart w:id="10259" w:name="_Toc137394277"/>
      <w:bookmarkStart w:id="10260" w:name="_Toc163475383"/>
      <w:r w:rsidRPr="00931575">
        <w:t>8.2.7.3</w:t>
      </w:r>
      <w:r w:rsidRPr="00931575">
        <w:tab/>
        <w:t>Test purpose</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261" w:name="_Toc58915969"/>
      <w:bookmarkStart w:id="10262" w:name="_Toc58918150"/>
      <w:bookmarkStart w:id="10263" w:name="_Toc66694020"/>
      <w:bookmarkStart w:id="10264" w:name="_Toc74915987"/>
      <w:bookmarkStart w:id="10265" w:name="_Toc76114612"/>
      <w:bookmarkStart w:id="10266" w:name="_Toc76544498"/>
      <w:bookmarkStart w:id="10267" w:name="_Toc82536620"/>
      <w:bookmarkStart w:id="10268" w:name="_Toc89952913"/>
      <w:bookmarkStart w:id="10269" w:name="_Toc98766729"/>
      <w:bookmarkStart w:id="10270" w:name="_Toc99703092"/>
      <w:bookmarkStart w:id="10271" w:name="_Toc106206882"/>
      <w:bookmarkStart w:id="10272" w:name="_Toc115080884"/>
      <w:bookmarkStart w:id="10273" w:name="_Toc121999775"/>
      <w:bookmarkStart w:id="10274" w:name="_Toc124153948"/>
      <w:bookmarkStart w:id="10275" w:name="_Toc124154723"/>
      <w:bookmarkStart w:id="10276" w:name="_Toc131560578"/>
      <w:bookmarkStart w:id="10277" w:name="_Toc137394278"/>
      <w:bookmarkStart w:id="10278" w:name="_Toc163475384"/>
      <w:r w:rsidRPr="00931575">
        <w:t>8.2.7.4</w:t>
      </w:r>
      <w:r w:rsidRPr="00931575">
        <w:tab/>
        <w:t>Method of test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09C7AABA" w14:textId="77777777" w:rsidR="002C0395" w:rsidRPr="00931575" w:rsidRDefault="002C0395" w:rsidP="002C0395">
      <w:pPr>
        <w:pStyle w:val="Heading5"/>
        <w:rPr>
          <w:b/>
        </w:rPr>
      </w:pPr>
      <w:bookmarkStart w:id="10279" w:name="_Toc58915970"/>
      <w:bookmarkStart w:id="10280" w:name="_Toc58918151"/>
      <w:bookmarkStart w:id="10281" w:name="_Toc66694021"/>
      <w:bookmarkStart w:id="10282" w:name="_Toc74915988"/>
      <w:bookmarkStart w:id="10283" w:name="_Toc76114613"/>
      <w:bookmarkStart w:id="10284" w:name="_Toc76544499"/>
      <w:bookmarkStart w:id="10285" w:name="_Toc82536621"/>
      <w:bookmarkStart w:id="10286" w:name="_Toc89952914"/>
      <w:bookmarkStart w:id="10287" w:name="_Toc98766730"/>
      <w:bookmarkStart w:id="10288" w:name="_Toc99703093"/>
      <w:bookmarkStart w:id="10289" w:name="_Toc106206883"/>
      <w:bookmarkStart w:id="10290" w:name="_Toc115080885"/>
      <w:bookmarkStart w:id="10291" w:name="_Toc121999776"/>
      <w:bookmarkStart w:id="10292" w:name="_Toc124153949"/>
      <w:bookmarkStart w:id="10293" w:name="_Toc124154724"/>
      <w:bookmarkStart w:id="10294" w:name="_Toc131560579"/>
      <w:bookmarkStart w:id="10295" w:name="_Toc137394279"/>
      <w:bookmarkStart w:id="10296" w:name="_Toc163475385"/>
      <w:r w:rsidRPr="00931575">
        <w:t>8.2.7.4.1</w:t>
      </w:r>
      <w:r w:rsidRPr="00931575">
        <w:tab/>
        <w:t>Initial conditions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297" w:name="_Toc58915971"/>
      <w:bookmarkStart w:id="10298" w:name="_Toc58918152"/>
      <w:bookmarkStart w:id="10299" w:name="_Toc66694022"/>
      <w:bookmarkStart w:id="10300" w:name="_Toc74915989"/>
      <w:bookmarkStart w:id="10301" w:name="_Toc76114614"/>
      <w:bookmarkStart w:id="10302" w:name="_Toc76544500"/>
      <w:bookmarkStart w:id="10303" w:name="_Toc82536622"/>
      <w:bookmarkStart w:id="10304" w:name="_Toc89952915"/>
      <w:bookmarkStart w:id="10305" w:name="_Toc98766731"/>
      <w:bookmarkStart w:id="10306" w:name="_Toc99703094"/>
      <w:bookmarkStart w:id="10307" w:name="_Toc106206884"/>
      <w:bookmarkStart w:id="10308" w:name="_Toc115080886"/>
      <w:bookmarkStart w:id="10309" w:name="_Toc121999777"/>
      <w:bookmarkStart w:id="10310" w:name="_Toc124153950"/>
      <w:bookmarkStart w:id="10311" w:name="_Toc124154725"/>
      <w:bookmarkStart w:id="10312" w:name="_Toc131560580"/>
      <w:bookmarkStart w:id="10313" w:name="_Toc137394280"/>
      <w:bookmarkStart w:id="10314" w:name="_Toc163475386"/>
      <w:r w:rsidRPr="00931575">
        <w:t>8.2.7.4.2</w:t>
      </w:r>
      <w:r w:rsidRPr="00931575">
        <w:tab/>
        <w:t>Procedure</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0315" w:name="_Toc58915972"/>
      <w:bookmarkStart w:id="10316" w:name="_Toc58918153"/>
      <w:bookmarkStart w:id="10317" w:name="_Toc66694023"/>
      <w:bookmarkStart w:id="10318" w:name="_Toc74915990"/>
      <w:bookmarkStart w:id="10319" w:name="_Toc76114615"/>
      <w:bookmarkStart w:id="10320" w:name="_Toc76544501"/>
      <w:bookmarkStart w:id="10321" w:name="_Toc82536623"/>
      <w:bookmarkStart w:id="10322" w:name="_Toc89952916"/>
      <w:bookmarkStart w:id="10323" w:name="_Toc98766732"/>
      <w:bookmarkStart w:id="10324" w:name="_Toc99703095"/>
      <w:bookmarkStart w:id="10325" w:name="_Toc106206885"/>
      <w:bookmarkStart w:id="10326" w:name="_Toc115080887"/>
      <w:bookmarkStart w:id="10327" w:name="_Toc121999778"/>
      <w:bookmarkStart w:id="10328" w:name="_Toc124153951"/>
      <w:bookmarkStart w:id="10329" w:name="_Toc124154726"/>
      <w:bookmarkStart w:id="10330" w:name="_Toc131560581"/>
      <w:bookmarkStart w:id="10331" w:name="_Toc137394281"/>
      <w:bookmarkStart w:id="10332" w:name="_Toc163475387"/>
      <w:r w:rsidRPr="00931575">
        <w:t>8.2.</w:t>
      </w:r>
      <w:r>
        <w:t>7</w:t>
      </w:r>
      <w:r w:rsidRPr="00931575">
        <w:t>.5</w:t>
      </w:r>
      <w:r w:rsidR="002C0395" w:rsidRPr="00931575">
        <w:tab/>
        <w:t>Test Requirement</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D9E85C1" w14:textId="19CDF613" w:rsidR="002C0395" w:rsidRPr="00931575" w:rsidRDefault="001D129D" w:rsidP="002C0395">
      <w:pPr>
        <w:pStyle w:val="Heading5"/>
        <w:rPr>
          <w:rFonts w:cs="Arial"/>
          <w:b/>
          <w:i/>
          <w:iCs/>
          <w:szCs w:val="22"/>
          <w:lang w:eastAsia="zh-CN"/>
        </w:rPr>
      </w:pPr>
      <w:bookmarkStart w:id="10333" w:name="_Toc58915973"/>
      <w:bookmarkStart w:id="10334" w:name="_Toc58918154"/>
      <w:bookmarkStart w:id="10335" w:name="_Toc66694024"/>
      <w:bookmarkStart w:id="10336" w:name="_Toc74915991"/>
      <w:bookmarkStart w:id="10337" w:name="_Toc76114616"/>
      <w:bookmarkStart w:id="10338" w:name="_Toc76544502"/>
      <w:bookmarkStart w:id="10339" w:name="_Toc82536624"/>
      <w:bookmarkStart w:id="10340" w:name="_Toc89952917"/>
      <w:bookmarkStart w:id="10341" w:name="_Toc98766733"/>
      <w:bookmarkStart w:id="10342" w:name="_Toc99703096"/>
      <w:bookmarkStart w:id="10343" w:name="_Toc106206886"/>
      <w:bookmarkStart w:id="10344" w:name="_Toc115080888"/>
      <w:bookmarkStart w:id="10345" w:name="_Toc121999779"/>
      <w:bookmarkStart w:id="10346" w:name="_Toc124153952"/>
      <w:bookmarkStart w:id="10347" w:name="_Toc124154727"/>
      <w:bookmarkStart w:id="10348" w:name="_Toc131560582"/>
      <w:bookmarkStart w:id="10349" w:name="_Toc137394282"/>
      <w:bookmarkStart w:id="10350" w:name="_Toc16347538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351" w:name="_Toc58915974"/>
      <w:bookmarkStart w:id="10352" w:name="_Toc58918155"/>
      <w:bookmarkStart w:id="10353" w:name="_Toc66694025"/>
      <w:bookmarkStart w:id="10354" w:name="_Toc74915992"/>
      <w:bookmarkStart w:id="10355" w:name="_Toc76114617"/>
      <w:bookmarkStart w:id="10356" w:name="_Toc76544503"/>
      <w:bookmarkStart w:id="10357" w:name="_Toc82536625"/>
      <w:bookmarkStart w:id="10358" w:name="_Toc89952918"/>
      <w:bookmarkStart w:id="10359" w:name="_Toc98766734"/>
      <w:bookmarkStart w:id="10360" w:name="_Toc99703097"/>
      <w:bookmarkStart w:id="10361" w:name="_Toc106206887"/>
      <w:bookmarkStart w:id="10362" w:name="_Toc115080889"/>
      <w:bookmarkStart w:id="10363" w:name="_Toc121999780"/>
      <w:bookmarkStart w:id="10364" w:name="_Toc124153953"/>
      <w:bookmarkStart w:id="10365" w:name="_Toc124154728"/>
      <w:bookmarkStart w:id="10366" w:name="_Toc131560583"/>
      <w:bookmarkStart w:id="10367" w:name="_Toc137394283"/>
      <w:bookmarkStart w:id="10368" w:name="_Toc16347538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369" w:name="_Toc58915975"/>
      <w:bookmarkStart w:id="10370" w:name="_Toc58918156"/>
      <w:bookmarkStart w:id="10371" w:name="_Toc66694026"/>
      <w:bookmarkStart w:id="10372" w:name="_Toc74915993"/>
      <w:bookmarkStart w:id="10373" w:name="_Toc76114618"/>
      <w:bookmarkStart w:id="10374" w:name="_Toc76544504"/>
      <w:bookmarkStart w:id="10375" w:name="_Toc82536626"/>
      <w:bookmarkStart w:id="10376" w:name="_Toc89952919"/>
      <w:bookmarkStart w:id="10377" w:name="_Toc98766735"/>
      <w:bookmarkStart w:id="10378" w:name="_Toc99703098"/>
      <w:bookmarkStart w:id="10379" w:name="_Toc106206888"/>
      <w:bookmarkStart w:id="10380" w:name="_Toc115080890"/>
      <w:bookmarkStart w:id="10381" w:name="_Toc121999781"/>
      <w:bookmarkStart w:id="10382" w:name="_Toc124153954"/>
      <w:bookmarkStart w:id="10383" w:name="_Toc124154729"/>
      <w:bookmarkStart w:id="10384" w:name="_Toc131560584"/>
      <w:bookmarkStart w:id="10385" w:name="_Toc137394284"/>
      <w:bookmarkStart w:id="10386" w:name="_Toc163475390"/>
      <w:r w:rsidRPr="00931575">
        <w:t>8.2.8.1</w:t>
      </w:r>
      <w:r w:rsidRPr="00931575">
        <w:tab/>
        <w:t>Definition and applicability</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387" w:name="_Toc58915976"/>
      <w:bookmarkStart w:id="10388" w:name="_Toc58918157"/>
      <w:bookmarkStart w:id="10389" w:name="_Toc66694027"/>
      <w:bookmarkStart w:id="10390" w:name="_Toc74915994"/>
      <w:bookmarkStart w:id="10391" w:name="_Toc76114619"/>
      <w:bookmarkStart w:id="10392" w:name="_Toc76544505"/>
      <w:bookmarkStart w:id="10393" w:name="_Toc82536627"/>
      <w:bookmarkStart w:id="10394" w:name="_Toc89952920"/>
      <w:bookmarkStart w:id="10395" w:name="_Toc98766736"/>
      <w:bookmarkStart w:id="10396" w:name="_Toc99703099"/>
      <w:bookmarkStart w:id="10397" w:name="_Toc106206889"/>
      <w:bookmarkStart w:id="10398" w:name="_Toc115080891"/>
      <w:bookmarkStart w:id="10399" w:name="_Toc121999782"/>
      <w:bookmarkStart w:id="10400" w:name="_Toc124153955"/>
      <w:bookmarkStart w:id="10401" w:name="_Toc124154730"/>
      <w:bookmarkStart w:id="10402" w:name="_Toc131560585"/>
      <w:bookmarkStart w:id="10403" w:name="_Toc137394285"/>
      <w:bookmarkStart w:id="10404" w:name="_Toc163475391"/>
      <w:r w:rsidRPr="00931575">
        <w:lastRenderedPageBreak/>
        <w:t>8.2.8.2</w:t>
      </w:r>
      <w:r w:rsidRPr="00931575">
        <w:tab/>
        <w:t>Minimum Requirement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405" w:name="_Toc58915977"/>
      <w:bookmarkStart w:id="10406" w:name="_Toc58918158"/>
      <w:bookmarkStart w:id="10407" w:name="_Toc66694028"/>
      <w:bookmarkStart w:id="10408" w:name="_Toc74915995"/>
      <w:bookmarkStart w:id="10409" w:name="_Toc76114620"/>
      <w:bookmarkStart w:id="10410" w:name="_Toc76544506"/>
      <w:bookmarkStart w:id="10411" w:name="_Toc82536628"/>
      <w:bookmarkStart w:id="10412" w:name="_Toc89952921"/>
      <w:bookmarkStart w:id="10413" w:name="_Toc98766737"/>
      <w:bookmarkStart w:id="10414" w:name="_Toc99703100"/>
      <w:bookmarkStart w:id="10415" w:name="_Toc106206890"/>
      <w:bookmarkStart w:id="10416" w:name="_Toc115080892"/>
      <w:bookmarkStart w:id="10417" w:name="_Toc121999783"/>
      <w:bookmarkStart w:id="10418" w:name="_Toc124153956"/>
      <w:bookmarkStart w:id="10419" w:name="_Toc124154731"/>
      <w:bookmarkStart w:id="10420" w:name="_Toc131560586"/>
      <w:bookmarkStart w:id="10421" w:name="_Toc137394286"/>
      <w:bookmarkStart w:id="10422" w:name="_Toc163475392"/>
      <w:r w:rsidRPr="00931575">
        <w:t>8.2.8.3</w:t>
      </w:r>
      <w:r w:rsidRPr="00931575">
        <w:tab/>
        <w:t>Test purpose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423" w:name="_Toc58915978"/>
      <w:bookmarkStart w:id="10424" w:name="_Toc58918159"/>
      <w:bookmarkStart w:id="10425" w:name="_Toc66694029"/>
      <w:bookmarkStart w:id="10426" w:name="_Toc74915996"/>
      <w:bookmarkStart w:id="10427" w:name="_Toc76114621"/>
      <w:bookmarkStart w:id="10428" w:name="_Toc76544507"/>
      <w:bookmarkStart w:id="10429" w:name="_Toc82536629"/>
      <w:bookmarkStart w:id="10430" w:name="_Toc89952922"/>
      <w:bookmarkStart w:id="10431" w:name="_Toc98766738"/>
      <w:bookmarkStart w:id="10432" w:name="_Toc99703101"/>
      <w:bookmarkStart w:id="10433" w:name="_Toc106206891"/>
      <w:bookmarkStart w:id="10434" w:name="_Toc115080893"/>
      <w:bookmarkStart w:id="10435" w:name="_Toc121999784"/>
      <w:bookmarkStart w:id="10436" w:name="_Toc124153957"/>
      <w:bookmarkStart w:id="10437" w:name="_Toc124154732"/>
      <w:bookmarkStart w:id="10438" w:name="_Toc131560587"/>
      <w:bookmarkStart w:id="10439" w:name="_Toc137394287"/>
      <w:bookmarkStart w:id="10440" w:name="_Toc163475393"/>
      <w:r w:rsidRPr="00931575">
        <w:t>8.2.8.4</w:t>
      </w:r>
      <w:r w:rsidRPr="00931575">
        <w:tab/>
        <w:t>Method of test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7A1A6E7B" w14:textId="77777777" w:rsidR="007F5CD7" w:rsidRPr="00931575" w:rsidRDefault="007F5CD7" w:rsidP="007F5CD7">
      <w:pPr>
        <w:pStyle w:val="Heading5"/>
      </w:pPr>
      <w:bookmarkStart w:id="10441" w:name="_Toc58915979"/>
      <w:bookmarkStart w:id="10442" w:name="_Toc58918160"/>
      <w:bookmarkStart w:id="10443" w:name="_Toc66694030"/>
      <w:bookmarkStart w:id="10444" w:name="_Toc74915997"/>
      <w:bookmarkStart w:id="10445" w:name="_Toc76114622"/>
      <w:bookmarkStart w:id="10446" w:name="_Toc76544508"/>
      <w:bookmarkStart w:id="10447" w:name="_Toc82536630"/>
      <w:bookmarkStart w:id="10448" w:name="_Toc89952923"/>
      <w:bookmarkStart w:id="10449" w:name="_Toc98766739"/>
      <w:bookmarkStart w:id="10450" w:name="_Toc99703102"/>
      <w:bookmarkStart w:id="10451" w:name="_Toc106206892"/>
      <w:bookmarkStart w:id="10452" w:name="_Toc115080894"/>
      <w:bookmarkStart w:id="10453" w:name="_Toc121999785"/>
      <w:bookmarkStart w:id="10454" w:name="_Toc124153958"/>
      <w:bookmarkStart w:id="10455" w:name="_Toc124154733"/>
      <w:bookmarkStart w:id="10456" w:name="_Toc131560588"/>
      <w:bookmarkStart w:id="10457" w:name="_Toc137394288"/>
      <w:bookmarkStart w:id="10458" w:name="_Toc163475394"/>
      <w:r w:rsidRPr="00931575">
        <w:t>8.2.8.4.1</w:t>
      </w:r>
      <w:r w:rsidRPr="00931575">
        <w:tab/>
        <w:t>Initial conditions</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459" w:name="_Toc58915980"/>
      <w:bookmarkStart w:id="10460" w:name="_Toc58918161"/>
      <w:bookmarkStart w:id="10461" w:name="_Toc66694031"/>
      <w:bookmarkStart w:id="10462" w:name="_Toc74915998"/>
      <w:bookmarkStart w:id="10463" w:name="_Toc76114623"/>
      <w:bookmarkStart w:id="10464" w:name="_Toc76544509"/>
      <w:bookmarkStart w:id="10465" w:name="_Toc82536631"/>
      <w:bookmarkStart w:id="10466" w:name="_Toc89952924"/>
      <w:bookmarkStart w:id="10467" w:name="_Toc98766740"/>
      <w:bookmarkStart w:id="10468" w:name="_Toc99703103"/>
      <w:bookmarkStart w:id="10469" w:name="_Toc106206893"/>
      <w:bookmarkStart w:id="10470" w:name="_Toc115080895"/>
      <w:bookmarkStart w:id="10471" w:name="_Toc121999786"/>
      <w:bookmarkStart w:id="10472" w:name="_Toc124153959"/>
      <w:bookmarkStart w:id="10473" w:name="_Toc124154734"/>
      <w:bookmarkStart w:id="10474" w:name="_Toc131560589"/>
      <w:bookmarkStart w:id="10475" w:name="_Toc137394289"/>
      <w:bookmarkStart w:id="10476" w:name="_Toc163475395"/>
      <w:r w:rsidRPr="00931575">
        <w:t>8.2.8.4.2</w:t>
      </w:r>
      <w:r w:rsidRPr="00931575">
        <w:tab/>
        <w:t>Procedure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477" w:name="_Toc58915981"/>
      <w:bookmarkStart w:id="10478" w:name="_Toc58918162"/>
      <w:bookmarkStart w:id="10479" w:name="_Toc66694032"/>
      <w:bookmarkStart w:id="10480" w:name="_Toc74915999"/>
      <w:bookmarkStart w:id="10481" w:name="_Toc76114624"/>
      <w:bookmarkStart w:id="10482" w:name="_Toc76544510"/>
      <w:bookmarkStart w:id="10483" w:name="_Toc82536632"/>
      <w:bookmarkStart w:id="10484" w:name="_Toc89952925"/>
      <w:bookmarkStart w:id="10485" w:name="_Toc98766741"/>
      <w:bookmarkStart w:id="10486" w:name="_Toc99703104"/>
      <w:bookmarkStart w:id="10487" w:name="_Toc106206894"/>
      <w:bookmarkStart w:id="10488" w:name="_Toc115080896"/>
      <w:bookmarkStart w:id="10489" w:name="_Toc121999787"/>
      <w:bookmarkStart w:id="10490" w:name="_Toc124153960"/>
      <w:bookmarkStart w:id="10491" w:name="_Toc124154735"/>
      <w:bookmarkStart w:id="10492" w:name="_Toc131560590"/>
      <w:bookmarkStart w:id="10493" w:name="_Toc137394290"/>
      <w:bookmarkStart w:id="10494" w:name="_Toc163475396"/>
      <w:r w:rsidRPr="00931575">
        <w:t>8.2.8.5</w:t>
      </w:r>
      <w:r w:rsidRPr="00931575">
        <w:tab/>
        <w:t>Test Requirement</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2E3931B5" w14:textId="77777777" w:rsidR="007F5CD7" w:rsidRPr="00931575" w:rsidRDefault="007F5CD7" w:rsidP="007F5CD7">
      <w:pPr>
        <w:pStyle w:val="Heading5"/>
        <w:rPr>
          <w:rFonts w:cs="Arial"/>
          <w:i/>
          <w:iCs/>
          <w:szCs w:val="22"/>
          <w:lang w:eastAsia="zh-CN"/>
        </w:rPr>
      </w:pPr>
      <w:bookmarkStart w:id="10495" w:name="_Toc58915982"/>
      <w:bookmarkStart w:id="10496" w:name="_Toc58918163"/>
      <w:bookmarkStart w:id="10497" w:name="_Toc66694033"/>
      <w:bookmarkStart w:id="10498" w:name="_Toc74916000"/>
      <w:bookmarkStart w:id="10499" w:name="_Toc76114625"/>
      <w:bookmarkStart w:id="10500" w:name="_Toc76544511"/>
      <w:bookmarkStart w:id="10501" w:name="_Toc82536633"/>
      <w:bookmarkStart w:id="10502" w:name="_Toc89952926"/>
      <w:bookmarkStart w:id="10503" w:name="_Toc98766742"/>
      <w:bookmarkStart w:id="10504" w:name="_Toc99703105"/>
      <w:bookmarkStart w:id="10505" w:name="_Toc106206895"/>
      <w:bookmarkStart w:id="10506" w:name="_Toc115080897"/>
      <w:bookmarkStart w:id="10507" w:name="_Toc121999788"/>
      <w:bookmarkStart w:id="10508" w:name="_Toc124153961"/>
      <w:bookmarkStart w:id="10509" w:name="_Toc124154736"/>
      <w:bookmarkStart w:id="10510" w:name="_Toc131560591"/>
      <w:bookmarkStart w:id="10511" w:name="_Toc137394291"/>
      <w:bookmarkStart w:id="10512" w:name="_Toc16347539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513" w:name="_Toc58915983"/>
      <w:bookmarkStart w:id="10514" w:name="_Toc58918164"/>
      <w:bookmarkStart w:id="10515" w:name="_Toc66694034"/>
      <w:bookmarkStart w:id="10516" w:name="_Toc74916001"/>
      <w:bookmarkStart w:id="10517" w:name="_Toc76114626"/>
      <w:bookmarkStart w:id="10518" w:name="_Toc76544512"/>
      <w:bookmarkStart w:id="10519" w:name="_Toc82536634"/>
      <w:bookmarkStart w:id="10520" w:name="_Toc89952927"/>
      <w:bookmarkStart w:id="10521" w:name="_Toc98766743"/>
      <w:bookmarkStart w:id="10522" w:name="_Toc99703106"/>
      <w:bookmarkStart w:id="10523" w:name="_Toc106206896"/>
      <w:bookmarkStart w:id="10524" w:name="_Toc115080898"/>
      <w:bookmarkStart w:id="10525" w:name="_Toc121999789"/>
      <w:bookmarkStart w:id="10526" w:name="_Toc124153962"/>
      <w:bookmarkStart w:id="10527" w:name="_Toc124154737"/>
      <w:bookmarkStart w:id="10528" w:name="_Toc131560592"/>
      <w:bookmarkStart w:id="10529" w:name="_Toc137394292"/>
      <w:bookmarkStart w:id="10530" w:name="_Toc16347539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531" w:name="_Toc58915984"/>
      <w:bookmarkStart w:id="10532" w:name="_Toc58918165"/>
      <w:bookmarkStart w:id="10533" w:name="_Toc66694035"/>
      <w:bookmarkStart w:id="10534" w:name="_Toc74916002"/>
      <w:bookmarkStart w:id="10535" w:name="_Toc76114627"/>
      <w:bookmarkStart w:id="10536" w:name="_Toc76544513"/>
      <w:bookmarkStart w:id="10537" w:name="_Toc82536635"/>
      <w:bookmarkStart w:id="10538" w:name="_Toc89952928"/>
      <w:bookmarkStart w:id="10539" w:name="_Toc98766744"/>
      <w:bookmarkStart w:id="10540" w:name="_Toc99703107"/>
      <w:bookmarkStart w:id="10541" w:name="_Toc106206897"/>
      <w:bookmarkStart w:id="10542" w:name="_Toc115080899"/>
      <w:bookmarkStart w:id="10543" w:name="_Toc121999790"/>
      <w:bookmarkStart w:id="10544" w:name="_Toc124153963"/>
      <w:bookmarkStart w:id="10545" w:name="_Toc124154738"/>
      <w:bookmarkStart w:id="10546" w:name="_Toc131560593"/>
      <w:bookmarkStart w:id="10547" w:name="_Toc137394293"/>
      <w:bookmarkStart w:id="10548" w:name="_Toc163475399"/>
      <w:r w:rsidRPr="00931575">
        <w:t>8.2.</w:t>
      </w:r>
      <w:r w:rsidRPr="00931575">
        <w:rPr>
          <w:lang w:eastAsia="zh-CN"/>
        </w:rPr>
        <w:t>9</w:t>
      </w:r>
      <w:r w:rsidRPr="00931575">
        <w:tab/>
        <w:t xml:space="preserve">Performance requirements for </w:t>
      </w:r>
      <w:r w:rsidRPr="00931575">
        <w:rPr>
          <w:lang w:eastAsia="zh-CN"/>
        </w:rPr>
        <w:t>MsgA PUSCH</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03F12F64" w14:textId="5A954A3E" w:rsidR="00BA36CA" w:rsidRPr="00931575" w:rsidRDefault="00BA36CA" w:rsidP="00BA36CA">
      <w:pPr>
        <w:pStyle w:val="Heading4"/>
      </w:pPr>
      <w:bookmarkStart w:id="10549" w:name="_Toc58915985"/>
      <w:bookmarkStart w:id="10550" w:name="_Toc58918166"/>
      <w:bookmarkStart w:id="10551" w:name="_Toc66694036"/>
      <w:bookmarkStart w:id="10552" w:name="_Toc74916003"/>
      <w:bookmarkStart w:id="10553" w:name="_Toc76114628"/>
      <w:bookmarkStart w:id="10554" w:name="_Toc76544514"/>
      <w:bookmarkStart w:id="10555" w:name="_Toc82536636"/>
      <w:bookmarkStart w:id="10556" w:name="_Toc89952929"/>
      <w:bookmarkStart w:id="10557" w:name="_Toc98766745"/>
      <w:bookmarkStart w:id="10558" w:name="_Toc99703108"/>
      <w:bookmarkStart w:id="10559" w:name="_Toc106206898"/>
      <w:bookmarkStart w:id="10560" w:name="_Toc115080900"/>
      <w:bookmarkStart w:id="10561" w:name="_Toc121999791"/>
      <w:bookmarkStart w:id="10562" w:name="_Toc124153964"/>
      <w:bookmarkStart w:id="10563" w:name="_Toc124154739"/>
      <w:bookmarkStart w:id="10564" w:name="_Toc131560594"/>
      <w:bookmarkStart w:id="10565" w:name="_Toc137394294"/>
      <w:bookmarkStart w:id="10566" w:name="_Toc163475400"/>
      <w:r w:rsidRPr="00931575">
        <w:t>8.2.</w:t>
      </w:r>
      <w:r w:rsidRPr="00931575">
        <w:rPr>
          <w:lang w:eastAsia="zh-CN"/>
        </w:rPr>
        <w:t>9</w:t>
      </w:r>
      <w:r w:rsidRPr="00931575">
        <w:t>.1</w:t>
      </w:r>
      <w:r w:rsidRPr="00931575">
        <w:tab/>
        <w:t>Definition and applicability</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567" w:name="_Toc58915986"/>
      <w:bookmarkStart w:id="10568" w:name="_Toc58918167"/>
      <w:bookmarkStart w:id="10569" w:name="_Toc66694037"/>
      <w:bookmarkStart w:id="10570" w:name="_Toc74916004"/>
      <w:bookmarkStart w:id="10571" w:name="_Toc76114629"/>
      <w:bookmarkStart w:id="10572" w:name="_Toc76544515"/>
      <w:bookmarkStart w:id="10573" w:name="_Toc82536637"/>
      <w:bookmarkStart w:id="10574" w:name="_Toc89952930"/>
      <w:bookmarkStart w:id="10575" w:name="_Toc98766746"/>
      <w:bookmarkStart w:id="10576" w:name="_Toc99703109"/>
      <w:bookmarkStart w:id="10577" w:name="_Toc106206899"/>
      <w:bookmarkStart w:id="10578" w:name="_Toc115080901"/>
      <w:bookmarkStart w:id="10579" w:name="_Toc121999792"/>
      <w:bookmarkStart w:id="10580" w:name="_Toc124153965"/>
      <w:bookmarkStart w:id="10581" w:name="_Toc124154740"/>
      <w:bookmarkStart w:id="10582" w:name="_Toc131560595"/>
      <w:bookmarkStart w:id="10583" w:name="_Toc137394295"/>
      <w:bookmarkStart w:id="10584" w:name="_Hlk58915356"/>
      <w:bookmarkStart w:id="10585" w:name="_Toc163475401"/>
      <w:r w:rsidRPr="00931575">
        <w:t>8.2.</w:t>
      </w:r>
      <w:r w:rsidRPr="00931575">
        <w:rPr>
          <w:lang w:eastAsia="zh-CN"/>
        </w:rPr>
        <w:t>9</w:t>
      </w:r>
      <w:r w:rsidRPr="00931575">
        <w:t>.2</w:t>
      </w:r>
      <w:r w:rsidRPr="00931575">
        <w:tab/>
        <w:t>Minimum Requirement</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5"/>
    </w:p>
    <w:p w14:paraId="7AE2597C" w14:textId="17A68252" w:rsidR="00E55975" w:rsidRPr="00BF5400" w:rsidRDefault="00E55975" w:rsidP="006F1F81">
      <w:pPr>
        <w:rPr>
          <w:rFonts w:eastAsia="DengXian"/>
        </w:rPr>
      </w:pPr>
      <w:bookmarkStart w:id="10586" w:name="_Toc58915987"/>
      <w:bookmarkStart w:id="10587" w:name="_Toc58918168"/>
      <w:bookmarkEnd w:id="10584"/>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0588" w:name="_Toc66694038"/>
      <w:bookmarkStart w:id="10589" w:name="_Toc74916005"/>
      <w:bookmarkStart w:id="10590" w:name="_Toc76114630"/>
      <w:bookmarkStart w:id="10591" w:name="_Toc76544516"/>
      <w:bookmarkStart w:id="10592" w:name="_Toc82536638"/>
      <w:bookmarkStart w:id="10593" w:name="_Toc89952931"/>
      <w:bookmarkStart w:id="10594" w:name="_Toc98766747"/>
      <w:bookmarkStart w:id="10595" w:name="_Toc99703110"/>
      <w:bookmarkStart w:id="10596" w:name="_Toc106206900"/>
      <w:bookmarkStart w:id="10597" w:name="_Toc115080902"/>
      <w:bookmarkStart w:id="10598" w:name="_Toc121999793"/>
      <w:bookmarkStart w:id="10599" w:name="_Toc124153966"/>
      <w:bookmarkStart w:id="10600" w:name="_Toc124154741"/>
      <w:bookmarkStart w:id="10601" w:name="_Toc131560596"/>
      <w:bookmarkStart w:id="10602" w:name="_Toc137394296"/>
      <w:bookmarkStart w:id="10603" w:name="_Toc163475402"/>
      <w:r w:rsidRPr="00931575">
        <w:t>8.2.</w:t>
      </w:r>
      <w:r w:rsidRPr="00931575">
        <w:rPr>
          <w:lang w:eastAsia="zh-CN"/>
        </w:rPr>
        <w:t>9</w:t>
      </w:r>
      <w:r w:rsidRPr="00931575">
        <w:t>.3</w:t>
      </w:r>
      <w:r w:rsidRPr="00931575">
        <w:tab/>
        <w:t>Test Purpose</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604" w:name="_Toc58915988"/>
      <w:bookmarkStart w:id="10605" w:name="_Toc58918169"/>
      <w:bookmarkStart w:id="10606" w:name="_Toc66694039"/>
      <w:bookmarkStart w:id="10607" w:name="_Toc74916006"/>
      <w:bookmarkStart w:id="10608" w:name="_Toc76114631"/>
      <w:bookmarkStart w:id="10609" w:name="_Toc76544517"/>
      <w:bookmarkStart w:id="10610" w:name="_Toc82536639"/>
      <w:bookmarkStart w:id="10611" w:name="_Toc89952932"/>
      <w:bookmarkStart w:id="10612" w:name="_Toc98766748"/>
      <w:bookmarkStart w:id="10613" w:name="_Toc99703111"/>
      <w:bookmarkStart w:id="10614" w:name="_Toc106206901"/>
      <w:bookmarkStart w:id="10615" w:name="_Toc115080903"/>
      <w:bookmarkStart w:id="10616" w:name="_Toc121999794"/>
      <w:bookmarkStart w:id="10617" w:name="_Toc124153967"/>
      <w:bookmarkStart w:id="10618" w:name="_Toc124154742"/>
      <w:bookmarkStart w:id="10619" w:name="_Toc131560597"/>
      <w:bookmarkStart w:id="10620" w:name="_Toc137394297"/>
      <w:bookmarkStart w:id="10621" w:name="_Toc163475403"/>
      <w:r w:rsidRPr="00931575">
        <w:t>8.2.</w:t>
      </w:r>
      <w:r w:rsidRPr="00931575">
        <w:rPr>
          <w:lang w:eastAsia="zh-CN"/>
        </w:rPr>
        <w:t>9</w:t>
      </w:r>
      <w:r w:rsidRPr="00931575">
        <w:t>.4</w:t>
      </w:r>
      <w:r w:rsidRPr="00931575">
        <w:tab/>
        <w:t>Method of test</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08672F0" w14:textId="32A7E57B" w:rsidR="00BA36CA" w:rsidRPr="00931575" w:rsidRDefault="00BA36CA" w:rsidP="00BA36CA">
      <w:pPr>
        <w:pStyle w:val="Heading5"/>
      </w:pPr>
      <w:bookmarkStart w:id="10622" w:name="_Toc58915989"/>
      <w:bookmarkStart w:id="10623" w:name="_Toc58918170"/>
      <w:bookmarkStart w:id="10624" w:name="_Toc66694040"/>
      <w:bookmarkStart w:id="10625" w:name="_Toc74916007"/>
      <w:bookmarkStart w:id="10626" w:name="_Toc76114632"/>
      <w:bookmarkStart w:id="10627" w:name="_Toc76544518"/>
      <w:bookmarkStart w:id="10628" w:name="_Toc82536640"/>
      <w:bookmarkStart w:id="10629" w:name="_Toc89952933"/>
      <w:bookmarkStart w:id="10630" w:name="_Toc98766749"/>
      <w:bookmarkStart w:id="10631" w:name="_Toc99703112"/>
      <w:bookmarkStart w:id="10632" w:name="_Toc106206902"/>
      <w:bookmarkStart w:id="10633" w:name="_Toc115080904"/>
      <w:bookmarkStart w:id="10634" w:name="_Toc121999795"/>
      <w:bookmarkStart w:id="10635" w:name="_Toc124153968"/>
      <w:bookmarkStart w:id="10636" w:name="_Toc124154743"/>
      <w:bookmarkStart w:id="10637" w:name="_Toc131560598"/>
      <w:bookmarkStart w:id="10638" w:name="_Toc137394298"/>
      <w:bookmarkStart w:id="10639" w:name="_Toc163475404"/>
      <w:r w:rsidRPr="00931575">
        <w:t>8.2.</w:t>
      </w:r>
      <w:r w:rsidRPr="00931575">
        <w:rPr>
          <w:lang w:eastAsia="zh-CN"/>
        </w:rPr>
        <w:t>9</w:t>
      </w:r>
      <w:r w:rsidRPr="00931575">
        <w:t>.4.1</w:t>
      </w:r>
      <w:r w:rsidRPr="00931575">
        <w:tab/>
        <w:t>Initial Conditions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0640" w:name="_Toc58915990"/>
      <w:bookmarkStart w:id="1064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0642" w:name="_Toc66694041"/>
      <w:bookmarkStart w:id="10643" w:name="_Toc74916008"/>
      <w:bookmarkStart w:id="10644" w:name="_Toc76114633"/>
      <w:bookmarkStart w:id="10645" w:name="_Toc76544519"/>
      <w:bookmarkStart w:id="10646" w:name="_Toc82536641"/>
      <w:bookmarkStart w:id="10647" w:name="_Toc89952934"/>
      <w:bookmarkStart w:id="10648" w:name="_Toc98766750"/>
      <w:bookmarkStart w:id="10649" w:name="_Toc99703113"/>
      <w:bookmarkStart w:id="10650" w:name="_Toc106206903"/>
      <w:bookmarkStart w:id="10651" w:name="_Toc115080905"/>
      <w:bookmarkStart w:id="10652" w:name="_Toc121999796"/>
      <w:bookmarkStart w:id="10653" w:name="_Toc124153969"/>
      <w:bookmarkStart w:id="10654" w:name="_Toc124154744"/>
      <w:bookmarkStart w:id="10655" w:name="_Toc131560599"/>
      <w:bookmarkStart w:id="10656" w:name="_Toc137394299"/>
      <w:bookmarkStart w:id="10657" w:name="_Toc163475405"/>
      <w:r w:rsidRPr="00931575">
        <w:t>8.2.</w:t>
      </w:r>
      <w:r w:rsidRPr="00931575">
        <w:rPr>
          <w:lang w:eastAsia="zh-CN"/>
        </w:rPr>
        <w:t>9</w:t>
      </w:r>
      <w:r w:rsidRPr="00931575">
        <w:t>.4.2</w:t>
      </w:r>
      <w:r w:rsidRPr="00931575">
        <w:tab/>
        <w:t>Procedure</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774087841"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774087842"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774087843"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774087844"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658" w:name="_Toc58915991"/>
      <w:bookmarkStart w:id="10659" w:name="_Toc58918172"/>
      <w:bookmarkStart w:id="10660" w:name="_Toc66694042"/>
      <w:bookmarkStart w:id="10661" w:name="_Toc74916009"/>
      <w:bookmarkStart w:id="10662" w:name="_Toc76114634"/>
      <w:bookmarkStart w:id="10663" w:name="_Toc76544520"/>
      <w:bookmarkStart w:id="10664" w:name="_Toc82536642"/>
      <w:bookmarkStart w:id="10665" w:name="_Toc89952935"/>
      <w:bookmarkStart w:id="10666" w:name="_Toc98766751"/>
      <w:bookmarkStart w:id="10667" w:name="_Toc99703114"/>
      <w:bookmarkStart w:id="10668" w:name="_Toc106206904"/>
      <w:bookmarkStart w:id="10669" w:name="_Toc115080906"/>
      <w:bookmarkStart w:id="10670" w:name="_Toc121999797"/>
      <w:bookmarkStart w:id="10671" w:name="_Toc124153970"/>
      <w:bookmarkStart w:id="10672" w:name="_Toc124154745"/>
      <w:bookmarkStart w:id="10673" w:name="_Toc131560600"/>
      <w:bookmarkStart w:id="10674" w:name="_Toc137394300"/>
      <w:bookmarkStart w:id="10675" w:name="_Toc163475406"/>
      <w:r w:rsidRPr="00931575">
        <w:t>8.2.</w:t>
      </w:r>
      <w:r w:rsidRPr="00931575">
        <w:rPr>
          <w:lang w:eastAsia="zh-CN"/>
        </w:rPr>
        <w:t>9</w:t>
      </w:r>
      <w:r w:rsidRPr="00931575">
        <w:t>.5</w:t>
      </w:r>
      <w:r w:rsidRPr="00931575">
        <w:tab/>
        <w:t>Test Requirement</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13D11B7C" w14:textId="7F49D1B4" w:rsidR="00BA36CA" w:rsidRPr="00931575" w:rsidRDefault="00BA36CA" w:rsidP="00BA36CA">
      <w:pPr>
        <w:pStyle w:val="Heading5"/>
        <w:rPr>
          <w:i/>
        </w:rPr>
      </w:pPr>
      <w:bookmarkStart w:id="10676" w:name="_Toc58915992"/>
      <w:bookmarkStart w:id="10677" w:name="_Toc58918173"/>
      <w:bookmarkStart w:id="10678" w:name="_Toc66694043"/>
      <w:bookmarkStart w:id="10679" w:name="_Toc74916010"/>
      <w:bookmarkStart w:id="10680" w:name="_Toc76114635"/>
      <w:bookmarkStart w:id="10681" w:name="_Toc76544521"/>
      <w:bookmarkStart w:id="10682" w:name="_Toc82536643"/>
      <w:bookmarkStart w:id="10683" w:name="_Toc89952936"/>
      <w:bookmarkStart w:id="10684" w:name="_Toc98766752"/>
      <w:bookmarkStart w:id="10685" w:name="_Toc99703115"/>
      <w:bookmarkStart w:id="10686" w:name="_Toc106206905"/>
      <w:bookmarkStart w:id="10687" w:name="_Toc115080907"/>
      <w:bookmarkStart w:id="10688" w:name="_Toc121999798"/>
      <w:bookmarkStart w:id="10689" w:name="_Toc124153971"/>
      <w:bookmarkStart w:id="10690" w:name="_Toc124154746"/>
      <w:bookmarkStart w:id="10691" w:name="_Toc131560601"/>
      <w:bookmarkStart w:id="10692" w:name="_Toc137394301"/>
      <w:bookmarkStart w:id="10693" w:name="_Toc16347540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0694" w:name="_Toc58915993"/>
      <w:bookmarkStart w:id="10695" w:name="_Toc58918174"/>
      <w:bookmarkStart w:id="10696" w:name="_Toc66694044"/>
      <w:bookmarkStart w:id="10697" w:name="_Toc74916011"/>
      <w:bookmarkStart w:id="10698" w:name="_Toc76114636"/>
      <w:bookmarkStart w:id="10699" w:name="_Toc76544522"/>
      <w:bookmarkStart w:id="10700" w:name="_Toc82536644"/>
      <w:bookmarkStart w:id="10701" w:name="_Toc89952937"/>
      <w:bookmarkStart w:id="10702" w:name="_Toc98766753"/>
      <w:bookmarkStart w:id="10703" w:name="_Toc99703116"/>
      <w:bookmarkStart w:id="10704" w:name="_Toc106206906"/>
      <w:bookmarkStart w:id="10705" w:name="_Toc115080908"/>
      <w:bookmarkStart w:id="10706" w:name="_Toc121999799"/>
      <w:bookmarkStart w:id="10707" w:name="_Toc124153972"/>
      <w:bookmarkStart w:id="10708" w:name="_Toc124154747"/>
      <w:bookmarkStart w:id="10709" w:name="_Toc131560602"/>
      <w:bookmarkStart w:id="10710" w:name="_Toc137394302"/>
      <w:bookmarkStart w:id="10711" w:name="_Toc163475408"/>
      <w:r w:rsidRPr="00931575">
        <w:t>8.2.9</w:t>
      </w:r>
      <w:r w:rsidRPr="00931575">
        <w:rPr>
          <w:rFonts w:hint="eastAsia"/>
        </w:rPr>
        <w:t>.5</w:t>
      </w:r>
      <w:r w:rsidRPr="00931575">
        <w:t>.2</w:t>
      </w:r>
      <w:r w:rsidRPr="00931575">
        <w:tab/>
        <w:t xml:space="preserve">Test Requirement for </w:t>
      </w:r>
      <w:r w:rsidRPr="00931575">
        <w:rPr>
          <w:i/>
        </w:rPr>
        <w:t>BS type 2-O</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0712" w:name="_Toc61178968"/>
      <w:bookmarkStart w:id="10713" w:name="_Toc61179438"/>
      <w:bookmarkStart w:id="10714" w:name="_Toc74916012"/>
      <w:bookmarkStart w:id="10715" w:name="_Toc76114637"/>
      <w:bookmarkStart w:id="10716" w:name="_Toc76544523"/>
      <w:bookmarkStart w:id="10717" w:name="_Toc82536645"/>
      <w:bookmarkStart w:id="10718" w:name="_Toc89952938"/>
      <w:bookmarkStart w:id="10719" w:name="_Toc98766754"/>
      <w:bookmarkStart w:id="10720" w:name="_Toc99703117"/>
      <w:bookmarkStart w:id="10721" w:name="_Toc106206907"/>
      <w:bookmarkStart w:id="10722" w:name="_Toc115080909"/>
      <w:bookmarkStart w:id="10723" w:name="_Toc121999800"/>
      <w:bookmarkStart w:id="10724" w:name="_Toc124153973"/>
      <w:bookmarkStart w:id="10725" w:name="_Toc124154748"/>
      <w:bookmarkStart w:id="10726" w:name="_Toc131560603"/>
      <w:bookmarkStart w:id="10727" w:name="_Toc137394303"/>
      <w:bookmarkStart w:id="10728" w:name="_Toc163475409"/>
      <w:r>
        <w:t>8.2.10</w:t>
      </w:r>
      <w:r>
        <w:tab/>
        <w:t>Requirements for interlaced PUSCH</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94F1B3A" w14:textId="1A33EEE1" w:rsidR="00E27907" w:rsidRDefault="00E27907" w:rsidP="00E27907">
      <w:pPr>
        <w:pStyle w:val="Heading4"/>
      </w:pPr>
      <w:bookmarkStart w:id="10729" w:name="_Toc61178969"/>
      <w:bookmarkStart w:id="10730" w:name="_Toc61179439"/>
      <w:bookmarkStart w:id="10731" w:name="_Toc74916013"/>
      <w:bookmarkStart w:id="10732" w:name="_Toc76114638"/>
      <w:bookmarkStart w:id="10733" w:name="_Toc76544524"/>
      <w:bookmarkStart w:id="10734" w:name="_Toc82536646"/>
      <w:bookmarkStart w:id="10735" w:name="_Toc89952939"/>
      <w:bookmarkStart w:id="10736" w:name="_Toc98766755"/>
      <w:bookmarkStart w:id="10737" w:name="_Toc99703118"/>
      <w:bookmarkStart w:id="10738" w:name="_Toc106206908"/>
      <w:bookmarkStart w:id="10739" w:name="_Toc115080910"/>
      <w:bookmarkStart w:id="10740" w:name="_Toc121999801"/>
      <w:bookmarkStart w:id="10741" w:name="_Toc124153974"/>
      <w:bookmarkStart w:id="10742" w:name="_Toc124154749"/>
      <w:bookmarkStart w:id="10743" w:name="_Toc131560604"/>
      <w:bookmarkStart w:id="10744" w:name="_Toc137394304"/>
      <w:bookmarkStart w:id="10745" w:name="OLE_LINK64"/>
      <w:bookmarkStart w:id="10746" w:name="_Toc163475410"/>
      <w:r>
        <w:t>8.2.10.1</w:t>
      </w:r>
      <w:r>
        <w:tab/>
        <w:t>Definition and applicability</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6"/>
    </w:p>
    <w:bookmarkEnd w:id="10745"/>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0747" w:name="_Toc74916014"/>
      <w:bookmarkStart w:id="10748" w:name="_Toc76114639"/>
      <w:bookmarkStart w:id="10749" w:name="_Toc76544525"/>
      <w:bookmarkStart w:id="10750" w:name="_Toc82536647"/>
      <w:bookmarkStart w:id="10751" w:name="_Toc89952940"/>
      <w:bookmarkStart w:id="10752" w:name="_Toc98766756"/>
      <w:bookmarkStart w:id="10753" w:name="_Toc99703119"/>
      <w:bookmarkStart w:id="10754" w:name="_Toc106206909"/>
      <w:bookmarkStart w:id="10755" w:name="_Toc115080911"/>
      <w:bookmarkStart w:id="10756" w:name="_Toc121999802"/>
      <w:bookmarkStart w:id="10757" w:name="_Toc124153975"/>
      <w:bookmarkStart w:id="10758" w:name="_Toc124154750"/>
      <w:bookmarkStart w:id="10759" w:name="_Toc131560605"/>
      <w:bookmarkStart w:id="10760" w:name="_Toc137394305"/>
      <w:bookmarkStart w:id="10761" w:name="OLE_LINK6"/>
      <w:bookmarkStart w:id="10762" w:name="_Toc163475411"/>
      <w:r>
        <w:t>8.2.10.2</w:t>
      </w:r>
      <w:r>
        <w:tab/>
        <w:t>M</w:t>
      </w:r>
      <w:r>
        <w:rPr>
          <w:lang w:eastAsia="zh-CN"/>
        </w:rPr>
        <w:t>inimum Requirement</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2"/>
    </w:p>
    <w:bookmarkEnd w:id="10761"/>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0763" w:name="_Toc74916015"/>
      <w:bookmarkStart w:id="10764" w:name="_Toc76114640"/>
      <w:bookmarkStart w:id="10765" w:name="_Toc76544526"/>
      <w:bookmarkStart w:id="10766" w:name="_Toc82536648"/>
      <w:bookmarkStart w:id="10767" w:name="_Toc89952941"/>
      <w:bookmarkStart w:id="10768" w:name="_Toc98766757"/>
      <w:bookmarkStart w:id="10769" w:name="_Toc99703120"/>
      <w:bookmarkStart w:id="10770" w:name="_Toc106206910"/>
      <w:bookmarkStart w:id="10771" w:name="_Toc115080912"/>
      <w:bookmarkStart w:id="10772" w:name="_Toc121999803"/>
      <w:bookmarkStart w:id="10773" w:name="_Toc124153976"/>
      <w:bookmarkStart w:id="10774" w:name="_Toc124154751"/>
      <w:bookmarkStart w:id="10775" w:name="_Toc131560606"/>
      <w:bookmarkStart w:id="10776" w:name="_Toc137394306"/>
      <w:bookmarkStart w:id="10777" w:name="_Toc163475412"/>
      <w:r>
        <w:t>8.2.10.3</w:t>
      </w:r>
      <w:r>
        <w:tab/>
        <w:t>Test Purpose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0778" w:name="_Toc74916016"/>
      <w:bookmarkStart w:id="10779" w:name="_Toc76114641"/>
      <w:bookmarkStart w:id="10780" w:name="_Toc76544527"/>
      <w:bookmarkStart w:id="10781" w:name="_Toc82536649"/>
      <w:bookmarkStart w:id="10782" w:name="_Toc89952942"/>
      <w:bookmarkStart w:id="10783" w:name="_Toc98766758"/>
      <w:bookmarkStart w:id="10784" w:name="_Toc99703121"/>
      <w:bookmarkStart w:id="10785" w:name="_Toc106206911"/>
      <w:bookmarkStart w:id="10786" w:name="_Toc115080913"/>
      <w:bookmarkStart w:id="10787" w:name="_Toc121999804"/>
      <w:bookmarkStart w:id="10788" w:name="_Toc124153977"/>
      <w:bookmarkStart w:id="10789" w:name="_Toc124154752"/>
      <w:bookmarkStart w:id="10790" w:name="_Toc131560607"/>
      <w:bookmarkStart w:id="10791" w:name="_Toc137394307"/>
      <w:bookmarkStart w:id="10792" w:name="_Toc163475413"/>
      <w:r>
        <w:t>8.2.10.4</w:t>
      </w:r>
      <w:r>
        <w:tab/>
        <w:t>M</w:t>
      </w:r>
      <w:r>
        <w:rPr>
          <w:lang w:eastAsia="zh-CN"/>
        </w:rPr>
        <w:t>ethod of test</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77C400A" w14:textId="77777777" w:rsidR="00E27907" w:rsidRDefault="00E27907" w:rsidP="00E27907">
      <w:pPr>
        <w:pStyle w:val="Heading5"/>
      </w:pPr>
      <w:bookmarkStart w:id="10793" w:name="_Toc21100113"/>
      <w:bookmarkStart w:id="10794" w:name="_Toc29809911"/>
      <w:bookmarkStart w:id="10795" w:name="_Toc36645296"/>
      <w:bookmarkStart w:id="10796" w:name="_Toc37272350"/>
      <w:bookmarkStart w:id="10797" w:name="_Toc45884596"/>
      <w:bookmarkStart w:id="10798" w:name="_Toc53182620"/>
      <w:bookmarkStart w:id="10799" w:name="_Toc58860364"/>
      <w:bookmarkStart w:id="10800" w:name="_Toc58862868"/>
      <w:bookmarkStart w:id="10801" w:name="_Toc61182861"/>
      <w:bookmarkStart w:id="10802" w:name="_Toc74916017"/>
      <w:bookmarkStart w:id="10803" w:name="_Toc76114642"/>
      <w:bookmarkStart w:id="10804" w:name="_Toc76544528"/>
      <w:bookmarkStart w:id="10805" w:name="_Toc82536650"/>
      <w:bookmarkStart w:id="10806" w:name="_Toc89952943"/>
      <w:bookmarkStart w:id="10807" w:name="_Toc98766759"/>
      <w:bookmarkStart w:id="10808" w:name="_Toc99703122"/>
      <w:bookmarkStart w:id="10809" w:name="_Toc106206912"/>
      <w:bookmarkStart w:id="10810" w:name="_Toc115080914"/>
      <w:bookmarkStart w:id="10811" w:name="_Toc121999805"/>
      <w:bookmarkStart w:id="10812" w:name="_Toc124153978"/>
      <w:bookmarkStart w:id="10813" w:name="_Toc124154753"/>
      <w:bookmarkStart w:id="10814" w:name="_Toc131560608"/>
      <w:bookmarkStart w:id="10815" w:name="_Toc137394308"/>
      <w:bookmarkStart w:id="10816" w:name="_Toc163475414"/>
      <w:r>
        <w:t>8.2.10.4.1</w:t>
      </w:r>
      <w:r>
        <w:tab/>
        <w:t>Initial Conditions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0817" w:name="_Toc29809912"/>
      <w:bookmarkStart w:id="10818" w:name="_Toc36645297"/>
      <w:bookmarkStart w:id="10819" w:name="_Toc37272351"/>
      <w:bookmarkStart w:id="10820" w:name="_Toc45884597"/>
      <w:bookmarkStart w:id="10821" w:name="_Toc53182621"/>
      <w:bookmarkStart w:id="10822" w:name="_Toc58860365"/>
      <w:bookmarkStart w:id="10823" w:name="_Toc58862869"/>
      <w:bookmarkStart w:id="10824" w:name="_Toc61182862"/>
      <w:bookmarkStart w:id="10825" w:name="_Toc74916018"/>
      <w:bookmarkStart w:id="10826" w:name="_Toc76114643"/>
      <w:bookmarkStart w:id="10827" w:name="_Toc76544529"/>
      <w:bookmarkStart w:id="10828" w:name="_Toc82536651"/>
      <w:bookmarkStart w:id="10829" w:name="_Toc89952944"/>
      <w:bookmarkStart w:id="10830" w:name="_Toc98766760"/>
      <w:bookmarkStart w:id="10831" w:name="_Toc99703123"/>
      <w:bookmarkStart w:id="10832" w:name="_Toc106206913"/>
      <w:bookmarkStart w:id="10833" w:name="_Toc115080915"/>
      <w:bookmarkStart w:id="10834" w:name="_Toc121999806"/>
      <w:bookmarkStart w:id="10835" w:name="_Toc124153979"/>
      <w:bookmarkStart w:id="10836" w:name="_Toc124154754"/>
      <w:bookmarkStart w:id="10837" w:name="_Toc131560609"/>
      <w:bookmarkStart w:id="10838" w:name="_Toc137394309"/>
      <w:bookmarkStart w:id="10839" w:name="_Toc163475415"/>
      <w:r>
        <w:lastRenderedPageBreak/>
        <w:t>8.2.10.4.2</w:t>
      </w:r>
      <w:r>
        <w:tab/>
        <w:t>Procedure</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0840" w:name="_Toc74916019"/>
      <w:bookmarkStart w:id="10841" w:name="_Toc76114644"/>
      <w:bookmarkStart w:id="10842" w:name="_Toc76544530"/>
      <w:bookmarkStart w:id="10843" w:name="_Toc82536652"/>
      <w:bookmarkStart w:id="10844" w:name="_Toc89952945"/>
      <w:bookmarkStart w:id="10845" w:name="_Toc98766761"/>
      <w:bookmarkStart w:id="10846" w:name="_Toc99703124"/>
      <w:bookmarkStart w:id="10847" w:name="_Toc106206914"/>
      <w:bookmarkStart w:id="10848" w:name="_Toc115080916"/>
      <w:bookmarkStart w:id="10849" w:name="_Toc121999807"/>
      <w:bookmarkStart w:id="10850" w:name="_Toc124153980"/>
      <w:bookmarkStart w:id="10851" w:name="_Toc124154755"/>
      <w:bookmarkStart w:id="10852" w:name="_Toc131560610"/>
      <w:bookmarkStart w:id="10853" w:name="_Toc137394310"/>
      <w:bookmarkStart w:id="10854" w:name="_Toc163475416"/>
      <w:r>
        <w:t>8.2.10.5</w:t>
      </w:r>
      <w:r>
        <w:tab/>
        <w:t>Test Requirement</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2AC7EACE" w14:textId="77777777" w:rsidR="00E27907" w:rsidRDefault="00E27907" w:rsidP="00E27907">
      <w:pPr>
        <w:pStyle w:val="Heading5"/>
        <w:rPr>
          <w:rFonts w:cs="Arial"/>
          <w:i/>
          <w:iCs/>
          <w:szCs w:val="22"/>
          <w:lang w:eastAsia="zh-CN"/>
        </w:rPr>
      </w:pPr>
      <w:bookmarkStart w:id="10855" w:name="_Toc74916020"/>
      <w:bookmarkStart w:id="10856" w:name="_Toc76114645"/>
      <w:bookmarkStart w:id="10857" w:name="_Toc76544531"/>
      <w:bookmarkStart w:id="10858" w:name="_Toc82536653"/>
      <w:bookmarkStart w:id="10859" w:name="_Toc89952946"/>
      <w:bookmarkStart w:id="10860" w:name="_Toc98766762"/>
      <w:bookmarkStart w:id="10861" w:name="_Toc99703125"/>
      <w:bookmarkStart w:id="10862" w:name="_Toc106206915"/>
      <w:bookmarkStart w:id="10863" w:name="_Toc115080917"/>
      <w:bookmarkStart w:id="10864" w:name="_Toc121999808"/>
      <w:bookmarkStart w:id="10865" w:name="_Toc124153981"/>
      <w:bookmarkStart w:id="10866" w:name="_Toc124154756"/>
      <w:bookmarkStart w:id="10867" w:name="_Toc131560611"/>
      <w:bookmarkStart w:id="10868" w:name="_Toc137394311"/>
      <w:bookmarkStart w:id="10869" w:name="_Toc163475417"/>
      <w:r>
        <w:t>8.2</w:t>
      </w:r>
      <w:bookmarkStart w:id="10870" w:name="OLE_LINK56"/>
      <w:r>
        <w:t>.</w:t>
      </w:r>
      <w:bookmarkEnd w:id="10870"/>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087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0871"/>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087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0872"/>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0873"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0873"/>
    </w:p>
    <w:p w14:paraId="42BABAC5" w14:textId="77777777" w:rsidR="00E27907" w:rsidRDefault="00E27907" w:rsidP="00E27907">
      <w:pPr>
        <w:pStyle w:val="Heading3"/>
        <w:rPr>
          <w:rFonts w:eastAsia="SimSun"/>
        </w:rPr>
      </w:pPr>
      <w:bookmarkStart w:id="10874" w:name="_Toc66701076"/>
      <w:bookmarkStart w:id="10875" w:name="_Toc68697233"/>
      <w:bookmarkStart w:id="10876" w:name="_Toc74916021"/>
      <w:bookmarkStart w:id="10877" w:name="_Toc76114646"/>
      <w:bookmarkStart w:id="10878" w:name="_Toc76544532"/>
      <w:bookmarkStart w:id="10879" w:name="_Toc82536654"/>
      <w:bookmarkStart w:id="10880" w:name="_Toc89952947"/>
      <w:bookmarkStart w:id="10881" w:name="_Toc98766763"/>
      <w:bookmarkStart w:id="10882" w:name="_Toc99703126"/>
      <w:bookmarkStart w:id="10883" w:name="_Toc106206916"/>
      <w:bookmarkStart w:id="10884" w:name="_Toc115080918"/>
      <w:bookmarkStart w:id="10885" w:name="_Toc121999809"/>
      <w:bookmarkStart w:id="10886" w:name="_Toc124153982"/>
      <w:bookmarkStart w:id="10887" w:name="_Toc124154757"/>
      <w:bookmarkStart w:id="10888" w:name="_Toc131560612"/>
      <w:bookmarkStart w:id="10889" w:name="_Toc137394312"/>
      <w:bookmarkStart w:id="10890" w:name="_Toc163475418"/>
      <w:r>
        <w:rPr>
          <w:rFonts w:eastAsia="SimSun"/>
        </w:rPr>
        <w:lastRenderedPageBreak/>
        <w:t>8.2.11</w:t>
      </w:r>
      <w:r>
        <w:rPr>
          <w:rFonts w:eastAsia="SimSun"/>
        </w:rPr>
        <w:tab/>
        <w:t>Performance requirements for CG-UCI multiplexed on interlaced PUSCH</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09BEE7D" w14:textId="77777777" w:rsidR="00E27907" w:rsidRDefault="00E27907" w:rsidP="00E27907">
      <w:pPr>
        <w:pStyle w:val="Heading4"/>
      </w:pPr>
      <w:bookmarkStart w:id="10891" w:name="_Toc66701077"/>
      <w:bookmarkStart w:id="10892" w:name="_Toc68697234"/>
      <w:bookmarkStart w:id="10893" w:name="_Toc74916022"/>
      <w:bookmarkStart w:id="10894" w:name="_Toc76114647"/>
      <w:bookmarkStart w:id="10895" w:name="_Toc76544533"/>
      <w:bookmarkStart w:id="10896" w:name="_Toc82536655"/>
      <w:bookmarkStart w:id="10897" w:name="_Toc89952948"/>
      <w:bookmarkStart w:id="10898" w:name="_Toc98766764"/>
      <w:bookmarkStart w:id="10899" w:name="_Toc99703127"/>
      <w:bookmarkStart w:id="10900" w:name="_Toc106206917"/>
      <w:bookmarkStart w:id="10901" w:name="_Toc115080919"/>
      <w:bookmarkStart w:id="10902" w:name="_Toc121999810"/>
      <w:bookmarkStart w:id="10903" w:name="_Toc124153983"/>
      <w:bookmarkStart w:id="10904" w:name="_Toc124154758"/>
      <w:bookmarkStart w:id="10905" w:name="_Toc131560613"/>
      <w:bookmarkStart w:id="10906" w:name="_Toc137394313"/>
      <w:bookmarkStart w:id="10907" w:name="_Toc163475419"/>
      <w:r>
        <w:t>8.2.11.1</w:t>
      </w:r>
      <w:r>
        <w:tab/>
        <w:t>Definition and applicability</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0908" w:name="_Toc66701078"/>
      <w:bookmarkStart w:id="10909" w:name="_Toc68697235"/>
      <w:bookmarkStart w:id="10910" w:name="_Toc74916023"/>
      <w:bookmarkStart w:id="10911" w:name="_Toc76114648"/>
      <w:bookmarkStart w:id="10912" w:name="_Toc76544534"/>
      <w:bookmarkStart w:id="10913" w:name="_Toc82536656"/>
      <w:bookmarkStart w:id="10914" w:name="_Toc89952949"/>
      <w:bookmarkStart w:id="10915" w:name="_Toc98766765"/>
      <w:bookmarkStart w:id="10916" w:name="_Toc99703128"/>
      <w:bookmarkStart w:id="10917" w:name="_Toc106206918"/>
      <w:bookmarkStart w:id="10918" w:name="_Toc115080920"/>
      <w:bookmarkStart w:id="10919" w:name="_Toc121999811"/>
      <w:bookmarkStart w:id="10920" w:name="_Toc124153984"/>
      <w:bookmarkStart w:id="10921" w:name="_Toc124154759"/>
      <w:bookmarkStart w:id="10922" w:name="_Toc131560614"/>
      <w:bookmarkStart w:id="10923" w:name="_Toc137394314"/>
      <w:bookmarkStart w:id="10924" w:name="_Toc163475420"/>
      <w:r>
        <w:t>8.2.11.2</w:t>
      </w:r>
      <w:r>
        <w:tab/>
        <w:t>Minimum Requirement</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0925" w:name="_Toc66701079"/>
      <w:bookmarkStart w:id="10926" w:name="_Toc68697236"/>
      <w:bookmarkStart w:id="10927" w:name="_Toc74916024"/>
      <w:bookmarkStart w:id="10928" w:name="_Toc76114649"/>
      <w:bookmarkStart w:id="10929" w:name="_Toc76544535"/>
      <w:bookmarkStart w:id="10930" w:name="_Toc82536657"/>
      <w:bookmarkStart w:id="10931" w:name="_Toc89952950"/>
      <w:bookmarkStart w:id="10932" w:name="_Toc98766766"/>
      <w:bookmarkStart w:id="10933" w:name="_Toc99703129"/>
      <w:bookmarkStart w:id="10934" w:name="_Toc106206919"/>
      <w:bookmarkStart w:id="10935" w:name="_Toc115080921"/>
      <w:bookmarkStart w:id="10936" w:name="_Toc121999812"/>
      <w:bookmarkStart w:id="10937" w:name="_Toc124153985"/>
      <w:bookmarkStart w:id="10938" w:name="_Toc124154760"/>
      <w:bookmarkStart w:id="10939" w:name="_Toc131560615"/>
      <w:bookmarkStart w:id="10940" w:name="_Toc137394315"/>
      <w:bookmarkStart w:id="10941" w:name="_Toc163475421"/>
      <w:r>
        <w:t>8.2.11.3</w:t>
      </w:r>
      <w:r>
        <w:tab/>
        <w:t>Test purpose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0942" w:name="_Toc66701080"/>
      <w:bookmarkStart w:id="10943" w:name="_Toc68697237"/>
      <w:bookmarkStart w:id="10944" w:name="_Toc74916025"/>
      <w:bookmarkStart w:id="10945" w:name="_Toc76114650"/>
      <w:bookmarkStart w:id="10946" w:name="_Toc76544536"/>
      <w:bookmarkStart w:id="10947" w:name="_Toc82536658"/>
      <w:bookmarkStart w:id="10948" w:name="_Toc89952951"/>
      <w:bookmarkStart w:id="10949" w:name="_Toc98766767"/>
      <w:bookmarkStart w:id="10950" w:name="_Toc99703130"/>
      <w:bookmarkStart w:id="10951" w:name="_Toc106206920"/>
      <w:bookmarkStart w:id="10952" w:name="_Toc115080922"/>
      <w:bookmarkStart w:id="10953" w:name="_Toc121999813"/>
      <w:bookmarkStart w:id="10954" w:name="_Toc124153986"/>
      <w:bookmarkStart w:id="10955" w:name="_Toc124154761"/>
      <w:bookmarkStart w:id="10956" w:name="_Toc131560616"/>
      <w:bookmarkStart w:id="10957" w:name="_Toc137394316"/>
      <w:bookmarkStart w:id="10958" w:name="_Toc163475422"/>
      <w:r>
        <w:t>8.2.11.4</w:t>
      </w:r>
      <w:r>
        <w:tab/>
        <w:t>Method of test</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716404B7" w14:textId="77777777" w:rsidR="00E27907" w:rsidRDefault="00E27907" w:rsidP="00E27907">
      <w:pPr>
        <w:pStyle w:val="Heading5"/>
      </w:pPr>
      <w:bookmarkStart w:id="10959" w:name="_Toc66701081"/>
      <w:bookmarkStart w:id="10960" w:name="_Toc68697238"/>
      <w:bookmarkStart w:id="10961" w:name="_Toc74916026"/>
      <w:bookmarkStart w:id="10962" w:name="_Toc76114651"/>
      <w:bookmarkStart w:id="10963" w:name="_Toc76544537"/>
      <w:bookmarkStart w:id="10964" w:name="_Toc82536659"/>
      <w:bookmarkStart w:id="10965" w:name="_Toc89952952"/>
      <w:bookmarkStart w:id="10966" w:name="_Toc98766768"/>
      <w:bookmarkStart w:id="10967" w:name="_Toc99703131"/>
      <w:bookmarkStart w:id="10968" w:name="_Toc106206921"/>
      <w:bookmarkStart w:id="10969" w:name="_Toc115080923"/>
      <w:bookmarkStart w:id="10970" w:name="_Toc121999814"/>
      <w:bookmarkStart w:id="10971" w:name="_Toc124153987"/>
      <w:bookmarkStart w:id="10972" w:name="_Toc124154762"/>
      <w:bookmarkStart w:id="10973" w:name="_Toc131560617"/>
      <w:bookmarkStart w:id="10974" w:name="_Toc137394317"/>
      <w:bookmarkStart w:id="10975" w:name="_Toc163475423"/>
      <w:r>
        <w:t>8.2.11.4.1</w:t>
      </w:r>
      <w:r>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976" w:name="_Toc66701082"/>
      <w:bookmarkStart w:id="10977" w:name="_Toc68697239"/>
      <w:bookmarkStart w:id="10978" w:name="_Toc74916027"/>
      <w:bookmarkStart w:id="10979" w:name="_Toc76114652"/>
      <w:bookmarkStart w:id="10980" w:name="_Toc76544538"/>
      <w:bookmarkStart w:id="10981" w:name="_Toc82536660"/>
      <w:bookmarkStart w:id="10982" w:name="_Toc89952953"/>
      <w:bookmarkStart w:id="10983" w:name="_Toc98766769"/>
      <w:bookmarkStart w:id="10984" w:name="_Toc99703132"/>
      <w:bookmarkStart w:id="10985" w:name="_Toc106206922"/>
      <w:bookmarkStart w:id="10986" w:name="_Toc115080924"/>
      <w:bookmarkStart w:id="10987" w:name="_Toc121999815"/>
      <w:bookmarkStart w:id="10988" w:name="_Toc124153988"/>
      <w:bookmarkStart w:id="10989" w:name="_Toc124154763"/>
      <w:bookmarkStart w:id="10990" w:name="_Toc131560618"/>
      <w:bookmarkStart w:id="10991" w:name="_Toc137394318"/>
      <w:bookmarkStart w:id="10992" w:name="_Toc163475424"/>
      <w:r>
        <w:t>8.2.11.4.2</w:t>
      </w:r>
      <w:r>
        <w:tab/>
        <w:t>Procedure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993" w:name="_Toc66701083"/>
      <w:bookmarkStart w:id="10994" w:name="_Toc68697240"/>
      <w:bookmarkStart w:id="10995" w:name="_Toc74916028"/>
      <w:bookmarkStart w:id="10996" w:name="_Toc76114653"/>
      <w:bookmarkStart w:id="10997" w:name="_Toc76544539"/>
      <w:bookmarkStart w:id="10998" w:name="_Toc82536661"/>
      <w:bookmarkStart w:id="10999" w:name="_Toc89952954"/>
      <w:bookmarkStart w:id="11000" w:name="_Toc98766770"/>
      <w:bookmarkStart w:id="11001" w:name="_Toc99703133"/>
      <w:bookmarkStart w:id="11002" w:name="_Toc106206923"/>
      <w:bookmarkStart w:id="11003" w:name="_Toc115080925"/>
      <w:bookmarkStart w:id="11004" w:name="_Toc121999816"/>
      <w:bookmarkStart w:id="11005" w:name="_Toc124153989"/>
      <w:bookmarkStart w:id="11006" w:name="_Toc124154764"/>
      <w:bookmarkStart w:id="11007" w:name="_Toc131560619"/>
      <w:bookmarkStart w:id="11008" w:name="_Toc137394319"/>
      <w:bookmarkStart w:id="11009" w:name="_Toc163475425"/>
      <w:r>
        <w:lastRenderedPageBreak/>
        <w:t>8.2.11.5</w:t>
      </w:r>
      <w:r>
        <w:tab/>
        <w:t>Test Requirement</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61177B99" w14:textId="77777777" w:rsidR="00E27907" w:rsidRDefault="00E27907" w:rsidP="00E27907">
      <w:pPr>
        <w:pStyle w:val="Heading5"/>
        <w:rPr>
          <w:rFonts w:cs="Arial"/>
          <w:i/>
          <w:iCs/>
          <w:szCs w:val="22"/>
          <w:lang w:eastAsia="zh-CN"/>
        </w:rPr>
      </w:pPr>
      <w:bookmarkStart w:id="11010" w:name="_Toc66701111"/>
      <w:bookmarkStart w:id="11011" w:name="_Toc68697268"/>
      <w:bookmarkStart w:id="11012" w:name="_Toc74916029"/>
      <w:bookmarkStart w:id="11013" w:name="_Toc76114654"/>
      <w:bookmarkStart w:id="11014" w:name="_Toc76544540"/>
      <w:bookmarkStart w:id="11015" w:name="_Toc82536662"/>
      <w:bookmarkStart w:id="11016" w:name="_Toc89952955"/>
      <w:bookmarkStart w:id="11017" w:name="_Toc98766771"/>
      <w:bookmarkStart w:id="11018" w:name="_Toc99703134"/>
      <w:bookmarkStart w:id="11019" w:name="_Toc106206924"/>
      <w:bookmarkStart w:id="11020" w:name="_Toc115080926"/>
      <w:bookmarkStart w:id="11021" w:name="_Toc121999817"/>
      <w:bookmarkStart w:id="11022" w:name="_Toc124153990"/>
      <w:bookmarkStart w:id="11023" w:name="_Toc124154765"/>
      <w:bookmarkStart w:id="11024" w:name="_Toc131560620"/>
      <w:bookmarkStart w:id="11025" w:name="_Toc137394320"/>
      <w:bookmarkStart w:id="11026" w:name="_Toc66701084"/>
      <w:bookmarkStart w:id="11027" w:name="_Toc68697241"/>
      <w:bookmarkStart w:id="11028" w:name="_Toc163475426"/>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8"/>
    </w:p>
    <w:bookmarkEnd w:id="11026"/>
    <w:bookmarkEnd w:id="11027"/>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1029" w:name="_Toc21100108"/>
      <w:bookmarkStart w:id="11030" w:name="_Toc29809906"/>
      <w:bookmarkStart w:id="11031" w:name="_Toc36645291"/>
      <w:bookmarkStart w:id="11032" w:name="_Toc37272345"/>
      <w:bookmarkStart w:id="11033" w:name="_Toc45884591"/>
      <w:bookmarkStart w:id="11034" w:name="_Toc53182615"/>
      <w:bookmarkStart w:id="11035" w:name="_Toc58860359"/>
      <w:bookmarkStart w:id="11036" w:name="_Toc58862863"/>
      <w:bookmarkStart w:id="11037" w:name="_Toc61182856"/>
      <w:bookmarkStart w:id="11038" w:name="_Toc66728171"/>
      <w:bookmarkStart w:id="11039" w:name="_Toc74961990"/>
      <w:bookmarkStart w:id="11040" w:name="_Toc75242900"/>
      <w:bookmarkStart w:id="11041" w:name="_Toc76545246"/>
      <w:bookmarkStart w:id="11042" w:name="_Toc82595349"/>
      <w:bookmarkStart w:id="11043" w:name="_Toc89955380"/>
      <w:bookmarkStart w:id="11044" w:name="_Toc98773807"/>
      <w:bookmarkStart w:id="11045" w:name="_Toc106201568"/>
      <w:bookmarkStart w:id="11046" w:name="_Toc121999818"/>
      <w:bookmarkStart w:id="11047" w:name="_Toc124153991"/>
      <w:bookmarkStart w:id="11048" w:name="_Toc124154766"/>
      <w:bookmarkStart w:id="11049" w:name="_Toc131560621"/>
      <w:bookmarkStart w:id="11050" w:name="_Toc137394321"/>
      <w:bookmarkStart w:id="11051" w:name="_Toc163475427"/>
      <w:r w:rsidRPr="00D40C61">
        <w:t>8.2.</w:t>
      </w:r>
      <w:r>
        <w:t>12</w:t>
      </w:r>
      <w:r w:rsidRPr="00D40C61">
        <w:tab/>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r w:rsidRPr="0076566E">
        <w:t xml:space="preserve">Performance requirements for </w:t>
      </w:r>
      <w:r w:rsidRPr="00F555CA">
        <w:t>TB processing over multi-slot PUSCH</w:t>
      </w:r>
      <w:r w:rsidRPr="0076566E">
        <w:t xml:space="preserve"> (TBoMS)</w:t>
      </w:r>
      <w:bookmarkEnd w:id="11046"/>
      <w:bookmarkEnd w:id="11047"/>
      <w:bookmarkEnd w:id="11048"/>
      <w:bookmarkEnd w:id="11049"/>
      <w:bookmarkEnd w:id="11050"/>
      <w:bookmarkEnd w:id="11051"/>
    </w:p>
    <w:p w14:paraId="56E1F32A" w14:textId="77777777" w:rsidR="00E71E79" w:rsidRPr="00D40C61" w:rsidRDefault="00E71E79" w:rsidP="00E71E79">
      <w:pPr>
        <w:pStyle w:val="Heading4"/>
      </w:pPr>
      <w:bookmarkStart w:id="11052" w:name="_Toc21100109"/>
      <w:bookmarkStart w:id="11053" w:name="_Toc29809907"/>
      <w:bookmarkStart w:id="11054" w:name="_Toc36645292"/>
      <w:bookmarkStart w:id="11055" w:name="_Toc37272346"/>
      <w:bookmarkStart w:id="11056" w:name="_Toc45884592"/>
      <w:bookmarkStart w:id="11057" w:name="_Toc53182616"/>
      <w:bookmarkStart w:id="11058" w:name="_Toc58860360"/>
      <w:bookmarkStart w:id="11059" w:name="_Toc58862864"/>
      <w:bookmarkStart w:id="11060" w:name="_Toc61182857"/>
      <w:bookmarkStart w:id="11061" w:name="_Toc66728172"/>
      <w:bookmarkStart w:id="11062" w:name="_Toc74961991"/>
      <w:bookmarkStart w:id="11063" w:name="_Toc75242901"/>
      <w:bookmarkStart w:id="11064" w:name="_Toc76545247"/>
      <w:bookmarkStart w:id="11065" w:name="_Toc82595350"/>
      <w:bookmarkStart w:id="11066" w:name="_Toc89955381"/>
      <w:bookmarkStart w:id="11067" w:name="_Toc98773808"/>
      <w:bookmarkStart w:id="11068" w:name="_Toc106201569"/>
      <w:bookmarkStart w:id="11069" w:name="_Toc121999819"/>
      <w:bookmarkStart w:id="11070" w:name="_Toc124153992"/>
      <w:bookmarkStart w:id="11071" w:name="_Toc124154767"/>
      <w:bookmarkStart w:id="11072" w:name="_Toc131560622"/>
      <w:bookmarkStart w:id="11073" w:name="_Toc137394322"/>
      <w:bookmarkStart w:id="11074" w:name="_Toc163475428"/>
      <w:r w:rsidRPr="00D40C61">
        <w:t>8.2.</w:t>
      </w:r>
      <w:r>
        <w:t>12</w:t>
      </w:r>
      <w:r w:rsidRPr="00D40C61">
        <w:t>.1</w:t>
      </w:r>
      <w:r w:rsidRPr="00D40C61">
        <w:tab/>
        <w:t>Definition and applicability</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1075" w:name="_Toc21100110"/>
      <w:bookmarkStart w:id="11076" w:name="_Toc29809908"/>
      <w:bookmarkStart w:id="11077" w:name="_Toc36645293"/>
      <w:bookmarkStart w:id="11078" w:name="_Toc37272347"/>
      <w:bookmarkStart w:id="11079" w:name="_Toc45884593"/>
      <w:bookmarkStart w:id="11080" w:name="_Toc53182617"/>
      <w:bookmarkStart w:id="11081" w:name="_Toc58860361"/>
      <w:bookmarkStart w:id="11082" w:name="_Toc58862865"/>
      <w:bookmarkStart w:id="11083" w:name="_Toc61182858"/>
      <w:bookmarkStart w:id="11084" w:name="_Toc66728173"/>
      <w:bookmarkStart w:id="11085" w:name="_Toc74961992"/>
      <w:bookmarkStart w:id="11086" w:name="_Toc75242902"/>
      <w:bookmarkStart w:id="11087" w:name="_Toc76545248"/>
      <w:bookmarkStart w:id="11088" w:name="_Toc82595351"/>
      <w:bookmarkStart w:id="11089" w:name="_Toc89955382"/>
      <w:bookmarkStart w:id="11090" w:name="_Toc98773809"/>
      <w:bookmarkStart w:id="11091" w:name="_Toc106201570"/>
      <w:bookmarkStart w:id="11092" w:name="_Toc121999820"/>
      <w:bookmarkStart w:id="11093" w:name="_Toc124153993"/>
      <w:bookmarkStart w:id="11094" w:name="_Toc124154768"/>
      <w:bookmarkStart w:id="11095" w:name="_Toc131560623"/>
      <w:bookmarkStart w:id="11096" w:name="_Toc137394323"/>
      <w:bookmarkStart w:id="11097" w:name="_Toc163475429"/>
      <w:r w:rsidRPr="00D40C61">
        <w:t>8.2.1</w:t>
      </w:r>
      <w:r>
        <w:t>2</w:t>
      </w:r>
      <w:r w:rsidRPr="00D40C61">
        <w:t>.2</w:t>
      </w:r>
      <w:r w:rsidRPr="00D40C61">
        <w:tab/>
        <w:t>Minimum Requirement</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1098" w:name="_Toc21100111"/>
      <w:bookmarkStart w:id="11099" w:name="_Toc29809909"/>
      <w:bookmarkStart w:id="11100" w:name="_Toc36645294"/>
      <w:bookmarkStart w:id="11101" w:name="_Toc37272348"/>
      <w:bookmarkStart w:id="11102" w:name="_Toc45884594"/>
      <w:bookmarkStart w:id="11103" w:name="_Toc53182618"/>
      <w:bookmarkStart w:id="11104" w:name="_Toc58860362"/>
      <w:bookmarkStart w:id="11105" w:name="_Toc58862866"/>
      <w:bookmarkStart w:id="11106" w:name="_Toc61182859"/>
      <w:bookmarkStart w:id="11107" w:name="_Toc66728174"/>
      <w:bookmarkStart w:id="11108" w:name="_Toc74961993"/>
      <w:bookmarkStart w:id="11109" w:name="_Toc75242903"/>
      <w:bookmarkStart w:id="11110" w:name="_Toc76545249"/>
      <w:bookmarkStart w:id="11111" w:name="_Toc82595352"/>
      <w:bookmarkStart w:id="11112" w:name="_Toc89955383"/>
      <w:bookmarkStart w:id="11113" w:name="_Toc98773810"/>
      <w:bookmarkStart w:id="11114" w:name="_Toc106201571"/>
      <w:bookmarkStart w:id="11115" w:name="_Toc121999821"/>
      <w:bookmarkStart w:id="11116" w:name="_Toc124153994"/>
      <w:bookmarkStart w:id="11117" w:name="_Toc124154769"/>
      <w:bookmarkStart w:id="11118" w:name="_Toc131560624"/>
      <w:bookmarkStart w:id="11119" w:name="_Toc137394324"/>
      <w:bookmarkStart w:id="11120" w:name="_Toc163475430"/>
      <w:r w:rsidRPr="00D40C61">
        <w:t>8.2.1</w:t>
      </w:r>
      <w:r>
        <w:t>2</w:t>
      </w:r>
      <w:r w:rsidRPr="00D40C61">
        <w:t>.3</w:t>
      </w:r>
      <w:r w:rsidRPr="00D40C61">
        <w:tab/>
        <w:t>Test Purpose</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1121" w:name="_Toc21100112"/>
      <w:bookmarkStart w:id="11122" w:name="_Toc29809910"/>
      <w:bookmarkStart w:id="11123" w:name="_Toc36645295"/>
      <w:bookmarkStart w:id="11124" w:name="_Toc37272349"/>
      <w:bookmarkStart w:id="11125" w:name="_Toc45884595"/>
      <w:bookmarkStart w:id="11126" w:name="_Toc53182619"/>
      <w:bookmarkStart w:id="11127" w:name="_Toc58860363"/>
      <w:bookmarkStart w:id="11128" w:name="_Toc58862867"/>
      <w:bookmarkStart w:id="11129" w:name="_Toc61182860"/>
      <w:bookmarkStart w:id="11130" w:name="_Toc66728175"/>
      <w:bookmarkStart w:id="11131" w:name="_Toc74961994"/>
      <w:bookmarkStart w:id="11132" w:name="_Toc75242904"/>
      <w:bookmarkStart w:id="11133" w:name="_Toc76545250"/>
      <w:bookmarkStart w:id="11134" w:name="_Toc82595353"/>
      <w:bookmarkStart w:id="11135" w:name="_Toc89955384"/>
      <w:bookmarkStart w:id="11136" w:name="_Toc98773811"/>
      <w:bookmarkStart w:id="11137" w:name="_Toc106201572"/>
      <w:bookmarkStart w:id="11138" w:name="_Toc121999822"/>
      <w:bookmarkStart w:id="11139" w:name="_Toc124153995"/>
      <w:bookmarkStart w:id="11140" w:name="_Toc124154770"/>
      <w:bookmarkStart w:id="11141" w:name="_Toc131560625"/>
      <w:bookmarkStart w:id="11142" w:name="_Toc137394325"/>
      <w:bookmarkStart w:id="11143" w:name="_Toc163475431"/>
      <w:r w:rsidRPr="00D40C61">
        <w:t>8.2.1</w:t>
      </w:r>
      <w:r>
        <w:t>2</w:t>
      </w:r>
      <w:r w:rsidRPr="00D40C61">
        <w:t>.4</w:t>
      </w:r>
      <w:r w:rsidRPr="00D40C61">
        <w:tab/>
        <w:t>Method of test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26EF7A1B" w14:textId="77777777" w:rsidR="00E71E79" w:rsidRPr="00D40C61" w:rsidRDefault="00E71E79" w:rsidP="00E71E79">
      <w:pPr>
        <w:pStyle w:val="Heading5"/>
      </w:pPr>
      <w:bookmarkStart w:id="11144" w:name="_Toc66728176"/>
      <w:bookmarkStart w:id="11145" w:name="_Toc74961995"/>
      <w:bookmarkStart w:id="11146" w:name="_Toc75242905"/>
      <w:bookmarkStart w:id="11147" w:name="_Toc76545251"/>
      <w:bookmarkStart w:id="11148" w:name="_Toc82595354"/>
      <w:bookmarkStart w:id="11149" w:name="_Toc89955385"/>
      <w:bookmarkStart w:id="11150" w:name="_Toc98773812"/>
      <w:bookmarkStart w:id="11151" w:name="_Toc106201573"/>
      <w:bookmarkStart w:id="11152" w:name="_Toc121999823"/>
      <w:bookmarkStart w:id="11153" w:name="_Toc124153996"/>
      <w:bookmarkStart w:id="11154" w:name="_Toc124154771"/>
      <w:bookmarkStart w:id="11155" w:name="_Toc131560626"/>
      <w:bookmarkStart w:id="11156" w:name="_Toc137394326"/>
      <w:bookmarkStart w:id="11157" w:name="_Toc163475432"/>
      <w:r w:rsidRPr="00D40C61">
        <w:t>8.2.1</w:t>
      </w:r>
      <w:r>
        <w:t>2</w:t>
      </w:r>
      <w:r w:rsidRPr="00D40C61">
        <w:t>.4.1</w:t>
      </w:r>
      <w:r w:rsidRPr="00D40C61">
        <w:tab/>
        <w:t>Initial Conditions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4C2C28D0" w14:textId="77777777" w:rsidR="00E71E79" w:rsidRPr="0076566E" w:rsidRDefault="00E71E79" w:rsidP="00E71E79">
      <w:pPr>
        <w:rPr>
          <w:rFonts w:eastAsia="DengXian"/>
          <w:color w:val="000000"/>
          <w:lang w:eastAsia="ja-JP"/>
        </w:rPr>
      </w:pPr>
      <w:bookmarkStart w:id="11158" w:name="_Toc21100114"/>
      <w:bookmarkStart w:id="11159" w:name="_Toc66728177"/>
      <w:bookmarkStart w:id="11160" w:name="_Toc74961996"/>
      <w:bookmarkStart w:id="11161" w:name="_Toc75242906"/>
      <w:bookmarkStart w:id="11162" w:name="_Toc76545252"/>
      <w:bookmarkStart w:id="11163" w:name="_Toc82595355"/>
      <w:bookmarkStart w:id="11164" w:name="_Toc89955386"/>
      <w:bookmarkStart w:id="11165" w:name="_Toc98773813"/>
      <w:bookmarkStart w:id="11166"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1167" w:name="_Toc121999824"/>
      <w:bookmarkStart w:id="11168" w:name="_Toc124153997"/>
      <w:bookmarkStart w:id="11169" w:name="_Toc124154772"/>
      <w:bookmarkStart w:id="11170" w:name="_Toc131560627"/>
      <w:bookmarkStart w:id="11171" w:name="_Toc137394327"/>
      <w:bookmarkStart w:id="11172" w:name="_Toc163475433"/>
      <w:r w:rsidRPr="00D40C61">
        <w:t>8.2.1</w:t>
      </w:r>
      <w:r>
        <w:t>2</w:t>
      </w:r>
      <w:r w:rsidRPr="00D40C61">
        <w:t>.4.2</w:t>
      </w:r>
      <w:r w:rsidRPr="00D40C61">
        <w:tab/>
        <w:t>Procedure</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1173" w:name="_Toc21100115"/>
      <w:bookmarkStart w:id="11174" w:name="_Toc29809913"/>
      <w:bookmarkStart w:id="11175" w:name="_Toc36645298"/>
      <w:bookmarkStart w:id="11176" w:name="_Toc37272352"/>
      <w:bookmarkStart w:id="11177" w:name="_Toc45884598"/>
      <w:bookmarkStart w:id="11178" w:name="_Toc53182622"/>
      <w:bookmarkStart w:id="11179" w:name="_Toc58860366"/>
      <w:bookmarkStart w:id="11180" w:name="_Toc58862870"/>
      <w:bookmarkStart w:id="11181" w:name="_Toc61182863"/>
      <w:bookmarkStart w:id="11182" w:name="_Toc66728178"/>
      <w:bookmarkStart w:id="11183" w:name="_Toc74961997"/>
      <w:bookmarkStart w:id="11184" w:name="_Toc75242907"/>
      <w:bookmarkStart w:id="11185" w:name="_Toc76545253"/>
      <w:bookmarkStart w:id="11186" w:name="_Toc82595356"/>
      <w:bookmarkStart w:id="11187" w:name="_Toc89955387"/>
      <w:bookmarkStart w:id="11188" w:name="_Toc98773814"/>
      <w:bookmarkStart w:id="11189" w:name="_Toc106201575"/>
      <w:bookmarkStart w:id="11190" w:name="_Toc121999825"/>
      <w:bookmarkStart w:id="11191" w:name="_Toc124153998"/>
      <w:bookmarkStart w:id="11192" w:name="_Toc124154773"/>
      <w:bookmarkStart w:id="11193" w:name="_Toc131560628"/>
      <w:bookmarkStart w:id="11194" w:name="_Toc137394328"/>
      <w:bookmarkStart w:id="11195" w:name="_Toc163475434"/>
      <w:r w:rsidRPr="00D40C61">
        <w:t>8.2.1</w:t>
      </w:r>
      <w:r>
        <w:t>2</w:t>
      </w:r>
      <w:r w:rsidRPr="00D40C61">
        <w:t>.5</w:t>
      </w:r>
      <w:r w:rsidRPr="00D40C61">
        <w:tab/>
        <w:t>Test Requirement</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FAF20B1" w14:textId="77777777" w:rsidR="00E71E79" w:rsidRPr="004C733C" w:rsidRDefault="00E71E79" w:rsidP="00D9755B">
      <w:pPr>
        <w:pStyle w:val="Heading5"/>
        <w:rPr>
          <w:rFonts w:eastAsia="DengXian"/>
          <w:i/>
          <w:iCs/>
          <w:lang w:eastAsia="zh-CN"/>
        </w:rPr>
      </w:pPr>
      <w:bookmarkStart w:id="11196" w:name="_Toc121999826"/>
      <w:bookmarkStart w:id="11197" w:name="_Toc124153999"/>
      <w:bookmarkStart w:id="11198" w:name="_Toc124154774"/>
      <w:bookmarkStart w:id="11199" w:name="_Toc131560629"/>
      <w:bookmarkStart w:id="11200" w:name="_Toc137394329"/>
      <w:bookmarkStart w:id="11201" w:name="_Toc163475435"/>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1196"/>
      <w:bookmarkEnd w:id="11197"/>
      <w:bookmarkEnd w:id="11198"/>
      <w:bookmarkEnd w:id="11199"/>
      <w:bookmarkEnd w:id="11200"/>
      <w:bookmarkEnd w:id="1120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1202" w:name="_Toc121999827"/>
      <w:bookmarkStart w:id="11203" w:name="_Toc124154000"/>
      <w:bookmarkStart w:id="11204" w:name="_Toc124154775"/>
      <w:bookmarkStart w:id="11205" w:name="_Toc131560630"/>
      <w:bookmarkStart w:id="11206" w:name="_Toc137394330"/>
      <w:bookmarkStart w:id="11207" w:name="_Toc163475436"/>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1202"/>
      <w:bookmarkEnd w:id="11203"/>
      <w:bookmarkEnd w:id="11204"/>
      <w:bookmarkEnd w:id="11205"/>
      <w:bookmarkEnd w:id="11206"/>
      <w:bookmarkEnd w:id="11207"/>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1208" w:name="_Toc121999828"/>
      <w:bookmarkStart w:id="11209" w:name="_Toc124154001"/>
      <w:bookmarkStart w:id="11210" w:name="_Toc124154776"/>
      <w:bookmarkStart w:id="11211" w:name="_Toc131560631"/>
      <w:bookmarkStart w:id="11212" w:name="_Toc137394331"/>
      <w:bookmarkStart w:id="11213" w:name="_Toc163475437"/>
      <w:r w:rsidRPr="008C3753">
        <w:t>8.2.1</w:t>
      </w:r>
      <w:r>
        <w:t>3</w:t>
      </w:r>
      <w:r w:rsidRPr="008C3753">
        <w:tab/>
      </w:r>
      <w:r w:rsidRPr="00D04E44">
        <w:t>Performance requirements for PUSCH with DMRS bundling</w:t>
      </w:r>
      <w:bookmarkEnd w:id="11208"/>
      <w:bookmarkEnd w:id="11209"/>
      <w:bookmarkEnd w:id="11210"/>
      <w:bookmarkEnd w:id="11211"/>
      <w:bookmarkEnd w:id="11212"/>
      <w:bookmarkEnd w:id="11213"/>
    </w:p>
    <w:p w14:paraId="3CA069F1" w14:textId="77777777" w:rsidR="00E45BCD" w:rsidRPr="008C3753" w:rsidRDefault="00E45BCD" w:rsidP="00E45BCD">
      <w:pPr>
        <w:pStyle w:val="Heading4"/>
      </w:pPr>
      <w:bookmarkStart w:id="11214" w:name="_Toc121999829"/>
      <w:bookmarkStart w:id="11215" w:name="_Toc124154002"/>
      <w:bookmarkStart w:id="11216" w:name="_Toc124154777"/>
      <w:bookmarkStart w:id="11217" w:name="_Toc131560632"/>
      <w:bookmarkStart w:id="11218" w:name="_Toc137394332"/>
      <w:bookmarkStart w:id="11219" w:name="_Toc163475438"/>
      <w:r w:rsidRPr="008C3753">
        <w:t>8.2.1</w:t>
      </w:r>
      <w:r>
        <w:t>3</w:t>
      </w:r>
      <w:r w:rsidRPr="008C3753">
        <w:t>.1</w:t>
      </w:r>
      <w:r w:rsidRPr="008C3753">
        <w:tab/>
        <w:t>Definition and applicability</w:t>
      </w:r>
      <w:bookmarkEnd w:id="11214"/>
      <w:bookmarkEnd w:id="11215"/>
      <w:bookmarkEnd w:id="11216"/>
      <w:bookmarkEnd w:id="11217"/>
      <w:bookmarkEnd w:id="11218"/>
      <w:bookmarkEnd w:id="11219"/>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1220" w:name="_Toc121999830"/>
      <w:bookmarkStart w:id="11221" w:name="_Toc124154003"/>
      <w:bookmarkStart w:id="11222" w:name="_Toc124154778"/>
      <w:bookmarkStart w:id="11223" w:name="_Toc131560633"/>
      <w:bookmarkStart w:id="11224" w:name="_Toc137394333"/>
      <w:bookmarkStart w:id="11225" w:name="_Toc163475439"/>
      <w:r w:rsidRPr="008C3753">
        <w:t>8.2.1</w:t>
      </w:r>
      <w:r>
        <w:t>3</w:t>
      </w:r>
      <w:r w:rsidRPr="008C3753">
        <w:t>.2</w:t>
      </w:r>
      <w:r w:rsidRPr="008C3753">
        <w:tab/>
        <w:t>Minimum Requirement</w:t>
      </w:r>
      <w:bookmarkEnd w:id="11220"/>
      <w:bookmarkEnd w:id="11221"/>
      <w:bookmarkEnd w:id="11222"/>
      <w:bookmarkEnd w:id="11223"/>
      <w:bookmarkEnd w:id="11224"/>
      <w:bookmarkEnd w:id="11225"/>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1226" w:name="_Toc121999831"/>
      <w:bookmarkStart w:id="11227" w:name="_Toc124154004"/>
      <w:bookmarkStart w:id="11228" w:name="_Toc124154779"/>
      <w:bookmarkStart w:id="11229" w:name="_Toc131560634"/>
      <w:bookmarkStart w:id="11230" w:name="_Toc137394334"/>
      <w:bookmarkStart w:id="11231" w:name="_Toc163475440"/>
      <w:r w:rsidRPr="008C3753">
        <w:t>8.2.1</w:t>
      </w:r>
      <w:r>
        <w:t>3</w:t>
      </w:r>
      <w:r w:rsidRPr="008C3753">
        <w:t>.3</w:t>
      </w:r>
      <w:r w:rsidRPr="008C3753">
        <w:tab/>
        <w:t>Test Purpose</w:t>
      </w:r>
      <w:bookmarkEnd w:id="11226"/>
      <w:bookmarkEnd w:id="11227"/>
      <w:bookmarkEnd w:id="11228"/>
      <w:bookmarkEnd w:id="11229"/>
      <w:bookmarkEnd w:id="11230"/>
      <w:bookmarkEnd w:id="1123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1232" w:name="_Toc121999832"/>
      <w:bookmarkStart w:id="11233" w:name="_Toc124154005"/>
      <w:bookmarkStart w:id="11234" w:name="_Toc124154780"/>
      <w:bookmarkStart w:id="11235" w:name="_Toc131560635"/>
      <w:bookmarkStart w:id="11236" w:name="_Toc137394335"/>
      <w:bookmarkStart w:id="11237" w:name="_Toc163475441"/>
      <w:r w:rsidRPr="008C3753">
        <w:t>8.2.1</w:t>
      </w:r>
      <w:r>
        <w:t>3</w:t>
      </w:r>
      <w:r w:rsidRPr="008C3753">
        <w:t>.4</w:t>
      </w:r>
      <w:r w:rsidRPr="008C3753">
        <w:tab/>
        <w:t>Method of test</w:t>
      </w:r>
      <w:bookmarkEnd w:id="11232"/>
      <w:bookmarkEnd w:id="11233"/>
      <w:bookmarkEnd w:id="11234"/>
      <w:bookmarkEnd w:id="11235"/>
      <w:bookmarkEnd w:id="11236"/>
      <w:bookmarkEnd w:id="11237"/>
    </w:p>
    <w:p w14:paraId="707015E3" w14:textId="77777777" w:rsidR="00E45BCD" w:rsidRPr="008C3753" w:rsidRDefault="00E45BCD" w:rsidP="00E45BCD">
      <w:pPr>
        <w:pStyle w:val="Heading5"/>
      </w:pPr>
      <w:bookmarkStart w:id="11238" w:name="_Toc121999833"/>
      <w:bookmarkStart w:id="11239" w:name="_Toc124154006"/>
      <w:bookmarkStart w:id="11240" w:name="_Toc124154781"/>
      <w:bookmarkStart w:id="11241" w:name="_Toc131560636"/>
      <w:bookmarkStart w:id="11242" w:name="_Toc137394336"/>
      <w:bookmarkStart w:id="11243" w:name="_Toc163475442"/>
      <w:r w:rsidRPr="008C3753">
        <w:t>8.2.1</w:t>
      </w:r>
      <w:r>
        <w:t>3</w:t>
      </w:r>
      <w:r w:rsidRPr="008C3753">
        <w:t>.4.1</w:t>
      </w:r>
      <w:r w:rsidRPr="008C3753">
        <w:tab/>
        <w:t>Initial Conditions</w:t>
      </w:r>
      <w:bookmarkEnd w:id="11238"/>
      <w:bookmarkEnd w:id="11239"/>
      <w:bookmarkEnd w:id="11240"/>
      <w:bookmarkEnd w:id="11241"/>
      <w:bookmarkEnd w:id="11242"/>
      <w:bookmarkEnd w:id="11243"/>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1244" w:name="_Toc121999834"/>
      <w:bookmarkStart w:id="11245" w:name="_Toc124154007"/>
      <w:bookmarkStart w:id="11246" w:name="_Toc124154782"/>
      <w:bookmarkStart w:id="11247" w:name="_Toc131560637"/>
      <w:bookmarkStart w:id="11248" w:name="_Toc137394337"/>
      <w:bookmarkStart w:id="11249" w:name="_Toc163475443"/>
      <w:r w:rsidRPr="008C3753">
        <w:t>8.2.1</w:t>
      </w:r>
      <w:r>
        <w:t>3</w:t>
      </w:r>
      <w:r w:rsidRPr="008C3753">
        <w:t>.4.2</w:t>
      </w:r>
      <w:r w:rsidRPr="008C3753">
        <w:tab/>
        <w:t>Procedure</w:t>
      </w:r>
      <w:bookmarkEnd w:id="11244"/>
      <w:bookmarkEnd w:id="11245"/>
      <w:bookmarkEnd w:id="11246"/>
      <w:bookmarkEnd w:id="11247"/>
      <w:bookmarkEnd w:id="11248"/>
      <w:bookmarkEnd w:id="11249"/>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1250" w:name="_Toc121999835"/>
      <w:bookmarkStart w:id="11251" w:name="_Toc124154008"/>
      <w:bookmarkStart w:id="11252" w:name="_Toc124154783"/>
      <w:bookmarkStart w:id="11253" w:name="_Toc131560638"/>
      <w:bookmarkStart w:id="11254" w:name="_Toc137394338"/>
      <w:bookmarkStart w:id="11255" w:name="_Toc163475444"/>
      <w:r w:rsidRPr="00931575">
        <w:t>8.2.</w:t>
      </w:r>
      <w:r>
        <w:t>13</w:t>
      </w:r>
      <w:r w:rsidRPr="00931575">
        <w:t>.5</w:t>
      </w:r>
      <w:r w:rsidRPr="00931575">
        <w:tab/>
        <w:t>Test Requirement</w:t>
      </w:r>
      <w:bookmarkEnd w:id="11250"/>
      <w:bookmarkEnd w:id="11251"/>
      <w:bookmarkEnd w:id="11252"/>
      <w:bookmarkEnd w:id="11253"/>
      <w:bookmarkEnd w:id="11254"/>
      <w:bookmarkEnd w:id="11255"/>
    </w:p>
    <w:p w14:paraId="0E107166" w14:textId="77777777" w:rsidR="00E45BCD" w:rsidRPr="00931575" w:rsidRDefault="00E45BCD" w:rsidP="00E45BCD">
      <w:pPr>
        <w:pStyle w:val="Heading5"/>
        <w:rPr>
          <w:b/>
          <w:i/>
          <w:iCs/>
          <w:lang w:eastAsia="zh-CN"/>
        </w:rPr>
      </w:pPr>
      <w:bookmarkStart w:id="11256" w:name="_Toc121999836"/>
      <w:bookmarkStart w:id="11257" w:name="_Toc124154009"/>
      <w:bookmarkStart w:id="11258" w:name="_Toc124154784"/>
      <w:bookmarkStart w:id="11259" w:name="_Toc131560639"/>
      <w:bookmarkStart w:id="11260" w:name="_Toc137394339"/>
      <w:bookmarkStart w:id="11261" w:name="_Toc163475445"/>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256"/>
      <w:bookmarkEnd w:id="11257"/>
      <w:bookmarkEnd w:id="11258"/>
      <w:bookmarkEnd w:id="11259"/>
      <w:bookmarkEnd w:id="11260"/>
      <w:bookmarkEnd w:id="1126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1262" w:name="_Toc121999837"/>
      <w:bookmarkStart w:id="11263" w:name="_Toc124154010"/>
      <w:bookmarkStart w:id="11264" w:name="_Toc124154785"/>
      <w:bookmarkStart w:id="11265" w:name="_Toc131560640"/>
      <w:bookmarkStart w:id="11266" w:name="_Toc137394340"/>
      <w:bookmarkStart w:id="11267" w:name="_Toc163475446"/>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1262"/>
      <w:bookmarkEnd w:id="11263"/>
      <w:bookmarkEnd w:id="11264"/>
      <w:bookmarkEnd w:id="11265"/>
      <w:bookmarkEnd w:id="11266"/>
      <w:bookmarkEnd w:id="11267"/>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1268" w:name="_Toc58915994"/>
      <w:bookmarkStart w:id="11269" w:name="_Toc58918175"/>
      <w:bookmarkStart w:id="11270" w:name="_Toc66694045"/>
      <w:bookmarkStart w:id="11271" w:name="_Toc74916030"/>
      <w:bookmarkStart w:id="11272" w:name="_Toc76114655"/>
      <w:bookmarkStart w:id="11273" w:name="_Toc76544541"/>
      <w:bookmarkStart w:id="11274" w:name="_Toc82536663"/>
      <w:bookmarkStart w:id="11275" w:name="_Toc89952956"/>
      <w:bookmarkStart w:id="11276" w:name="_Toc98766772"/>
      <w:bookmarkStart w:id="11277" w:name="_Toc99703135"/>
      <w:bookmarkStart w:id="11278" w:name="_Toc106206925"/>
      <w:bookmarkStart w:id="11279" w:name="_Toc115080927"/>
      <w:bookmarkStart w:id="11280" w:name="_Toc121999838"/>
      <w:bookmarkStart w:id="11281" w:name="_Toc124154011"/>
      <w:bookmarkStart w:id="11282" w:name="_Toc124154786"/>
      <w:bookmarkStart w:id="11283" w:name="_Toc131560641"/>
      <w:bookmarkStart w:id="11284" w:name="_Toc137394341"/>
      <w:bookmarkStart w:id="11285" w:name="_Toc163475447"/>
      <w:r w:rsidRPr="00931575">
        <w:lastRenderedPageBreak/>
        <w:t>8.3</w:t>
      </w:r>
      <w:r w:rsidRPr="00931575">
        <w:tab/>
        <w:t>OTA performance requirements for PUCCH</w:t>
      </w:r>
      <w:bookmarkEnd w:id="9667"/>
      <w:bookmarkEnd w:id="9668"/>
      <w:bookmarkEnd w:id="9998"/>
      <w:bookmarkEnd w:id="9999"/>
      <w:bookmarkEnd w:id="10000"/>
      <w:bookmarkEnd w:id="10001"/>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70767A8A" w14:textId="77777777" w:rsidR="00C45907" w:rsidRPr="00931575" w:rsidRDefault="00C45907" w:rsidP="00C45907">
      <w:pPr>
        <w:pStyle w:val="Heading3"/>
        <w:rPr>
          <w:lang w:eastAsia="zh-CN"/>
        </w:rPr>
      </w:pPr>
      <w:bookmarkStart w:id="11286" w:name="_Toc21102964"/>
      <w:bookmarkStart w:id="11287" w:name="_Toc29810813"/>
      <w:bookmarkStart w:id="11288" w:name="_Toc36636173"/>
      <w:bookmarkStart w:id="11289" w:name="_Toc37273119"/>
      <w:bookmarkStart w:id="11290" w:name="_Toc45886207"/>
      <w:bookmarkStart w:id="11291" w:name="_Toc53183286"/>
      <w:bookmarkStart w:id="11292" w:name="_Toc58915995"/>
      <w:bookmarkStart w:id="11293" w:name="_Toc58918176"/>
      <w:bookmarkStart w:id="11294" w:name="_Toc66694046"/>
      <w:bookmarkStart w:id="11295" w:name="_Toc74916031"/>
      <w:bookmarkStart w:id="11296" w:name="_Toc76114656"/>
      <w:bookmarkStart w:id="11297" w:name="_Toc76544542"/>
      <w:bookmarkStart w:id="11298" w:name="_Toc82536664"/>
      <w:bookmarkStart w:id="11299" w:name="_Toc89952957"/>
      <w:bookmarkStart w:id="11300" w:name="_Toc98766773"/>
      <w:bookmarkStart w:id="11301" w:name="_Toc99703136"/>
      <w:bookmarkStart w:id="11302" w:name="_Toc106206926"/>
      <w:bookmarkStart w:id="11303" w:name="_Toc115080928"/>
      <w:bookmarkStart w:id="11304" w:name="_Toc121999839"/>
      <w:bookmarkStart w:id="11305" w:name="_Toc124154012"/>
      <w:bookmarkStart w:id="11306" w:name="_Toc124154787"/>
      <w:bookmarkStart w:id="11307" w:name="_Toc131560642"/>
      <w:bookmarkStart w:id="11308" w:name="_Toc137394342"/>
      <w:bookmarkStart w:id="11309" w:name="_Toc163475448"/>
      <w:r w:rsidRPr="00931575">
        <w:t>8.3.1</w:t>
      </w:r>
      <w:r w:rsidRPr="00931575">
        <w:tab/>
        <w:t xml:space="preserve">Performance requirements for PUCCH format </w:t>
      </w:r>
      <w:r w:rsidRPr="00931575">
        <w:rPr>
          <w:rFonts w:hint="eastAsia"/>
          <w:lang w:eastAsia="zh-CN"/>
        </w:rPr>
        <w:t>0</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0C47E1EB" w14:textId="77777777" w:rsidR="00C45907" w:rsidRPr="00931575" w:rsidRDefault="00C45907" w:rsidP="00C45907">
      <w:pPr>
        <w:pStyle w:val="Heading4"/>
      </w:pPr>
      <w:bookmarkStart w:id="11310" w:name="_Toc21102965"/>
      <w:bookmarkStart w:id="11311" w:name="_Toc29810814"/>
      <w:bookmarkStart w:id="11312" w:name="_Toc36636174"/>
      <w:bookmarkStart w:id="11313" w:name="_Toc37273120"/>
      <w:bookmarkStart w:id="11314" w:name="_Toc45886208"/>
      <w:bookmarkStart w:id="11315" w:name="_Toc53183287"/>
      <w:bookmarkStart w:id="11316" w:name="_Toc58915996"/>
      <w:bookmarkStart w:id="11317" w:name="_Toc58918177"/>
      <w:bookmarkStart w:id="11318" w:name="_Toc66694047"/>
      <w:bookmarkStart w:id="11319" w:name="_Toc74916032"/>
      <w:bookmarkStart w:id="11320" w:name="_Toc76114657"/>
      <w:bookmarkStart w:id="11321" w:name="_Toc76544543"/>
      <w:bookmarkStart w:id="11322" w:name="_Toc82536665"/>
      <w:bookmarkStart w:id="11323" w:name="_Toc89952958"/>
      <w:bookmarkStart w:id="11324" w:name="_Toc98766774"/>
      <w:bookmarkStart w:id="11325" w:name="_Toc99703137"/>
      <w:bookmarkStart w:id="11326" w:name="_Toc106206927"/>
      <w:bookmarkStart w:id="11327" w:name="_Toc115080929"/>
      <w:bookmarkStart w:id="11328" w:name="_Toc121999840"/>
      <w:bookmarkStart w:id="11329" w:name="_Toc124154013"/>
      <w:bookmarkStart w:id="11330" w:name="_Toc124154788"/>
      <w:bookmarkStart w:id="11331" w:name="_Toc131560643"/>
      <w:bookmarkStart w:id="11332" w:name="_Toc137394343"/>
      <w:bookmarkStart w:id="11333" w:name="_Toc163475449"/>
      <w:r w:rsidRPr="00931575">
        <w:t>8.3.1.1</w:t>
      </w:r>
      <w:r w:rsidRPr="00931575">
        <w:tab/>
        <w:t>Definition and applicability</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334" w:name="_Toc21102966"/>
      <w:bookmarkStart w:id="11335" w:name="_Toc29810815"/>
      <w:bookmarkStart w:id="11336" w:name="_Toc36636175"/>
      <w:bookmarkStart w:id="11337" w:name="_Toc37273121"/>
      <w:bookmarkStart w:id="11338" w:name="_Toc45886209"/>
      <w:bookmarkStart w:id="11339" w:name="_Toc53183288"/>
      <w:bookmarkStart w:id="11340" w:name="_Toc58915997"/>
      <w:bookmarkStart w:id="11341" w:name="_Toc58918178"/>
      <w:bookmarkStart w:id="11342" w:name="_Toc66694048"/>
      <w:bookmarkStart w:id="11343" w:name="_Toc74916033"/>
      <w:bookmarkStart w:id="11344" w:name="_Toc76114658"/>
      <w:bookmarkStart w:id="11345" w:name="_Toc76544544"/>
      <w:bookmarkStart w:id="11346" w:name="_Toc82536666"/>
      <w:bookmarkStart w:id="11347" w:name="_Toc89952959"/>
      <w:bookmarkStart w:id="11348" w:name="_Toc98766775"/>
      <w:bookmarkStart w:id="11349" w:name="_Toc99703138"/>
      <w:bookmarkStart w:id="11350" w:name="_Toc106206928"/>
      <w:bookmarkStart w:id="11351" w:name="_Toc115080930"/>
      <w:bookmarkStart w:id="11352" w:name="_Toc121999841"/>
      <w:bookmarkStart w:id="11353" w:name="_Toc124154014"/>
      <w:bookmarkStart w:id="11354" w:name="_Toc124154789"/>
      <w:bookmarkStart w:id="11355" w:name="_Toc131560644"/>
      <w:bookmarkStart w:id="11356" w:name="_Toc137394344"/>
      <w:bookmarkStart w:id="11357" w:name="_Toc163475450"/>
      <w:r w:rsidRPr="00931575">
        <w:t>8.3.1.2</w:t>
      </w:r>
      <w:r w:rsidRPr="00931575">
        <w:tab/>
        <w:t>Minimum Requirement</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358" w:name="_Toc21102967"/>
      <w:bookmarkStart w:id="11359" w:name="_Toc29810816"/>
      <w:bookmarkStart w:id="11360" w:name="_Toc36636176"/>
      <w:bookmarkStart w:id="11361" w:name="_Toc37273122"/>
      <w:bookmarkStart w:id="11362" w:name="_Toc45886210"/>
      <w:bookmarkStart w:id="11363" w:name="_Toc53183289"/>
      <w:bookmarkStart w:id="11364" w:name="_Toc58915998"/>
      <w:bookmarkStart w:id="11365" w:name="_Toc58918179"/>
      <w:bookmarkStart w:id="11366" w:name="_Toc66694049"/>
      <w:bookmarkStart w:id="11367" w:name="_Toc74916034"/>
      <w:bookmarkStart w:id="11368" w:name="_Toc76114659"/>
      <w:bookmarkStart w:id="11369" w:name="_Toc76544545"/>
      <w:bookmarkStart w:id="11370" w:name="_Toc82536667"/>
      <w:bookmarkStart w:id="11371" w:name="_Toc89952960"/>
      <w:bookmarkStart w:id="11372" w:name="_Toc98766776"/>
      <w:bookmarkStart w:id="11373" w:name="_Toc99703139"/>
      <w:bookmarkStart w:id="11374" w:name="_Toc106206929"/>
      <w:bookmarkStart w:id="11375" w:name="_Toc115080931"/>
      <w:bookmarkStart w:id="11376" w:name="_Toc121999842"/>
      <w:bookmarkStart w:id="11377" w:name="_Toc124154015"/>
      <w:bookmarkStart w:id="11378" w:name="_Toc124154790"/>
      <w:bookmarkStart w:id="11379" w:name="_Toc131560645"/>
      <w:bookmarkStart w:id="11380" w:name="_Toc137394345"/>
      <w:bookmarkStart w:id="11381" w:name="_Toc163475451"/>
      <w:r w:rsidRPr="00931575">
        <w:t>8.3.1.3</w:t>
      </w:r>
      <w:r w:rsidRPr="00931575">
        <w:tab/>
        <w:t>Test purpose</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382" w:name="_Toc21102968"/>
      <w:bookmarkStart w:id="11383" w:name="_Toc29810817"/>
      <w:bookmarkStart w:id="11384" w:name="_Toc36636177"/>
      <w:bookmarkStart w:id="11385" w:name="_Toc37273123"/>
      <w:bookmarkStart w:id="11386" w:name="_Toc45886211"/>
      <w:bookmarkStart w:id="11387" w:name="_Toc53183290"/>
      <w:bookmarkStart w:id="11388" w:name="_Toc58915999"/>
      <w:bookmarkStart w:id="11389" w:name="_Toc58918180"/>
      <w:bookmarkStart w:id="11390" w:name="_Toc66694050"/>
      <w:bookmarkStart w:id="11391" w:name="_Toc74916035"/>
      <w:bookmarkStart w:id="11392" w:name="_Toc76114660"/>
      <w:bookmarkStart w:id="11393" w:name="_Toc76544546"/>
      <w:bookmarkStart w:id="11394" w:name="_Toc82536668"/>
      <w:bookmarkStart w:id="11395" w:name="_Toc89952961"/>
      <w:bookmarkStart w:id="11396" w:name="_Toc98766777"/>
      <w:bookmarkStart w:id="11397" w:name="_Toc99703140"/>
      <w:bookmarkStart w:id="11398" w:name="_Toc106206930"/>
      <w:bookmarkStart w:id="11399" w:name="_Toc115080932"/>
      <w:bookmarkStart w:id="11400" w:name="_Toc121999843"/>
      <w:bookmarkStart w:id="11401" w:name="_Toc124154016"/>
      <w:bookmarkStart w:id="11402" w:name="_Toc124154791"/>
      <w:bookmarkStart w:id="11403" w:name="_Toc131560646"/>
      <w:bookmarkStart w:id="11404" w:name="_Toc137394346"/>
      <w:bookmarkStart w:id="11405" w:name="_Toc163475452"/>
      <w:r w:rsidRPr="00931575">
        <w:t>8.3.1.4</w:t>
      </w:r>
      <w:r w:rsidRPr="00931575">
        <w:tab/>
        <w:t>Method of test</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9C9BE1A" w14:textId="77777777" w:rsidR="00C45907" w:rsidRPr="00931575" w:rsidRDefault="00C45907" w:rsidP="00C45907">
      <w:pPr>
        <w:pStyle w:val="Heading5"/>
      </w:pPr>
      <w:bookmarkStart w:id="11406" w:name="_Toc21102969"/>
      <w:bookmarkStart w:id="11407" w:name="_Toc29810818"/>
      <w:bookmarkStart w:id="11408" w:name="_Toc36636178"/>
      <w:bookmarkStart w:id="11409" w:name="_Toc37273124"/>
      <w:bookmarkStart w:id="11410" w:name="_Toc45886212"/>
      <w:bookmarkStart w:id="11411" w:name="_Toc53183291"/>
      <w:bookmarkStart w:id="11412" w:name="_Toc58916000"/>
      <w:bookmarkStart w:id="11413" w:name="_Toc58918181"/>
      <w:bookmarkStart w:id="11414" w:name="_Toc66694051"/>
      <w:bookmarkStart w:id="11415" w:name="_Toc74916036"/>
      <w:bookmarkStart w:id="11416" w:name="_Toc76114661"/>
      <w:bookmarkStart w:id="11417" w:name="_Toc76544547"/>
      <w:bookmarkStart w:id="11418" w:name="_Toc82536669"/>
      <w:bookmarkStart w:id="11419" w:name="_Toc89952962"/>
      <w:bookmarkStart w:id="11420" w:name="_Toc98766778"/>
      <w:bookmarkStart w:id="11421" w:name="_Toc99703141"/>
      <w:bookmarkStart w:id="11422" w:name="_Toc106206931"/>
      <w:bookmarkStart w:id="11423" w:name="_Toc115080933"/>
      <w:bookmarkStart w:id="11424" w:name="_Toc121999844"/>
      <w:bookmarkStart w:id="11425" w:name="_Toc124154017"/>
      <w:bookmarkStart w:id="11426" w:name="_Toc124154792"/>
      <w:bookmarkStart w:id="11427" w:name="_Toc131560647"/>
      <w:bookmarkStart w:id="11428" w:name="_Toc137394347"/>
      <w:bookmarkStart w:id="11429" w:name="_Toc163475453"/>
      <w:r w:rsidRPr="00931575">
        <w:t>8.3.1.4.1</w:t>
      </w:r>
      <w:r w:rsidRPr="00931575">
        <w:tab/>
        <w:t>Initial conditions</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143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431" w:name="_Toc29810819"/>
      <w:bookmarkStart w:id="11432" w:name="_Toc36636179"/>
      <w:bookmarkStart w:id="11433" w:name="_Toc37273125"/>
      <w:bookmarkStart w:id="11434" w:name="_Toc45886213"/>
      <w:bookmarkStart w:id="11435" w:name="_Toc53183292"/>
      <w:bookmarkStart w:id="11436" w:name="_Toc58916001"/>
      <w:bookmarkStart w:id="11437" w:name="_Toc58918182"/>
      <w:bookmarkStart w:id="11438" w:name="_Toc66694052"/>
      <w:bookmarkStart w:id="11439" w:name="_Toc74916037"/>
      <w:bookmarkStart w:id="11440" w:name="_Toc76114662"/>
      <w:bookmarkStart w:id="11441" w:name="_Toc76544548"/>
      <w:bookmarkStart w:id="11442" w:name="_Toc82536670"/>
      <w:bookmarkStart w:id="11443" w:name="_Toc89952963"/>
      <w:bookmarkStart w:id="11444" w:name="_Toc98766779"/>
      <w:bookmarkStart w:id="11445" w:name="_Toc99703142"/>
      <w:bookmarkStart w:id="11446" w:name="_Toc106206932"/>
      <w:bookmarkStart w:id="11447" w:name="_Toc115080934"/>
      <w:bookmarkStart w:id="11448" w:name="_Toc121999845"/>
      <w:bookmarkStart w:id="11449" w:name="_Toc124154018"/>
      <w:bookmarkStart w:id="11450" w:name="_Toc124154793"/>
      <w:bookmarkStart w:id="11451" w:name="_Toc131560648"/>
      <w:bookmarkStart w:id="11452" w:name="_Toc137394348"/>
      <w:bookmarkStart w:id="11453" w:name="_Toc163475454"/>
      <w:r w:rsidRPr="00931575">
        <w:t>8.3.1.4.2</w:t>
      </w:r>
      <w:r w:rsidRPr="00931575">
        <w:tab/>
        <w:t>Procedure</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lastRenderedPageBreak/>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05pt" o:ole="" fillcolor="window">
            <v:imagedata r:id="rId71" o:title=""/>
          </v:shape>
          <o:OLEObject Type="Embed" ProgID="Word.Picture.8" ShapeID="_x0000_i1049" DrawAspect="Content" ObjectID="_1774087845"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1454" w:name="_Toc21102971"/>
      <w:bookmarkStart w:id="11455" w:name="_Toc29810820"/>
      <w:bookmarkStart w:id="11456" w:name="_Toc36636180"/>
      <w:bookmarkStart w:id="11457" w:name="_Toc37273126"/>
      <w:bookmarkStart w:id="11458" w:name="_Toc45886214"/>
      <w:bookmarkStart w:id="11459" w:name="_Toc53183293"/>
      <w:bookmarkStart w:id="11460" w:name="_Toc58916002"/>
      <w:bookmarkStart w:id="11461" w:name="_Toc58918183"/>
      <w:bookmarkStart w:id="11462" w:name="_Toc66694053"/>
      <w:bookmarkStart w:id="11463" w:name="_Toc74916038"/>
      <w:bookmarkStart w:id="11464" w:name="_Toc76114663"/>
      <w:bookmarkStart w:id="11465" w:name="_Toc76544549"/>
      <w:bookmarkStart w:id="11466" w:name="_Toc82536671"/>
      <w:bookmarkStart w:id="11467" w:name="_Toc89952964"/>
      <w:bookmarkStart w:id="11468" w:name="_Toc98766780"/>
      <w:bookmarkStart w:id="11469" w:name="_Toc99703143"/>
      <w:bookmarkStart w:id="11470" w:name="_Toc106206933"/>
      <w:bookmarkStart w:id="11471" w:name="_Toc115080935"/>
      <w:bookmarkStart w:id="11472" w:name="_Toc121999846"/>
      <w:bookmarkStart w:id="11473" w:name="_Toc124154019"/>
      <w:bookmarkStart w:id="11474" w:name="_Toc124154794"/>
      <w:bookmarkStart w:id="11475" w:name="_Toc131560649"/>
      <w:bookmarkStart w:id="11476" w:name="_Toc137394349"/>
      <w:bookmarkStart w:id="11477" w:name="_Toc163475455"/>
      <w:r w:rsidRPr="00931575">
        <w:t>8.3.1.5</w:t>
      </w:r>
      <w:r w:rsidRPr="00931575">
        <w:tab/>
        <w:t>Test Requirement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48BB0FD3" w14:textId="77777777" w:rsidR="00C45907" w:rsidRPr="00931575" w:rsidRDefault="00C45907" w:rsidP="00C45907">
      <w:pPr>
        <w:pStyle w:val="Heading5"/>
        <w:rPr>
          <w:i/>
          <w:iCs/>
          <w:lang w:eastAsia="zh-CN"/>
        </w:rPr>
      </w:pPr>
      <w:bookmarkStart w:id="11478" w:name="_Toc21102972"/>
      <w:bookmarkStart w:id="11479" w:name="_Toc29810821"/>
      <w:bookmarkStart w:id="11480" w:name="_Toc36636181"/>
      <w:bookmarkStart w:id="11481" w:name="_Toc37273127"/>
      <w:bookmarkStart w:id="11482" w:name="_Toc45886215"/>
      <w:bookmarkStart w:id="11483" w:name="_Toc53183294"/>
      <w:bookmarkStart w:id="11484" w:name="_Toc58916003"/>
      <w:bookmarkStart w:id="11485" w:name="_Toc58918184"/>
      <w:bookmarkStart w:id="11486" w:name="_Toc66694054"/>
      <w:bookmarkStart w:id="11487" w:name="_Toc74916039"/>
      <w:bookmarkStart w:id="11488" w:name="_Toc76114664"/>
      <w:bookmarkStart w:id="11489" w:name="_Toc76544550"/>
      <w:bookmarkStart w:id="11490" w:name="_Toc82536672"/>
      <w:bookmarkStart w:id="11491" w:name="_Toc89952965"/>
      <w:bookmarkStart w:id="11492" w:name="_Toc98766781"/>
      <w:bookmarkStart w:id="11493" w:name="_Toc99703144"/>
      <w:bookmarkStart w:id="11494" w:name="_Toc106206934"/>
      <w:bookmarkStart w:id="11495" w:name="_Toc115080936"/>
      <w:bookmarkStart w:id="11496" w:name="_Toc121999847"/>
      <w:bookmarkStart w:id="11497" w:name="_Toc124154020"/>
      <w:bookmarkStart w:id="11498" w:name="_Toc124154795"/>
      <w:bookmarkStart w:id="11499" w:name="_Toc131560650"/>
      <w:bookmarkStart w:id="11500" w:name="_Toc137394350"/>
      <w:bookmarkStart w:id="11501" w:name="_Toc16347545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1502" w:name="_Toc21102973"/>
      <w:bookmarkStart w:id="11503" w:name="_Toc29810822"/>
      <w:bookmarkStart w:id="11504" w:name="_Toc36636182"/>
      <w:bookmarkStart w:id="11505" w:name="_Toc37273128"/>
      <w:bookmarkStart w:id="11506" w:name="_Toc45886216"/>
      <w:bookmarkStart w:id="11507" w:name="_Toc53183295"/>
      <w:bookmarkStart w:id="11508" w:name="_Toc58916004"/>
      <w:bookmarkStart w:id="11509" w:name="_Toc58918185"/>
      <w:bookmarkStart w:id="11510" w:name="_Toc66694055"/>
      <w:bookmarkStart w:id="11511" w:name="_Toc74916040"/>
      <w:bookmarkStart w:id="11512" w:name="_Toc76114665"/>
      <w:bookmarkStart w:id="11513" w:name="_Toc76544551"/>
      <w:bookmarkStart w:id="11514" w:name="_Toc82536673"/>
      <w:bookmarkStart w:id="11515" w:name="_Toc89952966"/>
      <w:bookmarkStart w:id="11516" w:name="_Toc98766782"/>
      <w:bookmarkStart w:id="11517" w:name="_Toc99703145"/>
      <w:bookmarkStart w:id="11518" w:name="_Toc106206935"/>
      <w:bookmarkStart w:id="11519" w:name="_Toc115080937"/>
      <w:bookmarkStart w:id="11520" w:name="_Toc121999848"/>
      <w:bookmarkStart w:id="11521" w:name="_Toc124154021"/>
      <w:bookmarkStart w:id="11522" w:name="_Toc124154796"/>
      <w:bookmarkStart w:id="11523" w:name="_Toc131560651"/>
      <w:bookmarkStart w:id="11524" w:name="_Toc137394351"/>
      <w:bookmarkStart w:id="11525" w:name="_Toc16347545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lastRenderedPageBreak/>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1526" w:name="_Toc21102974"/>
      <w:bookmarkStart w:id="11527" w:name="_Toc29810823"/>
      <w:bookmarkStart w:id="11528" w:name="_Toc36636183"/>
      <w:bookmarkStart w:id="11529" w:name="_Toc37273129"/>
      <w:bookmarkStart w:id="11530" w:name="_Toc45886217"/>
      <w:bookmarkStart w:id="11531" w:name="_Toc53183296"/>
      <w:bookmarkStart w:id="11532" w:name="_Toc58916005"/>
      <w:bookmarkStart w:id="11533" w:name="_Toc58918186"/>
      <w:bookmarkStart w:id="11534" w:name="_Toc66694056"/>
      <w:bookmarkStart w:id="11535" w:name="_Toc74916041"/>
      <w:bookmarkStart w:id="11536" w:name="_Toc76114666"/>
      <w:bookmarkStart w:id="11537" w:name="_Toc76544552"/>
      <w:bookmarkStart w:id="11538" w:name="_Toc82536674"/>
      <w:bookmarkStart w:id="11539" w:name="_Toc89952967"/>
      <w:bookmarkStart w:id="11540" w:name="_Toc98766783"/>
      <w:bookmarkStart w:id="11541" w:name="_Toc99703146"/>
      <w:bookmarkStart w:id="11542" w:name="_Toc106206936"/>
      <w:bookmarkStart w:id="11543" w:name="_Toc115080938"/>
      <w:bookmarkStart w:id="11544" w:name="_Toc121999849"/>
      <w:bookmarkStart w:id="11545" w:name="_Toc124154022"/>
      <w:bookmarkStart w:id="11546" w:name="_Toc124154797"/>
      <w:bookmarkStart w:id="11547" w:name="_Toc131560652"/>
      <w:bookmarkStart w:id="11548" w:name="_Toc137394352"/>
      <w:bookmarkStart w:id="11549" w:name="_Toc163475458"/>
      <w:r w:rsidRPr="00931575">
        <w:rPr>
          <w:lang w:val="en-US"/>
        </w:rPr>
        <w:t>8.3.2</w:t>
      </w:r>
      <w:r w:rsidRPr="00931575">
        <w:tab/>
      </w:r>
      <w:r w:rsidRPr="00931575">
        <w:rPr>
          <w:lang w:val="en-US"/>
        </w:rPr>
        <w:t>Performance requirements for PUCCH format 1</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DF4EBDD" w14:textId="77777777" w:rsidR="00C45907" w:rsidRPr="00931575" w:rsidRDefault="00C45907" w:rsidP="00C45907">
      <w:pPr>
        <w:pStyle w:val="Heading4"/>
        <w:rPr>
          <w:lang w:val="en-US"/>
        </w:rPr>
      </w:pPr>
      <w:bookmarkStart w:id="11550" w:name="_Toc21102975"/>
      <w:bookmarkStart w:id="11551" w:name="_Toc29810824"/>
      <w:bookmarkStart w:id="11552" w:name="_Toc36636184"/>
      <w:bookmarkStart w:id="11553" w:name="_Toc37273130"/>
      <w:bookmarkStart w:id="11554" w:name="_Toc45886218"/>
      <w:bookmarkStart w:id="11555" w:name="_Toc53183297"/>
      <w:bookmarkStart w:id="11556" w:name="_Toc58916006"/>
      <w:bookmarkStart w:id="11557" w:name="_Toc58918187"/>
      <w:bookmarkStart w:id="11558" w:name="_Toc66694057"/>
      <w:bookmarkStart w:id="11559" w:name="_Toc74916042"/>
      <w:bookmarkStart w:id="11560" w:name="_Toc76114667"/>
      <w:bookmarkStart w:id="11561" w:name="_Toc76544553"/>
      <w:bookmarkStart w:id="11562" w:name="_Toc82536675"/>
      <w:bookmarkStart w:id="11563" w:name="_Toc89952968"/>
      <w:bookmarkStart w:id="11564" w:name="_Toc98766784"/>
      <w:bookmarkStart w:id="11565" w:name="_Toc99703147"/>
      <w:bookmarkStart w:id="11566" w:name="_Toc106206937"/>
      <w:bookmarkStart w:id="11567" w:name="_Toc115080939"/>
      <w:bookmarkStart w:id="11568" w:name="_Toc121999850"/>
      <w:bookmarkStart w:id="11569" w:name="_Toc124154023"/>
      <w:bookmarkStart w:id="11570" w:name="_Toc124154798"/>
      <w:bookmarkStart w:id="11571" w:name="_Toc131560653"/>
      <w:bookmarkStart w:id="11572" w:name="_Toc137394353"/>
      <w:bookmarkStart w:id="11573" w:name="_Toc163475459"/>
      <w:r w:rsidRPr="00931575">
        <w:rPr>
          <w:lang w:val="en-US"/>
        </w:rPr>
        <w:t>8.3.2.1</w:t>
      </w:r>
      <w:r w:rsidRPr="00931575">
        <w:rPr>
          <w:lang w:val="en-US"/>
        </w:rPr>
        <w:tab/>
        <w:t>NACK to ACK detection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08093795" w14:textId="77777777" w:rsidR="00C45907" w:rsidRPr="00931575" w:rsidRDefault="00C45907" w:rsidP="00C45907">
      <w:pPr>
        <w:pStyle w:val="Heading5"/>
        <w:rPr>
          <w:lang w:val="en-US"/>
        </w:rPr>
      </w:pPr>
      <w:bookmarkStart w:id="11574" w:name="_Toc21102976"/>
      <w:bookmarkStart w:id="11575" w:name="_Toc29810825"/>
      <w:bookmarkStart w:id="11576" w:name="_Toc36636185"/>
      <w:bookmarkStart w:id="11577" w:name="_Toc37273131"/>
      <w:bookmarkStart w:id="11578" w:name="_Toc45886219"/>
      <w:bookmarkStart w:id="11579" w:name="_Toc53183298"/>
      <w:bookmarkStart w:id="11580" w:name="_Toc58916007"/>
      <w:bookmarkStart w:id="11581" w:name="_Toc58918188"/>
      <w:bookmarkStart w:id="11582" w:name="_Toc66694058"/>
      <w:bookmarkStart w:id="11583" w:name="_Toc74916043"/>
      <w:bookmarkStart w:id="11584" w:name="_Toc76114668"/>
      <w:bookmarkStart w:id="11585" w:name="_Toc76544554"/>
      <w:bookmarkStart w:id="11586" w:name="_Toc82536676"/>
      <w:bookmarkStart w:id="11587" w:name="_Toc89952969"/>
      <w:bookmarkStart w:id="11588" w:name="_Toc98766785"/>
      <w:bookmarkStart w:id="11589" w:name="_Toc99703148"/>
      <w:bookmarkStart w:id="11590" w:name="_Toc106206938"/>
      <w:bookmarkStart w:id="11591" w:name="_Toc115080940"/>
      <w:bookmarkStart w:id="11592" w:name="_Toc121999851"/>
      <w:bookmarkStart w:id="11593" w:name="_Toc124154024"/>
      <w:bookmarkStart w:id="11594" w:name="_Toc124154799"/>
      <w:bookmarkStart w:id="11595" w:name="_Toc131560654"/>
      <w:bookmarkStart w:id="11596" w:name="_Toc137394354"/>
      <w:bookmarkStart w:id="11597" w:name="_Toc163475460"/>
      <w:r w:rsidRPr="00931575">
        <w:rPr>
          <w:lang w:val="en-US"/>
        </w:rPr>
        <w:t>8.3.2.1.1</w:t>
      </w:r>
      <w:r w:rsidRPr="00931575">
        <w:rPr>
          <w:lang w:val="en-US"/>
        </w:rPr>
        <w:tab/>
        <w:t>Definition and applicability</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1598" w:name="_Toc21102977"/>
      <w:bookmarkStart w:id="11599" w:name="_Toc29810826"/>
      <w:bookmarkStart w:id="11600" w:name="_Toc36636186"/>
      <w:bookmarkStart w:id="11601" w:name="_Toc37273132"/>
      <w:bookmarkStart w:id="11602" w:name="_Toc45886220"/>
      <w:bookmarkStart w:id="11603" w:name="_Toc53183299"/>
      <w:bookmarkStart w:id="11604" w:name="_Toc58916008"/>
      <w:bookmarkStart w:id="11605" w:name="_Toc58918189"/>
      <w:bookmarkStart w:id="11606" w:name="_Toc66694059"/>
      <w:bookmarkStart w:id="11607" w:name="_Toc74916044"/>
      <w:bookmarkStart w:id="11608" w:name="_Toc76114669"/>
      <w:bookmarkStart w:id="11609" w:name="_Toc76544555"/>
      <w:bookmarkStart w:id="11610" w:name="_Toc82536677"/>
      <w:bookmarkStart w:id="11611" w:name="_Toc89952970"/>
      <w:bookmarkStart w:id="11612" w:name="_Toc98766786"/>
      <w:bookmarkStart w:id="11613" w:name="_Toc99703149"/>
      <w:bookmarkStart w:id="11614" w:name="_Toc106206939"/>
      <w:bookmarkStart w:id="11615" w:name="_Toc115080941"/>
      <w:bookmarkStart w:id="11616" w:name="_Toc121999852"/>
      <w:bookmarkStart w:id="11617" w:name="_Toc124154025"/>
      <w:bookmarkStart w:id="11618" w:name="_Toc124154800"/>
      <w:bookmarkStart w:id="11619" w:name="_Toc131560655"/>
      <w:bookmarkStart w:id="11620" w:name="_Toc137394355"/>
      <w:bookmarkStart w:id="11621" w:name="_Toc163475461"/>
      <w:r w:rsidRPr="00931575">
        <w:rPr>
          <w:lang w:val="en-US"/>
        </w:rPr>
        <w:t>8.3.2.1.2</w:t>
      </w:r>
      <w:r w:rsidRPr="00931575">
        <w:rPr>
          <w:lang w:val="en-US"/>
        </w:rPr>
        <w:tab/>
        <w:t>Minimum Requirement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1622" w:name="_Toc21102978"/>
      <w:bookmarkStart w:id="11623" w:name="_Toc29810827"/>
      <w:bookmarkStart w:id="11624" w:name="_Toc36636187"/>
      <w:bookmarkStart w:id="11625" w:name="_Toc37273133"/>
      <w:bookmarkStart w:id="11626" w:name="_Toc45886221"/>
      <w:bookmarkStart w:id="11627" w:name="_Toc53183300"/>
      <w:bookmarkStart w:id="11628" w:name="_Toc58916009"/>
      <w:bookmarkStart w:id="11629" w:name="_Toc58918190"/>
      <w:bookmarkStart w:id="11630" w:name="_Toc66694060"/>
      <w:bookmarkStart w:id="11631" w:name="_Toc74916045"/>
      <w:bookmarkStart w:id="11632" w:name="_Toc76114670"/>
      <w:bookmarkStart w:id="11633" w:name="_Toc76544556"/>
      <w:bookmarkStart w:id="11634" w:name="_Toc82536678"/>
      <w:bookmarkStart w:id="11635" w:name="_Toc89952971"/>
      <w:bookmarkStart w:id="11636" w:name="_Toc98766787"/>
      <w:bookmarkStart w:id="11637" w:name="_Toc99703150"/>
      <w:bookmarkStart w:id="11638" w:name="_Toc106206940"/>
      <w:bookmarkStart w:id="11639" w:name="_Toc115080942"/>
      <w:bookmarkStart w:id="11640" w:name="_Toc121999853"/>
      <w:bookmarkStart w:id="11641" w:name="_Toc124154026"/>
      <w:bookmarkStart w:id="11642" w:name="_Toc124154801"/>
      <w:bookmarkStart w:id="11643" w:name="_Toc131560656"/>
      <w:bookmarkStart w:id="11644" w:name="_Toc137394356"/>
      <w:bookmarkStart w:id="11645" w:name="_Toc163475462"/>
      <w:r w:rsidRPr="00931575">
        <w:rPr>
          <w:lang w:val="en-US"/>
        </w:rPr>
        <w:t>8.3.2.1.3</w:t>
      </w:r>
      <w:r w:rsidRPr="00931575">
        <w:rPr>
          <w:lang w:val="en-US"/>
        </w:rPr>
        <w:tab/>
        <w:t>Test purpose</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646" w:name="_Toc21102979"/>
      <w:bookmarkStart w:id="11647" w:name="_Toc29810828"/>
      <w:bookmarkStart w:id="11648" w:name="_Toc36636188"/>
      <w:bookmarkStart w:id="11649" w:name="_Toc37273134"/>
      <w:bookmarkStart w:id="11650" w:name="_Toc45886222"/>
      <w:bookmarkStart w:id="11651" w:name="_Toc53183301"/>
      <w:bookmarkStart w:id="11652" w:name="_Toc58916010"/>
      <w:bookmarkStart w:id="11653" w:name="_Toc58918191"/>
      <w:bookmarkStart w:id="11654" w:name="_Toc66694061"/>
      <w:bookmarkStart w:id="11655" w:name="_Toc74916046"/>
      <w:bookmarkStart w:id="11656" w:name="_Toc76114671"/>
      <w:bookmarkStart w:id="11657" w:name="_Toc76544557"/>
      <w:bookmarkStart w:id="11658" w:name="_Toc82536679"/>
      <w:bookmarkStart w:id="11659" w:name="_Toc89952972"/>
      <w:bookmarkStart w:id="11660" w:name="_Toc98766788"/>
      <w:bookmarkStart w:id="11661" w:name="_Toc99703151"/>
      <w:bookmarkStart w:id="11662" w:name="_Toc106206941"/>
      <w:bookmarkStart w:id="11663" w:name="_Toc115080943"/>
      <w:bookmarkStart w:id="11664" w:name="_Toc121999854"/>
      <w:bookmarkStart w:id="11665" w:name="_Toc124154027"/>
      <w:bookmarkStart w:id="11666" w:name="_Toc124154802"/>
      <w:bookmarkStart w:id="11667" w:name="_Toc131560657"/>
      <w:bookmarkStart w:id="11668" w:name="_Toc137394357"/>
      <w:bookmarkStart w:id="11669" w:name="_Toc163475463"/>
      <w:r w:rsidRPr="00931575">
        <w:rPr>
          <w:lang w:val="en-US"/>
        </w:rPr>
        <w:t>8.3.2.1.4</w:t>
      </w:r>
      <w:r w:rsidRPr="00931575">
        <w:rPr>
          <w:lang w:val="en-US"/>
        </w:rPr>
        <w:tab/>
        <w:t>Method of test</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16F7FD37" w14:textId="77777777" w:rsidR="00C45907" w:rsidRPr="00931575" w:rsidRDefault="00C45907" w:rsidP="005624C7">
      <w:pPr>
        <w:pStyle w:val="H6"/>
        <w:rPr>
          <w:lang w:val="en-US"/>
        </w:rPr>
      </w:pPr>
      <w:bookmarkStart w:id="11670" w:name="_Toc21102980"/>
      <w:bookmarkStart w:id="11671" w:name="_Toc29810829"/>
      <w:bookmarkStart w:id="11672" w:name="_Toc36636189"/>
      <w:bookmarkStart w:id="11673" w:name="_Toc37273135"/>
      <w:bookmarkStart w:id="11674" w:name="_Toc45886223"/>
      <w:r w:rsidRPr="00931575">
        <w:rPr>
          <w:lang w:val="en-US"/>
        </w:rPr>
        <w:t>8.3.2.1.4.1</w:t>
      </w:r>
      <w:r w:rsidRPr="00931575">
        <w:rPr>
          <w:lang w:val="en-US"/>
        </w:rPr>
        <w:tab/>
        <w:t>Initial Conditions</w:t>
      </w:r>
      <w:bookmarkEnd w:id="11670"/>
      <w:bookmarkEnd w:id="11671"/>
      <w:bookmarkEnd w:id="11672"/>
      <w:bookmarkEnd w:id="11673"/>
      <w:bookmarkEnd w:id="11674"/>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lastRenderedPageBreak/>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675" w:name="_Toc21102981"/>
      <w:bookmarkStart w:id="11676" w:name="_Toc29810830"/>
      <w:bookmarkStart w:id="11677" w:name="_Toc36636190"/>
      <w:bookmarkStart w:id="11678" w:name="_Toc37273136"/>
      <w:bookmarkStart w:id="11679" w:name="_Toc45886224"/>
      <w:r w:rsidRPr="00931575">
        <w:rPr>
          <w:lang w:val="en-US"/>
        </w:rPr>
        <w:t>8.3.2.1.4.2</w:t>
      </w:r>
      <w:r w:rsidRPr="00931575">
        <w:rPr>
          <w:lang w:val="en-US"/>
        </w:rPr>
        <w:tab/>
        <w:t>Procedure</w:t>
      </w:r>
      <w:bookmarkEnd w:id="11675"/>
      <w:bookmarkEnd w:id="11676"/>
      <w:bookmarkEnd w:id="11677"/>
      <w:bookmarkEnd w:id="11678"/>
      <w:bookmarkEnd w:id="11679"/>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680" w:name="_Toc21102982"/>
      <w:bookmarkStart w:id="11681" w:name="_Toc29810831"/>
      <w:bookmarkStart w:id="11682" w:name="_Toc36636191"/>
      <w:bookmarkStart w:id="11683" w:name="_Toc37273137"/>
      <w:bookmarkStart w:id="11684" w:name="_Toc45886225"/>
      <w:bookmarkStart w:id="11685" w:name="_Toc53183302"/>
      <w:bookmarkStart w:id="11686" w:name="_Toc58916011"/>
      <w:bookmarkStart w:id="11687" w:name="_Toc58918192"/>
      <w:bookmarkStart w:id="11688" w:name="_Toc66694062"/>
      <w:bookmarkStart w:id="11689" w:name="_Toc74916047"/>
      <w:bookmarkStart w:id="11690" w:name="_Toc76114672"/>
      <w:bookmarkStart w:id="11691" w:name="_Toc76544558"/>
      <w:bookmarkStart w:id="11692" w:name="_Toc82536680"/>
      <w:bookmarkStart w:id="11693" w:name="_Toc89952973"/>
      <w:bookmarkStart w:id="11694" w:name="_Toc98766789"/>
      <w:bookmarkStart w:id="11695" w:name="_Toc99703152"/>
      <w:bookmarkStart w:id="11696" w:name="_Toc106206942"/>
      <w:bookmarkStart w:id="11697" w:name="_Toc115080944"/>
      <w:bookmarkStart w:id="11698" w:name="_Toc121999855"/>
      <w:bookmarkStart w:id="11699" w:name="_Toc124154028"/>
      <w:bookmarkStart w:id="11700" w:name="_Toc124154803"/>
      <w:bookmarkStart w:id="11701" w:name="_Toc131560658"/>
      <w:bookmarkStart w:id="11702" w:name="_Toc137394358"/>
      <w:bookmarkStart w:id="11703" w:name="_Toc163475464"/>
      <w:r w:rsidRPr="00931575">
        <w:rPr>
          <w:lang w:val="en-US"/>
        </w:rPr>
        <w:t>8.3.2.1.5</w:t>
      </w:r>
      <w:r w:rsidRPr="00931575">
        <w:rPr>
          <w:lang w:val="en-US"/>
        </w:rPr>
        <w:tab/>
        <w:t>Test Requirement</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7699306B" w14:textId="77777777" w:rsidR="00C45907" w:rsidRPr="00931575" w:rsidRDefault="00C45907" w:rsidP="005624C7">
      <w:pPr>
        <w:pStyle w:val="H6"/>
        <w:rPr>
          <w:lang w:val="en-US"/>
        </w:rPr>
      </w:pPr>
      <w:bookmarkStart w:id="11704" w:name="_Toc21102983"/>
      <w:bookmarkStart w:id="11705" w:name="_Toc29810832"/>
      <w:bookmarkStart w:id="11706" w:name="_Toc36636192"/>
      <w:bookmarkStart w:id="11707" w:name="_Toc37273138"/>
      <w:bookmarkStart w:id="11708" w:name="_Toc45886226"/>
      <w:r w:rsidRPr="00931575">
        <w:rPr>
          <w:lang w:val="en-US"/>
        </w:rPr>
        <w:t>8.3.2.1.5.1</w:t>
      </w:r>
      <w:r w:rsidRPr="00931575">
        <w:rPr>
          <w:lang w:val="en-US"/>
        </w:rPr>
        <w:tab/>
        <w:t xml:space="preserve">Test Requirement for </w:t>
      </w:r>
      <w:r w:rsidRPr="00931575">
        <w:rPr>
          <w:i/>
          <w:lang w:val="en-US"/>
        </w:rPr>
        <w:t>BS type 1-O</w:t>
      </w:r>
      <w:bookmarkEnd w:id="11704"/>
      <w:bookmarkEnd w:id="11705"/>
      <w:bookmarkEnd w:id="11706"/>
      <w:bookmarkEnd w:id="11707"/>
      <w:bookmarkEnd w:id="11708"/>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1709" w:name="_Toc21102984"/>
      <w:bookmarkStart w:id="11710" w:name="_Toc29810833"/>
      <w:bookmarkStart w:id="11711" w:name="_Toc36636193"/>
      <w:bookmarkStart w:id="11712" w:name="_Toc37273139"/>
      <w:bookmarkStart w:id="11713" w:name="_Toc45886227"/>
      <w:r w:rsidRPr="00931575">
        <w:rPr>
          <w:lang w:val="en-US"/>
        </w:rPr>
        <w:t>8.3.2.1.5.2</w:t>
      </w:r>
      <w:r w:rsidRPr="00931575">
        <w:rPr>
          <w:lang w:val="en-US"/>
        </w:rPr>
        <w:tab/>
        <w:t>Test Requirement for BS type 2-O</w:t>
      </w:r>
      <w:bookmarkEnd w:id="11709"/>
      <w:bookmarkEnd w:id="11710"/>
      <w:bookmarkEnd w:id="11711"/>
      <w:bookmarkEnd w:id="11712"/>
      <w:bookmarkEnd w:id="11713"/>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1714" w:name="_Toc21102985"/>
      <w:bookmarkStart w:id="11715" w:name="_Toc29810834"/>
      <w:bookmarkStart w:id="11716" w:name="_Toc36636194"/>
      <w:bookmarkStart w:id="11717" w:name="_Toc37273140"/>
      <w:bookmarkStart w:id="11718" w:name="_Toc45886228"/>
      <w:bookmarkStart w:id="11719" w:name="_Toc53183303"/>
      <w:bookmarkStart w:id="11720" w:name="_Toc58916012"/>
      <w:bookmarkStart w:id="11721" w:name="_Toc58918193"/>
      <w:bookmarkStart w:id="11722" w:name="_Toc66694063"/>
      <w:bookmarkStart w:id="11723" w:name="_Toc74916048"/>
      <w:bookmarkStart w:id="11724" w:name="_Toc76114673"/>
      <w:bookmarkStart w:id="11725" w:name="_Toc76544559"/>
      <w:bookmarkStart w:id="11726" w:name="_Toc82536681"/>
      <w:bookmarkStart w:id="11727" w:name="_Toc89952974"/>
      <w:bookmarkStart w:id="11728" w:name="_Toc98766790"/>
      <w:bookmarkStart w:id="11729" w:name="_Toc99703153"/>
      <w:bookmarkStart w:id="11730" w:name="_Toc106206943"/>
      <w:bookmarkStart w:id="11731" w:name="_Toc115080945"/>
      <w:bookmarkStart w:id="11732" w:name="_Toc121999856"/>
      <w:bookmarkStart w:id="11733" w:name="_Toc124154029"/>
      <w:bookmarkStart w:id="11734" w:name="_Toc124154804"/>
      <w:bookmarkStart w:id="11735" w:name="_Toc131560659"/>
      <w:bookmarkStart w:id="11736" w:name="_Toc137394359"/>
      <w:bookmarkStart w:id="11737" w:name="_Toc163475465"/>
      <w:r w:rsidRPr="00931575">
        <w:rPr>
          <w:lang w:val="en-US"/>
        </w:rPr>
        <w:t>8.3.2.2</w:t>
      </w:r>
      <w:r w:rsidRPr="00931575">
        <w:rPr>
          <w:lang w:val="en-US"/>
        </w:rPr>
        <w:tab/>
        <w:t>ACK missed detection</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7E4D3CC1" w14:textId="77777777" w:rsidR="00C45907" w:rsidRPr="00931575" w:rsidRDefault="00C45907" w:rsidP="00C45907">
      <w:pPr>
        <w:pStyle w:val="Heading5"/>
        <w:rPr>
          <w:lang w:val="en-US"/>
        </w:rPr>
      </w:pPr>
      <w:bookmarkStart w:id="11738" w:name="_Toc21102986"/>
      <w:bookmarkStart w:id="11739" w:name="_Toc29810835"/>
      <w:bookmarkStart w:id="11740" w:name="_Toc36636195"/>
      <w:bookmarkStart w:id="11741" w:name="_Toc37273141"/>
      <w:bookmarkStart w:id="11742" w:name="_Toc45886229"/>
      <w:bookmarkStart w:id="11743" w:name="_Toc53183304"/>
      <w:bookmarkStart w:id="11744" w:name="_Toc58916013"/>
      <w:bookmarkStart w:id="11745" w:name="_Toc58918194"/>
      <w:bookmarkStart w:id="11746" w:name="_Toc66694064"/>
      <w:bookmarkStart w:id="11747" w:name="_Toc74916049"/>
      <w:bookmarkStart w:id="11748" w:name="_Toc76114674"/>
      <w:bookmarkStart w:id="11749" w:name="_Toc76544560"/>
      <w:bookmarkStart w:id="11750" w:name="_Toc82536682"/>
      <w:bookmarkStart w:id="11751" w:name="_Toc89952975"/>
      <w:bookmarkStart w:id="11752" w:name="_Toc98766791"/>
      <w:bookmarkStart w:id="11753" w:name="_Toc99703154"/>
      <w:bookmarkStart w:id="11754" w:name="_Toc106206944"/>
      <w:bookmarkStart w:id="11755" w:name="_Toc115080946"/>
      <w:bookmarkStart w:id="11756" w:name="_Toc121999857"/>
      <w:bookmarkStart w:id="11757" w:name="_Toc124154030"/>
      <w:bookmarkStart w:id="11758" w:name="_Toc124154805"/>
      <w:bookmarkStart w:id="11759" w:name="_Toc131560660"/>
      <w:bookmarkStart w:id="11760" w:name="_Toc137394360"/>
      <w:bookmarkStart w:id="11761" w:name="_Toc163475466"/>
      <w:r w:rsidRPr="00931575">
        <w:rPr>
          <w:lang w:val="en-US"/>
        </w:rPr>
        <w:t>8.3.2.2.1</w:t>
      </w:r>
      <w:r w:rsidRPr="00931575">
        <w:rPr>
          <w:lang w:val="en-US"/>
        </w:rPr>
        <w:tab/>
        <w:t>Definition and applicability</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762" w:name="_Toc21102987"/>
      <w:bookmarkStart w:id="11763" w:name="_Toc29810836"/>
      <w:bookmarkStart w:id="11764" w:name="_Toc36636196"/>
      <w:bookmarkStart w:id="11765" w:name="_Toc37273142"/>
      <w:bookmarkStart w:id="11766" w:name="_Toc45886230"/>
      <w:bookmarkStart w:id="11767" w:name="_Toc53183305"/>
      <w:bookmarkStart w:id="11768" w:name="_Toc58916014"/>
      <w:bookmarkStart w:id="11769" w:name="_Toc58918195"/>
      <w:bookmarkStart w:id="11770" w:name="_Toc66694065"/>
      <w:bookmarkStart w:id="11771" w:name="_Toc74916050"/>
      <w:bookmarkStart w:id="11772" w:name="_Toc76114675"/>
      <w:bookmarkStart w:id="11773" w:name="_Toc76544561"/>
      <w:bookmarkStart w:id="11774" w:name="_Toc82536683"/>
      <w:bookmarkStart w:id="11775" w:name="_Toc89952976"/>
      <w:bookmarkStart w:id="11776" w:name="_Toc98766792"/>
      <w:bookmarkStart w:id="11777" w:name="_Toc99703155"/>
      <w:bookmarkStart w:id="11778" w:name="_Toc106206945"/>
      <w:bookmarkStart w:id="11779" w:name="_Toc115080947"/>
      <w:bookmarkStart w:id="11780" w:name="_Toc121999858"/>
      <w:bookmarkStart w:id="11781" w:name="_Toc124154031"/>
      <w:bookmarkStart w:id="11782" w:name="_Toc124154806"/>
      <w:bookmarkStart w:id="11783" w:name="_Toc131560661"/>
      <w:bookmarkStart w:id="11784" w:name="_Toc137394361"/>
      <w:bookmarkStart w:id="11785" w:name="_Toc163475467"/>
      <w:r w:rsidRPr="00931575">
        <w:rPr>
          <w:lang w:val="en-US"/>
        </w:rPr>
        <w:t>8.3.2.2.2</w:t>
      </w:r>
      <w:r w:rsidRPr="00931575">
        <w:rPr>
          <w:lang w:val="en-US"/>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786" w:name="_Toc21102988"/>
      <w:bookmarkStart w:id="11787" w:name="_Toc29810837"/>
      <w:bookmarkStart w:id="11788" w:name="_Toc36636197"/>
      <w:bookmarkStart w:id="11789" w:name="_Toc37273143"/>
      <w:bookmarkStart w:id="11790" w:name="_Toc45886231"/>
      <w:bookmarkStart w:id="11791" w:name="_Toc53183306"/>
      <w:bookmarkStart w:id="11792" w:name="_Toc58916015"/>
      <w:bookmarkStart w:id="11793" w:name="_Toc58918196"/>
      <w:bookmarkStart w:id="11794" w:name="_Toc66694066"/>
      <w:bookmarkStart w:id="11795" w:name="_Toc74916051"/>
      <w:bookmarkStart w:id="11796" w:name="_Toc76114676"/>
      <w:bookmarkStart w:id="11797" w:name="_Toc76544562"/>
      <w:bookmarkStart w:id="11798" w:name="_Toc82536684"/>
      <w:bookmarkStart w:id="11799" w:name="_Toc89952977"/>
      <w:bookmarkStart w:id="11800" w:name="_Toc98766793"/>
      <w:bookmarkStart w:id="11801" w:name="_Toc99703156"/>
      <w:bookmarkStart w:id="11802" w:name="_Toc106206946"/>
      <w:bookmarkStart w:id="11803" w:name="_Toc115080948"/>
      <w:bookmarkStart w:id="11804" w:name="_Toc121999859"/>
      <w:bookmarkStart w:id="11805" w:name="_Toc124154032"/>
      <w:bookmarkStart w:id="11806" w:name="_Toc124154807"/>
      <w:bookmarkStart w:id="11807" w:name="_Toc131560662"/>
      <w:bookmarkStart w:id="11808" w:name="_Toc137394362"/>
      <w:bookmarkStart w:id="11809" w:name="_Toc163475468"/>
      <w:r w:rsidRPr="00931575">
        <w:rPr>
          <w:lang w:val="en-US"/>
        </w:rPr>
        <w:t>8.3.2.2.3</w:t>
      </w:r>
      <w:r w:rsidRPr="00931575">
        <w:rPr>
          <w:lang w:val="en-US"/>
        </w:rPr>
        <w:tab/>
        <w:t>Test purpose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810" w:name="_Toc21102989"/>
      <w:bookmarkStart w:id="11811" w:name="_Toc29810838"/>
      <w:bookmarkStart w:id="11812" w:name="_Toc36636198"/>
      <w:bookmarkStart w:id="11813" w:name="_Toc37273144"/>
      <w:bookmarkStart w:id="11814" w:name="_Toc45886232"/>
      <w:bookmarkStart w:id="11815" w:name="_Toc53183307"/>
      <w:bookmarkStart w:id="11816" w:name="_Toc58916016"/>
      <w:bookmarkStart w:id="11817" w:name="_Toc58918197"/>
      <w:bookmarkStart w:id="11818" w:name="_Toc66694067"/>
      <w:bookmarkStart w:id="11819" w:name="_Toc74916052"/>
      <w:bookmarkStart w:id="11820" w:name="_Toc76114677"/>
      <w:bookmarkStart w:id="11821" w:name="_Toc76544563"/>
      <w:bookmarkStart w:id="11822" w:name="_Toc82536685"/>
      <w:bookmarkStart w:id="11823" w:name="_Toc89952978"/>
      <w:bookmarkStart w:id="11824" w:name="_Toc98766794"/>
      <w:bookmarkStart w:id="11825" w:name="_Toc99703157"/>
      <w:bookmarkStart w:id="11826" w:name="_Toc106206947"/>
      <w:bookmarkStart w:id="11827" w:name="_Toc115080949"/>
      <w:bookmarkStart w:id="11828" w:name="_Toc121999860"/>
      <w:bookmarkStart w:id="11829" w:name="_Toc124154033"/>
      <w:bookmarkStart w:id="11830" w:name="_Toc124154808"/>
      <w:bookmarkStart w:id="11831" w:name="_Toc131560663"/>
      <w:bookmarkStart w:id="11832" w:name="_Toc137394363"/>
      <w:bookmarkStart w:id="11833" w:name="_Toc163475469"/>
      <w:r w:rsidRPr="00931575">
        <w:rPr>
          <w:lang w:val="en-US"/>
        </w:rPr>
        <w:t>8.3.2.2.4</w:t>
      </w:r>
      <w:r w:rsidRPr="00931575">
        <w:rPr>
          <w:lang w:val="en-US"/>
        </w:rPr>
        <w:tab/>
        <w:t>Method of test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67624AF" w14:textId="77777777" w:rsidR="00C45907" w:rsidRPr="00931575" w:rsidRDefault="00C45907" w:rsidP="005624C7">
      <w:pPr>
        <w:pStyle w:val="H6"/>
        <w:rPr>
          <w:lang w:val="en-US"/>
        </w:rPr>
      </w:pPr>
      <w:bookmarkStart w:id="11834" w:name="_Toc21102990"/>
      <w:bookmarkStart w:id="11835" w:name="_Toc29810839"/>
      <w:bookmarkStart w:id="11836" w:name="_Toc36636199"/>
      <w:bookmarkStart w:id="11837" w:name="_Toc37273145"/>
      <w:bookmarkStart w:id="11838" w:name="_Toc45886233"/>
      <w:r w:rsidRPr="00931575">
        <w:rPr>
          <w:lang w:val="en-US"/>
        </w:rPr>
        <w:t>8.3.2.2.4.1</w:t>
      </w:r>
      <w:r w:rsidRPr="00931575">
        <w:rPr>
          <w:lang w:val="en-US"/>
        </w:rPr>
        <w:tab/>
        <w:t>Initial Conditions</w:t>
      </w:r>
      <w:bookmarkEnd w:id="11834"/>
      <w:bookmarkEnd w:id="11835"/>
      <w:bookmarkEnd w:id="11836"/>
      <w:bookmarkEnd w:id="11837"/>
      <w:bookmarkEnd w:id="1183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839" w:name="_Toc21102991"/>
      <w:bookmarkStart w:id="11840" w:name="_Toc29810840"/>
      <w:bookmarkStart w:id="11841" w:name="_Toc36636200"/>
      <w:bookmarkStart w:id="11842" w:name="_Toc37273146"/>
      <w:bookmarkStart w:id="11843" w:name="_Toc45886234"/>
      <w:r w:rsidRPr="00931575">
        <w:rPr>
          <w:lang w:val="en-US"/>
        </w:rPr>
        <w:t>8.3.2.2.4.2</w:t>
      </w:r>
      <w:r w:rsidRPr="00931575">
        <w:rPr>
          <w:lang w:val="en-US"/>
        </w:rPr>
        <w:tab/>
        <w:t>Procedure</w:t>
      </w:r>
      <w:bookmarkEnd w:id="11839"/>
      <w:bookmarkEnd w:id="11840"/>
      <w:bookmarkEnd w:id="11841"/>
      <w:bookmarkEnd w:id="11842"/>
      <w:bookmarkEnd w:id="1184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1844" w:name="_Toc21102992"/>
      <w:bookmarkStart w:id="11845" w:name="_Toc29810841"/>
      <w:bookmarkStart w:id="11846" w:name="_Toc36636201"/>
      <w:bookmarkStart w:id="11847" w:name="_Toc37273147"/>
      <w:bookmarkStart w:id="11848" w:name="_Toc45886235"/>
      <w:bookmarkStart w:id="11849" w:name="_Toc53183308"/>
      <w:bookmarkStart w:id="11850" w:name="_Toc58916017"/>
      <w:bookmarkStart w:id="11851" w:name="_Toc58918198"/>
      <w:bookmarkStart w:id="11852" w:name="_Toc66694068"/>
      <w:bookmarkStart w:id="11853" w:name="_Toc74916053"/>
      <w:bookmarkStart w:id="11854" w:name="_Toc76114678"/>
      <w:bookmarkStart w:id="11855" w:name="_Toc76544564"/>
      <w:bookmarkStart w:id="11856" w:name="_Toc82536686"/>
      <w:bookmarkStart w:id="11857" w:name="_Toc89952979"/>
      <w:bookmarkStart w:id="11858" w:name="_Toc98766795"/>
      <w:bookmarkStart w:id="11859" w:name="_Toc99703158"/>
      <w:bookmarkStart w:id="11860" w:name="_Toc106206948"/>
      <w:bookmarkStart w:id="11861" w:name="_Toc115080950"/>
      <w:bookmarkStart w:id="11862" w:name="_Toc121999861"/>
      <w:bookmarkStart w:id="11863" w:name="_Toc124154034"/>
      <w:bookmarkStart w:id="11864" w:name="_Toc124154809"/>
      <w:bookmarkStart w:id="11865" w:name="_Toc131560664"/>
      <w:bookmarkStart w:id="11866" w:name="_Toc137394364"/>
      <w:bookmarkStart w:id="11867" w:name="_Toc163475470"/>
      <w:r w:rsidRPr="00931575">
        <w:rPr>
          <w:lang w:val="en-US"/>
        </w:rPr>
        <w:lastRenderedPageBreak/>
        <w:t>8.3.2.2.5</w:t>
      </w:r>
      <w:r w:rsidRPr="00931575">
        <w:rPr>
          <w:lang w:val="en-US"/>
        </w:rPr>
        <w:tab/>
        <w:t>Test Requirement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38AEEA6" w14:textId="528B4035" w:rsidR="00C45907" w:rsidRPr="00931575" w:rsidRDefault="00C45907" w:rsidP="005624C7">
      <w:pPr>
        <w:pStyle w:val="H6"/>
        <w:rPr>
          <w:lang w:val="en-US"/>
        </w:rPr>
      </w:pPr>
      <w:bookmarkStart w:id="11868" w:name="_Toc21102993"/>
      <w:bookmarkStart w:id="11869" w:name="_Toc29810842"/>
      <w:bookmarkStart w:id="11870" w:name="_Toc36636202"/>
      <w:bookmarkStart w:id="11871" w:name="_Toc37273148"/>
      <w:bookmarkStart w:id="1187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868"/>
      <w:bookmarkEnd w:id="11869"/>
      <w:bookmarkEnd w:id="11870"/>
      <w:bookmarkEnd w:id="11871"/>
      <w:bookmarkEnd w:id="1187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1873" w:name="_Toc21102994"/>
      <w:bookmarkStart w:id="11874" w:name="_Toc29810843"/>
      <w:bookmarkStart w:id="11875" w:name="_Toc36636203"/>
      <w:bookmarkStart w:id="11876" w:name="_Toc37273149"/>
      <w:bookmarkStart w:id="11877" w:name="_Toc45886237"/>
      <w:r w:rsidRPr="00931575">
        <w:rPr>
          <w:lang w:val="en-US"/>
        </w:rPr>
        <w:t>8.3.2.2.5.2</w:t>
      </w:r>
      <w:r w:rsidRPr="00931575">
        <w:rPr>
          <w:lang w:val="en-US"/>
        </w:rPr>
        <w:tab/>
        <w:t>Test Requirement for BS type 2-O</w:t>
      </w:r>
      <w:bookmarkEnd w:id="11873"/>
      <w:bookmarkEnd w:id="11874"/>
      <w:bookmarkEnd w:id="11875"/>
      <w:bookmarkEnd w:id="11876"/>
      <w:bookmarkEnd w:id="11877"/>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1878" w:name="_Toc21102995"/>
      <w:bookmarkStart w:id="11879" w:name="_Toc29810844"/>
      <w:bookmarkStart w:id="11880" w:name="_Toc36636204"/>
      <w:bookmarkStart w:id="11881" w:name="_Toc37273150"/>
      <w:bookmarkStart w:id="11882" w:name="_Toc45886238"/>
      <w:bookmarkStart w:id="11883" w:name="_Toc53183309"/>
      <w:bookmarkStart w:id="11884" w:name="_Toc58916018"/>
      <w:bookmarkStart w:id="11885" w:name="_Toc58918199"/>
      <w:bookmarkStart w:id="11886" w:name="_Toc66694069"/>
      <w:bookmarkStart w:id="11887" w:name="_Toc74916054"/>
      <w:bookmarkStart w:id="11888" w:name="_Toc76114679"/>
      <w:bookmarkStart w:id="11889" w:name="_Toc76544565"/>
      <w:bookmarkStart w:id="11890" w:name="_Toc82536687"/>
      <w:bookmarkStart w:id="11891" w:name="_Toc89952980"/>
      <w:bookmarkStart w:id="11892" w:name="_Toc98766796"/>
      <w:bookmarkStart w:id="11893" w:name="_Toc99703159"/>
      <w:bookmarkStart w:id="11894" w:name="_Toc106206949"/>
      <w:bookmarkStart w:id="11895" w:name="_Toc115080951"/>
      <w:bookmarkStart w:id="11896" w:name="_Toc121999862"/>
      <w:bookmarkStart w:id="11897" w:name="_Toc124154035"/>
      <w:bookmarkStart w:id="11898" w:name="_Toc124154810"/>
      <w:bookmarkStart w:id="11899" w:name="_Toc131560665"/>
      <w:bookmarkStart w:id="11900" w:name="_Toc137394365"/>
      <w:bookmarkStart w:id="11901" w:name="_Toc163475471"/>
      <w:r w:rsidRPr="00931575">
        <w:t>8.3.3</w:t>
      </w:r>
      <w:r w:rsidRPr="00931575">
        <w:tab/>
        <w:t>Performance requirements for PUCCH format 2</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483D0D4C" w14:textId="77777777" w:rsidR="00C45907" w:rsidRPr="00931575" w:rsidRDefault="00C45907" w:rsidP="00C45907">
      <w:pPr>
        <w:pStyle w:val="Heading4"/>
      </w:pPr>
      <w:bookmarkStart w:id="11902" w:name="_Toc21102996"/>
      <w:bookmarkStart w:id="11903" w:name="_Toc29810845"/>
      <w:bookmarkStart w:id="11904" w:name="_Toc36636205"/>
      <w:bookmarkStart w:id="11905" w:name="_Toc37273151"/>
      <w:bookmarkStart w:id="11906" w:name="_Toc45886239"/>
      <w:bookmarkStart w:id="11907" w:name="_Toc53183310"/>
      <w:bookmarkStart w:id="11908" w:name="_Toc58916019"/>
      <w:bookmarkStart w:id="11909" w:name="_Toc58918200"/>
      <w:bookmarkStart w:id="11910" w:name="_Toc66694070"/>
      <w:bookmarkStart w:id="11911" w:name="_Toc74916055"/>
      <w:bookmarkStart w:id="11912" w:name="_Toc76114680"/>
      <w:bookmarkStart w:id="11913" w:name="_Toc76544566"/>
      <w:bookmarkStart w:id="11914" w:name="_Toc82536688"/>
      <w:bookmarkStart w:id="11915" w:name="_Toc89952981"/>
      <w:bookmarkStart w:id="11916" w:name="_Toc98766797"/>
      <w:bookmarkStart w:id="11917" w:name="_Toc99703160"/>
      <w:bookmarkStart w:id="11918" w:name="_Toc106206950"/>
      <w:bookmarkStart w:id="11919" w:name="_Toc115080952"/>
      <w:bookmarkStart w:id="11920" w:name="_Toc121999863"/>
      <w:bookmarkStart w:id="11921" w:name="_Toc124154036"/>
      <w:bookmarkStart w:id="11922" w:name="_Toc124154811"/>
      <w:bookmarkStart w:id="11923" w:name="_Toc131560666"/>
      <w:bookmarkStart w:id="11924" w:name="_Toc137394366"/>
      <w:bookmarkStart w:id="11925" w:name="_Toc163475472"/>
      <w:r w:rsidRPr="00931575">
        <w:t>8.3.3.1</w:t>
      </w:r>
      <w:r w:rsidRPr="00931575">
        <w:tab/>
        <w:t>ACK missed detection performance requirements</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6933E703" w14:textId="77777777" w:rsidR="00C45907" w:rsidRPr="00931575" w:rsidRDefault="00C45907" w:rsidP="00C45907">
      <w:pPr>
        <w:pStyle w:val="Heading5"/>
      </w:pPr>
      <w:bookmarkStart w:id="11926" w:name="_Toc21102997"/>
      <w:bookmarkStart w:id="11927" w:name="_Toc29810846"/>
      <w:bookmarkStart w:id="11928" w:name="_Toc36636206"/>
      <w:bookmarkStart w:id="11929" w:name="_Toc37273152"/>
      <w:bookmarkStart w:id="11930" w:name="_Toc45886240"/>
      <w:bookmarkStart w:id="11931" w:name="_Toc53183311"/>
      <w:bookmarkStart w:id="11932" w:name="_Toc58916020"/>
      <w:bookmarkStart w:id="11933" w:name="_Toc58918201"/>
      <w:bookmarkStart w:id="11934" w:name="_Toc66694071"/>
      <w:bookmarkStart w:id="11935" w:name="_Toc74916056"/>
      <w:bookmarkStart w:id="11936" w:name="_Toc76114681"/>
      <w:bookmarkStart w:id="11937" w:name="_Toc76544567"/>
      <w:bookmarkStart w:id="11938" w:name="_Toc82536689"/>
      <w:bookmarkStart w:id="11939" w:name="_Toc89952982"/>
      <w:bookmarkStart w:id="11940" w:name="_Toc98766798"/>
      <w:bookmarkStart w:id="11941" w:name="_Toc99703161"/>
      <w:bookmarkStart w:id="11942" w:name="_Toc106206951"/>
      <w:bookmarkStart w:id="11943" w:name="_Toc115080953"/>
      <w:bookmarkStart w:id="11944" w:name="_Toc121999864"/>
      <w:bookmarkStart w:id="11945" w:name="_Toc124154037"/>
      <w:bookmarkStart w:id="11946" w:name="_Toc124154812"/>
      <w:bookmarkStart w:id="11947" w:name="_Toc131560667"/>
      <w:bookmarkStart w:id="11948" w:name="_Toc137394367"/>
      <w:bookmarkStart w:id="11949" w:name="_Toc163475473"/>
      <w:r w:rsidRPr="00931575">
        <w:t>8.3.3.1.1</w:t>
      </w:r>
      <w:r w:rsidRPr="00931575">
        <w:tab/>
        <w:t>Definition and applicability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1950"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951" w:name="_Toc29810847"/>
      <w:bookmarkStart w:id="11952" w:name="_Toc36636207"/>
      <w:bookmarkStart w:id="11953" w:name="_Toc37273153"/>
      <w:bookmarkStart w:id="11954" w:name="_Toc45886241"/>
      <w:bookmarkStart w:id="11955" w:name="_Toc53183312"/>
      <w:bookmarkStart w:id="11956" w:name="_Toc58916021"/>
      <w:bookmarkStart w:id="11957" w:name="_Toc58918202"/>
      <w:bookmarkStart w:id="11958" w:name="_Toc66694072"/>
      <w:bookmarkStart w:id="11959" w:name="_Toc74916057"/>
      <w:bookmarkStart w:id="11960" w:name="_Toc76114682"/>
      <w:bookmarkStart w:id="11961" w:name="_Toc76544568"/>
      <w:bookmarkStart w:id="11962" w:name="_Toc82536690"/>
      <w:bookmarkStart w:id="11963" w:name="_Toc89952983"/>
      <w:bookmarkStart w:id="11964" w:name="_Toc98766799"/>
      <w:bookmarkStart w:id="11965" w:name="_Toc99703162"/>
      <w:bookmarkStart w:id="11966" w:name="_Toc106206952"/>
      <w:bookmarkStart w:id="11967" w:name="_Toc115080954"/>
      <w:bookmarkStart w:id="11968" w:name="_Toc121999865"/>
      <w:bookmarkStart w:id="11969" w:name="_Toc124154038"/>
      <w:bookmarkStart w:id="11970" w:name="_Toc124154813"/>
      <w:bookmarkStart w:id="11971" w:name="_Toc131560668"/>
      <w:bookmarkStart w:id="11972" w:name="_Toc137394368"/>
      <w:bookmarkStart w:id="11973" w:name="_Toc163475474"/>
      <w:r w:rsidRPr="00931575">
        <w:t>8.3.3.1.2</w:t>
      </w:r>
      <w:r w:rsidRPr="00931575">
        <w:tab/>
        <w:t>Minimum 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974" w:name="_Toc21102999"/>
      <w:bookmarkStart w:id="11975" w:name="_Toc29810848"/>
      <w:bookmarkStart w:id="11976" w:name="_Toc36636208"/>
      <w:bookmarkStart w:id="11977" w:name="_Toc37273154"/>
      <w:bookmarkStart w:id="11978" w:name="_Toc45886242"/>
      <w:bookmarkStart w:id="11979" w:name="_Toc53183313"/>
      <w:bookmarkStart w:id="11980" w:name="_Toc58916022"/>
      <w:bookmarkStart w:id="11981" w:name="_Toc58918203"/>
      <w:bookmarkStart w:id="11982" w:name="_Toc66694073"/>
      <w:bookmarkStart w:id="11983" w:name="_Toc74916058"/>
      <w:bookmarkStart w:id="11984" w:name="_Toc76114683"/>
      <w:bookmarkStart w:id="11985" w:name="_Toc76544569"/>
      <w:bookmarkStart w:id="11986" w:name="_Toc82536691"/>
      <w:bookmarkStart w:id="11987" w:name="_Toc89952984"/>
      <w:bookmarkStart w:id="11988" w:name="_Toc98766800"/>
      <w:bookmarkStart w:id="11989" w:name="_Toc99703163"/>
      <w:bookmarkStart w:id="11990" w:name="_Toc106206953"/>
      <w:bookmarkStart w:id="11991" w:name="_Toc115080955"/>
      <w:bookmarkStart w:id="11992" w:name="_Toc121999866"/>
      <w:bookmarkStart w:id="11993" w:name="_Toc124154039"/>
      <w:bookmarkStart w:id="11994" w:name="_Toc124154814"/>
      <w:bookmarkStart w:id="11995" w:name="_Toc131560669"/>
      <w:bookmarkStart w:id="11996" w:name="_Toc137394369"/>
      <w:bookmarkStart w:id="11997" w:name="_Toc163475475"/>
      <w:r w:rsidRPr="00931575">
        <w:t>8.3.3.1.3</w:t>
      </w:r>
      <w:r w:rsidRPr="00931575">
        <w:tab/>
        <w:t>Test Purpose</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998" w:name="_Toc21103000"/>
      <w:bookmarkStart w:id="11999" w:name="_Toc29810849"/>
      <w:bookmarkStart w:id="12000" w:name="_Toc36636209"/>
      <w:bookmarkStart w:id="12001" w:name="_Toc37273155"/>
      <w:bookmarkStart w:id="12002" w:name="_Toc45886243"/>
      <w:bookmarkStart w:id="12003" w:name="_Toc53183314"/>
      <w:bookmarkStart w:id="12004" w:name="_Toc58916023"/>
      <w:bookmarkStart w:id="12005" w:name="_Toc58918204"/>
      <w:bookmarkStart w:id="12006" w:name="_Toc66694074"/>
      <w:bookmarkStart w:id="12007" w:name="_Toc74916059"/>
      <w:bookmarkStart w:id="12008" w:name="_Toc76114684"/>
      <w:bookmarkStart w:id="12009" w:name="_Toc76544570"/>
      <w:bookmarkStart w:id="12010" w:name="_Toc82536692"/>
      <w:bookmarkStart w:id="12011" w:name="_Toc89952985"/>
      <w:bookmarkStart w:id="12012" w:name="_Toc98766801"/>
      <w:bookmarkStart w:id="12013" w:name="_Toc99703164"/>
      <w:bookmarkStart w:id="12014" w:name="_Toc106206954"/>
      <w:bookmarkStart w:id="12015" w:name="_Toc115080956"/>
      <w:bookmarkStart w:id="12016" w:name="_Toc121999867"/>
      <w:bookmarkStart w:id="12017" w:name="_Toc124154040"/>
      <w:bookmarkStart w:id="12018" w:name="_Toc124154815"/>
      <w:bookmarkStart w:id="12019" w:name="_Toc131560670"/>
      <w:bookmarkStart w:id="12020" w:name="_Toc137394370"/>
      <w:bookmarkStart w:id="12021" w:name="_Toc163475476"/>
      <w:r w:rsidRPr="00931575">
        <w:t>8.3.3.1.4</w:t>
      </w:r>
      <w:r w:rsidRPr="00931575">
        <w:tab/>
        <w:t>Method of test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774FBB6" w14:textId="77777777" w:rsidR="00C45907" w:rsidRPr="00931575" w:rsidRDefault="00C45907" w:rsidP="005624C7">
      <w:pPr>
        <w:pStyle w:val="H6"/>
      </w:pPr>
      <w:bookmarkStart w:id="12022" w:name="_Toc21103001"/>
      <w:bookmarkStart w:id="12023" w:name="_Toc29810850"/>
      <w:bookmarkStart w:id="12024" w:name="_Toc36636210"/>
      <w:bookmarkStart w:id="12025" w:name="_Toc37273156"/>
      <w:bookmarkStart w:id="12026" w:name="_Toc45886244"/>
      <w:r w:rsidRPr="00931575">
        <w:t>8.3.3.1.4.1</w:t>
      </w:r>
      <w:r w:rsidRPr="00931575">
        <w:tab/>
        <w:t>Initial conditions</w:t>
      </w:r>
      <w:bookmarkEnd w:id="12022"/>
      <w:bookmarkEnd w:id="12023"/>
      <w:bookmarkEnd w:id="12024"/>
      <w:bookmarkEnd w:id="12025"/>
      <w:bookmarkEnd w:id="12026"/>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202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028" w:name="_Toc29810851"/>
      <w:bookmarkStart w:id="12029" w:name="_Toc36636211"/>
      <w:bookmarkStart w:id="12030" w:name="_Toc37273157"/>
      <w:bookmarkStart w:id="1203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027"/>
      <w:bookmarkEnd w:id="12028"/>
      <w:bookmarkEnd w:id="12029"/>
      <w:bookmarkEnd w:id="12030"/>
      <w:bookmarkEnd w:id="12031"/>
    </w:p>
    <w:p w14:paraId="1E23D2AD" w14:textId="77777777" w:rsidR="00C45907" w:rsidRPr="00931575" w:rsidRDefault="00C45907" w:rsidP="006F1F81">
      <w:pPr>
        <w:pStyle w:val="B1"/>
        <w:rPr>
          <w:rFonts w:eastAsia="DengXian"/>
        </w:rPr>
      </w:pPr>
      <w:bookmarkStart w:id="12032" w:name="_MON_1283843391"/>
      <w:bookmarkEnd w:id="1203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033" w:name="_MON_1290324379"/>
    <w:bookmarkEnd w:id="12033"/>
    <w:p w14:paraId="3F61C38F" w14:textId="77777777" w:rsidR="00C45907" w:rsidRPr="00931575" w:rsidRDefault="00C45907" w:rsidP="006F1F81">
      <w:pPr>
        <w:pStyle w:val="TH"/>
      </w:pPr>
      <w:r w:rsidRPr="00931575">
        <w:object w:dxaOrig="8670" w:dyaOrig="570" w14:anchorId="7F01573C">
          <v:shape id="_x0000_i1050" type="#_x0000_t75" style="width:6in;height:25.05pt" o:ole="" fillcolor="window">
            <v:imagedata r:id="rId71" o:title=""/>
          </v:shape>
          <o:OLEObject Type="Embed" ProgID="Word.Picture.8" ShapeID="_x0000_i1050" DrawAspect="Content" ObjectID="_1774087846"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034" w:name="_Toc21103003"/>
      <w:bookmarkStart w:id="12035" w:name="_Toc29810852"/>
      <w:bookmarkStart w:id="12036" w:name="_Toc36636212"/>
      <w:bookmarkStart w:id="12037" w:name="_Toc37273158"/>
      <w:bookmarkStart w:id="12038" w:name="_Toc45886246"/>
      <w:bookmarkStart w:id="12039" w:name="_Toc53183315"/>
      <w:bookmarkStart w:id="12040" w:name="_Toc58916024"/>
      <w:bookmarkStart w:id="12041" w:name="_Toc58918205"/>
      <w:bookmarkStart w:id="12042" w:name="_Toc66694075"/>
      <w:bookmarkStart w:id="12043" w:name="_Toc74916060"/>
      <w:bookmarkStart w:id="12044" w:name="_Toc76114685"/>
      <w:bookmarkStart w:id="12045" w:name="_Toc76544571"/>
      <w:bookmarkStart w:id="12046" w:name="_Toc82536693"/>
      <w:bookmarkStart w:id="12047" w:name="_Toc89952986"/>
      <w:bookmarkStart w:id="12048" w:name="_Toc98766802"/>
      <w:bookmarkStart w:id="12049" w:name="_Toc99703165"/>
      <w:bookmarkStart w:id="12050" w:name="_Toc106206955"/>
      <w:bookmarkStart w:id="12051" w:name="_Toc115080957"/>
      <w:bookmarkStart w:id="12052" w:name="_Toc121999868"/>
      <w:bookmarkStart w:id="12053" w:name="_Toc124154041"/>
      <w:bookmarkStart w:id="12054" w:name="_Toc124154816"/>
      <w:bookmarkStart w:id="12055" w:name="_Toc131560671"/>
      <w:bookmarkStart w:id="12056" w:name="_Toc137394371"/>
      <w:bookmarkStart w:id="12057" w:name="_Toc163475477"/>
      <w:r w:rsidRPr="00931575">
        <w:t>8.3.3.1.5</w:t>
      </w:r>
      <w:r w:rsidRPr="00931575">
        <w:tab/>
        <w:t>Test requirement</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12192768" w14:textId="77777777" w:rsidR="00C45907" w:rsidRPr="00931575" w:rsidRDefault="00C45907" w:rsidP="005624C7">
      <w:pPr>
        <w:pStyle w:val="H6"/>
      </w:pPr>
      <w:bookmarkStart w:id="12058" w:name="_Toc21103004"/>
      <w:bookmarkStart w:id="12059" w:name="_Toc29810853"/>
      <w:bookmarkStart w:id="12060" w:name="_Toc36636213"/>
      <w:bookmarkStart w:id="12061" w:name="_Toc37273159"/>
      <w:bookmarkStart w:id="1206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058"/>
      <w:bookmarkEnd w:id="12059"/>
      <w:bookmarkEnd w:id="12060"/>
      <w:bookmarkEnd w:id="12061"/>
      <w:bookmarkEnd w:id="12062"/>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2063" w:name="_Toc21103005"/>
      <w:bookmarkStart w:id="12064" w:name="_Toc29810854"/>
      <w:bookmarkStart w:id="12065" w:name="_Toc36636214"/>
      <w:bookmarkStart w:id="12066" w:name="_Toc37273160"/>
      <w:bookmarkStart w:id="1206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063"/>
      <w:bookmarkEnd w:id="12064"/>
      <w:bookmarkEnd w:id="12065"/>
      <w:bookmarkEnd w:id="12066"/>
      <w:bookmarkEnd w:id="12067"/>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2068"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2068"/>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2069" w:name="_Toc21103006"/>
      <w:bookmarkStart w:id="12070" w:name="_Toc29810855"/>
      <w:bookmarkStart w:id="12071" w:name="_Toc36636215"/>
      <w:bookmarkStart w:id="12072" w:name="_Toc37273161"/>
      <w:bookmarkStart w:id="12073" w:name="_Toc45886249"/>
      <w:bookmarkStart w:id="12074" w:name="_Toc53183316"/>
      <w:bookmarkStart w:id="12075" w:name="_Toc58916025"/>
      <w:bookmarkStart w:id="12076" w:name="_Toc58918206"/>
      <w:bookmarkStart w:id="12077" w:name="_Toc66694076"/>
      <w:bookmarkStart w:id="12078" w:name="_Toc74916061"/>
      <w:bookmarkStart w:id="12079" w:name="_Toc76114686"/>
      <w:bookmarkStart w:id="12080" w:name="_Toc76544572"/>
      <w:bookmarkStart w:id="12081" w:name="_Toc82536694"/>
      <w:bookmarkStart w:id="12082" w:name="_Toc89952987"/>
      <w:bookmarkStart w:id="12083" w:name="_Toc98766803"/>
      <w:bookmarkStart w:id="12084" w:name="_Toc99703166"/>
      <w:bookmarkStart w:id="12085" w:name="_Toc106206956"/>
      <w:bookmarkStart w:id="12086" w:name="_Toc115080958"/>
      <w:bookmarkStart w:id="12087" w:name="_Toc121999869"/>
      <w:bookmarkStart w:id="12088" w:name="_Toc124154042"/>
      <w:bookmarkStart w:id="12089" w:name="_Toc124154817"/>
      <w:bookmarkStart w:id="12090" w:name="_Toc131560672"/>
      <w:bookmarkStart w:id="12091" w:name="_Toc137394372"/>
      <w:bookmarkStart w:id="12092" w:name="_Toc163475478"/>
      <w:r w:rsidRPr="00931575">
        <w:t>8.3.3.2</w:t>
      </w:r>
      <w:r w:rsidRPr="00931575">
        <w:tab/>
        <w:t>UCI BLER performance requirements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p>
    <w:p w14:paraId="4C16B05F" w14:textId="77777777" w:rsidR="00C45907" w:rsidRPr="00931575" w:rsidRDefault="00C45907" w:rsidP="00C45907">
      <w:pPr>
        <w:pStyle w:val="Heading5"/>
      </w:pPr>
      <w:bookmarkStart w:id="12093" w:name="_Toc21103007"/>
      <w:bookmarkStart w:id="12094" w:name="_Toc29810856"/>
      <w:bookmarkStart w:id="12095" w:name="_Toc36636216"/>
      <w:bookmarkStart w:id="12096" w:name="_Toc37273162"/>
      <w:bookmarkStart w:id="12097" w:name="_Toc45886250"/>
      <w:bookmarkStart w:id="12098" w:name="_Toc53183317"/>
      <w:bookmarkStart w:id="12099" w:name="_Toc58916026"/>
      <w:bookmarkStart w:id="12100" w:name="_Toc58918207"/>
      <w:bookmarkStart w:id="12101" w:name="_Toc66694077"/>
      <w:bookmarkStart w:id="12102" w:name="_Toc74916062"/>
      <w:bookmarkStart w:id="12103" w:name="_Toc76114687"/>
      <w:bookmarkStart w:id="12104" w:name="_Toc76544573"/>
      <w:bookmarkStart w:id="12105" w:name="_Toc82536695"/>
      <w:bookmarkStart w:id="12106" w:name="_Toc89952988"/>
      <w:bookmarkStart w:id="12107" w:name="_Toc98766804"/>
      <w:bookmarkStart w:id="12108" w:name="_Toc99703167"/>
      <w:bookmarkStart w:id="12109" w:name="_Toc106206957"/>
      <w:bookmarkStart w:id="12110" w:name="_Toc115080959"/>
      <w:bookmarkStart w:id="12111" w:name="_Toc121999870"/>
      <w:bookmarkStart w:id="12112" w:name="_Toc124154043"/>
      <w:bookmarkStart w:id="12113" w:name="_Toc124154818"/>
      <w:bookmarkStart w:id="12114" w:name="_Toc131560673"/>
      <w:bookmarkStart w:id="12115" w:name="_Toc137394373"/>
      <w:bookmarkStart w:id="12116" w:name="_Toc163475479"/>
      <w:r w:rsidRPr="00931575">
        <w:t>8.3.3.2.1</w:t>
      </w:r>
      <w:r w:rsidRPr="00931575">
        <w:tab/>
        <w:t>Definition and applicability</w:t>
      </w:r>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117" w:name="OLE_LINK14"/>
    </w:p>
    <w:p w14:paraId="6E263439" w14:textId="77777777" w:rsidR="00C45907" w:rsidRPr="00931575" w:rsidRDefault="00C45907" w:rsidP="00C45907">
      <w:pPr>
        <w:pStyle w:val="Heading5"/>
      </w:pPr>
      <w:bookmarkStart w:id="12118" w:name="_Toc21103008"/>
      <w:bookmarkStart w:id="12119" w:name="_Toc29810857"/>
      <w:bookmarkStart w:id="12120" w:name="_Toc36636217"/>
      <w:bookmarkStart w:id="12121" w:name="_Toc37273163"/>
      <w:bookmarkStart w:id="12122" w:name="_Toc45886251"/>
      <w:bookmarkStart w:id="12123" w:name="_Toc53183318"/>
      <w:bookmarkStart w:id="12124" w:name="_Toc58916027"/>
      <w:bookmarkStart w:id="12125" w:name="_Toc58918208"/>
      <w:bookmarkStart w:id="12126" w:name="_Toc66694078"/>
      <w:bookmarkStart w:id="12127" w:name="_Toc74916063"/>
      <w:bookmarkStart w:id="12128" w:name="_Toc76114688"/>
      <w:bookmarkStart w:id="12129" w:name="_Toc76544574"/>
      <w:bookmarkStart w:id="12130" w:name="_Toc82536696"/>
      <w:bookmarkStart w:id="12131" w:name="_Toc89952989"/>
      <w:bookmarkStart w:id="12132" w:name="_Toc98766805"/>
      <w:bookmarkStart w:id="12133" w:name="_Toc99703168"/>
      <w:bookmarkStart w:id="12134" w:name="_Toc106206958"/>
      <w:bookmarkStart w:id="12135" w:name="_Toc115080960"/>
      <w:bookmarkStart w:id="12136" w:name="_Toc121999871"/>
      <w:bookmarkStart w:id="12137" w:name="_Toc124154044"/>
      <w:bookmarkStart w:id="12138" w:name="_Toc124154819"/>
      <w:bookmarkStart w:id="12139" w:name="_Toc131560674"/>
      <w:bookmarkStart w:id="12140" w:name="_Toc137394374"/>
      <w:bookmarkStart w:id="12141" w:name="_Toc163475480"/>
      <w:bookmarkEnd w:id="12117"/>
      <w:r w:rsidRPr="00931575">
        <w:lastRenderedPageBreak/>
        <w:t>8.3.3.2.2</w:t>
      </w:r>
      <w:r w:rsidRPr="00931575">
        <w:tab/>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142" w:name="_Toc21103009"/>
      <w:bookmarkStart w:id="12143" w:name="_Toc29810858"/>
      <w:bookmarkStart w:id="12144" w:name="_Toc36636218"/>
      <w:bookmarkStart w:id="12145" w:name="_Toc37273164"/>
      <w:bookmarkStart w:id="12146" w:name="_Toc45886252"/>
      <w:bookmarkStart w:id="12147" w:name="_Toc53183319"/>
      <w:bookmarkStart w:id="12148" w:name="_Toc58916028"/>
      <w:bookmarkStart w:id="12149" w:name="_Toc58918209"/>
      <w:bookmarkStart w:id="12150" w:name="_Toc66694079"/>
      <w:bookmarkStart w:id="12151" w:name="_Toc74916064"/>
      <w:bookmarkStart w:id="12152" w:name="_Toc76114689"/>
      <w:bookmarkStart w:id="12153" w:name="_Toc76544575"/>
      <w:bookmarkStart w:id="12154" w:name="_Toc82536697"/>
      <w:bookmarkStart w:id="12155" w:name="_Toc89952990"/>
      <w:bookmarkStart w:id="12156" w:name="_Toc98766806"/>
      <w:bookmarkStart w:id="12157" w:name="_Toc99703169"/>
      <w:bookmarkStart w:id="12158" w:name="_Toc106206959"/>
      <w:bookmarkStart w:id="12159" w:name="_Toc115080961"/>
      <w:bookmarkStart w:id="12160" w:name="_Toc121999872"/>
      <w:bookmarkStart w:id="12161" w:name="_Toc124154045"/>
      <w:bookmarkStart w:id="12162" w:name="_Toc124154820"/>
      <w:bookmarkStart w:id="12163" w:name="_Toc131560675"/>
      <w:bookmarkStart w:id="12164" w:name="_Toc137394375"/>
      <w:bookmarkStart w:id="12165" w:name="_Toc163475481"/>
      <w:r w:rsidRPr="00931575">
        <w:t>8.3.3.2.3</w:t>
      </w:r>
      <w:r w:rsidRPr="00931575">
        <w:tab/>
        <w:t>Test Purpose</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166" w:name="_Toc21103010"/>
      <w:bookmarkStart w:id="12167" w:name="_Toc29810859"/>
      <w:bookmarkStart w:id="12168" w:name="_Toc36636219"/>
      <w:bookmarkStart w:id="12169" w:name="_Toc37273165"/>
      <w:bookmarkStart w:id="12170" w:name="_Toc45886253"/>
      <w:bookmarkStart w:id="12171" w:name="_Toc53183320"/>
      <w:bookmarkStart w:id="12172" w:name="_Toc58916029"/>
      <w:bookmarkStart w:id="12173" w:name="_Toc58918210"/>
      <w:bookmarkStart w:id="12174" w:name="_Toc66694080"/>
      <w:bookmarkStart w:id="12175" w:name="_Toc74916065"/>
      <w:bookmarkStart w:id="12176" w:name="_Toc76114690"/>
      <w:bookmarkStart w:id="12177" w:name="_Toc76544576"/>
      <w:bookmarkStart w:id="12178" w:name="_Toc82536698"/>
      <w:bookmarkStart w:id="12179" w:name="_Toc89952991"/>
      <w:bookmarkStart w:id="12180" w:name="_Toc98766807"/>
      <w:bookmarkStart w:id="12181" w:name="_Toc99703170"/>
      <w:bookmarkStart w:id="12182" w:name="_Toc106206960"/>
      <w:bookmarkStart w:id="12183" w:name="_Toc115080962"/>
      <w:bookmarkStart w:id="12184" w:name="_Toc121999873"/>
      <w:bookmarkStart w:id="12185" w:name="_Toc124154046"/>
      <w:bookmarkStart w:id="12186" w:name="_Toc124154821"/>
      <w:bookmarkStart w:id="12187" w:name="_Toc131560676"/>
      <w:bookmarkStart w:id="12188" w:name="_Toc137394376"/>
      <w:bookmarkStart w:id="12189" w:name="_Toc163475482"/>
      <w:r w:rsidRPr="00931575">
        <w:t>8.3.3.2.4</w:t>
      </w:r>
      <w:r w:rsidRPr="00931575">
        <w:tab/>
        <w:t>Method of test</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05E6659C" w14:textId="77777777" w:rsidR="00C45907" w:rsidRPr="00931575" w:rsidRDefault="00C45907" w:rsidP="005624C7">
      <w:pPr>
        <w:pStyle w:val="H6"/>
      </w:pPr>
      <w:bookmarkStart w:id="12190" w:name="_Toc21103011"/>
      <w:bookmarkStart w:id="12191" w:name="_Toc29810860"/>
      <w:bookmarkStart w:id="12192" w:name="_Toc36636220"/>
      <w:bookmarkStart w:id="12193" w:name="_Toc37273166"/>
      <w:bookmarkStart w:id="1219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190"/>
      <w:bookmarkEnd w:id="12191"/>
      <w:bookmarkEnd w:id="12192"/>
      <w:bookmarkEnd w:id="12193"/>
      <w:bookmarkEnd w:id="12194"/>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219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196" w:name="_Toc29810861"/>
      <w:bookmarkStart w:id="12197" w:name="_Toc36636221"/>
      <w:bookmarkStart w:id="12198" w:name="_Toc37273167"/>
      <w:bookmarkStart w:id="1219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195"/>
      <w:bookmarkEnd w:id="12196"/>
      <w:bookmarkEnd w:id="12197"/>
      <w:bookmarkEnd w:id="12198"/>
      <w:bookmarkEnd w:id="12199"/>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200" w:name="_MON_1281253042"/>
    <w:bookmarkEnd w:id="12200"/>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05pt" o:ole="" fillcolor="window">
            <v:imagedata r:id="rId74" o:title=""/>
          </v:shape>
          <o:OLEObject Type="Embed" ProgID="Word.Picture.8" ShapeID="_x0000_i1051" DrawAspect="Content" ObjectID="_1774087847"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201" w:name="_Toc21103013"/>
      <w:bookmarkStart w:id="12202" w:name="_Toc29810862"/>
      <w:bookmarkStart w:id="12203" w:name="_Toc36636222"/>
      <w:bookmarkStart w:id="12204" w:name="_Toc37273168"/>
      <w:bookmarkStart w:id="12205" w:name="_Toc45886256"/>
      <w:bookmarkStart w:id="12206" w:name="_Toc53183321"/>
      <w:bookmarkStart w:id="12207" w:name="_Toc58916030"/>
      <w:bookmarkStart w:id="12208" w:name="_Toc58918211"/>
      <w:bookmarkStart w:id="12209" w:name="_Toc66694081"/>
      <w:bookmarkStart w:id="12210" w:name="_Toc74916066"/>
      <w:bookmarkStart w:id="12211" w:name="_Toc76114691"/>
      <w:bookmarkStart w:id="12212" w:name="_Toc76544577"/>
      <w:bookmarkStart w:id="12213" w:name="_Toc82536699"/>
      <w:bookmarkStart w:id="12214" w:name="_Toc89952992"/>
      <w:bookmarkStart w:id="12215" w:name="_Toc98766808"/>
      <w:bookmarkStart w:id="12216" w:name="_Toc99703171"/>
      <w:bookmarkStart w:id="12217" w:name="_Toc106206961"/>
      <w:bookmarkStart w:id="12218" w:name="_Toc115080963"/>
      <w:bookmarkStart w:id="12219" w:name="_Toc121999874"/>
      <w:bookmarkStart w:id="12220" w:name="_Toc124154047"/>
      <w:bookmarkStart w:id="12221" w:name="_Toc124154822"/>
      <w:bookmarkStart w:id="12222" w:name="_Toc131560677"/>
      <w:bookmarkStart w:id="12223" w:name="_Toc137394377"/>
      <w:bookmarkStart w:id="12224" w:name="_Toc163475483"/>
      <w:r w:rsidRPr="00931575">
        <w:t>8.3.3.2.5</w:t>
      </w:r>
      <w:r w:rsidRPr="00931575">
        <w:tab/>
        <w:t>Test requirement</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600ACC6" w14:textId="77777777" w:rsidR="00C45907" w:rsidRPr="00931575" w:rsidRDefault="00C45907" w:rsidP="005624C7">
      <w:pPr>
        <w:pStyle w:val="H6"/>
      </w:pPr>
      <w:bookmarkStart w:id="12225" w:name="_Toc21103014"/>
      <w:bookmarkStart w:id="12226" w:name="_Toc29810863"/>
      <w:bookmarkStart w:id="12227" w:name="_Toc36636223"/>
      <w:bookmarkStart w:id="12228" w:name="_Toc37273169"/>
      <w:bookmarkStart w:id="12229" w:name="_Toc45886257"/>
      <w:r w:rsidRPr="00931575">
        <w:t>8.3.3.2.5.1</w:t>
      </w:r>
      <w:r w:rsidRPr="00931575">
        <w:tab/>
        <w:t>Requirements for BS type 1-O</w:t>
      </w:r>
      <w:bookmarkEnd w:id="12225"/>
      <w:bookmarkEnd w:id="12226"/>
      <w:bookmarkEnd w:id="12227"/>
      <w:bookmarkEnd w:id="12228"/>
      <w:bookmarkEnd w:id="12229"/>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2230" w:name="_Toc21103015"/>
      <w:bookmarkStart w:id="12231" w:name="_Toc29810864"/>
      <w:bookmarkStart w:id="12232" w:name="_Toc36636224"/>
      <w:bookmarkStart w:id="12233" w:name="_Toc37273170"/>
      <w:bookmarkStart w:id="1223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230"/>
      <w:bookmarkEnd w:id="12231"/>
      <w:bookmarkEnd w:id="12232"/>
      <w:bookmarkEnd w:id="12233"/>
      <w:bookmarkEnd w:id="12234"/>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2235" w:name="_Toc21103016"/>
      <w:bookmarkStart w:id="12236" w:name="_Toc29810865"/>
      <w:bookmarkStart w:id="12237" w:name="_Toc36636225"/>
      <w:bookmarkStart w:id="12238" w:name="_Toc37273171"/>
      <w:bookmarkStart w:id="12239" w:name="_Toc45886259"/>
      <w:bookmarkStart w:id="12240" w:name="_Toc53183322"/>
      <w:bookmarkStart w:id="12241" w:name="_Toc58916031"/>
      <w:bookmarkStart w:id="12242" w:name="_Toc58918212"/>
      <w:bookmarkStart w:id="12243" w:name="_Toc66694082"/>
      <w:bookmarkStart w:id="12244" w:name="_Toc74916067"/>
      <w:bookmarkStart w:id="12245" w:name="_Toc76114692"/>
      <w:bookmarkStart w:id="12246" w:name="_Toc76544578"/>
      <w:bookmarkStart w:id="12247" w:name="_Toc82536700"/>
      <w:bookmarkStart w:id="12248" w:name="_Toc89952993"/>
      <w:bookmarkStart w:id="12249" w:name="_Toc98766809"/>
      <w:bookmarkStart w:id="12250" w:name="_Toc99703172"/>
      <w:bookmarkStart w:id="12251" w:name="_Toc106206962"/>
      <w:bookmarkStart w:id="12252" w:name="_Toc115080964"/>
      <w:bookmarkStart w:id="12253" w:name="_Toc121999875"/>
      <w:bookmarkStart w:id="12254" w:name="_Toc124154048"/>
      <w:bookmarkStart w:id="12255" w:name="_Toc124154823"/>
      <w:bookmarkStart w:id="12256" w:name="_Toc131560678"/>
      <w:bookmarkStart w:id="12257" w:name="_Toc137394378"/>
      <w:bookmarkStart w:id="12258" w:name="_Toc163475484"/>
      <w:r w:rsidRPr="00931575">
        <w:t>8.3.4</w:t>
      </w:r>
      <w:r w:rsidRPr="00931575">
        <w:tab/>
        <w:t>Performance requirements for PUCCH format 3</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259364FD" w14:textId="77777777" w:rsidR="00C45907" w:rsidRPr="00931575" w:rsidRDefault="00C45907" w:rsidP="00C45907">
      <w:pPr>
        <w:pStyle w:val="Heading4"/>
      </w:pPr>
      <w:bookmarkStart w:id="12259" w:name="_Toc21103017"/>
      <w:bookmarkStart w:id="12260" w:name="_Toc29810866"/>
      <w:bookmarkStart w:id="12261" w:name="_Toc36636226"/>
      <w:bookmarkStart w:id="12262" w:name="_Toc37273172"/>
      <w:bookmarkStart w:id="12263" w:name="_Toc45886260"/>
      <w:bookmarkStart w:id="12264" w:name="_Toc53183323"/>
      <w:bookmarkStart w:id="12265" w:name="_Toc58916032"/>
      <w:bookmarkStart w:id="12266" w:name="_Toc58918213"/>
      <w:bookmarkStart w:id="12267" w:name="_Toc66694083"/>
      <w:bookmarkStart w:id="12268" w:name="_Toc74916068"/>
      <w:bookmarkStart w:id="12269" w:name="_Toc76114693"/>
      <w:bookmarkStart w:id="12270" w:name="_Toc76544579"/>
      <w:bookmarkStart w:id="12271" w:name="_Toc82536701"/>
      <w:bookmarkStart w:id="12272" w:name="_Toc89952994"/>
      <w:bookmarkStart w:id="12273" w:name="_Toc98766810"/>
      <w:bookmarkStart w:id="12274" w:name="_Toc99703173"/>
      <w:bookmarkStart w:id="12275" w:name="_Toc106206963"/>
      <w:bookmarkStart w:id="12276" w:name="_Toc115080965"/>
      <w:bookmarkStart w:id="12277" w:name="_Toc121999876"/>
      <w:bookmarkStart w:id="12278" w:name="_Toc124154049"/>
      <w:bookmarkStart w:id="12279" w:name="_Toc124154824"/>
      <w:bookmarkStart w:id="12280" w:name="_Toc131560679"/>
      <w:bookmarkStart w:id="12281" w:name="_Toc137394379"/>
      <w:bookmarkStart w:id="12282" w:name="_Toc163475485"/>
      <w:r w:rsidRPr="00931575">
        <w:t>8.3.4.1</w:t>
      </w:r>
      <w:r w:rsidRPr="00931575">
        <w:tab/>
        <w:t>Definition and applicability</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283" w:name="_Toc21103018"/>
      <w:bookmarkStart w:id="12284" w:name="_Toc29810867"/>
      <w:bookmarkStart w:id="12285" w:name="_Toc36636227"/>
      <w:bookmarkStart w:id="12286" w:name="_Toc37273173"/>
      <w:bookmarkStart w:id="12287" w:name="_Toc45886261"/>
      <w:bookmarkStart w:id="12288" w:name="_Toc53183324"/>
      <w:bookmarkStart w:id="12289" w:name="_Toc58916033"/>
      <w:bookmarkStart w:id="12290" w:name="_Toc58918214"/>
      <w:bookmarkStart w:id="12291" w:name="_Toc66694084"/>
      <w:bookmarkStart w:id="12292" w:name="_Toc74916069"/>
      <w:bookmarkStart w:id="12293" w:name="_Toc76114694"/>
      <w:bookmarkStart w:id="12294" w:name="_Toc76544580"/>
      <w:bookmarkStart w:id="12295" w:name="_Toc82536702"/>
      <w:bookmarkStart w:id="12296" w:name="_Toc89952995"/>
      <w:bookmarkStart w:id="12297" w:name="_Toc98766811"/>
      <w:bookmarkStart w:id="12298" w:name="_Toc99703174"/>
      <w:bookmarkStart w:id="12299" w:name="_Toc106206964"/>
      <w:bookmarkStart w:id="12300" w:name="_Toc115080966"/>
      <w:bookmarkStart w:id="12301" w:name="_Toc121999877"/>
      <w:bookmarkStart w:id="12302" w:name="_Toc124154050"/>
      <w:bookmarkStart w:id="12303" w:name="_Toc124154825"/>
      <w:bookmarkStart w:id="12304" w:name="_Toc131560680"/>
      <w:bookmarkStart w:id="12305" w:name="_Toc137394380"/>
      <w:bookmarkStart w:id="12306" w:name="_Toc163475486"/>
      <w:r w:rsidRPr="00931575">
        <w:lastRenderedPageBreak/>
        <w:t>8.3.4.2</w:t>
      </w:r>
      <w:r w:rsidRPr="00931575">
        <w:tab/>
        <w:t>Minimum requirement</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307" w:name="_Toc21103019"/>
      <w:bookmarkStart w:id="12308" w:name="_Toc29810868"/>
      <w:bookmarkStart w:id="12309" w:name="_Toc36636228"/>
      <w:bookmarkStart w:id="12310" w:name="_Toc37273174"/>
      <w:bookmarkStart w:id="12311" w:name="_Toc45886262"/>
      <w:bookmarkStart w:id="12312" w:name="_Toc53183325"/>
      <w:bookmarkStart w:id="12313" w:name="_Toc58916034"/>
      <w:bookmarkStart w:id="12314" w:name="_Toc58918215"/>
      <w:bookmarkStart w:id="12315" w:name="_Toc66694085"/>
      <w:bookmarkStart w:id="12316" w:name="_Toc74916070"/>
      <w:bookmarkStart w:id="12317" w:name="_Toc76114695"/>
      <w:bookmarkStart w:id="12318" w:name="_Toc76544581"/>
      <w:bookmarkStart w:id="12319" w:name="_Toc82536703"/>
      <w:bookmarkStart w:id="12320" w:name="_Toc89952996"/>
      <w:bookmarkStart w:id="12321" w:name="_Toc98766812"/>
      <w:bookmarkStart w:id="12322" w:name="_Toc99703175"/>
      <w:bookmarkStart w:id="12323" w:name="_Toc106206965"/>
      <w:bookmarkStart w:id="12324" w:name="_Toc115080967"/>
      <w:bookmarkStart w:id="12325" w:name="_Toc121999878"/>
      <w:bookmarkStart w:id="12326" w:name="_Toc124154051"/>
      <w:bookmarkStart w:id="12327" w:name="_Toc124154826"/>
      <w:bookmarkStart w:id="12328" w:name="_Toc131560681"/>
      <w:bookmarkStart w:id="12329" w:name="_Toc137394381"/>
      <w:bookmarkStart w:id="12330" w:name="_Toc163475487"/>
      <w:r w:rsidRPr="00931575">
        <w:t>8.3.4.3</w:t>
      </w:r>
      <w:r w:rsidRPr="00931575">
        <w:tab/>
        <w:t>Test purpose</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331" w:name="_Toc21103020"/>
      <w:bookmarkStart w:id="12332" w:name="_Toc29810869"/>
      <w:bookmarkStart w:id="12333" w:name="_Toc36636229"/>
      <w:bookmarkStart w:id="12334" w:name="_Toc37273175"/>
      <w:bookmarkStart w:id="12335" w:name="_Toc45886263"/>
      <w:bookmarkStart w:id="12336" w:name="_Toc53183326"/>
      <w:bookmarkStart w:id="12337" w:name="_Toc58916035"/>
      <w:bookmarkStart w:id="12338" w:name="_Toc58918216"/>
      <w:bookmarkStart w:id="12339" w:name="_Toc66694086"/>
      <w:bookmarkStart w:id="12340" w:name="_Toc74916071"/>
      <w:bookmarkStart w:id="12341" w:name="_Toc76114696"/>
      <w:bookmarkStart w:id="12342" w:name="_Toc76544582"/>
      <w:bookmarkStart w:id="12343" w:name="_Toc82536704"/>
      <w:bookmarkStart w:id="12344" w:name="_Toc89952997"/>
      <w:bookmarkStart w:id="12345" w:name="_Toc98766813"/>
      <w:bookmarkStart w:id="12346" w:name="_Toc99703176"/>
      <w:bookmarkStart w:id="12347" w:name="_Toc106206966"/>
      <w:bookmarkStart w:id="12348" w:name="_Toc115080968"/>
      <w:bookmarkStart w:id="12349" w:name="_Toc121999879"/>
      <w:bookmarkStart w:id="12350" w:name="_Toc124154052"/>
      <w:bookmarkStart w:id="12351" w:name="_Toc124154827"/>
      <w:bookmarkStart w:id="12352" w:name="_Toc131560682"/>
      <w:bookmarkStart w:id="12353" w:name="_Toc137394382"/>
      <w:bookmarkStart w:id="12354" w:name="_Toc163475488"/>
      <w:r w:rsidRPr="00931575">
        <w:t>8.3.4.4</w:t>
      </w:r>
      <w:r w:rsidRPr="00931575">
        <w:tab/>
        <w:t>Method of test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12973DB5" w14:textId="77777777" w:rsidR="00C45907" w:rsidRPr="00931575" w:rsidRDefault="00C45907" w:rsidP="00C45907">
      <w:pPr>
        <w:pStyle w:val="Heading5"/>
      </w:pPr>
      <w:bookmarkStart w:id="12355" w:name="_Toc21103021"/>
      <w:bookmarkStart w:id="12356" w:name="_Toc29810870"/>
      <w:bookmarkStart w:id="12357" w:name="_Toc36636230"/>
      <w:bookmarkStart w:id="12358" w:name="_Toc37273176"/>
      <w:bookmarkStart w:id="12359" w:name="_Toc45886264"/>
      <w:bookmarkStart w:id="12360" w:name="_Toc53183327"/>
      <w:bookmarkStart w:id="12361" w:name="_Toc58916036"/>
      <w:bookmarkStart w:id="12362" w:name="_Toc58918217"/>
      <w:bookmarkStart w:id="12363" w:name="_Toc66694087"/>
      <w:bookmarkStart w:id="12364" w:name="_Toc74916072"/>
      <w:bookmarkStart w:id="12365" w:name="_Toc76114697"/>
      <w:bookmarkStart w:id="12366" w:name="_Toc76544583"/>
      <w:bookmarkStart w:id="12367" w:name="_Toc82536705"/>
      <w:bookmarkStart w:id="12368" w:name="_Toc89952998"/>
      <w:bookmarkStart w:id="12369" w:name="_Toc98766814"/>
      <w:bookmarkStart w:id="12370" w:name="_Toc99703177"/>
      <w:bookmarkStart w:id="12371" w:name="_Toc106206967"/>
      <w:bookmarkStart w:id="12372" w:name="_Toc115080969"/>
      <w:bookmarkStart w:id="12373" w:name="_Toc121999880"/>
      <w:bookmarkStart w:id="12374" w:name="_Toc124154053"/>
      <w:bookmarkStart w:id="12375" w:name="_Toc124154828"/>
      <w:bookmarkStart w:id="12376" w:name="_Toc131560683"/>
      <w:bookmarkStart w:id="12377" w:name="_Toc137394383"/>
      <w:bookmarkStart w:id="12378" w:name="_Toc163475489"/>
      <w:r w:rsidRPr="00931575">
        <w:t>8.3.4.4.1</w:t>
      </w:r>
      <w:r w:rsidRPr="00931575">
        <w:tab/>
        <w:t>Initial conditions</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237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380" w:name="_Toc29810871"/>
      <w:bookmarkStart w:id="12381" w:name="_Toc36636231"/>
      <w:bookmarkStart w:id="12382" w:name="_Toc37273177"/>
      <w:bookmarkStart w:id="12383" w:name="_Toc45886265"/>
      <w:bookmarkStart w:id="12384" w:name="_Toc53183328"/>
      <w:bookmarkStart w:id="12385" w:name="_Toc58916037"/>
      <w:bookmarkStart w:id="12386" w:name="_Toc58918218"/>
      <w:bookmarkStart w:id="12387" w:name="_Toc66694088"/>
      <w:bookmarkStart w:id="12388" w:name="_Toc74916073"/>
      <w:bookmarkStart w:id="12389" w:name="_Toc76114698"/>
      <w:bookmarkStart w:id="12390" w:name="_Toc76544584"/>
      <w:bookmarkStart w:id="12391" w:name="_Toc82536706"/>
      <w:bookmarkStart w:id="12392" w:name="_Toc89952999"/>
      <w:bookmarkStart w:id="12393" w:name="_Toc98766815"/>
      <w:bookmarkStart w:id="12394" w:name="_Toc99703178"/>
      <w:bookmarkStart w:id="12395" w:name="_Toc106206968"/>
      <w:bookmarkStart w:id="12396" w:name="_Toc115080970"/>
      <w:bookmarkStart w:id="12397" w:name="_Toc121999881"/>
      <w:bookmarkStart w:id="12398" w:name="_Toc124154054"/>
      <w:bookmarkStart w:id="12399" w:name="_Toc124154829"/>
      <w:bookmarkStart w:id="12400" w:name="_Toc131560684"/>
      <w:bookmarkStart w:id="12401" w:name="_Toc137394384"/>
      <w:bookmarkStart w:id="12402" w:name="_Toc163475490"/>
      <w:r w:rsidRPr="00931575">
        <w:t>8.3.4.4.2</w:t>
      </w:r>
      <w:r w:rsidRPr="00931575">
        <w:tab/>
        <w:t>Procedure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2403" w:name="_Toc21103023"/>
      <w:bookmarkStart w:id="12404" w:name="_Toc29810872"/>
      <w:bookmarkStart w:id="12405" w:name="_Toc36636232"/>
      <w:bookmarkStart w:id="12406" w:name="_Toc37273178"/>
      <w:bookmarkStart w:id="12407" w:name="_Toc45886266"/>
      <w:bookmarkStart w:id="12408" w:name="_Toc53183329"/>
      <w:bookmarkStart w:id="12409" w:name="_Toc58916038"/>
      <w:bookmarkStart w:id="12410" w:name="_Toc58918219"/>
      <w:bookmarkStart w:id="12411" w:name="_Toc66694089"/>
      <w:bookmarkStart w:id="12412" w:name="_Toc74916074"/>
      <w:bookmarkStart w:id="12413" w:name="_Toc76114699"/>
      <w:bookmarkStart w:id="12414" w:name="_Toc76544585"/>
      <w:bookmarkStart w:id="12415" w:name="_Toc82536707"/>
      <w:bookmarkStart w:id="12416" w:name="_Toc89953000"/>
      <w:bookmarkStart w:id="12417" w:name="_Toc98766816"/>
      <w:bookmarkStart w:id="12418" w:name="_Toc99703179"/>
      <w:bookmarkStart w:id="12419" w:name="_Toc106206969"/>
      <w:bookmarkStart w:id="12420" w:name="_Toc115080971"/>
      <w:bookmarkStart w:id="12421" w:name="_Toc121999882"/>
      <w:bookmarkStart w:id="12422" w:name="_Toc124154055"/>
      <w:bookmarkStart w:id="12423" w:name="_Toc124154830"/>
      <w:bookmarkStart w:id="12424" w:name="_Toc131560685"/>
      <w:bookmarkStart w:id="12425" w:name="_Toc137394385"/>
      <w:bookmarkStart w:id="12426" w:name="_Toc163475491"/>
      <w:r w:rsidRPr="00931575">
        <w:t>8.3.4.5</w:t>
      </w:r>
      <w:r w:rsidRPr="00931575">
        <w:tab/>
        <w:t>Test requirement</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6C390B50" w14:textId="77777777" w:rsidR="00C45907" w:rsidRPr="00931575" w:rsidRDefault="00C45907" w:rsidP="00C45907">
      <w:pPr>
        <w:pStyle w:val="Heading5"/>
        <w:rPr>
          <w:rFonts w:cs="Arial"/>
          <w:i/>
          <w:iCs/>
          <w:szCs w:val="22"/>
          <w:lang w:eastAsia="zh-CN"/>
        </w:rPr>
      </w:pPr>
      <w:bookmarkStart w:id="12427" w:name="_Toc21103024"/>
      <w:bookmarkStart w:id="12428" w:name="_Toc29810873"/>
      <w:bookmarkStart w:id="12429" w:name="_Toc36636233"/>
      <w:bookmarkStart w:id="12430" w:name="_Toc37273179"/>
      <w:bookmarkStart w:id="12431" w:name="_Toc45886267"/>
      <w:bookmarkStart w:id="12432" w:name="_Toc53183330"/>
      <w:bookmarkStart w:id="12433" w:name="_Toc58916039"/>
      <w:bookmarkStart w:id="12434" w:name="_Toc58918220"/>
      <w:bookmarkStart w:id="12435" w:name="_Toc66694090"/>
      <w:bookmarkStart w:id="12436" w:name="_Toc74916075"/>
      <w:bookmarkStart w:id="12437" w:name="_Toc76114700"/>
      <w:bookmarkStart w:id="12438" w:name="_Toc76544586"/>
      <w:bookmarkStart w:id="12439" w:name="_Toc82536708"/>
      <w:bookmarkStart w:id="12440" w:name="_Toc89953001"/>
      <w:bookmarkStart w:id="12441" w:name="_Toc98766817"/>
      <w:bookmarkStart w:id="12442" w:name="_Toc99703180"/>
      <w:bookmarkStart w:id="12443" w:name="_Toc106206970"/>
      <w:bookmarkStart w:id="12444" w:name="_Toc115080972"/>
      <w:bookmarkStart w:id="12445" w:name="_Toc121999883"/>
      <w:bookmarkStart w:id="12446" w:name="_Toc124154056"/>
      <w:bookmarkStart w:id="12447" w:name="_Toc124154831"/>
      <w:bookmarkStart w:id="12448" w:name="_Toc131560686"/>
      <w:bookmarkStart w:id="12449" w:name="_Toc137394386"/>
      <w:bookmarkStart w:id="12450" w:name="_Toc16347549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2451" w:name="_Toc21103025"/>
      <w:bookmarkStart w:id="12452" w:name="_Toc29810874"/>
      <w:bookmarkStart w:id="12453" w:name="_Toc36636234"/>
      <w:bookmarkStart w:id="12454" w:name="_Toc37273180"/>
      <w:bookmarkStart w:id="12455" w:name="_Toc45886268"/>
      <w:bookmarkStart w:id="12456" w:name="_Toc53183331"/>
      <w:bookmarkStart w:id="12457" w:name="_Toc58916040"/>
      <w:bookmarkStart w:id="12458" w:name="_Toc58918221"/>
      <w:bookmarkStart w:id="12459" w:name="_Toc66694091"/>
      <w:bookmarkStart w:id="12460" w:name="_Toc74916076"/>
      <w:bookmarkStart w:id="12461" w:name="_Toc76114701"/>
      <w:bookmarkStart w:id="12462" w:name="_Toc76544587"/>
      <w:bookmarkStart w:id="12463" w:name="_Toc82536709"/>
      <w:bookmarkStart w:id="12464" w:name="_Toc89953002"/>
      <w:bookmarkStart w:id="12465" w:name="_Toc98766818"/>
      <w:bookmarkStart w:id="12466" w:name="_Toc99703181"/>
      <w:bookmarkStart w:id="12467" w:name="_Toc106206971"/>
      <w:bookmarkStart w:id="12468" w:name="_Toc115080973"/>
      <w:bookmarkStart w:id="12469" w:name="_Toc121999884"/>
      <w:bookmarkStart w:id="12470" w:name="_Toc124154057"/>
      <w:bookmarkStart w:id="12471" w:name="_Toc124154832"/>
      <w:bookmarkStart w:id="12472" w:name="_Toc131560687"/>
      <w:bookmarkStart w:id="12473" w:name="_Toc137394387"/>
      <w:bookmarkStart w:id="12474" w:name="_Toc16347549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2475" w:name="_Toc21103026"/>
      <w:bookmarkStart w:id="12476" w:name="_Toc29810875"/>
      <w:bookmarkStart w:id="12477" w:name="_Toc36636235"/>
      <w:bookmarkStart w:id="12478" w:name="_Toc37273181"/>
      <w:bookmarkStart w:id="12479" w:name="_Toc45886269"/>
      <w:bookmarkStart w:id="12480" w:name="_Toc53183332"/>
      <w:bookmarkStart w:id="12481" w:name="_Toc58916041"/>
      <w:bookmarkStart w:id="12482" w:name="_Toc58918222"/>
      <w:bookmarkStart w:id="12483" w:name="_Toc66694092"/>
      <w:bookmarkStart w:id="12484" w:name="_Toc74916077"/>
      <w:bookmarkStart w:id="12485" w:name="_Toc76114702"/>
      <w:bookmarkStart w:id="12486" w:name="_Toc76544588"/>
      <w:bookmarkStart w:id="12487" w:name="_Toc82536710"/>
      <w:bookmarkStart w:id="12488" w:name="_Toc89953003"/>
      <w:bookmarkStart w:id="12489" w:name="_Toc98766819"/>
      <w:bookmarkStart w:id="12490" w:name="_Toc99703182"/>
      <w:bookmarkStart w:id="12491" w:name="_Toc106206972"/>
      <w:bookmarkStart w:id="12492" w:name="_Toc115080974"/>
      <w:bookmarkStart w:id="12493" w:name="_Toc121999885"/>
      <w:bookmarkStart w:id="12494" w:name="_Toc124154058"/>
      <w:bookmarkStart w:id="12495" w:name="_Toc124154833"/>
      <w:bookmarkStart w:id="12496" w:name="_Toc131560688"/>
      <w:bookmarkStart w:id="12497" w:name="_Toc137394388"/>
      <w:bookmarkStart w:id="12498" w:name="_Toc163475494"/>
      <w:r w:rsidRPr="00931575">
        <w:t>8.3.5</w:t>
      </w:r>
      <w:r w:rsidRPr="00931575">
        <w:tab/>
        <w:t>Performance requirements for PUCCH format 4</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73C59C84" w14:textId="77777777" w:rsidR="00C45907" w:rsidRPr="00931575" w:rsidRDefault="00C45907" w:rsidP="00C45907">
      <w:pPr>
        <w:pStyle w:val="Heading4"/>
      </w:pPr>
      <w:bookmarkStart w:id="12499" w:name="_Toc21103027"/>
      <w:bookmarkStart w:id="12500" w:name="_Toc29810876"/>
      <w:bookmarkStart w:id="12501" w:name="_Toc36636236"/>
      <w:bookmarkStart w:id="12502" w:name="_Toc37273182"/>
      <w:bookmarkStart w:id="12503" w:name="_Toc45886270"/>
      <w:bookmarkStart w:id="12504" w:name="_Toc53183333"/>
      <w:bookmarkStart w:id="12505" w:name="_Toc58916042"/>
      <w:bookmarkStart w:id="12506" w:name="_Toc58918223"/>
      <w:bookmarkStart w:id="12507" w:name="_Toc66694093"/>
      <w:bookmarkStart w:id="12508" w:name="_Toc74916078"/>
      <w:bookmarkStart w:id="12509" w:name="_Toc76114703"/>
      <w:bookmarkStart w:id="12510" w:name="_Toc76544589"/>
      <w:bookmarkStart w:id="12511" w:name="_Toc82536711"/>
      <w:bookmarkStart w:id="12512" w:name="_Toc89953004"/>
      <w:bookmarkStart w:id="12513" w:name="_Toc98766820"/>
      <w:bookmarkStart w:id="12514" w:name="_Toc99703183"/>
      <w:bookmarkStart w:id="12515" w:name="_Toc106206973"/>
      <w:bookmarkStart w:id="12516" w:name="_Toc115080975"/>
      <w:bookmarkStart w:id="12517" w:name="_Toc121999886"/>
      <w:bookmarkStart w:id="12518" w:name="_Toc124154059"/>
      <w:bookmarkStart w:id="12519" w:name="_Toc124154834"/>
      <w:bookmarkStart w:id="12520" w:name="_Toc131560689"/>
      <w:bookmarkStart w:id="12521" w:name="_Toc137394389"/>
      <w:bookmarkStart w:id="12522" w:name="_Toc163475495"/>
      <w:r w:rsidRPr="00931575">
        <w:t>8.3.5.1</w:t>
      </w:r>
      <w:r w:rsidRPr="00931575">
        <w:tab/>
        <w:t>Definition and applicability</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523" w:name="_Toc21103028"/>
      <w:bookmarkStart w:id="12524" w:name="_Toc29810877"/>
      <w:bookmarkStart w:id="12525" w:name="_Toc36636237"/>
      <w:bookmarkStart w:id="12526" w:name="_Toc37273183"/>
      <w:bookmarkStart w:id="12527" w:name="_Toc45886271"/>
      <w:bookmarkStart w:id="12528" w:name="_Toc53183334"/>
      <w:bookmarkStart w:id="12529" w:name="_Toc58916043"/>
      <w:bookmarkStart w:id="12530" w:name="_Toc58918224"/>
      <w:bookmarkStart w:id="12531" w:name="_Toc66694094"/>
      <w:bookmarkStart w:id="12532" w:name="_Toc74916079"/>
      <w:bookmarkStart w:id="12533" w:name="_Toc76114704"/>
      <w:bookmarkStart w:id="12534" w:name="_Toc76544590"/>
      <w:bookmarkStart w:id="12535" w:name="_Toc82536712"/>
      <w:bookmarkStart w:id="12536" w:name="_Toc89953005"/>
      <w:bookmarkStart w:id="12537" w:name="_Toc98766821"/>
      <w:bookmarkStart w:id="12538" w:name="_Toc99703184"/>
      <w:bookmarkStart w:id="12539" w:name="_Toc106206974"/>
      <w:bookmarkStart w:id="12540" w:name="_Toc115080976"/>
      <w:bookmarkStart w:id="12541" w:name="_Toc121999887"/>
      <w:bookmarkStart w:id="12542" w:name="_Toc124154060"/>
      <w:bookmarkStart w:id="12543" w:name="_Toc124154835"/>
      <w:bookmarkStart w:id="12544" w:name="_Toc131560690"/>
      <w:bookmarkStart w:id="12545" w:name="_Toc137394390"/>
      <w:bookmarkStart w:id="12546" w:name="_Toc163475496"/>
      <w:r w:rsidRPr="00931575">
        <w:t>8.3.5.2</w:t>
      </w:r>
      <w:r w:rsidRPr="00931575">
        <w:tab/>
        <w:t>Minimum requirement</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547" w:name="_Toc21103029"/>
      <w:bookmarkStart w:id="12548" w:name="_Toc29810878"/>
      <w:bookmarkStart w:id="12549" w:name="_Toc36636238"/>
      <w:bookmarkStart w:id="12550" w:name="_Toc37273184"/>
      <w:bookmarkStart w:id="12551" w:name="_Toc45886272"/>
      <w:bookmarkStart w:id="12552" w:name="_Toc53183335"/>
      <w:bookmarkStart w:id="12553" w:name="_Toc58916044"/>
      <w:bookmarkStart w:id="12554" w:name="_Toc58918225"/>
      <w:bookmarkStart w:id="12555" w:name="_Toc66694095"/>
      <w:bookmarkStart w:id="12556" w:name="_Toc74916080"/>
      <w:bookmarkStart w:id="12557" w:name="_Toc76114705"/>
      <w:bookmarkStart w:id="12558" w:name="_Toc76544591"/>
      <w:bookmarkStart w:id="12559" w:name="_Toc82536713"/>
      <w:bookmarkStart w:id="12560" w:name="_Toc89953006"/>
      <w:bookmarkStart w:id="12561" w:name="_Toc98766822"/>
      <w:bookmarkStart w:id="12562" w:name="_Toc99703185"/>
      <w:bookmarkStart w:id="12563" w:name="_Toc106206975"/>
      <w:bookmarkStart w:id="12564" w:name="_Toc115080977"/>
      <w:bookmarkStart w:id="12565" w:name="_Toc121999888"/>
      <w:bookmarkStart w:id="12566" w:name="_Toc124154061"/>
      <w:bookmarkStart w:id="12567" w:name="_Toc124154836"/>
      <w:bookmarkStart w:id="12568" w:name="_Toc131560691"/>
      <w:bookmarkStart w:id="12569" w:name="_Toc137394391"/>
      <w:bookmarkStart w:id="12570" w:name="_Toc163475497"/>
      <w:r w:rsidRPr="00931575">
        <w:t>8.3.5.3</w:t>
      </w:r>
      <w:r w:rsidRPr="00931575">
        <w:tab/>
        <w:t>Test purpose</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571" w:name="_Toc21103030"/>
      <w:bookmarkStart w:id="12572" w:name="_Toc29810879"/>
      <w:bookmarkStart w:id="12573" w:name="_Toc36636239"/>
      <w:bookmarkStart w:id="12574" w:name="_Toc37273185"/>
      <w:bookmarkStart w:id="12575" w:name="_Toc45886273"/>
      <w:bookmarkStart w:id="12576" w:name="_Toc53183336"/>
      <w:bookmarkStart w:id="12577" w:name="_Toc58916045"/>
      <w:bookmarkStart w:id="12578" w:name="_Toc58918226"/>
      <w:bookmarkStart w:id="12579" w:name="_Toc66694096"/>
      <w:bookmarkStart w:id="12580" w:name="_Toc74916081"/>
      <w:bookmarkStart w:id="12581" w:name="_Toc76114706"/>
      <w:bookmarkStart w:id="12582" w:name="_Toc76544592"/>
      <w:bookmarkStart w:id="12583" w:name="_Toc82536714"/>
      <w:bookmarkStart w:id="12584" w:name="_Toc89953007"/>
      <w:bookmarkStart w:id="12585" w:name="_Toc98766823"/>
      <w:bookmarkStart w:id="12586" w:name="_Toc99703186"/>
      <w:bookmarkStart w:id="12587" w:name="_Toc106206976"/>
      <w:bookmarkStart w:id="12588" w:name="_Toc115080978"/>
      <w:bookmarkStart w:id="12589" w:name="_Toc121999889"/>
      <w:bookmarkStart w:id="12590" w:name="_Toc124154062"/>
      <w:bookmarkStart w:id="12591" w:name="_Toc124154837"/>
      <w:bookmarkStart w:id="12592" w:name="_Toc131560692"/>
      <w:bookmarkStart w:id="12593" w:name="_Toc137394392"/>
      <w:bookmarkStart w:id="12594" w:name="_Toc163475498"/>
      <w:r w:rsidRPr="00931575">
        <w:t>8.3.5.4</w:t>
      </w:r>
      <w:r w:rsidRPr="00931575">
        <w:tab/>
        <w:t>Method of test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5B690729" w14:textId="77777777" w:rsidR="00C45907" w:rsidRPr="00931575" w:rsidRDefault="00C45907" w:rsidP="00C45907">
      <w:pPr>
        <w:pStyle w:val="Heading5"/>
      </w:pPr>
      <w:bookmarkStart w:id="12595" w:name="_Toc21103031"/>
      <w:bookmarkStart w:id="12596" w:name="_Toc29810880"/>
      <w:bookmarkStart w:id="12597" w:name="_Toc36636240"/>
      <w:bookmarkStart w:id="12598" w:name="_Toc37273186"/>
      <w:bookmarkStart w:id="12599" w:name="_Toc45886274"/>
      <w:bookmarkStart w:id="12600" w:name="_Toc53183337"/>
      <w:bookmarkStart w:id="12601" w:name="_Toc58916046"/>
      <w:bookmarkStart w:id="12602" w:name="_Toc58918227"/>
      <w:bookmarkStart w:id="12603" w:name="_Toc66694097"/>
      <w:bookmarkStart w:id="12604" w:name="_Toc74916082"/>
      <w:bookmarkStart w:id="12605" w:name="_Toc76114707"/>
      <w:bookmarkStart w:id="12606" w:name="_Toc76544593"/>
      <w:bookmarkStart w:id="12607" w:name="_Toc82536715"/>
      <w:bookmarkStart w:id="12608" w:name="_Toc89953008"/>
      <w:bookmarkStart w:id="12609" w:name="_Toc98766824"/>
      <w:bookmarkStart w:id="12610" w:name="_Toc99703187"/>
      <w:bookmarkStart w:id="12611" w:name="_Toc106206977"/>
      <w:bookmarkStart w:id="12612" w:name="_Toc115080979"/>
      <w:bookmarkStart w:id="12613" w:name="_Toc121999890"/>
      <w:bookmarkStart w:id="12614" w:name="_Toc124154063"/>
      <w:bookmarkStart w:id="12615" w:name="_Toc124154838"/>
      <w:bookmarkStart w:id="12616" w:name="_Toc131560693"/>
      <w:bookmarkStart w:id="12617" w:name="_Toc137394393"/>
      <w:bookmarkStart w:id="12618" w:name="_Toc163475499"/>
      <w:r w:rsidRPr="00931575">
        <w:t>8.3.5.4.1</w:t>
      </w:r>
      <w:r w:rsidRPr="00931575">
        <w:tab/>
        <w:t>Initial conditions</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261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620" w:name="_Toc29810881"/>
      <w:bookmarkStart w:id="12621" w:name="_Toc36636241"/>
      <w:bookmarkStart w:id="12622" w:name="_Toc37273187"/>
      <w:bookmarkStart w:id="12623" w:name="_Toc45886275"/>
      <w:bookmarkStart w:id="12624" w:name="_Toc53183338"/>
      <w:bookmarkStart w:id="12625" w:name="_Toc58916047"/>
      <w:bookmarkStart w:id="12626" w:name="_Toc58918228"/>
      <w:bookmarkStart w:id="12627" w:name="_Toc66694098"/>
      <w:bookmarkStart w:id="12628" w:name="_Toc74916083"/>
      <w:bookmarkStart w:id="12629" w:name="_Toc76114708"/>
      <w:bookmarkStart w:id="12630" w:name="_Toc76544594"/>
      <w:bookmarkStart w:id="12631" w:name="_Toc82536716"/>
      <w:bookmarkStart w:id="12632" w:name="_Toc89953009"/>
      <w:bookmarkStart w:id="12633" w:name="_Toc98766825"/>
      <w:bookmarkStart w:id="12634" w:name="_Toc99703188"/>
      <w:bookmarkStart w:id="12635" w:name="_Toc106206978"/>
      <w:bookmarkStart w:id="12636" w:name="_Toc115080980"/>
      <w:bookmarkStart w:id="12637" w:name="_Toc121999891"/>
      <w:bookmarkStart w:id="12638" w:name="_Toc124154064"/>
      <w:bookmarkStart w:id="12639" w:name="_Toc124154839"/>
      <w:bookmarkStart w:id="12640" w:name="_Toc131560694"/>
      <w:bookmarkStart w:id="12641" w:name="_Toc137394394"/>
      <w:bookmarkStart w:id="12642" w:name="_Toc163475500"/>
      <w:r w:rsidRPr="00931575">
        <w:t>8.3.5.4.2</w:t>
      </w:r>
      <w:r w:rsidRPr="00931575">
        <w:tab/>
        <w:t>Procedure</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2643" w:name="_Toc21103033"/>
      <w:bookmarkStart w:id="12644" w:name="_Toc29810882"/>
      <w:bookmarkStart w:id="12645" w:name="_Toc36636242"/>
      <w:bookmarkStart w:id="12646" w:name="_Toc37273188"/>
      <w:bookmarkStart w:id="12647" w:name="_Toc45886276"/>
      <w:bookmarkStart w:id="12648" w:name="_Toc53183339"/>
      <w:bookmarkStart w:id="12649" w:name="_Toc58916048"/>
      <w:bookmarkStart w:id="12650" w:name="_Toc58918229"/>
      <w:bookmarkStart w:id="12651" w:name="_Toc66694099"/>
      <w:bookmarkStart w:id="12652" w:name="_Toc74916084"/>
      <w:bookmarkStart w:id="12653" w:name="_Toc76114709"/>
      <w:bookmarkStart w:id="12654" w:name="_Toc76544595"/>
      <w:bookmarkStart w:id="12655" w:name="_Toc82536717"/>
      <w:bookmarkStart w:id="12656" w:name="_Toc89953010"/>
      <w:bookmarkStart w:id="12657" w:name="_Toc98766826"/>
      <w:bookmarkStart w:id="12658" w:name="_Toc99703189"/>
      <w:bookmarkStart w:id="12659" w:name="_Toc106206979"/>
      <w:bookmarkStart w:id="12660" w:name="_Toc115080981"/>
      <w:bookmarkStart w:id="12661" w:name="_Toc121999892"/>
      <w:bookmarkStart w:id="12662" w:name="_Toc124154065"/>
      <w:bookmarkStart w:id="12663" w:name="_Toc124154840"/>
      <w:bookmarkStart w:id="12664" w:name="_Toc131560695"/>
      <w:bookmarkStart w:id="12665" w:name="_Toc137394395"/>
      <w:bookmarkStart w:id="12666" w:name="_Toc163475501"/>
      <w:r w:rsidRPr="00931575">
        <w:lastRenderedPageBreak/>
        <w:t>8.3.5.5</w:t>
      </w:r>
      <w:r w:rsidRPr="00931575">
        <w:tab/>
        <w:t>Test requirement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2CCD3B76" w14:textId="77777777" w:rsidR="00C45907" w:rsidRPr="00931575" w:rsidRDefault="00C45907" w:rsidP="00C45907">
      <w:pPr>
        <w:pStyle w:val="Heading5"/>
        <w:rPr>
          <w:rFonts w:cs="Arial"/>
          <w:i/>
          <w:iCs/>
          <w:szCs w:val="22"/>
          <w:lang w:eastAsia="zh-CN"/>
        </w:rPr>
      </w:pPr>
      <w:bookmarkStart w:id="12667" w:name="_Toc21103034"/>
      <w:bookmarkStart w:id="12668" w:name="_Toc29810883"/>
      <w:bookmarkStart w:id="12669" w:name="_Toc36636243"/>
      <w:bookmarkStart w:id="12670" w:name="_Toc37273189"/>
      <w:bookmarkStart w:id="12671" w:name="_Toc45886277"/>
      <w:bookmarkStart w:id="12672" w:name="_Toc53183340"/>
      <w:bookmarkStart w:id="12673" w:name="_Toc58916049"/>
      <w:bookmarkStart w:id="12674" w:name="_Toc58918230"/>
      <w:bookmarkStart w:id="12675" w:name="_Toc66694100"/>
      <w:bookmarkStart w:id="12676" w:name="_Toc74916085"/>
      <w:bookmarkStart w:id="12677" w:name="_Toc76114710"/>
      <w:bookmarkStart w:id="12678" w:name="_Toc76544596"/>
      <w:bookmarkStart w:id="12679" w:name="_Toc82536718"/>
      <w:bookmarkStart w:id="12680" w:name="_Toc89953011"/>
      <w:bookmarkStart w:id="12681" w:name="_Toc98766827"/>
      <w:bookmarkStart w:id="12682" w:name="_Toc99703190"/>
      <w:bookmarkStart w:id="12683" w:name="_Toc106206980"/>
      <w:bookmarkStart w:id="12684" w:name="_Toc115080982"/>
      <w:bookmarkStart w:id="12685" w:name="_Toc121999893"/>
      <w:bookmarkStart w:id="12686" w:name="_Toc124154066"/>
      <w:bookmarkStart w:id="12687" w:name="_Toc124154841"/>
      <w:bookmarkStart w:id="12688" w:name="_Toc131560696"/>
      <w:bookmarkStart w:id="12689" w:name="_Toc137394396"/>
      <w:bookmarkStart w:id="12690" w:name="_Toc16347550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2691" w:name="_Toc21103035"/>
      <w:bookmarkStart w:id="12692" w:name="_Toc29810884"/>
      <w:bookmarkStart w:id="12693" w:name="_Toc36636244"/>
      <w:bookmarkStart w:id="12694" w:name="_Toc37273190"/>
      <w:bookmarkStart w:id="12695" w:name="_Toc45886278"/>
      <w:bookmarkStart w:id="12696" w:name="_Toc53183341"/>
      <w:bookmarkStart w:id="12697" w:name="_Toc58916050"/>
      <w:bookmarkStart w:id="12698" w:name="_Toc58918231"/>
      <w:bookmarkStart w:id="12699" w:name="_Toc66694101"/>
      <w:bookmarkStart w:id="12700" w:name="_Toc74916086"/>
      <w:bookmarkStart w:id="12701" w:name="_Toc76114711"/>
      <w:bookmarkStart w:id="12702" w:name="_Toc76544597"/>
      <w:bookmarkStart w:id="12703" w:name="_Toc82536719"/>
      <w:bookmarkStart w:id="12704" w:name="_Toc89953012"/>
      <w:bookmarkStart w:id="12705" w:name="_Toc98766828"/>
      <w:bookmarkStart w:id="12706" w:name="_Toc99703191"/>
      <w:bookmarkStart w:id="12707" w:name="_Toc106206981"/>
      <w:bookmarkStart w:id="12708" w:name="_Toc115080983"/>
      <w:bookmarkStart w:id="12709" w:name="_Toc121999894"/>
      <w:bookmarkStart w:id="12710" w:name="_Toc124154067"/>
      <w:bookmarkStart w:id="12711" w:name="_Toc124154842"/>
      <w:bookmarkStart w:id="12712" w:name="_Toc131560697"/>
      <w:bookmarkStart w:id="12713" w:name="_Toc137394397"/>
      <w:bookmarkStart w:id="12714" w:name="_Toc16347550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2715" w:name="_Toc21103036"/>
      <w:bookmarkStart w:id="12716" w:name="_Toc29810885"/>
      <w:bookmarkStart w:id="12717" w:name="_Toc36636245"/>
      <w:bookmarkStart w:id="12718" w:name="_Toc37273191"/>
      <w:bookmarkStart w:id="12719" w:name="_Toc45886279"/>
      <w:bookmarkStart w:id="12720" w:name="_Toc53183342"/>
      <w:bookmarkStart w:id="12721" w:name="_Toc58916051"/>
      <w:bookmarkStart w:id="12722" w:name="_Toc58918232"/>
      <w:bookmarkStart w:id="12723" w:name="_Toc66694102"/>
      <w:bookmarkStart w:id="12724" w:name="_Toc74916087"/>
      <w:bookmarkStart w:id="12725" w:name="_Toc76114712"/>
      <w:bookmarkStart w:id="12726" w:name="_Toc76544598"/>
      <w:bookmarkStart w:id="12727" w:name="_Toc82536720"/>
      <w:bookmarkStart w:id="12728" w:name="_Toc89953013"/>
      <w:bookmarkStart w:id="12729" w:name="_Toc98766829"/>
      <w:bookmarkStart w:id="12730" w:name="_Toc99703192"/>
      <w:bookmarkStart w:id="12731" w:name="_Toc106206982"/>
      <w:bookmarkStart w:id="12732" w:name="_Toc115080984"/>
      <w:bookmarkStart w:id="12733" w:name="_Toc121999895"/>
      <w:bookmarkStart w:id="12734" w:name="_Toc124154068"/>
      <w:bookmarkStart w:id="12735" w:name="_Toc124154843"/>
      <w:bookmarkStart w:id="12736" w:name="_Toc131560698"/>
      <w:bookmarkStart w:id="12737" w:name="_Toc137394398"/>
      <w:bookmarkStart w:id="12738" w:name="_Toc163475504"/>
      <w:r w:rsidRPr="00931575">
        <w:rPr>
          <w:lang w:val="en-US"/>
        </w:rPr>
        <w:t>8.3.6</w:t>
      </w:r>
      <w:r w:rsidRPr="00931575">
        <w:tab/>
      </w:r>
      <w:r w:rsidRPr="00931575">
        <w:rPr>
          <w:lang w:val="en-US"/>
        </w:rPr>
        <w:t>Performance requirements for multi-slot PUCCH format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1F7C22CB" w14:textId="77777777" w:rsidR="00C45907" w:rsidRPr="00931575" w:rsidRDefault="00C45907" w:rsidP="00C45907">
      <w:pPr>
        <w:pStyle w:val="Heading4"/>
        <w:rPr>
          <w:lang w:val="en-US"/>
        </w:rPr>
      </w:pPr>
      <w:bookmarkStart w:id="12739" w:name="_Toc21103037"/>
      <w:bookmarkStart w:id="12740" w:name="_Toc29810886"/>
      <w:bookmarkStart w:id="12741" w:name="_Toc36636246"/>
      <w:bookmarkStart w:id="12742" w:name="_Toc37273192"/>
      <w:bookmarkStart w:id="12743" w:name="_Toc45886280"/>
      <w:bookmarkStart w:id="12744" w:name="_Toc53183343"/>
      <w:bookmarkStart w:id="12745" w:name="_Toc58916052"/>
      <w:bookmarkStart w:id="12746" w:name="_Toc58918233"/>
      <w:bookmarkStart w:id="12747" w:name="_Toc66694103"/>
      <w:bookmarkStart w:id="12748" w:name="_Toc74916088"/>
      <w:bookmarkStart w:id="12749" w:name="_Toc76114713"/>
      <w:bookmarkStart w:id="12750" w:name="_Toc76544599"/>
      <w:bookmarkStart w:id="12751" w:name="_Toc82536721"/>
      <w:bookmarkStart w:id="12752" w:name="_Toc89953014"/>
      <w:bookmarkStart w:id="12753" w:name="_Toc98766830"/>
      <w:bookmarkStart w:id="12754" w:name="_Toc99703193"/>
      <w:bookmarkStart w:id="12755" w:name="_Toc106206983"/>
      <w:bookmarkStart w:id="12756" w:name="_Toc115080985"/>
      <w:bookmarkStart w:id="12757" w:name="_Toc121999896"/>
      <w:bookmarkStart w:id="12758" w:name="_Toc124154069"/>
      <w:bookmarkStart w:id="12759" w:name="_Toc124154844"/>
      <w:bookmarkStart w:id="12760" w:name="_Toc131560699"/>
      <w:bookmarkStart w:id="12761" w:name="_Toc137394399"/>
      <w:bookmarkStart w:id="12762" w:name="_Toc163475505"/>
      <w:r w:rsidRPr="00931575">
        <w:rPr>
          <w:lang w:val="en-US"/>
        </w:rPr>
        <w:t>8.3.6.1</w:t>
      </w:r>
      <w:r w:rsidRPr="00931575">
        <w:rPr>
          <w:lang w:val="en-US"/>
        </w:rPr>
        <w:tab/>
        <w:t>Performance requirements for multi-slot PUCCH format 1</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784F7745" w14:textId="77777777" w:rsidR="00C45907" w:rsidRPr="00931575" w:rsidRDefault="00C45907" w:rsidP="00C45907">
      <w:pPr>
        <w:pStyle w:val="Heading5"/>
        <w:rPr>
          <w:lang w:val="en-US"/>
        </w:rPr>
      </w:pPr>
      <w:bookmarkStart w:id="12763" w:name="_Toc21103038"/>
      <w:bookmarkStart w:id="12764" w:name="_Toc29810887"/>
      <w:bookmarkStart w:id="12765" w:name="_Toc36636247"/>
      <w:bookmarkStart w:id="12766" w:name="_Toc37273193"/>
      <w:bookmarkStart w:id="12767" w:name="_Toc45886281"/>
      <w:bookmarkStart w:id="12768" w:name="_Toc53183344"/>
      <w:bookmarkStart w:id="12769" w:name="_Toc58916053"/>
      <w:bookmarkStart w:id="12770" w:name="_Toc58918234"/>
      <w:bookmarkStart w:id="12771" w:name="_Toc66694104"/>
      <w:bookmarkStart w:id="12772" w:name="_Toc74916089"/>
      <w:bookmarkStart w:id="12773" w:name="_Toc76114714"/>
      <w:bookmarkStart w:id="12774" w:name="_Toc76544600"/>
      <w:bookmarkStart w:id="12775" w:name="_Toc82536722"/>
      <w:bookmarkStart w:id="12776" w:name="_Toc89953015"/>
      <w:bookmarkStart w:id="12777" w:name="_Toc98766831"/>
      <w:bookmarkStart w:id="12778" w:name="_Toc99703194"/>
      <w:bookmarkStart w:id="12779" w:name="_Toc106206984"/>
      <w:bookmarkStart w:id="12780" w:name="_Toc115080986"/>
      <w:bookmarkStart w:id="12781" w:name="_Toc121999897"/>
      <w:bookmarkStart w:id="12782" w:name="_Toc124154070"/>
      <w:bookmarkStart w:id="12783" w:name="_Toc124154845"/>
      <w:bookmarkStart w:id="12784" w:name="_Toc131560700"/>
      <w:bookmarkStart w:id="12785" w:name="_Toc137394400"/>
      <w:bookmarkStart w:id="12786" w:name="_Toc163475506"/>
      <w:r w:rsidRPr="00931575">
        <w:rPr>
          <w:lang w:val="en-US"/>
        </w:rPr>
        <w:t>8.3.6.1.1</w:t>
      </w:r>
      <w:r w:rsidRPr="00931575">
        <w:rPr>
          <w:lang w:val="en-US"/>
        </w:rPr>
        <w:tab/>
        <w:t>NACK to ACK detection</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1B9F94BE" w14:textId="77777777" w:rsidR="00C45907" w:rsidRPr="00931575" w:rsidRDefault="00C45907" w:rsidP="005624C7">
      <w:pPr>
        <w:pStyle w:val="H6"/>
        <w:rPr>
          <w:lang w:eastAsia="zh-CN"/>
        </w:rPr>
      </w:pPr>
      <w:bookmarkStart w:id="12787" w:name="_Toc21103039"/>
      <w:bookmarkStart w:id="12788" w:name="_Toc29810888"/>
      <w:bookmarkStart w:id="12789" w:name="_Toc36636248"/>
      <w:bookmarkStart w:id="12790" w:name="_Toc37273194"/>
      <w:bookmarkStart w:id="12791" w:name="_Toc45886282"/>
      <w:r w:rsidRPr="00931575">
        <w:rPr>
          <w:lang w:val="en-US"/>
        </w:rPr>
        <w:t>8.3.6.1.1.1</w:t>
      </w:r>
      <w:r w:rsidRPr="00931575">
        <w:rPr>
          <w:lang w:val="en-US"/>
        </w:rPr>
        <w:tab/>
        <w:t>Definition and applicability</w:t>
      </w:r>
      <w:bookmarkEnd w:id="12787"/>
      <w:bookmarkEnd w:id="12788"/>
      <w:bookmarkEnd w:id="12789"/>
      <w:bookmarkEnd w:id="12790"/>
      <w:bookmarkEnd w:id="12791"/>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279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2793" w:name="_Toc29810889"/>
      <w:bookmarkStart w:id="12794" w:name="_Toc36636249"/>
      <w:bookmarkStart w:id="12795" w:name="_Toc37273195"/>
      <w:bookmarkStart w:id="12796" w:name="_Toc45886283"/>
      <w:r w:rsidRPr="00931575">
        <w:rPr>
          <w:lang w:eastAsia="zh-CN"/>
        </w:rPr>
        <w:t>8.3.6.1.1.2</w:t>
      </w:r>
      <w:r w:rsidRPr="00931575">
        <w:rPr>
          <w:lang w:eastAsia="zh-CN"/>
        </w:rPr>
        <w:tab/>
        <w:t>Minimum Requirement</w:t>
      </w:r>
      <w:bookmarkEnd w:id="12792"/>
      <w:bookmarkEnd w:id="12793"/>
      <w:bookmarkEnd w:id="12794"/>
      <w:bookmarkEnd w:id="12795"/>
      <w:bookmarkEnd w:id="12796"/>
    </w:p>
    <w:p w14:paraId="5CC62614" w14:textId="6A9E8E90" w:rsidR="00C45907" w:rsidRPr="00931575" w:rsidRDefault="00C45907" w:rsidP="006F1F81">
      <w:pPr>
        <w:rPr>
          <w:lang w:eastAsia="zh-CN"/>
        </w:rPr>
      </w:pPr>
      <w:bookmarkStart w:id="1279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2798" w:name="_Toc29810890"/>
      <w:bookmarkStart w:id="12799" w:name="_Toc36636250"/>
      <w:bookmarkStart w:id="12800" w:name="_Toc37273196"/>
      <w:bookmarkStart w:id="12801" w:name="_Toc45886284"/>
      <w:r w:rsidRPr="00931575">
        <w:rPr>
          <w:lang w:val="en-US"/>
        </w:rPr>
        <w:t>8.3.6.1.1.3</w:t>
      </w:r>
      <w:r w:rsidRPr="00931575">
        <w:rPr>
          <w:lang w:val="en-US"/>
        </w:rPr>
        <w:tab/>
        <w:t>Test purpose</w:t>
      </w:r>
      <w:bookmarkEnd w:id="12797"/>
      <w:bookmarkEnd w:id="12798"/>
      <w:bookmarkEnd w:id="12799"/>
      <w:bookmarkEnd w:id="12800"/>
      <w:bookmarkEnd w:id="12801"/>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2802" w:name="_Toc21103042"/>
      <w:bookmarkStart w:id="12803" w:name="_Toc29810891"/>
      <w:bookmarkStart w:id="12804" w:name="_Toc36636251"/>
      <w:bookmarkStart w:id="12805" w:name="_Toc37273197"/>
      <w:bookmarkStart w:id="12806" w:name="_Toc45886285"/>
      <w:r w:rsidRPr="00931575">
        <w:rPr>
          <w:lang w:val="en-US"/>
        </w:rPr>
        <w:lastRenderedPageBreak/>
        <w:t>8.3.6.1.1</w:t>
      </w:r>
      <w:r w:rsidRPr="00931575">
        <w:rPr>
          <w:lang w:val="en-US" w:eastAsia="zh-CN"/>
        </w:rPr>
        <w:t>.4</w:t>
      </w:r>
      <w:r w:rsidRPr="00931575">
        <w:rPr>
          <w:lang w:val="en-US" w:eastAsia="zh-CN"/>
        </w:rPr>
        <w:tab/>
        <w:t>Method of test</w:t>
      </w:r>
      <w:bookmarkEnd w:id="12802"/>
      <w:bookmarkEnd w:id="12803"/>
      <w:bookmarkEnd w:id="12804"/>
      <w:bookmarkEnd w:id="12805"/>
      <w:bookmarkEnd w:id="12806"/>
    </w:p>
    <w:p w14:paraId="62844157" w14:textId="77777777" w:rsidR="00C45907" w:rsidRPr="00931575" w:rsidRDefault="00C45907" w:rsidP="005624C7">
      <w:pPr>
        <w:pStyle w:val="H6"/>
        <w:rPr>
          <w:lang w:val="en-US" w:eastAsia="zh-CN"/>
        </w:rPr>
      </w:pPr>
      <w:bookmarkStart w:id="12807" w:name="_Toc21103043"/>
      <w:bookmarkStart w:id="12808" w:name="_Toc29810892"/>
      <w:bookmarkStart w:id="12809" w:name="_Toc36636252"/>
      <w:bookmarkStart w:id="12810" w:name="_Toc37273198"/>
      <w:bookmarkStart w:id="12811" w:name="_Toc45886286"/>
      <w:r w:rsidRPr="00931575">
        <w:rPr>
          <w:lang w:val="en-US"/>
        </w:rPr>
        <w:t>8.3.6.1.1</w:t>
      </w:r>
      <w:r w:rsidRPr="00931575">
        <w:rPr>
          <w:lang w:val="en-US" w:eastAsia="zh-CN"/>
        </w:rPr>
        <w:t>.4.1</w:t>
      </w:r>
      <w:r w:rsidRPr="00931575">
        <w:rPr>
          <w:lang w:val="en-US" w:eastAsia="zh-CN"/>
        </w:rPr>
        <w:tab/>
        <w:t>Initial conditions</w:t>
      </w:r>
      <w:bookmarkEnd w:id="12807"/>
      <w:bookmarkEnd w:id="12808"/>
      <w:bookmarkEnd w:id="12809"/>
      <w:bookmarkEnd w:id="12810"/>
      <w:bookmarkEnd w:id="12811"/>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2812" w:name="_Toc21103044"/>
      <w:bookmarkStart w:id="12813" w:name="_Toc29810893"/>
      <w:bookmarkStart w:id="12814" w:name="_Toc36636253"/>
      <w:bookmarkStart w:id="12815" w:name="_Toc37273199"/>
      <w:bookmarkStart w:id="12816" w:name="_Toc45886287"/>
      <w:r w:rsidRPr="00931575">
        <w:rPr>
          <w:lang w:val="en-US"/>
        </w:rPr>
        <w:t>8.3.6.1.1</w:t>
      </w:r>
      <w:r w:rsidRPr="00931575">
        <w:rPr>
          <w:lang w:val="en-US" w:eastAsia="zh-CN"/>
        </w:rPr>
        <w:t>.4.2</w:t>
      </w:r>
      <w:r w:rsidRPr="00931575">
        <w:rPr>
          <w:lang w:val="en-US" w:eastAsia="zh-CN"/>
        </w:rPr>
        <w:tab/>
        <w:t>Procedure</w:t>
      </w:r>
      <w:bookmarkEnd w:id="12812"/>
      <w:bookmarkEnd w:id="12813"/>
      <w:bookmarkEnd w:id="12814"/>
      <w:bookmarkEnd w:id="12815"/>
      <w:bookmarkEnd w:id="12816"/>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2817" w:name="_Toc21103045"/>
      <w:bookmarkStart w:id="12818" w:name="_Toc29810894"/>
      <w:bookmarkStart w:id="12819" w:name="_Toc36636254"/>
      <w:bookmarkStart w:id="12820" w:name="_Toc37273200"/>
      <w:bookmarkStart w:id="12821" w:name="_Toc45886288"/>
      <w:r w:rsidRPr="00931575">
        <w:rPr>
          <w:lang w:val="en-US"/>
        </w:rPr>
        <w:t>8.3.6.1.1.5</w:t>
      </w:r>
      <w:r w:rsidRPr="00931575">
        <w:rPr>
          <w:lang w:val="en-US"/>
        </w:rPr>
        <w:tab/>
        <w:t>Test Requirement</w:t>
      </w:r>
      <w:bookmarkEnd w:id="12817"/>
      <w:bookmarkEnd w:id="12818"/>
      <w:bookmarkEnd w:id="12819"/>
      <w:bookmarkEnd w:id="12820"/>
      <w:bookmarkEnd w:id="12821"/>
    </w:p>
    <w:p w14:paraId="7B5A2302" w14:textId="77777777" w:rsidR="00C45907" w:rsidRPr="00931575" w:rsidRDefault="00C45907" w:rsidP="005624C7">
      <w:pPr>
        <w:pStyle w:val="H6"/>
        <w:rPr>
          <w:lang w:val="en-US"/>
        </w:rPr>
      </w:pPr>
      <w:bookmarkStart w:id="12822" w:name="_Toc21103046"/>
      <w:bookmarkStart w:id="12823" w:name="_Toc29810895"/>
      <w:bookmarkStart w:id="12824" w:name="_Toc36636255"/>
      <w:bookmarkStart w:id="12825" w:name="_Toc37273201"/>
      <w:bookmarkStart w:id="12826" w:name="_Toc45886289"/>
      <w:r w:rsidRPr="00931575">
        <w:rPr>
          <w:lang w:val="en-US"/>
        </w:rPr>
        <w:t>8.3.6.1.1.5.1</w:t>
      </w:r>
      <w:r w:rsidRPr="00931575">
        <w:rPr>
          <w:lang w:val="en-US"/>
        </w:rPr>
        <w:tab/>
        <w:t xml:space="preserve">Test Requirement for </w:t>
      </w:r>
      <w:r w:rsidRPr="00931575">
        <w:rPr>
          <w:i/>
          <w:lang w:val="en-US"/>
        </w:rPr>
        <w:t>BS type 1-O</w:t>
      </w:r>
      <w:bookmarkEnd w:id="12822"/>
      <w:bookmarkEnd w:id="12823"/>
      <w:bookmarkEnd w:id="12824"/>
      <w:bookmarkEnd w:id="12825"/>
      <w:bookmarkEnd w:id="12826"/>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2827" w:name="_Toc21103047"/>
      <w:bookmarkStart w:id="12828" w:name="_Toc29810896"/>
      <w:bookmarkStart w:id="12829" w:name="_Toc36636256"/>
      <w:bookmarkStart w:id="12830" w:name="_Toc37273202"/>
      <w:bookmarkStart w:id="12831" w:name="_Toc45886290"/>
      <w:r w:rsidRPr="00931575">
        <w:rPr>
          <w:lang w:val="en-US"/>
        </w:rPr>
        <w:t>8.3.6.1.1.5.2</w:t>
      </w:r>
      <w:r w:rsidRPr="00931575">
        <w:rPr>
          <w:lang w:val="en-US"/>
        </w:rPr>
        <w:tab/>
      </w:r>
      <w:bookmarkEnd w:id="12827"/>
      <w:r w:rsidRPr="00931575">
        <w:rPr>
          <w:lang w:val="en-US"/>
        </w:rPr>
        <w:t>Void</w:t>
      </w:r>
      <w:bookmarkEnd w:id="12828"/>
      <w:bookmarkEnd w:id="12829"/>
      <w:bookmarkEnd w:id="12830"/>
      <w:bookmarkEnd w:id="12831"/>
    </w:p>
    <w:p w14:paraId="7BB8C3B5" w14:textId="77777777" w:rsidR="00C45907" w:rsidRPr="00931575" w:rsidRDefault="00C45907" w:rsidP="00C45907">
      <w:pPr>
        <w:pStyle w:val="Heading5"/>
        <w:rPr>
          <w:lang w:eastAsia="zh-CN"/>
        </w:rPr>
      </w:pPr>
      <w:bookmarkStart w:id="12832" w:name="_Toc21103048"/>
      <w:bookmarkStart w:id="12833" w:name="_Toc29810897"/>
      <w:bookmarkStart w:id="12834" w:name="_Toc36636257"/>
      <w:bookmarkStart w:id="12835" w:name="_Toc37273203"/>
      <w:bookmarkStart w:id="12836" w:name="_Toc45886291"/>
      <w:bookmarkStart w:id="12837" w:name="_Toc53183345"/>
      <w:bookmarkStart w:id="12838" w:name="_Toc58916054"/>
      <w:bookmarkStart w:id="12839" w:name="_Toc58918235"/>
      <w:bookmarkStart w:id="12840" w:name="_Toc66694105"/>
      <w:bookmarkStart w:id="12841" w:name="_Toc74916090"/>
      <w:bookmarkStart w:id="12842" w:name="_Toc76114715"/>
      <w:bookmarkStart w:id="12843" w:name="_Toc76544601"/>
      <w:bookmarkStart w:id="12844" w:name="_Toc82536723"/>
      <w:bookmarkStart w:id="12845" w:name="_Toc89953016"/>
      <w:bookmarkStart w:id="12846" w:name="_Toc98766832"/>
      <w:bookmarkStart w:id="12847" w:name="_Toc99703195"/>
      <w:bookmarkStart w:id="12848" w:name="_Toc106206985"/>
      <w:bookmarkStart w:id="12849" w:name="_Toc115080987"/>
      <w:bookmarkStart w:id="12850" w:name="_Toc121999898"/>
      <w:bookmarkStart w:id="12851" w:name="_Toc124154071"/>
      <w:bookmarkStart w:id="12852" w:name="_Toc124154846"/>
      <w:bookmarkStart w:id="12853" w:name="_Toc131560701"/>
      <w:bookmarkStart w:id="12854" w:name="_Toc137394401"/>
      <w:bookmarkStart w:id="12855" w:name="_Toc163475507"/>
      <w:r w:rsidRPr="00931575">
        <w:rPr>
          <w:lang w:eastAsia="zh-CN"/>
        </w:rPr>
        <w:t>8.3.6.1.2</w:t>
      </w:r>
      <w:r w:rsidRPr="00931575">
        <w:rPr>
          <w:lang w:eastAsia="zh-CN"/>
        </w:rPr>
        <w:tab/>
        <w:t>ACK missed detection</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7A38F4C8" w14:textId="77777777" w:rsidR="00C45907" w:rsidRPr="00931575" w:rsidRDefault="00C45907" w:rsidP="005624C7">
      <w:pPr>
        <w:pStyle w:val="H6"/>
        <w:rPr>
          <w:lang w:eastAsia="zh-CN"/>
        </w:rPr>
      </w:pPr>
      <w:bookmarkStart w:id="12856" w:name="_Toc21103049"/>
      <w:bookmarkStart w:id="12857" w:name="_Toc29810898"/>
      <w:bookmarkStart w:id="12858" w:name="_Toc36636258"/>
      <w:bookmarkStart w:id="12859" w:name="_Toc37273204"/>
      <w:bookmarkStart w:id="12860" w:name="_Toc45886292"/>
      <w:r w:rsidRPr="00931575">
        <w:rPr>
          <w:lang w:eastAsia="zh-CN"/>
        </w:rPr>
        <w:t>8.3.6.1.2.1</w:t>
      </w:r>
      <w:r w:rsidRPr="00931575">
        <w:rPr>
          <w:lang w:eastAsia="zh-CN"/>
        </w:rPr>
        <w:tab/>
        <w:t>Definition and applicability</w:t>
      </w:r>
      <w:bookmarkEnd w:id="12856"/>
      <w:bookmarkEnd w:id="12857"/>
      <w:bookmarkEnd w:id="12858"/>
      <w:bookmarkEnd w:id="12859"/>
      <w:bookmarkEnd w:id="1286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2861" w:name="_Toc21103050"/>
      <w:bookmarkStart w:id="12862" w:name="_Toc29810899"/>
      <w:bookmarkStart w:id="12863" w:name="_Toc36636259"/>
      <w:bookmarkStart w:id="12864" w:name="_Toc37273205"/>
      <w:bookmarkStart w:id="12865" w:name="_Toc45886293"/>
      <w:r w:rsidRPr="00931575">
        <w:rPr>
          <w:lang w:eastAsia="zh-CN"/>
        </w:rPr>
        <w:t>8.3.6.1.2.2</w:t>
      </w:r>
      <w:r w:rsidRPr="00931575">
        <w:rPr>
          <w:lang w:eastAsia="zh-CN"/>
        </w:rPr>
        <w:tab/>
        <w:t>Minimum Requirement</w:t>
      </w:r>
      <w:bookmarkEnd w:id="12861"/>
      <w:bookmarkEnd w:id="12862"/>
      <w:bookmarkEnd w:id="12863"/>
      <w:bookmarkEnd w:id="12864"/>
      <w:bookmarkEnd w:id="12865"/>
    </w:p>
    <w:p w14:paraId="3439565E" w14:textId="5CBA91FC" w:rsidR="00C45907" w:rsidRPr="00931575" w:rsidRDefault="00C45907" w:rsidP="006F1F81">
      <w:pPr>
        <w:rPr>
          <w:lang w:eastAsia="zh-CN"/>
        </w:rPr>
      </w:pPr>
      <w:bookmarkStart w:id="1286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2867" w:name="_Toc29810900"/>
      <w:bookmarkStart w:id="12868" w:name="_Toc36636260"/>
      <w:bookmarkStart w:id="12869" w:name="_Toc37273206"/>
      <w:bookmarkStart w:id="12870" w:name="_Toc45886294"/>
      <w:r w:rsidRPr="00931575">
        <w:rPr>
          <w:lang w:eastAsia="zh-CN"/>
        </w:rPr>
        <w:lastRenderedPageBreak/>
        <w:t>8.3.6.1.2.3</w:t>
      </w:r>
      <w:r w:rsidRPr="00931575">
        <w:rPr>
          <w:lang w:eastAsia="zh-CN"/>
        </w:rPr>
        <w:tab/>
        <w:t>Test purpose</w:t>
      </w:r>
      <w:bookmarkEnd w:id="12866"/>
      <w:bookmarkEnd w:id="12867"/>
      <w:bookmarkEnd w:id="12868"/>
      <w:bookmarkEnd w:id="12869"/>
      <w:bookmarkEnd w:id="1287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871" w:name="_Toc21103052"/>
      <w:bookmarkStart w:id="12872" w:name="_Toc29810901"/>
      <w:bookmarkStart w:id="12873" w:name="_Toc36636261"/>
      <w:bookmarkStart w:id="12874" w:name="_Toc37273207"/>
      <w:bookmarkStart w:id="12875" w:name="_Toc45886295"/>
      <w:r w:rsidRPr="00931575">
        <w:rPr>
          <w:lang w:eastAsia="zh-CN"/>
        </w:rPr>
        <w:t>8.3.6.1.2.4</w:t>
      </w:r>
      <w:r w:rsidRPr="00931575">
        <w:rPr>
          <w:lang w:eastAsia="zh-CN"/>
        </w:rPr>
        <w:tab/>
        <w:t>Method of test</w:t>
      </w:r>
      <w:bookmarkEnd w:id="12871"/>
      <w:bookmarkEnd w:id="12872"/>
      <w:bookmarkEnd w:id="12873"/>
      <w:bookmarkEnd w:id="12874"/>
      <w:bookmarkEnd w:id="12875"/>
    </w:p>
    <w:p w14:paraId="76CF7156" w14:textId="77777777" w:rsidR="00C45907" w:rsidRPr="00931575" w:rsidRDefault="00C45907" w:rsidP="005624C7">
      <w:pPr>
        <w:pStyle w:val="H6"/>
        <w:rPr>
          <w:lang w:val="en-US"/>
        </w:rPr>
      </w:pPr>
      <w:bookmarkStart w:id="12876" w:name="_Toc21103053"/>
      <w:bookmarkStart w:id="12877" w:name="_Toc29810902"/>
      <w:bookmarkStart w:id="12878" w:name="_Toc36636262"/>
      <w:bookmarkStart w:id="12879" w:name="_Toc37273208"/>
      <w:bookmarkStart w:id="12880" w:name="_Toc45886296"/>
      <w:r w:rsidRPr="00931575">
        <w:rPr>
          <w:lang w:eastAsia="zh-CN"/>
        </w:rPr>
        <w:t>8.3.6.1.2.4</w:t>
      </w:r>
      <w:r w:rsidRPr="00931575">
        <w:rPr>
          <w:lang w:val="en-US"/>
        </w:rPr>
        <w:t>.1</w:t>
      </w:r>
      <w:r w:rsidRPr="00931575">
        <w:rPr>
          <w:lang w:val="en-US"/>
        </w:rPr>
        <w:tab/>
        <w:t>Initial Conditions</w:t>
      </w:r>
      <w:bookmarkEnd w:id="12876"/>
      <w:bookmarkEnd w:id="12877"/>
      <w:bookmarkEnd w:id="12878"/>
      <w:bookmarkEnd w:id="12879"/>
      <w:bookmarkEnd w:id="1288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881" w:name="_Toc21103054"/>
      <w:bookmarkStart w:id="12882" w:name="_Toc29810903"/>
      <w:bookmarkStart w:id="12883" w:name="_Toc36636263"/>
      <w:bookmarkStart w:id="12884" w:name="_Toc37273209"/>
      <w:bookmarkStart w:id="12885" w:name="_Toc45886297"/>
      <w:r w:rsidRPr="00931575">
        <w:rPr>
          <w:lang w:eastAsia="zh-CN"/>
        </w:rPr>
        <w:t>8.3.6.1.2.4</w:t>
      </w:r>
      <w:r w:rsidRPr="00931575">
        <w:rPr>
          <w:lang w:val="en-US"/>
        </w:rPr>
        <w:t>.2</w:t>
      </w:r>
      <w:r w:rsidRPr="00931575">
        <w:rPr>
          <w:lang w:val="en-US"/>
        </w:rPr>
        <w:tab/>
        <w:t>Procedure</w:t>
      </w:r>
      <w:bookmarkEnd w:id="12881"/>
      <w:bookmarkEnd w:id="12882"/>
      <w:bookmarkEnd w:id="12883"/>
      <w:bookmarkEnd w:id="12884"/>
      <w:bookmarkEnd w:id="1288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05pt" o:ole="" fillcolor="window">
            <v:imagedata r:id="rId71" o:title=""/>
          </v:shape>
          <o:OLEObject Type="Embed" ProgID="Word.Picture.8" ShapeID="_x0000_i1052" DrawAspect="Content" ObjectID="_1774087848"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886" w:name="_Toc21103055"/>
      <w:bookmarkStart w:id="12887" w:name="_Toc29810904"/>
      <w:bookmarkStart w:id="12888" w:name="_Toc36636264"/>
      <w:bookmarkStart w:id="12889" w:name="_Toc37273210"/>
      <w:bookmarkStart w:id="12890" w:name="_Toc45886298"/>
      <w:r w:rsidRPr="00931575">
        <w:rPr>
          <w:lang w:val="en-US"/>
        </w:rPr>
        <w:t>8.3.6.1.2.5</w:t>
      </w:r>
      <w:r w:rsidRPr="00931575">
        <w:rPr>
          <w:lang w:val="en-US"/>
        </w:rPr>
        <w:tab/>
        <w:t>Test Requirement</w:t>
      </w:r>
      <w:bookmarkEnd w:id="12886"/>
      <w:bookmarkEnd w:id="12887"/>
      <w:bookmarkEnd w:id="12888"/>
      <w:bookmarkEnd w:id="12889"/>
      <w:bookmarkEnd w:id="12890"/>
    </w:p>
    <w:p w14:paraId="052C6829" w14:textId="77777777" w:rsidR="00C45907" w:rsidRPr="00931575" w:rsidRDefault="00C45907" w:rsidP="005624C7">
      <w:pPr>
        <w:pStyle w:val="H6"/>
        <w:rPr>
          <w:lang w:val="en-US"/>
        </w:rPr>
      </w:pPr>
      <w:bookmarkStart w:id="12891" w:name="_Toc21103056"/>
      <w:bookmarkStart w:id="12892" w:name="_Toc29810905"/>
      <w:bookmarkStart w:id="12893" w:name="_Toc36636265"/>
      <w:bookmarkStart w:id="12894" w:name="_Toc37273211"/>
      <w:bookmarkStart w:id="12895" w:name="_Toc45886299"/>
      <w:r w:rsidRPr="00931575">
        <w:rPr>
          <w:lang w:val="en-US"/>
        </w:rPr>
        <w:t>8.3.6.1.2.5.1</w:t>
      </w:r>
      <w:r w:rsidRPr="00931575">
        <w:rPr>
          <w:lang w:val="en-US"/>
        </w:rPr>
        <w:tab/>
        <w:t>Test Requirement for BS type 1-O</w:t>
      </w:r>
      <w:bookmarkEnd w:id="12891"/>
      <w:bookmarkEnd w:id="12892"/>
      <w:bookmarkEnd w:id="12893"/>
      <w:bookmarkEnd w:id="12894"/>
      <w:bookmarkEnd w:id="1289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2896" w:name="_Toc21103057"/>
      <w:bookmarkStart w:id="12897" w:name="_Toc29810906"/>
      <w:bookmarkStart w:id="12898" w:name="_Toc36636266"/>
      <w:bookmarkStart w:id="12899" w:name="_Toc37273212"/>
      <w:bookmarkStart w:id="12900" w:name="_Toc45886300"/>
      <w:r w:rsidRPr="00931575">
        <w:rPr>
          <w:lang w:val="en-US"/>
        </w:rPr>
        <w:t>8.3.6.1.2.5.2</w:t>
      </w:r>
      <w:r w:rsidRPr="00931575">
        <w:rPr>
          <w:lang w:val="en-US"/>
        </w:rPr>
        <w:tab/>
      </w:r>
      <w:bookmarkEnd w:id="12896"/>
      <w:r w:rsidRPr="00931575">
        <w:rPr>
          <w:lang w:val="en-US"/>
        </w:rPr>
        <w:t>Void</w:t>
      </w:r>
      <w:bookmarkEnd w:id="12897"/>
      <w:bookmarkEnd w:id="12898"/>
      <w:bookmarkEnd w:id="12899"/>
      <w:bookmarkEnd w:id="12900"/>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2901" w:name="_Toc74916091"/>
      <w:bookmarkStart w:id="12902" w:name="_Toc76114716"/>
      <w:bookmarkStart w:id="12903" w:name="_Toc76544602"/>
      <w:bookmarkStart w:id="12904" w:name="_Toc82536724"/>
      <w:bookmarkStart w:id="12905" w:name="_Toc89953017"/>
      <w:bookmarkStart w:id="12906" w:name="_Toc98766833"/>
      <w:bookmarkStart w:id="12907" w:name="_Toc99703196"/>
      <w:bookmarkStart w:id="12908" w:name="_Toc106206986"/>
      <w:bookmarkStart w:id="12909" w:name="_Toc115080988"/>
      <w:bookmarkStart w:id="12910" w:name="_Toc121999899"/>
      <w:bookmarkStart w:id="12911" w:name="_Toc124154072"/>
      <w:bookmarkStart w:id="12912" w:name="_Toc124154847"/>
      <w:bookmarkStart w:id="12913" w:name="_Toc131560702"/>
      <w:bookmarkStart w:id="12914" w:name="_Toc137394402"/>
      <w:bookmarkStart w:id="12915" w:name="_Toc163475508"/>
      <w:r>
        <w:t>8.3.7</w:t>
      </w:r>
      <w:r>
        <w:tab/>
        <w:t xml:space="preserve">Performance requirements for interlaced PUCCH format </w:t>
      </w:r>
      <w:r>
        <w:rPr>
          <w:lang w:eastAsia="zh-CN"/>
        </w:rPr>
        <w:t>0</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55EA8B47" w14:textId="77777777" w:rsidR="00E335AD" w:rsidRDefault="00E335AD" w:rsidP="00E335AD">
      <w:pPr>
        <w:pStyle w:val="Heading4"/>
      </w:pPr>
      <w:bookmarkStart w:id="12916" w:name="_Toc74916092"/>
      <w:bookmarkStart w:id="12917" w:name="_Toc76114717"/>
      <w:bookmarkStart w:id="12918" w:name="_Toc76544603"/>
      <w:bookmarkStart w:id="12919" w:name="_Toc82536725"/>
      <w:bookmarkStart w:id="12920" w:name="_Toc89953018"/>
      <w:bookmarkStart w:id="12921" w:name="_Toc98766834"/>
      <w:bookmarkStart w:id="12922" w:name="_Toc99703197"/>
      <w:bookmarkStart w:id="12923" w:name="_Toc106206987"/>
      <w:bookmarkStart w:id="12924" w:name="_Toc115080989"/>
      <w:bookmarkStart w:id="12925" w:name="_Toc121999900"/>
      <w:bookmarkStart w:id="12926" w:name="_Toc124154073"/>
      <w:bookmarkStart w:id="12927" w:name="_Toc124154848"/>
      <w:bookmarkStart w:id="12928" w:name="_Toc131560703"/>
      <w:bookmarkStart w:id="12929" w:name="_Toc137394403"/>
      <w:bookmarkStart w:id="12930" w:name="_Toc163475509"/>
      <w:r>
        <w:t>8.3.7.1</w:t>
      </w:r>
      <w:r>
        <w:tab/>
        <w:t>Definition and applicability</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2931" w:name="_Toc74916093"/>
      <w:bookmarkStart w:id="12932" w:name="_Toc76114718"/>
      <w:bookmarkStart w:id="12933" w:name="_Toc76544604"/>
      <w:bookmarkStart w:id="12934" w:name="_Toc82536726"/>
      <w:bookmarkStart w:id="12935" w:name="_Toc89953019"/>
      <w:bookmarkStart w:id="12936" w:name="_Toc98766835"/>
      <w:bookmarkStart w:id="12937" w:name="_Toc99703198"/>
      <w:bookmarkStart w:id="12938" w:name="_Toc106206988"/>
      <w:bookmarkStart w:id="12939" w:name="_Toc115080990"/>
      <w:bookmarkStart w:id="12940" w:name="_Toc121999901"/>
      <w:bookmarkStart w:id="12941" w:name="_Toc124154074"/>
      <w:bookmarkStart w:id="12942" w:name="_Toc124154849"/>
      <w:bookmarkStart w:id="12943" w:name="_Toc131560704"/>
      <w:bookmarkStart w:id="12944" w:name="_Toc137394404"/>
      <w:bookmarkStart w:id="12945" w:name="_Toc163475510"/>
      <w:r>
        <w:t>8.3.7.2</w:t>
      </w:r>
      <w:r>
        <w:tab/>
        <w:t>Minimum Requirement</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2946" w:name="_Toc74916094"/>
      <w:bookmarkStart w:id="12947" w:name="_Toc76114719"/>
      <w:bookmarkStart w:id="12948" w:name="_Toc76544605"/>
      <w:bookmarkStart w:id="12949" w:name="_Toc82536727"/>
      <w:bookmarkStart w:id="12950" w:name="_Toc89953020"/>
      <w:bookmarkStart w:id="12951" w:name="_Toc98766836"/>
      <w:bookmarkStart w:id="12952" w:name="_Toc99703199"/>
      <w:bookmarkStart w:id="12953" w:name="_Toc106206989"/>
      <w:bookmarkStart w:id="12954" w:name="_Toc115080991"/>
      <w:bookmarkStart w:id="12955" w:name="_Toc121999902"/>
      <w:bookmarkStart w:id="12956" w:name="_Toc124154075"/>
      <w:bookmarkStart w:id="12957" w:name="_Toc124154850"/>
      <w:bookmarkStart w:id="12958" w:name="_Toc131560705"/>
      <w:bookmarkStart w:id="12959" w:name="_Toc137394405"/>
      <w:bookmarkStart w:id="12960" w:name="_Toc163475511"/>
      <w:r>
        <w:t>8.3.7.3</w:t>
      </w:r>
      <w:r>
        <w:tab/>
        <w:t>Test purpose</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2961" w:name="_Toc74916095"/>
      <w:bookmarkStart w:id="12962" w:name="_Toc76114720"/>
      <w:bookmarkStart w:id="12963" w:name="_Toc76544606"/>
      <w:bookmarkStart w:id="12964" w:name="_Toc82536728"/>
      <w:bookmarkStart w:id="12965" w:name="_Toc89953021"/>
      <w:bookmarkStart w:id="12966" w:name="_Toc98766837"/>
      <w:bookmarkStart w:id="12967" w:name="_Toc99703200"/>
      <w:bookmarkStart w:id="12968" w:name="_Toc106206990"/>
      <w:bookmarkStart w:id="12969" w:name="_Toc115080992"/>
      <w:bookmarkStart w:id="12970" w:name="_Toc121999903"/>
      <w:bookmarkStart w:id="12971" w:name="_Toc124154076"/>
      <w:bookmarkStart w:id="12972" w:name="_Toc124154851"/>
      <w:bookmarkStart w:id="12973" w:name="_Toc131560706"/>
      <w:bookmarkStart w:id="12974" w:name="_Toc137394406"/>
      <w:bookmarkStart w:id="12975" w:name="_Toc163475512"/>
      <w:r>
        <w:t>8.3.7.4</w:t>
      </w:r>
      <w:r>
        <w:tab/>
        <w:t>Method of test</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138357C1" w14:textId="77777777" w:rsidR="00E335AD" w:rsidRDefault="00E335AD" w:rsidP="00E335AD">
      <w:pPr>
        <w:pStyle w:val="Heading5"/>
      </w:pPr>
      <w:bookmarkStart w:id="12976" w:name="_Toc74916096"/>
      <w:bookmarkStart w:id="12977" w:name="_Toc76114721"/>
      <w:bookmarkStart w:id="12978" w:name="_Toc76544607"/>
      <w:bookmarkStart w:id="12979" w:name="_Toc82536729"/>
      <w:bookmarkStart w:id="12980" w:name="_Toc89953022"/>
      <w:bookmarkStart w:id="12981" w:name="_Toc98766838"/>
      <w:bookmarkStart w:id="12982" w:name="_Toc99703201"/>
      <w:bookmarkStart w:id="12983" w:name="_Toc106206991"/>
      <w:bookmarkStart w:id="12984" w:name="_Toc115080993"/>
      <w:bookmarkStart w:id="12985" w:name="_Toc121999904"/>
      <w:bookmarkStart w:id="12986" w:name="_Toc124154077"/>
      <w:bookmarkStart w:id="12987" w:name="_Toc124154852"/>
      <w:bookmarkStart w:id="12988" w:name="_Toc131560707"/>
      <w:bookmarkStart w:id="12989" w:name="_Toc137394407"/>
      <w:bookmarkStart w:id="12990" w:name="_Toc163475513"/>
      <w:r>
        <w:t>8.3.7.4.1</w:t>
      </w:r>
      <w:r>
        <w:tab/>
        <w:t>Initial conditions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2991" w:name="_Toc74916097"/>
      <w:bookmarkStart w:id="12992" w:name="_Toc76114722"/>
      <w:bookmarkStart w:id="12993" w:name="_Toc76544608"/>
      <w:bookmarkStart w:id="12994" w:name="_Toc82536730"/>
      <w:bookmarkStart w:id="12995" w:name="_Toc89953023"/>
      <w:bookmarkStart w:id="12996" w:name="_Toc98766839"/>
      <w:bookmarkStart w:id="12997" w:name="_Toc99703202"/>
      <w:bookmarkStart w:id="12998" w:name="_Toc106206992"/>
      <w:bookmarkStart w:id="12999" w:name="_Toc115080994"/>
      <w:bookmarkStart w:id="13000" w:name="_Toc121999905"/>
      <w:bookmarkStart w:id="13001" w:name="_Toc124154078"/>
      <w:bookmarkStart w:id="13002" w:name="_Toc124154853"/>
      <w:bookmarkStart w:id="13003" w:name="_Toc131560708"/>
      <w:bookmarkStart w:id="13004" w:name="_Toc137394408"/>
      <w:bookmarkStart w:id="13005" w:name="_Toc163475514"/>
      <w:r>
        <w:t>8.3.7.4.2</w:t>
      </w:r>
      <w:r>
        <w:tab/>
        <w:t>Procedure</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55pt" o:ole="" fillcolor="window">
            <v:imagedata r:id="rId71" o:title=""/>
          </v:shape>
          <o:OLEObject Type="Embed" ProgID="Word.Picture.8" ShapeID="_x0000_i1053" DrawAspect="Content" ObjectID="_1774087849"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3006" w:name="_Toc74916098"/>
      <w:bookmarkStart w:id="13007" w:name="_Toc76114723"/>
      <w:bookmarkStart w:id="13008" w:name="_Toc76544609"/>
      <w:bookmarkStart w:id="13009" w:name="_Toc82536731"/>
      <w:bookmarkStart w:id="13010" w:name="_Toc89953024"/>
      <w:bookmarkStart w:id="13011" w:name="_Toc98766840"/>
      <w:bookmarkStart w:id="13012" w:name="_Toc99703203"/>
      <w:bookmarkStart w:id="13013" w:name="_Toc106206993"/>
      <w:bookmarkStart w:id="13014" w:name="_Toc115080995"/>
      <w:bookmarkStart w:id="13015" w:name="_Toc121999906"/>
      <w:bookmarkStart w:id="13016" w:name="_Toc124154079"/>
      <w:bookmarkStart w:id="13017" w:name="_Toc124154854"/>
      <w:bookmarkStart w:id="13018" w:name="_Toc131560709"/>
      <w:bookmarkStart w:id="13019" w:name="_Toc137394409"/>
      <w:bookmarkStart w:id="13020" w:name="_Toc163475515"/>
      <w:r>
        <w:t>8.3.7.5</w:t>
      </w:r>
      <w:r>
        <w:tab/>
        <w:t>Test Requirement</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p>
    <w:p w14:paraId="59BD520F" w14:textId="77777777" w:rsidR="00E335AD" w:rsidRDefault="00E335AD" w:rsidP="00E335AD">
      <w:pPr>
        <w:pStyle w:val="Heading5"/>
        <w:rPr>
          <w:i/>
          <w:iCs/>
          <w:lang w:eastAsia="zh-CN"/>
        </w:rPr>
      </w:pPr>
      <w:bookmarkStart w:id="13021" w:name="_Toc74916099"/>
      <w:bookmarkStart w:id="13022" w:name="_Toc76114724"/>
      <w:bookmarkStart w:id="13023" w:name="_Toc76544610"/>
      <w:bookmarkStart w:id="13024" w:name="_Toc82536732"/>
      <w:bookmarkStart w:id="13025" w:name="_Toc89953025"/>
      <w:bookmarkStart w:id="13026" w:name="_Toc98766841"/>
      <w:bookmarkStart w:id="13027" w:name="_Toc99703204"/>
      <w:bookmarkStart w:id="13028" w:name="_Toc106206994"/>
      <w:bookmarkStart w:id="13029" w:name="_Toc115080996"/>
      <w:bookmarkStart w:id="13030" w:name="_Toc121999907"/>
      <w:bookmarkStart w:id="13031" w:name="_Toc124154080"/>
      <w:bookmarkStart w:id="13032" w:name="_Toc124154855"/>
      <w:bookmarkStart w:id="13033" w:name="_Toc131560710"/>
      <w:bookmarkStart w:id="13034" w:name="_Toc137394410"/>
      <w:bookmarkStart w:id="13035" w:name="_Toc16347551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3036" w:name="_Toc74916100"/>
      <w:bookmarkStart w:id="13037" w:name="_Toc76114725"/>
      <w:bookmarkStart w:id="13038" w:name="_Toc76544611"/>
      <w:bookmarkStart w:id="13039" w:name="_Toc82536733"/>
      <w:bookmarkStart w:id="13040" w:name="_Toc89953026"/>
      <w:bookmarkStart w:id="13041" w:name="_Toc98766842"/>
      <w:bookmarkStart w:id="13042" w:name="_Toc99703205"/>
      <w:bookmarkStart w:id="13043" w:name="_Toc106206995"/>
      <w:bookmarkStart w:id="13044" w:name="_Toc115080997"/>
      <w:bookmarkStart w:id="13045" w:name="_Toc121999908"/>
      <w:bookmarkStart w:id="13046" w:name="_Toc124154081"/>
      <w:bookmarkStart w:id="13047" w:name="_Toc124154856"/>
      <w:bookmarkStart w:id="13048" w:name="_Toc131560711"/>
      <w:bookmarkStart w:id="13049" w:name="_Toc137394411"/>
      <w:bookmarkStart w:id="13050" w:name="_Toc163475517"/>
      <w:r>
        <w:rPr>
          <w:lang w:val="en-US"/>
        </w:rPr>
        <w:t>8.3.8</w:t>
      </w:r>
      <w:r>
        <w:tab/>
      </w:r>
      <w:r>
        <w:rPr>
          <w:lang w:val="en-US"/>
        </w:rPr>
        <w:t>Performance requirements for interlaced PUCCH format 1</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1ABC808B" w14:textId="77777777" w:rsidR="00E335AD" w:rsidRDefault="00E335AD" w:rsidP="00E335AD">
      <w:pPr>
        <w:pStyle w:val="Heading4"/>
        <w:rPr>
          <w:lang w:val="en-US"/>
        </w:rPr>
      </w:pPr>
      <w:bookmarkStart w:id="13051" w:name="_Toc74916101"/>
      <w:bookmarkStart w:id="13052" w:name="_Toc76114726"/>
      <w:bookmarkStart w:id="13053" w:name="_Toc76544612"/>
      <w:bookmarkStart w:id="13054" w:name="_Toc82536734"/>
      <w:bookmarkStart w:id="13055" w:name="_Toc89953027"/>
      <w:bookmarkStart w:id="13056" w:name="_Toc98766843"/>
      <w:bookmarkStart w:id="13057" w:name="_Toc99703206"/>
      <w:bookmarkStart w:id="13058" w:name="_Toc106206996"/>
      <w:bookmarkStart w:id="13059" w:name="_Toc115080998"/>
      <w:bookmarkStart w:id="13060" w:name="_Toc121999909"/>
      <w:bookmarkStart w:id="13061" w:name="_Toc124154082"/>
      <w:bookmarkStart w:id="13062" w:name="_Toc124154857"/>
      <w:bookmarkStart w:id="13063" w:name="_Toc131560712"/>
      <w:bookmarkStart w:id="13064" w:name="_Toc137394412"/>
      <w:bookmarkStart w:id="13065" w:name="_Toc163475518"/>
      <w:r>
        <w:rPr>
          <w:lang w:val="en-US"/>
        </w:rPr>
        <w:t>8.3.8.1</w:t>
      </w:r>
      <w:r>
        <w:rPr>
          <w:lang w:val="en-US"/>
        </w:rPr>
        <w:tab/>
        <w:t>NACK to ACK detection</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4C9C0E7D" w14:textId="77777777" w:rsidR="00E335AD" w:rsidRDefault="00E335AD" w:rsidP="00E335AD">
      <w:pPr>
        <w:pStyle w:val="Heading5"/>
        <w:rPr>
          <w:lang w:val="en-US"/>
        </w:rPr>
      </w:pPr>
      <w:bookmarkStart w:id="13066" w:name="_Toc74916102"/>
      <w:bookmarkStart w:id="13067" w:name="_Toc76114727"/>
      <w:bookmarkStart w:id="13068" w:name="_Toc76544613"/>
      <w:bookmarkStart w:id="13069" w:name="_Toc82536735"/>
      <w:bookmarkStart w:id="13070" w:name="_Toc89953028"/>
      <w:bookmarkStart w:id="13071" w:name="_Toc98766844"/>
      <w:bookmarkStart w:id="13072" w:name="_Toc99703207"/>
      <w:bookmarkStart w:id="13073" w:name="_Toc106206997"/>
      <w:bookmarkStart w:id="13074" w:name="_Toc115080999"/>
      <w:bookmarkStart w:id="13075" w:name="_Toc121999910"/>
      <w:bookmarkStart w:id="13076" w:name="_Toc124154083"/>
      <w:bookmarkStart w:id="13077" w:name="_Toc124154858"/>
      <w:bookmarkStart w:id="13078" w:name="_Toc131560713"/>
      <w:bookmarkStart w:id="13079" w:name="_Toc137394413"/>
      <w:bookmarkStart w:id="13080" w:name="_Toc163475519"/>
      <w:r>
        <w:rPr>
          <w:lang w:val="en-US"/>
        </w:rPr>
        <w:t>8.3.8.1.1</w:t>
      </w:r>
      <w:r>
        <w:rPr>
          <w:lang w:val="en-US"/>
        </w:rPr>
        <w:tab/>
        <w:t>Definition and applicability</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081" w:name="_Toc74916103"/>
      <w:bookmarkStart w:id="13082" w:name="_Toc76114728"/>
      <w:bookmarkStart w:id="13083" w:name="_Toc76544614"/>
      <w:bookmarkStart w:id="13084" w:name="_Toc82536736"/>
      <w:bookmarkStart w:id="13085" w:name="_Toc89953029"/>
      <w:bookmarkStart w:id="13086" w:name="_Toc98766845"/>
      <w:bookmarkStart w:id="13087" w:name="_Toc99703208"/>
      <w:bookmarkStart w:id="13088" w:name="_Toc106206998"/>
      <w:bookmarkStart w:id="13089" w:name="_Toc115081000"/>
      <w:bookmarkStart w:id="13090" w:name="_Toc121999911"/>
      <w:bookmarkStart w:id="13091" w:name="_Toc124154084"/>
      <w:bookmarkStart w:id="13092" w:name="_Toc124154859"/>
      <w:bookmarkStart w:id="13093" w:name="_Toc131560714"/>
      <w:bookmarkStart w:id="13094" w:name="_Toc137394414"/>
      <w:bookmarkStart w:id="13095" w:name="_Toc163475520"/>
      <w:r>
        <w:rPr>
          <w:lang w:val="en-US"/>
        </w:rPr>
        <w:t>8.3.8.1.2</w:t>
      </w:r>
      <w:r>
        <w:rPr>
          <w:lang w:val="en-US"/>
        </w:rPr>
        <w:tab/>
        <w:t>Minimum Requirement</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096" w:name="_Toc74916104"/>
      <w:bookmarkStart w:id="13097" w:name="_Toc76114729"/>
      <w:bookmarkStart w:id="13098" w:name="_Toc76544615"/>
      <w:bookmarkStart w:id="13099" w:name="_Toc82536737"/>
      <w:bookmarkStart w:id="13100" w:name="_Toc89953030"/>
      <w:bookmarkStart w:id="13101" w:name="_Toc98766846"/>
      <w:bookmarkStart w:id="13102" w:name="_Toc99703209"/>
      <w:bookmarkStart w:id="13103" w:name="_Toc106206999"/>
      <w:bookmarkStart w:id="13104" w:name="_Toc115081001"/>
      <w:bookmarkStart w:id="13105" w:name="_Toc121999912"/>
      <w:bookmarkStart w:id="13106" w:name="_Toc124154085"/>
      <w:bookmarkStart w:id="13107" w:name="_Toc124154860"/>
      <w:bookmarkStart w:id="13108" w:name="_Toc131560715"/>
      <w:bookmarkStart w:id="13109" w:name="_Toc137394415"/>
      <w:bookmarkStart w:id="13110" w:name="_Toc163475521"/>
      <w:r>
        <w:rPr>
          <w:lang w:val="en-US"/>
        </w:rPr>
        <w:t>8.3.8.1.3</w:t>
      </w:r>
      <w:r>
        <w:rPr>
          <w:lang w:val="en-US"/>
        </w:rPr>
        <w:tab/>
        <w:t>Test purpose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111" w:name="_Toc74916105"/>
      <w:bookmarkStart w:id="13112" w:name="_Toc76114730"/>
      <w:bookmarkStart w:id="13113" w:name="_Toc76544616"/>
      <w:bookmarkStart w:id="13114" w:name="_Toc82536738"/>
      <w:bookmarkStart w:id="13115" w:name="_Toc89953031"/>
      <w:bookmarkStart w:id="13116" w:name="_Toc98766847"/>
      <w:bookmarkStart w:id="13117" w:name="_Toc99703210"/>
      <w:bookmarkStart w:id="13118" w:name="_Toc106207000"/>
      <w:bookmarkStart w:id="13119" w:name="_Toc115081002"/>
      <w:bookmarkStart w:id="13120" w:name="_Toc121999913"/>
      <w:bookmarkStart w:id="13121" w:name="_Toc124154086"/>
      <w:bookmarkStart w:id="13122" w:name="_Toc124154861"/>
      <w:bookmarkStart w:id="13123" w:name="_Toc131560716"/>
      <w:bookmarkStart w:id="13124" w:name="_Toc137394416"/>
      <w:bookmarkStart w:id="13125" w:name="_Toc163475522"/>
      <w:r>
        <w:rPr>
          <w:lang w:val="en-US"/>
        </w:rPr>
        <w:t>8.3.8.1.4</w:t>
      </w:r>
      <w:r>
        <w:rPr>
          <w:lang w:val="en-US"/>
        </w:rPr>
        <w:tab/>
        <w:t>Method of test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126" w:name="_Toc74916106"/>
      <w:bookmarkStart w:id="13127" w:name="_Toc76114731"/>
      <w:bookmarkStart w:id="13128" w:name="_Toc76544617"/>
      <w:bookmarkStart w:id="13129" w:name="_Toc82536739"/>
      <w:bookmarkStart w:id="13130" w:name="_Toc89953032"/>
      <w:bookmarkStart w:id="13131" w:name="_Toc98766848"/>
      <w:bookmarkStart w:id="13132" w:name="_Toc99703211"/>
      <w:bookmarkStart w:id="13133" w:name="_Toc106207001"/>
      <w:bookmarkStart w:id="13134" w:name="_Toc115081003"/>
      <w:bookmarkStart w:id="13135" w:name="_Toc121999914"/>
      <w:bookmarkStart w:id="13136" w:name="_Toc124154087"/>
      <w:bookmarkStart w:id="13137" w:name="_Toc124154862"/>
      <w:bookmarkStart w:id="13138" w:name="_Toc131560717"/>
      <w:bookmarkStart w:id="13139" w:name="_Toc137394417"/>
      <w:bookmarkStart w:id="13140" w:name="_Toc163475523"/>
      <w:r>
        <w:rPr>
          <w:lang w:val="en-US"/>
        </w:rPr>
        <w:t>8.3.8.1.5</w:t>
      </w:r>
      <w:r>
        <w:rPr>
          <w:lang w:val="en-US"/>
        </w:rPr>
        <w:tab/>
        <w:t>Test Requirement</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3141" w:name="_Toc74916107"/>
      <w:bookmarkStart w:id="13142" w:name="_Toc76114732"/>
      <w:bookmarkStart w:id="13143" w:name="_Toc76544618"/>
      <w:bookmarkStart w:id="13144" w:name="_Toc82536740"/>
      <w:bookmarkStart w:id="13145" w:name="_Toc89953033"/>
      <w:bookmarkStart w:id="13146" w:name="_Toc98766849"/>
      <w:bookmarkStart w:id="13147" w:name="_Toc99703212"/>
      <w:bookmarkStart w:id="13148" w:name="_Toc106207002"/>
      <w:bookmarkStart w:id="13149" w:name="_Toc115081004"/>
      <w:bookmarkStart w:id="13150" w:name="_Toc121999915"/>
      <w:bookmarkStart w:id="13151" w:name="_Toc124154088"/>
      <w:bookmarkStart w:id="13152" w:name="_Toc124154863"/>
      <w:bookmarkStart w:id="13153" w:name="_Toc131560718"/>
      <w:bookmarkStart w:id="13154" w:name="_Toc137394418"/>
      <w:bookmarkStart w:id="13155" w:name="_Toc163475524"/>
      <w:r>
        <w:rPr>
          <w:lang w:val="en-US"/>
        </w:rPr>
        <w:t>8.3.8.2</w:t>
      </w:r>
      <w:r>
        <w:rPr>
          <w:lang w:val="en-US"/>
        </w:rPr>
        <w:tab/>
        <w:t>ACK missed detection</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04E46C3" w14:textId="77777777" w:rsidR="00E335AD" w:rsidRDefault="00E335AD" w:rsidP="00E335AD">
      <w:pPr>
        <w:pStyle w:val="Heading5"/>
        <w:rPr>
          <w:lang w:val="en-US"/>
        </w:rPr>
      </w:pPr>
      <w:bookmarkStart w:id="13156" w:name="_Toc74916108"/>
      <w:bookmarkStart w:id="13157" w:name="_Toc76114733"/>
      <w:bookmarkStart w:id="13158" w:name="_Toc76544619"/>
      <w:bookmarkStart w:id="13159" w:name="_Toc82536741"/>
      <w:bookmarkStart w:id="13160" w:name="_Toc89953034"/>
      <w:bookmarkStart w:id="13161" w:name="_Toc98766850"/>
      <w:bookmarkStart w:id="13162" w:name="_Toc99703213"/>
      <w:bookmarkStart w:id="13163" w:name="_Toc106207003"/>
      <w:bookmarkStart w:id="13164" w:name="_Toc115081005"/>
      <w:bookmarkStart w:id="13165" w:name="_Toc121999916"/>
      <w:bookmarkStart w:id="13166" w:name="_Toc124154089"/>
      <w:bookmarkStart w:id="13167" w:name="_Toc124154864"/>
      <w:bookmarkStart w:id="13168" w:name="_Toc131560719"/>
      <w:bookmarkStart w:id="13169" w:name="_Toc137394419"/>
      <w:bookmarkStart w:id="13170" w:name="_Toc163475525"/>
      <w:r>
        <w:rPr>
          <w:lang w:val="en-US"/>
        </w:rPr>
        <w:t>8.3.8.2.1</w:t>
      </w:r>
      <w:r>
        <w:rPr>
          <w:lang w:val="en-US"/>
        </w:rPr>
        <w:tab/>
        <w:t>Definition and applicability</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171" w:name="_Toc74916109"/>
      <w:bookmarkStart w:id="13172" w:name="_Toc76114734"/>
      <w:bookmarkStart w:id="13173" w:name="_Toc76544620"/>
      <w:bookmarkStart w:id="13174" w:name="_Toc82536742"/>
      <w:bookmarkStart w:id="13175" w:name="_Toc89953035"/>
      <w:bookmarkStart w:id="13176" w:name="_Toc98766851"/>
      <w:bookmarkStart w:id="13177" w:name="_Toc99703214"/>
      <w:bookmarkStart w:id="13178" w:name="_Toc106207004"/>
      <w:bookmarkStart w:id="13179" w:name="_Toc115081006"/>
      <w:bookmarkStart w:id="13180" w:name="_Toc121999917"/>
      <w:bookmarkStart w:id="13181" w:name="_Toc124154090"/>
      <w:bookmarkStart w:id="13182" w:name="_Toc124154865"/>
      <w:bookmarkStart w:id="13183" w:name="_Toc131560720"/>
      <w:bookmarkStart w:id="13184" w:name="_Toc137394420"/>
      <w:bookmarkStart w:id="13185" w:name="_Toc163475526"/>
      <w:r>
        <w:rPr>
          <w:lang w:val="en-US"/>
        </w:rPr>
        <w:t>8.3.8.2.2</w:t>
      </w:r>
      <w:r>
        <w:rPr>
          <w:lang w:val="en-US"/>
        </w:rPr>
        <w:tab/>
        <w:t>Minimum Requirement</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186" w:name="_Toc74916110"/>
      <w:bookmarkStart w:id="13187" w:name="_Toc76114735"/>
      <w:bookmarkStart w:id="13188" w:name="_Toc76544621"/>
      <w:bookmarkStart w:id="13189" w:name="_Toc82536743"/>
      <w:bookmarkStart w:id="13190" w:name="_Toc89953036"/>
      <w:bookmarkStart w:id="13191" w:name="_Toc98766852"/>
      <w:bookmarkStart w:id="13192" w:name="_Toc99703215"/>
      <w:bookmarkStart w:id="13193" w:name="_Toc106207005"/>
      <w:bookmarkStart w:id="13194" w:name="_Toc115081007"/>
      <w:bookmarkStart w:id="13195" w:name="_Toc121999918"/>
      <w:bookmarkStart w:id="13196" w:name="_Toc124154091"/>
      <w:bookmarkStart w:id="13197" w:name="_Toc124154866"/>
      <w:bookmarkStart w:id="13198" w:name="_Toc131560721"/>
      <w:bookmarkStart w:id="13199" w:name="_Toc137394421"/>
      <w:bookmarkStart w:id="13200" w:name="_Toc163475527"/>
      <w:r>
        <w:rPr>
          <w:lang w:val="en-US"/>
        </w:rPr>
        <w:t>8.3.8.2.3</w:t>
      </w:r>
      <w:r>
        <w:rPr>
          <w:lang w:val="en-US"/>
        </w:rPr>
        <w:tab/>
        <w:t>Test purpose</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201" w:name="_Toc74916111"/>
      <w:bookmarkStart w:id="13202" w:name="_Toc76114736"/>
      <w:bookmarkStart w:id="13203" w:name="_Toc76544622"/>
      <w:bookmarkStart w:id="13204" w:name="_Toc82536744"/>
      <w:bookmarkStart w:id="13205" w:name="_Toc89953037"/>
      <w:bookmarkStart w:id="13206" w:name="_Toc98766853"/>
      <w:bookmarkStart w:id="13207" w:name="_Toc99703216"/>
      <w:bookmarkStart w:id="13208" w:name="_Toc106207006"/>
      <w:bookmarkStart w:id="13209" w:name="_Toc115081008"/>
      <w:bookmarkStart w:id="13210" w:name="_Toc121999919"/>
      <w:bookmarkStart w:id="13211" w:name="_Toc124154092"/>
      <w:bookmarkStart w:id="13212" w:name="_Toc124154867"/>
      <w:bookmarkStart w:id="13213" w:name="_Toc131560722"/>
      <w:bookmarkStart w:id="13214" w:name="_Toc137394422"/>
      <w:bookmarkStart w:id="13215" w:name="_Toc163475528"/>
      <w:r>
        <w:rPr>
          <w:lang w:val="en-US"/>
        </w:rPr>
        <w:t>8.3.8.2.4</w:t>
      </w:r>
      <w:r>
        <w:rPr>
          <w:lang w:val="en-US"/>
        </w:rPr>
        <w:tab/>
        <w:t>Method of test</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216" w:name="_Toc74916112"/>
      <w:bookmarkStart w:id="13217" w:name="_Toc76114737"/>
      <w:bookmarkStart w:id="13218" w:name="_Toc76544623"/>
      <w:bookmarkStart w:id="13219" w:name="_Toc82536745"/>
      <w:bookmarkStart w:id="13220" w:name="_Toc89953038"/>
      <w:bookmarkStart w:id="13221" w:name="_Toc98766854"/>
      <w:bookmarkStart w:id="13222" w:name="_Toc99703217"/>
      <w:bookmarkStart w:id="13223" w:name="_Toc106207007"/>
      <w:bookmarkStart w:id="13224" w:name="_Toc115081009"/>
      <w:bookmarkStart w:id="13225" w:name="_Toc121999920"/>
      <w:bookmarkStart w:id="13226" w:name="_Toc124154093"/>
      <w:bookmarkStart w:id="13227" w:name="_Toc124154868"/>
      <w:bookmarkStart w:id="13228" w:name="_Toc131560723"/>
      <w:bookmarkStart w:id="13229" w:name="_Toc137394423"/>
      <w:bookmarkStart w:id="13230" w:name="_Toc163475529"/>
      <w:r>
        <w:rPr>
          <w:lang w:val="en-US"/>
        </w:rPr>
        <w:t>8.3.8.2.5</w:t>
      </w:r>
      <w:r>
        <w:rPr>
          <w:lang w:val="en-US"/>
        </w:rPr>
        <w:tab/>
        <w:t>Test Requirement</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3231" w:name="_Toc74916113"/>
      <w:bookmarkStart w:id="13232" w:name="_Toc76114738"/>
      <w:bookmarkStart w:id="13233" w:name="_Toc76544624"/>
      <w:bookmarkStart w:id="13234" w:name="_Toc82536746"/>
      <w:bookmarkStart w:id="13235" w:name="_Toc89953039"/>
      <w:bookmarkStart w:id="13236" w:name="_Toc98766855"/>
      <w:bookmarkStart w:id="13237" w:name="_Toc99703218"/>
      <w:bookmarkStart w:id="13238" w:name="_Toc106207008"/>
      <w:bookmarkStart w:id="13239" w:name="_Toc115081010"/>
      <w:bookmarkStart w:id="13240" w:name="_Toc121999921"/>
      <w:bookmarkStart w:id="13241" w:name="_Toc124154094"/>
      <w:bookmarkStart w:id="13242" w:name="_Toc124154869"/>
      <w:bookmarkStart w:id="13243" w:name="_Toc131560724"/>
      <w:bookmarkStart w:id="13244" w:name="_Toc137394424"/>
      <w:bookmarkStart w:id="13245" w:name="_Toc163475530"/>
      <w:r>
        <w:t>8.3.9</w:t>
      </w:r>
      <w:r>
        <w:tab/>
        <w:t>Performance requirements for interlaced PUCCH format 2</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11993EBE" w14:textId="517C5616" w:rsidR="00E335AD" w:rsidRDefault="00E335AD" w:rsidP="00E335AD">
      <w:pPr>
        <w:pStyle w:val="Heading4"/>
      </w:pPr>
      <w:bookmarkStart w:id="13246" w:name="_Toc66701166"/>
      <w:bookmarkStart w:id="13247" w:name="_Toc74916114"/>
      <w:bookmarkStart w:id="13248" w:name="_Toc76114739"/>
      <w:bookmarkStart w:id="13249" w:name="_Toc76544625"/>
      <w:bookmarkStart w:id="13250" w:name="_Toc82536747"/>
      <w:bookmarkStart w:id="13251" w:name="_Toc89953040"/>
      <w:bookmarkStart w:id="13252" w:name="_Toc98766856"/>
      <w:bookmarkStart w:id="13253" w:name="_Toc99703219"/>
      <w:bookmarkStart w:id="13254" w:name="_Toc106207009"/>
      <w:bookmarkStart w:id="13255" w:name="_Toc115081011"/>
      <w:bookmarkStart w:id="13256" w:name="_Toc121999922"/>
      <w:bookmarkStart w:id="13257" w:name="_Toc124154095"/>
      <w:bookmarkStart w:id="13258" w:name="_Toc124154870"/>
      <w:bookmarkStart w:id="13259" w:name="_Toc131560725"/>
      <w:bookmarkStart w:id="13260" w:name="_Toc137394425"/>
      <w:bookmarkStart w:id="13261" w:name="_Toc163475531"/>
      <w:r>
        <w:t>8.3.9.1</w:t>
      </w:r>
      <w:r>
        <w:tab/>
      </w:r>
      <w:bookmarkEnd w:id="13246"/>
      <w:bookmarkEnd w:id="13247"/>
      <w:bookmarkEnd w:id="13248"/>
      <w:bookmarkEnd w:id="13249"/>
      <w:r w:rsidR="00984F37" w:rsidRPr="00C47711">
        <w:t>Definition and applicability</w:t>
      </w:r>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3262" w:name="_Toc66701168"/>
      <w:bookmarkStart w:id="13263" w:name="_Toc74916115"/>
      <w:bookmarkStart w:id="13264" w:name="_Toc76114740"/>
      <w:bookmarkStart w:id="1326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266" w:name="_Toc82536748"/>
      <w:bookmarkStart w:id="13267" w:name="_Toc89953041"/>
      <w:bookmarkStart w:id="13268" w:name="_Toc98766857"/>
      <w:bookmarkStart w:id="13269" w:name="_Toc99703220"/>
      <w:bookmarkStart w:id="13270" w:name="_Toc106207010"/>
      <w:bookmarkStart w:id="13271" w:name="_Toc115081012"/>
      <w:bookmarkStart w:id="13272" w:name="_Toc121999923"/>
      <w:bookmarkStart w:id="13273" w:name="_Toc124154096"/>
      <w:bookmarkStart w:id="13274" w:name="_Toc124154871"/>
      <w:bookmarkStart w:id="13275" w:name="_Toc131560726"/>
      <w:bookmarkStart w:id="13276" w:name="_Toc137394426"/>
      <w:bookmarkStart w:id="13277" w:name="_Toc163475532"/>
      <w:r>
        <w:t>8.3.9.2</w:t>
      </w:r>
      <w:r>
        <w:tab/>
        <w:t>Minimum Requirement</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278" w:name="_Toc66701169"/>
      <w:bookmarkStart w:id="13279" w:name="_Toc74916116"/>
      <w:bookmarkStart w:id="13280" w:name="_Toc76114741"/>
      <w:bookmarkStart w:id="13281" w:name="_Toc76544627"/>
      <w:bookmarkStart w:id="13282" w:name="_Toc82536749"/>
      <w:bookmarkStart w:id="13283" w:name="_Toc89953042"/>
      <w:bookmarkStart w:id="13284" w:name="_Toc98766858"/>
      <w:bookmarkStart w:id="13285" w:name="_Toc99703221"/>
      <w:bookmarkStart w:id="13286" w:name="_Toc106207011"/>
      <w:bookmarkStart w:id="13287" w:name="_Toc115081013"/>
      <w:bookmarkStart w:id="13288" w:name="_Toc121999924"/>
      <w:bookmarkStart w:id="13289" w:name="_Toc124154097"/>
      <w:bookmarkStart w:id="13290" w:name="_Toc124154872"/>
      <w:bookmarkStart w:id="13291" w:name="_Toc131560727"/>
      <w:bookmarkStart w:id="13292" w:name="_Toc137394427"/>
      <w:bookmarkStart w:id="13293" w:name="_Toc163475533"/>
      <w:r>
        <w:t>8.3.9.3</w:t>
      </w:r>
      <w:r>
        <w:tab/>
        <w:t>Test Purpose</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294" w:name="_Toc66701170"/>
      <w:bookmarkStart w:id="13295" w:name="_Toc74916117"/>
      <w:bookmarkStart w:id="13296" w:name="_Toc76114742"/>
      <w:bookmarkStart w:id="13297" w:name="_Toc76544628"/>
      <w:bookmarkStart w:id="13298" w:name="_Toc82536750"/>
      <w:bookmarkStart w:id="13299" w:name="_Toc89953043"/>
      <w:bookmarkStart w:id="13300" w:name="_Toc98766859"/>
      <w:bookmarkStart w:id="13301" w:name="_Toc99703222"/>
      <w:bookmarkStart w:id="13302" w:name="_Toc106207012"/>
      <w:bookmarkStart w:id="13303" w:name="_Toc115081014"/>
      <w:bookmarkStart w:id="13304" w:name="_Toc121999925"/>
      <w:bookmarkStart w:id="13305" w:name="_Toc124154098"/>
      <w:bookmarkStart w:id="13306" w:name="_Toc124154873"/>
      <w:bookmarkStart w:id="13307" w:name="_Toc131560728"/>
      <w:bookmarkStart w:id="13308" w:name="_Toc137394428"/>
      <w:bookmarkStart w:id="13309" w:name="_Toc163475534"/>
      <w:r>
        <w:t>8.3.9.4</w:t>
      </w:r>
      <w:r>
        <w:tab/>
        <w:t>Method of test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5805DF47" w14:textId="77777777" w:rsidR="00E335AD" w:rsidRDefault="00E335AD" w:rsidP="00E335AD">
      <w:pPr>
        <w:pStyle w:val="Heading5"/>
      </w:pPr>
      <w:bookmarkStart w:id="13310" w:name="_Toc74916118"/>
      <w:bookmarkStart w:id="13311" w:name="_Toc76114743"/>
      <w:bookmarkStart w:id="13312" w:name="_Toc76544629"/>
      <w:bookmarkStart w:id="13313" w:name="_Toc82536751"/>
      <w:bookmarkStart w:id="13314" w:name="_Toc89953044"/>
      <w:bookmarkStart w:id="13315" w:name="_Toc98766860"/>
      <w:bookmarkStart w:id="13316" w:name="_Toc99703223"/>
      <w:bookmarkStart w:id="13317" w:name="_Toc106207013"/>
      <w:bookmarkStart w:id="13318" w:name="_Toc115081015"/>
      <w:bookmarkStart w:id="13319" w:name="_Toc121999926"/>
      <w:bookmarkStart w:id="13320" w:name="_Toc124154099"/>
      <w:bookmarkStart w:id="13321" w:name="_Toc124154874"/>
      <w:bookmarkStart w:id="13322" w:name="_Toc131560729"/>
      <w:bookmarkStart w:id="13323" w:name="_Toc137394429"/>
      <w:bookmarkStart w:id="13324" w:name="_Toc163475535"/>
      <w:r>
        <w:t>8.3.9.4.1</w:t>
      </w:r>
      <w:r>
        <w:tab/>
        <w:t>Initial conditions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325" w:name="_Toc74916119"/>
      <w:bookmarkStart w:id="13326" w:name="_Toc76114744"/>
      <w:bookmarkStart w:id="13327" w:name="_Toc76544630"/>
      <w:bookmarkStart w:id="13328" w:name="_Toc82536752"/>
      <w:bookmarkStart w:id="13329" w:name="_Toc89953045"/>
      <w:bookmarkStart w:id="13330" w:name="_Toc98766861"/>
      <w:bookmarkStart w:id="13331" w:name="_Toc99703224"/>
      <w:bookmarkStart w:id="13332" w:name="_Toc106207014"/>
      <w:bookmarkStart w:id="13333" w:name="_Toc115081016"/>
      <w:bookmarkStart w:id="13334" w:name="_Toc121999927"/>
      <w:bookmarkStart w:id="13335" w:name="_Toc124154100"/>
      <w:bookmarkStart w:id="13336" w:name="_Toc124154875"/>
      <w:bookmarkStart w:id="13337" w:name="_Toc131560730"/>
      <w:bookmarkStart w:id="13338" w:name="_Toc137394430"/>
      <w:bookmarkStart w:id="13339" w:name="_Toc163475536"/>
      <w:r>
        <w:t>8.3.9.4.2</w:t>
      </w:r>
      <w:r>
        <w:tab/>
        <w:t>Procedure</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65pt" o:ole="" fillcolor="window">
            <v:imagedata r:id="rId74" o:title=""/>
          </v:shape>
          <o:OLEObject Type="Embed" ProgID="Word.Picture.8" ShapeID="_x0000_i1054" DrawAspect="Content" ObjectID="_1774087850"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3340" w:name="_Toc66701171"/>
      <w:bookmarkStart w:id="13341" w:name="_Toc74916120"/>
      <w:bookmarkStart w:id="13342" w:name="_Toc76114745"/>
      <w:bookmarkStart w:id="13343" w:name="_Toc76544631"/>
      <w:bookmarkStart w:id="13344" w:name="_Toc82536753"/>
      <w:bookmarkStart w:id="13345" w:name="_Toc89953046"/>
      <w:bookmarkStart w:id="13346" w:name="_Toc98766862"/>
      <w:bookmarkStart w:id="13347" w:name="_Toc99703225"/>
      <w:bookmarkStart w:id="13348" w:name="_Toc106207015"/>
      <w:bookmarkStart w:id="13349" w:name="_Toc115081017"/>
      <w:bookmarkStart w:id="13350" w:name="_Toc121999928"/>
      <w:bookmarkStart w:id="13351" w:name="_Toc124154101"/>
      <w:bookmarkStart w:id="13352" w:name="_Toc124154876"/>
      <w:bookmarkStart w:id="13353" w:name="_Toc131560731"/>
      <w:bookmarkStart w:id="13354" w:name="_Toc137394431"/>
      <w:bookmarkStart w:id="13355" w:name="_Toc163475537"/>
      <w:r>
        <w:t>8.3.9.5</w:t>
      </w:r>
      <w:r>
        <w:tab/>
        <w:t>Test requirement</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3356" w:name="_Toc74916121"/>
      <w:bookmarkStart w:id="13357" w:name="_Toc76114746"/>
      <w:bookmarkStart w:id="13358" w:name="_Toc76544632"/>
      <w:bookmarkStart w:id="13359" w:name="_Toc82536754"/>
      <w:bookmarkStart w:id="13360" w:name="_Toc89953047"/>
      <w:bookmarkStart w:id="13361" w:name="_Toc98766863"/>
      <w:bookmarkStart w:id="13362" w:name="_Toc99703226"/>
      <w:bookmarkStart w:id="13363" w:name="_Toc106207016"/>
      <w:bookmarkStart w:id="13364" w:name="_Toc115081018"/>
      <w:bookmarkStart w:id="13365" w:name="_Toc121999929"/>
      <w:bookmarkStart w:id="13366" w:name="_Toc124154102"/>
      <w:bookmarkStart w:id="13367" w:name="_Toc124154877"/>
      <w:bookmarkStart w:id="13368" w:name="_Toc131560732"/>
      <w:bookmarkStart w:id="13369" w:name="_Toc137394432"/>
      <w:bookmarkStart w:id="13370" w:name="_Toc163475538"/>
      <w:r>
        <w:t>8.3.10</w:t>
      </w:r>
      <w:r>
        <w:tab/>
        <w:t>Performance requirements for interlaced PUCCH format 3</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4C373DF8" w14:textId="7556FAD1" w:rsidR="00E335AD" w:rsidRDefault="00E335AD" w:rsidP="00E335AD">
      <w:pPr>
        <w:pStyle w:val="Heading4"/>
      </w:pPr>
      <w:bookmarkStart w:id="13371" w:name="_Toc74916122"/>
      <w:bookmarkStart w:id="13372" w:name="_Toc76114747"/>
      <w:bookmarkStart w:id="13373" w:name="_Toc76544633"/>
      <w:bookmarkStart w:id="13374" w:name="_Toc82536755"/>
      <w:bookmarkStart w:id="13375" w:name="_Toc89953048"/>
      <w:bookmarkStart w:id="13376" w:name="_Toc98766864"/>
      <w:bookmarkStart w:id="13377" w:name="_Toc99703227"/>
      <w:bookmarkStart w:id="13378" w:name="_Toc106207017"/>
      <w:bookmarkStart w:id="13379" w:name="_Toc115081019"/>
      <w:bookmarkStart w:id="13380" w:name="_Toc121999930"/>
      <w:bookmarkStart w:id="13381" w:name="_Toc124154103"/>
      <w:bookmarkStart w:id="13382" w:name="_Toc124154878"/>
      <w:bookmarkStart w:id="13383" w:name="_Toc131560733"/>
      <w:bookmarkStart w:id="13384" w:name="_Toc137394433"/>
      <w:bookmarkStart w:id="13385" w:name="_Toc163475539"/>
      <w:r>
        <w:t>8.3.10.1</w:t>
      </w:r>
      <w:r>
        <w:tab/>
      </w:r>
      <w:bookmarkEnd w:id="13371"/>
      <w:bookmarkEnd w:id="13372"/>
      <w:bookmarkEnd w:id="13373"/>
      <w:r w:rsidR="00984F37" w:rsidRPr="00C47711">
        <w:t>Definition and applicability</w:t>
      </w:r>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3386" w:name="_Toc74916123"/>
      <w:bookmarkStart w:id="13387" w:name="_Toc76114748"/>
      <w:bookmarkStart w:id="1338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389" w:name="_Toc82536756"/>
      <w:bookmarkStart w:id="13390" w:name="_Toc89953049"/>
      <w:bookmarkStart w:id="13391" w:name="_Toc98766865"/>
      <w:bookmarkStart w:id="13392" w:name="_Toc99703228"/>
      <w:bookmarkStart w:id="13393" w:name="_Toc106207018"/>
      <w:bookmarkStart w:id="13394" w:name="_Toc115081020"/>
      <w:bookmarkStart w:id="13395" w:name="_Toc121999931"/>
      <w:bookmarkStart w:id="13396" w:name="_Toc124154104"/>
      <w:bookmarkStart w:id="13397" w:name="_Toc124154879"/>
      <w:bookmarkStart w:id="13398" w:name="_Toc131560734"/>
      <w:bookmarkStart w:id="13399" w:name="_Toc137394434"/>
      <w:bookmarkStart w:id="13400" w:name="_Toc163475540"/>
      <w:r>
        <w:t>8.3.10.2</w:t>
      </w:r>
      <w:r>
        <w:tab/>
        <w:t>Minimum Requirement</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3401" w:name="_Toc74916124"/>
      <w:bookmarkStart w:id="13402" w:name="_Toc76114749"/>
      <w:bookmarkStart w:id="13403" w:name="_Toc76544635"/>
      <w:bookmarkStart w:id="13404" w:name="_Toc82536757"/>
      <w:bookmarkStart w:id="13405" w:name="_Toc89953050"/>
      <w:bookmarkStart w:id="13406" w:name="_Toc98766866"/>
      <w:bookmarkStart w:id="13407" w:name="_Toc99703229"/>
      <w:bookmarkStart w:id="13408" w:name="_Toc106207019"/>
      <w:bookmarkStart w:id="13409" w:name="_Toc115081021"/>
      <w:bookmarkStart w:id="13410" w:name="_Toc121999932"/>
      <w:bookmarkStart w:id="13411" w:name="_Toc124154105"/>
      <w:bookmarkStart w:id="13412" w:name="_Toc124154880"/>
      <w:bookmarkStart w:id="13413" w:name="_Toc131560735"/>
      <w:bookmarkStart w:id="13414" w:name="_Toc137394435"/>
      <w:bookmarkStart w:id="13415" w:name="_Toc163475541"/>
      <w:r>
        <w:t>8.3.10.3</w:t>
      </w:r>
      <w:r>
        <w:tab/>
        <w:t>Test Purpose</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3416" w:name="_Toc74916125"/>
      <w:bookmarkStart w:id="13417" w:name="_Toc76114750"/>
      <w:bookmarkStart w:id="13418" w:name="_Toc76544636"/>
      <w:bookmarkStart w:id="13419" w:name="_Toc82536758"/>
      <w:bookmarkStart w:id="13420" w:name="_Toc89953051"/>
      <w:bookmarkStart w:id="13421" w:name="_Toc98766867"/>
      <w:bookmarkStart w:id="13422" w:name="_Toc99703230"/>
      <w:bookmarkStart w:id="13423" w:name="_Toc106207020"/>
      <w:bookmarkStart w:id="13424" w:name="_Toc115081022"/>
      <w:bookmarkStart w:id="13425" w:name="_Toc121999933"/>
      <w:bookmarkStart w:id="13426" w:name="_Toc124154106"/>
      <w:bookmarkStart w:id="13427" w:name="_Toc124154881"/>
      <w:bookmarkStart w:id="13428" w:name="_Toc131560736"/>
      <w:bookmarkStart w:id="13429" w:name="_Toc137394436"/>
      <w:bookmarkStart w:id="13430" w:name="_Toc163475542"/>
      <w:r>
        <w:t>8.3.10.4</w:t>
      </w:r>
      <w:r>
        <w:tab/>
        <w:t>Method of test</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012C8995" w14:textId="77777777" w:rsidR="00E335AD" w:rsidRDefault="00E335AD" w:rsidP="00E335AD">
      <w:pPr>
        <w:pStyle w:val="Heading5"/>
      </w:pPr>
      <w:bookmarkStart w:id="13431" w:name="_Toc74916126"/>
      <w:bookmarkStart w:id="13432" w:name="_Toc76114751"/>
      <w:bookmarkStart w:id="13433" w:name="_Toc76544637"/>
      <w:bookmarkStart w:id="13434" w:name="_Toc82536759"/>
      <w:bookmarkStart w:id="13435" w:name="_Toc89953052"/>
      <w:bookmarkStart w:id="13436" w:name="_Toc98766868"/>
      <w:bookmarkStart w:id="13437" w:name="_Toc99703231"/>
      <w:bookmarkStart w:id="13438" w:name="_Toc106207021"/>
      <w:bookmarkStart w:id="13439" w:name="_Toc115081023"/>
      <w:bookmarkStart w:id="13440" w:name="_Toc121999934"/>
      <w:bookmarkStart w:id="13441" w:name="_Toc124154107"/>
      <w:bookmarkStart w:id="13442" w:name="_Toc124154882"/>
      <w:bookmarkStart w:id="13443" w:name="_Toc131560737"/>
      <w:bookmarkStart w:id="13444" w:name="_Toc137394437"/>
      <w:bookmarkStart w:id="13445" w:name="_Toc163475543"/>
      <w:r>
        <w:t>8.3.10.4.1</w:t>
      </w:r>
      <w:r>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3446" w:name="_Toc74916127"/>
      <w:bookmarkStart w:id="13447" w:name="_Toc76114752"/>
      <w:bookmarkStart w:id="13448" w:name="_Toc76544638"/>
      <w:bookmarkStart w:id="13449" w:name="_Toc82536760"/>
      <w:bookmarkStart w:id="13450" w:name="_Toc89953053"/>
      <w:bookmarkStart w:id="13451" w:name="_Toc98766869"/>
      <w:bookmarkStart w:id="13452" w:name="_Toc99703232"/>
      <w:bookmarkStart w:id="13453" w:name="_Toc106207022"/>
      <w:bookmarkStart w:id="13454" w:name="_Toc115081024"/>
      <w:bookmarkStart w:id="13455" w:name="_Toc121999935"/>
      <w:bookmarkStart w:id="13456" w:name="_Toc124154108"/>
      <w:bookmarkStart w:id="13457" w:name="_Toc124154883"/>
      <w:bookmarkStart w:id="13458" w:name="_Toc131560738"/>
      <w:bookmarkStart w:id="13459" w:name="_Toc137394438"/>
      <w:bookmarkStart w:id="13460" w:name="_Toc163475544"/>
      <w:r>
        <w:t>8.3.10.4.2</w:t>
      </w:r>
      <w:r>
        <w:tab/>
        <w:t>Procedure</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65pt" o:ole="" fillcolor="window">
            <v:imagedata r:id="rId71" o:title=""/>
          </v:shape>
          <o:OLEObject Type="Embed" ProgID="Word.Picture.8" ShapeID="_x0000_i1055" DrawAspect="Content" ObjectID="_1774087851"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3461" w:name="_Toc74916128"/>
      <w:bookmarkStart w:id="13462" w:name="_Toc76114753"/>
      <w:bookmarkStart w:id="13463" w:name="_Toc76544639"/>
      <w:bookmarkStart w:id="13464" w:name="_Toc82536761"/>
      <w:bookmarkStart w:id="13465" w:name="_Toc89953054"/>
      <w:bookmarkStart w:id="13466" w:name="_Toc98766870"/>
      <w:bookmarkStart w:id="13467" w:name="_Toc99703233"/>
      <w:bookmarkStart w:id="13468" w:name="_Toc106207023"/>
      <w:bookmarkStart w:id="13469" w:name="_Toc115081025"/>
      <w:bookmarkStart w:id="13470" w:name="_Toc121999936"/>
      <w:bookmarkStart w:id="13471" w:name="_Toc124154109"/>
      <w:bookmarkStart w:id="13472" w:name="_Toc124154884"/>
      <w:bookmarkStart w:id="13473" w:name="_Toc131560739"/>
      <w:bookmarkStart w:id="13474" w:name="_Toc137394439"/>
      <w:bookmarkStart w:id="13475" w:name="_Toc163475545"/>
      <w:r>
        <w:t>8.3.10.5</w:t>
      </w:r>
      <w:r>
        <w:tab/>
        <w:t>Test requirement</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3476" w:name="MCCQCTEMPBM_00000053"/>
    <w:bookmarkStart w:id="13477" w:name="MCCQCTEMPBM_00000056"/>
    <w:p w14:paraId="284B12AD" w14:textId="77777777" w:rsidR="00E335AD" w:rsidRDefault="00E335AD" w:rsidP="006F1F81">
      <w:pPr>
        <w:rPr>
          <w:lang w:val="en-US"/>
        </w:rPr>
      </w:pPr>
      <w:r>
        <w:fldChar w:fldCharType="begin"/>
      </w:r>
      <w:r>
        <w:fldChar w:fldCharType="end"/>
      </w:r>
      <w:bookmarkStart w:id="13478" w:name="MCCQCTEMPBM_00000054"/>
      <w:bookmarkStart w:id="13479" w:name="MCCQCTEMPBM_00000057"/>
      <w:bookmarkEnd w:id="13476"/>
      <w:bookmarkEnd w:id="13477"/>
      <w:r>
        <w:fldChar w:fldCharType="begin"/>
      </w:r>
      <w:r>
        <w:fldChar w:fldCharType="end"/>
      </w:r>
      <w:bookmarkStart w:id="13480" w:name="MCCQCTEMPBM_00000055"/>
      <w:bookmarkStart w:id="13481" w:name="MCCQCTEMPBM_00000058"/>
      <w:bookmarkEnd w:id="13478"/>
      <w:bookmarkEnd w:id="13479"/>
      <w:r>
        <w:fldChar w:fldCharType="begin"/>
      </w:r>
      <w:r>
        <w:fldChar w:fldCharType="end"/>
      </w:r>
      <w:bookmarkEnd w:id="13480"/>
      <w:bookmarkEnd w:id="13481"/>
    </w:p>
    <w:p w14:paraId="583F4DBC" w14:textId="77777777" w:rsidR="000E628C" w:rsidRPr="00931575" w:rsidRDefault="000E628C" w:rsidP="000E628C">
      <w:pPr>
        <w:pStyle w:val="Heading3"/>
        <w:rPr>
          <w:lang w:eastAsia="zh-CN"/>
        </w:rPr>
      </w:pPr>
      <w:bookmarkStart w:id="13482" w:name="_Toc121999937"/>
      <w:bookmarkStart w:id="13483" w:name="_Toc124154110"/>
      <w:bookmarkStart w:id="13484" w:name="_Toc124154885"/>
      <w:bookmarkStart w:id="13485" w:name="_Toc131560740"/>
      <w:bookmarkStart w:id="13486" w:name="_Toc137394440"/>
      <w:bookmarkStart w:id="13487" w:name="_Toc163475546"/>
      <w:r w:rsidRPr="00931575">
        <w:t>8.3.</w:t>
      </w:r>
      <w:r>
        <w:t>11</w:t>
      </w:r>
      <w:r w:rsidRPr="00931575">
        <w:tab/>
        <w:t xml:space="preserve">Performance requirements for </w:t>
      </w:r>
      <w:r>
        <w:t>PUCCH sub-slo</w:t>
      </w:r>
      <w:r w:rsidRPr="00350206">
        <w:t>t based</w:t>
      </w:r>
      <w:r>
        <w:t xml:space="preserve"> repetition format 0</w:t>
      </w:r>
      <w:bookmarkEnd w:id="13482"/>
      <w:bookmarkEnd w:id="13483"/>
      <w:bookmarkEnd w:id="13484"/>
      <w:bookmarkEnd w:id="13485"/>
      <w:bookmarkEnd w:id="13486"/>
      <w:bookmarkEnd w:id="13487"/>
    </w:p>
    <w:p w14:paraId="0F95FFF7" w14:textId="77777777" w:rsidR="000E628C" w:rsidRPr="00931575" w:rsidRDefault="000E628C" w:rsidP="000E628C">
      <w:pPr>
        <w:pStyle w:val="Heading4"/>
      </w:pPr>
      <w:bookmarkStart w:id="13488" w:name="_Toc121999938"/>
      <w:bookmarkStart w:id="13489" w:name="_Toc124154111"/>
      <w:bookmarkStart w:id="13490" w:name="_Toc124154886"/>
      <w:bookmarkStart w:id="13491" w:name="_Toc131560741"/>
      <w:bookmarkStart w:id="13492" w:name="_Toc137394441"/>
      <w:bookmarkStart w:id="13493" w:name="_Toc163475547"/>
      <w:r w:rsidRPr="00931575">
        <w:t>8.3.</w:t>
      </w:r>
      <w:r>
        <w:t>11</w:t>
      </w:r>
      <w:r w:rsidRPr="00931575">
        <w:t>.1</w:t>
      </w:r>
      <w:r w:rsidRPr="00931575">
        <w:tab/>
        <w:t>Definition and applicability</w:t>
      </w:r>
      <w:bookmarkEnd w:id="13488"/>
      <w:bookmarkEnd w:id="13489"/>
      <w:bookmarkEnd w:id="13490"/>
      <w:bookmarkEnd w:id="13491"/>
      <w:bookmarkEnd w:id="13492"/>
      <w:bookmarkEnd w:id="13493"/>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3494" w:name="_Toc121999939"/>
      <w:bookmarkStart w:id="13495" w:name="_Toc124154112"/>
      <w:bookmarkStart w:id="13496" w:name="_Toc124154887"/>
      <w:bookmarkStart w:id="13497" w:name="_Toc131560742"/>
      <w:bookmarkStart w:id="13498" w:name="_Toc137394442"/>
      <w:bookmarkStart w:id="13499" w:name="_Toc163475548"/>
      <w:r w:rsidRPr="00931575">
        <w:t>8.3.</w:t>
      </w:r>
      <w:r>
        <w:t>11</w:t>
      </w:r>
      <w:r w:rsidRPr="00931575">
        <w:t>.2</w:t>
      </w:r>
      <w:r w:rsidRPr="00931575">
        <w:tab/>
        <w:t>Minimum Requirement</w:t>
      </w:r>
      <w:bookmarkEnd w:id="13494"/>
      <w:bookmarkEnd w:id="13495"/>
      <w:bookmarkEnd w:id="13496"/>
      <w:bookmarkEnd w:id="13497"/>
      <w:bookmarkEnd w:id="13498"/>
      <w:bookmarkEnd w:id="13499"/>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3500" w:name="_Toc121999940"/>
      <w:bookmarkStart w:id="13501" w:name="_Toc124154113"/>
      <w:bookmarkStart w:id="13502" w:name="_Toc124154888"/>
      <w:bookmarkStart w:id="13503" w:name="_Toc131560743"/>
      <w:bookmarkStart w:id="13504" w:name="_Toc137394443"/>
      <w:bookmarkStart w:id="13505" w:name="_Toc163475549"/>
      <w:r w:rsidRPr="00931575">
        <w:t>8.3.</w:t>
      </w:r>
      <w:r>
        <w:t>11</w:t>
      </w:r>
      <w:r w:rsidRPr="00931575">
        <w:t>.3</w:t>
      </w:r>
      <w:r w:rsidRPr="00931575">
        <w:tab/>
        <w:t>Test purpose</w:t>
      </w:r>
      <w:bookmarkEnd w:id="13500"/>
      <w:bookmarkEnd w:id="13501"/>
      <w:bookmarkEnd w:id="13502"/>
      <w:bookmarkEnd w:id="13503"/>
      <w:bookmarkEnd w:id="13504"/>
      <w:bookmarkEnd w:id="1350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3506" w:name="_Toc121999941"/>
      <w:bookmarkStart w:id="13507" w:name="_Toc124154114"/>
      <w:bookmarkStart w:id="13508" w:name="_Toc124154889"/>
      <w:bookmarkStart w:id="13509" w:name="_Toc131560744"/>
      <w:bookmarkStart w:id="13510" w:name="_Toc137394444"/>
      <w:bookmarkStart w:id="13511" w:name="_Toc163475550"/>
      <w:r w:rsidRPr="00931575">
        <w:lastRenderedPageBreak/>
        <w:t>8.3.</w:t>
      </w:r>
      <w:r>
        <w:t>11</w:t>
      </w:r>
      <w:r w:rsidRPr="00931575">
        <w:t>.4</w:t>
      </w:r>
      <w:r w:rsidRPr="00931575">
        <w:tab/>
        <w:t>Method of test</w:t>
      </w:r>
      <w:bookmarkEnd w:id="13506"/>
      <w:bookmarkEnd w:id="13507"/>
      <w:bookmarkEnd w:id="13508"/>
      <w:bookmarkEnd w:id="13509"/>
      <w:bookmarkEnd w:id="13510"/>
      <w:bookmarkEnd w:id="13511"/>
    </w:p>
    <w:p w14:paraId="43074681" w14:textId="77777777" w:rsidR="000E628C" w:rsidRPr="00931575" w:rsidRDefault="000E628C" w:rsidP="000E628C">
      <w:pPr>
        <w:pStyle w:val="Heading5"/>
      </w:pPr>
      <w:bookmarkStart w:id="13512" w:name="_Toc121999942"/>
      <w:bookmarkStart w:id="13513" w:name="_Toc124154115"/>
      <w:bookmarkStart w:id="13514" w:name="_Toc124154890"/>
      <w:bookmarkStart w:id="13515" w:name="_Toc131560745"/>
      <w:bookmarkStart w:id="13516" w:name="_Toc137394445"/>
      <w:bookmarkStart w:id="13517" w:name="_Toc163475551"/>
      <w:r w:rsidRPr="00931575">
        <w:t>8.3.</w:t>
      </w:r>
      <w:r>
        <w:t>11</w:t>
      </w:r>
      <w:r w:rsidRPr="00931575">
        <w:t>.4.1</w:t>
      </w:r>
      <w:r w:rsidRPr="00931575">
        <w:tab/>
        <w:t>Initial conditions</w:t>
      </w:r>
      <w:bookmarkEnd w:id="13512"/>
      <w:bookmarkEnd w:id="13513"/>
      <w:bookmarkEnd w:id="13514"/>
      <w:bookmarkEnd w:id="13515"/>
      <w:bookmarkEnd w:id="13516"/>
      <w:bookmarkEnd w:id="13517"/>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3518" w:name="_Toc121999943"/>
      <w:bookmarkStart w:id="13519" w:name="_Toc124154116"/>
      <w:bookmarkStart w:id="13520" w:name="_Toc124154891"/>
      <w:bookmarkStart w:id="13521" w:name="_Toc131560746"/>
      <w:bookmarkStart w:id="13522" w:name="_Toc137394446"/>
      <w:bookmarkStart w:id="13523" w:name="_Toc163475552"/>
      <w:r w:rsidRPr="00931575">
        <w:t>8.3.</w:t>
      </w:r>
      <w:r>
        <w:t>11</w:t>
      </w:r>
      <w:r w:rsidRPr="00931575">
        <w:t>.4.2</w:t>
      </w:r>
      <w:r w:rsidRPr="00931575">
        <w:tab/>
        <w:t>Procedure</w:t>
      </w:r>
      <w:bookmarkEnd w:id="13518"/>
      <w:bookmarkEnd w:id="13519"/>
      <w:bookmarkEnd w:id="13520"/>
      <w:bookmarkEnd w:id="13521"/>
      <w:bookmarkEnd w:id="13522"/>
      <w:bookmarkEnd w:id="13523"/>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05pt" o:ole="" fillcolor="window">
            <v:imagedata r:id="rId71" o:title=""/>
          </v:shape>
          <o:OLEObject Type="Embed" ProgID="Word.Picture.8" ShapeID="_x0000_i1056" DrawAspect="Content" ObjectID="_1774087852"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3524" w:name="_Toc121999944"/>
      <w:bookmarkStart w:id="13525" w:name="_Toc124154117"/>
      <w:bookmarkStart w:id="13526" w:name="_Toc124154892"/>
      <w:bookmarkStart w:id="13527" w:name="_Toc131560747"/>
      <w:bookmarkStart w:id="13528" w:name="_Toc137394447"/>
      <w:bookmarkStart w:id="13529" w:name="_Toc163475553"/>
      <w:r w:rsidRPr="00931575">
        <w:t>8.3.</w:t>
      </w:r>
      <w:r>
        <w:t>11</w:t>
      </w:r>
      <w:r w:rsidRPr="00931575">
        <w:t>.5</w:t>
      </w:r>
      <w:r w:rsidRPr="00931575">
        <w:tab/>
        <w:t>Test Requirement</w:t>
      </w:r>
      <w:bookmarkEnd w:id="13524"/>
      <w:bookmarkEnd w:id="13525"/>
      <w:bookmarkEnd w:id="13526"/>
      <w:bookmarkEnd w:id="13527"/>
      <w:bookmarkEnd w:id="13528"/>
      <w:bookmarkEnd w:id="13529"/>
    </w:p>
    <w:p w14:paraId="28FC5743" w14:textId="77777777" w:rsidR="000E628C" w:rsidRPr="00931575" w:rsidRDefault="000E628C" w:rsidP="000E628C">
      <w:pPr>
        <w:pStyle w:val="Heading5"/>
        <w:rPr>
          <w:i/>
          <w:iCs/>
          <w:lang w:eastAsia="zh-CN"/>
        </w:rPr>
      </w:pPr>
      <w:bookmarkStart w:id="13530" w:name="_Toc121999945"/>
      <w:bookmarkStart w:id="13531" w:name="_Toc124154118"/>
      <w:bookmarkStart w:id="13532" w:name="_Toc124154893"/>
      <w:bookmarkStart w:id="13533" w:name="_Toc131560748"/>
      <w:bookmarkStart w:id="13534" w:name="_Toc137394448"/>
      <w:bookmarkStart w:id="13535" w:name="_Toc163475554"/>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3530"/>
      <w:bookmarkEnd w:id="13531"/>
      <w:bookmarkEnd w:id="13532"/>
      <w:bookmarkEnd w:id="13533"/>
      <w:bookmarkEnd w:id="13534"/>
      <w:bookmarkEnd w:id="13535"/>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3536" w:name="_Toc21100192"/>
      <w:bookmarkStart w:id="13537" w:name="_Toc29809990"/>
      <w:bookmarkStart w:id="13538" w:name="_Toc36645383"/>
      <w:bookmarkStart w:id="13539" w:name="_Toc37272437"/>
      <w:bookmarkStart w:id="13540" w:name="_Toc45884683"/>
      <w:bookmarkStart w:id="13541" w:name="_Toc53182715"/>
      <w:bookmarkStart w:id="13542" w:name="_Toc58860499"/>
      <w:bookmarkStart w:id="13543" w:name="_Toc58863003"/>
      <w:bookmarkStart w:id="13544" w:name="_Toc61182988"/>
      <w:bookmarkStart w:id="13545" w:name="_Toc66728303"/>
      <w:bookmarkStart w:id="13546" w:name="_Toc74962138"/>
      <w:bookmarkStart w:id="13547" w:name="_Toc75243048"/>
      <w:bookmarkStart w:id="13548" w:name="_Toc76545394"/>
      <w:bookmarkStart w:id="13549" w:name="_Toc82595497"/>
      <w:bookmarkStart w:id="13550" w:name="_Toc89955528"/>
      <w:bookmarkStart w:id="13551" w:name="_Toc98773955"/>
      <w:bookmarkStart w:id="13552" w:name="_Toc106201716"/>
      <w:bookmarkStart w:id="13553" w:name="_Toc121999946"/>
      <w:bookmarkStart w:id="13554" w:name="_Toc124154119"/>
      <w:bookmarkStart w:id="13555" w:name="_Toc124154894"/>
      <w:bookmarkStart w:id="13556" w:name="_Toc131560749"/>
      <w:bookmarkStart w:id="13557" w:name="_Toc137394449"/>
      <w:bookmarkStart w:id="13558" w:name="_Toc163475555"/>
      <w:r>
        <w:t>8.3.12</w:t>
      </w:r>
      <w:r w:rsidRPr="00E0612F">
        <w:tab/>
        <w:t>Performance requirements PUCCH format 1</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r w:rsidRPr="00E0612F">
        <w:t xml:space="preserve"> with DM-RS bundling</w:t>
      </w:r>
      <w:bookmarkEnd w:id="13553"/>
      <w:bookmarkEnd w:id="13554"/>
      <w:bookmarkEnd w:id="13555"/>
      <w:bookmarkEnd w:id="13556"/>
      <w:bookmarkEnd w:id="13557"/>
      <w:bookmarkEnd w:id="13558"/>
    </w:p>
    <w:p w14:paraId="6A27F372" w14:textId="77777777" w:rsidR="001079E1" w:rsidRPr="00E0612F" w:rsidRDefault="001079E1" w:rsidP="001079E1">
      <w:pPr>
        <w:pStyle w:val="Heading4"/>
      </w:pPr>
      <w:bookmarkStart w:id="13559" w:name="_Toc21100193"/>
      <w:bookmarkStart w:id="13560" w:name="_Toc29809991"/>
      <w:bookmarkStart w:id="13561" w:name="_Toc36645384"/>
      <w:bookmarkStart w:id="13562" w:name="_Toc37272438"/>
      <w:bookmarkStart w:id="13563" w:name="_Toc45884684"/>
      <w:bookmarkStart w:id="13564" w:name="_Toc53182716"/>
      <w:bookmarkStart w:id="13565" w:name="_Toc58860500"/>
      <w:bookmarkStart w:id="13566" w:name="_Toc58863004"/>
      <w:bookmarkStart w:id="13567" w:name="_Toc61182989"/>
      <w:bookmarkStart w:id="13568" w:name="_Toc66728304"/>
      <w:bookmarkStart w:id="13569" w:name="_Toc74962139"/>
      <w:bookmarkStart w:id="13570" w:name="_Toc75243049"/>
      <w:bookmarkStart w:id="13571" w:name="_Toc76545395"/>
      <w:bookmarkStart w:id="13572" w:name="_Toc82595498"/>
      <w:bookmarkStart w:id="13573" w:name="_Toc89955529"/>
      <w:bookmarkStart w:id="13574" w:name="_Toc98773956"/>
      <w:bookmarkStart w:id="13575" w:name="_Toc106201717"/>
      <w:bookmarkStart w:id="13576" w:name="_Toc121999947"/>
      <w:bookmarkStart w:id="13577" w:name="_Toc124154120"/>
      <w:bookmarkStart w:id="13578" w:name="_Toc124154895"/>
      <w:bookmarkStart w:id="13579" w:name="_Toc131560750"/>
      <w:bookmarkStart w:id="13580" w:name="_Toc137394450"/>
      <w:bookmarkStart w:id="13581" w:name="_Toc163475556"/>
      <w:r>
        <w:t>8.3.12</w:t>
      </w:r>
      <w:r w:rsidRPr="00E0612F">
        <w:t>.1</w:t>
      </w:r>
      <w:r w:rsidRPr="00E0612F">
        <w:tab/>
        <w:t>NACK to ACK detection</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9B3537A" w14:textId="77777777" w:rsidR="001079E1" w:rsidRPr="00E0612F" w:rsidRDefault="001079E1" w:rsidP="001079E1">
      <w:pPr>
        <w:pStyle w:val="Heading5"/>
      </w:pPr>
      <w:bookmarkStart w:id="13582" w:name="_Toc21100194"/>
      <w:bookmarkStart w:id="13583" w:name="_Toc29809992"/>
      <w:bookmarkStart w:id="13584" w:name="_Toc36645385"/>
      <w:bookmarkStart w:id="13585" w:name="_Toc37272439"/>
      <w:bookmarkStart w:id="13586" w:name="_Toc45884685"/>
      <w:bookmarkStart w:id="13587" w:name="_Toc53182717"/>
      <w:bookmarkStart w:id="13588" w:name="_Toc58860501"/>
      <w:bookmarkStart w:id="13589" w:name="_Toc58863005"/>
      <w:bookmarkStart w:id="13590" w:name="_Toc61182990"/>
      <w:bookmarkStart w:id="13591" w:name="_Toc66728305"/>
      <w:bookmarkStart w:id="13592" w:name="_Toc74962140"/>
      <w:bookmarkStart w:id="13593" w:name="_Toc75243050"/>
      <w:bookmarkStart w:id="13594" w:name="_Toc76545396"/>
      <w:bookmarkStart w:id="13595" w:name="_Toc82595499"/>
      <w:bookmarkStart w:id="13596" w:name="_Toc89955530"/>
      <w:bookmarkStart w:id="13597" w:name="_Toc98773957"/>
      <w:bookmarkStart w:id="13598" w:name="_Toc106201718"/>
      <w:bookmarkStart w:id="13599" w:name="_Toc121999948"/>
      <w:bookmarkStart w:id="13600" w:name="_Toc124154121"/>
      <w:bookmarkStart w:id="13601" w:name="_Toc124154896"/>
      <w:bookmarkStart w:id="13602" w:name="_Toc131560751"/>
      <w:bookmarkStart w:id="13603" w:name="_Toc137394451"/>
      <w:bookmarkStart w:id="13604" w:name="_Toc163475557"/>
      <w:r>
        <w:t>8.3.12</w:t>
      </w:r>
      <w:r w:rsidRPr="00E0612F">
        <w:t>.1.1</w:t>
      </w:r>
      <w:r w:rsidRPr="00E0612F">
        <w:tab/>
        <w:t>Definition and applicability</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3605"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3606" w:name="_Toc29809993"/>
      <w:bookmarkStart w:id="13607" w:name="_Toc36645386"/>
      <w:bookmarkStart w:id="13608" w:name="_Toc37272440"/>
      <w:bookmarkStart w:id="13609" w:name="_Toc45884686"/>
      <w:bookmarkStart w:id="13610" w:name="_Toc53182718"/>
      <w:bookmarkStart w:id="13611" w:name="_Toc58860502"/>
      <w:bookmarkStart w:id="13612" w:name="_Toc58863006"/>
      <w:bookmarkStart w:id="13613" w:name="_Toc61182991"/>
      <w:bookmarkStart w:id="13614" w:name="_Toc66728306"/>
      <w:bookmarkStart w:id="13615" w:name="_Toc74962141"/>
      <w:bookmarkStart w:id="13616" w:name="_Toc75243051"/>
      <w:bookmarkStart w:id="13617" w:name="_Toc76545397"/>
      <w:bookmarkStart w:id="13618" w:name="_Toc82595500"/>
      <w:bookmarkStart w:id="13619" w:name="_Toc89955531"/>
      <w:bookmarkStart w:id="13620" w:name="_Toc98773958"/>
      <w:bookmarkStart w:id="13621" w:name="_Toc106201719"/>
      <w:bookmarkStart w:id="13622" w:name="_Toc121999949"/>
      <w:bookmarkStart w:id="13623" w:name="_Toc124154122"/>
      <w:bookmarkStart w:id="13624" w:name="_Toc124154897"/>
      <w:bookmarkStart w:id="13625" w:name="_Toc131560752"/>
      <w:bookmarkStart w:id="13626" w:name="_Toc137394452"/>
      <w:bookmarkStart w:id="13627" w:name="_Toc163475558"/>
      <w:r>
        <w:lastRenderedPageBreak/>
        <w:t>8.3.12</w:t>
      </w:r>
      <w:r w:rsidRPr="00E0612F">
        <w:t>.1.2</w:t>
      </w:r>
      <w:r w:rsidRPr="00E0612F">
        <w:tab/>
        <w:t>Minimum Requirement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53D7390A" w14:textId="4FFB4EA0" w:rsidR="00712E15" w:rsidRPr="00E0612F" w:rsidRDefault="00712E15" w:rsidP="00712E15">
      <w:bookmarkStart w:id="13628" w:name="_Toc21100196"/>
      <w:bookmarkStart w:id="13629" w:name="_Toc29809994"/>
      <w:bookmarkStart w:id="13630" w:name="_Toc36645387"/>
      <w:bookmarkStart w:id="13631" w:name="_Toc37272441"/>
      <w:bookmarkStart w:id="13632" w:name="_Toc45884687"/>
      <w:bookmarkStart w:id="13633" w:name="_Toc53182719"/>
      <w:bookmarkStart w:id="13634" w:name="_Toc58860503"/>
      <w:bookmarkStart w:id="13635" w:name="_Toc58863007"/>
      <w:bookmarkStart w:id="13636" w:name="_Toc61182992"/>
      <w:bookmarkStart w:id="13637" w:name="_Toc66728307"/>
      <w:bookmarkStart w:id="13638" w:name="_Toc74962142"/>
      <w:bookmarkStart w:id="13639" w:name="_Toc75243052"/>
      <w:bookmarkStart w:id="13640" w:name="_Toc76545398"/>
      <w:bookmarkStart w:id="13641" w:name="_Toc82595501"/>
      <w:bookmarkStart w:id="13642" w:name="_Toc89955532"/>
      <w:bookmarkStart w:id="13643" w:name="_Toc98773959"/>
      <w:bookmarkStart w:id="13644"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3645" w:name="_Toc121999950"/>
      <w:bookmarkStart w:id="13646" w:name="_Toc124154123"/>
      <w:bookmarkStart w:id="13647" w:name="_Toc124154898"/>
      <w:bookmarkStart w:id="13648" w:name="_Toc131560753"/>
      <w:bookmarkStart w:id="13649" w:name="_Toc137394453"/>
      <w:bookmarkStart w:id="13650" w:name="_Toc163475559"/>
      <w:r>
        <w:t>8.3.12</w:t>
      </w:r>
      <w:r w:rsidRPr="00E0612F">
        <w:t>.1.3</w:t>
      </w:r>
      <w:r w:rsidRPr="00E0612F">
        <w:tab/>
        <w:t>Test purpose</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3651" w:name="_Toc21100197"/>
      <w:bookmarkStart w:id="13652" w:name="_Toc29809995"/>
      <w:bookmarkStart w:id="13653" w:name="_Toc36645388"/>
      <w:bookmarkStart w:id="13654" w:name="_Toc37272442"/>
      <w:bookmarkStart w:id="13655" w:name="_Toc45884688"/>
      <w:bookmarkStart w:id="13656" w:name="_Toc53182720"/>
      <w:bookmarkStart w:id="13657" w:name="_Toc58860504"/>
      <w:bookmarkStart w:id="13658" w:name="_Toc58863008"/>
      <w:bookmarkStart w:id="13659" w:name="_Toc61182993"/>
      <w:bookmarkStart w:id="13660" w:name="_Toc66728308"/>
      <w:bookmarkStart w:id="13661" w:name="_Toc74962143"/>
      <w:bookmarkStart w:id="13662" w:name="_Toc75243053"/>
      <w:bookmarkStart w:id="13663" w:name="_Toc76545399"/>
      <w:bookmarkStart w:id="13664" w:name="_Toc82595502"/>
      <w:bookmarkStart w:id="13665" w:name="_Toc89955533"/>
      <w:bookmarkStart w:id="13666" w:name="_Toc98773960"/>
      <w:bookmarkStart w:id="13667" w:name="_Toc106201721"/>
      <w:bookmarkStart w:id="13668" w:name="_Toc121999951"/>
      <w:bookmarkStart w:id="13669" w:name="_Toc124154124"/>
      <w:bookmarkStart w:id="13670" w:name="_Toc124154899"/>
      <w:bookmarkStart w:id="13671" w:name="_Toc131560754"/>
      <w:bookmarkStart w:id="13672" w:name="_Toc137394454"/>
      <w:bookmarkStart w:id="13673" w:name="_Toc163475560"/>
      <w:r>
        <w:t>8.3.12</w:t>
      </w:r>
      <w:r w:rsidRPr="00E0612F">
        <w:t>.1.4</w:t>
      </w:r>
      <w:r w:rsidRPr="00E0612F">
        <w:tab/>
        <w:t>Method of test</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6F62A6D9" w14:textId="77777777" w:rsidR="001079E1" w:rsidRPr="00E0612F" w:rsidRDefault="001079E1" w:rsidP="001079E1">
      <w:pPr>
        <w:pStyle w:val="Heading6"/>
      </w:pPr>
      <w:bookmarkStart w:id="13674" w:name="_Toc21100198"/>
      <w:bookmarkStart w:id="13675" w:name="_Toc29809996"/>
      <w:bookmarkStart w:id="13676" w:name="_Toc36645389"/>
      <w:bookmarkStart w:id="13677" w:name="_Toc37272443"/>
      <w:bookmarkStart w:id="13678" w:name="_Toc45884689"/>
      <w:bookmarkStart w:id="13679" w:name="_Toc53182721"/>
      <w:bookmarkStart w:id="13680" w:name="_Toc58860505"/>
      <w:bookmarkStart w:id="13681" w:name="_Toc58863009"/>
      <w:bookmarkStart w:id="13682" w:name="_Toc61182994"/>
      <w:bookmarkStart w:id="13683" w:name="_Toc66728309"/>
      <w:bookmarkStart w:id="13684" w:name="_Toc74962144"/>
      <w:bookmarkStart w:id="13685" w:name="_Toc75243054"/>
      <w:bookmarkStart w:id="13686" w:name="_Toc76545400"/>
      <w:bookmarkStart w:id="13687" w:name="_Toc82595503"/>
      <w:bookmarkStart w:id="13688" w:name="_Toc89955534"/>
      <w:bookmarkStart w:id="13689" w:name="_Toc98773961"/>
      <w:bookmarkStart w:id="13690" w:name="_Toc106201722"/>
      <w:bookmarkStart w:id="13691" w:name="_Toc121999952"/>
      <w:bookmarkStart w:id="13692" w:name="_Toc124154125"/>
      <w:bookmarkStart w:id="13693" w:name="_Toc124154900"/>
      <w:bookmarkStart w:id="13694" w:name="_Toc131560755"/>
      <w:bookmarkStart w:id="13695" w:name="_Toc137394455"/>
      <w:bookmarkStart w:id="13696" w:name="_Toc163475561"/>
      <w:r>
        <w:t>8.3.12</w:t>
      </w:r>
      <w:r w:rsidRPr="00E0612F">
        <w:t>.1.4.1</w:t>
      </w:r>
      <w:r w:rsidRPr="00E0612F">
        <w:tab/>
        <w:t>Initial conditions</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3697"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3698" w:name="_Toc29809997"/>
      <w:bookmarkStart w:id="13699" w:name="_Toc36645390"/>
      <w:bookmarkStart w:id="13700" w:name="_Toc37272444"/>
      <w:bookmarkStart w:id="13701" w:name="_Toc45884690"/>
      <w:bookmarkStart w:id="13702" w:name="_Toc53182722"/>
      <w:bookmarkStart w:id="13703" w:name="_Toc58860506"/>
      <w:bookmarkStart w:id="13704" w:name="_Toc58863010"/>
      <w:bookmarkStart w:id="13705" w:name="_Toc61182995"/>
      <w:bookmarkStart w:id="13706" w:name="_Toc66728310"/>
      <w:bookmarkStart w:id="13707" w:name="_Toc74962145"/>
      <w:bookmarkStart w:id="13708" w:name="_Toc75243055"/>
      <w:bookmarkStart w:id="13709" w:name="_Toc76545401"/>
      <w:bookmarkStart w:id="13710" w:name="_Toc82595504"/>
      <w:bookmarkStart w:id="13711" w:name="_Toc89955535"/>
      <w:bookmarkStart w:id="13712" w:name="_Toc98773962"/>
      <w:bookmarkStart w:id="13713" w:name="_Toc106201723"/>
      <w:bookmarkStart w:id="13714" w:name="_Toc121999953"/>
      <w:bookmarkStart w:id="13715" w:name="_Toc124154126"/>
      <w:bookmarkStart w:id="13716" w:name="_Toc124154901"/>
      <w:bookmarkStart w:id="13717" w:name="_Toc131560756"/>
      <w:bookmarkStart w:id="13718" w:name="_Toc137394456"/>
      <w:bookmarkStart w:id="13719" w:name="_Toc163475562"/>
      <w:r>
        <w:t>8.3.12</w:t>
      </w:r>
      <w:r w:rsidRPr="00E0612F">
        <w:t>.1.4.2</w:t>
      </w:r>
      <w:r w:rsidRPr="00E0612F">
        <w:tab/>
        <w:t>Procedure</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3720" w:name="_Toc21100200"/>
      <w:bookmarkStart w:id="13721" w:name="_Toc29809998"/>
      <w:bookmarkStart w:id="13722" w:name="_Toc36645391"/>
      <w:bookmarkStart w:id="13723" w:name="_Toc37272445"/>
      <w:bookmarkStart w:id="13724" w:name="_Toc45884691"/>
      <w:bookmarkStart w:id="13725" w:name="_Toc53182723"/>
      <w:bookmarkStart w:id="13726" w:name="_Toc58860507"/>
      <w:bookmarkStart w:id="13727" w:name="_Toc58863011"/>
      <w:bookmarkStart w:id="13728" w:name="_Toc61182996"/>
      <w:bookmarkStart w:id="13729" w:name="_Toc66728311"/>
      <w:bookmarkStart w:id="13730" w:name="_Toc74962146"/>
      <w:bookmarkStart w:id="13731" w:name="_Toc75243056"/>
      <w:bookmarkStart w:id="13732" w:name="_Toc76545402"/>
      <w:bookmarkStart w:id="13733" w:name="_Toc82595505"/>
      <w:bookmarkStart w:id="13734" w:name="_Toc89955536"/>
      <w:bookmarkStart w:id="13735" w:name="_Toc98773963"/>
      <w:bookmarkStart w:id="13736"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3737" w:name="_Toc121999954"/>
      <w:bookmarkStart w:id="13738" w:name="_Toc124154127"/>
      <w:bookmarkStart w:id="13739" w:name="_Toc124154902"/>
      <w:bookmarkStart w:id="13740" w:name="_Toc131560757"/>
      <w:bookmarkStart w:id="13741" w:name="_Toc137394457"/>
      <w:bookmarkStart w:id="13742" w:name="_Toc163475563"/>
      <w:r>
        <w:rPr>
          <w:lang w:eastAsia="zh-CN"/>
        </w:rPr>
        <w:t>8.3.12</w:t>
      </w:r>
      <w:r w:rsidRPr="00E0612F">
        <w:rPr>
          <w:lang w:eastAsia="zh-CN"/>
        </w:rPr>
        <w:t>.1.5</w:t>
      </w:r>
      <w:r w:rsidRPr="00E0612F">
        <w:rPr>
          <w:lang w:eastAsia="zh-CN"/>
        </w:rPr>
        <w:tab/>
        <w:t>Test Requirement</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2AF785BC" w14:textId="77777777" w:rsidR="001079E1" w:rsidRPr="00E0612F" w:rsidRDefault="001079E1" w:rsidP="001079E1">
      <w:pPr>
        <w:pStyle w:val="Heading6"/>
        <w:rPr>
          <w:lang w:eastAsia="zh-CN"/>
        </w:rPr>
      </w:pPr>
      <w:bookmarkStart w:id="13743" w:name="_Toc121999955"/>
      <w:bookmarkStart w:id="13744" w:name="_Toc124154128"/>
      <w:bookmarkStart w:id="13745" w:name="_Toc124154903"/>
      <w:bookmarkStart w:id="13746" w:name="_Toc131560758"/>
      <w:bookmarkStart w:id="13747" w:name="_Toc137394458"/>
      <w:bookmarkStart w:id="13748" w:name="_Toc163475564"/>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3743"/>
      <w:bookmarkEnd w:id="13744"/>
      <w:bookmarkEnd w:id="13745"/>
      <w:bookmarkEnd w:id="13746"/>
      <w:bookmarkEnd w:id="13747"/>
      <w:bookmarkEnd w:id="13748"/>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3749" w:name="_Toc121999956"/>
            <w:bookmarkStart w:id="13750" w:name="_Toc124154129"/>
            <w:bookmarkStart w:id="13751"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3752" w:name="_Toc131560759"/>
      <w:bookmarkStart w:id="13753" w:name="_Toc137394459"/>
      <w:bookmarkStart w:id="13754" w:name="_Toc163475565"/>
      <w:r>
        <w:rPr>
          <w:lang w:eastAsia="zh-CN"/>
        </w:rPr>
        <w:t>8.3.12</w:t>
      </w:r>
      <w:r w:rsidRPr="00E0612F">
        <w:rPr>
          <w:lang w:eastAsia="zh-CN"/>
        </w:rPr>
        <w:t>.1.5.2</w:t>
      </w:r>
      <w:r w:rsidRPr="00E0612F">
        <w:rPr>
          <w:lang w:eastAsia="zh-CN"/>
        </w:rPr>
        <w:tab/>
        <w:t>Test Requirement for BS type 2-O</w:t>
      </w:r>
      <w:bookmarkEnd w:id="13749"/>
      <w:bookmarkEnd w:id="13750"/>
      <w:bookmarkEnd w:id="13751"/>
      <w:bookmarkEnd w:id="13752"/>
      <w:bookmarkEnd w:id="13753"/>
      <w:bookmarkEnd w:id="1375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3755" w:name="_Toc21100201"/>
            <w:bookmarkStart w:id="13756" w:name="_Toc29809999"/>
            <w:bookmarkStart w:id="13757" w:name="_Toc36645392"/>
            <w:bookmarkStart w:id="13758" w:name="_Toc37272446"/>
            <w:bookmarkStart w:id="13759" w:name="_Toc45884692"/>
            <w:bookmarkStart w:id="13760" w:name="_Toc53182724"/>
            <w:bookmarkStart w:id="13761" w:name="_Toc58860508"/>
            <w:bookmarkStart w:id="13762" w:name="_Toc58863012"/>
            <w:bookmarkStart w:id="13763" w:name="_Toc61182997"/>
            <w:bookmarkStart w:id="13764" w:name="_Toc66728312"/>
            <w:bookmarkStart w:id="13765" w:name="_Toc74962147"/>
            <w:bookmarkStart w:id="13766" w:name="_Toc75243057"/>
            <w:bookmarkStart w:id="13767" w:name="_Toc76545403"/>
            <w:bookmarkStart w:id="13768" w:name="_Toc82595506"/>
            <w:bookmarkStart w:id="13769" w:name="_Toc89955537"/>
            <w:bookmarkStart w:id="13770" w:name="_Toc98773964"/>
            <w:bookmarkStart w:id="13771" w:name="_Toc106201725"/>
            <w:bookmarkStart w:id="13772" w:name="_Toc121999957"/>
            <w:bookmarkStart w:id="13773" w:name="_Toc124154130"/>
            <w:bookmarkStart w:id="13774"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3775" w:name="_Toc131560760"/>
      <w:bookmarkStart w:id="13776" w:name="_Toc137394460"/>
      <w:bookmarkStart w:id="13777" w:name="_Toc163475566"/>
      <w:r>
        <w:t>8.3.12</w:t>
      </w:r>
      <w:r w:rsidRPr="00E0612F">
        <w:t>.2</w:t>
      </w:r>
      <w:r w:rsidRPr="00E0612F">
        <w:tab/>
        <w:t>ACK missed detection</w:t>
      </w:r>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767E2A80" w14:textId="77777777" w:rsidR="001079E1" w:rsidRPr="00E0612F" w:rsidRDefault="001079E1" w:rsidP="001079E1">
      <w:pPr>
        <w:pStyle w:val="Heading5"/>
      </w:pPr>
      <w:bookmarkStart w:id="13778" w:name="_Toc21100202"/>
      <w:bookmarkStart w:id="13779" w:name="_Toc29810000"/>
      <w:bookmarkStart w:id="13780" w:name="_Toc36645393"/>
      <w:bookmarkStart w:id="13781" w:name="_Toc37272447"/>
      <w:bookmarkStart w:id="13782" w:name="_Toc45884693"/>
      <w:bookmarkStart w:id="13783" w:name="_Toc53182725"/>
      <w:bookmarkStart w:id="13784" w:name="_Toc58860509"/>
      <w:bookmarkStart w:id="13785" w:name="_Toc58863013"/>
      <w:bookmarkStart w:id="13786" w:name="_Toc61182998"/>
      <w:bookmarkStart w:id="13787" w:name="_Toc66728313"/>
      <w:bookmarkStart w:id="13788" w:name="_Toc74962148"/>
      <w:bookmarkStart w:id="13789" w:name="_Toc75243058"/>
      <w:bookmarkStart w:id="13790" w:name="_Toc76545404"/>
      <w:bookmarkStart w:id="13791" w:name="_Toc82595507"/>
      <w:bookmarkStart w:id="13792" w:name="_Toc89955538"/>
      <w:bookmarkStart w:id="13793" w:name="_Toc98773965"/>
      <w:bookmarkStart w:id="13794" w:name="_Toc106201726"/>
      <w:bookmarkStart w:id="13795" w:name="_Toc121999958"/>
      <w:bookmarkStart w:id="13796" w:name="_Toc124154131"/>
      <w:bookmarkStart w:id="13797" w:name="_Toc124154906"/>
      <w:bookmarkStart w:id="13798" w:name="_Toc131560761"/>
      <w:bookmarkStart w:id="13799" w:name="_Toc137394461"/>
      <w:bookmarkStart w:id="13800" w:name="_Toc163475567"/>
      <w:r>
        <w:t>8.3.12</w:t>
      </w:r>
      <w:r w:rsidRPr="00E0612F">
        <w:t>.2.1</w:t>
      </w:r>
      <w:r w:rsidRPr="00E0612F">
        <w:tab/>
        <w:t>Definition and applicability</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3801" w:name="_Toc21100203"/>
      <w:bookmarkStart w:id="13802" w:name="_Toc29810001"/>
      <w:bookmarkStart w:id="13803" w:name="_Toc36645394"/>
      <w:bookmarkStart w:id="13804" w:name="_Toc37272448"/>
      <w:bookmarkStart w:id="13805" w:name="_Toc45884694"/>
      <w:bookmarkStart w:id="13806" w:name="_Toc53182726"/>
      <w:bookmarkStart w:id="13807" w:name="_Toc58860510"/>
      <w:bookmarkStart w:id="13808" w:name="_Toc58863014"/>
      <w:bookmarkStart w:id="13809" w:name="_Toc61182999"/>
      <w:bookmarkStart w:id="13810" w:name="_Toc66728314"/>
      <w:bookmarkStart w:id="13811" w:name="_Toc74962149"/>
      <w:bookmarkStart w:id="13812" w:name="_Toc75243059"/>
      <w:bookmarkStart w:id="13813" w:name="_Toc76545405"/>
      <w:bookmarkStart w:id="13814" w:name="_Toc82595508"/>
      <w:bookmarkStart w:id="13815" w:name="_Toc89955539"/>
      <w:bookmarkStart w:id="13816" w:name="_Toc98773966"/>
      <w:bookmarkStart w:id="13817" w:name="_Toc106201727"/>
      <w:bookmarkStart w:id="13818" w:name="_Toc121999959"/>
      <w:bookmarkStart w:id="13819" w:name="_Toc124154132"/>
      <w:bookmarkStart w:id="13820" w:name="_Toc124154907"/>
      <w:bookmarkStart w:id="13821" w:name="_Toc131560762"/>
      <w:bookmarkStart w:id="13822" w:name="_Toc137394462"/>
      <w:bookmarkStart w:id="13823" w:name="_Hlk110206187"/>
      <w:bookmarkStart w:id="13824" w:name="_Toc163475568"/>
      <w:r>
        <w:t>8.3.12</w:t>
      </w:r>
      <w:r w:rsidRPr="00E0612F">
        <w:t>.2.2</w:t>
      </w:r>
      <w:r w:rsidRPr="00E0612F">
        <w:tab/>
        <w:t>Minimum Requirement</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4"/>
    </w:p>
    <w:bookmarkEnd w:id="13823"/>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3825" w:name="_Toc21100204"/>
      <w:bookmarkStart w:id="13826" w:name="_Toc29810002"/>
      <w:bookmarkStart w:id="13827" w:name="_Toc36645395"/>
      <w:bookmarkStart w:id="13828" w:name="_Toc37272449"/>
      <w:bookmarkStart w:id="13829" w:name="_Toc45884695"/>
      <w:bookmarkStart w:id="13830" w:name="_Toc53182727"/>
      <w:bookmarkStart w:id="13831" w:name="_Toc58860511"/>
      <w:bookmarkStart w:id="13832" w:name="_Toc58863015"/>
      <w:bookmarkStart w:id="13833" w:name="_Toc61183000"/>
      <w:bookmarkStart w:id="13834" w:name="_Toc66728315"/>
      <w:bookmarkStart w:id="13835" w:name="_Toc74962150"/>
      <w:bookmarkStart w:id="13836" w:name="_Toc75243060"/>
      <w:bookmarkStart w:id="13837" w:name="_Toc76545406"/>
      <w:bookmarkStart w:id="13838" w:name="_Toc82595509"/>
      <w:bookmarkStart w:id="13839" w:name="_Toc89955540"/>
      <w:bookmarkStart w:id="13840" w:name="_Toc98773967"/>
      <w:bookmarkStart w:id="13841" w:name="_Toc106201728"/>
      <w:bookmarkStart w:id="13842" w:name="_Toc121999960"/>
      <w:bookmarkStart w:id="13843" w:name="_Toc124154133"/>
      <w:bookmarkStart w:id="13844" w:name="_Toc124154908"/>
      <w:bookmarkStart w:id="13845" w:name="_Toc131560763"/>
      <w:bookmarkStart w:id="13846" w:name="_Toc137394463"/>
      <w:bookmarkStart w:id="13847" w:name="_Toc163475569"/>
      <w:r>
        <w:t>8.3.12</w:t>
      </w:r>
      <w:r w:rsidRPr="00E0612F">
        <w:t>.2.3</w:t>
      </w:r>
      <w:r w:rsidRPr="00E0612F">
        <w:tab/>
        <w:t>Test purpose</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3848" w:name="_Toc21100205"/>
      <w:bookmarkStart w:id="13849" w:name="_Toc29810003"/>
      <w:bookmarkStart w:id="13850" w:name="_Toc36645396"/>
      <w:bookmarkStart w:id="13851" w:name="_Toc37272450"/>
      <w:bookmarkStart w:id="13852" w:name="_Toc45884696"/>
      <w:bookmarkStart w:id="13853" w:name="_Toc53182728"/>
      <w:bookmarkStart w:id="13854" w:name="_Toc58860512"/>
      <w:bookmarkStart w:id="13855" w:name="_Toc58863016"/>
      <w:bookmarkStart w:id="13856" w:name="_Toc61183001"/>
      <w:bookmarkStart w:id="13857" w:name="_Toc66728316"/>
      <w:bookmarkStart w:id="13858" w:name="_Toc74962151"/>
      <w:bookmarkStart w:id="13859" w:name="_Toc75243061"/>
      <w:bookmarkStart w:id="13860" w:name="_Toc76545407"/>
      <w:bookmarkStart w:id="13861" w:name="_Toc82595510"/>
      <w:bookmarkStart w:id="13862" w:name="_Toc89955541"/>
      <w:bookmarkStart w:id="13863" w:name="_Toc98773968"/>
      <w:bookmarkStart w:id="13864" w:name="_Toc106201729"/>
      <w:bookmarkStart w:id="13865" w:name="_Toc121999961"/>
      <w:bookmarkStart w:id="13866" w:name="_Toc124154134"/>
      <w:bookmarkStart w:id="13867" w:name="_Toc124154909"/>
      <w:bookmarkStart w:id="13868" w:name="_Toc131560764"/>
      <w:bookmarkStart w:id="13869" w:name="_Toc137394464"/>
      <w:bookmarkStart w:id="13870" w:name="_Toc163475570"/>
      <w:r>
        <w:rPr>
          <w:lang w:eastAsia="zh-CN"/>
        </w:rPr>
        <w:t>8.3.12</w:t>
      </w:r>
      <w:r w:rsidRPr="00E0612F">
        <w:rPr>
          <w:lang w:eastAsia="zh-CN"/>
        </w:rPr>
        <w:t>.2.4</w:t>
      </w:r>
      <w:r w:rsidRPr="00E0612F">
        <w:rPr>
          <w:lang w:eastAsia="zh-CN"/>
        </w:rPr>
        <w:tab/>
        <w:t>Method of test</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05AB581B" w14:textId="77777777" w:rsidR="001079E1" w:rsidRPr="00E0612F" w:rsidRDefault="001079E1" w:rsidP="001079E1">
      <w:pPr>
        <w:pStyle w:val="Heading6"/>
        <w:rPr>
          <w:lang w:eastAsia="zh-CN"/>
        </w:rPr>
      </w:pPr>
      <w:bookmarkStart w:id="13871" w:name="_Toc21100206"/>
      <w:bookmarkStart w:id="13872" w:name="_Toc29810004"/>
      <w:bookmarkStart w:id="13873" w:name="_Toc36645397"/>
      <w:bookmarkStart w:id="13874" w:name="_Toc37272451"/>
      <w:bookmarkStart w:id="13875" w:name="_Toc45884697"/>
      <w:bookmarkStart w:id="13876" w:name="_Toc53182729"/>
      <w:bookmarkStart w:id="13877" w:name="_Toc58860513"/>
      <w:bookmarkStart w:id="13878" w:name="_Toc58863017"/>
      <w:bookmarkStart w:id="13879" w:name="_Toc61183002"/>
      <w:bookmarkStart w:id="13880" w:name="_Toc66728317"/>
      <w:bookmarkStart w:id="13881" w:name="_Toc74962152"/>
      <w:bookmarkStart w:id="13882" w:name="_Toc75243062"/>
      <w:bookmarkStart w:id="13883" w:name="_Toc76545408"/>
      <w:bookmarkStart w:id="13884" w:name="_Toc82595511"/>
      <w:bookmarkStart w:id="13885" w:name="_Toc89955542"/>
      <w:bookmarkStart w:id="13886" w:name="_Toc98773969"/>
      <w:bookmarkStart w:id="13887" w:name="_Toc106201730"/>
      <w:bookmarkStart w:id="13888" w:name="_Toc121999962"/>
      <w:bookmarkStart w:id="13889" w:name="_Toc124154135"/>
      <w:bookmarkStart w:id="13890" w:name="_Toc124154910"/>
      <w:bookmarkStart w:id="13891" w:name="_Toc131560765"/>
      <w:bookmarkStart w:id="13892" w:name="_Toc137394465"/>
      <w:bookmarkStart w:id="13893" w:name="_Toc163475571"/>
      <w:r>
        <w:rPr>
          <w:lang w:eastAsia="zh-CN"/>
        </w:rPr>
        <w:t>8.3.12</w:t>
      </w:r>
      <w:r w:rsidRPr="00E0612F">
        <w:rPr>
          <w:lang w:eastAsia="zh-CN"/>
        </w:rPr>
        <w:t>.2.4.1</w:t>
      </w:r>
      <w:r w:rsidRPr="00E0612F">
        <w:rPr>
          <w:lang w:eastAsia="zh-CN"/>
        </w:rPr>
        <w:tab/>
        <w:t>Initial conditions</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3894"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3895" w:name="_Toc29810005"/>
      <w:bookmarkStart w:id="13896" w:name="_Toc36645398"/>
      <w:bookmarkStart w:id="13897" w:name="_Toc37272452"/>
      <w:bookmarkStart w:id="13898" w:name="_Toc45884698"/>
      <w:bookmarkStart w:id="13899" w:name="_Toc53182730"/>
      <w:bookmarkStart w:id="13900" w:name="_Toc58860514"/>
      <w:bookmarkStart w:id="13901" w:name="_Toc58863018"/>
      <w:bookmarkStart w:id="13902" w:name="_Toc61183003"/>
      <w:bookmarkStart w:id="13903" w:name="_Toc66728318"/>
      <w:bookmarkStart w:id="13904" w:name="_Toc74962153"/>
      <w:bookmarkStart w:id="13905" w:name="_Toc75243063"/>
      <w:bookmarkStart w:id="13906" w:name="_Toc76545409"/>
      <w:bookmarkStart w:id="13907" w:name="_Toc82595512"/>
      <w:bookmarkStart w:id="13908" w:name="_Toc89955543"/>
      <w:bookmarkStart w:id="13909" w:name="_Toc98773970"/>
      <w:bookmarkStart w:id="13910" w:name="_Toc106201731"/>
      <w:bookmarkStart w:id="13911" w:name="_Toc121999963"/>
      <w:bookmarkStart w:id="13912" w:name="_Toc124154136"/>
      <w:bookmarkStart w:id="13913" w:name="_Toc124154911"/>
      <w:bookmarkStart w:id="13914" w:name="_Toc131560766"/>
      <w:bookmarkStart w:id="13915" w:name="_Toc137394466"/>
      <w:bookmarkStart w:id="13916" w:name="_Toc163475572"/>
      <w:r>
        <w:rPr>
          <w:lang w:eastAsia="zh-CN"/>
        </w:rPr>
        <w:t>8.3.12</w:t>
      </w:r>
      <w:r w:rsidRPr="00E0612F">
        <w:rPr>
          <w:lang w:eastAsia="zh-CN"/>
        </w:rPr>
        <w:t>.2.4.2</w:t>
      </w:r>
      <w:r w:rsidRPr="00E0612F">
        <w:rPr>
          <w:lang w:eastAsia="zh-CN"/>
        </w:rPr>
        <w:tab/>
      </w:r>
      <w:r w:rsidRPr="00E0612F">
        <w:t>Procedure</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3917" w:name="_Toc121999964"/>
      <w:bookmarkStart w:id="13918" w:name="_Toc124154137"/>
      <w:bookmarkStart w:id="13919" w:name="_Toc124154912"/>
      <w:bookmarkStart w:id="13920" w:name="_Toc131560767"/>
      <w:bookmarkStart w:id="13921" w:name="_Toc137394467"/>
      <w:bookmarkStart w:id="13922" w:name="_Toc163475573"/>
      <w:r>
        <w:t>8.3.12</w:t>
      </w:r>
      <w:r w:rsidRPr="00E0612F">
        <w:t>.2.5</w:t>
      </w:r>
      <w:r w:rsidRPr="00E0612F">
        <w:tab/>
        <w:t>Test Requirement</w:t>
      </w:r>
      <w:bookmarkEnd w:id="13917"/>
      <w:bookmarkEnd w:id="13918"/>
      <w:bookmarkEnd w:id="13919"/>
      <w:bookmarkEnd w:id="13920"/>
      <w:bookmarkEnd w:id="13921"/>
      <w:bookmarkEnd w:id="13922"/>
    </w:p>
    <w:p w14:paraId="39D6A194" w14:textId="77777777" w:rsidR="001079E1" w:rsidRPr="00E0612F" w:rsidRDefault="001079E1" w:rsidP="001079E1">
      <w:pPr>
        <w:pStyle w:val="Heading6"/>
        <w:rPr>
          <w:lang w:eastAsia="zh-CN"/>
        </w:rPr>
      </w:pPr>
      <w:bookmarkStart w:id="13923" w:name="_Toc121999965"/>
      <w:bookmarkStart w:id="13924" w:name="_Toc124154138"/>
      <w:bookmarkStart w:id="13925" w:name="_Toc124154913"/>
      <w:bookmarkStart w:id="13926" w:name="_Toc131560768"/>
      <w:bookmarkStart w:id="13927" w:name="_Toc137394468"/>
      <w:bookmarkStart w:id="13928" w:name="_Toc163475574"/>
      <w:r>
        <w:rPr>
          <w:lang w:eastAsia="zh-CN"/>
        </w:rPr>
        <w:t>8.3.12</w:t>
      </w:r>
      <w:r w:rsidRPr="00E0612F">
        <w:rPr>
          <w:lang w:eastAsia="zh-CN"/>
        </w:rPr>
        <w:t>.2.5.1</w:t>
      </w:r>
      <w:r w:rsidRPr="00E0612F">
        <w:rPr>
          <w:lang w:eastAsia="zh-CN"/>
        </w:rPr>
        <w:tab/>
        <w:t>Test Requirement for BS type 1-O</w:t>
      </w:r>
      <w:bookmarkEnd w:id="13923"/>
      <w:bookmarkEnd w:id="13924"/>
      <w:bookmarkEnd w:id="13925"/>
      <w:bookmarkEnd w:id="13926"/>
      <w:bookmarkEnd w:id="13927"/>
      <w:bookmarkEnd w:id="13928"/>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3929" w:name="_Toc121999966"/>
            <w:bookmarkStart w:id="13930" w:name="_Toc124154139"/>
            <w:bookmarkStart w:id="13931"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3932" w:name="_Toc131560769"/>
      <w:bookmarkStart w:id="13933" w:name="_Toc137394469"/>
      <w:bookmarkStart w:id="13934" w:name="_Toc163475575"/>
      <w:r>
        <w:rPr>
          <w:lang w:eastAsia="zh-CN"/>
        </w:rPr>
        <w:t>8.3.12</w:t>
      </w:r>
      <w:r w:rsidRPr="00E0612F">
        <w:rPr>
          <w:lang w:eastAsia="zh-CN"/>
        </w:rPr>
        <w:t>.2.5.2</w:t>
      </w:r>
      <w:r w:rsidRPr="00E0612F">
        <w:rPr>
          <w:lang w:eastAsia="zh-CN"/>
        </w:rPr>
        <w:tab/>
        <w:t>Test Requirement for BS type 2-O</w:t>
      </w:r>
      <w:bookmarkEnd w:id="13929"/>
      <w:bookmarkEnd w:id="13930"/>
      <w:bookmarkEnd w:id="13931"/>
      <w:bookmarkEnd w:id="13932"/>
      <w:bookmarkEnd w:id="13933"/>
      <w:bookmarkEnd w:id="1393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3935" w:name="_Toc21100175"/>
            <w:bookmarkStart w:id="13936" w:name="_Toc29809973"/>
            <w:bookmarkStart w:id="13937" w:name="_Toc36645366"/>
            <w:bookmarkStart w:id="13938" w:name="_Toc37272420"/>
            <w:bookmarkStart w:id="13939" w:name="_Toc45884666"/>
            <w:bookmarkStart w:id="13940" w:name="_Toc53182698"/>
            <w:bookmarkStart w:id="13941" w:name="_Toc58860482"/>
            <w:bookmarkStart w:id="13942" w:name="_Toc58862986"/>
            <w:bookmarkStart w:id="13943" w:name="_Toc61182971"/>
            <w:bookmarkStart w:id="13944" w:name="_Toc66728286"/>
            <w:bookmarkStart w:id="13945" w:name="_Toc74962121"/>
            <w:bookmarkStart w:id="13946" w:name="_Toc75243031"/>
            <w:bookmarkStart w:id="13947" w:name="_Toc76545377"/>
            <w:bookmarkStart w:id="13948" w:name="_Toc82595480"/>
            <w:bookmarkStart w:id="13949" w:name="_Toc89955511"/>
            <w:bookmarkStart w:id="13950" w:name="_Toc98773938"/>
            <w:bookmarkStart w:id="13951" w:name="_Toc106201699"/>
            <w:bookmarkStart w:id="13952" w:name="_Toc121999967"/>
            <w:bookmarkStart w:id="13953" w:name="_Toc124154140"/>
            <w:bookmarkStart w:id="13954"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3955" w:name="_Toc131560770"/>
      <w:bookmarkStart w:id="13956" w:name="_Toc137394470"/>
      <w:bookmarkStart w:id="13957" w:name="_Toc163475576"/>
      <w:r>
        <w:lastRenderedPageBreak/>
        <w:t>8.3.13</w:t>
      </w:r>
      <w:r w:rsidRPr="00E0612F">
        <w:tab/>
        <w:t>Performance requirements for PUCCH format 3</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r w:rsidRPr="00E0612F">
        <w:t xml:space="preserve"> with DM-RS bundling</w:t>
      </w:r>
      <w:bookmarkEnd w:id="13952"/>
      <w:bookmarkEnd w:id="13953"/>
      <w:bookmarkEnd w:id="13954"/>
      <w:bookmarkEnd w:id="13955"/>
      <w:bookmarkEnd w:id="13956"/>
      <w:bookmarkEnd w:id="13957"/>
    </w:p>
    <w:p w14:paraId="478D0AB7" w14:textId="77777777" w:rsidR="001079E1" w:rsidRPr="00E0612F" w:rsidRDefault="001079E1" w:rsidP="002C588D">
      <w:pPr>
        <w:pStyle w:val="Heading4"/>
      </w:pPr>
      <w:bookmarkStart w:id="13958" w:name="_Toc21100176"/>
      <w:bookmarkStart w:id="13959" w:name="_Toc29809974"/>
      <w:bookmarkStart w:id="13960" w:name="_Toc36645367"/>
      <w:bookmarkStart w:id="13961" w:name="_Toc37272421"/>
      <w:bookmarkStart w:id="13962" w:name="_Toc45884667"/>
      <w:bookmarkStart w:id="13963" w:name="_Toc53182699"/>
      <w:bookmarkStart w:id="13964" w:name="_Toc58860483"/>
      <w:bookmarkStart w:id="13965" w:name="_Toc58862987"/>
      <w:bookmarkStart w:id="13966" w:name="_Toc61182972"/>
      <w:bookmarkStart w:id="13967" w:name="_Toc66728287"/>
      <w:bookmarkStart w:id="13968" w:name="_Toc74962122"/>
      <w:bookmarkStart w:id="13969" w:name="_Toc75243032"/>
      <w:bookmarkStart w:id="13970" w:name="_Toc76545378"/>
      <w:bookmarkStart w:id="13971" w:name="_Toc82595481"/>
      <w:bookmarkStart w:id="13972" w:name="_Toc89955512"/>
      <w:bookmarkStart w:id="13973" w:name="_Toc98773939"/>
      <w:bookmarkStart w:id="13974" w:name="_Toc106201700"/>
      <w:bookmarkStart w:id="13975" w:name="_Toc121999968"/>
      <w:bookmarkStart w:id="13976" w:name="_Toc124154141"/>
      <w:bookmarkStart w:id="13977" w:name="_Toc124154916"/>
      <w:bookmarkStart w:id="13978" w:name="_Toc131560771"/>
      <w:bookmarkStart w:id="13979" w:name="_Toc137394471"/>
      <w:bookmarkStart w:id="13980" w:name="_Toc163475577"/>
      <w:r>
        <w:t>8.3.13</w:t>
      </w:r>
      <w:r w:rsidRPr="00E0612F">
        <w:t>.1</w:t>
      </w:r>
      <w:r w:rsidRPr="00E0612F">
        <w:tab/>
        <w:t>Definition and applicability</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3981" w:name="_Toc21100177"/>
      <w:bookmarkStart w:id="13982" w:name="_Toc29809975"/>
      <w:bookmarkStart w:id="13983" w:name="_Toc36645368"/>
      <w:bookmarkStart w:id="13984" w:name="_Toc37272422"/>
      <w:bookmarkStart w:id="13985" w:name="_Toc45884668"/>
      <w:bookmarkStart w:id="13986" w:name="_Toc53182700"/>
      <w:bookmarkStart w:id="13987" w:name="_Toc58860484"/>
      <w:bookmarkStart w:id="13988" w:name="_Toc58862988"/>
      <w:bookmarkStart w:id="13989" w:name="_Toc61182973"/>
      <w:bookmarkStart w:id="13990" w:name="_Toc66728288"/>
      <w:bookmarkStart w:id="13991" w:name="_Toc74962123"/>
      <w:bookmarkStart w:id="13992" w:name="_Toc75243033"/>
      <w:bookmarkStart w:id="13993" w:name="_Toc76545379"/>
      <w:bookmarkStart w:id="13994" w:name="_Toc82595482"/>
      <w:bookmarkStart w:id="13995" w:name="_Toc89955513"/>
      <w:bookmarkStart w:id="13996" w:name="_Toc98773940"/>
      <w:bookmarkStart w:id="13997" w:name="_Toc106201701"/>
      <w:bookmarkStart w:id="13998" w:name="_Toc121999969"/>
      <w:bookmarkStart w:id="13999" w:name="_Toc124154142"/>
      <w:bookmarkStart w:id="14000" w:name="_Toc124154917"/>
      <w:bookmarkStart w:id="14001" w:name="_Toc131560772"/>
      <w:bookmarkStart w:id="14002" w:name="_Toc137394472"/>
      <w:bookmarkStart w:id="14003" w:name="_Toc163475578"/>
      <w:r>
        <w:t>8.3.13</w:t>
      </w:r>
      <w:r w:rsidRPr="00E0612F">
        <w:t>.2</w:t>
      </w:r>
      <w:r w:rsidRPr="00E0612F">
        <w:tab/>
        <w:t>Minimum requirement</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4004" w:name="_Toc21100178"/>
      <w:bookmarkStart w:id="14005" w:name="_Toc29809976"/>
      <w:bookmarkStart w:id="14006" w:name="_Toc36645369"/>
      <w:bookmarkStart w:id="14007" w:name="_Toc37272423"/>
      <w:bookmarkStart w:id="14008" w:name="_Toc45884669"/>
      <w:bookmarkStart w:id="14009" w:name="_Toc53182701"/>
      <w:bookmarkStart w:id="14010" w:name="_Toc58860485"/>
      <w:bookmarkStart w:id="14011" w:name="_Toc58862989"/>
      <w:bookmarkStart w:id="14012" w:name="_Toc61182974"/>
      <w:bookmarkStart w:id="14013" w:name="_Toc66728289"/>
      <w:bookmarkStart w:id="14014" w:name="_Toc74962124"/>
      <w:bookmarkStart w:id="14015" w:name="_Toc75243034"/>
      <w:bookmarkStart w:id="14016" w:name="_Toc76545380"/>
      <w:bookmarkStart w:id="14017" w:name="_Toc82595483"/>
      <w:bookmarkStart w:id="14018" w:name="_Toc89955514"/>
      <w:bookmarkStart w:id="14019" w:name="_Toc98773941"/>
      <w:bookmarkStart w:id="14020" w:name="_Toc106201702"/>
      <w:bookmarkStart w:id="14021" w:name="_Toc121999970"/>
      <w:bookmarkStart w:id="14022" w:name="_Toc124154143"/>
      <w:bookmarkStart w:id="14023" w:name="_Toc124154918"/>
      <w:bookmarkStart w:id="14024" w:name="_Toc131560773"/>
      <w:bookmarkStart w:id="14025" w:name="_Toc137394473"/>
      <w:bookmarkStart w:id="14026" w:name="_Toc163475579"/>
      <w:r>
        <w:t>8.3.13</w:t>
      </w:r>
      <w:r w:rsidRPr="00E0612F">
        <w:t>.3</w:t>
      </w:r>
      <w:r w:rsidRPr="00E0612F">
        <w:tab/>
        <w:t>Test purpose</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4027" w:name="_Toc21100179"/>
      <w:bookmarkStart w:id="14028" w:name="_Toc29809977"/>
      <w:bookmarkStart w:id="14029" w:name="_Toc36645370"/>
      <w:bookmarkStart w:id="14030" w:name="_Toc37272424"/>
      <w:bookmarkStart w:id="14031" w:name="_Toc45884670"/>
      <w:bookmarkStart w:id="14032" w:name="_Toc53182702"/>
      <w:bookmarkStart w:id="14033" w:name="_Toc58860486"/>
      <w:bookmarkStart w:id="14034" w:name="_Toc58862990"/>
      <w:bookmarkStart w:id="14035" w:name="_Toc61182975"/>
      <w:bookmarkStart w:id="14036" w:name="_Toc66728290"/>
      <w:bookmarkStart w:id="14037" w:name="_Toc74962125"/>
      <w:bookmarkStart w:id="14038" w:name="_Toc75243035"/>
      <w:bookmarkStart w:id="14039" w:name="_Toc76545381"/>
      <w:bookmarkStart w:id="14040" w:name="_Toc82595484"/>
      <w:bookmarkStart w:id="14041" w:name="_Toc89955515"/>
      <w:bookmarkStart w:id="14042" w:name="_Toc98773942"/>
      <w:bookmarkStart w:id="14043" w:name="_Toc106201703"/>
      <w:bookmarkStart w:id="14044" w:name="_Toc121999971"/>
      <w:bookmarkStart w:id="14045" w:name="_Toc124154144"/>
      <w:bookmarkStart w:id="14046" w:name="_Toc124154919"/>
      <w:bookmarkStart w:id="14047" w:name="_Toc131560774"/>
      <w:bookmarkStart w:id="14048" w:name="_Toc137394474"/>
      <w:bookmarkStart w:id="14049" w:name="_Toc163475580"/>
      <w:r>
        <w:t>8.3.13</w:t>
      </w:r>
      <w:r w:rsidRPr="00E0612F">
        <w:t>.4</w:t>
      </w:r>
      <w:r w:rsidRPr="00E0612F">
        <w:tab/>
        <w:t>Method of test</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09D46490" w14:textId="77777777" w:rsidR="001079E1" w:rsidRPr="00E0612F" w:rsidRDefault="001079E1" w:rsidP="001079E1">
      <w:pPr>
        <w:pStyle w:val="Heading5"/>
      </w:pPr>
      <w:bookmarkStart w:id="14050" w:name="_Toc21100180"/>
      <w:bookmarkStart w:id="14051" w:name="_Toc29809978"/>
      <w:bookmarkStart w:id="14052" w:name="_Toc36645371"/>
      <w:bookmarkStart w:id="14053" w:name="_Toc37272425"/>
      <w:bookmarkStart w:id="14054" w:name="_Toc45884671"/>
      <w:bookmarkStart w:id="14055" w:name="_Toc53182703"/>
      <w:bookmarkStart w:id="14056" w:name="_Toc58860487"/>
      <w:bookmarkStart w:id="14057" w:name="_Toc58862991"/>
      <w:bookmarkStart w:id="14058" w:name="_Toc61182976"/>
      <w:bookmarkStart w:id="14059" w:name="_Toc66728291"/>
      <w:bookmarkStart w:id="14060" w:name="_Toc74962126"/>
      <w:bookmarkStart w:id="14061" w:name="_Toc75243036"/>
      <w:bookmarkStart w:id="14062" w:name="_Toc76545382"/>
      <w:bookmarkStart w:id="14063" w:name="_Toc82595485"/>
      <w:bookmarkStart w:id="14064" w:name="_Toc89955516"/>
      <w:bookmarkStart w:id="14065" w:name="_Toc98773943"/>
      <w:bookmarkStart w:id="14066" w:name="_Toc106201704"/>
      <w:bookmarkStart w:id="14067" w:name="_Toc121999972"/>
      <w:bookmarkStart w:id="14068" w:name="_Toc124154145"/>
      <w:bookmarkStart w:id="14069" w:name="_Toc124154920"/>
      <w:bookmarkStart w:id="14070" w:name="_Toc131560775"/>
      <w:bookmarkStart w:id="14071" w:name="_Toc137394475"/>
      <w:bookmarkStart w:id="14072" w:name="_Toc163475581"/>
      <w:r>
        <w:t>8.3.13</w:t>
      </w:r>
      <w:r w:rsidRPr="00E0612F">
        <w:t>.4.1</w:t>
      </w:r>
      <w:r w:rsidRPr="00E0612F">
        <w:tab/>
        <w:t>Initial conditions</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4073"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4074" w:name="_Toc29809979"/>
      <w:bookmarkStart w:id="14075" w:name="_Toc36645372"/>
      <w:bookmarkStart w:id="14076" w:name="_Toc37272426"/>
      <w:bookmarkStart w:id="14077" w:name="_Toc45884672"/>
      <w:bookmarkStart w:id="14078" w:name="_Toc53182704"/>
      <w:bookmarkStart w:id="14079" w:name="_Toc58860488"/>
      <w:bookmarkStart w:id="14080" w:name="_Toc58862992"/>
      <w:bookmarkStart w:id="14081" w:name="_Toc61182977"/>
      <w:bookmarkStart w:id="14082" w:name="_Toc66728292"/>
      <w:bookmarkStart w:id="14083" w:name="_Toc74962127"/>
      <w:bookmarkStart w:id="14084" w:name="_Toc75243037"/>
      <w:bookmarkStart w:id="14085" w:name="_Toc76545383"/>
      <w:bookmarkStart w:id="14086" w:name="_Toc82595486"/>
      <w:bookmarkStart w:id="14087" w:name="_Toc89955517"/>
      <w:bookmarkStart w:id="14088" w:name="_Toc98773944"/>
      <w:bookmarkStart w:id="14089" w:name="_Toc106201705"/>
      <w:bookmarkStart w:id="14090" w:name="_Toc121999973"/>
      <w:bookmarkStart w:id="14091" w:name="_Toc124154146"/>
      <w:bookmarkStart w:id="14092" w:name="_Toc124154921"/>
      <w:bookmarkStart w:id="14093" w:name="_Toc131560776"/>
      <w:bookmarkStart w:id="14094" w:name="_Toc137394476"/>
      <w:bookmarkStart w:id="14095" w:name="_Toc163475582"/>
      <w:r>
        <w:t>8.3.13</w:t>
      </w:r>
      <w:r w:rsidRPr="00E0612F">
        <w:t>.4.2</w:t>
      </w:r>
      <w:r w:rsidRPr="00E0612F">
        <w:tab/>
        <w:t>Procedure</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4096" w:name="_Toc21100182"/>
      <w:bookmarkStart w:id="14097" w:name="_Toc29809980"/>
      <w:bookmarkStart w:id="14098" w:name="_Toc36645373"/>
      <w:bookmarkStart w:id="14099" w:name="_Toc37272427"/>
      <w:bookmarkStart w:id="14100" w:name="_Toc45884673"/>
      <w:bookmarkStart w:id="14101" w:name="_Toc53182705"/>
      <w:bookmarkStart w:id="14102" w:name="_Toc58860489"/>
      <w:bookmarkStart w:id="14103" w:name="_Toc58862993"/>
      <w:bookmarkStart w:id="14104" w:name="_Toc61182978"/>
      <w:bookmarkStart w:id="14105" w:name="_Toc66728293"/>
      <w:bookmarkStart w:id="14106" w:name="_Toc74962128"/>
      <w:bookmarkStart w:id="14107" w:name="_Toc75243038"/>
      <w:bookmarkStart w:id="14108" w:name="_Toc76545384"/>
      <w:bookmarkStart w:id="14109" w:name="_Toc82595487"/>
      <w:bookmarkStart w:id="14110" w:name="_Toc89955518"/>
      <w:bookmarkStart w:id="14111" w:name="_Toc98773945"/>
      <w:bookmarkStart w:id="14112" w:name="_Toc106201706"/>
    </w:p>
    <w:p w14:paraId="3CE0D02C" w14:textId="77777777" w:rsidR="001079E1" w:rsidRPr="00E0612F" w:rsidRDefault="001079E1" w:rsidP="001079E1">
      <w:pPr>
        <w:pStyle w:val="Heading4"/>
      </w:pPr>
      <w:bookmarkStart w:id="14113" w:name="_Toc121999974"/>
      <w:bookmarkStart w:id="14114" w:name="_Toc124154147"/>
      <w:bookmarkStart w:id="14115" w:name="_Toc124154922"/>
      <w:bookmarkStart w:id="14116" w:name="_Toc131560777"/>
      <w:bookmarkStart w:id="14117" w:name="_Toc137394477"/>
      <w:bookmarkStart w:id="14118" w:name="_Toc163475583"/>
      <w:r>
        <w:lastRenderedPageBreak/>
        <w:t>8.3.13</w:t>
      </w:r>
      <w:r w:rsidRPr="00E0612F">
        <w:t>.5</w:t>
      </w:r>
      <w:r w:rsidRPr="00E0612F">
        <w:tab/>
        <w:t>Test requirement</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179EFADC" w14:textId="77777777" w:rsidR="001079E1" w:rsidRPr="00E0612F" w:rsidRDefault="001079E1" w:rsidP="001079E1">
      <w:pPr>
        <w:pStyle w:val="Heading5"/>
        <w:rPr>
          <w:lang w:eastAsia="zh-CN"/>
        </w:rPr>
      </w:pPr>
      <w:bookmarkStart w:id="14119" w:name="_Toc121999975"/>
      <w:bookmarkStart w:id="14120" w:name="_Toc124154148"/>
      <w:bookmarkStart w:id="14121" w:name="_Toc124154923"/>
      <w:bookmarkStart w:id="14122" w:name="_Toc131560778"/>
      <w:bookmarkStart w:id="14123" w:name="_Toc137394478"/>
      <w:bookmarkStart w:id="14124" w:name="_Toc163475584"/>
      <w:r>
        <w:rPr>
          <w:lang w:eastAsia="zh-CN"/>
        </w:rPr>
        <w:t>8.3.13</w:t>
      </w:r>
      <w:r w:rsidRPr="00E0612F">
        <w:rPr>
          <w:lang w:eastAsia="zh-CN"/>
        </w:rPr>
        <w:t>.5.1</w:t>
      </w:r>
      <w:r w:rsidRPr="00E0612F">
        <w:rPr>
          <w:lang w:eastAsia="zh-CN"/>
        </w:rPr>
        <w:tab/>
        <w:t>Test Requirement for BS type 1-O</w:t>
      </w:r>
      <w:bookmarkEnd w:id="14119"/>
      <w:bookmarkEnd w:id="14120"/>
      <w:bookmarkEnd w:id="14121"/>
      <w:bookmarkEnd w:id="14122"/>
      <w:bookmarkEnd w:id="14123"/>
      <w:bookmarkEnd w:id="14124"/>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4125" w:name="_Toc121999976"/>
            <w:bookmarkStart w:id="14126" w:name="_Toc124154149"/>
            <w:bookmarkStart w:id="14127"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4128" w:name="_Toc131560779"/>
      <w:bookmarkStart w:id="14129" w:name="_Toc137394479"/>
      <w:bookmarkStart w:id="14130" w:name="_Toc163475585"/>
      <w:r>
        <w:rPr>
          <w:lang w:eastAsia="zh-CN"/>
        </w:rPr>
        <w:t>8.3.13</w:t>
      </w:r>
      <w:r w:rsidRPr="00E0612F">
        <w:rPr>
          <w:lang w:eastAsia="zh-CN"/>
        </w:rPr>
        <w:t>.5.2</w:t>
      </w:r>
      <w:r w:rsidRPr="00E0612F">
        <w:rPr>
          <w:lang w:eastAsia="zh-CN"/>
        </w:rPr>
        <w:tab/>
        <w:t>Test Requirement for BS type 2-O</w:t>
      </w:r>
      <w:bookmarkEnd w:id="14125"/>
      <w:bookmarkEnd w:id="14126"/>
      <w:bookmarkEnd w:id="14127"/>
      <w:bookmarkEnd w:id="14128"/>
      <w:bookmarkEnd w:id="14129"/>
      <w:bookmarkEnd w:id="1413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4131" w:name="_Toc21103058"/>
            <w:bookmarkStart w:id="14132" w:name="_Toc29810907"/>
            <w:bookmarkStart w:id="14133" w:name="_Toc36636267"/>
            <w:bookmarkStart w:id="14134" w:name="_Toc37273213"/>
            <w:bookmarkStart w:id="14135" w:name="_Toc45886301"/>
            <w:bookmarkStart w:id="14136" w:name="_Toc53183346"/>
            <w:bookmarkStart w:id="14137" w:name="_Toc58916055"/>
            <w:bookmarkStart w:id="14138" w:name="_Toc58918236"/>
            <w:bookmarkStart w:id="14139" w:name="_Toc66694106"/>
            <w:bookmarkStart w:id="14140" w:name="_Toc74916129"/>
            <w:bookmarkStart w:id="14141" w:name="_Toc76114754"/>
            <w:bookmarkStart w:id="14142" w:name="_Toc76544640"/>
            <w:bookmarkStart w:id="14143" w:name="_Toc82536762"/>
            <w:bookmarkStart w:id="14144" w:name="_Toc89953055"/>
            <w:bookmarkStart w:id="14145" w:name="_Toc98766871"/>
            <w:bookmarkStart w:id="14146" w:name="_Toc99703234"/>
            <w:bookmarkStart w:id="14147" w:name="_Toc106207024"/>
            <w:bookmarkStart w:id="14148" w:name="_Toc115081026"/>
            <w:bookmarkStart w:id="14149" w:name="_Toc121999977"/>
            <w:bookmarkStart w:id="14150" w:name="_Toc124154150"/>
            <w:bookmarkStart w:id="14151"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4152" w:name="_Toc131560780"/>
      <w:bookmarkStart w:id="14153" w:name="_Toc137394480"/>
      <w:bookmarkStart w:id="14154" w:name="_Toc163475586"/>
      <w:r w:rsidRPr="00931575">
        <w:lastRenderedPageBreak/>
        <w:t>8.4</w:t>
      </w:r>
      <w:r w:rsidRPr="00931575">
        <w:tab/>
        <w:t>OTA performance requirements for PRACH</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10B5FE76" w14:textId="77777777" w:rsidR="00C45907" w:rsidRPr="00931575" w:rsidRDefault="00C45907" w:rsidP="00C45907">
      <w:pPr>
        <w:pStyle w:val="Heading3"/>
      </w:pPr>
      <w:bookmarkStart w:id="14155" w:name="_Toc21103059"/>
      <w:bookmarkStart w:id="14156" w:name="_Toc29810908"/>
      <w:bookmarkStart w:id="14157" w:name="_Toc36636268"/>
      <w:bookmarkStart w:id="14158" w:name="_Toc37273214"/>
      <w:bookmarkStart w:id="14159" w:name="_Toc45886302"/>
      <w:bookmarkStart w:id="14160" w:name="_Toc53183347"/>
      <w:bookmarkStart w:id="14161" w:name="_Toc58916056"/>
      <w:bookmarkStart w:id="14162" w:name="_Toc58918237"/>
      <w:bookmarkStart w:id="14163" w:name="_Toc66694107"/>
      <w:bookmarkStart w:id="14164" w:name="_Toc74916130"/>
      <w:bookmarkStart w:id="14165" w:name="_Toc76114755"/>
      <w:bookmarkStart w:id="14166" w:name="_Toc76544641"/>
      <w:bookmarkStart w:id="14167" w:name="_Toc82536763"/>
      <w:bookmarkStart w:id="14168" w:name="_Toc89953056"/>
      <w:bookmarkStart w:id="14169" w:name="_Toc98766872"/>
      <w:bookmarkStart w:id="14170" w:name="_Toc99703235"/>
      <w:bookmarkStart w:id="14171" w:name="_Toc106207025"/>
      <w:bookmarkStart w:id="14172" w:name="_Toc115081027"/>
      <w:bookmarkStart w:id="14173" w:name="_Toc121999978"/>
      <w:bookmarkStart w:id="14174" w:name="_Toc124154151"/>
      <w:bookmarkStart w:id="14175" w:name="_Toc124154926"/>
      <w:bookmarkStart w:id="14176" w:name="_Toc131560781"/>
      <w:bookmarkStart w:id="14177" w:name="_Toc137394481"/>
      <w:bookmarkStart w:id="14178" w:name="_Toc163475587"/>
      <w:r w:rsidRPr="00931575">
        <w:t>8.4.1</w:t>
      </w:r>
      <w:r w:rsidRPr="00931575">
        <w:tab/>
        <w:t>PRACH false alarm probability and missed detection</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30EFAE30" w14:textId="77777777" w:rsidR="00C45907" w:rsidRPr="00931575" w:rsidRDefault="00C45907" w:rsidP="00C45907">
      <w:pPr>
        <w:pStyle w:val="Heading4"/>
        <w:rPr>
          <w:lang w:eastAsia="zh-CN"/>
        </w:rPr>
      </w:pPr>
      <w:bookmarkStart w:id="14179" w:name="_Toc21103060"/>
      <w:bookmarkStart w:id="14180" w:name="_Toc29810909"/>
      <w:bookmarkStart w:id="14181" w:name="_Toc36636269"/>
      <w:bookmarkStart w:id="14182" w:name="_Toc37273215"/>
      <w:bookmarkStart w:id="14183" w:name="_Toc45886303"/>
      <w:bookmarkStart w:id="14184" w:name="_Toc53183348"/>
      <w:bookmarkStart w:id="14185" w:name="_Toc58916057"/>
      <w:bookmarkStart w:id="14186" w:name="_Toc58918238"/>
      <w:bookmarkStart w:id="14187" w:name="_Toc66694108"/>
      <w:bookmarkStart w:id="14188" w:name="_Toc74916131"/>
      <w:bookmarkStart w:id="14189" w:name="_Toc76114756"/>
      <w:bookmarkStart w:id="14190" w:name="_Toc76544642"/>
      <w:bookmarkStart w:id="14191" w:name="_Toc82536764"/>
      <w:bookmarkStart w:id="14192" w:name="_Toc89953057"/>
      <w:bookmarkStart w:id="14193" w:name="_Toc98766873"/>
      <w:bookmarkStart w:id="14194" w:name="_Toc99703236"/>
      <w:bookmarkStart w:id="14195" w:name="_Toc106207026"/>
      <w:bookmarkStart w:id="14196" w:name="_Toc115081028"/>
      <w:bookmarkStart w:id="14197" w:name="_Toc121999979"/>
      <w:bookmarkStart w:id="14198" w:name="_Toc124154152"/>
      <w:bookmarkStart w:id="14199" w:name="_Toc124154927"/>
      <w:bookmarkStart w:id="14200" w:name="_Toc131560782"/>
      <w:bookmarkStart w:id="14201" w:name="_Toc137394482"/>
      <w:bookmarkStart w:id="14202" w:name="_Toc163475588"/>
      <w:r w:rsidRPr="00931575">
        <w:t>8.4.1.1</w:t>
      </w:r>
      <w:r w:rsidRPr="00931575">
        <w:tab/>
        <w:t>Definition and applicability</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4203" w:name="_Toc21103061"/>
            <w:bookmarkStart w:id="14204" w:name="_Toc29810910"/>
            <w:bookmarkStart w:id="14205"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4206" w:name="_Toc37273216"/>
      <w:bookmarkStart w:id="14207" w:name="_Toc45886304"/>
      <w:bookmarkStart w:id="14208" w:name="_Toc53183349"/>
      <w:bookmarkStart w:id="14209" w:name="_Toc58916058"/>
      <w:bookmarkStart w:id="14210" w:name="_Toc58918239"/>
      <w:bookmarkStart w:id="14211" w:name="_Toc66694109"/>
      <w:bookmarkStart w:id="14212" w:name="_Toc74916132"/>
      <w:bookmarkStart w:id="14213" w:name="_Toc76114757"/>
      <w:bookmarkStart w:id="14214" w:name="_Toc76544643"/>
      <w:bookmarkStart w:id="14215" w:name="_Toc82536765"/>
      <w:bookmarkStart w:id="14216" w:name="_Toc89953058"/>
      <w:bookmarkStart w:id="14217" w:name="_Toc98766874"/>
      <w:bookmarkStart w:id="14218"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4219" w:name="_Toc106207027"/>
      <w:bookmarkStart w:id="14220" w:name="_Toc115081029"/>
      <w:bookmarkStart w:id="14221" w:name="_Toc121999980"/>
      <w:bookmarkStart w:id="14222" w:name="_Toc124154153"/>
      <w:bookmarkStart w:id="14223" w:name="_Toc124154928"/>
      <w:bookmarkStart w:id="14224" w:name="_Toc131560783"/>
      <w:bookmarkStart w:id="14225" w:name="_Toc137394483"/>
      <w:bookmarkStart w:id="14226" w:name="_Toc163475589"/>
      <w:r w:rsidRPr="00931575">
        <w:t>8.4.1.</w:t>
      </w:r>
      <w:r w:rsidRPr="00931575">
        <w:rPr>
          <w:rFonts w:hint="eastAsia"/>
        </w:rPr>
        <w:t>2</w:t>
      </w:r>
      <w:r w:rsidRPr="00931575">
        <w:tab/>
        <w:t>Minimum requirement</w:t>
      </w:r>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227" w:name="_Toc21103062"/>
      <w:bookmarkStart w:id="14228" w:name="_Toc29810911"/>
      <w:bookmarkStart w:id="14229" w:name="_Toc36636271"/>
      <w:bookmarkStart w:id="14230" w:name="_Toc37273217"/>
      <w:bookmarkStart w:id="14231" w:name="_Toc45886305"/>
      <w:bookmarkStart w:id="14232" w:name="_Toc53183350"/>
      <w:bookmarkStart w:id="14233" w:name="_Toc58916059"/>
      <w:bookmarkStart w:id="14234" w:name="_Toc58918240"/>
      <w:bookmarkStart w:id="14235" w:name="_Toc66694110"/>
      <w:bookmarkStart w:id="14236" w:name="_Toc74916133"/>
      <w:bookmarkStart w:id="14237" w:name="_Toc76114758"/>
      <w:bookmarkStart w:id="14238" w:name="_Toc76544644"/>
      <w:bookmarkStart w:id="14239" w:name="_Toc82536766"/>
      <w:bookmarkStart w:id="14240" w:name="_Toc89953059"/>
      <w:bookmarkStart w:id="14241" w:name="_Toc98766875"/>
      <w:bookmarkStart w:id="14242" w:name="_Toc99703238"/>
      <w:bookmarkStart w:id="14243" w:name="_Toc106207028"/>
      <w:bookmarkStart w:id="14244" w:name="_Toc115081030"/>
      <w:bookmarkStart w:id="14245" w:name="_Toc121999981"/>
      <w:bookmarkStart w:id="14246" w:name="_Toc124154154"/>
      <w:bookmarkStart w:id="14247" w:name="_Toc124154929"/>
      <w:bookmarkStart w:id="14248" w:name="_Toc131560784"/>
      <w:bookmarkStart w:id="14249" w:name="_Toc137394484"/>
      <w:bookmarkStart w:id="14250" w:name="_Toc163475590"/>
      <w:r w:rsidRPr="00931575">
        <w:t>8.4.1.3</w:t>
      </w:r>
      <w:r w:rsidRPr="00931575">
        <w:tab/>
        <w:t>Test purpose</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251" w:name="_Toc21103063"/>
      <w:bookmarkStart w:id="14252" w:name="_Toc29810912"/>
      <w:bookmarkStart w:id="14253" w:name="_Toc36636272"/>
      <w:bookmarkStart w:id="14254" w:name="_Toc37273218"/>
      <w:bookmarkStart w:id="14255" w:name="_Toc45886306"/>
      <w:bookmarkStart w:id="14256" w:name="_Toc53183351"/>
      <w:bookmarkStart w:id="14257" w:name="_Toc58916060"/>
      <w:bookmarkStart w:id="14258" w:name="_Toc58918241"/>
      <w:bookmarkStart w:id="14259" w:name="_Toc66694111"/>
      <w:bookmarkStart w:id="14260" w:name="_Toc74916134"/>
      <w:bookmarkStart w:id="14261" w:name="_Toc76114759"/>
      <w:bookmarkStart w:id="14262" w:name="_Toc76544645"/>
      <w:bookmarkStart w:id="14263" w:name="_Toc82536767"/>
      <w:bookmarkStart w:id="14264" w:name="_Toc89953060"/>
      <w:bookmarkStart w:id="14265" w:name="_Toc98766876"/>
      <w:bookmarkStart w:id="14266" w:name="_Toc99703239"/>
      <w:bookmarkStart w:id="14267" w:name="_Toc106207029"/>
      <w:bookmarkStart w:id="14268" w:name="_Toc115081031"/>
      <w:bookmarkStart w:id="14269" w:name="_Toc121999982"/>
      <w:bookmarkStart w:id="14270" w:name="_Toc124154155"/>
      <w:bookmarkStart w:id="14271" w:name="_Toc124154930"/>
      <w:bookmarkStart w:id="14272" w:name="_Toc131560785"/>
      <w:bookmarkStart w:id="14273" w:name="_Toc137394485"/>
      <w:bookmarkStart w:id="14274" w:name="_Toc163475591"/>
      <w:r w:rsidRPr="00931575">
        <w:t>8.4.1.4</w:t>
      </w:r>
      <w:r w:rsidRPr="00931575">
        <w:tab/>
        <w:t>Method of test</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290AC8DA" w14:textId="77777777" w:rsidR="00C45907" w:rsidRPr="00931575" w:rsidRDefault="00C45907" w:rsidP="00C45907">
      <w:pPr>
        <w:pStyle w:val="Heading5"/>
        <w:rPr>
          <w:lang w:eastAsia="zh-CN"/>
        </w:rPr>
      </w:pPr>
      <w:bookmarkStart w:id="14275" w:name="_Toc21103064"/>
      <w:bookmarkStart w:id="14276" w:name="_Toc29810913"/>
      <w:bookmarkStart w:id="14277" w:name="_Toc36636273"/>
      <w:bookmarkStart w:id="14278" w:name="_Toc37273219"/>
      <w:bookmarkStart w:id="14279" w:name="_Toc45886307"/>
      <w:bookmarkStart w:id="14280" w:name="_Toc53183352"/>
      <w:bookmarkStart w:id="14281" w:name="_Toc58916061"/>
      <w:bookmarkStart w:id="14282" w:name="_Toc58918242"/>
      <w:bookmarkStart w:id="14283" w:name="_Toc66694112"/>
      <w:bookmarkStart w:id="14284" w:name="_Toc74916135"/>
      <w:bookmarkStart w:id="14285" w:name="_Toc76114760"/>
      <w:bookmarkStart w:id="14286" w:name="_Toc76544646"/>
      <w:bookmarkStart w:id="14287" w:name="_Toc82536768"/>
      <w:bookmarkStart w:id="14288" w:name="_Toc89953061"/>
      <w:bookmarkStart w:id="14289" w:name="_Toc98766877"/>
      <w:bookmarkStart w:id="14290" w:name="_Toc99703240"/>
      <w:bookmarkStart w:id="14291" w:name="_Toc106207030"/>
      <w:bookmarkStart w:id="14292" w:name="_Toc115081032"/>
      <w:bookmarkStart w:id="14293" w:name="_Toc121999983"/>
      <w:bookmarkStart w:id="14294" w:name="_Toc124154156"/>
      <w:bookmarkStart w:id="14295" w:name="_Toc124154931"/>
      <w:bookmarkStart w:id="14296" w:name="_Toc131560786"/>
      <w:bookmarkStart w:id="14297" w:name="_Toc137394486"/>
      <w:bookmarkStart w:id="14298" w:name="_Toc163475592"/>
      <w:r w:rsidRPr="00931575">
        <w:t>8.4.1.4.1</w:t>
      </w:r>
      <w:r w:rsidRPr="00931575">
        <w:tab/>
        <w:t>Initial conditions</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429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300" w:name="_Toc29810914"/>
      <w:bookmarkStart w:id="14301" w:name="_Toc36636274"/>
      <w:bookmarkStart w:id="14302" w:name="_Toc37273220"/>
      <w:bookmarkStart w:id="14303" w:name="_Toc45886308"/>
      <w:bookmarkStart w:id="14304" w:name="_Toc53183353"/>
      <w:bookmarkStart w:id="14305" w:name="_Toc58916062"/>
      <w:bookmarkStart w:id="14306" w:name="_Toc58918243"/>
      <w:bookmarkStart w:id="14307" w:name="_Toc66694113"/>
      <w:bookmarkStart w:id="14308" w:name="_Toc74916136"/>
      <w:bookmarkStart w:id="14309" w:name="_Toc76114761"/>
      <w:bookmarkStart w:id="14310" w:name="_Toc76544647"/>
      <w:bookmarkStart w:id="14311" w:name="_Toc82536769"/>
      <w:bookmarkStart w:id="14312" w:name="_Toc89953062"/>
      <w:bookmarkStart w:id="14313" w:name="_Toc98766878"/>
      <w:bookmarkStart w:id="14314" w:name="_Toc99703241"/>
      <w:bookmarkStart w:id="14315" w:name="_Toc106207031"/>
      <w:bookmarkStart w:id="14316" w:name="_Toc115081033"/>
      <w:bookmarkStart w:id="14317" w:name="_Toc121999984"/>
      <w:bookmarkStart w:id="14318" w:name="_Toc124154157"/>
      <w:bookmarkStart w:id="14319" w:name="_Toc124154932"/>
      <w:bookmarkStart w:id="14320" w:name="_Toc131560787"/>
      <w:bookmarkStart w:id="14321" w:name="_Toc137394487"/>
      <w:bookmarkStart w:id="14322" w:name="_Toc163475593"/>
      <w:r w:rsidRPr="00931575">
        <w:t>8.4.1.4.2</w:t>
      </w:r>
      <w:r w:rsidRPr="00931575">
        <w:tab/>
        <w:t>Procedure</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05pt" o:ole="" fillcolor="window">
            <v:imagedata r:id="rId81" o:title=""/>
          </v:shape>
          <o:OLEObject Type="Embed" ProgID="Word.Picture.8" ShapeID="_x0000_i1057" DrawAspect="Content" ObjectID="_1774087853"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3pt;height:128.35pt" o:ole="">
            <v:imagedata r:id="rId83" o:title=""/>
          </v:shape>
          <o:OLEObject Type="Embed" ProgID="Visio.Drawing.11" ShapeID="_x0000_i1058" DrawAspect="Content" ObjectID="_1774087854"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05pt;height:128.35pt" o:ole="">
            <v:imagedata r:id="rId85" o:title=""/>
          </v:shape>
          <o:OLEObject Type="Embed" ProgID="Visio.Drawing.11" ShapeID="_x0000_i1059" DrawAspect="Content" ObjectID="_1774087855"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8pt;height:128.35pt" o:ole="">
            <v:imagedata r:id="rId88" o:title="" cropright="28319f"/>
          </v:shape>
          <o:OLEObject Type="Embed" ProgID="Visio.Drawing.11" ShapeID="_x0000_i1060" DrawAspect="Content" ObjectID="_1774087856"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4323" w:name="_Toc21103066"/>
      <w:bookmarkStart w:id="14324" w:name="_Toc29810915"/>
      <w:bookmarkStart w:id="14325" w:name="_Toc36636275"/>
      <w:bookmarkStart w:id="14326" w:name="_Toc37273221"/>
      <w:bookmarkStart w:id="14327" w:name="_Toc45886309"/>
      <w:bookmarkStart w:id="14328" w:name="_Toc53183354"/>
      <w:bookmarkStart w:id="14329" w:name="_Toc58916063"/>
      <w:bookmarkStart w:id="14330" w:name="_Toc58918244"/>
      <w:bookmarkStart w:id="14331" w:name="_Toc66694114"/>
      <w:bookmarkStart w:id="14332" w:name="_Toc74916137"/>
      <w:bookmarkStart w:id="14333" w:name="_Toc76114762"/>
      <w:bookmarkStart w:id="14334" w:name="_Toc76544648"/>
      <w:bookmarkStart w:id="14335" w:name="_Toc82536770"/>
      <w:bookmarkStart w:id="14336" w:name="_Toc89953063"/>
      <w:bookmarkStart w:id="14337" w:name="_Toc98766879"/>
      <w:bookmarkStart w:id="14338" w:name="_Toc99703242"/>
      <w:bookmarkStart w:id="14339" w:name="_Toc106207032"/>
      <w:bookmarkStart w:id="14340" w:name="_Toc115081034"/>
      <w:bookmarkStart w:id="14341" w:name="_Toc121999985"/>
      <w:bookmarkStart w:id="14342" w:name="_Toc124154158"/>
      <w:bookmarkStart w:id="14343" w:name="_Toc124154933"/>
      <w:bookmarkStart w:id="14344" w:name="_Toc131560788"/>
      <w:bookmarkStart w:id="14345" w:name="_Toc137394488"/>
      <w:bookmarkStart w:id="14346" w:name="_Toc163475594"/>
      <w:r w:rsidRPr="00931575">
        <w:t>8.4.1.5</w:t>
      </w:r>
      <w:r w:rsidRPr="00931575">
        <w:tab/>
        <w:t>Test requirement</w:t>
      </w:r>
      <w:bookmarkEnd w:id="14323"/>
      <w:bookmarkEnd w:id="14324"/>
      <w:bookmarkEnd w:id="14325"/>
      <w:bookmarkEnd w:id="14326"/>
      <w:r w:rsidR="00E25B82" w:rsidRPr="00931575">
        <w:t xml:space="preserve"> for Normal Mode</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p>
    <w:p w14:paraId="79F833FE" w14:textId="77777777" w:rsidR="00C45907" w:rsidRPr="00931575" w:rsidRDefault="00C45907" w:rsidP="00C45907">
      <w:pPr>
        <w:pStyle w:val="Heading5"/>
        <w:rPr>
          <w:rFonts w:cs="Arial"/>
          <w:i/>
          <w:iCs/>
          <w:szCs w:val="22"/>
          <w:lang w:eastAsia="zh-CN"/>
        </w:rPr>
      </w:pPr>
      <w:bookmarkStart w:id="14347" w:name="_Toc21103067"/>
      <w:bookmarkStart w:id="14348" w:name="_Toc29810916"/>
      <w:bookmarkStart w:id="14349" w:name="_Toc36636276"/>
      <w:bookmarkStart w:id="14350" w:name="_Toc37273222"/>
      <w:bookmarkStart w:id="14351" w:name="_Toc45886310"/>
      <w:bookmarkStart w:id="14352" w:name="_Toc53183355"/>
      <w:bookmarkStart w:id="14353" w:name="_Toc58916064"/>
      <w:bookmarkStart w:id="14354" w:name="_Toc58918245"/>
      <w:bookmarkStart w:id="14355" w:name="_Toc66694115"/>
      <w:bookmarkStart w:id="14356" w:name="_Toc74916138"/>
      <w:bookmarkStart w:id="14357" w:name="_Toc76114763"/>
      <w:bookmarkStart w:id="14358" w:name="_Toc76544649"/>
      <w:bookmarkStart w:id="14359" w:name="_Toc82536771"/>
      <w:bookmarkStart w:id="14360" w:name="_Toc89953064"/>
      <w:bookmarkStart w:id="14361" w:name="_Toc98766880"/>
      <w:bookmarkStart w:id="14362" w:name="_Toc99703243"/>
      <w:bookmarkStart w:id="14363" w:name="_Toc106207033"/>
      <w:bookmarkStart w:id="14364" w:name="_Toc115081035"/>
      <w:bookmarkStart w:id="14365" w:name="_Toc121999986"/>
      <w:bookmarkStart w:id="14366" w:name="_Toc124154159"/>
      <w:bookmarkStart w:id="14367" w:name="_Toc124154934"/>
      <w:bookmarkStart w:id="14368" w:name="_Toc131560789"/>
      <w:bookmarkStart w:id="14369" w:name="_Toc137394489"/>
      <w:bookmarkStart w:id="14370" w:name="_Toc16347559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4371" w:name="_Toc21103068"/>
      <w:bookmarkStart w:id="14372" w:name="_Toc29810917"/>
      <w:bookmarkStart w:id="14373" w:name="_Toc36636277"/>
      <w:bookmarkStart w:id="14374" w:name="_Toc37273223"/>
      <w:bookmarkStart w:id="14375" w:name="_Toc45886313"/>
      <w:bookmarkStart w:id="14376" w:name="_Toc53183358"/>
      <w:bookmarkStart w:id="14377" w:name="_Toc58916067"/>
      <w:bookmarkStart w:id="14378" w:name="_Toc58918248"/>
      <w:bookmarkStart w:id="14379" w:name="_Toc66694118"/>
      <w:bookmarkStart w:id="14380" w:name="_Toc74916139"/>
      <w:bookmarkStart w:id="14381" w:name="_Toc76114764"/>
      <w:bookmarkStart w:id="14382" w:name="_Toc76544650"/>
      <w:bookmarkStart w:id="14383" w:name="_Toc82536772"/>
      <w:bookmarkStart w:id="14384" w:name="_Toc89953065"/>
      <w:bookmarkStart w:id="14385" w:name="_Toc98766881"/>
      <w:bookmarkStart w:id="14386" w:name="_Toc99703244"/>
      <w:bookmarkStart w:id="14387" w:name="_Toc106207034"/>
      <w:bookmarkStart w:id="14388" w:name="_Toc115081036"/>
      <w:bookmarkStart w:id="14389" w:name="_Toc121999987"/>
      <w:bookmarkStart w:id="14390" w:name="_Toc124154160"/>
      <w:bookmarkStart w:id="14391" w:name="_Toc124154935"/>
      <w:bookmarkStart w:id="14392" w:name="_Toc131560790"/>
      <w:bookmarkStart w:id="14393" w:name="_Toc137394490"/>
      <w:bookmarkStart w:id="14394" w:name="_Toc16347559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4395" w:name="_Toc45886311"/>
      <w:bookmarkStart w:id="14396" w:name="_Toc53183356"/>
      <w:bookmarkStart w:id="14397" w:name="_Toc58916065"/>
      <w:bookmarkStart w:id="14398" w:name="_Toc58918246"/>
      <w:bookmarkStart w:id="14399" w:name="_Toc66694116"/>
      <w:bookmarkStart w:id="14400" w:name="_Toc74916140"/>
      <w:bookmarkStart w:id="14401" w:name="_Toc76114765"/>
      <w:bookmarkStart w:id="14402" w:name="_Toc76544651"/>
      <w:bookmarkStart w:id="14403" w:name="_Toc82536773"/>
      <w:bookmarkStart w:id="14404" w:name="_Toc89953066"/>
      <w:bookmarkStart w:id="14405" w:name="_Toc98766882"/>
      <w:bookmarkStart w:id="14406" w:name="_Toc99703245"/>
      <w:bookmarkStart w:id="14407" w:name="_Toc106207035"/>
      <w:bookmarkStart w:id="14408" w:name="_Toc115081037"/>
      <w:bookmarkStart w:id="14409" w:name="_Toc121999988"/>
      <w:bookmarkStart w:id="14410" w:name="_Toc124154161"/>
      <w:bookmarkStart w:id="14411" w:name="_Toc124154936"/>
      <w:bookmarkStart w:id="14412" w:name="_Toc131560791"/>
      <w:bookmarkStart w:id="14413" w:name="_Toc137394491"/>
      <w:bookmarkStart w:id="14414" w:name="_Toc163475597"/>
      <w:r w:rsidRPr="00931575">
        <w:t>8.4.1.6</w:t>
      </w:r>
      <w:r w:rsidRPr="00931575">
        <w:tab/>
        <w:t>Test requirement for high speed train</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44D4CB18" w14:textId="77777777" w:rsidR="002C0692" w:rsidRPr="00931575" w:rsidRDefault="002C0692" w:rsidP="0096131C">
      <w:pPr>
        <w:pStyle w:val="Heading5"/>
        <w:rPr>
          <w:rFonts w:cs="Arial"/>
          <w:i/>
          <w:iCs/>
          <w:szCs w:val="22"/>
        </w:rPr>
      </w:pPr>
      <w:bookmarkStart w:id="14415" w:name="_Toc45886312"/>
      <w:bookmarkStart w:id="14416" w:name="_Toc53183357"/>
      <w:bookmarkStart w:id="14417" w:name="_Toc58916066"/>
      <w:bookmarkStart w:id="14418" w:name="_Toc58918247"/>
      <w:bookmarkStart w:id="14419" w:name="_Toc66694117"/>
      <w:bookmarkStart w:id="14420" w:name="_Toc74916141"/>
      <w:bookmarkStart w:id="14421" w:name="_Toc76114766"/>
      <w:bookmarkStart w:id="14422" w:name="_Toc76544652"/>
      <w:bookmarkStart w:id="14423" w:name="_Toc82536774"/>
      <w:bookmarkStart w:id="14424" w:name="_Toc89953067"/>
      <w:bookmarkStart w:id="14425" w:name="_Toc98766883"/>
      <w:bookmarkStart w:id="14426" w:name="_Toc99703246"/>
      <w:bookmarkStart w:id="14427" w:name="_Toc106207036"/>
      <w:bookmarkStart w:id="14428" w:name="_Toc115081038"/>
      <w:bookmarkStart w:id="14429" w:name="_Toc121999989"/>
      <w:bookmarkStart w:id="14430" w:name="_Toc124154162"/>
      <w:bookmarkStart w:id="14431" w:name="_Toc124154937"/>
      <w:bookmarkStart w:id="14432" w:name="_Toc131560792"/>
      <w:bookmarkStart w:id="14433" w:name="_Toc137394492"/>
      <w:bookmarkStart w:id="14434" w:name="_Toc16347559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4435" w:name="_Toc106207037"/>
      <w:bookmarkStart w:id="14436" w:name="_Toc115081039"/>
      <w:bookmarkStart w:id="14437" w:name="_Toc121999990"/>
      <w:bookmarkStart w:id="14438" w:name="_Toc124154163"/>
      <w:bookmarkStart w:id="14439" w:name="_Toc124154938"/>
      <w:bookmarkStart w:id="14440" w:name="_Toc131560793"/>
      <w:bookmarkStart w:id="14441" w:name="_Toc137394493"/>
      <w:bookmarkStart w:id="14442" w:name="_Toc16347559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4435"/>
      <w:bookmarkEnd w:id="14436"/>
      <w:bookmarkEnd w:id="14437"/>
      <w:bookmarkEnd w:id="14438"/>
      <w:bookmarkEnd w:id="14439"/>
      <w:bookmarkEnd w:id="14440"/>
      <w:bookmarkEnd w:id="14441"/>
      <w:bookmarkEnd w:id="1444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4443" w:name="_Toc74916142"/>
      <w:bookmarkStart w:id="14444" w:name="_Toc76114767"/>
      <w:bookmarkStart w:id="14445" w:name="_Toc76544653"/>
      <w:bookmarkStart w:id="14446" w:name="_Toc82536775"/>
      <w:bookmarkStart w:id="14447" w:name="_Toc89953068"/>
      <w:bookmarkStart w:id="14448" w:name="_Toc98766884"/>
      <w:bookmarkStart w:id="14449" w:name="_Toc99703247"/>
      <w:bookmarkStart w:id="14450" w:name="_Toc106207038"/>
      <w:bookmarkStart w:id="14451" w:name="_Toc115081040"/>
      <w:bookmarkStart w:id="14452" w:name="_Toc121999991"/>
      <w:bookmarkStart w:id="14453" w:name="_Toc124154164"/>
      <w:bookmarkStart w:id="14454" w:name="_Toc124154939"/>
      <w:bookmarkStart w:id="14455" w:name="_Toc131560794"/>
      <w:bookmarkStart w:id="14456" w:name="_Toc137394494"/>
      <w:bookmarkStart w:id="14457" w:name="_Toc16347560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p>
    <w:p w14:paraId="1D9F5568" w14:textId="77777777" w:rsidR="00AB48FC" w:rsidRDefault="00AB48FC" w:rsidP="00AB48FC">
      <w:pPr>
        <w:pStyle w:val="Heading5"/>
        <w:rPr>
          <w:rFonts w:cs="Arial"/>
          <w:i/>
          <w:iCs/>
          <w:szCs w:val="22"/>
        </w:rPr>
      </w:pPr>
      <w:bookmarkStart w:id="14458" w:name="_Toc74916143"/>
      <w:bookmarkStart w:id="14459" w:name="_Toc76114768"/>
      <w:bookmarkStart w:id="14460" w:name="_Toc76544654"/>
      <w:bookmarkStart w:id="14461" w:name="_Toc82536776"/>
      <w:bookmarkStart w:id="14462" w:name="_Toc89953069"/>
      <w:bookmarkStart w:id="14463" w:name="_Toc98766885"/>
      <w:bookmarkStart w:id="14464" w:name="_Toc99703248"/>
      <w:bookmarkStart w:id="14465" w:name="_Toc106207039"/>
      <w:bookmarkStart w:id="14466" w:name="_Toc115081041"/>
      <w:bookmarkStart w:id="14467" w:name="_Toc121999992"/>
      <w:bookmarkStart w:id="14468" w:name="_Toc124154165"/>
      <w:bookmarkStart w:id="14469" w:name="_Toc124154940"/>
      <w:bookmarkStart w:id="14470" w:name="_Toc131560795"/>
      <w:bookmarkStart w:id="14471" w:name="_Toc137394495"/>
      <w:bookmarkStart w:id="14472" w:name="_Toc16347560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4473" w:name="_Toc131560796"/>
      <w:bookmarkStart w:id="14474" w:name="_Toc137394496"/>
      <w:bookmarkStart w:id="14475" w:name="_Toc163475602"/>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4473"/>
      <w:bookmarkEnd w:id="14474"/>
      <w:bookmarkEnd w:id="14475"/>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4476" w:name="_Toc21103069"/>
      <w:bookmarkStart w:id="14477" w:name="_Toc29810918"/>
      <w:bookmarkStart w:id="14478" w:name="_Toc36636278"/>
      <w:bookmarkStart w:id="14479" w:name="_Toc37273224"/>
      <w:bookmarkStart w:id="14480" w:name="_Toc45886314"/>
      <w:bookmarkStart w:id="14481" w:name="_Toc53183359"/>
      <w:bookmarkStart w:id="14482" w:name="_Toc58916068"/>
      <w:bookmarkStart w:id="14483" w:name="_Toc58918249"/>
      <w:bookmarkStart w:id="14484" w:name="_Toc66694119"/>
      <w:bookmarkStart w:id="14485" w:name="_Toc74916144"/>
      <w:bookmarkStart w:id="14486" w:name="_Toc76114769"/>
      <w:bookmarkStart w:id="14487" w:name="_Toc76544655"/>
      <w:bookmarkStart w:id="14488" w:name="_Toc82536777"/>
      <w:bookmarkStart w:id="14489" w:name="_Toc89953070"/>
      <w:bookmarkStart w:id="14490" w:name="_Toc98766886"/>
      <w:bookmarkStart w:id="14491" w:name="_Toc99703249"/>
      <w:bookmarkStart w:id="14492" w:name="_Toc106207040"/>
      <w:bookmarkStart w:id="14493" w:name="_Toc115081042"/>
      <w:bookmarkStart w:id="14494" w:name="_Toc121999993"/>
      <w:bookmarkStart w:id="14495" w:name="_Toc124154166"/>
      <w:bookmarkStart w:id="14496" w:name="_Toc124154941"/>
      <w:bookmarkStart w:id="14497" w:name="_Toc131560797"/>
      <w:bookmarkStart w:id="14498" w:name="_Toc137394497"/>
      <w:bookmarkStart w:id="14499" w:name="_Toc163475603"/>
      <w:r w:rsidRPr="00931575">
        <w:t>Annex A (normative):</w:t>
      </w:r>
      <w:r w:rsidRPr="00931575">
        <w:br/>
        <w:t>Reference measurement channels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16BCCEDA" w14:textId="77777777" w:rsidR="00C45907" w:rsidRPr="00931575" w:rsidRDefault="00C45907" w:rsidP="00C45907">
      <w:pPr>
        <w:pStyle w:val="Heading1"/>
      </w:pPr>
      <w:bookmarkStart w:id="14500" w:name="_Toc21103070"/>
      <w:bookmarkStart w:id="14501" w:name="_Toc29810919"/>
      <w:bookmarkStart w:id="14502" w:name="_Toc36636279"/>
      <w:bookmarkStart w:id="14503" w:name="_Toc37273225"/>
      <w:bookmarkStart w:id="14504" w:name="_Toc45886315"/>
      <w:bookmarkStart w:id="14505" w:name="_Toc53183360"/>
      <w:bookmarkStart w:id="14506" w:name="_Toc58916069"/>
      <w:bookmarkStart w:id="14507" w:name="_Toc58918250"/>
      <w:bookmarkStart w:id="14508" w:name="_Toc66694120"/>
      <w:bookmarkStart w:id="14509" w:name="_Toc74916145"/>
      <w:bookmarkStart w:id="14510" w:name="_Toc76114770"/>
      <w:bookmarkStart w:id="14511" w:name="_Toc76544656"/>
      <w:bookmarkStart w:id="14512" w:name="_Toc82536778"/>
      <w:bookmarkStart w:id="14513" w:name="_Toc89953071"/>
      <w:bookmarkStart w:id="14514" w:name="_Toc98766887"/>
      <w:bookmarkStart w:id="14515" w:name="_Toc99703250"/>
      <w:bookmarkStart w:id="14516" w:name="_Toc106207041"/>
      <w:bookmarkStart w:id="14517" w:name="_Toc115081043"/>
      <w:bookmarkStart w:id="14518" w:name="_Toc121999994"/>
      <w:bookmarkStart w:id="14519" w:name="_Toc124154167"/>
      <w:bookmarkStart w:id="14520" w:name="_Toc124154942"/>
      <w:bookmarkStart w:id="14521" w:name="_Toc131560798"/>
      <w:bookmarkStart w:id="14522" w:name="_Toc137394498"/>
      <w:bookmarkStart w:id="14523" w:name="_Toc16347560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645850EB" w14:textId="77777777" w:rsidR="00C45907" w:rsidRPr="00931575" w:rsidRDefault="00C45907" w:rsidP="006F1F81">
      <w:bookmarkStart w:id="14524" w:name="OLE_LINK15"/>
      <w:bookmarkStart w:id="1452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4524"/>
      <w:bookmarkEnd w:id="14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4526" w:name="OLE_LINK11"/>
            <w:bookmarkStart w:id="14527" w:name="OLE_LINK12"/>
            <w:bookmarkStart w:id="14528" w:name="OLE_LINK13"/>
            <w:r w:rsidRPr="00931575">
              <w:t>Reference channel</w:t>
            </w:r>
          </w:p>
        </w:tc>
        <w:tc>
          <w:tcPr>
            <w:tcW w:w="923" w:type="dxa"/>
          </w:tcPr>
          <w:p w14:paraId="57E5AD3B" w14:textId="77777777" w:rsidR="00C45907" w:rsidRPr="00931575" w:rsidRDefault="00C45907" w:rsidP="006F1F81">
            <w:pPr>
              <w:pStyle w:val="TAH"/>
            </w:pPr>
            <w:bookmarkStart w:id="14529" w:name="OLE_LINK32"/>
            <w:bookmarkStart w:id="14530" w:name="OLE_LINK33"/>
            <w:bookmarkStart w:id="14531" w:name="OLE_LINK40"/>
            <w:bookmarkStart w:id="14532" w:name="OLE_LINK41"/>
            <w:r w:rsidRPr="00931575">
              <w:rPr>
                <w:lang w:eastAsia="zh-CN"/>
              </w:rPr>
              <w:t>G-FR1-A1-1</w:t>
            </w:r>
            <w:bookmarkEnd w:id="14529"/>
            <w:bookmarkEnd w:id="14530"/>
            <w:bookmarkEnd w:id="14531"/>
            <w:bookmarkEnd w:id="14532"/>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4533" w:name="OLE_LINK19"/>
            <w:r w:rsidRPr="00931575">
              <w:rPr>
                <w:lang w:eastAsia="zh-CN"/>
              </w:rPr>
              <w:t>1</w:t>
            </w:r>
            <w:bookmarkEnd w:id="14533"/>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4534"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26"/>
      <w:bookmarkEnd w:id="14527"/>
      <w:bookmarkEnd w:id="14528"/>
      <w:bookmarkEnd w:id="14534"/>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4535"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65pt" o:ole="">
                  <v:imagedata r:id="rId90" o:title=""/>
                </v:shape>
                <o:OLEObject Type="Embed" ProgID="Equation.3" ShapeID="_x0000_i1061" DrawAspect="Content" ObjectID="_1774087857" r:id="rId91"/>
              </w:object>
            </w:r>
            <w:r>
              <w:rPr>
                <w:rFonts w:hint="eastAsia"/>
              </w:rPr>
              <w:t xml:space="preserve">= 2, </w:t>
            </w:r>
            <w:r>
              <w:object w:dxaOrig="120" w:dyaOrig="240" w14:anchorId="6B238D6B">
                <v:shape id="_x0000_i1062" type="#_x0000_t75" style="width:5pt;height:10.65pt" o:ole="">
                  <v:imagedata r:id="rId92" o:title=""/>
                </v:shape>
                <o:OLEObject Type="Embed" ProgID="Equation.3" ShapeID="_x0000_i1062" DrawAspect="Content" ObjectID="_1774087858"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65pt;height:10.65pt" o:ole="">
                  <v:imagedata r:id="rId94" o:title=""/>
                </v:shape>
                <o:OLEObject Type="Embed" ProgID="Equation.DSMT4" ShapeID="_x0000_i1063" DrawAspect="Content" ObjectID="_1774087859"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4535"/>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4536"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36"/>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4537" w:name="_Toc21103071"/>
      <w:bookmarkStart w:id="14538" w:name="_Toc29810920"/>
      <w:bookmarkStart w:id="14539" w:name="_Toc36636280"/>
      <w:bookmarkStart w:id="14540" w:name="_Toc37273226"/>
      <w:bookmarkStart w:id="14541" w:name="_Toc45886316"/>
      <w:bookmarkStart w:id="14542" w:name="_Toc53183361"/>
      <w:bookmarkStart w:id="14543" w:name="_Toc58916070"/>
      <w:bookmarkStart w:id="14544" w:name="_Toc58918251"/>
      <w:bookmarkStart w:id="14545" w:name="_Toc66694121"/>
      <w:bookmarkStart w:id="14546" w:name="_Toc74916146"/>
      <w:bookmarkStart w:id="14547" w:name="_Toc76114771"/>
      <w:bookmarkStart w:id="14548" w:name="_Toc76544657"/>
      <w:bookmarkStart w:id="14549" w:name="_Toc82536779"/>
      <w:bookmarkStart w:id="14550" w:name="_Toc89953072"/>
      <w:bookmarkStart w:id="14551" w:name="_Toc98766888"/>
      <w:bookmarkStart w:id="14552" w:name="_Toc99703251"/>
      <w:bookmarkStart w:id="14553" w:name="_Toc106207042"/>
      <w:bookmarkStart w:id="14554" w:name="_Toc115081044"/>
      <w:bookmarkStart w:id="14555" w:name="_Toc121999995"/>
      <w:bookmarkStart w:id="14556" w:name="_Toc124154168"/>
      <w:bookmarkStart w:id="14557" w:name="_Toc124154943"/>
      <w:bookmarkStart w:id="14558" w:name="_Toc131560799"/>
      <w:bookmarkStart w:id="14559" w:name="_Toc137394499"/>
      <w:bookmarkStart w:id="14560" w:name="_Toc163475605"/>
      <w:r w:rsidRPr="00931575">
        <w:t>A.2</w:t>
      </w:r>
      <w:r w:rsidRPr="00931575">
        <w:tab/>
        <w:t>Fixed Reference Channels for OTA dynamic range (16QAM, R=2/3)</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4561" w:name="OLE_LINK104"/>
            <w:bookmarkStart w:id="14562" w:name="OLE_LINK105"/>
            <w:r w:rsidRPr="00931575">
              <w:rPr>
                <w:lang w:eastAsia="zh-CN"/>
              </w:rPr>
              <w:t xml:space="preserve">slot </w:t>
            </w:r>
            <w:bookmarkEnd w:id="14561"/>
            <w:bookmarkEnd w:id="14562"/>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4563" w:name="_Hlk498674609"/>
            <w:bookmarkStart w:id="14564"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4563"/>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45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4565"/>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64"/>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4566" w:name="_Toc21103072"/>
      <w:bookmarkStart w:id="14567" w:name="_Toc29810921"/>
      <w:bookmarkStart w:id="14568" w:name="_Toc36636281"/>
      <w:bookmarkStart w:id="14569" w:name="_Toc37273227"/>
      <w:bookmarkStart w:id="14570" w:name="_Toc45886317"/>
      <w:bookmarkStart w:id="14571" w:name="_Toc53183362"/>
      <w:bookmarkStart w:id="14572" w:name="_Toc58916071"/>
      <w:bookmarkStart w:id="14573" w:name="_Toc58918252"/>
      <w:bookmarkStart w:id="14574" w:name="_Toc66694122"/>
      <w:bookmarkStart w:id="14575" w:name="_Toc74916147"/>
      <w:bookmarkStart w:id="14576" w:name="_Toc76114772"/>
      <w:bookmarkStart w:id="14577" w:name="_Toc76544658"/>
      <w:bookmarkStart w:id="14578" w:name="_Toc82536780"/>
      <w:bookmarkStart w:id="14579" w:name="_Toc89953073"/>
      <w:bookmarkStart w:id="14580" w:name="_Toc98766889"/>
      <w:bookmarkStart w:id="14581" w:name="_Toc99703252"/>
      <w:bookmarkStart w:id="14582" w:name="_Toc106207043"/>
      <w:bookmarkStart w:id="14583" w:name="_Toc115081045"/>
      <w:bookmarkStart w:id="14584" w:name="_Toc121999996"/>
      <w:bookmarkStart w:id="14585" w:name="_Toc124154169"/>
      <w:bookmarkStart w:id="14586" w:name="_Toc124154944"/>
      <w:bookmarkStart w:id="14587" w:name="_Toc131560800"/>
      <w:bookmarkStart w:id="14588" w:name="_Toc137394500"/>
      <w:bookmarkStart w:id="14589" w:name="_Toc16347560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4590" w:name="_Hlk58913395"/>
            <w:r w:rsidR="00C45907" w:rsidRPr="00931575">
              <w:rPr>
                <w:rFonts w:hint="eastAsia"/>
              </w:rPr>
              <w:tab/>
            </w:r>
            <w:bookmarkEnd w:id="1459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4591" w:name="_Hlk112162588"/>
      <w:bookmarkStart w:id="14592"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4591"/>
    </w:tbl>
    <w:p w14:paraId="2C12DED2" w14:textId="77777777" w:rsidR="005D246B" w:rsidRDefault="005D246B" w:rsidP="005D246B"/>
    <w:p w14:paraId="6AFAEF22" w14:textId="77777777" w:rsidR="005D246B" w:rsidRDefault="005D246B" w:rsidP="005D246B">
      <w:pPr>
        <w:pStyle w:val="TH"/>
        <w:rPr>
          <w:lang w:val="en-US" w:eastAsia="zh-CN"/>
        </w:rPr>
      </w:pPr>
      <w:bookmarkStart w:id="14593" w:name="_Hlk112162605"/>
      <w:bookmarkEnd w:id="14592"/>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4593"/>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4594" w:name="_Toc58916072"/>
      <w:bookmarkStart w:id="14595" w:name="_Toc58918253"/>
      <w:bookmarkStart w:id="14596" w:name="_Toc66694123"/>
      <w:bookmarkStart w:id="14597" w:name="_Toc74916148"/>
      <w:bookmarkStart w:id="14598" w:name="_Toc76114773"/>
      <w:bookmarkStart w:id="14599" w:name="_Toc76544659"/>
      <w:bookmarkStart w:id="14600" w:name="_Toc82536781"/>
      <w:bookmarkStart w:id="14601" w:name="_Toc89953074"/>
      <w:bookmarkStart w:id="14602" w:name="_Toc98766890"/>
      <w:bookmarkStart w:id="14603" w:name="_Toc99703253"/>
      <w:bookmarkStart w:id="14604" w:name="_Toc106207044"/>
      <w:bookmarkStart w:id="14605" w:name="_Toc115081046"/>
      <w:bookmarkStart w:id="14606" w:name="_Toc121999997"/>
      <w:bookmarkStart w:id="14607" w:name="_Toc124154170"/>
      <w:bookmarkStart w:id="14608" w:name="_Toc124154945"/>
      <w:bookmarkStart w:id="14609" w:name="_Toc131560801"/>
      <w:bookmarkStart w:id="14610" w:name="_Toc137394501"/>
      <w:bookmarkStart w:id="14611" w:name="_Toc16347560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4612" w:name="_Toc58916073"/>
      <w:bookmarkStart w:id="14613" w:name="_Toc58918254"/>
      <w:bookmarkStart w:id="14614" w:name="_Toc66694124"/>
      <w:bookmarkStart w:id="14615" w:name="_Toc74916149"/>
      <w:bookmarkStart w:id="14616" w:name="_Toc76114774"/>
      <w:bookmarkStart w:id="14617" w:name="_Toc76544660"/>
      <w:bookmarkStart w:id="14618" w:name="_Toc82536782"/>
      <w:bookmarkStart w:id="14619" w:name="_Toc89953075"/>
      <w:bookmarkStart w:id="14620" w:name="_Toc98766891"/>
      <w:bookmarkStart w:id="14621" w:name="_Toc99703254"/>
      <w:bookmarkStart w:id="14622" w:name="_Toc106207045"/>
      <w:bookmarkStart w:id="14623" w:name="_Toc115081047"/>
      <w:bookmarkStart w:id="14624" w:name="_Toc121999998"/>
      <w:bookmarkStart w:id="14625" w:name="_Toc124154171"/>
      <w:bookmarkStart w:id="14626" w:name="_Toc124154946"/>
      <w:bookmarkStart w:id="14627" w:name="_Toc131560802"/>
      <w:bookmarkStart w:id="14628" w:name="_Toc137394502"/>
      <w:bookmarkStart w:id="14629" w:name="_Toc16347560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77777777" w:rsidR="00FE4053" w:rsidRPr="00F95B02" w:rsidRDefault="00FE4053" w:rsidP="001A6C5F">
            <w:pPr>
              <w:pStyle w:val="TAH"/>
            </w:pPr>
            <w:r w:rsidRPr="00F95B02">
              <w:rPr>
                <w:lang w:eastAsia="zh-CN"/>
              </w:rPr>
              <w:t>G-FR2-A3-</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4630" w:name="_Toc21103073"/>
      <w:bookmarkStart w:id="14631" w:name="_Toc29810922"/>
      <w:bookmarkStart w:id="14632" w:name="_Toc36636282"/>
      <w:bookmarkStart w:id="14633" w:name="_Toc37273228"/>
      <w:bookmarkStart w:id="14634" w:name="_Toc45886318"/>
      <w:bookmarkStart w:id="14635" w:name="_Toc53183363"/>
      <w:bookmarkStart w:id="14636" w:name="_Toc58916074"/>
      <w:bookmarkStart w:id="14637" w:name="_Toc58918255"/>
      <w:bookmarkStart w:id="14638" w:name="_Toc66694125"/>
      <w:bookmarkStart w:id="14639" w:name="_Toc74916150"/>
      <w:bookmarkStart w:id="14640" w:name="_Toc76114775"/>
      <w:bookmarkStart w:id="14641" w:name="_Toc76544661"/>
      <w:bookmarkStart w:id="14642" w:name="_Toc82536783"/>
      <w:bookmarkStart w:id="14643" w:name="_Toc89953076"/>
      <w:bookmarkStart w:id="14644" w:name="_Toc98766892"/>
      <w:bookmarkStart w:id="14645" w:name="_Toc99703255"/>
      <w:bookmarkStart w:id="14646" w:name="_Toc106207046"/>
      <w:bookmarkStart w:id="14647" w:name="_Toc115081048"/>
      <w:bookmarkStart w:id="14648" w:name="_Toc121999999"/>
      <w:bookmarkStart w:id="14649" w:name="_Toc124154172"/>
      <w:bookmarkStart w:id="14650" w:name="_Toc124154947"/>
      <w:bookmarkStart w:id="14651" w:name="_Toc131560803"/>
      <w:bookmarkStart w:id="14652" w:name="_Toc137394503"/>
      <w:bookmarkStart w:id="14653" w:name="_Toc163475609"/>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4654" w:name="_Toc21103074"/>
      <w:bookmarkStart w:id="14655" w:name="_Toc29810923"/>
      <w:bookmarkStart w:id="14656" w:name="_Toc36636283"/>
      <w:bookmarkStart w:id="14657" w:name="_Toc37273229"/>
      <w:bookmarkStart w:id="14658" w:name="_Toc45886319"/>
      <w:bookmarkStart w:id="14659" w:name="_Toc53183364"/>
      <w:bookmarkStart w:id="14660" w:name="_Toc58916075"/>
      <w:bookmarkStart w:id="14661" w:name="_Toc58918256"/>
      <w:bookmarkStart w:id="14662" w:name="_Toc66694126"/>
      <w:bookmarkStart w:id="14663" w:name="_Toc74916151"/>
      <w:bookmarkStart w:id="14664" w:name="_Toc76114776"/>
      <w:bookmarkStart w:id="14665" w:name="_Toc76544662"/>
      <w:bookmarkStart w:id="14666" w:name="_Toc82536784"/>
      <w:bookmarkStart w:id="14667" w:name="_Toc89953077"/>
      <w:bookmarkStart w:id="14668" w:name="_Toc98766893"/>
      <w:bookmarkStart w:id="14669" w:name="_Toc99703256"/>
      <w:bookmarkStart w:id="14670" w:name="_Toc106207047"/>
      <w:bookmarkStart w:id="14671" w:name="_Toc115081049"/>
      <w:bookmarkStart w:id="14672" w:name="_Toc122000000"/>
      <w:bookmarkStart w:id="14673" w:name="_Toc124154173"/>
      <w:bookmarkStart w:id="14674" w:name="_Toc124154948"/>
      <w:bookmarkStart w:id="14675" w:name="_Toc131560804"/>
      <w:bookmarkStart w:id="14676" w:name="_Toc137394504"/>
      <w:bookmarkStart w:id="14677" w:name="_Toc16347561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77777777" w:rsidR="007C5748" w:rsidRDefault="007C5748" w:rsidP="001A6C5F">
            <w:pPr>
              <w:pStyle w:val="TAC"/>
              <w:rPr>
                <w:rFonts w:eastAsia="Yu Mincho"/>
              </w:rPr>
            </w:pPr>
            <w:r w:rsidRPr="00F95B02">
              <w:rPr>
                <w:rFonts w:eastAsia="Yu Mincho"/>
              </w:rPr>
              <w:t>66</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4678" w:name="_Toc21103075"/>
      <w:bookmarkStart w:id="14679" w:name="_Toc29810924"/>
      <w:bookmarkStart w:id="14680" w:name="_Toc36636284"/>
      <w:bookmarkStart w:id="14681" w:name="_Toc37273230"/>
      <w:bookmarkStart w:id="14682" w:name="_Toc45886320"/>
      <w:bookmarkStart w:id="14683" w:name="_Toc53183365"/>
      <w:bookmarkStart w:id="14684" w:name="_Toc58916076"/>
      <w:bookmarkStart w:id="14685" w:name="_Toc58918257"/>
      <w:bookmarkStart w:id="14686" w:name="_Toc66694127"/>
      <w:bookmarkStart w:id="14687" w:name="_Toc74916152"/>
      <w:bookmarkStart w:id="14688" w:name="_Toc76114777"/>
      <w:bookmarkStart w:id="14689" w:name="_Toc76544663"/>
      <w:bookmarkStart w:id="14690" w:name="_Toc82536785"/>
      <w:bookmarkStart w:id="14691" w:name="_Toc89953078"/>
      <w:bookmarkStart w:id="14692" w:name="_Toc98766894"/>
      <w:bookmarkStart w:id="14693" w:name="_Toc99703257"/>
      <w:bookmarkStart w:id="14694" w:name="_Toc106207048"/>
      <w:bookmarkStart w:id="14695" w:name="_Toc115081050"/>
      <w:bookmarkStart w:id="14696" w:name="_Toc122000001"/>
      <w:bookmarkStart w:id="14697" w:name="_Toc124154174"/>
      <w:bookmarkStart w:id="14698" w:name="_Toc124154949"/>
      <w:bookmarkStart w:id="14699" w:name="_Toc131560805"/>
      <w:bookmarkStart w:id="14700" w:name="_Toc137394505"/>
      <w:bookmarkStart w:id="14701" w:name="_Toc163475611"/>
      <w:r w:rsidRPr="00931575">
        <w:t>A.6</w:t>
      </w:r>
      <w:r w:rsidRPr="00931575">
        <w:tab/>
        <w:t>PRACH Test preambles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4702" w:name="_Toc36636285"/>
      <w:bookmarkStart w:id="14703" w:name="_Toc37273231"/>
      <w:bookmarkStart w:id="14704" w:name="_Toc45886321"/>
      <w:bookmarkStart w:id="14705" w:name="_Toc53183366"/>
      <w:bookmarkStart w:id="14706" w:name="_Toc58916077"/>
      <w:bookmarkStart w:id="14707" w:name="_Toc58918258"/>
      <w:bookmarkStart w:id="14708" w:name="_Toc66694128"/>
      <w:bookmarkStart w:id="14709" w:name="_Toc74916153"/>
      <w:bookmarkStart w:id="14710" w:name="_Toc76114778"/>
      <w:bookmarkStart w:id="14711" w:name="_Toc76544664"/>
      <w:bookmarkStart w:id="14712" w:name="_Toc82536786"/>
      <w:bookmarkStart w:id="14713" w:name="_Toc89953079"/>
      <w:bookmarkStart w:id="14714" w:name="_Toc98766895"/>
      <w:bookmarkStart w:id="14715" w:name="_Toc99703258"/>
      <w:bookmarkStart w:id="14716" w:name="_Toc106207049"/>
      <w:bookmarkStart w:id="14717" w:name="_Toc115081051"/>
      <w:bookmarkStart w:id="14718" w:name="_Toc122000002"/>
      <w:bookmarkStart w:id="14719" w:name="_Toc124154175"/>
      <w:bookmarkStart w:id="14720" w:name="_Toc124154950"/>
      <w:bookmarkStart w:id="14721" w:name="_Toc131560806"/>
      <w:bookmarkStart w:id="14722" w:name="_Toc137394506"/>
      <w:bookmarkStart w:id="14723" w:name="_Toc16347561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4724" w:name="_Toc58916078"/>
      <w:bookmarkStart w:id="14725" w:name="_Toc58918259"/>
      <w:bookmarkStart w:id="14726" w:name="_Toc66694129"/>
      <w:bookmarkStart w:id="14727" w:name="_Toc74916154"/>
      <w:bookmarkStart w:id="14728" w:name="_Toc76114779"/>
      <w:bookmarkStart w:id="14729" w:name="_Toc76544665"/>
      <w:bookmarkStart w:id="14730" w:name="_Toc82536787"/>
      <w:bookmarkStart w:id="14731" w:name="_Toc89953080"/>
      <w:bookmarkStart w:id="14732" w:name="_Toc98766896"/>
      <w:bookmarkStart w:id="14733" w:name="_Toc99703259"/>
      <w:bookmarkStart w:id="14734" w:name="_Toc106207050"/>
      <w:bookmarkStart w:id="14735" w:name="_Toc115081052"/>
      <w:bookmarkStart w:id="14736" w:name="_Toc122000003"/>
      <w:bookmarkStart w:id="14737" w:name="_Toc124154176"/>
      <w:bookmarkStart w:id="14738" w:name="_Toc124154951"/>
      <w:bookmarkStart w:id="14739" w:name="_Toc131560807"/>
      <w:bookmarkStart w:id="14740" w:name="_Toc137394507"/>
      <w:bookmarkStart w:id="14741" w:name="_Toc37260495"/>
      <w:bookmarkStart w:id="14742" w:name="_Toc37267883"/>
      <w:bookmarkStart w:id="14743" w:name="_Toc44712490"/>
      <w:bookmarkStart w:id="14744" w:name="_Toc45893802"/>
      <w:bookmarkStart w:id="14745" w:name="_Toc163475613"/>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5"/>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4741"/>
    <w:bookmarkEnd w:id="14742"/>
    <w:bookmarkEnd w:id="14743"/>
    <w:bookmarkEnd w:id="14744"/>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4746" w:name="_Toc21127809"/>
      <w:bookmarkStart w:id="14747" w:name="_Toc29812018"/>
      <w:bookmarkStart w:id="14748" w:name="_Toc36817570"/>
      <w:bookmarkStart w:id="14749" w:name="_Toc37260493"/>
      <w:bookmarkStart w:id="14750" w:name="_Toc37267881"/>
      <w:bookmarkStart w:id="14751" w:name="_Toc44712488"/>
      <w:bookmarkStart w:id="14752" w:name="_Toc45893800"/>
      <w:bookmarkStart w:id="14753" w:name="_Toc53178506"/>
      <w:bookmarkStart w:id="14754" w:name="_Toc53178957"/>
      <w:bookmarkStart w:id="14755" w:name="_Toc61179204"/>
      <w:bookmarkStart w:id="14756" w:name="_Toc61179674"/>
      <w:bookmarkStart w:id="14757" w:name="_Toc67916976"/>
      <w:bookmarkStart w:id="14758" w:name="_Toc74663597"/>
      <w:bookmarkStart w:id="14759" w:name="_Toc82622140"/>
      <w:bookmarkStart w:id="14760" w:name="_Toc90422987"/>
      <w:bookmarkStart w:id="14761" w:name="_Toc98766897"/>
      <w:bookmarkStart w:id="14762" w:name="_Toc99703260"/>
      <w:bookmarkStart w:id="14763" w:name="_Toc106207051"/>
      <w:bookmarkStart w:id="14764" w:name="_Toc115081053"/>
      <w:bookmarkStart w:id="14765" w:name="_Toc122000004"/>
      <w:bookmarkStart w:id="14766" w:name="_Toc124154177"/>
      <w:bookmarkStart w:id="14767" w:name="_Toc124154952"/>
      <w:bookmarkStart w:id="14768" w:name="_Toc131560808"/>
      <w:bookmarkStart w:id="14769" w:name="_Toc137394508"/>
      <w:bookmarkStart w:id="14770" w:name="_Toc163475614"/>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4771" w:name="_Toc106207052"/>
      <w:bookmarkStart w:id="14772" w:name="_Toc115081054"/>
      <w:bookmarkStart w:id="14773" w:name="_Toc122000005"/>
      <w:bookmarkStart w:id="14774" w:name="_Toc124154178"/>
      <w:bookmarkStart w:id="14775" w:name="_Toc124154953"/>
      <w:bookmarkStart w:id="14776" w:name="_Toc131560809"/>
      <w:bookmarkStart w:id="14777" w:name="_Toc137394509"/>
      <w:bookmarkStart w:id="14778" w:name="_Toc163475615"/>
      <w:r>
        <w:lastRenderedPageBreak/>
        <w:t>A.</w:t>
      </w:r>
      <w:r>
        <w:rPr>
          <w:lang w:eastAsia="zh-CN"/>
        </w:rPr>
        <w:t>10</w:t>
      </w:r>
      <w:r>
        <w:tab/>
      </w:r>
      <w:r w:rsidRPr="00A95E6B">
        <w:t>Fixed Reference Channels for performance requirements (64QAM, R=517/1024)</w:t>
      </w:r>
      <w:bookmarkEnd w:id="14771"/>
      <w:bookmarkEnd w:id="14772"/>
      <w:bookmarkEnd w:id="14773"/>
      <w:bookmarkEnd w:id="14774"/>
      <w:bookmarkEnd w:id="14775"/>
      <w:bookmarkEnd w:id="14776"/>
      <w:bookmarkEnd w:id="14777"/>
      <w:bookmarkEnd w:id="14778"/>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4779"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4779"/>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4780" w:name="_Toc21103076"/>
      <w:bookmarkStart w:id="14781" w:name="_Toc29810925"/>
      <w:bookmarkStart w:id="14782" w:name="_Toc36636286"/>
      <w:bookmarkStart w:id="14783" w:name="_Toc37273232"/>
      <w:bookmarkStart w:id="14784" w:name="_Toc45886322"/>
      <w:bookmarkStart w:id="14785" w:name="_Toc53183367"/>
      <w:bookmarkStart w:id="14786" w:name="_Toc58916079"/>
      <w:bookmarkStart w:id="14787" w:name="_Toc58918260"/>
      <w:bookmarkStart w:id="14788" w:name="_Toc66694130"/>
      <w:bookmarkStart w:id="14789" w:name="_Toc74916155"/>
      <w:bookmarkStart w:id="14790" w:name="_Toc76114780"/>
      <w:bookmarkStart w:id="14791" w:name="_Toc76544666"/>
      <w:bookmarkStart w:id="14792" w:name="_Toc82536788"/>
      <w:bookmarkStart w:id="14793" w:name="_Toc89953081"/>
      <w:bookmarkStart w:id="14794" w:name="_Toc98766898"/>
      <w:bookmarkStart w:id="14795" w:name="_Toc99703261"/>
      <w:bookmarkStart w:id="14796" w:name="_Toc106207053"/>
      <w:bookmarkStart w:id="14797" w:name="_Toc115081055"/>
      <w:bookmarkStart w:id="14798" w:name="_Toc122000006"/>
      <w:bookmarkStart w:id="14799" w:name="_Toc124154179"/>
      <w:bookmarkStart w:id="14800" w:name="_Toc124154954"/>
      <w:bookmarkStart w:id="14801" w:name="_Toc131560810"/>
      <w:bookmarkStart w:id="14802" w:name="_Toc137394510"/>
      <w:bookmarkStart w:id="14803" w:name="_Toc163475616"/>
      <w:r w:rsidRPr="00931575">
        <w:lastRenderedPageBreak/>
        <w:t>Annex B (normative):</w:t>
      </w:r>
      <w:r w:rsidRPr="00931575">
        <w:br/>
        <w:t>Environmental requirements for the BS equipment</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648936E3" w14:textId="77777777" w:rsidR="00C45907" w:rsidRPr="00931575" w:rsidRDefault="00C45907" w:rsidP="00C45907">
      <w:pPr>
        <w:pStyle w:val="Heading1"/>
      </w:pPr>
      <w:bookmarkStart w:id="14804" w:name="_Toc21103077"/>
      <w:bookmarkStart w:id="14805" w:name="_Toc29810926"/>
      <w:bookmarkStart w:id="14806" w:name="_Toc36636287"/>
      <w:bookmarkStart w:id="14807" w:name="_Toc37273233"/>
      <w:bookmarkStart w:id="14808" w:name="_Toc45886323"/>
      <w:bookmarkStart w:id="14809" w:name="_Toc53183368"/>
      <w:bookmarkStart w:id="14810" w:name="_Toc58916080"/>
      <w:bookmarkStart w:id="14811" w:name="_Toc58918261"/>
      <w:bookmarkStart w:id="14812" w:name="_Toc66694131"/>
      <w:bookmarkStart w:id="14813" w:name="_Toc74916156"/>
      <w:bookmarkStart w:id="14814" w:name="_Toc76114781"/>
      <w:bookmarkStart w:id="14815" w:name="_Toc76544667"/>
      <w:bookmarkStart w:id="14816" w:name="_Toc82536789"/>
      <w:bookmarkStart w:id="14817" w:name="_Toc89953082"/>
      <w:bookmarkStart w:id="14818" w:name="_Toc98766899"/>
      <w:bookmarkStart w:id="14819" w:name="_Toc99703262"/>
      <w:bookmarkStart w:id="14820" w:name="_Toc106207054"/>
      <w:bookmarkStart w:id="14821" w:name="_Toc115081056"/>
      <w:bookmarkStart w:id="14822" w:name="_Toc122000007"/>
      <w:bookmarkStart w:id="14823" w:name="_Toc124154180"/>
      <w:bookmarkStart w:id="14824" w:name="_Toc124154955"/>
      <w:bookmarkStart w:id="14825" w:name="_Toc131560811"/>
      <w:bookmarkStart w:id="14826" w:name="_Toc137394511"/>
      <w:bookmarkStart w:id="14827" w:name="_Toc163475617"/>
      <w:r w:rsidRPr="00931575">
        <w:t>B.1</w:t>
      </w:r>
      <w:r w:rsidRPr="00931575">
        <w:tab/>
        <w:t>General</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828" w:name="_Toc21103078"/>
      <w:bookmarkStart w:id="14829" w:name="_Toc29810927"/>
      <w:bookmarkStart w:id="14830" w:name="_Toc36636288"/>
      <w:bookmarkStart w:id="14831" w:name="_Toc37273234"/>
      <w:bookmarkStart w:id="14832" w:name="_Toc45886324"/>
      <w:bookmarkStart w:id="14833" w:name="_Toc53183369"/>
      <w:bookmarkStart w:id="14834" w:name="_Toc58916081"/>
      <w:bookmarkStart w:id="14835" w:name="_Toc58918262"/>
      <w:bookmarkStart w:id="14836" w:name="_Toc66694132"/>
      <w:bookmarkStart w:id="14837" w:name="_Toc74916157"/>
      <w:bookmarkStart w:id="14838" w:name="_Toc76114782"/>
      <w:bookmarkStart w:id="14839" w:name="_Toc76544668"/>
      <w:bookmarkStart w:id="14840" w:name="_Toc82536790"/>
      <w:bookmarkStart w:id="14841" w:name="_Toc89953083"/>
      <w:bookmarkStart w:id="14842" w:name="_Toc98766900"/>
      <w:bookmarkStart w:id="14843" w:name="_Toc99703263"/>
      <w:bookmarkStart w:id="14844" w:name="_Toc106207055"/>
      <w:bookmarkStart w:id="14845" w:name="_Toc115081057"/>
      <w:bookmarkStart w:id="14846" w:name="_Toc122000008"/>
      <w:bookmarkStart w:id="14847" w:name="_Toc124154181"/>
      <w:bookmarkStart w:id="14848" w:name="_Toc124154956"/>
      <w:bookmarkStart w:id="14849" w:name="_Toc131560812"/>
      <w:bookmarkStart w:id="14850" w:name="_Toc137394512"/>
      <w:bookmarkStart w:id="14851" w:name="_Toc163475618"/>
      <w:r w:rsidRPr="00931575">
        <w:t>B.2</w:t>
      </w:r>
      <w:r w:rsidRPr="00931575">
        <w:tab/>
      </w:r>
      <w:r w:rsidRPr="00931575">
        <w:rPr>
          <w:rFonts w:cs="v4.2.0"/>
        </w:rPr>
        <w:t>Normal test environment</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852" w:name="_Toc21103079"/>
      <w:bookmarkStart w:id="14853" w:name="_Toc29810928"/>
      <w:bookmarkStart w:id="14854" w:name="_Toc36636289"/>
      <w:bookmarkStart w:id="14855" w:name="_Toc37273235"/>
      <w:bookmarkStart w:id="14856" w:name="_Toc45886325"/>
      <w:bookmarkStart w:id="14857" w:name="_Toc53183370"/>
      <w:bookmarkStart w:id="14858" w:name="_Toc58916082"/>
      <w:bookmarkStart w:id="14859" w:name="_Toc58918263"/>
      <w:bookmarkStart w:id="14860" w:name="_Toc66694133"/>
      <w:bookmarkStart w:id="14861" w:name="_Toc74916158"/>
      <w:bookmarkStart w:id="14862" w:name="_Toc76114783"/>
      <w:bookmarkStart w:id="14863" w:name="_Toc76544669"/>
      <w:bookmarkStart w:id="14864" w:name="_Toc82536791"/>
      <w:bookmarkStart w:id="14865" w:name="_Toc89953084"/>
      <w:bookmarkStart w:id="14866" w:name="_Toc98766901"/>
      <w:bookmarkStart w:id="14867" w:name="_Toc99703264"/>
      <w:bookmarkStart w:id="14868" w:name="_Toc106207056"/>
      <w:bookmarkStart w:id="14869" w:name="_Toc115081058"/>
      <w:bookmarkStart w:id="14870" w:name="_Toc122000009"/>
      <w:bookmarkStart w:id="14871" w:name="_Toc124154182"/>
      <w:bookmarkStart w:id="14872" w:name="_Toc124154957"/>
      <w:bookmarkStart w:id="14873" w:name="_Toc131560813"/>
      <w:bookmarkStart w:id="14874" w:name="_Toc137394513"/>
      <w:bookmarkStart w:id="14875" w:name="_Toc163475619"/>
      <w:r w:rsidRPr="00931575">
        <w:t>B.3</w:t>
      </w:r>
      <w:r w:rsidRPr="00931575">
        <w:tab/>
      </w:r>
      <w:r w:rsidRPr="00931575">
        <w:rPr>
          <w:rFonts w:cs="v4.2.0"/>
        </w:rPr>
        <w:t>Extreme test environment</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876" w:name="_Toc21103080"/>
      <w:bookmarkStart w:id="14877" w:name="_Toc29810929"/>
      <w:bookmarkStart w:id="14878" w:name="_Toc36636290"/>
      <w:bookmarkStart w:id="14879" w:name="_Toc37273236"/>
      <w:bookmarkStart w:id="14880" w:name="_Toc45886326"/>
      <w:bookmarkStart w:id="14881" w:name="_Toc53183371"/>
      <w:bookmarkStart w:id="14882" w:name="_Toc58916083"/>
      <w:bookmarkStart w:id="14883" w:name="_Toc58918264"/>
      <w:bookmarkStart w:id="14884" w:name="_Toc66694134"/>
      <w:bookmarkStart w:id="14885" w:name="_Toc74916159"/>
      <w:bookmarkStart w:id="14886" w:name="_Toc76114784"/>
      <w:bookmarkStart w:id="14887" w:name="_Toc76544670"/>
      <w:bookmarkStart w:id="14888" w:name="_Toc82536792"/>
      <w:bookmarkStart w:id="14889" w:name="_Toc89953085"/>
      <w:bookmarkStart w:id="14890" w:name="_Toc98766902"/>
      <w:bookmarkStart w:id="14891" w:name="_Toc99703265"/>
      <w:bookmarkStart w:id="14892" w:name="_Toc106207057"/>
      <w:bookmarkStart w:id="14893" w:name="_Toc115081059"/>
      <w:bookmarkStart w:id="14894" w:name="_Toc122000010"/>
      <w:bookmarkStart w:id="14895" w:name="_Toc124154183"/>
      <w:bookmarkStart w:id="14896" w:name="_Toc124154958"/>
      <w:bookmarkStart w:id="14897" w:name="_Toc131560814"/>
      <w:bookmarkStart w:id="14898" w:name="_Toc137394514"/>
      <w:bookmarkStart w:id="14899" w:name="_Toc163475620"/>
      <w:r w:rsidRPr="00931575">
        <w:t>B.3.1</w:t>
      </w:r>
      <w:r w:rsidRPr="00931575">
        <w:tab/>
        <w:t>Extreme temperature</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900" w:name="_Toc21103081"/>
      <w:bookmarkStart w:id="14901" w:name="_Toc29810930"/>
      <w:bookmarkStart w:id="14902" w:name="_Toc36636291"/>
      <w:bookmarkStart w:id="14903" w:name="_Toc37273237"/>
      <w:bookmarkStart w:id="14904" w:name="_Toc45886327"/>
      <w:bookmarkStart w:id="14905" w:name="_Toc53183372"/>
      <w:bookmarkStart w:id="14906" w:name="_Toc58916084"/>
      <w:bookmarkStart w:id="14907" w:name="_Toc58918265"/>
      <w:bookmarkStart w:id="14908" w:name="_Toc66694135"/>
      <w:bookmarkStart w:id="14909" w:name="_Toc74916160"/>
      <w:bookmarkStart w:id="14910" w:name="_Toc76114785"/>
      <w:bookmarkStart w:id="14911" w:name="_Toc76544671"/>
      <w:bookmarkStart w:id="14912" w:name="_Toc82536793"/>
      <w:bookmarkStart w:id="14913" w:name="_Toc89953086"/>
      <w:bookmarkStart w:id="14914" w:name="_Toc98766903"/>
      <w:bookmarkStart w:id="14915" w:name="_Toc99703266"/>
      <w:bookmarkStart w:id="14916" w:name="_Toc106207058"/>
      <w:bookmarkStart w:id="14917" w:name="_Toc115081060"/>
      <w:bookmarkStart w:id="14918" w:name="_Toc122000011"/>
      <w:bookmarkStart w:id="14919" w:name="_Toc124154184"/>
      <w:bookmarkStart w:id="14920" w:name="_Toc124154959"/>
      <w:bookmarkStart w:id="14921" w:name="_Toc131560815"/>
      <w:bookmarkStart w:id="14922" w:name="_Toc137394515"/>
      <w:bookmarkStart w:id="14923" w:name="_Toc163475621"/>
      <w:r w:rsidRPr="00931575">
        <w:t>B.4</w:t>
      </w:r>
      <w:r w:rsidRPr="00931575">
        <w:tab/>
      </w:r>
      <w:r w:rsidRPr="00931575">
        <w:rPr>
          <w:rFonts w:cs="v4.2.0"/>
        </w:rPr>
        <w:t>Vibration</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924" w:name="_Toc21103082"/>
      <w:bookmarkStart w:id="14925" w:name="_Toc29810931"/>
      <w:bookmarkStart w:id="14926" w:name="_Toc36636292"/>
      <w:bookmarkStart w:id="14927" w:name="_Toc37273238"/>
      <w:bookmarkStart w:id="14928" w:name="_Toc45886328"/>
      <w:bookmarkStart w:id="14929" w:name="_Toc53183373"/>
      <w:bookmarkStart w:id="14930" w:name="_Toc58916085"/>
      <w:bookmarkStart w:id="14931" w:name="_Toc58918266"/>
      <w:bookmarkStart w:id="14932" w:name="_Toc66694136"/>
      <w:bookmarkStart w:id="14933" w:name="_Toc74916161"/>
      <w:bookmarkStart w:id="14934" w:name="_Toc76114786"/>
      <w:bookmarkStart w:id="14935" w:name="_Toc76544672"/>
      <w:bookmarkStart w:id="14936" w:name="_Toc82536794"/>
      <w:bookmarkStart w:id="14937" w:name="_Toc89953087"/>
      <w:bookmarkStart w:id="14938" w:name="_Toc98766904"/>
      <w:bookmarkStart w:id="14939" w:name="_Toc99703267"/>
      <w:bookmarkStart w:id="14940" w:name="_Toc106207059"/>
      <w:bookmarkStart w:id="14941" w:name="_Toc115081061"/>
      <w:bookmarkStart w:id="14942" w:name="_Toc122000012"/>
      <w:bookmarkStart w:id="14943" w:name="_Toc124154185"/>
      <w:bookmarkStart w:id="14944" w:name="_Toc124154960"/>
      <w:bookmarkStart w:id="14945" w:name="_Toc131560816"/>
      <w:bookmarkStart w:id="14946" w:name="_Toc137394516"/>
      <w:bookmarkStart w:id="14947" w:name="_Toc163475622"/>
      <w:r w:rsidRPr="00931575">
        <w:t>B.5</w:t>
      </w:r>
      <w:r w:rsidRPr="00931575">
        <w:tab/>
      </w:r>
      <w:r w:rsidRPr="00931575">
        <w:rPr>
          <w:rFonts w:cs="v4.2.0"/>
        </w:rPr>
        <w:t>Power supply</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948" w:name="_Toc21103083"/>
      <w:bookmarkStart w:id="14949" w:name="_Toc29810932"/>
      <w:bookmarkStart w:id="14950" w:name="_Toc36636293"/>
      <w:bookmarkStart w:id="14951" w:name="_Toc37273239"/>
      <w:bookmarkStart w:id="14952" w:name="_Toc45886329"/>
      <w:bookmarkStart w:id="14953" w:name="_Toc53183374"/>
      <w:bookmarkStart w:id="14954" w:name="_Toc58916086"/>
      <w:bookmarkStart w:id="14955" w:name="_Toc58918267"/>
      <w:bookmarkStart w:id="14956" w:name="_Toc66694137"/>
      <w:bookmarkStart w:id="14957" w:name="_Toc74916162"/>
      <w:bookmarkStart w:id="14958" w:name="_Toc76114787"/>
      <w:bookmarkStart w:id="14959" w:name="_Toc76544673"/>
      <w:bookmarkStart w:id="14960" w:name="_Toc82536795"/>
      <w:bookmarkStart w:id="14961" w:name="_Toc89953088"/>
      <w:bookmarkStart w:id="14962" w:name="_Toc98766905"/>
      <w:bookmarkStart w:id="14963" w:name="_Toc99703268"/>
      <w:bookmarkStart w:id="14964" w:name="_Toc106207060"/>
      <w:bookmarkStart w:id="14965" w:name="_Toc115081062"/>
      <w:bookmarkStart w:id="14966" w:name="_Toc122000013"/>
      <w:bookmarkStart w:id="14967" w:name="_Toc124154186"/>
      <w:bookmarkStart w:id="14968" w:name="_Toc124154961"/>
      <w:bookmarkStart w:id="14969" w:name="_Toc131560817"/>
      <w:bookmarkStart w:id="14970" w:name="_Toc137394517"/>
      <w:bookmarkStart w:id="14971" w:name="_Toc163475623"/>
      <w:r w:rsidRPr="00931575">
        <w:rPr>
          <w:lang w:eastAsia="sv-SE"/>
        </w:rPr>
        <w:t>B.6</w:t>
      </w:r>
      <w:r w:rsidRPr="00931575">
        <w:rPr>
          <w:lang w:eastAsia="sv-SE"/>
        </w:rPr>
        <w:tab/>
        <w:t>Measurement of test environments</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972" w:name="_Toc21103084"/>
      <w:bookmarkStart w:id="14973" w:name="_Toc29810933"/>
      <w:bookmarkStart w:id="14974" w:name="_Toc36636294"/>
      <w:bookmarkStart w:id="14975" w:name="_Toc37273240"/>
      <w:bookmarkStart w:id="14976" w:name="_Toc45886330"/>
      <w:bookmarkStart w:id="14977" w:name="_Toc53183375"/>
      <w:bookmarkStart w:id="14978" w:name="_Toc58916087"/>
      <w:bookmarkStart w:id="14979" w:name="_Toc58918268"/>
      <w:bookmarkStart w:id="14980" w:name="_Toc66694138"/>
      <w:bookmarkStart w:id="14981" w:name="_Toc74916163"/>
      <w:bookmarkStart w:id="14982" w:name="_Toc76114788"/>
      <w:bookmarkStart w:id="14983" w:name="_Toc76544674"/>
      <w:bookmarkStart w:id="14984" w:name="_Toc82536796"/>
      <w:bookmarkStart w:id="14985" w:name="_Toc89953089"/>
      <w:bookmarkStart w:id="14986" w:name="_Toc98766906"/>
      <w:bookmarkStart w:id="14987" w:name="_Toc99703269"/>
      <w:bookmarkStart w:id="14988" w:name="_Toc106207061"/>
      <w:bookmarkStart w:id="14989" w:name="_Toc115081063"/>
      <w:bookmarkStart w:id="14990" w:name="_Toc122000014"/>
      <w:bookmarkStart w:id="14991" w:name="_Toc124154187"/>
      <w:bookmarkStart w:id="14992" w:name="_Toc124154962"/>
      <w:bookmarkStart w:id="14993" w:name="_Toc131560818"/>
      <w:bookmarkStart w:id="14994" w:name="_Toc137394518"/>
      <w:bookmarkStart w:id="14995" w:name="_Toc163475624"/>
      <w:r w:rsidRPr="00931575">
        <w:rPr>
          <w:lang w:eastAsia="sv-SE"/>
        </w:rPr>
        <w:lastRenderedPageBreak/>
        <w:t>B.7</w:t>
      </w:r>
      <w:r w:rsidRPr="00931575">
        <w:rPr>
          <w:lang w:eastAsia="sv-SE"/>
        </w:rPr>
        <w:tab/>
        <w:t>OTA extreme test methods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7FAD6199" w14:textId="77777777" w:rsidR="00C45907" w:rsidRPr="00931575" w:rsidRDefault="00C45907" w:rsidP="00C45907">
      <w:pPr>
        <w:pStyle w:val="Heading2"/>
        <w:rPr>
          <w:lang w:eastAsia="sv-SE"/>
        </w:rPr>
      </w:pPr>
      <w:bookmarkStart w:id="14996" w:name="_Toc21103085"/>
      <w:bookmarkStart w:id="14997" w:name="_Toc29810934"/>
      <w:bookmarkStart w:id="14998" w:name="_Toc36636295"/>
      <w:bookmarkStart w:id="14999" w:name="_Toc37273241"/>
      <w:bookmarkStart w:id="15000" w:name="_Toc45886331"/>
      <w:bookmarkStart w:id="15001" w:name="_Toc53183376"/>
      <w:bookmarkStart w:id="15002" w:name="_Toc58916088"/>
      <w:bookmarkStart w:id="15003" w:name="_Toc58918269"/>
      <w:bookmarkStart w:id="15004" w:name="_Toc66694139"/>
      <w:bookmarkStart w:id="15005" w:name="_Toc74916164"/>
      <w:bookmarkStart w:id="15006" w:name="_Toc76114789"/>
      <w:bookmarkStart w:id="15007" w:name="_Toc76544675"/>
      <w:bookmarkStart w:id="15008" w:name="_Toc82536797"/>
      <w:bookmarkStart w:id="15009" w:name="_Toc89953090"/>
      <w:bookmarkStart w:id="15010" w:name="_Toc98766907"/>
      <w:bookmarkStart w:id="15011" w:name="_Toc99703270"/>
      <w:bookmarkStart w:id="15012" w:name="_Toc106207062"/>
      <w:bookmarkStart w:id="15013" w:name="_Toc115081064"/>
      <w:bookmarkStart w:id="15014" w:name="_Toc122000015"/>
      <w:bookmarkStart w:id="15015" w:name="_Toc124154188"/>
      <w:bookmarkStart w:id="15016" w:name="_Toc124154963"/>
      <w:bookmarkStart w:id="15017" w:name="_Toc131560819"/>
      <w:bookmarkStart w:id="15018" w:name="_Toc137394519"/>
      <w:bookmarkStart w:id="15019" w:name="_Toc163475625"/>
      <w:r w:rsidRPr="00931575">
        <w:rPr>
          <w:lang w:eastAsia="sv-SE"/>
        </w:rPr>
        <w:t>B.7.1</w:t>
      </w:r>
      <w:r w:rsidRPr="00931575">
        <w:rPr>
          <w:lang w:eastAsia="sv-SE"/>
        </w:rPr>
        <w:tab/>
        <w:t>Direct far field method</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5020" w:name="_Toc21103086"/>
      <w:bookmarkStart w:id="15021" w:name="_Toc29810935"/>
      <w:bookmarkStart w:id="15022" w:name="_Toc36636296"/>
      <w:bookmarkStart w:id="15023" w:name="_Toc37273242"/>
      <w:bookmarkStart w:id="15024" w:name="_Toc45886332"/>
      <w:bookmarkStart w:id="15025" w:name="_Toc53183377"/>
      <w:bookmarkStart w:id="15026" w:name="_Toc58916089"/>
      <w:bookmarkStart w:id="15027" w:name="_Toc58918270"/>
      <w:bookmarkStart w:id="15028" w:name="_Toc66694140"/>
      <w:bookmarkStart w:id="15029" w:name="_Toc74916165"/>
      <w:bookmarkStart w:id="15030" w:name="_Toc76114790"/>
      <w:bookmarkStart w:id="15031" w:name="_Toc76544676"/>
      <w:bookmarkStart w:id="15032" w:name="_Toc82536798"/>
      <w:bookmarkStart w:id="15033" w:name="_Toc89953091"/>
      <w:bookmarkStart w:id="15034" w:name="_Toc98766908"/>
      <w:bookmarkStart w:id="15035" w:name="_Toc99703271"/>
      <w:bookmarkStart w:id="15036" w:name="_Toc106207063"/>
      <w:bookmarkStart w:id="15037" w:name="_Toc115081065"/>
      <w:bookmarkStart w:id="15038" w:name="_Toc122000016"/>
      <w:bookmarkStart w:id="15039" w:name="_Toc124154189"/>
      <w:bookmarkStart w:id="15040" w:name="_Toc124154964"/>
      <w:bookmarkStart w:id="15041" w:name="_Toc131560820"/>
      <w:bookmarkStart w:id="15042" w:name="_Toc137394520"/>
      <w:bookmarkStart w:id="15043" w:name="_Toc163475626"/>
      <w:r w:rsidRPr="00931575">
        <w:rPr>
          <w:lang w:eastAsia="sv-SE"/>
        </w:rPr>
        <w:t>B.7.</w:t>
      </w:r>
      <w:r w:rsidRPr="00931575">
        <w:rPr>
          <w:lang w:val="en-US" w:eastAsia="sv-SE"/>
        </w:rPr>
        <w:t>2</w:t>
      </w:r>
      <w:r w:rsidRPr="00931575">
        <w:rPr>
          <w:lang w:eastAsia="sv-SE"/>
        </w:rPr>
        <w:tab/>
        <w:t>Relative method</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5044" w:name="_Toc21103087"/>
      <w:bookmarkStart w:id="15045" w:name="_Toc29810936"/>
      <w:bookmarkStart w:id="15046" w:name="_Toc36636297"/>
      <w:bookmarkStart w:id="15047" w:name="_Toc37273243"/>
      <w:bookmarkStart w:id="15048" w:name="_Toc45886333"/>
      <w:bookmarkStart w:id="15049" w:name="_Toc53183378"/>
      <w:bookmarkStart w:id="15050" w:name="_Toc58916090"/>
      <w:bookmarkStart w:id="15051" w:name="_Toc58918271"/>
      <w:bookmarkStart w:id="15052" w:name="_Toc66694141"/>
      <w:bookmarkStart w:id="15053" w:name="_Toc74916166"/>
      <w:bookmarkStart w:id="15054" w:name="_Toc76114791"/>
      <w:bookmarkStart w:id="15055" w:name="_Toc76544677"/>
      <w:bookmarkStart w:id="15056" w:name="_Toc82536799"/>
      <w:bookmarkStart w:id="15057" w:name="_Toc89953092"/>
      <w:bookmarkStart w:id="15058" w:name="_Toc98766909"/>
      <w:bookmarkStart w:id="15059" w:name="_Toc99703272"/>
      <w:bookmarkStart w:id="15060" w:name="_Toc106207064"/>
      <w:bookmarkStart w:id="15061" w:name="_Toc115081066"/>
      <w:bookmarkStart w:id="15062" w:name="_Toc122000017"/>
      <w:bookmarkStart w:id="15063" w:name="_Toc124154190"/>
      <w:bookmarkStart w:id="15064" w:name="_Toc124154965"/>
      <w:bookmarkStart w:id="15065" w:name="_Toc131560821"/>
      <w:bookmarkStart w:id="15066" w:name="_Toc137394521"/>
      <w:bookmarkStart w:id="15067" w:name="_Toc163475627"/>
      <w:r w:rsidRPr="00931575">
        <w:lastRenderedPageBreak/>
        <w:t>Annex C (informative):</w:t>
      </w:r>
      <w:r w:rsidRPr="00931575">
        <w:br/>
        <w:t>Test tolerances and derivation of test requirements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5068" w:name="_Toc21103088"/>
      <w:bookmarkStart w:id="15069" w:name="_Toc29810937"/>
      <w:bookmarkStart w:id="15070" w:name="_Toc36636298"/>
      <w:bookmarkStart w:id="15071" w:name="_Toc37273244"/>
      <w:bookmarkStart w:id="15072" w:name="_Toc45886334"/>
      <w:bookmarkStart w:id="15073" w:name="_Toc53183379"/>
      <w:bookmarkStart w:id="15074" w:name="_Toc58916091"/>
      <w:bookmarkStart w:id="15075" w:name="_Toc58918272"/>
      <w:bookmarkStart w:id="15076" w:name="_Toc66694142"/>
      <w:bookmarkStart w:id="15077" w:name="_Toc74916167"/>
      <w:bookmarkStart w:id="15078" w:name="_Toc76114792"/>
      <w:bookmarkStart w:id="15079" w:name="_Toc76544678"/>
      <w:bookmarkStart w:id="15080" w:name="_Toc82536800"/>
      <w:bookmarkStart w:id="15081" w:name="_Toc89953093"/>
      <w:bookmarkStart w:id="15082" w:name="_Toc98766910"/>
      <w:bookmarkStart w:id="15083" w:name="_Toc99703273"/>
      <w:bookmarkStart w:id="15084" w:name="_Toc106207065"/>
      <w:bookmarkStart w:id="15085" w:name="_Toc115081067"/>
      <w:bookmarkStart w:id="15086" w:name="_Toc122000018"/>
      <w:bookmarkStart w:id="15087" w:name="_Toc124154191"/>
      <w:bookmarkStart w:id="15088" w:name="_Toc124154966"/>
      <w:bookmarkStart w:id="15089" w:name="_Toc131560822"/>
      <w:bookmarkStart w:id="15090" w:name="_Toc137394522"/>
      <w:bookmarkStart w:id="15091" w:name="_Toc163475628"/>
      <w:r w:rsidRPr="00931575">
        <w:lastRenderedPageBreak/>
        <w:t>C.1</w:t>
      </w:r>
      <w:r w:rsidRPr="00931575">
        <w:tab/>
      </w:r>
      <w:r w:rsidRPr="00931575">
        <w:rPr>
          <w:lang w:eastAsia="sv-SE"/>
        </w:rPr>
        <w:t>Measurement of t</w:t>
      </w:r>
      <w:r w:rsidRPr="00931575">
        <w:t>ransmitter</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lastRenderedPageBreak/>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lastRenderedPageBreak/>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5092" w:name="_Toc21103089"/>
      <w:bookmarkStart w:id="15093" w:name="_Toc29810938"/>
      <w:bookmarkStart w:id="15094" w:name="_Toc36636299"/>
      <w:bookmarkStart w:id="15095" w:name="_Toc37273245"/>
      <w:bookmarkStart w:id="15096" w:name="_Toc45886335"/>
      <w:bookmarkStart w:id="15097" w:name="_Toc53183380"/>
      <w:bookmarkStart w:id="15098" w:name="_Toc58916092"/>
      <w:bookmarkStart w:id="15099" w:name="_Toc58918273"/>
      <w:bookmarkStart w:id="15100" w:name="_Toc66694143"/>
      <w:bookmarkStart w:id="15101" w:name="_Toc74916168"/>
      <w:bookmarkStart w:id="15102" w:name="_Toc76114793"/>
      <w:bookmarkStart w:id="15103" w:name="_Toc76544679"/>
      <w:bookmarkStart w:id="15104" w:name="_Toc82536801"/>
      <w:bookmarkStart w:id="15105" w:name="_Toc89953094"/>
      <w:bookmarkStart w:id="15106" w:name="_Toc98766911"/>
      <w:bookmarkStart w:id="15107" w:name="_Toc99703274"/>
      <w:bookmarkStart w:id="15108" w:name="_Toc106207066"/>
      <w:bookmarkStart w:id="15109" w:name="_Toc115081068"/>
      <w:bookmarkStart w:id="15110" w:name="_Toc122000019"/>
      <w:bookmarkStart w:id="15111" w:name="_Toc124154192"/>
      <w:bookmarkStart w:id="15112" w:name="_Toc124154967"/>
      <w:bookmarkStart w:id="15113" w:name="_Toc131560823"/>
      <w:bookmarkStart w:id="15114" w:name="_Toc137394523"/>
      <w:bookmarkStart w:id="15115" w:name="_Toc163475629"/>
      <w:r w:rsidRPr="00931575">
        <w:lastRenderedPageBreak/>
        <w:t>C.2</w:t>
      </w:r>
      <w:r w:rsidRPr="00931575">
        <w:tab/>
      </w:r>
      <w:r w:rsidRPr="00931575">
        <w:rPr>
          <w:lang w:eastAsia="sv-SE"/>
        </w:rPr>
        <w:t>Measurement of receiv</w:t>
      </w:r>
      <w:r w:rsidRPr="00931575">
        <w:t>er</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5116" w:name="_Toc21103090"/>
      <w:bookmarkStart w:id="15117" w:name="_Toc29810939"/>
      <w:bookmarkStart w:id="15118" w:name="_Toc36636300"/>
      <w:bookmarkStart w:id="15119" w:name="_Toc37273246"/>
      <w:bookmarkStart w:id="15120" w:name="_Toc45886336"/>
      <w:bookmarkStart w:id="15121" w:name="_Toc53183381"/>
      <w:bookmarkStart w:id="15122" w:name="_Toc58916093"/>
      <w:bookmarkStart w:id="15123" w:name="_Toc58918274"/>
      <w:bookmarkStart w:id="15124" w:name="_Toc66694144"/>
      <w:bookmarkStart w:id="15125" w:name="_Toc74916169"/>
      <w:bookmarkStart w:id="15126" w:name="_Toc76114794"/>
      <w:bookmarkStart w:id="15127" w:name="_Toc76544680"/>
      <w:bookmarkStart w:id="15128" w:name="_Toc82536802"/>
      <w:bookmarkStart w:id="15129" w:name="_Toc89953095"/>
      <w:bookmarkStart w:id="15130" w:name="_Toc98766912"/>
      <w:bookmarkStart w:id="15131" w:name="_Toc99703275"/>
      <w:bookmarkStart w:id="15132" w:name="_Toc106207067"/>
      <w:bookmarkStart w:id="15133" w:name="_Toc115081069"/>
      <w:bookmarkStart w:id="15134" w:name="_Toc122000020"/>
      <w:bookmarkStart w:id="15135" w:name="_Toc124154193"/>
      <w:bookmarkStart w:id="15136" w:name="_Toc124154968"/>
      <w:bookmarkStart w:id="15137" w:name="_Toc131560824"/>
      <w:bookmarkStart w:id="15138" w:name="_Toc137394524"/>
      <w:bookmarkStart w:id="15139" w:name="_Toc163475630"/>
      <w:r w:rsidRPr="00931575">
        <w:t>C.3</w:t>
      </w:r>
      <w:r w:rsidRPr="00931575">
        <w:tab/>
      </w:r>
      <w:r w:rsidRPr="00931575">
        <w:rPr>
          <w:lang w:eastAsia="sv-SE"/>
        </w:rPr>
        <w:t>Measurement of performance requirements</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5140" w:name="_Toc21103091"/>
      <w:bookmarkStart w:id="15141" w:name="_Toc29810940"/>
      <w:bookmarkStart w:id="15142" w:name="_Toc36636301"/>
      <w:bookmarkStart w:id="15143" w:name="_Toc37273247"/>
      <w:bookmarkStart w:id="15144" w:name="_Toc45886337"/>
      <w:bookmarkStart w:id="15145" w:name="_Toc53183382"/>
      <w:bookmarkStart w:id="15146" w:name="_Toc58916094"/>
      <w:bookmarkStart w:id="15147" w:name="_Toc58918275"/>
      <w:bookmarkStart w:id="15148" w:name="_Toc66694145"/>
      <w:bookmarkStart w:id="15149" w:name="_Toc74916170"/>
      <w:bookmarkStart w:id="15150" w:name="_Toc76114795"/>
      <w:bookmarkStart w:id="15151" w:name="_Toc76544681"/>
      <w:bookmarkStart w:id="15152" w:name="_Toc82536803"/>
      <w:bookmarkStart w:id="15153" w:name="_Toc89953096"/>
      <w:bookmarkStart w:id="15154" w:name="_Toc98766913"/>
      <w:bookmarkStart w:id="15155" w:name="_Toc99703276"/>
      <w:bookmarkStart w:id="15156" w:name="_Toc106207068"/>
      <w:bookmarkStart w:id="15157" w:name="_Toc115081070"/>
      <w:bookmarkStart w:id="15158" w:name="_Toc122000021"/>
      <w:bookmarkStart w:id="15159" w:name="_Toc124154194"/>
      <w:bookmarkStart w:id="15160" w:name="_Toc124154969"/>
      <w:bookmarkStart w:id="15161" w:name="_Toc131560825"/>
      <w:bookmarkStart w:id="15162" w:name="_Toc137394525"/>
      <w:bookmarkStart w:id="15163" w:name="_Toc163475631"/>
      <w:r w:rsidRPr="00931575">
        <w:lastRenderedPageBreak/>
        <w:t>Annex D (normative):</w:t>
      </w:r>
      <w:r w:rsidRPr="00931575">
        <w:br/>
        <w:t>Calibration</w:t>
      </w:r>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5164" w:name="_Toc21103092"/>
      <w:bookmarkStart w:id="15165" w:name="_Toc29810941"/>
      <w:bookmarkStart w:id="15166" w:name="_Toc36636302"/>
      <w:bookmarkStart w:id="15167" w:name="_Toc37273248"/>
      <w:bookmarkStart w:id="15168" w:name="_Toc45886338"/>
      <w:bookmarkStart w:id="15169" w:name="_Toc53183383"/>
      <w:bookmarkStart w:id="15170" w:name="_Toc58916095"/>
      <w:bookmarkStart w:id="15171" w:name="_Toc58918276"/>
      <w:bookmarkStart w:id="15172" w:name="_Toc66694146"/>
      <w:bookmarkStart w:id="15173" w:name="_Toc74916171"/>
      <w:bookmarkStart w:id="15174" w:name="_Toc76114796"/>
      <w:bookmarkStart w:id="15175" w:name="_Toc76544682"/>
      <w:bookmarkStart w:id="15176" w:name="_Toc82536804"/>
      <w:bookmarkStart w:id="15177" w:name="_Toc89953097"/>
      <w:bookmarkStart w:id="15178" w:name="_Toc98766914"/>
      <w:bookmarkStart w:id="15179" w:name="_Toc99703277"/>
      <w:bookmarkStart w:id="15180" w:name="_Toc106207069"/>
      <w:bookmarkStart w:id="15181" w:name="_Toc115081071"/>
      <w:bookmarkStart w:id="15182" w:name="_Toc122000022"/>
      <w:bookmarkStart w:id="15183" w:name="_Toc124154195"/>
      <w:bookmarkStart w:id="15184" w:name="_Toc124154970"/>
      <w:bookmarkStart w:id="15185" w:name="_Toc131560826"/>
      <w:bookmarkStart w:id="15186" w:name="_Toc137394526"/>
      <w:bookmarkStart w:id="15187" w:name="_Toc163475632"/>
      <w:r w:rsidRPr="00931575">
        <w:lastRenderedPageBreak/>
        <w:t>Annex E (informative):</w:t>
      </w:r>
      <w:r w:rsidRPr="00931575">
        <w:br/>
        <w:t>OTA measurement system set-up</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288F12D7" w14:textId="77777777" w:rsidR="00C45907" w:rsidRPr="00931575" w:rsidRDefault="00C45907" w:rsidP="00C45907">
      <w:pPr>
        <w:pStyle w:val="Heading1"/>
      </w:pPr>
      <w:bookmarkStart w:id="15188" w:name="_Toc21103093"/>
      <w:bookmarkStart w:id="15189" w:name="_Toc29810942"/>
      <w:bookmarkStart w:id="15190" w:name="_Toc36636303"/>
      <w:bookmarkStart w:id="15191" w:name="_Toc37273249"/>
      <w:bookmarkStart w:id="15192" w:name="_Toc45886339"/>
      <w:bookmarkStart w:id="15193" w:name="_Toc53183384"/>
      <w:bookmarkStart w:id="15194" w:name="_Toc58916096"/>
      <w:bookmarkStart w:id="15195" w:name="_Toc58918277"/>
      <w:bookmarkStart w:id="15196" w:name="_Toc66694147"/>
      <w:bookmarkStart w:id="15197" w:name="_Toc74916172"/>
      <w:bookmarkStart w:id="15198" w:name="_Toc76114797"/>
      <w:bookmarkStart w:id="15199" w:name="_Toc76544683"/>
      <w:bookmarkStart w:id="15200" w:name="_Toc82536805"/>
      <w:bookmarkStart w:id="15201" w:name="_Toc89953098"/>
      <w:bookmarkStart w:id="15202" w:name="_Toc98766915"/>
      <w:bookmarkStart w:id="15203" w:name="_Toc99703278"/>
      <w:bookmarkStart w:id="15204" w:name="_Toc106207070"/>
      <w:bookmarkStart w:id="15205" w:name="_Toc115081072"/>
      <w:bookmarkStart w:id="15206" w:name="_Toc122000023"/>
      <w:bookmarkStart w:id="15207" w:name="_Toc124154196"/>
      <w:bookmarkStart w:id="15208" w:name="_Toc124154971"/>
      <w:bookmarkStart w:id="15209" w:name="_Toc131560827"/>
      <w:bookmarkStart w:id="15210" w:name="_Toc137394527"/>
      <w:bookmarkStart w:id="15211" w:name="_Toc163475633"/>
      <w:r w:rsidRPr="00931575">
        <w:t>E.1</w:t>
      </w:r>
      <w:r w:rsidRPr="00931575">
        <w:tab/>
        <w:t>Transmitter</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p>
    <w:p w14:paraId="13D28B2A" w14:textId="77777777" w:rsidR="00C45907" w:rsidRPr="00931575" w:rsidRDefault="00C45907" w:rsidP="00C45907">
      <w:pPr>
        <w:pStyle w:val="Heading2"/>
      </w:pPr>
      <w:bookmarkStart w:id="15212" w:name="_Toc21103094"/>
      <w:bookmarkStart w:id="15213" w:name="_Toc29810943"/>
      <w:bookmarkStart w:id="15214" w:name="_Toc36636304"/>
      <w:bookmarkStart w:id="15215" w:name="_Toc37273250"/>
      <w:bookmarkStart w:id="15216" w:name="_Toc45886340"/>
      <w:bookmarkStart w:id="15217" w:name="_Toc53183385"/>
      <w:bookmarkStart w:id="15218" w:name="_Toc58916097"/>
      <w:bookmarkStart w:id="15219" w:name="_Toc58918278"/>
      <w:bookmarkStart w:id="15220" w:name="_Toc66694148"/>
      <w:bookmarkStart w:id="15221" w:name="_Toc74916173"/>
      <w:bookmarkStart w:id="15222" w:name="_Toc76114798"/>
      <w:bookmarkStart w:id="15223" w:name="_Toc76544684"/>
      <w:bookmarkStart w:id="15224" w:name="_Toc82536806"/>
      <w:bookmarkStart w:id="15225" w:name="_Toc89953099"/>
      <w:bookmarkStart w:id="15226" w:name="_Toc98766916"/>
      <w:bookmarkStart w:id="15227" w:name="_Toc99703279"/>
      <w:bookmarkStart w:id="15228" w:name="_Toc106207071"/>
      <w:bookmarkStart w:id="15229" w:name="_Toc115081073"/>
      <w:bookmarkStart w:id="15230" w:name="_Toc122000024"/>
      <w:bookmarkStart w:id="15231" w:name="_Toc124154197"/>
      <w:bookmarkStart w:id="15232" w:name="_Toc124154972"/>
      <w:bookmarkStart w:id="15233" w:name="_Toc131560828"/>
      <w:bookmarkStart w:id="15234" w:name="_Toc137394528"/>
      <w:bookmarkStart w:id="15235" w:name="_Toc16347563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236" w:name="_Toc21103095"/>
      <w:bookmarkStart w:id="15237" w:name="_Toc29810944"/>
      <w:bookmarkStart w:id="15238" w:name="_Toc36636305"/>
      <w:bookmarkStart w:id="15239" w:name="_Toc37273251"/>
      <w:bookmarkStart w:id="15240" w:name="_Toc45886341"/>
      <w:bookmarkStart w:id="15241" w:name="_Toc53183386"/>
      <w:bookmarkStart w:id="15242" w:name="_Toc58916098"/>
      <w:bookmarkStart w:id="15243" w:name="_Toc58918279"/>
      <w:bookmarkStart w:id="15244" w:name="_Toc66694149"/>
      <w:bookmarkStart w:id="15245" w:name="_Toc74916174"/>
      <w:bookmarkStart w:id="15246" w:name="_Toc76114799"/>
      <w:bookmarkStart w:id="15247" w:name="_Toc76544685"/>
      <w:bookmarkStart w:id="15248" w:name="_Toc82536807"/>
      <w:bookmarkStart w:id="15249" w:name="_Toc89953100"/>
      <w:bookmarkStart w:id="15250" w:name="_Toc98766917"/>
      <w:bookmarkStart w:id="15251" w:name="_Toc99703280"/>
      <w:bookmarkStart w:id="15252" w:name="_Toc106207072"/>
      <w:bookmarkStart w:id="15253" w:name="_Toc115081074"/>
      <w:bookmarkStart w:id="15254" w:name="_Toc122000025"/>
      <w:bookmarkStart w:id="15255" w:name="_Toc124154198"/>
      <w:bookmarkStart w:id="15256" w:name="_Toc124154973"/>
      <w:bookmarkStart w:id="15257" w:name="_Toc131560829"/>
      <w:bookmarkStart w:id="15258" w:name="_Toc137394529"/>
      <w:bookmarkStart w:id="15259" w:name="_Toc163475635"/>
      <w:r w:rsidRPr="00931575">
        <w:lastRenderedPageBreak/>
        <w:t>E.1.2</w:t>
      </w:r>
      <w:r w:rsidRPr="00931575">
        <w:tab/>
        <w:t>OTA base station</w:t>
      </w:r>
      <w:r w:rsidRPr="00931575" w:rsidDel="002421F5">
        <w:t xml:space="preserve"> </w:t>
      </w:r>
      <w:r w:rsidRPr="00931575">
        <w:t>output power, OTA ACLR, OTA operating band unwanted emissions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5260" w:name="_Toc21103096"/>
      <w:bookmarkStart w:id="15261" w:name="_Toc29810945"/>
      <w:bookmarkStart w:id="15262" w:name="_Toc36636306"/>
      <w:bookmarkStart w:id="15263" w:name="_Toc37273252"/>
      <w:bookmarkStart w:id="15264" w:name="_Toc45886342"/>
      <w:bookmarkStart w:id="15265" w:name="_Toc53183387"/>
      <w:bookmarkStart w:id="15266" w:name="_Toc58916099"/>
      <w:bookmarkStart w:id="15267" w:name="_Toc58918280"/>
      <w:bookmarkStart w:id="15268" w:name="_Toc66694150"/>
      <w:bookmarkStart w:id="15269" w:name="_Toc74916175"/>
      <w:bookmarkStart w:id="15270" w:name="_Toc76114800"/>
      <w:bookmarkStart w:id="15271"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272" w:name="_Toc82536808"/>
      <w:bookmarkStart w:id="15273" w:name="_Toc89953101"/>
      <w:bookmarkStart w:id="15274" w:name="_Toc98766918"/>
      <w:bookmarkStart w:id="15275" w:name="_Toc99703281"/>
      <w:bookmarkStart w:id="15276" w:name="_Toc106207073"/>
      <w:bookmarkStart w:id="15277" w:name="_Toc115081075"/>
      <w:bookmarkStart w:id="15278" w:name="_Toc122000026"/>
      <w:bookmarkStart w:id="15279" w:name="_Toc124154199"/>
      <w:bookmarkStart w:id="15280" w:name="_Toc124154974"/>
      <w:bookmarkStart w:id="15281" w:name="_Toc131560830"/>
      <w:bookmarkStart w:id="15282" w:name="_Toc137394530"/>
      <w:bookmarkStart w:id="15283" w:name="_Toc163475636"/>
      <w:r w:rsidRPr="00931575">
        <w:t>E.1.3</w:t>
      </w:r>
      <w:r w:rsidRPr="00931575">
        <w:tab/>
        <w:t>OTA spurious emissions</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284" w:name="_Toc21103097"/>
      <w:bookmarkStart w:id="15285" w:name="_Toc29810946"/>
      <w:bookmarkStart w:id="15286" w:name="_Toc36636307"/>
      <w:bookmarkStart w:id="15287" w:name="_Toc37273253"/>
      <w:bookmarkStart w:id="15288" w:name="_Toc45886343"/>
      <w:bookmarkStart w:id="15289" w:name="_Toc53183388"/>
      <w:bookmarkStart w:id="15290" w:name="_Toc58916100"/>
      <w:bookmarkStart w:id="15291" w:name="_Toc58918281"/>
      <w:bookmarkStart w:id="15292" w:name="_Toc66694151"/>
      <w:bookmarkStart w:id="15293" w:name="_Toc74916176"/>
      <w:bookmarkStart w:id="15294" w:name="_Toc76114801"/>
      <w:bookmarkStart w:id="15295" w:name="_Toc76544687"/>
      <w:bookmarkStart w:id="15296" w:name="_Toc82536809"/>
      <w:bookmarkStart w:id="15297" w:name="_Toc89953102"/>
      <w:bookmarkStart w:id="15298" w:name="_Toc98766919"/>
      <w:bookmarkStart w:id="15299" w:name="_Toc99703282"/>
      <w:bookmarkStart w:id="15300" w:name="_Toc106207074"/>
      <w:bookmarkStart w:id="15301" w:name="_Toc115081076"/>
      <w:bookmarkStart w:id="15302" w:name="_Toc122000027"/>
      <w:bookmarkStart w:id="15303" w:name="_Toc124154200"/>
      <w:bookmarkStart w:id="15304" w:name="_Toc124154975"/>
      <w:bookmarkStart w:id="15305" w:name="_Toc131560831"/>
      <w:bookmarkStart w:id="15306" w:name="_Toc137394531"/>
      <w:bookmarkStart w:id="15307" w:name="_Toc163475637"/>
      <w:r w:rsidRPr="00931575">
        <w:lastRenderedPageBreak/>
        <w:t>E.1.4</w:t>
      </w:r>
      <w:r w:rsidRPr="00931575">
        <w:tab/>
        <w:t>OTA co-location emissions, OTA transmit ON/OFF power (</w:t>
      </w:r>
      <w:r w:rsidRPr="00931575">
        <w:rPr>
          <w:i/>
        </w:rPr>
        <w:t>BS type 1-O</w:t>
      </w:r>
      <w:r w:rsidRPr="00931575">
        <w:t>)</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5308" w:name="_Toc21103098"/>
      <w:bookmarkStart w:id="15309" w:name="_Toc29810947"/>
      <w:bookmarkStart w:id="15310" w:name="_Toc36636308"/>
      <w:bookmarkStart w:id="15311" w:name="_Toc37273254"/>
      <w:bookmarkStart w:id="15312" w:name="_Toc45886344"/>
      <w:bookmarkStart w:id="15313" w:name="_Toc53183389"/>
      <w:bookmarkStart w:id="15314" w:name="_Toc58916101"/>
      <w:bookmarkStart w:id="15315" w:name="_Toc58918282"/>
      <w:bookmarkStart w:id="15316" w:name="_Toc66694152"/>
      <w:bookmarkStart w:id="15317" w:name="_Toc74916177"/>
      <w:bookmarkStart w:id="15318" w:name="_Toc76114802"/>
      <w:bookmarkStart w:id="15319" w:name="_Toc76544688"/>
      <w:bookmarkStart w:id="15320" w:name="_Toc82536810"/>
      <w:bookmarkStart w:id="15321" w:name="_Toc89953103"/>
      <w:bookmarkStart w:id="15322" w:name="_Toc98766920"/>
      <w:bookmarkStart w:id="15323" w:name="_Toc99703283"/>
      <w:bookmarkStart w:id="15324" w:name="_Toc106207075"/>
      <w:bookmarkStart w:id="15325" w:name="_Toc115081077"/>
      <w:bookmarkStart w:id="15326" w:name="_Toc122000028"/>
      <w:bookmarkStart w:id="15327" w:name="_Toc124154201"/>
      <w:bookmarkStart w:id="15328" w:name="_Toc124154976"/>
      <w:bookmarkStart w:id="15329" w:name="_Toc131560832"/>
      <w:bookmarkStart w:id="15330" w:name="_Toc137394532"/>
      <w:bookmarkStart w:id="15331" w:name="_Toc163475638"/>
      <w:r w:rsidRPr="00931575">
        <w:lastRenderedPageBreak/>
        <w:t>E.1.5</w:t>
      </w:r>
      <w:r w:rsidRPr="00931575">
        <w:tab/>
        <w:t>OTA transmitter intermodulation</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5332" w:name="_Toc21103099"/>
      <w:bookmarkStart w:id="15333" w:name="_Toc29810948"/>
      <w:bookmarkStart w:id="15334" w:name="_Toc36636309"/>
      <w:bookmarkStart w:id="15335" w:name="_Toc37273255"/>
      <w:bookmarkStart w:id="15336" w:name="_Toc45886345"/>
      <w:bookmarkStart w:id="15337" w:name="_Toc53183390"/>
      <w:bookmarkStart w:id="15338" w:name="_Toc58916102"/>
      <w:bookmarkStart w:id="15339" w:name="_Toc58918283"/>
      <w:bookmarkStart w:id="15340" w:name="_Toc66694153"/>
      <w:bookmarkStart w:id="15341" w:name="_Toc74916178"/>
      <w:bookmarkStart w:id="15342" w:name="_Toc76114803"/>
      <w:bookmarkStart w:id="15343" w:name="_Toc76544689"/>
      <w:bookmarkStart w:id="15344"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5345" w:name="_Toc89953104"/>
      <w:bookmarkStart w:id="15346" w:name="_Toc98766921"/>
      <w:bookmarkStart w:id="15347" w:name="_Toc99703284"/>
      <w:bookmarkStart w:id="15348" w:name="_Toc106207076"/>
      <w:bookmarkStart w:id="15349" w:name="_Toc115081078"/>
      <w:bookmarkStart w:id="15350" w:name="_Toc122000029"/>
      <w:bookmarkStart w:id="15351" w:name="_Toc124154202"/>
      <w:bookmarkStart w:id="15352" w:name="_Toc124154977"/>
      <w:bookmarkStart w:id="15353" w:name="_Toc131560833"/>
      <w:bookmarkStart w:id="15354" w:name="_Toc137394533"/>
      <w:bookmarkStart w:id="15355" w:name="_Toc163475639"/>
      <w:r w:rsidRPr="00931575">
        <w:lastRenderedPageBreak/>
        <w:t>E.2</w:t>
      </w:r>
      <w:r w:rsidRPr="00931575">
        <w:tab/>
        <w:t>Receiver</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33F87757" w14:textId="77777777" w:rsidR="00C45907" w:rsidRPr="00931575" w:rsidRDefault="00C45907" w:rsidP="00C45907">
      <w:pPr>
        <w:pStyle w:val="Heading2"/>
      </w:pPr>
      <w:bookmarkStart w:id="15356" w:name="_Toc21103100"/>
      <w:bookmarkStart w:id="15357" w:name="_Toc29810949"/>
      <w:bookmarkStart w:id="15358" w:name="_Toc36636310"/>
      <w:bookmarkStart w:id="15359" w:name="_Toc37273256"/>
      <w:bookmarkStart w:id="15360" w:name="_Toc45886346"/>
      <w:bookmarkStart w:id="15361" w:name="_Toc53183391"/>
      <w:bookmarkStart w:id="15362" w:name="_Toc58916103"/>
      <w:bookmarkStart w:id="15363" w:name="_Toc58918284"/>
      <w:bookmarkStart w:id="15364" w:name="_Toc66694154"/>
      <w:bookmarkStart w:id="15365" w:name="_Toc74916179"/>
      <w:bookmarkStart w:id="15366" w:name="_Toc76114804"/>
      <w:bookmarkStart w:id="15367" w:name="_Toc76544690"/>
      <w:bookmarkStart w:id="15368" w:name="_Toc82536812"/>
      <w:bookmarkStart w:id="15369" w:name="_Toc89953105"/>
      <w:bookmarkStart w:id="15370" w:name="_Toc98766922"/>
      <w:bookmarkStart w:id="15371" w:name="_Toc99703285"/>
      <w:bookmarkStart w:id="15372" w:name="_Toc106207077"/>
      <w:bookmarkStart w:id="15373" w:name="_Toc115081079"/>
      <w:bookmarkStart w:id="15374" w:name="_Toc122000030"/>
      <w:bookmarkStart w:id="15375" w:name="_Toc124154203"/>
      <w:bookmarkStart w:id="15376" w:name="_Toc124154978"/>
      <w:bookmarkStart w:id="15377" w:name="_Toc131560834"/>
      <w:bookmarkStart w:id="15378" w:name="_Toc137394534"/>
      <w:bookmarkStart w:id="15379" w:name="_Toc163475640"/>
      <w:r w:rsidRPr="00931575">
        <w:t>E.2.1</w:t>
      </w:r>
      <w:r w:rsidRPr="00931575">
        <w:tab/>
        <w:t>OTA sensitivity and OTA reference sensitivity level</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5380" w:name="_Toc21103101"/>
      <w:bookmarkStart w:id="15381" w:name="_Toc29810950"/>
      <w:bookmarkStart w:id="15382" w:name="_Toc36636311"/>
      <w:bookmarkStart w:id="15383" w:name="_Toc37273257"/>
      <w:bookmarkStart w:id="15384" w:name="_Toc45886347"/>
      <w:bookmarkStart w:id="15385" w:name="_Toc53183392"/>
      <w:bookmarkStart w:id="15386" w:name="_Toc58916104"/>
      <w:bookmarkStart w:id="15387" w:name="_Toc58918285"/>
      <w:bookmarkStart w:id="15388" w:name="_Toc66694155"/>
      <w:bookmarkStart w:id="15389" w:name="_Toc74916180"/>
      <w:bookmarkStart w:id="15390" w:name="_Toc76114805"/>
      <w:bookmarkStart w:id="15391"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5392" w:name="_Toc82536813"/>
      <w:bookmarkStart w:id="15393" w:name="_Toc89953106"/>
      <w:bookmarkStart w:id="15394" w:name="_Toc98766923"/>
      <w:bookmarkStart w:id="15395" w:name="_Toc99703286"/>
      <w:bookmarkStart w:id="15396" w:name="_Toc106207078"/>
      <w:bookmarkStart w:id="15397" w:name="_Toc115081080"/>
      <w:bookmarkStart w:id="15398" w:name="_Toc122000031"/>
      <w:bookmarkStart w:id="15399" w:name="_Toc124154204"/>
      <w:bookmarkStart w:id="15400" w:name="_Toc124154979"/>
      <w:bookmarkStart w:id="15401" w:name="_Toc131560835"/>
      <w:bookmarkStart w:id="15402" w:name="_Toc137394535"/>
      <w:bookmarkStart w:id="15403" w:name="_Toc163475641"/>
      <w:r w:rsidRPr="00931575">
        <w:t>E.2.2</w:t>
      </w:r>
      <w:r w:rsidRPr="00931575">
        <w:tab/>
        <w:t>OTA dynamic range</w:t>
      </w:r>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5404" w:name="_Toc21103102"/>
      <w:bookmarkStart w:id="15405" w:name="_Toc29810951"/>
      <w:bookmarkStart w:id="15406" w:name="_Toc36636312"/>
      <w:bookmarkStart w:id="15407" w:name="_Toc37273258"/>
      <w:bookmarkStart w:id="15408" w:name="_Toc45886348"/>
      <w:bookmarkStart w:id="15409" w:name="_Toc53183393"/>
      <w:bookmarkStart w:id="15410" w:name="_Toc58916105"/>
      <w:bookmarkStart w:id="15411" w:name="_Toc58918286"/>
      <w:bookmarkStart w:id="15412" w:name="_Toc66694156"/>
      <w:bookmarkStart w:id="15413" w:name="_Toc74916181"/>
      <w:bookmarkStart w:id="15414" w:name="_Toc76114806"/>
      <w:bookmarkStart w:id="15415"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5416" w:name="_Toc82536814"/>
      <w:bookmarkStart w:id="15417" w:name="_Toc89953107"/>
      <w:bookmarkStart w:id="15418" w:name="_Toc98766924"/>
      <w:bookmarkStart w:id="15419" w:name="_Toc99703287"/>
      <w:bookmarkStart w:id="15420" w:name="_Toc106207079"/>
      <w:bookmarkStart w:id="15421" w:name="_Toc115081081"/>
      <w:bookmarkStart w:id="15422" w:name="_Toc122000032"/>
      <w:bookmarkStart w:id="15423" w:name="_Toc124154205"/>
      <w:bookmarkStart w:id="15424" w:name="_Toc124154980"/>
      <w:bookmarkStart w:id="15425" w:name="_Toc131560836"/>
      <w:bookmarkStart w:id="15426" w:name="_Toc137394536"/>
      <w:bookmarkStart w:id="15427" w:name="_Toc163475642"/>
      <w:r w:rsidRPr="00931575">
        <w:lastRenderedPageBreak/>
        <w:t>E.2.3</w:t>
      </w:r>
      <w:r w:rsidRPr="00931575">
        <w:tab/>
        <w:t>OTA adjacent channel selectivity, general OTA blocking, and OTA narrowband blocking</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5428" w:name="_Toc21103103"/>
      <w:bookmarkStart w:id="15429" w:name="_Toc29810952"/>
      <w:bookmarkStart w:id="15430" w:name="_Toc36636313"/>
      <w:bookmarkStart w:id="15431" w:name="_Toc37273259"/>
      <w:bookmarkStart w:id="15432" w:name="_Toc45886349"/>
      <w:bookmarkStart w:id="15433" w:name="_Toc53183394"/>
      <w:bookmarkStart w:id="15434" w:name="_Toc58916106"/>
      <w:bookmarkStart w:id="15435" w:name="_Toc58918287"/>
      <w:bookmarkStart w:id="15436" w:name="_Toc66694157"/>
      <w:bookmarkStart w:id="15437" w:name="_Toc74916182"/>
      <w:bookmarkStart w:id="15438" w:name="_Toc76114807"/>
      <w:bookmarkStart w:id="15439" w:name="_Toc76544693"/>
      <w:bookmarkStart w:id="15440" w:name="_Toc82536815"/>
      <w:bookmarkStart w:id="15441" w:name="_Toc89953108"/>
      <w:bookmarkStart w:id="15442" w:name="_Toc98766925"/>
      <w:bookmarkStart w:id="15443" w:name="_Toc99703288"/>
      <w:bookmarkStart w:id="15444" w:name="_Toc106207080"/>
      <w:bookmarkStart w:id="15445" w:name="_Toc115081082"/>
      <w:bookmarkStart w:id="15446" w:name="_Toc122000033"/>
      <w:bookmarkStart w:id="15447" w:name="_Toc124154206"/>
      <w:bookmarkStart w:id="15448" w:name="_Toc124154981"/>
      <w:bookmarkStart w:id="15449" w:name="_Toc131560837"/>
      <w:bookmarkStart w:id="15450" w:name="_Toc137394537"/>
      <w:bookmarkStart w:id="15451" w:name="_Toc163475643"/>
      <w:r w:rsidRPr="00931575">
        <w:lastRenderedPageBreak/>
        <w:t>E.2.4</w:t>
      </w:r>
      <w:r w:rsidRPr="00931575">
        <w:tab/>
        <w:t>OTA blocking</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0485720D" w14:textId="77777777" w:rsidR="00C45907" w:rsidRPr="00931575" w:rsidRDefault="00C45907" w:rsidP="00C45907">
      <w:pPr>
        <w:pStyle w:val="Heading3"/>
        <w:rPr>
          <w:lang w:val="en-US"/>
        </w:rPr>
      </w:pPr>
      <w:bookmarkStart w:id="15452" w:name="_Toc21103104"/>
      <w:bookmarkStart w:id="15453" w:name="_Toc29810953"/>
      <w:bookmarkStart w:id="15454" w:name="_Toc36636314"/>
      <w:bookmarkStart w:id="15455" w:name="_Toc37273260"/>
      <w:bookmarkStart w:id="15456" w:name="_Toc45886350"/>
      <w:bookmarkStart w:id="15457" w:name="_Toc53183395"/>
      <w:bookmarkStart w:id="15458" w:name="_Toc58916107"/>
      <w:bookmarkStart w:id="15459" w:name="_Toc58918288"/>
      <w:bookmarkStart w:id="15460" w:name="_Toc66694158"/>
      <w:bookmarkStart w:id="15461" w:name="_Toc74916183"/>
      <w:bookmarkStart w:id="15462" w:name="_Toc76114808"/>
      <w:bookmarkStart w:id="15463" w:name="_Toc76544694"/>
      <w:bookmarkStart w:id="15464" w:name="_Toc82536816"/>
      <w:bookmarkStart w:id="15465" w:name="_Toc89953109"/>
      <w:bookmarkStart w:id="15466" w:name="_Toc98766926"/>
      <w:bookmarkStart w:id="15467" w:name="_Toc99703289"/>
      <w:bookmarkStart w:id="15468" w:name="_Toc106207081"/>
      <w:bookmarkStart w:id="15469" w:name="_Toc115081083"/>
      <w:bookmarkStart w:id="15470" w:name="_Toc122000034"/>
      <w:bookmarkStart w:id="15471" w:name="_Toc124154207"/>
      <w:bookmarkStart w:id="15472" w:name="_Toc124154982"/>
      <w:bookmarkStart w:id="15473" w:name="_Toc131560838"/>
      <w:bookmarkStart w:id="15474" w:name="_Toc137394538"/>
      <w:bookmarkStart w:id="15475" w:name="_Toc16347564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5476" w:name="_Toc21103105"/>
      <w:bookmarkStart w:id="15477" w:name="_Toc29810954"/>
      <w:bookmarkStart w:id="15478" w:name="_Toc36636315"/>
      <w:bookmarkStart w:id="15479" w:name="_Toc37273261"/>
      <w:bookmarkStart w:id="15480" w:name="_Toc45886351"/>
      <w:bookmarkStart w:id="15481" w:name="_Toc53183396"/>
      <w:bookmarkStart w:id="15482" w:name="_Toc58916108"/>
      <w:bookmarkStart w:id="15483" w:name="_Toc58918289"/>
      <w:bookmarkStart w:id="15484" w:name="_Toc66694159"/>
      <w:bookmarkStart w:id="15485" w:name="_Toc74916184"/>
      <w:bookmarkStart w:id="15486" w:name="_Toc76114809"/>
      <w:bookmarkStart w:id="15487" w:name="_Toc76544695"/>
      <w:bookmarkStart w:id="15488" w:name="_Toc82536817"/>
      <w:bookmarkStart w:id="15489" w:name="_Toc89953110"/>
      <w:bookmarkStart w:id="15490" w:name="_Toc98766927"/>
      <w:bookmarkStart w:id="15491" w:name="_Toc99703290"/>
      <w:bookmarkStart w:id="15492" w:name="_Toc106207082"/>
      <w:bookmarkStart w:id="15493" w:name="_Toc115081084"/>
      <w:bookmarkStart w:id="15494" w:name="_Toc122000035"/>
      <w:bookmarkStart w:id="15495" w:name="_Toc124154208"/>
      <w:bookmarkStart w:id="15496" w:name="_Toc124154983"/>
      <w:bookmarkStart w:id="15497" w:name="_Toc131560839"/>
      <w:bookmarkStart w:id="15498" w:name="_Toc137394539"/>
      <w:bookmarkStart w:id="15499" w:name="_Toc16347564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5500" w:name="_Toc21103106"/>
      <w:bookmarkStart w:id="15501" w:name="_Toc29810955"/>
      <w:bookmarkStart w:id="15502" w:name="_Toc36636316"/>
      <w:bookmarkStart w:id="15503" w:name="_Toc37273262"/>
      <w:bookmarkStart w:id="15504" w:name="_Toc45886352"/>
      <w:bookmarkStart w:id="15505" w:name="_Toc53183397"/>
      <w:bookmarkStart w:id="15506" w:name="_Toc58916109"/>
      <w:bookmarkStart w:id="15507" w:name="_Toc58918290"/>
      <w:bookmarkStart w:id="15508" w:name="_Toc66694160"/>
      <w:bookmarkStart w:id="15509" w:name="_Toc74916185"/>
      <w:bookmarkStart w:id="15510" w:name="_Toc76114810"/>
      <w:bookmarkStart w:id="15511" w:name="_Toc76544696"/>
      <w:bookmarkStart w:id="15512"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5513" w:name="_Toc89953111"/>
      <w:bookmarkStart w:id="15514" w:name="_Toc98766928"/>
      <w:bookmarkStart w:id="15515" w:name="_Toc99703291"/>
      <w:bookmarkStart w:id="15516" w:name="_Toc106207083"/>
      <w:bookmarkStart w:id="15517" w:name="_Toc115081085"/>
      <w:bookmarkStart w:id="15518" w:name="_Toc122000036"/>
      <w:bookmarkStart w:id="15519" w:name="_Toc124154209"/>
      <w:bookmarkStart w:id="15520" w:name="_Toc124154984"/>
      <w:bookmarkStart w:id="15521" w:name="_Toc131560840"/>
      <w:bookmarkStart w:id="15522" w:name="_Toc137394540"/>
      <w:bookmarkStart w:id="15523" w:name="_Toc163475646"/>
      <w:r w:rsidRPr="00931575">
        <w:t>E.2.5</w:t>
      </w:r>
      <w:r w:rsidRPr="00931575">
        <w:tab/>
        <w:t>OTA receiver spurious emissions</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5524" w:name="_Toc21103107"/>
      <w:bookmarkStart w:id="15525" w:name="_Toc29810956"/>
      <w:bookmarkStart w:id="15526" w:name="_Toc36636317"/>
      <w:bookmarkStart w:id="15527" w:name="_Toc37273263"/>
      <w:bookmarkStart w:id="15528" w:name="_Toc45886353"/>
      <w:bookmarkStart w:id="15529" w:name="_Toc53183398"/>
      <w:bookmarkStart w:id="15530" w:name="_Toc58916110"/>
      <w:bookmarkStart w:id="15531" w:name="_Toc58918291"/>
      <w:bookmarkStart w:id="15532" w:name="_Toc66694161"/>
      <w:bookmarkStart w:id="15533" w:name="_Toc74916186"/>
      <w:bookmarkStart w:id="15534" w:name="_Toc76114811"/>
      <w:bookmarkStart w:id="15535" w:name="_Toc76544697"/>
      <w:bookmarkStart w:id="15536" w:name="_Toc82536819"/>
      <w:bookmarkStart w:id="15537" w:name="_Toc89953112"/>
      <w:bookmarkStart w:id="15538" w:name="_Toc98766929"/>
      <w:bookmarkStart w:id="15539" w:name="_Toc99703292"/>
      <w:bookmarkStart w:id="15540" w:name="_Toc106207084"/>
      <w:bookmarkStart w:id="15541" w:name="_Toc115081086"/>
      <w:bookmarkStart w:id="15542" w:name="_Toc122000037"/>
      <w:bookmarkStart w:id="15543" w:name="_Toc124154210"/>
      <w:bookmarkStart w:id="15544" w:name="_Toc124154985"/>
      <w:bookmarkStart w:id="15545" w:name="_Toc131560841"/>
      <w:bookmarkStart w:id="15546" w:name="_Toc137394541"/>
      <w:bookmarkStart w:id="15547" w:name="_Toc163475647"/>
      <w:r w:rsidRPr="00931575">
        <w:t>E.2.6</w:t>
      </w:r>
      <w:r w:rsidRPr="00931575">
        <w:tab/>
        <w:t>OTA receiver intermodulation</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5548" w:name="_Toc21103108"/>
      <w:bookmarkStart w:id="15549" w:name="_Toc29810957"/>
      <w:bookmarkStart w:id="15550" w:name="_Toc36636318"/>
      <w:bookmarkStart w:id="15551" w:name="_Toc37273264"/>
      <w:bookmarkStart w:id="15552" w:name="_Toc45886354"/>
      <w:bookmarkStart w:id="15553" w:name="_Toc53183399"/>
      <w:bookmarkStart w:id="15554" w:name="_Toc58916111"/>
      <w:bookmarkStart w:id="15555" w:name="_Toc58918292"/>
      <w:bookmarkStart w:id="15556" w:name="_Toc66694162"/>
      <w:bookmarkStart w:id="15557" w:name="_Toc74916187"/>
      <w:bookmarkStart w:id="15558" w:name="_Toc76114812"/>
      <w:bookmarkStart w:id="15559" w:name="_Toc76544698"/>
      <w:bookmarkStart w:id="15560" w:name="_Toc82536820"/>
      <w:bookmarkStart w:id="15561" w:name="_Toc89953113"/>
      <w:bookmarkStart w:id="15562" w:name="_Toc98766930"/>
      <w:bookmarkStart w:id="15563" w:name="_Toc99703293"/>
      <w:bookmarkStart w:id="15564" w:name="_Toc106207085"/>
      <w:bookmarkStart w:id="15565" w:name="_Toc115081087"/>
      <w:bookmarkStart w:id="15566" w:name="_Toc122000038"/>
      <w:bookmarkStart w:id="15567" w:name="_Toc124154211"/>
      <w:bookmarkStart w:id="15568" w:name="_Toc124154986"/>
      <w:bookmarkStart w:id="15569" w:name="_Toc131560842"/>
      <w:bookmarkStart w:id="15570" w:name="_Toc137394542"/>
      <w:bookmarkStart w:id="15571" w:name="_Toc163475648"/>
      <w:r w:rsidRPr="00931575">
        <w:t>E.2.7</w:t>
      </w:r>
      <w:r w:rsidRPr="00931575">
        <w:tab/>
        <w:t>OTA in-channel selectivity</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5572" w:name="_Toc21103109"/>
      <w:bookmarkStart w:id="15573" w:name="_Toc29810958"/>
      <w:bookmarkStart w:id="15574" w:name="_Toc36636319"/>
      <w:bookmarkStart w:id="15575" w:name="_Toc37273265"/>
      <w:bookmarkStart w:id="15576" w:name="_Toc45886355"/>
      <w:bookmarkStart w:id="15577" w:name="_Toc53183400"/>
      <w:bookmarkStart w:id="15578" w:name="_Toc58916112"/>
      <w:bookmarkStart w:id="15579" w:name="_Toc58918293"/>
      <w:bookmarkStart w:id="15580" w:name="_Toc66694163"/>
      <w:bookmarkStart w:id="15581" w:name="_Toc74916188"/>
      <w:bookmarkStart w:id="15582" w:name="_Toc76114813"/>
      <w:bookmarkStart w:id="15583" w:name="_Toc76544699"/>
      <w:bookmarkStart w:id="15584" w:name="_Toc82536821"/>
      <w:bookmarkStart w:id="15585" w:name="_Toc89953114"/>
      <w:bookmarkStart w:id="15586" w:name="_Toc98766931"/>
      <w:bookmarkStart w:id="15587" w:name="_Toc99703294"/>
      <w:bookmarkStart w:id="15588" w:name="_Toc106207086"/>
      <w:bookmarkStart w:id="15589" w:name="_Toc115081088"/>
      <w:bookmarkStart w:id="15590" w:name="_Toc122000039"/>
      <w:bookmarkStart w:id="15591" w:name="_Toc124154212"/>
      <w:bookmarkStart w:id="15592" w:name="_Toc124154987"/>
      <w:bookmarkStart w:id="15593" w:name="_Toc131560843"/>
      <w:bookmarkStart w:id="15594" w:name="_Toc137394543"/>
      <w:bookmarkStart w:id="15595" w:name="_Toc163475649"/>
      <w:r w:rsidRPr="00931575">
        <w:t>E.3</w:t>
      </w:r>
      <w:r w:rsidRPr="00931575">
        <w:tab/>
        <w:t>Performance requirements</w:t>
      </w:r>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1pt;height:172.8pt" o:ole="">
            <v:imagedata r:id="rId115" o:title=""/>
          </v:shape>
          <o:OLEObject Type="Embed" ProgID="Visio.Drawing.11" ShapeID="_x0000_i1064" DrawAspect="Content" ObjectID="_1774087860"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5596" w:name="_Toc21103110"/>
      <w:bookmarkStart w:id="15597" w:name="_Toc29810959"/>
      <w:bookmarkStart w:id="15598" w:name="_Toc36636320"/>
      <w:bookmarkStart w:id="15599" w:name="_Toc37273266"/>
      <w:bookmarkStart w:id="15600" w:name="_Toc45886356"/>
      <w:bookmarkStart w:id="15601"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5602" w:name="_Toc58916113"/>
      <w:bookmarkStart w:id="15603" w:name="_Toc58918294"/>
      <w:bookmarkStart w:id="15604" w:name="_Toc66694164"/>
      <w:bookmarkStart w:id="15605" w:name="_Toc74916189"/>
      <w:bookmarkStart w:id="15606" w:name="_Toc76114814"/>
      <w:bookmarkStart w:id="15607" w:name="_Toc76544700"/>
      <w:bookmarkStart w:id="15608" w:name="_Toc82536822"/>
      <w:bookmarkStart w:id="15609" w:name="_Toc89953115"/>
      <w:bookmarkStart w:id="15610" w:name="_Toc98766932"/>
      <w:bookmarkStart w:id="15611" w:name="_Toc99703295"/>
      <w:bookmarkStart w:id="15612" w:name="_Toc106207087"/>
      <w:bookmarkStart w:id="15613" w:name="_Toc115081089"/>
      <w:bookmarkStart w:id="15614" w:name="_Toc122000040"/>
      <w:bookmarkStart w:id="15615" w:name="_Toc124154213"/>
      <w:bookmarkStart w:id="15616" w:name="_Toc124154988"/>
      <w:bookmarkStart w:id="15617" w:name="_Toc131560844"/>
      <w:bookmarkStart w:id="15618" w:name="_Toc137394544"/>
      <w:bookmarkStart w:id="15619" w:name="_Toc163475650"/>
      <w:r w:rsidRPr="00931575">
        <w:t>Annex F (normative):</w:t>
      </w:r>
      <w:r w:rsidRPr="00931575">
        <w:br/>
        <w:t>Void</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5620" w:name="_Toc21103111"/>
      <w:bookmarkStart w:id="15621" w:name="_Toc29810960"/>
      <w:bookmarkStart w:id="15622" w:name="_Toc36636321"/>
      <w:bookmarkStart w:id="15623" w:name="_Toc37273267"/>
      <w:bookmarkStart w:id="15624" w:name="_Toc45886357"/>
      <w:bookmarkStart w:id="15625" w:name="_Toc53183402"/>
      <w:bookmarkStart w:id="15626" w:name="_Toc58916114"/>
      <w:bookmarkStart w:id="15627" w:name="_Toc58918295"/>
      <w:bookmarkStart w:id="15628" w:name="_Toc66694165"/>
      <w:bookmarkStart w:id="15629" w:name="_Toc74916190"/>
      <w:bookmarkStart w:id="15630" w:name="_Toc76114815"/>
      <w:bookmarkStart w:id="15631" w:name="_Toc76544701"/>
      <w:bookmarkStart w:id="15632" w:name="_Toc82536823"/>
      <w:bookmarkStart w:id="15633" w:name="_Toc89953116"/>
      <w:bookmarkStart w:id="15634" w:name="_Toc98766933"/>
      <w:bookmarkStart w:id="15635" w:name="_Toc99703296"/>
      <w:bookmarkStart w:id="15636" w:name="_Toc106207088"/>
      <w:bookmarkStart w:id="15637" w:name="_Toc115081090"/>
      <w:bookmarkStart w:id="15638" w:name="_Toc122000041"/>
      <w:bookmarkStart w:id="15639" w:name="_Toc124154214"/>
      <w:bookmarkStart w:id="15640" w:name="_Toc124154989"/>
      <w:bookmarkStart w:id="15641" w:name="_Toc131560845"/>
      <w:bookmarkStart w:id="15642" w:name="_Toc137394545"/>
      <w:bookmarkStart w:id="15643" w:name="_Toc163475651"/>
      <w:r w:rsidRPr="00931575">
        <w:lastRenderedPageBreak/>
        <w:t>Annex G (informative):</w:t>
      </w:r>
      <w:r w:rsidRPr="00931575">
        <w:br/>
        <w:t>Transmitter spatial emissions declaration</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0AAD1EC" w14:textId="77777777" w:rsidR="00C45907" w:rsidRPr="00931575" w:rsidRDefault="00C45907" w:rsidP="00C45907">
      <w:pPr>
        <w:pStyle w:val="Heading1"/>
      </w:pPr>
      <w:bookmarkStart w:id="15644" w:name="_Toc21103112"/>
      <w:bookmarkStart w:id="15645" w:name="_Toc29810961"/>
      <w:bookmarkStart w:id="15646" w:name="_Toc36636322"/>
      <w:bookmarkStart w:id="15647" w:name="_Toc37273268"/>
      <w:bookmarkStart w:id="15648" w:name="_Toc45886358"/>
      <w:bookmarkStart w:id="15649" w:name="_Toc53183403"/>
      <w:bookmarkStart w:id="15650" w:name="_Toc58916115"/>
      <w:bookmarkStart w:id="15651" w:name="_Toc58918296"/>
      <w:bookmarkStart w:id="15652" w:name="_Toc66694166"/>
      <w:bookmarkStart w:id="15653" w:name="_Toc74916191"/>
      <w:bookmarkStart w:id="15654" w:name="_Toc76114816"/>
      <w:bookmarkStart w:id="15655" w:name="_Toc76544702"/>
      <w:bookmarkStart w:id="15656" w:name="_Toc82536824"/>
      <w:bookmarkStart w:id="15657" w:name="_Toc89953117"/>
      <w:bookmarkStart w:id="15658" w:name="_Toc98766934"/>
      <w:bookmarkStart w:id="15659" w:name="_Toc99703297"/>
      <w:bookmarkStart w:id="15660" w:name="_Toc106207089"/>
      <w:bookmarkStart w:id="15661" w:name="_Toc115081091"/>
      <w:bookmarkStart w:id="15662" w:name="_Toc122000042"/>
      <w:bookmarkStart w:id="15663" w:name="_Toc124154215"/>
      <w:bookmarkStart w:id="15664" w:name="_Toc124154990"/>
      <w:bookmarkStart w:id="15665" w:name="_Toc131560846"/>
      <w:bookmarkStart w:id="15666" w:name="_Toc137394546"/>
      <w:bookmarkStart w:id="15667" w:name="_Toc163475652"/>
      <w:r w:rsidRPr="00931575">
        <w:t>G.1</w:t>
      </w:r>
      <w:r w:rsidRPr="00931575">
        <w:tab/>
        <w:t>General</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5668" w:name="_Toc21103113"/>
      <w:bookmarkStart w:id="15669" w:name="_Toc29810962"/>
      <w:bookmarkStart w:id="15670" w:name="_Toc36636323"/>
      <w:bookmarkStart w:id="15671" w:name="_Toc37273269"/>
      <w:bookmarkStart w:id="15672" w:name="_Toc45886359"/>
      <w:bookmarkStart w:id="15673" w:name="_Toc53183404"/>
      <w:bookmarkStart w:id="15674" w:name="_Toc58916116"/>
      <w:bookmarkStart w:id="15675" w:name="_Toc58918297"/>
      <w:bookmarkStart w:id="15676" w:name="_Toc66694167"/>
      <w:bookmarkStart w:id="15677" w:name="_Toc74916192"/>
      <w:bookmarkStart w:id="15678" w:name="_Toc76114817"/>
      <w:bookmarkStart w:id="15679" w:name="_Toc76544703"/>
      <w:bookmarkStart w:id="15680" w:name="_Toc82536825"/>
      <w:bookmarkStart w:id="15681" w:name="_Toc89953118"/>
      <w:bookmarkStart w:id="15682" w:name="_Toc98766935"/>
      <w:bookmarkStart w:id="15683" w:name="_Toc99703298"/>
      <w:bookmarkStart w:id="15684" w:name="_Toc106207090"/>
      <w:bookmarkStart w:id="15685" w:name="_Toc115081092"/>
      <w:bookmarkStart w:id="15686" w:name="_Toc122000043"/>
      <w:bookmarkStart w:id="15687" w:name="_Toc124154216"/>
      <w:bookmarkStart w:id="15688" w:name="_Toc124154991"/>
      <w:bookmarkStart w:id="15689" w:name="_Toc131560847"/>
      <w:bookmarkStart w:id="15690" w:name="_Toc137394547"/>
      <w:bookmarkStart w:id="15691" w:name="_Toc163475653"/>
      <w:r w:rsidRPr="00931575">
        <w:lastRenderedPageBreak/>
        <w:t>G.2</w:t>
      </w:r>
      <w:r w:rsidRPr="00931575">
        <w:tab/>
        <w:t>Declarations</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5692" w:name="_Toc21103114"/>
      <w:bookmarkStart w:id="15693" w:name="_Toc29810963"/>
      <w:bookmarkStart w:id="15694" w:name="_Toc36636324"/>
      <w:bookmarkStart w:id="15695" w:name="_Toc37273270"/>
      <w:bookmarkStart w:id="15696" w:name="_Toc45886360"/>
      <w:bookmarkStart w:id="15697" w:name="_Toc53183405"/>
      <w:bookmarkStart w:id="15698" w:name="_Toc58916117"/>
      <w:bookmarkStart w:id="15699" w:name="_Toc58918298"/>
      <w:bookmarkStart w:id="15700" w:name="_Toc66694168"/>
      <w:bookmarkStart w:id="15701" w:name="_Toc74916193"/>
      <w:bookmarkStart w:id="15702" w:name="_Toc76114818"/>
      <w:bookmarkStart w:id="15703" w:name="_Toc76544704"/>
      <w:bookmarkStart w:id="15704" w:name="_Toc82536826"/>
      <w:bookmarkStart w:id="15705" w:name="_Toc89953119"/>
      <w:bookmarkStart w:id="15706" w:name="_Toc98766936"/>
      <w:bookmarkStart w:id="15707" w:name="_Toc99703299"/>
      <w:bookmarkStart w:id="15708" w:name="_Toc106207091"/>
      <w:bookmarkStart w:id="15709" w:name="_Toc115081093"/>
      <w:bookmarkStart w:id="15710" w:name="_Toc122000044"/>
      <w:bookmarkStart w:id="15711" w:name="_Toc124154217"/>
      <w:bookmarkStart w:id="15712" w:name="_Toc124154992"/>
      <w:bookmarkStart w:id="15713" w:name="_Toc131560848"/>
      <w:bookmarkStart w:id="15714" w:name="_Toc137394548"/>
      <w:bookmarkStart w:id="15715" w:name="_Toc163475654"/>
      <w:r w:rsidRPr="00931575">
        <w:lastRenderedPageBreak/>
        <w:t>Annex H (normative):</w:t>
      </w:r>
      <w:r w:rsidRPr="00931575">
        <w:br/>
        <w:t>Characteristics of the interfering signals</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5716" w:name="_Toc21103115"/>
      <w:bookmarkStart w:id="15717" w:name="_Toc29810964"/>
      <w:bookmarkStart w:id="15718" w:name="_Toc36636325"/>
      <w:bookmarkStart w:id="15719" w:name="_Toc37273271"/>
      <w:bookmarkStart w:id="15720" w:name="_Toc45886361"/>
      <w:bookmarkStart w:id="15721" w:name="_Toc53183406"/>
      <w:bookmarkStart w:id="15722" w:name="_Toc58916118"/>
      <w:bookmarkStart w:id="15723" w:name="_Toc58918299"/>
      <w:bookmarkStart w:id="15724" w:name="_Toc66694169"/>
      <w:bookmarkStart w:id="15725" w:name="_Toc74916194"/>
      <w:bookmarkStart w:id="15726" w:name="_Toc76114819"/>
      <w:bookmarkStart w:id="15727" w:name="_Toc76544705"/>
      <w:bookmarkStart w:id="15728" w:name="_Toc82536827"/>
      <w:bookmarkStart w:id="15729" w:name="_Toc89953120"/>
      <w:bookmarkStart w:id="15730" w:name="_Toc98766937"/>
      <w:bookmarkStart w:id="15731" w:name="_Toc99703300"/>
      <w:bookmarkStart w:id="15732" w:name="_Toc106207092"/>
      <w:bookmarkStart w:id="15733" w:name="_Toc115081094"/>
      <w:bookmarkStart w:id="15734" w:name="_Toc122000045"/>
      <w:bookmarkStart w:id="15735" w:name="_Toc124154218"/>
      <w:bookmarkStart w:id="15736" w:name="_Toc124154993"/>
      <w:bookmarkStart w:id="15737" w:name="_Toc131560849"/>
      <w:bookmarkStart w:id="15738" w:name="_Toc137394549"/>
      <w:bookmarkStart w:id="15739" w:name="_Toc163475655"/>
      <w:r w:rsidRPr="00931575">
        <w:lastRenderedPageBreak/>
        <w:t>Annex I (normative):</w:t>
      </w:r>
      <w:r w:rsidRPr="00931575">
        <w:br/>
        <w:t>TRP measurement procedures</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p>
    <w:p w14:paraId="7C802D00" w14:textId="77777777" w:rsidR="00C45907" w:rsidRPr="00931575" w:rsidRDefault="00C45907" w:rsidP="00C45907">
      <w:pPr>
        <w:pStyle w:val="Heading1"/>
      </w:pPr>
      <w:bookmarkStart w:id="15740" w:name="_Toc21103116"/>
      <w:bookmarkStart w:id="15741" w:name="_Toc29810965"/>
      <w:bookmarkStart w:id="15742" w:name="_Toc36636326"/>
      <w:bookmarkStart w:id="15743" w:name="_Toc37273272"/>
      <w:bookmarkStart w:id="15744" w:name="_Toc45886362"/>
      <w:bookmarkStart w:id="15745" w:name="_Toc53183407"/>
      <w:bookmarkStart w:id="15746" w:name="_Toc58916119"/>
      <w:bookmarkStart w:id="15747" w:name="_Toc58918300"/>
      <w:bookmarkStart w:id="15748" w:name="_Toc66694170"/>
      <w:bookmarkStart w:id="15749" w:name="_Toc74916195"/>
      <w:bookmarkStart w:id="15750" w:name="_Toc76114820"/>
      <w:bookmarkStart w:id="15751" w:name="_Toc76544706"/>
      <w:bookmarkStart w:id="15752" w:name="_Toc82536828"/>
      <w:bookmarkStart w:id="15753" w:name="_Toc89953121"/>
      <w:bookmarkStart w:id="15754" w:name="_Toc98766938"/>
      <w:bookmarkStart w:id="15755" w:name="_Toc99703301"/>
      <w:bookmarkStart w:id="15756" w:name="_Toc106207093"/>
      <w:bookmarkStart w:id="15757" w:name="_Toc115081095"/>
      <w:bookmarkStart w:id="15758" w:name="_Toc122000046"/>
      <w:bookmarkStart w:id="15759" w:name="_Toc124154219"/>
      <w:bookmarkStart w:id="15760" w:name="_Toc124154994"/>
      <w:bookmarkStart w:id="15761" w:name="_Toc131560850"/>
      <w:bookmarkStart w:id="15762" w:name="_Toc137394550"/>
      <w:bookmarkStart w:id="15763" w:name="_Toc163475656"/>
      <w:r w:rsidRPr="00931575">
        <w:t>I.1</w:t>
      </w:r>
      <w:r w:rsidRPr="00931575">
        <w:tab/>
        <w:t>General</w:t>
      </w:r>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764" w:name="_Toc21103117"/>
      <w:bookmarkStart w:id="15765" w:name="_Toc29810966"/>
      <w:bookmarkStart w:id="15766" w:name="_Toc36636327"/>
      <w:bookmarkStart w:id="15767" w:name="_Toc37273273"/>
      <w:bookmarkStart w:id="15768" w:name="_Toc45886363"/>
      <w:bookmarkStart w:id="15769" w:name="_Toc53183408"/>
      <w:bookmarkStart w:id="15770" w:name="_Toc58916120"/>
      <w:bookmarkStart w:id="15771" w:name="_Toc58918301"/>
      <w:bookmarkStart w:id="15772" w:name="_Toc66694171"/>
      <w:bookmarkStart w:id="15773" w:name="_Toc74916196"/>
      <w:bookmarkStart w:id="15774" w:name="_Toc76114821"/>
      <w:bookmarkStart w:id="15775" w:name="_Toc76544707"/>
      <w:bookmarkStart w:id="15776" w:name="_Toc82536829"/>
      <w:bookmarkStart w:id="15777" w:name="_Toc89953122"/>
      <w:bookmarkStart w:id="15778" w:name="_Toc98766939"/>
      <w:bookmarkStart w:id="15779" w:name="_Toc99703302"/>
      <w:bookmarkStart w:id="15780" w:name="_Toc106207094"/>
      <w:bookmarkStart w:id="15781" w:name="_Toc115081096"/>
      <w:bookmarkStart w:id="15782" w:name="_Toc122000047"/>
      <w:bookmarkStart w:id="15783" w:name="_Toc124154220"/>
      <w:bookmarkStart w:id="15784" w:name="_Toc124154995"/>
      <w:bookmarkStart w:id="15785" w:name="_Toc131560851"/>
      <w:bookmarkStart w:id="15786" w:name="_Toc137394551"/>
      <w:bookmarkStart w:id="15787" w:name="_Toc163475657"/>
      <w:r w:rsidRPr="00931575">
        <w:t>I.2</w:t>
      </w:r>
      <w:r w:rsidRPr="00931575">
        <w:tab/>
        <w:t>Spherical equal angle grid</w:t>
      </w:r>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681129E1" w14:textId="77777777" w:rsidR="00C45907" w:rsidRPr="00931575" w:rsidRDefault="00C45907" w:rsidP="00C45907">
      <w:pPr>
        <w:pStyle w:val="Heading2"/>
      </w:pPr>
      <w:bookmarkStart w:id="15788" w:name="_Toc21103118"/>
      <w:bookmarkStart w:id="15789" w:name="_Toc29810967"/>
      <w:bookmarkStart w:id="15790" w:name="_Toc36636328"/>
      <w:bookmarkStart w:id="15791" w:name="_Toc37273274"/>
      <w:bookmarkStart w:id="15792" w:name="_Toc45886364"/>
      <w:bookmarkStart w:id="15793" w:name="_Toc53183409"/>
      <w:bookmarkStart w:id="15794" w:name="_Toc58916121"/>
      <w:bookmarkStart w:id="15795" w:name="_Toc58918302"/>
      <w:bookmarkStart w:id="15796" w:name="_Toc66694172"/>
      <w:bookmarkStart w:id="15797" w:name="_Toc74916197"/>
      <w:bookmarkStart w:id="15798" w:name="_Toc76114822"/>
      <w:bookmarkStart w:id="15799" w:name="_Toc76544708"/>
      <w:bookmarkStart w:id="15800" w:name="_Toc82536830"/>
      <w:bookmarkStart w:id="15801" w:name="_Toc89953123"/>
      <w:bookmarkStart w:id="15802" w:name="_Toc98766940"/>
      <w:bookmarkStart w:id="15803" w:name="_Toc99703303"/>
      <w:bookmarkStart w:id="15804" w:name="_Toc106207095"/>
      <w:bookmarkStart w:id="15805" w:name="_Toc115081097"/>
      <w:bookmarkStart w:id="15806" w:name="_Toc122000048"/>
      <w:bookmarkStart w:id="15807" w:name="_Toc124154221"/>
      <w:bookmarkStart w:id="15808" w:name="_Toc124154996"/>
      <w:bookmarkStart w:id="15809" w:name="_Toc131560852"/>
      <w:bookmarkStart w:id="15810" w:name="_Toc137394552"/>
      <w:bookmarkStart w:id="15811" w:name="_Toc163475658"/>
      <w:r w:rsidRPr="00931575">
        <w:rPr>
          <w:rFonts w:hint="eastAsia"/>
          <w:lang w:eastAsia="zh-CN"/>
        </w:rPr>
        <w:t>I.2.</w:t>
      </w:r>
      <w:r w:rsidRPr="00931575">
        <w:rPr>
          <w:lang w:eastAsia="zh-CN"/>
        </w:rPr>
        <w:t>1</w:t>
      </w:r>
      <w:r w:rsidRPr="00931575">
        <w:tab/>
        <w:t>General</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812" w:name="_Toc21103119"/>
      <w:bookmarkStart w:id="15813" w:name="_Toc29810968"/>
      <w:bookmarkStart w:id="15814" w:name="_Toc36636329"/>
      <w:bookmarkStart w:id="15815" w:name="_Toc37273275"/>
      <w:bookmarkStart w:id="15816" w:name="_Toc45886365"/>
      <w:bookmarkStart w:id="15817" w:name="_Toc53183410"/>
      <w:bookmarkStart w:id="15818" w:name="_Toc58916122"/>
      <w:bookmarkStart w:id="15819" w:name="_Toc58918303"/>
      <w:bookmarkStart w:id="15820" w:name="_Toc66694173"/>
      <w:bookmarkStart w:id="15821" w:name="_Toc74916198"/>
      <w:bookmarkStart w:id="15822" w:name="_Toc76114823"/>
      <w:bookmarkStart w:id="15823" w:name="_Toc76544709"/>
      <w:bookmarkStart w:id="15824" w:name="_Toc82536831"/>
      <w:bookmarkStart w:id="15825" w:name="_Toc89953124"/>
      <w:bookmarkStart w:id="15826" w:name="_Toc98766941"/>
      <w:bookmarkStart w:id="15827" w:name="_Toc99703304"/>
      <w:bookmarkStart w:id="15828" w:name="_Toc106207096"/>
      <w:bookmarkStart w:id="15829" w:name="_Toc115081098"/>
      <w:bookmarkStart w:id="15830" w:name="_Toc122000049"/>
      <w:bookmarkStart w:id="15831" w:name="_Toc124154222"/>
      <w:bookmarkStart w:id="15832" w:name="_Toc124154997"/>
      <w:bookmarkStart w:id="15833" w:name="_Toc131560853"/>
      <w:bookmarkStart w:id="15834" w:name="_Toc137394553"/>
      <w:bookmarkStart w:id="15835" w:name="_Toc163475659"/>
      <w:r w:rsidRPr="00931575">
        <w:rPr>
          <w:rFonts w:hint="eastAsia"/>
          <w:lang w:eastAsia="zh-CN"/>
        </w:rPr>
        <w:t>I.2.2</w:t>
      </w:r>
      <w:r w:rsidRPr="00931575">
        <w:tab/>
        <w:t>Reference angular step criteria</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4pt;height:14.4pt" o:ole="">
            <v:imagedata r:id="rId119" o:title=""/>
          </v:shape>
          <o:OLEObject Type="Embed" ProgID="Equation.3" ShapeID="_x0000_i1065" DrawAspect="Content" ObjectID="_1774087861"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836" w:name="_Toc21103120"/>
      <w:bookmarkStart w:id="15837" w:name="_Toc29810969"/>
      <w:bookmarkStart w:id="15838" w:name="_Toc36636330"/>
      <w:bookmarkStart w:id="15839" w:name="_Toc37273276"/>
      <w:bookmarkStart w:id="15840" w:name="_Toc45886366"/>
      <w:bookmarkStart w:id="15841" w:name="_Toc53183411"/>
      <w:bookmarkStart w:id="15842" w:name="_Toc58916123"/>
      <w:bookmarkStart w:id="15843" w:name="_Toc58918304"/>
      <w:bookmarkStart w:id="15844" w:name="_Toc66694174"/>
      <w:bookmarkStart w:id="15845" w:name="_Toc74916199"/>
      <w:bookmarkStart w:id="15846" w:name="_Toc76114824"/>
      <w:bookmarkStart w:id="15847" w:name="_Toc76544710"/>
      <w:bookmarkStart w:id="15848" w:name="_Toc82536832"/>
      <w:bookmarkStart w:id="15849" w:name="_Toc89953125"/>
      <w:bookmarkStart w:id="15850" w:name="_Toc98766942"/>
      <w:bookmarkStart w:id="15851" w:name="_Toc99703305"/>
      <w:bookmarkStart w:id="15852" w:name="_Toc106207097"/>
      <w:bookmarkStart w:id="15853" w:name="_Toc115081099"/>
      <w:bookmarkStart w:id="15854" w:name="_Toc122000050"/>
      <w:bookmarkStart w:id="15855" w:name="_Toc124154223"/>
      <w:bookmarkStart w:id="15856" w:name="_Toc124154998"/>
      <w:bookmarkStart w:id="15857" w:name="_Toc131560854"/>
      <w:bookmarkStart w:id="15858" w:name="_Toc137394554"/>
      <w:bookmarkStart w:id="15859" w:name="_Toc163475660"/>
      <w:r w:rsidRPr="00931575">
        <w:t>I.3</w:t>
      </w:r>
      <w:r w:rsidRPr="00931575">
        <w:tab/>
        <w:t>Spherical equal area grid</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9pt;height:35.7pt" o:ole="">
            <v:imagedata r:id="rId122" o:title=""/>
          </v:shape>
          <o:OLEObject Type="Embed" ProgID="Equation.3" ShapeID="_x0000_i1066" DrawAspect="Content" ObjectID="_1774087862"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860" w:name="_Toc21103121"/>
      <w:bookmarkStart w:id="15861" w:name="_Toc29810970"/>
      <w:bookmarkStart w:id="15862" w:name="_Toc36636331"/>
      <w:bookmarkStart w:id="15863" w:name="_Toc37273277"/>
      <w:bookmarkStart w:id="15864" w:name="_Toc45886367"/>
      <w:bookmarkStart w:id="15865" w:name="_Toc53183412"/>
      <w:bookmarkStart w:id="15866" w:name="_Toc58916124"/>
      <w:bookmarkStart w:id="15867" w:name="_Toc58918305"/>
      <w:bookmarkStart w:id="15868" w:name="_Toc66694175"/>
      <w:bookmarkStart w:id="15869" w:name="_Toc74916200"/>
      <w:bookmarkStart w:id="15870" w:name="_Toc76114825"/>
      <w:bookmarkStart w:id="15871" w:name="_Toc76544711"/>
      <w:bookmarkStart w:id="15872" w:name="_Toc82536833"/>
      <w:bookmarkStart w:id="15873" w:name="_Toc89953126"/>
      <w:bookmarkStart w:id="15874" w:name="_Toc98766943"/>
      <w:bookmarkStart w:id="15875" w:name="_Toc99703306"/>
      <w:bookmarkStart w:id="15876" w:name="_Toc106207098"/>
      <w:bookmarkStart w:id="15877" w:name="_Toc115081100"/>
      <w:bookmarkStart w:id="15878" w:name="_Toc122000051"/>
      <w:bookmarkStart w:id="15879" w:name="_Toc124154224"/>
      <w:bookmarkStart w:id="15880" w:name="_Toc124154999"/>
      <w:bookmarkStart w:id="15881" w:name="_Toc131560855"/>
      <w:bookmarkStart w:id="15882" w:name="_Toc137394555"/>
      <w:bookmarkStart w:id="15883" w:name="_Toc163475661"/>
      <w:r w:rsidRPr="00931575">
        <w:lastRenderedPageBreak/>
        <w:t>I.4</w:t>
      </w:r>
      <w:r w:rsidRPr="00931575">
        <w:tab/>
        <w:t>Spherical Fibonacci grid</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9pt;height:35.7pt" o:ole="">
            <v:imagedata r:id="rId122" o:title=""/>
          </v:shape>
          <o:OLEObject Type="Embed" ProgID="Equation.3" ShapeID="_x0000_i1067" DrawAspect="Content" ObjectID="_1774087863"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884" w:name="_Toc21103122"/>
      <w:bookmarkStart w:id="15885" w:name="_Toc29810971"/>
      <w:bookmarkStart w:id="15886" w:name="_Toc36636332"/>
      <w:bookmarkStart w:id="15887" w:name="_Toc37273278"/>
      <w:bookmarkStart w:id="15888" w:name="_Toc45886368"/>
      <w:bookmarkStart w:id="15889" w:name="_Toc53183413"/>
      <w:bookmarkStart w:id="15890" w:name="_Toc58916125"/>
      <w:bookmarkStart w:id="15891" w:name="_Toc58918306"/>
      <w:bookmarkStart w:id="15892" w:name="_Toc66694176"/>
      <w:bookmarkStart w:id="15893" w:name="_Toc74916201"/>
      <w:bookmarkStart w:id="15894" w:name="_Toc76114826"/>
      <w:bookmarkStart w:id="15895" w:name="_Toc76544712"/>
      <w:bookmarkStart w:id="15896" w:name="_Toc82536834"/>
      <w:bookmarkStart w:id="15897" w:name="_Toc89953127"/>
      <w:bookmarkStart w:id="15898" w:name="_Toc98766944"/>
      <w:bookmarkStart w:id="15899" w:name="_Toc99703307"/>
      <w:bookmarkStart w:id="15900" w:name="_Toc106207099"/>
      <w:bookmarkStart w:id="15901" w:name="_Toc115081101"/>
      <w:bookmarkStart w:id="15902" w:name="_Toc122000052"/>
      <w:bookmarkStart w:id="15903" w:name="_Toc124154225"/>
      <w:bookmarkStart w:id="15904" w:name="_Toc124155000"/>
      <w:bookmarkStart w:id="15905" w:name="_Toc131560856"/>
      <w:bookmarkStart w:id="15906" w:name="_Toc137394556"/>
      <w:bookmarkStart w:id="15907" w:name="_Toc163475662"/>
      <w:r w:rsidRPr="00931575">
        <w:t>I.5</w:t>
      </w:r>
      <w:r w:rsidRPr="00931575">
        <w:tab/>
        <w:t>Orthogonal cut grid</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7761AEA7" w14:textId="77777777" w:rsidR="00C45907" w:rsidRPr="00931575" w:rsidRDefault="00C45907" w:rsidP="00C45907">
      <w:pPr>
        <w:pStyle w:val="Heading2"/>
      </w:pPr>
      <w:bookmarkStart w:id="15908" w:name="_Toc21103123"/>
      <w:bookmarkStart w:id="15909" w:name="_Toc29810972"/>
      <w:bookmarkStart w:id="15910" w:name="_Toc36636333"/>
      <w:bookmarkStart w:id="15911" w:name="_Toc37273279"/>
      <w:bookmarkStart w:id="15912" w:name="_Toc45886369"/>
      <w:bookmarkStart w:id="15913" w:name="_Toc53183414"/>
      <w:bookmarkStart w:id="15914" w:name="_Toc58916126"/>
      <w:bookmarkStart w:id="15915" w:name="_Toc58918307"/>
      <w:bookmarkStart w:id="15916" w:name="_Toc66694177"/>
      <w:bookmarkStart w:id="15917" w:name="_Toc74916202"/>
      <w:bookmarkStart w:id="15918" w:name="_Toc76114827"/>
      <w:bookmarkStart w:id="15919" w:name="_Toc76544713"/>
      <w:bookmarkStart w:id="15920" w:name="_Toc82536835"/>
      <w:bookmarkStart w:id="15921" w:name="_Toc89953128"/>
      <w:bookmarkStart w:id="15922" w:name="_Toc98766945"/>
      <w:bookmarkStart w:id="15923" w:name="_Toc99703308"/>
      <w:bookmarkStart w:id="15924" w:name="_Toc106207100"/>
      <w:bookmarkStart w:id="15925" w:name="_Toc115081102"/>
      <w:bookmarkStart w:id="15926" w:name="_Toc122000053"/>
      <w:bookmarkStart w:id="15927" w:name="_Toc124154226"/>
      <w:bookmarkStart w:id="15928" w:name="_Toc124155001"/>
      <w:bookmarkStart w:id="15929" w:name="_Toc131560857"/>
      <w:bookmarkStart w:id="15930" w:name="_Toc137394557"/>
      <w:bookmarkStart w:id="15931" w:name="_Toc163475663"/>
      <w:r w:rsidRPr="00931575">
        <w:t>I.5.1</w:t>
      </w:r>
      <w:r w:rsidRPr="00931575">
        <w:tab/>
        <w:t>General</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932" w:name="_Toc21103124"/>
      <w:bookmarkStart w:id="15933" w:name="_Toc29810973"/>
      <w:bookmarkStart w:id="15934" w:name="_Toc36636334"/>
      <w:bookmarkStart w:id="15935" w:name="_Toc37273280"/>
      <w:bookmarkStart w:id="15936" w:name="_Toc45886370"/>
      <w:bookmarkStart w:id="15937" w:name="_Toc53183415"/>
      <w:bookmarkStart w:id="15938" w:name="_Toc58916127"/>
      <w:bookmarkStart w:id="15939" w:name="_Toc58918308"/>
      <w:bookmarkStart w:id="15940" w:name="_Toc66694178"/>
      <w:bookmarkStart w:id="15941" w:name="_Toc74916203"/>
      <w:bookmarkStart w:id="15942" w:name="_Toc76114828"/>
      <w:bookmarkStart w:id="15943" w:name="_Toc76544714"/>
      <w:bookmarkStart w:id="15944" w:name="_Toc82536836"/>
      <w:bookmarkStart w:id="15945" w:name="_Toc89953129"/>
      <w:bookmarkStart w:id="15946" w:name="_Toc98766946"/>
      <w:bookmarkStart w:id="15947" w:name="_Toc99703309"/>
      <w:bookmarkStart w:id="15948" w:name="_Toc106207101"/>
      <w:bookmarkStart w:id="15949" w:name="_Toc115081103"/>
      <w:bookmarkStart w:id="15950" w:name="_Toc122000054"/>
      <w:bookmarkStart w:id="15951" w:name="_Toc124154227"/>
      <w:bookmarkStart w:id="15952" w:name="_Toc124155002"/>
      <w:bookmarkStart w:id="15953" w:name="_Toc131560858"/>
      <w:bookmarkStart w:id="15954" w:name="_Toc137394558"/>
      <w:bookmarkStart w:id="15955" w:name="_Toc163475664"/>
      <w:r w:rsidRPr="00931575">
        <w:rPr>
          <w:lang w:val="en-US"/>
        </w:rPr>
        <w:t>I.5</w:t>
      </w:r>
      <w:r w:rsidRPr="00931575">
        <w:t>.2</w:t>
      </w:r>
      <w:r w:rsidRPr="00931575">
        <w:tab/>
      </w:r>
      <w:r w:rsidRPr="00931575">
        <w:rPr>
          <w:lang w:val="en-US"/>
        </w:rPr>
        <w:t>Operating band unwanted emissions</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956" w:name="_Toc21103125"/>
      <w:bookmarkStart w:id="15957" w:name="_Toc29810974"/>
      <w:bookmarkStart w:id="15958" w:name="_Toc36636335"/>
      <w:bookmarkStart w:id="15959" w:name="_Toc37273281"/>
      <w:bookmarkStart w:id="15960" w:name="_Toc45886371"/>
      <w:bookmarkStart w:id="15961" w:name="_Toc53183416"/>
      <w:bookmarkStart w:id="15962" w:name="_Toc58916128"/>
      <w:bookmarkStart w:id="15963" w:name="_Toc58918309"/>
      <w:bookmarkStart w:id="15964" w:name="_Toc66694179"/>
      <w:bookmarkStart w:id="15965" w:name="_Toc74916204"/>
      <w:bookmarkStart w:id="15966" w:name="_Toc76114829"/>
      <w:bookmarkStart w:id="15967" w:name="_Toc76544715"/>
      <w:bookmarkStart w:id="15968" w:name="_Toc82536837"/>
      <w:bookmarkStart w:id="15969" w:name="_Toc89953130"/>
      <w:bookmarkStart w:id="15970" w:name="_Toc98766947"/>
      <w:bookmarkStart w:id="15971" w:name="_Toc99703310"/>
      <w:bookmarkStart w:id="15972" w:name="_Toc106207102"/>
      <w:bookmarkStart w:id="15973" w:name="_Toc115081104"/>
      <w:bookmarkStart w:id="15974" w:name="_Toc122000055"/>
      <w:bookmarkStart w:id="15975" w:name="_Toc124154228"/>
      <w:bookmarkStart w:id="15976" w:name="_Toc124155003"/>
      <w:bookmarkStart w:id="15977" w:name="_Toc131560859"/>
      <w:bookmarkStart w:id="15978" w:name="_Toc137394559"/>
      <w:bookmarkStart w:id="15979" w:name="_Toc163475665"/>
      <w:r w:rsidRPr="00931575">
        <w:rPr>
          <w:lang w:val="en-US"/>
        </w:rPr>
        <w:t>I.5.3</w:t>
      </w:r>
      <w:r w:rsidRPr="00931575">
        <w:tab/>
      </w:r>
      <w:r w:rsidRPr="00931575">
        <w:rPr>
          <w:lang w:val="en-US"/>
        </w:rPr>
        <w:t>Spurious unwanted emissions</w:t>
      </w:r>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5980" w:name="_Toc21103126"/>
      <w:bookmarkStart w:id="15981" w:name="_Toc29810975"/>
      <w:bookmarkStart w:id="15982" w:name="_Toc36636336"/>
      <w:bookmarkStart w:id="15983" w:name="_Toc37273282"/>
      <w:bookmarkStart w:id="15984" w:name="_Toc45886372"/>
      <w:bookmarkStart w:id="15985" w:name="_Toc53183417"/>
      <w:bookmarkStart w:id="15986" w:name="_Toc58916129"/>
      <w:bookmarkStart w:id="15987" w:name="_Toc58918310"/>
      <w:bookmarkStart w:id="15988" w:name="_Toc66694180"/>
      <w:bookmarkStart w:id="15989" w:name="_Toc74916205"/>
      <w:bookmarkStart w:id="15990" w:name="_Toc76114830"/>
      <w:bookmarkStart w:id="15991" w:name="_Toc76544716"/>
      <w:bookmarkStart w:id="15992" w:name="_Toc82536838"/>
      <w:bookmarkStart w:id="15993" w:name="_Toc89953131"/>
      <w:bookmarkStart w:id="15994" w:name="_Toc98766948"/>
      <w:bookmarkStart w:id="15995" w:name="_Toc99703311"/>
      <w:bookmarkStart w:id="15996" w:name="_Toc106207103"/>
      <w:bookmarkStart w:id="15997" w:name="_Toc115081105"/>
      <w:bookmarkStart w:id="15998" w:name="_Toc122000056"/>
      <w:bookmarkStart w:id="15999" w:name="_Toc124154229"/>
      <w:bookmarkStart w:id="16000" w:name="_Toc124155004"/>
      <w:bookmarkStart w:id="16001" w:name="_Toc131560860"/>
      <w:bookmarkStart w:id="16002" w:name="_Toc137394560"/>
      <w:bookmarkStart w:id="16003" w:name="_Toc163475666"/>
      <w:r w:rsidRPr="00931575">
        <w:lastRenderedPageBreak/>
        <w:t>I.6</w:t>
      </w:r>
      <w:r w:rsidRPr="00931575">
        <w:tab/>
        <w:t>Wave vector space grid</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6004" w:name="_Toc21103127"/>
      <w:bookmarkStart w:id="16005" w:name="_Toc29810976"/>
      <w:bookmarkStart w:id="16006" w:name="_Toc36636337"/>
      <w:bookmarkStart w:id="16007" w:name="_Toc37273283"/>
      <w:bookmarkStart w:id="16008" w:name="_Toc45886373"/>
      <w:bookmarkStart w:id="16009" w:name="_Toc53183418"/>
      <w:bookmarkStart w:id="16010" w:name="_Toc58916130"/>
      <w:bookmarkStart w:id="16011" w:name="_Toc58918311"/>
      <w:bookmarkStart w:id="16012" w:name="_Toc66694181"/>
      <w:bookmarkStart w:id="16013" w:name="_Toc74916206"/>
      <w:bookmarkStart w:id="16014" w:name="_Toc76114831"/>
      <w:bookmarkStart w:id="16015" w:name="_Toc76544717"/>
      <w:bookmarkStart w:id="16016" w:name="_Toc82536839"/>
      <w:bookmarkStart w:id="16017" w:name="_Toc89953132"/>
      <w:bookmarkStart w:id="16018" w:name="_Toc98766949"/>
      <w:bookmarkStart w:id="16019" w:name="_Toc99703312"/>
      <w:bookmarkStart w:id="16020" w:name="_Toc106207104"/>
      <w:bookmarkStart w:id="16021" w:name="_Toc115081106"/>
      <w:bookmarkStart w:id="16022" w:name="_Toc122000057"/>
      <w:bookmarkStart w:id="16023" w:name="_Toc124154230"/>
      <w:bookmarkStart w:id="16024" w:name="_Toc124155005"/>
      <w:bookmarkStart w:id="16025" w:name="_Toc131560861"/>
      <w:bookmarkStart w:id="16026" w:name="_Toc137394561"/>
      <w:bookmarkStart w:id="16027" w:name="_Toc163475667"/>
      <w:r w:rsidRPr="00931575">
        <w:t>I.7</w:t>
      </w:r>
      <w:r w:rsidRPr="00931575">
        <w:tab/>
        <w:t>Void</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64DF6200" w14:textId="77777777" w:rsidR="00C45907" w:rsidRPr="00931575" w:rsidRDefault="00C45907" w:rsidP="00C45907">
      <w:pPr>
        <w:pStyle w:val="Heading1"/>
      </w:pPr>
      <w:bookmarkStart w:id="16028" w:name="_Toc21103128"/>
      <w:bookmarkStart w:id="16029" w:name="_Toc29810977"/>
      <w:bookmarkStart w:id="16030" w:name="_Toc36636338"/>
      <w:bookmarkStart w:id="16031" w:name="_Toc37273284"/>
      <w:bookmarkStart w:id="16032" w:name="_Toc45886374"/>
      <w:bookmarkStart w:id="16033" w:name="_Toc53183419"/>
      <w:bookmarkStart w:id="16034" w:name="_Toc58916131"/>
      <w:bookmarkStart w:id="16035" w:name="_Toc58918312"/>
      <w:bookmarkStart w:id="16036" w:name="_Toc66694182"/>
      <w:bookmarkStart w:id="16037" w:name="_Toc74916207"/>
      <w:bookmarkStart w:id="16038" w:name="_Toc76114832"/>
      <w:bookmarkStart w:id="16039" w:name="_Toc76544718"/>
      <w:bookmarkStart w:id="16040" w:name="_Toc82536840"/>
      <w:bookmarkStart w:id="16041" w:name="_Toc89953133"/>
      <w:bookmarkStart w:id="16042" w:name="_Toc98766950"/>
      <w:bookmarkStart w:id="16043" w:name="_Toc99703313"/>
      <w:bookmarkStart w:id="16044" w:name="_Toc106207105"/>
      <w:bookmarkStart w:id="16045" w:name="_Toc115081107"/>
      <w:bookmarkStart w:id="16046" w:name="_Toc122000058"/>
      <w:bookmarkStart w:id="16047" w:name="_Toc124154231"/>
      <w:bookmarkStart w:id="16048" w:name="_Toc124155006"/>
      <w:bookmarkStart w:id="16049" w:name="_Toc131560862"/>
      <w:bookmarkStart w:id="16050" w:name="_Toc137394562"/>
      <w:bookmarkStart w:id="16051" w:name="_Toc163475668"/>
      <w:r w:rsidRPr="00931575">
        <w:t>I.8</w:t>
      </w:r>
      <w:r w:rsidRPr="00931575">
        <w:tab/>
        <w:t>Void</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p>
    <w:p w14:paraId="68BF8153" w14:textId="77777777" w:rsidR="00C45907" w:rsidRPr="00931575" w:rsidRDefault="00C45907" w:rsidP="00C45907">
      <w:pPr>
        <w:pStyle w:val="Heading1"/>
      </w:pPr>
      <w:bookmarkStart w:id="16052" w:name="_Toc21103129"/>
      <w:bookmarkStart w:id="16053" w:name="_Toc29810978"/>
      <w:bookmarkStart w:id="16054" w:name="_Toc36636339"/>
      <w:bookmarkStart w:id="16055" w:name="_Toc37273285"/>
      <w:bookmarkStart w:id="16056" w:name="_Toc45886375"/>
      <w:bookmarkStart w:id="16057" w:name="_Toc53183420"/>
      <w:bookmarkStart w:id="16058" w:name="_Toc58916132"/>
      <w:bookmarkStart w:id="16059" w:name="_Toc58918313"/>
      <w:bookmarkStart w:id="16060" w:name="_Toc66694183"/>
      <w:bookmarkStart w:id="16061" w:name="_Toc74916208"/>
      <w:bookmarkStart w:id="16062" w:name="_Toc76114833"/>
      <w:bookmarkStart w:id="16063" w:name="_Toc76544719"/>
      <w:bookmarkStart w:id="16064" w:name="_Toc82536841"/>
      <w:bookmarkStart w:id="16065" w:name="_Toc89953134"/>
      <w:bookmarkStart w:id="16066" w:name="_Toc98766951"/>
      <w:bookmarkStart w:id="16067" w:name="_Toc99703314"/>
      <w:bookmarkStart w:id="16068" w:name="_Toc106207106"/>
      <w:bookmarkStart w:id="16069" w:name="_Toc115081108"/>
      <w:bookmarkStart w:id="16070" w:name="_Toc122000059"/>
      <w:bookmarkStart w:id="16071" w:name="_Toc124154232"/>
      <w:bookmarkStart w:id="16072" w:name="_Toc124155007"/>
      <w:bookmarkStart w:id="16073" w:name="_Toc131560863"/>
      <w:bookmarkStart w:id="16074" w:name="_Toc137394563"/>
      <w:bookmarkStart w:id="16075" w:name="_Toc163475669"/>
      <w:r w:rsidRPr="00931575">
        <w:t>I.9</w:t>
      </w:r>
      <w:r w:rsidRPr="00931575">
        <w:tab/>
        <w:t>Full sphere with sparse sampling</w:t>
      </w:r>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6076"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6077" w:name="_Toc29810979"/>
      <w:bookmarkStart w:id="16078" w:name="_Toc36636340"/>
      <w:bookmarkStart w:id="16079" w:name="_Toc37273286"/>
      <w:bookmarkStart w:id="16080" w:name="_Toc45886376"/>
      <w:bookmarkStart w:id="16081" w:name="_Toc53183421"/>
      <w:bookmarkStart w:id="16082" w:name="_Toc58916133"/>
      <w:bookmarkStart w:id="16083" w:name="_Toc58918314"/>
      <w:bookmarkStart w:id="16084" w:name="_Toc66694184"/>
      <w:bookmarkStart w:id="16085" w:name="_Toc74916209"/>
      <w:bookmarkStart w:id="16086" w:name="_Toc76114834"/>
      <w:bookmarkStart w:id="16087" w:name="_Toc76544720"/>
      <w:bookmarkStart w:id="16088" w:name="_Toc82536842"/>
      <w:bookmarkStart w:id="16089" w:name="_Toc89953135"/>
      <w:bookmarkStart w:id="16090" w:name="_Toc98766952"/>
      <w:bookmarkStart w:id="16091" w:name="_Toc99703315"/>
      <w:bookmarkStart w:id="16092" w:name="_Toc106207107"/>
      <w:bookmarkStart w:id="16093" w:name="_Toc115081109"/>
      <w:bookmarkStart w:id="16094" w:name="_Toc122000060"/>
      <w:bookmarkStart w:id="16095" w:name="_Toc124154233"/>
      <w:bookmarkStart w:id="16096" w:name="_Toc124155008"/>
      <w:bookmarkStart w:id="16097" w:name="_Toc131560864"/>
      <w:bookmarkStart w:id="16098" w:name="_Toc137394564"/>
      <w:bookmarkStart w:id="16099" w:name="_Toc163475670"/>
      <w:r w:rsidRPr="00931575">
        <w:t>I.10</w:t>
      </w:r>
      <w:r w:rsidRPr="00931575">
        <w:tab/>
        <w:t>Beam-based directions</w:t>
      </w:r>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6100" w:name="_Toc21103131"/>
      <w:bookmarkStart w:id="16101" w:name="_Toc29810980"/>
      <w:bookmarkStart w:id="16102" w:name="_Toc36636341"/>
      <w:bookmarkStart w:id="16103" w:name="_Toc37273287"/>
      <w:bookmarkStart w:id="16104" w:name="_Toc45886377"/>
      <w:bookmarkStart w:id="16105" w:name="_Toc53183422"/>
      <w:bookmarkStart w:id="16106" w:name="_Toc58916134"/>
      <w:bookmarkStart w:id="16107" w:name="_Toc58918315"/>
      <w:bookmarkStart w:id="16108" w:name="_Toc66694185"/>
      <w:bookmarkStart w:id="16109" w:name="_Toc74916210"/>
      <w:bookmarkStart w:id="16110" w:name="_Toc76114835"/>
      <w:bookmarkStart w:id="16111" w:name="_Toc76544721"/>
      <w:bookmarkStart w:id="16112" w:name="_Toc82536843"/>
      <w:bookmarkStart w:id="16113" w:name="_Toc89953136"/>
      <w:bookmarkStart w:id="16114" w:name="_Toc98766953"/>
      <w:bookmarkStart w:id="16115" w:name="_Toc99703316"/>
      <w:bookmarkStart w:id="16116" w:name="_Toc106207108"/>
      <w:bookmarkStart w:id="16117" w:name="_Toc115081110"/>
      <w:bookmarkStart w:id="16118" w:name="_Toc122000061"/>
      <w:bookmarkStart w:id="16119" w:name="_Toc124154234"/>
      <w:bookmarkStart w:id="16120" w:name="_Toc124155009"/>
      <w:bookmarkStart w:id="16121" w:name="_Toc131560865"/>
      <w:bookmarkStart w:id="16122" w:name="_Toc137394565"/>
      <w:bookmarkStart w:id="16123" w:name="_Toc163475671"/>
      <w:r w:rsidRPr="00931575">
        <w:t>I.11</w:t>
      </w:r>
      <w:r w:rsidRPr="00931575">
        <w:tab/>
        <w:t>Peak method</w:t>
      </w:r>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6124" w:name="_Toc21103132"/>
      <w:bookmarkStart w:id="16125" w:name="_Toc29810981"/>
      <w:bookmarkStart w:id="16126" w:name="_Toc36636342"/>
      <w:bookmarkStart w:id="16127" w:name="_Toc37273288"/>
      <w:bookmarkStart w:id="16128" w:name="_Toc45886378"/>
      <w:bookmarkStart w:id="16129" w:name="_Toc53183423"/>
      <w:bookmarkStart w:id="16130" w:name="_Toc58916135"/>
      <w:bookmarkStart w:id="16131" w:name="_Toc58918316"/>
      <w:bookmarkStart w:id="16132" w:name="_Toc66694186"/>
      <w:bookmarkStart w:id="16133" w:name="_Toc74916211"/>
      <w:bookmarkStart w:id="16134" w:name="_Toc76114836"/>
      <w:bookmarkStart w:id="16135" w:name="_Toc76544722"/>
      <w:bookmarkStart w:id="16136" w:name="_Toc82536844"/>
      <w:bookmarkStart w:id="16137" w:name="_Toc89953137"/>
      <w:bookmarkStart w:id="16138" w:name="_Toc98766954"/>
      <w:bookmarkStart w:id="16139" w:name="_Toc99703317"/>
      <w:bookmarkStart w:id="16140" w:name="_Toc106207109"/>
      <w:bookmarkStart w:id="16141" w:name="_Toc115081111"/>
      <w:bookmarkStart w:id="16142" w:name="_Toc122000062"/>
      <w:bookmarkStart w:id="16143" w:name="_Toc124154235"/>
      <w:bookmarkStart w:id="16144" w:name="_Toc124155010"/>
      <w:bookmarkStart w:id="16145" w:name="_Toc131560866"/>
      <w:bookmarkStart w:id="16146" w:name="_Toc137394566"/>
      <w:bookmarkStart w:id="16147" w:name="_Toc163475672"/>
      <w:r w:rsidRPr="00931575">
        <w:t>I.12</w:t>
      </w:r>
      <w:r w:rsidRPr="00931575">
        <w:tab/>
        <w:t>Equal sector with peak average</w:t>
      </w:r>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6148" w:name="_Toc21103133"/>
      <w:bookmarkStart w:id="16149" w:name="_Toc29810982"/>
      <w:bookmarkStart w:id="16150" w:name="_Toc36636343"/>
      <w:bookmarkStart w:id="16151" w:name="_Toc37273289"/>
      <w:bookmarkStart w:id="16152" w:name="_Toc45886379"/>
      <w:bookmarkStart w:id="16153" w:name="_Toc53183424"/>
      <w:bookmarkStart w:id="16154" w:name="_Toc58916136"/>
      <w:bookmarkStart w:id="16155" w:name="_Toc58918317"/>
      <w:bookmarkStart w:id="16156" w:name="_Toc66694187"/>
      <w:bookmarkStart w:id="16157" w:name="_Toc74916212"/>
      <w:bookmarkStart w:id="16158" w:name="_Toc76114837"/>
      <w:bookmarkStart w:id="16159" w:name="_Toc76544723"/>
      <w:bookmarkStart w:id="16160" w:name="_Toc82536845"/>
      <w:bookmarkStart w:id="16161" w:name="_Toc89953138"/>
      <w:bookmarkStart w:id="16162" w:name="_Toc98766955"/>
      <w:bookmarkStart w:id="16163" w:name="_Toc99703318"/>
      <w:bookmarkStart w:id="16164" w:name="_Toc106207110"/>
      <w:bookmarkStart w:id="16165" w:name="_Toc115081112"/>
      <w:bookmarkStart w:id="16166" w:name="_Toc122000063"/>
      <w:bookmarkStart w:id="16167" w:name="_Toc124154236"/>
      <w:bookmarkStart w:id="16168" w:name="_Toc124155011"/>
      <w:bookmarkStart w:id="16169" w:name="_Toc131560867"/>
      <w:bookmarkStart w:id="16170" w:name="_Toc137394567"/>
      <w:bookmarkStart w:id="16171" w:name="_Toc163475673"/>
      <w:r w:rsidRPr="00931575">
        <w:lastRenderedPageBreak/>
        <w:t>I.13</w:t>
      </w:r>
      <w:r w:rsidRPr="00931575">
        <w:tab/>
        <w:t>Pre-scan</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6172" w:name="_Toc21103134"/>
      <w:bookmarkStart w:id="16173" w:name="_Toc29810983"/>
      <w:bookmarkStart w:id="16174" w:name="_Toc36636344"/>
      <w:bookmarkStart w:id="16175" w:name="_Toc37273290"/>
      <w:bookmarkStart w:id="16176" w:name="_Toc45886380"/>
      <w:bookmarkStart w:id="16177" w:name="_Toc53183425"/>
      <w:bookmarkStart w:id="16178" w:name="_Toc58916137"/>
      <w:bookmarkStart w:id="16179" w:name="_Toc58918318"/>
      <w:bookmarkStart w:id="16180" w:name="_Toc66694188"/>
      <w:bookmarkStart w:id="16181" w:name="_Toc74916213"/>
      <w:bookmarkStart w:id="16182" w:name="_Toc76114838"/>
      <w:bookmarkStart w:id="16183" w:name="_Toc76544724"/>
      <w:bookmarkStart w:id="16184" w:name="_Toc82536846"/>
      <w:bookmarkStart w:id="16185" w:name="_Toc89953139"/>
      <w:bookmarkStart w:id="16186" w:name="_Toc98766956"/>
      <w:bookmarkStart w:id="16187" w:name="_Toc99703319"/>
      <w:bookmarkStart w:id="16188" w:name="_Toc106207111"/>
      <w:bookmarkStart w:id="16189" w:name="_Toc115081113"/>
      <w:bookmarkStart w:id="16190" w:name="_Toc122000064"/>
      <w:bookmarkStart w:id="16191" w:name="_Toc124154237"/>
      <w:bookmarkStart w:id="16192" w:name="_Toc124155012"/>
      <w:bookmarkStart w:id="16193" w:name="_Toc131560868"/>
      <w:bookmarkStart w:id="16194" w:name="_Toc137394568"/>
      <w:bookmarkStart w:id="16195" w:name="_Toc163475674"/>
      <w:r w:rsidRPr="00931575">
        <w:rPr>
          <w:lang w:val="fr-FR"/>
        </w:rPr>
        <w:lastRenderedPageBreak/>
        <w:t>Annex J (normative):</w:t>
      </w:r>
      <w:r w:rsidRPr="00931575">
        <w:rPr>
          <w:lang w:val="fr-FR"/>
        </w:rPr>
        <w:br/>
        <w:t>Propagation conditions</w:t>
      </w:r>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57782CC0" w14:textId="77777777" w:rsidR="00C45907" w:rsidRPr="00282498" w:rsidRDefault="00C45907" w:rsidP="00C45907">
      <w:pPr>
        <w:pStyle w:val="Heading1"/>
        <w:rPr>
          <w:lang w:val="fr-FR"/>
        </w:rPr>
      </w:pPr>
      <w:bookmarkStart w:id="16196" w:name="_Toc21103135"/>
      <w:bookmarkStart w:id="16197" w:name="_Toc29810984"/>
      <w:bookmarkStart w:id="16198" w:name="_Toc36636345"/>
      <w:bookmarkStart w:id="16199" w:name="_Toc37273291"/>
      <w:bookmarkStart w:id="16200" w:name="_Toc45886381"/>
      <w:bookmarkStart w:id="16201" w:name="_Toc53183426"/>
      <w:bookmarkStart w:id="16202" w:name="_Toc58916138"/>
      <w:bookmarkStart w:id="16203" w:name="_Toc58918319"/>
      <w:bookmarkStart w:id="16204" w:name="_Toc66694189"/>
      <w:bookmarkStart w:id="16205" w:name="_Toc74916214"/>
      <w:bookmarkStart w:id="16206" w:name="_Toc76114839"/>
      <w:bookmarkStart w:id="16207" w:name="_Toc76544725"/>
      <w:bookmarkStart w:id="16208" w:name="_Toc82536847"/>
      <w:bookmarkStart w:id="16209" w:name="_Toc89953140"/>
      <w:bookmarkStart w:id="16210" w:name="_Toc98766957"/>
      <w:bookmarkStart w:id="16211" w:name="_Toc99703320"/>
      <w:bookmarkStart w:id="16212" w:name="_Toc106207112"/>
      <w:bookmarkStart w:id="16213" w:name="_Toc115081114"/>
      <w:bookmarkStart w:id="16214" w:name="_Toc122000065"/>
      <w:bookmarkStart w:id="16215" w:name="_Toc124154238"/>
      <w:bookmarkStart w:id="16216" w:name="_Toc124155013"/>
      <w:bookmarkStart w:id="16217" w:name="_Toc131560869"/>
      <w:bookmarkStart w:id="16218" w:name="_Toc137394569"/>
      <w:bookmarkStart w:id="16219" w:name="_Toc163475675"/>
      <w:r w:rsidRPr="00282498">
        <w:rPr>
          <w:lang w:val="fr-FR"/>
        </w:rPr>
        <w:t>J.1</w:t>
      </w:r>
      <w:r w:rsidRPr="00282498">
        <w:rPr>
          <w:lang w:val="fr-FR"/>
        </w:rPr>
        <w:tab/>
        <w:t>Static propagation condition</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220" w:name="_Toc21103136"/>
      <w:bookmarkStart w:id="16221" w:name="_Toc29810985"/>
      <w:bookmarkStart w:id="16222" w:name="_Toc36636346"/>
      <w:bookmarkStart w:id="16223" w:name="_Toc37273292"/>
      <w:bookmarkStart w:id="16224" w:name="_Toc45886382"/>
      <w:bookmarkStart w:id="16225" w:name="_Toc53183427"/>
      <w:bookmarkStart w:id="16226" w:name="_Toc58916139"/>
      <w:bookmarkStart w:id="16227" w:name="_Toc58918320"/>
      <w:bookmarkStart w:id="16228" w:name="_Toc66694190"/>
      <w:bookmarkStart w:id="16229" w:name="_Toc74916215"/>
      <w:bookmarkStart w:id="16230" w:name="_Toc76114840"/>
      <w:bookmarkStart w:id="16231" w:name="_Toc76544726"/>
      <w:bookmarkStart w:id="16232" w:name="_Toc82536848"/>
      <w:bookmarkStart w:id="16233" w:name="_Toc89953141"/>
      <w:bookmarkStart w:id="16234" w:name="_Toc98766958"/>
      <w:bookmarkStart w:id="16235" w:name="_Toc99703321"/>
      <w:bookmarkStart w:id="16236" w:name="_Toc106207113"/>
      <w:bookmarkStart w:id="16237" w:name="_Toc115081115"/>
      <w:bookmarkStart w:id="16238" w:name="_Toc122000066"/>
      <w:bookmarkStart w:id="16239" w:name="_Toc124154239"/>
      <w:bookmarkStart w:id="16240" w:name="_Toc124155014"/>
      <w:bookmarkStart w:id="16241" w:name="_Toc131560870"/>
      <w:bookmarkStart w:id="16242" w:name="_Toc137394570"/>
      <w:bookmarkStart w:id="16243" w:name="_Toc163475676"/>
      <w:r w:rsidRPr="00931575">
        <w:t>J.2</w:t>
      </w:r>
      <w:r w:rsidRPr="00931575">
        <w:tab/>
        <w:t>Multi-path fading propagation conditions</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6244" w:name="_Toc21103137"/>
      <w:bookmarkStart w:id="16245" w:name="_Toc29810986"/>
      <w:bookmarkStart w:id="16246" w:name="_Toc36636347"/>
      <w:bookmarkStart w:id="16247" w:name="_Toc37273293"/>
      <w:bookmarkStart w:id="16248" w:name="_Toc45886383"/>
      <w:bookmarkStart w:id="16249" w:name="_Toc53183428"/>
      <w:bookmarkStart w:id="16250" w:name="_Toc58916140"/>
      <w:bookmarkStart w:id="16251" w:name="_Toc58918321"/>
      <w:bookmarkStart w:id="16252" w:name="_Toc66694191"/>
      <w:bookmarkStart w:id="16253" w:name="_Toc74916216"/>
      <w:bookmarkStart w:id="16254" w:name="_Toc76114841"/>
      <w:bookmarkStart w:id="16255" w:name="_Toc76544727"/>
      <w:bookmarkStart w:id="16256" w:name="_Toc82536849"/>
      <w:bookmarkStart w:id="16257" w:name="_Toc89953142"/>
      <w:bookmarkStart w:id="16258" w:name="_Toc98766959"/>
      <w:bookmarkStart w:id="16259" w:name="_Toc99703322"/>
      <w:bookmarkStart w:id="16260" w:name="_Toc106207114"/>
      <w:bookmarkStart w:id="16261" w:name="_Toc115081116"/>
      <w:bookmarkStart w:id="16262" w:name="_Toc122000067"/>
      <w:bookmarkStart w:id="16263" w:name="_Toc124154240"/>
      <w:bookmarkStart w:id="16264" w:name="_Toc124155015"/>
      <w:bookmarkStart w:id="16265" w:name="_Toc131560871"/>
      <w:bookmarkStart w:id="16266" w:name="_Toc137394571"/>
      <w:bookmarkStart w:id="16267" w:name="_Toc163475677"/>
      <w:r w:rsidRPr="00931575">
        <w:t>J.2.1</w:t>
      </w:r>
      <w:r w:rsidRPr="00931575">
        <w:tab/>
        <w:t>Delay profiles</w:t>
      </w:r>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6268" w:name="_Toc21103138"/>
      <w:bookmarkStart w:id="16269" w:name="_Toc29810987"/>
      <w:bookmarkStart w:id="16270" w:name="_Toc36636348"/>
      <w:bookmarkStart w:id="16271" w:name="_Toc37273294"/>
      <w:bookmarkStart w:id="16272" w:name="_Toc45886384"/>
      <w:bookmarkStart w:id="16273" w:name="_Toc53183429"/>
      <w:bookmarkStart w:id="16274" w:name="_Toc58916141"/>
      <w:bookmarkStart w:id="16275" w:name="_Toc58918322"/>
      <w:bookmarkStart w:id="16276" w:name="_Toc66694192"/>
      <w:bookmarkStart w:id="16277" w:name="_Toc74916217"/>
      <w:bookmarkStart w:id="16278" w:name="_Toc76114842"/>
      <w:bookmarkStart w:id="16279" w:name="_Toc76544728"/>
      <w:bookmarkStart w:id="16280" w:name="_Toc82536850"/>
      <w:bookmarkStart w:id="16281" w:name="_Toc89953143"/>
      <w:bookmarkStart w:id="16282" w:name="_Toc98766960"/>
      <w:bookmarkStart w:id="16283" w:name="_Toc99703323"/>
      <w:bookmarkStart w:id="16284" w:name="_Toc106207115"/>
      <w:bookmarkStart w:id="16285" w:name="_Toc115081117"/>
      <w:bookmarkStart w:id="16286" w:name="_Toc122000068"/>
      <w:bookmarkStart w:id="16287" w:name="_Toc124154241"/>
      <w:bookmarkStart w:id="16288" w:name="_Toc124155016"/>
      <w:bookmarkStart w:id="16289" w:name="_Toc131560872"/>
      <w:bookmarkStart w:id="16290" w:name="_Toc137394572"/>
      <w:bookmarkStart w:id="16291" w:name="_Toc163475678"/>
      <w:r w:rsidRPr="00931575">
        <w:t>J.2.</w:t>
      </w:r>
      <w:r w:rsidRPr="00931575">
        <w:rPr>
          <w:rFonts w:hint="eastAsia"/>
        </w:rPr>
        <w:t>1</w:t>
      </w:r>
      <w:r w:rsidRPr="00931575">
        <w:t>.1</w:t>
      </w:r>
      <w:r w:rsidRPr="00931575">
        <w:tab/>
        <w:t>Delay profiles for FR1</w:t>
      </w:r>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6292" w:name="_Toc21103139"/>
      <w:bookmarkStart w:id="16293" w:name="_Toc29810988"/>
      <w:bookmarkStart w:id="16294" w:name="_Toc36636349"/>
      <w:bookmarkStart w:id="16295" w:name="_Toc37273295"/>
      <w:bookmarkStart w:id="16296" w:name="_Toc45886385"/>
      <w:bookmarkStart w:id="16297" w:name="_Toc53183430"/>
      <w:bookmarkStart w:id="16298" w:name="_Toc58916142"/>
      <w:bookmarkStart w:id="16299" w:name="_Toc58918323"/>
      <w:bookmarkStart w:id="16300" w:name="_Toc66694193"/>
      <w:bookmarkStart w:id="16301" w:name="_Toc74916218"/>
      <w:bookmarkStart w:id="16302" w:name="_Toc76114843"/>
      <w:bookmarkStart w:id="16303" w:name="_Toc76544729"/>
      <w:bookmarkStart w:id="16304" w:name="_Toc82536851"/>
      <w:bookmarkStart w:id="16305" w:name="_Toc89953144"/>
      <w:bookmarkStart w:id="16306" w:name="_Toc98766961"/>
      <w:bookmarkStart w:id="16307" w:name="_Toc99703324"/>
      <w:bookmarkStart w:id="16308" w:name="_Toc106207116"/>
      <w:bookmarkStart w:id="16309" w:name="_Toc115081118"/>
      <w:bookmarkStart w:id="16310" w:name="_Toc122000069"/>
      <w:bookmarkStart w:id="16311" w:name="_Toc124154242"/>
      <w:bookmarkStart w:id="16312" w:name="_Toc124155017"/>
      <w:bookmarkStart w:id="16313" w:name="_Toc131560873"/>
      <w:bookmarkStart w:id="16314" w:name="_Toc137394573"/>
      <w:bookmarkStart w:id="16315" w:name="_Toc163475679"/>
      <w:r w:rsidRPr="00931575">
        <w:t>J.2.</w:t>
      </w:r>
      <w:r w:rsidRPr="00931575">
        <w:rPr>
          <w:rFonts w:hint="eastAsia"/>
        </w:rPr>
        <w:t>1</w:t>
      </w:r>
      <w:r w:rsidRPr="00931575">
        <w:t>.2</w:t>
      </w:r>
      <w:r w:rsidRPr="00931575">
        <w:tab/>
        <w:t>Delay profiles for FR2</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6316" w:name="_Toc21103140"/>
      <w:bookmarkStart w:id="16317" w:name="_Toc29810989"/>
      <w:bookmarkStart w:id="16318" w:name="_Toc36636350"/>
      <w:bookmarkStart w:id="16319" w:name="_Toc37273296"/>
      <w:bookmarkStart w:id="16320" w:name="_Toc45886386"/>
      <w:bookmarkStart w:id="16321" w:name="_Toc53183431"/>
      <w:bookmarkStart w:id="16322" w:name="_Toc58916143"/>
      <w:bookmarkStart w:id="16323" w:name="_Toc58918324"/>
      <w:bookmarkStart w:id="16324" w:name="_Toc66694194"/>
      <w:bookmarkStart w:id="16325" w:name="_Toc74916219"/>
      <w:bookmarkStart w:id="16326" w:name="_Toc76114844"/>
      <w:bookmarkStart w:id="16327" w:name="_Toc76544730"/>
      <w:bookmarkStart w:id="16328" w:name="_Toc82536852"/>
      <w:bookmarkStart w:id="16329" w:name="_Toc89953145"/>
      <w:bookmarkStart w:id="16330" w:name="_Toc98766962"/>
      <w:bookmarkStart w:id="16331" w:name="_Toc99703325"/>
      <w:bookmarkStart w:id="16332" w:name="_Toc106207117"/>
      <w:bookmarkStart w:id="16333" w:name="_Toc115081119"/>
      <w:bookmarkStart w:id="16334" w:name="_Toc122000070"/>
      <w:bookmarkStart w:id="16335" w:name="_Toc124154243"/>
      <w:bookmarkStart w:id="16336" w:name="_Toc124155018"/>
      <w:bookmarkStart w:id="16337" w:name="_Toc131560874"/>
      <w:bookmarkStart w:id="16338" w:name="_Toc137394574"/>
      <w:bookmarkStart w:id="16339" w:name="_Toc163475680"/>
      <w:r w:rsidRPr="00931575">
        <w:t>J.2.2</w:t>
      </w:r>
      <w:r w:rsidRPr="00931575">
        <w:tab/>
        <w:t>Combinations of channel model parameters</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6340" w:name="_Toc21103141"/>
      <w:bookmarkStart w:id="16341" w:name="_Toc29810990"/>
      <w:bookmarkStart w:id="16342" w:name="_Toc36636351"/>
      <w:bookmarkStart w:id="16343" w:name="_Toc37273297"/>
      <w:bookmarkStart w:id="16344" w:name="_Toc45886387"/>
      <w:bookmarkStart w:id="16345" w:name="_Toc53183432"/>
      <w:bookmarkStart w:id="16346" w:name="_Toc58916144"/>
      <w:bookmarkStart w:id="16347" w:name="_Toc58918325"/>
      <w:bookmarkStart w:id="16348" w:name="_Toc66694195"/>
      <w:bookmarkStart w:id="16349" w:name="_Toc74916220"/>
      <w:bookmarkStart w:id="16350" w:name="_Toc76114845"/>
      <w:bookmarkStart w:id="16351" w:name="_Toc76544731"/>
      <w:bookmarkStart w:id="16352" w:name="_Toc82536853"/>
      <w:bookmarkStart w:id="16353" w:name="_Toc89953146"/>
      <w:bookmarkStart w:id="16354" w:name="_Toc98766963"/>
      <w:bookmarkStart w:id="16355" w:name="_Toc99703326"/>
      <w:bookmarkStart w:id="16356" w:name="_Toc106207118"/>
      <w:bookmarkStart w:id="16357" w:name="_Toc115081120"/>
      <w:bookmarkStart w:id="16358" w:name="_Toc122000071"/>
      <w:bookmarkStart w:id="16359" w:name="_Toc124154244"/>
      <w:bookmarkStart w:id="16360" w:name="_Toc124155019"/>
      <w:bookmarkStart w:id="16361" w:name="_Toc131560875"/>
      <w:bookmarkStart w:id="16362" w:name="_Toc137394575"/>
      <w:bookmarkStart w:id="16363" w:name="_Toc163475681"/>
      <w:r w:rsidRPr="00931575">
        <w:t>J.2.</w:t>
      </w:r>
      <w:r w:rsidRPr="00931575">
        <w:rPr>
          <w:rFonts w:hint="eastAsia"/>
        </w:rPr>
        <w:t>3</w:t>
      </w:r>
      <w:r w:rsidRPr="00931575">
        <w:tab/>
        <w:t>MIMO channel correlation matrices</w:t>
      </w:r>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6364" w:name="_Toc21103142"/>
      <w:bookmarkStart w:id="16365" w:name="_Toc29810991"/>
      <w:bookmarkStart w:id="16366" w:name="_Toc36636352"/>
      <w:bookmarkStart w:id="16367" w:name="_Toc37273298"/>
      <w:bookmarkStart w:id="16368" w:name="_Toc45886388"/>
      <w:bookmarkStart w:id="16369" w:name="_Toc53183433"/>
      <w:bookmarkStart w:id="16370" w:name="_Toc58916145"/>
      <w:bookmarkStart w:id="16371" w:name="_Toc58918326"/>
      <w:bookmarkStart w:id="16372" w:name="_Toc66694196"/>
      <w:bookmarkStart w:id="16373" w:name="_Toc74916221"/>
      <w:bookmarkStart w:id="16374" w:name="_Toc76114846"/>
      <w:bookmarkStart w:id="16375" w:name="_Toc76544732"/>
      <w:bookmarkStart w:id="16376" w:name="_Toc82536854"/>
      <w:bookmarkStart w:id="16377" w:name="_Toc89953147"/>
      <w:bookmarkStart w:id="16378" w:name="_Toc98766964"/>
      <w:bookmarkStart w:id="16379" w:name="_Toc99703327"/>
      <w:bookmarkStart w:id="16380" w:name="_Toc106207119"/>
      <w:bookmarkStart w:id="16381" w:name="_Toc115081121"/>
      <w:bookmarkStart w:id="16382" w:name="_Toc122000072"/>
      <w:bookmarkStart w:id="16383" w:name="_Toc124154245"/>
      <w:bookmarkStart w:id="16384" w:name="_Toc124155020"/>
      <w:bookmarkStart w:id="16385" w:name="_Toc131560876"/>
      <w:bookmarkStart w:id="16386" w:name="_Toc137394576"/>
      <w:bookmarkStart w:id="16387" w:name="_Toc16347568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6388" w:name="_Toc21103143"/>
      <w:bookmarkStart w:id="16389" w:name="_Toc29810992"/>
      <w:bookmarkStart w:id="16390" w:name="_Toc36636353"/>
      <w:bookmarkStart w:id="16391" w:name="_Toc37273299"/>
      <w:bookmarkStart w:id="16392" w:name="_Toc45886389"/>
      <w:bookmarkStart w:id="16393" w:name="_Toc53183434"/>
      <w:bookmarkStart w:id="16394" w:name="_Toc58916146"/>
      <w:bookmarkStart w:id="16395" w:name="_Toc58918327"/>
      <w:bookmarkStart w:id="16396" w:name="_Toc66694197"/>
      <w:bookmarkStart w:id="16397" w:name="_Toc74916222"/>
      <w:bookmarkStart w:id="16398" w:name="_Toc76114847"/>
      <w:bookmarkStart w:id="16399" w:name="_Toc76544733"/>
      <w:bookmarkStart w:id="16400" w:name="_Toc82536855"/>
      <w:bookmarkStart w:id="16401" w:name="_Toc89953148"/>
      <w:bookmarkStart w:id="16402" w:name="_Toc98766965"/>
      <w:bookmarkStart w:id="16403" w:name="_Toc99703328"/>
      <w:bookmarkStart w:id="16404" w:name="_Toc106207120"/>
      <w:bookmarkStart w:id="16405" w:name="_Toc115081122"/>
      <w:bookmarkStart w:id="16406" w:name="_Toc122000073"/>
      <w:bookmarkStart w:id="16407" w:name="_Toc124154246"/>
      <w:bookmarkStart w:id="16408" w:name="_Toc124155021"/>
      <w:bookmarkStart w:id="16409" w:name="_Toc131560877"/>
      <w:bookmarkStart w:id="16410" w:name="_Toc137394577"/>
      <w:bookmarkStart w:id="16411" w:name="_Toc163475683"/>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1.1pt;height:158.4pt" o:ole="">
                  <v:imagedata r:id="rId128" o:title=""/>
                </v:shape>
                <o:OLEObject Type="Embed" ProgID="Equation.DSMT4" ShapeID="_x0000_i1068" DrawAspect="Content" ObjectID="_1774087864"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6412" w:name="_Toc21103144"/>
      <w:bookmarkStart w:id="16413" w:name="_Toc29810993"/>
      <w:bookmarkStart w:id="16414" w:name="_Toc36636354"/>
      <w:bookmarkStart w:id="16415" w:name="_Toc37273300"/>
      <w:bookmarkStart w:id="16416" w:name="_Toc45886390"/>
      <w:bookmarkStart w:id="16417" w:name="_Toc53183435"/>
      <w:bookmarkStart w:id="16418" w:name="_Toc58916147"/>
      <w:bookmarkStart w:id="16419" w:name="_Toc58918328"/>
      <w:bookmarkStart w:id="16420" w:name="_Toc66694198"/>
      <w:bookmarkStart w:id="16421" w:name="_Toc74916223"/>
      <w:bookmarkStart w:id="16422" w:name="_Toc76114848"/>
      <w:bookmarkStart w:id="16423" w:name="_Toc76544734"/>
      <w:bookmarkStart w:id="16424" w:name="_Toc82536856"/>
      <w:bookmarkStart w:id="16425" w:name="_Toc89953149"/>
      <w:bookmarkStart w:id="16426" w:name="_Toc98766966"/>
      <w:bookmarkStart w:id="16427" w:name="_Toc99703329"/>
      <w:bookmarkStart w:id="16428" w:name="_Toc106207121"/>
      <w:bookmarkStart w:id="16429" w:name="_Toc115081123"/>
      <w:bookmarkStart w:id="16430" w:name="_Toc122000074"/>
      <w:bookmarkStart w:id="16431" w:name="_Toc124154247"/>
      <w:bookmarkStart w:id="16432" w:name="_Toc124155022"/>
      <w:bookmarkStart w:id="16433" w:name="_Toc131560878"/>
      <w:bookmarkStart w:id="16434" w:name="_Toc137394578"/>
      <w:bookmarkStart w:id="16435" w:name="_Toc16347568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3.2pt;height:14.4pt" o:ole="">
                  <v:imagedata r:id="rId155" o:title=""/>
                </v:shape>
                <o:OLEObject Type="Embed" ProgID="Equation.3" ShapeID="_x0000_i1069" DrawAspect="Content" ObjectID="_1774087865"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1pt;height:14.4pt" o:ole="">
                  <v:imagedata r:id="rId158" o:title=""/>
                </v:shape>
                <o:OLEObject Type="Embed" ProgID="Equation.3" ShapeID="_x0000_i1070" DrawAspect="Content" ObjectID="_1774087866"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6436" w:name="_Toc21103145"/>
      <w:bookmarkStart w:id="16437" w:name="_Toc29810994"/>
      <w:bookmarkStart w:id="16438" w:name="_Toc36636355"/>
      <w:bookmarkStart w:id="16439" w:name="_Toc37273301"/>
      <w:bookmarkStart w:id="16440" w:name="_Toc45886391"/>
      <w:bookmarkStart w:id="16441" w:name="_Toc53183436"/>
      <w:bookmarkStart w:id="16442" w:name="_Toc58916148"/>
      <w:bookmarkStart w:id="16443" w:name="_Toc58918329"/>
      <w:bookmarkStart w:id="16444" w:name="_Toc66694199"/>
      <w:bookmarkStart w:id="16445" w:name="_Toc74916224"/>
      <w:bookmarkStart w:id="16446" w:name="_Toc76114849"/>
      <w:bookmarkStart w:id="16447" w:name="_Toc76544735"/>
      <w:bookmarkStart w:id="16448" w:name="_Toc82536857"/>
      <w:bookmarkStart w:id="16449" w:name="_Toc89953150"/>
      <w:bookmarkStart w:id="16450" w:name="_Toc98766967"/>
      <w:bookmarkStart w:id="16451" w:name="_Toc99703330"/>
      <w:bookmarkStart w:id="16452" w:name="_Toc106207122"/>
      <w:bookmarkStart w:id="16453" w:name="_Toc115081124"/>
      <w:bookmarkStart w:id="16454" w:name="_Toc122000075"/>
      <w:bookmarkStart w:id="16455" w:name="_Toc124154248"/>
      <w:bookmarkStart w:id="16456" w:name="_Toc124155023"/>
      <w:bookmarkStart w:id="16457" w:name="_Toc131560879"/>
      <w:bookmarkStart w:id="16458" w:name="_Toc137394579"/>
      <w:bookmarkStart w:id="16459" w:name="_Toc163475685"/>
      <w:r w:rsidRPr="00931575">
        <w:t>J.2.</w:t>
      </w:r>
      <w:r w:rsidRPr="00931575">
        <w:rPr>
          <w:rFonts w:hint="eastAsia"/>
        </w:rPr>
        <w:t>3</w:t>
      </w:r>
      <w:r w:rsidRPr="00931575">
        <w:t>.2</w:t>
      </w:r>
      <w:r w:rsidRPr="00931575">
        <w:tab/>
        <w:t>Multi-antenna channel models using cross polarized antennas</w:t>
      </w:r>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6460" w:name="_Toc21103146"/>
      <w:bookmarkStart w:id="16461" w:name="_Toc29810995"/>
      <w:bookmarkStart w:id="16462" w:name="_Toc36636356"/>
      <w:bookmarkStart w:id="16463" w:name="_Toc37273302"/>
      <w:bookmarkStart w:id="16464" w:name="_Toc45886392"/>
      <w:bookmarkStart w:id="16465" w:name="_Toc53183437"/>
      <w:bookmarkStart w:id="16466" w:name="_Toc58916149"/>
      <w:bookmarkStart w:id="16467" w:name="_Toc58918330"/>
      <w:bookmarkStart w:id="16468" w:name="_Toc66694200"/>
      <w:bookmarkStart w:id="16469" w:name="_Toc74916225"/>
      <w:bookmarkStart w:id="16470" w:name="_Toc76114850"/>
      <w:bookmarkStart w:id="16471" w:name="_Toc76544736"/>
      <w:bookmarkStart w:id="16472" w:name="_Toc82536858"/>
      <w:bookmarkStart w:id="16473" w:name="_Toc89953151"/>
      <w:bookmarkStart w:id="16474" w:name="_Toc98766968"/>
      <w:bookmarkStart w:id="16475" w:name="_Toc99703331"/>
      <w:bookmarkStart w:id="16476" w:name="_Toc106207123"/>
      <w:bookmarkStart w:id="16477" w:name="_Toc115081125"/>
      <w:bookmarkStart w:id="16478" w:name="_Toc122000076"/>
      <w:bookmarkStart w:id="16479" w:name="_Toc124154249"/>
      <w:bookmarkStart w:id="16480" w:name="_Toc124155024"/>
      <w:bookmarkStart w:id="16481" w:name="_Toc131560880"/>
      <w:bookmarkStart w:id="16482" w:name="_Toc137394580"/>
      <w:bookmarkStart w:id="16483" w:name="_Toc163475686"/>
      <w:r w:rsidRPr="00931575">
        <w:rPr>
          <w:lang w:eastAsia="ko-KR"/>
        </w:rPr>
        <w:t>J.2.3.2.1</w:t>
      </w:r>
      <w:r w:rsidRPr="00931575">
        <w:rPr>
          <w:lang w:eastAsia="ko-KR"/>
        </w:rPr>
        <w:tab/>
        <w:t>Definition of MIMO correlation matrices using cross polarized antennas</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6484" w:name="_Toc21103147"/>
      <w:bookmarkStart w:id="16485" w:name="_Toc29810996"/>
      <w:bookmarkStart w:id="16486" w:name="_Toc36636357"/>
      <w:bookmarkStart w:id="16487" w:name="_Toc37273303"/>
      <w:bookmarkStart w:id="16488" w:name="_Toc45886393"/>
      <w:bookmarkStart w:id="16489" w:name="_Toc53183438"/>
      <w:bookmarkStart w:id="16490" w:name="_Toc58916150"/>
      <w:bookmarkStart w:id="16491" w:name="_Toc58918331"/>
      <w:bookmarkStart w:id="16492" w:name="_Toc66694201"/>
      <w:bookmarkStart w:id="16493" w:name="_Toc74916226"/>
      <w:bookmarkStart w:id="16494" w:name="_Toc76114851"/>
      <w:bookmarkStart w:id="16495" w:name="_Toc76544737"/>
      <w:bookmarkStart w:id="16496" w:name="_Toc82536859"/>
      <w:bookmarkStart w:id="16497" w:name="_Toc89953152"/>
      <w:bookmarkStart w:id="16498" w:name="_Toc98766969"/>
      <w:bookmarkStart w:id="16499" w:name="_Toc99703332"/>
      <w:bookmarkStart w:id="16500" w:name="_Toc106207124"/>
      <w:bookmarkStart w:id="16501" w:name="_Toc115081126"/>
      <w:bookmarkStart w:id="16502" w:name="_Toc122000077"/>
      <w:bookmarkStart w:id="16503" w:name="_Toc124154250"/>
      <w:bookmarkStart w:id="16504" w:name="_Toc124155025"/>
      <w:bookmarkStart w:id="16505" w:name="_Toc131560881"/>
      <w:bookmarkStart w:id="16506" w:name="_Toc137394581"/>
      <w:bookmarkStart w:id="16507" w:name="_Toc16347568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711C6060" w14:textId="77777777" w:rsidR="00C45907" w:rsidRPr="00931575" w:rsidRDefault="00C45907" w:rsidP="00C45907">
      <w:pPr>
        <w:pStyle w:val="Heading5"/>
      </w:pPr>
      <w:bookmarkStart w:id="16508" w:name="_Toc21103148"/>
      <w:bookmarkStart w:id="16509" w:name="_Toc29810997"/>
      <w:bookmarkStart w:id="16510" w:name="_Toc36636358"/>
      <w:bookmarkStart w:id="16511" w:name="_Toc37273304"/>
      <w:bookmarkStart w:id="16512" w:name="_Toc45886394"/>
      <w:bookmarkStart w:id="16513" w:name="_Toc53183439"/>
      <w:bookmarkStart w:id="16514" w:name="_Toc58916151"/>
      <w:bookmarkStart w:id="16515" w:name="_Toc58918332"/>
      <w:bookmarkStart w:id="16516" w:name="_Toc66694202"/>
      <w:bookmarkStart w:id="16517" w:name="_Toc74916227"/>
      <w:bookmarkStart w:id="16518" w:name="_Toc76114852"/>
      <w:bookmarkStart w:id="16519" w:name="_Toc76544738"/>
      <w:bookmarkStart w:id="16520" w:name="_Toc82536860"/>
      <w:bookmarkStart w:id="16521" w:name="_Toc89953153"/>
      <w:bookmarkStart w:id="16522" w:name="_Toc98766970"/>
      <w:bookmarkStart w:id="16523" w:name="_Toc99703333"/>
      <w:bookmarkStart w:id="16524" w:name="_Toc106207125"/>
      <w:bookmarkStart w:id="16525" w:name="_Toc115081127"/>
      <w:bookmarkStart w:id="16526" w:name="_Toc122000078"/>
      <w:bookmarkStart w:id="16527" w:name="_Toc124154251"/>
      <w:bookmarkStart w:id="16528" w:name="_Toc124155026"/>
      <w:bookmarkStart w:id="16529" w:name="_Toc131560882"/>
      <w:bookmarkStart w:id="16530" w:name="_Toc137394582"/>
      <w:bookmarkStart w:id="16531" w:name="_Toc163475688"/>
      <w:r w:rsidRPr="00931575">
        <w:t>J.2.3.2.2.1</w:t>
      </w:r>
      <w:r w:rsidRPr="00931575">
        <w:tab/>
        <w:t>Spatial correlation matrices at UE side</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6532" w:name="_Toc21103149"/>
      <w:bookmarkStart w:id="16533" w:name="_Toc29810998"/>
      <w:bookmarkStart w:id="16534" w:name="_Toc36636359"/>
      <w:bookmarkStart w:id="16535" w:name="_Toc37273305"/>
      <w:bookmarkStart w:id="16536" w:name="_Toc45886395"/>
      <w:bookmarkStart w:id="16537" w:name="_Toc53183440"/>
      <w:bookmarkStart w:id="16538" w:name="_Toc58916152"/>
      <w:bookmarkStart w:id="16539" w:name="_Toc58918333"/>
      <w:bookmarkStart w:id="16540" w:name="_Toc66694203"/>
      <w:bookmarkStart w:id="16541" w:name="_Toc74916228"/>
      <w:bookmarkStart w:id="16542" w:name="_Toc76114853"/>
      <w:bookmarkStart w:id="16543" w:name="_Toc76544739"/>
      <w:bookmarkStart w:id="16544" w:name="_Toc82536861"/>
      <w:bookmarkStart w:id="16545" w:name="_Toc89953154"/>
      <w:bookmarkStart w:id="16546" w:name="_Toc98766971"/>
      <w:bookmarkStart w:id="16547" w:name="_Toc99703334"/>
      <w:bookmarkStart w:id="16548" w:name="_Toc106207126"/>
      <w:bookmarkStart w:id="16549" w:name="_Toc115081128"/>
      <w:bookmarkStart w:id="16550" w:name="_Toc122000079"/>
      <w:bookmarkStart w:id="16551" w:name="_Toc124154252"/>
      <w:bookmarkStart w:id="16552" w:name="_Toc124155027"/>
      <w:bookmarkStart w:id="16553" w:name="_Toc131560883"/>
      <w:bookmarkStart w:id="16554" w:name="_Toc137394583"/>
      <w:bookmarkStart w:id="16555" w:name="_Toc163475689"/>
      <w:r w:rsidRPr="00931575">
        <w:t>J.2.3.2.2.2</w:t>
      </w:r>
      <w:r w:rsidRPr="00931575">
        <w:tab/>
        <w:t>Spatial correlation matrices at gNB side</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6556" w:name="_Toc21103150"/>
      <w:bookmarkStart w:id="16557" w:name="_Toc29810999"/>
      <w:bookmarkStart w:id="16558" w:name="_Toc36636360"/>
      <w:bookmarkStart w:id="16559" w:name="_Toc37273306"/>
      <w:bookmarkStart w:id="16560" w:name="_Toc45886396"/>
      <w:bookmarkStart w:id="16561" w:name="_Toc53183441"/>
      <w:bookmarkStart w:id="16562" w:name="_Toc58916153"/>
      <w:bookmarkStart w:id="16563" w:name="_Toc58918334"/>
      <w:bookmarkStart w:id="16564" w:name="_Toc66694204"/>
      <w:bookmarkStart w:id="16565" w:name="_Toc74916229"/>
      <w:bookmarkStart w:id="16566" w:name="_Toc76114854"/>
      <w:bookmarkStart w:id="16567" w:name="_Toc76544740"/>
      <w:bookmarkStart w:id="16568" w:name="_Toc82536862"/>
      <w:bookmarkStart w:id="16569" w:name="_Toc89953155"/>
      <w:bookmarkStart w:id="16570" w:name="_Toc98766972"/>
      <w:bookmarkStart w:id="16571" w:name="_Toc99703335"/>
      <w:bookmarkStart w:id="16572" w:name="_Toc106207127"/>
      <w:bookmarkStart w:id="16573" w:name="_Toc115081129"/>
      <w:bookmarkStart w:id="16574" w:name="_Toc122000080"/>
      <w:bookmarkStart w:id="16575" w:name="_Toc124154253"/>
      <w:bookmarkStart w:id="16576" w:name="_Toc124155028"/>
      <w:bookmarkStart w:id="16577" w:name="_Toc131560884"/>
      <w:bookmarkStart w:id="16578" w:name="_Toc137394584"/>
      <w:bookmarkStart w:id="16579" w:name="_Toc163475690"/>
      <w:r w:rsidRPr="00931575">
        <w:rPr>
          <w:rFonts w:hint="eastAsia"/>
          <w:lang w:eastAsia="ko-KR"/>
        </w:rPr>
        <w:t>J.2.3.2.3</w:t>
      </w:r>
      <w:r w:rsidRPr="00931575">
        <w:rPr>
          <w:lang w:eastAsia="ko-KR"/>
        </w:rPr>
        <w:tab/>
        <w:t>MIMO correlation matrices using cross polarized antennas</w:t>
      </w:r>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6580" w:name="_Toc36636361"/>
      <w:bookmarkStart w:id="16581" w:name="_Toc37273307"/>
      <w:bookmarkStart w:id="16582" w:name="_Toc45886397"/>
      <w:bookmarkStart w:id="16583" w:name="_Toc53183442"/>
      <w:bookmarkStart w:id="16584" w:name="_Toc58916154"/>
      <w:bookmarkStart w:id="16585" w:name="_Toc58918335"/>
      <w:bookmarkStart w:id="16586" w:name="_Toc66694205"/>
      <w:bookmarkStart w:id="16587" w:name="_Toc74916230"/>
      <w:bookmarkStart w:id="16588" w:name="_Toc76114855"/>
      <w:bookmarkStart w:id="16589" w:name="_Toc76544741"/>
      <w:bookmarkStart w:id="16590" w:name="_Toc82536863"/>
      <w:bookmarkStart w:id="16591" w:name="_Toc89953156"/>
      <w:bookmarkStart w:id="16592" w:name="_Toc98766973"/>
      <w:bookmarkStart w:id="16593" w:name="_Toc99703336"/>
      <w:bookmarkStart w:id="16594" w:name="_Toc106207128"/>
      <w:bookmarkStart w:id="16595" w:name="_Toc115081130"/>
      <w:bookmarkStart w:id="16596" w:name="_Toc122000081"/>
      <w:bookmarkStart w:id="16597" w:name="_Toc124154254"/>
      <w:bookmarkStart w:id="16598" w:name="_Toc124155029"/>
      <w:bookmarkStart w:id="16599" w:name="_Toc131560885"/>
      <w:bookmarkStart w:id="16600" w:name="_Toc137394585"/>
      <w:bookmarkStart w:id="16601" w:name="_Toc163475691"/>
      <w:r w:rsidRPr="00931575">
        <w:t>J.3</w:t>
      </w:r>
      <w:r w:rsidRPr="00931575">
        <w:tab/>
        <w:t>High speed train condition</w:t>
      </w:r>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3pt;height:21.3pt" o:ole="">
            <v:imagedata r:id="rId180" o:title=""/>
          </v:shape>
          <o:OLEObject Type="Embed" ProgID="Equation.3" ShapeID="_x0000_i1071" DrawAspect="Content" ObjectID="_1774087867"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8.8pt;height:14.4pt" o:ole="">
            <v:imagedata r:id="rId182" o:title=""/>
          </v:shape>
          <o:OLEObject Type="Embed" ProgID="Equation.3" ShapeID="_x0000_i1072" DrawAspect="Content" ObjectID="_1774087868" r:id="rId183"/>
        </w:object>
      </w:r>
      <w:r w:rsidRPr="00931575">
        <w:t xml:space="preserve"> is the Doppler shift and </w:t>
      </w:r>
      <w:r w:rsidRPr="00931575">
        <w:rPr>
          <w:position w:val="-10"/>
        </w:rPr>
        <w:object w:dxaOrig="285" w:dyaOrig="285" w14:anchorId="28649224">
          <v:shape id="_x0000_i1073" type="#_x0000_t75" style="width:14.4pt;height:14.4pt" o:ole="">
            <v:imagedata r:id="rId184" o:title=""/>
          </v:shape>
          <o:OLEObject Type="Embed" ProgID="Equation.3" ShapeID="_x0000_i1073" DrawAspect="Content" ObjectID="_1774087869"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4pt;height:50.7pt" o:ole="">
            <v:imagedata r:id="rId186" o:title=""/>
          </v:shape>
          <o:OLEObject Type="Embed" ProgID="Equation.3" ShapeID="_x0000_i1074" DrawAspect="Content" ObjectID="_1774087870" r:id="rId187"/>
        </w:object>
      </w:r>
      <w:r w:rsidRPr="00931575">
        <w:t xml:space="preserve">, </w:t>
      </w:r>
      <w:r w:rsidRPr="00931575">
        <w:rPr>
          <w:position w:val="-10"/>
        </w:rPr>
        <w:object w:dxaOrig="1290" w:dyaOrig="435" w14:anchorId="5C459855">
          <v:shape id="_x0000_i1075" type="#_x0000_t75" style="width:65.1pt;height:21.3pt" o:ole="">
            <v:imagedata r:id="rId188" o:title=""/>
          </v:shape>
          <o:OLEObject Type="Embed" ProgID="Equation.3" ShapeID="_x0000_i1075" DrawAspect="Content" ObjectID="_1774087871"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6pt;height:50.7pt" o:ole="">
            <v:imagedata r:id="rId190" o:title=""/>
          </v:shape>
          <o:OLEObject Type="Embed" ProgID="Equation.3" ShapeID="_x0000_i1076" DrawAspect="Content" ObjectID="_1774087872" r:id="rId191"/>
        </w:object>
      </w:r>
      <w:r w:rsidRPr="00931575">
        <w:t xml:space="preserve">, </w:t>
      </w:r>
      <w:r w:rsidRPr="00931575">
        <w:rPr>
          <w:position w:val="-10"/>
        </w:rPr>
        <w:object w:dxaOrig="1875" w:dyaOrig="435" w14:anchorId="5106F0A6">
          <v:shape id="_x0000_i1077" type="#_x0000_t75" style="width:93.3pt;height:21.3pt" o:ole="">
            <v:imagedata r:id="rId192" o:title=""/>
          </v:shape>
          <o:OLEObject Type="Embed" ProgID="Equation.3" ShapeID="_x0000_i1077" DrawAspect="Content" ObjectID="_1774087873"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9pt;height:21.3pt" o:ole="">
            <v:imagedata r:id="rId194" o:title=""/>
          </v:shape>
          <o:OLEObject Type="Embed" ProgID="Equation.3" ShapeID="_x0000_i1078" DrawAspect="Content" ObjectID="_1774087874" r:id="rId195"/>
        </w:object>
      </w:r>
      <w:r w:rsidRPr="00931575">
        <w:t xml:space="preserve">, </w:t>
      </w:r>
      <w:r w:rsidRPr="00931575">
        <w:rPr>
          <w:position w:val="-12"/>
        </w:rPr>
        <w:object w:dxaOrig="1290" w:dyaOrig="435" w14:anchorId="500D0F6B">
          <v:shape id="_x0000_i1079" type="#_x0000_t75" style="width:65.1pt;height:21.3pt" o:ole="">
            <v:imagedata r:id="rId196" o:title=""/>
          </v:shape>
          <o:OLEObject Type="Embed" ProgID="Equation.3" ShapeID="_x0000_i1079" DrawAspect="Content" ObjectID="_1774087875"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9pt;height:14.4pt" o:ole="">
            <v:imagedata r:id="rId198" o:title=""/>
          </v:shape>
          <o:OLEObject Type="Embed" ProgID="Equation.3" ShapeID="_x0000_i1080" DrawAspect="Content" ObjectID="_1774087876" r:id="rId199"/>
        </w:object>
      </w:r>
      <w:r w:rsidRPr="00931575">
        <w:t xml:space="preserve"> is the initial distance in metres of the train from BS, and </w:t>
      </w:r>
      <w:r w:rsidRPr="00931575">
        <w:rPr>
          <w:position w:val="-10"/>
        </w:rPr>
        <w:object w:dxaOrig="460" w:dyaOrig="300" w14:anchorId="641A88BA">
          <v:shape id="_x0000_i1081" type="#_x0000_t75" style="width:28.8pt;height:14.4pt" o:ole="">
            <v:imagedata r:id="rId200" o:title=""/>
          </v:shape>
          <o:OLEObject Type="Embed" ProgID="Equation.3" ShapeID="_x0000_i1081" DrawAspect="Content" ObjectID="_1774087877"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7.5pt;height:14.4pt" o:ole="">
            <v:imagedata r:id="rId202" o:title=""/>
          </v:shape>
          <o:OLEObject Type="Embed" ProgID="Equation.3" ShapeID="_x0000_i1082" DrawAspect="Content" ObjectID="_1774087878" r:id="rId203"/>
        </w:object>
      </w:r>
      <w:r w:rsidRPr="00931575">
        <w:t xml:space="preserve"> is the velocity of the train in m/s, </w:t>
      </w:r>
      <w:r w:rsidRPr="00931575">
        <w:rPr>
          <w:position w:val="-6"/>
        </w:rPr>
        <w:object w:dxaOrig="139" w:dyaOrig="220" w14:anchorId="3BBF34BA">
          <v:shape id="_x0000_i1083" type="#_x0000_t75" style="width:7.5pt;height:14.4pt" o:ole="">
            <v:imagedata r:id="rId204" o:title=""/>
          </v:shape>
          <o:OLEObject Type="Embed" ProgID="Equation.3" ShapeID="_x0000_i1083" DrawAspect="Content" ObjectID="_1774087879"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4pt;height:21.9pt" o:ole="">
                  <v:imagedata r:id="rId206" o:title=""/>
                </v:shape>
                <o:OLEObject Type="Embed" ProgID="Equation.3" ShapeID="_x0000_i1084" DrawAspect="Content" ObjectID="_1774087880"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8.8pt;height:14.4pt" o:ole="">
                  <v:imagedata r:id="rId200" o:title=""/>
                </v:shape>
                <o:OLEObject Type="Embed" ProgID="Equation.3" ShapeID="_x0000_i1085" DrawAspect="Content" ObjectID="_1774087881"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4pt;height:14.4pt" o:ole="">
                  <v:imagedata r:id="rId209" o:title=""/>
                </v:shape>
                <o:OLEObject Type="Embed" ProgID="Equation.3" ShapeID="_x0000_i1086" DrawAspect="Content" ObjectID="_1774087882"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4pt;height:14.4pt" o:ole="">
                  <v:imagedata r:id="rId211" o:title=""/>
                </v:shape>
                <o:OLEObject Type="Embed" ProgID="Equation.3" ShapeID="_x0000_i1087" DrawAspect="Content" ObjectID="_1774087883"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4pt;height:21.3pt" o:ole="">
                  <v:imagedata r:id="rId206" o:title=""/>
                </v:shape>
                <o:OLEObject Type="Embed" ProgID="Equation.3" ShapeID="_x0000_i1088" DrawAspect="Content" ObjectID="_1774087884"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8.8pt;height:14.4pt" o:ole="">
                  <v:imagedata r:id="rId200" o:title=""/>
                </v:shape>
                <o:OLEObject Type="Embed" ProgID="Equation.3" ShapeID="_x0000_i1089" DrawAspect="Content" ObjectID="_1774087885"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5pt;height:7.5pt" o:ole="">
                  <v:imagedata r:id="rId209" o:title=""/>
                </v:shape>
                <o:OLEObject Type="Embed" ProgID="Equation.3" ShapeID="_x0000_i1090" DrawAspect="Content" ObjectID="_1774087886"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4pt;height:14.4pt" o:ole="">
                  <v:imagedata r:id="rId211" o:title=""/>
                </v:shape>
                <o:OLEObject Type="Embed" ProgID="Equation.3" ShapeID="_x0000_i1091" DrawAspect="Content" ObjectID="_1774087887"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6602" w:name="_Toc508717195"/>
      <w:bookmarkStart w:id="16603" w:name="_Toc45886398"/>
      <w:bookmarkStart w:id="16604" w:name="_Toc53183443"/>
      <w:bookmarkStart w:id="16605" w:name="_Toc58916155"/>
      <w:bookmarkStart w:id="16606" w:name="_Toc58918336"/>
      <w:bookmarkStart w:id="16607" w:name="_Toc66694206"/>
      <w:bookmarkStart w:id="16608" w:name="_Toc74916231"/>
      <w:bookmarkStart w:id="16609" w:name="_Toc76114856"/>
      <w:bookmarkStart w:id="16610" w:name="_Toc76544742"/>
      <w:bookmarkStart w:id="16611" w:name="_Toc82536864"/>
      <w:bookmarkStart w:id="16612" w:name="_Toc89953157"/>
      <w:bookmarkStart w:id="16613" w:name="_Toc98766974"/>
      <w:bookmarkStart w:id="16614" w:name="_Toc99703337"/>
      <w:bookmarkStart w:id="16615" w:name="_Toc106207129"/>
      <w:bookmarkStart w:id="16616" w:name="_Toc115081131"/>
      <w:bookmarkStart w:id="16617" w:name="_Toc122000082"/>
      <w:bookmarkStart w:id="16618" w:name="_Toc124154255"/>
      <w:bookmarkStart w:id="16619" w:name="_Toc124155030"/>
      <w:bookmarkStart w:id="16620" w:name="_Toc131560886"/>
      <w:bookmarkStart w:id="16621" w:name="_Toc137394586"/>
      <w:bookmarkStart w:id="16622" w:name="_Toc163475692"/>
      <w:r w:rsidRPr="00931575">
        <w:rPr>
          <w:rFonts w:hint="eastAsia"/>
          <w:noProof/>
          <w:lang w:eastAsia="zh-CN"/>
        </w:rPr>
        <w:t>J</w:t>
      </w:r>
      <w:r w:rsidRPr="00931575">
        <w:rPr>
          <w:noProof/>
        </w:rPr>
        <w:t>.4</w:t>
      </w:r>
      <w:r w:rsidRPr="00931575">
        <w:rPr>
          <w:noProof/>
        </w:rPr>
        <w:tab/>
        <w:t>Moving propagation conditions</w:t>
      </w:r>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5E1D34B2" w14:textId="4F859335" w:rsidR="00BB6395" w:rsidRPr="00931575" w:rsidRDefault="00BB6395" w:rsidP="006F1F81">
      <w:bookmarkStart w:id="16623" w:name="_MON_987701529"/>
      <w:bookmarkStart w:id="16624" w:name="_MON_987701557"/>
      <w:bookmarkStart w:id="16625" w:name="_MON_987701658"/>
      <w:bookmarkStart w:id="16626" w:name="_MON_987701769"/>
      <w:bookmarkStart w:id="16627" w:name="_MON_987702060"/>
      <w:bookmarkStart w:id="16628" w:name="_MON_987702611"/>
      <w:bookmarkStart w:id="16629" w:name="_MON_987703631"/>
      <w:bookmarkStart w:id="16630" w:name="_MON_987703744"/>
      <w:bookmarkStart w:id="16631" w:name="_MON_987703773"/>
      <w:bookmarkStart w:id="16632" w:name="_MON_989248841"/>
      <w:bookmarkStart w:id="16633" w:name="_MON_1280167238"/>
      <w:bookmarkStart w:id="16634" w:name="_MON_1280167446"/>
      <w:bookmarkStart w:id="16635" w:name="_MON_1280167494"/>
      <w:bookmarkStart w:id="16636" w:name="_MON_987700724"/>
      <w:bookmarkStart w:id="16637" w:name="_MON_987701350"/>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6638" w:name="_MON_987701393"/>
    <w:bookmarkEnd w:id="16638"/>
    <w:p w14:paraId="4E4B2009" w14:textId="77777777" w:rsidR="009E21BD" w:rsidRPr="00931575" w:rsidRDefault="009E21BD" w:rsidP="006F1F81">
      <w:pPr>
        <w:pStyle w:val="TH"/>
      </w:pPr>
      <w:r w:rsidRPr="00931575">
        <w:object w:dxaOrig="4317" w:dyaOrig="2878" w14:anchorId="444ED5CF">
          <v:shape id="_x0000_i1092" type="#_x0000_t75" style="width:266.1pt;height:108.3pt" o:ole="" fillcolor="window">
            <v:imagedata r:id="rId226" o:title=""/>
          </v:shape>
          <o:OLEObject Type="Embed" ProgID="Word.Picture.8" ShapeID="_x0000_i1092" DrawAspect="Content" ObjectID="_1774087888"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9pt;height:28.8pt" o:ole="">
            <v:imagedata r:id="rId228" o:title=""/>
          </v:shape>
          <o:OLEObject Type="Embed" ProgID="Equation.3" ShapeID="_x0000_i1093" DrawAspect="Content" ObjectID="_1774087889"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6639" w:name="_Toc21103151"/>
      <w:bookmarkStart w:id="16640" w:name="_Toc29811000"/>
      <w:bookmarkStart w:id="16641" w:name="_Toc36636362"/>
      <w:bookmarkStart w:id="16642" w:name="_Toc37273308"/>
      <w:bookmarkStart w:id="1664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6644" w:name="_Toc53183444"/>
      <w:bookmarkStart w:id="16645" w:name="_Toc58916156"/>
      <w:bookmarkStart w:id="16646" w:name="_Toc58918337"/>
      <w:bookmarkStart w:id="16647" w:name="_Toc66694207"/>
      <w:bookmarkStart w:id="16648" w:name="_Toc74916232"/>
      <w:bookmarkStart w:id="16649" w:name="_Toc76114857"/>
      <w:bookmarkStart w:id="16650" w:name="_Toc76544743"/>
      <w:bookmarkStart w:id="16651" w:name="_Toc82536865"/>
      <w:bookmarkStart w:id="16652" w:name="_Toc89953158"/>
      <w:bookmarkStart w:id="16653" w:name="_Toc98766975"/>
      <w:bookmarkStart w:id="16654" w:name="_Toc99703338"/>
      <w:bookmarkStart w:id="16655" w:name="_Toc106207130"/>
      <w:bookmarkStart w:id="16656" w:name="_Toc115081132"/>
      <w:bookmarkStart w:id="16657" w:name="_Toc122000083"/>
      <w:bookmarkStart w:id="16658" w:name="_Toc124154256"/>
      <w:bookmarkStart w:id="16659" w:name="_Toc124155031"/>
      <w:bookmarkStart w:id="16660" w:name="_Toc131560887"/>
      <w:bookmarkStart w:id="16661" w:name="_Toc137394587"/>
      <w:bookmarkStart w:id="16662" w:name="_Toc163475693"/>
      <w:r w:rsidRPr="00931575">
        <w:lastRenderedPageBreak/>
        <w:t>Annex K (informative):</w:t>
      </w:r>
      <w:r w:rsidRPr="00931575">
        <w:br/>
        <w:t>Measuring noise close to noise-floor</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6663" w:name="_Hlk521396356"/>
      <w:r w:rsidR="00C45907" w:rsidRPr="00931575">
        <w:rPr>
          <w:rFonts w:ascii="Symbol" w:hAnsi="Symbol"/>
          <w:i/>
        </w:rPr>
        <w:t></w:t>
      </w:r>
      <w:r w:rsidR="00C45907" w:rsidRPr="00931575">
        <w:rPr>
          <w:i/>
          <w:vertAlign w:val="subscript"/>
        </w:rPr>
        <w:t>2</w:t>
      </w:r>
      <w:bookmarkEnd w:id="1666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6664" w:name="_Toc21103152"/>
      <w:bookmarkStart w:id="16665" w:name="_Toc29811001"/>
      <w:bookmarkStart w:id="16666" w:name="_Toc36636363"/>
      <w:bookmarkStart w:id="16667" w:name="_Toc37273309"/>
      <w:bookmarkStart w:id="16668" w:name="_Toc45886400"/>
      <w:r w:rsidRPr="00931575">
        <w:br w:type="page"/>
      </w:r>
    </w:p>
    <w:p w14:paraId="267ABAB9" w14:textId="0D61BE4D" w:rsidR="00C45907" w:rsidRPr="00931575" w:rsidRDefault="00C45907" w:rsidP="00C45907">
      <w:pPr>
        <w:pStyle w:val="Heading8"/>
      </w:pPr>
      <w:bookmarkStart w:id="16669" w:name="_Toc53183445"/>
      <w:bookmarkStart w:id="16670" w:name="_Toc58916157"/>
      <w:bookmarkStart w:id="16671" w:name="_Toc58918338"/>
      <w:bookmarkStart w:id="16672" w:name="_Toc66694208"/>
      <w:bookmarkStart w:id="16673" w:name="_Toc74916233"/>
      <w:bookmarkStart w:id="16674" w:name="_Toc76114858"/>
      <w:bookmarkStart w:id="16675" w:name="_Toc76544744"/>
      <w:bookmarkStart w:id="16676" w:name="_Toc82536866"/>
      <w:bookmarkStart w:id="16677" w:name="_Toc89953159"/>
      <w:bookmarkStart w:id="16678" w:name="_Toc98766976"/>
      <w:bookmarkStart w:id="16679" w:name="_Toc99703339"/>
      <w:bookmarkStart w:id="16680" w:name="_Toc106207131"/>
      <w:bookmarkStart w:id="16681" w:name="_Toc115081133"/>
      <w:bookmarkStart w:id="16682" w:name="_Toc122000084"/>
      <w:bookmarkStart w:id="16683" w:name="_Toc124154257"/>
      <w:bookmarkStart w:id="16684" w:name="_Toc124155032"/>
      <w:bookmarkStart w:id="16685" w:name="_Toc131560888"/>
      <w:bookmarkStart w:id="16686" w:name="_Toc137394588"/>
      <w:bookmarkStart w:id="16687" w:name="_Toc163475694"/>
      <w:r w:rsidRPr="00931575">
        <w:lastRenderedPageBreak/>
        <w:t>Annex L (normative):</w:t>
      </w:r>
      <w:r w:rsidRPr="00931575">
        <w:br/>
        <w:t>In-channel TX tests</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p>
    <w:p w14:paraId="4D5A0101" w14:textId="77777777" w:rsidR="00C45907" w:rsidRPr="00931575" w:rsidRDefault="00C45907" w:rsidP="00C45907">
      <w:pPr>
        <w:pStyle w:val="Heading1"/>
      </w:pPr>
      <w:bookmarkStart w:id="16688" w:name="_Toc21103153"/>
      <w:bookmarkStart w:id="16689" w:name="_Toc29811002"/>
      <w:bookmarkStart w:id="16690" w:name="_Toc36636364"/>
      <w:bookmarkStart w:id="16691" w:name="_Toc37273310"/>
      <w:bookmarkStart w:id="16692" w:name="_Toc45886401"/>
      <w:bookmarkStart w:id="16693" w:name="_Toc53183446"/>
      <w:bookmarkStart w:id="16694" w:name="_Toc58916158"/>
      <w:bookmarkStart w:id="16695" w:name="_Toc58918339"/>
      <w:bookmarkStart w:id="16696" w:name="_Toc66694209"/>
      <w:bookmarkStart w:id="16697" w:name="_Toc74916234"/>
      <w:bookmarkStart w:id="16698" w:name="_Toc76114859"/>
      <w:bookmarkStart w:id="16699" w:name="_Toc76544745"/>
      <w:bookmarkStart w:id="16700" w:name="_Toc82536867"/>
      <w:bookmarkStart w:id="16701" w:name="_Toc89953160"/>
      <w:bookmarkStart w:id="16702" w:name="_Toc98766977"/>
      <w:bookmarkStart w:id="16703" w:name="_Toc99703340"/>
      <w:bookmarkStart w:id="16704" w:name="_Toc106207132"/>
      <w:bookmarkStart w:id="16705" w:name="_Toc115081134"/>
      <w:bookmarkStart w:id="16706" w:name="_Toc122000085"/>
      <w:bookmarkStart w:id="16707" w:name="_Toc124154258"/>
      <w:bookmarkStart w:id="16708" w:name="_Toc124155033"/>
      <w:bookmarkStart w:id="16709" w:name="_Toc131560889"/>
      <w:bookmarkStart w:id="16710" w:name="_Toc137394589"/>
      <w:bookmarkStart w:id="16711" w:name="_Toc163475695"/>
      <w:r w:rsidRPr="00931575">
        <w:t>L.1</w:t>
      </w:r>
      <w:r w:rsidRPr="00931575">
        <w:tab/>
        <w:t>General</w:t>
      </w:r>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6712" w:name="_Toc21103154"/>
      <w:bookmarkStart w:id="16713" w:name="_Toc29811003"/>
      <w:bookmarkStart w:id="16714" w:name="_Toc36636365"/>
      <w:bookmarkStart w:id="16715" w:name="_Toc37273311"/>
      <w:bookmarkStart w:id="16716" w:name="_Toc45886402"/>
      <w:bookmarkStart w:id="16717" w:name="_Toc53183447"/>
      <w:bookmarkStart w:id="16718" w:name="_Toc58916159"/>
      <w:bookmarkStart w:id="16719" w:name="_Toc58918340"/>
      <w:bookmarkStart w:id="16720" w:name="_Toc66694210"/>
      <w:bookmarkStart w:id="16721" w:name="_Toc74916235"/>
      <w:bookmarkStart w:id="16722" w:name="_Toc76114860"/>
      <w:bookmarkStart w:id="16723" w:name="_Toc76544746"/>
      <w:bookmarkStart w:id="16724" w:name="_Toc82536868"/>
      <w:bookmarkStart w:id="16725" w:name="_Toc89953161"/>
      <w:bookmarkStart w:id="16726" w:name="_Toc98766978"/>
      <w:bookmarkStart w:id="16727" w:name="_Toc99703341"/>
      <w:bookmarkStart w:id="16728" w:name="_Toc106207133"/>
      <w:bookmarkStart w:id="16729" w:name="_Toc115081135"/>
      <w:bookmarkStart w:id="16730" w:name="_Toc122000086"/>
      <w:bookmarkStart w:id="16731" w:name="_Toc124154259"/>
      <w:bookmarkStart w:id="16732" w:name="_Toc124155034"/>
      <w:bookmarkStart w:id="16733" w:name="_Toc131560890"/>
      <w:bookmarkStart w:id="16734" w:name="_Toc137394590"/>
      <w:bookmarkStart w:id="16735" w:name="_Toc163475696"/>
      <w:r w:rsidRPr="00931575">
        <w:t>L.2</w:t>
      </w:r>
      <w:r w:rsidRPr="00931575">
        <w:tab/>
        <w:t>Basic principles</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6736" w:name="_Toc21103155"/>
      <w:bookmarkStart w:id="16737" w:name="_Toc29811004"/>
      <w:bookmarkStart w:id="16738" w:name="_Toc36636366"/>
      <w:bookmarkStart w:id="16739" w:name="_Toc37273312"/>
      <w:bookmarkStart w:id="16740" w:name="_Toc45886403"/>
      <w:bookmarkStart w:id="16741" w:name="_Toc53183448"/>
      <w:bookmarkStart w:id="16742" w:name="_Toc58916160"/>
      <w:bookmarkStart w:id="16743" w:name="_Toc58918341"/>
      <w:bookmarkStart w:id="16744" w:name="_Toc66694211"/>
      <w:bookmarkStart w:id="16745" w:name="_Toc74916236"/>
      <w:bookmarkStart w:id="16746" w:name="_Toc76114861"/>
      <w:bookmarkStart w:id="16747" w:name="_Toc76544747"/>
      <w:bookmarkStart w:id="16748" w:name="_Toc82536869"/>
      <w:bookmarkStart w:id="16749" w:name="_Toc89953162"/>
      <w:bookmarkStart w:id="16750" w:name="_Toc98766979"/>
      <w:bookmarkStart w:id="16751" w:name="_Toc99703342"/>
      <w:bookmarkStart w:id="16752" w:name="_Toc106207134"/>
      <w:bookmarkStart w:id="16753" w:name="_Toc115081136"/>
      <w:bookmarkStart w:id="16754" w:name="_Toc122000087"/>
      <w:bookmarkStart w:id="16755" w:name="_Toc124154260"/>
      <w:bookmarkStart w:id="16756" w:name="_Toc124155035"/>
      <w:bookmarkStart w:id="16757" w:name="_Toc131560891"/>
      <w:bookmarkStart w:id="16758" w:name="_Toc137394591"/>
      <w:bookmarkStart w:id="16759" w:name="_Toc163475697"/>
      <w:r w:rsidRPr="00931575">
        <w:t>L.2.1</w:t>
      </w:r>
      <w:r w:rsidRPr="00931575">
        <w:tab/>
        <w:t>Output signal of the TX under test</w:t>
      </w:r>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760" w:name="_Toc21103156"/>
      <w:bookmarkStart w:id="16761" w:name="_Toc29811005"/>
      <w:bookmarkStart w:id="16762" w:name="_Toc36636367"/>
      <w:bookmarkStart w:id="16763" w:name="_Toc37273313"/>
      <w:bookmarkStart w:id="16764" w:name="_Toc45886404"/>
      <w:bookmarkStart w:id="16765" w:name="_Toc53183449"/>
      <w:bookmarkStart w:id="16766" w:name="_Toc58916161"/>
      <w:bookmarkStart w:id="16767" w:name="_Toc58918342"/>
      <w:bookmarkStart w:id="16768" w:name="_Toc66694212"/>
      <w:bookmarkStart w:id="16769" w:name="_Toc74916237"/>
      <w:bookmarkStart w:id="16770" w:name="_Toc76114862"/>
      <w:bookmarkStart w:id="16771" w:name="_Toc76544748"/>
      <w:bookmarkStart w:id="16772" w:name="_Toc82536870"/>
      <w:bookmarkStart w:id="16773" w:name="_Toc89953163"/>
      <w:bookmarkStart w:id="16774" w:name="_Toc98766980"/>
      <w:bookmarkStart w:id="16775" w:name="_Toc99703343"/>
      <w:bookmarkStart w:id="16776" w:name="_Toc106207135"/>
      <w:bookmarkStart w:id="16777" w:name="_Toc115081137"/>
      <w:bookmarkStart w:id="16778" w:name="_Toc122000088"/>
      <w:bookmarkStart w:id="16779" w:name="_Toc124154261"/>
      <w:bookmarkStart w:id="16780" w:name="_Toc124155036"/>
      <w:bookmarkStart w:id="16781" w:name="_Toc131560892"/>
      <w:bookmarkStart w:id="16782" w:name="_Toc137394592"/>
      <w:bookmarkStart w:id="16783" w:name="_Toc163475698"/>
      <w:r w:rsidRPr="00931575">
        <w:t>L.2.2</w:t>
      </w:r>
      <w:r w:rsidRPr="00931575">
        <w:tab/>
        <w:t>Ideal signal</w:t>
      </w:r>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784" w:name="_Toc21103157"/>
      <w:bookmarkStart w:id="16785" w:name="_Toc29811006"/>
      <w:bookmarkStart w:id="16786" w:name="_Toc36636368"/>
      <w:bookmarkStart w:id="16787" w:name="_Toc37273314"/>
      <w:bookmarkStart w:id="16788" w:name="_Toc45886405"/>
      <w:bookmarkStart w:id="16789" w:name="_Toc53183450"/>
      <w:bookmarkStart w:id="16790" w:name="_Toc58916162"/>
      <w:bookmarkStart w:id="16791" w:name="_Toc58918343"/>
      <w:bookmarkStart w:id="16792" w:name="_Toc66694213"/>
      <w:bookmarkStart w:id="16793" w:name="_Toc74916238"/>
      <w:bookmarkStart w:id="16794" w:name="_Toc76114863"/>
      <w:bookmarkStart w:id="16795" w:name="_Toc76544749"/>
      <w:bookmarkStart w:id="16796" w:name="_Toc82536871"/>
      <w:bookmarkStart w:id="16797" w:name="_Toc89953164"/>
      <w:bookmarkStart w:id="16798" w:name="_Toc98766981"/>
      <w:bookmarkStart w:id="16799" w:name="_Toc99703344"/>
      <w:bookmarkStart w:id="16800" w:name="_Toc106207136"/>
      <w:bookmarkStart w:id="16801" w:name="_Toc115081138"/>
      <w:bookmarkStart w:id="16802" w:name="_Toc122000089"/>
      <w:bookmarkStart w:id="16803" w:name="_Toc124154262"/>
      <w:bookmarkStart w:id="16804" w:name="_Toc124155037"/>
      <w:bookmarkStart w:id="16805" w:name="_Toc131560893"/>
      <w:bookmarkStart w:id="16806" w:name="_Toc137394593"/>
      <w:bookmarkStart w:id="16807" w:name="_Toc163475699"/>
      <w:r w:rsidRPr="00931575">
        <w:t>L.2.3</w:t>
      </w:r>
      <w:r w:rsidRPr="00931575">
        <w:tab/>
        <w:t>Measurement results</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808" w:name="_Toc21103158"/>
      <w:bookmarkStart w:id="16809" w:name="_Toc29811007"/>
      <w:bookmarkStart w:id="16810" w:name="_Toc36636369"/>
      <w:bookmarkStart w:id="16811" w:name="_Toc37273315"/>
      <w:bookmarkStart w:id="16812" w:name="_Toc45886406"/>
      <w:bookmarkStart w:id="16813" w:name="_Toc53183451"/>
      <w:bookmarkStart w:id="16814" w:name="_Toc58916163"/>
      <w:bookmarkStart w:id="16815" w:name="_Toc58918344"/>
      <w:bookmarkStart w:id="16816" w:name="_Toc66694214"/>
      <w:bookmarkStart w:id="16817" w:name="_Toc74916239"/>
      <w:bookmarkStart w:id="16818" w:name="_Toc76114864"/>
      <w:bookmarkStart w:id="16819" w:name="_Toc76544750"/>
      <w:bookmarkStart w:id="16820" w:name="_Toc82536872"/>
      <w:bookmarkStart w:id="16821" w:name="_Toc89953165"/>
      <w:bookmarkStart w:id="16822" w:name="_Toc98766982"/>
      <w:bookmarkStart w:id="16823" w:name="_Toc99703345"/>
      <w:bookmarkStart w:id="16824" w:name="_Toc106207137"/>
      <w:bookmarkStart w:id="16825" w:name="_Toc115081139"/>
      <w:bookmarkStart w:id="16826" w:name="_Toc122000090"/>
      <w:bookmarkStart w:id="16827" w:name="_Toc124154263"/>
      <w:bookmarkStart w:id="16828" w:name="_Toc124155038"/>
      <w:bookmarkStart w:id="16829" w:name="_Toc131560894"/>
      <w:bookmarkStart w:id="16830" w:name="_Toc137394594"/>
      <w:bookmarkStart w:id="16831" w:name="_Toc163475700"/>
      <w:r w:rsidRPr="00931575">
        <w:t>L.2.4</w:t>
      </w:r>
      <w:r w:rsidRPr="00931575">
        <w:tab/>
        <w:t>Measurement points</w:t>
      </w:r>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5pt" o:ole="">
            <v:imagedata r:id="rId232" o:title=""/>
          </v:shape>
          <o:OLEObject Type="Embed" ProgID="Word.Picture.8" ShapeID="_x0000_i1094" DrawAspect="Content" ObjectID="_1774087890"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3pt;height:201.6pt" o:ole="">
            <v:imagedata r:id="rId234" o:title=""/>
          </v:shape>
          <o:OLEObject Type="Embed" ProgID="Word.Picture.8" ShapeID="_x0000_i1095" DrawAspect="Content" ObjectID="_1774087891"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6832" w:name="_Toc21103159"/>
      <w:bookmarkStart w:id="16833" w:name="_Toc29811008"/>
      <w:bookmarkStart w:id="16834" w:name="_Toc36636370"/>
      <w:bookmarkStart w:id="16835" w:name="_Toc37273316"/>
      <w:bookmarkStart w:id="16836" w:name="_Toc45886407"/>
      <w:bookmarkStart w:id="16837" w:name="_Toc53183452"/>
      <w:bookmarkStart w:id="16838" w:name="_Toc58916164"/>
      <w:bookmarkStart w:id="16839" w:name="_Toc58918345"/>
      <w:bookmarkStart w:id="16840" w:name="_Toc66694215"/>
      <w:bookmarkStart w:id="16841" w:name="_Toc74916240"/>
      <w:bookmarkStart w:id="16842" w:name="_Toc76114865"/>
      <w:bookmarkStart w:id="16843" w:name="_Toc76544751"/>
      <w:bookmarkStart w:id="16844" w:name="_Toc82536873"/>
      <w:bookmarkStart w:id="16845" w:name="_Toc89953166"/>
      <w:bookmarkStart w:id="16846" w:name="_Toc98766983"/>
      <w:bookmarkStart w:id="16847" w:name="_Toc99703346"/>
      <w:bookmarkStart w:id="16848" w:name="_Toc106207138"/>
      <w:bookmarkStart w:id="16849" w:name="_Toc115081140"/>
      <w:bookmarkStart w:id="16850" w:name="_Toc122000091"/>
      <w:bookmarkStart w:id="16851" w:name="_Toc124154264"/>
      <w:bookmarkStart w:id="16852" w:name="_Toc124155039"/>
      <w:bookmarkStart w:id="16853" w:name="_Toc131560895"/>
      <w:bookmarkStart w:id="16854" w:name="_Toc137394595"/>
      <w:bookmarkStart w:id="16855" w:name="_Toc163475701"/>
      <w:r w:rsidRPr="00931575">
        <w:t>L.3</w:t>
      </w:r>
      <w:r w:rsidRPr="00931575">
        <w:tab/>
        <w:t>Pre-FFT minimization process</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856" w:name="_Toc21103160"/>
      <w:bookmarkStart w:id="16857" w:name="_Toc29811009"/>
      <w:bookmarkStart w:id="16858" w:name="_Toc36636371"/>
      <w:bookmarkStart w:id="16859" w:name="_Toc37273317"/>
      <w:bookmarkStart w:id="16860" w:name="_Toc45886408"/>
      <w:bookmarkStart w:id="16861" w:name="_Toc53183453"/>
      <w:bookmarkStart w:id="16862" w:name="_Toc58916165"/>
      <w:bookmarkStart w:id="16863" w:name="_Toc58918346"/>
      <w:bookmarkStart w:id="16864" w:name="_Toc66694216"/>
      <w:bookmarkStart w:id="16865" w:name="_Toc74916241"/>
      <w:bookmarkStart w:id="16866" w:name="_Toc76114866"/>
      <w:bookmarkStart w:id="16867" w:name="_Toc76544752"/>
      <w:bookmarkStart w:id="16868" w:name="_Toc82536874"/>
      <w:bookmarkStart w:id="16869" w:name="_Toc89953167"/>
      <w:bookmarkStart w:id="16870" w:name="_Toc98766984"/>
      <w:bookmarkStart w:id="16871" w:name="_Toc99703347"/>
      <w:bookmarkStart w:id="16872" w:name="_Toc106207139"/>
      <w:bookmarkStart w:id="16873" w:name="_Toc115081141"/>
      <w:bookmarkStart w:id="16874" w:name="_Toc122000092"/>
      <w:bookmarkStart w:id="16875" w:name="_Toc124154265"/>
      <w:bookmarkStart w:id="16876" w:name="_Toc124155040"/>
      <w:bookmarkStart w:id="16877" w:name="_Toc131560896"/>
      <w:bookmarkStart w:id="16878" w:name="_Toc137394596"/>
      <w:bookmarkStart w:id="16879" w:name="_Toc163475702"/>
      <w:r w:rsidRPr="00931575">
        <w:t>L.4</w:t>
      </w:r>
      <w:r w:rsidRPr="00931575">
        <w:tab/>
        <w:t>Timing of the FFT window</w:t>
      </w:r>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880" w:name="_Toc21103161"/>
      <w:bookmarkStart w:id="16881" w:name="_Toc29811010"/>
      <w:bookmarkStart w:id="16882" w:name="_Toc36636372"/>
      <w:bookmarkStart w:id="16883" w:name="_Toc37273318"/>
      <w:bookmarkStart w:id="16884" w:name="_Toc45886409"/>
      <w:bookmarkStart w:id="16885" w:name="_Toc53183454"/>
      <w:bookmarkStart w:id="16886" w:name="_Toc58916166"/>
      <w:bookmarkStart w:id="16887" w:name="_Toc58918347"/>
      <w:bookmarkStart w:id="16888" w:name="_Toc66694217"/>
      <w:bookmarkStart w:id="16889" w:name="_Toc74916242"/>
      <w:bookmarkStart w:id="16890" w:name="_Toc76114867"/>
      <w:bookmarkStart w:id="16891" w:name="_Toc76544753"/>
      <w:bookmarkStart w:id="16892" w:name="_Toc82536875"/>
      <w:bookmarkStart w:id="16893" w:name="_Toc89953168"/>
      <w:bookmarkStart w:id="16894" w:name="_Toc98766985"/>
      <w:bookmarkStart w:id="16895" w:name="_Toc99703348"/>
      <w:bookmarkStart w:id="16896" w:name="_Toc106207140"/>
      <w:bookmarkStart w:id="16897" w:name="_Toc115081142"/>
      <w:bookmarkStart w:id="16898" w:name="_Toc122000093"/>
      <w:bookmarkStart w:id="16899" w:name="_Toc124154266"/>
      <w:bookmarkStart w:id="16900" w:name="_Toc124155041"/>
      <w:bookmarkStart w:id="16901" w:name="_Toc131560897"/>
      <w:bookmarkStart w:id="16902" w:name="_Toc137394597"/>
      <w:bookmarkStart w:id="16903" w:name="_Toc163475703"/>
      <w:r w:rsidRPr="00931575">
        <w:t>L.5</w:t>
      </w:r>
      <w:r w:rsidRPr="00931575">
        <w:tab/>
        <w:t>Resource element TX power</w:t>
      </w:r>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904" w:name="_Toc21103162"/>
      <w:bookmarkStart w:id="16905" w:name="_Toc29811011"/>
      <w:bookmarkStart w:id="16906" w:name="_Toc36636373"/>
      <w:bookmarkStart w:id="16907" w:name="_Toc37273319"/>
      <w:bookmarkStart w:id="16908" w:name="_Toc45886410"/>
      <w:bookmarkStart w:id="16909" w:name="_Toc53183455"/>
      <w:bookmarkStart w:id="16910" w:name="_Toc58916167"/>
      <w:bookmarkStart w:id="16911" w:name="_Toc58918348"/>
      <w:bookmarkStart w:id="16912" w:name="_Toc66694218"/>
      <w:bookmarkStart w:id="16913" w:name="_Toc74916243"/>
      <w:bookmarkStart w:id="16914" w:name="_Toc76114868"/>
      <w:bookmarkStart w:id="16915" w:name="_Toc76544754"/>
      <w:bookmarkStart w:id="16916" w:name="_Toc82536876"/>
      <w:bookmarkStart w:id="16917" w:name="_Toc89953169"/>
      <w:bookmarkStart w:id="16918" w:name="_Toc98766986"/>
      <w:bookmarkStart w:id="16919" w:name="_Toc99703349"/>
      <w:bookmarkStart w:id="16920" w:name="_Toc106207141"/>
      <w:bookmarkStart w:id="16921" w:name="_Toc115081143"/>
      <w:bookmarkStart w:id="16922" w:name="_Toc122000094"/>
      <w:bookmarkStart w:id="16923" w:name="_Toc124154267"/>
      <w:bookmarkStart w:id="16924" w:name="_Toc124155042"/>
      <w:bookmarkStart w:id="16925" w:name="_Toc131560898"/>
      <w:bookmarkStart w:id="16926" w:name="_Toc137394598"/>
      <w:bookmarkStart w:id="16927" w:name="_Toc163475704"/>
      <w:r w:rsidRPr="00931575">
        <w:t>L.6</w:t>
      </w:r>
      <w:r w:rsidRPr="00931575">
        <w:tab/>
        <w:t>Post-FFT equalisation</w:t>
      </w:r>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928" w:name="_MON_1587198493"/>
    <w:bookmarkEnd w:id="16928"/>
    <w:p w14:paraId="2DE346C7" w14:textId="1FA6FAF8" w:rsidR="005C1240" w:rsidRPr="00931575" w:rsidRDefault="005C1240" w:rsidP="006F1F81">
      <w:pPr>
        <w:pStyle w:val="TH"/>
      </w:pPr>
      <w:r w:rsidRPr="00931575">
        <w:object w:dxaOrig="9498" w:dyaOrig="7227" w14:anchorId="152E5799">
          <v:shape id="_x0000_i1096" type="#_x0000_t75" style="width:475.2pt;height:5in" o:ole="">
            <v:imagedata r:id="rId236" o:title=""/>
          </v:shape>
          <o:OLEObject Type="Embed" ProgID="Word.Picture.8" ShapeID="_x0000_i1096" DrawAspect="Content" ObjectID="_1774087892"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929" w:name="_Toc21103163"/>
      <w:bookmarkStart w:id="16930" w:name="_Toc29811012"/>
      <w:bookmarkStart w:id="16931" w:name="_Toc36636374"/>
      <w:bookmarkStart w:id="16932" w:name="_Toc37273320"/>
      <w:bookmarkStart w:id="16933" w:name="_Toc45886411"/>
      <w:bookmarkStart w:id="16934" w:name="_Toc53183456"/>
      <w:bookmarkStart w:id="16935" w:name="_Toc58916168"/>
      <w:bookmarkStart w:id="16936" w:name="_Toc58918349"/>
      <w:bookmarkStart w:id="16937" w:name="_Toc66694219"/>
      <w:bookmarkStart w:id="16938" w:name="_Toc74916244"/>
      <w:bookmarkStart w:id="16939" w:name="_Toc76114869"/>
      <w:bookmarkStart w:id="16940" w:name="_Toc76544755"/>
      <w:bookmarkStart w:id="16941" w:name="_Toc82536877"/>
      <w:bookmarkStart w:id="16942" w:name="_Toc89953170"/>
      <w:bookmarkStart w:id="16943" w:name="_Toc98766987"/>
      <w:bookmarkStart w:id="16944" w:name="_Toc99703350"/>
      <w:bookmarkStart w:id="16945" w:name="_Toc106207142"/>
      <w:bookmarkStart w:id="16946" w:name="_Toc115081144"/>
      <w:bookmarkStart w:id="16947" w:name="_Toc122000095"/>
      <w:bookmarkStart w:id="16948" w:name="_Toc124154268"/>
      <w:bookmarkStart w:id="16949" w:name="_Toc124155043"/>
      <w:bookmarkStart w:id="16950" w:name="_Toc131560899"/>
      <w:bookmarkStart w:id="16951" w:name="_Toc137394599"/>
      <w:bookmarkStart w:id="16952" w:name="_Toc163475705"/>
      <w:r w:rsidRPr="00931575">
        <w:lastRenderedPageBreak/>
        <w:t>L.7</w:t>
      </w:r>
      <w:r w:rsidRPr="00931575">
        <w:tab/>
        <w:t>EVM</w:t>
      </w:r>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3A021DFD" w14:textId="77777777" w:rsidR="00C45907" w:rsidRPr="00931575" w:rsidRDefault="00C45907" w:rsidP="00346B85">
      <w:pPr>
        <w:pStyle w:val="Heading2"/>
        <w:rPr>
          <w:rFonts w:eastAsia="Osaka"/>
        </w:rPr>
      </w:pPr>
      <w:bookmarkStart w:id="16953" w:name="_Toc29811013"/>
      <w:bookmarkStart w:id="16954" w:name="_Toc36636375"/>
      <w:bookmarkStart w:id="16955" w:name="_Toc37273321"/>
      <w:bookmarkStart w:id="16956" w:name="_Toc45886412"/>
      <w:bookmarkStart w:id="16957" w:name="_Toc53183457"/>
      <w:bookmarkStart w:id="16958" w:name="_Toc58916169"/>
      <w:bookmarkStart w:id="16959" w:name="_Toc58918350"/>
      <w:bookmarkStart w:id="16960" w:name="_Toc66694220"/>
      <w:bookmarkStart w:id="16961" w:name="_Toc74916245"/>
      <w:bookmarkStart w:id="16962" w:name="_Toc76114870"/>
      <w:bookmarkStart w:id="16963" w:name="_Toc76544756"/>
      <w:bookmarkStart w:id="16964" w:name="_Toc82536878"/>
      <w:bookmarkStart w:id="16965" w:name="_Toc89953171"/>
      <w:bookmarkStart w:id="16966" w:name="_Toc98766988"/>
      <w:bookmarkStart w:id="16967" w:name="_Toc99703351"/>
      <w:bookmarkStart w:id="16968" w:name="_Toc106207143"/>
      <w:bookmarkStart w:id="16969" w:name="_Toc115081145"/>
      <w:bookmarkStart w:id="16970" w:name="_Toc122000096"/>
      <w:bookmarkStart w:id="16971" w:name="_Toc124154269"/>
      <w:bookmarkStart w:id="16972" w:name="_Toc124155044"/>
      <w:bookmarkStart w:id="16973" w:name="_Toc131560900"/>
      <w:bookmarkStart w:id="16974" w:name="_Toc137394600"/>
      <w:bookmarkStart w:id="16975" w:name="_Toc163475706"/>
      <w:r w:rsidRPr="00931575">
        <w:rPr>
          <w:rFonts w:eastAsia="Osaka"/>
        </w:rPr>
        <w:t>L.7.0</w:t>
      </w:r>
      <w:r w:rsidRPr="00931575">
        <w:rPr>
          <w:rFonts w:eastAsia="Osaka"/>
        </w:rPr>
        <w:tab/>
        <w:t>General</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6976" w:name="_Toc21103164"/>
      <w:bookmarkStart w:id="16977" w:name="_Toc29811014"/>
      <w:bookmarkStart w:id="16978" w:name="_Toc36636376"/>
      <w:bookmarkStart w:id="16979" w:name="_Toc37273322"/>
      <w:bookmarkStart w:id="16980" w:name="_Toc45886413"/>
      <w:bookmarkStart w:id="16981" w:name="_Toc53183458"/>
      <w:bookmarkStart w:id="16982" w:name="_Toc58916170"/>
      <w:bookmarkStart w:id="16983" w:name="_Toc58918351"/>
      <w:bookmarkStart w:id="16984" w:name="_Toc66694221"/>
      <w:bookmarkStart w:id="16985" w:name="_Toc74916246"/>
      <w:bookmarkStart w:id="16986" w:name="_Toc76114871"/>
      <w:bookmarkStart w:id="16987" w:name="_Toc76544757"/>
      <w:bookmarkStart w:id="16988" w:name="_Toc82536879"/>
      <w:bookmarkStart w:id="16989" w:name="_Toc89953172"/>
      <w:bookmarkStart w:id="16990" w:name="_Toc98766989"/>
      <w:bookmarkStart w:id="16991" w:name="_Toc99703352"/>
      <w:bookmarkStart w:id="16992" w:name="_Toc106207144"/>
      <w:bookmarkStart w:id="16993" w:name="_Toc115081146"/>
      <w:bookmarkStart w:id="16994" w:name="_Toc122000097"/>
      <w:bookmarkStart w:id="16995" w:name="_Toc124154270"/>
      <w:bookmarkStart w:id="16996" w:name="_Toc124155045"/>
      <w:bookmarkStart w:id="16997" w:name="_Toc131560901"/>
      <w:bookmarkStart w:id="16998" w:name="_Toc137394601"/>
      <w:bookmarkStart w:id="16999" w:name="_Toc163475707"/>
      <w:r w:rsidRPr="00931575">
        <w:rPr>
          <w:lang w:eastAsia="en-CA"/>
        </w:rPr>
        <w:t>L.7.1</w:t>
      </w:r>
      <w:r w:rsidRPr="00931575">
        <w:rPr>
          <w:lang w:eastAsia="en-CA"/>
        </w:rPr>
        <w:tab/>
        <w:t>Averaged EVM (FDD)</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7000"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7001" w:name="_Toc124154271"/>
      <w:bookmarkStart w:id="17002" w:name="_Toc122000098"/>
      <w:bookmarkStart w:id="17003" w:name="_Toc115081147"/>
      <w:bookmarkStart w:id="17004" w:name="_Toc106207145"/>
      <w:bookmarkStart w:id="17005" w:name="_Toc99703353"/>
      <w:bookmarkStart w:id="17006" w:name="_Toc98766990"/>
      <w:bookmarkStart w:id="17007" w:name="_Toc89953173"/>
      <w:bookmarkStart w:id="17008" w:name="_Toc82536880"/>
      <w:bookmarkStart w:id="17009" w:name="_Toc76544758"/>
      <w:bookmarkStart w:id="17010" w:name="_Toc76114872"/>
      <w:bookmarkStart w:id="17011" w:name="_Toc74916247"/>
      <w:bookmarkStart w:id="17012" w:name="_Toc66694222"/>
      <w:bookmarkStart w:id="17013" w:name="_Toc58918352"/>
      <w:bookmarkStart w:id="17014" w:name="_Toc58916171"/>
      <w:bookmarkStart w:id="17015" w:name="_Toc53183459"/>
      <w:bookmarkStart w:id="17016" w:name="_Toc45886414"/>
      <w:bookmarkStart w:id="17017" w:name="_Toc37273323"/>
      <w:bookmarkStart w:id="17018" w:name="_Toc36636377"/>
      <w:bookmarkStart w:id="17019" w:name="_Toc29811015"/>
      <w:bookmarkStart w:id="17020" w:name="_Toc127444027"/>
      <w:bookmarkStart w:id="17021" w:name="_Toc131560902"/>
      <w:bookmarkStart w:id="17022" w:name="_Toc137394602"/>
      <w:bookmarkStart w:id="17023" w:name="_Toc163475708"/>
      <w:bookmarkEnd w:id="17000"/>
      <w:r>
        <w:lastRenderedPageBreak/>
        <w:t>L.7.2</w:t>
      </w:r>
      <w:r>
        <w:tab/>
        <w:t>Averaged EVM (TDD)</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r>
        <w:t xml:space="preserve"> for FR1 and FR2-1</w:t>
      </w:r>
      <w:bookmarkEnd w:id="17020"/>
      <w:bookmarkEnd w:id="17021"/>
      <w:bookmarkEnd w:id="17022"/>
      <w:bookmarkEnd w:id="1702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7024" w:name="_Toc127444028"/>
      <w:bookmarkStart w:id="17025" w:name="_Toc131560903"/>
      <w:bookmarkStart w:id="17026" w:name="_Toc137394603"/>
      <w:bookmarkStart w:id="17027" w:name="_Toc163475709"/>
      <w:r>
        <w:t>L.7.3</w:t>
      </w:r>
      <w:r>
        <w:tab/>
        <w:t>Averaged EVM (TDD) for FR2-2</w:t>
      </w:r>
      <w:bookmarkEnd w:id="17024"/>
      <w:bookmarkEnd w:id="17025"/>
      <w:bookmarkEnd w:id="17026"/>
      <w:bookmarkEnd w:id="17027"/>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7028" w:name="_Toc58916172"/>
      <w:bookmarkStart w:id="17029" w:name="_Toc58918353"/>
      <w:bookmarkStart w:id="17030" w:name="_Toc66694223"/>
      <w:bookmarkStart w:id="17031" w:name="_Toc74916248"/>
      <w:bookmarkStart w:id="17032" w:name="_Toc76114873"/>
      <w:bookmarkStart w:id="17033" w:name="_Toc76544759"/>
      <w:bookmarkStart w:id="17034" w:name="_Toc82536881"/>
      <w:bookmarkStart w:id="17035" w:name="_Toc89953174"/>
      <w:bookmarkStart w:id="17036" w:name="_Toc98766991"/>
      <w:bookmarkStart w:id="17037" w:name="_Toc99703354"/>
      <w:bookmarkStart w:id="17038" w:name="_Toc106207146"/>
      <w:bookmarkStart w:id="17039" w:name="_Toc115081148"/>
      <w:bookmarkStart w:id="17040" w:name="_Toc122000099"/>
      <w:bookmarkStart w:id="17041" w:name="_Toc124154272"/>
      <w:bookmarkStart w:id="17042" w:name="_Toc124155047"/>
      <w:bookmarkStart w:id="17043" w:name="_Toc131560904"/>
      <w:bookmarkStart w:id="17044" w:name="_Toc137394604"/>
      <w:bookmarkStart w:id="17045" w:name="_Toc163475710"/>
      <w:r w:rsidRPr="00931575">
        <w:rPr>
          <w:noProof/>
        </w:rPr>
        <w:t>Annex M (normative):</w:t>
      </w:r>
      <w:r w:rsidRPr="00931575">
        <w:rPr>
          <w:noProof/>
        </w:rPr>
        <w:br/>
        <w:t>General rules for statistical testing</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p>
    <w:p w14:paraId="7822952F" w14:textId="77777777" w:rsidR="002C0395" w:rsidRPr="00931575" w:rsidRDefault="002C0395" w:rsidP="002C0395">
      <w:pPr>
        <w:pStyle w:val="Heading1"/>
      </w:pPr>
      <w:bookmarkStart w:id="17046" w:name="_Toc58916173"/>
      <w:bookmarkStart w:id="17047" w:name="_Toc58918354"/>
      <w:bookmarkStart w:id="17048" w:name="_Toc66694224"/>
      <w:bookmarkStart w:id="17049" w:name="_Toc74916249"/>
      <w:bookmarkStart w:id="17050" w:name="_Toc76114874"/>
      <w:bookmarkStart w:id="17051" w:name="_Toc76544760"/>
      <w:bookmarkStart w:id="17052" w:name="_Toc82536882"/>
      <w:bookmarkStart w:id="17053" w:name="_Toc89953175"/>
      <w:bookmarkStart w:id="17054" w:name="_Toc98766992"/>
      <w:bookmarkStart w:id="17055" w:name="_Toc99703355"/>
      <w:bookmarkStart w:id="17056" w:name="_Toc106207147"/>
      <w:bookmarkStart w:id="17057" w:name="_Toc115081149"/>
      <w:bookmarkStart w:id="17058" w:name="_Toc122000100"/>
      <w:bookmarkStart w:id="17059" w:name="_Toc124154273"/>
      <w:bookmarkStart w:id="17060" w:name="_Toc124155048"/>
      <w:bookmarkStart w:id="17061" w:name="_Toc131560905"/>
      <w:bookmarkStart w:id="17062" w:name="_Toc137394605"/>
      <w:bookmarkStart w:id="17063" w:name="_Toc163475711"/>
      <w:r w:rsidRPr="00931575">
        <w:t>M.1</w:t>
      </w:r>
      <w:r w:rsidRPr="00931575">
        <w:tab/>
        <w:t>Testing methodology of PUSCH performance requirements with 0.001% BLER</w:t>
      </w:r>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p>
    <w:p w14:paraId="61C23604" w14:textId="77777777" w:rsidR="002C0395" w:rsidRPr="00931575" w:rsidRDefault="002C0395" w:rsidP="002C0395">
      <w:pPr>
        <w:pStyle w:val="Heading2"/>
      </w:pPr>
      <w:bookmarkStart w:id="17064" w:name="_Toc58916174"/>
      <w:bookmarkStart w:id="17065" w:name="_Toc58918355"/>
      <w:bookmarkStart w:id="17066" w:name="_Toc66694225"/>
      <w:bookmarkStart w:id="17067" w:name="_Toc74916250"/>
      <w:bookmarkStart w:id="17068" w:name="_Toc76114875"/>
      <w:bookmarkStart w:id="17069" w:name="_Toc76544761"/>
      <w:bookmarkStart w:id="17070" w:name="_Toc82536883"/>
      <w:bookmarkStart w:id="17071" w:name="_Toc89953176"/>
      <w:bookmarkStart w:id="17072" w:name="_Toc98766993"/>
      <w:bookmarkStart w:id="17073" w:name="_Toc99703356"/>
      <w:bookmarkStart w:id="17074" w:name="_Toc106207148"/>
      <w:bookmarkStart w:id="17075" w:name="_Toc115081150"/>
      <w:bookmarkStart w:id="17076" w:name="_Toc122000101"/>
      <w:bookmarkStart w:id="17077" w:name="_Toc124154274"/>
      <w:bookmarkStart w:id="17078" w:name="_Toc124155049"/>
      <w:bookmarkStart w:id="17079" w:name="_Toc131560906"/>
      <w:bookmarkStart w:id="17080" w:name="_Toc137394606"/>
      <w:bookmarkStart w:id="17081" w:name="_Toc163475712"/>
      <w:r w:rsidRPr="00931575">
        <w:t>M.1.1</w:t>
      </w:r>
      <w:r w:rsidRPr="00931575">
        <w:tab/>
        <w:t>General</w:t>
      </w:r>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7082" w:name="_Toc58916175"/>
      <w:bookmarkStart w:id="17083" w:name="_Toc58918356"/>
      <w:bookmarkStart w:id="17084" w:name="_Toc66694226"/>
      <w:bookmarkStart w:id="17085" w:name="_Toc74916251"/>
      <w:bookmarkStart w:id="17086" w:name="_Toc76114876"/>
      <w:bookmarkStart w:id="17087" w:name="_Toc76544762"/>
      <w:bookmarkStart w:id="17088" w:name="_Toc82536884"/>
      <w:bookmarkStart w:id="17089" w:name="_Toc89953177"/>
      <w:bookmarkStart w:id="17090" w:name="_Toc98766994"/>
      <w:bookmarkStart w:id="17091" w:name="_Toc99703357"/>
      <w:bookmarkStart w:id="17092" w:name="_Toc106207149"/>
      <w:bookmarkStart w:id="17093" w:name="_Toc115081151"/>
      <w:bookmarkStart w:id="17094" w:name="_Toc122000102"/>
      <w:bookmarkStart w:id="17095" w:name="_Toc124154275"/>
      <w:bookmarkStart w:id="17096" w:name="_Toc124155050"/>
      <w:bookmarkStart w:id="17097" w:name="_Toc131560907"/>
      <w:bookmarkStart w:id="17098" w:name="_Toc137394607"/>
      <w:bookmarkStart w:id="17099" w:name="_Toc163475713"/>
      <w:r w:rsidRPr="00931575">
        <w:lastRenderedPageBreak/>
        <w:t>M.1.2</w:t>
      </w:r>
      <w:r w:rsidRPr="00931575">
        <w:tab/>
        <w:t>Numerical definition of the pass-fail limits for testing PUSCH 0.001% BLER</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7100" w:name="_Toc58916176"/>
      <w:bookmarkStart w:id="17101" w:name="_Toc58918357"/>
      <w:bookmarkStart w:id="17102" w:name="_Toc66694227"/>
      <w:bookmarkStart w:id="17103" w:name="_Toc74916252"/>
      <w:bookmarkStart w:id="17104" w:name="_Toc76114877"/>
      <w:bookmarkStart w:id="17105" w:name="_Toc76544763"/>
      <w:bookmarkStart w:id="17106" w:name="_Toc82536885"/>
      <w:bookmarkStart w:id="17107" w:name="_Toc89953178"/>
      <w:bookmarkStart w:id="17108" w:name="_Toc98766995"/>
      <w:bookmarkStart w:id="17109"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7110" w:name="_Toc106207150"/>
      <w:bookmarkStart w:id="17111" w:name="_Toc115081152"/>
      <w:bookmarkStart w:id="17112" w:name="_Toc122000103"/>
      <w:bookmarkStart w:id="17113" w:name="_Toc124154276"/>
      <w:bookmarkStart w:id="17114" w:name="_Toc124155051"/>
      <w:bookmarkStart w:id="17115" w:name="_Toc131560908"/>
      <w:bookmarkStart w:id="17116" w:name="_Toc137394608"/>
      <w:bookmarkStart w:id="17117" w:name="_Toc163475714"/>
      <w:r w:rsidRPr="00931575">
        <w:t>M.1.3</w:t>
      </w:r>
      <w:r w:rsidRPr="00931575">
        <w:tab/>
        <w:t>Theory to derive the early pass/fail limits in M.1.2 (informative)</w:t>
      </w:r>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14:paraId="1B1CD6F7" w14:textId="77777777" w:rsidR="002C0395" w:rsidRPr="00931575" w:rsidRDefault="002C0395" w:rsidP="002C0395">
      <w:pPr>
        <w:pStyle w:val="Heading3"/>
      </w:pPr>
      <w:bookmarkStart w:id="17118" w:name="_Toc58916177"/>
      <w:bookmarkStart w:id="17119" w:name="_Toc58918358"/>
      <w:bookmarkStart w:id="17120" w:name="_Toc66694228"/>
      <w:bookmarkStart w:id="17121" w:name="_Toc74916253"/>
      <w:bookmarkStart w:id="17122" w:name="_Toc76114878"/>
      <w:bookmarkStart w:id="17123" w:name="_Toc76544764"/>
      <w:bookmarkStart w:id="17124" w:name="_Toc82536886"/>
      <w:bookmarkStart w:id="17125" w:name="_Toc89953179"/>
      <w:bookmarkStart w:id="17126" w:name="_Toc98766996"/>
      <w:bookmarkStart w:id="17127" w:name="_Toc99703359"/>
      <w:bookmarkStart w:id="17128" w:name="_Toc106207151"/>
      <w:bookmarkStart w:id="17129" w:name="_Toc115081153"/>
      <w:bookmarkStart w:id="17130" w:name="_Toc122000104"/>
      <w:bookmarkStart w:id="17131" w:name="_Toc124154277"/>
      <w:bookmarkStart w:id="17132" w:name="_Toc124155052"/>
      <w:bookmarkStart w:id="17133" w:name="_Toc131560909"/>
      <w:bookmarkStart w:id="17134" w:name="_Toc137394609"/>
      <w:bookmarkStart w:id="17135" w:name="_Toc163475715"/>
      <w:r w:rsidRPr="00931575">
        <w:t>M.1.3.1</w:t>
      </w:r>
      <w:r w:rsidRPr="00931575">
        <w:tab/>
        <w:t>Numerical definition of the pass-fail limits for testing PUSCH 0.001% BLER</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7136" w:name="_Toc58916178"/>
      <w:bookmarkStart w:id="17137" w:name="_Toc58918359"/>
      <w:bookmarkStart w:id="17138" w:name="_Toc66694229"/>
      <w:bookmarkStart w:id="17139" w:name="_Toc74916254"/>
      <w:bookmarkStart w:id="17140" w:name="_Toc76114879"/>
      <w:bookmarkStart w:id="17141" w:name="_Toc76544765"/>
      <w:bookmarkStart w:id="17142" w:name="_Toc82536887"/>
      <w:bookmarkStart w:id="17143" w:name="_Toc89953180"/>
      <w:bookmarkStart w:id="17144" w:name="_Toc98766997"/>
      <w:bookmarkStart w:id="17145" w:name="_Toc99703360"/>
      <w:bookmarkStart w:id="17146" w:name="_Toc106207152"/>
      <w:bookmarkStart w:id="17147" w:name="_Toc115081154"/>
      <w:bookmarkStart w:id="17148" w:name="_Toc122000105"/>
      <w:bookmarkStart w:id="17149" w:name="_Toc124154278"/>
      <w:bookmarkStart w:id="17150" w:name="_Toc124155053"/>
      <w:bookmarkStart w:id="17151" w:name="_Toc131560910"/>
      <w:bookmarkStart w:id="17152" w:name="_Toc137394610"/>
      <w:bookmarkStart w:id="17153" w:name="_Toc163475716"/>
      <w:r w:rsidRPr="00931575">
        <w:t>M.1.3.2</w:t>
      </w:r>
      <w:r w:rsidRPr="00931575">
        <w:tab/>
        <w:t>Simulation to derive the pass-fail limits for testing PUSCH 0.001% BLER</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9.2pt;height:93.3pt" o:ole="">
            <v:imagedata r:id="rId238" o:title=""/>
          </v:shape>
          <o:OLEObject Type="Embed" ProgID="Equation.DSMT4" ShapeID="_x0000_i1097" DrawAspect="Content" ObjectID="_1774087893"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7154" w:name="_Toc21103166"/>
      <w:bookmarkStart w:id="17155" w:name="_Toc29811016"/>
      <w:bookmarkStart w:id="17156" w:name="_Toc36636378"/>
      <w:bookmarkStart w:id="17157" w:name="_Toc37273324"/>
      <w:bookmarkStart w:id="17158" w:name="_Toc45886415"/>
      <w:r w:rsidRPr="00931575">
        <w:br w:type="page"/>
      </w:r>
    </w:p>
    <w:p w14:paraId="2089789B" w14:textId="3C07C161" w:rsidR="00C45907" w:rsidRPr="00931575" w:rsidRDefault="00C45907" w:rsidP="00C45907">
      <w:pPr>
        <w:pStyle w:val="Heading8"/>
      </w:pPr>
      <w:bookmarkStart w:id="17159" w:name="_Toc53183460"/>
      <w:bookmarkStart w:id="17160" w:name="_Toc58916179"/>
      <w:bookmarkStart w:id="17161" w:name="_Toc58918360"/>
      <w:bookmarkStart w:id="17162" w:name="_Toc66694230"/>
      <w:bookmarkStart w:id="17163" w:name="_Toc74916255"/>
      <w:bookmarkStart w:id="17164" w:name="_Toc76114880"/>
      <w:bookmarkStart w:id="17165" w:name="_Toc76544766"/>
      <w:bookmarkStart w:id="17166" w:name="_Toc82536888"/>
      <w:bookmarkStart w:id="17167" w:name="_Toc89953181"/>
      <w:bookmarkStart w:id="17168" w:name="_Toc98766998"/>
      <w:bookmarkStart w:id="17169" w:name="_Toc99703361"/>
      <w:bookmarkStart w:id="17170" w:name="_Toc106207153"/>
      <w:bookmarkStart w:id="17171" w:name="_Toc115081155"/>
      <w:bookmarkStart w:id="17172" w:name="_Toc122000106"/>
      <w:bookmarkStart w:id="17173" w:name="_Toc124154279"/>
      <w:bookmarkStart w:id="17174" w:name="_Toc124155054"/>
      <w:bookmarkStart w:id="17175" w:name="_Toc131560911"/>
      <w:bookmarkStart w:id="17176" w:name="_Toc137394611"/>
      <w:bookmarkStart w:id="17177" w:name="_Toc163475717"/>
      <w:r w:rsidRPr="00931575">
        <w:lastRenderedPageBreak/>
        <w:t xml:space="preserve">Annex </w:t>
      </w:r>
      <w:r w:rsidR="002C0395" w:rsidRPr="00931575">
        <w:t>N</w:t>
      </w:r>
      <w:r w:rsidRPr="00931575">
        <w:t xml:space="preserve"> (informative):</w:t>
      </w:r>
      <w:r w:rsidRPr="00931575">
        <w:br/>
        <w:t>Change history</w:t>
      </w:r>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767"/>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7178" w:name="irecnoe"/>
            <w:bookmarkEnd w:id="17178"/>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05AEE" w14:textId="77777777" w:rsidR="00C826C6" w:rsidRDefault="00C826C6" w:rsidP="006F1F81">
      <w:r>
        <w:separator/>
      </w:r>
    </w:p>
    <w:p w14:paraId="1B5D3C12" w14:textId="77777777" w:rsidR="00C826C6" w:rsidRDefault="00C826C6" w:rsidP="006F1F81"/>
  </w:endnote>
  <w:endnote w:type="continuationSeparator" w:id="0">
    <w:p w14:paraId="52BBE1E9" w14:textId="77777777" w:rsidR="00C826C6" w:rsidRDefault="00C826C6" w:rsidP="006F1F81">
      <w:r>
        <w:continuationSeparator/>
      </w:r>
    </w:p>
    <w:p w14:paraId="0CD692B8" w14:textId="77777777" w:rsidR="00C826C6" w:rsidRDefault="00C826C6"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9028B" w14:textId="77777777" w:rsidR="00C826C6" w:rsidRDefault="00C826C6" w:rsidP="006F1F81">
      <w:r>
        <w:separator/>
      </w:r>
    </w:p>
    <w:p w14:paraId="55C35A79" w14:textId="77777777" w:rsidR="00C826C6" w:rsidRDefault="00C826C6" w:rsidP="006F1F81"/>
  </w:footnote>
  <w:footnote w:type="continuationSeparator" w:id="0">
    <w:p w14:paraId="459070A0" w14:textId="77777777" w:rsidR="00C826C6" w:rsidRDefault="00C826C6" w:rsidP="006F1F81">
      <w:r>
        <w:continuationSeparator/>
      </w:r>
    </w:p>
    <w:p w14:paraId="513D7FC4" w14:textId="77777777" w:rsidR="00C826C6" w:rsidRDefault="00C826C6"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703A5971"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F85443">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7ADC12A3"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F85443">
      <w:rPr>
        <w:rFonts w:ascii="Arial" w:hAnsi="Arial" w:cs="Arial"/>
        <w:b/>
        <w:noProof/>
        <w:sz w:val="18"/>
        <w:szCs w:val="18"/>
      </w:rPr>
      <w:t>3GPP TS 38.141-2 V17.13.0 (2024-03</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1686"/>
    <w:rsid w:val="00133525"/>
    <w:rsid w:val="001335B3"/>
    <w:rsid w:val="00133A54"/>
    <w:rsid w:val="00135DF2"/>
    <w:rsid w:val="001360FC"/>
    <w:rsid w:val="00136A19"/>
    <w:rsid w:val="00136C94"/>
    <w:rsid w:val="00143BAC"/>
    <w:rsid w:val="00147E50"/>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659A"/>
    <w:rsid w:val="002666E0"/>
    <w:rsid w:val="002675F0"/>
    <w:rsid w:val="00271879"/>
    <w:rsid w:val="002718BF"/>
    <w:rsid w:val="00272191"/>
    <w:rsid w:val="00272EDE"/>
    <w:rsid w:val="00275620"/>
    <w:rsid w:val="00282498"/>
    <w:rsid w:val="002840F7"/>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C84"/>
    <w:rsid w:val="00300460"/>
    <w:rsid w:val="003023A5"/>
    <w:rsid w:val="003043E5"/>
    <w:rsid w:val="00305AA1"/>
    <w:rsid w:val="00305BDF"/>
    <w:rsid w:val="00311046"/>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2C"/>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F89"/>
    <w:rsid w:val="003B06AC"/>
    <w:rsid w:val="003B2087"/>
    <w:rsid w:val="003B413D"/>
    <w:rsid w:val="003B594B"/>
    <w:rsid w:val="003C1108"/>
    <w:rsid w:val="003C3971"/>
    <w:rsid w:val="003C6226"/>
    <w:rsid w:val="003C6AEA"/>
    <w:rsid w:val="003C743E"/>
    <w:rsid w:val="003C75FB"/>
    <w:rsid w:val="003D065C"/>
    <w:rsid w:val="003D3303"/>
    <w:rsid w:val="003D3B2A"/>
    <w:rsid w:val="003D4D86"/>
    <w:rsid w:val="003D7565"/>
    <w:rsid w:val="003E14FE"/>
    <w:rsid w:val="003E43AC"/>
    <w:rsid w:val="003E6082"/>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1194"/>
    <w:rsid w:val="00522B87"/>
    <w:rsid w:val="00522E5F"/>
    <w:rsid w:val="00524B94"/>
    <w:rsid w:val="0052552E"/>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06B2"/>
    <w:rsid w:val="005B2F30"/>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E98"/>
    <w:rsid w:val="00855716"/>
    <w:rsid w:val="00856606"/>
    <w:rsid w:val="00857A4C"/>
    <w:rsid w:val="00860638"/>
    <w:rsid w:val="00860FB8"/>
    <w:rsid w:val="00861FB5"/>
    <w:rsid w:val="008624AB"/>
    <w:rsid w:val="00864BC8"/>
    <w:rsid w:val="008653EB"/>
    <w:rsid w:val="00865666"/>
    <w:rsid w:val="008668EA"/>
    <w:rsid w:val="00867AF3"/>
    <w:rsid w:val="008733F6"/>
    <w:rsid w:val="00874124"/>
    <w:rsid w:val="008768CA"/>
    <w:rsid w:val="00876D4C"/>
    <w:rsid w:val="008801FC"/>
    <w:rsid w:val="008853D2"/>
    <w:rsid w:val="0089017E"/>
    <w:rsid w:val="00891B36"/>
    <w:rsid w:val="00895B63"/>
    <w:rsid w:val="00895D1F"/>
    <w:rsid w:val="00896F06"/>
    <w:rsid w:val="0089751C"/>
    <w:rsid w:val="008A17DE"/>
    <w:rsid w:val="008A1C80"/>
    <w:rsid w:val="008A4041"/>
    <w:rsid w:val="008A4997"/>
    <w:rsid w:val="008A4A59"/>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40B28"/>
    <w:rsid w:val="00A4379B"/>
    <w:rsid w:val="00A450FD"/>
    <w:rsid w:val="00A477ED"/>
    <w:rsid w:val="00A516DC"/>
    <w:rsid w:val="00A51F27"/>
    <w:rsid w:val="00A53724"/>
    <w:rsid w:val="00A56066"/>
    <w:rsid w:val="00A564E6"/>
    <w:rsid w:val="00A571CF"/>
    <w:rsid w:val="00A61928"/>
    <w:rsid w:val="00A63FA5"/>
    <w:rsid w:val="00A63FE9"/>
    <w:rsid w:val="00A65F23"/>
    <w:rsid w:val="00A66D1D"/>
    <w:rsid w:val="00A67BF0"/>
    <w:rsid w:val="00A71C17"/>
    <w:rsid w:val="00A71C32"/>
    <w:rsid w:val="00A7204C"/>
    <w:rsid w:val="00A72C7D"/>
    <w:rsid w:val="00A73129"/>
    <w:rsid w:val="00A73B8C"/>
    <w:rsid w:val="00A75F76"/>
    <w:rsid w:val="00A762FF"/>
    <w:rsid w:val="00A7636B"/>
    <w:rsid w:val="00A7683B"/>
    <w:rsid w:val="00A77608"/>
    <w:rsid w:val="00A77C1F"/>
    <w:rsid w:val="00A81026"/>
    <w:rsid w:val="00A82346"/>
    <w:rsid w:val="00A84D56"/>
    <w:rsid w:val="00A87623"/>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77B0"/>
    <w:rsid w:val="00AF7A63"/>
    <w:rsid w:val="00B009D8"/>
    <w:rsid w:val="00B0346B"/>
    <w:rsid w:val="00B04FEF"/>
    <w:rsid w:val="00B05E03"/>
    <w:rsid w:val="00B070E2"/>
    <w:rsid w:val="00B073EA"/>
    <w:rsid w:val="00B07D14"/>
    <w:rsid w:val="00B116FB"/>
    <w:rsid w:val="00B129CB"/>
    <w:rsid w:val="00B14AA6"/>
    <w:rsid w:val="00B150A3"/>
    <w:rsid w:val="00B15449"/>
    <w:rsid w:val="00B16BBE"/>
    <w:rsid w:val="00B17BA2"/>
    <w:rsid w:val="00B17C7D"/>
    <w:rsid w:val="00B20409"/>
    <w:rsid w:val="00B21DC3"/>
    <w:rsid w:val="00B23F56"/>
    <w:rsid w:val="00B27DA6"/>
    <w:rsid w:val="00B31B28"/>
    <w:rsid w:val="00B31F3B"/>
    <w:rsid w:val="00B35D70"/>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327F"/>
    <w:rsid w:val="00CC50F4"/>
    <w:rsid w:val="00CD1617"/>
    <w:rsid w:val="00CD2966"/>
    <w:rsid w:val="00CD430A"/>
    <w:rsid w:val="00CD489B"/>
    <w:rsid w:val="00CD4C1C"/>
    <w:rsid w:val="00CD4D58"/>
    <w:rsid w:val="00CD5FBA"/>
    <w:rsid w:val="00CD651D"/>
    <w:rsid w:val="00CD7180"/>
    <w:rsid w:val="00CD7422"/>
    <w:rsid w:val="00CE0A18"/>
    <w:rsid w:val="00CE3128"/>
    <w:rsid w:val="00CE4F7D"/>
    <w:rsid w:val="00CE77BA"/>
    <w:rsid w:val="00CF06BB"/>
    <w:rsid w:val="00CF32FF"/>
    <w:rsid w:val="00CF38FB"/>
    <w:rsid w:val="00CF608D"/>
    <w:rsid w:val="00CF664B"/>
    <w:rsid w:val="00D01630"/>
    <w:rsid w:val="00D02782"/>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B36"/>
    <w:rsid w:val="00E80174"/>
    <w:rsid w:val="00E827F3"/>
    <w:rsid w:val="00E83179"/>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9CA"/>
    <w:rsid w:val="00ED42E0"/>
    <w:rsid w:val="00ED559F"/>
    <w:rsid w:val="00EE0332"/>
    <w:rsid w:val="00EE5060"/>
    <w:rsid w:val="00EE66E4"/>
    <w:rsid w:val="00EF009E"/>
    <w:rsid w:val="00EF1E82"/>
    <w:rsid w:val="00EF35F4"/>
    <w:rsid w:val="00EF63C1"/>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DAA"/>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5D796E"/>
    <w:rPr>
      <w:b/>
    </w:rPr>
  </w:style>
  <w:style w:type="paragraph" w:customStyle="1" w:styleId="TAC">
    <w:name w:val="TAC"/>
    <w:basedOn w:val="TAL"/>
    <w:link w:val="TACChar"/>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1889</TotalTime>
  <Pages>452</Pages>
  <Words>155200</Words>
  <Characters>884640</Characters>
  <Application>Microsoft Office Word</Application>
  <DocSecurity>0</DocSecurity>
  <Lines>7372</Lines>
  <Paragraphs>2075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1037765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0575</cp:lastModifiedBy>
  <cp:revision>248</cp:revision>
  <cp:lastPrinted>2019-02-25T14:05:00Z</cp:lastPrinted>
  <dcterms:created xsi:type="dcterms:W3CDTF">2023-04-04T22:41:00Z</dcterms:created>
  <dcterms:modified xsi:type="dcterms:W3CDTF">2024-04-08T12:22:00Z</dcterms:modified>
</cp:coreProperties>
</file>