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pPr>
      <w:r w:rsidRPr="009C5807">
        <w:t>12.2</w:t>
      </w:r>
      <w:r w:rsidRPr="009C5807">
        <w:tab/>
      </w:r>
      <w:r w:rsidRPr="009C5807">
        <w:rPr>
          <w:rFonts w:hint="eastAsia"/>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r w:rsidRPr="009C5807">
        <w:t xml:space="preserve">This clause contains requirements </w:t>
      </w:r>
      <w:r w:rsidRPr="009C5807">
        <w:rPr>
          <w:rFonts w:hint="eastAsia"/>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NR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E-UTRAN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V2X sidelink</w:t>
      </w:r>
      <w:r w:rsidRPr="009C5807">
        <w:rPr>
          <w:lang w:val="en-US"/>
        </w:rPr>
        <w:t xml:space="preserve"> communication is derived from </w:t>
      </w:r>
      <w:r w:rsidRPr="009C5807">
        <w:rPr>
          <w:rFonts w:hint="eastAsia"/>
          <w:lang w:val="en-US"/>
        </w:rPr>
        <w:t>GNSS.</w:t>
      </w:r>
    </w:p>
    <w:p w14:paraId="4A65EE51" w14:textId="77777777" w:rsidR="00A95454" w:rsidRPr="009C5807" w:rsidRDefault="00A95454" w:rsidP="00A95454">
      <w:pPr>
        <w:rPr>
          <w:lang w:val="en-US"/>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7pt;height:15.05pt" o:ole="">
            <v:imagedata r:id="rId8" o:title=""/>
          </v:shape>
          <o:OLEObject Type="Embed" ProgID="Equation.DSMT4" ShapeID="_x0000_i1025" DrawAspect="Content" ObjectID="_1774083175"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35pt;height:15.05pt" o:ole="">
            <v:imagedata r:id="rId10" o:title=""/>
          </v:shape>
          <o:OLEObject Type="Embed" ProgID="Equation.DSMT4" ShapeID="_x0000_i1026" DrawAspect="Content" ObjectID="_1774083176" r:id="rId11"/>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65pt;height:20.65pt" o:ole="">
            <v:imagedata r:id="rId12" o:title=""/>
          </v:shape>
          <o:OLEObject Type="Embed" ProgID="Equation.DSMT4" ShapeID="_x0000_i1027" DrawAspect="Content" ObjectID="_1774083177"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rPr>
      </w:pPr>
      <w:r>
        <w:rPr>
          <w:lang w:val="en-US"/>
        </w:rPr>
        <w:t xml:space="preserve">The requirements in this subclause are applicable when the reference timing used for sidelink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r w:rsidRPr="009C5807">
        <w:rPr>
          <w:lang w:val="en-US"/>
        </w:rPr>
        <w:t xml:space="preserve">The sidelink transmissions takes place </w:t>
      </w:r>
      <w:r w:rsidRPr="009C5807">
        <w:rPr>
          <w:position w:val="-14"/>
        </w:rPr>
        <w:object w:dxaOrig="2140" w:dyaOrig="380" w14:anchorId="1A60F2DC">
          <v:shape id="_x0000_i1028" type="#_x0000_t75" style="width:107.7pt;height:15.05pt" o:ole="">
            <v:imagedata r:id="rId8" o:title=""/>
          </v:shape>
          <o:OLEObject Type="Embed" ProgID="Equation.DSMT4" ShapeID="_x0000_i1028" DrawAspect="Content" ObjectID="_1774083178"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65pt;height:15.05pt" o:ole="">
            <v:imagedata r:id="rId12" o:title=""/>
          </v:shape>
          <o:OLEObject Type="Embed" ProgID="Equation.DSMT4" ShapeID="_x0000_i1029" DrawAspect="Content" ObjectID="_1774083179" r:id="rId15"/>
        </w:object>
      </w:r>
      <w:r w:rsidRPr="009C5807">
        <w:t>=</w:t>
      </w:r>
      <w:r>
        <w:t xml:space="preserve"> </w:t>
      </w:r>
      <w:r w:rsidRPr="009C5807">
        <w:t>0</w:t>
      </w:r>
      <w:r w:rsidRPr="009C5807">
        <w:rPr>
          <w:rFonts w:hint="eastAsia"/>
        </w:rPr>
        <w:t>.</w:t>
      </w:r>
      <w:r>
        <w:rPr>
          <w:rFonts w:hint="eastAsia"/>
        </w:rPr>
        <w:t xml:space="preserve"> </w:t>
      </w:r>
      <w:r w:rsidRPr="00ED1D19">
        <w:t xml:space="preserve">If uplink transmission and sidelink transmission are in the same band, </w:t>
      </w:r>
      <w:r w:rsidRPr="009C5807">
        <w:rPr>
          <w:position w:val="-12"/>
        </w:rPr>
        <w:object w:dxaOrig="800" w:dyaOrig="360" w14:anchorId="1214C196">
          <v:shape id="_x0000_i1030" type="#_x0000_t75" style="width:36.3pt;height:15.05pt" o:ole="">
            <v:imagedata r:id="rId10" o:title=""/>
          </v:shape>
          <o:OLEObject Type="Embed" ProgID="Equation.DSMT4" ShapeID="_x0000_i1030" DrawAspect="Content" ObjectID="_1774083180" r:id="rId16"/>
        </w:object>
      </w:r>
      <w:r>
        <w:t xml:space="preserve"> </w:t>
      </w:r>
      <w:r w:rsidRPr="00ED1D19">
        <w:t xml:space="preserve">is defined in Table 7.1.2-2, otherwise </w:t>
      </w:r>
      <w:r w:rsidRPr="009C5807">
        <w:rPr>
          <w:position w:val="-12"/>
        </w:rPr>
        <w:object w:dxaOrig="800" w:dyaOrig="360" w14:anchorId="415344C0">
          <v:shape id="_x0000_i1031" type="#_x0000_t75" style="width:36.3pt;height:15.05pt" o:ole="">
            <v:imagedata r:id="rId10" o:title=""/>
          </v:shape>
          <o:OLEObject Type="Embed" ProgID="Equation.DSMT4" ShapeID="_x0000_i1031" DrawAspect="Content" ObjectID="_1774083181" r:id="rId17"/>
        </w:object>
      </w:r>
      <w:r w:rsidRPr="00ED1D19">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rPr>
      </w:pPr>
      <w:r w:rsidRPr="009C5807">
        <w:rPr>
          <w:lang w:val="en-US"/>
        </w:rPr>
        <w:t>The requirements in this subclause are applicable when the reference timing used for s</w:t>
      </w:r>
      <w:r w:rsidRPr="009C5807">
        <w:rPr>
          <w:rFonts w:hint="eastAsia"/>
          <w:lang w:val="en-US"/>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17D831C7">
          <v:shape id="_x0000_i1032" type="#_x0000_t75" style="width:107.7pt;height:15.05pt" o:ole="">
            <v:imagedata r:id="rId8" o:title=""/>
          </v:shape>
          <o:OLEObject Type="Embed" ProgID="Equation.DSMT4" ShapeID="_x0000_i1032" DrawAspect="Content" ObjectID="_1774083182"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3pt;height:15.05pt" o:ole="">
            <v:imagedata r:id="rId10" o:title=""/>
          </v:shape>
          <o:OLEObject Type="Embed" ProgID="Equation.DSMT4" ShapeID="_x0000_i1033" DrawAspect="Content" ObjectID="_1774083183" r:id="rId19"/>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65pt;height:20.65pt" o:ole="">
            <v:imagedata r:id="rId12" o:title=""/>
          </v:shape>
          <o:OLEObject Type="Embed" ProgID="Equation.DSMT4" ShapeID="_x0000_i1034" DrawAspect="Content" ObjectID="_1774083184" r:id="rId20"/>
        </w:object>
      </w:r>
      <w:r w:rsidRPr="009C5807">
        <w:t>=0</w:t>
      </w:r>
      <w:r w:rsidRPr="009C5807">
        <w:rPr>
          <w:rFonts w:hint="eastAsia"/>
        </w:rPr>
        <w:t>.</w:t>
      </w:r>
    </w:p>
    <w:p w14:paraId="71A8667C"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 w14:paraId="329453BF" w14:textId="77777777" w:rsidR="00A95454" w:rsidRPr="009C5807" w:rsidRDefault="00A95454" w:rsidP="00A95454">
      <w:pPr>
        <w:pStyle w:val="Heading3"/>
      </w:pPr>
      <w:r w:rsidRPr="009C5807">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rPr>
      </w:pPr>
      <w:r w:rsidRPr="009C5807">
        <w:t>The</w:t>
      </w:r>
      <w:r w:rsidRPr="009C5807">
        <w:rPr>
          <w:lang w:val="en-US"/>
        </w:rPr>
        <w:t xml:space="preserve"> requirements in this subclause are applicable when the reference timing used for </w:t>
      </w:r>
      <w:r w:rsidRPr="009C5807">
        <w:rPr>
          <w:rFonts w:hint="eastAsia"/>
          <w:lang w:val="en-US"/>
        </w:rPr>
        <w:t>deriving sidelink</w:t>
      </w:r>
      <w:r w:rsidRPr="009C5807">
        <w:rPr>
          <w:lang w:val="en-US"/>
        </w:rPr>
        <w:t xml:space="preserve"> transmission is from </w:t>
      </w:r>
      <w:r w:rsidRPr="009C5807">
        <w:rPr>
          <w:rFonts w:hint="eastAsia"/>
          <w:lang w:val="en-US"/>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r w:rsidRPr="009C5807">
        <w:rPr>
          <w:lang w:val="en-US"/>
        </w:rPr>
        <w:lastRenderedPageBreak/>
        <w:t xml:space="preserve">The sidelink transmissions takes place </w:t>
      </w:r>
      <w:r w:rsidRPr="009C5807">
        <w:rPr>
          <w:position w:val="-14"/>
        </w:rPr>
        <w:object w:dxaOrig="2140" w:dyaOrig="380" w14:anchorId="6EBB4D2F">
          <v:shape id="_x0000_i1035" type="#_x0000_t75" style="width:107.7pt;height:15.05pt" o:ole="">
            <v:imagedata r:id="rId8" o:title=""/>
          </v:shape>
          <o:OLEObject Type="Embed" ProgID="Equation.DSMT4" ShapeID="_x0000_i1035" DrawAspect="Content" ObjectID="_1774083185"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rPr>
        <w:t xml:space="preserve">SyncRef </w:t>
      </w:r>
      <w:r w:rsidRPr="009C5807">
        <w:rPr>
          <w:lang w:val="en-US"/>
        </w:rPr>
        <w:t>UE</w:t>
      </w:r>
      <w:r w:rsidRPr="009C5807">
        <w:t>, wher</w:t>
      </w:r>
      <w:r w:rsidRPr="009C5807">
        <w:rPr>
          <w:rFonts w:hint="eastAsia"/>
        </w:rPr>
        <w:t>e</w:t>
      </w:r>
      <w:r w:rsidRPr="009C5807">
        <w:rPr>
          <w:rFonts w:hint="eastAsia"/>
          <w:lang w:val="en-US"/>
        </w:rPr>
        <w:t xml:space="preserve"> </w:t>
      </w:r>
      <w:r w:rsidRPr="009C5807">
        <w:rPr>
          <w:position w:val="-12"/>
        </w:rPr>
        <w:object w:dxaOrig="800" w:dyaOrig="360" w14:anchorId="228D016E">
          <v:shape id="_x0000_i1036" type="#_x0000_t75" style="width:36.3pt;height:15.05pt" o:ole="">
            <v:imagedata r:id="rId10" o:title=""/>
          </v:shape>
          <o:OLEObject Type="Embed" ProgID="Equation.DSMT4" ShapeID="_x0000_i1036" DrawAspect="Content" ObjectID="_1774083186" r:id="rId22"/>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65pt;height:20.65pt" o:ole="">
            <v:imagedata r:id="rId12" o:title=""/>
          </v:shape>
          <o:OLEObject Type="Embed" ProgID="Equation.DSMT4" ShapeID="_x0000_i1037" DrawAspect="Content" ObjectID="_1774083187" r:id="rId23"/>
        </w:object>
      </w:r>
      <w:r w:rsidRPr="009C5807">
        <w:t>=0</w:t>
      </w:r>
      <w:r w:rsidRPr="009C5807">
        <w:rPr>
          <w:rFonts w:hint="eastAsia"/>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EC4B85"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rPr>
            </w:pPr>
            <w:r>
              <w:rPr>
                <w:rFonts w:cs="Arial" w:hint="eastAsia"/>
                <w:color w:val="000000"/>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r w:rsidRPr="009C5807">
        <w:rPr>
          <w:rFonts w:hint="eastAsia"/>
        </w:rPr>
        <w:t xml:space="preserve">The requirements defined in </w:t>
      </w:r>
      <w:r w:rsidR="00310138" w:rsidRPr="009C5807">
        <w:t>this clause</w:t>
      </w:r>
      <w:r w:rsidRPr="009C5807">
        <w:rPr>
          <w:rFonts w:hint="eastAsia"/>
        </w:rPr>
        <w:t xml:space="preserve"> do</w:t>
      </w:r>
      <w:r w:rsidRPr="009C5807">
        <w:t xml:space="preserve"> </w:t>
      </w:r>
      <w:r w:rsidRPr="009C5807">
        <w:rPr>
          <w:rFonts w:hint="eastAsia"/>
        </w:rPr>
        <w:t>n</w:t>
      </w:r>
      <w:r w:rsidRPr="009C5807">
        <w:t>o</w:t>
      </w:r>
      <w:r w:rsidRPr="009C5807">
        <w:rPr>
          <w:rFonts w:hint="eastAsia"/>
        </w:rPr>
        <w:t xml:space="preserve">t apply to the </w:t>
      </w:r>
      <w:r w:rsidRPr="009C5807">
        <w:t>UEs that do not support transmission and reception of SLSS</w:t>
      </w:r>
      <w:r w:rsidRPr="009C5807">
        <w:rPr>
          <w:rFonts w:hint="eastAsia"/>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rPr>
        <w:t xml:space="preserve">When GNSS </w:t>
      </w:r>
      <w:r w:rsidRPr="009C5807">
        <w:t>synchronization reference source</w:t>
      </w:r>
      <w:r w:rsidRPr="009C5807">
        <w:rPr>
          <w:rFonts w:hint="eastAsia"/>
        </w:rPr>
        <w:t xml:space="preserve"> is configured as the highest priority and</w:t>
      </w:r>
    </w:p>
    <w:p w14:paraId="78497E07" w14:textId="77777777" w:rsidR="003F336F" w:rsidRPr="009C5807" w:rsidRDefault="003F336F" w:rsidP="003F336F">
      <w:pPr>
        <w:pStyle w:val="B10"/>
      </w:pPr>
      <w:r w:rsidRPr="009C5807">
        <w:t>-</w:t>
      </w:r>
      <w:r w:rsidRPr="009C5807">
        <w:tab/>
        <w:t>UE is synchronized to GNSS directly,</w:t>
      </w:r>
    </w:p>
    <w:p w14:paraId="3674C5DC" w14:textId="77777777" w:rsidR="003F336F" w:rsidRPr="009C5807" w:rsidRDefault="003F336F" w:rsidP="003F336F">
      <w:pPr>
        <w:pStyle w:val="B20"/>
      </w:pPr>
      <w:r w:rsidRPr="009C5807">
        <w:t>-</w:t>
      </w:r>
      <w:r w:rsidRPr="009C5807">
        <w:tab/>
        <w:t>UE shall not drop any V2X SLSS and data transmission for the purpose of selection/reselection to the SyncRef UE.</w:t>
      </w:r>
    </w:p>
    <w:p w14:paraId="38D75161" w14:textId="77777777" w:rsidR="003F336F" w:rsidRPr="009C5807" w:rsidRDefault="003F336F" w:rsidP="003F336F">
      <w:pPr>
        <w:pStyle w:val="B10"/>
      </w:pPr>
      <w:r w:rsidRPr="009C5807">
        <w:t>-</w:t>
      </w:r>
      <w:r w:rsidRPr="009C5807">
        <w:tab/>
        <w:t>UE is synchronized to a SyncRef UE that is synchronized to GNSS directly or in-directly,</w:t>
      </w:r>
    </w:p>
    <w:p w14:paraId="5865F862" w14:textId="5771649D" w:rsidR="00310138" w:rsidRPr="009C5807" w:rsidRDefault="00C22CFD" w:rsidP="00310138">
      <w:pPr>
        <w:pStyle w:val="B20"/>
      </w:pPr>
      <w:r w:rsidRPr="009C5807">
        <w:t>-</w:t>
      </w:r>
      <w:r w:rsidRPr="009C5807">
        <w:tab/>
        <w:t>UE shall not drop any V2X data transmission for the purpose of selection/reselection to the SyncRef UE. 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1.6 seconds at </w:t>
      </w:r>
      <w:r>
        <w:t>S-SSB</w:t>
      </w:r>
      <w:r w:rsidRPr="009C5807">
        <w:t xml:space="preserve"> </w:t>
      </w:r>
      <w:r w:rsidRPr="009C5807">
        <w:rPr>
          <w:lang w:val="en-US"/>
        </w:rPr>
        <w:t>Ê</w:t>
      </w:r>
      <w:r w:rsidRPr="009C5807">
        <w:t>s/Iot ≥ 0 dB, provided that the UE is allowed to drop a maximum of 30% of its SLSS transmissions during T</w:t>
      </w:r>
      <w:r w:rsidRPr="009C5807">
        <w:rPr>
          <w:vertAlign w:val="subscript"/>
        </w:rPr>
        <w:t>detect,SyncRef UE_V2X</w:t>
      </w:r>
      <w:r w:rsidRPr="009C5807">
        <w:t xml:space="preserve"> for the purpose of selection / reselection to the SyncRef UE.</w:t>
      </w:r>
    </w:p>
    <w:p w14:paraId="2D9F59A4" w14:textId="77777777" w:rsidR="009E6A2E" w:rsidRDefault="009E6A2E" w:rsidP="009E6A2E">
      <w:pPr>
        <w:pStyle w:val="B10"/>
      </w:pPr>
      <w:r w:rsidRPr="009C5807">
        <w:t>-</w:t>
      </w:r>
      <w:r w:rsidRPr="009C5807">
        <w:tab/>
        <w:t>in other case</w:t>
      </w:r>
    </w:p>
    <w:p w14:paraId="553EBFB8" w14:textId="77777777" w:rsidR="009E6A2E" w:rsidRPr="005D1397" w:rsidRDefault="009E6A2E" w:rsidP="00C0494E">
      <w:pPr>
        <w:pStyle w:val="B10"/>
      </w:pPr>
      <w:r w:rsidRPr="009C5807">
        <w:t>-</w:t>
      </w:r>
      <w:r w:rsidRPr="009C5807">
        <w:tab/>
      </w:r>
      <w:r>
        <w:t>When UE is in non-SL-DRX</w:t>
      </w:r>
    </w:p>
    <w:p w14:paraId="634DD932" w14:textId="5C075E70" w:rsidR="009E6A2E" w:rsidRPr="009C5807" w:rsidRDefault="00C22CFD" w:rsidP="009E6A2E">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w:t>
      </w:r>
      <w:r>
        <w:t>S-SSB</w:t>
      </w:r>
      <w:r w:rsidRPr="009C5807">
        <w:t xml:space="preserve"> </w:t>
      </w:r>
      <w:r w:rsidRPr="009C5807">
        <w:rPr>
          <w:lang w:val="en-US"/>
        </w:rPr>
        <w:t>Ê</w:t>
      </w:r>
      <w:r w:rsidRPr="009C5807">
        <w:t>s/Iot ≥ 0 dB, provided that the UE is allowed to drop a maximum of 6 % of its V2X data and SLSS transmissions during T</w:t>
      </w:r>
      <w:r w:rsidRPr="009C5807">
        <w:rPr>
          <w:vertAlign w:val="subscript"/>
        </w:rPr>
        <w:t>detect,SyncRef UE_V2X</w:t>
      </w:r>
      <w:r w:rsidRPr="009C5807">
        <w:t xml:space="preserve"> for the purpose of selection / reselection to the SyncRef UE.</w:t>
      </w:r>
    </w:p>
    <w:p w14:paraId="3C924DD2" w14:textId="77777777" w:rsidR="009E6A2E" w:rsidRDefault="009E6A2E" w:rsidP="009E6A2E">
      <w:pPr>
        <w:pStyle w:val="B2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53C05864" w14:textId="77777777" w:rsidR="009E6A2E" w:rsidRDefault="009E6A2E" w:rsidP="00C0494E">
      <w:pPr>
        <w:pStyle w:val="B10"/>
      </w:pPr>
      <w:r w:rsidRPr="009C5807">
        <w:t>-</w:t>
      </w:r>
      <w:r w:rsidRPr="009C5807">
        <w:tab/>
      </w:r>
      <w:r>
        <w:t>When UE is in SL-DRX</w:t>
      </w:r>
    </w:p>
    <w:p w14:paraId="150BCBC6" w14:textId="5A2EF900" w:rsidR="009E6A2E" w:rsidRDefault="00C22CFD" w:rsidP="009E6A2E">
      <w:pPr>
        <w:pStyle w:val="B20"/>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seconds at </w:t>
      </w:r>
      <w: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pPr>
      <w:r>
        <w:t>-</w:t>
      </w:r>
      <w:r w:rsidR="006D43E3"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4600A060" w14:textId="20BD647A" w:rsidR="00D76BDB" w:rsidRDefault="00D76BDB" w:rsidP="00D76BDB">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060D3F5" w14:textId="32BB4600" w:rsidR="009E6A2E" w:rsidRDefault="006D43E3" w:rsidP="006D43E3">
      <w:pPr>
        <w:pStyle w:val="B20"/>
      </w:pPr>
      <w:r>
        <w:t>-</w:t>
      </w:r>
      <w:r>
        <w:tab/>
      </w:r>
      <w:r w:rsidR="009E6A2E" w:rsidRPr="003D137F">
        <w:t>SS-RSRP</w:t>
      </w:r>
      <w:r w:rsidR="009E6A2E">
        <w:t xml:space="preserve"> is larger than </w:t>
      </w:r>
      <w:r w:rsidR="009E6A2E" w:rsidRPr="00BE05B9">
        <w:rPr>
          <w:i/>
          <w:iCs/>
        </w:rPr>
        <w:t>syncTxThreshOoC</w:t>
      </w:r>
      <w:r w:rsidR="009E6A2E">
        <w:t>.</w:t>
      </w:r>
    </w:p>
    <w:p w14:paraId="05DDB5E5" w14:textId="77777777" w:rsidR="009E6A2E" w:rsidRPr="009C5807" w:rsidRDefault="009E6A2E" w:rsidP="009E6A2E">
      <w:pPr>
        <w:rPr>
          <w:rFonts w:eastAsia="Malgun Gothic"/>
        </w:rPr>
      </w:pPr>
      <w:r w:rsidRPr="009C5807">
        <w:t>When serving cell/PCell</w:t>
      </w:r>
      <w:r w:rsidRPr="009C5807" w:rsidDel="00EC14FF">
        <w:t xml:space="preserve"> </w:t>
      </w:r>
      <w:r w:rsidRPr="009C5807">
        <w:t>synchronization reference source is configured as the highest priority,</w:t>
      </w:r>
    </w:p>
    <w:p w14:paraId="2597D70D" w14:textId="77777777" w:rsidR="009E6A2E" w:rsidRPr="005D1397" w:rsidRDefault="009E6A2E" w:rsidP="00C0494E">
      <w:pPr>
        <w:pStyle w:val="B10"/>
      </w:pPr>
      <w:r w:rsidRPr="009C5807">
        <w:lastRenderedPageBreak/>
        <w:t>-</w:t>
      </w:r>
      <w:r w:rsidRPr="009C5807">
        <w:tab/>
      </w:r>
      <w: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pPr>
      <w:r w:rsidRPr="009C5807">
        <w:t>-</w:t>
      </w:r>
      <w:r w:rsidRPr="009C5807">
        <w:tab/>
      </w:r>
      <w:r>
        <w:t>When UE is in SL-DRX</w:t>
      </w:r>
    </w:p>
    <w:p w14:paraId="7667A9E8" w14:textId="77777777" w:rsidR="009E6A2E" w:rsidRDefault="009E6A2E" w:rsidP="00C0494E">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 ≥ 0 dB, provided that the UE is allowed to drop its V2X data and SLSS transmissions </w:t>
      </w:r>
      <w:r w:rsidRPr="00D45F7F">
        <w:t>at most in an aggregated window of 480ms</w:t>
      </w:r>
      <w:r>
        <w:t xml:space="preserve"> </w:t>
      </w:r>
      <w:r w:rsidRPr="009C5807">
        <w:t>during T</w:t>
      </w:r>
      <w:r w:rsidRPr="009C5807">
        <w:rPr>
          <w:vertAlign w:val="subscript"/>
        </w:rPr>
        <w:t>detect,SyncRef UE_V2X</w:t>
      </w:r>
      <w:r w:rsidRPr="009C5807">
        <w:t xml:space="preserve"> for the purpose of selection / reselection to the SyncRef UE</w:t>
      </w:r>
      <w:r>
        <w:t>.</w:t>
      </w:r>
    </w:p>
    <w:p w14:paraId="01EE2A9D" w14:textId="1261D4C7" w:rsidR="009E6A2E" w:rsidRDefault="009E6A2E" w:rsidP="00C0494E">
      <w:pPr>
        <w:pStyle w:val="B20"/>
      </w:pPr>
      <w:r>
        <w:t>-</w:t>
      </w:r>
      <w:r w:rsidR="00CD075F"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24DB231B" w14:textId="5DE8E789" w:rsidR="00D76BDB" w:rsidRDefault="00D76BDB" w:rsidP="00D76BDB">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41D9F57" w14:textId="3FFF0713" w:rsidR="009E6A2E" w:rsidRDefault="00266154" w:rsidP="00C0494E">
      <w:pPr>
        <w:pStyle w:val="B20"/>
      </w:pPr>
      <w:r>
        <w:t>-</w:t>
      </w:r>
      <w:r w:rsidR="009E6A2E">
        <w:tab/>
      </w:r>
      <w:r w:rsidR="009E6A2E" w:rsidRPr="003D137F">
        <w:t>SS-RSRP</w:t>
      </w:r>
      <w:r w:rsidR="009E6A2E">
        <w:t xml:space="preserve"> is larger than </w:t>
      </w:r>
      <w:r w:rsidR="009E6A2E" w:rsidRPr="00BE05B9">
        <w:rPr>
          <w:i/>
          <w:iCs/>
        </w:rPr>
        <w:t>syncTxThreshOoC</w:t>
      </w:r>
      <w:r w:rsidR="009E6A2E">
        <w:t>.</w:t>
      </w:r>
    </w:p>
    <w:p w14:paraId="016CC82C" w14:textId="171E5F87" w:rsidR="009E6A2E" w:rsidRDefault="009E6A2E" w:rsidP="009E6A2E">
      <w:r w:rsidRPr="009C5807">
        <w:t xml:space="preserve">UE shall be capable of performing PSBCH-RSRP measurements for 3 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pPr>
            <w:r>
              <w:rPr>
                <w:rFonts w:hint="eastAsia"/>
              </w:rPr>
              <w:t>N</w:t>
            </w:r>
            <w:r>
              <w:t>ote 1:</w:t>
            </w:r>
            <w:r w:rsidR="00266154" w:rsidRPr="009C5807">
              <w:tab/>
            </w:r>
            <w:r w:rsidRPr="003855C5">
              <w:t xml:space="preserve">If multiple SL-DRX cycles are configured, the </w:t>
            </w:r>
            <w:r>
              <w:t>SL-DRX</w:t>
            </w:r>
            <w:r w:rsidRPr="003855C5">
              <w:t xml:space="preserve"> cycle is the shortest one</w:t>
            </w:r>
            <w:r>
              <w:t>.</w:t>
            </w:r>
          </w:p>
        </w:tc>
      </w:tr>
    </w:tbl>
    <w:p w14:paraId="0D94AE77" w14:textId="77777777" w:rsidR="009E6A2E" w:rsidRPr="003B5C00" w:rsidRDefault="009E6A2E" w:rsidP="009E6A2E"/>
    <w:p w14:paraId="1BF5D350" w14:textId="77777777" w:rsidR="009E6A2E" w:rsidRDefault="009E6A2E" w:rsidP="009E6A2E">
      <w:pPr>
        <w:rPr>
          <w:noProof/>
        </w:rPr>
      </w:pPr>
      <w:r w:rsidRPr="009C5807">
        <w:t xml:space="preserve">When UE is synchronized to GNSS directly, </w:t>
      </w:r>
      <w:r w:rsidRPr="009C580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9C5807">
        <w:t xml:space="preserve"> directly</w:t>
      </w:r>
      <w:r w:rsidRPr="009C5807">
        <w:rPr>
          <w:lang w:val="en-US"/>
        </w:rPr>
        <w:t xml:space="preserve"> during the evaluation of</w:t>
      </w:r>
      <w:r w:rsidRPr="009C5807">
        <w:rPr>
          <w:noProof/>
        </w:rPr>
        <w:t xml:space="preserve"> GNSS synchronization source reliability.</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r w:rsidRPr="009C5807">
        <w:t xml:space="preserve">This </w:t>
      </w:r>
      <w:r w:rsidR="0063092D">
        <w:t>clause</w:t>
      </w:r>
      <w:r w:rsidRPr="009C5807">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r w:rsidRPr="009C5807">
        <w:t>The UE physical layer shall be capable of performing the L</w:t>
      </w:r>
      <w:r w:rsidRPr="009C5807">
        <w:rPr>
          <w:rFonts w:hint="eastAsia"/>
        </w:rPr>
        <w:t>1</w:t>
      </w:r>
      <w:r w:rsidRPr="009C5807">
        <w:t xml:space="preserve"> SL</w:t>
      </w:r>
      <w:r w:rsidRPr="009C5807">
        <w:rPr>
          <w:rFonts w:hint="eastAsia"/>
        </w:rPr>
        <w:t>-RSRP</w:t>
      </w:r>
      <w:r w:rsidRPr="009C5807">
        <w:t xml:space="preserve"> measurements on </w:t>
      </w:r>
      <w:r w:rsidRPr="009C5807">
        <w:rPr>
          <w:rFonts w:hint="eastAsia"/>
        </w:rPr>
        <w:t xml:space="preserve">the </w:t>
      </w:r>
      <w:r w:rsidRPr="009C5807">
        <w:t>carrier operating</w:t>
      </w:r>
      <w:r w:rsidRPr="009C5807">
        <w:rPr>
          <w:rFonts w:hint="eastAsia"/>
        </w:rPr>
        <w:t xml:space="preserve"> V2X sidelink communication</w:t>
      </w:r>
      <w:r w:rsidRPr="009C5807">
        <w:t xml:space="preserve"> </w:t>
      </w:r>
      <w:r w:rsidRPr="009C5807">
        <w:rPr>
          <w:rFonts w:hint="eastAsia"/>
        </w:rPr>
        <w:t>for determining the subset of resources</w:t>
      </w:r>
      <w:r w:rsidRPr="009C5807">
        <w:t xml:space="preserve"> to be excluded</w:t>
      </w:r>
      <w:r w:rsidRPr="009C5807">
        <w:rPr>
          <w:rFonts w:hint="eastAsia"/>
        </w:rPr>
        <w:t xml:space="preserve"> in </w:t>
      </w:r>
      <w:r w:rsidRPr="009C5807">
        <w:t xml:space="preserve">PSSCH </w:t>
      </w:r>
      <w:r w:rsidRPr="009C5807">
        <w:rPr>
          <w:rFonts w:hint="eastAsia"/>
        </w:rPr>
        <w:t xml:space="preserve">resource selection in sidelink </w:t>
      </w:r>
      <w:r w:rsidRPr="009C5807">
        <w:rPr>
          <w:rFonts w:hint="eastAsia"/>
        </w:rPr>
        <w:lastRenderedPageBreak/>
        <w:t xml:space="preserve">transmission mode </w:t>
      </w:r>
      <w:r w:rsidRPr="009C5807">
        <w:t>2</w:t>
      </w:r>
      <w:r w:rsidRPr="009C5807">
        <w:rPr>
          <w:rFonts w:hint="eastAsia"/>
        </w:rPr>
        <w:t xml:space="preserve">. </w:t>
      </w:r>
      <w:r w:rsidR="009A42AF" w:rsidRPr="009C5807">
        <w:t>T</w:t>
      </w:r>
      <w:r w:rsidR="009A42AF" w:rsidRPr="009C5807">
        <w:rPr>
          <w:rFonts w:hint="eastAsia"/>
        </w:rPr>
        <w:t xml:space="preserve">he </w:t>
      </w:r>
      <w:r w:rsidR="009A42AF" w:rsidRPr="009C5807">
        <w:t>L</w:t>
      </w:r>
      <w:r w:rsidR="009A42AF" w:rsidRPr="009C5807">
        <w:rPr>
          <w:rFonts w:hint="eastAsia"/>
        </w:rPr>
        <w:t>1</w:t>
      </w:r>
      <w:r w:rsidR="009A42AF" w:rsidRPr="009C5807">
        <w:t xml:space="preserve"> SL</w:t>
      </w:r>
      <w:r w:rsidR="009A42AF" w:rsidRPr="009C5807">
        <w:rPr>
          <w:rFonts w:hint="eastAsia"/>
        </w:rPr>
        <w:t>-RSRP</w:t>
      </w:r>
      <w:r w:rsidR="009A42AF" w:rsidRPr="009C5807">
        <w:t xml:space="preserve"> </w:t>
      </w:r>
      <w:r w:rsidR="009A42AF" w:rsidRPr="009C5807">
        <w:rPr>
          <w:rFonts w:hint="eastAsia"/>
        </w:rPr>
        <w:t xml:space="preserve">measurement period corresponds to </w:t>
      </w:r>
      <w:r w:rsidR="009A42AF">
        <w:t>one slot</w:t>
      </w:r>
      <w:r w:rsidR="009A42AF" w:rsidRPr="009C5807">
        <w:rPr>
          <w:rFonts w:hint="eastAsia"/>
        </w:rPr>
        <w:t xml:space="preserve"> and the measurement shall meet the </w:t>
      </w:r>
      <w:r w:rsidR="009A42AF" w:rsidRPr="009C5807">
        <w:t>L1 SL</w:t>
      </w:r>
      <w:r w:rsidR="009A42AF" w:rsidRPr="009C5807">
        <w:rPr>
          <w:rFonts w:hint="eastAsia"/>
        </w:rPr>
        <w:t xml:space="preserve">-RSRP measurement accuracy requirement in </w:t>
      </w:r>
      <w:r w:rsidR="0063092D">
        <w:rPr>
          <w:rFonts w:hint="eastAsia"/>
        </w:rPr>
        <w:t>Clause</w:t>
      </w:r>
      <w:r w:rsidR="009A42AF" w:rsidRPr="009C5807">
        <w:rPr>
          <w:rFonts w:hint="eastAsia"/>
        </w:rPr>
        <w:t xml:space="preserve"> </w:t>
      </w:r>
      <w:r w:rsidR="009A42AF">
        <w:t>10</w:t>
      </w:r>
      <w:r w:rsidR="009A42AF" w:rsidRPr="009C5807">
        <w:t>.</w:t>
      </w:r>
      <w:r w:rsidR="009A42AF">
        <w:t xml:space="preserve"> </w:t>
      </w:r>
      <w:r w:rsidR="009A42AF" w:rsidRPr="009705B0">
        <w:t>After resource (re-)selection procedure, re-evaluat</w:t>
      </w:r>
      <w:r w:rsidR="009A42AF">
        <w:t>ion</w:t>
      </w:r>
      <w:r w:rsidR="009A42AF" w:rsidRPr="009705B0">
        <w:t xml:space="preserve"> is performed on the reserved resources by L1 SL-RSRP measurements before transmission of SCI with reservation when the conditions specified in TS 38.214[26] are satisfied</w:t>
      </w:r>
      <w:r w:rsidR="009A42AF">
        <w:t>.</w:t>
      </w:r>
    </w:p>
    <w:p w14:paraId="4BA37808" w14:textId="26215CCE" w:rsidR="004E2A7E" w:rsidRDefault="004E2A7E" w:rsidP="004E2A7E">
      <w:r w:rsidRPr="009C5807">
        <w:t xml:space="preserve">When the pre-emption mechanism is enabled for the resource pool that UE is monitoring and selecting resource from, after UE selects from the resource not excluded based on L1 SL-RSRP measurement procedure, </w:t>
      </w:r>
      <w:r w:rsidR="009A42AF" w:rsidRPr="009C5807">
        <w:t xml:space="preserve">the UE shall be capable of triggering reselection of already signalled resource(s) as a resource reservation when the conditions specified in </w:t>
      </w:r>
      <w:r w:rsidR="009A42AF">
        <w:t>TS38.214</w:t>
      </w:r>
      <w:r w:rsidR="009A42AF" w:rsidRPr="009C5807">
        <w:t>[</w:t>
      </w:r>
      <w:r w:rsidR="009A42AF">
        <w:t>26</w:t>
      </w:r>
      <w:r w:rsidR="009A42AF" w:rsidRPr="009C5807">
        <w:t>] are satisfied</w:t>
      </w:r>
      <w:r w:rsidR="009A42AF">
        <w:t>.</w:t>
      </w:r>
    </w:p>
    <w:p w14:paraId="2A1A2DAE" w14:textId="1DBB3DA3" w:rsidR="00A53DB8" w:rsidRDefault="00DE13CA" w:rsidP="00A53DB8">
      <w:r>
        <w:t>When partial sensing mechanism is enabled for the resource pool that UE is monitoring and selecting resource from, the UE shall be capable of performing the L1 SL-RSRP measurements on the sensing periods specified in TS38.214[26]. When S</w:t>
      </w:r>
      <w:r>
        <w:rPr>
          <w:rFonts w:hint="eastAsia"/>
        </w:rPr>
        <w:t>L</w:t>
      </w:r>
      <w:r>
        <w:t>-DRX is enabled, the UE shall be capable of performing the L1 SL-RSRP measurements and select resource during SL-DRX active time as specified in TS38.214[26].</w:t>
      </w:r>
    </w:p>
    <w:p w14:paraId="68F214F0" w14:textId="77777777" w:rsidR="00A53DB8" w:rsidRPr="009C5807" w:rsidRDefault="00A53DB8" w:rsidP="004E2A7E"/>
    <w:p w14:paraId="1BBD3754" w14:textId="77777777" w:rsidR="003F336F" w:rsidRPr="009C5807" w:rsidRDefault="003F336F" w:rsidP="003F336F">
      <w:pPr>
        <w:pStyle w:val="Heading2"/>
      </w:pPr>
      <w:r w:rsidRPr="009C5807">
        <w:rPr>
          <w:rFonts w:hint="eastAsia"/>
        </w:rPr>
        <w:t>1</w:t>
      </w:r>
      <w:r w:rsidRPr="009C5807">
        <w:t>2.</w:t>
      </w:r>
      <w:r w:rsidRPr="009C5807">
        <w:rPr>
          <w:rFonts w:hint="eastAsia"/>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r w:rsidRPr="009C5807">
        <w:t xml:space="preserve">This </w:t>
      </w:r>
      <w:r w:rsidR="00A750BE">
        <w:rPr>
          <w:rFonts w:hint="eastAsia"/>
        </w:rPr>
        <w:t>clause</w:t>
      </w:r>
      <w:r w:rsidRPr="009C5807">
        <w:t xml:space="preserve"> contains the requirements related to the interruptions on the </w:t>
      </w:r>
      <w:r w:rsidRPr="009C5807">
        <w:rPr>
          <w:rFonts w:hint="eastAsia"/>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rPr>
        <w:t>gNodeB</w:t>
      </w:r>
      <w:r w:rsidRPr="009C5807">
        <w:t xml:space="preserve"> using IE</w:t>
      </w:r>
      <w:r w:rsidRPr="009C5807">
        <w:rPr>
          <w:rFonts w:hint="eastAsia"/>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r w:rsidRPr="009C5807">
        <w:t xml:space="preserve">The UE is allowed an interruption of up to </w:t>
      </w:r>
      <w:r w:rsidRPr="009C5807">
        <w:rPr>
          <w:rFonts w:hint="eastAsia"/>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rPr>
        <w:t xml:space="preserve"> </w:t>
      </w:r>
      <w: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rPr>
        <w:t>PCell</w:t>
      </w:r>
      <w: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pPr>
            <w:r w:rsidRPr="009C5807">
              <w:t>Interruption length</w:t>
            </w:r>
          </w:p>
          <w:p w14:paraId="1094E991" w14:textId="77777777" w:rsidR="00447627" w:rsidRPr="009C5807" w:rsidRDefault="00447627" w:rsidP="00824925">
            <w:pPr>
              <w:pStyle w:val="TAH"/>
            </w:pPr>
            <w:r w:rsidRPr="009C5807">
              <w:rPr>
                <w:rFonts w:hint="eastAsia"/>
              </w:rPr>
              <w:t>(number of</w:t>
            </w:r>
            <w:r w:rsidRPr="009C5807">
              <w:t xml:space="preserve"> slot</w:t>
            </w:r>
            <w:r w:rsidRPr="009C5807">
              <w:rPr>
                <w:rFonts w:hint="eastAsia"/>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r w:rsidRPr="009C5807">
        <w:t xml:space="preserve">This </w:t>
      </w:r>
      <w:r w:rsidR="00A750BE">
        <w:rPr>
          <w:rFonts w:hint="eastAsia"/>
        </w:rPr>
        <w:t>clause</w:t>
      </w:r>
      <w:r w:rsidRPr="009C5807">
        <w:t xml:space="preserve"> contains the requirements related to the interruptions on</w:t>
      </w:r>
      <w:r w:rsidRPr="009C5807">
        <w:rPr>
          <w:rFonts w:hint="eastAsia"/>
        </w:rPr>
        <w:t xml:space="preserve"> the V2X </w:t>
      </w:r>
      <w:r w:rsidRPr="009C5807">
        <w:t>sidelink communication</w:t>
      </w:r>
      <w:r w:rsidRPr="009C5807">
        <w:rPr>
          <w:rFonts w:hint="eastAsia"/>
        </w:rPr>
        <w:t xml:space="preserve"> due to </w:t>
      </w:r>
      <w:r w:rsidRPr="009C5807">
        <w:rPr>
          <w:rFonts w:cs="v4.2.0"/>
        </w:rPr>
        <w:t>synchronization source</w:t>
      </w:r>
      <w:r w:rsidRPr="009C5807">
        <w:rPr>
          <w:rFonts w:cs="v4.2.0" w:hint="eastAsia"/>
        </w:rPr>
        <w:t xml:space="preserve"> change</w:t>
      </w:r>
      <w:r w:rsidRPr="009C5807">
        <w:t>.</w:t>
      </w:r>
    </w:p>
    <w:p w14:paraId="2B5A1CA3" w14:textId="505BF89B" w:rsidR="009B7800" w:rsidRPr="00A64E0A" w:rsidRDefault="009B7800" w:rsidP="009B7800">
      <w:pPr>
        <w:rPr>
          <w:rFonts w:eastAsia="PMingLiU" w:cs="v4.2.0"/>
        </w:rPr>
      </w:pPr>
      <w:r w:rsidRPr="00A64E0A">
        <w:rPr>
          <w:rFonts w:eastAsia="PMingLiU" w:cs="v4.2.0" w:hint="eastAsia"/>
        </w:rPr>
        <w:t>For NR V2X  UE</w:t>
      </w:r>
      <w:r>
        <w:rPr>
          <w:rFonts w:eastAsia="PMingLiU" w:cs="v4.2.0"/>
        </w:rPr>
        <w:t xml:space="preserve"> not supporting </w:t>
      </w:r>
      <w:bookmarkStart w:id="3" w:name="_Hlk54004035"/>
      <w:r>
        <w:rPr>
          <w:rFonts w:eastAsia="PMingLiU" w:cs="v4.2.0"/>
        </w:rPr>
        <w:t>gNB/eNB as synchronization reference source</w:t>
      </w:r>
      <w:bookmarkEnd w:id="3"/>
      <w:r w:rsidRPr="00A64E0A">
        <w:rPr>
          <w:rFonts w:eastAsia="PMingLiU" w:cs="v4.2.0" w:hint="eastAsia"/>
        </w:rPr>
        <w:t xml:space="preserve">, </w:t>
      </w:r>
      <w:r w:rsidRPr="009C5807">
        <w:rPr>
          <w:rFonts w:cs="v4.2.0"/>
        </w:rPr>
        <w:t xml:space="preserve">UE is allowed to drop </w:t>
      </w:r>
      <w:r>
        <w:rPr>
          <w:rFonts w:cs="v4.2.0"/>
        </w:rPr>
        <w:t xml:space="preserve">LTE and NR </w:t>
      </w:r>
      <w:r w:rsidRPr="009C5807">
        <w:rPr>
          <w:rFonts w:cs="v4.2.0"/>
        </w:rPr>
        <w:t>V2</w:t>
      </w:r>
      <w:r w:rsidRPr="00A64E0A">
        <w:rPr>
          <w:rFonts w:eastAsia="PMingLiU" w:cs="v4.2.0" w:hint="eastAsia"/>
        </w:rPr>
        <w:t>X</w:t>
      </w:r>
      <w:r w:rsidRPr="009C5807">
        <w:rPr>
          <w:rFonts w:cs="v4.2.0"/>
        </w:rPr>
        <w:t xml:space="preserve"> SL </w:t>
      </w:r>
      <w:r w:rsidRPr="00A64E0A">
        <w:rPr>
          <w:rFonts w:eastAsia="PMingLiU" w:cs="v4.2.0" w:hint="eastAsia"/>
        </w:rPr>
        <w:t>transmission or reception</w:t>
      </w:r>
      <w:r w:rsidRPr="009C5807">
        <w:rPr>
          <w:rFonts w:cs="v4.2.0"/>
        </w:rPr>
        <w:t xml:space="preserve"> for up to 1</w:t>
      </w:r>
      <w:r w:rsidRPr="00A64E0A">
        <w:rPr>
          <w:rFonts w:eastAsia="PMingLiU" w:cs="v4.2.0" w:hint="eastAsia"/>
        </w:rPr>
        <w:t>ms when synchronization source is changed</w:t>
      </w:r>
      <w:r>
        <w:rPr>
          <w:rFonts w:eastAsia="PMingLiU" w:cs="v4.2.0"/>
        </w:rPr>
        <w:t>, w</w:t>
      </w:r>
      <w:r w:rsidRPr="00664FF7">
        <w:rPr>
          <w:rFonts w:eastAsia="PMingLiU" w:cs="v4.2.0"/>
        </w:rPr>
        <w:t>here the drop of  LTE V2X SL transmission or reception applies only to in-device coexistence scenario in TS38.213 [3]</w:t>
      </w:r>
      <w:r w:rsidRPr="00A64E0A">
        <w:rPr>
          <w:rFonts w:eastAsia="PMingLiU" w:cs="v4.2.0" w:hint="eastAsia"/>
        </w:rPr>
        <w:t>:</w:t>
      </w:r>
    </w:p>
    <w:p w14:paraId="71104AA8" w14:textId="170419B8" w:rsidR="00AF12AF" w:rsidRPr="009C5807" w:rsidRDefault="00AF12AF" w:rsidP="00AF12AF">
      <w:pPr>
        <w:pStyle w:val="B10"/>
      </w:pPr>
      <w:r w:rsidRPr="009C5807">
        <w:t>-</w:t>
      </w:r>
      <w:r w:rsidRPr="009C5807">
        <w:tab/>
      </w:r>
      <w:r w:rsidRPr="009C5807">
        <w:rPr>
          <w:rFonts w:hint="eastAsia"/>
        </w:rPr>
        <w:t>From GNSS</w:t>
      </w:r>
    </w:p>
    <w:p w14:paraId="190CF1DD" w14:textId="32B42B7F"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yncRef UE that is synchronized to GNSS directly</w:t>
      </w:r>
      <w:r w:rsidRPr="009C5807">
        <w:rPr>
          <w:rFonts w:eastAsiaTheme="minorEastAsia" w:hint="eastAsia"/>
        </w:rPr>
        <w:t>/</w:t>
      </w:r>
      <w:r w:rsidRPr="009C5807">
        <w:t>in-directly</w:t>
      </w:r>
    </w:p>
    <w:p w14:paraId="20A7753E" w14:textId="18819295"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 xml:space="preserve">yncRef UE that </w:t>
      </w:r>
      <w:r w:rsidRPr="009C5807">
        <w:rPr>
          <w:rFonts w:eastAsiaTheme="minorEastAsia" w:hint="eastAsia"/>
        </w:rPr>
        <w:t>has the lowest priority</w:t>
      </w:r>
    </w:p>
    <w:p w14:paraId="534989B7" w14:textId="0089A0AC" w:rsidR="00AF12AF" w:rsidRPr="009C5807" w:rsidRDefault="00AF12AF" w:rsidP="00AF12AF">
      <w:pPr>
        <w:pStyle w:val="B1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From s</w:t>
      </w:r>
      <w:r w:rsidRPr="009C5807">
        <w:t>yncRef UE that is synchronized to GNSS directly</w:t>
      </w:r>
      <w:r w:rsidRPr="009C5807">
        <w:rPr>
          <w:rFonts w:eastAsiaTheme="minorEastAsia" w:hint="eastAsia"/>
        </w:rPr>
        <w:t>/</w:t>
      </w:r>
      <w:r w:rsidRPr="009C5807">
        <w:t>in-directly</w:t>
      </w:r>
    </w:p>
    <w:p w14:paraId="4735022E" w14:textId="141F91C0" w:rsidR="00AF12AF" w:rsidRPr="009C5807" w:rsidRDefault="00AF12AF" w:rsidP="00AF12AF">
      <w:pPr>
        <w:pStyle w:val="B20"/>
      </w:pPr>
      <w:r w:rsidRPr="009C5807">
        <w:t>-</w:t>
      </w:r>
      <w:r w:rsidRPr="009C5807">
        <w:tab/>
      </w:r>
      <w:r w:rsidRPr="009C5807">
        <w:rPr>
          <w:rFonts w:hint="eastAsia"/>
        </w:rPr>
        <w:t>to GNSS</w:t>
      </w:r>
    </w:p>
    <w:p w14:paraId="57A16A3D" w14:textId="6ED2041F"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66758398" w14:textId="1A7460D7" w:rsidR="00AF12AF" w:rsidRPr="009C5807" w:rsidRDefault="00AF12AF" w:rsidP="00AF12AF">
      <w:pPr>
        <w:pStyle w:val="B10"/>
      </w:pPr>
      <w:r w:rsidRPr="009C5807">
        <w:t>-</w:t>
      </w:r>
      <w:r w:rsidRPr="009C5807">
        <w:tab/>
      </w:r>
      <w:r w:rsidRPr="009C5807">
        <w:rPr>
          <w:rFonts w:hint="eastAsia"/>
        </w:rPr>
        <w:t>From s</w:t>
      </w:r>
      <w:r w:rsidRPr="009C5807">
        <w:t xml:space="preserve">yncRef UE that </w:t>
      </w:r>
      <w:r w:rsidRPr="009C5807">
        <w:rPr>
          <w:rFonts w:hint="eastAsia"/>
        </w:rPr>
        <w:t xml:space="preserve">has the lowest priority </w:t>
      </w:r>
    </w:p>
    <w:p w14:paraId="45464B77" w14:textId="7775EF33" w:rsidR="00AF12AF" w:rsidRPr="009C5807" w:rsidRDefault="00AF12AF" w:rsidP="00AF12AF">
      <w:pPr>
        <w:pStyle w:val="B20"/>
      </w:pPr>
      <w:r w:rsidRPr="009C5807">
        <w:t>-</w:t>
      </w:r>
      <w:r w:rsidRPr="009C5807">
        <w:tab/>
      </w:r>
      <w:r w:rsidRPr="009C5807">
        <w:rPr>
          <w:rFonts w:hint="eastAsia"/>
        </w:rPr>
        <w:t>to GNSS</w:t>
      </w:r>
    </w:p>
    <w:p w14:paraId="34C9E7A0" w14:textId="3056CF52"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09594B30" w14:textId="1C18EC90"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1FCB8F51" w14:textId="77777777" w:rsidR="009B7800" w:rsidRPr="00A64E0A" w:rsidRDefault="009B7800" w:rsidP="008D1C21">
      <w:r w:rsidRPr="00A64E0A">
        <w:rPr>
          <w:rFonts w:hint="eastAsia"/>
        </w:rPr>
        <w:t>For NR V2X UE supporting gNB/eNB as synchronization reference source,</w:t>
      </w:r>
      <w:r w:rsidRPr="009C5807">
        <w:t xml:space="preserve"> UE is allowed to drop </w:t>
      </w:r>
      <w:r>
        <w:t xml:space="preserve">LTE and NR </w:t>
      </w:r>
      <w:r w:rsidRPr="009C5807">
        <w:t>V2</w:t>
      </w:r>
      <w:r w:rsidRPr="00A64E0A">
        <w:rPr>
          <w:rFonts w:hint="eastAsia"/>
        </w:rPr>
        <w:t>X</w:t>
      </w:r>
      <w:r w:rsidRPr="009C5807">
        <w:t xml:space="preserve"> SL </w:t>
      </w:r>
      <w:r w:rsidRPr="00A64E0A">
        <w:rPr>
          <w:rFonts w:hint="eastAsia"/>
        </w:rPr>
        <w:t>transmission or reception</w:t>
      </w:r>
      <w:r w:rsidRPr="009C5807">
        <w:t xml:space="preserve"> for up to 1</w:t>
      </w:r>
      <w:r w:rsidRPr="00A64E0A">
        <w:rPr>
          <w:rFonts w:hint="eastAsia"/>
        </w:rPr>
        <w:t>ms when synchronization source is changed</w:t>
      </w:r>
      <w:r>
        <w:t>, w</w:t>
      </w:r>
      <w:r w:rsidRPr="00664FF7">
        <w:t>here the drop of  LTE V2X SL transmission or reception applies only to in-device coexistence scenario in TS38.213 [3]</w:t>
      </w:r>
      <w:r w:rsidRPr="00A64E0A">
        <w:rPr>
          <w:rFonts w:hint="eastAsia"/>
        </w:rPr>
        <w:t>:</w:t>
      </w:r>
    </w:p>
    <w:p w14:paraId="2C047A7E" w14:textId="51D16F3B" w:rsidR="004E2A7E" w:rsidRPr="00734785" w:rsidRDefault="004E2A7E" w:rsidP="004E2A7E">
      <w:pPr>
        <w:pStyle w:val="B10"/>
      </w:pPr>
      <w:r w:rsidRPr="009C5807">
        <w:t>-</w:t>
      </w:r>
      <w:r w:rsidRPr="009C5807">
        <w:tab/>
      </w:r>
      <w:r w:rsidRPr="00734785">
        <w:t>From GNSS</w:t>
      </w:r>
    </w:p>
    <w:p w14:paraId="30F74FF0" w14:textId="2E781D90"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629C354F" w14:textId="5F7C3090"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gNB/eNB</w:t>
      </w:r>
    </w:p>
    <w:p w14:paraId="1DB5F7D6" w14:textId="69AADBDB"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directly</w:t>
      </w:r>
    </w:p>
    <w:p w14:paraId="68F181F0" w14:textId="42A50452"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in-directly</w:t>
      </w:r>
    </w:p>
    <w:p w14:paraId="1412D30B" w14:textId="52056CC5"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s</w:t>
      </w:r>
      <w:r w:rsidRPr="009C5807">
        <w:t xml:space="preserve">yncRef UE that </w:t>
      </w:r>
      <w:r w:rsidRPr="009C5807">
        <w:rPr>
          <w:rFonts w:eastAsiaTheme="minorEastAsia"/>
        </w:rPr>
        <w:t>has the lowest priority</w:t>
      </w:r>
    </w:p>
    <w:p w14:paraId="31371454" w14:textId="7C3185A3" w:rsidR="004E2A7E" w:rsidRPr="009C5807"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 GNSS directly</w:t>
      </w:r>
      <w:r w:rsidR="00AF12AF" w:rsidRPr="009C5807">
        <w:t>/in-directly</w:t>
      </w:r>
    </w:p>
    <w:p w14:paraId="2913B15C" w14:textId="0FDF3609" w:rsidR="004E2A7E" w:rsidRPr="00734785" w:rsidRDefault="004E2A7E" w:rsidP="004E2A7E">
      <w:pPr>
        <w:pStyle w:val="B20"/>
      </w:pPr>
      <w:r w:rsidRPr="009C5807">
        <w:t>-</w:t>
      </w:r>
      <w:r w:rsidRPr="009C5807">
        <w:tab/>
      </w:r>
      <w:r w:rsidRPr="00734785">
        <w:t>to GNSS</w:t>
      </w:r>
    </w:p>
    <w:p w14:paraId="3E58CBB2" w14:textId="1F5221CB" w:rsidR="004E2A7E" w:rsidRPr="00734785" w:rsidRDefault="004E2A7E" w:rsidP="004E2A7E">
      <w:pPr>
        <w:pStyle w:val="B20"/>
      </w:pPr>
      <w:r w:rsidRPr="009C5807">
        <w:t>-</w:t>
      </w:r>
      <w:r w:rsidRPr="009C5807">
        <w:tab/>
      </w:r>
      <w:r w:rsidRPr="00734785">
        <w:t>to gNB/eNB</w:t>
      </w:r>
    </w:p>
    <w:p w14:paraId="6F8B5157" w14:textId="3B772E41" w:rsidR="004E2A7E" w:rsidRPr="00734785" w:rsidRDefault="004E2A7E" w:rsidP="004E2A7E">
      <w:pPr>
        <w:pStyle w:val="B20"/>
      </w:pPr>
      <w:r w:rsidRPr="009C5807">
        <w:t>-</w:t>
      </w:r>
      <w:r w:rsidRPr="009C5807">
        <w:tab/>
      </w:r>
      <w:r w:rsidRPr="00734785">
        <w:t>to syncRef UE that is synchronized to gNB/eNB directly</w:t>
      </w:r>
    </w:p>
    <w:p w14:paraId="4EBC631A" w14:textId="4DEF99AC" w:rsidR="004E2A7E" w:rsidRPr="00734785" w:rsidRDefault="004E2A7E" w:rsidP="004E2A7E">
      <w:pPr>
        <w:pStyle w:val="B20"/>
      </w:pPr>
      <w:r w:rsidRPr="009C5807">
        <w:t>-</w:t>
      </w:r>
      <w:r w:rsidRPr="009C5807">
        <w:tab/>
      </w:r>
      <w:r w:rsidRPr="00734785">
        <w:t>to syncRef UE that is synchronized to gNB/eNB in-directly</w:t>
      </w:r>
    </w:p>
    <w:p w14:paraId="2C32B6E3" w14:textId="7079BCDF" w:rsidR="004E2A7E" w:rsidRPr="00734785" w:rsidRDefault="004E2A7E" w:rsidP="004E2A7E">
      <w:pPr>
        <w:pStyle w:val="B20"/>
      </w:pPr>
      <w:r w:rsidRPr="009C5807">
        <w:t>-</w:t>
      </w:r>
      <w:r w:rsidRPr="009C5807">
        <w:tab/>
      </w:r>
      <w:r w:rsidRPr="00734785">
        <w:t>to syncRef UE that has the lowest priority</w:t>
      </w:r>
    </w:p>
    <w:p w14:paraId="7D052EB7" w14:textId="540DB2DE" w:rsidR="004E2A7E" w:rsidRPr="00734785" w:rsidRDefault="004E2A7E" w:rsidP="004E2A7E">
      <w:pPr>
        <w:pStyle w:val="B10"/>
      </w:pPr>
      <w:r w:rsidRPr="009C5807">
        <w:t>-</w:t>
      </w:r>
      <w:r w:rsidRPr="009C5807">
        <w:tab/>
      </w:r>
      <w:r w:rsidRPr="00734785">
        <w:t>From gNB</w:t>
      </w:r>
      <w:r w:rsidR="00AF12AF" w:rsidRPr="009C5807">
        <w:t xml:space="preserve"> or </w:t>
      </w:r>
      <w:r w:rsidRPr="00734785">
        <w:t xml:space="preserve">eNB </w:t>
      </w:r>
    </w:p>
    <w:p w14:paraId="4ADE1220" w14:textId="15829F05" w:rsidR="004E2A7E" w:rsidRPr="00734785" w:rsidRDefault="004E2A7E" w:rsidP="004E2A7E">
      <w:pPr>
        <w:pStyle w:val="B20"/>
      </w:pPr>
      <w:r w:rsidRPr="009C5807">
        <w:t>-</w:t>
      </w:r>
      <w:r w:rsidRPr="009C5807">
        <w:tab/>
      </w:r>
      <w:r w:rsidRPr="00734785">
        <w:t>to GNSS</w:t>
      </w:r>
    </w:p>
    <w:p w14:paraId="6638351D" w14:textId="77777777" w:rsidR="009A42AF" w:rsidRPr="00734785" w:rsidRDefault="009A42AF" w:rsidP="009A42AF">
      <w:pPr>
        <w:pStyle w:val="B20"/>
      </w:pPr>
      <w:r w:rsidRPr="009C5807">
        <w:t>-</w:t>
      </w:r>
      <w:r w:rsidRPr="009C5807">
        <w:tab/>
      </w:r>
      <w:r w:rsidRPr="00734785">
        <w:t>to syncRef UE that is synchronized to GNSS directly</w:t>
      </w:r>
      <w:r w:rsidRPr="009C5807">
        <w:t>/in-directly</w:t>
      </w:r>
    </w:p>
    <w:p w14:paraId="0A6092F3" w14:textId="77777777" w:rsidR="009A42AF" w:rsidRDefault="009A42AF" w:rsidP="009A42AF">
      <w:pPr>
        <w:pStyle w:val="B20"/>
      </w:pPr>
      <w:r w:rsidRPr="009C5807">
        <w:t>-</w:t>
      </w:r>
      <w:r w:rsidRPr="009C5807">
        <w:tab/>
        <w:t>to eNB or gNB</w:t>
      </w:r>
    </w:p>
    <w:p w14:paraId="35F22894" w14:textId="77777777" w:rsidR="009A42AF" w:rsidRPr="00734785" w:rsidRDefault="009A42AF" w:rsidP="009A42AF">
      <w:pPr>
        <w:pStyle w:val="B20"/>
      </w:pPr>
      <w:r w:rsidRPr="009C5807">
        <w:t>-</w:t>
      </w:r>
      <w:r w:rsidRPr="009C5807">
        <w:tab/>
      </w:r>
      <w:r w:rsidRPr="00734785">
        <w:t>to syncRef UE that is synchronized to gNB</w:t>
      </w:r>
      <w:r>
        <w:t xml:space="preserve"> or </w:t>
      </w:r>
      <w:r w:rsidRPr="00734785">
        <w:t>eNB directly</w:t>
      </w:r>
    </w:p>
    <w:p w14:paraId="02C1BC6E" w14:textId="55B1C284" w:rsidR="004E2A7E" w:rsidRPr="00734785" w:rsidRDefault="004E2A7E" w:rsidP="004E2A7E">
      <w:pPr>
        <w:pStyle w:val="B20"/>
      </w:pPr>
      <w:r w:rsidRPr="009C5807">
        <w:lastRenderedPageBreak/>
        <w:t>-</w:t>
      </w:r>
      <w:r w:rsidRPr="009C5807">
        <w:tab/>
      </w:r>
      <w:r w:rsidRPr="00734785">
        <w:t>to syncRef UE that is synchronized to gNB</w:t>
      </w:r>
      <w:r w:rsidR="00AF12AF" w:rsidRPr="009C5807">
        <w:t xml:space="preserve"> or </w:t>
      </w:r>
      <w:r w:rsidRPr="00734785">
        <w:t>eNB in-directly</w:t>
      </w:r>
    </w:p>
    <w:p w14:paraId="5D66816E" w14:textId="31B940B6" w:rsidR="004E2A7E" w:rsidRPr="00734785" w:rsidRDefault="004E2A7E" w:rsidP="004E2A7E">
      <w:pPr>
        <w:pStyle w:val="B20"/>
      </w:pPr>
      <w:r w:rsidRPr="009C5807">
        <w:t>-</w:t>
      </w:r>
      <w:r w:rsidRPr="009C5807">
        <w:tab/>
      </w:r>
      <w:r w:rsidRPr="00734785">
        <w:t>to syncRef UE that has the lowest priority</w:t>
      </w:r>
    </w:p>
    <w:p w14:paraId="40803F04" w14:textId="669A66F1"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directly</w:t>
      </w:r>
    </w:p>
    <w:p w14:paraId="12FE5612" w14:textId="79B386F6" w:rsidR="004E2A7E" w:rsidRPr="00734785" w:rsidRDefault="004E2A7E" w:rsidP="004E2A7E">
      <w:pPr>
        <w:pStyle w:val="B20"/>
      </w:pPr>
      <w:r w:rsidRPr="009C5807">
        <w:t>-</w:t>
      </w:r>
      <w:r w:rsidRPr="009C5807">
        <w:tab/>
      </w:r>
      <w:r w:rsidRPr="00734785">
        <w:t>to GNSS</w:t>
      </w:r>
    </w:p>
    <w:p w14:paraId="26102718"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043E6D65" w14:textId="77777777" w:rsidR="009A42AF" w:rsidRDefault="009A42AF" w:rsidP="009A42AF">
      <w:pPr>
        <w:pStyle w:val="B20"/>
      </w:pPr>
      <w:r w:rsidRPr="009C5807">
        <w:t>-</w:t>
      </w:r>
      <w:r w:rsidRPr="009C5807">
        <w:tab/>
      </w:r>
      <w:r w:rsidRPr="00734785">
        <w:t>to gNB/eNB</w:t>
      </w:r>
    </w:p>
    <w:p w14:paraId="69F77CA7" w14:textId="77777777" w:rsidR="009A42AF" w:rsidRPr="00673304" w:rsidRDefault="009A42AF" w:rsidP="009A42AF">
      <w:pPr>
        <w:pStyle w:val="B20"/>
      </w:pPr>
      <w:r w:rsidRPr="009C5807">
        <w:t>-</w:t>
      </w:r>
      <w:r w:rsidRPr="009C5807">
        <w:tab/>
      </w:r>
      <w:r w:rsidRPr="00734785">
        <w:t>to syncRef UE that is synchronized to gNB/eNB directly</w:t>
      </w:r>
    </w:p>
    <w:p w14:paraId="59AE68D2" w14:textId="1F0509C8" w:rsidR="004E2A7E" w:rsidRPr="00734785" w:rsidRDefault="004E2A7E" w:rsidP="004E2A7E">
      <w:pPr>
        <w:pStyle w:val="B20"/>
      </w:pPr>
      <w:r w:rsidRPr="009C5807">
        <w:t>-</w:t>
      </w:r>
      <w:r w:rsidRPr="009C5807">
        <w:tab/>
      </w:r>
      <w:r w:rsidRPr="00734785">
        <w:t>to syncRef UE that is synchronized to gNB/eNB in-directly</w:t>
      </w:r>
    </w:p>
    <w:p w14:paraId="12F823B9" w14:textId="1CEC4666" w:rsidR="004E2A7E" w:rsidRPr="00734785" w:rsidRDefault="004E2A7E" w:rsidP="004E2A7E">
      <w:pPr>
        <w:pStyle w:val="B20"/>
      </w:pPr>
      <w:r w:rsidRPr="009C5807">
        <w:t>-</w:t>
      </w:r>
      <w:r w:rsidRPr="009C5807">
        <w:tab/>
      </w:r>
      <w:r w:rsidRPr="00734785">
        <w:t>to syncRef UE that has the lowest priority</w:t>
      </w:r>
    </w:p>
    <w:p w14:paraId="547F3C1C" w14:textId="37597362"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in-directly</w:t>
      </w:r>
    </w:p>
    <w:p w14:paraId="3031D816" w14:textId="7E544D80" w:rsidR="004E2A7E" w:rsidRPr="00734785" w:rsidRDefault="004E2A7E" w:rsidP="009A42AF">
      <w:pPr>
        <w:pStyle w:val="B20"/>
      </w:pPr>
      <w:r w:rsidRPr="009C5807">
        <w:t>-</w:t>
      </w:r>
      <w:r w:rsidRPr="009C5807">
        <w:tab/>
      </w:r>
      <w:r w:rsidRPr="00734785">
        <w:t>to GNSS</w:t>
      </w:r>
    </w:p>
    <w:p w14:paraId="053BDE1D"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69AE1BDD" w14:textId="21A068D6" w:rsidR="004E2A7E" w:rsidRPr="00734785" w:rsidRDefault="004E2A7E" w:rsidP="009A42AF">
      <w:pPr>
        <w:pStyle w:val="B20"/>
      </w:pPr>
      <w:r w:rsidRPr="009C5807">
        <w:t>-</w:t>
      </w:r>
      <w:r w:rsidRPr="009C5807">
        <w:tab/>
      </w:r>
      <w:r w:rsidRPr="00734785">
        <w:t>to gNB/eNB</w:t>
      </w:r>
    </w:p>
    <w:p w14:paraId="576FCC85" w14:textId="5B521934" w:rsidR="004E2A7E" w:rsidRDefault="004E2A7E" w:rsidP="009A42AF">
      <w:pPr>
        <w:pStyle w:val="B20"/>
      </w:pPr>
      <w:r w:rsidRPr="009C5807">
        <w:t>-</w:t>
      </w:r>
      <w:r w:rsidRPr="009C5807">
        <w:tab/>
      </w:r>
      <w:r w:rsidRPr="00734785">
        <w:t>to syncRef UE that is synchroniz</w:t>
      </w:r>
      <w:r w:rsidRPr="001C4338">
        <w:t>ed to</w:t>
      </w:r>
      <w:r w:rsidRPr="00734785">
        <w:t xml:space="preserve"> gNB/eNB directly</w:t>
      </w:r>
    </w:p>
    <w:p w14:paraId="779DD5E6" w14:textId="737F33C2" w:rsidR="009A42AF" w:rsidRPr="00734785" w:rsidRDefault="009A42AF" w:rsidP="009A42AF">
      <w:pPr>
        <w:pStyle w:val="B20"/>
      </w:pPr>
      <w:r w:rsidRPr="009C5807">
        <w:t>-</w:t>
      </w:r>
      <w:r w:rsidRPr="009C5807">
        <w:tab/>
      </w:r>
      <w:r w:rsidRPr="00734785">
        <w:t>to syncRef UE that is synchronized to gNB</w:t>
      </w:r>
      <w:r>
        <w:t>/</w:t>
      </w:r>
      <w:r w:rsidRPr="00734785">
        <w:t>eNB in-directly</w:t>
      </w:r>
    </w:p>
    <w:p w14:paraId="7705DEFB" w14:textId="4CB9D94F" w:rsidR="004E2A7E" w:rsidRPr="00734785" w:rsidRDefault="004E2A7E" w:rsidP="004E2A7E">
      <w:pPr>
        <w:pStyle w:val="B20"/>
      </w:pPr>
      <w:r w:rsidRPr="009C5807">
        <w:t>-</w:t>
      </w:r>
      <w:r w:rsidRPr="009C5807">
        <w:tab/>
      </w:r>
      <w:r w:rsidRPr="00734785">
        <w:t>to syncRef UE that has the lowest priority</w:t>
      </w:r>
    </w:p>
    <w:p w14:paraId="37484D21" w14:textId="5720CA84" w:rsidR="004E2A7E" w:rsidRPr="00734785" w:rsidRDefault="004E2A7E" w:rsidP="004E2A7E">
      <w:pPr>
        <w:pStyle w:val="B10"/>
      </w:pPr>
      <w:r w:rsidRPr="009C5807">
        <w:t>-</w:t>
      </w:r>
      <w:r w:rsidRPr="009C5807">
        <w:tab/>
      </w:r>
      <w:r w:rsidRPr="00734785">
        <w:t xml:space="preserve">From syncRef UE that has the lowest priority </w:t>
      </w:r>
    </w:p>
    <w:p w14:paraId="6BC3ADE6" w14:textId="754EA857" w:rsidR="004E2A7E" w:rsidRPr="00734785" w:rsidRDefault="004E2A7E" w:rsidP="004E2A7E">
      <w:pPr>
        <w:pStyle w:val="B20"/>
      </w:pPr>
      <w:r w:rsidRPr="009C5807">
        <w:t>-</w:t>
      </w:r>
      <w:r w:rsidRPr="009C5807">
        <w:tab/>
      </w:r>
      <w:r w:rsidRPr="00734785">
        <w:t>to GNSS</w:t>
      </w:r>
    </w:p>
    <w:p w14:paraId="4CF33243" w14:textId="531AA277" w:rsidR="004E2A7E" w:rsidRPr="00734785" w:rsidRDefault="004E2A7E" w:rsidP="004E2A7E">
      <w:pPr>
        <w:pStyle w:val="B20"/>
      </w:pPr>
      <w:r w:rsidRPr="009C5807">
        <w:t>-</w:t>
      </w:r>
      <w:r w:rsidRPr="009C5807">
        <w:tab/>
      </w:r>
      <w:r w:rsidRPr="00734785">
        <w:t>to syncRef UE that is synchronized to GNSS directly</w:t>
      </w:r>
    </w:p>
    <w:p w14:paraId="28DC08C9" w14:textId="4DB1C6AE" w:rsidR="004E2A7E" w:rsidRPr="00734785" w:rsidRDefault="004E2A7E" w:rsidP="004E2A7E">
      <w:pPr>
        <w:pStyle w:val="B20"/>
      </w:pPr>
      <w:r w:rsidRPr="009C5807">
        <w:t>-</w:t>
      </w:r>
      <w:r w:rsidRPr="009C5807">
        <w:tab/>
      </w:r>
      <w:r w:rsidRPr="00734785">
        <w:t>to syncRef UE that is synchronized to GNSS in-directly</w:t>
      </w:r>
    </w:p>
    <w:p w14:paraId="1C49D5B2" w14:textId="3AE69F17" w:rsidR="004E2A7E" w:rsidRPr="00734785" w:rsidRDefault="004E2A7E" w:rsidP="004E2A7E">
      <w:pPr>
        <w:pStyle w:val="B20"/>
      </w:pPr>
      <w:r w:rsidRPr="009C5807">
        <w:t>-</w:t>
      </w:r>
      <w:r w:rsidRPr="009C5807">
        <w:tab/>
      </w:r>
      <w:r w:rsidRPr="00734785">
        <w:t>to gNB/eNB</w:t>
      </w:r>
    </w:p>
    <w:p w14:paraId="5797DCDD" w14:textId="5083E3C5" w:rsidR="004E2A7E" w:rsidRPr="00734785" w:rsidRDefault="004E2A7E" w:rsidP="004E2A7E">
      <w:pPr>
        <w:pStyle w:val="B20"/>
      </w:pPr>
      <w:r w:rsidRPr="009C5807">
        <w:t>-</w:t>
      </w:r>
      <w:r w:rsidRPr="009C5807">
        <w:tab/>
      </w:r>
      <w:r w:rsidR="00596646" w:rsidRPr="009C5807">
        <w:t xml:space="preserve">to </w:t>
      </w:r>
      <w:r w:rsidRPr="00734785">
        <w:t>syncRef UE that is synchronized to gNB/eNB directly</w:t>
      </w:r>
    </w:p>
    <w:p w14:paraId="7800E3E5" w14:textId="435FB108" w:rsidR="004E2A7E" w:rsidRPr="009C5807" w:rsidRDefault="004E2A7E" w:rsidP="004E2A7E">
      <w:pPr>
        <w:pStyle w:val="B20"/>
      </w:pPr>
      <w:r w:rsidRPr="009C5807">
        <w:t>-</w:t>
      </w:r>
      <w:r w:rsidRPr="009C5807">
        <w:tab/>
      </w:r>
      <w:r w:rsidR="00596646" w:rsidRPr="009C5807">
        <w:t xml:space="preserve">to </w:t>
      </w:r>
      <w:r w:rsidRPr="00734785">
        <w:t>syncRef UE that is synchronized to gNB/eNB in-directly</w:t>
      </w:r>
    </w:p>
    <w:p w14:paraId="655773D9" w14:textId="576DB3C2" w:rsidR="00596646" w:rsidRPr="00734785" w:rsidRDefault="00596646" w:rsidP="004E2A7E">
      <w:pPr>
        <w:pStyle w:val="B20"/>
      </w:pPr>
      <w:r w:rsidRPr="009C5807">
        <w:t>-</w:t>
      </w:r>
      <w:r w:rsidRPr="009C5807">
        <w:tab/>
        <w:t>to syncRef UE that has the lowest priority</w:t>
      </w:r>
    </w:p>
    <w:p w14:paraId="756622E4" w14:textId="0FABAD87" w:rsidR="00897C36" w:rsidRPr="009C5807" w:rsidRDefault="00CD3F72" w:rsidP="00CD3F72">
      <w:pPr>
        <w:rPr>
          <w:rFonts w:cs="v4.2.0"/>
        </w:rPr>
      </w:pPr>
      <w:r w:rsidRPr="009C5807">
        <w:rPr>
          <w:rFonts w:cs="v4.2.0"/>
        </w:rPr>
        <w:t>UE is allowed to interruption any V2X sidelink signals including PSSCH, PSCCH, PSBCH</w:t>
      </w:r>
      <w:r w:rsidRPr="009C5807">
        <w:rPr>
          <w:rFonts w:eastAsiaTheme="minorEastAsia" w:cs="v4.2.0" w:hint="eastAsia"/>
        </w:rPr>
        <w:t>, PSFCH</w:t>
      </w:r>
      <w:r w:rsidRPr="009C5807">
        <w:rPr>
          <w:rFonts w:cs="v4.2.0"/>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rPr>
        <w:t>the duration shown in table 12.</w:t>
      </w:r>
      <w:r>
        <w:rPr>
          <w:rFonts w:eastAsiaTheme="minorEastAsia"/>
        </w:rPr>
        <w:t>7</w:t>
      </w:r>
      <w:r>
        <w:rPr>
          <w:rFonts w:eastAsiaTheme="minorEastAsia" w:hint="eastAsia"/>
        </w:rPr>
        <w:t>.</w:t>
      </w:r>
      <w:r>
        <w:rPr>
          <w:rFonts w:eastAsiaTheme="minorEastAsia"/>
        </w:rPr>
        <w:t>3</w:t>
      </w:r>
      <w:r>
        <w:rPr>
          <w:rFonts w:eastAsiaTheme="minorEastAsia" w:hint="eastAsia"/>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rPr>
      </w:pPr>
      <w:bookmarkStart w:id="4" w:name="_Hlk101284632"/>
      <w:r w:rsidRPr="00771E0C">
        <w:rPr>
          <w:rFonts w:eastAsia="MS Mincho"/>
        </w:rPr>
        <w:t xml:space="preserve">Interruption on PCell/serving cell if configured due to V2X transitions between active and non-active during SL-DRX </w:t>
      </w:r>
      <w:r w:rsidRPr="00771E0C">
        <w:rPr>
          <w:rFonts w:eastAsia="SimSu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rPr>
        <w:t xml:space="preserve">When multiple SL-DRX cycles are configured, the shortest SL-DRX cycle is applied. </w:t>
      </w:r>
      <w:r w:rsidRPr="00771E0C">
        <w:rPr>
          <w:rFonts w:eastAsia="SimSun"/>
        </w:rPr>
        <w:t xml:space="preserve">Each interruption </w:t>
      </w:r>
      <w:r w:rsidRPr="00771E0C">
        <w:rPr>
          <w:rFonts w:eastAsia="MS Mincho"/>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pPr>
      <w:r>
        <w:t>-</w:t>
      </w:r>
      <w:r>
        <w:tab/>
        <w:t xml:space="preserve">While </w:t>
      </w:r>
      <w:r w:rsidRPr="00E80FB5">
        <w:t>rece</w:t>
      </w:r>
      <w:r>
        <w:t xml:space="preserve">iving </w:t>
      </w:r>
      <w:r w:rsidRPr="00E80FB5">
        <w:t>paging</w:t>
      </w:r>
      <w:r>
        <w:t>,</w:t>
      </w:r>
    </w:p>
    <w:p w14:paraId="5F174413" w14:textId="595C3218" w:rsidR="00A53DB8" w:rsidRPr="0079506B" w:rsidRDefault="00A53DB8" w:rsidP="00A53DB8">
      <w:pPr>
        <w:pStyle w:val="B10"/>
      </w:pPr>
      <w:r>
        <w:t>-</w:t>
      </w:r>
      <w:r>
        <w:tab/>
        <w:t xml:space="preserve">While </w:t>
      </w:r>
      <w:r w:rsidRPr="00E80FB5">
        <w:t>rece</w:t>
      </w:r>
      <w:r>
        <w:t xml:space="preserve">iving </w:t>
      </w:r>
      <w:r w:rsidRPr="00E80FB5">
        <w:t>system information</w:t>
      </w:r>
      <w: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pPr>
      <w:r>
        <w:t>-</w:t>
      </w:r>
      <w:r>
        <w:tab/>
        <w:t xml:space="preserve">T310 timer is running for RLF on PCell </w:t>
      </w:r>
    </w:p>
    <w:p w14:paraId="752CFBA1" w14:textId="0DCC0605" w:rsidR="00A53DB8" w:rsidRDefault="00A53DB8" w:rsidP="00A53DB8">
      <w:pPr>
        <w:pStyle w:val="B10"/>
      </w:pPr>
      <w:r>
        <w:t>-</w:t>
      </w:r>
      <w:r>
        <w:tab/>
        <w:t>performing candidate beam detection on PCell/serving cell as specfied in section 8.5.5. and 8.5.6</w:t>
      </w:r>
      <w:r w:rsidRPr="00FF32C2">
        <w:t xml:space="preserve"> </w:t>
      </w:r>
    </w:p>
    <w:p w14:paraId="673D6F4B" w14:textId="64883150" w:rsidR="00A53DB8" w:rsidRPr="00FF32C2" w:rsidRDefault="00295B97" w:rsidP="00A53DB8">
      <w:r w:rsidRPr="001D4460">
        <w:t>During the U2N relay operation as defined in clause 5.8.14 [2], the interruption requirements defined in this clause apply only to the sidelink 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rPr>
      </w:pPr>
      <w:r>
        <w:rPr>
          <w:rFonts w:eastAsia="MS Mincho"/>
        </w:rPr>
        <w:t xml:space="preserve">Interruption on V2X sidelink if configured due to PCell transitions between active and non-active during DRX </w:t>
      </w:r>
      <w: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rPr>
        <w:t>shall not exceed X slot as defined in table 12.7.5-1.</w:t>
      </w:r>
    </w:p>
    <w:p w14:paraId="6CCF029A" w14:textId="77777777" w:rsidR="00A53DB8" w:rsidRPr="00E80FB5" w:rsidRDefault="00A53DB8" w:rsidP="00A53DB8">
      <w:pPr>
        <w:pStyle w:val="TH"/>
      </w:pPr>
      <w:r w:rsidRPr="00E80FB5">
        <w:lastRenderedPageBreak/>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rPr>
        <w:t>due to Active BWP switching Requirement</w:t>
      </w:r>
      <w:r w:rsidRPr="00E80FB5">
        <w:t xml:space="preserve"> </w:t>
      </w:r>
    </w:p>
    <w:p w14:paraId="4B45D62F" w14:textId="77777777" w:rsidR="00A53DB8" w:rsidRPr="00E80FB5" w:rsidRDefault="00A53DB8" w:rsidP="00A53DB8">
      <w:r w:rsidRPr="00E80FB5">
        <w:t>This clause contains the requirements related to the interruptions on the V2X sidelink due to BWP switch in FDM based intra-band concurrent V2X operation.</w:t>
      </w:r>
    </w:p>
    <w:p w14:paraId="5136A22A" w14:textId="77777777" w:rsidR="00A53DB8" w:rsidRPr="00E80FB5" w:rsidRDefault="00A53DB8" w:rsidP="00A53DB8">
      <w:r w:rsidRPr="00E80FB5">
        <w:t>The requirements in clause 8.2.2.2.5 shall apply. The interrupted X slot is defined in Table 12.7.</w:t>
      </w:r>
      <w:r>
        <w:t>6</w:t>
      </w:r>
      <w:r w:rsidRPr="00E80FB5">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pPr>
            <w:r w:rsidRPr="00E80FB5">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pPr>
            <w:r w:rsidRPr="00E80FB5">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pPr>
            <w:r w:rsidRPr="00E80FB5">
              <w:t>3</w:t>
            </w:r>
          </w:p>
        </w:tc>
      </w:tr>
    </w:tbl>
    <w:p w14:paraId="0306C232" w14:textId="77777777" w:rsidR="00DE13CA" w:rsidRDefault="00DE13CA" w:rsidP="00A53DB8">
      <w:pPr>
        <w:rPr>
          <w:noProof/>
        </w:rPr>
      </w:pPr>
    </w:p>
    <w:p w14:paraId="61954DFB" w14:textId="4919EF86" w:rsidR="00A53DB8" w:rsidRDefault="00DE13CA" w:rsidP="00DE13CA">
      <w:pPr>
        <w:pStyle w:val="NO"/>
        <w:rPr>
          <w:noProof/>
        </w:rPr>
      </w:pPr>
      <w:r>
        <w:rPr>
          <w:rFonts w:hint="eastAsia"/>
          <w:noProof/>
        </w:rPr>
        <w:t>N</w:t>
      </w:r>
      <w:r>
        <w:rPr>
          <w:noProof/>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r w:rsidRPr="00C11DC2">
        <w:t xml:space="preserve">This </w:t>
      </w:r>
      <w:r w:rsidRPr="00C11DC2">
        <w:rPr>
          <w:rFonts w:hint="eastAsia"/>
        </w:rPr>
        <w:t>clause</w:t>
      </w:r>
      <w:r w:rsidRPr="00C11DC2">
        <w:t xml:space="preserve"> contains the requirements related to the interruptions on the </w:t>
      </w:r>
      <w:r w:rsidRPr="00C11DC2">
        <w:rPr>
          <w:rFonts w:hint="eastAsia"/>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pPr>
            <w:r w:rsidRPr="00C11DC2">
              <w:t>Interruption length</w:t>
            </w:r>
          </w:p>
          <w:p w14:paraId="2ACBEEB7" w14:textId="77777777" w:rsidR="00B90690" w:rsidRPr="00C11DC2" w:rsidRDefault="00B90690" w:rsidP="00266154">
            <w:pPr>
              <w:pStyle w:val="TAH"/>
            </w:pPr>
            <w:r w:rsidRPr="00C11DC2">
              <w:rPr>
                <w:rFonts w:hint="eastAsia"/>
              </w:rPr>
              <w:t>(number of</w:t>
            </w:r>
            <w:r w:rsidRPr="00C11DC2">
              <w:t xml:space="preserve"> slot</w:t>
            </w:r>
            <w:r w:rsidRPr="00C11DC2">
              <w:rPr>
                <w:rFonts w:hint="eastAsia"/>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lastRenderedPageBreak/>
        <w:t>1</w:t>
      </w:r>
      <w:r w:rsidRPr="009C5807">
        <w:t>2.</w:t>
      </w:r>
      <w:r w:rsidRPr="009C5807">
        <w:rPr>
          <w:rFonts w:hint="eastAsia"/>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V2X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t>-</w:t>
      </w:r>
      <w:r w:rsidRPr="009C5807">
        <w:tab/>
      </w:r>
      <w:r w:rsidRPr="009C5807">
        <w:rPr>
          <w:rFonts w:hint="eastAsia"/>
        </w:rPr>
        <w:t>T</w:t>
      </w:r>
      <w:r w:rsidRPr="009C5807">
        <w:t xml:space="preserve">he UE is </w:t>
      </w:r>
      <w:r w:rsidRPr="009C5807">
        <w:rPr>
          <w:rFonts w:hint="eastAsia"/>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rPr>
      </w:pPr>
      <w:r w:rsidRPr="009C5807">
        <w:rPr>
          <w:lang w:val="en-US"/>
        </w:rPr>
        <w:t>1</w:t>
      </w:r>
      <w:r w:rsidRPr="009C5807">
        <w:rPr>
          <w:rFonts w:hint="eastAsia"/>
          <w:lang w:val="en-US"/>
        </w:rPr>
        <w:t>3</w:t>
      </w:r>
      <w:r w:rsidR="009B0B7B" w:rsidRPr="009C5807">
        <w:rPr>
          <w:lang w:val="en-US"/>
        </w:rPr>
        <w:tab/>
      </w:r>
      <w:r w:rsidRPr="009C5807">
        <w:rPr>
          <w:rFonts w:hint="eastAsia"/>
          <w:lang w:val="en-US"/>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lastRenderedPageBreak/>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t>-1</w:t>
      </w:r>
      <w: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-1</w:t>
      </w:r>
      <w:r>
        <w:t>: UL-RTOA</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t>UL_RTOA</w:t>
            </w:r>
            <w:r w:rsidRPr="0089796C">
              <w:t>_0000</w:t>
            </w:r>
          </w:p>
        </w:tc>
        <w:tc>
          <w:tcPr>
            <w:tcW w:w="3260" w:type="dxa"/>
          </w:tcPr>
          <w:p w14:paraId="0AD8ACDF" w14:textId="77777777" w:rsidR="00D25310" w:rsidRPr="0089796C" w:rsidRDefault="00D25310" w:rsidP="002A38F4">
            <w:pPr>
              <w:pStyle w:val="TAC"/>
            </w:pPr>
            <w:r w:rsidRPr="006A0A6D">
              <w:t>-985024</w:t>
            </w:r>
            <w:r w:rsidRPr="0089796C">
              <w:t xml:space="preserve"> &gt; </w:t>
            </w:r>
            <w: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t>UL_RTOA</w:t>
            </w:r>
            <w:r w:rsidRPr="0089796C">
              <w:t>_000</w:t>
            </w:r>
            <w:r>
              <w:t>1</w:t>
            </w:r>
          </w:p>
        </w:tc>
        <w:tc>
          <w:tcPr>
            <w:tcW w:w="3260" w:type="dxa"/>
          </w:tcPr>
          <w:p w14:paraId="2E3B9BEA"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pPr>
            <w:r>
              <w:t>UL_RTOA</w:t>
            </w:r>
            <w:r w:rsidRPr="0089796C">
              <w:t>_000</w:t>
            </w:r>
            <w:r>
              <w:t>2</w:t>
            </w:r>
          </w:p>
        </w:tc>
        <w:tc>
          <w:tcPr>
            <w:tcW w:w="3260" w:type="dxa"/>
          </w:tcPr>
          <w:p w14:paraId="3F059F20"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t>UL_RTOA</w:t>
            </w:r>
            <w:r w:rsidRPr="0089796C">
              <w:t>_</w:t>
            </w:r>
            <w:r>
              <w:t>985023</w:t>
            </w:r>
          </w:p>
        </w:tc>
        <w:tc>
          <w:tcPr>
            <w:tcW w:w="3260" w:type="dxa"/>
          </w:tcPr>
          <w:p w14:paraId="020CC63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&lt; </w:t>
            </w:r>
            <w: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t>UL_RTOA</w:t>
            </w:r>
            <w:r w:rsidRPr="0089796C">
              <w:t>_</w:t>
            </w:r>
            <w:r>
              <w:t>985024</w:t>
            </w:r>
          </w:p>
        </w:tc>
        <w:tc>
          <w:tcPr>
            <w:tcW w:w="3260" w:type="dxa"/>
          </w:tcPr>
          <w:p w14:paraId="492ED579"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t>UL_RTOA</w:t>
            </w:r>
            <w:r w:rsidRPr="0089796C">
              <w:t>_</w:t>
            </w:r>
            <w:r>
              <w:t>985025</w:t>
            </w:r>
          </w:p>
        </w:tc>
        <w:tc>
          <w:tcPr>
            <w:tcW w:w="3260" w:type="dxa"/>
          </w:tcPr>
          <w:p w14:paraId="712F54E0"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t>UL_RTOA</w:t>
            </w:r>
            <w:r w:rsidRPr="0089796C">
              <w:t>_</w:t>
            </w:r>
            <w:r>
              <w:t>985026</w:t>
            </w:r>
          </w:p>
        </w:tc>
        <w:tc>
          <w:tcPr>
            <w:tcW w:w="3260" w:type="dxa"/>
          </w:tcPr>
          <w:p w14:paraId="552ACCB6" w14:textId="77777777" w:rsidR="00D25310" w:rsidRPr="0089796C" w:rsidRDefault="00D25310" w:rsidP="002A38F4">
            <w:pPr>
              <w:pStyle w:val="TAC"/>
            </w:pPr>
            <w:r>
              <w:t>1</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t>UL_RTOA</w:t>
            </w:r>
            <w:r w:rsidRPr="0089796C">
              <w:t>_</w:t>
            </w:r>
            <w:r>
              <w:t>985027</w:t>
            </w:r>
          </w:p>
        </w:tc>
        <w:tc>
          <w:tcPr>
            <w:tcW w:w="3260" w:type="dxa"/>
          </w:tcPr>
          <w:p w14:paraId="37CC5D3B" w14:textId="77777777" w:rsidR="00D25310" w:rsidRPr="0089796C" w:rsidRDefault="00D25310" w:rsidP="002A38F4">
            <w:pPr>
              <w:pStyle w:val="TAC"/>
            </w:pPr>
            <w:r>
              <w:t>2</w:t>
            </w:r>
            <w:r w:rsidRPr="0089796C">
              <w:t xml:space="preserve"> </w:t>
            </w:r>
            <w:r>
              <w:t>&lt;</w:t>
            </w:r>
            <w:r w:rsidRPr="0089796C">
              <w:t xml:space="preserve"> </w:t>
            </w:r>
            <w:r>
              <w:t>UL_RTOA</w:t>
            </w:r>
            <w:r w:rsidRPr="0089796C">
              <w:t xml:space="preserve"> </w:t>
            </w:r>
            <w:r w:rsidRPr="0089796C">
              <w:sym w:font="Symbol" w:char="F0A3"/>
            </w:r>
            <w:r w:rsidRPr="0089796C">
              <w:t xml:space="preserve"> </w:t>
            </w:r>
            <w: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t>985023</w:t>
            </w:r>
            <w:r w:rsidRPr="0089796C">
              <w:t xml:space="preserve"> </w:t>
            </w:r>
            <w:r>
              <w:t>&lt;</w:t>
            </w:r>
            <w:r w:rsidRPr="0089796C">
              <w:t xml:space="preserve">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t>985024</w:t>
            </w:r>
            <w:r w:rsidRPr="0089796C">
              <w:t xml:space="preserve"> </w:t>
            </w:r>
            <w:r>
              <w:t>&lt;</w:t>
            </w:r>
            <w:r w:rsidRPr="0089796C">
              <w:t xml:space="preserve"> </w:t>
            </w:r>
            <w: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2: UL-RTOA</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t>UL_RTOA</w:t>
            </w:r>
            <w:r w:rsidRPr="0089796C">
              <w:t>_0000</w:t>
            </w:r>
          </w:p>
        </w:tc>
        <w:tc>
          <w:tcPr>
            <w:tcW w:w="3260" w:type="dxa"/>
          </w:tcPr>
          <w:p w14:paraId="2A571F2D" w14:textId="77777777" w:rsidR="00D25310" w:rsidRPr="0089796C" w:rsidRDefault="00D25310" w:rsidP="002A38F4">
            <w:pPr>
              <w:pStyle w:val="TAC"/>
            </w:pPr>
            <w:r w:rsidRPr="006A0A6D">
              <w:t>-985024</w:t>
            </w:r>
            <w:r w:rsidRPr="0089796C">
              <w:t xml:space="preserve"> &gt; </w:t>
            </w:r>
            <w: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t>UL_RTOA</w:t>
            </w:r>
            <w:r w:rsidRPr="0089796C">
              <w:t>_000</w:t>
            </w:r>
            <w:r>
              <w:t>1</w:t>
            </w:r>
          </w:p>
        </w:tc>
        <w:tc>
          <w:tcPr>
            <w:tcW w:w="3260" w:type="dxa"/>
          </w:tcPr>
          <w:p w14:paraId="67D50417"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pPr>
            <w:r>
              <w:t>UL_RTOA</w:t>
            </w:r>
            <w:r w:rsidRPr="0089796C">
              <w:t>_000</w:t>
            </w:r>
            <w:r>
              <w:t>2</w:t>
            </w:r>
          </w:p>
        </w:tc>
        <w:tc>
          <w:tcPr>
            <w:tcW w:w="3260" w:type="dxa"/>
          </w:tcPr>
          <w:p w14:paraId="0D8031DA"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pPr>
            <w:r>
              <w:t>UL_RTOA</w:t>
            </w:r>
            <w:r w:rsidRPr="0089796C">
              <w:t>_</w:t>
            </w:r>
            <w:r>
              <w:t>492511</w:t>
            </w:r>
          </w:p>
        </w:tc>
        <w:tc>
          <w:tcPr>
            <w:tcW w:w="3260" w:type="dxa"/>
          </w:tcPr>
          <w:p w14:paraId="188DF2E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&lt; </w:t>
            </w:r>
            <w: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t>UL_RTOA</w:t>
            </w:r>
            <w:r w:rsidRPr="0089796C">
              <w:t>_</w:t>
            </w:r>
            <w:r>
              <w:t>492512</w:t>
            </w:r>
          </w:p>
        </w:tc>
        <w:tc>
          <w:tcPr>
            <w:tcW w:w="3260" w:type="dxa"/>
          </w:tcPr>
          <w:p w14:paraId="2303848F"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t>UL_RTOA</w:t>
            </w:r>
            <w:r w:rsidRPr="0089796C">
              <w:t>_</w:t>
            </w:r>
            <w:r>
              <w:t>492513</w:t>
            </w:r>
          </w:p>
        </w:tc>
        <w:tc>
          <w:tcPr>
            <w:tcW w:w="3260" w:type="dxa"/>
          </w:tcPr>
          <w:p w14:paraId="7CA20364"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t>UL_RTOA</w:t>
            </w:r>
            <w:r w:rsidRPr="0089796C">
              <w:t>_</w:t>
            </w:r>
            <w:r>
              <w:t>492514</w:t>
            </w:r>
          </w:p>
        </w:tc>
        <w:tc>
          <w:tcPr>
            <w:tcW w:w="3260" w:type="dxa"/>
          </w:tcPr>
          <w:p w14:paraId="431BCF3B" w14:textId="77777777" w:rsidR="00D25310" w:rsidRPr="0089796C" w:rsidRDefault="00D25310" w:rsidP="002A38F4">
            <w:pPr>
              <w:pStyle w:val="TAC"/>
            </w:pPr>
            <w:r>
              <w:t>2</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t>UL_RTOA</w:t>
            </w:r>
            <w:r w:rsidRPr="0089796C">
              <w:t>_</w:t>
            </w:r>
            <w:r>
              <w:t>492515</w:t>
            </w:r>
          </w:p>
        </w:tc>
        <w:tc>
          <w:tcPr>
            <w:tcW w:w="3260" w:type="dxa"/>
          </w:tcPr>
          <w:p w14:paraId="4A25049E"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t>985022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3: UL-RTOA</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t>UL_RTOA</w:t>
            </w:r>
            <w:r w:rsidRPr="0089796C">
              <w:t>_0000</w:t>
            </w:r>
          </w:p>
        </w:tc>
        <w:tc>
          <w:tcPr>
            <w:tcW w:w="3260" w:type="dxa"/>
          </w:tcPr>
          <w:p w14:paraId="21559BDF" w14:textId="77777777" w:rsidR="00D25310" w:rsidRPr="0089796C" w:rsidRDefault="00D25310" w:rsidP="002A38F4">
            <w:pPr>
              <w:pStyle w:val="TAC"/>
            </w:pPr>
            <w:r w:rsidRPr="006A0A6D">
              <w:t>-985024</w:t>
            </w:r>
            <w:r w:rsidRPr="0089796C">
              <w:t xml:space="preserve"> &gt; </w:t>
            </w:r>
            <w: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t>UL_RTOA</w:t>
            </w:r>
            <w:r w:rsidRPr="0089796C">
              <w:t>_000</w:t>
            </w:r>
            <w:r>
              <w:t>1</w:t>
            </w:r>
          </w:p>
        </w:tc>
        <w:tc>
          <w:tcPr>
            <w:tcW w:w="3260" w:type="dxa"/>
          </w:tcPr>
          <w:p w14:paraId="7F9A0008"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pPr>
            <w:r>
              <w:t>UL_RTOA</w:t>
            </w:r>
            <w:r w:rsidRPr="0089796C">
              <w:t>_000</w:t>
            </w:r>
            <w:r>
              <w:t>2</w:t>
            </w:r>
          </w:p>
        </w:tc>
        <w:tc>
          <w:tcPr>
            <w:tcW w:w="3260" w:type="dxa"/>
          </w:tcPr>
          <w:p w14:paraId="10ADCE00"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UL_RTOA</w:t>
            </w:r>
            <w:r w:rsidRPr="0089796C">
              <w:t xml:space="preserve"> &lt; -</w:t>
            </w:r>
            <w:r w:rsidRPr="006A0A6D">
              <w:t>9850</w:t>
            </w:r>
            <w: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pPr>
            <w:r>
              <w:t>UL_RTOA</w:t>
            </w:r>
            <w:r w:rsidRPr="0089796C">
              <w:t>_</w:t>
            </w:r>
            <w:r>
              <w:t>246255</w:t>
            </w:r>
          </w:p>
        </w:tc>
        <w:tc>
          <w:tcPr>
            <w:tcW w:w="3260" w:type="dxa"/>
          </w:tcPr>
          <w:p w14:paraId="48A2A7EB"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&lt; </w:t>
            </w:r>
            <w: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t>UL_RTOA</w:t>
            </w:r>
            <w:r w:rsidRPr="0089796C">
              <w:t>_</w:t>
            </w:r>
            <w:r>
              <w:t>246256</w:t>
            </w:r>
          </w:p>
        </w:tc>
        <w:tc>
          <w:tcPr>
            <w:tcW w:w="3260" w:type="dxa"/>
          </w:tcPr>
          <w:p w14:paraId="73F1742C"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t>UL_RTOA</w:t>
            </w:r>
            <w:r w:rsidRPr="0089796C">
              <w:t>_</w:t>
            </w:r>
            <w:r>
              <w:t>246257</w:t>
            </w:r>
          </w:p>
        </w:tc>
        <w:tc>
          <w:tcPr>
            <w:tcW w:w="3260" w:type="dxa"/>
          </w:tcPr>
          <w:p w14:paraId="64C1E262"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t>UL_RTOA</w:t>
            </w:r>
            <w:r w:rsidRPr="0089796C">
              <w:t>_</w:t>
            </w:r>
            <w:r>
              <w:t>246258</w:t>
            </w:r>
          </w:p>
        </w:tc>
        <w:tc>
          <w:tcPr>
            <w:tcW w:w="3260" w:type="dxa"/>
          </w:tcPr>
          <w:p w14:paraId="7AB2249F"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t>UL_RTOA</w:t>
            </w:r>
            <w:r w:rsidRPr="0089796C">
              <w:t>_</w:t>
            </w:r>
            <w:r>
              <w:t>246259</w:t>
            </w:r>
          </w:p>
        </w:tc>
        <w:tc>
          <w:tcPr>
            <w:tcW w:w="3260" w:type="dxa"/>
          </w:tcPr>
          <w:p w14:paraId="07F3211D"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t>985020</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t>-</w:t>
      </w:r>
      <w:r>
        <w:t>4: UL-RTOA</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t>UL_RTOA</w:t>
            </w:r>
            <w:r w:rsidRPr="0089796C">
              <w:t>_0000</w:t>
            </w:r>
          </w:p>
        </w:tc>
        <w:tc>
          <w:tcPr>
            <w:tcW w:w="3260" w:type="dxa"/>
          </w:tcPr>
          <w:p w14:paraId="1A11EE7E" w14:textId="77777777" w:rsidR="00D25310" w:rsidRPr="0089796C" w:rsidRDefault="00D25310" w:rsidP="002A38F4">
            <w:pPr>
              <w:pStyle w:val="TAC"/>
            </w:pPr>
            <w:r w:rsidRPr="006A0A6D">
              <w:t>-985024</w:t>
            </w:r>
            <w:r w:rsidRPr="0089796C">
              <w:t xml:space="preserve"> &gt; </w:t>
            </w:r>
            <w: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t>UL_RTOA</w:t>
            </w:r>
            <w:r w:rsidRPr="0089796C">
              <w:t>_000</w:t>
            </w:r>
            <w:r>
              <w:t>1</w:t>
            </w:r>
          </w:p>
        </w:tc>
        <w:tc>
          <w:tcPr>
            <w:tcW w:w="3260" w:type="dxa"/>
          </w:tcPr>
          <w:p w14:paraId="357D9946"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pPr>
            <w:r>
              <w:t>UL_RTOA</w:t>
            </w:r>
            <w:r w:rsidRPr="0089796C">
              <w:t>_000</w:t>
            </w:r>
            <w:r>
              <w:t>2</w:t>
            </w:r>
          </w:p>
        </w:tc>
        <w:tc>
          <w:tcPr>
            <w:tcW w:w="3260" w:type="dxa"/>
          </w:tcPr>
          <w:p w14:paraId="443EB4BA"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pPr>
            <w:r>
              <w:t>UL_RTOA</w:t>
            </w:r>
            <w:r w:rsidRPr="0089796C">
              <w:t>_</w:t>
            </w:r>
            <w:r>
              <w:t>123127</w:t>
            </w:r>
          </w:p>
        </w:tc>
        <w:tc>
          <w:tcPr>
            <w:tcW w:w="3260" w:type="dxa"/>
          </w:tcPr>
          <w:p w14:paraId="0B5B814D"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&lt; </w:t>
            </w:r>
            <w: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t>UL_RTOA</w:t>
            </w:r>
            <w:r w:rsidRPr="0089796C">
              <w:t>_</w:t>
            </w:r>
            <w:r>
              <w:t>123128</w:t>
            </w:r>
          </w:p>
        </w:tc>
        <w:tc>
          <w:tcPr>
            <w:tcW w:w="3260" w:type="dxa"/>
          </w:tcPr>
          <w:p w14:paraId="6E51E5A2"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t>UL_RTOA</w:t>
            </w:r>
            <w:r w:rsidRPr="0089796C">
              <w:t>_</w:t>
            </w:r>
            <w:r>
              <w:t>123129</w:t>
            </w:r>
          </w:p>
        </w:tc>
        <w:tc>
          <w:tcPr>
            <w:tcW w:w="3260" w:type="dxa"/>
          </w:tcPr>
          <w:p w14:paraId="43382EA7"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t>UL_RTOA</w:t>
            </w:r>
            <w:r w:rsidRPr="0089796C">
              <w:t>_</w:t>
            </w:r>
            <w:r>
              <w:t>123130</w:t>
            </w:r>
          </w:p>
        </w:tc>
        <w:tc>
          <w:tcPr>
            <w:tcW w:w="3260" w:type="dxa"/>
          </w:tcPr>
          <w:p w14:paraId="022D57A5"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t>UL_RTOA</w:t>
            </w:r>
            <w:r w:rsidRPr="0089796C">
              <w:t>_</w:t>
            </w:r>
            <w:r>
              <w:t>123131</w:t>
            </w:r>
          </w:p>
        </w:tc>
        <w:tc>
          <w:tcPr>
            <w:tcW w:w="3260" w:type="dxa"/>
          </w:tcPr>
          <w:p w14:paraId="3EE58635" w14:textId="77777777" w:rsidR="00D25310" w:rsidRPr="0089796C" w:rsidRDefault="00D25310" w:rsidP="002A38F4">
            <w:pPr>
              <w:pStyle w:val="TAC"/>
            </w:pPr>
            <w:r>
              <w:t xml:space="preserve">16 </w:t>
            </w:r>
            <w:r w:rsidRPr="0089796C">
              <w:t xml:space="preserve">&lt; </w:t>
            </w:r>
            <w:r>
              <w:t>UL_RTOA</w:t>
            </w:r>
            <w:r w:rsidRPr="0089796C">
              <w:t xml:space="preserve"> </w:t>
            </w:r>
            <w:r w:rsidRPr="0089796C">
              <w:sym w:font="Symbol" w:char="F0A3"/>
            </w:r>
            <w:r w:rsidRPr="0089796C">
              <w:t xml:space="preserve"> </w:t>
            </w:r>
            <w: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t>985016</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5: UL-RTOA</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t>UL_RTOA</w:t>
            </w:r>
            <w:r w:rsidRPr="0089796C">
              <w:t>_0000</w:t>
            </w:r>
          </w:p>
        </w:tc>
        <w:tc>
          <w:tcPr>
            <w:tcW w:w="3260" w:type="dxa"/>
          </w:tcPr>
          <w:p w14:paraId="72AF39F6" w14:textId="77777777" w:rsidR="00D25310" w:rsidRPr="0089796C" w:rsidRDefault="00D25310" w:rsidP="002A38F4">
            <w:pPr>
              <w:pStyle w:val="TAC"/>
            </w:pPr>
            <w:r w:rsidRPr="006A0A6D">
              <w:t>-985024</w:t>
            </w:r>
            <w:r w:rsidRPr="0089796C">
              <w:t xml:space="preserve"> &gt; </w:t>
            </w:r>
            <w: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t>UL_RTOA</w:t>
            </w:r>
            <w:r w:rsidRPr="0089796C">
              <w:t>_000</w:t>
            </w:r>
            <w:r>
              <w:t>1</w:t>
            </w:r>
          </w:p>
        </w:tc>
        <w:tc>
          <w:tcPr>
            <w:tcW w:w="3260" w:type="dxa"/>
          </w:tcPr>
          <w:p w14:paraId="7C85AAA2"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pPr>
            <w:r>
              <w:t>UL_RTOA</w:t>
            </w:r>
            <w:r w:rsidRPr="0089796C">
              <w:t>_000</w:t>
            </w:r>
            <w:r>
              <w:t>2</w:t>
            </w:r>
          </w:p>
        </w:tc>
        <w:tc>
          <w:tcPr>
            <w:tcW w:w="3260" w:type="dxa"/>
          </w:tcPr>
          <w:p w14:paraId="20002A3E"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pPr>
            <w:r>
              <w:t>UL_RTOA</w:t>
            </w:r>
            <w:r w:rsidRPr="0089796C">
              <w:t>_</w:t>
            </w:r>
            <w:r>
              <w:t>61563</w:t>
            </w:r>
          </w:p>
        </w:tc>
        <w:tc>
          <w:tcPr>
            <w:tcW w:w="3260" w:type="dxa"/>
          </w:tcPr>
          <w:p w14:paraId="17B356ED"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&lt; </w:t>
            </w:r>
            <w: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t>UL_RTOA</w:t>
            </w:r>
            <w:r w:rsidRPr="0089796C">
              <w:t>_</w:t>
            </w:r>
            <w:r>
              <w:t>61564</w:t>
            </w:r>
          </w:p>
        </w:tc>
        <w:tc>
          <w:tcPr>
            <w:tcW w:w="3260" w:type="dxa"/>
          </w:tcPr>
          <w:p w14:paraId="22687A2F"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t>UL_RTOA</w:t>
            </w:r>
            <w:r w:rsidRPr="0089796C">
              <w:t>_</w:t>
            </w:r>
            <w:r>
              <w:t>61565</w:t>
            </w:r>
          </w:p>
        </w:tc>
        <w:tc>
          <w:tcPr>
            <w:tcW w:w="3260" w:type="dxa"/>
          </w:tcPr>
          <w:p w14:paraId="1F76428A"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t>UL_RTOA</w:t>
            </w:r>
            <w:r w:rsidRPr="0089796C">
              <w:t>_</w:t>
            </w:r>
            <w:r>
              <w:t>61566</w:t>
            </w:r>
          </w:p>
        </w:tc>
        <w:tc>
          <w:tcPr>
            <w:tcW w:w="3260" w:type="dxa"/>
          </w:tcPr>
          <w:p w14:paraId="7C03F048" w14:textId="77777777" w:rsidR="00D25310" w:rsidRPr="0089796C" w:rsidRDefault="00D25310" w:rsidP="002A38F4">
            <w:pPr>
              <w:pStyle w:val="TAC"/>
            </w:pPr>
            <w:r>
              <w:t>16</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t>UL_RTOA</w:t>
            </w:r>
            <w:r w:rsidRPr="0089796C">
              <w:t>_</w:t>
            </w:r>
            <w:r>
              <w:t>61567</w:t>
            </w:r>
          </w:p>
        </w:tc>
        <w:tc>
          <w:tcPr>
            <w:tcW w:w="3260" w:type="dxa"/>
          </w:tcPr>
          <w:p w14:paraId="1AC7999D" w14:textId="77777777" w:rsidR="00D25310" w:rsidRPr="0089796C" w:rsidRDefault="00D25310" w:rsidP="002A38F4">
            <w:pPr>
              <w:pStyle w:val="TAC"/>
            </w:pPr>
            <w:r>
              <w:t xml:space="preserve">32 </w:t>
            </w:r>
            <w:r w:rsidRPr="0089796C">
              <w:t xml:space="preserve">&lt; </w:t>
            </w:r>
            <w:r>
              <w:t>UL_RTOA</w:t>
            </w:r>
            <w:r w:rsidRPr="0089796C">
              <w:t xml:space="preserve"> </w:t>
            </w:r>
            <w:r w:rsidRPr="0089796C">
              <w:sym w:font="Symbol" w:char="F0A3"/>
            </w:r>
            <w:r w:rsidRPr="0089796C">
              <w:t xml:space="preserve"> </w:t>
            </w:r>
            <w: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t>985008</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00D25310">
        <w:t xml:space="preserve"> UL-RTOA</w:t>
      </w:r>
      <w:r w:rsidR="00D25310" w:rsidRPr="0089796C">
        <w:t xml:space="preserve"> measurement report mapping</w:t>
      </w:r>
      <w:r w:rsidR="00D25310">
        <w:t xml:space="preserve"> for reporting resolution of 32</w:t>
      </w:r>
      <w:r w:rsidR="00D25310" w:rsidRPr="007F51E8">
        <w:rPr>
          <w:bCs/>
        </w:rPr>
        <w:t>T</w:t>
      </w:r>
      <w:r w:rsidR="00D25310" w:rsidRPr="007F51E8">
        <w:rPr>
          <w:bCs/>
          <w:vertAlign w:val="subscript"/>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t>UL_RTOA</w:t>
            </w:r>
            <w:r w:rsidRPr="0089796C">
              <w:t>_0000</w:t>
            </w:r>
          </w:p>
        </w:tc>
        <w:tc>
          <w:tcPr>
            <w:tcW w:w="3260" w:type="dxa"/>
          </w:tcPr>
          <w:p w14:paraId="4FD38E52" w14:textId="77777777" w:rsidR="00D25310" w:rsidRPr="0089796C" w:rsidRDefault="00D25310" w:rsidP="002A38F4">
            <w:pPr>
              <w:pStyle w:val="TAC"/>
            </w:pPr>
            <w:r w:rsidRPr="006A0A6D">
              <w:t>-985024</w:t>
            </w:r>
            <w:r w:rsidRPr="0089796C">
              <w:t xml:space="preserve"> &gt; </w:t>
            </w:r>
            <w: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t>UL_RTOA</w:t>
            </w:r>
            <w:r w:rsidRPr="0089796C">
              <w:t>_000</w:t>
            </w:r>
            <w:r>
              <w:t>1</w:t>
            </w:r>
          </w:p>
        </w:tc>
        <w:tc>
          <w:tcPr>
            <w:tcW w:w="3260" w:type="dxa"/>
          </w:tcPr>
          <w:p w14:paraId="52A5F03D"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pPr>
            <w:r>
              <w:t>UL_RTOA</w:t>
            </w:r>
            <w:r w:rsidRPr="0089796C">
              <w:t>_000</w:t>
            </w:r>
            <w:r>
              <w:t>2</w:t>
            </w:r>
          </w:p>
        </w:tc>
        <w:tc>
          <w:tcPr>
            <w:tcW w:w="3260" w:type="dxa"/>
          </w:tcPr>
          <w:p w14:paraId="0B0746F3"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UL_RTOA</w:t>
            </w:r>
            <w:r w:rsidRPr="0089796C">
              <w:t xml:space="preserve"> &lt; -</w:t>
            </w:r>
            <w: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pPr>
            <w:r>
              <w:t>UL_RTOA</w:t>
            </w:r>
            <w:r w:rsidRPr="0089796C">
              <w:t>_</w:t>
            </w:r>
            <w:r>
              <w:t>30781</w:t>
            </w:r>
          </w:p>
        </w:tc>
        <w:tc>
          <w:tcPr>
            <w:tcW w:w="3260" w:type="dxa"/>
          </w:tcPr>
          <w:p w14:paraId="34C19BDC"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UL_RTOA</w:t>
            </w:r>
            <w:r w:rsidRPr="0089796C">
              <w:t xml:space="preserve"> &lt; </w:t>
            </w:r>
            <w: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t>UL_RTOA</w:t>
            </w:r>
            <w:r w:rsidRPr="0089796C">
              <w:t>_</w:t>
            </w:r>
            <w:r>
              <w:t>30782</w:t>
            </w:r>
          </w:p>
        </w:tc>
        <w:tc>
          <w:tcPr>
            <w:tcW w:w="3260" w:type="dxa"/>
          </w:tcPr>
          <w:p w14:paraId="1D38A0F5"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t>UL_RTOA</w:t>
            </w:r>
            <w:r w:rsidRPr="0089796C">
              <w:t>_</w:t>
            </w:r>
            <w:r>
              <w:t>30783</w:t>
            </w:r>
          </w:p>
        </w:tc>
        <w:tc>
          <w:tcPr>
            <w:tcW w:w="3260" w:type="dxa"/>
          </w:tcPr>
          <w:p w14:paraId="31F64836"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t>UL_RTOA</w:t>
            </w:r>
            <w:r w:rsidRPr="0089796C">
              <w:t>_</w:t>
            </w:r>
            <w:r>
              <w:t>30784</w:t>
            </w:r>
          </w:p>
        </w:tc>
        <w:tc>
          <w:tcPr>
            <w:tcW w:w="3260" w:type="dxa"/>
          </w:tcPr>
          <w:p w14:paraId="17BB4403" w14:textId="77777777" w:rsidR="00D25310" w:rsidRPr="0089796C" w:rsidRDefault="00D25310" w:rsidP="002A38F4">
            <w:pPr>
              <w:pStyle w:val="TAC"/>
            </w:pPr>
            <w:r>
              <w:t>32</w:t>
            </w:r>
            <w:r w:rsidRPr="0089796C">
              <w:t xml:space="preserve"> &lt; </w:t>
            </w:r>
            <w:r>
              <w:t>UL_RTOA</w:t>
            </w:r>
            <w:r w:rsidRPr="0089796C">
              <w:t xml:space="preserve"> </w:t>
            </w:r>
            <w:r w:rsidRPr="0089796C">
              <w:sym w:font="Symbol" w:char="F0A3"/>
            </w:r>
            <w:r w:rsidRPr="0089796C">
              <w:t xml:space="preserve"> </w:t>
            </w:r>
            <w: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t>UL_RTOA</w:t>
            </w:r>
            <w:r w:rsidRPr="0089796C">
              <w:t>_</w:t>
            </w:r>
            <w:r>
              <w:t>30785</w:t>
            </w:r>
          </w:p>
        </w:tc>
        <w:tc>
          <w:tcPr>
            <w:tcW w:w="3260" w:type="dxa"/>
          </w:tcPr>
          <w:p w14:paraId="327C9BEB" w14:textId="77777777" w:rsidR="00D25310" w:rsidRPr="0089796C" w:rsidRDefault="00D25310" w:rsidP="002A38F4">
            <w:pPr>
              <w:pStyle w:val="TAC"/>
            </w:pPr>
            <w:r>
              <w:t xml:space="preserve">64 </w:t>
            </w:r>
            <w:r w:rsidRPr="0089796C">
              <w:t xml:space="preserve">&lt; </w:t>
            </w:r>
            <w:r>
              <w:t>UL_RTOA</w:t>
            </w:r>
            <w:r w:rsidRPr="0089796C">
              <w:t xml:space="preserve"> </w:t>
            </w:r>
            <w:r w:rsidRPr="0089796C">
              <w:sym w:font="Symbol" w:char="F0A3"/>
            </w:r>
            <w:r w:rsidRPr="0089796C">
              <w:t xml:space="preserve"> </w:t>
            </w:r>
            <w: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t>98</w:t>
            </w:r>
            <w:r>
              <w:t>4992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ADEF5AE" w14:textId="77777777" w:rsidR="00B96060" w:rsidRPr="00B73470" w:rsidRDefault="00B96060" w:rsidP="00B96060">
      <w:r w:rsidRPr="00B73470">
        <w:t xml:space="preserve">The mapping of measured quantity for each reporting resolution (k) is defined in Table </w:t>
      </w:r>
      <w:r w:rsidRPr="00B73470">
        <w:rPr>
          <w:lang w:val="en-US"/>
        </w:rPr>
        <w:t>13.1.</w:t>
      </w:r>
      <w:r>
        <w:rPr>
          <w:lang w:val="en-US"/>
        </w:rPr>
        <w:t>1A</w:t>
      </w:r>
      <w:r w:rsidRPr="00B73470">
        <w:t xml:space="preserve">-1 to Table </w:t>
      </w:r>
      <w:r w:rsidRPr="00B73470">
        <w:rPr>
          <w:lang w:val="en-US"/>
        </w:rPr>
        <w:t>13.1.</w:t>
      </w:r>
      <w:r>
        <w:rPr>
          <w:lang w:val="en-US"/>
        </w:rPr>
        <w:t>1A</w:t>
      </w:r>
      <w:r w:rsidRPr="00B73470">
        <w:t>-6.</w:t>
      </w:r>
    </w:p>
    <w:p w14:paraId="56840ECB" w14:textId="77777777" w:rsidR="00B96060" w:rsidRPr="00B73470" w:rsidRDefault="00B96060" w:rsidP="00B9606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r w:rsidRPr="00B73470">
              <w:t>path_i</w:t>
            </w:r>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t>path_00000</w:t>
            </w:r>
          </w:p>
        </w:tc>
        <w:tc>
          <w:tcPr>
            <w:tcW w:w="2694" w:type="dxa"/>
          </w:tcPr>
          <w:p w14:paraId="3153580D" w14:textId="77777777" w:rsidR="00B96060" w:rsidRPr="00B73470" w:rsidRDefault="00B96060" w:rsidP="0007788A">
            <w:pPr>
              <w:pStyle w:val="TAC"/>
            </w:pPr>
            <w:r w:rsidRPr="00B73470">
              <w:sym w:font="Symbol" w:char="F044"/>
            </w:r>
            <w:r w:rsidRPr="00B73470">
              <w:t>path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t>path_00001</w:t>
            </w:r>
          </w:p>
        </w:tc>
        <w:tc>
          <w:tcPr>
            <w:tcW w:w="2694" w:type="dxa"/>
          </w:tcPr>
          <w:p w14:paraId="1A228B1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t>path_00002</w:t>
            </w:r>
          </w:p>
        </w:tc>
        <w:tc>
          <w:tcPr>
            <w:tcW w:w="2694" w:type="dxa"/>
          </w:tcPr>
          <w:p w14:paraId="71580B7E"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t>path_08175</w:t>
            </w:r>
          </w:p>
        </w:tc>
        <w:tc>
          <w:tcPr>
            <w:tcW w:w="2694" w:type="dxa"/>
          </w:tcPr>
          <w:p w14:paraId="4472F6D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t>path_08176</w:t>
            </w:r>
          </w:p>
        </w:tc>
        <w:tc>
          <w:tcPr>
            <w:tcW w:w="2694" w:type="dxa"/>
          </w:tcPr>
          <w:p w14:paraId="196B2613"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r w:rsidRPr="00B73470">
              <w:t>path_i</w:t>
            </w:r>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t>path_0000</w:t>
            </w:r>
          </w:p>
        </w:tc>
        <w:tc>
          <w:tcPr>
            <w:tcW w:w="2694" w:type="dxa"/>
          </w:tcPr>
          <w:p w14:paraId="58540F81" w14:textId="77777777" w:rsidR="00B96060" w:rsidRPr="00B73470" w:rsidRDefault="00B96060" w:rsidP="0007788A">
            <w:pPr>
              <w:pStyle w:val="TAC"/>
            </w:pPr>
            <w:r w:rsidRPr="00B73470">
              <w:sym w:font="Symbol" w:char="F044"/>
            </w:r>
            <w:r w:rsidRPr="00B73470">
              <w:t>path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t>path_0001</w:t>
            </w:r>
          </w:p>
        </w:tc>
        <w:tc>
          <w:tcPr>
            <w:tcW w:w="2694" w:type="dxa"/>
          </w:tcPr>
          <w:p w14:paraId="59874D1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t>path_0002</w:t>
            </w:r>
          </w:p>
        </w:tc>
        <w:tc>
          <w:tcPr>
            <w:tcW w:w="2694" w:type="dxa"/>
          </w:tcPr>
          <w:p w14:paraId="1AE16FA4"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t>path_4088</w:t>
            </w:r>
          </w:p>
        </w:tc>
        <w:tc>
          <w:tcPr>
            <w:tcW w:w="2694" w:type="dxa"/>
          </w:tcPr>
          <w:p w14:paraId="259CC02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r w:rsidRPr="00B73470">
              <w:t>path_i</w:t>
            </w:r>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t>path_0000</w:t>
            </w:r>
          </w:p>
        </w:tc>
        <w:tc>
          <w:tcPr>
            <w:tcW w:w="2694" w:type="dxa"/>
          </w:tcPr>
          <w:p w14:paraId="2B941921" w14:textId="77777777" w:rsidR="00B96060" w:rsidRPr="00B73470" w:rsidRDefault="00B96060" w:rsidP="0007788A">
            <w:pPr>
              <w:pStyle w:val="TAC"/>
            </w:pPr>
            <w:r w:rsidRPr="00B73470">
              <w:sym w:font="Symbol" w:char="F044"/>
            </w:r>
            <w:r w:rsidRPr="00B73470">
              <w:t>path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t>path_0001</w:t>
            </w:r>
          </w:p>
        </w:tc>
        <w:tc>
          <w:tcPr>
            <w:tcW w:w="2694" w:type="dxa"/>
          </w:tcPr>
          <w:p w14:paraId="28B71A7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t>path_0002</w:t>
            </w:r>
          </w:p>
        </w:tc>
        <w:tc>
          <w:tcPr>
            <w:tcW w:w="2694" w:type="dxa"/>
          </w:tcPr>
          <w:p w14:paraId="5CF07ACB"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t>path_2044</w:t>
            </w:r>
          </w:p>
        </w:tc>
        <w:tc>
          <w:tcPr>
            <w:tcW w:w="2694" w:type="dxa"/>
          </w:tcPr>
          <w:p w14:paraId="5B2CF7EF"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r w:rsidRPr="00B73470">
              <w:t>path_i</w:t>
            </w:r>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t>path_0000</w:t>
            </w:r>
          </w:p>
        </w:tc>
        <w:tc>
          <w:tcPr>
            <w:tcW w:w="2694" w:type="dxa"/>
          </w:tcPr>
          <w:p w14:paraId="0EE3A6D1" w14:textId="77777777" w:rsidR="00B96060" w:rsidRPr="00B73470" w:rsidRDefault="00B96060" w:rsidP="0007788A">
            <w:pPr>
              <w:pStyle w:val="TAC"/>
            </w:pPr>
            <w:r w:rsidRPr="00B73470">
              <w:sym w:font="Symbol" w:char="F044"/>
            </w:r>
            <w:r w:rsidRPr="00B73470">
              <w:t>path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t>path_0001</w:t>
            </w:r>
          </w:p>
        </w:tc>
        <w:tc>
          <w:tcPr>
            <w:tcW w:w="2694" w:type="dxa"/>
          </w:tcPr>
          <w:p w14:paraId="1F4AA4E4"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t>path_0002</w:t>
            </w:r>
          </w:p>
        </w:tc>
        <w:tc>
          <w:tcPr>
            <w:tcW w:w="2694" w:type="dxa"/>
          </w:tcPr>
          <w:p w14:paraId="765BEEA0"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t>path_1022</w:t>
            </w:r>
          </w:p>
        </w:tc>
        <w:tc>
          <w:tcPr>
            <w:tcW w:w="2694" w:type="dxa"/>
          </w:tcPr>
          <w:p w14:paraId="2649D659"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lastRenderedPageBreak/>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r w:rsidRPr="00B73470">
              <w:t>path_i</w:t>
            </w:r>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t>path_0000</w:t>
            </w:r>
          </w:p>
        </w:tc>
        <w:tc>
          <w:tcPr>
            <w:tcW w:w="2694" w:type="dxa"/>
          </w:tcPr>
          <w:p w14:paraId="5FF12AD5" w14:textId="77777777" w:rsidR="00B96060" w:rsidRPr="00B73470" w:rsidRDefault="00B96060" w:rsidP="0007788A">
            <w:pPr>
              <w:pStyle w:val="TAC"/>
            </w:pPr>
            <w:r w:rsidRPr="00B73470">
              <w:sym w:font="Symbol" w:char="F044"/>
            </w:r>
            <w:r w:rsidRPr="00B73470">
              <w:t>path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t>path_0001</w:t>
            </w:r>
          </w:p>
        </w:tc>
        <w:tc>
          <w:tcPr>
            <w:tcW w:w="2694" w:type="dxa"/>
          </w:tcPr>
          <w:p w14:paraId="7D14740B"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t>path_0002</w:t>
            </w:r>
          </w:p>
        </w:tc>
        <w:tc>
          <w:tcPr>
            <w:tcW w:w="2694" w:type="dxa"/>
          </w:tcPr>
          <w:p w14:paraId="4D53770D"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t>path_511</w:t>
            </w:r>
          </w:p>
        </w:tc>
        <w:tc>
          <w:tcPr>
            <w:tcW w:w="2694" w:type="dxa"/>
          </w:tcPr>
          <w:p w14:paraId="57909438"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r w:rsidRPr="00B73470">
              <w:t>path_i</w:t>
            </w:r>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t>path_000</w:t>
            </w:r>
          </w:p>
        </w:tc>
        <w:tc>
          <w:tcPr>
            <w:tcW w:w="2694" w:type="dxa"/>
          </w:tcPr>
          <w:p w14:paraId="39041EF7" w14:textId="77777777" w:rsidR="00B96060" w:rsidRPr="00B73470" w:rsidRDefault="00B96060" w:rsidP="0007788A">
            <w:pPr>
              <w:pStyle w:val="TAC"/>
            </w:pPr>
            <w:r w:rsidRPr="00B73470">
              <w:sym w:font="Symbol" w:char="F044"/>
            </w:r>
            <w:r w:rsidRPr="00B73470">
              <w:t>path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t>path_001</w:t>
            </w:r>
          </w:p>
        </w:tc>
        <w:tc>
          <w:tcPr>
            <w:tcW w:w="2694" w:type="dxa"/>
          </w:tcPr>
          <w:p w14:paraId="2E8A6C4F"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t>path_002</w:t>
            </w:r>
          </w:p>
        </w:tc>
        <w:tc>
          <w:tcPr>
            <w:tcW w:w="2694" w:type="dxa"/>
          </w:tcPr>
          <w:p w14:paraId="376628C0"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t>path_256</w:t>
            </w:r>
          </w:p>
        </w:tc>
        <w:tc>
          <w:tcPr>
            <w:tcW w:w="2694" w:type="dxa"/>
          </w:tcPr>
          <w:p w14:paraId="1CF6DC6E"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382E918B" w14:textId="77777777" w:rsidR="00AD5476" w:rsidRPr="00114F62" w:rsidRDefault="00AD5476" w:rsidP="00AD5476">
      <w:pPr>
        <w:rPr>
          <w:bCs/>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Pr>
          <w:lang w:val="en-US"/>
        </w:rPr>
        <w:t>13.2</w:t>
      </w:r>
      <w:r w:rsidRPr="00967CF8">
        <w:rPr>
          <w:lang w:val="en-US"/>
        </w:rPr>
        <w:t>.</w:t>
      </w:r>
      <w:r>
        <w:rPr>
          <w:lang w:val="en-US"/>
        </w:rPr>
        <w:t>1</w:t>
      </w:r>
      <w:r w:rsidRPr="0089796C">
        <w:t>-1</w:t>
      </w:r>
      <w:r>
        <w:t xml:space="preserve"> to </w:t>
      </w:r>
      <w:r w:rsidRPr="0089796C">
        <w:t xml:space="preserve">Table </w:t>
      </w:r>
      <w:r>
        <w:rPr>
          <w:lang w:val="en-US"/>
        </w:rPr>
        <w:t>13.2</w:t>
      </w:r>
      <w:r w:rsidRPr="00967CF8">
        <w:rPr>
          <w:lang w:val="en-US"/>
        </w:rPr>
        <w:t>.</w:t>
      </w:r>
      <w:r>
        <w:rPr>
          <w:lang w:val="en-US"/>
        </w:rPr>
        <w:t>1</w:t>
      </w:r>
      <w:r w:rsidRPr="0089796C">
        <w:t>-</w:t>
      </w:r>
      <w: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t>RX-TX_</w:t>
            </w:r>
            <w:r w:rsidRPr="0089796C">
              <w:t>0000</w:t>
            </w:r>
          </w:p>
        </w:tc>
        <w:tc>
          <w:tcPr>
            <w:tcW w:w="3260" w:type="dxa"/>
          </w:tcPr>
          <w:p w14:paraId="3C756B54" w14:textId="77777777" w:rsidR="00D25310" w:rsidRPr="0089796C" w:rsidRDefault="00D25310" w:rsidP="002A38F4">
            <w:pPr>
              <w:pStyle w:val="TAC"/>
            </w:pPr>
            <w:r w:rsidRPr="006A0A6D">
              <w:t>-985024</w:t>
            </w:r>
            <w:r w:rsidRPr="0089796C">
              <w:t xml:space="preserve"> &gt; </w:t>
            </w:r>
            <w: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t>RX-TX_</w:t>
            </w:r>
            <w:r w:rsidRPr="0089796C">
              <w:t>000</w:t>
            </w:r>
            <w:r>
              <w:t>1</w:t>
            </w:r>
          </w:p>
        </w:tc>
        <w:tc>
          <w:tcPr>
            <w:tcW w:w="3260" w:type="dxa"/>
          </w:tcPr>
          <w:p w14:paraId="70ADA58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pPr>
            <w:r>
              <w:t>RX-TX_</w:t>
            </w:r>
            <w:r w:rsidRPr="0089796C">
              <w:t>000</w:t>
            </w:r>
            <w:r>
              <w:t>2</w:t>
            </w:r>
          </w:p>
        </w:tc>
        <w:tc>
          <w:tcPr>
            <w:tcW w:w="3260" w:type="dxa"/>
          </w:tcPr>
          <w:p w14:paraId="786D5E97"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t>RX-TX_985023</w:t>
            </w:r>
          </w:p>
        </w:tc>
        <w:tc>
          <w:tcPr>
            <w:tcW w:w="3260" w:type="dxa"/>
          </w:tcPr>
          <w:p w14:paraId="2D4A072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&lt; </w:t>
            </w:r>
            <w: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t>RX-TX_985024</w:t>
            </w:r>
          </w:p>
        </w:tc>
        <w:tc>
          <w:tcPr>
            <w:tcW w:w="3260" w:type="dxa"/>
          </w:tcPr>
          <w:p w14:paraId="1963B487"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t>RX-TX_985025</w:t>
            </w:r>
          </w:p>
        </w:tc>
        <w:tc>
          <w:tcPr>
            <w:tcW w:w="3260" w:type="dxa"/>
          </w:tcPr>
          <w:p w14:paraId="2B18E64D"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t>RX-TX_985026</w:t>
            </w:r>
          </w:p>
        </w:tc>
        <w:tc>
          <w:tcPr>
            <w:tcW w:w="3260" w:type="dxa"/>
          </w:tcPr>
          <w:p w14:paraId="6E027DCD" w14:textId="77777777" w:rsidR="00D25310" w:rsidRPr="0089796C" w:rsidRDefault="00D25310" w:rsidP="002A38F4">
            <w:pPr>
              <w:pStyle w:val="TAC"/>
            </w:pPr>
            <w:r>
              <w:t>1</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t>RX-TX_985027</w:t>
            </w:r>
          </w:p>
        </w:tc>
        <w:tc>
          <w:tcPr>
            <w:tcW w:w="3260" w:type="dxa"/>
          </w:tcPr>
          <w:p w14:paraId="1A73BBE7" w14:textId="77777777" w:rsidR="00D25310" w:rsidRPr="0089796C" w:rsidRDefault="00D25310" w:rsidP="002A38F4">
            <w:pPr>
              <w:pStyle w:val="TAC"/>
            </w:pPr>
            <w:r>
              <w:t>2</w:t>
            </w:r>
            <w:r w:rsidRPr="0089796C">
              <w:t xml:space="preserve"> </w:t>
            </w:r>
            <w:r>
              <w:t>&lt;</w:t>
            </w:r>
            <w:r w:rsidRPr="0089796C">
              <w:t xml:space="preserve"> </w:t>
            </w:r>
            <w:r>
              <w:t>RX-TX</w:t>
            </w:r>
            <w:r w:rsidRPr="0089796C">
              <w:t xml:space="preserve"> </w:t>
            </w:r>
            <w:r w:rsidRPr="0089796C">
              <w:sym w:font="Symbol" w:char="F0A3"/>
            </w:r>
            <w:r w:rsidRPr="0089796C">
              <w:t xml:space="preserve"> </w:t>
            </w:r>
            <w: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t>985023</w:t>
            </w:r>
            <w:r w:rsidRPr="0089796C">
              <w:t xml:space="preserve"> </w:t>
            </w:r>
            <w:r>
              <w:t>&lt;</w:t>
            </w:r>
            <w:r w:rsidRPr="0089796C">
              <w:t xml:space="preserve">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t>985024</w:t>
            </w:r>
            <w:r w:rsidRPr="0089796C">
              <w:t xml:space="preserve"> </w:t>
            </w:r>
            <w:r>
              <w:t>&lt;</w:t>
            </w:r>
            <w:r w:rsidRPr="0089796C">
              <w:t xml:space="preserve"> </w:t>
            </w:r>
            <w: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2: gNB </w:t>
      </w:r>
      <w:r>
        <w:rPr>
          <w:lang w:val="en-US"/>
        </w:rPr>
        <w:t>Rx-Tx</w:t>
      </w:r>
      <w:r>
        <w:t xml:space="preserve"> time difference</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t>RX-TX_</w:t>
            </w:r>
            <w:r w:rsidRPr="0089796C">
              <w:t>0000</w:t>
            </w:r>
          </w:p>
        </w:tc>
        <w:tc>
          <w:tcPr>
            <w:tcW w:w="3260" w:type="dxa"/>
          </w:tcPr>
          <w:p w14:paraId="5CA33227" w14:textId="77777777" w:rsidR="00D25310" w:rsidRPr="0089796C" w:rsidRDefault="00D25310" w:rsidP="002A38F4">
            <w:pPr>
              <w:pStyle w:val="TAC"/>
            </w:pPr>
            <w:r w:rsidRPr="006A0A6D">
              <w:t>-985024</w:t>
            </w:r>
            <w:r w:rsidRPr="0089796C">
              <w:t xml:space="preserve"> &gt; </w:t>
            </w:r>
            <w: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t>RX-TX_</w:t>
            </w:r>
            <w:r w:rsidRPr="0089796C">
              <w:t>000</w:t>
            </w:r>
            <w:r>
              <w:t>1</w:t>
            </w:r>
          </w:p>
        </w:tc>
        <w:tc>
          <w:tcPr>
            <w:tcW w:w="3260" w:type="dxa"/>
          </w:tcPr>
          <w:p w14:paraId="4A97CEC1"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pPr>
            <w:r>
              <w:t>RX-TX_</w:t>
            </w:r>
            <w:r w:rsidRPr="0089796C">
              <w:t>000</w:t>
            </w:r>
            <w:r>
              <w:t>2</w:t>
            </w:r>
          </w:p>
        </w:tc>
        <w:tc>
          <w:tcPr>
            <w:tcW w:w="3260" w:type="dxa"/>
          </w:tcPr>
          <w:p w14:paraId="6E34D8CD"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pPr>
            <w:r>
              <w:t>RX-TX_492511</w:t>
            </w:r>
          </w:p>
        </w:tc>
        <w:tc>
          <w:tcPr>
            <w:tcW w:w="3260" w:type="dxa"/>
          </w:tcPr>
          <w:p w14:paraId="14C60DF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&lt; </w:t>
            </w:r>
            <w: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t>RX-TX_492512</w:t>
            </w:r>
          </w:p>
        </w:tc>
        <w:tc>
          <w:tcPr>
            <w:tcW w:w="3260" w:type="dxa"/>
          </w:tcPr>
          <w:p w14:paraId="3B58F853"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t>RX-TX_492513</w:t>
            </w:r>
          </w:p>
        </w:tc>
        <w:tc>
          <w:tcPr>
            <w:tcW w:w="3260" w:type="dxa"/>
          </w:tcPr>
          <w:p w14:paraId="4F5A9F38"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t>RX-TX_492514</w:t>
            </w:r>
          </w:p>
        </w:tc>
        <w:tc>
          <w:tcPr>
            <w:tcW w:w="3260" w:type="dxa"/>
          </w:tcPr>
          <w:p w14:paraId="0708DE00" w14:textId="77777777" w:rsidR="00D25310" w:rsidRPr="0089796C" w:rsidRDefault="00D25310" w:rsidP="002A38F4">
            <w:pPr>
              <w:pStyle w:val="TAC"/>
            </w:pPr>
            <w:r>
              <w:t>2</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t>RX-TX_492515</w:t>
            </w:r>
          </w:p>
        </w:tc>
        <w:tc>
          <w:tcPr>
            <w:tcW w:w="3260" w:type="dxa"/>
          </w:tcPr>
          <w:p w14:paraId="19F21D0D"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t>985022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3: gNB </w:t>
      </w:r>
      <w:r>
        <w:rPr>
          <w:lang w:val="en-US"/>
        </w:rPr>
        <w:t>Rx-Tx</w:t>
      </w:r>
      <w:r>
        <w:t xml:space="preserve"> time difference</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t>RX-TX_</w:t>
            </w:r>
            <w:r w:rsidRPr="0089796C">
              <w:t>0000</w:t>
            </w:r>
          </w:p>
        </w:tc>
        <w:tc>
          <w:tcPr>
            <w:tcW w:w="3260" w:type="dxa"/>
          </w:tcPr>
          <w:p w14:paraId="5F7375E1" w14:textId="77777777" w:rsidR="00D25310" w:rsidRPr="0089796C" w:rsidRDefault="00D25310" w:rsidP="002A38F4">
            <w:pPr>
              <w:pStyle w:val="TAC"/>
            </w:pPr>
            <w:r w:rsidRPr="006A0A6D">
              <w:t>-985024</w:t>
            </w:r>
            <w:r w:rsidRPr="0089796C">
              <w:t xml:space="preserve"> &gt; </w:t>
            </w:r>
            <w: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t>RX-TX_</w:t>
            </w:r>
            <w:r w:rsidRPr="0089796C">
              <w:t>000</w:t>
            </w:r>
            <w:r>
              <w:t>1</w:t>
            </w:r>
          </w:p>
        </w:tc>
        <w:tc>
          <w:tcPr>
            <w:tcW w:w="3260" w:type="dxa"/>
          </w:tcPr>
          <w:p w14:paraId="2696CEB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pPr>
            <w:r>
              <w:t>RX-TX_</w:t>
            </w:r>
            <w:r w:rsidRPr="0089796C">
              <w:t>000</w:t>
            </w:r>
            <w:r>
              <w:t>2</w:t>
            </w:r>
          </w:p>
        </w:tc>
        <w:tc>
          <w:tcPr>
            <w:tcW w:w="3260" w:type="dxa"/>
          </w:tcPr>
          <w:p w14:paraId="17A91DC7"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RX-TX</w:t>
            </w:r>
            <w:r w:rsidRPr="0089796C">
              <w:t xml:space="preserve"> &lt; -</w:t>
            </w:r>
            <w:r w:rsidRPr="006A0A6D">
              <w:t>9850</w:t>
            </w:r>
            <w: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pPr>
            <w:r>
              <w:t>RX-TX_246255</w:t>
            </w:r>
          </w:p>
        </w:tc>
        <w:tc>
          <w:tcPr>
            <w:tcW w:w="3260" w:type="dxa"/>
          </w:tcPr>
          <w:p w14:paraId="05565CB9"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&lt; </w:t>
            </w:r>
            <w: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t>RX-TX_246256</w:t>
            </w:r>
          </w:p>
        </w:tc>
        <w:tc>
          <w:tcPr>
            <w:tcW w:w="3260" w:type="dxa"/>
          </w:tcPr>
          <w:p w14:paraId="00AD7A52"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t>RX-TX_246257</w:t>
            </w:r>
          </w:p>
        </w:tc>
        <w:tc>
          <w:tcPr>
            <w:tcW w:w="3260" w:type="dxa"/>
          </w:tcPr>
          <w:p w14:paraId="142B3E12"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t>RX-TX_246258</w:t>
            </w:r>
          </w:p>
        </w:tc>
        <w:tc>
          <w:tcPr>
            <w:tcW w:w="3260" w:type="dxa"/>
          </w:tcPr>
          <w:p w14:paraId="79A6A9F6"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t>RX-TX_246259</w:t>
            </w:r>
          </w:p>
        </w:tc>
        <w:tc>
          <w:tcPr>
            <w:tcW w:w="3260" w:type="dxa"/>
          </w:tcPr>
          <w:p w14:paraId="57A6B48E"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t>985020</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w:t>
      </w:r>
      <w:r>
        <w:t xml:space="preserve">4: gNB </w:t>
      </w:r>
      <w:r>
        <w:rPr>
          <w:lang w:val="en-US"/>
        </w:rPr>
        <w:t>Rx-Tx</w:t>
      </w:r>
      <w:r>
        <w:t xml:space="preserve"> time difference</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t>RX-TX_</w:t>
            </w:r>
            <w:r w:rsidRPr="0089796C">
              <w:t>0000</w:t>
            </w:r>
          </w:p>
        </w:tc>
        <w:tc>
          <w:tcPr>
            <w:tcW w:w="3260" w:type="dxa"/>
          </w:tcPr>
          <w:p w14:paraId="0CBC952B" w14:textId="77777777" w:rsidR="00D25310" w:rsidRPr="0089796C" w:rsidRDefault="00D25310" w:rsidP="002A38F4">
            <w:pPr>
              <w:pStyle w:val="TAC"/>
            </w:pPr>
            <w:r w:rsidRPr="006A0A6D">
              <w:t>-985024</w:t>
            </w:r>
            <w:r w:rsidRPr="0089796C">
              <w:t xml:space="preserve"> &gt; </w:t>
            </w:r>
            <w: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t>RX-TX_</w:t>
            </w:r>
            <w:r w:rsidRPr="0089796C">
              <w:t>000</w:t>
            </w:r>
            <w:r>
              <w:t>1</w:t>
            </w:r>
          </w:p>
        </w:tc>
        <w:tc>
          <w:tcPr>
            <w:tcW w:w="3260" w:type="dxa"/>
          </w:tcPr>
          <w:p w14:paraId="7B83AAF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pPr>
            <w:r>
              <w:t>RX-TX_</w:t>
            </w:r>
            <w:r w:rsidRPr="0089796C">
              <w:t>000</w:t>
            </w:r>
            <w:r>
              <w:t>2</w:t>
            </w:r>
          </w:p>
        </w:tc>
        <w:tc>
          <w:tcPr>
            <w:tcW w:w="3260" w:type="dxa"/>
          </w:tcPr>
          <w:p w14:paraId="3B821A14"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pPr>
            <w:r>
              <w:t>RX-TX_123127</w:t>
            </w:r>
          </w:p>
        </w:tc>
        <w:tc>
          <w:tcPr>
            <w:tcW w:w="3260" w:type="dxa"/>
          </w:tcPr>
          <w:p w14:paraId="42ABAEAB"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&lt; </w:t>
            </w:r>
            <w: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t>RX-TX_123128</w:t>
            </w:r>
          </w:p>
        </w:tc>
        <w:tc>
          <w:tcPr>
            <w:tcW w:w="3260" w:type="dxa"/>
          </w:tcPr>
          <w:p w14:paraId="0A7EEFB4"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t>RX-TX_123129</w:t>
            </w:r>
          </w:p>
        </w:tc>
        <w:tc>
          <w:tcPr>
            <w:tcW w:w="3260" w:type="dxa"/>
          </w:tcPr>
          <w:p w14:paraId="17796FD3"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t>RX-TX_123130</w:t>
            </w:r>
          </w:p>
        </w:tc>
        <w:tc>
          <w:tcPr>
            <w:tcW w:w="3260" w:type="dxa"/>
          </w:tcPr>
          <w:p w14:paraId="50A10FF9"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t>RX-TX_123131</w:t>
            </w:r>
          </w:p>
        </w:tc>
        <w:tc>
          <w:tcPr>
            <w:tcW w:w="3260" w:type="dxa"/>
          </w:tcPr>
          <w:p w14:paraId="6BB4E468" w14:textId="77777777" w:rsidR="00D25310" w:rsidRPr="0089796C" w:rsidRDefault="00D25310" w:rsidP="002A38F4">
            <w:pPr>
              <w:pStyle w:val="TAC"/>
            </w:pPr>
            <w:r>
              <w:t xml:space="preserve">16 </w:t>
            </w:r>
            <w:r w:rsidRPr="0089796C">
              <w:t xml:space="preserve">&lt; </w:t>
            </w:r>
            <w:r>
              <w:t>RX-TX</w:t>
            </w:r>
            <w:r w:rsidRPr="0089796C">
              <w:t xml:space="preserve"> </w:t>
            </w:r>
            <w:r w:rsidRPr="0089796C">
              <w:sym w:font="Symbol" w:char="F0A3"/>
            </w:r>
            <w:r w:rsidRPr="0089796C">
              <w:t xml:space="preserve"> </w:t>
            </w:r>
            <w: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t>985016</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t>RX-TX_</w:t>
            </w:r>
            <w:r w:rsidRPr="0089796C">
              <w:t>0000</w:t>
            </w:r>
          </w:p>
        </w:tc>
        <w:tc>
          <w:tcPr>
            <w:tcW w:w="3260" w:type="dxa"/>
          </w:tcPr>
          <w:p w14:paraId="5B63A208" w14:textId="77777777" w:rsidR="00D25310" w:rsidRPr="0089796C" w:rsidRDefault="00D25310" w:rsidP="002A38F4">
            <w:pPr>
              <w:pStyle w:val="TAC"/>
            </w:pPr>
            <w:r w:rsidRPr="006A0A6D">
              <w:t>-985024</w:t>
            </w:r>
            <w:r w:rsidRPr="0089796C">
              <w:t xml:space="preserve"> &gt; </w:t>
            </w:r>
            <w: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t>RX-TX_</w:t>
            </w:r>
            <w:r w:rsidRPr="0089796C">
              <w:t>000</w:t>
            </w:r>
            <w:r>
              <w:t>1</w:t>
            </w:r>
          </w:p>
        </w:tc>
        <w:tc>
          <w:tcPr>
            <w:tcW w:w="3260" w:type="dxa"/>
          </w:tcPr>
          <w:p w14:paraId="1CF42AD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pPr>
            <w:r>
              <w:t>RX-TX_</w:t>
            </w:r>
            <w:r w:rsidRPr="0089796C">
              <w:t>000</w:t>
            </w:r>
            <w:r>
              <w:t>2</w:t>
            </w:r>
          </w:p>
        </w:tc>
        <w:tc>
          <w:tcPr>
            <w:tcW w:w="3260" w:type="dxa"/>
          </w:tcPr>
          <w:p w14:paraId="55F54654"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pPr>
            <w:r>
              <w:t>RX-TX_61563</w:t>
            </w:r>
          </w:p>
        </w:tc>
        <w:tc>
          <w:tcPr>
            <w:tcW w:w="3260" w:type="dxa"/>
          </w:tcPr>
          <w:p w14:paraId="51036C39"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&lt; </w:t>
            </w:r>
            <w: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t>RX-TX_61564</w:t>
            </w:r>
          </w:p>
        </w:tc>
        <w:tc>
          <w:tcPr>
            <w:tcW w:w="3260" w:type="dxa"/>
          </w:tcPr>
          <w:p w14:paraId="47B32201"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t>RX-TX_61565</w:t>
            </w:r>
          </w:p>
        </w:tc>
        <w:tc>
          <w:tcPr>
            <w:tcW w:w="3260" w:type="dxa"/>
          </w:tcPr>
          <w:p w14:paraId="31F0126F"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t>RX-TX_61566</w:t>
            </w:r>
          </w:p>
        </w:tc>
        <w:tc>
          <w:tcPr>
            <w:tcW w:w="3260" w:type="dxa"/>
          </w:tcPr>
          <w:p w14:paraId="4FE6BB5C" w14:textId="77777777" w:rsidR="00D25310" w:rsidRPr="0089796C" w:rsidRDefault="00D25310" w:rsidP="002A38F4">
            <w:pPr>
              <w:pStyle w:val="TAC"/>
            </w:pPr>
            <w:r>
              <w:t>16</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t>RX-TX_61567</w:t>
            </w:r>
          </w:p>
        </w:tc>
        <w:tc>
          <w:tcPr>
            <w:tcW w:w="3260" w:type="dxa"/>
          </w:tcPr>
          <w:p w14:paraId="04CC91C6" w14:textId="77777777" w:rsidR="00D25310" w:rsidRPr="0089796C" w:rsidRDefault="00D25310" w:rsidP="002A38F4">
            <w:pPr>
              <w:pStyle w:val="TAC"/>
            </w:pPr>
            <w:r>
              <w:t xml:space="preserve">32 </w:t>
            </w:r>
            <w:r w:rsidRPr="0089796C">
              <w:t xml:space="preserve">&lt; </w:t>
            </w:r>
            <w:r>
              <w:t>RX-TX</w:t>
            </w:r>
            <w:r w:rsidRPr="0089796C">
              <w:t xml:space="preserve"> </w:t>
            </w:r>
            <w:r w:rsidRPr="0089796C">
              <w:sym w:font="Symbol" w:char="F0A3"/>
            </w:r>
            <w:r w:rsidRPr="0089796C">
              <w:t xml:space="preserve"> </w:t>
            </w:r>
            <w: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t>985008</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32</w:t>
      </w:r>
      <w:r w:rsidRPr="007F51E8">
        <w:rPr>
          <w:bCs/>
        </w:rPr>
        <w:t>T</w:t>
      </w:r>
      <w:r w:rsidRPr="007F51E8">
        <w:rPr>
          <w:bCs/>
          <w:vertAlign w:val="subscript"/>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t>RX-TX_</w:t>
            </w:r>
            <w:r w:rsidRPr="0089796C">
              <w:t>0000</w:t>
            </w:r>
          </w:p>
        </w:tc>
        <w:tc>
          <w:tcPr>
            <w:tcW w:w="3260" w:type="dxa"/>
          </w:tcPr>
          <w:p w14:paraId="3B65784C" w14:textId="77777777" w:rsidR="00D25310" w:rsidRPr="0089796C" w:rsidRDefault="00D25310" w:rsidP="002A38F4">
            <w:pPr>
              <w:pStyle w:val="TAC"/>
            </w:pPr>
            <w:r w:rsidRPr="006A0A6D">
              <w:t>-985024</w:t>
            </w:r>
            <w:r w:rsidRPr="0089796C">
              <w:t xml:space="preserve"> &gt; </w:t>
            </w:r>
            <w: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t>RX-TX_</w:t>
            </w:r>
            <w:r w:rsidRPr="0089796C">
              <w:t>000</w:t>
            </w:r>
            <w:r>
              <w:t>1</w:t>
            </w:r>
          </w:p>
        </w:tc>
        <w:tc>
          <w:tcPr>
            <w:tcW w:w="3260" w:type="dxa"/>
          </w:tcPr>
          <w:p w14:paraId="3B44E8E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pPr>
            <w:r>
              <w:t>RX-TX_</w:t>
            </w:r>
            <w:r w:rsidRPr="0089796C">
              <w:t>000</w:t>
            </w:r>
            <w:r>
              <w:t>2</w:t>
            </w:r>
          </w:p>
        </w:tc>
        <w:tc>
          <w:tcPr>
            <w:tcW w:w="3260" w:type="dxa"/>
          </w:tcPr>
          <w:p w14:paraId="642A7F4B"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pPr>
            <w:r>
              <w:t>RX-TX_30781</w:t>
            </w:r>
          </w:p>
        </w:tc>
        <w:tc>
          <w:tcPr>
            <w:tcW w:w="3260" w:type="dxa"/>
          </w:tcPr>
          <w:p w14:paraId="05A2D787"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t>RX-TX_30782</w:t>
            </w:r>
          </w:p>
        </w:tc>
        <w:tc>
          <w:tcPr>
            <w:tcW w:w="3260" w:type="dxa"/>
          </w:tcPr>
          <w:p w14:paraId="31B50082"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t>RX-TX_30783</w:t>
            </w:r>
          </w:p>
        </w:tc>
        <w:tc>
          <w:tcPr>
            <w:tcW w:w="3260" w:type="dxa"/>
          </w:tcPr>
          <w:p w14:paraId="2F41218B"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t>RX-TX_30784</w:t>
            </w:r>
          </w:p>
        </w:tc>
        <w:tc>
          <w:tcPr>
            <w:tcW w:w="3260" w:type="dxa"/>
          </w:tcPr>
          <w:p w14:paraId="11B03968" w14:textId="77777777" w:rsidR="00D25310" w:rsidRPr="0089796C" w:rsidRDefault="00D25310" w:rsidP="002A38F4">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t>RX-TX_30785</w:t>
            </w:r>
          </w:p>
        </w:tc>
        <w:tc>
          <w:tcPr>
            <w:tcW w:w="3260" w:type="dxa"/>
          </w:tcPr>
          <w:p w14:paraId="3891B792" w14:textId="77777777" w:rsidR="00D25310" w:rsidRPr="0089796C" w:rsidRDefault="00D25310" w:rsidP="002A38F4">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31CF2C1" w14:textId="77777777" w:rsidR="00B96060" w:rsidRPr="00B73470" w:rsidRDefault="00B96060" w:rsidP="00B96060">
      <w:pPr>
        <w:rPr>
          <w:bCs/>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is defined from -8175</w:t>
      </w:r>
      <w:r w:rsidRPr="00B73470">
        <w:sym w:font="Symbol" w:char="F0B4"/>
      </w:r>
      <w:r w:rsidRPr="00B73470">
        <w:t>T</w:t>
      </w:r>
      <w:r w:rsidRPr="00B73470">
        <w:rPr>
          <w:vertAlign w:val="subscript"/>
        </w:rPr>
        <w:t>c</w:t>
      </w:r>
      <w:r w:rsidRPr="00B73470">
        <w:t xml:space="preserve"> to 8175</w:t>
      </w:r>
      <w:r w:rsidRPr="00B73470">
        <w:sym w:font="Symbol" w:char="F0B4"/>
      </w:r>
      <w:r w:rsidRPr="00B73470">
        <w:t>T</w:t>
      </w:r>
      <w:r w:rsidRPr="00B73470">
        <w:rPr>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28999894" w14:textId="77777777" w:rsidR="00B96060" w:rsidRPr="00B73470" w:rsidRDefault="00B96060" w:rsidP="00B96060">
      <w:pPr>
        <w:rPr>
          <w:bCs/>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lastRenderedPageBreak/>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reporting resolution (k) is defined in Table </w:t>
      </w:r>
      <w:r w:rsidRPr="00B73470">
        <w:rPr>
          <w:lang w:val="en-US"/>
        </w:rPr>
        <w:t>13.2.</w:t>
      </w:r>
      <w:r>
        <w:rPr>
          <w:lang w:val="en-US"/>
        </w:rPr>
        <w:t>1A</w:t>
      </w:r>
      <w:r w:rsidRPr="00B73470">
        <w:t xml:space="preserve">-1 to Table </w:t>
      </w:r>
      <w:r w:rsidRPr="00B73470">
        <w:rPr>
          <w:lang w:val="en-US"/>
        </w:rPr>
        <w:t>13.2.</w:t>
      </w:r>
      <w:r>
        <w:rPr>
          <w:lang w:val="en-US"/>
        </w:rPr>
        <w:t>1A</w:t>
      </w:r>
      <w:r w:rsidRPr="00B73470">
        <w:t>-6.</w:t>
      </w:r>
    </w:p>
    <w:p w14:paraId="23BE8C1B" w14:textId="235311DC" w:rsidR="00B96060" w:rsidRPr="00B73470" w:rsidRDefault="00B96060" w:rsidP="00B9606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rPr>
        <w:t>T</w:t>
      </w:r>
      <w:r w:rsidRPr="00B73470">
        <w:rPr>
          <w:bCs/>
          <w:vertAlign w:val="subscript"/>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r w:rsidRPr="00B73470">
              <w:t>path_i</w:t>
            </w:r>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t>path_00000</w:t>
            </w:r>
          </w:p>
        </w:tc>
        <w:tc>
          <w:tcPr>
            <w:tcW w:w="2694" w:type="dxa"/>
          </w:tcPr>
          <w:p w14:paraId="6EC59851" w14:textId="77777777" w:rsidR="00B96060" w:rsidRPr="00B73470" w:rsidRDefault="00B96060" w:rsidP="0007788A">
            <w:pPr>
              <w:pStyle w:val="TAC"/>
            </w:pPr>
            <w:r w:rsidRPr="00B73470">
              <w:sym w:font="Symbol" w:char="F044"/>
            </w:r>
            <w:r w:rsidRPr="00B73470">
              <w:t>path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t>path_00001</w:t>
            </w:r>
          </w:p>
        </w:tc>
        <w:tc>
          <w:tcPr>
            <w:tcW w:w="2694" w:type="dxa"/>
          </w:tcPr>
          <w:p w14:paraId="1EDE95B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t>path_00002</w:t>
            </w:r>
          </w:p>
        </w:tc>
        <w:tc>
          <w:tcPr>
            <w:tcW w:w="2694" w:type="dxa"/>
          </w:tcPr>
          <w:p w14:paraId="6F10546C"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t>path_08175</w:t>
            </w:r>
          </w:p>
        </w:tc>
        <w:tc>
          <w:tcPr>
            <w:tcW w:w="2694" w:type="dxa"/>
          </w:tcPr>
          <w:p w14:paraId="5D852B6F"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t>path_08176</w:t>
            </w:r>
          </w:p>
        </w:tc>
        <w:tc>
          <w:tcPr>
            <w:tcW w:w="2694" w:type="dxa"/>
          </w:tcPr>
          <w:p w14:paraId="434EF717"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t xml:space="preserve">-2: gNB </w:t>
      </w:r>
      <w:r w:rsidRPr="00B73470">
        <w:rPr>
          <w:lang w:val="en-US"/>
        </w:rPr>
        <w:t>Rx-Tx</w:t>
      </w:r>
      <w:r w:rsidRPr="00B73470">
        <w:t xml:space="preserve"> time difference measurement report mapping for reporting resolution of 2</w:t>
      </w:r>
      <w:r w:rsidRPr="00B73470">
        <w:rPr>
          <w:bCs/>
        </w:rPr>
        <w:t>T</w:t>
      </w:r>
      <w:r w:rsidRPr="00B73470">
        <w:rPr>
          <w:bCs/>
          <w:vertAlign w:val="subscript"/>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r w:rsidRPr="00B73470">
              <w:t>path_i</w:t>
            </w:r>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t>path_0000</w:t>
            </w:r>
          </w:p>
        </w:tc>
        <w:tc>
          <w:tcPr>
            <w:tcW w:w="2694" w:type="dxa"/>
          </w:tcPr>
          <w:p w14:paraId="4C63855C" w14:textId="77777777" w:rsidR="00B96060" w:rsidRPr="00B73470" w:rsidRDefault="00B96060" w:rsidP="0007788A">
            <w:pPr>
              <w:pStyle w:val="TAC"/>
            </w:pPr>
            <w:r w:rsidRPr="00B73470">
              <w:sym w:font="Symbol" w:char="F044"/>
            </w:r>
            <w:r w:rsidRPr="00B73470">
              <w:t>path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t>path_0001</w:t>
            </w:r>
          </w:p>
        </w:tc>
        <w:tc>
          <w:tcPr>
            <w:tcW w:w="2694" w:type="dxa"/>
          </w:tcPr>
          <w:p w14:paraId="62CCF12A"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t>path_0002</w:t>
            </w:r>
          </w:p>
        </w:tc>
        <w:tc>
          <w:tcPr>
            <w:tcW w:w="2694" w:type="dxa"/>
          </w:tcPr>
          <w:p w14:paraId="6FD53EC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t>path_4088</w:t>
            </w:r>
          </w:p>
        </w:tc>
        <w:tc>
          <w:tcPr>
            <w:tcW w:w="2694" w:type="dxa"/>
          </w:tcPr>
          <w:p w14:paraId="1E3C808D"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t xml:space="preserve">-3: gNB </w:t>
      </w:r>
      <w:r w:rsidRPr="00B73470">
        <w:rPr>
          <w:lang w:val="en-US"/>
        </w:rPr>
        <w:t>Rx-Tx</w:t>
      </w:r>
      <w:r w:rsidRPr="00B73470">
        <w:t xml:space="preserve"> time difference measurement report mapping for reporting resolution of 4</w:t>
      </w:r>
      <w:r w:rsidRPr="00B73470">
        <w:rPr>
          <w:bCs/>
        </w:rPr>
        <w:t>T</w:t>
      </w:r>
      <w:r w:rsidRPr="00B73470">
        <w:rPr>
          <w:bCs/>
          <w:vertAlign w:val="subscript"/>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r w:rsidRPr="00B73470">
              <w:t>path_i</w:t>
            </w:r>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t>path_0000</w:t>
            </w:r>
          </w:p>
        </w:tc>
        <w:tc>
          <w:tcPr>
            <w:tcW w:w="2694" w:type="dxa"/>
          </w:tcPr>
          <w:p w14:paraId="0238AD1A" w14:textId="77777777" w:rsidR="00B96060" w:rsidRPr="00B73470" w:rsidRDefault="00B96060" w:rsidP="0007788A">
            <w:pPr>
              <w:pStyle w:val="TAC"/>
            </w:pPr>
            <w:r w:rsidRPr="00B73470">
              <w:sym w:font="Symbol" w:char="F044"/>
            </w:r>
            <w:r w:rsidRPr="00B73470">
              <w:t>path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t>path_0001</w:t>
            </w:r>
          </w:p>
        </w:tc>
        <w:tc>
          <w:tcPr>
            <w:tcW w:w="2694" w:type="dxa"/>
          </w:tcPr>
          <w:p w14:paraId="12AB7C71"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t>path_0002</w:t>
            </w:r>
          </w:p>
        </w:tc>
        <w:tc>
          <w:tcPr>
            <w:tcW w:w="2694" w:type="dxa"/>
          </w:tcPr>
          <w:p w14:paraId="2DEB1EA7"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t>path_2044</w:t>
            </w:r>
          </w:p>
        </w:tc>
        <w:tc>
          <w:tcPr>
            <w:tcW w:w="2694" w:type="dxa"/>
          </w:tcPr>
          <w:p w14:paraId="7DDD80C5"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lastRenderedPageBreak/>
        <w:t xml:space="preserve">Table </w:t>
      </w:r>
      <w:r w:rsidRPr="00B73470">
        <w:rPr>
          <w:lang w:val="en-US"/>
        </w:rPr>
        <w:t>13.2.</w:t>
      </w:r>
      <w:r>
        <w:rPr>
          <w:lang w:val="en-US"/>
        </w:rPr>
        <w:t>1A</w:t>
      </w:r>
      <w:r w:rsidRPr="00B73470">
        <w:t xml:space="preserve">-4: gNB </w:t>
      </w:r>
      <w:r w:rsidRPr="00B73470">
        <w:rPr>
          <w:lang w:val="en-US"/>
        </w:rPr>
        <w:t>Rx-Tx</w:t>
      </w:r>
      <w:r w:rsidRPr="00B73470">
        <w:t xml:space="preserve"> time difference measurement report mapping for reporting resolution of 8</w:t>
      </w:r>
      <w:r w:rsidRPr="00B73470">
        <w:rPr>
          <w:bCs/>
        </w:rPr>
        <w:t>T</w:t>
      </w:r>
      <w:r w:rsidRPr="00B73470">
        <w:rPr>
          <w:bCs/>
          <w:vertAlign w:val="subscript"/>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r w:rsidRPr="00B73470">
              <w:t>path_i</w:t>
            </w:r>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t>path_0000</w:t>
            </w:r>
          </w:p>
        </w:tc>
        <w:tc>
          <w:tcPr>
            <w:tcW w:w="2694" w:type="dxa"/>
          </w:tcPr>
          <w:p w14:paraId="5C6F266B" w14:textId="77777777" w:rsidR="00B96060" w:rsidRPr="00B73470" w:rsidRDefault="00B96060" w:rsidP="0007788A">
            <w:pPr>
              <w:pStyle w:val="TAC"/>
            </w:pPr>
            <w:r w:rsidRPr="00B73470">
              <w:sym w:font="Symbol" w:char="F044"/>
            </w:r>
            <w:r w:rsidRPr="00B73470">
              <w:t>path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t>path_0001</w:t>
            </w:r>
          </w:p>
        </w:tc>
        <w:tc>
          <w:tcPr>
            <w:tcW w:w="2694" w:type="dxa"/>
          </w:tcPr>
          <w:p w14:paraId="313D157B"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t>path_0002</w:t>
            </w:r>
          </w:p>
        </w:tc>
        <w:tc>
          <w:tcPr>
            <w:tcW w:w="2694" w:type="dxa"/>
          </w:tcPr>
          <w:p w14:paraId="08CE80CF"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t>path_1022</w:t>
            </w:r>
          </w:p>
        </w:tc>
        <w:tc>
          <w:tcPr>
            <w:tcW w:w="2694" w:type="dxa"/>
          </w:tcPr>
          <w:p w14:paraId="3A3BB790"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t xml:space="preserve">-5: gNB </w:t>
      </w:r>
      <w:r w:rsidRPr="00B73470">
        <w:rPr>
          <w:lang w:val="en-US"/>
        </w:rPr>
        <w:t>Rx-Tx</w:t>
      </w:r>
      <w:r w:rsidRPr="00B73470">
        <w:t xml:space="preserve"> time difference measurement report mapping for reporting resolution of 16</w:t>
      </w:r>
      <w:r w:rsidRPr="00B73470">
        <w:rPr>
          <w:bCs/>
        </w:rPr>
        <w:t>T</w:t>
      </w:r>
      <w:r w:rsidRPr="00B73470">
        <w:rPr>
          <w:bCs/>
          <w:vertAlign w:val="subscript"/>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r w:rsidRPr="00B73470">
              <w:t>path_i</w:t>
            </w:r>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t>path_0000</w:t>
            </w:r>
          </w:p>
        </w:tc>
        <w:tc>
          <w:tcPr>
            <w:tcW w:w="2694" w:type="dxa"/>
          </w:tcPr>
          <w:p w14:paraId="12CE085F" w14:textId="77777777" w:rsidR="00B96060" w:rsidRPr="00B73470" w:rsidRDefault="00B96060" w:rsidP="0007788A">
            <w:pPr>
              <w:pStyle w:val="TAC"/>
            </w:pPr>
            <w:r w:rsidRPr="00B73470">
              <w:sym w:font="Symbol" w:char="F044"/>
            </w:r>
            <w:r w:rsidRPr="00B73470">
              <w:t>path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t>path_0001</w:t>
            </w:r>
          </w:p>
        </w:tc>
        <w:tc>
          <w:tcPr>
            <w:tcW w:w="2694" w:type="dxa"/>
          </w:tcPr>
          <w:p w14:paraId="6342E476"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t>path_0002</w:t>
            </w:r>
          </w:p>
        </w:tc>
        <w:tc>
          <w:tcPr>
            <w:tcW w:w="2694" w:type="dxa"/>
          </w:tcPr>
          <w:p w14:paraId="3FB9B0DA"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t>path_511</w:t>
            </w:r>
          </w:p>
        </w:tc>
        <w:tc>
          <w:tcPr>
            <w:tcW w:w="2694" w:type="dxa"/>
          </w:tcPr>
          <w:p w14:paraId="3EA0CEC2"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t xml:space="preserve">-6: gNB </w:t>
      </w:r>
      <w:r w:rsidRPr="00B73470">
        <w:rPr>
          <w:lang w:val="en-US"/>
        </w:rPr>
        <w:t>Rx-Tx</w:t>
      </w:r>
      <w:r w:rsidRPr="00B73470">
        <w:t xml:space="preserve"> time difference measurement report mapping for reporting resolution of 32</w:t>
      </w:r>
      <w:r w:rsidRPr="00B73470">
        <w:rPr>
          <w:bCs/>
        </w:rPr>
        <w:t>T</w:t>
      </w:r>
      <w:r w:rsidRPr="00B73470">
        <w:rPr>
          <w:bCs/>
          <w:vertAlign w:val="subscript"/>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r w:rsidRPr="00B73470">
              <w:t>path_i</w:t>
            </w:r>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t>path_000</w:t>
            </w:r>
          </w:p>
        </w:tc>
        <w:tc>
          <w:tcPr>
            <w:tcW w:w="2694" w:type="dxa"/>
          </w:tcPr>
          <w:p w14:paraId="03A947B1" w14:textId="77777777" w:rsidR="00B96060" w:rsidRPr="00B73470" w:rsidRDefault="00B96060" w:rsidP="0007788A">
            <w:pPr>
              <w:pStyle w:val="TAC"/>
            </w:pPr>
            <w:r w:rsidRPr="00B73470">
              <w:sym w:font="Symbol" w:char="F044"/>
            </w:r>
            <w:r w:rsidRPr="00B73470">
              <w:t>path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t>path_001</w:t>
            </w:r>
          </w:p>
        </w:tc>
        <w:tc>
          <w:tcPr>
            <w:tcW w:w="2694" w:type="dxa"/>
          </w:tcPr>
          <w:p w14:paraId="128505D0"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t>path_002</w:t>
            </w:r>
          </w:p>
        </w:tc>
        <w:tc>
          <w:tcPr>
            <w:tcW w:w="2694" w:type="dxa"/>
          </w:tcPr>
          <w:p w14:paraId="0C2310F6"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t>path_256</w:t>
            </w:r>
          </w:p>
        </w:tc>
        <w:tc>
          <w:tcPr>
            <w:tcW w:w="2694" w:type="dxa"/>
          </w:tcPr>
          <w:p w14:paraId="57A73189"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pPr>
            <w:r w:rsidRPr="006F33F5">
              <w:t>Unit: Tc</w:t>
            </w:r>
          </w:p>
        </w:tc>
        <w:tc>
          <w:tcPr>
            <w:tcW w:w="2074" w:type="dxa"/>
          </w:tcPr>
          <w:p w14:paraId="74CF0C92" w14:textId="77777777" w:rsidR="00D30086" w:rsidRPr="006F33F5" w:rsidRDefault="00D30086" w:rsidP="00F37389">
            <w:pPr>
              <w:pStyle w:val="TAH"/>
            </w:pPr>
            <w:r w:rsidRPr="006F33F5">
              <w:t>Unit: dB</w:t>
            </w:r>
          </w:p>
        </w:tc>
        <w:tc>
          <w:tcPr>
            <w:tcW w:w="1801" w:type="dxa"/>
          </w:tcPr>
          <w:p w14:paraId="4622251D" w14:textId="77777777" w:rsidR="00D30086" w:rsidRPr="006F33F5" w:rsidRDefault="00D30086" w:rsidP="00F37389">
            <w:pPr>
              <w:pStyle w:val="TAH"/>
            </w:pPr>
            <w:r w:rsidRPr="006F33F5">
              <w:t>Unit: kHz</w:t>
            </w:r>
          </w:p>
        </w:tc>
        <w:tc>
          <w:tcPr>
            <w:tcW w:w="2347" w:type="dxa"/>
          </w:tcPr>
          <w:p w14:paraId="26F6AEEA" w14:textId="77777777" w:rsidR="00D30086" w:rsidRPr="006F33F5" w:rsidRDefault="00D30086" w:rsidP="00F37389">
            <w:pPr>
              <w:pStyle w:val="TAH"/>
            </w:pPr>
            <w:r w:rsidRPr="006F33F5">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pPr>
            <w:r w:rsidRPr="006F33F5">
              <w:rPr>
                <w:rFonts w:hint="eastAsia"/>
              </w:rPr>
              <w:t>1</w:t>
            </w:r>
            <w:r w:rsidRPr="006F33F5">
              <w:t>5</w:t>
            </w:r>
          </w:p>
        </w:tc>
        <w:tc>
          <w:tcPr>
            <w:tcW w:w="2347" w:type="dxa"/>
          </w:tcPr>
          <w:p w14:paraId="086FF48D" w14:textId="77777777" w:rsidR="00D30086" w:rsidRPr="006F33F5" w:rsidRDefault="00D30086" w:rsidP="00F37389">
            <w:pPr>
              <w:pStyle w:val="TAC"/>
            </w:pPr>
            <w:r w:rsidRPr="006F33F5">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pPr>
            <w:r w:rsidRPr="002B4D79">
              <w:rPr>
                <w:rFonts w:cs="Arial"/>
                <w:szCs w:val="18"/>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pPr>
            <w:r w:rsidRPr="006F33F5">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pPr>
            <w:r w:rsidRPr="006F33F5">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pPr>
            <w:r w:rsidRPr="002B4D79">
              <w:rPr>
                <w:rFonts w:cs="Arial"/>
                <w:szCs w:val="18"/>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pPr>
            <w:r w:rsidRPr="006F33F5">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pPr>
            <w:r w:rsidRPr="002B4D79">
              <w:rPr>
                <w:rFonts w:cs="Arial"/>
                <w:szCs w:val="18"/>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pPr>
            <w:r w:rsidRPr="006F33F5">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pPr>
            <w:r w:rsidRPr="002B4D79">
              <w:rPr>
                <w:rFonts w:cs="Arial"/>
                <w:szCs w:val="18"/>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pPr>
            <w:r w:rsidRPr="006F33F5">
              <w:t>30</w:t>
            </w:r>
          </w:p>
        </w:tc>
        <w:tc>
          <w:tcPr>
            <w:tcW w:w="2347" w:type="dxa"/>
          </w:tcPr>
          <w:p w14:paraId="004916FF" w14:textId="77777777" w:rsidR="00D30086" w:rsidRPr="006F33F5" w:rsidRDefault="00D30086" w:rsidP="00F37389">
            <w:pPr>
              <w:pStyle w:val="TAC"/>
            </w:pPr>
            <w:r w:rsidRPr="006F33F5">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pPr>
            <w: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pPr>
            <w:r w:rsidRPr="006F33F5">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pPr>
            <w: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pPr>
            <w:r w:rsidRPr="006F33F5">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pPr>
            <w: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pPr>
            <w:r w:rsidRPr="006F33F5">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pPr>
            <w: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pPr>
            <w:r w:rsidRPr="006F33F5">
              <w:t>60</w:t>
            </w:r>
          </w:p>
        </w:tc>
        <w:tc>
          <w:tcPr>
            <w:tcW w:w="2347" w:type="dxa"/>
          </w:tcPr>
          <w:p w14:paraId="03139118" w14:textId="77777777" w:rsidR="00D30086" w:rsidRPr="006F33F5" w:rsidRDefault="00D30086" w:rsidP="00F37389">
            <w:pPr>
              <w:pStyle w:val="TAC"/>
            </w:pPr>
            <w:r w:rsidRPr="006F33F5">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pPr>
            <w: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pPr>
            <w:r w:rsidRPr="006F33F5">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pPr>
            <w:r w:rsidRPr="006F33F5">
              <w:t>Unit: Tc</w:t>
            </w:r>
          </w:p>
        </w:tc>
        <w:tc>
          <w:tcPr>
            <w:tcW w:w="2074" w:type="dxa"/>
          </w:tcPr>
          <w:p w14:paraId="69CAEA0A" w14:textId="77777777" w:rsidR="00D30086" w:rsidRPr="006F33F5" w:rsidRDefault="00D30086" w:rsidP="00F37389">
            <w:pPr>
              <w:pStyle w:val="TAH"/>
            </w:pPr>
            <w:r w:rsidRPr="006F33F5">
              <w:t>Unit: dB</w:t>
            </w:r>
          </w:p>
        </w:tc>
        <w:tc>
          <w:tcPr>
            <w:tcW w:w="1801" w:type="dxa"/>
          </w:tcPr>
          <w:p w14:paraId="28816AC2" w14:textId="77777777" w:rsidR="00D30086" w:rsidRPr="006F33F5" w:rsidRDefault="00D30086" w:rsidP="00F37389">
            <w:pPr>
              <w:pStyle w:val="TAH"/>
            </w:pPr>
            <w:r w:rsidRPr="006F33F5">
              <w:t>Unit: kHz</w:t>
            </w:r>
          </w:p>
        </w:tc>
        <w:tc>
          <w:tcPr>
            <w:tcW w:w="2347" w:type="dxa"/>
          </w:tcPr>
          <w:p w14:paraId="07E96840" w14:textId="77777777" w:rsidR="00D30086" w:rsidRPr="006F33F5" w:rsidRDefault="00D30086" w:rsidP="00F37389">
            <w:pPr>
              <w:pStyle w:val="TAH"/>
            </w:pPr>
            <w:r w:rsidRPr="006F33F5">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pPr>
            <w:r w:rsidRPr="006F33F5">
              <w:rPr>
                <w:rFonts w:hint="eastAsia"/>
              </w:rPr>
              <w:t>6</w:t>
            </w:r>
            <w:r w:rsidRPr="006F33F5">
              <w:t>0</w:t>
            </w:r>
          </w:p>
        </w:tc>
        <w:tc>
          <w:tcPr>
            <w:tcW w:w="2347" w:type="dxa"/>
          </w:tcPr>
          <w:p w14:paraId="412D6692" w14:textId="77777777" w:rsidR="00D30086" w:rsidRPr="006F33F5" w:rsidRDefault="00D30086" w:rsidP="00F37389">
            <w:pPr>
              <w:pStyle w:val="TAC"/>
            </w:pPr>
            <w:r w:rsidRPr="006F33F5">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pPr>
            <w: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pPr>
            <w:r w:rsidRPr="006F33F5">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pPr>
            <w: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pPr>
            <w:r w:rsidRPr="006F33F5">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pPr>
            <w: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pPr>
            <w:r w:rsidRPr="006F33F5">
              <w:t>120</w:t>
            </w:r>
          </w:p>
        </w:tc>
        <w:tc>
          <w:tcPr>
            <w:tcW w:w="2347" w:type="dxa"/>
          </w:tcPr>
          <w:p w14:paraId="1C093132" w14:textId="77777777" w:rsidR="00D30086" w:rsidRPr="006F33F5" w:rsidRDefault="00D30086" w:rsidP="00F37389">
            <w:pPr>
              <w:pStyle w:val="TAC"/>
            </w:pPr>
            <w:r w:rsidRPr="006F33F5">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pPr>
            <w: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pPr>
            <w:r w:rsidRPr="006F33F5">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pPr>
            <w: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pPr>
            <w:r w:rsidRPr="006F33F5">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pPr>
            <w: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pPr>
            <w:r w:rsidRPr="006F33F5">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009B0B7B" w:rsidRPr="009C5807">
        <w:rPr>
          <w:lang w:val="en-US"/>
        </w:rPr>
        <w:tab/>
      </w:r>
      <w:r w:rsidRPr="009C5807">
        <w:rPr>
          <w:rFonts w:hint="eastAsia"/>
          <w:lang w:val="en-US"/>
        </w:rPr>
        <w:t>UL SRS RSRP measurement</w:t>
      </w:r>
    </w:p>
    <w:p w14:paraId="5F5504AF" w14:textId="3AA3BF14" w:rsidR="00257E2A" w:rsidRPr="009C5807" w:rsidRDefault="00257E2A" w:rsidP="00257E2A">
      <w:pPr>
        <w:pStyle w:val="Heading3"/>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Pr="009C5807">
        <w:rPr>
          <w:lang w:val="en-US"/>
        </w:rPr>
        <w:t>.</w:t>
      </w:r>
      <w:r w:rsidRPr="009C5807">
        <w:rPr>
          <w:rFonts w:hint="eastAsia"/>
          <w:lang w:val="en-US"/>
        </w:rPr>
        <w:t>1</w:t>
      </w:r>
      <w:r w:rsidR="009B0B7B" w:rsidRPr="009C5807">
        <w:rPr>
          <w:lang w:val="en-US"/>
        </w:rPr>
        <w:tab/>
      </w:r>
      <w:r w:rsidRPr="009C5807">
        <w:rPr>
          <w:rFonts w:hint="eastAsia"/>
          <w:lang w:val="en-US"/>
        </w:rPr>
        <w:t>Report mapping</w:t>
      </w:r>
    </w:p>
    <w:p w14:paraId="5BA1A84E" w14:textId="77777777" w:rsidR="00257E2A" w:rsidRPr="009C5807" w:rsidRDefault="00257E2A" w:rsidP="00257E2A">
      <w:r w:rsidRPr="009C5807">
        <w:t xml:space="preserve">The reporting range of </w:t>
      </w:r>
      <w:r w:rsidRPr="009C5807">
        <w:rPr>
          <w:rFonts w:hint="eastAsia"/>
        </w:rPr>
        <w:t>UL SRS RSRP, as defined in clause 5.2.5 of 38.215 [4],</w:t>
      </w:r>
      <w:r w:rsidRPr="009C5807">
        <w:t xml:space="preserve"> is defined from -156dBm to -31dBm with resolution </w:t>
      </w:r>
      <w:r w:rsidRPr="009C5807">
        <w:rPr>
          <w:rFonts w:hint="eastAsia"/>
        </w:rPr>
        <w:t>1dB</w:t>
      </w:r>
      <w:r w:rsidRPr="009C5807">
        <w:t>.</w:t>
      </w:r>
      <w:r w:rsidRPr="009C5807">
        <w:rPr>
          <w:rFonts w:hint="eastAsia"/>
        </w:rPr>
        <w:t xml:space="preserve"> </w:t>
      </w:r>
    </w:p>
    <w:p w14:paraId="63C2A667" w14:textId="77777777" w:rsidR="00257E2A" w:rsidRPr="009C5807" w:rsidRDefault="00257E2A" w:rsidP="00257E2A">
      <w:r w:rsidRPr="009C5807">
        <w:t>The mapping of measured quantity is defined in Table 1</w:t>
      </w:r>
      <w:r w:rsidRPr="009C5807">
        <w:rPr>
          <w:rFonts w:hint="eastAsia"/>
        </w:rPr>
        <w:t>3</w:t>
      </w:r>
      <w:r w:rsidRPr="009C5807">
        <w:t>.</w:t>
      </w:r>
      <w:r w:rsidRPr="009C5807">
        <w:rPr>
          <w:rFonts w:hint="eastAsia"/>
        </w:rPr>
        <w:t>3</w:t>
      </w:r>
      <w:r w:rsidRPr="009C5807">
        <w:t>.</w:t>
      </w:r>
      <w:r w:rsidRPr="009C5807">
        <w:rPr>
          <w:rFonts w:hint="eastAsia"/>
        </w:rPr>
        <w:t>1</w:t>
      </w:r>
      <w:r w:rsidRPr="009C5807">
        <w:t>-1.</w:t>
      </w:r>
      <w:r w:rsidRPr="009C5807">
        <w:rPr>
          <w:rFonts w:hint="eastAsia"/>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pPr>
      <w:r w:rsidRPr="009C5807">
        <w:lastRenderedPageBreak/>
        <w:t>Table 1</w:t>
      </w:r>
      <w:r w:rsidRPr="009C5807">
        <w:rPr>
          <w:rFonts w:hint="eastAsia"/>
        </w:rPr>
        <w:t>3</w:t>
      </w:r>
      <w:r w:rsidRPr="009C5807">
        <w:t>.</w:t>
      </w:r>
      <w:r w:rsidRPr="009C5807">
        <w:rPr>
          <w:rFonts w:hint="eastAsia"/>
        </w:rPr>
        <w:t>3</w:t>
      </w:r>
      <w:r w:rsidRPr="009C5807">
        <w:t>.</w:t>
      </w:r>
      <w:r w:rsidRPr="009C5807">
        <w:rPr>
          <w:rFonts w:hint="eastAsia"/>
        </w:rPr>
        <w:t>1</w:t>
      </w:r>
      <w:r w:rsidRPr="009C5807">
        <w:t xml:space="preserve">-1: </w:t>
      </w:r>
      <w:r w:rsidRPr="009C5807">
        <w:rPr>
          <w:rFonts w:hint="eastAsia"/>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rPr>
      </w:pPr>
      <w:r>
        <w:t>The reporting range of UL Angle of Arrival</w:t>
      </w:r>
      <w:r>
        <w:rPr>
          <w:rFonts w:eastAsia="SimSun" w:hint="eastAsia"/>
          <w:lang w:val="en-US"/>
        </w:rPr>
        <w:t xml:space="preserve"> (UL-AoA)</w:t>
      </w:r>
      <w:r>
        <w:t>, as defined in Clause 5.2.4 of TS 38.215 [4]</w:t>
      </w:r>
      <w:r>
        <w:rPr>
          <w:rFonts w:hint="eastAsia"/>
        </w:rPr>
        <w:t>,</w:t>
      </w:r>
      <w:r>
        <w:t xml:space="preserve"> is defined from </w:t>
      </w:r>
      <w:r>
        <w:rPr>
          <w:bCs/>
        </w:rPr>
        <w:t xml:space="preserve">-180 degree to +180 degree for </w:t>
      </w:r>
      <w:r>
        <w:rPr>
          <w:rFonts w:cs="Arial"/>
          <w:szCs w:val="18"/>
        </w:rPr>
        <w:t>azimuth angle</w:t>
      </w:r>
      <w:r>
        <w:rPr>
          <w:rFonts w:eastAsia="SimSun" w:cs="Arial" w:hint="eastAsia"/>
          <w:szCs w:val="18"/>
          <w:lang w:val="en-US"/>
        </w:rPr>
        <w:t xml:space="preserve"> of arrival</w:t>
      </w:r>
      <w:r>
        <w:rPr>
          <w:rFonts w:cs="Arial"/>
          <w:szCs w:val="18"/>
        </w:rPr>
        <w:t xml:space="preserve"> (</w:t>
      </w:r>
      <w:r>
        <w:rPr>
          <w:rFonts w:eastAsia="SimSun" w:cs="Arial" w:hint="eastAsia"/>
          <w:szCs w:val="18"/>
          <w:lang w:val="en-US"/>
        </w:rPr>
        <w:t>A-</w:t>
      </w:r>
      <w:r>
        <w:rPr>
          <w:rFonts w:cs="Arial"/>
          <w:szCs w:val="18"/>
        </w:rPr>
        <w:t>AoA)</w:t>
      </w:r>
      <w:r>
        <w:t>.</w:t>
      </w:r>
      <w:r>
        <w:rPr>
          <w:rFonts w:hint="eastAsia"/>
        </w:rPr>
        <w:t xml:space="preserve"> </w:t>
      </w:r>
      <w:r>
        <w:t xml:space="preserve">The reporting resolution is </w:t>
      </w:r>
      <w:r>
        <w:rPr>
          <w:bCs/>
        </w:rPr>
        <w:t xml:space="preserve">0.1 degree. </w:t>
      </w:r>
    </w:p>
    <w:p w14:paraId="1719F969" w14:textId="733D3929" w:rsidR="0019360A" w:rsidRDefault="0019360A" w:rsidP="0019360A">
      <w:r>
        <w:t>The reporting range of UL Angle of Arrival, as defined in Clause 5.2.4 of TS 38.215 [4]</w:t>
      </w:r>
      <w:r>
        <w:rPr>
          <w:rFonts w:hint="eastAsia"/>
        </w:rPr>
        <w:t>,</w:t>
      </w:r>
      <w:r>
        <w:t xml:space="preserve"> is defined from </w:t>
      </w:r>
      <w:r>
        <w:rPr>
          <w:bCs/>
        </w:rPr>
        <w:t xml:space="preserve">0 degree to +180 degree for </w:t>
      </w:r>
      <w:r>
        <w:rPr>
          <w:rFonts w:eastAsia="SimSun" w:hint="eastAsia"/>
          <w:bCs/>
          <w:lang w:val="en-US"/>
        </w:rPr>
        <w:t>zenith angle of arrival</w:t>
      </w:r>
      <w:r>
        <w:rPr>
          <w:rFonts w:cs="Arial"/>
          <w:szCs w:val="18"/>
        </w:rPr>
        <w:t xml:space="preserve"> (</w:t>
      </w:r>
      <w:r>
        <w:rPr>
          <w:rFonts w:eastAsia="SimSun" w:cs="Arial" w:hint="eastAsia"/>
          <w:szCs w:val="18"/>
          <w:lang w:val="en-US"/>
        </w:rPr>
        <w:t>Z-AoA</w:t>
      </w:r>
      <w:r>
        <w:rPr>
          <w:rFonts w:cs="Arial"/>
          <w:szCs w:val="18"/>
        </w:rPr>
        <w:t>)</w:t>
      </w:r>
      <w:r>
        <w:t>.</w:t>
      </w:r>
      <w:r>
        <w:rPr>
          <w:rFonts w:hint="eastAsia"/>
        </w:rPr>
        <w:t xml:space="preserve"> </w:t>
      </w:r>
      <w:r>
        <w:t xml:space="preserve">The reporting resolution is </w:t>
      </w:r>
      <w:r>
        <w:rPr>
          <w:bCs/>
        </w:rPr>
        <w:t xml:space="preserve">0.1 degree. </w:t>
      </w:r>
    </w:p>
    <w:p w14:paraId="7BA22394" w14:textId="0EC6D767" w:rsidR="0022726A" w:rsidRDefault="0019360A" w:rsidP="0019360A">
      <w:r>
        <w:t xml:space="preserve">The mapping of </w:t>
      </w:r>
      <w:r>
        <w:rPr>
          <w:rFonts w:eastAsia="SimSun" w:hint="eastAsia"/>
          <w:lang w:val="en-US"/>
        </w:rPr>
        <w:t>A-</w:t>
      </w:r>
      <w:r>
        <w:t xml:space="preserve">AoA measured quantity is defined in Table </w:t>
      </w:r>
      <w:r>
        <w:rPr>
          <w:lang w:val="en-US"/>
        </w:rPr>
        <w:t>13.4.1</w:t>
      </w:r>
      <w:r>
        <w:t xml:space="preserve">-1. The mapping of </w:t>
      </w:r>
      <w:r>
        <w:rPr>
          <w:rFonts w:eastAsia="SimSun" w:hint="eastAsia"/>
          <w:lang w:val="en-US"/>
        </w:rPr>
        <w:t>Z-AoA</w:t>
      </w:r>
      <w:r>
        <w:t xml:space="preserve"> measured quantity is defined in Table </w:t>
      </w:r>
      <w:r>
        <w:rPr>
          <w:lang w:val="en-US"/>
        </w:rPr>
        <w:t>13.4.1</w:t>
      </w:r>
      <w:r>
        <w:t>-2.</w:t>
      </w:r>
    </w:p>
    <w:p w14:paraId="163BDDDA" w14:textId="552E6CCC"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t>-1</w:t>
      </w:r>
      <w:r>
        <w:t xml:space="preserve">: </w:t>
      </w:r>
      <w:r w:rsidR="0019360A">
        <w:rPr>
          <w:rFonts w:eastAsia="SimSun" w:hint="eastAsia"/>
          <w:lang w:val="en-US"/>
        </w:rPr>
        <w:t>Azimuth Angle of Arrival (A-</w:t>
      </w:r>
      <w:r w:rsidR="0019360A">
        <w:t>AoA</w:t>
      </w:r>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r w:rsidR="00E73010" w:rsidRPr="002B4D79">
              <w:t>AoA</w:t>
            </w:r>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AoA</w:t>
            </w:r>
            <w:r w:rsidR="00B26F02">
              <w:rPr>
                <w:lang w:eastAsia="ko-KR"/>
              </w:rPr>
              <w:t xml:space="preserve"> </w:t>
            </w:r>
            <w:r w:rsidR="00B26F02">
              <w:rPr>
                <w:rFonts w:eastAsia="SimSun" w:hint="eastAsia"/>
                <w:lang w:val="en-US"/>
              </w:rPr>
              <w:t>&lt;</w:t>
            </w:r>
            <w:r w:rsidR="00B26F02">
              <w:rPr>
                <w:rFonts w:hint="eastAsia"/>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t>-</w:t>
      </w:r>
      <w:r>
        <w:t xml:space="preserve">2: </w:t>
      </w:r>
      <w:r w:rsidR="0019360A">
        <w:rPr>
          <w:rFonts w:eastAsia="SimSun" w:hint="eastAsia"/>
          <w:lang w:val="en-US"/>
        </w:rPr>
        <w:t>Zenith Angle of Arrival (Z-AoA)</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r w:rsidR="00E73010" w:rsidRPr="002B4D79">
              <w:t>ZoA</w:t>
            </w:r>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rPr>
              <w:t>Z-AoA</w:t>
            </w:r>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Z-AoA</w:t>
            </w:r>
            <w:r>
              <w:rPr>
                <w:lang w:eastAsia="ko-KR"/>
              </w:rPr>
              <w:t xml:space="preserve"> </w:t>
            </w:r>
            <w:r>
              <w:rPr>
                <w:rFonts w:hint="eastAsia"/>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rPr>
              <w:t>Z-AoA</w:t>
            </w:r>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rPr>
              <w:t>Z-AoA</w:t>
            </w:r>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rPr>
              <w:t>Z-AoA</w:t>
            </w:r>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rPr>
              <w:t>Z-AoA</w:t>
            </w:r>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rPr>
              <w:t xml:space="preserve"> </w:t>
            </w:r>
            <w:r>
              <w:rPr>
                <w:rFonts w:eastAsia="SimSun" w:hint="eastAsia"/>
                <w:lang w:val="en-US"/>
              </w:rPr>
              <w:t>Z-AoA</w:t>
            </w:r>
            <w:r>
              <w:rPr>
                <w:lang w:eastAsia="ko-KR"/>
              </w:rPr>
              <w:t xml:space="preserve"> </w:t>
            </w:r>
            <w:r w:rsidR="00B26F02">
              <w:rPr>
                <w:rFonts w:hint="eastAsia"/>
                <w:lang w:eastAsia="ko-KR"/>
              </w:rPr>
              <w:t>≤</w:t>
            </w:r>
            <w:r w:rsidR="00B26F02">
              <w:rPr>
                <w:rFonts w:hint="eastAsia"/>
              </w:rPr>
              <w:t xml:space="preserve"> </w:t>
            </w:r>
            <w:r w:rsidR="00B26F02">
              <w:rPr>
                <w:rFonts w:hint="eastAsia"/>
                <w:lang w:val="en-US"/>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2B280C9F"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rsidR="00B51673">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006C5CCA" w:rsidRPr="0053528C">
        <w:t>or equal to</w:t>
      </w:r>
      <w:r w:rsidR="006C5CCA">
        <w:t xml:space="preserve">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w:t>
            </w:r>
            <w:r w:rsidRPr="00A97EAC">
              <w:rPr>
                <w:rFonts w:ascii="Arial" w:hAnsi="Arial" w:cs="Arial"/>
                <w:sz w:val="18"/>
                <w:vertAlign w:val="subscript"/>
              </w:rPr>
              <w:t>ADV</w:t>
            </w:r>
            <w:r w:rsidRPr="00A97EAC">
              <w:rPr>
                <w:rFonts w:ascii="Arial" w:hAnsi="Arial" w:cs="Arial"/>
                <w:sz w:val="18"/>
              </w:rPr>
              <w:t xml:space="preserve"> </w:t>
            </w:r>
            <w:r w:rsidRPr="00A97EAC">
              <w:rPr>
                <w:rFonts w:ascii="Arial" w:hAnsi="Arial" w:cs="Arial"/>
                <w:sz w:val="18"/>
              </w:rPr>
              <w:sym w:font="Symbol" w:char="003C"/>
            </w:r>
            <w:r w:rsidRPr="00A97EAC">
              <w:rPr>
                <w:rFonts w:ascii="Arial" w:hAnsi="Arial" w:cs="Arial"/>
                <w:sz w:val="18"/>
              </w:rPr>
              <w:t xml:space="preserve"> </w:t>
            </w:r>
            <w:r>
              <w:rPr>
                <w:rFonts w:ascii="Arial" w:hAnsi="Arial" w:cs="Arial"/>
                <w:sz w:val="18"/>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w:t>
            </w:r>
            <w:r>
              <w:rPr>
                <w:rFonts w:ascii="Arial" w:hAnsi="Arial" w:cs="Arial"/>
                <w:sz w:val="18"/>
                <w:vertAlign w:val="subscript"/>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128</w:t>
            </w:r>
            <w:r w:rsidRPr="00A97EAC">
              <w:rPr>
                <w:rFonts w:ascii="Arial" w:hAnsi="Arial" w:cs="Arial"/>
                <w:sz w:val="18"/>
              </w:rPr>
              <w:t xml:space="preserve">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rPr>
              <w:t>T</w:t>
            </w:r>
            <w:r w:rsidRPr="00705043">
              <w:rPr>
                <w:rFonts w:ascii="Arial" w:hAnsi="Arial" w:cs="Arial"/>
                <w:sz w:val="18"/>
                <w:vertAlign w:val="subscript"/>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256</w:t>
            </w:r>
            <w:r w:rsidRPr="00A97EAC">
              <w:rPr>
                <w:rFonts w:ascii="Arial" w:hAnsi="Arial" w:cs="Arial"/>
                <w:sz w:val="18"/>
              </w:rPr>
              <w:t xml:space="preserve">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rPr>
              <w:t>T</w:t>
            </w:r>
            <w:r w:rsidRPr="00705043">
              <w:rPr>
                <w:rFonts w:ascii="Arial" w:hAnsi="Arial" w:cs="Arial"/>
                <w:sz w:val="18"/>
                <w:vertAlign w:val="subscript"/>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261888</w:t>
            </w:r>
            <w:r w:rsidRPr="00A97EAC">
              <w:rPr>
                <w:rFonts w:ascii="Arial" w:hAnsi="Arial" w:cs="Arial"/>
                <w:sz w:val="18"/>
              </w:rPr>
              <w:t xml:space="preserve">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rPr>
              <w:t>T</w:t>
            </w:r>
            <w:r w:rsidRPr="000E7D95">
              <w:rPr>
                <w:rFonts w:ascii="Arial" w:hAnsi="Arial" w:cs="Arial"/>
                <w:sz w:val="18"/>
                <w:vertAlign w:val="subscript"/>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 xml:space="preserve">262016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rPr>
              <w:t>T</w:t>
            </w:r>
            <w:r w:rsidRPr="000E7D95">
              <w:rPr>
                <w:rFonts w:ascii="Arial" w:hAnsi="Arial" w:cs="Arial"/>
                <w:sz w:val="18"/>
                <w:vertAlign w:val="subscript"/>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 xml:space="preserve">262144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rPr>
              <w:t>T</w:t>
            </w:r>
            <w:r w:rsidRPr="000E7D95">
              <w:rPr>
                <w:rFonts w:ascii="Arial" w:hAnsi="Arial" w:cs="Arial"/>
                <w:sz w:val="18"/>
                <w:vertAlign w:val="subscript"/>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 xml:space="preserve">262656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rPr>
              <w:t>T</w:t>
            </w:r>
            <w:r w:rsidRPr="000E7D95">
              <w:rPr>
                <w:rFonts w:ascii="Arial" w:hAnsi="Arial" w:cs="Arial"/>
                <w:sz w:val="18"/>
                <w:vertAlign w:val="subscript"/>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3149824</w:t>
            </w:r>
            <w:r w:rsidRPr="00A97EAC">
              <w:rPr>
                <w:rFonts w:ascii="Arial" w:hAnsi="Arial" w:cs="Arial"/>
                <w:sz w:val="18"/>
              </w:rPr>
              <w:t xml:space="preserve">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rPr>
              <w:t>T</w:t>
            </w:r>
            <w:r w:rsidRPr="003F0F3E">
              <w:rPr>
                <w:rFonts w:ascii="Arial" w:hAnsi="Arial" w:cs="Arial"/>
                <w:sz w:val="18"/>
                <w:vertAlign w:val="subscript"/>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 xml:space="preserve">3150336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rPr>
              <w:t>T</w:t>
            </w:r>
            <w:r w:rsidRPr="003F0F3E">
              <w:rPr>
                <w:rFonts w:ascii="Arial" w:hAnsi="Arial" w:cs="Arial"/>
                <w:sz w:val="18"/>
                <w:vertAlign w:val="subscript"/>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3150848</w:t>
            </w:r>
            <w:r w:rsidRPr="00A97EAC">
              <w:rPr>
                <w:rFonts w:ascii="Arial" w:hAnsi="Arial" w:cs="Arial"/>
                <w:sz w:val="18"/>
              </w:rPr>
              <w:t xml:space="preserve">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rPr>
              <w:t>T</w:t>
            </w:r>
            <w:r w:rsidRPr="003F0F3E">
              <w:rPr>
                <w:rFonts w:ascii="Arial" w:hAnsi="Arial" w:cs="Arial"/>
                <w:sz w:val="18"/>
                <w:vertAlign w:val="subscript"/>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ab/>
      </w:r>
      <w:r w:rsidRPr="00C0406B">
        <w:rPr>
          <w:rFonts w:eastAsiaTheme="minorEastAsia" w:hint="eastAsia"/>
          <w:lang w:val="en-US"/>
        </w:rPr>
        <w:t>UL SRS RSRPP measurement</w:t>
      </w:r>
    </w:p>
    <w:p w14:paraId="49812EFA" w14:textId="77777777" w:rsidR="00FA29C7" w:rsidRPr="00C0406B" w:rsidRDefault="00FA29C7" w:rsidP="00FA29C7">
      <w:pPr>
        <w:pStyle w:val="Heading3"/>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rPr>
        <w:t>1</w:t>
      </w:r>
      <w:r w:rsidRPr="00C0406B">
        <w:rPr>
          <w:rFonts w:eastAsiaTheme="minorEastAsia"/>
          <w:lang w:val="en-US"/>
        </w:rPr>
        <w:tab/>
      </w:r>
      <w:r w:rsidRPr="00C0406B">
        <w:rPr>
          <w:rFonts w:eastAsiaTheme="minorEastAsia" w:hint="eastAsia"/>
          <w:lang w:val="en-US"/>
        </w:rPr>
        <w:t>Report mapping</w:t>
      </w:r>
    </w:p>
    <w:p w14:paraId="7BF40ADA" w14:textId="77777777" w:rsidR="00FA29C7" w:rsidRPr="00C0406B" w:rsidRDefault="00FA29C7" w:rsidP="00FA29C7">
      <w:pPr>
        <w:rPr>
          <w:rFonts w:eastAsiaTheme="minorEastAsia"/>
        </w:rPr>
      </w:pPr>
      <w:r w:rsidRPr="00C0406B">
        <w:rPr>
          <w:rFonts w:eastAsiaTheme="minorEastAsia"/>
        </w:rPr>
        <w:t xml:space="preserve">The reporting range of </w:t>
      </w:r>
      <w:r w:rsidRPr="00C0406B">
        <w:rPr>
          <w:rFonts w:eastAsiaTheme="minorEastAsia" w:hint="eastAsia"/>
        </w:rPr>
        <w:t>UL SRS RSRPP, as defined in clause 5.2.5 of 38.215 [4],</w:t>
      </w:r>
      <w:r w:rsidRPr="00C0406B">
        <w:rPr>
          <w:rFonts w:eastAsiaTheme="minorEastAsia"/>
        </w:rPr>
        <w:t xml:space="preserve"> is defined from -156dBm to -31dBm with resolution </w:t>
      </w:r>
      <w:r w:rsidRPr="00C0406B">
        <w:rPr>
          <w:rFonts w:eastAsiaTheme="minorEastAsia" w:hint="eastAsia"/>
        </w:rPr>
        <w:t>1dB</w:t>
      </w:r>
      <w:r w:rsidRPr="00C0406B">
        <w:rPr>
          <w:rFonts w:eastAsiaTheme="minorEastAsia"/>
        </w:rPr>
        <w:t>.</w:t>
      </w:r>
      <w:r w:rsidRPr="00C0406B">
        <w:rPr>
          <w:rFonts w:eastAsiaTheme="minorEastAsia" w:hint="eastAsia"/>
        </w:rPr>
        <w:t xml:space="preserve"> </w:t>
      </w:r>
    </w:p>
    <w:p w14:paraId="5C514BD3" w14:textId="48925A90" w:rsidR="00FA29C7" w:rsidRPr="00C0406B" w:rsidRDefault="00FA29C7" w:rsidP="00FA29C7">
      <w:pPr>
        <w:rPr>
          <w:rFonts w:eastAsiaTheme="minorEastAsia"/>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-1.</w:t>
      </w:r>
      <w:r w:rsidRPr="00C0406B">
        <w:rPr>
          <w:rFonts w:eastAsiaTheme="minorEastAsia" w:hint="eastAsia"/>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 xml:space="preserve">-1: </w:t>
      </w:r>
      <w:r w:rsidRPr="00C0406B">
        <w:rPr>
          <w:rFonts w:eastAsiaTheme="minorEastAsia" w:hint="eastAsia"/>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w:t>
      </w:r>
      <w:r w:rsidRPr="007F51E8">
        <w:rPr>
          <w:bCs/>
          <w:vertAlign w:val="subscript"/>
        </w:rPr>
        <w:t>c</w:t>
      </w:r>
      <w:r w:rsidRPr="007F51E8">
        <w:rPr>
          <w:bCs/>
        </w:rPr>
        <w:t>*</w:t>
      </w:r>
      <w:r>
        <w:rPr>
          <w:bCs/>
        </w:rPr>
        <w:t>32.</w:t>
      </w:r>
      <w:r w:rsidRPr="007F51E8">
        <w:t xml:space="preserve"> </w:t>
      </w:r>
    </w:p>
    <w:p w14:paraId="0772F8AF" w14:textId="77777777" w:rsidR="00FA29C7" w:rsidRPr="00114F62" w:rsidRDefault="00FA29C7" w:rsidP="00FA29C7">
      <w:pPr>
        <w:rPr>
          <w:bCs/>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t>-1.</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t>RX-TX_</w:t>
            </w:r>
            <w:r w:rsidRPr="0089796C">
              <w:t>0000</w:t>
            </w:r>
          </w:p>
        </w:tc>
        <w:tc>
          <w:tcPr>
            <w:tcW w:w="3260" w:type="dxa"/>
          </w:tcPr>
          <w:p w14:paraId="7EEAA940" w14:textId="77777777" w:rsidR="00FA29C7" w:rsidRPr="0089796C" w:rsidRDefault="00FA29C7" w:rsidP="007A5129">
            <w:pPr>
              <w:pStyle w:val="TAC"/>
            </w:pPr>
            <w:r w:rsidRPr="006A0A6D">
              <w:t>-985024</w:t>
            </w:r>
            <w:r w:rsidRPr="0089796C">
              <w:t xml:space="preserve"> &gt; </w:t>
            </w:r>
            <w: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t>RX-TX_</w:t>
            </w:r>
            <w:r w:rsidRPr="0089796C">
              <w:t>000</w:t>
            </w:r>
            <w:r>
              <w:t>1</w:t>
            </w:r>
          </w:p>
        </w:tc>
        <w:tc>
          <w:tcPr>
            <w:tcW w:w="3260" w:type="dxa"/>
          </w:tcPr>
          <w:p w14:paraId="1742F7C7" w14:textId="77777777" w:rsidR="00FA29C7" w:rsidRPr="0089796C" w:rsidRDefault="00FA29C7" w:rsidP="007A5129">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pPr>
            <w:r>
              <w:t>RX-TX_</w:t>
            </w:r>
            <w:r w:rsidRPr="0089796C">
              <w:t>000</w:t>
            </w:r>
            <w:r>
              <w:t>2</w:t>
            </w:r>
          </w:p>
        </w:tc>
        <w:tc>
          <w:tcPr>
            <w:tcW w:w="3260" w:type="dxa"/>
          </w:tcPr>
          <w:p w14:paraId="6F58178E" w14:textId="77777777" w:rsidR="00FA29C7" w:rsidRPr="0089796C" w:rsidRDefault="00FA29C7" w:rsidP="007A5129">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pPr>
            <w:r>
              <w:t>RX-TX_30781</w:t>
            </w:r>
          </w:p>
        </w:tc>
        <w:tc>
          <w:tcPr>
            <w:tcW w:w="3260" w:type="dxa"/>
          </w:tcPr>
          <w:p w14:paraId="2C964D0D" w14:textId="77777777" w:rsidR="00FA29C7" w:rsidRPr="006A0A6D" w:rsidRDefault="00FA29C7" w:rsidP="007A5129">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t>RX-TX_30782</w:t>
            </w:r>
          </w:p>
        </w:tc>
        <w:tc>
          <w:tcPr>
            <w:tcW w:w="3260" w:type="dxa"/>
          </w:tcPr>
          <w:p w14:paraId="507750DE" w14:textId="77777777" w:rsidR="00FA29C7" w:rsidRPr="0089796C" w:rsidRDefault="00FA29C7" w:rsidP="007A5129">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t>RX-TX_30783</w:t>
            </w:r>
          </w:p>
        </w:tc>
        <w:tc>
          <w:tcPr>
            <w:tcW w:w="3260" w:type="dxa"/>
          </w:tcPr>
          <w:p w14:paraId="3C4D1DE7" w14:textId="77777777" w:rsidR="00FA29C7" w:rsidRPr="0089796C" w:rsidRDefault="00FA29C7" w:rsidP="007A5129">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t>RX-TX_30784</w:t>
            </w:r>
          </w:p>
        </w:tc>
        <w:tc>
          <w:tcPr>
            <w:tcW w:w="3260" w:type="dxa"/>
          </w:tcPr>
          <w:p w14:paraId="21673EC4" w14:textId="77777777" w:rsidR="00FA29C7" w:rsidRPr="0089796C" w:rsidRDefault="00FA29C7" w:rsidP="007A5129">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t>RX-TX_30785</w:t>
            </w:r>
          </w:p>
        </w:tc>
        <w:tc>
          <w:tcPr>
            <w:tcW w:w="3260" w:type="dxa"/>
          </w:tcPr>
          <w:p w14:paraId="049238F5" w14:textId="77777777" w:rsidR="00FA29C7" w:rsidRPr="0089796C" w:rsidRDefault="00FA29C7" w:rsidP="007A5129">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pPr>
            <w:r w:rsidRPr="006F33F5">
              <w:t>Unit: Tc</w:t>
            </w:r>
          </w:p>
        </w:tc>
        <w:tc>
          <w:tcPr>
            <w:tcW w:w="2074" w:type="dxa"/>
          </w:tcPr>
          <w:p w14:paraId="09637292" w14:textId="77777777" w:rsidR="00FA29C7" w:rsidRPr="006F33F5" w:rsidRDefault="00FA29C7" w:rsidP="007A5129">
            <w:pPr>
              <w:pStyle w:val="TAH"/>
            </w:pPr>
            <w:r w:rsidRPr="006F33F5">
              <w:t>Unit: dB</w:t>
            </w:r>
          </w:p>
        </w:tc>
        <w:tc>
          <w:tcPr>
            <w:tcW w:w="1801" w:type="dxa"/>
          </w:tcPr>
          <w:p w14:paraId="472F0C87" w14:textId="77777777" w:rsidR="00FA29C7" w:rsidRPr="006F33F5" w:rsidRDefault="00FA29C7" w:rsidP="007A5129">
            <w:pPr>
              <w:pStyle w:val="TAH"/>
            </w:pPr>
            <w:r w:rsidRPr="006F33F5">
              <w:t>Unit: kHz</w:t>
            </w:r>
          </w:p>
        </w:tc>
        <w:tc>
          <w:tcPr>
            <w:tcW w:w="2347" w:type="dxa"/>
          </w:tcPr>
          <w:p w14:paraId="73006770" w14:textId="77777777" w:rsidR="00FA29C7" w:rsidRPr="006F33F5" w:rsidRDefault="00FA29C7" w:rsidP="007A5129">
            <w:pPr>
              <w:pStyle w:val="TAH"/>
            </w:pPr>
            <w:r w:rsidRPr="006F33F5">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pPr>
            <w:r w:rsidRPr="002B4D79">
              <w:rPr>
                <w:rFonts w:cs="Arial"/>
                <w:szCs w:val="18"/>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rPr>
            </w:pPr>
            <w:r>
              <w:rPr>
                <w:rFonts w:eastAsiaTheme="minorEastAsia" w:hint="eastAsia"/>
              </w:rPr>
              <w:t>1</w:t>
            </w:r>
            <w:r>
              <w:rPr>
                <w:rFonts w:eastAsiaTheme="minorEastAsia"/>
              </w:rPr>
              <w:t>5</w:t>
            </w:r>
          </w:p>
        </w:tc>
        <w:tc>
          <w:tcPr>
            <w:tcW w:w="2347" w:type="dxa"/>
          </w:tcPr>
          <w:p w14:paraId="0F37EA10" w14:textId="77777777" w:rsidR="00FA29C7" w:rsidRPr="006F33F5" w:rsidRDefault="00FA29C7" w:rsidP="007A5129">
            <w:pPr>
              <w:pStyle w:val="TAC"/>
            </w:pPr>
            <w:r w:rsidRPr="006F33F5">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pPr>
            <w:r w:rsidRPr="002B4D79">
              <w:rPr>
                <w:rFonts w:cs="Arial"/>
                <w:szCs w:val="18"/>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pPr>
            <w:r w:rsidRPr="006F33F5">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pPr>
            <w: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rPr>
            </w:pPr>
            <w:r>
              <w:rPr>
                <w:rFonts w:eastAsiaTheme="minorEastAsia" w:hint="eastAsia"/>
              </w:rPr>
              <w:t>3</w:t>
            </w:r>
            <w:r>
              <w:rPr>
                <w:rFonts w:eastAsiaTheme="minorEastAsia"/>
              </w:rPr>
              <w:t>0</w:t>
            </w:r>
          </w:p>
        </w:tc>
        <w:tc>
          <w:tcPr>
            <w:tcW w:w="2347" w:type="dxa"/>
          </w:tcPr>
          <w:p w14:paraId="29CC18AB" w14:textId="77777777" w:rsidR="00FA29C7" w:rsidRPr="006F33F5" w:rsidRDefault="00FA29C7" w:rsidP="007A5129">
            <w:pPr>
              <w:pStyle w:val="TAC"/>
            </w:pPr>
            <w:r w:rsidRPr="006F33F5">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pPr>
            <w: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pPr>
            <w:r w:rsidRPr="006F33F5">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pPr>
            <w: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407A32FC" w14:textId="77777777" w:rsidR="00FA29C7" w:rsidRPr="006F33F5" w:rsidRDefault="00FA29C7" w:rsidP="007A5129">
            <w:pPr>
              <w:pStyle w:val="TAC"/>
            </w:pPr>
            <w:r w:rsidRPr="006F33F5">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pPr>
            <w:r w:rsidRPr="006F33F5">
              <w:t>Unit: Tc</w:t>
            </w:r>
          </w:p>
        </w:tc>
        <w:tc>
          <w:tcPr>
            <w:tcW w:w="2074" w:type="dxa"/>
          </w:tcPr>
          <w:p w14:paraId="29756E0D" w14:textId="77777777" w:rsidR="00FA29C7" w:rsidRPr="006F33F5" w:rsidRDefault="00FA29C7" w:rsidP="007A5129">
            <w:pPr>
              <w:pStyle w:val="TAH"/>
            </w:pPr>
            <w:r w:rsidRPr="006F33F5">
              <w:t>Unit: dB</w:t>
            </w:r>
          </w:p>
        </w:tc>
        <w:tc>
          <w:tcPr>
            <w:tcW w:w="1801" w:type="dxa"/>
          </w:tcPr>
          <w:p w14:paraId="190BA6B1" w14:textId="77777777" w:rsidR="00FA29C7" w:rsidRPr="006F33F5" w:rsidRDefault="00FA29C7" w:rsidP="007A5129">
            <w:pPr>
              <w:pStyle w:val="TAH"/>
            </w:pPr>
            <w:r w:rsidRPr="006F33F5">
              <w:t>Unit: kHz</w:t>
            </w:r>
          </w:p>
        </w:tc>
        <w:tc>
          <w:tcPr>
            <w:tcW w:w="2347" w:type="dxa"/>
          </w:tcPr>
          <w:p w14:paraId="6F069017" w14:textId="77777777" w:rsidR="00FA29C7" w:rsidRPr="006F33F5" w:rsidRDefault="00FA29C7" w:rsidP="007A5129">
            <w:pPr>
              <w:pStyle w:val="TAH"/>
            </w:pPr>
            <w:r w:rsidRPr="006F33F5">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2A031F0E" w14:textId="77777777" w:rsidR="00FA29C7" w:rsidRPr="006F33F5" w:rsidRDefault="00FA29C7" w:rsidP="007A5129">
            <w:pPr>
              <w:pStyle w:val="TAC"/>
            </w:pPr>
            <w:r w:rsidRPr="006F33F5">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pPr>
            <w: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pPr>
            <w:r w:rsidRPr="006F33F5">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pPr>
            <w: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rPr>
            </w:pPr>
            <w:r>
              <w:rPr>
                <w:rFonts w:eastAsiaTheme="minorEastAsia" w:hint="eastAsia"/>
              </w:rPr>
              <w:t>120</w:t>
            </w:r>
          </w:p>
        </w:tc>
        <w:tc>
          <w:tcPr>
            <w:tcW w:w="2347" w:type="dxa"/>
          </w:tcPr>
          <w:p w14:paraId="40A5B28C" w14:textId="77777777" w:rsidR="00FA29C7" w:rsidRPr="006F33F5" w:rsidRDefault="00FA29C7" w:rsidP="007A5129">
            <w:pPr>
              <w:pStyle w:val="TAC"/>
            </w:pPr>
            <w:r w:rsidRPr="006F33F5">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pPr>
            <w: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pPr>
            <w:r w:rsidRPr="006F33F5">
              <w:t>88 ≤ BW</w:t>
            </w:r>
          </w:p>
        </w:tc>
      </w:tr>
    </w:tbl>
    <w:p w14:paraId="0AD57C65" w14:textId="77777777" w:rsidR="00FA29C7" w:rsidRPr="008F66CD" w:rsidRDefault="00FA29C7" w:rsidP="00FA29C7">
      <w:pPr>
        <w:rPr>
          <w:rFonts w:eastAsia="SimSun"/>
          <w:noProof/>
          <w:highlight w:val="yellow"/>
        </w:rPr>
      </w:pPr>
    </w:p>
    <w:sectPr w:rsidR="00FA29C7" w:rsidRPr="008F66CD" w:rsidSect="0044351D">
      <w:headerReference w:type="default" r:id="rId25"/>
      <w:footerReference w:type="default" r:id="rId26"/>
      <w:footnotePr>
        <w:numRestart w:val="eachSect"/>
      </w:footnotePr>
      <w:pgSz w:w="11907" w:h="16840" w:code="9"/>
      <w:pgMar w:top="1418" w:right="1134" w:bottom="1134" w:left="1134" w:header="851" w:footer="340" w:gutter="0"/>
      <w:pgNumType w:start="105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B9176" w14:textId="77777777" w:rsidR="00C13627" w:rsidRDefault="00C13627">
      <w:r>
        <w:separator/>
      </w:r>
    </w:p>
  </w:endnote>
  <w:endnote w:type="continuationSeparator" w:id="0">
    <w:p w14:paraId="719D5FF2" w14:textId="77777777" w:rsidR="00C13627" w:rsidRDefault="00C13627">
      <w:r>
        <w:continuationSeparator/>
      </w:r>
    </w:p>
  </w:endnote>
  <w:endnote w:type="continuationNotice" w:id="1">
    <w:p w14:paraId="0F9C68D7" w14:textId="77777777" w:rsidR="00C13627" w:rsidRDefault="00C13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95EE3" w14:textId="77777777" w:rsidR="00C13627" w:rsidRDefault="00C13627">
      <w:r>
        <w:separator/>
      </w:r>
    </w:p>
  </w:footnote>
  <w:footnote w:type="continuationSeparator" w:id="0">
    <w:p w14:paraId="37A7E558" w14:textId="77777777" w:rsidR="00C13627" w:rsidRDefault="00C13627">
      <w:r>
        <w:continuationSeparator/>
      </w:r>
    </w:p>
  </w:footnote>
  <w:footnote w:type="continuationNotice" w:id="1">
    <w:p w14:paraId="4EDB96E9" w14:textId="77777777" w:rsidR="00C13627" w:rsidRDefault="00C13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CD9CA" w14:textId="6EDF281B" w:rsidR="00843331" w:rsidRPr="00512A44" w:rsidRDefault="00843331" w:rsidP="0084333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EF6F20">
      <w:rPr>
        <w:rFonts w:ascii="Arial" w:hAnsi="Arial" w:cs="Arial"/>
        <w:b/>
        <w:sz w:val="18"/>
        <w:szCs w:val="18"/>
        <w:lang w:val="sv-FI"/>
      </w:rPr>
      <w:t>13</w:t>
    </w:r>
    <w:r w:rsidRPr="00512A44">
      <w:rPr>
        <w:rFonts w:ascii="Arial" w:hAnsi="Arial" w:cs="Arial"/>
        <w:b/>
        <w:sz w:val="18"/>
        <w:szCs w:val="18"/>
        <w:lang w:val="sv-FI"/>
      </w:rPr>
      <w:t>.0 (</w:t>
    </w:r>
    <w:r w:rsidR="00EF6F20" w:rsidRPr="00512A44">
      <w:rPr>
        <w:rFonts w:ascii="Arial" w:hAnsi="Arial" w:cs="Arial"/>
        <w:b/>
        <w:sz w:val="18"/>
        <w:szCs w:val="18"/>
        <w:lang w:val="sv-FI"/>
      </w:rPr>
      <w:t>202</w:t>
    </w:r>
    <w:r w:rsidR="00EF6F20">
      <w:rPr>
        <w:rFonts w:ascii="Arial" w:hAnsi="Arial" w:cs="Arial"/>
        <w:b/>
        <w:sz w:val="18"/>
        <w:szCs w:val="18"/>
        <w:lang w:val="sv-FI"/>
      </w:rPr>
      <w:t>4</w:t>
    </w:r>
    <w:r w:rsidRPr="00512A44">
      <w:rPr>
        <w:rFonts w:ascii="Arial" w:hAnsi="Arial" w:cs="Arial"/>
        <w:b/>
        <w:sz w:val="18"/>
        <w:szCs w:val="18"/>
        <w:lang w:val="sv-FI"/>
      </w:rPr>
      <w:t>-</w:t>
    </w:r>
    <w:r w:rsidR="00EF6F20">
      <w:rPr>
        <w:rFonts w:ascii="Arial" w:hAnsi="Arial" w:cs="Arial"/>
        <w:b/>
        <w:sz w:val="18"/>
        <w:szCs w:val="18"/>
        <w:lang w:val="sv-FI"/>
      </w:rPr>
      <w:t>03</w:t>
    </w:r>
    <w:r w:rsidRPr="00512A44">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AF2"/>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4B8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6F20"/>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B85"/>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C4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C4B85"/>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C4B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C4B8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C4B85"/>
    <w:pPr>
      <w:ind w:left="1701" w:hanging="1701"/>
      <w:outlineLvl w:val="4"/>
    </w:pPr>
    <w:rPr>
      <w:sz w:val="22"/>
    </w:rPr>
  </w:style>
  <w:style w:type="paragraph" w:styleId="Heading6">
    <w:name w:val="heading 6"/>
    <w:aliases w:val="T1,Header 6"/>
    <w:basedOn w:val="H6"/>
    <w:next w:val="Normal"/>
    <w:link w:val="Heading6Char"/>
    <w:qFormat/>
    <w:rsid w:val="00EC4B85"/>
    <w:pPr>
      <w:outlineLvl w:val="5"/>
    </w:pPr>
  </w:style>
  <w:style w:type="paragraph" w:styleId="Heading7">
    <w:name w:val="heading 7"/>
    <w:aliases w:val="L7,Header 7"/>
    <w:basedOn w:val="H6"/>
    <w:next w:val="Normal"/>
    <w:link w:val="Heading7Char"/>
    <w:qFormat/>
    <w:rsid w:val="00EC4B85"/>
    <w:pPr>
      <w:outlineLvl w:val="6"/>
    </w:pPr>
  </w:style>
  <w:style w:type="paragraph" w:styleId="Heading8">
    <w:name w:val="heading 8"/>
    <w:basedOn w:val="Heading1"/>
    <w:next w:val="Normal"/>
    <w:link w:val="Heading8Char"/>
    <w:qFormat/>
    <w:rsid w:val="00EC4B85"/>
    <w:pPr>
      <w:ind w:left="0" w:firstLine="0"/>
      <w:outlineLvl w:val="7"/>
    </w:pPr>
  </w:style>
  <w:style w:type="paragraph" w:styleId="Heading9">
    <w:name w:val="heading 9"/>
    <w:aliases w:val="Figure Heading,FH"/>
    <w:basedOn w:val="Heading8"/>
    <w:next w:val="Normal"/>
    <w:link w:val="Heading9Char"/>
    <w:qFormat/>
    <w:rsid w:val="00EC4B85"/>
    <w:pPr>
      <w:outlineLvl w:val="8"/>
    </w:pPr>
  </w:style>
  <w:style w:type="character" w:default="1" w:styleId="DefaultParagraphFont">
    <w:name w:val="Default Paragraph Font"/>
    <w:semiHidden/>
    <w:rsid w:val="00EC4B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4B8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EC4B85"/>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EC4B85"/>
    <w:pPr>
      <w:ind w:left="1418" w:hanging="1418"/>
    </w:pPr>
  </w:style>
  <w:style w:type="paragraph" w:styleId="TOC8">
    <w:name w:val="toc 8"/>
    <w:basedOn w:val="TOC1"/>
    <w:rsid w:val="00EC4B85"/>
    <w:pPr>
      <w:spacing w:before="180"/>
      <w:ind w:left="2693" w:hanging="2693"/>
    </w:pPr>
    <w:rPr>
      <w:b/>
    </w:rPr>
  </w:style>
  <w:style w:type="paragraph" w:styleId="TOC1">
    <w:name w:val="toc 1"/>
    <w:rsid w:val="00EC4B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CN"/>
    </w:rPr>
  </w:style>
  <w:style w:type="paragraph" w:customStyle="1" w:styleId="EQ">
    <w:name w:val="EQ"/>
    <w:basedOn w:val="Normal"/>
    <w:next w:val="Normal"/>
    <w:link w:val="EQChar"/>
    <w:rsid w:val="00EC4B85"/>
    <w:pPr>
      <w:keepLines/>
      <w:tabs>
        <w:tab w:val="center" w:pos="4536"/>
        <w:tab w:val="right" w:pos="9072"/>
      </w:tabs>
    </w:pPr>
    <w:rPr>
      <w:noProof/>
    </w:rPr>
  </w:style>
  <w:style w:type="character" w:customStyle="1" w:styleId="ZGSM">
    <w:name w:val="ZGSM"/>
    <w:rsid w:val="00EC4B8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C4B85"/>
    <w:pPr>
      <w:widowControl w:val="0"/>
      <w:overflowPunct w:val="0"/>
      <w:autoSpaceDE w:val="0"/>
      <w:autoSpaceDN w:val="0"/>
      <w:adjustRightInd w:val="0"/>
      <w:textAlignment w:val="baseline"/>
    </w:pPr>
    <w:rPr>
      <w:rFonts w:ascii="Arial" w:eastAsia="Times New Roman" w:hAnsi="Arial"/>
      <w:b/>
      <w:noProof/>
      <w:sz w:val="18"/>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val="en-US" w:eastAsia="zh-CN"/>
    </w:rPr>
  </w:style>
  <w:style w:type="paragraph" w:customStyle="1" w:styleId="ZD">
    <w:name w:val="ZD"/>
    <w:rsid w:val="00EC4B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rsid w:val="00EC4B85"/>
    <w:pPr>
      <w:ind w:left="1701" w:hanging="1701"/>
    </w:pPr>
  </w:style>
  <w:style w:type="paragraph" w:styleId="TOC4">
    <w:name w:val="toc 4"/>
    <w:basedOn w:val="TOC3"/>
    <w:rsid w:val="00EC4B85"/>
    <w:pPr>
      <w:ind w:left="1418" w:hanging="1418"/>
    </w:pPr>
  </w:style>
  <w:style w:type="paragraph" w:styleId="TOC3">
    <w:name w:val="toc 3"/>
    <w:basedOn w:val="TOC2"/>
    <w:rsid w:val="00EC4B85"/>
    <w:pPr>
      <w:ind w:left="1134" w:hanging="1134"/>
    </w:pPr>
  </w:style>
  <w:style w:type="paragraph" w:styleId="TOC2">
    <w:name w:val="toc 2"/>
    <w:basedOn w:val="TOC1"/>
    <w:rsid w:val="00EC4B85"/>
    <w:pPr>
      <w:keepNext w:val="0"/>
      <w:spacing w:before="0"/>
      <w:ind w:left="851" w:hanging="851"/>
    </w:pPr>
    <w:rPr>
      <w:sz w:val="20"/>
    </w:rPr>
  </w:style>
  <w:style w:type="paragraph" w:styleId="Footer">
    <w:name w:val="footer"/>
    <w:aliases w:val="footer odd,footer,fo,pie de página"/>
    <w:basedOn w:val="Header"/>
    <w:link w:val="FooterChar"/>
    <w:rsid w:val="00EC4B85"/>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val="en-US" w:eastAsia="zh-CN"/>
    </w:rPr>
  </w:style>
  <w:style w:type="paragraph" w:customStyle="1" w:styleId="TT">
    <w:name w:val="TT"/>
    <w:basedOn w:val="Heading1"/>
    <w:next w:val="Normal"/>
    <w:rsid w:val="00EC4B85"/>
    <w:pPr>
      <w:outlineLvl w:val="9"/>
    </w:pPr>
  </w:style>
  <w:style w:type="paragraph" w:customStyle="1" w:styleId="NF">
    <w:name w:val="NF"/>
    <w:basedOn w:val="NO"/>
    <w:rsid w:val="00EC4B85"/>
    <w:pPr>
      <w:keepNext/>
      <w:spacing w:after="0"/>
    </w:pPr>
    <w:rPr>
      <w:rFonts w:ascii="Arial" w:hAnsi="Arial"/>
      <w:sz w:val="18"/>
    </w:rPr>
  </w:style>
  <w:style w:type="paragraph" w:customStyle="1" w:styleId="NO">
    <w:name w:val="NO"/>
    <w:basedOn w:val="Normal"/>
    <w:link w:val="NOChar"/>
    <w:rsid w:val="00EC4B85"/>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EC4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EC4B85"/>
    <w:pPr>
      <w:jc w:val="right"/>
    </w:pPr>
  </w:style>
  <w:style w:type="paragraph" w:customStyle="1" w:styleId="TAL">
    <w:name w:val="TAL"/>
    <w:basedOn w:val="Normal"/>
    <w:link w:val="TALCar"/>
    <w:rsid w:val="00EC4B85"/>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EC4B85"/>
    <w:rPr>
      <w:b/>
    </w:rPr>
  </w:style>
  <w:style w:type="paragraph" w:customStyle="1" w:styleId="TAC">
    <w:name w:val="TAC"/>
    <w:basedOn w:val="TAL"/>
    <w:link w:val="TACChar"/>
    <w:rsid w:val="00EC4B85"/>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EC4B85"/>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link w:val="EXChar"/>
    <w:rsid w:val="00EC4B85"/>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EC4B85"/>
    <w:pPr>
      <w:spacing w:after="0"/>
    </w:pPr>
  </w:style>
  <w:style w:type="paragraph" w:customStyle="1" w:styleId="NW">
    <w:name w:val="NW"/>
    <w:basedOn w:val="NO"/>
    <w:rsid w:val="00EC4B85"/>
    <w:pPr>
      <w:spacing w:after="0"/>
    </w:pPr>
  </w:style>
  <w:style w:type="paragraph" w:customStyle="1" w:styleId="EW">
    <w:name w:val="EW"/>
    <w:basedOn w:val="EX"/>
    <w:rsid w:val="00EC4B85"/>
    <w:pPr>
      <w:spacing w:after="0"/>
    </w:pPr>
  </w:style>
  <w:style w:type="paragraph" w:customStyle="1" w:styleId="B10">
    <w:name w:val="B1"/>
    <w:basedOn w:val="List"/>
    <w:link w:val="B1Char"/>
    <w:rsid w:val="00EC4B85"/>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EC4B85"/>
    <w:pPr>
      <w:ind w:left="1985" w:hanging="1985"/>
    </w:pPr>
  </w:style>
  <w:style w:type="paragraph" w:styleId="TOC7">
    <w:name w:val="toc 7"/>
    <w:basedOn w:val="TOC6"/>
    <w:next w:val="Normal"/>
    <w:rsid w:val="00EC4B85"/>
    <w:pPr>
      <w:ind w:left="2268" w:hanging="2268"/>
    </w:pPr>
  </w:style>
  <w:style w:type="paragraph" w:customStyle="1" w:styleId="EditorsNote">
    <w:name w:val="Editor's Note"/>
    <w:aliases w:val="EN,Editor's Noteormal"/>
    <w:basedOn w:val="NO"/>
    <w:link w:val="EditorsNoteChar"/>
    <w:rsid w:val="00EC4B85"/>
    <w:rPr>
      <w:color w:val="FF0000"/>
    </w:rPr>
  </w:style>
  <w:style w:type="paragraph" w:customStyle="1" w:styleId="TH">
    <w:name w:val="TH"/>
    <w:basedOn w:val="Normal"/>
    <w:link w:val="THChar"/>
    <w:rsid w:val="00EC4B85"/>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EC4B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EC4B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EC4B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C4B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link w:val="TANChar"/>
    <w:rsid w:val="00EC4B85"/>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EC4B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aliases w:val="left"/>
    <w:basedOn w:val="TH"/>
    <w:link w:val="TFChar"/>
    <w:rsid w:val="00EC4B85"/>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EC4B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B20">
    <w:name w:val="B2"/>
    <w:basedOn w:val="List2"/>
    <w:link w:val="B2Char"/>
    <w:rsid w:val="00EC4B85"/>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EC4B85"/>
  </w:style>
  <w:style w:type="paragraph" w:customStyle="1" w:styleId="B4">
    <w:name w:val="B4"/>
    <w:basedOn w:val="List4"/>
    <w:link w:val="B4Char"/>
    <w:rsid w:val="00EC4B85"/>
  </w:style>
  <w:style w:type="character" w:customStyle="1" w:styleId="B4Char">
    <w:name w:val="B4 Char"/>
    <w:link w:val="B4"/>
    <w:qFormat/>
    <w:rsid w:val="00936A12"/>
    <w:rPr>
      <w:rFonts w:eastAsia="Times New Roman"/>
      <w:lang w:eastAsia="zh-CN"/>
    </w:rPr>
  </w:style>
  <w:style w:type="paragraph" w:customStyle="1" w:styleId="B5">
    <w:name w:val="B5"/>
    <w:basedOn w:val="List5"/>
    <w:rsid w:val="00EC4B85"/>
  </w:style>
  <w:style w:type="paragraph" w:customStyle="1" w:styleId="ZTD">
    <w:name w:val="ZTD"/>
    <w:basedOn w:val="ZB"/>
    <w:rsid w:val="00EC4B85"/>
    <w:pPr>
      <w:framePr w:hRule="auto" w:wrap="notBeside" w:y="852"/>
    </w:pPr>
    <w:rPr>
      <w:i w:val="0"/>
      <w:sz w:val="40"/>
    </w:rPr>
  </w:style>
  <w:style w:type="paragraph" w:customStyle="1" w:styleId="ZV">
    <w:name w:val="ZV"/>
    <w:basedOn w:val="ZU"/>
    <w:rsid w:val="00EC4B85"/>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EC4B85"/>
    <w:pPr>
      <w:keepLines/>
      <w:spacing w:after="0"/>
    </w:pPr>
  </w:style>
  <w:style w:type="paragraph" w:styleId="Index2">
    <w:name w:val="index 2"/>
    <w:basedOn w:val="Index1"/>
    <w:rsid w:val="00EC4B85"/>
    <w:pPr>
      <w:ind w:left="284"/>
    </w:pPr>
  </w:style>
  <w:style w:type="character" w:styleId="FootnoteReference">
    <w:name w:val="footnote reference"/>
    <w:aliases w:val="Appel note de bas de p,Nota,Footnote symbol,Footnote"/>
    <w:basedOn w:val="DefaultParagraphFont"/>
    <w:rsid w:val="00EC4B8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C4B8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EC4B85"/>
    <w:pPr>
      <w:ind w:left="851"/>
    </w:pPr>
  </w:style>
  <w:style w:type="paragraph" w:styleId="ListNumber">
    <w:name w:val="List Number"/>
    <w:basedOn w:val="List"/>
    <w:rsid w:val="00EC4B85"/>
  </w:style>
  <w:style w:type="paragraph" w:styleId="List">
    <w:name w:val="List"/>
    <w:basedOn w:val="Normal"/>
    <w:link w:val="ListChar"/>
    <w:rsid w:val="00EC4B85"/>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EC4B85"/>
    <w:pPr>
      <w:ind w:left="851"/>
    </w:pPr>
  </w:style>
  <w:style w:type="paragraph" w:styleId="ListBullet">
    <w:name w:val="List Bullet"/>
    <w:aliases w:val="UL"/>
    <w:basedOn w:val="List"/>
    <w:link w:val="ListBulletChar"/>
    <w:rsid w:val="00EC4B85"/>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EC4B85"/>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EC4B85"/>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EC4B85"/>
    <w:pPr>
      <w:ind w:left="1135"/>
    </w:pPr>
  </w:style>
  <w:style w:type="paragraph" w:styleId="List4">
    <w:name w:val="List 4"/>
    <w:basedOn w:val="List3"/>
    <w:rsid w:val="00EC4B85"/>
    <w:pPr>
      <w:ind w:left="1418"/>
    </w:pPr>
  </w:style>
  <w:style w:type="paragraph" w:styleId="List5">
    <w:name w:val="List 5"/>
    <w:basedOn w:val="List4"/>
    <w:rsid w:val="00EC4B85"/>
    <w:pPr>
      <w:ind w:left="1702"/>
    </w:pPr>
  </w:style>
  <w:style w:type="paragraph" w:styleId="ListBullet4">
    <w:name w:val="List Bullet 4"/>
    <w:basedOn w:val="ListBullet3"/>
    <w:rsid w:val="00EC4B85"/>
    <w:pPr>
      <w:ind w:left="1418"/>
    </w:pPr>
  </w:style>
  <w:style w:type="paragraph" w:styleId="ListBullet5">
    <w:name w:val="List Bullet 5"/>
    <w:basedOn w:val="ListBullet4"/>
    <w:rsid w:val="00EC4B85"/>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val="en-US"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30</Pages>
  <Words>9224</Words>
  <Characters>52580</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61681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431</cp:revision>
  <dcterms:created xsi:type="dcterms:W3CDTF">2022-06-29T14:17:00Z</dcterms:created>
  <dcterms:modified xsi:type="dcterms:W3CDTF">2024-04-08T11:06:00Z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