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for the UE capable of CA and configured with at least one</w:t>
      </w:r>
      <w:r w:rsidRPr="009C5807" w:rsidDel="00C22904">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Unless otherwise specified, the requirements for absolute accuracy of SS-RSRP in this clause apply to a cell on the same frequency as that of the serving cell in FR1.</w:t>
      </w:r>
      <w:r>
        <w:t xml:space="preserve"> The accuracy requirements in this clause are also applicable when </w:t>
      </w:r>
      <w:r>
        <w:rPr>
          <w:rFonts w:cs="v4.2.0"/>
          <w:i/>
          <w:iCs/>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The accuracy requirements in Table 10.1.2.1.1-1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pPr>
            <w:r w:rsidRPr="009C5807">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pPr>
            <w:r w:rsidRPr="009C5807">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77777777" w:rsidR="0058457E" w:rsidRPr="009C5807" w:rsidRDefault="0058457E" w:rsidP="00B03A04">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Pr>
          <w:i/>
          <w:iCs/>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t>10.1.2.1.2</w:t>
      </w:r>
      <w:r w:rsidRPr="009C5807">
        <w:rPr>
          <w:rFonts w:cs="v4.2.0"/>
        </w:rPr>
        <w:t>-1 are valid under the following conditions:</w:t>
      </w:r>
    </w:p>
    <w:p w14:paraId="033C71BD" w14:textId="77777777" w:rsidR="001F5A79" w:rsidRPr="009C5807" w:rsidRDefault="001F5A79" w:rsidP="00B03A04">
      <w:pPr>
        <w:pStyle w:val="B10"/>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The accuracy requirements in Table 10.1.2.3.1-1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4"/>
      <w:bookmarkEnd w:id="5"/>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pPr>
      <w:r w:rsidRPr="005854E7">
        <w:t>Note:</w:t>
      </w:r>
      <w:r w:rsidR="00AB368A">
        <w:tab/>
      </w:r>
      <w:r w:rsidRPr="005854E7">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935F7">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58566D" w14:paraId="0255B104" w14:textId="77777777" w:rsidTr="008935F7">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EB4A73E"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pPr>
            <w: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The relative accuracy of CSI-RSRP is defined as the CSI-RSRP measured from one cell compared to the CSI-RSRP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t>10.1.2.3.2</w:t>
      </w:r>
      <w:r>
        <w:rPr>
          <w:rFonts w:cs="v4.2.0"/>
        </w:rPr>
        <w:t>-1 are valid under the following conditions:</w:t>
      </w:r>
    </w:p>
    <w:p w14:paraId="5154CFE5" w14:textId="77777777" w:rsidR="0058566D" w:rsidRDefault="0058566D" w:rsidP="00F37389">
      <w:pPr>
        <w:pStyle w:val="B10"/>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pPr>
            <w:r>
              <w:t>NR_FDD_FR1_G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58566D"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FR1.</w:t>
      </w:r>
    </w:p>
    <w:p w14:paraId="7882DAF0" w14:textId="77777777" w:rsidR="00BE0199" w:rsidRPr="004608C1" w:rsidRDefault="00BE0199" w:rsidP="00BE0199">
      <w:pPr>
        <w:rPr>
          <w:rFonts w:cs="v4.2.0"/>
        </w:rPr>
      </w:pPr>
      <w:r w:rsidRPr="004608C1">
        <w:rPr>
          <w:rFonts w:cs="v4.2.0"/>
        </w:rPr>
        <w:t>The accuracy requirements in Table 10.1.2</w:t>
      </w:r>
      <w:r>
        <w:rPr>
          <w:rFonts w:cs="v4.2.0"/>
        </w:rPr>
        <w:t>B</w:t>
      </w:r>
      <w:r w:rsidRPr="004608C1">
        <w:rPr>
          <w:rFonts w:cs="v4.2.0"/>
        </w:rPr>
        <w:t>.1.1-1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pPr>
            <w:r w:rsidRPr="004608C1">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pPr>
            <w:r w:rsidRPr="004608C1">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4DBCC74" w14:textId="77777777" w:rsidR="00BE0199" w:rsidRPr="004608C1" w:rsidRDefault="00BE0199" w:rsidP="00F37389">
            <w:pPr>
              <w:pStyle w:val="TAC"/>
              <w:rPr>
                <w:lang w:val="sv-FI"/>
              </w:rPr>
            </w:pPr>
            <w:r w:rsidRPr="004608C1">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rPr>
        <w:t>10.1.2C</w:t>
      </w:r>
      <w:r w:rsidRPr="009C5807">
        <w:rPr>
          <w:rFonts w:cs="v4.2.0"/>
        </w:rPr>
        <w:t>.1.1-1 are valid under the following conditions:</w:t>
      </w:r>
    </w:p>
    <w:p w14:paraId="38167DD1" w14:textId="77777777" w:rsidR="00482E27" w:rsidRPr="009C5807" w:rsidRDefault="00482E27" w:rsidP="00482E27">
      <w:pPr>
        <w:pStyle w:val="B10"/>
        <w:rPr>
          <w:rFonts w:cs="v4.2.0"/>
        </w:rPr>
      </w:pPr>
      <w:r w:rsidRPr="009C5807">
        <w:t>-</w:t>
      </w:r>
      <w:r w:rsidRPr="009C5807">
        <w:tab/>
        <w:t>Conditions defined in clause 7.3 of TS 38.101-1 [18] for reference sensitivity are fulfilled.</w:t>
      </w:r>
    </w:p>
    <w:p w14:paraId="51E5936A" w14:textId="77777777" w:rsidR="00482E27" w:rsidRDefault="00482E27" w:rsidP="00482E2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1FA722EB"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69F352EE"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36C17231"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364693B3"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E65BA1">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2FEF468" w14:textId="77777777" w:rsidR="00482E27" w:rsidRPr="009C5807" w:rsidRDefault="00482E27" w:rsidP="00E65BA1">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A11514A" w14:textId="77777777" w:rsidR="00482E27" w:rsidRPr="009C5807" w:rsidRDefault="00482E27" w:rsidP="00482E27"/>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9C5807" w:rsidRDefault="00482E27" w:rsidP="00482E27">
      <w:pPr>
        <w:rPr>
          <w:rFonts w:cs="v4.2.0"/>
        </w:rPr>
      </w:pPr>
      <w:r w:rsidRPr="009C5807">
        <w:rPr>
          <w:rFonts w:cs="v4.2.0"/>
        </w:rPr>
        <w:t xml:space="preserve">The accuracy requirements in Table </w:t>
      </w:r>
      <w:r>
        <w:t>10.1.2C</w:t>
      </w:r>
      <w:r w:rsidRPr="009C5807">
        <w:t>.1.2</w:t>
      </w:r>
      <w:r w:rsidRPr="009C5807">
        <w:rPr>
          <w:rFonts w:cs="v4.2.0"/>
        </w:rPr>
        <w:t>-1 are valid under the following conditions:</w:t>
      </w:r>
    </w:p>
    <w:p w14:paraId="529A20F6" w14:textId="77777777" w:rsidR="00482E27" w:rsidRPr="009C5807" w:rsidRDefault="00482E27" w:rsidP="00482E27">
      <w:pPr>
        <w:pStyle w:val="B10"/>
      </w:pPr>
      <w:r w:rsidRPr="009C5807">
        <w:t>-</w:t>
      </w:r>
      <w:r w:rsidRPr="009C5807">
        <w:tab/>
        <w:t>Conditions defined in clause 7.3 of TS 38.101-1 [18] for reference sensitivity are fulfilled.</w:t>
      </w:r>
    </w:p>
    <w:p w14:paraId="7DEF5E52" w14:textId="77777777" w:rsidR="00482E27" w:rsidRDefault="00482E27" w:rsidP="00482E27">
      <w:pPr>
        <w:pStyle w:val="B10"/>
      </w:pPr>
      <w:r w:rsidRPr="009C5807">
        <w:t>-</w:t>
      </w:r>
      <w:r w:rsidRPr="009C5807">
        <w:tab/>
        <w:t>Conditions for intra-frequency measurements are fulfilled according to Annex B.2.2 for a corresponding Band for each relevant SSB.</w:t>
      </w:r>
    </w:p>
    <w:p w14:paraId="630271A3" w14:textId="77777777" w:rsidR="00482E27" w:rsidRPr="00F641C2"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4C9D01F5"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3E60FC3B"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29B93050"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407F2E7A"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77777777" w:rsidR="00482E27" w:rsidRPr="009C5807" w:rsidRDefault="00482E27" w:rsidP="00E65BA1">
            <w:pPr>
              <w:pStyle w:val="TAN"/>
            </w:pPr>
            <w:r w:rsidRPr="009C5807">
              <w:t>NOTE 4:</w:t>
            </w:r>
            <w:r w:rsidRPr="009C5807">
              <w:tab/>
              <w:t>NR operating band groups in FR1 are as defined in clause 3.5.2.</w:t>
            </w:r>
          </w:p>
        </w:tc>
      </w:tr>
    </w:tbl>
    <w:p w14:paraId="3D7D0F6F" w14:textId="77777777" w:rsidR="00482E27" w:rsidRPr="004608C1" w:rsidRDefault="00482E27" w:rsidP="00BE0199"/>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The accuracy requirements in Table 10.1.3.1.1-1 are valid under the following conditions:</w:t>
      </w:r>
    </w:p>
    <w:p w14:paraId="79A1D685" w14:textId="77777777" w:rsidR="001F5A79" w:rsidRPr="009C5807" w:rsidRDefault="001F5A79" w:rsidP="009C5807">
      <w:pPr>
        <w:pStyle w:val="B10"/>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9C5807" w:rsidRDefault="001F5A79" w:rsidP="009C5807">
      <w:pPr>
        <w:pStyle w:val="B10"/>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rPr>
        <w:t>1</w:t>
      </w:r>
      <w:r w:rsidR="00967CF8" w:rsidRPr="009C5807">
        <w:rPr>
          <w:lang w:val="en-US"/>
        </w:rPr>
        <w:t>0.1.3.2</w:t>
      </w:r>
      <w:r w:rsidRPr="009C5807">
        <w:rPr>
          <w:lang w:val="en-US"/>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The accuracy requirements in Table 10.1.3.3.1-1 are valid under the following conditions:</w:t>
      </w:r>
    </w:p>
    <w:p w14:paraId="0E18CF40" w14:textId="77777777" w:rsidR="0058566D" w:rsidRDefault="0058566D" w:rsidP="0058566D">
      <w:pPr>
        <w:pStyle w:val="B10"/>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0BEC31A8" w14:textId="729CBB6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The relative accuracy of CSI-RSRP is defined as the CSI-RSRP measured from one cell compared to the CSI-RSRP measured from another cell on the same center frequency, or between any two CSI-RSRP levels measured on the same cell in FR2.</w:t>
      </w:r>
    </w:p>
    <w:p w14:paraId="1865F558" w14:textId="77777777" w:rsidR="0058566D" w:rsidRDefault="0058566D" w:rsidP="0058566D">
      <w:pPr>
        <w:pStyle w:val="B10"/>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3E67C30" w14:textId="079C1E46"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pPr>
      <w:r w:rsidRPr="005854E7">
        <w:t>Note:</w:t>
      </w:r>
      <w:r w:rsidR="00AB368A">
        <w:tab/>
      </w:r>
      <w:r w:rsidRPr="005854E7">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FR2.</w:t>
      </w:r>
    </w:p>
    <w:p w14:paraId="230C77F1" w14:textId="77777777" w:rsidR="00BE0199" w:rsidRPr="004608C1" w:rsidRDefault="00BE0199" w:rsidP="00BE0199">
      <w:pPr>
        <w:rPr>
          <w:rFonts w:cs="v4.2.0"/>
        </w:rPr>
      </w:pPr>
      <w:r w:rsidRPr="004608C1">
        <w:rPr>
          <w:rFonts w:cs="v4.2.0"/>
        </w:rPr>
        <w:t>The accuracy requirements in Table 10.1.3</w:t>
      </w:r>
      <w:r>
        <w:rPr>
          <w:rFonts w:cs="v4.2.0"/>
        </w:rPr>
        <w:t>B</w:t>
      </w:r>
      <w:r w:rsidRPr="004608C1">
        <w:rPr>
          <w:rFonts w:cs="v4.2.0"/>
        </w:rPr>
        <w:t>.1.1-1 are valid under the following conditions:</w:t>
      </w:r>
    </w:p>
    <w:p w14:paraId="306226ED" w14:textId="77777777" w:rsidR="00BE0199" w:rsidRPr="004608C1" w:rsidRDefault="00BE0199" w:rsidP="00F37389">
      <w:pPr>
        <w:pStyle w:val="B10"/>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10.1.3</w:t>
      </w:r>
      <w: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p>
    <w:p w14:paraId="0D9BC6F2" w14:textId="573B6B0F" w:rsidR="001F5A79" w:rsidRPr="009C5807" w:rsidRDefault="001F5A79" w:rsidP="00967CF8">
      <w:pPr>
        <w:pStyle w:val="Heading4"/>
        <w:rPr>
          <w:lang w:val="en-US"/>
        </w:rPr>
      </w:pPr>
      <w:r w:rsidRPr="009C5807">
        <w:rPr>
          <w:lang w:val="en-US"/>
        </w:rPr>
        <w:t>1</w:t>
      </w:r>
      <w:r w:rsidR="00967CF8" w:rsidRPr="009C5807">
        <w:rPr>
          <w:lang w:val="en-US"/>
        </w:rPr>
        <w:t>0.1.4.1</w:t>
      </w:r>
      <w:r w:rsidRPr="009C5807">
        <w:rPr>
          <w:lang w:val="en-US"/>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rPr>
      </w:pPr>
      <w:r w:rsidRPr="009C5807">
        <w:rPr>
          <w:lang w:val="en-US"/>
        </w:rPr>
        <w:t>1</w:t>
      </w:r>
      <w:r w:rsidR="00967CF8" w:rsidRPr="009C5807">
        <w:rPr>
          <w:lang w:val="en-US"/>
        </w:rPr>
        <w:t>0.1.4.1.1</w:t>
      </w:r>
      <w:r w:rsidRPr="009C5807">
        <w:rPr>
          <w:lang w:val="en-US"/>
        </w:rPr>
        <w:tab/>
      </w:r>
      <w:r w:rsidRPr="009C5807">
        <w:t>Absolute Accuracy of SS-RSRP</w:t>
      </w:r>
      <w:r w:rsidRPr="009C5807">
        <w:rPr>
          <w:lang w:val="en-US"/>
        </w:rPr>
        <w:t xml:space="preserve"> in FR1</w:t>
      </w:r>
    </w:p>
    <w:p w14:paraId="2C6D8F18" w14:textId="2CC35A5E" w:rsidR="001F5A79" w:rsidRPr="009C5807" w:rsidRDefault="0048746C" w:rsidP="001F5A79">
      <w:pPr>
        <w:rPr>
          <w:rFonts w:cs="v4.2.0"/>
          <w:i/>
        </w:rPr>
      </w:pPr>
      <w:r w:rsidRPr="009C5807">
        <w:rPr>
          <w:rFonts w:cs="v4.2.0"/>
        </w:rPr>
        <w:t>The requirements for absolute accuracy of SS-RSRP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2175CF2" w14:textId="77777777" w:rsidR="001F5A79" w:rsidRPr="009C5807" w:rsidRDefault="001F5A79" w:rsidP="001F5A79">
      <w:pPr>
        <w:rPr>
          <w:rFonts w:cs="v4.2.0"/>
        </w:rPr>
      </w:pPr>
      <w:r w:rsidRPr="009C5807">
        <w:rPr>
          <w:rFonts w:cs="v4.2.0"/>
        </w:rPr>
        <w:t>The accuracy requirements in Table 10.1.4.1.1-1 are valid under the following conditions:</w:t>
      </w:r>
    </w:p>
    <w:p w14:paraId="55555F7E" w14:textId="77777777" w:rsidR="001F5A79" w:rsidRPr="009C5807" w:rsidRDefault="001F5A79" w:rsidP="009C5807">
      <w:pPr>
        <w:pStyle w:val="B10"/>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DF3064">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7167E6CB" w14:textId="5378FB00" w:rsidR="0058457E" w:rsidRPr="009C5807" w:rsidRDefault="0058457E" w:rsidP="009C5807">
            <w:pPr>
              <w:pStyle w:val="TAC"/>
              <w:rPr>
                <w:lang w:val="sv-FI"/>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16DD12FD" w14:textId="77777777" w:rsidR="001F5A79" w:rsidRPr="009C5807" w:rsidRDefault="001F5A79" w:rsidP="001F5A79">
      <w:pPr>
        <w:rPr>
          <w:rFonts w:cs="v4.2.0"/>
        </w:rPr>
      </w:pPr>
      <w:r w:rsidRPr="009C5807">
        <w:rPr>
          <w:rFonts w:cs="v4.2.0"/>
        </w:rPr>
        <w:t>The accuracy requirements in Table 10.1.4.1.2-1 are valid under the following conditions:</w:t>
      </w:r>
    </w:p>
    <w:p w14:paraId="3A2E34B9" w14:textId="77777777" w:rsidR="001F5A79" w:rsidRPr="009C5807" w:rsidRDefault="001F5A79" w:rsidP="009C5807">
      <w:pPr>
        <w:pStyle w:val="B10"/>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6D821CA0" w14:textId="2E398A2E" w:rsidR="001F5A79" w:rsidRPr="009C5807" w:rsidRDefault="001F5A79" w:rsidP="009C5807">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pPr>
            <w:r w:rsidRPr="009C5807">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pPr>
            <w:r w:rsidRPr="009C5807">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pPr>
            <w:r w:rsidRPr="009C5807">
              <w:t>NOTE 2:</w:t>
            </w:r>
            <w:r w:rsidRPr="009C5807">
              <w:tab/>
              <w:t>The parameter SSB Ês/Iot is the minimum SSB Ês/Iot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rPr>
      </w:pPr>
      <w:r>
        <w:rPr>
          <w:lang w:val="en-US"/>
        </w:rPr>
        <w:t>10.1.4.3</w:t>
      </w:r>
      <w:r>
        <w:rPr>
          <w:lang w:val="en-US"/>
        </w:rPr>
        <w:tab/>
      </w:r>
      <w:r>
        <w:rPr>
          <w:lang w:val="en-US" w:eastAsia="ko-KR"/>
        </w:rPr>
        <w:t>Inter-frequency CSI-RSRP accuracy requirements</w:t>
      </w:r>
    </w:p>
    <w:p w14:paraId="7CCBD763" w14:textId="77777777" w:rsidR="0058566D" w:rsidRDefault="0058566D" w:rsidP="0058566D">
      <w:pPr>
        <w:pStyle w:val="Heading5"/>
        <w:rPr>
          <w:lang w:val="en-US"/>
        </w:rPr>
      </w:pPr>
      <w:r>
        <w:rPr>
          <w:lang w:val="en-US"/>
        </w:rPr>
        <w:t>10.1.4.3.1</w:t>
      </w:r>
      <w:r>
        <w:rPr>
          <w:lang w:val="en-US"/>
        </w:rPr>
        <w:tab/>
      </w:r>
      <w:r>
        <w:t>Absolute Accuracy of CSI-RSRP</w:t>
      </w:r>
      <w:r>
        <w:rPr>
          <w:lang w:val="en-US"/>
        </w:rPr>
        <w:t xml:space="preserve"> in FR1</w:t>
      </w:r>
    </w:p>
    <w:p w14:paraId="3312DCF0" w14:textId="77777777" w:rsidR="0058566D" w:rsidRDefault="0058566D" w:rsidP="0058566D">
      <w:pPr>
        <w:rPr>
          <w:rFonts w:cs="v4.2.0"/>
          <w:i/>
        </w:rPr>
      </w:pPr>
      <w:r>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The accuracy requirements in Table 10.1.4.3.1-1 are valid under the following conditions:</w:t>
      </w:r>
    </w:p>
    <w:p w14:paraId="6394D806" w14:textId="77777777" w:rsidR="0058566D" w:rsidRDefault="0058566D" w:rsidP="0058566D">
      <w:pPr>
        <w:pStyle w:val="B10"/>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147A1EA7" w14:textId="6DD6AA60"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433DC1B" w14:textId="77777777" w:rsidR="0058566D" w:rsidRDefault="0058566D" w:rsidP="0058566D">
      <w:pPr>
        <w:pStyle w:val="TH"/>
      </w:pPr>
      <w:r>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7BC8DE3B"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The accuracy requirements in Table 10.1.4.3.2-1 are valid under the following conditions:</w:t>
      </w:r>
    </w:p>
    <w:p w14:paraId="4B25CCAC" w14:textId="77777777" w:rsidR="0058566D" w:rsidRDefault="0058566D" w:rsidP="0058566D">
      <w:pPr>
        <w:pStyle w:val="B10"/>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568153E5" w14:textId="0AF2C64D"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rPr>
        <w:t>10.1.4</w:t>
      </w:r>
      <w:r>
        <w:rPr>
          <w:lang w:val="en-US"/>
        </w:rPr>
        <w:t>B</w:t>
      </w:r>
      <w:r w:rsidRPr="00B63FA2">
        <w:rPr>
          <w:lang w:val="en-US"/>
        </w:rPr>
        <w:t>.1</w:t>
      </w:r>
      <w:r w:rsidRPr="00B63FA2">
        <w:rPr>
          <w:lang w:val="en-US"/>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rPr>
      </w:pPr>
      <w:r w:rsidRPr="00B63FA2">
        <w:rPr>
          <w:lang w:val="en-US"/>
        </w:rPr>
        <w:t>10.1.4</w:t>
      </w:r>
      <w:r>
        <w:rPr>
          <w:lang w:val="en-US"/>
        </w:rPr>
        <w:t>B</w:t>
      </w:r>
      <w:r w:rsidRPr="00B63FA2">
        <w:rPr>
          <w:lang w:val="en-US"/>
        </w:rPr>
        <w:t>.1.1</w:t>
      </w:r>
      <w:r w:rsidRPr="00B63FA2">
        <w:rPr>
          <w:lang w:val="en-US"/>
        </w:rPr>
        <w:tab/>
      </w:r>
      <w:r w:rsidRPr="00B63FA2">
        <w:t>Absolute Accuracy of SS-RSRP</w:t>
      </w:r>
      <w:r w:rsidRPr="00B63FA2">
        <w:rPr>
          <w:lang w:val="en-US"/>
        </w:rPr>
        <w:t xml:space="preserve"> in FR1</w:t>
      </w:r>
    </w:p>
    <w:p w14:paraId="414FDB4B" w14:textId="77777777" w:rsidR="00BE0199" w:rsidRPr="00B63FA2" w:rsidRDefault="00BE0199" w:rsidP="00BE0199">
      <w:pPr>
        <w:rPr>
          <w:rFonts w:cs="v4.2.0"/>
          <w:i/>
        </w:rPr>
      </w:pPr>
      <w:r w:rsidRPr="00B63FA2">
        <w:rPr>
          <w:rFonts w:cs="v4.2.0"/>
        </w:rPr>
        <w:t>The requirements for absolute accuracy of SS-RSRP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The accuracy requirements in Table 10.1.4</w:t>
      </w:r>
      <w:r>
        <w:rPr>
          <w:rFonts w:cs="v4.2.0"/>
        </w:rPr>
        <w:t>B</w:t>
      </w:r>
      <w:r w:rsidRPr="00B63FA2">
        <w:rPr>
          <w:rFonts w:cs="v4.2.0"/>
        </w:rPr>
        <w:t>.1.1-1 are valid under the following conditions:</w:t>
      </w:r>
    </w:p>
    <w:p w14:paraId="2720D13A" w14:textId="77777777" w:rsidR="00BE0199" w:rsidRPr="00B63FA2" w:rsidRDefault="00BE0199" w:rsidP="00F37389">
      <w:pPr>
        <w:pStyle w:val="B10"/>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Table 10.1.4</w:t>
      </w:r>
      <w:r>
        <w:t>B</w:t>
      </w:r>
      <w:r w:rsidRPr="00B63FA2">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pPr>
            <w:r w:rsidRPr="00B63FA2">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pPr>
            <w:r w:rsidRPr="00B63FA2">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8142CB2" w14:textId="77777777" w:rsidR="00BE0199" w:rsidRPr="00B63FA2" w:rsidRDefault="00BE0199" w:rsidP="00F37389">
            <w:pPr>
              <w:pStyle w:val="TAC"/>
              <w:rPr>
                <w:lang w:val="sv-FI"/>
              </w:rPr>
            </w:pPr>
            <w:r w:rsidRPr="00B63FA2">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rPr>
      </w:pPr>
      <w:r>
        <w:rPr>
          <w:lang w:val="en-US"/>
        </w:rPr>
        <w:t>10.1.4C</w:t>
      </w:r>
      <w:r w:rsidRPr="009C5807">
        <w:rPr>
          <w:lang w:val="en-US"/>
        </w:rPr>
        <w:t>.1</w:t>
      </w:r>
      <w:r w:rsidRPr="009C5807">
        <w:rPr>
          <w:lang w:val="en-US"/>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237943ED" w14:textId="77777777" w:rsidR="0083456E" w:rsidRPr="009C5807" w:rsidRDefault="0083456E" w:rsidP="0083456E">
      <w:pPr>
        <w:rPr>
          <w:rFonts w:cs="v4.2.0"/>
          <w:i/>
        </w:rPr>
      </w:pPr>
      <w:r w:rsidRPr="009C5807">
        <w:rPr>
          <w:rFonts w:cs="v4.2.0"/>
        </w:rPr>
        <w:t>The requirements for absolute accuracy of SS-RSRP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.1.1-1 are valid under the following conditions:</w:t>
      </w:r>
    </w:p>
    <w:p w14:paraId="02242794" w14:textId="77777777" w:rsidR="0083456E" w:rsidRPr="009C5807" w:rsidRDefault="0083456E" w:rsidP="0083456E">
      <w:pPr>
        <w:pStyle w:val="B10"/>
      </w:pPr>
      <w:r w:rsidRPr="009C5807">
        <w:t>-</w:t>
      </w:r>
      <w:r w:rsidRPr="009C5807">
        <w:tab/>
        <w:t>Conditions defined in clause 7.3 of TS 38.101-1 [18] for reference sensitivity are fulfilled.</w:t>
      </w:r>
    </w:p>
    <w:p w14:paraId="400F02F3" w14:textId="77777777" w:rsidR="0083456E"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AF1083D"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6A26C7BF"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6CC9EAE3"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1944F403"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0551E026"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7777777" w:rsidR="0083456E" w:rsidRPr="009C5807" w:rsidRDefault="0083456E" w:rsidP="00E65BA1">
            <w:pPr>
              <w:pStyle w:val="TAN"/>
            </w:pPr>
            <w:r w:rsidRPr="009C5807">
              <w:t>NOTE 3:</w:t>
            </w:r>
            <w:r w:rsidRPr="009C5807">
              <w:tab/>
              <w:t>NR operating band groups in FR1 are as defined in clause 3.5.2.</w:t>
            </w:r>
          </w:p>
        </w:tc>
      </w:tr>
    </w:tbl>
    <w:p w14:paraId="0A241089" w14:textId="77777777" w:rsidR="0083456E" w:rsidRPr="009C5807" w:rsidRDefault="0083456E" w:rsidP="0083456E"/>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.1.2-1 are valid under the following conditions:</w:t>
      </w:r>
    </w:p>
    <w:p w14:paraId="203C6F18" w14:textId="77777777" w:rsidR="0083456E" w:rsidRPr="009C5807" w:rsidRDefault="0083456E" w:rsidP="0083456E">
      <w:pPr>
        <w:pStyle w:val="B10"/>
      </w:pPr>
      <w:r w:rsidRPr="009C5807">
        <w:t>-</w:t>
      </w:r>
      <w:r w:rsidRPr="009C5807">
        <w:tab/>
        <w:t>Conditions defined in clause 7.3 of TS 38.101-1 [18] Clause 7.3 for reference sensitivity are fulfilled.</w:t>
      </w:r>
    </w:p>
    <w:p w14:paraId="497EC230" w14:textId="77777777" w:rsidR="0083456E" w:rsidRPr="009C5807"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110C91A"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6BFFC63B"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pPr>
            <w:r w:rsidRPr="009C5807">
              <w:t>NOTE 2:</w:t>
            </w:r>
            <w:r w:rsidRPr="009C5807">
              <w:tab/>
              <w:t>The parameter SSB Ês/Iot is the minimum SSB Ês/Iot of the pair of cells to which the requirement applies.</w:t>
            </w:r>
          </w:p>
          <w:p w14:paraId="5BCF4AAE" w14:textId="77777777" w:rsidR="0083456E" w:rsidRPr="009C5807" w:rsidRDefault="0083456E" w:rsidP="00E65BA1">
            <w:pPr>
              <w:pStyle w:val="TAN"/>
            </w:pPr>
            <w:r w:rsidRPr="009C5807">
              <w:t>NOTE 3:</w:t>
            </w:r>
            <w:r w:rsidRPr="009C5807">
              <w:tab/>
              <w:t>NR operating band groups in FR1 are as defined in clause 3.5.2.</w:t>
            </w:r>
          </w:p>
        </w:tc>
      </w:tr>
    </w:tbl>
    <w:p w14:paraId="443C7BFF" w14:textId="77777777" w:rsidR="0083456E" w:rsidRPr="00B63FA2" w:rsidRDefault="0083456E" w:rsidP="00BE0199"/>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rPr>
      </w:pPr>
      <w:r w:rsidRPr="009C5807">
        <w:rPr>
          <w:lang w:val="en-US"/>
        </w:rPr>
        <w:t>1</w:t>
      </w:r>
      <w:r w:rsidR="00967CF8" w:rsidRPr="009C5807">
        <w:rPr>
          <w:lang w:val="en-US"/>
        </w:rPr>
        <w:t>0.1.5.1.1</w:t>
      </w:r>
      <w:r w:rsidRPr="009C5807">
        <w:rPr>
          <w:lang w:val="en-US"/>
        </w:rPr>
        <w:tab/>
        <w:t>Absolute SS-RSRP Accuracy</w:t>
      </w:r>
    </w:p>
    <w:p w14:paraId="0FF0957C"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The accuracy requirements in Table 10.1.5.1.1-1 are valid under the following conditions:</w:t>
      </w:r>
    </w:p>
    <w:p w14:paraId="6A1F084D" w14:textId="77777777" w:rsidR="001F5A79" w:rsidRPr="009C5807" w:rsidRDefault="001F5A79" w:rsidP="00EF1BE1">
      <w:pPr>
        <w:pStyle w:val="B10"/>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 w14:paraId="457F7FFC" w14:textId="088A9ECB" w:rsidR="001F5A79" w:rsidRPr="009C5807" w:rsidRDefault="001F5A79" w:rsidP="00967CF8">
      <w:pPr>
        <w:pStyle w:val="Heading5"/>
        <w:rPr>
          <w:lang w:val="en-US"/>
        </w:rPr>
      </w:pPr>
      <w:r w:rsidRPr="009C5807">
        <w:rPr>
          <w:lang w:val="en-US"/>
        </w:rPr>
        <w:t>1</w:t>
      </w:r>
      <w:r w:rsidR="00967CF8" w:rsidRPr="009C5807">
        <w:rPr>
          <w:lang w:val="en-US"/>
        </w:rPr>
        <w:t>0.1.5.1.2</w:t>
      </w:r>
      <w:r w:rsidRPr="009C5807">
        <w:rPr>
          <w:lang w:val="en-US"/>
        </w:rPr>
        <w:tab/>
        <w:t>Relative SS-RSRP Accuracy</w:t>
      </w:r>
    </w:p>
    <w:p w14:paraId="475DC3AF" w14:textId="77777777" w:rsidR="001F5A79" w:rsidRPr="009C5807" w:rsidRDefault="001F5A79" w:rsidP="001F5A79">
      <w:pPr>
        <w:rPr>
          <w:rFonts w:cs="v4.2.0"/>
          <w:i/>
        </w:rPr>
      </w:pPr>
      <w:r w:rsidRPr="009C5807">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t>10.1.5.1.2</w:t>
      </w:r>
      <w:r w:rsidRPr="009C5807">
        <w:rPr>
          <w:rFonts w:cs="v4.2.0"/>
        </w:rPr>
        <w:t>-1 are valid under the following conditions:</w:t>
      </w:r>
    </w:p>
    <w:p w14:paraId="0270E4CC" w14:textId="77777777" w:rsidR="001F5A79" w:rsidRPr="009C5807" w:rsidRDefault="001F5A79" w:rsidP="00EF1BE1">
      <w:pPr>
        <w:pStyle w:val="B10"/>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rPr>
      </w:pPr>
      <w:r>
        <w:rPr>
          <w:lang w:val="en-US"/>
        </w:rPr>
        <w:t>10.1.5.3.1</w:t>
      </w:r>
      <w:r>
        <w:rPr>
          <w:lang w:val="en-US"/>
        </w:rPr>
        <w:tab/>
        <w:t>Absolute CSI-RSRP Accuracy</w:t>
      </w:r>
    </w:p>
    <w:p w14:paraId="6B410B82" w14:textId="77777777" w:rsidR="0058566D" w:rsidRDefault="0058566D" w:rsidP="0058566D">
      <w:pPr>
        <w:rPr>
          <w:rFonts w:cs="v4.2.0"/>
        </w:rPr>
      </w:pPr>
      <w:r>
        <w:rPr>
          <w:rFonts w:cs="v4.2.0"/>
        </w:rPr>
        <w:t>Unless otherwise specified, the requirements for absolute accuracy of CSI-RSRP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The accuracy requirements in Table 10.1.5.3.1-1 are valid under the following conditions:</w:t>
      </w:r>
    </w:p>
    <w:p w14:paraId="3415710F" w14:textId="77777777" w:rsidR="0058566D" w:rsidRDefault="0058566D" w:rsidP="0058566D">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7E313039" w14:textId="05BBE9F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 w14:paraId="1A378DAF" w14:textId="77777777" w:rsidR="0058566D" w:rsidRDefault="0058566D" w:rsidP="0058566D">
      <w:pPr>
        <w:pStyle w:val="Heading5"/>
        <w:rPr>
          <w:lang w:val="en-US"/>
        </w:rPr>
      </w:pPr>
      <w:r>
        <w:rPr>
          <w:lang w:val="en-US"/>
        </w:rPr>
        <w:t>10.1.5.3.2</w:t>
      </w:r>
      <w:r>
        <w:rPr>
          <w:lang w:val="en-US"/>
        </w:rPr>
        <w:tab/>
        <w:t>Relative CSI-RSRP Accuracy</w:t>
      </w:r>
    </w:p>
    <w:p w14:paraId="60432CF1" w14:textId="77777777" w:rsidR="0058566D" w:rsidRDefault="0058566D" w:rsidP="0058566D">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t>10.1.5.3.2</w:t>
      </w:r>
      <w:r>
        <w:rPr>
          <w:rFonts w:cs="v4.2.0"/>
        </w:rPr>
        <w:t>-1 are valid under the following conditions:</w:t>
      </w:r>
    </w:p>
    <w:p w14:paraId="43A61406" w14:textId="77777777" w:rsidR="0058566D" w:rsidRDefault="0058566D" w:rsidP="0058566D">
      <w:pPr>
        <w:pStyle w:val="B10"/>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7D825DB9" w14:textId="77777777"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rPr>
      </w:pPr>
      <w:r w:rsidRPr="00B63FA2">
        <w:rPr>
          <w:lang w:val="en-US"/>
        </w:rPr>
        <w:t>10.1.5</w:t>
      </w:r>
      <w:r>
        <w:rPr>
          <w:lang w:val="en-US"/>
        </w:rPr>
        <w:t>B</w:t>
      </w:r>
      <w:r w:rsidRPr="00B63FA2">
        <w:rPr>
          <w:lang w:val="en-US"/>
        </w:rPr>
        <w:t>.1.1</w:t>
      </w:r>
      <w:r w:rsidRPr="00B63FA2">
        <w:rPr>
          <w:lang w:val="en-US"/>
        </w:rPr>
        <w:tab/>
        <w:t>Absolute SS-RSRP Accuracy</w:t>
      </w:r>
    </w:p>
    <w:p w14:paraId="48C1CD56" w14:textId="77777777" w:rsidR="00BE0199" w:rsidRPr="00B63FA2" w:rsidRDefault="00BE0199" w:rsidP="00BE0199">
      <w:pPr>
        <w:rPr>
          <w:rFonts w:cs="v4.2.0"/>
          <w:i/>
        </w:rPr>
      </w:pPr>
      <w:r w:rsidRPr="00B63FA2">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The accuracy requirements in Table 10.1.5</w:t>
      </w:r>
      <w:r>
        <w:rPr>
          <w:rFonts w:cs="v4.2.0"/>
        </w:rPr>
        <w:t>B</w:t>
      </w:r>
      <w:r w:rsidRPr="00B63FA2">
        <w:rPr>
          <w:rFonts w:cs="v4.2.0"/>
        </w:rPr>
        <w:t>.1.1-1 are valid under the following conditions:</w:t>
      </w:r>
    </w:p>
    <w:p w14:paraId="6C4B3D30" w14:textId="77777777" w:rsidR="00BE0199" w:rsidRPr="00B63FA2" w:rsidRDefault="00BE0199" w:rsidP="00F37389">
      <w:pPr>
        <w:pStyle w:val="B10"/>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Table 10.1.5</w:t>
      </w:r>
      <w:r>
        <w:t>B</w:t>
      </w:r>
      <w:r w:rsidRPr="00B63FA2">
        <w:t>.1.1-1: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29681288" w:rsidR="001F5A79" w:rsidRPr="009C5807" w:rsidRDefault="001F5A79" w:rsidP="001F5A79">
      <w:pPr>
        <w:rPr>
          <w:rFonts w:cs="v4.2.0"/>
        </w:rPr>
      </w:pPr>
      <w:r w:rsidRPr="009C5807">
        <w:rPr>
          <w:rFonts w:cs="v4.2.0"/>
        </w:rPr>
        <w:t xml:space="preserve">The reporting range of differential SS-RSRP and CSI-RSRP for L1 reporting </w:t>
      </w:r>
      <w:r w:rsidR="00550E13">
        <w:rPr>
          <w:rFonts w:cs="v4.2.0" w:hint="eastAsia"/>
        </w:rPr>
        <w:t xml:space="preserve">and L3 reporting </w:t>
      </w:r>
      <w:r w:rsidRPr="009C5807">
        <w:rPr>
          <w:rFonts w:cs="v4.2.0"/>
        </w:rPr>
        <w:t xml:space="preserve">is defined from 0 </w:t>
      </w:r>
      <w:r w:rsidR="00550E13">
        <w:rPr>
          <w:rFonts w:cs="v4.2.0" w:hint="eastAsia"/>
        </w:rPr>
        <w:t>dB</w:t>
      </w:r>
      <w:r w:rsidRPr="009C5807">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t>Note:</w:t>
            </w:r>
            <w:r w:rsidRPr="009C5807">
              <w:rPr>
                <w:sz w:val="28"/>
                <w:lang w:val="en-US"/>
              </w:rPr>
              <w:tab/>
            </w:r>
            <w:r w:rsidRPr="009C5807">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EC35CB" w:rsidR="001F5A79" w:rsidRPr="009C5807" w:rsidRDefault="001F5A79" w:rsidP="00EF1BE1">
      <w:pPr>
        <w:pStyle w:val="TH"/>
      </w:pPr>
      <w:r w:rsidRPr="009C5807">
        <w:t>Table 10.1.6.1-2: Differential SS-RSRP and CSI-RSRP measurement (for L1 reporting</w:t>
      </w:r>
      <w:r w:rsidR="00550E13" w:rsidRPr="00550E13">
        <w:rPr>
          <w:rFonts w:hint="eastAsia"/>
        </w:rPr>
        <w:t xml:space="preserve"> </w:t>
      </w:r>
      <w:r w:rsidR="00550E13">
        <w:rPr>
          <w:rFonts w:hint="eastAsia"/>
        </w:rPr>
        <w:t>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pPr>
            <w:r w:rsidRPr="009C5807">
              <w:t>Reported value</w:t>
            </w:r>
          </w:p>
        </w:tc>
        <w:tc>
          <w:tcPr>
            <w:tcW w:w="3034" w:type="dxa"/>
          </w:tcPr>
          <w:p w14:paraId="17DDBF37" w14:textId="77777777" w:rsidR="001F5A79" w:rsidRPr="009C5807" w:rsidRDefault="001F5A79" w:rsidP="00DB6585">
            <w:pPr>
              <w:pStyle w:val="TAH"/>
            </w:pPr>
            <w:r w:rsidRPr="009C5807">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pPr>
            <w:r w:rsidRPr="009C5807">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pPr>
            <w:r w:rsidRPr="009C5807">
              <w:t>DIFFRSRP_0</w:t>
            </w:r>
          </w:p>
        </w:tc>
        <w:tc>
          <w:tcPr>
            <w:tcW w:w="3034" w:type="dxa"/>
          </w:tcPr>
          <w:p w14:paraId="6F25A3D2" w14:textId="77777777" w:rsidR="001F5A79" w:rsidRPr="009C5807" w:rsidRDefault="001F5A79" w:rsidP="00DB6585">
            <w:pPr>
              <w:pStyle w:val="TAL"/>
            </w:pPr>
            <w:r w:rsidRPr="009C5807">
              <w:t>0</w:t>
            </w:r>
            <w:r w:rsidRPr="009C5807">
              <w:rPr>
                <w:rFonts w:hint="eastAsia"/>
              </w:rPr>
              <w:t>≥Δ</w:t>
            </w:r>
            <w:r w:rsidRPr="009C5807">
              <w:t>RSRP&gt;-2</w:t>
            </w:r>
          </w:p>
        </w:tc>
        <w:tc>
          <w:tcPr>
            <w:tcW w:w="883" w:type="dxa"/>
            <w:shd w:val="clear" w:color="auto" w:fill="auto"/>
            <w:noWrap/>
            <w:hideMark/>
          </w:tcPr>
          <w:p w14:paraId="120AA54E" w14:textId="77777777" w:rsidR="001F5A79" w:rsidRPr="009C5807" w:rsidRDefault="001F5A79" w:rsidP="00DB6585">
            <w:pPr>
              <w:pStyle w:val="TAL"/>
            </w:pPr>
            <w:r w:rsidRPr="009C5807">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pPr>
            <w:r w:rsidRPr="009C5807">
              <w:t>DIFFRSRP_1</w:t>
            </w:r>
          </w:p>
        </w:tc>
        <w:tc>
          <w:tcPr>
            <w:tcW w:w="3034" w:type="dxa"/>
          </w:tcPr>
          <w:p w14:paraId="4412E760" w14:textId="77777777" w:rsidR="001F5A79" w:rsidRPr="009C5807" w:rsidRDefault="001F5A79" w:rsidP="00DB6585">
            <w:pPr>
              <w:pStyle w:val="TAL"/>
            </w:pPr>
            <w:r w:rsidRPr="009C5807">
              <w:t>-2</w:t>
            </w:r>
            <w:r w:rsidRPr="009C5807">
              <w:rPr>
                <w:rFonts w:hint="eastAsia"/>
              </w:rPr>
              <w:t>≥Δ</w:t>
            </w:r>
            <w:r w:rsidRPr="009C5807">
              <w:t>RSRP&gt;-4</w:t>
            </w:r>
          </w:p>
        </w:tc>
        <w:tc>
          <w:tcPr>
            <w:tcW w:w="883" w:type="dxa"/>
            <w:shd w:val="clear" w:color="auto" w:fill="auto"/>
            <w:noWrap/>
          </w:tcPr>
          <w:p w14:paraId="24432C96" w14:textId="77777777" w:rsidR="001F5A79" w:rsidRPr="009C5807" w:rsidRDefault="001F5A79" w:rsidP="00DB6585">
            <w:pPr>
              <w:pStyle w:val="TAL"/>
            </w:pPr>
            <w:r w:rsidRPr="009C5807">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pPr>
            <w:r w:rsidRPr="009C5807">
              <w:t>DIFFRSRP_2</w:t>
            </w:r>
          </w:p>
        </w:tc>
        <w:tc>
          <w:tcPr>
            <w:tcW w:w="3034" w:type="dxa"/>
          </w:tcPr>
          <w:p w14:paraId="28B9575B" w14:textId="77777777" w:rsidR="001F5A79" w:rsidRPr="009C5807" w:rsidRDefault="001F5A79" w:rsidP="00DB6585">
            <w:pPr>
              <w:pStyle w:val="TAL"/>
            </w:pPr>
            <w:r w:rsidRPr="009C5807">
              <w:t>-4</w:t>
            </w:r>
            <w:r w:rsidRPr="009C5807">
              <w:rPr>
                <w:rFonts w:hint="eastAsia"/>
              </w:rPr>
              <w:t>≥Δ</w:t>
            </w:r>
            <w:r w:rsidRPr="009C5807">
              <w:t>RSRP&gt;-6</w:t>
            </w:r>
          </w:p>
        </w:tc>
        <w:tc>
          <w:tcPr>
            <w:tcW w:w="883" w:type="dxa"/>
            <w:shd w:val="clear" w:color="auto" w:fill="auto"/>
            <w:noWrap/>
          </w:tcPr>
          <w:p w14:paraId="69590B15" w14:textId="77777777" w:rsidR="001F5A79" w:rsidRPr="009C5807" w:rsidRDefault="001F5A79" w:rsidP="00DB6585">
            <w:pPr>
              <w:pStyle w:val="TAL"/>
            </w:pPr>
            <w:r w:rsidRPr="009C5807">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pPr>
            <w:r w:rsidRPr="009C5807">
              <w:t>DIFFRSRP_3</w:t>
            </w:r>
          </w:p>
        </w:tc>
        <w:tc>
          <w:tcPr>
            <w:tcW w:w="3034" w:type="dxa"/>
          </w:tcPr>
          <w:p w14:paraId="462ED06B" w14:textId="77777777" w:rsidR="001F5A79" w:rsidRPr="009C5807" w:rsidRDefault="001F5A79" w:rsidP="00DB6585">
            <w:pPr>
              <w:pStyle w:val="TAL"/>
            </w:pPr>
            <w:r w:rsidRPr="009C5807">
              <w:t>-6</w:t>
            </w:r>
            <w:r w:rsidRPr="009C5807">
              <w:rPr>
                <w:rFonts w:hint="eastAsia"/>
              </w:rPr>
              <w:t>≥Δ</w:t>
            </w:r>
            <w:r w:rsidRPr="009C5807">
              <w:t>RSRP&gt;-8</w:t>
            </w:r>
          </w:p>
        </w:tc>
        <w:tc>
          <w:tcPr>
            <w:tcW w:w="883" w:type="dxa"/>
            <w:shd w:val="clear" w:color="auto" w:fill="auto"/>
            <w:noWrap/>
          </w:tcPr>
          <w:p w14:paraId="0CFE7F74" w14:textId="77777777" w:rsidR="001F5A79" w:rsidRPr="009C5807" w:rsidRDefault="001F5A79" w:rsidP="00DB6585">
            <w:pPr>
              <w:pStyle w:val="TAL"/>
            </w:pPr>
            <w:r w:rsidRPr="009C5807">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pPr>
            <w:r w:rsidRPr="009C5807">
              <w:t>DIFFRSRP_4</w:t>
            </w:r>
          </w:p>
        </w:tc>
        <w:tc>
          <w:tcPr>
            <w:tcW w:w="3034" w:type="dxa"/>
          </w:tcPr>
          <w:p w14:paraId="2572EBA1" w14:textId="77777777" w:rsidR="001F5A79" w:rsidRPr="009C5807" w:rsidRDefault="001F5A79" w:rsidP="00DB6585">
            <w:pPr>
              <w:pStyle w:val="TAL"/>
            </w:pPr>
            <w:r w:rsidRPr="009C5807">
              <w:t>-8</w:t>
            </w:r>
            <w:r w:rsidRPr="009C5807">
              <w:rPr>
                <w:rFonts w:hint="eastAsia"/>
              </w:rPr>
              <w:t>≥Δ</w:t>
            </w:r>
            <w:r w:rsidRPr="009C5807">
              <w:t>RSRP&gt;-10</w:t>
            </w:r>
          </w:p>
        </w:tc>
        <w:tc>
          <w:tcPr>
            <w:tcW w:w="883" w:type="dxa"/>
            <w:shd w:val="clear" w:color="auto" w:fill="auto"/>
            <w:noWrap/>
          </w:tcPr>
          <w:p w14:paraId="44C63403" w14:textId="77777777" w:rsidR="001F5A79" w:rsidRPr="009C5807" w:rsidRDefault="001F5A79" w:rsidP="00DB6585">
            <w:pPr>
              <w:pStyle w:val="TAL"/>
            </w:pPr>
            <w:r w:rsidRPr="009C5807">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pPr>
            <w:r w:rsidRPr="009C5807">
              <w:t>DIFFRSRP_5</w:t>
            </w:r>
          </w:p>
        </w:tc>
        <w:tc>
          <w:tcPr>
            <w:tcW w:w="3034" w:type="dxa"/>
          </w:tcPr>
          <w:p w14:paraId="499E9544" w14:textId="77777777" w:rsidR="001F5A79" w:rsidRPr="009C5807" w:rsidRDefault="001F5A79" w:rsidP="00DB6585">
            <w:pPr>
              <w:pStyle w:val="TAL"/>
            </w:pPr>
            <w:r w:rsidRPr="009C5807">
              <w:t>-10</w:t>
            </w:r>
            <w:r w:rsidRPr="009C5807">
              <w:rPr>
                <w:rFonts w:hint="eastAsia"/>
              </w:rPr>
              <w:t>≥Δ</w:t>
            </w:r>
            <w:r w:rsidRPr="009C5807">
              <w:t>RSRP&gt;-12</w:t>
            </w:r>
          </w:p>
        </w:tc>
        <w:tc>
          <w:tcPr>
            <w:tcW w:w="883" w:type="dxa"/>
            <w:shd w:val="clear" w:color="auto" w:fill="auto"/>
            <w:noWrap/>
          </w:tcPr>
          <w:p w14:paraId="63D12982" w14:textId="77777777" w:rsidR="001F5A79" w:rsidRPr="009C5807" w:rsidRDefault="001F5A79" w:rsidP="00DB6585">
            <w:pPr>
              <w:pStyle w:val="TAL"/>
            </w:pPr>
            <w:r w:rsidRPr="009C5807">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pPr>
            <w:r w:rsidRPr="009C5807">
              <w:t>DIFFRSRP_6</w:t>
            </w:r>
          </w:p>
        </w:tc>
        <w:tc>
          <w:tcPr>
            <w:tcW w:w="3034" w:type="dxa"/>
          </w:tcPr>
          <w:p w14:paraId="4808461B" w14:textId="77777777" w:rsidR="001F5A79" w:rsidRPr="009C5807" w:rsidRDefault="001F5A79" w:rsidP="00DB6585">
            <w:pPr>
              <w:pStyle w:val="TAL"/>
            </w:pPr>
            <w:r w:rsidRPr="009C5807">
              <w:t>-12</w:t>
            </w:r>
            <w:r w:rsidRPr="009C5807">
              <w:rPr>
                <w:rFonts w:hint="eastAsia"/>
              </w:rPr>
              <w:t>≥Δ</w:t>
            </w:r>
            <w:r w:rsidRPr="009C5807">
              <w:t>RSRP&gt;-14</w:t>
            </w:r>
          </w:p>
        </w:tc>
        <w:tc>
          <w:tcPr>
            <w:tcW w:w="883" w:type="dxa"/>
            <w:shd w:val="clear" w:color="auto" w:fill="auto"/>
            <w:noWrap/>
          </w:tcPr>
          <w:p w14:paraId="00765839" w14:textId="77777777" w:rsidR="001F5A79" w:rsidRPr="009C5807" w:rsidRDefault="001F5A79" w:rsidP="00DB6585">
            <w:pPr>
              <w:pStyle w:val="TAL"/>
            </w:pPr>
            <w:r w:rsidRPr="009C5807">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pPr>
            <w:r w:rsidRPr="009C5807">
              <w:t>DIFFRSRP_7</w:t>
            </w:r>
          </w:p>
        </w:tc>
        <w:tc>
          <w:tcPr>
            <w:tcW w:w="3034" w:type="dxa"/>
          </w:tcPr>
          <w:p w14:paraId="4CD7B5AD" w14:textId="77777777" w:rsidR="001F5A79" w:rsidRPr="009C5807" w:rsidRDefault="001F5A79" w:rsidP="00DB6585">
            <w:pPr>
              <w:pStyle w:val="TAL"/>
            </w:pPr>
            <w:r w:rsidRPr="009C5807">
              <w:t>-14</w:t>
            </w:r>
            <w:r w:rsidRPr="009C5807">
              <w:rPr>
                <w:rFonts w:hint="eastAsia"/>
              </w:rPr>
              <w:t>≥Δ</w:t>
            </w:r>
            <w:r w:rsidRPr="009C5807">
              <w:t>RSRP&gt;-16</w:t>
            </w:r>
          </w:p>
        </w:tc>
        <w:tc>
          <w:tcPr>
            <w:tcW w:w="883" w:type="dxa"/>
            <w:shd w:val="clear" w:color="auto" w:fill="auto"/>
            <w:noWrap/>
          </w:tcPr>
          <w:p w14:paraId="0A618119" w14:textId="77777777" w:rsidR="001F5A79" w:rsidRPr="009C5807" w:rsidRDefault="001F5A79" w:rsidP="00DB6585">
            <w:pPr>
              <w:pStyle w:val="TAL"/>
            </w:pPr>
            <w:r w:rsidRPr="009C5807">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pPr>
            <w:r w:rsidRPr="009C5807">
              <w:t>DIFFRSRP_8</w:t>
            </w:r>
          </w:p>
        </w:tc>
        <w:tc>
          <w:tcPr>
            <w:tcW w:w="3034" w:type="dxa"/>
          </w:tcPr>
          <w:p w14:paraId="2FEAD032" w14:textId="77777777" w:rsidR="001F5A79" w:rsidRPr="009C5807" w:rsidRDefault="001F5A79" w:rsidP="00DB6585">
            <w:pPr>
              <w:pStyle w:val="TAL"/>
            </w:pPr>
            <w:r w:rsidRPr="009C5807">
              <w:t>-16</w:t>
            </w:r>
            <w:r w:rsidRPr="009C5807">
              <w:rPr>
                <w:rFonts w:hint="eastAsia"/>
              </w:rPr>
              <w:t>≥Δ</w:t>
            </w:r>
            <w:r w:rsidRPr="009C5807">
              <w:t>RSRP&gt;-18</w:t>
            </w:r>
          </w:p>
        </w:tc>
        <w:tc>
          <w:tcPr>
            <w:tcW w:w="883" w:type="dxa"/>
            <w:shd w:val="clear" w:color="auto" w:fill="auto"/>
            <w:noWrap/>
          </w:tcPr>
          <w:p w14:paraId="5E41DCEA" w14:textId="77777777" w:rsidR="001F5A79" w:rsidRPr="009C5807" w:rsidRDefault="001F5A79" w:rsidP="00DB6585">
            <w:pPr>
              <w:pStyle w:val="TAL"/>
            </w:pPr>
            <w:r w:rsidRPr="009C5807">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pPr>
            <w:r w:rsidRPr="009C5807">
              <w:t>DIFFRSRP_9</w:t>
            </w:r>
          </w:p>
        </w:tc>
        <w:tc>
          <w:tcPr>
            <w:tcW w:w="3034" w:type="dxa"/>
          </w:tcPr>
          <w:p w14:paraId="076C2D9D" w14:textId="77777777" w:rsidR="001F5A79" w:rsidRPr="009C5807" w:rsidRDefault="001F5A79" w:rsidP="00DB6585">
            <w:pPr>
              <w:pStyle w:val="TAL"/>
            </w:pPr>
            <w:r w:rsidRPr="009C5807">
              <w:t>-18</w:t>
            </w:r>
            <w:r w:rsidRPr="009C5807">
              <w:rPr>
                <w:rFonts w:hint="eastAsia"/>
              </w:rPr>
              <w:t>≥Δ</w:t>
            </w:r>
            <w:r w:rsidRPr="009C5807">
              <w:t>RSRP&gt;-20</w:t>
            </w:r>
          </w:p>
        </w:tc>
        <w:tc>
          <w:tcPr>
            <w:tcW w:w="883" w:type="dxa"/>
            <w:shd w:val="clear" w:color="auto" w:fill="auto"/>
            <w:noWrap/>
          </w:tcPr>
          <w:p w14:paraId="5C1E9BE7" w14:textId="77777777" w:rsidR="001F5A79" w:rsidRPr="009C5807" w:rsidRDefault="001F5A79" w:rsidP="00DB6585">
            <w:pPr>
              <w:pStyle w:val="TAL"/>
            </w:pPr>
            <w:r w:rsidRPr="009C5807">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pPr>
            <w:r w:rsidRPr="009C5807">
              <w:t>DIFFRSRP_10</w:t>
            </w:r>
          </w:p>
        </w:tc>
        <w:tc>
          <w:tcPr>
            <w:tcW w:w="3034" w:type="dxa"/>
          </w:tcPr>
          <w:p w14:paraId="30608BDF" w14:textId="77777777" w:rsidR="001F5A79" w:rsidRPr="009C5807" w:rsidRDefault="001F5A79" w:rsidP="00DB6585">
            <w:pPr>
              <w:pStyle w:val="TAL"/>
            </w:pPr>
            <w:r w:rsidRPr="009C5807">
              <w:t>-20</w:t>
            </w:r>
            <w:r w:rsidRPr="009C5807">
              <w:rPr>
                <w:rFonts w:hint="eastAsia"/>
              </w:rPr>
              <w:t>≥Δ</w:t>
            </w:r>
            <w:r w:rsidRPr="009C5807">
              <w:t>RSRP&gt;-22</w:t>
            </w:r>
          </w:p>
        </w:tc>
        <w:tc>
          <w:tcPr>
            <w:tcW w:w="883" w:type="dxa"/>
            <w:shd w:val="clear" w:color="auto" w:fill="auto"/>
            <w:noWrap/>
          </w:tcPr>
          <w:p w14:paraId="02E2AAFB" w14:textId="77777777" w:rsidR="001F5A79" w:rsidRPr="009C5807" w:rsidRDefault="001F5A79" w:rsidP="00DB6585">
            <w:pPr>
              <w:pStyle w:val="TAL"/>
            </w:pPr>
            <w:r w:rsidRPr="009C5807">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pPr>
            <w:r w:rsidRPr="009C5807">
              <w:t>DIFFRSRP_11</w:t>
            </w:r>
          </w:p>
        </w:tc>
        <w:tc>
          <w:tcPr>
            <w:tcW w:w="3034" w:type="dxa"/>
          </w:tcPr>
          <w:p w14:paraId="6B53728A" w14:textId="77777777" w:rsidR="001F5A79" w:rsidRPr="009C5807" w:rsidRDefault="001F5A79" w:rsidP="00DB6585">
            <w:pPr>
              <w:pStyle w:val="TAL"/>
            </w:pPr>
            <w:r w:rsidRPr="009C5807">
              <w:t>-22</w:t>
            </w:r>
            <w:r w:rsidRPr="009C5807">
              <w:rPr>
                <w:rFonts w:hint="eastAsia"/>
              </w:rPr>
              <w:t>≥Δ</w:t>
            </w:r>
            <w:r w:rsidRPr="009C5807">
              <w:t>RSRP&gt;-24</w:t>
            </w:r>
          </w:p>
        </w:tc>
        <w:tc>
          <w:tcPr>
            <w:tcW w:w="883" w:type="dxa"/>
            <w:shd w:val="clear" w:color="auto" w:fill="auto"/>
            <w:noWrap/>
          </w:tcPr>
          <w:p w14:paraId="7B5E1376" w14:textId="77777777" w:rsidR="001F5A79" w:rsidRPr="009C5807" w:rsidRDefault="001F5A79" w:rsidP="00DB6585">
            <w:pPr>
              <w:pStyle w:val="TAL"/>
            </w:pPr>
            <w:r w:rsidRPr="009C5807">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pPr>
            <w:r w:rsidRPr="009C5807">
              <w:t>DIFFRSRP_12</w:t>
            </w:r>
          </w:p>
        </w:tc>
        <w:tc>
          <w:tcPr>
            <w:tcW w:w="3034" w:type="dxa"/>
          </w:tcPr>
          <w:p w14:paraId="5F183BC0" w14:textId="77777777" w:rsidR="001F5A79" w:rsidRPr="009C5807" w:rsidRDefault="001F5A79" w:rsidP="00DB6585">
            <w:pPr>
              <w:pStyle w:val="TAL"/>
            </w:pPr>
            <w:r w:rsidRPr="009C5807">
              <w:t>-24</w:t>
            </w:r>
            <w:r w:rsidRPr="009C5807">
              <w:rPr>
                <w:rFonts w:hint="eastAsia"/>
              </w:rPr>
              <w:t>≥Δ</w:t>
            </w:r>
            <w:r w:rsidRPr="009C5807">
              <w:t>RSRP&gt;-26</w:t>
            </w:r>
          </w:p>
        </w:tc>
        <w:tc>
          <w:tcPr>
            <w:tcW w:w="883" w:type="dxa"/>
            <w:shd w:val="clear" w:color="auto" w:fill="auto"/>
            <w:noWrap/>
          </w:tcPr>
          <w:p w14:paraId="3FB92239" w14:textId="77777777" w:rsidR="001F5A79" w:rsidRPr="009C5807" w:rsidRDefault="001F5A79" w:rsidP="00DB6585">
            <w:pPr>
              <w:pStyle w:val="TAL"/>
            </w:pPr>
            <w:r w:rsidRPr="009C5807">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pPr>
            <w:r w:rsidRPr="009C5807">
              <w:t>DIFFRSRP_13</w:t>
            </w:r>
          </w:p>
        </w:tc>
        <w:tc>
          <w:tcPr>
            <w:tcW w:w="3034" w:type="dxa"/>
          </w:tcPr>
          <w:p w14:paraId="0AD4DAF3" w14:textId="77777777" w:rsidR="001F5A79" w:rsidRPr="009C5807" w:rsidRDefault="001F5A79" w:rsidP="00DB6585">
            <w:pPr>
              <w:pStyle w:val="TAL"/>
            </w:pPr>
            <w:r w:rsidRPr="009C5807">
              <w:t>-26</w:t>
            </w:r>
            <w:r w:rsidRPr="009C5807">
              <w:rPr>
                <w:rFonts w:hint="eastAsia"/>
              </w:rPr>
              <w:t>≥Δ</w:t>
            </w:r>
            <w:r w:rsidRPr="009C5807">
              <w:t>RSRP&gt;-28</w:t>
            </w:r>
          </w:p>
        </w:tc>
        <w:tc>
          <w:tcPr>
            <w:tcW w:w="883" w:type="dxa"/>
            <w:shd w:val="clear" w:color="auto" w:fill="auto"/>
            <w:noWrap/>
          </w:tcPr>
          <w:p w14:paraId="22E052AD" w14:textId="77777777" w:rsidR="001F5A79" w:rsidRPr="009C5807" w:rsidRDefault="001F5A79" w:rsidP="00DB6585">
            <w:pPr>
              <w:pStyle w:val="TAL"/>
            </w:pPr>
            <w:r w:rsidRPr="009C5807">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pPr>
            <w:r w:rsidRPr="009C5807">
              <w:t>DIFFRSRP_14</w:t>
            </w:r>
          </w:p>
        </w:tc>
        <w:tc>
          <w:tcPr>
            <w:tcW w:w="3034" w:type="dxa"/>
          </w:tcPr>
          <w:p w14:paraId="0B90CA48" w14:textId="77777777" w:rsidR="001F5A79" w:rsidRPr="009C5807" w:rsidRDefault="001F5A79" w:rsidP="00DB6585">
            <w:pPr>
              <w:pStyle w:val="TAL"/>
            </w:pPr>
            <w:r w:rsidRPr="009C5807">
              <w:t>-28</w:t>
            </w:r>
            <w:r w:rsidRPr="009C5807">
              <w:rPr>
                <w:rFonts w:hint="eastAsia"/>
              </w:rPr>
              <w:t>≥Δ</w:t>
            </w:r>
            <w:r w:rsidRPr="009C5807">
              <w:t>RSRP&gt;-30</w:t>
            </w:r>
          </w:p>
        </w:tc>
        <w:tc>
          <w:tcPr>
            <w:tcW w:w="883" w:type="dxa"/>
            <w:shd w:val="clear" w:color="auto" w:fill="auto"/>
            <w:noWrap/>
          </w:tcPr>
          <w:p w14:paraId="4CACE1A8" w14:textId="77777777" w:rsidR="001F5A79" w:rsidRPr="009C5807" w:rsidRDefault="001F5A79" w:rsidP="00DB6585">
            <w:pPr>
              <w:pStyle w:val="TAL"/>
            </w:pPr>
            <w:r w:rsidRPr="009C5807">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pPr>
            <w:r w:rsidRPr="009C5807">
              <w:t>DIFFRSRP_15</w:t>
            </w:r>
          </w:p>
        </w:tc>
        <w:tc>
          <w:tcPr>
            <w:tcW w:w="3034" w:type="dxa"/>
          </w:tcPr>
          <w:p w14:paraId="27D69F3E" w14:textId="77777777" w:rsidR="001F5A79" w:rsidRPr="009C5807" w:rsidRDefault="001F5A79" w:rsidP="00DB6585">
            <w:pPr>
              <w:pStyle w:val="TAL"/>
            </w:pPr>
            <w:r w:rsidRPr="009C5807">
              <w:t>-30</w:t>
            </w:r>
            <w:r w:rsidRPr="009C5807">
              <w:rPr>
                <w:rFonts w:hint="eastAsia"/>
              </w:rPr>
              <w:t>≥Δ</w:t>
            </w:r>
            <w:r w:rsidRPr="009C5807">
              <w:t>RSRP</w:t>
            </w:r>
          </w:p>
        </w:tc>
        <w:tc>
          <w:tcPr>
            <w:tcW w:w="883" w:type="dxa"/>
            <w:shd w:val="clear" w:color="auto" w:fill="auto"/>
            <w:noWrap/>
          </w:tcPr>
          <w:p w14:paraId="6FA7C6EA" w14:textId="77777777" w:rsidR="001F5A79" w:rsidRPr="009C5807" w:rsidRDefault="001F5A79" w:rsidP="00DB6585">
            <w:pPr>
              <w:pStyle w:val="TAL"/>
            </w:pPr>
            <w:r w:rsidRPr="009C5807">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rPr>
      </w:pPr>
      <w:r w:rsidRPr="009C5807">
        <w:rPr>
          <w:lang w:val="en-US"/>
        </w:rPr>
        <w:t>1</w:t>
      </w:r>
      <w:r w:rsidR="00967CF8" w:rsidRPr="009C5807">
        <w:rPr>
          <w:lang w:val="en-US"/>
        </w:rPr>
        <w:t>0.1.7.1</w:t>
      </w:r>
      <w:r w:rsidRPr="009C5807">
        <w:rPr>
          <w:lang w:val="en-US"/>
        </w:rPr>
        <w:tab/>
      </w:r>
      <w:r w:rsidRPr="009C5807">
        <w:rPr>
          <w:lang w:val="en-US" w:eastAsia="ko-KR"/>
        </w:rPr>
        <w:t>Intra-frequency SS-RSRQ accuracy requirements</w:t>
      </w:r>
      <w:r w:rsidRPr="009C5807">
        <w:rPr>
          <w:lang w:val="en-US"/>
        </w:rPr>
        <w:t xml:space="preserve"> in FR1</w:t>
      </w:r>
    </w:p>
    <w:p w14:paraId="764097D0" w14:textId="65C8216A" w:rsidR="001F5A79" w:rsidRPr="009C5807" w:rsidRDefault="001F5A79" w:rsidP="00967CF8">
      <w:pPr>
        <w:pStyle w:val="Heading5"/>
      </w:pPr>
      <w:r w:rsidRPr="009C5807">
        <w:t>1</w:t>
      </w:r>
      <w:r w:rsidR="00967CF8" w:rsidRPr="009C5807">
        <w:t>0.1.7.1.1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Unless otherwise specified, the requirements for absolute accuracy of SS-RSRQ in this clause apply to a cell on the same frequency as that of the serving cell in FR1.</w:t>
      </w:r>
      <w:r>
        <w:t xml:space="preserve"> The accuracy requirements in this clause are also applicable when </w:t>
      </w:r>
      <w:r>
        <w:rPr>
          <w:rFonts w:cs="v4.2.0"/>
          <w:i/>
          <w:iCs/>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The accuracy requirements in Table 10.1.7.1.1-1 are valid under the following conditions:</w:t>
      </w:r>
    </w:p>
    <w:p w14:paraId="4A25AF7A" w14:textId="77777777" w:rsidR="001F5A79" w:rsidRPr="009C5807" w:rsidRDefault="001F5A79" w:rsidP="001D4E56">
      <w:pPr>
        <w:pStyle w:val="B10"/>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pPr>
      <w:r w:rsidRPr="009C5807">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pPr>
            <w:r w:rsidRPr="009C5807">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pPr>
            <w:r w:rsidRPr="009C5807">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38D33B22" w14:textId="77777777" w:rsidR="00550E13" w:rsidRDefault="00550E13" w:rsidP="00550E13">
      <w:pPr>
        <w:rPr>
          <w:rFonts w:cs="v4.2.0"/>
        </w:rPr>
      </w:pPr>
      <w:r>
        <w:rPr>
          <w:rFonts w:cs="v4.2.0"/>
        </w:rPr>
        <w:t>The accuracy requirements in Table 10.1.7.2.1-1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A1E93A9" w14:textId="77777777" w:rsidR="00550E13" w:rsidRDefault="00550E13" w:rsidP="00F37389">
      <w:pPr>
        <w:pStyle w:val="B10"/>
        <w:ind w:leftChars="142"/>
      </w:pPr>
      <w:r w:rsidRPr="00B25D3D">
        <w:t>-</w:t>
      </w:r>
      <w:r w:rsidRPr="00B25D3D">
        <w:tab/>
      </w:r>
      <w:r w:rsidRPr="00155D8C">
        <w:t xml:space="preserve">The bandwidth of CSI-RS is 48 PRBs and the density is 3. </w:t>
      </w:r>
    </w:p>
    <w:p w14:paraId="721382D9" w14:textId="77777777" w:rsidR="00550E13" w:rsidRPr="0036349C" w:rsidRDefault="00550E13" w:rsidP="00F37389">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718FB178" w14:textId="6BB1938B" w:rsidR="00550E13" w:rsidRDefault="00550E13" w:rsidP="00550E13">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16762AD8" w14:textId="735FB7A0" w:rsidR="00550E13" w:rsidRDefault="00550E13" w:rsidP="00AB368A">
      <w:pPr>
        <w:pStyle w:val="NO"/>
      </w:pPr>
      <w:r w:rsidRPr="005854E7">
        <w:t>Note:</w:t>
      </w:r>
      <w:r w:rsidR="00AB368A">
        <w:tab/>
      </w:r>
      <w:r w:rsidRPr="005854E7">
        <w:t>The reference measurement timing for one layer for intra-frequency measurement is serving cell timing.</w:t>
      </w:r>
    </w:p>
    <w:p w14:paraId="4340FDBA" w14:textId="77777777" w:rsidR="00550E13" w:rsidRPr="00CD2669" w:rsidRDefault="00550E13" w:rsidP="00F37389">
      <w:pPr>
        <w:pStyle w:val="TH"/>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pPr>
            <w:r w:rsidRPr="009C5807">
              <w:t>NR_FDD_FR1_G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pPr>
            <w:r w:rsidRPr="009C5807">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rPr>
      </w:pPr>
      <w:r w:rsidRPr="009C5807">
        <w:rPr>
          <w:lang w:val="en-US"/>
        </w:rPr>
        <w:t>10.1.7</w:t>
      </w:r>
      <w:r>
        <w:rPr>
          <w:lang w:val="en-US"/>
        </w:rPr>
        <w:t>B</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t>10.1.7</w:t>
      </w:r>
      <w:r>
        <w:t>B</w:t>
      </w:r>
      <w:r w:rsidRPr="009C5807">
        <w:t>.1.1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Unless otherwise specified, the requirements for absolute accuracy of SS-RSRQ in this clause apply to the serving cell in FR1.</w:t>
      </w:r>
    </w:p>
    <w:p w14:paraId="24CF716A" w14:textId="77777777" w:rsidR="00BE0199" w:rsidRPr="009C5807" w:rsidRDefault="00BE0199" w:rsidP="00BE0199">
      <w:pPr>
        <w:rPr>
          <w:rFonts w:cs="v4.2.0"/>
        </w:rPr>
      </w:pPr>
      <w:r w:rsidRPr="009C5807">
        <w:rPr>
          <w:rFonts w:cs="v4.2.0"/>
        </w:rPr>
        <w:t>The accuracy requirements in Table 10.1.7</w:t>
      </w:r>
      <w:r>
        <w:rPr>
          <w:rFonts w:cs="v4.2.0"/>
        </w:rPr>
        <w:t>B</w:t>
      </w:r>
      <w:r w:rsidRPr="009C5807">
        <w:rPr>
          <w:rFonts w:cs="v4.2.0"/>
        </w:rPr>
        <w:t>.1.1-1 are valid under the following conditions:</w:t>
      </w:r>
    </w:p>
    <w:p w14:paraId="453EB3FE" w14:textId="77777777" w:rsidR="00BE0199" w:rsidRPr="009C5807" w:rsidRDefault="00BE0199" w:rsidP="00BE0199">
      <w:pPr>
        <w:pStyle w:val="B10"/>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pPr>
      <w:r w:rsidRPr="009C5807">
        <w:t>Table 10.1.7</w:t>
      </w:r>
      <w:r>
        <w:t>B</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pPr>
            <w:r w:rsidRPr="009C5807">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pPr>
            <w:r w:rsidRPr="009C5807">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rPr>
      </w:pPr>
      <w:r>
        <w:rPr>
          <w:lang w:val="en-US"/>
        </w:rPr>
        <w:t>10.1.7C</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0F68144A" w14:textId="77777777" w:rsidR="00C51082" w:rsidRPr="009C5807" w:rsidRDefault="00C51082" w:rsidP="00C51082">
      <w:pPr>
        <w:pStyle w:val="Heading5"/>
      </w:pPr>
      <w:r>
        <w:t>10.1.7C</w:t>
      </w:r>
      <w:r w:rsidRPr="009C5807">
        <w:t>.1.1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rPr>
        <w:t>10.1.7C</w:t>
      </w:r>
      <w:r w:rsidRPr="009C5807">
        <w:rPr>
          <w:rFonts w:cs="v4.2.0"/>
        </w:rPr>
        <w:t>.1.1-1 are valid under the following conditions:</w:t>
      </w:r>
    </w:p>
    <w:p w14:paraId="799A461A" w14:textId="77777777" w:rsidR="00C51082" w:rsidRPr="009C5807" w:rsidRDefault="00C51082" w:rsidP="00C51082">
      <w:pPr>
        <w:pStyle w:val="B10"/>
      </w:pPr>
      <w:r w:rsidRPr="009C5807">
        <w:t>-</w:t>
      </w:r>
      <w:r w:rsidRPr="009C5807">
        <w:tab/>
        <w:t>Conditions defined in clause 7.3 of TS 38.101-1 [18] for reference sensitivity are fulfilled.</w:t>
      </w:r>
    </w:p>
    <w:p w14:paraId="2E80566C" w14:textId="77777777" w:rsidR="00C51082" w:rsidRDefault="00C51082" w:rsidP="00C51082">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C803432" w14:textId="77777777" w:rsidR="00C51082" w:rsidRPr="00F641C2" w:rsidRDefault="00C51082" w:rsidP="00C5108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pPr>
      <w:r w:rsidRPr="009C5807">
        <w:t xml:space="preserve">Table </w:t>
      </w:r>
      <w:r>
        <w:t>10.1.7C</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E64B2D4"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082D505A"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D703E4C"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6612CCE3"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D52E187" w14:textId="77777777" w:rsidR="00C51082" w:rsidRPr="009C5807" w:rsidRDefault="00C51082" w:rsidP="00E65BA1">
            <w:pPr>
              <w:pStyle w:val="TAN"/>
            </w:pPr>
            <w:r w:rsidRPr="009C5807">
              <w:t>NOTE 3:</w:t>
            </w:r>
            <w:r w:rsidRPr="009C5807">
              <w:tab/>
              <w:t>NR operating band groups in FR1 are as defined in clause 3.5.2.</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rPr>
      </w:pPr>
      <w:r w:rsidRPr="009C5807">
        <w:rPr>
          <w:lang w:val="en-US"/>
        </w:rPr>
        <w:t>1</w:t>
      </w:r>
      <w:r w:rsidR="00967CF8" w:rsidRPr="009C5807">
        <w:rPr>
          <w:lang w:val="en-US"/>
        </w:rPr>
        <w:t>0.1.8.1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549C997" w14:textId="1E5F7ABD" w:rsidR="001F5A79" w:rsidRPr="009C5807" w:rsidRDefault="001F5A79" w:rsidP="00967CF8">
      <w:pPr>
        <w:pStyle w:val="Heading5"/>
      </w:pPr>
      <w:r w:rsidRPr="009C5807">
        <w:t>1</w:t>
      </w:r>
      <w:r w:rsidR="00967CF8" w:rsidRPr="009C5807">
        <w:t>0.1.8.1.1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The accuracy requirements in Table 10.1.8.1.1-1 are valid under the following conditions:</w:t>
      </w:r>
    </w:p>
    <w:p w14:paraId="52C58B35"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pPr>
      <w:r w:rsidRPr="009C5807">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41804B54" w14:textId="77777777" w:rsidR="008935F7" w:rsidRDefault="008935F7" w:rsidP="008935F7">
      <w:pPr>
        <w:rPr>
          <w:rFonts w:cs="v4.2.0"/>
        </w:rPr>
      </w:pPr>
      <w:r>
        <w:rPr>
          <w:rFonts w:cs="v4.2.0"/>
        </w:rPr>
        <w:t>The accuracy requirements in Table 10.1.8.2.1-1 are valid under the following conditions:</w:t>
      </w:r>
    </w:p>
    <w:p w14:paraId="71D6AAEE" w14:textId="77777777" w:rsidR="008935F7" w:rsidRDefault="008935F7" w:rsidP="008935F7">
      <w:pPr>
        <w:pStyle w:val="B10"/>
      </w:pPr>
      <w:r>
        <w:t>-</w:t>
      </w:r>
      <w:r>
        <w:tab/>
        <w:t>Conditions defined in clause 7.3 of TS 38.101-2 [19] for reference sensitivity are fulfilled.</w:t>
      </w:r>
    </w:p>
    <w:p w14:paraId="53686F5C" w14:textId="77777777" w:rsidR="008935F7" w:rsidRDefault="008935F7" w:rsidP="008935F7">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51CB2449" w14:textId="77777777" w:rsidR="008935F7" w:rsidRDefault="008935F7" w:rsidP="008935F7">
      <w:pPr>
        <w:pStyle w:val="B10"/>
      </w:pPr>
      <w:r>
        <w:rPr>
          <w:rFonts w:hint="eastAsia"/>
        </w:rPr>
        <w:t>-</w:t>
      </w:r>
      <w:r>
        <w:rPr>
          <w:rFonts w:hint="eastAsia"/>
        </w:rPr>
        <w:tab/>
        <w:t xml:space="preserve">The bandwidth of CSI-RS is 48 PRBs and the density is 3. </w:t>
      </w:r>
    </w:p>
    <w:p w14:paraId="793BDC1C" w14:textId="77777777" w:rsidR="008935F7" w:rsidRPr="00F65AE5" w:rsidRDefault="008935F7" w:rsidP="00F37389">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087804FA" w14:textId="6BA805BD"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27F10884" w14:textId="079255FF" w:rsidR="008935F7" w:rsidRDefault="008935F7" w:rsidP="00AB368A">
      <w:pPr>
        <w:pStyle w:val="NO"/>
      </w:pPr>
      <w:r w:rsidRPr="005854E7">
        <w:t>Note:</w:t>
      </w:r>
      <w:r w:rsidR="00AB368A">
        <w:tab/>
      </w:r>
      <w:r w:rsidRPr="005854E7">
        <w:t>The reference measurement timing for one layer for intra-frequency measurement is serving cell timing.</w:t>
      </w:r>
    </w:p>
    <w:p w14:paraId="2CF30D51" w14:textId="77777777" w:rsidR="008935F7" w:rsidRPr="005560E1" w:rsidRDefault="008935F7" w:rsidP="008935F7">
      <w:pPr>
        <w:pStyle w:val="B10"/>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rPr>
      </w:pPr>
      <w:r w:rsidRPr="009C5807">
        <w:rPr>
          <w:lang w:val="en-US"/>
        </w:rPr>
        <w:t>10.1.8</w:t>
      </w:r>
      <w:r>
        <w:rPr>
          <w:lang w:val="en-US"/>
        </w:rPr>
        <w:t>B</w:t>
      </w:r>
      <w:r w:rsidRPr="009C5807">
        <w:rPr>
          <w:lang w:val="en-US"/>
        </w:rPr>
        <w:t>.1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t>10.1.8</w:t>
      </w:r>
      <w:r>
        <w:t>B</w:t>
      </w:r>
      <w:r w:rsidRPr="009C5807">
        <w:t>.1.1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the serving cell in FR2.</w:t>
      </w:r>
    </w:p>
    <w:p w14:paraId="22643212" w14:textId="77777777" w:rsidR="00BE0199" w:rsidRPr="009C5807" w:rsidRDefault="00BE0199" w:rsidP="00BE0199">
      <w:pPr>
        <w:rPr>
          <w:rFonts w:cs="v4.2.0"/>
        </w:rPr>
      </w:pPr>
      <w:r w:rsidRPr="009C5807">
        <w:rPr>
          <w:rFonts w:cs="v4.2.0"/>
        </w:rPr>
        <w:t>The accuracy requirements in Table 10.1.8</w:t>
      </w:r>
      <w:r>
        <w:rPr>
          <w:rFonts w:cs="v4.2.0"/>
        </w:rPr>
        <w:t>B</w:t>
      </w:r>
      <w:r w:rsidRPr="009C5807">
        <w:rPr>
          <w:rFonts w:cs="v4.2.0"/>
        </w:rPr>
        <w:t>.1.1-1 are valid under the following conditions:</w:t>
      </w:r>
    </w:p>
    <w:p w14:paraId="78E1A5D1"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pPr>
      <w:r w:rsidRPr="009C5807">
        <w:t>Table 10.1.8</w:t>
      </w:r>
      <w:r>
        <w:t>B</w:t>
      </w:r>
      <w:r w:rsidRPr="009C5807">
        <w:t>.1.1-1: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rPr>
      </w:pPr>
      <w:r w:rsidRPr="009C5807">
        <w:rPr>
          <w:lang w:val="en-US"/>
        </w:rPr>
        <w:t>1</w:t>
      </w:r>
      <w:r w:rsidR="00967CF8" w:rsidRPr="009C5807">
        <w:rPr>
          <w:lang w:val="en-US"/>
        </w:rPr>
        <w:t>0.1.9.1</w:t>
      </w:r>
      <w:r w:rsidRPr="009C5807">
        <w:rPr>
          <w:lang w:val="en-US"/>
        </w:rPr>
        <w:tab/>
      </w:r>
      <w:r w:rsidRPr="009C5807">
        <w:rPr>
          <w:lang w:val="en-US" w:eastAsia="ko-KR"/>
        </w:rPr>
        <w:t>Inter-frequency SS-RSRQ accuracy requirements</w:t>
      </w:r>
      <w:r w:rsidRPr="009C5807">
        <w:rPr>
          <w:lang w:val="en-US"/>
        </w:rPr>
        <w:t xml:space="preserve"> in FR1</w:t>
      </w:r>
    </w:p>
    <w:p w14:paraId="712B8A0B" w14:textId="189BAB06" w:rsidR="001F5A79" w:rsidRPr="009C5807" w:rsidRDefault="001F5A79" w:rsidP="00967CF8">
      <w:pPr>
        <w:pStyle w:val="Heading5"/>
        <w:rPr>
          <w:lang w:val="en-US"/>
        </w:rPr>
      </w:pPr>
      <w:r w:rsidRPr="009C5807">
        <w:rPr>
          <w:lang w:val="en-US"/>
        </w:rPr>
        <w:t>1</w:t>
      </w:r>
      <w:r w:rsidR="00967CF8" w:rsidRPr="009C5807">
        <w:rPr>
          <w:lang w:val="en-US"/>
        </w:rPr>
        <w:t>0.1.9.1.1</w:t>
      </w:r>
      <w:r w:rsidRPr="009C5807">
        <w:rPr>
          <w:lang w:val="en-US"/>
        </w:rPr>
        <w:tab/>
      </w:r>
      <w:r w:rsidR="00BE0199">
        <w:rPr>
          <w:noProof/>
        </w:rPr>
        <w:t>Absolute</w:t>
      </w:r>
      <w:r w:rsidRPr="009C5807">
        <w:t xml:space="preserve"> Accuracy of SS-RSRQ</w:t>
      </w:r>
      <w:r w:rsidRPr="009C5807">
        <w:rPr>
          <w:lang w:val="en-US"/>
        </w:rPr>
        <w:t xml:space="preserve"> in FR1</w:t>
      </w:r>
    </w:p>
    <w:p w14:paraId="2E5BABE0" w14:textId="5DCF20F6" w:rsidR="001F5A79" w:rsidRPr="009C5807" w:rsidRDefault="00CA0012" w:rsidP="001F5A79">
      <w:pPr>
        <w:rPr>
          <w:rFonts w:cs="v4.2.0"/>
          <w:i/>
        </w:rPr>
      </w:pPr>
      <w:r w:rsidRPr="009C5807">
        <w:rPr>
          <w:rFonts w:cs="v4.2.0"/>
        </w:rPr>
        <w:t>The requirements for absolute accuracy of SS-RSRQ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DDD8F2A" w14:textId="77777777" w:rsidR="001F5A79" w:rsidRPr="009C5807" w:rsidRDefault="001F5A79" w:rsidP="001F5A79">
      <w:pPr>
        <w:rPr>
          <w:rFonts w:cs="v4.2.0"/>
        </w:rPr>
      </w:pPr>
      <w:r w:rsidRPr="009C5807">
        <w:rPr>
          <w:rFonts w:cs="v4.2.0"/>
        </w:rPr>
        <w:t>The accuracy requirements in Table 10.1.9.1.1-1 are valid under the following conditions:</w:t>
      </w:r>
    </w:p>
    <w:p w14:paraId="07C9E91F"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pPr>
      <w:r w:rsidRPr="009C5807">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 w14:paraId="5817AC97" w14:textId="0926287D" w:rsidR="001F5A79" w:rsidRPr="009C5807" w:rsidRDefault="001F5A79" w:rsidP="00967CF8">
      <w:pPr>
        <w:pStyle w:val="Heading5"/>
      </w:pPr>
      <w:r w:rsidRPr="009C5807">
        <w:t>1</w:t>
      </w:r>
      <w:r w:rsidR="00967CF8" w:rsidRPr="009C5807">
        <w:t>0.1.9.1.2</w:t>
      </w:r>
      <w:r w:rsidRPr="009C5807">
        <w:tab/>
        <w:t>Relative Accuracy of SS-RSRQ in FR1</w:t>
      </w:r>
    </w:p>
    <w:p w14:paraId="1F450E60" w14:textId="280C0228" w:rsidR="001F5A79" w:rsidRPr="009C5807" w:rsidRDefault="00CA0012" w:rsidP="001F5A79">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37453378" w14:textId="77777777" w:rsidR="001F5A79" w:rsidRPr="009C5807" w:rsidRDefault="001F5A79" w:rsidP="001F5A79">
      <w:pPr>
        <w:rPr>
          <w:rFonts w:cs="v4.2.0"/>
        </w:rPr>
      </w:pPr>
      <w:r w:rsidRPr="009C5807">
        <w:rPr>
          <w:rFonts w:cs="v4.2.0"/>
        </w:rPr>
        <w:t>The accuracy requirements in Table 10.1.9.1.2-1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rPr>
      </w:pPr>
      <w:r w:rsidRPr="009C5807">
        <w:t>Table 10.1.9.1.2-1: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NOTE 1:</w:t>
            </w:r>
            <w:r w:rsidRPr="009C5807">
              <w:tab/>
              <w:t>Io is assumed to have constant EPRE across the bandwidth.</w:t>
            </w:r>
          </w:p>
          <w:p w14:paraId="3FCC0B68" w14:textId="77777777" w:rsidR="001F5A79" w:rsidRPr="009C5807" w:rsidRDefault="001F5A79" w:rsidP="00867E51">
            <w:pPr>
              <w:pStyle w:val="TAN"/>
            </w:pPr>
            <w:r w:rsidRPr="009C5807">
              <w:t>NOTE 2:</w:t>
            </w:r>
            <w:r w:rsidRPr="009C5807">
              <w:tab/>
              <w:t>The parameter SSB Ês/Iot is the minimum SSB Ês/Iot of the pair of cells to which the requirement applies.</w:t>
            </w:r>
          </w:p>
          <w:p w14:paraId="11DE591E" w14:textId="77777777" w:rsidR="001F5A79" w:rsidRPr="009C5807" w:rsidRDefault="001F5A79" w:rsidP="00867E5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0F7053DF" w14:textId="77777777" w:rsidR="008935F7" w:rsidRDefault="008935F7" w:rsidP="008935F7">
      <w:pPr>
        <w:rPr>
          <w:rFonts w:cs="v4.2.0"/>
        </w:rPr>
      </w:pPr>
      <w:r>
        <w:rPr>
          <w:rFonts w:cs="v4.2.0"/>
        </w:rPr>
        <w:t>The accuracy requirements in Table 10.1.9.2.1-1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4BCCC997" w14:textId="77777777" w:rsidR="008935F7" w:rsidRPr="00C25316"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97D5CFE" w14:textId="77777777" w:rsidR="008935F7" w:rsidRDefault="008935F7" w:rsidP="008935F7">
      <w:pPr>
        <w:pStyle w:val="B10"/>
      </w:pPr>
      <w:r>
        <w:t>-</w:t>
      </w:r>
      <w:r>
        <w:tab/>
        <w:t xml:space="preserve">The bandwidth of CSI-RS is 48 PRBs and the density is 3. </w:t>
      </w:r>
    </w:p>
    <w:p w14:paraId="096574E9" w14:textId="77777777" w:rsidR="008935F7" w:rsidRPr="003D160B"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1442D30F" w14:textId="31842547"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3596E80A" w14:textId="31EE3794" w:rsidR="008935F7" w:rsidRPr="0084651C"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00F0C08" w14:textId="77777777" w:rsidR="008935F7" w:rsidRDefault="008935F7" w:rsidP="008935F7">
      <w:pPr>
        <w:pStyle w:val="TH"/>
      </w:pPr>
      <w:r>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pPr>
            <w:r w:rsidRPr="009C5807">
              <w:t>NR_FDD_FR1_G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pPr>
            <w:r w:rsidRPr="009C5807">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t>10.1.9.2.2</w:t>
      </w:r>
      <w:r>
        <w:rPr>
          <w:rFonts w:cs="v4.2.0"/>
        </w:rPr>
        <w:t>-1 are valid under the following conditions:</w:t>
      </w:r>
    </w:p>
    <w:p w14:paraId="250018FD" w14:textId="77777777" w:rsidR="008935F7" w:rsidRDefault="008935F7" w:rsidP="00F37389">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0FCB6A4B"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09B9848F" w14:textId="77777777" w:rsidR="008935F7" w:rsidRPr="0082648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D1F161A" w14:textId="77777777" w:rsidR="008935F7" w:rsidRDefault="008935F7" w:rsidP="008935F7">
      <w:pPr>
        <w:pStyle w:val="B10"/>
      </w:pPr>
      <w:r>
        <w:t>-</w:t>
      </w:r>
      <w:r>
        <w:tab/>
        <w:t xml:space="preserve">The bandwidth of CSI-RS is 48 PRBs and the density is 3. </w:t>
      </w:r>
    </w:p>
    <w:p w14:paraId="1C9FA71C" w14:textId="77777777" w:rsidR="008935F7" w:rsidRPr="002D1E2A" w:rsidRDefault="008935F7" w:rsidP="00F37389">
      <w:pPr>
        <w:pStyle w:val="B20"/>
      </w:pPr>
      <w:r>
        <w:rPr>
          <w:rFonts w:hint="eastAsia"/>
        </w:rPr>
        <w:t>•</w:t>
      </w:r>
      <w:r>
        <w:tab/>
        <w:t>The performance with larger bandwidth of CSI-RS is equal to or better than the accuracy requirements in Table 10.1.9.2.2</w:t>
      </w:r>
      <w:r>
        <w:rPr>
          <w:rFonts w:cs="v4.2.0"/>
        </w:rPr>
        <w:t>-1</w:t>
      </w:r>
      <w:r>
        <w:t>.</w:t>
      </w:r>
    </w:p>
    <w:p w14:paraId="33DA9179" w14:textId="0CBBE961"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1FF4DBF2" w14:textId="638B5B61"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3F8D3113" w14:textId="77777777" w:rsidR="008935F7" w:rsidRDefault="008935F7" w:rsidP="008935F7">
      <w:pPr>
        <w:pStyle w:val="TH"/>
      </w:pPr>
      <w:r>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rPr>
              <w:t>CSI-RS</w:t>
            </w:r>
            <w:r w:rsidRPr="009C5807">
              <w:t xml:space="preserve"> Ês/Iot</w:t>
            </w:r>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pPr>
            <w:r w:rsidRPr="009C5807">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pPr>
            <w:r w:rsidRPr="009C5807">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NOTE 1:</w:t>
            </w:r>
            <w:r w:rsidRPr="009C5807">
              <w:tab/>
              <w:t>Io is assumed to have constant EPRE across the bandwidth.</w:t>
            </w:r>
          </w:p>
          <w:p w14:paraId="4075D619" w14:textId="77777777" w:rsidR="008935F7" w:rsidRPr="009C5807" w:rsidRDefault="008935F7" w:rsidP="008935F7">
            <w:pPr>
              <w:pStyle w:val="TAN"/>
            </w:pPr>
            <w:r w:rsidRPr="009C5807">
              <w:t>NOTE 2:</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03A34697" w14:textId="77777777" w:rsidR="008935F7" w:rsidRPr="009C5807" w:rsidRDefault="008935F7" w:rsidP="008935F7">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rPr>
      </w:pPr>
      <w:r w:rsidRPr="009C5807">
        <w:rPr>
          <w:lang w:val="en-US"/>
        </w:rPr>
        <w:t>10.1.9</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rPr>
      </w:pPr>
      <w:r w:rsidRPr="009C5807">
        <w:rPr>
          <w:lang w:val="en-US"/>
        </w:rPr>
        <w:t>10.1.9</w:t>
      </w:r>
      <w:r>
        <w:rPr>
          <w:lang w:val="en-US"/>
        </w:rPr>
        <w:t>B</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377B41DF" w14:textId="77777777" w:rsidR="00BE0199" w:rsidRPr="009C5807" w:rsidRDefault="00BE0199" w:rsidP="00BE0199">
      <w:pPr>
        <w:rPr>
          <w:rFonts w:cs="v4.2.0"/>
          <w:i/>
        </w:rPr>
      </w:pPr>
      <w:r w:rsidRPr="009C5807">
        <w:rPr>
          <w:rFonts w:cs="v4.2.0"/>
        </w:rPr>
        <w:t>The requirements for absolute accuracy of SS-RSRQ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The accuracy requirements in Table 10.1.9</w:t>
      </w:r>
      <w:r>
        <w:rPr>
          <w:rFonts w:cs="v4.2.0"/>
        </w:rPr>
        <w:t>B</w:t>
      </w:r>
      <w:r w:rsidRPr="009C5807">
        <w:rPr>
          <w:rFonts w:cs="v4.2.0"/>
        </w:rPr>
        <w:t>.1.1-1 are valid under the following conditions:</w:t>
      </w:r>
    </w:p>
    <w:p w14:paraId="6475D548"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pPr>
      <w:r w:rsidRPr="009C5807">
        <w:t>Table 10.1.9</w:t>
      </w:r>
      <w:r>
        <w:t>B</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rPr>
      </w:pPr>
      <w:r>
        <w:rPr>
          <w:lang w:val="en-US"/>
        </w:rPr>
        <w:t>10.1.9C</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351EE4AD" w14:textId="77777777" w:rsidR="00A57E1D" w:rsidRPr="009C5807" w:rsidRDefault="00A57E1D" w:rsidP="00A57E1D">
      <w:pPr>
        <w:pStyle w:val="Heading5"/>
        <w:rPr>
          <w:lang w:val="en-US"/>
        </w:rPr>
      </w:pPr>
      <w:r>
        <w:rPr>
          <w:lang w:val="en-US"/>
        </w:rPr>
        <w:t>10.1.9C</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7D37A33A" w14:textId="77777777" w:rsidR="00A57E1D" w:rsidRPr="009C5807" w:rsidRDefault="00A57E1D" w:rsidP="00A57E1D">
      <w:pPr>
        <w:rPr>
          <w:rFonts w:cs="v4.2.0"/>
          <w:i/>
        </w:rPr>
      </w:pPr>
      <w:r w:rsidRPr="009C5807">
        <w:rPr>
          <w:rFonts w:cs="v4.2.0"/>
        </w:rPr>
        <w:t>The requirements for absolute accuracy of SS-RSRQ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.1.1-1 are valid under the following conditions:</w:t>
      </w:r>
    </w:p>
    <w:p w14:paraId="285C1899" w14:textId="77777777" w:rsidR="00A57E1D" w:rsidRPr="009C5807" w:rsidRDefault="00A57E1D" w:rsidP="00A57E1D">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70287827" w14:textId="77777777" w:rsidR="00A57E1D"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B965073"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pPr>
      <w:r w:rsidRPr="009C5807">
        <w:t xml:space="preserve">Table </w:t>
      </w:r>
      <w:r>
        <w:t>10.1.9C</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7A4B1427"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D51076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8955E79"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55604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 w14:paraId="57F49FAA" w14:textId="77777777" w:rsidR="00A57E1D" w:rsidRPr="009C5807" w:rsidRDefault="00A57E1D" w:rsidP="00A57E1D">
      <w:pPr>
        <w:pStyle w:val="Heading5"/>
      </w:pPr>
      <w:r>
        <w:t>10.1.9C</w:t>
      </w:r>
      <w:r w:rsidRPr="009C5807">
        <w:t>.1.2</w:t>
      </w:r>
      <w:r w:rsidRPr="009C5807">
        <w:tab/>
        <w:t>Relative Accuracy of SS-RSRQ in FR1</w:t>
      </w:r>
    </w:p>
    <w:p w14:paraId="5E9E33F8" w14:textId="77777777" w:rsidR="00A57E1D" w:rsidRPr="009C5807" w:rsidRDefault="00A57E1D" w:rsidP="00A57E1D">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.1.2-1 are valid under the following conditions:</w:t>
      </w:r>
    </w:p>
    <w:p w14:paraId="0B9C6525" w14:textId="77777777" w:rsidR="00A57E1D" w:rsidRPr="009C5807" w:rsidRDefault="00A57E1D" w:rsidP="00A57E1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9E10427" w14:textId="77777777" w:rsidR="00A57E1D" w:rsidRPr="009C5807"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rPr>
      </w:pPr>
      <w:r w:rsidRPr="009C5807">
        <w:t xml:space="preserve">Table </w:t>
      </w:r>
      <w:r>
        <w:t>10.1.9C</w:t>
      </w:r>
      <w:r w:rsidRPr="009C5807">
        <w:t>.1.2-1: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08B29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28B7722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20A2A686"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1ADB152F"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NOTE 1:</w:t>
            </w:r>
            <w:r w:rsidRPr="009C5807">
              <w:tab/>
              <w:t>Io is assumed to have constant EPRE across the bandwidth.</w:t>
            </w:r>
          </w:p>
          <w:p w14:paraId="072CBEF2" w14:textId="77777777" w:rsidR="00A57E1D" w:rsidRPr="009C5807" w:rsidRDefault="00A57E1D" w:rsidP="00E65BA1">
            <w:pPr>
              <w:pStyle w:val="TAN"/>
            </w:pPr>
            <w:r w:rsidRPr="009C5807">
              <w:t>NOTE 2:</w:t>
            </w:r>
            <w:r w:rsidRPr="009C5807">
              <w:tab/>
              <w:t>The parameter SSB Ês/Iot is the minimum SSB Ês/Iot of the pair of cells to which the requirement applies.</w:t>
            </w:r>
          </w:p>
          <w:p w14:paraId="5AA5EE07" w14:textId="77777777" w:rsidR="00A57E1D" w:rsidRPr="009C5807" w:rsidRDefault="00A57E1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AA97183" w14:textId="77777777" w:rsidR="00A57E1D" w:rsidRPr="009C5807" w:rsidRDefault="00A57E1D" w:rsidP="00E65BA1">
            <w:pPr>
              <w:pStyle w:val="TAN"/>
            </w:pPr>
            <w:r w:rsidRPr="009C5807">
              <w:t>NOTE 4:</w:t>
            </w:r>
            <w:r w:rsidRPr="009C5807">
              <w:tab/>
              <w:t>NR operating band groups in FR1 are as defined in clause 3.5.2.</w:t>
            </w:r>
          </w:p>
        </w:tc>
      </w:tr>
    </w:tbl>
    <w:p w14:paraId="4692C5B7" w14:textId="77777777" w:rsidR="00A57E1D" w:rsidRPr="009C5807" w:rsidRDefault="00A57E1D" w:rsidP="00BE0199"/>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rPr>
        <w:t>for</w:t>
      </w:r>
      <w:r w:rsidRPr="009C5807">
        <w:rPr>
          <w:lang w:val="en-US" w:eastAsia="ko-KR"/>
        </w:rPr>
        <w:t xml:space="preserve"> FR2</w:t>
      </w:r>
    </w:p>
    <w:p w14:paraId="25F2200F" w14:textId="77777777" w:rsidR="001F5A79" w:rsidRPr="009C5807" w:rsidRDefault="001F5A79" w:rsidP="00C575EA">
      <w:pPr>
        <w:pStyle w:val="Heading4"/>
        <w:rPr>
          <w:lang w:val="en-US"/>
        </w:rPr>
      </w:pPr>
      <w:r w:rsidRPr="009C5807">
        <w:rPr>
          <w:lang w:val="en-US"/>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rPr>
      </w:pPr>
      <w:r w:rsidRPr="009C5807">
        <w:rPr>
          <w:lang w:val="en-US"/>
        </w:rPr>
        <w:t>10.1.10.1.1</w:t>
      </w:r>
      <w:r w:rsidRPr="009C5807">
        <w:rPr>
          <w:lang w:val="en-US"/>
        </w:rPr>
        <w:tab/>
      </w:r>
      <w:r w:rsidR="00C87F52" w:rsidRPr="004424FD">
        <w:t>Absolute</w:t>
      </w:r>
      <w:r w:rsidRPr="009C5807">
        <w:t xml:space="preserve"> Accuracy of SS-RSRQ</w:t>
      </w:r>
      <w:r w:rsidRPr="009C5807">
        <w:rPr>
          <w:lang w:val="en-US"/>
        </w:rPr>
        <w:t xml:space="preserve"> in FR2</w:t>
      </w:r>
    </w:p>
    <w:p w14:paraId="153F7485" w14:textId="77777777" w:rsidR="001F5A79" w:rsidRPr="009C5807" w:rsidRDefault="001F5A79" w:rsidP="001F5A79">
      <w:pPr>
        <w:rPr>
          <w:rFonts w:cs="v4.2.0"/>
          <w:i/>
        </w:rPr>
      </w:pPr>
      <w:r w:rsidRPr="009C5807">
        <w:rPr>
          <w:rFonts w:cs="v4.2.0"/>
        </w:rPr>
        <w:t>The requirements for absolute accuracy of SS-RSRQ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The accuracy requirements in Table 10.1.10.1.1-1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pPr>
      <w:r w:rsidRPr="009C5807">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 w14:paraId="3D85265A" w14:textId="77777777" w:rsidR="001F5A79" w:rsidRPr="009C5807" w:rsidRDefault="001F5A79" w:rsidP="00B36247">
      <w:pPr>
        <w:pStyle w:val="Heading5"/>
      </w:pPr>
      <w:r w:rsidRPr="009C5807">
        <w:t>10.1.10.1.2</w:t>
      </w:r>
      <w:r w:rsidRPr="009C5807">
        <w:tab/>
        <w:t>Relative Accuracy of SS-RSRQ in FR2</w:t>
      </w:r>
    </w:p>
    <w:p w14:paraId="381D3120" w14:textId="77777777" w:rsidR="001F5A79" w:rsidRPr="009C5807" w:rsidRDefault="001F5A79" w:rsidP="001F5A79">
      <w:pPr>
        <w:rPr>
          <w:rFonts w:cs="v4.2.0"/>
          <w:i/>
        </w:rPr>
      </w:pPr>
      <w:r w:rsidRPr="009C5807">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The accuracy requirements in Table 10.1.10.1.2-1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rPr>
      </w:pPr>
      <w:r w:rsidRPr="009C5807">
        <w:t>Table 10.1.10.1.2-1: SS-RSRQ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t>The parameter SSB Ês/Iot is the minimum SSB Ês/Iot of the pair of cells to which the requirement applies.</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19879D2F" w14:textId="77777777" w:rsidR="008935F7" w:rsidRDefault="008935F7" w:rsidP="008935F7">
      <w:pPr>
        <w:rPr>
          <w:rFonts w:cs="v4.2.0"/>
        </w:rPr>
      </w:pPr>
      <w:r>
        <w:rPr>
          <w:rFonts w:cs="v4.2.0"/>
        </w:rPr>
        <w:t>The accuracy requirements in Table 10.1.10.2.1-1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2C724312" w14:textId="77777777" w:rsidR="008935F7" w:rsidRDefault="008935F7" w:rsidP="008935F7">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789AD83E" w14:textId="1EC22187" w:rsidR="008935F7" w:rsidRDefault="008935F7" w:rsidP="008935F7">
      <w:pPr>
        <w:pStyle w:val="B10"/>
      </w:pPr>
      <w:r>
        <w:t>-</w:t>
      </w:r>
      <w:r>
        <w:tab/>
        <w:t>The bandwidth of CSI-RS is 48 PRBs and the density is 3.</w:t>
      </w:r>
    </w:p>
    <w:p w14:paraId="6766C559" w14:textId="77777777" w:rsidR="008935F7" w:rsidRPr="00960D22"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6CADC6DD" w14:textId="733A99A6"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2A257895" w14:textId="5A7F6A5C"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66DF09C" w14:textId="77777777" w:rsidR="008935F7" w:rsidRDefault="008935F7" w:rsidP="008935F7">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w:t>
      </w:r>
      <w:r>
        <w:rPr>
          <w:rFonts w:cs="v4.2.0" w:hint="eastAsia"/>
        </w:rPr>
        <w:t>2</w:t>
      </w:r>
      <w:r>
        <w:rPr>
          <w:rFonts w:cs="v4.2.0"/>
        </w:rPr>
        <w:t>.</w:t>
      </w:r>
    </w:p>
    <w:p w14:paraId="0FCF60D7" w14:textId="77777777" w:rsidR="008935F7" w:rsidRDefault="008935F7" w:rsidP="008935F7">
      <w:pPr>
        <w:rPr>
          <w:rFonts w:cs="v4.2.0"/>
        </w:rPr>
      </w:pPr>
      <w:r>
        <w:rPr>
          <w:rFonts w:cs="v4.2.0"/>
        </w:rPr>
        <w:t xml:space="preserve">The accuracy requirements in Table </w:t>
      </w:r>
      <w:r>
        <w:t>10.1.10.2.2</w:t>
      </w:r>
      <w:r>
        <w:rPr>
          <w:rFonts w:cs="v4.2.0"/>
        </w:rPr>
        <w:t>-1 are valid under the following conditions:</w:t>
      </w:r>
    </w:p>
    <w:p w14:paraId="21C2C298" w14:textId="77777777" w:rsidR="008935F7" w:rsidRDefault="008935F7" w:rsidP="00F37389">
      <w:pPr>
        <w:pStyle w:val="B10"/>
      </w:pPr>
      <w:r>
        <w:t>-</w:t>
      </w:r>
      <w:r>
        <w:tab/>
        <w:t>Conditions defined in clause 7.3 of TS </w:t>
      </w:r>
      <w:bookmarkStart w:id="7" w:name="OLE_LINK8"/>
      <w:r>
        <w:t>38.101-</w:t>
      </w:r>
      <w:r>
        <w:rPr>
          <w:rFonts w:hint="eastAsia"/>
        </w:rPr>
        <w:t>2</w:t>
      </w:r>
      <w:r>
        <w:t xml:space="preserve"> </w:t>
      </w:r>
      <w:bookmarkEnd w:id="7"/>
      <w:r>
        <w:t>[1</w:t>
      </w:r>
      <w:r>
        <w:rPr>
          <w:rFonts w:hint="eastAsia"/>
        </w:rPr>
        <w:t>9</w:t>
      </w:r>
      <w:r>
        <w:t>] for reference sensitivity are fulfilled.</w:t>
      </w:r>
    </w:p>
    <w:p w14:paraId="47AFF452"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43CC2FC"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A11052D" w14:textId="77777777" w:rsidR="008935F7" w:rsidRDefault="008935F7" w:rsidP="008935F7">
      <w:pPr>
        <w:pStyle w:val="B10"/>
      </w:pPr>
      <w:r>
        <w:t>-</w:t>
      </w:r>
      <w:r>
        <w:tab/>
        <w:t xml:space="preserve">The bandwidth of CSI-RS is 48 PRBs and the density is 3. </w:t>
      </w:r>
    </w:p>
    <w:p w14:paraId="2A008211" w14:textId="77777777" w:rsidR="008935F7" w:rsidRPr="00960D22" w:rsidRDefault="008935F7" w:rsidP="00F37389">
      <w:pPr>
        <w:pStyle w:val="B20"/>
      </w:pPr>
      <w:r>
        <w:rPr>
          <w:rFonts w:hint="eastAsia"/>
        </w:rPr>
        <w:t>•</w:t>
      </w:r>
      <w:r>
        <w:tab/>
        <w:t>The performance with larger bandwidth of CSI-RS is equal to or better than the accuracy requirements in Table 10.1.10.2.2</w:t>
      </w:r>
      <w:r>
        <w:rPr>
          <w:rFonts w:cs="v4.2.0"/>
        </w:rPr>
        <w:t>-1</w:t>
      </w:r>
      <w:r>
        <w:t>.</w:t>
      </w:r>
    </w:p>
    <w:p w14:paraId="708A7D2C" w14:textId="4FABB804"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09BF637F" w14:textId="65203E6F"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B96AD43" w14:textId="77777777" w:rsidR="008935F7" w:rsidRDefault="008935F7" w:rsidP="008935F7">
      <w:pPr>
        <w:pStyle w:val="TH"/>
      </w:pPr>
      <w:r>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rPr>
      </w:pPr>
      <w:r w:rsidRPr="009C5807">
        <w:rPr>
          <w:lang w:val="en-US"/>
        </w:rPr>
        <w:t>10.1.10</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rPr>
      </w:pPr>
      <w:r w:rsidRPr="009C5807">
        <w:rPr>
          <w:lang w:val="en-US"/>
        </w:rPr>
        <w:t>10.1.10</w:t>
      </w:r>
      <w:r>
        <w:rPr>
          <w:lang w:val="en-US"/>
        </w:rPr>
        <w:t>B</w:t>
      </w:r>
      <w:r w:rsidRPr="009C5807">
        <w:rPr>
          <w:lang w:val="en-US"/>
        </w:rPr>
        <w:t>.1.1</w:t>
      </w:r>
      <w:r w:rsidRPr="009C5807">
        <w:rPr>
          <w:lang w:val="en-US"/>
        </w:rPr>
        <w:tab/>
      </w:r>
      <w:r w:rsidRPr="004424FD">
        <w:t>Absolute</w:t>
      </w:r>
      <w:r w:rsidRPr="009C5807">
        <w:t xml:space="preserve"> Accuracy of SS-RSRQ</w:t>
      </w:r>
      <w:r w:rsidRPr="009C5807">
        <w:rPr>
          <w:lang w:val="en-US"/>
        </w:rPr>
        <w:t xml:space="preserve"> in FR2</w:t>
      </w:r>
    </w:p>
    <w:p w14:paraId="2C4EF44E" w14:textId="77777777" w:rsidR="00C87F52" w:rsidRPr="009C5807" w:rsidRDefault="00C87F52" w:rsidP="00C87F52">
      <w:pPr>
        <w:rPr>
          <w:rFonts w:cs="v4.2.0"/>
          <w:i/>
        </w:rPr>
      </w:pPr>
      <w:r w:rsidRPr="009C5807">
        <w:rPr>
          <w:rFonts w:cs="v4.2.0"/>
        </w:rPr>
        <w:t>The requirements for absolute accuracy of SS-RSRQ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The accuracy requirements in Table 10.1.10</w:t>
      </w:r>
      <w:r>
        <w:rPr>
          <w:rFonts w:cs="v4.2.0"/>
        </w:rPr>
        <w:t>B</w:t>
      </w:r>
      <w:r w:rsidRPr="009C5807">
        <w:rPr>
          <w:rFonts w:cs="v4.2.0"/>
        </w:rPr>
        <w:t>.1.1-1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pPr>
      <w:r w:rsidRPr="009C5807">
        <w:t>Table 10.1.10</w:t>
      </w:r>
      <w:r>
        <w:t>B</w:t>
      </w:r>
      <w:r w:rsidRPr="009C5807">
        <w:t>.1.1-1: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rPr>
      </w:pPr>
      <w:r w:rsidRPr="009C5807">
        <w:rPr>
          <w:rFonts w:ascii="Arial" w:hAnsi="Arial"/>
          <w:sz w:val="24"/>
          <w:lang w:val="en-US"/>
        </w:rPr>
        <w:t>10.1.11.1</w:t>
      </w:r>
      <w:r w:rsidRPr="009C5807">
        <w:rPr>
          <w:rFonts w:ascii="Arial" w:hAnsi="Arial"/>
          <w:sz w:val="24"/>
          <w:lang w:val="en-US"/>
        </w:rPr>
        <w:tab/>
      </w:r>
      <w:r w:rsidRPr="009C5807">
        <w:rPr>
          <w:rFonts w:ascii="Arial" w:hAnsi="Arial"/>
          <w:sz w:val="24"/>
          <w:lang w:val="en-US" w:eastAsia="ko-KR"/>
        </w:rPr>
        <w:t xml:space="preserve">SS-RSRQ </w:t>
      </w:r>
      <w:r w:rsidR="008935F7">
        <w:rPr>
          <w:rFonts w:ascii="Arial" w:hAnsi="Arial" w:hint="eastAsia"/>
          <w:sz w:val="24"/>
          <w:lang w:val="en-US"/>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rPr>
        <w:t xml:space="preserve">and CSI-RSRQ measurement </w:t>
      </w:r>
      <w:r w:rsidRPr="009C5807">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rPr>
        <w:t>for</w:t>
      </w:r>
      <w:r w:rsidRPr="009C5807">
        <w:rPr>
          <w:lang w:val="en-US" w:eastAsia="ko-KR"/>
        </w:rPr>
        <w:t xml:space="preserve"> FR1</w:t>
      </w:r>
    </w:p>
    <w:p w14:paraId="092FED88" w14:textId="77777777" w:rsidR="001F5A79" w:rsidRPr="009C5807" w:rsidRDefault="001F5A79" w:rsidP="009D3C60">
      <w:pPr>
        <w:pStyle w:val="Heading4"/>
        <w:rPr>
          <w:lang w:val="en-US"/>
        </w:rPr>
      </w:pPr>
      <w:r w:rsidRPr="009C5807">
        <w:rPr>
          <w:lang w:val="en-US"/>
        </w:rPr>
        <w:t>10.1.12.1</w:t>
      </w:r>
      <w:r w:rsidRPr="009C5807">
        <w:rPr>
          <w:lang w:val="en-US"/>
        </w:rPr>
        <w:tab/>
      </w:r>
      <w:r w:rsidRPr="009C5807">
        <w:rPr>
          <w:lang w:val="en-US" w:eastAsia="ko-KR"/>
        </w:rPr>
        <w:t>Intra-frequency SS-SINR accuracy requirements</w:t>
      </w:r>
      <w:r w:rsidRPr="009C5807">
        <w:rPr>
          <w:lang w:val="en-US"/>
        </w:rPr>
        <w:t xml:space="preserve"> in FR1</w:t>
      </w:r>
    </w:p>
    <w:p w14:paraId="0EB8384D" w14:textId="77777777" w:rsidR="001F5A79" w:rsidRPr="009C5807" w:rsidRDefault="001F5A79" w:rsidP="009D3C60">
      <w:pPr>
        <w:pStyle w:val="Heading5"/>
      </w:pPr>
      <w:r w:rsidRPr="009C5807">
        <w:t>10.1.12.1.1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The accuracy requirements in Table 10.1.12.1.1-1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pPr>
      <w:r w:rsidRPr="009C5807">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3B89D475" w14:textId="77777777" w:rsidR="00567E6C" w:rsidRPr="009C5807" w:rsidRDefault="00567E6C" w:rsidP="00F37389">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rPr>
        <w:t>8</w:t>
      </w:r>
      <w:r w:rsidRPr="009C5807">
        <w:t xml:space="preserve"> for a corresponding Band.</w:t>
      </w:r>
    </w:p>
    <w:p w14:paraId="4E24B6F3" w14:textId="386FEE06" w:rsidR="00567E6C" w:rsidRDefault="00567E6C" w:rsidP="00567E6C">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390B4109" w14:textId="3EB31706" w:rsidR="00567E6C" w:rsidRDefault="00567E6C" w:rsidP="00F37389">
      <w:pPr>
        <w:pStyle w:val="B20"/>
      </w:pPr>
      <w:r>
        <w:rPr>
          <w:rFonts w:hint="eastAsia"/>
        </w:rPr>
        <w:t>•</w:t>
      </w:r>
      <w:r>
        <w:tab/>
      </w:r>
      <w:r w:rsidRPr="0074207F">
        <w:t>Note: The reference measurement timing for intra-frequency measurement is serving cell timing.</w:t>
      </w:r>
    </w:p>
    <w:p w14:paraId="0C315FB6" w14:textId="77777777" w:rsidR="00567E6C" w:rsidRDefault="00567E6C" w:rsidP="00567E6C">
      <w:pPr>
        <w:pStyle w:val="B10"/>
      </w:pPr>
      <w:r>
        <w:t>-</w:t>
      </w:r>
      <w:r>
        <w:tab/>
        <w:t xml:space="preserve">The bandwidth of CSI-RS is 48 PRBs and the density is 3. </w:t>
      </w:r>
    </w:p>
    <w:p w14:paraId="5D317B65" w14:textId="77777777" w:rsidR="00567E6C" w:rsidRPr="00D93B5F" w:rsidRDefault="00567E6C" w:rsidP="00F37389">
      <w:pPr>
        <w:pStyle w:val="B20"/>
      </w:pPr>
      <w:r>
        <w:rPr>
          <w:rFonts w:hint="eastAsia"/>
        </w:rPr>
        <w:t>•</w:t>
      </w:r>
      <w:r>
        <w:tab/>
        <w:t>The performance with larger bandwidth of CSI-RS is equal to or better than the accuracy requirements in Table 10.1.12.2</w:t>
      </w:r>
      <w:r w:rsidRPr="009C5807">
        <w:t>.1-1</w:t>
      </w:r>
      <w:r>
        <w:t>.</w:t>
      </w:r>
    </w:p>
    <w:p w14:paraId="4E57A6F6" w14:textId="77777777" w:rsidR="00567E6C" w:rsidRDefault="00567E6C" w:rsidP="00567E6C">
      <w:pPr>
        <w:pStyle w:val="TH"/>
      </w:pPr>
      <w:r w:rsidRPr="009C5807">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45"/>
        <w:gridCol w:w="822"/>
        <w:gridCol w:w="827"/>
        <w:gridCol w:w="819"/>
        <w:gridCol w:w="1304"/>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567E6C">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1960"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857"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567E6C">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1960" w:type="dxa"/>
            <w:vMerge w:val="restart"/>
            <w:shd w:val="clear" w:color="auto" w:fill="auto"/>
            <w:vAlign w:val="center"/>
          </w:tcPr>
          <w:p w14:paraId="7696DE60" w14:textId="77777777" w:rsidR="00567E6C" w:rsidRPr="00C32E45" w:rsidRDefault="00567E6C" w:rsidP="00F37389">
            <w:pPr>
              <w:pStyle w:val="TAH"/>
            </w:pPr>
          </w:p>
        </w:tc>
        <w:tc>
          <w:tcPr>
            <w:tcW w:w="2387"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567E6C">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1960" w:type="dxa"/>
            <w:vMerge/>
            <w:shd w:val="clear" w:color="auto" w:fill="auto"/>
            <w:vAlign w:val="center"/>
          </w:tcPr>
          <w:p w14:paraId="51F85CCE" w14:textId="77777777" w:rsidR="00567E6C" w:rsidRPr="00C32E45" w:rsidRDefault="00567E6C" w:rsidP="00F37389">
            <w:pPr>
              <w:pStyle w:val="TAH"/>
            </w:pPr>
          </w:p>
        </w:tc>
        <w:tc>
          <w:tcPr>
            <w:tcW w:w="2387"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567E6C">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6AAE03DF"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960"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795" w:type="dxa"/>
            <w:shd w:val="clear" w:color="auto" w:fill="auto"/>
            <w:vAlign w:val="center"/>
          </w:tcPr>
          <w:p w14:paraId="32430B8F" w14:textId="77777777" w:rsidR="00567E6C" w:rsidRPr="00C32E45" w:rsidRDefault="00567E6C" w:rsidP="00F37389">
            <w:pPr>
              <w:pStyle w:val="TAH"/>
            </w:pPr>
            <w:r w:rsidRPr="00C32E45">
              <w:t xml:space="preserve">15 </w:t>
            </w:r>
          </w:p>
        </w:tc>
        <w:tc>
          <w:tcPr>
            <w:tcW w:w="808" w:type="dxa"/>
            <w:shd w:val="clear" w:color="auto" w:fill="auto"/>
            <w:vAlign w:val="center"/>
          </w:tcPr>
          <w:p w14:paraId="511F3C26" w14:textId="77777777" w:rsidR="00567E6C" w:rsidRPr="00C32E45" w:rsidRDefault="00567E6C" w:rsidP="00F37389">
            <w:pPr>
              <w:pStyle w:val="TAH"/>
            </w:pPr>
            <w:r w:rsidRPr="00C32E45">
              <w:rPr>
                <w:rFonts w:hint="eastAsia"/>
              </w:rPr>
              <w:t>3</w:t>
            </w:r>
            <w:r w:rsidRPr="00C32E45">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rPr>
              <w:t>6</w:t>
            </w:r>
            <w:r w:rsidRPr="00C32E45">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567E6C">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1960" w:type="dxa"/>
            <w:shd w:val="clear" w:color="auto" w:fill="auto"/>
            <w:vAlign w:val="center"/>
          </w:tcPr>
          <w:p w14:paraId="65234252" w14:textId="77777777" w:rsidR="00567E6C" w:rsidRPr="00F37389" w:rsidRDefault="00567E6C" w:rsidP="00567E6C">
            <w:pPr>
              <w:pStyle w:val="TAC"/>
            </w:pPr>
            <w:r w:rsidRPr="00F37389">
              <w:t>NR_FDD_FR1_A, NR_TDD_FR1_A,</w:t>
            </w:r>
          </w:p>
          <w:p w14:paraId="14B4298B" w14:textId="77777777" w:rsidR="00567E6C" w:rsidRPr="00F37389" w:rsidRDefault="00567E6C" w:rsidP="00567E6C">
            <w:pPr>
              <w:pStyle w:val="TAC"/>
            </w:pPr>
            <w:r w:rsidRPr="00F37389">
              <w:t>NR_SDL_FR1_A</w:t>
            </w:r>
          </w:p>
        </w:tc>
        <w:tc>
          <w:tcPr>
            <w:tcW w:w="795" w:type="dxa"/>
            <w:shd w:val="clear" w:color="auto" w:fill="auto"/>
            <w:vAlign w:val="center"/>
          </w:tcPr>
          <w:p w14:paraId="5EAA8699" w14:textId="77777777" w:rsidR="00567E6C" w:rsidRPr="00F37389" w:rsidRDefault="00567E6C" w:rsidP="00567E6C">
            <w:pPr>
              <w:pStyle w:val="TAC"/>
            </w:pPr>
            <w:r w:rsidRPr="00F37389">
              <w:t>-121</w:t>
            </w:r>
          </w:p>
        </w:tc>
        <w:tc>
          <w:tcPr>
            <w:tcW w:w="808" w:type="dxa"/>
            <w:shd w:val="clear" w:color="auto" w:fill="auto"/>
            <w:vAlign w:val="center"/>
          </w:tcPr>
          <w:p w14:paraId="4EFA71E6" w14:textId="77777777" w:rsidR="00567E6C" w:rsidRPr="00F37389" w:rsidRDefault="00567E6C" w:rsidP="00567E6C">
            <w:pPr>
              <w:pStyle w:val="TAC"/>
            </w:pPr>
            <w:r w:rsidRPr="00F37389">
              <w:t>-118</w:t>
            </w:r>
          </w:p>
        </w:tc>
        <w:tc>
          <w:tcPr>
            <w:tcW w:w="0" w:type="auto"/>
            <w:shd w:val="clear" w:color="auto" w:fill="auto"/>
            <w:vAlign w:val="center"/>
          </w:tcPr>
          <w:p w14:paraId="78F067FB" w14:textId="77777777" w:rsidR="00567E6C" w:rsidRPr="00C32E45" w:rsidRDefault="00567E6C" w:rsidP="00F37389">
            <w:pPr>
              <w:pStyle w:val="TAC"/>
            </w:pPr>
            <w:r w:rsidRPr="0098004A">
              <w:rPr>
                <w:rFonts w:hint="eastAsia"/>
              </w:rPr>
              <w:t>-</w:t>
            </w:r>
            <w:r w:rsidRPr="0098004A">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567E6C">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1960" w:type="dxa"/>
            <w:shd w:val="clear" w:color="auto" w:fill="auto"/>
            <w:vAlign w:val="center"/>
          </w:tcPr>
          <w:p w14:paraId="6AEC12A9" w14:textId="77777777" w:rsidR="00567E6C" w:rsidRPr="00F37389" w:rsidRDefault="00567E6C" w:rsidP="00567E6C">
            <w:pPr>
              <w:pStyle w:val="TAC"/>
            </w:pPr>
            <w:r w:rsidRPr="00F37389">
              <w:t>NR_FDD_FR1_B</w:t>
            </w:r>
          </w:p>
        </w:tc>
        <w:tc>
          <w:tcPr>
            <w:tcW w:w="795" w:type="dxa"/>
            <w:shd w:val="clear" w:color="auto" w:fill="auto"/>
          </w:tcPr>
          <w:p w14:paraId="7D94C05F" w14:textId="77777777" w:rsidR="00567E6C" w:rsidRPr="00F37389" w:rsidRDefault="00567E6C" w:rsidP="00567E6C">
            <w:pPr>
              <w:pStyle w:val="TAC"/>
            </w:pPr>
            <w:r w:rsidRPr="00F37389">
              <w:t>-120.5</w:t>
            </w:r>
          </w:p>
        </w:tc>
        <w:tc>
          <w:tcPr>
            <w:tcW w:w="808" w:type="dxa"/>
            <w:shd w:val="clear" w:color="auto" w:fill="auto"/>
            <w:vAlign w:val="center"/>
          </w:tcPr>
          <w:p w14:paraId="4EA4FAC4" w14:textId="77777777" w:rsidR="00567E6C" w:rsidRPr="00F37389" w:rsidRDefault="00567E6C" w:rsidP="00567E6C">
            <w:pPr>
              <w:pStyle w:val="TAC"/>
            </w:pPr>
            <w:r w:rsidRPr="00F37389">
              <w:t>-117.5</w:t>
            </w:r>
          </w:p>
        </w:tc>
        <w:tc>
          <w:tcPr>
            <w:tcW w:w="0" w:type="auto"/>
            <w:shd w:val="clear" w:color="auto" w:fill="auto"/>
            <w:vAlign w:val="center"/>
          </w:tcPr>
          <w:p w14:paraId="2A350D97" w14:textId="77777777" w:rsidR="00567E6C" w:rsidRPr="00C32E45" w:rsidRDefault="00567E6C" w:rsidP="00F37389">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567E6C">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1960" w:type="dxa"/>
            <w:shd w:val="clear" w:color="auto" w:fill="auto"/>
            <w:vAlign w:val="center"/>
          </w:tcPr>
          <w:p w14:paraId="6F4771B1" w14:textId="77777777" w:rsidR="00567E6C" w:rsidRPr="00F37389" w:rsidRDefault="00567E6C" w:rsidP="00567E6C">
            <w:pPr>
              <w:pStyle w:val="TAC"/>
            </w:pPr>
            <w:r w:rsidRPr="00F37389">
              <w:t>NR_TDD_FR1_C</w:t>
            </w:r>
          </w:p>
        </w:tc>
        <w:tc>
          <w:tcPr>
            <w:tcW w:w="795" w:type="dxa"/>
            <w:shd w:val="clear" w:color="auto" w:fill="auto"/>
            <w:vAlign w:val="center"/>
          </w:tcPr>
          <w:p w14:paraId="22E18378" w14:textId="77777777" w:rsidR="00567E6C" w:rsidRPr="00F37389" w:rsidRDefault="00567E6C" w:rsidP="00567E6C">
            <w:pPr>
              <w:pStyle w:val="TAC"/>
            </w:pPr>
            <w:r w:rsidRPr="00F37389">
              <w:t>-120</w:t>
            </w:r>
          </w:p>
        </w:tc>
        <w:tc>
          <w:tcPr>
            <w:tcW w:w="808" w:type="dxa"/>
            <w:shd w:val="clear" w:color="auto" w:fill="auto"/>
            <w:vAlign w:val="center"/>
          </w:tcPr>
          <w:p w14:paraId="407D6949" w14:textId="77777777" w:rsidR="00567E6C" w:rsidRPr="00F37389" w:rsidRDefault="00567E6C" w:rsidP="00567E6C">
            <w:pPr>
              <w:pStyle w:val="TAC"/>
            </w:pPr>
            <w:r w:rsidRPr="00F37389">
              <w:t>-117</w:t>
            </w:r>
          </w:p>
        </w:tc>
        <w:tc>
          <w:tcPr>
            <w:tcW w:w="0" w:type="auto"/>
            <w:shd w:val="clear" w:color="auto" w:fill="auto"/>
            <w:vAlign w:val="center"/>
          </w:tcPr>
          <w:p w14:paraId="263CF56E" w14:textId="77777777" w:rsidR="00567E6C" w:rsidRPr="00C32E45" w:rsidDel="00FA4A82" w:rsidRDefault="00567E6C" w:rsidP="00F37389">
            <w:pPr>
              <w:pStyle w:val="TAC"/>
            </w:pPr>
            <w:r w:rsidRPr="0098004A">
              <w:rPr>
                <w:rFonts w:hint="eastAsia"/>
              </w:rPr>
              <w:t>-</w:t>
            </w:r>
            <w:r w:rsidRPr="0098004A">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567E6C">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1960" w:type="dxa"/>
            <w:shd w:val="clear" w:color="auto" w:fill="auto"/>
            <w:vAlign w:val="center"/>
          </w:tcPr>
          <w:p w14:paraId="74C2EADF" w14:textId="77777777" w:rsidR="00567E6C" w:rsidRPr="00F37389" w:rsidRDefault="00567E6C" w:rsidP="00567E6C">
            <w:pPr>
              <w:pStyle w:val="TAC"/>
            </w:pPr>
            <w:r w:rsidRPr="00F37389">
              <w:t>NR_FDD_FR1_D, NR_TDD_FR1_D</w:t>
            </w:r>
          </w:p>
        </w:tc>
        <w:tc>
          <w:tcPr>
            <w:tcW w:w="795" w:type="dxa"/>
            <w:shd w:val="clear" w:color="auto" w:fill="auto"/>
            <w:vAlign w:val="center"/>
          </w:tcPr>
          <w:p w14:paraId="74B962A5" w14:textId="77777777" w:rsidR="00567E6C" w:rsidRPr="00F37389" w:rsidDel="00FA4A82" w:rsidRDefault="00567E6C" w:rsidP="00567E6C">
            <w:pPr>
              <w:pStyle w:val="TAC"/>
            </w:pPr>
            <w:r w:rsidRPr="00F37389">
              <w:t>-119.5</w:t>
            </w:r>
          </w:p>
        </w:tc>
        <w:tc>
          <w:tcPr>
            <w:tcW w:w="808" w:type="dxa"/>
            <w:shd w:val="clear" w:color="auto" w:fill="auto"/>
            <w:vAlign w:val="center"/>
          </w:tcPr>
          <w:p w14:paraId="070A5B0A" w14:textId="77777777" w:rsidR="00567E6C" w:rsidRPr="00F37389" w:rsidDel="00FA4A82" w:rsidRDefault="00567E6C" w:rsidP="00567E6C">
            <w:pPr>
              <w:pStyle w:val="TAC"/>
            </w:pPr>
            <w:r w:rsidRPr="00F37389">
              <w:t>-116.5</w:t>
            </w:r>
          </w:p>
        </w:tc>
        <w:tc>
          <w:tcPr>
            <w:tcW w:w="0" w:type="auto"/>
            <w:shd w:val="clear" w:color="auto" w:fill="auto"/>
            <w:vAlign w:val="center"/>
          </w:tcPr>
          <w:p w14:paraId="3353554B" w14:textId="77777777" w:rsidR="00567E6C" w:rsidRPr="00C32E45" w:rsidRDefault="00567E6C" w:rsidP="00F37389">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567E6C">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1960" w:type="dxa"/>
            <w:shd w:val="clear" w:color="auto" w:fill="auto"/>
            <w:vAlign w:val="center"/>
          </w:tcPr>
          <w:p w14:paraId="491E940F" w14:textId="77777777" w:rsidR="00567E6C" w:rsidRPr="00F37389" w:rsidDel="00836998" w:rsidRDefault="00567E6C" w:rsidP="00567E6C">
            <w:pPr>
              <w:pStyle w:val="TAC"/>
            </w:pPr>
            <w:r w:rsidRPr="00F37389">
              <w:t>NR_FDD_FR1_E, NR_TDD_FR1_E</w:t>
            </w:r>
          </w:p>
        </w:tc>
        <w:tc>
          <w:tcPr>
            <w:tcW w:w="795" w:type="dxa"/>
            <w:shd w:val="clear" w:color="auto" w:fill="auto"/>
            <w:vAlign w:val="center"/>
          </w:tcPr>
          <w:p w14:paraId="3522D439" w14:textId="77777777" w:rsidR="00567E6C" w:rsidRPr="00F37389" w:rsidRDefault="00567E6C" w:rsidP="00567E6C">
            <w:pPr>
              <w:pStyle w:val="TAC"/>
            </w:pPr>
            <w:r w:rsidRPr="00F37389">
              <w:t>-119</w:t>
            </w:r>
          </w:p>
        </w:tc>
        <w:tc>
          <w:tcPr>
            <w:tcW w:w="808" w:type="dxa"/>
            <w:shd w:val="clear" w:color="auto" w:fill="auto"/>
            <w:vAlign w:val="center"/>
          </w:tcPr>
          <w:p w14:paraId="14346135" w14:textId="77777777" w:rsidR="00567E6C" w:rsidRPr="00F37389" w:rsidRDefault="00567E6C" w:rsidP="00567E6C">
            <w:pPr>
              <w:pStyle w:val="TAC"/>
            </w:pPr>
            <w:r w:rsidRPr="00F37389">
              <w:t>-116</w:t>
            </w:r>
          </w:p>
        </w:tc>
        <w:tc>
          <w:tcPr>
            <w:tcW w:w="0" w:type="auto"/>
            <w:shd w:val="clear" w:color="auto" w:fill="auto"/>
            <w:vAlign w:val="center"/>
          </w:tcPr>
          <w:p w14:paraId="3881E135" w14:textId="77777777" w:rsidR="00567E6C" w:rsidRPr="0098004A" w:rsidRDefault="00567E6C" w:rsidP="00F37389">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567E6C">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1960" w:type="dxa"/>
            <w:shd w:val="clear" w:color="auto" w:fill="auto"/>
            <w:vAlign w:val="center"/>
          </w:tcPr>
          <w:p w14:paraId="54558C3B" w14:textId="77777777" w:rsidR="00567E6C" w:rsidRPr="00F37389" w:rsidRDefault="00567E6C" w:rsidP="00567E6C">
            <w:pPr>
              <w:pStyle w:val="TAC"/>
            </w:pPr>
            <w:r w:rsidRPr="00F37389">
              <w:t>NR_FDD_FR1_F</w:t>
            </w:r>
          </w:p>
        </w:tc>
        <w:tc>
          <w:tcPr>
            <w:tcW w:w="795" w:type="dxa"/>
            <w:shd w:val="clear" w:color="auto" w:fill="auto"/>
            <w:vAlign w:val="center"/>
          </w:tcPr>
          <w:p w14:paraId="70F18434" w14:textId="77777777" w:rsidR="00567E6C" w:rsidRPr="00F37389" w:rsidRDefault="00567E6C" w:rsidP="00567E6C">
            <w:pPr>
              <w:pStyle w:val="TAC"/>
            </w:pPr>
            <w:r w:rsidRPr="00F37389">
              <w:t>-118.5</w:t>
            </w:r>
          </w:p>
        </w:tc>
        <w:tc>
          <w:tcPr>
            <w:tcW w:w="808" w:type="dxa"/>
            <w:shd w:val="clear" w:color="auto" w:fill="auto"/>
            <w:vAlign w:val="center"/>
          </w:tcPr>
          <w:p w14:paraId="7C69B7BF" w14:textId="77777777" w:rsidR="00567E6C" w:rsidRPr="00F37389" w:rsidRDefault="00567E6C" w:rsidP="00567E6C">
            <w:pPr>
              <w:pStyle w:val="TAC"/>
            </w:pPr>
            <w:r w:rsidRPr="00F37389">
              <w:t>-115.5</w:t>
            </w:r>
          </w:p>
        </w:tc>
        <w:tc>
          <w:tcPr>
            <w:tcW w:w="0" w:type="auto"/>
            <w:shd w:val="clear" w:color="auto" w:fill="auto"/>
            <w:vAlign w:val="center"/>
          </w:tcPr>
          <w:p w14:paraId="7EBB1A23" w14:textId="77777777" w:rsidR="00567E6C" w:rsidRPr="0098004A" w:rsidRDefault="00567E6C" w:rsidP="00F37389">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567E6C">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1960" w:type="dxa"/>
            <w:shd w:val="clear" w:color="auto" w:fill="auto"/>
            <w:vAlign w:val="center"/>
          </w:tcPr>
          <w:p w14:paraId="7EBEA18D" w14:textId="77777777" w:rsidR="00567E6C" w:rsidRPr="00F37389" w:rsidDel="00836998" w:rsidRDefault="00567E6C" w:rsidP="00567E6C">
            <w:pPr>
              <w:pStyle w:val="TAC"/>
            </w:pPr>
            <w:r w:rsidRPr="00F37389">
              <w:t>NR_FDD_FR1_G</w:t>
            </w:r>
          </w:p>
        </w:tc>
        <w:tc>
          <w:tcPr>
            <w:tcW w:w="795" w:type="dxa"/>
            <w:shd w:val="clear" w:color="auto" w:fill="auto"/>
            <w:vAlign w:val="center"/>
          </w:tcPr>
          <w:p w14:paraId="72489C79" w14:textId="77777777" w:rsidR="00567E6C" w:rsidRPr="00F37389" w:rsidRDefault="00567E6C" w:rsidP="00567E6C">
            <w:pPr>
              <w:pStyle w:val="TAC"/>
            </w:pPr>
            <w:r w:rsidRPr="00F37389">
              <w:t>-118</w:t>
            </w:r>
          </w:p>
        </w:tc>
        <w:tc>
          <w:tcPr>
            <w:tcW w:w="808" w:type="dxa"/>
            <w:shd w:val="clear" w:color="auto" w:fill="auto"/>
            <w:vAlign w:val="center"/>
          </w:tcPr>
          <w:p w14:paraId="66A7D0B4" w14:textId="77777777" w:rsidR="00567E6C" w:rsidRPr="00F37389" w:rsidRDefault="00567E6C" w:rsidP="00567E6C">
            <w:pPr>
              <w:pStyle w:val="TAC"/>
            </w:pPr>
            <w:r w:rsidRPr="00F37389">
              <w:t>-115</w:t>
            </w:r>
          </w:p>
        </w:tc>
        <w:tc>
          <w:tcPr>
            <w:tcW w:w="0" w:type="auto"/>
            <w:shd w:val="clear" w:color="auto" w:fill="auto"/>
            <w:vAlign w:val="center"/>
          </w:tcPr>
          <w:p w14:paraId="4EFE883E" w14:textId="77777777" w:rsidR="00567E6C" w:rsidRPr="0098004A" w:rsidRDefault="00567E6C" w:rsidP="00F37389">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567E6C">
        <w:trPr>
          <w:jc w:val="center"/>
        </w:trPr>
        <w:tc>
          <w:tcPr>
            <w:tcW w:w="0" w:type="auto"/>
            <w:vMerge/>
            <w:shd w:val="clear" w:color="auto" w:fill="auto"/>
            <w:vAlign w:val="center"/>
          </w:tcPr>
          <w:p w14:paraId="4F2FA726" w14:textId="77777777" w:rsidR="00567E6C" w:rsidRPr="0098004A" w:rsidRDefault="00567E6C" w:rsidP="00F37389">
            <w:pPr>
              <w:pStyle w:val="TAC"/>
              <w:rPr>
                <w:sz w:val="16"/>
                <w:szCs w:val="16"/>
              </w:rPr>
            </w:pPr>
          </w:p>
        </w:tc>
        <w:tc>
          <w:tcPr>
            <w:tcW w:w="0" w:type="auto"/>
            <w:vMerge/>
            <w:shd w:val="clear" w:color="auto" w:fill="auto"/>
            <w:vAlign w:val="center"/>
          </w:tcPr>
          <w:p w14:paraId="722C4268" w14:textId="77777777" w:rsidR="00567E6C" w:rsidRPr="0098004A" w:rsidRDefault="00567E6C" w:rsidP="00F37389">
            <w:pPr>
              <w:pStyle w:val="TAC"/>
              <w:rPr>
                <w:sz w:val="16"/>
                <w:szCs w:val="16"/>
              </w:rPr>
            </w:pPr>
          </w:p>
        </w:tc>
        <w:tc>
          <w:tcPr>
            <w:tcW w:w="0" w:type="auto"/>
            <w:vMerge/>
            <w:shd w:val="clear" w:color="auto" w:fill="auto"/>
            <w:vAlign w:val="center"/>
          </w:tcPr>
          <w:p w14:paraId="26FC7550" w14:textId="77777777" w:rsidR="00567E6C" w:rsidRPr="0098004A" w:rsidRDefault="00567E6C" w:rsidP="00F37389">
            <w:pPr>
              <w:pStyle w:val="TAC"/>
              <w:rPr>
                <w:sz w:val="16"/>
                <w:szCs w:val="16"/>
              </w:rPr>
            </w:pPr>
          </w:p>
        </w:tc>
        <w:tc>
          <w:tcPr>
            <w:tcW w:w="1960" w:type="dxa"/>
            <w:shd w:val="clear" w:color="auto" w:fill="auto"/>
            <w:vAlign w:val="center"/>
          </w:tcPr>
          <w:p w14:paraId="3E2D3656" w14:textId="77777777" w:rsidR="00567E6C" w:rsidRPr="00F37389" w:rsidRDefault="00567E6C" w:rsidP="00567E6C">
            <w:pPr>
              <w:pStyle w:val="TAC"/>
            </w:pPr>
            <w:r w:rsidRPr="00F37389">
              <w:t>NR_FDD_FR1_H</w:t>
            </w:r>
          </w:p>
        </w:tc>
        <w:tc>
          <w:tcPr>
            <w:tcW w:w="795" w:type="dxa"/>
            <w:shd w:val="clear" w:color="auto" w:fill="auto"/>
            <w:vAlign w:val="center"/>
          </w:tcPr>
          <w:p w14:paraId="678A4487" w14:textId="77777777" w:rsidR="00567E6C" w:rsidRPr="00F37389" w:rsidRDefault="00567E6C" w:rsidP="00567E6C">
            <w:pPr>
              <w:pStyle w:val="TAC"/>
            </w:pPr>
            <w:r w:rsidRPr="00F37389">
              <w:t>-117.5</w:t>
            </w:r>
          </w:p>
        </w:tc>
        <w:tc>
          <w:tcPr>
            <w:tcW w:w="808" w:type="dxa"/>
            <w:shd w:val="clear" w:color="auto" w:fill="auto"/>
            <w:vAlign w:val="center"/>
          </w:tcPr>
          <w:p w14:paraId="3E73CD3A" w14:textId="77777777" w:rsidR="00567E6C" w:rsidRPr="00F37389" w:rsidRDefault="00567E6C" w:rsidP="00567E6C">
            <w:pPr>
              <w:pStyle w:val="TAC"/>
            </w:pPr>
            <w:r w:rsidRPr="00F37389">
              <w:t>-114.5</w:t>
            </w:r>
          </w:p>
        </w:tc>
        <w:tc>
          <w:tcPr>
            <w:tcW w:w="0" w:type="auto"/>
            <w:shd w:val="clear" w:color="auto" w:fill="auto"/>
            <w:vAlign w:val="center"/>
          </w:tcPr>
          <w:p w14:paraId="7B951045" w14:textId="77777777" w:rsidR="00567E6C" w:rsidRPr="0098004A" w:rsidRDefault="00567E6C" w:rsidP="00F37389">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567E6C" w:rsidRPr="00C32E45" w14:paraId="2D79237C" w14:textId="77777777" w:rsidTr="00567E6C">
        <w:trPr>
          <w:jc w:val="center"/>
        </w:trPr>
        <w:tc>
          <w:tcPr>
            <w:tcW w:w="0" w:type="auto"/>
            <w:shd w:val="clear" w:color="auto" w:fill="auto"/>
            <w:vAlign w:val="center"/>
          </w:tcPr>
          <w:p w14:paraId="772078D8" w14:textId="77777777" w:rsidR="00567E6C" w:rsidRPr="00F37389" w:rsidRDefault="00567E6C" w:rsidP="00F37389">
            <w:pPr>
              <w:pStyle w:val="TAC"/>
            </w:pPr>
            <w:r w:rsidRPr="00714130">
              <w:sym w:font="Symbol" w:char="F0B1"/>
            </w:r>
            <w:r>
              <w:t>3.5</w:t>
            </w:r>
          </w:p>
        </w:tc>
        <w:tc>
          <w:tcPr>
            <w:tcW w:w="0" w:type="auto"/>
            <w:shd w:val="clear" w:color="auto" w:fill="auto"/>
            <w:vAlign w:val="center"/>
          </w:tcPr>
          <w:p w14:paraId="33C8DF4B" w14:textId="77777777" w:rsidR="00567E6C" w:rsidRPr="00F37389" w:rsidRDefault="00567E6C" w:rsidP="00F37389">
            <w:pPr>
              <w:pStyle w:val="TAC"/>
            </w:pPr>
            <w:r w:rsidRPr="00714130">
              <w:sym w:font="Symbol" w:char="F0B1"/>
            </w:r>
            <w:r>
              <w:t>4</w:t>
            </w:r>
          </w:p>
        </w:tc>
        <w:tc>
          <w:tcPr>
            <w:tcW w:w="0" w:type="auto"/>
            <w:shd w:val="clear" w:color="auto" w:fill="auto"/>
            <w:vAlign w:val="center"/>
          </w:tcPr>
          <w:p w14:paraId="3C2B1E95" w14:textId="77777777" w:rsidR="00567E6C" w:rsidRPr="00F37389" w:rsidRDefault="00567E6C" w:rsidP="00F37389">
            <w:pPr>
              <w:pStyle w:val="TAC"/>
            </w:pPr>
            <w:r w:rsidRPr="00F37389">
              <w:sym w:font="Symbol" w:char="F0B3"/>
            </w:r>
            <w:r w:rsidRPr="00F37389">
              <w:t>-6</w:t>
            </w:r>
          </w:p>
        </w:tc>
        <w:tc>
          <w:tcPr>
            <w:tcW w:w="1960" w:type="dxa"/>
            <w:shd w:val="clear" w:color="auto" w:fill="auto"/>
            <w:vAlign w:val="center"/>
          </w:tcPr>
          <w:p w14:paraId="5D4107E7" w14:textId="77777777" w:rsidR="00567E6C" w:rsidRPr="00F37389" w:rsidRDefault="00567E6C" w:rsidP="00F37389">
            <w:pPr>
              <w:pStyle w:val="TAC"/>
            </w:pPr>
            <w:r w:rsidRPr="00F37389">
              <w:t>Note 2</w:t>
            </w:r>
          </w:p>
        </w:tc>
        <w:tc>
          <w:tcPr>
            <w:tcW w:w="795" w:type="dxa"/>
            <w:shd w:val="clear" w:color="auto" w:fill="auto"/>
            <w:vAlign w:val="center"/>
          </w:tcPr>
          <w:p w14:paraId="22D91797" w14:textId="77777777" w:rsidR="00567E6C" w:rsidRPr="00F37389" w:rsidRDefault="00567E6C" w:rsidP="00F37389">
            <w:pPr>
              <w:pStyle w:val="TAC"/>
            </w:pPr>
            <w:r w:rsidRPr="00F37389">
              <w:t>Note 2</w:t>
            </w:r>
          </w:p>
        </w:tc>
        <w:tc>
          <w:tcPr>
            <w:tcW w:w="808" w:type="dxa"/>
            <w:shd w:val="clear" w:color="auto" w:fill="auto"/>
            <w:vAlign w:val="center"/>
          </w:tcPr>
          <w:p w14:paraId="7D6ABA31" w14:textId="77777777" w:rsidR="00567E6C" w:rsidRPr="00F37389" w:rsidRDefault="00567E6C" w:rsidP="00F37389">
            <w:pPr>
              <w:pStyle w:val="TAC"/>
            </w:pPr>
            <w:r w:rsidRPr="00F37389">
              <w:t>Note 2</w:t>
            </w:r>
          </w:p>
        </w:tc>
        <w:tc>
          <w:tcPr>
            <w:tcW w:w="0" w:type="auto"/>
            <w:shd w:val="clear" w:color="auto" w:fill="auto"/>
            <w:vAlign w:val="center"/>
          </w:tcPr>
          <w:p w14:paraId="0275EECD" w14:textId="77777777" w:rsidR="00567E6C" w:rsidRPr="00C32E45" w:rsidRDefault="00567E6C" w:rsidP="00F37389">
            <w:pPr>
              <w:pStyle w:val="TAC"/>
            </w:pPr>
            <w:r w:rsidRPr="003631EC">
              <w:t>Note 2</w:t>
            </w:r>
          </w:p>
        </w:tc>
        <w:tc>
          <w:tcPr>
            <w:tcW w:w="0" w:type="auto"/>
            <w:shd w:val="clear" w:color="auto" w:fill="auto"/>
            <w:vAlign w:val="center"/>
          </w:tcPr>
          <w:p w14:paraId="0156F1D6" w14:textId="77777777" w:rsidR="00567E6C" w:rsidRPr="00C32E45" w:rsidRDefault="00567E6C" w:rsidP="00F37389">
            <w:pPr>
              <w:pStyle w:val="TAC"/>
            </w:pPr>
            <w:r>
              <w:rPr>
                <w:rFonts w:hint="eastAsia"/>
              </w:rPr>
              <w:t>N</w:t>
            </w:r>
            <w: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rPr>
      </w:pPr>
      <w:r>
        <w:rPr>
          <w:lang w:val="en-US"/>
        </w:rPr>
        <w:t>10.1.12C</w:t>
      </w:r>
      <w:r w:rsidRPr="009C5807">
        <w:rPr>
          <w:lang w:val="en-US"/>
        </w:rPr>
        <w:t>.1</w:t>
      </w:r>
      <w:r w:rsidRPr="009C5807">
        <w:rPr>
          <w:lang w:val="en-US"/>
        </w:rPr>
        <w:tab/>
      </w:r>
      <w:r w:rsidRPr="009C5807">
        <w:rPr>
          <w:lang w:val="en-US" w:eastAsia="ko-KR"/>
        </w:rPr>
        <w:t>Intra-frequency SS-SINR accuracy requirements</w:t>
      </w:r>
      <w:r w:rsidRPr="009C5807">
        <w:rPr>
          <w:lang w:val="en-US"/>
        </w:rPr>
        <w:t xml:space="preserve"> in FR1</w:t>
      </w:r>
    </w:p>
    <w:p w14:paraId="57DD234D" w14:textId="77777777" w:rsidR="00A57E1D" w:rsidRPr="009C5807" w:rsidRDefault="00A57E1D" w:rsidP="00A57E1D">
      <w:pPr>
        <w:pStyle w:val="Heading5"/>
      </w:pPr>
      <w:r>
        <w:t>10.1.12C</w:t>
      </w:r>
      <w:r w:rsidRPr="009C5807">
        <w:t>.1.1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Unless otherwise specified, the requirements for absolute accuracy of SS-SINR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rPr>
        <w:t>10.1.12C</w:t>
      </w:r>
      <w:r w:rsidRPr="009C5807">
        <w:rPr>
          <w:rFonts w:cs="v4.2.0"/>
        </w:rPr>
        <w:t>.1.1-1 are valid under the following conditions:</w:t>
      </w:r>
    </w:p>
    <w:p w14:paraId="1B117258" w14:textId="77777777" w:rsidR="00A57E1D" w:rsidRPr="009C5807" w:rsidRDefault="00A57E1D" w:rsidP="00A57E1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75C5A09" w14:textId="77777777" w:rsidR="00A57E1D" w:rsidRDefault="00A57E1D" w:rsidP="00A57E1D">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pPr>
      <w:r w:rsidRPr="009C5807">
        <w:t xml:space="preserve">Table </w:t>
      </w:r>
      <w:r>
        <w:t>10.1.12C</w:t>
      </w:r>
      <w:r w:rsidRPr="009C5807">
        <w:t>.1.1-1: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7777777" w:rsidR="00A57E1D" w:rsidRDefault="00A57E1D" w:rsidP="00E65BA1">
            <w:pPr>
              <w:pStyle w:val="TAN"/>
            </w:pPr>
            <w:r>
              <w:rPr>
                <w:rFonts w:cs="Arial"/>
              </w:rPr>
              <w:t>NOTE 4:</w:t>
            </w:r>
            <w:r>
              <w:rPr>
                <w:rFonts w:cs="Arial"/>
              </w:rPr>
              <w:tab/>
            </w:r>
            <w:r>
              <w:t>NR operating band groups in FR1 are as defined in clause 3.5.2.</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rPr>
        <w:t>for</w:t>
      </w:r>
      <w:r w:rsidRPr="009C5807">
        <w:rPr>
          <w:lang w:val="en-US" w:eastAsia="ko-KR"/>
        </w:rPr>
        <w:t xml:space="preserve"> FR2</w:t>
      </w:r>
    </w:p>
    <w:p w14:paraId="17BF54E7" w14:textId="77777777" w:rsidR="001F5A79" w:rsidRPr="009C5807" w:rsidRDefault="001F5A79" w:rsidP="009D3C60">
      <w:pPr>
        <w:pStyle w:val="Heading4"/>
        <w:rPr>
          <w:lang w:val="en-US"/>
        </w:rPr>
      </w:pPr>
      <w:r w:rsidRPr="009C5807">
        <w:rPr>
          <w:lang w:val="en-US"/>
        </w:rPr>
        <w:t>10.1.13.1</w:t>
      </w:r>
      <w:r w:rsidRPr="009C5807">
        <w:rPr>
          <w:lang w:val="en-US"/>
        </w:rPr>
        <w:tab/>
      </w:r>
      <w:r w:rsidRPr="009C5807">
        <w:rPr>
          <w:lang w:val="en-US" w:eastAsia="ko-KR"/>
        </w:rPr>
        <w:t>Intra-frequency SS-SINR accuracy requirements</w:t>
      </w:r>
      <w:r w:rsidRPr="009C5807">
        <w:rPr>
          <w:lang w:val="en-US"/>
        </w:rPr>
        <w:t xml:space="preserve"> in FR2</w:t>
      </w:r>
    </w:p>
    <w:p w14:paraId="2228E069" w14:textId="77777777" w:rsidR="001F5A79" w:rsidRPr="009C5807" w:rsidRDefault="001F5A79" w:rsidP="009D3C60">
      <w:pPr>
        <w:pStyle w:val="Heading5"/>
      </w:pPr>
      <w:r w:rsidRPr="009C5807">
        <w:t>10.1.13.1.1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The accuracy requirements in Table 10.1.13.1.1-1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pPr>
      <w:r w:rsidRPr="009C5807">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rPr>
      </w:pPr>
      <w:r>
        <w:rPr>
          <w:lang w:val="en-US"/>
        </w:rPr>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27AECCD6" w14:textId="77777777" w:rsidR="00567E6C" w:rsidRPr="009C5807" w:rsidRDefault="00567E6C" w:rsidP="00F37389">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3DEB4241" w14:textId="39DF62AA" w:rsidR="00567E6C" w:rsidRDefault="00567E6C" w:rsidP="00F37389">
      <w:pPr>
        <w:pStyle w:val="B20"/>
      </w:pPr>
      <w:r>
        <w:rPr>
          <w:rFonts w:hint="eastAsia"/>
        </w:rPr>
        <w:t>•</w:t>
      </w:r>
      <w:r>
        <w:tab/>
      </w:r>
      <w:r w:rsidRPr="0074207F">
        <w:t>Note: The reference measurement timing for intra-frequency measurement is serving cell timing.</w:t>
      </w:r>
    </w:p>
    <w:p w14:paraId="4B586677" w14:textId="77777777" w:rsidR="00567E6C" w:rsidRDefault="00567E6C" w:rsidP="00567E6C">
      <w:pPr>
        <w:pStyle w:val="B10"/>
      </w:pPr>
      <w:r>
        <w:t>-</w:t>
      </w:r>
      <w:r>
        <w:tab/>
        <w:t xml:space="preserve">The bandwidth of CSI-RS is 48 PRBs and the density is 3. </w:t>
      </w:r>
    </w:p>
    <w:p w14:paraId="195FC397" w14:textId="77777777" w:rsidR="00567E6C" w:rsidRPr="001908FE" w:rsidRDefault="00567E6C" w:rsidP="00F37389">
      <w:pPr>
        <w:pStyle w:val="B20"/>
      </w:pPr>
      <w:r>
        <w:rPr>
          <w:rFonts w:hint="eastAsia"/>
        </w:rPr>
        <w:t>•</w:t>
      </w:r>
      <w:r>
        <w:tab/>
        <w:t>The performance with larger bandwidth of CSI-RS is equal to or better than the accuracy requirements in Table 10.1.13.2</w:t>
      </w:r>
      <w:r w:rsidRPr="009C5807">
        <w:t>.1-1</w:t>
      </w:r>
      <w:r>
        <w:t>.</w:t>
      </w:r>
    </w:p>
    <w:p w14:paraId="09DF41F7" w14:textId="77777777" w:rsidR="00567E6C" w:rsidRDefault="00567E6C" w:rsidP="00567E6C">
      <w:pPr>
        <w:pStyle w:val="TH"/>
      </w:pPr>
      <w:r w:rsidRPr="009C5807">
        <w:t xml:space="preserve">Table </w:t>
      </w:r>
      <w:bookmarkStart w:id="8" w:name="OLE_LINK3"/>
      <w:r>
        <w:t>10.1.13.2</w:t>
      </w:r>
      <w:r w:rsidRPr="009C5807">
        <w:t>.1-1</w:t>
      </w:r>
      <w:bookmarkEnd w:id="8"/>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p>
    <w:p w14:paraId="7D5E4680" w14:textId="77777777" w:rsidR="001F5A79" w:rsidRPr="009C5807" w:rsidRDefault="001F5A79" w:rsidP="009D3C60">
      <w:pPr>
        <w:pStyle w:val="Heading4"/>
        <w:rPr>
          <w:lang w:val="en-US"/>
        </w:rPr>
      </w:pPr>
      <w:r w:rsidRPr="009C5807">
        <w:rPr>
          <w:lang w:val="en-US"/>
        </w:rPr>
        <w:t>10.1.14.1</w:t>
      </w:r>
      <w:r w:rsidRPr="009C5807">
        <w:rPr>
          <w:lang w:val="en-US"/>
        </w:rPr>
        <w:tab/>
      </w:r>
      <w:r w:rsidRPr="009C5807">
        <w:rPr>
          <w:lang w:val="en-US" w:eastAsia="ko-KR"/>
        </w:rPr>
        <w:t>Inter-frequency SS-SINR accuracy requirements</w:t>
      </w:r>
      <w:r w:rsidRPr="009C5807">
        <w:rPr>
          <w:lang w:val="en-US"/>
        </w:rPr>
        <w:t xml:space="preserve"> in FR1</w:t>
      </w:r>
    </w:p>
    <w:p w14:paraId="24C39776" w14:textId="77777777" w:rsidR="001F5A79" w:rsidRPr="009C5807" w:rsidRDefault="001F5A79" w:rsidP="009D3C60">
      <w:pPr>
        <w:pStyle w:val="Heading5"/>
        <w:rPr>
          <w:lang w:val="en-US"/>
        </w:rPr>
      </w:pPr>
      <w:r w:rsidRPr="009C5807">
        <w:rPr>
          <w:lang w:val="en-US"/>
        </w:rPr>
        <w:t>10.1.14.1.1</w:t>
      </w:r>
      <w:r w:rsidRPr="009C5807">
        <w:rPr>
          <w:lang w:val="en-US"/>
        </w:rPr>
        <w:tab/>
      </w:r>
      <w:r w:rsidRPr="009C5807">
        <w:t>Aboslute Accuracy of SS-SINR</w:t>
      </w:r>
      <w:r w:rsidRPr="009C5807">
        <w:rPr>
          <w:lang w:val="en-US"/>
        </w:rPr>
        <w:t xml:space="preserve"> in FR1</w:t>
      </w:r>
    </w:p>
    <w:p w14:paraId="7E964030" w14:textId="77777777" w:rsidR="001F5A79" w:rsidRPr="009C5807" w:rsidRDefault="001F5A79" w:rsidP="001F5A79">
      <w:pPr>
        <w:rPr>
          <w:rFonts w:cs="v4.2.0"/>
          <w:i/>
        </w:rPr>
      </w:pPr>
      <w:r w:rsidRPr="009C5807">
        <w:rPr>
          <w:rFonts w:cs="v4.2.0"/>
        </w:rPr>
        <w:t>The requirements for absolute accuracy of SS-SINR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The accuracy requirements in Table 10.1.14.1.1-1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pPr>
      <w:r w:rsidRPr="009C5807">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t>10.1.14.1.2</w:t>
      </w:r>
      <w:r w:rsidRPr="009C5807">
        <w:tab/>
        <w:t>Relative Accuracy of SS-SINR in FR1</w:t>
      </w:r>
    </w:p>
    <w:p w14:paraId="3844B6EB" w14:textId="77777777" w:rsidR="001F5A79" w:rsidRPr="009C5807" w:rsidRDefault="001F5A79" w:rsidP="001F5A79">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The accuracy requirements in Table 10.1.14.1.2-1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rPr>
      </w:pPr>
      <w:r w:rsidRPr="009C5807">
        <w:t>Table 10.1.14.1.2-1: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pPr>
            <w:r w:rsidRPr="009C5807">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pPr>
            <w:r w:rsidRPr="009C5807">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NOTE 1:</w:t>
            </w:r>
            <w:r w:rsidRPr="009C5807">
              <w:tab/>
              <w:t>Io is assumed to have constant EPRE across the bandwidth.</w:t>
            </w:r>
          </w:p>
          <w:p w14:paraId="0A6C3DCA" w14:textId="77777777" w:rsidR="006055B0" w:rsidRPr="009C5807" w:rsidRDefault="006055B0" w:rsidP="006055B0">
            <w:pPr>
              <w:pStyle w:val="TAN"/>
            </w:pPr>
            <w:r w:rsidRPr="009C5807">
              <w:t>NOTE 2:</w:t>
            </w:r>
            <w:r w:rsidRPr="009C5807">
              <w:tab/>
              <w:t>The parameter SSB Ês/Iot is the minimum SSB Ês/Iot of the pair of cells to which the requirement applies.</w:t>
            </w:r>
          </w:p>
          <w:p w14:paraId="758B24A1" w14:textId="77777777" w:rsidR="006055B0" w:rsidRPr="009C5807" w:rsidRDefault="006055B0" w:rsidP="006055B0">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31D97967" w14:textId="77777777" w:rsidR="00567E6C" w:rsidRPr="009C5807" w:rsidRDefault="00567E6C" w:rsidP="00F37389">
      <w:pPr>
        <w:pStyle w:val="Heading5"/>
        <w:rPr>
          <w:lang w:val="en-US"/>
        </w:rPr>
      </w:pPr>
      <w:r>
        <w:rPr>
          <w:lang w:val="en-US"/>
        </w:rPr>
        <w:t>10.1.14.2</w:t>
      </w:r>
      <w:r w:rsidRPr="009C5807">
        <w:rPr>
          <w:lang w:val="en-US"/>
        </w:rPr>
        <w:t>.1</w:t>
      </w:r>
      <w:r w:rsidRPr="009C5807">
        <w:rPr>
          <w:lang w:val="en-US"/>
        </w:rPr>
        <w:tab/>
      </w:r>
      <w:r w:rsidRPr="009C5807">
        <w:t xml:space="preserve">Aboslute Accuracy of </w:t>
      </w:r>
      <w:r>
        <w:t>CSI-SINR</w:t>
      </w:r>
      <w:r w:rsidRPr="009C5807">
        <w:rPr>
          <w:lang w:val="en-US"/>
        </w:rPr>
        <w:t xml:space="preserve"> in FR1</w:t>
      </w:r>
    </w:p>
    <w:p w14:paraId="7F1340E0"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C9A8C64" w14:textId="69310D98" w:rsidR="00567E6C" w:rsidRDefault="00567E6C" w:rsidP="00567E6C">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19E36CB8" w14:textId="5FFE58D2" w:rsidR="00567E6C" w:rsidRDefault="00567E6C" w:rsidP="00F37389">
      <w:pPr>
        <w:pStyle w:val="B20"/>
      </w:pPr>
      <w:r>
        <w:rPr>
          <w:rFonts w:hint="eastAsia"/>
        </w:rPr>
        <w:t>•</w:t>
      </w:r>
      <w:r>
        <w:tab/>
      </w:r>
      <w:r w:rsidRPr="0074207F">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pPr>
      <w:r>
        <w:t>-</w:t>
      </w:r>
      <w:r>
        <w:tab/>
        <w:t xml:space="preserve">The bandwidth of CSI-RS is 48 PRBs and the density is 3. </w:t>
      </w:r>
    </w:p>
    <w:p w14:paraId="75458E08" w14:textId="612CEA2B" w:rsidR="00567E6C" w:rsidRPr="006B1BC4" w:rsidRDefault="00567E6C" w:rsidP="00F37389">
      <w:pPr>
        <w:pStyle w:val="B20"/>
      </w:pPr>
      <w:r>
        <w:rPr>
          <w:rFonts w:hint="eastAsia"/>
        </w:rPr>
        <w:t>•</w:t>
      </w:r>
      <w:r>
        <w:tab/>
        <w:t>The performance with larger bandwidth of CSI-RS is equal to or better than the accuracy requirements in Table 10.1.14.2</w:t>
      </w:r>
      <w:r w:rsidRPr="009C5807">
        <w:t>.1-1</w:t>
      </w:r>
      <w:r>
        <w:t>.</w:t>
      </w:r>
    </w:p>
    <w:p w14:paraId="0866C704" w14:textId="77777777" w:rsidR="00567E6C" w:rsidRDefault="00567E6C" w:rsidP="00567E6C">
      <w:pPr>
        <w:pStyle w:val="TH"/>
      </w:pPr>
      <w:r w:rsidRPr="009C5807">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8"/>
        <w:gridCol w:w="803"/>
        <w:gridCol w:w="814"/>
        <w:gridCol w:w="815"/>
        <w:gridCol w:w="1377"/>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567E6C">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1789"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744"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567E6C">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1760" w:type="dxa"/>
            <w:vMerge w:val="restart"/>
            <w:shd w:val="clear" w:color="auto" w:fill="auto"/>
            <w:vAlign w:val="center"/>
          </w:tcPr>
          <w:p w14:paraId="31D2CC9D" w14:textId="77777777" w:rsidR="00567E6C" w:rsidRPr="00C32E45" w:rsidRDefault="00567E6C" w:rsidP="00F37389">
            <w:pPr>
              <w:pStyle w:val="TAH"/>
            </w:pPr>
          </w:p>
        </w:tc>
        <w:tc>
          <w:tcPr>
            <w:tcW w:w="2098"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567E6C">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1760" w:type="dxa"/>
            <w:vMerge/>
            <w:shd w:val="clear" w:color="auto" w:fill="auto"/>
            <w:vAlign w:val="center"/>
          </w:tcPr>
          <w:p w14:paraId="1BEBFBC8" w14:textId="77777777" w:rsidR="00567E6C" w:rsidRPr="00C32E45" w:rsidRDefault="00567E6C" w:rsidP="00F37389">
            <w:pPr>
              <w:pStyle w:val="TAH"/>
            </w:pPr>
          </w:p>
        </w:tc>
        <w:tc>
          <w:tcPr>
            <w:tcW w:w="2098"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567E6C">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5A91733D"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760"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714"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745"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567E6C">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6D9E7FC7" w14:textId="77777777" w:rsidR="00567E6C" w:rsidRPr="00F37389" w:rsidRDefault="00567E6C" w:rsidP="00567E6C">
            <w:pPr>
              <w:pStyle w:val="TAC"/>
            </w:pPr>
            <w:r w:rsidRPr="00F37389">
              <w:t>NR_FDD_FR1_A, NR_TDD_FR1_A,</w:t>
            </w:r>
          </w:p>
          <w:p w14:paraId="7498D8F2" w14:textId="77777777" w:rsidR="00567E6C" w:rsidRPr="00F37389" w:rsidRDefault="00567E6C" w:rsidP="00567E6C">
            <w:pPr>
              <w:pStyle w:val="TAC"/>
            </w:pPr>
            <w:r w:rsidRPr="00F37389">
              <w:t>NR_SDL_FR1_A</w:t>
            </w:r>
          </w:p>
        </w:tc>
        <w:tc>
          <w:tcPr>
            <w:tcW w:w="714" w:type="dxa"/>
            <w:shd w:val="clear" w:color="auto" w:fill="auto"/>
            <w:vAlign w:val="center"/>
          </w:tcPr>
          <w:p w14:paraId="26C7AC3C" w14:textId="77777777" w:rsidR="00567E6C" w:rsidRPr="00F37389" w:rsidRDefault="00567E6C" w:rsidP="00567E6C">
            <w:pPr>
              <w:pStyle w:val="TAC"/>
            </w:pPr>
            <w:r w:rsidRPr="00F37389">
              <w:t>-121</w:t>
            </w:r>
          </w:p>
        </w:tc>
        <w:tc>
          <w:tcPr>
            <w:tcW w:w="745" w:type="dxa"/>
            <w:shd w:val="clear" w:color="auto" w:fill="auto"/>
            <w:vAlign w:val="center"/>
          </w:tcPr>
          <w:p w14:paraId="55273810" w14:textId="77777777" w:rsidR="00567E6C" w:rsidRPr="00F37389" w:rsidRDefault="00567E6C" w:rsidP="00567E6C">
            <w:pPr>
              <w:pStyle w:val="TAC"/>
            </w:pPr>
            <w:r w:rsidRPr="00F37389">
              <w:t>-118</w:t>
            </w:r>
          </w:p>
        </w:tc>
        <w:tc>
          <w:tcPr>
            <w:tcW w:w="0" w:type="auto"/>
            <w:shd w:val="clear" w:color="auto" w:fill="auto"/>
            <w:vAlign w:val="center"/>
          </w:tcPr>
          <w:p w14:paraId="5C9E957A" w14:textId="77777777" w:rsidR="00567E6C" w:rsidRPr="00C32E45" w:rsidRDefault="00567E6C" w:rsidP="00F37389">
            <w:pPr>
              <w:pStyle w:val="TAC"/>
            </w:pPr>
            <w:r w:rsidRPr="0098004A">
              <w:rPr>
                <w:rFonts w:hint="eastAsia"/>
              </w:rPr>
              <w:t>-</w:t>
            </w:r>
            <w:r w:rsidRPr="0098004A">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567E6C">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5205641E" w14:textId="77777777" w:rsidR="00567E6C" w:rsidRPr="00F37389" w:rsidRDefault="00567E6C" w:rsidP="00567E6C">
            <w:pPr>
              <w:pStyle w:val="TAC"/>
            </w:pPr>
            <w:r w:rsidRPr="00F37389">
              <w:t>NR_FDD_FR1_B</w:t>
            </w:r>
          </w:p>
        </w:tc>
        <w:tc>
          <w:tcPr>
            <w:tcW w:w="714" w:type="dxa"/>
            <w:shd w:val="clear" w:color="auto" w:fill="auto"/>
          </w:tcPr>
          <w:p w14:paraId="33DEA4CC" w14:textId="77777777" w:rsidR="00567E6C" w:rsidRPr="00F37389" w:rsidRDefault="00567E6C" w:rsidP="00567E6C">
            <w:pPr>
              <w:pStyle w:val="TAC"/>
            </w:pPr>
            <w:r w:rsidRPr="00F37389">
              <w:t>-120.5</w:t>
            </w:r>
          </w:p>
        </w:tc>
        <w:tc>
          <w:tcPr>
            <w:tcW w:w="745" w:type="dxa"/>
            <w:shd w:val="clear" w:color="auto" w:fill="auto"/>
            <w:vAlign w:val="center"/>
          </w:tcPr>
          <w:p w14:paraId="7F64EE09" w14:textId="77777777" w:rsidR="00567E6C" w:rsidRPr="00F37389" w:rsidRDefault="00567E6C" w:rsidP="00567E6C">
            <w:pPr>
              <w:pStyle w:val="TAC"/>
            </w:pPr>
            <w:r w:rsidRPr="00F37389">
              <w:t>-117.5</w:t>
            </w:r>
          </w:p>
        </w:tc>
        <w:tc>
          <w:tcPr>
            <w:tcW w:w="0" w:type="auto"/>
            <w:shd w:val="clear" w:color="auto" w:fill="auto"/>
            <w:vAlign w:val="center"/>
          </w:tcPr>
          <w:p w14:paraId="5E0CDDDB" w14:textId="77777777" w:rsidR="00567E6C" w:rsidRPr="00C32E45" w:rsidRDefault="00567E6C" w:rsidP="00F37389">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567E6C">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1E2965BB" w14:textId="77777777" w:rsidR="00567E6C" w:rsidRPr="00F37389" w:rsidRDefault="00567E6C" w:rsidP="00567E6C">
            <w:pPr>
              <w:pStyle w:val="TAC"/>
            </w:pPr>
            <w:r w:rsidRPr="00F37389">
              <w:t>NR_TDD_FR1_C</w:t>
            </w:r>
          </w:p>
        </w:tc>
        <w:tc>
          <w:tcPr>
            <w:tcW w:w="714" w:type="dxa"/>
            <w:shd w:val="clear" w:color="auto" w:fill="auto"/>
            <w:vAlign w:val="center"/>
          </w:tcPr>
          <w:p w14:paraId="3530848F" w14:textId="77777777" w:rsidR="00567E6C" w:rsidRPr="00F37389" w:rsidRDefault="00567E6C" w:rsidP="00567E6C">
            <w:pPr>
              <w:pStyle w:val="TAC"/>
            </w:pPr>
            <w:r w:rsidRPr="00F37389">
              <w:t>-120</w:t>
            </w:r>
          </w:p>
        </w:tc>
        <w:tc>
          <w:tcPr>
            <w:tcW w:w="745" w:type="dxa"/>
            <w:shd w:val="clear" w:color="auto" w:fill="auto"/>
            <w:vAlign w:val="center"/>
          </w:tcPr>
          <w:p w14:paraId="215A42AF" w14:textId="77777777" w:rsidR="00567E6C" w:rsidRPr="00F37389" w:rsidRDefault="00567E6C" w:rsidP="00567E6C">
            <w:pPr>
              <w:pStyle w:val="TAC"/>
            </w:pPr>
            <w:r w:rsidRPr="00F37389">
              <w:t>-117</w:t>
            </w:r>
          </w:p>
        </w:tc>
        <w:tc>
          <w:tcPr>
            <w:tcW w:w="0" w:type="auto"/>
            <w:shd w:val="clear" w:color="auto" w:fill="auto"/>
            <w:vAlign w:val="center"/>
          </w:tcPr>
          <w:p w14:paraId="1EBCFA29" w14:textId="77777777" w:rsidR="00567E6C" w:rsidRPr="00C32E45" w:rsidDel="00FA4A82" w:rsidRDefault="00567E6C" w:rsidP="00F37389">
            <w:pPr>
              <w:pStyle w:val="TAC"/>
            </w:pPr>
            <w:r w:rsidRPr="0098004A">
              <w:rPr>
                <w:rFonts w:hint="eastAsia"/>
              </w:rPr>
              <w:t>-</w:t>
            </w:r>
            <w:r w:rsidRPr="0098004A">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567E6C">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0ADC43BD" w14:textId="77777777" w:rsidR="00567E6C" w:rsidRPr="00F37389" w:rsidRDefault="00567E6C" w:rsidP="00567E6C">
            <w:pPr>
              <w:pStyle w:val="TAC"/>
            </w:pPr>
            <w:r w:rsidRPr="00F37389">
              <w:t>NR_FDD_FR1_D, NR_TDD_FR1_D</w:t>
            </w:r>
          </w:p>
        </w:tc>
        <w:tc>
          <w:tcPr>
            <w:tcW w:w="714" w:type="dxa"/>
            <w:shd w:val="clear" w:color="auto" w:fill="auto"/>
            <w:vAlign w:val="center"/>
          </w:tcPr>
          <w:p w14:paraId="3F1F6770" w14:textId="77777777" w:rsidR="00567E6C" w:rsidRPr="00F37389" w:rsidDel="00FA4A82" w:rsidRDefault="00567E6C" w:rsidP="00567E6C">
            <w:pPr>
              <w:pStyle w:val="TAC"/>
            </w:pPr>
            <w:r w:rsidRPr="00F37389">
              <w:t>-119.5</w:t>
            </w:r>
          </w:p>
        </w:tc>
        <w:tc>
          <w:tcPr>
            <w:tcW w:w="745" w:type="dxa"/>
            <w:shd w:val="clear" w:color="auto" w:fill="auto"/>
            <w:vAlign w:val="center"/>
          </w:tcPr>
          <w:p w14:paraId="32D0179B" w14:textId="77777777" w:rsidR="00567E6C" w:rsidRPr="00F37389" w:rsidDel="00FA4A82" w:rsidRDefault="00567E6C" w:rsidP="00567E6C">
            <w:pPr>
              <w:pStyle w:val="TAC"/>
            </w:pPr>
            <w:r w:rsidRPr="00F37389">
              <w:t>-116.5</w:t>
            </w:r>
          </w:p>
        </w:tc>
        <w:tc>
          <w:tcPr>
            <w:tcW w:w="0" w:type="auto"/>
            <w:shd w:val="clear" w:color="auto" w:fill="auto"/>
            <w:vAlign w:val="center"/>
          </w:tcPr>
          <w:p w14:paraId="74266448" w14:textId="77777777" w:rsidR="00567E6C" w:rsidRPr="00C32E45" w:rsidRDefault="00567E6C" w:rsidP="00F37389">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567E6C">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18A2DF3" w14:textId="77777777" w:rsidR="00567E6C" w:rsidRPr="00F37389" w:rsidDel="00836998" w:rsidRDefault="00567E6C" w:rsidP="00567E6C">
            <w:pPr>
              <w:pStyle w:val="TAC"/>
            </w:pPr>
            <w:r w:rsidRPr="00F37389">
              <w:t>NR_FDD_FR1_E, NR_TDD_FR1_E</w:t>
            </w:r>
          </w:p>
        </w:tc>
        <w:tc>
          <w:tcPr>
            <w:tcW w:w="714" w:type="dxa"/>
            <w:shd w:val="clear" w:color="auto" w:fill="auto"/>
            <w:vAlign w:val="center"/>
          </w:tcPr>
          <w:p w14:paraId="1D1195B3" w14:textId="77777777" w:rsidR="00567E6C" w:rsidRPr="00F37389" w:rsidRDefault="00567E6C" w:rsidP="00567E6C">
            <w:pPr>
              <w:pStyle w:val="TAC"/>
            </w:pPr>
            <w:r w:rsidRPr="00F37389">
              <w:t>-119</w:t>
            </w:r>
          </w:p>
        </w:tc>
        <w:tc>
          <w:tcPr>
            <w:tcW w:w="745" w:type="dxa"/>
            <w:shd w:val="clear" w:color="auto" w:fill="auto"/>
            <w:vAlign w:val="center"/>
          </w:tcPr>
          <w:p w14:paraId="46A8C660" w14:textId="77777777" w:rsidR="00567E6C" w:rsidRPr="00F37389" w:rsidRDefault="00567E6C" w:rsidP="00567E6C">
            <w:pPr>
              <w:pStyle w:val="TAC"/>
            </w:pPr>
            <w:r w:rsidRPr="00F37389">
              <w:t>-116</w:t>
            </w:r>
          </w:p>
        </w:tc>
        <w:tc>
          <w:tcPr>
            <w:tcW w:w="0" w:type="auto"/>
            <w:shd w:val="clear" w:color="auto" w:fill="auto"/>
            <w:vAlign w:val="center"/>
          </w:tcPr>
          <w:p w14:paraId="53CF1C41" w14:textId="77777777" w:rsidR="00567E6C" w:rsidRPr="0098004A" w:rsidRDefault="00567E6C" w:rsidP="00F37389">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567E6C">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BCBC943" w14:textId="77777777" w:rsidR="00567E6C" w:rsidRPr="00F37389" w:rsidRDefault="00567E6C" w:rsidP="00567E6C">
            <w:pPr>
              <w:pStyle w:val="TAC"/>
            </w:pPr>
            <w:r w:rsidRPr="00F37389">
              <w:t>NR_FDD_FR1_F</w:t>
            </w:r>
          </w:p>
        </w:tc>
        <w:tc>
          <w:tcPr>
            <w:tcW w:w="714" w:type="dxa"/>
            <w:shd w:val="clear" w:color="auto" w:fill="auto"/>
            <w:vAlign w:val="center"/>
          </w:tcPr>
          <w:p w14:paraId="13F4E18A" w14:textId="77777777" w:rsidR="00567E6C" w:rsidRPr="00F37389" w:rsidRDefault="00567E6C" w:rsidP="00567E6C">
            <w:pPr>
              <w:pStyle w:val="TAC"/>
            </w:pPr>
            <w:r w:rsidRPr="00F37389">
              <w:t>-118.5</w:t>
            </w:r>
          </w:p>
        </w:tc>
        <w:tc>
          <w:tcPr>
            <w:tcW w:w="745" w:type="dxa"/>
            <w:shd w:val="clear" w:color="auto" w:fill="auto"/>
            <w:vAlign w:val="center"/>
          </w:tcPr>
          <w:p w14:paraId="347D2893" w14:textId="77777777" w:rsidR="00567E6C" w:rsidRPr="00F37389" w:rsidRDefault="00567E6C" w:rsidP="00567E6C">
            <w:pPr>
              <w:pStyle w:val="TAC"/>
            </w:pPr>
            <w:r w:rsidRPr="00F37389">
              <w:t>-115.5</w:t>
            </w:r>
          </w:p>
        </w:tc>
        <w:tc>
          <w:tcPr>
            <w:tcW w:w="0" w:type="auto"/>
            <w:shd w:val="clear" w:color="auto" w:fill="auto"/>
            <w:vAlign w:val="center"/>
          </w:tcPr>
          <w:p w14:paraId="408A6725" w14:textId="77777777" w:rsidR="00567E6C" w:rsidRPr="0098004A" w:rsidRDefault="00567E6C" w:rsidP="00F37389">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567E6C">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30E07A5" w14:textId="77777777" w:rsidR="00567E6C" w:rsidRPr="00F37389" w:rsidDel="00836998" w:rsidRDefault="00567E6C" w:rsidP="00567E6C">
            <w:pPr>
              <w:pStyle w:val="TAC"/>
            </w:pPr>
            <w:r w:rsidRPr="00F37389">
              <w:t>NR_FDD_FR1_G</w:t>
            </w:r>
          </w:p>
        </w:tc>
        <w:tc>
          <w:tcPr>
            <w:tcW w:w="714" w:type="dxa"/>
            <w:shd w:val="clear" w:color="auto" w:fill="auto"/>
            <w:vAlign w:val="center"/>
          </w:tcPr>
          <w:p w14:paraId="3C482214" w14:textId="77777777" w:rsidR="00567E6C" w:rsidRPr="00F37389" w:rsidRDefault="00567E6C" w:rsidP="00567E6C">
            <w:pPr>
              <w:pStyle w:val="TAC"/>
            </w:pPr>
            <w:r w:rsidRPr="00F37389">
              <w:t>-118</w:t>
            </w:r>
          </w:p>
        </w:tc>
        <w:tc>
          <w:tcPr>
            <w:tcW w:w="745" w:type="dxa"/>
            <w:shd w:val="clear" w:color="auto" w:fill="auto"/>
            <w:vAlign w:val="center"/>
          </w:tcPr>
          <w:p w14:paraId="36502AA3" w14:textId="77777777" w:rsidR="00567E6C" w:rsidRPr="00F37389" w:rsidRDefault="00567E6C" w:rsidP="00567E6C">
            <w:pPr>
              <w:pStyle w:val="TAC"/>
            </w:pPr>
            <w:r w:rsidRPr="00F37389">
              <w:t>-115</w:t>
            </w:r>
          </w:p>
        </w:tc>
        <w:tc>
          <w:tcPr>
            <w:tcW w:w="0" w:type="auto"/>
            <w:shd w:val="clear" w:color="auto" w:fill="auto"/>
            <w:vAlign w:val="center"/>
          </w:tcPr>
          <w:p w14:paraId="3C809318" w14:textId="77777777" w:rsidR="00567E6C" w:rsidRPr="0098004A" w:rsidRDefault="00567E6C" w:rsidP="00F37389">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567E6C">
        <w:trPr>
          <w:jc w:val="center"/>
        </w:trPr>
        <w:tc>
          <w:tcPr>
            <w:tcW w:w="0" w:type="auto"/>
            <w:vMerge/>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1093E1A9" w14:textId="77777777" w:rsidR="00567E6C" w:rsidRPr="00F37389" w:rsidRDefault="00567E6C" w:rsidP="00567E6C">
            <w:pPr>
              <w:pStyle w:val="TAC"/>
            </w:pPr>
            <w:r w:rsidRPr="00F37389">
              <w:t>NR_FDD_FR1_H</w:t>
            </w:r>
          </w:p>
        </w:tc>
        <w:tc>
          <w:tcPr>
            <w:tcW w:w="714" w:type="dxa"/>
            <w:shd w:val="clear" w:color="auto" w:fill="auto"/>
            <w:vAlign w:val="center"/>
          </w:tcPr>
          <w:p w14:paraId="1444BDE1" w14:textId="77777777" w:rsidR="00567E6C" w:rsidRPr="00F37389" w:rsidRDefault="00567E6C" w:rsidP="00567E6C">
            <w:pPr>
              <w:pStyle w:val="TAC"/>
            </w:pPr>
            <w:r w:rsidRPr="00F37389">
              <w:t>-117.5</w:t>
            </w:r>
          </w:p>
        </w:tc>
        <w:tc>
          <w:tcPr>
            <w:tcW w:w="745" w:type="dxa"/>
            <w:shd w:val="clear" w:color="auto" w:fill="auto"/>
            <w:vAlign w:val="center"/>
          </w:tcPr>
          <w:p w14:paraId="2C351E08" w14:textId="77777777" w:rsidR="00567E6C" w:rsidRPr="00F37389" w:rsidRDefault="00567E6C" w:rsidP="00567E6C">
            <w:pPr>
              <w:pStyle w:val="TAC"/>
            </w:pPr>
            <w:r w:rsidRPr="00F37389">
              <w:t>-114.5</w:t>
            </w:r>
          </w:p>
        </w:tc>
        <w:tc>
          <w:tcPr>
            <w:tcW w:w="0" w:type="auto"/>
            <w:shd w:val="clear" w:color="auto" w:fill="auto"/>
            <w:vAlign w:val="center"/>
          </w:tcPr>
          <w:p w14:paraId="0CCDE2B7" w14:textId="77777777" w:rsidR="00567E6C" w:rsidRPr="0098004A" w:rsidRDefault="00567E6C" w:rsidP="00F37389">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567E6C" w:rsidRPr="00C32E45" w14:paraId="63D5FCC0" w14:textId="77777777" w:rsidTr="00567E6C">
        <w:trPr>
          <w:jc w:val="center"/>
        </w:trPr>
        <w:tc>
          <w:tcPr>
            <w:tcW w:w="0" w:type="auto"/>
            <w:shd w:val="clear" w:color="auto" w:fill="auto"/>
            <w:vAlign w:val="center"/>
          </w:tcPr>
          <w:p w14:paraId="060E4CAC" w14:textId="77777777" w:rsidR="00567E6C" w:rsidRPr="00F37389" w:rsidRDefault="00567E6C" w:rsidP="00F37389">
            <w:pPr>
              <w:pStyle w:val="TAC"/>
            </w:pPr>
            <w:r w:rsidRPr="00714130">
              <w:sym w:font="Symbol" w:char="F0B1"/>
            </w:r>
            <w:r>
              <w:t>3.5</w:t>
            </w:r>
          </w:p>
        </w:tc>
        <w:tc>
          <w:tcPr>
            <w:tcW w:w="0" w:type="auto"/>
            <w:shd w:val="clear" w:color="auto" w:fill="auto"/>
            <w:vAlign w:val="center"/>
          </w:tcPr>
          <w:p w14:paraId="6DA005D9" w14:textId="77777777" w:rsidR="00567E6C" w:rsidRPr="00F37389" w:rsidRDefault="00567E6C" w:rsidP="00F37389">
            <w:pPr>
              <w:pStyle w:val="TAC"/>
            </w:pPr>
            <w:r w:rsidRPr="00714130">
              <w:sym w:font="Symbol" w:char="F0B1"/>
            </w:r>
            <w:r>
              <w:t>4</w:t>
            </w:r>
          </w:p>
        </w:tc>
        <w:tc>
          <w:tcPr>
            <w:tcW w:w="0" w:type="auto"/>
            <w:shd w:val="clear" w:color="auto" w:fill="auto"/>
            <w:vAlign w:val="center"/>
          </w:tcPr>
          <w:p w14:paraId="2F0D4BD8" w14:textId="77777777" w:rsidR="00567E6C" w:rsidRPr="00F37389" w:rsidRDefault="00567E6C" w:rsidP="00F37389">
            <w:pPr>
              <w:pStyle w:val="TAC"/>
            </w:pPr>
            <w:r w:rsidRPr="00F37389">
              <w:sym w:font="Symbol" w:char="F0B3"/>
            </w:r>
            <w:r w:rsidRPr="00F37389">
              <w:t>-6</w:t>
            </w:r>
          </w:p>
        </w:tc>
        <w:tc>
          <w:tcPr>
            <w:tcW w:w="1760" w:type="dxa"/>
            <w:shd w:val="clear" w:color="auto" w:fill="auto"/>
            <w:vAlign w:val="center"/>
          </w:tcPr>
          <w:p w14:paraId="2C237A9B" w14:textId="77777777" w:rsidR="00567E6C" w:rsidRPr="00F37389" w:rsidRDefault="00567E6C" w:rsidP="00F37389">
            <w:pPr>
              <w:pStyle w:val="TAC"/>
            </w:pPr>
            <w:r w:rsidRPr="00F37389">
              <w:t>Note 2</w:t>
            </w:r>
          </w:p>
        </w:tc>
        <w:tc>
          <w:tcPr>
            <w:tcW w:w="714" w:type="dxa"/>
            <w:shd w:val="clear" w:color="auto" w:fill="auto"/>
            <w:vAlign w:val="center"/>
          </w:tcPr>
          <w:p w14:paraId="68235DAE" w14:textId="77777777" w:rsidR="00567E6C" w:rsidRPr="00F37389" w:rsidRDefault="00567E6C" w:rsidP="00F37389">
            <w:pPr>
              <w:pStyle w:val="TAC"/>
            </w:pPr>
            <w:r w:rsidRPr="00F37389">
              <w:t>Note 2</w:t>
            </w:r>
          </w:p>
        </w:tc>
        <w:tc>
          <w:tcPr>
            <w:tcW w:w="745" w:type="dxa"/>
            <w:shd w:val="clear" w:color="auto" w:fill="auto"/>
            <w:vAlign w:val="center"/>
          </w:tcPr>
          <w:p w14:paraId="2FCDC017" w14:textId="77777777" w:rsidR="00567E6C" w:rsidRPr="00F37389" w:rsidRDefault="00567E6C" w:rsidP="00F37389">
            <w:pPr>
              <w:pStyle w:val="TAC"/>
            </w:pPr>
            <w:r w:rsidRPr="00F37389">
              <w:t>Note 2</w:t>
            </w:r>
          </w:p>
        </w:tc>
        <w:tc>
          <w:tcPr>
            <w:tcW w:w="0" w:type="auto"/>
            <w:shd w:val="clear" w:color="auto" w:fill="auto"/>
            <w:vAlign w:val="center"/>
          </w:tcPr>
          <w:p w14:paraId="034F1112" w14:textId="77777777" w:rsidR="00567E6C" w:rsidRPr="00C32E45" w:rsidRDefault="00567E6C" w:rsidP="00F37389">
            <w:pPr>
              <w:pStyle w:val="TAC"/>
            </w:pPr>
            <w:r w:rsidRPr="003631EC">
              <w:t>Note 2</w:t>
            </w:r>
          </w:p>
        </w:tc>
        <w:tc>
          <w:tcPr>
            <w:tcW w:w="0" w:type="auto"/>
            <w:shd w:val="clear" w:color="auto" w:fill="auto"/>
            <w:vAlign w:val="center"/>
          </w:tcPr>
          <w:p w14:paraId="0B4E836F" w14:textId="77777777" w:rsidR="00567E6C" w:rsidRPr="00C32E45" w:rsidRDefault="00567E6C" w:rsidP="00F37389">
            <w:pPr>
              <w:pStyle w:val="TAC"/>
            </w:pPr>
            <w:r>
              <w:rPr>
                <w:rFonts w:hint="eastAsia"/>
              </w:rPr>
              <w:t>N</w:t>
            </w:r>
            <w: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t>10.1.14.2</w:t>
      </w:r>
      <w:r w:rsidRPr="009C5807">
        <w:t>.2</w:t>
      </w:r>
      <w:r w:rsidRPr="009C5807">
        <w:tab/>
        <w:t xml:space="preserve">Relative Accuracy of </w:t>
      </w:r>
      <w: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1F48C702" w14:textId="77777777" w:rsidR="00567E6C" w:rsidRPr="00F37389" w:rsidRDefault="00567E6C">
      <w:pPr>
        <w:numPr>
          <w:ilvl w:val="0"/>
          <w:numId w:val="17"/>
        </w:numPr>
      </w:pPr>
      <w:r w:rsidRPr="0074207F">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pPr>
      <w:r>
        <w:t>-</w:t>
      </w:r>
      <w:r>
        <w:tab/>
        <w:t xml:space="preserve">The bandwidth of CSI-RS is 48 PRBs and the density is 3. </w:t>
      </w:r>
    </w:p>
    <w:p w14:paraId="254C487B" w14:textId="77777777" w:rsidR="00567E6C" w:rsidRPr="00A60E31" w:rsidRDefault="00567E6C" w:rsidP="00567E6C">
      <w:pPr>
        <w:pStyle w:val="B10"/>
        <w:ind w:leftChars="342" w:left="968"/>
      </w:pPr>
      <w:r>
        <w:rPr>
          <w:rFonts w:hint="eastAsia"/>
        </w:rPr>
        <w:t>•</w:t>
      </w:r>
      <w:r>
        <w:tab/>
        <w:t>The performance with larger bandwidth of CSI-RS is equal to or better than the accuracy requirements in Table 10.1.14.2</w:t>
      </w:r>
      <w:r w:rsidRPr="009C5807">
        <w:t>.2-1</w:t>
      </w:r>
      <w:r>
        <w:t>.</w:t>
      </w:r>
    </w:p>
    <w:p w14:paraId="7A855F83" w14:textId="77777777" w:rsidR="00567E6C" w:rsidRPr="006B1BC4" w:rsidRDefault="00567E6C" w:rsidP="00567E6C">
      <w:pPr>
        <w:pStyle w:val="B10"/>
      </w:pPr>
    </w:p>
    <w:p w14:paraId="69AE13B5" w14:textId="77777777" w:rsidR="00567E6C" w:rsidRDefault="00567E6C" w:rsidP="00567E6C">
      <w:pPr>
        <w:pStyle w:val="TH"/>
        <w:rPr>
          <w:sz w:val="22"/>
          <w:szCs w:val="22"/>
        </w:rPr>
      </w:pPr>
      <w:r w:rsidRPr="009C5807">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96"/>
        <w:gridCol w:w="814"/>
        <w:gridCol w:w="820"/>
        <w:gridCol w:w="810"/>
        <w:gridCol w:w="137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567E6C">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59"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58"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567E6C">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59"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567E6C">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59"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567E6C">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59"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79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08"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567E6C">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79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08"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567E6C">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79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08"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567E6C">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79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08"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567E6C">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79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08"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567E6C">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79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08"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567E6C">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rPr>
              <w:t>NR_FDD_FR1_F</w:t>
            </w:r>
          </w:p>
        </w:tc>
        <w:tc>
          <w:tcPr>
            <w:tcW w:w="79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08"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567E6C">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636D5169" w14:textId="77777777" w:rsidR="00567E6C" w:rsidRPr="0098004A" w:rsidDel="00836998" w:rsidRDefault="00567E6C" w:rsidP="00567E6C">
            <w:pPr>
              <w:pStyle w:val="TAC"/>
              <w:rPr>
                <w:sz w:val="16"/>
                <w:szCs w:val="16"/>
              </w:rPr>
            </w:pPr>
            <w:r w:rsidRPr="0098004A">
              <w:rPr>
                <w:sz w:val="16"/>
                <w:szCs w:val="16"/>
              </w:rPr>
              <w:t>NR_FDD_FR1_G</w:t>
            </w:r>
          </w:p>
        </w:tc>
        <w:tc>
          <w:tcPr>
            <w:tcW w:w="79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08"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567E6C">
        <w:trPr>
          <w:jc w:val="center"/>
        </w:trPr>
        <w:tc>
          <w:tcPr>
            <w:tcW w:w="0" w:type="auto"/>
            <w:vMerge/>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375C2AB" w14:textId="77777777" w:rsidR="00567E6C" w:rsidRPr="0098004A" w:rsidRDefault="00567E6C" w:rsidP="00567E6C">
            <w:pPr>
              <w:pStyle w:val="TAC"/>
              <w:rPr>
                <w:sz w:val="16"/>
                <w:szCs w:val="16"/>
              </w:rPr>
            </w:pPr>
            <w:r w:rsidRPr="0098004A">
              <w:rPr>
                <w:sz w:val="16"/>
                <w:szCs w:val="16"/>
              </w:rPr>
              <w:t>NR_FDD_FR1_H</w:t>
            </w:r>
          </w:p>
        </w:tc>
        <w:tc>
          <w:tcPr>
            <w:tcW w:w="79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08"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C32E45" w14:paraId="3D758A36" w14:textId="77777777" w:rsidTr="00567E6C">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59"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79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08"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 xml:space="preserve">NOTE </w:t>
            </w:r>
            <w:r>
              <w:t>3</w:t>
            </w:r>
            <w:r w:rsidRPr="009C5807">
              <w:t>:</w:t>
            </w:r>
            <w:r w:rsidRPr="009C5807">
              <w:tab/>
              <w:t xml:space="preserve">The parameter </w:t>
            </w:r>
            <w:r>
              <w:t>CSI-RS</w:t>
            </w:r>
            <w:r w:rsidRPr="009C5807">
              <w:t xml:space="preserve"> Ês/Iot is the minimum </w:t>
            </w:r>
            <w:r>
              <w:t>CSI-RS</w:t>
            </w:r>
            <w:r w:rsidRPr="009C5807">
              <w:t xml:space="preserve"> Ês/Iot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rPr>
      </w:pPr>
      <w:r>
        <w:rPr>
          <w:lang w:val="en-US"/>
        </w:rPr>
        <w:t>10.1.14C</w:t>
      </w:r>
      <w:r w:rsidRPr="009C5807">
        <w:rPr>
          <w:lang w:val="en-US"/>
        </w:rPr>
        <w:t>.1</w:t>
      </w:r>
      <w:r w:rsidRPr="009C5807">
        <w:rPr>
          <w:lang w:val="en-US"/>
        </w:rPr>
        <w:tab/>
      </w:r>
      <w:r w:rsidRPr="009C5807">
        <w:rPr>
          <w:lang w:val="en-US" w:eastAsia="ko-KR"/>
        </w:rPr>
        <w:t>Inter-frequency SS-SINR accuracy requirements</w:t>
      </w:r>
      <w:r w:rsidRPr="009C5807">
        <w:rPr>
          <w:lang w:val="en-US"/>
        </w:rPr>
        <w:t xml:space="preserve"> in FR1</w:t>
      </w:r>
    </w:p>
    <w:p w14:paraId="27567F0A" w14:textId="77777777" w:rsidR="000F609D" w:rsidRPr="009C5807" w:rsidRDefault="000F609D" w:rsidP="000F609D">
      <w:pPr>
        <w:pStyle w:val="Heading5"/>
        <w:rPr>
          <w:lang w:val="en-US"/>
        </w:rPr>
      </w:pPr>
      <w:r>
        <w:rPr>
          <w:lang w:val="en-US"/>
        </w:rPr>
        <w:t>10.1.14C</w:t>
      </w:r>
      <w:r w:rsidRPr="009C5807">
        <w:rPr>
          <w:lang w:val="en-US"/>
        </w:rPr>
        <w:t>.1.1</w:t>
      </w:r>
      <w:r w:rsidRPr="009C5807">
        <w:rPr>
          <w:lang w:val="en-US"/>
        </w:rPr>
        <w:tab/>
      </w:r>
      <w:r w:rsidRPr="009C5807">
        <w:t>Aboslute Accuracy of SS-SINR</w:t>
      </w:r>
      <w:r w:rsidRPr="009C5807">
        <w:rPr>
          <w:lang w:val="en-US"/>
        </w:rPr>
        <w:t xml:space="preserve"> in FR1</w:t>
      </w:r>
    </w:p>
    <w:p w14:paraId="3C546C4A" w14:textId="77777777" w:rsidR="000F609D" w:rsidRPr="009C5807" w:rsidRDefault="000F609D" w:rsidP="000F609D">
      <w:pPr>
        <w:rPr>
          <w:rFonts w:cs="v4.2.0"/>
          <w:i/>
        </w:rPr>
      </w:pPr>
      <w:r w:rsidRPr="009C5807">
        <w:rPr>
          <w:rFonts w:cs="v4.2.0"/>
        </w:rPr>
        <w:t>The requirements for absolute accuracy of SS-SINR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.1.1-1 are valid under the following conditions:</w:t>
      </w:r>
    </w:p>
    <w:p w14:paraId="43ED447F"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069862C" w14:textId="77777777" w:rsidR="000F609D"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pPr>
      <w:r w:rsidRPr="009C5807">
        <w:t xml:space="preserve">Table </w:t>
      </w:r>
      <w:r>
        <w:t>10.1.14C</w:t>
      </w:r>
      <w:r w:rsidRPr="009C5807">
        <w:t>.1.1-1: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77777777" w:rsidR="000F609D" w:rsidRPr="009C5807" w:rsidRDefault="000F609D" w:rsidP="00E65BA1">
            <w:pPr>
              <w:pStyle w:val="TAN"/>
            </w:pPr>
            <w:r w:rsidRPr="009C5807">
              <w:rPr>
                <w:rFonts w:cs="Arial"/>
              </w:rPr>
              <w:t>NOTE 4:</w:t>
            </w:r>
            <w:r w:rsidRPr="009C5807">
              <w:rPr>
                <w:rFonts w:cs="Arial"/>
              </w:rPr>
              <w:tab/>
            </w:r>
            <w:r w:rsidRPr="009C5807">
              <w:t>NR operating band groups in FR1 are as defined in clause 3.5.2.</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.1.2-1 are valid under the following conditions:</w:t>
      </w:r>
    </w:p>
    <w:p w14:paraId="274D8E69"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55D0F5C" w14:textId="77777777" w:rsidR="000F609D" w:rsidRPr="009C5807"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rPr>
      </w:pPr>
      <w:r w:rsidRPr="009C5807">
        <w:t xml:space="preserve">Table </w:t>
      </w:r>
      <w:r>
        <w:t>10.1.14C</w:t>
      </w:r>
      <w:r w:rsidRPr="009C5807">
        <w:t>.1.2-1: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NOTE 1:</w:t>
            </w:r>
            <w:r w:rsidRPr="009C5807">
              <w:tab/>
              <w:t>Io is assumed to have constant EPRE across the bandwidth.</w:t>
            </w:r>
          </w:p>
          <w:p w14:paraId="323755CD" w14:textId="77777777" w:rsidR="000F609D" w:rsidRPr="009C5807" w:rsidRDefault="000F609D" w:rsidP="00E65BA1">
            <w:pPr>
              <w:pStyle w:val="TAN"/>
            </w:pPr>
            <w:r w:rsidRPr="009C5807">
              <w:t>NOTE 2:</w:t>
            </w:r>
            <w:r w:rsidRPr="009C5807">
              <w:tab/>
              <w:t>The parameter SSB Ês/Iot is the minimum SSB Ês/Iot of the pair of cells to which the requirement applies.</w:t>
            </w:r>
          </w:p>
          <w:p w14:paraId="0FE373EA" w14:textId="77777777" w:rsidR="000F609D" w:rsidRPr="009C5807" w:rsidRDefault="000F609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77777777" w:rsidR="000F609D" w:rsidRPr="009C5807" w:rsidRDefault="000F609D" w:rsidP="00E65BA1">
            <w:pPr>
              <w:pStyle w:val="TAN"/>
            </w:pPr>
            <w:r w:rsidRPr="009C5807">
              <w:rPr>
                <w:rFonts w:cs="Arial"/>
              </w:rPr>
              <w:t>NOTE 5:</w:t>
            </w:r>
            <w:r w:rsidRPr="009C5807">
              <w:rPr>
                <w:rFonts w:cs="Arial"/>
              </w:rPr>
              <w:tab/>
            </w:r>
            <w:r w:rsidRPr="009C5807">
              <w:t>NR operating band groups in FR1 are as defined in clause 3.5.2.</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rPr>
        <w:t>for</w:t>
      </w:r>
      <w:r w:rsidRPr="009C5807">
        <w:rPr>
          <w:lang w:val="en-US" w:eastAsia="ko-KR"/>
        </w:rPr>
        <w:t xml:space="preserve"> FR2</w:t>
      </w:r>
    </w:p>
    <w:p w14:paraId="5F56F4A9" w14:textId="77777777" w:rsidR="001F5A79" w:rsidRPr="009C5807" w:rsidRDefault="001F5A79" w:rsidP="009D3C60">
      <w:pPr>
        <w:pStyle w:val="Heading4"/>
        <w:rPr>
          <w:lang w:val="en-US"/>
        </w:rPr>
      </w:pPr>
      <w:r w:rsidRPr="009C5807">
        <w:rPr>
          <w:lang w:val="en-US"/>
        </w:rPr>
        <w:t>10.1.15.1</w:t>
      </w:r>
      <w:r w:rsidRPr="009C5807">
        <w:rPr>
          <w:lang w:val="en-US"/>
        </w:rPr>
        <w:tab/>
      </w:r>
      <w:r w:rsidRPr="009C5807">
        <w:rPr>
          <w:lang w:val="en-US" w:eastAsia="ko-KR"/>
        </w:rPr>
        <w:t>Inter-frequency SS-SINR accuracy requirements</w:t>
      </w:r>
      <w:r w:rsidRPr="009C5807">
        <w:rPr>
          <w:lang w:val="en-US"/>
        </w:rPr>
        <w:t xml:space="preserve"> in FR2</w:t>
      </w:r>
    </w:p>
    <w:p w14:paraId="25F4D97A" w14:textId="77777777" w:rsidR="001F5A79" w:rsidRPr="009C5807" w:rsidRDefault="001F5A79" w:rsidP="009D3C60">
      <w:pPr>
        <w:pStyle w:val="Heading5"/>
        <w:rPr>
          <w:lang w:val="en-US"/>
        </w:rPr>
      </w:pPr>
      <w:r w:rsidRPr="009C5807">
        <w:rPr>
          <w:lang w:val="en-US"/>
        </w:rPr>
        <w:t>10.1.15.1.1</w:t>
      </w:r>
      <w:r w:rsidRPr="009C5807">
        <w:rPr>
          <w:lang w:val="en-US"/>
        </w:rPr>
        <w:tab/>
      </w:r>
      <w:r w:rsidRPr="009C5807">
        <w:t>Aboslute Accuracy of SS-SINR</w:t>
      </w:r>
      <w:r w:rsidRPr="009C5807">
        <w:rPr>
          <w:lang w:val="en-US"/>
        </w:rPr>
        <w:t xml:space="preserve"> in FR2</w:t>
      </w:r>
    </w:p>
    <w:p w14:paraId="3D47EE3E" w14:textId="77777777" w:rsidR="001F5A79" w:rsidRPr="009C5807" w:rsidRDefault="001F5A79" w:rsidP="001F5A79">
      <w:pPr>
        <w:rPr>
          <w:rFonts w:cs="v4.2.0"/>
          <w:i/>
        </w:rPr>
      </w:pPr>
      <w:r w:rsidRPr="009C5807">
        <w:rPr>
          <w:rFonts w:cs="v4.2.0"/>
        </w:rPr>
        <w:t>The requirements for absolute accuracy of SS-SINR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The accuracy requirements in Table 10.1.15.1.1-1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pPr>
      <w:r w:rsidRPr="009C5807">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 w14:paraId="2FD09BEB" w14:textId="77777777" w:rsidR="001F5A79" w:rsidRPr="009C5807" w:rsidRDefault="001F5A79" w:rsidP="009D3C60">
      <w:pPr>
        <w:pStyle w:val="Heading5"/>
      </w:pPr>
      <w:r w:rsidRPr="009C5807">
        <w:t>10.1.15.1.2</w:t>
      </w:r>
      <w:r w:rsidRPr="009C5807">
        <w:tab/>
        <w:t>Relative Accuracy of SS-SINR in FR2</w:t>
      </w:r>
    </w:p>
    <w:p w14:paraId="70FA4C20" w14:textId="77777777" w:rsidR="001F5A79" w:rsidRPr="009C5807" w:rsidRDefault="001F5A79" w:rsidP="001F5A79">
      <w:pPr>
        <w:rPr>
          <w:i/>
        </w:rPr>
      </w:pPr>
      <w:r w:rsidRPr="009C5807">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The accuracy requirements in Table 10.1.15.1.2-1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rPr>
      </w:pPr>
      <w:r w:rsidRPr="009C5807">
        <w:t>Table 10.1.15.1.2-1: SS-SINR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t>The parameter SSB Ês/Iot is the minimum SSB Ês/Iot of the pair of cells to which the requirement applies.</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0C18AF94" w14:textId="77777777" w:rsidR="00567E6C" w:rsidRPr="009C5807" w:rsidRDefault="00567E6C" w:rsidP="00F37389">
      <w:pPr>
        <w:pStyle w:val="Heading5"/>
        <w:rPr>
          <w:lang w:val="en-US"/>
        </w:rPr>
      </w:pPr>
      <w:r>
        <w:rPr>
          <w:lang w:val="en-US"/>
        </w:rPr>
        <w:t>10.1.15.2</w:t>
      </w:r>
      <w:r w:rsidRPr="009C5807">
        <w:rPr>
          <w:lang w:val="en-US"/>
        </w:rPr>
        <w:t>.1</w:t>
      </w:r>
      <w:r w:rsidRPr="009C5807">
        <w:rPr>
          <w:lang w:val="en-US"/>
        </w:rPr>
        <w:tab/>
      </w:r>
      <w:r w:rsidRPr="009C5807">
        <w:t xml:space="preserve">Aboslute Accuracy of </w:t>
      </w:r>
      <w:r>
        <w:t>CSI-SINR</w:t>
      </w:r>
      <w:r w:rsidRPr="009C5807">
        <w:rPr>
          <w:lang w:val="en-US"/>
        </w:rPr>
        <w:t xml:space="preserve"> in FR2</w:t>
      </w:r>
    </w:p>
    <w:p w14:paraId="2A146C87"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73CCC481" w14:textId="7C4C0426" w:rsidR="00567E6C" w:rsidRDefault="00567E6C" w:rsidP="00F37389">
      <w:pPr>
        <w:pStyle w:val="B20"/>
      </w:pPr>
      <w:r>
        <w:rPr>
          <w:rFonts w:hint="eastAsia"/>
        </w:rPr>
        <w:t>•</w:t>
      </w:r>
      <w:r>
        <w:tab/>
      </w:r>
      <w:r w:rsidRPr="0074207F">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pPr>
      <w:r>
        <w:t>-</w:t>
      </w:r>
      <w:r>
        <w:tab/>
        <w:t xml:space="preserve">The bandwidth of CSI-RS is 48 PRBs and the density is 3. </w:t>
      </w:r>
    </w:p>
    <w:p w14:paraId="5968B859" w14:textId="77777777" w:rsidR="00567E6C" w:rsidRPr="006B1BC4" w:rsidRDefault="00567E6C" w:rsidP="00F37389">
      <w:pPr>
        <w:pStyle w:val="B20"/>
      </w:pPr>
      <w:r>
        <w:rPr>
          <w:rFonts w:hint="eastAsia"/>
        </w:rPr>
        <w:t>•</w:t>
      </w:r>
      <w:r>
        <w:tab/>
        <w:t>The performance with larger bandwidth of CSI-RS is equal to or better than the accuracy requirements in Table 10.1.15.2</w:t>
      </w:r>
      <w:r w:rsidRPr="009C5807">
        <w:t>.1-1</w:t>
      </w:r>
      <w:r>
        <w:t>.</w:t>
      </w:r>
    </w:p>
    <w:p w14:paraId="21751EBA" w14:textId="77777777" w:rsidR="00567E6C" w:rsidRDefault="00567E6C" w:rsidP="00567E6C">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t>10.1.15.2</w:t>
      </w:r>
      <w:r w:rsidRPr="009C5807">
        <w:t>.2</w:t>
      </w:r>
      <w:r w:rsidRPr="009C5807">
        <w:tab/>
        <w:t xml:space="preserve">Relative Accuracy of </w:t>
      </w:r>
      <w:r>
        <w:t>CSI-SINR</w:t>
      </w:r>
      <w:r w:rsidRPr="009C5807">
        <w:t xml:space="preserve"> in FR2</w:t>
      </w:r>
    </w:p>
    <w:p w14:paraId="56CA5D0D" w14:textId="77777777" w:rsidR="00567E6C" w:rsidRPr="009C5807" w:rsidRDefault="00567E6C" w:rsidP="00567E6C">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1DC1BEC" w14:textId="15BFBFD4" w:rsidR="00567E6C" w:rsidRDefault="00567E6C" w:rsidP="00F37389">
      <w:pPr>
        <w:pStyle w:val="B20"/>
      </w:pPr>
      <w:r>
        <w:rPr>
          <w:rFonts w:hint="eastAsia"/>
        </w:rPr>
        <w:t>•</w:t>
      </w:r>
      <w:r>
        <w:tab/>
      </w:r>
      <w:r w:rsidRPr="0074207F">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pPr>
      <w:r>
        <w:t>-</w:t>
      </w:r>
      <w:r>
        <w:tab/>
        <w:t xml:space="preserve">The bandwidth of CSI-RS is 48 PRBs and the density is 3. </w:t>
      </w:r>
    </w:p>
    <w:p w14:paraId="207CAAC4" w14:textId="77777777" w:rsidR="00567E6C" w:rsidRPr="006B1BC4" w:rsidRDefault="00567E6C" w:rsidP="00F37389">
      <w:pPr>
        <w:pStyle w:val="B20"/>
      </w:pPr>
      <w:r>
        <w:rPr>
          <w:rFonts w:hint="eastAsia"/>
        </w:rPr>
        <w:t>•</w:t>
      </w:r>
      <w:r>
        <w:tab/>
        <w:t>The performance with larger bandwidth of CSI-RS is equal to or better than the accuracy requirements in Table 10.1.15.2</w:t>
      </w:r>
      <w:r w:rsidRPr="009C5807">
        <w:t>.2-1</w:t>
      </w:r>
      <w:r>
        <w:t>.</w:t>
      </w:r>
    </w:p>
    <w:p w14:paraId="69AFF4BF" w14:textId="77777777" w:rsidR="00567E6C" w:rsidRDefault="00567E6C" w:rsidP="00567E6C">
      <w:pPr>
        <w:pStyle w:val="TH"/>
        <w:rPr>
          <w:sz w:val="22"/>
          <w:szCs w:val="22"/>
        </w:rPr>
      </w:pPr>
      <w:r w:rsidRPr="009C5807">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rPr>
      </w:pPr>
      <w:r w:rsidRPr="009C5807">
        <w:rPr>
          <w:lang w:val="en-US"/>
        </w:rPr>
        <w:t>10.1.16.1</w:t>
      </w:r>
      <w:r w:rsidRPr="009C5807">
        <w:rPr>
          <w:lang w:val="en-US"/>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rPr>
        <w:t>and L1 reporing</w:t>
      </w:r>
      <w:r w:rsidR="00770F31" w:rsidDel="00AC3CB5">
        <w:rPr>
          <w:rFonts w:cs="v4.2.0" w:hint="eastAsia"/>
        </w:rPr>
        <w:t xml:space="preserve"> </w:t>
      </w:r>
      <w:r w:rsidRPr="009C5807">
        <w:rPr>
          <w:rFonts w:cs="v4.2.0"/>
        </w:rPr>
        <w:t>is defined from -23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t>Table 10.1.16.1-2: Differential SS-SINR and CSI-SINR measurement (for L1 reporting</w:t>
      </w:r>
      <w:r w:rsidR="00770F31">
        <w:rPr>
          <w:rFonts w:hint="eastAsia"/>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pPr>
            <w:r w:rsidRPr="009C5807">
              <w:t>Reported value</w:t>
            </w:r>
          </w:p>
        </w:tc>
        <w:tc>
          <w:tcPr>
            <w:tcW w:w="3034" w:type="dxa"/>
          </w:tcPr>
          <w:p w14:paraId="45C87BDA" w14:textId="77777777" w:rsidR="00073F9E" w:rsidRPr="009C5807" w:rsidRDefault="00073F9E" w:rsidP="00F47417">
            <w:pPr>
              <w:pStyle w:val="TAH"/>
            </w:pPr>
            <w:r w:rsidRPr="009C5807">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pPr>
            <w:r w:rsidRPr="009C5807">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pPr>
            <w:r w:rsidRPr="009C5807">
              <w:t>DIFFSINR_0</w:t>
            </w:r>
          </w:p>
        </w:tc>
        <w:tc>
          <w:tcPr>
            <w:tcW w:w="3034" w:type="dxa"/>
          </w:tcPr>
          <w:p w14:paraId="48A24C9B" w14:textId="77777777" w:rsidR="00073F9E" w:rsidRPr="009C5807" w:rsidRDefault="00073F9E" w:rsidP="00F47417">
            <w:pPr>
              <w:pStyle w:val="TAL"/>
            </w:pPr>
            <w:r w:rsidRPr="009C5807">
              <w:t>0</w:t>
            </w:r>
            <w:r w:rsidRPr="009C5807">
              <w:rPr>
                <w:rFonts w:hint="eastAsia"/>
              </w:rPr>
              <w:t>≥Δ</w:t>
            </w:r>
            <w:r w:rsidRPr="009C5807">
              <w:t>SINR&gt;-1</w:t>
            </w:r>
          </w:p>
        </w:tc>
        <w:tc>
          <w:tcPr>
            <w:tcW w:w="883" w:type="dxa"/>
            <w:shd w:val="clear" w:color="auto" w:fill="auto"/>
            <w:noWrap/>
            <w:hideMark/>
          </w:tcPr>
          <w:p w14:paraId="1561AD9A" w14:textId="77777777" w:rsidR="00073F9E" w:rsidRPr="009C5807" w:rsidRDefault="00073F9E" w:rsidP="00F47417">
            <w:pPr>
              <w:pStyle w:val="TAL"/>
            </w:pPr>
            <w:r w:rsidRPr="009C5807">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pPr>
            <w:r w:rsidRPr="009C5807">
              <w:t>DIFFSINR_1</w:t>
            </w:r>
          </w:p>
        </w:tc>
        <w:tc>
          <w:tcPr>
            <w:tcW w:w="3034" w:type="dxa"/>
          </w:tcPr>
          <w:p w14:paraId="19E2B573" w14:textId="77777777" w:rsidR="00073F9E" w:rsidRPr="009C5807" w:rsidRDefault="00073F9E" w:rsidP="00F47417">
            <w:pPr>
              <w:pStyle w:val="TAL"/>
            </w:pPr>
            <w:r w:rsidRPr="009C5807">
              <w:t>-1</w:t>
            </w:r>
            <w:r w:rsidRPr="009C5807">
              <w:rPr>
                <w:rFonts w:hint="eastAsia"/>
              </w:rPr>
              <w:t>≥Δ</w:t>
            </w:r>
            <w:r w:rsidRPr="009C5807">
              <w:t>SINR&gt;-2</w:t>
            </w:r>
          </w:p>
        </w:tc>
        <w:tc>
          <w:tcPr>
            <w:tcW w:w="883" w:type="dxa"/>
            <w:shd w:val="clear" w:color="auto" w:fill="auto"/>
            <w:noWrap/>
          </w:tcPr>
          <w:p w14:paraId="2957CD2D" w14:textId="77777777" w:rsidR="00073F9E" w:rsidRPr="009C5807" w:rsidRDefault="00073F9E" w:rsidP="00F47417">
            <w:pPr>
              <w:pStyle w:val="TAL"/>
            </w:pPr>
            <w:r w:rsidRPr="009C5807">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pPr>
            <w:r w:rsidRPr="009C5807">
              <w:t>DIFFSINR_2</w:t>
            </w:r>
          </w:p>
        </w:tc>
        <w:tc>
          <w:tcPr>
            <w:tcW w:w="3034" w:type="dxa"/>
          </w:tcPr>
          <w:p w14:paraId="713A6323" w14:textId="77777777" w:rsidR="00073F9E" w:rsidRPr="009C5807" w:rsidRDefault="00073F9E" w:rsidP="00F47417">
            <w:pPr>
              <w:pStyle w:val="TAL"/>
            </w:pPr>
            <w:r w:rsidRPr="009C5807">
              <w:t>-2</w:t>
            </w:r>
            <w:r w:rsidRPr="009C5807">
              <w:rPr>
                <w:rFonts w:hint="eastAsia"/>
              </w:rPr>
              <w:t>≥Δ</w:t>
            </w:r>
            <w:r w:rsidRPr="009C5807">
              <w:t>SINR&gt;-3</w:t>
            </w:r>
          </w:p>
        </w:tc>
        <w:tc>
          <w:tcPr>
            <w:tcW w:w="883" w:type="dxa"/>
            <w:shd w:val="clear" w:color="auto" w:fill="auto"/>
            <w:noWrap/>
          </w:tcPr>
          <w:p w14:paraId="67FA1732" w14:textId="77777777" w:rsidR="00073F9E" w:rsidRPr="009C5807" w:rsidRDefault="00073F9E" w:rsidP="00F47417">
            <w:pPr>
              <w:pStyle w:val="TAL"/>
            </w:pPr>
            <w:r w:rsidRPr="009C5807">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pPr>
            <w:r w:rsidRPr="009C5807">
              <w:t>DIFFSINR_3</w:t>
            </w:r>
          </w:p>
        </w:tc>
        <w:tc>
          <w:tcPr>
            <w:tcW w:w="3034" w:type="dxa"/>
          </w:tcPr>
          <w:p w14:paraId="72EED7F2" w14:textId="77777777" w:rsidR="00073F9E" w:rsidRPr="009C5807" w:rsidRDefault="00073F9E" w:rsidP="00F47417">
            <w:pPr>
              <w:pStyle w:val="TAL"/>
            </w:pPr>
            <w:r w:rsidRPr="009C5807">
              <w:t>-3</w:t>
            </w:r>
            <w:r w:rsidRPr="009C5807">
              <w:rPr>
                <w:rFonts w:hint="eastAsia"/>
              </w:rPr>
              <w:t>≥Δ</w:t>
            </w:r>
            <w:r w:rsidRPr="009C5807">
              <w:t>SINR&gt;-4</w:t>
            </w:r>
          </w:p>
        </w:tc>
        <w:tc>
          <w:tcPr>
            <w:tcW w:w="883" w:type="dxa"/>
            <w:shd w:val="clear" w:color="auto" w:fill="auto"/>
            <w:noWrap/>
          </w:tcPr>
          <w:p w14:paraId="4FDF51DA" w14:textId="77777777" w:rsidR="00073F9E" w:rsidRPr="009C5807" w:rsidRDefault="00073F9E" w:rsidP="00F47417">
            <w:pPr>
              <w:pStyle w:val="TAL"/>
            </w:pPr>
            <w:r w:rsidRPr="009C5807">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pPr>
            <w:r w:rsidRPr="009C5807">
              <w:t>DIFFSINR_4</w:t>
            </w:r>
          </w:p>
        </w:tc>
        <w:tc>
          <w:tcPr>
            <w:tcW w:w="3034" w:type="dxa"/>
          </w:tcPr>
          <w:p w14:paraId="4A5CE714" w14:textId="77777777" w:rsidR="00073F9E" w:rsidRPr="009C5807" w:rsidRDefault="00073F9E" w:rsidP="00F47417">
            <w:pPr>
              <w:pStyle w:val="TAL"/>
            </w:pPr>
            <w:r w:rsidRPr="009C5807">
              <w:t>-4</w:t>
            </w:r>
            <w:r w:rsidRPr="009C5807">
              <w:rPr>
                <w:rFonts w:hint="eastAsia"/>
              </w:rPr>
              <w:t>≥Δ</w:t>
            </w:r>
            <w:r w:rsidRPr="009C5807">
              <w:t>SINR&gt;-5</w:t>
            </w:r>
          </w:p>
        </w:tc>
        <w:tc>
          <w:tcPr>
            <w:tcW w:w="883" w:type="dxa"/>
            <w:shd w:val="clear" w:color="auto" w:fill="auto"/>
            <w:noWrap/>
          </w:tcPr>
          <w:p w14:paraId="6919C048" w14:textId="77777777" w:rsidR="00073F9E" w:rsidRPr="009C5807" w:rsidRDefault="00073F9E" w:rsidP="00F47417">
            <w:pPr>
              <w:pStyle w:val="TAL"/>
            </w:pPr>
            <w:r w:rsidRPr="009C5807">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pPr>
            <w:r w:rsidRPr="009C5807">
              <w:t>DIFFSINR_5</w:t>
            </w:r>
          </w:p>
        </w:tc>
        <w:tc>
          <w:tcPr>
            <w:tcW w:w="3034" w:type="dxa"/>
          </w:tcPr>
          <w:p w14:paraId="42F02DC9" w14:textId="77777777" w:rsidR="00073F9E" w:rsidRPr="009C5807" w:rsidRDefault="00073F9E" w:rsidP="00F47417">
            <w:pPr>
              <w:pStyle w:val="TAL"/>
            </w:pPr>
            <w:r w:rsidRPr="009C5807">
              <w:t>-5</w:t>
            </w:r>
            <w:r w:rsidRPr="009C5807">
              <w:rPr>
                <w:rFonts w:hint="eastAsia"/>
              </w:rPr>
              <w:t>≥Δ</w:t>
            </w:r>
            <w:r w:rsidRPr="009C5807">
              <w:t>SINR&gt;-6</w:t>
            </w:r>
          </w:p>
        </w:tc>
        <w:tc>
          <w:tcPr>
            <w:tcW w:w="883" w:type="dxa"/>
            <w:shd w:val="clear" w:color="auto" w:fill="auto"/>
            <w:noWrap/>
          </w:tcPr>
          <w:p w14:paraId="13195DED" w14:textId="77777777" w:rsidR="00073F9E" w:rsidRPr="009C5807" w:rsidRDefault="00073F9E" w:rsidP="00F47417">
            <w:pPr>
              <w:pStyle w:val="TAL"/>
            </w:pPr>
            <w:r w:rsidRPr="009C5807">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pPr>
            <w:r w:rsidRPr="009C5807">
              <w:t>DIFFSINR_6</w:t>
            </w:r>
          </w:p>
        </w:tc>
        <w:tc>
          <w:tcPr>
            <w:tcW w:w="3034" w:type="dxa"/>
          </w:tcPr>
          <w:p w14:paraId="58F2258B" w14:textId="77777777" w:rsidR="00073F9E" w:rsidRPr="009C5807" w:rsidRDefault="00073F9E" w:rsidP="00F47417">
            <w:pPr>
              <w:pStyle w:val="TAL"/>
            </w:pPr>
            <w:r w:rsidRPr="009C5807">
              <w:t>-6</w:t>
            </w:r>
            <w:r w:rsidRPr="009C5807">
              <w:rPr>
                <w:rFonts w:hint="eastAsia"/>
              </w:rPr>
              <w:t>≥Δ</w:t>
            </w:r>
            <w:r w:rsidRPr="009C5807">
              <w:t>SINR&gt;-7</w:t>
            </w:r>
          </w:p>
        </w:tc>
        <w:tc>
          <w:tcPr>
            <w:tcW w:w="883" w:type="dxa"/>
            <w:shd w:val="clear" w:color="auto" w:fill="auto"/>
            <w:noWrap/>
          </w:tcPr>
          <w:p w14:paraId="5C9719B7" w14:textId="77777777" w:rsidR="00073F9E" w:rsidRPr="009C5807" w:rsidRDefault="00073F9E" w:rsidP="00F47417">
            <w:pPr>
              <w:pStyle w:val="TAL"/>
            </w:pPr>
            <w:r w:rsidRPr="009C5807">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pPr>
            <w:r w:rsidRPr="009C5807">
              <w:t>DIFFSINR_7</w:t>
            </w:r>
          </w:p>
        </w:tc>
        <w:tc>
          <w:tcPr>
            <w:tcW w:w="3034" w:type="dxa"/>
          </w:tcPr>
          <w:p w14:paraId="1A228913" w14:textId="77777777" w:rsidR="00073F9E" w:rsidRPr="009C5807" w:rsidRDefault="00073F9E" w:rsidP="00F47417">
            <w:pPr>
              <w:pStyle w:val="TAL"/>
            </w:pPr>
            <w:r w:rsidRPr="009C5807">
              <w:t>-7</w:t>
            </w:r>
            <w:r w:rsidRPr="009C5807">
              <w:rPr>
                <w:rFonts w:hint="eastAsia"/>
              </w:rPr>
              <w:t>≥Δ</w:t>
            </w:r>
            <w:r w:rsidRPr="009C5807">
              <w:t>SINR&gt;-8</w:t>
            </w:r>
          </w:p>
        </w:tc>
        <w:tc>
          <w:tcPr>
            <w:tcW w:w="883" w:type="dxa"/>
            <w:shd w:val="clear" w:color="auto" w:fill="auto"/>
            <w:noWrap/>
          </w:tcPr>
          <w:p w14:paraId="39F1653C" w14:textId="77777777" w:rsidR="00073F9E" w:rsidRPr="009C5807" w:rsidRDefault="00073F9E" w:rsidP="00F47417">
            <w:pPr>
              <w:pStyle w:val="TAL"/>
            </w:pPr>
            <w:r w:rsidRPr="009C5807">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pPr>
            <w:r w:rsidRPr="009C5807">
              <w:t>DIFFSINR_8</w:t>
            </w:r>
          </w:p>
        </w:tc>
        <w:tc>
          <w:tcPr>
            <w:tcW w:w="3034" w:type="dxa"/>
          </w:tcPr>
          <w:p w14:paraId="0869A062" w14:textId="77777777" w:rsidR="00073F9E" w:rsidRPr="009C5807" w:rsidRDefault="00073F9E" w:rsidP="00F47417">
            <w:pPr>
              <w:pStyle w:val="TAL"/>
            </w:pPr>
            <w:r w:rsidRPr="009C5807">
              <w:t>-8</w:t>
            </w:r>
            <w:r w:rsidRPr="009C5807">
              <w:rPr>
                <w:rFonts w:hint="eastAsia"/>
              </w:rPr>
              <w:t>≥Δ</w:t>
            </w:r>
            <w:r w:rsidRPr="009C5807">
              <w:t>SINR&gt;-9</w:t>
            </w:r>
          </w:p>
        </w:tc>
        <w:tc>
          <w:tcPr>
            <w:tcW w:w="883" w:type="dxa"/>
            <w:shd w:val="clear" w:color="auto" w:fill="auto"/>
            <w:noWrap/>
          </w:tcPr>
          <w:p w14:paraId="573A766A" w14:textId="77777777" w:rsidR="00073F9E" w:rsidRPr="009C5807" w:rsidRDefault="00073F9E" w:rsidP="00F47417">
            <w:pPr>
              <w:pStyle w:val="TAL"/>
            </w:pPr>
            <w:r w:rsidRPr="009C5807">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pPr>
            <w:r w:rsidRPr="009C5807">
              <w:t>DIFFSINR_9</w:t>
            </w:r>
          </w:p>
        </w:tc>
        <w:tc>
          <w:tcPr>
            <w:tcW w:w="3034" w:type="dxa"/>
          </w:tcPr>
          <w:p w14:paraId="0CD478BA" w14:textId="77777777" w:rsidR="00073F9E" w:rsidRPr="009C5807" w:rsidRDefault="00073F9E" w:rsidP="00F47417">
            <w:pPr>
              <w:pStyle w:val="TAL"/>
            </w:pPr>
            <w:r w:rsidRPr="009C5807">
              <w:t>-9</w:t>
            </w:r>
            <w:r w:rsidRPr="009C5807">
              <w:rPr>
                <w:rFonts w:hint="eastAsia"/>
              </w:rPr>
              <w:t>≥Δ</w:t>
            </w:r>
            <w:r w:rsidRPr="009C5807">
              <w:t>SINR&gt;-10</w:t>
            </w:r>
          </w:p>
        </w:tc>
        <w:tc>
          <w:tcPr>
            <w:tcW w:w="883" w:type="dxa"/>
            <w:shd w:val="clear" w:color="auto" w:fill="auto"/>
            <w:noWrap/>
          </w:tcPr>
          <w:p w14:paraId="4E2830AA" w14:textId="77777777" w:rsidR="00073F9E" w:rsidRPr="009C5807" w:rsidRDefault="00073F9E" w:rsidP="00F47417">
            <w:pPr>
              <w:pStyle w:val="TAL"/>
            </w:pPr>
            <w:r w:rsidRPr="009C5807">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pPr>
            <w:r w:rsidRPr="009C5807">
              <w:t>DIFFSINR_10</w:t>
            </w:r>
          </w:p>
        </w:tc>
        <w:tc>
          <w:tcPr>
            <w:tcW w:w="3034" w:type="dxa"/>
          </w:tcPr>
          <w:p w14:paraId="40D6F20B" w14:textId="77777777" w:rsidR="00073F9E" w:rsidRPr="009C5807" w:rsidRDefault="00073F9E" w:rsidP="00F47417">
            <w:pPr>
              <w:pStyle w:val="TAL"/>
            </w:pPr>
            <w:r w:rsidRPr="009C5807">
              <w:t>-10</w:t>
            </w:r>
            <w:r w:rsidRPr="009C5807">
              <w:rPr>
                <w:rFonts w:hint="eastAsia"/>
              </w:rPr>
              <w:t>≥Δ</w:t>
            </w:r>
            <w:r w:rsidRPr="009C5807">
              <w:t>SINR&gt;-11</w:t>
            </w:r>
          </w:p>
        </w:tc>
        <w:tc>
          <w:tcPr>
            <w:tcW w:w="883" w:type="dxa"/>
            <w:shd w:val="clear" w:color="auto" w:fill="auto"/>
            <w:noWrap/>
          </w:tcPr>
          <w:p w14:paraId="1110602C" w14:textId="77777777" w:rsidR="00073F9E" w:rsidRPr="009C5807" w:rsidRDefault="00073F9E" w:rsidP="00F47417">
            <w:pPr>
              <w:pStyle w:val="TAL"/>
            </w:pPr>
            <w:r w:rsidRPr="009C5807">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pPr>
            <w:r w:rsidRPr="009C5807">
              <w:t>DIFFSINR_11</w:t>
            </w:r>
          </w:p>
        </w:tc>
        <w:tc>
          <w:tcPr>
            <w:tcW w:w="3034" w:type="dxa"/>
          </w:tcPr>
          <w:p w14:paraId="181C12A0" w14:textId="77777777" w:rsidR="00073F9E" w:rsidRPr="009C5807" w:rsidRDefault="00073F9E" w:rsidP="00F47417">
            <w:pPr>
              <w:pStyle w:val="TAL"/>
            </w:pPr>
            <w:r w:rsidRPr="009C5807">
              <w:t>-11</w:t>
            </w:r>
            <w:r w:rsidRPr="009C5807">
              <w:rPr>
                <w:rFonts w:hint="eastAsia"/>
              </w:rPr>
              <w:t>≥Δ</w:t>
            </w:r>
            <w:r w:rsidRPr="009C5807">
              <w:t>SINR&gt;-12</w:t>
            </w:r>
          </w:p>
        </w:tc>
        <w:tc>
          <w:tcPr>
            <w:tcW w:w="883" w:type="dxa"/>
            <w:shd w:val="clear" w:color="auto" w:fill="auto"/>
            <w:noWrap/>
          </w:tcPr>
          <w:p w14:paraId="080349E3" w14:textId="77777777" w:rsidR="00073F9E" w:rsidRPr="009C5807" w:rsidRDefault="00073F9E" w:rsidP="00F47417">
            <w:pPr>
              <w:pStyle w:val="TAL"/>
            </w:pPr>
            <w:r w:rsidRPr="009C5807">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pPr>
            <w:r w:rsidRPr="009C5807">
              <w:t>DIFFSINR_12</w:t>
            </w:r>
          </w:p>
        </w:tc>
        <w:tc>
          <w:tcPr>
            <w:tcW w:w="3034" w:type="dxa"/>
          </w:tcPr>
          <w:p w14:paraId="32581316" w14:textId="77777777" w:rsidR="00073F9E" w:rsidRPr="009C5807" w:rsidRDefault="00073F9E" w:rsidP="00F47417">
            <w:pPr>
              <w:pStyle w:val="TAL"/>
            </w:pPr>
            <w:r w:rsidRPr="009C5807">
              <w:t>-12</w:t>
            </w:r>
            <w:r w:rsidRPr="009C5807">
              <w:rPr>
                <w:rFonts w:hint="eastAsia"/>
              </w:rPr>
              <w:t>≥Δ</w:t>
            </w:r>
            <w:r w:rsidRPr="009C5807">
              <w:t>SINR&gt;-13</w:t>
            </w:r>
          </w:p>
        </w:tc>
        <w:tc>
          <w:tcPr>
            <w:tcW w:w="883" w:type="dxa"/>
            <w:shd w:val="clear" w:color="auto" w:fill="auto"/>
            <w:noWrap/>
          </w:tcPr>
          <w:p w14:paraId="77E0FAF5" w14:textId="77777777" w:rsidR="00073F9E" w:rsidRPr="009C5807" w:rsidRDefault="00073F9E" w:rsidP="00F47417">
            <w:pPr>
              <w:pStyle w:val="TAL"/>
            </w:pPr>
            <w:r w:rsidRPr="009C5807">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pPr>
            <w:r w:rsidRPr="009C5807">
              <w:t>DIFFSINR_13</w:t>
            </w:r>
          </w:p>
        </w:tc>
        <w:tc>
          <w:tcPr>
            <w:tcW w:w="3034" w:type="dxa"/>
          </w:tcPr>
          <w:p w14:paraId="3C909B56" w14:textId="77777777" w:rsidR="00073F9E" w:rsidRPr="009C5807" w:rsidRDefault="00073F9E" w:rsidP="00F47417">
            <w:pPr>
              <w:pStyle w:val="TAL"/>
            </w:pPr>
            <w:r w:rsidRPr="009C5807">
              <w:t>-13</w:t>
            </w:r>
            <w:r w:rsidRPr="009C5807">
              <w:rPr>
                <w:rFonts w:hint="eastAsia"/>
              </w:rPr>
              <w:t>≥Δ</w:t>
            </w:r>
            <w:r w:rsidRPr="009C5807">
              <w:t>SINR&gt;-14</w:t>
            </w:r>
          </w:p>
        </w:tc>
        <w:tc>
          <w:tcPr>
            <w:tcW w:w="883" w:type="dxa"/>
            <w:shd w:val="clear" w:color="auto" w:fill="auto"/>
            <w:noWrap/>
          </w:tcPr>
          <w:p w14:paraId="12A40B09" w14:textId="77777777" w:rsidR="00073F9E" w:rsidRPr="009C5807" w:rsidRDefault="00073F9E" w:rsidP="00F47417">
            <w:pPr>
              <w:pStyle w:val="TAL"/>
            </w:pPr>
            <w:r w:rsidRPr="009C5807">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pPr>
            <w:r w:rsidRPr="009C5807">
              <w:t>DIFFSINR_14</w:t>
            </w:r>
          </w:p>
        </w:tc>
        <w:tc>
          <w:tcPr>
            <w:tcW w:w="3034" w:type="dxa"/>
          </w:tcPr>
          <w:p w14:paraId="1FF47D2D" w14:textId="77777777" w:rsidR="00073F9E" w:rsidRPr="009C5807" w:rsidRDefault="00073F9E" w:rsidP="00F47417">
            <w:pPr>
              <w:pStyle w:val="TAL"/>
            </w:pPr>
            <w:r w:rsidRPr="009C5807">
              <w:t>-14</w:t>
            </w:r>
            <w:r w:rsidRPr="009C5807">
              <w:rPr>
                <w:rFonts w:hint="eastAsia"/>
              </w:rPr>
              <w:t>≥Δ</w:t>
            </w:r>
            <w:r w:rsidRPr="009C5807">
              <w:t>SINR&gt;-15</w:t>
            </w:r>
          </w:p>
        </w:tc>
        <w:tc>
          <w:tcPr>
            <w:tcW w:w="883" w:type="dxa"/>
            <w:shd w:val="clear" w:color="auto" w:fill="auto"/>
            <w:noWrap/>
          </w:tcPr>
          <w:p w14:paraId="0172D7D5" w14:textId="77777777" w:rsidR="00073F9E" w:rsidRPr="009C5807" w:rsidRDefault="00073F9E" w:rsidP="00F47417">
            <w:pPr>
              <w:pStyle w:val="TAL"/>
            </w:pPr>
            <w:r w:rsidRPr="009C5807">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pPr>
            <w:r w:rsidRPr="009C5807">
              <w:t>DIFFSINR_15</w:t>
            </w:r>
          </w:p>
        </w:tc>
        <w:tc>
          <w:tcPr>
            <w:tcW w:w="3034" w:type="dxa"/>
          </w:tcPr>
          <w:p w14:paraId="545CDD1C" w14:textId="77777777" w:rsidR="00073F9E" w:rsidRPr="009C5807" w:rsidRDefault="00073F9E" w:rsidP="00F47417">
            <w:pPr>
              <w:pStyle w:val="TAL"/>
            </w:pPr>
            <w:r w:rsidRPr="009C5807">
              <w:t>-15</w:t>
            </w:r>
            <w:r w:rsidRPr="009C5807">
              <w:rPr>
                <w:rFonts w:hint="eastAsia"/>
              </w:rPr>
              <w:t>≥Δ</w:t>
            </w:r>
            <w:r w:rsidRPr="009C5807">
              <w:t>SINR</w:t>
            </w:r>
          </w:p>
        </w:tc>
        <w:tc>
          <w:tcPr>
            <w:tcW w:w="883" w:type="dxa"/>
            <w:shd w:val="clear" w:color="auto" w:fill="auto"/>
            <w:noWrap/>
          </w:tcPr>
          <w:p w14:paraId="099B6F64" w14:textId="77777777" w:rsidR="00073F9E" w:rsidRPr="009C5807" w:rsidRDefault="00073F9E" w:rsidP="00F47417">
            <w:pPr>
              <w:pStyle w:val="TAL"/>
            </w:pPr>
            <w:r w:rsidRPr="009C5807">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Table 10.1.18.1-1 Mapping of P</w:t>
      </w:r>
      <w:r w:rsidRPr="009C5807">
        <w:rPr>
          <w:vertAlign w:val="subscript"/>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 xml:space="preserve">-29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 xml:space="preserve">-28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 xml:space="preserve">31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 xml:space="preserve">32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 xml:space="preserve">33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SSB based L1-RSRP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The accuracy requirements in Table 10.1.19.1.1-1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pPr>
            <w:r w:rsidRPr="009C5807">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pPr>
            <w:r w:rsidRPr="009C5807">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192A2EC" w14:textId="11A15FA8" w:rsidR="0058457E" w:rsidRPr="00F47417" w:rsidRDefault="0058457E" w:rsidP="00485F6E">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rPr>
        <w:t xml:space="preserve"> (serving cell or cell with different PCI from serving cell) on which UE performs L1-RSRP measurements.</w:t>
      </w:r>
    </w:p>
    <w:p w14:paraId="7E2C6977" w14:textId="77777777" w:rsidR="0058457E" w:rsidRPr="009C5807" w:rsidRDefault="0058457E" w:rsidP="0058457E">
      <w:pPr>
        <w:rPr>
          <w:rFonts w:cs="v4.2.0"/>
        </w:rPr>
      </w:pPr>
      <w:r w:rsidRPr="009C5807">
        <w:rPr>
          <w:rFonts w:cs="v4.2.0"/>
        </w:rPr>
        <w:t xml:space="preserve">The accuracy requirements in Table </w:t>
      </w:r>
      <w:r w:rsidRPr="009C5807">
        <w:t>10.1.19.1.2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The accuracy requirements in Table 10.1.19.2.1-1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4CE6F32D" w14:textId="77777777" w:rsidR="0058457E" w:rsidRPr="009C5807" w:rsidRDefault="0058457E" w:rsidP="0093237A">
      <w:pPr>
        <w:pStyle w:val="B10"/>
      </w:pPr>
      <w:r w:rsidRPr="009C5807">
        <w:t>-</w:t>
      </w:r>
      <w:r w:rsidRPr="009C5807">
        <w:tab/>
        <w:t>The bandwidth of CSI-RS is 48 PRBs and the density is 3.</w:t>
      </w:r>
    </w:p>
    <w:p w14:paraId="530BD452"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 10.1.19.2.1-1.</w:t>
      </w:r>
    </w:p>
    <w:p w14:paraId="07DD38DE" w14:textId="77777777" w:rsidR="0058457E" w:rsidRPr="009C5807" w:rsidRDefault="0058457E" w:rsidP="0058457E"/>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pPr>
            <w:r w:rsidRPr="009C5807">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pPr>
            <w:r w:rsidRPr="009C5807">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317F3537" w14:textId="77777777" w:rsidR="0058457E" w:rsidRPr="009C5807" w:rsidRDefault="0058457E" w:rsidP="00485F6E">
            <w:pPr>
              <w:pStyle w:val="TAC"/>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rPr>
      </w:pPr>
      <w:r w:rsidRPr="009C5807">
        <w:rPr>
          <w:rFonts w:cs="v4.2.0"/>
        </w:rPr>
        <w:t xml:space="preserve">The accuracy requirements in Table </w:t>
      </w:r>
      <w:r w:rsidRPr="009C5807">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7B88DEA5" w14:textId="77777777" w:rsidR="0058457E" w:rsidRPr="009C5807" w:rsidRDefault="0058457E" w:rsidP="00D638F6">
      <w:pPr>
        <w:pStyle w:val="B10"/>
      </w:pPr>
      <w:r w:rsidRPr="009C5807">
        <w:t>-</w:t>
      </w:r>
      <w:r w:rsidRPr="009C5807">
        <w:tab/>
        <w:t>The bandwidth of CSI-RS is 48 PRBs and the density is 3.</w:t>
      </w:r>
    </w:p>
    <w:p w14:paraId="4CD26457"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w:t>
      </w:r>
      <w:r w:rsidRPr="009C5807">
        <w:rPr>
          <w:rFonts w:eastAsia="PMingLiU"/>
          <w:lang w:val="en-US"/>
        </w:rPr>
        <w:t> </w:t>
      </w:r>
      <w:r w:rsidRPr="009C5807">
        <w:rPr>
          <w:rFonts w:eastAsia="PMingLiU"/>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pPr>
            <w:r w:rsidRPr="009C5807">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pPr>
            <w:r w:rsidRPr="009C5807">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Unless otherwise specified, the requirements for absolute accuracy of SSB based L1-RSRP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rPr>
        <w:t>10.1.19C</w:t>
      </w:r>
      <w:r w:rsidRPr="009C5807">
        <w:rPr>
          <w:rFonts w:cs="v4.2.0"/>
        </w:rPr>
        <w:t>.1.1-1 are valid under the following conditions:</w:t>
      </w:r>
    </w:p>
    <w:p w14:paraId="7FD768F9"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05E30D46"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2C5BAD6C"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5418E0E0"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5977C6A4"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630C768A"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77777777" w:rsidR="00B237B2" w:rsidRPr="009C5807" w:rsidRDefault="00B237B2" w:rsidP="00E65BA1">
            <w:pPr>
              <w:pStyle w:val="TAN"/>
            </w:pPr>
            <w:r w:rsidRPr="009C5807">
              <w:t>NOTE 2:</w:t>
            </w:r>
            <w:r w:rsidRPr="009C5807">
              <w:tab/>
              <w:t>NR operating band groups in FR1 are as defined in clause 3.5.2.</w:t>
            </w:r>
          </w:p>
        </w:tc>
      </w:tr>
    </w:tbl>
    <w:p w14:paraId="22C595EE" w14:textId="77777777" w:rsidR="00B237B2" w:rsidRPr="009C5807" w:rsidRDefault="00B237B2" w:rsidP="00B237B2"/>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rPr>
      </w:pPr>
      <w:r w:rsidRPr="009C5807">
        <w:rPr>
          <w:rFonts w:cs="v4.2.0"/>
        </w:rPr>
        <w:t xml:space="preserve">The accuracy requirements in Table </w:t>
      </w:r>
      <w:r>
        <w:t>10.1.19C</w:t>
      </w:r>
      <w:r w:rsidRPr="009C5807">
        <w:t>.1.2</w:t>
      </w:r>
      <w:r w:rsidRPr="009C5807">
        <w:rPr>
          <w:rFonts w:cs="v4.2.0"/>
        </w:rPr>
        <w:t>-1 are valid under the following conditions:</w:t>
      </w:r>
    </w:p>
    <w:p w14:paraId="2DE4E755"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418B7DAC"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702C7AB9"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756D0F4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77777777" w:rsidR="00B237B2" w:rsidRPr="009C5807" w:rsidRDefault="00B237B2" w:rsidP="00E65BA1">
            <w:pPr>
              <w:pStyle w:val="TAN"/>
            </w:pPr>
            <w:r w:rsidRPr="009C5807">
              <w:t>NOTE 4:</w:t>
            </w:r>
            <w:r w:rsidRPr="009C5807">
              <w:tab/>
              <w:t>NR operating band groups in FR1 are as defined in clause 3.5.2.</w:t>
            </w:r>
          </w:p>
        </w:tc>
      </w:tr>
    </w:tbl>
    <w:p w14:paraId="0CE7B049" w14:textId="77777777" w:rsidR="00B237B2" w:rsidRPr="009C5807" w:rsidRDefault="00B237B2" w:rsidP="0058457E"/>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SSB based L1-RSRP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The accuracy requirements in Table 10.1.20.1.1-1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cell</w:t>
      </w:r>
      <w:r>
        <w:rPr>
          <w:lang w:val="en-US"/>
        </w:rPr>
        <w:t xml:space="preserve"> (serving cell or cell with different PCI from serving cell)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t>10.1.20.1.2</w:t>
      </w:r>
      <w:r w:rsidRPr="009C5807">
        <w:rPr>
          <w:rFonts w:cs="v4.2.0"/>
        </w:rPr>
        <w:t>-1 are valid under the following conditions:</w:t>
      </w:r>
    </w:p>
    <w:p w14:paraId="101375F8"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pPr>
            <w:r w:rsidRPr="009C5807">
              <w:t>NOTE 2:</w:t>
            </w:r>
            <w:r w:rsidRPr="009C5807">
              <w:tab/>
              <w:t>The parameter SSB Ês/Iot is the minimum SSB Ês/Iot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The accuracy requirements in Table 10.1.20.2.1-1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E548AD7" w14:textId="77777777" w:rsidR="001F5A79" w:rsidRPr="009C5807" w:rsidRDefault="001F5A79" w:rsidP="0093237A">
      <w:pPr>
        <w:pStyle w:val="B10"/>
      </w:pPr>
      <w:r w:rsidRPr="009C5807">
        <w:t>-</w:t>
      </w:r>
      <w:r w:rsidRPr="009C5807">
        <w:tab/>
        <w:t xml:space="preserve">The bandwidth of CSI-RS is 48 PRBs and the density is 3. </w:t>
      </w:r>
    </w:p>
    <w:p w14:paraId="1C5F49FA"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r w:rsidRPr="009C5807">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rPr>
      </w:pPr>
      <w:r w:rsidRPr="009C5807">
        <w:rPr>
          <w:rFonts w:cs="v4.2.0"/>
        </w:rPr>
        <w:t xml:space="preserve">The accuracy requirements in Table </w:t>
      </w:r>
      <w:r w:rsidRPr="009C5807">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579AE69" w14:textId="77777777" w:rsidR="001F5A79" w:rsidRPr="009C5807" w:rsidRDefault="001F5A79" w:rsidP="0093237A">
      <w:pPr>
        <w:pStyle w:val="B10"/>
      </w:pPr>
      <w:r w:rsidRPr="009C5807">
        <w:t>-</w:t>
      </w:r>
      <w:r w:rsidRPr="009C5807">
        <w:tab/>
        <w:t>The bandwidth of CSI-RS is 48 PRBs and the density is 3.</w:t>
      </w:r>
    </w:p>
    <w:p w14:paraId="6824D59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r w:rsidRPr="009C5807">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pPr>
            <w:r w:rsidRPr="009C5807">
              <w:t>NOTE 2:</w:t>
            </w:r>
            <w:r w:rsidRPr="009C5807">
              <w:tab/>
              <w:t>The parameter CSI-RS Ês/Iot is the minimum CSI-RS Ês/Iot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9"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9"/>
    </w:p>
    <w:p w14:paraId="3651AA10" w14:textId="77777777" w:rsidR="001F5A79" w:rsidRPr="009C5807" w:rsidRDefault="001F5A79" w:rsidP="00B018D8">
      <w:pPr>
        <w:pStyle w:val="Heading4"/>
        <w:rPr>
          <w:lang w:val="en-US"/>
        </w:rPr>
      </w:pPr>
      <w:bookmarkStart w:id="10" w:name="_Toc5952725"/>
      <w:r w:rsidRPr="009C5807">
        <w:rPr>
          <w:lang w:val="en-US"/>
        </w:rPr>
        <w:t>10.1.21.1</w:t>
      </w:r>
      <w:r w:rsidRPr="009C5807">
        <w:rPr>
          <w:lang w:val="en-US"/>
        </w:rPr>
        <w:tab/>
        <w:t>SFTD acuracy requirements for NE-DC</w:t>
      </w:r>
      <w:bookmarkEnd w:id="10"/>
    </w:p>
    <w:p w14:paraId="75F5FB22"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E-UTRAN PSCell under NE-DC.</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For FR1 PCell SFN and frame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pPr>
      <w:r w:rsidRPr="009C5807">
        <w:t>Table 10.1.21.1-1: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pPr>
      <w:r w:rsidRPr="009C5807">
        <w:t>Table 10.1.21.1-2: PCell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pPr>
            <w:r w:rsidRPr="009C5807">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For E-UTRA PSCell SFN and frame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pPr>
            <w:r w:rsidRPr="009C5807">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pPr>
            <w:r w:rsidRPr="009C5807">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50A2835F" w14:textId="77777777" w:rsidR="001F5A79" w:rsidRPr="009C5807" w:rsidRDefault="001F5A79" w:rsidP="001F5A79">
      <w:pPr>
        <w:rPr>
          <w:noProof/>
        </w:rPr>
      </w:pPr>
    </w:p>
    <w:p w14:paraId="0596AE54" w14:textId="77777777" w:rsidR="001F5A79" w:rsidRPr="009C5807" w:rsidRDefault="001F5A79" w:rsidP="00B018D8">
      <w:pPr>
        <w:pStyle w:val="Heading4"/>
        <w:rPr>
          <w:lang w:val="en-US"/>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in FR1 and PSCell in FR2 under NR dual connectivity.</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For FR1 PCell SFN and frame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pPr>
      <w:r w:rsidRPr="009C5807">
        <w:t>Table 10.1.21.2-1: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pPr>
            <w:r w:rsidRPr="009C5807">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rPr>
            </w:pPr>
            <w:r w:rsidRPr="009C5807">
              <w:rPr>
                <w:snapToGrid w:val="0"/>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3246930A" w14:textId="77777777" w:rsidR="001F5A79" w:rsidRPr="009C5807" w:rsidRDefault="001F5A79" w:rsidP="001F5A79">
      <w:pPr>
        <w:jc w:val="center"/>
        <w:rPr>
          <w:noProof/>
        </w:rPr>
      </w:pPr>
    </w:p>
    <w:p w14:paraId="5883C81D" w14:textId="77777777" w:rsidR="001F5A79" w:rsidRPr="009C5807" w:rsidRDefault="001F5A79" w:rsidP="00B018D8">
      <w:pPr>
        <w:pStyle w:val="Heading4"/>
        <w:rPr>
          <w:lang w:val="en-US"/>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inter-frequency neighbour cell.</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For FR1 PCell, inter frequency neighbour cell SFN and frame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pPr>
      <w:r w:rsidRPr="009C5807">
        <w:t>Table 10.1.21.3-1: PCell,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rPr>
            </w:pPr>
            <w:r w:rsidRPr="009C5807">
              <w:rPr>
                <w:rFonts w:ascii="Arial" w:hAnsi="Arial" w:cs="Arial"/>
                <w:sz w:val="18"/>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rPr>
            </w:pPr>
            <w:r w:rsidRPr="009C5807">
              <w:rPr>
                <w:snapToGrid w:val="0"/>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t>The parameter Ês/Iot is the minimum Ês/Iot of the pair of cells to which the requirement applies.</w:t>
            </w:r>
          </w:p>
        </w:tc>
      </w:tr>
    </w:tbl>
    <w:p w14:paraId="2F7D9CDE" w14:textId="77777777" w:rsidR="001F5A79" w:rsidRPr="009C5807" w:rsidRDefault="001F5A79" w:rsidP="001F5A79">
      <w:pPr>
        <w:jc w:val="center"/>
        <w:rPr>
          <w:noProof/>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rPr>
        <w:t>derived</w:t>
      </w:r>
      <w:r w:rsidR="00C32CDC">
        <w:t xml:space="preserve"> </w:t>
      </w:r>
      <w:r w:rsidR="00C32CDC">
        <w:rPr>
          <w:rFonts w:hint="eastAsia"/>
        </w:rPr>
        <w:t>based</w:t>
      </w:r>
      <w:r w:rsidR="00C32CDC">
        <w:t xml:space="preserve"> </w:t>
      </w:r>
      <w:r w:rsidR="00C32CDC">
        <w:rPr>
          <w:rFonts w:hint="eastAsia"/>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pPr>
      <w:r w:rsidRPr="009C5807">
        <w:t>-</w:t>
      </w:r>
      <w:r w:rsidRPr="009C5807">
        <w:tab/>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pPr>
      <w:r w:rsidRPr="009C5807">
        <w:t>-</w:t>
      </w:r>
      <w:r w:rsidRPr="009C5807">
        <w:tab/>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If multiple SRS resources are on the same symbol and with same comb, the distance between cyclic shifts of any two resources is no less than 6 if 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pPr>
            <w:r w:rsidRPr="009C5807">
              <w:rPr>
                <w:rFonts w:hint="eastAsia"/>
              </w:rPr>
              <w:t>1</w:t>
            </w:r>
            <w:r w:rsidRPr="009C5807">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pPr>
            <w:r w:rsidRPr="009C5807">
              <w:rPr>
                <w:rFonts w:hint="eastAsia"/>
              </w:rPr>
              <w:t>3</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pPr>
            <w:r w:rsidRPr="009C5807">
              <w:rPr>
                <w:rFonts w:hint="eastAsia"/>
              </w:rPr>
              <w:t>6</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rPr>
              <w:t>1</w:t>
            </w:r>
            <w:r w:rsidRPr="009C5807">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rPr>
              <w:t>3</w:t>
            </w:r>
            <w:r w:rsidRPr="009C5807">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rPr>
              <w:t>6</w:t>
            </w:r>
            <w:r w:rsidRPr="009C5807">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pPr>
            <w:r w:rsidRPr="009C5807">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pPr>
            <w:r w:rsidRPr="009C5807">
              <w:rPr>
                <w:rFonts w:hint="eastAsia"/>
              </w:rPr>
              <w:t>1</w:t>
            </w:r>
            <w:r w:rsidRPr="009C5807">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pPr>
            <w:r w:rsidRPr="009C5807">
              <w:rPr>
                <w:rFonts w:hint="eastAsia"/>
              </w:rPr>
              <w:t>1</w:t>
            </w:r>
            <w:r w:rsidRPr="009C5807">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pPr>
            <w:r>
              <w:rPr>
                <w:sz w:val="16"/>
                <w:szCs w:val="16"/>
              </w:rPr>
              <w:sym w:font="Symbol" w:char="F0B1"/>
            </w:r>
            <w: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pPr>
            <w:r>
              <w:rPr>
                <w:sz w:val="16"/>
                <w:szCs w:val="16"/>
              </w:rPr>
              <w:sym w:font="Symbol" w:char="F0B1"/>
            </w:r>
            <w: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pPr>
            <w:r>
              <w:rPr>
                <w:sz w:val="16"/>
                <w:szCs w:val="16"/>
              </w:rPr>
              <w:sym w:font="Symbol" w:char="F0B1"/>
            </w:r>
            <w: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pPr>
            <w:r>
              <w:rPr>
                <w:sz w:val="16"/>
                <w:szCs w:val="16"/>
              </w:rPr>
              <w:sym w:font="Symbol" w:char="F0B1"/>
            </w:r>
            <w: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pPr>
            <w:r>
              <w:rPr>
                <w:sz w:val="16"/>
                <w:szCs w:val="16"/>
              </w:rPr>
              <w:sym w:font="Symbol" w:char="F0B1"/>
            </w:r>
            <w: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pPr>
            <w:r>
              <w:rPr>
                <w:sz w:val="16"/>
                <w:szCs w:val="16"/>
              </w:rPr>
              <w:sym w:font="Symbol" w:char="F0B1"/>
            </w:r>
            <w: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pPr>
            <w:r w:rsidRPr="009C5807">
              <w:rPr>
                <w:rFonts w:hint="eastAsia"/>
              </w:rPr>
              <w:t>-</w:t>
            </w:r>
            <w:r w:rsidRPr="009C5807">
              <w:t>70</w:t>
            </w:r>
          </w:p>
        </w:tc>
        <w:tc>
          <w:tcPr>
            <w:tcW w:w="1440" w:type="dxa"/>
            <w:shd w:val="clear" w:color="auto" w:fill="auto"/>
            <w:vAlign w:val="center"/>
          </w:tcPr>
          <w:p w14:paraId="2E51C475" w14:textId="77777777" w:rsidR="00096C4D" w:rsidRPr="009C5807" w:rsidRDefault="00096C4D" w:rsidP="00B034E4">
            <w:pPr>
              <w:pStyle w:val="TAC"/>
            </w:pPr>
            <w:r w:rsidRPr="009C5807">
              <w:rPr>
                <w:rFonts w:hint="eastAsia"/>
              </w:rPr>
              <w:t>-</w:t>
            </w:r>
            <w:r w:rsidRPr="009C5807">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pPr>
            <w:r w:rsidRPr="009C5807">
              <w:rPr>
                <w:rFonts w:hint="eastAsia"/>
              </w:rPr>
              <w:t>N</w:t>
            </w:r>
            <w:r w:rsidRPr="009C5807">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pPr>
            <w:r w:rsidRPr="009C5807">
              <w:rPr>
                <w:rFonts w:hint="eastAsia"/>
              </w:rPr>
              <w:t>-</w:t>
            </w:r>
            <w:r w:rsidRPr="009C5807">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pPr>
            <w:r w:rsidRPr="009C5807">
              <w:rPr>
                <w:rFonts w:hint="eastAsia"/>
              </w:rPr>
              <w:t>-</w:t>
            </w:r>
            <w:r w:rsidRPr="009C5807">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rPr>
        <w:t xml:space="preserve"> </w:t>
      </w:r>
      <w:r w:rsidR="00C32CDC">
        <w:t>UE shall scale the measured CLI-RSSI to report a nominal RSSI equivalent to 6RB measurement</w:t>
      </w:r>
      <w:r w:rsidR="00C32CDC" w:rsidRPr="00C07FC4">
        <w:t xml:space="preserve"> with 15kHz SCS</w:t>
      </w:r>
      <w:r w:rsidR="00C32CDC">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rPr>
      </w:pPr>
      <w:r>
        <w:t xml:space="preserve">If the UE doesn’t support Rx TEG reporting for RSTD measurement or when the measurements of reference cell and </w:t>
      </w:r>
      <w:r>
        <w:rPr>
          <w:bCs/>
        </w:rPr>
        <w:t>neighbour cell belong to different Rx TEGs, Y</w:t>
      </w:r>
      <w:r>
        <w:rPr>
          <w:rFonts w:hint="eastAsia"/>
          <w:bCs/>
        </w:rPr>
        <w:t>,</w:t>
      </w:r>
      <w:r>
        <w:rPr>
          <w:bCs/>
        </w:rPr>
        <w:t xml:space="preserve"> Z </w:t>
      </w:r>
      <w:r>
        <w:rPr>
          <w:rFonts w:hint="eastAsia"/>
          <w:bCs/>
        </w:rPr>
        <w:t xml:space="preserve">and </w:t>
      </w:r>
      <w:r>
        <w:t>Δ</w:t>
      </w:r>
      <w:r>
        <w:rPr>
          <w:rFonts w:hint="eastAsia"/>
        </w:rPr>
        <w:t xml:space="preserve"> </w:t>
      </w:r>
      <w:r>
        <w:rPr>
          <w:bCs/>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rPr>
        <w:t xml:space="preserve">If the measurements of reference cell and </w:t>
      </w:r>
      <w:r w:rsidRPr="0022466E">
        <w:rPr>
          <w:bCs/>
        </w:rPr>
        <w:t xml:space="preserve">neighbour cell belong to the </w:t>
      </w:r>
      <w:r>
        <w:rPr>
          <w:rFonts w:hint="eastAsia"/>
          <w:bCs/>
        </w:rPr>
        <w:t>same</w:t>
      </w:r>
      <w:r w:rsidRPr="0022466E">
        <w:rPr>
          <w:bCs/>
        </w:rPr>
        <w:t xml:space="preserve"> Rx TEG</w:t>
      </w:r>
      <w:r>
        <w:rPr>
          <w:rFonts w:hint="eastAsia"/>
          <w:bCs/>
        </w:rPr>
        <w:t xml:space="preserve">, i.e. </w:t>
      </w:r>
      <w:r w:rsidRPr="00865553">
        <w:rPr>
          <w:bCs/>
        </w:rPr>
        <w:t xml:space="preserve">associated and reported with a common Rx TEG ID, then the sum </w:t>
      </w:r>
      <w:r w:rsidR="00F051A0" w:rsidRPr="00C815D2">
        <w:rPr>
          <w:rFonts w:hint="eastAsia"/>
          <w:bCs/>
        </w:rPr>
        <w:t xml:space="preserve">of </w:t>
      </w:r>
      <w:r w:rsidR="00F051A0" w:rsidRPr="00C815D2">
        <w:rPr>
          <w:rFonts w:eastAsia="Malgun Gothic"/>
          <w:bCs/>
        </w:rPr>
        <w:t>Y+Z</w:t>
      </w:r>
      <w:r w:rsidR="00F051A0">
        <w:rPr>
          <w:rFonts w:eastAsia="Malgun Gothic"/>
          <w:bCs/>
        </w:rPr>
        <w:t>+</w:t>
      </w:r>
      <w:r w:rsidR="00F051A0" w:rsidRPr="00C97FD2">
        <w:t>Δ</w:t>
      </w:r>
      <w:r>
        <w:rPr>
          <w:rFonts w:hint="eastAsia"/>
        </w:rPr>
        <w:t xml:space="preserve"> </w:t>
      </w:r>
      <w:r w:rsidRPr="00865553">
        <w:rPr>
          <w:bCs/>
        </w:rPr>
        <w:t>is equal to the timing error margin of the R</w:t>
      </w:r>
      <w:r>
        <w:rPr>
          <w:rFonts w:hint="eastAsia"/>
          <w:bCs/>
        </w:rPr>
        <w:t>x</w:t>
      </w:r>
      <w:r w:rsidRPr="00865553">
        <w:rPr>
          <w:bCs/>
        </w:rPr>
        <w:t xml:space="preserve"> TEG reported in </w:t>
      </w:r>
      <w:r w:rsidRPr="00865553">
        <w:rPr>
          <w:bCs/>
          <w:i/>
        </w:rPr>
        <w:t>nr-UE-RxTEG-TimingErrorMargin</w:t>
      </w:r>
      <w:r>
        <w:rPr>
          <w:rFonts w:hint="eastAsia"/>
          <w:bCs/>
        </w:rPr>
        <w:t xml:space="preserve">. </w:t>
      </w:r>
      <w:r>
        <w:rPr>
          <w:bCs/>
        </w:rPr>
        <w:t>T</w:t>
      </w:r>
      <w:r>
        <w:rPr>
          <w:rFonts w:hint="eastAsia"/>
          <w:bCs/>
        </w:rPr>
        <w:t xml:space="preserve">he </w:t>
      </w:r>
      <w:r>
        <w:rPr>
          <w:bCs/>
        </w:rPr>
        <w:t>timing error margin reported</w:t>
      </w:r>
      <w:r>
        <w:rPr>
          <w:rFonts w:hint="eastAsia"/>
          <w:bCs/>
        </w:rPr>
        <w:t xml:space="preserve"> </w:t>
      </w:r>
      <w:r>
        <w:rPr>
          <w:bCs/>
        </w:rPr>
        <w:t>via</w:t>
      </w:r>
      <w:r w:rsidRPr="00865553">
        <w:rPr>
          <w:bCs/>
        </w:rPr>
        <w:t xml:space="preserve"> </w:t>
      </w:r>
      <w:r w:rsidRPr="00865553">
        <w:rPr>
          <w:bCs/>
          <w:i/>
        </w:rPr>
        <w:t>nr-UE-RxTEG-TimingErrorMargin</w:t>
      </w:r>
      <w:r>
        <w:rPr>
          <w:rFonts w:hint="eastAsia"/>
          <w:bCs/>
        </w:rPr>
        <w:t xml:space="preserve"> </w:t>
      </w:r>
      <w:r>
        <w:rPr>
          <w:bCs/>
        </w:rPr>
        <w:t>can</w:t>
      </w:r>
      <w:r>
        <w:rPr>
          <w:rFonts w:hint="eastAsia"/>
          <w:bCs/>
        </w:rPr>
        <w:t>not</w:t>
      </w:r>
      <w:r>
        <w:rPr>
          <w:bCs/>
        </w:rPr>
        <w:t xml:space="preserve"> be</w:t>
      </w:r>
      <w:r>
        <w:rPr>
          <w:rFonts w:hint="eastAsia"/>
          <w:bCs/>
        </w:rPr>
        <w:t xml:space="preserve"> larger than the value of (Y+Z</w:t>
      </w:r>
      <w:bookmarkStart w:id="11" w:name="OLE_LINK41"/>
      <w:bookmarkStart w:id="12" w:name="OLE_LINK42"/>
      <w:r>
        <w:rPr>
          <w:rFonts w:eastAsia="Malgun Gothic"/>
          <w:bCs/>
        </w:rPr>
        <w:t>+</w:t>
      </w:r>
      <w:r w:rsidRPr="00C97FD2">
        <w:t>Δ</w:t>
      </w:r>
      <w:bookmarkEnd w:id="11"/>
      <w:bookmarkEnd w:id="12"/>
      <w:r>
        <w:rPr>
          <w:rFonts w:hint="eastAsia"/>
          <w:bCs/>
        </w:rPr>
        <w:t xml:space="preserve">) defined when </w:t>
      </w:r>
      <w:r>
        <w:t xml:space="preserve">the </w:t>
      </w:r>
      <w:r>
        <w:rPr>
          <w:rFonts w:hint="eastAsia"/>
        </w:rPr>
        <w:t>UE does</w:t>
      </w:r>
      <w:r>
        <w:t xml:space="preserve"> not associate the measurements with the same </w:t>
      </w:r>
      <w:r>
        <w:rPr>
          <w:rFonts w:hint="eastAsia"/>
        </w:rPr>
        <w:t>Rx TEG</w:t>
      </w:r>
      <w:r>
        <w:rPr>
          <w:rFonts w:hint="eastAsia"/>
          <w:bCs/>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pPr>
            <w:r w:rsidRPr="000C792B">
              <w:t>PRS SCS</w:t>
            </w:r>
          </w:p>
        </w:tc>
        <w:tc>
          <w:tcPr>
            <w:tcW w:w="1134" w:type="dxa"/>
            <w:vMerge w:val="restart"/>
            <w:vAlign w:val="center"/>
            <w:hideMark/>
          </w:tcPr>
          <w:p w14:paraId="62A5356A" w14:textId="77777777" w:rsidR="00060B2A" w:rsidRPr="000C792B" w:rsidRDefault="00060B2A" w:rsidP="00224E82">
            <w:pPr>
              <w:pStyle w:val="TAH"/>
            </w:pPr>
            <w:r w:rsidRPr="000C792B">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07B3F04C"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pPr>
            <w:r w:rsidRPr="000C792B">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2A35CC"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2A35CC" w:rsidRPr="000C792B" w:rsidRDefault="002A35CC" w:rsidP="002A35CC">
            <w:pPr>
              <w:pStyle w:val="TAC"/>
            </w:pPr>
            <w:r w:rsidRPr="000C792B">
              <w:t>132</w:t>
            </w:r>
          </w:p>
        </w:tc>
        <w:tc>
          <w:tcPr>
            <w:tcW w:w="1163" w:type="dxa"/>
            <w:vMerge w:val="restart"/>
            <w:vAlign w:val="center"/>
          </w:tcPr>
          <w:p w14:paraId="4D0DCD39" w14:textId="77777777" w:rsidR="002A35CC" w:rsidRPr="000C792B" w:rsidRDefault="002A35CC" w:rsidP="002A35CC">
            <w:pPr>
              <w:pStyle w:val="TAC"/>
            </w:pPr>
            <w:r w:rsidRPr="000C792B">
              <w:t>(PRS Ês/Iot)</w:t>
            </w:r>
            <w:r w:rsidRPr="000C792B">
              <w:rPr>
                <w:vertAlign w:val="subscript"/>
              </w:rPr>
              <w:t xml:space="preserve">ref </w:t>
            </w:r>
            <w:r w:rsidRPr="000C792B">
              <w:t>≥-6dB</w:t>
            </w:r>
          </w:p>
          <w:p w14:paraId="2586CFE9" w14:textId="77777777" w:rsidR="002A35CC" w:rsidRPr="000C792B" w:rsidRDefault="002A35CC" w:rsidP="002A35CC">
            <w:pPr>
              <w:pStyle w:val="TAC"/>
            </w:pPr>
          </w:p>
          <w:p w14:paraId="3FE2ED12" w14:textId="77777777" w:rsidR="002A35CC" w:rsidRPr="000C792B" w:rsidRDefault="002A35CC" w:rsidP="002A35CC">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2A35CC" w:rsidRPr="000C792B" w:rsidRDefault="002A35CC" w:rsidP="002A35CC">
            <w:pPr>
              <w:pStyle w:val="TAC"/>
              <w:rPr>
                <w:lang w:val="sv-SE"/>
              </w:rPr>
            </w:pPr>
            <w:r w:rsidRPr="000C792B">
              <w:rPr>
                <w:lang w:val="sv-SE"/>
              </w:rPr>
              <w:t>15</w:t>
            </w:r>
          </w:p>
        </w:tc>
        <w:tc>
          <w:tcPr>
            <w:tcW w:w="1134" w:type="dxa"/>
            <w:vMerge w:val="restart"/>
            <w:vAlign w:val="center"/>
            <w:hideMark/>
          </w:tcPr>
          <w:p w14:paraId="4107EA6E" w14:textId="29C67767" w:rsidR="002A35CC" w:rsidRPr="000C792B" w:rsidRDefault="002A35CC" w:rsidP="002A35CC">
            <w:pPr>
              <w:pStyle w:val="TAC"/>
            </w:pPr>
            <w:r w:rsidRPr="000C792B">
              <w:t>≥ 24</w:t>
            </w:r>
          </w:p>
        </w:tc>
        <w:tc>
          <w:tcPr>
            <w:tcW w:w="1367" w:type="dxa"/>
            <w:vMerge w:val="restart"/>
            <w:vAlign w:val="center"/>
            <w:hideMark/>
          </w:tcPr>
          <w:p w14:paraId="67B964FC" w14:textId="407D6532"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8DD65E5" w14:textId="77777777" w:rsidR="002A35CC" w:rsidRDefault="002A35CC" w:rsidP="002A35CC">
            <w:pPr>
              <w:pStyle w:val="TAC"/>
              <w:rPr>
                <w:szCs w:val="18"/>
              </w:rPr>
            </w:pPr>
            <w:r>
              <w:rPr>
                <w:szCs w:val="18"/>
              </w:rPr>
              <w:t>NR_FDD_FR1_A, NR_TDD_FR1_A,</w:t>
            </w:r>
          </w:p>
          <w:p w14:paraId="6F88A296" w14:textId="709AED43"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2A35CC" w:rsidRPr="000C792B" w:rsidRDefault="002A35CC" w:rsidP="002A35CC">
            <w:pPr>
              <w:pStyle w:val="TAC"/>
            </w:pPr>
            <w:r>
              <w:t>-127</w:t>
            </w:r>
          </w:p>
        </w:tc>
        <w:tc>
          <w:tcPr>
            <w:tcW w:w="1275" w:type="dxa"/>
            <w:vAlign w:val="center"/>
            <w:hideMark/>
          </w:tcPr>
          <w:p w14:paraId="07AC8902" w14:textId="77777777" w:rsidR="002A35CC" w:rsidRPr="000C792B" w:rsidRDefault="002A35CC" w:rsidP="002A35CC">
            <w:pPr>
              <w:pStyle w:val="TAC"/>
            </w:pPr>
            <w:r w:rsidRPr="000C792B">
              <w:t>-50</w:t>
            </w:r>
          </w:p>
        </w:tc>
      </w:tr>
      <w:tr w:rsidR="002A35CC"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2A35CC" w:rsidRPr="000C792B" w:rsidRDefault="002A35CC" w:rsidP="002A35CC">
            <w:pPr>
              <w:pStyle w:val="TAC"/>
            </w:pPr>
          </w:p>
        </w:tc>
        <w:tc>
          <w:tcPr>
            <w:tcW w:w="1163" w:type="dxa"/>
            <w:vMerge/>
            <w:vAlign w:val="center"/>
            <w:hideMark/>
          </w:tcPr>
          <w:p w14:paraId="648386B0" w14:textId="77777777" w:rsidR="002A35CC" w:rsidRPr="000C792B" w:rsidRDefault="002A35CC" w:rsidP="002A35CC">
            <w:pPr>
              <w:pStyle w:val="TAC"/>
              <w:rPr>
                <w:lang w:val="sv-SE"/>
              </w:rPr>
            </w:pPr>
          </w:p>
        </w:tc>
        <w:tc>
          <w:tcPr>
            <w:tcW w:w="992" w:type="dxa"/>
            <w:vMerge/>
            <w:vAlign w:val="center"/>
            <w:hideMark/>
          </w:tcPr>
          <w:p w14:paraId="24D2FC4F" w14:textId="77777777" w:rsidR="002A35CC" w:rsidRPr="000C792B" w:rsidRDefault="002A35CC" w:rsidP="002A35CC">
            <w:pPr>
              <w:pStyle w:val="TAC"/>
              <w:rPr>
                <w:lang w:val="sv-SE"/>
              </w:rPr>
            </w:pPr>
          </w:p>
        </w:tc>
        <w:tc>
          <w:tcPr>
            <w:tcW w:w="1134" w:type="dxa"/>
            <w:vMerge/>
            <w:vAlign w:val="center"/>
            <w:hideMark/>
          </w:tcPr>
          <w:p w14:paraId="4D262B87" w14:textId="77777777" w:rsidR="002A35CC" w:rsidRPr="000C792B" w:rsidRDefault="002A35CC" w:rsidP="002A35CC">
            <w:pPr>
              <w:pStyle w:val="TAC"/>
            </w:pPr>
          </w:p>
        </w:tc>
        <w:tc>
          <w:tcPr>
            <w:tcW w:w="1367" w:type="dxa"/>
            <w:vMerge/>
            <w:vAlign w:val="center"/>
            <w:hideMark/>
          </w:tcPr>
          <w:p w14:paraId="4C60C92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79185A01"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2A35CC" w:rsidRPr="000C792B" w:rsidRDefault="002A35CC" w:rsidP="002A35CC">
            <w:pPr>
              <w:pStyle w:val="TAC"/>
            </w:pPr>
            <w:r>
              <w:t>-126.5</w:t>
            </w:r>
          </w:p>
        </w:tc>
        <w:tc>
          <w:tcPr>
            <w:tcW w:w="1275" w:type="dxa"/>
            <w:hideMark/>
          </w:tcPr>
          <w:p w14:paraId="64884899" w14:textId="77777777" w:rsidR="002A35CC" w:rsidRPr="000C792B" w:rsidRDefault="002A35CC" w:rsidP="002A35CC">
            <w:pPr>
              <w:pStyle w:val="TAC"/>
            </w:pPr>
            <w:r w:rsidRPr="000C792B">
              <w:t>-50</w:t>
            </w:r>
          </w:p>
        </w:tc>
      </w:tr>
      <w:tr w:rsidR="002A35CC"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2A35CC" w:rsidRPr="000C792B" w:rsidRDefault="002A35CC" w:rsidP="002A35CC">
            <w:pPr>
              <w:pStyle w:val="TAC"/>
            </w:pPr>
          </w:p>
        </w:tc>
        <w:tc>
          <w:tcPr>
            <w:tcW w:w="1163" w:type="dxa"/>
            <w:vMerge/>
            <w:vAlign w:val="center"/>
            <w:hideMark/>
          </w:tcPr>
          <w:p w14:paraId="4ADB652E" w14:textId="77777777" w:rsidR="002A35CC" w:rsidRPr="000C792B" w:rsidRDefault="002A35CC" w:rsidP="002A35CC">
            <w:pPr>
              <w:pStyle w:val="TAC"/>
              <w:rPr>
                <w:lang w:val="sv-SE"/>
              </w:rPr>
            </w:pPr>
          </w:p>
        </w:tc>
        <w:tc>
          <w:tcPr>
            <w:tcW w:w="992" w:type="dxa"/>
            <w:vMerge/>
            <w:vAlign w:val="center"/>
            <w:hideMark/>
          </w:tcPr>
          <w:p w14:paraId="5DC5831B" w14:textId="77777777" w:rsidR="002A35CC" w:rsidRPr="000C792B" w:rsidRDefault="002A35CC" w:rsidP="002A35CC">
            <w:pPr>
              <w:pStyle w:val="TAC"/>
              <w:rPr>
                <w:lang w:val="sv-SE"/>
              </w:rPr>
            </w:pPr>
          </w:p>
        </w:tc>
        <w:tc>
          <w:tcPr>
            <w:tcW w:w="1134" w:type="dxa"/>
            <w:vMerge/>
            <w:vAlign w:val="center"/>
            <w:hideMark/>
          </w:tcPr>
          <w:p w14:paraId="7D438423" w14:textId="77777777" w:rsidR="002A35CC" w:rsidRPr="000C792B" w:rsidRDefault="002A35CC" w:rsidP="002A35CC">
            <w:pPr>
              <w:pStyle w:val="TAC"/>
            </w:pPr>
          </w:p>
        </w:tc>
        <w:tc>
          <w:tcPr>
            <w:tcW w:w="1367" w:type="dxa"/>
            <w:vMerge/>
            <w:vAlign w:val="center"/>
            <w:hideMark/>
          </w:tcPr>
          <w:p w14:paraId="2231310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16CABF2E"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2A35CC" w:rsidRPr="000C792B" w:rsidRDefault="002A35CC" w:rsidP="002A35CC">
            <w:pPr>
              <w:pStyle w:val="TAC"/>
            </w:pPr>
            <w:r>
              <w:t>-126</w:t>
            </w:r>
          </w:p>
        </w:tc>
        <w:tc>
          <w:tcPr>
            <w:tcW w:w="1275" w:type="dxa"/>
            <w:hideMark/>
          </w:tcPr>
          <w:p w14:paraId="76B4D0E6" w14:textId="77777777" w:rsidR="002A35CC" w:rsidRPr="000C792B" w:rsidRDefault="002A35CC" w:rsidP="002A35CC">
            <w:pPr>
              <w:pStyle w:val="TAC"/>
            </w:pPr>
            <w:r w:rsidRPr="000C792B">
              <w:t>-50</w:t>
            </w:r>
          </w:p>
        </w:tc>
      </w:tr>
      <w:tr w:rsidR="002A35CC"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2A35CC" w:rsidRPr="000C792B" w:rsidRDefault="002A35CC" w:rsidP="002A35CC">
            <w:pPr>
              <w:pStyle w:val="TAC"/>
            </w:pPr>
          </w:p>
        </w:tc>
        <w:tc>
          <w:tcPr>
            <w:tcW w:w="1163" w:type="dxa"/>
            <w:vMerge/>
            <w:vAlign w:val="center"/>
            <w:hideMark/>
          </w:tcPr>
          <w:p w14:paraId="3FDCB326" w14:textId="77777777" w:rsidR="002A35CC" w:rsidRPr="000C792B" w:rsidRDefault="002A35CC" w:rsidP="002A35CC">
            <w:pPr>
              <w:pStyle w:val="TAC"/>
              <w:rPr>
                <w:lang w:val="sv-SE"/>
              </w:rPr>
            </w:pPr>
          </w:p>
        </w:tc>
        <w:tc>
          <w:tcPr>
            <w:tcW w:w="992" w:type="dxa"/>
            <w:vMerge/>
            <w:vAlign w:val="center"/>
            <w:hideMark/>
          </w:tcPr>
          <w:p w14:paraId="10D17CEB" w14:textId="77777777" w:rsidR="002A35CC" w:rsidRPr="000C792B" w:rsidRDefault="002A35CC" w:rsidP="002A35CC">
            <w:pPr>
              <w:pStyle w:val="TAC"/>
              <w:rPr>
                <w:lang w:val="sv-SE"/>
              </w:rPr>
            </w:pPr>
          </w:p>
        </w:tc>
        <w:tc>
          <w:tcPr>
            <w:tcW w:w="1134" w:type="dxa"/>
            <w:vMerge/>
            <w:vAlign w:val="center"/>
            <w:hideMark/>
          </w:tcPr>
          <w:p w14:paraId="4FB1FB1E" w14:textId="77777777" w:rsidR="002A35CC" w:rsidRPr="000C792B" w:rsidRDefault="002A35CC" w:rsidP="002A35CC">
            <w:pPr>
              <w:pStyle w:val="TAC"/>
            </w:pPr>
          </w:p>
        </w:tc>
        <w:tc>
          <w:tcPr>
            <w:tcW w:w="1367" w:type="dxa"/>
            <w:vMerge/>
            <w:vAlign w:val="center"/>
            <w:hideMark/>
          </w:tcPr>
          <w:p w14:paraId="79FB8D2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6F3D0EE0"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2A35CC" w:rsidRPr="000C792B" w:rsidRDefault="002A35CC" w:rsidP="002A35CC">
            <w:pPr>
              <w:pStyle w:val="TAC"/>
            </w:pPr>
            <w:r>
              <w:t>-125.5</w:t>
            </w:r>
          </w:p>
        </w:tc>
        <w:tc>
          <w:tcPr>
            <w:tcW w:w="1275" w:type="dxa"/>
            <w:hideMark/>
          </w:tcPr>
          <w:p w14:paraId="6465D8A1" w14:textId="77777777" w:rsidR="002A35CC" w:rsidRPr="000C792B" w:rsidRDefault="002A35CC" w:rsidP="002A35CC">
            <w:pPr>
              <w:pStyle w:val="TAC"/>
            </w:pPr>
            <w:r w:rsidRPr="000C792B">
              <w:t>-50</w:t>
            </w:r>
          </w:p>
        </w:tc>
      </w:tr>
      <w:tr w:rsidR="002A35CC"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2A35CC" w:rsidRPr="000C792B" w:rsidRDefault="002A35CC" w:rsidP="002A35CC">
            <w:pPr>
              <w:pStyle w:val="TAC"/>
            </w:pPr>
          </w:p>
        </w:tc>
        <w:tc>
          <w:tcPr>
            <w:tcW w:w="1163" w:type="dxa"/>
            <w:vMerge/>
            <w:vAlign w:val="center"/>
            <w:hideMark/>
          </w:tcPr>
          <w:p w14:paraId="3FF59390" w14:textId="77777777" w:rsidR="002A35CC" w:rsidRPr="000C792B" w:rsidRDefault="002A35CC" w:rsidP="002A35CC">
            <w:pPr>
              <w:pStyle w:val="TAC"/>
              <w:rPr>
                <w:lang w:val="sv-SE"/>
              </w:rPr>
            </w:pPr>
          </w:p>
        </w:tc>
        <w:tc>
          <w:tcPr>
            <w:tcW w:w="992" w:type="dxa"/>
            <w:vMerge/>
            <w:vAlign w:val="center"/>
            <w:hideMark/>
          </w:tcPr>
          <w:p w14:paraId="4B2ACB30" w14:textId="77777777" w:rsidR="002A35CC" w:rsidRPr="000C792B" w:rsidRDefault="002A35CC" w:rsidP="002A35CC">
            <w:pPr>
              <w:pStyle w:val="TAC"/>
              <w:rPr>
                <w:lang w:val="sv-SE"/>
              </w:rPr>
            </w:pPr>
          </w:p>
        </w:tc>
        <w:tc>
          <w:tcPr>
            <w:tcW w:w="1134" w:type="dxa"/>
            <w:vMerge/>
            <w:vAlign w:val="center"/>
            <w:hideMark/>
          </w:tcPr>
          <w:p w14:paraId="43C1BC0A" w14:textId="77777777" w:rsidR="002A35CC" w:rsidRPr="000C792B" w:rsidRDefault="002A35CC" w:rsidP="002A35CC">
            <w:pPr>
              <w:pStyle w:val="TAC"/>
            </w:pPr>
          </w:p>
        </w:tc>
        <w:tc>
          <w:tcPr>
            <w:tcW w:w="1367" w:type="dxa"/>
            <w:vMerge/>
            <w:vAlign w:val="center"/>
            <w:hideMark/>
          </w:tcPr>
          <w:p w14:paraId="7A57B00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CDA588E"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2A35CC" w:rsidRPr="000C792B" w:rsidRDefault="002A35CC" w:rsidP="002A35CC">
            <w:pPr>
              <w:pStyle w:val="TAC"/>
            </w:pPr>
            <w:r>
              <w:t>-125</w:t>
            </w:r>
          </w:p>
        </w:tc>
        <w:tc>
          <w:tcPr>
            <w:tcW w:w="1275" w:type="dxa"/>
            <w:hideMark/>
          </w:tcPr>
          <w:p w14:paraId="12F00B6D" w14:textId="77777777" w:rsidR="002A35CC" w:rsidRPr="000C792B" w:rsidRDefault="002A35CC" w:rsidP="002A35CC">
            <w:pPr>
              <w:pStyle w:val="TAC"/>
            </w:pPr>
            <w:r w:rsidRPr="000C792B">
              <w:t>-50</w:t>
            </w:r>
          </w:p>
        </w:tc>
      </w:tr>
      <w:tr w:rsidR="002A35CC"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2A35CC" w:rsidRPr="000C792B" w:rsidRDefault="002A35CC" w:rsidP="002A35CC">
            <w:pPr>
              <w:pStyle w:val="TAC"/>
            </w:pPr>
          </w:p>
        </w:tc>
        <w:tc>
          <w:tcPr>
            <w:tcW w:w="1163" w:type="dxa"/>
            <w:vMerge/>
            <w:vAlign w:val="center"/>
            <w:hideMark/>
          </w:tcPr>
          <w:p w14:paraId="09C02E37" w14:textId="77777777" w:rsidR="002A35CC" w:rsidRPr="000C792B" w:rsidRDefault="002A35CC" w:rsidP="002A35CC">
            <w:pPr>
              <w:pStyle w:val="TAC"/>
              <w:rPr>
                <w:lang w:val="sv-SE"/>
              </w:rPr>
            </w:pPr>
          </w:p>
        </w:tc>
        <w:tc>
          <w:tcPr>
            <w:tcW w:w="992" w:type="dxa"/>
            <w:vMerge/>
            <w:vAlign w:val="center"/>
            <w:hideMark/>
          </w:tcPr>
          <w:p w14:paraId="2CB99866" w14:textId="77777777" w:rsidR="002A35CC" w:rsidRPr="000C792B" w:rsidRDefault="002A35CC" w:rsidP="002A35CC">
            <w:pPr>
              <w:pStyle w:val="TAC"/>
              <w:rPr>
                <w:lang w:val="sv-SE"/>
              </w:rPr>
            </w:pPr>
          </w:p>
        </w:tc>
        <w:tc>
          <w:tcPr>
            <w:tcW w:w="1134" w:type="dxa"/>
            <w:vMerge/>
            <w:vAlign w:val="center"/>
            <w:hideMark/>
          </w:tcPr>
          <w:p w14:paraId="67183F2B" w14:textId="77777777" w:rsidR="002A35CC" w:rsidRPr="000C792B" w:rsidRDefault="002A35CC" w:rsidP="002A35CC">
            <w:pPr>
              <w:pStyle w:val="TAC"/>
            </w:pPr>
          </w:p>
        </w:tc>
        <w:tc>
          <w:tcPr>
            <w:tcW w:w="1367" w:type="dxa"/>
            <w:vMerge/>
            <w:vAlign w:val="center"/>
            <w:hideMark/>
          </w:tcPr>
          <w:p w14:paraId="283C44B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266F0333"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2A35CC" w:rsidRPr="000C792B" w:rsidRDefault="002A35CC" w:rsidP="002A35CC">
            <w:pPr>
              <w:pStyle w:val="TAC"/>
            </w:pPr>
            <w:r>
              <w:t>-124.5</w:t>
            </w:r>
          </w:p>
        </w:tc>
        <w:tc>
          <w:tcPr>
            <w:tcW w:w="1275" w:type="dxa"/>
            <w:hideMark/>
          </w:tcPr>
          <w:p w14:paraId="4A716020" w14:textId="77777777" w:rsidR="002A35CC" w:rsidRPr="000C792B" w:rsidRDefault="002A35CC" w:rsidP="002A35CC">
            <w:pPr>
              <w:pStyle w:val="TAC"/>
            </w:pPr>
            <w:r w:rsidRPr="000C792B">
              <w:t>-50</w:t>
            </w:r>
          </w:p>
        </w:tc>
      </w:tr>
      <w:tr w:rsidR="002A35CC"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2A35CC" w:rsidRPr="000C792B" w:rsidRDefault="002A35CC" w:rsidP="002A35CC">
            <w:pPr>
              <w:pStyle w:val="TAC"/>
            </w:pPr>
          </w:p>
        </w:tc>
        <w:tc>
          <w:tcPr>
            <w:tcW w:w="1163" w:type="dxa"/>
            <w:vMerge/>
            <w:vAlign w:val="center"/>
            <w:hideMark/>
          </w:tcPr>
          <w:p w14:paraId="75D45FB7" w14:textId="77777777" w:rsidR="002A35CC" w:rsidRPr="000C792B" w:rsidRDefault="002A35CC" w:rsidP="002A35CC">
            <w:pPr>
              <w:pStyle w:val="TAC"/>
              <w:rPr>
                <w:lang w:val="sv-SE"/>
              </w:rPr>
            </w:pPr>
          </w:p>
        </w:tc>
        <w:tc>
          <w:tcPr>
            <w:tcW w:w="992" w:type="dxa"/>
            <w:vMerge/>
            <w:vAlign w:val="center"/>
            <w:hideMark/>
          </w:tcPr>
          <w:p w14:paraId="6F68E51E" w14:textId="77777777" w:rsidR="002A35CC" w:rsidRPr="000C792B" w:rsidRDefault="002A35CC" w:rsidP="002A35CC">
            <w:pPr>
              <w:pStyle w:val="TAC"/>
              <w:rPr>
                <w:lang w:val="sv-SE"/>
              </w:rPr>
            </w:pPr>
          </w:p>
        </w:tc>
        <w:tc>
          <w:tcPr>
            <w:tcW w:w="1134" w:type="dxa"/>
            <w:vMerge/>
            <w:vAlign w:val="center"/>
            <w:hideMark/>
          </w:tcPr>
          <w:p w14:paraId="262A90A2" w14:textId="77777777" w:rsidR="002A35CC" w:rsidRPr="000C792B" w:rsidRDefault="002A35CC" w:rsidP="002A35CC">
            <w:pPr>
              <w:pStyle w:val="TAC"/>
            </w:pPr>
          </w:p>
        </w:tc>
        <w:tc>
          <w:tcPr>
            <w:tcW w:w="1367" w:type="dxa"/>
            <w:vMerge/>
            <w:vAlign w:val="center"/>
            <w:hideMark/>
          </w:tcPr>
          <w:p w14:paraId="49FB5D8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57BB95B2"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2A35CC" w:rsidRPr="000C792B" w:rsidRDefault="002A35CC" w:rsidP="002A35CC">
            <w:pPr>
              <w:pStyle w:val="TAC"/>
            </w:pPr>
            <w:r>
              <w:t>-124</w:t>
            </w:r>
          </w:p>
        </w:tc>
        <w:tc>
          <w:tcPr>
            <w:tcW w:w="1275" w:type="dxa"/>
            <w:hideMark/>
          </w:tcPr>
          <w:p w14:paraId="19B38327" w14:textId="77777777" w:rsidR="002A35CC" w:rsidRPr="000C792B" w:rsidRDefault="002A35CC" w:rsidP="002A35CC">
            <w:pPr>
              <w:pStyle w:val="TAC"/>
            </w:pPr>
            <w:r w:rsidRPr="000C792B">
              <w:t>-50</w:t>
            </w:r>
          </w:p>
        </w:tc>
      </w:tr>
      <w:tr w:rsidR="002A35CC"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2A35CC" w:rsidRPr="000C792B" w:rsidRDefault="002A35CC" w:rsidP="002A35CC">
            <w:pPr>
              <w:pStyle w:val="TAC"/>
            </w:pPr>
          </w:p>
        </w:tc>
        <w:tc>
          <w:tcPr>
            <w:tcW w:w="1163" w:type="dxa"/>
            <w:vMerge/>
            <w:vAlign w:val="center"/>
            <w:hideMark/>
          </w:tcPr>
          <w:p w14:paraId="3425B1FE" w14:textId="77777777" w:rsidR="002A35CC" w:rsidRPr="000C792B" w:rsidRDefault="002A35CC" w:rsidP="002A35CC">
            <w:pPr>
              <w:pStyle w:val="TAC"/>
              <w:rPr>
                <w:lang w:val="sv-SE"/>
              </w:rPr>
            </w:pPr>
          </w:p>
        </w:tc>
        <w:tc>
          <w:tcPr>
            <w:tcW w:w="992" w:type="dxa"/>
            <w:vMerge/>
            <w:vAlign w:val="center"/>
            <w:hideMark/>
          </w:tcPr>
          <w:p w14:paraId="252A1E9D" w14:textId="77777777" w:rsidR="002A35CC" w:rsidRPr="000C792B" w:rsidRDefault="002A35CC" w:rsidP="002A35CC">
            <w:pPr>
              <w:pStyle w:val="TAC"/>
              <w:rPr>
                <w:lang w:val="sv-SE"/>
              </w:rPr>
            </w:pPr>
          </w:p>
        </w:tc>
        <w:tc>
          <w:tcPr>
            <w:tcW w:w="1134" w:type="dxa"/>
            <w:vMerge/>
            <w:vAlign w:val="center"/>
            <w:hideMark/>
          </w:tcPr>
          <w:p w14:paraId="5BE52F7F" w14:textId="77777777" w:rsidR="002A35CC" w:rsidRPr="000C792B" w:rsidRDefault="002A35CC" w:rsidP="002A35CC">
            <w:pPr>
              <w:pStyle w:val="TAC"/>
            </w:pPr>
          </w:p>
        </w:tc>
        <w:tc>
          <w:tcPr>
            <w:tcW w:w="1367" w:type="dxa"/>
            <w:vMerge/>
            <w:vAlign w:val="center"/>
            <w:hideMark/>
          </w:tcPr>
          <w:p w14:paraId="025BF96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622CE013"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2A35CC" w:rsidRPr="000C792B" w:rsidRDefault="002A35CC" w:rsidP="002A35CC">
            <w:pPr>
              <w:pStyle w:val="TAC"/>
            </w:pPr>
            <w:r>
              <w:t>-123.5</w:t>
            </w:r>
          </w:p>
        </w:tc>
        <w:tc>
          <w:tcPr>
            <w:tcW w:w="1275" w:type="dxa"/>
            <w:hideMark/>
          </w:tcPr>
          <w:p w14:paraId="1E00E774" w14:textId="77777777" w:rsidR="002A35CC" w:rsidRPr="000C792B" w:rsidRDefault="002A35CC" w:rsidP="002A35CC">
            <w:pPr>
              <w:pStyle w:val="TAC"/>
            </w:pPr>
            <w:r w:rsidRPr="000C792B">
              <w:t>-50</w:t>
            </w:r>
          </w:p>
        </w:tc>
      </w:tr>
      <w:tr w:rsidR="005D100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5D1003" w:rsidRPr="000C792B" w:rsidRDefault="005D1003" w:rsidP="005D1003">
            <w:pPr>
              <w:pStyle w:val="TAC"/>
            </w:pPr>
            <w:r w:rsidRPr="000C792B">
              <w:t>98</w:t>
            </w:r>
          </w:p>
        </w:tc>
        <w:tc>
          <w:tcPr>
            <w:tcW w:w="1163" w:type="dxa"/>
            <w:vMerge/>
            <w:vAlign w:val="center"/>
            <w:hideMark/>
          </w:tcPr>
          <w:p w14:paraId="6E078C05" w14:textId="77777777" w:rsidR="005D1003" w:rsidRPr="000C792B" w:rsidRDefault="005D1003" w:rsidP="005D1003">
            <w:pPr>
              <w:pStyle w:val="TAC"/>
              <w:rPr>
                <w:lang w:val="sv-SE"/>
              </w:rPr>
            </w:pPr>
          </w:p>
        </w:tc>
        <w:tc>
          <w:tcPr>
            <w:tcW w:w="992" w:type="dxa"/>
            <w:vMerge/>
            <w:vAlign w:val="center"/>
            <w:hideMark/>
          </w:tcPr>
          <w:p w14:paraId="32938CBC" w14:textId="77777777" w:rsidR="005D1003" w:rsidRPr="000C792B" w:rsidRDefault="005D1003" w:rsidP="005D1003">
            <w:pPr>
              <w:pStyle w:val="TAC"/>
              <w:rPr>
                <w:lang w:val="sv-SE"/>
              </w:rPr>
            </w:pPr>
          </w:p>
        </w:tc>
        <w:tc>
          <w:tcPr>
            <w:tcW w:w="1134" w:type="dxa"/>
            <w:vAlign w:val="center"/>
            <w:hideMark/>
          </w:tcPr>
          <w:p w14:paraId="618AD7F2" w14:textId="3822B1CB" w:rsidR="005D1003" w:rsidRPr="000C792B" w:rsidRDefault="005D1003" w:rsidP="005D1003">
            <w:pPr>
              <w:pStyle w:val="TAC"/>
            </w:pPr>
            <w:r w:rsidRPr="000C792B">
              <w:t>≥ 52</w:t>
            </w:r>
          </w:p>
        </w:tc>
        <w:tc>
          <w:tcPr>
            <w:tcW w:w="1367" w:type="dxa"/>
            <w:vAlign w:val="center"/>
            <w:hideMark/>
          </w:tcPr>
          <w:p w14:paraId="268B3BFA" w14:textId="22DB6EFF" w:rsidR="005D1003" w:rsidRPr="000C792B" w:rsidRDefault="005D1003" w:rsidP="005D1003">
            <w:pPr>
              <w:pStyle w:val="TAC"/>
            </w:pPr>
            <w:r w:rsidRPr="000C792B">
              <w:t>≥ 1</w:t>
            </w:r>
          </w:p>
        </w:tc>
        <w:tc>
          <w:tcPr>
            <w:tcW w:w="2040" w:type="dxa"/>
            <w:vAlign w:val="center"/>
            <w:hideMark/>
          </w:tcPr>
          <w:p w14:paraId="4688B039" w14:textId="77777777" w:rsidR="005D1003" w:rsidRPr="000C792B" w:rsidRDefault="005D1003" w:rsidP="005D1003">
            <w:pPr>
              <w:pStyle w:val="TAC"/>
            </w:pPr>
            <w:r w:rsidRPr="000C792B">
              <w:t>Note 6</w:t>
            </w:r>
          </w:p>
        </w:tc>
        <w:tc>
          <w:tcPr>
            <w:tcW w:w="1134" w:type="dxa"/>
            <w:vAlign w:val="center"/>
            <w:hideMark/>
          </w:tcPr>
          <w:p w14:paraId="04DD62B6" w14:textId="77777777" w:rsidR="005D1003" w:rsidRPr="000C792B" w:rsidRDefault="005D1003" w:rsidP="005D1003">
            <w:pPr>
              <w:pStyle w:val="TAC"/>
            </w:pPr>
            <w:r w:rsidRPr="000C792B">
              <w:t>Note 6</w:t>
            </w:r>
          </w:p>
        </w:tc>
        <w:tc>
          <w:tcPr>
            <w:tcW w:w="1275" w:type="dxa"/>
            <w:vAlign w:val="center"/>
            <w:hideMark/>
          </w:tcPr>
          <w:p w14:paraId="3C209817" w14:textId="77777777" w:rsidR="005D1003" w:rsidRPr="000C792B" w:rsidRDefault="005D1003" w:rsidP="005D1003">
            <w:pPr>
              <w:pStyle w:val="TAC"/>
            </w:pPr>
            <w:r w:rsidRPr="000C792B">
              <w:t>Note 6</w:t>
            </w:r>
          </w:p>
        </w:tc>
      </w:tr>
      <w:tr w:rsidR="005D100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5D1003" w:rsidRPr="000C792B" w:rsidRDefault="005D1003" w:rsidP="005D1003">
            <w:pPr>
              <w:pStyle w:val="TAC"/>
            </w:pPr>
            <w:r w:rsidRPr="000C792B">
              <w:t>42</w:t>
            </w:r>
          </w:p>
        </w:tc>
        <w:tc>
          <w:tcPr>
            <w:tcW w:w="1163" w:type="dxa"/>
            <w:vMerge/>
            <w:vAlign w:val="center"/>
            <w:hideMark/>
          </w:tcPr>
          <w:p w14:paraId="0249A9BD" w14:textId="77777777" w:rsidR="005D1003" w:rsidRPr="000C792B" w:rsidRDefault="005D1003" w:rsidP="005D1003">
            <w:pPr>
              <w:pStyle w:val="TAC"/>
              <w:rPr>
                <w:lang w:val="sv-SE"/>
              </w:rPr>
            </w:pPr>
          </w:p>
        </w:tc>
        <w:tc>
          <w:tcPr>
            <w:tcW w:w="992" w:type="dxa"/>
            <w:vMerge/>
            <w:vAlign w:val="center"/>
            <w:hideMark/>
          </w:tcPr>
          <w:p w14:paraId="5F016FEE" w14:textId="77777777" w:rsidR="005D1003" w:rsidRPr="000C792B" w:rsidRDefault="005D1003" w:rsidP="005D1003">
            <w:pPr>
              <w:pStyle w:val="TAC"/>
              <w:rPr>
                <w:lang w:val="sv-SE"/>
              </w:rPr>
            </w:pPr>
          </w:p>
        </w:tc>
        <w:tc>
          <w:tcPr>
            <w:tcW w:w="1134" w:type="dxa"/>
            <w:vAlign w:val="center"/>
            <w:hideMark/>
          </w:tcPr>
          <w:p w14:paraId="552FE71C" w14:textId="0CDFCE51" w:rsidR="005D1003" w:rsidRPr="000C792B" w:rsidRDefault="005D1003" w:rsidP="005D1003">
            <w:pPr>
              <w:pStyle w:val="TAC"/>
            </w:pPr>
            <w:r w:rsidRPr="000C792B">
              <w:t>≥ 104</w:t>
            </w:r>
          </w:p>
        </w:tc>
        <w:tc>
          <w:tcPr>
            <w:tcW w:w="1367" w:type="dxa"/>
            <w:vAlign w:val="center"/>
            <w:hideMark/>
          </w:tcPr>
          <w:p w14:paraId="29C2125D" w14:textId="2A6EFB1C" w:rsidR="005D1003" w:rsidRPr="000C792B" w:rsidRDefault="005D1003" w:rsidP="005D1003">
            <w:pPr>
              <w:pStyle w:val="TAC"/>
            </w:pPr>
            <w:r w:rsidRPr="000C792B">
              <w:t>≥ 1</w:t>
            </w:r>
          </w:p>
        </w:tc>
        <w:tc>
          <w:tcPr>
            <w:tcW w:w="2040" w:type="dxa"/>
            <w:vAlign w:val="center"/>
            <w:hideMark/>
          </w:tcPr>
          <w:p w14:paraId="15473090" w14:textId="77777777" w:rsidR="005D1003" w:rsidRPr="000C792B" w:rsidRDefault="005D1003" w:rsidP="005D1003">
            <w:pPr>
              <w:pStyle w:val="TAC"/>
            </w:pPr>
            <w:r w:rsidRPr="000C792B">
              <w:t>Note 6</w:t>
            </w:r>
          </w:p>
        </w:tc>
        <w:tc>
          <w:tcPr>
            <w:tcW w:w="1134" w:type="dxa"/>
            <w:vAlign w:val="center"/>
            <w:hideMark/>
          </w:tcPr>
          <w:p w14:paraId="671EAF52" w14:textId="77777777" w:rsidR="005D1003" w:rsidRPr="000C792B" w:rsidRDefault="005D1003" w:rsidP="005D1003">
            <w:pPr>
              <w:pStyle w:val="TAC"/>
            </w:pPr>
            <w:r w:rsidRPr="000C792B">
              <w:t>Note 6</w:t>
            </w:r>
          </w:p>
        </w:tc>
        <w:tc>
          <w:tcPr>
            <w:tcW w:w="1275" w:type="dxa"/>
            <w:vAlign w:val="center"/>
            <w:hideMark/>
          </w:tcPr>
          <w:p w14:paraId="1F38C0AC" w14:textId="77777777" w:rsidR="005D1003" w:rsidRPr="000C792B" w:rsidRDefault="005D1003" w:rsidP="005D1003">
            <w:pPr>
              <w:pStyle w:val="TAC"/>
            </w:pPr>
            <w:r w:rsidRPr="000C792B">
              <w:t>Note 6</w:t>
            </w:r>
          </w:p>
        </w:tc>
      </w:tr>
      <w:tr w:rsidR="002A35CC" w:rsidRPr="000C792B" w14:paraId="6ABD2C22" w14:textId="77777777" w:rsidTr="00805896">
        <w:trPr>
          <w:jc w:val="center"/>
        </w:trPr>
        <w:tc>
          <w:tcPr>
            <w:tcW w:w="959" w:type="dxa"/>
            <w:vMerge w:val="restart"/>
            <w:vAlign w:val="center"/>
            <w:hideMark/>
          </w:tcPr>
          <w:p w14:paraId="582B3BA2" w14:textId="6B2707A0" w:rsidR="002A35CC" w:rsidRPr="000C792B" w:rsidRDefault="002A35CC" w:rsidP="002A35CC">
            <w:pPr>
              <w:pStyle w:val="TAC"/>
            </w:pPr>
            <w:r w:rsidRPr="002B4D79">
              <w:t>75</w:t>
            </w:r>
          </w:p>
        </w:tc>
        <w:tc>
          <w:tcPr>
            <w:tcW w:w="1163" w:type="dxa"/>
            <w:vMerge/>
            <w:vAlign w:val="center"/>
            <w:hideMark/>
          </w:tcPr>
          <w:p w14:paraId="0D9B8FEB" w14:textId="77777777" w:rsidR="002A35CC" w:rsidRPr="000C792B" w:rsidRDefault="002A35CC" w:rsidP="002A35CC">
            <w:pPr>
              <w:pStyle w:val="TAC"/>
              <w:rPr>
                <w:lang w:val="sv-SE"/>
              </w:rPr>
            </w:pPr>
          </w:p>
        </w:tc>
        <w:tc>
          <w:tcPr>
            <w:tcW w:w="992" w:type="dxa"/>
            <w:vMerge w:val="restart"/>
            <w:vAlign w:val="center"/>
            <w:hideMark/>
          </w:tcPr>
          <w:p w14:paraId="23ECEA96" w14:textId="77777777" w:rsidR="002A35CC" w:rsidRPr="000C792B" w:rsidRDefault="002A35CC" w:rsidP="002A35CC">
            <w:pPr>
              <w:pStyle w:val="TAC"/>
              <w:rPr>
                <w:lang w:val="sv-SE"/>
              </w:rPr>
            </w:pPr>
            <w:r w:rsidRPr="000C792B">
              <w:rPr>
                <w:lang w:val="sv-SE"/>
              </w:rPr>
              <w:t xml:space="preserve">30 </w:t>
            </w:r>
          </w:p>
        </w:tc>
        <w:tc>
          <w:tcPr>
            <w:tcW w:w="1134" w:type="dxa"/>
            <w:vMerge w:val="restart"/>
            <w:vAlign w:val="center"/>
            <w:hideMark/>
          </w:tcPr>
          <w:p w14:paraId="52F04985" w14:textId="187AB436" w:rsidR="002A35CC" w:rsidRPr="000C792B" w:rsidRDefault="002A35CC" w:rsidP="002A35CC">
            <w:pPr>
              <w:pStyle w:val="TAC"/>
            </w:pPr>
            <w:r w:rsidRPr="000C792B">
              <w:t>≥ 24</w:t>
            </w:r>
          </w:p>
        </w:tc>
        <w:tc>
          <w:tcPr>
            <w:tcW w:w="1367" w:type="dxa"/>
            <w:vMerge w:val="restart"/>
            <w:vAlign w:val="center"/>
            <w:hideMark/>
          </w:tcPr>
          <w:p w14:paraId="674142AA" w14:textId="27458BFD"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E46CDDC" w14:textId="77777777" w:rsidR="002A35CC" w:rsidRDefault="002A35CC" w:rsidP="002A35CC">
            <w:pPr>
              <w:pStyle w:val="TAC"/>
              <w:rPr>
                <w:szCs w:val="18"/>
              </w:rPr>
            </w:pPr>
            <w:r>
              <w:rPr>
                <w:szCs w:val="18"/>
              </w:rPr>
              <w:t>NR_FDD_FR1_A, NR_TDD_FR1_A,</w:t>
            </w:r>
          </w:p>
          <w:p w14:paraId="2866C097" w14:textId="3D5447C4"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2A35CC" w:rsidRPr="000C792B" w:rsidRDefault="002A35CC" w:rsidP="002A35CC">
            <w:pPr>
              <w:pStyle w:val="TAC"/>
            </w:pPr>
            <w:r>
              <w:t>-124</w:t>
            </w:r>
          </w:p>
        </w:tc>
        <w:tc>
          <w:tcPr>
            <w:tcW w:w="1275" w:type="dxa"/>
            <w:vAlign w:val="center"/>
            <w:hideMark/>
          </w:tcPr>
          <w:p w14:paraId="0BB99CB3" w14:textId="77777777" w:rsidR="002A35CC" w:rsidRPr="000C792B" w:rsidRDefault="002A35CC" w:rsidP="002A35CC">
            <w:pPr>
              <w:pStyle w:val="TAC"/>
            </w:pPr>
            <w:r w:rsidRPr="000C792B">
              <w:t>-50</w:t>
            </w:r>
          </w:p>
        </w:tc>
      </w:tr>
      <w:tr w:rsidR="002A35CC"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2A35CC" w:rsidRPr="000C792B" w:rsidRDefault="002A35CC" w:rsidP="002A35CC">
            <w:pPr>
              <w:pStyle w:val="TAC"/>
            </w:pPr>
          </w:p>
        </w:tc>
        <w:tc>
          <w:tcPr>
            <w:tcW w:w="1163" w:type="dxa"/>
            <w:vMerge/>
            <w:vAlign w:val="center"/>
            <w:hideMark/>
          </w:tcPr>
          <w:p w14:paraId="68884873" w14:textId="77777777" w:rsidR="002A35CC" w:rsidRPr="000C792B" w:rsidRDefault="002A35CC" w:rsidP="002A35CC">
            <w:pPr>
              <w:pStyle w:val="TAC"/>
              <w:rPr>
                <w:lang w:val="sv-SE"/>
              </w:rPr>
            </w:pPr>
          </w:p>
        </w:tc>
        <w:tc>
          <w:tcPr>
            <w:tcW w:w="992" w:type="dxa"/>
            <w:vMerge/>
            <w:vAlign w:val="center"/>
            <w:hideMark/>
          </w:tcPr>
          <w:p w14:paraId="4F505EE2" w14:textId="77777777" w:rsidR="002A35CC" w:rsidRPr="000C792B" w:rsidRDefault="002A35CC" w:rsidP="002A35CC">
            <w:pPr>
              <w:pStyle w:val="TAC"/>
              <w:rPr>
                <w:lang w:val="sv-SE"/>
              </w:rPr>
            </w:pPr>
          </w:p>
        </w:tc>
        <w:tc>
          <w:tcPr>
            <w:tcW w:w="1134" w:type="dxa"/>
            <w:vMerge/>
            <w:vAlign w:val="center"/>
            <w:hideMark/>
          </w:tcPr>
          <w:p w14:paraId="5954EEA6" w14:textId="77777777" w:rsidR="002A35CC" w:rsidRPr="000C792B" w:rsidRDefault="002A35CC" w:rsidP="002A35CC">
            <w:pPr>
              <w:pStyle w:val="TAC"/>
            </w:pPr>
          </w:p>
        </w:tc>
        <w:tc>
          <w:tcPr>
            <w:tcW w:w="1367" w:type="dxa"/>
            <w:vMerge/>
            <w:vAlign w:val="center"/>
            <w:hideMark/>
          </w:tcPr>
          <w:p w14:paraId="2A543B6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13B1AB5B"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2A35CC" w:rsidRPr="000C792B" w:rsidRDefault="002A35CC" w:rsidP="002A35CC">
            <w:pPr>
              <w:pStyle w:val="TAC"/>
            </w:pPr>
            <w:r>
              <w:t>-123.5</w:t>
            </w:r>
          </w:p>
        </w:tc>
        <w:tc>
          <w:tcPr>
            <w:tcW w:w="1275" w:type="dxa"/>
            <w:hideMark/>
          </w:tcPr>
          <w:p w14:paraId="48A512D0" w14:textId="77777777" w:rsidR="002A35CC" w:rsidRPr="000C792B" w:rsidRDefault="002A35CC" w:rsidP="002A35CC">
            <w:pPr>
              <w:pStyle w:val="TAC"/>
            </w:pPr>
            <w:r w:rsidRPr="000C792B">
              <w:t>-50</w:t>
            </w:r>
          </w:p>
        </w:tc>
      </w:tr>
      <w:tr w:rsidR="002A35CC"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2A35CC" w:rsidRPr="000C792B" w:rsidRDefault="002A35CC" w:rsidP="002A35CC">
            <w:pPr>
              <w:pStyle w:val="TAC"/>
            </w:pPr>
          </w:p>
        </w:tc>
        <w:tc>
          <w:tcPr>
            <w:tcW w:w="1163" w:type="dxa"/>
            <w:vMerge/>
            <w:vAlign w:val="center"/>
            <w:hideMark/>
          </w:tcPr>
          <w:p w14:paraId="441E1D45" w14:textId="77777777" w:rsidR="002A35CC" w:rsidRPr="000C792B" w:rsidRDefault="002A35CC" w:rsidP="002A35CC">
            <w:pPr>
              <w:pStyle w:val="TAC"/>
              <w:rPr>
                <w:lang w:val="sv-SE"/>
              </w:rPr>
            </w:pPr>
          </w:p>
        </w:tc>
        <w:tc>
          <w:tcPr>
            <w:tcW w:w="992" w:type="dxa"/>
            <w:vMerge/>
            <w:vAlign w:val="center"/>
            <w:hideMark/>
          </w:tcPr>
          <w:p w14:paraId="5255C538" w14:textId="77777777" w:rsidR="002A35CC" w:rsidRPr="000C792B" w:rsidRDefault="002A35CC" w:rsidP="002A35CC">
            <w:pPr>
              <w:pStyle w:val="TAC"/>
              <w:rPr>
                <w:lang w:val="sv-SE"/>
              </w:rPr>
            </w:pPr>
          </w:p>
        </w:tc>
        <w:tc>
          <w:tcPr>
            <w:tcW w:w="1134" w:type="dxa"/>
            <w:vMerge/>
            <w:vAlign w:val="center"/>
            <w:hideMark/>
          </w:tcPr>
          <w:p w14:paraId="3F7BD76D" w14:textId="77777777" w:rsidR="002A35CC" w:rsidRPr="000C792B" w:rsidRDefault="002A35CC" w:rsidP="002A35CC">
            <w:pPr>
              <w:pStyle w:val="TAC"/>
            </w:pPr>
          </w:p>
        </w:tc>
        <w:tc>
          <w:tcPr>
            <w:tcW w:w="1367" w:type="dxa"/>
            <w:vMerge/>
            <w:vAlign w:val="center"/>
            <w:hideMark/>
          </w:tcPr>
          <w:p w14:paraId="0D044186"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14F82624"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2A35CC" w:rsidRPr="000C792B" w:rsidRDefault="002A35CC" w:rsidP="002A35CC">
            <w:pPr>
              <w:pStyle w:val="TAC"/>
            </w:pPr>
            <w:r>
              <w:t>-123</w:t>
            </w:r>
          </w:p>
        </w:tc>
        <w:tc>
          <w:tcPr>
            <w:tcW w:w="1275" w:type="dxa"/>
            <w:hideMark/>
          </w:tcPr>
          <w:p w14:paraId="0340E7D0" w14:textId="77777777" w:rsidR="002A35CC" w:rsidRPr="000C792B" w:rsidRDefault="002A35CC" w:rsidP="002A35CC">
            <w:pPr>
              <w:pStyle w:val="TAC"/>
            </w:pPr>
            <w:r w:rsidRPr="000C792B">
              <w:t>-50</w:t>
            </w:r>
          </w:p>
        </w:tc>
      </w:tr>
      <w:tr w:rsidR="002A35CC"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2A35CC" w:rsidRPr="000C792B" w:rsidRDefault="002A35CC" w:rsidP="002A35CC">
            <w:pPr>
              <w:pStyle w:val="TAC"/>
            </w:pPr>
          </w:p>
        </w:tc>
        <w:tc>
          <w:tcPr>
            <w:tcW w:w="1163" w:type="dxa"/>
            <w:vMerge/>
            <w:vAlign w:val="center"/>
            <w:hideMark/>
          </w:tcPr>
          <w:p w14:paraId="29DCB236" w14:textId="77777777" w:rsidR="002A35CC" w:rsidRPr="000C792B" w:rsidRDefault="002A35CC" w:rsidP="002A35CC">
            <w:pPr>
              <w:pStyle w:val="TAC"/>
              <w:rPr>
                <w:lang w:val="sv-SE"/>
              </w:rPr>
            </w:pPr>
          </w:p>
        </w:tc>
        <w:tc>
          <w:tcPr>
            <w:tcW w:w="992" w:type="dxa"/>
            <w:vMerge/>
            <w:vAlign w:val="center"/>
            <w:hideMark/>
          </w:tcPr>
          <w:p w14:paraId="12AD9DC8" w14:textId="77777777" w:rsidR="002A35CC" w:rsidRPr="000C792B" w:rsidRDefault="002A35CC" w:rsidP="002A35CC">
            <w:pPr>
              <w:pStyle w:val="TAC"/>
              <w:rPr>
                <w:lang w:val="sv-SE"/>
              </w:rPr>
            </w:pPr>
          </w:p>
        </w:tc>
        <w:tc>
          <w:tcPr>
            <w:tcW w:w="1134" w:type="dxa"/>
            <w:vMerge/>
            <w:vAlign w:val="center"/>
            <w:hideMark/>
          </w:tcPr>
          <w:p w14:paraId="298AC52B" w14:textId="77777777" w:rsidR="002A35CC" w:rsidRPr="000C792B" w:rsidRDefault="002A35CC" w:rsidP="002A35CC">
            <w:pPr>
              <w:pStyle w:val="TAC"/>
            </w:pPr>
          </w:p>
        </w:tc>
        <w:tc>
          <w:tcPr>
            <w:tcW w:w="1367" w:type="dxa"/>
            <w:vMerge/>
            <w:vAlign w:val="center"/>
            <w:hideMark/>
          </w:tcPr>
          <w:p w14:paraId="4BBACF5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25DDBF1D"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2A35CC" w:rsidRPr="000C792B" w:rsidRDefault="002A35CC" w:rsidP="002A35CC">
            <w:pPr>
              <w:pStyle w:val="TAC"/>
            </w:pPr>
            <w:r>
              <w:t>-122.5</w:t>
            </w:r>
          </w:p>
        </w:tc>
        <w:tc>
          <w:tcPr>
            <w:tcW w:w="1275" w:type="dxa"/>
            <w:hideMark/>
          </w:tcPr>
          <w:p w14:paraId="4926E66C" w14:textId="77777777" w:rsidR="002A35CC" w:rsidRPr="000C792B" w:rsidRDefault="002A35CC" w:rsidP="002A35CC">
            <w:pPr>
              <w:pStyle w:val="TAC"/>
            </w:pPr>
            <w:r w:rsidRPr="000C792B">
              <w:t>-50</w:t>
            </w:r>
          </w:p>
        </w:tc>
      </w:tr>
      <w:tr w:rsidR="002A35CC"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2A35CC" w:rsidRPr="000C792B" w:rsidRDefault="002A35CC" w:rsidP="002A35CC">
            <w:pPr>
              <w:pStyle w:val="TAC"/>
            </w:pPr>
          </w:p>
        </w:tc>
        <w:tc>
          <w:tcPr>
            <w:tcW w:w="1163" w:type="dxa"/>
            <w:vMerge/>
            <w:vAlign w:val="center"/>
            <w:hideMark/>
          </w:tcPr>
          <w:p w14:paraId="525114D0" w14:textId="77777777" w:rsidR="002A35CC" w:rsidRPr="000C792B" w:rsidRDefault="002A35CC" w:rsidP="002A35CC">
            <w:pPr>
              <w:pStyle w:val="TAC"/>
              <w:rPr>
                <w:lang w:val="sv-SE"/>
              </w:rPr>
            </w:pPr>
          </w:p>
        </w:tc>
        <w:tc>
          <w:tcPr>
            <w:tcW w:w="992" w:type="dxa"/>
            <w:vMerge/>
            <w:vAlign w:val="center"/>
            <w:hideMark/>
          </w:tcPr>
          <w:p w14:paraId="0B98576B" w14:textId="77777777" w:rsidR="002A35CC" w:rsidRPr="000C792B" w:rsidRDefault="002A35CC" w:rsidP="002A35CC">
            <w:pPr>
              <w:pStyle w:val="TAC"/>
              <w:rPr>
                <w:lang w:val="sv-SE"/>
              </w:rPr>
            </w:pPr>
          </w:p>
        </w:tc>
        <w:tc>
          <w:tcPr>
            <w:tcW w:w="1134" w:type="dxa"/>
            <w:vMerge/>
            <w:vAlign w:val="center"/>
            <w:hideMark/>
          </w:tcPr>
          <w:p w14:paraId="6E5E4DE7" w14:textId="77777777" w:rsidR="002A35CC" w:rsidRPr="000C792B" w:rsidRDefault="002A35CC" w:rsidP="002A35CC">
            <w:pPr>
              <w:pStyle w:val="TAC"/>
            </w:pPr>
          </w:p>
        </w:tc>
        <w:tc>
          <w:tcPr>
            <w:tcW w:w="1367" w:type="dxa"/>
            <w:vMerge/>
            <w:vAlign w:val="center"/>
            <w:hideMark/>
          </w:tcPr>
          <w:p w14:paraId="32DF934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696925"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2A35CC" w:rsidRPr="000C792B" w:rsidRDefault="002A35CC" w:rsidP="002A35CC">
            <w:pPr>
              <w:pStyle w:val="TAC"/>
            </w:pPr>
            <w:r>
              <w:t>-122</w:t>
            </w:r>
          </w:p>
        </w:tc>
        <w:tc>
          <w:tcPr>
            <w:tcW w:w="1275" w:type="dxa"/>
            <w:hideMark/>
          </w:tcPr>
          <w:p w14:paraId="5CF46CDD" w14:textId="77777777" w:rsidR="002A35CC" w:rsidRPr="000C792B" w:rsidRDefault="002A35CC" w:rsidP="002A35CC">
            <w:pPr>
              <w:pStyle w:val="TAC"/>
            </w:pPr>
            <w:r w:rsidRPr="000C792B">
              <w:t>-50</w:t>
            </w:r>
          </w:p>
        </w:tc>
      </w:tr>
      <w:tr w:rsidR="002A35CC"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2A35CC" w:rsidRPr="000C792B" w:rsidRDefault="002A35CC" w:rsidP="002A35CC">
            <w:pPr>
              <w:pStyle w:val="TAC"/>
            </w:pPr>
          </w:p>
        </w:tc>
        <w:tc>
          <w:tcPr>
            <w:tcW w:w="1163" w:type="dxa"/>
            <w:vMerge/>
            <w:vAlign w:val="center"/>
            <w:hideMark/>
          </w:tcPr>
          <w:p w14:paraId="006AB266" w14:textId="77777777" w:rsidR="002A35CC" w:rsidRPr="000C792B" w:rsidRDefault="002A35CC" w:rsidP="002A35CC">
            <w:pPr>
              <w:pStyle w:val="TAC"/>
              <w:rPr>
                <w:lang w:val="sv-SE"/>
              </w:rPr>
            </w:pPr>
          </w:p>
        </w:tc>
        <w:tc>
          <w:tcPr>
            <w:tcW w:w="992" w:type="dxa"/>
            <w:vMerge/>
            <w:vAlign w:val="center"/>
            <w:hideMark/>
          </w:tcPr>
          <w:p w14:paraId="184AB0E0" w14:textId="77777777" w:rsidR="002A35CC" w:rsidRPr="000C792B" w:rsidRDefault="002A35CC" w:rsidP="002A35CC">
            <w:pPr>
              <w:pStyle w:val="TAC"/>
              <w:rPr>
                <w:lang w:val="sv-SE"/>
              </w:rPr>
            </w:pPr>
          </w:p>
        </w:tc>
        <w:tc>
          <w:tcPr>
            <w:tcW w:w="1134" w:type="dxa"/>
            <w:vMerge/>
            <w:vAlign w:val="center"/>
            <w:hideMark/>
          </w:tcPr>
          <w:p w14:paraId="04702F3C" w14:textId="77777777" w:rsidR="002A35CC" w:rsidRPr="000C792B" w:rsidRDefault="002A35CC" w:rsidP="002A35CC">
            <w:pPr>
              <w:pStyle w:val="TAC"/>
            </w:pPr>
          </w:p>
        </w:tc>
        <w:tc>
          <w:tcPr>
            <w:tcW w:w="1367" w:type="dxa"/>
            <w:vMerge/>
            <w:vAlign w:val="center"/>
            <w:hideMark/>
          </w:tcPr>
          <w:p w14:paraId="5ED0D61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2FEF25B9"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2A35CC" w:rsidRPr="000C792B" w:rsidRDefault="002A35CC" w:rsidP="002A35CC">
            <w:pPr>
              <w:pStyle w:val="TAC"/>
            </w:pPr>
            <w:r>
              <w:t>-121.5</w:t>
            </w:r>
          </w:p>
        </w:tc>
        <w:tc>
          <w:tcPr>
            <w:tcW w:w="1275" w:type="dxa"/>
            <w:hideMark/>
          </w:tcPr>
          <w:p w14:paraId="2694B931" w14:textId="77777777" w:rsidR="002A35CC" w:rsidRPr="000C792B" w:rsidRDefault="002A35CC" w:rsidP="002A35CC">
            <w:pPr>
              <w:pStyle w:val="TAC"/>
            </w:pPr>
            <w:r w:rsidRPr="000C792B">
              <w:t>-50</w:t>
            </w:r>
          </w:p>
        </w:tc>
      </w:tr>
      <w:tr w:rsidR="002A35CC"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2A35CC" w:rsidRPr="000C792B" w:rsidRDefault="002A35CC" w:rsidP="002A35CC">
            <w:pPr>
              <w:pStyle w:val="TAC"/>
            </w:pPr>
          </w:p>
        </w:tc>
        <w:tc>
          <w:tcPr>
            <w:tcW w:w="1163" w:type="dxa"/>
            <w:vMerge/>
            <w:vAlign w:val="center"/>
            <w:hideMark/>
          </w:tcPr>
          <w:p w14:paraId="7A7CEC14" w14:textId="77777777" w:rsidR="002A35CC" w:rsidRPr="000C792B" w:rsidRDefault="002A35CC" w:rsidP="002A35CC">
            <w:pPr>
              <w:pStyle w:val="TAC"/>
              <w:rPr>
                <w:lang w:val="sv-SE"/>
              </w:rPr>
            </w:pPr>
          </w:p>
        </w:tc>
        <w:tc>
          <w:tcPr>
            <w:tcW w:w="992" w:type="dxa"/>
            <w:vMerge/>
            <w:vAlign w:val="center"/>
            <w:hideMark/>
          </w:tcPr>
          <w:p w14:paraId="2579ACEF" w14:textId="77777777" w:rsidR="002A35CC" w:rsidRPr="000C792B" w:rsidRDefault="002A35CC" w:rsidP="002A35CC">
            <w:pPr>
              <w:pStyle w:val="TAC"/>
              <w:rPr>
                <w:lang w:val="sv-SE"/>
              </w:rPr>
            </w:pPr>
          </w:p>
        </w:tc>
        <w:tc>
          <w:tcPr>
            <w:tcW w:w="1134" w:type="dxa"/>
            <w:vMerge/>
            <w:vAlign w:val="center"/>
            <w:hideMark/>
          </w:tcPr>
          <w:p w14:paraId="47EC156E" w14:textId="77777777" w:rsidR="002A35CC" w:rsidRPr="000C792B" w:rsidRDefault="002A35CC" w:rsidP="002A35CC">
            <w:pPr>
              <w:pStyle w:val="TAC"/>
            </w:pPr>
          </w:p>
        </w:tc>
        <w:tc>
          <w:tcPr>
            <w:tcW w:w="1367" w:type="dxa"/>
            <w:vMerge/>
            <w:vAlign w:val="center"/>
            <w:hideMark/>
          </w:tcPr>
          <w:p w14:paraId="46FEF7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48884AFE"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2A35CC" w:rsidRPr="000C792B" w:rsidRDefault="002A35CC" w:rsidP="002A35CC">
            <w:pPr>
              <w:pStyle w:val="TAC"/>
            </w:pPr>
            <w:r>
              <w:t>-121</w:t>
            </w:r>
          </w:p>
        </w:tc>
        <w:tc>
          <w:tcPr>
            <w:tcW w:w="1275" w:type="dxa"/>
            <w:hideMark/>
          </w:tcPr>
          <w:p w14:paraId="016CC69F" w14:textId="77777777" w:rsidR="002A35CC" w:rsidRPr="000C792B" w:rsidRDefault="002A35CC" w:rsidP="002A35CC">
            <w:pPr>
              <w:pStyle w:val="TAC"/>
            </w:pPr>
            <w:r w:rsidRPr="000C792B">
              <w:t>-50</w:t>
            </w:r>
          </w:p>
        </w:tc>
      </w:tr>
      <w:tr w:rsidR="002A35CC"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2A35CC" w:rsidRPr="000C792B" w:rsidRDefault="002A35CC" w:rsidP="002A35CC">
            <w:pPr>
              <w:pStyle w:val="TAC"/>
            </w:pPr>
          </w:p>
        </w:tc>
        <w:tc>
          <w:tcPr>
            <w:tcW w:w="1163" w:type="dxa"/>
            <w:vMerge/>
            <w:vAlign w:val="center"/>
            <w:hideMark/>
          </w:tcPr>
          <w:p w14:paraId="3F287E80" w14:textId="77777777" w:rsidR="002A35CC" w:rsidRPr="000C792B" w:rsidRDefault="002A35CC" w:rsidP="002A35CC">
            <w:pPr>
              <w:pStyle w:val="TAC"/>
              <w:rPr>
                <w:lang w:val="sv-SE"/>
              </w:rPr>
            </w:pPr>
          </w:p>
        </w:tc>
        <w:tc>
          <w:tcPr>
            <w:tcW w:w="992" w:type="dxa"/>
            <w:vMerge/>
            <w:vAlign w:val="center"/>
            <w:hideMark/>
          </w:tcPr>
          <w:p w14:paraId="0F89DC0E" w14:textId="77777777" w:rsidR="002A35CC" w:rsidRPr="000C792B" w:rsidRDefault="002A35CC" w:rsidP="002A35CC">
            <w:pPr>
              <w:pStyle w:val="TAC"/>
              <w:rPr>
                <w:lang w:val="sv-SE"/>
              </w:rPr>
            </w:pPr>
          </w:p>
        </w:tc>
        <w:tc>
          <w:tcPr>
            <w:tcW w:w="1134" w:type="dxa"/>
            <w:vMerge/>
            <w:vAlign w:val="center"/>
            <w:hideMark/>
          </w:tcPr>
          <w:p w14:paraId="36CBB99D" w14:textId="77777777" w:rsidR="002A35CC" w:rsidRPr="000C792B" w:rsidRDefault="002A35CC" w:rsidP="002A35CC">
            <w:pPr>
              <w:pStyle w:val="TAC"/>
            </w:pPr>
          </w:p>
        </w:tc>
        <w:tc>
          <w:tcPr>
            <w:tcW w:w="1367" w:type="dxa"/>
            <w:vMerge/>
            <w:vAlign w:val="center"/>
            <w:hideMark/>
          </w:tcPr>
          <w:p w14:paraId="409C7C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15538B3"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2A35CC" w:rsidRPr="000C792B" w:rsidRDefault="002A35CC" w:rsidP="002A35CC">
            <w:pPr>
              <w:pStyle w:val="TAC"/>
            </w:pPr>
            <w:r>
              <w:t>-120.5</w:t>
            </w:r>
          </w:p>
        </w:tc>
        <w:tc>
          <w:tcPr>
            <w:tcW w:w="1275" w:type="dxa"/>
            <w:hideMark/>
          </w:tcPr>
          <w:p w14:paraId="0AB3B36E" w14:textId="77777777" w:rsidR="002A35CC" w:rsidRPr="000C792B" w:rsidRDefault="002A35CC" w:rsidP="002A35CC">
            <w:pPr>
              <w:pStyle w:val="TAC"/>
            </w:pPr>
            <w:r w:rsidRPr="000C792B">
              <w:t>-50</w:t>
            </w:r>
          </w:p>
        </w:tc>
      </w:tr>
      <w:tr w:rsidR="005D100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5D1003" w:rsidRPr="000C792B" w:rsidRDefault="005D1003" w:rsidP="005D1003">
            <w:pPr>
              <w:pStyle w:val="TAC"/>
            </w:pPr>
            <w:r w:rsidRPr="000C792B">
              <w:t>48</w:t>
            </w:r>
          </w:p>
        </w:tc>
        <w:tc>
          <w:tcPr>
            <w:tcW w:w="1163" w:type="dxa"/>
            <w:vMerge/>
            <w:vAlign w:val="center"/>
          </w:tcPr>
          <w:p w14:paraId="29763625" w14:textId="77777777" w:rsidR="005D1003" w:rsidRPr="000C792B" w:rsidRDefault="005D1003" w:rsidP="005D1003">
            <w:pPr>
              <w:pStyle w:val="TAC"/>
              <w:rPr>
                <w:lang w:val="sv-SE"/>
              </w:rPr>
            </w:pPr>
          </w:p>
        </w:tc>
        <w:tc>
          <w:tcPr>
            <w:tcW w:w="992" w:type="dxa"/>
            <w:vMerge/>
            <w:vAlign w:val="center"/>
          </w:tcPr>
          <w:p w14:paraId="3707E828" w14:textId="77777777" w:rsidR="005D1003" w:rsidRPr="000C792B" w:rsidRDefault="005D1003" w:rsidP="005D1003">
            <w:pPr>
              <w:pStyle w:val="TAC"/>
              <w:rPr>
                <w:lang w:val="sv-SE"/>
              </w:rPr>
            </w:pPr>
          </w:p>
        </w:tc>
        <w:tc>
          <w:tcPr>
            <w:tcW w:w="1134" w:type="dxa"/>
            <w:vAlign w:val="center"/>
          </w:tcPr>
          <w:p w14:paraId="456221A5" w14:textId="4ACEC83F" w:rsidR="005D1003" w:rsidRPr="000C792B" w:rsidRDefault="005D1003" w:rsidP="005D1003">
            <w:pPr>
              <w:pStyle w:val="TAC"/>
            </w:pPr>
            <w:r w:rsidRPr="000C792B">
              <w:t>≥ 48</w:t>
            </w:r>
          </w:p>
        </w:tc>
        <w:tc>
          <w:tcPr>
            <w:tcW w:w="1367" w:type="dxa"/>
            <w:vAlign w:val="center"/>
          </w:tcPr>
          <w:p w14:paraId="60B18BFC" w14:textId="61E9DC97" w:rsidR="005D1003" w:rsidRPr="000C792B" w:rsidRDefault="005D1003" w:rsidP="005D1003">
            <w:pPr>
              <w:pStyle w:val="TAC"/>
            </w:pPr>
            <w:r w:rsidRPr="000C792B">
              <w:t>≥ 1</w:t>
            </w:r>
          </w:p>
        </w:tc>
        <w:tc>
          <w:tcPr>
            <w:tcW w:w="2040" w:type="dxa"/>
            <w:vAlign w:val="center"/>
          </w:tcPr>
          <w:p w14:paraId="1654229C" w14:textId="77777777" w:rsidR="005D1003" w:rsidRPr="000C792B" w:rsidRDefault="005D1003" w:rsidP="005D1003">
            <w:pPr>
              <w:pStyle w:val="TAC"/>
            </w:pPr>
            <w:r w:rsidRPr="000C792B">
              <w:t>Note 6</w:t>
            </w:r>
          </w:p>
        </w:tc>
        <w:tc>
          <w:tcPr>
            <w:tcW w:w="1134" w:type="dxa"/>
            <w:vAlign w:val="center"/>
          </w:tcPr>
          <w:p w14:paraId="34C068E7" w14:textId="77777777" w:rsidR="005D1003" w:rsidRPr="000C792B" w:rsidRDefault="005D1003" w:rsidP="005D1003">
            <w:pPr>
              <w:pStyle w:val="TAC"/>
            </w:pPr>
            <w:r w:rsidRPr="000C792B">
              <w:t>Note 6</w:t>
            </w:r>
          </w:p>
        </w:tc>
        <w:tc>
          <w:tcPr>
            <w:tcW w:w="1275" w:type="dxa"/>
            <w:vAlign w:val="center"/>
          </w:tcPr>
          <w:p w14:paraId="54854287" w14:textId="77777777" w:rsidR="005D1003" w:rsidRPr="000C792B" w:rsidRDefault="005D1003" w:rsidP="005D1003">
            <w:pPr>
              <w:pStyle w:val="TAC"/>
            </w:pPr>
            <w:r w:rsidRPr="000C792B">
              <w:t>Note 6</w:t>
            </w:r>
          </w:p>
        </w:tc>
      </w:tr>
      <w:tr w:rsidR="005D100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5D1003" w:rsidRPr="000C792B" w:rsidRDefault="005D1003" w:rsidP="005D1003">
            <w:pPr>
              <w:pStyle w:val="TAC"/>
            </w:pPr>
            <w:r w:rsidRPr="000C792B">
              <w:t>24</w:t>
            </w:r>
          </w:p>
        </w:tc>
        <w:tc>
          <w:tcPr>
            <w:tcW w:w="1163" w:type="dxa"/>
            <w:vMerge/>
            <w:vAlign w:val="center"/>
          </w:tcPr>
          <w:p w14:paraId="3584A1E4" w14:textId="77777777" w:rsidR="005D1003" w:rsidRPr="000C792B" w:rsidRDefault="005D1003" w:rsidP="005D1003">
            <w:pPr>
              <w:pStyle w:val="TAC"/>
              <w:rPr>
                <w:lang w:val="sv-SE"/>
              </w:rPr>
            </w:pPr>
          </w:p>
        </w:tc>
        <w:tc>
          <w:tcPr>
            <w:tcW w:w="992" w:type="dxa"/>
            <w:vMerge/>
            <w:vAlign w:val="center"/>
          </w:tcPr>
          <w:p w14:paraId="3C438ABC" w14:textId="77777777" w:rsidR="005D1003" w:rsidRPr="000C792B" w:rsidRDefault="005D1003" w:rsidP="005D1003">
            <w:pPr>
              <w:pStyle w:val="TAC"/>
              <w:rPr>
                <w:lang w:val="sv-SE"/>
              </w:rPr>
            </w:pPr>
          </w:p>
        </w:tc>
        <w:tc>
          <w:tcPr>
            <w:tcW w:w="1134" w:type="dxa"/>
            <w:vAlign w:val="center"/>
          </w:tcPr>
          <w:p w14:paraId="062E1F26" w14:textId="77551AE4" w:rsidR="005D1003" w:rsidRPr="000C792B" w:rsidRDefault="005D1003" w:rsidP="005D1003">
            <w:pPr>
              <w:pStyle w:val="TAC"/>
            </w:pPr>
            <w:r w:rsidRPr="000C792B">
              <w:t>≥ 132</w:t>
            </w:r>
          </w:p>
        </w:tc>
        <w:tc>
          <w:tcPr>
            <w:tcW w:w="1367" w:type="dxa"/>
            <w:vAlign w:val="center"/>
          </w:tcPr>
          <w:p w14:paraId="326DA7E8" w14:textId="63DE9862" w:rsidR="005D1003" w:rsidRPr="000C792B" w:rsidRDefault="005D1003" w:rsidP="005D1003">
            <w:pPr>
              <w:pStyle w:val="TAC"/>
            </w:pPr>
            <w:r w:rsidRPr="000C792B">
              <w:t>≥ 1</w:t>
            </w:r>
          </w:p>
        </w:tc>
        <w:tc>
          <w:tcPr>
            <w:tcW w:w="2040" w:type="dxa"/>
            <w:vAlign w:val="center"/>
          </w:tcPr>
          <w:p w14:paraId="33CF447A" w14:textId="77777777" w:rsidR="005D1003" w:rsidRPr="000C792B" w:rsidRDefault="005D1003" w:rsidP="005D1003">
            <w:pPr>
              <w:pStyle w:val="TAC"/>
            </w:pPr>
            <w:r w:rsidRPr="000C792B">
              <w:t>Note 6</w:t>
            </w:r>
          </w:p>
        </w:tc>
        <w:tc>
          <w:tcPr>
            <w:tcW w:w="1134" w:type="dxa"/>
            <w:vAlign w:val="center"/>
          </w:tcPr>
          <w:p w14:paraId="3182C3F4" w14:textId="77777777" w:rsidR="005D1003" w:rsidRPr="000C792B" w:rsidRDefault="005D1003" w:rsidP="005D1003">
            <w:pPr>
              <w:pStyle w:val="TAC"/>
            </w:pPr>
            <w:r w:rsidRPr="000C792B">
              <w:t>Note 6</w:t>
            </w:r>
          </w:p>
        </w:tc>
        <w:tc>
          <w:tcPr>
            <w:tcW w:w="1275" w:type="dxa"/>
            <w:vAlign w:val="center"/>
          </w:tcPr>
          <w:p w14:paraId="00A433FF" w14:textId="77777777" w:rsidR="005D1003" w:rsidRPr="000C792B" w:rsidRDefault="005D1003" w:rsidP="005D1003">
            <w:pPr>
              <w:pStyle w:val="TAC"/>
            </w:pPr>
            <w:r w:rsidRPr="000C792B">
              <w:t>Note 6</w:t>
            </w:r>
          </w:p>
        </w:tc>
      </w:tr>
      <w:tr w:rsidR="002A35CC"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2A35CC" w:rsidRDefault="002A35CC" w:rsidP="002A35CC">
            <w:pPr>
              <w:pStyle w:val="TAC"/>
            </w:pPr>
            <w:r w:rsidRPr="000C792B">
              <w:t>50</w:t>
            </w:r>
          </w:p>
          <w:p w14:paraId="174341F9" w14:textId="77777777" w:rsidR="002A35CC" w:rsidRPr="000C792B" w:rsidRDefault="002A35CC" w:rsidP="002A35CC">
            <w:pPr>
              <w:pStyle w:val="TAC"/>
            </w:pPr>
          </w:p>
        </w:tc>
        <w:tc>
          <w:tcPr>
            <w:tcW w:w="1163" w:type="dxa"/>
            <w:vMerge/>
            <w:vAlign w:val="center"/>
          </w:tcPr>
          <w:p w14:paraId="0A469EEA" w14:textId="77777777" w:rsidR="002A35CC" w:rsidRPr="000C792B" w:rsidRDefault="002A35CC" w:rsidP="002A35CC">
            <w:pPr>
              <w:pStyle w:val="TAC"/>
              <w:rPr>
                <w:lang w:val="sv-SE"/>
              </w:rPr>
            </w:pPr>
          </w:p>
        </w:tc>
        <w:tc>
          <w:tcPr>
            <w:tcW w:w="992" w:type="dxa"/>
            <w:vMerge w:val="restart"/>
            <w:vAlign w:val="center"/>
          </w:tcPr>
          <w:p w14:paraId="524B25FD" w14:textId="77777777" w:rsidR="002A35CC" w:rsidRPr="000C792B" w:rsidRDefault="002A35CC" w:rsidP="002A35CC">
            <w:pPr>
              <w:pStyle w:val="TAC"/>
              <w:rPr>
                <w:lang w:val="sv-SE"/>
              </w:rPr>
            </w:pPr>
            <w:r w:rsidRPr="000C792B">
              <w:rPr>
                <w:rFonts w:hint="eastAsia"/>
                <w:lang w:val="sv-SE"/>
              </w:rPr>
              <w:t>6</w:t>
            </w:r>
            <w:r w:rsidRPr="000C792B">
              <w:rPr>
                <w:lang w:val="sv-SE"/>
              </w:rPr>
              <w:t>0</w:t>
            </w:r>
          </w:p>
        </w:tc>
        <w:tc>
          <w:tcPr>
            <w:tcW w:w="1134" w:type="dxa"/>
            <w:vMerge w:val="restart"/>
            <w:vAlign w:val="center"/>
          </w:tcPr>
          <w:p w14:paraId="27FD307B" w14:textId="0411432C" w:rsidR="002A35CC" w:rsidRPr="000C792B" w:rsidRDefault="002A35CC" w:rsidP="002A35CC">
            <w:pPr>
              <w:pStyle w:val="TAC"/>
            </w:pPr>
            <w:r w:rsidRPr="000C792B">
              <w:t>≥ 24</w:t>
            </w:r>
          </w:p>
        </w:tc>
        <w:tc>
          <w:tcPr>
            <w:tcW w:w="1367" w:type="dxa"/>
            <w:vMerge w:val="restart"/>
            <w:vAlign w:val="center"/>
          </w:tcPr>
          <w:p w14:paraId="3739A2CB" w14:textId="38FFD4CB"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3980C0AF" w14:textId="77777777" w:rsidR="002A35CC" w:rsidRDefault="002A35CC" w:rsidP="002A35CC">
            <w:pPr>
              <w:pStyle w:val="TAC"/>
              <w:rPr>
                <w:szCs w:val="18"/>
              </w:rPr>
            </w:pPr>
            <w:r>
              <w:rPr>
                <w:szCs w:val="18"/>
              </w:rPr>
              <w:t>NR_FDD_FR1_A, NR_TDD_FR1_A,</w:t>
            </w:r>
          </w:p>
          <w:p w14:paraId="2D9767CB" w14:textId="1B6CDC1C"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2A35CC" w:rsidRPr="000C792B" w:rsidRDefault="002A35CC" w:rsidP="002A35CC">
            <w:pPr>
              <w:pStyle w:val="TAC"/>
            </w:pPr>
            <w:r>
              <w:t>-121</w:t>
            </w:r>
          </w:p>
        </w:tc>
        <w:tc>
          <w:tcPr>
            <w:tcW w:w="1275" w:type="dxa"/>
            <w:vAlign w:val="center"/>
          </w:tcPr>
          <w:p w14:paraId="513DE516" w14:textId="77777777" w:rsidR="002A35CC" w:rsidRPr="000C792B" w:rsidRDefault="002A35CC" w:rsidP="002A35CC">
            <w:pPr>
              <w:pStyle w:val="TAC"/>
            </w:pPr>
            <w:r w:rsidRPr="000C792B">
              <w:t>-50</w:t>
            </w:r>
          </w:p>
        </w:tc>
      </w:tr>
      <w:tr w:rsidR="002A35CC"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2A35CC" w:rsidRPr="000C792B" w:rsidRDefault="002A35CC" w:rsidP="002A35CC">
            <w:pPr>
              <w:pStyle w:val="TAC"/>
            </w:pPr>
          </w:p>
        </w:tc>
        <w:tc>
          <w:tcPr>
            <w:tcW w:w="1163" w:type="dxa"/>
            <w:vMerge/>
            <w:vAlign w:val="center"/>
          </w:tcPr>
          <w:p w14:paraId="62DBC6B2" w14:textId="77777777" w:rsidR="002A35CC" w:rsidRPr="000C792B" w:rsidRDefault="002A35CC" w:rsidP="002A35CC">
            <w:pPr>
              <w:pStyle w:val="TAC"/>
              <w:rPr>
                <w:lang w:val="sv-SE"/>
              </w:rPr>
            </w:pPr>
          </w:p>
        </w:tc>
        <w:tc>
          <w:tcPr>
            <w:tcW w:w="992" w:type="dxa"/>
            <w:vMerge/>
            <w:vAlign w:val="center"/>
          </w:tcPr>
          <w:p w14:paraId="24628F54" w14:textId="77777777" w:rsidR="002A35CC" w:rsidRPr="000C792B" w:rsidRDefault="002A35CC" w:rsidP="002A35CC">
            <w:pPr>
              <w:pStyle w:val="TAC"/>
              <w:rPr>
                <w:lang w:val="sv-SE"/>
              </w:rPr>
            </w:pPr>
          </w:p>
        </w:tc>
        <w:tc>
          <w:tcPr>
            <w:tcW w:w="1134" w:type="dxa"/>
            <w:vMerge/>
            <w:vAlign w:val="center"/>
          </w:tcPr>
          <w:p w14:paraId="74215C3C" w14:textId="77777777" w:rsidR="002A35CC" w:rsidRPr="000C792B" w:rsidRDefault="002A35CC" w:rsidP="002A35CC">
            <w:pPr>
              <w:pStyle w:val="TAC"/>
            </w:pPr>
          </w:p>
        </w:tc>
        <w:tc>
          <w:tcPr>
            <w:tcW w:w="1367" w:type="dxa"/>
            <w:vMerge/>
            <w:vAlign w:val="center"/>
          </w:tcPr>
          <w:p w14:paraId="3EDC5804"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7C59C86A"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2A35CC" w:rsidRPr="000C792B" w:rsidRDefault="002A35CC" w:rsidP="002A35CC">
            <w:pPr>
              <w:pStyle w:val="TAC"/>
            </w:pPr>
            <w:r>
              <w:t>-120.5</w:t>
            </w:r>
          </w:p>
        </w:tc>
        <w:tc>
          <w:tcPr>
            <w:tcW w:w="1275" w:type="dxa"/>
          </w:tcPr>
          <w:p w14:paraId="780686D3" w14:textId="77777777" w:rsidR="002A35CC" w:rsidRPr="000C792B" w:rsidRDefault="002A35CC" w:rsidP="002A35CC">
            <w:pPr>
              <w:pStyle w:val="TAC"/>
            </w:pPr>
            <w:r w:rsidRPr="000C792B">
              <w:t>-50</w:t>
            </w:r>
          </w:p>
        </w:tc>
      </w:tr>
      <w:tr w:rsidR="002A35CC"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2A35CC" w:rsidRPr="000C792B" w:rsidRDefault="002A35CC" w:rsidP="002A35CC">
            <w:pPr>
              <w:pStyle w:val="TAC"/>
            </w:pPr>
          </w:p>
        </w:tc>
        <w:tc>
          <w:tcPr>
            <w:tcW w:w="1163" w:type="dxa"/>
            <w:vMerge/>
            <w:vAlign w:val="center"/>
          </w:tcPr>
          <w:p w14:paraId="5C6B8015" w14:textId="77777777" w:rsidR="002A35CC" w:rsidRPr="000C792B" w:rsidRDefault="002A35CC" w:rsidP="002A35CC">
            <w:pPr>
              <w:pStyle w:val="TAC"/>
              <w:rPr>
                <w:lang w:val="sv-SE"/>
              </w:rPr>
            </w:pPr>
          </w:p>
        </w:tc>
        <w:tc>
          <w:tcPr>
            <w:tcW w:w="992" w:type="dxa"/>
            <w:vMerge/>
            <w:vAlign w:val="center"/>
          </w:tcPr>
          <w:p w14:paraId="231D8205" w14:textId="77777777" w:rsidR="002A35CC" w:rsidRPr="000C792B" w:rsidRDefault="002A35CC" w:rsidP="002A35CC">
            <w:pPr>
              <w:pStyle w:val="TAC"/>
              <w:rPr>
                <w:lang w:val="sv-SE"/>
              </w:rPr>
            </w:pPr>
          </w:p>
        </w:tc>
        <w:tc>
          <w:tcPr>
            <w:tcW w:w="1134" w:type="dxa"/>
            <w:vMerge/>
            <w:vAlign w:val="center"/>
          </w:tcPr>
          <w:p w14:paraId="3E11ABDE" w14:textId="77777777" w:rsidR="002A35CC" w:rsidRPr="000C792B" w:rsidRDefault="002A35CC" w:rsidP="002A35CC">
            <w:pPr>
              <w:pStyle w:val="TAC"/>
            </w:pPr>
          </w:p>
        </w:tc>
        <w:tc>
          <w:tcPr>
            <w:tcW w:w="1367" w:type="dxa"/>
            <w:vMerge/>
            <w:vAlign w:val="center"/>
          </w:tcPr>
          <w:p w14:paraId="46FB4A60"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605E250A"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2A35CC" w:rsidRPr="000C792B" w:rsidRDefault="002A35CC" w:rsidP="002A35CC">
            <w:pPr>
              <w:pStyle w:val="TAC"/>
            </w:pPr>
            <w:r>
              <w:t>-120</w:t>
            </w:r>
          </w:p>
        </w:tc>
        <w:tc>
          <w:tcPr>
            <w:tcW w:w="1275" w:type="dxa"/>
          </w:tcPr>
          <w:p w14:paraId="426BF9EB" w14:textId="77777777" w:rsidR="002A35CC" w:rsidRPr="000C792B" w:rsidRDefault="002A35CC" w:rsidP="002A35CC">
            <w:pPr>
              <w:pStyle w:val="TAC"/>
            </w:pPr>
            <w:r w:rsidRPr="000C792B">
              <w:t>-50</w:t>
            </w:r>
          </w:p>
        </w:tc>
      </w:tr>
      <w:tr w:rsidR="002A35CC"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2A35CC" w:rsidRPr="000C792B" w:rsidRDefault="002A35CC" w:rsidP="002A35CC">
            <w:pPr>
              <w:pStyle w:val="TAC"/>
            </w:pPr>
          </w:p>
        </w:tc>
        <w:tc>
          <w:tcPr>
            <w:tcW w:w="1163" w:type="dxa"/>
            <w:vMerge/>
            <w:vAlign w:val="center"/>
          </w:tcPr>
          <w:p w14:paraId="7C33B404" w14:textId="77777777" w:rsidR="002A35CC" w:rsidRPr="000C792B" w:rsidRDefault="002A35CC" w:rsidP="002A35CC">
            <w:pPr>
              <w:pStyle w:val="TAC"/>
              <w:rPr>
                <w:lang w:val="sv-SE"/>
              </w:rPr>
            </w:pPr>
          </w:p>
        </w:tc>
        <w:tc>
          <w:tcPr>
            <w:tcW w:w="992" w:type="dxa"/>
            <w:vMerge/>
            <w:vAlign w:val="center"/>
          </w:tcPr>
          <w:p w14:paraId="668DFA6E" w14:textId="77777777" w:rsidR="002A35CC" w:rsidRPr="000C792B" w:rsidRDefault="002A35CC" w:rsidP="002A35CC">
            <w:pPr>
              <w:pStyle w:val="TAC"/>
              <w:rPr>
                <w:lang w:val="sv-SE"/>
              </w:rPr>
            </w:pPr>
          </w:p>
        </w:tc>
        <w:tc>
          <w:tcPr>
            <w:tcW w:w="1134" w:type="dxa"/>
            <w:vMerge/>
            <w:vAlign w:val="center"/>
          </w:tcPr>
          <w:p w14:paraId="6FCD4D43" w14:textId="77777777" w:rsidR="002A35CC" w:rsidRPr="000C792B" w:rsidRDefault="002A35CC" w:rsidP="002A35CC">
            <w:pPr>
              <w:pStyle w:val="TAC"/>
            </w:pPr>
          </w:p>
        </w:tc>
        <w:tc>
          <w:tcPr>
            <w:tcW w:w="1367" w:type="dxa"/>
            <w:vMerge/>
            <w:vAlign w:val="center"/>
          </w:tcPr>
          <w:p w14:paraId="3219F47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58B2DF83"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2A35CC" w:rsidRPr="000C792B" w:rsidRDefault="002A35CC" w:rsidP="002A35CC">
            <w:pPr>
              <w:pStyle w:val="TAC"/>
            </w:pPr>
            <w:r>
              <w:t>-119.5</w:t>
            </w:r>
          </w:p>
        </w:tc>
        <w:tc>
          <w:tcPr>
            <w:tcW w:w="1275" w:type="dxa"/>
          </w:tcPr>
          <w:p w14:paraId="58A6C057" w14:textId="77777777" w:rsidR="002A35CC" w:rsidRPr="000C792B" w:rsidRDefault="002A35CC" w:rsidP="002A35CC">
            <w:pPr>
              <w:pStyle w:val="TAC"/>
            </w:pPr>
            <w:r w:rsidRPr="000C792B">
              <w:t>-50</w:t>
            </w:r>
          </w:p>
        </w:tc>
      </w:tr>
      <w:tr w:rsidR="002A35CC"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2A35CC" w:rsidRPr="000C792B" w:rsidRDefault="002A35CC" w:rsidP="002A35CC">
            <w:pPr>
              <w:pStyle w:val="TAC"/>
            </w:pPr>
          </w:p>
        </w:tc>
        <w:tc>
          <w:tcPr>
            <w:tcW w:w="1163" w:type="dxa"/>
            <w:vMerge/>
            <w:vAlign w:val="center"/>
          </w:tcPr>
          <w:p w14:paraId="3BF6F796" w14:textId="77777777" w:rsidR="002A35CC" w:rsidRPr="000C792B" w:rsidRDefault="002A35CC" w:rsidP="002A35CC">
            <w:pPr>
              <w:pStyle w:val="TAC"/>
              <w:rPr>
                <w:lang w:val="sv-SE"/>
              </w:rPr>
            </w:pPr>
          </w:p>
        </w:tc>
        <w:tc>
          <w:tcPr>
            <w:tcW w:w="992" w:type="dxa"/>
            <w:vMerge/>
            <w:vAlign w:val="center"/>
          </w:tcPr>
          <w:p w14:paraId="0C851794" w14:textId="77777777" w:rsidR="002A35CC" w:rsidRPr="000C792B" w:rsidRDefault="002A35CC" w:rsidP="002A35CC">
            <w:pPr>
              <w:pStyle w:val="TAC"/>
              <w:rPr>
                <w:lang w:val="sv-SE"/>
              </w:rPr>
            </w:pPr>
          </w:p>
        </w:tc>
        <w:tc>
          <w:tcPr>
            <w:tcW w:w="1134" w:type="dxa"/>
            <w:vMerge/>
            <w:vAlign w:val="center"/>
          </w:tcPr>
          <w:p w14:paraId="68E63353" w14:textId="77777777" w:rsidR="002A35CC" w:rsidRPr="000C792B" w:rsidRDefault="002A35CC" w:rsidP="002A35CC">
            <w:pPr>
              <w:pStyle w:val="TAC"/>
            </w:pPr>
          </w:p>
        </w:tc>
        <w:tc>
          <w:tcPr>
            <w:tcW w:w="1367" w:type="dxa"/>
            <w:vMerge/>
            <w:vAlign w:val="center"/>
          </w:tcPr>
          <w:p w14:paraId="624BD79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5FCF4AA3"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2A35CC" w:rsidRPr="000C792B" w:rsidRDefault="002A35CC" w:rsidP="002A35CC">
            <w:pPr>
              <w:pStyle w:val="TAC"/>
            </w:pPr>
            <w:r>
              <w:t>-119</w:t>
            </w:r>
          </w:p>
        </w:tc>
        <w:tc>
          <w:tcPr>
            <w:tcW w:w="1275" w:type="dxa"/>
          </w:tcPr>
          <w:p w14:paraId="48845268" w14:textId="77777777" w:rsidR="002A35CC" w:rsidRPr="000C792B" w:rsidRDefault="002A35CC" w:rsidP="002A35CC">
            <w:pPr>
              <w:pStyle w:val="TAC"/>
            </w:pPr>
            <w:r w:rsidRPr="000C792B">
              <w:t>-50</w:t>
            </w:r>
          </w:p>
        </w:tc>
      </w:tr>
      <w:tr w:rsidR="002A35CC"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2A35CC" w:rsidRPr="000C792B" w:rsidRDefault="002A35CC" w:rsidP="002A35CC">
            <w:pPr>
              <w:pStyle w:val="TAC"/>
            </w:pPr>
          </w:p>
        </w:tc>
        <w:tc>
          <w:tcPr>
            <w:tcW w:w="1163" w:type="dxa"/>
            <w:vMerge/>
            <w:vAlign w:val="center"/>
          </w:tcPr>
          <w:p w14:paraId="2A20DEA5" w14:textId="77777777" w:rsidR="002A35CC" w:rsidRPr="000C792B" w:rsidRDefault="002A35CC" w:rsidP="002A35CC">
            <w:pPr>
              <w:pStyle w:val="TAC"/>
              <w:rPr>
                <w:lang w:val="sv-SE"/>
              </w:rPr>
            </w:pPr>
          </w:p>
        </w:tc>
        <w:tc>
          <w:tcPr>
            <w:tcW w:w="992" w:type="dxa"/>
            <w:vMerge/>
            <w:vAlign w:val="center"/>
          </w:tcPr>
          <w:p w14:paraId="4A0A258D" w14:textId="77777777" w:rsidR="002A35CC" w:rsidRPr="000C792B" w:rsidRDefault="002A35CC" w:rsidP="002A35CC">
            <w:pPr>
              <w:pStyle w:val="TAC"/>
              <w:rPr>
                <w:lang w:val="sv-SE"/>
              </w:rPr>
            </w:pPr>
          </w:p>
        </w:tc>
        <w:tc>
          <w:tcPr>
            <w:tcW w:w="1134" w:type="dxa"/>
            <w:vMerge/>
            <w:vAlign w:val="center"/>
          </w:tcPr>
          <w:p w14:paraId="024F6240" w14:textId="77777777" w:rsidR="002A35CC" w:rsidRPr="000C792B" w:rsidRDefault="002A35CC" w:rsidP="002A35CC">
            <w:pPr>
              <w:pStyle w:val="TAC"/>
            </w:pPr>
          </w:p>
        </w:tc>
        <w:tc>
          <w:tcPr>
            <w:tcW w:w="1367" w:type="dxa"/>
            <w:vMerge/>
            <w:vAlign w:val="center"/>
          </w:tcPr>
          <w:p w14:paraId="3A78E46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927F406"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2A35CC" w:rsidRPr="000C792B" w:rsidRDefault="002A35CC" w:rsidP="002A35CC">
            <w:pPr>
              <w:pStyle w:val="TAC"/>
            </w:pPr>
            <w:r>
              <w:t>-118.5</w:t>
            </w:r>
          </w:p>
        </w:tc>
        <w:tc>
          <w:tcPr>
            <w:tcW w:w="1275" w:type="dxa"/>
          </w:tcPr>
          <w:p w14:paraId="20CA3AB9" w14:textId="77777777" w:rsidR="002A35CC" w:rsidRPr="000C792B" w:rsidRDefault="002A35CC" w:rsidP="002A35CC">
            <w:pPr>
              <w:pStyle w:val="TAC"/>
            </w:pPr>
            <w:r w:rsidRPr="000C792B">
              <w:t>-50</w:t>
            </w:r>
          </w:p>
        </w:tc>
      </w:tr>
      <w:tr w:rsidR="002A35CC"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2A35CC" w:rsidRPr="000C792B" w:rsidRDefault="002A35CC" w:rsidP="002A35CC">
            <w:pPr>
              <w:pStyle w:val="TAC"/>
            </w:pPr>
          </w:p>
        </w:tc>
        <w:tc>
          <w:tcPr>
            <w:tcW w:w="1163" w:type="dxa"/>
            <w:vMerge/>
            <w:vAlign w:val="center"/>
          </w:tcPr>
          <w:p w14:paraId="2EA9C413" w14:textId="77777777" w:rsidR="002A35CC" w:rsidRPr="000C792B" w:rsidRDefault="002A35CC" w:rsidP="002A35CC">
            <w:pPr>
              <w:pStyle w:val="TAC"/>
              <w:rPr>
                <w:lang w:val="sv-SE"/>
              </w:rPr>
            </w:pPr>
          </w:p>
        </w:tc>
        <w:tc>
          <w:tcPr>
            <w:tcW w:w="992" w:type="dxa"/>
            <w:vMerge/>
            <w:vAlign w:val="center"/>
          </w:tcPr>
          <w:p w14:paraId="41D3DF40" w14:textId="77777777" w:rsidR="002A35CC" w:rsidRPr="000C792B" w:rsidRDefault="002A35CC" w:rsidP="002A35CC">
            <w:pPr>
              <w:pStyle w:val="TAC"/>
              <w:rPr>
                <w:lang w:val="sv-SE"/>
              </w:rPr>
            </w:pPr>
          </w:p>
        </w:tc>
        <w:tc>
          <w:tcPr>
            <w:tcW w:w="1134" w:type="dxa"/>
            <w:vMerge/>
            <w:vAlign w:val="center"/>
          </w:tcPr>
          <w:p w14:paraId="782865A0" w14:textId="77777777" w:rsidR="002A35CC" w:rsidRPr="000C792B" w:rsidRDefault="002A35CC" w:rsidP="002A35CC">
            <w:pPr>
              <w:pStyle w:val="TAC"/>
            </w:pPr>
          </w:p>
        </w:tc>
        <w:tc>
          <w:tcPr>
            <w:tcW w:w="1367" w:type="dxa"/>
            <w:vMerge/>
            <w:vAlign w:val="center"/>
          </w:tcPr>
          <w:p w14:paraId="40CFA0F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281FA22F"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2A35CC" w:rsidRPr="000C792B" w:rsidRDefault="002A35CC" w:rsidP="002A35CC">
            <w:pPr>
              <w:pStyle w:val="TAC"/>
            </w:pPr>
            <w:r>
              <w:t>-118</w:t>
            </w:r>
          </w:p>
        </w:tc>
        <w:tc>
          <w:tcPr>
            <w:tcW w:w="1275" w:type="dxa"/>
          </w:tcPr>
          <w:p w14:paraId="25746227" w14:textId="77777777" w:rsidR="002A35CC" w:rsidRPr="000C792B" w:rsidRDefault="002A35CC" w:rsidP="002A35CC">
            <w:pPr>
              <w:pStyle w:val="TAC"/>
            </w:pPr>
            <w:r w:rsidRPr="000C792B">
              <w:t>-50</w:t>
            </w:r>
          </w:p>
        </w:tc>
      </w:tr>
      <w:tr w:rsidR="002A35CC"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2A35CC" w:rsidRPr="000C792B" w:rsidRDefault="002A35CC" w:rsidP="002A35CC">
            <w:pPr>
              <w:pStyle w:val="TAC"/>
            </w:pPr>
          </w:p>
        </w:tc>
        <w:tc>
          <w:tcPr>
            <w:tcW w:w="1163" w:type="dxa"/>
            <w:vMerge/>
            <w:vAlign w:val="center"/>
          </w:tcPr>
          <w:p w14:paraId="1D29B11E" w14:textId="77777777" w:rsidR="002A35CC" w:rsidRPr="000C792B" w:rsidRDefault="002A35CC" w:rsidP="002A35CC">
            <w:pPr>
              <w:pStyle w:val="TAC"/>
              <w:rPr>
                <w:lang w:val="sv-SE"/>
              </w:rPr>
            </w:pPr>
          </w:p>
        </w:tc>
        <w:tc>
          <w:tcPr>
            <w:tcW w:w="992" w:type="dxa"/>
            <w:vMerge/>
            <w:vAlign w:val="center"/>
          </w:tcPr>
          <w:p w14:paraId="637C8FEE" w14:textId="77777777" w:rsidR="002A35CC" w:rsidRPr="000C792B" w:rsidRDefault="002A35CC" w:rsidP="002A35CC">
            <w:pPr>
              <w:pStyle w:val="TAC"/>
              <w:rPr>
                <w:lang w:val="sv-SE"/>
              </w:rPr>
            </w:pPr>
          </w:p>
        </w:tc>
        <w:tc>
          <w:tcPr>
            <w:tcW w:w="1134" w:type="dxa"/>
            <w:vMerge/>
            <w:vAlign w:val="center"/>
          </w:tcPr>
          <w:p w14:paraId="3CAA9AF7" w14:textId="77777777" w:rsidR="002A35CC" w:rsidRPr="000C792B" w:rsidRDefault="002A35CC" w:rsidP="002A35CC">
            <w:pPr>
              <w:pStyle w:val="TAC"/>
            </w:pPr>
          </w:p>
        </w:tc>
        <w:tc>
          <w:tcPr>
            <w:tcW w:w="1367" w:type="dxa"/>
            <w:vMerge/>
            <w:vAlign w:val="center"/>
          </w:tcPr>
          <w:p w14:paraId="7807D91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1CC09F0E"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2A35CC" w:rsidRPr="000C792B" w:rsidRDefault="002A35CC" w:rsidP="002A35CC">
            <w:pPr>
              <w:pStyle w:val="TAC"/>
            </w:pPr>
            <w:r>
              <w:t>-117.5</w:t>
            </w:r>
          </w:p>
        </w:tc>
        <w:tc>
          <w:tcPr>
            <w:tcW w:w="1275" w:type="dxa"/>
          </w:tcPr>
          <w:p w14:paraId="58B30313" w14:textId="77777777" w:rsidR="002A35CC" w:rsidRPr="000C792B" w:rsidRDefault="002A35CC" w:rsidP="002A35CC">
            <w:pPr>
              <w:pStyle w:val="TAC"/>
            </w:pPr>
            <w:r w:rsidRPr="000C792B">
              <w:t>-50</w:t>
            </w:r>
          </w:p>
        </w:tc>
      </w:tr>
      <w:tr w:rsidR="005D100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5D1003" w:rsidRPr="000C792B" w:rsidRDefault="005D1003" w:rsidP="005D1003">
            <w:pPr>
              <w:pStyle w:val="TAC"/>
            </w:pPr>
            <w:r w:rsidRPr="000C792B">
              <w:t>24</w:t>
            </w:r>
          </w:p>
        </w:tc>
        <w:tc>
          <w:tcPr>
            <w:tcW w:w="1163" w:type="dxa"/>
            <w:vMerge/>
            <w:vAlign w:val="center"/>
          </w:tcPr>
          <w:p w14:paraId="0203187E" w14:textId="77777777" w:rsidR="005D1003" w:rsidRPr="000C792B" w:rsidRDefault="005D1003" w:rsidP="005D1003">
            <w:pPr>
              <w:pStyle w:val="TAC"/>
              <w:rPr>
                <w:lang w:val="sv-SE"/>
              </w:rPr>
            </w:pPr>
          </w:p>
        </w:tc>
        <w:tc>
          <w:tcPr>
            <w:tcW w:w="992" w:type="dxa"/>
            <w:vMerge/>
            <w:vAlign w:val="center"/>
          </w:tcPr>
          <w:p w14:paraId="4BCF4E86" w14:textId="77777777" w:rsidR="005D1003" w:rsidRPr="000C792B" w:rsidRDefault="005D1003" w:rsidP="005D1003">
            <w:pPr>
              <w:pStyle w:val="TAC"/>
              <w:rPr>
                <w:lang w:val="sv-SE"/>
              </w:rPr>
            </w:pPr>
          </w:p>
        </w:tc>
        <w:tc>
          <w:tcPr>
            <w:tcW w:w="1134" w:type="dxa"/>
            <w:vAlign w:val="center"/>
          </w:tcPr>
          <w:p w14:paraId="6B043FB9" w14:textId="71D5A320" w:rsidR="005D1003" w:rsidRPr="000C792B" w:rsidRDefault="005D1003" w:rsidP="005D1003">
            <w:pPr>
              <w:pStyle w:val="TAC"/>
            </w:pPr>
            <w:r w:rsidRPr="000C792B">
              <w:t>≥ 64</w:t>
            </w:r>
          </w:p>
        </w:tc>
        <w:tc>
          <w:tcPr>
            <w:tcW w:w="1367" w:type="dxa"/>
            <w:vAlign w:val="center"/>
          </w:tcPr>
          <w:p w14:paraId="1D0D9345" w14:textId="49F6667D" w:rsidR="005D1003" w:rsidRPr="000C792B" w:rsidRDefault="005D1003" w:rsidP="005D1003">
            <w:pPr>
              <w:pStyle w:val="TAC"/>
            </w:pPr>
            <w:r w:rsidRPr="000C792B">
              <w:t>≥ 1</w:t>
            </w:r>
          </w:p>
        </w:tc>
        <w:tc>
          <w:tcPr>
            <w:tcW w:w="2040" w:type="dxa"/>
            <w:vAlign w:val="center"/>
          </w:tcPr>
          <w:p w14:paraId="2CD789AC" w14:textId="77777777" w:rsidR="005D1003" w:rsidRPr="000C792B" w:rsidRDefault="005D1003" w:rsidP="005D1003">
            <w:pPr>
              <w:pStyle w:val="TAC"/>
            </w:pPr>
            <w:r w:rsidRPr="000C792B">
              <w:t>Note 6</w:t>
            </w:r>
          </w:p>
        </w:tc>
        <w:tc>
          <w:tcPr>
            <w:tcW w:w="1134" w:type="dxa"/>
            <w:vAlign w:val="center"/>
          </w:tcPr>
          <w:p w14:paraId="63C94986" w14:textId="77777777" w:rsidR="005D1003" w:rsidRPr="000C792B" w:rsidRDefault="005D1003" w:rsidP="005D1003">
            <w:pPr>
              <w:pStyle w:val="TAC"/>
            </w:pPr>
            <w:r w:rsidRPr="000C792B">
              <w:t>Note 6</w:t>
            </w:r>
          </w:p>
        </w:tc>
        <w:tc>
          <w:tcPr>
            <w:tcW w:w="1275" w:type="dxa"/>
            <w:vAlign w:val="center"/>
          </w:tcPr>
          <w:p w14:paraId="3C1682CE" w14:textId="77777777" w:rsidR="005D1003" w:rsidRPr="000C792B" w:rsidRDefault="005D1003" w:rsidP="005D1003">
            <w:pPr>
              <w:pStyle w:val="TAC"/>
            </w:pPr>
            <w:r w:rsidRPr="000C792B">
              <w:t>Note 6</w:t>
            </w:r>
          </w:p>
        </w:tc>
      </w:tr>
      <w:tr w:rsidR="005D100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5D1003" w:rsidRPr="000C792B" w:rsidRDefault="005D1003" w:rsidP="005D1003">
            <w:pPr>
              <w:pStyle w:val="TAC"/>
            </w:pPr>
            <w:r w:rsidRPr="000C792B">
              <w:t>10</w:t>
            </w:r>
          </w:p>
        </w:tc>
        <w:tc>
          <w:tcPr>
            <w:tcW w:w="1163" w:type="dxa"/>
            <w:vMerge/>
            <w:vAlign w:val="center"/>
          </w:tcPr>
          <w:p w14:paraId="204C4E90" w14:textId="77777777" w:rsidR="005D1003" w:rsidRPr="000C792B" w:rsidRDefault="005D1003" w:rsidP="005D1003">
            <w:pPr>
              <w:pStyle w:val="TAC"/>
              <w:rPr>
                <w:lang w:val="sv-SE"/>
              </w:rPr>
            </w:pPr>
          </w:p>
        </w:tc>
        <w:tc>
          <w:tcPr>
            <w:tcW w:w="992" w:type="dxa"/>
            <w:vMerge/>
            <w:vAlign w:val="center"/>
          </w:tcPr>
          <w:p w14:paraId="2A6EC08E" w14:textId="77777777" w:rsidR="005D1003" w:rsidRPr="000C792B" w:rsidRDefault="005D1003" w:rsidP="005D1003">
            <w:pPr>
              <w:pStyle w:val="TAC"/>
              <w:rPr>
                <w:lang w:val="sv-SE"/>
              </w:rPr>
            </w:pPr>
          </w:p>
        </w:tc>
        <w:tc>
          <w:tcPr>
            <w:tcW w:w="1134" w:type="dxa"/>
            <w:vAlign w:val="center"/>
          </w:tcPr>
          <w:p w14:paraId="75DDE40B" w14:textId="6198E3FC" w:rsidR="005D1003" w:rsidRPr="000C792B" w:rsidRDefault="005D1003" w:rsidP="005D1003">
            <w:pPr>
              <w:pStyle w:val="TAC"/>
            </w:pPr>
            <w:r w:rsidRPr="000C792B">
              <w:t>≥ 132</w:t>
            </w:r>
          </w:p>
        </w:tc>
        <w:tc>
          <w:tcPr>
            <w:tcW w:w="1367" w:type="dxa"/>
            <w:vAlign w:val="center"/>
          </w:tcPr>
          <w:p w14:paraId="5C827FBE" w14:textId="61EBB7E8" w:rsidR="005D1003" w:rsidRPr="000C792B" w:rsidRDefault="005D1003" w:rsidP="005D1003">
            <w:pPr>
              <w:pStyle w:val="TAC"/>
            </w:pPr>
            <w:r w:rsidRPr="000C792B">
              <w:t>≥ 1</w:t>
            </w:r>
          </w:p>
        </w:tc>
        <w:tc>
          <w:tcPr>
            <w:tcW w:w="2040" w:type="dxa"/>
            <w:vAlign w:val="center"/>
          </w:tcPr>
          <w:p w14:paraId="156B7EB5" w14:textId="77777777" w:rsidR="005D1003" w:rsidRPr="000C792B" w:rsidRDefault="005D1003" w:rsidP="005D1003">
            <w:pPr>
              <w:pStyle w:val="TAC"/>
            </w:pPr>
            <w:r w:rsidRPr="000C792B">
              <w:t>Note 6</w:t>
            </w:r>
          </w:p>
        </w:tc>
        <w:tc>
          <w:tcPr>
            <w:tcW w:w="1134" w:type="dxa"/>
            <w:vAlign w:val="center"/>
          </w:tcPr>
          <w:p w14:paraId="57E8A1B2" w14:textId="77777777" w:rsidR="005D1003" w:rsidRPr="000C792B" w:rsidRDefault="005D1003" w:rsidP="005D1003">
            <w:pPr>
              <w:pStyle w:val="TAC"/>
            </w:pPr>
            <w:r w:rsidRPr="000C792B">
              <w:t>Note 6</w:t>
            </w:r>
          </w:p>
        </w:tc>
        <w:tc>
          <w:tcPr>
            <w:tcW w:w="1275" w:type="dxa"/>
            <w:vAlign w:val="center"/>
          </w:tcPr>
          <w:p w14:paraId="12900F7F" w14:textId="77777777" w:rsidR="005D1003" w:rsidRPr="000C792B" w:rsidRDefault="005D1003" w:rsidP="005D100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18691375" w14:textId="77777777" w:rsidR="00B22B9E" w:rsidRPr="000C792B" w:rsidRDefault="00B22B9E" w:rsidP="00B22B9E">
            <w:pPr>
              <w:pStyle w:val="TAN"/>
            </w:pPr>
            <w:r w:rsidRPr="000C792B">
              <w:t>NOTE 3:</w:t>
            </w:r>
            <w:r w:rsidRPr="000C792B">
              <w:tab/>
              <w:t>Io is assumed to have constant EPRE across the bandwidth.</w:t>
            </w:r>
          </w:p>
          <w:p w14:paraId="121C1F50" w14:textId="77777777" w:rsidR="00B22B9E" w:rsidRPr="000C792B" w:rsidRDefault="00B22B9E" w:rsidP="00B22B9E">
            <w:pPr>
              <w:pStyle w:val="TAN"/>
            </w:pPr>
            <w:r w:rsidRPr="000C792B">
              <w:t>NOTE 4:</w:t>
            </w:r>
            <w:r w:rsidRPr="000C792B">
              <w:tab/>
              <w:t>NR operating band groups in FR1 are as defined in clause 3.5.2.</w:t>
            </w:r>
          </w:p>
          <w:p w14:paraId="5BE9EF31" w14:textId="77777777" w:rsidR="00B22B9E" w:rsidRPr="000C792B" w:rsidRDefault="00B22B9E" w:rsidP="00B22B9E">
            <w:pPr>
              <w:pStyle w:val="TAN"/>
            </w:pPr>
            <w:r w:rsidRPr="000C792B">
              <w:t>NOTE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rPr>
              <w:t>V</w:t>
            </w:r>
            <w: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pPr>
            <w:r w:rsidRPr="000C792B">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pPr>
            <w:r w:rsidRPr="000C792B">
              <w:t xml:space="preserve">PRS resource repetition </w:t>
            </w:r>
          </w:p>
          <w:p w14:paraId="0E774F8E"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(PRS Ês/Iot)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pPr>
            <w:r w:rsidRPr="000C792B">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pPr>
            <w:r w:rsidRPr="000C792B">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pPr>
            <w:r w:rsidRPr="000C792B">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pPr>
            <w:r w:rsidRPr="000C792B">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pPr>
            <w:r w:rsidRPr="000C792B">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2171B135" w14:textId="77777777" w:rsidR="00B22B9E" w:rsidRPr="000C792B" w:rsidRDefault="00B22B9E" w:rsidP="00B22B9E">
            <w:pPr>
              <w:pStyle w:val="TAN"/>
            </w:pPr>
            <w:r w:rsidRPr="000C792B">
              <w:t>NOTE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rPr>
              <w:t>V</w:t>
            </w:r>
            <w: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pPr>
            <w:r w:rsidRPr="000C792B">
              <w:t>PRS SCS</w:t>
            </w:r>
          </w:p>
        </w:tc>
        <w:tc>
          <w:tcPr>
            <w:tcW w:w="1134" w:type="dxa"/>
            <w:vMerge w:val="restart"/>
            <w:vAlign w:val="center"/>
            <w:hideMark/>
          </w:tcPr>
          <w:p w14:paraId="4F8DAFD4" w14:textId="77777777" w:rsidR="00060B2A" w:rsidRPr="000C792B" w:rsidRDefault="00060B2A" w:rsidP="00224E82">
            <w:pPr>
              <w:pStyle w:val="TAH"/>
            </w:pPr>
            <w:r w:rsidRPr="000C792B">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4522C285"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pPr>
            <w:r w:rsidRPr="000C792B">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6C5A81"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6C5A81" w:rsidRPr="000C792B" w:rsidRDefault="006C5A81" w:rsidP="006C5A81">
            <w:pPr>
              <w:pStyle w:val="TAC"/>
            </w:pPr>
            <w:r w:rsidRPr="000C792B">
              <w:t>247</w:t>
            </w:r>
          </w:p>
        </w:tc>
        <w:tc>
          <w:tcPr>
            <w:tcW w:w="1163" w:type="dxa"/>
            <w:vMerge w:val="restart"/>
            <w:vAlign w:val="center"/>
          </w:tcPr>
          <w:p w14:paraId="15D06BBF" w14:textId="77777777" w:rsidR="006C5A81" w:rsidRPr="000C792B" w:rsidRDefault="006C5A81" w:rsidP="006C5A81">
            <w:pPr>
              <w:pStyle w:val="TAC"/>
            </w:pPr>
            <w:r w:rsidRPr="000C792B">
              <w:t>(PRS Ês/Iot)</w:t>
            </w:r>
            <w:r w:rsidRPr="000C792B">
              <w:rPr>
                <w:vertAlign w:val="subscript"/>
              </w:rPr>
              <w:t xml:space="preserve">ref </w:t>
            </w:r>
            <w:r w:rsidRPr="000C792B">
              <w:t>≥-6dB</w:t>
            </w:r>
          </w:p>
          <w:p w14:paraId="77C247D0" w14:textId="77777777" w:rsidR="006C5A81" w:rsidRPr="000C792B" w:rsidRDefault="006C5A81" w:rsidP="006C5A81">
            <w:pPr>
              <w:pStyle w:val="TAC"/>
            </w:pPr>
          </w:p>
          <w:p w14:paraId="7349F710" w14:textId="77777777" w:rsidR="006C5A81" w:rsidRPr="000C792B" w:rsidRDefault="006C5A81" w:rsidP="006C5A81">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6C5A81" w:rsidRPr="000C792B" w:rsidRDefault="006C5A81" w:rsidP="006C5A81">
            <w:pPr>
              <w:pStyle w:val="TAC"/>
              <w:rPr>
                <w:lang w:val="sv-SE"/>
              </w:rPr>
            </w:pPr>
            <w:r w:rsidRPr="000C792B">
              <w:rPr>
                <w:lang w:val="sv-SE"/>
              </w:rPr>
              <w:t>15</w:t>
            </w:r>
          </w:p>
        </w:tc>
        <w:tc>
          <w:tcPr>
            <w:tcW w:w="1134" w:type="dxa"/>
            <w:vMerge w:val="restart"/>
            <w:vAlign w:val="center"/>
            <w:hideMark/>
          </w:tcPr>
          <w:p w14:paraId="1F6E8846" w14:textId="75E424EE" w:rsidR="006C5A81" w:rsidRPr="000C792B" w:rsidRDefault="006C5A81" w:rsidP="006C5A81">
            <w:pPr>
              <w:pStyle w:val="TAC"/>
            </w:pPr>
            <w:r w:rsidRPr="000C792B">
              <w:t>≥ 24</w:t>
            </w:r>
          </w:p>
        </w:tc>
        <w:tc>
          <w:tcPr>
            <w:tcW w:w="1367" w:type="dxa"/>
            <w:vMerge w:val="restart"/>
            <w:vAlign w:val="center"/>
            <w:hideMark/>
          </w:tcPr>
          <w:p w14:paraId="6E6EB813" w14:textId="0C8E367F"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099382" w14:textId="77777777" w:rsidR="006C5A81" w:rsidRDefault="006C5A81" w:rsidP="006C5A81">
            <w:pPr>
              <w:pStyle w:val="TAC"/>
              <w:rPr>
                <w:szCs w:val="18"/>
              </w:rPr>
            </w:pPr>
            <w:r>
              <w:rPr>
                <w:szCs w:val="18"/>
              </w:rPr>
              <w:t>NR_FDD_FR1_A, NR_TDD_FR1_A,</w:t>
            </w:r>
          </w:p>
          <w:p w14:paraId="0111F5B3" w14:textId="056CAA3D"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6C5A81" w:rsidRPr="000C792B" w:rsidRDefault="006C5A81" w:rsidP="006C5A81">
            <w:pPr>
              <w:pStyle w:val="TAC"/>
            </w:pPr>
            <w:r>
              <w:t>-127</w:t>
            </w:r>
          </w:p>
        </w:tc>
        <w:tc>
          <w:tcPr>
            <w:tcW w:w="1275" w:type="dxa"/>
            <w:vAlign w:val="center"/>
            <w:hideMark/>
          </w:tcPr>
          <w:p w14:paraId="3B0F4964" w14:textId="77777777" w:rsidR="006C5A81" w:rsidRPr="000C792B" w:rsidRDefault="006C5A81" w:rsidP="006C5A81">
            <w:pPr>
              <w:pStyle w:val="TAC"/>
            </w:pPr>
            <w:r w:rsidRPr="000C792B">
              <w:t>-50</w:t>
            </w:r>
          </w:p>
        </w:tc>
      </w:tr>
      <w:tr w:rsidR="006C5A81"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6C5A81" w:rsidRPr="000C792B" w:rsidRDefault="006C5A81" w:rsidP="006C5A81">
            <w:pPr>
              <w:pStyle w:val="TAC"/>
            </w:pPr>
          </w:p>
        </w:tc>
        <w:tc>
          <w:tcPr>
            <w:tcW w:w="1163" w:type="dxa"/>
            <w:vMerge/>
            <w:vAlign w:val="center"/>
            <w:hideMark/>
          </w:tcPr>
          <w:p w14:paraId="4FAEE48B" w14:textId="77777777" w:rsidR="006C5A81" w:rsidRPr="000C792B" w:rsidRDefault="006C5A81" w:rsidP="006C5A81">
            <w:pPr>
              <w:pStyle w:val="TAC"/>
              <w:rPr>
                <w:lang w:val="sv-SE"/>
              </w:rPr>
            </w:pPr>
          </w:p>
        </w:tc>
        <w:tc>
          <w:tcPr>
            <w:tcW w:w="992" w:type="dxa"/>
            <w:vMerge/>
            <w:vAlign w:val="center"/>
            <w:hideMark/>
          </w:tcPr>
          <w:p w14:paraId="03827CB8" w14:textId="77777777" w:rsidR="006C5A81" w:rsidRPr="000C792B" w:rsidRDefault="006C5A81" w:rsidP="006C5A81">
            <w:pPr>
              <w:pStyle w:val="TAC"/>
              <w:rPr>
                <w:lang w:val="sv-SE"/>
              </w:rPr>
            </w:pPr>
          </w:p>
        </w:tc>
        <w:tc>
          <w:tcPr>
            <w:tcW w:w="1134" w:type="dxa"/>
            <w:vMerge/>
            <w:vAlign w:val="center"/>
            <w:hideMark/>
          </w:tcPr>
          <w:p w14:paraId="3FF7589D" w14:textId="77777777" w:rsidR="006C5A81" w:rsidRPr="000C792B" w:rsidRDefault="006C5A81" w:rsidP="006C5A81">
            <w:pPr>
              <w:pStyle w:val="TAC"/>
            </w:pPr>
          </w:p>
        </w:tc>
        <w:tc>
          <w:tcPr>
            <w:tcW w:w="1367" w:type="dxa"/>
            <w:vMerge/>
            <w:vAlign w:val="center"/>
            <w:hideMark/>
          </w:tcPr>
          <w:p w14:paraId="0F0F5A9A"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7F45513D"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6C5A81" w:rsidRPr="000C792B" w:rsidRDefault="006C5A81" w:rsidP="006C5A81">
            <w:pPr>
              <w:pStyle w:val="TAC"/>
            </w:pPr>
            <w:r>
              <w:t>-126.5</w:t>
            </w:r>
          </w:p>
        </w:tc>
        <w:tc>
          <w:tcPr>
            <w:tcW w:w="1275" w:type="dxa"/>
            <w:hideMark/>
          </w:tcPr>
          <w:p w14:paraId="2B642CA4" w14:textId="77777777" w:rsidR="006C5A81" w:rsidRPr="000C792B" w:rsidRDefault="006C5A81" w:rsidP="006C5A81">
            <w:pPr>
              <w:pStyle w:val="TAC"/>
            </w:pPr>
            <w:r w:rsidRPr="000C792B">
              <w:t>-50</w:t>
            </w:r>
          </w:p>
        </w:tc>
      </w:tr>
      <w:tr w:rsidR="006C5A81"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6C5A81" w:rsidRPr="000C792B" w:rsidRDefault="006C5A81" w:rsidP="006C5A81">
            <w:pPr>
              <w:pStyle w:val="TAC"/>
            </w:pPr>
          </w:p>
        </w:tc>
        <w:tc>
          <w:tcPr>
            <w:tcW w:w="1163" w:type="dxa"/>
            <w:vMerge/>
            <w:vAlign w:val="center"/>
            <w:hideMark/>
          </w:tcPr>
          <w:p w14:paraId="57C5F9AC" w14:textId="77777777" w:rsidR="006C5A81" w:rsidRPr="000C792B" w:rsidRDefault="006C5A81" w:rsidP="006C5A81">
            <w:pPr>
              <w:pStyle w:val="TAC"/>
              <w:rPr>
                <w:lang w:val="sv-SE"/>
              </w:rPr>
            </w:pPr>
          </w:p>
        </w:tc>
        <w:tc>
          <w:tcPr>
            <w:tcW w:w="992" w:type="dxa"/>
            <w:vMerge/>
            <w:vAlign w:val="center"/>
            <w:hideMark/>
          </w:tcPr>
          <w:p w14:paraId="61082103" w14:textId="77777777" w:rsidR="006C5A81" w:rsidRPr="000C792B" w:rsidRDefault="006C5A81" w:rsidP="006C5A81">
            <w:pPr>
              <w:pStyle w:val="TAC"/>
              <w:rPr>
                <w:lang w:val="sv-SE"/>
              </w:rPr>
            </w:pPr>
          </w:p>
        </w:tc>
        <w:tc>
          <w:tcPr>
            <w:tcW w:w="1134" w:type="dxa"/>
            <w:vMerge/>
            <w:vAlign w:val="center"/>
            <w:hideMark/>
          </w:tcPr>
          <w:p w14:paraId="0FE74EA7" w14:textId="77777777" w:rsidR="006C5A81" w:rsidRPr="000C792B" w:rsidRDefault="006C5A81" w:rsidP="006C5A81">
            <w:pPr>
              <w:pStyle w:val="TAC"/>
            </w:pPr>
          </w:p>
        </w:tc>
        <w:tc>
          <w:tcPr>
            <w:tcW w:w="1367" w:type="dxa"/>
            <w:vMerge/>
            <w:vAlign w:val="center"/>
            <w:hideMark/>
          </w:tcPr>
          <w:p w14:paraId="37C118FC"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46DC75E8"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6C5A81" w:rsidRPr="000C792B" w:rsidRDefault="006C5A81" w:rsidP="006C5A81">
            <w:pPr>
              <w:pStyle w:val="TAC"/>
            </w:pPr>
            <w:r>
              <w:t>-126</w:t>
            </w:r>
          </w:p>
        </w:tc>
        <w:tc>
          <w:tcPr>
            <w:tcW w:w="1275" w:type="dxa"/>
            <w:hideMark/>
          </w:tcPr>
          <w:p w14:paraId="513B6C40" w14:textId="77777777" w:rsidR="006C5A81" w:rsidRPr="000C792B" w:rsidRDefault="006C5A81" w:rsidP="006C5A81">
            <w:pPr>
              <w:pStyle w:val="TAC"/>
            </w:pPr>
            <w:r w:rsidRPr="000C792B">
              <w:t>-50</w:t>
            </w:r>
          </w:p>
        </w:tc>
      </w:tr>
      <w:tr w:rsidR="006C5A81"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6C5A81" w:rsidRPr="000C792B" w:rsidRDefault="006C5A81" w:rsidP="006C5A81">
            <w:pPr>
              <w:pStyle w:val="TAC"/>
            </w:pPr>
          </w:p>
        </w:tc>
        <w:tc>
          <w:tcPr>
            <w:tcW w:w="1163" w:type="dxa"/>
            <w:vMerge/>
            <w:vAlign w:val="center"/>
            <w:hideMark/>
          </w:tcPr>
          <w:p w14:paraId="15953E16" w14:textId="77777777" w:rsidR="006C5A81" w:rsidRPr="000C792B" w:rsidRDefault="006C5A81" w:rsidP="006C5A81">
            <w:pPr>
              <w:pStyle w:val="TAC"/>
              <w:rPr>
                <w:lang w:val="sv-SE"/>
              </w:rPr>
            </w:pPr>
          </w:p>
        </w:tc>
        <w:tc>
          <w:tcPr>
            <w:tcW w:w="992" w:type="dxa"/>
            <w:vMerge/>
            <w:vAlign w:val="center"/>
            <w:hideMark/>
          </w:tcPr>
          <w:p w14:paraId="197BA05F" w14:textId="77777777" w:rsidR="006C5A81" w:rsidRPr="000C792B" w:rsidRDefault="006C5A81" w:rsidP="006C5A81">
            <w:pPr>
              <w:pStyle w:val="TAC"/>
              <w:rPr>
                <w:lang w:val="sv-SE"/>
              </w:rPr>
            </w:pPr>
          </w:p>
        </w:tc>
        <w:tc>
          <w:tcPr>
            <w:tcW w:w="1134" w:type="dxa"/>
            <w:vMerge/>
            <w:vAlign w:val="center"/>
            <w:hideMark/>
          </w:tcPr>
          <w:p w14:paraId="36C41E35" w14:textId="77777777" w:rsidR="006C5A81" w:rsidRPr="000C792B" w:rsidRDefault="006C5A81" w:rsidP="006C5A81">
            <w:pPr>
              <w:pStyle w:val="TAC"/>
            </w:pPr>
          </w:p>
        </w:tc>
        <w:tc>
          <w:tcPr>
            <w:tcW w:w="1367" w:type="dxa"/>
            <w:vMerge/>
            <w:vAlign w:val="center"/>
            <w:hideMark/>
          </w:tcPr>
          <w:p w14:paraId="1CC79E0B"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3C5664ED"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6C5A81" w:rsidRPr="000C792B" w:rsidRDefault="006C5A81" w:rsidP="006C5A81">
            <w:pPr>
              <w:pStyle w:val="TAC"/>
            </w:pPr>
            <w:r>
              <w:t>-125.5</w:t>
            </w:r>
          </w:p>
        </w:tc>
        <w:tc>
          <w:tcPr>
            <w:tcW w:w="1275" w:type="dxa"/>
            <w:hideMark/>
          </w:tcPr>
          <w:p w14:paraId="343D63FD" w14:textId="77777777" w:rsidR="006C5A81" w:rsidRPr="000C792B" w:rsidRDefault="006C5A81" w:rsidP="006C5A81">
            <w:pPr>
              <w:pStyle w:val="TAC"/>
            </w:pPr>
            <w:r w:rsidRPr="000C792B">
              <w:t>-50</w:t>
            </w:r>
          </w:p>
        </w:tc>
      </w:tr>
      <w:tr w:rsidR="006C5A81"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6C5A81" w:rsidRPr="000C792B" w:rsidRDefault="006C5A81" w:rsidP="006C5A81">
            <w:pPr>
              <w:pStyle w:val="TAC"/>
            </w:pPr>
          </w:p>
        </w:tc>
        <w:tc>
          <w:tcPr>
            <w:tcW w:w="1163" w:type="dxa"/>
            <w:vMerge/>
            <w:vAlign w:val="center"/>
            <w:hideMark/>
          </w:tcPr>
          <w:p w14:paraId="5FB2F6EF" w14:textId="77777777" w:rsidR="006C5A81" w:rsidRPr="000C792B" w:rsidRDefault="006C5A81" w:rsidP="006C5A81">
            <w:pPr>
              <w:pStyle w:val="TAC"/>
              <w:rPr>
                <w:lang w:val="sv-SE"/>
              </w:rPr>
            </w:pPr>
          </w:p>
        </w:tc>
        <w:tc>
          <w:tcPr>
            <w:tcW w:w="992" w:type="dxa"/>
            <w:vMerge/>
            <w:vAlign w:val="center"/>
            <w:hideMark/>
          </w:tcPr>
          <w:p w14:paraId="6FB81EEA" w14:textId="77777777" w:rsidR="006C5A81" w:rsidRPr="000C792B" w:rsidRDefault="006C5A81" w:rsidP="006C5A81">
            <w:pPr>
              <w:pStyle w:val="TAC"/>
              <w:rPr>
                <w:lang w:val="sv-SE"/>
              </w:rPr>
            </w:pPr>
          </w:p>
        </w:tc>
        <w:tc>
          <w:tcPr>
            <w:tcW w:w="1134" w:type="dxa"/>
            <w:vMerge/>
            <w:vAlign w:val="center"/>
            <w:hideMark/>
          </w:tcPr>
          <w:p w14:paraId="0586ED06" w14:textId="77777777" w:rsidR="006C5A81" w:rsidRPr="000C792B" w:rsidRDefault="006C5A81" w:rsidP="006C5A81">
            <w:pPr>
              <w:pStyle w:val="TAC"/>
            </w:pPr>
          </w:p>
        </w:tc>
        <w:tc>
          <w:tcPr>
            <w:tcW w:w="1367" w:type="dxa"/>
            <w:vMerge/>
            <w:vAlign w:val="center"/>
            <w:hideMark/>
          </w:tcPr>
          <w:p w14:paraId="243FB5F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6DE86DF8"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6C5A81" w:rsidRPr="000C792B" w:rsidRDefault="006C5A81" w:rsidP="006C5A81">
            <w:pPr>
              <w:pStyle w:val="TAC"/>
            </w:pPr>
            <w:r>
              <w:t>-125</w:t>
            </w:r>
          </w:p>
        </w:tc>
        <w:tc>
          <w:tcPr>
            <w:tcW w:w="1275" w:type="dxa"/>
            <w:hideMark/>
          </w:tcPr>
          <w:p w14:paraId="0094C1CF" w14:textId="77777777" w:rsidR="006C5A81" w:rsidRPr="000C792B" w:rsidRDefault="006C5A81" w:rsidP="006C5A81">
            <w:pPr>
              <w:pStyle w:val="TAC"/>
            </w:pPr>
            <w:r w:rsidRPr="000C792B">
              <w:t>-50</w:t>
            </w:r>
          </w:p>
        </w:tc>
      </w:tr>
      <w:tr w:rsidR="006C5A81"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6C5A81" w:rsidRPr="000C792B" w:rsidRDefault="006C5A81" w:rsidP="006C5A81">
            <w:pPr>
              <w:pStyle w:val="TAC"/>
            </w:pPr>
          </w:p>
        </w:tc>
        <w:tc>
          <w:tcPr>
            <w:tcW w:w="1163" w:type="dxa"/>
            <w:vMerge/>
            <w:vAlign w:val="center"/>
            <w:hideMark/>
          </w:tcPr>
          <w:p w14:paraId="500D0CE9" w14:textId="77777777" w:rsidR="006C5A81" w:rsidRPr="000C792B" w:rsidRDefault="006C5A81" w:rsidP="006C5A81">
            <w:pPr>
              <w:pStyle w:val="TAC"/>
              <w:rPr>
                <w:lang w:val="sv-SE"/>
              </w:rPr>
            </w:pPr>
          </w:p>
        </w:tc>
        <w:tc>
          <w:tcPr>
            <w:tcW w:w="992" w:type="dxa"/>
            <w:vMerge/>
            <w:vAlign w:val="center"/>
            <w:hideMark/>
          </w:tcPr>
          <w:p w14:paraId="1FB53205" w14:textId="77777777" w:rsidR="006C5A81" w:rsidRPr="000C792B" w:rsidRDefault="006C5A81" w:rsidP="006C5A81">
            <w:pPr>
              <w:pStyle w:val="TAC"/>
              <w:rPr>
                <w:lang w:val="sv-SE"/>
              </w:rPr>
            </w:pPr>
          </w:p>
        </w:tc>
        <w:tc>
          <w:tcPr>
            <w:tcW w:w="1134" w:type="dxa"/>
            <w:vMerge/>
            <w:vAlign w:val="center"/>
            <w:hideMark/>
          </w:tcPr>
          <w:p w14:paraId="054CA876" w14:textId="77777777" w:rsidR="006C5A81" w:rsidRPr="000C792B" w:rsidRDefault="006C5A81" w:rsidP="006C5A81">
            <w:pPr>
              <w:pStyle w:val="TAC"/>
            </w:pPr>
          </w:p>
        </w:tc>
        <w:tc>
          <w:tcPr>
            <w:tcW w:w="1367" w:type="dxa"/>
            <w:vMerge/>
            <w:vAlign w:val="center"/>
            <w:hideMark/>
          </w:tcPr>
          <w:p w14:paraId="68E764A5"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224551CF" w:rsidR="006C5A81" w:rsidRPr="000C792B" w:rsidRDefault="006C5A81" w:rsidP="006C5A81">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6C5A81" w:rsidRPr="000C792B" w:rsidRDefault="006C5A81" w:rsidP="006C5A81">
            <w:pPr>
              <w:pStyle w:val="TAC"/>
            </w:pPr>
            <w:r>
              <w:t>-124.5</w:t>
            </w:r>
          </w:p>
        </w:tc>
        <w:tc>
          <w:tcPr>
            <w:tcW w:w="1275" w:type="dxa"/>
            <w:hideMark/>
          </w:tcPr>
          <w:p w14:paraId="79A73FE8" w14:textId="77777777" w:rsidR="006C5A81" w:rsidRPr="000C792B" w:rsidRDefault="006C5A81" w:rsidP="006C5A81">
            <w:pPr>
              <w:pStyle w:val="TAC"/>
            </w:pPr>
            <w:r w:rsidRPr="000C792B">
              <w:t>-50</w:t>
            </w:r>
          </w:p>
        </w:tc>
      </w:tr>
      <w:tr w:rsidR="006C5A81"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6C5A81" w:rsidRPr="000C792B" w:rsidRDefault="006C5A81" w:rsidP="006C5A81">
            <w:pPr>
              <w:pStyle w:val="TAC"/>
            </w:pPr>
          </w:p>
        </w:tc>
        <w:tc>
          <w:tcPr>
            <w:tcW w:w="1163" w:type="dxa"/>
            <w:vMerge/>
            <w:vAlign w:val="center"/>
            <w:hideMark/>
          </w:tcPr>
          <w:p w14:paraId="4665BEF9" w14:textId="77777777" w:rsidR="006C5A81" w:rsidRPr="000C792B" w:rsidRDefault="006C5A81" w:rsidP="006C5A81">
            <w:pPr>
              <w:pStyle w:val="TAC"/>
              <w:rPr>
                <w:lang w:val="sv-SE"/>
              </w:rPr>
            </w:pPr>
          </w:p>
        </w:tc>
        <w:tc>
          <w:tcPr>
            <w:tcW w:w="992" w:type="dxa"/>
            <w:vMerge/>
            <w:vAlign w:val="center"/>
            <w:hideMark/>
          </w:tcPr>
          <w:p w14:paraId="485C225C" w14:textId="77777777" w:rsidR="006C5A81" w:rsidRPr="000C792B" w:rsidRDefault="006C5A81" w:rsidP="006C5A81">
            <w:pPr>
              <w:pStyle w:val="TAC"/>
              <w:rPr>
                <w:lang w:val="sv-SE"/>
              </w:rPr>
            </w:pPr>
          </w:p>
        </w:tc>
        <w:tc>
          <w:tcPr>
            <w:tcW w:w="1134" w:type="dxa"/>
            <w:vMerge/>
            <w:vAlign w:val="center"/>
            <w:hideMark/>
          </w:tcPr>
          <w:p w14:paraId="119EFD57" w14:textId="77777777" w:rsidR="006C5A81" w:rsidRPr="000C792B" w:rsidRDefault="006C5A81" w:rsidP="006C5A81">
            <w:pPr>
              <w:pStyle w:val="TAC"/>
            </w:pPr>
          </w:p>
        </w:tc>
        <w:tc>
          <w:tcPr>
            <w:tcW w:w="1367" w:type="dxa"/>
            <w:vMerge/>
            <w:vAlign w:val="center"/>
            <w:hideMark/>
          </w:tcPr>
          <w:p w14:paraId="1B69A4E3"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7DD9B543" w:rsidR="006C5A81" w:rsidRPr="000C792B" w:rsidRDefault="006C5A81" w:rsidP="006C5A81">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6C5A81" w:rsidRPr="000C792B" w:rsidRDefault="006C5A81" w:rsidP="006C5A81">
            <w:pPr>
              <w:pStyle w:val="TAC"/>
            </w:pPr>
            <w:r>
              <w:t>-124</w:t>
            </w:r>
          </w:p>
        </w:tc>
        <w:tc>
          <w:tcPr>
            <w:tcW w:w="1275" w:type="dxa"/>
            <w:hideMark/>
          </w:tcPr>
          <w:p w14:paraId="1387DEC5" w14:textId="77777777" w:rsidR="006C5A81" w:rsidRPr="000C792B" w:rsidRDefault="006C5A81" w:rsidP="006C5A81">
            <w:pPr>
              <w:pStyle w:val="TAC"/>
            </w:pPr>
            <w:r w:rsidRPr="000C792B">
              <w:t>-50</w:t>
            </w:r>
          </w:p>
        </w:tc>
      </w:tr>
      <w:tr w:rsidR="006C5A81"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6C5A81" w:rsidRPr="000C792B" w:rsidRDefault="006C5A81" w:rsidP="006C5A81">
            <w:pPr>
              <w:pStyle w:val="TAC"/>
            </w:pPr>
          </w:p>
        </w:tc>
        <w:tc>
          <w:tcPr>
            <w:tcW w:w="1163" w:type="dxa"/>
            <w:vMerge/>
            <w:vAlign w:val="center"/>
            <w:hideMark/>
          </w:tcPr>
          <w:p w14:paraId="03B24DD4" w14:textId="77777777" w:rsidR="006C5A81" w:rsidRPr="000C792B" w:rsidRDefault="006C5A81" w:rsidP="006C5A81">
            <w:pPr>
              <w:pStyle w:val="TAC"/>
              <w:rPr>
                <w:lang w:val="sv-SE"/>
              </w:rPr>
            </w:pPr>
          </w:p>
        </w:tc>
        <w:tc>
          <w:tcPr>
            <w:tcW w:w="992" w:type="dxa"/>
            <w:vMerge/>
            <w:vAlign w:val="center"/>
            <w:hideMark/>
          </w:tcPr>
          <w:p w14:paraId="6A60795B" w14:textId="77777777" w:rsidR="006C5A81" w:rsidRPr="000C792B" w:rsidRDefault="006C5A81" w:rsidP="006C5A81">
            <w:pPr>
              <w:pStyle w:val="TAC"/>
              <w:rPr>
                <w:lang w:val="sv-SE"/>
              </w:rPr>
            </w:pPr>
          </w:p>
        </w:tc>
        <w:tc>
          <w:tcPr>
            <w:tcW w:w="1134" w:type="dxa"/>
            <w:vMerge/>
            <w:vAlign w:val="center"/>
            <w:hideMark/>
          </w:tcPr>
          <w:p w14:paraId="121C92DF" w14:textId="77777777" w:rsidR="006C5A81" w:rsidRPr="000C792B" w:rsidRDefault="006C5A81" w:rsidP="006C5A81">
            <w:pPr>
              <w:pStyle w:val="TAC"/>
            </w:pPr>
          </w:p>
        </w:tc>
        <w:tc>
          <w:tcPr>
            <w:tcW w:w="1367" w:type="dxa"/>
            <w:vMerge/>
            <w:vAlign w:val="center"/>
            <w:hideMark/>
          </w:tcPr>
          <w:p w14:paraId="6D3B1D52"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7497B923" w:rsidR="006C5A81" w:rsidRPr="000C792B" w:rsidRDefault="006C5A81" w:rsidP="006C5A81">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6C5A81" w:rsidRPr="000C792B" w:rsidRDefault="006C5A81" w:rsidP="006C5A81">
            <w:pPr>
              <w:pStyle w:val="TAC"/>
            </w:pPr>
            <w:r>
              <w:t>-123.5</w:t>
            </w:r>
          </w:p>
        </w:tc>
        <w:tc>
          <w:tcPr>
            <w:tcW w:w="1275" w:type="dxa"/>
            <w:hideMark/>
          </w:tcPr>
          <w:p w14:paraId="7F95DFB2" w14:textId="77777777" w:rsidR="006C5A81" w:rsidRPr="000C792B" w:rsidRDefault="006C5A81" w:rsidP="006C5A81">
            <w:pPr>
              <w:pStyle w:val="TAC"/>
            </w:pPr>
            <w:r w:rsidRPr="000C792B">
              <w:t>-50</w:t>
            </w:r>
          </w:p>
        </w:tc>
      </w:tr>
      <w:tr w:rsidR="005D100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5D1003" w:rsidRPr="000C792B" w:rsidRDefault="005D1003" w:rsidP="005D1003">
            <w:pPr>
              <w:pStyle w:val="TAC"/>
            </w:pPr>
            <w:r w:rsidRPr="000C792B">
              <w:t>140</w:t>
            </w:r>
          </w:p>
        </w:tc>
        <w:tc>
          <w:tcPr>
            <w:tcW w:w="1163" w:type="dxa"/>
            <w:vMerge/>
            <w:vAlign w:val="center"/>
            <w:hideMark/>
          </w:tcPr>
          <w:p w14:paraId="70006CAD" w14:textId="77777777" w:rsidR="005D1003" w:rsidRPr="000C792B" w:rsidRDefault="005D1003" w:rsidP="005D1003">
            <w:pPr>
              <w:pStyle w:val="TAC"/>
              <w:rPr>
                <w:lang w:val="sv-SE"/>
              </w:rPr>
            </w:pPr>
          </w:p>
        </w:tc>
        <w:tc>
          <w:tcPr>
            <w:tcW w:w="992" w:type="dxa"/>
            <w:vMerge/>
            <w:vAlign w:val="center"/>
            <w:hideMark/>
          </w:tcPr>
          <w:p w14:paraId="5B5619EA" w14:textId="77777777" w:rsidR="005D1003" w:rsidRPr="000C792B" w:rsidRDefault="005D1003" w:rsidP="005D1003">
            <w:pPr>
              <w:pStyle w:val="TAC"/>
              <w:rPr>
                <w:lang w:val="sv-SE"/>
              </w:rPr>
            </w:pPr>
          </w:p>
        </w:tc>
        <w:tc>
          <w:tcPr>
            <w:tcW w:w="1134" w:type="dxa"/>
            <w:vAlign w:val="center"/>
            <w:hideMark/>
          </w:tcPr>
          <w:p w14:paraId="112D0399" w14:textId="5A9A5D94" w:rsidR="005D1003" w:rsidRPr="000C792B" w:rsidRDefault="005D1003" w:rsidP="005D1003">
            <w:pPr>
              <w:pStyle w:val="TAC"/>
            </w:pPr>
            <w:r w:rsidRPr="000C792B">
              <w:t>≥ 52</w:t>
            </w:r>
          </w:p>
        </w:tc>
        <w:tc>
          <w:tcPr>
            <w:tcW w:w="1367" w:type="dxa"/>
            <w:vAlign w:val="center"/>
            <w:hideMark/>
          </w:tcPr>
          <w:p w14:paraId="06EFB30B" w14:textId="27CC1016" w:rsidR="005D1003" w:rsidRPr="000C792B" w:rsidRDefault="005D1003" w:rsidP="005D1003">
            <w:pPr>
              <w:pStyle w:val="TAC"/>
            </w:pPr>
            <w:r w:rsidRPr="000C792B">
              <w:t>≥ 1</w:t>
            </w:r>
          </w:p>
        </w:tc>
        <w:tc>
          <w:tcPr>
            <w:tcW w:w="2040" w:type="dxa"/>
            <w:vAlign w:val="center"/>
            <w:hideMark/>
          </w:tcPr>
          <w:p w14:paraId="34B451C9" w14:textId="77777777" w:rsidR="005D1003" w:rsidRPr="000C792B" w:rsidRDefault="005D1003" w:rsidP="005D1003">
            <w:pPr>
              <w:pStyle w:val="TAC"/>
            </w:pPr>
            <w:r w:rsidRPr="000C792B">
              <w:t>Note 6</w:t>
            </w:r>
          </w:p>
        </w:tc>
        <w:tc>
          <w:tcPr>
            <w:tcW w:w="1134" w:type="dxa"/>
            <w:vAlign w:val="center"/>
            <w:hideMark/>
          </w:tcPr>
          <w:p w14:paraId="04B26CFB" w14:textId="77777777" w:rsidR="005D1003" w:rsidRPr="000C792B" w:rsidRDefault="005D1003" w:rsidP="005D1003">
            <w:pPr>
              <w:pStyle w:val="TAC"/>
            </w:pPr>
            <w:r w:rsidRPr="000C792B">
              <w:t>Note 6</w:t>
            </w:r>
          </w:p>
        </w:tc>
        <w:tc>
          <w:tcPr>
            <w:tcW w:w="1275" w:type="dxa"/>
            <w:vAlign w:val="center"/>
            <w:hideMark/>
          </w:tcPr>
          <w:p w14:paraId="4C0B8E4F" w14:textId="77777777" w:rsidR="005D1003" w:rsidRPr="000C792B" w:rsidRDefault="005D1003" w:rsidP="005D1003">
            <w:pPr>
              <w:pStyle w:val="TAC"/>
            </w:pPr>
            <w:r w:rsidRPr="000C792B">
              <w:t>Note 6</w:t>
            </w:r>
          </w:p>
        </w:tc>
      </w:tr>
      <w:tr w:rsidR="005D100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5D1003" w:rsidRPr="000C792B" w:rsidRDefault="005D1003" w:rsidP="005D1003">
            <w:pPr>
              <w:pStyle w:val="TAC"/>
            </w:pPr>
            <w:r w:rsidRPr="000C792B">
              <w:t>86</w:t>
            </w:r>
          </w:p>
        </w:tc>
        <w:tc>
          <w:tcPr>
            <w:tcW w:w="1163" w:type="dxa"/>
            <w:vMerge/>
            <w:vAlign w:val="center"/>
            <w:hideMark/>
          </w:tcPr>
          <w:p w14:paraId="7C24E76F" w14:textId="77777777" w:rsidR="005D1003" w:rsidRPr="000C792B" w:rsidRDefault="005D1003" w:rsidP="005D1003">
            <w:pPr>
              <w:pStyle w:val="TAC"/>
              <w:rPr>
                <w:lang w:val="sv-SE"/>
              </w:rPr>
            </w:pPr>
          </w:p>
        </w:tc>
        <w:tc>
          <w:tcPr>
            <w:tcW w:w="992" w:type="dxa"/>
            <w:vMerge/>
            <w:vAlign w:val="center"/>
            <w:hideMark/>
          </w:tcPr>
          <w:p w14:paraId="2ECF85A9" w14:textId="77777777" w:rsidR="005D1003" w:rsidRPr="000C792B" w:rsidRDefault="005D1003" w:rsidP="005D1003">
            <w:pPr>
              <w:pStyle w:val="TAC"/>
              <w:rPr>
                <w:lang w:val="sv-SE"/>
              </w:rPr>
            </w:pPr>
          </w:p>
        </w:tc>
        <w:tc>
          <w:tcPr>
            <w:tcW w:w="1134" w:type="dxa"/>
            <w:vAlign w:val="center"/>
            <w:hideMark/>
          </w:tcPr>
          <w:p w14:paraId="6A477371" w14:textId="5A6B33F8" w:rsidR="005D1003" w:rsidRPr="000C792B" w:rsidRDefault="005D1003" w:rsidP="005D1003">
            <w:pPr>
              <w:pStyle w:val="TAC"/>
            </w:pPr>
            <w:r w:rsidRPr="000C792B">
              <w:t>≥ 104</w:t>
            </w:r>
          </w:p>
        </w:tc>
        <w:tc>
          <w:tcPr>
            <w:tcW w:w="1367" w:type="dxa"/>
            <w:vAlign w:val="center"/>
            <w:hideMark/>
          </w:tcPr>
          <w:p w14:paraId="5224A817" w14:textId="1A071455" w:rsidR="005D1003" w:rsidRPr="000C792B" w:rsidRDefault="005D1003" w:rsidP="005D1003">
            <w:pPr>
              <w:pStyle w:val="TAC"/>
            </w:pPr>
            <w:r w:rsidRPr="000C792B">
              <w:t>≥ 1</w:t>
            </w:r>
          </w:p>
        </w:tc>
        <w:tc>
          <w:tcPr>
            <w:tcW w:w="2040" w:type="dxa"/>
            <w:vAlign w:val="center"/>
            <w:hideMark/>
          </w:tcPr>
          <w:p w14:paraId="635165BA" w14:textId="77777777" w:rsidR="005D1003" w:rsidRPr="000C792B" w:rsidRDefault="005D1003" w:rsidP="005D1003">
            <w:pPr>
              <w:pStyle w:val="TAC"/>
            </w:pPr>
            <w:r w:rsidRPr="000C792B">
              <w:t>Note 6</w:t>
            </w:r>
          </w:p>
        </w:tc>
        <w:tc>
          <w:tcPr>
            <w:tcW w:w="1134" w:type="dxa"/>
            <w:vAlign w:val="center"/>
            <w:hideMark/>
          </w:tcPr>
          <w:p w14:paraId="44B87593" w14:textId="77777777" w:rsidR="005D1003" w:rsidRPr="000C792B" w:rsidRDefault="005D1003" w:rsidP="005D1003">
            <w:pPr>
              <w:pStyle w:val="TAC"/>
            </w:pPr>
            <w:r w:rsidRPr="000C792B">
              <w:t>Note 6</w:t>
            </w:r>
          </w:p>
        </w:tc>
        <w:tc>
          <w:tcPr>
            <w:tcW w:w="1275" w:type="dxa"/>
            <w:vAlign w:val="center"/>
            <w:hideMark/>
          </w:tcPr>
          <w:p w14:paraId="73835C8B" w14:textId="77777777" w:rsidR="005D1003" w:rsidRPr="000C792B" w:rsidRDefault="005D1003" w:rsidP="005D1003">
            <w:pPr>
              <w:pStyle w:val="TAC"/>
            </w:pPr>
            <w:r w:rsidRPr="000C792B">
              <w:t>Note 6</w:t>
            </w:r>
          </w:p>
        </w:tc>
      </w:tr>
      <w:tr w:rsidR="006C5A81"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6C5A81" w:rsidRPr="000C792B" w:rsidRDefault="006C5A81" w:rsidP="006C5A81">
            <w:pPr>
              <w:pStyle w:val="TAC"/>
            </w:pPr>
            <w:r w:rsidRPr="002B4D79">
              <w:t>118</w:t>
            </w:r>
          </w:p>
        </w:tc>
        <w:tc>
          <w:tcPr>
            <w:tcW w:w="1163" w:type="dxa"/>
            <w:vMerge/>
            <w:vAlign w:val="center"/>
            <w:hideMark/>
          </w:tcPr>
          <w:p w14:paraId="22F68725" w14:textId="77777777" w:rsidR="006C5A81" w:rsidRPr="000C792B" w:rsidRDefault="006C5A81" w:rsidP="006C5A81">
            <w:pPr>
              <w:pStyle w:val="TAC"/>
              <w:rPr>
                <w:lang w:val="sv-SE"/>
              </w:rPr>
            </w:pPr>
          </w:p>
        </w:tc>
        <w:tc>
          <w:tcPr>
            <w:tcW w:w="992" w:type="dxa"/>
            <w:vMerge w:val="restart"/>
            <w:vAlign w:val="center"/>
            <w:hideMark/>
          </w:tcPr>
          <w:p w14:paraId="66AB590D" w14:textId="77777777" w:rsidR="006C5A81" w:rsidRPr="000C792B" w:rsidRDefault="006C5A81" w:rsidP="006C5A81">
            <w:pPr>
              <w:pStyle w:val="TAC"/>
              <w:rPr>
                <w:lang w:val="sv-SE"/>
              </w:rPr>
            </w:pPr>
            <w:r w:rsidRPr="000C792B">
              <w:rPr>
                <w:lang w:val="sv-SE"/>
              </w:rPr>
              <w:t>30</w:t>
            </w:r>
          </w:p>
        </w:tc>
        <w:tc>
          <w:tcPr>
            <w:tcW w:w="1134" w:type="dxa"/>
            <w:vMerge w:val="restart"/>
            <w:vAlign w:val="center"/>
            <w:hideMark/>
          </w:tcPr>
          <w:p w14:paraId="568433EB" w14:textId="0EBC9CE5" w:rsidR="006C5A81" w:rsidRPr="000C792B" w:rsidRDefault="006C5A81" w:rsidP="006C5A81">
            <w:pPr>
              <w:pStyle w:val="TAC"/>
            </w:pPr>
            <w:r w:rsidRPr="000C792B">
              <w:t>≥ 24</w:t>
            </w:r>
          </w:p>
        </w:tc>
        <w:tc>
          <w:tcPr>
            <w:tcW w:w="1367" w:type="dxa"/>
            <w:vMerge w:val="restart"/>
            <w:vAlign w:val="center"/>
            <w:hideMark/>
          </w:tcPr>
          <w:p w14:paraId="28C8A34D" w14:textId="2DE40177"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E38D562" w14:textId="77777777" w:rsidR="006C5A81" w:rsidRDefault="006C5A81" w:rsidP="006C5A81">
            <w:pPr>
              <w:pStyle w:val="TAC"/>
              <w:rPr>
                <w:szCs w:val="18"/>
              </w:rPr>
            </w:pPr>
            <w:r>
              <w:rPr>
                <w:szCs w:val="18"/>
              </w:rPr>
              <w:t>NR_FDD_FR1_A, NR_TDD_FR1_A,</w:t>
            </w:r>
          </w:p>
          <w:p w14:paraId="52B32517" w14:textId="155EFB01"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6C5A81" w:rsidRPr="000C792B" w:rsidRDefault="006C5A81" w:rsidP="006C5A81">
            <w:pPr>
              <w:pStyle w:val="TAC"/>
            </w:pPr>
            <w:r>
              <w:t>-124</w:t>
            </w:r>
          </w:p>
        </w:tc>
        <w:tc>
          <w:tcPr>
            <w:tcW w:w="1275" w:type="dxa"/>
            <w:vAlign w:val="center"/>
            <w:hideMark/>
          </w:tcPr>
          <w:p w14:paraId="2812CF66" w14:textId="77777777" w:rsidR="006C5A81" w:rsidRPr="000C792B" w:rsidRDefault="006C5A81" w:rsidP="006C5A81">
            <w:pPr>
              <w:pStyle w:val="TAC"/>
            </w:pPr>
            <w:r w:rsidRPr="000C792B">
              <w:t>-50</w:t>
            </w:r>
          </w:p>
        </w:tc>
      </w:tr>
      <w:tr w:rsidR="006C5A81"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6C5A81" w:rsidRPr="000C792B" w:rsidRDefault="006C5A81" w:rsidP="006C5A81">
            <w:pPr>
              <w:pStyle w:val="TAC"/>
            </w:pPr>
          </w:p>
        </w:tc>
        <w:tc>
          <w:tcPr>
            <w:tcW w:w="1163" w:type="dxa"/>
            <w:vMerge/>
            <w:vAlign w:val="center"/>
            <w:hideMark/>
          </w:tcPr>
          <w:p w14:paraId="3F6D4C88" w14:textId="77777777" w:rsidR="006C5A81" w:rsidRPr="000C792B" w:rsidRDefault="006C5A81" w:rsidP="006C5A81">
            <w:pPr>
              <w:pStyle w:val="TAC"/>
              <w:rPr>
                <w:lang w:val="sv-SE"/>
              </w:rPr>
            </w:pPr>
          </w:p>
        </w:tc>
        <w:tc>
          <w:tcPr>
            <w:tcW w:w="992" w:type="dxa"/>
            <w:vMerge/>
            <w:vAlign w:val="center"/>
            <w:hideMark/>
          </w:tcPr>
          <w:p w14:paraId="5F1DC855" w14:textId="77777777" w:rsidR="006C5A81" w:rsidRPr="000C792B" w:rsidRDefault="006C5A81" w:rsidP="006C5A81">
            <w:pPr>
              <w:pStyle w:val="TAC"/>
              <w:rPr>
                <w:lang w:val="sv-SE"/>
              </w:rPr>
            </w:pPr>
          </w:p>
        </w:tc>
        <w:tc>
          <w:tcPr>
            <w:tcW w:w="1134" w:type="dxa"/>
            <w:vMerge/>
            <w:vAlign w:val="center"/>
            <w:hideMark/>
          </w:tcPr>
          <w:p w14:paraId="149B574C" w14:textId="77777777" w:rsidR="006C5A81" w:rsidRPr="000C792B" w:rsidRDefault="006C5A81" w:rsidP="006C5A81">
            <w:pPr>
              <w:pStyle w:val="TAC"/>
            </w:pPr>
          </w:p>
        </w:tc>
        <w:tc>
          <w:tcPr>
            <w:tcW w:w="1367" w:type="dxa"/>
            <w:vMerge/>
            <w:vAlign w:val="center"/>
            <w:hideMark/>
          </w:tcPr>
          <w:p w14:paraId="2670C019"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02887670"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6C5A81" w:rsidRPr="000C792B" w:rsidRDefault="006C5A81" w:rsidP="006C5A81">
            <w:pPr>
              <w:pStyle w:val="TAC"/>
            </w:pPr>
            <w:r>
              <w:t>-123.5</w:t>
            </w:r>
          </w:p>
        </w:tc>
        <w:tc>
          <w:tcPr>
            <w:tcW w:w="1275" w:type="dxa"/>
            <w:hideMark/>
          </w:tcPr>
          <w:p w14:paraId="5A627BF2" w14:textId="77777777" w:rsidR="006C5A81" w:rsidRPr="000C792B" w:rsidRDefault="006C5A81" w:rsidP="006C5A81">
            <w:pPr>
              <w:pStyle w:val="TAC"/>
            </w:pPr>
            <w:r w:rsidRPr="000C792B">
              <w:t>-50</w:t>
            </w:r>
          </w:p>
        </w:tc>
      </w:tr>
      <w:tr w:rsidR="006C5A81"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6C5A81" w:rsidRPr="000C792B" w:rsidRDefault="006C5A81" w:rsidP="006C5A81">
            <w:pPr>
              <w:pStyle w:val="TAC"/>
            </w:pPr>
          </w:p>
        </w:tc>
        <w:tc>
          <w:tcPr>
            <w:tcW w:w="1163" w:type="dxa"/>
            <w:vMerge/>
            <w:vAlign w:val="center"/>
            <w:hideMark/>
          </w:tcPr>
          <w:p w14:paraId="731CA946" w14:textId="77777777" w:rsidR="006C5A81" w:rsidRPr="000C792B" w:rsidRDefault="006C5A81" w:rsidP="006C5A81">
            <w:pPr>
              <w:pStyle w:val="TAC"/>
              <w:rPr>
                <w:lang w:val="sv-SE"/>
              </w:rPr>
            </w:pPr>
          </w:p>
        </w:tc>
        <w:tc>
          <w:tcPr>
            <w:tcW w:w="992" w:type="dxa"/>
            <w:vMerge/>
            <w:vAlign w:val="center"/>
            <w:hideMark/>
          </w:tcPr>
          <w:p w14:paraId="2D96E3D5" w14:textId="77777777" w:rsidR="006C5A81" w:rsidRPr="000C792B" w:rsidRDefault="006C5A81" w:rsidP="006C5A81">
            <w:pPr>
              <w:pStyle w:val="TAC"/>
              <w:rPr>
                <w:lang w:val="sv-SE"/>
              </w:rPr>
            </w:pPr>
          </w:p>
        </w:tc>
        <w:tc>
          <w:tcPr>
            <w:tcW w:w="1134" w:type="dxa"/>
            <w:vMerge/>
            <w:vAlign w:val="center"/>
            <w:hideMark/>
          </w:tcPr>
          <w:p w14:paraId="10AF3088" w14:textId="77777777" w:rsidR="006C5A81" w:rsidRPr="000C792B" w:rsidRDefault="006C5A81" w:rsidP="006C5A81">
            <w:pPr>
              <w:pStyle w:val="TAC"/>
            </w:pPr>
          </w:p>
        </w:tc>
        <w:tc>
          <w:tcPr>
            <w:tcW w:w="1367" w:type="dxa"/>
            <w:vMerge/>
            <w:vAlign w:val="center"/>
            <w:hideMark/>
          </w:tcPr>
          <w:p w14:paraId="2BE59631"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1AA4D83F"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6C5A81" w:rsidRPr="000C792B" w:rsidRDefault="006C5A81" w:rsidP="006C5A81">
            <w:pPr>
              <w:pStyle w:val="TAC"/>
            </w:pPr>
            <w:r>
              <w:t>-123</w:t>
            </w:r>
          </w:p>
        </w:tc>
        <w:tc>
          <w:tcPr>
            <w:tcW w:w="1275" w:type="dxa"/>
            <w:hideMark/>
          </w:tcPr>
          <w:p w14:paraId="199BC2DB" w14:textId="77777777" w:rsidR="006C5A81" w:rsidRPr="000C792B" w:rsidRDefault="006C5A81" w:rsidP="006C5A81">
            <w:pPr>
              <w:pStyle w:val="TAC"/>
            </w:pPr>
            <w:r w:rsidRPr="000C792B">
              <w:t>-50</w:t>
            </w:r>
          </w:p>
        </w:tc>
      </w:tr>
      <w:tr w:rsidR="006C5A81"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6C5A81" w:rsidRPr="000C792B" w:rsidRDefault="006C5A81" w:rsidP="006C5A81">
            <w:pPr>
              <w:pStyle w:val="TAC"/>
            </w:pPr>
          </w:p>
        </w:tc>
        <w:tc>
          <w:tcPr>
            <w:tcW w:w="1163" w:type="dxa"/>
            <w:vMerge/>
            <w:vAlign w:val="center"/>
            <w:hideMark/>
          </w:tcPr>
          <w:p w14:paraId="225805FF" w14:textId="77777777" w:rsidR="006C5A81" w:rsidRPr="000C792B" w:rsidRDefault="006C5A81" w:rsidP="006C5A81">
            <w:pPr>
              <w:pStyle w:val="TAC"/>
              <w:rPr>
                <w:lang w:val="sv-SE"/>
              </w:rPr>
            </w:pPr>
          </w:p>
        </w:tc>
        <w:tc>
          <w:tcPr>
            <w:tcW w:w="992" w:type="dxa"/>
            <w:vMerge/>
            <w:vAlign w:val="center"/>
            <w:hideMark/>
          </w:tcPr>
          <w:p w14:paraId="25EADB2F" w14:textId="77777777" w:rsidR="006C5A81" w:rsidRPr="000C792B" w:rsidRDefault="006C5A81" w:rsidP="006C5A81">
            <w:pPr>
              <w:pStyle w:val="TAC"/>
              <w:rPr>
                <w:lang w:val="sv-SE"/>
              </w:rPr>
            </w:pPr>
          </w:p>
        </w:tc>
        <w:tc>
          <w:tcPr>
            <w:tcW w:w="1134" w:type="dxa"/>
            <w:vMerge/>
            <w:vAlign w:val="center"/>
            <w:hideMark/>
          </w:tcPr>
          <w:p w14:paraId="3DE761DB" w14:textId="77777777" w:rsidR="006C5A81" w:rsidRPr="000C792B" w:rsidRDefault="006C5A81" w:rsidP="006C5A81">
            <w:pPr>
              <w:pStyle w:val="TAC"/>
            </w:pPr>
          </w:p>
        </w:tc>
        <w:tc>
          <w:tcPr>
            <w:tcW w:w="1367" w:type="dxa"/>
            <w:vMerge/>
            <w:vAlign w:val="center"/>
            <w:hideMark/>
          </w:tcPr>
          <w:p w14:paraId="70A1E8D8"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043DB81F"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6C5A81" w:rsidRPr="000C792B" w:rsidRDefault="006C5A81" w:rsidP="006C5A81">
            <w:pPr>
              <w:pStyle w:val="TAC"/>
            </w:pPr>
            <w:r>
              <w:t>-122.5</w:t>
            </w:r>
          </w:p>
        </w:tc>
        <w:tc>
          <w:tcPr>
            <w:tcW w:w="1275" w:type="dxa"/>
            <w:hideMark/>
          </w:tcPr>
          <w:p w14:paraId="6EC256CE" w14:textId="77777777" w:rsidR="006C5A81" w:rsidRPr="000C792B" w:rsidRDefault="006C5A81" w:rsidP="006C5A81">
            <w:pPr>
              <w:pStyle w:val="TAC"/>
            </w:pPr>
            <w:r w:rsidRPr="000C792B">
              <w:t>-50</w:t>
            </w:r>
          </w:p>
        </w:tc>
      </w:tr>
      <w:tr w:rsidR="006C5A81"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6C5A81" w:rsidRPr="000C792B" w:rsidRDefault="006C5A81" w:rsidP="006C5A81">
            <w:pPr>
              <w:pStyle w:val="TAC"/>
            </w:pPr>
          </w:p>
        </w:tc>
        <w:tc>
          <w:tcPr>
            <w:tcW w:w="1163" w:type="dxa"/>
            <w:vMerge/>
            <w:vAlign w:val="center"/>
            <w:hideMark/>
          </w:tcPr>
          <w:p w14:paraId="1FF2FB02" w14:textId="77777777" w:rsidR="006C5A81" w:rsidRPr="000C792B" w:rsidRDefault="006C5A81" w:rsidP="006C5A81">
            <w:pPr>
              <w:pStyle w:val="TAC"/>
              <w:rPr>
                <w:lang w:val="sv-SE"/>
              </w:rPr>
            </w:pPr>
          </w:p>
        </w:tc>
        <w:tc>
          <w:tcPr>
            <w:tcW w:w="992" w:type="dxa"/>
            <w:vMerge/>
            <w:vAlign w:val="center"/>
            <w:hideMark/>
          </w:tcPr>
          <w:p w14:paraId="47942F34" w14:textId="77777777" w:rsidR="006C5A81" w:rsidRPr="000C792B" w:rsidRDefault="006C5A81" w:rsidP="006C5A81">
            <w:pPr>
              <w:pStyle w:val="TAC"/>
              <w:rPr>
                <w:lang w:val="sv-SE"/>
              </w:rPr>
            </w:pPr>
          </w:p>
        </w:tc>
        <w:tc>
          <w:tcPr>
            <w:tcW w:w="1134" w:type="dxa"/>
            <w:vMerge/>
            <w:vAlign w:val="center"/>
            <w:hideMark/>
          </w:tcPr>
          <w:p w14:paraId="1AE3AF91" w14:textId="77777777" w:rsidR="006C5A81" w:rsidRPr="000C792B" w:rsidRDefault="006C5A81" w:rsidP="006C5A81">
            <w:pPr>
              <w:pStyle w:val="TAC"/>
            </w:pPr>
          </w:p>
        </w:tc>
        <w:tc>
          <w:tcPr>
            <w:tcW w:w="1367" w:type="dxa"/>
            <w:vMerge/>
            <w:vAlign w:val="center"/>
            <w:hideMark/>
          </w:tcPr>
          <w:p w14:paraId="2BD300B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257A2E0"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6C5A81" w:rsidRPr="000C792B" w:rsidRDefault="006C5A81" w:rsidP="006C5A81">
            <w:pPr>
              <w:pStyle w:val="TAC"/>
            </w:pPr>
            <w:r>
              <w:t>-122</w:t>
            </w:r>
          </w:p>
        </w:tc>
        <w:tc>
          <w:tcPr>
            <w:tcW w:w="1275" w:type="dxa"/>
            <w:hideMark/>
          </w:tcPr>
          <w:p w14:paraId="3D8DD825" w14:textId="77777777" w:rsidR="006C5A81" w:rsidRPr="000C792B" w:rsidRDefault="006C5A81" w:rsidP="006C5A81">
            <w:pPr>
              <w:pStyle w:val="TAC"/>
            </w:pPr>
            <w:r w:rsidRPr="000C792B">
              <w:t>-50</w:t>
            </w:r>
          </w:p>
        </w:tc>
      </w:tr>
      <w:tr w:rsidR="006C5A81"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6C5A81" w:rsidRPr="000C792B" w:rsidRDefault="006C5A81" w:rsidP="006C5A81">
            <w:pPr>
              <w:pStyle w:val="TAC"/>
            </w:pPr>
          </w:p>
        </w:tc>
        <w:tc>
          <w:tcPr>
            <w:tcW w:w="1163" w:type="dxa"/>
            <w:vMerge/>
            <w:vAlign w:val="center"/>
            <w:hideMark/>
          </w:tcPr>
          <w:p w14:paraId="2F245421" w14:textId="77777777" w:rsidR="006C5A81" w:rsidRPr="000C792B" w:rsidRDefault="006C5A81" w:rsidP="006C5A81">
            <w:pPr>
              <w:pStyle w:val="TAC"/>
              <w:rPr>
                <w:lang w:val="sv-SE"/>
              </w:rPr>
            </w:pPr>
          </w:p>
        </w:tc>
        <w:tc>
          <w:tcPr>
            <w:tcW w:w="992" w:type="dxa"/>
            <w:vMerge/>
            <w:vAlign w:val="center"/>
            <w:hideMark/>
          </w:tcPr>
          <w:p w14:paraId="1FBC4112" w14:textId="77777777" w:rsidR="006C5A81" w:rsidRPr="000C792B" w:rsidRDefault="006C5A81" w:rsidP="006C5A81">
            <w:pPr>
              <w:pStyle w:val="TAC"/>
              <w:rPr>
                <w:lang w:val="sv-SE"/>
              </w:rPr>
            </w:pPr>
          </w:p>
        </w:tc>
        <w:tc>
          <w:tcPr>
            <w:tcW w:w="1134" w:type="dxa"/>
            <w:vMerge/>
            <w:vAlign w:val="center"/>
            <w:hideMark/>
          </w:tcPr>
          <w:p w14:paraId="1419032B" w14:textId="77777777" w:rsidR="006C5A81" w:rsidRPr="000C792B" w:rsidRDefault="006C5A81" w:rsidP="006C5A81">
            <w:pPr>
              <w:pStyle w:val="TAC"/>
            </w:pPr>
          </w:p>
        </w:tc>
        <w:tc>
          <w:tcPr>
            <w:tcW w:w="1367" w:type="dxa"/>
            <w:vMerge/>
            <w:vAlign w:val="center"/>
            <w:hideMark/>
          </w:tcPr>
          <w:p w14:paraId="1E9B41D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734822AA" w:rsidR="006C5A81" w:rsidRPr="000C792B" w:rsidRDefault="006C5A81" w:rsidP="006C5A81">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6C5A81" w:rsidRPr="000C792B" w:rsidRDefault="006C5A81" w:rsidP="006C5A81">
            <w:pPr>
              <w:pStyle w:val="TAC"/>
            </w:pPr>
            <w:r>
              <w:t>-121.5</w:t>
            </w:r>
          </w:p>
        </w:tc>
        <w:tc>
          <w:tcPr>
            <w:tcW w:w="1275" w:type="dxa"/>
            <w:hideMark/>
          </w:tcPr>
          <w:p w14:paraId="68B80FB3" w14:textId="77777777" w:rsidR="006C5A81" w:rsidRPr="000C792B" w:rsidRDefault="006C5A81" w:rsidP="006C5A81">
            <w:pPr>
              <w:pStyle w:val="TAC"/>
            </w:pPr>
            <w:r w:rsidRPr="000C792B">
              <w:t>-50</w:t>
            </w:r>
          </w:p>
        </w:tc>
      </w:tr>
      <w:tr w:rsidR="006C5A81"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6C5A81" w:rsidRPr="000C792B" w:rsidRDefault="006C5A81" w:rsidP="006C5A81">
            <w:pPr>
              <w:pStyle w:val="TAC"/>
            </w:pPr>
          </w:p>
        </w:tc>
        <w:tc>
          <w:tcPr>
            <w:tcW w:w="1163" w:type="dxa"/>
            <w:vMerge/>
            <w:vAlign w:val="center"/>
            <w:hideMark/>
          </w:tcPr>
          <w:p w14:paraId="62516C78" w14:textId="77777777" w:rsidR="006C5A81" w:rsidRPr="000C792B" w:rsidRDefault="006C5A81" w:rsidP="006C5A81">
            <w:pPr>
              <w:pStyle w:val="TAC"/>
              <w:rPr>
                <w:lang w:val="sv-SE"/>
              </w:rPr>
            </w:pPr>
          </w:p>
        </w:tc>
        <w:tc>
          <w:tcPr>
            <w:tcW w:w="992" w:type="dxa"/>
            <w:vMerge/>
            <w:vAlign w:val="center"/>
            <w:hideMark/>
          </w:tcPr>
          <w:p w14:paraId="68BB25BC" w14:textId="77777777" w:rsidR="006C5A81" w:rsidRPr="000C792B" w:rsidRDefault="006C5A81" w:rsidP="006C5A81">
            <w:pPr>
              <w:pStyle w:val="TAC"/>
              <w:rPr>
                <w:lang w:val="sv-SE"/>
              </w:rPr>
            </w:pPr>
          </w:p>
        </w:tc>
        <w:tc>
          <w:tcPr>
            <w:tcW w:w="1134" w:type="dxa"/>
            <w:vMerge/>
            <w:vAlign w:val="center"/>
            <w:hideMark/>
          </w:tcPr>
          <w:p w14:paraId="6EA39DF2" w14:textId="77777777" w:rsidR="006C5A81" w:rsidRPr="000C792B" w:rsidRDefault="006C5A81" w:rsidP="006C5A81">
            <w:pPr>
              <w:pStyle w:val="TAC"/>
            </w:pPr>
          </w:p>
        </w:tc>
        <w:tc>
          <w:tcPr>
            <w:tcW w:w="1367" w:type="dxa"/>
            <w:vMerge/>
            <w:vAlign w:val="center"/>
            <w:hideMark/>
          </w:tcPr>
          <w:p w14:paraId="15EF4866"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4C80287F" w:rsidR="006C5A81" w:rsidRPr="000C792B" w:rsidRDefault="006C5A81" w:rsidP="006C5A81">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6C5A81" w:rsidRPr="000C792B" w:rsidRDefault="006C5A81" w:rsidP="006C5A81">
            <w:pPr>
              <w:pStyle w:val="TAC"/>
            </w:pPr>
            <w:r>
              <w:t>-121</w:t>
            </w:r>
          </w:p>
        </w:tc>
        <w:tc>
          <w:tcPr>
            <w:tcW w:w="1275" w:type="dxa"/>
            <w:hideMark/>
          </w:tcPr>
          <w:p w14:paraId="600B7069" w14:textId="77777777" w:rsidR="006C5A81" w:rsidRPr="000C792B" w:rsidRDefault="006C5A81" w:rsidP="006C5A81">
            <w:pPr>
              <w:pStyle w:val="TAC"/>
            </w:pPr>
            <w:r w:rsidRPr="000C792B">
              <w:t>-50</w:t>
            </w:r>
          </w:p>
        </w:tc>
      </w:tr>
      <w:tr w:rsidR="006C5A81"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6C5A81" w:rsidRPr="000C792B" w:rsidRDefault="006C5A81" w:rsidP="006C5A81">
            <w:pPr>
              <w:pStyle w:val="TAC"/>
            </w:pPr>
          </w:p>
        </w:tc>
        <w:tc>
          <w:tcPr>
            <w:tcW w:w="1163" w:type="dxa"/>
            <w:vMerge/>
            <w:vAlign w:val="center"/>
            <w:hideMark/>
          </w:tcPr>
          <w:p w14:paraId="6D54A671" w14:textId="77777777" w:rsidR="006C5A81" w:rsidRPr="000C792B" w:rsidRDefault="006C5A81" w:rsidP="006C5A81">
            <w:pPr>
              <w:pStyle w:val="TAC"/>
              <w:rPr>
                <w:lang w:val="sv-SE"/>
              </w:rPr>
            </w:pPr>
          </w:p>
        </w:tc>
        <w:tc>
          <w:tcPr>
            <w:tcW w:w="992" w:type="dxa"/>
            <w:vMerge/>
            <w:vAlign w:val="center"/>
            <w:hideMark/>
          </w:tcPr>
          <w:p w14:paraId="638234B6" w14:textId="77777777" w:rsidR="006C5A81" w:rsidRPr="000C792B" w:rsidRDefault="006C5A81" w:rsidP="006C5A81">
            <w:pPr>
              <w:pStyle w:val="TAC"/>
              <w:rPr>
                <w:lang w:val="sv-SE"/>
              </w:rPr>
            </w:pPr>
          </w:p>
        </w:tc>
        <w:tc>
          <w:tcPr>
            <w:tcW w:w="1134" w:type="dxa"/>
            <w:vMerge/>
            <w:vAlign w:val="center"/>
            <w:hideMark/>
          </w:tcPr>
          <w:p w14:paraId="152D071B" w14:textId="77777777" w:rsidR="006C5A81" w:rsidRPr="000C792B" w:rsidRDefault="006C5A81" w:rsidP="006C5A81">
            <w:pPr>
              <w:pStyle w:val="TAC"/>
            </w:pPr>
          </w:p>
        </w:tc>
        <w:tc>
          <w:tcPr>
            <w:tcW w:w="1367" w:type="dxa"/>
            <w:vMerge/>
            <w:vAlign w:val="center"/>
            <w:hideMark/>
          </w:tcPr>
          <w:p w14:paraId="7B765A3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38208450" w:rsidR="006C5A81" w:rsidRPr="000C792B" w:rsidRDefault="006C5A81" w:rsidP="006C5A81">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6C5A81" w:rsidRPr="000C792B" w:rsidRDefault="006C5A81" w:rsidP="006C5A81">
            <w:pPr>
              <w:pStyle w:val="TAC"/>
            </w:pPr>
            <w:r>
              <w:t>-120.5</w:t>
            </w:r>
          </w:p>
        </w:tc>
        <w:tc>
          <w:tcPr>
            <w:tcW w:w="1275" w:type="dxa"/>
            <w:hideMark/>
          </w:tcPr>
          <w:p w14:paraId="0E325217" w14:textId="77777777" w:rsidR="006C5A81" w:rsidRPr="000C792B" w:rsidRDefault="006C5A81" w:rsidP="006C5A81">
            <w:pPr>
              <w:pStyle w:val="TAC"/>
            </w:pPr>
            <w:r w:rsidRPr="000C792B">
              <w:t>-50</w:t>
            </w:r>
          </w:p>
        </w:tc>
      </w:tr>
      <w:tr w:rsidR="005D100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5D1003" w:rsidRPr="000C792B" w:rsidRDefault="005D1003" w:rsidP="005D1003">
            <w:pPr>
              <w:pStyle w:val="TAC"/>
            </w:pPr>
            <w:r w:rsidRPr="000C792B">
              <w:t>109</w:t>
            </w:r>
          </w:p>
        </w:tc>
        <w:tc>
          <w:tcPr>
            <w:tcW w:w="1163" w:type="dxa"/>
            <w:vMerge/>
            <w:vAlign w:val="center"/>
          </w:tcPr>
          <w:p w14:paraId="098D51A5" w14:textId="77777777" w:rsidR="005D1003" w:rsidRPr="000C792B" w:rsidRDefault="005D1003" w:rsidP="005D1003">
            <w:pPr>
              <w:pStyle w:val="TAC"/>
              <w:rPr>
                <w:lang w:val="sv-SE"/>
              </w:rPr>
            </w:pPr>
          </w:p>
        </w:tc>
        <w:tc>
          <w:tcPr>
            <w:tcW w:w="992" w:type="dxa"/>
            <w:vMerge/>
            <w:vAlign w:val="center"/>
          </w:tcPr>
          <w:p w14:paraId="0D81EFED" w14:textId="77777777" w:rsidR="005D1003" w:rsidRPr="000C792B" w:rsidRDefault="005D1003" w:rsidP="005D1003">
            <w:pPr>
              <w:pStyle w:val="TAC"/>
              <w:rPr>
                <w:lang w:val="sv-SE"/>
              </w:rPr>
            </w:pPr>
          </w:p>
        </w:tc>
        <w:tc>
          <w:tcPr>
            <w:tcW w:w="1134" w:type="dxa"/>
            <w:vAlign w:val="center"/>
          </w:tcPr>
          <w:p w14:paraId="4CDE076D" w14:textId="57B6A98D" w:rsidR="005D1003" w:rsidRPr="000C792B" w:rsidRDefault="005D1003" w:rsidP="005D1003">
            <w:pPr>
              <w:pStyle w:val="TAC"/>
            </w:pPr>
            <w:r w:rsidRPr="000C792B">
              <w:t>≥ 48</w:t>
            </w:r>
          </w:p>
        </w:tc>
        <w:tc>
          <w:tcPr>
            <w:tcW w:w="1367" w:type="dxa"/>
            <w:vAlign w:val="center"/>
          </w:tcPr>
          <w:p w14:paraId="7CCFC081" w14:textId="53ECDF8F" w:rsidR="005D1003" w:rsidRPr="000C792B" w:rsidRDefault="005D1003" w:rsidP="005D1003">
            <w:pPr>
              <w:pStyle w:val="TAC"/>
            </w:pPr>
            <w:r w:rsidRPr="000C792B">
              <w:t>≥ 1</w:t>
            </w:r>
          </w:p>
        </w:tc>
        <w:tc>
          <w:tcPr>
            <w:tcW w:w="2040" w:type="dxa"/>
            <w:vAlign w:val="center"/>
          </w:tcPr>
          <w:p w14:paraId="491901E2" w14:textId="77777777" w:rsidR="005D1003" w:rsidRPr="000C792B" w:rsidRDefault="005D1003" w:rsidP="005D1003">
            <w:pPr>
              <w:pStyle w:val="TAC"/>
            </w:pPr>
            <w:r w:rsidRPr="000C792B">
              <w:t>Note 6</w:t>
            </w:r>
          </w:p>
        </w:tc>
        <w:tc>
          <w:tcPr>
            <w:tcW w:w="1134" w:type="dxa"/>
            <w:vAlign w:val="center"/>
          </w:tcPr>
          <w:p w14:paraId="5F6A2007" w14:textId="77777777" w:rsidR="005D1003" w:rsidRPr="000C792B" w:rsidRDefault="005D1003" w:rsidP="005D1003">
            <w:pPr>
              <w:pStyle w:val="TAC"/>
            </w:pPr>
            <w:r w:rsidRPr="000C792B">
              <w:t>Note 6</w:t>
            </w:r>
          </w:p>
        </w:tc>
        <w:tc>
          <w:tcPr>
            <w:tcW w:w="1275" w:type="dxa"/>
            <w:vAlign w:val="center"/>
          </w:tcPr>
          <w:p w14:paraId="055BA016" w14:textId="77777777" w:rsidR="005D1003" w:rsidRPr="000C792B" w:rsidRDefault="005D1003" w:rsidP="005D1003">
            <w:pPr>
              <w:pStyle w:val="TAC"/>
            </w:pPr>
            <w:r w:rsidRPr="000C792B">
              <w:t>Note 6</w:t>
            </w:r>
          </w:p>
        </w:tc>
      </w:tr>
      <w:tr w:rsidR="005D100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5D1003" w:rsidRPr="000C792B" w:rsidRDefault="005D1003" w:rsidP="005D1003">
            <w:pPr>
              <w:pStyle w:val="TAC"/>
            </w:pPr>
            <w:r w:rsidRPr="000C792B">
              <w:t>28</w:t>
            </w:r>
          </w:p>
        </w:tc>
        <w:tc>
          <w:tcPr>
            <w:tcW w:w="1163" w:type="dxa"/>
            <w:vMerge/>
            <w:vAlign w:val="center"/>
          </w:tcPr>
          <w:p w14:paraId="37F8E110" w14:textId="77777777" w:rsidR="005D1003" w:rsidRPr="000C792B" w:rsidRDefault="005D1003" w:rsidP="005D1003">
            <w:pPr>
              <w:pStyle w:val="TAC"/>
              <w:rPr>
                <w:lang w:val="sv-SE"/>
              </w:rPr>
            </w:pPr>
          </w:p>
        </w:tc>
        <w:tc>
          <w:tcPr>
            <w:tcW w:w="992" w:type="dxa"/>
            <w:vMerge/>
            <w:vAlign w:val="center"/>
          </w:tcPr>
          <w:p w14:paraId="61DF0245" w14:textId="77777777" w:rsidR="005D1003" w:rsidRPr="000C792B" w:rsidRDefault="005D1003" w:rsidP="005D1003">
            <w:pPr>
              <w:pStyle w:val="TAC"/>
              <w:rPr>
                <w:lang w:val="sv-SE"/>
              </w:rPr>
            </w:pPr>
          </w:p>
        </w:tc>
        <w:tc>
          <w:tcPr>
            <w:tcW w:w="1134" w:type="dxa"/>
            <w:vAlign w:val="center"/>
          </w:tcPr>
          <w:p w14:paraId="4366FAA4" w14:textId="5D87CF06" w:rsidR="005D1003" w:rsidRPr="000C792B" w:rsidRDefault="005D1003" w:rsidP="005D1003">
            <w:pPr>
              <w:pStyle w:val="TAC"/>
            </w:pPr>
            <w:r w:rsidRPr="000C792B">
              <w:t>≥ 132</w:t>
            </w:r>
          </w:p>
        </w:tc>
        <w:tc>
          <w:tcPr>
            <w:tcW w:w="1367" w:type="dxa"/>
            <w:vAlign w:val="center"/>
          </w:tcPr>
          <w:p w14:paraId="60AA3CCB" w14:textId="1F934663" w:rsidR="005D1003" w:rsidRPr="000C792B" w:rsidRDefault="005D1003" w:rsidP="005D1003">
            <w:pPr>
              <w:pStyle w:val="TAC"/>
            </w:pPr>
            <w:r w:rsidRPr="000C792B">
              <w:t>≥ 1</w:t>
            </w:r>
          </w:p>
        </w:tc>
        <w:tc>
          <w:tcPr>
            <w:tcW w:w="2040" w:type="dxa"/>
            <w:vAlign w:val="center"/>
          </w:tcPr>
          <w:p w14:paraId="7DEB2211" w14:textId="77777777" w:rsidR="005D1003" w:rsidRPr="000C792B" w:rsidRDefault="005D1003" w:rsidP="005D1003">
            <w:pPr>
              <w:pStyle w:val="TAC"/>
            </w:pPr>
            <w:r w:rsidRPr="000C792B">
              <w:t>Note 6</w:t>
            </w:r>
          </w:p>
        </w:tc>
        <w:tc>
          <w:tcPr>
            <w:tcW w:w="1134" w:type="dxa"/>
            <w:vAlign w:val="center"/>
          </w:tcPr>
          <w:p w14:paraId="4086DCB6" w14:textId="77777777" w:rsidR="005D1003" w:rsidRPr="000C792B" w:rsidRDefault="005D1003" w:rsidP="005D1003">
            <w:pPr>
              <w:pStyle w:val="TAC"/>
            </w:pPr>
            <w:r w:rsidRPr="000C792B">
              <w:t>Note 6</w:t>
            </w:r>
          </w:p>
        </w:tc>
        <w:tc>
          <w:tcPr>
            <w:tcW w:w="1275" w:type="dxa"/>
            <w:vAlign w:val="center"/>
          </w:tcPr>
          <w:p w14:paraId="10CE19BF" w14:textId="77777777" w:rsidR="005D1003" w:rsidRPr="000C792B" w:rsidRDefault="005D1003" w:rsidP="005D1003">
            <w:pPr>
              <w:pStyle w:val="TAC"/>
            </w:pPr>
            <w:r w:rsidRPr="000C792B">
              <w:t>Note 6</w:t>
            </w:r>
          </w:p>
        </w:tc>
      </w:tr>
      <w:tr w:rsidR="00E33CB0"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E33CB0" w:rsidRPr="000C792B" w:rsidRDefault="00E33CB0" w:rsidP="00E33CB0">
            <w:pPr>
              <w:pStyle w:val="TAC"/>
            </w:pPr>
            <w:r w:rsidRPr="000C792B">
              <w:t>147</w:t>
            </w:r>
          </w:p>
        </w:tc>
        <w:tc>
          <w:tcPr>
            <w:tcW w:w="1163" w:type="dxa"/>
            <w:vMerge/>
            <w:vAlign w:val="center"/>
          </w:tcPr>
          <w:p w14:paraId="595384B1" w14:textId="77777777" w:rsidR="00E33CB0" w:rsidRPr="000C792B" w:rsidRDefault="00E33CB0" w:rsidP="00E33CB0">
            <w:pPr>
              <w:pStyle w:val="TAC"/>
              <w:rPr>
                <w:lang w:val="sv-SE"/>
              </w:rPr>
            </w:pPr>
          </w:p>
        </w:tc>
        <w:tc>
          <w:tcPr>
            <w:tcW w:w="992" w:type="dxa"/>
            <w:vMerge w:val="restart"/>
            <w:vAlign w:val="center"/>
          </w:tcPr>
          <w:p w14:paraId="7416709C" w14:textId="77777777" w:rsidR="00E33CB0" w:rsidRPr="000C792B" w:rsidRDefault="00E33CB0" w:rsidP="00E33CB0">
            <w:pPr>
              <w:pStyle w:val="TAC"/>
              <w:rPr>
                <w:lang w:val="sv-SE"/>
              </w:rPr>
            </w:pPr>
            <w:r w:rsidRPr="000C792B">
              <w:rPr>
                <w:rFonts w:hint="eastAsia"/>
                <w:lang w:val="sv-SE"/>
              </w:rPr>
              <w:t>6</w:t>
            </w:r>
            <w:r w:rsidRPr="000C792B">
              <w:rPr>
                <w:lang w:val="sv-SE"/>
              </w:rPr>
              <w:t>0</w:t>
            </w:r>
          </w:p>
        </w:tc>
        <w:tc>
          <w:tcPr>
            <w:tcW w:w="1134" w:type="dxa"/>
            <w:vMerge w:val="restart"/>
            <w:vAlign w:val="center"/>
          </w:tcPr>
          <w:p w14:paraId="1BEB099C" w14:textId="5EA48070" w:rsidR="00E33CB0" w:rsidRPr="000C792B" w:rsidRDefault="00E33CB0" w:rsidP="00E33CB0">
            <w:pPr>
              <w:pStyle w:val="TAC"/>
            </w:pPr>
            <w:r w:rsidRPr="000C792B">
              <w:t>≥ 24</w:t>
            </w:r>
          </w:p>
        </w:tc>
        <w:tc>
          <w:tcPr>
            <w:tcW w:w="1367" w:type="dxa"/>
            <w:vMerge w:val="restart"/>
            <w:vAlign w:val="center"/>
          </w:tcPr>
          <w:p w14:paraId="22DC5FBE" w14:textId="1F25E95C" w:rsidR="00E33CB0" w:rsidRPr="000C792B" w:rsidRDefault="00E33CB0" w:rsidP="00E33CB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1A4B5A67" w14:textId="77777777" w:rsidR="00E33CB0" w:rsidRDefault="00E33CB0" w:rsidP="00E33CB0">
            <w:pPr>
              <w:pStyle w:val="TAC"/>
              <w:rPr>
                <w:szCs w:val="18"/>
              </w:rPr>
            </w:pPr>
            <w:r>
              <w:rPr>
                <w:szCs w:val="18"/>
              </w:rPr>
              <w:t>NR_FDD_FR1_A, NR_TDD_FR1_A,</w:t>
            </w:r>
          </w:p>
          <w:p w14:paraId="0C360017" w14:textId="57D7E813" w:rsidR="00E33CB0" w:rsidRPr="000C792B" w:rsidRDefault="00E33CB0" w:rsidP="00E33CB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E33CB0" w:rsidRPr="000C792B" w:rsidRDefault="00E33CB0" w:rsidP="00E33CB0">
            <w:pPr>
              <w:pStyle w:val="TAC"/>
            </w:pPr>
            <w:r>
              <w:t>-121</w:t>
            </w:r>
          </w:p>
        </w:tc>
        <w:tc>
          <w:tcPr>
            <w:tcW w:w="1275" w:type="dxa"/>
            <w:vAlign w:val="center"/>
          </w:tcPr>
          <w:p w14:paraId="4D244910" w14:textId="77777777" w:rsidR="00E33CB0" w:rsidRPr="000C792B" w:rsidRDefault="00E33CB0" w:rsidP="00E33CB0">
            <w:pPr>
              <w:pStyle w:val="TAC"/>
            </w:pPr>
            <w:r w:rsidRPr="000C792B">
              <w:t>-50</w:t>
            </w:r>
          </w:p>
        </w:tc>
      </w:tr>
      <w:tr w:rsidR="00E33CB0"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E33CB0" w:rsidRPr="000C792B" w:rsidRDefault="00E33CB0" w:rsidP="00E33CB0">
            <w:pPr>
              <w:pStyle w:val="TAC"/>
            </w:pPr>
          </w:p>
        </w:tc>
        <w:tc>
          <w:tcPr>
            <w:tcW w:w="1163" w:type="dxa"/>
            <w:vMerge/>
            <w:vAlign w:val="center"/>
          </w:tcPr>
          <w:p w14:paraId="328A8020" w14:textId="77777777" w:rsidR="00E33CB0" w:rsidRPr="000C792B" w:rsidRDefault="00E33CB0" w:rsidP="00E33CB0">
            <w:pPr>
              <w:pStyle w:val="TAC"/>
              <w:rPr>
                <w:lang w:val="sv-SE"/>
              </w:rPr>
            </w:pPr>
          </w:p>
        </w:tc>
        <w:tc>
          <w:tcPr>
            <w:tcW w:w="992" w:type="dxa"/>
            <w:vMerge/>
            <w:vAlign w:val="center"/>
          </w:tcPr>
          <w:p w14:paraId="06622671" w14:textId="77777777" w:rsidR="00E33CB0" w:rsidRPr="000C792B" w:rsidRDefault="00E33CB0" w:rsidP="00E33CB0">
            <w:pPr>
              <w:pStyle w:val="TAC"/>
              <w:rPr>
                <w:lang w:val="sv-SE"/>
              </w:rPr>
            </w:pPr>
          </w:p>
        </w:tc>
        <w:tc>
          <w:tcPr>
            <w:tcW w:w="1134" w:type="dxa"/>
            <w:vMerge/>
            <w:vAlign w:val="center"/>
          </w:tcPr>
          <w:p w14:paraId="7E697638" w14:textId="77777777" w:rsidR="00E33CB0" w:rsidRPr="000C792B" w:rsidRDefault="00E33CB0" w:rsidP="00E33CB0">
            <w:pPr>
              <w:pStyle w:val="TAC"/>
            </w:pPr>
          </w:p>
        </w:tc>
        <w:tc>
          <w:tcPr>
            <w:tcW w:w="1367" w:type="dxa"/>
            <w:vMerge/>
            <w:vAlign w:val="center"/>
          </w:tcPr>
          <w:p w14:paraId="2EE932E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3CBCA9AF" w:rsidR="00E33CB0" w:rsidRPr="000C792B" w:rsidRDefault="00E33CB0" w:rsidP="00E33CB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E33CB0" w:rsidRPr="000C792B" w:rsidRDefault="00E33CB0" w:rsidP="00E33CB0">
            <w:pPr>
              <w:pStyle w:val="TAC"/>
            </w:pPr>
            <w:r>
              <w:t>-120.5</w:t>
            </w:r>
          </w:p>
        </w:tc>
        <w:tc>
          <w:tcPr>
            <w:tcW w:w="1275" w:type="dxa"/>
          </w:tcPr>
          <w:p w14:paraId="115C41BE" w14:textId="77777777" w:rsidR="00E33CB0" w:rsidRPr="000C792B" w:rsidRDefault="00E33CB0" w:rsidP="00E33CB0">
            <w:pPr>
              <w:pStyle w:val="TAC"/>
            </w:pPr>
            <w:r w:rsidRPr="000C792B">
              <w:t>-50</w:t>
            </w:r>
          </w:p>
        </w:tc>
      </w:tr>
      <w:tr w:rsidR="00E33CB0"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E33CB0" w:rsidRPr="000C792B" w:rsidRDefault="00E33CB0" w:rsidP="00E33CB0">
            <w:pPr>
              <w:pStyle w:val="TAC"/>
            </w:pPr>
          </w:p>
        </w:tc>
        <w:tc>
          <w:tcPr>
            <w:tcW w:w="1163" w:type="dxa"/>
            <w:vMerge/>
            <w:vAlign w:val="center"/>
          </w:tcPr>
          <w:p w14:paraId="7E43ED72" w14:textId="77777777" w:rsidR="00E33CB0" w:rsidRPr="000C792B" w:rsidRDefault="00E33CB0" w:rsidP="00E33CB0">
            <w:pPr>
              <w:pStyle w:val="TAC"/>
              <w:rPr>
                <w:lang w:val="sv-SE"/>
              </w:rPr>
            </w:pPr>
          </w:p>
        </w:tc>
        <w:tc>
          <w:tcPr>
            <w:tcW w:w="992" w:type="dxa"/>
            <w:vMerge/>
            <w:vAlign w:val="center"/>
          </w:tcPr>
          <w:p w14:paraId="0EF92A46" w14:textId="77777777" w:rsidR="00E33CB0" w:rsidRPr="000C792B" w:rsidRDefault="00E33CB0" w:rsidP="00E33CB0">
            <w:pPr>
              <w:pStyle w:val="TAC"/>
              <w:rPr>
                <w:lang w:val="sv-SE"/>
              </w:rPr>
            </w:pPr>
          </w:p>
        </w:tc>
        <w:tc>
          <w:tcPr>
            <w:tcW w:w="1134" w:type="dxa"/>
            <w:vMerge/>
            <w:vAlign w:val="center"/>
          </w:tcPr>
          <w:p w14:paraId="07D77CA6" w14:textId="77777777" w:rsidR="00E33CB0" w:rsidRPr="000C792B" w:rsidRDefault="00E33CB0" w:rsidP="00E33CB0">
            <w:pPr>
              <w:pStyle w:val="TAC"/>
            </w:pPr>
          </w:p>
        </w:tc>
        <w:tc>
          <w:tcPr>
            <w:tcW w:w="1367" w:type="dxa"/>
            <w:vMerge/>
            <w:vAlign w:val="center"/>
          </w:tcPr>
          <w:p w14:paraId="70D5AF2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56289F1E" w:rsidR="00E33CB0" w:rsidRPr="000C792B" w:rsidRDefault="00E33CB0" w:rsidP="00E33CB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E33CB0" w:rsidRPr="000C792B" w:rsidRDefault="00E33CB0" w:rsidP="00E33CB0">
            <w:pPr>
              <w:pStyle w:val="TAC"/>
            </w:pPr>
            <w:r>
              <w:t>-120</w:t>
            </w:r>
          </w:p>
        </w:tc>
        <w:tc>
          <w:tcPr>
            <w:tcW w:w="1275" w:type="dxa"/>
          </w:tcPr>
          <w:p w14:paraId="2524B3F2" w14:textId="77777777" w:rsidR="00E33CB0" w:rsidRPr="000C792B" w:rsidRDefault="00E33CB0" w:rsidP="00E33CB0">
            <w:pPr>
              <w:pStyle w:val="TAC"/>
            </w:pPr>
            <w:r w:rsidRPr="000C792B">
              <w:t>-50</w:t>
            </w:r>
          </w:p>
        </w:tc>
      </w:tr>
      <w:tr w:rsidR="00E33CB0"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E33CB0" w:rsidRPr="000C792B" w:rsidRDefault="00E33CB0" w:rsidP="00E33CB0">
            <w:pPr>
              <w:pStyle w:val="TAC"/>
            </w:pPr>
          </w:p>
        </w:tc>
        <w:tc>
          <w:tcPr>
            <w:tcW w:w="1163" w:type="dxa"/>
            <w:vMerge/>
            <w:vAlign w:val="center"/>
          </w:tcPr>
          <w:p w14:paraId="3BA8D9CF" w14:textId="77777777" w:rsidR="00E33CB0" w:rsidRPr="000C792B" w:rsidRDefault="00E33CB0" w:rsidP="00E33CB0">
            <w:pPr>
              <w:pStyle w:val="TAC"/>
              <w:rPr>
                <w:lang w:val="sv-SE"/>
              </w:rPr>
            </w:pPr>
          </w:p>
        </w:tc>
        <w:tc>
          <w:tcPr>
            <w:tcW w:w="992" w:type="dxa"/>
            <w:vMerge/>
            <w:vAlign w:val="center"/>
          </w:tcPr>
          <w:p w14:paraId="57B8BCF4" w14:textId="77777777" w:rsidR="00E33CB0" w:rsidRPr="000C792B" w:rsidRDefault="00E33CB0" w:rsidP="00E33CB0">
            <w:pPr>
              <w:pStyle w:val="TAC"/>
              <w:rPr>
                <w:lang w:val="sv-SE"/>
              </w:rPr>
            </w:pPr>
          </w:p>
        </w:tc>
        <w:tc>
          <w:tcPr>
            <w:tcW w:w="1134" w:type="dxa"/>
            <w:vMerge/>
            <w:vAlign w:val="center"/>
          </w:tcPr>
          <w:p w14:paraId="6535C5EA" w14:textId="77777777" w:rsidR="00E33CB0" w:rsidRPr="000C792B" w:rsidRDefault="00E33CB0" w:rsidP="00E33CB0">
            <w:pPr>
              <w:pStyle w:val="TAC"/>
            </w:pPr>
          </w:p>
        </w:tc>
        <w:tc>
          <w:tcPr>
            <w:tcW w:w="1367" w:type="dxa"/>
            <w:vMerge/>
            <w:vAlign w:val="center"/>
          </w:tcPr>
          <w:p w14:paraId="5AF683B7"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489A0A26" w:rsidR="00E33CB0" w:rsidRPr="000C792B" w:rsidRDefault="00E33CB0" w:rsidP="00E33CB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E33CB0" w:rsidRPr="000C792B" w:rsidRDefault="00E33CB0" w:rsidP="00E33CB0">
            <w:pPr>
              <w:pStyle w:val="TAC"/>
            </w:pPr>
            <w:r>
              <w:t>-119.5</w:t>
            </w:r>
          </w:p>
        </w:tc>
        <w:tc>
          <w:tcPr>
            <w:tcW w:w="1275" w:type="dxa"/>
          </w:tcPr>
          <w:p w14:paraId="47E71421" w14:textId="77777777" w:rsidR="00E33CB0" w:rsidRPr="000C792B" w:rsidRDefault="00E33CB0" w:rsidP="00E33CB0">
            <w:pPr>
              <w:pStyle w:val="TAC"/>
            </w:pPr>
            <w:r w:rsidRPr="000C792B">
              <w:t>-50</w:t>
            </w:r>
          </w:p>
        </w:tc>
      </w:tr>
      <w:tr w:rsidR="00E33CB0"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E33CB0" w:rsidRPr="000C792B" w:rsidRDefault="00E33CB0" w:rsidP="00E33CB0">
            <w:pPr>
              <w:pStyle w:val="TAC"/>
            </w:pPr>
          </w:p>
        </w:tc>
        <w:tc>
          <w:tcPr>
            <w:tcW w:w="1163" w:type="dxa"/>
            <w:vMerge/>
            <w:vAlign w:val="center"/>
          </w:tcPr>
          <w:p w14:paraId="11C540A8" w14:textId="77777777" w:rsidR="00E33CB0" w:rsidRPr="000C792B" w:rsidRDefault="00E33CB0" w:rsidP="00E33CB0">
            <w:pPr>
              <w:pStyle w:val="TAC"/>
              <w:rPr>
                <w:lang w:val="sv-SE"/>
              </w:rPr>
            </w:pPr>
          </w:p>
        </w:tc>
        <w:tc>
          <w:tcPr>
            <w:tcW w:w="992" w:type="dxa"/>
            <w:vMerge/>
            <w:vAlign w:val="center"/>
          </w:tcPr>
          <w:p w14:paraId="574E3A22" w14:textId="77777777" w:rsidR="00E33CB0" w:rsidRPr="000C792B" w:rsidRDefault="00E33CB0" w:rsidP="00E33CB0">
            <w:pPr>
              <w:pStyle w:val="TAC"/>
              <w:rPr>
                <w:lang w:val="sv-SE"/>
              </w:rPr>
            </w:pPr>
          </w:p>
        </w:tc>
        <w:tc>
          <w:tcPr>
            <w:tcW w:w="1134" w:type="dxa"/>
            <w:vMerge/>
            <w:vAlign w:val="center"/>
          </w:tcPr>
          <w:p w14:paraId="6F1900AB" w14:textId="77777777" w:rsidR="00E33CB0" w:rsidRPr="000C792B" w:rsidRDefault="00E33CB0" w:rsidP="00E33CB0">
            <w:pPr>
              <w:pStyle w:val="TAC"/>
            </w:pPr>
          </w:p>
        </w:tc>
        <w:tc>
          <w:tcPr>
            <w:tcW w:w="1367" w:type="dxa"/>
            <w:vMerge/>
            <w:vAlign w:val="center"/>
          </w:tcPr>
          <w:p w14:paraId="2D3B838D"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3EE8C8F" w:rsidR="00E33CB0" w:rsidRPr="000C792B" w:rsidRDefault="00E33CB0" w:rsidP="00E33CB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E33CB0" w:rsidRPr="000C792B" w:rsidRDefault="00E33CB0" w:rsidP="00E33CB0">
            <w:pPr>
              <w:pStyle w:val="TAC"/>
            </w:pPr>
            <w:r>
              <w:t>-119</w:t>
            </w:r>
          </w:p>
        </w:tc>
        <w:tc>
          <w:tcPr>
            <w:tcW w:w="1275" w:type="dxa"/>
          </w:tcPr>
          <w:p w14:paraId="51CF5140" w14:textId="77777777" w:rsidR="00E33CB0" w:rsidRPr="000C792B" w:rsidRDefault="00E33CB0" w:rsidP="00E33CB0">
            <w:pPr>
              <w:pStyle w:val="TAC"/>
            </w:pPr>
            <w:r w:rsidRPr="000C792B">
              <w:t>-50</w:t>
            </w:r>
          </w:p>
        </w:tc>
      </w:tr>
      <w:tr w:rsidR="00E33CB0"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E33CB0" w:rsidRPr="000C792B" w:rsidRDefault="00E33CB0" w:rsidP="00E33CB0">
            <w:pPr>
              <w:pStyle w:val="TAC"/>
            </w:pPr>
          </w:p>
        </w:tc>
        <w:tc>
          <w:tcPr>
            <w:tcW w:w="1163" w:type="dxa"/>
            <w:vMerge/>
            <w:vAlign w:val="center"/>
          </w:tcPr>
          <w:p w14:paraId="214E27F3" w14:textId="77777777" w:rsidR="00E33CB0" w:rsidRPr="000C792B" w:rsidRDefault="00E33CB0" w:rsidP="00E33CB0">
            <w:pPr>
              <w:pStyle w:val="TAC"/>
              <w:rPr>
                <w:lang w:val="sv-SE"/>
              </w:rPr>
            </w:pPr>
          </w:p>
        </w:tc>
        <w:tc>
          <w:tcPr>
            <w:tcW w:w="992" w:type="dxa"/>
            <w:vMerge/>
            <w:vAlign w:val="center"/>
          </w:tcPr>
          <w:p w14:paraId="4E5F4F0C" w14:textId="77777777" w:rsidR="00E33CB0" w:rsidRPr="000C792B" w:rsidRDefault="00E33CB0" w:rsidP="00E33CB0">
            <w:pPr>
              <w:pStyle w:val="TAC"/>
              <w:rPr>
                <w:lang w:val="sv-SE"/>
              </w:rPr>
            </w:pPr>
          </w:p>
        </w:tc>
        <w:tc>
          <w:tcPr>
            <w:tcW w:w="1134" w:type="dxa"/>
            <w:vMerge/>
            <w:vAlign w:val="center"/>
          </w:tcPr>
          <w:p w14:paraId="39685AEC" w14:textId="77777777" w:rsidR="00E33CB0" w:rsidRPr="000C792B" w:rsidRDefault="00E33CB0" w:rsidP="00E33CB0">
            <w:pPr>
              <w:pStyle w:val="TAC"/>
            </w:pPr>
          </w:p>
        </w:tc>
        <w:tc>
          <w:tcPr>
            <w:tcW w:w="1367" w:type="dxa"/>
            <w:vMerge/>
            <w:vAlign w:val="center"/>
          </w:tcPr>
          <w:p w14:paraId="7374E839"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14DC4D8A" w:rsidR="00E33CB0" w:rsidRPr="000C792B" w:rsidRDefault="00E33CB0" w:rsidP="00E33CB0">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E33CB0" w:rsidRPr="000C792B" w:rsidRDefault="00E33CB0" w:rsidP="00E33CB0">
            <w:pPr>
              <w:pStyle w:val="TAC"/>
            </w:pPr>
            <w:r>
              <w:t>-118.5</w:t>
            </w:r>
          </w:p>
        </w:tc>
        <w:tc>
          <w:tcPr>
            <w:tcW w:w="1275" w:type="dxa"/>
          </w:tcPr>
          <w:p w14:paraId="1ABBFFD3" w14:textId="77777777" w:rsidR="00E33CB0" w:rsidRPr="000C792B" w:rsidRDefault="00E33CB0" w:rsidP="00E33CB0">
            <w:pPr>
              <w:pStyle w:val="TAC"/>
            </w:pPr>
            <w:r w:rsidRPr="000C792B">
              <w:t>-50</w:t>
            </w:r>
          </w:p>
        </w:tc>
      </w:tr>
      <w:tr w:rsidR="00E33CB0"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E33CB0" w:rsidRPr="000C792B" w:rsidRDefault="00E33CB0" w:rsidP="00E33CB0">
            <w:pPr>
              <w:pStyle w:val="TAC"/>
            </w:pPr>
          </w:p>
        </w:tc>
        <w:tc>
          <w:tcPr>
            <w:tcW w:w="1163" w:type="dxa"/>
            <w:vMerge/>
            <w:vAlign w:val="center"/>
          </w:tcPr>
          <w:p w14:paraId="45EEC4D2" w14:textId="77777777" w:rsidR="00E33CB0" w:rsidRPr="000C792B" w:rsidRDefault="00E33CB0" w:rsidP="00E33CB0">
            <w:pPr>
              <w:pStyle w:val="TAC"/>
              <w:rPr>
                <w:lang w:val="sv-SE"/>
              </w:rPr>
            </w:pPr>
          </w:p>
        </w:tc>
        <w:tc>
          <w:tcPr>
            <w:tcW w:w="992" w:type="dxa"/>
            <w:vMerge/>
            <w:vAlign w:val="center"/>
          </w:tcPr>
          <w:p w14:paraId="74018AD9" w14:textId="77777777" w:rsidR="00E33CB0" w:rsidRPr="000C792B" w:rsidRDefault="00E33CB0" w:rsidP="00E33CB0">
            <w:pPr>
              <w:pStyle w:val="TAC"/>
              <w:rPr>
                <w:lang w:val="sv-SE"/>
              </w:rPr>
            </w:pPr>
          </w:p>
        </w:tc>
        <w:tc>
          <w:tcPr>
            <w:tcW w:w="1134" w:type="dxa"/>
            <w:vMerge/>
            <w:vAlign w:val="center"/>
          </w:tcPr>
          <w:p w14:paraId="7A388982" w14:textId="77777777" w:rsidR="00E33CB0" w:rsidRPr="000C792B" w:rsidRDefault="00E33CB0" w:rsidP="00E33CB0">
            <w:pPr>
              <w:pStyle w:val="TAC"/>
            </w:pPr>
          </w:p>
        </w:tc>
        <w:tc>
          <w:tcPr>
            <w:tcW w:w="1367" w:type="dxa"/>
            <w:vMerge/>
            <w:vAlign w:val="center"/>
          </w:tcPr>
          <w:p w14:paraId="660048F8"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66B1FF5B" w:rsidR="00E33CB0" w:rsidRPr="000C792B" w:rsidRDefault="00E33CB0" w:rsidP="00E33CB0">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E33CB0" w:rsidRPr="000C792B" w:rsidRDefault="00E33CB0" w:rsidP="00E33CB0">
            <w:pPr>
              <w:pStyle w:val="TAC"/>
            </w:pPr>
            <w:r>
              <w:t>-118</w:t>
            </w:r>
          </w:p>
        </w:tc>
        <w:tc>
          <w:tcPr>
            <w:tcW w:w="1275" w:type="dxa"/>
          </w:tcPr>
          <w:p w14:paraId="2F708EC2" w14:textId="77777777" w:rsidR="00E33CB0" w:rsidRPr="000C792B" w:rsidRDefault="00E33CB0" w:rsidP="00E33CB0">
            <w:pPr>
              <w:pStyle w:val="TAC"/>
            </w:pPr>
            <w:r w:rsidRPr="000C792B">
              <w:t>-50</w:t>
            </w:r>
          </w:p>
        </w:tc>
      </w:tr>
      <w:tr w:rsidR="00E33CB0"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E33CB0" w:rsidRPr="000C792B" w:rsidRDefault="00E33CB0" w:rsidP="00E33CB0">
            <w:pPr>
              <w:pStyle w:val="TAC"/>
            </w:pPr>
          </w:p>
        </w:tc>
        <w:tc>
          <w:tcPr>
            <w:tcW w:w="1163" w:type="dxa"/>
            <w:vMerge/>
            <w:vAlign w:val="center"/>
          </w:tcPr>
          <w:p w14:paraId="7D42F164" w14:textId="77777777" w:rsidR="00E33CB0" w:rsidRPr="000C792B" w:rsidRDefault="00E33CB0" w:rsidP="00E33CB0">
            <w:pPr>
              <w:pStyle w:val="TAC"/>
              <w:rPr>
                <w:lang w:val="sv-SE"/>
              </w:rPr>
            </w:pPr>
          </w:p>
        </w:tc>
        <w:tc>
          <w:tcPr>
            <w:tcW w:w="992" w:type="dxa"/>
            <w:vMerge/>
            <w:vAlign w:val="center"/>
          </w:tcPr>
          <w:p w14:paraId="0C337A19" w14:textId="77777777" w:rsidR="00E33CB0" w:rsidRPr="000C792B" w:rsidRDefault="00E33CB0" w:rsidP="00E33CB0">
            <w:pPr>
              <w:pStyle w:val="TAC"/>
              <w:rPr>
                <w:lang w:val="sv-SE"/>
              </w:rPr>
            </w:pPr>
          </w:p>
        </w:tc>
        <w:tc>
          <w:tcPr>
            <w:tcW w:w="1134" w:type="dxa"/>
            <w:vMerge/>
            <w:vAlign w:val="center"/>
          </w:tcPr>
          <w:p w14:paraId="2DDFD2CC" w14:textId="77777777" w:rsidR="00E33CB0" w:rsidRPr="000C792B" w:rsidRDefault="00E33CB0" w:rsidP="00E33CB0">
            <w:pPr>
              <w:pStyle w:val="TAC"/>
            </w:pPr>
          </w:p>
        </w:tc>
        <w:tc>
          <w:tcPr>
            <w:tcW w:w="1367" w:type="dxa"/>
            <w:vMerge/>
            <w:vAlign w:val="center"/>
          </w:tcPr>
          <w:p w14:paraId="7EA69B0C"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2FC17AA4" w:rsidR="00E33CB0" w:rsidRPr="000C792B" w:rsidRDefault="00E33CB0" w:rsidP="00E33CB0">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E33CB0" w:rsidRPr="000C792B" w:rsidRDefault="00E33CB0" w:rsidP="00E33CB0">
            <w:pPr>
              <w:pStyle w:val="TAC"/>
            </w:pPr>
            <w:r>
              <w:t>-117.5</w:t>
            </w:r>
          </w:p>
        </w:tc>
        <w:tc>
          <w:tcPr>
            <w:tcW w:w="1275" w:type="dxa"/>
          </w:tcPr>
          <w:p w14:paraId="48DC086C" w14:textId="77777777" w:rsidR="00E33CB0" w:rsidRPr="000C792B" w:rsidRDefault="00E33CB0" w:rsidP="00E33CB0">
            <w:pPr>
              <w:pStyle w:val="TAC"/>
            </w:pPr>
            <w:r w:rsidRPr="000C792B">
              <w:t>-50</w:t>
            </w:r>
          </w:p>
        </w:tc>
      </w:tr>
      <w:tr w:rsidR="005D100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5D1003" w:rsidRPr="000C792B" w:rsidRDefault="005D1003" w:rsidP="005D1003">
            <w:pPr>
              <w:pStyle w:val="TAC"/>
            </w:pPr>
            <w:r w:rsidRPr="000C792B">
              <w:t>27</w:t>
            </w:r>
          </w:p>
        </w:tc>
        <w:tc>
          <w:tcPr>
            <w:tcW w:w="1163" w:type="dxa"/>
            <w:vMerge/>
            <w:vAlign w:val="center"/>
          </w:tcPr>
          <w:p w14:paraId="15B69CE6" w14:textId="77777777" w:rsidR="005D1003" w:rsidRPr="000C792B" w:rsidRDefault="005D1003" w:rsidP="005D1003">
            <w:pPr>
              <w:pStyle w:val="TAC"/>
              <w:rPr>
                <w:lang w:val="sv-SE"/>
              </w:rPr>
            </w:pPr>
          </w:p>
        </w:tc>
        <w:tc>
          <w:tcPr>
            <w:tcW w:w="992" w:type="dxa"/>
            <w:vMerge/>
            <w:vAlign w:val="center"/>
          </w:tcPr>
          <w:p w14:paraId="19ADDADB" w14:textId="77777777" w:rsidR="005D1003" w:rsidRPr="000C792B" w:rsidRDefault="005D1003" w:rsidP="005D1003">
            <w:pPr>
              <w:pStyle w:val="TAC"/>
              <w:rPr>
                <w:lang w:val="sv-SE"/>
              </w:rPr>
            </w:pPr>
          </w:p>
        </w:tc>
        <w:tc>
          <w:tcPr>
            <w:tcW w:w="1134" w:type="dxa"/>
            <w:vAlign w:val="center"/>
          </w:tcPr>
          <w:p w14:paraId="3DB1B8FC" w14:textId="3933C8AD" w:rsidR="005D1003" w:rsidRPr="000C792B" w:rsidRDefault="005D1003" w:rsidP="005D1003">
            <w:pPr>
              <w:pStyle w:val="TAC"/>
            </w:pPr>
            <w:r w:rsidRPr="000C792B">
              <w:t>≥ 64</w:t>
            </w:r>
          </w:p>
        </w:tc>
        <w:tc>
          <w:tcPr>
            <w:tcW w:w="1367" w:type="dxa"/>
            <w:vAlign w:val="center"/>
          </w:tcPr>
          <w:p w14:paraId="66126294" w14:textId="144D7A7E" w:rsidR="005D1003" w:rsidRPr="000C792B" w:rsidRDefault="005D1003" w:rsidP="005D1003">
            <w:pPr>
              <w:pStyle w:val="TAC"/>
            </w:pPr>
            <w:r w:rsidRPr="000C792B">
              <w:t>≥ 1</w:t>
            </w:r>
          </w:p>
        </w:tc>
        <w:tc>
          <w:tcPr>
            <w:tcW w:w="2040" w:type="dxa"/>
            <w:vAlign w:val="center"/>
          </w:tcPr>
          <w:p w14:paraId="6A5CA918" w14:textId="77777777" w:rsidR="005D1003" w:rsidRPr="000C792B" w:rsidRDefault="005D1003" w:rsidP="005D1003">
            <w:pPr>
              <w:pStyle w:val="TAC"/>
            </w:pPr>
            <w:r w:rsidRPr="000C792B">
              <w:t>Note 6</w:t>
            </w:r>
          </w:p>
        </w:tc>
        <w:tc>
          <w:tcPr>
            <w:tcW w:w="1134" w:type="dxa"/>
            <w:vAlign w:val="center"/>
          </w:tcPr>
          <w:p w14:paraId="7FCFFC0B" w14:textId="77777777" w:rsidR="005D1003" w:rsidRPr="000C792B" w:rsidRDefault="005D1003" w:rsidP="005D1003">
            <w:pPr>
              <w:pStyle w:val="TAC"/>
            </w:pPr>
            <w:r w:rsidRPr="000C792B">
              <w:t>Note 6</w:t>
            </w:r>
          </w:p>
        </w:tc>
        <w:tc>
          <w:tcPr>
            <w:tcW w:w="1275" w:type="dxa"/>
            <w:vAlign w:val="center"/>
          </w:tcPr>
          <w:p w14:paraId="69053BA3" w14:textId="77777777" w:rsidR="005D1003" w:rsidRPr="000C792B" w:rsidRDefault="005D1003" w:rsidP="005D1003">
            <w:pPr>
              <w:pStyle w:val="TAC"/>
            </w:pPr>
            <w:r w:rsidRPr="000C792B">
              <w:t>Note 6</w:t>
            </w:r>
          </w:p>
        </w:tc>
      </w:tr>
      <w:tr w:rsidR="005D100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5D1003" w:rsidRPr="000C792B" w:rsidRDefault="005D1003" w:rsidP="005D1003">
            <w:pPr>
              <w:pStyle w:val="TAC"/>
            </w:pPr>
            <w:r w:rsidRPr="000C792B">
              <w:t>21</w:t>
            </w:r>
          </w:p>
        </w:tc>
        <w:tc>
          <w:tcPr>
            <w:tcW w:w="1163" w:type="dxa"/>
            <w:vMerge/>
            <w:vAlign w:val="center"/>
          </w:tcPr>
          <w:p w14:paraId="445DF209" w14:textId="77777777" w:rsidR="005D1003" w:rsidRPr="000C792B" w:rsidRDefault="005D1003" w:rsidP="005D1003">
            <w:pPr>
              <w:pStyle w:val="TAC"/>
              <w:rPr>
                <w:lang w:val="sv-SE"/>
              </w:rPr>
            </w:pPr>
          </w:p>
        </w:tc>
        <w:tc>
          <w:tcPr>
            <w:tcW w:w="992" w:type="dxa"/>
            <w:vMerge/>
            <w:vAlign w:val="center"/>
          </w:tcPr>
          <w:p w14:paraId="631B2007" w14:textId="77777777" w:rsidR="005D1003" w:rsidRPr="000C792B" w:rsidRDefault="005D1003" w:rsidP="005D1003">
            <w:pPr>
              <w:pStyle w:val="TAC"/>
              <w:rPr>
                <w:lang w:val="sv-SE"/>
              </w:rPr>
            </w:pPr>
          </w:p>
        </w:tc>
        <w:tc>
          <w:tcPr>
            <w:tcW w:w="1134" w:type="dxa"/>
            <w:vAlign w:val="center"/>
          </w:tcPr>
          <w:p w14:paraId="22A8A7CD" w14:textId="3702A8AA" w:rsidR="005D1003" w:rsidRPr="000C792B" w:rsidRDefault="005D1003" w:rsidP="005D1003">
            <w:pPr>
              <w:pStyle w:val="TAC"/>
            </w:pPr>
            <w:r w:rsidRPr="000C792B">
              <w:t>≥ 132</w:t>
            </w:r>
          </w:p>
        </w:tc>
        <w:tc>
          <w:tcPr>
            <w:tcW w:w="1367" w:type="dxa"/>
            <w:vAlign w:val="center"/>
          </w:tcPr>
          <w:p w14:paraId="3B3A3598" w14:textId="242A14AA" w:rsidR="005D1003" w:rsidRPr="000C792B" w:rsidRDefault="005D1003" w:rsidP="005D1003">
            <w:pPr>
              <w:pStyle w:val="TAC"/>
            </w:pPr>
            <w:r w:rsidRPr="000C792B">
              <w:t>≥ 1</w:t>
            </w:r>
          </w:p>
        </w:tc>
        <w:tc>
          <w:tcPr>
            <w:tcW w:w="2040" w:type="dxa"/>
            <w:vAlign w:val="center"/>
          </w:tcPr>
          <w:p w14:paraId="4326E50E" w14:textId="77777777" w:rsidR="005D1003" w:rsidRPr="000C792B" w:rsidRDefault="005D1003" w:rsidP="005D1003">
            <w:pPr>
              <w:pStyle w:val="TAC"/>
            </w:pPr>
            <w:r w:rsidRPr="000C792B">
              <w:t>Note 6</w:t>
            </w:r>
          </w:p>
        </w:tc>
        <w:tc>
          <w:tcPr>
            <w:tcW w:w="1134" w:type="dxa"/>
            <w:vAlign w:val="center"/>
          </w:tcPr>
          <w:p w14:paraId="462E25F3" w14:textId="77777777" w:rsidR="005D1003" w:rsidRPr="000C792B" w:rsidRDefault="005D1003" w:rsidP="005D1003">
            <w:pPr>
              <w:pStyle w:val="TAC"/>
            </w:pPr>
            <w:r w:rsidRPr="000C792B">
              <w:t>Note 6</w:t>
            </w:r>
          </w:p>
        </w:tc>
        <w:tc>
          <w:tcPr>
            <w:tcW w:w="1275" w:type="dxa"/>
            <w:vAlign w:val="center"/>
          </w:tcPr>
          <w:p w14:paraId="7372A946" w14:textId="77777777" w:rsidR="005D1003" w:rsidRPr="000C792B" w:rsidRDefault="005D1003" w:rsidP="005D100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04412E32" w14:textId="77777777" w:rsidR="00B22B9E" w:rsidRPr="000C792B" w:rsidRDefault="00B22B9E" w:rsidP="00B22B9E">
            <w:pPr>
              <w:pStyle w:val="TAN"/>
            </w:pPr>
            <w:r w:rsidRPr="000C792B">
              <w:t>NOTE 3:</w:t>
            </w:r>
            <w:r w:rsidRPr="000C792B">
              <w:tab/>
              <w:t>Io is assumed to have constant EPRE across the bandwidth.</w:t>
            </w:r>
          </w:p>
          <w:p w14:paraId="5395DD26" w14:textId="77777777" w:rsidR="00B22B9E" w:rsidRPr="000C792B" w:rsidRDefault="00B22B9E" w:rsidP="00B22B9E">
            <w:pPr>
              <w:pStyle w:val="TAN"/>
            </w:pPr>
            <w:r w:rsidRPr="000C792B">
              <w:t>NOTE 4:</w:t>
            </w:r>
            <w:r w:rsidRPr="000C792B">
              <w:tab/>
              <w:t>NR operating band groups in FR1 are as defined in clause 3.5.2.</w:t>
            </w:r>
          </w:p>
          <w:p w14:paraId="3751E25B" w14:textId="77777777" w:rsidR="00B22B9E" w:rsidRPr="000C792B" w:rsidRDefault="00B22B9E" w:rsidP="00B22B9E">
            <w:pPr>
              <w:pStyle w:val="TAN"/>
            </w:pPr>
            <w:r w:rsidRPr="000C792B">
              <w:t>NOTE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rPr>
              <w:t>V</w:t>
            </w:r>
            <w: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pPr>
            <w:r w:rsidRPr="000C792B">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pPr>
            <w:r w:rsidRPr="000C792B">
              <w:t xml:space="preserve">PRS resource repetition </w:t>
            </w:r>
          </w:p>
          <w:p w14:paraId="5DB91C89"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(PRS Ês/Iot)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pPr>
            <w:r w:rsidRPr="000C792B">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pPr>
            <w:r w:rsidRPr="000C792B">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pPr>
            <w:r w:rsidRPr="000C792B">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pPr>
            <w:r w:rsidRPr="000C792B">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pPr>
            <w:r w:rsidRPr="000C792B">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6FEA4A2C" w14:textId="77777777" w:rsidR="00B22B9E" w:rsidRPr="000C792B" w:rsidRDefault="00B22B9E" w:rsidP="00B22B9E">
            <w:pPr>
              <w:pStyle w:val="TAN"/>
            </w:pPr>
            <w:r w:rsidRPr="000C792B">
              <w:t>NOTE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rPr>
              <w:t>V</w:t>
            </w:r>
            <w: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t>Table 10.1.23.2-5</w:t>
      </w:r>
      <w:r>
        <w:t>a</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rPr>
            </w:pPr>
            <w:r>
              <w:rPr>
                <w:rFonts w:hint="eastAsia"/>
                <w:bCs/>
              </w:rPr>
              <w:t>1</w:t>
            </w:r>
            <w:r>
              <w:rPr>
                <w:bCs/>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rPr>
            </w:pPr>
            <w:r>
              <w:rPr>
                <w:rFonts w:hint="eastAsia"/>
                <w:bCs/>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pPr>
            <w:r>
              <w:rPr>
                <w:rFonts w:hint="eastAsia"/>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rPr>
            </w:pPr>
            <w:r>
              <w:rPr>
                <w:rFonts w:eastAsia="SimSu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7B244E05" w14:textId="77777777" w:rsidR="001224AD" w:rsidRDefault="001224AD" w:rsidP="002F5D3B">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dBm/BW</w:t>
            </w:r>
            <w:r>
              <w:rPr>
                <w:rFonts w:eastAsia="SimSun"/>
                <w:vertAlign w:val="subscript"/>
              </w:rPr>
              <w:t>Channel</w:t>
            </w:r>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pPr>
            <w:r>
              <w:rPr>
                <w:rFonts w:eastAsia="SimSun" w:hint="eastAsia"/>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pPr>
            <w:r>
              <w:rPr>
                <w:rFonts w:eastAsia="SimSun" w:hint="eastAsia"/>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pPr>
            <w:r>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29DD72B2" w14:textId="77777777" w:rsidR="001224AD" w:rsidRDefault="001224AD" w:rsidP="002F5D3B">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rPr>
              <w:t>.</w:t>
            </w:r>
          </w:p>
          <w:p w14:paraId="2F85E87D"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NOTE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NOTE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rPr>
            </w:pPr>
            <w:r>
              <w:rPr>
                <w:rFonts w:eastAsia="SimSu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rPr>
            </w:pPr>
            <w:r>
              <w:rPr>
                <w:rFonts w:eastAsia="SimSun"/>
              </w:rPr>
              <w:t xml:space="preserve">PRS resource repetition </w:t>
            </w:r>
          </w:p>
          <w:p w14:paraId="0F8CA09C" w14:textId="77777777" w:rsidR="001224AD" w:rsidRDefault="001224AD" w:rsidP="002F5D3B">
            <w:pPr>
              <w:pStyle w:val="TAH"/>
            </w:pPr>
            <w:r>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t>Tc</w:t>
            </w:r>
            <w:r>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pPr>
            <w:r>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dBm/BW</w:t>
            </w:r>
            <w:r>
              <w:rPr>
                <w:rFonts w:eastAsia="SimSun"/>
                <w:vertAlign w:val="subscript"/>
              </w:rPr>
              <w:t>Channel</w:t>
            </w:r>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rPr>
            </w:pPr>
            <w:r>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pPr>
            <w:r>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pPr>
            <w:r>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rPr>
            </w:pPr>
            <w:r>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pPr>
            <w:r>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A2ECC2E" w14:textId="77777777" w:rsidR="001224AD" w:rsidRDefault="001224AD" w:rsidP="002F5D3B">
            <w:pPr>
              <w:pStyle w:val="TAN"/>
              <w:rPr>
                <w:rFonts w:eastAsia="SimSun"/>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rPr>
              <w:t>.</w:t>
            </w:r>
          </w:p>
          <w:p w14:paraId="305BE305"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3"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The reporting range for the DL RSTD measurement is defined from -985024</w:t>
      </w:r>
      <w:r w:rsidRPr="00DE253F">
        <w:sym w:font="Symbol" w:char="F0B4"/>
      </w:r>
      <w:r w:rsidRPr="00DE253F">
        <w:t>T</w:t>
      </w:r>
      <w:r w:rsidRPr="00DE253F">
        <w:rPr>
          <w:vertAlign w:val="subscript"/>
        </w:rPr>
        <w:t>c</w:t>
      </w:r>
      <w:r w:rsidRPr="00DE253F">
        <w:t xml:space="preserve"> to 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t>RSTD_000</w:t>
            </w:r>
            <w:r>
              <w:t>000</w:t>
            </w:r>
            <w:r w:rsidRPr="002A78AE">
              <w:t>0</w:t>
            </w:r>
          </w:p>
        </w:tc>
        <w:tc>
          <w:tcPr>
            <w:tcW w:w="2949" w:type="dxa"/>
          </w:tcPr>
          <w:p w14:paraId="2FD6E561" w14:textId="77777777" w:rsidR="00686804" w:rsidRPr="002A78AE" w:rsidRDefault="00686804">
            <w:pPr>
              <w:pStyle w:val="TAC"/>
            </w:pPr>
            <w:r w:rsidRPr="002A78AE">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t>RSTD_000</w:t>
            </w:r>
            <w:r>
              <w:t>000</w:t>
            </w:r>
            <w:r w:rsidRPr="002A78AE">
              <w:t>1</w:t>
            </w:r>
          </w:p>
        </w:tc>
        <w:tc>
          <w:tcPr>
            <w:tcW w:w="2949" w:type="dxa"/>
          </w:tcPr>
          <w:p w14:paraId="45FB5501" w14:textId="77777777" w:rsidR="00686804" w:rsidRPr="002A78AE" w:rsidRDefault="00686804">
            <w:pPr>
              <w:pStyle w:val="TAC"/>
            </w:pPr>
            <w:r w:rsidRPr="002A78AE">
              <w:t xml:space="preserve">-985024 </w:t>
            </w:r>
            <w:r w:rsidRPr="002A78AE">
              <w:sym w:font="Symbol" w:char="F0A3"/>
            </w:r>
            <w:r w:rsidRPr="002A78AE">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t>RSTD_00</w:t>
            </w:r>
            <w:r>
              <w:t>000</w:t>
            </w:r>
            <w:r w:rsidRPr="002A78AE">
              <w:t>02</w:t>
            </w:r>
          </w:p>
        </w:tc>
        <w:tc>
          <w:tcPr>
            <w:tcW w:w="2949" w:type="dxa"/>
          </w:tcPr>
          <w:p w14:paraId="20254B5A" w14:textId="77777777" w:rsidR="00686804" w:rsidRPr="002A78AE" w:rsidRDefault="00686804">
            <w:pPr>
              <w:pStyle w:val="TAC"/>
            </w:pPr>
            <w:r w:rsidRPr="002A78AE">
              <w:t xml:space="preserve">-985023 </w:t>
            </w:r>
            <w:r w:rsidRPr="002A78AE">
              <w:sym w:font="Symbol" w:char="F0A3"/>
            </w:r>
            <w:r w:rsidRPr="002A78AE">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t>RSTD_</w:t>
            </w:r>
            <w:r>
              <w:t>0</w:t>
            </w:r>
            <w:r w:rsidRPr="002A78AE">
              <w:t>985024</w:t>
            </w:r>
          </w:p>
        </w:tc>
        <w:tc>
          <w:tcPr>
            <w:tcW w:w="2949" w:type="dxa"/>
          </w:tcPr>
          <w:p w14:paraId="0ECA3B19" w14:textId="77777777" w:rsidR="00686804" w:rsidRPr="002A78AE" w:rsidRDefault="00686804">
            <w:pPr>
              <w:pStyle w:val="TAC"/>
            </w:pPr>
            <w:r w:rsidRPr="002A78AE">
              <w:t xml:space="preserve">-1 </w:t>
            </w:r>
            <w:r w:rsidRPr="002A78AE">
              <w:sym w:font="Symbol" w:char="F0A3"/>
            </w:r>
            <w:r w:rsidRPr="002A78AE">
              <w:t xml:space="preserve"> RSTD &lt; 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t>RSTD_</w:t>
            </w:r>
            <w:r>
              <w:t>0</w:t>
            </w:r>
            <w:r w:rsidRPr="002A78AE">
              <w:t>985025</w:t>
            </w:r>
          </w:p>
        </w:tc>
        <w:tc>
          <w:tcPr>
            <w:tcW w:w="2949" w:type="dxa"/>
          </w:tcPr>
          <w:p w14:paraId="13C40142" w14:textId="77777777" w:rsidR="00686804" w:rsidRPr="002A78AE" w:rsidRDefault="00686804">
            <w:pPr>
              <w:pStyle w:val="TAC"/>
            </w:pPr>
            <w:r w:rsidRPr="002A78AE">
              <w:t xml:space="preserve">0 </w:t>
            </w:r>
            <w:r w:rsidRPr="002A78AE">
              <w:sym w:font="Symbol" w:char="F0A3"/>
            </w:r>
            <w:r w:rsidRPr="002A78AE">
              <w:t xml:space="preserve"> RSTD &lt; 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t xml:space="preserve">985022 </w:t>
            </w:r>
            <w:r w:rsidRPr="002A78AE">
              <w:sym w:font="Symbol" w:char="F0A3"/>
            </w:r>
            <w:r w:rsidRPr="002A78AE">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t xml:space="preserve">985023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t>RSTD_0</w:t>
            </w:r>
            <w:r>
              <w:t>00</w:t>
            </w:r>
            <w:r w:rsidRPr="002A78AE">
              <w:t>000</w:t>
            </w:r>
          </w:p>
        </w:tc>
        <w:tc>
          <w:tcPr>
            <w:tcW w:w="2949" w:type="dxa"/>
          </w:tcPr>
          <w:p w14:paraId="75CD0573" w14:textId="77777777" w:rsidR="00686804" w:rsidRPr="002A78AE" w:rsidRDefault="00686804">
            <w:pPr>
              <w:pStyle w:val="TAC"/>
            </w:pPr>
            <w:r w:rsidRPr="002A78AE">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t>RSTD_00</w:t>
            </w:r>
            <w:r>
              <w:t>00</w:t>
            </w:r>
            <w:r w:rsidRPr="002A78AE">
              <w:t>01</w:t>
            </w:r>
          </w:p>
        </w:tc>
        <w:tc>
          <w:tcPr>
            <w:tcW w:w="2949" w:type="dxa"/>
          </w:tcPr>
          <w:p w14:paraId="140724FD" w14:textId="77777777" w:rsidR="00686804" w:rsidRPr="002A78AE" w:rsidRDefault="00686804">
            <w:pPr>
              <w:pStyle w:val="TAC"/>
            </w:pPr>
            <w:r w:rsidRPr="002A78AE">
              <w:t xml:space="preserve">-985024 </w:t>
            </w:r>
            <w:r w:rsidRPr="002A78AE">
              <w:sym w:font="Symbol" w:char="F0A3"/>
            </w:r>
            <w:r w:rsidRPr="002A78AE">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t>RSTD_000</w:t>
            </w:r>
            <w:r>
              <w:t>00</w:t>
            </w:r>
            <w:r w:rsidRPr="002A78AE">
              <w:t>2</w:t>
            </w:r>
          </w:p>
        </w:tc>
        <w:tc>
          <w:tcPr>
            <w:tcW w:w="2949" w:type="dxa"/>
          </w:tcPr>
          <w:p w14:paraId="2F442DA2" w14:textId="77777777" w:rsidR="00686804" w:rsidRPr="002A78AE" w:rsidRDefault="00686804">
            <w:pPr>
              <w:pStyle w:val="TAC"/>
            </w:pPr>
            <w:r w:rsidRPr="002A78AE">
              <w:t xml:space="preserve">-985022 </w:t>
            </w:r>
            <w:r w:rsidRPr="002A78AE">
              <w:sym w:font="Symbol" w:char="F0A3"/>
            </w:r>
            <w:r w:rsidRPr="002A78AE">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t>RSTD_492512</w:t>
            </w:r>
          </w:p>
        </w:tc>
        <w:tc>
          <w:tcPr>
            <w:tcW w:w="2949" w:type="dxa"/>
          </w:tcPr>
          <w:p w14:paraId="707DDA5C" w14:textId="77777777" w:rsidR="00686804" w:rsidRPr="002A78AE" w:rsidRDefault="00686804">
            <w:pPr>
              <w:pStyle w:val="TAC"/>
            </w:pPr>
            <w:r w:rsidRPr="002A78AE">
              <w:t xml:space="preserve">-2 </w:t>
            </w:r>
            <w:r w:rsidRPr="002A78AE">
              <w:sym w:font="Symbol" w:char="F0A3"/>
            </w:r>
            <w:r w:rsidRPr="002A78AE">
              <w:t xml:space="preserve"> RSTD &lt; 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t>RSTD_492513</w:t>
            </w:r>
          </w:p>
        </w:tc>
        <w:tc>
          <w:tcPr>
            <w:tcW w:w="2949" w:type="dxa"/>
          </w:tcPr>
          <w:p w14:paraId="7F93930C" w14:textId="77777777" w:rsidR="00686804" w:rsidRPr="002A78AE" w:rsidRDefault="00686804">
            <w:pPr>
              <w:pStyle w:val="TAC"/>
            </w:pPr>
            <w:r w:rsidRPr="002A78AE">
              <w:t xml:space="preserve">0 </w:t>
            </w:r>
            <w:r w:rsidRPr="002A78AE">
              <w:sym w:font="Symbol" w:char="F0A3"/>
            </w:r>
            <w:r w:rsidRPr="002A78AE">
              <w:t xml:space="preserve"> RSTD &lt; 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t>RSTD_</w:t>
            </w:r>
            <w:r w:rsidRPr="002A78AE">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t xml:space="preserve">985020 </w:t>
            </w:r>
            <w:r w:rsidRPr="002A78AE">
              <w:sym w:font="Symbol" w:char="F0A3"/>
            </w:r>
            <w:r w:rsidRPr="002A78AE">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t>RSTD_</w:t>
            </w:r>
            <w:r w:rsidRPr="002A78AE">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t xml:space="preserve">985022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t>RSTD_</w:t>
            </w:r>
            <w:r w:rsidRPr="002A78AE">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t>RSTD_00</w:t>
            </w:r>
            <w:r>
              <w:t>00</w:t>
            </w:r>
            <w:r w:rsidRPr="002A78AE">
              <w:t>00</w:t>
            </w:r>
          </w:p>
        </w:tc>
        <w:tc>
          <w:tcPr>
            <w:tcW w:w="2949" w:type="dxa"/>
          </w:tcPr>
          <w:p w14:paraId="68E28D73" w14:textId="77777777" w:rsidR="00686804" w:rsidRPr="002A78AE" w:rsidRDefault="00686804">
            <w:pPr>
              <w:pStyle w:val="TAC"/>
            </w:pPr>
            <w:r w:rsidRPr="002A78AE">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t>RSTD_000</w:t>
            </w:r>
            <w:r>
              <w:t>00</w:t>
            </w:r>
            <w:r w:rsidRPr="002A78AE">
              <w:t>1</w:t>
            </w:r>
          </w:p>
        </w:tc>
        <w:tc>
          <w:tcPr>
            <w:tcW w:w="2949" w:type="dxa"/>
          </w:tcPr>
          <w:p w14:paraId="640CD12A" w14:textId="77777777" w:rsidR="00686804" w:rsidRPr="002A78AE" w:rsidRDefault="00686804">
            <w:pPr>
              <w:pStyle w:val="TAC"/>
            </w:pPr>
            <w:r w:rsidRPr="002A78AE">
              <w:t xml:space="preserve">-985024 </w:t>
            </w:r>
            <w:r w:rsidRPr="002A78AE">
              <w:sym w:font="Symbol" w:char="F0A3"/>
            </w:r>
            <w:r w:rsidRPr="002A78AE">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t>RSTD_000</w:t>
            </w:r>
            <w:r>
              <w:t>00</w:t>
            </w:r>
            <w:r w:rsidRPr="002A78AE">
              <w:t>2</w:t>
            </w:r>
          </w:p>
        </w:tc>
        <w:tc>
          <w:tcPr>
            <w:tcW w:w="2949" w:type="dxa"/>
          </w:tcPr>
          <w:p w14:paraId="7948C439" w14:textId="77777777" w:rsidR="00686804" w:rsidRPr="002A78AE" w:rsidRDefault="00686804">
            <w:pPr>
              <w:pStyle w:val="TAC"/>
            </w:pPr>
            <w:r w:rsidRPr="002A78AE">
              <w:t xml:space="preserve">-985020 </w:t>
            </w:r>
            <w:r w:rsidRPr="002A78AE">
              <w:sym w:font="Symbol" w:char="F0A3"/>
            </w:r>
            <w:r w:rsidRPr="002A78AE">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t>RSTD_246256</w:t>
            </w:r>
          </w:p>
        </w:tc>
        <w:tc>
          <w:tcPr>
            <w:tcW w:w="2949" w:type="dxa"/>
          </w:tcPr>
          <w:p w14:paraId="05A10EE5" w14:textId="77777777" w:rsidR="00686804" w:rsidRPr="002A78AE" w:rsidRDefault="00686804">
            <w:pPr>
              <w:pStyle w:val="TAC"/>
            </w:pPr>
            <w:r w:rsidRPr="002A78AE">
              <w:t xml:space="preserve">-4 </w:t>
            </w:r>
            <w:r w:rsidRPr="002A78AE">
              <w:sym w:font="Symbol" w:char="F0A3"/>
            </w:r>
            <w:r w:rsidRPr="002A78AE">
              <w:t xml:space="preserve"> RSTD &lt; 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t>RSTD_246257</w:t>
            </w:r>
          </w:p>
        </w:tc>
        <w:tc>
          <w:tcPr>
            <w:tcW w:w="2949" w:type="dxa"/>
          </w:tcPr>
          <w:p w14:paraId="77FAE5F3" w14:textId="77777777" w:rsidR="00686804" w:rsidRPr="002A78AE" w:rsidRDefault="00686804">
            <w:pPr>
              <w:pStyle w:val="TAC"/>
            </w:pPr>
            <w:r w:rsidRPr="002A78AE">
              <w:t xml:space="preserve">0 </w:t>
            </w:r>
            <w:r w:rsidRPr="002A78AE">
              <w:sym w:font="Symbol" w:char="F0A3"/>
            </w:r>
            <w:r w:rsidRPr="002A78AE">
              <w:t xml:space="preserve"> RSTD &lt; 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t>RSTD_</w:t>
            </w:r>
            <w:r w:rsidRPr="002A78AE">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t xml:space="preserve">985016 </w:t>
            </w:r>
            <w:r w:rsidRPr="002A78AE">
              <w:sym w:font="Symbol" w:char="F0A3"/>
            </w:r>
            <w:r w:rsidRPr="002A78AE">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t>RSTD_</w:t>
            </w:r>
            <w:r w:rsidRPr="002A78AE">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t xml:space="preserve">985020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t>RSTD_</w:t>
            </w:r>
            <w:r w:rsidRPr="002A78AE">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t>RSTD_0</w:t>
            </w:r>
            <w:r>
              <w:t>00</w:t>
            </w:r>
            <w:r w:rsidRPr="002A78AE">
              <w:t>000</w:t>
            </w:r>
          </w:p>
        </w:tc>
        <w:tc>
          <w:tcPr>
            <w:tcW w:w="2949" w:type="dxa"/>
          </w:tcPr>
          <w:p w14:paraId="03E2E691" w14:textId="77777777" w:rsidR="00686804" w:rsidRPr="002A78AE" w:rsidRDefault="00686804">
            <w:pPr>
              <w:pStyle w:val="TAC"/>
            </w:pPr>
            <w:r w:rsidRPr="002A78AE">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t>RSTD_00</w:t>
            </w:r>
            <w:r>
              <w:t>00</w:t>
            </w:r>
            <w:r w:rsidRPr="002A78AE">
              <w:t>01</w:t>
            </w:r>
          </w:p>
        </w:tc>
        <w:tc>
          <w:tcPr>
            <w:tcW w:w="2949" w:type="dxa"/>
          </w:tcPr>
          <w:p w14:paraId="570994F8" w14:textId="77777777" w:rsidR="00686804" w:rsidRPr="002A78AE" w:rsidRDefault="00686804">
            <w:pPr>
              <w:pStyle w:val="TAC"/>
            </w:pPr>
            <w:r w:rsidRPr="002A78AE">
              <w:t xml:space="preserve">-985024 </w:t>
            </w:r>
            <w:r w:rsidRPr="002A78AE">
              <w:sym w:font="Symbol" w:char="F0A3"/>
            </w:r>
            <w:r w:rsidRPr="002A78AE">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t>RSTD_000</w:t>
            </w:r>
            <w:r>
              <w:t>00</w:t>
            </w:r>
            <w:r w:rsidRPr="002A78AE">
              <w:t>2</w:t>
            </w:r>
          </w:p>
        </w:tc>
        <w:tc>
          <w:tcPr>
            <w:tcW w:w="2949" w:type="dxa"/>
          </w:tcPr>
          <w:p w14:paraId="20E95810" w14:textId="77777777" w:rsidR="00686804" w:rsidRPr="002A78AE" w:rsidRDefault="00686804">
            <w:pPr>
              <w:pStyle w:val="TAC"/>
            </w:pPr>
            <w:r w:rsidRPr="002A78AE">
              <w:t xml:space="preserve">-985016 </w:t>
            </w:r>
            <w:r w:rsidRPr="002A78AE">
              <w:sym w:font="Symbol" w:char="F0A3"/>
            </w:r>
            <w:r w:rsidRPr="002A78AE">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t>RSTD_123128</w:t>
            </w:r>
          </w:p>
        </w:tc>
        <w:tc>
          <w:tcPr>
            <w:tcW w:w="2949" w:type="dxa"/>
          </w:tcPr>
          <w:p w14:paraId="2658F851" w14:textId="77777777" w:rsidR="00686804" w:rsidRPr="002A78AE" w:rsidRDefault="00686804">
            <w:pPr>
              <w:pStyle w:val="TAC"/>
            </w:pPr>
            <w:r w:rsidRPr="002A78AE">
              <w:t xml:space="preserve">-8 </w:t>
            </w:r>
            <w:r w:rsidRPr="002A78AE">
              <w:sym w:font="Symbol" w:char="F0A3"/>
            </w:r>
            <w:r w:rsidRPr="002A78AE">
              <w:t xml:space="preserve"> RSTD &lt; 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t>RSTD_123129</w:t>
            </w:r>
          </w:p>
        </w:tc>
        <w:tc>
          <w:tcPr>
            <w:tcW w:w="2949" w:type="dxa"/>
          </w:tcPr>
          <w:p w14:paraId="214DC9EE" w14:textId="77777777" w:rsidR="00686804" w:rsidRPr="002A78AE" w:rsidRDefault="00686804">
            <w:pPr>
              <w:pStyle w:val="TAC"/>
            </w:pPr>
            <w:r w:rsidRPr="002A78AE">
              <w:t xml:space="preserve">0 </w:t>
            </w:r>
            <w:r w:rsidRPr="002A78AE">
              <w:sym w:font="Symbol" w:char="F0A3"/>
            </w:r>
            <w:r w:rsidRPr="002A78AE">
              <w:t xml:space="preserve"> RSTD &lt; 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t>RSTD_</w:t>
            </w:r>
            <w:r w:rsidRPr="002A78AE">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t xml:space="preserve">985008 </w:t>
            </w:r>
            <w:r w:rsidRPr="002A78AE">
              <w:sym w:font="Symbol" w:char="F0A3"/>
            </w:r>
            <w:r w:rsidRPr="002A78AE">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t>RSTD_</w:t>
            </w:r>
            <w:r w:rsidRPr="002A78AE">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t xml:space="preserve">985016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t>RSTD_00</w:t>
            </w:r>
            <w:r>
              <w:t>00</w:t>
            </w:r>
            <w:r w:rsidRPr="002A78AE">
              <w:t>00</w:t>
            </w:r>
          </w:p>
        </w:tc>
        <w:tc>
          <w:tcPr>
            <w:tcW w:w="2949" w:type="dxa"/>
          </w:tcPr>
          <w:p w14:paraId="1D3B112F" w14:textId="77777777" w:rsidR="00686804" w:rsidRPr="002A78AE" w:rsidRDefault="00686804" w:rsidP="00DA29A5">
            <w:pPr>
              <w:pStyle w:val="TAC"/>
            </w:pPr>
            <w:r w:rsidRPr="002A78AE">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t>RSTD_0</w:t>
            </w:r>
            <w:r>
              <w:t>00</w:t>
            </w:r>
            <w:r w:rsidRPr="002A78AE">
              <w:t>001</w:t>
            </w:r>
          </w:p>
        </w:tc>
        <w:tc>
          <w:tcPr>
            <w:tcW w:w="2949" w:type="dxa"/>
          </w:tcPr>
          <w:p w14:paraId="1DA822B4" w14:textId="77777777" w:rsidR="00686804" w:rsidRPr="002A78AE" w:rsidRDefault="00686804" w:rsidP="00DA29A5">
            <w:pPr>
              <w:pStyle w:val="TAC"/>
            </w:pPr>
            <w:r w:rsidRPr="002A78AE">
              <w:t xml:space="preserve">-985024 </w:t>
            </w:r>
            <w:r w:rsidRPr="002A78AE">
              <w:sym w:font="Symbol" w:char="F0A3"/>
            </w:r>
            <w:r w:rsidRPr="002A78AE">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t>RSTD_</w:t>
            </w:r>
            <w:r>
              <w:t>00</w:t>
            </w:r>
            <w:r w:rsidRPr="002A78AE">
              <w:t>0002</w:t>
            </w:r>
          </w:p>
        </w:tc>
        <w:tc>
          <w:tcPr>
            <w:tcW w:w="2949" w:type="dxa"/>
          </w:tcPr>
          <w:p w14:paraId="6E4B06AC" w14:textId="77777777" w:rsidR="00686804" w:rsidRPr="002A78AE" w:rsidRDefault="00686804" w:rsidP="00DA29A5">
            <w:pPr>
              <w:pStyle w:val="TAC"/>
            </w:pPr>
            <w:r w:rsidRPr="002A78AE">
              <w:t xml:space="preserve">-985008 </w:t>
            </w:r>
            <w:r w:rsidRPr="002A78AE">
              <w:sym w:font="Symbol" w:char="F0A3"/>
            </w:r>
            <w:r w:rsidRPr="002A78AE">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t>RSTD_</w:t>
            </w:r>
            <w:r>
              <w:t>0</w:t>
            </w:r>
            <w:r w:rsidRPr="002A78AE">
              <w:t>61564</w:t>
            </w:r>
          </w:p>
        </w:tc>
        <w:tc>
          <w:tcPr>
            <w:tcW w:w="2949" w:type="dxa"/>
          </w:tcPr>
          <w:p w14:paraId="47006C4C" w14:textId="77777777" w:rsidR="00686804" w:rsidRPr="002A78AE" w:rsidRDefault="00686804" w:rsidP="00DA29A5">
            <w:pPr>
              <w:pStyle w:val="TAC"/>
            </w:pPr>
            <w:r w:rsidRPr="002A78AE">
              <w:t xml:space="preserve">-16 </w:t>
            </w:r>
            <w:r w:rsidRPr="002A78AE">
              <w:sym w:font="Symbol" w:char="F0A3"/>
            </w:r>
            <w:r w:rsidRPr="002A78AE">
              <w:t xml:space="preserve"> RSTD &lt; 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t>RSTD_</w:t>
            </w:r>
            <w:r>
              <w:t>0</w:t>
            </w:r>
            <w:r w:rsidRPr="002A78AE">
              <w:t>61565</w:t>
            </w:r>
          </w:p>
        </w:tc>
        <w:tc>
          <w:tcPr>
            <w:tcW w:w="2949" w:type="dxa"/>
          </w:tcPr>
          <w:p w14:paraId="0FEADBA9" w14:textId="77777777" w:rsidR="00686804" w:rsidRPr="002A78AE" w:rsidRDefault="00686804" w:rsidP="00DA29A5">
            <w:pPr>
              <w:pStyle w:val="TAC"/>
            </w:pPr>
            <w:r w:rsidRPr="002A78AE">
              <w:t xml:space="preserve">0 </w:t>
            </w:r>
            <w:r w:rsidRPr="002A78AE">
              <w:sym w:font="Symbol" w:char="F0A3"/>
            </w:r>
            <w:r w:rsidRPr="002A78AE">
              <w:t xml:space="preserve"> RSTD &lt; 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t xml:space="preserve">984992 </w:t>
            </w:r>
            <w:r w:rsidRPr="002A78AE">
              <w:sym w:font="Symbol" w:char="F0A3"/>
            </w:r>
            <w:r w:rsidRPr="002A78AE">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t xml:space="preserve">985008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t>RSTD_00</w:t>
            </w:r>
            <w:r>
              <w:t>0</w:t>
            </w:r>
            <w:r w:rsidRPr="002A78AE">
              <w:t>00</w:t>
            </w:r>
          </w:p>
        </w:tc>
        <w:tc>
          <w:tcPr>
            <w:tcW w:w="2949" w:type="dxa"/>
          </w:tcPr>
          <w:p w14:paraId="205536B0" w14:textId="77777777" w:rsidR="00686804" w:rsidRPr="002A78AE" w:rsidRDefault="00686804" w:rsidP="00DA29A5">
            <w:pPr>
              <w:pStyle w:val="TAC"/>
            </w:pPr>
            <w:r w:rsidRPr="002A78AE">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t>RSTD_0</w:t>
            </w:r>
            <w:r>
              <w:t>0</w:t>
            </w:r>
            <w:r w:rsidRPr="002A78AE">
              <w:t>001</w:t>
            </w:r>
          </w:p>
        </w:tc>
        <w:tc>
          <w:tcPr>
            <w:tcW w:w="2949" w:type="dxa"/>
          </w:tcPr>
          <w:p w14:paraId="0AE38428" w14:textId="77777777" w:rsidR="00686804" w:rsidRPr="002A78AE" w:rsidRDefault="00686804" w:rsidP="00DA29A5">
            <w:pPr>
              <w:pStyle w:val="TAC"/>
            </w:pPr>
            <w:r w:rsidRPr="002A78AE">
              <w:t xml:space="preserve">-985024 </w:t>
            </w:r>
            <w:r w:rsidRPr="002A78AE">
              <w:sym w:font="Symbol" w:char="F0A3"/>
            </w:r>
            <w:r w:rsidRPr="002A78AE">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t>RSTD_</w:t>
            </w:r>
            <w:r>
              <w:t>0</w:t>
            </w:r>
            <w:r w:rsidRPr="002A78AE">
              <w:t>0002</w:t>
            </w:r>
          </w:p>
        </w:tc>
        <w:tc>
          <w:tcPr>
            <w:tcW w:w="2949" w:type="dxa"/>
          </w:tcPr>
          <w:p w14:paraId="2F593092" w14:textId="77777777" w:rsidR="00686804" w:rsidRPr="002A78AE" w:rsidRDefault="00686804" w:rsidP="00DA29A5">
            <w:pPr>
              <w:pStyle w:val="TAC"/>
            </w:pPr>
            <w:r w:rsidRPr="002A78AE">
              <w:t xml:space="preserve">-984992 </w:t>
            </w:r>
            <w:r w:rsidRPr="002A78AE">
              <w:sym w:font="Symbol" w:char="F0A3"/>
            </w:r>
            <w:r w:rsidRPr="002A78AE">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t>RSTD_30782</w:t>
            </w:r>
          </w:p>
        </w:tc>
        <w:tc>
          <w:tcPr>
            <w:tcW w:w="2949" w:type="dxa"/>
          </w:tcPr>
          <w:p w14:paraId="32B7FC21" w14:textId="77777777" w:rsidR="00686804" w:rsidRPr="002A78AE" w:rsidRDefault="00686804" w:rsidP="00DA29A5">
            <w:pPr>
              <w:pStyle w:val="TAC"/>
            </w:pPr>
            <w:r w:rsidRPr="002A78AE">
              <w:t xml:space="preserve">-32 </w:t>
            </w:r>
            <w:r w:rsidRPr="002A78AE">
              <w:sym w:font="Symbol" w:char="F0A3"/>
            </w:r>
            <w:r w:rsidRPr="002A78AE">
              <w:t xml:space="preserve"> RSTD &lt; 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t>RSTD_30783</w:t>
            </w:r>
          </w:p>
        </w:tc>
        <w:tc>
          <w:tcPr>
            <w:tcW w:w="2949" w:type="dxa"/>
          </w:tcPr>
          <w:p w14:paraId="77C380DB" w14:textId="77777777" w:rsidR="00686804" w:rsidRPr="002A78AE" w:rsidRDefault="00686804" w:rsidP="00DA29A5">
            <w:pPr>
              <w:pStyle w:val="TAC"/>
            </w:pPr>
            <w:r w:rsidRPr="002A78AE">
              <w:t xml:space="preserve">0 </w:t>
            </w:r>
            <w:r w:rsidRPr="002A78AE">
              <w:sym w:font="Symbol" w:char="F0A3"/>
            </w:r>
            <w:r w:rsidRPr="002A78AE">
              <w:t xml:space="preserve"> RSTD &lt; 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t xml:space="preserve">984960 </w:t>
            </w:r>
            <w:r w:rsidRPr="002A78AE">
              <w:sym w:font="Symbol" w:char="F0A3"/>
            </w:r>
            <w:r w:rsidRPr="002A78AE">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t xml:space="preserve">984992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0 </w:t>
      </w:r>
      <w:r>
        <w:t xml:space="preserve">up </w:t>
      </w:r>
      <w:r w:rsidRPr="003264DB">
        <w:t>to 819</w:t>
      </w:r>
      <w: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4"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4"/>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t>DIFFRSTD_0000</w:t>
            </w:r>
          </w:p>
        </w:tc>
        <w:tc>
          <w:tcPr>
            <w:tcW w:w="2512" w:type="dxa"/>
          </w:tcPr>
          <w:p w14:paraId="0ECF7D44"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t>DIFFRSTD_0001</w:t>
            </w:r>
          </w:p>
        </w:tc>
        <w:tc>
          <w:tcPr>
            <w:tcW w:w="2512" w:type="dxa"/>
          </w:tcPr>
          <w:p w14:paraId="0CEE33F4" w14:textId="77777777" w:rsidR="00686804" w:rsidRPr="003264DB" w:rsidRDefault="00686804" w:rsidP="00DA29A5">
            <w:pPr>
              <w:pStyle w:val="TAC"/>
            </w:pPr>
            <w:r w:rsidRPr="003264DB">
              <w:t xml:space="preserve">1 </w:t>
            </w:r>
            <w:r w:rsidRPr="003264DB">
              <w:sym w:font="Symbol" w:char="F0A3"/>
            </w:r>
            <w:r w:rsidRPr="003264DB">
              <w:t xml:space="preserve"> </w:t>
            </w:r>
            <w:r w:rsidRPr="003264DB">
              <w:sym w:font="Symbol" w:char="F044"/>
            </w:r>
            <w:r w:rsidRPr="003264DB">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t>DIFFRSTD_0002</w:t>
            </w:r>
          </w:p>
        </w:tc>
        <w:tc>
          <w:tcPr>
            <w:tcW w:w="2512" w:type="dxa"/>
          </w:tcPr>
          <w:p w14:paraId="7D7997DD"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t xml:space="preserve">8189 </w:t>
            </w:r>
            <w:r w:rsidRPr="003264DB">
              <w:sym w:font="Symbol" w:char="F0A3"/>
            </w:r>
            <w:r w:rsidRPr="003264DB">
              <w:t xml:space="preserve"> </w:t>
            </w:r>
            <w:r w:rsidRPr="003264DB">
              <w:sym w:font="Symbol" w:char="F044"/>
            </w:r>
            <w:r w:rsidRPr="003264DB">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t xml:space="preserve">8190 </w:t>
            </w:r>
            <w:r w:rsidRPr="003264DB">
              <w:sym w:font="Symbol" w:char="F0A3"/>
            </w:r>
            <w:r w:rsidRPr="003264DB">
              <w:t xml:space="preserve"> </w:t>
            </w:r>
            <w:r w:rsidRPr="003264DB">
              <w:sym w:font="Symbol" w:char="F044"/>
            </w:r>
            <w:r w:rsidRPr="003264DB">
              <w:t xml:space="preserve">RSTD &lt; </w:t>
            </w:r>
            <w: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t>8191</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t>DIFFRSTD_0000</w:t>
            </w:r>
          </w:p>
        </w:tc>
        <w:tc>
          <w:tcPr>
            <w:tcW w:w="2512" w:type="dxa"/>
          </w:tcPr>
          <w:p w14:paraId="1E5B616D"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t>DIFFRSTD_0001</w:t>
            </w:r>
          </w:p>
        </w:tc>
        <w:tc>
          <w:tcPr>
            <w:tcW w:w="2512" w:type="dxa"/>
          </w:tcPr>
          <w:p w14:paraId="40536C50"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t>DIFFRSTD_0002</w:t>
            </w:r>
          </w:p>
        </w:tc>
        <w:tc>
          <w:tcPr>
            <w:tcW w:w="2512" w:type="dxa"/>
          </w:tcPr>
          <w:p w14:paraId="7C0E3D0A"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t xml:space="preserve">8186 </w:t>
            </w:r>
            <w:r w:rsidRPr="003264DB">
              <w:sym w:font="Symbol" w:char="F0A3"/>
            </w:r>
            <w:r w:rsidRPr="003264DB">
              <w:t xml:space="preserve"> </w:t>
            </w:r>
            <w:r w:rsidRPr="003264DB">
              <w:sym w:font="Symbol" w:char="F044"/>
            </w:r>
            <w:r w:rsidRPr="003264DB">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t xml:space="preserve">8188 </w:t>
            </w:r>
            <w:r w:rsidRPr="003264DB">
              <w:sym w:font="Symbol" w:char="F0A3"/>
            </w:r>
            <w:r w:rsidRPr="003264DB">
              <w:t xml:space="preserve"> </w:t>
            </w:r>
            <w:r w:rsidRPr="003264DB">
              <w:sym w:font="Symbol" w:char="F044"/>
            </w:r>
            <w:r w:rsidRPr="003264DB">
              <w:t xml:space="preserve">RSTD &lt; </w:t>
            </w:r>
            <w: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t>8190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t>DIFFRSTD_0000</w:t>
            </w:r>
          </w:p>
        </w:tc>
        <w:tc>
          <w:tcPr>
            <w:tcW w:w="2512" w:type="dxa"/>
          </w:tcPr>
          <w:p w14:paraId="5C98359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t>DIFFRSTD_0001</w:t>
            </w:r>
          </w:p>
        </w:tc>
        <w:tc>
          <w:tcPr>
            <w:tcW w:w="2512" w:type="dxa"/>
          </w:tcPr>
          <w:p w14:paraId="56495A0E"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t>DIFFRSTD_0002</w:t>
            </w:r>
          </w:p>
        </w:tc>
        <w:tc>
          <w:tcPr>
            <w:tcW w:w="2512" w:type="dxa"/>
          </w:tcPr>
          <w:p w14:paraId="2ABAED43"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t xml:space="preserve">8180 </w:t>
            </w:r>
            <w:r w:rsidRPr="003264DB">
              <w:sym w:font="Symbol" w:char="F0A3"/>
            </w:r>
            <w:r w:rsidRPr="003264DB">
              <w:t xml:space="preserve"> </w:t>
            </w:r>
            <w:r w:rsidRPr="003264DB">
              <w:sym w:font="Symbol" w:char="F044"/>
            </w:r>
            <w:r w:rsidRPr="003264DB">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t xml:space="preserve">8184 </w:t>
            </w:r>
            <w:r w:rsidRPr="003264DB">
              <w:sym w:font="Symbol" w:char="F0A3"/>
            </w:r>
            <w:r w:rsidRPr="003264DB">
              <w:t xml:space="preserve"> </w:t>
            </w:r>
            <w:r w:rsidRPr="003264DB">
              <w:sym w:font="Symbol" w:char="F044"/>
            </w:r>
            <w:r w:rsidRPr="003264DB">
              <w:t xml:space="preserve">RSTD &lt; </w:t>
            </w:r>
            <w: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t>8188</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t>DIFFRSTD_0000</w:t>
            </w:r>
          </w:p>
        </w:tc>
        <w:tc>
          <w:tcPr>
            <w:tcW w:w="2512" w:type="dxa"/>
          </w:tcPr>
          <w:p w14:paraId="13C00CE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t>DIFFRSTD_0001</w:t>
            </w:r>
          </w:p>
        </w:tc>
        <w:tc>
          <w:tcPr>
            <w:tcW w:w="2512" w:type="dxa"/>
          </w:tcPr>
          <w:p w14:paraId="7CF4BB9E"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t>DIFFRSTD_0002</w:t>
            </w:r>
          </w:p>
        </w:tc>
        <w:tc>
          <w:tcPr>
            <w:tcW w:w="2512" w:type="dxa"/>
          </w:tcPr>
          <w:p w14:paraId="4702DF3A"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t xml:space="preserve">8168 </w:t>
            </w:r>
            <w:r w:rsidRPr="003264DB">
              <w:sym w:font="Symbol" w:char="F0A3"/>
            </w:r>
            <w:r w:rsidRPr="003264DB">
              <w:t xml:space="preserve"> </w:t>
            </w:r>
            <w:r w:rsidRPr="003264DB">
              <w:sym w:font="Symbol" w:char="F044"/>
            </w:r>
            <w:r w:rsidRPr="003264DB">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t xml:space="preserve">8176 </w:t>
            </w:r>
            <w:r w:rsidRPr="003264DB">
              <w:sym w:font="Symbol" w:char="F0A3"/>
            </w:r>
            <w:r w:rsidRPr="003264DB">
              <w:t xml:space="preserve"> </w:t>
            </w:r>
            <w:r w:rsidRPr="003264DB">
              <w:sym w:font="Symbol" w:char="F044"/>
            </w:r>
            <w:r w:rsidRPr="003264DB">
              <w:t xml:space="preserve">RSTD &lt; </w:t>
            </w:r>
            <w: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t>8184</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t>DIFFRSTD_000</w:t>
            </w:r>
          </w:p>
        </w:tc>
        <w:tc>
          <w:tcPr>
            <w:tcW w:w="2512" w:type="dxa"/>
          </w:tcPr>
          <w:p w14:paraId="14BE3A27"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t>DIFFRSTD_001</w:t>
            </w:r>
          </w:p>
        </w:tc>
        <w:tc>
          <w:tcPr>
            <w:tcW w:w="2512" w:type="dxa"/>
          </w:tcPr>
          <w:p w14:paraId="3F1A943F"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t>DIFFRSTD_002</w:t>
            </w:r>
          </w:p>
        </w:tc>
        <w:tc>
          <w:tcPr>
            <w:tcW w:w="2512" w:type="dxa"/>
          </w:tcPr>
          <w:p w14:paraId="21DF5207"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t xml:space="preserve">8144 </w:t>
            </w:r>
            <w:r w:rsidRPr="003264DB">
              <w:sym w:font="Symbol" w:char="F0A3"/>
            </w:r>
            <w:r w:rsidRPr="003264DB">
              <w:t xml:space="preserve"> </w:t>
            </w:r>
            <w:r w:rsidRPr="003264DB">
              <w:sym w:font="Symbol" w:char="F044"/>
            </w:r>
            <w:r w:rsidRPr="003264DB">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t xml:space="preserve">8160 </w:t>
            </w:r>
            <w:r w:rsidRPr="003264DB">
              <w:sym w:font="Symbol" w:char="F0A3"/>
            </w:r>
            <w:r w:rsidRPr="003264DB">
              <w:t xml:space="preserve"> </w:t>
            </w:r>
            <w:r w:rsidRPr="003264DB">
              <w:sym w:font="Symbol" w:char="F044"/>
            </w:r>
            <w:r w:rsidRPr="003264DB">
              <w:t xml:space="preserve">RSTD &lt; </w:t>
            </w:r>
            <w: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t>8176</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t>DIFFRSTD_000</w:t>
            </w:r>
          </w:p>
        </w:tc>
        <w:tc>
          <w:tcPr>
            <w:tcW w:w="2512" w:type="dxa"/>
          </w:tcPr>
          <w:p w14:paraId="4A0E9DFE"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t>DIFFRSTD_001</w:t>
            </w:r>
          </w:p>
        </w:tc>
        <w:tc>
          <w:tcPr>
            <w:tcW w:w="2512" w:type="dxa"/>
          </w:tcPr>
          <w:p w14:paraId="3329FEC3"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t>DIFFRSTD_002</w:t>
            </w:r>
          </w:p>
        </w:tc>
        <w:tc>
          <w:tcPr>
            <w:tcW w:w="2512" w:type="dxa"/>
          </w:tcPr>
          <w:p w14:paraId="05B22C20" w14:textId="77777777" w:rsidR="00686804" w:rsidRPr="003264DB" w:rsidRDefault="00686804" w:rsidP="00DA29A5">
            <w:pPr>
              <w:pStyle w:val="TAC"/>
            </w:pPr>
            <w:r w:rsidRPr="003264DB">
              <w:t xml:space="preserve">64 </w:t>
            </w:r>
            <w:r w:rsidRPr="003264DB">
              <w:sym w:font="Symbol" w:char="F0A3"/>
            </w:r>
            <w:r w:rsidRPr="003264DB">
              <w:t xml:space="preserve"> </w:t>
            </w:r>
            <w:r w:rsidRPr="003264DB">
              <w:sym w:font="Symbol" w:char="F044"/>
            </w:r>
            <w:r w:rsidRPr="003264DB">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t xml:space="preserve">8096 </w:t>
            </w:r>
            <w:r w:rsidRPr="003264DB">
              <w:sym w:font="Symbol" w:char="F0A3"/>
            </w:r>
            <w:r w:rsidRPr="003264DB">
              <w:t xml:space="preserve"> </w:t>
            </w:r>
            <w:r w:rsidRPr="003264DB">
              <w:sym w:font="Symbol" w:char="F044"/>
            </w:r>
            <w:r w:rsidRPr="003264DB">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t xml:space="preserve">8128 </w:t>
            </w:r>
            <w:r w:rsidRPr="003264DB">
              <w:sym w:font="Symbol" w:char="F0A3"/>
            </w:r>
            <w:r w:rsidRPr="003264DB">
              <w:t xml:space="preserve"> </w:t>
            </w:r>
            <w:r w:rsidRPr="003264DB">
              <w:sym w:font="Symbol" w:char="F044"/>
            </w:r>
            <w:r w:rsidRPr="003264DB">
              <w:t xml:space="preserve">RSTD &lt; </w:t>
            </w:r>
            <w: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t>8160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t>path</w:t>
            </w:r>
            <w:r w:rsidRPr="002A78AE">
              <w:t>_</w:t>
            </w:r>
            <w:r>
              <w:t>08175</w:t>
            </w:r>
          </w:p>
        </w:tc>
        <w:tc>
          <w:tcPr>
            <w:tcW w:w="2694" w:type="dxa"/>
          </w:tcPr>
          <w:p w14:paraId="507E457E" w14:textId="77777777" w:rsidR="00686804" w:rsidRPr="002A78AE" w:rsidRDefault="00686804"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t>path</w:t>
            </w:r>
            <w:r w:rsidRPr="002A78AE">
              <w:t>_</w:t>
            </w:r>
            <w:r>
              <w:t>08176</w:t>
            </w:r>
          </w:p>
        </w:tc>
        <w:tc>
          <w:tcPr>
            <w:tcW w:w="2694" w:type="dxa"/>
          </w:tcPr>
          <w:p w14:paraId="4671EABD" w14:textId="77777777" w:rsidR="00686804" w:rsidRPr="002A78AE" w:rsidRDefault="00686804"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t>path</w:t>
            </w:r>
            <w:r w:rsidRPr="002A78AE">
              <w:t>_0001</w:t>
            </w:r>
          </w:p>
        </w:tc>
        <w:tc>
          <w:tcPr>
            <w:tcW w:w="2694" w:type="dxa"/>
          </w:tcPr>
          <w:p w14:paraId="4966BC63"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t>path</w:t>
            </w:r>
            <w:r w:rsidRPr="002A78AE">
              <w:t>_0002</w:t>
            </w:r>
          </w:p>
        </w:tc>
        <w:tc>
          <w:tcPr>
            <w:tcW w:w="2694" w:type="dxa"/>
          </w:tcPr>
          <w:p w14:paraId="6A955F95" w14:textId="77777777" w:rsidR="00686804" w:rsidRPr="002A78AE" w:rsidRDefault="00686804"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t>path</w:t>
            </w:r>
            <w:r w:rsidRPr="002A78AE">
              <w:t>_4</w:t>
            </w:r>
            <w:r>
              <w:t>088</w:t>
            </w:r>
          </w:p>
        </w:tc>
        <w:tc>
          <w:tcPr>
            <w:tcW w:w="2694" w:type="dxa"/>
          </w:tcPr>
          <w:p w14:paraId="2532B61B" w14:textId="77777777" w:rsidR="00686804" w:rsidRPr="002A78AE" w:rsidRDefault="00686804"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t xml:space="preserve"> &lt; </w:t>
            </w:r>
            <w: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t>path</w:t>
            </w:r>
            <w:r w:rsidRPr="002A78AE">
              <w:t>_0001</w:t>
            </w:r>
          </w:p>
        </w:tc>
        <w:tc>
          <w:tcPr>
            <w:tcW w:w="2694" w:type="dxa"/>
          </w:tcPr>
          <w:p w14:paraId="72F7B82E"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t>path</w:t>
            </w:r>
            <w:r w:rsidRPr="002A78AE">
              <w:t>_0002</w:t>
            </w:r>
          </w:p>
        </w:tc>
        <w:tc>
          <w:tcPr>
            <w:tcW w:w="2694" w:type="dxa"/>
          </w:tcPr>
          <w:p w14:paraId="51F44035" w14:textId="77777777" w:rsidR="00686804" w:rsidRPr="002A78AE" w:rsidRDefault="00686804"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t>path</w:t>
            </w:r>
            <w:r w:rsidRPr="002A78AE">
              <w:t>_</w:t>
            </w:r>
            <w:r>
              <w:t>2044</w:t>
            </w:r>
          </w:p>
        </w:tc>
        <w:tc>
          <w:tcPr>
            <w:tcW w:w="2694" w:type="dxa"/>
          </w:tcPr>
          <w:p w14:paraId="23B71031" w14:textId="77777777" w:rsidR="00686804" w:rsidRPr="002A78AE" w:rsidRDefault="00686804"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t xml:space="preserve"> &lt; </w:t>
            </w:r>
            <w: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t>path</w:t>
            </w:r>
            <w:r w:rsidRPr="002A78AE">
              <w:t>_0001</w:t>
            </w:r>
          </w:p>
        </w:tc>
        <w:tc>
          <w:tcPr>
            <w:tcW w:w="2694" w:type="dxa"/>
          </w:tcPr>
          <w:p w14:paraId="2166DA36" w14:textId="77777777" w:rsidR="00686804" w:rsidRPr="002A78AE" w:rsidRDefault="00686804" w:rsidP="002F5786">
            <w:pPr>
              <w:pStyle w:val="TAC"/>
            </w:pPr>
            <w:r>
              <w:t>-8172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t>path</w:t>
            </w:r>
            <w:r w:rsidRPr="002A78AE">
              <w:t>_0002</w:t>
            </w:r>
          </w:p>
        </w:tc>
        <w:tc>
          <w:tcPr>
            <w:tcW w:w="2694" w:type="dxa"/>
          </w:tcPr>
          <w:p w14:paraId="613778CA" w14:textId="77777777" w:rsidR="00686804" w:rsidRPr="002A78AE" w:rsidRDefault="00686804"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t>path</w:t>
            </w:r>
            <w:r w:rsidRPr="002A78AE">
              <w:t>_</w:t>
            </w:r>
            <w:r>
              <w:t>1022</w:t>
            </w:r>
          </w:p>
        </w:tc>
        <w:tc>
          <w:tcPr>
            <w:tcW w:w="2694" w:type="dxa"/>
          </w:tcPr>
          <w:p w14:paraId="3F56DA3E" w14:textId="77777777" w:rsidR="00686804" w:rsidRPr="002A78AE" w:rsidRDefault="00686804" w:rsidP="002F5786">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t xml:space="preserve"> &lt; </w:t>
            </w:r>
            <w: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t>path</w:t>
            </w:r>
            <w:r w:rsidRPr="002A78AE">
              <w:t>_0001</w:t>
            </w:r>
          </w:p>
        </w:tc>
        <w:tc>
          <w:tcPr>
            <w:tcW w:w="2694" w:type="dxa"/>
          </w:tcPr>
          <w:p w14:paraId="7D28E34C"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t>path</w:t>
            </w:r>
            <w:r w:rsidRPr="002A78AE">
              <w:t>_0002</w:t>
            </w:r>
          </w:p>
        </w:tc>
        <w:tc>
          <w:tcPr>
            <w:tcW w:w="2694" w:type="dxa"/>
          </w:tcPr>
          <w:p w14:paraId="3F058AC5" w14:textId="77777777" w:rsidR="00686804" w:rsidRPr="002A78AE" w:rsidRDefault="00686804"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t>path</w:t>
            </w:r>
            <w:r w:rsidRPr="002A78AE">
              <w:t>_</w:t>
            </w:r>
            <w:r>
              <w:t>511</w:t>
            </w:r>
          </w:p>
        </w:tc>
        <w:tc>
          <w:tcPr>
            <w:tcW w:w="2694" w:type="dxa"/>
          </w:tcPr>
          <w:p w14:paraId="0344638F" w14:textId="77777777" w:rsidR="00686804" w:rsidRPr="002A78AE" w:rsidRDefault="00686804"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t xml:space="preserve"> &lt; </w:t>
            </w:r>
            <w: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t>path</w:t>
            </w:r>
            <w:r w:rsidRPr="002A78AE">
              <w:t>_001</w:t>
            </w:r>
          </w:p>
        </w:tc>
        <w:tc>
          <w:tcPr>
            <w:tcW w:w="2694" w:type="dxa"/>
          </w:tcPr>
          <w:p w14:paraId="7AEE7BCE" w14:textId="77777777" w:rsidR="00686804" w:rsidRPr="002A78AE" w:rsidRDefault="00686804" w:rsidP="002F5786">
            <w:pPr>
              <w:pStyle w:val="TAC"/>
            </w:pPr>
            <w:r>
              <w:t>-8160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t>path</w:t>
            </w:r>
            <w:r w:rsidRPr="002A78AE">
              <w:t>_002</w:t>
            </w:r>
          </w:p>
        </w:tc>
        <w:tc>
          <w:tcPr>
            <w:tcW w:w="2694" w:type="dxa"/>
          </w:tcPr>
          <w:p w14:paraId="2FB6EDE6" w14:textId="77777777" w:rsidR="00686804" w:rsidRPr="002A78AE" w:rsidRDefault="00686804"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t>path</w:t>
            </w:r>
            <w:r w:rsidRPr="002A78AE">
              <w:t>_</w:t>
            </w:r>
            <w:r>
              <w:t>256</w:t>
            </w:r>
          </w:p>
        </w:tc>
        <w:tc>
          <w:tcPr>
            <w:tcW w:w="2694" w:type="dxa"/>
          </w:tcPr>
          <w:p w14:paraId="0A56E197" w14:textId="77777777" w:rsidR="00686804" w:rsidRPr="002A78AE" w:rsidRDefault="00686804"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t xml:space="preserve">8128 </w:t>
            </w:r>
            <w:r w:rsidRPr="005E6829">
              <w:sym w:font="Symbol" w:char="F0A3"/>
            </w:r>
            <w:r w:rsidRPr="005E6829">
              <w:t xml:space="preserve"> </w:t>
            </w:r>
            <w:r w:rsidRPr="005E6829">
              <w:sym w:font="Symbol" w:char="F044"/>
            </w:r>
            <w:r w:rsidRPr="005E6829">
              <w:t xml:space="preserve">path &lt; </w:t>
            </w:r>
            <w: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t>8160</w:t>
            </w:r>
            <w:r w:rsidRPr="005E6829">
              <w:t xml:space="preserve"> </w:t>
            </w:r>
            <w:r w:rsidRPr="005E6829">
              <w:sym w:font="Symbol" w:char="F0A3"/>
            </w:r>
            <w:r w:rsidRPr="005E6829">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3"/>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in Table 10.1.24.2</w:t>
      </w:r>
      <w:r w:rsidRPr="00BA1EC8">
        <w:rPr>
          <w:rFonts w:cs="v4.2.0" w:hint="eastAsia"/>
        </w:rPr>
        <w:t>.1</w:t>
      </w:r>
      <w:r w:rsidRPr="00BA1EC8">
        <w:rPr>
          <w:rFonts w:cs="v4.2.0"/>
        </w:rPr>
        <w:t>-1</w:t>
      </w:r>
      <w:r w:rsidRPr="00BA1EC8">
        <w:rPr>
          <w:rFonts w:cs="v4.2.0" w:hint="eastAsia"/>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38.101-1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The absolute accuracy requirements for PRS-RSRP measurement for FR2 defined in Table 10.1.24.2.1-2 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38.101-2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pPr>
      <w:r>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2F5D3B">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2F5D3B">
        <w:trPr>
          <w:trHeight w:val="59"/>
          <w:jc w:val="center"/>
        </w:trPr>
        <w:tc>
          <w:tcPr>
            <w:tcW w:w="965"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pPr>
            <w:r>
              <w:t>Normal condition</w:t>
            </w:r>
          </w:p>
        </w:tc>
        <w:tc>
          <w:tcPr>
            <w:tcW w:w="965"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pPr>
            <w: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rPr>
            </w:pPr>
            <w:r>
              <w:rPr>
                <w:bCs/>
              </w:rPr>
              <w:t xml:space="preserve">Repetition factor </w:t>
            </w:r>
          </w:p>
          <w:p w14:paraId="74F08224" w14:textId="77777777" w:rsidR="003F56EF" w:rsidRDefault="003F56EF" w:rsidP="002F5D3B">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rPr>
              <w:t xml:space="preserve"> Note 7</w:t>
            </w:r>
            <w:r>
              <w:t xml:space="preserve"> range</w:t>
            </w:r>
          </w:p>
        </w:tc>
      </w:tr>
      <w:tr w:rsidR="003F56EF" w14:paraId="66101B4B" w14:textId="77777777" w:rsidTr="002F5D3B">
        <w:trPr>
          <w:trHeight w:val="916"/>
          <w:jc w:val="center"/>
        </w:trPr>
        <w:tc>
          <w:tcPr>
            <w:tcW w:w="300"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2F5D3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pPr>
            <w: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pPr>
            <w: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dBm/BW</w:t>
            </w:r>
            <w:r>
              <w:rPr>
                <w:vertAlign w:val="subscript"/>
              </w:rPr>
              <w:t>Channel</w:t>
            </w:r>
          </w:p>
        </w:tc>
      </w:tr>
      <w:tr w:rsidR="003F56EF" w14:paraId="55D49669" w14:textId="77777777" w:rsidTr="002F5D3B">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3F56EF" w14:paraId="50E455AA" w14:textId="77777777" w:rsidTr="002F5D3B">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3F56EF" w:rsidRDefault="003F56EF" w:rsidP="002F5D3B">
            <w:pPr>
              <w:pStyle w:val="TAC"/>
            </w:pPr>
            <w: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3F56EF" w:rsidRDefault="003F56EF" w:rsidP="002F5D3B">
            <w:pPr>
              <w:pStyle w:val="TAC"/>
            </w:pPr>
            <w:r>
              <w:rPr>
                <w:rFonts w:cs="Arial"/>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3F56EF" w:rsidRDefault="003F56EF" w:rsidP="002F5D3B">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3F56EF" w:rsidRDefault="003F56EF" w:rsidP="002F5D3B">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3F56EF" w:rsidRDefault="003F56EF" w:rsidP="002F5D3B">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77777777" w:rsidR="003F56EF" w:rsidRDefault="003F56EF" w:rsidP="002F5D3B">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3F56EF" w:rsidRDefault="003F56EF" w:rsidP="002F5D3B">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3F56EF" w:rsidRDefault="003F56EF" w:rsidP="002F5D3B">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3F56EF" w:rsidRDefault="003F56EF" w:rsidP="002F5D3B">
            <w:pPr>
              <w:pStyle w:val="TAC"/>
            </w:pPr>
            <w:r>
              <w:t>-50</w:t>
            </w:r>
          </w:p>
        </w:tc>
      </w:tr>
      <w:tr w:rsidR="003F56EF" w14:paraId="3F7F6827"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A0C64E3" w14:textId="77777777" w:rsidR="003F56EF" w:rsidRDefault="003F56EF" w:rsidP="002F5D3B">
            <w:pPr>
              <w:pStyle w:val="TAC"/>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3F56EF" w:rsidRDefault="003F56EF" w:rsidP="002F5D3B">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3F56EF" w:rsidRDefault="003F56EF" w:rsidP="002F5D3B">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3F56EF" w:rsidRDefault="003F56EF" w:rsidP="002F5D3B">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3F56EF" w:rsidRDefault="003F56EF" w:rsidP="002F5D3B">
            <w:pPr>
              <w:pStyle w:val="TAC"/>
            </w:pPr>
            <w:r>
              <w:rPr>
                <w:lang w:eastAsia="ja-JP"/>
              </w:rPr>
              <w:t>-50</w:t>
            </w:r>
          </w:p>
        </w:tc>
      </w:tr>
      <w:tr w:rsidR="003F56EF" w14:paraId="13EF7B0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D8387CF" w14:textId="77777777" w:rsidR="003F56EF" w:rsidRDefault="003F56EF" w:rsidP="002F5D3B">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3F56EF" w:rsidRDefault="003F56EF" w:rsidP="002F5D3B">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3F56EF" w:rsidRDefault="003F56EF" w:rsidP="002F5D3B">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3F56EF" w:rsidRDefault="003F56EF" w:rsidP="002F5D3B">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3F56EF" w:rsidRDefault="003F56EF" w:rsidP="002F5D3B">
            <w:pPr>
              <w:pStyle w:val="TAC"/>
            </w:pPr>
            <w:r>
              <w:t>-50</w:t>
            </w:r>
          </w:p>
        </w:tc>
      </w:tr>
      <w:tr w:rsidR="003F56EF" w14:paraId="6347BA7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77777777" w:rsidR="003F56EF" w:rsidRDefault="003F56EF" w:rsidP="002F5D3B">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3F56EF" w:rsidRDefault="003F56EF" w:rsidP="002F5D3B">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3F56EF" w:rsidRDefault="003F56EF" w:rsidP="002F5D3B">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3F56EF" w:rsidRDefault="003F56EF" w:rsidP="002F5D3B">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3F56EF" w:rsidRDefault="003F56EF" w:rsidP="002F5D3B">
            <w:pPr>
              <w:pStyle w:val="TAC"/>
            </w:pPr>
            <w:r>
              <w:t>-50</w:t>
            </w:r>
          </w:p>
        </w:tc>
      </w:tr>
      <w:tr w:rsidR="003F56EF" w14:paraId="4DAA1B36"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77777777" w:rsidR="003F56EF" w:rsidRDefault="003F56EF" w:rsidP="002F5D3B">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3F56EF" w:rsidRDefault="003F56EF" w:rsidP="002F5D3B">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3F56EF" w:rsidRDefault="003F56EF" w:rsidP="002F5D3B">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3F56EF" w:rsidRDefault="003F56EF" w:rsidP="002F5D3B">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3F56EF" w:rsidRDefault="003F56EF" w:rsidP="002F5D3B">
            <w:pPr>
              <w:pStyle w:val="TAC"/>
            </w:pPr>
            <w:r>
              <w:t>-50</w:t>
            </w:r>
          </w:p>
        </w:tc>
      </w:tr>
      <w:tr w:rsidR="003F56EF" w14:paraId="07F8F08D"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77777777" w:rsidR="003F56EF" w:rsidRDefault="003F56EF" w:rsidP="002F5D3B">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3F56EF" w:rsidRDefault="003F56EF" w:rsidP="002F5D3B">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3F56EF" w:rsidRDefault="003F56EF" w:rsidP="002F5D3B">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3F56EF" w:rsidRDefault="003F56EF" w:rsidP="002F5D3B">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3F56EF" w:rsidRDefault="003F56EF" w:rsidP="002F5D3B">
            <w:pPr>
              <w:pStyle w:val="TAC"/>
            </w:pPr>
            <w:r>
              <w:t>-50</w:t>
            </w:r>
          </w:p>
        </w:tc>
      </w:tr>
      <w:tr w:rsidR="003F56EF" w14:paraId="405CA3D3"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0648E0E" w14:textId="77777777" w:rsidR="003F56EF" w:rsidRDefault="003F56EF" w:rsidP="002F5D3B">
            <w:pPr>
              <w:pStyle w:val="TAC"/>
            </w:pPr>
            <w:r>
              <w:rPr>
                <w:lang w:val="sv-SE"/>
              </w:rPr>
              <w:t>NR_FDD_FR1_G</w:t>
            </w:r>
            <w:r>
              <w:rPr>
                <w:rFonts w:hint="eastAsia"/>
              </w:rPr>
              <w:t xml:space="preserve">, </w:t>
            </w:r>
            <w:r>
              <w:t>NR_</w:t>
            </w:r>
            <w:r>
              <w:rPr>
                <w:rFonts w:hint="eastAsia"/>
              </w:rPr>
              <w:t>T</w:t>
            </w:r>
            <w:r>
              <w:t>DD_FR1_G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3F56EF" w:rsidRDefault="003F56EF" w:rsidP="002F5D3B">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3F56EF" w:rsidRDefault="003F56EF" w:rsidP="002F5D3B">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3F56EF" w:rsidRDefault="003F56EF" w:rsidP="002F5D3B">
            <w:pPr>
              <w:pStyle w:val="TAC"/>
            </w:pPr>
            <w:r>
              <w:t>-50</w:t>
            </w:r>
          </w:p>
        </w:tc>
      </w:tr>
      <w:tr w:rsidR="003F56EF" w14:paraId="28809F2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77777777" w:rsidR="003F56EF" w:rsidRDefault="003F56EF" w:rsidP="002F5D3B">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3F56EF" w:rsidRDefault="003F56EF" w:rsidP="002F5D3B">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3F56EF" w:rsidRDefault="003F56EF" w:rsidP="002F5D3B">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3F56EF" w:rsidRDefault="003F56EF" w:rsidP="002F5D3B">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3F56EF" w:rsidRDefault="003F56EF" w:rsidP="002F5D3B">
            <w:pPr>
              <w:pStyle w:val="TAC"/>
            </w:pPr>
            <w:r>
              <w:t>-50</w:t>
            </w:r>
          </w:p>
        </w:tc>
      </w:tr>
      <w:tr w:rsidR="003F56EF" w14:paraId="32F43F4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pPr>
            <w:r>
              <w:t>Note 4</w:t>
            </w:r>
          </w:p>
        </w:tc>
      </w:tr>
      <w:tr w:rsidR="003F56EF" w14:paraId="5444E288"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pPr>
            <w:r>
              <w:t>Note 4</w:t>
            </w:r>
          </w:p>
        </w:tc>
      </w:tr>
      <w:tr w:rsidR="003F56EF" w14:paraId="1A7D216C"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pPr>
            <w:r>
              <w:rPr>
                <w:rFonts w:cstheme="minorHAnsi"/>
              </w:rPr>
              <w:t>±</w:t>
            </w:r>
            <w: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pPr>
            <w:r>
              <w:rPr>
                <w:rFonts w:cstheme="minorHAnsi"/>
              </w:rPr>
              <w:t>±</w:t>
            </w:r>
            <w: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rPr>
            </w:pPr>
            <w:r>
              <w:rPr>
                <w:rFonts w:cstheme="minorHAnsi"/>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pPr>
            <w:r>
              <w:rPr>
                <w:rFonts w:cstheme="minorHAnsi"/>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pPr>
            <w:r>
              <w:rPr>
                <w:rFonts w:cstheme="minorHAnsi"/>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pPr>
            <w:r>
              <w:rPr>
                <w:rFonts w:cstheme="minorHAnsi"/>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2F5D3B">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NOTE 1:</w:t>
            </w:r>
            <w:r>
              <w:tab/>
              <w:t>This minimum Io condition is expressed as the average Io per RE over all REs in an OFDM symbol.</w:t>
            </w:r>
          </w:p>
          <w:p w14:paraId="47C656ED" w14:textId="77777777" w:rsidR="003F56EF" w:rsidRDefault="003F56EF" w:rsidP="002F5D3B">
            <w:pPr>
              <w:pStyle w:val="TAN"/>
            </w:pPr>
            <w:r>
              <w:t>NOTE 2:</w:t>
            </w:r>
            <w:r>
              <w:tab/>
              <w:t>Void.</w:t>
            </w:r>
          </w:p>
          <w:p w14:paraId="1F018C34" w14:textId="77777777" w:rsidR="003F56EF" w:rsidRDefault="003F56EF" w:rsidP="002F5D3B">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DL-AoD assistance data defined in [34].</w:t>
            </w:r>
          </w:p>
          <w:p w14:paraId="196C7305" w14:textId="77777777" w:rsidR="003F56EF" w:rsidRDefault="003F56EF" w:rsidP="002F5D3B">
            <w:pPr>
              <w:pStyle w:val="TAN"/>
            </w:pPr>
            <w:r>
              <w:t>NOTE 4:</w:t>
            </w:r>
            <w:r>
              <w:tab/>
              <w:t>The same bands and the same Io conditions for each band apply for this requirement as for the corresponding requirement with the PRS bandwidth ≥ 24 RB.</w:t>
            </w:r>
          </w:p>
          <w:p w14:paraId="70854F45" w14:textId="77777777" w:rsidR="003F56EF" w:rsidRDefault="003F56EF" w:rsidP="002F5D3B">
            <w:pPr>
              <w:pStyle w:val="TAN"/>
            </w:pPr>
            <w:r>
              <w:t>NOTE 5:</w:t>
            </w:r>
            <w:r>
              <w:tab/>
              <w:t>The serving cell, the reference cell, and the measured neighbour cell i are on the same carrier frequency.</w:t>
            </w:r>
          </w:p>
          <w:p w14:paraId="453EFCB5" w14:textId="77777777" w:rsidR="003F56EF" w:rsidRDefault="003F56EF" w:rsidP="002F5D3B">
            <w:pPr>
              <w:pStyle w:val="TAN"/>
            </w:pPr>
            <w:r>
              <w:t>NOTE 6:</w:t>
            </w:r>
            <w:r>
              <w:tab/>
              <w:t>The condition level is increased by ∆&gt;0, when applicable, as described in Sections B.3.2 and B.3.3.</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t>NR operating band groups are as defined in Section 3.5.2.</w:t>
            </w:r>
          </w:p>
        </w:tc>
      </w:tr>
    </w:tbl>
    <w:p w14:paraId="3FEDCEA6" w14:textId="77777777" w:rsidR="003F56EF" w:rsidRDefault="003F56EF" w:rsidP="003F56EF"/>
    <w:p w14:paraId="53D53063" w14:textId="77777777" w:rsidR="00B0469F" w:rsidRPr="00BA1EC8" w:rsidRDefault="00B0469F" w:rsidP="00F37389">
      <w:pPr>
        <w:pStyle w:val="TH"/>
      </w:pPr>
      <w:r w:rsidRPr="00BA1EC8">
        <w:t xml:space="preserve">Table </w:t>
      </w:r>
      <w:r w:rsidRPr="00BA1EC8">
        <w:rPr>
          <w:rFonts w:cs="v4.2.0"/>
        </w:rPr>
        <w:t>10.1.24.2</w:t>
      </w:r>
      <w:r w:rsidRPr="00BA1EC8">
        <w:rPr>
          <w:rFonts w:cs="v4.2.0" w:hint="eastAsia"/>
        </w:rPr>
        <w:t>.1</w:t>
      </w:r>
      <w:r w:rsidRPr="00BA1EC8">
        <w:rPr>
          <w:rFonts w:cs="v4.2.0"/>
        </w:rPr>
        <w:t>-</w:t>
      </w:r>
      <w:r w:rsidRPr="00BA1EC8">
        <w:rPr>
          <w:rFonts w:cs="v4.2.0" w:hint="eastAsia"/>
        </w:rPr>
        <w:t>2</w:t>
      </w:r>
      <w:r w:rsidRPr="00BA1EC8">
        <w:t>: PRS</w:t>
      </w:r>
      <w:r w:rsidRPr="00BA1EC8">
        <w:rPr>
          <w:rFonts w:hint="eastAsia"/>
        </w:rPr>
        <w:t>-</w:t>
      </w:r>
      <w:r w:rsidRPr="00BA1EC8">
        <w:t>RSRP</w:t>
      </w:r>
      <w:r w:rsidRPr="00BA1EC8">
        <w:rPr>
          <w:rFonts w:hint="eastAsia"/>
        </w:rPr>
        <w:t xml:space="preserve"> absolute </w:t>
      </w:r>
      <w:r w:rsidRPr="00BA1EC8">
        <w:t>accuracy</w:t>
      </w:r>
      <w:r w:rsidRPr="00BA1EC8">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pPr>
            <w:r w:rsidRPr="001C6009">
              <w:t>N</w:t>
            </w:r>
            <w:r w:rsidRPr="001C6009">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pPr>
            <w:r w:rsidRPr="001C6009">
              <w:t>E</w:t>
            </w:r>
            <w:r w:rsidRPr="001C6009">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pPr>
            <w:r w:rsidRPr="001C6009">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rPr>
            </w:pPr>
            <w:r w:rsidRPr="001C6009">
              <w:rPr>
                <w:bCs/>
              </w:rPr>
              <w:t xml:space="preserve">Repetition </w:t>
            </w:r>
            <w:r w:rsidRPr="001C6009">
              <w:rPr>
                <w:rFonts w:hint="eastAsia"/>
                <w:bCs/>
              </w:rPr>
              <w:t>factor</w:t>
            </w:r>
            <w:r w:rsidRPr="001C6009">
              <w:rPr>
                <w:bCs/>
              </w:rPr>
              <w:t xml:space="preserve"> </w:t>
            </w:r>
          </w:p>
          <w:p w14:paraId="461D61D3" w14:textId="77777777" w:rsidR="00B0469F" w:rsidRPr="001C6009" w:rsidRDefault="00B0469F" w:rsidP="00F37389">
            <w:pPr>
              <w:pStyle w:val="TAH"/>
            </w:pPr>
            <w:r w:rsidRPr="001C6009">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pPr>
            <w:r w:rsidRPr="001C6009">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rPr>
              <w:t>120</w:t>
            </w:r>
            <w:r w:rsidRPr="001C6009">
              <w:t>kHz</w:t>
            </w:r>
            <w:r w:rsidRPr="001C6009">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rPr>
              <w:t>60</w:t>
            </w:r>
            <w:r w:rsidRPr="001C6009">
              <w:t>kHz</w:t>
            </w:r>
            <w:r w:rsidRPr="001C6009">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pPr>
            <w:r w:rsidRPr="001C6009">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pPr>
            <w:r>
              <w:rPr>
                <w:rFonts w:cs="Arial" w:hint="eastAsia"/>
              </w:rPr>
              <w:t>±</w:t>
            </w:r>
            <w:r>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rPr>
            </w:pPr>
            <w:r w:rsidRPr="001C6009">
              <w:t>≥-</w:t>
            </w:r>
            <w:r w:rsidRPr="001C6009">
              <w:rPr>
                <w:rFonts w:hint="eastAsia"/>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pPr>
            <w:r w:rsidRPr="001C6009">
              <w:t>A</w:t>
            </w:r>
            <w:r w:rsidRPr="001C6009">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rPr>
              <w:t>P</w:t>
            </w:r>
            <w:r w:rsidRPr="001C6009">
              <w:t xml:space="preserve">RP in Table </w:t>
            </w:r>
            <w:r w:rsidRPr="002B4D79">
              <w:t>B.2.14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pPr>
            <w:r w:rsidRPr="001C6009">
              <w:rPr>
                <w:rFonts w:cstheme="minorHAnsi"/>
              </w:rPr>
              <w:t>±</w:t>
            </w:r>
            <w:r w:rsidRPr="001C6009">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pPr>
            <w:r>
              <w:rPr>
                <w:rFonts w:cstheme="minorHAnsi"/>
              </w:rPr>
              <w:t>±</w:t>
            </w:r>
            <w: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pPr>
            <w:r w:rsidRPr="001C6009">
              <w:rPr>
                <w:rFonts w:cstheme="minorHAnsi"/>
              </w:rPr>
              <w:t>±</w:t>
            </w:r>
            <w:r w:rsidRPr="001C6009">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pPr>
            <w:r>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NOTE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NOTE 2:</w:t>
            </w:r>
            <w:r w:rsidRPr="001C6009">
              <w:tab/>
            </w:r>
            <w:r w:rsidRPr="001C6009">
              <w:rPr>
                <w:rFonts w:hint="eastAsia"/>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rPr>
              <w:t xml:space="preserve">or DL-AoD </w:t>
            </w:r>
            <w:r w:rsidRPr="001C6009">
              <w:rPr>
                <w:rFonts w:cs="v4.2.0"/>
              </w:rPr>
              <w:t>assistance data defined in [</w:t>
            </w:r>
            <w:r w:rsidRPr="001C6009">
              <w:rPr>
                <w:rFonts w:cs="v4.2.0" w:hint="eastAsia"/>
              </w:rPr>
              <w:t>3</w:t>
            </w:r>
            <w:r w:rsidRPr="001C6009">
              <w:rPr>
                <w:rFonts w:cs="v4.2.0"/>
              </w:rPr>
              <w:t>4].</w:t>
            </w:r>
          </w:p>
          <w:p w14:paraId="4B774D34" w14:textId="316C688C" w:rsidR="00B0469F" w:rsidRPr="001C6009" w:rsidRDefault="00B0469F" w:rsidP="00F37389">
            <w:pPr>
              <w:pStyle w:val="TAN"/>
            </w:pPr>
            <w:r w:rsidRPr="001C6009">
              <w:t>NOTE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rPr>
              <w:t>3</w:t>
            </w:r>
            <w:r w:rsidRPr="001C6009">
              <w:t>.</w:t>
            </w:r>
            <w:r w:rsidRPr="001C6009">
              <w:rPr>
                <w:rFonts w:hint="eastAsia"/>
              </w:rPr>
              <w:t>2</w:t>
            </w:r>
            <w:r w:rsidRPr="001C6009">
              <w:t xml:space="preserve"> and B.</w:t>
            </w:r>
            <w:r w:rsidRPr="001C6009">
              <w:rPr>
                <w:rFonts w:hint="eastAsia"/>
              </w:rPr>
              <w:t>3</w:t>
            </w:r>
            <w:r w:rsidRPr="001C6009">
              <w:t>.</w:t>
            </w:r>
            <w:r w:rsidRPr="001C6009">
              <w:rPr>
                <w:rFonts w:hint="eastAsia"/>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rPr>
              <w:t>NR</w:t>
            </w:r>
            <w:r w:rsidRPr="001C6009">
              <w:t xml:space="preserve"> operating band groups are as defined in Section 3.5</w:t>
            </w:r>
            <w:r w:rsidRPr="001C6009">
              <w:rPr>
                <w:rFonts w:hint="eastAsia"/>
              </w:rPr>
              <w:t>.2</w:t>
            </w:r>
            <w:r w:rsidRPr="001C6009">
              <w:t>.</w:t>
            </w:r>
          </w:p>
        </w:tc>
      </w:tr>
    </w:tbl>
    <w:p w14:paraId="557A08E7" w14:textId="035C5607" w:rsidR="00B0469F" w:rsidRDefault="00B0469F" w:rsidP="00B0469F">
      <w:pPr>
        <w:rPr>
          <w:rFonts w:eastAsiaTheme="minorEastAsia"/>
        </w:rPr>
      </w:pPr>
    </w:p>
    <w:p w14:paraId="00C35236" w14:textId="77777777" w:rsidR="00382AB2" w:rsidRPr="00FA3886" w:rsidRDefault="00382AB2" w:rsidP="00382AB2">
      <w:pPr>
        <w:rPr>
          <w:rFonts w:eastAsia="SimSun" w:cs="v4.2.0"/>
        </w:rPr>
      </w:pPr>
      <w:r w:rsidRPr="00FA3886">
        <w:rPr>
          <w:rFonts w:eastAsia="SimSun" w:cs="v4.2.0"/>
        </w:rPr>
        <w:t>The absolute accuracy requirements for PRS-RSRP measurement for FR1 defined in Table 10.1.24.2.1-3 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38.101-1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The absolute accuracy requirements for PRS-RSRP measurement for FR2 defined in Table 10.1.24.2.1-4 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38.101-2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pPr>
      <w:r w:rsidRPr="00FA3886">
        <w:t xml:space="preserve">Table </w:t>
      </w:r>
      <w:r w:rsidRPr="00FA3886">
        <w:rPr>
          <w:rFonts w:cs="v4.2.0"/>
        </w:rPr>
        <w:t>10.1.24.2.1-3</w:t>
      </w:r>
      <w:r w:rsidRPr="00FA3886">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7650DF1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9B1EF9"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9B1EF9" w:rsidRPr="00FA3886" w:rsidRDefault="009B1EF9" w:rsidP="009B1EF9">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9B1EF9" w:rsidRPr="00FA3886" w:rsidRDefault="009B1EF9" w:rsidP="009B1EF9">
            <w:pPr>
              <w:pStyle w:val="TAC"/>
            </w:pPr>
            <w:r w:rsidRPr="00FA3886">
              <w:rPr>
                <w:rFonts w:hint="eastAsia"/>
              </w:rPr>
              <w:t>±</w:t>
            </w:r>
            <w:r w:rsidRPr="00FA3886">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9B1EF9" w:rsidRPr="00FA3886" w:rsidRDefault="009B1EF9" w:rsidP="009B1EF9">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2B50FD"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2B50FD" w:rsidRPr="00FA3886" w:rsidRDefault="002B50FD" w:rsidP="002B50FD">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2B50FD" w:rsidRPr="00FA3886" w:rsidRDefault="002B50FD" w:rsidP="002B50FD">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2B50FD" w:rsidRPr="00FA3886" w:rsidRDefault="002B50FD" w:rsidP="002B50FD">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2B50FD" w:rsidRPr="00FA3886" w:rsidRDefault="002B50FD" w:rsidP="002B50FD">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2B50FD" w:rsidRPr="00FA3886" w:rsidRDefault="002B50FD" w:rsidP="002B50FD">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1E0286DA" w:rsidR="002B50FD" w:rsidRPr="00FA3886" w:rsidRDefault="002B50FD" w:rsidP="002B50FD">
            <w:pPr>
              <w:keepNext/>
              <w:keepLines/>
              <w:spacing w:after="0"/>
              <w:jc w:val="center"/>
              <w:rPr>
                <w:rFonts w:ascii="Arial" w:hAnsi="Arial" w:cs="Arial"/>
                <w:sz w:val="16"/>
                <w:szCs w:val="16"/>
              </w:rPr>
            </w:pPr>
            <w:r>
              <w:rPr>
                <w:rFonts w:ascii="Arial" w:hAnsi="Arial" w:cs="Arial"/>
                <w:sz w:val="16"/>
                <w:szCs w:val="16"/>
                <w:lang w:val="sv-SE"/>
              </w:rPr>
              <w:t>NR_FDD_FR1_G</w:t>
            </w:r>
            <w:r w:rsidRPr="00837887">
              <w:rPr>
                <w:rFonts w:ascii="Arial" w:hAnsi="Arial" w:cs="Arial"/>
                <w:sz w:val="16"/>
                <w:szCs w:val="16"/>
                <w:lang w:val="sv-SE"/>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2B50FD" w:rsidRPr="00FA3886" w:rsidRDefault="002B50FD" w:rsidP="002B50FD">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2B50FD" w:rsidRPr="00FA3886" w:rsidRDefault="002B50FD" w:rsidP="002B50FD">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2B50FD" w:rsidRPr="00FA3886" w:rsidRDefault="002B50FD" w:rsidP="002B50FD">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2B50FD" w:rsidRPr="00FA3886" w:rsidRDefault="002B50FD" w:rsidP="002B50FD">
            <w:pPr>
              <w:keepNext/>
              <w:keepLines/>
              <w:spacing w:after="0"/>
              <w:jc w:val="center"/>
              <w:rPr>
                <w:rFonts w:ascii="Arial" w:hAnsi="Arial" w:cs="Arial"/>
                <w:sz w:val="18"/>
              </w:rPr>
            </w:pPr>
            <w:r>
              <w:rPr>
                <w:rFonts w:ascii="Arial" w:hAnsi="Arial" w:cs="Arial"/>
                <w:sz w:val="18"/>
              </w:rPr>
              <w:t>-50</w:t>
            </w:r>
          </w:p>
        </w:tc>
      </w:tr>
      <w:tr w:rsidR="00382AB2"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4963450" w14:textId="77777777" w:rsidR="00382AB2" w:rsidRPr="00FA3886" w:rsidRDefault="00382AB2" w:rsidP="00382AB2">
      <w:pPr>
        <w:rPr>
          <w:rFonts w:eastAsia="SimSun"/>
        </w:rPr>
      </w:pPr>
    </w:p>
    <w:p w14:paraId="1161A566" w14:textId="77777777" w:rsidR="00382AB2" w:rsidRPr="00FA3886" w:rsidRDefault="00382AB2" w:rsidP="008657BC">
      <w:pPr>
        <w:pStyle w:val="TH"/>
      </w:pPr>
      <w:r w:rsidRPr="00FA3886">
        <w:t xml:space="preserve">Table </w:t>
      </w:r>
      <w:r w:rsidRPr="00FA3886">
        <w:rPr>
          <w:rFonts w:cs="v4.2.0"/>
        </w:rPr>
        <w:t>10.1.24.2.1-4</w:t>
      </w:r>
      <w:r w:rsidRPr="00FA3886">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6AF8C5E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dBm/120kHz</w:t>
            </w:r>
            <w:r w:rsidRPr="00FA3886">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pPr>
            <w:r w:rsidRPr="00FA3886">
              <w:rPr>
                <w:rFonts w:cs="Calibri"/>
              </w:rPr>
              <w:t>±</w:t>
            </w:r>
            <w:r w:rsidRPr="00FA3886">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pPr>
            <w:r w:rsidRPr="00FA3886">
              <w:rPr>
                <w:rFonts w:cs="Calibri"/>
              </w:rPr>
              <w:t>±</w:t>
            </w:r>
            <w:r w:rsidRPr="00FA3886">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85CF9D4" w14:textId="77777777" w:rsidR="00382AB2" w:rsidRPr="00BA1EC8" w:rsidRDefault="00382AB2" w:rsidP="00B0469F">
      <w:pPr>
        <w:rPr>
          <w:rFonts w:eastAsiaTheme="minorEastAsia"/>
        </w:rPr>
      </w:pPr>
    </w:p>
    <w:p w14:paraId="37457F0F" w14:textId="3D2BFE1C" w:rsidR="00B0469F" w:rsidRPr="009F0312" w:rsidRDefault="00B0469F" w:rsidP="00F37389">
      <w:pPr>
        <w:pStyle w:val="Heading5"/>
      </w:pPr>
      <w:r w:rsidRPr="009F0312">
        <w:t>10.1.24.2.</w:t>
      </w:r>
      <w:r w:rsidRPr="009F0312">
        <w:rPr>
          <w:rFonts w:hint="eastAsia"/>
        </w:rPr>
        <w:t>2</w:t>
      </w:r>
      <w:r w:rsidR="00F9451E">
        <w:tab/>
      </w:r>
      <w:r w:rsidRPr="009F0312">
        <w:rPr>
          <w:rFonts w:hint="eastAsia"/>
        </w:rPr>
        <w:t>Relative</w:t>
      </w:r>
      <w:r w:rsidRPr="009F0312">
        <w:t xml:space="preserve"> PRS RSRP accuracy</w:t>
      </w:r>
    </w:p>
    <w:p w14:paraId="7DDC5139" w14:textId="77777777" w:rsidR="00472B48" w:rsidRPr="00FA3886" w:rsidRDefault="00472B48" w:rsidP="00472B48">
      <w:pPr>
        <w:rPr>
          <w:rFonts w:eastAsia="SimSun"/>
        </w:rPr>
      </w:pPr>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rPr>
        <w:t>The relative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The accuracy requirements for PRS-RSRP measurement for FR1 defined in Table 10.1.24.2.2-1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38.101-1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The accuracy requirements for PRS-RSRP measurement for FR2 defined in Table 10.1.24.2.2-2 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38.101-2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3D16E723"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pPr>
            <w:r w:rsidRPr="006D0B2F">
              <w:rPr>
                <w:rFonts w:hint="eastAsia"/>
              </w:rPr>
              <w:t>[±</w:t>
            </w:r>
            <w:r w:rsidRPr="002B4D79">
              <w:rPr>
                <w:rFonts w:cs="Arial"/>
              </w:rPr>
              <w:t>3.5</w:t>
            </w:r>
            <w:r w:rsidRPr="006D0B2F">
              <w:rPr>
                <w:rFonts w:hint="eastAsia"/>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7E5D63" w:rsidRPr="006D0B2F" w14:paraId="0574610C" w14:textId="77777777" w:rsidTr="000E29BE">
        <w:trPr>
          <w:jc w:val="center"/>
        </w:trPr>
        <w:tc>
          <w:tcPr>
            <w:tcW w:w="965" w:type="dxa"/>
            <w:vMerge/>
            <w:tcBorders>
              <w:left w:val="single" w:sz="4" w:space="0" w:color="auto"/>
              <w:right w:val="single" w:sz="6" w:space="0" w:color="auto"/>
            </w:tcBorders>
            <w:shd w:val="clear" w:color="auto" w:fill="auto"/>
            <w:vAlign w:val="center"/>
          </w:tcPr>
          <w:p w14:paraId="3D912F44"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DE54115" w14:textId="77777777" w:rsidR="007E5D63" w:rsidRPr="006D0B2F" w:rsidRDefault="007E5D63" w:rsidP="007E5D63">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7E5D63" w:rsidRPr="006D0B2F" w:rsidRDefault="007E5D63" w:rsidP="007E5D63">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7E5D63" w:rsidRPr="006D0B2F" w:rsidRDefault="007E5D63" w:rsidP="007E5D63">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7E5D63" w:rsidRPr="006D0B2F" w:rsidRDefault="007E5D63" w:rsidP="007E5D63">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7E5D63" w:rsidRPr="006D0B2F" w:rsidRDefault="007E5D63" w:rsidP="007E5D63">
            <w:pPr>
              <w:pStyle w:val="TAC"/>
            </w:pPr>
            <w:r w:rsidRPr="006D0B2F">
              <w:t>-50</w:t>
            </w:r>
          </w:p>
        </w:tc>
      </w:tr>
      <w:tr w:rsidR="00412043"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412043" w:rsidRPr="006D0B2F" w:rsidRDefault="00412043" w:rsidP="0041204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412043" w:rsidRPr="006D0B2F" w:rsidRDefault="00412043" w:rsidP="00412043">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412043" w:rsidRPr="006D0B2F" w:rsidRDefault="00412043" w:rsidP="00412043">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412043" w:rsidRPr="006D0B2F" w:rsidRDefault="00412043" w:rsidP="00412043">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412043" w:rsidRPr="006D0B2F" w:rsidRDefault="00412043" w:rsidP="00412043">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4676685A" w:rsidR="00412043" w:rsidRPr="006D0B2F" w:rsidRDefault="00412043" w:rsidP="00412043">
            <w:pPr>
              <w:pStyle w:val="TAC"/>
            </w:pPr>
            <w:r>
              <w:rPr>
                <w:lang w:val="sv-SE"/>
              </w:rPr>
              <w:t>NR_FDD_FR1_G</w:t>
            </w:r>
            <w:r>
              <w:rPr>
                <w:rFonts w:hint="eastAsia"/>
              </w:rPr>
              <w:t xml:space="preserve">, </w:t>
            </w:r>
            <w:r>
              <w:t>NR_</w:t>
            </w:r>
            <w:r>
              <w:rPr>
                <w:rFonts w:hint="eastAsia"/>
              </w:rPr>
              <w:t>T</w:t>
            </w:r>
            <w:r>
              <w:t>DD_FR1_G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412043" w:rsidRPr="006D0B2F" w:rsidRDefault="00412043" w:rsidP="00412043">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412043" w:rsidRPr="006D0B2F" w:rsidRDefault="00412043" w:rsidP="00412043">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412043" w:rsidRPr="006D0B2F" w:rsidRDefault="00412043" w:rsidP="00412043">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412043" w:rsidRPr="006D0B2F" w:rsidRDefault="00412043" w:rsidP="00412043">
            <w:pPr>
              <w:pStyle w:val="TAC"/>
            </w:pPr>
            <w:r>
              <w:t>-50</w:t>
            </w:r>
          </w:p>
        </w:tc>
      </w:tr>
      <w:tr w:rsidR="007E5D63" w:rsidRPr="006D0B2F" w14:paraId="19221CE6" w14:textId="77777777" w:rsidTr="000E29BE">
        <w:trPr>
          <w:jc w:val="center"/>
        </w:trPr>
        <w:tc>
          <w:tcPr>
            <w:tcW w:w="965" w:type="dxa"/>
            <w:vMerge/>
            <w:tcBorders>
              <w:left w:val="single" w:sz="4" w:space="0" w:color="auto"/>
              <w:right w:val="single" w:sz="6" w:space="0" w:color="auto"/>
            </w:tcBorders>
            <w:shd w:val="clear" w:color="auto" w:fill="auto"/>
            <w:vAlign w:val="center"/>
          </w:tcPr>
          <w:p w14:paraId="5532537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2594388" w14:textId="77777777" w:rsidR="007E5D63" w:rsidRPr="006D0B2F" w:rsidRDefault="007E5D63" w:rsidP="007E5D63">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7E5D63" w:rsidRPr="006D0B2F" w:rsidRDefault="007E5D63" w:rsidP="007E5D63">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7E5D63" w:rsidRPr="006D0B2F" w:rsidRDefault="007E5D63" w:rsidP="007E5D63">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7E5D63" w:rsidRPr="006D0B2F" w:rsidRDefault="007E5D63" w:rsidP="007E5D63">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7E5D63" w:rsidRPr="006D0B2F" w:rsidRDefault="007E5D63" w:rsidP="007E5D63">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pPr>
            <w:bookmarkStart w:id="15" w:name="OLE_LINK14"/>
            <w:bookmarkStart w:id="16" w:name="OLE_LINK15"/>
            <w:r w:rsidRPr="006D0B2F">
              <w:rPr>
                <w:rFonts w:hint="eastAsia"/>
              </w:rPr>
              <w:t>±</w:t>
            </w:r>
            <w:r>
              <w:t>6.5</w:t>
            </w:r>
            <w:bookmarkEnd w:id="15"/>
            <w:bookmarkEnd w:id="16"/>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190692F0" w14:textId="6B8D0829"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F8AC07E" w14:textId="77777777" w:rsidR="00B0469F" w:rsidRPr="006D0B2F" w:rsidRDefault="00B0469F" w:rsidP="00B0469F">
      <w:pPr>
        <w:rPr>
          <w:rFonts w:eastAsiaTheme="minorEastAsia"/>
        </w:rPr>
      </w:pPr>
    </w:p>
    <w:p w14:paraId="29075567"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w:t>
      </w:r>
      <w:r w:rsidRPr="006D0B2F">
        <w:rPr>
          <w:rFonts w:cs="v4.2.0" w:hint="eastAsia"/>
        </w:rPr>
        <w:t>2</w:t>
      </w:r>
      <w:r w:rsidRPr="006D0B2F">
        <w:t>: PRS</w:t>
      </w:r>
      <w:r w:rsidRPr="006D0B2F">
        <w:rPr>
          <w:rFonts w:hint="eastAsia"/>
        </w:rPr>
        <w:t>-</w:t>
      </w:r>
      <w:r w:rsidRPr="006D0B2F">
        <w:t>RSRP</w:t>
      </w:r>
      <w:r w:rsidRPr="006D0B2F">
        <w:rPr>
          <w:rFonts w:hint="eastAsia"/>
        </w:rPr>
        <w:t xml:space="preserve"> relative </w:t>
      </w:r>
      <w:r w:rsidRPr="006D0B2F">
        <w:t>accuracy</w:t>
      </w:r>
      <w:r w:rsidRPr="006D0B2F">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pPr>
            <w:r w:rsidRPr="006D0B2F">
              <w:t>N</w:t>
            </w:r>
            <w:r w:rsidRPr="006D0B2F">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pPr>
            <w:r w:rsidRPr="006D0B2F">
              <w:t>E</w:t>
            </w:r>
            <w:r w:rsidRPr="006D0B2F">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pPr>
            <w:r w:rsidRPr="006D0B2F">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210EF7EB"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pPr>
            <w:r w:rsidRPr="006D0B2F">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rPr>
              <w:t>120</w:t>
            </w:r>
            <w:r w:rsidRPr="006D0B2F">
              <w:t>kHz</w:t>
            </w:r>
            <w:r w:rsidRPr="006D0B2F">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pPr>
            <w:r w:rsidRPr="006D0B2F">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rPr>
            </w:pPr>
            <w:r w:rsidRPr="006D0B2F">
              <w:t>≥-</w:t>
            </w:r>
            <w:r w:rsidRPr="006D0B2F">
              <w:rPr>
                <w:rFonts w:hint="eastAsia"/>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pPr>
            <w:r w:rsidRPr="006D0B2F">
              <w:t>≥</w:t>
            </w:r>
            <w:r w:rsidRPr="006D0B2F">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t>A</w:t>
            </w:r>
            <w:r w:rsidRPr="006D0B2F">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pPr>
            <w:r w:rsidRPr="006D0B2F">
              <w:rPr>
                <w:rFonts w:hint="eastAsia"/>
              </w:rPr>
              <w:t>±</w:t>
            </w: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pPr>
            <w:r w:rsidRPr="006D0B2F">
              <w:rPr>
                <w:rFonts w:hint="eastAsia"/>
              </w:rPr>
              <w:t>±</w:t>
            </w: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0D25188C" w14:textId="5090D08E"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2DEB93A6" w14:textId="6A31459C" w:rsidR="00B0469F" w:rsidRDefault="00B0469F" w:rsidP="0093626E"/>
    <w:p w14:paraId="52190E61" w14:textId="77777777" w:rsidR="0093626E" w:rsidRPr="00FA3886" w:rsidRDefault="0093626E" w:rsidP="0093626E">
      <w:pPr>
        <w:rPr>
          <w:rFonts w:eastAsia="SimSun" w:cs="v4.2.0"/>
        </w:rPr>
      </w:pPr>
      <w:r w:rsidRPr="00FA3886">
        <w:rPr>
          <w:rFonts w:eastAsia="SimSun" w:cs="v4.2.0"/>
        </w:rPr>
        <w:t>The absolute accuracy requirements for PRS-RSRP measurement for FR1 defined in Table 10.1.24.2.2-3 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38.101-1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The absolute accuracy requirements for PRS-RSRP measurement for FR2 defined in Table 10.1.24.2.2-4 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38.101-2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pPr>
      <w:r w:rsidRPr="00FA3886">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761C12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3E65F71C" w:rsidR="009B1EF9" w:rsidRPr="00FA3886" w:rsidRDefault="009B1EF9" w:rsidP="009B1EF9">
            <w:pPr>
              <w:pStyle w:val="TAC"/>
            </w:pPr>
            <w:r w:rsidRPr="00FA3886">
              <w:t>[</w:t>
            </w: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2D268E8C" w14:textId="77777777" w:rsidR="0093626E" w:rsidRPr="00FA3886" w:rsidRDefault="0093626E" w:rsidP="0093626E">
      <w:pPr>
        <w:rPr>
          <w:rFonts w:eastAsia="SimSun"/>
        </w:rPr>
      </w:pPr>
    </w:p>
    <w:p w14:paraId="3B375AD0" w14:textId="77777777" w:rsidR="0093626E" w:rsidRPr="00FA3886" w:rsidRDefault="0093626E" w:rsidP="0093626E">
      <w:pPr>
        <w:pStyle w:val="TH"/>
      </w:pPr>
      <w:r w:rsidRPr="00FA3886">
        <w:t xml:space="preserve">Table </w:t>
      </w:r>
      <w:r w:rsidRPr="00FA3886">
        <w:rPr>
          <w:rFonts w:cs="v4.2.0"/>
        </w:rPr>
        <w:t>10.1.24.2.2-4</w:t>
      </w:r>
      <w:r w:rsidRPr="00FA3886">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pPr>
            <w:r w:rsidRPr="00FA3886">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pPr>
            <w:r w:rsidRPr="00FA3886">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pPr>
            <w:r w:rsidRPr="00FA3886">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rPr>
            </w:pPr>
            <w:r w:rsidRPr="00FA3886">
              <w:rPr>
                <w:bCs/>
              </w:rPr>
              <w:t xml:space="preserve">Repetition factor </w:t>
            </w:r>
          </w:p>
          <w:p w14:paraId="4473614B" w14:textId="77777777" w:rsidR="0093626E" w:rsidRPr="00FA3886" w:rsidRDefault="0093626E" w:rsidP="009B1EF9">
            <w:pPr>
              <w:pStyle w:val="TAH"/>
            </w:pPr>
            <w:r w:rsidRPr="00FA3886">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pPr>
            <w:r w:rsidRPr="00FA3886">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dBm/120kHz</w:t>
            </w:r>
            <w:r w:rsidRPr="00FA3886">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dBm/60kHz</w:t>
            </w:r>
            <w:r w:rsidRPr="00FA3886">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pPr>
            <w:r w:rsidRPr="00FA3886">
              <w:rPr>
                <w:rFonts w:hint="eastAsia"/>
              </w:rPr>
              <w:t>±</w:t>
            </w:r>
            <w:r w:rsidRPr="00FA3886">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pPr>
            <w:r w:rsidRPr="00FA3886">
              <w:rPr>
                <w:rFonts w:hint="eastAsia"/>
              </w:rPr>
              <w:t>±</w:t>
            </w:r>
            <w:r w:rsidRPr="00FA3886">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pPr>
            <w:r w:rsidRPr="00FA3886">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8:</w:t>
            </w:r>
            <w:r w:rsidRPr="00FA3886">
              <w:rPr>
                <w:rFonts w:ascii="Arial" w:hAnsi="Arial" w:cs="Arial"/>
                <w:sz w:val="18"/>
              </w:rPr>
              <w:tab/>
              <w:t xml:space="preserve">NR operating band groups are as defined in Section 3.5.2. </w:t>
            </w:r>
          </w:p>
        </w:tc>
      </w:tr>
    </w:tbl>
    <w:p w14:paraId="7F485207" w14:textId="77777777" w:rsidR="0093626E" w:rsidRPr="0055204E" w:rsidRDefault="0093626E" w:rsidP="0093626E"/>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pPr>
      <w:r>
        <w:t>10.1.24.</w:t>
      </w:r>
      <w:r>
        <w:rPr>
          <w:rFonts w:hint="eastAsia"/>
        </w:rPr>
        <w:t>3.1</w:t>
      </w:r>
      <w:r>
        <w:tab/>
      </w:r>
      <w:r>
        <w:rPr>
          <w:rFonts w:hint="eastAsia"/>
        </w:rPr>
        <w:t>Absolute PRS-RSRP Measurement R</w:t>
      </w:r>
      <w:r>
        <w:t xml:space="preserve">eport </w:t>
      </w:r>
      <w:r>
        <w:rPr>
          <w:rFonts w:hint="eastAsia"/>
        </w:rPr>
        <w:t>M</w:t>
      </w:r>
      <w:r>
        <w:t>apping</w:t>
      </w:r>
    </w:p>
    <w:p w14:paraId="3C80AB1D" w14:textId="0A0A3AAA" w:rsidR="005B6EBB" w:rsidRPr="00534C6E" w:rsidRDefault="005B6EBB" w:rsidP="005B6EBB">
      <w:r w:rsidRPr="00534C6E">
        <w:t>The</w:t>
      </w:r>
      <w:r>
        <w:rPr>
          <w:rFonts w:hint="eastAsia"/>
        </w:rPr>
        <w:t xml:space="preserve"> </w:t>
      </w:r>
      <w:r w:rsidRPr="00534C6E">
        <w:t xml:space="preserve">reporting range of </w:t>
      </w:r>
      <w:r>
        <w:rPr>
          <w:rFonts w:hint="eastAsia"/>
        </w:rPr>
        <w:t xml:space="preserve">absolute </w:t>
      </w:r>
      <w:r w:rsidRPr="00534C6E">
        <w:t xml:space="preserve">PRS-RSRP </w:t>
      </w:r>
      <w:r>
        <w:rPr>
          <w:rFonts w:hint="eastAsia"/>
        </w:rPr>
        <w:t xml:space="preserve">measurement </w:t>
      </w:r>
      <w:r w:rsidRPr="00534C6E">
        <w:t>is defined from -156 dBm to -31 dBm with 1 dB resolution.</w:t>
      </w:r>
    </w:p>
    <w:p w14:paraId="2F31434A" w14:textId="77777777" w:rsidR="005B6EBB" w:rsidRPr="00534C6E" w:rsidRDefault="005B6EBB" w:rsidP="005B6EBB">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pPr>
      <w:r w:rsidRPr="00241959">
        <w:t xml:space="preserve">Table </w:t>
      </w:r>
      <w:r w:rsidRPr="00B00B92">
        <w:t>10.1.24.</w:t>
      </w:r>
      <w:r>
        <w:rPr>
          <w:rFonts w:hint="eastAsia"/>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6FCBEC5A"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7D3734B3"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RSRP_0</w:t>
            </w:r>
          </w:p>
        </w:tc>
        <w:tc>
          <w:tcPr>
            <w:tcW w:w="2608" w:type="dxa"/>
            <w:shd w:val="clear" w:color="auto" w:fill="auto"/>
            <w:noWrap/>
            <w:hideMark/>
          </w:tcPr>
          <w:p w14:paraId="4FDEC680"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3071E9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w:t>
            </w:r>
          </w:p>
        </w:tc>
        <w:tc>
          <w:tcPr>
            <w:tcW w:w="2608" w:type="dxa"/>
            <w:shd w:val="clear" w:color="auto" w:fill="auto"/>
            <w:noWrap/>
            <w:hideMark/>
          </w:tcPr>
          <w:p w14:paraId="4B1401A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-RSRP&lt;-155</w:t>
            </w:r>
          </w:p>
        </w:tc>
        <w:tc>
          <w:tcPr>
            <w:tcW w:w="863" w:type="dxa"/>
            <w:shd w:val="clear" w:color="auto" w:fill="auto"/>
            <w:noWrap/>
            <w:hideMark/>
          </w:tcPr>
          <w:p w14:paraId="598FC59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RSRP_2</w:t>
            </w:r>
          </w:p>
        </w:tc>
        <w:tc>
          <w:tcPr>
            <w:tcW w:w="2608" w:type="dxa"/>
            <w:shd w:val="clear" w:color="auto" w:fill="auto"/>
            <w:noWrap/>
            <w:hideMark/>
          </w:tcPr>
          <w:p w14:paraId="733CBAC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-RSRP&lt;-154</w:t>
            </w:r>
          </w:p>
        </w:tc>
        <w:tc>
          <w:tcPr>
            <w:tcW w:w="863" w:type="dxa"/>
            <w:shd w:val="clear" w:color="auto" w:fill="auto"/>
            <w:noWrap/>
            <w:hideMark/>
          </w:tcPr>
          <w:p w14:paraId="7BD6A54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RSRP_3</w:t>
            </w:r>
          </w:p>
        </w:tc>
        <w:tc>
          <w:tcPr>
            <w:tcW w:w="2608" w:type="dxa"/>
            <w:shd w:val="clear" w:color="auto" w:fill="auto"/>
            <w:noWrap/>
            <w:hideMark/>
          </w:tcPr>
          <w:p w14:paraId="2D6B496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-RSRP&lt;-153</w:t>
            </w:r>
          </w:p>
        </w:tc>
        <w:tc>
          <w:tcPr>
            <w:tcW w:w="863" w:type="dxa"/>
            <w:shd w:val="clear" w:color="auto" w:fill="auto"/>
            <w:noWrap/>
            <w:hideMark/>
          </w:tcPr>
          <w:p w14:paraId="07EC736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RSRP_4</w:t>
            </w:r>
          </w:p>
        </w:tc>
        <w:tc>
          <w:tcPr>
            <w:tcW w:w="2608" w:type="dxa"/>
            <w:shd w:val="clear" w:color="auto" w:fill="auto"/>
            <w:noWrap/>
            <w:hideMark/>
          </w:tcPr>
          <w:p w14:paraId="345451C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-RSRP&lt;-152</w:t>
            </w:r>
          </w:p>
        </w:tc>
        <w:tc>
          <w:tcPr>
            <w:tcW w:w="863" w:type="dxa"/>
            <w:shd w:val="clear" w:color="auto" w:fill="auto"/>
            <w:noWrap/>
            <w:hideMark/>
          </w:tcPr>
          <w:p w14:paraId="21D271D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RSRP_5</w:t>
            </w:r>
          </w:p>
        </w:tc>
        <w:tc>
          <w:tcPr>
            <w:tcW w:w="2608" w:type="dxa"/>
            <w:shd w:val="clear" w:color="auto" w:fill="auto"/>
            <w:noWrap/>
            <w:hideMark/>
          </w:tcPr>
          <w:p w14:paraId="32E3395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-RSRP&lt;-151</w:t>
            </w:r>
          </w:p>
        </w:tc>
        <w:tc>
          <w:tcPr>
            <w:tcW w:w="863" w:type="dxa"/>
            <w:shd w:val="clear" w:color="auto" w:fill="auto"/>
            <w:noWrap/>
            <w:hideMark/>
          </w:tcPr>
          <w:p w14:paraId="521B965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RSRP_6</w:t>
            </w:r>
          </w:p>
        </w:tc>
        <w:tc>
          <w:tcPr>
            <w:tcW w:w="2608" w:type="dxa"/>
            <w:shd w:val="clear" w:color="auto" w:fill="auto"/>
            <w:noWrap/>
            <w:hideMark/>
          </w:tcPr>
          <w:p w14:paraId="216D802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-RSRP&lt;-150</w:t>
            </w:r>
          </w:p>
        </w:tc>
        <w:tc>
          <w:tcPr>
            <w:tcW w:w="863" w:type="dxa"/>
            <w:shd w:val="clear" w:color="auto" w:fill="auto"/>
            <w:noWrap/>
            <w:hideMark/>
          </w:tcPr>
          <w:p w14:paraId="00DA137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RSRP_7</w:t>
            </w:r>
          </w:p>
        </w:tc>
        <w:tc>
          <w:tcPr>
            <w:tcW w:w="2608" w:type="dxa"/>
            <w:shd w:val="clear" w:color="auto" w:fill="auto"/>
            <w:noWrap/>
            <w:hideMark/>
          </w:tcPr>
          <w:p w14:paraId="5F87FE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-RSRP&lt;-149</w:t>
            </w:r>
          </w:p>
        </w:tc>
        <w:tc>
          <w:tcPr>
            <w:tcW w:w="863" w:type="dxa"/>
            <w:shd w:val="clear" w:color="auto" w:fill="auto"/>
            <w:noWrap/>
            <w:hideMark/>
          </w:tcPr>
          <w:p w14:paraId="7F367DF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RSRP_8</w:t>
            </w:r>
          </w:p>
        </w:tc>
        <w:tc>
          <w:tcPr>
            <w:tcW w:w="2608" w:type="dxa"/>
            <w:shd w:val="clear" w:color="auto" w:fill="auto"/>
            <w:noWrap/>
            <w:hideMark/>
          </w:tcPr>
          <w:p w14:paraId="696CE4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-RSRP&lt;-148</w:t>
            </w:r>
          </w:p>
        </w:tc>
        <w:tc>
          <w:tcPr>
            <w:tcW w:w="863" w:type="dxa"/>
            <w:shd w:val="clear" w:color="auto" w:fill="auto"/>
            <w:noWrap/>
            <w:hideMark/>
          </w:tcPr>
          <w:p w14:paraId="117E10E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RSRP_9</w:t>
            </w:r>
          </w:p>
        </w:tc>
        <w:tc>
          <w:tcPr>
            <w:tcW w:w="2608" w:type="dxa"/>
            <w:shd w:val="clear" w:color="auto" w:fill="auto"/>
            <w:noWrap/>
            <w:hideMark/>
          </w:tcPr>
          <w:p w14:paraId="1C62B49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-RSRP&lt;-147</w:t>
            </w:r>
          </w:p>
        </w:tc>
        <w:tc>
          <w:tcPr>
            <w:tcW w:w="863" w:type="dxa"/>
            <w:shd w:val="clear" w:color="auto" w:fill="auto"/>
            <w:noWrap/>
            <w:hideMark/>
          </w:tcPr>
          <w:p w14:paraId="11B6432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RSRP_10</w:t>
            </w:r>
          </w:p>
        </w:tc>
        <w:tc>
          <w:tcPr>
            <w:tcW w:w="2608" w:type="dxa"/>
            <w:shd w:val="clear" w:color="auto" w:fill="auto"/>
            <w:noWrap/>
            <w:hideMark/>
          </w:tcPr>
          <w:p w14:paraId="3296402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-RSRP&lt;-146</w:t>
            </w:r>
          </w:p>
        </w:tc>
        <w:tc>
          <w:tcPr>
            <w:tcW w:w="863" w:type="dxa"/>
            <w:shd w:val="clear" w:color="auto" w:fill="auto"/>
            <w:noWrap/>
            <w:hideMark/>
          </w:tcPr>
          <w:p w14:paraId="492739F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RSRP_11</w:t>
            </w:r>
          </w:p>
        </w:tc>
        <w:tc>
          <w:tcPr>
            <w:tcW w:w="2608" w:type="dxa"/>
            <w:shd w:val="clear" w:color="auto" w:fill="auto"/>
            <w:noWrap/>
            <w:hideMark/>
          </w:tcPr>
          <w:p w14:paraId="648B13A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-RSRP&lt;-145</w:t>
            </w:r>
          </w:p>
        </w:tc>
        <w:tc>
          <w:tcPr>
            <w:tcW w:w="863" w:type="dxa"/>
            <w:shd w:val="clear" w:color="auto" w:fill="auto"/>
            <w:noWrap/>
            <w:hideMark/>
          </w:tcPr>
          <w:p w14:paraId="467D89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RSRP_12</w:t>
            </w:r>
          </w:p>
        </w:tc>
        <w:tc>
          <w:tcPr>
            <w:tcW w:w="2608" w:type="dxa"/>
            <w:shd w:val="clear" w:color="auto" w:fill="auto"/>
            <w:noWrap/>
            <w:hideMark/>
          </w:tcPr>
          <w:p w14:paraId="5B1E997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-RSRP&lt;-144</w:t>
            </w:r>
          </w:p>
        </w:tc>
        <w:tc>
          <w:tcPr>
            <w:tcW w:w="863" w:type="dxa"/>
            <w:shd w:val="clear" w:color="auto" w:fill="auto"/>
            <w:noWrap/>
            <w:hideMark/>
          </w:tcPr>
          <w:p w14:paraId="3FF1BF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RSRP_13</w:t>
            </w:r>
          </w:p>
        </w:tc>
        <w:tc>
          <w:tcPr>
            <w:tcW w:w="2608" w:type="dxa"/>
            <w:shd w:val="clear" w:color="auto" w:fill="auto"/>
            <w:noWrap/>
            <w:hideMark/>
          </w:tcPr>
          <w:p w14:paraId="0A2F09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-RSRP&lt;-143</w:t>
            </w:r>
          </w:p>
        </w:tc>
        <w:tc>
          <w:tcPr>
            <w:tcW w:w="863" w:type="dxa"/>
            <w:shd w:val="clear" w:color="auto" w:fill="auto"/>
            <w:noWrap/>
            <w:hideMark/>
          </w:tcPr>
          <w:p w14:paraId="4992926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RSRP_14</w:t>
            </w:r>
          </w:p>
        </w:tc>
        <w:tc>
          <w:tcPr>
            <w:tcW w:w="2608" w:type="dxa"/>
            <w:shd w:val="clear" w:color="auto" w:fill="auto"/>
            <w:noWrap/>
            <w:hideMark/>
          </w:tcPr>
          <w:p w14:paraId="2D9EBDC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-RSRP&lt;-142</w:t>
            </w:r>
          </w:p>
        </w:tc>
        <w:tc>
          <w:tcPr>
            <w:tcW w:w="863" w:type="dxa"/>
            <w:shd w:val="clear" w:color="auto" w:fill="auto"/>
            <w:noWrap/>
            <w:hideMark/>
          </w:tcPr>
          <w:p w14:paraId="3DE29F0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RSRP_15</w:t>
            </w:r>
          </w:p>
        </w:tc>
        <w:tc>
          <w:tcPr>
            <w:tcW w:w="2608" w:type="dxa"/>
            <w:shd w:val="clear" w:color="auto" w:fill="auto"/>
            <w:noWrap/>
            <w:hideMark/>
          </w:tcPr>
          <w:p w14:paraId="1AC528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-RSRP&lt;-141</w:t>
            </w:r>
          </w:p>
        </w:tc>
        <w:tc>
          <w:tcPr>
            <w:tcW w:w="863" w:type="dxa"/>
            <w:shd w:val="clear" w:color="auto" w:fill="auto"/>
            <w:noWrap/>
            <w:hideMark/>
          </w:tcPr>
          <w:p w14:paraId="18B12AC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RSRP_16</w:t>
            </w:r>
          </w:p>
        </w:tc>
        <w:tc>
          <w:tcPr>
            <w:tcW w:w="2608" w:type="dxa"/>
            <w:shd w:val="clear" w:color="auto" w:fill="auto"/>
            <w:noWrap/>
            <w:hideMark/>
          </w:tcPr>
          <w:p w14:paraId="19103C0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-RSRP&lt;-140</w:t>
            </w:r>
          </w:p>
        </w:tc>
        <w:tc>
          <w:tcPr>
            <w:tcW w:w="863" w:type="dxa"/>
            <w:shd w:val="clear" w:color="auto" w:fill="auto"/>
            <w:noWrap/>
            <w:hideMark/>
          </w:tcPr>
          <w:p w14:paraId="1EDCB63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RSRP_17</w:t>
            </w:r>
          </w:p>
        </w:tc>
        <w:tc>
          <w:tcPr>
            <w:tcW w:w="2608" w:type="dxa"/>
            <w:shd w:val="clear" w:color="auto" w:fill="auto"/>
            <w:noWrap/>
          </w:tcPr>
          <w:p w14:paraId="6068C6B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-RSRP&lt;-139</w:t>
            </w:r>
          </w:p>
        </w:tc>
        <w:tc>
          <w:tcPr>
            <w:tcW w:w="863" w:type="dxa"/>
            <w:shd w:val="clear" w:color="auto" w:fill="auto"/>
            <w:noWrap/>
          </w:tcPr>
          <w:p w14:paraId="2E9BF26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RSRP_18</w:t>
            </w:r>
          </w:p>
        </w:tc>
        <w:tc>
          <w:tcPr>
            <w:tcW w:w="2608" w:type="dxa"/>
            <w:shd w:val="clear" w:color="auto" w:fill="auto"/>
            <w:noWrap/>
          </w:tcPr>
          <w:p w14:paraId="695C9EC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-RSRP&lt;-138</w:t>
            </w:r>
          </w:p>
        </w:tc>
        <w:tc>
          <w:tcPr>
            <w:tcW w:w="863" w:type="dxa"/>
            <w:shd w:val="clear" w:color="auto" w:fill="auto"/>
            <w:noWrap/>
          </w:tcPr>
          <w:p w14:paraId="2143AEE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260359C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98ED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RSRP_111</w:t>
            </w:r>
          </w:p>
        </w:tc>
        <w:tc>
          <w:tcPr>
            <w:tcW w:w="2608" w:type="dxa"/>
            <w:shd w:val="clear" w:color="auto" w:fill="auto"/>
            <w:noWrap/>
          </w:tcPr>
          <w:p w14:paraId="640BD20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-RSRP&lt;-45</w:t>
            </w:r>
          </w:p>
        </w:tc>
        <w:tc>
          <w:tcPr>
            <w:tcW w:w="863" w:type="dxa"/>
            <w:shd w:val="clear" w:color="auto" w:fill="auto"/>
            <w:noWrap/>
          </w:tcPr>
          <w:p w14:paraId="34845F7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RSRP_112</w:t>
            </w:r>
          </w:p>
        </w:tc>
        <w:tc>
          <w:tcPr>
            <w:tcW w:w="2608" w:type="dxa"/>
            <w:shd w:val="clear" w:color="auto" w:fill="auto"/>
            <w:noWrap/>
          </w:tcPr>
          <w:p w14:paraId="7840483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-RSRP&lt;-44</w:t>
            </w:r>
          </w:p>
        </w:tc>
        <w:tc>
          <w:tcPr>
            <w:tcW w:w="863" w:type="dxa"/>
            <w:shd w:val="clear" w:color="auto" w:fill="auto"/>
            <w:noWrap/>
          </w:tcPr>
          <w:p w14:paraId="551EBBF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RSRP_113</w:t>
            </w:r>
          </w:p>
        </w:tc>
        <w:tc>
          <w:tcPr>
            <w:tcW w:w="2608" w:type="dxa"/>
            <w:shd w:val="clear" w:color="auto" w:fill="auto"/>
            <w:noWrap/>
          </w:tcPr>
          <w:p w14:paraId="1D5A8F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-RSRP&lt;-43</w:t>
            </w:r>
          </w:p>
        </w:tc>
        <w:tc>
          <w:tcPr>
            <w:tcW w:w="863" w:type="dxa"/>
            <w:shd w:val="clear" w:color="auto" w:fill="auto"/>
            <w:noWrap/>
          </w:tcPr>
          <w:p w14:paraId="36488DE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RSRP_114</w:t>
            </w:r>
          </w:p>
        </w:tc>
        <w:tc>
          <w:tcPr>
            <w:tcW w:w="2608" w:type="dxa"/>
            <w:shd w:val="clear" w:color="auto" w:fill="auto"/>
            <w:noWrap/>
          </w:tcPr>
          <w:p w14:paraId="74821F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-RSRP&lt;-42</w:t>
            </w:r>
          </w:p>
        </w:tc>
        <w:tc>
          <w:tcPr>
            <w:tcW w:w="863" w:type="dxa"/>
            <w:shd w:val="clear" w:color="auto" w:fill="auto"/>
            <w:noWrap/>
          </w:tcPr>
          <w:p w14:paraId="3EF0E85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RSRP_115</w:t>
            </w:r>
          </w:p>
        </w:tc>
        <w:tc>
          <w:tcPr>
            <w:tcW w:w="2608" w:type="dxa"/>
            <w:shd w:val="clear" w:color="auto" w:fill="auto"/>
            <w:noWrap/>
          </w:tcPr>
          <w:p w14:paraId="5C41876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-RSRP&lt;-41</w:t>
            </w:r>
          </w:p>
        </w:tc>
        <w:tc>
          <w:tcPr>
            <w:tcW w:w="863" w:type="dxa"/>
            <w:shd w:val="clear" w:color="auto" w:fill="auto"/>
            <w:noWrap/>
          </w:tcPr>
          <w:p w14:paraId="58F49A50"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RSRP_116</w:t>
            </w:r>
          </w:p>
        </w:tc>
        <w:tc>
          <w:tcPr>
            <w:tcW w:w="2608" w:type="dxa"/>
            <w:shd w:val="clear" w:color="auto" w:fill="auto"/>
            <w:noWrap/>
          </w:tcPr>
          <w:p w14:paraId="0AE55E7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-RSRP&lt;-40</w:t>
            </w:r>
          </w:p>
        </w:tc>
        <w:tc>
          <w:tcPr>
            <w:tcW w:w="863" w:type="dxa"/>
            <w:shd w:val="clear" w:color="auto" w:fill="auto"/>
            <w:noWrap/>
          </w:tcPr>
          <w:p w14:paraId="1C6640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RSRP_117</w:t>
            </w:r>
          </w:p>
        </w:tc>
        <w:tc>
          <w:tcPr>
            <w:tcW w:w="2608" w:type="dxa"/>
            <w:shd w:val="clear" w:color="auto" w:fill="auto"/>
            <w:noWrap/>
          </w:tcPr>
          <w:p w14:paraId="688858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-RSRP&lt;-39</w:t>
            </w:r>
          </w:p>
        </w:tc>
        <w:tc>
          <w:tcPr>
            <w:tcW w:w="863" w:type="dxa"/>
            <w:shd w:val="clear" w:color="auto" w:fill="auto"/>
            <w:noWrap/>
          </w:tcPr>
          <w:p w14:paraId="51A996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RSRP_118</w:t>
            </w:r>
          </w:p>
        </w:tc>
        <w:tc>
          <w:tcPr>
            <w:tcW w:w="2608" w:type="dxa"/>
            <w:shd w:val="clear" w:color="auto" w:fill="auto"/>
            <w:noWrap/>
          </w:tcPr>
          <w:p w14:paraId="11F9338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-RSRP&lt;-38</w:t>
            </w:r>
          </w:p>
        </w:tc>
        <w:tc>
          <w:tcPr>
            <w:tcW w:w="863" w:type="dxa"/>
            <w:shd w:val="clear" w:color="auto" w:fill="auto"/>
            <w:noWrap/>
          </w:tcPr>
          <w:p w14:paraId="203ADA4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RSRP_119</w:t>
            </w:r>
          </w:p>
        </w:tc>
        <w:tc>
          <w:tcPr>
            <w:tcW w:w="2608" w:type="dxa"/>
            <w:shd w:val="clear" w:color="auto" w:fill="auto"/>
            <w:noWrap/>
          </w:tcPr>
          <w:p w14:paraId="0FB1CFE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-RSRP&lt;-37</w:t>
            </w:r>
          </w:p>
        </w:tc>
        <w:tc>
          <w:tcPr>
            <w:tcW w:w="863" w:type="dxa"/>
            <w:shd w:val="clear" w:color="auto" w:fill="auto"/>
            <w:noWrap/>
          </w:tcPr>
          <w:p w14:paraId="33824AA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RSRP_120</w:t>
            </w:r>
          </w:p>
        </w:tc>
        <w:tc>
          <w:tcPr>
            <w:tcW w:w="2608" w:type="dxa"/>
            <w:shd w:val="clear" w:color="auto" w:fill="auto"/>
            <w:noWrap/>
          </w:tcPr>
          <w:p w14:paraId="7927B21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-RSRP&lt;-36</w:t>
            </w:r>
          </w:p>
        </w:tc>
        <w:tc>
          <w:tcPr>
            <w:tcW w:w="863" w:type="dxa"/>
            <w:shd w:val="clear" w:color="auto" w:fill="auto"/>
            <w:noWrap/>
          </w:tcPr>
          <w:p w14:paraId="02E812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RSRP_121</w:t>
            </w:r>
          </w:p>
        </w:tc>
        <w:tc>
          <w:tcPr>
            <w:tcW w:w="2608" w:type="dxa"/>
            <w:shd w:val="clear" w:color="auto" w:fill="auto"/>
            <w:noWrap/>
          </w:tcPr>
          <w:p w14:paraId="33CFA88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-RSRP&lt;-35</w:t>
            </w:r>
          </w:p>
        </w:tc>
        <w:tc>
          <w:tcPr>
            <w:tcW w:w="863" w:type="dxa"/>
            <w:shd w:val="clear" w:color="auto" w:fill="auto"/>
            <w:noWrap/>
          </w:tcPr>
          <w:p w14:paraId="4080E43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RSRP_122</w:t>
            </w:r>
          </w:p>
        </w:tc>
        <w:tc>
          <w:tcPr>
            <w:tcW w:w="2608" w:type="dxa"/>
            <w:shd w:val="clear" w:color="auto" w:fill="auto"/>
            <w:noWrap/>
          </w:tcPr>
          <w:p w14:paraId="202C82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-RSRP&lt;-34</w:t>
            </w:r>
          </w:p>
        </w:tc>
        <w:tc>
          <w:tcPr>
            <w:tcW w:w="863" w:type="dxa"/>
            <w:shd w:val="clear" w:color="auto" w:fill="auto"/>
            <w:noWrap/>
          </w:tcPr>
          <w:p w14:paraId="669FCE3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RSRP_123</w:t>
            </w:r>
          </w:p>
        </w:tc>
        <w:tc>
          <w:tcPr>
            <w:tcW w:w="2608" w:type="dxa"/>
            <w:shd w:val="clear" w:color="auto" w:fill="auto"/>
            <w:noWrap/>
          </w:tcPr>
          <w:p w14:paraId="7526A01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-RSRP&lt;-33</w:t>
            </w:r>
          </w:p>
        </w:tc>
        <w:tc>
          <w:tcPr>
            <w:tcW w:w="863" w:type="dxa"/>
            <w:shd w:val="clear" w:color="auto" w:fill="auto"/>
            <w:noWrap/>
          </w:tcPr>
          <w:p w14:paraId="65D7FF6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RSRP_124</w:t>
            </w:r>
          </w:p>
        </w:tc>
        <w:tc>
          <w:tcPr>
            <w:tcW w:w="2608" w:type="dxa"/>
            <w:shd w:val="clear" w:color="auto" w:fill="auto"/>
            <w:noWrap/>
          </w:tcPr>
          <w:p w14:paraId="0CA3342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-RSRP&lt;-32</w:t>
            </w:r>
          </w:p>
        </w:tc>
        <w:tc>
          <w:tcPr>
            <w:tcW w:w="863" w:type="dxa"/>
            <w:shd w:val="clear" w:color="auto" w:fill="auto"/>
            <w:noWrap/>
          </w:tcPr>
          <w:p w14:paraId="6C148AD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RSRP_125</w:t>
            </w:r>
          </w:p>
        </w:tc>
        <w:tc>
          <w:tcPr>
            <w:tcW w:w="2608" w:type="dxa"/>
            <w:shd w:val="clear" w:color="auto" w:fill="auto"/>
            <w:noWrap/>
            <w:hideMark/>
          </w:tcPr>
          <w:p w14:paraId="5803EB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-RSRP&lt;-31</w:t>
            </w:r>
          </w:p>
        </w:tc>
        <w:tc>
          <w:tcPr>
            <w:tcW w:w="863" w:type="dxa"/>
            <w:shd w:val="clear" w:color="auto" w:fill="auto"/>
            <w:noWrap/>
            <w:hideMark/>
          </w:tcPr>
          <w:p w14:paraId="2969841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RSRP_126</w:t>
            </w:r>
          </w:p>
        </w:tc>
        <w:tc>
          <w:tcPr>
            <w:tcW w:w="2608" w:type="dxa"/>
            <w:shd w:val="clear" w:color="auto" w:fill="auto"/>
            <w:noWrap/>
            <w:hideMark/>
          </w:tcPr>
          <w:p w14:paraId="03D28E4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w:t>
            </w:r>
          </w:p>
        </w:tc>
        <w:tc>
          <w:tcPr>
            <w:tcW w:w="863" w:type="dxa"/>
            <w:shd w:val="clear" w:color="auto" w:fill="auto"/>
            <w:noWrap/>
            <w:hideMark/>
          </w:tcPr>
          <w:p w14:paraId="3FAA0ED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bl>
    <w:p w14:paraId="4D327C76" w14:textId="77777777" w:rsidR="005B6EBB" w:rsidRDefault="005B6EBB" w:rsidP="005B6EBB">
      <w:pPr>
        <w:jc w:val="center"/>
        <w:rPr>
          <w:rFonts w:cs="Arial"/>
        </w:rPr>
      </w:pPr>
    </w:p>
    <w:p w14:paraId="24DDA5CB" w14:textId="77777777" w:rsidR="005B6EBB" w:rsidRPr="000E7E0D" w:rsidRDefault="005B6EBB" w:rsidP="005B6EBB">
      <w:pPr>
        <w:pStyle w:val="Heading5"/>
      </w:pPr>
      <w:r>
        <w:t>10.1.24.</w:t>
      </w:r>
      <w:r>
        <w:rPr>
          <w:rFonts w:hint="eastAsia"/>
        </w:rPr>
        <w:t>3.2</w:t>
      </w:r>
      <w:r>
        <w:tab/>
        <w:t>Differential Repor</w:t>
      </w:r>
      <w:r>
        <w:rPr>
          <w:rFonts w:hint="eastAsia"/>
        </w:rPr>
        <w:t xml:space="preserve">t Mapping </w:t>
      </w:r>
      <w:r>
        <w:t>for PRS-RSRP Measurement</w:t>
      </w:r>
    </w:p>
    <w:p w14:paraId="662E17F0"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w:t>
      </w:r>
      <w:r w:rsidRPr="00534C6E">
        <w:rPr>
          <w:rFonts w:cs="v4.2.0"/>
        </w:rPr>
        <w:t>0 dB to 0 dB with 1 dB resolution</w:t>
      </w:r>
      <w:r>
        <w:rPr>
          <w:rFonts w:cs="v4.2.0" w:hint="eastAsia"/>
        </w:rPr>
        <w:t xml:space="preserve"> </w:t>
      </w:r>
      <w:r w:rsidRPr="007033EE">
        <w:rPr>
          <w:rFonts w:cs="v4.2.0"/>
        </w:rPr>
        <w:t xml:space="preserve">when </w:t>
      </w:r>
      <w:r w:rsidRPr="005E1C4E">
        <w:rPr>
          <w:i/>
          <w:iCs/>
          <w:snapToGrid w:val="0"/>
        </w:rPr>
        <w:t>nr-DL-AoD-RequestLocationInformation</w:t>
      </w:r>
      <w:r>
        <w:t xml:space="preserve"> message </w:t>
      </w:r>
      <w:r>
        <w:rPr>
          <w:rFonts w:hint="eastAsia"/>
        </w:rPr>
        <w:t>is received</w:t>
      </w:r>
      <w:r w:rsidRPr="00534C6E">
        <w:rPr>
          <w:rFonts w:cs="v4.2.0"/>
        </w:rPr>
        <w:t>.</w:t>
      </w:r>
      <w:r>
        <w:rPr>
          <w:rFonts w:cs="v4.2.0" w:hint="eastAsia"/>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-1. The range in the signalling may be larger than the guaranteed accuracy range.</w:t>
      </w:r>
    </w:p>
    <w:p w14:paraId="27D4F95E"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-30</w:t>
      </w:r>
      <w:r w:rsidRPr="00534C6E">
        <w:rPr>
          <w:rFonts w:cs="v4.2.0"/>
        </w:rPr>
        <w:t xml:space="preserve"> dB t</w:t>
      </w:r>
      <w:r>
        <w:rPr>
          <w:rFonts w:cs="v4.2.0"/>
        </w:rPr>
        <w:t xml:space="preserve">o </w:t>
      </w:r>
      <w:r w:rsidRPr="00534C6E">
        <w:rPr>
          <w:rFonts w:cs="v4.2.0"/>
        </w:rPr>
        <w:t>30 dB with 1 dB resolution</w:t>
      </w:r>
      <w:r>
        <w:rPr>
          <w:rFonts w:cs="v4.2.0" w:hint="eastAsia"/>
        </w:rPr>
        <w:t xml:space="preserve"> </w:t>
      </w:r>
      <w:r w:rsidRPr="007033EE">
        <w:rPr>
          <w:rFonts w:cs="v4.2.0"/>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rPr>
        <w:t>-</w:t>
      </w:r>
      <w:r w:rsidRPr="005E1C4E">
        <w:rPr>
          <w:i/>
          <w:iCs/>
          <w:snapToGrid w:val="0"/>
        </w:rPr>
        <w:t>RequestLocationInformation</w:t>
      </w:r>
      <w:r>
        <w:rPr>
          <w:rFonts w:hint="eastAsia"/>
          <w:i/>
          <w:iCs/>
          <w:snapToGrid w:val="0"/>
        </w:rPr>
        <w:t xml:space="preserve"> </w:t>
      </w:r>
      <w:r w:rsidRPr="00B46739">
        <w:rPr>
          <w:rFonts w:hint="eastAsia"/>
          <w:iCs/>
          <w:snapToGrid w:val="0"/>
        </w:rPr>
        <w:t>is received</w:t>
      </w:r>
      <w:r w:rsidRPr="00534C6E">
        <w:rPr>
          <w:rFonts w:cs="v4.2.0"/>
        </w:rPr>
        <w:t>.</w:t>
      </w:r>
      <w:r>
        <w:rPr>
          <w:rFonts w:cs="v4.2.0" w:hint="eastAsia"/>
        </w:rPr>
        <w:t xml:space="preserve"> </w:t>
      </w:r>
    </w:p>
    <w:p w14:paraId="306F599A" w14:textId="77777777" w:rsidR="005B6EBB" w:rsidRPr="00285BDC"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w:t>
      </w:r>
      <w:r>
        <w:rPr>
          <w:rFonts w:cs="v4.2.0" w:hint="eastAsia"/>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Pr>
          <w:rFonts w:cs="v4.2.0"/>
        </w:rPr>
        <w:t>-</w:t>
      </w:r>
      <w:r>
        <w:rPr>
          <w:rFonts w:cs="v4.2.0" w:hint="eastAsia"/>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pPr>
            <w:r w:rsidRPr="006D371E">
              <w:t>Reported value</w:t>
            </w:r>
          </w:p>
        </w:tc>
        <w:tc>
          <w:tcPr>
            <w:tcW w:w="3204" w:type="dxa"/>
          </w:tcPr>
          <w:p w14:paraId="72773DB8" w14:textId="77777777" w:rsidR="005B6EBB" w:rsidRPr="006D371E" w:rsidRDefault="005B6EBB" w:rsidP="005B6EBB">
            <w:pPr>
              <w:pStyle w:val="TAH"/>
            </w:pPr>
            <w:r w:rsidRPr="006D371E">
              <w:t>Measured quantity value</w:t>
            </w:r>
          </w:p>
        </w:tc>
        <w:tc>
          <w:tcPr>
            <w:tcW w:w="713" w:type="dxa"/>
            <w:shd w:val="clear" w:color="auto" w:fill="auto"/>
            <w:noWrap/>
            <w:hideMark/>
          </w:tcPr>
          <w:p w14:paraId="6387AC29" w14:textId="77777777" w:rsidR="005B6EBB" w:rsidRPr="006D371E" w:rsidRDefault="005B6EBB" w:rsidP="005B6EBB">
            <w:pPr>
              <w:pStyle w:val="TAH"/>
            </w:pPr>
            <w:r w:rsidRPr="006D371E">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pPr>
            <w:r w:rsidRPr="006D371E">
              <w:t>DIFFRSRP_0</w:t>
            </w:r>
          </w:p>
        </w:tc>
        <w:tc>
          <w:tcPr>
            <w:tcW w:w="3204" w:type="dxa"/>
          </w:tcPr>
          <w:p w14:paraId="13B546BE"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2C679E79" w14:textId="77777777" w:rsidR="005B6EBB" w:rsidRPr="006D371E" w:rsidRDefault="005B6EBB" w:rsidP="005B6EBB">
            <w:pPr>
              <w:pStyle w:val="TAL"/>
            </w:pPr>
            <w:r w:rsidRPr="006D371E">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pPr>
            <w:r w:rsidRPr="006D371E">
              <w:t>DIFFRSRP_1</w:t>
            </w:r>
          </w:p>
        </w:tc>
        <w:tc>
          <w:tcPr>
            <w:tcW w:w="3204" w:type="dxa"/>
          </w:tcPr>
          <w:p w14:paraId="2B33DAD9"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7F5F87C0" w14:textId="77777777" w:rsidR="005B6EBB" w:rsidRPr="006D371E" w:rsidRDefault="005B6EBB" w:rsidP="005B6EBB">
            <w:pPr>
              <w:pStyle w:val="TAL"/>
            </w:pPr>
            <w:r w:rsidRPr="006D371E">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pPr>
            <w:r w:rsidRPr="006D371E">
              <w:t>DIFFRSRP_2</w:t>
            </w:r>
          </w:p>
        </w:tc>
        <w:tc>
          <w:tcPr>
            <w:tcW w:w="3204" w:type="dxa"/>
          </w:tcPr>
          <w:p w14:paraId="415F06B4"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7590EC3F" w14:textId="77777777" w:rsidR="005B6EBB" w:rsidRPr="006D371E" w:rsidRDefault="005B6EBB" w:rsidP="005B6EBB">
            <w:pPr>
              <w:pStyle w:val="TAL"/>
            </w:pPr>
            <w:r w:rsidRPr="006D371E">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pPr>
            <w:r w:rsidRPr="006D371E">
              <w:t>DIFFRSRP_3</w:t>
            </w:r>
          </w:p>
        </w:tc>
        <w:tc>
          <w:tcPr>
            <w:tcW w:w="3204" w:type="dxa"/>
          </w:tcPr>
          <w:p w14:paraId="172760B9"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5CB65154" w14:textId="77777777" w:rsidR="005B6EBB" w:rsidRPr="006D371E" w:rsidRDefault="005B6EBB" w:rsidP="005B6EBB">
            <w:pPr>
              <w:pStyle w:val="TAL"/>
            </w:pPr>
            <w:r w:rsidRPr="006D371E">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pPr>
            <w:r w:rsidRPr="006D371E">
              <w:t>DIFFRSRP_4</w:t>
            </w:r>
          </w:p>
        </w:tc>
        <w:tc>
          <w:tcPr>
            <w:tcW w:w="3204" w:type="dxa"/>
          </w:tcPr>
          <w:p w14:paraId="465DDF97"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1A577B73" w14:textId="77777777" w:rsidR="005B6EBB" w:rsidRPr="006D371E" w:rsidRDefault="005B6EBB" w:rsidP="005B6EBB">
            <w:pPr>
              <w:pStyle w:val="TAL"/>
            </w:pPr>
            <w:r w:rsidRPr="006D371E">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pPr>
            <w:r w:rsidRPr="006D371E">
              <w:t>DIFFRSRP_5</w:t>
            </w:r>
          </w:p>
        </w:tc>
        <w:tc>
          <w:tcPr>
            <w:tcW w:w="3204" w:type="dxa"/>
          </w:tcPr>
          <w:p w14:paraId="42DA59FE"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4DBB4E19" w14:textId="77777777" w:rsidR="005B6EBB" w:rsidRPr="006D371E" w:rsidRDefault="005B6EBB" w:rsidP="005B6EBB">
            <w:pPr>
              <w:pStyle w:val="TAL"/>
            </w:pPr>
            <w:r w:rsidRPr="006D371E">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pPr>
            <w:r w:rsidRPr="006D371E">
              <w:t>DIFFRSRP_6</w:t>
            </w:r>
          </w:p>
        </w:tc>
        <w:tc>
          <w:tcPr>
            <w:tcW w:w="3204" w:type="dxa"/>
          </w:tcPr>
          <w:p w14:paraId="18A9C7B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445FC22C" w14:textId="77777777" w:rsidR="005B6EBB" w:rsidRPr="006D371E" w:rsidRDefault="005B6EBB" w:rsidP="005B6EBB">
            <w:pPr>
              <w:pStyle w:val="TAL"/>
            </w:pPr>
            <w:r w:rsidRPr="006D371E">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pPr>
            <w:r w:rsidRPr="006D371E">
              <w:t>DIFFRSRP_7</w:t>
            </w:r>
          </w:p>
        </w:tc>
        <w:tc>
          <w:tcPr>
            <w:tcW w:w="3204" w:type="dxa"/>
          </w:tcPr>
          <w:p w14:paraId="5A856667"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4AB6753A" w14:textId="77777777" w:rsidR="005B6EBB" w:rsidRPr="006D371E" w:rsidRDefault="005B6EBB" w:rsidP="005B6EBB">
            <w:pPr>
              <w:pStyle w:val="TAL"/>
            </w:pPr>
            <w:r w:rsidRPr="006D371E">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pPr>
            <w:r w:rsidRPr="006D371E">
              <w:t>DIFFRSRP_8</w:t>
            </w:r>
          </w:p>
        </w:tc>
        <w:tc>
          <w:tcPr>
            <w:tcW w:w="3204" w:type="dxa"/>
          </w:tcPr>
          <w:p w14:paraId="6A8BD0FE"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10DD9D2F" w14:textId="77777777" w:rsidR="005B6EBB" w:rsidRPr="006D371E" w:rsidRDefault="005B6EBB" w:rsidP="005B6EBB">
            <w:pPr>
              <w:pStyle w:val="TAL"/>
            </w:pPr>
            <w:r w:rsidRPr="006D371E">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pPr>
            <w:r w:rsidRPr="006D371E">
              <w:t>DIFFRSRP_9</w:t>
            </w:r>
          </w:p>
        </w:tc>
        <w:tc>
          <w:tcPr>
            <w:tcW w:w="3204" w:type="dxa"/>
          </w:tcPr>
          <w:p w14:paraId="3B50E510"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29706411" w14:textId="77777777" w:rsidR="005B6EBB" w:rsidRPr="006D371E" w:rsidRDefault="005B6EBB" w:rsidP="005B6EBB">
            <w:pPr>
              <w:pStyle w:val="TAL"/>
            </w:pPr>
            <w:r w:rsidRPr="006D371E">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pPr>
            <w:r w:rsidRPr="006D371E">
              <w:t>DIFFRSRP_10</w:t>
            </w:r>
          </w:p>
        </w:tc>
        <w:tc>
          <w:tcPr>
            <w:tcW w:w="3204" w:type="dxa"/>
          </w:tcPr>
          <w:p w14:paraId="00F244CD"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6946220B" w14:textId="77777777" w:rsidR="005B6EBB" w:rsidRPr="006D371E" w:rsidRDefault="005B6EBB" w:rsidP="005B6EBB">
            <w:pPr>
              <w:pStyle w:val="TAL"/>
            </w:pPr>
            <w:r w:rsidRPr="006D371E">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pPr>
            <w:r w:rsidRPr="006D371E">
              <w:t>DIFFRSRP_11</w:t>
            </w:r>
          </w:p>
        </w:tc>
        <w:tc>
          <w:tcPr>
            <w:tcW w:w="3204" w:type="dxa"/>
          </w:tcPr>
          <w:p w14:paraId="44DB453D"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2AFC00B1" w14:textId="77777777" w:rsidR="005B6EBB" w:rsidRPr="006D371E" w:rsidRDefault="005B6EBB" w:rsidP="005B6EBB">
            <w:pPr>
              <w:pStyle w:val="TAL"/>
            </w:pPr>
            <w:r w:rsidRPr="006D371E">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pPr>
            <w:r w:rsidRPr="006D371E">
              <w:t>DIFFRSRP_12</w:t>
            </w:r>
          </w:p>
        </w:tc>
        <w:tc>
          <w:tcPr>
            <w:tcW w:w="3204" w:type="dxa"/>
          </w:tcPr>
          <w:p w14:paraId="7FE1AFDE"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1024DE39" w14:textId="77777777" w:rsidR="005B6EBB" w:rsidRPr="006D371E" w:rsidRDefault="005B6EBB" w:rsidP="005B6EBB">
            <w:pPr>
              <w:pStyle w:val="TAL"/>
            </w:pPr>
            <w:r w:rsidRPr="006D371E">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pPr>
            <w:r w:rsidRPr="006D371E">
              <w:t>DIFFRSRP_13</w:t>
            </w:r>
          </w:p>
        </w:tc>
        <w:tc>
          <w:tcPr>
            <w:tcW w:w="3204" w:type="dxa"/>
          </w:tcPr>
          <w:p w14:paraId="288C643F"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2CEE7FC8" w14:textId="77777777" w:rsidR="005B6EBB" w:rsidRPr="006D371E" w:rsidRDefault="005B6EBB" w:rsidP="005B6EBB">
            <w:pPr>
              <w:pStyle w:val="TAL"/>
            </w:pPr>
            <w:r w:rsidRPr="006D371E">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pPr>
            <w:r w:rsidRPr="006D371E">
              <w:t>DIFFRSRP_14</w:t>
            </w:r>
          </w:p>
        </w:tc>
        <w:tc>
          <w:tcPr>
            <w:tcW w:w="3204" w:type="dxa"/>
          </w:tcPr>
          <w:p w14:paraId="5C08417D"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3C5473B" w14:textId="77777777" w:rsidR="005B6EBB" w:rsidRPr="006D371E" w:rsidRDefault="005B6EBB" w:rsidP="005B6EBB">
            <w:pPr>
              <w:pStyle w:val="TAL"/>
            </w:pPr>
            <w:r w:rsidRPr="006D371E">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pPr>
            <w:r w:rsidRPr="006D371E">
              <w:t>DIFFRSRP_1</w:t>
            </w:r>
            <w:r>
              <w:t>5</w:t>
            </w:r>
          </w:p>
        </w:tc>
        <w:tc>
          <w:tcPr>
            <w:tcW w:w="3204" w:type="dxa"/>
          </w:tcPr>
          <w:p w14:paraId="3E80EFA1" w14:textId="77777777" w:rsidR="005B6EBB" w:rsidRPr="006D371E" w:rsidRDefault="005B6EBB" w:rsidP="005B6EBB">
            <w:pPr>
              <w:pStyle w:val="TAL"/>
            </w:pPr>
            <w:r w:rsidRPr="006D371E">
              <w:t>-</w:t>
            </w:r>
            <w:r>
              <w:t>15</w:t>
            </w:r>
            <w:r w:rsidRPr="006D371E">
              <w:rPr>
                <w:rFonts w:hint="eastAsia"/>
              </w:rPr>
              <w:t>≥Δ</w:t>
            </w:r>
            <w:r w:rsidRPr="006D371E">
              <w:t>RSRP&gt;-</w:t>
            </w:r>
            <w:r>
              <w:t>16</w:t>
            </w:r>
          </w:p>
        </w:tc>
        <w:tc>
          <w:tcPr>
            <w:tcW w:w="713" w:type="dxa"/>
            <w:shd w:val="clear" w:color="auto" w:fill="auto"/>
            <w:noWrap/>
          </w:tcPr>
          <w:p w14:paraId="7375BB57" w14:textId="77777777" w:rsidR="005B6EBB" w:rsidRPr="006D371E" w:rsidRDefault="005B6EBB" w:rsidP="005B6EBB">
            <w:pPr>
              <w:pStyle w:val="TAL"/>
            </w:pPr>
            <w:r w:rsidRPr="006D371E">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pPr>
            <w:r w:rsidRPr="006D371E">
              <w:t>DIFFRSRP_1</w:t>
            </w:r>
            <w:r>
              <w:t>6</w:t>
            </w:r>
          </w:p>
        </w:tc>
        <w:tc>
          <w:tcPr>
            <w:tcW w:w="3204" w:type="dxa"/>
          </w:tcPr>
          <w:p w14:paraId="349A6D52" w14:textId="77777777" w:rsidR="005B6EBB" w:rsidRPr="006D371E" w:rsidRDefault="005B6EBB" w:rsidP="005B6EBB">
            <w:pPr>
              <w:pStyle w:val="TAL"/>
            </w:pPr>
            <w:r w:rsidRPr="006D371E">
              <w:t>-</w:t>
            </w:r>
            <w:r>
              <w:t>14</w:t>
            </w:r>
            <w:r w:rsidRPr="006D371E">
              <w:rPr>
                <w:rFonts w:hint="eastAsia"/>
              </w:rPr>
              <w:t>≥Δ</w:t>
            </w:r>
            <w:r w:rsidRPr="006D371E">
              <w:t>RSRP&gt;-</w:t>
            </w:r>
            <w:r>
              <w:t>15</w:t>
            </w:r>
          </w:p>
        </w:tc>
        <w:tc>
          <w:tcPr>
            <w:tcW w:w="713" w:type="dxa"/>
            <w:shd w:val="clear" w:color="auto" w:fill="auto"/>
            <w:noWrap/>
          </w:tcPr>
          <w:p w14:paraId="2360A780" w14:textId="77777777" w:rsidR="005B6EBB" w:rsidRPr="006D371E" w:rsidRDefault="005B6EBB" w:rsidP="005B6EBB">
            <w:pPr>
              <w:pStyle w:val="TAL"/>
            </w:pPr>
            <w:r w:rsidRPr="006D371E">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pPr>
            <w:r w:rsidRPr="006D371E">
              <w:t>DIFFRSRP_1</w:t>
            </w:r>
            <w:r>
              <w:t>7</w:t>
            </w:r>
          </w:p>
        </w:tc>
        <w:tc>
          <w:tcPr>
            <w:tcW w:w="3204" w:type="dxa"/>
          </w:tcPr>
          <w:p w14:paraId="7D115990" w14:textId="77777777" w:rsidR="005B6EBB" w:rsidRPr="006D371E" w:rsidRDefault="005B6EBB" w:rsidP="005B6EBB">
            <w:pPr>
              <w:pStyle w:val="TAL"/>
            </w:pPr>
            <w:r w:rsidRPr="006D371E">
              <w:t>-</w:t>
            </w:r>
            <w:r>
              <w:t>13</w:t>
            </w:r>
            <w:r w:rsidRPr="006D371E">
              <w:rPr>
                <w:rFonts w:hint="eastAsia"/>
              </w:rPr>
              <w:t>≥Δ</w:t>
            </w:r>
            <w:r w:rsidRPr="006D371E">
              <w:t>RSRP&gt;-</w:t>
            </w:r>
            <w:r>
              <w:t>14</w:t>
            </w:r>
          </w:p>
        </w:tc>
        <w:tc>
          <w:tcPr>
            <w:tcW w:w="713" w:type="dxa"/>
            <w:shd w:val="clear" w:color="auto" w:fill="auto"/>
            <w:noWrap/>
          </w:tcPr>
          <w:p w14:paraId="1DA5D73C" w14:textId="77777777" w:rsidR="005B6EBB" w:rsidRPr="006D371E" w:rsidRDefault="005B6EBB" w:rsidP="005B6EBB">
            <w:pPr>
              <w:pStyle w:val="TAL"/>
            </w:pPr>
            <w:r w:rsidRPr="006D371E">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pPr>
            <w:r w:rsidRPr="006D371E">
              <w:t>DIFFRSRP_1</w:t>
            </w:r>
            <w:r>
              <w:t>8</w:t>
            </w:r>
          </w:p>
        </w:tc>
        <w:tc>
          <w:tcPr>
            <w:tcW w:w="3204" w:type="dxa"/>
          </w:tcPr>
          <w:p w14:paraId="7A2FE3BE" w14:textId="77777777" w:rsidR="005B6EBB" w:rsidRPr="006D371E" w:rsidRDefault="005B6EBB" w:rsidP="005B6EBB">
            <w:pPr>
              <w:pStyle w:val="TAL"/>
            </w:pPr>
            <w:r w:rsidRPr="006D371E">
              <w:t>-</w:t>
            </w:r>
            <w:r>
              <w:t>12</w:t>
            </w:r>
            <w:r w:rsidRPr="006D371E">
              <w:rPr>
                <w:rFonts w:hint="eastAsia"/>
              </w:rPr>
              <w:t>≥Δ</w:t>
            </w:r>
            <w:r w:rsidRPr="006D371E">
              <w:t>RSRP&gt;-</w:t>
            </w:r>
            <w:r>
              <w:t>13</w:t>
            </w:r>
          </w:p>
        </w:tc>
        <w:tc>
          <w:tcPr>
            <w:tcW w:w="713" w:type="dxa"/>
            <w:shd w:val="clear" w:color="auto" w:fill="auto"/>
            <w:noWrap/>
          </w:tcPr>
          <w:p w14:paraId="1A40D960" w14:textId="77777777" w:rsidR="005B6EBB" w:rsidRPr="006D371E" w:rsidRDefault="005B6EBB" w:rsidP="005B6EBB">
            <w:pPr>
              <w:pStyle w:val="TAL"/>
            </w:pPr>
            <w:r w:rsidRPr="006D371E">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pPr>
            <w:r w:rsidRPr="006D371E">
              <w:t>DIFFRSRP_1</w:t>
            </w:r>
            <w:r>
              <w:t>9</w:t>
            </w:r>
          </w:p>
        </w:tc>
        <w:tc>
          <w:tcPr>
            <w:tcW w:w="3204" w:type="dxa"/>
          </w:tcPr>
          <w:p w14:paraId="3B8E82AC" w14:textId="77777777" w:rsidR="005B6EBB" w:rsidRPr="006D371E" w:rsidRDefault="005B6EBB" w:rsidP="005B6EBB">
            <w:pPr>
              <w:pStyle w:val="TAL"/>
            </w:pPr>
            <w:r w:rsidRPr="006D371E">
              <w:t>-</w:t>
            </w:r>
            <w:r>
              <w:t>11</w:t>
            </w:r>
            <w:r w:rsidRPr="006D371E">
              <w:rPr>
                <w:rFonts w:hint="eastAsia"/>
              </w:rPr>
              <w:t>≥Δ</w:t>
            </w:r>
            <w:r w:rsidRPr="006D371E">
              <w:t>RSRP&gt;-</w:t>
            </w:r>
            <w:r>
              <w:t>12</w:t>
            </w:r>
          </w:p>
        </w:tc>
        <w:tc>
          <w:tcPr>
            <w:tcW w:w="713" w:type="dxa"/>
            <w:shd w:val="clear" w:color="auto" w:fill="auto"/>
            <w:noWrap/>
          </w:tcPr>
          <w:p w14:paraId="6537CCE9" w14:textId="77777777" w:rsidR="005B6EBB" w:rsidRPr="006D371E" w:rsidRDefault="005B6EBB" w:rsidP="005B6EBB">
            <w:pPr>
              <w:pStyle w:val="TAL"/>
            </w:pPr>
            <w:r w:rsidRPr="006D371E">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pPr>
            <w:r w:rsidRPr="006D371E">
              <w:t>DIFFRSRP_</w:t>
            </w:r>
            <w:r>
              <w:t>20</w:t>
            </w:r>
          </w:p>
        </w:tc>
        <w:tc>
          <w:tcPr>
            <w:tcW w:w="3204" w:type="dxa"/>
          </w:tcPr>
          <w:p w14:paraId="7AE242EC" w14:textId="77777777" w:rsidR="005B6EBB" w:rsidRPr="006D371E" w:rsidRDefault="005B6EBB" w:rsidP="005B6EBB">
            <w:pPr>
              <w:pStyle w:val="TAL"/>
            </w:pPr>
            <w:r w:rsidRPr="006D371E">
              <w:t>-</w:t>
            </w:r>
            <w:r>
              <w:t>1</w:t>
            </w:r>
            <w:r w:rsidRPr="006D371E">
              <w:t>0</w:t>
            </w:r>
            <w:r w:rsidRPr="006D371E">
              <w:rPr>
                <w:rFonts w:hint="eastAsia"/>
              </w:rPr>
              <w:t>≥Δ</w:t>
            </w:r>
            <w:r w:rsidRPr="006D371E">
              <w:t>RSRP&gt;-</w:t>
            </w:r>
            <w:r>
              <w:t>11</w:t>
            </w:r>
          </w:p>
        </w:tc>
        <w:tc>
          <w:tcPr>
            <w:tcW w:w="713" w:type="dxa"/>
            <w:shd w:val="clear" w:color="auto" w:fill="auto"/>
            <w:noWrap/>
          </w:tcPr>
          <w:p w14:paraId="552E5A7C" w14:textId="77777777" w:rsidR="005B6EBB" w:rsidRPr="006D371E" w:rsidRDefault="005B6EBB" w:rsidP="005B6EBB">
            <w:pPr>
              <w:pStyle w:val="TAL"/>
            </w:pPr>
            <w:r w:rsidRPr="006D371E">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pPr>
            <w:r w:rsidRPr="006D371E">
              <w:t>DIFFRSRP_</w:t>
            </w:r>
            <w:r>
              <w:t>21</w:t>
            </w:r>
          </w:p>
        </w:tc>
        <w:tc>
          <w:tcPr>
            <w:tcW w:w="3204" w:type="dxa"/>
          </w:tcPr>
          <w:p w14:paraId="4E018412" w14:textId="77777777" w:rsidR="005B6EBB" w:rsidRPr="006D371E" w:rsidRDefault="005B6EBB" w:rsidP="005B6EBB">
            <w:pPr>
              <w:pStyle w:val="TAL"/>
            </w:pPr>
            <w:r w:rsidRPr="006D371E">
              <w:t>-</w:t>
            </w:r>
            <w:r>
              <w:t>9</w:t>
            </w:r>
            <w:r w:rsidRPr="006D371E">
              <w:rPr>
                <w:rFonts w:hint="eastAsia"/>
              </w:rPr>
              <w:t>≥Δ</w:t>
            </w:r>
            <w:r w:rsidRPr="006D371E">
              <w:t>RSRP&gt;-</w:t>
            </w:r>
            <w:r>
              <w:t>1</w:t>
            </w:r>
            <w:r w:rsidRPr="006D371E">
              <w:t>0</w:t>
            </w:r>
          </w:p>
        </w:tc>
        <w:tc>
          <w:tcPr>
            <w:tcW w:w="713" w:type="dxa"/>
            <w:shd w:val="clear" w:color="auto" w:fill="auto"/>
            <w:noWrap/>
          </w:tcPr>
          <w:p w14:paraId="2B349463" w14:textId="77777777" w:rsidR="005B6EBB" w:rsidRPr="006D371E" w:rsidRDefault="005B6EBB" w:rsidP="005B6EBB">
            <w:pPr>
              <w:pStyle w:val="TAL"/>
            </w:pPr>
            <w:r w:rsidRPr="006D371E">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pPr>
            <w:r w:rsidRPr="006D371E">
              <w:t>DIFFRSRP_</w:t>
            </w:r>
            <w:r>
              <w:t>22</w:t>
            </w:r>
          </w:p>
        </w:tc>
        <w:tc>
          <w:tcPr>
            <w:tcW w:w="3204" w:type="dxa"/>
          </w:tcPr>
          <w:p w14:paraId="7F0A2BA1" w14:textId="77777777" w:rsidR="005B6EBB" w:rsidRPr="006D371E" w:rsidRDefault="005B6EBB" w:rsidP="005B6EBB">
            <w:pPr>
              <w:pStyle w:val="TAL"/>
            </w:pPr>
            <w:r w:rsidRPr="006D371E">
              <w:t>-</w:t>
            </w:r>
            <w:r>
              <w:t>8</w:t>
            </w:r>
            <w:r w:rsidRPr="006D371E">
              <w:rPr>
                <w:rFonts w:hint="eastAsia"/>
              </w:rPr>
              <w:t>≥Δ</w:t>
            </w:r>
            <w:r w:rsidRPr="006D371E">
              <w:t>RSRP&gt;-</w:t>
            </w:r>
            <w:r>
              <w:t>9</w:t>
            </w:r>
          </w:p>
        </w:tc>
        <w:tc>
          <w:tcPr>
            <w:tcW w:w="713" w:type="dxa"/>
            <w:shd w:val="clear" w:color="auto" w:fill="auto"/>
            <w:noWrap/>
          </w:tcPr>
          <w:p w14:paraId="4438C469" w14:textId="77777777" w:rsidR="005B6EBB" w:rsidRPr="006D371E" w:rsidRDefault="005B6EBB" w:rsidP="005B6EBB">
            <w:pPr>
              <w:pStyle w:val="TAL"/>
            </w:pPr>
            <w:r w:rsidRPr="006D371E">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pPr>
            <w:r w:rsidRPr="006D371E">
              <w:t>DIFFRSRP_</w:t>
            </w:r>
            <w:r>
              <w:t>23</w:t>
            </w:r>
          </w:p>
        </w:tc>
        <w:tc>
          <w:tcPr>
            <w:tcW w:w="3204" w:type="dxa"/>
          </w:tcPr>
          <w:p w14:paraId="7842D29C" w14:textId="77777777" w:rsidR="005B6EBB" w:rsidRPr="006D371E" w:rsidRDefault="005B6EBB" w:rsidP="005B6EBB">
            <w:pPr>
              <w:pStyle w:val="TAL"/>
            </w:pPr>
            <w:r w:rsidRPr="006D371E">
              <w:t>-</w:t>
            </w:r>
            <w:r>
              <w:t>7</w:t>
            </w:r>
            <w:r w:rsidRPr="006D371E">
              <w:rPr>
                <w:rFonts w:hint="eastAsia"/>
              </w:rPr>
              <w:t>≥Δ</w:t>
            </w:r>
            <w:r w:rsidRPr="006D371E">
              <w:t>RSRP&gt;-</w:t>
            </w:r>
            <w:r>
              <w:t>8</w:t>
            </w:r>
          </w:p>
        </w:tc>
        <w:tc>
          <w:tcPr>
            <w:tcW w:w="713" w:type="dxa"/>
            <w:shd w:val="clear" w:color="auto" w:fill="auto"/>
            <w:noWrap/>
          </w:tcPr>
          <w:p w14:paraId="3696A5DB" w14:textId="77777777" w:rsidR="005B6EBB" w:rsidRPr="006D371E" w:rsidRDefault="005B6EBB" w:rsidP="005B6EBB">
            <w:pPr>
              <w:pStyle w:val="TAL"/>
            </w:pPr>
            <w:r w:rsidRPr="006D371E">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pPr>
            <w:r w:rsidRPr="006D371E">
              <w:t>DIFFRSRP_</w:t>
            </w:r>
            <w:r>
              <w:t>24</w:t>
            </w:r>
          </w:p>
        </w:tc>
        <w:tc>
          <w:tcPr>
            <w:tcW w:w="3204" w:type="dxa"/>
          </w:tcPr>
          <w:p w14:paraId="16449465" w14:textId="77777777" w:rsidR="005B6EBB" w:rsidRPr="006D371E" w:rsidRDefault="005B6EBB" w:rsidP="005B6EBB">
            <w:pPr>
              <w:pStyle w:val="TAL"/>
            </w:pPr>
            <w:r w:rsidRPr="006D371E">
              <w:t>-</w:t>
            </w:r>
            <w:r>
              <w:t>6</w:t>
            </w:r>
            <w:r w:rsidRPr="006D371E">
              <w:rPr>
                <w:rFonts w:hint="eastAsia"/>
              </w:rPr>
              <w:t>≥Δ</w:t>
            </w:r>
            <w:r w:rsidRPr="006D371E">
              <w:t>RSRP&gt;-</w:t>
            </w:r>
            <w:r>
              <w:t>7</w:t>
            </w:r>
          </w:p>
        </w:tc>
        <w:tc>
          <w:tcPr>
            <w:tcW w:w="713" w:type="dxa"/>
            <w:shd w:val="clear" w:color="auto" w:fill="auto"/>
            <w:noWrap/>
          </w:tcPr>
          <w:p w14:paraId="5FFD91EC" w14:textId="77777777" w:rsidR="005B6EBB" w:rsidRPr="006D371E" w:rsidRDefault="005B6EBB" w:rsidP="005B6EBB">
            <w:pPr>
              <w:pStyle w:val="TAL"/>
            </w:pPr>
            <w:r w:rsidRPr="006D371E">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pPr>
            <w:r w:rsidRPr="006D371E">
              <w:t>DIFFRSRP_</w:t>
            </w:r>
            <w:r>
              <w:t>25</w:t>
            </w:r>
          </w:p>
        </w:tc>
        <w:tc>
          <w:tcPr>
            <w:tcW w:w="3204" w:type="dxa"/>
          </w:tcPr>
          <w:p w14:paraId="01396024"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1129EE38" w14:textId="77777777" w:rsidR="005B6EBB" w:rsidRPr="006D371E" w:rsidRDefault="005B6EBB" w:rsidP="005B6EBB">
            <w:pPr>
              <w:pStyle w:val="TAL"/>
            </w:pPr>
            <w:r w:rsidRPr="006D371E">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pPr>
            <w:r w:rsidRPr="006D371E">
              <w:t>DIFFRSRP_</w:t>
            </w:r>
            <w:r>
              <w:t>26</w:t>
            </w:r>
          </w:p>
        </w:tc>
        <w:tc>
          <w:tcPr>
            <w:tcW w:w="3204" w:type="dxa"/>
          </w:tcPr>
          <w:p w14:paraId="35CE068B"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3BDDC1EC" w14:textId="77777777" w:rsidR="005B6EBB" w:rsidRPr="006D371E" w:rsidRDefault="005B6EBB" w:rsidP="005B6EBB">
            <w:pPr>
              <w:pStyle w:val="TAL"/>
            </w:pPr>
            <w:r w:rsidRPr="006D371E">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pPr>
            <w:r w:rsidRPr="006D371E">
              <w:t>DIFFRSRP_</w:t>
            </w:r>
            <w:r>
              <w:t>27</w:t>
            </w:r>
          </w:p>
        </w:tc>
        <w:tc>
          <w:tcPr>
            <w:tcW w:w="3204" w:type="dxa"/>
          </w:tcPr>
          <w:p w14:paraId="65167EC0"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2B096571" w14:textId="77777777" w:rsidR="005B6EBB" w:rsidRPr="006D371E" w:rsidRDefault="005B6EBB" w:rsidP="005B6EBB">
            <w:pPr>
              <w:pStyle w:val="TAL"/>
            </w:pPr>
            <w:r w:rsidRPr="006D371E">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pPr>
            <w:r w:rsidRPr="006D371E">
              <w:t>DIFFRSRP_</w:t>
            </w:r>
            <w:r>
              <w:t>28</w:t>
            </w:r>
          </w:p>
        </w:tc>
        <w:tc>
          <w:tcPr>
            <w:tcW w:w="3204" w:type="dxa"/>
          </w:tcPr>
          <w:p w14:paraId="4D968F25"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23FE5164" w14:textId="77777777" w:rsidR="005B6EBB" w:rsidRPr="006D371E" w:rsidRDefault="005B6EBB" w:rsidP="005B6EBB">
            <w:pPr>
              <w:pStyle w:val="TAL"/>
            </w:pPr>
            <w:r w:rsidRPr="006D371E">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pPr>
            <w:r w:rsidRPr="006D371E">
              <w:t>DIFFRSRP_</w:t>
            </w:r>
            <w:r>
              <w:t>29</w:t>
            </w:r>
          </w:p>
        </w:tc>
        <w:tc>
          <w:tcPr>
            <w:tcW w:w="3204" w:type="dxa"/>
          </w:tcPr>
          <w:p w14:paraId="3308626E"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63B4D366" w14:textId="77777777" w:rsidR="005B6EBB" w:rsidRPr="006D371E" w:rsidRDefault="005B6EBB" w:rsidP="005B6EBB">
            <w:pPr>
              <w:pStyle w:val="TAL"/>
            </w:pPr>
            <w:r w:rsidRPr="006D371E">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pPr>
            <w:r w:rsidRPr="006D371E">
              <w:t>DIFFRSRP_</w:t>
            </w:r>
            <w:r>
              <w:t>30</w:t>
            </w:r>
          </w:p>
        </w:tc>
        <w:tc>
          <w:tcPr>
            <w:tcW w:w="3204" w:type="dxa"/>
          </w:tcPr>
          <w:p w14:paraId="040A55C2"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1B88B737" w14:textId="77777777" w:rsidR="005B6EBB" w:rsidRPr="006D371E" w:rsidRDefault="005B6EBB" w:rsidP="005B6EBB">
            <w:pPr>
              <w:pStyle w:val="TAL"/>
            </w:pPr>
            <w:r w:rsidRPr="006D371E">
              <w:t>dB</w:t>
            </w:r>
          </w:p>
        </w:tc>
      </w:tr>
    </w:tbl>
    <w:p w14:paraId="251D88BA" w14:textId="77777777" w:rsidR="005B6EBB" w:rsidRPr="00CC1D38" w:rsidRDefault="005B6EBB" w:rsidP="005B6EBB"/>
    <w:p w14:paraId="79131A5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sidRPr="00534C6E">
        <w:rPr>
          <w:rFonts w:cs="v4.2.0"/>
        </w:rPr>
        <w:t>-</w:t>
      </w:r>
      <w:r>
        <w:rPr>
          <w:rFonts w:cs="v4.2.0" w:hint="eastAsia"/>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pPr>
            <w:r w:rsidRPr="006D371E">
              <w:t>Reported value</w:t>
            </w:r>
          </w:p>
        </w:tc>
        <w:tc>
          <w:tcPr>
            <w:tcW w:w="3204" w:type="dxa"/>
          </w:tcPr>
          <w:p w14:paraId="02006B99" w14:textId="77777777" w:rsidR="005B6EBB" w:rsidRPr="006D371E" w:rsidRDefault="005B6EBB" w:rsidP="005B6EBB">
            <w:pPr>
              <w:pStyle w:val="TAH"/>
            </w:pPr>
            <w:r w:rsidRPr="006D371E">
              <w:t>Measured quantity value</w:t>
            </w:r>
          </w:p>
        </w:tc>
        <w:tc>
          <w:tcPr>
            <w:tcW w:w="713" w:type="dxa"/>
            <w:shd w:val="clear" w:color="auto" w:fill="auto"/>
            <w:noWrap/>
            <w:hideMark/>
          </w:tcPr>
          <w:p w14:paraId="652C77AA" w14:textId="77777777" w:rsidR="005B6EBB" w:rsidRPr="006D371E" w:rsidRDefault="005B6EBB" w:rsidP="005B6EBB">
            <w:pPr>
              <w:pStyle w:val="TAH"/>
            </w:pPr>
            <w:r w:rsidRPr="006D371E">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pPr>
            <w:r w:rsidRPr="006D371E">
              <w:t>DIFFRSRP_0</w:t>
            </w:r>
          </w:p>
        </w:tc>
        <w:tc>
          <w:tcPr>
            <w:tcW w:w="3204" w:type="dxa"/>
          </w:tcPr>
          <w:p w14:paraId="6683D57A"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6AA1A70C" w14:textId="77777777" w:rsidR="005B6EBB" w:rsidRPr="006D371E" w:rsidRDefault="005B6EBB" w:rsidP="005B6EBB">
            <w:pPr>
              <w:pStyle w:val="TAL"/>
            </w:pPr>
            <w:r w:rsidRPr="006D371E">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pPr>
            <w:r w:rsidRPr="006D371E">
              <w:t>DIFFRSRP_1</w:t>
            </w:r>
          </w:p>
        </w:tc>
        <w:tc>
          <w:tcPr>
            <w:tcW w:w="3204" w:type="dxa"/>
          </w:tcPr>
          <w:p w14:paraId="4C61E487"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6288DBEB" w14:textId="77777777" w:rsidR="005B6EBB" w:rsidRPr="006D371E" w:rsidRDefault="005B6EBB" w:rsidP="005B6EBB">
            <w:pPr>
              <w:pStyle w:val="TAL"/>
            </w:pPr>
            <w:r w:rsidRPr="006D371E">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pPr>
            <w:r w:rsidRPr="006D371E">
              <w:t>DIFFRSRP_2</w:t>
            </w:r>
          </w:p>
        </w:tc>
        <w:tc>
          <w:tcPr>
            <w:tcW w:w="3204" w:type="dxa"/>
          </w:tcPr>
          <w:p w14:paraId="087E24F0"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6A5BD271" w14:textId="77777777" w:rsidR="005B6EBB" w:rsidRPr="006D371E" w:rsidRDefault="005B6EBB" w:rsidP="005B6EBB">
            <w:pPr>
              <w:pStyle w:val="TAL"/>
            </w:pPr>
            <w:r w:rsidRPr="006D371E">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pPr>
            <w:r w:rsidRPr="006D371E">
              <w:t>DIFFRSRP_3</w:t>
            </w:r>
          </w:p>
        </w:tc>
        <w:tc>
          <w:tcPr>
            <w:tcW w:w="3204" w:type="dxa"/>
          </w:tcPr>
          <w:p w14:paraId="1BBD7A74"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4F0F76E7" w14:textId="77777777" w:rsidR="005B6EBB" w:rsidRPr="006D371E" w:rsidRDefault="005B6EBB" w:rsidP="005B6EBB">
            <w:pPr>
              <w:pStyle w:val="TAL"/>
            </w:pPr>
            <w:r w:rsidRPr="006D371E">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pPr>
            <w:r w:rsidRPr="006D371E">
              <w:t>DIFFRSRP_4</w:t>
            </w:r>
          </w:p>
        </w:tc>
        <w:tc>
          <w:tcPr>
            <w:tcW w:w="3204" w:type="dxa"/>
          </w:tcPr>
          <w:p w14:paraId="5A779B0D"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398417F7" w14:textId="77777777" w:rsidR="005B6EBB" w:rsidRPr="006D371E" w:rsidRDefault="005B6EBB" w:rsidP="005B6EBB">
            <w:pPr>
              <w:pStyle w:val="TAL"/>
            </w:pPr>
            <w:r w:rsidRPr="006D371E">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pPr>
            <w:r w:rsidRPr="006D371E">
              <w:t>DIFFRSRP_5</w:t>
            </w:r>
          </w:p>
        </w:tc>
        <w:tc>
          <w:tcPr>
            <w:tcW w:w="3204" w:type="dxa"/>
          </w:tcPr>
          <w:p w14:paraId="04AB3BAF"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381D5D8D" w14:textId="77777777" w:rsidR="005B6EBB" w:rsidRPr="006D371E" w:rsidRDefault="005B6EBB" w:rsidP="005B6EBB">
            <w:pPr>
              <w:pStyle w:val="TAL"/>
            </w:pPr>
            <w:r w:rsidRPr="006D371E">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pPr>
            <w:r w:rsidRPr="006D371E">
              <w:t>DIFFRSRP_6</w:t>
            </w:r>
          </w:p>
        </w:tc>
        <w:tc>
          <w:tcPr>
            <w:tcW w:w="3204" w:type="dxa"/>
          </w:tcPr>
          <w:p w14:paraId="1B5773E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050683B2" w14:textId="77777777" w:rsidR="005B6EBB" w:rsidRPr="006D371E" w:rsidRDefault="005B6EBB" w:rsidP="005B6EBB">
            <w:pPr>
              <w:pStyle w:val="TAL"/>
            </w:pPr>
            <w:r w:rsidRPr="006D371E">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pPr>
            <w:r w:rsidRPr="006D371E">
              <w:t>DIFFRSRP_7</w:t>
            </w:r>
          </w:p>
        </w:tc>
        <w:tc>
          <w:tcPr>
            <w:tcW w:w="3204" w:type="dxa"/>
          </w:tcPr>
          <w:p w14:paraId="7C7A3FEE"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78F3948E" w14:textId="77777777" w:rsidR="005B6EBB" w:rsidRPr="006D371E" w:rsidRDefault="005B6EBB" w:rsidP="005B6EBB">
            <w:pPr>
              <w:pStyle w:val="TAL"/>
            </w:pPr>
            <w:r w:rsidRPr="006D371E">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pPr>
            <w:r w:rsidRPr="006D371E">
              <w:t>DIFFRSRP_8</w:t>
            </w:r>
          </w:p>
        </w:tc>
        <w:tc>
          <w:tcPr>
            <w:tcW w:w="3204" w:type="dxa"/>
          </w:tcPr>
          <w:p w14:paraId="526FEC56"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2ACA7C88" w14:textId="77777777" w:rsidR="005B6EBB" w:rsidRPr="006D371E" w:rsidRDefault="005B6EBB" w:rsidP="005B6EBB">
            <w:pPr>
              <w:pStyle w:val="TAL"/>
            </w:pPr>
            <w:r w:rsidRPr="006D371E">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pPr>
            <w:r w:rsidRPr="006D371E">
              <w:t>DIFFRSRP_9</w:t>
            </w:r>
          </w:p>
        </w:tc>
        <w:tc>
          <w:tcPr>
            <w:tcW w:w="3204" w:type="dxa"/>
          </w:tcPr>
          <w:p w14:paraId="3ABF6A57"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5C5F4EF7" w14:textId="77777777" w:rsidR="005B6EBB" w:rsidRPr="006D371E" w:rsidRDefault="005B6EBB" w:rsidP="005B6EBB">
            <w:pPr>
              <w:pStyle w:val="TAL"/>
            </w:pPr>
            <w:r w:rsidRPr="006D371E">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pPr>
            <w:r w:rsidRPr="006D371E">
              <w:t>DIFFRSRP_10</w:t>
            </w:r>
          </w:p>
        </w:tc>
        <w:tc>
          <w:tcPr>
            <w:tcW w:w="3204" w:type="dxa"/>
          </w:tcPr>
          <w:p w14:paraId="42D349FF"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3ECA9C12" w14:textId="77777777" w:rsidR="005B6EBB" w:rsidRPr="006D371E" w:rsidRDefault="005B6EBB" w:rsidP="005B6EBB">
            <w:pPr>
              <w:pStyle w:val="TAL"/>
            </w:pPr>
            <w:r w:rsidRPr="006D371E">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pPr>
            <w:r w:rsidRPr="006D371E">
              <w:t>DIFFRSRP_11</w:t>
            </w:r>
          </w:p>
        </w:tc>
        <w:tc>
          <w:tcPr>
            <w:tcW w:w="3204" w:type="dxa"/>
          </w:tcPr>
          <w:p w14:paraId="62B308E6"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096955A5" w14:textId="77777777" w:rsidR="005B6EBB" w:rsidRPr="006D371E" w:rsidRDefault="005B6EBB" w:rsidP="005B6EBB">
            <w:pPr>
              <w:pStyle w:val="TAL"/>
            </w:pPr>
            <w:r w:rsidRPr="006D371E">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pPr>
            <w:r w:rsidRPr="006D371E">
              <w:t>DIFFRSRP_12</w:t>
            </w:r>
          </w:p>
        </w:tc>
        <w:tc>
          <w:tcPr>
            <w:tcW w:w="3204" w:type="dxa"/>
          </w:tcPr>
          <w:p w14:paraId="1FB35F05"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3F50F744" w14:textId="77777777" w:rsidR="005B6EBB" w:rsidRPr="006D371E" w:rsidRDefault="005B6EBB" w:rsidP="005B6EBB">
            <w:pPr>
              <w:pStyle w:val="TAL"/>
            </w:pPr>
            <w:r w:rsidRPr="006D371E">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pPr>
            <w:r w:rsidRPr="006D371E">
              <w:t>DIFFRSRP_13</w:t>
            </w:r>
          </w:p>
        </w:tc>
        <w:tc>
          <w:tcPr>
            <w:tcW w:w="3204" w:type="dxa"/>
          </w:tcPr>
          <w:p w14:paraId="01DDB5B4"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31907EBA" w14:textId="77777777" w:rsidR="005B6EBB" w:rsidRPr="006D371E" w:rsidRDefault="005B6EBB" w:rsidP="005B6EBB">
            <w:pPr>
              <w:pStyle w:val="TAL"/>
            </w:pPr>
            <w:r w:rsidRPr="006D371E">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pPr>
            <w:r w:rsidRPr="006D371E">
              <w:t>DIFFRSRP_14</w:t>
            </w:r>
          </w:p>
        </w:tc>
        <w:tc>
          <w:tcPr>
            <w:tcW w:w="3204" w:type="dxa"/>
          </w:tcPr>
          <w:p w14:paraId="0353C6DC"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0009966" w14:textId="77777777" w:rsidR="005B6EBB" w:rsidRPr="006D371E" w:rsidRDefault="005B6EBB" w:rsidP="005B6EBB">
            <w:pPr>
              <w:pStyle w:val="TAL"/>
            </w:pPr>
            <w:r w:rsidRPr="006D371E">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pPr>
            <w:r>
              <w:t>…</w:t>
            </w:r>
          </w:p>
        </w:tc>
        <w:tc>
          <w:tcPr>
            <w:tcW w:w="3204" w:type="dxa"/>
          </w:tcPr>
          <w:p w14:paraId="488C62E4" w14:textId="77777777" w:rsidR="005B6EBB" w:rsidRPr="006D371E" w:rsidRDefault="005B6EBB" w:rsidP="005B6EBB">
            <w:pPr>
              <w:pStyle w:val="TAL"/>
            </w:pPr>
            <w:r>
              <w:t>…</w:t>
            </w:r>
          </w:p>
        </w:tc>
        <w:tc>
          <w:tcPr>
            <w:tcW w:w="713" w:type="dxa"/>
            <w:shd w:val="clear" w:color="auto" w:fill="auto"/>
            <w:noWrap/>
          </w:tcPr>
          <w:p w14:paraId="4CBA917B" w14:textId="77777777" w:rsidR="005B6EBB" w:rsidRPr="006D371E" w:rsidRDefault="005B6EBB" w:rsidP="005B6EBB">
            <w:pPr>
              <w:pStyle w:val="TAL"/>
            </w:pPr>
            <w: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pPr>
            <w:r w:rsidRPr="006D371E">
              <w:t>DIFFRSRP_</w:t>
            </w:r>
            <w:r>
              <w:t>25</w:t>
            </w:r>
          </w:p>
        </w:tc>
        <w:tc>
          <w:tcPr>
            <w:tcW w:w="3204" w:type="dxa"/>
          </w:tcPr>
          <w:p w14:paraId="2841C941"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7ED2945B" w14:textId="77777777" w:rsidR="005B6EBB" w:rsidRPr="006D371E" w:rsidRDefault="005B6EBB" w:rsidP="005B6EBB">
            <w:pPr>
              <w:pStyle w:val="TAL"/>
            </w:pPr>
            <w:r w:rsidRPr="006D371E">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pPr>
            <w:r w:rsidRPr="006D371E">
              <w:t>DIFFRSRP_</w:t>
            </w:r>
            <w:r>
              <w:t>26</w:t>
            </w:r>
          </w:p>
        </w:tc>
        <w:tc>
          <w:tcPr>
            <w:tcW w:w="3204" w:type="dxa"/>
          </w:tcPr>
          <w:p w14:paraId="59F4D3C8"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206D8D34" w14:textId="77777777" w:rsidR="005B6EBB" w:rsidRPr="006D371E" w:rsidRDefault="005B6EBB" w:rsidP="005B6EBB">
            <w:pPr>
              <w:pStyle w:val="TAL"/>
            </w:pPr>
            <w:r w:rsidRPr="006D371E">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pPr>
            <w:r w:rsidRPr="006D371E">
              <w:t>DIFFRSRP_</w:t>
            </w:r>
            <w:r>
              <w:t>27</w:t>
            </w:r>
          </w:p>
        </w:tc>
        <w:tc>
          <w:tcPr>
            <w:tcW w:w="3204" w:type="dxa"/>
          </w:tcPr>
          <w:p w14:paraId="7A4F3868"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4C33DA6D" w14:textId="77777777" w:rsidR="005B6EBB" w:rsidRPr="006D371E" w:rsidRDefault="005B6EBB" w:rsidP="005B6EBB">
            <w:pPr>
              <w:pStyle w:val="TAL"/>
            </w:pPr>
            <w:r w:rsidRPr="006D371E">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pPr>
            <w:r w:rsidRPr="006D371E">
              <w:t>DIFFRSRP_</w:t>
            </w:r>
            <w:r>
              <w:t>28</w:t>
            </w:r>
          </w:p>
        </w:tc>
        <w:tc>
          <w:tcPr>
            <w:tcW w:w="3204" w:type="dxa"/>
          </w:tcPr>
          <w:p w14:paraId="5B90D088"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5D9CCA45" w14:textId="77777777" w:rsidR="005B6EBB" w:rsidRPr="006D371E" w:rsidRDefault="005B6EBB" w:rsidP="005B6EBB">
            <w:pPr>
              <w:pStyle w:val="TAL"/>
            </w:pPr>
            <w:r w:rsidRPr="006D371E">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pPr>
            <w:r w:rsidRPr="006D371E">
              <w:t>DIFFRSRP_</w:t>
            </w:r>
            <w:r>
              <w:t>29</w:t>
            </w:r>
          </w:p>
        </w:tc>
        <w:tc>
          <w:tcPr>
            <w:tcW w:w="3204" w:type="dxa"/>
          </w:tcPr>
          <w:p w14:paraId="77135931"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3C51A656" w14:textId="77777777" w:rsidR="005B6EBB" w:rsidRPr="006D371E" w:rsidRDefault="005B6EBB" w:rsidP="005B6EBB">
            <w:pPr>
              <w:pStyle w:val="TAL"/>
            </w:pPr>
            <w:r w:rsidRPr="006D371E">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pPr>
            <w:r w:rsidRPr="006D371E">
              <w:t>DIFFRSRP_</w:t>
            </w:r>
            <w:r>
              <w:t>30</w:t>
            </w:r>
          </w:p>
        </w:tc>
        <w:tc>
          <w:tcPr>
            <w:tcW w:w="3204" w:type="dxa"/>
          </w:tcPr>
          <w:p w14:paraId="2DC6565B"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2CEBB415" w14:textId="77777777" w:rsidR="005B6EBB" w:rsidRPr="006D371E" w:rsidRDefault="005B6EBB" w:rsidP="005B6EBB">
            <w:pPr>
              <w:pStyle w:val="TAL"/>
            </w:pPr>
            <w:r w:rsidRPr="006D371E">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pPr>
            <w:r w:rsidRPr="006D371E">
              <w:t>DIFFRSRP_</w:t>
            </w:r>
            <w:r>
              <w:rPr>
                <w:rFonts w:hint="eastAsia"/>
              </w:rPr>
              <w:t>31</w:t>
            </w:r>
          </w:p>
        </w:tc>
        <w:tc>
          <w:tcPr>
            <w:tcW w:w="3204" w:type="dxa"/>
          </w:tcPr>
          <w:p w14:paraId="083D0FA5" w14:textId="77777777" w:rsidR="005B6EBB" w:rsidRPr="006D371E" w:rsidRDefault="005B6EBB" w:rsidP="005B6EBB">
            <w:pPr>
              <w:pStyle w:val="TAL"/>
            </w:pPr>
            <w:r>
              <w:rPr>
                <w:rFonts w:hint="eastAsia"/>
              </w:rPr>
              <w:t>1</w:t>
            </w:r>
            <w:r w:rsidRPr="006D371E">
              <w:rPr>
                <w:rFonts w:hint="eastAsia"/>
              </w:rPr>
              <w:t>≥Δ</w:t>
            </w:r>
            <w:r w:rsidRPr="006D371E">
              <w:t>RSRP&gt;</w:t>
            </w:r>
            <w:r>
              <w:rPr>
                <w:rFonts w:hint="eastAsia"/>
              </w:rPr>
              <w:t>0</w:t>
            </w:r>
          </w:p>
        </w:tc>
        <w:tc>
          <w:tcPr>
            <w:tcW w:w="713" w:type="dxa"/>
            <w:shd w:val="clear" w:color="auto" w:fill="auto"/>
            <w:noWrap/>
          </w:tcPr>
          <w:p w14:paraId="298DDFE5" w14:textId="77777777" w:rsidR="005B6EBB" w:rsidRPr="006D371E" w:rsidRDefault="005B6EBB" w:rsidP="005B6EBB">
            <w:pPr>
              <w:pStyle w:val="TAL"/>
            </w:pPr>
            <w:r w:rsidRPr="006D371E">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pPr>
            <w:r w:rsidRPr="006D371E">
              <w:t>DIFFRSRP_</w:t>
            </w:r>
            <w:r>
              <w:rPr>
                <w:rFonts w:hint="eastAsia"/>
              </w:rPr>
              <w:t>32</w:t>
            </w:r>
          </w:p>
        </w:tc>
        <w:tc>
          <w:tcPr>
            <w:tcW w:w="3204" w:type="dxa"/>
          </w:tcPr>
          <w:p w14:paraId="62610445" w14:textId="77777777" w:rsidR="005B6EBB" w:rsidRPr="006D371E" w:rsidRDefault="005B6EBB" w:rsidP="005B6EBB">
            <w:pPr>
              <w:pStyle w:val="TAL"/>
            </w:pPr>
            <w:r>
              <w:rPr>
                <w:rFonts w:hint="eastAsia"/>
              </w:rPr>
              <w:t>2</w:t>
            </w:r>
            <w:r w:rsidRPr="006D371E">
              <w:rPr>
                <w:rFonts w:hint="eastAsia"/>
              </w:rPr>
              <w:t>≥Δ</w:t>
            </w:r>
            <w:r w:rsidRPr="006D371E">
              <w:t>RSRP&gt;</w:t>
            </w:r>
            <w:r>
              <w:rPr>
                <w:rFonts w:hint="eastAsia"/>
              </w:rPr>
              <w:t>1</w:t>
            </w:r>
          </w:p>
        </w:tc>
        <w:tc>
          <w:tcPr>
            <w:tcW w:w="713" w:type="dxa"/>
            <w:shd w:val="clear" w:color="auto" w:fill="auto"/>
            <w:noWrap/>
          </w:tcPr>
          <w:p w14:paraId="3EEDAF79" w14:textId="77777777" w:rsidR="005B6EBB" w:rsidRPr="006D371E" w:rsidRDefault="005B6EBB" w:rsidP="005B6EBB">
            <w:pPr>
              <w:pStyle w:val="TAL"/>
            </w:pPr>
            <w:r w:rsidRPr="006D371E">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pPr>
            <w:r w:rsidRPr="006D371E">
              <w:t>DIFFRSRP_</w:t>
            </w:r>
            <w:r>
              <w:rPr>
                <w:rFonts w:hint="eastAsia"/>
              </w:rPr>
              <w:t>33</w:t>
            </w:r>
          </w:p>
        </w:tc>
        <w:tc>
          <w:tcPr>
            <w:tcW w:w="3204" w:type="dxa"/>
          </w:tcPr>
          <w:p w14:paraId="55E6E0B8" w14:textId="77777777" w:rsidR="005B6EBB" w:rsidRPr="006D371E" w:rsidRDefault="005B6EBB" w:rsidP="005B6EBB">
            <w:pPr>
              <w:pStyle w:val="TAL"/>
            </w:pPr>
            <w:r>
              <w:rPr>
                <w:rFonts w:hint="eastAsia"/>
              </w:rPr>
              <w:t>3</w:t>
            </w:r>
            <w:r w:rsidRPr="006D371E">
              <w:rPr>
                <w:rFonts w:hint="eastAsia"/>
              </w:rPr>
              <w:t>≥Δ</w:t>
            </w:r>
            <w:r w:rsidRPr="006D371E">
              <w:t>RSRP&gt;</w:t>
            </w:r>
            <w:r>
              <w:rPr>
                <w:rFonts w:hint="eastAsia"/>
              </w:rPr>
              <w:t>2</w:t>
            </w:r>
          </w:p>
        </w:tc>
        <w:tc>
          <w:tcPr>
            <w:tcW w:w="713" w:type="dxa"/>
            <w:shd w:val="clear" w:color="auto" w:fill="auto"/>
            <w:noWrap/>
          </w:tcPr>
          <w:p w14:paraId="1547E736" w14:textId="77777777" w:rsidR="005B6EBB" w:rsidRPr="006D371E" w:rsidRDefault="005B6EBB" w:rsidP="005B6EBB">
            <w:pPr>
              <w:pStyle w:val="TAL"/>
            </w:pPr>
            <w:r w:rsidRPr="006D371E">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pPr>
            <w:r w:rsidRPr="006D371E">
              <w:t>DIFFRSRP_</w:t>
            </w:r>
            <w:r>
              <w:rPr>
                <w:rFonts w:hint="eastAsia"/>
              </w:rPr>
              <w:t>34</w:t>
            </w:r>
          </w:p>
        </w:tc>
        <w:tc>
          <w:tcPr>
            <w:tcW w:w="3204" w:type="dxa"/>
          </w:tcPr>
          <w:p w14:paraId="5040DACD" w14:textId="77777777" w:rsidR="005B6EBB" w:rsidRPr="006D371E" w:rsidRDefault="005B6EBB" w:rsidP="005B6EBB">
            <w:pPr>
              <w:pStyle w:val="TAL"/>
            </w:pPr>
            <w:r>
              <w:rPr>
                <w:rFonts w:hint="eastAsia"/>
              </w:rPr>
              <w:t>4</w:t>
            </w:r>
            <w:r w:rsidRPr="006D371E">
              <w:rPr>
                <w:rFonts w:hint="eastAsia"/>
              </w:rPr>
              <w:t>≥Δ</w:t>
            </w:r>
            <w:r w:rsidRPr="006D371E">
              <w:t>RSRP&gt;</w:t>
            </w:r>
            <w:r>
              <w:rPr>
                <w:rFonts w:hint="eastAsia"/>
              </w:rPr>
              <w:t>3</w:t>
            </w:r>
          </w:p>
        </w:tc>
        <w:tc>
          <w:tcPr>
            <w:tcW w:w="713" w:type="dxa"/>
            <w:shd w:val="clear" w:color="auto" w:fill="auto"/>
            <w:noWrap/>
          </w:tcPr>
          <w:p w14:paraId="6316BA32" w14:textId="77777777" w:rsidR="005B6EBB" w:rsidRPr="006D371E" w:rsidRDefault="005B6EBB" w:rsidP="005B6EBB">
            <w:pPr>
              <w:pStyle w:val="TAL"/>
            </w:pPr>
            <w:r w:rsidRPr="006D371E">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pPr>
            <w:r w:rsidRPr="006D371E">
              <w:t>DIFFRSRP_</w:t>
            </w:r>
            <w:r>
              <w:rPr>
                <w:rFonts w:hint="eastAsia"/>
              </w:rPr>
              <w:t>35</w:t>
            </w:r>
          </w:p>
        </w:tc>
        <w:tc>
          <w:tcPr>
            <w:tcW w:w="3204" w:type="dxa"/>
          </w:tcPr>
          <w:p w14:paraId="5FAF45F0" w14:textId="77777777" w:rsidR="005B6EBB" w:rsidRDefault="005B6EBB" w:rsidP="005B6EBB">
            <w:pPr>
              <w:pStyle w:val="TAL"/>
            </w:pPr>
            <w:r>
              <w:t>5</w:t>
            </w:r>
            <w:r w:rsidRPr="006D371E">
              <w:rPr>
                <w:rFonts w:hint="eastAsia"/>
              </w:rPr>
              <w:t>≥Δ</w:t>
            </w:r>
            <w:r w:rsidRPr="006D371E">
              <w:t>RSRP&gt;</w:t>
            </w:r>
            <w:r>
              <w:rPr>
                <w:rFonts w:hint="eastAsia"/>
              </w:rPr>
              <w:t>4</w:t>
            </w:r>
          </w:p>
        </w:tc>
        <w:tc>
          <w:tcPr>
            <w:tcW w:w="713" w:type="dxa"/>
            <w:shd w:val="clear" w:color="auto" w:fill="auto"/>
            <w:noWrap/>
          </w:tcPr>
          <w:p w14:paraId="621AF0EF" w14:textId="77777777" w:rsidR="005B6EBB" w:rsidRPr="006D371E" w:rsidRDefault="005B6EBB" w:rsidP="005B6EBB">
            <w:pPr>
              <w:pStyle w:val="TAL"/>
            </w:pPr>
            <w:r w:rsidRPr="006D371E">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pPr>
            <w:r w:rsidRPr="006D371E">
              <w:t>DIFFRSRP_</w:t>
            </w:r>
            <w:r>
              <w:rPr>
                <w:rFonts w:hint="eastAsia"/>
              </w:rPr>
              <w:t>3</w:t>
            </w:r>
            <w:r>
              <w:t>6</w:t>
            </w:r>
          </w:p>
        </w:tc>
        <w:tc>
          <w:tcPr>
            <w:tcW w:w="3204" w:type="dxa"/>
          </w:tcPr>
          <w:p w14:paraId="71607616" w14:textId="77777777" w:rsidR="005B6EBB" w:rsidRPr="006D371E" w:rsidRDefault="005B6EBB" w:rsidP="005B6EBB">
            <w:pPr>
              <w:pStyle w:val="TAL"/>
            </w:pPr>
            <w:r>
              <w:rPr>
                <w:rFonts w:hint="eastAsia"/>
              </w:rPr>
              <w:t>6</w:t>
            </w:r>
            <w:r w:rsidRPr="006D371E">
              <w:rPr>
                <w:rFonts w:hint="eastAsia"/>
              </w:rPr>
              <w:t>≥Δ</w:t>
            </w:r>
            <w:r>
              <w:t>RSRP&gt;5</w:t>
            </w:r>
          </w:p>
        </w:tc>
        <w:tc>
          <w:tcPr>
            <w:tcW w:w="713" w:type="dxa"/>
            <w:shd w:val="clear" w:color="auto" w:fill="auto"/>
            <w:noWrap/>
          </w:tcPr>
          <w:p w14:paraId="1C9F11D8" w14:textId="77777777" w:rsidR="005B6EBB" w:rsidRPr="006D371E" w:rsidRDefault="005B6EBB" w:rsidP="005B6EBB">
            <w:pPr>
              <w:pStyle w:val="TAL"/>
            </w:pPr>
            <w:r w:rsidRPr="006D371E">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pPr>
            <w:r>
              <w:t>…</w:t>
            </w:r>
          </w:p>
        </w:tc>
        <w:tc>
          <w:tcPr>
            <w:tcW w:w="3204" w:type="dxa"/>
          </w:tcPr>
          <w:p w14:paraId="0A212076" w14:textId="77777777" w:rsidR="005B6EBB" w:rsidRPr="006D371E" w:rsidRDefault="005B6EBB" w:rsidP="005B6EBB">
            <w:pPr>
              <w:pStyle w:val="TAL"/>
            </w:pPr>
            <w:r>
              <w:t>…</w:t>
            </w:r>
          </w:p>
        </w:tc>
        <w:tc>
          <w:tcPr>
            <w:tcW w:w="713" w:type="dxa"/>
            <w:shd w:val="clear" w:color="auto" w:fill="auto"/>
            <w:noWrap/>
          </w:tcPr>
          <w:p w14:paraId="33E71500" w14:textId="77777777" w:rsidR="005B6EBB" w:rsidRPr="006D371E" w:rsidRDefault="005B6EBB" w:rsidP="005B6EBB">
            <w:pPr>
              <w:pStyle w:val="TAL"/>
            </w:pPr>
            <w: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pPr>
            <w:r w:rsidRPr="006D371E">
              <w:t>DIFFRSRP_</w:t>
            </w:r>
            <w:r>
              <w:rPr>
                <w:rFonts w:hint="eastAsia"/>
              </w:rPr>
              <w:t>47</w:t>
            </w:r>
          </w:p>
        </w:tc>
        <w:tc>
          <w:tcPr>
            <w:tcW w:w="3204" w:type="dxa"/>
          </w:tcPr>
          <w:p w14:paraId="174709CF" w14:textId="77777777" w:rsidR="005B6EBB" w:rsidRDefault="005B6EBB" w:rsidP="005B6EBB">
            <w:pPr>
              <w:pStyle w:val="TAL"/>
            </w:pPr>
            <w:r>
              <w:rPr>
                <w:rFonts w:hint="eastAsia"/>
              </w:rPr>
              <w:t>17</w:t>
            </w:r>
            <w:r w:rsidRPr="006D371E">
              <w:rPr>
                <w:rFonts w:hint="eastAsia"/>
              </w:rPr>
              <w:t>≥Δ</w:t>
            </w:r>
            <w:r>
              <w:t>RSRP&gt;</w:t>
            </w:r>
            <w:r>
              <w:rPr>
                <w:rFonts w:hint="eastAsia"/>
              </w:rPr>
              <w:t>16</w:t>
            </w:r>
          </w:p>
        </w:tc>
        <w:tc>
          <w:tcPr>
            <w:tcW w:w="713" w:type="dxa"/>
            <w:shd w:val="clear" w:color="auto" w:fill="auto"/>
            <w:noWrap/>
          </w:tcPr>
          <w:p w14:paraId="1B501B6D" w14:textId="77777777" w:rsidR="005B6EBB" w:rsidRPr="006D371E" w:rsidRDefault="005B6EBB" w:rsidP="005B6EBB">
            <w:pPr>
              <w:pStyle w:val="TAL"/>
            </w:pPr>
            <w:r w:rsidRPr="006D371E">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pPr>
            <w:r w:rsidRPr="006D371E">
              <w:t>DIFFRSRP_</w:t>
            </w:r>
            <w:r>
              <w:rPr>
                <w:rFonts w:hint="eastAsia"/>
              </w:rPr>
              <w:t>48</w:t>
            </w:r>
          </w:p>
        </w:tc>
        <w:tc>
          <w:tcPr>
            <w:tcW w:w="3204" w:type="dxa"/>
          </w:tcPr>
          <w:p w14:paraId="2BDBB8A1" w14:textId="77777777" w:rsidR="005B6EBB" w:rsidRPr="006D371E" w:rsidRDefault="005B6EBB" w:rsidP="005B6EBB">
            <w:pPr>
              <w:pStyle w:val="TAL"/>
            </w:pPr>
            <w:r>
              <w:rPr>
                <w:rFonts w:hint="eastAsia"/>
              </w:rPr>
              <w:t>18</w:t>
            </w:r>
            <w:r w:rsidRPr="006D371E">
              <w:rPr>
                <w:rFonts w:hint="eastAsia"/>
              </w:rPr>
              <w:t>≥Δ</w:t>
            </w:r>
            <w:r w:rsidRPr="006D371E">
              <w:t>RSRP&gt;</w:t>
            </w:r>
            <w:r>
              <w:rPr>
                <w:rFonts w:hint="eastAsia"/>
              </w:rPr>
              <w:t>17</w:t>
            </w:r>
          </w:p>
        </w:tc>
        <w:tc>
          <w:tcPr>
            <w:tcW w:w="713" w:type="dxa"/>
            <w:shd w:val="clear" w:color="auto" w:fill="auto"/>
            <w:noWrap/>
          </w:tcPr>
          <w:p w14:paraId="2746C13F" w14:textId="77777777" w:rsidR="005B6EBB" w:rsidRPr="006D371E" w:rsidRDefault="005B6EBB" w:rsidP="005B6EBB">
            <w:pPr>
              <w:pStyle w:val="TAL"/>
            </w:pPr>
            <w:r w:rsidRPr="006D371E">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pPr>
            <w:r w:rsidRPr="006D371E">
              <w:t>DIFFRSRP_</w:t>
            </w:r>
            <w:r>
              <w:rPr>
                <w:rFonts w:hint="eastAsia"/>
              </w:rPr>
              <w:t>49</w:t>
            </w:r>
          </w:p>
        </w:tc>
        <w:tc>
          <w:tcPr>
            <w:tcW w:w="3204" w:type="dxa"/>
          </w:tcPr>
          <w:p w14:paraId="4A258902" w14:textId="77777777" w:rsidR="005B6EBB" w:rsidRPr="006D371E" w:rsidRDefault="005B6EBB" w:rsidP="005B6EBB">
            <w:pPr>
              <w:pStyle w:val="TAL"/>
            </w:pPr>
            <w:r>
              <w:rPr>
                <w:rFonts w:hint="eastAsia"/>
              </w:rPr>
              <w:t>19</w:t>
            </w:r>
            <w:r w:rsidRPr="006D371E">
              <w:rPr>
                <w:rFonts w:hint="eastAsia"/>
              </w:rPr>
              <w:t>≥Δ</w:t>
            </w:r>
            <w:r w:rsidRPr="006D371E">
              <w:t>RSRP&gt;</w:t>
            </w:r>
            <w:r>
              <w:rPr>
                <w:rFonts w:hint="eastAsia"/>
              </w:rPr>
              <w:t>18</w:t>
            </w:r>
          </w:p>
        </w:tc>
        <w:tc>
          <w:tcPr>
            <w:tcW w:w="713" w:type="dxa"/>
            <w:shd w:val="clear" w:color="auto" w:fill="auto"/>
            <w:noWrap/>
          </w:tcPr>
          <w:p w14:paraId="1D060126" w14:textId="77777777" w:rsidR="005B6EBB" w:rsidRPr="006D371E" w:rsidRDefault="005B6EBB" w:rsidP="005B6EBB">
            <w:pPr>
              <w:pStyle w:val="TAL"/>
            </w:pPr>
            <w:r w:rsidRPr="006D371E">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pPr>
            <w:r w:rsidRPr="006D371E">
              <w:t>DIFFRSRP_</w:t>
            </w:r>
            <w:r>
              <w:rPr>
                <w:rFonts w:hint="eastAsia"/>
              </w:rPr>
              <w:t>50</w:t>
            </w:r>
          </w:p>
        </w:tc>
        <w:tc>
          <w:tcPr>
            <w:tcW w:w="3204" w:type="dxa"/>
          </w:tcPr>
          <w:p w14:paraId="31B157D5" w14:textId="77777777" w:rsidR="005B6EBB" w:rsidRPr="006D371E" w:rsidRDefault="005B6EBB" w:rsidP="005B6EBB">
            <w:pPr>
              <w:pStyle w:val="TAL"/>
            </w:pPr>
            <w:r>
              <w:rPr>
                <w:rFonts w:hint="eastAsia"/>
              </w:rPr>
              <w:t>20</w:t>
            </w:r>
            <w:r w:rsidRPr="006D371E">
              <w:rPr>
                <w:rFonts w:hint="eastAsia"/>
              </w:rPr>
              <w:t>≥Δ</w:t>
            </w:r>
            <w:r w:rsidRPr="006D371E">
              <w:t>RSRP&gt;</w:t>
            </w:r>
            <w:r>
              <w:rPr>
                <w:rFonts w:hint="eastAsia"/>
              </w:rPr>
              <w:t>19</w:t>
            </w:r>
          </w:p>
        </w:tc>
        <w:tc>
          <w:tcPr>
            <w:tcW w:w="713" w:type="dxa"/>
            <w:shd w:val="clear" w:color="auto" w:fill="auto"/>
            <w:noWrap/>
          </w:tcPr>
          <w:p w14:paraId="7B834158" w14:textId="77777777" w:rsidR="005B6EBB" w:rsidRPr="006D371E" w:rsidRDefault="005B6EBB" w:rsidP="005B6EBB">
            <w:pPr>
              <w:pStyle w:val="TAL"/>
            </w:pPr>
            <w:r w:rsidRPr="006D371E">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pPr>
            <w:r w:rsidRPr="006D371E">
              <w:t>DIFFRSRP_5</w:t>
            </w:r>
            <w:r>
              <w:rPr>
                <w:rFonts w:hint="eastAsia"/>
              </w:rPr>
              <w:t>1</w:t>
            </w:r>
          </w:p>
        </w:tc>
        <w:tc>
          <w:tcPr>
            <w:tcW w:w="3204" w:type="dxa"/>
          </w:tcPr>
          <w:p w14:paraId="024688F9" w14:textId="77777777" w:rsidR="005B6EBB" w:rsidRPr="006D371E" w:rsidRDefault="005B6EBB" w:rsidP="005B6EBB">
            <w:pPr>
              <w:pStyle w:val="TAL"/>
            </w:pPr>
            <w:r>
              <w:rPr>
                <w:rFonts w:hint="eastAsia"/>
              </w:rPr>
              <w:t>21</w:t>
            </w:r>
            <w:r w:rsidRPr="006D371E">
              <w:rPr>
                <w:rFonts w:hint="eastAsia"/>
              </w:rPr>
              <w:t>≥Δ</w:t>
            </w:r>
            <w:r w:rsidRPr="006D371E">
              <w:t>RSRP&gt;</w:t>
            </w:r>
            <w:r>
              <w:rPr>
                <w:rFonts w:hint="eastAsia"/>
              </w:rPr>
              <w:t>20</w:t>
            </w:r>
          </w:p>
        </w:tc>
        <w:tc>
          <w:tcPr>
            <w:tcW w:w="713" w:type="dxa"/>
            <w:shd w:val="clear" w:color="auto" w:fill="auto"/>
            <w:noWrap/>
          </w:tcPr>
          <w:p w14:paraId="67017C0A" w14:textId="77777777" w:rsidR="005B6EBB" w:rsidRPr="006D371E" w:rsidRDefault="005B6EBB" w:rsidP="005B6EBB">
            <w:pPr>
              <w:pStyle w:val="TAL"/>
            </w:pPr>
            <w:r w:rsidRPr="006D371E">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pPr>
            <w:r w:rsidRPr="006D371E">
              <w:t>DIFFRSRP_</w:t>
            </w:r>
            <w:r>
              <w:rPr>
                <w:rFonts w:hint="eastAsia"/>
              </w:rPr>
              <w:t>52</w:t>
            </w:r>
          </w:p>
        </w:tc>
        <w:tc>
          <w:tcPr>
            <w:tcW w:w="3204" w:type="dxa"/>
          </w:tcPr>
          <w:p w14:paraId="680DE328" w14:textId="77777777" w:rsidR="005B6EBB" w:rsidRPr="006D371E" w:rsidRDefault="005B6EBB" w:rsidP="005B6EBB">
            <w:pPr>
              <w:pStyle w:val="TAL"/>
            </w:pPr>
            <w:r>
              <w:rPr>
                <w:rFonts w:hint="eastAsia"/>
              </w:rPr>
              <w:t>22</w:t>
            </w:r>
            <w:r w:rsidRPr="006D371E">
              <w:rPr>
                <w:rFonts w:hint="eastAsia"/>
              </w:rPr>
              <w:t>≥Δ</w:t>
            </w:r>
            <w:r w:rsidRPr="006D371E">
              <w:t>RSRP&gt;</w:t>
            </w:r>
            <w:r>
              <w:rPr>
                <w:rFonts w:hint="eastAsia"/>
              </w:rPr>
              <w:t>21</w:t>
            </w:r>
          </w:p>
        </w:tc>
        <w:tc>
          <w:tcPr>
            <w:tcW w:w="713" w:type="dxa"/>
            <w:shd w:val="clear" w:color="auto" w:fill="auto"/>
            <w:noWrap/>
          </w:tcPr>
          <w:p w14:paraId="77D07295" w14:textId="77777777" w:rsidR="005B6EBB" w:rsidRPr="006D371E" w:rsidRDefault="005B6EBB" w:rsidP="005B6EBB">
            <w:pPr>
              <w:pStyle w:val="TAL"/>
            </w:pPr>
            <w:r w:rsidRPr="006D371E">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pPr>
            <w:r w:rsidRPr="006D371E">
              <w:t>DIFFRSRP_</w:t>
            </w:r>
            <w:r>
              <w:rPr>
                <w:rFonts w:hint="eastAsia"/>
              </w:rPr>
              <w:t>53</w:t>
            </w:r>
          </w:p>
        </w:tc>
        <w:tc>
          <w:tcPr>
            <w:tcW w:w="3204" w:type="dxa"/>
          </w:tcPr>
          <w:p w14:paraId="58A93FC1" w14:textId="77777777" w:rsidR="005B6EBB" w:rsidRPr="006D371E" w:rsidRDefault="005B6EBB" w:rsidP="005B6EBB">
            <w:pPr>
              <w:pStyle w:val="TAL"/>
            </w:pPr>
            <w:r>
              <w:rPr>
                <w:rFonts w:hint="eastAsia"/>
              </w:rPr>
              <w:t>23</w:t>
            </w:r>
            <w:r w:rsidRPr="006D371E">
              <w:rPr>
                <w:rFonts w:hint="eastAsia"/>
              </w:rPr>
              <w:t>≥Δ</w:t>
            </w:r>
            <w:r w:rsidRPr="006D371E">
              <w:t>RSRP&gt;-</w:t>
            </w:r>
            <w:r>
              <w:rPr>
                <w:rFonts w:hint="eastAsia"/>
              </w:rPr>
              <w:t>22</w:t>
            </w:r>
          </w:p>
        </w:tc>
        <w:tc>
          <w:tcPr>
            <w:tcW w:w="713" w:type="dxa"/>
            <w:shd w:val="clear" w:color="auto" w:fill="auto"/>
            <w:noWrap/>
          </w:tcPr>
          <w:p w14:paraId="6FFFBBAF" w14:textId="77777777" w:rsidR="005B6EBB" w:rsidRPr="006D371E" w:rsidRDefault="005B6EBB" w:rsidP="005B6EBB">
            <w:pPr>
              <w:pStyle w:val="TAL"/>
            </w:pPr>
            <w:r w:rsidRPr="006D371E">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pPr>
            <w:r w:rsidRPr="006D371E">
              <w:t>DIFFRSRP_</w:t>
            </w:r>
            <w:r>
              <w:rPr>
                <w:rFonts w:hint="eastAsia"/>
              </w:rPr>
              <w:t>54</w:t>
            </w:r>
          </w:p>
        </w:tc>
        <w:tc>
          <w:tcPr>
            <w:tcW w:w="3204" w:type="dxa"/>
          </w:tcPr>
          <w:p w14:paraId="2BCC7B0F" w14:textId="77777777" w:rsidR="005B6EBB" w:rsidRPr="006D371E" w:rsidRDefault="005B6EBB" w:rsidP="005B6EBB">
            <w:pPr>
              <w:pStyle w:val="TAL"/>
            </w:pPr>
            <w:r>
              <w:rPr>
                <w:rFonts w:hint="eastAsia"/>
              </w:rPr>
              <w:t>24</w:t>
            </w:r>
            <w:r w:rsidRPr="006D371E">
              <w:rPr>
                <w:rFonts w:hint="eastAsia"/>
              </w:rPr>
              <w:t>≥Δ</w:t>
            </w:r>
            <w:r w:rsidRPr="006D371E">
              <w:t>RSRP&gt;</w:t>
            </w:r>
            <w:r>
              <w:rPr>
                <w:rFonts w:hint="eastAsia"/>
              </w:rPr>
              <w:t>23</w:t>
            </w:r>
          </w:p>
        </w:tc>
        <w:tc>
          <w:tcPr>
            <w:tcW w:w="713" w:type="dxa"/>
            <w:shd w:val="clear" w:color="auto" w:fill="auto"/>
            <w:noWrap/>
          </w:tcPr>
          <w:p w14:paraId="5E99BC26" w14:textId="77777777" w:rsidR="005B6EBB" w:rsidRPr="006D371E" w:rsidRDefault="005B6EBB" w:rsidP="005B6EBB">
            <w:pPr>
              <w:pStyle w:val="TAL"/>
            </w:pPr>
            <w:r w:rsidRPr="006D371E">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pPr>
            <w:r w:rsidRPr="006D371E">
              <w:t>DIFFRSRP_</w:t>
            </w:r>
            <w:r>
              <w:rPr>
                <w:rFonts w:hint="eastAsia"/>
              </w:rPr>
              <w:t>55</w:t>
            </w:r>
          </w:p>
        </w:tc>
        <w:tc>
          <w:tcPr>
            <w:tcW w:w="3204" w:type="dxa"/>
          </w:tcPr>
          <w:p w14:paraId="4A5B3432" w14:textId="77777777" w:rsidR="005B6EBB" w:rsidRPr="006D371E" w:rsidRDefault="005B6EBB" w:rsidP="005B6EBB">
            <w:pPr>
              <w:pStyle w:val="TAL"/>
            </w:pPr>
            <w:r>
              <w:rPr>
                <w:rFonts w:hint="eastAsia"/>
              </w:rPr>
              <w:t>25</w:t>
            </w:r>
            <w:r w:rsidRPr="006D371E">
              <w:rPr>
                <w:rFonts w:hint="eastAsia"/>
              </w:rPr>
              <w:t>≥Δ</w:t>
            </w:r>
            <w:r w:rsidRPr="006D371E">
              <w:t>RSRP&gt;</w:t>
            </w:r>
            <w:r>
              <w:rPr>
                <w:rFonts w:hint="eastAsia"/>
              </w:rPr>
              <w:t>24</w:t>
            </w:r>
          </w:p>
        </w:tc>
        <w:tc>
          <w:tcPr>
            <w:tcW w:w="713" w:type="dxa"/>
            <w:shd w:val="clear" w:color="auto" w:fill="auto"/>
            <w:noWrap/>
          </w:tcPr>
          <w:p w14:paraId="27EE4F56" w14:textId="77777777" w:rsidR="005B6EBB" w:rsidRPr="006D371E" w:rsidRDefault="005B6EBB" w:rsidP="005B6EBB">
            <w:pPr>
              <w:pStyle w:val="TAL"/>
            </w:pPr>
            <w:r w:rsidRPr="006D371E">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pPr>
            <w:r w:rsidRPr="006D371E">
              <w:t>DIFFRSRP_</w:t>
            </w:r>
            <w:r>
              <w:rPr>
                <w:rFonts w:hint="eastAsia"/>
              </w:rPr>
              <w:t>56</w:t>
            </w:r>
          </w:p>
        </w:tc>
        <w:tc>
          <w:tcPr>
            <w:tcW w:w="3204" w:type="dxa"/>
          </w:tcPr>
          <w:p w14:paraId="10710403" w14:textId="77777777" w:rsidR="005B6EBB" w:rsidRPr="006D371E" w:rsidRDefault="005B6EBB" w:rsidP="005B6EBB">
            <w:pPr>
              <w:pStyle w:val="TAL"/>
            </w:pPr>
            <w:r>
              <w:rPr>
                <w:rFonts w:hint="eastAsia"/>
              </w:rPr>
              <w:t>26</w:t>
            </w:r>
            <w:r w:rsidRPr="006D371E">
              <w:rPr>
                <w:rFonts w:hint="eastAsia"/>
              </w:rPr>
              <w:t>≥Δ</w:t>
            </w:r>
            <w:r w:rsidRPr="006D371E">
              <w:t>RSRP&gt;</w:t>
            </w:r>
            <w:r>
              <w:rPr>
                <w:rFonts w:hint="eastAsia"/>
              </w:rPr>
              <w:t>25</w:t>
            </w:r>
          </w:p>
        </w:tc>
        <w:tc>
          <w:tcPr>
            <w:tcW w:w="713" w:type="dxa"/>
            <w:shd w:val="clear" w:color="auto" w:fill="auto"/>
            <w:noWrap/>
          </w:tcPr>
          <w:p w14:paraId="5AB39FA9" w14:textId="77777777" w:rsidR="005B6EBB" w:rsidRPr="006D371E" w:rsidRDefault="005B6EBB" w:rsidP="005B6EBB">
            <w:pPr>
              <w:pStyle w:val="TAL"/>
            </w:pPr>
            <w:r w:rsidRPr="006D371E">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pPr>
            <w:r w:rsidRPr="006D371E">
              <w:t>DIFFRSRP_</w:t>
            </w:r>
            <w:r>
              <w:rPr>
                <w:rFonts w:hint="eastAsia"/>
              </w:rPr>
              <w:t>57</w:t>
            </w:r>
          </w:p>
        </w:tc>
        <w:tc>
          <w:tcPr>
            <w:tcW w:w="3204" w:type="dxa"/>
          </w:tcPr>
          <w:p w14:paraId="7E38D638" w14:textId="77777777" w:rsidR="005B6EBB" w:rsidRPr="006D371E" w:rsidRDefault="005B6EBB" w:rsidP="005B6EBB">
            <w:pPr>
              <w:pStyle w:val="TAL"/>
            </w:pPr>
            <w:r>
              <w:rPr>
                <w:rFonts w:hint="eastAsia"/>
              </w:rPr>
              <w:t>27</w:t>
            </w:r>
            <w:r w:rsidRPr="006D371E">
              <w:rPr>
                <w:rFonts w:hint="eastAsia"/>
              </w:rPr>
              <w:t>≥Δ</w:t>
            </w:r>
            <w:r w:rsidRPr="006D371E">
              <w:t>RSRP&gt;</w:t>
            </w:r>
            <w:r>
              <w:rPr>
                <w:rFonts w:hint="eastAsia"/>
              </w:rPr>
              <w:t>26</w:t>
            </w:r>
          </w:p>
        </w:tc>
        <w:tc>
          <w:tcPr>
            <w:tcW w:w="713" w:type="dxa"/>
            <w:shd w:val="clear" w:color="auto" w:fill="auto"/>
            <w:noWrap/>
          </w:tcPr>
          <w:p w14:paraId="657F0B2B" w14:textId="77777777" w:rsidR="005B6EBB" w:rsidRPr="006D371E" w:rsidRDefault="005B6EBB" w:rsidP="005B6EBB">
            <w:pPr>
              <w:pStyle w:val="TAL"/>
            </w:pPr>
            <w:r w:rsidRPr="006D371E">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pPr>
            <w:r w:rsidRPr="006D371E">
              <w:t>DIFFRSRP_</w:t>
            </w:r>
            <w:r>
              <w:rPr>
                <w:rFonts w:hint="eastAsia"/>
              </w:rPr>
              <w:t>58</w:t>
            </w:r>
          </w:p>
        </w:tc>
        <w:tc>
          <w:tcPr>
            <w:tcW w:w="3204" w:type="dxa"/>
          </w:tcPr>
          <w:p w14:paraId="174EF2F7" w14:textId="77777777" w:rsidR="005B6EBB" w:rsidRPr="006D371E" w:rsidRDefault="005B6EBB" w:rsidP="005B6EBB">
            <w:pPr>
              <w:pStyle w:val="TAL"/>
            </w:pPr>
            <w:r>
              <w:rPr>
                <w:rFonts w:hint="eastAsia"/>
              </w:rPr>
              <w:t>28</w:t>
            </w:r>
            <w:r w:rsidRPr="006D371E">
              <w:rPr>
                <w:rFonts w:hint="eastAsia"/>
              </w:rPr>
              <w:t>≥Δ</w:t>
            </w:r>
            <w:r w:rsidRPr="006D371E">
              <w:t>RSRP&gt;</w:t>
            </w:r>
            <w:r>
              <w:rPr>
                <w:rFonts w:hint="eastAsia"/>
              </w:rPr>
              <w:t>27</w:t>
            </w:r>
          </w:p>
        </w:tc>
        <w:tc>
          <w:tcPr>
            <w:tcW w:w="713" w:type="dxa"/>
            <w:shd w:val="clear" w:color="auto" w:fill="auto"/>
            <w:noWrap/>
          </w:tcPr>
          <w:p w14:paraId="4ACBAC25" w14:textId="77777777" w:rsidR="005B6EBB" w:rsidRPr="006D371E" w:rsidRDefault="005B6EBB" w:rsidP="005B6EBB">
            <w:pPr>
              <w:pStyle w:val="TAL"/>
            </w:pPr>
            <w:r w:rsidRPr="006D371E">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pPr>
            <w:r w:rsidRPr="006D371E">
              <w:t>DIFFRSRP_</w:t>
            </w:r>
            <w:r>
              <w:rPr>
                <w:rFonts w:hint="eastAsia"/>
              </w:rPr>
              <w:t>59</w:t>
            </w:r>
          </w:p>
        </w:tc>
        <w:tc>
          <w:tcPr>
            <w:tcW w:w="3204" w:type="dxa"/>
          </w:tcPr>
          <w:p w14:paraId="1E4D873E" w14:textId="77777777" w:rsidR="005B6EBB" w:rsidRPr="006D371E" w:rsidRDefault="005B6EBB" w:rsidP="005B6EBB">
            <w:pPr>
              <w:pStyle w:val="TAL"/>
            </w:pPr>
            <w:r>
              <w:rPr>
                <w:rFonts w:hint="eastAsia"/>
              </w:rPr>
              <w:t>29</w:t>
            </w:r>
            <w:r w:rsidRPr="006D371E">
              <w:rPr>
                <w:rFonts w:hint="eastAsia"/>
              </w:rPr>
              <w:t>≥Δ</w:t>
            </w:r>
            <w:r w:rsidRPr="006D371E">
              <w:t>RSRP&gt;</w:t>
            </w:r>
            <w:r>
              <w:rPr>
                <w:rFonts w:hint="eastAsia"/>
              </w:rPr>
              <w:t>28</w:t>
            </w:r>
          </w:p>
        </w:tc>
        <w:tc>
          <w:tcPr>
            <w:tcW w:w="713" w:type="dxa"/>
            <w:shd w:val="clear" w:color="auto" w:fill="auto"/>
            <w:noWrap/>
          </w:tcPr>
          <w:p w14:paraId="1F4A28D9" w14:textId="77777777" w:rsidR="005B6EBB" w:rsidRPr="006D371E" w:rsidRDefault="005B6EBB" w:rsidP="005B6EBB">
            <w:pPr>
              <w:pStyle w:val="TAL"/>
            </w:pPr>
            <w:r w:rsidRPr="006D371E">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pPr>
            <w:r w:rsidRPr="006D371E">
              <w:t>DIFFRSRP_</w:t>
            </w:r>
            <w:r>
              <w:rPr>
                <w:rFonts w:hint="eastAsia"/>
              </w:rPr>
              <w:t>60</w:t>
            </w:r>
          </w:p>
        </w:tc>
        <w:tc>
          <w:tcPr>
            <w:tcW w:w="3204" w:type="dxa"/>
          </w:tcPr>
          <w:p w14:paraId="2E588EED" w14:textId="77777777" w:rsidR="005B6EBB" w:rsidRPr="006D371E" w:rsidRDefault="005B6EBB" w:rsidP="005B6EBB">
            <w:pPr>
              <w:pStyle w:val="TAL"/>
            </w:pPr>
            <w:r>
              <w:rPr>
                <w:rFonts w:hint="eastAsia"/>
              </w:rPr>
              <w:t>30</w:t>
            </w:r>
            <w:r w:rsidRPr="006D371E">
              <w:rPr>
                <w:rFonts w:hint="eastAsia"/>
              </w:rPr>
              <w:t>≥Δ</w:t>
            </w:r>
            <w:r w:rsidRPr="006D371E">
              <w:t>RSRP&gt;</w:t>
            </w:r>
            <w:r>
              <w:rPr>
                <w:rFonts w:hint="eastAsia"/>
              </w:rPr>
              <w:t>29</w:t>
            </w:r>
          </w:p>
        </w:tc>
        <w:tc>
          <w:tcPr>
            <w:tcW w:w="713" w:type="dxa"/>
            <w:shd w:val="clear" w:color="auto" w:fill="auto"/>
            <w:noWrap/>
          </w:tcPr>
          <w:p w14:paraId="166FF344" w14:textId="77777777" w:rsidR="005B6EBB" w:rsidRPr="006D371E" w:rsidRDefault="005B6EBB" w:rsidP="005B6EBB">
            <w:pPr>
              <w:pStyle w:val="TAL"/>
            </w:pPr>
            <w:r w:rsidRPr="006D371E">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pPr>
            <w:r w:rsidRPr="006D371E">
              <w:t>DIFFRSRP_</w:t>
            </w:r>
            <w:r>
              <w:rPr>
                <w:rFonts w:hint="eastAsia"/>
              </w:rPr>
              <w:t>61</w:t>
            </w:r>
          </w:p>
        </w:tc>
        <w:tc>
          <w:tcPr>
            <w:tcW w:w="3204" w:type="dxa"/>
          </w:tcPr>
          <w:p w14:paraId="6E11AD76" w14:textId="77777777" w:rsidR="005B6EBB" w:rsidRDefault="005B6EBB" w:rsidP="005B6EBB">
            <w:pPr>
              <w:pStyle w:val="TAL"/>
            </w:pPr>
            <w:r w:rsidRPr="006D371E">
              <w:rPr>
                <w:rFonts w:hint="eastAsia"/>
              </w:rPr>
              <w:t>Δ</w:t>
            </w:r>
            <w:r w:rsidRPr="006D371E">
              <w:t>RSRP&gt;</w:t>
            </w:r>
            <w:r>
              <w:rPr>
                <w:rFonts w:hint="eastAsia"/>
              </w:rPr>
              <w:t>30</w:t>
            </w:r>
          </w:p>
        </w:tc>
        <w:tc>
          <w:tcPr>
            <w:tcW w:w="713" w:type="dxa"/>
            <w:shd w:val="clear" w:color="auto" w:fill="auto"/>
            <w:noWrap/>
          </w:tcPr>
          <w:p w14:paraId="37387351" w14:textId="77777777" w:rsidR="005B6EBB" w:rsidRPr="006D371E" w:rsidRDefault="005B6EBB" w:rsidP="005B6EBB">
            <w:pPr>
              <w:pStyle w:val="TAL"/>
            </w:pPr>
            <w:r w:rsidRPr="006D371E">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rPr>
      </w:pPr>
      <w:r>
        <w:rPr>
          <w:rFonts w:eastAsia="MS Mincho"/>
          <w:bCs/>
        </w:rPr>
        <w:t>-</w:t>
      </w:r>
      <w:r>
        <w:rPr>
          <w:rFonts w:eastAsia="MS Mincho"/>
          <w:bCs/>
        </w:rPr>
        <w:tab/>
      </w:r>
      <w:r w:rsidR="005A3BCE">
        <w:rPr>
          <w:rFonts w:eastAsia="MS Mincho"/>
          <w:bCs/>
        </w:rPr>
        <w:t xml:space="preserve">The </w:t>
      </w:r>
      <w:r w:rsidR="005A3BCE">
        <w:rPr>
          <w:lang w:val="en-US"/>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rPr>
      </w:pPr>
      <w:r>
        <w:rPr>
          <w:rFonts w:eastAsia="MS Mincho"/>
        </w:rPr>
        <w:t>-</w:t>
      </w:r>
      <w:r>
        <w:rPr>
          <w:rFonts w:eastAsia="MS Mincho"/>
        </w:rPr>
        <w:tab/>
      </w:r>
      <w:r w:rsidR="00A11203" w:rsidRPr="00C3508A">
        <w:rPr>
          <w:rFonts w:eastAsia="MS Mincho"/>
        </w:rPr>
        <w:t xml:space="preserve">UE Rx-Tx measurement accuracy requirements shall apply for a cell, which is also the downlink reference cell (defined in section 7.1.1) for SRS transmission even if the </w:t>
      </w:r>
      <w:r w:rsidR="00A11203" w:rsidRPr="007E01B9">
        <w:rPr>
          <w:rFonts w:eastAsia="MS Mincho"/>
        </w:rPr>
        <w:t>uplink transmission timing changes during the UE Rx-Tx measurement period due to autonomous adjustment.</w:t>
      </w:r>
    </w:p>
    <w:p w14:paraId="384EE2A3" w14:textId="5E9DA80F" w:rsidR="00A43B00" w:rsidRDefault="00A43B00" w:rsidP="00A43B00">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D04AF8"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D04AF8" w:rsidRPr="006A7330" w:rsidRDefault="00D04AF8" w:rsidP="00D04AF8">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D04AF8" w:rsidRPr="006A7330" w:rsidRDefault="00D04AF8" w:rsidP="00D04AF8">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D04AF8" w:rsidRPr="006A7330" w:rsidRDefault="00D04AF8" w:rsidP="00D04AF8">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31066294"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03A1C571" w14:textId="5D00977D"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D04AF8" w:rsidRPr="006A7330" w:rsidRDefault="00D04AF8" w:rsidP="00D04AF8">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D04AF8" w:rsidRPr="006A7330" w:rsidRDefault="00D04AF8" w:rsidP="00D04AF8">
            <w:pPr>
              <w:pStyle w:val="TAC"/>
              <w:rPr>
                <w:lang w:eastAsia="ko-KR"/>
              </w:rPr>
            </w:pPr>
            <w:r w:rsidRPr="006A7330">
              <w:rPr>
                <w:lang w:eastAsia="ko-KR"/>
              </w:rPr>
              <w:t>-50</w:t>
            </w:r>
          </w:p>
        </w:tc>
      </w:tr>
      <w:tr w:rsidR="00D04AF8"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C816CEC" w14:textId="58F1C82B"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D04AF8" w:rsidRPr="006A7330" w:rsidRDefault="00D04AF8" w:rsidP="00D04AF8">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D04AF8" w:rsidRPr="006A7330" w:rsidRDefault="00D04AF8" w:rsidP="00D04AF8">
            <w:pPr>
              <w:rPr>
                <w:rFonts w:ascii="Arial" w:hAnsi="Arial" w:cs="Arial"/>
                <w:sz w:val="18"/>
                <w:szCs w:val="18"/>
                <w:lang w:eastAsia="ko-KR"/>
              </w:rPr>
            </w:pPr>
          </w:p>
        </w:tc>
      </w:tr>
      <w:tr w:rsidR="00D04AF8"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1B0152" w14:textId="1F7D8603"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D04AF8" w:rsidRPr="006A7330" w:rsidRDefault="00D04AF8" w:rsidP="00D04AF8">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D04AF8" w:rsidRPr="006A7330" w:rsidRDefault="00D04AF8" w:rsidP="00D04AF8">
            <w:pPr>
              <w:rPr>
                <w:rFonts w:ascii="Arial" w:hAnsi="Arial" w:cs="Arial"/>
                <w:sz w:val="18"/>
                <w:szCs w:val="18"/>
                <w:lang w:eastAsia="ko-KR"/>
              </w:rPr>
            </w:pPr>
          </w:p>
        </w:tc>
      </w:tr>
      <w:tr w:rsidR="00D04AF8"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288898B4"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D04AF8" w:rsidRPr="006A7330" w:rsidRDefault="00D04AF8" w:rsidP="00D04AF8">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D04AF8" w:rsidRPr="006A7330" w:rsidRDefault="00D04AF8" w:rsidP="00D04AF8">
            <w:pPr>
              <w:rPr>
                <w:rFonts w:ascii="Arial" w:hAnsi="Arial" w:cs="Arial"/>
                <w:sz w:val="18"/>
                <w:szCs w:val="18"/>
                <w:lang w:eastAsia="ko-KR"/>
              </w:rPr>
            </w:pPr>
          </w:p>
        </w:tc>
      </w:tr>
      <w:tr w:rsidR="00D04AF8"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1D0F18B2"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D04AF8" w:rsidRPr="006A7330" w:rsidRDefault="00D04AF8" w:rsidP="00D04AF8">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D04AF8" w:rsidRPr="006A7330" w:rsidRDefault="00D04AF8" w:rsidP="00D04AF8">
            <w:pPr>
              <w:rPr>
                <w:rFonts w:ascii="Arial" w:hAnsi="Arial" w:cs="Arial"/>
                <w:sz w:val="18"/>
                <w:szCs w:val="18"/>
                <w:lang w:eastAsia="ko-KR"/>
              </w:rPr>
            </w:pPr>
          </w:p>
        </w:tc>
      </w:tr>
      <w:tr w:rsidR="00D04AF8"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57DD8358"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D04AF8" w:rsidRPr="006A7330" w:rsidRDefault="00D04AF8" w:rsidP="00D04AF8">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D04AF8" w:rsidRPr="006A7330" w:rsidRDefault="00D04AF8" w:rsidP="00D04AF8">
            <w:pPr>
              <w:rPr>
                <w:rFonts w:ascii="Arial" w:hAnsi="Arial" w:cs="Arial"/>
                <w:sz w:val="18"/>
                <w:szCs w:val="18"/>
                <w:lang w:eastAsia="ko-KR"/>
              </w:rPr>
            </w:pPr>
          </w:p>
        </w:tc>
      </w:tr>
      <w:tr w:rsidR="00D04AF8"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5EC6A26" w14:textId="71C8FA84" w:rsidR="00D04AF8" w:rsidRPr="006A7330" w:rsidRDefault="00D04AF8" w:rsidP="00D04AF8">
            <w:pPr>
              <w:pStyle w:val="TAC"/>
              <w:rPr>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D04AF8" w:rsidRPr="006A7330" w:rsidRDefault="00D04AF8" w:rsidP="00D04AF8">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D04AF8" w:rsidRPr="006A7330" w:rsidRDefault="00D04AF8" w:rsidP="00D04AF8">
            <w:pPr>
              <w:rPr>
                <w:rFonts w:ascii="Arial" w:hAnsi="Arial" w:cs="Arial"/>
                <w:sz w:val="18"/>
                <w:szCs w:val="18"/>
                <w:lang w:eastAsia="ko-KR"/>
              </w:rPr>
            </w:pPr>
          </w:p>
        </w:tc>
      </w:tr>
      <w:tr w:rsidR="00D04AF8"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3B3FD80D"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D04AF8" w:rsidRPr="006A7330" w:rsidRDefault="00D04AF8" w:rsidP="00D04A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D04AF8" w:rsidRPr="006A7330" w:rsidRDefault="00D04AF8" w:rsidP="00D04AF8">
            <w:pPr>
              <w:rPr>
                <w:rFonts w:ascii="Arial" w:hAnsi="Arial" w:cs="Arial"/>
                <w:sz w:val="18"/>
                <w:szCs w:val="18"/>
                <w:lang w:eastAsia="ko-KR"/>
              </w:rPr>
            </w:pPr>
          </w:p>
        </w:tc>
      </w:tr>
      <w:tr w:rsidR="00D04AF8"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D04AF8" w:rsidRPr="006A7330" w:rsidRDefault="00D04AF8" w:rsidP="00D04AF8">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FE8E125"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D04AF8" w:rsidRPr="006A7330" w:rsidRDefault="00D04AF8" w:rsidP="00D04AF8">
            <w:pPr>
              <w:pStyle w:val="TAC"/>
              <w:rPr>
                <w:lang w:eastAsia="ko-KR"/>
              </w:rPr>
            </w:pPr>
            <w:r w:rsidRPr="00F8474E">
              <w:rPr>
                <w:lang w:eastAsia="ko-KR"/>
              </w:rPr>
              <w:t>NOTE 6</w:t>
            </w:r>
          </w:p>
        </w:tc>
      </w:tr>
      <w:tr w:rsidR="00D04AF8"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D04AF8" w:rsidRPr="006A7330" w:rsidRDefault="00D04AF8" w:rsidP="00D04AF8">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37CE81B3"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D04AF8" w:rsidRPr="006A7330" w:rsidRDefault="00D04AF8" w:rsidP="00D04AF8">
            <w:pPr>
              <w:pStyle w:val="TAC"/>
              <w:rPr>
                <w:lang w:eastAsia="ko-KR"/>
              </w:rPr>
            </w:pPr>
            <w:r w:rsidRPr="00F8474E">
              <w:rPr>
                <w:lang w:eastAsia="ko-KR"/>
              </w:rPr>
              <w:t>NOTE 6</w:t>
            </w:r>
          </w:p>
        </w:tc>
      </w:tr>
      <w:tr w:rsidR="00D04AF8"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D04AF8" w:rsidRPr="006A7330" w:rsidRDefault="00D04AF8" w:rsidP="00D04AF8">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D04AF8" w:rsidRPr="006A7330" w:rsidRDefault="00D04AF8" w:rsidP="00D04A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D04AF8" w:rsidRPr="006A7330" w:rsidRDefault="00D04AF8" w:rsidP="00D04AF8">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0BCEB76"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4967B8B4" w14:textId="4AA1E8E8"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D04AF8" w:rsidRPr="006A7330" w:rsidRDefault="00D04AF8" w:rsidP="00D04AF8">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D04AF8" w:rsidRPr="006A7330" w:rsidRDefault="00D04AF8" w:rsidP="00D04AF8">
            <w:pPr>
              <w:pStyle w:val="TAC"/>
              <w:rPr>
                <w:lang w:eastAsia="ko-KR"/>
              </w:rPr>
            </w:pPr>
            <w:r w:rsidRPr="006A7330">
              <w:rPr>
                <w:lang w:eastAsia="ko-KR"/>
              </w:rPr>
              <w:t>-50</w:t>
            </w:r>
          </w:p>
        </w:tc>
      </w:tr>
      <w:tr w:rsidR="00D04AF8"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D72DF19" w14:textId="65E9C25F"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D04AF8" w:rsidRPr="006A7330" w:rsidRDefault="00D04AF8" w:rsidP="00D04A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D04AF8" w:rsidRPr="006A7330" w:rsidRDefault="00D04AF8" w:rsidP="00D04AF8">
            <w:pPr>
              <w:rPr>
                <w:rFonts w:ascii="Arial" w:hAnsi="Arial" w:cs="Arial"/>
                <w:sz w:val="18"/>
                <w:szCs w:val="18"/>
                <w:lang w:eastAsia="ko-KR"/>
              </w:rPr>
            </w:pPr>
          </w:p>
        </w:tc>
      </w:tr>
      <w:tr w:rsidR="00D04AF8"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3BC5C9" w14:textId="7B65E239"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D04AF8" w:rsidRPr="006A7330" w:rsidRDefault="00D04AF8" w:rsidP="00D04AF8">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D04AF8" w:rsidRPr="006A7330" w:rsidRDefault="00D04AF8" w:rsidP="00D04AF8">
            <w:pPr>
              <w:rPr>
                <w:rFonts w:ascii="Arial" w:hAnsi="Arial" w:cs="Arial"/>
                <w:sz w:val="18"/>
                <w:szCs w:val="18"/>
                <w:lang w:eastAsia="ko-KR"/>
              </w:rPr>
            </w:pPr>
          </w:p>
        </w:tc>
      </w:tr>
      <w:tr w:rsidR="00D04AF8"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43806AD5"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D04AF8" w:rsidRPr="006A7330" w:rsidRDefault="00D04AF8" w:rsidP="00D04AF8">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D04AF8" w:rsidRPr="006A7330" w:rsidRDefault="00D04AF8" w:rsidP="00D04AF8">
            <w:pPr>
              <w:rPr>
                <w:rFonts w:ascii="Arial" w:hAnsi="Arial" w:cs="Arial"/>
                <w:sz w:val="18"/>
                <w:szCs w:val="18"/>
                <w:lang w:eastAsia="ko-KR"/>
              </w:rPr>
            </w:pPr>
          </w:p>
        </w:tc>
      </w:tr>
      <w:tr w:rsidR="00D04AF8"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7F091E20"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D04AF8" w:rsidRPr="006A7330" w:rsidRDefault="00D04AF8" w:rsidP="00D04AF8">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D04AF8" w:rsidRPr="006A7330" w:rsidRDefault="00D04AF8" w:rsidP="00D04AF8">
            <w:pPr>
              <w:rPr>
                <w:rFonts w:ascii="Arial" w:hAnsi="Arial" w:cs="Arial"/>
                <w:sz w:val="18"/>
                <w:szCs w:val="18"/>
                <w:lang w:eastAsia="ko-KR"/>
              </w:rPr>
            </w:pPr>
          </w:p>
        </w:tc>
      </w:tr>
      <w:tr w:rsidR="00D04AF8"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45B0FC8A"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D04AF8" w:rsidRPr="006A7330" w:rsidRDefault="00D04AF8" w:rsidP="00D04AF8">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D04AF8" w:rsidRPr="006A7330" w:rsidRDefault="00D04AF8" w:rsidP="00D04AF8">
            <w:pPr>
              <w:rPr>
                <w:rFonts w:ascii="Arial" w:hAnsi="Arial" w:cs="Arial"/>
                <w:sz w:val="18"/>
                <w:szCs w:val="18"/>
                <w:lang w:eastAsia="ko-KR"/>
              </w:rPr>
            </w:pPr>
          </w:p>
        </w:tc>
      </w:tr>
      <w:tr w:rsidR="00D04AF8"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ECA681B" w14:textId="266A72D7" w:rsidR="00D04AF8" w:rsidRPr="006A7330" w:rsidRDefault="00D04AF8" w:rsidP="00D04AF8">
            <w:pPr>
              <w:pStyle w:val="TAC"/>
              <w:rPr>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D04AF8" w:rsidRPr="006A7330" w:rsidRDefault="00D04AF8" w:rsidP="00D04AF8">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D04AF8" w:rsidRPr="006A7330" w:rsidRDefault="00D04AF8" w:rsidP="00D04AF8">
            <w:pPr>
              <w:rPr>
                <w:rFonts w:ascii="Arial" w:hAnsi="Arial" w:cs="Arial"/>
                <w:sz w:val="18"/>
                <w:szCs w:val="18"/>
                <w:lang w:eastAsia="ko-KR"/>
              </w:rPr>
            </w:pPr>
          </w:p>
        </w:tc>
      </w:tr>
      <w:tr w:rsidR="00D04AF8"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D04AF8" w:rsidRPr="006A7330" w:rsidRDefault="00D04AF8" w:rsidP="00D04AF8">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2458D874"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D04AF8" w:rsidRPr="006A7330" w:rsidRDefault="00D04AF8" w:rsidP="00D04AF8">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D04AF8" w:rsidRPr="006A7330" w:rsidRDefault="00D04AF8" w:rsidP="00D04AF8">
            <w:pPr>
              <w:rPr>
                <w:rFonts w:ascii="Arial" w:hAnsi="Arial" w:cs="Arial"/>
                <w:sz w:val="18"/>
                <w:szCs w:val="18"/>
                <w:lang w:eastAsia="ko-KR"/>
              </w:rPr>
            </w:pPr>
          </w:p>
        </w:tc>
      </w:tr>
      <w:tr w:rsidR="00D04AF8"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D04AF8" w:rsidRPr="006A7330" w:rsidRDefault="00D04AF8" w:rsidP="00D04AF8">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447F230A"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D04AF8" w:rsidRPr="006A7330" w:rsidRDefault="00D04AF8" w:rsidP="00D04AF8">
            <w:pPr>
              <w:pStyle w:val="TAC"/>
              <w:rPr>
                <w:lang w:eastAsia="ko-KR"/>
              </w:rPr>
            </w:pPr>
            <w:r w:rsidRPr="006A7330">
              <w:rPr>
                <w:lang w:eastAsia="ko-KR"/>
              </w:rPr>
              <w:t>NOTE 6</w:t>
            </w:r>
          </w:p>
        </w:tc>
      </w:tr>
      <w:tr w:rsidR="00D04AF8"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D04AF8" w:rsidRPr="006A7330" w:rsidRDefault="00D04AF8" w:rsidP="00D04AF8">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D04AF8" w:rsidRPr="006A7330" w:rsidRDefault="00D04AF8" w:rsidP="00D04AF8">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7B5105D0"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D04AF8" w:rsidRPr="006A7330" w:rsidRDefault="00D04AF8" w:rsidP="00D04AF8">
            <w:pPr>
              <w:pStyle w:val="TAC"/>
              <w:rPr>
                <w:lang w:eastAsia="ko-KR"/>
              </w:rPr>
            </w:pPr>
            <w:r w:rsidRPr="006A7330">
              <w:rPr>
                <w:lang w:eastAsia="ko-KR"/>
              </w:rPr>
              <w:t>NOTE 6</w:t>
            </w:r>
          </w:p>
        </w:tc>
      </w:tr>
      <w:tr w:rsidR="00D04AF8"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D04AF8" w:rsidRPr="006A7330" w:rsidRDefault="00D04AF8" w:rsidP="00D04AF8">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D04AF8" w:rsidRPr="006A7330" w:rsidRDefault="00D04AF8" w:rsidP="00D04AF8">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D04AF8" w:rsidRPr="006A7330" w:rsidRDefault="00D04AF8" w:rsidP="00D04AF8">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D04AF8" w:rsidRPr="006A7330" w:rsidRDefault="00D04AF8" w:rsidP="00D04AF8">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D04AF8" w:rsidRPr="006A7330" w:rsidRDefault="00D04AF8" w:rsidP="00D04AF8">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27391F2" w14:textId="77777777" w:rsidR="00D04AF8" w:rsidRPr="00F8474E" w:rsidRDefault="00D04AF8" w:rsidP="00D04AF8">
            <w:pPr>
              <w:keepNext/>
              <w:keepLines/>
              <w:spacing w:after="0"/>
              <w:jc w:val="center"/>
              <w:rPr>
                <w:rFonts w:ascii="Arial" w:hAnsi="Arial" w:cs="Arial"/>
                <w:sz w:val="18"/>
                <w:szCs w:val="18"/>
                <w:lang w:eastAsia="ko-KR"/>
              </w:rPr>
            </w:pPr>
            <w:r w:rsidRPr="00F8474E">
              <w:rPr>
                <w:rFonts w:ascii="Arial" w:hAnsi="Arial" w:cs="Arial"/>
                <w:sz w:val="18"/>
                <w:szCs w:val="18"/>
                <w:lang w:eastAsia="ko-KR"/>
              </w:rPr>
              <w:t>NR_FDD_FR1_A, NR_TDD_FR1_A,</w:t>
            </w:r>
          </w:p>
          <w:p w14:paraId="3C888B14" w14:textId="66B2CAE7" w:rsidR="00D04AF8" w:rsidRPr="006A7330" w:rsidRDefault="00D04AF8" w:rsidP="00D04A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D04AF8" w:rsidRPr="006A7330" w:rsidRDefault="00D04AF8" w:rsidP="00D04AF8">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D04AF8" w:rsidRPr="006A7330" w:rsidRDefault="00D04AF8" w:rsidP="00D04AF8">
            <w:pPr>
              <w:pStyle w:val="TAC"/>
              <w:rPr>
                <w:lang w:eastAsia="ko-KR"/>
              </w:rPr>
            </w:pPr>
            <w:r w:rsidRPr="006A7330">
              <w:rPr>
                <w:lang w:eastAsia="ko-KR"/>
              </w:rPr>
              <w:t>-50</w:t>
            </w:r>
          </w:p>
        </w:tc>
      </w:tr>
      <w:tr w:rsidR="00D04AF8"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723198" w14:textId="45C40BDF" w:rsidR="00D04AF8" w:rsidRPr="006A7330" w:rsidRDefault="00D04AF8" w:rsidP="00D04A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D04AF8" w:rsidRPr="006A7330" w:rsidRDefault="00D04AF8" w:rsidP="00D04AF8">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D04AF8" w:rsidRPr="006A7330" w:rsidRDefault="00D04AF8" w:rsidP="00D04AF8">
            <w:pPr>
              <w:rPr>
                <w:rFonts w:ascii="Arial" w:hAnsi="Arial" w:cs="Arial"/>
                <w:sz w:val="18"/>
                <w:szCs w:val="18"/>
                <w:lang w:eastAsia="ko-KR"/>
              </w:rPr>
            </w:pPr>
          </w:p>
        </w:tc>
      </w:tr>
      <w:tr w:rsidR="00D04AF8"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54D0DA" w14:textId="34C82E4E" w:rsidR="00D04AF8" w:rsidRPr="006A7330" w:rsidRDefault="00D04AF8" w:rsidP="00D04A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D04AF8" w:rsidRPr="006A7330" w:rsidRDefault="00D04AF8" w:rsidP="00D04AF8">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D04AF8" w:rsidRPr="006A7330" w:rsidRDefault="00D04AF8" w:rsidP="00D04AF8">
            <w:pPr>
              <w:rPr>
                <w:rFonts w:ascii="Arial" w:hAnsi="Arial" w:cs="Arial"/>
                <w:sz w:val="18"/>
                <w:szCs w:val="18"/>
                <w:lang w:eastAsia="ko-KR"/>
              </w:rPr>
            </w:pPr>
          </w:p>
        </w:tc>
      </w:tr>
      <w:tr w:rsidR="00D04AF8"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6BE2144B" w:rsidR="00D04AF8" w:rsidRPr="006A7330" w:rsidRDefault="00D04AF8" w:rsidP="00D04A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D04AF8" w:rsidRPr="006A7330" w:rsidRDefault="00D04AF8" w:rsidP="00D04AF8">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D04AF8" w:rsidRPr="006A7330" w:rsidRDefault="00D04AF8" w:rsidP="00D04AF8">
            <w:pPr>
              <w:rPr>
                <w:rFonts w:ascii="Arial" w:hAnsi="Arial" w:cs="Arial"/>
                <w:sz w:val="18"/>
                <w:szCs w:val="18"/>
                <w:lang w:eastAsia="ko-KR"/>
              </w:rPr>
            </w:pPr>
          </w:p>
        </w:tc>
      </w:tr>
      <w:tr w:rsidR="00D04AF8"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54D96DFD" w:rsidR="00D04AF8" w:rsidRPr="006A7330" w:rsidRDefault="00D04AF8" w:rsidP="00D04A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D04AF8" w:rsidRPr="006A7330" w:rsidRDefault="00D04AF8" w:rsidP="00D04AF8">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D04AF8" w:rsidRPr="006A7330" w:rsidRDefault="00D04AF8" w:rsidP="00D04AF8">
            <w:pPr>
              <w:rPr>
                <w:rFonts w:ascii="Arial" w:hAnsi="Arial" w:cs="Arial"/>
                <w:sz w:val="18"/>
                <w:szCs w:val="18"/>
                <w:lang w:eastAsia="ko-KR"/>
              </w:rPr>
            </w:pPr>
          </w:p>
        </w:tc>
      </w:tr>
      <w:tr w:rsidR="00D04AF8"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4F6FA444" w:rsidR="00D04AF8" w:rsidRPr="006A7330" w:rsidRDefault="00D04AF8" w:rsidP="00D04A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D04AF8" w:rsidRPr="006A7330" w:rsidRDefault="00D04AF8" w:rsidP="00D04AF8">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D04AF8" w:rsidRPr="006A7330" w:rsidRDefault="00D04AF8" w:rsidP="00D04AF8">
            <w:pPr>
              <w:rPr>
                <w:rFonts w:ascii="Arial" w:hAnsi="Arial" w:cs="Arial"/>
                <w:sz w:val="18"/>
                <w:szCs w:val="18"/>
                <w:lang w:eastAsia="ko-KR"/>
              </w:rPr>
            </w:pPr>
          </w:p>
        </w:tc>
      </w:tr>
      <w:tr w:rsidR="00D04AF8"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18A31E0" w14:textId="6C243E1A" w:rsidR="00D04AF8" w:rsidRPr="006A7330" w:rsidRDefault="00D04AF8" w:rsidP="00D04AF8">
            <w:pPr>
              <w:pStyle w:val="TAC"/>
              <w:rPr>
                <w:rFonts w:cs="Arial"/>
                <w:szCs w:val="18"/>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D04AF8" w:rsidRPr="006A7330" w:rsidRDefault="00D04AF8" w:rsidP="00D04AF8">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D04AF8" w:rsidRPr="006A7330" w:rsidRDefault="00D04AF8" w:rsidP="00D04AF8">
            <w:pPr>
              <w:rPr>
                <w:rFonts w:ascii="Arial" w:hAnsi="Arial" w:cs="Arial"/>
                <w:sz w:val="18"/>
                <w:szCs w:val="18"/>
                <w:lang w:eastAsia="ko-KR"/>
              </w:rPr>
            </w:pPr>
          </w:p>
        </w:tc>
      </w:tr>
      <w:tr w:rsidR="00D04AF8"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15D60669" w:rsidR="00D04AF8" w:rsidRPr="006A7330" w:rsidRDefault="00D04AF8" w:rsidP="00D04A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D04AF8" w:rsidRPr="006A7330" w:rsidRDefault="00D04AF8" w:rsidP="00D04AF8">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D04AF8" w:rsidRPr="006A7330" w:rsidRDefault="00D04AF8" w:rsidP="00D04AF8">
            <w:pPr>
              <w:rPr>
                <w:rFonts w:ascii="Arial" w:hAnsi="Arial" w:cs="Arial"/>
                <w:sz w:val="18"/>
                <w:szCs w:val="18"/>
                <w:lang w:eastAsia="ko-KR"/>
              </w:rPr>
            </w:pPr>
          </w:p>
        </w:tc>
      </w:tr>
      <w:tr w:rsidR="00D04AF8"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D04AF8" w:rsidRPr="006A7330" w:rsidRDefault="00D04AF8" w:rsidP="00D04AF8">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D04AF8" w:rsidRPr="006A7330" w:rsidRDefault="00D04AF8" w:rsidP="00D04AF8">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1C42204D"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558FE9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D04AF8" w:rsidRPr="006A7330" w:rsidRDefault="00D04AF8" w:rsidP="00D04AF8">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D04AF8" w:rsidRPr="006A7330" w:rsidRDefault="00D04AF8" w:rsidP="00D04AF8">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2CBF764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4BA790C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D04AF8" w:rsidRPr="006A7330" w:rsidRDefault="00D04AF8" w:rsidP="00D04AF8">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D04AF8" w:rsidRPr="006A7330" w:rsidRDefault="00D04AF8" w:rsidP="00D04AF8">
            <w:pPr>
              <w:pStyle w:val="TAC"/>
              <w:rPr>
                <w:lang w:val="sv-SE" w:eastAsia="ko-KR"/>
              </w:rPr>
            </w:pPr>
          </w:p>
          <w:p w14:paraId="444BF7D2" w14:textId="77777777" w:rsidR="00D04AF8" w:rsidRPr="006A7330" w:rsidRDefault="00D04AF8" w:rsidP="00D04AF8">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D04AF8" w:rsidRPr="006A7330" w:rsidRDefault="00D04AF8" w:rsidP="00D04AF8">
            <w:pPr>
              <w:pStyle w:val="TAC"/>
              <w:rPr>
                <w:lang w:eastAsia="ko-KR"/>
              </w:rPr>
            </w:pPr>
          </w:p>
          <w:p w14:paraId="038386BE" w14:textId="77777777" w:rsidR="00D04AF8" w:rsidRPr="006A7330" w:rsidRDefault="00D04AF8" w:rsidP="00D04AF8">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0E032D5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D04AF8" w:rsidRPr="006A7330" w:rsidRDefault="00D04AF8" w:rsidP="00D04AF8">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5BCB68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D04AF8" w:rsidRPr="006A7330" w:rsidRDefault="00D04AF8" w:rsidP="00D04AF8">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D04AF8" w:rsidRPr="006A7330" w:rsidRDefault="00D04AF8" w:rsidP="00D04AF8">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611FDA8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D04AF8" w:rsidRPr="006A7330" w:rsidRDefault="00D04AF8" w:rsidP="00D04AF8">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D04AF8" w:rsidRPr="006A7330" w:rsidRDefault="00D04AF8" w:rsidP="00D04AF8">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5DD1F95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D04AF8" w:rsidRPr="006A7330" w:rsidRDefault="00D04AF8" w:rsidP="00D04AF8">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D04AF8" w:rsidRPr="006A7330" w:rsidRDefault="00D04AF8" w:rsidP="00D04AF8">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1E54AA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D04AF8" w:rsidRPr="006A7330" w:rsidRDefault="00D04AF8" w:rsidP="00D04AF8">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2E1DA44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D04AF8" w:rsidRPr="006A7330" w:rsidRDefault="00D04AF8" w:rsidP="00D04AF8">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D04AF8" w:rsidRPr="006A7330" w:rsidRDefault="00D04AF8" w:rsidP="00D04AF8">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3B51E61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D04AF8" w:rsidRPr="006A7330" w:rsidRDefault="00D04AF8" w:rsidP="00D04AF8">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31ECA33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54CC2D2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D04AF8" w:rsidRPr="006A7330" w:rsidRDefault="00D04AF8" w:rsidP="00D04AF8">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D04AF8" w:rsidRPr="006A7330" w:rsidRDefault="00D04AF8" w:rsidP="00D04AF8">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74F19505"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960BACF"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D04AF8"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3381C5EB" w:rsidR="00D04AF8" w:rsidRPr="00F8474E" w:rsidRDefault="00D04AF8" w:rsidP="009E3129">
            <w:pPr>
              <w:pStyle w:val="TAC"/>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FFB2736" w14:textId="77777777" w:rsidR="00D04AF8" w:rsidRPr="00F8474E" w:rsidRDefault="00D04AF8" w:rsidP="009E3129">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D04AF8" w:rsidRPr="00F8474E" w:rsidRDefault="00D04AF8" w:rsidP="009E3129">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D04AF8" w:rsidRPr="00F8474E" w:rsidRDefault="00D04AF8" w:rsidP="009E3129">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6A9CFBE7"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D04AF8" w:rsidRPr="00F8474E" w:rsidRDefault="00D04AF8" w:rsidP="009E3129">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D04AF8" w:rsidRPr="00F8474E" w:rsidRDefault="00D04AF8" w:rsidP="009E3129">
            <w:pPr>
              <w:pStyle w:val="TAC"/>
            </w:pPr>
            <w:r w:rsidRPr="00F8474E">
              <w:rPr>
                <w:rFonts w:hint="eastAsia"/>
              </w:rPr>
              <w:t>-50</w:t>
            </w:r>
          </w:p>
        </w:tc>
      </w:tr>
      <w:tr w:rsidR="00D04AF8"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3E2E3DE0"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B6640C"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2329036B" w14:textId="77777777" w:rsidR="00D04AF8" w:rsidRPr="00F8474E" w:rsidRDefault="00D04AF8" w:rsidP="009E3129">
            <w:pPr>
              <w:pStyle w:val="TAC"/>
            </w:pPr>
            <w:r w:rsidRPr="00F8474E">
              <w:t>-126.5</w:t>
            </w:r>
          </w:p>
        </w:tc>
        <w:tc>
          <w:tcPr>
            <w:tcW w:w="1123" w:type="dxa"/>
            <w:tcBorders>
              <w:left w:val="single" w:sz="4" w:space="0" w:color="auto"/>
              <w:right w:val="single" w:sz="4" w:space="0" w:color="auto"/>
            </w:tcBorders>
          </w:tcPr>
          <w:p w14:paraId="7774D84A" w14:textId="77777777" w:rsidR="00D04AF8" w:rsidRPr="00F8474E" w:rsidRDefault="00D04AF8" w:rsidP="009E3129">
            <w:pPr>
              <w:pStyle w:val="TAC"/>
            </w:pPr>
            <w:r w:rsidRPr="00F8474E">
              <w:rPr>
                <w:rFonts w:hint="eastAsia"/>
              </w:rPr>
              <w:t>-50</w:t>
            </w:r>
          </w:p>
        </w:tc>
      </w:tr>
      <w:tr w:rsidR="00D04AF8"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289A91B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CD52FB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29943A3A"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368A862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B488FA1"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29BB060E" w14:textId="77777777" w:rsidR="00D04AF8" w:rsidRPr="00F8474E" w:rsidRDefault="00D04AF8" w:rsidP="009E3129">
            <w:pPr>
              <w:pStyle w:val="TAC"/>
            </w:pPr>
            <w:r w:rsidRPr="00F8474E">
              <w:t>-126</w:t>
            </w:r>
          </w:p>
        </w:tc>
        <w:tc>
          <w:tcPr>
            <w:tcW w:w="1123" w:type="dxa"/>
            <w:tcBorders>
              <w:left w:val="single" w:sz="4" w:space="0" w:color="auto"/>
              <w:right w:val="single" w:sz="4" w:space="0" w:color="auto"/>
            </w:tcBorders>
          </w:tcPr>
          <w:p w14:paraId="06E41697" w14:textId="77777777" w:rsidR="00D04AF8" w:rsidRPr="00F8474E" w:rsidRDefault="00D04AF8" w:rsidP="009E3129">
            <w:pPr>
              <w:pStyle w:val="TAC"/>
            </w:pPr>
            <w:r w:rsidRPr="00F8474E">
              <w:rPr>
                <w:rFonts w:hint="eastAsia"/>
              </w:rPr>
              <w:t>-50</w:t>
            </w:r>
          </w:p>
        </w:tc>
      </w:tr>
      <w:tr w:rsidR="00D04AF8"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2A8ECC53"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341523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BFBB516"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425EF42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1A3ABA7" w14:textId="77777777" w:rsidR="00D04AF8" w:rsidRPr="00F8474E" w:rsidRDefault="00D04AF8" w:rsidP="009E3129">
            <w:pPr>
              <w:pStyle w:val="TAC"/>
            </w:pPr>
            <w:r w:rsidRPr="00F8474E">
              <w:t>-125.5</w:t>
            </w:r>
          </w:p>
        </w:tc>
        <w:tc>
          <w:tcPr>
            <w:tcW w:w="1123" w:type="dxa"/>
            <w:tcBorders>
              <w:left w:val="single" w:sz="4" w:space="0" w:color="auto"/>
              <w:right w:val="single" w:sz="4" w:space="0" w:color="auto"/>
            </w:tcBorders>
          </w:tcPr>
          <w:p w14:paraId="4EFCE9DA" w14:textId="77777777" w:rsidR="00D04AF8" w:rsidRPr="00F8474E" w:rsidRDefault="00D04AF8" w:rsidP="009E3129">
            <w:pPr>
              <w:pStyle w:val="TAC"/>
            </w:pPr>
            <w:r w:rsidRPr="00F8474E">
              <w:rPr>
                <w:rFonts w:hint="eastAsia"/>
              </w:rPr>
              <w:t>-50</w:t>
            </w:r>
          </w:p>
        </w:tc>
      </w:tr>
      <w:tr w:rsidR="00D04AF8"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7FBB3E8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D5B1431"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A22708C"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56446F0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AA85A04" w14:textId="77777777" w:rsidR="00D04AF8" w:rsidRPr="00F8474E" w:rsidRDefault="00D04AF8" w:rsidP="009E3129">
            <w:pPr>
              <w:pStyle w:val="TAC"/>
            </w:pPr>
            <w:r w:rsidRPr="00F8474E">
              <w:t>-125</w:t>
            </w:r>
          </w:p>
        </w:tc>
        <w:tc>
          <w:tcPr>
            <w:tcW w:w="1123" w:type="dxa"/>
            <w:tcBorders>
              <w:left w:val="single" w:sz="4" w:space="0" w:color="auto"/>
              <w:right w:val="single" w:sz="4" w:space="0" w:color="auto"/>
            </w:tcBorders>
          </w:tcPr>
          <w:p w14:paraId="17922080" w14:textId="77777777" w:rsidR="00D04AF8" w:rsidRPr="00F8474E" w:rsidRDefault="00D04AF8" w:rsidP="009E3129">
            <w:pPr>
              <w:pStyle w:val="TAC"/>
            </w:pPr>
            <w:r w:rsidRPr="00F8474E">
              <w:rPr>
                <w:rFonts w:hint="eastAsia"/>
              </w:rPr>
              <w:t>-50</w:t>
            </w:r>
          </w:p>
        </w:tc>
      </w:tr>
      <w:tr w:rsidR="00D04AF8"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6E78116"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A501650"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4D74D56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162C92B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05450D89" w14:textId="77777777" w:rsidR="00D04AF8" w:rsidRPr="00F8474E" w:rsidRDefault="00D04AF8" w:rsidP="009E3129">
            <w:pPr>
              <w:pStyle w:val="TAC"/>
            </w:pPr>
            <w:r w:rsidRPr="00F8474E">
              <w:t>-124.5</w:t>
            </w:r>
          </w:p>
        </w:tc>
        <w:tc>
          <w:tcPr>
            <w:tcW w:w="1123" w:type="dxa"/>
            <w:tcBorders>
              <w:left w:val="single" w:sz="4" w:space="0" w:color="auto"/>
              <w:right w:val="single" w:sz="4" w:space="0" w:color="auto"/>
            </w:tcBorders>
          </w:tcPr>
          <w:p w14:paraId="4524F3DF" w14:textId="77777777" w:rsidR="00D04AF8" w:rsidRPr="00F8474E" w:rsidRDefault="00D04AF8" w:rsidP="009E3129">
            <w:pPr>
              <w:pStyle w:val="TAC"/>
            </w:pPr>
            <w:r w:rsidRPr="00F8474E">
              <w:rPr>
                <w:rFonts w:hint="eastAsia"/>
              </w:rPr>
              <w:t>-50</w:t>
            </w:r>
          </w:p>
        </w:tc>
      </w:tr>
      <w:tr w:rsidR="00D04AF8"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26A7D1"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6000D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1BC308C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243551A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C8946F6"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29740B0F" w14:textId="77777777" w:rsidR="00D04AF8" w:rsidRPr="00F8474E" w:rsidRDefault="00D04AF8" w:rsidP="009E3129">
            <w:pPr>
              <w:pStyle w:val="TAC"/>
            </w:pPr>
            <w:r w:rsidRPr="00F8474E">
              <w:t>-124</w:t>
            </w:r>
          </w:p>
        </w:tc>
        <w:tc>
          <w:tcPr>
            <w:tcW w:w="1123" w:type="dxa"/>
            <w:tcBorders>
              <w:left w:val="single" w:sz="4" w:space="0" w:color="auto"/>
              <w:right w:val="single" w:sz="4" w:space="0" w:color="auto"/>
            </w:tcBorders>
          </w:tcPr>
          <w:p w14:paraId="63D9010F" w14:textId="77777777" w:rsidR="00D04AF8" w:rsidRPr="00F8474E" w:rsidRDefault="00D04AF8" w:rsidP="009E3129">
            <w:pPr>
              <w:pStyle w:val="TAC"/>
            </w:pPr>
            <w:r w:rsidRPr="00F8474E">
              <w:rPr>
                <w:rFonts w:hint="eastAsia"/>
              </w:rPr>
              <w:t>-50</w:t>
            </w:r>
          </w:p>
        </w:tc>
      </w:tr>
      <w:tr w:rsidR="00D04AF8"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62F96630"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D04AF8" w:rsidRPr="00F8474E" w:rsidRDefault="00D04AF8" w:rsidP="009E3129">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D04AF8" w:rsidRPr="00F8474E" w:rsidRDefault="00D04AF8" w:rsidP="009E3129">
            <w:pPr>
              <w:pStyle w:val="TAC"/>
            </w:pPr>
            <w:r w:rsidRPr="00F8474E">
              <w:rPr>
                <w:rFonts w:hint="eastAsia"/>
              </w:rPr>
              <w:t>-50</w:t>
            </w:r>
          </w:p>
        </w:tc>
      </w:tr>
      <w:tr w:rsidR="00D04AF8"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538AD4BA" w:rsidR="00D04AF8" w:rsidRPr="00F8474E" w:rsidRDefault="00D04AF8" w:rsidP="009E3129">
            <w:pPr>
              <w:pStyle w:val="TAC"/>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0EE0DCC8"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D04AF8" w:rsidRPr="00F8474E" w:rsidRDefault="00D04AF8" w:rsidP="009E3129">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77777935" w:rsidR="00D04AF8" w:rsidRPr="00F8474E" w:rsidRDefault="00D04AF8" w:rsidP="009E3129">
            <w:pPr>
              <w:pStyle w:val="TAC"/>
            </w:pPr>
            <w:r w:rsidRPr="00F8474E">
              <w:rPr>
                <w:rFonts w:hint="eastAsia"/>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D04AF8" w:rsidRPr="00F8474E" w:rsidRDefault="00D04AF8" w:rsidP="009E3129">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D04AF8" w:rsidRPr="00F8474E" w:rsidRDefault="00D04AF8" w:rsidP="009E3129">
            <w:pPr>
              <w:pStyle w:val="TAC"/>
            </w:pPr>
            <w:r w:rsidRPr="00F8474E">
              <w:rPr>
                <w:rFonts w:hint="eastAsia"/>
              </w:rPr>
              <w:t>NOTE</w:t>
            </w:r>
            <w:r w:rsidRPr="00F8474E">
              <w:t xml:space="preserve"> 6</w:t>
            </w:r>
          </w:p>
        </w:tc>
      </w:tr>
      <w:tr w:rsidR="00D04AF8"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4F99B1A7" w:rsidR="00D04AF8" w:rsidRPr="00F8474E" w:rsidRDefault="00D04AF8" w:rsidP="009E3129">
            <w:pPr>
              <w:pStyle w:val="TAC"/>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0B037C8"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D04AF8" w:rsidRPr="00F8474E" w:rsidRDefault="00D04AF8" w:rsidP="009E3129">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2CF37F4C" w14:textId="77777777" w:rsidR="00D04AF8" w:rsidRPr="00F8474E" w:rsidRDefault="00D04AF8" w:rsidP="009E3129">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6ACE8C3A"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D04AF8" w:rsidRPr="00F8474E" w:rsidRDefault="00D04AF8" w:rsidP="009E3129">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D04AF8" w:rsidRPr="00F8474E" w:rsidRDefault="00D04AF8" w:rsidP="009E3129">
            <w:pPr>
              <w:pStyle w:val="TAC"/>
            </w:pPr>
            <w:r w:rsidRPr="00F8474E">
              <w:rPr>
                <w:rFonts w:hint="eastAsia"/>
              </w:rPr>
              <w:t>-50</w:t>
            </w:r>
          </w:p>
        </w:tc>
      </w:tr>
      <w:tr w:rsidR="00D04AF8"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71C2DF26"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tcPr>
          <w:p w14:paraId="3378AFAF"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F8AD28"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5A17B68A" w14:textId="77777777" w:rsidR="00D04AF8" w:rsidRPr="00F8474E" w:rsidRDefault="00D04AF8" w:rsidP="009E3129">
            <w:pPr>
              <w:pStyle w:val="TAC"/>
            </w:pPr>
            <w:r w:rsidRPr="00F8474E">
              <w:t>-123.5</w:t>
            </w:r>
          </w:p>
        </w:tc>
        <w:tc>
          <w:tcPr>
            <w:tcW w:w="1123" w:type="dxa"/>
            <w:tcBorders>
              <w:left w:val="single" w:sz="4" w:space="0" w:color="auto"/>
              <w:right w:val="single" w:sz="4" w:space="0" w:color="auto"/>
            </w:tcBorders>
          </w:tcPr>
          <w:p w14:paraId="5AC2B242" w14:textId="77777777" w:rsidR="00D04AF8" w:rsidRPr="00F8474E" w:rsidRDefault="00D04AF8" w:rsidP="009E3129">
            <w:pPr>
              <w:pStyle w:val="TAC"/>
            </w:pPr>
            <w:r w:rsidRPr="00F8474E">
              <w:rPr>
                <w:rFonts w:hint="eastAsia"/>
              </w:rPr>
              <w:t>-50</w:t>
            </w:r>
          </w:p>
        </w:tc>
      </w:tr>
      <w:tr w:rsidR="00D04AF8"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C362CB"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CB1D65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2D79BF13"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32A3F71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74B4097"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7CF9B7C5" w14:textId="77777777" w:rsidR="00D04AF8" w:rsidRPr="00F8474E" w:rsidRDefault="00D04AF8" w:rsidP="009E3129">
            <w:pPr>
              <w:pStyle w:val="TAC"/>
            </w:pPr>
            <w:r w:rsidRPr="00F8474E">
              <w:t>-123</w:t>
            </w:r>
          </w:p>
        </w:tc>
        <w:tc>
          <w:tcPr>
            <w:tcW w:w="1123" w:type="dxa"/>
            <w:tcBorders>
              <w:left w:val="single" w:sz="4" w:space="0" w:color="auto"/>
              <w:right w:val="single" w:sz="4" w:space="0" w:color="auto"/>
            </w:tcBorders>
          </w:tcPr>
          <w:p w14:paraId="130BF562" w14:textId="77777777" w:rsidR="00D04AF8" w:rsidRPr="00F8474E" w:rsidRDefault="00D04AF8" w:rsidP="009E3129">
            <w:pPr>
              <w:pStyle w:val="TAC"/>
            </w:pPr>
            <w:r w:rsidRPr="00F8474E">
              <w:rPr>
                <w:rFonts w:hint="eastAsia"/>
              </w:rPr>
              <w:t>-50</w:t>
            </w:r>
          </w:p>
        </w:tc>
      </w:tr>
      <w:tr w:rsidR="00D04AF8"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D58F28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085CA2A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64D874F9"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5F0C56E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7CA1B3F8" w14:textId="77777777" w:rsidR="00D04AF8" w:rsidRPr="00F8474E" w:rsidRDefault="00D04AF8" w:rsidP="009E3129">
            <w:pPr>
              <w:pStyle w:val="TAC"/>
            </w:pPr>
            <w:r w:rsidRPr="00F8474E">
              <w:t>-122.5</w:t>
            </w:r>
          </w:p>
        </w:tc>
        <w:tc>
          <w:tcPr>
            <w:tcW w:w="1123" w:type="dxa"/>
            <w:tcBorders>
              <w:left w:val="single" w:sz="4" w:space="0" w:color="auto"/>
              <w:right w:val="single" w:sz="4" w:space="0" w:color="auto"/>
            </w:tcBorders>
          </w:tcPr>
          <w:p w14:paraId="62822A67" w14:textId="77777777" w:rsidR="00D04AF8" w:rsidRPr="00F8474E" w:rsidRDefault="00D04AF8" w:rsidP="009E3129">
            <w:pPr>
              <w:pStyle w:val="TAC"/>
            </w:pPr>
            <w:r w:rsidRPr="00F8474E">
              <w:rPr>
                <w:rFonts w:hint="eastAsia"/>
              </w:rPr>
              <w:t>-50</w:t>
            </w:r>
          </w:p>
        </w:tc>
      </w:tr>
      <w:tr w:rsidR="00D04AF8"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9B92952"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7F730C12"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7BA31435"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3A4B374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340B3FC" w14:textId="77777777" w:rsidR="00D04AF8" w:rsidRPr="00F8474E" w:rsidRDefault="00D04AF8" w:rsidP="009E3129">
            <w:pPr>
              <w:pStyle w:val="TAC"/>
            </w:pPr>
            <w:r w:rsidRPr="00F8474E">
              <w:t>-122</w:t>
            </w:r>
          </w:p>
        </w:tc>
        <w:tc>
          <w:tcPr>
            <w:tcW w:w="1123" w:type="dxa"/>
            <w:tcBorders>
              <w:left w:val="single" w:sz="4" w:space="0" w:color="auto"/>
              <w:right w:val="single" w:sz="4" w:space="0" w:color="auto"/>
            </w:tcBorders>
          </w:tcPr>
          <w:p w14:paraId="04459DCC" w14:textId="77777777" w:rsidR="00D04AF8" w:rsidRPr="00F8474E" w:rsidRDefault="00D04AF8" w:rsidP="009E3129">
            <w:pPr>
              <w:pStyle w:val="TAC"/>
            </w:pPr>
            <w:r w:rsidRPr="00F8474E">
              <w:rPr>
                <w:rFonts w:hint="eastAsia"/>
              </w:rPr>
              <w:t>-50</w:t>
            </w:r>
          </w:p>
        </w:tc>
      </w:tr>
      <w:tr w:rsidR="00D04AF8"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535437C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60EC2FEB"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5FF742C7"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2BC9C88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6C6CF362" w14:textId="77777777" w:rsidR="00D04AF8" w:rsidRPr="00F8474E" w:rsidRDefault="00D04AF8" w:rsidP="009E3129">
            <w:pPr>
              <w:pStyle w:val="TAC"/>
            </w:pPr>
            <w:r w:rsidRPr="00F8474E">
              <w:t>-121.5</w:t>
            </w:r>
          </w:p>
        </w:tc>
        <w:tc>
          <w:tcPr>
            <w:tcW w:w="1123" w:type="dxa"/>
            <w:tcBorders>
              <w:left w:val="single" w:sz="4" w:space="0" w:color="auto"/>
              <w:right w:val="single" w:sz="4" w:space="0" w:color="auto"/>
            </w:tcBorders>
          </w:tcPr>
          <w:p w14:paraId="2AC1D756" w14:textId="77777777" w:rsidR="00D04AF8" w:rsidRPr="00F8474E" w:rsidRDefault="00D04AF8" w:rsidP="009E3129">
            <w:pPr>
              <w:pStyle w:val="TAC"/>
            </w:pPr>
            <w:r w:rsidRPr="00F8474E">
              <w:rPr>
                <w:rFonts w:hint="eastAsia"/>
              </w:rPr>
              <w:t>-50</w:t>
            </w:r>
          </w:p>
        </w:tc>
      </w:tr>
      <w:tr w:rsidR="00D04AF8"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DA4D25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726A81A"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10BCC61"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2CAC8466"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1600AC1"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0C8975D1" w14:textId="77777777" w:rsidR="00D04AF8" w:rsidRPr="00F8474E" w:rsidRDefault="00D04AF8" w:rsidP="009E3129">
            <w:pPr>
              <w:pStyle w:val="TAC"/>
            </w:pPr>
            <w:r w:rsidRPr="00F8474E">
              <w:t>-121</w:t>
            </w:r>
          </w:p>
        </w:tc>
        <w:tc>
          <w:tcPr>
            <w:tcW w:w="1123" w:type="dxa"/>
            <w:tcBorders>
              <w:left w:val="single" w:sz="4" w:space="0" w:color="auto"/>
              <w:right w:val="single" w:sz="4" w:space="0" w:color="auto"/>
            </w:tcBorders>
          </w:tcPr>
          <w:p w14:paraId="10799564" w14:textId="77777777" w:rsidR="00D04AF8" w:rsidRPr="00F8474E" w:rsidRDefault="00D04AF8" w:rsidP="009E3129">
            <w:pPr>
              <w:pStyle w:val="TAC"/>
            </w:pPr>
            <w:r w:rsidRPr="00F8474E">
              <w:rPr>
                <w:rFonts w:hint="eastAsia"/>
              </w:rPr>
              <w:t>-50</w:t>
            </w:r>
          </w:p>
        </w:tc>
      </w:tr>
      <w:tr w:rsidR="00D04AF8"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4810FC2A"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
          <w:p w14:paraId="149DF73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D04AF8" w:rsidRPr="00F8474E" w:rsidRDefault="00D04AF8" w:rsidP="009E3129">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D04AF8" w:rsidRPr="00F8474E" w:rsidRDefault="00D04AF8" w:rsidP="009E3129">
            <w:pPr>
              <w:pStyle w:val="TAC"/>
            </w:pPr>
            <w:r w:rsidRPr="00F8474E">
              <w:rPr>
                <w:rFonts w:hint="eastAsia"/>
              </w:rPr>
              <w:t>-50</w:t>
            </w:r>
          </w:p>
        </w:tc>
      </w:tr>
      <w:tr w:rsidR="00D04AF8"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949D0B5" w:rsidR="00D04AF8" w:rsidRPr="00F8474E" w:rsidRDefault="00D04AF8" w:rsidP="009E3129">
            <w:pPr>
              <w:pStyle w:val="TAC"/>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3E322BC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D04AF8" w:rsidRPr="00F8474E" w:rsidRDefault="00D04AF8" w:rsidP="009E3129">
            <w:pPr>
              <w:pStyle w:val="TAC"/>
            </w:pPr>
            <w:r w:rsidRPr="00F8474E">
              <w:t>NOTE 6</w:t>
            </w:r>
          </w:p>
        </w:tc>
      </w:tr>
      <w:tr w:rsidR="00D04AF8"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7FF43395" w:rsidR="00D04AF8" w:rsidRPr="00F8474E" w:rsidRDefault="00D04AF8" w:rsidP="009E3129">
            <w:pPr>
              <w:pStyle w:val="TAC"/>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A609970"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D04AF8" w:rsidRPr="00F8474E" w:rsidRDefault="00D04AF8" w:rsidP="009E3129">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749397B1" w14:textId="77777777" w:rsidR="00D04AF8" w:rsidRPr="00F8474E" w:rsidRDefault="00D04AF8" w:rsidP="009E3129">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8839A83"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D04AF8" w:rsidRPr="00F8474E" w:rsidRDefault="00D04AF8" w:rsidP="009E3129">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D04AF8" w:rsidRPr="00F8474E" w:rsidRDefault="00D04AF8" w:rsidP="009E3129">
            <w:pPr>
              <w:pStyle w:val="TAC"/>
            </w:pPr>
            <w:r w:rsidRPr="00F8474E">
              <w:rPr>
                <w:rFonts w:hint="eastAsia"/>
              </w:rPr>
              <w:t>-50</w:t>
            </w:r>
          </w:p>
        </w:tc>
      </w:tr>
      <w:tr w:rsidR="00D04AF8"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5E85B78D"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tcPr>
          <w:p w14:paraId="797C1896"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tcPr>
          <w:p w14:paraId="28C8221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0CF8520"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5432D0C6" w14:textId="77777777" w:rsidR="00D04AF8" w:rsidRPr="00F8474E" w:rsidRDefault="00D04AF8" w:rsidP="009E3129">
            <w:pPr>
              <w:pStyle w:val="TAC"/>
            </w:pPr>
            <w:r w:rsidRPr="00F8474E">
              <w:t>-120.5</w:t>
            </w:r>
          </w:p>
        </w:tc>
        <w:tc>
          <w:tcPr>
            <w:tcW w:w="1123" w:type="dxa"/>
            <w:tcBorders>
              <w:left w:val="single" w:sz="4" w:space="0" w:color="auto"/>
              <w:right w:val="single" w:sz="4" w:space="0" w:color="auto"/>
            </w:tcBorders>
          </w:tcPr>
          <w:p w14:paraId="3C8025F4" w14:textId="77777777" w:rsidR="00D04AF8" w:rsidRPr="00F8474E" w:rsidRDefault="00D04AF8" w:rsidP="009E3129">
            <w:pPr>
              <w:pStyle w:val="TAC"/>
            </w:pPr>
            <w:r w:rsidRPr="00F8474E">
              <w:rPr>
                <w:rFonts w:hint="eastAsia"/>
              </w:rPr>
              <w:t>-50</w:t>
            </w:r>
          </w:p>
        </w:tc>
      </w:tr>
      <w:tr w:rsidR="00D04AF8"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0B723C40"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387E0F3C"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571B3C2C"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AE059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BE3A8F5"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07D591A7" w14:textId="77777777" w:rsidR="00D04AF8" w:rsidRPr="00F8474E" w:rsidRDefault="00D04AF8" w:rsidP="009E3129">
            <w:pPr>
              <w:pStyle w:val="TAC"/>
            </w:pPr>
            <w:r w:rsidRPr="00F8474E">
              <w:t>-120</w:t>
            </w:r>
          </w:p>
        </w:tc>
        <w:tc>
          <w:tcPr>
            <w:tcW w:w="1123" w:type="dxa"/>
            <w:tcBorders>
              <w:left w:val="single" w:sz="4" w:space="0" w:color="auto"/>
              <w:right w:val="single" w:sz="4" w:space="0" w:color="auto"/>
            </w:tcBorders>
          </w:tcPr>
          <w:p w14:paraId="2741748F" w14:textId="77777777" w:rsidR="00D04AF8" w:rsidRPr="00F8474E" w:rsidRDefault="00D04AF8" w:rsidP="009E3129">
            <w:pPr>
              <w:pStyle w:val="TAC"/>
            </w:pPr>
            <w:r w:rsidRPr="00F8474E">
              <w:rPr>
                <w:rFonts w:hint="eastAsia"/>
              </w:rPr>
              <w:t>-50</w:t>
            </w:r>
          </w:p>
        </w:tc>
      </w:tr>
      <w:tr w:rsidR="00D04AF8"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0E43B9E"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0ECFFDF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5C4E6683"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6BF868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2D058882" w14:textId="77777777" w:rsidR="00D04AF8" w:rsidRPr="00F8474E" w:rsidRDefault="00D04AF8" w:rsidP="009E3129">
            <w:pPr>
              <w:pStyle w:val="TAC"/>
            </w:pPr>
            <w:r w:rsidRPr="00F8474E">
              <w:t>-119.5</w:t>
            </w:r>
          </w:p>
        </w:tc>
        <w:tc>
          <w:tcPr>
            <w:tcW w:w="1123" w:type="dxa"/>
            <w:tcBorders>
              <w:left w:val="single" w:sz="4" w:space="0" w:color="auto"/>
              <w:right w:val="single" w:sz="4" w:space="0" w:color="auto"/>
            </w:tcBorders>
          </w:tcPr>
          <w:p w14:paraId="4852A2D7" w14:textId="77777777" w:rsidR="00D04AF8" w:rsidRPr="00F8474E" w:rsidRDefault="00D04AF8" w:rsidP="009E3129">
            <w:pPr>
              <w:pStyle w:val="TAC"/>
            </w:pPr>
            <w:r w:rsidRPr="00F8474E">
              <w:rPr>
                <w:rFonts w:hint="eastAsia"/>
              </w:rPr>
              <w:t>-50</w:t>
            </w:r>
          </w:p>
        </w:tc>
      </w:tr>
      <w:tr w:rsidR="00D04AF8"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022D8DF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28AC0D6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6B8C007D"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74FBAF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72F7931F" w14:textId="77777777" w:rsidR="00D04AF8" w:rsidRPr="00F8474E" w:rsidRDefault="00D04AF8" w:rsidP="009E3129">
            <w:pPr>
              <w:pStyle w:val="TAC"/>
            </w:pPr>
            <w:r w:rsidRPr="00F8474E">
              <w:t>-119</w:t>
            </w:r>
          </w:p>
        </w:tc>
        <w:tc>
          <w:tcPr>
            <w:tcW w:w="1123" w:type="dxa"/>
            <w:tcBorders>
              <w:left w:val="single" w:sz="4" w:space="0" w:color="auto"/>
              <w:right w:val="single" w:sz="4" w:space="0" w:color="auto"/>
            </w:tcBorders>
          </w:tcPr>
          <w:p w14:paraId="1ED41190" w14:textId="77777777" w:rsidR="00D04AF8" w:rsidRPr="00F8474E" w:rsidRDefault="00D04AF8" w:rsidP="009E3129">
            <w:pPr>
              <w:pStyle w:val="TAC"/>
            </w:pPr>
            <w:r w:rsidRPr="00F8474E">
              <w:rPr>
                <w:rFonts w:hint="eastAsia"/>
              </w:rPr>
              <w:t>-50</w:t>
            </w:r>
          </w:p>
        </w:tc>
      </w:tr>
      <w:tr w:rsidR="00D04AF8"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AF299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4DBE22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127F9730"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3D7B59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328AE8B1" w14:textId="77777777" w:rsidR="00D04AF8" w:rsidRPr="00F8474E" w:rsidRDefault="00D04AF8" w:rsidP="009E3129">
            <w:pPr>
              <w:pStyle w:val="TAC"/>
            </w:pPr>
            <w:r w:rsidRPr="00F8474E">
              <w:t>-118.5</w:t>
            </w:r>
          </w:p>
        </w:tc>
        <w:tc>
          <w:tcPr>
            <w:tcW w:w="1123" w:type="dxa"/>
            <w:tcBorders>
              <w:left w:val="single" w:sz="4" w:space="0" w:color="auto"/>
              <w:right w:val="single" w:sz="4" w:space="0" w:color="auto"/>
            </w:tcBorders>
          </w:tcPr>
          <w:p w14:paraId="160D8F31" w14:textId="77777777" w:rsidR="00D04AF8" w:rsidRPr="00F8474E" w:rsidRDefault="00D04AF8" w:rsidP="009E3129">
            <w:pPr>
              <w:pStyle w:val="TAC"/>
            </w:pPr>
            <w:r w:rsidRPr="00F8474E">
              <w:rPr>
                <w:rFonts w:hint="eastAsia"/>
              </w:rPr>
              <w:t>-50</w:t>
            </w:r>
          </w:p>
        </w:tc>
      </w:tr>
      <w:tr w:rsidR="00D04AF8"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B3550C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7768E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0EF0E670"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AC50A2A"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423BEEF"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6A6089D9" w14:textId="77777777" w:rsidR="00D04AF8" w:rsidRPr="00F8474E" w:rsidRDefault="00D04AF8" w:rsidP="009E3129">
            <w:pPr>
              <w:pStyle w:val="TAC"/>
            </w:pPr>
            <w:r w:rsidRPr="00F8474E">
              <w:t>-118</w:t>
            </w:r>
          </w:p>
        </w:tc>
        <w:tc>
          <w:tcPr>
            <w:tcW w:w="1123" w:type="dxa"/>
            <w:tcBorders>
              <w:left w:val="single" w:sz="4" w:space="0" w:color="auto"/>
              <w:right w:val="single" w:sz="4" w:space="0" w:color="auto"/>
            </w:tcBorders>
          </w:tcPr>
          <w:p w14:paraId="14953E6C" w14:textId="77777777" w:rsidR="00D04AF8" w:rsidRPr="00F8474E" w:rsidRDefault="00D04AF8" w:rsidP="009E3129">
            <w:pPr>
              <w:pStyle w:val="TAC"/>
            </w:pPr>
            <w:r w:rsidRPr="00F8474E">
              <w:rPr>
                <w:rFonts w:hint="eastAsia"/>
              </w:rPr>
              <w:t>-50</w:t>
            </w:r>
          </w:p>
        </w:tc>
      </w:tr>
      <w:tr w:rsidR="00D04AF8"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51252659"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tcPr>
          <w:p w14:paraId="532398D6"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
          <w:p w14:paraId="17AB3B3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D04AF8" w:rsidRPr="00F8474E" w:rsidRDefault="00D04AF8" w:rsidP="009E3129">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D04AF8" w:rsidRPr="00F8474E" w:rsidRDefault="00D04AF8" w:rsidP="009E3129">
            <w:pPr>
              <w:pStyle w:val="TAC"/>
            </w:pPr>
            <w:r w:rsidRPr="00F8474E">
              <w:rPr>
                <w:rFonts w:hint="eastAsia"/>
              </w:rPr>
              <w:t>-50</w:t>
            </w:r>
          </w:p>
        </w:tc>
      </w:tr>
      <w:tr w:rsidR="00D04AF8"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0A7767E1" w:rsidR="00D04AF8" w:rsidRPr="00F8474E" w:rsidRDefault="00D04AF8" w:rsidP="009E3129">
            <w:pPr>
              <w:pStyle w:val="TAC"/>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3640274"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ACD9F73"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D04AF8" w:rsidRPr="00F8474E" w:rsidRDefault="00D04AF8" w:rsidP="009E3129">
            <w:pPr>
              <w:pStyle w:val="TAC"/>
            </w:pPr>
            <w:r w:rsidRPr="00F8474E">
              <w:t>NOTE 6</w:t>
            </w:r>
          </w:p>
        </w:tc>
      </w:tr>
      <w:tr w:rsidR="00D04AF8"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6EA6A331" w:rsidR="00D04AF8" w:rsidRPr="00F8474E" w:rsidRDefault="00D04AF8" w:rsidP="009E3129">
            <w:pPr>
              <w:pStyle w:val="TAC"/>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67E9AE" w14:textId="77777777" w:rsidR="00D04AF8" w:rsidRPr="00F8474E" w:rsidRDefault="00D04AF8" w:rsidP="009E3129">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D04AF8" w:rsidRPr="00F8474E" w:rsidRDefault="00D04AF8" w:rsidP="009E3129">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D04AF8" w:rsidRPr="00F8474E" w:rsidRDefault="00D04AF8" w:rsidP="009E3129">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D04AF8" w:rsidRPr="00F8474E" w:rsidRDefault="00D04AF8" w:rsidP="009E3129">
            <w:pPr>
              <w:pStyle w:val="TAC"/>
            </w:pPr>
            <w:r w:rsidRPr="00F8474E">
              <w:t>NOTE 6</w:t>
            </w:r>
          </w:p>
        </w:tc>
      </w:tr>
      <w:tr w:rsidR="00D04AF8"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1F956730" w:rsidR="00D04AF8" w:rsidRPr="00F8474E" w:rsidRDefault="00D04AF8" w:rsidP="009E3129">
            <w:pPr>
              <w:pStyle w:val="TAC"/>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50EA09E"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D04AF8" w:rsidRPr="00F8474E" w:rsidRDefault="00D04AF8" w:rsidP="009E3129">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D04AF8" w:rsidRPr="00F8474E" w:rsidRDefault="00D04AF8" w:rsidP="009E3129">
            <w:pPr>
              <w:pStyle w:val="TAC"/>
            </w:pPr>
            <w:r w:rsidRPr="00F8474E">
              <w:t>NOTE 6</w:t>
            </w:r>
          </w:p>
        </w:tc>
      </w:tr>
      <w:tr w:rsidR="00D04AF8"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56D3DC1B" w:rsidR="00D04AF8" w:rsidRPr="00F8474E" w:rsidRDefault="00D04AF8" w:rsidP="009E3129">
            <w:pPr>
              <w:pStyle w:val="TAC"/>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5A2A02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D04AF8" w:rsidRPr="00F8474E" w:rsidRDefault="00D04AF8" w:rsidP="009E3129">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D04AF8" w:rsidRPr="00F8474E" w:rsidRDefault="00D04AF8" w:rsidP="009E3129">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D04AF8" w:rsidRPr="00F8474E" w:rsidRDefault="00D04AF8" w:rsidP="009E3129">
            <w:pPr>
              <w:pStyle w:val="TAC"/>
            </w:pPr>
            <w:r w:rsidRPr="00F8474E">
              <w:t>NOTE 6</w:t>
            </w:r>
          </w:p>
        </w:tc>
      </w:tr>
      <w:tr w:rsidR="00D04AF8"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3DF0AD12" w:rsidR="00D04AF8" w:rsidRPr="00F8474E" w:rsidRDefault="00D04AF8" w:rsidP="009E3129">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4FE29B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D04AF8" w:rsidRPr="00F8474E" w:rsidRDefault="00D04AF8" w:rsidP="009E3129">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D04AF8" w:rsidRPr="00F8474E" w:rsidRDefault="00D04AF8" w:rsidP="009E3129">
            <w:pPr>
              <w:pStyle w:val="TAC"/>
            </w:pPr>
            <w:r w:rsidRPr="00F8474E">
              <w:t>NOTE 6</w:t>
            </w:r>
          </w:p>
        </w:tc>
      </w:tr>
      <w:tr w:rsidR="00D04AF8"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00BC0291" w:rsidR="00D04AF8" w:rsidRPr="00F8474E" w:rsidRDefault="00D04AF8" w:rsidP="009E3129">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CE91B4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D04AF8" w:rsidRPr="00F8474E" w:rsidRDefault="00D04AF8" w:rsidP="009E3129">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508CB062" w14:textId="77777777" w:rsidR="00D04AF8" w:rsidRPr="00F8474E" w:rsidRDefault="00D04AF8" w:rsidP="009E3129">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D04AF8" w:rsidRPr="00F8474E" w:rsidRDefault="00D04AF8" w:rsidP="009E3129">
            <w:pPr>
              <w:pStyle w:val="TAC"/>
            </w:pPr>
            <w:r w:rsidRPr="00F8474E">
              <w:t>NOTE 6</w:t>
            </w:r>
          </w:p>
        </w:tc>
      </w:tr>
      <w:tr w:rsidR="00D04AF8"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B2FB2B1" w:rsidR="00D04AF8" w:rsidRPr="00F8474E" w:rsidRDefault="00D04AF8" w:rsidP="009E3129">
            <w:pPr>
              <w:pStyle w:val="TAC"/>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EC6FC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402282CA"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D04AF8" w:rsidRPr="00F8474E" w:rsidRDefault="00D04AF8" w:rsidP="009E3129">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t>NOTE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77777777" w:rsidR="00D04AF8" w:rsidRPr="00F8474E" w:rsidRDefault="00D04AF8" w:rsidP="006B72C9">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NOTE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rPr>
        <w:t>the</w:t>
      </w:r>
      <w:r w:rsidRPr="006C4C16">
        <w:rPr>
          <w:rFonts w:eastAsia="DengXian"/>
          <w:lang w:val="en-US"/>
        </w:rPr>
        <w:t xml:space="preserve"> two UE Rx-Tx time difference measurements are </w:t>
      </w:r>
      <w:r>
        <w:rPr>
          <w:rFonts w:eastAsia="DengXian"/>
          <w:lang w:val="en-US"/>
        </w:rPr>
        <w:t>associated with the</w:t>
      </w:r>
      <w:r w:rsidRPr="006C4C16">
        <w:rPr>
          <w:rFonts w:eastAsia="DengXian"/>
          <w:lang w:val="en-US"/>
        </w:rPr>
        <w:t xml:space="preserve"> same RxTx TEG</w:t>
      </w:r>
    </w:p>
    <w:p w14:paraId="0064C2F3" w14:textId="77777777" w:rsidR="007671C1" w:rsidRDefault="007671C1" w:rsidP="00174920"/>
    <w:p w14:paraId="0CDB504D" w14:textId="77777777" w:rsidR="00C40A65" w:rsidRPr="00F8474E" w:rsidRDefault="00C40A65" w:rsidP="000A756C">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4F32BC88"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C40A65"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C40A65" w:rsidRPr="00F8474E" w:rsidRDefault="00C40A65" w:rsidP="006B72C9">
            <w:pPr>
              <w:pStyle w:val="TAC"/>
            </w:pPr>
            <w:r w:rsidRPr="00F8474E">
              <w:t>132 +</w:t>
            </w:r>
            <w:r w:rsidRPr="00F8474E">
              <w:rPr>
                <w:rFonts w:ascii="SimSun" w:hAnsi="SimSun"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C40A65" w:rsidRPr="00F8474E" w:rsidRDefault="00C40A65" w:rsidP="006B72C9">
            <w:pPr>
              <w:pStyle w:val="TAC"/>
            </w:pPr>
            <w:r w:rsidRPr="00F8474E">
              <w:t>(PRS Ês/Iot)</w:t>
            </w:r>
            <w:r w:rsidRPr="00F8474E">
              <w:rPr>
                <w:i/>
                <w:vertAlign w:val="subscript"/>
              </w:rPr>
              <w:t>j</w:t>
            </w:r>
            <w:r w:rsidRPr="00F8474E">
              <w:rPr>
                <w:vertAlign w:val="subscript"/>
              </w:rPr>
              <w:t xml:space="preserve"> </w:t>
            </w:r>
            <w:r w:rsidRPr="00F8474E">
              <w:t>≥-6dB</w:t>
            </w:r>
          </w:p>
          <w:p w14:paraId="7874AD40" w14:textId="77777777" w:rsidR="00C40A65" w:rsidRPr="00F8474E" w:rsidRDefault="00C40A65" w:rsidP="006B72C9">
            <w:pPr>
              <w:pStyle w:val="TAC"/>
            </w:pPr>
          </w:p>
          <w:p w14:paraId="2F2772A0" w14:textId="77777777" w:rsidR="00C40A65" w:rsidRPr="00F8474E" w:rsidRDefault="00C40A65" w:rsidP="006B72C9">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C40A65" w:rsidRPr="00F8474E" w:rsidRDefault="00C40A65" w:rsidP="006B72C9">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60DF71E9" w:rsidR="00C40A65" w:rsidRPr="00F8474E" w:rsidRDefault="00C40A65" w:rsidP="006B72C9">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7E2F1A" w14:textId="77777777" w:rsidR="00C40A65" w:rsidRPr="00F8474E" w:rsidRDefault="00C40A65" w:rsidP="006B72C9">
            <w:pPr>
              <w:pStyle w:val="TAC"/>
              <w:rPr>
                <w:szCs w:val="18"/>
              </w:rPr>
            </w:pPr>
            <w:r w:rsidRPr="00F8474E">
              <w:rPr>
                <w:szCs w:val="18"/>
              </w:rPr>
              <w:t>NR_FDD_FR1_A, NR_TDD_FR1_A,</w:t>
            </w:r>
          </w:p>
          <w:p w14:paraId="11E1D4AF"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C40A65" w:rsidRPr="00F8474E" w:rsidRDefault="00C40A65" w:rsidP="006B72C9">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C40A65" w:rsidRPr="00F8474E" w:rsidRDefault="00C40A65" w:rsidP="006B72C9">
            <w:pPr>
              <w:pStyle w:val="TAC"/>
            </w:pPr>
            <w:r w:rsidRPr="00F8474E">
              <w:t>-50</w:t>
            </w:r>
          </w:p>
        </w:tc>
      </w:tr>
      <w:tr w:rsidR="00C40A65"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99E988"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C40A65" w:rsidRPr="00F8474E" w:rsidRDefault="00C40A65" w:rsidP="006B72C9">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C40A65" w:rsidRPr="00F8474E" w:rsidRDefault="00C40A65" w:rsidP="006B72C9">
            <w:pPr>
              <w:pStyle w:val="TAC"/>
            </w:pPr>
            <w:r w:rsidRPr="00F8474E">
              <w:t>-50</w:t>
            </w:r>
          </w:p>
        </w:tc>
      </w:tr>
      <w:tr w:rsidR="00C40A65"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476C97"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C40A65" w:rsidRPr="00F8474E" w:rsidRDefault="00C40A65" w:rsidP="006B72C9">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C40A65" w:rsidRPr="00F8474E" w:rsidRDefault="00C40A65" w:rsidP="006B72C9">
            <w:pPr>
              <w:pStyle w:val="TAC"/>
            </w:pPr>
            <w:r w:rsidRPr="00F8474E">
              <w:t>-50</w:t>
            </w:r>
          </w:p>
        </w:tc>
      </w:tr>
      <w:tr w:rsidR="00C40A65"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C40A65" w:rsidRPr="00F8474E" w:rsidRDefault="00C40A65" w:rsidP="006B72C9">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C40A65" w:rsidRPr="00F8474E" w:rsidRDefault="00C40A65" w:rsidP="006B72C9">
            <w:pPr>
              <w:pStyle w:val="TAC"/>
            </w:pPr>
            <w:r w:rsidRPr="00F8474E">
              <w:t>-50</w:t>
            </w:r>
          </w:p>
        </w:tc>
      </w:tr>
      <w:tr w:rsidR="00C40A65"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C40A65" w:rsidRPr="00F8474E" w:rsidRDefault="00C40A65" w:rsidP="006B72C9">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C40A65" w:rsidRPr="00F8474E" w:rsidRDefault="00C40A65" w:rsidP="006B72C9">
            <w:pPr>
              <w:pStyle w:val="TAC"/>
            </w:pPr>
            <w:r w:rsidRPr="00F8474E">
              <w:t>-50</w:t>
            </w:r>
          </w:p>
        </w:tc>
      </w:tr>
      <w:tr w:rsidR="00C40A65"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C40A65" w:rsidRPr="00F8474E" w:rsidRDefault="00C40A65" w:rsidP="006B72C9">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C40A65" w:rsidRPr="00F8474E" w:rsidRDefault="00C40A65" w:rsidP="006B72C9">
            <w:pPr>
              <w:pStyle w:val="TAC"/>
            </w:pPr>
            <w:r w:rsidRPr="00F8474E">
              <w:t>-50</w:t>
            </w:r>
          </w:p>
        </w:tc>
      </w:tr>
      <w:tr w:rsidR="00C40A65"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17D91" w14:textId="77777777" w:rsidR="00C40A65" w:rsidRPr="00F8474E" w:rsidRDefault="00C40A65" w:rsidP="006B72C9">
            <w:pPr>
              <w:pStyle w:val="TAC"/>
            </w:pPr>
            <w:r w:rsidRPr="00F8474E">
              <w:t>NR_FDD_FR1_G</w:t>
            </w:r>
            <w:r w:rsidRPr="000A756C">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C40A65" w:rsidRPr="00F8474E" w:rsidRDefault="00C40A65" w:rsidP="006B72C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C40A65" w:rsidRPr="00F8474E" w:rsidRDefault="00C40A65" w:rsidP="006B72C9">
            <w:pPr>
              <w:pStyle w:val="TAC"/>
            </w:pPr>
            <w:r w:rsidRPr="00F8474E">
              <w:t>-50</w:t>
            </w:r>
          </w:p>
        </w:tc>
      </w:tr>
      <w:tr w:rsidR="00C40A65"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C40A65" w:rsidRPr="00F8474E" w:rsidRDefault="00C40A65" w:rsidP="006B72C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C40A65" w:rsidRPr="00F8474E" w:rsidRDefault="00C40A65" w:rsidP="006B72C9">
            <w:pPr>
              <w:pStyle w:val="TAC"/>
            </w:pPr>
            <w:r w:rsidRPr="00F8474E">
              <w:t>-50</w:t>
            </w:r>
          </w:p>
        </w:tc>
      </w:tr>
      <w:tr w:rsidR="00C40A65"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C40A65" w:rsidRPr="00F8474E" w:rsidRDefault="00C40A65" w:rsidP="006B72C9">
            <w:pPr>
              <w:pStyle w:val="TAC"/>
            </w:pPr>
            <w:r w:rsidRPr="00F8474E">
              <w:t>98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C40A65" w:rsidRPr="00F8474E" w:rsidRDefault="00C40A65" w:rsidP="006B72C9">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C40A65" w:rsidRPr="00F8474E" w:rsidRDefault="00C40A65" w:rsidP="006B72C9">
            <w:pPr>
              <w:pStyle w:val="TAC"/>
            </w:pPr>
            <w:r w:rsidRPr="00F8474E">
              <w:t>Note 6</w:t>
            </w:r>
          </w:p>
        </w:tc>
      </w:tr>
      <w:tr w:rsidR="00C40A65"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C40A65" w:rsidRPr="00F8474E" w:rsidRDefault="00C40A65" w:rsidP="006B72C9">
            <w:pPr>
              <w:pStyle w:val="TAC"/>
            </w:pPr>
            <w:r w:rsidRPr="00F8474E">
              <w:t>42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C40A65" w:rsidRPr="00F8474E" w:rsidRDefault="00C40A65" w:rsidP="006B72C9">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C40A65" w:rsidRPr="00F8474E" w:rsidRDefault="00C40A65" w:rsidP="006B72C9">
            <w:pPr>
              <w:pStyle w:val="TAC"/>
            </w:pPr>
            <w:r w:rsidRPr="00F8474E">
              <w:t>Note 6</w:t>
            </w:r>
          </w:p>
        </w:tc>
      </w:tr>
      <w:tr w:rsidR="00C40A65"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C40A65" w:rsidRPr="00F8474E" w:rsidRDefault="00C40A65" w:rsidP="006B72C9">
            <w:pPr>
              <w:pStyle w:val="TAC"/>
            </w:pPr>
            <w:r w:rsidRPr="00F8474E">
              <w:t>75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C40A65" w:rsidRPr="00F8474E" w:rsidRDefault="00C40A65" w:rsidP="006B72C9">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C40A65" w:rsidRPr="00F8474E" w:rsidRDefault="00C40A65" w:rsidP="006B72C9">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B17B82" w14:textId="77777777" w:rsidR="00C40A65" w:rsidRPr="00F8474E" w:rsidRDefault="00C40A65" w:rsidP="006B72C9">
            <w:pPr>
              <w:pStyle w:val="TAC"/>
              <w:rPr>
                <w:szCs w:val="18"/>
              </w:rPr>
            </w:pPr>
            <w:r w:rsidRPr="00F8474E">
              <w:rPr>
                <w:szCs w:val="18"/>
              </w:rPr>
              <w:t>NR_FDD_FR1_A, NR_TDD_FR1_A,</w:t>
            </w:r>
          </w:p>
          <w:p w14:paraId="05DC190D"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C40A65" w:rsidRPr="00F8474E" w:rsidRDefault="00C40A65" w:rsidP="006B72C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C40A65" w:rsidRPr="00F8474E" w:rsidRDefault="00C40A65" w:rsidP="006B72C9">
            <w:pPr>
              <w:pStyle w:val="TAC"/>
            </w:pPr>
            <w:r w:rsidRPr="00F8474E">
              <w:t>-50</w:t>
            </w:r>
          </w:p>
        </w:tc>
      </w:tr>
      <w:tr w:rsidR="00C40A65"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35F3E5"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C40A65" w:rsidRPr="00F8474E" w:rsidRDefault="00C40A65" w:rsidP="006B72C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C40A65" w:rsidRPr="00F8474E" w:rsidRDefault="00C40A65" w:rsidP="006B72C9">
            <w:pPr>
              <w:pStyle w:val="TAC"/>
            </w:pPr>
            <w:r w:rsidRPr="00F8474E">
              <w:t>-50</w:t>
            </w:r>
          </w:p>
        </w:tc>
      </w:tr>
      <w:tr w:rsidR="00C40A65"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25568E"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C40A65" w:rsidRPr="00F8474E" w:rsidRDefault="00C40A65" w:rsidP="006B72C9">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C40A65" w:rsidRPr="00F8474E" w:rsidRDefault="00C40A65" w:rsidP="006B72C9">
            <w:pPr>
              <w:pStyle w:val="TAC"/>
            </w:pPr>
            <w:r w:rsidRPr="00F8474E">
              <w:t>-50</w:t>
            </w:r>
          </w:p>
        </w:tc>
      </w:tr>
      <w:tr w:rsidR="00C40A65"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C40A65" w:rsidRPr="00F8474E" w:rsidRDefault="00C40A65" w:rsidP="006B72C9">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C40A65" w:rsidRPr="00F8474E" w:rsidRDefault="00C40A65" w:rsidP="006B72C9">
            <w:pPr>
              <w:pStyle w:val="TAC"/>
            </w:pPr>
            <w:r w:rsidRPr="00F8474E">
              <w:t>-50</w:t>
            </w:r>
          </w:p>
        </w:tc>
      </w:tr>
      <w:tr w:rsidR="00C40A65"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C40A65" w:rsidRPr="00F8474E" w:rsidRDefault="00C40A65" w:rsidP="006B72C9">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C40A65" w:rsidRPr="00F8474E" w:rsidRDefault="00C40A65" w:rsidP="006B72C9">
            <w:pPr>
              <w:pStyle w:val="TAC"/>
            </w:pPr>
            <w:r w:rsidRPr="00F8474E">
              <w:t>-50</w:t>
            </w:r>
          </w:p>
        </w:tc>
      </w:tr>
      <w:tr w:rsidR="00C40A65"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C40A65" w:rsidRPr="00F8474E" w:rsidRDefault="00C40A65" w:rsidP="006B72C9">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C40A65" w:rsidRPr="00F8474E" w:rsidRDefault="00C40A65" w:rsidP="006B72C9">
            <w:pPr>
              <w:pStyle w:val="TAC"/>
            </w:pPr>
            <w:r w:rsidRPr="00F8474E">
              <w:t>-50</w:t>
            </w:r>
          </w:p>
        </w:tc>
      </w:tr>
      <w:tr w:rsidR="00C40A65"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B7C95B" w14:textId="77777777" w:rsidR="00C40A65" w:rsidRPr="00F8474E" w:rsidRDefault="00C40A65" w:rsidP="006B72C9">
            <w:pPr>
              <w:pStyle w:val="TAC"/>
            </w:pPr>
            <w:r w:rsidRPr="00F8474E">
              <w:t>NR_FDD_FR1_G</w:t>
            </w:r>
            <w:r w:rsidRPr="000A756C">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C40A65" w:rsidRPr="00F8474E" w:rsidRDefault="00C40A65" w:rsidP="006B72C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C40A65" w:rsidRPr="00F8474E" w:rsidRDefault="00C40A65" w:rsidP="006B72C9">
            <w:pPr>
              <w:pStyle w:val="TAC"/>
            </w:pPr>
            <w:r w:rsidRPr="00F8474E">
              <w:t>-50</w:t>
            </w:r>
          </w:p>
        </w:tc>
      </w:tr>
      <w:tr w:rsidR="00C40A65"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C40A65" w:rsidRPr="00F8474E" w:rsidRDefault="00C40A65" w:rsidP="006B72C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C40A65" w:rsidRPr="00F8474E" w:rsidRDefault="00C40A65" w:rsidP="006B72C9">
            <w:pPr>
              <w:pStyle w:val="TAC"/>
            </w:pPr>
            <w:r w:rsidRPr="00F8474E">
              <w:t>-50</w:t>
            </w:r>
          </w:p>
        </w:tc>
      </w:tr>
      <w:tr w:rsidR="00C40A65"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C40A65" w:rsidRPr="00F8474E" w:rsidRDefault="00C40A65" w:rsidP="006B72C9">
            <w:pPr>
              <w:pStyle w:val="TAC"/>
            </w:pPr>
            <w:r w:rsidRPr="00F8474E">
              <w:t>48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C40A65" w:rsidRPr="00F8474E" w:rsidRDefault="00C40A65" w:rsidP="006B72C9">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C40A65" w:rsidRPr="00F8474E" w:rsidRDefault="00C40A65" w:rsidP="006B72C9">
            <w:pPr>
              <w:pStyle w:val="TAC"/>
            </w:pPr>
            <w:r w:rsidRPr="00F8474E">
              <w:t>Note 6</w:t>
            </w:r>
          </w:p>
        </w:tc>
      </w:tr>
      <w:tr w:rsidR="00C40A65"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C40A65" w:rsidRPr="00F8474E" w:rsidRDefault="00C40A65" w:rsidP="006B72C9">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C40A65" w:rsidRPr="00F8474E" w:rsidRDefault="00C40A65" w:rsidP="006B72C9">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C40A65" w:rsidRPr="00F8474E" w:rsidRDefault="00C40A65" w:rsidP="006B72C9">
            <w:pPr>
              <w:pStyle w:val="TAC"/>
            </w:pPr>
            <w:r w:rsidRPr="00F8474E">
              <w:t>Note 6</w:t>
            </w:r>
          </w:p>
        </w:tc>
      </w:tr>
      <w:tr w:rsidR="00C40A65"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C40A65" w:rsidRPr="00F8474E" w:rsidRDefault="00C40A65" w:rsidP="006B72C9">
            <w:pPr>
              <w:pStyle w:val="TAC"/>
            </w:pPr>
            <w:r w:rsidRPr="00F8474E">
              <w:t>50 +</w:t>
            </w:r>
            <w:r w:rsidRPr="00F8474E">
              <w:rPr>
                <w:rFonts w:ascii="SimSun" w:hAnsi="SimSun" w:hint="eastAsia"/>
              </w:rPr>
              <w:t>Δ</w:t>
            </w:r>
          </w:p>
          <w:p w14:paraId="4DA7AF81"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C40A65" w:rsidRPr="00F8474E" w:rsidRDefault="00C40A65" w:rsidP="006B72C9">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C40A65" w:rsidRPr="00F8474E" w:rsidRDefault="00C40A65" w:rsidP="006B72C9">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3A5DEA7" w14:textId="77777777" w:rsidR="00C40A65" w:rsidRPr="00F8474E" w:rsidRDefault="00C40A65" w:rsidP="006B72C9">
            <w:pPr>
              <w:pStyle w:val="TAC"/>
              <w:rPr>
                <w:szCs w:val="18"/>
              </w:rPr>
            </w:pPr>
            <w:r w:rsidRPr="00F8474E">
              <w:rPr>
                <w:szCs w:val="18"/>
              </w:rPr>
              <w:t>NR_FDD_FR1_A, NR_TDD_FR1_A,</w:t>
            </w:r>
          </w:p>
          <w:p w14:paraId="4D5B8FA6"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C40A65" w:rsidRPr="00F8474E" w:rsidRDefault="00C40A65" w:rsidP="006B72C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C40A65" w:rsidRPr="00F8474E" w:rsidRDefault="00C40A65" w:rsidP="006B72C9">
            <w:pPr>
              <w:pStyle w:val="TAC"/>
            </w:pPr>
            <w:r w:rsidRPr="00F8474E">
              <w:t>-50</w:t>
            </w:r>
          </w:p>
        </w:tc>
      </w:tr>
      <w:tr w:rsidR="00C40A65"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81A426"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C40A65" w:rsidRPr="00F8474E" w:rsidRDefault="00C40A65" w:rsidP="006B72C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C40A65" w:rsidRPr="00F8474E" w:rsidRDefault="00C40A65" w:rsidP="006B72C9">
            <w:pPr>
              <w:pStyle w:val="TAC"/>
            </w:pPr>
            <w:r w:rsidRPr="00F8474E">
              <w:t>-50</w:t>
            </w:r>
          </w:p>
        </w:tc>
      </w:tr>
      <w:tr w:rsidR="00C40A65"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28FE9D"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C40A65" w:rsidRPr="00F8474E" w:rsidRDefault="00C40A65" w:rsidP="006B72C9">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C40A65" w:rsidRPr="00F8474E" w:rsidRDefault="00C40A65" w:rsidP="006B72C9">
            <w:pPr>
              <w:pStyle w:val="TAC"/>
            </w:pPr>
            <w:r w:rsidRPr="00F8474E">
              <w:t>-50</w:t>
            </w:r>
          </w:p>
        </w:tc>
      </w:tr>
      <w:tr w:rsidR="00C40A65"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C40A65" w:rsidRPr="00F8474E" w:rsidRDefault="00C40A65" w:rsidP="006B72C9">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C40A65" w:rsidRPr="00F8474E" w:rsidRDefault="00C40A65" w:rsidP="006B72C9">
            <w:pPr>
              <w:pStyle w:val="TAC"/>
            </w:pPr>
            <w:r w:rsidRPr="00F8474E">
              <w:t>-50</w:t>
            </w:r>
          </w:p>
        </w:tc>
      </w:tr>
      <w:tr w:rsidR="00C40A65"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C40A65" w:rsidRPr="00F8474E" w:rsidRDefault="00C40A65" w:rsidP="006B72C9">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C40A65" w:rsidRPr="00F8474E" w:rsidRDefault="00C40A65" w:rsidP="006B72C9">
            <w:pPr>
              <w:pStyle w:val="TAC"/>
            </w:pPr>
            <w:r w:rsidRPr="00F8474E">
              <w:t>-50</w:t>
            </w:r>
          </w:p>
        </w:tc>
      </w:tr>
      <w:tr w:rsidR="00C40A65"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C40A65" w:rsidRPr="00F8474E" w:rsidRDefault="00C40A65" w:rsidP="006B72C9">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C40A65" w:rsidRPr="00F8474E" w:rsidRDefault="00C40A65" w:rsidP="006B72C9">
            <w:pPr>
              <w:pStyle w:val="TAC"/>
            </w:pPr>
            <w:r w:rsidRPr="00F8474E">
              <w:t>-50</w:t>
            </w:r>
          </w:p>
        </w:tc>
      </w:tr>
      <w:tr w:rsidR="00C40A65"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E6DAAF" w14:textId="77777777" w:rsidR="00C40A65" w:rsidRPr="00F8474E" w:rsidRDefault="00C40A65" w:rsidP="006B72C9">
            <w:pPr>
              <w:pStyle w:val="TAC"/>
            </w:pPr>
            <w:r w:rsidRPr="00F8474E">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C40A65" w:rsidRPr="00F8474E" w:rsidRDefault="00C40A65" w:rsidP="006B72C9">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C40A65" w:rsidRPr="00F8474E" w:rsidRDefault="00C40A65" w:rsidP="006B72C9">
            <w:pPr>
              <w:pStyle w:val="TAC"/>
            </w:pPr>
            <w:r w:rsidRPr="00F8474E">
              <w:t>-50</w:t>
            </w:r>
          </w:p>
        </w:tc>
      </w:tr>
      <w:tr w:rsidR="00C40A65"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C40A65" w:rsidRPr="00F8474E" w:rsidRDefault="00C40A65" w:rsidP="006B72C9">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C40A65" w:rsidRPr="00F8474E" w:rsidRDefault="00C40A65" w:rsidP="006B72C9">
            <w:pPr>
              <w:pStyle w:val="TAC"/>
            </w:pPr>
            <w:r w:rsidRPr="00F8474E">
              <w:t>-50</w:t>
            </w:r>
          </w:p>
        </w:tc>
      </w:tr>
      <w:tr w:rsidR="00C40A65"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C40A65" w:rsidRPr="00F8474E" w:rsidRDefault="00C40A65" w:rsidP="006B72C9">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C40A65" w:rsidRPr="00F8474E" w:rsidRDefault="00C40A65" w:rsidP="006B72C9">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C40A65" w:rsidRPr="00F8474E" w:rsidRDefault="00C40A65" w:rsidP="006B72C9">
            <w:pPr>
              <w:pStyle w:val="TAC"/>
            </w:pPr>
            <w:r w:rsidRPr="00F8474E">
              <w:t>Note 6</w:t>
            </w:r>
          </w:p>
        </w:tc>
      </w:tr>
      <w:tr w:rsidR="00C40A65"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C40A65" w:rsidRPr="00F8474E" w:rsidRDefault="00C40A65" w:rsidP="006B72C9">
            <w:pPr>
              <w:pStyle w:val="TAC"/>
            </w:pPr>
            <w:r w:rsidRPr="00F8474E">
              <w:t>10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C40A65" w:rsidRPr="00F8474E" w:rsidRDefault="00C40A65" w:rsidP="006B72C9">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C40A65" w:rsidRPr="00F8474E" w:rsidRDefault="00C40A65" w:rsidP="006B72C9">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t>NOTE 1:</w:t>
            </w:r>
            <w:r w:rsidRPr="00F8474E">
              <w:tab/>
              <w:t>Minimum PRS bandwidth, which is minimum of the PRS bandwidths of resource j and resource i.</w:t>
            </w:r>
          </w:p>
          <w:p w14:paraId="18282529" w14:textId="77777777" w:rsidR="00C40A65" w:rsidRPr="00F8474E" w:rsidRDefault="00C40A65" w:rsidP="006B72C9">
            <w:pPr>
              <w:pStyle w:val="TAN"/>
              <w:rPr>
                <w:iCs/>
                <w:szCs w:val="18"/>
                <w:lang w:val="en-US"/>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rPr>
              <w:t>.</w:t>
            </w:r>
          </w:p>
          <w:p w14:paraId="5726665E" w14:textId="77777777" w:rsidR="00C40A65" w:rsidRPr="00F8474E" w:rsidRDefault="00C40A65" w:rsidP="006B72C9">
            <w:pPr>
              <w:pStyle w:val="TAN"/>
            </w:pPr>
            <w:r w:rsidRPr="00F8474E">
              <w:t>NOTE 3:</w:t>
            </w:r>
            <w:r w:rsidRPr="00F8474E">
              <w:tab/>
              <w:t>Io is assumed to have constant EPRE across the bandwidth.</w:t>
            </w:r>
          </w:p>
          <w:p w14:paraId="77320122" w14:textId="77777777" w:rsidR="00C40A65" w:rsidRPr="00F8474E" w:rsidRDefault="00C40A65" w:rsidP="006B72C9">
            <w:pPr>
              <w:pStyle w:val="TAN"/>
            </w:pPr>
            <w:r w:rsidRPr="00F8474E">
              <w:t>NOTE 4:</w:t>
            </w:r>
            <w:r w:rsidRPr="00F8474E">
              <w:tab/>
              <w:t>NR operating band groups in FR1 are as defined in clause 3.5.2.</w:t>
            </w:r>
          </w:p>
          <w:p w14:paraId="54625F26" w14:textId="77777777" w:rsidR="00C40A65" w:rsidRPr="00F8474E" w:rsidRDefault="00C40A65" w:rsidP="006B72C9">
            <w:pPr>
              <w:pStyle w:val="TAN"/>
            </w:pPr>
            <w:r w:rsidRPr="00F8474E">
              <w:t>NOTE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table 10.1.25.2-5 (dependent on PRS/SRS BW) for any pair of individual UE Rx-Tx time difference measurements associated with the RxTx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0A756C"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0A756C" w:rsidRPr="00F8474E" w:rsidRDefault="000A756C" w:rsidP="000A756C">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0A756C" w:rsidRPr="00F8474E" w:rsidRDefault="000A756C" w:rsidP="000A756C">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0A756C" w:rsidRPr="00F8474E" w:rsidRDefault="000A756C" w:rsidP="000A756C">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FDCE833" w14:textId="77777777" w:rsidR="000A756C" w:rsidRPr="00F8474E" w:rsidRDefault="000A756C" w:rsidP="000A756C">
            <w:pPr>
              <w:pStyle w:val="TAC"/>
              <w:rPr>
                <w:lang w:eastAsia="ko-KR"/>
              </w:rPr>
            </w:pPr>
            <w:r w:rsidRPr="00F8474E">
              <w:rPr>
                <w:lang w:eastAsia="ko-KR"/>
              </w:rPr>
              <w:t>NR_FDD_FR1_A, NR_TDD_FR1_A,</w:t>
            </w:r>
          </w:p>
          <w:p w14:paraId="18C4CE76"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0A756C" w:rsidRPr="00F8474E" w:rsidRDefault="000A756C" w:rsidP="000A756C">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0A756C" w:rsidRPr="00F8474E" w:rsidRDefault="000A756C" w:rsidP="000A756C">
            <w:pPr>
              <w:pStyle w:val="TAC"/>
              <w:rPr>
                <w:lang w:eastAsia="ko-KR"/>
              </w:rPr>
            </w:pPr>
            <w:r w:rsidRPr="00F8474E">
              <w:rPr>
                <w:lang w:eastAsia="ko-KR"/>
              </w:rPr>
              <w:t>-50</w:t>
            </w:r>
          </w:p>
        </w:tc>
      </w:tr>
      <w:tr w:rsidR="000A756C"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73F43EB"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0A756C" w:rsidRPr="00F8474E" w:rsidRDefault="000A756C" w:rsidP="000A756C">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0A756C" w:rsidRPr="00F8474E" w:rsidRDefault="000A756C" w:rsidP="000A756C">
            <w:pPr>
              <w:pStyle w:val="TAC"/>
              <w:rPr>
                <w:lang w:eastAsia="ko-KR"/>
              </w:rPr>
            </w:pPr>
          </w:p>
        </w:tc>
      </w:tr>
      <w:tr w:rsidR="000A756C"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ABEFC5D"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0A756C" w:rsidRPr="00F8474E" w:rsidRDefault="000A756C" w:rsidP="000A756C">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0A756C" w:rsidRPr="00F8474E" w:rsidRDefault="000A756C" w:rsidP="000A756C">
            <w:pPr>
              <w:pStyle w:val="TAC"/>
              <w:rPr>
                <w:lang w:eastAsia="ko-KR"/>
              </w:rPr>
            </w:pPr>
          </w:p>
        </w:tc>
      </w:tr>
      <w:tr w:rsidR="000A756C"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0A756C" w:rsidRPr="00F8474E" w:rsidRDefault="000A756C" w:rsidP="000A756C">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0A756C" w:rsidRPr="00F8474E" w:rsidRDefault="000A756C" w:rsidP="000A756C">
            <w:pPr>
              <w:pStyle w:val="TAC"/>
              <w:rPr>
                <w:lang w:eastAsia="ko-KR"/>
              </w:rPr>
            </w:pPr>
          </w:p>
        </w:tc>
      </w:tr>
      <w:tr w:rsidR="000A756C"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0A756C" w:rsidRPr="00F8474E" w:rsidRDefault="000A756C" w:rsidP="000A756C">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0A756C" w:rsidRPr="00F8474E" w:rsidRDefault="000A756C" w:rsidP="000A756C">
            <w:pPr>
              <w:pStyle w:val="TAC"/>
              <w:rPr>
                <w:lang w:eastAsia="ko-KR"/>
              </w:rPr>
            </w:pPr>
          </w:p>
        </w:tc>
      </w:tr>
      <w:tr w:rsidR="000A756C"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0A756C" w:rsidRPr="00F8474E" w:rsidRDefault="000A756C" w:rsidP="000A756C">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0A756C" w:rsidRPr="00F8474E" w:rsidRDefault="000A756C" w:rsidP="000A756C">
            <w:pPr>
              <w:pStyle w:val="TAC"/>
              <w:rPr>
                <w:lang w:eastAsia="ko-KR"/>
              </w:rPr>
            </w:pPr>
          </w:p>
        </w:tc>
      </w:tr>
      <w:tr w:rsidR="000A756C"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97F955"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0A756C" w:rsidRPr="00F8474E" w:rsidRDefault="000A756C" w:rsidP="000A756C">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0A756C" w:rsidRPr="00F8474E" w:rsidRDefault="000A756C" w:rsidP="000A756C">
            <w:pPr>
              <w:pStyle w:val="TAC"/>
              <w:rPr>
                <w:lang w:eastAsia="ko-KR"/>
              </w:rPr>
            </w:pPr>
          </w:p>
        </w:tc>
      </w:tr>
      <w:tr w:rsidR="000A756C"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0A756C" w:rsidRPr="00F8474E" w:rsidRDefault="000A756C" w:rsidP="000A756C">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0A756C" w:rsidRPr="00F8474E" w:rsidRDefault="000A756C" w:rsidP="000A756C">
            <w:pPr>
              <w:pStyle w:val="TAC"/>
              <w:rPr>
                <w:lang w:eastAsia="ko-KR"/>
              </w:rPr>
            </w:pPr>
          </w:p>
        </w:tc>
      </w:tr>
      <w:tr w:rsidR="000A756C"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0A756C" w:rsidRPr="00F8474E" w:rsidRDefault="000A756C" w:rsidP="000A756C">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0A756C" w:rsidRPr="00F8474E" w:rsidRDefault="000A756C" w:rsidP="000A756C">
            <w:pPr>
              <w:pStyle w:val="TAC"/>
              <w:rPr>
                <w:lang w:eastAsia="ko-KR"/>
              </w:rPr>
            </w:pPr>
            <w:r w:rsidRPr="00F8474E">
              <w:rPr>
                <w:lang w:eastAsia="ko-KR"/>
              </w:rPr>
              <w:t>NOTE 6</w:t>
            </w:r>
          </w:p>
        </w:tc>
      </w:tr>
      <w:tr w:rsidR="000A756C"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0A756C" w:rsidRPr="00F8474E" w:rsidRDefault="000A756C" w:rsidP="000A756C">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0A756C" w:rsidRPr="00F8474E" w:rsidRDefault="000A756C" w:rsidP="000A756C">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0A756C" w:rsidRPr="00F8474E" w:rsidRDefault="000A756C" w:rsidP="000A756C">
            <w:pPr>
              <w:pStyle w:val="TAC"/>
              <w:rPr>
                <w:lang w:eastAsia="ko-KR"/>
              </w:rPr>
            </w:pPr>
            <w:r w:rsidRPr="00F8474E">
              <w:rPr>
                <w:lang w:eastAsia="ko-KR"/>
              </w:rPr>
              <w:t>NOTE 6</w:t>
            </w:r>
          </w:p>
        </w:tc>
      </w:tr>
      <w:tr w:rsidR="000A756C"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0A756C" w:rsidRPr="00F8474E" w:rsidRDefault="000A756C" w:rsidP="000A756C">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32E6502" w14:textId="77777777" w:rsidR="000A756C" w:rsidRPr="00F8474E" w:rsidRDefault="000A756C" w:rsidP="000A756C">
            <w:pPr>
              <w:pStyle w:val="TAC"/>
              <w:rPr>
                <w:lang w:eastAsia="ko-KR"/>
              </w:rPr>
            </w:pPr>
            <w:r w:rsidRPr="00F8474E">
              <w:rPr>
                <w:lang w:eastAsia="ko-KR"/>
              </w:rPr>
              <w:t>NR_FDD_FR1_A, NR_TDD_FR1_A,</w:t>
            </w:r>
          </w:p>
          <w:p w14:paraId="55E5E773"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0A756C" w:rsidRPr="00F8474E" w:rsidRDefault="000A756C" w:rsidP="000A756C">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0A756C" w:rsidRPr="00F8474E" w:rsidRDefault="000A756C" w:rsidP="000A756C">
            <w:pPr>
              <w:pStyle w:val="TAC"/>
              <w:rPr>
                <w:lang w:eastAsia="ko-KR"/>
              </w:rPr>
            </w:pPr>
            <w:r w:rsidRPr="00F8474E">
              <w:rPr>
                <w:lang w:eastAsia="ko-KR"/>
              </w:rPr>
              <w:t>-50</w:t>
            </w:r>
          </w:p>
        </w:tc>
      </w:tr>
      <w:tr w:rsidR="000A756C"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43C345"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0A756C" w:rsidRPr="00F8474E" w:rsidRDefault="000A756C" w:rsidP="000A756C">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0A756C" w:rsidRPr="00F8474E" w:rsidRDefault="000A756C" w:rsidP="000A756C">
            <w:pPr>
              <w:pStyle w:val="TAC"/>
              <w:rPr>
                <w:lang w:eastAsia="ko-KR"/>
              </w:rPr>
            </w:pPr>
          </w:p>
        </w:tc>
      </w:tr>
      <w:tr w:rsidR="000A756C"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2F1544"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0A756C" w:rsidRPr="00F8474E" w:rsidRDefault="000A756C" w:rsidP="000A756C">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0A756C" w:rsidRPr="00F8474E" w:rsidRDefault="000A756C" w:rsidP="000A756C">
            <w:pPr>
              <w:pStyle w:val="TAC"/>
              <w:rPr>
                <w:lang w:eastAsia="ko-KR"/>
              </w:rPr>
            </w:pPr>
          </w:p>
        </w:tc>
      </w:tr>
      <w:tr w:rsidR="000A756C"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0A756C" w:rsidRPr="00F8474E" w:rsidRDefault="000A756C" w:rsidP="000A756C">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0A756C" w:rsidRPr="00F8474E" w:rsidRDefault="000A756C" w:rsidP="000A756C">
            <w:pPr>
              <w:pStyle w:val="TAC"/>
              <w:rPr>
                <w:lang w:eastAsia="ko-KR"/>
              </w:rPr>
            </w:pPr>
          </w:p>
        </w:tc>
      </w:tr>
      <w:tr w:rsidR="000A756C"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0A756C" w:rsidRPr="00F8474E" w:rsidRDefault="000A756C" w:rsidP="000A756C">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0A756C" w:rsidRPr="00F8474E" w:rsidRDefault="000A756C" w:rsidP="000A756C">
            <w:pPr>
              <w:pStyle w:val="TAC"/>
              <w:rPr>
                <w:lang w:eastAsia="ko-KR"/>
              </w:rPr>
            </w:pPr>
          </w:p>
        </w:tc>
      </w:tr>
      <w:tr w:rsidR="000A756C"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0A756C" w:rsidRPr="00F8474E" w:rsidRDefault="000A756C" w:rsidP="000A756C">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0A756C" w:rsidRPr="00F8474E" w:rsidRDefault="000A756C" w:rsidP="000A756C">
            <w:pPr>
              <w:pStyle w:val="TAC"/>
              <w:rPr>
                <w:lang w:eastAsia="ko-KR"/>
              </w:rPr>
            </w:pPr>
          </w:p>
        </w:tc>
      </w:tr>
      <w:tr w:rsidR="000A756C"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B8111D"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0A756C" w:rsidRPr="00F8474E" w:rsidRDefault="000A756C" w:rsidP="000A756C">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0A756C" w:rsidRPr="00F8474E" w:rsidRDefault="000A756C" w:rsidP="000A756C">
            <w:pPr>
              <w:pStyle w:val="TAC"/>
              <w:rPr>
                <w:lang w:eastAsia="ko-KR"/>
              </w:rPr>
            </w:pPr>
          </w:p>
        </w:tc>
      </w:tr>
      <w:tr w:rsidR="000A756C"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0A756C" w:rsidRPr="00F8474E" w:rsidRDefault="000A756C" w:rsidP="000A756C">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0A756C" w:rsidRPr="00F8474E" w:rsidRDefault="000A756C" w:rsidP="000A756C">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0A756C" w:rsidRPr="00F8474E" w:rsidRDefault="000A756C" w:rsidP="000A756C">
            <w:pPr>
              <w:pStyle w:val="TAC"/>
              <w:rPr>
                <w:lang w:eastAsia="ko-KR"/>
              </w:rPr>
            </w:pPr>
          </w:p>
        </w:tc>
      </w:tr>
      <w:tr w:rsidR="000A756C"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0A756C" w:rsidRPr="00F8474E" w:rsidRDefault="000A756C" w:rsidP="000A756C">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0A756C" w:rsidRPr="00F8474E" w:rsidRDefault="000A756C" w:rsidP="000A756C">
            <w:pPr>
              <w:pStyle w:val="TAC"/>
              <w:rPr>
                <w:lang w:eastAsia="ko-KR"/>
              </w:rPr>
            </w:pPr>
            <w:r w:rsidRPr="00F8474E">
              <w:rPr>
                <w:lang w:eastAsia="ko-KR"/>
              </w:rPr>
              <w:t>NOTE 6</w:t>
            </w:r>
          </w:p>
        </w:tc>
      </w:tr>
      <w:tr w:rsidR="000A756C"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0A756C" w:rsidRPr="00F8474E" w:rsidRDefault="000A756C" w:rsidP="000A756C">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0A756C" w:rsidRPr="00F8474E" w:rsidRDefault="000A756C" w:rsidP="000A756C">
            <w:pPr>
              <w:pStyle w:val="TAC"/>
              <w:rPr>
                <w:lang w:eastAsia="ko-KR"/>
              </w:rPr>
            </w:pPr>
            <w:r w:rsidRPr="00F8474E">
              <w:rPr>
                <w:lang w:eastAsia="ko-KR"/>
              </w:rPr>
              <w:t>NOTE 6</w:t>
            </w:r>
          </w:p>
        </w:tc>
      </w:tr>
      <w:tr w:rsidR="000A756C"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0A756C" w:rsidRPr="00F8474E" w:rsidRDefault="000A756C" w:rsidP="000A756C">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0A756C" w:rsidRPr="00F8474E" w:rsidRDefault="000A756C" w:rsidP="000A756C">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A688842" w14:textId="77777777" w:rsidR="000A756C" w:rsidRPr="00F8474E" w:rsidRDefault="000A756C" w:rsidP="000A756C">
            <w:pPr>
              <w:pStyle w:val="TAC"/>
              <w:rPr>
                <w:lang w:eastAsia="ko-KR"/>
              </w:rPr>
            </w:pPr>
            <w:r w:rsidRPr="00F8474E">
              <w:rPr>
                <w:lang w:eastAsia="ko-KR"/>
              </w:rPr>
              <w:t>NR_FDD_FR1_A, NR_TDD_FR1_A,</w:t>
            </w:r>
          </w:p>
          <w:p w14:paraId="274034A7"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0A756C" w:rsidRPr="00F8474E" w:rsidRDefault="000A756C" w:rsidP="000A756C">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0A756C" w:rsidRPr="00F8474E" w:rsidRDefault="000A756C" w:rsidP="000A756C">
            <w:pPr>
              <w:pStyle w:val="TAC"/>
              <w:rPr>
                <w:lang w:eastAsia="ko-KR"/>
              </w:rPr>
            </w:pPr>
            <w:r w:rsidRPr="00F8474E">
              <w:rPr>
                <w:lang w:eastAsia="ko-KR"/>
              </w:rPr>
              <w:t>-50</w:t>
            </w:r>
          </w:p>
        </w:tc>
      </w:tr>
      <w:tr w:rsidR="000A756C"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A009DC"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0A756C" w:rsidRPr="00F8474E" w:rsidRDefault="000A756C" w:rsidP="000A756C">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0A756C" w:rsidRPr="00F8474E" w:rsidRDefault="000A756C" w:rsidP="000A756C">
            <w:pPr>
              <w:pStyle w:val="TAC"/>
              <w:rPr>
                <w:lang w:eastAsia="ko-KR"/>
              </w:rPr>
            </w:pPr>
          </w:p>
        </w:tc>
      </w:tr>
      <w:tr w:rsidR="000A756C"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8C1580"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0A756C" w:rsidRPr="00F8474E" w:rsidRDefault="000A756C" w:rsidP="000A756C">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0A756C" w:rsidRPr="00F8474E" w:rsidRDefault="000A756C" w:rsidP="000A756C">
            <w:pPr>
              <w:pStyle w:val="TAC"/>
              <w:rPr>
                <w:lang w:eastAsia="ko-KR"/>
              </w:rPr>
            </w:pPr>
          </w:p>
        </w:tc>
      </w:tr>
      <w:tr w:rsidR="000A756C"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0A756C" w:rsidRPr="00F8474E" w:rsidRDefault="000A756C" w:rsidP="000A756C">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0A756C" w:rsidRPr="00F8474E" w:rsidRDefault="000A756C" w:rsidP="000A756C">
            <w:pPr>
              <w:pStyle w:val="TAC"/>
              <w:rPr>
                <w:lang w:eastAsia="ko-KR"/>
              </w:rPr>
            </w:pPr>
          </w:p>
        </w:tc>
      </w:tr>
      <w:tr w:rsidR="000A756C"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0A756C" w:rsidRPr="00F8474E" w:rsidRDefault="000A756C" w:rsidP="000A756C">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0A756C" w:rsidRPr="00F8474E" w:rsidRDefault="000A756C" w:rsidP="000A756C">
            <w:pPr>
              <w:pStyle w:val="TAC"/>
              <w:rPr>
                <w:lang w:eastAsia="ko-KR"/>
              </w:rPr>
            </w:pPr>
          </w:p>
        </w:tc>
      </w:tr>
      <w:tr w:rsidR="000A756C"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0A756C" w:rsidRPr="00F8474E" w:rsidRDefault="000A756C" w:rsidP="000A756C">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0A756C" w:rsidRPr="00F8474E" w:rsidRDefault="000A756C" w:rsidP="000A756C">
            <w:pPr>
              <w:pStyle w:val="TAC"/>
              <w:rPr>
                <w:lang w:eastAsia="ko-KR"/>
              </w:rPr>
            </w:pPr>
          </w:p>
        </w:tc>
      </w:tr>
      <w:tr w:rsidR="000A756C"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8F20FF"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0A756C" w:rsidRPr="00F8474E" w:rsidRDefault="000A756C" w:rsidP="000A756C">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0A756C" w:rsidRPr="00F8474E" w:rsidRDefault="000A756C" w:rsidP="000A756C">
            <w:pPr>
              <w:pStyle w:val="TAC"/>
              <w:rPr>
                <w:lang w:eastAsia="ko-KR"/>
              </w:rPr>
            </w:pPr>
          </w:p>
        </w:tc>
      </w:tr>
      <w:tr w:rsidR="000A756C"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0A756C" w:rsidRPr="00F8474E" w:rsidRDefault="000A756C" w:rsidP="000A756C">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0A756C" w:rsidRPr="00F8474E" w:rsidRDefault="000A756C" w:rsidP="000A756C">
            <w:pPr>
              <w:pStyle w:val="TAC"/>
              <w:rPr>
                <w:lang w:eastAsia="ko-KR"/>
              </w:rPr>
            </w:pPr>
          </w:p>
        </w:tc>
      </w:tr>
      <w:tr w:rsidR="000A756C"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0A756C" w:rsidRPr="00F8474E" w:rsidRDefault="000A756C" w:rsidP="000A756C">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0A756C" w:rsidRPr="00F8474E" w:rsidRDefault="000A756C" w:rsidP="000A756C">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6797400C"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0A756C" w:rsidRPr="00F8474E" w:rsidRDefault="000A756C" w:rsidP="000A756C">
            <w:pPr>
              <w:pStyle w:val="TAC"/>
              <w:rPr>
                <w:lang w:eastAsia="ko-KR"/>
              </w:rPr>
            </w:pPr>
            <w:r w:rsidRPr="00F8474E">
              <w:rPr>
                <w:lang w:eastAsia="ko-KR"/>
              </w:rPr>
              <w:t>NOTE 6</w:t>
            </w:r>
          </w:p>
        </w:tc>
      </w:tr>
      <w:tr w:rsidR="000A756C"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0A756C" w:rsidRPr="00F8474E" w:rsidRDefault="000A756C" w:rsidP="000A756C">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0A756C" w:rsidRPr="00F8474E" w:rsidRDefault="000A756C" w:rsidP="000A756C">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681470CE"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0A756C" w:rsidRPr="00F8474E" w:rsidRDefault="000A756C" w:rsidP="000A756C">
            <w:pPr>
              <w:pStyle w:val="TAC"/>
              <w:rPr>
                <w:lang w:eastAsia="ko-KR"/>
              </w:rPr>
            </w:pPr>
            <w:r w:rsidRPr="00F8474E">
              <w:rPr>
                <w:lang w:eastAsia="ko-KR"/>
              </w:rPr>
              <w:t>NOTE 6</w:t>
            </w:r>
          </w:p>
        </w:tc>
      </w:tr>
      <w:tr w:rsidR="000A756C"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0A756C" w:rsidRPr="00F8474E" w:rsidRDefault="000A756C" w:rsidP="000A756C">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0A756C" w:rsidRPr="00F8474E" w:rsidRDefault="000A756C" w:rsidP="000A756C">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0A756C" w:rsidRPr="00F8474E" w:rsidRDefault="000A756C" w:rsidP="000A756C">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0A756C" w:rsidRPr="00F8474E" w:rsidRDefault="000A756C" w:rsidP="000A756C">
            <w:pPr>
              <w:pStyle w:val="TAC"/>
              <w:rPr>
                <w:lang w:eastAsia="ko-KR"/>
              </w:rPr>
            </w:pPr>
            <w:r w:rsidRPr="00F8474E">
              <w:rPr>
                <w:lang w:eastAsia="ko-KR"/>
              </w:rPr>
              <w:t>NOTE 6</w:t>
            </w:r>
          </w:p>
        </w:tc>
      </w:tr>
      <w:tr w:rsidR="000A756C"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0A756C" w:rsidRPr="00F8474E" w:rsidRDefault="000A756C" w:rsidP="000A756C">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0A756C" w:rsidRPr="00F8474E" w:rsidRDefault="000A756C" w:rsidP="000A756C">
            <w:pPr>
              <w:pStyle w:val="TAC"/>
              <w:rPr>
                <w:lang w:eastAsia="ko-KR"/>
              </w:rPr>
            </w:pPr>
            <w:r w:rsidRPr="00F8474E">
              <w:rPr>
                <w:lang w:eastAsia="ko-KR"/>
              </w:rPr>
              <w:t>NOTE 6</w:t>
            </w:r>
          </w:p>
        </w:tc>
      </w:tr>
      <w:tr w:rsidR="000A756C"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0A756C" w:rsidRPr="00F8474E" w:rsidRDefault="000A756C" w:rsidP="000A756C">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0A756C" w:rsidRPr="00F8474E" w:rsidRDefault="000A756C" w:rsidP="000A756C">
            <w:pPr>
              <w:pStyle w:val="TAC"/>
              <w:rPr>
                <w:lang w:eastAsia="ko-KR"/>
              </w:rPr>
            </w:pPr>
            <w:r w:rsidRPr="00F8474E">
              <w:rPr>
                <w:lang w:eastAsia="ko-KR"/>
              </w:rPr>
              <w:t>NOTE 6</w:t>
            </w:r>
          </w:p>
        </w:tc>
      </w:tr>
      <w:tr w:rsidR="000A756C"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0A756C" w:rsidRPr="00F8474E" w:rsidRDefault="000A756C" w:rsidP="000A756C">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0A756C" w:rsidRPr="00F8474E" w:rsidRDefault="000A756C" w:rsidP="000A756C">
            <w:pPr>
              <w:pStyle w:val="TAC"/>
              <w:rPr>
                <w:lang w:eastAsia="ko-KR"/>
              </w:rPr>
            </w:pPr>
            <w:r w:rsidRPr="00F8474E">
              <w:rPr>
                <w:lang w:eastAsia="ko-KR"/>
              </w:rPr>
              <w:t>NOTE 6</w:t>
            </w:r>
          </w:p>
        </w:tc>
      </w:tr>
      <w:tr w:rsidR="000A756C"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0A756C" w:rsidRPr="00F8474E" w:rsidRDefault="000A756C" w:rsidP="000A756C">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0A756C" w:rsidRPr="00F8474E" w:rsidRDefault="000A756C" w:rsidP="000A756C">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0A756C" w:rsidRPr="00F8474E" w:rsidRDefault="000A756C" w:rsidP="000A756C">
            <w:pPr>
              <w:pStyle w:val="TAC"/>
              <w:rPr>
                <w:lang w:eastAsia="ko-KR"/>
              </w:rPr>
            </w:pPr>
            <w:r w:rsidRPr="00F8474E">
              <w:rPr>
                <w:lang w:eastAsia="ko-KR"/>
              </w:rPr>
              <w:t>NOTE 6</w:t>
            </w:r>
          </w:p>
        </w:tc>
      </w:tr>
      <w:tr w:rsidR="000A756C"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0A756C" w:rsidRPr="00F8474E" w:rsidRDefault="000A756C" w:rsidP="000A756C">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0A756C" w:rsidRPr="00F8474E" w:rsidRDefault="000A756C" w:rsidP="000A756C">
            <w:pPr>
              <w:pStyle w:val="TAC"/>
              <w:rPr>
                <w:lang w:eastAsia="ko-KR"/>
              </w:rPr>
            </w:pPr>
            <w:r w:rsidRPr="00F8474E">
              <w:rPr>
                <w:lang w:eastAsia="ko-KR"/>
              </w:rPr>
              <w:t>NOTE 6</w:t>
            </w:r>
          </w:p>
        </w:tc>
      </w:tr>
      <w:tr w:rsidR="000A756C"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0A756C" w:rsidRPr="00F8474E" w:rsidRDefault="000A756C" w:rsidP="000A756C">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0A756C" w:rsidRPr="00F8474E" w:rsidRDefault="000A756C" w:rsidP="000A756C">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0A756C" w:rsidRPr="00F8474E" w:rsidRDefault="000A756C" w:rsidP="000A756C">
            <w:pPr>
              <w:pStyle w:val="TAC"/>
              <w:rPr>
                <w:lang w:eastAsia="ko-KR"/>
              </w:rPr>
            </w:pPr>
            <w:r w:rsidRPr="00F8474E">
              <w:rPr>
                <w:lang w:eastAsia="ko-KR"/>
              </w:rPr>
              <w:t>NOTE 6</w:t>
            </w:r>
          </w:p>
        </w:tc>
      </w:tr>
      <w:tr w:rsidR="000A756C"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0A756C" w:rsidRPr="00F8474E" w:rsidRDefault="000A756C" w:rsidP="000A756C">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0A756C" w:rsidRPr="00F8474E" w:rsidRDefault="000A756C" w:rsidP="000A756C">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BD494F3"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0A756C" w:rsidRPr="00F8474E" w:rsidRDefault="000A756C" w:rsidP="000A756C">
            <w:pPr>
              <w:pStyle w:val="TAC"/>
              <w:rPr>
                <w:lang w:eastAsia="ko-KR"/>
              </w:rPr>
            </w:pPr>
            <w:r w:rsidRPr="00F8474E">
              <w:rPr>
                <w:lang w:eastAsia="ko-KR"/>
              </w:rPr>
              <w:t>NOTE 6</w:t>
            </w:r>
          </w:p>
        </w:tc>
      </w:tr>
      <w:tr w:rsidR="000A756C"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0A756C" w:rsidRPr="00F8474E" w:rsidRDefault="000A756C" w:rsidP="000A756C">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0A756C" w:rsidRPr="00F8474E" w:rsidRDefault="000A756C" w:rsidP="000A756C">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74C4B3C4"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0A756C" w:rsidRPr="00F8474E" w:rsidRDefault="000A756C" w:rsidP="000A756C">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6A7330" w:rsidRDefault="00B406AC" w:rsidP="00B406AC">
            <w:pPr>
              <w:pStyle w:val="TAC"/>
              <w:rPr>
                <w:lang w:eastAsia="ko-KR"/>
              </w:rPr>
            </w:pPr>
            <w:r>
              <w:rPr>
                <w:rFonts w:cs="Arial"/>
                <w:szCs w:val="18"/>
              </w:rPr>
              <w:t>≥1</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57CDEE0" w:rsidR="000A756C" w:rsidRPr="00F8474E" w:rsidRDefault="000A756C" w:rsidP="000A756C">
            <w:pPr>
              <w:pStyle w:val="TAC"/>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47A86ABD"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59EC6CA"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0E193119"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3A06A1B0" w:rsidR="000A756C" w:rsidRPr="00F8474E" w:rsidRDefault="000A756C" w:rsidP="000A756C">
            <w:pPr>
              <w:pStyle w:val="TAC"/>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4FD77CF"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1D3E9838" w:rsidR="000A756C" w:rsidRPr="00F8474E" w:rsidRDefault="000A756C" w:rsidP="000A756C">
            <w:pPr>
              <w:pStyle w:val="TAC"/>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13697A96"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rPr>
        <w:t>the</w:t>
      </w:r>
      <w:r w:rsidRPr="006B6398">
        <w:rPr>
          <w:rFonts w:eastAsia="DengXian"/>
          <w:lang w:val="en-US"/>
        </w:rPr>
        <w:t xml:space="preserve"> two UE Rx-Tx time difference measurements are </w:t>
      </w:r>
      <w:r>
        <w:rPr>
          <w:rFonts w:eastAsia="DengXian"/>
          <w:lang w:val="en-US"/>
        </w:rPr>
        <w:t>associated with the</w:t>
      </w:r>
      <w:r w:rsidRPr="006B6398">
        <w:rPr>
          <w:rFonts w:eastAsia="DengXian"/>
          <w:lang w:val="en-US"/>
        </w:rPr>
        <w:t xml:space="preserve"> same RxTx TEG</w:t>
      </w:r>
    </w:p>
    <w:p w14:paraId="44F27D52" w14:textId="77777777" w:rsidR="00954548" w:rsidRPr="00F8474E" w:rsidRDefault="00954548" w:rsidP="00954548">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RxTx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rPr>
        <w:t>T</w:t>
      </w:r>
      <w:r w:rsidRPr="00E611AB">
        <w:rPr>
          <w:rFonts w:cs="Arial"/>
          <w:vertAlign w:val="subscript"/>
        </w:rPr>
        <w:t>UE Rx-Tx</w:t>
      </w:r>
      <w:r w:rsidRPr="00E611AB">
        <w:t>) is defined from -985024</w:t>
      </w:r>
      <w:r w:rsidRPr="00E611AB">
        <w:rPr>
          <w:rFonts w:ascii="Symbol" w:eastAsia="Symbol" w:hAnsi="Symbol" w:cs="Symbol"/>
        </w:rPr>
        <w:t></w:t>
      </w:r>
      <w:r w:rsidRPr="00E611AB">
        <w:t>T</w:t>
      </w:r>
      <w:r w:rsidRPr="00E611AB">
        <w:rPr>
          <w:vertAlign w:val="subscript"/>
        </w:rPr>
        <w:t>c</w:t>
      </w:r>
      <w:r w:rsidRPr="00E611AB">
        <w:t xml:space="preserve"> to 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rPr>
        <w:t>T</w:t>
      </w:r>
      <w:r w:rsidRPr="00E611AB">
        <w:rPr>
          <w:rFonts w:cs="Arial"/>
          <w:vertAlign w:val="subscript"/>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rPr>
        <w:t>T</w:t>
      </w:r>
      <w:r w:rsidRPr="00E611AB">
        <w:rPr>
          <w:rFonts w:cs="Arial"/>
          <w:vertAlign w:val="subscript"/>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pPr>
            <w:bookmarkStart w:id="17" w:name="_Hlk40263897"/>
            <w:r w:rsidRPr="00E611AB">
              <w:t>Reported Quantity Value</w:t>
            </w:r>
          </w:p>
        </w:tc>
        <w:tc>
          <w:tcPr>
            <w:tcW w:w="3260" w:type="dxa"/>
            <w:vAlign w:val="center"/>
          </w:tcPr>
          <w:p w14:paraId="086049BA" w14:textId="77777777" w:rsidR="00777EC6" w:rsidRPr="00E611AB" w:rsidRDefault="00777EC6" w:rsidP="002F5786">
            <w:pPr>
              <w:pStyle w:val="TAH"/>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7"/>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t>RX-TX_TIME_DIFFERENCE_0000</w:t>
            </w:r>
          </w:p>
        </w:tc>
        <w:tc>
          <w:tcPr>
            <w:tcW w:w="3260" w:type="dxa"/>
          </w:tcPr>
          <w:p w14:paraId="7D0D7265"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t>RX-TX_TIME_DIFFERENCE_0001</w:t>
            </w:r>
          </w:p>
        </w:tc>
        <w:tc>
          <w:tcPr>
            <w:tcW w:w="3260" w:type="dxa"/>
          </w:tcPr>
          <w:p w14:paraId="7F2C7667"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t>RX-TX_TIME_DIFFERENCE_0002</w:t>
            </w:r>
          </w:p>
        </w:tc>
        <w:tc>
          <w:tcPr>
            <w:tcW w:w="3260" w:type="dxa"/>
          </w:tcPr>
          <w:p w14:paraId="0202E633"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t>RX-TX_TIME_DIFFERENCE_985024</w:t>
            </w:r>
          </w:p>
        </w:tc>
        <w:tc>
          <w:tcPr>
            <w:tcW w:w="3260" w:type="dxa"/>
          </w:tcPr>
          <w:p w14:paraId="31EDFC0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t>RX-TX_TIME_DIFFERENCE_985025</w:t>
            </w:r>
          </w:p>
        </w:tc>
        <w:tc>
          <w:tcPr>
            <w:tcW w:w="3260" w:type="dxa"/>
          </w:tcPr>
          <w:p w14:paraId="5EC260F7"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pPr>
            <w:r w:rsidRPr="00E611AB">
              <w:t>Reported Quantity Value</w:t>
            </w:r>
          </w:p>
        </w:tc>
        <w:tc>
          <w:tcPr>
            <w:tcW w:w="3260" w:type="dxa"/>
            <w:vAlign w:val="center"/>
          </w:tcPr>
          <w:p w14:paraId="7EF6FFAB" w14:textId="77777777" w:rsidR="00777EC6" w:rsidRPr="00E611AB" w:rsidRDefault="00777EC6" w:rsidP="002F5786">
            <w:pPr>
              <w:pStyle w:val="TAH"/>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t>RX-TX_TIME_DIFFERENCE_0000</w:t>
            </w:r>
          </w:p>
        </w:tc>
        <w:tc>
          <w:tcPr>
            <w:tcW w:w="3260" w:type="dxa"/>
          </w:tcPr>
          <w:p w14:paraId="08686D47"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t>RX-TX_TIME_DIFFERENCE_0001</w:t>
            </w:r>
          </w:p>
        </w:tc>
        <w:tc>
          <w:tcPr>
            <w:tcW w:w="3260" w:type="dxa"/>
          </w:tcPr>
          <w:p w14:paraId="28FCAAE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t>RX-TX_TIME_DIFFERENCE_0002</w:t>
            </w:r>
          </w:p>
        </w:tc>
        <w:tc>
          <w:tcPr>
            <w:tcW w:w="3260" w:type="dxa"/>
          </w:tcPr>
          <w:p w14:paraId="722B0783"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t>RX-TX_TIME_DIFFERENCE_492512</w:t>
            </w:r>
          </w:p>
        </w:tc>
        <w:tc>
          <w:tcPr>
            <w:tcW w:w="3260" w:type="dxa"/>
          </w:tcPr>
          <w:p w14:paraId="1E1E8BF4"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t>RX-TX_TIME_DIFFERENCE_492513</w:t>
            </w:r>
          </w:p>
        </w:tc>
        <w:tc>
          <w:tcPr>
            <w:tcW w:w="3260" w:type="dxa"/>
          </w:tcPr>
          <w:p w14:paraId="2BE75A10"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t>RX-TX_TIME_DIFFERENCE_</w:t>
            </w:r>
            <w:r w:rsidRPr="00E611AB">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t>RX-TX_TIME_DIFFERENCE_</w:t>
            </w:r>
            <w:r w:rsidRPr="00E611AB">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t>RX-TX_TIME_DIFFERENCE_</w:t>
            </w:r>
            <w:r w:rsidRPr="00E611AB">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pPr>
            <w:r w:rsidRPr="00E611AB">
              <w:t>Reported Quantity Value</w:t>
            </w:r>
          </w:p>
        </w:tc>
        <w:tc>
          <w:tcPr>
            <w:tcW w:w="3260" w:type="dxa"/>
            <w:vAlign w:val="center"/>
          </w:tcPr>
          <w:p w14:paraId="3FA95501" w14:textId="77777777" w:rsidR="00777EC6" w:rsidRPr="00E611AB" w:rsidRDefault="00777EC6" w:rsidP="002F5786">
            <w:pPr>
              <w:pStyle w:val="TAH"/>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t>RX-TX_TIME_DIFFERENCE_0000</w:t>
            </w:r>
          </w:p>
        </w:tc>
        <w:tc>
          <w:tcPr>
            <w:tcW w:w="3260" w:type="dxa"/>
          </w:tcPr>
          <w:p w14:paraId="781E1431"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t>RX-TX_TIME_DIFFERENCE_0001</w:t>
            </w:r>
          </w:p>
        </w:tc>
        <w:tc>
          <w:tcPr>
            <w:tcW w:w="3260" w:type="dxa"/>
          </w:tcPr>
          <w:p w14:paraId="39D6CDCA"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t>RX-TX_TIME_DIFFERENCE_0002</w:t>
            </w:r>
          </w:p>
        </w:tc>
        <w:tc>
          <w:tcPr>
            <w:tcW w:w="3260" w:type="dxa"/>
          </w:tcPr>
          <w:p w14:paraId="3042A06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t>RX-TX_TIME_DIFFERENCE_246256</w:t>
            </w:r>
          </w:p>
        </w:tc>
        <w:tc>
          <w:tcPr>
            <w:tcW w:w="3260" w:type="dxa"/>
          </w:tcPr>
          <w:p w14:paraId="56C2BB68"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t>RX-TX_TIME_DIFFERENCE_246257</w:t>
            </w:r>
          </w:p>
        </w:tc>
        <w:tc>
          <w:tcPr>
            <w:tcW w:w="3260" w:type="dxa"/>
          </w:tcPr>
          <w:p w14:paraId="7361D9B8"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t>RX-TX_TIME_DIFFERENCE_</w:t>
            </w:r>
            <w:r w:rsidRPr="00E611AB">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t>RX-TX_TIME_DIFFERENCE_</w:t>
            </w:r>
            <w:r w:rsidRPr="00E611AB">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t>RX-TX_TIME_DIFFERENCE_</w:t>
            </w:r>
            <w:r w:rsidRPr="00E611AB">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pPr>
            <w:r w:rsidRPr="00E611AB">
              <w:t>Reported Quantity Value</w:t>
            </w:r>
          </w:p>
        </w:tc>
        <w:tc>
          <w:tcPr>
            <w:tcW w:w="3260" w:type="dxa"/>
            <w:vAlign w:val="center"/>
          </w:tcPr>
          <w:p w14:paraId="26013D76" w14:textId="77777777" w:rsidR="00777EC6" w:rsidRPr="00E611AB" w:rsidRDefault="00777EC6" w:rsidP="00DA29A5">
            <w:pPr>
              <w:pStyle w:val="TAH"/>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t>RX-TX_TIME_DIFFERENCE_0000</w:t>
            </w:r>
          </w:p>
        </w:tc>
        <w:tc>
          <w:tcPr>
            <w:tcW w:w="3260" w:type="dxa"/>
          </w:tcPr>
          <w:p w14:paraId="665DC6D4" w14:textId="77777777" w:rsidR="00777EC6" w:rsidRPr="00E611AB" w:rsidRDefault="00777EC6" w:rsidP="00DA29A5">
            <w:pPr>
              <w:pStyle w:val="TAC"/>
            </w:pPr>
            <w:r w:rsidRPr="00E611AB">
              <w:t>T</w:t>
            </w:r>
            <w:r w:rsidRPr="00E611AB">
              <w:rPr>
                <w:vertAlign w:val="subscript"/>
              </w:rPr>
              <w:t>UE Rx-Tx</w:t>
            </w:r>
            <w:r w:rsidRPr="00E611AB">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t>RX-TX_TIME_DIFFERENCE_0001</w:t>
            </w:r>
          </w:p>
        </w:tc>
        <w:tc>
          <w:tcPr>
            <w:tcW w:w="3260" w:type="dxa"/>
          </w:tcPr>
          <w:p w14:paraId="784A32CF"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t>RX-TX_TIME_DIFFERENCE_0002</w:t>
            </w:r>
          </w:p>
        </w:tc>
        <w:tc>
          <w:tcPr>
            <w:tcW w:w="3260" w:type="dxa"/>
          </w:tcPr>
          <w:p w14:paraId="785161AE"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t>RX-TX_TIME_DIFFERENCE_123128</w:t>
            </w:r>
          </w:p>
        </w:tc>
        <w:tc>
          <w:tcPr>
            <w:tcW w:w="3260" w:type="dxa"/>
          </w:tcPr>
          <w:p w14:paraId="6290D2DE" w14:textId="77777777" w:rsidR="00777EC6" w:rsidRPr="00E611AB" w:rsidRDefault="00777EC6" w:rsidP="00DA29A5">
            <w:pPr>
              <w:pStyle w:val="TAC"/>
            </w:pPr>
            <w:r w:rsidRPr="00E611AB">
              <w:t xml:space="preserve">-8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t>RX-TX_TIME_DIFFERENCE_123129</w:t>
            </w:r>
          </w:p>
        </w:tc>
        <w:tc>
          <w:tcPr>
            <w:tcW w:w="3260" w:type="dxa"/>
          </w:tcPr>
          <w:p w14:paraId="65731DE0" w14:textId="77777777" w:rsidR="00777EC6" w:rsidRPr="00E611AB" w:rsidRDefault="00777EC6" w:rsidP="00DA29A5">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t>RX-TX_TIME_DIFFERENCE_</w:t>
            </w:r>
            <w:r w:rsidRPr="00E611AB">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t>RX-TX_TIME_DIFFERENCE_</w:t>
            </w:r>
            <w:r w:rsidRPr="00E611AB">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pPr>
            <w:r w:rsidRPr="00E611AB">
              <w:t>Reported Quantity Value</w:t>
            </w:r>
          </w:p>
        </w:tc>
        <w:tc>
          <w:tcPr>
            <w:tcW w:w="3260" w:type="dxa"/>
            <w:vAlign w:val="center"/>
          </w:tcPr>
          <w:p w14:paraId="269DD957" w14:textId="77777777" w:rsidR="00777EC6" w:rsidRPr="00E611AB" w:rsidRDefault="00777EC6" w:rsidP="002F5786">
            <w:pPr>
              <w:pStyle w:val="TAH"/>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t>RX-TX_TIME_DIFFERENCE_0000</w:t>
            </w:r>
          </w:p>
        </w:tc>
        <w:tc>
          <w:tcPr>
            <w:tcW w:w="3260" w:type="dxa"/>
          </w:tcPr>
          <w:p w14:paraId="60E183BE"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t>RX-TX_TIME_DIFFERENCE_0001</w:t>
            </w:r>
          </w:p>
        </w:tc>
        <w:tc>
          <w:tcPr>
            <w:tcW w:w="3260" w:type="dxa"/>
          </w:tcPr>
          <w:p w14:paraId="087DA4C1"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t>RX-TX_TIME_DIFFERENCE_0002</w:t>
            </w:r>
          </w:p>
        </w:tc>
        <w:tc>
          <w:tcPr>
            <w:tcW w:w="3260" w:type="dxa"/>
          </w:tcPr>
          <w:p w14:paraId="73AAECB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t>RX-TX_TIME_DIFFERENCE_61564</w:t>
            </w:r>
          </w:p>
        </w:tc>
        <w:tc>
          <w:tcPr>
            <w:tcW w:w="3260" w:type="dxa"/>
          </w:tcPr>
          <w:p w14:paraId="63FE1B9E"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t>RX-TX_TIME_DIFFERENCE_61565</w:t>
            </w:r>
          </w:p>
        </w:tc>
        <w:tc>
          <w:tcPr>
            <w:tcW w:w="3260" w:type="dxa"/>
          </w:tcPr>
          <w:p w14:paraId="254D6C03"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t>RX-TX_TIME_DIFFERENCE_0000</w:t>
            </w:r>
          </w:p>
        </w:tc>
        <w:tc>
          <w:tcPr>
            <w:tcW w:w="3260" w:type="dxa"/>
          </w:tcPr>
          <w:p w14:paraId="2185D0B6"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t>RX-TX_TIME_DIFFERENCE_0001</w:t>
            </w:r>
          </w:p>
        </w:tc>
        <w:tc>
          <w:tcPr>
            <w:tcW w:w="3260" w:type="dxa"/>
          </w:tcPr>
          <w:p w14:paraId="1ADA127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t>RX-TX_TIME_DIFFERENCE_0002</w:t>
            </w:r>
          </w:p>
        </w:tc>
        <w:tc>
          <w:tcPr>
            <w:tcW w:w="3260" w:type="dxa"/>
          </w:tcPr>
          <w:p w14:paraId="7CD0B32F"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t>RX-TX_TIME_DIFFERENCE_30782</w:t>
            </w:r>
          </w:p>
        </w:tc>
        <w:tc>
          <w:tcPr>
            <w:tcW w:w="3260" w:type="dxa"/>
          </w:tcPr>
          <w:p w14:paraId="255301FA"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t>RX-TX_TIME_DIFFERENCE_30783</w:t>
            </w:r>
          </w:p>
        </w:tc>
        <w:tc>
          <w:tcPr>
            <w:tcW w:w="3260" w:type="dxa"/>
          </w:tcPr>
          <w:p w14:paraId="6183460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t xml:space="preserve">984960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rPr>
        <w:t></w:t>
      </w:r>
      <w:r w:rsidRPr="00E611AB">
        <w:rPr>
          <w:rFonts w:cs="Arial"/>
        </w:rPr>
        <w:t>T</w:t>
      </w:r>
      <w:r w:rsidRPr="00E611AB">
        <w:rPr>
          <w:rFonts w:cs="Arial"/>
          <w:vertAlign w:val="subscript"/>
        </w:rPr>
        <w:t>UE Rx-Tx</w:t>
      </w:r>
      <w:r w:rsidRPr="00E611AB">
        <w:t xml:space="preserve">) is defined from 0 </w:t>
      </w:r>
      <w:r>
        <w:t xml:space="preserve">up </w:t>
      </w:r>
      <w:r w:rsidRPr="00E611AB">
        <w:t>to 819</w:t>
      </w:r>
      <w: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rPr>
        <w:t></w:t>
      </w:r>
      <w:r w:rsidRPr="00E611AB">
        <w:t>T</w:t>
      </w:r>
      <w:r w:rsidRPr="00E611AB">
        <w:rPr>
          <w:vertAlign w:val="subscript"/>
        </w:rPr>
        <w:t xml:space="preserve">UE Rx-Tx </w:t>
      </w:r>
      <w:r w:rsidRPr="00E611AB">
        <w:t>= T</w:t>
      </w:r>
      <w:r w:rsidRPr="00E611AB">
        <w:rPr>
          <w:vertAlign w:val="subscript"/>
        </w:rPr>
        <w:t>UE Rx-Tx1</w:t>
      </w:r>
      <w:r w:rsidRPr="00E611AB">
        <w:t xml:space="preserve"> - T</w:t>
      </w:r>
      <w:r w:rsidRPr="00E611AB">
        <w:rPr>
          <w:vertAlign w:val="subscript"/>
        </w:rPr>
        <w:t xml:space="preserve">UE Rx-Tx2; </w:t>
      </w:r>
      <w:r w:rsidRPr="00E611AB">
        <w:t>where:</w:t>
      </w:r>
    </w:p>
    <w:p w14:paraId="1DF94E08" w14:textId="77777777" w:rsidR="00777EC6" w:rsidRPr="007C55F6" w:rsidRDefault="00777EC6" w:rsidP="002F5786">
      <w:pPr>
        <w:pStyle w:val="B20"/>
        <w:rPr>
          <w:lang w:val="fr-FR"/>
        </w:rPr>
      </w:pPr>
      <w:r w:rsidRPr="007C55F6">
        <w:rPr>
          <w:lang w:val="fr-FR"/>
        </w:rPr>
        <w:t>T</w:t>
      </w:r>
      <w:r w:rsidRPr="007C55F6">
        <w:rPr>
          <w:vertAlign w:val="subscript"/>
          <w:lang w:val="fr-FR"/>
        </w:rPr>
        <w:t>UE Rx-Tx1</w:t>
      </w:r>
      <w:r w:rsidRPr="007C55F6">
        <w:rPr>
          <w:lang w:val="fr-FR"/>
        </w:rPr>
        <w:t xml:space="preserve"> &gt; T</w:t>
      </w:r>
      <w:r w:rsidRPr="007C55F6">
        <w:rPr>
          <w:vertAlign w:val="subscript"/>
          <w:lang w:val="fr-FR"/>
        </w:rPr>
        <w:t>UE Rx-Tx2</w:t>
      </w:r>
      <w:r w:rsidRPr="007C55F6">
        <w:rPr>
          <w:lang w:val="fr-FR"/>
        </w:rPr>
        <w:t xml:space="preserve">, </w:t>
      </w:r>
    </w:p>
    <w:p w14:paraId="00335B55" w14:textId="77777777" w:rsidR="00777EC6" w:rsidRPr="00E611AB" w:rsidRDefault="00777EC6" w:rsidP="002F5786">
      <w:pPr>
        <w:pStyle w:val="B20"/>
      </w:pPr>
      <w:r w:rsidRPr="00E611AB">
        <w:t>T</w:t>
      </w:r>
      <w:r w:rsidRPr="00E611AB">
        <w:rPr>
          <w:vertAlign w:val="subscript"/>
        </w:rPr>
        <w:t>UE Rx-Tx1</w:t>
      </w:r>
      <w:r w:rsidRPr="00E611AB">
        <w:t xml:space="preserve"> is the first absolute UE Rx-Tx time difference measurement,</w:t>
      </w:r>
    </w:p>
    <w:p w14:paraId="4D4377DD" w14:textId="77777777" w:rsidR="00777EC6" w:rsidRPr="00E611AB" w:rsidRDefault="00777EC6" w:rsidP="002F5786">
      <w:pPr>
        <w:pStyle w:val="B20"/>
      </w:pPr>
      <w:r w:rsidRPr="00E611AB">
        <w:t>T</w:t>
      </w:r>
      <w:r w:rsidRPr="00E611AB">
        <w:rPr>
          <w:vertAlign w:val="subscript"/>
        </w:rPr>
        <w:t>UE Rx-Tx1</w:t>
      </w:r>
      <w:r w:rsidRPr="00E611AB">
        <w:t xml:space="preserve"> is the second 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t>DIFF_RX-TX_TIME_DIFFERENCE_0000</w:t>
            </w:r>
          </w:p>
        </w:tc>
        <w:tc>
          <w:tcPr>
            <w:tcW w:w="2835" w:type="dxa"/>
          </w:tcPr>
          <w:p w14:paraId="36B03E9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t>DIFF_RX-TX_TIME_DIFFERENCE_0001</w:t>
            </w:r>
          </w:p>
        </w:tc>
        <w:tc>
          <w:tcPr>
            <w:tcW w:w="2835" w:type="dxa"/>
          </w:tcPr>
          <w:p w14:paraId="056B9EA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t>DIFF_RX-TX_TIME_DIFFERENCE_0002</w:t>
            </w:r>
          </w:p>
        </w:tc>
        <w:tc>
          <w:tcPr>
            <w:tcW w:w="2835" w:type="dxa"/>
          </w:tcPr>
          <w:p w14:paraId="73E42169"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t xml:space="preserve">8189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t xml:space="preserve">8190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t>8191</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t>DIFF_RX-TX_TIME_DIFFERENCE_0000</w:t>
            </w:r>
          </w:p>
        </w:tc>
        <w:tc>
          <w:tcPr>
            <w:tcW w:w="2835" w:type="dxa"/>
          </w:tcPr>
          <w:p w14:paraId="6976D49B"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t>DIFF_RX-TX_TIME_DIFFERENCE_0001</w:t>
            </w:r>
          </w:p>
        </w:tc>
        <w:tc>
          <w:tcPr>
            <w:tcW w:w="2835" w:type="dxa"/>
          </w:tcPr>
          <w:p w14:paraId="42FEFA43"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t>DIFF_RX-TX_TIME_DIFFERENCE_0002</w:t>
            </w:r>
          </w:p>
        </w:tc>
        <w:tc>
          <w:tcPr>
            <w:tcW w:w="2835" w:type="dxa"/>
          </w:tcPr>
          <w:p w14:paraId="7E2C3324"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t xml:space="preserve">8186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t xml:space="preserve">8188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t>8190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t>DIFF_RX-TX_TIME_DIFFERENCE_0000</w:t>
            </w:r>
          </w:p>
        </w:tc>
        <w:tc>
          <w:tcPr>
            <w:tcW w:w="2835" w:type="dxa"/>
          </w:tcPr>
          <w:p w14:paraId="5956264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t>DIFF_RX-TX_TIME_DIFFERENCE_0001</w:t>
            </w:r>
          </w:p>
        </w:tc>
        <w:tc>
          <w:tcPr>
            <w:tcW w:w="2835" w:type="dxa"/>
          </w:tcPr>
          <w:p w14:paraId="6B360D16"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t>DIFF_RX-TX_TIME_DIFFERENCE_0002</w:t>
            </w:r>
          </w:p>
        </w:tc>
        <w:tc>
          <w:tcPr>
            <w:tcW w:w="2835" w:type="dxa"/>
          </w:tcPr>
          <w:p w14:paraId="441126A6"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t xml:space="preserve">8180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t xml:space="preserve">8184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t>8188</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t>DIFF_RX-TX_TIME_DIFFERENCE_0000</w:t>
            </w:r>
          </w:p>
        </w:tc>
        <w:tc>
          <w:tcPr>
            <w:tcW w:w="2835" w:type="dxa"/>
          </w:tcPr>
          <w:p w14:paraId="1D9FDF0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t>DIFF_RX-TX_TIME_DIFFERENCE_0001</w:t>
            </w:r>
          </w:p>
        </w:tc>
        <w:tc>
          <w:tcPr>
            <w:tcW w:w="2835" w:type="dxa"/>
          </w:tcPr>
          <w:p w14:paraId="567C4C19"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t>DIFF_RX-TX_TIME_DIFFERENCE_0002</w:t>
            </w:r>
          </w:p>
        </w:tc>
        <w:tc>
          <w:tcPr>
            <w:tcW w:w="2835" w:type="dxa"/>
          </w:tcPr>
          <w:p w14:paraId="51D68F3B"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t xml:space="preserve">8168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t xml:space="preserve">8176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t>8184</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t>DIFF_RX-TX_TIME_DIFFERENCE_0000</w:t>
            </w:r>
          </w:p>
        </w:tc>
        <w:tc>
          <w:tcPr>
            <w:tcW w:w="2835" w:type="dxa"/>
          </w:tcPr>
          <w:p w14:paraId="5D1101AD"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t>DIFF_RX-TX_TIME_DIFFERENCE_0001</w:t>
            </w:r>
          </w:p>
        </w:tc>
        <w:tc>
          <w:tcPr>
            <w:tcW w:w="2835" w:type="dxa"/>
          </w:tcPr>
          <w:p w14:paraId="1E30BC74"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t>DIFF_RX-TX_TIME_DIFFERENCE_0002</w:t>
            </w:r>
          </w:p>
        </w:tc>
        <w:tc>
          <w:tcPr>
            <w:tcW w:w="2835" w:type="dxa"/>
          </w:tcPr>
          <w:p w14:paraId="218706D3"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t xml:space="preserve">8144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t xml:space="preserve">8160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t>8176</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t>DIFF_RX-TX_TIME_DIFFERENCE_0000</w:t>
            </w:r>
          </w:p>
        </w:tc>
        <w:tc>
          <w:tcPr>
            <w:tcW w:w="2693" w:type="dxa"/>
          </w:tcPr>
          <w:p w14:paraId="469EC37F"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t>DIFF_RX-TX_TIME_DIFFERENCE_0001</w:t>
            </w:r>
          </w:p>
        </w:tc>
        <w:tc>
          <w:tcPr>
            <w:tcW w:w="2693" w:type="dxa"/>
          </w:tcPr>
          <w:p w14:paraId="45F26AE1"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t>DIFF_RX-TX_TIME_DIFFERENCE_0002</w:t>
            </w:r>
          </w:p>
        </w:tc>
        <w:tc>
          <w:tcPr>
            <w:tcW w:w="2693" w:type="dxa"/>
          </w:tcPr>
          <w:p w14:paraId="4BB9E124" w14:textId="77777777" w:rsidR="00777EC6" w:rsidRPr="00E611AB" w:rsidRDefault="00777EC6" w:rsidP="002F5786">
            <w:pPr>
              <w:pStyle w:val="TAC"/>
            </w:pPr>
            <w:r w:rsidRPr="00E611AB">
              <w:t xml:space="preserve">64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t xml:space="preserve">8096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t xml:space="preserve">8128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t>8160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t>path</w:t>
            </w:r>
            <w:r w:rsidRPr="002A78AE">
              <w:t>_</w:t>
            </w:r>
            <w:r>
              <w:t>08175</w:t>
            </w:r>
          </w:p>
        </w:tc>
        <w:tc>
          <w:tcPr>
            <w:tcW w:w="2694" w:type="dxa"/>
          </w:tcPr>
          <w:p w14:paraId="561C3AF9" w14:textId="77777777" w:rsidR="00777EC6" w:rsidRPr="002A78AE" w:rsidRDefault="00777EC6"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t>path</w:t>
            </w:r>
            <w:r w:rsidRPr="002A78AE">
              <w:t>_</w:t>
            </w:r>
            <w:r>
              <w:t>08176</w:t>
            </w:r>
          </w:p>
        </w:tc>
        <w:tc>
          <w:tcPr>
            <w:tcW w:w="2694" w:type="dxa"/>
          </w:tcPr>
          <w:p w14:paraId="09C0AB22" w14:textId="77777777" w:rsidR="00777EC6" w:rsidRPr="002A78AE" w:rsidRDefault="00777EC6"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t>path</w:t>
            </w:r>
            <w:r w:rsidRPr="002A78AE">
              <w:t>_0001</w:t>
            </w:r>
          </w:p>
        </w:tc>
        <w:tc>
          <w:tcPr>
            <w:tcW w:w="2694" w:type="dxa"/>
          </w:tcPr>
          <w:p w14:paraId="70095B75"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t>path</w:t>
            </w:r>
            <w:r w:rsidRPr="002A78AE">
              <w:t>_0002</w:t>
            </w:r>
          </w:p>
        </w:tc>
        <w:tc>
          <w:tcPr>
            <w:tcW w:w="2694" w:type="dxa"/>
          </w:tcPr>
          <w:p w14:paraId="3BE09C18" w14:textId="77777777" w:rsidR="00777EC6" w:rsidRPr="002A78AE" w:rsidRDefault="00777EC6"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t>path</w:t>
            </w:r>
            <w:r w:rsidRPr="002A78AE">
              <w:t>_4</w:t>
            </w:r>
            <w:r>
              <w:t>088</w:t>
            </w:r>
          </w:p>
        </w:tc>
        <w:tc>
          <w:tcPr>
            <w:tcW w:w="2694" w:type="dxa"/>
          </w:tcPr>
          <w:p w14:paraId="72AC75AA" w14:textId="77777777" w:rsidR="00777EC6" w:rsidRPr="002A78AE" w:rsidRDefault="00777EC6"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t xml:space="preserve"> &lt; </w:t>
            </w:r>
            <w:r>
              <w:t>-</w:t>
            </w:r>
            <w:r w:rsidRPr="005E6829">
              <w:t>817</w:t>
            </w:r>
            <w: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t>path</w:t>
            </w:r>
            <w:r w:rsidRPr="002A78AE">
              <w:t>_0001</w:t>
            </w:r>
          </w:p>
        </w:tc>
        <w:tc>
          <w:tcPr>
            <w:tcW w:w="2694" w:type="dxa"/>
          </w:tcPr>
          <w:p w14:paraId="6C87D82D" w14:textId="77777777" w:rsidR="00777EC6" w:rsidRPr="002A78AE" w:rsidRDefault="00777EC6" w:rsidP="002F5786">
            <w:pPr>
              <w:pStyle w:val="TAC"/>
            </w:pPr>
            <w:r>
              <w:t>-</w:t>
            </w:r>
            <w:r w:rsidRPr="005E6829">
              <w:t>817</w:t>
            </w:r>
            <w:r>
              <w:t>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t>path</w:t>
            </w:r>
            <w:r w:rsidRPr="002A78AE">
              <w:t>_0002</w:t>
            </w:r>
          </w:p>
        </w:tc>
        <w:tc>
          <w:tcPr>
            <w:tcW w:w="2694" w:type="dxa"/>
          </w:tcPr>
          <w:p w14:paraId="4073D132" w14:textId="77777777" w:rsidR="00777EC6" w:rsidRPr="002A78AE" w:rsidRDefault="00777EC6"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t>path</w:t>
            </w:r>
            <w:r w:rsidRPr="002A78AE">
              <w:t>_</w:t>
            </w:r>
            <w:r>
              <w:t>2044</w:t>
            </w:r>
          </w:p>
        </w:tc>
        <w:tc>
          <w:tcPr>
            <w:tcW w:w="2694" w:type="dxa"/>
          </w:tcPr>
          <w:p w14:paraId="3AD2BD91" w14:textId="77777777" w:rsidR="00777EC6" w:rsidRPr="002A78AE" w:rsidRDefault="00777EC6"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rsidRPr="005E6829">
              <w:t>817</w:t>
            </w:r>
            <w: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t>817</w:t>
            </w:r>
            <w:r>
              <w:t>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t xml:space="preserve"> &lt; </w:t>
            </w:r>
            <w:r>
              <w:t>-</w:t>
            </w:r>
            <w:r w:rsidRPr="005E6829">
              <w:t>817</w:t>
            </w:r>
            <w: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t>path</w:t>
            </w:r>
            <w:r w:rsidRPr="002A78AE">
              <w:t>_0001</w:t>
            </w:r>
          </w:p>
        </w:tc>
        <w:tc>
          <w:tcPr>
            <w:tcW w:w="2694" w:type="dxa"/>
          </w:tcPr>
          <w:p w14:paraId="5A963A32" w14:textId="77777777" w:rsidR="00777EC6" w:rsidRPr="002A78AE" w:rsidRDefault="00777EC6" w:rsidP="00DA29A5">
            <w:pPr>
              <w:pStyle w:val="TAC"/>
            </w:pPr>
            <w:r>
              <w:t>-</w:t>
            </w:r>
            <w:r w:rsidRPr="005E6829">
              <w:t>817</w:t>
            </w:r>
            <w:r>
              <w:t>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t>path</w:t>
            </w:r>
            <w:r w:rsidRPr="002A78AE">
              <w:t>_0002</w:t>
            </w:r>
          </w:p>
        </w:tc>
        <w:tc>
          <w:tcPr>
            <w:tcW w:w="2694" w:type="dxa"/>
          </w:tcPr>
          <w:p w14:paraId="5DDC62A7" w14:textId="77777777" w:rsidR="00777EC6" w:rsidRPr="002A78AE" w:rsidRDefault="00777EC6"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t>path</w:t>
            </w:r>
            <w:r w:rsidRPr="002A78AE">
              <w:t>_</w:t>
            </w:r>
            <w:r>
              <w:t>1022</w:t>
            </w:r>
          </w:p>
        </w:tc>
        <w:tc>
          <w:tcPr>
            <w:tcW w:w="2694" w:type="dxa"/>
          </w:tcPr>
          <w:p w14:paraId="2EAD04FF" w14:textId="77777777" w:rsidR="00777EC6" w:rsidRPr="002A78AE" w:rsidRDefault="00777EC6" w:rsidP="00DA29A5">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t xml:space="preserve"> &lt; </w:t>
            </w:r>
            <w:r>
              <w:t>-</w:t>
            </w:r>
            <w:r w:rsidRPr="005E6829">
              <w:t>81</w:t>
            </w:r>
            <w: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t>path</w:t>
            </w:r>
            <w:r w:rsidRPr="002A78AE">
              <w:t>_0001</w:t>
            </w:r>
          </w:p>
        </w:tc>
        <w:tc>
          <w:tcPr>
            <w:tcW w:w="2694" w:type="dxa"/>
          </w:tcPr>
          <w:p w14:paraId="0F93D6BD" w14:textId="77777777" w:rsidR="00777EC6" w:rsidRPr="002A78AE" w:rsidRDefault="00777EC6" w:rsidP="002F5786">
            <w:pPr>
              <w:pStyle w:val="TAC"/>
            </w:pPr>
            <w:r>
              <w:t>-</w:t>
            </w:r>
            <w:r w:rsidRPr="005E6829">
              <w:t>81</w:t>
            </w:r>
            <w:r>
              <w:t>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t>path</w:t>
            </w:r>
            <w:r w:rsidRPr="002A78AE">
              <w:t>_0002</w:t>
            </w:r>
          </w:p>
        </w:tc>
        <w:tc>
          <w:tcPr>
            <w:tcW w:w="2694" w:type="dxa"/>
          </w:tcPr>
          <w:p w14:paraId="3692823D" w14:textId="77777777" w:rsidR="00777EC6" w:rsidRPr="002A78AE" w:rsidRDefault="00777EC6"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t>path</w:t>
            </w:r>
            <w:r w:rsidRPr="002A78AE">
              <w:t>_</w:t>
            </w:r>
            <w:r>
              <w:t>511</w:t>
            </w:r>
          </w:p>
        </w:tc>
        <w:tc>
          <w:tcPr>
            <w:tcW w:w="2694" w:type="dxa"/>
          </w:tcPr>
          <w:p w14:paraId="66473E05" w14:textId="77777777" w:rsidR="00777EC6" w:rsidRPr="002A78AE" w:rsidRDefault="00777EC6"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rsidRPr="005E6829">
              <w:t>81</w:t>
            </w:r>
            <w: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t>81</w:t>
            </w:r>
            <w:r>
              <w:t>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t xml:space="preserve"> &lt; </w:t>
            </w:r>
            <w:r>
              <w:t>-</w:t>
            </w:r>
            <w:r w:rsidRPr="005E6829">
              <w:t>81</w:t>
            </w:r>
            <w: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t>path</w:t>
            </w:r>
            <w:r w:rsidRPr="002A78AE">
              <w:t>_001</w:t>
            </w:r>
          </w:p>
        </w:tc>
        <w:tc>
          <w:tcPr>
            <w:tcW w:w="2694" w:type="dxa"/>
          </w:tcPr>
          <w:p w14:paraId="0FB068A0" w14:textId="77777777" w:rsidR="00777EC6" w:rsidRPr="002A78AE" w:rsidRDefault="00777EC6" w:rsidP="002F5786">
            <w:pPr>
              <w:pStyle w:val="TAC"/>
            </w:pPr>
            <w:r>
              <w:t>-</w:t>
            </w:r>
            <w:r w:rsidRPr="005E6829">
              <w:t>81</w:t>
            </w:r>
            <w:r>
              <w:t>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t>path</w:t>
            </w:r>
            <w:r w:rsidRPr="002A78AE">
              <w:t>_002</w:t>
            </w:r>
          </w:p>
        </w:tc>
        <w:tc>
          <w:tcPr>
            <w:tcW w:w="2694" w:type="dxa"/>
          </w:tcPr>
          <w:p w14:paraId="4E4349A3" w14:textId="77777777" w:rsidR="00777EC6" w:rsidRPr="002A78AE" w:rsidRDefault="00777EC6"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t>path</w:t>
            </w:r>
            <w:r w:rsidRPr="002A78AE">
              <w:t>_</w:t>
            </w:r>
            <w:r>
              <w:t>256</w:t>
            </w:r>
          </w:p>
        </w:tc>
        <w:tc>
          <w:tcPr>
            <w:tcW w:w="2694" w:type="dxa"/>
          </w:tcPr>
          <w:p w14:paraId="1E1419D5" w14:textId="77777777" w:rsidR="00777EC6" w:rsidRPr="002A78AE" w:rsidRDefault="00777EC6"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t xml:space="preserve">8128 </w:t>
            </w:r>
            <w:r w:rsidRPr="005E6829">
              <w:sym w:font="Symbol" w:char="F0A3"/>
            </w:r>
            <w:r w:rsidRPr="005E6829">
              <w:t xml:space="preserve"> </w:t>
            </w:r>
            <w:r w:rsidRPr="005E6829">
              <w:sym w:font="Symbol" w:char="F044"/>
            </w:r>
            <w:r w:rsidRPr="005E6829">
              <w:t>path &lt; 81</w:t>
            </w:r>
            <w: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pPr>
            <w:r w:rsidRPr="005E6829">
              <w:t>81</w:t>
            </w:r>
            <w:r>
              <w:t>60</w:t>
            </w:r>
            <w:r w:rsidRPr="005E6829">
              <w:t xml:space="preserve"> </w:t>
            </w:r>
            <w:r w:rsidRPr="005E6829">
              <w:sym w:font="Symbol" w:char="F0A3"/>
            </w:r>
            <w:r w:rsidRPr="005E6829">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Mapping of </w:t>
      </w:r>
      <w:r>
        <w:t xml:space="preserve">FR2 </w:t>
      </w:r>
      <w:r w:rsidRPr="00237C0D">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rPr>
            </w:pPr>
            <w:r w:rsidRPr="00237C0D">
              <w:rPr>
                <w:lang w:val="en-US"/>
              </w:rPr>
              <w:t>P-MPR_</w:t>
            </w:r>
            <w:r>
              <w:rPr>
                <w:lang w:val="en-US"/>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rPr>
              <w:t>P-MPR_0</w:t>
            </w:r>
            <w:r>
              <w:rPr>
                <w:lang w:val="en-US"/>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rPr>
              <w:t>P-MPR_0</w:t>
            </w:r>
            <w:r>
              <w:rPr>
                <w:lang w:val="en-US"/>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rPr>
              <w:t>P-MPR_0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The accuracy requirements in Table 10.1.27.1.1-1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58258E56" w14:textId="77777777" w:rsidR="00C81100" w:rsidRDefault="00C81100" w:rsidP="00C81100">
      <w:pPr>
        <w:pStyle w:val="B10"/>
      </w:pPr>
      <w:r>
        <w:t>-</w:t>
      </w:r>
      <w:r>
        <w:tab/>
        <w:t>The bandwidth of CSI-RS as CMR is 48 PRBs and the density is 3.</w:t>
      </w:r>
    </w:p>
    <w:p w14:paraId="33D25C39" w14:textId="12B8C5B9" w:rsidR="00C81100" w:rsidRDefault="00C81100" w:rsidP="00C81100">
      <w:pPr>
        <w:pStyle w:val="B10"/>
      </w:pPr>
      <w:r>
        <w:t>-</w:t>
      </w:r>
      <w:r>
        <w:tab/>
        <w:t>AWGN</w:t>
      </w:r>
      <w:r w:rsidR="00FA41EA" w:rsidRPr="00FB249D">
        <w:t xml:space="preserve"> </w:t>
      </w:r>
      <w:r w:rsidR="00FA41EA" w:rsidRPr="00B910B8">
        <w:t>radio propagation conditions</w:t>
      </w:r>
      <w:r>
        <w:t>.</w:t>
      </w:r>
    </w:p>
    <w:p w14:paraId="2828CE86" w14:textId="3D62770D" w:rsidR="00C81100" w:rsidRDefault="00C81100" w:rsidP="00C81100">
      <w:pPr>
        <w:tabs>
          <w:tab w:val="left" w:pos="851"/>
        </w:tabs>
        <w:rPr>
          <w:rFonts w:eastAsia="PMingLiU"/>
        </w:rPr>
      </w:pPr>
      <w:r>
        <w:rPr>
          <w:rFonts w:eastAsia="PMingLiU"/>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rPr>
      </w:pPr>
    </w:p>
    <w:p w14:paraId="4087C006" w14:textId="23148918" w:rsidR="00C81100" w:rsidRPr="003852A9" w:rsidRDefault="00FA41EA" w:rsidP="003852A9">
      <w:pPr>
        <w:pStyle w:val="TH"/>
      </w:pPr>
      <w:bookmarkStart w:id="18"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8"/>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pPr>
            <w:r>
              <w:t>NR_FDD_FR1_G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pPr>
            <w:r>
              <w:t>NR_FDD_FR1_G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19" w:name="_Hlk53324613"/>
      <w:r>
        <w:rPr>
          <w:rFonts w:cs="v4.2.0"/>
        </w:rPr>
        <w:t xml:space="preserve">10.1.27.2.1-1 </w:t>
      </w:r>
      <w:bookmarkEnd w:id="19"/>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pPr>
      <w:bookmarkStart w:id="20" w:name="_Hlk53385889"/>
      <w:r>
        <w:t>-</w:t>
      </w:r>
      <w:r>
        <w:tab/>
        <w:t>The bandwidth of NZP-IMR and ZP-IMR is 48 PRBs and the density is 3.</w:t>
      </w:r>
    </w:p>
    <w:p w14:paraId="62AE5D1A" w14:textId="253C3CEA" w:rsidR="00C81100" w:rsidRDefault="00C81100" w:rsidP="00C81100">
      <w:pPr>
        <w:pStyle w:val="B10"/>
      </w:pPr>
      <w:r>
        <w:t>-</w:t>
      </w:r>
      <w:r>
        <w:tab/>
        <w:t>AWGN</w:t>
      </w:r>
      <w:r w:rsidR="00FA41EA" w:rsidRPr="00FB249D">
        <w:t xml:space="preserve"> </w:t>
      </w:r>
      <w:r w:rsidR="00FA41EA" w:rsidRPr="00B910B8">
        <w:t>radio propagation conditions</w:t>
      </w:r>
      <w:r>
        <w:t>.</w:t>
      </w:r>
      <w:bookmarkEnd w:id="20"/>
    </w:p>
    <w:p w14:paraId="5636A462" w14:textId="1CB4BE5A" w:rsidR="00C81100" w:rsidRDefault="00C81100" w:rsidP="003852A9">
      <w:r>
        <w:t>The performance with larger bandwidth of NZP-IMR and ZP-IMR is equal to or better than the accuracy requirements in Tables 10.1.27.2.1-1 and 10.1.27.2.1-2.</w:t>
      </w:r>
    </w:p>
    <w:p w14:paraId="5CF74D3F" w14:textId="77777777" w:rsidR="003852A9" w:rsidRPr="00012E84" w:rsidRDefault="003852A9" w:rsidP="003852A9"/>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1"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pPr>
            <w:r>
              <w:t>NR_FDD_FR1_G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1"/>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pPr>
            <w:r>
              <w:t>NR_FDD_FR1_G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pPr>
      <w:r>
        <w:t>-</w:t>
      </w:r>
      <w:r>
        <w:tab/>
        <w:t>The bandwidth of NZP-IMR and ZP-IMR is 48 PRBs and the density is 3.</w:t>
      </w:r>
    </w:p>
    <w:p w14:paraId="01E656C1" w14:textId="0E39736B" w:rsidR="00C81100" w:rsidRDefault="00C81100" w:rsidP="00C81100">
      <w:pPr>
        <w:pStyle w:val="B10"/>
      </w:pPr>
      <w:r>
        <w:t>-</w:t>
      </w:r>
      <w:r>
        <w:tab/>
        <w:t>AWGN</w:t>
      </w:r>
      <w:r w:rsidR="00FA41EA" w:rsidRPr="00FB249D">
        <w:t xml:space="preserve"> </w:t>
      </w:r>
      <w:r w:rsidR="00FA41EA" w:rsidRPr="00B910B8">
        <w:t>radio propagation conditions</w:t>
      </w:r>
      <w:r>
        <w:t>.</w:t>
      </w:r>
    </w:p>
    <w:p w14:paraId="7C9AE800" w14:textId="77777777" w:rsidR="00C81100" w:rsidRPr="00012E84" w:rsidRDefault="00C81100" w:rsidP="003852A9">
      <w:r w:rsidRPr="003852A9">
        <w:t>The performance with larger bandwidth of NZP-IMR and ZP-IMR is equal to or better than the accuracy requirements</w:t>
      </w:r>
      <w:r>
        <w:rPr>
          <w:rFonts w:eastAsia="PMingLiU"/>
        </w:rPr>
        <w:t xml:space="preserve"> in Tables 10.1.27.2.2-1 and 10.1.27.2.2-2.</w:t>
      </w:r>
    </w:p>
    <w:p w14:paraId="5DC3498D" w14:textId="77777777" w:rsidR="00C81100" w:rsidRDefault="00C81100" w:rsidP="003852A9"/>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pPr>
            <w:r>
              <w:t>NR_FDD_FR1_G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pPr>
            <w:r>
              <w:t>NR_FDD_FR1_G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A47742F" w14:textId="77777777" w:rsidR="00C81100" w:rsidRDefault="00C81100" w:rsidP="00C81100">
      <w:pPr>
        <w:pStyle w:val="B10"/>
      </w:pPr>
      <w:r>
        <w:t>-</w:t>
      </w:r>
      <w:r>
        <w:tab/>
        <w:t>The bandwidth of CSI-RS as CMR, NZP-IMR and ZP-IMR is 48 PRBs and the density is 3.</w:t>
      </w:r>
    </w:p>
    <w:p w14:paraId="7240E6D1" w14:textId="11B6B397" w:rsidR="00C81100" w:rsidRDefault="00C81100" w:rsidP="00C81100">
      <w:pPr>
        <w:pStyle w:val="B10"/>
      </w:pPr>
      <w:r>
        <w:t>-</w:t>
      </w:r>
      <w:r>
        <w:tab/>
        <w:t>AWGN</w:t>
      </w:r>
      <w:r w:rsidR="005A3DF0" w:rsidRPr="00FB249D">
        <w:t xml:space="preserve"> </w:t>
      </w:r>
      <w:r w:rsidR="005A3DF0" w:rsidRPr="00B910B8">
        <w:t>radio propagation conditions</w:t>
      </w:r>
      <w:r>
        <w:t>.</w:t>
      </w:r>
    </w:p>
    <w:p w14:paraId="3EE3E586"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pPr>
            <w:r>
              <w:t>NR_FDD_FR1_G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AD2F6B">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20"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AD2F6B">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AD2F6B">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AD2F6B">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20"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AD2F6B">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AD2F6B">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t>NR_FDD_FR1_F</w:t>
            </w:r>
          </w:p>
        </w:tc>
        <w:tc>
          <w:tcPr>
            <w:tcW w:w="992"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AD2F6B">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pPr>
            <w:r>
              <w:t>NR_FDD_FR1_G</w:t>
            </w:r>
          </w:p>
        </w:tc>
        <w:tc>
          <w:tcPr>
            <w:tcW w:w="992"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AD2F6B">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pPr>
            <w:r>
              <w:t>NR_FDD_FR1_H</w:t>
            </w:r>
          </w:p>
        </w:tc>
        <w:tc>
          <w:tcPr>
            <w:tcW w:w="992"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453D796" w14:textId="77777777" w:rsidR="00C81100" w:rsidRDefault="00C81100" w:rsidP="00C81100">
      <w:pPr>
        <w:pStyle w:val="B10"/>
      </w:pPr>
      <w:r>
        <w:t>-</w:t>
      </w:r>
      <w:r>
        <w:tab/>
        <w:t>The bandwidth of CSI-RS as CMR, NZP-IMR and ZP-IMR is 48 PRBs and the density is 3.</w:t>
      </w:r>
    </w:p>
    <w:p w14:paraId="1F825256" w14:textId="32CD9644" w:rsidR="00C81100" w:rsidRDefault="00C81100" w:rsidP="00C81100">
      <w:pPr>
        <w:pStyle w:val="B10"/>
      </w:pPr>
      <w:r>
        <w:t>-</w:t>
      </w:r>
      <w:r>
        <w:tab/>
        <w:t>AWGN</w:t>
      </w:r>
      <w:r w:rsidR="005A3DF0" w:rsidRPr="00FB249D">
        <w:t xml:space="preserve"> </w:t>
      </w:r>
      <w:r w:rsidR="005A3DF0" w:rsidRPr="00B910B8">
        <w:t>radio propagation conditions</w:t>
      </w:r>
      <w:r>
        <w:t>.</w:t>
      </w:r>
    </w:p>
    <w:p w14:paraId="659D7399"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pPr>
            <w:r>
              <w:t>NR_FDD_FR1_G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pPr>
            <w:r>
              <w:t>NR_FDD_FR1_G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pPr>
            <w:r>
              <w:t>NR_FDD_FR1_H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The accuracy requirements in Table 10.1.28.1.1-1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10230394" w14:textId="77777777" w:rsidR="00930E00" w:rsidRDefault="00930E00" w:rsidP="00930E00">
      <w:pPr>
        <w:pStyle w:val="B10"/>
      </w:pPr>
      <w:r>
        <w:t>-</w:t>
      </w:r>
      <w:r>
        <w:tab/>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pPr>
      <w:r>
        <w:t>-</w:t>
      </w:r>
      <w:r>
        <w:tab/>
        <w:t>AWGN</w:t>
      </w:r>
      <w:r w:rsidR="005A3DF0" w:rsidRPr="00FB249D">
        <w:t xml:space="preserve"> </w:t>
      </w:r>
      <w:r w:rsidR="005A3DF0" w:rsidRPr="00B910B8">
        <w:t>radio propagation conditions</w:t>
      </w:r>
      <w:r>
        <w:t>.</w:t>
      </w:r>
    </w:p>
    <w:p w14:paraId="6396D52C" w14:textId="77777777" w:rsidR="00930E00" w:rsidRDefault="00930E00" w:rsidP="00930E00">
      <w: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The accuracy requirements in Table 10.1.28.1.2-1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2E71C612" w14:textId="77777777" w:rsidR="00930E00" w:rsidRDefault="00930E00" w:rsidP="00930E00">
      <w:pPr>
        <w:pStyle w:val="B10"/>
      </w:pPr>
      <w:r>
        <w:t>-</w:t>
      </w:r>
      <w:r>
        <w:tab/>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pPr>
      <w:r>
        <w:t>-</w:t>
      </w:r>
      <w:r>
        <w:tab/>
        <w:t>AWGN</w:t>
      </w:r>
      <w:r w:rsidR="005A3DF0" w:rsidRPr="00FB249D">
        <w:t xml:space="preserve"> </w:t>
      </w:r>
      <w:r w:rsidR="005A3DF0" w:rsidRPr="00B910B8">
        <w:t>radio propagation conditions</w:t>
      </w:r>
      <w:r>
        <w:t>.</w:t>
      </w:r>
    </w:p>
    <w:p w14:paraId="5DAB9062" w14:textId="77777777" w:rsidR="00930E00" w:rsidRDefault="00930E00" w:rsidP="00930E00">
      <w: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pPr>
            <w:r>
              <w:t>NOTE 2:</w:t>
            </w:r>
            <w:r>
              <w:tab/>
              <w:t>The parameter CSI-RS CMR Ês/Iot is the minimum CSI-RS CMR Ês/Iot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The accuracy requirements in Tables 10.1.28.2.1-1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pPr>
      <w:r>
        <w:t>-</w:t>
      </w:r>
      <w: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pPr>
      <w:r>
        <w:t>-</w:t>
      </w:r>
      <w:r>
        <w:tab/>
        <w:t>AWGN</w:t>
      </w:r>
      <w:r w:rsidR="005A3DF0" w:rsidRPr="00FB249D">
        <w:t xml:space="preserve"> </w:t>
      </w:r>
      <w:r w:rsidR="005A3DF0" w:rsidRPr="00B910B8">
        <w:t>radio propagation conditions</w:t>
      </w:r>
      <w:r>
        <w:t>.</w:t>
      </w:r>
    </w:p>
    <w:p w14:paraId="2FA855D0" w14:textId="77777777" w:rsidR="00930E00" w:rsidRDefault="00930E00" w:rsidP="00930E00">
      <w:pPr>
        <w:pStyle w:val="B10"/>
      </w:pPr>
      <w:r>
        <w:t>-</w:t>
      </w:r>
      <w:r>
        <w:tab/>
        <w:t>SSB based CMR and IMR in the test come from the same direction.</w:t>
      </w:r>
    </w:p>
    <w:p w14:paraId="1B62C188" w14:textId="77777777" w:rsidR="00930E00" w:rsidRPr="007C55F6" w:rsidRDefault="00930E00" w:rsidP="007C55F6">
      <w:pPr>
        <w:pStyle w:val="B10"/>
        <w:ind w:left="0" w:firstLine="0"/>
      </w:pPr>
      <w:r>
        <w:rPr>
          <w:rFonts w:eastAsia="PMingLiU"/>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The accuracy requirements in Tables 10.1.28.2.2-1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pPr>
      <w:r>
        <w:t>-</w:t>
      </w:r>
      <w: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pPr>
      <w:r>
        <w:t>-</w:t>
      </w:r>
      <w:r>
        <w:tab/>
        <w:t>AWGN</w:t>
      </w:r>
      <w:r w:rsidR="005A3DF0" w:rsidRPr="00FB249D">
        <w:t xml:space="preserve"> </w:t>
      </w:r>
      <w:r w:rsidR="005A3DF0" w:rsidRPr="00B910B8">
        <w:t>radio propagation conditions</w:t>
      </w:r>
      <w:r>
        <w:t>.</w:t>
      </w:r>
    </w:p>
    <w:p w14:paraId="4BE1A76A" w14:textId="77777777" w:rsidR="00930E00" w:rsidRDefault="00930E00" w:rsidP="00930E00">
      <w:pPr>
        <w:pStyle w:val="B10"/>
      </w:pPr>
      <w:r>
        <w:t>-</w:t>
      </w:r>
      <w:r>
        <w:tab/>
        <w:t>SSB based CMR and IMR in the test come from the same direction.</w:t>
      </w:r>
    </w:p>
    <w:p w14:paraId="7FB29E70" w14:textId="77777777" w:rsidR="00930E00" w:rsidRDefault="00930E00" w:rsidP="00930E00">
      <w:pPr>
        <w:rPr>
          <w:rFonts w:eastAsia="PMingLiU"/>
        </w:rPr>
      </w:pPr>
      <w:r>
        <w:rPr>
          <w:rFonts w:eastAsia="PMingLiU"/>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pPr>
            <w:r>
              <w:t>NOTE 2:</w:t>
            </w:r>
            <w:r>
              <w:tab/>
              <w:t>The parameter SSB CMR Ês/Iot is the minimum SSB CMR Ês/Iot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pPr>
            <w:r>
              <w:t>NOTE 2:</w:t>
            </w:r>
            <w:r>
              <w:tab/>
              <w:t>The parameter SSB CMR Ês/Iot is the minimum SSB CMR Ês/Iot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The accuracy requirements in Tables 10.1.28.3.1-1 and 10.1.28.3.1-2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8BD6EE0" w14:textId="77777777" w:rsidR="00930E00" w:rsidRDefault="00930E00" w:rsidP="00930E00">
      <w:pPr>
        <w:pStyle w:val="B10"/>
      </w:pPr>
      <w:r>
        <w:t>-</w:t>
      </w:r>
      <w:r>
        <w:tab/>
        <w:t>The bandwidth of CSI-RS as CMR, NZP-IMR and ZP-IMR is 48 PRBs and the density is 3.</w:t>
      </w:r>
    </w:p>
    <w:p w14:paraId="46537A2A"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pPr>
      <w:r>
        <w:t>-</w:t>
      </w:r>
      <w:r>
        <w:tab/>
        <w:t>AWGN</w:t>
      </w:r>
      <w:r w:rsidR="005A3DF0" w:rsidRPr="00FB249D">
        <w:t xml:space="preserve"> </w:t>
      </w:r>
      <w:r w:rsidR="005A3DF0" w:rsidRPr="00B910B8">
        <w:t>radio propagation conditions</w:t>
      </w:r>
      <w:r>
        <w:t>.</w:t>
      </w:r>
    </w:p>
    <w:p w14:paraId="28B239A6" w14:textId="77777777" w:rsidR="00930E00" w:rsidRDefault="00930E00" w:rsidP="00930E00">
      <w:pPr>
        <w:pStyle w:val="B10"/>
      </w:pPr>
      <w:r>
        <w:t>-</w:t>
      </w:r>
      <w: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rPr>
        <w:t>based</w:t>
      </w:r>
      <w:r w:rsidR="009C6F72">
        <w:rPr>
          <w:lang w:val="en-US"/>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The accuracy requirements in Tables 10.1.28.3.2-1 and 10.1.28.3.2-2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6EDACF5" w14:textId="77777777" w:rsidR="00930E00" w:rsidRDefault="00930E00" w:rsidP="00930E00">
      <w:pPr>
        <w:pStyle w:val="B10"/>
      </w:pPr>
      <w:r>
        <w:t>-</w:t>
      </w:r>
      <w:r>
        <w:tab/>
        <w:t>The bandwidth of CSI-RS as CMR, NZP-IMR and ZP-IMR is 48 PRBs and the density is 3.</w:t>
      </w:r>
    </w:p>
    <w:p w14:paraId="47112348"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pPr>
      <w:r>
        <w:t>-</w:t>
      </w:r>
      <w:r>
        <w:tab/>
        <w:t>AWGN</w:t>
      </w:r>
      <w:r w:rsidR="00B15E34" w:rsidRPr="00FB249D">
        <w:t xml:space="preserve"> </w:t>
      </w:r>
      <w:r w:rsidR="00B15E34" w:rsidRPr="00B910B8">
        <w:t>radio propagation conditions</w:t>
      </w:r>
      <w:r>
        <w:t>.</w:t>
      </w:r>
    </w:p>
    <w:p w14:paraId="05CAF45D" w14:textId="77777777" w:rsidR="00930E00" w:rsidRDefault="00930E00" w:rsidP="00930E00">
      <w:pPr>
        <w:pStyle w:val="B10"/>
      </w:pPr>
      <w:r>
        <w:t>-</w:t>
      </w:r>
      <w: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NOTE 2:</w:t>
            </w:r>
            <w:r>
              <w:tab/>
              <w:t>The parameter CSI-RS CMR Ês/Iot is the minimum CSI-RS CMR Ês/Iot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NOTE 2:</w:t>
            </w:r>
            <w:r>
              <w:tab/>
              <w:t>The parameter CSI-RS CMR Ês/Iot is the minimum CSI-RS CMR Ês/Iot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rPr>
      </w:pPr>
      <w:r w:rsidRPr="007275DF">
        <w:rPr>
          <w:lang w:val="en-US"/>
        </w:rPr>
        <w:t>10.1.29.1</w:t>
      </w:r>
      <w:r w:rsidRPr="007275DF">
        <w:rPr>
          <w:lang w:val="en-US"/>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t>10.1.29.1.1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Unless otherwise specified, the requirements for absolute accuracy of SS-RSRQ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The accuracy requirements in Table 10.1.29.1.1-1 are valid under the following conditions:</w:t>
      </w:r>
    </w:p>
    <w:p w14:paraId="3131D3A7" w14:textId="77777777" w:rsidR="007D2333" w:rsidRPr="007275DF" w:rsidRDefault="007D2333" w:rsidP="007D2333">
      <w:pPr>
        <w:pStyle w:val="B10"/>
      </w:pPr>
      <w:r w:rsidRPr="007275DF">
        <w:t>-</w:t>
      </w:r>
      <w:r w:rsidRPr="007275DF">
        <w:tab/>
        <w:t>Conditions defined in clause 7.3F of TS 38.101-1 [18] for reference sensitivity are fulfilled.</w:t>
      </w:r>
    </w:p>
    <w:p w14:paraId="5F9189AE" w14:textId="59B0E77B" w:rsidR="007D2333" w:rsidRPr="007275DF" w:rsidRDefault="00233327" w:rsidP="007D2333">
      <w:pPr>
        <w:pStyle w:val="B10"/>
      </w:pPr>
      <w:r w:rsidRPr="007275DF">
        <w:t>-</w:t>
      </w:r>
      <w:r w:rsidRPr="007275DF">
        <w:tab/>
      </w:r>
      <w:r w:rsidR="007D2333" w:rsidRPr="007275DF">
        <w:t>Conditions for intra-frequency measurements are fulfilled according to Annex B.2.</w:t>
      </w:r>
      <w:r w:rsidR="00E67D69">
        <w:t>9</w:t>
      </w:r>
      <w:r w:rsidR="00E67D69"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pPr>
      <w:r w:rsidRPr="007275DF">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rPr>
      </w:pPr>
      <w:r w:rsidRPr="007275DF">
        <w:rPr>
          <w:lang w:val="en-US"/>
        </w:rPr>
        <w:t>10.1.30.1</w:t>
      </w:r>
      <w:r w:rsidRPr="007275DF">
        <w:rPr>
          <w:lang w:val="en-US"/>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rPr>
      </w:pPr>
      <w:r w:rsidRPr="007275DF">
        <w:rPr>
          <w:lang w:val="en-US"/>
        </w:rPr>
        <w:t>10.1.30.1.1</w:t>
      </w:r>
      <w:r w:rsidRPr="007275DF">
        <w:rPr>
          <w:lang w:val="en-US"/>
        </w:rPr>
        <w:tab/>
      </w:r>
      <w:r w:rsidRPr="007275DF">
        <w:t>Aboslute Accuracy of SS-RSRQ</w:t>
      </w:r>
    </w:p>
    <w:p w14:paraId="620D6C9A" w14:textId="77777777" w:rsidR="007D2333" w:rsidRPr="007275DF" w:rsidRDefault="007D2333" w:rsidP="007D2333">
      <w:pPr>
        <w:rPr>
          <w:rFonts w:cs="v4.2.0"/>
          <w:i/>
        </w:rPr>
      </w:pPr>
      <w:r w:rsidRPr="007275DF">
        <w:rPr>
          <w:rFonts w:cs="v4.2.0"/>
        </w:rPr>
        <w:t>The requirements for absolute accuracy of SS-RSRQ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The accuracy requirements in Table 10.1.30.1.1-1 are valid under the following conditions:</w:t>
      </w:r>
    </w:p>
    <w:p w14:paraId="4AFB7885" w14:textId="512E3347" w:rsidR="007D2333" w:rsidRPr="007275DF" w:rsidRDefault="00233327" w:rsidP="00F37389">
      <w:pPr>
        <w:pStyle w:val="B10"/>
      </w:pPr>
      <w:r w:rsidRPr="007275DF">
        <w:t>-</w:t>
      </w:r>
      <w:r w:rsidRPr="007275DF">
        <w:tab/>
      </w:r>
      <w:r w:rsidR="007D2333" w:rsidRPr="007275DF">
        <w:t>Conditions defined in clause 7.3F of TS 38.101-1 [18] for reference sensitivity are fulfilled.</w:t>
      </w:r>
    </w:p>
    <w:p w14:paraId="2C4B66FA" w14:textId="72AD5024"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2D7F98">
        <w:t>10</w:t>
      </w:r>
      <w:r w:rsidR="002D7F98"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 w14:paraId="4862A8EE" w14:textId="77777777" w:rsidR="007D2333" w:rsidRPr="007275DF" w:rsidRDefault="007D2333" w:rsidP="007D2333">
      <w:pPr>
        <w:pStyle w:val="Heading5"/>
      </w:pPr>
      <w:r w:rsidRPr="007275DF">
        <w:t>10.1.30.1.2</w:t>
      </w:r>
      <w:r w:rsidRPr="007275DF">
        <w:tab/>
        <w:t>Relative Accuracy of SS-RSRQ</w:t>
      </w:r>
    </w:p>
    <w:p w14:paraId="0BF7955F" w14:textId="77777777" w:rsidR="007D2333" w:rsidRPr="007275DF" w:rsidRDefault="007D2333" w:rsidP="007D2333">
      <w:pPr>
        <w:rPr>
          <w:rFonts w:cs="v4.2.0"/>
          <w:i/>
        </w:rPr>
      </w:pPr>
      <w:r w:rsidRPr="007275DF">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The accuracy requirements in Table 10.1.30.1.2-1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7DE87BF2"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C12435">
        <w:t>10</w:t>
      </w:r>
      <w:r w:rsidR="00C12435"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rPr>
      </w:pPr>
      <w:r w:rsidRPr="007275DF">
        <w:t>Table 10.1.30.1.2-1: SS-RSRQ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NOTE 1:</w:t>
            </w:r>
            <w:r w:rsidRPr="007275DF">
              <w:tab/>
              <w:t>Io is assumed to have constant EPRE across the bandwidth.</w:t>
            </w:r>
          </w:p>
          <w:p w14:paraId="73ED1AF9"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A30AF1A"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rPr>
        <w:t>under CCA</w:t>
      </w:r>
    </w:p>
    <w:p w14:paraId="7051BF9E" w14:textId="77777777" w:rsidR="007D2333" w:rsidRPr="007275DF" w:rsidRDefault="007D2333" w:rsidP="00F37389">
      <w:pPr>
        <w:pStyle w:val="Heading4"/>
        <w:rPr>
          <w:lang w:val="en-US"/>
        </w:rPr>
      </w:pPr>
      <w:r w:rsidRPr="007275DF">
        <w:rPr>
          <w:lang w:val="en-US"/>
        </w:rPr>
        <w:t>10.1.31.1</w:t>
      </w:r>
      <w:r w:rsidRPr="007275DF">
        <w:rPr>
          <w:lang w:val="en-US"/>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t>10.1.31.1.1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Unless otherwise specified, the requirements for absolute accuracy of SS-SINR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The accuracy requirements in Table 10.1.31.1.1-1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5AE7F151" w:rsidR="007D2333" w:rsidRPr="007275DF" w:rsidRDefault="005E4E7D" w:rsidP="004A1BD3">
      <w:pPr>
        <w:pStyle w:val="B10"/>
      </w:pPr>
      <w:r w:rsidRPr="007275DF">
        <w:t>-</w:t>
      </w:r>
      <w:r w:rsidRPr="007275DF">
        <w:tab/>
      </w:r>
      <w:r w:rsidR="007D2333" w:rsidRPr="007275DF">
        <w:t>Conditions for intra-frequency measurements are fulfilled according to Annex B.2.</w:t>
      </w:r>
      <w:r w:rsidR="00E73A80">
        <w:t>9</w:t>
      </w:r>
      <w:r w:rsidR="00E73A80" w:rsidRPr="007275DF">
        <w:t xml:space="preserve"> </w:t>
      </w:r>
      <w:r w:rsidR="007D2333" w:rsidRPr="007275DF">
        <w:t>for a corresponding Band.</w:t>
      </w:r>
    </w:p>
    <w:p w14:paraId="24A0FDA7" w14:textId="77777777" w:rsidR="007D2333" w:rsidRPr="007275DF" w:rsidRDefault="007D2333" w:rsidP="007D2333">
      <w:pPr>
        <w:pStyle w:val="TH"/>
      </w:pPr>
      <w:r w:rsidRPr="007275DF">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rPr>
        <w:t>under CCA</w:t>
      </w:r>
    </w:p>
    <w:p w14:paraId="58172DA0" w14:textId="77777777" w:rsidR="007D2333" w:rsidRPr="007275DF" w:rsidRDefault="007D2333" w:rsidP="00F37389">
      <w:pPr>
        <w:pStyle w:val="Heading4"/>
        <w:rPr>
          <w:lang w:val="en-US"/>
        </w:rPr>
      </w:pPr>
      <w:r w:rsidRPr="007275DF">
        <w:rPr>
          <w:lang w:val="en-US"/>
        </w:rPr>
        <w:t>10.1.32.1</w:t>
      </w:r>
      <w:r w:rsidRPr="007275DF">
        <w:rPr>
          <w:lang w:val="en-US"/>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rPr>
      </w:pPr>
      <w:r w:rsidRPr="007275DF">
        <w:rPr>
          <w:lang w:val="en-US"/>
        </w:rPr>
        <w:t>10.1.32.1.1</w:t>
      </w:r>
      <w:r w:rsidRPr="007275DF">
        <w:rPr>
          <w:lang w:val="en-US"/>
        </w:rPr>
        <w:tab/>
      </w:r>
      <w:r w:rsidRPr="007275DF">
        <w:t>Aboslute Accuracy of SS-SINR</w:t>
      </w:r>
    </w:p>
    <w:p w14:paraId="4A77B892" w14:textId="77777777" w:rsidR="007D2333" w:rsidRPr="007275DF" w:rsidRDefault="007D2333" w:rsidP="007D2333">
      <w:pPr>
        <w:rPr>
          <w:rFonts w:cs="v4.2.0"/>
          <w:i/>
        </w:rPr>
      </w:pPr>
      <w:r w:rsidRPr="007275DF">
        <w:rPr>
          <w:rFonts w:cs="v4.2.0"/>
        </w:rPr>
        <w:t>The requirements for absolute accuracy of SS-SINR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The accuracy requirements in Table 10.1.32.1.1-1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0F219AC1" w:rsidR="007D2333" w:rsidRPr="007275DF" w:rsidRDefault="005E4E7D" w:rsidP="007D2333">
      <w:pPr>
        <w:pStyle w:val="B10"/>
      </w:pPr>
      <w:r w:rsidRPr="007275DF">
        <w:t>-</w:t>
      </w:r>
      <w:r w:rsidRPr="007275DF">
        <w:tab/>
      </w:r>
      <w:r w:rsidR="007D2333" w:rsidRPr="007275DF">
        <w:t>Conditions for inter-frequency measurements are fulfilled according to Annex B.2.</w:t>
      </w:r>
      <w:r w:rsidR="00306A21">
        <w:t>10</w:t>
      </w:r>
      <w:r w:rsidR="00306A21" w:rsidRPr="007275DF">
        <w:t xml:space="preserve"> </w:t>
      </w:r>
      <w:r w:rsidR="007D2333" w:rsidRPr="007275DF">
        <w:t>for a corresponding Band.</w:t>
      </w:r>
    </w:p>
    <w:p w14:paraId="6F8527B5" w14:textId="77777777" w:rsidR="007D2333" w:rsidRPr="007275DF" w:rsidRDefault="007D2333" w:rsidP="007D2333">
      <w:pPr>
        <w:pStyle w:val="TH"/>
      </w:pPr>
      <w:r w:rsidRPr="007275DF">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t>10.1.32.1.2</w:t>
      </w:r>
      <w:r w:rsidRPr="007275DF">
        <w:tab/>
        <w:t>Relative Accuracy of SS-SINR</w:t>
      </w:r>
    </w:p>
    <w:p w14:paraId="69301785" w14:textId="77777777" w:rsidR="007D2333" w:rsidRPr="007275DF" w:rsidRDefault="007D2333" w:rsidP="007D2333">
      <w:pPr>
        <w:rPr>
          <w:rFonts w:cs="v4.2.0"/>
          <w:i/>
        </w:rPr>
      </w:pPr>
      <w:r w:rsidRPr="007275DF">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The accuracy requirements in Table 10.1.32.1.2-1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rPr>
      </w:pPr>
      <w:r w:rsidRPr="007275DF">
        <w:t>Table 10.1.32.1.2-1: SS-SINR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NOTE 1:</w:t>
            </w:r>
            <w:r w:rsidRPr="007275DF">
              <w:tab/>
              <w:t>Io is assumed to have constant EPRE across the bandwidth.</w:t>
            </w:r>
          </w:p>
          <w:p w14:paraId="4942408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0DB2E63F"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The accuracy requirements in Table 10.1.33.1.1-1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SSB based L1-RSRP is defined as the L1-RSRP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rPr>
      </w:pPr>
      <w:r w:rsidRPr="007275DF">
        <w:rPr>
          <w:rFonts w:cs="v4.2.0"/>
        </w:rPr>
        <w:t xml:space="preserve">The accuracy requirements in Table </w:t>
      </w:r>
      <w:r w:rsidRPr="007275DF">
        <w:t>10.1.33.1.2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r w:rsidRPr="007275DF">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t>[2], provided that:</w:t>
      </w:r>
    </w:p>
    <w:p w14:paraId="665477C8" w14:textId="77777777" w:rsidR="007D2333" w:rsidRPr="007275DF" w:rsidRDefault="007D2333" w:rsidP="007D2333">
      <w:pPr>
        <w:pStyle w:val="B10"/>
      </w:pPr>
      <w:r w:rsidRPr="007275DF">
        <w:t>-</w:t>
      </w:r>
      <w:r w:rsidRPr="007275DF">
        <w:tab/>
        <w:t>All symbols duing each RSSI measurement duration are available for RSSI sampling within the same reporting interval.</w:t>
      </w:r>
    </w:p>
    <w:p w14:paraId="51841F1A" w14:textId="77777777" w:rsidR="007D2333" w:rsidRPr="007275DF" w:rsidRDefault="007D2333" w:rsidP="00F37389">
      <w:r w:rsidRPr="007275DF">
        <w:t xml:space="preserve">The intra-frequency RSSI measurement bandwidth is the channel bandwidth defined in Clause 4 of TS 37.213 [33], where the channel has the center frequency configured by </w:t>
      </w:r>
      <w:r w:rsidRPr="007275DF">
        <w:rPr>
          <w:i/>
          <w:iCs/>
        </w:rPr>
        <w:t>ARFCN-valueNR</w:t>
      </w:r>
      <w:r w:rsidRPr="007275DF">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pPr>
            <w:r w:rsidRPr="007275DF">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r w:rsidRPr="007275DF">
        <w:t>The accuracy requirements for inter-frequency RSSI measurements on a carrier frequency under CCA are the same as specified in clause 10.1.34.1.</w:t>
      </w:r>
    </w:p>
    <w:p w14:paraId="233F6DE7" w14:textId="77777777" w:rsidR="007D2333" w:rsidRPr="007275DF" w:rsidRDefault="007D2333" w:rsidP="007D2333">
      <w:r w:rsidRPr="007275DF">
        <w:t xml:space="preserve">The inter-frequency RSSI measurement bandwidth is the channel bandwidth defined in Clause 4 of TS 37.213 [33], where the channel has the center frequency configured by </w:t>
      </w:r>
      <w:r w:rsidRPr="007275DF">
        <w:rPr>
          <w:i/>
          <w:iCs/>
        </w:rPr>
        <w:t>ARFCN-valueNR</w:t>
      </w:r>
      <w:r w:rsidRPr="007275DF">
        <w:t>.</w:t>
      </w:r>
    </w:p>
    <w:p w14:paraId="53680ECF" w14:textId="77777777" w:rsidR="007D2333" w:rsidRPr="007275DF" w:rsidRDefault="007D2333" w:rsidP="007D2333"/>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pPr>
      <w:r w:rsidRPr="007275DF">
        <w:t>10.1.35</w:t>
      </w:r>
      <w:r w:rsidRPr="007275DF">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r w:rsidRPr="007275DF">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503754A5"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75B7166E" w14:textId="20399774" w:rsidR="007D2333" w:rsidRPr="00473F76" w:rsidRDefault="00506B4C" w:rsidP="00506B4C">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20.05pt" o:ole="">
            <v:imagedata r:id="rId8" o:title=""/>
          </v:shape>
          <o:OLEObject Type="Embed" ProgID="Equation.3" ShapeID="_x0000_i1025" DrawAspect="Content" ObjectID="_1774083149" r:id="rId9"/>
        </w:object>
      </w:r>
      <w:r w:rsidR="007D2333" w:rsidRPr="007275DF">
        <w:t>, or</w:t>
      </w:r>
    </w:p>
    <w:p w14:paraId="0BE467A9" w14:textId="5C740F1C" w:rsidR="007D2333" w:rsidRPr="00473F76" w:rsidRDefault="00506B4C" w:rsidP="00506B4C">
      <w:pPr>
        <w:pStyle w:val="B20"/>
      </w:pPr>
      <w:r>
        <w:t>-</w:t>
      </w:r>
      <w:r>
        <w:tab/>
      </w:r>
      <w:r w:rsidR="007D2333" w:rsidRPr="00473F76">
        <w:t>RSSI at</w:t>
      </w:r>
      <w:r w:rsidR="007D2333" w:rsidRPr="007275DF">
        <w:t xml:space="preserve"> the UE receiver is above </w:t>
      </w:r>
      <w:r w:rsidR="007D2333" w:rsidRPr="007275DF">
        <w:rPr>
          <w:i/>
        </w:rPr>
        <w:t>channelOccupancyThreshold</w:t>
      </w:r>
      <w:r w:rsidR="007D2333" w:rsidRPr="007275DF">
        <w:t>+</w:t>
      </w:r>
      <w:r w:rsidR="007D2333" w:rsidRPr="00473F76">
        <w:rPr>
          <w:position w:val="-12"/>
        </w:rPr>
        <w:object w:dxaOrig="540" w:dyaOrig="360" w14:anchorId="00E7EEA4">
          <v:shape id="_x0000_i1026" type="#_x0000_t75" style="width:26.9pt;height:20.05pt" o:ole="">
            <v:imagedata r:id="rId10" o:title=""/>
          </v:shape>
          <o:OLEObject Type="Embed" ProgID="Equation.3" ShapeID="_x0000_i1026" DrawAspect="Content" ObjectID="_1774083150" r:id="rId11"/>
        </w:object>
      </w:r>
      <w:r w:rsidR="007D2333" w:rsidRPr="007275DF">
        <w:t>,</w:t>
      </w:r>
    </w:p>
    <w:p w14:paraId="54696EDF" w14:textId="57891682" w:rsidR="007D2333" w:rsidRPr="007275DF" w:rsidRDefault="00B60AA0" w:rsidP="00D85C16">
      <w:pPr>
        <w:pStyle w:val="B10"/>
      </w:pPr>
      <w:r>
        <w:t>-</w:t>
      </w:r>
      <w:r w:rsidR="00506B4C">
        <w:tab/>
      </w:r>
      <w:r w:rsidR="007D2333" w:rsidRPr="00473F76">
        <w:t xml:space="preserve">where </w:t>
      </w:r>
      <w:r w:rsidR="007D2333" w:rsidRPr="00473F76">
        <w:rPr>
          <w:position w:val="-12"/>
        </w:rPr>
        <w:object w:dxaOrig="540" w:dyaOrig="360" w14:anchorId="5CBAAFB7">
          <v:shape id="_x0000_i1027" type="#_x0000_t75" style="width:26.9pt;height:20.05pt" o:ole="">
            <v:imagedata r:id="rId12" o:title=""/>
          </v:shape>
          <o:OLEObject Type="Embed" ProgID="Equation.3" ShapeID="_x0000_i1027" DrawAspect="Content" ObjectID="_1774083151" r:id="rId13"/>
        </w:object>
      </w:r>
      <w:r w:rsidR="007D2333" w:rsidRPr="007275DF">
        <w:t xml:space="preserve"> is the applicable RSSI measurement accuracy value from the RSSI measu</w:t>
      </w:r>
      <w:r w:rsidR="007D2333" w:rsidRPr="00473F76">
        <w:t xml:space="preserve">rement accuracy requirements specified in </w:t>
      </w:r>
      <w:r w:rsidR="007D2333" w:rsidRPr="007275DF">
        <w:t>clause 10.1.34.1.</w:t>
      </w:r>
    </w:p>
    <w:p w14:paraId="6BCF4EDB" w14:textId="77777777" w:rsidR="007D2333" w:rsidRPr="007275DF" w:rsidRDefault="007D2333" w:rsidP="00F37389">
      <w:r w:rsidRPr="007275DF">
        <w:t>The channel occupancy measurement bandwidth is the same as the RSSI measurement bandwidth in Clause 10.1.34.1.</w:t>
      </w:r>
    </w:p>
    <w:p w14:paraId="0B110C57" w14:textId="77777777" w:rsidR="007D2333" w:rsidRPr="007275DF" w:rsidRDefault="007D2333" w:rsidP="00F37389"/>
    <w:p w14:paraId="281324EC" w14:textId="77777777" w:rsidR="007D2333" w:rsidRPr="007275DF" w:rsidRDefault="007D2333" w:rsidP="007D2333">
      <w:pPr>
        <w:pStyle w:val="Heading4"/>
      </w:pPr>
      <w:r w:rsidRPr="007275DF">
        <w:t>10.1.35.2</w:t>
      </w:r>
      <w:r w:rsidRPr="007275DF">
        <w:tab/>
        <w:t>Inter-frequency channel occupancy measurement accuracy requirements in FR1</w:t>
      </w:r>
    </w:p>
    <w:p w14:paraId="017C37DF" w14:textId="77777777" w:rsidR="007D2333" w:rsidRPr="007275DF" w:rsidRDefault="007D2333" w:rsidP="007D2333">
      <w:r w:rsidRPr="007275DF">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3B8DA10D"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436833A5" w14:textId="04FEBB42" w:rsidR="007D2333" w:rsidRPr="00473F76" w:rsidRDefault="00EA02A8" w:rsidP="00C8413E">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0F3EAC8">
          <v:shape id="_x0000_i1028" type="#_x0000_t75" style="width:26.9pt;height:20.05pt" o:ole="">
            <v:imagedata r:id="rId8" o:title=""/>
          </v:shape>
          <o:OLEObject Type="Embed" ProgID="Equation.3" ShapeID="_x0000_i1028" DrawAspect="Content" ObjectID="_1774083152" r:id="rId14"/>
        </w:object>
      </w:r>
      <w:r w:rsidR="007D2333" w:rsidRPr="007275DF">
        <w:t>, or</w:t>
      </w:r>
    </w:p>
    <w:p w14:paraId="0F9220DA" w14:textId="3B627DD6" w:rsidR="007D2333" w:rsidRPr="00473F76" w:rsidRDefault="00EA02A8" w:rsidP="00C8413E">
      <w:pPr>
        <w:pStyle w:val="B20"/>
      </w:pPr>
      <w:r>
        <w:t>-</w:t>
      </w:r>
      <w:r>
        <w:tab/>
      </w:r>
      <w:r w:rsidR="007D2333" w:rsidRPr="00473F76">
        <w:t xml:space="preserve">RSSI at the UE receiver is above </w:t>
      </w:r>
      <w:r w:rsidR="007D2333" w:rsidRPr="007275DF">
        <w:rPr>
          <w:i/>
        </w:rPr>
        <w:t>channelOccupancyThreshold</w:t>
      </w:r>
      <w:r w:rsidR="007D2333" w:rsidRPr="007275DF">
        <w:t>+</w:t>
      </w:r>
      <w:r w:rsidR="007D2333" w:rsidRPr="00473F76">
        <w:rPr>
          <w:position w:val="-12"/>
        </w:rPr>
        <w:object w:dxaOrig="540" w:dyaOrig="360" w14:anchorId="2882BDCB">
          <v:shape id="_x0000_i1029" type="#_x0000_t75" style="width:26.9pt;height:20.05pt" o:ole="">
            <v:imagedata r:id="rId10" o:title=""/>
          </v:shape>
          <o:OLEObject Type="Embed" ProgID="Equation.3" ShapeID="_x0000_i1029" DrawAspect="Content" ObjectID="_1774083153" r:id="rId15"/>
        </w:object>
      </w:r>
      <w:r w:rsidR="007D2333" w:rsidRPr="007275DF">
        <w:t>,</w:t>
      </w:r>
    </w:p>
    <w:p w14:paraId="740311DA" w14:textId="4C8250AF" w:rsidR="007D2333" w:rsidRPr="007275DF" w:rsidRDefault="00EA02A8" w:rsidP="00B60AA0">
      <w:pPr>
        <w:pStyle w:val="B10"/>
      </w:pPr>
      <w:r>
        <w:t>-</w:t>
      </w:r>
      <w:r>
        <w:tab/>
      </w:r>
      <w:r w:rsidR="007D2333" w:rsidRPr="00473F76">
        <w:t xml:space="preserve">where </w:t>
      </w:r>
      <w:r w:rsidR="007D2333" w:rsidRPr="00473F76">
        <w:rPr>
          <w:position w:val="-12"/>
        </w:rPr>
        <w:object w:dxaOrig="540" w:dyaOrig="360" w14:anchorId="3AB7E4FF">
          <v:shape id="_x0000_i1030" type="#_x0000_t75" style="width:26.9pt;height:20.05pt" o:ole="">
            <v:imagedata r:id="rId12" o:title=""/>
          </v:shape>
          <o:OLEObject Type="Embed" ProgID="Equation.3" ShapeID="_x0000_i1030" DrawAspect="Content" ObjectID="_1774083154" r:id="rId16"/>
        </w:object>
      </w:r>
      <w:r w:rsidR="007D2333" w:rsidRPr="007275DF">
        <w:t xml:space="preserve"> is the applicable</w:t>
      </w:r>
      <w:r w:rsidR="007D2333" w:rsidRPr="00473F76">
        <w:t xml:space="preserve"> RSSI measurement accuracy value from the RSSI measurement accuracy requirements specified in </w:t>
      </w:r>
      <w:r w:rsidR="007D2333" w:rsidRPr="007275DF">
        <w:t>clause 10.1.34.2.</w:t>
      </w:r>
    </w:p>
    <w:p w14:paraId="34D0BD0D" w14:textId="77777777" w:rsidR="007D2333" w:rsidRPr="007275DF" w:rsidRDefault="007D2333" w:rsidP="007D2333">
      <w:r w:rsidRPr="007275DF">
        <w:t>The channel occupancy measurement bandwidth is the same as the RSSI measurement bandwidth in Clause 10.1.34.2.</w:t>
      </w:r>
    </w:p>
    <w:p w14:paraId="46F16215" w14:textId="77777777" w:rsidR="007D2333" w:rsidRPr="007275DF" w:rsidRDefault="007D2333" w:rsidP="007D2333"/>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Unless otherwise specified, the requirements for absolute accuracy of SS-RSRP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The accuracy requirements in Table 10.1.36.1.1-1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t>10.1.36.1.2</w:t>
      </w:r>
      <w:r w:rsidRPr="007275DF">
        <w:rPr>
          <w:rFonts w:cs="v4.2.0"/>
        </w:rPr>
        <w:t>-1 are valid under the following conditions:</w:t>
      </w:r>
    </w:p>
    <w:p w14:paraId="44BB622E" w14:textId="77777777" w:rsidR="007D2333" w:rsidRPr="007275DF" w:rsidRDefault="007D2333" w:rsidP="00F37389">
      <w:pPr>
        <w:pStyle w:val="B10"/>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rPr>
        <w:t>under CCA</w:t>
      </w:r>
    </w:p>
    <w:p w14:paraId="4D9EEB4B" w14:textId="77777777" w:rsidR="007D2333" w:rsidRPr="007275DF" w:rsidRDefault="007D2333" w:rsidP="007D2333">
      <w:pPr>
        <w:pStyle w:val="Heading4"/>
        <w:rPr>
          <w:lang w:val="en-US"/>
        </w:rPr>
      </w:pPr>
      <w:r w:rsidRPr="007275DF">
        <w:rPr>
          <w:lang w:val="en-US"/>
        </w:rPr>
        <w:t>10.1.37.1</w:t>
      </w:r>
      <w:r w:rsidRPr="007275DF">
        <w:rPr>
          <w:lang w:val="en-US"/>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rPr>
      </w:pPr>
      <w:r w:rsidRPr="007275DF">
        <w:rPr>
          <w:lang w:val="en-US"/>
        </w:rPr>
        <w:t>10.1.37.1.1</w:t>
      </w:r>
      <w:r w:rsidRPr="007275DF">
        <w:rPr>
          <w:lang w:val="en-US"/>
        </w:rPr>
        <w:tab/>
      </w:r>
      <w:r w:rsidRPr="007275DF">
        <w:t>Absolute Accuracy of SS-RSRP</w:t>
      </w:r>
    </w:p>
    <w:p w14:paraId="1F6C0815" w14:textId="77777777" w:rsidR="007D2333" w:rsidRPr="007275DF" w:rsidRDefault="007D2333" w:rsidP="007D2333">
      <w:pPr>
        <w:rPr>
          <w:rFonts w:cs="v4.2.0"/>
          <w:i/>
        </w:rPr>
      </w:pPr>
      <w:r w:rsidRPr="007275DF">
        <w:rPr>
          <w:rFonts w:cs="v4.2.0"/>
        </w:rPr>
        <w:t>The requirements for absolute accuracy of SS-RSRP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The accuracy requirements in Table 10.1.37.1.1-1 are valid under the following conditions:</w:t>
      </w:r>
    </w:p>
    <w:p w14:paraId="317DA691" w14:textId="77777777" w:rsidR="007D2333" w:rsidRPr="007275DF" w:rsidRDefault="007D2333" w:rsidP="007D2333">
      <w:pPr>
        <w:pStyle w:val="B10"/>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The accuracy requirements in Table 10.1.37.1.2-1 are valid under the following conditions:</w:t>
      </w:r>
    </w:p>
    <w:p w14:paraId="78FE1336" w14:textId="77777777" w:rsidR="007D2333" w:rsidRPr="007275DF" w:rsidRDefault="007D2333" w:rsidP="007D2333">
      <w:pPr>
        <w:pStyle w:val="B10"/>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rPr>
        <w:t xml:space="preserve"> </w:t>
      </w:r>
    </w:p>
    <w:p w14:paraId="04D1F709" w14:textId="45F700DA" w:rsidR="007D2333" w:rsidRPr="00473F76" w:rsidRDefault="007D2333" w:rsidP="007D2333">
      <w:pPr>
        <w:pStyle w:val="B10"/>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rPr>
        <w:t xml:space="preserve"> </w:t>
      </w:r>
    </w:p>
    <w:p w14:paraId="40AA31F7" w14:textId="02043D84"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apply for the first path PRS-RSRP measurement.</w:t>
      </w:r>
      <w:r w:rsidRPr="00956E6E">
        <w:rPr>
          <w:rFonts w:eastAsiaTheme="minorEastAsia" w:hint="eastAsia"/>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rPr>
        <w:t>A</w:t>
      </w:r>
      <w:r w:rsidRPr="00956E6E">
        <w:rPr>
          <w:rFonts w:eastAsiaTheme="minorEastAsia"/>
        </w:rPr>
        <w:t>bsolute PRS RSRP</w:t>
      </w:r>
      <w:r w:rsidRPr="00956E6E">
        <w:rPr>
          <w:rFonts w:eastAsiaTheme="minorEastAsia" w:hint="eastAsia"/>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rPr>
        <w:t xml:space="preserve">. </w:t>
      </w:r>
    </w:p>
    <w:p w14:paraId="51AC3426" w14:textId="0111F52E"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rPr>
        <w:t>t</w:t>
      </w:r>
      <w:r w:rsidRPr="00956E6E">
        <w:rPr>
          <w:rFonts w:eastAsiaTheme="minorEastAsia"/>
        </w:rPr>
        <w:t>wo-tap channel defined in 38.101-4 Annex B.2.4</w:t>
      </w:r>
      <w:r w:rsidRPr="00956E6E">
        <w:rPr>
          <w:rFonts w:eastAsiaTheme="minorEastAsia" w:hint="eastAsia"/>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rPr>
        <w:t>)</w:t>
      </w:r>
      <w:r w:rsidRPr="00956E6E">
        <w:rPr>
          <w:rFonts w:eastAsiaTheme="minorEastAsia"/>
        </w:rPr>
        <w:t xml:space="preserve">. </w:t>
      </w:r>
    </w:p>
    <w:p w14:paraId="46163273" w14:textId="77777777" w:rsidR="0012580B" w:rsidRDefault="0012580B" w:rsidP="0012580B">
      <w:pPr>
        <w:pStyle w:val="NO"/>
      </w:pPr>
      <w:r>
        <w:rPr>
          <w:rFonts w:hint="eastAsia"/>
        </w:rPr>
        <w:t>N</w:t>
      </w:r>
      <w:r>
        <w:t xml:space="preserve">ote: The requirements in this clause are derived based on the difference between the estimated PRS-RSRPP compared to the ideal PRS-RSRPP defined as </w:t>
      </w:r>
    </w:p>
    <w:p w14:paraId="5C9A3413" w14:textId="77777777" w:rsidR="0012580B" w:rsidRPr="004F0ADC" w:rsidRDefault="00D07259"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m:t>
                              </m:r>
                              <m:r>
                                <w:rPr>
                                  <w:rFonts w:ascii="Cambria Math" w:eastAsia="Calibri" w:hAnsi="Cambria Math"/>
                                  <w:lang w:val="sv-SE"/>
                                </w:rPr>
                                <m:t>2</m:t>
                              </m:r>
                              <m:r>
                                <w:rPr>
                                  <w:rFonts w:ascii="Cambria Math" w:eastAsia="Calibri" w:hAnsi="Cambria Math"/>
                                  <w:lang w:val="sv-SE"/>
                                </w:rPr>
                                <m:t>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F0ADC" w:rsidRDefault="0012580B" w:rsidP="0012580B">
      <w:pPr>
        <w:spacing w:after="120"/>
        <w:rPr>
          <w:bCs/>
          <w:lang w:val="en-US"/>
        </w:rPr>
      </w:pPr>
      <w:r w:rsidRPr="004F0ADC">
        <w:rPr>
          <w:bCs/>
          <w:lang w:val="en-US"/>
        </w:rPr>
        <w:t>Where:</w:t>
      </w:r>
    </w:p>
    <w:p w14:paraId="226E72C5" w14:textId="77777777" w:rsidR="0012580B" w:rsidRPr="004F0ADC" w:rsidRDefault="00D07259"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F0ADC">
        <w:rPr>
          <w:bCs/>
          <w:lang w:val="en-US"/>
        </w:rPr>
        <w:t xml:space="preserve"> is the effective channel frequency response (over REs occupied by PRS) measured without receiver noise.</w:t>
      </w:r>
    </w:p>
    <w:p w14:paraId="0235AA77" w14:textId="77777777" w:rsidR="0012580B" w:rsidRPr="004F0ADC" w:rsidRDefault="00D07259"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F0ADC">
        <w:rPr>
          <w:bCs/>
          <w:lang w:val="en-US"/>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956E6E"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956E6E" w:rsidRDefault="001E7D2E" w:rsidP="00F43696">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956E6E" w:rsidRDefault="001E7D2E" w:rsidP="00F43696">
            <w:pPr>
              <w:pStyle w:val="TAH"/>
              <w:rPr>
                <w:rFonts w:eastAsiaTheme="minorEastAsia"/>
              </w:rPr>
            </w:pPr>
            <w:r w:rsidRPr="00956E6E">
              <w:rPr>
                <w:rFonts w:eastAsiaTheme="minorEastAsia"/>
              </w:rPr>
              <w:t>Conditions</w:t>
            </w:r>
          </w:p>
        </w:tc>
      </w:tr>
      <w:tr w:rsidR="001E7D2E" w:rsidRPr="00956E6E"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N</w:t>
            </w:r>
            <w:r w:rsidRPr="00956E6E">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956E6E" w:rsidRDefault="001E7D2E" w:rsidP="00F43696">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956E6E" w:rsidRDefault="001E7D2E" w:rsidP="00F43696">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956E6E" w:rsidRDefault="001E7D2E" w:rsidP="00F43696">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956E6E" w:rsidRDefault="001E7D2E" w:rsidP="00F43696">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2DB719F4" w14:textId="77777777" w:rsidR="001E7D2E" w:rsidRPr="00956E6E" w:rsidRDefault="001E7D2E" w:rsidP="00F43696">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p>
        </w:tc>
      </w:tr>
      <w:tr w:rsidR="001E7D2E" w:rsidRPr="00956E6E"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956E6E"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956E6E" w:rsidRDefault="001E7D2E" w:rsidP="00F43696">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956E6E" w:rsidRDefault="001E7D2E" w:rsidP="00F43696">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8D796F1"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956E6E" w:rsidRDefault="001E7D2E" w:rsidP="00F43696">
            <w:pPr>
              <w:pStyle w:val="TAH"/>
              <w:rPr>
                <w:rFonts w:eastAsiaTheme="minorEastAsia"/>
              </w:rPr>
            </w:pPr>
            <w:r w:rsidRPr="00956E6E">
              <w:rPr>
                <w:rFonts w:eastAsiaTheme="minorEastAsia"/>
              </w:rPr>
              <w:t>Maximum</w:t>
            </w:r>
            <w:r w:rsidRPr="00956E6E">
              <w:rPr>
                <w:rFonts w:eastAsiaTheme="minorEastAsia"/>
              </w:rPr>
              <w:br/>
              <w:t>Io</w:t>
            </w:r>
          </w:p>
        </w:tc>
      </w:tr>
      <w:tr w:rsidR="001E7D2E" w:rsidRPr="00956E6E"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956E6E"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956E6E" w:rsidRDefault="001E7D2E" w:rsidP="00F43696">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1E7D2E" w:rsidRPr="00956E6E"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956E6E"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956E6E"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956E6E" w:rsidRDefault="001E7D2E" w:rsidP="00F43696">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956E6E" w:rsidRDefault="001E7D2E" w:rsidP="00F43696">
            <w:pPr>
              <w:keepNext/>
              <w:keepLines/>
              <w:spacing w:after="0"/>
              <w:jc w:val="center"/>
              <w:rPr>
                <w:rFonts w:ascii="Arial" w:eastAsiaTheme="minorEastAsia" w:hAnsi="Arial"/>
                <w:b/>
                <w:sz w:val="18"/>
              </w:rPr>
            </w:pPr>
          </w:p>
        </w:tc>
      </w:tr>
      <w:tr w:rsidR="001E7D2E" w:rsidRPr="00956E6E" w14:paraId="7E715791" w14:textId="77777777" w:rsidTr="00F4369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1E7D2E" w:rsidRPr="00956E6E" w:rsidRDefault="001E7D2E" w:rsidP="00F43696">
            <w:pPr>
              <w:pStyle w:val="TAC"/>
              <w:rPr>
                <w:rFonts w:eastAsiaTheme="minorEastAsia"/>
                <w:noProof/>
              </w:rPr>
            </w:pPr>
            <w:r w:rsidRPr="00F25D91">
              <w:rPr>
                <w:rFonts w:eastAsiaTheme="minorEastAsia" w:hint="eastAsia"/>
                <w:noProof/>
              </w:rPr>
              <w:t>±</w:t>
            </w:r>
            <w:r>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1E7D2E" w:rsidRPr="00956E6E" w:rsidRDefault="001E7D2E" w:rsidP="00F43696">
            <w:pPr>
              <w:pStyle w:val="TAC"/>
              <w:rPr>
                <w:rFonts w:eastAsiaTheme="minorEastAsia"/>
                <w:noProof/>
              </w:rPr>
            </w:pPr>
            <w:r w:rsidRPr="00956E6E">
              <w:rPr>
                <w:rFonts w:eastAsiaTheme="minorEastAsia"/>
                <w:noProof/>
              </w:rPr>
              <w:t>≥-</w:t>
            </w:r>
            <w:r w:rsidRPr="00956E6E">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1E7D2E" w:rsidRPr="00956E6E" w:rsidRDefault="001E7D2E" w:rsidP="00F43696">
            <w:pPr>
              <w:pStyle w:val="TAC"/>
              <w:rPr>
                <w:rFonts w:eastAsiaTheme="minorEastAsia"/>
                <w:noProof/>
              </w:rPr>
            </w:pPr>
            <w:r w:rsidRPr="000501F5">
              <w:t>≥</w:t>
            </w:r>
            <w:r w:rsidRPr="000501F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1E7D2E" w:rsidRPr="00956E6E" w:rsidRDefault="001E7D2E" w:rsidP="00F43696">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A6684AC" w14:textId="77777777" w:rsidR="001E7D2E" w:rsidRPr="00956E6E" w:rsidRDefault="001E7D2E" w:rsidP="00F43696">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1E7D2E" w:rsidRPr="00956E6E" w:rsidRDefault="001E7D2E" w:rsidP="00F43696">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1E7D2E" w:rsidRPr="00956E6E" w:rsidRDefault="001E7D2E" w:rsidP="00F43696">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1E7D2E" w:rsidRPr="00956E6E" w:rsidRDefault="001E7D2E" w:rsidP="00F43696">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21511D42" w14:textId="77777777" w:rsidTr="00F43696">
        <w:trPr>
          <w:jc w:val="center"/>
        </w:trPr>
        <w:tc>
          <w:tcPr>
            <w:tcW w:w="965" w:type="dxa"/>
            <w:vMerge/>
            <w:tcBorders>
              <w:left w:val="single" w:sz="4" w:space="0" w:color="auto"/>
              <w:right w:val="single" w:sz="6" w:space="0" w:color="auto"/>
            </w:tcBorders>
            <w:shd w:val="clear" w:color="auto" w:fill="auto"/>
            <w:vAlign w:val="center"/>
          </w:tcPr>
          <w:p w14:paraId="5D395B45"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602EB9" w14:textId="77777777" w:rsidR="001E7D2E" w:rsidRPr="00956E6E" w:rsidRDefault="001E7D2E" w:rsidP="00F43696">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32ED29BA" w14:textId="77777777" w:rsidR="001E7D2E" w:rsidRPr="00956E6E" w:rsidRDefault="001E7D2E" w:rsidP="00F43696">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1E7D2E" w:rsidRPr="00956E6E" w:rsidRDefault="001E7D2E" w:rsidP="00F43696">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1E7D2E" w:rsidRPr="00956E6E" w:rsidRDefault="001E7D2E" w:rsidP="00F43696">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1E7D2E" w:rsidRPr="00956E6E" w:rsidRDefault="001E7D2E" w:rsidP="00F43696">
            <w:pPr>
              <w:pStyle w:val="TAC"/>
              <w:rPr>
                <w:rFonts w:eastAsiaTheme="minorEastAsia"/>
              </w:rPr>
            </w:pPr>
            <w:r w:rsidRPr="00956E6E">
              <w:rPr>
                <w:rFonts w:eastAsiaTheme="minorEastAsia"/>
                <w:lang w:eastAsia="ja-JP"/>
              </w:rPr>
              <w:t>-50</w:t>
            </w:r>
          </w:p>
        </w:tc>
      </w:tr>
      <w:tr w:rsidR="001E7D2E" w:rsidRPr="00956E6E" w14:paraId="18CF8D0D" w14:textId="77777777" w:rsidTr="00F43696">
        <w:trPr>
          <w:jc w:val="center"/>
        </w:trPr>
        <w:tc>
          <w:tcPr>
            <w:tcW w:w="965" w:type="dxa"/>
            <w:vMerge/>
            <w:tcBorders>
              <w:left w:val="single" w:sz="4" w:space="0" w:color="auto"/>
              <w:right w:val="single" w:sz="6" w:space="0" w:color="auto"/>
            </w:tcBorders>
            <w:shd w:val="clear" w:color="auto" w:fill="auto"/>
            <w:vAlign w:val="center"/>
          </w:tcPr>
          <w:p w14:paraId="3FDC2639"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A2223F9" w14:textId="77777777" w:rsidR="001E7D2E" w:rsidRPr="00956E6E" w:rsidRDefault="001E7D2E" w:rsidP="00F43696">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1E7D2E" w:rsidRPr="00956E6E" w:rsidRDefault="001E7D2E" w:rsidP="00F43696">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1E7D2E" w:rsidRPr="00956E6E" w:rsidRDefault="001E7D2E" w:rsidP="00F43696">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1E7D2E" w:rsidRPr="00956E6E" w:rsidRDefault="001E7D2E" w:rsidP="00F43696">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1111A07E" w14:textId="77777777" w:rsidTr="00F43696">
        <w:trPr>
          <w:jc w:val="center"/>
        </w:trPr>
        <w:tc>
          <w:tcPr>
            <w:tcW w:w="965" w:type="dxa"/>
            <w:vMerge/>
            <w:tcBorders>
              <w:left w:val="single" w:sz="4" w:space="0" w:color="auto"/>
              <w:right w:val="single" w:sz="6" w:space="0" w:color="auto"/>
            </w:tcBorders>
            <w:shd w:val="clear" w:color="auto" w:fill="auto"/>
            <w:vAlign w:val="center"/>
          </w:tcPr>
          <w:p w14:paraId="6D62EDCF"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EA9522E" w14:textId="77777777" w:rsidR="001E7D2E" w:rsidRPr="00956E6E" w:rsidRDefault="001E7D2E" w:rsidP="00F43696">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1E7D2E" w:rsidRPr="00956E6E" w:rsidRDefault="001E7D2E" w:rsidP="00F43696">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1E7D2E" w:rsidRPr="00956E6E" w:rsidRDefault="001E7D2E" w:rsidP="00F43696">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1E7D2E" w:rsidRPr="00956E6E" w:rsidRDefault="001E7D2E" w:rsidP="00F43696">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08A14B1F" w14:textId="77777777" w:rsidTr="00F43696">
        <w:trPr>
          <w:jc w:val="center"/>
        </w:trPr>
        <w:tc>
          <w:tcPr>
            <w:tcW w:w="965" w:type="dxa"/>
            <w:vMerge/>
            <w:tcBorders>
              <w:left w:val="single" w:sz="4" w:space="0" w:color="auto"/>
              <w:right w:val="single" w:sz="6" w:space="0" w:color="auto"/>
            </w:tcBorders>
            <w:shd w:val="clear" w:color="auto" w:fill="auto"/>
            <w:vAlign w:val="center"/>
          </w:tcPr>
          <w:p w14:paraId="6C46B1E0"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105B890" w14:textId="77777777" w:rsidR="001E7D2E" w:rsidRPr="00956E6E" w:rsidRDefault="001E7D2E" w:rsidP="00F43696">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1E7D2E" w:rsidRPr="00956E6E" w:rsidRDefault="001E7D2E" w:rsidP="00F43696">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1E7D2E" w:rsidRPr="00956E6E" w:rsidRDefault="001E7D2E" w:rsidP="00F43696">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1E7D2E" w:rsidRPr="00956E6E" w:rsidRDefault="001E7D2E" w:rsidP="00F43696">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374E61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2ECBA646"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03AEED4" w14:textId="77777777" w:rsidR="001E7D2E" w:rsidRPr="00956E6E" w:rsidRDefault="001E7D2E" w:rsidP="00F43696">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1E7D2E" w:rsidRPr="00956E6E" w:rsidRDefault="001E7D2E" w:rsidP="00F43696">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1E7D2E" w:rsidRPr="00956E6E" w:rsidRDefault="001E7D2E" w:rsidP="00F43696">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1E7D2E" w:rsidRPr="00956E6E" w:rsidRDefault="001E7D2E" w:rsidP="00F43696">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657BBB98" w14:textId="77777777" w:rsidTr="00F43696">
        <w:trPr>
          <w:jc w:val="center"/>
        </w:trPr>
        <w:tc>
          <w:tcPr>
            <w:tcW w:w="965" w:type="dxa"/>
            <w:vMerge/>
            <w:tcBorders>
              <w:left w:val="single" w:sz="4" w:space="0" w:color="auto"/>
              <w:right w:val="single" w:sz="6" w:space="0" w:color="auto"/>
            </w:tcBorders>
            <w:shd w:val="clear" w:color="auto" w:fill="auto"/>
            <w:vAlign w:val="center"/>
          </w:tcPr>
          <w:p w14:paraId="5501184B"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629CB90" w14:textId="77777777" w:rsidR="001E7D2E" w:rsidRPr="00956E6E" w:rsidRDefault="001E7D2E" w:rsidP="00F43696">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1E7D2E" w:rsidRPr="00956E6E" w:rsidRDefault="001E7D2E" w:rsidP="00F43696">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1E7D2E" w:rsidRPr="00956E6E" w:rsidRDefault="001E7D2E" w:rsidP="00F43696">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1E7D2E" w:rsidRPr="00956E6E" w:rsidRDefault="001E7D2E" w:rsidP="00F43696">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795F6462" w14:textId="77777777" w:rsidTr="00F43696">
        <w:trPr>
          <w:jc w:val="center"/>
        </w:trPr>
        <w:tc>
          <w:tcPr>
            <w:tcW w:w="965" w:type="dxa"/>
            <w:vMerge/>
            <w:tcBorders>
              <w:left w:val="single" w:sz="4" w:space="0" w:color="auto"/>
              <w:right w:val="single" w:sz="6" w:space="0" w:color="auto"/>
            </w:tcBorders>
            <w:shd w:val="clear" w:color="auto" w:fill="auto"/>
            <w:vAlign w:val="center"/>
          </w:tcPr>
          <w:p w14:paraId="56D89680"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930D0D8" w14:textId="77777777" w:rsidR="001E7D2E" w:rsidRPr="00956E6E" w:rsidRDefault="001E7D2E" w:rsidP="00F43696">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1E7D2E" w:rsidRPr="00956E6E" w:rsidRDefault="001E7D2E" w:rsidP="00F43696">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1E7D2E" w:rsidRPr="00956E6E" w:rsidRDefault="001E7D2E" w:rsidP="00F43696">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1E7D2E" w:rsidRPr="00956E6E" w:rsidRDefault="001E7D2E" w:rsidP="00F43696">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956E6E"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956E6E" w:rsidRDefault="001E7D2E" w:rsidP="00F43696">
            <w:pPr>
              <w:pStyle w:val="TAC"/>
              <w:rPr>
                <w:rFonts w:eastAsiaTheme="minorEastAsia"/>
              </w:rPr>
            </w:pPr>
            <w:r w:rsidRPr="00956E6E">
              <w:rPr>
                <w:rFonts w:eastAsiaTheme="minorEastAsia"/>
              </w:rPr>
              <w:t>≥-</w:t>
            </w:r>
            <w:r w:rsidRPr="00956E6E">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956E6E" w:rsidRDefault="001E7D2E" w:rsidP="00F43696">
            <w:pPr>
              <w:pStyle w:val="TAC"/>
              <w:rPr>
                <w:rFonts w:eastAsiaTheme="minorEastAsia"/>
              </w:rPr>
            </w:pPr>
            <w:r w:rsidRPr="000501F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956E6E"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956E6E" w:rsidRDefault="001E7D2E" w:rsidP="00F43696">
            <w:pPr>
              <w:pStyle w:val="TAC"/>
              <w:rPr>
                <w:rFonts w:eastAsiaTheme="minorEastAsia"/>
              </w:rPr>
            </w:pPr>
            <w:r w:rsidRPr="000501F5">
              <w:t>BW &gt;</w:t>
            </w:r>
            <w: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956E6E" w:rsidRDefault="001E7D2E" w:rsidP="00F43696">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65B179BF" w14:textId="77777777" w:rsidR="001E7D2E" w:rsidRPr="00956E6E" w:rsidRDefault="001E7D2E" w:rsidP="00F43696">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64986F46" w14:textId="77777777" w:rsidR="001E7D2E" w:rsidRPr="00956E6E" w:rsidRDefault="001E7D2E" w:rsidP="00F43696">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46F1B6EE" w14:textId="77777777" w:rsidR="001E7D2E" w:rsidRPr="00956E6E" w:rsidRDefault="001E7D2E" w:rsidP="00F43696">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4203B4E2" w14:textId="77777777" w:rsidR="001E7D2E" w:rsidRPr="00956E6E" w:rsidRDefault="001E7D2E" w:rsidP="00F43696">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33F1593" w14:textId="77777777" w:rsidR="001E7D2E" w:rsidRPr="00956E6E" w:rsidRDefault="001E7D2E" w:rsidP="00F43696">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462B6937" w14:textId="77777777" w:rsidR="001E7D2E" w:rsidRPr="00956E6E" w:rsidRDefault="001E7D2E" w:rsidP="00F43696">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956E6E" w:rsidRDefault="001E7D2E" w:rsidP="00F43696">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1B0BC0B8" w14:textId="77777777" w:rsidR="00BB469D" w:rsidRPr="00956E6E" w:rsidRDefault="00BB469D" w:rsidP="00F1512F">
      <w:pPr>
        <w:rPr>
          <w:rFonts w:eastAsiaTheme="minorEastAsia"/>
        </w:rPr>
      </w:pPr>
    </w:p>
    <w:p w14:paraId="2CED1BE6" w14:textId="4165EAF0"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75E723B4"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956E6E" w:rsidRDefault="00BB469D" w:rsidP="00F1512F">
            <w:pPr>
              <w:pStyle w:val="TAC"/>
              <w:rPr>
                <w:rFonts w:eastAsiaTheme="minorEastAsia"/>
              </w:rPr>
            </w:pPr>
            <w:r w:rsidRPr="00956E6E">
              <w:rPr>
                <w:rFonts w:eastAsiaTheme="minorEastAsia" w:hint="eastAsia"/>
              </w:rPr>
              <w:t>±</w:t>
            </w:r>
            <w:r w:rsidR="006854B6">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956E6E" w:rsidRDefault="00BB469D" w:rsidP="00F1512F">
            <w:pPr>
              <w:pStyle w:val="TAC"/>
              <w:rPr>
                <w:rFonts w:eastAsiaTheme="minorEastAsia"/>
              </w:rPr>
            </w:pPr>
            <w:r w:rsidRPr="00956E6E">
              <w:rPr>
                <w:rFonts w:eastAsiaTheme="minorEastAsia" w:hint="eastAsia"/>
              </w:rPr>
              <w:t>±</w:t>
            </w:r>
            <w:r w:rsidR="00167E68">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rPr>
            </w:pPr>
            <w:r w:rsidRPr="00956E6E">
              <w:rPr>
                <w:rFonts w:eastAsiaTheme="minorEastAsia"/>
                <w:noProof/>
              </w:rPr>
              <w:t>≥</w:t>
            </w:r>
            <w:r w:rsidRPr="00956E6E">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rPr>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956E6E" w:rsidRDefault="006D557A" w:rsidP="006D557A">
            <w:pPr>
              <w:pStyle w:val="TAC"/>
              <w:rPr>
                <w:rFonts w:eastAsiaTheme="minorEastAsia"/>
              </w:rPr>
            </w:pPr>
            <w:r w:rsidRPr="00956E6E">
              <w:rPr>
                <w:rFonts w:eastAsiaTheme="minorEastAsia" w:hint="eastAsia"/>
              </w:rPr>
              <w:t>±</w:t>
            </w:r>
            <w:r w:rsidR="00C24383">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956E6E" w:rsidRDefault="006D557A" w:rsidP="006D557A">
            <w:pPr>
              <w:pStyle w:val="TAC"/>
              <w:rPr>
                <w:rFonts w:eastAsiaTheme="minorEastAsia"/>
              </w:rPr>
            </w:pPr>
            <w:r w:rsidRPr="00956E6E">
              <w:rPr>
                <w:rFonts w:eastAsiaTheme="minorEastAsia" w:hint="eastAsia"/>
              </w:rPr>
              <w:t>±</w:t>
            </w:r>
            <w:r w:rsidR="006E4669">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rPr>
            </w:pPr>
            <w:r w:rsidRPr="00956E6E">
              <w:rPr>
                <w:rFonts w:eastAsiaTheme="minorEastAsia"/>
              </w:rPr>
              <w:t>≥-</w:t>
            </w:r>
            <w:r w:rsidRPr="00956E6E">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rPr>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956E6E" w:rsidRDefault="006D557A" w:rsidP="006D557A">
            <w:pPr>
              <w:pStyle w:val="TAC"/>
              <w:rPr>
                <w:rFonts w:eastAsiaTheme="minorEastAsia"/>
              </w:rPr>
            </w:pPr>
            <w:r w:rsidRPr="00956E6E">
              <w:rPr>
                <w:rFonts w:eastAsiaTheme="minorEastAsia" w:hint="eastAsia"/>
              </w:rPr>
              <w:t>±</w:t>
            </w:r>
            <w:r w:rsidR="00424440">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956E6E" w:rsidRDefault="006D557A" w:rsidP="006D557A">
            <w:pPr>
              <w:pStyle w:val="TAC"/>
              <w:rPr>
                <w:rFonts w:eastAsiaTheme="minorEastAsia"/>
              </w:rPr>
            </w:pPr>
            <w:r w:rsidRPr="00956E6E">
              <w:rPr>
                <w:rFonts w:eastAsiaTheme="minorEastAsia" w:hint="eastAsia"/>
              </w:rPr>
              <w:t>±</w:t>
            </w:r>
            <w:r w:rsidR="0093431D">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1EC29044" w14:textId="3AD66ED6"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8B6591">
              <w:rPr>
                <w:rFonts w:eastAsiaTheme="minorEastAsia" w:cs="v4.2.0"/>
              </w:rPr>
              <w:t>DL-TDOA</w:t>
            </w:r>
            <w:r w:rsidR="008B6591"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B8D8126" w14:textId="77777777" w:rsidR="00BB469D" w:rsidRPr="00956E6E" w:rsidRDefault="00BB469D" w:rsidP="00BB469D">
      <w:pPr>
        <w:rPr>
          <w:rFonts w:eastAsiaTheme="minorEastAsia"/>
        </w:rPr>
      </w:pPr>
    </w:p>
    <w:p w14:paraId="6EA0541C" w14:textId="0E6B3AF7"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472F4AB9"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rPr>
            </w:pPr>
            <w:r w:rsidRPr="00956E6E">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rPr>
            </w:pPr>
            <w:r w:rsidRPr="00956E6E">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69791A"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69791A" w:rsidRPr="00956E6E" w:rsidRDefault="0069791A" w:rsidP="0069791A">
            <w:pPr>
              <w:pStyle w:val="TAC"/>
              <w:rPr>
                <w:rFonts w:eastAsiaTheme="minorEastAsia"/>
                <w:noProof/>
              </w:rPr>
            </w:pPr>
            <w:r w:rsidRPr="00956E6E">
              <w:rPr>
                <w:rFonts w:eastAsiaTheme="minorEastAsia" w:hint="eastAsia"/>
              </w:rPr>
              <w:t>±</w:t>
            </w:r>
            <w:r>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69791A" w:rsidRPr="00956E6E" w:rsidRDefault="0069791A" w:rsidP="0069791A">
            <w:pPr>
              <w:pStyle w:val="TAC"/>
              <w:rPr>
                <w:rFonts w:eastAsiaTheme="minorEastAsia"/>
              </w:rPr>
            </w:pPr>
            <w:r w:rsidRPr="00956E6E">
              <w:rPr>
                <w:rFonts w:eastAsiaTheme="minorEastAsia" w:hint="eastAsia"/>
              </w:rPr>
              <w:t>±</w:t>
            </w:r>
            <w:r>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69791A" w:rsidRPr="00956E6E" w:rsidRDefault="0069791A" w:rsidP="0069791A">
            <w:pPr>
              <w:pStyle w:val="TAC"/>
              <w:rPr>
                <w:rFonts w:eastAsiaTheme="minorEastAsia"/>
                <w:noProof/>
              </w:rPr>
            </w:pPr>
            <w:r w:rsidRPr="0097752B">
              <w:rPr>
                <w:rFonts w:eastAsiaTheme="minorEastAsia"/>
                <w:noProof/>
              </w:rPr>
              <w:t>≥</w:t>
            </w:r>
            <w:r>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69791A" w:rsidRPr="00956E6E" w:rsidRDefault="0069791A" w:rsidP="0069791A">
            <w:pPr>
              <w:pStyle w:val="TAC"/>
              <w:rPr>
                <w:rFonts w:eastAsiaTheme="minorEastAsia"/>
                <w:noProof/>
              </w:rPr>
            </w:pPr>
            <w:r w:rsidRPr="000501F5">
              <w:t>≥</w:t>
            </w:r>
            <w: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69791A" w:rsidRPr="00956E6E" w:rsidRDefault="0069791A" w:rsidP="0069791A">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69791A" w:rsidRPr="00956E6E" w:rsidRDefault="0069791A" w:rsidP="0069791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69791A" w:rsidRPr="00956E6E" w:rsidRDefault="0069791A" w:rsidP="0069791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69791A" w:rsidRPr="00956E6E" w:rsidRDefault="0069791A" w:rsidP="0069791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69791A" w:rsidRPr="00956E6E" w:rsidRDefault="0069791A" w:rsidP="0069791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9791A" w:rsidRPr="00956E6E" w:rsidRDefault="0069791A" w:rsidP="0069791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9791A" w:rsidRPr="00956E6E" w:rsidRDefault="0069791A" w:rsidP="0069791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9791A" w:rsidRPr="00956E6E" w:rsidRDefault="0069791A" w:rsidP="0069791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9791A" w:rsidRPr="00956E6E" w:rsidRDefault="0069791A" w:rsidP="0069791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9791A" w:rsidRPr="00956E6E" w:rsidRDefault="0069791A" w:rsidP="0069791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9791A" w:rsidRPr="00956E6E" w:rsidRDefault="0069791A" w:rsidP="0069791A">
            <w:pPr>
              <w:pStyle w:val="TAC"/>
              <w:rPr>
                <w:rFonts w:eastAsiaTheme="minorEastAsia"/>
              </w:rPr>
            </w:pPr>
            <w:r w:rsidRPr="00956E6E">
              <w:rPr>
                <w:rFonts w:eastAsiaTheme="minorEastAsia"/>
                <w:lang w:eastAsia="ja-JP"/>
              </w:rPr>
              <w:t>-50</w:t>
            </w:r>
          </w:p>
        </w:tc>
      </w:tr>
      <w:tr w:rsidR="0069791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9791A" w:rsidRPr="00956E6E" w:rsidRDefault="0069791A" w:rsidP="0069791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9791A" w:rsidRPr="00956E6E" w:rsidRDefault="0069791A" w:rsidP="0069791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9791A" w:rsidRPr="00956E6E" w:rsidRDefault="0069791A" w:rsidP="0069791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9791A" w:rsidRPr="00956E6E" w:rsidRDefault="0069791A" w:rsidP="0069791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9791A" w:rsidRPr="00956E6E" w:rsidRDefault="0069791A" w:rsidP="0069791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9791A" w:rsidRPr="00956E6E" w:rsidRDefault="0069791A" w:rsidP="0069791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9791A" w:rsidRPr="00956E6E" w:rsidRDefault="0069791A" w:rsidP="0069791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9791A" w:rsidRPr="00956E6E" w:rsidRDefault="0069791A" w:rsidP="0069791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9791A" w:rsidRPr="00956E6E" w:rsidRDefault="0069791A" w:rsidP="0069791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9791A" w:rsidRPr="00956E6E" w:rsidRDefault="0069791A" w:rsidP="0069791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9791A" w:rsidRPr="00956E6E" w:rsidRDefault="0069791A" w:rsidP="0069791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9791A" w:rsidRPr="00956E6E" w:rsidRDefault="0069791A" w:rsidP="0069791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9791A" w:rsidRPr="00956E6E" w:rsidRDefault="0069791A" w:rsidP="0069791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9791A" w:rsidRPr="00956E6E" w:rsidRDefault="0069791A" w:rsidP="0069791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9791A" w:rsidRPr="00956E6E" w:rsidRDefault="0069791A" w:rsidP="0069791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9791A" w:rsidRPr="00956E6E" w:rsidRDefault="0069791A" w:rsidP="0069791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9791A" w:rsidRPr="00956E6E" w:rsidRDefault="0069791A" w:rsidP="0069791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9791A" w:rsidRPr="00956E6E" w:rsidRDefault="0069791A" w:rsidP="0069791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9791A" w:rsidRPr="00956E6E" w:rsidRDefault="0069791A" w:rsidP="0069791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9791A" w:rsidRPr="00956E6E" w:rsidRDefault="0069791A" w:rsidP="0069791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9791A" w:rsidRPr="00956E6E" w:rsidRDefault="0069791A" w:rsidP="0069791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9791A" w:rsidRPr="00956E6E" w:rsidRDefault="0069791A" w:rsidP="0069791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9791A" w:rsidRPr="00956E6E" w:rsidRDefault="0069791A" w:rsidP="0069791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9791A" w:rsidRPr="00956E6E" w:rsidRDefault="0069791A" w:rsidP="0069791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9791A" w:rsidRPr="00956E6E" w:rsidRDefault="0069791A" w:rsidP="0069791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9791A" w:rsidRPr="00956E6E" w:rsidRDefault="0069791A" w:rsidP="0069791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956E6E"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956E6E" w:rsidRDefault="0069791A" w:rsidP="0069791A">
            <w:pPr>
              <w:pStyle w:val="TAC"/>
              <w:rPr>
                <w:rFonts w:eastAsiaTheme="minorEastAsia"/>
              </w:rPr>
            </w:pPr>
            <w:r w:rsidRPr="00956E6E">
              <w:rPr>
                <w:rFonts w:eastAsiaTheme="minorEastAsia"/>
              </w:rPr>
              <w:t>≥</w:t>
            </w:r>
            <w:r>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956E6E" w:rsidRDefault="0069791A" w:rsidP="0069791A">
            <w:pPr>
              <w:pStyle w:val="TAC"/>
              <w:rPr>
                <w:rFonts w:eastAsiaTheme="minorEastAsia"/>
              </w:rPr>
            </w:pPr>
            <w:r>
              <w:t>48</w:t>
            </w:r>
            <w:r w:rsidRPr="000501F5">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956E6E" w:rsidRDefault="0069791A" w:rsidP="0069791A">
            <w:pPr>
              <w:pStyle w:val="TAC"/>
              <w:rPr>
                <w:rFonts w:eastAsiaTheme="minorEastAsia"/>
              </w:rPr>
            </w:pPr>
            <w:r w:rsidRPr="00956E6E">
              <w:rPr>
                <w:rFonts w:eastAsiaTheme="minorEastAsia"/>
              </w:rPr>
              <w:t>Note 4</w:t>
            </w:r>
          </w:p>
        </w:tc>
      </w:tr>
      <w:tr w:rsidR="0069791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956E6E"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956E6E" w:rsidRDefault="0069791A" w:rsidP="0069791A">
            <w:pPr>
              <w:pStyle w:val="TAC"/>
              <w:rPr>
                <w:rFonts w:eastAsiaTheme="minorEastAsia"/>
              </w:rPr>
            </w:pPr>
            <w:r w:rsidRPr="000501F5">
              <w:t>BW &gt;</w:t>
            </w:r>
            <w: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956E6E" w:rsidRDefault="0069791A" w:rsidP="0069791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381C4C46" w14:textId="21E5A6C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B467DD">
              <w:rPr>
                <w:rFonts w:eastAsiaTheme="minorEastAsia" w:cs="v4.2.0"/>
              </w:rPr>
              <w:t>DL-TDOA</w:t>
            </w:r>
            <w:r w:rsidR="00B467DD" w:rsidRPr="00956E6E">
              <w:rPr>
                <w:rFonts w:eastAsiaTheme="minorEastAsia" w:cs="v4.2.0"/>
              </w:rPr>
              <w:t xml:space="preserve">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667BAE1D" w14:textId="77777777" w:rsidR="00BB469D" w:rsidRPr="00956E6E" w:rsidRDefault="00BB469D" w:rsidP="00BB469D">
      <w:pPr>
        <w:rPr>
          <w:rFonts w:eastAsiaTheme="minorEastAsia"/>
        </w:rPr>
      </w:pPr>
    </w:p>
    <w:p w14:paraId="31D380CD" w14:textId="1E80CFEA" w:rsidR="00BB469D" w:rsidRPr="00956E6E" w:rsidRDefault="00BB469D" w:rsidP="00D5072C">
      <w:pPr>
        <w:pStyle w:val="TH"/>
        <w:rPr>
          <w:rFonts w:eastAsiaTheme="minorEastAsia"/>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657AE89" w14:textId="77777777" w:rsidR="00BB469D" w:rsidRPr="00956E6E" w:rsidRDefault="00BB469D" w:rsidP="00D5072C">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301211" w:rsidRPr="00956E6E"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956E6E" w:rsidRDefault="00301211" w:rsidP="00301211">
            <w:pPr>
              <w:pStyle w:val="TAC"/>
              <w:rPr>
                <w:rFonts w:eastAsiaTheme="minorEastAsia"/>
                <w:lang w:val="sv-SE"/>
              </w:rPr>
            </w:pPr>
            <w:r w:rsidRPr="00956E6E">
              <w:rPr>
                <w:rFonts w:eastAsiaTheme="minorEastAsia"/>
              </w:rPr>
              <w:t>≥</w:t>
            </w:r>
            <w:r>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956E6E" w:rsidRDefault="00301211" w:rsidP="00301211">
            <w:pPr>
              <w:pStyle w:val="TAC"/>
              <w:rPr>
                <w:rFonts w:eastAsiaTheme="minorEastAsia"/>
              </w:rPr>
            </w:pPr>
            <w:r w:rsidRPr="001C6009">
              <w:t>≥</w:t>
            </w:r>
            <w: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956E6E" w:rsidRDefault="00301211" w:rsidP="00301211">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956E6E" w:rsidRDefault="00301211" w:rsidP="00301211">
            <w:pPr>
              <w:pStyle w:val="TAC"/>
              <w:rPr>
                <w:rFonts w:eastAsiaTheme="minorEastAsia"/>
                <w:noProof/>
              </w:rPr>
            </w:pPr>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956E6E" w:rsidRDefault="00301211" w:rsidP="00301211">
            <w:pPr>
              <w:pStyle w:val="TAC"/>
              <w:rPr>
                <w:rFonts w:eastAsiaTheme="minorEastAsia"/>
              </w:rPr>
            </w:pPr>
            <w:r w:rsidRPr="00956E6E">
              <w:rPr>
                <w:rFonts w:eastAsiaTheme="minorEastAsia"/>
              </w:rPr>
              <w:t>-50</w:t>
            </w:r>
          </w:p>
        </w:tc>
      </w:tr>
      <w:tr w:rsidR="00301211"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956E6E"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956E6E"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956E6E"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956E6E"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956E6E"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956E6E"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956E6E" w:rsidRDefault="00301211" w:rsidP="00301211">
            <w:pPr>
              <w:pStyle w:val="TAC"/>
              <w:rPr>
                <w:rFonts w:eastAsiaTheme="minorEastAsia"/>
                <w:noProof/>
              </w:rPr>
            </w:pPr>
            <w:r w:rsidRPr="00956E6E">
              <w:rPr>
                <w:rFonts w:eastAsiaTheme="minorEastAsia"/>
                <w:noProof/>
              </w:rPr>
              <w:t>≥</w:t>
            </w:r>
            <w:r>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956E6E" w:rsidRDefault="00301211" w:rsidP="00301211">
            <w:pPr>
              <w:pStyle w:val="TAC"/>
              <w:rPr>
                <w:rFonts w:eastAsiaTheme="minorEastAsia"/>
              </w:rPr>
            </w:pPr>
            <w:r>
              <w:t>48</w:t>
            </w:r>
            <w:r w:rsidRPr="001C6009">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956E6E"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956E6E" w:rsidRDefault="00301211" w:rsidP="00301211">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956E6E" w:rsidRDefault="00301211" w:rsidP="00301211">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77F62E29" w14:textId="64619A9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FF4157">
              <w:rPr>
                <w:rFonts w:eastAsiaTheme="minorEastAsia" w:cs="v4.2.0"/>
              </w:rPr>
              <w:t>DL-TDOA</w:t>
            </w:r>
            <w:r w:rsidR="00FF4157"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3.1</w:t>
      </w:r>
      <w:r w:rsidRPr="00956E6E">
        <w:rPr>
          <w:rFonts w:eastAsiaTheme="minorEastAsia"/>
        </w:rPr>
        <w:tab/>
      </w:r>
      <w:r w:rsidRPr="00956E6E">
        <w:rPr>
          <w:rFonts w:eastAsiaTheme="minorEastAsia" w:hint="eastAsia"/>
        </w:rPr>
        <w:t>Absolute PRS-RSRPP Measurement R</w:t>
      </w:r>
      <w:r w:rsidRPr="00956E6E">
        <w:rPr>
          <w:rFonts w:eastAsiaTheme="minorEastAsia"/>
        </w:rPr>
        <w:t xml:space="preserve">eport </w:t>
      </w:r>
      <w:r w:rsidRPr="00956E6E">
        <w:rPr>
          <w:rFonts w:eastAsiaTheme="minorEastAsia" w:hint="eastAsia"/>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rPr>
        <w:t xml:space="preserve"> </w:t>
      </w:r>
      <w:r w:rsidRPr="00956E6E">
        <w:rPr>
          <w:rFonts w:eastAsiaTheme="minorEastAsia"/>
        </w:rPr>
        <w:t xml:space="preserve">reporting range of </w:t>
      </w:r>
      <w:r w:rsidRPr="00956E6E">
        <w:rPr>
          <w:rFonts w:eastAsiaTheme="minorEastAsia" w:hint="eastAsia"/>
        </w:rPr>
        <w:t xml:space="preserve">absolute </w:t>
      </w:r>
      <w:r w:rsidRPr="00956E6E">
        <w:rPr>
          <w:rFonts w:eastAsiaTheme="minorEastAsia"/>
        </w:rPr>
        <w:t xml:space="preserve">PRS-RSRPP </w:t>
      </w:r>
      <w:r w:rsidRPr="00956E6E">
        <w:rPr>
          <w:rFonts w:eastAsiaTheme="minorEastAsia" w:hint="eastAsia"/>
        </w:rPr>
        <w:t xml:space="preserve">measurement </w:t>
      </w:r>
      <w:r w:rsidRPr="00956E6E">
        <w:rPr>
          <w:rFonts w:eastAsiaTheme="minorEastAsia"/>
        </w:rPr>
        <w:t>is defined from -156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rPr>
      </w:pPr>
    </w:p>
    <w:p w14:paraId="6398198C"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3.2</w:t>
      </w:r>
      <w:r w:rsidRPr="00956E6E">
        <w:rPr>
          <w:rFonts w:eastAsiaTheme="minorEastAsia"/>
        </w:rPr>
        <w:tab/>
        <w:t>Differential Repor</w:t>
      </w:r>
      <w:r w:rsidRPr="00956E6E">
        <w:rPr>
          <w:rFonts w:eastAsiaTheme="minorEastAsia" w:hint="eastAsia"/>
        </w:rPr>
        <w:t xml:space="preserve">t Mapping </w:t>
      </w:r>
      <w:r w:rsidRPr="00956E6E">
        <w:rPr>
          <w:rFonts w:eastAsiaTheme="minorEastAsia"/>
        </w:rPr>
        <w:t>for PRS-RSRPP Measurement</w:t>
      </w:r>
    </w:p>
    <w:p w14:paraId="5D18FA7B" w14:textId="770C655F" w:rsidR="00BB469D" w:rsidRPr="00956E6E" w:rsidRDefault="00BB469D" w:rsidP="00BB469D">
      <w:pPr>
        <w:rPr>
          <w:rFonts w:eastAsiaTheme="minorEastAsia" w:cs="v4.2.0"/>
        </w:rPr>
      </w:pPr>
      <w:r w:rsidRPr="00956E6E">
        <w:rPr>
          <w:rFonts w:eastAsiaTheme="minorEastAsia" w:cs="v4.2.0"/>
        </w:rPr>
        <w:t xml:space="preserve">The reporting range of differential PRS-RSRPP is defined from </w:t>
      </w:r>
      <w:r w:rsidRPr="00956E6E">
        <w:rPr>
          <w:rFonts w:eastAsiaTheme="minorEastAsia" w:cs="v4.2.0" w:hint="eastAsia"/>
        </w:rPr>
        <w:t>-3</w:t>
      </w:r>
      <w:r w:rsidRPr="00956E6E">
        <w:rPr>
          <w:rFonts w:eastAsiaTheme="minorEastAsia" w:cs="v4.2.0"/>
        </w:rPr>
        <w:t xml:space="preserve">0 dB to </w:t>
      </w:r>
      <w:r w:rsidR="00457FBB">
        <w:rPr>
          <w:rFonts w:eastAsiaTheme="minorEastAsia" w:cs="v4.2.0"/>
        </w:rPr>
        <w:t>3</w:t>
      </w:r>
      <w:r w:rsidRPr="00956E6E">
        <w:rPr>
          <w:rFonts w:eastAsiaTheme="minorEastAsia" w:cs="v4.2.0"/>
        </w:rPr>
        <w:t>0 dB with 1 dB resolution.</w:t>
      </w:r>
      <w:r w:rsidRPr="00956E6E">
        <w:rPr>
          <w:rFonts w:eastAsiaTheme="minorEastAsia" w:cs="v4.2.0" w:hint="eastAsia"/>
        </w:rPr>
        <w:t xml:space="preserve"> </w:t>
      </w:r>
    </w:p>
    <w:p w14:paraId="224E2CBB" w14:textId="241BFCBA" w:rsidR="00BB469D" w:rsidRPr="00956E6E" w:rsidRDefault="00BB469D" w:rsidP="00BB469D">
      <w:pPr>
        <w:rPr>
          <w:rFonts w:eastAsiaTheme="minorEastAsia" w:cs="v4.2.0"/>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rPr>
        <w:t>2</w:t>
      </w:r>
      <w:r w:rsidRPr="00956E6E">
        <w:rPr>
          <w:rFonts w:eastAsiaTheme="minorEastAsia" w:cs="v4.2.0"/>
        </w:rPr>
        <w:t>-1. The range in the signalling may be larger than the guaranteed accuracy range.</w:t>
      </w:r>
      <w:r w:rsidRPr="00956E6E">
        <w:rPr>
          <w:rFonts w:eastAsiaTheme="minorEastAsia" w:cs="v4.2.0" w:hint="eastAsia"/>
        </w:rPr>
        <w:t xml:space="preserve"> </w:t>
      </w:r>
    </w:p>
    <w:p w14:paraId="2C16D8ED" w14:textId="77777777" w:rsidR="00BB469D" w:rsidRPr="00956E6E" w:rsidRDefault="00BB469D" w:rsidP="00BB469D">
      <w:pPr>
        <w:rPr>
          <w:rFonts w:eastAsiaTheme="minorEastAsia" w:cs="v4.2.0"/>
        </w:rPr>
      </w:pPr>
      <w:r w:rsidRPr="00956E6E">
        <w:rPr>
          <w:rFonts w:eastAsiaTheme="minorEastAsia" w:cs="v4.2.0"/>
        </w:rPr>
        <w:t xml:space="preserve">For differential reporting, PRS-RSRPP is reported as the difference in dB with respect to the first </w:t>
      </w:r>
      <w:r w:rsidRPr="00F25D91">
        <w:rPr>
          <w:rFonts w:eastAsiaTheme="minorEastAsia" w:cs="v4.2.0"/>
        </w:rPr>
        <w:t xml:space="preserve">reported </w:t>
      </w:r>
      <w:r w:rsidRPr="00956E6E">
        <w:rPr>
          <w:rFonts w:eastAsiaTheme="minorEastAsia" w:cs="v4.2.0"/>
        </w:rPr>
        <w:t>PRS-RSRPP.</w:t>
      </w:r>
    </w:p>
    <w:p w14:paraId="634798A7" w14:textId="77777777" w:rsidR="00195F8C" w:rsidRDefault="00BB469D" w:rsidP="00195F8C">
      <w:pPr>
        <w:keepNext/>
        <w:keepLines/>
        <w:spacing w:before="60"/>
        <w:jc w:val="center"/>
        <w:rPr>
          <w:rFonts w:ascii="Arial" w:eastAsia="Malgun Gothic" w:hAnsi="Arial"/>
          <w:b/>
          <w:lang w:eastAsia="en-GB"/>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cs="v4.2.0"/>
        </w:rPr>
        <w:t>-</w:t>
      </w:r>
      <w:r w:rsidRPr="00956E6E">
        <w:rPr>
          <w:rFonts w:eastAsiaTheme="minorEastAsia" w:cs="v4.2.0" w:hint="eastAsia"/>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8B35A5" w14:paraId="28AB10B9" w14:textId="77777777" w:rsidTr="008E7FAE">
        <w:trPr>
          <w:trHeight w:val="187"/>
          <w:jc w:val="center"/>
        </w:trPr>
        <w:tc>
          <w:tcPr>
            <w:tcW w:w="1817" w:type="dxa"/>
            <w:shd w:val="clear" w:color="auto" w:fill="auto"/>
            <w:noWrap/>
            <w:hideMark/>
          </w:tcPr>
          <w:p w14:paraId="4CB8283E" w14:textId="77777777" w:rsidR="00195F8C" w:rsidRPr="008B35A5" w:rsidRDefault="00195F8C" w:rsidP="008E7FAE">
            <w:pPr>
              <w:keepNext/>
              <w:keepLines/>
              <w:spacing w:after="0"/>
              <w:jc w:val="center"/>
              <w:rPr>
                <w:rFonts w:ascii="Arial" w:hAnsi="Arial"/>
                <w:b/>
                <w:sz w:val="18"/>
              </w:rPr>
            </w:pPr>
            <w:r w:rsidRPr="008B35A5">
              <w:rPr>
                <w:rFonts w:ascii="Arial" w:hAnsi="Arial"/>
                <w:b/>
                <w:sz w:val="18"/>
              </w:rPr>
              <w:t>Reported value</w:t>
            </w:r>
          </w:p>
        </w:tc>
        <w:tc>
          <w:tcPr>
            <w:tcW w:w="3204" w:type="dxa"/>
          </w:tcPr>
          <w:p w14:paraId="4FECA9BD" w14:textId="77777777" w:rsidR="00195F8C" w:rsidRPr="008B35A5" w:rsidRDefault="00195F8C" w:rsidP="008E7FAE">
            <w:pPr>
              <w:keepNext/>
              <w:keepLines/>
              <w:spacing w:after="0"/>
              <w:jc w:val="center"/>
              <w:rPr>
                <w:rFonts w:ascii="Arial" w:hAnsi="Arial"/>
                <w:b/>
                <w:sz w:val="18"/>
              </w:rPr>
            </w:pPr>
            <w:r w:rsidRPr="008B35A5">
              <w:rPr>
                <w:rFonts w:ascii="Arial" w:hAnsi="Arial"/>
                <w:b/>
                <w:sz w:val="18"/>
              </w:rPr>
              <w:t>Measured quantity value</w:t>
            </w:r>
          </w:p>
        </w:tc>
        <w:tc>
          <w:tcPr>
            <w:tcW w:w="713" w:type="dxa"/>
            <w:shd w:val="clear" w:color="auto" w:fill="auto"/>
            <w:noWrap/>
            <w:hideMark/>
          </w:tcPr>
          <w:p w14:paraId="4538A1FC" w14:textId="77777777" w:rsidR="00195F8C" w:rsidRPr="008B35A5" w:rsidRDefault="00195F8C" w:rsidP="008E7FAE">
            <w:pPr>
              <w:keepNext/>
              <w:keepLines/>
              <w:spacing w:after="0"/>
              <w:jc w:val="center"/>
              <w:rPr>
                <w:rFonts w:ascii="Arial" w:hAnsi="Arial"/>
                <w:b/>
                <w:sz w:val="18"/>
              </w:rPr>
            </w:pPr>
            <w:r w:rsidRPr="008B35A5">
              <w:rPr>
                <w:rFonts w:ascii="Arial" w:hAnsi="Arial"/>
                <w:b/>
                <w:sz w:val="18"/>
              </w:rPr>
              <w:t>Unit</w:t>
            </w:r>
          </w:p>
        </w:tc>
      </w:tr>
      <w:tr w:rsidR="00195F8C" w:rsidRPr="008B35A5" w14:paraId="1A7627ED" w14:textId="77777777" w:rsidTr="008E7FAE">
        <w:trPr>
          <w:trHeight w:val="187"/>
          <w:jc w:val="center"/>
        </w:trPr>
        <w:tc>
          <w:tcPr>
            <w:tcW w:w="1817" w:type="dxa"/>
            <w:shd w:val="clear" w:color="auto" w:fill="auto"/>
            <w:noWrap/>
            <w:hideMark/>
          </w:tcPr>
          <w:p w14:paraId="45AD4A52" w14:textId="77777777" w:rsidR="00195F8C" w:rsidRPr="008B35A5" w:rsidRDefault="00195F8C" w:rsidP="008E7FAE">
            <w:pPr>
              <w:keepNext/>
              <w:keepLines/>
              <w:spacing w:after="0"/>
              <w:rPr>
                <w:rFonts w:ascii="Arial" w:hAnsi="Arial"/>
                <w:sz w:val="18"/>
              </w:rPr>
            </w:pPr>
            <w:r w:rsidRPr="008B35A5">
              <w:rPr>
                <w:rFonts w:ascii="Arial" w:hAnsi="Arial"/>
                <w:sz w:val="18"/>
              </w:rPr>
              <w:t>DIFFRSRPP_0</w:t>
            </w:r>
          </w:p>
        </w:tc>
        <w:tc>
          <w:tcPr>
            <w:tcW w:w="3204" w:type="dxa"/>
          </w:tcPr>
          <w:p w14:paraId="2408FFB6" w14:textId="77777777" w:rsidR="00195F8C" w:rsidRPr="008B35A5" w:rsidRDefault="00195F8C" w:rsidP="008E7FAE">
            <w:pPr>
              <w:keepNext/>
              <w:keepLines/>
              <w:spacing w:after="0"/>
              <w:rPr>
                <w:rFonts w:ascii="Arial" w:hAnsi="Arial"/>
                <w:sz w:val="18"/>
              </w:rPr>
            </w:pPr>
            <w:r w:rsidRPr="008B35A5">
              <w:rPr>
                <w:rFonts w:ascii="Arial" w:hAnsi="Arial" w:hint="eastAsia"/>
                <w:sz w:val="18"/>
              </w:rPr>
              <w:t>-</w:t>
            </w:r>
            <w:r w:rsidRPr="008B35A5">
              <w:rPr>
                <w:rFonts w:ascii="Arial" w:hAnsi="Arial"/>
                <w:sz w:val="18"/>
              </w:rPr>
              <w:t>30</w:t>
            </w:r>
            <w:r w:rsidRPr="008B35A5">
              <w:rPr>
                <w:rFonts w:ascii="Arial" w:hAnsi="Arial" w:hint="eastAsia"/>
                <w:sz w:val="18"/>
              </w:rPr>
              <w:t>≥ΔRSRPP</w:t>
            </w:r>
          </w:p>
        </w:tc>
        <w:tc>
          <w:tcPr>
            <w:tcW w:w="713" w:type="dxa"/>
            <w:shd w:val="clear" w:color="auto" w:fill="auto"/>
            <w:noWrap/>
            <w:hideMark/>
          </w:tcPr>
          <w:p w14:paraId="0846AD61"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428518C4" w14:textId="77777777" w:rsidTr="008E7FAE">
        <w:trPr>
          <w:trHeight w:val="187"/>
          <w:jc w:val="center"/>
        </w:trPr>
        <w:tc>
          <w:tcPr>
            <w:tcW w:w="1817" w:type="dxa"/>
            <w:shd w:val="clear" w:color="auto" w:fill="auto"/>
            <w:noWrap/>
          </w:tcPr>
          <w:p w14:paraId="41E65FBA" w14:textId="77777777" w:rsidR="00195F8C" w:rsidRPr="008B35A5" w:rsidRDefault="00195F8C" w:rsidP="008E7FAE">
            <w:pPr>
              <w:keepNext/>
              <w:keepLines/>
              <w:spacing w:after="0"/>
              <w:rPr>
                <w:rFonts w:ascii="Arial" w:hAnsi="Arial"/>
                <w:sz w:val="18"/>
              </w:rPr>
            </w:pPr>
            <w:r w:rsidRPr="008B35A5">
              <w:rPr>
                <w:rFonts w:ascii="Arial" w:hAnsi="Arial"/>
                <w:sz w:val="18"/>
              </w:rPr>
              <w:t>DIFFRSRPP_1</w:t>
            </w:r>
          </w:p>
        </w:tc>
        <w:tc>
          <w:tcPr>
            <w:tcW w:w="3204" w:type="dxa"/>
          </w:tcPr>
          <w:p w14:paraId="3DF337FD" w14:textId="77777777" w:rsidR="00195F8C" w:rsidRPr="008B35A5" w:rsidRDefault="00195F8C" w:rsidP="008E7FAE">
            <w:pPr>
              <w:keepNext/>
              <w:keepLines/>
              <w:spacing w:after="0"/>
              <w:rPr>
                <w:rFonts w:ascii="Arial" w:hAnsi="Arial"/>
                <w:sz w:val="18"/>
              </w:rPr>
            </w:pPr>
            <w:r w:rsidRPr="008B35A5">
              <w:rPr>
                <w:rFonts w:ascii="Arial" w:hAnsi="Arial"/>
                <w:sz w:val="18"/>
              </w:rPr>
              <w:t>-29</w:t>
            </w:r>
            <w:r w:rsidRPr="008B35A5">
              <w:rPr>
                <w:rFonts w:ascii="Arial" w:hAnsi="Arial" w:hint="eastAsia"/>
                <w:sz w:val="18"/>
              </w:rPr>
              <w:t>≥ΔRSRPP</w:t>
            </w:r>
            <w:r w:rsidRPr="008B35A5">
              <w:rPr>
                <w:rFonts w:ascii="Arial" w:hAnsi="Arial"/>
                <w:sz w:val="18"/>
              </w:rPr>
              <w:t>&gt;-30</w:t>
            </w:r>
          </w:p>
        </w:tc>
        <w:tc>
          <w:tcPr>
            <w:tcW w:w="713" w:type="dxa"/>
            <w:shd w:val="clear" w:color="auto" w:fill="auto"/>
            <w:noWrap/>
          </w:tcPr>
          <w:p w14:paraId="36B7C173"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0A6DF564" w14:textId="77777777" w:rsidTr="008E7FAE">
        <w:trPr>
          <w:trHeight w:val="187"/>
          <w:jc w:val="center"/>
        </w:trPr>
        <w:tc>
          <w:tcPr>
            <w:tcW w:w="1817" w:type="dxa"/>
            <w:shd w:val="clear" w:color="auto" w:fill="auto"/>
            <w:noWrap/>
          </w:tcPr>
          <w:p w14:paraId="0713F5B1" w14:textId="77777777" w:rsidR="00195F8C" w:rsidRPr="008B35A5" w:rsidRDefault="00195F8C" w:rsidP="008E7FAE">
            <w:pPr>
              <w:keepNext/>
              <w:keepLines/>
              <w:spacing w:after="0"/>
              <w:rPr>
                <w:rFonts w:ascii="Arial" w:hAnsi="Arial"/>
                <w:sz w:val="18"/>
              </w:rPr>
            </w:pPr>
            <w:r w:rsidRPr="008B35A5">
              <w:rPr>
                <w:rFonts w:ascii="Arial" w:hAnsi="Arial"/>
                <w:sz w:val="18"/>
              </w:rPr>
              <w:t>DIFFRSRPP_2</w:t>
            </w:r>
          </w:p>
        </w:tc>
        <w:tc>
          <w:tcPr>
            <w:tcW w:w="3204" w:type="dxa"/>
          </w:tcPr>
          <w:p w14:paraId="23C53CA7" w14:textId="77777777" w:rsidR="00195F8C" w:rsidRPr="008B35A5" w:rsidRDefault="00195F8C" w:rsidP="008E7FAE">
            <w:pPr>
              <w:keepNext/>
              <w:keepLines/>
              <w:spacing w:after="0"/>
              <w:rPr>
                <w:rFonts w:ascii="Arial" w:hAnsi="Arial"/>
                <w:sz w:val="18"/>
              </w:rPr>
            </w:pPr>
            <w:r w:rsidRPr="008B35A5">
              <w:rPr>
                <w:rFonts w:ascii="Arial" w:hAnsi="Arial"/>
                <w:sz w:val="18"/>
              </w:rPr>
              <w:t>-28</w:t>
            </w:r>
            <w:r w:rsidRPr="008B35A5">
              <w:rPr>
                <w:rFonts w:ascii="Arial" w:hAnsi="Arial" w:hint="eastAsia"/>
                <w:sz w:val="18"/>
              </w:rPr>
              <w:t>≥ΔRSRPP</w:t>
            </w:r>
            <w:r w:rsidRPr="008B35A5">
              <w:rPr>
                <w:rFonts w:ascii="Arial" w:hAnsi="Arial"/>
                <w:sz w:val="18"/>
              </w:rPr>
              <w:t>&gt;-29</w:t>
            </w:r>
          </w:p>
        </w:tc>
        <w:tc>
          <w:tcPr>
            <w:tcW w:w="713" w:type="dxa"/>
            <w:shd w:val="clear" w:color="auto" w:fill="auto"/>
            <w:noWrap/>
          </w:tcPr>
          <w:p w14:paraId="60B492BB"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0C41398B" w14:textId="77777777" w:rsidTr="008E7FAE">
        <w:trPr>
          <w:trHeight w:val="187"/>
          <w:jc w:val="center"/>
        </w:trPr>
        <w:tc>
          <w:tcPr>
            <w:tcW w:w="1817" w:type="dxa"/>
            <w:shd w:val="clear" w:color="auto" w:fill="auto"/>
            <w:noWrap/>
          </w:tcPr>
          <w:p w14:paraId="376BAE8F" w14:textId="77777777" w:rsidR="00195F8C" w:rsidRPr="008B35A5" w:rsidRDefault="00195F8C" w:rsidP="008E7FAE">
            <w:pPr>
              <w:keepNext/>
              <w:keepLines/>
              <w:spacing w:after="0"/>
              <w:rPr>
                <w:rFonts w:ascii="Arial" w:hAnsi="Arial"/>
                <w:sz w:val="18"/>
              </w:rPr>
            </w:pPr>
            <w:r w:rsidRPr="008B35A5">
              <w:rPr>
                <w:rFonts w:ascii="Arial" w:hAnsi="Arial"/>
                <w:sz w:val="18"/>
              </w:rPr>
              <w:t>DIFFRSRPP_3</w:t>
            </w:r>
          </w:p>
        </w:tc>
        <w:tc>
          <w:tcPr>
            <w:tcW w:w="3204" w:type="dxa"/>
          </w:tcPr>
          <w:p w14:paraId="39146463" w14:textId="77777777" w:rsidR="00195F8C" w:rsidRPr="008B35A5" w:rsidRDefault="00195F8C" w:rsidP="008E7FAE">
            <w:pPr>
              <w:keepNext/>
              <w:keepLines/>
              <w:spacing w:after="0"/>
              <w:rPr>
                <w:rFonts w:ascii="Arial" w:hAnsi="Arial"/>
                <w:sz w:val="18"/>
              </w:rPr>
            </w:pPr>
            <w:r w:rsidRPr="008B35A5">
              <w:rPr>
                <w:rFonts w:ascii="Arial" w:hAnsi="Arial"/>
                <w:sz w:val="18"/>
              </w:rPr>
              <w:t>-27</w:t>
            </w:r>
            <w:r w:rsidRPr="008B35A5">
              <w:rPr>
                <w:rFonts w:ascii="Arial" w:hAnsi="Arial" w:hint="eastAsia"/>
                <w:sz w:val="18"/>
              </w:rPr>
              <w:t>≥ΔRSRPP</w:t>
            </w:r>
            <w:r w:rsidRPr="008B35A5">
              <w:rPr>
                <w:rFonts w:ascii="Arial" w:hAnsi="Arial"/>
                <w:sz w:val="18"/>
              </w:rPr>
              <w:t>&gt;-28</w:t>
            </w:r>
          </w:p>
        </w:tc>
        <w:tc>
          <w:tcPr>
            <w:tcW w:w="713" w:type="dxa"/>
            <w:shd w:val="clear" w:color="auto" w:fill="auto"/>
            <w:noWrap/>
          </w:tcPr>
          <w:p w14:paraId="5E5C0BE5"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3A7EFC9D" w14:textId="77777777" w:rsidTr="008E7FAE">
        <w:trPr>
          <w:trHeight w:val="187"/>
          <w:jc w:val="center"/>
        </w:trPr>
        <w:tc>
          <w:tcPr>
            <w:tcW w:w="1817" w:type="dxa"/>
            <w:shd w:val="clear" w:color="auto" w:fill="auto"/>
            <w:noWrap/>
          </w:tcPr>
          <w:p w14:paraId="3D494BCF" w14:textId="77777777" w:rsidR="00195F8C" w:rsidRPr="008B35A5" w:rsidRDefault="00195F8C" w:rsidP="008E7FAE">
            <w:pPr>
              <w:keepNext/>
              <w:keepLines/>
              <w:spacing w:after="0"/>
              <w:rPr>
                <w:rFonts w:ascii="Arial" w:hAnsi="Arial"/>
                <w:sz w:val="18"/>
              </w:rPr>
            </w:pPr>
            <w:r w:rsidRPr="008B35A5">
              <w:rPr>
                <w:rFonts w:ascii="Arial" w:hAnsi="Arial"/>
                <w:sz w:val="18"/>
              </w:rPr>
              <w:t>DIFFRSRPP_4</w:t>
            </w:r>
          </w:p>
        </w:tc>
        <w:tc>
          <w:tcPr>
            <w:tcW w:w="3204" w:type="dxa"/>
          </w:tcPr>
          <w:p w14:paraId="3FEE1486" w14:textId="77777777" w:rsidR="00195F8C" w:rsidRPr="008B35A5" w:rsidRDefault="00195F8C" w:rsidP="008E7FAE">
            <w:pPr>
              <w:keepNext/>
              <w:keepLines/>
              <w:spacing w:after="0"/>
              <w:rPr>
                <w:rFonts w:ascii="Arial" w:hAnsi="Arial"/>
                <w:sz w:val="18"/>
              </w:rPr>
            </w:pPr>
            <w:r w:rsidRPr="008B35A5">
              <w:rPr>
                <w:rFonts w:ascii="Arial" w:hAnsi="Arial"/>
                <w:sz w:val="18"/>
              </w:rPr>
              <w:t>-26</w:t>
            </w:r>
            <w:r w:rsidRPr="008B35A5">
              <w:rPr>
                <w:rFonts w:ascii="Arial" w:hAnsi="Arial" w:hint="eastAsia"/>
                <w:sz w:val="18"/>
              </w:rPr>
              <w:t>≥ΔRSRPP</w:t>
            </w:r>
            <w:r w:rsidRPr="008B35A5">
              <w:rPr>
                <w:rFonts w:ascii="Arial" w:hAnsi="Arial"/>
                <w:sz w:val="18"/>
              </w:rPr>
              <w:t>&gt;-27</w:t>
            </w:r>
          </w:p>
        </w:tc>
        <w:tc>
          <w:tcPr>
            <w:tcW w:w="713" w:type="dxa"/>
            <w:shd w:val="clear" w:color="auto" w:fill="auto"/>
            <w:noWrap/>
          </w:tcPr>
          <w:p w14:paraId="2B9627BB"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6662C39B" w14:textId="77777777" w:rsidTr="008E7FAE">
        <w:trPr>
          <w:trHeight w:val="187"/>
          <w:jc w:val="center"/>
        </w:trPr>
        <w:tc>
          <w:tcPr>
            <w:tcW w:w="1817" w:type="dxa"/>
            <w:shd w:val="clear" w:color="auto" w:fill="auto"/>
            <w:noWrap/>
          </w:tcPr>
          <w:p w14:paraId="34ADD80C" w14:textId="77777777" w:rsidR="00195F8C" w:rsidRPr="008B35A5" w:rsidRDefault="00195F8C" w:rsidP="008E7FAE">
            <w:pPr>
              <w:keepNext/>
              <w:keepLines/>
              <w:spacing w:after="0"/>
              <w:rPr>
                <w:rFonts w:ascii="Arial" w:hAnsi="Arial"/>
                <w:sz w:val="18"/>
              </w:rPr>
            </w:pPr>
            <w:r w:rsidRPr="008B35A5">
              <w:rPr>
                <w:rFonts w:ascii="Arial" w:hAnsi="Arial"/>
                <w:sz w:val="18"/>
              </w:rPr>
              <w:t>DIFFRSRPP_5</w:t>
            </w:r>
          </w:p>
        </w:tc>
        <w:tc>
          <w:tcPr>
            <w:tcW w:w="3204" w:type="dxa"/>
          </w:tcPr>
          <w:p w14:paraId="0C460301" w14:textId="77777777" w:rsidR="00195F8C" w:rsidRPr="008B35A5" w:rsidRDefault="00195F8C" w:rsidP="008E7FAE">
            <w:pPr>
              <w:keepNext/>
              <w:keepLines/>
              <w:spacing w:after="0"/>
              <w:rPr>
                <w:rFonts w:ascii="Arial" w:hAnsi="Arial"/>
                <w:sz w:val="18"/>
              </w:rPr>
            </w:pPr>
            <w:r w:rsidRPr="008B35A5">
              <w:rPr>
                <w:rFonts w:ascii="Arial" w:hAnsi="Arial"/>
                <w:sz w:val="18"/>
              </w:rPr>
              <w:t>-25</w:t>
            </w:r>
            <w:r w:rsidRPr="008B35A5">
              <w:rPr>
                <w:rFonts w:ascii="Arial" w:hAnsi="Arial" w:hint="eastAsia"/>
                <w:sz w:val="18"/>
              </w:rPr>
              <w:t>≥ΔRSRPP</w:t>
            </w:r>
            <w:r w:rsidRPr="008B35A5">
              <w:rPr>
                <w:rFonts w:ascii="Arial" w:hAnsi="Arial"/>
                <w:sz w:val="18"/>
              </w:rPr>
              <w:t>&gt;-26</w:t>
            </w:r>
          </w:p>
        </w:tc>
        <w:tc>
          <w:tcPr>
            <w:tcW w:w="713" w:type="dxa"/>
            <w:shd w:val="clear" w:color="auto" w:fill="auto"/>
            <w:noWrap/>
          </w:tcPr>
          <w:p w14:paraId="74EDEB24"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2BE6534E" w14:textId="77777777" w:rsidTr="008E7FAE">
        <w:trPr>
          <w:trHeight w:val="187"/>
          <w:jc w:val="center"/>
        </w:trPr>
        <w:tc>
          <w:tcPr>
            <w:tcW w:w="1817" w:type="dxa"/>
            <w:shd w:val="clear" w:color="auto" w:fill="auto"/>
            <w:noWrap/>
          </w:tcPr>
          <w:p w14:paraId="75F6F124" w14:textId="77777777" w:rsidR="00195F8C" w:rsidRPr="008B35A5" w:rsidRDefault="00195F8C" w:rsidP="008E7FAE">
            <w:pPr>
              <w:keepNext/>
              <w:keepLines/>
              <w:spacing w:after="0"/>
              <w:rPr>
                <w:rFonts w:ascii="Arial" w:hAnsi="Arial"/>
                <w:sz w:val="18"/>
              </w:rPr>
            </w:pPr>
            <w:r w:rsidRPr="008B35A5">
              <w:rPr>
                <w:rFonts w:ascii="Arial" w:hAnsi="Arial"/>
                <w:sz w:val="18"/>
              </w:rPr>
              <w:t>DIFFRSRPP_6</w:t>
            </w:r>
          </w:p>
        </w:tc>
        <w:tc>
          <w:tcPr>
            <w:tcW w:w="3204" w:type="dxa"/>
          </w:tcPr>
          <w:p w14:paraId="1D8DD822" w14:textId="77777777" w:rsidR="00195F8C" w:rsidRPr="008B35A5" w:rsidRDefault="00195F8C" w:rsidP="008E7FAE">
            <w:pPr>
              <w:keepNext/>
              <w:keepLines/>
              <w:spacing w:after="0"/>
              <w:rPr>
                <w:rFonts w:ascii="Arial" w:hAnsi="Arial"/>
                <w:sz w:val="18"/>
              </w:rPr>
            </w:pPr>
            <w:r w:rsidRPr="008B35A5">
              <w:rPr>
                <w:rFonts w:ascii="Arial" w:hAnsi="Arial"/>
                <w:sz w:val="18"/>
              </w:rPr>
              <w:t>-24</w:t>
            </w:r>
            <w:r w:rsidRPr="008B35A5">
              <w:rPr>
                <w:rFonts w:ascii="Arial" w:hAnsi="Arial" w:hint="eastAsia"/>
                <w:sz w:val="18"/>
              </w:rPr>
              <w:t>≥ΔRSRPP</w:t>
            </w:r>
            <w:r w:rsidRPr="008B35A5">
              <w:rPr>
                <w:rFonts w:ascii="Arial" w:hAnsi="Arial"/>
                <w:sz w:val="18"/>
              </w:rPr>
              <w:t>&gt;-25</w:t>
            </w:r>
          </w:p>
        </w:tc>
        <w:tc>
          <w:tcPr>
            <w:tcW w:w="713" w:type="dxa"/>
            <w:shd w:val="clear" w:color="auto" w:fill="auto"/>
            <w:noWrap/>
          </w:tcPr>
          <w:p w14:paraId="65A9531C"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6874C12F" w14:textId="77777777" w:rsidTr="008E7FAE">
        <w:trPr>
          <w:trHeight w:val="187"/>
          <w:jc w:val="center"/>
        </w:trPr>
        <w:tc>
          <w:tcPr>
            <w:tcW w:w="1817" w:type="dxa"/>
            <w:shd w:val="clear" w:color="auto" w:fill="auto"/>
            <w:noWrap/>
          </w:tcPr>
          <w:p w14:paraId="3E16B406" w14:textId="77777777" w:rsidR="00195F8C" w:rsidRPr="008B35A5" w:rsidRDefault="00195F8C" w:rsidP="008E7FAE">
            <w:pPr>
              <w:keepNext/>
              <w:keepLines/>
              <w:spacing w:after="0"/>
              <w:rPr>
                <w:rFonts w:ascii="Arial" w:hAnsi="Arial"/>
                <w:sz w:val="18"/>
              </w:rPr>
            </w:pPr>
            <w:r w:rsidRPr="008B35A5">
              <w:rPr>
                <w:rFonts w:ascii="Arial" w:hAnsi="Arial"/>
                <w:sz w:val="18"/>
              </w:rPr>
              <w:t>DIFFRSRPP_7</w:t>
            </w:r>
          </w:p>
        </w:tc>
        <w:tc>
          <w:tcPr>
            <w:tcW w:w="3204" w:type="dxa"/>
          </w:tcPr>
          <w:p w14:paraId="0805181C" w14:textId="77777777" w:rsidR="00195F8C" w:rsidRPr="008B35A5" w:rsidRDefault="00195F8C" w:rsidP="008E7FAE">
            <w:pPr>
              <w:keepNext/>
              <w:keepLines/>
              <w:spacing w:after="0"/>
              <w:rPr>
                <w:rFonts w:ascii="Arial" w:hAnsi="Arial"/>
                <w:sz w:val="18"/>
              </w:rPr>
            </w:pPr>
            <w:r w:rsidRPr="008B35A5">
              <w:rPr>
                <w:rFonts w:ascii="Arial" w:hAnsi="Arial"/>
                <w:sz w:val="18"/>
              </w:rPr>
              <w:t>-23</w:t>
            </w:r>
            <w:r w:rsidRPr="008B35A5">
              <w:rPr>
                <w:rFonts w:ascii="Arial" w:hAnsi="Arial" w:hint="eastAsia"/>
                <w:sz w:val="18"/>
              </w:rPr>
              <w:t>≥ΔRSRPP</w:t>
            </w:r>
            <w:r w:rsidRPr="008B35A5">
              <w:rPr>
                <w:rFonts w:ascii="Arial" w:hAnsi="Arial"/>
                <w:sz w:val="18"/>
              </w:rPr>
              <w:t>&gt;-24</w:t>
            </w:r>
          </w:p>
        </w:tc>
        <w:tc>
          <w:tcPr>
            <w:tcW w:w="713" w:type="dxa"/>
            <w:shd w:val="clear" w:color="auto" w:fill="auto"/>
            <w:noWrap/>
          </w:tcPr>
          <w:p w14:paraId="467A9A0D"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624D442C" w14:textId="77777777" w:rsidTr="008E7FAE">
        <w:trPr>
          <w:trHeight w:val="187"/>
          <w:jc w:val="center"/>
        </w:trPr>
        <w:tc>
          <w:tcPr>
            <w:tcW w:w="1817" w:type="dxa"/>
            <w:shd w:val="clear" w:color="auto" w:fill="auto"/>
            <w:noWrap/>
          </w:tcPr>
          <w:p w14:paraId="62240775" w14:textId="77777777" w:rsidR="00195F8C" w:rsidRPr="008B35A5" w:rsidRDefault="00195F8C" w:rsidP="008E7FAE">
            <w:pPr>
              <w:keepNext/>
              <w:keepLines/>
              <w:spacing w:after="0"/>
              <w:rPr>
                <w:rFonts w:ascii="Arial" w:hAnsi="Arial"/>
                <w:sz w:val="18"/>
              </w:rPr>
            </w:pPr>
            <w:r w:rsidRPr="008B35A5">
              <w:rPr>
                <w:rFonts w:ascii="Arial" w:hAnsi="Arial"/>
                <w:sz w:val="18"/>
              </w:rPr>
              <w:t>DIFFRSRPP_8</w:t>
            </w:r>
          </w:p>
        </w:tc>
        <w:tc>
          <w:tcPr>
            <w:tcW w:w="3204" w:type="dxa"/>
          </w:tcPr>
          <w:p w14:paraId="1B3EF61D" w14:textId="77777777" w:rsidR="00195F8C" w:rsidRPr="008B35A5" w:rsidRDefault="00195F8C" w:rsidP="008E7FAE">
            <w:pPr>
              <w:keepNext/>
              <w:keepLines/>
              <w:spacing w:after="0"/>
              <w:rPr>
                <w:rFonts w:ascii="Arial" w:hAnsi="Arial"/>
                <w:sz w:val="18"/>
              </w:rPr>
            </w:pPr>
            <w:r w:rsidRPr="008B35A5">
              <w:rPr>
                <w:rFonts w:ascii="Arial" w:hAnsi="Arial"/>
                <w:sz w:val="18"/>
              </w:rPr>
              <w:t>-22</w:t>
            </w:r>
            <w:r w:rsidRPr="008B35A5">
              <w:rPr>
                <w:rFonts w:ascii="Arial" w:hAnsi="Arial" w:hint="eastAsia"/>
                <w:sz w:val="18"/>
              </w:rPr>
              <w:t>≥ΔRSRPP</w:t>
            </w:r>
            <w:r w:rsidRPr="008B35A5">
              <w:rPr>
                <w:rFonts w:ascii="Arial" w:hAnsi="Arial"/>
                <w:sz w:val="18"/>
              </w:rPr>
              <w:t>&gt;-23</w:t>
            </w:r>
          </w:p>
        </w:tc>
        <w:tc>
          <w:tcPr>
            <w:tcW w:w="713" w:type="dxa"/>
            <w:shd w:val="clear" w:color="auto" w:fill="auto"/>
            <w:noWrap/>
          </w:tcPr>
          <w:p w14:paraId="59746B82"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250387EA" w14:textId="77777777" w:rsidTr="008E7FAE">
        <w:trPr>
          <w:trHeight w:val="187"/>
          <w:jc w:val="center"/>
        </w:trPr>
        <w:tc>
          <w:tcPr>
            <w:tcW w:w="1817" w:type="dxa"/>
            <w:shd w:val="clear" w:color="auto" w:fill="auto"/>
            <w:noWrap/>
          </w:tcPr>
          <w:p w14:paraId="493D460B" w14:textId="77777777" w:rsidR="00195F8C" w:rsidRPr="008B35A5" w:rsidRDefault="00195F8C" w:rsidP="008E7FAE">
            <w:pPr>
              <w:keepNext/>
              <w:keepLines/>
              <w:spacing w:after="0"/>
              <w:rPr>
                <w:rFonts w:ascii="Arial" w:hAnsi="Arial"/>
                <w:sz w:val="18"/>
              </w:rPr>
            </w:pPr>
            <w:r w:rsidRPr="008B35A5">
              <w:rPr>
                <w:rFonts w:ascii="Arial" w:hAnsi="Arial"/>
                <w:sz w:val="18"/>
              </w:rPr>
              <w:t>DIFFRSRPP_9</w:t>
            </w:r>
          </w:p>
        </w:tc>
        <w:tc>
          <w:tcPr>
            <w:tcW w:w="3204" w:type="dxa"/>
          </w:tcPr>
          <w:p w14:paraId="4EB4E9B7" w14:textId="77777777" w:rsidR="00195F8C" w:rsidRPr="008B35A5" w:rsidRDefault="00195F8C" w:rsidP="008E7FAE">
            <w:pPr>
              <w:keepNext/>
              <w:keepLines/>
              <w:spacing w:after="0"/>
              <w:rPr>
                <w:rFonts w:ascii="Arial" w:hAnsi="Arial"/>
                <w:sz w:val="18"/>
              </w:rPr>
            </w:pPr>
            <w:r w:rsidRPr="008B35A5">
              <w:rPr>
                <w:rFonts w:ascii="Arial" w:hAnsi="Arial"/>
                <w:sz w:val="18"/>
              </w:rPr>
              <w:t>-21</w:t>
            </w:r>
            <w:r w:rsidRPr="008B35A5">
              <w:rPr>
                <w:rFonts w:ascii="Arial" w:hAnsi="Arial" w:hint="eastAsia"/>
                <w:sz w:val="18"/>
              </w:rPr>
              <w:t>≥ΔRSRPP</w:t>
            </w:r>
            <w:r w:rsidRPr="008B35A5">
              <w:rPr>
                <w:rFonts w:ascii="Arial" w:hAnsi="Arial"/>
                <w:sz w:val="18"/>
              </w:rPr>
              <w:t>&gt;-22</w:t>
            </w:r>
          </w:p>
        </w:tc>
        <w:tc>
          <w:tcPr>
            <w:tcW w:w="713" w:type="dxa"/>
            <w:shd w:val="clear" w:color="auto" w:fill="auto"/>
            <w:noWrap/>
          </w:tcPr>
          <w:p w14:paraId="0D76E388"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0374D9BA" w14:textId="77777777" w:rsidTr="008E7FAE">
        <w:trPr>
          <w:trHeight w:val="187"/>
          <w:jc w:val="center"/>
        </w:trPr>
        <w:tc>
          <w:tcPr>
            <w:tcW w:w="1817" w:type="dxa"/>
            <w:shd w:val="clear" w:color="auto" w:fill="auto"/>
            <w:noWrap/>
          </w:tcPr>
          <w:p w14:paraId="1381D5A1" w14:textId="77777777" w:rsidR="00195F8C" w:rsidRPr="008B35A5" w:rsidRDefault="00195F8C" w:rsidP="008E7FAE">
            <w:pPr>
              <w:keepNext/>
              <w:keepLines/>
              <w:spacing w:after="0"/>
              <w:rPr>
                <w:rFonts w:ascii="Arial" w:hAnsi="Arial"/>
                <w:sz w:val="18"/>
              </w:rPr>
            </w:pPr>
            <w:r w:rsidRPr="008B35A5">
              <w:rPr>
                <w:rFonts w:ascii="Arial" w:hAnsi="Arial"/>
                <w:sz w:val="18"/>
              </w:rPr>
              <w:t>DIFFRSRPP_10</w:t>
            </w:r>
          </w:p>
        </w:tc>
        <w:tc>
          <w:tcPr>
            <w:tcW w:w="3204" w:type="dxa"/>
          </w:tcPr>
          <w:p w14:paraId="76ED4F1C" w14:textId="77777777" w:rsidR="00195F8C" w:rsidRPr="008B35A5" w:rsidRDefault="00195F8C" w:rsidP="008E7FAE">
            <w:pPr>
              <w:keepNext/>
              <w:keepLines/>
              <w:spacing w:after="0"/>
              <w:rPr>
                <w:rFonts w:ascii="Arial" w:hAnsi="Arial"/>
                <w:sz w:val="18"/>
              </w:rPr>
            </w:pPr>
            <w:r w:rsidRPr="008B35A5">
              <w:rPr>
                <w:rFonts w:ascii="Arial" w:hAnsi="Arial"/>
                <w:sz w:val="18"/>
              </w:rPr>
              <w:t>-20</w:t>
            </w:r>
            <w:r w:rsidRPr="008B35A5">
              <w:rPr>
                <w:rFonts w:ascii="Arial" w:hAnsi="Arial" w:hint="eastAsia"/>
                <w:sz w:val="18"/>
              </w:rPr>
              <w:t>≥ΔRSRPP</w:t>
            </w:r>
            <w:r w:rsidRPr="008B35A5">
              <w:rPr>
                <w:rFonts w:ascii="Arial" w:hAnsi="Arial"/>
                <w:sz w:val="18"/>
              </w:rPr>
              <w:t>&gt;-21</w:t>
            </w:r>
          </w:p>
        </w:tc>
        <w:tc>
          <w:tcPr>
            <w:tcW w:w="713" w:type="dxa"/>
            <w:shd w:val="clear" w:color="auto" w:fill="auto"/>
            <w:noWrap/>
          </w:tcPr>
          <w:p w14:paraId="0900EC45"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2E43B1A5" w14:textId="77777777" w:rsidTr="008E7FAE">
        <w:trPr>
          <w:trHeight w:val="187"/>
          <w:jc w:val="center"/>
        </w:trPr>
        <w:tc>
          <w:tcPr>
            <w:tcW w:w="1817" w:type="dxa"/>
            <w:shd w:val="clear" w:color="auto" w:fill="auto"/>
            <w:noWrap/>
          </w:tcPr>
          <w:p w14:paraId="34D17310" w14:textId="77777777" w:rsidR="00195F8C" w:rsidRPr="008B35A5" w:rsidRDefault="00195F8C" w:rsidP="008E7FAE">
            <w:pPr>
              <w:keepNext/>
              <w:keepLines/>
              <w:spacing w:after="0"/>
              <w:rPr>
                <w:rFonts w:ascii="Arial" w:hAnsi="Arial"/>
                <w:sz w:val="18"/>
              </w:rPr>
            </w:pPr>
            <w:r w:rsidRPr="008B35A5">
              <w:rPr>
                <w:rFonts w:ascii="Arial" w:hAnsi="Arial"/>
                <w:sz w:val="18"/>
              </w:rPr>
              <w:t>DIFFRSRPP_11</w:t>
            </w:r>
          </w:p>
        </w:tc>
        <w:tc>
          <w:tcPr>
            <w:tcW w:w="3204" w:type="dxa"/>
          </w:tcPr>
          <w:p w14:paraId="6237F305" w14:textId="77777777" w:rsidR="00195F8C" w:rsidRPr="008B35A5" w:rsidRDefault="00195F8C" w:rsidP="008E7FAE">
            <w:pPr>
              <w:keepNext/>
              <w:keepLines/>
              <w:spacing w:after="0"/>
              <w:rPr>
                <w:rFonts w:ascii="Arial" w:hAnsi="Arial"/>
                <w:sz w:val="18"/>
              </w:rPr>
            </w:pPr>
            <w:r w:rsidRPr="008B35A5">
              <w:rPr>
                <w:rFonts w:ascii="Arial" w:hAnsi="Arial"/>
                <w:sz w:val="18"/>
              </w:rPr>
              <w:t>-19</w:t>
            </w:r>
            <w:r w:rsidRPr="008B35A5">
              <w:rPr>
                <w:rFonts w:ascii="Arial" w:hAnsi="Arial" w:hint="eastAsia"/>
                <w:sz w:val="18"/>
              </w:rPr>
              <w:t>≥ΔRSRPP</w:t>
            </w:r>
            <w:r w:rsidRPr="008B35A5">
              <w:rPr>
                <w:rFonts w:ascii="Arial" w:hAnsi="Arial"/>
                <w:sz w:val="18"/>
              </w:rPr>
              <w:t>&gt;-20</w:t>
            </w:r>
          </w:p>
        </w:tc>
        <w:tc>
          <w:tcPr>
            <w:tcW w:w="713" w:type="dxa"/>
            <w:shd w:val="clear" w:color="auto" w:fill="auto"/>
            <w:noWrap/>
          </w:tcPr>
          <w:p w14:paraId="1772E83A"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5A3C95F5" w14:textId="77777777" w:rsidTr="008E7FAE">
        <w:trPr>
          <w:trHeight w:val="187"/>
          <w:jc w:val="center"/>
        </w:trPr>
        <w:tc>
          <w:tcPr>
            <w:tcW w:w="1817" w:type="dxa"/>
            <w:shd w:val="clear" w:color="auto" w:fill="auto"/>
            <w:noWrap/>
          </w:tcPr>
          <w:p w14:paraId="7602BFBC" w14:textId="77777777" w:rsidR="00195F8C" w:rsidRPr="008B35A5" w:rsidRDefault="00195F8C" w:rsidP="008E7FAE">
            <w:pPr>
              <w:keepNext/>
              <w:keepLines/>
              <w:spacing w:after="0"/>
              <w:rPr>
                <w:rFonts w:ascii="Arial" w:hAnsi="Arial"/>
                <w:sz w:val="18"/>
              </w:rPr>
            </w:pPr>
            <w:r w:rsidRPr="008B35A5">
              <w:rPr>
                <w:rFonts w:ascii="Arial" w:hAnsi="Arial"/>
                <w:sz w:val="18"/>
              </w:rPr>
              <w:t>DIFFRSRPP_12</w:t>
            </w:r>
          </w:p>
        </w:tc>
        <w:tc>
          <w:tcPr>
            <w:tcW w:w="3204" w:type="dxa"/>
          </w:tcPr>
          <w:p w14:paraId="6282835C" w14:textId="77777777" w:rsidR="00195F8C" w:rsidRPr="008B35A5" w:rsidRDefault="00195F8C" w:rsidP="008E7FAE">
            <w:pPr>
              <w:keepNext/>
              <w:keepLines/>
              <w:spacing w:after="0"/>
              <w:rPr>
                <w:rFonts w:ascii="Arial" w:hAnsi="Arial"/>
                <w:sz w:val="18"/>
              </w:rPr>
            </w:pPr>
            <w:r w:rsidRPr="008B35A5">
              <w:rPr>
                <w:rFonts w:ascii="Arial" w:hAnsi="Arial"/>
                <w:sz w:val="18"/>
              </w:rPr>
              <w:t>-18</w:t>
            </w:r>
            <w:r w:rsidRPr="008B35A5">
              <w:rPr>
                <w:rFonts w:ascii="Arial" w:hAnsi="Arial" w:hint="eastAsia"/>
                <w:sz w:val="18"/>
              </w:rPr>
              <w:t>≥ΔRSRPP</w:t>
            </w:r>
            <w:r w:rsidRPr="008B35A5">
              <w:rPr>
                <w:rFonts w:ascii="Arial" w:hAnsi="Arial"/>
                <w:sz w:val="18"/>
              </w:rPr>
              <w:t>&gt;-19</w:t>
            </w:r>
          </w:p>
        </w:tc>
        <w:tc>
          <w:tcPr>
            <w:tcW w:w="713" w:type="dxa"/>
            <w:shd w:val="clear" w:color="auto" w:fill="auto"/>
            <w:noWrap/>
          </w:tcPr>
          <w:p w14:paraId="43F64833"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51EFB5A1" w14:textId="77777777" w:rsidTr="008E7FAE">
        <w:trPr>
          <w:trHeight w:val="187"/>
          <w:jc w:val="center"/>
        </w:trPr>
        <w:tc>
          <w:tcPr>
            <w:tcW w:w="1817" w:type="dxa"/>
            <w:shd w:val="clear" w:color="auto" w:fill="auto"/>
            <w:noWrap/>
          </w:tcPr>
          <w:p w14:paraId="6151B224" w14:textId="77777777" w:rsidR="00195F8C" w:rsidRPr="008B35A5" w:rsidRDefault="00195F8C" w:rsidP="008E7FAE">
            <w:pPr>
              <w:keepNext/>
              <w:keepLines/>
              <w:spacing w:after="0"/>
              <w:rPr>
                <w:rFonts w:ascii="Arial" w:hAnsi="Arial"/>
                <w:sz w:val="18"/>
              </w:rPr>
            </w:pPr>
            <w:r w:rsidRPr="008B35A5">
              <w:rPr>
                <w:rFonts w:ascii="Arial" w:hAnsi="Arial"/>
                <w:sz w:val="18"/>
              </w:rPr>
              <w:t>DIFFRSRPP_13</w:t>
            </w:r>
          </w:p>
        </w:tc>
        <w:tc>
          <w:tcPr>
            <w:tcW w:w="3204" w:type="dxa"/>
          </w:tcPr>
          <w:p w14:paraId="162BFCA0" w14:textId="77777777" w:rsidR="00195F8C" w:rsidRPr="008B35A5" w:rsidRDefault="00195F8C" w:rsidP="008E7FAE">
            <w:pPr>
              <w:keepNext/>
              <w:keepLines/>
              <w:spacing w:after="0"/>
              <w:rPr>
                <w:rFonts w:ascii="Arial" w:hAnsi="Arial"/>
                <w:sz w:val="18"/>
              </w:rPr>
            </w:pPr>
            <w:r w:rsidRPr="008B35A5">
              <w:rPr>
                <w:rFonts w:ascii="Arial" w:hAnsi="Arial"/>
                <w:sz w:val="18"/>
              </w:rPr>
              <w:t>-17</w:t>
            </w:r>
            <w:r w:rsidRPr="008B35A5">
              <w:rPr>
                <w:rFonts w:ascii="Arial" w:hAnsi="Arial" w:hint="eastAsia"/>
                <w:sz w:val="18"/>
              </w:rPr>
              <w:t>≥ΔRSRPP</w:t>
            </w:r>
            <w:r w:rsidRPr="008B35A5">
              <w:rPr>
                <w:rFonts w:ascii="Arial" w:hAnsi="Arial"/>
                <w:sz w:val="18"/>
              </w:rPr>
              <w:t>&gt;-18</w:t>
            </w:r>
          </w:p>
        </w:tc>
        <w:tc>
          <w:tcPr>
            <w:tcW w:w="713" w:type="dxa"/>
            <w:shd w:val="clear" w:color="auto" w:fill="auto"/>
            <w:noWrap/>
          </w:tcPr>
          <w:p w14:paraId="30874F08"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3BC9DF8F" w14:textId="77777777" w:rsidTr="008E7FAE">
        <w:trPr>
          <w:trHeight w:val="187"/>
          <w:jc w:val="center"/>
        </w:trPr>
        <w:tc>
          <w:tcPr>
            <w:tcW w:w="1817" w:type="dxa"/>
            <w:shd w:val="clear" w:color="auto" w:fill="auto"/>
            <w:noWrap/>
          </w:tcPr>
          <w:p w14:paraId="7417C584" w14:textId="77777777" w:rsidR="00195F8C" w:rsidRPr="008B35A5" w:rsidRDefault="00195F8C" w:rsidP="008E7FAE">
            <w:pPr>
              <w:keepNext/>
              <w:keepLines/>
              <w:spacing w:after="0"/>
              <w:rPr>
                <w:rFonts w:ascii="Arial" w:hAnsi="Arial"/>
                <w:sz w:val="18"/>
              </w:rPr>
            </w:pPr>
            <w:r w:rsidRPr="008B35A5">
              <w:rPr>
                <w:rFonts w:ascii="Arial" w:hAnsi="Arial"/>
                <w:sz w:val="18"/>
              </w:rPr>
              <w:t>DIFFRSRPP_14</w:t>
            </w:r>
          </w:p>
        </w:tc>
        <w:tc>
          <w:tcPr>
            <w:tcW w:w="3204" w:type="dxa"/>
          </w:tcPr>
          <w:p w14:paraId="4F014599" w14:textId="77777777" w:rsidR="00195F8C" w:rsidRPr="008B35A5" w:rsidRDefault="00195F8C" w:rsidP="008E7FAE">
            <w:pPr>
              <w:keepNext/>
              <w:keepLines/>
              <w:spacing w:after="0"/>
              <w:rPr>
                <w:rFonts w:ascii="Arial" w:hAnsi="Arial"/>
                <w:sz w:val="18"/>
              </w:rPr>
            </w:pPr>
            <w:r w:rsidRPr="008B35A5">
              <w:rPr>
                <w:rFonts w:ascii="Arial" w:hAnsi="Arial"/>
                <w:sz w:val="18"/>
              </w:rPr>
              <w:t>-16</w:t>
            </w:r>
            <w:r w:rsidRPr="008B35A5">
              <w:rPr>
                <w:rFonts w:ascii="Arial" w:hAnsi="Arial" w:hint="eastAsia"/>
                <w:sz w:val="18"/>
              </w:rPr>
              <w:t>≥ΔRSRPP</w:t>
            </w:r>
            <w:r w:rsidRPr="008B35A5">
              <w:rPr>
                <w:rFonts w:ascii="Arial" w:hAnsi="Arial"/>
                <w:sz w:val="18"/>
              </w:rPr>
              <w:t>&gt;-17</w:t>
            </w:r>
          </w:p>
        </w:tc>
        <w:tc>
          <w:tcPr>
            <w:tcW w:w="713" w:type="dxa"/>
            <w:shd w:val="clear" w:color="auto" w:fill="auto"/>
            <w:noWrap/>
          </w:tcPr>
          <w:p w14:paraId="7ED7E71A"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486A7B0F" w14:textId="77777777" w:rsidTr="008E7FAE">
        <w:trPr>
          <w:trHeight w:val="187"/>
          <w:jc w:val="center"/>
        </w:trPr>
        <w:tc>
          <w:tcPr>
            <w:tcW w:w="1817" w:type="dxa"/>
            <w:shd w:val="clear" w:color="auto" w:fill="auto"/>
            <w:noWrap/>
          </w:tcPr>
          <w:p w14:paraId="4A924864" w14:textId="77777777" w:rsidR="00195F8C" w:rsidRPr="008B35A5" w:rsidRDefault="00195F8C" w:rsidP="008E7FAE">
            <w:pPr>
              <w:keepNext/>
              <w:keepLines/>
              <w:spacing w:after="0"/>
              <w:rPr>
                <w:rFonts w:ascii="Arial" w:hAnsi="Arial"/>
                <w:sz w:val="18"/>
              </w:rPr>
            </w:pPr>
            <w:r w:rsidRPr="008B35A5">
              <w:rPr>
                <w:rFonts w:ascii="Arial" w:hAnsi="Arial"/>
                <w:sz w:val="18"/>
              </w:rPr>
              <w:t>…</w:t>
            </w:r>
          </w:p>
        </w:tc>
        <w:tc>
          <w:tcPr>
            <w:tcW w:w="3204" w:type="dxa"/>
          </w:tcPr>
          <w:p w14:paraId="68EFFD31" w14:textId="77777777" w:rsidR="00195F8C" w:rsidRPr="008B35A5" w:rsidRDefault="00195F8C" w:rsidP="008E7FAE">
            <w:pPr>
              <w:keepNext/>
              <w:keepLines/>
              <w:spacing w:after="0"/>
              <w:rPr>
                <w:rFonts w:ascii="Arial" w:hAnsi="Arial"/>
                <w:sz w:val="18"/>
              </w:rPr>
            </w:pPr>
            <w:r w:rsidRPr="008B35A5">
              <w:rPr>
                <w:rFonts w:ascii="Arial" w:hAnsi="Arial"/>
                <w:sz w:val="18"/>
              </w:rPr>
              <w:t>…</w:t>
            </w:r>
          </w:p>
        </w:tc>
        <w:tc>
          <w:tcPr>
            <w:tcW w:w="713" w:type="dxa"/>
            <w:shd w:val="clear" w:color="auto" w:fill="auto"/>
            <w:noWrap/>
          </w:tcPr>
          <w:p w14:paraId="59D12AF9" w14:textId="77777777" w:rsidR="00195F8C" w:rsidRPr="008B35A5" w:rsidRDefault="00195F8C" w:rsidP="008E7FAE">
            <w:pPr>
              <w:keepNext/>
              <w:keepLines/>
              <w:spacing w:after="0"/>
              <w:rPr>
                <w:rFonts w:ascii="Arial" w:hAnsi="Arial"/>
                <w:sz w:val="18"/>
              </w:rPr>
            </w:pPr>
            <w:r w:rsidRPr="008B35A5">
              <w:rPr>
                <w:rFonts w:ascii="Arial" w:hAnsi="Arial"/>
                <w:sz w:val="18"/>
              </w:rPr>
              <w:t>…</w:t>
            </w:r>
          </w:p>
        </w:tc>
      </w:tr>
      <w:tr w:rsidR="00195F8C" w:rsidRPr="008B35A5" w14:paraId="7A0F086F" w14:textId="77777777" w:rsidTr="008E7FAE">
        <w:trPr>
          <w:trHeight w:val="187"/>
          <w:jc w:val="center"/>
        </w:trPr>
        <w:tc>
          <w:tcPr>
            <w:tcW w:w="1817" w:type="dxa"/>
            <w:shd w:val="clear" w:color="auto" w:fill="auto"/>
            <w:noWrap/>
          </w:tcPr>
          <w:p w14:paraId="37FFB7CE" w14:textId="77777777" w:rsidR="00195F8C" w:rsidRPr="008B35A5" w:rsidRDefault="00195F8C" w:rsidP="008E7FAE">
            <w:pPr>
              <w:keepNext/>
              <w:keepLines/>
              <w:spacing w:after="0"/>
              <w:rPr>
                <w:rFonts w:ascii="Arial" w:hAnsi="Arial"/>
                <w:sz w:val="18"/>
              </w:rPr>
            </w:pPr>
            <w:r w:rsidRPr="008B35A5">
              <w:rPr>
                <w:rFonts w:ascii="Arial" w:hAnsi="Arial"/>
                <w:sz w:val="18"/>
              </w:rPr>
              <w:t>DIFFRSRPP_25</w:t>
            </w:r>
          </w:p>
        </w:tc>
        <w:tc>
          <w:tcPr>
            <w:tcW w:w="3204" w:type="dxa"/>
          </w:tcPr>
          <w:p w14:paraId="683B2D01" w14:textId="77777777" w:rsidR="00195F8C" w:rsidRPr="008B35A5" w:rsidRDefault="00195F8C" w:rsidP="008E7FAE">
            <w:pPr>
              <w:keepNext/>
              <w:keepLines/>
              <w:spacing w:after="0"/>
              <w:rPr>
                <w:rFonts w:ascii="Arial" w:hAnsi="Arial"/>
                <w:sz w:val="18"/>
              </w:rPr>
            </w:pPr>
            <w:r w:rsidRPr="008B35A5">
              <w:rPr>
                <w:rFonts w:ascii="Arial" w:hAnsi="Arial"/>
                <w:sz w:val="18"/>
              </w:rPr>
              <w:t>-5</w:t>
            </w:r>
            <w:r w:rsidRPr="008B35A5">
              <w:rPr>
                <w:rFonts w:ascii="Arial" w:hAnsi="Arial" w:hint="eastAsia"/>
                <w:sz w:val="18"/>
              </w:rPr>
              <w:t>≥ΔRSRPP</w:t>
            </w:r>
            <w:r w:rsidRPr="008B35A5">
              <w:rPr>
                <w:rFonts w:ascii="Arial" w:hAnsi="Arial"/>
                <w:sz w:val="18"/>
              </w:rPr>
              <w:t>&gt;-6</w:t>
            </w:r>
          </w:p>
        </w:tc>
        <w:tc>
          <w:tcPr>
            <w:tcW w:w="713" w:type="dxa"/>
            <w:shd w:val="clear" w:color="auto" w:fill="auto"/>
            <w:noWrap/>
          </w:tcPr>
          <w:p w14:paraId="413A7108"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4C884049" w14:textId="77777777" w:rsidTr="008E7FAE">
        <w:trPr>
          <w:trHeight w:val="187"/>
          <w:jc w:val="center"/>
        </w:trPr>
        <w:tc>
          <w:tcPr>
            <w:tcW w:w="1817" w:type="dxa"/>
            <w:shd w:val="clear" w:color="auto" w:fill="auto"/>
            <w:noWrap/>
          </w:tcPr>
          <w:p w14:paraId="2DC383EF" w14:textId="77777777" w:rsidR="00195F8C" w:rsidRPr="008B35A5" w:rsidRDefault="00195F8C" w:rsidP="008E7FAE">
            <w:pPr>
              <w:keepNext/>
              <w:keepLines/>
              <w:spacing w:after="0"/>
              <w:rPr>
                <w:rFonts w:ascii="Arial" w:hAnsi="Arial"/>
                <w:sz w:val="18"/>
              </w:rPr>
            </w:pPr>
            <w:r w:rsidRPr="008B35A5">
              <w:rPr>
                <w:rFonts w:ascii="Arial" w:hAnsi="Arial"/>
                <w:sz w:val="18"/>
              </w:rPr>
              <w:t>DIFFRSRPP_26</w:t>
            </w:r>
          </w:p>
        </w:tc>
        <w:tc>
          <w:tcPr>
            <w:tcW w:w="3204" w:type="dxa"/>
          </w:tcPr>
          <w:p w14:paraId="40A93A2C" w14:textId="77777777" w:rsidR="00195F8C" w:rsidRPr="008B35A5" w:rsidRDefault="00195F8C" w:rsidP="008E7FAE">
            <w:pPr>
              <w:keepNext/>
              <w:keepLines/>
              <w:spacing w:after="0"/>
              <w:rPr>
                <w:rFonts w:ascii="Arial" w:hAnsi="Arial"/>
                <w:sz w:val="18"/>
              </w:rPr>
            </w:pPr>
            <w:r w:rsidRPr="008B35A5">
              <w:rPr>
                <w:rFonts w:ascii="Arial" w:hAnsi="Arial"/>
                <w:sz w:val="18"/>
              </w:rPr>
              <w:t>-4</w:t>
            </w:r>
            <w:r w:rsidRPr="008B35A5">
              <w:rPr>
                <w:rFonts w:ascii="Arial" w:hAnsi="Arial" w:hint="eastAsia"/>
                <w:sz w:val="18"/>
              </w:rPr>
              <w:t>≥ΔRSRPP</w:t>
            </w:r>
            <w:r w:rsidRPr="008B35A5">
              <w:rPr>
                <w:rFonts w:ascii="Arial" w:hAnsi="Arial"/>
                <w:sz w:val="18"/>
              </w:rPr>
              <w:t>&gt;-5</w:t>
            </w:r>
          </w:p>
        </w:tc>
        <w:tc>
          <w:tcPr>
            <w:tcW w:w="713" w:type="dxa"/>
            <w:shd w:val="clear" w:color="auto" w:fill="auto"/>
            <w:noWrap/>
          </w:tcPr>
          <w:p w14:paraId="3729755D"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02EB8268" w14:textId="77777777" w:rsidTr="008E7FAE">
        <w:trPr>
          <w:trHeight w:val="187"/>
          <w:jc w:val="center"/>
        </w:trPr>
        <w:tc>
          <w:tcPr>
            <w:tcW w:w="1817" w:type="dxa"/>
            <w:shd w:val="clear" w:color="auto" w:fill="auto"/>
            <w:noWrap/>
          </w:tcPr>
          <w:p w14:paraId="2216FFA5" w14:textId="77777777" w:rsidR="00195F8C" w:rsidRPr="008B35A5" w:rsidRDefault="00195F8C" w:rsidP="008E7FAE">
            <w:pPr>
              <w:keepNext/>
              <w:keepLines/>
              <w:spacing w:after="0"/>
              <w:rPr>
                <w:rFonts w:ascii="Arial" w:hAnsi="Arial"/>
                <w:sz w:val="18"/>
              </w:rPr>
            </w:pPr>
            <w:r w:rsidRPr="008B35A5">
              <w:rPr>
                <w:rFonts w:ascii="Arial" w:hAnsi="Arial"/>
                <w:sz w:val="18"/>
              </w:rPr>
              <w:t>DIFFRSRPP_27</w:t>
            </w:r>
          </w:p>
        </w:tc>
        <w:tc>
          <w:tcPr>
            <w:tcW w:w="3204" w:type="dxa"/>
          </w:tcPr>
          <w:p w14:paraId="675A2F96" w14:textId="77777777" w:rsidR="00195F8C" w:rsidRPr="008B35A5" w:rsidRDefault="00195F8C" w:rsidP="008E7FAE">
            <w:pPr>
              <w:keepNext/>
              <w:keepLines/>
              <w:spacing w:after="0"/>
              <w:rPr>
                <w:rFonts w:ascii="Arial" w:hAnsi="Arial"/>
                <w:sz w:val="18"/>
              </w:rPr>
            </w:pPr>
            <w:r w:rsidRPr="008B35A5">
              <w:rPr>
                <w:rFonts w:ascii="Arial" w:hAnsi="Arial"/>
                <w:sz w:val="18"/>
              </w:rPr>
              <w:t>-3</w:t>
            </w:r>
            <w:r w:rsidRPr="008B35A5">
              <w:rPr>
                <w:rFonts w:ascii="Arial" w:hAnsi="Arial" w:hint="eastAsia"/>
                <w:sz w:val="18"/>
              </w:rPr>
              <w:t>≥ΔRSRPP</w:t>
            </w:r>
            <w:r w:rsidRPr="008B35A5">
              <w:rPr>
                <w:rFonts w:ascii="Arial" w:hAnsi="Arial"/>
                <w:sz w:val="18"/>
              </w:rPr>
              <w:t>&gt;-4</w:t>
            </w:r>
          </w:p>
        </w:tc>
        <w:tc>
          <w:tcPr>
            <w:tcW w:w="713" w:type="dxa"/>
            <w:shd w:val="clear" w:color="auto" w:fill="auto"/>
            <w:noWrap/>
          </w:tcPr>
          <w:p w14:paraId="09E074BF"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41B74B3F" w14:textId="77777777" w:rsidTr="008E7FAE">
        <w:trPr>
          <w:trHeight w:val="187"/>
          <w:jc w:val="center"/>
        </w:trPr>
        <w:tc>
          <w:tcPr>
            <w:tcW w:w="1817" w:type="dxa"/>
            <w:shd w:val="clear" w:color="auto" w:fill="auto"/>
            <w:noWrap/>
          </w:tcPr>
          <w:p w14:paraId="1FF67A0B" w14:textId="77777777" w:rsidR="00195F8C" w:rsidRPr="008B35A5" w:rsidRDefault="00195F8C" w:rsidP="008E7FAE">
            <w:pPr>
              <w:keepNext/>
              <w:keepLines/>
              <w:spacing w:after="0"/>
              <w:rPr>
                <w:rFonts w:ascii="Arial" w:hAnsi="Arial"/>
                <w:sz w:val="18"/>
              </w:rPr>
            </w:pPr>
            <w:r w:rsidRPr="008B35A5">
              <w:rPr>
                <w:rFonts w:ascii="Arial" w:hAnsi="Arial"/>
                <w:sz w:val="18"/>
              </w:rPr>
              <w:t>DIFFRSRPP_28</w:t>
            </w:r>
          </w:p>
        </w:tc>
        <w:tc>
          <w:tcPr>
            <w:tcW w:w="3204" w:type="dxa"/>
          </w:tcPr>
          <w:p w14:paraId="4DB4BC8F" w14:textId="77777777" w:rsidR="00195F8C" w:rsidRPr="008B35A5" w:rsidRDefault="00195F8C" w:rsidP="008E7FAE">
            <w:pPr>
              <w:keepNext/>
              <w:keepLines/>
              <w:spacing w:after="0"/>
              <w:rPr>
                <w:rFonts w:ascii="Arial" w:hAnsi="Arial"/>
                <w:sz w:val="18"/>
              </w:rPr>
            </w:pPr>
            <w:r w:rsidRPr="008B35A5">
              <w:rPr>
                <w:rFonts w:ascii="Arial" w:hAnsi="Arial"/>
                <w:sz w:val="18"/>
              </w:rPr>
              <w:t>-2</w:t>
            </w:r>
            <w:r w:rsidRPr="008B35A5">
              <w:rPr>
                <w:rFonts w:ascii="Arial" w:hAnsi="Arial" w:hint="eastAsia"/>
                <w:sz w:val="18"/>
              </w:rPr>
              <w:t>≥ΔRSRPP</w:t>
            </w:r>
            <w:r w:rsidRPr="008B35A5">
              <w:rPr>
                <w:rFonts w:ascii="Arial" w:hAnsi="Arial"/>
                <w:sz w:val="18"/>
              </w:rPr>
              <w:t>&gt;-3</w:t>
            </w:r>
          </w:p>
        </w:tc>
        <w:tc>
          <w:tcPr>
            <w:tcW w:w="713" w:type="dxa"/>
            <w:shd w:val="clear" w:color="auto" w:fill="auto"/>
            <w:noWrap/>
          </w:tcPr>
          <w:p w14:paraId="29B28C26"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00C4768F" w14:textId="77777777" w:rsidTr="008E7FAE">
        <w:trPr>
          <w:trHeight w:val="187"/>
          <w:jc w:val="center"/>
        </w:trPr>
        <w:tc>
          <w:tcPr>
            <w:tcW w:w="1817" w:type="dxa"/>
            <w:shd w:val="clear" w:color="auto" w:fill="auto"/>
            <w:noWrap/>
          </w:tcPr>
          <w:p w14:paraId="2FCE87A1" w14:textId="77777777" w:rsidR="00195F8C" w:rsidRPr="008B35A5" w:rsidRDefault="00195F8C" w:rsidP="008E7FAE">
            <w:pPr>
              <w:keepNext/>
              <w:keepLines/>
              <w:spacing w:after="0"/>
              <w:rPr>
                <w:rFonts w:ascii="Arial" w:hAnsi="Arial"/>
                <w:sz w:val="18"/>
              </w:rPr>
            </w:pPr>
            <w:r w:rsidRPr="008B35A5">
              <w:rPr>
                <w:rFonts w:ascii="Arial" w:hAnsi="Arial"/>
                <w:sz w:val="18"/>
              </w:rPr>
              <w:t>DIFFRSRPP_29</w:t>
            </w:r>
          </w:p>
        </w:tc>
        <w:tc>
          <w:tcPr>
            <w:tcW w:w="3204" w:type="dxa"/>
          </w:tcPr>
          <w:p w14:paraId="2135F9DE" w14:textId="77777777" w:rsidR="00195F8C" w:rsidRPr="008B35A5" w:rsidRDefault="00195F8C" w:rsidP="008E7FAE">
            <w:pPr>
              <w:keepNext/>
              <w:keepLines/>
              <w:spacing w:after="0"/>
              <w:rPr>
                <w:rFonts w:ascii="Arial" w:hAnsi="Arial"/>
                <w:sz w:val="18"/>
              </w:rPr>
            </w:pPr>
            <w:r w:rsidRPr="008B35A5">
              <w:rPr>
                <w:rFonts w:ascii="Arial" w:hAnsi="Arial"/>
                <w:sz w:val="18"/>
              </w:rPr>
              <w:t>-1</w:t>
            </w:r>
            <w:r w:rsidRPr="008B35A5">
              <w:rPr>
                <w:rFonts w:ascii="Arial" w:hAnsi="Arial" w:hint="eastAsia"/>
                <w:sz w:val="18"/>
              </w:rPr>
              <w:t>≥ΔRSRPP</w:t>
            </w:r>
            <w:r w:rsidRPr="008B35A5">
              <w:rPr>
                <w:rFonts w:ascii="Arial" w:hAnsi="Arial"/>
                <w:sz w:val="18"/>
              </w:rPr>
              <w:t>&gt;-2</w:t>
            </w:r>
          </w:p>
        </w:tc>
        <w:tc>
          <w:tcPr>
            <w:tcW w:w="713" w:type="dxa"/>
            <w:shd w:val="clear" w:color="auto" w:fill="auto"/>
            <w:noWrap/>
          </w:tcPr>
          <w:p w14:paraId="2EBF6CFA"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5643200" w14:textId="77777777" w:rsidTr="008E7FAE">
        <w:trPr>
          <w:trHeight w:val="187"/>
          <w:jc w:val="center"/>
        </w:trPr>
        <w:tc>
          <w:tcPr>
            <w:tcW w:w="1817" w:type="dxa"/>
            <w:shd w:val="clear" w:color="auto" w:fill="auto"/>
            <w:noWrap/>
          </w:tcPr>
          <w:p w14:paraId="0C050739" w14:textId="77777777" w:rsidR="00195F8C" w:rsidRPr="008B35A5" w:rsidRDefault="00195F8C" w:rsidP="008E7FAE">
            <w:pPr>
              <w:keepNext/>
              <w:keepLines/>
              <w:spacing w:after="0"/>
              <w:rPr>
                <w:rFonts w:ascii="Arial" w:hAnsi="Arial"/>
                <w:sz w:val="18"/>
              </w:rPr>
            </w:pPr>
            <w:r w:rsidRPr="008B35A5">
              <w:rPr>
                <w:rFonts w:ascii="Arial" w:hAnsi="Arial"/>
                <w:sz w:val="18"/>
              </w:rPr>
              <w:t>DIFFRSRPP_30</w:t>
            </w:r>
          </w:p>
        </w:tc>
        <w:tc>
          <w:tcPr>
            <w:tcW w:w="3204" w:type="dxa"/>
          </w:tcPr>
          <w:p w14:paraId="37F2BCD2" w14:textId="77777777" w:rsidR="00195F8C" w:rsidRPr="008B35A5" w:rsidRDefault="00195F8C" w:rsidP="008E7FAE">
            <w:pPr>
              <w:keepNext/>
              <w:keepLines/>
              <w:spacing w:after="0"/>
              <w:rPr>
                <w:rFonts w:ascii="Arial" w:hAnsi="Arial"/>
                <w:sz w:val="18"/>
              </w:rPr>
            </w:pPr>
            <w:r w:rsidRPr="008B35A5">
              <w:rPr>
                <w:rFonts w:ascii="Arial" w:hAnsi="Arial"/>
                <w:sz w:val="18"/>
              </w:rPr>
              <w:t>0</w:t>
            </w:r>
            <w:r w:rsidRPr="008B35A5">
              <w:rPr>
                <w:rFonts w:ascii="Arial" w:hAnsi="Arial" w:hint="eastAsia"/>
                <w:sz w:val="18"/>
              </w:rPr>
              <w:t>≥ΔRSRPP</w:t>
            </w:r>
            <w:r w:rsidRPr="008B35A5">
              <w:rPr>
                <w:rFonts w:ascii="Arial" w:hAnsi="Arial"/>
                <w:sz w:val="18"/>
              </w:rPr>
              <w:t>&gt;-1</w:t>
            </w:r>
          </w:p>
        </w:tc>
        <w:tc>
          <w:tcPr>
            <w:tcW w:w="713" w:type="dxa"/>
            <w:shd w:val="clear" w:color="auto" w:fill="auto"/>
            <w:noWrap/>
          </w:tcPr>
          <w:p w14:paraId="7642A295"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65F1F810" w14:textId="77777777" w:rsidTr="008E7FAE">
        <w:trPr>
          <w:trHeight w:val="187"/>
          <w:jc w:val="center"/>
        </w:trPr>
        <w:tc>
          <w:tcPr>
            <w:tcW w:w="1817" w:type="dxa"/>
            <w:shd w:val="clear" w:color="auto" w:fill="auto"/>
            <w:noWrap/>
          </w:tcPr>
          <w:p w14:paraId="1FDF1E37"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31</w:t>
            </w:r>
          </w:p>
        </w:tc>
        <w:tc>
          <w:tcPr>
            <w:tcW w:w="3204" w:type="dxa"/>
          </w:tcPr>
          <w:p w14:paraId="4D96F354" w14:textId="77777777" w:rsidR="00195F8C" w:rsidRPr="008B35A5" w:rsidRDefault="00195F8C" w:rsidP="008E7FAE">
            <w:pPr>
              <w:keepNext/>
              <w:keepLines/>
              <w:spacing w:after="0"/>
              <w:rPr>
                <w:rFonts w:ascii="Arial" w:hAnsi="Arial"/>
                <w:sz w:val="18"/>
              </w:rPr>
            </w:pPr>
            <w:r w:rsidRPr="008B35A5">
              <w:rPr>
                <w:rFonts w:ascii="Arial" w:hAnsi="Arial" w:hint="eastAsia"/>
                <w:sz w:val="18"/>
              </w:rPr>
              <w:t>1≥ΔRSRPP</w:t>
            </w:r>
            <w:r w:rsidRPr="008B35A5">
              <w:rPr>
                <w:rFonts w:ascii="Arial" w:hAnsi="Arial"/>
                <w:sz w:val="18"/>
              </w:rPr>
              <w:t>&gt;</w:t>
            </w:r>
            <w:r w:rsidRPr="008B35A5">
              <w:rPr>
                <w:rFonts w:ascii="Arial" w:hAnsi="Arial" w:hint="eastAsia"/>
                <w:sz w:val="18"/>
              </w:rPr>
              <w:t>0</w:t>
            </w:r>
          </w:p>
        </w:tc>
        <w:tc>
          <w:tcPr>
            <w:tcW w:w="713" w:type="dxa"/>
            <w:shd w:val="clear" w:color="auto" w:fill="auto"/>
            <w:noWrap/>
          </w:tcPr>
          <w:p w14:paraId="3301C511"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548D5C47" w14:textId="77777777" w:rsidTr="008E7FAE">
        <w:trPr>
          <w:trHeight w:val="187"/>
          <w:jc w:val="center"/>
        </w:trPr>
        <w:tc>
          <w:tcPr>
            <w:tcW w:w="1817" w:type="dxa"/>
            <w:shd w:val="clear" w:color="auto" w:fill="auto"/>
            <w:noWrap/>
          </w:tcPr>
          <w:p w14:paraId="0EC66451"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32</w:t>
            </w:r>
          </w:p>
        </w:tc>
        <w:tc>
          <w:tcPr>
            <w:tcW w:w="3204" w:type="dxa"/>
          </w:tcPr>
          <w:p w14:paraId="6C033D7B" w14:textId="77777777" w:rsidR="00195F8C" w:rsidRPr="008B35A5" w:rsidRDefault="00195F8C" w:rsidP="008E7FAE">
            <w:pPr>
              <w:keepNext/>
              <w:keepLines/>
              <w:spacing w:after="0"/>
              <w:rPr>
                <w:rFonts w:ascii="Arial" w:hAnsi="Arial"/>
                <w:sz w:val="18"/>
              </w:rPr>
            </w:pPr>
            <w:r w:rsidRPr="008B35A5">
              <w:rPr>
                <w:rFonts w:ascii="Arial" w:hAnsi="Arial" w:hint="eastAsia"/>
                <w:sz w:val="18"/>
              </w:rPr>
              <w:t>2≥ΔRSRPP</w:t>
            </w:r>
            <w:r w:rsidRPr="008B35A5">
              <w:rPr>
                <w:rFonts w:ascii="Arial" w:hAnsi="Arial"/>
                <w:sz w:val="18"/>
              </w:rPr>
              <w:t>&gt;</w:t>
            </w:r>
            <w:r w:rsidRPr="008B35A5">
              <w:rPr>
                <w:rFonts w:ascii="Arial" w:hAnsi="Arial" w:hint="eastAsia"/>
                <w:sz w:val="18"/>
              </w:rPr>
              <w:t>1</w:t>
            </w:r>
          </w:p>
        </w:tc>
        <w:tc>
          <w:tcPr>
            <w:tcW w:w="713" w:type="dxa"/>
            <w:shd w:val="clear" w:color="auto" w:fill="auto"/>
            <w:noWrap/>
          </w:tcPr>
          <w:p w14:paraId="535A9184"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25CBDD8" w14:textId="77777777" w:rsidTr="008E7FAE">
        <w:trPr>
          <w:trHeight w:val="187"/>
          <w:jc w:val="center"/>
        </w:trPr>
        <w:tc>
          <w:tcPr>
            <w:tcW w:w="1817" w:type="dxa"/>
            <w:shd w:val="clear" w:color="auto" w:fill="auto"/>
            <w:noWrap/>
          </w:tcPr>
          <w:p w14:paraId="4E19FC24"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33</w:t>
            </w:r>
          </w:p>
        </w:tc>
        <w:tc>
          <w:tcPr>
            <w:tcW w:w="3204" w:type="dxa"/>
          </w:tcPr>
          <w:p w14:paraId="55EABD94" w14:textId="77777777" w:rsidR="00195F8C" w:rsidRPr="008B35A5" w:rsidRDefault="00195F8C" w:rsidP="008E7FAE">
            <w:pPr>
              <w:keepNext/>
              <w:keepLines/>
              <w:spacing w:after="0"/>
              <w:rPr>
                <w:rFonts w:ascii="Arial" w:hAnsi="Arial"/>
                <w:sz w:val="18"/>
              </w:rPr>
            </w:pPr>
            <w:r w:rsidRPr="008B35A5">
              <w:rPr>
                <w:rFonts w:ascii="Arial" w:hAnsi="Arial" w:hint="eastAsia"/>
                <w:sz w:val="18"/>
              </w:rPr>
              <w:t>3≥ΔRSRPP</w:t>
            </w:r>
            <w:r w:rsidRPr="008B35A5">
              <w:rPr>
                <w:rFonts w:ascii="Arial" w:hAnsi="Arial"/>
                <w:sz w:val="18"/>
              </w:rPr>
              <w:t>&gt;</w:t>
            </w:r>
            <w:r w:rsidRPr="008B35A5">
              <w:rPr>
                <w:rFonts w:ascii="Arial" w:hAnsi="Arial" w:hint="eastAsia"/>
                <w:sz w:val="18"/>
              </w:rPr>
              <w:t>2</w:t>
            </w:r>
          </w:p>
        </w:tc>
        <w:tc>
          <w:tcPr>
            <w:tcW w:w="713" w:type="dxa"/>
            <w:shd w:val="clear" w:color="auto" w:fill="auto"/>
            <w:noWrap/>
          </w:tcPr>
          <w:p w14:paraId="2977C211"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4CD8E16E" w14:textId="77777777" w:rsidTr="008E7FAE">
        <w:trPr>
          <w:trHeight w:val="187"/>
          <w:jc w:val="center"/>
        </w:trPr>
        <w:tc>
          <w:tcPr>
            <w:tcW w:w="1817" w:type="dxa"/>
            <w:shd w:val="clear" w:color="auto" w:fill="auto"/>
            <w:noWrap/>
          </w:tcPr>
          <w:p w14:paraId="6AEC0618"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34</w:t>
            </w:r>
          </w:p>
        </w:tc>
        <w:tc>
          <w:tcPr>
            <w:tcW w:w="3204" w:type="dxa"/>
          </w:tcPr>
          <w:p w14:paraId="7BB2C605" w14:textId="77777777" w:rsidR="00195F8C" w:rsidRPr="008B35A5" w:rsidRDefault="00195F8C" w:rsidP="008E7FAE">
            <w:pPr>
              <w:keepNext/>
              <w:keepLines/>
              <w:spacing w:after="0"/>
              <w:rPr>
                <w:rFonts w:ascii="Arial" w:hAnsi="Arial"/>
                <w:sz w:val="18"/>
              </w:rPr>
            </w:pPr>
            <w:r w:rsidRPr="008B35A5">
              <w:rPr>
                <w:rFonts w:ascii="Arial" w:hAnsi="Arial" w:hint="eastAsia"/>
                <w:sz w:val="18"/>
              </w:rPr>
              <w:t>4≥ΔRSRPP</w:t>
            </w:r>
            <w:r w:rsidRPr="008B35A5">
              <w:rPr>
                <w:rFonts w:ascii="Arial" w:hAnsi="Arial"/>
                <w:sz w:val="18"/>
              </w:rPr>
              <w:t>&gt;</w:t>
            </w:r>
            <w:r w:rsidRPr="008B35A5">
              <w:rPr>
                <w:rFonts w:ascii="Arial" w:hAnsi="Arial" w:hint="eastAsia"/>
                <w:sz w:val="18"/>
              </w:rPr>
              <w:t>3</w:t>
            </w:r>
          </w:p>
        </w:tc>
        <w:tc>
          <w:tcPr>
            <w:tcW w:w="713" w:type="dxa"/>
            <w:shd w:val="clear" w:color="auto" w:fill="auto"/>
            <w:noWrap/>
          </w:tcPr>
          <w:p w14:paraId="14639F09"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4924DB6" w14:textId="77777777" w:rsidTr="008E7FAE">
        <w:trPr>
          <w:trHeight w:val="187"/>
          <w:jc w:val="center"/>
        </w:trPr>
        <w:tc>
          <w:tcPr>
            <w:tcW w:w="1817" w:type="dxa"/>
            <w:shd w:val="clear" w:color="auto" w:fill="auto"/>
            <w:noWrap/>
          </w:tcPr>
          <w:p w14:paraId="374D058A"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35</w:t>
            </w:r>
          </w:p>
        </w:tc>
        <w:tc>
          <w:tcPr>
            <w:tcW w:w="3204" w:type="dxa"/>
          </w:tcPr>
          <w:p w14:paraId="20DA4B0A" w14:textId="77777777" w:rsidR="00195F8C" w:rsidRPr="008B35A5" w:rsidRDefault="00195F8C" w:rsidP="008E7FAE">
            <w:pPr>
              <w:keepNext/>
              <w:keepLines/>
              <w:spacing w:after="0"/>
              <w:rPr>
                <w:rFonts w:ascii="Arial" w:hAnsi="Arial"/>
                <w:sz w:val="18"/>
              </w:rPr>
            </w:pPr>
            <w:r w:rsidRPr="008B35A5">
              <w:rPr>
                <w:rFonts w:ascii="Arial" w:hAnsi="Arial"/>
                <w:sz w:val="18"/>
              </w:rPr>
              <w:t>5</w:t>
            </w:r>
            <w:r w:rsidRPr="008B35A5">
              <w:rPr>
                <w:rFonts w:ascii="Arial" w:hAnsi="Arial" w:hint="eastAsia"/>
                <w:sz w:val="18"/>
              </w:rPr>
              <w:t>≥ΔRSRPP</w:t>
            </w:r>
            <w:r w:rsidRPr="008B35A5">
              <w:rPr>
                <w:rFonts w:ascii="Arial" w:hAnsi="Arial"/>
                <w:sz w:val="18"/>
              </w:rPr>
              <w:t>&gt;</w:t>
            </w:r>
            <w:r w:rsidRPr="008B35A5">
              <w:rPr>
                <w:rFonts w:ascii="Arial" w:hAnsi="Arial" w:hint="eastAsia"/>
                <w:sz w:val="18"/>
              </w:rPr>
              <w:t>4</w:t>
            </w:r>
          </w:p>
        </w:tc>
        <w:tc>
          <w:tcPr>
            <w:tcW w:w="713" w:type="dxa"/>
            <w:shd w:val="clear" w:color="auto" w:fill="auto"/>
            <w:noWrap/>
          </w:tcPr>
          <w:p w14:paraId="717D722E"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34C2613" w14:textId="77777777" w:rsidTr="008E7FAE">
        <w:trPr>
          <w:trHeight w:val="187"/>
          <w:jc w:val="center"/>
        </w:trPr>
        <w:tc>
          <w:tcPr>
            <w:tcW w:w="1817" w:type="dxa"/>
            <w:shd w:val="clear" w:color="auto" w:fill="auto"/>
            <w:noWrap/>
          </w:tcPr>
          <w:p w14:paraId="2BBC3AD3"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3</w:t>
            </w:r>
            <w:r w:rsidRPr="008B35A5">
              <w:rPr>
                <w:rFonts w:ascii="Arial" w:hAnsi="Arial"/>
                <w:sz w:val="18"/>
              </w:rPr>
              <w:t>6</w:t>
            </w:r>
          </w:p>
        </w:tc>
        <w:tc>
          <w:tcPr>
            <w:tcW w:w="3204" w:type="dxa"/>
          </w:tcPr>
          <w:p w14:paraId="6F29864B" w14:textId="77777777" w:rsidR="00195F8C" w:rsidRPr="008B35A5" w:rsidRDefault="00195F8C" w:rsidP="008E7FAE">
            <w:pPr>
              <w:keepNext/>
              <w:keepLines/>
              <w:spacing w:after="0"/>
              <w:rPr>
                <w:rFonts w:ascii="Arial" w:hAnsi="Arial"/>
                <w:sz w:val="18"/>
              </w:rPr>
            </w:pPr>
            <w:r w:rsidRPr="008B35A5">
              <w:rPr>
                <w:rFonts w:ascii="Arial" w:hAnsi="Arial" w:hint="eastAsia"/>
                <w:sz w:val="18"/>
              </w:rPr>
              <w:t>6≥ΔRSRPP</w:t>
            </w:r>
            <w:r w:rsidRPr="008B35A5">
              <w:rPr>
                <w:rFonts w:ascii="Arial" w:hAnsi="Arial"/>
                <w:sz w:val="18"/>
              </w:rPr>
              <w:t>&gt;5</w:t>
            </w:r>
          </w:p>
        </w:tc>
        <w:tc>
          <w:tcPr>
            <w:tcW w:w="713" w:type="dxa"/>
            <w:shd w:val="clear" w:color="auto" w:fill="auto"/>
            <w:noWrap/>
          </w:tcPr>
          <w:p w14:paraId="2711DCB0"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2022686C" w14:textId="77777777" w:rsidTr="008E7FAE">
        <w:trPr>
          <w:trHeight w:val="187"/>
          <w:jc w:val="center"/>
        </w:trPr>
        <w:tc>
          <w:tcPr>
            <w:tcW w:w="1817" w:type="dxa"/>
            <w:shd w:val="clear" w:color="auto" w:fill="auto"/>
            <w:noWrap/>
          </w:tcPr>
          <w:p w14:paraId="4B5D9472" w14:textId="77777777" w:rsidR="00195F8C" w:rsidRPr="008B35A5" w:rsidRDefault="00195F8C" w:rsidP="008E7FAE">
            <w:pPr>
              <w:keepNext/>
              <w:keepLines/>
              <w:spacing w:after="0"/>
              <w:rPr>
                <w:rFonts w:ascii="Arial" w:hAnsi="Arial"/>
                <w:sz w:val="18"/>
              </w:rPr>
            </w:pPr>
            <w:r w:rsidRPr="008B35A5">
              <w:rPr>
                <w:rFonts w:ascii="Arial" w:hAnsi="Arial"/>
                <w:sz w:val="18"/>
              </w:rPr>
              <w:t>…</w:t>
            </w:r>
          </w:p>
        </w:tc>
        <w:tc>
          <w:tcPr>
            <w:tcW w:w="3204" w:type="dxa"/>
          </w:tcPr>
          <w:p w14:paraId="6014C8D5" w14:textId="77777777" w:rsidR="00195F8C" w:rsidRPr="008B35A5" w:rsidRDefault="00195F8C" w:rsidP="008E7FAE">
            <w:pPr>
              <w:keepNext/>
              <w:keepLines/>
              <w:spacing w:after="0"/>
              <w:rPr>
                <w:rFonts w:ascii="Arial" w:hAnsi="Arial"/>
                <w:sz w:val="18"/>
              </w:rPr>
            </w:pPr>
            <w:r w:rsidRPr="008B35A5">
              <w:rPr>
                <w:rFonts w:ascii="Arial" w:hAnsi="Arial"/>
                <w:sz w:val="18"/>
              </w:rPr>
              <w:t>…</w:t>
            </w:r>
          </w:p>
        </w:tc>
        <w:tc>
          <w:tcPr>
            <w:tcW w:w="713" w:type="dxa"/>
            <w:shd w:val="clear" w:color="auto" w:fill="auto"/>
            <w:noWrap/>
          </w:tcPr>
          <w:p w14:paraId="1869710B" w14:textId="77777777" w:rsidR="00195F8C" w:rsidRPr="008B35A5" w:rsidRDefault="00195F8C" w:rsidP="008E7FAE">
            <w:pPr>
              <w:keepNext/>
              <w:keepLines/>
              <w:spacing w:after="0"/>
              <w:rPr>
                <w:rFonts w:ascii="Arial" w:hAnsi="Arial"/>
                <w:sz w:val="18"/>
              </w:rPr>
            </w:pPr>
            <w:r w:rsidRPr="008B35A5">
              <w:rPr>
                <w:rFonts w:ascii="Arial" w:hAnsi="Arial"/>
                <w:sz w:val="18"/>
              </w:rPr>
              <w:t>…</w:t>
            </w:r>
          </w:p>
        </w:tc>
      </w:tr>
      <w:tr w:rsidR="00195F8C" w:rsidRPr="008B35A5" w14:paraId="439A863A" w14:textId="77777777" w:rsidTr="008E7FAE">
        <w:trPr>
          <w:trHeight w:val="187"/>
          <w:jc w:val="center"/>
        </w:trPr>
        <w:tc>
          <w:tcPr>
            <w:tcW w:w="1817" w:type="dxa"/>
            <w:shd w:val="clear" w:color="auto" w:fill="auto"/>
            <w:noWrap/>
          </w:tcPr>
          <w:p w14:paraId="630CBE44"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47</w:t>
            </w:r>
          </w:p>
        </w:tc>
        <w:tc>
          <w:tcPr>
            <w:tcW w:w="3204" w:type="dxa"/>
          </w:tcPr>
          <w:p w14:paraId="7AEC1808" w14:textId="77777777" w:rsidR="00195F8C" w:rsidRPr="008B35A5" w:rsidRDefault="00195F8C" w:rsidP="008E7FAE">
            <w:pPr>
              <w:keepNext/>
              <w:keepLines/>
              <w:spacing w:after="0"/>
              <w:rPr>
                <w:rFonts w:ascii="Arial" w:hAnsi="Arial"/>
                <w:sz w:val="18"/>
              </w:rPr>
            </w:pPr>
            <w:r w:rsidRPr="008B35A5">
              <w:rPr>
                <w:rFonts w:ascii="Arial" w:hAnsi="Arial" w:hint="eastAsia"/>
                <w:sz w:val="18"/>
              </w:rPr>
              <w:t>17≥ΔRSRPP</w:t>
            </w:r>
            <w:r w:rsidRPr="008B35A5">
              <w:rPr>
                <w:rFonts w:ascii="Arial" w:hAnsi="Arial"/>
                <w:sz w:val="18"/>
              </w:rPr>
              <w:t>&gt;</w:t>
            </w:r>
            <w:r w:rsidRPr="008B35A5">
              <w:rPr>
                <w:rFonts w:ascii="Arial" w:hAnsi="Arial" w:hint="eastAsia"/>
                <w:sz w:val="18"/>
              </w:rPr>
              <w:t>16</w:t>
            </w:r>
          </w:p>
        </w:tc>
        <w:tc>
          <w:tcPr>
            <w:tcW w:w="713" w:type="dxa"/>
            <w:shd w:val="clear" w:color="auto" w:fill="auto"/>
            <w:noWrap/>
          </w:tcPr>
          <w:p w14:paraId="4E62E93C"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7E55400" w14:textId="77777777" w:rsidTr="008E7FAE">
        <w:trPr>
          <w:trHeight w:val="187"/>
          <w:jc w:val="center"/>
        </w:trPr>
        <w:tc>
          <w:tcPr>
            <w:tcW w:w="1817" w:type="dxa"/>
            <w:shd w:val="clear" w:color="auto" w:fill="auto"/>
            <w:noWrap/>
          </w:tcPr>
          <w:p w14:paraId="1A1C3A56"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48</w:t>
            </w:r>
          </w:p>
        </w:tc>
        <w:tc>
          <w:tcPr>
            <w:tcW w:w="3204" w:type="dxa"/>
          </w:tcPr>
          <w:p w14:paraId="47F6B1DC" w14:textId="77777777" w:rsidR="00195F8C" w:rsidRPr="008B35A5" w:rsidRDefault="00195F8C" w:rsidP="008E7FAE">
            <w:pPr>
              <w:keepNext/>
              <w:keepLines/>
              <w:spacing w:after="0"/>
              <w:rPr>
                <w:rFonts w:ascii="Arial" w:hAnsi="Arial"/>
                <w:sz w:val="18"/>
              </w:rPr>
            </w:pPr>
            <w:r w:rsidRPr="008B35A5">
              <w:rPr>
                <w:rFonts w:ascii="Arial" w:hAnsi="Arial" w:hint="eastAsia"/>
                <w:sz w:val="18"/>
              </w:rPr>
              <w:t>18≥ΔRSRPP</w:t>
            </w:r>
            <w:r w:rsidRPr="008B35A5">
              <w:rPr>
                <w:rFonts w:ascii="Arial" w:hAnsi="Arial"/>
                <w:sz w:val="18"/>
              </w:rPr>
              <w:t>&gt;</w:t>
            </w:r>
            <w:r w:rsidRPr="008B35A5">
              <w:rPr>
                <w:rFonts w:ascii="Arial" w:hAnsi="Arial" w:hint="eastAsia"/>
                <w:sz w:val="18"/>
              </w:rPr>
              <w:t>17</w:t>
            </w:r>
          </w:p>
        </w:tc>
        <w:tc>
          <w:tcPr>
            <w:tcW w:w="713" w:type="dxa"/>
            <w:shd w:val="clear" w:color="auto" w:fill="auto"/>
            <w:noWrap/>
          </w:tcPr>
          <w:p w14:paraId="5E121CBC"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680768FD" w14:textId="77777777" w:rsidTr="008E7FAE">
        <w:trPr>
          <w:trHeight w:val="187"/>
          <w:jc w:val="center"/>
        </w:trPr>
        <w:tc>
          <w:tcPr>
            <w:tcW w:w="1817" w:type="dxa"/>
            <w:shd w:val="clear" w:color="auto" w:fill="auto"/>
            <w:noWrap/>
          </w:tcPr>
          <w:p w14:paraId="33D47FEF"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49</w:t>
            </w:r>
          </w:p>
        </w:tc>
        <w:tc>
          <w:tcPr>
            <w:tcW w:w="3204" w:type="dxa"/>
          </w:tcPr>
          <w:p w14:paraId="7A3CB815" w14:textId="77777777" w:rsidR="00195F8C" w:rsidRPr="008B35A5" w:rsidRDefault="00195F8C" w:rsidP="008E7FAE">
            <w:pPr>
              <w:keepNext/>
              <w:keepLines/>
              <w:spacing w:after="0"/>
              <w:rPr>
                <w:rFonts w:ascii="Arial" w:hAnsi="Arial"/>
                <w:sz w:val="18"/>
              </w:rPr>
            </w:pPr>
            <w:r w:rsidRPr="008B35A5">
              <w:rPr>
                <w:rFonts w:ascii="Arial" w:hAnsi="Arial" w:hint="eastAsia"/>
                <w:sz w:val="18"/>
              </w:rPr>
              <w:t>19≥ΔRSRPP</w:t>
            </w:r>
            <w:r w:rsidRPr="008B35A5">
              <w:rPr>
                <w:rFonts w:ascii="Arial" w:hAnsi="Arial"/>
                <w:sz w:val="18"/>
              </w:rPr>
              <w:t>&gt;</w:t>
            </w:r>
            <w:r w:rsidRPr="008B35A5">
              <w:rPr>
                <w:rFonts w:ascii="Arial" w:hAnsi="Arial" w:hint="eastAsia"/>
                <w:sz w:val="18"/>
              </w:rPr>
              <w:t>18</w:t>
            </w:r>
          </w:p>
        </w:tc>
        <w:tc>
          <w:tcPr>
            <w:tcW w:w="713" w:type="dxa"/>
            <w:shd w:val="clear" w:color="auto" w:fill="auto"/>
            <w:noWrap/>
          </w:tcPr>
          <w:p w14:paraId="066EE9AE"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6A1B9FF8" w14:textId="77777777" w:rsidTr="008E7FAE">
        <w:trPr>
          <w:trHeight w:val="187"/>
          <w:jc w:val="center"/>
        </w:trPr>
        <w:tc>
          <w:tcPr>
            <w:tcW w:w="1817" w:type="dxa"/>
            <w:shd w:val="clear" w:color="auto" w:fill="auto"/>
            <w:noWrap/>
          </w:tcPr>
          <w:p w14:paraId="7F539543"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50</w:t>
            </w:r>
          </w:p>
        </w:tc>
        <w:tc>
          <w:tcPr>
            <w:tcW w:w="3204" w:type="dxa"/>
          </w:tcPr>
          <w:p w14:paraId="449225FF" w14:textId="77777777" w:rsidR="00195F8C" w:rsidRPr="008B35A5" w:rsidRDefault="00195F8C" w:rsidP="008E7FAE">
            <w:pPr>
              <w:keepNext/>
              <w:keepLines/>
              <w:spacing w:after="0"/>
              <w:rPr>
                <w:rFonts w:ascii="Arial" w:hAnsi="Arial"/>
                <w:sz w:val="18"/>
              </w:rPr>
            </w:pPr>
            <w:r w:rsidRPr="008B35A5">
              <w:rPr>
                <w:rFonts w:ascii="Arial" w:hAnsi="Arial" w:hint="eastAsia"/>
                <w:sz w:val="18"/>
              </w:rPr>
              <w:t>20≥ΔRSRPP</w:t>
            </w:r>
            <w:r w:rsidRPr="008B35A5">
              <w:rPr>
                <w:rFonts w:ascii="Arial" w:hAnsi="Arial"/>
                <w:sz w:val="18"/>
              </w:rPr>
              <w:t>&gt;</w:t>
            </w:r>
            <w:r w:rsidRPr="008B35A5">
              <w:rPr>
                <w:rFonts w:ascii="Arial" w:hAnsi="Arial" w:hint="eastAsia"/>
                <w:sz w:val="18"/>
              </w:rPr>
              <w:t>19</w:t>
            </w:r>
          </w:p>
        </w:tc>
        <w:tc>
          <w:tcPr>
            <w:tcW w:w="713" w:type="dxa"/>
            <w:shd w:val="clear" w:color="auto" w:fill="auto"/>
            <w:noWrap/>
          </w:tcPr>
          <w:p w14:paraId="35C88ED0"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3917F04C" w14:textId="77777777" w:rsidTr="008E7FAE">
        <w:trPr>
          <w:trHeight w:val="187"/>
          <w:jc w:val="center"/>
        </w:trPr>
        <w:tc>
          <w:tcPr>
            <w:tcW w:w="1817" w:type="dxa"/>
            <w:shd w:val="clear" w:color="auto" w:fill="auto"/>
            <w:noWrap/>
          </w:tcPr>
          <w:p w14:paraId="40D4E834" w14:textId="77777777" w:rsidR="00195F8C" w:rsidRPr="008B35A5" w:rsidRDefault="00195F8C" w:rsidP="008E7FAE">
            <w:pPr>
              <w:keepNext/>
              <w:keepLines/>
              <w:spacing w:after="0"/>
              <w:rPr>
                <w:rFonts w:ascii="Arial" w:hAnsi="Arial"/>
                <w:sz w:val="18"/>
              </w:rPr>
            </w:pPr>
            <w:r w:rsidRPr="008B35A5">
              <w:rPr>
                <w:rFonts w:ascii="Arial" w:hAnsi="Arial"/>
                <w:sz w:val="18"/>
              </w:rPr>
              <w:t>DIFFRSRPP_5</w:t>
            </w:r>
            <w:r w:rsidRPr="008B35A5">
              <w:rPr>
                <w:rFonts w:ascii="Arial" w:hAnsi="Arial" w:hint="eastAsia"/>
                <w:sz w:val="18"/>
              </w:rPr>
              <w:t>1</w:t>
            </w:r>
          </w:p>
        </w:tc>
        <w:tc>
          <w:tcPr>
            <w:tcW w:w="3204" w:type="dxa"/>
          </w:tcPr>
          <w:p w14:paraId="42DCD713" w14:textId="77777777" w:rsidR="00195F8C" w:rsidRPr="008B35A5" w:rsidRDefault="00195F8C" w:rsidP="008E7FAE">
            <w:pPr>
              <w:keepNext/>
              <w:keepLines/>
              <w:spacing w:after="0"/>
              <w:rPr>
                <w:rFonts w:ascii="Arial" w:hAnsi="Arial"/>
                <w:sz w:val="18"/>
              </w:rPr>
            </w:pPr>
            <w:r w:rsidRPr="008B35A5">
              <w:rPr>
                <w:rFonts w:ascii="Arial" w:hAnsi="Arial" w:hint="eastAsia"/>
                <w:sz w:val="18"/>
              </w:rPr>
              <w:t>21≥ΔRSRPP</w:t>
            </w:r>
            <w:r w:rsidRPr="008B35A5">
              <w:rPr>
                <w:rFonts w:ascii="Arial" w:hAnsi="Arial"/>
                <w:sz w:val="18"/>
              </w:rPr>
              <w:t>&gt;</w:t>
            </w:r>
            <w:r w:rsidRPr="008B35A5">
              <w:rPr>
                <w:rFonts w:ascii="Arial" w:hAnsi="Arial" w:hint="eastAsia"/>
                <w:sz w:val="18"/>
              </w:rPr>
              <w:t>20</w:t>
            </w:r>
          </w:p>
        </w:tc>
        <w:tc>
          <w:tcPr>
            <w:tcW w:w="713" w:type="dxa"/>
            <w:shd w:val="clear" w:color="auto" w:fill="auto"/>
            <w:noWrap/>
          </w:tcPr>
          <w:p w14:paraId="2D33D8FB"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427829DF" w14:textId="77777777" w:rsidTr="008E7FAE">
        <w:trPr>
          <w:trHeight w:val="187"/>
          <w:jc w:val="center"/>
        </w:trPr>
        <w:tc>
          <w:tcPr>
            <w:tcW w:w="1817" w:type="dxa"/>
            <w:shd w:val="clear" w:color="auto" w:fill="auto"/>
            <w:noWrap/>
          </w:tcPr>
          <w:p w14:paraId="666A68A7"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52</w:t>
            </w:r>
          </w:p>
        </w:tc>
        <w:tc>
          <w:tcPr>
            <w:tcW w:w="3204" w:type="dxa"/>
          </w:tcPr>
          <w:p w14:paraId="1B3DAEBB" w14:textId="77777777" w:rsidR="00195F8C" w:rsidRPr="008B35A5" w:rsidRDefault="00195F8C" w:rsidP="008E7FAE">
            <w:pPr>
              <w:keepNext/>
              <w:keepLines/>
              <w:spacing w:after="0"/>
              <w:rPr>
                <w:rFonts w:ascii="Arial" w:hAnsi="Arial"/>
                <w:sz w:val="18"/>
              </w:rPr>
            </w:pPr>
            <w:r w:rsidRPr="008B35A5">
              <w:rPr>
                <w:rFonts w:ascii="Arial" w:hAnsi="Arial" w:hint="eastAsia"/>
                <w:sz w:val="18"/>
              </w:rPr>
              <w:t>22≥ΔRSRPP</w:t>
            </w:r>
            <w:r w:rsidRPr="008B35A5">
              <w:rPr>
                <w:rFonts w:ascii="Arial" w:hAnsi="Arial"/>
                <w:sz w:val="18"/>
              </w:rPr>
              <w:t>&gt;</w:t>
            </w:r>
            <w:r w:rsidRPr="008B35A5">
              <w:rPr>
                <w:rFonts w:ascii="Arial" w:hAnsi="Arial" w:hint="eastAsia"/>
                <w:sz w:val="18"/>
              </w:rPr>
              <w:t>21</w:t>
            </w:r>
          </w:p>
        </w:tc>
        <w:tc>
          <w:tcPr>
            <w:tcW w:w="713" w:type="dxa"/>
            <w:shd w:val="clear" w:color="auto" w:fill="auto"/>
            <w:noWrap/>
          </w:tcPr>
          <w:p w14:paraId="2864EA2B"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90669C2" w14:textId="77777777" w:rsidTr="008E7FAE">
        <w:trPr>
          <w:trHeight w:val="187"/>
          <w:jc w:val="center"/>
        </w:trPr>
        <w:tc>
          <w:tcPr>
            <w:tcW w:w="1817" w:type="dxa"/>
            <w:shd w:val="clear" w:color="auto" w:fill="auto"/>
            <w:noWrap/>
          </w:tcPr>
          <w:p w14:paraId="16EB16F9"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53</w:t>
            </w:r>
          </w:p>
        </w:tc>
        <w:tc>
          <w:tcPr>
            <w:tcW w:w="3204" w:type="dxa"/>
          </w:tcPr>
          <w:p w14:paraId="53DD0275" w14:textId="77777777" w:rsidR="00195F8C" w:rsidRPr="008B35A5" w:rsidRDefault="00195F8C" w:rsidP="008E7FAE">
            <w:pPr>
              <w:keepNext/>
              <w:keepLines/>
              <w:spacing w:after="0"/>
              <w:rPr>
                <w:rFonts w:ascii="Arial" w:hAnsi="Arial"/>
                <w:sz w:val="18"/>
              </w:rPr>
            </w:pPr>
            <w:r w:rsidRPr="008B35A5">
              <w:rPr>
                <w:rFonts w:ascii="Arial" w:hAnsi="Arial" w:hint="eastAsia"/>
                <w:sz w:val="18"/>
              </w:rPr>
              <w:t>23≥ΔRSRPP</w:t>
            </w:r>
            <w:r w:rsidRPr="008B35A5">
              <w:rPr>
                <w:rFonts w:ascii="Arial" w:hAnsi="Arial"/>
                <w:sz w:val="18"/>
              </w:rPr>
              <w:t>&gt;-</w:t>
            </w:r>
            <w:r w:rsidRPr="008B35A5">
              <w:rPr>
                <w:rFonts w:ascii="Arial" w:hAnsi="Arial" w:hint="eastAsia"/>
                <w:sz w:val="18"/>
              </w:rPr>
              <w:t>22</w:t>
            </w:r>
          </w:p>
        </w:tc>
        <w:tc>
          <w:tcPr>
            <w:tcW w:w="713" w:type="dxa"/>
            <w:shd w:val="clear" w:color="auto" w:fill="auto"/>
            <w:noWrap/>
          </w:tcPr>
          <w:p w14:paraId="60B41E97"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2EFD138F" w14:textId="77777777" w:rsidTr="008E7FAE">
        <w:trPr>
          <w:trHeight w:val="187"/>
          <w:jc w:val="center"/>
        </w:trPr>
        <w:tc>
          <w:tcPr>
            <w:tcW w:w="1817" w:type="dxa"/>
            <w:shd w:val="clear" w:color="auto" w:fill="auto"/>
            <w:noWrap/>
          </w:tcPr>
          <w:p w14:paraId="06142EB1"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54</w:t>
            </w:r>
          </w:p>
        </w:tc>
        <w:tc>
          <w:tcPr>
            <w:tcW w:w="3204" w:type="dxa"/>
          </w:tcPr>
          <w:p w14:paraId="4F4FEF7A" w14:textId="77777777" w:rsidR="00195F8C" w:rsidRPr="008B35A5" w:rsidRDefault="00195F8C" w:rsidP="008E7FAE">
            <w:pPr>
              <w:keepNext/>
              <w:keepLines/>
              <w:spacing w:after="0"/>
              <w:rPr>
                <w:rFonts w:ascii="Arial" w:hAnsi="Arial"/>
                <w:sz w:val="18"/>
              </w:rPr>
            </w:pPr>
            <w:r w:rsidRPr="008B35A5">
              <w:rPr>
                <w:rFonts w:ascii="Arial" w:hAnsi="Arial" w:hint="eastAsia"/>
                <w:sz w:val="18"/>
              </w:rPr>
              <w:t>24≥ΔRSRPP</w:t>
            </w:r>
            <w:r w:rsidRPr="008B35A5">
              <w:rPr>
                <w:rFonts w:ascii="Arial" w:hAnsi="Arial"/>
                <w:sz w:val="18"/>
              </w:rPr>
              <w:t>&gt;</w:t>
            </w:r>
            <w:r w:rsidRPr="008B35A5">
              <w:rPr>
                <w:rFonts w:ascii="Arial" w:hAnsi="Arial" w:hint="eastAsia"/>
                <w:sz w:val="18"/>
              </w:rPr>
              <w:t>23</w:t>
            </w:r>
          </w:p>
        </w:tc>
        <w:tc>
          <w:tcPr>
            <w:tcW w:w="713" w:type="dxa"/>
            <w:shd w:val="clear" w:color="auto" w:fill="auto"/>
            <w:noWrap/>
          </w:tcPr>
          <w:p w14:paraId="48A2F77B"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17832237" w14:textId="77777777" w:rsidTr="008E7FAE">
        <w:trPr>
          <w:trHeight w:val="187"/>
          <w:jc w:val="center"/>
        </w:trPr>
        <w:tc>
          <w:tcPr>
            <w:tcW w:w="1817" w:type="dxa"/>
            <w:shd w:val="clear" w:color="auto" w:fill="auto"/>
            <w:noWrap/>
          </w:tcPr>
          <w:p w14:paraId="3DE421AD"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55</w:t>
            </w:r>
          </w:p>
        </w:tc>
        <w:tc>
          <w:tcPr>
            <w:tcW w:w="3204" w:type="dxa"/>
          </w:tcPr>
          <w:p w14:paraId="73ECC3AF" w14:textId="77777777" w:rsidR="00195F8C" w:rsidRPr="008B35A5" w:rsidRDefault="00195F8C" w:rsidP="008E7FAE">
            <w:pPr>
              <w:keepNext/>
              <w:keepLines/>
              <w:spacing w:after="0"/>
              <w:rPr>
                <w:rFonts w:ascii="Arial" w:hAnsi="Arial"/>
                <w:sz w:val="18"/>
              </w:rPr>
            </w:pPr>
            <w:r w:rsidRPr="008B35A5">
              <w:rPr>
                <w:rFonts w:ascii="Arial" w:hAnsi="Arial" w:hint="eastAsia"/>
                <w:sz w:val="18"/>
              </w:rPr>
              <w:t>25≥ΔRSRPP</w:t>
            </w:r>
            <w:r w:rsidRPr="008B35A5">
              <w:rPr>
                <w:rFonts w:ascii="Arial" w:hAnsi="Arial"/>
                <w:sz w:val="18"/>
              </w:rPr>
              <w:t>&gt;</w:t>
            </w:r>
            <w:r w:rsidRPr="008B35A5">
              <w:rPr>
                <w:rFonts w:ascii="Arial" w:hAnsi="Arial" w:hint="eastAsia"/>
                <w:sz w:val="18"/>
              </w:rPr>
              <w:t>24</w:t>
            </w:r>
          </w:p>
        </w:tc>
        <w:tc>
          <w:tcPr>
            <w:tcW w:w="713" w:type="dxa"/>
            <w:shd w:val="clear" w:color="auto" w:fill="auto"/>
            <w:noWrap/>
          </w:tcPr>
          <w:p w14:paraId="5D1C089C"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54A2D32C" w14:textId="77777777" w:rsidTr="008E7FAE">
        <w:trPr>
          <w:trHeight w:val="187"/>
          <w:jc w:val="center"/>
        </w:trPr>
        <w:tc>
          <w:tcPr>
            <w:tcW w:w="1817" w:type="dxa"/>
            <w:shd w:val="clear" w:color="auto" w:fill="auto"/>
            <w:noWrap/>
          </w:tcPr>
          <w:p w14:paraId="1CC44DC8"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56</w:t>
            </w:r>
          </w:p>
        </w:tc>
        <w:tc>
          <w:tcPr>
            <w:tcW w:w="3204" w:type="dxa"/>
          </w:tcPr>
          <w:p w14:paraId="31E8B52B" w14:textId="77777777" w:rsidR="00195F8C" w:rsidRPr="008B35A5" w:rsidRDefault="00195F8C" w:rsidP="008E7FAE">
            <w:pPr>
              <w:keepNext/>
              <w:keepLines/>
              <w:spacing w:after="0"/>
              <w:rPr>
                <w:rFonts w:ascii="Arial" w:hAnsi="Arial"/>
                <w:sz w:val="18"/>
              </w:rPr>
            </w:pPr>
            <w:r w:rsidRPr="008B35A5">
              <w:rPr>
                <w:rFonts w:ascii="Arial" w:hAnsi="Arial" w:hint="eastAsia"/>
                <w:sz w:val="18"/>
              </w:rPr>
              <w:t>26≥ΔRSRPP</w:t>
            </w:r>
            <w:r w:rsidRPr="008B35A5">
              <w:rPr>
                <w:rFonts w:ascii="Arial" w:hAnsi="Arial"/>
                <w:sz w:val="18"/>
              </w:rPr>
              <w:t>&gt;</w:t>
            </w:r>
            <w:r w:rsidRPr="008B35A5">
              <w:rPr>
                <w:rFonts w:ascii="Arial" w:hAnsi="Arial" w:hint="eastAsia"/>
                <w:sz w:val="18"/>
              </w:rPr>
              <w:t>25</w:t>
            </w:r>
          </w:p>
        </w:tc>
        <w:tc>
          <w:tcPr>
            <w:tcW w:w="713" w:type="dxa"/>
            <w:shd w:val="clear" w:color="auto" w:fill="auto"/>
            <w:noWrap/>
          </w:tcPr>
          <w:p w14:paraId="477AFF59"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57B9699E" w14:textId="77777777" w:rsidTr="008E7FAE">
        <w:trPr>
          <w:trHeight w:val="187"/>
          <w:jc w:val="center"/>
        </w:trPr>
        <w:tc>
          <w:tcPr>
            <w:tcW w:w="1817" w:type="dxa"/>
            <w:shd w:val="clear" w:color="auto" w:fill="auto"/>
            <w:noWrap/>
          </w:tcPr>
          <w:p w14:paraId="058C10A9"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57</w:t>
            </w:r>
          </w:p>
        </w:tc>
        <w:tc>
          <w:tcPr>
            <w:tcW w:w="3204" w:type="dxa"/>
          </w:tcPr>
          <w:p w14:paraId="6967D66B" w14:textId="77777777" w:rsidR="00195F8C" w:rsidRPr="008B35A5" w:rsidRDefault="00195F8C" w:rsidP="008E7FAE">
            <w:pPr>
              <w:keepNext/>
              <w:keepLines/>
              <w:spacing w:after="0"/>
              <w:rPr>
                <w:rFonts w:ascii="Arial" w:hAnsi="Arial"/>
                <w:sz w:val="18"/>
              </w:rPr>
            </w:pPr>
            <w:r w:rsidRPr="008B35A5">
              <w:rPr>
                <w:rFonts w:ascii="Arial" w:hAnsi="Arial" w:hint="eastAsia"/>
                <w:sz w:val="18"/>
              </w:rPr>
              <w:t>27≥ΔRSRPP</w:t>
            </w:r>
            <w:r w:rsidRPr="008B35A5">
              <w:rPr>
                <w:rFonts w:ascii="Arial" w:hAnsi="Arial"/>
                <w:sz w:val="18"/>
              </w:rPr>
              <w:t>&gt;</w:t>
            </w:r>
            <w:r w:rsidRPr="008B35A5">
              <w:rPr>
                <w:rFonts w:ascii="Arial" w:hAnsi="Arial" w:hint="eastAsia"/>
                <w:sz w:val="18"/>
              </w:rPr>
              <w:t>26</w:t>
            </w:r>
          </w:p>
        </w:tc>
        <w:tc>
          <w:tcPr>
            <w:tcW w:w="713" w:type="dxa"/>
            <w:shd w:val="clear" w:color="auto" w:fill="auto"/>
            <w:noWrap/>
          </w:tcPr>
          <w:p w14:paraId="4F99BB75"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48ED92F8" w14:textId="77777777" w:rsidTr="008E7FAE">
        <w:trPr>
          <w:trHeight w:val="187"/>
          <w:jc w:val="center"/>
        </w:trPr>
        <w:tc>
          <w:tcPr>
            <w:tcW w:w="1817" w:type="dxa"/>
            <w:shd w:val="clear" w:color="auto" w:fill="auto"/>
            <w:noWrap/>
          </w:tcPr>
          <w:p w14:paraId="7F15C4BC"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58</w:t>
            </w:r>
          </w:p>
        </w:tc>
        <w:tc>
          <w:tcPr>
            <w:tcW w:w="3204" w:type="dxa"/>
          </w:tcPr>
          <w:p w14:paraId="0129678C" w14:textId="77777777" w:rsidR="00195F8C" w:rsidRPr="008B35A5" w:rsidRDefault="00195F8C" w:rsidP="008E7FAE">
            <w:pPr>
              <w:keepNext/>
              <w:keepLines/>
              <w:spacing w:after="0"/>
              <w:rPr>
                <w:rFonts w:ascii="Arial" w:hAnsi="Arial"/>
                <w:sz w:val="18"/>
              </w:rPr>
            </w:pPr>
            <w:r w:rsidRPr="008B35A5">
              <w:rPr>
                <w:rFonts w:ascii="Arial" w:hAnsi="Arial" w:hint="eastAsia"/>
                <w:sz w:val="18"/>
              </w:rPr>
              <w:t>28≥ΔRSRPP</w:t>
            </w:r>
            <w:r w:rsidRPr="008B35A5">
              <w:rPr>
                <w:rFonts w:ascii="Arial" w:hAnsi="Arial"/>
                <w:sz w:val="18"/>
              </w:rPr>
              <w:t>&gt;</w:t>
            </w:r>
            <w:r w:rsidRPr="008B35A5">
              <w:rPr>
                <w:rFonts w:ascii="Arial" w:hAnsi="Arial" w:hint="eastAsia"/>
                <w:sz w:val="18"/>
              </w:rPr>
              <w:t>27</w:t>
            </w:r>
          </w:p>
        </w:tc>
        <w:tc>
          <w:tcPr>
            <w:tcW w:w="713" w:type="dxa"/>
            <w:shd w:val="clear" w:color="auto" w:fill="auto"/>
            <w:noWrap/>
          </w:tcPr>
          <w:p w14:paraId="2C761417"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52F9250" w14:textId="77777777" w:rsidTr="008E7FAE">
        <w:trPr>
          <w:trHeight w:val="187"/>
          <w:jc w:val="center"/>
        </w:trPr>
        <w:tc>
          <w:tcPr>
            <w:tcW w:w="1817" w:type="dxa"/>
            <w:shd w:val="clear" w:color="auto" w:fill="auto"/>
            <w:noWrap/>
          </w:tcPr>
          <w:p w14:paraId="5D2C068D"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59</w:t>
            </w:r>
          </w:p>
        </w:tc>
        <w:tc>
          <w:tcPr>
            <w:tcW w:w="3204" w:type="dxa"/>
          </w:tcPr>
          <w:p w14:paraId="7D043845" w14:textId="77777777" w:rsidR="00195F8C" w:rsidRPr="008B35A5" w:rsidRDefault="00195F8C" w:rsidP="008E7FAE">
            <w:pPr>
              <w:keepNext/>
              <w:keepLines/>
              <w:spacing w:after="0"/>
              <w:rPr>
                <w:rFonts w:ascii="Arial" w:hAnsi="Arial"/>
                <w:sz w:val="18"/>
              </w:rPr>
            </w:pPr>
            <w:r w:rsidRPr="008B35A5">
              <w:rPr>
                <w:rFonts w:ascii="Arial" w:hAnsi="Arial" w:hint="eastAsia"/>
                <w:sz w:val="18"/>
              </w:rPr>
              <w:t>29≥ΔRSRPP</w:t>
            </w:r>
            <w:r w:rsidRPr="008B35A5">
              <w:rPr>
                <w:rFonts w:ascii="Arial" w:hAnsi="Arial"/>
                <w:sz w:val="18"/>
              </w:rPr>
              <w:t>&gt;</w:t>
            </w:r>
            <w:r w:rsidRPr="008B35A5">
              <w:rPr>
                <w:rFonts w:ascii="Arial" w:hAnsi="Arial" w:hint="eastAsia"/>
                <w:sz w:val="18"/>
              </w:rPr>
              <w:t>28</w:t>
            </w:r>
          </w:p>
        </w:tc>
        <w:tc>
          <w:tcPr>
            <w:tcW w:w="713" w:type="dxa"/>
            <w:shd w:val="clear" w:color="auto" w:fill="auto"/>
            <w:noWrap/>
          </w:tcPr>
          <w:p w14:paraId="25EFA23C"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7FD4187" w14:textId="77777777" w:rsidTr="008E7FAE">
        <w:trPr>
          <w:trHeight w:val="187"/>
          <w:jc w:val="center"/>
        </w:trPr>
        <w:tc>
          <w:tcPr>
            <w:tcW w:w="1817" w:type="dxa"/>
            <w:shd w:val="clear" w:color="auto" w:fill="auto"/>
            <w:noWrap/>
          </w:tcPr>
          <w:p w14:paraId="3D0D01F2"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60</w:t>
            </w:r>
          </w:p>
        </w:tc>
        <w:tc>
          <w:tcPr>
            <w:tcW w:w="3204" w:type="dxa"/>
          </w:tcPr>
          <w:p w14:paraId="3710768F" w14:textId="77777777" w:rsidR="00195F8C" w:rsidRPr="008B35A5" w:rsidRDefault="00195F8C" w:rsidP="008E7FAE">
            <w:pPr>
              <w:keepNext/>
              <w:keepLines/>
              <w:spacing w:after="0"/>
              <w:rPr>
                <w:rFonts w:ascii="Arial" w:hAnsi="Arial"/>
                <w:sz w:val="18"/>
              </w:rPr>
            </w:pPr>
            <w:r w:rsidRPr="008B35A5">
              <w:rPr>
                <w:rFonts w:ascii="Arial" w:hAnsi="Arial" w:hint="eastAsia"/>
                <w:sz w:val="18"/>
              </w:rPr>
              <w:t>30≥ΔRSRPP</w:t>
            </w:r>
            <w:r w:rsidRPr="008B35A5">
              <w:rPr>
                <w:rFonts w:ascii="Arial" w:hAnsi="Arial"/>
                <w:sz w:val="18"/>
              </w:rPr>
              <w:t>&gt;</w:t>
            </w:r>
            <w:r w:rsidRPr="008B35A5">
              <w:rPr>
                <w:rFonts w:ascii="Arial" w:hAnsi="Arial" w:hint="eastAsia"/>
                <w:sz w:val="18"/>
              </w:rPr>
              <w:t>29</w:t>
            </w:r>
          </w:p>
        </w:tc>
        <w:tc>
          <w:tcPr>
            <w:tcW w:w="713" w:type="dxa"/>
            <w:shd w:val="clear" w:color="auto" w:fill="auto"/>
            <w:noWrap/>
          </w:tcPr>
          <w:p w14:paraId="0DA11708"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15E6CC72" w14:textId="77777777" w:rsidTr="008E7FAE">
        <w:trPr>
          <w:trHeight w:val="187"/>
          <w:jc w:val="center"/>
        </w:trPr>
        <w:tc>
          <w:tcPr>
            <w:tcW w:w="1817" w:type="dxa"/>
            <w:shd w:val="clear" w:color="auto" w:fill="auto"/>
            <w:noWrap/>
          </w:tcPr>
          <w:p w14:paraId="49C7DE04"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61</w:t>
            </w:r>
          </w:p>
        </w:tc>
        <w:tc>
          <w:tcPr>
            <w:tcW w:w="3204" w:type="dxa"/>
          </w:tcPr>
          <w:p w14:paraId="139D109A" w14:textId="77777777" w:rsidR="00195F8C" w:rsidRPr="008B35A5" w:rsidRDefault="00195F8C" w:rsidP="008E7FAE">
            <w:pPr>
              <w:keepNext/>
              <w:keepLines/>
              <w:spacing w:after="0"/>
              <w:rPr>
                <w:rFonts w:ascii="Arial" w:hAnsi="Arial"/>
                <w:sz w:val="18"/>
              </w:rPr>
            </w:pPr>
            <w:r w:rsidRPr="008B35A5">
              <w:rPr>
                <w:rFonts w:ascii="Arial" w:hAnsi="Arial" w:hint="eastAsia"/>
                <w:sz w:val="18"/>
              </w:rPr>
              <w:t>ΔRSRPP</w:t>
            </w:r>
            <w:r w:rsidRPr="008B35A5">
              <w:rPr>
                <w:rFonts w:ascii="Arial" w:hAnsi="Arial"/>
                <w:sz w:val="18"/>
              </w:rPr>
              <w:t>&gt;</w:t>
            </w:r>
            <w:r w:rsidRPr="008B35A5">
              <w:rPr>
                <w:rFonts w:ascii="Arial" w:hAnsi="Arial" w:hint="eastAsia"/>
                <w:sz w:val="18"/>
              </w:rPr>
              <w:t>30</w:t>
            </w:r>
          </w:p>
        </w:tc>
        <w:tc>
          <w:tcPr>
            <w:tcW w:w="713" w:type="dxa"/>
            <w:shd w:val="clear" w:color="auto" w:fill="auto"/>
            <w:noWrap/>
          </w:tcPr>
          <w:p w14:paraId="0B92B2EC"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bl>
    <w:p w14:paraId="038CD185" w14:textId="523DFA8B" w:rsidR="00BB469D" w:rsidRPr="00956E6E" w:rsidRDefault="00BB469D" w:rsidP="00D5072C">
      <w:pPr>
        <w:pStyle w:val="TH"/>
        <w:rPr>
          <w:rFonts w:eastAsiaTheme="minorEastAsia"/>
        </w:rPr>
      </w:pPr>
    </w:p>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0F74E93B"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sidR="002A59D9">
        <w:rPr>
          <w:rStyle w:val="Heading4Char1"/>
          <w:rFonts w:ascii="Arial" w:eastAsiaTheme="minorEastAsia" w:hAnsi="Arial"/>
          <w:color w:val="auto"/>
        </w:rPr>
        <w:t>Void</w:t>
      </w:r>
    </w:p>
    <w:p w14:paraId="1845052C" w14:textId="13242366" w:rsidR="00D03161" w:rsidRPr="007F5AC2" w:rsidRDefault="00D03161" w:rsidP="002B716D">
      <w:pPr>
        <w:pStyle w:val="NO"/>
      </w:pP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54663F">
        <w:rPr>
          <w:rStyle w:val="Heading4Char1"/>
          <w:rFonts w:ascii="Arial" w:eastAsiaTheme="minorEastAsia" w:hAnsi="Arial"/>
          <w:i w:val="0"/>
          <w:iCs w:val="0"/>
          <w:color w:val="auto"/>
        </w:rPr>
        <w:t>Measurement Accuracy Requirements for PRS</w:t>
      </w:r>
    </w:p>
    <w:p w14:paraId="0BD9EFE8" w14:textId="66084016" w:rsidR="00D03161" w:rsidRPr="00237EDC" w:rsidRDefault="00D03161" w:rsidP="002B716D">
      <w:r w:rsidRPr="00237EDC">
        <w:t xml:space="preserve">The error in the reported value of UE Rx-Tx time difference measurement, including both the measurement error and the reporting quantization error, </w:t>
      </w:r>
      <w:r w:rsidR="0053684E">
        <w:t>shall</w:t>
      </w:r>
      <w:r w:rsidR="0053684E" w:rsidRPr="00237EDC">
        <w:t xml:space="preserve"> </w:t>
      </w:r>
      <w:r w:rsidRPr="00237EDC">
        <w:t>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196D2571"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 xml:space="preserve">PDC </w:t>
      </w:r>
      <w:r w:rsidRPr="00237EDC">
        <w:rPr>
          <w:lang w:val="en-US"/>
        </w:rPr>
        <w:t xml:space="preserve">DL PRS resource </w:t>
      </w:r>
      <w:r>
        <w:rPr>
          <w:lang w:val="en-US"/>
        </w:rPr>
        <w:t>from the serving cell (PCell)</w:t>
      </w:r>
      <w:r w:rsidRPr="00237EDC">
        <w:rPr>
          <w:lang w:val="en-US"/>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1680473D" w14:textId="658F70C5"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Default="00D03161" w:rsidP="002B716D">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D03161" w:rsidRDefault="00D03161" w:rsidP="002B716D">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Default="00D03161" w:rsidP="002B716D">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Default="00D03161" w:rsidP="002B716D">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Default="00D03161" w:rsidP="002B716D">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D03161" w:rsidRDefault="00D03161" w:rsidP="002B716D">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NOTE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w:t>
            </w:r>
            <w:r>
              <w:rPr>
                <w:iCs/>
                <w:lang w:val="en-US"/>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NOTE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3F1A9C97" w14:textId="4AE61B2B"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pPr>
            <w: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D6907"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Default="001D6907" w:rsidP="001D6907">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Default="001D6907" w:rsidP="001D6907">
            <w:pPr>
              <w:pStyle w:val="TAC"/>
              <w:rPr>
                <w:rFonts w:eastAsia="Yu Mincho"/>
                <w:b/>
                <w:bCs/>
              </w:rPr>
            </w:pPr>
            <w:r>
              <w:rPr>
                <w:rFonts w:eastAsia="Yu Mincho"/>
              </w:rPr>
              <w:t>160</w:t>
            </w:r>
          </w:p>
        </w:tc>
      </w:tr>
      <w:tr w:rsidR="001D6907"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Default="001D6907" w:rsidP="001D6907">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Default="001D6907" w:rsidP="001D6907">
            <w:pPr>
              <w:pStyle w:val="TAC"/>
              <w:rPr>
                <w:rFonts w:eastAsia="Yu Mincho"/>
                <w:b/>
                <w:bCs/>
              </w:rPr>
            </w:pPr>
            <w:r>
              <w:rPr>
                <w:rFonts w:eastAsia="Yu Mincho"/>
              </w:rPr>
              <w:t>80</w:t>
            </w:r>
          </w:p>
        </w:tc>
      </w:tr>
      <w:tr w:rsidR="001D6907"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Default="001D6907" w:rsidP="001D6907">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Default="001D6907" w:rsidP="001D6907">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Default="001D6907" w:rsidP="001D6907">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Default="001D6907" w:rsidP="001D6907">
            <w:pPr>
              <w:pStyle w:val="TAC"/>
              <w:rPr>
                <w:rFonts w:eastAsia="Yu Mincho"/>
                <w:b/>
                <w:bCs/>
              </w:rPr>
            </w:pPr>
            <w:r>
              <w:rPr>
                <w:rFonts w:eastAsia="Yu Mincho"/>
              </w:rPr>
              <w:t>56</w:t>
            </w:r>
          </w:p>
        </w:tc>
      </w:tr>
      <w:tr w:rsidR="001D6907"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Default="001D6907" w:rsidP="001D6907">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Default="001D6907" w:rsidP="001D6907">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Default="001D6907" w:rsidP="001D6907">
            <w:pPr>
              <w:pStyle w:val="TAC"/>
              <w:rPr>
                <w:rFonts w:eastAsia="Yu Mincho"/>
                <w:b/>
                <w:bCs/>
              </w:rPr>
            </w:pPr>
            <w:r>
              <w:rPr>
                <w:rFonts w:eastAsia="Yu Mincho"/>
              </w:rPr>
              <w:t>24</w:t>
            </w:r>
          </w:p>
        </w:tc>
      </w:tr>
      <w:tr w:rsidR="001D6907"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Default="001D6907" w:rsidP="001D6907">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Default="001D6907" w:rsidP="001D6907">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D6907"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Default="001D6907" w:rsidP="001D6907">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Default="001D6907" w:rsidP="001D6907">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Default="001D6907" w:rsidP="001D6907">
            <w:pPr>
              <w:pStyle w:val="TAC"/>
              <w:rPr>
                <w:rFonts w:eastAsia="Yu Mincho"/>
                <w:b/>
                <w:bCs/>
              </w:rPr>
            </w:pPr>
            <w:r>
              <w:rPr>
                <w:rFonts w:eastAsia="Yu Mincho"/>
              </w:rPr>
              <w:t>76</w:t>
            </w:r>
          </w:p>
        </w:tc>
      </w:tr>
      <w:tr w:rsidR="001D6907"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Default="001D6907" w:rsidP="001D6907">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Default="001D6907" w:rsidP="001D6907">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Default="001D6907" w:rsidP="001D6907">
            <w:pPr>
              <w:pStyle w:val="TAC"/>
              <w:rPr>
                <w:rFonts w:eastAsia="Yu Mincho"/>
                <w:b/>
                <w:bCs/>
              </w:rPr>
            </w:pPr>
            <w:r>
              <w:rPr>
                <w:rFonts w:eastAsia="Yu Mincho"/>
              </w:rPr>
              <w:t>32</w:t>
            </w:r>
          </w:p>
        </w:tc>
      </w:tr>
      <w:tr w:rsidR="001D6907"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Default="001D6907" w:rsidP="001D6907">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Default="001D6907" w:rsidP="001D6907">
            <w:pPr>
              <w:pStyle w:val="TAC"/>
              <w:rPr>
                <w:rFonts w:eastAsia="Yu Mincho"/>
                <w:b/>
                <w:bCs/>
              </w:rPr>
            </w:pPr>
            <w:r>
              <w:rPr>
                <w:rFonts w:eastAsia="Yu Mincho"/>
              </w:rPr>
              <w:t>24</w:t>
            </w:r>
          </w:p>
        </w:tc>
      </w:tr>
      <w:tr w:rsidR="001D6907"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Default="001D6907" w:rsidP="001D6907">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Default="001D6907" w:rsidP="001D6907">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Default="001D6907" w:rsidP="001D6907">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2C487FC2" w:rsidR="00D03161" w:rsidRDefault="00D03161" w:rsidP="00D03161">
      <w:r w:rsidRPr="00E7602D">
        <w:t xml:space="preserve">The error in the reported value of UE Rx-Tx time difference measurement, including both the measurement error and the reporting quantization error, </w:t>
      </w:r>
      <w:r w:rsidR="00265BDE">
        <w:t>shall</w:t>
      </w:r>
      <w:r w:rsidR="00265BDE" w:rsidRPr="00E7602D">
        <w:t xml:space="preserve"> </w:t>
      </w:r>
      <w:r w:rsidRPr="00E7602D">
        <w:t>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4F76CD88"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PDC</w:t>
      </w:r>
      <w:r w:rsidRPr="00237EDC">
        <w:rPr>
          <w:lang w:val="en-US"/>
        </w:rPr>
        <w:t xml:space="preserve"> </w:t>
      </w:r>
      <w:r>
        <w:rPr>
          <w:lang w:val="en-US"/>
        </w:rPr>
        <w:t>T</w:t>
      </w:r>
      <w:r w:rsidRPr="00237EDC">
        <w:rPr>
          <w:lang w:val="en-US"/>
        </w:rPr>
        <w:t xml:space="preserve">RS resource </w:t>
      </w:r>
      <w:r>
        <w:rPr>
          <w:lang w:val="en-US"/>
        </w:rPr>
        <w:t>from the serving cell (PCell)</w:t>
      </w:r>
      <w:r w:rsidRPr="00237EDC">
        <w:rPr>
          <w:lang w:val="en-US"/>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2EFF780" w14:textId="745A075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D03161" w:rsidRPr="00237EDC" w:rsidRDefault="00D03161" w:rsidP="00D03161">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D03161" w:rsidRPr="00237EDC" w:rsidRDefault="00D03161" w:rsidP="00D03161">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NOTE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439D59E7" w14:textId="3CD9B5C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D6907"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237EDC" w:rsidRDefault="001D6907" w:rsidP="001D690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237EDC" w:rsidRDefault="001D6907" w:rsidP="001D6907">
            <w:pPr>
              <w:pStyle w:val="TAC"/>
              <w:rPr>
                <w:rFonts w:eastAsia="Yu Mincho"/>
                <w:b/>
                <w:bCs/>
              </w:rPr>
            </w:pPr>
            <w:r>
              <w:rPr>
                <w:rFonts w:eastAsia="Yu Mincho"/>
              </w:rPr>
              <w:t>160</w:t>
            </w:r>
          </w:p>
        </w:tc>
      </w:tr>
      <w:tr w:rsidR="001D6907"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237EDC" w:rsidRDefault="001D6907" w:rsidP="001D6907">
            <w:pPr>
              <w:pStyle w:val="TAC"/>
              <w:rPr>
                <w:rFonts w:eastAsia="Yu Mincho"/>
                <w:b/>
                <w:bCs/>
              </w:rPr>
            </w:pPr>
            <w:r>
              <w:rPr>
                <w:rFonts w:eastAsia="Yu Mincho"/>
              </w:rPr>
              <w:t>80</w:t>
            </w:r>
          </w:p>
        </w:tc>
      </w:tr>
      <w:tr w:rsidR="001D6907"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237EDC" w:rsidRDefault="001D6907" w:rsidP="001D690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237EDC" w:rsidRDefault="001D6907" w:rsidP="001D6907">
            <w:pPr>
              <w:pStyle w:val="TAC"/>
              <w:rPr>
                <w:rFonts w:eastAsia="Yu Mincho"/>
                <w:b/>
                <w:bCs/>
              </w:rPr>
            </w:pPr>
            <w:r>
              <w:rPr>
                <w:rFonts w:eastAsia="Yu Mincho"/>
              </w:rPr>
              <w:t>56</w:t>
            </w:r>
          </w:p>
        </w:tc>
      </w:tr>
      <w:tr w:rsidR="001D6907"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237EDC" w:rsidRDefault="001D6907" w:rsidP="001D690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237EDC" w:rsidRDefault="001D6907" w:rsidP="001D6907">
            <w:pPr>
              <w:pStyle w:val="TAC"/>
              <w:rPr>
                <w:rFonts w:eastAsia="Yu Mincho"/>
                <w:b/>
                <w:bCs/>
              </w:rPr>
            </w:pPr>
            <w:r>
              <w:rPr>
                <w:rFonts w:eastAsia="Yu Mincho"/>
              </w:rPr>
              <w:t>24</w:t>
            </w:r>
          </w:p>
        </w:tc>
      </w:tr>
      <w:tr w:rsidR="001D6907"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237EDC" w:rsidRDefault="001D6907" w:rsidP="001D6907">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D6907"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237EDC" w:rsidRDefault="001D6907" w:rsidP="001D6907">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237EDC" w:rsidRDefault="001D6907" w:rsidP="001D6907">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237EDC" w:rsidRDefault="001D6907" w:rsidP="001D6907">
            <w:pPr>
              <w:pStyle w:val="TAC"/>
              <w:rPr>
                <w:rFonts w:eastAsia="Yu Mincho"/>
                <w:b/>
                <w:bCs/>
              </w:rPr>
            </w:pPr>
            <w:r>
              <w:rPr>
                <w:rFonts w:eastAsia="Yu Mincho"/>
              </w:rPr>
              <w:t>76</w:t>
            </w:r>
          </w:p>
        </w:tc>
      </w:tr>
      <w:tr w:rsidR="001D6907"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237EDC" w:rsidRDefault="001D6907" w:rsidP="001D6907">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237EDC" w:rsidRDefault="001D6907" w:rsidP="001D6907">
            <w:pPr>
              <w:pStyle w:val="TAC"/>
              <w:rPr>
                <w:rFonts w:eastAsia="Yu Mincho"/>
                <w:b/>
                <w:bCs/>
              </w:rPr>
            </w:pPr>
            <w:r>
              <w:rPr>
                <w:rFonts w:eastAsia="Yu Mincho"/>
              </w:rPr>
              <w:t>32</w:t>
            </w:r>
          </w:p>
        </w:tc>
      </w:tr>
      <w:tr w:rsidR="001D6907"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237EDC" w:rsidRDefault="001D6907" w:rsidP="001D6907">
            <w:pPr>
              <w:pStyle w:val="TAC"/>
              <w:rPr>
                <w:rFonts w:eastAsia="Yu Mincho"/>
                <w:b/>
                <w:bCs/>
              </w:rPr>
            </w:pPr>
            <w:r>
              <w:rPr>
                <w:rFonts w:eastAsia="Yu Mincho"/>
              </w:rPr>
              <w:t>24</w:t>
            </w:r>
          </w:p>
        </w:tc>
      </w:tr>
      <w:tr w:rsidR="001D6907"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237EDC" w:rsidRDefault="001D6907" w:rsidP="001D6907">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237EDC" w:rsidRDefault="001D6907" w:rsidP="001D6907">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rPr>
      </w:pPr>
    </w:p>
    <w:p w14:paraId="5FB24828" w14:textId="6C6EC4E9"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CB22A4" w:rsidRPr="00CB22A4">
        <w:rPr>
          <w:rStyle w:val="Heading4Char1"/>
          <w:rFonts w:ascii="Arial" w:eastAsiaTheme="minorEastAsia" w:hAnsi="Arial"/>
          <w:i w:val="0"/>
          <w:iCs w:val="0"/>
          <w:color w:val="auto"/>
        </w:rPr>
        <w:t>Void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10.1A.2.1.1-1 are valid under the following conditions:</w:t>
      </w:r>
    </w:p>
    <w:p w14:paraId="4BAF2C01" w14:textId="78E5E421" w:rsidR="00524B77" w:rsidRPr="00DB707E" w:rsidRDefault="00524B77" w:rsidP="00524B77">
      <w:pPr>
        <w:pStyle w:val="B10"/>
        <w:rPr>
          <w:rFonts w:cs="v4.2.0"/>
        </w:rPr>
      </w:pPr>
      <w:r w:rsidRPr="00DB707E">
        <w:t>-</w:t>
      </w:r>
      <w:r w:rsidRPr="00DB707E">
        <w:tab/>
        <w:t>Conditions defined in clause 7.3</w:t>
      </w:r>
      <w:r w:rsidR="008A7753">
        <w:t>I</w:t>
      </w:r>
      <w:r w:rsidRPr="00DB707E">
        <w:t xml:space="preserve"> of TS 38.101-1 [18] for reference sensitivity are fulfilled.</w:t>
      </w:r>
    </w:p>
    <w:p w14:paraId="1A3807D2" w14:textId="11E10571" w:rsidR="00524B77" w:rsidRPr="00DB707E" w:rsidRDefault="00524B77" w:rsidP="00524B77">
      <w:pPr>
        <w:pStyle w:val="B10"/>
      </w:pPr>
      <w:r w:rsidRPr="00DB707E">
        <w:t>-</w:t>
      </w:r>
      <w:r w:rsidRPr="00DB707E">
        <w:tab/>
        <w:t>Conditions for intra-frequency measurements are fulfilled according to Annex B.2.</w:t>
      </w:r>
      <w:r w:rsidR="002F2507">
        <w:t>15</w:t>
      </w:r>
      <w:r w:rsidR="002F2507" w:rsidRPr="00DB707E">
        <w:t xml:space="preserve"> </w:t>
      </w:r>
      <w:r w:rsidRPr="00DB707E">
        <w:t xml:space="preserve">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pPr>
            <w:r w:rsidRPr="00DB707E">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pPr>
            <w:r w:rsidRPr="00DB707E">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4F17D8E8" w14:textId="77777777" w:rsidR="00524B77" w:rsidRPr="00DB707E" w:rsidRDefault="00524B77" w:rsidP="00430B21">
            <w:pPr>
              <w:pStyle w:val="TAC"/>
              <w:rPr>
                <w:lang w:val="sv-FI"/>
              </w:rPr>
            </w:pPr>
            <w:r w:rsidRPr="00DB707E">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10.1A.2.1.2-1 are valid under the following conditions:</w:t>
      </w:r>
    </w:p>
    <w:p w14:paraId="252CCABD" w14:textId="61E97872" w:rsidR="00524B77" w:rsidRPr="00DB707E" w:rsidRDefault="00524B77" w:rsidP="00524B77">
      <w:pPr>
        <w:pStyle w:val="B10"/>
      </w:pPr>
      <w:r w:rsidRPr="00DB707E">
        <w:t>-</w:t>
      </w:r>
      <w:r w:rsidRPr="00DB707E">
        <w:tab/>
        <w:t>Conditions defined in clause 7.3</w:t>
      </w:r>
      <w:r w:rsidR="00AA186A">
        <w:t>I</w:t>
      </w:r>
      <w:r w:rsidRPr="00DB707E">
        <w:t xml:space="preserve"> of TS 38.101-1 [18] for reference sensitivity are fulfilled.</w:t>
      </w:r>
    </w:p>
    <w:p w14:paraId="426A6BE2" w14:textId="009A8344" w:rsidR="00524B77" w:rsidRPr="00DB707E" w:rsidRDefault="00524B77" w:rsidP="00524B77">
      <w:pPr>
        <w:pStyle w:val="B10"/>
      </w:pPr>
      <w:r w:rsidRPr="00DB707E">
        <w:t>-</w:t>
      </w:r>
      <w:r w:rsidRPr="00DB707E">
        <w:tab/>
        <w:t>Conditions for intra-frequency measurements are fulfilled according to Annex B.2.</w:t>
      </w:r>
      <w:r w:rsidR="002B1DF9">
        <w:t>15</w:t>
      </w:r>
      <w:r w:rsidR="002B1DF9" w:rsidRPr="00DB707E">
        <w:t xml:space="preserve"> </w:t>
      </w:r>
      <w:r w:rsidRPr="00DB707E">
        <w:t>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rPr>
        <w:t>for</w:t>
      </w:r>
      <w:r w:rsidRPr="00DB707E">
        <w:rPr>
          <w:lang w:val="en-US" w:eastAsia="ko-KR"/>
        </w:rPr>
        <w:t xml:space="preserve"> FR1</w:t>
      </w:r>
    </w:p>
    <w:p w14:paraId="7831AFFE" w14:textId="77777777" w:rsidR="00524B77" w:rsidRPr="00DB707E" w:rsidRDefault="00524B77" w:rsidP="00524B77">
      <w:pPr>
        <w:pStyle w:val="Heading4"/>
        <w:rPr>
          <w:lang w:val="en-US"/>
        </w:rPr>
      </w:pPr>
      <w:r w:rsidRPr="00DB707E">
        <w:rPr>
          <w:lang w:val="en-US"/>
        </w:rPr>
        <w:t>10.1A.4.1</w:t>
      </w:r>
      <w:r w:rsidRPr="00DB707E">
        <w:rPr>
          <w:lang w:val="en-US"/>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t>10.1A.4.1.1-1</w:t>
      </w:r>
      <w:r w:rsidRPr="00DB707E">
        <w:rPr>
          <w:rFonts w:cs="v4.2.0"/>
        </w:rPr>
        <w:t xml:space="preserve"> are valid under the following conditions:</w:t>
      </w:r>
    </w:p>
    <w:p w14:paraId="0F40FBB5" w14:textId="5ED84EC1" w:rsidR="00524B77" w:rsidRPr="00DB707E" w:rsidRDefault="00524B77" w:rsidP="00524B77">
      <w:pPr>
        <w:pStyle w:val="B10"/>
      </w:pPr>
      <w:r w:rsidRPr="00DB707E">
        <w:t>-</w:t>
      </w:r>
      <w:r w:rsidRPr="00DB707E">
        <w:tab/>
        <w:t>Conditions defined in clause 7.3</w:t>
      </w:r>
      <w:r w:rsidR="00A9546F">
        <w:t>I</w:t>
      </w:r>
      <w:r w:rsidRPr="00DB707E">
        <w:t xml:space="preserve"> of TS 38.101-1 [18] for reference sensitivity are fulfilled.</w:t>
      </w:r>
    </w:p>
    <w:p w14:paraId="4B051676" w14:textId="42AA788E" w:rsidR="00524B77" w:rsidRPr="00DB707E" w:rsidRDefault="00524B77" w:rsidP="00524B77">
      <w:pPr>
        <w:pStyle w:val="B10"/>
      </w:pPr>
      <w:r w:rsidRPr="00DB707E">
        <w:t>-</w:t>
      </w:r>
      <w:r w:rsidRPr="00DB707E">
        <w:tab/>
        <w:t>Conditions for inter-frequency measurements are fulfilled according to Annex B.2.</w:t>
      </w:r>
      <w:r w:rsidR="003B743C">
        <w:t>16</w:t>
      </w:r>
      <w:r w:rsidR="003B743C" w:rsidRPr="00DB707E">
        <w:t xml:space="preserve"> </w:t>
      </w:r>
      <w:r w:rsidRPr="00DB707E">
        <w:t xml:space="preserve">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268C2A1" w:rsidR="00524B77" w:rsidRPr="00DB707E" w:rsidRDefault="00524B77" w:rsidP="00524B77">
      <w:pPr>
        <w:pStyle w:val="B10"/>
      </w:pPr>
      <w:r w:rsidRPr="00DB707E">
        <w:t>-</w:t>
      </w:r>
      <w:r w:rsidRPr="00DB707E">
        <w:tab/>
        <w:t>Conditions defined in clause 7.3</w:t>
      </w:r>
      <w:r w:rsidR="00FF684F">
        <w:t>I</w:t>
      </w:r>
      <w:r w:rsidRPr="00DB707E">
        <w:t xml:space="preserve"> of TS 38.101-1 [18] Clause 7.3 for reference sensitivity are fulfilled.</w:t>
      </w:r>
    </w:p>
    <w:p w14:paraId="203BDD78" w14:textId="20DFC9EA" w:rsidR="00524B77" w:rsidRPr="00DB707E" w:rsidRDefault="00524B77" w:rsidP="00524B77">
      <w:pPr>
        <w:pStyle w:val="B10"/>
      </w:pPr>
      <w:r w:rsidRPr="00DB707E">
        <w:t>-</w:t>
      </w:r>
      <w:r w:rsidRPr="00DB707E">
        <w:tab/>
        <w:t>Conditions for inter-frequency measurements are fulfilled according to Annex B.2.</w:t>
      </w:r>
      <w:r w:rsidR="00FF684F">
        <w:t>16</w:t>
      </w:r>
      <w:r w:rsidR="00FF684F" w:rsidRPr="00DB707E">
        <w:t xml:space="preserve"> </w:t>
      </w:r>
      <w:r w:rsidRPr="00DB707E">
        <w:t xml:space="preserve">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14:paraId="671F1ECC" w14:textId="77777777" w:rsidR="00524B77" w:rsidRPr="00DB707E" w:rsidRDefault="00524B77" w:rsidP="00524B77">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pPr>
            <w:r w:rsidRPr="00DB707E">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pPr>
            <w:r w:rsidRPr="00DB707E">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rPr>
      </w:pPr>
      <w:r w:rsidRPr="00DB707E">
        <w:rPr>
          <w:lang w:val="en-US"/>
        </w:rPr>
        <w:t>10.1A.5.1.1</w:t>
      </w:r>
      <w:r w:rsidRPr="00DB707E">
        <w:rPr>
          <w:lang w:val="en-US"/>
        </w:rPr>
        <w:tab/>
        <w:t>Absolute SS-RSRP Accuracy</w:t>
      </w:r>
    </w:p>
    <w:p w14:paraId="0D9D616A" w14:textId="77777777" w:rsidR="00524B77" w:rsidRPr="00DB707E" w:rsidRDefault="00524B77" w:rsidP="00524B77">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rPr>
      </w:pPr>
      <w:r w:rsidRPr="00DB707E">
        <w:rPr>
          <w:lang w:val="en-US"/>
        </w:rPr>
        <w:t>10.1A.5.1.2</w:t>
      </w:r>
      <w:r w:rsidRPr="00DB707E">
        <w:rPr>
          <w:lang w:val="en-US"/>
        </w:rPr>
        <w:tab/>
        <w:t>Relative SS-RSRP Accuracy</w:t>
      </w:r>
    </w:p>
    <w:p w14:paraId="721D6803" w14:textId="77777777" w:rsidR="00524B77" w:rsidRPr="00DB707E" w:rsidRDefault="00524B77" w:rsidP="00524B77">
      <w:r w:rsidRPr="00DB707E">
        <w:rPr>
          <w:rFonts w:cs="v4.2.0"/>
        </w:rPr>
        <w:t xml:space="preserve">The accuracy requirements in clause </w:t>
      </w:r>
      <w:r w:rsidRPr="00DB707E">
        <w:rPr>
          <w:lang w:val="en-US"/>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rPr>
      </w:pPr>
      <w:r w:rsidRPr="00DB707E">
        <w:rPr>
          <w:lang w:val="en-US"/>
        </w:rPr>
        <w:t>10.1A.6.1</w:t>
      </w:r>
      <w:r w:rsidRPr="00DB707E">
        <w:rPr>
          <w:lang w:val="en-US"/>
        </w:rPr>
        <w:tab/>
      </w:r>
      <w:r w:rsidRPr="00DB707E">
        <w:rPr>
          <w:lang w:val="en-US" w:eastAsia="ko-KR"/>
        </w:rPr>
        <w:t>Intra-frequency SS-RSRQ accuracy requirements</w:t>
      </w:r>
      <w:r w:rsidRPr="00DB707E">
        <w:rPr>
          <w:lang w:val="en-US"/>
        </w:rPr>
        <w:t xml:space="preserve"> in FR1</w:t>
      </w:r>
    </w:p>
    <w:p w14:paraId="2D8DDC6D" w14:textId="77777777" w:rsidR="00524B77" w:rsidRPr="00DB707E" w:rsidRDefault="00524B77" w:rsidP="00524B77">
      <w:pPr>
        <w:pStyle w:val="Heading5"/>
      </w:pPr>
      <w:r w:rsidRPr="00DB707E">
        <w:t>10.1A.6.1.1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t>10.1.7.1.1</w:t>
      </w:r>
      <w:r w:rsidRPr="00DB707E">
        <w:rPr>
          <w:rFonts w:cs="v4.2.0"/>
        </w:rPr>
        <w:t xml:space="preserve"> shall apply when RedCap UE is capable of 2Rx. When UE is only required to support 1RX, the absolute accuracy requirements in Table </w:t>
      </w:r>
      <w:r w:rsidRPr="00DB707E">
        <w:t>10.1A.6.1.1-1</w:t>
      </w:r>
      <w:r w:rsidRPr="00DB707E">
        <w:rPr>
          <w:rFonts w:cs="v4.2.0"/>
        </w:rPr>
        <w:t xml:space="preserve"> are valid under the following conditions:</w:t>
      </w:r>
    </w:p>
    <w:p w14:paraId="6C2678E0" w14:textId="7864A663" w:rsidR="00524B77" w:rsidRPr="00DB707E" w:rsidRDefault="00524B77" w:rsidP="00524B77">
      <w:pPr>
        <w:pStyle w:val="B10"/>
      </w:pPr>
      <w:r w:rsidRPr="00DB707E">
        <w:t>-</w:t>
      </w:r>
      <w:r w:rsidRPr="00DB707E">
        <w:tab/>
        <w:t>Conditions defined in clause 7.3</w:t>
      </w:r>
      <w:r w:rsidR="00BF59B5">
        <w:t>I</w:t>
      </w:r>
      <w:r w:rsidRPr="00DB707E">
        <w:t xml:space="preserve"> of TS 38.101-1 [18] for reference sensitivity are fulfilled.</w:t>
      </w:r>
    </w:p>
    <w:p w14:paraId="1AF824EF" w14:textId="4451CB48"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BF59B5">
        <w:t>15</w:t>
      </w:r>
      <w:r w:rsidR="00BF59B5" w:rsidRPr="00DB707E">
        <w:t xml:space="preserve"> </w:t>
      </w:r>
      <w:r w:rsidRPr="00DB707E">
        <w:t xml:space="preserve">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pPr>
      <w:r w:rsidRPr="00DB707E">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pPr>
            <w:r w:rsidRPr="00DB707E">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pPr>
            <w:r w:rsidRPr="00DB707E">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rPr>
      </w:pPr>
      <w:r w:rsidRPr="00DB707E">
        <w:rPr>
          <w:lang w:val="en-US"/>
        </w:rPr>
        <w:t>10.1A.7.1</w:t>
      </w:r>
      <w:r w:rsidRPr="00DB707E">
        <w:rPr>
          <w:lang w:val="en-US"/>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in FR2</w:t>
      </w:r>
    </w:p>
    <w:p w14:paraId="79982A33" w14:textId="77777777" w:rsidR="00524B77" w:rsidRPr="00DB707E" w:rsidRDefault="00524B77" w:rsidP="00524B77">
      <w:pPr>
        <w:pStyle w:val="Heading5"/>
      </w:pPr>
      <w:r w:rsidRPr="00DB707E">
        <w:t>10.1A.7.1.1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t>10.1.8.1.1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rPr>
      </w:pPr>
      <w:r w:rsidRPr="00DB707E">
        <w:rPr>
          <w:lang w:val="en-US"/>
        </w:rPr>
        <w:t>10.1A.8.1</w:t>
      </w:r>
      <w:r w:rsidRPr="00DB707E">
        <w:rPr>
          <w:lang w:val="en-US"/>
        </w:rPr>
        <w:tab/>
      </w:r>
      <w:r w:rsidRPr="00DB707E">
        <w:rPr>
          <w:lang w:val="en-US" w:eastAsia="ko-KR"/>
        </w:rPr>
        <w:t>Inter-frequency SS-RSRQ accuracy requirements</w:t>
      </w:r>
      <w:r w:rsidRPr="00DB707E">
        <w:rPr>
          <w:lang w:val="en-US"/>
        </w:rPr>
        <w:t xml:space="preserve"> in FR1</w:t>
      </w:r>
    </w:p>
    <w:p w14:paraId="3A220503" w14:textId="77777777" w:rsidR="00524B77" w:rsidRPr="00DB707E" w:rsidRDefault="00524B77" w:rsidP="00524B77">
      <w:pPr>
        <w:pStyle w:val="Heading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RedCap UE is capable of 2Rx. When UE is only required to support 1RX, the absolute accuracy requirements in Table </w:t>
      </w:r>
      <w:r w:rsidRPr="00DB707E">
        <w:t>10.1A.8.1.1-1</w:t>
      </w:r>
      <w:r w:rsidRPr="00DB707E">
        <w:rPr>
          <w:rFonts w:cs="v4.2.0"/>
        </w:rPr>
        <w:t xml:space="preserve"> are valid under the following conditions:</w:t>
      </w:r>
    </w:p>
    <w:p w14:paraId="67045600" w14:textId="650860D1" w:rsidR="00524B77" w:rsidRPr="00DB707E" w:rsidRDefault="00524B77" w:rsidP="00524B77">
      <w:pPr>
        <w:ind w:left="568" w:hanging="284"/>
      </w:pPr>
      <w:r w:rsidRPr="00DB707E">
        <w:t>-</w:t>
      </w:r>
      <w:r w:rsidRPr="00DB707E">
        <w:rPr>
          <w:rFonts w:ascii="Arial" w:hAnsi="Arial"/>
          <w:sz w:val="28"/>
          <w:lang w:val="en-US"/>
        </w:rPr>
        <w:tab/>
      </w:r>
      <w:r w:rsidRPr="00DB707E">
        <w:t>Conditions defined in clause 7.3</w:t>
      </w:r>
      <w:r w:rsidR="003C77BD">
        <w:t>I</w:t>
      </w:r>
      <w:r w:rsidRPr="00DB707E">
        <w:t xml:space="preserve"> of TS 38.101-1 [18] for reference sensitivity are fulfilled.</w:t>
      </w:r>
    </w:p>
    <w:p w14:paraId="2C6427F3" w14:textId="10F0689E"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3C77BD">
        <w:t>16</w:t>
      </w:r>
      <w:r w:rsidR="003C77BD" w:rsidRPr="00DB707E">
        <w:t xml:space="preserve"> </w:t>
      </w:r>
      <w:r w:rsidRPr="00DB707E">
        <w:t xml:space="preserve">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pPr>
      <w:r w:rsidRPr="00DB707E">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 w14:paraId="3D923C30" w14:textId="77777777" w:rsidR="00524B77" w:rsidRPr="00DB707E" w:rsidRDefault="00524B77" w:rsidP="00524B77">
      <w:pPr>
        <w:pStyle w:val="Heading5"/>
      </w:pPr>
      <w:r w:rsidRPr="00DB707E">
        <w:t>10.1A.8.1.2</w:t>
      </w:r>
      <w:r w:rsidRPr="00DB707E">
        <w:tab/>
        <w:t>Relative Accuracy of SS-RSRQ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t>10.1.9.1.2</w:t>
      </w:r>
      <w:r w:rsidRPr="00DB707E">
        <w:rPr>
          <w:rFonts w:cs="v4.2.0"/>
        </w:rPr>
        <w:t xml:space="preserve"> shall apply when RedCap UE is capable of 2Rx. When UE is only required to support 1RX, the absolute accuracy requirements in Table </w:t>
      </w:r>
      <w:r w:rsidRPr="00DB707E">
        <w:t>10.1A.8.1.2-1</w:t>
      </w:r>
      <w:r w:rsidRPr="00DB707E">
        <w:rPr>
          <w:rFonts w:cs="v4.2.0"/>
        </w:rPr>
        <w:t xml:space="preserve"> are valid under the following conditions:</w:t>
      </w:r>
    </w:p>
    <w:p w14:paraId="7AD70AB7" w14:textId="364A4230"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w:t>
      </w:r>
      <w:r w:rsidR="00286D6F">
        <w:t>I</w:t>
      </w:r>
      <w:r w:rsidRPr="00DB707E">
        <w:t xml:space="preserve"> of TS 38.101-1 [18] for reference sensitivity are fulfilled.</w:t>
      </w:r>
    </w:p>
    <w:p w14:paraId="26C306D1" w14:textId="71EA389B"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286D6F">
        <w:t>16</w:t>
      </w:r>
      <w:r w:rsidR="00286D6F" w:rsidRPr="00DB707E">
        <w:t xml:space="preserve"> </w:t>
      </w:r>
      <w:r w:rsidRPr="00DB707E">
        <w:t xml:space="preserve">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rPr>
      </w:pPr>
      <w:r w:rsidRPr="00DB707E">
        <w:t>Table 10.1A.8.1.2-1: SS-RSRQ Inter frequency relative accuracy for 1Rx RedCap UE</w:t>
      </w:r>
      <w:r w:rsidRPr="00DB707E">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NOTE 1:</w:t>
            </w:r>
            <w:r w:rsidRPr="00DB707E">
              <w:tab/>
              <w:t>Io is assumed to have constant EPRE across the bandwidth.</w:t>
            </w:r>
          </w:p>
          <w:p w14:paraId="7EAA4186"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64A0A631"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rPr>
        <w:t>for</w:t>
      </w:r>
      <w:r w:rsidRPr="00DB707E">
        <w:rPr>
          <w:lang w:val="en-US" w:eastAsia="ko-KR"/>
        </w:rPr>
        <w:t xml:space="preserve"> FR2</w:t>
      </w:r>
    </w:p>
    <w:p w14:paraId="3E212591" w14:textId="77777777" w:rsidR="00524B77" w:rsidRPr="00DB707E" w:rsidRDefault="00524B77" w:rsidP="00524B77">
      <w:pPr>
        <w:pStyle w:val="Heading4"/>
        <w:rPr>
          <w:lang w:val="en-US"/>
        </w:rPr>
      </w:pPr>
      <w:r w:rsidRPr="00DB707E">
        <w:rPr>
          <w:lang w:val="en-US"/>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rPr>
      </w:pPr>
      <w:r w:rsidRPr="00DB707E">
        <w:rPr>
          <w:lang w:val="en-US"/>
        </w:rPr>
        <w:t>10.1A.9.1.1</w:t>
      </w:r>
      <w:r w:rsidRPr="00DB707E">
        <w:rPr>
          <w:lang w:val="en-US"/>
        </w:rPr>
        <w:tab/>
      </w:r>
      <w:r w:rsidRPr="00DB707E">
        <w:t>Absolute Accuracy of SS-RSRQ</w:t>
      </w:r>
      <w:r w:rsidRPr="00DB707E">
        <w:rPr>
          <w:lang w:val="en-US"/>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rPr>
        <w:t>10.1.10.1.1</w:t>
      </w:r>
      <w:r w:rsidRPr="00DB707E">
        <w:rPr>
          <w:rFonts w:cs="v4.2.0"/>
        </w:rPr>
        <w:t xml:space="preserve"> shall apply.</w:t>
      </w:r>
    </w:p>
    <w:p w14:paraId="6B658E80" w14:textId="77777777" w:rsidR="00524B77" w:rsidRPr="00DB707E" w:rsidRDefault="00524B77" w:rsidP="00524B77">
      <w:pPr>
        <w:pStyle w:val="Heading5"/>
      </w:pPr>
      <w:r w:rsidRPr="00DB707E">
        <w:t>10.1A.9.1.2</w:t>
      </w:r>
      <w:r w:rsidRPr="00DB707E">
        <w:tab/>
        <w:t>Relative Accuracy of SS-RSRQ in FR2</w:t>
      </w:r>
    </w:p>
    <w:p w14:paraId="3218BF4F" w14:textId="77777777" w:rsidR="00524B77" w:rsidRPr="00DB707E" w:rsidRDefault="00524B77" w:rsidP="00524B77">
      <w:r w:rsidRPr="00DB707E">
        <w:rPr>
          <w:rFonts w:cs="v4.2.0"/>
        </w:rPr>
        <w:t xml:space="preserve">The accuracy requirements in clause </w:t>
      </w:r>
      <w:r w:rsidRPr="00DB707E">
        <w:t>10.1.10.1.2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3700F9F2" w14:textId="77777777" w:rsidR="00524B77" w:rsidRPr="00DB707E" w:rsidRDefault="00524B77" w:rsidP="00524B7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3B818E8F" w14:textId="77777777" w:rsidR="00524B77" w:rsidRPr="00DB707E" w:rsidRDefault="00524B77" w:rsidP="00524B77">
      <w:pPr>
        <w:pStyle w:val="Heading5"/>
      </w:pPr>
      <w:r w:rsidRPr="00DB707E">
        <w:t>10.1A.10.1.1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14:paraId="5B811988" w14:textId="7B6D3490"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9B5B51">
        <w:t>I</w:t>
      </w:r>
      <w:r w:rsidRPr="00DB707E">
        <w:t xml:space="preserve"> of TS 38.101-1 [18] for reference sensitivity are fulfilled.</w:t>
      </w:r>
    </w:p>
    <w:p w14:paraId="02BD5618" w14:textId="418A8FE3"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9B5B51">
        <w:t>15</w:t>
      </w:r>
      <w:r w:rsidR="009B5B51" w:rsidRPr="00DB707E">
        <w:t xml:space="preserve"> </w:t>
      </w:r>
      <w:r w:rsidRPr="00DB707E">
        <w:t>for a corresponding Band.</w:t>
      </w:r>
    </w:p>
    <w:p w14:paraId="349C8879" w14:textId="77777777" w:rsidR="00524B77" w:rsidRPr="00DB707E" w:rsidRDefault="00524B77" w:rsidP="00524B77">
      <w:pPr>
        <w:pStyle w:val="TH"/>
      </w:pPr>
      <w:r w:rsidRPr="00DB707E">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77777777" w:rsidR="00524B77" w:rsidRPr="00DB707E" w:rsidRDefault="00524B77" w:rsidP="00430B21">
            <w:pPr>
              <w:pStyle w:val="TAC"/>
            </w:pPr>
            <w:r w:rsidRPr="00DB707E">
              <w:sym w:font="Symbol" w:char="F0B1"/>
            </w:r>
            <w:r w:rsidRPr="00DB707E">
              <w:t>3.0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77777777" w:rsidR="00524B77" w:rsidRPr="00DB707E" w:rsidRDefault="00524B77" w:rsidP="00430B21">
            <w:pPr>
              <w:pStyle w:val="TAC"/>
            </w:pPr>
            <w:r w:rsidRPr="00DB707E">
              <w:sym w:font="Symbol" w:char="F0B1"/>
            </w:r>
            <w:r w:rsidRPr="00DB707E">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rPr>
        <w:t>for</w:t>
      </w:r>
      <w:r w:rsidRPr="00DB707E">
        <w:rPr>
          <w:lang w:val="en-US" w:eastAsia="ko-KR"/>
        </w:rPr>
        <w:t xml:space="preserve"> FR2</w:t>
      </w:r>
    </w:p>
    <w:p w14:paraId="06C7F853" w14:textId="77777777" w:rsidR="00524B77" w:rsidRPr="00DB707E" w:rsidRDefault="00524B77" w:rsidP="00524B77">
      <w:pPr>
        <w:pStyle w:val="Heading4"/>
        <w:rPr>
          <w:lang w:val="en-US"/>
        </w:rPr>
      </w:pPr>
      <w:r w:rsidRPr="00DB707E">
        <w:rPr>
          <w:lang w:val="en-US"/>
        </w:rPr>
        <w:t>10.1A.11.1</w:t>
      </w:r>
      <w:r w:rsidRPr="00DB707E">
        <w:rPr>
          <w:lang w:val="en-US"/>
        </w:rPr>
        <w:tab/>
      </w:r>
      <w:r w:rsidRPr="00DB707E">
        <w:rPr>
          <w:lang w:val="en-US" w:eastAsia="ko-KR"/>
        </w:rPr>
        <w:t>Intra-frequency SS-SINR accuracy requirements</w:t>
      </w:r>
      <w:r w:rsidRPr="00DB707E">
        <w:rPr>
          <w:lang w:val="en-US"/>
        </w:rPr>
        <w:t xml:space="preserve"> in FR2</w:t>
      </w:r>
    </w:p>
    <w:p w14:paraId="408E358F" w14:textId="77777777" w:rsidR="00524B77" w:rsidRPr="00DB707E" w:rsidRDefault="00524B77" w:rsidP="00524B77">
      <w:pPr>
        <w:pStyle w:val="Heading5"/>
      </w:pPr>
      <w:r w:rsidRPr="00DB707E">
        <w:t>10.1A.11.1.1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t>10.1.13.1.1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rPr>
        <w:t>for</w:t>
      </w:r>
      <w:r w:rsidRPr="00DB707E">
        <w:rPr>
          <w:lang w:val="en-US" w:eastAsia="ko-KR"/>
        </w:rPr>
        <w:t xml:space="preserve"> FR1</w:t>
      </w:r>
    </w:p>
    <w:p w14:paraId="522C9F40" w14:textId="77777777" w:rsidR="00524B77" w:rsidRPr="00DB707E" w:rsidRDefault="00524B77" w:rsidP="00524B77">
      <w:pPr>
        <w:pStyle w:val="Heading4"/>
        <w:rPr>
          <w:lang w:val="en-US"/>
        </w:rPr>
      </w:pPr>
      <w:r w:rsidRPr="00DB707E">
        <w:rPr>
          <w:lang w:val="en-US"/>
        </w:rPr>
        <w:t>10.1A.12.1</w:t>
      </w:r>
      <w:r w:rsidRPr="00DB707E">
        <w:rPr>
          <w:lang w:val="en-US"/>
        </w:rPr>
        <w:tab/>
      </w:r>
      <w:r w:rsidRPr="00DB707E">
        <w:rPr>
          <w:lang w:val="en-US" w:eastAsia="ko-KR"/>
        </w:rPr>
        <w:t>Inter-frequency SS-SINR accuracy requirements</w:t>
      </w:r>
      <w:r w:rsidRPr="00DB707E">
        <w:rPr>
          <w:lang w:val="en-US"/>
        </w:rPr>
        <w:t xml:space="preserve"> in FR1</w:t>
      </w:r>
    </w:p>
    <w:p w14:paraId="14E639A3" w14:textId="77777777" w:rsidR="00524B77" w:rsidRPr="00DB707E" w:rsidRDefault="00524B77" w:rsidP="00524B77">
      <w:pPr>
        <w:pStyle w:val="Heading5"/>
        <w:rPr>
          <w:lang w:val="en-US"/>
        </w:rPr>
      </w:pPr>
      <w:r w:rsidRPr="00DB707E">
        <w:rPr>
          <w:lang w:val="en-US"/>
        </w:rPr>
        <w:t>10.1A.12.1.1</w:t>
      </w:r>
      <w:r w:rsidRPr="00DB707E">
        <w:rPr>
          <w:lang w:val="en-US"/>
        </w:rPr>
        <w:tab/>
      </w:r>
      <w:r w:rsidRPr="00DB707E">
        <w:t>Aboslute Accuracy of SS-SINR</w:t>
      </w:r>
      <w:r w:rsidRPr="00DB707E">
        <w:rPr>
          <w:lang w:val="en-US"/>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RedCap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14:paraId="638C09D7" w14:textId="41CD3EA8"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8072FD">
        <w:t>I</w:t>
      </w:r>
      <w:r w:rsidRPr="00DB707E">
        <w:t xml:space="preserve"> of TS 38.101-1 [18] for reference sensitivity are fulfilled.</w:t>
      </w:r>
    </w:p>
    <w:p w14:paraId="0E62670F" w14:textId="7BBEE1C9"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8072FD">
        <w:t>16</w:t>
      </w:r>
      <w:r w:rsidR="008072FD" w:rsidRPr="00DB707E">
        <w:t xml:space="preserve"> </w:t>
      </w:r>
      <w:r w:rsidRPr="00DB707E">
        <w:t>for a corresponding Band.</w:t>
      </w:r>
    </w:p>
    <w:p w14:paraId="701857C7" w14:textId="77777777" w:rsidR="00524B77" w:rsidRPr="00DB707E" w:rsidRDefault="00524B77" w:rsidP="00524B77">
      <w:pPr>
        <w:pStyle w:val="TH"/>
      </w:pPr>
      <w:r w:rsidRPr="00DB707E">
        <w:t xml:space="preserve">Table </w:t>
      </w:r>
      <w:r w:rsidRPr="00DB707E">
        <w:rPr>
          <w:lang w:val="en-US"/>
        </w:rPr>
        <w:t>10.1A.12.1.1</w:t>
      </w:r>
      <w:r w:rsidRPr="00DB707E">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t>10.1A.12.1.2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RedCap UE is capable of 2Rx. When UE is only required to support 1RX, the absolute accuracy requirements in Table </w:t>
      </w:r>
      <w:r w:rsidRPr="00DB707E">
        <w:t>10.1A.12.1.2-1</w:t>
      </w:r>
      <w:r w:rsidRPr="00DB707E">
        <w:rPr>
          <w:rFonts w:cs="v4.2.0"/>
        </w:rPr>
        <w:t xml:space="preserve"> are valid under the following conditions:</w:t>
      </w:r>
    </w:p>
    <w:p w14:paraId="123DAA4C" w14:textId="417A2071"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1341E9">
        <w:t>I</w:t>
      </w:r>
      <w:r w:rsidRPr="00DB707E">
        <w:t xml:space="preserve"> of TS 38.101-1 [18] for reference sensitivity are fulfilled.</w:t>
      </w:r>
    </w:p>
    <w:p w14:paraId="62BAD5F0" w14:textId="64E8D28E"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1341E9">
        <w:t>16</w:t>
      </w:r>
      <w:r w:rsidR="001341E9" w:rsidRPr="00DB707E">
        <w:t xml:space="preserve"> </w:t>
      </w:r>
      <w:r w:rsidRPr="00DB707E">
        <w:t>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rPr>
      </w:pPr>
      <w:r w:rsidRPr="00DB707E">
        <w:t>Table 10.1A.12.1.2-1: SS-SINR Inter frequency relative accuracy</w:t>
      </w:r>
      <w:r w:rsidRPr="00DB707E">
        <w:rPr>
          <w:sz w:val="22"/>
          <w:szCs w:val="22"/>
        </w:rPr>
        <w:t xml:space="preserve"> </w:t>
      </w:r>
      <w:r w:rsidRPr="00DB707E">
        <w:t>for 1Rx RedCap UE</w:t>
      </w:r>
      <w:r w:rsidRPr="00DB707E">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pPr>
            <w:r w:rsidRPr="00DB707E">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pPr>
            <w:r w:rsidRPr="00DB707E">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NOTE 1:</w:t>
            </w:r>
            <w:r w:rsidRPr="00DB707E">
              <w:tab/>
              <w:t>Io is assumed to have constant EPRE across the bandwidth.</w:t>
            </w:r>
          </w:p>
          <w:p w14:paraId="6ABDC9A0"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0DECE6FB"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rPr>
        <w:t>for</w:t>
      </w:r>
      <w:r w:rsidRPr="00DB707E">
        <w:rPr>
          <w:lang w:val="en-US" w:eastAsia="ko-KR"/>
        </w:rPr>
        <w:t xml:space="preserve"> FR2</w:t>
      </w:r>
    </w:p>
    <w:p w14:paraId="6CBE04FD" w14:textId="77777777" w:rsidR="00524B77" w:rsidRPr="00DB707E" w:rsidRDefault="00524B77" w:rsidP="00524B77">
      <w:pPr>
        <w:pStyle w:val="Heading4"/>
        <w:rPr>
          <w:lang w:val="en-US"/>
        </w:rPr>
      </w:pPr>
      <w:r w:rsidRPr="00DB707E">
        <w:rPr>
          <w:lang w:val="en-US"/>
        </w:rPr>
        <w:t>10.1A.13.1</w:t>
      </w:r>
      <w:r w:rsidRPr="00DB707E">
        <w:rPr>
          <w:lang w:val="en-US"/>
        </w:rPr>
        <w:tab/>
      </w:r>
      <w:r w:rsidRPr="00DB707E">
        <w:rPr>
          <w:lang w:val="en-US" w:eastAsia="ko-KR"/>
        </w:rPr>
        <w:t>Inter-frequency SS-SINR accuracy requirements</w:t>
      </w:r>
      <w:r w:rsidRPr="00DB707E">
        <w:rPr>
          <w:lang w:val="en-US"/>
        </w:rPr>
        <w:t xml:space="preserve"> in FR2</w:t>
      </w:r>
    </w:p>
    <w:p w14:paraId="50D25712" w14:textId="77777777" w:rsidR="00524B77" w:rsidRPr="00DB707E" w:rsidRDefault="00524B77" w:rsidP="00524B77">
      <w:pPr>
        <w:pStyle w:val="Heading5"/>
        <w:rPr>
          <w:lang w:val="en-US"/>
        </w:rPr>
      </w:pPr>
      <w:r w:rsidRPr="00DB707E">
        <w:rPr>
          <w:lang w:val="en-US"/>
        </w:rPr>
        <w:t>10.1A.13.1.1</w:t>
      </w:r>
      <w:r w:rsidRPr="00DB707E">
        <w:rPr>
          <w:lang w:val="en-US"/>
        </w:rPr>
        <w:tab/>
      </w:r>
      <w:r w:rsidRPr="00DB707E">
        <w:t>Aboslute Accuracy of SS-SINR</w:t>
      </w:r>
      <w:r w:rsidRPr="00DB707E">
        <w:rPr>
          <w:lang w:val="en-US"/>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6546D8CA" w14:textId="77777777" w:rsidR="00524B77" w:rsidRPr="00DB707E" w:rsidRDefault="00524B77" w:rsidP="00524B77">
      <w:pPr>
        <w:pStyle w:val="Heading5"/>
      </w:pPr>
      <w:r w:rsidRPr="00DB707E">
        <w:t>10.1A.13.1.2</w:t>
      </w:r>
      <w:r w:rsidRPr="00DB707E">
        <w:tab/>
        <w:t>Relative Accuracy of SS-SINR in FR2</w:t>
      </w:r>
    </w:p>
    <w:p w14:paraId="69F7B0FF"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64115D7" w:rsidR="00524B77" w:rsidRPr="00DB707E" w:rsidRDefault="00524B77" w:rsidP="00524B77">
      <w:pPr>
        <w:pStyle w:val="B10"/>
        <w:rPr>
          <w:rFonts w:eastAsia="PMingLiU"/>
        </w:rPr>
      </w:pPr>
      <w:r w:rsidRPr="00DB707E">
        <w:t>-</w:t>
      </w:r>
      <w:r w:rsidRPr="00DB707E">
        <w:tab/>
        <w:t>Conditions defined in clause 7.3</w:t>
      </w:r>
      <w:r w:rsidR="00144359">
        <w:t>I</w:t>
      </w:r>
      <w:r w:rsidRPr="00DB707E">
        <w:t xml:space="preserve">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pPr>
            <w:r w:rsidRPr="00DB707E">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pPr>
            <w:r w:rsidRPr="00DB707E">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D37E488" w14:textId="77777777" w:rsidR="00524B77" w:rsidRPr="00DB707E" w:rsidRDefault="00524B77" w:rsidP="00430B21">
            <w:pPr>
              <w:pStyle w:val="TAC"/>
            </w:pPr>
            <w:r w:rsidRPr="00DB707E">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5A28E850" w:rsidR="00524B77" w:rsidRPr="00DB707E" w:rsidRDefault="00524B77" w:rsidP="00524B77">
      <w:pPr>
        <w:pStyle w:val="B10"/>
        <w:rPr>
          <w:rFonts w:eastAsia="PMingLiU"/>
        </w:rPr>
      </w:pPr>
      <w:r w:rsidRPr="00DB707E">
        <w:t>-</w:t>
      </w:r>
      <w:r w:rsidRPr="00DB707E">
        <w:tab/>
        <w:t>Conditions defined in clause 7.3</w:t>
      </w:r>
      <w:r w:rsidR="00177832">
        <w:t>I</w:t>
      </w:r>
      <w:r w:rsidRPr="00DB707E">
        <w:t xml:space="preserve">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0AFB280" w:rsidR="00524B77" w:rsidRPr="00DB707E" w:rsidRDefault="00524B77" w:rsidP="00524B77">
      <w:pPr>
        <w:pStyle w:val="B10"/>
        <w:rPr>
          <w:rFonts w:ascii="Arial" w:hAnsi="Arial"/>
          <w:sz w:val="28"/>
        </w:rPr>
      </w:pPr>
      <w:r w:rsidRPr="00DB707E">
        <w:t>-</w:t>
      </w:r>
      <w:r w:rsidRPr="00DB707E">
        <w:tab/>
        <w:t>Conditions defined in clause 7.3</w:t>
      </w:r>
      <w:r w:rsidR="002B6940">
        <w:t>I</w:t>
      </w:r>
      <w:r w:rsidRPr="00DB707E">
        <w:t xml:space="preserve"> of TS 38.101-1 [18] for reference sensitivity are fulfilled.</w:t>
      </w:r>
    </w:p>
    <w:p w14:paraId="5749CEF8"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pPr>
      <w:r w:rsidRPr="00DB707E">
        <w:t>-</w:t>
      </w:r>
      <w:r w:rsidRPr="00DB707E">
        <w:tab/>
        <w:t>The bandwidth of CSI-RS is 48 PRBs and the density is 3.</w:t>
      </w:r>
    </w:p>
    <w:p w14:paraId="20B3F90D"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 10.1A.19.2.1-1.</w:t>
      </w:r>
    </w:p>
    <w:p w14:paraId="336625D7" w14:textId="77777777" w:rsidR="00524B77" w:rsidRPr="00DB707E" w:rsidRDefault="00524B77" w:rsidP="00524B77"/>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524B77" w:rsidRPr="00DB707E" w14:paraId="0AE85BB3" w14:textId="77777777" w:rsidTr="00430B21">
        <w:trPr>
          <w:jc w:val="center"/>
        </w:trPr>
        <w:tc>
          <w:tcPr>
            <w:tcW w:w="1031" w:type="dxa"/>
            <w:tcBorders>
              <w:left w:val="single" w:sz="4" w:space="0" w:color="auto"/>
              <w:right w:val="single" w:sz="6" w:space="0" w:color="auto"/>
            </w:tcBorders>
            <w:shd w:val="clear" w:color="auto" w:fill="auto"/>
          </w:tcPr>
          <w:p w14:paraId="13AF419E" w14:textId="77777777" w:rsidR="00524B77" w:rsidRPr="00DB707E" w:rsidRDefault="00524B77" w:rsidP="00430B21">
            <w:pPr>
              <w:pStyle w:val="TAC"/>
            </w:pPr>
            <w:r w:rsidRPr="00DB707E">
              <w:rPr>
                <w:rFonts w:cs="Arial"/>
              </w:rPr>
              <w:t>±</w:t>
            </w:r>
            <w:r w:rsidRPr="00DB707E">
              <w:t>5.0</w:t>
            </w:r>
          </w:p>
        </w:tc>
        <w:tc>
          <w:tcPr>
            <w:tcW w:w="1043" w:type="dxa"/>
            <w:tcBorders>
              <w:left w:val="single" w:sz="6" w:space="0" w:color="auto"/>
              <w:right w:val="single" w:sz="6" w:space="0" w:color="auto"/>
            </w:tcBorders>
            <w:shd w:val="clear" w:color="auto" w:fill="auto"/>
          </w:tcPr>
          <w:p w14:paraId="457502D2" w14:textId="77777777" w:rsidR="00524B77" w:rsidRPr="00DB707E" w:rsidRDefault="00524B77" w:rsidP="00430B21">
            <w:pPr>
              <w:pStyle w:val="TAC"/>
            </w:pPr>
            <w:r w:rsidRPr="00DB707E">
              <w:rPr>
                <w:rFonts w:cs="Arial"/>
              </w:rPr>
              <w:t>±</w:t>
            </w:r>
            <w:r w:rsidRPr="00DB707E">
              <w:t>9.5</w:t>
            </w:r>
          </w:p>
        </w:tc>
        <w:tc>
          <w:tcPr>
            <w:tcW w:w="780" w:type="dxa"/>
            <w:tcBorders>
              <w:left w:val="single" w:sz="6" w:space="0" w:color="auto"/>
              <w:right w:val="single" w:sz="6" w:space="0" w:color="auto"/>
            </w:tcBorders>
            <w:shd w:val="clear" w:color="auto" w:fill="auto"/>
          </w:tcPr>
          <w:p w14:paraId="34FA0383"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524B77" w:rsidRPr="00DB707E" w:rsidDel="00FA4A82"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524B77" w:rsidRPr="00DB707E" w:rsidDel="00FA4A82"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524B77" w:rsidRPr="00DB707E" w:rsidDel="00FA4A82"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524B77" w:rsidRPr="00DB707E" w:rsidRDefault="00524B77" w:rsidP="00430B21">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pPr>
            <w:r w:rsidRPr="00DB707E">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pPr>
            <w:r w:rsidRPr="00DB707E">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524B77" w:rsidRPr="00DB707E" w14:paraId="7AAF1FF0" w14:textId="77777777" w:rsidTr="00430B2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D3E39ED" w14:textId="77777777" w:rsidR="00524B77" w:rsidRPr="00DB707E" w:rsidRDefault="00524B77" w:rsidP="00430B21">
            <w:pPr>
              <w:pStyle w:val="TAC"/>
            </w:pPr>
            <w:r w:rsidRPr="00DB707E">
              <w:rPr>
                <w:rFonts w:cs="Arial"/>
              </w:rPr>
              <w:t>±</w:t>
            </w:r>
            <w:r w:rsidRPr="00DB707E">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741260B" w14:textId="77777777" w:rsidR="00524B77" w:rsidRPr="00DB707E" w:rsidRDefault="00524B77" w:rsidP="00430B21">
            <w:pPr>
              <w:pStyle w:val="TAC"/>
            </w:pPr>
            <w:r w:rsidRPr="00DB707E">
              <w:rPr>
                <w:rFonts w:cs="Arial"/>
              </w:rPr>
              <w:t>±</w:t>
            </w:r>
            <w:r w:rsidRPr="00DB707E">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495D51E2"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524B77" w:rsidRPr="00DB707E" w:rsidRDefault="00524B77" w:rsidP="00430B21">
            <w:pPr>
              <w:pStyle w:val="TAC"/>
            </w:pPr>
            <w:r w:rsidRPr="00DB707E">
              <w:t>NR_FDD_FR1_A, NR_TDD_FR1_A,</w:t>
            </w:r>
          </w:p>
          <w:p w14:paraId="5611FDFE" w14:textId="77777777" w:rsidR="00524B77" w:rsidRPr="00DB707E" w:rsidRDefault="00524B77" w:rsidP="00430B21">
            <w:pPr>
              <w:pStyle w:val="TAC"/>
            </w:pPr>
            <w:r w:rsidRPr="00DB707E">
              <w:t>NR_SDL_FR1_A,</w:t>
            </w:r>
          </w:p>
          <w:p w14:paraId="0B49DBBC" w14:textId="77777777" w:rsidR="00524B77" w:rsidRPr="00DB707E" w:rsidRDefault="00524B77" w:rsidP="00430B21">
            <w:pPr>
              <w:pStyle w:val="TAC"/>
            </w:pPr>
            <w:r w:rsidRPr="00DB707E">
              <w:t>NR_FDD_FR1_B, NR_TDD_FR1_C, NR_FDD_FR1_D, NR_TDD_FR1_D, NR_FDD_FR1_E, NR_TDD_FR1_E, NR_FDD_FR1_F,</w:t>
            </w:r>
          </w:p>
          <w:p w14:paraId="2B7F6256" w14:textId="77777777" w:rsidR="00524B77" w:rsidRPr="00DB707E" w:rsidRDefault="00524B77" w:rsidP="00430B21">
            <w:pPr>
              <w:pStyle w:val="TAC"/>
              <w:rPr>
                <w:lang w:val="sv-FI"/>
              </w:rPr>
            </w:pPr>
            <w:r w:rsidRPr="00DB707E">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524B77" w:rsidRPr="00DB707E" w:rsidRDefault="00524B77" w:rsidP="00430B21">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524B77" w:rsidRPr="00DB707E" w:rsidRDefault="00524B77" w:rsidP="00430B21">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524B77" w:rsidRPr="00DB707E" w:rsidRDefault="00524B77" w:rsidP="00430B21">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62A448CF" w:rsidR="00524B77" w:rsidRPr="00DB707E" w:rsidRDefault="00524B77" w:rsidP="00524B77">
      <w:pPr>
        <w:pStyle w:val="B10"/>
        <w:rPr>
          <w:rFonts w:ascii="Arial" w:hAnsi="Arial"/>
          <w:sz w:val="28"/>
        </w:rPr>
      </w:pPr>
      <w:r w:rsidRPr="00DB707E">
        <w:t>-</w:t>
      </w:r>
      <w:r w:rsidRPr="00DB707E">
        <w:tab/>
        <w:t>Conditions defined in clause 7.3</w:t>
      </w:r>
      <w:r w:rsidR="00ED5165">
        <w:t>I</w:t>
      </w:r>
      <w:r w:rsidRPr="00DB707E">
        <w:t xml:space="preserve"> of TS 38.101-1 [18] for reference sensitivity are fulfilled.</w:t>
      </w:r>
    </w:p>
    <w:p w14:paraId="6338F34E"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pPr>
      <w:r w:rsidRPr="00DB707E">
        <w:t>-</w:t>
      </w:r>
      <w:r w:rsidRPr="00DB707E">
        <w:tab/>
        <w:t>The bandwidth of CSI-RS is 48 PRBs and the density is 3.</w:t>
      </w:r>
    </w:p>
    <w:p w14:paraId="5A5D888A"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524B77" w:rsidRPr="00DB707E" w14:paraId="177C8CE6" w14:textId="77777777" w:rsidTr="00430B21">
        <w:trPr>
          <w:jc w:val="center"/>
        </w:trPr>
        <w:tc>
          <w:tcPr>
            <w:tcW w:w="1029" w:type="dxa"/>
            <w:tcBorders>
              <w:left w:val="single" w:sz="4" w:space="0" w:color="auto"/>
              <w:right w:val="single" w:sz="6" w:space="0" w:color="auto"/>
            </w:tcBorders>
            <w:shd w:val="clear" w:color="auto" w:fill="auto"/>
          </w:tcPr>
          <w:p w14:paraId="76D9DD15" w14:textId="77777777" w:rsidR="00524B77" w:rsidRPr="00DB707E" w:rsidRDefault="00524B77" w:rsidP="00430B21">
            <w:pPr>
              <w:pStyle w:val="TAC"/>
            </w:pPr>
            <w:r w:rsidRPr="00DB707E">
              <w:rPr>
                <w:rFonts w:cs="Arial"/>
              </w:rPr>
              <w:t>±</w:t>
            </w:r>
            <w:r w:rsidRPr="00DB707E">
              <w:t>3</w:t>
            </w:r>
          </w:p>
        </w:tc>
        <w:tc>
          <w:tcPr>
            <w:tcW w:w="1026" w:type="dxa"/>
            <w:tcBorders>
              <w:left w:val="single" w:sz="6" w:space="0" w:color="auto"/>
              <w:right w:val="single" w:sz="6" w:space="0" w:color="auto"/>
            </w:tcBorders>
            <w:shd w:val="clear" w:color="auto" w:fill="auto"/>
          </w:tcPr>
          <w:p w14:paraId="1F036684" w14:textId="77777777" w:rsidR="00524B77" w:rsidRPr="00DB707E" w:rsidRDefault="00524B77" w:rsidP="00430B21">
            <w:pPr>
              <w:pStyle w:val="TAC"/>
            </w:pPr>
            <w:r w:rsidRPr="00DB707E">
              <w:rPr>
                <w:rFonts w:cs="Arial"/>
              </w:rPr>
              <w:t>±</w:t>
            </w:r>
            <w:r w:rsidRPr="00DB707E">
              <w:t>4</w:t>
            </w:r>
          </w:p>
        </w:tc>
        <w:tc>
          <w:tcPr>
            <w:tcW w:w="798" w:type="dxa"/>
            <w:tcBorders>
              <w:left w:val="single" w:sz="6" w:space="0" w:color="auto"/>
              <w:right w:val="single" w:sz="6" w:space="0" w:color="auto"/>
            </w:tcBorders>
            <w:shd w:val="clear" w:color="auto" w:fill="auto"/>
          </w:tcPr>
          <w:p w14:paraId="6080A167" w14:textId="77777777" w:rsidR="00524B77" w:rsidRPr="00DB707E" w:rsidRDefault="00524B77" w:rsidP="00430B21">
            <w:pPr>
              <w:pStyle w:val="TAC"/>
            </w:pPr>
            <w:r w:rsidRPr="00DB707E">
              <w:sym w:font="Symbol" w:char="F0B3"/>
            </w:r>
            <w:r w:rsidRPr="00DB707E">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524B77" w:rsidRPr="00DB707E"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524B77" w:rsidRPr="00DB707E"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524B77" w:rsidRPr="00DB707E"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524B77" w:rsidRPr="00DB707E" w:rsidRDefault="00524B77" w:rsidP="00430B21">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pPr>
            <w:r w:rsidRPr="00DB707E">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pPr>
            <w:r w:rsidRPr="00DB707E">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2" w:name="_Toc5952727"/>
      <w:r w:rsidRPr="009C5807">
        <w:rPr>
          <w:lang w:val="en-US" w:eastAsia="ko-KR"/>
        </w:rPr>
        <w:t>10.2.1</w:t>
      </w:r>
      <w:r w:rsidRPr="009C5807">
        <w:rPr>
          <w:lang w:val="en-US" w:eastAsia="ko-KR"/>
        </w:rPr>
        <w:tab/>
        <w:t>Introduction</w:t>
      </w:r>
      <w:bookmarkEnd w:id="22"/>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3" w:name="_Toc5952728"/>
      <w:r w:rsidRPr="009C5807">
        <w:rPr>
          <w:lang w:val="en-US" w:eastAsia="ko-KR"/>
        </w:rPr>
        <w:t>10.2.2</w:t>
      </w:r>
      <w:r w:rsidR="008B6AFC" w:rsidRPr="009C5807">
        <w:rPr>
          <w:lang w:val="en-US" w:eastAsia="ko-KR"/>
        </w:rPr>
        <w:tab/>
      </w:r>
      <w:r w:rsidRPr="009C5807">
        <w:rPr>
          <w:lang w:val="en-US" w:eastAsia="ko-KR"/>
        </w:rPr>
        <w:t>E-UTRAN RSRP measurements</w:t>
      </w:r>
      <w:bookmarkEnd w:id="23"/>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4" w:name="_Toc5952729"/>
      <w:r w:rsidRPr="009C5807">
        <w:rPr>
          <w:lang w:val="en-US" w:eastAsia="ko-KR"/>
        </w:rPr>
        <w:t>10.2.3</w:t>
      </w:r>
      <w:r w:rsidRPr="009C5807">
        <w:rPr>
          <w:lang w:val="en-US" w:eastAsia="ko-KR"/>
        </w:rPr>
        <w:tab/>
        <w:t>E-UTRAN RSRQ measurements</w:t>
      </w:r>
      <w:bookmarkEnd w:id="24"/>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5" w:name="_Toc5952730"/>
      <w:r w:rsidRPr="009C5807">
        <w:rPr>
          <w:lang w:val="en-US" w:eastAsia="ko-KR"/>
        </w:rPr>
        <w:t>10.2.4</w:t>
      </w:r>
      <w:r w:rsidRPr="009C5807">
        <w:rPr>
          <w:lang w:val="en-US" w:eastAsia="ko-KR"/>
        </w:rPr>
        <w:tab/>
        <w:t>E-UTRAN RSTD measurements</w:t>
      </w:r>
      <w:bookmarkEnd w:id="25"/>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6" w:name="_Toc5952731"/>
      <w:r w:rsidRPr="009C5807">
        <w:rPr>
          <w:lang w:val="en-US" w:eastAsia="ko-KR"/>
        </w:rPr>
        <w:t>10.2.5</w:t>
      </w:r>
      <w:r w:rsidRPr="009C5807">
        <w:rPr>
          <w:lang w:val="en-US" w:eastAsia="ko-KR"/>
        </w:rPr>
        <w:tab/>
        <w:t>E-UTRAN RS-SINR measurements</w:t>
      </w:r>
      <w:bookmarkEnd w:id="26"/>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45E471AA" w14:textId="77777777" w:rsidR="006F45B4" w:rsidRDefault="006F45B4" w:rsidP="00C87F52"/>
    <w:p w14:paraId="302D64CB" w14:textId="77777777" w:rsidR="006F45B4" w:rsidRPr="009C5807" w:rsidRDefault="006F45B4" w:rsidP="006F45B4">
      <w:pPr>
        <w:pStyle w:val="Heading2"/>
      </w:pPr>
      <w:r>
        <w:t>10.2A</w:t>
      </w:r>
      <w:r w:rsidRPr="009C5807">
        <w:tab/>
        <w:t>E-UTRAN measurements</w:t>
      </w:r>
      <w:r>
        <w:t xml:space="preserve"> for RedCap</w:t>
      </w:r>
    </w:p>
    <w:p w14:paraId="58809F95" w14:textId="77777777" w:rsidR="006F45B4" w:rsidRPr="009C5807" w:rsidRDefault="006F45B4" w:rsidP="006F45B4">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976EDD2" w14:textId="77777777" w:rsidR="006F45B4" w:rsidRPr="009C5807" w:rsidRDefault="006F45B4" w:rsidP="006F45B4">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28E7133" w14:textId="77777777" w:rsidR="006F45B4" w:rsidRPr="009C5807" w:rsidRDefault="006F45B4" w:rsidP="006F45B4">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6D99782F" w14:textId="77777777" w:rsidR="006F45B4" w:rsidRPr="009C5807" w:rsidRDefault="006F45B4" w:rsidP="006F45B4">
      <w:pPr>
        <w:pStyle w:val="B10"/>
      </w:pPr>
      <w:r w:rsidRPr="009C5807">
        <w:rPr>
          <w:rFonts w:cs="v4.2.0"/>
        </w:rPr>
        <w:t>-</w:t>
      </w:r>
      <w:r w:rsidRPr="009C5807">
        <w:rPr>
          <w:rFonts w:cs="v4.2.0"/>
        </w:rPr>
        <w:tab/>
        <w:t>in RRC_CONNECTED state</w:t>
      </w:r>
    </w:p>
    <w:p w14:paraId="33A487EE" w14:textId="77777777" w:rsidR="006F45B4" w:rsidRPr="009C5807" w:rsidRDefault="006F45B4" w:rsidP="006F45B4">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49FF7BD1" w14:textId="77777777" w:rsidR="006F45B4" w:rsidRPr="009C5807" w:rsidRDefault="006F45B4" w:rsidP="006F45B4">
      <w:pPr>
        <w:pStyle w:val="B10"/>
      </w:pPr>
      <w:r w:rsidRPr="009C5807">
        <w:t>-</w:t>
      </w:r>
      <w:r w:rsidRPr="009C5807">
        <w:tab/>
        <w:t>that is synchronised to the cell that is measured.</w:t>
      </w:r>
    </w:p>
    <w:p w14:paraId="693DF044" w14:textId="77777777" w:rsidR="006F45B4" w:rsidRPr="009C5807" w:rsidRDefault="006F45B4" w:rsidP="006F45B4">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9C5807" w:rsidRDefault="006F45B4" w:rsidP="006F45B4">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9C5807" w:rsidRDefault="006F45B4" w:rsidP="006F45B4">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69658B9F" w14:textId="77777777" w:rsidR="006F45B4" w:rsidRPr="009C5807" w:rsidRDefault="006F45B4" w:rsidP="006F45B4">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77AA379D"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58246E9B" w14:textId="77777777" w:rsidR="006F45B4" w:rsidRPr="009C5807" w:rsidRDefault="006F45B4" w:rsidP="006F45B4">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08B411CB" w14:textId="77777777" w:rsidR="006F45B4" w:rsidRDefault="006F45B4" w:rsidP="006F45B4">
      <w:pPr>
        <w:jc w:val="both"/>
        <w:rPr>
          <w:rFonts w:cs="v4.2.0"/>
        </w:rPr>
      </w:pPr>
      <w:r>
        <w:rPr>
          <w:rFonts w:cs="v4.2.0"/>
        </w:rPr>
        <w:t>For 2Rx RedCap,</w:t>
      </w:r>
    </w:p>
    <w:p w14:paraId="7F1B5848"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sidRPr="00B910B8">
        <w:rPr>
          <w:rFonts w:cs="v4.2.0"/>
        </w:rPr>
        <w:t xml:space="preserve">UE other than </w:t>
      </w:r>
      <w:r>
        <w:rPr>
          <w:rFonts w:cs="v4.2.0"/>
        </w:rPr>
        <w:t>Cat.</w:t>
      </w:r>
      <w:r w:rsidRPr="00B910B8">
        <w:rPr>
          <w:rFonts w:cs="v4.2.0"/>
        </w:rPr>
        <w:t>1bis</w:t>
      </w:r>
      <w:r w:rsidRPr="009C5807">
        <w:t xml:space="preserve"> in clause 9.1.3 of TS 36.133 [15].</w:t>
      </w:r>
    </w:p>
    <w:p w14:paraId="5716C38E" w14:textId="77777777" w:rsidR="006F45B4" w:rsidRDefault="006F45B4" w:rsidP="006F45B4">
      <w:pPr>
        <w:jc w:val="both"/>
        <w:rPr>
          <w:rFonts w:cs="v4.2.0"/>
        </w:rPr>
      </w:pPr>
      <w:r>
        <w:rPr>
          <w:rFonts w:cs="v4.2.0"/>
        </w:rPr>
        <w:t>For 1Rx RedCap,</w:t>
      </w:r>
    </w:p>
    <w:p w14:paraId="1F59131A"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Pr>
          <w:rFonts w:cs="v4.2.0"/>
        </w:rPr>
        <w:t>UE Cat.</w:t>
      </w:r>
      <w:r w:rsidRPr="00B910B8">
        <w:rPr>
          <w:rFonts w:cs="v4.2.0"/>
        </w:rPr>
        <w:t>1bis</w:t>
      </w:r>
      <w:r>
        <w:rPr>
          <w:rFonts w:cs="v4.2.0"/>
        </w:rPr>
        <w:t xml:space="preserve"> </w:t>
      </w:r>
      <w:r w:rsidRPr="009C5807">
        <w:t>in clause 9.1.3 of TS 36.133 [15].</w:t>
      </w:r>
    </w:p>
    <w:p w14:paraId="373E913B" w14:textId="77777777" w:rsidR="006F45B4" w:rsidRPr="009C5807" w:rsidRDefault="006F45B4" w:rsidP="006F45B4">
      <w:r w:rsidRPr="009C5807">
        <w:t>The reporting range and mapping specified for RSRP measurements in clause 9.1.4 of TS 36.133 [15] shall apply.</w:t>
      </w:r>
    </w:p>
    <w:p w14:paraId="76565487" w14:textId="77777777" w:rsidR="006F45B4" w:rsidRPr="009C5807" w:rsidRDefault="006F45B4" w:rsidP="006F45B4">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68F5C5E9"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37B67A0D" w14:textId="77777777" w:rsidR="006F45B4" w:rsidRDefault="006F45B4" w:rsidP="006F45B4">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6E75089B" w14:textId="77777777" w:rsidR="006F45B4" w:rsidRPr="009C5807" w:rsidRDefault="006F45B4" w:rsidP="006F45B4">
      <w:pPr>
        <w:rPr>
          <w:rFonts w:cs="v4.2.0"/>
        </w:rPr>
      </w:pPr>
      <w:r>
        <w:rPr>
          <w:rFonts w:cs="v4.2.0" w:hint="eastAsia"/>
        </w:rPr>
        <w:t>F</w:t>
      </w:r>
      <w:r>
        <w:rPr>
          <w:rFonts w:cs="v4.2.0"/>
        </w:rPr>
        <w:t xml:space="preserve">or 2Rx RedCap, </w:t>
      </w:r>
    </w:p>
    <w:p w14:paraId="1AD811E1"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 xml:space="preserve">UE other than </w:t>
      </w:r>
      <w:r>
        <w:rPr>
          <w:rFonts w:cs="v4.2.0"/>
        </w:rPr>
        <w:t>Cat.</w:t>
      </w:r>
      <w:r w:rsidRPr="00B910B8">
        <w:rPr>
          <w:rFonts w:cs="v4.2.0"/>
        </w:rPr>
        <w:t>1bis</w:t>
      </w:r>
      <w:r w:rsidRPr="009C5807">
        <w:t xml:space="preserve"> in clause 9.1.6 of TS 36.133 [15].</w:t>
      </w:r>
    </w:p>
    <w:p w14:paraId="6E32AA0B" w14:textId="77777777" w:rsidR="006F45B4" w:rsidRPr="009C5807" w:rsidRDefault="006F45B4" w:rsidP="006F45B4">
      <w:pPr>
        <w:rPr>
          <w:rFonts w:cs="v4.2.0"/>
        </w:rPr>
      </w:pPr>
      <w:r>
        <w:rPr>
          <w:rFonts w:cs="v4.2.0" w:hint="eastAsia"/>
        </w:rPr>
        <w:t>F</w:t>
      </w:r>
      <w:r>
        <w:rPr>
          <w:rFonts w:cs="v4.2.0"/>
        </w:rPr>
        <w:t xml:space="preserve">or 1Rx RedCap, </w:t>
      </w:r>
    </w:p>
    <w:p w14:paraId="28B268E0" w14:textId="77777777" w:rsidR="006F45B4" w:rsidRPr="009C5807"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UE</w:t>
      </w:r>
      <w:r>
        <w:rPr>
          <w:rFonts w:cs="v4.2.0"/>
        </w:rPr>
        <w:t xml:space="preserve"> Cat.</w:t>
      </w:r>
      <w:r w:rsidRPr="00B910B8">
        <w:rPr>
          <w:rFonts w:cs="v4.2.0"/>
        </w:rPr>
        <w:t>1bis</w:t>
      </w:r>
      <w:r w:rsidRPr="009C5807">
        <w:t xml:space="preserve"> in clause 9.1.6 of TS 36.133 [15].</w:t>
      </w:r>
    </w:p>
    <w:p w14:paraId="5F6E1D09" w14:textId="77777777" w:rsidR="006F45B4" w:rsidRPr="009C5807" w:rsidRDefault="006F45B4" w:rsidP="006F45B4">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4BA676C7" w14:textId="1E5CBCEF" w:rsidR="006F45B4" w:rsidRDefault="006F45B4" w:rsidP="006F45B4">
      <w:r w:rsidRPr="009C5807">
        <w:t>The reporting range and mapping specified for RSRQ measurements in clause 9.1.7 of TS 36.133 [15] shall apply.</w:t>
      </w:r>
    </w:p>
    <w:p w14:paraId="2B9084DC" w14:textId="77777777" w:rsidR="00D457A1" w:rsidRPr="009C5807" w:rsidRDefault="00D457A1" w:rsidP="00D457A1">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6245A8B0" w14:textId="77777777" w:rsidR="00D457A1" w:rsidRPr="009C5807" w:rsidRDefault="00D457A1" w:rsidP="00D457A1">
      <w:pPr>
        <w:pStyle w:val="NO"/>
        <w:rPr>
          <w:rFonts w:cs="v4.2.0"/>
        </w:rPr>
      </w:pPr>
      <w:r w:rsidRPr="009C5807">
        <w:rPr>
          <w:rFonts w:cs="v4.2.0"/>
        </w:rPr>
        <w:t>NOTE:</w:t>
      </w:r>
      <w:r w:rsidRPr="009C5807">
        <w:rPr>
          <w:rFonts w:cs="v4.2.0"/>
        </w:rPr>
        <w:tab/>
        <w:t>This measurement is for handover between NR and E-UTRAN.</w:t>
      </w:r>
    </w:p>
    <w:p w14:paraId="25654DB1" w14:textId="77777777" w:rsidR="00D457A1" w:rsidRDefault="00D457A1" w:rsidP="00D457A1">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3A624C67" w14:textId="77777777" w:rsidR="00D457A1" w:rsidRPr="009C5807" w:rsidRDefault="00D457A1" w:rsidP="00D457A1">
      <w:pPr>
        <w:rPr>
          <w:rFonts w:cs="v4.2.0"/>
        </w:rPr>
      </w:pPr>
      <w:r>
        <w:rPr>
          <w:rFonts w:cs="v4.2.0" w:hint="eastAsia"/>
        </w:rPr>
        <w:t>F</w:t>
      </w:r>
      <w:r>
        <w:rPr>
          <w:rFonts w:cs="v4.2.0"/>
        </w:rPr>
        <w:t>or 2Rx RedCap,</w:t>
      </w:r>
    </w:p>
    <w:p w14:paraId="6819E1BC" w14:textId="77777777" w:rsidR="00D457A1" w:rsidRPr="009C5807" w:rsidRDefault="00D457A1" w:rsidP="00D457A1">
      <w:pPr>
        <w:pStyle w:val="B10"/>
        <w:numPr>
          <w:ilvl w:val="0"/>
          <w:numId w:val="50"/>
        </w:numPr>
        <w:overflowPunct/>
        <w:autoSpaceDE/>
        <w:autoSpaceDN/>
        <w:adjustRightInd/>
        <w:textAlignment w:val="auto"/>
      </w:pPr>
      <w:r w:rsidRPr="009C5807">
        <w:t xml:space="preserve">The accuracy requirements of E-UTRA RS-SINR measurements in RRC_CONNECTED state and the corresponding side conditions shall be the same as the inter-frequency RS-SINR </w:t>
      </w:r>
      <w:r>
        <w:t>a</w:t>
      </w:r>
      <w:r w:rsidRPr="009C5807">
        <w:t xml:space="preserve">ccuracy </w:t>
      </w:r>
      <w:r>
        <w:t>r</w:t>
      </w:r>
      <w:r w:rsidRPr="009C5807">
        <w:t>equirements in clause 9.1.17.3 of TS 36.133 [15].</w:t>
      </w:r>
    </w:p>
    <w:p w14:paraId="198C6332" w14:textId="43F5CCBA" w:rsidR="00D457A1" w:rsidRPr="009C5807" w:rsidRDefault="00D457A1" w:rsidP="00D457A1">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7" w:name="_Toc383690905"/>
      <w:r w:rsidRPr="009C5807">
        <w:t>10.3.1</w:t>
      </w:r>
      <w:r w:rsidRPr="009C5807">
        <w:rPr>
          <w:rFonts w:eastAsia="Batang"/>
          <w:szCs w:val="24"/>
        </w:rPr>
        <w:tab/>
      </w:r>
      <w:r w:rsidRPr="009C5807">
        <w:t>UTRAN FDD CPICH RSCP</w:t>
      </w:r>
      <w:bookmarkEnd w:id="27"/>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NOTE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NOTE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28" w:name="_Toc383690907"/>
      <w:r w:rsidRPr="009C5807">
        <w:t>10.3.2</w:t>
      </w:r>
      <w:r w:rsidRPr="009C5807">
        <w:rPr>
          <w:rFonts w:eastAsia="Batang"/>
          <w:szCs w:val="24"/>
        </w:rPr>
        <w:tab/>
      </w:r>
      <w:r w:rsidRPr="009C5807">
        <w:t>UTRAN FDD CPICH Ec/No</w:t>
      </w:r>
      <w:bookmarkEnd w:id="28"/>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29"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rPr>
            </w:pPr>
            <w:r w:rsidRPr="00CD31AF">
              <w:rPr>
                <w:rFonts w:ascii="Arial" w:hAnsi="Arial"/>
                <w:sz w:val="18"/>
              </w:rPr>
              <w:t>NR_TDD_FR1_</w:t>
            </w:r>
            <w:r>
              <w:rPr>
                <w:rFonts w:ascii="Arial" w:hAnsi="Arial"/>
                <w:sz w:val="18"/>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rPr>
            </w:pPr>
            <w:r w:rsidRPr="00CD31AF">
              <w:rPr>
                <w:rFonts w:ascii="Arial" w:hAnsi="Arial"/>
                <w:sz w:val="18"/>
              </w:rPr>
              <w:t>NR_TDD_FR1_</w:t>
            </w:r>
            <w:r>
              <w:rPr>
                <w:rFonts w:ascii="Arial" w:hAnsi="Arial"/>
                <w:sz w:val="18"/>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rPr>
      </w:pPr>
      <w:r w:rsidRPr="003F0B9D">
        <w:t>10.4.3</w:t>
      </w:r>
      <w:r w:rsidRPr="003F0B9D">
        <w:rPr>
          <w:lang w:val="en-US"/>
        </w:rPr>
        <w:t>.1</w:t>
      </w:r>
      <w:r w:rsidRPr="003F0B9D">
        <w:rPr>
          <w:lang w:val="en-US"/>
        </w:rPr>
        <w:tab/>
        <w:t>Absolute SL-RSSI Accuracy</w:t>
      </w:r>
    </w:p>
    <w:p w14:paraId="4698EDD5" w14:textId="77777777" w:rsidR="008E7ED3" w:rsidRPr="003F0B9D" w:rsidRDefault="008E7ED3" w:rsidP="008E7ED3">
      <w:r w:rsidRPr="003F0B9D">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pPr>
      <w:r w:rsidRPr="003F0B9D">
        <w:t>-</w:t>
      </w:r>
      <w:r w:rsidRPr="003F0B9D">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0" w:name="_Hlk97743669"/>
      <w:r w:rsidRPr="00B443FD">
        <w:t>10.</w:t>
      </w:r>
      <w:r>
        <w:rPr>
          <w:rFonts w:hint="eastAsia"/>
        </w:rPr>
        <w:t>4</w:t>
      </w:r>
      <w:r w:rsidRPr="00B443FD">
        <w:t>.</w:t>
      </w:r>
      <w:r>
        <w:t>5</w:t>
      </w:r>
      <w:r w:rsidRPr="00B443FD">
        <w:tab/>
        <w:t>Intra-Frequency Discovery Signal Measurement Accuracy Requirements</w:t>
      </w:r>
    </w:p>
    <w:bookmarkEnd w:id="30"/>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rPr>
        <w:t>4</w:t>
      </w:r>
      <w:r w:rsidRPr="00B443FD">
        <w:t>.</w:t>
      </w:r>
      <w: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bookmarkEnd w:id="1"/>
      <w:bookmarkEnd w:id="29"/>
    </w:tbl>
    <w:p w14:paraId="5CB2F970" w14:textId="16D5F8D3" w:rsidR="00DD5704" w:rsidRDefault="00DD5704" w:rsidP="00DD5704"/>
    <w:p w14:paraId="29B761BD" w14:textId="731095EC" w:rsidR="00A605E8" w:rsidRDefault="00A605E8" w:rsidP="00A605E8">
      <w:pPr>
        <w:pStyle w:val="Heading1"/>
      </w:pPr>
      <w:r w:rsidRPr="009C5807">
        <w:t>11</w:t>
      </w:r>
      <w:r w:rsidRPr="009C5807">
        <w:tab/>
        <w:t>Void</w:t>
      </w:r>
    </w:p>
    <w:sectPr w:rsidR="00A605E8" w:rsidSect="007E745C">
      <w:headerReference w:type="default" r:id="rId17"/>
      <w:footerReference w:type="default" r:id="rId18"/>
      <w:footnotePr>
        <w:numRestart w:val="eachSect"/>
      </w:footnotePr>
      <w:pgSz w:w="11907" w:h="16840" w:code="9"/>
      <w:pgMar w:top="1418" w:right="1134" w:bottom="1134" w:left="1134" w:header="851" w:footer="340" w:gutter="0"/>
      <w:pgNumType w:start="87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D0363" w14:textId="77777777" w:rsidR="00EE79F6" w:rsidRDefault="00EE79F6">
      <w:r>
        <w:separator/>
      </w:r>
    </w:p>
  </w:endnote>
  <w:endnote w:type="continuationSeparator" w:id="0">
    <w:p w14:paraId="772C6889" w14:textId="77777777" w:rsidR="00EE79F6" w:rsidRDefault="00EE79F6">
      <w:r>
        <w:continuationSeparator/>
      </w:r>
    </w:p>
  </w:endnote>
  <w:endnote w:type="continuationNotice" w:id="1">
    <w:p w14:paraId="627D3BB9" w14:textId="77777777" w:rsidR="00EE79F6" w:rsidRDefault="00EE79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D0F33" w14:textId="77777777" w:rsidR="00EE79F6" w:rsidRDefault="00EE79F6">
      <w:r>
        <w:separator/>
      </w:r>
    </w:p>
  </w:footnote>
  <w:footnote w:type="continuationSeparator" w:id="0">
    <w:p w14:paraId="466DEDFB" w14:textId="77777777" w:rsidR="00EE79F6" w:rsidRDefault="00EE79F6">
      <w:r>
        <w:continuationSeparator/>
      </w:r>
    </w:p>
  </w:footnote>
  <w:footnote w:type="continuationNotice" w:id="1">
    <w:p w14:paraId="4406E8D0" w14:textId="77777777" w:rsidR="00EE79F6" w:rsidRDefault="00EE79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lang w:val="en-US"/>
      </w:rPr>
      <w:id w:val="1210449231"/>
      <w:docPartObj>
        <w:docPartGallery w:val="Page Numbers (Top of Page)"/>
        <w:docPartUnique/>
      </w:docPartObj>
    </w:sdtPr>
    <w:sdtEndPr/>
    <w:sdtContent>
      <w:p w14:paraId="4A4F3FD0" w14:textId="5E372209" w:rsidR="00CB1AD2" w:rsidRPr="00512A44" w:rsidRDefault="00CB1AD2" w:rsidP="00CB1AD2">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DF5B03">
          <w:rPr>
            <w:rFonts w:ascii="Arial" w:hAnsi="Arial" w:cs="Arial"/>
            <w:b/>
            <w:sz w:val="18"/>
            <w:szCs w:val="18"/>
            <w:lang w:val="sv-FI"/>
          </w:rPr>
          <w:t>13</w:t>
        </w:r>
        <w:r w:rsidRPr="00512A44">
          <w:rPr>
            <w:rFonts w:ascii="Arial" w:hAnsi="Arial" w:cs="Arial"/>
            <w:b/>
            <w:sz w:val="18"/>
            <w:szCs w:val="18"/>
            <w:lang w:val="sv-FI"/>
          </w:rPr>
          <w:t>.0 (</w:t>
        </w:r>
        <w:r w:rsidR="00DF5B03" w:rsidRPr="00512A44">
          <w:rPr>
            <w:rFonts w:ascii="Arial" w:hAnsi="Arial" w:cs="Arial"/>
            <w:b/>
            <w:sz w:val="18"/>
            <w:szCs w:val="18"/>
            <w:lang w:val="sv-FI"/>
          </w:rPr>
          <w:t>202</w:t>
        </w:r>
        <w:r w:rsidR="00DF5B03">
          <w:rPr>
            <w:rFonts w:ascii="Arial" w:hAnsi="Arial" w:cs="Arial"/>
            <w:b/>
            <w:sz w:val="18"/>
            <w:szCs w:val="18"/>
            <w:lang w:val="sv-FI"/>
          </w:rPr>
          <w:t>4</w:t>
        </w:r>
        <w:r w:rsidRPr="00512A44">
          <w:rPr>
            <w:rFonts w:ascii="Arial" w:hAnsi="Arial" w:cs="Arial"/>
            <w:b/>
            <w:sz w:val="18"/>
            <w:szCs w:val="18"/>
            <w:lang w:val="sv-FI"/>
          </w:rPr>
          <w:t>-</w:t>
        </w:r>
        <w:r w:rsidR="00DF5B03">
          <w:rPr>
            <w:rFonts w:ascii="Arial" w:hAnsi="Arial" w:cs="Arial"/>
            <w:b/>
            <w:sz w:val="18"/>
            <w:szCs w:val="18"/>
            <w:lang w:val="sv-FI"/>
          </w:rPr>
          <w:t>03</w:t>
        </w:r>
        <w:r w:rsidRPr="00512A44">
          <w:rPr>
            <w:rFonts w:ascii="Arial" w:hAnsi="Arial" w:cs="Arial"/>
            <w:b/>
            <w:sz w:val="18"/>
            <w:szCs w:val="18"/>
            <w:lang w:val="sv-FI"/>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34F"/>
    <w:rsid w:val="00171440"/>
    <w:rsid w:val="0017198B"/>
    <w:rsid w:val="00171E31"/>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201"/>
    <w:rsid w:val="002B642C"/>
    <w:rsid w:val="002B6535"/>
    <w:rsid w:val="002B6940"/>
    <w:rsid w:val="002B69A5"/>
    <w:rsid w:val="002B716D"/>
    <w:rsid w:val="002B750A"/>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0CB"/>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B38"/>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37887"/>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4BB1"/>
    <w:rsid w:val="008B4CC8"/>
    <w:rsid w:val="008B4CFF"/>
    <w:rsid w:val="008B5183"/>
    <w:rsid w:val="008B5C3E"/>
    <w:rsid w:val="008B5D23"/>
    <w:rsid w:val="008B5E29"/>
    <w:rsid w:val="008B5E5F"/>
    <w:rsid w:val="008B6591"/>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27C1"/>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D88"/>
    <w:rsid w:val="009E3129"/>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5072C"/>
    <w:rsid w:val="00D50777"/>
    <w:rsid w:val="00D50A66"/>
    <w:rsid w:val="00D513E9"/>
    <w:rsid w:val="00D51D2B"/>
    <w:rsid w:val="00D5209F"/>
    <w:rsid w:val="00D52569"/>
    <w:rsid w:val="00D528D8"/>
    <w:rsid w:val="00D53EDF"/>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D69"/>
    <w:rsid w:val="00E67E28"/>
    <w:rsid w:val="00E70812"/>
    <w:rsid w:val="00E70A36"/>
    <w:rsid w:val="00E70DF5"/>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259"/>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072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0725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0725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07259"/>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D07259"/>
    <w:pPr>
      <w:ind w:left="1701" w:hanging="1701"/>
      <w:outlineLvl w:val="4"/>
    </w:pPr>
    <w:rPr>
      <w:sz w:val="22"/>
    </w:rPr>
  </w:style>
  <w:style w:type="paragraph" w:styleId="Heading6">
    <w:name w:val="heading 6"/>
    <w:aliases w:val="T1,Header 6"/>
    <w:basedOn w:val="H6"/>
    <w:next w:val="Normal"/>
    <w:link w:val="Heading6Char"/>
    <w:qFormat/>
    <w:rsid w:val="00D07259"/>
    <w:pPr>
      <w:outlineLvl w:val="5"/>
    </w:pPr>
  </w:style>
  <w:style w:type="paragraph" w:styleId="Heading7">
    <w:name w:val="heading 7"/>
    <w:aliases w:val="L7,Header 7"/>
    <w:basedOn w:val="H6"/>
    <w:next w:val="Normal"/>
    <w:link w:val="Heading7Char"/>
    <w:qFormat/>
    <w:rsid w:val="00D07259"/>
    <w:pPr>
      <w:outlineLvl w:val="6"/>
    </w:pPr>
  </w:style>
  <w:style w:type="paragraph" w:styleId="Heading8">
    <w:name w:val="heading 8"/>
    <w:basedOn w:val="Heading1"/>
    <w:next w:val="Normal"/>
    <w:link w:val="Heading8Char"/>
    <w:qFormat/>
    <w:rsid w:val="00D07259"/>
    <w:pPr>
      <w:ind w:left="0" w:firstLine="0"/>
      <w:outlineLvl w:val="7"/>
    </w:pPr>
  </w:style>
  <w:style w:type="paragraph" w:styleId="Heading9">
    <w:name w:val="heading 9"/>
    <w:aliases w:val="Figure Heading,FH"/>
    <w:basedOn w:val="Heading8"/>
    <w:next w:val="Normal"/>
    <w:link w:val="Heading9Char"/>
    <w:qFormat/>
    <w:rsid w:val="00D07259"/>
    <w:pPr>
      <w:outlineLvl w:val="8"/>
    </w:pPr>
  </w:style>
  <w:style w:type="character" w:default="1" w:styleId="DefaultParagraphFont">
    <w:name w:val="Default Paragraph Font"/>
    <w:semiHidden/>
    <w:rsid w:val="00D072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725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D07259"/>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D07259"/>
    <w:pPr>
      <w:ind w:left="1418" w:hanging="1418"/>
    </w:pPr>
  </w:style>
  <w:style w:type="paragraph" w:styleId="TOC8">
    <w:name w:val="toc 8"/>
    <w:basedOn w:val="TOC1"/>
    <w:rsid w:val="00D07259"/>
    <w:pPr>
      <w:spacing w:before="180"/>
      <w:ind w:left="2693" w:hanging="2693"/>
    </w:pPr>
    <w:rPr>
      <w:b/>
    </w:rPr>
  </w:style>
  <w:style w:type="paragraph" w:styleId="TOC1">
    <w:name w:val="toc 1"/>
    <w:rsid w:val="00D072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CN"/>
    </w:rPr>
  </w:style>
  <w:style w:type="paragraph" w:customStyle="1" w:styleId="EQ">
    <w:name w:val="EQ"/>
    <w:basedOn w:val="Normal"/>
    <w:next w:val="Normal"/>
    <w:link w:val="EQChar"/>
    <w:rsid w:val="00D07259"/>
    <w:pPr>
      <w:keepLines/>
      <w:tabs>
        <w:tab w:val="center" w:pos="4536"/>
        <w:tab w:val="right" w:pos="9072"/>
      </w:tabs>
    </w:pPr>
    <w:rPr>
      <w:noProof/>
    </w:rPr>
  </w:style>
  <w:style w:type="character" w:customStyle="1" w:styleId="ZGSM">
    <w:name w:val="ZGSM"/>
    <w:rsid w:val="00D0725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07259"/>
    <w:pPr>
      <w:widowControl w:val="0"/>
      <w:overflowPunct w:val="0"/>
      <w:autoSpaceDE w:val="0"/>
      <w:autoSpaceDN w:val="0"/>
      <w:adjustRightInd w:val="0"/>
      <w:textAlignment w:val="baseline"/>
    </w:pPr>
    <w:rPr>
      <w:rFonts w:ascii="Arial" w:eastAsia="Times New Roman" w:hAnsi="Arial"/>
      <w:b/>
      <w:noProof/>
      <w:sz w:val="18"/>
      <w:lang w:val="en-US"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val="en-US" w:eastAsia="zh-CN"/>
    </w:rPr>
  </w:style>
  <w:style w:type="paragraph" w:customStyle="1" w:styleId="ZD">
    <w:name w:val="ZD"/>
    <w:rsid w:val="00D072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rsid w:val="00D07259"/>
    <w:pPr>
      <w:ind w:left="1701" w:hanging="1701"/>
    </w:pPr>
  </w:style>
  <w:style w:type="paragraph" w:styleId="TOC4">
    <w:name w:val="toc 4"/>
    <w:basedOn w:val="TOC3"/>
    <w:rsid w:val="00D07259"/>
    <w:pPr>
      <w:ind w:left="1418" w:hanging="1418"/>
    </w:pPr>
  </w:style>
  <w:style w:type="paragraph" w:styleId="TOC3">
    <w:name w:val="toc 3"/>
    <w:basedOn w:val="TOC2"/>
    <w:rsid w:val="00D07259"/>
    <w:pPr>
      <w:ind w:left="1134" w:hanging="1134"/>
    </w:pPr>
  </w:style>
  <w:style w:type="paragraph" w:styleId="TOC2">
    <w:name w:val="toc 2"/>
    <w:basedOn w:val="TOC1"/>
    <w:rsid w:val="00D07259"/>
    <w:pPr>
      <w:keepNext w:val="0"/>
      <w:spacing w:before="0"/>
      <w:ind w:left="851" w:hanging="851"/>
    </w:pPr>
    <w:rPr>
      <w:sz w:val="20"/>
    </w:rPr>
  </w:style>
  <w:style w:type="paragraph" w:styleId="Footer">
    <w:name w:val="footer"/>
    <w:aliases w:val="footer odd,footer,fo,pie de página"/>
    <w:basedOn w:val="Header"/>
    <w:link w:val="FooterChar"/>
    <w:rsid w:val="00D07259"/>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val="en-US" w:eastAsia="zh-CN"/>
    </w:rPr>
  </w:style>
  <w:style w:type="paragraph" w:customStyle="1" w:styleId="TT">
    <w:name w:val="TT"/>
    <w:basedOn w:val="Heading1"/>
    <w:next w:val="Normal"/>
    <w:rsid w:val="00D07259"/>
    <w:pPr>
      <w:outlineLvl w:val="9"/>
    </w:pPr>
  </w:style>
  <w:style w:type="paragraph" w:customStyle="1" w:styleId="NF">
    <w:name w:val="NF"/>
    <w:basedOn w:val="NO"/>
    <w:rsid w:val="00D07259"/>
    <w:pPr>
      <w:keepNext/>
      <w:spacing w:after="0"/>
    </w:pPr>
    <w:rPr>
      <w:rFonts w:ascii="Arial" w:hAnsi="Arial"/>
      <w:sz w:val="18"/>
    </w:rPr>
  </w:style>
  <w:style w:type="paragraph" w:customStyle="1" w:styleId="NO">
    <w:name w:val="NO"/>
    <w:basedOn w:val="Normal"/>
    <w:link w:val="NOChar"/>
    <w:rsid w:val="00D07259"/>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D07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D07259"/>
    <w:pPr>
      <w:jc w:val="right"/>
    </w:pPr>
  </w:style>
  <w:style w:type="paragraph" w:customStyle="1" w:styleId="TAL">
    <w:name w:val="TAL"/>
    <w:basedOn w:val="Normal"/>
    <w:link w:val="TALCar"/>
    <w:rsid w:val="00D07259"/>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D07259"/>
    <w:rPr>
      <w:b/>
    </w:rPr>
  </w:style>
  <w:style w:type="paragraph" w:customStyle="1" w:styleId="TAC">
    <w:name w:val="TAC"/>
    <w:basedOn w:val="TAL"/>
    <w:link w:val="TACChar"/>
    <w:rsid w:val="00D07259"/>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D0725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link w:val="EXChar"/>
    <w:rsid w:val="00D07259"/>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D07259"/>
    <w:pPr>
      <w:spacing w:after="0"/>
    </w:pPr>
  </w:style>
  <w:style w:type="paragraph" w:customStyle="1" w:styleId="NW">
    <w:name w:val="NW"/>
    <w:basedOn w:val="NO"/>
    <w:rsid w:val="00D07259"/>
    <w:pPr>
      <w:spacing w:after="0"/>
    </w:pPr>
  </w:style>
  <w:style w:type="paragraph" w:customStyle="1" w:styleId="EW">
    <w:name w:val="EW"/>
    <w:basedOn w:val="EX"/>
    <w:rsid w:val="00D07259"/>
    <w:pPr>
      <w:spacing w:after="0"/>
    </w:pPr>
  </w:style>
  <w:style w:type="paragraph" w:customStyle="1" w:styleId="B10">
    <w:name w:val="B1"/>
    <w:basedOn w:val="List"/>
    <w:link w:val="B1Char"/>
    <w:rsid w:val="00D07259"/>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D07259"/>
    <w:pPr>
      <w:ind w:left="1985" w:hanging="1985"/>
    </w:pPr>
  </w:style>
  <w:style w:type="paragraph" w:styleId="TOC7">
    <w:name w:val="toc 7"/>
    <w:basedOn w:val="TOC6"/>
    <w:next w:val="Normal"/>
    <w:rsid w:val="00D07259"/>
    <w:pPr>
      <w:ind w:left="2268" w:hanging="2268"/>
    </w:pPr>
  </w:style>
  <w:style w:type="paragraph" w:customStyle="1" w:styleId="EditorsNote">
    <w:name w:val="Editor's Note"/>
    <w:aliases w:val="EN,Editor's Noteormal"/>
    <w:basedOn w:val="NO"/>
    <w:link w:val="EditorsNoteChar"/>
    <w:rsid w:val="00D07259"/>
    <w:rPr>
      <w:color w:val="FF0000"/>
    </w:rPr>
  </w:style>
  <w:style w:type="paragraph" w:customStyle="1" w:styleId="TH">
    <w:name w:val="TH"/>
    <w:basedOn w:val="Normal"/>
    <w:link w:val="THChar"/>
    <w:rsid w:val="00D07259"/>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D072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D072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D072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D072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link w:val="TANChar"/>
    <w:rsid w:val="00D07259"/>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D072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aliases w:val="left"/>
    <w:basedOn w:val="TH"/>
    <w:link w:val="TFChar"/>
    <w:rsid w:val="00D07259"/>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D072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B20">
    <w:name w:val="B2"/>
    <w:basedOn w:val="List2"/>
    <w:link w:val="B2Char"/>
    <w:rsid w:val="00D07259"/>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D07259"/>
  </w:style>
  <w:style w:type="paragraph" w:customStyle="1" w:styleId="B4">
    <w:name w:val="B4"/>
    <w:basedOn w:val="List4"/>
    <w:link w:val="B4Char"/>
    <w:rsid w:val="00D07259"/>
  </w:style>
  <w:style w:type="character" w:customStyle="1" w:styleId="B4Char">
    <w:name w:val="B4 Char"/>
    <w:link w:val="B4"/>
    <w:qFormat/>
    <w:rsid w:val="00936A12"/>
    <w:rPr>
      <w:rFonts w:eastAsia="Times New Roman"/>
      <w:lang w:eastAsia="zh-CN"/>
    </w:rPr>
  </w:style>
  <w:style w:type="paragraph" w:customStyle="1" w:styleId="B5">
    <w:name w:val="B5"/>
    <w:basedOn w:val="List5"/>
    <w:rsid w:val="00D07259"/>
  </w:style>
  <w:style w:type="paragraph" w:customStyle="1" w:styleId="ZTD">
    <w:name w:val="ZTD"/>
    <w:basedOn w:val="ZB"/>
    <w:rsid w:val="00D07259"/>
    <w:pPr>
      <w:framePr w:hRule="auto" w:wrap="notBeside" w:y="852"/>
    </w:pPr>
    <w:rPr>
      <w:i w:val="0"/>
      <w:sz w:val="40"/>
    </w:rPr>
  </w:style>
  <w:style w:type="paragraph" w:customStyle="1" w:styleId="ZV">
    <w:name w:val="ZV"/>
    <w:basedOn w:val="ZU"/>
    <w:rsid w:val="00D07259"/>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D07259"/>
    <w:pPr>
      <w:keepLines/>
      <w:spacing w:after="0"/>
    </w:pPr>
  </w:style>
  <w:style w:type="paragraph" w:styleId="Index2">
    <w:name w:val="index 2"/>
    <w:basedOn w:val="Index1"/>
    <w:rsid w:val="00D07259"/>
    <w:pPr>
      <w:ind w:left="284"/>
    </w:pPr>
  </w:style>
  <w:style w:type="character" w:styleId="FootnoteReference">
    <w:name w:val="footnote reference"/>
    <w:aliases w:val="Appel note de bas de p,Nota,Footnote symbol,Footnote"/>
    <w:basedOn w:val="DefaultParagraphFont"/>
    <w:rsid w:val="00D072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072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D07259"/>
    <w:pPr>
      <w:ind w:left="851"/>
    </w:pPr>
  </w:style>
  <w:style w:type="paragraph" w:styleId="ListNumber">
    <w:name w:val="List Number"/>
    <w:basedOn w:val="List"/>
    <w:rsid w:val="00D07259"/>
  </w:style>
  <w:style w:type="paragraph" w:styleId="List">
    <w:name w:val="List"/>
    <w:basedOn w:val="Normal"/>
    <w:link w:val="ListChar"/>
    <w:rsid w:val="00D07259"/>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D07259"/>
    <w:pPr>
      <w:ind w:left="851"/>
    </w:pPr>
  </w:style>
  <w:style w:type="paragraph" w:styleId="ListBullet">
    <w:name w:val="List Bullet"/>
    <w:aliases w:val="UL"/>
    <w:basedOn w:val="List"/>
    <w:link w:val="ListBulletChar"/>
    <w:rsid w:val="00D07259"/>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D07259"/>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D07259"/>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D07259"/>
    <w:pPr>
      <w:ind w:left="1135"/>
    </w:pPr>
  </w:style>
  <w:style w:type="paragraph" w:styleId="List4">
    <w:name w:val="List 4"/>
    <w:basedOn w:val="List3"/>
    <w:rsid w:val="00D07259"/>
    <w:pPr>
      <w:ind w:left="1418"/>
    </w:pPr>
  </w:style>
  <w:style w:type="paragraph" w:styleId="List5">
    <w:name w:val="List 5"/>
    <w:basedOn w:val="List4"/>
    <w:rsid w:val="00D07259"/>
    <w:pPr>
      <w:ind w:left="1702"/>
    </w:pPr>
  </w:style>
  <w:style w:type="paragraph" w:styleId="ListBullet4">
    <w:name w:val="List Bullet 4"/>
    <w:basedOn w:val="ListBullet3"/>
    <w:rsid w:val="00D07259"/>
    <w:pPr>
      <w:ind w:left="1418"/>
    </w:pPr>
  </w:style>
  <w:style w:type="paragraph" w:styleId="ListBullet5">
    <w:name w:val="List Bullet 5"/>
    <w:basedOn w:val="ListBullet4"/>
    <w:rsid w:val="00D07259"/>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val="en-US"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921</TotalTime>
  <Pages>4</Pages>
  <Words>54182</Words>
  <Characters>308844</Characters>
  <Application>Microsoft Office Word</Application>
  <DocSecurity>0</DocSecurity>
  <Lines>2573</Lines>
  <Paragraphs>724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362302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528</cp:revision>
  <dcterms:created xsi:type="dcterms:W3CDTF">2022-06-29T14:17:00Z</dcterms:created>
  <dcterms:modified xsi:type="dcterms:W3CDTF">2024-04-08T11:06:00Z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