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31284E45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045828">
              <w:t>13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45828" w:rsidRPr="000334B8">
              <w:rPr>
                <w:sz w:val="32"/>
              </w:rPr>
              <w:t>202</w:t>
            </w:r>
            <w:r w:rsidR="00045828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045828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ABB689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D07391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11C8B72" w14:textId="77777777" w:rsidR="00BF55AC" w:rsidRDefault="000C695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 w:rsidRPr="00BA7E9A">
        <w:rPr>
          <w:lang w:val="en-US"/>
        </w:rPr>
        <w:fldChar w:fldCharType="begin"/>
      </w:r>
      <w:r w:rsidRPr="00BA7E9A">
        <w:instrText xml:space="preserve"> TOC \o "1-9" </w:instrText>
      </w:r>
      <w:r w:rsidRPr="00BA7E9A">
        <w:rPr>
          <w:lang w:val="en-US"/>
        </w:rPr>
        <w:fldChar w:fldCharType="separate"/>
      </w:r>
      <w:r w:rsidR="00BF55AC">
        <w:rPr>
          <w:noProof/>
        </w:rPr>
        <w:t>Foreword</w:t>
      </w:r>
      <w:r w:rsidR="00BF55AC">
        <w:rPr>
          <w:noProof/>
        </w:rPr>
        <w:tab/>
        <w:t>119</w:t>
      </w:r>
    </w:p>
    <w:p w14:paraId="5F1E652F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2C1CB4EF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64560E23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5469425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6522AD1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123</w:t>
      </w:r>
    </w:p>
    <w:p w14:paraId="7E58237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124</w:t>
      </w:r>
    </w:p>
    <w:p w14:paraId="1656C9E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1A8C8C0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1CE555C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127</w:t>
      </w:r>
    </w:p>
    <w:p w14:paraId="25181CE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operating bands in FR1</w:t>
      </w:r>
      <w:r>
        <w:rPr>
          <w:noProof/>
        </w:rPr>
        <w:tab/>
        <w:t>127</w:t>
      </w:r>
    </w:p>
    <w:p w14:paraId="291924C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128</w:t>
      </w:r>
    </w:p>
    <w:p w14:paraId="44A3D65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operating bands in FR2</w:t>
      </w:r>
      <w:r>
        <w:rPr>
          <w:noProof/>
        </w:rPr>
        <w:tab/>
        <w:t>128</w:t>
      </w:r>
    </w:p>
    <w:p w14:paraId="5C633D8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663BF6B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130</w:t>
      </w:r>
    </w:p>
    <w:p w14:paraId="257413A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7122093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41C760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18C989D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Number of serving carriers for </w:t>
      </w:r>
      <w:r w:rsidRPr="007D0E27">
        <w:rPr>
          <w:noProof/>
          <w:lang w:val="en-US" w:eastAsia="ko-KR"/>
        </w:rPr>
        <w:t>NE-DC</w:t>
      </w:r>
      <w:r>
        <w:rPr>
          <w:noProof/>
        </w:rPr>
        <w:tab/>
        <w:t>130</w:t>
      </w:r>
    </w:p>
    <w:p w14:paraId="06B8ADD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Number of serving carriers for </w:t>
      </w:r>
      <w:r w:rsidRPr="007D0E27">
        <w:rPr>
          <w:noProof/>
          <w:lang w:val="en-US" w:eastAsia="ko-KR"/>
        </w:rPr>
        <w:t>NR-DC</w:t>
      </w:r>
      <w:r>
        <w:rPr>
          <w:noProof/>
        </w:rPr>
        <w:tab/>
        <w:t>131</w:t>
      </w:r>
    </w:p>
    <w:p w14:paraId="75F274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7166EA6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131</w:t>
      </w:r>
    </w:p>
    <w:p w14:paraId="143B4A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Applicability for SDL bands</w:t>
      </w:r>
      <w:r>
        <w:rPr>
          <w:noProof/>
        </w:rPr>
        <w:tab/>
        <w:t>131</w:t>
      </w:r>
    </w:p>
    <w:p w14:paraId="41A0764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43E646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7439EB5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6D06855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2E36CD9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077A42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132</w:t>
      </w:r>
    </w:p>
    <w:p w14:paraId="78623CC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132</w:t>
      </w:r>
    </w:p>
    <w:p w14:paraId="6BC21A2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1072E44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22AC26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41528F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1761D1D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1EBB8F61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1C783C2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4BA87BA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199DC86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134</w:t>
      </w:r>
    </w:p>
    <w:p w14:paraId="551E23D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Requirements</w:t>
      </w:r>
      <w:r>
        <w:rPr>
          <w:noProof/>
        </w:rPr>
        <w:tab/>
        <w:t>134</w:t>
      </w:r>
    </w:p>
    <w:p w14:paraId="00518B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535BE7E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07DBFAC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1D2FC0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4BE7181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7B954A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29696F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4CF49F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4.2.2.</w:t>
      </w:r>
      <w:r w:rsidRPr="007D0E27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5F9384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39571B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DCAA2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41C84A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3BCEFC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0EA8FC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03E603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2A189A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0CFC51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46D598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0B5703C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24397F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4CEE7B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73F639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163</w:t>
      </w:r>
    </w:p>
    <w:p w14:paraId="47F71A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6DB6555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06F42FB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166</w:t>
      </w:r>
    </w:p>
    <w:p w14:paraId="60D73BF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Requirements</w:t>
      </w:r>
      <w:r>
        <w:rPr>
          <w:noProof/>
        </w:rPr>
        <w:tab/>
        <w:t>166</w:t>
      </w:r>
    </w:p>
    <w:p w14:paraId="3C23A3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3E3713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61E53AB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320A6F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55776A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614124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1B2A05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3619403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01C287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172</w:t>
      </w:r>
    </w:p>
    <w:p w14:paraId="1ECF791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Requirements</w:t>
      </w:r>
      <w:r>
        <w:rPr>
          <w:noProof/>
        </w:rPr>
        <w:tab/>
        <w:t>172</w:t>
      </w:r>
    </w:p>
    <w:p w14:paraId="18642D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563F3F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536503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653A34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050A1B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6FD5D5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7968CA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437FF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3355593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6C4B60A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22C7B4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6270A1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15E305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stationary criterion</w:t>
      </w:r>
      <w:r>
        <w:rPr>
          <w:noProof/>
        </w:rPr>
        <w:tab/>
        <w:t>184</w:t>
      </w:r>
    </w:p>
    <w:p w14:paraId="416518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5E65D9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0454B7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41099F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294276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75BE2A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1B76CF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380E35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1430D7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30C902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2A6551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0BFAAE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2AF29F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38D725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30B7D4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175877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37DDCDD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532F00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4D41AC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6B715E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774E21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B674B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14BD6D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422260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3BE280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7B693B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0F166E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6A9301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249C31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1726DD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48FEC1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704811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17C531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031226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6A5A27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1FAD20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4FCF2BC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59CEBDE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212</w:t>
      </w:r>
    </w:p>
    <w:p w14:paraId="6B57BCC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Requirements</w:t>
      </w:r>
      <w:r>
        <w:rPr>
          <w:noProof/>
        </w:rPr>
        <w:tab/>
        <w:t>212</w:t>
      </w:r>
    </w:p>
    <w:p w14:paraId="1FF2F0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measurement capability</w:t>
      </w:r>
      <w:r>
        <w:rPr>
          <w:noProof/>
        </w:rPr>
        <w:tab/>
        <w:t>212</w:t>
      </w:r>
    </w:p>
    <w:p w14:paraId="4607B5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30B980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intra-frequency NR cells</w:t>
      </w:r>
      <w:r>
        <w:rPr>
          <w:noProof/>
        </w:rPr>
        <w:tab/>
        <w:t>213</w:t>
      </w:r>
    </w:p>
    <w:p w14:paraId="5792D4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36FC1B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00B48D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219</w:t>
      </w:r>
    </w:p>
    <w:p w14:paraId="2997A3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219</w:t>
      </w:r>
    </w:p>
    <w:p w14:paraId="397798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4.2C.2.</w:t>
      </w:r>
      <w:r w:rsidRPr="007D0E27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Measurements of int</w:t>
      </w:r>
      <w:r w:rsidRPr="007D0E27">
        <w:rPr>
          <w:rFonts w:eastAsia="DengXian"/>
          <w:noProof/>
          <w:lang w:val="en-US"/>
        </w:rPr>
        <w:t>er</w:t>
      </w:r>
      <w:r w:rsidRPr="007D0E27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3C140C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8384E5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5321A66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4CFAD9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220</w:t>
      </w:r>
    </w:p>
    <w:p w14:paraId="4E8343E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1CD0BD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0EEF78C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221</w:t>
      </w:r>
    </w:p>
    <w:p w14:paraId="13FA151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221</w:t>
      </w:r>
    </w:p>
    <w:p w14:paraId="7C0895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7055C6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25B1E5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34CEB46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78EB9E3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0220C8A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223</w:t>
      </w:r>
    </w:p>
    <w:p w14:paraId="3EBE2BB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223</w:t>
      </w:r>
    </w:p>
    <w:p w14:paraId="20A1150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223</w:t>
      </w:r>
    </w:p>
    <w:p w14:paraId="5EAFB7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223</w:t>
      </w:r>
    </w:p>
    <w:p w14:paraId="161813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34AD887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225</w:t>
      </w:r>
    </w:p>
    <w:p w14:paraId="00586D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225</w:t>
      </w:r>
    </w:p>
    <w:p w14:paraId="5B6B0401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33857B8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22E1824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404F9E2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49733F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6557B23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705DDC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5BED5E7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3C4F11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406D426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3A99FBB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405B0E4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231</w:t>
      </w:r>
    </w:p>
    <w:p w14:paraId="003E74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77086F1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199B04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231</w:t>
      </w:r>
    </w:p>
    <w:p w14:paraId="6AF733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231</w:t>
      </w:r>
    </w:p>
    <w:p w14:paraId="2874FD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231</w:t>
      </w:r>
    </w:p>
    <w:p w14:paraId="2B1AED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231</w:t>
      </w:r>
    </w:p>
    <w:p w14:paraId="43123A5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231</w:t>
      </w:r>
    </w:p>
    <w:p w14:paraId="2D5434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231</w:t>
      </w:r>
    </w:p>
    <w:p w14:paraId="1271F4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38CFBAD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232</w:t>
      </w:r>
    </w:p>
    <w:p w14:paraId="143EACE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232</w:t>
      </w:r>
    </w:p>
    <w:p w14:paraId="437C16F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232</w:t>
      </w:r>
    </w:p>
    <w:p w14:paraId="0A8A2E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232</w:t>
      </w:r>
    </w:p>
    <w:p w14:paraId="722192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232</w:t>
      </w:r>
    </w:p>
    <w:p w14:paraId="0D09CDB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233</w:t>
      </w:r>
    </w:p>
    <w:p w14:paraId="4C24C5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234</w:t>
      </w:r>
    </w:p>
    <w:p w14:paraId="39BFAD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235</w:t>
      </w:r>
    </w:p>
    <w:p w14:paraId="096B12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235</w:t>
      </w:r>
    </w:p>
    <w:p w14:paraId="6BB424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78EC55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235</w:t>
      </w:r>
    </w:p>
    <w:p w14:paraId="1D8B77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236</w:t>
      </w:r>
    </w:p>
    <w:p w14:paraId="0A7D34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237</w:t>
      </w:r>
    </w:p>
    <w:p w14:paraId="0055C3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237</w:t>
      </w:r>
    </w:p>
    <w:p w14:paraId="752B0AB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0F47373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238</w:t>
      </w:r>
    </w:p>
    <w:p w14:paraId="3A1E49A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238</w:t>
      </w:r>
    </w:p>
    <w:p w14:paraId="36FCF5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238</w:t>
      </w:r>
    </w:p>
    <w:p w14:paraId="215B25B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238</w:t>
      </w:r>
    </w:p>
    <w:p w14:paraId="40C2FE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239</w:t>
      </w:r>
    </w:p>
    <w:p w14:paraId="139BFC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239</w:t>
      </w:r>
    </w:p>
    <w:p w14:paraId="6228E8E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567CEF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1208FA5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239</w:t>
      </w:r>
    </w:p>
    <w:p w14:paraId="7D78DE8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239</w:t>
      </w:r>
    </w:p>
    <w:p w14:paraId="20FCE1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2058D99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239</w:t>
      </w:r>
    </w:p>
    <w:p w14:paraId="0BA145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239</w:t>
      </w:r>
    </w:p>
    <w:p w14:paraId="44FB28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239</w:t>
      </w:r>
    </w:p>
    <w:p w14:paraId="725780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240</w:t>
      </w:r>
    </w:p>
    <w:p w14:paraId="21F063C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241</w:t>
      </w:r>
    </w:p>
    <w:p w14:paraId="1E2FED8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241</w:t>
      </w:r>
    </w:p>
    <w:p w14:paraId="2FB75A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241</w:t>
      </w:r>
    </w:p>
    <w:p w14:paraId="2818159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241</w:t>
      </w:r>
    </w:p>
    <w:p w14:paraId="3F018F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39F4E50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241</w:t>
      </w:r>
    </w:p>
    <w:p w14:paraId="03026E4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241</w:t>
      </w:r>
    </w:p>
    <w:p w14:paraId="0F4D202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242</w:t>
      </w:r>
    </w:p>
    <w:p w14:paraId="1CD7AF9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242</w:t>
      </w:r>
    </w:p>
    <w:p w14:paraId="19783D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5.3.6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242</w:t>
      </w:r>
    </w:p>
    <w:p w14:paraId="34EA842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242</w:t>
      </w:r>
    </w:p>
    <w:p w14:paraId="23DDAF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0A9C027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242</w:t>
      </w:r>
    </w:p>
    <w:p w14:paraId="1E170D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242</w:t>
      </w:r>
    </w:p>
    <w:p w14:paraId="756567A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243</w:t>
      </w:r>
    </w:p>
    <w:p w14:paraId="4E45A1F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243</w:t>
      </w:r>
    </w:p>
    <w:p w14:paraId="6062909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243</w:t>
      </w:r>
    </w:p>
    <w:p w14:paraId="4050C16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Inactive Mode CA/DC Measurements</w:t>
      </w:r>
      <w:r>
        <w:rPr>
          <w:noProof/>
        </w:rPr>
        <w:tab/>
        <w:t>243</w:t>
      </w:r>
    </w:p>
    <w:p w14:paraId="75174A4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243</w:t>
      </w:r>
    </w:p>
    <w:p w14:paraId="19896DC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243</w:t>
      </w:r>
    </w:p>
    <w:p w14:paraId="4845E31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243</w:t>
      </w:r>
    </w:p>
    <w:p w14:paraId="3C256A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243</w:t>
      </w:r>
    </w:p>
    <w:p w14:paraId="026FE0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243</w:t>
      </w:r>
    </w:p>
    <w:p w14:paraId="18F490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243</w:t>
      </w:r>
    </w:p>
    <w:p w14:paraId="795FDB4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244</w:t>
      </w:r>
    </w:p>
    <w:p w14:paraId="6D6CF34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07BD268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244</w:t>
      </w:r>
    </w:p>
    <w:p w14:paraId="7E7C1D7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244</w:t>
      </w:r>
    </w:p>
    <w:p w14:paraId="7A83A4A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245</w:t>
      </w:r>
    </w:p>
    <w:p w14:paraId="275000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245</w:t>
      </w:r>
    </w:p>
    <w:p w14:paraId="433C38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245</w:t>
      </w:r>
    </w:p>
    <w:p w14:paraId="785639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245</w:t>
      </w:r>
    </w:p>
    <w:p w14:paraId="1EEDC2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246</w:t>
      </w:r>
    </w:p>
    <w:p w14:paraId="225D196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246</w:t>
      </w:r>
    </w:p>
    <w:p w14:paraId="68A379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6267C74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247</w:t>
      </w:r>
    </w:p>
    <w:p w14:paraId="4253F9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2A8A46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247</w:t>
      </w:r>
    </w:p>
    <w:p w14:paraId="15C452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247</w:t>
      </w:r>
    </w:p>
    <w:p w14:paraId="27AA35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248</w:t>
      </w:r>
    </w:p>
    <w:p w14:paraId="47CBC43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250</w:t>
      </w:r>
    </w:p>
    <w:p w14:paraId="6F32FB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11D5D46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534138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08260C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250</w:t>
      </w:r>
    </w:p>
    <w:p w14:paraId="36ABCB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251</w:t>
      </w:r>
    </w:p>
    <w:p w14:paraId="77A5A14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253</w:t>
      </w:r>
    </w:p>
    <w:p w14:paraId="2828E9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448908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581BD9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253</w:t>
      </w:r>
    </w:p>
    <w:p w14:paraId="3F6C6B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3D693D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096B2A0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257</w:t>
      </w:r>
    </w:p>
    <w:p w14:paraId="6F39412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284C4B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3A7A803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08955D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652381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1E2162A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259</w:t>
      </w:r>
    </w:p>
    <w:p w14:paraId="01D2F06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145C337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259</w:t>
      </w:r>
    </w:p>
    <w:p w14:paraId="302F5C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259</w:t>
      </w:r>
    </w:p>
    <w:p w14:paraId="240E161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259</w:t>
      </w:r>
    </w:p>
    <w:p w14:paraId="4B72708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259</w:t>
      </w:r>
    </w:p>
    <w:p w14:paraId="0054EF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5579802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259</w:t>
      </w:r>
    </w:p>
    <w:p w14:paraId="3136266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259</w:t>
      </w:r>
    </w:p>
    <w:p w14:paraId="056BCAD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259</w:t>
      </w:r>
    </w:p>
    <w:p w14:paraId="13511490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260</w:t>
      </w:r>
    </w:p>
    <w:p w14:paraId="288EA13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260</w:t>
      </w:r>
    </w:p>
    <w:p w14:paraId="02CBB11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Handover</w:t>
      </w:r>
      <w:r>
        <w:rPr>
          <w:noProof/>
        </w:rPr>
        <w:tab/>
        <w:t>260</w:t>
      </w:r>
    </w:p>
    <w:p w14:paraId="5B54BD3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260</w:t>
      </w:r>
    </w:p>
    <w:p w14:paraId="5CEB60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FR1 - NR FR1 Handover</w:t>
      </w:r>
      <w:r>
        <w:rPr>
          <w:noProof/>
        </w:rPr>
        <w:tab/>
        <w:t>260</w:t>
      </w:r>
    </w:p>
    <w:p w14:paraId="4CE367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4AF8EE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4AE477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FR2- NR FR1 Handover</w:t>
      </w:r>
      <w:r>
        <w:rPr>
          <w:noProof/>
        </w:rPr>
        <w:tab/>
        <w:t>261</w:t>
      </w:r>
    </w:p>
    <w:p w14:paraId="39CC59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6F881E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541732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FR2- NR FR2 Handover</w:t>
      </w:r>
      <w:r>
        <w:rPr>
          <w:noProof/>
        </w:rPr>
        <w:tab/>
        <w:t>262</w:t>
      </w:r>
    </w:p>
    <w:p w14:paraId="18FB3D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7983FD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7A2CA2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FR1- NR FR2 Handover</w:t>
      </w:r>
      <w:r>
        <w:rPr>
          <w:noProof/>
        </w:rPr>
        <w:tab/>
        <w:t>263</w:t>
      </w:r>
    </w:p>
    <w:p w14:paraId="1B3178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53E12F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00DA33A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Handover to other RATs</w:t>
      </w:r>
      <w:r>
        <w:rPr>
          <w:noProof/>
        </w:rPr>
        <w:tab/>
        <w:t>264</w:t>
      </w:r>
    </w:p>
    <w:p w14:paraId="4DFC2A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– E-UTRAN Handover</w:t>
      </w:r>
      <w:r>
        <w:rPr>
          <w:noProof/>
        </w:rPr>
        <w:tab/>
        <w:t>264</w:t>
      </w:r>
    </w:p>
    <w:p w14:paraId="5DEF41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3EB2E6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Handover delay</w:t>
      </w:r>
      <w:r>
        <w:rPr>
          <w:noProof/>
        </w:rPr>
        <w:tab/>
        <w:t>264</w:t>
      </w:r>
    </w:p>
    <w:p w14:paraId="704AA7B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 time</w:t>
      </w:r>
      <w:r>
        <w:rPr>
          <w:noProof/>
        </w:rPr>
        <w:tab/>
        <w:t>264</w:t>
      </w:r>
    </w:p>
    <w:p w14:paraId="7B1012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– UTRAN Handover</w:t>
      </w:r>
      <w:r>
        <w:rPr>
          <w:noProof/>
        </w:rPr>
        <w:tab/>
        <w:t>265</w:t>
      </w:r>
    </w:p>
    <w:p w14:paraId="32A7A8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5071D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5CF631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6BCFBE1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DAPS Handover</w:t>
      </w:r>
      <w:r>
        <w:rPr>
          <w:noProof/>
        </w:rPr>
        <w:tab/>
        <w:t>266</w:t>
      </w:r>
    </w:p>
    <w:p w14:paraId="1BBBFF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266</w:t>
      </w:r>
    </w:p>
    <w:p w14:paraId="164788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FR1 - NR FR1 DAPS Handover</w:t>
      </w:r>
      <w:r>
        <w:rPr>
          <w:noProof/>
        </w:rPr>
        <w:tab/>
        <w:t>266</w:t>
      </w:r>
    </w:p>
    <w:p w14:paraId="514BC2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266</w:t>
      </w:r>
    </w:p>
    <w:p w14:paraId="627A56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0A65978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FR2- NR FR1 DAPS Handover</w:t>
      </w:r>
      <w:r>
        <w:rPr>
          <w:noProof/>
        </w:rPr>
        <w:tab/>
        <w:t>269</w:t>
      </w:r>
    </w:p>
    <w:p w14:paraId="76727F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269</w:t>
      </w:r>
    </w:p>
    <w:p w14:paraId="2191C4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70364B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FR1- NR FR2 DAPS Handover</w:t>
      </w:r>
      <w:r>
        <w:rPr>
          <w:noProof/>
        </w:rPr>
        <w:tab/>
        <w:t>270</w:t>
      </w:r>
    </w:p>
    <w:p w14:paraId="6DFA4A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360CFA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2AF859C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Conditional Handover</w:t>
      </w:r>
      <w:r>
        <w:rPr>
          <w:noProof/>
        </w:rPr>
        <w:tab/>
        <w:t>271</w:t>
      </w:r>
    </w:p>
    <w:p w14:paraId="149990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271</w:t>
      </w:r>
    </w:p>
    <w:p w14:paraId="6236F0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 – NR FR1 conditional handover</w:t>
      </w:r>
      <w:r>
        <w:rPr>
          <w:noProof/>
        </w:rPr>
        <w:tab/>
        <w:t>271</w:t>
      </w:r>
    </w:p>
    <w:p w14:paraId="70B1581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FR2 – NR FR1 conditional handover</w:t>
      </w:r>
      <w:r>
        <w:rPr>
          <w:noProof/>
        </w:rPr>
        <w:tab/>
        <w:t>272</w:t>
      </w:r>
    </w:p>
    <w:p w14:paraId="5E8C43F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FR2 – NR FR2 conditional handover</w:t>
      </w:r>
      <w:r>
        <w:rPr>
          <w:noProof/>
        </w:rPr>
        <w:tab/>
        <w:t>273</w:t>
      </w:r>
    </w:p>
    <w:p w14:paraId="46173E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273</w:t>
      </w:r>
    </w:p>
    <w:p w14:paraId="04BA3F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273</w:t>
      </w:r>
    </w:p>
    <w:p w14:paraId="783395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273</w:t>
      </w:r>
    </w:p>
    <w:p w14:paraId="6DE837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00AFD2A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 – NR FR2 conditional handover</w:t>
      </w:r>
      <w:r>
        <w:rPr>
          <w:noProof/>
        </w:rPr>
        <w:tab/>
        <w:t>274</w:t>
      </w:r>
    </w:p>
    <w:p w14:paraId="743083D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Handover with PSCell</w:t>
      </w:r>
      <w:r>
        <w:rPr>
          <w:noProof/>
        </w:rPr>
        <w:tab/>
        <w:t>274</w:t>
      </w:r>
    </w:p>
    <w:p w14:paraId="043FAE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1A1705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Handover with PSCell from NR SA to EN-DC</w:t>
      </w:r>
      <w:r>
        <w:rPr>
          <w:noProof/>
        </w:rPr>
        <w:tab/>
        <w:t>274</w:t>
      </w:r>
    </w:p>
    <w:p w14:paraId="004089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275</w:t>
      </w:r>
    </w:p>
    <w:p w14:paraId="46DEFF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275</w:t>
      </w:r>
    </w:p>
    <w:p w14:paraId="73F6C6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HO with PSCell from NE-DC to NE-DC</w:t>
      </w:r>
      <w:r>
        <w:rPr>
          <w:noProof/>
        </w:rPr>
        <w:tab/>
        <w:t>275</w:t>
      </w:r>
    </w:p>
    <w:p w14:paraId="5D3014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</w:t>
      </w:r>
      <w:r w:rsidRPr="007D0E27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1894A9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</w:t>
      </w:r>
      <w:r w:rsidRPr="007D0E27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276</w:t>
      </w:r>
    </w:p>
    <w:p w14:paraId="1A47B4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</w:t>
      </w:r>
      <w:r w:rsidRPr="007D0E27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276</w:t>
      </w:r>
    </w:p>
    <w:p w14:paraId="4BE37B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HO with PSCell from NR-DC to NR-DC</w:t>
      </w:r>
      <w:r>
        <w:rPr>
          <w:noProof/>
        </w:rPr>
        <w:tab/>
        <w:t>276</w:t>
      </w:r>
    </w:p>
    <w:p w14:paraId="7111F6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278</w:t>
      </w:r>
    </w:p>
    <w:p w14:paraId="5927132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4B16A6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278</w:t>
      </w:r>
    </w:p>
    <w:p w14:paraId="3EFE1C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278</w:t>
      </w:r>
    </w:p>
    <w:p w14:paraId="35899DC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i-FI"/>
        </w:rPr>
        <w:t>6</w:t>
      </w:r>
      <w:r w:rsidRPr="007D0E27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279</w:t>
      </w:r>
    </w:p>
    <w:p w14:paraId="7B762D2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279</w:t>
      </w:r>
    </w:p>
    <w:p w14:paraId="7FAE75B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i-FI"/>
        </w:rPr>
        <w:lastRenderedPageBreak/>
        <w:t>6.1A.1.1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fi-FI"/>
        </w:rPr>
        <w:t>Void</w:t>
      </w:r>
      <w:r>
        <w:rPr>
          <w:noProof/>
        </w:rPr>
        <w:tab/>
        <w:t>279</w:t>
      </w:r>
    </w:p>
    <w:p w14:paraId="62E81F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da-DK"/>
        </w:rPr>
        <w:t>Void</w:t>
      </w:r>
      <w:r>
        <w:rPr>
          <w:noProof/>
        </w:rPr>
        <w:tab/>
        <w:t>279</w:t>
      </w:r>
    </w:p>
    <w:p w14:paraId="7DFD95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fi-FI"/>
        </w:rPr>
        <w:t>Void</w:t>
      </w:r>
      <w:r>
        <w:rPr>
          <w:noProof/>
        </w:rPr>
        <w:tab/>
        <w:t>279</w:t>
      </w:r>
    </w:p>
    <w:p w14:paraId="045138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fi-FI"/>
        </w:rPr>
        <w:t>Void</w:t>
      </w:r>
      <w:r>
        <w:rPr>
          <w:noProof/>
        </w:rPr>
        <w:tab/>
        <w:t>279</w:t>
      </w:r>
    </w:p>
    <w:p w14:paraId="3AF0FC8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280</w:t>
      </w:r>
    </w:p>
    <w:p w14:paraId="4A14E78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Handover</w:t>
      </w:r>
      <w:r>
        <w:rPr>
          <w:noProof/>
        </w:rPr>
        <w:tab/>
        <w:t>280</w:t>
      </w:r>
    </w:p>
    <w:p w14:paraId="1F0375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280</w:t>
      </w:r>
    </w:p>
    <w:p w14:paraId="62CBC73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da-DK"/>
        </w:rPr>
        <w:t>NR FR1 - NR FR1 Handover</w:t>
      </w:r>
      <w:r>
        <w:rPr>
          <w:noProof/>
        </w:rPr>
        <w:tab/>
        <w:t>280</w:t>
      </w:r>
    </w:p>
    <w:p w14:paraId="3EA65F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0F9FEA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color w:val="000000" w:themeColor="text1"/>
        </w:rPr>
        <w:t>Interruption time</w:t>
      </w:r>
      <w:r>
        <w:rPr>
          <w:noProof/>
        </w:rPr>
        <w:tab/>
        <w:t>280</w:t>
      </w:r>
    </w:p>
    <w:p w14:paraId="04E753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FR2-2 NR FR2-2 Handover</w:t>
      </w:r>
      <w:r>
        <w:rPr>
          <w:noProof/>
        </w:rPr>
        <w:tab/>
        <w:t>281</w:t>
      </w:r>
    </w:p>
    <w:p w14:paraId="39682F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281</w:t>
      </w:r>
    </w:p>
    <w:p w14:paraId="6D0518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281</w:t>
      </w:r>
    </w:p>
    <w:p w14:paraId="77871DE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FR1- NR FR2-2 Handover</w:t>
      </w:r>
      <w:r>
        <w:rPr>
          <w:noProof/>
        </w:rPr>
        <w:tab/>
        <w:t>282</w:t>
      </w:r>
    </w:p>
    <w:p w14:paraId="159347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282</w:t>
      </w:r>
    </w:p>
    <w:p w14:paraId="4E2A6A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282</w:t>
      </w:r>
    </w:p>
    <w:p w14:paraId="4C36B7D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283</w:t>
      </w:r>
    </w:p>
    <w:p w14:paraId="6A37F8B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</w:t>
      </w:r>
      <w:r w:rsidRPr="007D0E27">
        <w:rPr>
          <w:noProof/>
          <w:lang w:val="en-US"/>
        </w:rPr>
        <w:t>C</w:t>
      </w:r>
      <w:r w:rsidRPr="007D0E27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NR </w:t>
      </w:r>
      <w:r w:rsidRPr="007D0E27">
        <w:rPr>
          <w:noProof/>
          <w:lang w:val="en-US"/>
        </w:rPr>
        <w:t xml:space="preserve">SAN </w:t>
      </w:r>
      <w:r w:rsidRPr="007D0E27">
        <w:rPr>
          <w:noProof/>
          <w:lang w:val="en-US" w:eastAsia="ko-KR"/>
        </w:rPr>
        <w:t>Handover</w:t>
      </w:r>
      <w:r>
        <w:rPr>
          <w:noProof/>
        </w:rPr>
        <w:tab/>
        <w:t>283</w:t>
      </w:r>
    </w:p>
    <w:p w14:paraId="004C77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1095AF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SAN FR1 – NR SAN FR1 Handover</w:t>
      </w:r>
      <w:r>
        <w:rPr>
          <w:noProof/>
        </w:rPr>
        <w:tab/>
        <w:t>283</w:t>
      </w:r>
    </w:p>
    <w:p w14:paraId="59808F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341D91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6D5A2B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</w:t>
      </w:r>
      <w:r w:rsidRPr="007D0E27">
        <w:rPr>
          <w:noProof/>
          <w:lang w:val="en-US"/>
        </w:rPr>
        <w:t>C</w:t>
      </w:r>
      <w:r w:rsidRPr="007D0E27">
        <w:rPr>
          <w:noProof/>
          <w:lang w:val="en-US" w:eastAsia="ko-KR"/>
        </w:rPr>
        <w:t>.</w:t>
      </w:r>
      <w:r w:rsidRPr="007D0E27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</w:t>
      </w:r>
      <w:r w:rsidRPr="007D0E27">
        <w:rPr>
          <w:noProof/>
          <w:lang w:val="en-US"/>
        </w:rPr>
        <w:t xml:space="preserve"> SAN</w:t>
      </w:r>
      <w:r w:rsidRPr="007D0E27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285</w:t>
      </w:r>
    </w:p>
    <w:p w14:paraId="374C52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285</w:t>
      </w:r>
    </w:p>
    <w:p w14:paraId="060570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SAN FR1 – NR SAN FR1 conditional handover</w:t>
      </w:r>
      <w:r>
        <w:rPr>
          <w:noProof/>
        </w:rPr>
        <w:tab/>
        <w:t>285</w:t>
      </w:r>
    </w:p>
    <w:p w14:paraId="19A7CE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55BB3D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285</w:t>
      </w:r>
    </w:p>
    <w:p w14:paraId="0B3845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286</w:t>
      </w:r>
    </w:p>
    <w:p w14:paraId="08C6449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3942AE4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7D0E27">
        <w:rPr>
          <w:rFonts w:eastAsia="Malgun Gothic"/>
          <w:noProof/>
        </w:rPr>
        <w:t>RedCap</w:t>
      </w:r>
      <w:r>
        <w:rPr>
          <w:noProof/>
        </w:rPr>
        <w:tab/>
        <w:t>287</w:t>
      </w:r>
    </w:p>
    <w:p w14:paraId="4E25781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Handover</w:t>
      </w:r>
      <w:r>
        <w:rPr>
          <w:noProof/>
        </w:rPr>
        <w:tab/>
        <w:t>287</w:t>
      </w:r>
    </w:p>
    <w:p w14:paraId="0E7D0C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6E52BE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NR FR1 - NR FR1 Handover</w:t>
      </w:r>
      <w:r>
        <w:rPr>
          <w:noProof/>
        </w:rPr>
        <w:tab/>
        <w:t>287</w:t>
      </w:r>
    </w:p>
    <w:p w14:paraId="775EC1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092EFD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6AC43E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NR FR2- NR FR2 Handover</w:t>
      </w:r>
      <w:r>
        <w:rPr>
          <w:noProof/>
        </w:rPr>
        <w:tab/>
        <w:t>289</w:t>
      </w:r>
    </w:p>
    <w:p w14:paraId="059DFB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18CE0E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289</w:t>
      </w:r>
    </w:p>
    <w:p w14:paraId="340A0E2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NR Handover to other RATs</w:t>
      </w:r>
      <w:r>
        <w:rPr>
          <w:noProof/>
        </w:rPr>
        <w:tab/>
        <w:t>291</w:t>
      </w:r>
    </w:p>
    <w:p w14:paraId="00CDDE7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– E-UTRAN Handover</w:t>
      </w:r>
      <w:r>
        <w:rPr>
          <w:noProof/>
        </w:rPr>
        <w:tab/>
        <w:t>291</w:t>
      </w:r>
    </w:p>
    <w:p w14:paraId="74DD1F9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291</w:t>
      </w:r>
    </w:p>
    <w:p w14:paraId="621227A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SA: RRC Re-establishment</w:t>
      </w:r>
      <w:r>
        <w:rPr>
          <w:noProof/>
        </w:rPr>
        <w:tab/>
        <w:t>291</w:t>
      </w:r>
    </w:p>
    <w:p w14:paraId="6D87BC1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291</w:t>
      </w:r>
    </w:p>
    <w:p w14:paraId="0B4754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291</w:t>
      </w:r>
    </w:p>
    <w:p w14:paraId="4A941B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Re-establishment delay requirement</w:t>
      </w:r>
      <w:r>
        <w:rPr>
          <w:noProof/>
        </w:rPr>
        <w:tab/>
        <w:t>291</w:t>
      </w:r>
    </w:p>
    <w:p w14:paraId="2F02ADF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RRC Re-establishment with CCA</w:t>
      </w:r>
      <w:r>
        <w:rPr>
          <w:noProof/>
        </w:rPr>
        <w:tab/>
        <w:t>293</w:t>
      </w:r>
    </w:p>
    <w:p w14:paraId="14D812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293</w:t>
      </w:r>
    </w:p>
    <w:p w14:paraId="4049AB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293</w:t>
      </w:r>
    </w:p>
    <w:p w14:paraId="6555D2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Re-establishment with CCA delay requirement</w:t>
      </w:r>
      <w:r>
        <w:rPr>
          <w:noProof/>
        </w:rPr>
        <w:tab/>
        <w:t>293</w:t>
      </w:r>
    </w:p>
    <w:p w14:paraId="288AC06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7D0E27">
        <w:rPr>
          <w:rFonts w:eastAsia="Malgun Gothic"/>
          <w:noProof/>
        </w:rPr>
        <w:t>RedCap</w:t>
      </w:r>
      <w:r>
        <w:rPr>
          <w:noProof/>
        </w:rPr>
        <w:tab/>
        <w:t>295</w:t>
      </w:r>
    </w:p>
    <w:p w14:paraId="6E03AFC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1E7BD5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0FA9AA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Random access</w:t>
      </w:r>
      <w:r>
        <w:rPr>
          <w:noProof/>
        </w:rPr>
        <w:tab/>
        <w:t>296</w:t>
      </w:r>
    </w:p>
    <w:p w14:paraId="7AF4E7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296</w:t>
      </w:r>
    </w:p>
    <w:p w14:paraId="206CED0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296</w:t>
      </w:r>
    </w:p>
    <w:p w14:paraId="0DCCF0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296</w:t>
      </w:r>
    </w:p>
    <w:p w14:paraId="0A42372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296</w:t>
      </w:r>
    </w:p>
    <w:p w14:paraId="294A318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297</w:t>
      </w:r>
    </w:p>
    <w:p w14:paraId="1E5ACC8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297</w:t>
      </w:r>
    </w:p>
    <w:p w14:paraId="1C6531A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297</w:t>
      </w:r>
    </w:p>
    <w:p w14:paraId="712DDE7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297</w:t>
      </w:r>
    </w:p>
    <w:p w14:paraId="07BCEB3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297</w:t>
      </w:r>
    </w:p>
    <w:p w14:paraId="7598E2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6.2.2.2.2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297</w:t>
      </w:r>
    </w:p>
    <w:p w14:paraId="05276EC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297</w:t>
      </w:r>
    </w:p>
    <w:p w14:paraId="54D1355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298</w:t>
      </w:r>
    </w:p>
    <w:p w14:paraId="78F7FFC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298</w:t>
      </w:r>
    </w:p>
    <w:p w14:paraId="5D1D5A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298</w:t>
      </w:r>
    </w:p>
    <w:p w14:paraId="4A1F0FE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298</w:t>
      </w:r>
    </w:p>
    <w:p w14:paraId="24B2AE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299</w:t>
      </w:r>
    </w:p>
    <w:p w14:paraId="75DEF43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299</w:t>
      </w:r>
    </w:p>
    <w:p w14:paraId="054BED8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299</w:t>
      </w:r>
    </w:p>
    <w:p w14:paraId="4CE3035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299</w:t>
      </w:r>
    </w:p>
    <w:p w14:paraId="3C050C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299</w:t>
      </w:r>
    </w:p>
    <w:p w14:paraId="28AA80E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299</w:t>
      </w:r>
    </w:p>
    <w:p w14:paraId="3020893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300</w:t>
      </w:r>
    </w:p>
    <w:p w14:paraId="6B3C042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300</w:t>
      </w:r>
    </w:p>
    <w:p w14:paraId="78772B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300</w:t>
      </w:r>
    </w:p>
    <w:p w14:paraId="0EDEBC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300</w:t>
      </w:r>
    </w:p>
    <w:p w14:paraId="11E3511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58ABC8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513DD0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301</w:t>
      </w:r>
    </w:p>
    <w:p w14:paraId="4B6C790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1B6AF83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71C0986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04A3025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7C9D2DC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302</w:t>
      </w:r>
    </w:p>
    <w:p w14:paraId="34F2F0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302</w:t>
      </w:r>
    </w:p>
    <w:p w14:paraId="670C044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302</w:t>
      </w:r>
    </w:p>
    <w:p w14:paraId="530D90B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4A7532F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303</w:t>
      </w:r>
    </w:p>
    <w:p w14:paraId="0D3104F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303</w:t>
      </w:r>
    </w:p>
    <w:p w14:paraId="2C97A2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5037CE5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07F37A5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22A9C8F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669009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304</w:t>
      </w:r>
    </w:p>
    <w:p w14:paraId="3EC7201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304</w:t>
      </w:r>
    </w:p>
    <w:p w14:paraId="7827361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305</w:t>
      </w:r>
    </w:p>
    <w:p w14:paraId="13524C5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305</w:t>
      </w:r>
    </w:p>
    <w:p w14:paraId="5746C25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7D0E27">
        <w:rPr>
          <w:rFonts w:eastAsia="Malgun Gothic"/>
          <w:noProof/>
        </w:rPr>
        <w:t>RedCap</w:t>
      </w:r>
      <w:r>
        <w:rPr>
          <w:noProof/>
        </w:rPr>
        <w:tab/>
        <w:t>305</w:t>
      </w:r>
    </w:p>
    <w:p w14:paraId="5099D0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305</w:t>
      </w:r>
    </w:p>
    <w:p w14:paraId="37E0C3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305</w:t>
      </w:r>
    </w:p>
    <w:p w14:paraId="44B3090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306</w:t>
      </w:r>
    </w:p>
    <w:p w14:paraId="236ED1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306</w:t>
      </w:r>
    </w:p>
    <w:p w14:paraId="6D6501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Requirements</w:t>
      </w:r>
      <w:r>
        <w:rPr>
          <w:noProof/>
        </w:rPr>
        <w:tab/>
        <w:t>306</w:t>
      </w:r>
    </w:p>
    <w:p w14:paraId="56FE94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connection release with redirection to NR</w:t>
      </w:r>
      <w:r>
        <w:rPr>
          <w:noProof/>
        </w:rPr>
        <w:tab/>
        <w:t>306</w:t>
      </w:r>
    </w:p>
    <w:p w14:paraId="7F94E5E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connection release with redirection to E-UTRAN</w:t>
      </w:r>
      <w:r>
        <w:rPr>
          <w:noProof/>
        </w:rPr>
        <w:tab/>
        <w:t>307</w:t>
      </w:r>
    </w:p>
    <w:p w14:paraId="0E4551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307</w:t>
      </w:r>
    </w:p>
    <w:p w14:paraId="144BA94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7D0E27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35AA8B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6AAEAF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4A8C2F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7F1871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connection release with redirection to E-UTRAN</w:t>
      </w:r>
      <w:r>
        <w:rPr>
          <w:noProof/>
        </w:rPr>
        <w:tab/>
        <w:t>309</w:t>
      </w:r>
    </w:p>
    <w:p w14:paraId="67BB3E9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309</w:t>
      </w:r>
    </w:p>
    <w:p w14:paraId="155C0B8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</w:t>
      </w:r>
      <w:r w:rsidRPr="007D0E27">
        <w:rPr>
          <w:noProof/>
          <w:lang w:val="en-US"/>
        </w:rPr>
        <w:t>C</w:t>
      </w:r>
      <w:r w:rsidRPr="007D0E27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309</w:t>
      </w:r>
    </w:p>
    <w:p w14:paraId="073325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503218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310</w:t>
      </w:r>
    </w:p>
    <w:p w14:paraId="2CDE37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Re-establishment delay requirement</w:t>
      </w:r>
      <w:r>
        <w:rPr>
          <w:noProof/>
        </w:rPr>
        <w:tab/>
        <w:t>310</w:t>
      </w:r>
    </w:p>
    <w:p w14:paraId="6408CEA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</w:t>
      </w:r>
      <w:r w:rsidRPr="007D0E27">
        <w:rPr>
          <w:noProof/>
          <w:lang w:val="en-US"/>
        </w:rPr>
        <w:t>C</w:t>
      </w:r>
      <w:r w:rsidRPr="007D0E27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311</w:t>
      </w:r>
    </w:p>
    <w:p w14:paraId="40ED2BE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311</w:t>
      </w:r>
    </w:p>
    <w:p w14:paraId="65BAC03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311</w:t>
      </w:r>
    </w:p>
    <w:p w14:paraId="486DFD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312</w:t>
      </w:r>
    </w:p>
    <w:p w14:paraId="3EA749E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312</w:t>
      </w:r>
    </w:p>
    <w:p w14:paraId="32C9E80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312</w:t>
      </w:r>
    </w:p>
    <w:p w14:paraId="06D7EDC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312</w:t>
      </w:r>
    </w:p>
    <w:p w14:paraId="24C8ACF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312</w:t>
      </w:r>
    </w:p>
    <w:p w14:paraId="41A0BE9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312</w:t>
      </w:r>
    </w:p>
    <w:p w14:paraId="4EBBD96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312</w:t>
      </w:r>
    </w:p>
    <w:p w14:paraId="178F3F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312</w:t>
      </w:r>
    </w:p>
    <w:p w14:paraId="6D755CC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312</w:t>
      </w:r>
    </w:p>
    <w:p w14:paraId="4A753A4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313</w:t>
      </w:r>
    </w:p>
    <w:p w14:paraId="0E4A672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313</w:t>
      </w:r>
    </w:p>
    <w:p w14:paraId="576317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313</w:t>
      </w:r>
    </w:p>
    <w:p w14:paraId="0F8C8A9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314</w:t>
      </w:r>
    </w:p>
    <w:p w14:paraId="1DAEA0E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314</w:t>
      </w:r>
    </w:p>
    <w:p w14:paraId="4F60493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314</w:t>
      </w:r>
    </w:p>
    <w:p w14:paraId="3BE48CE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314</w:t>
      </w:r>
    </w:p>
    <w:p w14:paraId="49FE6B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314</w:t>
      </w:r>
    </w:p>
    <w:p w14:paraId="4066A28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314</w:t>
      </w:r>
    </w:p>
    <w:p w14:paraId="3C766BD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315</w:t>
      </w:r>
    </w:p>
    <w:p w14:paraId="2614CE0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315</w:t>
      </w:r>
    </w:p>
    <w:p w14:paraId="0731E7F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6.2</w:t>
      </w:r>
      <w:r w:rsidRPr="007D0E27">
        <w:rPr>
          <w:noProof/>
          <w:lang w:val="en-US"/>
        </w:rPr>
        <w:t>C</w:t>
      </w:r>
      <w:r w:rsidRPr="007D0E27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SA: RRC Connection Release with Redirection</w:t>
      </w:r>
      <w:r w:rsidRPr="007D0E27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209C08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315</w:t>
      </w:r>
    </w:p>
    <w:p w14:paraId="1CF486B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Requirements</w:t>
      </w:r>
      <w:r>
        <w:rPr>
          <w:noProof/>
        </w:rPr>
        <w:tab/>
        <w:t>315</w:t>
      </w:r>
    </w:p>
    <w:p w14:paraId="6BE004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connection release with redirection to NR</w:t>
      </w:r>
      <w:r>
        <w:rPr>
          <w:noProof/>
        </w:rPr>
        <w:tab/>
        <w:t>315</w:t>
      </w:r>
    </w:p>
    <w:p w14:paraId="0C0CFDF4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316</w:t>
      </w:r>
    </w:p>
    <w:p w14:paraId="697737C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316</w:t>
      </w:r>
    </w:p>
    <w:p w14:paraId="1DA2D73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0B26DBE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316</w:t>
      </w:r>
    </w:p>
    <w:p w14:paraId="6CCF09F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318</w:t>
      </w:r>
    </w:p>
    <w:p w14:paraId="5DBEAC9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319</w:t>
      </w:r>
    </w:p>
    <w:p w14:paraId="76EFDE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319</w:t>
      </w:r>
    </w:p>
    <w:p w14:paraId="6B3A45F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319</w:t>
      </w:r>
    </w:p>
    <w:p w14:paraId="359B77D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28513BD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4F724F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6F5051C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321</w:t>
      </w:r>
    </w:p>
    <w:p w14:paraId="775F5E1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20A9AE2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288A527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5D89E88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323</w:t>
      </w:r>
    </w:p>
    <w:p w14:paraId="0EAA92A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40C9FEE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204551D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323</w:t>
      </w:r>
    </w:p>
    <w:p w14:paraId="1E608D9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79251C2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1FB5910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323</w:t>
      </w:r>
    </w:p>
    <w:p w14:paraId="138AA9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498A88B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62AC616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324</w:t>
      </w:r>
    </w:p>
    <w:p w14:paraId="0A215C6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3CE18B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33C277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324</w:t>
      </w:r>
    </w:p>
    <w:p w14:paraId="467B498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324</w:t>
      </w:r>
    </w:p>
    <w:p w14:paraId="02C1315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324</w:t>
      </w:r>
    </w:p>
    <w:p w14:paraId="488D9F6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7C292E5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52E40DC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325</w:t>
      </w:r>
    </w:p>
    <w:p w14:paraId="11F293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325</w:t>
      </w:r>
    </w:p>
    <w:p w14:paraId="2207919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325</w:t>
      </w:r>
    </w:p>
    <w:p w14:paraId="1768D5B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BDBF6D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30989D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325</w:t>
      </w:r>
    </w:p>
    <w:p w14:paraId="69D554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325</w:t>
      </w:r>
    </w:p>
    <w:p w14:paraId="380DF75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326</w:t>
      </w:r>
    </w:p>
    <w:p w14:paraId="0AD6812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326</w:t>
      </w:r>
    </w:p>
    <w:p w14:paraId="62255FA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326</w:t>
      </w:r>
    </w:p>
    <w:p w14:paraId="4ED3632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326</w:t>
      </w:r>
    </w:p>
    <w:p w14:paraId="1E8EE48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326</w:t>
      </w:r>
    </w:p>
    <w:p w14:paraId="6AE2967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326</w:t>
      </w:r>
    </w:p>
    <w:p w14:paraId="11B42C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327</w:t>
      </w:r>
    </w:p>
    <w:p w14:paraId="480DA50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327</w:t>
      </w:r>
    </w:p>
    <w:p w14:paraId="4E821DB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</w:t>
      </w:r>
      <w:r w:rsidRPr="007D0E27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7D0E27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328</w:t>
      </w:r>
    </w:p>
    <w:p w14:paraId="70BA090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328</w:t>
      </w:r>
    </w:p>
    <w:p w14:paraId="2BFA64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329</w:t>
      </w:r>
    </w:p>
    <w:p w14:paraId="3FF4639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7.5.</w:t>
      </w:r>
      <w:r w:rsidRPr="007D0E27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7D0E2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329</w:t>
      </w:r>
    </w:p>
    <w:p w14:paraId="1D9C5FA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330</w:t>
      </w:r>
    </w:p>
    <w:p w14:paraId="130F84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5552917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5BA3CE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36382A9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23C729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7.6.</w:t>
      </w:r>
      <w:r w:rsidRPr="007D0E27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2AA0CDC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333</w:t>
      </w:r>
    </w:p>
    <w:p w14:paraId="7603333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73D0C2B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7.6.</w:t>
      </w:r>
      <w:r w:rsidRPr="007D0E27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7D0E2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2ACA922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334</w:t>
      </w:r>
    </w:p>
    <w:p w14:paraId="38562B3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334</w:t>
      </w:r>
    </w:p>
    <w:p w14:paraId="5CC42A7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335</w:t>
      </w:r>
    </w:p>
    <w:p w14:paraId="6C9E7A3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335</w:t>
      </w:r>
    </w:p>
    <w:p w14:paraId="16C2648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335</w:t>
      </w:r>
    </w:p>
    <w:p w14:paraId="3A9811E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335</w:t>
      </w:r>
    </w:p>
    <w:p w14:paraId="76F4540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335</w:t>
      </w:r>
    </w:p>
    <w:p w14:paraId="1647E9A8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332</w:t>
      </w:r>
    </w:p>
    <w:p w14:paraId="5FDBA18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332</w:t>
      </w:r>
    </w:p>
    <w:p w14:paraId="07D0AD8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6B9E0D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333</w:t>
      </w:r>
    </w:p>
    <w:p w14:paraId="296792F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333</w:t>
      </w:r>
    </w:p>
    <w:p w14:paraId="057E3F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769851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334</w:t>
      </w:r>
    </w:p>
    <w:p w14:paraId="06243F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338</w:t>
      </w:r>
    </w:p>
    <w:p w14:paraId="37A480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338</w:t>
      </w:r>
    </w:p>
    <w:p w14:paraId="3CEAD2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339</w:t>
      </w:r>
    </w:p>
    <w:p w14:paraId="1792F4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BC4FB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340</w:t>
      </w:r>
    </w:p>
    <w:p w14:paraId="4EFB4B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343</w:t>
      </w:r>
    </w:p>
    <w:p w14:paraId="1991D0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344</w:t>
      </w:r>
    </w:p>
    <w:p w14:paraId="09FF97F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345</w:t>
      </w:r>
    </w:p>
    <w:p w14:paraId="2D751EF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345</w:t>
      </w:r>
    </w:p>
    <w:p w14:paraId="0131D3D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345</w:t>
      </w:r>
    </w:p>
    <w:p w14:paraId="6F984DA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346</w:t>
      </w:r>
    </w:p>
    <w:p w14:paraId="40E7A6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346</w:t>
      </w:r>
    </w:p>
    <w:p w14:paraId="11F624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346</w:t>
      </w:r>
    </w:p>
    <w:p w14:paraId="2AF5F2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346</w:t>
      </w:r>
    </w:p>
    <w:p w14:paraId="3853A5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347</w:t>
      </w:r>
    </w:p>
    <w:p w14:paraId="7BEEE23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347</w:t>
      </w:r>
    </w:p>
    <w:p w14:paraId="166A698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0B5EFD0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348</w:t>
      </w:r>
    </w:p>
    <w:p w14:paraId="561E4DC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639AFA1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349</w:t>
      </w:r>
    </w:p>
    <w:p w14:paraId="4B79885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10715E9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8.1A.4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68464B3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6BBFD1E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38E42D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353</w:t>
      </w:r>
    </w:p>
    <w:p w14:paraId="24ADF7B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354</w:t>
      </w:r>
    </w:p>
    <w:p w14:paraId="410535F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354</w:t>
      </w:r>
    </w:p>
    <w:p w14:paraId="7FF53D8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7E46E96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017490C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6FE1CD1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448701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358</w:t>
      </w:r>
    </w:p>
    <w:p w14:paraId="0A3EEB4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359</w:t>
      </w:r>
    </w:p>
    <w:p w14:paraId="2AD470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32E75F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359</w:t>
      </w:r>
    </w:p>
    <w:p w14:paraId="7143AE0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362</w:t>
      </w:r>
    </w:p>
    <w:p w14:paraId="4C7965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363</w:t>
      </w:r>
    </w:p>
    <w:p w14:paraId="6841F4D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363</w:t>
      </w:r>
    </w:p>
    <w:p w14:paraId="455A670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363</w:t>
      </w:r>
    </w:p>
    <w:p w14:paraId="382FFE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363</w:t>
      </w:r>
    </w:p>
    <w:p w14:paraId="244D830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364</w:t>
      </w:r>
    </w:p>
    <w:p w14:paraId="4CA7F3D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364</w:t>
      </w:r>
    </w:p>
    <w:p w14:paraId="624157B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364</w:t>
      </w:r>
    </w:p>
    <w:p w14:paraId="7FCEE98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364</w:t>
      </w:r>
    </w:p>
    <w:p w14:paraId="3FE30A3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040C803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365</w:t>
      </w:r>
    </w:p>
    <w:p w14:paraId="6EA028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113ECB3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310785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367</w:t>
      </w:r>
    </w:p>
    <w:p w14:paraId="08A11A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2773AE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1BFCB6F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368</w:t>
      </w:r>
    </w:p>
    <w:p w14:paraId="4903BD6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2F850D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1E528B4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5FB52D2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44922A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367A26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073039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6013383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371</w:t>
      </w:r>
    </w:p>
    <w:p w14:paraId="5C601F0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371</w:t>
      </w:r>
    </w:p>
    <w:p w14:paraId="6E93E85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3B467C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A27C03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372</w:t>
      </w:r>
    </w:p>
    <w:p w14:paraId="02050F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372</w:t>
      </w:r>
    </w:p>
    <w:p w14:paraId="17265F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372</w:t>
      </w:r>
    </w:p>
    <w:p w14:paraId="361DBD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373</w:t>
      </w:r>
    </w:p>
    <w:p w14:paraId="2DF9EA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375</w:t>
      </w:r>
    </w:p>
    <w:p w14:paraId="67B558A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375</w:t>
      </w:r>
    </w:p>
    <w:p w14:paraId="3316525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375</w:t>
      </w:r>
    </w:p>
    <w:p w14:paraId="7A608C8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375</w:t>
      </w:r>
    </w:p>
    <w:p w14:paraId="64FBB2C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376</w:t>
      </w:r>
    </w:p>
    <w:p w14:paraId="2705EB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376</w:t>
      </w:r>
    </w:p>
    <w:p w14:paraId="291A60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due to Active BWP switching Requirement</w:t>
      </w:r>
      <w:r>
        <w:rPr>
          <w:noProof/>
        </w:rPr>
        <w:tab/>
        <w:t>377</w:t>
      </w:r>
    </w:p>
    <w:p w14:paraId="73FC9B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378</w:t>
      </w:r>
    </w:p>
    <w:p w14:paraId="3CEE18B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378</w:t>
      </w:r>
    </w:p>
    <w:p w14:paraId="1536F38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378</w:t>
      </w:r>
    </w:p>
    <w:p w14:paraId="782974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378</w:t>
      </w:r>
    </w:p>
    <w:p w14:paraId="695735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8.2.1.2.10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379</w:t>
      </w:r>
    </w:p>
    <w:p w14:paraId="519926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due to UE-specific CBW change</w:t>
      </w:r>
      <w:r>
        <w:rPr>
          <w:noProof/>
        </w:rPr>
        <w:tab/>
        <w:t>379</w:t>
      </w:r>
    </w:p>
    <w:p w14:paraId="7B56A8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379</w:t>
      </w:r>
    </w:p>
    <w:p w14:paraId="468666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381</w:t>
      </w:r>
    </w:p>
    <w:p w14:paraId="2D0EB8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382</w:t>
      </w:r>
    </w:p>
    <w:p w14:paraId="28C0CA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382</w:t>
      </w:r>
    </w:p>
    <w:p w14:paraId="07234FE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382</w:t>
      </w:r>
    </w:p>
    <w:p w14:paraId="70BD3E9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382</w:t>
      </w:r>
    </w:p>
    <w:p w14:paraId="2717E3E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383</w:t>
      </w:r>
    </w:p>
    <w:p w14:paraId="5A8DF6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383</w:t>
      </w:r>
    </w:p>
    <w:p w14:paraId="132E86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383</w:t>
      </w:r>
    </w:p>
    <w:p w14:paraId="7AFD9F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384</w:t>
      </w:r>
    </w:p>
    <w:p w14:paraId="6EE695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385</w:t>
      </w:r>
    </w:p>
    <w:p w14:paraId="1EEF95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386</w:t>
      </w:r>
    </w:p>
    <w:p w14:paraId="6846D0E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386</w:t>
      </w:r>
    </w:p>
    <w:p w14:paraId="7FC9D8E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7D9226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6AD053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387</w:t>
      </w:r>
    </w:p>
    <w:p w14:paraId="551138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388</w:t>
      </w:r>
    </w:p>
    <w:p w14:paraId="10A802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389</w:t>
      </w:r>
    </w:p>
    <w:p w14:paraId="187FA57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390</w:t>
      </w:r>
    </w:p>
    <w:p w14:paraId="73FAEA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due to Active BWP switching Requirement</w:t>
      </w:r>
      <w:r>
        <w:rPr>
          <w:noProof/>
        </w:rPr>
        <w:tab/>
        <w:t>390</w:t>
      </w:r>
    </w:p>
    <w:p w14:paraId="7C0C5D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391</w:t>
      </w:r>
    </w:p>
    <w:p w14:paraId="015F85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393</w:t>
      </w:r>
    </w:p>
    <w:p w14:paraId="489B01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due to UE-specific CBW change</w:t>
      </w:r>
      <w:r>
        <w:rPr>
          <w:noProof/>
        </w:rPr>
        <w:tab/>
        <w:t>393</w:t>
      </w:r>
    </w:p>
    <w:p w14:paraId="7D8506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393</w:t>
      </w:r>
    </w:p>
    <w:p w14:paraId="7346F9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395</w:t>
      </w:r>
    </w:p>
    <w:p w14:paraId="04EB9F8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395</w:t>
      </w:r>
    </w:p>
    <w:p w14:paraId="5E5399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396</w:t>
      </w:r>
    </w:p>
    <w:p w14:paraId="482AB6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396</w:t>
      </w:r>
    </w:p>
    <w:p w14:paraId="29B71A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396</w:t>
      </w:r>
    </w:p>
    <w:p w14:paraId="708919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397</w:t>
      </w:r>
    </w:p>
    <w:p w14:paraId="56A42BB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397</w:t>
      </w:r>
    </w:p>
    <w:p w14:paraId="732E4B8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397</w:t>
      </w:r>
    </w:p>
    <w:p w14:paraId="52141C0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397</w:t>
      </w:r>
    </w:p>
    <w:p w14:paraId="688557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397</w:t>
      </w:r>
    </w:p>
    <w:p w14:paraId="5E71DA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397</w:t>
      </w:r>
    </w:p>
    <w:p w14:paraId="50D8DB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398</w:t>
      </w:r>
    </w:p>
    <w:p w14:paraId="2A7296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398</w:t>
      </w:r>
    </w:p>
    <w:p w14:paraId="090C8E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399</w:t>
      </w:r>
    </w:p>
    <w:p w14:paraId="41CA2C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400</w:t>
      </w:r>
    </w:p>
    <w:p w14:paraId="0409118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400</w:t>
      </w:r>
    </w:p>
    <w:p w14:paraId="6AF2D0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002337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401</w:t>
      </w:r>
    </w:p>
    <w:p w14:paraId="6212CB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401</w:t>
      </w:r>
    </w:p>
    <w:p w14:paraId="062845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401</w:t>
      </w:r>
    </w:p>
    <w:p w14:paraId="520069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401</w:t>
      </w:r>
    </w:p>
    <w:p w14:paraId="74DAEC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403</w:t>
      </w:r>
    </w:p>
    <w:p w14:paraId="0DA13E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404</w:t>
      </w:r>
    </w:p>
    <w:p w14:paraId="7DEF1FF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404</w:t>
      </w:r>
    </w:p>
    <w:p w14:paraId="59AAE0E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404</w:t>
      </w:r>
    </w:p>
    <w:p w14:paraId="0B8326E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405</w:t>
      </w:r>
    </w:p>
    <w:p w14:paraId="4177769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405</w:t>
      </w:r>
    </w:p>
    <w:p w14:paraId="1F0CFA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405</w:t>
      </w:r>
    </w:p>
    <w:p w14:paraId="4FFBD8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406</w:t>
      </w:r>
    </w:p>
    <w:p w14:paraId="0BADE7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406</w:t>
      </w:r>
    </w:p>
    <w:p w14:paraId="29A028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406</w:t>
      </w:r>
    </w:p>
    <w:p w14:paraId="004A5D4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407</w:t>
      </w:r>
    </w:p>
    <w:p w14:paraId="3FEA0D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407</w:t>
      </w:r>
    </w:p>
    <w:p w14:paraId="11060F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8.2.3.2.12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408</w:t>
      </w:r>
    </w:p>
    <w:p w14:paraId="309E62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409</w:t>
      </w:r>
    </w:p>
    <w:p w14:paraId="4741FD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410</w:t>
      </w:r>
    </w:p>
    <w:p w14:paraId="499622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410</w:t>
      </w:r>
    </w:p>
    <w:p w14:paraId="1FB3CB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412</w:t>
      </w:r>
    </w:p>
    <w:p w14:paraId="4F826E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due to UE-specific CBW change</w:t>
      </w:r>
      <w:r>
        <w:rPr>
          <w:noProof/>
        </w:rPr>
        <w:tab/>
        <w:t>412</w:t>
      </w:r>
    </w:p>
    <w:p w14:paraId="59C57E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413</w:t>
      </w:r>
    </w:p>
    <w:p w14:paraId="0880DC6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413</w:t>
      </w:r>
    </w:p>
    <w:p w14:paraId="52948A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278D63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414</w:t>
      </w:r>
    </w:p>
    <w:p w14:paraId="7637FB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414</w:t>
      </w:r>
    </w:p>
    <w:p w14:paraId="5CB7BC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415</w:t>
      </w:r>
    </w:p>
    <w:p w14:paraId="0FBD0A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416</w:t>
      </w:r>
    </w:p>
    <w:p w14:paraId="6252A0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416</w:t>
      </w:r>
    </w:p>
    <w:p w14:paraId="16F08B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due to Active BWP switching Requirement</w:t>
      </w:r>
      <w:r>
        <w:rPr>
          <w:noProof/>
        </w:rPr>
        <w:tab/>
        <w:t>417</w:t>
      </w:r>
    </w:p>
    <w:p w14:paraId="251742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417</w:t>
      </w:r>
    </w:p>
    <w:p w14:paraId="085DAD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417</w:t>
      </w:r>
    </w:p>
    <w:p w14:paraId="0CCCE1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418</w:t>
      </w:r>
    </w:p>
    <w:p w14:paraId="2B05BF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418</w:t>
      </w:r>
    </w:p>
    <w:p w14:paraId="169F24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419</w:t>
      </w:r>
    </w:p>
    <w:p w14:paraId="7240B1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420</w:t>
      </w:r>
    </w:p>
    <w:p w14:paraId="36D555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420</w:t>
      </w:r>
    </w:p>
    <w:p w14:paraId="313B33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421</w:t>
      </w:r>
    </w:p>
    <w:p w14:paraId="473F2D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421</w:t>
      </w:r>
    </w:p>
    <w:p w14:paraId="5DBA61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Interruptions at fast SCell activation</w:t>
      </w:r>
      <w:r>
        <w:rPr>
          <w:noProof/>
        </w:rPr>
        <w:tab/>
        <w:t>422</w:t>
      </w:r>
    </w:p>
    <w:p w14:paraId="522FED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423</w:t>
      </w:r>
    </w:p>
    <w:p w14:paraId="13B6E0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423</w:t>
      </w:r>
    </w:p>
    <w:p w14:paraId="69C7C8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8.2.4.2.18 Interruptions during RLM</w:t>
      </w:r>
      <w:r w:rsidRPr="007D0E27">
        <w:rPr>
          <w:rFonts w:cs="Arial"/>
          <w:noProof/>
          <w:lang w:val="en-US"/>
        </w:rPr>
        <w:t xml:space="preserve">/BFD </w:t>
      </w:r>
      <w:r w:rsidRPr="007D0E27">
        <w:rPr>
          <w:rFonts w:cs="Arial"/>
          <w:noProof/>
        </w:rPr>
        <w:t>measurements on deactivated PSCell</w:t>
      </w:r>
      <w:r>
        <w:rPr>
          <w:noProof/>
        </w:rPr>
        <w:tab/>
        <w:t>424</w:t>
      </w:r>
    </w:p>
    <w:p w14:paraId="3064EC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424</w:t>
      </w:r>
    </w:p>
    <w:p w14:paraId="2AC1EA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6C464B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5FC8DB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37A373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</w:t>
      </w:r>
    </w:p>
    <w:p w14:paraId="149F310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424</w:t>
      </w:r>
    </w:p>
    <w:p w14:paraId="3A28CF6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AA997E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424</w:t>
      </w:r>
    </w:p>
    <w:p w14:paraId="673571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429</w:t>
      </w:r>
    </w:p>
    <w:p w14:paraId="0860785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429</w:t>
      </w:r>
    </w:p>
    <w:p w14:paraId="77F5D3B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431</w:t>
      </w:r>
    </w:p>
    <w:p w14:paraId="2CC7BDB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432</w:t>
      </w:r>
    </w:p>
    <w:p w14:paraId="05C6E69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436</w:t>
      </w:r>
    </w:p>
    <w:p w14:paraId="3A88C3B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437</w:t>
      </w:r>
    </w:p>
    <w:p w14:paraId="2BC7FD7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438</w:t>
      </w:r>
    </w:p>
    <w:p w14:paraId="3252D5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439</w:t>
      </w:r>
    </w:p>
    <w:p w14:paraId="2ECEEC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lang w:val="en-US"/>
        </w:rPr>
        <w:t>8</w:t>
      </w:r>
      <w:r w:rsidRPr="007D0E27">
        <w:rPr>
          <w:rFonts w:eastAsia="SimSun"/>
          <w:noProof/>
          <w:lang w:val="en-US" w:eastAsia="ko-KR"/>
        </w:rPr>
        <w:t>.</w:t>
      </w:r>
      <w:r w:rsidRPr="007D0E27">
        <w:rPr>
          <w:rFonts w:eastAsia="SimSun"/>
          <w:noProof/>
          <w:lang w:val="en-US"/>
        </w:rPr>
        <w:t>3</w:t>
      </w:r>
      <w:r w:rsidRPr="007D0E27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442</w:t>
      </w:r>
    </w:p>
    <w:p w14:paraId="534D332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8.3.13.1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Introduction</w:t>
      </w:r>
      <w:r>
        <w:rPr>
          <w:noProof/>
        </w:rPr>
        <w:tab/>
        <w:t>442</w:t>
      </w:r>
    </w:p>
    <w:p w14:paraId="53B104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SCell Deactivation Delay Requirement for Activated </w:t>
      </w:r>
      <w:r w:rsidRPr="007D0E27">
        <w:rPr>
          <w:noProof/>
          <w:lang w:val="en-US" w:eastAsia="zh-TW"/>
        </w:rPr>
        <w:t xml:space="preserve">PUCCH </w:t>
      </w:r>
      <w:r w:rsidRPr="007D0E27">
        <w:rPr>
          <w:noProof/>
          <w:lang w:val="en-US"/>
        </w:rPr>
        <w:t>SCell</w:t>
      </w:r>
      <w:r>
        <w:rPr>
          <w:noProof/>
        </w:rPr>
        <w:tab/>
        <w:t>444</w:t>
      </w:r>
    </w:p>
    <w:p w14:paraId="4918336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SCell Deactivation Delay Requirement for Activated </w:t>
      </w:r>
      <w:r w:rsidRPr="007D0E27">
        <w:rPr>
          <w:noProof/>
          <w:lang w:val="en-US" w:eastAsia="zh-TW"/>
        </w:rPr>
        <w:t xml:space="preserve">PUCCH </w:t>
      </w:r>
      <w:r w:rsidRPr="007D0E27">
        <w:rPr>
          <w:noProof/>
          <w:lang w:val="en-US"/>
        </w:rPr>
        <w:t>SCell with Multiple Downlink SCells</w:t>
      </w:r>
      <w:r>
        <w:rPr>
          <w:noProof/>
        </w:rPr>
        <w:tab/>
        <w:t>444</w:t>
      </w:r>
    </w:p>
    <w:p w14:paraId="4077B3D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445</w:t>
      </w:r>
    </w:p>
    <w:p w14:paraId="4B3AB09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447</w:t>
      </w:r>
    </w:p>
    <w:p w14:paraId="2594A1B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520D9B3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448</w:t>
      </w:r>
    </w:p>
    <w:p w14:paraId="6F075DD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452</w:t>
      </w:r>
    </w:p>
    <w:p w14:paraId="08A9214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452</w:t>
      </w:r>
    </w:p>
    <w:p w14:paraId="5B6DB4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452</w:t>
      </w:r>
    </w:p>
    <w:p w14:paraId="1AB3407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453</w:t>
      </w:r>
    </w:p>
    <w:p w14:paraId="69BCC92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453</w:t>
      </w:r>
    </w:p>
    <w:p w14:paraId="0A7DD8A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453</w:t>
      </w:r>
    </w:p>
    <w:p w14:paraId="18ED3F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60A370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454</w:t>
      </w:r>
    </w:p>
    <w:p w14:paraId="791A09A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455</w:t>
      </w:r>
    </w:p>
    <w:p w14:paraId="76F242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lastRenderedPageBreak/>
        <w:t>8.5.2.1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46DB32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455</w:t>
      </w:r>
    </w:p>
    <w:p w14:paraId="623A8C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458</w:t>
      </w:r>
    </w:p>
    <w:p w14:paraId="7B3AF8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459</w:t>
      </w:r>
    </w:p>
    <w:p w14:paraId="206C01C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460</w:t>
      </w:r>
    </w:p>
    <w:p w14:paraId="6A8DD2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DCD13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460</w:t>
      </w:r>
    </w:p>
    <w:p w14:paraId="1F77D8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464</w:t>
      </w:r>
    </w:p>
    <w:p w14:paraId="53C879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465</w:t>
      </w:r>
    </w:p>
    <w:p w14:paraId="4CF9229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465</w:t>
      </w:r>
    </w:p>
    <w:p w14:paraId="0CB0602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466</w:t>
      </w:r>
    </w:p>
    <w:p w14:paraId="6566AB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ECBC2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466</w:t>
      </w:r>
    </w:p>
    <w:p w14:paraId="59F747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469</w:t>
      </w:r>
    </w:p>
    <w:p w14:paraId="7E895F3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469</w:t>
      </w:r>
    </w:p>
    <w:p w14:paraId="77172E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4F573D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470</w:t>
      </w:r>
    </w:p>
    <w:p w14:paraId="60E00E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473</w:t>
      </w:r>
    </w:p>
    <w:p w14:paraId="0E9A2A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473</w:t>
      </w:r>
    </w:p>
    <w:p w14:paraId="4B5D926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</w:t>
      </w:r>
      <w:r w:rsidRPr="007D0E27">
        <w:rPr>
          <w:rFonts w:eastAsia="?? ??"/>
          <w:noProof/>
          <w:lang w:eastAsia="ja-JP"/>
        </w:rPr>
        <w:t>7</w:t>
      </w:r>
      <w:r w:rsidRPr="007D0E27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473</w:t>
      </w:r>
    </w:p>
    <w:p w14:paraId="5FC700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474</w:t>
      </w:r>
    </w:p>
    <w:p w14:paraId="707910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474</w:t>
      </w:r>
    </w:p>
    <w:p w14:paraId="6F8E0A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475</w:t>
      </w:r>
    </w:p>
    <w:p w14:paraId="373051D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475</w:t>
      </w:r>
    </w:p>
    <w:p w14:paraId="53C0D7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475</w:t>
      </w:r>
    </w:p>
    <w:p w14:paraId="2812C2F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475</w:t>
      </w:r>
    </w:p>
    <w:p w14:paraId="72CEF9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475</w:t>
      </w:r>
    </w:p>
    <w:p w14:paraId="095475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476</w:t>
      </w:r>
    </w:p>
    <w:p w14:paraId="083007B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476</w:t>
      </w:r>
    </w:p>
    <w:p w14:paraId="35A398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6023C42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476</w:t>
      </w:r>
    </w:p>
    <w:p w14:paraId="572856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476</w:t>
      </w:r>
    </w:p>
    <w:p w14:paraId="418C040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477</w:t>
      </w:r>
    </w:p>
    <w:p w14:paraId="338481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7D75555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Requirements for SSB based beam failure detection</w:t>
      </w:r>
      <w:r>
        <w:rPr>
          <w:noProof/>
        </w:rPr>
        <w:tab/>
        <w:t>478</w:t>
      </w:r>
    </w:p>
    <w:p w14:paraId="1957D4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478</w:t>
      </w:r>
    </w:p>
    <w:p w14:paraId="5987DF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Minimum requirement</w:t>
      </w:r>
      <w:r>
        <w:rPr>
          <w:noProof/>
        </w:rPr>
        <w:tab/>
        <w:t>478</w:t>
      </w:r>
    </w:p>
    <w:p w14:paraId="4C83B6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480</w:t>
      </w:r>
    </w:p>
    <w:p w14:paraId="74031D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480</w:t>
      </w:r>
    </w:p>
    <w:p w14:paraId="369C1CD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Minimum requirement for L1 indication</w:t>
      </w:r>
      <w:r>
        <w:rPr>
          <w:noProof/>
        </w:rPr>
        <w:tab/>
        <w:t>480</w:t>
      </w:r>
    </w:p>
    <w:p w14:paraId="1E0B413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Requirements for SSB based candidate beam detection</w:t>
      </w:r>
      <w:r>
        <w:rPr>
          <w:noProof/>
        </w:rPr>
        <w:tab/>
        <w:t>481</w:t>
      </w:r>
    </w:p>
    <w:p w14:paraId="30D2B8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1F0C0D1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Minimum requirement</w:t>
      </w:r>
      <w:r>
        <w:rPr>
          <w:noProof/>
        </w:rPr>
        <w:tab/>
        <w:t>481</w:t>
      </w:r>
    </w:p>
    <w:p w14:paraId="2C5E4A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483</w:t>
      </w:r>
    </w:p>
    <w:p w14:paraId="3853438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484</w:t>
      </w:r>
    </w:p>
    <w:p w14:paraId="6D5185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484</w:t>
      </w:r>
    </w:p>
    <w:p w14:paraId="6B8BBB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</w:t>
      </w:r>
      <w:r w:rsidRPr="007D0E27">
        <w:rPr>
          <w:noProof/>
          <w:lang w:val="en-US" w:eastAsia="ja-JP"/>
        </w:rPr>
        <w:t>7</w:t>
      </w:r>
      <w:r w:rsidRPr="007D0E27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484</w:t>
      </w:r>
    </w:p>
    <w:p w14:paraId="6AABA8F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</w:t>
      </w:r>
      <w:r w:rsidRPr="007D0E27">
        <w:rPr>
          <w:noProof/>
          <w:lang w:val="en-US" w:eastAsia="ja-JP"/>
        </w:rPr>
        <w:t>7</w:t>
      </w:r>
      <w:r w:rsidRPr="007D0E27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484</w:t>
      </w:r>
    </w:p>
    <w:p w14:paraId="567D48A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8.5A.</w:t>
      </w:r>
      <w:r w:rsidRPr="007D0E27">
        <w:rPr>
          <w:rFonts w:eastAsiaTheme="minorEastAsia"/>
          <w:noProof/>
          <w:lang w:eastAsia="ja-JP"/>
        </w:rPr>
        <w:t>7</w:t>
      </w:r>
      <w:r w:rsidRPr="007D0E27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484</w:t>
      </w:r>
    </w:p>
    <w:p w14:paraId="1F59B2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8.5A.</w:t>
      </w:r>
      <w:r w:rsidRPr="007D0E27">
        <w:rPr>
          <w:rFonts w:eastAsiaTheme="minorEastAsia"/>
          <w:noProof/>
          <w:lang w:eastAsia="ja-JP"/>
        </w:rPr>
        <w:t>7</w:t>
      </w:r>
      <w:r w:rsidRPr="007D0E27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484</w:t>
      </w:r>
    </w:p>
    <w:p w14:paraId="4F226F7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484</w:t>
      </w:r>
    </w:p>
    <w:p w14:paraId="771ABED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lastRenderedPageBreak/>
        <w:t>8.5A.8.3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484</w:t>
      </w:r>
    </w:p>
    <w:p w14:paraId="5818D23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485</w:t>
      </w:r>
    </w:p>
    <w:p w14:paraId="4B456F2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485</w:t>
      </w:r>
    </w:p>
    <w:p w14:paraId="41C62F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6B2A054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485</w:t>
      </w:r>
    </w:p>
    <w:p w14:paraId="4619F8C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</w:t>
      </w:r>
      <w:r>
        <w:rPr>
          <w:noProof/>
        </w:rPr>
        <w:t>B</w:t>
      </w:r>
      <w:r w:rsidRPr="007D0E27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6D6A68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</w:t>
      </w:r>
      <w:r>
        <w:rPr>
          <w:noProof/>
        </w:rPr>
        <w:t>5B</w:t>
      </w:r>
      <w:r w:rsidRPr="007D0E27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486</w:t>
      </w:r>
    </w:p>
    <w:p w14:paraId="264A018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487</w:t>
      </w:r>
    </w:p>
    <w:p w14:paraId="0028A52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488</w:t>
      </w:r>
    </w:p>
    <w:p w14:paraId="32559E1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199EC4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488</w:t>
      </w:r>
    </w:p>
    <w:p w14:paraId="7AD329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490</w:t>
      </w:r>
    </w:p>
    <w:p w14:paraId="11E9B94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491</w:t>
      </w:r>
    </w:p>
    <w:p w14:paraId="4E75C1E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492</w:t>
      </w:r>
    </w:p>
    <w:p w14:paraId="169D28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619C9C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492</w:t>
      </w:r>
    </w:p>
    <w:p w14:paraId="465E32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494</w:t>
      </w:r>
    </w:p>
    <w:p w14:paraId="26B5F23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494</w:t>
      </w:r>
    </w:p>
    <w:p w14:paraId="2D1A9D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128399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2F359F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496</w:t>
      </w:r>
    </w:p>
    <w:p w14:paraId="3721EB1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497</w:t>
      </w:r>
    </w:p>
    <w:p w14:paraId="2B43AEC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8.5B.</w:t>
      </w:r>
      <w:r w:rsidRPr="007D0E27">
        <w:rPr>
          <w:rFonts w:eastAsia="?? ??"/>
          <w:noProof/>
          <w:lang w:eastAsia="ja-JP"/>
        </w:rPr>
        <w:t>7</w:t>
      </w:r>
      <w:r w:rsidRPr="007D0E27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497</w:t>
      </w:r>
    </w:p>
    <w:p w14:paraId="5E94428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497</w:t>
      </w:r>
    </w:p>
    <w:p w14:paraId="78C957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497</w:t>
      </w:r>
    </w:p>
    <w:p w14:paraId="5F2E287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498</w:t>
      </w:r>
    </w:p>
    <w:p w14:paraId="08D2E67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498</w:t>
      </w:r>
    </w:p>
    <w:p w14:paraId="1DDF8A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498</w:t>
      </w:r>
    </w:p>
    <w:p w14:paraId="23CC01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498</w:t>
      </w:r>
    </w:p>
    <w:p w14:paraId="646844C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498</w:t>
      </w:r>
    </w:p>
    <w:p w14:paraId="0F23495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499</w:t>
      </w:r>
    </w:p>
    <w:p w14:paraId="57C1F15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465462C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499</w:t>
      </w:r>
    </w:p>
    <w:p w14:paraId="2E5F6EA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1E23B84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5B6178E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500</w:t>
      </w:r>
    </w:p>
    <w:p w14:paraId="4568DC9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501</w:t>
      </w:r>
    </w:p>
    <w:p w14:paraId="62E435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67E8074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501</w:t>
      </w:r>
    </w:p>
    <w:p w14:paraId="4B6BA4C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502</w:t>
      </w:r>
    </w:p>
    <w:p w14:paraId="7B9C4CE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503</w:t>
      </w:r>
    </w:p>
    <w:p w14:paraId="363F8DD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503</w:t>
      </w:r>
    </w:p>
    <w:p w14:paraId="3F30587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3CBF1A1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503</w:t>
      </w:r>
    </w:p>
    <w:p w14:paraId="0A5888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504</w:t>
      </w:r>
    </w:p>
    <w:p w14:paraId="0180F22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505</w:t>
      </w:r>
    </w:p>
    <w:p w14:paraId="4AD7763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6DE51C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505</w:t>
      </w:r>
    </w:p>
    <w:p w14:paraId="59F5118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506</w:t>
      </w:r>
    </w:p>
    <w:p w14:paraId="29ADF2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506</w:t>
      </w:r>
    </w:p>
    <w:p w14:paraId="1135961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8.5C.</w:t>
      </w:r>
      <w:r w:rsidRPr="007D0E27">
        <w:rPr>
          <w:rFonts w:eastAsia="?? ??"/>
          <w:noProof/>
          <w:lang w:eastAsia="ja-JP"/>
        </w:rPr>
        <w:t>7</w:t>
      </w:r>
      <w:r w:rsidRPr="007D0E27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506</w:t>
      </w:r>
    </w:p>
    <w:p w14:paraId="4FCCD9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506</w:t>
      </w:r>
    </w:p>
    <w:p w14:paraId="00BE5DA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507</w:t>
      </w:r>
    </w:p>
    <w:p w14:paraId="221C94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507</w:t>
      </w:r>
    </w:p>
    <w:p w14:paraId="3D735C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8.5C.8.2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507</w:t>
      </w:r>
    </w:p>
    <w:p w14:paraId="0DB3FEC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507</w:t>
      </w:r>
    </w:p>
    <w:p w14:paraId="4D4232C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507</w:t>
      </w:r>
    </w:p>
    <w:p w14:paraId="7FA3846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507</w:t>
      </w:r>
    </w:p>
    <w:p w14:paraId="3F1BBB3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DCI and timer based BWP switch delay on a single CC</w:t>
      </w:r>
      <w:r>
        <w:rPr>
          <w:noProof/>
        </w:rPr>
        <w:tab/>
        <w:t>508</w:t>
      </w:r>
    </w:p>
    <w:p w14:paraId="25E9E54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DCI based BWP switch delay on multiple CCs</w:t>
      </w:r>
      <w:r>
        <w:rPr>
          <w:noProof/>
        </w:rPr>
        <w:tab/>
        <w:t>509</w:t>
      </w:r>
    </w:p>
    <w:p w14:paraId="190CB1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509</w:t>
      </w:r>
    </w:p>
    <w:p w14:paraId="1711A2B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511</w:t>
      </w:r>
    </w:p>
    <w:p w14:paraId="1A9D12D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Timer based BWP switch delay on multiple CCs</w:t>
      </w:r>
      <w:r>
        <w:rPr>
          <w:noProof/>
        </w:rPr>
        <w:tab/>
        <w:t>511</w:t>
      </w:r>
    </w:p>
    <w:p w14:paraId="16E978D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511</w:t>
      </w:r>
    </w:p>
    <w:p w14:paraId="15CD67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511</w:t>
      </w:r>
    </w:p>
    <w:p w14:paraId="04020D9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based BWP switch delay on a single CC</w:t>
      </w:r>
      <w:r>
        <w:rPr>
          <w:noProof/>
        </w:rPr>
        <w:tab/>
        <w:t>512</w:t>
      </w:r>
    </w:p>
    <w:p w14:paraId="5DCEED1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513</w:t>
      </w:r>
    </w:p>
    <w:p w14:paraId="666A19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513</w:t>
      </w:r>
    </w:p>
    <w:p w14:paraId="0F50843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513</w:t>
      </w:r>
    </w:p>
    <w:p w14:paraId="1EEDAA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BWP switch delay on Consistent UL CCA recovery</w:t>
      </w:r>
      <w:r>
        <w:rPr>
          <w:noProof/>
        </w:rPr>
        <w:tab/>
        <w:t>514</w:t>
      </w:r>
    </w:p>
    <w:p w14:paraId="1EA7F79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514</w:t>
      </w:r>
    </w:p>
    <w:p w14:paraId="2CD14B9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744ED35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514</w:t>
      </w:r>
    </w:p>
    <w:p w14:paraId="0F0EED3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516</w:t>
      </w:r>
    </w:p>
    <w:p w14:paraId="4AAE9EB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516</w:t>
      </w:r>
    </w:p>
    <w:p w14:paraId="280B762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516</w:t>
      </w:r>
    </w:p>
    <w:p w14:paraId="5AC054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1F8854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based BWP switch delay on a single CC</w:t>
      </w:r>
      <w:r>
        <w:rPr>
          <w:noProof/>
        </w:rPr>
        <w:tab/>
        <w:t>518</w:t>
      </w:r>
    </w:p>
    <w:p w14:paraId="4C17269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518</w:t>
      </w:r>
    </w:p>
    <w:p w14:paraId="2F30BBD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518</w:t>
      </w:r>
    </w:p>
    <w:p w14:paraId="7BA3BF8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518</w:t>
      </w:r>
    </w:p>
    <w:p w14:paraId="53F8CC9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518</w:t>
      </w:r>
    </w:p>
    <w:p w14:paraId="0ACD3EE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519</w:t>
      </w:r>
    </w:p>
    <w:p w14:paraId="7EF213E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519</w:t>
      </w:r>
    </w:p>
    <w:p w14:paraId="27F280C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1D430F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519</w:t>
      </w:r>
    </w:p>
    <w:p w14:paraId="30B6D76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520</w:t>
      </w:r>
    </w:p>
    <w:p w14:paraId="71734B5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520</w:t>
      </w:r>
    </w:p>
    <w:p w14:paraId="6F1DFAC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6C2BA5A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520</w:t>
      </w:r>
    </w:p>
    <w:p w14:paraId="617EB2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time</w:t>
      </w:r>
      <w:r>
        <w:rPr>
          <w:noProof/>
        </w:rPr>
        <w:tab/>
        <w:t>521</w:t>
      </w:r>
    </w:p>
    <w:p w14:paraId="5480F04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521</w:t>
      </w:r>
    </w:p>
    <w:p w14:paraId="718F2BB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Introduction</w:t>
      </w:r>
      <w:r>
        <w:rPr>
          <w:noProof/>
        </w:rPr>
        <w:tab/>
        <w:t>521</w:t>
      </w:r>
    </w:p>
    <w:p w14:paraId="1C8DB7D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PSCell Addition Delay Requirement</w:t>
      </w:r>
      <w:r>
        <w:rPr>
          <w:noProof/>
        </w:rPr>
        <w:tab/>
        <w:t>522</w:t>
      </w:r>
    </w:p>
    <w:p w14:paraId="03D3A12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P</w:t>
      </w:r>
      <w:r w:rsidRPr="007D0E27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522</w:t>
      </w:r>
    </w:p>
    <w:p w14:paraId="68D954E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523</w:t>
      </w:r>
    </w:p>
    <w:p w14:paraId="749A89D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524</w:t>
      </w:r>
    </w:p>
    <w:p w14:paraId="67A7D7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DCI based </w:t>
      </w:r>
      <w:r w:rsidRPr="007D0E27">
        <w:rPr>
          <w:rFonts w:eastAsia="Malgun Gothic"/>
          <w:noProof/>
          <w:lang w:val="en-US"/>
        </w:rPr>
        <w:t>TCI</w:t>
      </w:r>
      <w:r w:rsidRPr="007D0E27">
        <w:rPr>
          <w:noProof/>
          <w:lang w:val="en-US"/>
        </w:rPr>
        <w:t xml:space="preserve"> state switch delay</w:t>
      </w:r>
      <w:r>
        <w:rPr>
          <w:noProof/>
        </w:rPr>
        <w:tab/>
        <w:t>524</w:t>
      </w:r>
    </w:p>
    <w:p w14:paraId="2D0BB88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based TCI state switch delay</w:t>
      </w:r>
      <w:r>
        <w:rPr>
          <w:noProof/>
        </w:rPr>
        <w:tab/>
        <w:t>525</w:t>
      </w:r>
    </w:p>
    <w:p w14:paraId="35B341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Active TCI state list update delay</w:t>
      </w:r>
      <w:r>
        <w:rPr>
          <w:noProof/>
        </w:rPr>
        <w:tab/>
        <w:t>525</w:t>
      </w:r>
    </w:p>
    <w:p w14:paraId="38F4F8F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Active TCI state switching delay with CCA</w:t>
      </w:r>
      <w:r>
        <w:rPr>
          <w:noProof/>
        </w:rPr>
        <w:tab/>
        <w:t>525</w:t>
      </w:r>
    </w:p>
    <w:p w14:paraId="2900DE3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</w:t>
      </w:r>
      <w:r w:rsidRPr="007D0E27">
        <w:rPr>
          <w:rFonts w:eastAsia="Malgun Gothic"/>
          <w:noProof/>
          <w:lang w:val="en-US"/>
        </w:rPr>
        <w:t>10A</w:t>
      </w:r>
      <w:r w:rsidRPr="007D0E27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525</w:t>
      </w:r>
    </w:p>
    <w:p w14:paraId="215A022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Known conditions for TCI state</w:t>
      </w:r>
      <w:r>
        <w:rPr>
          <w:noProof/>
        </w:rPr>
        <w:tab/>
        <w:t>526</w:t>
      </w:r>
    </w:p>
    <w:p w14:paraId="15117D0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MAC-CE based TCI state switch delay</w:t>
      </w:r>
      <w:r>
        <w:rPr>
          <w:noProof/>
        </w:rPr>
        <w:tab/>
        <w:t>526</w:t>
      </w:r>
    </w:p>
    <w:p w14:paraId="5AF5DD0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DCI based </w:t>
      </w:r>
      <w:r w:rsidRPr="007D0E27">
        <w:rPr>
          <w:rFonts w:eastAsia="Malgun Gothic"/>
          <w:noProof/>
          <w:lang w:val="en-US"/>
        </w:rPr>
        <w:t>TCI</w:t>
      </w:r>
      <w:r w:rsidRPr="007D0E27">
        <w:rPr>
          <w:noProof/>
          <w:lang w:val="en-US"/>
        </w:rPr>
        <w:t xml:space="preserve"> state switch delay</w:t>
      </w:r>
      <w:r>
        <w:rPr>
          <w:noProof/>
        </w:rPr>
        <w:tab/>
        <w:t>527</w:t>
      </w:r>
    </w:p>
    <w:p w14:paraId="252DB9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based TCI state switch delay</w:t>
      </w:r>
      <w:r>
        <w:rPr>
          <w:noProof/>
        </w:rPr>
        <w:tab/>
        <w:t>527</w:t>
      </w:r>
    </w:p>
    <w:p w14:paraId="663705A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Active TCI state list update delay</w:t>
      </w:r>
      <w:r>
        <w:rPr>
          <w:noProof/>
        </w:rPr>
        <w:tab/>
        <w:t>528</w:t>
      </w:r>
    </w:p>
    <w:p w14:paraId="67E1431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528</w:t>
      </w:r>
    </w:p>
    <w:p w14:paraId="47D7BE9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3AB8978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528</w:t>
      </w:r>
    </w:p>
    <w:p w14:paraId="5698FD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529</w:t>
      </w:r>
    </w:p>
    <w:p w14:paraId="463325C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DCI based </w:t>
      </w:r>
      <w:r w:rsidRPr="007D0E2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529</w:t>
      </w:r>
    </w:p>
    <w:p w14:paraId="333D919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530</w:t>
      </w:r>
    </w:p>
    <w:p w14:paraId="5C066A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530</w:t>
      </w:r>
    </w:p>
    <w:p w14:paraId="7D1F50A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531</w:t>
      </w:r>
    </w:p>
    <w:p w14:paraId="3566385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lastRenderedPageBreak/>
        <w:t>8.</w:t>
      </w:r>
      <w:r w:rsidRPr="007D0E27">
        <w:rPr>
          <w:rFonts w:eastAsia="Malgun Gothic"/>
          <w:noProof/>
          <w:lang w:val="en-US"/>
        </w:rPr>
        <w:t>10C</w:t>
      </w:r>
      <w:r w:rsidRPr="007D0E27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2D8D210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MAC-CE based TCI state switch delay</w:t>
      </w:r>
      <w:r>
        <w:rPr>
          <w:noProof/>
        </w:rPr>
        <w:tab/>
        <w:t>531</w:t>
      </w:r>
    </w:p>
    <w:p w14:paraId="1A38C9D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DCI based </w:t>
      </w:r>
      <w:r w:rsidRPr="007D0E27">
        <w:rPr>
          <w:rFonts w:eastAsia="Malgun Gothic"/>
          <w:noProof/>
          <w:lang w:val="en-US"/>
        </w:rPr>
        <w:t>TCI</w:t>
      </w:r>
      <w:r w:rsidRPr="007D0E27">
        <w:rPr>
          <w:noProof/>
          <w:lang w:val="en-US"/>
        </w:rPr>
        <w:t xml:space="preserve"> state switch delay</w:t>
      </w:r>
      <w:r>
        <w:rPr>
          <w:noProof/>
        </w:rPr>
        <w:tab/>
        <w:t>531</w:t>
      </w:r>
    </w:p>
    <w:p w14:paraId="0FA3C46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based TCI state switch delay</w:t>
      </w:r>
      <w:r>
        <w:rPr>
          <w:noProof/>
        </w:rPr>
        <w:tab/>
        <w:t>531</w:t>
      </w:r>
    </w:p>
    <w:p w14:paraId="18B1621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Active TCI state list update delay</w:t>
      </w:r>
      <w:r>
        <w:rPr>
          <w:noProof/>
        </w:rPr>
        <w:tab/>
        <w:t>531</w:t>
      </w:r>
    </w:p>
    <w:p w14:paraId="680D675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PSCell Change</w:t>
      </w:r>
      <w:r>
        <w:rPr>
          <w:noProof/>
        </w:rPr>
        <w:tab/>
        <w:t>532</w:t>
      </w:r>
    </w:p>
    <w:p w14:paraId="65437EE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 w:eastAsia="ko-KR"/>
        </w:rPr>
        <w:t xml:space="preserve">PSCell Change </w:t>
      </w:r>
      <w:r w:rsidRPr="007D0E27">
        <w:rPr>
          <w:rFonts w:eastAsiaTheme="minorEastAsia"/>
          <w:noProof/>
        </w:rPr>
        <w:t>in Carriers with CCA</w:t>
      </w:r>
      <w:r>
        <w:rPr>
          <w:noProof/>
        </w:rPr>
        <w:tab/>
        <w:t>532</w:t>
      </w:r>
    </w:p>
    <w:p w14:paraId="69674FA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Conditional PSCell Change</w:t>
      </w:r>
      <w:r>
        <w:rPr>
          <w:noProof/>
        </w:rPr>
        <w:tab/>
        <w:t>532</w:t>
      </w:r>
    </w:p>
    <w:p w14:paraId="3B66E82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532</w:t>
      </w:r>
    </w:p>
    <w:p w14:paraId="75E4BBA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Conditoinal PSCell Change delay</w:t>
      </w:r>
      <w:r>
        <w:rPr>
          <w:noProof/>
        </w:rPr>
        <w:tab/>
        <w:t>533</w:t>
      </w:r>
    </w:p>
    <w:p w14:paraId="63005B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time</w:t>
      </w:r>
      <w:r>
        <w:rPr>
          <w:noProof/>
        </w:rPr>
        <w:tab/>
        <w:t>533</w:t>
      </w:r>
    </w:p>
    <w:p w14:paraId="1FD62D9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 w:eastAsia="ko-KR"/>
        </w:rPr>
        <w:t xml:space="preserve">Conditional PSCell Change </w:t>
      </w:r>
      <w:r w:rsidRPr="007D0E27">
        <w:rPr>
          <w:rFonts w:eastAsiaTheme="minorEastAsia"/>
          <w:noProof/>
        </w:rPr>
        <w:t>in Carriers with CCA</w:t>
      </w:r>
      <w:r>
        <w:rPr>
          <w:noProof/>
        </w:rPr>
        <w:tab/>
        <w:t>534</w:t>
      </w:r>
    </w:p>
    <w:p w14:paraId="769EC4A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43EC191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 w:eastAsia="ko-KR"/>
        </w:rPr>
        <w:t>Conditi</w:t>
      </w:r>
      <w:r w:rsidRPr="007D0E27">
        <w:rPr>
          <w:rFonts w:eastAsiaTheme="minorEastAsia"/>
          <w:noProof/>
          <w:lang w:val="en-US"/>
        </w:rPr>
        <w:t>o</w:t>
      </w:r>
      <w:r w:rsidRPr="007D0E27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534</w:t>
      </w:r>
    </w:p>
    <w:p w14:paraId="538C0F2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535</w:t>
      </w:r>
    </w:p>
    <w:p w14:paraId="3F2F208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Uplink spatial relation switch delay</w:t>
      </w:r>
      <w:r>
        <w:rPr>
          <w:noProof/>
        </w:rPr>
        <w:tab/>
        <w:t>535</w:t>
      </w:r>
    </w:p>
    <w:p w14:paraId="0E003D4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535</w:t>
      </w:r>
    </w:p>
    <w:p w14:paraId="3A3AA86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535</w:t>
      </w:r>
    </w:p>
    <w:p w14:paraId="775B3D5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MAC-CE based spatial relation switch delay</w:t>
      </w:r>
      <w:r>
        <w:rPr>
          <w:noProof/>
        </w:rPr>
        <w:tab/>
        <w:t>536</w:t>
      </w:r>
    </w:p>
    <w:p w14:paraId="024C850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DCI based spatial relation switch delay</w:t>
      </w:r>
      <w:r>
        <w:rPr>
          <w:noProof/>
        </w:rPr>
        <w:tab/>
        <w:t>536</w:t>
      </w:r>
    </w:p>
    <w:p w14:paraId="4C990CC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based spatial relation switch delay</w:t>
      </w:r>
      <w:r>
        <w:rPr>
          <w:noProof/>
        </w:rPr>
        <w:tab/>
        <w:t>537</w:t>
      </w:r>
    </w:p>
    <w:p w14:paraId="268C0BF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Uplink spatial relation switch delay for RedCap</w:t>
      </w:r>
      <w:r>
        <w:rPr>
          <w:noProof/>
        </w:rPr>
        <w:tab/>
        <w:t>537</w:t>
      </w:r>
    </w:p>
    <w:p w14:paraId="65B3826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29F9A4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537</w:t>
      </w:r>
    </w:p>
    <w:p w14:paraId="2FEEEB0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MAC-CE based spatial relation switch delay</w:t>
      </w:r>
      <w:r>
        <w:rPr>
          <w:noProof/>
        </w:rPr>
        <w:tab/>
        <w:t>538</w:t>
      </w:r>
    </w:p>
    <w:p w14:paraId="7BBBB6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DCI based spatial relation switch delay</w:t>
      </w:r>
      <w:r>
        <w:rPr>
          <w:noProof/>
        </w:rPr>
        <w:tab/>
        <w:t>538</w:t>
      </w:r>
    </w:p>
    <w:p w14:paraId="6B560EF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RRC based spatial relation switch delay</w:t>
      </w:r>
      <w:r>
        <w:rPr>
          <w:noProof/>
        </w:rPr>
        <w:tab/>
        <w:t>539</w:t>
      </w:r>
    </w:p>
    <w:p w14:paraId="5F89F7B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539</w:t>
      </w:r>
    </w:p>
    <w:p w14:paraId="4AF138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231B98C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74C0375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0D18284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72CCEDB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540</w:t>
      </w:r>
    </w:p>
    <w:p w14:paraId="3AC7CCA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540</w:t>
      </w:r>
    </w:p>
    <w:p w14:paraId="1E043BB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540</w:t>
      </w:r>
    </w:p>
    <w:p w14:paraId="237331F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540</w:t>
      </w:r>
    </w:p>
    <w:p w14:paraId="1550DF2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540</w:t>
      </w:r>
    </w:p>
    <w:p w14:paraId="5A8E59E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540</w:t>
      </w:r>
    </w:p>
    <w:p w14:paraId="221CA2C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540</w:t>
      </w:r>
    </w:p>
    <w:p w14:paraId="3F9C8EC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541</w:t>
      </w:r>
    </w:p>
    <w:p w14:paraId="741EE2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541</w:t>
      </w:r>
    </w:p>
    <w:p w14:paraId="5FF48E7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541</w:t>
      </w:r>
    </w:p>
    <w:p w14:paraId="440B3CE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Pathloss reference signal switching delay</w:t>
      </w:r>
      <w:r>
        <w:rPr>
          <w:noProof/>
        </w:rPr>
        <w:tab/>
        <w:t>541</w:t>
      </w:r>
    </w:p>
    <w:p w14:paraId="7E2D696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F31605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Known conditions for pathloss reference signal</w:t>
      </w:r>
      <w:r>
        <w:rPr>
          <w:noProof/>
        </w:rPr>
        <w:tab/>
        <w:t>542</w:t>
      </w:r>
    </w:p>
    <w:p w14:paraId="144903C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MAC-CE based pathloss reference signal switch delay</w:t>
      </w:r>
      <w:r>
        <w:rPr>
          <w:noProof/>
        </w:rPr>
        <w:tab/>
        <w:t>542</w:t>
      </w:r>
    </w:p>
    <w:p w14:paraId="5022C8E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543</w:t>
      </w:r>
    </w:p>
    <w:p w14:paraId="6182171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6BBB62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Known conditions for pathloss reference signal</w:t>
      </w:r>
      <w:r>
        <w:rPr>
          <w:noProof/>
        </w:rPr>
        <w:tab/>
        <w:t>543</w:t>
      </w:r>
    </w:p>
    <w:p w14:paraId="7A47BA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MAC-CE based pathloss reference signal switch delay</w:t>
      </w:r>
      <w:r>
        <w:rPr>
          <w:noProof/>
        </w:rPr>
        <w:tab/>
        <w:t>543</w:t>
      </w:r>
    </w:p>
    <w:p w14:paraId="2CD912D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</w:t>
      </w:r>
      <w:r>
        <w:rPr>
          <w:noProof/>
        </w:rPr>
        <w:t>.</w:t>
      </w:r>
      <w:r w:rsidRPr="007D0E27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544</w:t>
      </w:r>
    </w:p>
    <w:p w14:paraId="1EB5B34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</w:t>
      </w:r>
      <w:r w:rsidRPr="007D0E27">
        <w:rPr>
          <w:noProof/>
          <w:lang w:val="en-US" w:eastAsia="ko-KR"/>
        </w:rPr>
        <w:t>.</w:t>
      </w:r>
      <w:r w:rsidRPr="007D0E27">
        <w:rPr>
          <w:noProof/>
          <w:lang w:val="en-US"/>
        </w:rPr>
        <w:t>15</w:t>
      </w:r>
      <w:r w:rsidRPr="007D0E27">
        <w:rPr>
          <w:noProof/>
          <w:lang w:val="en-US" w:eastAsia="ko-KR"/>
        </w:rPr>
        <w:t>.</w:t>
      </w:r>
      <w:r w:rsidRPr="007D0E27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3BAB827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546</w:t>
      </w:r>
    </w:p>
    <w:p w14:paraId="3DB8B04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Active Downlink TCI state list update delay</w:t>
      </w:r>
      <w:r>
        <w:rPr>
          <w:noProof/>
        </w:rPr>
        <w:tab/>
        <w:t>546</w:t>
      </w:r>
    </w:p>
    <w:p w14:paraId="714F4B3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</w:t>
      </w:r>
      <w:r>
        <w:rPr>
          <w:noProof/>
        </w:rPr>
        <w:t>.</w:t>
      </w:r>
      <w:r w:rsidRPr="007D0E27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Active </w:t>
      </w:r>
      <w:r w:rsidRPr="007D0E27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547</w:t>
      </w:r>
    </w:p>
    <w:p w14:paraId="0A064CE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</w:t>
      </w:r>
      <w:r w:rsidRPr="007D0E27">
        <w:rPr>
          <w:noProof/>
          <w:lang w:val="en-US" w:eastAsia="ko-KR"/>
        </w:rPr>
        <w:t>.</w:t>
      </w:r>
      <w:r w:rsidRPr="007D0E27">
        <w:rPr>
          <w:noProof/>
          <w:lang w:val="en-US"/>
        </w:rPr>
        <w:t>16</w:t>
      </w:r>
      <w:r w:rsidRPr="007D0E27">
        <w:rPr>
          <w:noProof/>
          <w:lang w:val="en-US" w:eastAsia="ko-KR"/>
        </w:rPr>
        <w:t>.</w:t>
      </w:r>
      <w:r w:rsidRPr="007D0E27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547</w:t>
      </w:r>
    </w:p>
    <w:p w14:paraId="2EC05F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549</w:t>
      </w:r>
    </w:p>
    <w:p w14:paraId="2516029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Active Uplink TCI state list update delay</w:t>
      </w:r>
      <w:r>
        <w:rPr>
          <w:noProof/>
        </w:rPr>
        <w:tab/>
        <w:t>550</w:t>
      </w:r>
    </w:p>
    <w:p w14:paraId="586D417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551</w:t>
      </w:r>
    </w:p>
    <w:p w14:paraId="7275C62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2B3EAD8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SCG Activation Delay Requirement</w:t>
      </w:r>
      <w:r>
        <w:rPr>
          <w:noProof/>
        </w:rPr>
        <w:tab/>
        <w:t>551</w:t>
      </w:r>
    </w:p>
    <w:p w14:paraId="1E9460F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SCG Deactivation Delay Requirement</w:t>
      </w:r>
      <w:r>
        <w:rPr>
          <w:noProof/>
        </w:rPr>
        <w:tab/>
        <w:t>552</w:t>
      </w:r>
    </w:p>
    <w:p w14:paraId="3D59022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8.18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553</w:t>
      </w:r>
    </w:p>
    <w:p w14:paraId="1AB3856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410A87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553</w:t>
      </w:r>
    </w:p>
    <w:p w14:paraId="3E1BA8F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62E97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554</w:t>
      </w:r>
    </w:p>
    <w:p w14:paraId="047AB0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556</w:t>
      </w:r>
    </w:p>
    <w:p w14:paraId="71CF62B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556</w:t>
      </w:r>
    </w:p>
    <w:p w14:paraId="3C0B29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13395D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557</w:t>
      </w:r>
    </w:p>
    <w:p w14:paraId="1AC9AEE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559</w:t>
      </w:r>
    </w:p>
    <w:p w14:paraId="4646827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Minimum requirement for L1 indication</w:t>
      </w:r>
      <w:r>
        <w:rPr>
          <w:noProof/>
        </w:rPr>
        <w:tab/>
        <w:t>560</w:t>
      </w:r>
    </w:p>
    <w:p w14:paraId="1A0901A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560</w:t>
      </w:r>
    </w:p>
    <w:p w14:paraId="669224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Introduction</w:t>
      </w:r>
      <w:r>
        <w:rPr>
          <w:noProof/>
        </w:rPr>
        <w:tab/>
        <w:t>560</w:t>
      </w:r>
    </w:p>
    <w:p w14:paraId="0F9DE68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Minimum requirement</w:t>
      </w:r>
      <w:r>
        <w:rPr>
          <w:noProof/>
        </w:rPr>
        <w:tab/>
        <w:t>560</w:t>
      </w:r>
    </w:p>
    <w:p w14:paraId="37A220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562</w:t>
      </w:r>
    </w:p>
    <w:p w14:paraId="61BE714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563</w:t>
      </w:r>
    </w:p>
    <w:p w14:paraId="620CB7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Introduction</w:t>
      </w:r>
      <w:r>
        <w:rPr>
          <w:noProof/>
        </w:rPr>
        <w:tab/>
        <w:t>563</w:t>
      </w:r>
    </w:p>
    <w:p w14:paraId="1CE06D7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Minimum requirement</w:t>
      </w:r>
      <w:r>
        <w:rPr>
          <w:noProof/>
        </w:rPr>
        <w:tab/>
        <w:t>563</w:t>
      </w:r>
    </w:p>
    <w:p w14:paraId="68D386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565</w:t>
      </w:r>
    </w:p>
    <w:p w14:paraId="15EB399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 xml:space="preserve">Requirements for TRP specific </w:t>
      </w:r>
      <w:r w:rsidRPr="007D0E27">
        <w:rPr>
          <w:rFonts w:eastAsia="SimSun"/>
          <w:noProof/>
          <w:lang w:eastAsia="zh-TW"/>
        </w:rPr>
        <w:t>B</w:t>
      </w:r>
      <w:r w:rsidRPr="007D0E27">
        <w:rPr>
          <w:rFonts w:eastAsia="SimSun"/>
          <w:noProof/>
        </w:rPr>
        <w:t xml:space="preserve">eam </w:t>
      </w:r>
      <w:r w:rsidRPr="007D0E27">
        <w:rPr>
          <w:rFonts w:eastAsia="SimSun"/>
          <w:noProof/>
          <w:lang w:eastAsia="zh-TW"/>
        </w:rPr>
        <w:t>F</w:t>
      </w:r>
      <w:r w:rsidRPr="007D0E27">
        <w:rPr>
          <w:rFonts w:eastAsia="SimSun"/>
          <w:noProof/>
        </w:rPr>
        <w:t xml:space="preserve">ailure </w:t>
      </w:r>
      <w:r w:rsidRPr="007D0E27">
        <w:rPr>
          <w:rFonts w:eastAsia="SimSun"/>
          <w:noProof/>
          <w:lang w:eastAsia="zh-TW"/>
        </w:rPr>
        <w:t>R</w:t>
      </w:r>
      <w:r w:rsidRPr="007D0E27">
        <w:rPr>
          <w:rFonts w:eastAsia="SimSun"/>
          <w:noProof/>
        </w:rPr>
        <w:t>ecovery</w:t>
      </w:r>
      <w:r>
        <w:rPr>
          <w:noProof/>
        </w:rPr>
        <w:tab/>
        <w:t>566</w:t>
      </w:r>
    </w:p>
    <w:p w14:paraId="7C0E12E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Introduction</w:t>
      </w:r>
      <w:r>
        <w:rPr>
          <w:noProof/>
        </w:rPr>
        <w:tab/>
        <w:t>566</w:t>
      </w:r>
    </w:p>
    <w:p w14:paraId="42F709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Requirement</w:t>
      </w:r>
      <w:r>
        <w:rPr>
          <w:noProof/>
        </w:rPr>
        <w:tab/>
        <w:t>566</w:t>
      </w:r>
    </w:p>
    <w:p w14:paraId="1A298E4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566</w:t>
      </w:r>
    </w:p>
    <w:p w14:paraId="4743E09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8.18.</w:t>
      </w:r>
      <w:r w:rsidRPr="007D0E27">
        <w:rPr>
          <w:rFonts w:eastAsia="?? ??"/>
          <w:noProof/>
          <w:lang w:eastAsia="ja-JP"/>
        </w:rPr>
        <w:t>8</w:t>
      </w:r>
      <w:r w:rsidRPr="007D0E27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7D0E27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566</w:t>
      </w:r>
    </w:p>
    <w:p w14:paraId="120C77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</w:t>
      </w:r>
      <w:r w:rsidRPr="007D0E27">
        <w:rPr>
          <w:rFonts w:eastAsia="SimSun"/>
          <w:noProof/>
          <w:lang w:eastAsia="ja-JP"/>
        </w:rPr>
        <w:t>8</w:t>
      </w:r>
      <w:r w:rsidRPr="007D0E27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567</w:t>
      </w:r>
    </w:p>
    <w:p w14:paraId="0354E18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</w:t>
      </w:r>
      <w:r w:rsidRPr="007D0E27">
        <w:rPr>
          <w:rFonts w:eastAsia="SimSun"/>
          <w:noProof/>
          <w:lang w:eastAsia="ja-JP"/>
        </w:rPr>
        <w:t>8</w:t>
      </w:r>
      <w:r w:rsidRPr="007D0E27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567</w:t>
      </w:r>
    </w:p>
    <w:p w14:paraId="6A5CD3A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</w:t>
      </w:r>
      <w:r w:rsidRPr="007D0E27">
        <w:rPr>
          <w:rFonts w:eastAsia="SimSun"/>
          <w:noProof/>
          <w:lang w:eastAsia="ja-JP"/>
        </w:rPr>
        <w:t>8</w:t>
      </w:r>
      <w:r w:rsidRPr="007D0E27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568</w:t>
      </w:r>
    </w:p>
    <w:p w14:paraId="063199A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7D0E27">
        <w:rPr>
          <w:rFonts w:eastAsia="SimSun"/>
          <w:noProof/>
        </w:rPr>
        <w:t>TRP specific candidate beam detection</w:t>
      </w:r>
      <w:r>
        <w:rPr>
          <w:noProof/>
        </w:rPr>
        <w:tab/>
        <w:t>568</w:t>
      </w:r>
    </w:p>
    <w:p w14:paraId="37E135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8</w:t>
      </w:r>
      <w:r w:rsidRPr="007D0E27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568</w:t>
      </w:r>
    </w:p>
    <w:p w14:paraId="55D5E22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568</w:t>
      </w:r>
    </w:p>
    <w:p w14:paraId="0952C3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568</w:t>
      </w:r>
    </w:p>
    <w:p w14:paraId="4722AF3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569</w:t>
      </w:r>
    </w:p>
    <w:p w14:paraId="18A9714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569</w:t>
      </w:r>
    </w:p>
    <w:p w14:paraId="376C956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</w:t>
      </w:r>
      <w:r>
        <w:rPr>
          <w:noProof/>
        </w:rPr>
        <w:t>19</w:t>
      </w:r>
      <w:r w:rsidRPr="007D0E27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569</w:t>
      </w:r>
    </w:p>
    <w:p w14:paraId="5BAB6E1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</w:t>
      </w:r>
      <w:r>
        <w:rPr>
          <w:noProof/>
        </w:rPr>
        <w:t>19</w:t>
      </w:r>
      <w:r w:rsidRPr="007D0E27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569</w:t>
      </w:r>
    </w:p>
    <w:p w14:paraId="5AAC8AD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</w:t>
      </w:r>
      <w:r>
        <w:rPr>
          <w:noProof/>
        </w:rPr>
        <w:t>19</w:t>
      </w:r>
      <w:r w:rsidRPr="007D0E27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569</w:t>
      </w:r>
    </w:p>
    <w:p w14:paraId="2856D29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569</w:t>
      </w:r>
    </w:p>
    <w:p w14:paraId="25DAA4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8.</w:t>
      </w:r>
      <w:r>
        <w:rPr>
          <w:noProof/>
        </w:rPr>
        <w:t>19</w:t>
      </w:r>
      <w:r w:rsidRPr="007D0E27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570</w:t>
      </w:r>
    </w:p>
    <w:p w14:paraId="4FE8AFE9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573</w:t>
      </w:r>
    </w:p>
    <w:p w14:paraId="2CB157E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573</w:t>
      </w:r>
    </w:p>
    <w:p w14:paraId="2A8740F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1D3449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573</w:t>
      </w:r>
    </w:p>
    <w:p w14:paraId="40FAB23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585</w:t>
      </w:r>
    </w:p>
    <w:p w14:paraId="6C94AB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586</w:t>
      </w:r>
    </w:p>
    <w:p w14:paraId="1E76943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587</w:t>
      </w:r>
    </w:p>
    <w:p w14:paraId="4621D44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588</w:t>
      </w:r>
    </w:p>
    <w:p w14:paraId="1AD9AC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589</w:t>
      </w:r>
    </w:p>
    <w:p w14:paraId="2BACCC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589</w:t>
      </w:r>
    </w:p>
    <w:p w14:paraId="1F22771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589</w:t>
      </w:r>
    </w:p>
    <w:p w14:paraId="083EF6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590</w:t>
      </w:r>
    </w:p>
    <w:p w14:paraId="728C542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590</w:t>
      </w:r>
    </w:p>
    <w:p w14:paraId="0C861FF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591</w:t>
      </w:r>
    </w:p>
    <w:p w14:paraId="1083E8B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592</w:t>
      </w:r>
    </w:p>
    <w:p w14:paraId="2F83ACF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592</w:t>
      </w:r>
    </w:p>
    <w:p w14:paraId="698F5C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593</w:t>
      </w:r>
    </w:p>
    <w:p w14:paraId="3BDF02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594</w:t>
      </w:r>
    </w:p>
    <w:p w14:paraId="757136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594</w:t>
      </w:r>
    </w:p>
    <w:p w14:paraId="133693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594</w:t>
      </w:r>
    </w:p>
    <w:p w14:paraId="2FC7D3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594</w:t>
      </w:r>
    </w:p>
    <w:p w14:paraId="200F8D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594</w:t>
      </w:r>
    </w:p>
    <w:p w14:paraId="0FB16D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595</w:t>
      </w:r>
    </w:p>
    <w:p w14:paraId="24C999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595</w:t>
      </w:r>
    </w:p>
    <w:p w14:paraId="650B31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595</w:t>
      </w:r>
    </w:p>
    <w:p w14:paraId="7969B3F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596</w:t>
      </w:r>
    </w:p>
    <w:p w14:paraId="672A85F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596</w:t>
      </w:r>
    </w:p>
    <w:p w14:paraId="6562303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02E0A5D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7F48011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600</w:t>
      </w:r>
    </w:p>
    <w:p w14:paraId="085F18E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601</w:t>
      </w:r>
    </w:p>
    <w:p w14:paraId="434BAB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603</w:t>
      </w:r>
    </w:p>
    <w:p w14:paraId="48EF62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604</w:t>
      </w:r>
    </w:p>
    <w:p w14:paraId="229A1E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605</w:t>
      </w:r>
    </w:p>
    <w:p w14:paraId="0D8668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605</w:t>
      </w:r>
    </w:p>
    <w:p w14:paraId="78561B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606</w:t>
      </w:r>
    </w:p>
    <w:p w14:paraId="1A67D3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608</w:t>
      </w:r>
    </w:p>
    <w:p w14:paraId="1C2DD0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610</w:t>
      </w:r>
    </w:p>
    <w:p w14:paraId="24A1CD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612</w:t>
      </w:r>
    </w:p>
    <w:p w14:paraId="6E5F04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614</w:t>
      </w:r>
    </w:p>
    <w:p w14:paraId="4E428C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615</w:t>
      </w:r>
    </w:p>
    <w:p w14:paraId="6A254F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616</w:t>
      </w:r>
    </w:p>
    <w:p w14:paraId="346858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616</w:t>
      </w:r>
    </w:p>
    <w:p w14:paraId="221C5A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616</w:t>
      </w:r>
    </w:p>
    <w:p w14:paraId="34D517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617</w:t>
      </w:r>
    </w:p>
    <w:p w14:paraId="6DFA75E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617</w:t>
      </w:r>
    </w:p>
    <w:p w14:paraId="3C8A1D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618</w:t>
      </w:r>
    </w:p>
    <w:p w14:paraId="1990DD5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658747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618</w:t>
      </w:r>
    </w:p>
    <w:p w14:paraId="11D60DE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618</w:t>
      </w:r>
    </w:p>
    <w:p w14:paraId="5BE0C8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619</w:t>
      </w:r>
    </w:p>
    <w:p w14:paraId="596CAE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619</w:t>
      </w:r>
    </w:p>
    <w:p w14:paraId="397A04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620</w:t>
      </w:r>
    </w:p>
    <w:p w14:paraId="1900E92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620</w:t>
      </w:r>
    </w:p>
    <w:p w14:paraId="52FE67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620</w:t>
      </w:r>
    </w:p>
    <w:p w14:paraId="04E1C2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Requirements</w:t>
      </w:r>
      <w:r>
        <w:rPr>
          <w:noProof/>
        </w:rPr>
        <w:tab/>
        <w:t>620</w:t>
      </w:r>
    </w:p>
    <w:p w14:paraId="63F063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622</w:t>
      </w:r>
    </w:p>
    <w:p w14:paraId="182030E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622</w:t>
      </w:r>
    </w:p>
    <w:p w14:paraId="260143D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622</w:t>
      </w:r>
    </w:p>
    <w:p w14:paraId="1994903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736D19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623</w:t>
      </w:r>
    </w:p>
    <w:p w14:paraId="3B845B9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625</w:t>
      </w:r>
    </w:p>
    <w:p w14:paraId="5FBA82A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626</w:t>
      </w:r>
    </w:p>
    <w:p w14:paraId="11330F7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627</w:t>
      </w:r>
    </w:p>
    <w:p w14:paraId="6EE631E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1015890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627</w:t>
      </w:r>
    </w:p>
    <w:p w14:paraId="253642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631</w:t>
      </w:r>
    </w:p>
    <w:p w14:paraId="2DA155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632</w:t>
      </w:r>
    </w:p>
    <w:p w14:paraId="21535F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632</w:t>
      </w:r>
    </w:p>
    <w:p w14:paraId="169288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632</w:t>
      </w:r>
    </w:p>
    <w:p w14:paraId="0E90DB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632</w:t>
      </w:r>
    </w:p>
    <w:p w14:paraId="6632B1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41D88C9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633</w:t>
      </w:r>
    </w:p>
    <w:p w14:paraId="2B95CE1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633</w:t>
      </w:r>
    </w:p>
    <w:p w14:paraId="2D10881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633</w:t>
      </w:r>
    </w:p>
    <w:p w14:paraId="6E41F9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634</w:t>
      </w:r>
    </w:p>
    <w:p w14:paraId="741EDB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634</w:t>
      </w:r>
    </w:p>
    <w:p w14:paraId="5ED50A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634</w:t>
      </w:r>
    </w:p>
    <w:p w14:paraId="2DFD5D4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635</w:t>
      </w:r>
    </w:p>
    <w:p w14:paraId="6BF10FD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measurement requirement for S</w:t>
      </w:r>
      <w:r w:rsidRPr="007D0E27">
        <w:rPr>
          <w:noProof/>
          <w:lang w:val="en-US"/>
        </w:rPr>
        <w:t>AN</w:t>
      </w:r>
      <w:r>
        <w:rPr>
          <w:noProof/>
        </w:rPr>
        <w:tab/>
        <w:t>636</w:t>
      </w:r>
    </w:p>
    <w:p w14:paraId="19F88B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6F04389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636</w:t>
      </w:r>
    </w:p>
    <w:p w14:paraId="0FFB3D1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638</w:t>
      </w:r>
    </w:p>
    <w:p w14:paraId="34626AC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638</w:t>
      </w:r>
    </w:p>
    <w:p w14:paraId="3EA61C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Requirements</w:t>
      </w:r>
      <w:r>
        <w:rPr>
          <w:noProof/>
        </w:rPr>
        <w:tab/>
        <w:t>638</w:t>
      </w:r>
    </w:p>
    <w:p w14:paraId="05A897F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638</w:t>
      </w:r>
    </w:p>
    <w:p w14:paraId="2FD984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639</w:t>
      </w:r>
    </w:p>
    <w:p w14:paraId="46BE7E5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639</w:t>
      </w:r>
    </w:p>
    <w:p w14:paraId="1502CC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639</w:t>
      </w:r>
    </w:p>
    <w:p w14:paraId="277EF4E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639</w:t>
      </w:r>
    </w:p>
    <w:p w14:paraId="4C8535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639</w:t>
      </w:r>
    </w:p>
    <w:p w14:paraId="2D739FC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640</w:t>
      </w:r>
    </w:p>
    <w:p w14:paraId="47C5F38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01C788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642</w:t>
      </w:r>
    </w:p>
    <w:p w14:paraId="2F47CD5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642</w:t>
      </w:r>
    </w:p>
    <w:p w14:paraId="709E8D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642</w:t>
      </w:r>
    </w:p>
    <w:p w14:paraId="0DA944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642</w:t>
      </w:r>
    </w:p>
    <w:p w14:paraId="31B49F5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643</w:t>
      </w:r>
    </w:p>
    <w:p w14:paraId="795093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643</w:t>
      </w:r>
    </w:p>
    <w:p w14:paraId="232D30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643</w:t>
      </w:r>
    </w:p>
    <w:p w14:paraId="179B1E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643</w:t>
      </w:r>
    </w:p>
    <w:p w14:paraId="34DCB2F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643</w:t>
      </w:r>
    </w:p>
    <w:p w14:paraId="11C96F5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643</w:t>
      </w:r>
    </w:p>
    <w:p w14:paraId="77C121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648</w:t>
      </w:r>
    </w:p>
    <w:p w14:paraId="472AC9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651</w:t>
      </w:r>
    </w:p>
    <w:p w14:paraId="4F7E3B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651</w:t>
      </w:r>
    </w:p>
    <w:p w14:paraId="38B132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652</w:t>
      </w:r>
    </w:p>
    <w:p w14:paraId="00F3A2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652</w:t>
      </w:r>
    </w:p>
    <w:p w14:paraId="1DBFF4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654</w:t>
      </w:r>
    </w:p>
    <w:p w14:paraId="6801E5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654</w:t>
      </w:r>
    </w:p>
    <w:p w14:paraId="2BC851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EF5F13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654</w:t>
      </w:r>
    </w:p>
    <w:p w14:paraId="7C32E3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655</w:t>
      </w:r>
    </w:p>
    <w:p w14:paraId="475FEAD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655</w:t>
      </w:r>
    </w:p>
    <w:p w14:paraId="45C14D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23BB19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655</w:t>
      </w:r>
    </w:p>
    <w:p w14:paraId="5BD8E4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658</w:t>
      </w:r>
    </w:p>
    <w:p w14:paraId="2ABD0A3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659</w:t>
      </w:r>
    </w:p>
    <w:p w14:paraId="313EB32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659</w:t>
      </w:r>
    </w:p>
    <w:p w14:paraId="4D6CD0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661</w:t>
      </w:r>
    </w:p>
    <w:p w14:paraId="628A10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662</w:t>
      </w:r>
    </w:p>
    <w:p w14:paraId="65B68F8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662</w:t>
      </w:r>
    </w:p>
    <w:p w14:paraId="27AC4D2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818FD0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663</w:t>
      </w:r>
    </w:p>
    <w:p w14:paraId="11B0CFC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664</w:t>
      </w:r>
    </w:p>
    <w:p w14:paraId="472039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664</w:t>
      </w:r>
    </w:p>
    <w:p w14:paraId="3A5330A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664</w:t>
      </w:r>
    </w:p>
    <w:p w14:paraId="247EEE6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664</w:t>
      </w:r>
    </w:p>
    <w:p w14:paraId="348BEC6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665</w:t>
      </w:r>
    </w:p>
    <w:p w14:paraId="76F944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669</w:t>
      </w:r>
    </w:p>
    <w:p w14:paraId="53C879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671</w:t>
      </w:r>
    </w:p>
    <w:p w14:paraId="4CE4ED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672</w:t>
      </w:r>
    </w:p>
    <w:p w14:paraId="057381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672</w:t>
      </w:r>
    </w:p>
    <w:p w14:paraId="3B2C74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672</w:t>
      </w:r>
    </w:p>
    <w:p w14:paraId="3375734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672</w:t>
      </w:r>
    </w:p>
    <w:p w14:paraId="3BD3459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672</w:t>
      </w:r>
    </w:p>
    <w:p w14:paraId="332104C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675</w:t>
      </w:r>
    </w:p>
    <w:p w14:paraId="14C0064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676</w:t>
      </w:r>
    </w:p>
    <w:p w14:paraId="25BCB0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676</w:t>
      </w:r>
    </w:p>
    <w:p w14:paraId="52CDC8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678</w:t>
      </w:r>
    </w:p>
    <w:p w14:paraId="3BA0D17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679</w:t>
      </w:r>
    </w:p>
    <w:p w14:paraId="23904E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679</w:t>
      </w:r>
    </w:p>
    <w:p w14:paraId="7218767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680</w:t>
      </w:r>
    </w:p>
    <w:p w14:paraId="2F85068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1D57258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680</w:t>
      </w:r>
    </w:p>
    <w:p w14:paraId="334896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681</w:t>
      </w:r>
    </w:p>
    <w:p w14:paraId="02B8CAA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681</w:t>
      </w:r>
    </w:p>
    <w:p w14:paraId="064415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681</w:t>
      </w:r>
    </w:p>
    <w:p w14:paraId="7D083A1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681</w:t>
      </w:r>
    </w:p>
    <w:p w14:paraId="3FA8B3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681</w:t>
      </w:r>
    </w:p>
    <w:p w14:paraId="45FB00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681</w:t>
      </w:r>
    </w:p>
    <w:p w14:paraId="494F27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681</w:t>
      </w:r>
    </w:p>
    <w:p w14:paraId="7CB9ECD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682</w:t>
      </w:r>
    </w:p>
    <w:p w14:paraId="03BF78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682</w:t>
      </w:r>
    </w:p>
    <w:p w14:paraId="637142D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684</w:t>
      </w:r>
    </w:p>
    <w:p w14:paraId="0B1D0C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685</w:t>
      </w:r>
    </w:p>
    <w:p w14:paraId="74816C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685</w:t>
      </w:r>
    </w:p>
    <w:p w14:paraId="243D2A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685</w:t>
      </w:r>
    </w:p>
    <w:p w14:paraId="5987C4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686</w:t>
      </w:r>
    </w:p>
    <w:p w14:paraId="4899D9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686</w:t>
      </w:r>
    </w:p>
    <w:p w14:paraId="5146D39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687</w:t>
      </w:r>
    </w:p>
    <w:p w14:paraId="253104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687</w:t>
      </w:r>
    </w:p>
    <w:p w14:paraId="6497D3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688</w:t>
      </w:r>
    </w:p>
    <w:p w14:paraId="2F89FA0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689</w:t>
      </w:r>
    </w:p>
    <w:p w14:paraId="5B492B1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21060D2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690</w:t>
      </w:r>
    </w:p>
    <w:p w14:paraId="00348E0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690</w:t>
      </w:r>
    </w:p>
    <w:p w14:paraId="7B39871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690</w:t>
      </w:r>
    </w:p>
    <w:p w14:paraId="69009AC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690</w:t>
      </w:r>
    </w:p>
    <w:p w14:paraId="573EC4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690</w:t>
      </w:r>
    </w:p>
    <w:p w14:paraId="1E0ACD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691</w:t>
      </w:r>
    </w:p>
    <w:p w14:paraId="1F7C6B5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691</w:t>
      </w:r>
    </w:p>
    <w:p w14:paraId="032FEA7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691</w:t>
      </w:r>
    </w:p>
    <w:p w14:paraId="604382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691</w:t>
      </w:r>
    </w:p>
    <w:p w14:paraId="18E3A8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693</w:t>
      </w:r>
    </w:p>
    <w:p w14:paraId="70BFFF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694</w:t>
      </w:r>
    </w:p>
    <w:p w14:paraId="10CB4E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694</w:t>
      </w:r>
    </w:p>
    <w:p w14:paraId="62A148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694</w:t>
      </w:r>
    </w:p>
    <w:p w14:paraId="606355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695</w:t>
      </w:r>
    </w:p>
    <w:p w14:paraId="5DDDD21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695</w:t>
      </w:r>
    </w:p>
    <w:p w14:paraId="21D265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9.2C.6.3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696</w:t>
      </w:r>
    </w:p>
    <w:p w14:paraId="1F99077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696</w:t>
      </w:r>
    </w:p>
    <w:p w14:paraId="4CC0932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Introduction</w:t>
      </w:r>
      <w:r>
        <w:rPr>
          <w:noProof/>
        </w:rPr>
        <w:tab/>
        <w:t>696</w:t>
      </w:r>
    </w:p>
    <w:p w14:paraId="12DA5C7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698</w:t>
      </w:r>
    </w:p>
    <w:p w14:paraId="5E193F0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699</w:t>
      </w:r>
    </w:p>
    <w:p w14:paraId="0992EF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699</w:t>
      </w:r>
    </w:p>
    <w:p w14:paraId="64E93F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699</w:t>
      </w:r>
    </w:p>
    <w:p w14:paraId="6327AF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699</w:t>
      </w:r>
    </w:p>
    <w:p w14:paraId="0481CB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699</w:t>
      </w:r>
    </w:p>
    <w:p w14:paraId="026EA47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699</w:t>
      </w:r>
    </w:p>
    <w:p w14:paraId="69A7C7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702</w:t>
      </w:r>
    </w:p>
    <w:p w14:paraId="649810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702</w:t>
      </w:r>
    </w:p>
    <w:p w14:paraId="38C6AD8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702</w:t>
      </w:r>
    </w:p>
    <w:p w14:paraId="38FBD4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3013549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70A1F4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10293C4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704</w:t>
      </w:r>
    </w:p>
    <w:p w14:paraId="18FA40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704</w:t>
      </w:r>
    </w:p>
    <w:p w14:paraId="537D6D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704</w:t>
      </w:r>
    </w:p>
    <w:p w14:paraId="0DEAD8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704</w:t>
      </w:r>
    </w:p>
    <w:p w14:paraId="058DC2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705</w:t>
      </w:r>
    </w:p>
    <w:p w14:paraId="2A60997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705</w:t>
      </w:r>
    </w:p>
    <w:p w14:paraId="56EC29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Introduction</w:t>
      </w:r>
      <w:r>
        <w:rPr>
          <w:noProof/>
        </w:rPr>
        <w:tab/>
        <w:t>705</w:t>
      </w:r>
    </w:p>
    <w:p w14:paraId="3D0B459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SFTD Measurement delay</w:t>
      </w:r>
      <w:r>
        <w:rPr>
          <w:noProof/>
        </w:rPr>
        <w:tab/>
        <w:t>705</w:t>
      </w:r>
    </w:p>
    <w:p w14:paraId="747A19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SFTD Measurement reporting delay</w:t>
      </w:r>
      <w:r>
        <w:rPr>
          <w:noProof/>
        </w:rPr>
        <w:tab/>
        <w:t>706</w:t>
      </w:r>
    </w:p>
    <w:p w14:paraId="0B2CA8C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706</w:t>
      </w:r>
    </w:p>
    <w:p w14:paraId="4B53D4F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706</w:t>
      </w:r>
    </w:p>
    <w:p w14:paraId="6A1D55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709</w:t>
      </w:r>
    </w:p>
    <w:p w14:paraId="026141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710</w:t>
      </w:r>
    </w:p>
    <w:p w14:paraId="682189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710</w:t>
      </w:r>
    </w:p>
    <w:p w14:paraId="699488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711</w:t>
      </w:r>
    </w:p>
    <w:p w14:paraId="023540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711</w:t>
      </w:r>
    </w:p>
    <w:p w14:paraId="4FF87B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712</w:t>
      </w:r>
    </w:p>
    <w:p w14:paraId="0AA74A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712</w:t>
      </w:r>
    </w:p>
    <w:p w14:paraId="4EF32E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712</w:t>
      </w:r>
    </w:p>
    <w:p w14:paraId="624C10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713</w:t>
      </w:r>
    </w:p>
    <w:p w14:paraId="1B11F4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713</w:t>
      </w:r>
    </w:p>
    <w:p w14:paraId="1AD180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715</w:t>
      </w:r>
    </w:p>
    <w:p w14:paraId="724AB88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715</w:t>
      </w:r>
    </w:p>
    <w:p w14:paraId="37958C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715</w:t>
      </w:r>
    </w:p>
    <w:p w14:paraId="7F3432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717</w:t>
      </w:r>
    </w:p>
    <w:p w14:paraId="1086F7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717</w:t>
      </w:r>
    </w:p>
    <w:p w14:paraId="24BE6A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717</w:t>
      </w:r>
    </w:p>
    <w:p w14:paraId="380B96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2FA1DA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6F4269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721</w:t>
      </w:r>
    </w:p>
    <w:p w14:paraId="61D3D71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721</w:t>
      </w:r>
    </w:p>
    <w:p w14:paraId="16F03CE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721</w:t>
      </w:r>
    </w:p>
    <w:p w14:paraId="195CCA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721</w:t>
      </w:r>
    </w:p>
    <w:p w14:paraId="17BE2D4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722</w:t>
      </w:r>
    </w:p>
    <w:p w14:paraId="75DCD1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Requirements for FR1</w:t>
      </w:r>
      <w:r>
        <w:rPr>
          <w:noProof/>
        </w:rPr>
        <w:tab/>
        <w:t>722</w:t>
      </w:r>
    </w:p>
    <w:p w14:paraId="336C04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Requirements for FR2-2</w:t>
      </w:r>
      <w:r>
        <w:rPr>
          <w:noProof/>
        </w:rPr>
        <w:tab/>
        <w:t>722</w:t>
      </w:r>
    </w:p>
    <w:p w14:paraId="5204978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722</w:t>
      </w:r>
    </w:p>
    <w:p w14:paraId="153654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724</w:t>
      </w:r>
    </w:p>
    <w:p w14:paraId="6054F51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9.3A.6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726</w:t>
      </w:r>
    </w:p>
    <w:p w14:paraId="364B42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726</w:t>
      </w:r>
    </w:p>
    <w:p w14:paraId="00423B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726</w:t>
      </w:r>
    </w:p>
    <w:p w14:paraId="07EAEC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726</w:t>
      </w:r>
    </w:p>
    <w:p w14:paraId="5A8A00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726</w:t>
      </w:r>
    </w:p>
    <w:p w14:paraId="7B45332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727</w:t>
      </w:r>
    </w:p>
    <w:p w14:paraId="28C74FD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728</w:t>
      </w:r>
    </w:p>
    <w:p w14:paraId="014E65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Introduction</w:t>
      </w:r>
      <w:r>
        <w:rPr>
          <w:noProof/>
        </w:rPr>
        <w:tab/>
        <w:t>728</w:t>
      </w:r>
    </w:p>
    <w:p w14:paraId="37A96D9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79DD5B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729</w:t>
      </w:r>
    </w:p>
    <w:p w14:paraId="3C0CEE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729</w:t>
      </w:r>
    </w:p>
    <w:p w14:paraId="572D82A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729</w:t>
      </w:r>
    </w:p>
    <w:p w14:paraId="07FAC4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729</w:t>
      </w:r>
    </w:p>
    <w:p w14:paraId="3A5D78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730</w:t>
      </w:r>
    </w:p>
    <w:p w14:paraId="2EF5886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731</w:t>
      </w:r>
    </w:p>
    <w:p w14:paraId="1C7F6D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731</w:t>
      </w:r>
    </w:p>
    <w:p w14:paraId="5F867E8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731</w:t>
      </w:r>
    </w:p>
    <w:p w14:paraId="45B205B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731</w:t>
      </w:r>
    </w:p>
    <w:p w14:paraId="59915E0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732</w:t>
      </w:r>
    </w:p>
    <w:p w14:paraId="38D0D64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732</w:t>
      </w:r>
    </w:p>
    <w:p w14:paraId="3EB97AA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734</w:t>
      </w:r>
    </w:p>
    <w:p w14:paraId="6CA2FA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735</w:t>
      </w:r>
    </w:p>
    <w:p w14:paraId="437AD7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735</w:t>
      </w:r>
    </w:p>
    <w:p w14:paraId="5A9B70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736</w:t>
      </w:r>
    </w:p>
    <w:p w14:paraId="183571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736</w:t>
      </w:r>
    </w:p>
    <w:p w14:paraId="553DC2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736</w:t>
      </w:r>
    </w:p>
    <w:p w14:paraId="3D4B5D5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737</w:t>
      </w:r>
    </w:p>
    <w:p w14:paraId="0F49D2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Introduction</w:t>
      </w:r>
      <w:r>
        <w:rPr>
          <w:noProof/>
        </w:rPr>
        <w:tab/>
        <w:t>737</w:t>
      </w:r>
    </w:p>
    <w:p w14:paraId="1E27671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737</w:t>
      </w:r>
    </w:p>
    <w:p w14:paraId="68AADEE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737</w:t>
      </w:r>
    </w:p>
    <w:p w14:paraId="7E3646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737</w:t>
      </w:r>
    </w:p>
    <w:p w14:paraId="0333873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738</w:t>
      </w:r>
    </w:p>
    <w:p w14:paraId="6AD5EB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739</w:t>
      </w:r>
    </w:p>
    <w:p w14:paraId="2BA9BD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739</w:t>
      </w:r>
    </w:p>
    <w:p w14:paraId="29E94B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739</w:t>
      </w:r>
    </w:p>
    <w:p w14:paraId="760906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739</w:t>
      </w:r>
    </w:p>
    <w:p w14:paraId="5345E1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740</w:t>
      </w:r>
    </w:p>
    <w:p w14:paraId="3AE6AD2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740</w:t>
      </w:r>
    </w:p>
    <w:p w14:paraId="3E8D89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740</w:t>
      </w:r>
    </w:p>
    <w:p w14:paraId="56E9BF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742</w:t>
      </w:r>
    </w:p>
    <w:p w14:paraId="606823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161F2F3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45624C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670CAC7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743</w:t>
      </w:r>
    </w:p>
    <w:p w14:paraId="6C4078D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743</w:t>
      </w:r>
    </w:p>
    <w:p w14:paraId="0067B6E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− E-UTRAN FDD measurements</w:t>
      </w:r>
      <w:r>
        <w:rPr>
          <w:noProof/>
        </w:rPr>
        <w:tab/>
        <w:t>745</w:t>
      </w:r>
    </w:p>
    <w:p w14:paraId="25DF9E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0EC4B0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745</w:t>
      </w:r>
    </w:p>
    <w:p w14:paraId="2AB1C3D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746</w:t>
      </w:r>
    </w:p>
    <w:p w14:paraId="00B281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748</w:t>
      </w:r>
    </w:p>
    <w:p w14:paraId="5B236F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748</w:t>
      </w:r>
    </w:p>
    <w:p w14:paraId="7989B5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748</w:t>
      </w:r>
    </w:p>
    <w:p w14:paraId="330ADC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749</w:t>
      </w:r>
    </w:p>
    <w:p w14:paraId="42AD84C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749</w:t>
      </w:r>
    </w:p>
    <w:p w14:paraId="15CBF61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− E-UTRAN TDD measurements</w:t>
      </w:r>
      <w:r>
        <w:rPr>
          <w:noProof/>
        </w:rPr>
        <w:tab/>
        <w:t>749</w:t>
      </w:r>
    </w:p>
    <w:p w14:paraId="4CAC15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00C8D22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749</w:t>
      </w:r>
    </w:p>
    <w:p w14:paraId="333344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751</w:t>
      </w:r>
    </w:p>
    <w:p w14:paraId="50E4ACB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752</w:t>
      </w:r>
    </w:p>
    <w:p w14:paraId="6FC1FD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752</w:t>
      </w:r>
    </w:p>
    <w:p w14:paraId="002D78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753</w:t>
      </w:r>
    </w:p>
    <w:p w14:paraId="6B8483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753</w:t>
      </w:r>
    </w:p>
    <w:p w14:paraId="55A80F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753</w:t>
      </w:r>
    </w:p>
    <w:p w14:paraId="2B7A343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Inter-RAT RSTD measurements</w:t>
      </w:r>
      <w:r>
        <w:rPr>
          <w:noProof/>
        </w:rPr>
        <w:tab/>
        <w:t>753</w:t>
      </w:r>
    </w:p>
    <w:p w14:paraId="0A3179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− E-UTRAN FDD RSTD measurements</w:t>
      </w:r>
      <w:r>
        <w:rPr>
          <w:noProof/>
        </w:rPr>
        <w:tab/>
        <w:t>753</w:t>
      </w:r>
    </w:p>
    <w:p w14:paraId="271B39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5A73A6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754</w:t>
      </w:r>
    </w:p>
    <w:p w14:paraId="21C5A6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− E-UTRAN TDD RSTD measurements</w:t>
      </w:r>
      <w:r>
        <w:rPr>
          <w:noProof/>
        </w:rPr>
        <w:tab/>
        <w:t>757</w:t>
      </w:r>
    </w:p>
    <w:p w14:paraId="36A0C1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503CDB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758</w:t>
      </w:r>
    </w:p>
    <w:p w14:paraId="49C6F3C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Inter-RAT E-CID measurements</w:t>
      </w:r>
      <w:r>
        <w:rPr>
          <w:noProof/>
        </w:rPr>
        <w:tab/>
        <w:t>761</w:t>
      </w:r>
    </w:p>
    <w:p w14:paraId="7082AE0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NR−E-UTRAN FDD</w:t>
      </w:r>
      <w:r w:rsidRPr="007D0E27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761</w:t>
      </w:r>
    </w:p>
    <w:p w14:paraId="605BE8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40EA2D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72DBB0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761</w:t>
      </w:r>
    </w:p>
    <w:p w14:paraId="7107D13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NR−E-UTRAN TDD</w:t>
      </w:r>
      <w:r w:rsidRPr="007D0E27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762</w:t>
      </w:r>
    </w:p>
    <w:p w14:paraId="53F30B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2E1938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762</w:t>
      </w:r>
    </w:p>
    <w:p w14:paraId="188A1BD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762</w:t>
      </w:r>
    </w:p>
    <w:p w14:paraId="055B754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− UTRAN FDD measurements</w:t>
      </w:r>
      <w:r>
        <w:rPr>
          <w:noProof/>
        </w:rPr>
        <w:tab/>
        <w:t>762</w:t>
      </w:r>
    </w:p>
    <w:p w14:paraId="20AFF5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96AD4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762</w:t>
      </w:r>
    </w:p>
    <w:p w14:paraId="326301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763</w:t>
      </w:r>
    </w:p>
    <w:p w14:paraId="1B4910E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765</w:t>
      </w:r>
    </w:p>
    <w:p w14:paraId="5D1967C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765</w:t>
      </w:r>
    </w:p>
    <w:p w14:paraId="32AFD1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765</w:t>
      </w:r>
    </w:p>
    <w:p w14:paraId="1E0CC30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766</w:t>
      </w:r>
    </w:p>
    <w:p w14:paraId="6AA1C45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5AF5582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− E-UTRAN FDD measurements</w:t>
      </w:r>
      <w:r>
        <w:rPr>
          <w:noProof/>
        </w:rPr>
        <w:tab/>
        <w:t>767</w:t>
      </w:r>
    </w:p>
    <w:p w14:paraId="1143AC4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6C341C8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767</w:t>
      </w:r>
    </w:p>
    <w:p w14:paraId="2636EB2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768</w:t>
      </w:r>
    </w:p>
    <w:p w14:paraId="23E883C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769</w:t>
      </w:r>
    </w:p>
    <w:p w14:paraId="2A1505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769</w:t>
      </w:r>
    </w:p>
    <w:p w14:paraId="037811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769</w:t>
      </w:r>
    </w:p>
    <w:p w14:paraId="305517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769</w:t>
      </w:r>
    </w:p>
    <w:p w14:paraId="4B6AD8A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− E-UTRAN TDD measurements</w:t>
      </w:r>
      <w:r>
        <w:rPr>
          <w:noProof/>
        </w:rPr>
        <w:tab/>
        <w:t>770</w:t>
      </w:r>
    </w:p>
    <w:p w14:paraId="5D0590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770</w:t>
      </w:r>
    </w:p>
    <w:p w14:paraId="39863E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770</w:t>
      </w:r>
    </w:p>
    <w:p w14:paraId="6E0806C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772</w:t>
      </w:r>
    </w:p>
    <w:p w14:paraId="44F858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773</w:t>
      </w:r>
    </w:p>
    <w:p w14:paraId="06797B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773</w:t>
      </w:r>
    </w:p>
    <w:p w14:paraId="7D72AF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773</w:t>
      </w:r>
    </w:p>
    <w:p w14:paraId="33D45A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773</w:t>
      </w:r>
    </w:p>
    <w:p w14:paraId="74A402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774</w:t>
      </w:r>
    </w:p>
    <w:p w14:paraId="5304030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774</w:t>
      </w:r>
    </w:p>
    <w:p w14:paraId="5BF4981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774</w:t>
      </w:r>
    </w:p>
    <w:p w14:paraId="517B191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774</w:t>
      </w:r>
    </w:p>
    <w:p w14:paraId="7A7F9CA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775</w:t>
      </w:r>
    </w:p>
    <w:p w14:paraId="0CA92C6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51182E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775</w:t>
      </w:r>
    </w:p>
    <w:p w14:paraId="27C9273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6AF295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7770F4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776</w:t>
      </w:r>
    </w:p>
    <w:p w14:paraId="435D30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776</w:t>
      </w:r>
    </w:p>
    <w:p w14:paraId="69165AD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777</w:t>
      </w:r>
    </w:p>
    <w:p w14:paraId="19A80D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777</w:t>
      </w:r>
    </w:p>
    <w:p w14:paraId="5F1E8D7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780</w:t>
      </w:r>
    </w:p>
    <w:p w14:paraId="3225AA6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6A0716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2CFCA0F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783</w:t>
      </w:r>
    </w:p>
    <w:p w14:paraId="72B8FD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783</w:t>
      </w:r>
    </w:p>
    <w:p w14:paraId="3DD1A2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784</w:t>
      </w:r>
    </w:p>
    <w:p w14:paraId="2E5BEDA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785</w:t>
      </w:r>
    </w:p>
    <w:p w14:paraId="17B992E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785</w:t>
      </w:r>
    </w:p>
    <w:p w14:paraId="4544D92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785</w:t>
      </w:r>
    </w:p>
    <w:p w14:paraId="7D4C24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785</w:t>
      </w:r>
    </w:p>
    <w:p w14:paraId="6D12FA3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787</w:t>
      </w:r>
    </w:p>
    <w:p w14:paraId="0C156C3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787</w:t>
      </w:r>
    </w:p>
    <w:p w14:paraId="2CE647C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195CCBE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787</w:t>
      </w:r>
    </w:p>
    <w:p w14:paraId="180632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787</w:t>
      </w:r>
    </w:p>
    <w:p w14:paraId="40D602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6D3A749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788</w:t>
      </w:r>
    </w:p>
    <w:p w14:paraId="7697BDC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788</w:t>
      </w:r>
    </w:p>
    <w:p w14:paraId="3658CED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788</w:t>
      </w:r>
    </w:p>
    <w:p w14:paraId="0802F91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788</w:t>
      </w:r>
    </w:p>
    <w:p w14:paraId="751A1C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791</w:t>
      </w:r>
    </w:p>
    <w:p w14:paraId="05D2A87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791</w:t>
      </w:r>
    </w:p>
    <w:p w14:paraId="7D950CF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791</w:t>
      </w:r>
    </w:p>
    <w:p w14:paraId="5A1FE4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791</w:t>
      </w:r>
    </w:p>
    <w:p w14:paraId="1498A03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3E46B2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792</w:t>
      </w:r>
    </w:p>
    <w:p w14:paraId="39414A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792</w:t>
      </w:r>
    </w:p>
    <w:p w14:paraId="18DE63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793</w:t>
      </w:r>
    </w:p>
    <w:p w14:paraId="268AAA6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793</w:t>
      </w:r>
    </w:p>
    <w:p w14:paraId="30B7687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793</w:t>
      </w:r>
    </w:p>
    <w:p w14:paraId="072E6DA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793</w:t>
      </w:r>
    </w:p>
    <w:p w14:paraId="1B3249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73323B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6918F0C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794</w:t>
      </w:r>
    </w:p>
    <w:p w14:paraId="7CD8ED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794</w:t>
      </w:r>
    </w:p>
    <w:p w14:paraId="291E71C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100079D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7D4F52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796</w:t>
      </w:r>
    </w:p>
    <w:p w14:paraId="6718E15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799</w:t>
      </w:r>
    </w:p>
    <w:p w14:paraId="408A32D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799</w:t>
      </w:r>
    </w:p>
    <w:p w14:paraId="10CDCA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800</w:t>
      </w:r>
    </w:p>
    <w:p w14:paraId="41D9EEB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800</w:t>
      </w:r>
    </w:p>
    <w:p w14:paraId="60A89A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800</w:t>
      </w:r>
    </w:p>
    <w:p w14:paraId="3F2A08C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800</w:t>
      </w:r>
    </w:p>
    <w:p w14:paraId="4A9FE5B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801</w:t>
      </w:r>
    </w:p>
    <w:p w14:paraId="733D012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801</w:t>
      </w:r>
    </w:p>
    <w:p w14:paraId="0663688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2EACDD3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802</w:t>
      </w:r>
    </w:p>
    <w:p w14:paraId="38AFD5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802</w:t>
      </w:r>
    </w:p>
    <w:p w14:paraId="4C8C81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802</w:t>
      </w:r>
    </w:p>
    <w:p w14:paraId="454C282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803</w:t>
      </w:r>
    </w:p>
    <w:p w14:paraId="15AE1A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803</w:t>
      </w:r>
    </w:p>
    <w:p w14:paraId="532FAD7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803</w:t>
      </w:r>
    </w:p>
    <w:p w14:paraId="671E2B4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805</w:t>
      </w:r>
    </w:p>
    <w:p w14:paraId="0B704C5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805</w:t>
      </w:r>
    </w:p>
    <w:p w14:paraId="6E2C98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805</w:t>
      </w:r>
    </w:p>
    <w:p w14:paraId="3FDE18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806</w:t>
      </w:r>
    </w:p>
    <w:p w14:paraId="466F20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806</w:t>
      </w:r>
    </w:p>
    <w:p w14:paraId="3047573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806</w:t>
      </w:r>
    </w:p>
    <w:p w14:paraId="3BEA869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806</w:t>
      </w:r>
    </w:p>
    <w:p w14:paraId="2F39467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4351ECC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SFTD Measurements</w:t>
      </w:r>
      <w:r>
        <w:rPr>
          <w:noProof/>
        </w:rPr>
        <w:tab/>
        <w:t>806</w:t>
      </w:r>
    </w:p>
    <w:p w14:paraId="38F526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2FDB42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806</w:t>
      </w:r>
    </w:p>
    <w:p w14:paraId="09A34F0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807</w:t>
      </w:r>
    </w:p>
    <w:p w14:paraId="591B53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807</w:t>
      </w:r>
    </w:p>
    <w:p w14:paraId="08558F5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SRS-RSRP measurements</w:t>
      </w:r>
      <w:r>
        <w:rPr>
          <w:noProof/>
        </w:rPr>
        <w:tab/>
        <w:t>807</w:t>
      </w:r>
    </w:p>
    <w:p w14:paraId="55682B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807</w:t>
      </w:r>
    </w:p>
    <w:p w14:paraId="184C8C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808</w:t>
      </w:r>
    </w:p>
    <w:p w14:paraId="4BBF845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808</w:t>
      </w:r>
    </w:p>
    <w:p w14:paraId="0D444C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808</w:t>
      </w:r>
    </w:p>
    <w:p w14:paraId="103012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808</w:t>
      </w:r>
    </w:p>
    <w:p w14:paraId="1F38C0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808</w:t>
      </w:r>
    </w:p>
    <w:p w14:paraId="5F3AB8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808</w:t>
      </w:r>
    </w:p>
    <w:p w14:paraId="6ABCCC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809</w:t>
      </w:r>
    </w:p>
    <w:p w14:paraId="67FFCC4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CLI-RSSI measurements</w:t>
      </w:r>
      <w:r>
        <w:rPr>
          <w:noProof/>
        </w:rPr>
        <w:tab/>
        <w:t>809</w:t>
      </w:r>
    </w:p>
    <w:p w14:paraId="5B4CD3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809</w:t>
      </w:r>
    </w:p>
    <w:p w14:paraId="2D5CA98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809</w:t>
      </w:r>
    </w:p>
    <w:p w14:paraId="56E184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24A6F88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34983A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809</w:t>
      </w:r>
    </w:p>
    <w:p w14:paraId="4EFD2E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810</w:t>
      </w:r>
    </w:p>
    <w:p w14:paraId="61F3E0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810</w:t>
      </w:r>
    </w:p>
    <w:p w14:paraId="63F6EB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810</w:t>
      </w:r>
    </w:p>
    <w:p w14:paraId="12ABF50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Scheduling availability of UE during CLI measurements</w:t>
      </w:r>
      <w:r>
        <w:rPr>
          <w:noProof/>
        </w:rPr>
        <w:tab/>
        <w:t>810</w:t>
      </w:r>
    </w:p>
    <w:p w14:paraId="69E3F44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810</w:t>
      </w:r>
    </w:p>
    <w:p w14:paraId="691ED6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811</w:t>
      </w:r>
    </w:p>
    <w:p w14:paraId="5F05B80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811</w:t>
      </w:r>
    </w:p>
    <w:p w14:paraId="7971336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06CD572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812</w:t>
      </w:r>
    </w:p>
    <w:p w14:paraId="0E9616B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812</w:t>
      </w:r>
    </w:p>
    <w:p w14:paraId="2EF23B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812</w:t>
      </w:r>
    </w:p>
    <w:p w14:paraId="1DD7FF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813</w:t>
      </w:r>
    </w:p>
    <w:p w14:paraId="0262AE7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813</w:t>
      </w:r>
    </w:p>
    <w:p w14:paraId="1ECCB8A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813</w:t>
      </w:r>
    </w:p>
    <w:p w14:paraId="2ED548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818</w:t>
      </w:r>
    </w:p>
    <w:p w14:paraId="4737E43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819</w:t>
      </w:r>
    </w:p>
    <w:p w14:paraId="463BF9D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820</w:t>
      </w:r>
    </w:p>
    <w:p w14:paraId="05ED56E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820</w:t>
      </w:r>
    </w:p>
    <w:p w14:paraId="7D2A7C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821</w:t>
      </w:r>
    </w:p>
    <w:p w14:paraId="61FF017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821</w:t>
      </w:r>
    </w:p>
    <w:p w14:paraId="0EE851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821</w:t>
      </w:r>
    </w:p>
    <w:p w14:paraId="0178693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821</w:t>
      </w:r>
    </w:p>
    <w:p w14:paraId="0369DC6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822</w:t>
      </w:r>
    </w:p>
    <w:p w14:paraId="0F39C28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823</w:t>
      </w:r>
    </w:p>
    <w:p w14:paraId="35E76E5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0A81D9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823</w:t>
      </w:r>
    </w:p>
    <w:p w14:paraId="328BA9B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823</w:t>
      </w:r>
    </w:p>
    <w:p w14:paraId="32FA9AD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824</w:t>
      </w:r>
    </w:p>
    <w:p w14:paraId="5312D6E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825</w:t>
      </w:r>
    </w:p>
    <w:p w14:paraId="14CB9A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61EBB79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825</w:t>
      </w:r>
    </w:p>
    <w:p w14:paraId="2AEF157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825</w:t>
      </w:r>
    </w:p>
    <w:p w14:paraId="311748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825</w:t>
      </w:r>
    </w:p>
    <w:p w14:paraId="654541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826</w:t>
      </w:r>
    </w:p>
    <w:p w14:paraId="2CE5EE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826</w:t>
      </w:r>
    </w:p>
    <w:p w14:paraId="0BEA37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826</w:t>
      </w:r>
    </w:p>
    <w:p w14:paraId="335EF3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826</w:t>
      </w:r>
    </w:p>
    <w:p w14:paraId="5CA1E8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829</w:t>
      </w:r>
    </w:p>
    <w:p w14:paraId="4A52AA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829</w:t>
      </w:r>
    </w:p>
    <w:p w14:paraId="606013A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832</w:t>
      </w:r>
    </w:p>
    <w:p w14:paraId="60DEA62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832</w:t>
      </w:r>
    </w:p>
    <w:p w14:paraId="5899717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832</w:t>
      </w:r>
    </w:p>
    <w:p w14:paraId="11A21A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12E346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34241E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833</w:t>
      </w:r>
    </w:p>
    <w:p w14:paraId="68B7D2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6F261F3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833</w:t>
      </w:r>
    </w:p>
    <w:p w14:paraId="248812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835</w:t>
      </w:r>
    </w:p>
    <w:p w14:paraId="133279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12615F7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838</w:t>
      </w:r>
    </w:p>
    <w:p w14:paraId="3C98375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839</w:t>
      </w:r>
    </w:p>
    <w:p w14:paraId="368EE52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9.9.4.1 Introduction</w:t>
      </w:r>
      <w:r>
        <w:rPr>
          <w:noProof/>
        </w:rPr>
        <w:tab/>
        <w:t>839</w:t>
      </w:r>
    </w:p>
    <w:p w14:paraId="22FA1B5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9.9.4.2 Requirements Applicability</w:t>
      </w:r>
      <w:r>
        <w:rPr>
          <w:noProof/>
        </w:rPr>
        <w:tab/>
        <w:t>839</w:t>
      </w:r>
    </w:p>
    <w:p w14:paraId="6FF834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9.9.4.3 Measurement Capability</w:t>
      </w:r>
      <w:r>
        <w:rPr>
          <w:noProof/>
        </w:rPr>
        <w:tab/>
        <w:t>839</w:t>
      </w:r>
    </w:p>
    <w:p w14:paraId="1FF551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9.9.4.4 Measurement Reporting Requirements</w:t>
      </w:r>
      <w:r>
        <w:rPr>
          <w:noProof/>
        </w:rPr>
        <w:tab/>
        <w:t>839</w:t>
      </w:r>
    </w:p>
    <w:p w14:paraId="2139D3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839</w:t>
      </w:r>
    </w:p>
    <w:p w14:paraId="4267F6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843</w:t>
      </w:r>
    </w:p>
    <w:p w14:paraId="296F896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846</w:t>
      </w:r>
    </w:p>
    <w:p w14:paraId="36F697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846</w:t>
      </w:r>
    </w:p>
    <w:p w14:paraId="2D2A38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847</w:t>
      </w:r>
    </w:p>
    <w:p w14:paraId="47B7838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847</w:t>
      </w:r>
    </w:p>
    <w:p w14:paraId="663EC2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847</w:t>
      </w:r>
    </w:p>
    <w:p w14:paraId="10B16E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847</w:t>
      </w:r>
    </w:p>
    <w:p w14:paraId="01DD6D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847</w:t>
      </w:r>
    </w:p>
    <w:p w14:paraId="26AC58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848</w:t>
      </w:r>
    </w:p>
    <w:p w14:paraId="3CCBC76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848</w:t>
      </w:r>
    </w:p>
    <w:p w14:paraId="70AD54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848</w:t>
      </w:r>
    </w:p>
    <w:p w14:paraId="4492279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848</w:t>
      </w:r>
    </w:p>
    <w:p w14:paraId="360517A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848</w:t>
      </w:r>
    </w:p>
    <w:p w14:paraId="7C68648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848</w:t>
      </w:r>
    </w:p>
    <w:p w14:paraId="4BE5CE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848</w:t>
      </w:r>
    </w:p>
    <w:p w14:paraId="4A4087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849</w:t>
      </w:r>
    </w:p>
    <w:p w14:paraId="28A2FF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849</w:t>
      </w:r>
    </w:p>
    <w:p w14:paraId="1027F61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849</w:t>
      </w:r>
    </w:p>
    <w:p w14:paraId="681801F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849</w:t>
      </w:r>
    </w:p>
    <w:p w14:paraId="7C10D42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2CA87B9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</w:t>
      </w:r>
      <w:r w:rsidRPr="007D0E27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849</w:t>
      </w:r>
    </w:p>
    <w:p w14:paraId="569A47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77B0B01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850</w:t>
      </w:r>
    </w:p>
    <w:p w14:paraId="506180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</w:t>
      </w:r>
      <w:r w:rsidRPr="007D0E27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7D0E27">
        <w:rPr>
          <w:rFonts w:eastAsiaTheme="minorEastAsia"/>
          <w:noProof/>
        </w:rPr>
        <w:t>CSI-RS</w:t>
      </w:r>
      <w:r>
        <w:rPr>
          <w:noProof/>
        </w:rPr>
        <w:tab/>
        <w:t>851</w:t>
      </w:r>
    </w:p>
    <w:p w14:paraId="47852C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</w:t>
      </w:r>
      <w:r w:rsidRPr="007D0E27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851</w:t>
      </w:r>
    </w:p>
    <w:p w14:paraId="5B06FD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</w:t>
      </w:r>
      <w:r w:rsidRPr="007D0E27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851</w:t>
      </w:r>
    </w:p>
    <w:p w14:paraId="36252FA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851</w:t>
      </w:r>
    </w:p>
    <w:p w14:paraId="4BA147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851</w:t>
      </w:r>
    </w:p>
    <w:p w14:paraId="0553DB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852</w:t>
      </w:r>
    </w:p>
    <w:p w14:paraId="7D28E8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852</w:t>
      </w:r>
    </w:p>
    <w:p w14:paraId="25616D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852</w:t>
      </w:r>
    </w:p>
    <w:p w14:paraId="259FB6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853</w:t>
      </w:r>
    </w:p>
    <w:p w14:paraId="7B207F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854</w:t>
      </w:r>
    </w:p>
    <w:p w14:paraId="28C3B8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854</w:t>
      </w:r>
    </w:p>
    <w:p w14:paraId="778168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854</w:t>
      </w:r>
    </w:p>
    <w:p w14:paraId="3A8D99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653ACB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854</w:t>
      </w:r>
    </w:p>
    <w:p w14:paraId="1BA6CA7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855</w:t>
      </w:r>
    </w:p>
    <w:p w14:paraId="68B1B8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855</w:t>
      </w:r>
    </w:p>
    <w:p w14:paraId="04F48A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855</w:t>
      </w:r>
    </w:p>
    <w:p w14:paraId="3475ABA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855</w:t>
      </w:r>
    </w:p>
    <w:p w14:paraId="214810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856</w:t>
      </w:r>
    </w:p>
    <w:p w14:paraId="64ACB8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856</w:t>
      </w:r>
    </w:p>
    <w:p w14:paraId="513903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856</w:t>
      </w:r>
    </w:p>
    <w:p w14:paraId="134D1B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856</w:t>
      </w:r>
    </w:p>
    <w:p w14:paraId="1031031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858</w:t>
      </w:r>
    </w:p>
    <w:p w14:paraId="435014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858</w:t>
      </w:r>
    </w:p>
    <w:p w14:paraId="72300E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9.11.2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858</w:t>
      </w:r>
    </w:p>
    <w:p w14:paraId="38AE07F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859</w:t>
      </w:r>
    </w:p>
    <w:p w14:paraId="077346C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859</w:t>
      </w:r>
    </w:p>
    <w:p w14:paraId="6C6DEE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859</w:t>
      </w:r>
    </w:p>
    <w:p w14:paraId="5074806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859</w:t>
      </w:r>
    </w:p>
    <w:p w14:paraId="206F863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860</w:t>
      </w:r>
    </w:p>
    <w:p w14:paraId="717D347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861</w:t>
      </w:r>
    </w:p>
    <w:p w14:paraId="6B537BF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861</w:t>
      </w:r>
    </w:p>
    <w:p w14:paraId="7CC6D95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738CC4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861</w:t>
      </w:r>
    </w:p>
    <w:p w14:paraId="7A4D2A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862</w:t>
      </w:r>
    </w:p>
    <w:p w14:paraId="7D76EF4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862</w:t>
      </w:r>
    </w:p>
    <w:p w14:paraId="56C60F4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862</w:t>
      </w:r>
    </w:p>
    <w:p w14:paraId="074599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863</w:t>
      </w:r>
    </w:p>
    <w:p w14:paraId="1419A5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864</w:t>
      </w:r>
    </w:p>
    <w:p w14:paraId="36E697D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864</w:t>
      </w:r>
    </w:p>
    <w:p w14:paraId="475C076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864</w:t>
      </w:r>
    </w:p>
    <w:p w14:paraId="309483E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864</w:t>
      </w:r>
    </w:p>
    <w:p w14:paraId="4C9644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3BC683E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865</w:t>
      </w:r>
    </w:p>
    <w:p w14:paraId="49BF178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865</w:t>
      </w:r>
    </w:p>
    <w:p w14:paraId="42F64B0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865</w:t>
      </w:r>
    </w:p>
    <w:p w14:paraId="7DA8C2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866</w:t>
      </w:r>
    </w:p>
    <w:p w14:paraId="4E36BD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866</w:t>
      </w:r>
    </w:p>
    <w:p w14:paraId="2501D75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866</w:t>
      </w:r>
    </w:p>
    <w:p w14:paraId="52AE8A8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866</w:t>
      </w:r>
    </w:p>
    <w:p w14:paraId="0D05552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868</w:t>
      </w:r>
    </w:p>
    <w:p w14:paraId="20A099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868</w:t>
      </w:r>
    </w:p>
    <w:p w14:paraId="4C2E9A2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869</w:t>
      </w:r>
    </w:p>
    <w:p w14:paraId="32DC6F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869</w:t>
      </w:r>
    </w:p>
    <w:p w14:paraId="4DBEEC4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869</w:t>
      </w:r>
    </w:p>
    <w:p w14:paraId="307B52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870</w:t>
      </w:r>
    </w:p>
    <w:p w14:paraId="061642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870</w:t>
      </w:r>
    </w:p>
    <w:p w14:paraId="1F0A50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870</w:t>
      </w:r>
    </w:p>
    <w:p w14:paraId="69CD9EE1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872</w:t>
      </w:r>
    </w:p>
    <w:p w14:paraId="1055011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872</w:t>
      </w:r>
    </w:p>
    <w:p w14:paraId="2817CA0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872</w:t>
      </w:r>
    </w:p>
    <w:p w14:paraId="33ADBC3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for FR1</w:t>
      </w:r>
      <w:r>
        <w:rPr>
          <w:noProof/>
        </w:rPr>
        <w:tab/>
        <w:t>872</w:t>
      </w:r>
    </w:p>
    <w:p w14:paraId="2B197B3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</w:t>
      </w:r>
      <w:r>
        <w:rPr>
          <w:noProof/>
        </w:rPr>
        <w:tab/>
        <w:t>872</w:t>
      </w:r>
    </w:p>
    <w:p w14:paraId="0B99D2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872</w:t>
      </w:r>
    </w:p>
    <w:p w14:paraId="27290A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873</w:t>
      </w:r>
    </w:p>
    <w:p w14:paraId="6C76C9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874</w:t>
      </w:r>
    </w:p>
    <w:p w14:paraId="2415F1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CSI-RSRP accuracy requirements</w:t>
      </w:r>
      <w:r>
        <w:rPr>
          <w:noProof/>
        </w:rPr>
        <w:tab/>
        <w:t>874</w:t>
      </w:r>
    </w:p>
    <w:p w14:paraId="78E958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874</w:t>
      </w:r>
    </w:p>
    <w:p w14:paraId="2B0468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7D0E27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875</w:t>
      </w:r>
    </w:p>
    <w:p w14:paraId="631DE4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876</w:t>
      </w:r>
    </w:p>
    <w:p w14:paraId="0CCE7EF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</w:t>
      </w:r>
      <w:r>
        <w:rPr>
          <w:noProof/>
        </w:rPr>
        <w:tab/>
        <w:t>876</w:t>
      </w:r>
    </w:p>
    <w:p w14:paraId="68EA29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876</w:t>
      </w:r>
    </w:p>
    <w:p w14:paraId="7A4E423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for FR1 SAN</w:t>
      </w:r>
      <w:r>
        <w:rPr>
          <w:noProof/>
        </w:rPr>
        <w:tab/>
        <w:t>877</w:t>
      </w:r>
    </w:p>
    <w:p w14:paraId="274F2C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</w:t>
      </w:r>
      <w:r>
        <w:rPr>
          <w:noProof/>
        </w:rPr>
        <w:tab/>
        <w:t>877</w:t>
      </w:r>
    </w:p>
    <w:p w14:paraId="237648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877</w:t>
      </w:r>
    </w:p>
    <w:p w14:paraId="0BC75D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7A51D79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for FR2</w:t>
      </w:r>
      <w:r>
        <w:rPr>
          <w:noProof/>
        </w:rPr>
        <w:tab/>
        <w:t>878</w:t>
      </w:r>
    </w:p>
    <w:p w14:paraId="30C8863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</w:t>
      </w:r>
      <w:r>
        <w:rPr>
          <w:noProof/>
        </w:rPr>
        <w:tab/>
        <w:t>878</w:t>
      </w:r>
    </w:p>
    <w:p w14:paraId="17D09A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38B4E0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879</w:t>
      </w:r>
    </w:p>
    <w:p w14:paraId="0E0C5E1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Void</w:t>
      </w:r>
      <w:r>
        <w:rPr>
          <w:noProof/>
        </w:rPr>
        <w:tab/>
        <w:t>880</w:t>
      </w:r>
    </w:p>
    <w:p w14:paraId="0B82FDA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CSI-RSRP accuracy requirements</w:t>
      </w:r>
      <w:r>
        <w:rPr>
          <w:noProof/>
        </w:rPr>
        <w:tab/>
        <w:t>880</w:t>
      </w:r>
    </w:p>
    <w:p w14:paraId="3B49292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00BCE6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881</w:t>
      </w:r>
    </w:p>
    <w:p w14:paraId="69E98FE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882</w:t>
      </w:r>
    </w:p>
    <w:p w14:paraId="404349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</w:t>
      </w:r>
      <w:r>
        <w:rPr>
          <w:noProof/>
        </w:rPr>
        <w:tab/>
        <w:t>882</w:t>
      </w:r>
    </w:p>
    <w:p w14:paraId="705CD1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33E37AC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RSRP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>
        <w:rPr>
          <w:noProof/>
        </w:rPr>
        <w:tab/>
        <w:t>883</w:t>
      </w:r>
    </w:p>
    <w:p w14:paraId="38EA54C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883</w:t>
      </w:r>
    </w:p>
    <w:p w14:paraId="10C21A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SS-RSRP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883</w:t>
      </w:r>
    </w:p>
    <w:p w14:paraId="018059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884</w:t>
      </w:r>
    </w:p>
    <w:p w14:paraId="33E9EC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885</w:t>
      </w:r>
    </w:p>
    <w:p w14:paraId="3028FD0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885</w:t>
      </w:r>
    </w:p>
    <w:p w14:paraId="2F7F5D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CSI-RSRP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885</w:t>
      </w:r>
    </w:p>
    <w:p w14:paraId="443F68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886</w:t>
      </w:r>
    </w:p>
    <w:p w14:paraId="4F8FDD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RSRP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 w:rsidRPr="007D0E27">
        <w:rPr>
          <w:noProof/>
          <w:lang w:val="en-US"/>
        </w:rPr>
        <w:t xml:space="preserve"> for CA/DC Idle Mode Measurements</w:t>
      </w:r>
      <w:r>
        <w:rPr>
          <w:noProof/>
        </w:rPr>
        <w:tab/>
        <w:t>887</w:t>
      </w:r>
    </w:p>
    <w:p w14:paraId="5D320D2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887</w:t>
      </w:r>
    </w:p>
    <w:p w14:paraId="6430A4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SS-RSRP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887</w:t>
      </w:r>
    </w:p>
    <w:p w14:paraId="3912A11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RSRP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 w:rsidRPr="007D0E27">
        <w:rPr>
          <w:noProof/>
          <w:lang w:val="en-US"/>
        </w:rPr>
        <w:t xml:space="preserve"> SAN</w:t>
      </w:r>
      <w:r>
        <w:rPr>
          <w:noProof/>
        </w:rPr>
        <w:tab/>
        <w:t>888</w:t>
      </w:r>
    </w:p>
    <w:p w14:paraId="1ABA36A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888</w:t>
      </w:r>
    </w:p>
    <w:p w14:paraId="74CED1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SS-RSRP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888</w:t>
      </w:r>
    </w:p>
    <w:p w14:paraId="3D535C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889</w:t>
      </w:r>
    </w:p>
    <w:p w14:paraId="42236D0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RSRP accuracy requirements for FR2</w:t>
      </w:r>
      <w:r>
        <w:rPr>
          <w:noProof/>
        </w:rPr>
        <w:tab/>
        <w:t>889</w:t>
      </w:r>
    </w:p>
    <w:p w14:paraId="641B00A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SS-RSRP accuracy requirements</w:t>
      </w:r>
      <w:r>
        <w:rPr>
          <w:noProof/>
        </w:rPr>
        <w:tab/>
        <w:t>889</w:t>
      </w:r>
    </w:p>
    <w:p w14:paraId="7AF425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Absolute SS-RSRP Accuracy</w:t>
      </w:r>
      <w:r>
        <w:rPr>
          <w:noProof/>
        </w:rPr>
        <w:tab/>
        <w:t>889</w:t>
      </w:r>
    </w:p>
    <w:p w14:paraId="034370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Relative SS-RSRP Accuracy</w:t>
      </w:r>
      <w:r>
        <w:rPr>
          <w:noProof/>
        </w:rPr>
        <w:tab/>
        <w:t>890</w:t>
      </w:r>
    </w:p>
    <w:p w14:paraId="4D34B6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Void</w:t>
      </w:r>
      <w:r>
        <w:rPr>
          <w:noProof/>
        </w:rPr>
        <w:tab/>
        <w:t>891</w:t>
      </w:r>
    </w:p>
    <w:p w14:paraId="7A47B2F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CSI-RSRP accuracy requirements</w:t>
      </w:r>
      <w:r>
        <w:rPr>
          <w:noProof/>
        </w:rPr>
        <w:tab/>
        <w:t>891</w:t>
      </w:r>
    </w:p>
    <w:p w14:paraId="2BA99B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Absolute CSI-RSRP Accuracy</w:t>
      </w:r>
      <w:r>
        <w:rPr>
          <w:noProof/>
        </w:rPr>
        <w:tab/>
        <w:t>891</w:t>
      </w:r>
    </w:p>
    <w:p w14:paraId="24B0FB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Relative CSI-RSRP Accuracy</w:t>
      </w:r>
      <w:r>
        <w:rPr>
          <w:noProof/>
        </w:rPr>
        <w:tab/>
        <w:t>892</w:t>
      </w:r>
    </w:p>
    <w:p w14:paraId="34BEBDF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893</w:t>
      </w:r>
    </w:p>
    <w:p w14:paraId="148AB6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SS-RSRP accuracy requirements</w:t>
      </w:r>
      <w:r>
        <w:rPr>
          <w:noProof/>
        </w:rPr>
        <w:tab/>
        <w:t>893</w:t>
      </w:r>
    </w:p>
    <w:p w14:paraId="28834E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Absolute SS-RSRP Accuracy</w:t>
      </w:r>
      <w:r>
        <w:rPr>
          <w:noProof/>
        </w:rPr>
        <w:tab/>
        <w:t>893</w:t>
      </w:r>
    </w:p>
    <w:p w14:paraId="505BE5C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894</w:t>
      </w:r>
    </w:p>
    <w:p w14:paraId="7089CDD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for FR1</w:t>
      </w:r>
      <w:r>
        <w:rPr>
          <w:noProof/>
        </w:rPr>
        <w:tab/>
        <w:t>896</w:t>
      </w:r>
    </w:p>
    <w:p w14:paraId="71A9A7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896</w:t>
      </w:r>
    </w:p>
    <w:p w14:paraId="148480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896</w:t>
      </w:r>
    </w:p>
    <w:p w14:paraId="3A448E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CSI-RSRQ accuracy requirements</w:t>
      </w:r>
      <w:r>
        <w:rPr>
          <w:noProof/>
        </w:rPr>
        <w:tab/>
        <w:t>897</w:t>
      </w:r>
    </w:p>
    <w:p w14:paraId="732E84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897</w:t>
      </w:r>
    </w:p>
    <w:p w14:paraId="5A8E035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898</w:t>
      </w:r>
    </w:p>
    <w:p w14:paraId="152378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898</w:t>
      </w:r>
    </w:p>
    <w:p w14:paraId="0CE2DE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898</w:t>
      </w:r>
    </w:p>
    <w:p w14:paraId="768991D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for FR1 SAN</w:t>
      </w:r>
      <w:r>
        <w:rPr>
          <w:noProof/>
        </w:rPr>
        <w:tab/>
        <w:t>899</w:t>
      </w:r>
    </w:p>
    <w:p w14:paraId="16AC061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899</w:t>
      </w:r>
    </w:p>
    <w:p w14:paraId="6072BA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899</w:t>
      </w:r>
    </w:p>
    <w:p w14:paraId="2C6EB29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for FR2</w:t>
      </w:r>
      <w:r>
        <w:rPr>
          <w:noProof/>
        </w:rPr>
        <w:tab/>
        <w:t>900</w:t>
      </w:r>
    </w:p>
    <w:p w14:paraId="2DC722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</w:t>
      </w:r>
      <w:r w:rsidRPr="007D0E27">
        <w:rPr>
          <w:noProof/>
          <w:lang w:val="en-US"/>
        </w:rPr>
        <w:t xml:space="preserve">-frequency </w:t>
      </w:r>
      <w:r w:rsidRPr="007D0E27">
        <w:rPr>
          <w:noProof/>
          <w:lang w:val="en-US" w:eastAsia="ko-KR"/>
        </w:rPr>
        <w:t>SS-RSRQ</w:t>
      </w:r>
      <w:r w:rsidRPr="007D0E27">
        <w:rPr>
          <w:noProof/>
          <w:lang w:val="en-US"/>
        </w:rPr>
        <w:t xml:space="preserve"> accuracy requirements in FR2</w:t>
      </w:r>
      <w:r>
        <w:rPr>
          <w:noProof/>
        </w:rPr>
        <w:tab/>
        <w:t>900</w:t>
      </w:r>
    </w:p>
    <w:p w14:paraId="4B741C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900</w:t>
      </w:r>
    </w:p>
    <w:p w14:paraId="4087B0D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CSI-RSRQ accuracy requirements</w:t>
      </w:r>
      <w:r>
        <w:rPr>
          <w:noProof/>
        </w:rPr>
        <w:tab/>
        <w:t>901</w:t>
      </w:r>
    </w:p>
    <w:p w14:paraId="309890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901</w:t>
      </w:r>
    </w:p>
    <w:p w14:paraId="67F91B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901</w:t>
      </w:r>
    </w:p>
    <w:p w14:paraId="5AB28B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</w:t>
      </w:r>
      <w:r w:rsidRPr="007D0E27">
        <w:rPr>
          <w:noProof/>
          <w:lang w:val="en-US"/>
        </w:rPr>
        <w:t xml:space="preserve">-frequency </w:t>
      </w:r>
      <w:r w:rsidRPr="007D0E27">
        <w:rPr>
          <w:noProof/>
          <w:lang w:val="en-US" w:eastAsia="ko-KR"/>
        </w:rPr>
        <w:t>SS-RSRQ</w:t>
      </w:r>
      <w:r w:rsidRPr="007D0E27">
        <w:rPr>
          <w:noProof/>
          <w:lang w:val="en-US"/>
        </w:rPr>
        <w:t xml:space="preserve"> accuracy requirements in FR2</w:t>
      </w:r>
      <w:r>
        <w:rPr>
          <w:noProof/>
        </w:rPr>
        <w:tab/>
        <w:t>901</w:t>
      </w:r>
    </w:p>
    <w:p w14:paraId="0E99C8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902</w:t>
      </w:r>
    </w:p>
    <w:p w14:paraId="3C9A97F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Inter-frequency RSRQ accuracy requirements for </w:t>
      </w:r>
      <w:r w:rsidRPr="007D0E27">
        <w:rPr>
          <w:noProof/>
          <w:lang w:val="en-US" w:eastAsia="ko-KR"/>
        </w:rPr>
        <w:t>FR1</w:t>
      </w:r>
      <w:r>
        <w:rPr>
          <w:noProof/>
        </w:rPr>
        <w:tab/>
        <w:t>902</w:t>
      </w:r>
    </w:p>
    <w:p w14:paraId="11C3E0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902</w:t>
      </w:r>
    </w:p>
    <w:p w14:paraId="228D3F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SS-RSRQ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902</w:t>
      </w:r>
    </w:p>
    <w:p w14:paraId="1FC728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903</w:t>
      </w:r>
    </w:p>
    <w:p w14:paraId="366DFE1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CSI-RSRQ accuracy requirements</w:t>
      </w:r>
      <w:r>
        <w:rPr>
          <w:noProof/>
        </w:rPr>
        <w:tab/>
        <w:t>904</w:t>
      </w:r>
    </w:p>
    <w:p w14:paraId="34B9267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3E04D3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7D0E27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905</w:t>
      </w:r>
    </w:p>
    <w:p w14:paraId="5A3E715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Inter-frequency RSRQ accuracy requirements for </w:t>
      </w:r>
      <w:r w:rsidRPr="007D0E27">
        <w:rPr>
          <w:noProof/>
          <w:lang w:val="en-US" w:eastAsia="ko-KR"/>
        </w:rPr>
        <w:t>FR1</w:t>
      </w:r>
      <w:r w:rsidRPr="007D0E27">
        <w:rPr>
          <w:noProof/>
          <w:lang w:val="en-US"/>
        </w:rPr>
        <w:t xml:space="preserve"> for CA/DC Idle Mode Measurements</w:t>
      </w:r>
      <w:r>
        <w:rPr>
          <w:noProof/>
        </w:rPr>
        <w:tab/>
        <w:t>906</w:t>
      </w:r>
    </w:p>
    <w:p w14:paraId="288FA3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296D02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SS-RSRQ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561531D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Inter-frequency RSRQ accuracy requirements for </w:t>
      </w:r>
      <w:r w:rsidRPr="007D0E27">
        <w:rPr>
          <w:noProof/>
          <w:lang w:val="en-US" w:eastAsia="ko-KR"/>
        </w:rPr>
        <w:t>FR1</w:t>
      </w:r>
      <w:r w:rsidRPr="007D0E27">
        <w:rPr>
          <w:noProof/>
          <w:lang w:val="en-US"/>
        </w:rPr>
        <w:t xml:space="preserve"> SAN</w:t>
      </w:r>
      <w:r>
        <w:rPr>
          <w:noProof/>
        </w:rPr>
        <w:tab/>
        <w:t>907</w:t>
      </w:r>
    </w:p>
    <w:p w14:paraId="062591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lastRenderedPageBreak/>
        <w:t>10.1.9C.1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6A3942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SS-RSRQ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31A914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908</w:t>
      </w:r>
    </w:p>
    <w:p w14:paraId="3E87D37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RSRQ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FR2</w:t>
      </w:r>
      <w:r>
        <w:rPr>
          <w:noProof/>
        </w:rPr>
        <w:tab/>
        <w:t>909</w:t>
      </w:r>
    </w:p>
    <w:p w14:paraId="7BC7C08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909</w:t>
      </w:r>
    </w:p>
    <w:p w14:paraId="393144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SS-RSRQ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909</w:t>
      </w:r>
    </w:p>
    <w:p w14:paraId="3217CD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909</w:t>
      </w:r>
    </w:p>
    <w:p w14:paraId="562F64F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CSI-RSRQ accuracy requirements</w:t>
      </w:r>
      <w:r>
        <w:rPr>
          <w:noProof/>
        </w:rPr>
        <w:tab/>
        <w:t>910</w:t>
      </w:r>
    </w:p>
    <w:p w14:paraId="734170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910</w:t>
      </w:r>
    </w:p>
    <w:p w14:paraId="308BD2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7D0E27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7F238A7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 Inter-frequency RSRQ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FR2</w:t>
      </w:r>
      <w:r w:rsidRPr="007D0E27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912</w:t>
      </w:r>
    </w:p>
    <w:p w14:paraId="11830E2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SS-RSRQ accuracy requirements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912</w:t>
      </w:r>
    </w:p>
    <w:p w14:paraId="6BC3E1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SS-RSRQ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912</w:t>
      </w:r>
    </w:p>
    <w:p w14:paraId="54B7E02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RSRQ report mapping</w:t>
      </w:r>
      <w:r>
        <w:rPr>
          <w:noProof/>
        </w:rPr>
        <w:tab/>
        <w:t>913</w:t>
      </w:r>
    </w:p>
    <w:p w14:paraId="2D1E557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Intra-frequency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>
        <w:rPr>
          <w:noProof/>
        </w:rPr>
        <w:tab/>
        <w:t>913</w:t>
      </w:r>
    </w:p>
    <w:p w14:paraId="7FC26D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0FA75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913</w:t>
      </w:r>
    </w:p>
    <w:p w14:paraId="037BE7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CSI-SINR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436F03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914</w:t>
      </w:r>
    </w:p>
    <w:p w14:paraId="14F1F22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Intra-frequency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 w:rsidRPr="007D0E27">
        <w:rPr>
          <w:noProof/>
          <w:lang w:val="en-US"/>
        </w:rPr>
        <w:t xml:space="preserve"> SAN</w:t>
      </w:r>
      <w:r>
        <w:rPr>
          <w:noProof/>
        </w:rPr>
        <w:tab/>
        <w:t>915</w:t>
      </w:r>
    </w:p>
    <w:p w14:paraId="20E336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915</w:t>
      </w:r>
    </w:p>
    <w:p w14:paraId="479C9A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915</w:t>
      </w:r>
    </w:p>
    <w:p w14:paraId="5DDC8F4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Intra-frequency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717073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SS-SINR accuracy requirements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02127D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916</w:t>
      </w:r>
    </w:p>
    <w:p w14:paraId="1A5727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CSI-SINR accuracy requirements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1C8D11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917</w:t>
      </w:r>
    </w:p>
    <w:p w14:paraId="6AF72E0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>
        <w:rPr>
          <w:noProof/>
        </w:rPr>
        <w:tab/>
        <w:t>917</w:t>
      </w:r>
    </w:p>
    <w:p w14:paraId="27ACF78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917</w:t>
      </w:r>
    </w:p>
    <w:p w14:paraId="31A149D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SS-SINR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917</w:t>
      </w:r>
    </w:p>
    <w:p w14:paraId="139B90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918</w:t>
      </w:r>
    </w:p>
    <w:p w14:paraId="51F905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CSI-SINR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594DE5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CSI-SINR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1C5B90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920</w:t>
      </w:r>
    </w:p>
    <w:p w14:paraId="7FD3DCE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 w:rsidRPr="007D0E27">
        <w:rPr>
          <w:noProof/>
          <w:lang w:val="en-US"/>
        </w:rPr>
        <w:t xml:space="preserve"> SAN</w:t>
      </w:r>
      <w:r>
        <w:rPr>
          <w:noProof/>
        </w:rPr>
        <w:tab/>
        <w:t>921</w:t>
      </w:r>
    </w:p>
    <w:p w14:paraId="7DCEF0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06F7A7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SS-SINR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65EE70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922</w:t>
      </w:r>
    </w:p>
    <w:p w14:paraId="0759A5C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1538D4A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SS-SINR accuracy requirements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4041CD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SS-SINR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376623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923</w:t>
      </w:r>
    </w:p>
    <w:p w14:paraId="645F7E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CSI-SINR accuracy requirements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3E8AFE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CSI-SINR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754003D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925</w:t>
      </w:r>
    </w:p>
    <w:p w14:paraId="33E0633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SINR report mapping</w:t>
      </w:r>
      <w:r>
        <w:rPr>
          <w:noProof/>
        </w:rPr>
        <w:tab/>
        <w:t>926</w:t>
      </w:r>
    </w:p>
    <w:p w14:paraId="424BF90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926</w:t>
      </w:r>
    </w:p>
    <w:p w14:paraId="779E0BA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Power Headroom</w:t>
      </w:r>
      <w:r>
        <w:rPr>
          <w:noProof/>
        </w:rPr>
        <w:tab/>
        <w:t>927</w:t>
      </w:r>
    </w:p>
    <w:p w14:paraId="05333F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927</w:t>
      </w:r>
    </w:p>
    <w:p w14:paraId="1A29EF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Power Headroom Report Mapping</w:t>
      </w:r>
      <w:r>
        <w:rPr>
          <w:noProof/>
        </w:rPr>
        <w:tab/>
        <w:t>927</w:t>
      </w:r>
    </w:p>
    <w:p w14:paraId="55DAA17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</w:t>
      </w:r>
      <w:r w:rsidRPr="007D0E27">
        <w:rPr>
          <w:rFonts w:cs="v4.2.0"/>
          <w:noProof/>
          <w:vertAlign w:val="subscript"/>
        </w:rPr>
        <w:t>CMAX,c,f</w:t>
      </w:r>
      <w:r>
        <w:rPr>
          <w:noProof/>
        </w:rPr>
        <w:tab/>
        <w:t>928</w:t>
      </w:r>
    </w:p>
    <w:p w14:paraId="3F724CD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928</w:t>
      </w:r>
    </w:p>
    <w:p w14:paraId="1EFACDC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L1-RSRP accuracy requirements for FR1</w:t>
      </w:r>
      <w:r>
        <w:rPr>
          <w:noProof/>
        </w:rPr>
        <w:tab/>
        <w:t>928</w:t>
      </w:r>
    </w:p>
    <w:p w14:paraId="16B597A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SSB based L1-RSRP accuracy requirements</w:t>
      </w:r>
      <w:r>
        <w:rPr>
          <w:noProof/>
        </w:rPr>
        <w:tab/>
        <w:t>928</w:t>
      </w:r>
    </w:p>
    <w:p w14:paraId="4F8695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928</w:t>
      </w:r>
    </w:p>
    <w:p w14:paraId="791ED7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929</w:t>
      </w:r>
    </w:p>
    <w:p w14:paraId="2F3E3B1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CSI-RS based L1-RSRP accuracy requirements</w:t>
      </w:r>
      <w:r>
        <w:rPr>
          <w:noProof/>
        </w:rPr>
        <w:tab/>
        <w:t>930</w:t>
      </w:r>
    </w:p>
    <w:p w14:paraId="016DC9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930</w:t>
      </w:r>
    </w:p>
    <w:p w14:paraId="6BCFA6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931</w:t>
      </w:r>
    </w:p>
    <w:p w14:paraId="183434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L1-RSRP accuracy requirements for FR1 SAN</w:t>
      </w:r>
      <w:r>
        <w:rPr>
          <w:noProof/>
        </w:rPr>
        <w:tab/>
        <w:t>932</w:t>
      </w:r>
    </w:p>
    <w:p w14:paraId="25D1E5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SSB based L1-RSRP accuracy requirements</w:t>
      </w:r>
      <w:r>
        <w:rPr>
          <w:noProof/>
        </w:rPr>
        <w:tab/>
        <w:t>932</w:t>
      </w:r>
    </w:p>
    <w:p w14:paraId="0056F5D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932</w:t>
      </w:r>
    </w:p>
    <w:p w14:paraId="232239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933</w:t>
      </w:r>
    </w:p>
    <w:p w14:paraId="730E9C9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L1-RSRP accuracy requirements for FR2</w:t>
      </w:r>
      <w:r>
        <w:rPr>
          <w:noProof/>
        </w:rPr>
        <w:tab/>
        <w:t>933</w:t>
      </w:r>
    </w:p>
    <w:p w14:paraId="129A68A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SSB based L1-RSRP accuracy requirements</w:t>
      </w:r>
      <w:r>
        <w:rPr>
          <w:noProof/>
        </w:rPr>
        <w:tab/>
        <w:t>933</w:t>
      </w:r>
    </w:p>
    <w:p w14:paraId="48ACDA9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933</w:t>
      </w:r>
    </w:p>
    <w:p w14:paraId="2A4B38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934</w:t>
      </w:r>
    </w:p>
    <w:p w14:paraId="22BB29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CSI-RS based L1-RSRP accuracy requirements</w:t>
      </w:r>
      <w:r>
        <w:rPr>
          <w:noProof/>
        </w:rPr>
        <w:tab/>
        <w:t>935</w:t>
      </w:r>
    </w:p>
    <w:p w14:paraId="013028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2F9F54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0E863A7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SFTD accuracy requirements</w:t>
      </w:r>
      <w:r>
        <w:rPr>
          <w:noProof/>
        </w:rPr>
        <w:tab/>
        <w:t>937</w:t>
      </w:r>
    </w:p>
    <w:p w14:paraId="4E7D7F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SFTD acuracy requirements for NE-DC</w:t>
      </w:r>
      <w:r>
        <w:rPr>
          <w:noProof/>
        </w:rPr>
        <w:tab/>
        <w:t>937</w:t>
      </w:r>
    </w:p>
    <w:p w14:paraId="3FA4218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SFTD acuracy requirements for NR-DC</w:t>
      </w:r>
      <w:r>
        <w:rPr>
          <w:noProof/>
        </w:rPr>
        <w:tab/>
        <w:t>939</w:t>
      </w:r>
    </w:p>
    <w:p w14:paraId="16A72FE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 frequency SFTD acuracy requirements</w:t>
      </w:r>
      <w:r>
        <w:rPr>
          <w:noProof/>
        </w:rPr>
        <w:tab/>
        <w:t>940</w:t>
      </w:r>
    </w:p>
    <w:p w14:paraId="26E688E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CLI measurement accuracy requirements</w:t>
      </w:r>
      <w:r>
        <w:rPr>
          <w:noProof/>
        </w:rPr>
        <w:tab/>
        <w:t>941</w:t>
      </w:r>
    </w:p>
    <w:p w14:paraId="751F4F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SRS-RSRP</w:t>
      </w:r>
      <w:r>
        <w:rPr>
          <w:noProof/>
        </w:rPr>
        <w:tab/>
        <w:t>941</w:t>
      </w:r>
    </w:p>
    <w:p w14:paraId="4D38C6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SRS</w:t>
      </w:r>
      <w:r w:rsidRPr="007D0E27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941</w:t>
      </w:r>
    </w:p>
    <w:p w14:paraId="161D31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SRS-RSRP report mapping</w:t>
      </w:r>
      <w:r>
        <w:rPr>
          <w:noProof/>
        </w:rPr>
        <w:tab/>
        <w:t>943</w:t>
      </w:r>
    </w:p>
    <w:p w14:paraId="78F728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CLI-RSSI</w:t>
      </w:r>
      <w:r>
        <w:rPr>
          <w:noProof/>
        </w:rPr>
        <w:tab/>
        <w:t>943</w:t>
      </w:r>
    </w:p>
    <w:p w14:paraId="3CDCCF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CLI-RSSI</w:t>
      </w:r>
      <w:r w:rsidRPr="007D0E27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943</w:t>
      </w:r>
    </w:p>
    <w:p w14:paraId="7E0391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CLI-RSSI report mapping</w:t>
      </w:r>
      <w:r>
        <w:rPr>
          <w:noProof/>
        </w:rPr>
        <w:tab/>
        <w:t>944</w:t>
      </w:r>
    </w:p>
    <w:p w14:paraId="69ED5F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945</w:t>
      </w:r>
    </w:p>
    <w:p w14:paraId="527E37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Introduction</w:t>
      </w:r>
      <w:r>
        <w:rPr>
          <w:noProof/>
        </w:rPr>
        <w:tab/>
        <w:t>945</w:t>
      </w:r>
    </w:p>
    <w:p w14:paraId="4F28621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945</w:t>
      </w:r>
    </w:p>
    <w:p w14:paraId="5B4807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955</w:t>
      </w:r>
    </w:p>
    <w:p w14:paraId="754D64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955</w:t>
      </w:r>
    </w:p>
    <w:p w14:paraId="351C07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957</w:t>
      </w:r>
    </w:p>
    <w:p w14:paraId="0F6444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959</w:t>
      </w:r>
    </w:p>
    <w:p w14:paraId="149C147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961</w:t>
      </w:r>
    </w:p>
    <w:p w14:paraId="42CAB7D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961</w:t>
      </w:r>
    </w:p>
    <w:p w14:paraId="75FB37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961</w:t>
      </w:r>
    </w:p>
    <w:p w14:paraId="4190E4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961</w:t>
      </w:r>
    </w:p>
    <w:p w14:paraId="6EA9BF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965</w:t>
      </w:r>
    </w:p>
    <w:p w14:paraId="012415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969</w:t>
      </w:r>
    </w:p>
    <w:p w14:paraId="604FEF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969</w:t>
      </w:r>
    </w:p>
    <w:p w14:paraId="75918A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970</w:t>
      </w:r>
    </w:p>
    <w:p w14:paraId="6B7D329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972</w:t>
      </w:r>
    </w:p>
    <w:p w14:paraId="3D09BB8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396BA4E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972</w:t>
      </w:r>
    </w:p>
    <w:p w14:paraId="71A0EA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985</w:t>
      </w:r>
    </w:p>
    <w:p w14:paraId="455AF5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985</w:t>
      </w:r>
    </w:p>
    <w:p w14:paraId="4D9A9D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987</w:t>
      </w:r>
    </w:p>
    <w:p w14:paraId="3FAB88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988</w:t>
      </w:r>
    </w:p>
    <w:p w14:paraId="329489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FR2 P-MPR report</w:t>
      </w:r>
      <w:r>
        <w:rPr>
          <w:noProof/>
        </w:rPr>
        <w:tab/>
        <w:t>990</w:t>
      </w:r>
    </w:p>
    <w:p w14:paraId="077595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Report mapping</w:t>
      </w:r>
      <w:r>
        <w:rPr>
          <w:noProof/>
        </w:rPr>
        <w:tab/>
        <w:t>990</w:t>
      </w:r>
    </w:p>
    <w:p w14:paraId="44FB91D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L1-SINR accuracy requirements for FR1</w:t>
      </w:r>
      <w:r>
        <w:rPr>
          <w:noProof/>
        </w:rPr>
        <w:tab/>
        <w:t>990</w:t>
      </w:r>
    </w:p>
    <w:p w14:paraId="0215F0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990</w:t>
      </w:r>
    </w:p>
    <w:p w14:paraId="1EC45F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990</w:t>
      </w:r>
    </w:p>
    <w:p w14:paraId="6E8B39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991</w:t>
      </w:r>
    </w:p>
    <w:p w14:paraId="6E303F8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992</w:t>
      </w:r>
    </w:p>
    <w:p w14:paraId="4C01A8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992</w:t>
      </w:r>
    </w:p>
    <w:p w14:paraId="76A873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993</w:t>
      </w:r>
    </w:p>
    <w:p w14:paraId="3774731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995</w:t>
      </w:r>
    </w:p>
    <w:p w14:paraId="096FF6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995</w:t>
      </w:r>
    </w:p>
    <w:p w14:paraId="2741E90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997</w:t>
      </w:r>
    </w:p>
    <w:p w14:paraId="26950B8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L1-SINR accuracy requirements for FR2</w:t>
      </w:r>
      <w:r>
        <w:rPr>
          <w:noProof/>
        </w:rPr>
        <w:tab/>
        <w:t>998</w:t>
      </w:r>
    </w:p>
    <w:p w14:paraId="3EE91CE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under CCA</w:t>
      </w:r>
      <w:r>
        <w:rPr>
          <w:noProof/>
        </w:rPr>
        <w:tab/>
        <w:t>1005</w:t>
      </w:r>
    </w:p>
    <w:p w14:paraId="1006AD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1005</w:t>
      </w:r>
    </w:p>
    <w:p w14:paraId="6B350A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1005</w:t>
      </w:r>
    </w:p>
    <w:p w14:paraId="6CE44C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RSRQ accuracy requirements under CCA</w:t>
      </w:r>
      <w:r>
        <w:rPr>
          <w:noProof/>
        </w:rPr>
        <w:tab/>
        <w:t>1005</w:t>
      </w:r>
    </w:p>
    <w:p w14:paraId="0D4C186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1005</w:t>
      </w:r>
    </w:p>
    <w:p w14:paraId="3B519D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1005</w:t>
      </w:r>
    </w:p>
    <w:p w14:paraId="450AC5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1006</w:t>
      </w:r>
    </w:p>
    <w:p w14:paraId="4943740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Intra-frequency SINR accuracy requirements </w:t>
      </w:r>
      <w:r w:rsidRPr="007D0E27">
        <w:rPr>
          <w:noProof/>
          <w:lang w:val="en-US"/>
        </w:rPr>
        <w:t>under CCA</w:t>
      </w:r>
      <w:r>
        <w:rPr>
          <w:noProof/>
        </w:rPr>
        <w:tab/>
        <w:t>1007</w:t>
      </w:r>
    </w:p>
    <w:p w14:paraId="3BC818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lastRenderedPageBreak/>
        <w:t>10.1.31.1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1007</w:t>
      </w:r>
    </w:p>
    <w:p w14:paraId="064F71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1007</w:t>
      </w:r>
    </w:p>
    <w:p w14:paraId="30CEBA5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SINR accuracy requirements </w:t>
      </w:r>
      <w:r w:rsidRPr="007D0E27">
        <w:rPr>
          <w:noProof/>
          <w:lang w:val="en-US"/>
        </w:rPr>
        <w:t>under CCA</w:t>
      </w:r>
      <w:r>
        <w:rPr>
          <w:noProof/>
        </w:rPr>
        <w:tab/>
        <w:t>1007</w:t>
      </w:r>
    </w:p>
    <w:p w14:paraId="05CE89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1007</w:t>
      </w:r>
    </w:p>
    <w:p w14:paraId="5F74FF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1007</w:t>
      </w:r>
    </w:p>
    <w:p w14:paraId="268326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1008</w:t>
      </w:r>
    </w:p>
    <w:p w14:paraId="105617B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L1-RSRP accuracy requirements under CCA</w:t>
      </w:r>
      <w:r>
        <w:rPr>
          <w:noProof/>
        </w:rPr>
        <w:tab/>
        <w:t>1009</w:t>
      </w:r>
    </w:p>
    <w:p w14:paraId="51D853B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SSB based L1-RSRP accuracy requirements in FR1</w:t>
      </w:r>
      <w:r>
        <w:rPr>
          <w:noProof/>
        </w:rPr>
        <w:tab/>
        <w:t>1009</w:t>
      </w:r>
    </w:p>
    <w:p w14:paraId="730F9E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1009</w:t>
      </w:r>
    </w:p>
    <w:p w14:paraId="393E39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1009</w:t>
      </w:r>
    </w:p>
    <w:p w14:paraId="2331E03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RSSI measurements under CCA</w:t>
      </w:r>
      <w:r>
        <w:rPr>
          <w:noProof/>
        </w:rPr>
        <w:tab/>
        <w:t>1010</w:t>
      </w:r>
    </w:p>
    <w:p w14:paraId="4B734E3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1010</w:t>
      </w:r>
    </w:p>
    <w:p w14:paraId="218D2C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1010</w:t>
      </w:r>
    </w:p>
    <w:p w14:paraId="3FFA19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RSSI measurement report mapping</w:t>
      </w:r>
      <w:r>
        <w:rPr>
          <w:noProof/>
        </w:rPr>
        <w:tab/>
        <w:t>1010</w:t>
      </w:r>
    </w:p>
    <w:p w14:paraId="78AEC22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1011</w:t>
      </w:r>
    </w:p>
    <w:p w14:paraId="635BB5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1011</w:t>
      </w:r>
    </w:p>
    <w:p w14:paraId="50490D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1011</w:t>
      </w:r>
    </w:p>
    <w:p w14:paraId="1D91C60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under CCA</w:t>
      </w:r>
      <w:r>
        <w:rPr>
          <w:noProof/>
        </w:rPr>
        <w:tab/>
        <w:t>1011</w:t>
      </w:r>
    </w:p>
    <w:p w14:paraId="7C66EB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 in FR1</w:t>
      </w:r>
      <w:r>
        <w:rPr>
          <w:noProof/>
        </w:rPr>
        <w:tab/>
        <w:t>1011</w:t>
      </w:r>
    </w:p>
    <w:p w14:paraId="135E1D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1011</w:t>
      </w:r>
    </w:p>
    <w:p w14:paraId="1CA63A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1012</w:t>
      </w:r>
    </w:p>
    <w:p w14:paraId="3019CF9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RSRP accuracy requirements </w:t>
      </w:r>
      <w:r w:rsidRPr="007D0E27">
        <w:rPr>
          <w:noProof/>
          <w:lang w:val="en-US"/>
        </w:rPr>
        <w:t>under CCA</w:t>
      </w:r>
      <w:r>
        <w:rPr>
          <w:noProof/>
        </w:rPr>
        <w:tab/>
        <w:t>1013</w:t>
      </w:r>
    </w:p>
    <w:p w14:paraId="693C8F9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1013</w:t>
      </w:r>
    </w:p>
    <w:p w14:paraId="535E85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1013</w:t>
      </w:r>
    </w:p>
    <w:p w14:paraId="6C2515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1013</w:t>
      </w:r>
    </w:p>
    <w:p w14:paraId="65A689E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</w:rPr>
        <w:t>PRS</w:t>
      </w:r>
      <w:r w:rsidRPr="007D0E27">
        <w:rPr>
          <w:rFonts w:eastAsia="SimSun"/>
          <w:noProof/>
          <w:lang w:val="en-US"/>
        </w:rPr>
        <w:t xml:space="preserve">-RSRPP </w:t>
      </w:r>
      <w:r w:rsidRPr="007D0E27">
        <w:rPr>
          <w:rFonts w:eastAsia="SimSun"/>
          <w:noProof/>
        </w:rPr>
        <w:t>Measurements</w:t>
      </w:r>
      <w:r>
        <w:rPr>
          <w:noProof/>
        </w:rPr>
        <w:tab/>
        <w:t>1014</w:t>
      </w:r>
    </w:p>
    <w:p w14:paraId="4105B4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Introduction</w:t>
      </w:r>
      <w:r>
        <w:rPr>
          <w:noProof/>
        </w:rPr>
        <w:tab/>
        <w:t>1014</w:t>
      </w:r>
    </w:p>
    <w:p w14:paraId="12E461B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Measurement Accuracy Requirements</w:t>
      </w:r>
      <w:r>
        <w:rPr>
          <w:noProof/>
        </w:rPr>
        <w:tab/>
        <w:t>1014</w:t>
      </w:r>
    </w:p>
    <w:p w14:paraId="5E86A4B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Absolute PRS RSRPP accuracy</w:t>
      </w:r>
      <w:r>
        <w:rPr>
          <w:noProof/>
        </w:rPr>
        <w:tab/>
        <w:t>1014</w:t>
      </w:r>
    </w:p>
    <w:p w14:paraId="6E68FF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Report mapping</w:t>
      </w:r>
      <w:r>
        <w:rPr>
          <w:noProof/>
        </w:rPr>
        <w:tab/>
        <w:t>1018</w:t>
      </w:r>
    </w:p>
    <w:p w14:paraId="4D0BA7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1018</w:t>
      </w:r>
    </w:p>
    <w:p w14:paraId="5338CB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1019</w:t>
      </w:r>
    </w:p>
    <w:p w14:paraId="44DE6D9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1020</w:t>
      </w:r>
    </w:p>
    <w:p w14:paraId="241E82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</w:t>
      </w:r>
      <w:r w:rsidRPr="007D0E27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1020</w:t>
      </w:r>
    </w:p>
    <w:p w14:paraId="41809FF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</w:t>
      </w:r>
      <w:r w:rsidRPr="007D0E27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1020</w:t>
      </w:r>
    </w:p>
    <w:p w14:paraId="7E85CD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1024</w:t>
      </w:r>
    </w:p>
    <w:p w14:paraId="6E2A85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Void</w:t>
      </w:r>
      <w:r>
        <w:rPr>
          <w:noProof/>
        </w:rPr>
        <w:tab/>
        <w:t>1027</w:t>
      </w:r>
    </w:p>
    <w:p w14:paraId="7041980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1027</w:t>
      </w:r>
    </w:p>
    <w:p w14:paraId="1F7327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1027</w:t>
      </w:r>
    </w:p>
    <w:p w14:paraId="1FCF9D0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for FR1</w:t>
      </w:r>
      <w:r>
        <w:rPr>
          <w:noProof/>
        </w:rPr>
        <w:tab/>
        <w:t>1027</w:t>
      </w:r>
    </w:p>
    <w:p w14:paraId="7AC78E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</w:t>
      </w:r>
      <w:r>
        <w:rPr>
          <w:noProof/>
        </w:rPr>
        <w:tab/>
        <w:t>1027</w:t>
      </w:r>
    </w:p>
    <w:p w14:paraId="54A71C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1027</w:t>
      </w:r>
    </w:p>
    <w:p w14:paraId="29EA5E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1028</w:t>
      </w:r>
    </w:p>
    <w:p w14:paraId="1F40016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RSRP accuracy requirements for FR2</w:t>
      </w:r>
      <w:r>
        <w:rPr>
          <w:noProof/>
        </w:rPr>
        <w:tab/>
        <w:t>1029</w:t>
      </w:r>
    </w:p>
    <w:p w14:paraId="758270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SS-RSRP accuracy requirements</w:t>
      </w:r>
      <w:r>
        <w:rPr>
          <w:noProof/>
        </w:rPr>
        <w:tab/>
        <w:t>1029</w:t>
      </w:r>
    </w:p>
    <w:p w14:paraId="280FE1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1029</w:t>
      </w:r>
    </w:p>
    <w:p w14:paraId="044258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1029</w:t>
      </w:r>
    </w:p>
    <w:p w14:paraId="0036F7D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RSRP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>
        <w:rPr>
          <w:noProof/>
        </w:rPr>
        <w:tab/>
        <w:t>1029</w:t>
      </w:r>
    </w:p>
    <w:p w14:paraId="57CE553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1029</w:t>
      </w:r>
    </w:p>
    <w:p w14:paraId="21A7C0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SS-RSRP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1029</w:t>
      </w:r>
    </w:p>
    <w:p w14:paraId="3B8731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1030</w:t>
      </w:r>
    </w:p>
    <w:p w14:paraId="4C958F7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RSRP accuracy requirements for FR2</w:t>
      </w:r>
      <w:r>
        <w:rPr>
          <w:noProof/>
        </w:rPr>
        <w:tab/>
        <w:t>1031</w:t>
      </w:r>
    </w:p>
    <w:p w14:paraId="20AE09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Inter-frequency SS-RSRP accuracy requirements</w:t>
      </w:r>
      <w:r>
        <w:rPr>
          <w:noProof/>
        </w:rPr>
        <w:tab/>
        <w:t>1031</w:t>
      </w:r>
    </w:p>
    <w:p w14:paraId="4FB3EB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Absolute SS-RSRP Accuracy</w:t>
      </w:r>
      <w:r>
        <w:rPr>
          <w:noProof/>
        </w:rPr>
        <w:tab/>
        <w:t>1031</w:t>
      </w:r>
    </w:p>
    <w:p w14:paraId="445DBB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Relative SS-RSRP Accuracy</w:t>
      </w:r>
      <w:r>
        <w:rPr>
          <w:noProof/>
        </w:rPr>
        <w:tab/>
        <w:t>1031</w:t>
      </w:r>
    </w:p>
    <w:p w14:paraId="5AFE6E2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for FR1</w:t>
      </w:r>
      <w:r>
        <w:rPr>
          <w:noProof/>
        </w:rPr>
        <w:tab/>
        <w:t>1031</w:t>
      </w:r>
    </w:p>
    <w:p w14:paraId="6DD585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1031</w:t>
      </w:r>
    </w:p>
    <w:p w14:paraId="336968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1031</w:t>
      </w:r>
    </w:p>
    <w:p w14:paraId="6DD5D17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RSRQ accuracy requirements for FR2</w:t>
      </w:r>
      <w:r>
        <w:rPr>
          <w:noProof/>
        </w:rPr>
        <w:tab/>
        <w:t>1032</w:t>
      </w:r>
    </w:p>
    <w:p w14:paraId="3ED18A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</w:t>
      </w:r>
      <w:r w:rsidRPr="007D0E27">
        <w:rPr>
          <w:noProof/>
          <w:lang w:val="en-US"/>
        </w:rPr>
        <w:t xml:space="preserve">-frequency </w:t>
      </w:r>
      <w:r w:rsidRPr="007D0E27">
        <w:rPr>
          <w:noProof/>
          <w:lang w:val="en-US" w:eastAsia="ko-KR"/>
        </w:rPr>
        <w:t>SS-RSRQ</w:t>
      </w:r>
      <w:r w:rsidRPr="007D0E27">
        <w:rPr>
          <w:noProof/>
          <w:lang w:val="en-US"/>
        </w:rPr>
        <w:t xml:space="preserve"> accuracy requirements in FR2</w:t>
      </w:r>
      <w:r>
        <w:rPr>
          <w:noProof/>
        </w:rPr>
        <w:tab/>
        <w:t>1032</w:t>
      </w:r>
    </w:p>
    <w:p w14:paraId="07BF6E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1032</w:t>
      </w:r>
    </w:p>
    <w:p w14:paraId="55FEC03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Inter-frequency RSRQ accuracy requirements for </w:t>
      </w:r>
      <w:r w:rsidRPr="007D0E27">
        <w:rPr>
          <w:noProof/>
          <w:lang w:val="en-US" w:eastAsia="ko-KR"/>
        </w:rPr>
        <w:t>FR1</w:t>
      </w:r>
      <w:r>
        <w:rPr>
          <w:noProof/>
        </w:rPr>
        <w:tab/>
        <w:t>1032</w:t>
      </w:r>
    </w:p>
    <w:p w14:paraId="29212C7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lastRenderedPageBreak/>
        <w:t>10.1A.8.1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SS-RSRQ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1032</w:t>
      </w:r>
    </w:p>
    <w:p w14:paraId="78B492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SS-RSRQ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1032</w:t>
      </w:r>
    </w:p>
    <w:p w14:paraId="427173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1033</w:t>
      </w:r>
    </w:p>
    <w:p w14:paraId="155D87E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RSRQ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FR2</w:t>
      </w:r>
      <w:r>
        <w:rPr>
          <w:noProof/>
        </w:rPr>
        <w:tab/>
        <w:t>1034</w:t>
      </w:r>
    </w:p>
    <w:p w14:paraId="403385F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1034</w:t>
      </w:r>
    </w:p>
    <w:p w14:paraId="13A7B8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 of SS-RSRQ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1034</w:t>
      </w:r>
    </w:p>
    <w:p w14:paraId="24613A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1034</w:t>
      </w:r>
    </w:p>
    <w:p w14:paraId="410DD21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 Intra-frequency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>
        <w:rPr>
          <w:noProof/>
        </w:rPr>
        <w:tab/>
        <w:t>1034</w:t>
      </w:r>
    </w:p>
    <w:p w14:paraId="4A4249F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1034</w:t>
      </w:r>
    </w:p>
    <w:p w14:paraId="6C1BB7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1034</w:t>
      </w:r>
    </w:p>
    <w:p w14:paraId="7E5EB3D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Intra-frequency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FR2</w:t>
      </w:r>
      <w:r>
        <w:rPr>
          <w:noProof/>
        </w:rPr>
        <w:tab/>
        <w:t>1035</w:t>
      </w:r>
    </w:p>
    <w:p w14:paraId="1225D10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Intra-frequency SS-SINR accuracy requirements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1035</w:t>
      </w:r>
    </w:p>
    <w:p w14:paraId="4FD049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7D0E27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1035</w:t>
      </w:r>
    </w:p>
    <w:p w14:paraId="04AC95B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Inter-frequency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FR1</w:t>
      </w:r>
      <w:r>
        <w:rPr>
          <w:noProof/>
        </w:rPr>
        <w:tab/>
        <w:t>1035</w:t>
      </w:r>
    </w:p>
    <w:p w14:paraId="6BF86F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SS-SINR accuracy requirements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1035</w:t>
      </w:r>
    </w:p>
    <w:p w14:paraId="34DCB8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SS-SINR</w:t>
      </w:r>
      <w:r w:rsidRPr="007D0E27">
        <w:rPr>
          <w:noProof/>
          <w:lang w:val="en-US"/>
        </w:rPr>
        <w:t xml:space="preserve"> in FR1</w:t>
      </w:r>
      <w:r>
        <w:rPr>
          <w:noProof/>
        </w:rPr>
        <w:tab/>
        <w:t>1035</w:t>
      </w:r>
    </w:p>
    <w:p w14:paraId="1294B6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1036</w:t>
      </w:r>
    </w:p>
    <w:p w14:paraId="6E1FC68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 Inter-frequency SINR accuracy requirements </w:t>
      </w:r>
      <w:r w:rsidRPr="007D0E27">
        <w:rPr>
          <w:noProof/>
          <w:lang w:val="en-US"/>
        </w:rPr>
        <w:t>for</w:t>
      </w:r>
      <w:r w:rsidRPr="007D0E27">
        <w:rPr>
          <w:noProof/>
          <w:lang w:val="en-US" w:eastAsia="ko-KR"/>
        </w:rPr>
        <w:t xml:space="preserve"> FR2</w:t>
      </w:r>
      <w:r>
        <w:rPr>
          <w:noProof/>
        </w:rPr>
        <w:tab/>
        <w:t>1037</w:t>
      </w:r>
    </w:p>
    <w:p w14:paraId="540F31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Inter-frequency SS-SINR accuracy requirements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1037</w:t>
      </w:r>
    </w:p>
    <w:p w14:paraId="65E093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Aboslute Accuracy of SS-SINR</w:t>
      </w:r>
      <w:r w:rsidRPr="007D0E27">
        <w:rPr>
          <w:noProof/>
          <w:lang w:val="en-US"/>
        </w:rPr>
        <w:t xml:space="preserve"> in FR2</w:t>
      </w:r>
      <w:r>
        <w:rPr>
          <w:noProof/>
        </w:rPr>
        <w:tab/>
        <w:t>1037</w:t>
      </w:r>
    </w:p>
    <w:p w14:paraId="738F30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1037</w:t>
      </w:r>
    </w:p>
    <w:p w14:paraId="5735AC9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 L1-RSRP accuracy requirements for FR1</w:t>
      </w:r>
      <w:r>
        <w:rPr>
          <w:noProof/>
        </w:rPr>
        <w:tab/>
        <w:t>1037</w:t>
      </w:r>
    </w:p>
    <w:p w14:paraId="4129FD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SSB based L1-RSRP accuracy requirements</w:t>
      </w:r>
      <w:r>
        <w:rPr>
          <w:noProof/>
        </w:rPr>
        <w:tab/>
        <w:t>1037</w:t>
      </w:r>
    </w:p>
    <w:p w14:paraId="02DD0B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1037</w:t>
      </w:r>
    </w:p>
    <w:p w14:paraId="75056C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1038</w:t>
      </w:r>
    </w:p>
    <w:p w14:paraId="6C31397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CSI-RS based L1-RSRP accuracy requirements</w:t>
      </w:r>
      <w:r>
        <w:rPr>
          <w:noProof/>
        </w:rPr>
        <w:tab/>
        <w:t>1039</w:t>
      </w:r>
    </w:p>
    <w:p w14:paraId="377641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1039</w:t>
      </w:r>
    </w:p>
    <w:p w14:paraId="4EBF93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1040</w:t>
      </w:r>
    </w:p>
    <w:p w14:paraId="2695032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1041</w:t>
      </w:r>
    </w:p>
    <w:p w14:paraId="3DA78C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SSB based L1-RSRP accuracy requirements</w:t>
      </w:r>
      <w:r>
        <w:rPr>
          <w:noProof/>
        </w:rPr>
        <w:tab/>
        <w:t>1041</w:t>
      </w:r>
    </w:p>
    <w:p w14:paraId="5FC891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1041</w:t>
      </w:r>
    </w:p>
    <w:p w14:paraId="2C9070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1041</w:t>
      </w:r>
    </w:p>
    <w:p w14:paraId="3C2869D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CSI-RS based L1-RSRP accuracy requirements</w:t>
      </w:r>
      <w:r>
        <w:rPr>
          <w:noProof/>
        </w:rPr>
        <w:tab/>
        <w:t>1041</w:t>
      </w:r>
    </w:p>
    <w:p w14:paraId="7571F8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1041</w:t>
      </w:r>
    </w:p>
    <w:p w14:paraId="3053A5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1041</w:t>
      </w:r>
    </w:p>
    <w:p w14:paraId="14075C9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1042</w:t>
      </w:r>
    </w:p>
    <w:p w14:paraId="797749D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1042</w:t>
      </w:r>
    </w:p>
    <w:p w14:paraId="7059BB0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E-UTRAN RSRP measurements</w:t>
      </w:r>
      <w:r>
        <w:rPr>
          <w:noProof/>
        </w:rPr>
        <w:tab/>
        <w:t>1042</w:t>
      </w:r>
    </w:p>
    <w:p w14:paraId="3D685B8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E-UTRAN RSRQ measurements</w:t>
      </w:r>
      <w:r>
        <w:rPr>
          <w:noProof/>
        </w:rPr>
        <w:tab/>
        <w:t>1042</w:t>
      </w:r>
    </w:p>
    <w:p w14:paraId="678CF4A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E-UTRAN RSTD measurements</w:t>
      </w:r>
      <w:r>
        <w:rPr>
          <w:noProof/>
        </w:rPr>
        <w:tab/>
        <w:t>1042</w:t>
      </w:r>
    </w:p>
    <w:p w14:paraId="2591BE7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E-UTRAN RS-SINR measurements</w:t>
      </w:r>
      <w:r>
        <w:rPr>
          <w:noProof/>
        </w:rPr>
        <w:tab/>
        <w:t>1043</w:t>
      </w:r>
    </w:p>
    <w:p w14:paraId="6344F6B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E-UTRAN RSRP measurements </w:t>
      </w:r>
      <w:r w:rsidRPr="007D0E27">
        <w:rPr>
          <w:noProof/>
          <w:lang w:val="en-US"/>
        </w:rPr>
        <w:t>for CA/DC Idle Mode Measurements</w:t>
      </w:r>
      <w:r>
        <w:rPr>
          <w:noProof/>
        </w:rPr>
        <w:tab/>
        <w:t>1043</w:t>
      </w:r>
    </w:p>
    <w:p w14:paraId="67B953E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 xml:space="preserve">E-UTRAN RSRQ measurements </w:t>
      </w:r>
      <w:r w:rsidRPr="007D0E27">
        <w:rPr>
          <w:noProof/>
          <w:lang w:val="en-US"/>
        </w:rPr>
        <w:t>for CA/DC Idle Mode Measurements</w:t>
      </w:r>
      <w:r>
        <w:rPr>
          <w:noProof/>
        </w:rPr>
        <w:tab/>
        <w:t>1043</w:t>
      </w:r>
    </w:p>
    <w:p w14:paraId="4BD55A3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1044</w:t>
      </w:r>
    </w:p>
    <w:p w14:paraId="52F3469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1044</w:t>
      </w:r>
    </w:p>
    <w:p w14:paraId="59E757A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E-UTRAN RSRP measurements</w:t>
      </w:r>
      <w:r>
        <w:rPr>
          <w:noProof/>
        </w:rPr>
        <w:tab/>
        <w:t>1044</w:t>
      </w:r>
    </w:p>
    <w:p w14:paraId="1B19C0B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E-UTRAN RSRQ measurements</w:t>
      </w:r>
      <w:r>
        <w:rPr>
          <w:noProof/>
        </w:rPr>
        <w:tab/>
        <w:t>1044</w:t>
      </w:r>
    </w:p>
    <w:p w14:paraId="4602DE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E-UTRAN RS-SINR measurements</w:t>
      </w:r>
      <w:r>
        <w:rPr>
          <w:noProof/>
        </w:rPr>
        <w:tab/>
        <w:t>1045</w:t>
      </w:r>
    </w:p>
    <w:p w14:paraId="77174E8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1045</w:t>
      </w:r>
    </w:p>
    <w:p w14:paraId="542C2BA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1045</w:t>
      </w:r>
    </w:p>
    <w:p w14:paraId="3D931F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1046</w:t>
      </w:r>
    </w:p>
    <w:p w14:paraId="5019167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1046</w:t>
      </w:r>
    </w:p>
    <w:p w14:paraId="6D7FE0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ko-KR"/>
        </w:rPr>
        <w:t>Introduction</w:t>
      </w:r>
      <w:r>
        <w:rPr>
          <w:noProof/>
        </w:rPr>
        <w:tab/>
        <w:t>1046</w:t>
      </w:r>
    </w:p>
    <w:p w14:paraId="5DDEC3F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1046</w:t>
      </w:r>
    </w:p>
    <w:p w14:paraId="461122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</w:t>
      </w:r>
      <w:r w:rsidRPr="007D0E27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1046</w:t>
      </w:r>
    </w:p>
    <w:p w14:paraId="1A67D8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</w:t>
      </w:r>
      <w:r w:rsidRPr="007D0E27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1047</w:t>
      </w:r>
    </w:p>
    <w:p w14:paraId="1CF7550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1048</w:t>
      </w:r>
    </w:p>
    <w:p w14:paraId="5784BC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10.4.3</w:t>
      </w:r>
      <w:r w:rsidRPr="007D0E27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Absolute SL-RSSI Accuracy</w:t>
      </w:r>
      <w:r>
        <w:rPr>
          <w:noProof/>
        </w:rPr>
        <w:tab/>
        <w:t>1048</w:t>
      </w:r>
    </w:p>
    <w:p w14:paraId="1A3179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1048</w:t>
      </w:r>
    </w:p>
    <w:p w14:paraId="771202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1048</w:t>
      </w:r>
    </w:p>
    <w:p w14:paraId="09032D4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1049</w:t>
      </w:r>
    </w:p>
    <w:p w14:paraId="59EBA6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1049</w:t>
      </w:r>
    </w:p>
    <w:p w14:paraId="40622354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0FF223C3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1051</w:t>
      </w:r>
    </w:p>
    <w:p w14:paraId="5752A5F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18B4C79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1051</w:t>
      </w:r>
    </w:p>
    <w:p w14:paraId="6A590EA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7593AB4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1051</w:t>
      </w:r>
    </w:p>
    <w:p w14:paraId="3D1EACB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1052</w:t>
      </w:r>
    </w:p>
    <w:p w14:paraId="5CD5C8D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1052</w:t>
      </w:r>
    </w:p>
    <w:p w14:paraId="1087D04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1052</w:t>
      </w:r>
    </w:p>
    <w:p w14:paraId="454F0A2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1053</w:t>
      </w:r>
    </w:p>
    <w:p w14:paraId="0444DDB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1053</w:t>
      </w:r>
    </w:p>
    <w:p w14:paraId="60F9CE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1053</w:t>
      </w:r>
    </w:p>
    <w:p w14:paraId="6A77DB1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1054</w:t>
      </w:r>
    </w:p>
    <w:p w14:paraId="131CBF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1055</w:t>
      </w:r>
    </w:p>
    <w:p w14:paraId="50EA4E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1055</w:t>
      </w:r>
    </w:p>
    <w:p w14:paraId="47D9859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</w:t>
      </w:r>
      <w:r w:rsidRPr="007D0E27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1056</w:t>
      </w:r>
    </w:p>
    <w:p w14:paraId="7EE6A88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1057</w:t>
      </w:r>
    </w:p>
    <w:p w14:paraId="71DD19F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1057</w:t>
      </w:r>
    </w:p>
    <w:p w14:paraId="4A3AE6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1057</w:t>
      </w:r>
    </w:p>
    <w:p w14:paraId="50BC36E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1058</w:t>
      </w:r>
    </w:p>
    <w:p w14:paraId="5F93F2B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1</w:t>
      </w:r>
      <w:r w:rsidRPr="007D0E27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1058</w:t>
      </w:r>
    </w:p>
    <w:p w14:paraId="49D367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</w:t>
      </w:r>
      <w:r w:rsidRPr="007D0E27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1058</w:t>
      </w:r>
    </w:p>
    <w:p w14:paraId="4E40AB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</w:t>
      </w:r>
      <w:r w:rsidRPr="007D0E27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1059</w:t>
      </w:r>
    </w:p>
    <w:p w14:paraId="220A1E5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1060</w:t>
      </w:r>
    </w:p>
    <w:p w14:paraId="793B13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1061</w:t>
      </w:r>
    </w:p>
    <w:p w14:paraId="6A5E4CB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1061</w:t>
      </w:r>
    </w:p>
    <w:p w14:paraId="3EB14FC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7D0E27">
        <w:rPr>
          <w:noProof/>
          <w:lang w:val="en-US"/>
        </w:rPr>
        <w:t>due to Active BWP switching Requirement</w:t>
      </w:r>
      <w:r>
        <w:rPr>
          <w:noProof/>
        </w:rPr>
        <w:tab/>
        <w:t>1062</w:t>
      </w:r>
    </w:p>
    <w:p w14:paraId="334DB26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1062</w:t>
      </w:r>
    </w:p>
    <w:p w14:paraId="46C2B71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1062</w:t>
      </w:r>
    </w:p>
    <w:p w14:paraId="36F7EA9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1063</w:t>
      </w:r>
    </w:p>
    <w:p w14:paraId="5FEF83E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1063</w:t>
      </w:r>
    </w:p>
    <w:p w14:paraId="02A37D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1063</w:t>
      </w:r>
    </w:p>
    <w:p w14:paraId="5522942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1063</w:t>
      </w:r>
    </w:p>
    <w:p w14:paraId="2A99CE8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1064</w:t>
      </w:r>
    </w:p>
    <w:p w14:paraId="6995947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2A6CAD1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1064</w:t>
      </w:r>
    </w:p>
    <w:p w14:paraId="2639E0E4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Measurement Performance Requirements for NR gNB</w:t>
      </w:r>
      <w:r>
        <w:rPr>
          <w:noProof/>
        </w:rPr>
        <w:tab/>
        <w:t>1064</w:t>
      </w:r>
    </w:p>
    <w:p w14:paraId="15755CE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1064</w:t>
      </w:r>
    </w:p>
    <w:p w14:paraId="5278D33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Report mapping</w:t>
      </w:r>
      <w:r>
        <w:rPr>
          <w:noProof/>
        </w:rPr>
        <w:tab/>
        <w:t>1064</w:t>
      </w:r>
    </w:p>
    <w:p w14:paraId="004CD1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1066</w:t>
      </w:r>
    </w:p>
    <w:p w14:paraId="1E0E35D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1068</w:t>
      </w:r>
    </w:p>
    <w:p w14:paraId="2234CC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Report mapping</w:t>
      </w:r>
      <w:r>
        <w:rPr>
          <w:noProof/>
        </w:rPr>
        <w:tab/>
        <w:t>1068</w:t>
      </w:r>
    </w:p>
    <w:p w14:paraId="5EA69B6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1070</w:t>
      </w:r>
    </w:p>
    <w:p w14:paraId="38A5A4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1072</w:t>
      </w:r>
    </w:p>
    <w:p w14:paraId="45935F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1072</w:t>
      </w:r>
    </w:p>
    <w:p w14:paraId="41C127E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UL SRS RSRP measurement</w:t>
      </w:r>
      <w:r>
        <w:rPr>
          <w:noProof/>
        </w:rPr>
        <w:tab/>
        <w:t>1073</w:t>
      </w:r>
    </w:p>
    <w:p w14:paraId="2A25799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Report mapping</w:t>
      </w:r>
      <w:r>
        <w:rPr>
          <w:noProof/>
        </w:rPr>
        <w:tab/>
        <w:t>1073</w:t>
      </w:r>
    </w:p>
    <w:p w14:paraId="7AB5EB5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1074</w:t>
      </w:r>
    </w:p>
    <w:p w14:paraId="301375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1074</w:t>
      </w:r>
    </w:p>
    <w:p w14:paraId="75982E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Requirements</w:t>
      </w:r>
      <w:r>
        <w:rPr>
          <w:noProof/>
        </w:rPr>
        <w:tab/>
        <w:t>1074</w:t>
      </w:r>
    </w:p>
    <w:p w14:paraId="6A4533F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AoA/ZoA</w:t>
      </w:r>
      <w:r>
        <w:rPr>
          <w:noProof/>
        </w:rPr>
        <w:tab/>
        <w:t>1075</w:t>
      </w:r>
    </w:p>
    <w:p w14:paraId="7BE867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1DD847C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(T</w:t>
      </w:r>
      <w:r w:rsidRPr="007D0E27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1076</w:t>
      </w:r>
    </w:p>
    <w:p w14:paraId="0D45D3C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Report mapping</w:t>
      </w:r>
      <w:r>
        <w:rPr>
          <w:noProof/>
        </w:rPr>
        <w:tab/>
        <w:t>1076</w:t>
      </w:r>
    </w:p>
    <w:p w14:paraId="4ADABEF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1077</w:t>
      </w:r>
    </w:p>
    <w:p w14:paraId="44DC76E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1077</w:t>
      </w:r>
    </w:p>
    <w:p w14:paraId="58CB253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1079</w:t>
      </w:r>
    </w:p>
    <w:p w14:paraId="04603F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Report mapping</w:t>
      </w:r>
      <w:r>
        <w:rPr>
          <w:noProof/>
        </w:rPr>
        <w:tab/>
        <w:t>1079</w:t>
      </w:r>
    </w:p>
    <w:p w14:paraId="7B5F777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1079</w:t>
      </w:r>
    </w:p>
    <w:p w14:paraId="1875F9D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1079</w:t>
      </w:r>
    </w:p>
    <w:p w14:paraId="00FEE4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lastRenderedPageBreak/>
        <w:t>13.7.2.2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Requirements</w:t>
      </w:r>
      <w:r>
        <w:rPr>
          <w:noProof/>
        </w:rPr>
        <w:tab/>
        <w:t>1079</w:t>
      </w:r>
    </w:p>
    <w:p w14:paraId="4DA06169" w14:textId="77777777" w:rsidR="00BF55AC" w:rsidRDefault="00BF55A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Annex A</w:t>
      </w:r>
      <w:r w:rsidRPr="007D0E27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1082</w:t>
      </w:r>
    </w:p>
    <w:p w14:paraId="1CC5DDC7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1082</w:t>
      </w:r>
    </w:p>
    <w:p w14:paraId="6DD9D80F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1082</w:t>
      </w:r>
    </w:p>
    <w:p w14:paraId="59429D3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1082</w:t>
      </w:r>
    </w:p>
    <w:p w14:paraId="6B95A12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1082</w:t>
      </w:r>
    </w:p>
    <w:p w14:paraId="6653C6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1082</w:t>
      </w:r>
    </w:p>
    <w:p w14:paraId="36EC86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Implementation requirements</w:t>
      </w:r>
      <w:r>
        <w:rPr>
          <w:noProof/>
        </w:rPr>
        <w:tab/>
        <w:t>1083</w:t>
      </w:r>
    </w:p>
    <w:p w14:paraId="2AE5D5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Physical layer timing requirements</w:t>
      </w:r>
      <w:r>
        <w:rPr>
          <w:noProof/>
        </w:rPr>
        <w:tab/>
        <w:t>1083</w:t>
      </w:r>
    </w:p>
    <w:p w14:paraId="4E4CDF2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1083</w:t>
      </w:r>
    </w:p>
    <w:p w14:paraId="7619D73F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1084</w:t>
      </w:r>
    </w:p>
    <w:p w14:paraId="5863844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1084</w:t>
      </w:r>
    </w:p>
    <w:p w14:paraId="7CD72D8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PDSCH</w:t>
      </w:r>
      <w:r>
        <w:rPr>
          <w:noProof/>
        </w:rPr>
        <w:tab/>
        <w:t>1084</w:t>
      </w:r>
    </w:p>
    <w:p w14:paraId="65FB612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FDD</w:t>
      </w:r>
      <w:r>
        <w:rPr>
          <w:noProof/>
        </w:rPr>
        <w:tab/>
        <w:t>1084</w:t>
      </w:r>
    </w:p>
    <w:p w14:paraId="77CBC5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TDD</w:t>
      </w:r>
      <w:r>
        <w:rPr>
          <w:noProof/>
        </w:rPr>
        <w:tab/>
        <w:t>1085</w:t>
      </w:r>
    </w:p>
    <w:p w14:paraId="5F51800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CORESET</w:t>
      </w:r>
      <w:r w:rsidRPr="007D0E2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1088</w:t>
      </w:r>
    </w:p>
    <w:p w14:paraId="54AA075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FDD</w:t>
      </w:r>
      <w:r>
        <w:rPr>
          <w:noProof/>
        </w:rPr>
        <w:tab/>
        <w:t>1088</w:t>
      </w:r>
    </w:p>
    <w:p w14:paraId="19E7F9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TDD</w:t>
      </w:r>
      <w:r>
        <w:rPr>
          <w:noProof/>
        </w:rPr>
        <w:tab/>
        <w:t>1089</w:t>
      </w:r>
    </w:p>
    <w:p w14:paraId="735AC6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CORESET for RMC scheduling</w:t>
      </w:r>
      <w:r>
        <w:rPr>
          <w:noProof/>
        </w:rPr>
        <w:tab/>
        <w:t>1092</w:t>
      </w:r>
    </w:p>
    <w:p w14:paraId="7C8FBF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FDD</w:t>
      </w:r>
      <w:r>
        <w:rPr>
          <w:noProof/>
        </w:rPr>
        <w:tab/>
        <w:t>1092</w:t>
      </w:r>
    </w:p>
    <w:p w14:paraId="31A167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TDD</w:t>
      </w:r>
      <w:r>
        <w:rPr>
          <w:noProof/>
        </w:rPr>
        <w:tab/>
        <w:t>1093</w:t>
      </w:r>
    </w:p>
    <w:p w14:paraId="180518D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1096</w:t>
      </w:r>
    </w:p>
    <w:p w14:paraId="1696D37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1098</w:t>
      </w:r>
    </w:p>
    <w:p w14:paraId="333B2A2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PDSCH</w:t>
      </w:r>
      <w:r>
        <w:rPr>
          <w:noProof/>
        </w:rPr>
        <w:tab/>
        <w:t>1098</w:t>
      </w:r>
    </w:p>
    <w:p w14:paraId="7FCD4D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val="sv-SE"/>
        </w:rPr>
        <w:t>TDD</w:t>
      </w:r>
      <w:r>
        <w:rPr>
          <w:noProof/>
        </w:rPr>
        <w:tab/>
        <w:t>1098</w:t>
      </w:r>
    </w:p>
    <w:p w14:paraId="0236071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CORESET</w:t>
      </w:r>
      <w:r w:rsidRPr="007D0E2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1099</w:t>
      </w:r>
    </w:p>
    <w:p w14:paraId="6DBA633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227CB30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CORESET for RMC scheduling</w:t>
      </w:r>
      <w:r>
        <w:rPr>
          <w:noProof/>
        </w:rPr>
        <w:tab/>
        <w:t>1100</w:t>
      </w:r>
    </w:p>
    <w:p w14:paraId="24ED357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TDD</w:t>
      </w:r>
      <w:r>
        <w:rPr>
          <w:noProof/>
        </w:rPr>
        <w:tab/>
        <w:t>1100</w:t>
      </w:r>
    </w:p>
    <w:p w14:paraId="3B28DDD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1101</w:t>
      </w:r>
    </w:p>
    <w:p w14:paraId="29D433A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RMC burst transmission model</w:t>
      </w:r>
      <w:r>
        <w:rPr>
          <w:noProof/>
        </w:rPr>
        <w:tab/>
        <w:t>1101</w:t>
      </w:r>
    </w:p>
    <w:p w14:paraId="4CCDD19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1101</w:t>
      </w:r>
    </w:p>
    <w:p w14:paraId="0EEDDA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1102</w:t>
      </w:r>
    </w:p>
    <w:p w14:paraId="55EB1C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1102</w:t>
      </w:r>
    </w:p>
    <w:p w14:paraId="37B9EB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1103</w:t>
      </w:r>
    </w:p>
    <w:p w14:paraId="7288B47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1103</w:t>
      </w:r>
    </w:p>
    <w:p w14:paraId="0180489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316CCEF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1104</w:t>
      </w:r>
    </w:p>
    <w:p w14:paraId="364C05D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1104</w:t>
      </w:r>
    </w:p>
    <w:p w14:paraId="1D87D11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1105</w:t>
      </w:r>
    </w:p>
    <w:p w14:paraId="7E6E583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1105</w:t>
      </w:r>
    </w:p>
    <w:p w14:paraId="6A3C356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1105</w:t>
      </w:r>
    </w:p>
    <w:p w14:paraId="22D9025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1106</w:t>
      </w:r>
    </w:p>
    <w:p w14:paraId="7A3B823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1106</w:t>
      </w:r>
    </w:p>
    <w:p w14:paraId="58007F0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1106</w:t>
      </w:r>
    </w:p>
    <w:p w14:paraId="26162F2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1107</w:t>
      </w:r>
    </w:p>
    <w:p w14:paraId="3C1B851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1107</w:t>
      </w:r>
    </w:p>
    <w:p w14:paraId="06CDBDB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1107</w:t>
      </w:r>
    </w:p>
    <w:p w14:paraId="1DF3E0B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DRX Configuration 11: DRX cycle = 20 ms and TAT =</w:t>
      </w:r>
      <w:r w:rsidRPr="007D0E27">
        <w:rPr>
          <w:rFonts w:cs="Arial"/>
          <w:noProof/>
          <w:lang w:val="en-US"/>
        </w:rPr>
        <w:t xml:space="preserve"> </w:t>
      </w:r>
      <w:r w:rsidRPr="007D0E27">
        <w:rPr>
          <w:rFonts w:cs="Arial"/>
          <w:noProof/>
        </w:rPr>
        <w:t>Infinity</w:t>
      </w:r>
      <w:r>
        <w:rPr>
          <w:noProof/>
        </w:rPr>
        <w:tab/>
        <w:t>1108</w:t>
      </w:r>
    </w:p>
    <w:p w14:paraId="300067A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1108</w:t>
      </w:r>
    </w:p>
    <w:p w14:paraId="1A96559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1108</w:t>
      </w:r>
    </w:p>
    <w:p w14:paraId="145DE0A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1109</w:t>
      </w:r>
    </w:p>
    <w:p w14:paraId="7080A1B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1109</w:t>
      </w:r>
    </w:p>
    <w:p w14:paraId="11C7C52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1109</w:t>
      </w:r>
    </w:p>
    <w:p w14:paraId="37E3A93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1109</w:t>
      </w:r>
    </w:p>
    <w:p w14:paraId="33DF450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1109</w:t>
      </w:r>
    </w:p>
    <w:p w14:paraId="1766D65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1109</w:t>
      </w:r>
    </w:p>
    <w:p w14:paraId="5F386F3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1109</w:t>
      </w:r>
    </w:p>
    <w:p w14:paraId="130F54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1109</w:t>
      </w:r>
    </w:p>
    <w:p w14:paraId="4E2EF23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1109</w:t>
      </w:r>
    </w:p>
    <w:p w14:paraId="7A1006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Antenna configurations for FR1</w:t>
      </w:r>
      <w:r>
        <w:rPr>
          <w:noProof/>
        </w:rPr>
        <w:tab/>
        <w:t>1109</w:t>
      </w:r>
    </w:p>
    <w:p w14:paraId="53C7A5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Antenna connection</w:t>
      </w:r>
      <w:r w:rsidRPr="007D0E2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1109</w:t>
      </w:r>
    </w:p>
    <w:p w14:paraId="2D2BFC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1109</w:t>
      </w:r>
    </w:p>
    <w:p w14:paraId="0B92B5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1110</w:t>
      </w:r>
    </w:p>
    <w:p w14:paraId="163AE90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Antenna configurations for FR2</w:t>
      </w:r>
      <w:r>
        <w:rPr>
          <w:noProof/>
        </w:rPr>
        <w:tab/>
        <w:t>1113</w:t>
      </w:r>
    </w:p>
    <w:p w14:paraId="6D0ACD6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1113</w:t>
      </w:r>
    </w:p>
    <w:p w14:paraId="52766E5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Antenna configurations for FR1</w:t>
      </w:r>
      <w:r>
        <w:rPr>
          <w:noProof/>
        </w:rPr>
        <w:tab/>
        <w:t>1113</w:t>
      </w:r>
    </w:p>
    <w:p w14:paraId="2473C0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Antenna connection</w:t>
      </w:r>
      <w:r w:rsidRPr="007D0E2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1113</w:t>
      </w:r>
    </w:p>
    <w:p w14:paraId="07AF67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1113</w:t>
      </w:r>
    </w:p>
    <w:p w14:paraId="6F101D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1113</w:t>
      </w:r>
    </w:p>
    <w:p w14:paraId="584F878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1115</w:t>
      </w:r>
    </w:p>
    <w:p w14:paraId="7E0E644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Introduction</w:t>
      </w:r>
      <w:r>
        <w:rPr>
          <w:noProof/>
        </w:rPr>
        <w:tab/>
        <w:t>1115</w:t>
      </w:r>
    </w:p>
    <w:p w14:paraId="0929369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</w:t>
      </w:r>
      <w:r>
        <w:rPr>
          <w:noProof/>
        </w:rPr>
        <w:tab/>
        <w:t>1115</w:t>
      </w:r>
    </w:p>
    <w:p w14:paraId="0D20B1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1115</w:t>
      </w:r>
    </w:p>
    <w:p w14:paraId="3A3CAF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1116</w:t>
      </w:r>
    </w:p>
    <w:p w14:paraId="4513840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1117</w:t>
      </w:r>
    </w:p>
    <w:p w14:paraId="18BCA3E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1118</w:t>
      </w:r>
    </w:p>
    <w:p w14:paraId="17E8F14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Introduction</w:t>
      </w:r>
      <w:r>
        <w:rPr>
          <w:noProof/>
        </w:rPr>
        <w:tab/>
        <w:t>1118</w:t>
      </w:r>
    </w:p>
    <w:p w14:paraId="5E7DA74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</w:t>
      </w:r>
      <w:r>
        <w:rPr>
          <w:noProof/>
        </w:rPr>
        <w:tab/>
        <w:t>1118</w:t>
      </w:r>
    </w:p>
    <w:p w14:paraId="15884C1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1118</w:t>
      </w:r>
    </w:p>
    <w:p w14:paraId="28DC697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1119</w:t>
      </w:r>
    </w:p>
    <w:p w14:paraId="2AC618C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1119</w:t>
      </w:r>
    </w:p>
    <w:p w14:paraId="0CB04B8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</w:t>
      </w:r>
      <w:r w:rsidRPr="007D0E27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Introduction</w:t>
      </w:r>
      <w:r>
        <w:rPr>
          <w:noProof/>
        </w:rPr>
        <w:tab/>
        <w:t>1119</w:t>
      </w:r>
    </w:p>
    <w:p w14:paraId="624E425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</w:t>
      </w:r>
      <w:r w:rsidRPr="007D0E27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</w:t>
      </w:r>
      <w:r>
        <w:rPr>
          <w:noProof/>
        </w:rPr>
        <w:tab/>
        <w:t>1119</w:t>
      </w:r>
    </w:p>
    <w:p w14:paraId="6F5435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</w:t>
      </w:r>
      <w:r w:rsidRPr="007D0E27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1119</w:t>
      </w:r>
    </w:p>
    <w:p w14:paraId="0C8378E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</w:t>
      </w:r>
      <w:r w:rsidRPr="007D0E27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1119</w:t>
      </w:r>
    </w:p>
    <w:p w14:paraId="2AC21FA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1120</w:t>
      </w:r>
    </w:p>
    <w:p w14:paraId="7444BBB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</w:t>
      </w:r>
      <w:r w:rsidRPr="007D0E27">
        <w:rPr>
          <w:noProof/>
          <w:snapToGrid w:val="0"/>
          <w:lang w:eastAsia="zh-CN"/>
        </w:rPr>
        <w:t>8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0BE2D70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A.3.8.</w:t>
      </w:r>
      <w:r w:rsidRPr="007D0E27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PRACH configurations in FR1</w:t>
      </w:r>
      <w:r>
        <w:rPr>
          <w:noProof/>
        </w:rPr>
        <w:tab/>
        <w:t>1120</w:t>
      </w:r>
    </w:p>
    <w:p w14:paraId="185F857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1120</w:t>
      </w:r>
    </w:p>
    <w:p w14:paraId="238F742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1120</w:t>
      </w:r>
    </w:p>
    <w:p w14:paraId="5168D5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1121</w:t>
      </w:r>
    </w:p>
    <w:p w14:paraId="3DD9A32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1122</w:t>
      </w:r>
    </w:p>
    <w:p w14:paraId="6154616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A.3.8.</w:t>
      </w:r>
      <w:r w:rsidRPr="007D0E27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PRACH configurations in FR</w:t>
      </w:r>
      <w:r w:rsidRPr="007D0E27">
        <w:rPr>
          <w:noProof/>
          <w:snapToGrid w:val="0"/>
          <w:lang w:eastAsia="zh-CN"/>
        </w:rPr>
        <w:t>2</w:t>
      </w:r>
      <w:r>
        <w:rPr>
          <w:noProof/>
        </w:rPr>
        <w:tab/>
        <w:t>1123</w:t>
      </w:r>
    </w:p>
    <w:p w14:paraId="7D28ED7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1123</w:t>
      </w:r>
    </w:p>
    <w:p w14:paraId="262B4B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1124</w:t>
      </w:r>
    </w:p>
    <w:p w14:paraId="65F649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1125</w:t>
      </w:r>
    </w:p>
    <w:p w14:paraId="34767D5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1126</w:t>
      </w:r>
    </w:p>
    <w:p w14:paraId="40B2811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1127</w:t>
      </w:r>
    </w:p>
    <w:p w14:paraId="1B0F221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</w:t>
      </w:r>
      <w:r w:rsidRPr="007D0E27">
        <w:rPr>
          <w:noProof/>
          <w:snapToGrid w:val="0"/>
          <w:lang w:eastAsia="zh-CN"/>
        </w:rPr>
        <w:t>8A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1127</w:t>
      </w:r>
    </w:p>
    <w:p w14:paraId="2E9B212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A.3.8A.</w:t>
      </w:r>
      <w:r w:rsidRPr="007D0E27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PRACH configurations in FR1</w:t>
      </w:r>
      <w:r>
        <w:rPr>
          <w:noProof/>
        </w:rPr>
        <w:tab/>
        <w:t>1127</w:t>
      </w:r>
    </w:p>
    <w:p w14:paraId="105283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1127</w:t>
      </w:r>
    </w:p>
    <w:p w14:paraId="488C56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1128</w:t>
      </w:r>
    </w:p>
    <w:p w14:paraId="4AD8227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1129</w:t>
      </w:r>
    </w:p>
    <w:p w14:paraId="60AEFC2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Introduction</w:t>
      </w:r>
      <w:r>
        <w:rPr>
          <w:noProof/>
        </w:rPr>
        <w:tab/>
        <w:t>1129</w:t>
      </w:r>
    </w:p>
    <w:p w14:paraId="340D5F7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Downlink BWP configurations</w:t>
      </w:r>
      <w:r>
        <w:rPr>
          <w:noProof/>
        </w:rPr>
        <w:tab/>
        <w:t>1130</w:t>
      </w:r>
    </w:p>
    <w:p w14:paraId="0013D0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Initial BWP</w:t>
      </w:r>
      <w:r>
        <w:rPr>
          <w:noProof/>
        </w:rPr>
        <w:tab/>
        <w:t>1130</w:t>
      </w:r>
    </w:p>
    <w:p w14:paraId="133E961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Dedicated BWP</w:t>
      </w:r>
      <w:r>
        <w:rPr>
          <w:noProof/>
        </w:rPr>
        <w:tab/>
        <w:t>1130</w:t>
      </w:r>
    </w:p>
    <w:p w14:paraId="631040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Uplink BWP configurations</w:t>
      </w:r>
      <w:r>
        <w:rPr>
          <w:noProof/>
        </w:rPr>
        <w:tab/>
        <w:t>1131</w:t>
      </w:r>
    </w:p>
    <w:p w14:paraId="0197AC6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Initial BWP</w:t>
      </w:r>
      <w:r>
        <w:rPr>
          <w:noProof/>
        </w:rPr>
        <w:tab/>
        <w:t>1131</w:t>
      </w:r>
    </w:p>
    <w:p w14:paraId="32BE50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Dedicated BWP</w:t>
      </w:r>
      <w:r>
        <w:rPr>
          <w:noProof/>
        </w:rPr>
        <w:tab/>
        <w:t>1131</w:t>
      </w:r>
    </w:p>
    <w:p w14:paraId="4A3075B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1131</w:t>
      </w:r>
    </w:p>
    <w:p w14:paraId="4020CD8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Introduction</w:t>
      </w:r>
      <w:r>
        <w:rPr>
          <w:noProof/>
        </w:rPr>
        <w:tab/>
        <w:t>1131</w:t>
      </w:r>
    </w:p>
    <w:p w14:paraId="45788BC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Downlink BWP configurations</w:t>
      </w:r>
      <w:r>
        <w:rPr>
          <w:noProof/>
        </w:rPr>
        <w:tab/>
        <w:t>1132</w:t>
      </w:r>
    </w:p>
    <w:p w14:paraId="3C9646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Dedicated BWP</w:t>
      </w:r>
      <w:r>
        <w:rPr>
          <w:noProof/>
        </w:rPr>
        <w:tab/>
        <w:t>1132</w:t>
      </w:r>
    </w:p>
    <w:p w14:paraId="6C13D3F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Uplink BWP configurations</w:t>
      </w:r>
      <w:r>
        <w:rPr>
          <w:noProof/>
        </w:rPr>
        <w:tab/>
        <w:t>1132</w:t>
      </w:r>
    </w:p>
    <w:p w14:paraId="4FB846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Dedicated BWP</w:t>
      </w:r>
      <w:r>
        <w:rPr>
          <w:noProof/>
        </w:rPr>
        <w:tab/>
        <w:t>1132</w:t>
      </w:r>
    </w:p>
    <w:p w14:paraId="6B74D81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1133</w:t>
      </w:r>
    </w:p>
    <w:p w14:paraId="7C92CA6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1133</w:t>
      </w:r>
    </w:p>
    <w:p w14:paraId="266C19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1133</w:t>
      </w:r>
    </w:p>
    <w:p w14:paraId="1C1196E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1135</w:t>
      </w:r>
    </w:p>
    <w:p w14:paraId="69D5D5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A.3.10.1.6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1135</w:t>
      </w:r>
    </w:p>
    <w:p w14:paraId="4B5B77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1136</w:t>
      </w:r>
    </w:p>
    <w:p w14:paraId="0F01FF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1136</w:t>
      </w:r>
    </w:p>
    <w:p w14:paraId="5AB27B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1137</w:t>
      </w:r>
    </w:p>
    <w:p w14:paraId="0C2A87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1137</w:t>
      </w:r>
    </w:p>
    <w:p w14:paraId="5696F3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1137</w:t>
      </w:r>
    </w:p>
    <w:p w14:paraId="77F895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1138</w:t>
      </w:r>
    </w:p>
    <w:p w14:paraId="167B939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1138</w:t>
      </w:r>
    </w:p>
    <w:p w14:paraId="1DDA607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1139</w:t>
      </w:r>
    </w:p>
    <w:p w14:paraId="5DB3E08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1139</w:t>
      </w:r>
    </w:p>
    <w:p w14:paraId="58B90AA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1140</w:t>
      </w:r>
    </w:p>
    <w:p w14:paraId="4DD9CB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1140</w:t>
      </w:r>
    </w:p>
    <w:p w14:paraId="3753A3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1141</w:t>
      </w:r>
    </w:p>
    <w:p w14:paraId="1EAED4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1141</w:t>
      </w:r>
    </w:p>
    <w:p w14:paraId="341AB7F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1146</w:t>
      </w:r>
    </w:p>
    <w:p w14:paraId="001088E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1146</w:t>
      </w:r>
    </w:p>
    <w:p w14:paraId="1560B7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1146</w:t>
      </w:r>
    </w:p>
    <w:p w14:paraId="3A64AC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1146</w:t>
      </w:r>
    </w:p>
    <w:p w14:paraId="434D26E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1147</w:t>
      </w:r>
    </w:p>
    <w:p w14:paraId="01D9DD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1147</w:t>
      </w:r>
    </w:p>
    <w:p w14:paraId="1E0BE96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1148</w:t>
      </w:r>
    </w:p>
    <w:p w14:paraId="4A06F09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1148</w:t>
      </w:r>
    </w:p>
    <w:p w14:paraId="074984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1148</w:t>
      </w:r>
    </w:p>
    <w:p w14:paraId="2A7608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1148</w:t>
      </w:r>
    </w:p>
    <w:p w14:paraId="0D1DAA7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1149</w:t>
      </w:r>
    </w:p>
    <w:p w14:paraId="46214F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1149</w:t>
      </w:r>
    </w:p>
    <w:p w14:paraId="06E56BC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1150</w:t>
      </w:r>
    </w:p>
    <w:p w14:paraId="2A653D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1150</w:t>
      </w:r>
    </w:p>
    <w:p w14:paraId="08F695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1151</w:t>
      </w:r>
    </w:p>
    <w:p w14:paraId="76C2C23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1151</w:t>
      </w:r>
    </w:p>
    <w:p w14:paraId="28A276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1151</w:t>
      </w:r>
    </w:p>
    <w:p w14:paraId="7B97AD1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1152</w:t>
      </w:r>
    </w:p>
    <w:p w14:paraId="04D8E39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1152</w:t>
      </w:r>
    </w:p>
    <w:p w14:paraId="0F9FD8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1153</w:t>
      </w:r>
    </w:p>
    <w:p w14:paraId="0236B7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1153</w:t>
      </w:r>
    </w:p>
    <w:p w14:paraId="082318C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1154</w:t>
      </w:r>
    </w:p>
    <w:p w14:paraId="457B7F2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1154</w:t>
      </w:r>
    </w:p>
    <w:p w14:paraId="2DC94C8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1154</w:t>
      </w:r>
    </w:p>
    <w:p w14:paraId="1E8AAEE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1154</w:t>
      </w:r>
    </w:p>
    <w:p w14:paraId="496429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1154</w:t>
      </w:r>
    </w:p>
    <w:p w14:paraId="229381A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1155</w:t>
      </w:r>
    </w:p>
    <w:p w14:paraId="0FE24F6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1155</w:t>
      </w:r>
    </w:p>
    <w:p w14:paraId="780C9A1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1155</w:t>
      </w:r>
    </w:p>
    <w:p w14:paraId="1680AB1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1155</w:t>
      </w:r>
    </w:p>
    <w:p w14:paraId="612F79E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1155</w:t>
      </w:r>
    </w:p>
    <w:p w14:paraId="75654F4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1156</w:t>
      </w:r>
    </w:p>
    <w:p w14:paraId="4A9EB9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1156</w:t>
      </w:r>
    </w:p>
    <w:p w14:paraId="463396B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1156</w:t>
      </w:r>
    </w:p>
    <w:p w14:paraId="442AE03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1156</w:t>
      </w:r>
    </w:p>
    <w:p w14:paraId="3BE8C57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1156</w:t>
      </w:r>
    </w:p>
    <w:p w14:paraId="6BEB7EF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1156</w:t>
      </w:r>
    </w:p>
    <w:p w14:paraId="4473317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1156</w:t>
      </w:r>
    </w:p>
    <w:p w14:paraId="123E34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1156</w:t>
      </w:r>
    </w:p>
    <w:p w14:paraId="777E11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1157</w:t>
      </w:r>
    </w:p>
    <w:p w14:paraId="3A6A476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1157</w:t>
      </w:r>
    </w:p>
    <w:p w14:paraId="1A414C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1157</w:t>
      </w:r>
    </w:p>
    <w:p w14:paraId="560F533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1157</w:t>
      </w:r>
    </w:p>
    <w:p w14:paraId="24F7F2D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1157</w:t>
      </w:r>
    </w:p>
    <w:p w14:paraId="572C131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1157</w:t>
      </w:r>
    </w:p>
    <w:p w14:paraId="50E57C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1157</w:t>
      </w:r>
    </w:p>
    <w:p w14:paraId="0EEAD81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1158</w:t>
      </w:r>
    </w:p>
    <w:p w14:paraId="627105F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1158</w:t>
      </w:r>
    </w:p>
    <w:p w14:paraId="24FF524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1158</w:t>
      </w:r>
    </w:p>
    <w:p w14:paraId="7204AE2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1158</w:t>
      </w:r>
    </w:p>
    <w:p w14:paraId="3899329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1159</w:t>
      </w:r>
    </w:p>
    <w:p w14:paraId="68373FA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1160</w:t>
      </w:r>
    </w:p>
    <w:p w14:paraId="2A9186E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1160</w:t>
      </w:r>
    </w:p>
    <w:p w14:paraId="2BF0AC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1160</w:t>
      </w:r>
    </w:p>
    <w:p w14:paraId="4B1766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1160</w:t>
      </w:r>
    </w:p>
    <w:p w14:paraId="5BC0291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1160</w:t>
      </w:r>
    </w:p>
    <w:p w14:paraId="75F5A0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1160</w:t>
      </w:r>
    </w:p>
    <w:p w14:paraId="6B13FD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1160</w:t>
      </w:r>
    </w:p>
    <w:p w14:paraId="78DF830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1161</w:t>
      </w:r>
    </w:p>
    <w:p w14:paraId="31B3BE3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1161</w:t>
      </w:r>
    </w:p>
    <w:p w14:paraId="5795809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1163</w:t>
      </w:r>
    </w:p>
    <w:p w14:paraId="1D72688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 w:rsidRPr="007D0E27">
        <w:rPr>
          <w:noProof/>
          <w:snapToGrid w:val="0"/>
          <w:lang w:eastAsia="zh-CN"/>
        </w:rPr>
        <w:t>3</w:t>
      </w:r>
      <w:r w:rsidRPr="007D0E27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Angle of Arrival (AoA) for FR2 RRM test cases</w:t>
      </w:r>
      <w:r>
        <w:rPr>
          <w:noProof/>
        </w:rPr>
        <w:tab/>
        <w:t>1169</w:t>
      </w:r>
    </w:p>
    <w:p w14:paraId="49202CA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 w:rsidRPr="007D0E27">
        <w:rPr>
          <w:noProof/>
          <w:snapToGrid w:val="0"/>
          <w:lang w:eastAsia="zh-CN"/>
        </w:rPr>
        <w:t>3</w:t>
      </w:r>
      <w:r w:rsidRPr="007D0E27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Setup 1: Single AoA in Rx beam peak direction</w:t>
      </w:r>
      <w:r>
        <w:rPr>
          <w:noProof/>
        </w:rPr>
        <w:tab/>
        <w:t>1169</w:t>
      </w:r>
    </w:p>
    <w:p w14:paraId="725DCBF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 w:rsidRPr="007D0E27">
        <w:rPr>
          <w:noProof/>
          <w:snapToGrid w:val="0"/>
          <w:lang w:eastAsia="zh-CN"/>
        </w:rPr>
        <w:t>3</w:t>
      </w:r>
      <w:r w:rsidRPr="007D0E27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Setup 2: Single AoA in non Rx beam peak direction</w:t>
      </w:r>
      <w:r>
        <w:rPr>
          <w:noProof/>
        </w:rPr>
        <w:tab/>
        <w:t>1170</w:t>
      </w:r>
    </w:p>
    <w:p w14:paraId="1365F5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1170</w:t>
      </w:r>
    </w:p>
    <w:p w14:paraId="49873F2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1170</w:t>
      </w:r>
    </w:p>
    <w:p w14:paraId="648FBD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 w:rsidRPr="007D0E27">
        <w:rPr>
          <w:noProof/>
          <w:snapToGrid w:val="0"/>
          <w:lang w:eastAsia="zh-CN"/>
        </w:rPr>
        <w:t>3</w:t>
      </w:r>
      <w:r w:rsidRPr="007D0E27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Setup 3: 2 AoAs</w:t>
      </w:r>
      <w:r>
        <w:rPr>
          <w:noProof/>
        </w:rPr>
        <w:tab/>
        <w:t>1170</w:t>
      </w:r>
    </w:p>
    <w:p w14:paraId="795A202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 w:rsidRPr="007D0E27">
        <w:rPr>
          <w:noProof/>
          <w:snapToGrid w:val="0"/>
          <w:lang w:eastAsia="zh-CN"/>
        </w:rPr>
        <w:t>3</w:t>
      </w:r>
      <w:r w:rsidRPr="007D0E27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1170</w:t>
      </w:r>
    </w:p>
    <w:p w14:paraId="11911F3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7D0E2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1170</w:t>
      </w:r>
    </w:p>
    <w:p w14:paraId="0768265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7D0E2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1171</w:t>
      </w:r>
    </w:p>
    <w:p w14:paraId="41931CB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1171</w:t>
      </w:r>
    </w:p>
    <w:p w14:paraId="43C154C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6ADEF86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1171</w:t>
      </w:r>
    </w:p>
    <w:p w14:paraId="06ECE05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1171</w:t>
      </w:r>
    </w:p>
    <w:p w14:paraId="4867176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35F90A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1172</w:t>
      </w:r>
    </w:p>
    <w:p w14:paraId="2E0673A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1172</w:t>
      </w:r>
    </w:p>
    <w:p w14:paraId="4890659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1173</w:t>
      </w:r>
    </w:p>
    <w:p w14:paraId="66968FC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1173</w:t>
      </w:r>
    </w:p>
    <w:p w14:paraId="391770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1173</w:t>
      </w:r>
    </w:p>
    <w:p w14:paraId="5345E3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1175</w:t>
      </w:r>
    </w:p>
    <w:p w14:paraId="3B37B4F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1177</w:t>
      </w:r>
    </w:p>
    <w:p w14:paraId="63268D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1177</w:t>
      </w:r>
    </w:p>
    <w:p w14:paraId="59224BC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1178</w:t>
      </w:r>
    </w:p>
    <w:p w14:paraId="13C2BA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1178</w:t>
      </w:r>
    </w:p>
    <w:p w14:paraId="308C224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1178</w:t>
      </w:r>
    </w:p>
    <w:p w14:paraId="0B0BB14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1178</w:t>
      </w:r>
    </w:p>
    <w:p w14:paraId="5A9C75B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1178</w:t>
      </w:r>
    </w:p>
    <w:p w14:paraId="3F5DAD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1178</w:t>
      </w:r>
    </w:p>
    <w:p w14:paraId="07C499F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MsgA</w:t>
      </w:r>
      <w:r w:rsidRPr="007D0E27">
        <w:rPr>
          <w:noProof/>
          <w:lang w:val="en-US"/>
        </w:rPr>
        <w:t xml:space="preserve"> configurations</w:t>
      </w:r>
      <w:r>
        <w:rPr>
          <w:noProof/>
        </w:rPr>
        <w:tab/>
        <w:t>1179</w:t>
      </w:r>
    </w:p>
    <w:p w14:paraId="1C52CB0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1179</w:t>
      </w:r>
    </w:p>
    <w:p w14:paraId="2F43BDE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val="en-US"/>
        </w:rPr>
        <w:t>A.3.20.</w:t>
      </w:r>
      <w:r w:rsidRPr="007D0E27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1179</w:t>
      </w:r>
    </w:p>
    <w:p w14:paraId="54D867F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A.3.20.</w:t>
      </w:r>
      <w:r w:rsidRPr="007D0E27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FR1 MsgA configuration 1</w:t>
      </w:r>
      <w:r>
        <w:rPr>
          <w:noProof/>
        </w:rPr>
        <w:tab/>
        <w:t>1179</w:t>
      </w:r>
    </w:p>
    <w:p w14:paraId="0D1A03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A.3.20.</w:t>
      </w:r>
      <w:r w:rsidRPr="007D0E27">
        <w:rPr>
          <w:noProof/>
          <w:lang w:val="en-US" w:eastAsia="zh-CN"/>
        </w:rPr>
        <w:t>2</w:t>
      </w:r>
      <w:r w:rsidRPr="007D0E27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FR1 MsgA configuration 2</w:t>
      </w:r>
      <w:r>
        <w:rPr>
          <w:noProof/>
        </w:rPr>
        <w:tab/>
        <w:t>1180</w:t>
      </w:r>
    </w:p>
    <w:p w14:paraId="39F478D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val="en-US"/>
        </w:rPr>
        <w:t>A.3.20.</w:t>
      </w:r>
      <w:r w:rsidRPr="007D0E27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val="en-US"/>
        </w:rPr>
        <w:t>MsgA configurations in FR</w:t>
      </w:r>
      <w:r w:rsidRPr="007D0E27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1182</w:t>
      </w:r>
    </w:p>
    <w:p w14:paraId="72CBDB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A.3.20.</w:t>
      </w:r>
      <w:r w:rsidRPr="007D0E27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FR2 MsgA configuration 1</w:t>
      </w:r>
      <w:r>
        <w:rPr>
          <w:noProof/>
        </w:rPr>
        <w:tab/>
        <w:t>1182</w:t>
      </w:r>
    </w:p>
    <w:p w14:paraId="11AB7F2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A.3.20.</w:t>
      </w:r>
      <w:r w:rsidRPr="007D0E27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FR2 MsgA configuration 2</w:t>
      </w:r>
      <w:r>
        <w:rPr>
          <w:noProof/>
        </w:rPr>
        <w:tab/>
        <w:t>1183</w:t>
      </w:r>
    </w:p>
    <w:p w14:paraId="7B39416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MsgA</w:t>
      </w:r>
      <w:r w:rsidRPr="007D0E27">
        <w:rPr>
          <w:noProof/>
          <w:lang w:val="en-US"/>
        </w:rPr>
        <w:t xml:space="preserve"> configurations under CCA</w:t>
      </w:r>
      <w:r>
        <w:rPr>
          <w:noProof/>
        </w:rPr>
        <w:tab/>
        <w:t>1185</w:t>
      </w:r>
    </w:p>
    <w:p w14:paraId="5E8EBE2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Introduction</w:t>
      </w:r>
      <w:r>
        <w:rPr>
          <w:noProof/>
        </w:rPr>
        <w:tab/>
        <w:t>1185</w:t>
      </w:r>
    </w:p>
    <w:p w14:paraId="252268D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val="en-US"/>
        </w:rPr>
        <w:t>A.3.20A.</w:t>
      </w:r>
      <w:r w:rsidRPr="007D0E27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1185</w:t>
      </w:r>
    </w:p>
    <w:p w14:paraId="341CC5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A.3.20A.</w:t>
      </w:r>
      <w:r w:rsidRPr="007D0E27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1185</w:t>
      </w:r>
    </w:p>
    <w:p w14:paraId="4EC5AE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A.3.20A.</w:t>
      </w:r>
      <w:r w:rsidRPr="007D0E27">
        <w:rPr>
          <w:noProof/>
          <w:lang w:val="en-US" w:eastAsia="zh-CN"/>
        </w:rPr>
        <w:t>2</w:t>
      </w:r>
      <w:r w:rsidRPr="007D0E27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1186</w:t>
      </w:r>
    </w:p>
    <w:p w14:paraId="10C0C22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1189</w:t>
      </w:r>
    </w:p>
    <w:p w14:paraId="4DE5C52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A.3.21.1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02C9920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1189</w:t>
      </w:r>
    </w:p>
    <w:p w14:paraId="09F50CF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1193</w:t>
      </w:r>
    </w:p>
    <w:p w14:paraId="18FF061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1194</w:t>
      </w:r>
    </w:p>
    <w:p w14:paraId="0A99B78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SL-</w:t>
      </w:r>
      <w:r w:rsidRPr="007D0E27">
        <w:rPr>
          <w:noProof/>
          <w:lang w:val="en-US"/>
        </w:rPr>
        <w:t>DRX Configuration 1: SL-DRX cycle = 40 ms</w:t>
      </w:r>
      <w:r>
        <w:rPr>
          <w:noProof/>
        </w:rPr>
        <w:tab/>
        <w:t>1194</w:t>
      </w:r>
    </w:p>
    <w:p w14:paraId="46237BF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SL-</w:t>
      </w:r>
      <w:r w:rsidRPr="007D0E27">
        <w:rPr>
          <w:noProof/>
          <w:lang w:val="en-US"/>
        </w:rPr>
        <w:t>DRX Configuration 2: SL-DRX cycle = 320 ms</w:t>
      </w:r>
      <w:r>
        <w:rPr>
          <w:noProof/>
        </w:rPr>
        <w:tab/>
        <w:t>1194</w:t>
      </w:r>
    </w:p>
    <w:p w14:paraId="5A56BB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SL-</w:t>
      </w:r>
      <w:r w:rsidRPr="007D0E27">
        <w:rPr>
          <w:noProof/>
          <w:lang w:val="en-US"/>
        </w:rPr>
        <w:t>DRX Configuration 3: SL-DRX cycle = 640 ms</w:t>
      </w:r>
      <w:r>
        <w:rPr>
          <w:noProof/>
        </w:rPr>
        <w:tab/>
        <w:t>1194</w:t>
      </w:r>
    </w:p>
    <w:p w14:paraId="4C5D87E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1194</w:t>
      </w:r>
    </w:p>
    <w:p w14:paraId="3B3311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1194</w:t>
      </w:r>
    </w:p>
    <w:p w14:paraId="313D612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1195</w:t>
      </w:r>
    </w:p>
    <w:p w14:paraId="1AC5AE1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1196</w:t>
      </w:r>
    </w:p>
    <w:p w14:paraId="2CB3E79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0CC974A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1197</w:t>
      </w:r>
    </w:p>
    <w:p w14:paraId="278C5BB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1198</w:t>
      </w:r>
    </w:p>
    <w:p w14:paraId="4EA6844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Channel bandwidth (CBW) configurations</w:t>
      </w:r>
      <w:r>
        <w:rPr>
          <w:noProof/>
        </w:rPr>
        <w:tab/>
        <w:t>1200</w:t>
      </w:r>
    </w:p>
    <w:p w14:paraId="652D254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DL UE specific CBW</w:t>
      </w:r>
      <w:r>
        <w:rPr>
          <w:noProof/>
        </w:rPr>
        <w:tab/>
        <w:t>1200</w:t>
      </w:r>
    </w:p>
    <w:p w14:paraId="0FFC09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1201</w:t>
      </w:r>
    </w:p>
    <w:p w14:paraId="52FDE07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1201</w:t>
      </w:r>
    </w:p>
    <w:p w14:paraId="7099C52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1201</w:t>
      </w:r>
    </w:p>
    <w:p w14:paraId="562CFCF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1201</w:t>
      </w:r>
    </w:p>
    <w:p w14:paraId="16F0CE5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1201</w:t>
      </w:r>
    </w:p>
    <w:p w14:paraId="2F27E3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1203</w:t>
      </w:r>
    </w:p>
    <w:p w14:paraId="28562D0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1203</w:t>
      </w:r>
    </w:p>
    <w:p w14:paraId="0D0B375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1203</w:t>
      </w:r>
    </w:p>
    <w:p w14:paraId="0256185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1204</w:t>
      </w:r>
    </w:p>
    <w:p w14:paraId="3BF0630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1204</w:t>
      </w:r>
    </w:p>
    <w:p w14:paraId="1013B77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1204</w:t>
      </w:r>
    </w:p>
    <w:p w14:paraId="5F7262B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1204</w:t>
      </w:r>
    </w:p>
    <w:p w14:paraId="4241E47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1205</w:t>
      </w:r>
    </w:p>
    <w:p w14:paraId="74E5945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1205</w:t>
      </w:r>
    </w:p>
    <w:p w14:paraId="2678F7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1205</w:t>
      </w:r>
    </w:p>
    <w:p w14:paraId="09B1E85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1205</w:t>
      </w:r>
    </w:p>
    <w:p w14:paraId="092BB4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1205</w:t>
      </w:r>
    </w:p>
    <w:p w14:paraId="6CC938C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1205</w:t>
      </w:r>
    </w:p>
    <w:p w14:paraId="7E93D8B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1205</w:t>
      </w:r>
    </w:p>
    <w:p w14:paraId="08EF08E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1205</w:t>
      </w:r>
    </w:p>
    <w:p w14:paraId="553566F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1206</w:t>
      </w:r>
    </w:p>
    <w:p w14:paraId="7CBB5AB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1207</w:t>
      </w:r>
    </w:p>
    <w:p w14:paraId="3A94ABB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FDD</w:t>
      </w:r>
      <w:r>
        <w:rPr>
          <w:noProof/>
        </w:rPr>
        <w:tab/>
        <w:t>1207</w:t>
      </w:r>
    </w:p>
    <w:p w14:paraId="748BBDE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TDD</w:t>
      </w:r>
      <w:r>
        <w:rPr>
          <w:noProof/>
        </w:rPr>
        <w:tab/>
        <w:t>1208</w:t>
      </w:r>
    </w:p>
    <w:p w14:paraId="30022D6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1210</w:t>
      </w:r>
    </w:p>
    <w:p w14:paraId="5E9394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1210</w:t>
      </w:r>
    </w:p>
    <w:p w14:paraId="5EB561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1210</w:t>
      </w:r>
    </w:p>
    <w:p w14:paraId="6F5F96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1211</w:t>
      </w:r>
    </w:p>
    <w:p w14:paraId="41161C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1211</w:t>
      </w:r>
    </w:p>
    <w:p w14:paraId="0860B43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1211</w:t>
      </w:r>
    </w:p>
    <w:p w14:paraId="00EDC4E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1211</w:t>
      </w:r>
    </w:p>
    <w:p w14:paraId="3CA854A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1211</w:t>
      </w:r>
    </w:p>
    <w:p w14:paraId="20C41FA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1211</w:t>
      </w:r>
    </w:p>
    <w:p w14:paraId="1EFF033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1212</w:t>
      </w:r>
    </w:p>
    <w:p w14:paraId="382B1BA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1212</w:t>
      </w:r>
    </w:p>
    <w:p w14:paraId="68D0211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1212</w:t>
      </w:r>
    </w:p>
    <w:p w14:paraId="139175C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E5F01C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1213</w:t>
      </w:r>
    </w:p>
    <w:p w14:paraId="2DD4A7A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1213</w:t>
      </w:r>
    </w:p>
    <w:p w14:paraId="52319D5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1213</w:t>
      </w:r>
    </w:p>
    <w:p w14:paraId="546F133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1214</w:t>
      </w:r>
    </w:p>
    <w:p w14:paraId="4440E65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08D09A4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Principle of testing for FR1</w:t>
      </w:r>
      <w:r>
        <w:rPr>
          <w:noProof/>
        </w:rPr>
        <w:tab/>
        <w:t>1214</w:t>
      </w:r>
    </w:p>
    <w:p w14:paraId="45BA67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Principle of testing for FR2</w:t>
      </w:r>
      <w:r>
        <w:rPr>
          <w:noProof/>
        </w:rPr>
        <w:tab/>
        <w:t>1214</w:t>
      </w:r>
    </w:p>
    <w:p w14:paraId="1B21D36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1214</w:t>
      </w:r>
    </w:p>
    <w:p w14:paraId="7BB7BC7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A.3.36.1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52C69F0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1214</w:t>
      </w:r>
    </w:p>
    <w:p w14:paraId="28CF185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1215</w:t>
      </w:r>
    </w:p>
    <w:p w14:paraId="2BE4E0A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1215</w:t>
      </w:r>
    </w:p>
    <w:p w14:paraId="068B188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1217</w:t>
      </w:r>
    </w:p>
    <w:p w14:paraId="213791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1217</w:t>
      </w:r>
    </w:p>
    <w:p w14:paraId="6BE74B5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A.3.36.</w:t>
      </w:r>
      <w:r w:rsidRPr="007D0E27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1217</w:t>
      </w:r>
    </w:p>
    <w:p w14:paraId="2341C1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A.3.36.</w:t>
      </w:r>
      <w:r w:rsidRPr="007D0E27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1218</w:t>
      </w:r>
    </w:p>
    <w:p w14:paraId="2CB707F0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1219</w:t>
      </w:r>
    </w:p>
    <w:p w14:paraId="04B8551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1219</w:t>
      </w:r>
    </w:p>
    <w:p w14:paraId="2EA3F63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1219</w:t>
      </w:r>
    </w:p>
    <w:p w14:paraId="632A818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1219</w:t>
      </w:r>
    </w:p>
    <w:p w14:paraId="70B85C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1219</w:t>
      </w:r>
    </w:p>
    <w:p w14:paraId="6BD0041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1219</w:t>
      </w:r>
    </w:p>
    <w:p w14:paraId="2639FD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1219</w:t>
      </w:r>
    </w:p>
    <w:p w14:paraId="19B8A6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Random Access</w:t>
      </w:r>
      <w:r>
        <w:rPr>
          <w:noProof/>
        </w:rPr>
        <w:tab/>
        <w:t>1219</w:t>
      </w:r>
    </w:p>
    <w:p w14:paraId="5BD3C4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1219</w:t>
      </w:r>
    </w:p>
    <w:p w14:paraId="66311B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1223</w:t>
      </w:r>
    </w:p>
    <w:p w14:paraId="050922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1227</w:t>
      </w:r>
    </w:p>
    <w:p w14:paraId="4A89B6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1231</w:t>
      </w:r>
    </w:p>
    <w:p w14:paraId="20242E1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1235</w:t>
      </w:r>
    </w:p>
    <w:p w14:paraId="270850E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7D0E27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1235</w:t>
      </w:r>
    </w:p>
    <w:p w14:paraId="0514FB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110D86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1241</w:t>
      </w:r>
    </w:p>
    <w:p w14:paraId="4EFA16D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1242</w:t>
      </w:r>
    </w:p>
    <w:p w14:paraId="6B4ABC7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1242</w:t>
      </w:r>
    </w:p>
    <w:p w14:paraId="2D2D58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NR UE Transmit Timing Test for FR1</w:t>
      </w:r>
      <w:r>
        <w:rPr>
          <w:noProof/>
        </w:rPr>
        <w:tab/>
        <w:t>1242</w:t>
      </w:r>
    </w:p>
    <w:p w14:paraId="3FAEF1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357A99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1246</w:t>
      </w:r>
    </w:p>
    <w:p w14:paraId="3B5D803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1246</w:t>
      </w:r>
    </w:p>
    <w:p w14:paraId="0D0C4A4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1246</w:t>
      </w:r>
    </w:p>
    <w:p w14:paraId="2B8A0A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1246</w:t>
      </w:r>
    </w:p>
    <w:p w14:paraId="69CDAD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1246</w:t>
      </w:r>
    </w:p>
    <w:p w14:paraId="129600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1246</w:t>
      </w:r>
    </w:p>
    <w:p w14:paraId="1FAB04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7ECE3A4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1250</w:t>
      </w:r>
    </w:p>
    <w:p w14:paraId="489D9BE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1250</w:t>
      </w:r>
    </w:p>
    <w:p w14:paraId="617250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1251</w:t>
      </w:r>
    </w:p>
    <w:p w14:paraId="79821E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1251</w:t>
      </w:r>
    </w:p>
    <w:p w14:paraId="0FD849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7799AD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1255</w:t>
      </w:r>
    </w:p>
    <w:p w14:paraId="5D9245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1255</w:t>
      </w:r>
    </w:p>
    <w:p w14:paraId="4F91E8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2B8A6D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1261</w:t>
      </w:r>
    </w:p>
    <w:p w14:paraId="7891EE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1261</w:t>
      </w:r>
    </w:p>
    <w:p w14:paraId="116B6E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1266</w:t>
      </w:r>
    </w:p>
    <w:p w14:paraId="618552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1266</w:t>
      </w:r>
    </w:p>
    <w:p w14:paraId="52B74D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1266</w:t>
      </w:r>
    </w:p>
    <w:p w14:paraId="5D29D7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1272</w:t>
      </w:r>
    </w:p>
    <w:p w14:paraId="294C9E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1272</w:t>
      </w:r>
    </w:p>
    <w:p w14:paraId="7B6A39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1272</w:t>
      </w:r>
    </w:p>
    <w:p w14:paraId="3539F2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1277</w:t>
      </w:r>
    </w:p>
    <w:p w14:paraId="0B06D9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1277</w:t>
      </w:r>
    </w:p>
    <w:p w14:paraId="20CE01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1277</w:t>
      </w:r>
    </w:p>
    <w:p w14:paraId="1A2626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44A775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A.4.5.1.7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1283</w:t>
      </w:r>
    </w:p>
    <w:p w14:paraId="6760D0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1283</w:t>
      </w:r>
    </w:p>
    <w:p w14:paraId="083E34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557114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1289</w:t>
      </w:r>
    </w:p>
    <w:p w14:paraId="6E2692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58C439C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1294</w:t>
      </w:r>
    </w:p>
    <w:p w14:paraId="7AEA1DA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1294</w:t>
      </w:r>
    </w:p>
    <w:p w14:paraId="028061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1294</w:t>
      </w:r>
    </w:p>
    <w:p w14:paraId="122E9FA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1300</w:t>
      </w:r>
    </w:p>
    <w:p w14:paraId="21AEAF2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bCs/>
          <w:noProof/>
        </w:rPr>
        <w:t>A.4.5.2.</w:t>
      </w:r>
      <w:r w:rsidRPr="007D0E27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1300</w:t>
      </w:r>
    </w:p>
    <w:p w14:paraId="4582E0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1300</w:t>
      </w:r>
    </w:p>
    <w:p w14:paraId="48F082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1304</w:t>
      </w:r>
    </w:p>
    <w:p w14:paraId="4DD654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bCs/>
          <w:noProof/>
        </w:rPr>
        <w:t>A.4.5.2.</w:t>
      </w:r>
      <w:r w:rsidRPr="007D0E27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1304</w:t>
      </w:r>
    </w:p>
    <w:p w14:paraId="326ED9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1304</w:t>
      </w:r>
    </w:p>
    <w:p w14:paraId="61A5CC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1308</w:t>
      </w:r>
    </w:p>
    <w:p w14:paraId="30AC248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</w:t>
      </w:r>
      <w:r w:rsidRPr="007D0E27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1308</w:t>
      </w:r>
    </w:p>
    <w:p w14:paraId="570266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12196DD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749844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1314</w:t>
      </w:r>
    </w:p>
    <w:p w14:paraId="10932E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1314</w:t>
      </w:r>
    </w:p>
    <w:p w14:paraId="795BA0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1318</w:t>
      </w:r>
    </w:p>
    <w:p w14:paraId="4B28B27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</w:t>
      </w:r>
      <w:r w:rsidRPr="007D0E27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1319</w:t>
      </w:r>
    </w:p>
    <w:p w14:paraId="7353CE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1319</w:t>
      </w:r>
    </w:p>
    <w:p w14:paraId="71338D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1323</w:t>
      </w:r>
    </w:p>
    <w:p w14:paraId="61D802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</w:t>
      </w:r>
      <w:r w:rsidRPr="007D0E27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1323</w:t>
      </w:r>
    </w:p>
    <w:p w14:paraId="36DC47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1323</w:t>
      </w:r>
    </w:p>
    <w:p w14:paraId="3BB078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1327</w:t>
      </w:r>
    </w:p>
    <w:p w14:paraId="7BFC85E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1327</w:t>
      </w:r>
    </w:p>
    <w:p w14:paraId="21A94CC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1327</w:t>
      </w:r>
    </w:p>
    <w:p w14:paraId="76F242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1327</w:t>
      </w:r>
    </w:p>
    <w:p w14:paraId="46E1D6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1330</w:t>
      </w:r>
    </w:p>
    <w:p w14:paraId="60E137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1331</w:t>
      </w:r>
    </w:p>
    <w:p w14:paraId="3B2CAF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1331</w:t>
      </w:r>
    </w:p>
    <w:p w14:paraId="3C4792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1334</w:t>
      </w:r>
    </w:p>
    <w:p w14:paraId="20C1A3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1335</w:t>
      </w:r>
    </w:p>
    <w:p w14:paraId="3FBC46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1335</w:t>
      </w:r>
    </w:p>
    <w:p w14:paraId="34E2A0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1338</w:t>
      </w:r>
    </w:p>
    <w:p w14:paraId="754124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bCs/>
          <w:noProof/>
        </w:rPr>
        <w:t>E-UTRAN - NR FR1 i</w:t>
      </w:r>
      <w:r w:rsidRPr="007D0E27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1338</w:t>
      </w:r>
    </w:p>
    <w:p w14:paraId="5F31B9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Test Purpose and Environment</w:t>
      </w:r>
      <w:r>
        <w:rPr>
          <w:noProof/>
        </w:rPr>
        <w:tab/>
        <w:t>1338</w:t>
      </w:r>
    </w:p>
    <w:p w14:paraId="119674E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Test Requirements</w:t>
      </w:r>
      <w:r>
        <w:rPr>
          <w:noProof/>
        </w:rPr>
        <w:tab/>
        <w:t>1343</w:t>
      </w:r>
    </w:p>
    <w:p w14:paraId="540FC2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1344</w:t>
      </w:r>
    </w:p>
    <w:p w14:paraId="7B9411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1344</w:t>
      </w:r>
    </w:p>
    <w:p w14:paraId="7A5F705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1351</w:t>
      </w:r>
    </w:p>
    <w:p w14:paraId="3A64EE0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1351</w:t>
      </w:r>
    </w:p>
    <w:p w14:paraId="4D0B6B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1351</w:t>
      </w:r>
    </w:p>
    <w:p w14:paraId="4A300C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1357</w:t>
      </w:r>
    </w:p>
    <w:p w14:paraId="3062D70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1358</w:t>
      </w:r>
    </w:p>
    <w:p w14:paraId="5ADF4E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1358</w:t>
      </w:r>
    </w:p>
    <w:p w14:paraId="43C8F3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1358</w:t>
      </w:r>
    </w:p>
    <w:p w14:paraId="0F31FC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1358</w:t>
      </w:r>
    </w:p>
    <w:p w14:paraId="0BA6BD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1358</w:t>
      </w:r>
    </w:p>
    <w:p w14:paraId="16C85A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lastRenderedPageBreak/>
        <w:t>A.4.5.3.3.2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1359</w:t>
      </w:r>
    </w:p>
    <w:p w14:paraId="1F424F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1360</w:t>
      </w:r>
    </w:p>
    <w:p w14:paraId="4DEE19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1360</w:t>
      </w:r>
    </w:p>
    <w:p w14:paraId="425575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1362</w:t>
      </w:r>
    </w:p>
    <w:p w14:paraId="63820C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1362</w:t>
      </w:r>
    </w:p>
    <w:p w14:paraId="0F246C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1362</w:t>
      </w:r>
    </w:p>
    <w:p w14:paraId="036F94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1370</w:t>
      </w:r>
    </w:p>
    <w:p w14:paraId="6A9AEEE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1371</w:t>
      </w:r>
    </w:p>
    <w:p w14:paraId="54CCD6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1371</w:t>
      </w:r>
    </w:p>
    <w:p w14:paraId="5155CB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1375</w:t>
      </w:r>
    </w:p>
    <w:p w14:paraId="635C724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1376</w:t>
      </w:r>
    </w:p>
    <w:p w14:paraId="6C9876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1376</w:t>
      </w:r>
    </w:p>
    <w:p w14:paraId="301206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1376</w:t>
      </w:r>
    </w:p>
    <w:p w14:paraId="3E8815B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1377</w:t>
      </w:r>
    </w:p>
    <w:p w14:paraId="05B680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1377</w:t>
      </w:r>
    </w:p>
    <w:p w14:paraId="45689E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A.4.5.4.1.1 Test Purpose and Environment</w:t>
      </w:r>
      <w:r>
        <w:rPr>
          <w:noProof/>
        </w:rPr>
        <w:tab/>
        <w:t>1377</w:t>
      </w:r>
    </w:p>
    <w:p w14:paraId="598BC4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620CDE7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1387</w:t>
      </w:r>
    </w:p>
    <w:p w14:paraId="22BEE5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1387</w:t>
      </w:r>
    </w:p>
    <w:p w14:paraId="107745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1387</w:t>
      </w:r>
    </w:p>
    <w:p w14:paraId="4ABCBA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455777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1394</w:t>
      </w:r>
    </w:p>
    <w:p w14:paraId="477E53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1394</w:t>
      </w:r>
    </w:p>
    <w:p w14:paraId="5467C6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2C4951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1400</w:t>
      </w:r>
    </w:p>
    <w:p w14:paraId="13B5EB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1400</w:t>
      </w:r>
    </w:p>
    <w:p w14:paraId="4513DB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25E33E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1406</w:t>
      </w:r>
    </w:p>
    <w:p w14:paraId="19E493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1406</w:t>
      </w:r>
    </w:p>
    <w:p w14:paraId="70EB1B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068C5C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1412</w:t>
      </w:r>
    </w:p>
    <w:p w14:paraId="51C8F6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1412</w:t>
      </w:r>
    </w:p>
    <w:p w14:paraId="25A870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4A00C97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1418</w:t>
      </w:r>
    </w:p>
    <w:p w14:paraId="1B3D38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1418</w:t>
      </w:r>
    </w:p>
    <w:p w14:paraId="169C9E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116FA7F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1425</w:t>
      </w:r>
    </w:p>
    <w:p w14:paraId="038B50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Test Purpose and </w:t>
      </w:r>
      <w:r w:rsidRPr="007D0E27">
        <w:rPr>
          <w:noProof/>
          <w:snapToGrid w:val="0"/>
          <w:lang w:eastAsia="zh-CN"/>
        </w:rPr>
        <w:t>Environment</w:t>
      </w:r>
      <w:r>
        <w:rPr>
          <w:noProof/>
        </w:rPr>
        <w:tab/>
        <w:t>1425</w:t>
      </w:r>
    </w:p>
    <w:p w14:paraId="12973B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1430</w:t>
      </w:r>
    </w:p>
    <w:p w14:paraId="4EDA578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1431</w:t>
      </w:r>
    </w:p>
    <w:p w14:paraId="295BFE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1431</w:t>
      </w:r>
    </w:p>
    <w:p w14:paraId="493A95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6778985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1438</w:t>
      </w:r>
    </w:p>
    <w:p w14:paraId="18790A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1438</w:t>
      </w:r>
    </w:p>
    <w:p w14:paraId="769AD3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1438</w:t>
      </w:r>
    </w:p>
    <w:p w14:paraId="2C9F9B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1443</w:t>
      </w:r>
    </w:p>
    <w:p w14:paraId="022BA7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1449</w:t>
      </w:r>
    </w:p>
    <w:p w14:paraId="5FC501F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7D0E27">
        <w:rPr>
          <w:rFonts w:cs="Arial"/>
          <w:noProof/>
          <w:lang w:val="en-US"/>
        </w:rPr>
        <w:t>on multiple CCs</w:t>
      </w:r>
      <w:r>
        <w:rPr>
          <w:noProof/>
        </w:rPr>
        <w:tab/>
        <w:t>1453</w:t>
      </w:r>
    </w:p>
    <w:p w14:paraId="23E9F4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1453</w:t>
      </w:r>
    </w:p>
    <w:p w14:paraId="61519AF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1453</w:t>
      </w:r>
    </w:p>
    <w:p w14:paraId="12B39C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1459</w:t>
      </w:r>
    </w:p>
    <w:p w14:paraId="0F8D63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A.4.5.6.4.1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1459</w:t>
      </w:r>
    </w:p>
    <w:p w14:paraId="3E386F4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1459</w:t>
      </w:r>
    </w:p>
    <w:p w14:paraId="1610D46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Requirements</w:t>
      </w:r>
      <w:r>
        <w:rPr>
          <w:noProof/>
        </w:rPr>
        <w:tab/>
        <w:t>1466</w:t>
      </w:r>
    </w:p>
    <w:p w14:paraId="1EB21B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1466</w:t>
      </w:r>
    </w:p>
    <w:p w14:paraId="31E2AA1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1466</w:t>
      </w:r>
    </w:p>
    <w:p w14:paraId="5FA4544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Requirements</w:t>
      </w:r>
      <w:r>
        <w:rPr>
          <w:noProof/>
        </w:rPr>
        <w:tab/>
        <w:t>1477</w:t>
      </w:r>
    </w:p>
    <w:p w14:paraId="3E410CE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1478</w:t>
      </w:r>
    </w:p>
    <w:p w14:paraId="60995B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1478</w:t>
      </w:r>
    </w:p>
    <w:p w14:paraId="7667802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1483</w:t>
      </w:r>
    </w:p>
    <w:p w14:paraId="7BAC9D8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1483</w:t>
      </w:r>
    </w:p>
    <w:p w14:paraId="28242EF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Requirements</w:t>
      </w:r>
      <w:r>
        <w:rPr>
          <w:noProof/>
        </w:rPr>
        <w:tab/>
        <w:t>1489</w:t>
      </w:r>
    </w:p>
    <w:p w14:paraId="0F2A9B5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1489</w:t>
      </w:r>
    </w:p>
    <w:p w14:paraId="70970C4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1489</w:t>
      </w:r>
    </w:p>
    <w:p w14:paraId="6DBE39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35A2C2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4010E53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1495</w:t>
      </w:r>
    </w:p>
    <w:p w14:paraId="6336433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33BCDB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6F43BDF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1499</w:t>
      </w:r>
    </w:p>
    <w:p w14:paraId="14DB387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1499</w:t>
      </w:r>
    </w:p>
    <w:p w14:paraId="391327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2EE0DD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 xml:space="preserve">Test </w:t>
      </w:r>
      <w:r w:rsidRPr="007D0E27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1503</w:t>
      </w:r>
    </w:p>
    <w:p w14:paraId="0396E31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1503</w:t>
      </w:r>
    </w:p>
    <w:p w14:paraId="4E919B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1503</w:t>
      </w:r>
    </w:p>
    <w:p w14:paraId="430B45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2263EE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6EC02BA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1508</w:t>
      </w:r>
    </w:p>
    <w:p w14:paraId="5D57E9D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1508</w:t>
      </w:r>
    </w:p>
    <w:p w14:paraId="10B258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24FB56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1508</w:t>
      </w:r>
    </w:p>
    <w:p w14:paraId="5933AC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2E731ED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1512</w:t>
      </w:r>
    </w:p>
    <w:p w14:paraId="1173035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1512</w:t>
      </w:r>
    </w:p>
    <w:p w14:paraId="0453BC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1512</w:t>
      </w:r>
    </w:p>
    <w:p w14:paraId="1B83C3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28E6C2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1512</w:t>
      </w:r>
    </w:p>
    <w:p w14:paraId="37B2F9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6814F1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1516</w:t>
      </w:r>
    </w:p>
    <w:p w14:paraId="068DF6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0F30DE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1516</w:t>
      </w:r>
    </w:p>
    <w:p w14:paraId="60D754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3FE07E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1520</w:t>
      </w:r>
    </w:p>
    <w:p w14:paraId="22528C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53D2C7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1520</w:t>
      </w:r>
    </w:p>
    <w:p w14:paraId="583E52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1524</w:t>
      </w:r>
    </w:p>
    <w:p w14:paraId="69EA10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1524</w:t>
      </w:r>
    </w:p>
    <w:p w14:paraId="537F358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52347B2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1524</w:t>
      </w:r>
    </w:p>
    <w:p w14:paraId="4265EA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1528</w:t>
      </w:r>
    </w:p>
    <w:p w14:paraId="5AD96E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1528</w:t>
      </w:r>
    </w:p>
    <w:p w14:paraId="626FF9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7CB5A4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1528</w:t>
      </w:r>
    </w:p>
    <w:p w14:paraId="5F658B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559F088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1531</w:t>
      </w:r>
    </w:p>
    <w:p w14:paraId="51171C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7EA4A5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1531</w:t>
      </w:r>
    </w:p>
    <w:p w14:paraId="0D7144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1533</w:t>
      </w:r>
    </w:p>
    <w:p w14:paraId="4D5E00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7D0E27">
        <w:rPr>
          <w:noProof/>
          <w:snapToGrid w:val="0"/>
        </w:rPr>
        <w:t>for UE configured with highSpeedMeasFlag-r16</w:t>
      </w:r>
      <w:r>
        <w:rPr>
          <w:noProof/>
        </w:rPr>
        <w:tab/>
        <w:t>1534</w:t>
      </w:r>
    </w:p>
    <w:p w14:paraId="2A5830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14558C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1534</w:t>
      </w:r>
    </w:p>
    <w:p w14:paraId="30E9DB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A.4.6.1.7.3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1684B0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7D0E27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7D0E27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1538</w:t>
      </w:r>
    </w:p>
    <w:p w14:paraId="7B7C9BD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7673AA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4E56372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1544</w:t>
      </w:r>
    </w:p>
    <w:p w14:paraId="5C8FBD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1544</w:t>
      </w:r>
    </w:p>
    <w:p w14:paraId="1174E0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4BD153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38732F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1548</w:t>
      </w:r>
    </w:p>
    <w:p w14:paraId="35E351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6CAF71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21933FF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1552</w:t>
      </w:r>
    </w:p>
    <w:p w14:paraId="290A169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1552</w:t>
      </w:r>
    </w:p>
    <w:p w14:paraId="03115E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1552</w:t>
      </w:r>
    </w:p>
    <w:p w14:paraId="4C5963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1C5DB7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524B26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1557</w:t>
      </w:r>
    </w:p>
    <w:p w14:paraId="2810F5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2D9624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1562</w:t>
      </w:r>
    </w:p>
    <w:p w14:paraId="73F9A9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fi-FI"/>
        </w:rPr>
        <w:t>Void</w:t>
      </w:r>
      <w:r>
        <w:rPr>
          <w:noProof/>
        </w:rPr>
        <w:tab/>
        <w:t>1562</w:t>
      </w:r>
    </w:p>
    <w:p w14:paraId="4BE2D6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fi-FI"/>
        </w:rPr>
        <w:t>Void</w:t>
      </w:r>
      <w:r>
        <w:rPr>
          <w:noProof/>
        </w:rPr>
        <w:tab/>
        <w:t>1562</w:t>
      </w:r>
    </w:p>
    <w:p w14:paraId="58493A2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1563</w:t>
      </w:r>
    </w:p>
    <w:p w14:paraId="0C492E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1563</w:t>
      </w:r>
    </w:p>
    <w:p w14:paraId="6E9A39D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2DAA2E6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fi-FI"/>
        </w:rPr>
        <w:t>Void</w:t>
      </w:r>
      <w:r>
        <w:rPr>
          <w:noProof/>
        </w:rPr>
        <w:tab/>
        <w:t>1566</w:t>
      </w:r>
    </w:p>
    <w:p w14:paraId="74C3B0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1566</w:t>
      </w:r>
    </w:p>
    <w:p w14:paraId="1269A5E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1566</w:t>
      </w:r>
    </w:p>
    <w:p w14:paraId="7A0DD6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7FEAA8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1567</w:t>
      </w:r>
    </w:p>
    <w:p w14:paraId="68529C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44550B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>
        <w:rPr>
          <w:noProof/>
        </w:rPr>
        <w:tab/>
        <w:t>1570</w:t>
      </w:r>
    </w:p>
    <w:p w14:paraId="0DA366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09E49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1571</w:t>
      </w:r>
    </w:p>
    <w:p w14:paraId="6377B4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0259769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1574</w:t>
      </w:r>
    </w:p>
    <w:p w14:paraId="3D27E4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3E6DA5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1575</w:t>
      </w:r>
    </w:p>
    <w:p w14:paraId="0F6F4B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3BC129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used</w:t>
      </w:r>
      <w:r>
        <w:rPr>
          <w:noProof/>
        </w:rPr>
        <w:tab/>
        <w:t>1578</w:t>
      </w:r>
    </w:p>
    <w:p w14:paraId="7C53A2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2F9CDE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3019F7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6F3F0A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SSB based L1-RSRP measurement when DRX is used for UE configured with </w:t>
      </w:r>
      <w:r w:rsidRPr="007D0E2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1581</w:t>
      </w:r>
    </w:p>
    <w:p w14:paraId="60707D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567DBC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1582</w:t>
      </w:r>
    </w:p>
    <w:p w14:paraId="30BED0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2341E0F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1585</w:t>
      </w:r>
    </w:p>
    <w:p w14:paraId="316133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SRS-RSRP measurement with non-DRX</w:t>
      </w:r>
      <w:r>
        <w:rPr>
          <w:noProof/>
        </w:rPr>
        <w:tab/>
        <w:t>1585</w:t>
      </w:r>
    </w:p>
    <w:p w14:paraId="7903D3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22C7A5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602709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549641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CLI-RSSI measurement with non-DRX</w:t>
      </w:r>
      <w:r>
        <w:rPr>
          <w:noProof/>
        </w:rPr>
        <w:tab/>
        <w:t>1589</w:t>
      </w:r>
    </w:p>
    <w:p w14:paraId="2354330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7035E6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1590</w:t>
      </w:r>
    </w:p>
    <w:p w14:paraId="5EDBE2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1591</w:t>
      </w:r>
    </w:p>
    <w:p w14:paraId="349DA7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A.4.6.6.1.2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1F33319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1596</w:t>
      </w:r>
    </w:p>
    <w:p w14:paraId="0A02FA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1599</w:t>
      </w:r>
    </w:p>
    <w:p w14:paraId="2F5B54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1599</w:t>
      </w:r>
    </w:p>
    <w:p w14:paraId="5DBBD8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1599</w:t>
      </w:r>
    </w:p>
    <w:p w14:paraId="0A6676B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1602</w:t>
      </w:r>
    </w:p>
    <w:p w14:paraId="17E420E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A.4.6.7.</w:t>
      </w:r>
      <w:r w:rsidRPr="007D0E27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L1-SINR measurement </w:t>
      </w:r>
      <w:r w:rsidRPr="007D0E27">
        <w:rPr>
          <w:noProof/>
          <w:snapToGrid w:val="0"/>
          <w:lang w:eastAsia="zh-CN"/>
        </w:rPr>
        <w:t xml:space="preserve">with </w:t>
      </w:r>
      <w:r w:rsidRPr="007D0E27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1602</w:t>
      </w:r>
    </w:p>
    <w:p w14:paraId="25CFAF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1602</w:t>
      </w:r>
    </w:p>
    <w:p w14:paraId="2B8099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1602</w:t>
      </w:r>
    </w:p>
    <w:p w14:paraId="7F9863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1604</w:t>
      </w:r>
    </w:p>
    <w:p w14:paraId="14236C2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1605</w:t>
      </w:r>
    </w:p>
    <w:p w14:paraId="2DF9FE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1605</w:t>
      </w:r>
    </w:p>
    <w:p w14:paraId="6AB47D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293B5C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654E74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1609</w:t>
      </w:r>
    </w:p>
    <w:p w14:paraId="0DC9623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1609</w:t>
      </w:r>
    </w:p>
    <w:p w14:paraId="01C99E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2EC398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20D06B8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1614</w:t>
      </w:r>
    </w:p>
    <w:p w14:paraId="76B9766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1614</w:t>
      </w:r>
    </w:p>
    <w:p w14:paraId="43FF2F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1614</w:t>
      </w:r>
    </w:p>
    <w:p w14:paraId="2FCA0C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754FAB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1614</w:t>
      </w:r>
    </w:p>
    <w:p w14:paraId="0C699B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4A6D41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1618</w:t>
      </w:r>
    </w:p>
    <w:p w14:paraId="5C6BED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1618</w:t>
      </w:r>
    </w:p>
    <w:p w14:paraId="33902B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1619</w:t>
      </w:r>
    </w:p>
    <w:p w14:paraId="3CE356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787C3E0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1623</w:t>
      </w:r>
    </w:p>
    <w:p w14:paraId="5163A3F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1623</w:t>
      </w:r>
    </w:p>
    <w:p w14:paraId="769577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1623</w:t>
      </w:r>
    </w:p>
    <w:p w14:paraId="5F0B86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582BDB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Parameters</w:t>
      </w:r>
      <w:r>
        <w:rPr>
          <w:noProof/>
        </w:rPr>
        <w:tab/>
        <w:t>1624</w:t>
      </w:r>
    </w:p>
    <w:p w14:paraId="258788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5B87F8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1628</w:t>
      </w:r>
    </w:p>
    <w:p w14:paraId="0A6001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A.4.7.2.</w:t>
      </w:r>
      <w:r w:rsidRPr="007D0E27">
        <w:rPr>
          <w:noProof/>
          <w:snapToGrid w:val="0"/>
          <w:lang w:eastAsia="zh-CN"/>
        </w:rPr>
        <w:t>2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201514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1628</w:t>
      </w:r>
    </w:p>
    <w:p w14:paraId="63CEEE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1633</w:t>
      </w:r>
    </w:p>
    <w:p w14:paraId="14A755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1633</w:t>
      </w:r>
    </w:p>
    <w:p w14:paraId="727913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1633</w:t>
      </w:r>
    </w:p>
    <w:p w14:paraId="29EBFB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5D190D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1633</w:t>
      </w:r>
    </w:p>
    <w:p w14:paraId="251CCC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5CE001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1636</w:t>
      </w:r>
    </w:p>
    <w:p w14:paraId="189FF7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A.4.7.3.</w:t>
      </w:r>
      <w:r w:rsidRPr="007D0E27">
        <w:rPr>
          <w:noProof/>
          <w:snapToGrid w:val="0"/>
          <w:lang w:eastAsia="zh-CN"/>
        </w:rPr>
        <w:t>2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4BF984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1636</w:t>
      </w:r>
    </w:p>
    <w:p w14:paraId="3E4F54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1641</w:t>
      </w:r>
    </w:p>
    <w:p w14:paraId="045A99C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1641</w:t>
      </w:r>
    </w:p>
    <w:p w14:paraId="22C943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1641</w:t>
      </w:r>
    </w:p>
    <w:p w14:paraId="1E409C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2FAE1E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1642</w:t>
      </w:r>
    </w:p>
    <w:p w14:paraId="45C274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4FED759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1645</w:t>
      </w:r>
    </w:p>
    <w:p w14:paraId="63C61C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4244BA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1646</w:t>
      </w:r>
    </w:p>
    <w:p w14:paraId="61B990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26D743F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</w:rPr>
        <w:t>SFTD accuracy</w:t>
      </w:r>
      <w:r>
        <w:rPr>
          <w:noProof/>
        </w:rPr>
        <w:tab/>
        <w:t>1649</w:t>
      </w:r>
    </w:p>
    <w:p w14:paraId="2B5667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1649</w:t>
      </w:r>
    </w:p>
    <w:p w14:paraId="2CDB78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7A9890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1649</w:t>
      </w:r>
    </w:p>
    <w:p w14:paraId="49E168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677293C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A.4.7.5.2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1654</w:t>
      </w:r>
    </w:p>
    <w:p w14:paraId="319CD3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1654</w:t>
      </w:r>
    </w:p>
    <w:p w14:paraId="6875248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1654</w:t>
      </w:r>
    </w:p>
    <w:p w14:paraId="710721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1654</w:t>
      </w:r>
    </w:p>
    <w:p w14:paraId="399BA4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1654</w:t>
      </w:r>
    </w:p>
    <w:p w14:paraId="23058D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1655</w:t>
      </w:r>
    </w:p>
    <w:p w14:paraId="270773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63F2BD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1660</w:t>
      </w:r>
    </w:p>
    <w:p w14:paraId="725F36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49C22E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1661</w:t>
      </w:r>
    </w:p>
    <w:p w14:paraId="397AA9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31C6EC9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1664</w:t>
      </w:r>
    </w:p>
    <w:p w14:paraId="376F7E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1668</w:t>
      </w:r>
    </w:p>
    <w:p w14:paraId="4B5F5F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24EFD3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1F8FC0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8CAE4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1672</w:t>
      </w:r>
    </w:p>
    <w:p w14:paraId="4ABFBB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389414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1672</w:t>
      </w:r>
    </w:p>
    <w:p w14:paraId="23D868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01BE3E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1675</w:t>
      </w:r>
    </w:p>
    <w:p w14:paraId="09021AF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1675</w:t>
      </w:r>
    </w:p>
    <w:p w14:paraId="30D027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3C91E4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1676</w:t>
      </w:r>
    </w:p>
    <w:p w14:paraId="43EFC8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60DEF8E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1681</w:t>
      </w:r>
    </w:p>
    <w:p w14:paraId="65009E1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63BE04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1681</w:t>
      </w:r>
    </w:p>
    <w:p w14:paraId="0BC10B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07EAF5F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1686</w:t>
      </w:r>
    </w:p>
    <w:p w14:paraId="5BEB15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1686</w:t>
      </w:r>
    </w:p>
    <w:p w14:paraId="64A17A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21D3DF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1686</w:t>
      </w:r>
    </w:p>
    <w:p w14:paraId="5830F8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69C893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1691</w:t>
      </w:r>
    </w:p>
    <w:p w14:paraId="4EE289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A.4.7.9.</w:t>
      </w:r>
      <w:r w:rsidRPr="007D0E27">
        <w:rPr>
          <w:noProof/>
          <w:snapToGrid w:val="0"/>
          <w:lang w:eastAsia="zh-CN"/>
        </w:rPr>
        <w:t>2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63C8D5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1691</w:t>
      </w:r>
    </w:p>
    <w:p w14:paraId="2AB5F1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20EF024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1696</w:t>
      </w:r>
    </w:p>
    <w:p w14:paraId="0C365DF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1696</w:t>
      </w:r>
    </w:p>
    <w:p w14:paraId="1CBFAB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1696</w:t>
      </w:r>
    </w:p>
    <w:p w14:paraId="001838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1697</w:t>
      </w:r>
    </w:p>
    <w:p w14:paraId="3C43C4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0EDEF9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1701</w:t>
      </w:r>
    </w:p>
    <w:p w14:paraId="1B0440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A.4.7.10.</w:t>
      </w:r>
      <w:r w:rsidRPr="007D0E27">
        <w:rPr>
          <w:noProof/>
          <w:snapToGrid w:val="0"/>
          <w:lang w:eastAsia="zh-CN"/>
        </w:rPr>
        <w:t>2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0D27BE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1702</w:t>
      </w:r>
    </w:p>
    <w:p w14:paraId="48D0BE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1706</w:t>
      </w:r>
    </w:p>
    <w:p w14:paraId="0B1CCB8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1707</w:t>
      </w:r>
    </w:p>
    <w:p w14:paraId="6AB87ADD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1707</w:t>
      </w:r>
    </w:p>
    <w:p w14:paraId="424E706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1707</w:t>
      </w:r>
    </w:p>
    <w:p w14:paraId="563B5D3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1707</w:t>
      </w:r>
    </w:p>
    <w:p w14:paraId="3E73BE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7951C5D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511F986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en-GB"/>
        </w:rPr>
        <w:t>A.</w:t>
      </w:r>
      <w:r w:rsidRPr="007D0E27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1712</w:t>
      </w:r>
    </w:p>
    <w:p w14:paraId="4425A1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en-GB"/>
        </w:rPr>
        <w:t>E-UTRAN</w:t>
      </w:r>
      <w:r w:rsidRPr="007D0E27">
        <w:rPr>
          <w:rFonts w:eastAsiaTheme="minorEastAsia"/>
          <w:noProof/>
          <w:lang w:val="en-US" w:eastAsia="zh-CN"/>
        </w:rPr>
        <w:t xml:space="preserve"> PSCell</w:t>
      </w:r>
      <w:r w:rsidRPr="007D0E27">
        <w:rPr>
          <w:noProof/>
          <w:lang w:val="en-US" w:eastAsia="en-GB"/>
        </w:rPr>
        <w:t xml:space="preserve"> – NR </w:t>
      </w:r>
      <w:r w:rsidRPr="007D0E27">
        <w:rPr>
          <w:rFonts w:eastAsiaTheme="minorEastAsia"/>
          <w:noProof/>
          <w:lang w:val="en-US" w:eastAsia="zh-CN"/>
        </w:rPr>
        <w:t>P</w:t>
      </w:r>
      <w:r w:rsidRPr="007D0E27">
        <w:rPr>
          <w:noProof/>
          <w:lang w:val="en-US" w:eastAsia="en-GB"/>
        </w:rPr>
        <w:t xml:space="preserve">Cell </w:t>
      </w:r>
      <w:r w:rsidRPr="007D0E27">
        <w:rPr>
          <w:rFonts w:eastAsiaTheme="minorEastAsia"/>
          <w:noProof/>
          <w:lang w:val="en-US" w:eastAsia="zh-CN"/>
        </w:rPr>
        <w:t xml:space="preserve">FR1 </w:t>
      </w:r>
      <w:r w:rsidRPr="007D0E27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7D0E27">
        <w:rPr>
          <w:noProof/>
          <w:lang w:val="en-US" w:eastAsia="en-GB"/>
        </w:rPr>
        <w:t xml:space="preserve">DL active BWP switch in non-DRX in synchronous </w:t>
      </w:r>
      <w:r w:rsidRPr="007D0E27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1712</w:t>
      </w:r>
    </w:p>
    <w:p w14:paraId="72C394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7D0E27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7D0E27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1712</w:t>
      </w:r>
    </w:p>
    <w:p w14:paraId="541321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lang w:eastAsia="en-GB"/>
        </w:rPr>
        <w:t>A.4A.1.2.</w:t>
      </w:r>
      <w:r w:rsidRPr="007D0E27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1716</w:t>
      </w:r>
    </w:p>
    <w:p w14:paraId="7CF9B5B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1717</w:t>
      </w:r>
    </w:p>
    <w:p w14:paraId="12BD3B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00ADABC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21A4CB9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1722</w:t>
      </w:r>
    </w:p>
    <w:p w14:paraId="4A240E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64470FC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1722</w:t>
      </w:r>
    </w:p>
    <w:p w14:paraId="1536657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62DE99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1727</w:t>
      </w:r>
    </w:p>
    <w:p w14:paraId="10BF7A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1727</w:t>
      </w:r>
    </w:p>
    <w:p w14:paraId="1CC7CA5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1728</w:t>
      </w:r>
    </w:p>
    <w:p w14:paraId="37A9336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1728</w:t>
      </w:r>
    </w:p>
    <w:p w14:paraId="7126F1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1728</w:t>
      </w:r>
    </w:p>
    <w:p w14:paraId="7DF993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</w:t>
      </w:r>
      <w:r>
        <w:rPr>
          <w:noProof/>
        </w:rPr>
        <w:tab/>
        <w:t>1728</w:t>
      </w:r>
    </w:p>
    <w:p w14:paraId="6A91F1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Environment</w:t>
      </w:r>
      <w:r>
        <w:rPr>
          <w:noProof/>
        </w:rPr>
        <w:tab/>
        <w:t>1728</w:t>
      </w:r>
    </w:p>
    <w:p w14:paraId="7BE34A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1731</w:t>
      </w:r>
    </w:p>
    <w:p w14:paraId="59AB128F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1732</w:t>
      </w:r>
    </w:p>
    <w:p w14:paraId="12F3E59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1732</w:t>
      </w:r>
    </w:p>
    <w:p w14:paraId="31BAE1E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1732</w:t>
      </w:r>
    </w:p>
    <w:p w14:paraId="6979999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1732</w:t>
      </w:r>
    </w:p>
    <w:p w14:paraId="7906DA1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1732</w:t>
      </w:r>
    </w:p>
    <w:p w14:paraId="16E8F40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1732</w:t>
      </w:r>
    </w:p>
    <w:p w14:paraId="01E6846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1732</w:t>
      </w:r>
    </w:p>
    <w:p w14:paraId="0371ADA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Random Access</w:t>
      </w:r>
      <w:r>
        <w:rPr>
          <w:noProof/>
        </w:rPr>
        <w:tab/>
        <w:t>1732</w:t>
      </w:r>
    </w:p>
    <w:p w14:paraId="3B1E76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1732</w:t>
      </w:r>
    </w:p>
    <w:p w14:paraId="1AB786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1735</w:t>
      </w:r>
    </w:p>
    <w:p w14:paraId="0DA785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1741</w:t>
      </w:r>
    </w:p>
    <w:p w14:paraId="6EB83C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1744</w:t>
      </w:r>
    </w:p>
    <w:p w14:paraId="2CF45BF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1748</w:t>
      </w:r>
    </w:p>
    <w:p w14:paraId="357948E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1748</w:t>
      </w:r>
    </w:p>
    <w:p w14:paraId="08EDCF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1748</w:t>
      </w:r>
    </w:p>
    <w:p w14:paraId="2639AE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0DF3E44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1753</w:t>
      </w:r>
    </w:p>
    <w:p w14:paraId="6088A6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1753</w:t>
      </w:r>
    </w:p>
    <w:p w14:paraId="75682C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void</w:t>
      </w:r>
      <w:r>
        <w:rPr>
          <w:noProof/>
        </w:rPr>
        <w:tab/>
        <w:t>1753</w:t>
      </w:r>
    </w:p>
    <w:p w14:paraId="388F80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1753</w:t>
      </w:r>
    </w:p>
    <w:p w14:paraId="744CD4B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1753</w:t>
      </w:r>
    </w:p>
    <w:p w14:paraId="4289830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1753</w:t>
      </w:r>
    </w:p>
    <w:p w14:paraId="3074FB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1753</w:t>
      </w:r>
    </w:p>
    <w:p w14:paraId="12E390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1753</w:t>
      </w:r>
    </w:p>
    <w:p w14:paraId="3F2AE8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1756</w:t>
      </w:r>
    </w:p>
    <w:p w14:paraId="6C2DD3F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1757</w:t>
      </w:r>
    </w:p>
    <w:p w14:paraId="3529D31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1757</w:t>
      </w:r>
    </w:p>
    <w:p w14:paraId="20941F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1757</w:t>
      </w:r>
    </w:p>
    <w:p w14:paraId="6D7FCA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1757</w:t>
      </w:r>
    </w:p>
    <w:p w14:paraId="5A93A0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1757</w:t>
      </w:r>
    </w:p>
    <w:p w14:paraId="6C8E42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28A8855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1761</w:t>
      </w:r>
    </w:p>
    <w:p w14:paraId="6410E92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1761</w:t>
      </w:r>
    </w:p>
    <w:p w14:paraId="77CE13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1761</w:t>
      </w:r>
    </w:p>
    <w:p w14:paraId="37C194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1761</w:t>
      </w:r>
    </w:p>
    <w:p w14:paraId="1870FA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1765</w:t>
      </w:r>
    </w:p>
    <w:p w14:paraId="41590B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1766</w:t>
      </w:r>
    </w:p>
    <w:p w14:paraId="102106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5E0D8C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48C5C2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1770</w:t>
      </w:r>
    </w:p>
    <w:p w14:paraId="65C953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7790EB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0D9B4B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1774</w:t>
      </w:r>
    </w:p>
    <w:p w14:paraId="19A5CD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1774</w:t>
      </w:r>
    </w:p>
    <w:p w14:paraId="08B754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7C3237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A.5.5.1.5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1778</w:t>
      </w:r>
    </w:p>
    <w:p w14:paraId="2D75D0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1782</w:t>
      </w:r>
    </w:p>
    <w:p w14:paraId="1BD33B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1786</w:t>
      </w:r>
    </w:p>
    <w:p w14:paraId="118F9F3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1791</w:t>
      </w:r>
    </w:p>
    <w:p w14:paraId="4DDB554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7264226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1796</w:t>
      </w:r>
    </w:p>
    <w:p w14:paraId="06894C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5C4C48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758426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1798</w:t>
      </w:r>
    </w:p>
    <w:p w14:paraId="69C470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300AC3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2805F0E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1801</w:t>
      </w:r>
    </w:p>
    <w:p w14:paraId="06F7A3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1801</w:t>
      </w:r>
    </w:p>
    <w:p w14:paraId="654A96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1801</w:t>
      </w:r>
    </w:p>
    <w:p w14:paraId="797854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1804</w:t>
      </w:r>
    </w:p>
    <w:p w14:paraId="184787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1804</w:t>
      </w:r>
    </w:p>
    <w:p w14:paraId="0B1435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1804</w:t>
      </w:r>
    </w:p>
    <w:p w14:paraId="215218D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1807</w:t>
      </w:r>
    </w:p>
    <w:p w14:paraId="659001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A.5.5.2.</w:t>
      </w:r>
      <w:r w:rsidRPr="007D0E27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1807</w:t>
      </w:r>
    </w:p>
    <w:p w14:paraId="6097FA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</w:t>
      </w:r>
      <w:r w:rsidRPr="007D0E27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1807</w:t>
      </w:r>
    </w:p>
    <w:p w14:paraId="4176B0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A.5.5.2.</w:t>
      </w:r>
      <w:r w:rsidRPr="007D0E27">
        <w:rPr>
          <w:rFonts w:cs="Arial"/>
          <w:bCs/>
          <w:noProof/>
        </w:rPr>
        <w:t>3</w:t>
      </w:r>
      <w:r w:rsidRPr="007D0E27">
        <w:rPr>
          <w:rFonts w:eastAsia="MS Mincho"/>
          <w:bCs/>
          <w:noProof/>
        </w:rPr>
        <w:t>.</w:t>
      </w:r>
      <w:r w:rsidRPr="007D0E27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0167B3C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A.5.5.2.</w:t>
      </w:r>
      <w:r w:rsidRPr="007D0E27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1811</w:t>
      </w:r>
    </w:p>
    <w:p w14:paraId="0268C7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</w:t>
      </w:r>
      <w:r w:rsidRPr="007D0E27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1811</w:t>
      </w:r>
    </w:p>
    <w:p w14:paraId="08A98E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A.5.5.2.</w:t>
      </w:r>
      <w:r w:rsidRPr="007D0E27">
        <w:rPr>
          <w:rFonts w:cs="Arial"/>
          <w:bCs/>
          <w:noProof/>
        </w:rPr>
        <w:t>4</w:t>
      </w:r>
      <w:r w:rsidRPr="007D0E27">
        <w:rPr>
          <w:rFonts w:eastAsia="MS Mincho"/>
          <w:bCs/>
          <w:noProof/>
        </w:rPr>
        <w:t>.</w:t>
      </w:r>
      <w:r w:rsidRPr="007D0E27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6BD15EF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A.5.5.2.</w:t>
      </w:r>
      <w:r w:rsidRPr="007D0E27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1815</w:t>
      </w:r>
    </w:p>
    <w:p w14:paraId="5A35C6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</w:t>
      </w:r>
      <w:r w:rsidRPr="007D0E27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1815</w:t>
      </w:r>
    </w:p>
    <w:p w14:paraId="5C0765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A.5.5.2.</w:t>
      </w:r>
      <w:r w:rsidRPr="007D0E27">
        <w:rPr>
          <w:rFonts w:cs="Arial"/>
          <w:bCs/>
          <w:noProof/>
        </w:rPr>
        <w:t>5</w:t>
      </w:r>
      <w:r w:rsidRPr="007D0E27">
        <w:rPr>
          <w:rFonts w:eastAsia="MS Mincho"/>
          <w:bCs/>
          <w:noProof/>
        </w:rPr>
        <w:t>.</w:t>
      </w:r>
      <w:r w:rsidRPr="007D0E27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22D3944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A.5.5.2.</w:t>
      </w:r>
      <w:r w:rsidRPr="007D0E27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1818</w:t>
      </w:r>
    </w:p>
    <w:p w14:paraId="29EC55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</w:t>
      </w:r>
      <w:r w:rsidRPr="007D0E27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6A8A13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A.5.5.2.</w:t>
      </w:r>
      <w:r w:rsidRPr="007D0E27">
        <w:rPr>
          <w:rFonts w:cs="Arial"/>
          <w:bCs/>
          <w:noProof/>
        </w:rPr>
        <w:t>6</w:t>
      </w:r>
      <w:r w:rsidRPr="007D0E27">
        <w:rPr>
          <w:rFonts w:eastAsia="MS Mincho"/>
          <w:bCs/>
          <w:noProof/>
        </w:rPr>
        <w:t>.</w:t>
      </w:r>
      <w:r w:rsidRPr="007D0E27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4E2A3AA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1821</w:t>
      </w:r>
    </w:p>
    <w:p w14:paraId="451888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5938CD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1825</w:t>
      </w:r>
    </w:p>
    <w:p w14:paraId="733FA3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A.5.5.2.8 </w:t>
      </w:r>
      <w:r w:rsidRPr="007D0E27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1825</w:t>
      </w:r>
    </w:p>
    <w:p w14:paraId="6B7639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1825</w:t>
      </w:r>
    </w:p>
    <w:p w14:paraId="317E2D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50AEFEB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1827</w:t>
      </w:r>
    </w:p>
    <w:p w14:paraId="646D86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1827</w:t>
      </w:r>
    </w:p>
    <w:p w14:paraId="58C01B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1827</w:t>
      </w:r>
    </w:p>
    <w:p w14:paraId="5CFDF3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1829</w:t>
      </w:r>
    </w:p>
    <w:p w14:paraId="157FD3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1829</w:t>
      </w:r>
    </w:p>
    <w:p w14:paraId="63EA33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1829</w:t>
      </w:r>
    </w:p>
    <w:p w14:paraId="2AC79B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1833</w:t>
      </w:r>
    </w:p>
    <w:p w14:paraId="469CFFC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1833</w:t>
      </w:r>
    </w:p>
    <w:p w14:paraId="100E7C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1833</w:t>
      </w:r>
    </w:p>
    <w:p w14:paraId="16BF55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1833</w:t>
      </w:r>
    </w:p>
    <w:p w14:paraId="453BC5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1833</w:t>
      </w:r>
    </w:p>
    <w:p w14:paraId="210B25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1836</w:t>
      </w:r>
    </w:p>
    <w:p w14:paraId="43BCE01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1837</w:t>
      </w:r>
    </w:p>
    <w:p w14:paraId="3FED4D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1837</w:t>
      </w:r>
    </w:p>
    <w:p w14:paraId="0DC54F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1841</w:t>
      </w:r>
    </w:p>
    <w:p w14:paraId="657B3E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PMingLiU"/>
          <w:noProof/>
        </w:rPr>
        <w:lastRenderedPageBreak/>
        <w:t>A.5.5.3.7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PMingLiU"/>
          <w:noProof/>
          <w:lang w:eastAsia="zh-TW"/>
        </w:rPr>
        <w:t xml:space="preserve">Direct </w:t>
      </w:r>
      <w:r w:rsidRPr="007D0E27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1842</w:t>
      </w:r>
    </w:p>
    <w:p w14:paraId="440EF8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PMingLiU"/>
          <w:noProof/>
        </w:rPr>
        <w:t>Test Purpose and Environment</w:t>
      </w:r>
      <w:r>
        <w:rPr>
          <w:noProof/>
        </w:rPr>
        <w:tab/>
        <w:t>1842</w:t>
      </w:r>
    </w:p>
    <w:p w14:paraId="0D5F76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225100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1845</w:t>
      </w:r>
    </w:p>
    <w:p w14:paraId="188B76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1845</w:t>
      </w:r>
    </w:p>
    <w:p w14:paraId="393C99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1849</w:t>
      </w:r>
    </w:p>
    <w:p w14:paraId="64DE853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1849</w:t>
      </w:r>
    </w:p>
    <w:p w14:paraId="47A94C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44EE42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1853</w:t>
      </w:r>
    </w:p>
    <w:p w14:paraId="037D5CD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1853</w:t>
      </w:r>
    </w:p>
    <w:p w14:paraId="7B608B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1853</w:t>
      </w:r>
    </w:p>
    <w:p w14:paraId="41D30D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58B5F2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1857</w:t>
      </w:r>
    </w:p>
    <w:p w14:paraId="572B8A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1857</w:t>
      </w:r>
    </w:p>
    <w:p w14:paraId="3C6F03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09E3AC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1861</w:t>
      </w:r>
    </w:p>
    <w:p w14:paraId="7E65B7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1861</w:t>
      </w:r>
    </w:p>
    <w:p w14:paraId="1F4A27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1864</w:t>
      </w:r>
    </w:p>
    <w:p w14:paraId="7ADCC0B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1865</w:t>
      </w:r>
    </w:p>
    <w:p w14:paraId="01D9FA8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1865</w:t>
      </w:r>
    </w:p>
    <w:p w14:paraId="226DFDE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1865</w:t>
      </w:r>
    </w:p>
    <w:p w14:paraId="70B2DC2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1865</w:t>
      </w:r>
    </w:p>
    <w:p w14:paraId="18B526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788579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1870</w:t>
      </w:r>
    </w:p>
    <w:p w14:paraId="338FA9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1870</w:t>
      </w:r>
    </w:p>
    <w:p w14:paraId="297122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743A798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1875</w:t>
      </w:r>
    </w:p>
    <w:p w14:paraId="025569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21C28F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400AA9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1880</w:t>
      </w:r>
    </w:p>
    <w:p w14:paraId="7413E1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39AD40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4687E9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1885</w:t>
      </w:r>
    </w:p>
    <w:p w14:paraId="671735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00756F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3430169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1890</w:t>
      </w:r>
    </w:p>
    <w:p w14:paraId="33DF4C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187AAE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58B43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1895</w:t>
      </w:r>
    </w:p>
    <w:p w14:paraId="3AB20CD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5BA3D3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3705DE9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1900</w:t>
      </w:r>
    </w:p>
    <w:p w14:paraId="77387F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4D6FD5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1905</w:t>
      </w:r>
    </w:p>
    <w:p w14:paraId="56566C8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7D0E27">
        <w:rPr>
          <w:noProof/>
          <w:lang w:val="en-US"/>
        </w:rPr>
        <w:t>mode for UE fulfilling relaxed measurement criterion</w:t>
      </w:r>
      <w:r>
        <w:rPr>
          <w:noProof/>
        </w:rPr>
        <w:tab/>
        <w:t>1905</w:t>
      </w:r>
    </w:p>
    <w:p w14:paraId="4C8F09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266F60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  <w:lang w:eastAsia="zh-CN"/>
        </w:rPr>
        <w:t>A.5.5.5.9.</w:t>
      </w:r>
      <w:r w:rsidRPr="007D0E27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19E884C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1909</w:t>
      </w:r>
    </w:p>
    <w:p w14:paraId="083BA3D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1909</w:t>
      </w:r>
    </w:p>
    <w:p w14:paraId="730909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</w:t>
      </w:r>
      <w:r w:rsidRPr="007D0E27">
        <w:rPr>
          <w:rFonts w:cs="Arial"/>
          <w:noProof/>
          <w:lang w:val="en-US"/>
        </w:rPr>
        <w:t xml:space="preserve">PSCell </w:t>
      </w:r>
      <w:r w:rsidRPr="007D0E27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1909</w:t>
      </w:r>
    </w:p>
    <w:p w14:paraId="3CC90A9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1909</w:t>
      </w:r>
    </w:p>
    <w:p w14:paraId="07A8CB2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</w:t>
      </w:r>
      <w:r w:rsidRPr="007D0E27">
        <w:rPr>
          <w:rFonts w:eastAsia="MS Mincho"/>
          <w:bCs/>
          <w:noProof/>
        </w:rPr>
        <w:t>5.5.6.1.1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71857D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1913</w:t>
      </w:r>
    </w:p>
    <w:p w14:paraId="2923701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1918</w:t>
      </w:r>
    </w:p>
    <w:p w14:paraId="4F9033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1918</w:t>
      </w:r>
    </w:p>
    <w:p w14:paraId="6A08BC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A.5.5.6.3 </w:t>
      </w:r>
      <w:r w:rsidRPr="007D0E27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7D0E27">
        <w:rPr>
          <w:rFonts w:cs="Arial"/>
          <w:noProof/>
          <w:lang w:val="en-US"/>
        </w:rPr>
        <w:t>on multiple CCs</w:t>
      </w:r>
      <w:r>
        <w:rPr>
          <w:noProof/>
        </w:rPr>
        <w:tab/>
        <w:t>1922</w:t>
      </w:r>
    </w:p>
    <w:p w14:paraId="6C4415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</w:t>
      </w:r>
      <w:r w:rsidRPr="007D0E27">
        <w:rPr>
          <w:rFonts w:cs="Arial"/>
          <w:noProof/>
          <w:lang w:val="en-US"/>
        </w:rPr>
        <w:t xml:space="preserve">PSCell </w:t>
      </w:r>
      <w:r w:rsidRPr="007D0E27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1922</w:t>
      </w:r>
    </w:p>
    <w:p w14:paraId="0B082D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1926</w:t>
      </w:r>
    </w:p>
    <w:p w14:paraId="53C2D2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1926</w:t>
      </w:r>
    </w:p>
    <w:p w14:paraId="7412BC5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1926</w:t>
      </w:r>
    </w:p>
    <w:p w14:paraId="0DD10E4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1930</w:t>
      </w:r>
    </w:p>
    <w:p w14:paraId="281DB9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1930</w:t>
      </w:r>
    </w:p>
    <w:p w14:paraId="1763FE1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1930</w:t>
      </w:r>
    </w:p>
    <w:p w14:paraId="72175DB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1937</w:t>
      </w:r>
    </w:p>
    <w:p w14:paraId="057434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1937</w:t>
      </w:r>
    </w:p>
    <w:p w14:paraId="5609B4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1937</w:t>
      </w:r>
    </w:p>
    <w:p w14:paraId="4D6A986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1941</w:t>
      </w:r>
    </w:p>
    <w:p w14:paraId="0D64B5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1941</w:t>
      </w:r>
    </w:p>
    <w:p w14:paraId="6B80B3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1941</w:t>
      </w:r>
    </w:p>
    <w:p w14:paraId="436731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1944</w:t>
      </w:r>
    </w:p>
    <w:p w14:paraId="68EC49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1945</w:t>
      </w:r>
    </w:p>
    <w:p w14:paraId="4BC1EB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1945</w:t>
      </w:r>
    </w:p>
    <w:p w14:paraId="69770E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</w:t>
      </w:r>
      <w:r w:rsidRPr="007D0E27">
        <w:rPr>
          <w:rFonts w:cs="Arial"/>
          <w:noProof/>
          <w:lang w:val="en-US"/>
        </w:rPr>
        <w:t xml:space="preserve">PSCell </w:t>
      </w:r>
      <w:r w:rsidRPr="007D0E27">
        <w:rPr>
          <w:rFonts w:cs="Arial"/>
          <w:noProof/>
        </w:rPr>
        <w:t>FR2 active TCI state switch for a known TCI state</w:t>
      </w:r>
      <w:r>
        <w:rPr>
          <w:noProof/>
        </w:rPr>
        <w:tab/>
        <w:t>1945</w:t>
      </w:r>
    </w:p>
    <w:p w14:paraId="176272D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1945</w:t>
      </w:r>
    </w:p>
    <w:p w14:paraId="36DCA0C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A.5.5.8</w:t>
      </w:r>
      <w:r w:rsidRPr="007D0E27">
        <w:rPr>
          <w:rFonts w:eastAsia="MS Mincho"/>
          <w:bCs/>
          <w:noProof/>
        </w:rPr>
        <w:t>.1.1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1948</w:t>
      </w:r>
    </w:p>
    <w:p w14:paraId="491204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1948</w:t>
      </w:r>
    </w:p>
    <w:p w14:paraId="53550A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</w:t>
      </w:r>
      <w:r w:rsidRPr="007D0E27">
        <w:rPr>
          <w:rFonts w:cs="Arial"/>
          <w:noProof/>
          <w:lang w:val="en-US"/>
        </w:rPr>
        <w:t xml:space="preserve">PSCell </w:t>
      </w:r>
      <w:r w:rsidRPr="007D0E27">
        <w:rPr>
          <w:rFonts w:cs="Arial"/>
          <w:noProof/>
        </w:rPr>
        <w:t>FR2 active TCI state switch for a known TCI state</w:t>
      </w:r>
      <w:r>
        <w:rPr>
          <w:noProof/>
        </w:rPr>
        <w:tab/>
        <w:t>1948</w:t>
      </w:r>
    </w:p>
    <w:p w14:paraId="0070DB1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1948</w:t>
      </w:r>
    </w:p>
    <w:p w14:paraId="0491C6D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A.5.5.8.2</w:t>
      </w:r>
      <w:r w:rsidRPr="007D0E27">
        <w:rPr>
          <w:rFonts w:eastAsia="MS Mincho"/>
          <w:bCs/>
          <w:noProof/>
        </w:rPr>
        <w:t>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6785020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1952</w:t>
      </w:r>
    </w:p>
    <w:p w14:paraId="74AB1A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1952</w:t>
      </w:r>
    </w:p>
    <w:p w14:paraId="631F6A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1952</w:t>
      </w:r>
    </w:p>
    <w:p w14:paraId="474989D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1952</w:t>
      </w:r>
    </w:p>
    <w:p w14:paraId="6B3A96A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A.5.5.9</w:t>
      </w:r>
      <w:r w:rsidRPr="007D0E27">
        <w:rPr>
          <w:rFonts w:eastAsia="MS Mincho"/>
          <w:bCs/>
          <w:noProof/>
        </w:rPr>
        <w:t>.1.1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1955</w:t>
      </w:r>
    </w:p>
    <w:p w14:paraId="41B3A8A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1955</w:t>
      </w:r>
    </w:p>
    <w:p w14:paraId="2459792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</w:t>
      </w:r>
      <w:r w:rsidRPr="007D0E27">
        <w:rPr>
          <w:rFonts w:cs="Arial"/>
          <w:noProof/>
          <w:lang w:val="en-US"/>
        </w:rPr>
        <w:t xml:space="preserve">PSCell </w:t>
      </w:r>
      <w:r w:rsidRPr="007D0E27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1955</w:t>
      </w:r>
    </w:p>
    <w:p w14:paraId="178A151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1955</w:t>
      </w:r>
    </w:p>
    <w:p w14:paraId="27576B6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A.5.5.9.2</w:t>
      </w:r>
      <w:r w:rsidRPr="007D0E27">
        <w:rPr>
          <w:rFonts w:eastAsia="MS Mincho"/>
          <w:bCs/>
          <w:noProof/>
        </w:rPr>
        <w:t>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5FC0C8D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1958</w:t>
      </w:r>
    </w:p>
    <w:p w14:paraId="01E5488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1958</w:t>
      </w:r>
    </w:p>
    <w:p w14:paraId="541B4E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1958</w:t>
      </w:r>
    </w:p>
    <w:p w14:paraId="369AF7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7212B15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1962</w:t>
      </w:r>
    </w:p>
    <w:p w14:paraId="522A3EE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MAC-CE based active </w:t>
      </w:r>
      <w:r w:rsidRPr="007D0E27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1962</w:t>
      </w:r>
    </w:p>
    <w:p w14:paraId="39BC1E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PSCell FR2 active </w:t>
      </w:r>
      <w:r w:rsidRPr="007D0E27">
        <w:rPr>
          <w:rFonts w:eastAsia="SimSun" w:cs="Arial"/>
          <w:noProof/>
          <w:lang w:val="en-US" w:eastAsia="zh-CN"/>
        </w:rPr>
        <w:t xml:space="preserve">joint </w:t>
      </w:r>
      <w:r w:rsidRPr="007D0E27">
        <w:rPr>
          <w:rFonts w:cs="Arial"/>
          <w:noProof/>
        </w:rPr>
        <w:t>TCI state switch for a known TCI state</w:t>
      </w:r>
      <w:r>
        <w:rPr>
          <w:noProof/>
        </w:rPr>
        <w:tab/>
        <w:t>1962</w:t>
      </w:r>
    </w:p>
    <w:p w14:paraId="00DC954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2957B4F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PMingLiU"/>
          <w:noProof/>
        </w:rPr>
        <w:t>A.5.5.11.1.1.</w:t>
      </w:r>
      <w:r w:rsidRPr="007D0E27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PMingLiU"/>
          <w:noProof/>
        </w:rPr>
        <w:t xml:space="preserve">Test </w:t>
      </w:r>
      <w:r w:rsidRPr="007D0E27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1962</w:t>
      </w:r>
    </w:p>
    <w:p w14:paraId="24C617F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PMingLiU"/>
          <w:noProof/>
        </w:rPr>
        <w:t>A.5.5.11.1.1.</w:t>
      </w:r>
      <w:r w:rsidRPr="007D0E27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PMingLiU"/>
          <w:noProof/>
        </w:rPr>
        <w:t xml:space="preserve">Test </w:t>
      </w:r>
      <w:r w:rsidRPr="007D0E27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1965</w:t>
      </w:r>
    </w:p>
    <w:p w14:paraId="5E9302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1965</w:t>
      </w:r>
    </w:p>
    <w:p w14:paraId="48E67D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1965</w:t>
      </w:r>
    </w:p>
    <w:p w14:paraId="4D63311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715F524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parameters</w:t>
      </w:r>
      <w:r>
        <w:rPr>
          <w:noProof/>
        </w:rPr>
        <w:tab/>
        <w:t>1966</w:t>
      </w:r>
    </w:p>
    <w:p w14:paraId="70E4C24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12FE6F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1968</w:t>
      </w:r>
    </w:p>
    <w:p w14:paraId="4614842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E-UTRAN – NR </w:t>
      </w:r>
      <w:r w:rsidRPr="007D0E27">
        <w:rPr>
          <w:rFonts w:cs="Arial"/>
          <w:noProof/>
          <w:lang w:val="en-US"/>
        </w:rPr>
        <w:t xml:space="preserve">PSCell </w:t>
      </w:r>
      <w:r w:rsidRPr="007D0E27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1968</w:t>
      </w:r>
    </w:p>
    <w:p w14:paraId="1C1EED9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1968</w:t>
      </w:r>
    </w:p>
    <w:p w14:paraId="698C90E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1969</w:t>
      </w:r>
    </w:p>
    <w:p w14:paraId="509F640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A.5.5.11.3</w:t>
      </w:r>
      <w:r w:rsidRPr="007D0E27">
        <w:rPr>
          <w:rFonts w:eastAsia="MS Mincho"/>
          <w:bCs/>
          <w:noProof/>
        </w:rPr>
        <w:t>.1</w:t>
      </w:r>
      <w:r w:rsidRPr="007D0E27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0DCD3B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1973</w:t>
      </w:r>
    </w:p>
    <w:p w14:paraId="156811B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A.5.5.12.1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1973</w:t>
      </w:r>
    </w:p>
    <w:p w14:paraId="547CB4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1973</w:t>
      </w:r>
    </w:p>
    <w:p w14:paraId="4F25B1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1976</w:t>
      </w:r>
    </w:p>
    <w:p w14:paraId="74287F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1977</w:t>
      </w:r>
    </w:p>
    <w:p w14:paraId="50A21C9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1977</w:t>
      </w:r>
    </w:p>
    <w:p w14:paraId="76305D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1977</w:t>
      </w:r>
    </w:p>
    <w:p w14:paraId="388C10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7058C5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1981</w:t>
      </w:r>
    </w:p>
    <w:p w14:paraId="189FFC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1981</w:t>
      </w:r>
    </w:p>
    <w:p w14:paraId="4CA1F1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A.5.5.13.2</w:t>
      </w:r>
      <w:r w:rsidRPr="007D0E27">
        <w:rPr>
          <w:rFonts w:eastAsia="MS Mincho"/>
          <w:bCs/>
          <w:noProof/>
        </w:rPr>
        <w:t>.</w:t>
      </w:r>
      <w:r w:rsidRPr="007D0E27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BC51F4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1984</w:t>
      </w:r>
    </w:p>
    <w:p w14:paraId="544DEBA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1984</w:t>
      </w:r>
    </w:p>
    <w:p w14:paraId="4C55CE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EN-DC event triggered reporting </w:t>
      </w:r>
      <w:r w:rsidRPr="007D0E2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1984</w:t>
      </w:r>
    </w:p>
    <w:p w14:paraId="12DAB3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6B18CD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17EF6F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</w:t>
      </w:r>
      <w:r w:rsidRPr="007D0E27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</w:t>
      </w:r>
      <w:r w:rsidRPr="007D0E2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1988</w:t>
      </w:r>
    </w:p>
    <w:p w14:paraId="6ED51E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</w:t>
      </w:r>
      <w:r w:rsidRPr="007D0E27">
        <w:rPr>
          <w:noProof/>
          <w:snapToGrid w:val="0"/>
          <w:lang w:eastAsia="zh-CN"/>
        </w:rPr>
        <w:t>2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010B53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</w:t>
      </w:r>
      <w:r w:rsidRPr="007D0E27">
        <w:rPr>
          <w:noProof/>
          <w:snapToGrid w:val="0"/>
          <w:lang w:eastAsia="zh-CN"/>
        </w:rPr>
        <w:t>2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A8A46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</w:t>
      </w:r>
      <w:r w:rsidRPr="007D0E27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1991</w:t>
      </w:r>
    </w:p>
    <w:p w14:paraId="15C4E7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3DEB80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0EACD3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event triggered reporting</w:t>
      </w:r>
      <w:r w:rsidRPr="007D0E27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1995</w:t>
      </w:r>
    </w:p>
    <w:p w14:paraId="17406B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1D59E8E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1D49276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1999</w:t>
      </w:r>
    </w:p>
    <w:p w14:paraId="1A78B44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1999</w:t>
      </w:r>
    </w:p>
    <w:p w14:paraId="23A964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1999</w:t>
      </w:r>
    </w:p>
    <w:p w14:paraId="3493D2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260B69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2002</w:t>
      </w:r>
    </w:p>
    <w:p w14:paraId="1ED767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489F77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2006</w:t>
      </w:r>
    </w:p>
    <w:p w14:paraId="28C3F6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2006</w:t>
      </w:r>
    </w:p>
    <w:p w14:paraId="00E67F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25C2CB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2010</w:t>
      </w:r>
    </w:p>
    <w:p w14:paraId="3D14EE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2010</w:t>
      </w:r>
    </w:p>
    <w:p w14:paraId="671DE9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019A54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189E59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2014</w:t>
      </w:r>
    </w:p>
    <w:p w14:paraId="0DCC92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2014</w:t>
      </w:r>
    </w:p>
    <w:p w14:paraId="7C14D2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2019</w:t>
      </w:r>
    </w:p>
    <w:p w14:paraId="45CBF30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2019</w:t>
      </w:r>
    </w:p>
    <w:p w14:paraId="3C3797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3BBB23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2023</w:t>
      </w:r>
    </w:p>
    <w:p w14:paraId="15403E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2023</w:t>
      </w:r>
    </w:p>
    <w:p w14:paraId="5C974D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338A0C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520304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2028</w:t>
      </w:r>
    </w:p>
    <w:p w14:paraId="58C6F1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632C9F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41F210C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2034</w:t>
      </w:r>
    </w:p>
    <w:p w14:paraId="7E7AAE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2034</w:t>
      </w:r>
    </w:p>
    <w:p w14:paraId="438D3E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1CAC51D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2034</w:t>
      </w:r>
    </w:p>
    <w:p w14:paraId="19CC91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57E39C6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>
        <w:rPr>
          <w:noProof/>
        </w:rPr>
        <w:tab/>
        <w:t>2036</w:t>
      </w:r>
    </w:p>
    <w:p w14:paraId="51F492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2EA6473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3C06103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4FA82F7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2039</w:t>
      </w:r>
    </w:p>
    <w:p w14:paraId="0232F3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77A50F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2040</w:t>
      </w:r>
    </w:p>
    <w:p w14:paraId="12591F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2042</w:t>
      </w:r>
    </w:p>
    <w:p w14:paraId="0029967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used</w:t>
      </w:r>
      <w:r>
        <w:rPr>
          <w:noProof/>
        </w:rPr>
        <w:tab/>
        <w:t>2042</w:t>
      </w:r>
    </w:p>
    <w:p w14:paraId="567F34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691736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2043</w:t>
      </w:r>
    </w:p>
    <w:p w14:paraId="3A83DD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6FDA8DA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2046</w:t>
      </w:r>
    </w:p>
    <w:p w14:paraId="2E793E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SRS-RSRP measurement with DRX</w:t>
      </w:r>
      <w:r>
        <w:rPr>
          <w:noProof/>
        </w:rPr>
        <w:tab/>
        <w:t>2046</w:t>
      </w:r>
    </w:p>
    <w:p w14:paraId="7C6EC1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4002B5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42EB74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2048</w:t>
      </w:r>
    </w:p>
    <w:p w14:paraId="5DD79D1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CLI-RSSI measurement with DRX</w:t>
      </w:r>
      <w:r>
        <w:rPr>
          <w:noProof/>
        </w:rPr>
        <w:tab/>
        <w:t>2048</w:t>
      </w:r>
    </w:p>
    <w:p w14:paraId="33B2F7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73C1D9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2049</w:t>
      </w:r>
    </w:p>
    <w:p w14:paraId="6EB7A2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15EB4C0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2051</w:t>
      </w:r>
    </w:p>
    <w:p w14:paraId="7ED0B6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2051</w:t>
      </w:r>
    </w:p>
    <w:p w14:paraId="27EBE1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2051</w:t>
      </w:r>
    </w:p>
    <w:p w14:paraId="1F4182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2F30E39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2055</w:t>
      </w:r>
    </w:p>
    <w:p w14:paraId="01972DD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2057</w:t>
      </w:r>
    </w:p>
    <w:p w14:paraId="1FC61D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0E627D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73731D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22415C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A.5.6.6.</w:t>
      </w:r>
      <w:r w:rsidRPr="007D0E27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</w:t>
      </w:r>
      <w:r w:rsidRPr="007D0E27">
        <w:rPr>
          <w:noProof/>
          <w:snapToGrid w:val="0"/>
          <w:lang w:eastAsia="zh-CN"/>
        </w:rPr>
        <w:t xml:space="preserve"> with</w:t>
      </w:r>
      <w:r w:rsidRPr="007D0E27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2061</w:t>
      </w:r>
    </w:p>
    <w:p w14:paraId="408ABF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25E895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2062</w:t>
      </w:r>
    </w:p>
    <w:p w14:paraId="66C7FB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211B184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2064</w:t>
      </w:r>
    </w:p>
    <w:p w14:paraId="277FA0A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EN-DC event triggered reporting </w:t>
      </w:r>
      <w:r w:rsidRPr="007D0E2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2064</w:t>
      </w:r>
    </w:p>
    <w:p w14:paraId="664220D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1F2EE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2FC5395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2067</w:t>
      </w:r>
    </w:p>
    <w:p w14:paraId="3C34A0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A.5.6.8.1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2067</w:t>
      </w:r>
    </w:p>
    <w:p w14:paraId="4A0CCA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67BCC1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2072</w:t>
      </w:r>
    </w:p>
    <w:p w14:paraId="4F5D27E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2072</w:t>
      </w:r>
    </w:p>
    <w:p w14:paraId="43D0069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2072</w:t>
      </w:r>
    </w:p>
    <w:p w14:paraId="1E9A4B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2072</w:t>
      </w:r>
    </w:p>
    <w:p w14:paraId="20558D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0D1112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2073</w:t>
      </w:r>
    </w:p>
    <w:p w14:paraId="630C00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2075</w:t>
      </w:r>
    </w:p>
    <w:p w14:paraId="5E6C71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2076</w:t>
      </w:r>
    </w:p>
    <w:p w14:paraId="014E4B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33ABB1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5CC81D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042A7A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2081</w:t>
      </w:r>
    </w:p>
    <w:p w14:paraId="6C9CDDB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58F2B4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7202CE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70B4A7E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2085</w:t>
      </w:r>
    </w:p>
    <w:p w14:paraId="5D99E6D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2085</w:t>
      </w:r>
    </w:p>
    <w:p w14:paraId="7438A5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2085</w:t>
      </w:r>
    </w:p>
    <w:p w14:paraId="3C3908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2085</w:t>
      </w:r>
    </w:p>
    <w:p w14:paraId="730941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2088</w:t>
      </w:r>
    </w:p>
    <w:p w14:paraId="4517C5D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2088</w:t>
      </w:r>
    </w:p>
    <w:p w14:paraId="3C0D30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 w:rsidRPr="007D0E27">
        <w:rPr>
          <w:noProof/>
          <w:snapToGrid w:val="0"/>
          <w:lang w:eastAsia="zh-CN"/>
        </w:rPr>
        <w:t>5</w:t>
      </w:r>
      <w:r w:rsidRPr="007D0E27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611434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2088</w:t>
      </w:r>
    </w:p>
    <w:p w14:paraId="5F35C5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2CE7055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2091</w:t>
      </w:r>
    </w:p>
    <w:p w14:paraId="35C395E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2091</w:t>
      </w:r>
    </w:p>
    <w:p w14:paraId="2B5B39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2091</w:t>
      </w:r>
    </w:p>
    <w:p w14:paraId="65BEA6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2091</w:t>
      </w:r>
    </w:p>
    <w:p w14:paraId="5E05CA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1F346AB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2094</w:t>
      </w:r>
    </w:p>
    <w:p w14:paraId="38EF50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2094</w:t>
      </w:r>
    </w:p>
    <w:p w14:paraId="4FE8F8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2094</w:t>
      </w:r>
    </w:p>
    <w:p w14:paraId="379B1E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54F9D53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2096</w:t>
      </w:r>
    </w:p>
    <w:p w14:paraId="0F75C6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2096</w:t>
      </w:r>
    </w:p>
    <w:p w14:paraId="3447FC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489F90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2C7AE9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025F2B0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2100</w:t>
      </w:r>
    </w:p>
    <w:p w14:paraId="180387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5A7554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2100</w:t>
      </w:r>
    </w:p>
    <w:p w14:paraId="623C1B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36E6798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2103</w:t>
      </w:r>
    </w:p>
    <w:p w14:paraId="42D1AF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2103</w:t>
      </w:r>
    </w:p>
    <w:p w14:paraId="014E36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309089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33F24D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719D1D4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2107</w:t>
      </w:r>
    </w:p>
    <w:p w14:paraId="3379AF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5E4833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12EAF8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5B53EC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2110</w:t>
      </w:r>
    </w:p>
    <w:p w14:paraId="3D96868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2113</w:t>
      </w:r>
    </w:p>
    <w:p w14:paraId="52B4C3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7BCBAE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4FE62F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4CB1319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2116</w:t>
      </w:r>
    </w:p>
    <w:p w14:paraId="44C7D2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40EC33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2116</w:t>
      </w:r>
    </w:p>
    <w:p w14:paraId="407592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2118</w:t>
      </w:r>
    </w:p>
    <w:p w14:paraId="797AA58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2119</w:t>
      </w:r>
    </w:p>
    <w:p w14:paraId="712E360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2119</w:t>
      </w:r>
    </w:p>
    <w:p w14:paraId="14DB13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2119</w:t>
      </w:r>
    </w:p>
    <w:p w14:paraId="339AB7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2119</w:t>
      </w:r>
    </w:p>
    <w:p w14:paraId="517843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2121</w:t>
      </w:r>
    </w:p>
    <w:p w14:paraId="0DC9DB4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2122</w:t>
      </w:r>
    </w:p>
    <w:p w14:paraId="13ED33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2122</w:t>
      </w:r>
    </w:p>
    <w:p w14:paraId="0DDA4B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2122</w:t>
      </w:r>
    </w:p>
    <w:p w14:paraId="0A8CF1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5C07CE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2127</w:t>
      </w:r>
    </w:p>
    <w:p w14:paraId="329AEA3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2127</w:t>
      </w:r>
    </w:p>
    <w:p w14:paraId="7C18F5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2127</w:t>
      </w:r>
    </w:p>
    <w:p w14:paraId="6483E4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2127</w:t>
      </w:r>
    </w:p>
    <w:p w14:paraId="32D9FCC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6FC2DE2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2129</w:t>
      </w:r>
    </w:p>
    <w:p w14:paraId="21D0FD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6993F2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2129</w:t>
      </w:r>
    </w:p>
    <w:p w14:paraId="6BDC80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053ED83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2131</w:t>
      </w:r>
    </w:p>
    <w:p w14:paraId="56F8521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2131</w:t>
      </w:r>
    </w:p>
    <w:p w14:paraId="0F7361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5868B2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2131</w:t>
      </w:r>
    </w:p>
    <w:p w14:paraId="438EBE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A.5.7.9.1.3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2134</w:t>
      </w:r>
    </w:p>
    <w:p w14:paraId="56412A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2134</w:t>
      </w:r>
    </w:p>
    <w:p w14:paraId="1D0C2F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777824D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572ABD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2137</w:t>
      </w:r>
    </w:p>
    <w:p w14:paraId="1DBB60B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2137</w:t>
      </w:r>
    </w:p>
    <w:p w14:paraId="38799E7A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2135</w:t>
      </w:r>
    </w:p>
    <w:p w14:paraId="2CC173E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2135</w:t>
      </w:r>
    </w:p>
    <w:p w14:paraId="1489417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2135</w:t>
      </w:r>
    </w:p>
    <w:p w14:paraId="70A20B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2135</w:t>
      </w:r>
    </w:p>
    <w:p w14:paraId="13A355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2135</w:t>
      </w:r>
    </w:p>
    <w:p w14:paraId="7C19D1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2135</w:t>
      </w:r>
    </w:p>
    <w:p w14:paraId="058E4D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2139</w:t>
      </w:r>
    </w:p>
    <w:p w14:paraId="3F51CE7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2139</w:t>
      </w:r>
    </w:p>
    <w:p w14:paraId="406AFE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2139</w:t>
      </w:r>
    </w:p>
    <w:p w14:paraId="63B923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508CA6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3EDE5E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7D0E27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2143</w:t>
      </w:r>
    </w:p>
    <w:p w14:paraId="73CA98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2143</w:t>
      </w:r>
    </w:p>
    <w:p w14:paraId="3E408B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2143</w:t>
      </w:r>
    </w:p>
    <w:p w14:paraId="4D40E1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4D21D3F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2148</w:t>
      </w:r>
    </w:p>
    <w:p w14:paraId="25CCF0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2148</w:t>
      </w:r>
    </w:p>
    <w:p w14:paraId="4233A6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2148</w:t>
      </w:r>
    </w:p>
    <w:p w14:paraId="527E15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2151</w:t>
      </w:r>
    </w:p>
    <w:p w14:paraId="4A0DD1C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2151</w:t>
      </w:r>
    </w:p>
    <w:p w14:paraId="0F35E6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21E279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084A694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29B65B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2157</w:t>
      </w:r>
    </w:p>
    <w:p w14:paraId="53DA93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2157</w:t>
      </w:r>
    </w:p>
    <w:p w14:paraId="036274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731E3C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2161</w:t>
      </w:r>
    </w:p>
    <w:p w14:paraId="6A0707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 xml:space="preserve">Cell reselection to FR1 intra-frequency NR case for UE configured with </w:t>
      </w:r>
      <w:r w:rsidRPr="007D0E27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2162</w:t>
      </w:r>
    </w:p>
    <w:p w14:paraId="2AB8B9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Test Purpose and Environment</w:t>
      </w:r>
      <w:r>
        <w:rPr>
          <w:noProof/>
        </w:rPr>
        <w:tab/>
        <w:t>2162</w:t>
      </w:r>
    </w:p>
    <w:p w14:paraId="0BABC6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Test Parameters</w:t>
      </w:r>
      <w:r>
        <w:rPr>
          <w:noProof/>
        </w:rPr>
        <w:tab/>
        <w:t>2162</w:t>
      </w:r>
    </w:p>
    <w:p w14:paraId="57F692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algun Gothic"/>
          <w:noProof/>
        </w:rPr>
        <w:t>Test Requirements</w:t>
      </w:r>
      <w:r>
        <w:rPr>
          <w:noProof/>
        </w:rPr>
        <w:tab/>
        <w:t>2165</w:t>
      </w:r>
    </w:p>
    <w:p w14:paraId="29516F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7D0E27">
        <w:rPr>
          <w:i/>
          <w:iCs/>
          <w:noProof/>
        </w:rPr>
        <w:t>highSpeedMeasInterFreq-r17</w:t>
      </w:r>
      <w:r>
        <w:rPr>
          <w:noProof/>
        </w:rPr>
        <w:tab/>
        <w:t>2165</w:t>
      </w:r>
    </w:p>
    <w:p w14:paraId="3440CD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351ECD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79BB79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283DB2C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2169</w:t>
      </w:r>
    </w:p>
    <w:p w14:paraId="620134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2169</w:t>
      </w:r>
    </w:p>
    <w:p w14:paraId="635427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2E829A9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637294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2172</w:t>
      </w:r>
    </w:p>
    <w:p w14:paraId="3DC69B1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2173</w:t>
      </w:r>
    </w:p>
    <w:p w14:paraId="073968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4067DC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2173</w:t>
      </w:r>
    </w:p>
    <w:p w14:paraId="6B8743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2176</w:t>
      </w:r>
    </w:p>
    <w:p w14:paraId="3F3B6E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2177</w:t>
      </w:r>
    </w:p>
    <w:p w14:paraId="661C68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6AD912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24B721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207CCB2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7D0E27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2181</w:t>
      </w:r>
    </w:p>
    <w:p w14:paraId="6E8AEE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62E733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2181</w:t>
      </w:r>
    </w:p>
    <w:p w14:paraId="5A9DC4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2184</w:t>
      </w:r>
    </w:p>
    <w:p w14:paraId="718C03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2185</w:t>
      </w:r>
    </w:p>
    <w:p w14:paraId="237841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57779A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2185</w:t>
      </w:r>
    </w:p>
    <w:p w14:paraId="22732B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3748D1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bCs/>
          <w:noProof/>
        </w:rPr>
        <w:t>Void</w:t>
      </w:r>
      <w:r>
        <w:rPr>
          <w:noProof/>
        </w:rPr>
        <w:tab/>
        <w:t>2190</w:t>
      </w:r>
    </w:p>
    <w:p w14:paraId="7FA25AC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2190</w:t>
      </w:r>
    </w:p>
    <w:p w14:paraId="12827E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2190</w:t>
      </w:r>
    </w:p>
    <w:p w14:paraId="33345E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7B2246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2192</w:t>
      </w:r>
    </w:p>
    <w:p w14:paraId="6D07F7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2194</w:t>
      </w:r>
    </w:p>
    <w:p w14:paraId="65C1BBE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2194</w:t>
      </w:r>
    </w:p>
    <w:p w14:paraId="5451F3F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2194</w:t>
      </w:r>
    </w:p>
    <w:p w14:paraId="670938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2194</w:t>
      </w:r>
    </w:p>
    <w:p w14:paraId="67C0C4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6946D6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2194</w:t>
      </w:r>
    </w:p>
    <w:p w14:paraId="5DA967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A.6.3.1.1.3 Test Requirements</w:t>
      </w:r>
      <w:r>
        <w:rPr>
          <w:noProof/>
        </w:rPr>
        <w:tab/>
        <w:t>2198</w:t>
      </w:r>
    </w:p>
    <w:p w14:paraId="46FF29F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2198</w:t>
      </w:r>
    </w:p>
    <w:p w14:paraId="45F8C4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7399A3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2198</w:t>
      </w:r>
    </w:p>
    <w:p w14:paraId="6813E2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5DD809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2202</w:t>
      </w:r>
    </w:p>
    <w:p w14:paraId="43E3D0D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15D0BB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2202</w:t>
      </w:r>
    </w:p>
    <w:p w14:paraId="03AB6D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628527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  <w:lang w:val="sv-FI"/>
        </w:rPr>
        <w:t xml:space="preserve">SA NR </w:t>
      </w:r>
      <w:r w:rsidRPr="007D0E27">
        <w:rPr>
          <w:noProof/>
          <w:lang w:val="sv-FI"/>
        </w:rPr>
        <w:t>- E-UTRAN handover</w:t>
      </w:r>
      <w:r>
        <w:rPr>
          <w:noProof/>
        </w:rPr>
        <w:tab/>
        <w:t>2206</w:t>
      </w:r>
    </w:p>
    <w:p w14:paraId="29468E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12D612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398FB8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2212</w:t>
      </w:r>
    </w:p>
    <w:p w14:paraId="59B23C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25CFE5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33A792A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  <w:lang w:val="sv-FI"/>
        </w:rPr>
        <w:t xml:space="preserve"> SA NR </w:t>
      </w:r>
      <w:r w:rsidRPr="007D0E27">
        <w:rPr>
          <w:noProof/>
          <w:lang w:val="sv-FI"/>
        </w:rPr>
        <w:t>- UTRAN FDD handover</w:t>
      </w:r>
      <w:r>
        <w:rPr>
          <w:noProof/>
        </w:rPr>
        <w:tab/>
        <w:t>2218</w:t>
      </w:r>
    </w:p>
    <w:p w14:paraId="3EB288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622C9E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64BC02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synchronous DAPS handover in FR1</w:t>
      </w:r>
      <w:r>
        <w:rPr>
          <w:noProof/>
        </w:rPr>
        <w:tab/>
        <w:t>2222</w:t>
      </w:r>
    </w:p>
    <w:p w14:paraId="1BB31B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413D56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2222</w:t>
      </w:r>
    </w:p>
    <w:p w14:paraId="691AB9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413994B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asynchronous DAPS handover in FR1</w:t>
      </w:r>
      <w:r>
        <w:rPr>
          <w:noProof/>
        </w:rPr>
        <w:tab/>
        <w:t>2227</w:t>
      </w:r>
    </w:p>
    <w:p w14:paraId="590A1E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745013C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2227</w:t>
      </w:r>
    </w:p>
    <w:p w14:paraId="3F148C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2231</w:t>
      </w:r>
    </w:p>
    <w:p w14:paraId="126A223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2232</w:t>
      </w:r>
    </w:p>
    <w:p w14:paraId="0CAE48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1511F8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2232</w:t>
      </w:r>
    </w:p>
    <w:p w14:paraId="6D8195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1F43CF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2236</w:t>
      </w:r>
    </w:p>
    <w:p w14:paraId="076D4C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071111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2236</w:t>
      </w:r>
    </w:p>
    <w:p w14:paraId="34C609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2C79F2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2239</w:t>
      </w:r>
    </w:p>
    <w:p w14:paraId="5D5306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2239</w:t>
      </w:r>
    </w:p>
    <w:p w14:paraId="551D7E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2239</w:t>
      </w:r>
    </w:p>
    <w:p w14:paraId="6783BA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A.6.3.1.11.3 Test Requirements</w:t>
      </w:r>
      <w:r>
        <w:rPr>
          <w:noProof/>
        </w:rPr>
        <w:tab/>
        <w:t>2246</w:t>
      </w:r>
    </w:p>
    <w:p w14:paraId="439F28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2246</w:t>
      </w:r>
    </w:p>
    <w:p w14:paraId="4BD2E9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755D74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2246</w:t>
      </w:r>
    </w:p>
    <w:p w14:paraId="1D572D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A.6.3.1.12.3 Test Requirements</w:t>
      </w:r>
      <w:r>
        <w:rPr>
          <w:noProof/>
        </w:rPr>
        <w:tab/>
        <w:t>2254</w:t>
      </w:r>
    </w:p>
    <w:p w14:paraId="346BDF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  <w:lang w:val="sv-FI"/>
        </w:rPr>
        <w:t xml:space="preserve">SA NR </w:t>
      </w:r>
      <w:r w:rsidRPr="007D0E27">
        <w:rPr>
          <w:noProof/>
          <w:lang w:val="sv-FI"/>
        </w:rPr>
        <w:t>- E-UTRAN with NR PSCell addition in FR1</w:t>
      </w:r>
      <w:r>
        <w:rPr>
          <w:noProof/>
        </w:rPr>
        <w:tab/>
        <w:t>2254</w:t>
      </w:r>
    </w:p>
    <w:p w14:paraId="2971A82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084C96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7D3BED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  <w:lang w:val="sv-FI"/>
        </w:rPr>
        <w:t xml:space="preserve">SA NR </w:t>
      </w:r>
      <w:r w:rsidRPr="007D0E27">
        <w:rPr>
          <w:noProof/>
          <w:lang w:val="sv-FI"/>
        </w:rPr>
        <w:t>- E-UTRAN handover with NR FR1 PScell addition</w:t>
      </w:r>
      <w:r>
        <w:rPr>
          <w:noProof/>
        </w:rPr>
        <w:tab/>
        <w:t>2263</w:t>
      </w:r>
    </w:p>
    <w:p w14:paraId="7F10D6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43F08E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7E84C21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2273</w:t>
      </w:r>
    </w:p>
    <w:p w14:paraId="46178E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RRC Re-establishment</w:t>
      </w:r>
      <w:r>
        <w:rPr>
          <w:noProof/>
        </w:rPr>
        <w:tab/>
        <w:t>2273</w:t>
      </w:r>
    </w:p>
    <w:p w14:paraId="10CD43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FR1</w:t>
      </w:r>
      <w:r>
        <w:rPr>
          <w:noProof/>
        </w:rPr>
        <w:tab/>
        <w:t>2273</w:t>
      </w:r>
    </w:p>
    <w:p w14:paraId="2DA861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in FR1</w:t>
      </w:r>
      <w:r>
        <w:rPr>
          <w:noProof/>
        </w:rPr>
        <w:tab/>
        <w:t>2277</w:t>
      </w:r>
    </w:p>
    <w:p w14:paraId="2FAED9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2281</w:t>
      </w:r>
    </w:p>
    <w:p w14:paraId="61D65A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Random Access</w:t>
      </w:r>
      <w:r>
        <w:rPr>
          <w:noProof/>
        </w:rPr>
        <w:tab/>
        <w:t>2284</w:t>
      </w:r>
    </w:p>
    <w:p w14:paraId="7753CD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2284</w:t>
      </w:r>
    </w:p>
    <w:p w14:paraId="650C60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2288</w:t>
      </w:r>
    </w:p>
    <w:p w14:paraId="26E320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2293</w:t>
      </w:r>
    </w:p>
    <w:p w14:paraId="726E5A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2-step RA type n</w:t>
      </w:r>
      <w:r>
        <w:rPr>
          <w:noProof/>
        </w:rPr>
        <w:t>on-</w:t>
      </w:r>
      <w:r w:rsidRPr="007D0E27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2298</w:t>
      </w:r>
    </w:p>
    <w:p w14:paraId="0E8ED38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2302</w:t>
      </w:r>
    </w:p>
    <w:p w14:paraId="185669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2302</w:t>
      </w:r>
    </w:p>
    <w:p w14:paraId="461133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2306</w:t>
      </w:r>
    </w:p>
    <w:p w14:paraId="1CF212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 Conditional handover</w:t>
      </w:r>
      <w:r>
        <w:rPr>
          <w:noProof/>
        </w:rPr>
        <w:tab/>
        <w:t>2313</w:t>
      </w:r>
    </w:p>
    <w:p w14:paraId="0DB56C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2313</w:t>
      </w:r>
    </w:p>
    <w:p w14:paraId="04055C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2313</w:t>
      </w:r>
    </w:p>
    <w:p w14:paraId="5CA9A2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2313</w:t>
      </w:r>
    </w:p>
    <w:p w14:paraId="72D4E6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A.6.3.3.1.3 Test Requirements</w:t>
      </w:r>
      <w:r>
        <w:rPr>
          <w:noProof/>
        </w:rPr>
        <w:tab/>
        <w:t>2317</w:t>
      </w:r>
    </w:p>
    <w:p w14:paraId="6CA4650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2317</w:t>
      </w:r>
    </w:p>
    <w:p w14:paraId="79C3C5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668B45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2317</w:t>
      </w:r>
    </w:p>
    <w:p w14:paraId="08071C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A.6.3.3.2.3 Test Requirements</w:t>
      </w:r>
      <w:r>
        <w:rPr>
          <w:noProof/>
        </w:rPr>
        <w:tab/>
        <w:t>2321</w:t>
      </w:r>
    </w:p>
    <w:p w14:paraId="13DC135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2321</w:t>
      </w:r>
    </w:p>
    <w:p w14:paraId="7CDED21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2321</w:t>
      </w:r>
    </w:p>
    <w:p w14:paraId="0B2E7B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2321</w:t>
      </w:r>
    </w:p>
    <w:p w14:paraId="1153DB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2321</w:t>
      </w:r>
    </w:p>
    <w:p w14:paraId="590E34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2325</w:t>
      </w:r>
    </w:p>
    <w:p w14:paraId="1101436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2325</w:t>
      </w:r>
    </w:p>
    <w:p w14:paraId="7883C0F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2325</w:t>
      </w:r>
    </w:p>
    <w:p w14:paraId="718FFD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2325</w:t>
      </w:r>
    </w:p>
    <w:p w14:paraId="3BEEDC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55A0B5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2325</w:t>
      </w:r>
    </w:p>
    <w:p w14:paraId="115DA0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4FE6BA5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2329</w:t>
      </w:r>
    </w:p>
    <w:p w14:paraId="618679C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2329</w:t>
      </w:r>
    </w:p>
    <w:p w14:paraId="7EF9FA7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2330</w:t>
      </w:r>
    </w:p>
    <w:p w14:paraId="570B86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2330</w:t>
      </w:r>
    </w:p>
    <w:p w14:paraId="70393D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2335</w:t>
      </w:r>
    </w:p>
    <w:p w14:paraId="5F07EE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2335</w:t>
      </w:r>
    </w:p>
    <w:p w14:paraId="4E4458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2335</w:t>
      </w:r>
    </w:p>
    <w:p w14:paraId="2F0D39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296B8F9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2341</w:t>
      </w:r>
    </w:p>
    <w:p w14:paraId="1E6FC4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40CF9B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778CB0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2347</w:t>
      </w:r>
    </w:p>
    <w:p w14:paraId="6B60B6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783404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7E9EB51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2353</w:t>
      </w:r>
    </w:p>
    <w:p w14:paraId="29960B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7C45CB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2359</w:t>
      </w:r>
    </w:p>
    <w:p w14:paraId="1CA699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2359</w:t>
      </w:r>
    </w:p>
    <w:p w14:paraId="3E5813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2359</w:t>
      </w:r>
    </w:p>
    <w:p w14:paraId="53DE00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2364</w:t>
      </w:r>
    </w:p>
    <w:p w14:paraId="06C9FB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2364</w:t>
      </w:r>
    </w:p>
    <w:p w14:paraId="0DCAB1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2364</w:t>
      </w:r>
    </w:p>
    <w:p w14:paraId="340D94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08012E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2369</w:t>
      </w:r>
    </w:p>
    <w:p w14:paraId="3057C9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32D750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2374</w:t>
      </w:r>
    </w:p>
    <w:p w14:paraId="093F2D9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2374</w:t>
      </w:r>
    </w:p>
    <w:p w14:paraId="57C559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90ADE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40FC58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2380</w:t>
      </w:r>
    </w:p>
    <w:p w14:paraId="2BD2486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A.6.5.2.</w:t>
      </w:r>
      <w:r w:rsidRPr="007D0E27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2380</w:t>
      </w:r>
    </w:p>
    <w:p w14:paraId="3D3121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bCs/>
          <w:noProof/>
        </w:rPr>
        <w:t>A.6.5.2.1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20DBB29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interruptions at NR SRS carrier based switching</w:t>
      </w:r>
      <w:r>
        <w:rPr>
          <w:noProof/>
        </w:rPr>
        <w:tab/>
        <w:t>2385</w:t>
      </w:r>
    </w:p>
    <w:p w14:paraId="275FA8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1BD58E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2385</w:t>
      </w:r>
    </w:p>
    <w:p w14:paraId="6ACC30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365DB8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SA interruptions at NR SRS antenna port switching</w:t>
      </w:r>
      <w:r w:rsidRPr="007D0E27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2388</w:t>
      </w:r>
    </w:p>
    <w:p w14:paraId="446E62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A.6.5.2.</w:t>
      </w:r>
      <w:r w:rsidRPr="007D0E27">
        <w:rPr>
          <w:rFonts w:eastAsiaTheme="minorEastAsia"/>
          <w:noProof/>
          <w:snapToGrid w:val="0"/>
        </w:rPr>
        <w:t>3</w:t>
      </w:r>
      <w:r w:rsidRPr="007D0E27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2388</w:t>
      </w:r>
    </w:p>
    <w:p w14:paraId="59D4C3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2388</w:t>
      </w:r>
    </w:p>
    <w:p w14:paraId="526C77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2631F3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2391</w:t>
      </w:r>
    </w:p>
    <w:p w14:paraId="6562A1B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2391</w:t>
      </w:r>
    </w:p>
    <w:p w14:paraId="13E2C3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A.6.5.2</w:t>
      </w:r>
      <w:r w:rsidRPr="007D0E27">
        <w:rPr>
          <w:noProof/>
          <w:snapToGrid w:val="0"/>
        </w:rPr>
        <w:t>.</w:t>
      </w:r>
      <w:r w:rsidRPr="007D0E27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2391</w:t>
      </w:r>
    </w:p>
    <w:p w14:paraId="7D7A51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58A183B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2394</w:t>
      </w:r>
    </w:p>
    <w:p w14:paraId="4746AD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2394</w:t>
      </w:r>
    </w:p>
    <w:p w14:paraId="7D75B7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1</w:t>
      </w:r>
      <w:r w:rsidRPr="007D0E27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280322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1</w:t>
      </w:r>
      <w:r w:rsidRPr="007D0E27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1B451C8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2400</w:t>
      </w:r>
    </w:p>
    <w:p w14:paraId="456370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2</w:t>
      </w:r>
      <w:r w:rsidRPr="007D0E27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12DA37B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2</w:t>
      </w:r>
      <w:r w:rsidRPr="007D0E27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2400</w:t>
      </w:r>
    </w:p>
    <w:p w14:paraId="589732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2400</w:t>
      </w:r>
    </w:p>
    <w:p w14:paraId="3B7D2BB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4C02E9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</w:t>
      </w:r>
      <w:r w:rsidRPr="007D0E27">
        <w:rPr>
          <w:rFonts w:eastAsiaTheme="minorEastAsia"/>
          <w:noProof/>
        </w:rPr>
        <w:t>6.</w:t>
      </w:r>
      <w:r>
        <w:rPr>
          <w:noProof/>
        </w:rPr>
        <w:t>5</w:t>
      </w:r>
      <w:r w:rsidRPr="007D0E27">
        <w:rPr>
          <w:rFonts w:eastAsiaTheme="minorEastAsia"/>
          <w:noProof/>
        </w:rPr>
        <w:t>.</w:t>
      </w:r>
      <w:r>
        <w:rPr>
          <w:noProof/>
        </w:rPr>
        <w:t>3</w:t>
      </w:r>
      <w:r w:rsidRPr="007D0E27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2401</w:t>
      </w:r>
    </w:p>
    <w:p w14:paraId="26BCA59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2401</w:t>
      </w:r>
    </w:p>
    <w:p w14:paraId="2E2A10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Test Purpose and Environment</w:t>
      </w:r>
      <w:r>
        <w:rPr>
          <w:noProof/>
        </w:rPr>
        <w:tab/>
        <w:t>2401</w:t>
      </w:r>
    </w:p>
    <w:p w14:paraId="1EC660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Test Requirements</w:t>
      </w:r>
      <w:r>
        <w:rPr>
          <w:noProof/>
        </w:rPr>
        <w:tab/>
        <w:t>2408</w:t>
      </w:r>
    </w:p>
    <w:p w14:paraId="3B821B3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2408</w:t>
      </w:r>
    </w:p>
    <w:p w14:paraId="095A53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Test Purpose and Environment</w:t>
      </w:r>
      <w:r>
        <w:rPr>
          <w:noProof/>
        </w:rPr>
        <w:tab/>
        <w:t>2408</w:t>
      </w:r>
    </w:p>
    <w:p w14:paraId="6953D5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03018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2413</w:t>
      </w:r>
    </w:p>
    <w:p w14:paraId="6017C0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2413</w:t>
      </w:r>
    </w:p>
    <w:p w14:paraId="0A3852E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2DD19C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2417</w:t>
      </w:r>
    </w:p>
    <w:p w14:paraId="5D79040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069BF9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28B9BAC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2422</w:t>
      </w:r>
    </w:p>
    <w:p w14:paraId="783E35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0593D8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3F60F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2427</w:t>
      </w:r>
    </w:p>
    <w:p w14:paraId="61CE05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37BFDD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A.6.5.3.9.2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56A866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2432</w:t>
      </w:r>
    </w:p>
    <w:p w14:paraId="1566AF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1F5D8D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6314E4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2436</w:t>
      </w:r>
    </w:p>
    <w:p w14:paraId="33849C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017797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640A82D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2436</w:t>
      </w:r>
    </w:p>
    <w:p w14:paraId="0249F5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2436</w:t>
      </w:r>
    </w:p>
    <w:p w14:paraId="6A49F6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3271D2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2446</w:t>
      </w:r>
    </w:p>
    <w:p w14:paraId="53B5BC6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2447</w:t>
      </w:r>
    </w:p>
    <w:p w14:paraId="7E09308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2447</w:t>
      </w:r>
    </w:p>
    <w:p w14:paraId="419884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2447</w:t>
      </w:r>
    </w:p>
    <w:p w14:paraId="131E8AC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15BF65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2453</w:t>
      </w:r>
    </w:p>
    <w:p w14:paraId="6A96DB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2453</w:t>
      </w:r>
    </w:p>
    <w:p w14:paraId="386CF9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47A31A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2460</w:t>
      </w:r>
    </w:p>
    <w:p w14:paraId="574976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2460</w:t>
      </w:r>
    </w:p>
    <w:p w14:paraId="386662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2465</w:t>
      </w:r>
    </w:p>
    <w:p w14:paraId="4AEF40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2466</w:t>
      </w:r>
    </w:p>
    <w:p w14:paraId="5795AC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2466</w:t>
      </w:r>
    </w:p>
    <w:p w14:paraId="23FDDA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2471</w:t>
      </w:r>
    </w:p>
    <w:p w14:paraId="5CB19D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7D0E27">
        <w:rPr>
          <w:rFonts w:eastAsia="MS Mincho" w:cs="Arial"/>
          <w:noProof/>
        </w:rPr>
        <w:t>in non-DRX mode</w:t>
      </w:r>
      <w:r>
        <w:rPr>
          <w:noProof/>
        </w:rPr>
        <w:tab/>
        <w:t>2472</w:t>
      </w:r>
    </w:p>
    <w:p w14:paraId="24E9B02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2472</w:t>
      </w:r>
    </w:p>
    <w:p w14:paraId="3417D2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2476</w:t>
      </w:r>
    </w:p>
    <w:p w14:paraId="10F5A4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7D0E27">
        <w:rPr>
          <w:rFonts w:eastAsia="MS Mincho" w:cs="Arial"/>
          <w:noProof/>
        </w:rPr>
        <w:t>in DRX mode</w:t>
      </w:r>
      <w:r>
        <w:rPr>
          <w:noProof/>
        </w:rPr>
        <w:tab/>
        <w:t>2476</w:t>
      </w:r>
    </w:p>
    <w:p w14:paraId="3AB843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4A05F9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622F87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2481</w:t>
      </w:r>
    </w:p>
    <w:p w14:paraId="546BC4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4553DE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3D8CCBB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2488</w:t>
      </w:r>
    </w:p>
    <w:p w14:paraId="5D7104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2488</w:t>
      </w:r>
    </w:p>
    <w:p w14:paraId="53CD33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2488</w:t>
      </w:r>
    </w:p>
    <w:p w14:paraId="0245EF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2494</w:t>
      </w:r>
    </w:p>
    <w:p w14:paraId="500719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2499</w:t>
      </w:r>
    </w:p>
    <w:p w14:paraId="3B5FBE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2499</w:t>
      </w:r>
    </w:p>
    <w:p w14:paraId="630FE2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A.6.5.6.3 </w:t>
      </w:r>
      <w:r w:rsidRPr="007D0E27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7D0E27">
        <w:rPr>
          <w:rFonts w:cs="Arial"/>
          <w:noProof/>
          <w:lang w:val="en-US"/>
        </w:rPr>
        <w:t>on multiple CCs</w:t>
      </w:r>
      <w:r>
        <w:rPr>
          <w:noProof/>
        </w:rPr>
        <w:tab/>
        <w:t>2503</w:t>
      </w:r>
    </w:p>
    <w:p w14:paraId="7360B3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lang w:val="en-US"/>
        </w:rPr>
        <w:t xml:space="preserve">NR FR1- NR FR1 DL active BWP switch on multiple CCs </w:t>
      </w:r>
      <w:r w:rsidRPr="007D0E27">
        <w:rPr>
          <w:noProof/>
          <w:lang w:val="en-US"/>
        </w:rPr>
        <w:t>with non-DRX in SA</w:t>
      </w:r>
      <w:r>
        <w:rPr>
          <w:noProof/>
        </w:rPr>
        <w:tab/>
        <w:t>2503</w:t>
      </w:r>
    </w:p>
    <w:p w14:paraId="5FE3F1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2510</w:t>
      </w:r>
    </w:p>
    <w:p w14:paraId="46B4AA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2510</w:t>
      </w:r>
    </w:p>
    <w:p w14:paraId="1BF6D81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67CBDA9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PMingLiU"/>
          <w:noProof/>
        </w:rPr>
        <w:t>Test Requirements</w:t>
      </w:r>
      <w:r>
        <w:rPr>
          <w:noProof/>
        </w:rPr>
        <w:tab/>
        <w:t>2516</w:t>
      </w:r>
    </w:p>
    <w:p w14:paraId="128CD7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2516</w:t>
      </w:r>
    </w:p>
    <w:p w14:paraId="4023CB0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2516</w:t>
      </w:r>
    </w:p>
    <w:p w14:paraId="3831485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Test Requirements</w:t>
      </w:r>
      <w:r>
        <w:rPr>
          <w:noProof/>
        </w:rPr>
        <w:tab/>
        <w:t>2523</w:t>
      </w:r>
    </w:p>
    <w:p w14:paraId="55B178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7D0E27">
        <w:rPr>
          <w:rFonts w:cs="Arial"/>
          <w:noProof/>
          <w:lang w:val="en-US"/>
        </w:rPr>
        <w:t>on multiple CCs</w:t>
      </w:r>
      <w:r>
        <w:rPr>
          <w:noProof/>
        </w:rPr>
        <w:tab/>
        <w:t>2523</w:t>
      </w:r>
    </w:p>
    <w:p w14:paraId="147B690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2523</w:t>
      </w:r>
    </w:p>
    <w:p w14:paraId="5D786F8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2528</w:t>
      </w:r>
    </w:p>
    <w:p w14:paraId="705B8D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2528</w:t>
      </w:r>
    </w:p>
    <w:p w14:paraId="03477A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2528</w:t>
      </w:r>
    </w:p>
    <w:p w14:paraId="68295E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2532</w:t>
      </w:r>
    </w:p>
    <w:p w14:paraId="162808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2532</w:t>
      </w:r>
    </w:p>
    <w:p w14:paraId="18CA5A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25F44C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2536</w:t>
      </w:r>
    </w:p>
    <w:p w14:paraId="28162E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2536</w:t>
      </w:r>
    </w:p>
    <w:p w14:paraId="75F6F2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2536</w:t>
      </w:r>
    </w:p>
    <w:p w14:paraId="1DCABD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2536</w:t>
      </w:r>
    </w:p>
    <w:p w14:paraId="05C5B8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0D47FF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2540</w:t>
      </w:r>
    </w:p>
    <w:p w14:paraId="1E23BD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C3C26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2544</w:t>
      </w:r>
    </w:p>
    <w:p w14:paraId="0A99ACD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2544</w:t>
      </w:r>
    </w:p>
    <w:p w14:paraId="4489484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2544</w:t>
      </w:r>
    </w:p>
    <w:p w14:paraId="61A72C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65745F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3C92399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2548</w:t>
      </w:r>
    </w:p>
    <w:p w14:paraId="50B8D5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5DF512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1DCE450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2552</w:t>
      </w:r>
    </w:p>
    <w:p w14:paraId="0D3A6C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2552</w:t>
      </w:r>
    </w:p>
    <w:p w14:paraId="154EAC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0648C6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30E7E75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2557</w:t>
      </w:r>
    </w:p>
    <w:p w14:paraId="4BA3E9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6A3CD4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3ABAB18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2562</w:t>
      </w:r>
    </w:p>
    <w:p w14:paraId="273951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2562</w:t>
      </w:r>
    </w:p>
    <w:p w14:paraId="5CF769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1A87AB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2566</w:t>
      </w:r>
    </w:p>
    <w:p w14:paraId="61C2189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</w:t>
      </w:r>
      <w:r w:rsidRPr="007D0E27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2566</w:t>
      </w:r>
    </w:p>
    <w:p w14:paraId="6E36E8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</w:t>
      </w:r>
      <w:r w:rsidRPr="007D0E27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2566</w:t>
      </w:r>
    </w:p>
    <w:p w14:paraId="4B7E4E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</w:t>
      </w:r>
      <w:r w:rsidRPr="007D0E27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2566</w:t>
      </w:r>
    </w:p>
    <w:p w14:paraId="479ED5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A.6.5.</w:t>
      </w:r>
      <w:r w:rsidRPr="007D0E27">
        <w:rPr>
          <w:noProof/>
          <w:lang w:val="en-US"/>
        </w:rPr>
        <w:t>9</w:t>
      </w:r>
      <w:r>
        <w:rPr>
          <w:noProof/>
        </w:rPr>
        <w:t>.1.</w:t>
      </w:r>
      <w:r w:rsidRPr="007D0E27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2569</w:t>
      </w:r>
    </w:p>
    <w:p w14:paraId="3373E4A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2570</w:t>
      </w:r>
    </w:p>
    <w:p w14:paraId="0017D7B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2570</w:t>
      </w:r>
    </w:p>
    <w:p w14:paraId="2DBBB4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2570</w:t>
      </w:r>
    </w:p>
    <w:p w14:paraId="14F9A9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48EA9F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2570</w:t>
      </w:r>
    </w:p>
    <w:p w14:paraId="6BE58A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2574</w:t>
      </w:r>
    </w:p>
    <w:p w14:paraId="6007A7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2574</w:t>
      </w:r>
    </w:p>
    <w:p w14:paraId="20B116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2574</w:t>
      </w:r>
    </w:p>
    <w:p w14:paraId="44BC70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2574</w:t>
      </w:r>
    </w:p>
    <w:p w14:paraId="0C4143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2578</w:t>
      </w:r>
    </w:p>
    <w:p w14:paraId="3ED74C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2578</w:t>
      </w:r>
    </w:p>
    <w:p w14:paraId="648FC1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2578</w:t>
      </w:r>
    </w:p>
    <w:p w14:paraId="7A0A20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2578</w:t>
      </w:r>
    </w:p>
    <w:p w14:paraId="7184F8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1542A17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2582</w:t>
      </w:r>
    </w:p>
    <w:p w14:paraId="3839F5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2582</w:t>
      </w:r>
    </w:p>
    <w:p w14:paraId="2279E5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2582</w:t>
      </w:r>
    </w:p>
    <w:p w14:paraId="3960CF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2586</w:t>
      </w:r>
    </w:p>
    <w:p w14:paraId="520F67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2586</w:t>
      </w:r>
    </w:p>
    <w:p w14:paraId="340CDB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6C3BEC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51F614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2588</w:t>
      </w:r>
    </w:p>
    <w:p w14:paraId="6873FC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2589</w:t>
      </w:r>
    </w:p>
    <w:p w14:paraId="44B309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2589</w:t>
      </w:r>
    </w:p>
    <w:p w14:paraId="237C26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2589</w:t>
      </w:r>
    </w:p>
    <w:p w14:paraId="6CDA3E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0BABAC3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7D0E27">
        <w:rPr>
          <w:noProof/>
          <w:snapToGrid w:val="0"/>
        </w:rPr>
        <w:t>for UE configured with highSpeedMeasFlag-r16</w:t>
      </w:r>
      <w:r>
        <w:rPr>
          <w:noProof/>
        </w:rPr>
        <w:tab/>
        <w:t>2591</w:t>
      </w:r>
    </w:p>
    <w:p w14:paraId="53FB59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6CB5DB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A.6.6.1.7.2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17A04D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7BD086E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DRX</w:t>
      </w:r>
      <w:r w:rsidRPr="007D0E27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2595</w:t>
      </w:r>
    </w:p>
    <w:p w14:paraId="09D3B6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1A1274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511D00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60A2EBA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2599</w:t>
      </w:r>
    </w:p>
    <w:p w14:paraId="65388FD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2599</w:t>
      </w:r>
    </w:p>
    <w:p w14:paraId="45F3CB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34CD33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3F2F67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2603</w:t>
      </w:r>
    </w:p>
    <w:p w14:paraId="189CFD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9AC6F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2607</w:t>
      </w:r>
    </w:p>
    <w:p w14:paraId="473951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2608</w:t>
      </w:r>
    </w:p>
    <w:p w14:paraId="7CF0BCE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2608</w:t>
      </w:r>
    </w:p>
    <w:p w14:paraId="3A8AEFA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2608</w:t>
      </w:r>
    </w:p>
    <w:p w14:paraId="7F1809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582879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3D2B08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2612</w:t>
      </w:r>
    </w:p>
    <w:p w14:paraId="64CA40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3E0D97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2616</w:t>
      </w:r>
    </w:p>
    <w:p w14:paraId="2A70715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2616</w:t>
      </w:r>
    </w:p>
    <w:p w14:paraId="36B87FC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2616</w:t>
      </w:r>
    </w:p>
    <w:p w14:paraId="5F09D99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2616</w:t>
      </w:r>
    </w:p>
    <w:p w14:paraId="17ED64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0941CCD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3C5D2EC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2620</w:t>
      </w:r>
    </w:p>
    <w:p w14:paraId="5DD933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70903B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683728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2628</w:t>
      </w:r>
    </w:p>
    <w:p w14:paraId="27161C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164421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4EBF365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2632</w:t>
      </w:r>
    </w:p>
    <w:p w14:paraId="18952C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2632</w:t>
      </w:r>
    </w:p>
    <w:p w14:paraId="2DDEFC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5E8C81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F52B2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2638</w:t>
      </w:r>
    </w:p>
    <w:p w14:paraId="328930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5426B4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6BF16D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SA NR - E-UTRAN event-triggered reporting in DRX in FR1 </w:t>
      </w:r>
      <w:r w:rsidRPr="007D0E27">
        <w:rPr>
          <w:noProof/>
          <w:snapToGrid w:val="0"/>
        </w:rPr>
        <w:t>for UE configured with highSpeedMeasFlag-r16</w:t>
      </w:r>
      <w:r>
        <w:rPr>
          <w:noProof/>
        </w:rPr>
        <w:tab/>
        <w:t>2645</w:t>
      </w:r>
    </w:p>
    <w:p w14:paraId="27FB73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74797D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73C6338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2651</w:t>
      </w:r>
    </w:p>
    <w:p w14:paraId="15B375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2651</w:t>
      </w:r>
    </w:p>
    <w:p w14:paraId="20B041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24BCE3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2651</w:t>
      </w:r>
    </w:p>
    <w:p w14:paraId="7D63D9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7A8C13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>
        <w:rPr>
          <w:noProof/>
        </w:rPr>
        <w:tab/>
        <w:t>2654</w:t>
      </w:r>
    </w:p>
    <w:p w14:paraId="6AD444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6C54D5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2655</w:t>
      </w:r>
    </w:p>
    <w:p w14:paraId="0D847C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2EA5DBD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2658</w:t>
      </w:r>
    </w:p>
    <w:p w14:paraId="2BEF2E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11D31B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2659</w:t>
      </w:r>
    </w:p>
    <w:p w14:paraId="6ACC22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34436A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used</w:t>
      </w:r>
      <w:r>
        <w:rPr>
          <w:noProof/>
        </w:rPr>
        <w:tab/>
        <w:t>2662</w:t>
      </w:r>
    </w:p>
    <w:p w14:paraId="1951BF2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701EF0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2663</w:t>
      </w:r>
    </w:p>
    <w:p w14:paraId="6E0F1D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A.6.6.4.4.3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54EF901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SSB based L1-RSRP measurement when DRX is used for UE configured with </w:t>
      </w:r>
      <w:r w:rsidRPr="007D0E2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2666</w:t>
      </w:r>
    </w:p>
    <w:p w14:paraId="057863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767CE4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2667</w:t>
      </w:r>
    </w:p>
    <w:p w14:paraId="305AE3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2670</w:t>
      </w:r>
    </w:p>
    <w:p w14:paraId="29E7D2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2671</w:t>
      </w:r>
    </w:p>
    <w:p w14:paraId="3D8E96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223852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2671</w:t>
      </w:r>
    </w:p>
    <w:p w14:paraId="65D053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0416FCC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2675</w:t>
      </w:r>
    </w:p>
    <w:p w14:paraId="00ECCE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2675</w:t>
      </w:r>
    </w:p>
    <w:p w14:paraId="17AFDE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510A3C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2678</w:t>
      </w:r>
    </w:p>
    <w:p w14:paraId="10C275E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2678</w:t>
      </w:r>
    </w:p>
    <w:p w14:paraId="0F3224B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SRS-RSRP measurement with DRX</w:t>
      </w:r>
      <w:r>
        <w:rPr>
          <w:noProof/>
        </w:rPr>
        <w:tab/>
        <w:t>2678</w:t>
      </w:r>
    </w:p>
    <w:p w14:paraId="11B850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2678</w:t>
      </w:r>
    </w:p>
    <w:p w14:paraId="66EAE5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2679</w:t>
      </w:r>
    </w:p>
    <w:p w14:paraId="5C608E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7F4448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CLI-RSSI measurement with DRX</w:t>
      </w:r>
      <w:r>
        <w:rPr>
          <w:noProof/>
        </w:rPr>
        <w:tab/>
        <w:t>2682</w:t>
      </w:r>
    </w:p>
    <w:p w14:paraId="79A522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4F308D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2683</w:t>
      </w:r>
    </w:p>
    <w:p w14:paraId="14C1D5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2685</w:t>
      </w:r>
    </w:p>
    <w:p w14:paraId="6B1A1B8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2685</w:t>
      </w:r>
    </w:p>
    <w:p w14:paraId="639E90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2685</w:t>
      </w:r>
    </w:p>
    <w:p w14:paraId="551CB6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2685</w:t>
      </w:r>
    </w:p>
    <w:p w14:paraId="49983C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706047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2688</w:t>
      </w:r>
    </w:p>
    <w:p w14:paraId="38A1161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2688</w:t>
      </w:r>
    </w:p>
    <w:p w14:paraId="16D91C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2688</w:t>
      </w:r>
    </w:p>
    <w:p w14:paraId="222C80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2691</w:t>
      </w:r>
    </w:p>
    <w:p w14:paraId="20493A9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2692</w:t>
      </w:r>
    </w:p>
    <w:p w14:paraId="345A43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2694</w:t>
      </w:r>
    </w:p>
    <w:p w14:paraId="05D47F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2694</w:t>
      </w:r>
    </w:p>
    <w:p w14:paraId="441F76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060589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1D6E004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2699</w:t>
      </w:r>
    </w:p>
    <w:p w14:paraId="200CD8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2699</w:t>
      </w:r>
    </w:p>
    <w:p w14:paraId="27E59E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2700</w:t>
      </w:r>
    </w:p>
    <w:p w14:paraId="2EECCB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2702</w:t>
      </w:r>
    </w:p>
    <w:p w14:paraId="4D4C01A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2702</w:t>
      </w:r>
    </w:p>
    <w:p w14:paraId="77E93A2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2702</w:t>
      </w:r>
    </w:p>
    <w:p w14:paraId="496941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660E99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2709</w:t>
      </w:r>
    </w:p>
    <w:p w14:paraId="59202A9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2709</w:t>
      </w:r>
    </w:p>
    <w:p w14:paraId="420F77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2709</w:t>
      </w:r>
    </w:p>
    <w:p w14:paraId="667647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2709</w:t>
      </w:r>
    </w:p>
    <w:p w14:paraId="629961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313E959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2712</w:t>
      </w:r>
    </w:p>
    <w:p w14:paraId="48FD81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</w:t>
      </w:r>
      <w:r w:rsidRPr="007D0E27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2712</w:t>
      </w:r>
    </w:p>
    <w:p w14:paraId="40683A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798917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1B55EFE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2716</w:t>
      </w:r>
    </w:p>
    <w:p w14:paraId="4AE1F37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2716</w:t>
      </w:r>
    </w:p>
    <w:p w14:paraId="594722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1912FA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0832CA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2724</w:t>
      </w:r>
    </w:p>
    <w:p w14:paraId="1F7CF8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184533E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31E551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A.6.6.12.3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2730</w:t>
      </w:r>
    </w:p>
    <w:p w14:paraId="45625C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6975F9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2736</w:t>
      </w:r>
    </w:p>
    <w:p w14:paraId="6DE3C4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2737</w:t>
      </w:r>
    </w:p>
    <w:p w14:paraId="55E414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29E93D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73FA92A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2741</w:t>
      </w:r>
    </w:p>
    <w:p w14:paraId="6ED908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17329A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2745</w:t>
      </w:r>
    </w:p>
    <w:p w14:paraId="0B66A2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2746</w:t>
      </w:r>
    </w:p>
    <w:p w14:paraId="7B7D3B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2746</w:t>
      </w:r>
    </w:p>
    <w:p w14:paraId="0E6CAC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7A0F45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36DEC77D" w14:textId="77777777" w:rsidR="00BF55AC" w:rsidRDefault="00BF55AC">
      <w:pPr>
        <w:pStyle w:val="TOC4"/>
        <w:tabs>
          <w:tab w:val="left" w:pos="727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 w:cs="v4.2.0"/>
          <w:noProof/>
        </w:rPr>
        <w:t>The rate of correct events observed during repeated tests shall be at least 90%</w:t>
      </w:r>
      <w:r w:rsidRPr="007D0E27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2750</w:t>
      </w:r>
    </w:p>
    <w:p w14:paraId="1B97D9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2B9153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2754</w:t>
      </w:r>
    </w:p>
    <w:p w14:paraId="014820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2754</w:t>
      </w:r>
    </w:p>
    <w:p w14:paraId="470C4B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2754</w:t>
      </w:r>
    </w:p>
    <w:p w14:paraId="3DC577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2757</w:t>
      </w:r>
    </w:p>
    <w:p w14:paraId="5B97A79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2757</w:t>
      </w:r>
    </w:p>
    <w:p w14:paraId="6404AD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2757</w:t>
      </w:r>
    </w:p>
    <w:p w14:paraId="2289DE6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2762</w:t>
      </w:r>
    </w:p>
    <w:p w14:paraId="1E2554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2762</w:t>
      </w:r>
    </w:p>
    <w:p w14:paraId="192E737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260FCD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2766</w:t>
      </w:r>
    </w:p>
    <w:p w14:paraId="474225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2766</w:t>
      </w:r>
    </w:p>
    <w:p w14:paraId="4FA89F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12F5C1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78FE87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2770</w:t>
      </w:r>
    </w:p>
    <w:p w14:paraId="578FA7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2770</w:t>
      </w:r>
    </w:p>
    <w:p w14:paraId="3D1814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2773</w:t>
      </w:r>
    </w:p>
    <w:p w14:paraId="5FC76F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2773</w:t>
      </w:r>
    </w:p>
    <w:p w14:paraId="00FA39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2773</w:t>
      </w:r>
    </w:p>
    <w:p w14:paraId="1A6E70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2776</w:t>
      </w:r>
    </w:p>
    <w:p w14:paraId="19E152C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2776</w:t>
      </w:r>
    </w:p>
    <w:p w14:paraId="743080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2776</w:t>
      </w:r>
    </w:p>
    <w:p w14:paraId="03C09F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2780</w:t>
      </w:r>
    </w:p>
    <w:p w14:paraId="0FC2B70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2780</w:t>
      </w:r>
    </w:p>
    <w:p w14:paraId="3BF499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2780</w:t>
      </w:r>
    </w:p>
    <w:p w14:paraId="31B1BD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2787</w:t>
      </w:r>
    </w:p>
    <w:p w14:paraId="0ABC2C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2788</w:t>
      </w:r>
    </w:p>
    <w:p w14:paraId="70145A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2788</w:t>
      </w:r>
    </w:p>
    <w:p w14:paraId="57DC5D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3BEBD5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61705E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2790</w:t>
      </w:r>
    </w:p>
    <w:p w14:paraId="2EE657D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55C509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030F51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2793</w:t>
      </w:r>
    </w:p>
    <w:p w14:paraId="7DBAAB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7D5737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2796</w:t>
      </w:r>
    </w:p>
    <w:p w14:paraId="15EBA0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Pre-MG</w:t>
      </w:r>
      <w:r>
        <w:rPr>
          <w:noProof/>
        </w:rPr>
        <w:tab/>
        <w:t>2796</w:t>
      </w:r>
    </w:p>
    <w:p w14:paraId="0B818C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2796</w:t>
      </w:r>
    </w:p>
    <w:p w14:paraId="03FEE7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2796</w:t>
      </w:r>
    </w:p>
    <w:p w14:paraId="64FA35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2796</w:t>
      </w:r>
    </w:p>
    <w:p w14:paraId="6DDAB30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2801</w:t>
      </w:r>
    </w:p>
    <w:p w14:paraId="7A1292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2801</w:t>
      </w:r>
    </w:p>
    <w:p w14:paraId="358DB7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2801</w:t>
      </w:r>
    </w:p>
    <w:p w14:paraId="18B5D5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2801</w:t>
      </w:r>
    </w:p>
    <w:p w14:paraId="12C402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2806</w:t>
      </w:r>
    </w:p>
    <w:p w14:paraId="04A1A09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2806</w:t>
      </w:r>
    </w:p>
    <w:p w14:paraId="479A15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2806</w:t>
      </w:r>
    </w:p>
    <w:p w14:paraId="7D3F35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2806</w:t>
      </w:r>
    </w:p>
    <w:p w14:paraId="7D0338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2806</w:t>
      </w:r>
    </w:p>
    <w:p w14:paraId="7FA3395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2806</w:t>
      </w:r>
    </w:p>
    <w:p w14:paraId="33DAAF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2806</w:t>
      </w:r>
    </w:p>
    <w:p w14:paraId="6799B0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0E185B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2810</w:t>
      </w:r>
    </w:p>
    <w:p w14:paraId="57803A5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2810</w:t>
      </w:r>
    </w:p>
    <w:p w14:paraId="6D4A989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61CD68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2814</w:t>
      </w:r>
    </w:p>
    <w:p w14:paraId="2027EE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2814</w:t>
      </w:r>
    </w:p>
    <w:p w14:paraId="3705CB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745B9E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2821</w:t>
      </w:r>
    </w:p>
    <w:p w14:paraId="79DB66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2821</w:t>
      </w:r>
    </w:p>
    <w:p w14:paraId="70FE78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6D5CD5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1D64C1B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NCSG</w:t>
      </w:r>
      <w:r>
        <w:rPr>
          <w:noProof/>
        </w:rPr>
        <w:tab/>
        <w:t>2826</w:t>
      </w:r>
    </w:p>
    <w:p w14:paraId="3D6833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2826</w:t>
      </w:r>
    </w:p>
    <w:p w14:paraId="617BE5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6929B0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7F6B79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2830</w:t>
      </w:r>
    </w:p>
    <w:p w14:paraId="592599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2830</w:t>
      </w:r>
    </w:p>
    <w:p w14:paraId="126BD0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4D20D7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2830</w:t>
      </w:r>
    </w:p>
    <w:p w14:paraId="7FFE08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4F9AA5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2834</w:t>
      </w:r>
    </w:p>
    <w:p w14:paraId="7AC7F8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64A538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2835</w:t>
      </w:r>
    </w:p>
    <w:p w14:paraId="317254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2840</w:t>
      </w:r>
    </w:p>
    <w:p w14:paraId="0A147D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2840</w:t>
      </w:r>
    </w:p>
    <w:p w14:paraId="4F2BA6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2840</w:t>
      </w:r>
    </w:p>
    <w:p w14:paraId="58A316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2840</w:t>
      </w:r>
    </w:p>
    <w:p w14:paraId="039380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2843</w:t>
      </w:r>
    </w:p>
    <w:p w14:paraId="4CBED3B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2843</w:t>
      </w:r>
    </w:p>
    <w:p w14:paraId="4FCBD88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2843</w:t>
      </w:r>
    </w:p>
    <w:p w14:paraId="5A3ED23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2847</w:t>
      </w:r>
    </w:p>
    <w:p w14:paraId="3712742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2847</w:t>
      </w:r>
    </w:p>
    <w:p w14:paraId="59FEA12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2847</w:t>
      </w:r>
    </w:p>
    <w:p w14:paraId="187A579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287E718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2850</w:t>
      </w:r>
    </w:p>
    <w:p w14:paraId="15D61AB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2850</w:t>
      </w:r>
    </w:p>
    <w:p w14:paraId="51CAB93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2850</w:t>
      </w:r>
    </w:p>
    <w:p w14:paraId="692F4B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67C61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2850</w:t>
      </w:r>
    </w:p>
    <w:p w14:paraId="7CB722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2855</w:t>
      </w:r>
    </w:p>
    <w:p w14:paraId="18BE343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2855</w:t>
      </w:r>
    </w:p>
    <w:p w14:paraId="53E5E8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61A9A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2855</w:t>
      </w:r>
    </w:p>
    <w:p w14:paraId="35956A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402D02C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2859</w:t>
      </w:r>
    </w:p>
    <w:p w14:paraId="19D104A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2859</w:t>
      </w:r>
    </w:p>
    <w:p w14:paraId="02AD66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2859</w:t>
      </w:r>
    </w:p>
    <w:p w14:paraId="513D18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2859</w:t>
      </w:r>
    </w:p>
    <w:p w14:paraId="2FD6B7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5B439E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4C1AF8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2864</w:t>
      </w:r>
    </w:p>
    <w:p w14:paraId="41C7E4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2864</w:t>
      </w:r>
    </w:p>
    <w:p w14:paraId="2CA28B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72D762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4BE2BD8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2869</w:t>
      </w:r>
    </w:p>
    <w:p w14:paraId="548D95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2869</w:t>
      </w:r>
    </w:p>
    <w:p w14:paraId="56A45ED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2869</w:t>
      </w:r>
    </w:p>
    <w:p w14:paraId="7AD84C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56FEB3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042A48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2875</w:t>
      </w:r>
    </w:p>
    <w:p w14:paraId="6526CF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2875</w:t>
      </w:r>
    </w:p>
    <w:p w14:paraId="1CFA33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459203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0D8B07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2880</w:t>
      </w:r>
    </w:p>
    <w:p w14:paraId="29B9D82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2880</w:t>
      </w:r>
    </w:p>
    <w:p w14:paraId="59A6C1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6D5A9A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47F561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2BA517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2884</w:t>
      </w:r>
    </w:p>
    <w:p w14:paraId="778B5C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2884</w:t>
      </w:r>
    </w:p>
    <w:p w14:paraId="38612F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2885</w:t>
      </w:r>
    </w:p>
    <w:p w14:paraId="036ACB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32FBC75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2889</w:t>
      </w:r>
    </w:p>
    <w:p w14:paraId="001A97B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2889</w:t>
      </w:r>
    </w:p>
    <w:p w14:paraId="173A21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2C1BF2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2890</w:t>
      </w:r>
    </w:p>
    <w:p w14:paraId="472DEA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477F9C9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2897</w:t>
      </w:r>
    </w:p>
    <w:p w14:paraId="05A65D4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2897</w:t>
      </w:r>
    </w:p>
    <w:p w14:paraId="5A55A7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23197E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2417EC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2902</w:t>
      </w:r>
    </w:p>
    <w:p w14:paraId="44C7242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2903</w:t>
      </w:r>
    </w:p>
    <w:p w14:paraId="26C2FB4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2903</w:t>
      </w:r>
    </w:p>
    <w:p w14:paraId="212ED07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2903</w:t>
      </w:r>
    </w:p>
    <w:p w14:paraId="1BFF96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2903</w:t>
      </w:r>
    </w:p>
    <w:p w14:paraId="374569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7CF8EBA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2910</w:t>
      </w:r>
    </w:p>
    <w:p w14:paraId="74768F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2910</w:t>
      </w:r>
    </w:p>
    <w:p w14:paraId="0365AC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2910</w:t>
      </w:r>
    </w:p>
    <w:p w14:paraId="6E912D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52987F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3F67D3C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2916</w:t>
      </w:r>
    </w:p>
    <w:p w14:paraId="0D33C2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2916</w:t>
      </w:r>
    </w:p>
    <w:p w14:paraId="15BD2A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51405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2920</w:t>
      </w:r>
    </w:p>
    <w:p w14:paraId="3C23142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2921</w:t>
      </w:r>
    </w:p>
    <w:p w14:paraId="28C804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2925</w:t>
      </w:r>
    </w:p>
    <w:p w14:paraId="1C67BC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52C8DC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2926</w:t>
      </w:r>
    </w:p>
    <w:p w14:paraId="7EC47C8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2931</w:t>
      </w:r>
    </w:p>
    <w:p w14:paraId="52EA2CC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2931</w:t>
      </w:r>
    </w:p>
    <w:p w14:paraId="7CC55B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3A4EBC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2931</w:t>
      </w:r>
    </w:p>
    <w:p w14:paraId="79A914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6678390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2936</w:t>
      </w:r>
    </w:p>
    <w:p w14:paraId="2D306F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2936</w:t>
      </w:r>
    </w:p>
    <w:p w14:paraId="36201C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08FF07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3AD15C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0CD58D4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2942</w:t>
      </w:r>
    </w:p>
    <w:p w14:paraId="77990E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45BF79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2942</w:t>
      </w:r>
    </w:p>
    <w:p w14:paraId="5DA048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68F8A49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2947</w:t>
      </w:r>
    </w:p>
    <w:p w14:paraId="25CFF3F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2947</w:t>
      </w:r>
    </w:p>
    <w:p w14:paraId="35CF88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75B83A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379841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671741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2952</w:t>
      </w:r>
    </w:p>
    <w:p w14:paraId="022B05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477EF0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2952</w:t>
      </w:r>
    </w:p>
    <w:p w14:paraId="6BD448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49F616B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2959</w:t>
      </w:r>
    </w:p>
    <w:p w14:paraId="00D2C8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2959</w:t>
      </w:r>
    </w:p>
    <w:p w14:paraId="316DEA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2959</w:t>
      </w:r>
    </w:p>
    <w:p w14:paraId="60D609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0E48933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2963</w:t>
      </w:r>
    </w:p>
    <w:p w14:paraId="1143B42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2964</w:t>
      </w:r>
    </w:p>
    <w:p w14:paraId="6D628D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2964</w:t>
      </w:r>
    </w:p>
    <w:p w14:paraId="78E647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355251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2970</w:t>
      </w:r>
    </w:p>
    <w:p w14:paraId="3202A91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2970</w:t>
      </w:r>
    </w:p>
    <w:p w14:paraId="2B1D7F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2970</w:t>
      </w:r>
    </w:p>
    <w:p w14:paraId="25AC12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555B85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2973</w:t>
      </w:r>
    </w:p>
    <w:p w14:paraId="332A6A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2973</w:t>
      </w:r>
    </w:p>
    <w:p w14:paraId="7D4DA2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2973</w:t>
      </w:r>
    </w:p>
    <w:p w14:paraId="2651EB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2977</w:t>
      </w:r>
    </w:p>
    <w:p w14:paraId="2FC4CF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2977</w:t>
      </w:r>
    </w:p>
    <w:p w14:paraId="2C58D2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6690DF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5ECFB2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2980</w:t>
      </w:r>
    </w:p>
    <w:p w14:paraId="60F210A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2982</w:t>
      </w:r>
    </w:p>
    <w:p w14:paraId="4174CC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SA: measurement accuracy with </w:t>
      </w:r>
      <w:r w:rsidRPr="007D0E27">
        <w:rPr>
          <w:noProof/>
          <w:snapToGrid w:val="0"/>
          <w:lang w:val="en-US"/>
        </w:rPr>
        <w:t>PRS in FR1</w:t>
      </w:r>
      <w:r>
        <w:rPr>
          <w:noProof/>
        </w:rPr>
        <w:tab/>
        <w:t>2982</w:t>
      </w:r>
    </w:p>
    <w:p w14:paraId="38D626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0A8D6B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6E67E5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2986</w:t>
      </w:r>
    </w:p>
    <w:p w14:paraId="22CDAEF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 xml:space="preserve">SA: measurement accuracy with </w:t>
      </w:r>
      <w:r w:rsidRPr="007D0E27">
        <w:rPr>
          <w:rFonts w:eastAsiaTheme="minorEastAsia"/>
          <w:noProof/>
          <w:snapToGrid w:val="0"/>
          <w:lang w:val="en-US"/>
        </w:rPr>
        <w:t xml:space="preserve">PRS in FR1 </w:t>
      </w:r>
      <w:r w:rsidRPr="007D0E27">
        <w:rPr>
          <w:rFonts w:eastAsiaTheme="minorEastAsia"/>
          <w:noProof/>
        </w:rPr>
        <w:t>with reduced sample number</w:t>
      </w:r>
      <w:r>
        <w:rPr>
          <w:noProof/>
        </w:rPr>
        <w:tab/>
        <w:t>2986</w:t>
      </w:r>
    </w:p>
    <w:p w14:paraId="47BE89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2986</w:t>
      </w:r>
    </w:p>
    <w:p w14:paraId="739CCE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2986</w:t>
      </w:r>
    </w:p>
    <w:p w14:paraId="61BB49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2989</w:t>
      </w:r>
    </w:p>
    <w:p w14:paraId="68EEEB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>Void</w:t>
      </w:r>
      <w:r>
        <w:rPr>
          <w:noProof/>
        </w:rPr>
        <w:tab/>
        <w:t>2989</w:t>
      </w:r>
    </w:p>
    <w:p w14:paraId="30CC09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2989</w:t>
      </w:r>
    </w:p>
    <w:p w14:paraId="1E8F82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2989</w:t>
      </w:r>
    </w:p>
    <w:p w14:paraId="0288D3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2989</w:t>
      </w:r>
    </w:p>
    <w:p w14:paraId="5635D52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2989</w:t>
      </w:r>
    </w:p>
    <w:p w14:paraId="6A4009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2989</w:t>
      </w:r>
    </w:p>
    <w:p w14:paraId="35ABD3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1BE036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2990</w:t>
      </w:r>
    </w:p>
    <w:p w14:paraId="039A512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2993</w:t>
      </w:r>
    </w:p>
    <w:p w14:paraId="52286EB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2994</w:t>
      </w:r>
    </w:p>
    <w:p w14:paraId="742CD7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2994</w:t>
      </w:r>
    </w:p>
    <w:p w14:paraId="775F7B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2994</w:t>
      </w:r>
    </w:p>
    <w:p w14:paraId="2502BE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2996</w:t>
      </w:r>
    </w:p>
    <w:p w14:paraId="75516D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2996</w:t>
      </w:r>
    </w:p>
    <w:p w14:paraId="4FF180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2996</w:t>
      </w:r>
    </w:p>
    <w:p w14:paraId="7ECB0D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lastRenderedPageBreak/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2997</w:t>
      </w:r>
    </w:p>
    <w:p w14:paraId="4EE034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0A4428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3000</w:t>
      </w:r>
    </w:p>
    <w:p w14:paraId="73BF45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 xml:space="preserve">SA: measurement accuracy with </w:t>
      </w:r>
      <w:r w:rsidRPr="007D0E27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3000</w:t>
      </w:r>
    </w:p>
    <w:p w14:paraId="0BD218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3000</w:t>
      </w:r>
    </w:p>
    <w:p w14:paraId="15F181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3001</w:t>
      </w:r>
    </w:p>
    <w:p w14:paraId="6CFE9F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3005</w:t>
      </w:r>
    </w:p>
    <w:p w14:paraId="7F3692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 xml:space="preserve">SA: measurement accuracy with reduced </w:t>
      </w:r>
      <w:r w:rsidRPr="007D0E27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3005</w:t>
      </w:r>
    </w:p>
    <w:p w14:paraId="6BA029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3005</w:t>
      </w:r>
    </w:p>
    <w:p w14:paraId="7A7702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3005</w:t>
      </w:r>
    </w:p>
    <w:p w14:paraId="42AFBE1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3009</w:t>
      </w:r>
    </w:p>
    <w:p w14:paraId="6B1C0DD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3009</w:t>
      </w:r>
    </w:p>
    <w:p w14:paraId="2E4C8F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3009</w:t>
      </w:r>
    </w:p>
    <w:p w14:paraId="4A34C3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654FED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3012</w:t>
      </w:r>
    </w:p>
    <w:p w14:paraId="46531A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3012</w:t>
      </w:r>
    </w:p>
    <w:p w14:paraId="7D370B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3012</w:t>
      </w:r>
    </w:p>
    <w:p w14:paraId="43AED1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2494D58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3017</w:t>
      </w:r>
    </w:p>
    <w:p w14:paraId="7CD05E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3017</w:t>
      </w:r>
    </w:p>
    <w:p w14:paraId="60C379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460F7D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3019</w:t>
      </w:r>
    </w:p>
    <w:p w14:paraId="5B52E96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3020</w:t>
      </w:r>
    </w:p>
    <w:p w14:paraId="16D191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00CB91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1CA2125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3024</w:t>
      </w:r>
    </w:p>
    <w:p w14:paraId="10A66C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3024</w:t>
      </w:r>
    </w:p>
    <w:p w14:paraId="5BAD6C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3024</w:t>
      </w:r>
    </w:p>
    <w:p w14:paraId="2727FC4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3028</w:t>
      </w:r>
    </w:p>
    <w:p w14:paraId="4406BB9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3028</w:t>
      </w:r>
    </w:p>
    <w:p w14:paraId="51574A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3028</w:t>
      </w:r>
    </w:p>
    <w:p w14:paraId="1CCD19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03540D5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4A90675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3031</w:t>
      </w:r>
    </w:p>
    <w:p w14:paraId="20D88E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2EEA5E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7047B2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3034</w:t>
      </w:r>
    </w:p>
    <w:p w14:paraId="099269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50E9643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24B5E80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3037</w:t>
      </w:r>
    </w:p>
    <w:p w14:paraId="7192EC7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3037</w:t>
      </w:r>
    </w:p>
    <w:p w14:paraId="2C85A91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3037</w:t>
      </w:r>
    </w:p>
    <w:p w14:paraId="1EB452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06C1C0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520F19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3039</w:t>
      </w:r>
    </w:p>
    <w:p w14:paraId="285C80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7FB956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</w:t>
      </w:r>
      <w:r w:rsidRPr="007D0E27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043D52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3041</w:t>
      </w:r>
    </w:p>
    <w:p w14:paraId="3FA332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 xml:space="preserve">SA: measurement accuracy with </w:t>
      </w:r>
      <w:r w:rsidRPr="007D0E27">
        <w:rPr>
          <w:rFonts w:eastAsiaTheme="minorEastAsia"/>
          <w:noProof/>
          <w:snapToGrid w:val="0"/>
          <w:lang w:val="en-US"/>
        </w:rPr>
        <w:t xml:space="preserve">PRS in FR1 </w:t>
      </w:r>
      <w:r w:rsidRPr="007D0E27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3041</w:t>
      </w:r>
    </w:p>
    <w:p w14:paraId="72D261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3041</w:t>
      </w:r>
    </w:p>
    <w:p w14:paraId="0BFD01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3042</w:t>
      </w:r>
    </w:p>
    <w:p w14:paraId="041C5F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3045</w:t>
      </w:r>
    </w:p>
    <w:p w14:paraId="4F92212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 xml:space="preserve">SA: measurement accuracy with </w:t>
      </w:r>
      <w:r w:rsidRPr="007D0E27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3045</w:t>
      </w:r>
    </w:p>
    <w:p w14:paraId="340F2E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3045</w:t>
      </w:r>
    </w:p>
    <w:p w14:paraId="458A54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lastRenderedPageBreak/>
        <w:t>A.6.9.2.2.2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3045</w:t>
      </w:r>
    </w:p>
    <w:p w14:paraId="66D8EC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3047</w:t>
      </w:r>
    </w:p>
    <w:p w14:paraId="2AFD50F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3048</w:t>
      </w:r>
    </w:p>
    <w:p w14:paraId="5317E79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3048</w:t>
      </w:r>
    </w:p>
    <w:p w14:paraId="571BD6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61EFC7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A.6.9.3.1.1.2 Test parameters</w:t>
      </w:r>
      <w:r>
        <w:rPr>
          <w:noProof/>
        </w:rPr>
        <w:tab/>
        <w:t>3048</w:t>
      </w:r>
    </w:p>
    <w:p w14:paraId="46BBDF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306FB3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3050</w:t>
      </w:r>
    </w:p>
    <w:p w14:paraId="484134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3050</w:t>
      </w:r>
    </w:p>
    <w:p w14:paraId="088DCF2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3050</w:t>
      </w:r>
    </w:p>
    <w:p w14:paraId="4350AE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3053</w:t>
      </w:r>
    </w:p>
    <w:p w14:paraId="09448D6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3053</w:t>
      </w:r>
    </w:p>
    <w:p w14:paraId="25F21E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 xml:space="preserve">SA: PRS-RSRPP measurement accuracy </w:t>
      </w:r>
      <w:r w:rsidRPr="007D0E27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3053</w:t>
      </w:r>
    </w:p>
    <w:p w14:paraId="549981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3053</w:t>
      </w:r>
    </w:p>
    <w:p w14:paraId="1FFF76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3053</w:t>
      </w:r>
    </w:p>
    <w:p w14:paraId="26616E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3057</w:t>
      </w:r>
    </w:p>
    <w:p w14:paraId="02E755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 xml:space="preserve">SA: measurement accuracy with reduced PRS samples </w:t>
      </w:r>
      <w:r w:rsidRPr="007D0E27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3057</w:t>
      </w:r>
    </w:p>
    <w:p w14:paraId="7FBA81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3057</w:t>
      </w:r>
    </w:p>
    <w:p w14:paraId="3105E3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3057</w:t>
      </w:r>
    </w:p>
    <w:p w14:paraId="49FBC0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3059</w:t>
      </w:r>
    </w:p>
    <w:p w14:paraId="5A05B35C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3067</w:t>
      </w:r>
    </w:p>
    <w:p w14:paraId="27BEAB5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3067</w:t>
      </w:r>
    </w:p>
    <w:p w14:paraId="58BEDC3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3067</w:t>
      </w:r>
    </w:p>
    <w:p w14:paraId="2D127CF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3067</w:t>
      </w:r>
    </w:p>
    <w:p w14:paraId="395049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582A0B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3067</w:t>
      </w:r>
    </w:p>
    <w:p w14:paraId="600A71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0BB99A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3070</w:t>
      </w:r>
    </w:p>
    <w:p w14:paraId="6A7A46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6FFBF1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2F756E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470B97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7D0E27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3073</w:t>
      </w:r>
    </w:p>
    <w:p w14:paraId="22BC2A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27B65E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3073</w:t>
      </w:r>
    </w:p>
    <w:p w14:paraId="1A64139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0C5181B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7D0E27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7D0E27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3076</w:t>
      </w:r>
    </w:p>
    <w:p w14:paraId="2DEA4A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102DAF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43AC7F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4BA495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3079</w:t>
      </w:r>
    </w:p>
    <w:p w14:paraId="0405C3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6C1C84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3079</w:t>
      </w:r>
    </w:p>
    <w:p w14:paraId="1D0EAB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56D2F4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7D0E27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3082</w:t>
      </w:r>
    </w:p>
    <w:p w14:paraId="75F00C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3082</w:t>
      </w:r>
    </w:p>
    <w:p w14:paraId="150BCE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3082</w:t>
      </w:r>
    </w:p>
    <w:p w14:paraId="00FC0F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60F45F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7D0E27">
        <w:rPr>
          <w:rFonts w:eastAsia="Malgun Gothic"/>
          <w:noProof/>
        </w:rPr>
        <w:t xml:space="preserve"> for </w:t>
      </w:r>
      <w:r w:rsidRPr="007D0E27">
        <w:rPr>
          <w:rFonts w:cs="v4.2.0"/>
          <w:noProof/>
          <w:lang w:val="en-US"/>
        </w:rPr>
        <w:t xml:space="preserve">FR2 power class 6 </w:t>
      </w:r>
      <w:r w:rsidRPr="007D0E27">
        <w:rPr>
          <w:rFonts w:cs="v4.2.0"/>
          <w:noProof/>
        </w:rPr>
        <w:t xml:space="preserve">UE configured with </w:t>
      </w:r>
      <w:r w:rsidRPr="007D0E27">
        <w:rPr>
          <w:i/>
          <w:iCs/>
          <w:noProof/>
        </w:rPr>
        <w:t>highSpeedMeasFlagFR2-r17</w:t>
      </w:r>
      <w:r>
        <w:rPr>
          <w:noProof/>
        </w:rPr>
        <w:tab/>
        <w:t>3085</w:t>
      </w:r>
    </w:p>
    <w:p w14:paraId="1A0991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7C1552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3085</w:t>
      </w:r>
    </w:p>
    <w:p w14:paraId="591988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43A0609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3089</w:t>
      </w:r>
    </w:p>
    <w:p w14:paraId="7AA6E3E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A.7.2.</w:t>
      </w:r>
      <w:r w:rsidRPr="007D0E27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3089</w:t>
      </w:r>
    </w:p>
    <w:p w14:paraId="6F8163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A.7.2.</w:t>
      </w:r>
      <w:r w:rsidRPr="007D0E27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3089</w:t>
      </w:r>
    </w:p>
    <w:p w14:paraId="51D48A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A.7.2.</w:t>
      </w:r>
      <w:r w:rsidRPr="007D0E27">
        <w:rPr>
          <w:noProof/>
          <w:snapToGrid w:val="0"/>
          <w:lang w:val="en-US"/>
        </w:rPr>
        <w:t>1</w:t>
      </w:r>
      <w:r w:rsidRPr="007D0E27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3089</w:t>
      </w:r>
    </w:p>
    <w:p w14:paraId="61D294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A.7.2.</w:t>
      </w:r>
      <w:r w:rsidRPr="007D0E27">
        <w:rPr>
          <w:noProof/>
          <w:snapToGrid w:val="0"/>
          <w:lang w:val="en-US"/>
        </w:rPr>
        <w:t>1</w:t>
      </w:r>
      <w:r w:rsidRPr="007D0E27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3093</w:t>
      </w:r>
    </w:p>
    <w:p w14:paraId="668FA66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3093</w:t>
      </w:r>
    </w:p>
    <w:p w14:paraId="2FEFE7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3093</w:t>
      </w:r>
    </w:p>
    <w:p w14:paraId="2194060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3093</w:t>
      </w:r>
    </w:p>
    <w:p w14:paraId="46B774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3093</w:t>
      </w:r>
    </w:p>
    <w:p w14:paraId="06FC99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3093</w:t>
      </w:r>
    </w:p>
    <w:p w14:paraId="239035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6E53A0C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3097</w:t>
      </w:r>
    </w:p>
    <w:p w14:paraId="194D13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3CE911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3097</w:t>
      </w:r>
    </w:p>
    <w:p w14:paraId="544FBC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11EF07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3100</w:t>
      </w:r>
    </w:p>
    <w:p w14:paraId="19FD01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1A36D1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3100</w:t>
      </w:r>
    </w:p>
    <w:p w14:paraId="440AFC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7492509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3102</w:t>
      </w:r>
    </w:p>
    <w:p w14:paraId="2C2BA4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21415AD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3102</w:t>
      </w:r>
    </w:p>
    <w:p w14:paraId="6347CF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A.7.3.1.4.3 Test Requirements</w:t>
      </w:r>
      <w:r>
        <w:rPr>
          <w:noProof/>
        </w:rPr>
        <w:tab/>
        <w:t>3109</w:t>
      </w:r>
    </w:p>
    <w:p w14:paraId="54FC3E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3109</w:t>
      </w:r>
    </w:p>
    <w:p w14:paraId="6BECCF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76CE24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5D503D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A.7.3.1.5.3 Test Requirements</w:t>
      </w:r>
      <w:r>
        <w:rPr>
          <w:noProof/>
        </w:rPr>
        <w:tab/>
        <w:t>3116</w:t>
      </w:r>
    </w:p>
    <w:p w14:paraId="6A544A8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7D0E27">
        <w:rPr>
          <w:noProof/>
          <w:snapToGrid w:val="0"/>
        </w:rPr>
        <w:t>; unknown FR2 target PScell</w:t>
      </w:r>
      <w:r>
        <w:rPr>
          <w:noProof/>
        </w:rPr>
        <w:tab/>
        <w:t>3116</w:t>
      </w:r>
    </w:p>
    <w:p w14:paraId="3EBB7C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39B080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3116</w:t>
      </w:r>
    </w:p>
    <w:p w14:paraId="433C6E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006543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3125</w:t>
      </w:r>
    </w:p>
    <w:p w14:paraId="47E357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7791BD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2D25171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7D0E27">
        <w:rPr>
          <w:noProof/>
          <w:lang w:val="en-US"/>
        </w:rPr>
        <w:t>from NR-DC to NR-DC</w:t>
      </w:r>
      <w:r>
        <w:rPr>
          <w:noProof/>
        </w:rPr>
        <w:tab/>
        <w:t>3131</w:t>
      </w:r>
    </w:p>
    <w:p w14:paraId="02F3B7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5ACEDE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4D4A158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3136</w:t>
      </w:r>
    </w:p>
    <w:p w14:paraId="2E2852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5BED1C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326BE6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70774B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3139</w:t>
      </w:r>
    </w:p>
    <w:p w14:paraId="2BA180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6DBF3B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3139</w:t>
      </w:r>
    </w:p>
    <w:p w14:paraId="5C5C7E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635D37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3143</w:t>
      </w:r>
    </w:p>
    <w:p w14:paraId="0A17D3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4F2C47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3143</w:t>
      </w:r>
    </w:p>
    <w:p w14:paraId="70CC95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73975C9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3147</w:t>
      </w:r>
    </w:p>
    <w:p w14:paraId="10C752F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RRC Re-establishment</w:t>
      </w:r>
      <w:r>
        <w:rPr>
          <w:noProof/>
        </w:rPr>
        <w:tab/>
        <w:t>3147</w:t>
      </w:r>
    </w:p>
    <w:p w14:paraId="49C58B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FR2</w:t>
      </w:r>
      <w:r>
        <w:rPr>
          <w:noProof/>
        </w:rPr>
        <w:tab/>
        <w:t>3147</w:t>
      </w:r>
    </w:p>
    <w:p w14:paraId="3A8348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in FR2</w:t>
      </w:r>
      <w:r>
        <w:rPr>
          <w:noProof/>
        </w:rPr>
        <w:tab/>
        <w:t>3150</w:t>
      </w:r>
    </w:p>
    <w:p w14:paraId="597267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3153</w:t>
      </w:r>
    </w:p>
    <w:p w14:paraId="14EA909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05B8B3A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9D141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FR2-2</w:t>
      </w:r>
      <w:r>
        <w:rPr>
          <w:noProof/>
        </w:rPr>
        <w:tab/>
        <w:t>3156</w:t>
      </w:r>
    </w:p>
    <w:p w14:paraId="0BDBBBC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07C08DF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011375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in FR2-2</w:t>
      </w:r>
      <w:r>
        <w:rPr>
          <w:noProof/>
        </w:rPr>
        <w:tab/>
        <w:t>3159</w:t>
      </w:r>
    </w:p>
    <w:p w14:paraId="629E0C3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6447346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1AB349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3162</w:t>
      </w:r>
    </w:p>
    <w:p w14:paraId="6B24637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6E08CC6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629790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Random Access</w:t>
      </w:r>
      <w:r>
        <w:rPr>
          <w:noProof/>
        </w:rPr>
        <w:tab/>
        <w:t>3165</w:t>
      </w:r>
    </w:p>
    <w:p w14:paraId="6B7EE2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3165</w:t>
      </w:r>
    </w:p>
    <w:p w14:paraId="7DD63B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3169</w:t>
      </w:r>
    </w:p>
    <w:p w14:paraId="1EB698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3173</w:t>
      </w:r>
    </w:p>
    <w:p w14:paraId="5E07A32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3176</w:t>
      </w:r>
    </w:p>
    <w:p w14:paraId="660AFD0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RRC Connection Release with Redirection</w:t>
      </w:r>
      <w:r>
        <w:rPr>
          <w:noProof/>
        </w:rPr>
        <w:tab/>
        <w:t>3179</w:t>
      </w:r>
    </w:p>
    <w:p w14:paraId="4E9940D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3179</w:t>
      </w:r>
    </w:p>
    <w:p w14:paraId="685A6A4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 Conditional Handover</w:t>
      </w:r>
      <w:r>
        <w:rPr>
          <w:noProof/>
        </w:rPr>
        <w:tab/>
        <w:t>3183</w:t>
      </w:r>
    </w:p>
    <w:p w14:paraId="6FAAFE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3183</w:t>
      </w:r>
    </w:p>
    <w:p w14:paraId="0DFCF6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3C96EC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3183</w:t>
      </w:r>
    </w:p>
    <w:p w14:paraId="04E992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0FA316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3186</w:t>
      </w:r>
    </w:p>
    <w:p w14:paraId="7EAF4B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25E13C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3186</w:t>
      </w:r>
    </w:p>
    <w:p w14:paraId="4CD41D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A.7.3.3.2.3 Test Requirements</w:t>
      </w:r>
      <w:r>
        <w:rPr>
          <w:noProof/>
        </w:rPr>
        <w:tab/>
        <w:t>3188</w:t>
      </w:r>
    </w:p>
    <w:p w14:paraId="0070768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3188</w:t>
      </w:r>
    </w:p>
    <w:p w14:paraId="75800CC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3188</w:t>
      </w:r>
    </w:p>
    <w:p w14:paraId="4C782D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3188</w:t>
      </w:r>
    </w:p>
    <w:p w14:paraId="396444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56929C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5181500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3191</w:t>
      </w:r>
    </w:p>
    <w:p w14:paraId="68E875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38E0A4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1D16CEE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3197</w:t>
      </w:r>
    </w:p>
    <w:p w14:paraId="0F0D626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3197</w:t>
      </w:r>
    </w:p>
    <w:p w14:paraId="0F847FA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3197</w:t>
      </w:r>
    </w:p>
    <w:p w14:paraId="6922F8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7DA4FD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3D8ADE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3200</w:t>
      </w:r>
    </w:p>
    <w:p w14:paraId="1383544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3201</w:t>
      </w:r>
    </w:p>
    <w:p w14:paraId="30445A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4949B6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3201</w:t>
      </w:r>
    </w:p>
    <w:p w14:paraId="2BE3C9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3205</w:t>
      </w:r>
    </w:p>
    <w:p w14:paraId="5CAB3EF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3205</w:t>
      </w:r>
    </w:p>
    <w:p w14:paraId="309C3AF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3205</w:t>
      </w:r>
    </w:p>
    <w:p w14:paraId="748FD5E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3205</w:t>
      </w:r>
    </w:p>
    <w:p w14:paraId="4D0DB82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225EF4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2FD308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3209</w:t>
      </w:r>
    </w:p>
    <w:p w14:paraId="4E03BF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00CA5D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6E7468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3214</w:t>
      </w:r>
    </w:p>
    <w:p w14:paraId="02D250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95409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07F5F87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3218</w:t>
      </w:r>
    </w:p>
    <w:p w14:paraId="0249B2C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605BD2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3D9E0BA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3223</w:t>
      </w:r>
    </w:p>
    <w:p w14:paraId="73315F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48168DB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2446A18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3228</w:t>
      </w:r>
    </w:p>
    <w:p w14:paraId="44AFBD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3228</w:t>
      </w:r>
    </w:p>
    <w:p w14:paraId="24FCB1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0D41700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3232</w:t>
      </w:r>
    </w:p>
    <w:p w14:paraId="22730A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3232</w:t>
      </w:r>
    </w:p>
    <w:p w14:paraId="326370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A.7.5.1.7.2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2BED4E1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3236</w:t>
      </w:r>
    </w:p>
    <w:p w14:paraId="49D880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11CFFD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7339F07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3241</w:t>
      </w:r>
    </w:p>
    <w:p w14:paraId="10CC37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0571F5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7FD719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3244</w:t>
      </w:r>
    </w:p>
    <w:p w14:paraId="79FD54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</w:rPr>
        <w:t>A.7.5.2.</w:t>
      </w:r>
      <w:r w:rsidRPr="007D0E27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3244</w:t>
      </w:r>
    </w:p>
    <w:p w14:paraId="0699D7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56FA10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bCs/>
          <w:noProof/>
        </w:rPr>
        <w:t>A.7.5.2.1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524B43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interruptions at NR SRS carrier-based switching</w:t>
      </w:r>
      <w:r>
        <w:rPr>
          <w:noProof/>
        </w:rPr>
        <w:tab/>
        <w:t>3248</w:t>
      </w:r>
    </w:p>
    <w:p w14:paraId="2C5FAAD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3248</w:t>
      </w:r>
    </w:p>
    <w:p w14:paraId="6D2ADE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3248</w:t>
      </w:r>
    </w:p>
    <w:p w14:paraId="20A550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3250</w:t>
      </w:r>
    </w:p>
    <w:p w14:paraId="0110ED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3250</w:t>
      </w:r>
    </w:p>
    <w:p w14:paraId="0162B0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3250</w:t>
      </w:r>
    </w:p>
    <w:p w14:paraId="421792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1D62E1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75833CD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3252</w:t>
      </w:r>
    </w:p>
    <w:p w14:paraId="46C1A6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0E1D3E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12EE42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3257</w:t>
      </w:r>
    </w:p>
    <w:p w14:paraId="598035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2684A2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495796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3261</w:t>
      </w:r>
    </w:p>
    <w:p w14:paraId="403B25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3819F5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56E4F4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3265</w:t>
      </w:r>
    </w:p>
    <w:p w14:paraId="287739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00F28D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741907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3269</w:t>
      </w:r>
    </w:p>
    <w:p w14:paraId="7F43AD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62600D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19E474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3274</w:t>
      </w:r>
    </w:p>
    <w:p w14:paraId="6C4A67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7D6D87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6DF7E6C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3279</w:t>
      </w:r>
    </w:p>
    <w:p w14:paraId="5A5E27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6929E1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06CB38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3284</w:t>
      </w:r>
    </w:p>
    <w:p w14:paraId="3D481B5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124D51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3B2D991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3288</w:t>
      </w:r>
    </w:p>
    <w:p w14:paraId="5F5682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14D5D0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69AA07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3293</w:t>
      </w:r>
    </w:p>
    <w:p w14:paraId="3AEC61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3293</w:t>
      </w:r>
    </w:p>
    <w:p w14:paraId="19550CB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6ED68BA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37B822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3298</w:t>
      </w:r>
    </w:p>
    <w:p w14:paraId="2E1998C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27070E9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54C894B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3303</w:t>
      </w:r>
    </w:p>
    <w:p w14:paraId="2DFD4D9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3303</w:t>
      </w:r>
    </w:p>
    <w:p w14:paraId="6995E3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363B3E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9E050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A.7.5.3.14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3306</w:t>
      </w:r>
    </w:p>
    <w:p w14:paraId="4D7A87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709F61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2D6FE52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38B7CA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7DF3050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3310</w:t>
      </w:r>
    </w:p>
    <w:p w14:paraId="6F13E0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3310</w:t>
      </w:r>
    </w:p>
    <w:p w14:paraId="68A92E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3310</w:t>
      </w:r>
    </w:p>
    <w:p w14:paraId="3D68EF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3314</w:t>
      </w:r>
    </w:p>
    <w:p w14:paraId="7DC005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3315</w:t>
      </w:r>
    </w:p>
    <w:p w14:paraId="4AB16B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3315</w:t>
      </w:r>
    </w:p>
    <w:p w14:paraId="137EDC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3318</w:t>
      </w:r>
    </w:p>
    <w:p w14:paraId="04D050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3319</w:t>
      </w:r>
    </w:p>
    <w:p w14:paraId="46BCA9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4EBE74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7B9980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3324</w:t>
      </w:r>
    </w:p>
    <w:p w14:paraId="4AF66D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3324</w:t>
      </w:r>
    </w:p>
    <w:p w14:paraId="6AD8C6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3328</w:t>
      </w:r>
    </w:p>
    <w:p w14:paraId="193B774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3329</w:t>
      </w:r>
    </w:p>
    <w:p w14:paraId="195A83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3329</w:t>
      </w:r>
    </w:p>
    <w:p w14:paraId="407885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3332</w:t>
      </w:r>
    </w:p>
    <w:p w14:paraId="6AB448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3333</w:t>
      </w:r>
    </w:p>
    <w:p w14:paraId="216062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3333</w:t>
      </w:r>
    </w:p>
    <w:p w14:paraId="09B1C3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3337</w:t>
      </w:r>
    </w:p>
    <w:p w14:paraId="039B08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3338</w:t>
      </w:r>
    </w:p>
    <w:p w14:paraId="6DAE33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3338</w:t>
      </w:r>
    </w:p>
    <w:p w14:paraId="4EEAA1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3342</w:t>
      </w:r>
    </w:p>
    <w:p w14:paraId="1A4EAC1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3343</w:t>
      </w:r>
    </w:p>
    <w:p w14:paraId="572BB3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3343</w:t>
      </w:r>
    </w:p>
    <w:p w14:paraId="4285F5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283970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3347</w:t>
      </w:r>
    </w:p>
    <w:p w14:paraId="3E97F6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3347</w:t>
      </w:r>
    </w:p>
    <w:p w14:paraId="66E9A2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3353</w:t>
      </w:r>
    </w:p>
    <w:p w14:paraId="2C05CA2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3353</w:t>
      </w:r>
    </w:p>
    <w:p w14:paraId="752A3A1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7003C6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3359</w:t>
      </w:r>
    </w:p>
    <w:p w14:paraId="5BEE415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3359</w:t>
      </w:r>
    </w:p>
    <w:p w14:paraId="5E4EBB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3359</w:t>
      </w:r>
    </w:p>
    <w:p w14:paraId="0D79C7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3364</w:t>
      </w:r>
    </w:p>
    <w:p w14:paraId="13E37C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3364</w:t>
      </w:r>
    </w:p>
    <w:p w14:paraId="1934E2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3364</w:t>
      </w:r>
    </w:p>
    <w:p w14:paraId="1CD8CD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3369</w:t>
      </w:r>
    </w:p>
    <w:p w14:paraId="443E51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3369</w:t>
      </w:r>
    </w:p>
    <w:p w14:paraId="25BEBC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3369</w:t>
      </w:r>
    </w:p>
    <w:p w14:paraId="215A9D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3373</w:t>
      </w:r>
    </w:p>
    <w:p w14:paraId="2C58723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3373</w:t>
      </w:r>
    </w:p>
    <w:p w14:paraId="58219AF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3373</w:t>
      </w:r>
    </w:p>
    <w:p w14:paraId="1C42D5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3373</w:t>
      </w:r>
    </w:p>
    <w:p w14:paraId="4B021B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3378</w:t>
      </w:r>
    </w:p>
    <w:p w14:paraId="2AEA93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3383</w:t>
      </w:r>
    </w:p>
    <w:p w14:paraId="043BC94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3383</w:t>
      </w:r>
    </w:p>
    <w:p w14:paraId="04A521A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</w:t>
      </w:r>
      <w:r w:rsidRPr="007D0E27">
        <w:rPr>
          <w:rFonts w:eastAsia="MS Mincho"/>
          <w:noProof/>
        </w:rPr>
        <w:t>7.5.6.1.3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4E09B9D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3386</w:t>
      </w:r>
    </w:p>
    <w:p w14:paraId="662C798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533FF26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3391</w:t>
      </w:r>
    </w:p>
    <w:p w14:paraId="574283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3392</w:t>
      </w:r>
    </w:p>
    <w:p w14:paraId="2DBAAC0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6D67223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2897D03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3396</w:t>
      </w:r>
    </w:p>
    <w:p w14:paraId="631B0E1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1FF77E5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74B693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A.7.5.6.3 </w:t>
      </w:r>
      <w:r w:rsidRPr="007D0E27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7D0E27">
        <w:rPr>
          <w:rFonts w:cs="Arial"/>
          <w:noProof/>
          <w:lang w:val="en-US"/>
        </w:rPr>
        <w:t>on multiple CCs</w:t>
      </w:r>
      <w:r>
        <w:rPr>
          <w:noProof/>
        </w:rPr>
        <w:tab/>
        <w:t>3401</w:t>
      </w:r>
    </w:p>
    <w:p w14:paraId="1B36B2A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3401</w:t>
      </w:r>
    </w:p>
    <w:p w14:paraId="1C6F7DF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Requirements</w:t>
      </w:r>
      <w:r>
        <w:rPr>
          <w:noProof/>
        </w:rPr>
        <w:tab/>
        <w:t>3404</w:t>
      </w:r>
    </w:p>
    <w:p w14:paraId="7C403E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3404</w:t>
      </w:r>
    </w:p>
    <w:p w14:paraId="47A6CE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3404</w:t>
      </w:r>
    </w:p>
    <w:p w14:paraId="6558A97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3404</w:t>
      </w:r>
    </w:p>
    <w:p w14:paraId="156B663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543D60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3409</w:t>
      </w:r>
    </w:p>
    <w:p w14:paraId="51AE559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3409</w:t>
      </w:r>
    </w:p>
    <w:p w14:paraId="2815930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 Test Requirements</w:t>
      </w:r>
      <w:r>
        <w:rPr>
          <w:noProof/>
        </w:rPr>
        <w:tab/>
        <w:t>3414</w:t>
      </w:r>
    </w:p>
    <w:p w14:paraId="5EB6A7A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lang w:val="en-US"/>
        </w:rPr>
        <w:t xml:space="preserve">Simultaneous RRC-based Active BWP Switch </w:t>
      </w:r>
      <w:r w:rsidRPr="007D0E27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204B3E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3414</w:t>
      </w:r>
    </w:p>
    <w:p w14:paraId="01A717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3417</w:t>
      </w:r>
    </w:p>
    <w:p w14:paraId="022CD2D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3417</w:t>
      </w:r>
    </w:p>
    <w:p w14:paraId="0CA1A95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A.7.5.6.5.2</w:t>
      </w:r>
      <w:r w:rsidRPr="007D0E27">
        <w:rPr>
          <w:rFonts w:eastAsia="MS Mincho"/>
          <w:bCs/>
          <w:noProof/>
        </w:rPr>
        <w:t>.</w:t>
      </w:r>
      <w:r w:rsidRPr="007D0E27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30EA8A7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3422</w:t>
      </w:r>
    </w:p>
    <w:p w14:paraId="30CFD61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3422</w:t>
      </w:r>
    </w:p>
    <w:p w14:paraId="30551A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4BED55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6AF1781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3425</w:t>
      </w:r>
    </w:p>
    <w:p w14:paraId="4C986B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0E54D4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7709C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3428</w:t>
      </w:r>
    </w:p>
    <w:p w14:paraId="6638C9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2B880C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1D57D9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3431</w:t>
      </w:r>
    </w:p>
    <w:p w14:paraId="4E3BB7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64026C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4C10C46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3434</w:t>
      </w:r>
    </w:p>
    <w:p w14:paraId="3A4A7D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3434</w:t>
      </w:r>
    </w:p>
    <w:p w14:paraId="56B5D8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3438</w:t>
      </w:r>
    </w:p>
    <w:p w14:paraId="193CA5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3442</w:t>
      </w:r>
    </w:p>
    <w:p w14:paraId="469A09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3442</w:t>
      </w:r>
    </w:p>
    <w:p w14:paraId="1E614B1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3442</w:t>
      </w:r>
    </w:p>
    <w:p w14:paraId="158A9AB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A.7.5.8</w:t>
      </w:r>
      <w:r w:rsidRPr="007D0E27">
        <w:rPr>
          <w:rFonts w:eastAsia="MS Mincho"/>
          <w:bCs/>
          <w:noProof/>
        </w:rPr>
        <w:t>.3.1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3446</w:t>
      </w:r>
    </w:p>
    <w:p w14:paraId="015DD41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3447</w:t>
      </w:r>
    </w:p>
    <w:p w14:paraId="079D608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3447</w:t>
      </w:r>
    </w:p>
    <w:p w14:paraId="3B8BDD8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snapToGrid w:val="0"/>
        </w:rPr>
        <w:t>A.7.5.9</w:t>
      </w:r>
      <w:r w:rsidRPr="007D0E27">
        <w:rPr>
          <w:rFonts w:eastAsia="MS Mincho"/>
          <w:noProof/>
        </w:rPr>
        <w:t>.1.1</w:t>
      </w:r>
      <w:r w:rsidRPr="007D0E27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7FBF41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3450</w:t>
      </w:r>
    </w:p>
    <w:p w14:paraId="673CE0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NR </w:t>
      </w:r>
      <w:r w:rsidRPr="007D0E27">
        <w:rPr>
          <w:rFonts w:cs="Arial"/>
          <w:noProof/>
          <w:lang w:val="en-US"/>
        </w:rPr>
        <w:t xml:space="preserve">PCell </w:t>
      </w:r>
      <w:r w:rsidRPr="007D0E27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3450</w:t>
      </w:r>
    </w:p>
    <w:p w14:paraId="256BAE6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3450</w:t>
      </w:r>
    </w:p>
    <w:p w14:paraId="2F0DBBC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A.7.5.9.2</w:t>
      </w:r>
      <w:r w:rsidRPr="007D0E27">
        <w:rPr>
          <w:rFonts w:eastAsia="MS Mincho"/>
          <w:bCs/>
          <w:noProof/>
        </w:rPr>
        <w:t>.1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3453</w:t>
      </w:r>
    </w:p>
    <w:p w14:paraId="3CE94A0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3453</w:t>
      </w:r>
    </w:p>
    <w:p w14:paraId="5CCB04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3453</w:t>
      </w:r>
    </w:p>
    <w:p w14:paraId="7389E6D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0C6AD7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Test </w:t>
      </w:r>
      <w:r w:rsidRPr="007D0E27">
        <w:rPr>
          <w:noProof/>
          <w:snapToGrid w:val="0"/>
        </w:rPr>
        <w:t>Requirements</w:t>
      </w:r>
      <w:r>
        <w:rPr>
          <w:noProof/>
        </w:rPr>
        <w:tab/>
        <w:t>3456</w:t>
      </w:r>
    </w:p>
    <w:p w14:paraId="79E85E5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6278827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44317B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3956E6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3460</w:t>
      </w:r>
    </w:p>
    <w:p w14:paraId="55D7461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3460</w:t>
      </w:r>
    </w:p>
    <w:p w14:paraId="3EA830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3460</w:t>
      </w:r>
    </w:p>
    <w:p w14:paraId="554A30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1A2753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3460</w:t>
      </w:r>
    </w:p>
    <w:p w14:paraId="71C088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024FF27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3463</w:t>
      </w:r>
    </w:p>
    <w:p w14:paraId="501560B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3463</w:t>
      </w:r>
    </w:p>
    <w:p w14:paraId="5F2C7A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3463</w:t>
      </w:r>
    </w:p>
    <w:p w14:paraId="48630F3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1B4C28C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parameters</w:t>
      </w:r>
      <w:r>
        <w:rPr>
          <w:noProof/>
        </w:rPr>
        <w:tab/>
        <w:t>3464</w:t>
      </w:r>
    </w:p>
    <w:p w14:paraId="53C4DB5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A.7.5.13</w:t>
      </w:r>
      <w:r w:rsidRPr="007D0E27">
        <w:rPr>
          <w:rFonts w:eastAsia="MS Mincho"/>
          <w:bCs/>
          <w:noProof/>
        </w:rPr>
        <w:t>.1.1</w:t>
      </w:r>
      <w:r w:rsidRPr="007D0E27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421F87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3466</w:t>
      </w:r>
    </w:p>
    <w:p w14:paraId="4E956D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3466</w:t>
      </w:r>
    </w:p>
    <w:p w14:paraId="55888FF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3466</w:t>
      </w:r>
    </w:p>
    <w:p w14:paraId="7308A03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parameters</w:t>
      </w:r>
      <w:r>
        <w:rPr>
          <w:noProof/>
        </w:rPr>
        <w:tab/>
        <w:t>3467</w:t>
      </w:r>
    </w:p>
    <w:p w14:paraId="2CF67C5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Requirements</w:t>
      </w:r>
      <w:r>
        <w:rPr>
          <w:noProof/>
        </w:rPr>
        <w:tab/>
        <w:t>3469</w:t>
      </w:r>
    </w:p>
    <w:p w14:paraId="070D48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3469</w:t>
      </w:r>
    </w:p>
    <w:p w14:paraId="23A760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3469</w:t>
      </w:r>
    </w:p>
    <w:p w14:paraId="6721F14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3469</w:t>
      </w:r>
    </w:p>
    <w:p w14:paraId="1C31CA1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Parameters</w:t>
      </w:r>
      <w:r>
        <w:rPr>
          <w:noProof/>
        </w:rPr>
        <w:tab/>
        <w:t>3470</w:t>
      </w:r>
    </w:p>
    <w:p w14:paraId="3D23C9E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Requirements</w:t>
      </w:r>
      <w:r>
        <w:rPr>
          <w:noProof/>
        </w:rPr>
        <w:tab/>
        <w:t>3473</w:t>
      </w:r>
    </w:p>
    <w:p w14:paraId="21045C3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3473</w:t>
      </w:r>
    </w:p>
    <w:p w14:paraId="3F5242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51C1D2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13ABBE8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3477</w:t>
      </w:r>
    </w:p>
    <w:p w14:paraId="3EB96D1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3477</w:t>
      </w:r>
    </w:p>
    <w:p w14:paraId="6A9A73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3477</w:t>
      </w:r>
    </w:p>
    <w:p w14:paraId="425D44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0F1500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3480</w:t>
      </w:r>
    </w:p>
    <w:p w14:paraId="33BF12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3480</w:t>
      </w:r>
    </w:p>
    <w:p w14:paraId="444884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3480</w:t>
      </w:r>
    </w:p>
    <w:p w14:paraId="2D13B1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3483</w:t>
      </w:r>
    </w:p>
    <w:p w14:paraId="6797209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3484</w:t>
      </w:r>
    </w:p>
    <w:p w14:paraId="2BCA14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3484</w:t>
      </w:r>
    </w:p>
    <w:p w14:paraId="028BDA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3487</w:t>
      </w:r>
    </w:p>
    <w:p w14:paraId="4A4C3F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3487</w:t>
      </w:r>
    </w:p>
    <w:p w14:paraId="6A2411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3487</w:t>
      </w:r>
    </w:p>
    <w:p w14:paraId="04AF58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55F136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SA event triggered reporting test without gap under non-DRX for UE configured with </w:t>
      </w:r>
      <w:r w:rsidRPr="007D0E27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3491</w:t>
      </w:r>
    </w:p>
    <w:p w14:paraId="21C3F3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3491</w:t>
      </w:r>
    </w:p>
    <w:p w14:paraId="756F1D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3494</w:t>
      </w:r>
    </w:p>
    <w:p w14:paraId="42C51A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3494</w:t>
      </w:r>
    </w:p>
    <w:p w14:paraId="1E9B30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3494</w:t>
      </w:r>
    </w:p>
    <w:p w14:paraId="429C0BA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7777B64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3498</w:t>
      </w:r>
    </w:p>
    <w:p w14:paraId="469957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3498</w:t>
      </w:r>
    </w:p>
    <w:p w14:paraId="03AC84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0C53D99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3501</w:t>
      </w:r>
    </w:p>
    <w:p w14:paraId="07D060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602199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3504</w:t>
      </w:r>
    </w:p>
    <w:p w14:paraId="0416A6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3505</w:t>
      </w:r>
    </w:p>
    <w:p w14:paraId="74111D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3505</w:t>
      </w:r>
    </w:p>
    <w:p w14:paraId="4FA050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543859C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3508</w:t>
      </w:r>
    </w:p>
    <w:p w14:paraId="10D803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3508</w:t>
      </w:r>
    </w:p>
    <w:p w14:paraId="4A10DC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3511</w:t>
      </w:r>
    </w:p>
    <w:p w14:paraId="03E936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3512</w:t>
      </w:r>
    </w:p>
    <w:p w14:paraId="24DAF3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3512</w:t>
      </w:r>
    </w:p>
    <w:p w14:paraId="7EB4D8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3514</w:t>
      </w:r>
    </w:p>
    <w:p w14:paraId="7AD4D0F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3515</w:t>
      </w:r>
    </w:p>
    <w:p w14:paraId="51627A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3515</w:t>
      </w:r>
    </w:p>
    <w:p w14:paraId="49F37C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1CF3B6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4CADB00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3518</w:t>
      </w:r>
    </w:p>
    <w:p w14:paraId="3E47FB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6A8B25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771FC7F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3522</w:t>
      </w:r>
    </w:p>
    <w:p w14:paraId="1947E4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7626B5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4613F2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3526</w:t>
      </w:r>
    </w:p>
    <w:p w14:paraId="064B1E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0ACE79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3530</w:t>
      </w:r>
    </w:p>
    <w:p w14:paraId="2E219E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3530</w:t>
      </w:r>
    </w:p>
    <w:p w14:paraId="5AC3E5B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3530</w:t>
      </w:r>
    </w:p>
    <w:p w14:paraId="285078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3220D4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3535</w:t>
      </w:r>
    </w:p>
    <w:p w14:paraId="3094BC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3535</w:t>
      </w:r>
    </w:p>
    <w:p w14:paraId="552162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3539</w:t>
      </w:r>
    </w:p>
    <w:p w14:paraId="7CD1CF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3540</w:t>
      </w:r>
    </w:p>
    <w:p w14:paraId="1801C6C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3540</w:t>
      </w:r>
    </w:p>
    <w:p w14:paraId="173451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4D1E1FF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3545</w:t>
      </w:r>
    </w:p>
    <w:p w14:paraId="17BC98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392D7D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2140EC4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3550</w:t>
      </w:r>
    </w:p>
    <w:p w14:paraId="52B55D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12DD2F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4A63304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3554</w:t>
      </w:r>
    </w:p>
    <w:p w14:paraId="5A3F3D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3554</w:t>
      </w:r>
    </w:p>
    <w:p w14:paraId="472EE1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3556</w:t>
      </w:r>
    </w:p>
    <w:p w14:paraId="6C8183C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3556</w:t>
      </w:r>
    </w:p>
    <w:p w14:paraId="3FA9D3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3556</w:t>
      </w:r>
    </w:p>
    <w:p w14:paraId="712A27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793C43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3559</w:t>
      </w:r>
    </w:p>
    <w:p w14:paraId="17FC72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4AC362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4495ED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3564</w:t>
      </w:r>
    </w:p>
    <w:p w14:paraId="46CB2A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7B362CC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68619A0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3569</w:t>
      </w:r>
    </w:p>
    <w:p w14:paraId="035DD0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4119C0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13FACC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3574</w:t>
      </w:r>
    </w:p>
    <w:p w14:paraId="178B3B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538111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3578</w:t>
      </w:r>
    </w:p>
    <w:p w14:paraId="1996491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A.7.6.2.16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3579</w:t>
      </w:r>
    </w:p>
    <w:p w14:paraId="357DAA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30F47A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2DFDD1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3585</w:t>
      </w:r>
    </w:p>
    <w:p w14:paraId="7D62A3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4C173B6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324F22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3593</w:t>
      </w:r>
    </w:p>
    <w:p w14:paraId="20F715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420A23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9F5E5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3599</w:t>
      </w:r>
    </w:p>
    <w:p w14:paraId="0967994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6670A7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0AC602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3608</w:t>
      </w:r>
    </w:p>
    <w:p w14:paraId="6954317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3608</w:t>
      </w:r>
    </w:p>
    <w:p w14:paraId="5DFACA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3608</w:t>
      </w:r>
    </w:p>
    <w:p w14:paraId="793548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3608</w:t>
      </w:r>
    </w:p>
    <w:p w14:paraId="0C3BEA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3608</w:t>
      </w:r>
    </w:p>
    <w:p w14:paraId="71A56C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231B3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>
        <w:rPr>
          <w:noProof/>
        </w:rPr>
        <w:tab/>
        <w:t>3610</w:t>
      </w:r>
    </w:p>
    <w:p w14:paraId="77B5D3D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158CF7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5C0301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7A5F19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3613</w:t>
      </w:r>
    </w:p>
    <w:p w14:paraId="2D5C3B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466C4B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3614</w:t>
      </w:r>
    </w:p>
    <w:p w14:paraId="43871A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30FFE5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used</w:t>
      </w:r>
      <w:r>
        <w:rPr>
          <w:noProof/>
        </w:rPr>
        <w:tab/>
        <w:t>3617</w:t>
      </w:r>
    </w:p>
    <w:p w14:paraId="641FCB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32C837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461538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373811D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</w:t>
      </w:r>
      <w:r w:rsidRPr="007D0E27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 w:rsidRPr="007D0E27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7D0E27">
        <w:rPr>
          <w:i/>
          <w:iCs/>
          <w:noProof/>
        </w:rPr>
        <w:t>highSpeedMeasFlagFR2-r17</w:t>
      </w:r>
      <w:r>
        <w:rPr>
          <w:noProof/>
        </w:rPr>
        <w:tab/>
        <w:t>3620</w:t>
      </w:r>
    </w:p>
    <w:p w14:paraId="7D11F7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</w:t>
      </w:r>
      <w:r w:rsidRPr="007D0E27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3620</w:t>
      </w:r>
    </w:p>
    <w:p w14:paraId="35507D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</w:t>
      </w:r>
      <w:r w:rsidRPr="007D0E27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3620</w:t>
      </w:r>
    </w:p>
    <w:p w14:paraId="6BDA6BA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</w:t>
      </w:r>
      <w:r w:rsidRPr="007D0E27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356109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3622</w:t>
      </w:r>
    </w:p>
    <w:p w14:paraId="66BA8F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1E32F9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3623</w:t>
      </w:r>
    </w:p>
    <w:p w14:paraId="24A661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3626</w:t>
      </w:r>
    </w:p>
    <w:p w14:paraId="1DFDFD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3626</w:t>
      </w:r>
    </w:p>
    <w:p w14:paraId="33FD32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3626</w:t>
      </w:r>
    </w:p>
    <w:p w14:paraId="1393B4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24880E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128EAB3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3631</w:t>
      </w:r>
    </w:p>
    <w:p w14:paraId="064BF9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SRS-RSRP measurement with non-DRX</w:t>
      </w:r>
      <w:r>
        <w:rPr>
          <w:noProof/>
        </w:rPr>
        <w:tab/>
        <w:t>3631</w:t>
      </w:r>
    </w:p>
    <w:p w14:paraId="2BA918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11136D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316CAC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3633</w:t>
      </w:r>
    </w:p>
    <w:p w14:paraId="3112880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CLI-RSSI measurement with non-DRX</w:t>
      </w:r>
      <w:r>
        <w:rPr>
          <w:noProof/>
        </w:rPr>
        <w:tab/>
        <w:t>3633</w:t>
      </w:r>
    </w:p>
    <w:p w14:paraId="2EFA66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573C93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49FC07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64A5B9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3636</w:t>
      </w:r>
    </w:p>
    <w:p w14:paraId="44D04B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3636</w:t>
      </w:r>
    </w:p>
    <w:p w14:paraId="05E8B0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3639</w:t>
      </w:r>
    </w:p>
    <w:p w14:paraId="4AD7D15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3639</w:t>
      </w:r>
    </w:p>
    <w:p w14:paraId="548678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3641</w:t>
      </w:r>
    </w:p>
    <w:p w14:paraId="45DA0E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595D40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697070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19ABBAC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3644</w:t>
      </w:r>
    </w:p>
    <w:p w14:paraId="6C2963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3644</w:t>
      </w:r>
    </w:p>
    <w:p w14:paraId="0AE74E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66CD7E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7480782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3647</w:t>
      </w:r>
    </w:p>
    <w:p w14:paraId="7F8D4AF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3647</w:t>
      </w:r>
    </w:p>
    <w:p w14:paraId="6A8138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7A68FE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28FB152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3650</w:t>
      </w:r>
    </w:p>
    <w:p w14:paraId="4368868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3650</w:t>
      </w:r>
    </w:p>
    <w:p w14:paraId="1BFD32A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5B8CC2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3653</w:t>
      </w:r>
    </w:p>
    <w:p w14:paraId="42172AC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3653</w:t>
      </w:r>
    </w:p>
    <w:p w14:paraId="0DD183B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3653</w:t>
      </w:r>
    </w:p>
    <w:p w14:paraId="39B5DD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3653</w:t>
      </w:r>
    </w:p>
    <w:p w14:paraId="110E3D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6A53C6F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3661</w:t>
      </w:r>
    </w:p>
    <w:p w14:paraId="2B059A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11170B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3669</w:t>
      </w:r>
    </w:p>
    <w:p w14:paraId="3C2A1D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3669</w:t>
      </w:r>
    </w:p>
    <w:p w14:paraId="36C876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3669</w:t>
      </w:r>
    </w:p>
    <w:p w14:paraId="437EEC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73B10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3676</w:t>
      </w:r>
    </w:p>
    <w:p w14:paraId="2FE935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0A4A9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3679</w:t>
      </w:r>
    </w:p>
    <w:p w14:paraId="680B8B8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3680</w:t>
      </w:r>
    </w:p>
    <w:p w14:paraId="1DF3B8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2A0510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1F670B0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3684</w:t>
      </w:r>
    </w:p>
    <w:p w14:paraId="4F1E9E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3684</w:t>
      </w:r>
    </w:p>
    <w:p w14:paraId="64A50D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AFAA2C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6C4455A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3688</w:t>
      </w:r>
    </w:p>
    <w:p w14:paraId="1497F1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2423BC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0A0B3BE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 xml:space="preserve">PRS-RSRP reporting delay test case for </w:t>
      </w:r>
      <w:r w:rsidRPr="007D0E27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3692</w:t>
      </w:r>
    </w:p>
    <w:p w14:paraId="6C06DA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3692</w:t>
      </w:r>
    </w:p>
    <w:p w14:paraId="5DFC0D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3696</w:t>
      </w:r>
    </w:p>
    <w:p w14:paraId="2997ED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PRS-RSRP reporting delay test case for single positioning frequency layer</w:t>
      </w:r>
      <w:r w:rsidRPr="007D0E27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3696</w:t>
      </w:r>
    </w:p>
    <w:p w14:paraId="447BC1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3696</w:t>
      </w:r>
    </w:p>
    <w:p w14:paraId="5AAF4B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3700</w:t>
      </w:r>
    </w:p>
    <w:p w14:paraId="11FB802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3700</w:t>
      </w:r>
    </w:p>
    <w:p w14:paraId="7870A7C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3700</w:t>
      </w:r>
    </w:p>
    <w:p w14:paraId="14E1FD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3CB786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7B804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3704</w:t>
      </w:r>
    </w:p>
    <w:p w14:paraId="198344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5BDB32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03212B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3708</w:t>
      </w:r>
    </w:p>
    <w:p w14:paraId="2AA1468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081A82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7C00FBD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lastRenderedPageBreak/>
        <w:t>A.7.6.11.4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3711</w:t>
      </w:r>
    </w:p>
    <w:p w14:paraId="4CCA85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3711</w:t>
      </w:r>
    </w:p>
    <w:p w14:paraId="1064FF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3713</w:t>
      </w:r>
    </w:p>
    <w:p w14:paraId="0DBAC7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3714</w:t>
      </w:r>
    </w:p>
    <w:p w14:paraId="5171CC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3714</w:t>
      </w:r>
    </w:p>
    <w:p w14:paraId="15CBBB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3716</w:t>
      </w:r>
    </w:p>
    <w:p w14:paraId="43F1938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3717</w:t>
      </w:r>
    </w:p>
    <w:p w14:paraId="25B652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3717</w:t>
      </w:r>
    </w:p>
    <w:p w14:paraId="5E840C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0AE0E8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713C2B8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3720</w:t>
      </w:r>
    </w:p>
    <w:p w14:paraId="2C5EF9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529BDE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40B47B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3723</w:t>
      </w:r>
    </w:p>
    <w:p w14:paraId="66E9CF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32CCF5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7BE575D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3727</w:t>
      </w:r>
    </w:p>
    <w:p w14:paraId="2CE78EE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3727</w:t>
      </w:r>
    </w:p>
    <w:p w14:paraId="4A630C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4EF64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3728</w:t>
      </w:r>
    </w:p>
    <w:p w14:paraId="7EFF98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3729</w:t>
      </w:r>
    </w:p>
    <w:p w14:paraId="2E7782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39DA54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3730</w:t>
      </w:r>
    </w:p>
    <w:p w14:paraId="07DACF2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Pre-MG</w:t>
      </w:r>
      <w:r>
        <w:rPr>
          <w:noProof/>
        </w:rPr>
        <w:tab/>
        <w:t>3731</w:t>
      </w:r>
    </w:p>
    <w:p w14:paraId="70490DF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Intra-frequency measurement test with SA event triggered reporting tests: with </w:t>
      </w:r>
      <w:r w:rsidRPr="007D0E27">
        <w:rPr>
          <w:bCs/>
          <w:noProof/>
          <w:snapToGrid w:val="0"/>
        </w:rPr>
        <w:t>autonomous</w:t>
      </w:r>
      <w:r w:rsidRPr="007D0E27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3731</w:t>
      </w:r>
    </w:p>
    <w:p w14:paraId="3DA982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3731</w:t>
      </w:r>
    </w:p>
    <w:p w14:paraId="2B02B3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3731</w:t>
      </w:r>
    </w:p>
    <w:p w14:paraId="21A31E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09DD96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3734</w:t>
      </w:r>
    </w:p>
    <w:p w14:paraId="14DC5A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3734</w:t>
      </w:r>
    </w:p>
    <w:p w14:paraId="6483CA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3734</w:t>
      </w:r>
    </w:p>
    <w:p w14:paraId="2EEEF3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1FF73AE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3737</w:t>
      </w:r>
    </w:p>
    <w:p w14:paraId="6A9BFA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3737</w:t>
      </w:r>
    </w:p>
    <w:p w14:paraId="7CDB47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0340CE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682EBCE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7D0E27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3740</w:t>
      </w:r>
    </w:p>
    <w:p w14:paraId="641158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08842A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5170DC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3743</w:t>
      </w:r>
    </w:p>
    <w:p w14:paraId="71D0E9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68A2A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3747</w:t>
      </w:r>
    </w:p>
    <w:p w14:paraId="2D7B74A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NCSG</w:t>
      </w:r>
      <w:r>
        <w:rPr>
          <w:noProof/>
        </w:rPr>
        <w:tab/>
        <w:t>3747</w:t>
      </w:r>
    </w:p>
    <w:p w14:paraId="743745B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</w:t>
      </w:r>
      <w:r w:rsidRPr="007D0E27">
        <w:rPr>
          <w:noProof/>
          <w:snapToGrid w:val="0"/>
          <w:lang w:val="en-US"/>
        </w:rPr>
        <w:t xml:space="preserve"> per-UE</w:t>
      </w:r>
      <w:r w:rsidRPr="007D0E27">
        <w:rPr>
          <w:noProof/>
          <w:snapToGrid w:val="0"/>
        </w:rPr>
        <w:t xml:space="preserve"> </w:t>
      </w:r>
      <w:r w:rsidRPr="007D0E27">
        <w:rPr>
          <w:noProof/>
          <w:snapToGrid w:val="0"/>
          <w:lang w:val="en-US"/>
        </w:rPr>
        <w:t>NCSG</w:t>
      </w:r>
      <w:r w:rsidRPr="007D0E27">
        <w:rPr>
          <w:noProof/>
          <w:snapToGrid w:val="0"/>
        </w:rPr>
        <w:t xml:space="preserve"> under non-DRX</w:t>
      </w:r>
      <w:r>
        <w:rPr>
          <w:noProof/>
        </w:rPr>
        <w:tab/>
        <w:t>3747</w:t>
      </w:r>
    </w:p>
    <w:p w14:paraId="077990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3747</w:t>
      </w:r>
    </w:p>
    <w:p w14:paraId="5DA4ED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3751</w:t>
      </w:r>
    </w:p>
    <w:p w14:paraId="1B44728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3751</w:t>
      </w:r>
    </w:p>
    <w:p w14:paraId="2BEB35D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797DF9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70EB1F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3754</w:t>
      </w:r>
    </w:p>
    <w:p w14:paraId="071D55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0B5C1E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6800E78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3757</w:t>
      </w:r>
    </w:p>
    <w:p w14:paraId="05BEBF9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3758</w:t>
      </w:r>
    </w:p>
    <w:p w14:paraId="01C901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3758</w:t>
      </w:r>
    </w:p>
    <w:p w14:paraId="175469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1C51FD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3758</w:t>
      </w:r>
    </w:p>
    <w:p w14:paraId="106568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1D6B0B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3763</w:t>
      </w:r>
    </w:p>
    <w:p w14:paraId="2EB09D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488C87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3763</w:t>
      </w:r>
    </w:p>
    <w:p w14:paraId="522A794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3767</w:t>
      </w:r>
    </w:p>
    <w:p w14:paraId="427C62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3768</w:t>
      </w:r>
    </w:p>
    <w:p w14:paraId="38D7E4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3768</w:t>
      </w:r>
    </w:p>
    <w:p w14:paraId="4D6CCA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3768</w:t>
      </w:r>
    </w:p>
    <w:p w14:paraId="619591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3772</w:t>
      </w:r>
    </w:p>
    <w:p w14:paraId="42002FB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3772</w:t>
      </w:r>
    </w:p>
    <w:p w14:paraId="1C3461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3772</w:t>
      </w:r>
    </w:p>
    <w:p w14:paraId="2090C85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6D621C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3772</w:t>
      </w:r>
    </w:p>
    <w:p w14:paraId="67F105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3774</w:t>
      </w:r>
    </w:p>
    <w:p w14:paraId="24676F2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3774</w:t>
      </w:r>
    </w:p>
    <w:p w14:paraId="2F2088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3774</w:t>
      </w:r>
    </w:p>
    <w:p w14:paraId="0E2D2B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3774</w:t>
      </w:r>
    </w:p>
    <w:p w14:paraId="75FA8B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27B7F9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3776</w:t>
      </w:r>
    </w:p>
    <w:p w14:paraId="57E4057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3776</w:t>
      </w:r>
    </w:p>
    <w:p w14:paraId="61B2A8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3776</w:t>
      </w:r>
    </w:p>
    <w:p w14:paraId="1DE9DF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3776</w:t>
      </w:r>
    </w:p>
    <w:p w14:paraId="301DB0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7E0968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3778</w:t>
      </w:r>
    </w:p>
    <w:p w14:paraId="49F831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3778</w:t>
      </w:r>
    </w:p>
    <w:p w14:paraId="519B90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580D7C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1869728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3780</w:t>
      </w:r>
    </w:p>
    <w:p w14:paraId="205B5D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3780</w:t>
      </w:r>
    </w:p>
    <w:p w14:paraId="6C318E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443670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3781</w:t>
      </w:r>
    </w:p>
    <w:p w14:paraId="777FBD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7A883F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3784</w:t>
      </w:r>
    </w:p>
    <w:p w14:paraId="580A7C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254CE8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12892D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3786</w:t>
      </w:r>
    </w:p>
    <w:p w14:paraId="3393BF6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3787</w:t>
      </w:r>
    </w:p>
    <w:p w14:paraId="4623539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3787</w:t>
      </w:r>
    </w:p>
    <w:p w14:paraId="5449F0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33AA2C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3787</w:t>
      </w:r>
    </w:p>
    <w:p w14:paraId="227BBD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002815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3791</w:t>
      </w:r>
    </w:p>
    <w:p w14:paraId="1CCF80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5F7593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3CAC14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3793</w:t>
      </w:r>
    </w:p>
    <w:p w14:paraId="309B23A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3794</w:t>
      </w:r>
    </w:p>
    <w:p w14:paraId="4AB39D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3794</w:t>
      </w:r>
    </w:p>
    <w:p w14:paraId="67AE1D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3794</w:t>
      </w:r>
    </w:p>
    <w:p w14:paraId="1DB0933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3796</w:t>
      </w:r>
    </w:p>
    <w:p w14:paraId="1A0BD1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3797</w:t>
      </w:r>
    </w:p>
    <w:p w14:paraId="526B9B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053398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3797</w:t>
      </w:r>
    </w:p>
    <w:p w14:paraId="277C804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6E52C2E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3800</w:t>
      </w:r>
    </w:p>
    <w:p w14:paraId="780C8D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148A65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1C5B85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3802</w:t>
      </w:r>
    </w:p>
    <w:p w14:paraId="7E20F24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3803</w:t>
      </w:r>
    </w:p>
    <w:p w14:paraId="50FB9AB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A.7.7.7.1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3803</w:t>
      </w:r>
    </w:p>
    <w:p w14:paraId="5F6BEB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4A327E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3803</w:t>
      </w:r>
    </w:p>
    <w:p w14:paraId="0E26E5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55029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3807</w:t>
      </w:r>
    </w:p>
    <w:p w14:paraId="6F60F3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3807</w:t>
      </w:r>
    </w:p>
    <w:p w14:paraId="756BF3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496219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5375806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3811</w:t>
      </w:r>
    </w:p>
    <w:p w14:paraId="5DCCA0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3811</w:t>
      </w:r>
    </w:p>
    <w:p w14:paraId="0E3CE6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51707F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3811</w:t>
      </w:r>
    </w:p>
    <w:p w14:paraId="63D270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3813</w:t>
      </w:r>
    </w:p>
    <w:p w14:paraId="1B3FDD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3813</w:t>
      </w:r>
    </w:p>
    <w:p w14:paraId="7C1F23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3813</w:t>
      </w:r>
    </w:p>
    <w:p w14:paraId="51934B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3813</w:t>
      </w:r>
    </w:p>
    <w:p w14:paraId="1ACE0F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6E3EC3B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3815</w:t>
      </w:r>
    </w:p>
    <w:p w14:paraId="78E624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3815</w:t>
      </w:r>
    </w:p>
    <w:p w14:paraId="301B11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19808A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7360A7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5DFA94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3817</w:t>
      </w:r>
    </w:p>
    <w:p w14:paraId="711C4D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3817</w:t>
      </w:r>
    </w:p>
    <w:p w14:paraId="65E8FEE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368811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1D0F7C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3820</w:t>
      </w:r>
    </w:p>
    <w:p w14:paraId="7634622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3820</w:t>
      </w:r>
    </w:p>
    <w:p w14:paraId="52A722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70EA27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6208C5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3823</w:t>
      </w:r>
    </w:p>
    <w:p w14:paraId="0581DC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61FD32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497D659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3828</w:t>
      </w:r>
    </w:p>
    <w:p w14:paraId="6AAF2F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5DB8F6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1BE88A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3830</w:t>
      </w:r>
    </w:p>
    <w:p w14:paraId="430D80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3830</w:t>
      </w:r>
    </w:p>
    <w:p w14:paraId="77F4D21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3832</w:t>
      </w:r>
    </w:p>
    <w:p w14:paraId="062CEF3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3832</w:t>
      </w:r>
    </w:p>
    <w:p w14:paraId="04E1B4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SA measurement accuracy </w:t>
      </w:r>
      <w:r w:rsidRPr="007D0E27">
        <w:rPr>
          <w:noProof/>
          <w:snapToGrid w:val="0"/>
          <w:lang w:val="en-US"/>
        </w:rPr>
        <w:t>with PRS in FR2</w:t>
      </w:r>
      <w:r>
        <w:rPr>
          <w:noProof/>
        </w:rPr>
        <w:tab/>
        <w:t>3832</w:t>
      </w:r>
    </w:p>
    <w:p w14:paraId="61CDAA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2A03D5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3832</w:t>
      </w:r>
    </w:p>
    <w:p w14:paraId="701CCE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1C1B0D8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 xml:space="preserve">SA measurement accuracy </w:t>
      </w:r>
      <w:r w:rsidRPr="007D0E27">
        <w:rPr>
          <w:rFonts w:eastAsiaTheme="minorEastAsia"/>
          <w:noProof/>
          <w:snapToGrid w:val="0"/>
          <w:lang w:val="en-US"/>
        </w:rPr>
        <w:t xml:space="preserve">with PRS in FR2 </w:t>
      </w:r>
      <w:r w:rsidRPr="007D0E27">
        <w:rPr>
          <w:rFonts w:eastAsiaTheme="minorEastAsia"/>
          <w:noProof/>
        </w:rPr>
        <w:t>with reduced sample number</w:t>
      </w:r>
      <w:r>
        <w:rPr>
          <w:noProof/>
        </w:rPr>
        <w:tab/>
        <w:t>3836</w:t>
      </w:r>
    </w:p>
    <w:p w14:paraId="54E24D9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3836</w:t>
      </w:r>
    </w:p>
    <w:p w14:paraId="08C806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3836</w:t>
      </w:r>
    </w:p>
    <w:p w14:paraId="7CA1E8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3838</w:t>
      </w:r>
    </w:p>
    <w:p w14:paraId="6A6175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3839</w:t>
      </w:r>
    </w:p>
    <w:p w14:paraId="37F40A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3839</w:t>
      </w:r>
    </w:p>
    <w:p w14:paraId="284317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30E5BA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83F62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32B629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3843</w:t>
      </w:r>
    </w:p>
    <w:p w14:paraId="11699E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3843</w:t>
      </w:r>
    </w:p>
    <w:p w14:paraId="1BE6E7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3843</w:t>
      </w:r>
    </w:p>
    <w:p w14:paraId="045AD5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3846</w:t>
      </w:r>
    </w:p>
    <w:p w14:paraId="2BC6B18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3846</w:t>
      </w:r>
    </w:p>
    <w:p w14:paraId="0095DA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3846</w:t>
      </w:r>
    </w:p>
    <w:p w14:paraId="0FFE1B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3846</w:t>
      </w:r>
    </w:p>
    <w:p w14:paraId="227CB0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lastRenderedPageBreak/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3849</w:t>
      </w:r>
    </w:p>
    <w:p w14:paraId="2491083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3849</w:t>
      </w:r>
    </w:p>
    <w:p w14:paraId="6AF3E6A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 xml:space="preserve">SA measurement accuracy </w:t>
      </w:r>
      <w:r w:rsidRPr="007D0E27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3849</w:t>
      </w:r>
    </w:p>
    <w:p w14:paraId="29E462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3849</w:t>
      </w:r>
    </w:p>
    <w:p w14:paraId="399A48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3850</w:t>
      </w:r>
    </w:p>
    <w:p w14:paraId="6ECC19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3852</w:t>
      </w:r>
    </w:p>
    <w:p w14:paraId="2704EFE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 xml:space="preserve">SA measurement accuracy </w:t>
      </w:r>
      <w:r w:rsidRPr="007D0E27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3853</w:t>
      </w:r>
    </w:p>
    <w:p w14:paraId="037570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3853</w:t>
      </w:r>
    </w:p>
    <w:p w14:paraId="4B5D4B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3853</w:t>
      </w:r>
    </w:p>
    <w:p w14:paraId="552E45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3855</w:t>
      </w:r>
    </w:p>
    <w:p w14:paraId="6B1B1B6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3856</w:t>
      </w:r>
    </w:p>
    <w:p w14:paraId="09F7DE1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3856</w:t>
      </w:r>
    </w:p>
    <w:p w14:paraId="050F18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3856</w:t>
      </w:r>
    </w:p>
    <w:p w14:paraId="2F2431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1A9BC6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650AF8E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3859</w:t>
      </w:r>
    </w:p>
    <w:p w14:paraId="70FCB2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2957E1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3865</w:t>
      </w:r>
    </w:p>
    <w:p w14:paraId="2B6D8E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3866</w:t>
      </w:r>
    </w:p>
    <w:p w14:paraId="24F1EC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 xml:space="preserve">PRS-RSRP reporting delay test case for single positioning frequency layer </w:t>
      </w:r>
      <w:r w:rsidRPr="007D0E27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3866</w:t>
      </w:r>
    </w:p>
    <w:p w14:paraId="7018BD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3866</w:t>
      </w:r>
    </w:p>
    <w:p w14:paraId="002D31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3870</w:t>
      </w:r>
    </w:p>
    <w:p w14:paraId="60BDB8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3870</w:t>
      </w:r>
    </w:p>
    <w:p w14:paraId="695139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6C224B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</w:t>
      </w:r>
      <w:r w:rsidRPr="007D0E27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7ABF0C0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3874</w:t>
      </w:r>
    </w:p>
    <w:p w14:paraId="0E3C9DD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3874</w:t>
      </w:r>
    </w:p>
    <w:p w14:paraId="468017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3874</w:t>
      </w:r>
    </w:p>
    <w:p w14:paraId="3B0C8D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3878</w:t>
      </w:r>
    </w:p>
    <w:p w14:paraId="6BA884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3878</w:t>
      </w:r>
    </w:p>
    <w:p w14:paraId="3AE1C8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2D94A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</w:t>
      </w:r>
      <w:r w:rsidRPr="007D0E27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650E138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3881</w:t>
      </w:r>
    </w:p>
    <w:p w14:paraId="6810427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3881</w:t>
      </w:r>
    </w:p>
    <w:p w14:paraId="52D2BB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798148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6FCBD27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3884</w:t>
      </w:r>
    </w:p>
    <w:p w14:paraId="79558C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61ED75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6DBAD8E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3887</w:t>
      </w:r>
    </w:p>
    <w:p w14:paraId="3420EBE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3887</w:t>
      </w:r>
    </w:p>
    <w:p w14:paraId="6E0663F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3887</w:t>
      </w:r>
    </w:p>
    <w:p w14:paraId="0635E8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</w:t>
      </w:r>
      <w:r w:rsidRPr="007D0E2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5D1CB4D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</w:t>
      </w:r>
      <w:r w:rsidRPr="007D0E2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3152C67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3889</w:t>
      </w:r>
    </w:p>
    <w:p w14:paraId="4F95AB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</w:t>
      </w:r>
      <w:r w:rsidRPr="007D0E2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3BE37A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</w:t>
      </w:r>
      <w:r w:rsidRPr="007D0E27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20D9634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3891</w:t>
      </w:r>
    </w:p>
    <w:p w14:paraId="4EC358F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  <w:snapToGrid w:val="0"/>
        </w:rPr>
        <w:t xml:space="preserve">SA measurement accuracy </w:t>
      </w:r>
      <w:r w:rsidRPr="007D0E27">
        <w:rPr>
          <w:rFonts w:eastAsiaTheme="minorEastAsia"/>
          <w:noProof/>
          <w:snapToGrid w:val="0"/>
          <w:lang w:val="en-US"/>
        </w:rPr>
        <w:t xml:space="preserve">with PRS in FR2 </w:t>
      </w:r>
      <w:r w:rsidRPr="007D0E27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3891</w:t>
      </w:r>
    </w:p>
    <w:p w14:paraId="3737D2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3891</w:t>
      </w:r>
    </w:p>
    <w:p w14:paraId="739212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3891</w:t>
      </w:r>
    </w:p>
    <w:p w14:paraId="45ECAC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3893</w:t>
      </w:r>
    </w:p>
    <w:p w14:paraId="23A61A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3894</w:t>
      </w:r>
    </w:p>
    <w:p w14:paraId="364E1E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3894</w:t>
      </w:r>
    </w:p>
    <w:p w14:paraId="6DFF8C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3894</w:t>
      </w:r>
    </w:p>
    <w:p w14:paraId="7FC13D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lastRenderedPageBreak/>
        <w:t>A.7.9.2.2.3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3896</w:t>
      </w:r>
    </w:p>
    <w:p w14:paraId="3364C7A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3897</w:t>
      </w:r>
    </w:p>
    <w:p w14:paraId="3C4C77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3897</w:t>
      </w:r>
    </w:p>
    <w:p w14:paraId="5C8AE9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3897</w:t>
      </w:r>
    </w:p>
    <w:p w14:paraId="581A49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3897</w:t>
      </w:r>
    </w:p>
    <w:p w14:paraId="037AB2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3900</w:t>
      </w:r>
    </w:p>
    <w:p w14:paraId="1518834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3900</w:t>
      </w:r>
    </w:p>
    <w:p w14:paraId="687031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purpose and environment</w:t>
      </w:r>
      <w:r>
        <w:rPr>
          <w:noProof/>
        </w:rPr>
        <w:tab/>
        <w:t>3900</w:t>
      </w:r>
    </w:p>
    <w:p w14:paraId="332E84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parameters</w:t>
      </w:r>
      <w:r>
        <w:rPr>
          <w:noProof/>
        </w:rPr>
        <w:tab/>
        <w:t>3900</w:t>
      </w:r>
    </w:p>
    <w:p w14:paraId="1A9473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Test requirements</w:t>
      </w:r>
      <w:r>
        <w:rPr>
          <w:noProof/>
        </w:rPr>
        <w:tab/>
        <w:t>3903</w:t>
      </w:r>
    </w:p>
    <w:p w14:paraId="4C163C9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3903</w:t>
      </w:r>
    </w:p>
    <w:p w14:paraId="0C1F14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 xml:space="preserve">SA measurement accuracy </w:t>
      </w:r>
      <w:r w:rsidRPr="007D0E27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3903</w:t>
      </w:r>
    </w:p>
    <w:p w14:paraId="1F5963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3903</w:t>
      </w:r>
    </w:p>
    <w:p w14:paraId="434618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3903</w:t>
      </w:r>
    </w:p>
    <w:p w14:paraId="731BD4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3905</w:t>
      </w:r>
    </w:p>
    <w:p w14:paraId="0DB874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 xml:space="preserve">SA measurement accuracy </w:t>
      </w:r>
      <w:r w:rsidRPr="007D0E27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3906</w:t>
      </w:r>
    </w:p>
    <w:p w14:paraId="78613B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3906</w:t>
      </w:r>
    </w:p>
    <w:p w14:paraId="454427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3906</w:t>
      </w:r>
    </w:p>
    <w:p w14:paraId="62A922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3908</w:t>
      </w:r>
    </w:p>
    <w:p w14:paraId="0DA4AC95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3909</w:t>
      </w:r>
    </w:p>
    <w:p w14:paraId="017D802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3909</w:t>
      </w:r>
    </w:p>
    <w:p w14:paraId="46AA68E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3909</w:t>
      </w:r>
    </w:p>
    <w:p w14:paraId="1288499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3909</w:t>
      </w:r>
    </w:p>
    <w:p w14:paraId="117C87C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3909</w:t>
      </w:r>
    </w:p>
    <w:p w14:paraId="717136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3909</w:t>
      </w:r>
    </w:p>
    <w:p w14:paraId="1F43E3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3914</w:t>
      </w:r>
    </w:p>
    <w:p w14:paraId="0A6B3A6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3915</w:t>
      </w:r>
    </w:p>
    <w:p w14:paraId="4EAB52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3915</w:t>
      </w:r>
    </w:p>
    <w:p w14:paraId="1D9B6C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3919</w:t>
      </w:r>
    </w:p>
    <w:p w14:paraId="6EA9095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3920</w:t>
      </w:r>
    </w:p>
    <w:p w14:paraId="65D798B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3920</w:t>
      </w:r>
    </w:p>
    <w:p w14:paraId="1B0B27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3920</w:t>
      </w:r>
    </w:p>
    <w:p w14:paraId="15EBFD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3924</w:t>
      </w:r>
    </w:p>
    <w:p w14:paraId="197A9AD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3924</w:t>
      </w:r>
    </w:p>
    <w:p w14:paraId="0F91EC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3924</w:t>
      </w:r>
    </w:p>
    <w:p w14:paraId="6C20AF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3928</w:t>
      </w:r>
    </w:p>
    <w:p w14:paraId="3CF4360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3928</w:t>
      </w:r>
    </w:p>
    <w:p w14:paraId="7FC9DA6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3928</w:t>
      </w:r>
    </w:p>
    <w:p w14:paraId="7DCC60C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FI"/>
        </w:rPr>
        <w:t xml:space="preserve">E-UTRAN - </w:t>
      </w:r>
      <w:r w:rsidRPr="007D0E27">
        <w:rPr>
          <w:rFonts w:cs="v4.2.0"/>
          <w:noProof/>
          <w:lang w:val="sv-FI"/>
        </w:rPr>
        <w:t xml:space="preserve">NR </w:t>
      </w:r>
      <w:r w:rsidRPr="007D0E27">
        <w:rPr>
          <w:noProof/>
          <w:lang w:val="sv-FI"/>
        </w:rPr>
        <w:t>handover in FR1</w:t>
      </w:r>
      <w:r>
        <w:rPr>
          <w:noProof/>
        </w:rPr>
        <w:tab/>
        <w:t>3928</w:t>
      </w:r>
    </w:p>
    <w:p w14:paraId="24AAB2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3928</w:t>
      </w:r>
    </w:p>
    <w:p w14:paraId="438CCA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3933</w:t>
      </w:r>
    </w:p>
    <w:p w14:paraId="0B324FF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3933</w:t>
      </w:r>
    </w:p>
    <w:p w14:paraId="24328E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3933</w:t>
      </w:r>
    </w:p>
    <w:p w14:paraId="4296461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3933</w:t>
      </w:r>
    </w:p>
    <w:p w14:paraId="1A0B18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3933</w:t>
      </w:r>
    </w:p>
    <w:p w14:paraId="36B1F9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3935</w:t>
      </w:r>
    </w:p>
    <w:p w14:paraId="64B134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3936</w:t>
      </w:r>
    </w:p>
    <w:p w14:paraId="7D3038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3936</w:t>
      </w:r>
    </w:p>
    <w:p w14:paraId="3DF842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3937</w:t>
      </w:r>
    </w:p>
    <w:p w14:paraId="781B877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3937</w:t>
      </w:r>
    </w:p>
    <w:p w14:paraId="5328695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3937</w:t>
      </w:r>
    </w:p>
    <w:p w14:paraId="505F41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716632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78AC57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3942</w:t>
      </w:r>
    </w:p>
    <w:p w14:paraId="06A005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43FE84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161F3D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3946</w:t>
      </w:r>
    </w:p>
    <w:p w14:paraId="477CBB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1722B6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29CF895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3951</w:t>
      </w:r>
    </w:p>
    <w:p w14:paraId="19D3DA9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6F76B2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37A4B6B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3955</w:t>
      </w:r>
    </w:p>
    <w:p w14:paraId="4502F8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3955</w:t>
      </w:r>
    </w:p>
    <w:p w14:paraId="1E166E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5DA882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3958</w:t>
      </w:r>
    </w:p>
    <w:p w14:paraId="249CD3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2F6A4F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1C8193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3961</w:t>
      </w:r>
    </w:p>
    <w:p w14:paraId="31FCA6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4493DD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77A7FA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3964</w:t>
      </w:r>
    </w:p>
    <w:p w14:paraId="0250AF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6C7A12C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22303E6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7D0E27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3967</w:t>
      </w:r>
    </w:p>
    <w:p w14:paraId="2FD6F6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64CD64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36863BB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3972</w:t>
      </w:r>
    </w:p>
    <w:p w14:paraId="56AEE35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0E54F3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6C00D1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</w:t>
      </w:r>
      <w:r>
        <w:rPr>
          <w:noProof/>
        </w:rPr>
        <w:tab/>
        <w:t>3972</w:t>
      </w:r>
    </w:p>
    <w:p w14:paraId="7672B7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Environment</w:t>
      </w:r>
      <w:r>
        <w:rPr>
          <w:noProof/>
        </w:rPr>
        <w:tab/>
        <w:t>3972</w:t>
      </w:r>
    </w:p>
    <w:p w14:paraId="29F88D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3978</w:t>
      </w:r>
    </w:p>
    <w:p w14:paraId="3F4B6DB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3978</w:t>
      </w:r>
    </w:p>
    <w:p w14:paraId="4BBD55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3978</w:t>
      </w:r>
    </w:p>
    <w:p w14:paraId="398AF2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3983</w:t>
      </w:r>
    </w:p>
    <w:p w14:paraId="227C8F9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1F9E585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3983</w:t>
      </w:r>
    </w:p>
    <w:p w14:paraId="18B1024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59B1993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SS-RSRQ</w:t>
      </w:r>
      <w:r>
        <w:rPr>
          <w:noProof/>
        </w:rPr>
        <w:tab/>
        <w:t>3985</w:t>
      </w:r>
    </w:p>
    <w:p w14:paraId="0D4EAB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3985</w:t>
      </w:r>
    </w:p>
    <w:p w14:paraId="1E0862B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3990</w:t>
      </w:r>
    </w:p>
    <w:p w14:paraId="42BFC9C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3990</w:t>
      </w:r>
    </w:p>
    <w:p w14:paraId="52AC426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3990</w:t>
      </w:r>
    </w:p>
    <w:p w14:paraId="357BB62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6608602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SS-SINR</w:t>
      </w:r>
      <w:r>
        <w:rPr>
          <w:noProof/>
        </w:rPr>
        <w:tab/>
        <w:t>3992</w:t>
      </w:r>
    </w:p>
    <w:p w14:paraId="6A5E35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3992</w:t>
      </w:r>
    </w:p>
    <w:p w14:paraId="3B3A2E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3996</w:t>
      </w:r>
    </w:p>
    <w:p w14:paraId="4206A1C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13789048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3996</w:t>
      </w:r>
    </w:p>
    <w:p w14:paraId="1343D6D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C96219E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V2X Tests</w:t>
      </w:r>
      <w:r>
        <w:rPr>
          <w:noProof/>
        </w:rPr>
        <w:tab/>
        <w:t>3999</w:t>
      </w:r>
    </w:p>
    <w:p w14:paraId="16947BA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3999</w:t>
      </w:r>
    </w:p>
    <w:p w14:paraId="595758B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3999</w:t>
      </w:r>
    </w:p>
    <w:p w14:paraId="06F2D8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3999</w:t>
      </w:r>
    </w:p>
    <w:p w14:paraId="2D6271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34A810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2E7D1F3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3999</w:t>
      </w:r>
    </w:p>
    <w:p w14:paraId="112430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34632B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5B7F2C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4000</w:t>
      </w:r>
    </w:p>
    <w:p w14:paraId="38C943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1C3A732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A.9.1.1.3.2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09605FA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4003</w:t>
      </w:r>
    </w:p>
    <w:p w14:paraId="51437F1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4003</w:t>
      </w:r>
    </w:p>
    <w:p w14:paraId="25703A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5D7D44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29AA8C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4006</w:t>
      </w:r>
    </w:p>
    <w:p w14:paraId="0EE11D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6D34C5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4007</w:t>
      </w:r>
    </w:p>
    <w:p w14:paraId="1C7F68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4008</w:t>
      </w:r>
    </w:p>
    <w:p w14:paraId="5EDB272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187A61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2A03225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4010</w:t>
      </w:r>
    </w:p>
    <w:p w14:paraId="554A19C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4010</w:t>
      </w:r>
    </w:p>
    <w:p w14:paraId="16CCF3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4FAF75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1947E32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4013</w:t>
      </w:r>
    </w:p>
    <w:p w14:paraId="75E28E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0F9433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43842EB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4016</w:t>
      </w:r>
    </w:p>
    <w:p w14:paraId="4100DC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5916FE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22B67B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4019</w:t>
      </w:r>
    </w:p>
    <w:p w14:paraId="363713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79E1BF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6488B1A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for L1 SL-RSRP Measurement</w:t>
      </w:r>
      <w:r>
        <w:rPr>
          <w:noProof/>
        </w:rPr>
        <w:tab/>
        <w:t>4022</w:t>
      </w:r>
    </w:p>
    <w:p w14:paraId="6B154A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4022</w:t>
      </w:r>
    </w:p>
    <w:p w14:paraId="2ADEF9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471D8D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53D612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4025</w:t>
      </w:r>
    </w:p>
    <w:p w14:paraId="569EB2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212844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20CFE5C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4029</w:t>
      </w:r>
    </w:p>
    <w:p w14:paraId="62AFE8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4029</w:t>
      </w:r>
    </w:p>
    <w:p w14:paraId="117385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17DDB6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4036</w:t>
      </w:r>
    </w:p>
    <w:p w14:paraId="2FB1A0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4C6862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B9DE4C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4040</w:t>
      </w:r>
    </w:p>
    <w:p w14:paraId="535DA7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4AF03F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7DD06FA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4043</w:t>
      </w:r>
    </w:p>
    <w:p w14:paraId="405892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20E870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103AD9D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for Congestion Control Measurement</w:t>
      </w:r>
      <w:r>
        <w:rPr>
          <w:noProof/>
        </w:rPr>
        <w:tab/>
        <w:t>4047</w:t>
      </w:r>
    </w:p>
    <w:p w14:paraId="3CC396E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3681AD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4053</w:t>
      </w:r>
    </w:p>
    <w:p w14:paraId="27F1C7A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for Interruption</w:t>
      </w:r>
      <w:r>
        <w:rPr>
          <w:noProof/>
        </w:rPr>
        <w:tab/>
        <w:t>4053</w:t>
      </w:r>
    </w:p>
    <w:p w14:paraId="018535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4053</w:t>
      </w:r>
    </w:p>
    <w:p w14:paraId="6E6CBA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5C2F5A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4057</w:t>
      </w:r>
    </w:p>
    <w:p w14:paraId="1FC19C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4057</w:t>
      </w:r>
    </w:p>
    <w:p w14:paraId="619C0F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4057</w:t>
      </w:r>
    </w:p>
    <w:p w14:paraId="3B0A35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11BAFC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4061</w:t>
      </w:r>
    </w:p>
    <w:p w14:paraId="4D6EF6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34EE0B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4064</w:t>
      </w:r>
    </w:p>
    <w:p w14:paraId="2B2BC81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4064</w:t>
      </w:r>
    </w:p>
    <w:p w14:paraId="49A731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2E15A47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0F5380BD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4071</w:t>
      </w:r>
    </w:p>
    <w:p w14:paraId="117E90C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4071</w:t>
      </w:r>
    </w:p>
    <w:p w14:paraId="3F84EC0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4071</w:t>
      </w:r>
    </w:p>
    <w:p w14:paraId="695F71D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4071</w:t>
      </w:r>
    </w:p>
    <w:p w14:paraId="0D9EAF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4071</w:t>
      </w:r>
    </w:p>
    <w:p w14:paraId="1BAF5CA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3182F41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07DC279A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4074</w:t>
      </w:r>
    </w:p>
    <w:p w14:paraId="23E7E65C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4074</w:t>
      </w:r>
    </w:p>
    <w:p w14:paraId="127D1FBB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4075</w:t>
      </w:r>
    </w:p>
    <w:p w14:paraId="65370746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4075</w:t>
      </w:r>
    </w:p>
    <w:p w14:paraId="0B1EE711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4075</w:t>
      </w:r>
    </w:p>
    <w:p w14:paraId="3B933A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4076</w:t>
      </w:r>
    </w:p>
    <w:p w14:paraId="1A369F0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3C809BED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2CEAA3A6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4079</w:t>
      </w:r>
    </w:p>
    <w:p w14:paraId="4094D4E5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4080</w:t>
      </w:r>
    </w:p>
    <w:p w14:paraId="28B83ADF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4080</w:t>
      </w:r>
    </w:p>
    <w:p w14:paraId="3EB743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4080</w:t>
      </w:r>
    </w:p>
    <w:p w14:paraId="1797BCE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335E6C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35E3D888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4084</w:t>
      </w:r>
    </w:p>
    <w:p w14:paraId="00F6AAA2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4084</w:t>
      </w:r>
    </w:p>
    <w:p w14:paraId="11FCB86F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4085</w:t>
      </w:r>
    </w:p>
    <w:p w14:paraId="273C3AE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4085</w:t>
      </w:r>
    </w:p>
    <w:p w14:paraId="4CACF80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2B37AD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A7C9A44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4089</w:t>
      </w:r>
    </w:p>
    <w:p w14:paraId="79370ED2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4090</w:t>
      </w:r>
    </w:p>
    <w:p w14:paraId="5040929D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4090</w:t>
      </w:r>
    </w:p>
    <w:p w14:paraId="584562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4090</w:t>
      </w:r>
    </w:p>
    <w:p w14:paraId="78DFF3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4090</w:t>
      </w:r>
    </w:p>
    <w:p w14:paraId="428E82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eastAsia="ko-KR"/>
        </w:rPr>
        <w:t>A.</w:t>
      </w:r>
      <w:r w:rsidRPr="007D0E27">
        <w:rPr>
          <w:rFonts w:eastAsia="MS Mincho" w:cs="Arial"/>
          <w:bCs/>
          <w:noProof/>
          <w:lang w:eastAsia="ko-KR"/>
        </w:rPr>
        <w:t>10.1</w:t>
      </w:r>
      <w:r w:rsidRPr="007D0E27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4096</w:t>
      </w:r>
    </w:p>
    <w:p w14:paraId="70443B5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4097</w:t>
      </w:r>
    </w:p>
    <w:p w14:paraId="04A5561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4097</w:t>
      </w:r>
    </w:p>
    <w:p w14:paraId="55E58AB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UE Transmit Timing Test with PSCell under DL CCA</w:t>
      </w:r>
      <w:r>
        <w:rPr>
          <w:noProof/>
        </w:rPr>
        <w:tab/>
        <w:t>4097</w:t>
      </w:r>
    </w:p>
    <w:p w14:paraId="6208B7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036241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6B81B4D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4101</w:t>
      </w:r>
    </w:p>
    <w:p w14:paraId="6A03CE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4101</w:t>
      </w:r>
    </w:p>
    <w:p w14:paraId="2F277D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18F417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4101</w:t>
      </w:r>
    </w:p>
    <w:p w14:paraId="674434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3E8FB9D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4105</w:t>
      </w:r>
    </w:p>
    <w:p w14:paraId="2AD9324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4105</w:t>
      </w:r>
    </w:p>
    <w:p w14:paraId="696A27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4105</w:t>
      </w:r>
    </w:p>
    <w:p w14:paraId="2871C10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4106</w:t>
      </w:r>
    </w:p>
    <w:p w14:paraId="2F0836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4106</w:t>
      </w:r>
    </w:p>
    <w:p w14:paraId="691A66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4110</w:t>
      </w:r>
    </w:p>
    <w:p w14:paraId="34D838D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4111</w:t>
      </w:r>
    </w:p>
    <w:p w14:paraId="660A6B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4111</w:t>
      </w:r>
    </w:p>
    <w:p w14:paraId="38C13E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4116</w:t>
      </w:r>
    </w:p>
    <w:p w14:paraId="6886D26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174335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086D24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5E1A3E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2FE693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3BAD263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7C9F1B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4116</w:t>
      </w:r>
    </w:p>
    <w:p w14:paraId="7EE998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interruptions during SCell operations with CCA</w:t>
      </w:r>
      <w:r>
        <w:rPr>
          <w:noProof/>
        </w:rPr>
        <w:tab/>
        <w:t>4116</w:t>
      </w:r>
    </w:p>
    <w:p w14:paraId="628864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A.10.3.2.1.1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257844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11F825F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4121</w:t>
      </w:r>
    </w:p>
    <w:p w14:paraId="77D62D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4121</w:t>
      </w:r>
    </w:p>
    <w:p w14:paraId="6E8D48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3D2786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306A4EB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4126</w:t>
      </w:r>
    </w:p>
    <w:p w14:paraId="795BAF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4D6F8C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4B61EF8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4127</w:t>
      </w:r>
    </w:p>
    <w:p w14:paraId="072E92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20AD0E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2A15AE4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4128</w:t>
      </w:r>
    </w:p>
    <w:p w14:paraId="1CCC3B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4128</w:t>
      </w:r>
    </w:p>
    <w:p w14:paraId="6209F5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4128</w:t>
      </w:r>
    </w:p>
    <w:p w14:paraId="3319DF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4133</w:t>
      </w:r>
    </w:p>
    <w:p w14:paraId="02935C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4133</w:t>
      </w:r>
    </w:p>
    <w:p w14:paraId="6A5ADD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4133</w:t>
      </w:r>
    </w:p>
    <w:p w14:paraId="3AFD46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218BE1A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4139</w:t>
      </w:r>
    </w:p>
    <w:p w14:paraId="0E5BFED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4139</w:t>
      </w:r>
    </w:p>
    <w:p w14:paraId="7A4B27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4144</w:t>
      </w:r>
    </w:p>
    <w:p w14:paraId="30431D8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4145</w:t>
      </w:r>
    </w:p>
    <w:p w14:paraId="19D051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4145</w:t>
      </w:r>
    </w:p>
    <w:p w14:paraId="67DD3C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4148</w:t>
      </w:r>
    </w:p>
    <w:p w14:paraId="2D5A1C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4152</w:t>
      </w:r>
    </w:p>
    <w:p w14:paraId="750093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4152</w:t>
      </w:r>
    </w:p>
    <w:p w14:paraId="321463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4156</w:t>
      </w:r>
    </w:p>
    <w:p w14:paraId="53328E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4156</w:t>
      </w:r>
    </w:p>
    <w:p w14:paraId="558C56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03D5FE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43A30D2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4162</w:t>
      </w:r>
    </w:p>
    <w:p w14:paraId="613CF06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4162</w:t>
      </w:r>
    </w:p>
    <w:p w14:paraId="79DE97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4162</w:t>
      </w:r>
    </w:p>
    <w:p w14:paraId="6B5B50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4162</w:t>
      </w:r>
    </w:p>
    <w:p w14:paraId="29388B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7951D6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4162</w:t>
      </w:r>
    </w:p>
    <w:p w14:paraId="538EFD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4165</w:t>
      </w:r>
    </w:p>
    <w:p w14:paraId="2F8FE87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 A.10.4.1.3 Void A.10.4.1.4 E</w:t>
      </w:r>
      <w:r w:rsidRPr="007D0E27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4165</w:t>
      </w:r>
    </w:p>
    <w:p w14:paraId="3ED615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35FAAB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4165</w:t>
      </w:r>
    </w:p>
    <w:p w14:paraId="6C8285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4169</w:t>
      </w:r>
    </w:p>
    <w:p w14:paraId="665960A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 A.10.4.1.8 Void A.10.4.1.9 RSSI measurement reporting on PSCC</w:t>
      </w:r>
      <w:r>
        <w:rPr>
          <w:noProof/>
        </w:rPr>
        <w:tab/>
        <w:t>4169</w:t>
      </w:r>
    </w:p>
    <w:p w14:paraId="0DDE4C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4169</w:t>
      </w:r>
    </w:p>
    <w:p w14:paraId="241D1B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4170</w:t>
      </w:r>
    </w:p>
    <w:p w14:paraId="0BC1B1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 on PSCC</w:t>
      </w:r>
      <w:r>
        <w:rPr>
          <w:noProof/>
        </w:rPr>
        <w:tab/>
        <w:t>4170</w:t>
      </w:r>
    </w:p>
    <w:p w14:paraId="20B5881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6F32EE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4170</w:t>
      </w:r>
    </w:p>
    <w:p w14:paraId="0FF9CEF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 on SCC</w:t>
      </w:r>
      <w:r>
        <w:rPr>
          <w:noProof/>
        </w:rPr>
        <w:tab/>
        <w:t>4170</w:t>
      </w:r>
    </w:p>
    <w:p w14:paraId="7D8594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08B1EE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4171</w:t>
      </w:r>
    </w:p>
    <w:p w14:paraId="2D16914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 on SCC</w:t>
      </w:r>
      <w:r>
        <w:rPr>
          <w:noProof/>
        </w:rPr>
        <w:tab/>
        <w:t>4171</w:t>
      </w:r>
    </w:p>
    <w:p w14:paraId="55CFBA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1D313C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A.10.4.1.12.2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4171</w:t>
      </w:r>
    </w:p>
    <w:p w14:paraId="04DC69C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4172</w:t>
      </w:r>
    </w:p>
    <w:p w14:paraId="16D1A1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</w:t>
      </w:r>
      <w:r>
        <w:rPr>
          <w:noProof/>
        </w:rPr>
        <w:tab/>
        <w:t>4172</w:t>
      </w:r>
    </w:p>
    <w:p w14:paraId="0322E3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6C8126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4172</w:t>
      </w:r>
    </w:p>
    <w:p w14:paraId="319D2A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4172</w:t>
      </w:r>
    </w:p>
    <w:p w14:paraId="75818F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0679D5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4172</w:t>
      </w:r>
    </w:p>
    <w:p w14:paraId="0AF208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4173</w:t>
      </w:r>
    </w:p>
    <w:p w14:paraId="023F51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521E10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666219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4178</w:t>
      </w:r>
    </w:p>
    <w:p w14:paraId="5C7D1C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4178</w:t>
      </w:r>
    </w:p>
    <w:p w14:paraId="46AF1ED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473F5AA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4183</w:t>
      </w:r>
    </w:p>
    <w:p w14:paraId="648486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4B1FA5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4187</w:t>
      </w:r>
    </w:p>
    <w:p w14:paraId="182BBE5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4188</w:t>
      </w:r>
    </w:p>
    <w:p w14:paraId="613312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4188</w:t>
      </w:r>
    </w:p>
    <w:p w14:paraId="7F4F6B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24E86A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4193</w:t>
      </w:r>
    </w:p>
    <w:p w14:paraId="0342CE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34EAD7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304AD7B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4199</w:t>
      </w:r>
    </w:p>
    <w:p w14:paraId="42434F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2B513D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66A5DC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4206</w:t>
      </w:r>
    </w:p>
    <w:p w14:paraId="040B77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46E10A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424B60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4211</w:t>
      </w:r>
    </w:p>
    <w:p w14:paraId="60BE14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77227E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015FAE1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4218</w:t>
      </w:r>
    </w:p>
    <w:p w14:paraId="4EA681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4218</w:t>
      </w:r>
    </w:p>
    <w:p w14:paraId="64C68AD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2FCA6C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4218</w:t>
      </w:r>
    </w:p>
    <w:p w14:paraId="03B021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16F545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4221</w:t>
      </w:r>
    </w:p>
    <w:p w14:paraId="5A850D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3D5315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4221</w:t>
      </w:r>
    </w:p>
    <w:p w14:paraId="3766DE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007E7F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4224</w:t>
      </w:r>
    </w:p>
    <w:p w14:paraId="0FDF8C8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0E1EB6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4224</w:t>
      </w:r>
    </w:p>
    <w:p w14:paraId="4B46F0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7B7CB7D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4228</w:t>
      </w:r>
    </w:p>
    <w:p w14:paraId="7AA64F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595181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4228</w:t>
      </w:r>
    </w:p>
    <w:p w14:paraId="26D6BE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759CB9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4232</w:t>
      </w:r>
    </w:p>
    <w:p w14:paraId="6AE456E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4232</w:t>
      </w:r>
    </w:p>
    <w:p w14:paraId="54E740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46B194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4236</w:t>
      </w:r>
    </w:p>
    <w:p w14:paraId="25AD9B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A.10.4.4.2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4237</w:t>
      </w:r>
    </w:p>
    <w:p w14:paraId="102620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4237</w:t>
      </w:r>
    </w:p>
    <w:p w14:paraId="21CA04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4242</w:t>
      </w:r>
    </w:p>
    <w:p w14:paraId="5E1406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4243</w:t>
      </w:r>
    </w:p>
    <w:p w14:paraId="415847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4243</w:t>
      </w:r>
    </w:p>
    <w:p w14:paraId="72A952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64CFB1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4248</w:t>
      </w:r>
    </w:p>
    <w:p w14:paraId="0EEC83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2273A1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49137C8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4254</w:t>
      </w:r>
    </w:p>
    <w:p w14:paraId="0B9E452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4254</w:t>
      </w:r>
    </w:p>
    <w:p w14:paraId="51D0B7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4254</w:t>
      </w:r>
    </w:p>
    <w:p w14:paraId="4F13CFC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461797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4254</w:t>
      </w:r>
    </w:p>
    <w:p w14:paraId="1208EF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4257</w:t>
      </w:r>
    </w:p>
    <w:p w14:paraId="7BDEE8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4258</w:t>
      </w:r>
    </w:p>
    <w:p w14:paraId="3180F8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BD7AB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4258</w:t>
      </w:r>
    </w:p>
    <w:p w14:paraId="5BCC9B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537B416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SS-RSRQ</w:t>
      </w:r>
      <w:r>
        <w:rPr>
          <w:noProof/>
        </w:rPr>
        <w:tab/>
        <w:t>4261</w:t>
      </w:r>
    </w:p>
    <w:p w14:paraId="3A883A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4261</w:t>
      </w:r>
    </w:p>
    <w:p w14:paraId="17484B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4261</w:t>
      </w:r>
    </w:p>
    <w:p w14:paraId="4B8214B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Parameters</w:t>
      </w:r>
      <w:r>
        <w:rPr>
          <w:noProof/>
        </w:rPr>
        <w:tab/>
        <w:t>4261</w:t>
      </w:r>
    </w:p>
    <w:p w14:paraId="5862CB2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4265</w:t>
      </w:r>
    </w:p>
    <w:p w14:paraId="6118D3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4265</w:t>
      </w:r>
    </w:p>
    <w:p w14:paraId="107DE1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4265</w:t>
      </w:r>
    </w:p>
    <w:p w14:paraId="4830837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Parameters</w:t>
      </w:r>
      <w:r>
        <w:rPr>
          <w:noProof/>
        </w:rPr>
        <w:tab/>
        <w:t>4265</w:t>
      </w:r>
    </w:p>
    <w:p w14:paraId="082F9B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4268</w:t>
      </w:r>
    </w:p>
    <w:p w14:paraId="2574584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SS-SINR</w:t>
      </w:r>
      <w:r>
        <w:rPr>
          <w:noProof/>
        </w:rPr>
        <w:tab/>
        <w:t>4268</w:t>
      </w:r>
    </w:p>
    <w:p w14:paraId="7B6C3FA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 on PSCC</w:t>
      </w:r>
      <w:r>
        <w:rPr>
          <w:noProof/>
        </w:rPr>
        <w:tab/>
        <w:t>4268</w:t>
      </w:r>
    </w:p>
    <w:p w14:paraId="02D23C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4268</w:t>
      </w:r>
    </w:p>
    <w:p w14:paraId="5675AC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4268</w:t>
      </w:r>
    </w:p>
    <w:p w14:paraId="7B657A2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4271</w:t>
      </w:r>
    </w:p>
    <w:p w14:paraId="7F0C8B8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4271</w:t>
      </w:r>
    </w:p>
    <w:p w14:paraId="1F52887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4271</w:t>
      </w:r>
    </w:p>
    <w:p w14:paraId="3C4970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4271</w:t>
      </w:r>
    </w:p>
    <w:p w14:paraId="68767E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4274</w:t>
      </w:r>
    </w:p>
    <w:p w14:paraId="24D8AE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 on SCC</w:t>
      </w:r>
      <w:r>
        <w:rPr>
          <w:noProof/>
        </w:rPr>
        <w:tab/>
        <w:t>4274</w:t>
      </w:r>
    </w:p>
    <w:p w14:paraId="27B43C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4274</w:t>
      </w:r>
    </w:p>
    <w:p w14:paraId="488DBB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4274</w:t>
      </w:r>
    </w:p>
    <w:p w14:paraId="005454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4277</w:t>
      </w:r>
    </w:p>
    <w:p w14:paraId="3E35921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4277</w:t>
      </w:r>
    </w:p>
    <w:p w14:paraId="28330E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4277</w:t>
      </w:r>
    </w:p>
    <w:p w14:paraId="49C3BD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755B00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4278</w:t>
      </w:r>
    </w:p>
    <w:p w14:paraId="3F2468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72CD599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4280</w:t>
      </w:r>
    </w:p>
    <w:p w14:paraId="4AF410C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7D0E27">
        <w:rPr>
          <w:noProof/>
          <w:snapToGrid w:val="0"/>
        </w:rPr>
        <w:t>on PSCC</w:t>
      </w:r>
      <w:r w:rsidRPr="007D0E27">
        <w:rPr>
          <w:noProof/>
          <w:snapToGrid w:val="0"/>
          <w:lang w:val="en-US"/>
        </w:rPr>
        <w:t xml:space="preserve"> </w:t>
      </w:r>
      <w:r w:rsidRPr="007D0E27">
        <w:rPr>
          <w:noProof/>
          <w:snapToGrid w:val="0"/>
        </w:rPr>
        <w:t>with CCA</w:t>
      </w:r>
      <w:r>
        <w:rPr>
          <w:noProof/>
        </w:rPr>
        <w:tab/>
        <w:t>4280</w:t>
      </w:r>
    </w:p>
    <w:p w14:paraId="1033E7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323877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4280</w:t>
      </w:r>
    </w:p>
    <w:p w14:paraId="3B3ECE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7395652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7D0E27">
        <w:rPr>
          <w:noProof/>
          <w:snapToGrid w:val="0"/>
        </w:rPr>
        <w:t>on SCC</w:t>
      </w:r>
      <w:r w:rsidRPr="007D0E27">
        <w:rPr>
          <w:noProof/>
          <w:snapToGrid w:val="0"/>
          <w:lang w:val="en-US"/>
        </w:rPr>
        <w:t xml:space="preserve"> </w:t>
      </w:r>
      <w:r w:rsidRPr="007D0E27">
        <w:rPr>
          <w:noProof/>
          <w:snapToGrid w:val="0"/>
        </w:rPr>
        <w:t>with CCA</w:t>
      </w:r>
      <w:r>
        <w:rPr>
          <w:noProof/>
        </w:rPr>
        <w:tab/>
        <w:t>4283</w:t>
      </w:r>
    </w:p>
    <w:p w14:paraId="4556DA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301846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4283</w:t>
      </w:r>
    </w:p>
    <w:p w14:paraId="2E5774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6C1868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7D0E27">
        <w:rPr>
          <w:noProof/>
          <w:snapToGrid w:val="0"/>
        </w:rPr>
        <w:t>a carrier with CCA</w:t>
      </w:r>
      <w:r>
        <w:rPr>
          <w:noProof/>
        </w:rPr>
        <w:tab/>
        <w:t>4286</w:t>
      </w:r>
    </w:p>
    <w:p w14:paraId="7F7F4F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4286</w:t>
      </w:r>
    </w:p>
    <w:p w14:paraId="522A17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4286</w:t>
      </w:r>
    </w:p>
    <w:p w14:paraId="33D58D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22A44F9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A.10.5.6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4290</w:t>
      </w:r>
    </w:p>
    <w:p w14:paraId="148D0C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7D0E27">
        <w:rPr>
          <w:noProof/>
          <w:snapToGrid w:val="0"/>
        </w:rPr>
        <w:t>on PSCC</w:t>
      </w:r>
      <w:r w:rsidRPr="007D0E27">
        <w:rPr>
          <w:noProof/>
          <w:snapToGrid w:val="0"/>
          <w:lang w:val="en-US"/>
        </w:rPr>
        <w:t xml:space="preserve"> </w:t>
      </w:r>
      <w:r w:rsidRPr="007D0E27">
        <w:rPr>
          <w:noProof/>
          <w:snapToGrid w:val="0"/>
        </w:rPr>
        <w:t>with CCA</w:t>
      </w:r>
      <w:r>
        <w:rPr>
          <w:noProof/>
        </w:rPr>
        <w:tab/>
        <w:t>4290</w:t>
      </w:r>
    </w:p>
    <w:p w14:paraId="02130B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2FA5BA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4290</w:t>
      </w:r>
    </w:p>
    <w:p w14:paraId="03EA00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4315E97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7D0E27">
        <w:rPr>
          <w:noProof/>
          <w:snapToGrid w:val="0"/>
        </w:rPr>
        <w:t>on SCC</w:t>
      </w:r>
      <w:r w:rsidRPr="007D0E27">
        <w:rPr>
          <w:noProof/>
          <w:snapToGrid w:val="0"/>
          <w:lang w:val="en-US"/>
        </w:rPr>
        <w:t xml:space="preserve"> </w:t>
      </w:r>
      <w:r w:rsidRPr="007D0E27">
        <w:rPr>
          <w:noProof/>
          <w:snapToGrid w:val="0"/>
        </w:rPr>
        <w:t>with CCA</w:t>
      </w:r>
      <w:r>
        <w:rPr>
          <w:noProof/>
        </w:rPr>
        <w:tab/>
        <w:t>4294</w:t>
      </w:r>
    </w:p>
    <w:p w14:paraId="3AAB0E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4F6345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4294</w:t>
      </w:r>
    </w:p>
    <w:p w14:paraId="2E7EA0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4AE1A9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7D0E27">
        <w:rPr>
          <w:noProof/>
          <w:snapToGrid w:val="0"/>
        </w:rPr>
        <w:t>a carrier with CCA</w:t>
      </w:r>
      <w:r>
        <w:rPr>
          <w:noProof/>
        </w:rPr>
        <w:tab/>
        <w:t>4297</w:t>
      </w:r>
    </w:p>
    <w:p w14:paraId="4E26AA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3C784C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4297</w:t>
      </w:r>
    </w:p>
    <w:p w14:paraId="6E1C5E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5171ED41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4301</w:t>
      </w:r>
    </w:p>
    <w:p w14:paraId="1AA7C3F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4301</w:t>
      </w:r>
    </w:p>
    <w:p w14:paraId="3114823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4301</w:t>
      </w:r>
    </w:p>
    <w:p w14:paraId="7AD3478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4301</w:t>
      </w:r>
    </w:p>
    <w:p w14:paraId="166BC2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3F14C5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4301</w:t>
      </w:r>
    </w:p>
    <w:p w14:paraId="1AE374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22E8AB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4304</w:t>
      </w:r>
    </w:p>
    <w:p w14:paraId="531112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511000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4304</w:t>
      </w:r>
    </w:p>
    <w:p w14:paraId="6DFC08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78EF2C0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4308</w:t>
      </w:r>
    </w:p>
    <w:p w14:paraId="0A7846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4308</w:t>
      </w:r>
    </w:p>
    <w:p w14:paraId="433C68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7F71FC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4309</w:t>
      </w:r>
    </w:p>
    <w:p w14:paraId="52FF9C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3312AE3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4316</w:t>
      </w:r>
    </w:p>
    <w:p w14:paraId="6EB221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4316</w:t>
      </w:r>
    </w:p>
    <w:p w14:paraId="42B7AF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1BDA67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4316</w:t>
      </w:r>
    </w:p>
    <w:p w14:paraId="24C7E85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2428DD3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4323</w:t>
      </w:r>
    </w:p>
    <w:p w14:paraId="4EBB8D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4323</w:t>
      </w:r>
    </w:p>
    <w:p w14:paraId="0C20FD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4323</w:t>
      </w:r>
    </w:p>
    <w:p w14:paraId="68AB11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4323</w:t>
      </w:r>
    </w:p>
    <w:p w14:paraId="05BD57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4326</w:t>
      </w:r>
    </w:p>
    <w:p w14:paraId="4BD40B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4327</w:t>
      </w:r>
    </w:p>
    <w:p w14:paraId="20BF45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4327</w:t>
      </w:r>
    </w:p>
    <w:p w14:paraId="64CBB8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4330</w:t>
      </w:r>
    </w:p>
    <w:p w14:paraId="7660222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4331</w:t>
      </w:r>
    </w:p>
    <w:p w14:paraId="610C5B0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4331</w:t>
      </w:r>
    </w:p>
    <w:p w14:paraId="320C58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4331</w:t>
      </w:r>
    </w:p>
    <w:p w14:paraId="1EA591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4331</w:t>
      </w:r>
    </w:p>
    <w:p w14:paraId="50C595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4331</w:t>
      </w:r>
    </w:p>
    <w:p w14:paraId="4717ED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A.11.2.1.1.3 Test Requirements</w:t>
      </w:r>
      <w:r>
        <w:rPr>
          <w:noProof/>
        </w:rPr>
        <w:tab/>
        <w:t>4334</w:t>
      </w:r>
    </w:p>
    <w:p w14:paraId="7BFFBC4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4334</w:t>
      </w:r>
    </w:p>
    <w:p w14:paraId="1CE74C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707B5B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4334</w:t>
      </w:r>
    </w:p>
    <w:p w14:paraId="47677D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684122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4337</w:t>
      </w:r>
    </w:p>
    <w:p w14:paraId="25DE91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6675BB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4337</w:t>
      </w:r>
    </w:p>
    <w:p w14:paraId="4DADCD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A.11.2.1.3.3 Test Requirements</w:t>
      </w:r>
      <w:r>
        <w:rPr>
          <w:noProof/>
        </w:rPr>
        <w:tab/>
        <w:t>4340</w:t>
      </w:r>
    </w:p>
    <w:p w14:paraId="1FBAA91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4340</w:t>
      </w:r>
    </w:p>
    <w:p w14:paraId="56F5EA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343D9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4340</w:t>
      </w:r>
    </w:p>
    <w:p w14:paraId="4CED80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A.11.2.1.4.3 Test Requirements</w:t>
      </w:r>
      <w:r>
        <w:rPr>
          <w:noProof/>
        </w:rPr>
        <w:tab/>
        <w:t>4344</w:t>
      </w:r>
    </w:p>
    <w:p w14:paraId="4E744D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4345</w:t>
      </w:r>
    </w:p>
    <w:p w14:paraId="5EDDB8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7AE939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4345</w:t>
      </w:r>
    </w:p>
    <w:p w14:paraId="6042AD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A.11.2.1.5.3 Test Requirements</w:t>
      </w:r>
      <w:r>
        <w:rPr>
          <w:noProof/>
        </w:rPr>
        <w:tab/>
        <w:t>4348</w:t>
      </w:r>
    </w:p>
    <w:p w14:paraId="78FBF0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4349</w:t>
      </w:r>
    </w:p>
    <w:p w14:paraId="743B7A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28EA5C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41F63D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A.11.2.1.6.3 Test Requirements</w:t>
      </w:r>
      <w:r>
        <w:rPr>
          <w:noProof/>
        </w:rPr>
        <w:tab/>
        <w:t>4352</w:t>
      </w:r>
    </w:p>
    <w:p w14:paraId="1EB160D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  <w:lang w:val="en-US"/>
        </w:rPr>
        <w:t xml:space="preserve"> SA NR FR1 carrier under CCA </w:t>
      </w:r>
      <w:r w:rsidRPr="007D0E27">
        <w:rPr>
          <w:noProof/>
          <w:lang w:val="en-US"/>
        </w:rPr>
        <w:t>- E-UTRAN handover with known target cell</w:t>
      </w:r>
      <w:r>
        <w:rPr>
          <w:noProof/>
        </w:rPr>
        <w:tab/>
        <w:t>4353</w:t>
      </w:r>
    </w:p>
    <w:p w14:paraId="15DD12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5D1A2A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4359</w:t>
      </w:r>
    </w:p>
    <w:p w14:paraId="4FDBB2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4359</w:t>
      </w:r>
    </w:p>
    <w:p w14:paraId="3A58FD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4359</w:t>
      </w:r>
    </w:p>
    <w:p w14:paraId="02FB51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4364</w:t>
      </w:r>
    </w:p>
    <w:p w14:paraId="7E6F17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4364</w:t>
      </w:r>
    </w:p>
    <w:p w14:paraId="06E30B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4364</w:t>
      </w:r>
    </w:p>
    <w:p w14:paraId="4F4CF3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56352A2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4374</w:t>
      </w:r>
    </w:p>
    <w:p w14:paraId="509FCA9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4374</w:t>
      </w:r>
    </w:p>
    <w:p w14:paraId="1D2C50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</w:t>
      </w:r>
      <w:r>
        <w:rPr>
          <w:noProof/>
        </w:rPr>
        <w:t>frequency</w:t>
      </w:r>
      <w:r w:rsidRPr="007D0E27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4374</w:t>
      </w:r>
    </w:p>
    <w:p w14:paraId="480643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4377</w:t>
      </w:r>
    </w:p>
    <w:p w14:paraId="3350D4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7D0E27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4384</w:t>
      </w:r>
    </w:p>
    <w:p w14:paraId="3EEFC32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4389</w:t>
      </w:r>
    </w:p>
    <w:p w14:paraId="0F1DD6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4389</w:t>
      </w:r>
    </w:p>
    <w:p w14:paraId="06CA36C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4389</w:t>
      </w:r>
    </w:p>
    <w:p w14:paraId="16A5635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4392</w:t>
      </w:r>
    </w:p>
    <w:p w14:paraId="61E0C6A9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4392</w:t>
      </w:r>
    </w:p>
    <w:p w14:paraId="07323B3B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4392</w:t>
      </w:r>
    </w:p>
    <w:p w14:paraId="2D170740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4393</w:t>
      </w:r>
    </w:p>
    <w:p w14:paraId="677DDA4B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4393</w:t>
      </w:r>
    </w:p>
    <w:p w14:paraId="622C6A5A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4393</w:t>
      </w:r>
    </w:p>
    <w:p w14:paraId="5CF8E93E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4394</w:t>
      </w:r>
    </w:p>
    <w:p w14:paraId="5418D49A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4394</w:t>
      </w:r>
    </w:p>
    <w:p w14:paraId="57A0F3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4394</w:t>
      </w:r>
    </w:p>
    <w:p w14:paraId="54995B7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4394</w:t>
      </w:r>
    </w:p>
    <w:p w14:paraId="1A57D0D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35F34FF9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4397</w:t>
      </w:r>
    </w:p>
    <w:p w14:paraId="524FE011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4398</w:t>
      </w:r>
    </w:p>
    <w:p w14:paraId="5D53D97F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4398</w:t>
      </w:r>
    </w:p>
    <w:p w14:paraId="74CBB7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4398</w:t>
      </w:r>
    </w:p>
    <w:p w14:paraId="464B859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4398</w:t>
      </w:r>
    </w:p>
    <w:p w14:paraId="5A50AE7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4402</w:t>
      </w:r>
    </w:p>
    <w:p w14:paraId="64422FC5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4402</w:t>
      </w:r>
    </w:p>
    <w:p w14:paraId="5A2F9446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4402</w:t>
      </w:r>
    </w:p>
    <w:p w14:paraId="6E5816FF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4403</w:t>
      </w:r>
    </w:p>
    <w:p w14:paraId="44771F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4403</w:t>
      </w:r>
    </w:p>
    <w:p w14:paraId="28F1535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4403</w:t>
      </w:r>
    </w:p>
    <w:p w14:paraId="4D17B04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4407</w:t>
      </w:r>
    </w:p>
    <w:p w14:paraId="20D1CAE4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4407</w:t>
      </w:r>
    </w:p>
    <w:p w14:paraId="2B614A6C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A.11.2.2.2.4.2.</w:t>
      </w:r>
      <w:r w:rsidRPr="007D0E27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4408</w:t>
      </w:r>
    </w:p>
    <w:p w14:paraId="4E70D08C" w14:textId="77777777" w:rsidR="00BF55AC" w:rsidRDefault="00BF55AC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A.11.2.2.2.4.2.</w:t>
      </w:r>
      <w:r w:rsidRPr="007D0E27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No </w:t>
      </w:r>
      <w:r w:rsidRPr="007D0E27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4408</w:t>
      </w:r>
    </w:p>
    <w:p w14:paraId="58FD775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4409</w:t>
      </w:r>
    </w:p>
    <w:p w14:paraId="0ED8B8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7D0E27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7D0E27">
        <w:rPr>
          <w:noProof/>
          <w:snapToGrid w:val="0"/>
        </w:rPr>
        <w:t>FR1 carrier under CCA</w:t>
      </w:r>
      <w:r>
        <w:rPr>
          <w:noProof/>
        </w:rPr>
        <w:tab/>
        <w:t>4409</w:t>
      </w:r>
    </w:p>
    <w:p w14:paraId="2B2AC33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7D0E27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7D0E27">
        <w:rPr>
          <w:noProof/>
          <w:snapToGrid w:val="0"/>
        </w:rPr>
        <w:t>FR1 carrier with CCA</w:t>
      </w:r>
      <w:r>
        <w:rPr>
          <w:noProof/>
        </w:rPr>
        <w:tab/>
        <w:t>4413</w:t>
      </w:r>
    </w:p>
    <w:p w14:paraId="228F0D9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4418</w:t>
      </w:r>
    </w:p>
    <w:p w14:paraId="650904B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4418</w:t>
      </w:r>
    </w:p>
    <w:p w14:paraId="2606B6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4418</w:t>
      </w:r>
    </w:p>
    <w:p w14:paraId="6A9134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4418</w:t>
      </w:r>
    </w:p>
    <w:p w14:paraId="5F8BDE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4421</w:t>
      </w:r>
    </w:p>
    <w:p w14:paraId="13F4A4A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4422</w:t>
      </w:r>
    </w:p>
    <w:p w14:paraId="2B5DAA7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4422</w:t>
      </w:r>
    </w:p>
    <w:p w14:paraId="436113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4422</w:t>
      </w:r>
    </w:p>
    <w:p w14:paraId="7E40D2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4422</w:t>
      </w:r>
    </w:p>
    <w:p w14:paraId="17CDA4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4426</w:t>
      </w:r>
    </w:p>
    <w:p w14:paraId="471E748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4426</w:t>
      </w:r>
    </w:p>
    <w:p w14:paraId="766875F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4426</w:t>
      </w:r>
    </w:p>
    <w:p w14:paraId="208378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4426</w:t>
      </w:r>
    </w:p>
    <w:p w14:paraId="6EA532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4427</w:t>
      </w:r>
    </w:p>
    <w:p w14:paraId="5299E8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4427</w:t>
      </w:r>
    </w:p>
    <w:p w14:paraId="7578E8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4431</w:t>
      </w:r>
    </w:p>
    <w:p w14:paraId="3A761EC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4431</w:t>
      </w:r>
    </w:p>
    <w:p w14:paraId="6087BC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4431</w:t>
      </w:r>
    </w:p>
    <w:p w14:paraId="5247AB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228F065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63F317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7FE569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1EFD92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0DA44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5077AC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Void</w:t>
      </w:r>
      <w:r>
        <w:rPr>
          <w:noProof/>
        </w:rPr>
        <w:tab/>
        <w:t>4437</w:t>
      </w:r>
    </w:p>
    <w:p w14:paraId="1A2FDE6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4438</w:t>
      </w:r>
    </w:p>
    <w:p w14:paraId="3972D56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interruptions during Scell operations with CCA on PCell and SCell</w:t>
      </w:r>
      <w:r>
        <w:rPr>
          <w:noProof/>
        </w:rPr>
        <w:tab/>
        <w:t>4438</w:t>
      </w:r>
    </w:p>
    <w:p w14:paraId="0570AF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A.11.4.2.1.1 Test Purpose and Environment</w:t>
      </w:r>
      <w:r>
        <w:rPr>
          <w:noProof/>
        </w:rPr>
        <w:tab/>
        <w:t>4438</w:t>
      </w:r>
    </w:p>
    <w:p w14:paraId="4EFD09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4442</w:t>
      </w:r>
    </w:p>
    <w:p w14:paraId="5C4FDD1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4442</w:t>
      </w:r>
    </w:p>
    <w:p w14:paraId="7EE147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4442</w:t>
      </w:r>
    </w:p>
    <w:p w14:paraId="237DB7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28E540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4447</w:t>
      </w:r>
    </w:p>
    <w:p w14:paraId="7DED03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4447</w:t>
      </w:r>
    </w:p>
    <w:p w14:paraId="089CF98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091C83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4448</w:t>
      </w:r>
    </w:p>
    <w:p w14:paraId="25ECF9A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4448</w:t>
      </w:r>
    </w:p>
    <w:p w14:paraId="0F331C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4448</w:t>
      </w:r>
    </w:p>
    <w:p w14:paraId="36CE56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24E99F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4449</w:t>
      </w:r>
    </w:p>
    <w:p w14:paraId="31AB50E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4449</w:t>
      </w:r>
    </w:p>
    <w:p w14:paraId="144A82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4449</w:t>
      </w:r>
    </w:p>
    <w:p w14:paraId="0979B2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4454</w:t>
      </w:r>
    </w:p>
    <w:p w14:paraId="1CB79B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4454</w:t>
      </w:r>
    </w:p>
    <w:p w14:paraId="4AD7AF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4454</w:t>
      </w:r>
    </w:p>
    <w:p w14:paraId="4F66CB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4460</w:t>
      </w:r>
    </w:p>
    <w:p w14:paraId="358781F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4460</w:t>
      </w:r>
    </w:p>
    <w:p w14:paraId="2A90CF7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4460</w:t>
      </w:r>
    </w:p>
    <w:p w14:paraId="10731A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4460</w:t>
      </w:r>
    </w:p>
    <w:p w14:paraId="2ACDD69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4464</w:t>
      </w:r>
    </w:p>
    <w:p w14:paraId="35AED42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4465</w:t>
      </w:r>
    </w:p>
    <w:p w14:paraId="0F0E69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4465</w:t>
      </w:r>
    </w:p>
    <w:p w14:paraId="3704C5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4468</w:t>
      </w:r>
    </w:p>
    <w:p w14:paraId="4D237B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4471</w:t>
      </w:r>
    </w:p>
    <w:p w14:paraId="6551E0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4471</w:t>
      </w:r>
    </w:p>
    <w:p w14:paraId="112578A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4474</w:t>
      </w:r>
    </w:p>
    <w:p w14:paraId="6592B22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4474</w:t>
      </w:r>
    </w:p>
    <w:p w14:paraId="47C8617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4474</w:t>
      </w:r>
    </w:p>
    <w:p w14:paraId="6D4F3A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4474</w:t>
      </w:r>
    </w:p>
    <w:p w14:paraId="139212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65CBF1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4474</w:t>
      </w:r>
    </w:p>
    <w:p w14:paraId="5C02D84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4477</w:t>
      </w:r>
    </w:p>
    <w:p w14:paraId="74300D9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4477</w:t>
      </w:r>
    </w:p>
    <w:p w14:paraId="7286F0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4477</w:t>
      </w:r>
    </w:p>
    <w:p w14:paraId="3DB760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4477</w:t>
      </w:r>
    </w:p>
    <w:p w14:paraId="3EF398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4480</w:t>
      </w:r>
    </w:p>
    <w:p w14:paraId="222CEFB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PCC with per-UE gaps under non-DRX</w:t>
      </w:r>
      <w:r>
        <w:rPr>
          <w:noProof/>
        </w:rPr>
        <w:tab/>
        <w:t>4480</w:t>
      </w:r>
    </w:p>
    <w:p w14:paraId="30F400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4480</w:t>
      </w:r>
    </w:p>
    <w:p w14:paraId="1BBDD5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4480</w:t>
      </w:r>
    </w:p>
    <w:p w14:paraId="5CB1D6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4480</w:t>
      </w:r>
    </w:p>
    <w:p w14:paraId="2D75F1D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PCC with per-UE gaps under DRX</w:t>
      </w:r>
      <w:r>
        <w:rPr>
          <w:noProof/>
        </w:rPr>
        <w:tab/>
        <w:t>4481</w:t>
      </w:r>
    </w:p>
    <w:p w14:paraId="20CB26E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4481</w:t>
      </w:r>
    </w:p>
    <w:p w14:paraId="2CA08A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4481</w:t>
      </w:r>
    </w:p>
    <w:p w14:paraId="25F85E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443C817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4481</w:t>
      </w:r>
    </w:p>
    <w:p w14:paraId="6040B3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4481</w:t>
      </w:r>
    </w:p>
    <w:p w14:paraId="2D2522E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4481</w:t>
      </w:r>
    </w:p>
    <w:p w14:paraId="04B9B6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4482</w:t>
      </w:r>
    </w:p>
    <w:p w14:paraId="6398C6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7701E2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4482</w:t>
      </w:r>
    </w:p>
    <w:p w14:paraId="1E5B0F3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4482</w:t>
      </w:r>
    </w:p>
    <w:p w14:paraId="2664364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4482</w:t>
      </w:r>
    </w:p>
    <w:p w14:paraId="6D8244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3979FB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4482</w:t>
      </w:r>
    </w:p>
    <w:p w14:paraId="17B5D1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4482</w:t>
      </w:r>
    </w:p>
    <w:p w14:paraId="353ADE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4483</w:t>
      </w:r>
    </w:p>
    <w:p w14:paraId="2E6E15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4483</w:t>
      </w:r>
    </w:p>
    <w:p w14:paraId="5031E8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4483</w:t>
      </w:r>
    </w:p>
    <w:p w14:paraId="25ABB6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4483</w:t>
      </w:r>
    </w:p>
    <w:p w14:paraId="477456D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 on PCC</w:t>
      </w:r>
      <w:r>
        <w:rPr>
          <w:noProof/>
        </w:rPr>
        <w:tab/>
        <w:t>4483</w:t>
      </w:r>
    </w:p>
    <w:p w14:paraId="55340D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4483</w:t>
      </w:r>
    </w:p>
    <w:p w14:paraId="48E7BB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4483</w:t>
      </w:r>
    </w:p>
    <w:p w14:paraId="7D22056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 on PCC</w:t>
      </w:r>
      <w:r>
        <w:rPr>
          <w:noProof/>
        </w:rPr>
        <w:tab/>
        <w:t>4484</w:t>
      </w:r>
    </w:p>
    <w:p w14:paraId="1D3666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4484</w:t>
      </w:r>
    </w:p>
    <w:p w14:paraId="4B0584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4484</w:t>
      </w:r>
    </w:p>
    <w:p w14:paraId="2DAA8F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 on SCC</w:t>
      </w:r>
      <w:r>
        <w:rPr>
          <w:noProof/>
        </w:rPr>
        <w:tab/>
        <w:t>4484</w:t>
      </w:r>
    </w:p>
    <w:p w14:paraId="034FED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4484</w:t>
      </w:r>
    </w:p>
    <w:p w14:paraId="2C47E2D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4484</w:t>
      </w:r>
    </w:p>
    <w:p w14:paraId="5CD687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 on SCC</w:t>
      </w:r>
      <w:r>
        <w:rPr>
          <w:noProof/>
        </w:rPr>
        <w:tab/>
        <w:t>4485</w:t>
      </w:r>
    </w:p>
    <w:p w14:paraId="2D2AAC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593321E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A.11.5.1.12.2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4485</w:t>
      </w:r>
    </w:p>
    <w:p w14:paraId="19A8DCC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4485</w:t>
      </w:r>
    </w:p>
    <w:p w14:paraId="7E29D4A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</w:t>
      </w:r>
      <w:r>
        <w:rPr>
          <w:noProof/>
        </w:rPr>
        <w:tab/>
        <w:t>4485</w:t>
      </w:r>
    </w:p>
    <w:p w14:paraId="25CF93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2757EC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4485</w:t>
      </w:r>
    </w:p>
    <w:p w14:paraId="732843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4486</w:t>
      </w:r>
    </w:p>
    <w:p w14:paraId="6AA3B0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24BC35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4486</w:t>
      </w:r>
    </w:p>
    <w:p w14:paraId="636AE7D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4486</w:t>
      </w:r>
    </w:p>
    <w:p w14:paraId="174C7E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6CA23B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4490</w:t>
      </w:r>
    </w:p>
    <w:p w14:paraId="26D66D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4491</w:t>
      </w:r>
    </w:p>
    <w:p w14:paraId="0B2906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3FECA6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4496</w:t>
      </w:r>
    </w:p>
    <w:p w14:paraId="74A99E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4496</w:t>
      </w:r>
    </w:p>
    <w:p w14:paraId="2A3927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4496</w:t>
      </w:r>
    </w:p>
    <w:p w14:paraId="6DB396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4500</w:t>
      </w:r>
    </w:p>
    <w:p w14:paraId="1D98DC6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A.11.5.2.6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4501</w:t>
      </w:r>
    </w:p>
    <w:p w14:paraId="0C4B9D9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4501</w:t>
      </w:r>
    </w:p>
    <w:p w14:paraId="4BE9FC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6A84E4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4506</w:t>
      </w:r>
    </w:p>
    <w:p w14:paraId="0751BB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659294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4510</w:t>
      </w:r>
    </w:p>
    <w:p w14:paraId="4360C07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4511</w:t>
      </w:r>
    </w:p>
    <w:p w14:paraId="71C4A3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1FB0BD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4516</w:t>
      </w:r>
    </w:p>
    <w:p w14:paraId="5A611C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4516</w:t>
      </w:r>
    </w:p>
    <w:p w14:paraId="5A80E3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4516</w:t>
      </w:r>
    </w:p>
    <w:p w14:paraId="1DAB14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4521</w:t>
      </w:r>
    </w:p>
    <w:p w14:paraId="473D61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4522</w:t>
      </w:r>
    </w:p>
    <w:p w14:paraId="18DB6C3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4522</w:t>
      </w:r>
    </w:p>
    <w:p w14:paraId="34D2A0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4527</w:t>
      </w:r>
    </w:p>
    <w:p w14:paraId="0F64C67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4528</w:t>
      </w:r>
    </w:p>
    <w:p w14:paraId="281D926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4528</w:t>
      </w:r>
    </w:p>
    <w:p w14:paraId="118639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4528</w:t>
      </w:r>
    </w:p>
    <w:p w14:paraId="655809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4532</w:t>
      </w:r>
    </w:p>
    <w:p w14:paraId="7D635B4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4532</w:t>
      </w:r>
    </w:p>
    <w:p w14:paraId="67B2A6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4532</w:t>
      </w:r>
    </w:p>
    <w:p w14:paraId="4B9C6E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4537</w:t>
      </w:r>
    </w:p>
    <w:p w14:paraId="4B4D994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4537</w:t>
      </w:r>
    </w:p>
    <w:p w14:paraId="7AFE948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4537</w:t>
      </w:r>
    </w:p>
    <w:p w14:paraId="139602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4537</w:t>
      </w:r>
    </w:p>
    <w:p w14:paraId="7CE206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4537</w:t>
      </w:r>
    </w:p>
    <w:p w14:paraId="061F68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4539</w:t>
      </w:r>
    </w:p>
    <w:p w14:paraId="7DF37CF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>
        <w:rPr>
          <w:noProof/>
        </w:rPr>
        <w:tab/>
        <w:t>4539</w:t>
      </w:r>
    </w:p>
    <w:p w14:paraId="010D1C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4539</w:t>
      </w:r>
    </w:p>
    <w:p w14:paraId="6F0AD9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4540</w:t>
      </w:r>
    </w:p>
    <w:p w14:paraId="0E535B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4542</w:t>
      </w:r>
    </w:p>
    <w:p w14:paraId="2EEA3FC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4542</w:t>
      </w:r>
    </w:p>
    <w:p w14:paraId="6B9E70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4542</w:t>
      </w:r>
    </w:p>
    <w:p w14:paraId="384C78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4543</w:t>
      </w:r>
    </w:p>
    <w:p w14:paraId="68A9D5D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4546</w:t>
      </w:r>
    </w:p>
    <w:p w14:paraId="567E88D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4547</w:t>
      </w:r>
    </w:p>
    <w:p w14:paraId="4F54FFE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4547</w:t>
      </w:r>
    </w:p>
    <w:p w14:paraId="0AEAA3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4547</w:t>
      </w:r>
    </w:p>
    <w:p w14:paraId="66898A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4550</w:t>
      </w:r>
    </w:p>
    <w:p w14:paraId="458ED7D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4551</w:t>
      </w:r>
    </w:p>
    <w:p w14:paraId="13FC730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4551</w:t>
      </w:r>
    </w:p>
    <w:p w14:paraId="56D5DE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4551</w:t>
      </w:r>
    </w:p>
    <w:p w14:paraId="65CFA5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9FB9E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4551</w:t>
      </w:r>
    </w:p>
    <w:p w14:paraId="7506A4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4553</w:t>
      </w:r>
    </w:p>
    <w:p w14:paraId="1AD3B1E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4553</w:t>
      </w:r>
    </w:p>
    <w:p w14:paraId="465BAC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4553</w:t>
      </w:r>
    </w:p>
    <w:p w14:paraId="45EAFC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4553</w:t>
      </w:r>
    </w:p>
    <w:p w14:paraId="62DF9C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4556</w:t>
      </w:r>
    </w:p>
    <w:p w14:paraId="3785AC3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SS-RSRQ</w:t>
      </w:r>
      <w:r>
        <w:rPr>
          <w:noProof/>
        </w:rPr>
        <w:tab/>
        <w:t>4556</w:t>
      </w:r>
    </w:p>
    <w:p w14:paraId="1E2D39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4556</w:t>
      </w:r>
    </w:p>
    <w:p w14:paraId="480612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4556</w:t>
      </w:r>
    </w:p>
    <w:p w14:paraId="2C0F9C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4556</w:t>
      </w:r>
    </w:p>
    <w:p w14:paraId="6E032F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4559</w:t>
      </w:r>
    </w:p>
    <w:p w14:paraId="0B37675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4559</w:t>
      </w:r>
    </w:p>
    <w:p w14:paraId="6785238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4559</w:t>
      </w:r>
    </w:p>
    <w:p w14:paraId="79B14D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4559</w:t>
      </w:r>
    </w:p>
    <w:p w14:paraId="21EEAF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4562</w:t>
      </w:r>
    </w:p>
    <w:p w14:paraId="5CCCD4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4562</w:t>
      </w:r>
    </w:p>
    <w:p w14:paraId="3903B51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4562</w:t>
      </w:r>
    </w:p>
    <w:p w14:paraId="5E4600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4562</w:t>
      </w:r>
    </w:p>
    <w:p w14:paraId="3E8858D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4565</w:t>
      </w:r>
    </w:p>
    <w:p w14:paraId="0FC5B3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4565</w:t>
      </w:r>
    </w:p>
    <w:p w14:paraId="2E8176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4565</w:t>
      </w:r>
    </w:p>
    <w:p w14:paraId="379AAA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4565</w:t>
      </w:r>
    </w:p>
    <w:p w14:paraId="438E27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4574</w:t>
      </w:r>
    </w:p>
    <w:p w14:paraId="3FA0C7F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SS-SINR</w:t>
      </w:r>
      <w:r>
        <w:rPr>
          <w:noProof/>
        </w:rPr>
        <w:tab/>
        <w:t>4574</w:t>
      </w:r>
    </w:p>
    <w:p w14:paraId="162310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</w:t>
      </w:r>
      <w:r>
        <w:rPr>
          <w:noProof/>
        </w:rPr>
        <w:tab/>
        <w:t>4574</w:t>
      </w:r>
    </w:p>
    <w:p w14:paraId="5A397E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4574</w:t>
      </w:r>
    </w:p>
    <w:p w14:paraId="6AAD9C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4574</w:t>
      </w:r>
    </w:p>
    <w:p w14:paraId="2152B0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4577</w:t>
      </w:r>
    </w:p>
    <w:p w14:paraId="7C429B3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4577</w:t>
      </w:r>
    </w:p>
    <w:p w14:paraId="224988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4577</w:t>
      </w:r>
    </w:p>
    <w:p w14:paraId="7A191D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4577</w:t>
      </w:r>
    </w:p>
    <w:p w14:paraId="307CCFC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4580</w:t>
      </w:r>
    </w:p>
    <w:p w14:paraId="3F3B943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 on SCC</w:t>
      </w:r>
      <w:r>
        <w:rPr>
          <w:noProof/>
        </w:rPr>
        <w:tab/>
        <w:t>4580</w:t>
      </w:r>
    </w:p>
    <w:p w14:paraId="6BB16E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4580</w:t>
      </w:r>
    </w:p>
    <w:p w14:paraId="10E335E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4580</w:t>
      </w:r>
    </w:p>
    <w:p w14:paraId="7797DC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4583</w:t>
      </w:r>
    </w:p>
    <w:p w14:paraId="17F5BE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4583</w:t>
      </w:r>
    </w:p>
    <w:p w14:paraId="49938E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4583</w:t>
      </w:r>
    </w:p>
    <w:p w14:paraId="3CDF28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4583</w:t>
      </w:r>
    </w:p>
    <w:p w14:paraId="581A55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4591</w:t>
      </w:r>
    </w:p>
    <w:p w14:paraId="054D65E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4591</w:t>
      </w:r>
    </w:p>
    <w:p w14:paraId="054A7D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4591</w:t>
      </w:r>
    </w:p>
    <w:p w14:paraId="15AB14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4591</w:t>
      </w:r>
    </w:p>
    <w:p w14:paraId="5F40B9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4592</w:t>
      </w:r>
    </w:p>
    <w:p w14:paraId="512486A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4595</w:t>
      </w:r>
    </w:p>
    <w:p w14:paraId="014E695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4595</w:t>
      </w:r>
    </w:p>
    <w:p w14:paraId="382C23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7D0E27">
        <w:rPr>
          <w:noProof/>
          <w:snapToGrid w:val="0"/>
        </w:rPr>
        <w:t>on PCC with CCA</w:t>
      </w:r>
      <w:r>
        <w:rPr>
          <w:noProof/>
        </w:rPr>
        <w:tab/>
        <w:t>4595</w:t>
      </w:r>
    </w:p>
    <w:p w14:paraId="104941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4595</w:t>
      </w:r>
    </w:p>
    <w:p w14:paraId="65563B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4595</w:t>
      </w:r>
    </w:p>
    <w:p w14:paraId="38237A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440D03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7D0E27">
        <w:rPr>
          <w:noProof/>
          <w:snapToGrid w:val="0"/>
        </w:rPr>
        <w:t>on SCC with CCA</w:t>
      </w:r>
      <w:r>
        <w:rPr>
          <w:noProof/>
        </w:rPr>
        <w:tab/>
        <w:t>4598</w:t>
      </w:r>
    </w:p>
    <w:p w14:paraId="423A355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4598</w:t>
      </w:r>
    </w:p>
    <w:p w14:paraId="4E1DA9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4598</w:t>
      </w:r>
    </w:p>
    <w:p w14:paraId="6302D5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4601</w:t>
      </w:r>
    </w:p>
    <w:p w14:paraId="7EB7C5F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7D0E27">
        <w:rPr>
          <w:noProof/>
          <w:snapToGrid w:val="0"/>
        </w:rPr>
        <w:t>on a carrier with CCA</w:t>
      </w:r>
      <w:r>
        <w:rPr>
          <w:noProof/>
        </w:rPr>
        <w:tab/>
        <w:t>4601</w:t>
      </w:r>
    </w:p>
    <w:p w14:paraId="6B330A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4601</w:t>
      </w:r>
    </w:p>
    <w:p w14:paraId="2020BB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4601</w:t>
      </w:r>
    </w:p>
    <w:p w14:paraId="22D8DA0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4604</w:t>
      </w:r>
    </w:p>
    <w:p w14:paraId="74307DA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Channel occupancy</w:t>
      </w:r>
      <w:r>
        <w:rPr>
          <w:noProof/>
        </w:rPr>
        <w:tab/>
        <w:t>4604</w:t>
      </w:r>
    </w:p>
    <w:p w14:paraId="035164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7D0E27">
        <w:rPr>
          <w:noProof/>
          <w:snapToGrid w:val="0"/>
        </w:rPr>
        <w:t>on PCC with CCA</w:t>
      </w:r>
      <w:r>
        <w:rPr>
          <w:noProof/>
        </w:rPr>
        <w:tab/>
        <w:t>4604</w:t>
      </w:r>
    </w:p>
    <w:p w14:paraId="6482E3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4604</w:t>
      </w:r>
    </w:p>
    <w:p w14:paraId="0C6532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4604</w:t>
      </w:r>
    </w:p>
    <w:p w14:paraId="2155E4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4607</w:t>
      </w:r>
    </w:p>
    <w:p w14:paraId="773096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7D0E27">
        <w:rPr>
          <w:noProof/>
          <w:snapToGrid w:val="0"/>
        </w:rPr>
        <w:t>on SCC with CCA</w:t>
      </w:r>
      <w:r>
        <w:rPr>
          <w:noProof/>
        </w:rPr>
        <w:tab/>
        <w:t>4607</w:t>
      </w:r>
    </w:p>
    <w:p w14:paraId="1E07DE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4607</w:t>
      </w:r>
    </w:p>
    <w:p w14:paraId="2EF5FE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4607</w:t>
      </w:r>
    </w:p>
    <w:p w14:paraId="2E2D2B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4610</w:t>
      </w:r>
    </w:p>
    <w:p w14:paraId="15FCF4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7D0E27">
        <w:rPr>
          <w:noProof/>
          <w:snapToGrid w:val="0"/>
        </w:rPr>
        <w:t>on a carrier with CCA</w:t>
      </w:r>
      <w:r>
        <w:rPr>
          <w:noProof/>
        </w:rPr>
        <w:tab/>
        <w:t>4610</w:t>
      </w:r>
    </w:p>
    <w:p w14:paraId="2429B0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4610</w:t>
      </w:r>
    </w:p>
    <w:p w14:paraId="6E677B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4610</w:t>
      </w:r>
    </w:p>
    <w:p w14:paraId="12EF1D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4613</w:t>
      </w:r>
    </w:p>
    <w:p w14:paraId="7A51C2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E-UTRAN RSRP</w:t>
      </w:r>
      <w:r>
        <w:rPr>
          <w:noProof/>
        </w:rPr>
        <w:tab/>
        <w:t>4613</w:t>
      </w:r>
    </w:p>
    <w:p w14:paraId="2D94D8C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E-UTRAN RSRQ</w:t>
      </w:r>
      <w:r>
        <w:rPr>
          <w:noProof/>
        </w:rPr>
        <w:tab/>
        <w:t>4613</w:t>
      </w:r>
    </w:p>
    <w:p w14:paraId="424D1CA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E-UTRAN SINR</w:t>
      </w:r>
      <w:r>
        <w:rPr>
          <w:noProof/>
        </w:rPr>
        <w:tab/>
        <w:t>4613</w:t>
      </w:r>
    </w:p>
    <w:p w14:paraId="23508AF5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4613</w:t>
      </w:r>
    </w:p>
    <w:p w14:paraId="63EFA88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4613</w:t>
      </w:r>
    </w:p>
    <w:p w14:paraId="7C202B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4613</w:t>
      </w:r>
    </w:p>
    <w:p w14:paraId="79445B8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4613</w:t>
      </w:r>
    </w:p>
    <w:p w14:paraId="4E793DE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1C4900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4618</w:t>
      </w:r>
    </w:p>
    <w:p w14:paraId="37945FA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4619</w:t>
      </w:r>
    </w:p>
    <w:p w14:paraId="522624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4619</w:t>
      </w:r>
    </w:p>
    <w:p w14:paraId="1C4471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 xml:space="preserve">E-UTRAN - </w:t>
      </w:r>
      <w:r w:rsidRPr="007D0E27">
        <w:rPr>
          <w:rFonts w:cs="v4.2.0"/>
          <w:noProof/>
          <w:lang w:val="en-US"/>
        </w:rPr>
        <w:t xml:space="preserve">NR </w:t>
      </w:r>
      <w:r w:rsidRPr="007D0E27">
        <w:rPr>
          <w:noProof/>
          <w:lang w:val="en-US"/>
        </w:rPr>
        <w:t>with CCA handover</w:t>
      </w:r>
      <w:r>
        <w:rPr>
          <w:noProof/>
        </w:rPr>
        <w:tab/>
        <w:t>4619</w:t>
      </w:r>
    </w:p>
    <w:p w14:paraId="08BBB8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4619</w:t>
      </w:r>
    </w:p>
    <w:p w14:paraId="249FB1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4624</w:t>
      </w:r>
    </w:p>
    <w:p w14:paraId="1D6D1FA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4625</w:t>
      </w:r>
    </w:p>
    <w:p w14:paraId="7E64718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Interruptions</w:t>
      </w:r>
      <w:r>
        <w:rPr>
          <w:noProof/>
        </w:rPr>
        <w:tab/>
        <w:t>4625</w:t>
      </w:r>
    </w:p>
    <w:p w14:paraId="6E635D4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4625</w:t>
      </w:r>
    </w:p>
    <w:p w14:paraId="74FE00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4625</w:t>
      </w:r>
    </w:p>
    <w:p w14:paraId="4F5A802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4625</w:t>
      </w:r>
    </w:p>
    <w:p w14:paraId="5DF3AA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4625</w:t>
      </w:r>
    </w:p>
    <w:p w14:paraId="67EBF7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4629</w:t>
      </w:r>
    </w:p>
    <w:p w14:paraId="6293123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4629</w:t>
      </w:r>
    </w:p>
    <w:p w14:paraId="3F2DCC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4629</w:t>
      </w:r>
    </w:p>
    <w:p w14:paraId="5B0B17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4629</w:t>
      </w:r>
    </w:p>
    <w:p w14:paraId="538406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0AE883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4634</w:t>
      </w:r>
    </w:p>
    <w:p w14:paraId="1506C5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4634</w:t>
      </w:r>
    </w:p>
    <w:p w14:paraId="3FD7E9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4638</w:t>
      </w:r>
    </w:p>
    <w:p w14:paraId="59307E0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4639</w:t>
      </w:r>
    </w:p>
    <w:p w14:paraId="345F29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4639</w:t>
      </w:r>
    </w:p>
    <w:p w14:paraId="41CA1F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4643</w:t>
      </w:r>
    </w:p>
    <w:p w14:paraId="02170AB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4644</w:t>
      </w:r>
    </w:p>
    <w:p w14:paraId="490327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190E96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5FAE481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</w:t>
      </w:r>
      <w:r>
        <w:rPr>
          <w:noProof/>
        </w:rPr>
        <w:tab/>
        <w:t>4649</w:t>
      </w:r>
    </w:p>
    <w:p w14:paraId="3C1068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4649</w:t>
      </w:r>
    </w:p>
    <w:p w14:paraId="5C8328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4649</w:t>
      </w:r>
    </w:p>
    <w:p w14:paraId="2EA7C14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4652</w:t>
      </w:r>
    </w:p>
    <w:p w14:paraId="74AF60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4652</w:t>
      </w:r>
    </w:p>
    <w:p w14:paraId="071F349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533137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A.12.4.2.6.2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4652</w:t>
      </w:r>
    </w:p>
    <w:p w14:paraId="221CE89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4655</w:t>
      </w:r>
    </w:p>
    <w:p w14:paraId="4A14EA5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7D0E27">
        <w:rPr>
          <w:noProof/>
          <w:lang w:val="en-US"/>
        </w:rPr>
        <w:t>NR SFTD</w:t>
      </w:r>
      <w:r>
        <w:rPr>
          <w:noProof/>
        </w:rPr>
        <w:tab/>
        <w:t>4655</w:t>
      </w:r>
    </w:p>
    <w:p w14:paraId="1F6FBA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4655</w:t>
      </w:r>
    </w:p>
    <w:p w14:paraId="1C4009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</w:t>
      </w:r>
      <w:r>
        <w:rPr>
          <w:noProof/>
        </w:rPr>
        <w:tab/>
        <w:t>4655</w:t>
      </w:r>
    </w:p>
    <w:p w14:paraId="5FAD59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Environment</w:t>
      </w:r>
      <w:r>
        <w:rPr>
          <w:noProof/>
        </w:rPr>
        <w:tab/>
        <w:t>4655</w:t>
      </w:r>
    </w:p>
    <w:p w14:paraId="184396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73E1389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7D0E27">
        <w:rPr>
          <w:noProof/>
          <w:lang w:val="sv-SE"/>
        </w:rPr>
        <w:t>NR SS-RSRP</w:t>
      </w:r>
      <w:r>
        <w:rPr>
          <w:noProof/>
        </w:rPr>
        <w:tab/>
        <w:t>4660</w:t>
      </w:r>
    </w:p>
    <w:p w14:paraId="22458D1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7D0E27">
        <w:rPr>
          <w:noProof/>
          <w:lang w:val="sv-SE"/>
        </w:rPr>
        <w:t>NR SS-RSRQ</w:t>
      </w:r>
      <w:r>
        <w:rPr>
          <w:noProof/>
        </w:rPr>
        <w:tab/>
        <w:t>4660</w:t>
      </w:r>
    </w:p>
    <w:p w14:paraId="614386A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7D0E27">
        <w:rPr>
          <w:noProof/>
          <w:lang w:val="sv-SE"/>
        </w:rPr>
        <w:t>NR SS-SINR</w:t>
      </w:r>
      <w:r>
        <w:rPr>
          <w:noProof/>
        </w:rPr>
        <w:tab/>
        <w:t>4660</w:t>
      </w:r>
    </w:p>
    <w:p w14:paraId="7691647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7D0E27">
        <w:rPr>
          <w:noProof/>
          <w:lang w:val="sv-SE"/>
        </w:rPr>
        <w:t>NR RSSI</w:t>
      </w:r>
      <w:r>
        <w:rPr>
          <w:noProof/>
        </w:rPr>
        <w:tab/>
        <w:t>4660</w:t>
      </w:r>
    </w:p>
    <w:p w14:paraId="42C84B7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7D0E27">
        <w:rPr>
          <w:noProof/>
          <w:lang w:val="sv-SE"/>
        </w:rPr>
        <w:t>NR channel occupancy</w:t>
      </w:r>
      <w:r>
        <w:rPr>
          <w:noProof/>
        </w:rPr>
        <w:tab/>
        <w:t>4660</w:t>
      </w:r>
    </w:p>
    <w:p w14:paraId="19035E5C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4660</w:t>
      </w:r>
    </w:p>
    <w:p w14:paraId="3147B24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4660</w:t>
      </w:r>
    </w:p>
    <w:p w14:paraId="268E68B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4660</w:t>
      </w:r>
    </w:p>
    <w:p w14:paraId="40540D0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4660</w:t>
      </w:r>
    </w:p>
    <w:p w14:paraId="738553A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4660</w:t>
      </w:r>
    </w:p>
    <w:p w14:paraId="5CE74D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4660</w:t>
      </w:r>
    </w:p>
    <w:p w14:paraId="30863F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interruptions during SCell operations with CCA on SCell</w:t>
      </w:r>
      <w:r>
        <w:rPr>
          <w:noProof/>
        </w:rPr>
        <w:tab/>
        <w:t>4660</w:t>
      </w:r>
    </w:p>
    <w:p w14:paraId="2948B0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4660</w:t>
      </w:r>
    </w:p>
    <w:p w14:paraId="64A2FD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4664</w:t>
      </w:r>
    </w:p>
    <w:p w14:paraId="5BE44B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4664</w:t>
      </w:r>
    </w:p>
    <w:p w14:paraId="60362C7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4664</w:t>
      </w:r>
    </w:p>
    <w:p w14:paraId="1953B3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4664</w:t>
      </w:r>
    </w:p>
    <w:p w14:paraId="3B176E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0CFC17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4669</w:t>
      </w:r>
    </w:p>
    <w:p w14:paraId="3E1934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680BC3D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4670</w:t>
      </w:r>
    </w:p>
    <w:p w14:paraId="2665C6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4670</w:t>
      </w:r>
    </w:p>
    <w:p w14:paraId="298B9E8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4670</w:t>
      </w:r>
    </w:p>
    <w:p w14:paraId="6C4D4D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6C90D0E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0AABBD6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4671</w:t>
      </w:r>
    </w:p>
    <w:p w14:paraId="798D35B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4671</w:t>
      </w:r>
    </w:p>
    <w:p w14:paraId="395365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4671</w:t>
      </w:r>
    </w:p>
    <w:p w14:paraId="4F57C7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759E08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4AB7CB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4676</w:t>
      </w:r>
    </w:p>
    <w:p w14:paraId="0818C3F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4676</w:t>
      </w:r>
    </w:p>
    <w:p w14:paraId="39235A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1C5AD7F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641D25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4681</w:t>
      </w:r>
    </w:p>
    <w:p w14:paraId="4D2563F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4681</w:t>
      </w:r>
    </w:p>
    <w:p w14:paraId="2E7998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4681</w:t>
      </w:r>
    </w:p>
    <w:p w14:paraId="09EDC3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4681</w:t>
      </w:r>
    </w:p>
    <w:p w14:paraId="017B60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4686</w:t>
      </w:r>
    </w:p>
    <w:p w14:paraId="754295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</w:t>
      </w:r>
      <w:r w:rsidRPr="007D0E27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4686</w:t>
      </w:r>
    </w:p>
    <w:p w14:paraId="167D9A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4686</w:t>
      </w:r>
    </w:p>
    <w:p w14:paraId="6B8B05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4686</w:t>
      </w:r>
    </w:p>
    <w:p w14:paraId="4F5E6B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4691</w:t>
      </w:r>
    </w:p>
    <w:p w14:paraId="744BCD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 on SCC</w:t>
      </w:r>
      <w:r>
        <w:rPr>
          <w:noProof/>
        </w:rPr>
        <w:tab/>
        <w:t>4691</w:t>
      </w:r>
    </w:p>
    <w:p w14:paraId="1B2A9F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4691</w:t>
      </w:r>
    </w:p>
    <w:p w14:paraId="4D38D8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4691</w:t>
      </w:r>
    </w:p>
    <w:p w14:paraId="18E955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 on SCC</w:t>
      </w:r>
      <w:r>
        <w:rPr>
          <w:noProof/>
        </w:rPr>
        <w:tab/>
        <w:t>4692</w:t>
      </w:r>
    </w:p>
    <w:p w14:paraId="4A747A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4692</w:t>
      </w:r>
    </w:p>
    <w:p w14:paraId="718F6F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4693</w:t>
      </w:r>
    </w:p>
    <w:p w14:paraId="26B79B1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4693</w:t>
      </w:r>
    </w:p>
    <w:p w14:paraId="6CC5889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 measurement reporting</w:t>
      </w:r>
      <w:r>
        <w:rPr>
          <w:noProof/>
        </w:rPr>
        <w:tab/>
        <w:t>4693</w:t>
      </w:r>
    </w:p>
    <w:p w14:paraId="7116BE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4693</w:t>
      </w:r>
    </w:p>
    <w:p w14:paraId="10A6BC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4693</w:t>
      </w:r>
    </w:p>
    <w:p w14:paraId="6796611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4694</w:t>
      </w:r>
    </w:p>
    <w:p w14:paraId="0F1830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4694</w:t>
      </w:r>
    </w:p>
    <w:p w14:paraId="2E0F93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4694</w:t>
      </w:r>
    </w:p>
    <w:p w14:paraId="26A5A8C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4694</w:t>
      </w:r>
    </w:p>
    <w:p w14:paraId="3C482E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4694</w:t>
      </w:r>
    </w:p>
    <w:p w14:paraId="3836B4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4699</w:t>
      </w:r>
    </w:p>
    <w:p w14:paraId="25ACD0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4699</w:t>
      </w:r>
    </w:p>
    <w:p w14:paraId="71BBA7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4699</w:t>
      </w:r>
    </w:p>
    <w:p w14:paraId="470F8F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4704</w:t>
      </w:r>
    </w:p>
    <w:p w14:paraId="3B067B1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4705</w:t>
      </w:r>
    </w:p>
    <w:p w14:paraId="02AD0C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43C580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4710</w:t>
      </w:r>
    </w:p>
    <w:p w14:paraId="0AF13DE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4710</w:t>
      </w:r>
    </w:p>
    <w:p w14:paraId="63DFA9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4710</w:t>
      </w:r>
    </w:p>
    <w:p w14:paraId="16734F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4716</w:t>
      </w:r>
    </w:p>
    <w:p w14:paraId="60AC961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4717</w:t>
      </w:r>
    </w:p>
    <w:p w14:paraId="5807C2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4717</w:t>
      </w:r>
    </w:p>
    <w:p w14:paraId="3CAC86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4717</w:t>
      </w:r>
    </w:p>
    <w:p w14:paraId="419E86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4717</w:t>
      </w:r>
    </w:p>
    <w:p w14:paraId="79989D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4721</w:t>
      </w:r>
    </w:p>
    <w:p w14:paraId="6ED878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>
        <w:rPr>
          <w:noProof/>
        </w:rPr>
        <w:tab/>
        <w:t>4721</w:t>
      </w:r>
    </w:p>
    <w:p w14:paraId="01866B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4721</w:t>
      </w:r>
    </w:p>
    <w:p w14:paraId="1CE546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4721</w:t>
      </w:r>
    </w:p>
    <w:p w14:paraId="22BBF8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4725</w:t>
      </w:r>
    </w:p>
    <w:p w14:paraId="20484EA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4725</w:t>
      </w:r>
    </w:p>
    <w:p w14:paraId="10FF577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4725</w:t>
      </w:r>
    </w:p>
    <w:p w14:paraId="2ECB68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4725</w:t>
      </w:r>
    </w:p>
    <w:p w14:paraId="4C6782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4725</w:t>
      </w:r>
    </w:p>
    <w:p w14:paraId="39FE12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4725</w:t>
      </w:r>
    </w:p>
    <w:p w14:paraId="630987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4727</w:t>
      </w:r>
    </w:p>
    <w:p w14:paraId="7F9C3BF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SS-RSRQ</w:t>
      </w:r>
      <w:r>
        <w:rPr>
          <w:noProof/>
        </w:rPr>
        <w:tab/>
        <w:t>4727</w:t>
      </w:r>
    </w:p>
    <w:p w14:paraId="27B5E3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4727</w:t>
      </w:r>
    </w:p>
    <w:p w14:paraId="07E76A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4727</w:t>
      </w:r>
    </w:p>
    <w:p w14:paraId="53E4AE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4727</w:t>
      </w:r>
    </w:p>
    <w:p w14:paraId="0717E6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4735</w:t>
      </w:r>
    </w:p>
    <w:p w14:paraId="3AFE60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SE"/>
        </w:rPr>
        <w:t>SS-SINR</w:t>
      </w:r>
      <w:r>
        <w:rPr>
          <w:noProof/>
        </w:rPr>
        <w:tab/>
        <w:t>4735</w:t>
      </w:r>
    </w:p>
    <w:p w14:paraId="4BD55F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measurement accuracy on SCC</w:t>
      </w:r>
      <w:r>
        <w:rPr>
          <w:noProof/>
        </w:rPr>
        <w:tab/>
        <w:t>4735</w:t>
      </w:r>
    </w:p>
    <w:p w14:paraId="53B91F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4735</w:t>
      </w:r>
    </w:p>
    <w:p w14:paraId="7FFC1B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4735</w:t>
      </w:r>
    </w:p>
    <w:p w14:paraId="05C138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4742</w:t>
      </w:r>
    </w:p>
    <w:p w14:paraId="60A9A58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4742</w:t>
      </w:r>
    </w:p>
    <w:p w14:paraId="673F750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4742</w:t>
      </w:r>
    </w:p>
    <w:p w14:paraId="087A1A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4742</w:t>
      </w:r>
    </w:p>
    <w:p w14:paraId="4F6176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4742</w:t>
      </w:r>
    </w:p>
    <w:p w14:paraId="691251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4746</w:t>
      </w:r>
    </w:p>
    <w:p w14:paraId="7EBCD5E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4746</w:t>
      </w:r>
    </w:p>
    <w:p w14:paraId="2D682D1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7D0E27">
        <w:rPr>
          <w:noProof/>
          <w:snapToGrid w:val="0"/>
        </w:rPr>
        <w:t>on a carrier with CCA</w:t>
      </w:r>
      <w:r>
        <w:rPr>
          <w:noProof/>
        </w:rPr>
        <w:tab/>
        <w:t>4746</w:t>
      </w:r>
    </w:p>
    <w:p w14:paraId="109650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71A792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44AA6A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4749</w:t>
      </w:r>
    </w:p>
    <w:p w14:paraId="58BAC15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7D0E27">
        <w:rPr>
          <w:noProof/>
          <w:snapToGrid w:val="0"/>
        </w:rPr>
        <w:t>on a carrier with CCA</w:t>
      </w:r>
      <w:r>
        <w:rPr>
          <w:noProof/>
        </w:rPr>
        <w:tab/>
        <w:t>4749</w:t>
      </w:r>
    </w:p>
    <w:p w14:paraId="0F97E0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4749</w:t>
      </w:r>
    </w:p>
    <w:p w14:paraId="509BBD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4749</w:t>
      </w:r>
    </w:p>
    <w:p w14:paraId="01C2EC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4753</w:t>
      </w:r>
    </w:p>
    <w:p w14:paraId="2DF4687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4753</w:t>
      </w:r>
    </w:p>
    <w:p w14:paraId="14585B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7D0E27">
        <w:rPr>
          <w:noProof/>
          <w:snapToGrid w:val="0"/>
        </w:rPr>
        <w:t>on SCC with CCA</w:t>
      </w:r>
      <w:r>
        <w:rPr>
          <w:noProof/>
        </w:rPr>
        <w:tab/>
        <w:t>4753</w:t>
      </w:r>
    </w:p>
    <w:p w14:paraId="1CB825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5F942AA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523500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4757</w:t>
      </w:r>
    </w:p>
    <w:p w14:paraId="566381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7D0E27">
        <w:rPr>
          <w:noProof/>
          <w:snapToGrid w:val="0"/>
        </w:rPr>
        <w:t>on a carrier with CCA</w:t>
      </w:r>
      <w:r>
        <w:rPr>
          <w:noProof/>
        </w:rPr>
        <w:tab/>
        <w:t>4757</w:t>
      </w:r>
    </w:p>
    <w:p w14:paraId="426B3E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4757</w:t>
      </w:r>
    </w:p>
    <w:p w14:paraId="27488C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4757</w:t>
      </w:r>
    </w:p>
    <w:p w14:paraId="253AAE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4761</w:t>
      </w:r>
    </w:p>
    <w:p w14:paraId="574BFABD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4761</w:t>
      </w:r>
    </w:p>
    <w:p w14:paraId="18DF00F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4761</w:t>
      </w:r>
    </w:p>
    <w:p w14:paraId="3E3521E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4761</w:t>
      </w:r>
    </w:p>
    <w:p w14:paraId="176285C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4761</w:t>
      </w:r>
    </w:p>
    <w:p w14:paraId="39B28A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4761</w:t>
      </w:r>
    </w:p>
    <w:p w14:paraId="118358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4763</w:t>
      </w:r>
    </w:p>
    <w:p w14:paraId="76E231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4764</w:t>
      </w:r>
    </w:p>
    <w:p w14:paraId="5E8EA7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4764</w:t>
      </w:r>
    </w:p>
    <w:p w14:paraId="21C9D8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4764</w:t>
      </w:r>
    </w:p>
    <w:p w14:paraId="578431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057EC8A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4769</w:t>
      </w:r>
    </w:p>
    <w:p w14:paraId="6BE446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2F8286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3D5DC6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4770</w:t>
      </w:r>
    </w:p>
    <w:p w14:paraId="519C349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4771</w:t>
      </w:r>
    </w:p>
    <w:p w14:paraId="709A58D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6C4F6E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4771</w:t>
      </w:r>
    </w:p>
    <w:p w14:paraId="3E4C0D2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06A1B55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4774</w:t>
      </w:r>
    </w:p>
    <w:p w14:paraId="04B67D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4774</w:t>
      </w:r>
    </w:p>
    <w:p w14:paraId="67EA5E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4774</w:t>
      </w:r>
    </w:p>
    <w:p w14:paraId="254AAB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3CAD07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cell for UE configured with [capability for enhanced requirements]</w:t>
      </w:r>
      <w:r>
        <w:rPr>
          <w:noProof/>
        </w:rPr>
        <w:tab/>
        <w:t>4777</w:t>
      </w:r>
    </w:p>
    <w:p w14:paraId="5500C1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4777</w:t>
      </w:r>
    </w:p>
    <w:p w14:paraId="18FAB4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4777</w:t>
      </w:r>
    </w:p>
    <w:p w14:paraId="64F1A6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4779</w:t>
      </w:r>
    </w:p>
    <w:p w14:paraId="2585382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4780</w:t>
      </w:r>
    </w:p>
    <w:p w14:paraId="02C71C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2B93FA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67076B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4781</w:t>
      </w:r>
    </w:p>
    <w:p w14:paraId="22AF014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4782</w:t>
      </w:r>
    </w:p>
    <w:p w14:paraId="2ED05A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0A3867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30DA26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4784</w:t>
      </w:r>
    </w:p>
    <w:p w14:paraId="3C0796D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4785</w:t>
      </w:r>
    </w:p>
    <w:p w14:paraId="0A32BF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4785</w:t>
      </w:r>
    </w:p>
    <w:p w14:paraId="57E776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4785</w:t>
      </w:r>
    </w:p>
    <w:p w14:paraId="65BD7A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4788</w:t>
      </w:r>
    </w:p>
    <w:p w14:paraId="3113BB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4788</w:t>
      </w:r>
    </w:p>
    <w:p w14:paraId="5D1B91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4788</w:t>
      </w:r>
    </w:p>
    <w:p w14:paraId="059EA2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4788</w:t>
      </w:r>
    </w:p>
    <w:p w14:paraId="31D598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4790</w:t>
      </w:r>
    </w:p>
    <w:p w14:paraId="6A53EB8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4791</w:t>
      </w:r>
    </w:p>
    <w:p w14:paraId="307E977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4791</w:t>
      </w:r>
    </w:p>
    <w:p w14:paraId="0384B3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SAN Handover from FR1 to FR1</w:t>
      </w:r>
      <w:r>
        <w:rPr>
          <w:noProof/>
        </w:rPr>
        <w:tab/>
        <w:t>4791</w:t>
      </w:r>
    </w:p>
    <w:p w14:paraId="14DD78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4791</w:t>
      </w:r>
    </w:p>
    <w:p w14:paraId="0F775A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4791</w:t>
      </w:r>
    </w:p>
    <w:p w14:paraId="70D6C8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4793</w:t>
      </w:r>
    </w:p>
    <w:p w14:paraId="7ADB4E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SAN Handover from FR1 to FR1</w:t>
      </w:r>
      <w:r>
        <w:rPr>
          <w:noProof/>
        </w:rPr>
        <w:tab/>
        <w:t>4794</w:t>
      </w:r>
    </w:p>
    <w:p w14:paraId="4A5EB2E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4794</w:t>
      </w:r>
    </w:p>
    <w:p w14:paraId="2E0229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4794</w:t>
      </w:r>
    </w:p>
    <w:p w14:paraId="23F554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4796</w:t>
      </w:r>
    </w:p>
    <w:p w14:paraId="15ACA54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4796</w:t>
      </w:r>
    </w:p>
    <w:p w14:paraId="1B4CC8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4796</w:t>
      </w:r>
    </w:p>
    <w:p w14:paraId="6BBB0C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4796</w:t>
      </w:r>
    </w:p>
    <w:p w14:paraId="01EDD04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4799</w:t>
      </w:r>
    </w:p>
    <w:p w14:paraId="1B5B03C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4799</w:t>
      </w:r>
    </w:p>
    <w:p w14:paraId="0DAD1C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4799</w:t>
      </w:r>
    </w:p>
    <w:p w14:paraId="45265E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4799</w:t>
      </w:r>
    </w:p>
    <w:p w14:paraId="6BF0F8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167FB9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4801</w:t>
      </w:r>
    </w:p>
    <w:p w14:paraId="3CF072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4801</w:t>
      </w:r>
    </w:p>
    <w:p w14:paraId="6F5EDF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4802</w:t>
      </w:r>
    </w:p>
    <w:p w14:paraId="25A0BE9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4805</w:t>
      </w:r>
    </w:p>
    <w:p w14:paraId="22BC3C8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4805</w:t>
      </w:r>
    </w:p>
    <w:p w14:paraId="2A6A34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4805</w:t>
      </w:r>
    </w:p>
    <w:p w14:paraId="475A9A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4805</w:t>
      </w:r>
    </w:p>
    <w:p w14:paraId="79D7B6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4809</w:t>
      </w:r>
    </w:p>
    <w:p w14:paraId="63836C3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4809</w:t>
      </w:r>
    </w:p>
    <w:p w14:paraId="43DBFD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RRC Re-establishment for SAN</w:t>
      </w:r>
      <w:r>
        <w:rPr>
          <w:noProof/>
        </w:rPr>
        <w:tab/>
        <w:t>4809</w:t>
      </w:r>
    </w:p>
    <w:p w14:paraId="69860C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FR1</w:t>
      </w:r>
      <w:r>
        <w:rPr>
          <w:noProof/>
        </w:rPr>
        <w:tab/>
        <w:t>4809</w:t>
      </w:r>
    </w:p>
    <w:p w14:paraId="56AB63D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in FR1</w:t>
      </w:r>
      <w:r>
        <w:rPr>
          <w:noProof/>
        </w:rPr>
        <w:tab/>
        <w:t>4812</w:t>
      </w:r>
    </w:p>
    <w:p w14:paraId="082358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Random Access</w:t>
      </w:r>
      <w:r>
        <w:rPr>
          <w:noProof/>
        </w:rPr>
        <w:tab/>
        <w:t>4815</w:t>
      </w:r>
    </w:p>
    <w:p w14:paraId="4F08DA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4815</w:t>
      </w:r>
    </w:p>
    <w:p w14:paraId="21ACE92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4815</w:t>
      </w:r>
    </w:p>
    <w:p w14:paraId="0179B48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4818</w:t>
      </w:r>
    </w:p>
    <w:p w14:paraId="350F180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4819</w:t>
      </w:r>
    </w:p>
    <w:p w14:paraId="1F188EF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4819</w:t>
      </w:r>
    </w:p>
    <w:p w14:paraId="0C32873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4823</w:t>
      </w:r>
    </w:p>
    <w:p w14:paraId="09794D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4824</w:t>
      </w:r>
    </w:p>
    <w:p w14:paraId="0DB1A3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4824</w:t>
      </w:r>
    </w:p>
    <w:p w14:paraId="72D2FF5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4824</w:t>
      </w:r>
    </w:p>
    <w:p w14:paraId="239A11B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4824</w:t>
      </w:r>
    </w:p>
    <w:p w14:paraId="68A78E8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4827</w:t>
      </w:r>
    </w:p>
    <w:p w14:paraId="7F14799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4827</w:t>
      </w:r>
    </w:p>
    <w:p w14:paraId="4F8A2CF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4827</w:t>
      </w:r>
    </w:p>
    <w:p w14:paraId="02EBCA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4827</w:t>
      </w:r>
    </w:p>
    <w:p w14:paraId="2ACD61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4827</w:t>
      </w:r>
    </w:p>
    <w:p w14:paraId="241B442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4829</w:t>
      </w:r>
    </w:p>
    <w:p w14:paraId="45129A4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4830</w:t>
      </w:r>
    </w:p>
    <w:p w14:paraId="75B692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4830</w:t>
      </w:r>
    </w:p>
    <w:p w14:paraId="7810D6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4830</w:t>
      </w:r>
    </w:p>
    <w:p w14:paraId="38F377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4830</w:t>
      </w:r>
    </w:p>
    <w:p w14:paraId="6F327B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4833</w:t>
      </w:r>
    </w:p>
    <w:p w14:paraId="7EC5934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4833</w:t>
      </w:r>
    </w:p>
    <w:p w14:paraId="7CB1447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4833</w:t>
      </w:r>
    </w:p>
    <w:p w14:paraId="379D8D4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4833</w:t>
      </w:r>
    </w:p>
    <w:p w14:paraId="3241F8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27E9C4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4838</w:t>
      </w:r>
    </w:p>
    <w:p w14:paraId="4E2C8BD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4838</w:t>
      </w:r>
    </w:p>
    <w:p w14:paraId="1DFE0F3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4838</w:t>
      </w:r>
    </w:p>
    <w:p w14:paraId="3699EB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49F2FEA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4844</w:t>
      </w:r>
    </w:p>
    <w:p w14:paraId="0A2005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099293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4848</w:t>
      </w:r>
    </w:p>
    <w:p w14:paraId="571F3E6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4848</w:t>
      </w:r>
    </w:p>
    <w:p w14:paraId="64A994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4848</w:t>
      </w:r>
    </w:p>
    <w:p w14:paraId="58A4EE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4A65A5F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4853</w:t>
      </w:r>
    </w:p>
    <w:p w14:paraId="389CA7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4853</w:t>
      </w:r>
    </w:p>
    <w:p w14:paraId="6CE24B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4858</w:t>
      </w:r>
    </w:p>
    <w:p w14:paraId="407517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4858</w:t>
      </w:r>
    </w:p>
    <w:p w14:paraId="6723AB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4858</w:t>
      </w:r>
    </w:p>
    <w:p w14:paraId="5E8677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4862</w:t>
      </w:r>
    </w:p>
    <w:p w14:paraId="679DF8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4862</w:t>
      </w:r>
    </w:p>
    <w:p w14:paraId="324CD5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4862</w:t>
      </w:r>
    </w:p>
    <w:p w14:paraId="489478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02DCF17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4867</w:t>
      </w:r>
    </w:p>
    <w:p w14:paraId="71287C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3948E0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4872</w:t>
      </w:r>
    </w:p>
    <w:p w14:paraId="3BD8799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4872</w:t>
      </w:r>
    </w:p>
    <w:p w14:paraId="7ABE7F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4872</w:t>
      </w:r>
    </w:p>
    <w:p w14:paraId="7926DC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62E717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4878</w:t>
      </w:r>
    </w:p>
    <w:p w14:paraId="567809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4878</w:t>
      </w:r>
    </w:p>
    <w:p w14:paraId="56000F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4878</w:t>
      </w:r>
    </w:p>
    <w:p w14:paraId="5B5B36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554FA81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4883</w:t>
      </w:r>
    </w:p>
    <w:p w14:paraId="6BF0FD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173B2F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4889</w:t>
      </w:r>
    </w:p>
    <w:p w14:paraId="549C632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4889</w:t>
      </w:r>
    </w:p>
    <w:p w14:paraId="0E95BA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4889</w:t>
      </w:r>
    </w:p>
    <w:p w14:paraId="21234B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6209E8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7D0E27">
        <w:rPr>
          <w:rFonts w:eastAsia="MS Mincho"/>
          <w:noProof/>
        </w:rPr>
        <w:t>in non-DRX mode</w:t>
      </w:r>
      <w:r>
        <w:rPr>
          <w:noProof/>
        </w:rPr>
        <w:tab/>
        <w:t>4894</w:t>
      </w:r>
    </w:p>
    <w:p w14:paraId="311FEC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4894</w:t>
      </w:r>
    </w:p>
    <w:p w14:paraId="30D19F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4899</w:t>
      </w:r>
    </w:p>
    <w:p w14:paraId="74E217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7D0E27">
        <w:rPr>
          <w:rFonts w:eastAsia="MS Mincho"/>
          <w:noProof/>
        </w:rPr>
        <w:t>in DRX mode</w:t>
      </w:r>
      <w:r>
        <w:rPr>
          <w:noProof/>
        </w:rPr>
        <w:tab/>
        <w:t>4899</w:t>
      </w:r>
    </w:p>
    <w:p w14:paraId="20A39D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4899</w:t>
      </w:r>
    </w:p>
    <w:p w14:paraId="3FD8D6D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7CB60E8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4904</w:t>
      </w:r>
    </w:p>
    <w:p w14:paraId="6F59366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4904</w:t>
      </w:r>
    </w:p>
    <w:p w14:paraId="4C87E4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4904</w:t>
      </w:r>
    </w:p>
    <w:p w14:paraId="14489FE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4904</w:t>
      </w:r>
    </w:p>
    <w:p w14:paraId="412C5FA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5E5E5C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4909</w:t>
      </w:r>
    </w:p>
    <w:p w14:paraId="6513CF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4909</w:t>
      </w:r>
    </w:p>
    <w:p w14:paraId="44179A0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4909</w:t>
      </w:r>
    </w:p>
    <w:p w14:paraId="587BEA7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4913</w:t>
      </w:r>
    </w:p>
    <w:p w14:paraId="24DF73E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4913</w:t>
      </w:r>
    </w:p>
    <w:p w14:paraId="2B6D80F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4913</w:t>
      </w:r>
    </w:p>
    <w:p w14:paraId="22F951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4913</w:t>
      </w:r>
    </w:p>
    <w:p w14:paraId="51C150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4917</w:t>
      </w:r>
    </w:p>
    <w:p w14:paraId="002C73C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</w:t>
      </w:r>
      <w:r w:rsidRPr="007D0E27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4917</w:t>
      </w:r>
    </w:p>
    <w:p w14:paraId="44629F6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</w:t>
      </w:r>
      <w:r w:rsidRPr="007D0E27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4917</w:t>
      </w:r>
    </w:p>
    <w:p w14:paraId="168A84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</w:t>
      </w:r>
      <w:r w:rsidRPr="007D0E27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4917</w:t>
      </w:r>
    </w:p>
    <w:p w14:paraId="5B0D90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A.14.4.</w:t>
      </w:r>
      <w:r w:rsidRPr="007D0E27">
        <w:rPr>
          <w:noProof/>
          <w:lang w:val="en-US"/>
        </w:rPr>
        <w:t>5</w:t>
      </w:r>
      <w:r>
        <w:rPr>
          <w:noProof/>
        </w:rPr>
        <w:t>.1.</w:t>
      </w:r>
      <w:r w:rsidRPr="007D0E27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4919</w:t>
      </w:r>
    </w:p>
    <w:p w14:paraId="32671A4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4920</w:t>
      </w:r>
    </w:p>
    <w:p w14:paraId="3867998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4920</w:t>
      </w:r>
    </w:p>
    <w:p w14:paraId="797A20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4920</w:t>
      </w:r>
    </w:p>
    <w:p w14:paraId="5D2F08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4920</w:t>
      </w:r>
    </w:p>
    <w:p w14:paraId="706D80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4920</w:t>
      </w:r>
    </w:p>
    <w:p w14:paraId="33F27C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4922</w:t>
      </w:r>
    </w:p>
    <w:p w14:paraId="78B17A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4923</w:t>
      </w:r>
    </w:p>
    <w:p w14:paraId="4BBA5D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4923</w:t>
      </w:r>
    </w:p>
    <w:p w14:paraId="479B86F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4923</w:t>
      </w:r>
    </w:p>
    <w:p w14:paraId="349623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7EE64B0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4925</w:t>
      </w:r>
    </w:p>
    <w:p w14:paraId="63DA047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4925</w:t>
      </w:r>
    </w:p>
    <w:p w14:paraId="3DE951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4925</w:t>
      </w:r>
    </w:p>
    <w:p w14:paraId="3ADFA5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4927</w:t>
      </w:r>
    </w:p>
    <w:p w14:paraId="30D632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SA event triggered reporting tests with single measurement gap under non-DRX </w:t>
      </w:r>
      <w:r w:rsidRPr="007D0E27">
        <w:rPr>
          <w:noProof/>
          <w:color w:val="000000"/>
        </w:rPr>
        <w:t>for satellite access</w:t>
      </w:r>
      <w:r>
        <w:rPr>
          <w:noProof/>
        </w:rPr>
        <w:tab/>
        <w:t>4928</w:t>
      </w:r>
    </w:p>
    <w:p w14:paraId="244EC3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4928</w:t>
      </w:r>
    </w:p>
    <w:p w14:paraId="7CA3953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4928</w:t>
      </w:r>
    </w:p>
    <w:p w14:paraId="2A9FDA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4930</w:t>
      </w:r>
    </w:p>
    <w:p w14:paraId="519364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SA event triggered reporting tests with FNO concurrent gaps under DRX </w:t>
      </w:r>
      <w:r w:rsidRPr="007D0E27">
        <w:rPr>
          <w:noProof/>
          <w:color w:val="000000"/>
        </w:rPr>
        <w:t>for satellite access</w:t>
      </w:r>
      <w:r>
        <w:rPr>
          <w:noProof/>
        </w:rPr>
        <w:tab/>
        <w:t>4931</w:t>
      </w:r>
    </w:p>
    <w:p w14:paraId="1E8A02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4931</w:t>
      </w:r>
    </w:p>
    <w:p w14:paraId="2F9F6C9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4931</w:t>
      </w:r>
    </w:p>
    <w:p w14:paraId="121651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4933</w:t>
      </w:r>
    </w:p>
    <w:p w14:paraId="7D49F0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SA event triggered reporting tests with PPO concurrent gaps under non-DRX with SSB index reading </w:t>
      </w:r>
      <w:r w:rsidRPr="007D0E27">
        <w:rPr>
          <w:noProof/>
          <w:color w:val="000000"/>
        </w:rPr>
        <w:t>for satellite access</w:t>
      </w:r>
      <w:r>
        <w:rPr>
          <w:noProof/>
        </w:rPr>
        <w:tab/>
        <w:t>4934</w:t>
      </w:r>
    </w:p>
    <w:p w14:paraId="18A638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3BCF10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11C272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BA461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4937</w:t>
      </w:r>
    </w:p>
    <w:p w14:paraId="1C2A1F9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4937</w:t>
      </w:r>
    </w:p>
    <w:p w14:paraId="170B58A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29549B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4941</w:t>
      </w:r>
    </w:p>
    <w:p w14:paraId="2DED4D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4941</w:t>
      </w:r>
    </w:p>
    <w:p w14:paraId="03C3E3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4941</w:t>
      </w:r>
    </w:p>
    <w:p w14:paraId="0CF792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4945</w:t>
      </w:r>
    </w:p>
    <w:p w14:paraId="10ACC5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4945</w:t>
      </w:r>
    </w:p>
    <w:p w14:paraId="4F1A6E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4945</w:t>
      </w:r>
    </w:p>
    <w:p w14:paraId="43FC8F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4949</w:t>
      </w:r>
    </w:p>
    <w:p w14:paraId="4B2C974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4949</w:t>
      </w:r>
    </w:p>
    <w:p w14:paraId="08B46B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4949</w:t>
      </w:r>
    </w:p>
    <w:p w14:paraId="0C960F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73DF382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4953</w:t>
      </w:r>
    </w:p>
    <w:p w14:paraId="557B6A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4953</w:t>
      </w:r>
    </w:p>
    <w:p w14:paraId="7AB060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4953</w:t>
      </w:r>
    </w:p>
    <w:p w14:paraId="5B647F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4953</w:t>
      </w:r>
    </w:p>
    <w:p w14:paraId="398F21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4953</w:t>
      </w:r>
    </w:p>
    <w:p w14:paraId="4304C00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2847C3E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4957</w:t>
      </w:r>
    </w:p>
    <w:p w14:paraId="64335C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4957</w:t>
      </w:r>
    </w:p>
    <w:p w14:paraId="216982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4957</w:t>
      </w:r>
    </w:p>
    <w:p w14:paraId="67C97B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4959</w:t>
      </w:r>
    </w:p>
    <w:p w14:paraId="37900A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4960</w:t>
      </w:r>
    </w:p>
    <w:p w14:paraId="2BDFEED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4960</w:t>
      </w:r>
    </w:p>
    <w:p w14:paraId="48DBA4A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4960</w:t>
      </w:r>
    </w:p>
    <w:p w14:paraId="2D4935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4961</w:t>
      </w:r>
    </w:p>
    <w:p w14:paraId="6C88C46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7D0E27">
        <w:rPr>
          <w:rFonts w:eastAsia="MS Mincho" w:cs="Arial"/>
          <w:noProof/>
        </w:rPr>
        <w:t>for satellite access</w:t>
      </w:r>
      <w:r>
        <w:rPr>
          <w:noProof/>
        </w:rPr>
        <w:tab/>
        <w:t>4962</w:t>
      </w:r>
    </w:p>
    <w:p w14:paraId="55E375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SSB based L1-RSRP measurement </w:t>
      </w:r>
      <w:r w:rsidRPr="007D0E27">
        <w:rPr>
          <w:rFonts w:eastAsia="MS Mincho" w:cs="Arial"/>
          <w:noProof/>
        </w:rPr>
        <w:t>for satellite access</w:t>
      </w:r>
      <w:r w:rsidRPr="007D0E27">
        <w:rPr>
          <w:noProof/>
          <w:snapToGrid w:val="0"/>
        </w:rPr>
        <w:t xml:space="preserve"> when DRX is not used</w:t>
      </w:r>
      <w:r>
        <w:rPr>
          <w:noProof/>
        </w:rPr>
        <w:tab/>
        <w:t>4962</w:t>
      </w:r>
    </w:p>
    <w:p w14:paraId="122C8B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51EEAC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4962</w:t>
      </w:r>
    </w:p>
    <w:p w14:paraId="4C5D39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2F7FD6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SSB based L1-RSRP measurement </w:t>
      </w:r>
      <w:r w:rsidRPr="007D0E27">
        <w:rPr>
          <w:rFonts w:eastAsia="MS Mincho" w:cs="Arial"/>
          <w:noProof/>
        </w:rPr>
        <w:t>for satellite access</w:t>
      </w:r>
      <w:r w:rsidRPr="007D0E27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564383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771394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4965</w:t>
      </w:r>
    </w:p>
    <w:p w14:paraId="4530F2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01D15D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CSI-RS based L1-RSRP measurement </w:t>
      </w:r>
      <w:r w:rsidRPr="007D0E27">
        <w:rPr>
          <w:rFonts w:eastAsia="MS Mincho" w:cs="Arial"/>
          <w:noProof/>
        </w:rPr>
        <w:t>for satellite access</w:t>
      </w:r>
      <w:r w:rsidRPr="007D0E27">
        <w:rPr>
          <w:noProof/>
          <w:snapToGrid w:val="0"/>
        </w:rPr>
        <w:t xml:space="preserve"> when DRX is not used</w:t>
      </w:r>
      <w:r>
        <w:rPr>
          <w:noProof/>
        </w:rPr>
        <w:tab/>
        <w:t>4969</w:t>
      </w:r>
    </w:p>
    <w:p w14:paraId="57EA7AB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59724F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1154E8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016F72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 xml:space="preserve">CSI-RS based L1-RSRP measurement </w:t>
      </w:r>
      <w:r w:rsidRPr="007D0E27">
        <w:rPr>
          <w:rFonts w:eastAsia="MS Mincho" w:cs="Arial"/>
          <w:noProof/>
        </w:rPr>
        <w:t>for satellite access</w:t>
      </w:r>
      <w:r w:rsidRPr="007D0E27">
        <w:rPr>
          <w:noProof/>
          <w:snapToGrid w:val="0"/>
        </w:rPr>
        <w:t xml:space="preserve"> when DRX is used</w:t>
      </w:r>
      <w:r>
        <w:rPr>
          <w:noProof/>
        </w:rPr>
        <w:tab/>
        <w:t>4973</w:t>
      </w:r>
    </w:p>
    <w:p w14:paraId="2B7F7B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54BABD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4974</w:t>
      </w:r>
    </w:p>
    <w:p w14:paraId="1B0E6E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4977</w:t>
      </w:r>
    </w:p>
    <w:p w14:paraId="139F69F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4977</w:t>
      </w:r>
    </w:p>
    <w:p w14:paraId="65B112C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4977</w:t>
      </w:r>
    </w:p>
    <w:p w14:paraId="552950C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4977</w:t>
      </w:r>
    </w:p>
    <w:p w14:paraId="2D0CB3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4977</w:t>
      </w:r>
    </w:p>
    <w:p w14:paraId="5B5E04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4977</w:t>
      </w:r>
    </w:p>
    <w:p w14:paraId="40D5DD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67A301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4981</w:t>
      </w:r>
    </w:p>
    <w:p w14:paraId="738F09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4981</w:t>
      </w:r>
    </w:p>
    <w:p w14:paraId="517A58C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4981</w:t>
      </w:r>
    </w:p>
    <w:p w14:paraId="5DAC76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4984</w:t>
      </w:r>
    </w:p>
    <w:p w14:paraId="3C4DCCA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4984</w:t>
      </w:r>
    </w:p>
    <w:p w14:paraId="0FB1080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4984</w:t>
      </w:r>
    </w:p>
    <w:p w14:paraId="158E84F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4984</w:t>
      </w:r>
    </w:p>
    <w:p w14:paraId="17907C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4984</w:t>
      </w:r>
    </w:p>
    <w:p w14:paraId="1CF5F9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4987</w:t>
      </w:r>
    </w:p>
    <w:p w14:paraId="236C51A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A.14.6.2.2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4987</w:t>
      </w:r>
    </w:p>
    <w:p w14:paraId="0D8570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4987</w:t>
      </w:r>
    </w:p>
    <w:p w14:paraId="534AE8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4987</w:t>
      </w:r>
    </w:p>
    <w:p w14:paraId="7BCF08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507B7F0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4990</w:t>
      </w:r>
    </w:p>
    <w:p w14:paraId="2CC5D1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4990</w:t>
      </w:r>
    </w:p>
    <w:p w14:paraId="3C00AC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4990</w:t>
      </w:r>
    </w:p>
    <w:p w14:paraId="00F8AC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4990</w:t>
      </w:r>
    </w:p>
    <w:p w14:paraId="5F0D77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4994</w:t>
      </w:r>
    </w:p>
    <w:p w14:paraId="22BDA0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4994</w:t>
      </w:r>
    </w:p>
    <w:p w14:paraId="5FD378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4994</w:t>
      </w:r>
    </w:p>
    <w:p w14:paraId="4EBE7B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4994</w:t>
      </w:r>
    </w:p>
    <w:p w14:paraId="7C92026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4998</w:t>
      </w:r>
    </w:p>
    <w:p w14:paraId="0873024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4998</w:t>
      </w:r>
    </w:p>
    <w:p w14:paraId="3F2B6E7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4998</w:t>
      </w:r>
    </w:p>
    <w:p w14:paraId="003A34D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4998</w:t>
      </w:r>
    </w:p>
    <w:p w14:paraId="540A9D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4998</w:t>
      </w:r>
    </w:p>
    <w:p w14:paraId="363736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5001</w:t>
      </w:r>
    </w:p>
    <w:p w14:paraId="7F26C8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5002</w:t>
      </w:r>
    </w:p>
    <w:p w14:paraId="0DE4A4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5002</w:t>
      </w:r>
    </w:p>
    <w:p w14:paraId="178DF34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5002</w:t>
      </w:r>
    </w:p>
    <w:p w14:paraId="3BBB16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5005</w:t>
      </w:r>
    </w:p>
    <w:p w14:paraId="134ADFF3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5006</w:t>
      </w:r>
    </w:p>
    <w:p w14:paraId="3A7E293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5006</w:t>
      </w:r>
    </w:p>
    <w:p w14:paraId="15002F2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5006</w:t>
      </w:r>
    </w:p>
    <w:p w14:paraId="431E7F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5006</w:t>
      </w:r>
    </w:p>
    <w:p w14:paraId="03FD0E4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5006</w:t>
      </w:r>
    </w:p>
    <w:p w14:paraId="1E19C3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5006</w:t>
      </w:r>
    </w:p>
    <w:p w14:paraId="5D7F8C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012EDC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5010</w:t>
      </w:r>
    </w:p>
    <w:p w14:paraId="7DCFC0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5010</w:t>
      </w:r>
    </w:p>
    <w:p w14:paraId="261AA4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673738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5014</w:t>
      </w:r>
    </w:p>
    <w:p w14:paraId="4C72E2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7D0E27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5014</w:t>
      </w:r>
    </w:p>
    <w:p w14:paraId="6E72AA4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5014</w:t>
      </w:r>
    </w:p>
    <w:p w14:paraId="3FFA88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5014</w:t>
      </w:r>
    </w:p>
    <w:p w14:paraId="094558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5017</w:t>
      </w:r>
    </w:p>
    <w:p w14:paraId="445CDE9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7D0E27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7D0E27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5017</w:t>
      </w:r>
    </w:p>
    <w:p w14:paraId="39D39C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5017</w:t>
      </w:r>
    </w:p>
    <w:p w14:paraId="0639C1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5017</w:t>
      </w:r>
    </w:p>
    <w:p w14:paraId="70C876D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55842A9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5020</w:t>
      </w:r>
    </w:p>
    <w:p w14:paraId="4A63A3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6B833C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5020</w:t>
      </w:r>
    </w:p>
    <w:p w14:paraId="24A21D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5024</w:t>
      </w:r>
    </w:p>
    <w:p w14:paraId="7A60EBA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7D0E27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5024</w:t>
      </w:r>
    </w:p>
    <w:p w14:paraId="733E026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5024</w:t>
      </w:r>
    </w:p>
    <w:p w14:paraId="2CEEBF8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5024</w:t>
      </w:r>
    </w:p>
    <w:p w14:paraId="5E3641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5027</w:t>
      </w:r>
    </w:p>
    <w:p w14:paraId="6280C86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5027</w:t>
      </w:r>
    </w:p>
    <w:p w14:paraId="01950E7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5027</w:t>
      </w:r>
    </w:p>
    <w:p w14:paraId="4E59503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5027</w:t>
      </w:r>
    </w:p>
    <w:p w14:paraId="536705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5027</w:t>
      </w:r>
    </w:p>
    <w:p w14:paraId="3239BC6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5030</w:t>
      </w:r>
    </w:p>
    <w:p w14:paraId="6BFEB9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5030</w:t>
      </w:r>
    </w:p>
    <w:p w14:paraId="2626FD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5030</w:t>
      </w:r>
    </w:p>
    <w:p w14:paraId="40E6E3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5035</w:t>
      </w:r>
    </w:p>
    <w:p w14:paraId="74A05D2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5036</w:t>
      </w:r>
    </w:p>
    <w:p w14:paraId="4722AA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17F9FB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5039</w:t>
      </w:r>
    </w:p>
    <w:p w14:paraId="6C278DC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5040</w:t>
      </w:r>
    </w:p>
    <w:p w14:paraId="4476DD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5040</w:t>
      </w:r>
    </w:p>
    <w:p w14:paraId="1F1BE84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5043</w:t>
      </w:r>
    </w:p>
    <w:p w14:paraId="0CAB3D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5044</w:t>
      </w:r>
    </w:p>
    <w:p w14:paraId="2066BA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5044</w:t>
      </w:r>
    </w:p>
    <w:p w14:paraId="200C8E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1CB13C6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5049</w:t>
      </w:r>
    </w:p>
    <w:p w14:paraId="5666BBB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5049</w:t>
      </w:r>
    </w:p>
    <w:p w14:paraId="3E3C51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5049</w:t>
      </w:r>
    </w:p>
    <w:p w14:paraId="2B03AC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5049</w:t>
      </w:r>
    </w:p>
    <w:p w14:paraId="46F7D3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5049</w:t>
      </w:r>
    </w:p>
    <w:p w14:paraId="2C7CE1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5053</w:t>
      </w:r>
    </w:p>
    <w:p w14:paraId="4DE8C9E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5053</w:t>
      </w:r>
    </w:p>
    <w:p w14:paraId="7696C3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5053</w:t>
      </w:r>
    </w:p>
    <w:p w14:paraId="10C816B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5053</w:t>
      </w:r>
    </w:p>
    <w:p w14:paraId="671C22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5057</w:t>
      </w:r>
    </w:p>
    <w:p w14:paraId="3D6849A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5058</w:t>
      </w:r>
    </w:p>
    <w:p w14:paraId="64DE987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5058</w:t>
      </w:r>
    </w:p>
    <w:p w14:paraId="4A8BA5F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5058</w:t>
      </w:r>
    </w:p>
    <w:p w14:paraId="6A6A7F9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5058</w:t>
      </w:r>
    </w:p>
    <w:p w14:paraId="12ADD1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5060</w:t>
      </w:r>
    </w:p>
    <w:p w14:paraId="31388EC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5061</w:t>
      </w:r>
    </w:p>
    <w:p w14:paraId="61C91E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5061</w:t>
      </w:r>
    </w:p>
    <w:p w14:paraId="7BACFA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5061</w:t>
      </w:r>
    </w:p>
    <w:p w14:paraId="3624F2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5064</w:t>
      </w:r>
    </w:p>
    <w:p w14:paraId="4282B1B5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5065</w:t>
      </w:r>
    </w:p>
    <w:p w14:paraId="2AE8386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5065</w:t>
      </w:r>
    </w:p>
    <w:p w14:paraId="29C9BF5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5065</w:t>
      </w:r>
    </w:p>
    <w:p w14:paraId="3BBE04E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5065</w:t>
      </w:r>
    </w:p>
    <w:p w14:paraId="03CE26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5065</w:t>
      </w:r>
    </w:p>
    <w:p w14:paraId="169E180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5065</w:t>
      </w:r>
    </w:p>
    <w:p w14:paraId="4A0D8A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5069</w:t>
      </w:r>
    </w:p>
    <w:p w14:paraId="04838FE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5069</w:t>
      </w:r>
    </w:p>
    <w:p w14:paraId="463435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5069</w:t>
      </w:r>
    </w:p>
    <w:p w14:paraId="5BF1C2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5069</w:t>
      </w:r>
    </w:p>
    <w:p w14:paraId="64B517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5073</w:t>
      </w:r>
    </w:p>
    <w:p w14:paraId="1241D1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5073</w:t>
      </w:r>
    </w:p>
    <w:p w14:paraId="01FC86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5073</w:t>
      </w:r>
    </w:p>
    <w:p w14:paraId="4FBB2D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5073</w:t>
      </w:r>
    </w:p>
    <w:p w14:paraId="5AC2A7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5078</w:t>
      </w:r>
    </w:p>
    <w:p w14:paraId="7895F3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5078</w:t>
      </w:r>
    </w:p>
    <w:p w14:paraId="2B9AF0A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5078</w:t>
      </w:r>
    </w:p>
    <w:p w14:paraId="720FEF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5078</w:t>
      </w:r>
    </w:p>
    <w:p w14:paraId="68639C0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5083</w:t>
      </w:r>
    </w:p>
    <w:p w14:paraId="506577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7D0E27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5083</w:t>
      </w:r>
    </w:p>
    <w:p w14:paraId="5FAE395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5083</w:t>
      </w:r>
    </w:p>
    <w:p w14:paraId="39D994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5083</w:t>
      </w:r>
    </w:p>
    <w:p w14:paraId="6B2C1F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5088</w:t>
      </w:r>
    </w:p>
    <w:p w14:paraId="16BABF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5088</w:t>
      </w:r>
    </w:p>
    <w:p w14:paraId="154B67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5088</w:t>
      </w:r>
    </w:p>
    <w:p w14:paraId="08BF9C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5088</w:t>
      </w:r>
    </w:p>
    <w:p w14:paraId="39EB5E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5093</w:t>
      </w:r>
    </w:p>
    <w:p w14:paraId="159D443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A.16.1.1.7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5093</w:t>
      </w:r>
    </w:p>
    <w:p w14:paraId="4D4F7CA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5093</w:t>
      </w:r>
    </w:p>
    <w:p w14:paraId="7D6DD7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5093</w:t>
      </w:r>
    </w:p>
    <w:p w14:paraId="79FACC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5098</w:t>
      </w:r>
    </w:p>
    <w:p w14:paraId="258CA5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5098</w:t>
      </w:r>
    </w:p>
    <w:p w14:paraId="1FAE81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5098</w:t>
      </w:r>
    </w:p>
    <w:p w14:paraId="04BAF36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5099</w:t>
      </w:r>
    </w:p>
    <w:p w14:paraId="1317B65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5103</w:t>
      </w:r>
    </w:p>
    <w:p w14:paraId="0FBBFDB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5104</w:t>
      </w:r>
    </w:p>
    <w:p w14:paraId="3A01B0A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5104</w:t>
      </w:r>
    </w:p>
    <w:p w14:paraId="6DE28F3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5104</w:t>
      </w:r>
    </w:p>
    <w:p w14:paraId="279E2D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5104</w:t>
      </w:r>
    </w:p>
    <w:p w14:paraId="7A45F64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5107</w:t>
      </w:r>
    </w:p>
    <w:p w14:paraId="6904DD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5108</w:t>
      </w:r>
    </w:p>
    <w:p w14:paraId="7AAE7E7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5108</w:t>
      </w:r>
    </w:p>
    <w:p w14:paraId="1336E1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5108</w:t>
      </w:r>
    </w:p>
    <w:p w14:paraId="3B80E9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5111</w:t>
      </w:r>
    </w:p>
    <w:p w14:paraId="5B92B11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5112</w:t>
      </w:r>
    </w:p>
    <w:p w14:paraId="25A0FE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5112</w:t>
      </w:r>
    </w:p>
    <w:p w14:paraId="2C6175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5115</w:t>
      </w:r>
    </w:p>
    <w:p w14:paraId="31DA76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5116</w:t>
      </w:r>
    </w:p>
    <w:p w14:paraId="2506BC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5116</w:t>
      </w:r>
    </w:p>
    <w:p w14:paraId="0E8AF5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5119</w:t>
      </w:r>
    </w:p>
    <w:p w14:paraId="03FD6B3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5120</w:t>
      </w:r>
    </w:p>
    <w:p w14:paraId="2C07EF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5120</w:t>
      </w:r>
    </w:p>
    <w:p w14:paraId="478A7A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5120</w:t>
      </w:r>
    </w:p>
    <w:p w14:paraId="267A4E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5123</w:t>
      </w:r>
    </w:p>
    <w:p w14:paraId="3D1B7F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5124</w:t>
      </w:r>
    </w:p>
    <w:p w14:paraId="62FEBC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5124</w:t>
      </w:r>
    </w:p>
    <w:p w14:paraId="61996A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5124</w:t>
      </w:r>
    </w:p>
    <w:p w14:paraId="5594C4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5127</w:t>
      </w:r>
    </w:p>
    <w:p w14:paraId="4736870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5128</w:t>
      </w:r>
    </w:p>
    <w:p w14:paraId="11E6F67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5128</w:t>
      </w:r>
    </w:p>
    <w:p w14:paraId="648A857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5128</w:t>
      </w:r>
    </w:p>
    <w:p w14:paraId="312F8D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5128</w:t>
      </w:r>
    </w:p>
    <w:p w14:paraId="084FD0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78F702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37332A5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5133</w:t>
      </w:r>
    </w:p>
    <w:p w14:paraId="40ED45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5133</w:t>
      </w:r>
    </w:p>
    <w:p w14:paraId="698EE6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5135</w:t>
      </w:r>
    </w:p>
    <w:p w14:paraId="2A3F21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5138</w:t>
      </w:r>
    </w:p>
    <w:p w14:paraId="52E5524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5138</w:t>
      </w:r>
    </w:p>
    <w:p w14:paraId="4291A53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5138</w:t>
      </w:r>
    </w:p>
    <w:p w14:paraId="687AFBE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5138</w:t>
      </w:r>
    </w:p>
    <w:p w14:paraId="511EA2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5138</w:t>
      </w:r>
    </w:p>
    <w:p w14:paraId="1F3DFA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5139</w:t>
      </w:r>
    </w:p>
    <w:p w14:paraId="27B30F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5142</w:t>
      </w:r>
    </w:p>
    <w:p w14:paraId="1B78A0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5142</w:t>
      </w:r>
    </w:p>
    <w:p w14:paraId="7DBE583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5142</w:t>
      </w:r>
    </w:p>
    <w:p w14:paraId="0A4A9A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5142</w:t>
      </w:r>
    </w:p>
    <w:p w14:paraId="6B12679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5146</w:t>
      </w:r>
    </w:p>
    <w:p w14:paraId="3C1DD81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5146</w:t>
      </w:r>
    </w:p>
    <w:p w14:paraId="5FF7AD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5146</w:t>
      </w:r>
    </w:p>
    <w:p w14:paraId="3BB92B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5146</w:t>
      </w:r>
    </w:p>
    <w:p w14:paraId="49CD1B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5150</w:t>
      </w:r>
    </w:p>
    <w:p w14:paraId="5CB0A2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5150</w:t>
      </w:r>
    </w:p>
    <w:p w14:paraId="7F487B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5150</w:t>
      </w:r>
    </w:p>
    <w:p w14:paraId="1AC4D01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5150</w:t>
      </w:r>
    </w:p>
    <w:p w14:paraId="0B70A1B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A.16.3.1.5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5154</w:t>
      </w:r>
    </w:p>
    <w:p w14:paraId="7AF866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5154</w:t>
      </w:r>
    </w:p>
    <w:p w14:paraId="2691B1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5154</w:t>
      </w:r>
    </w:p>
    <w:p w14:paraId="3E636F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5158</w:t>
      </w:r>
    </w:p>
    <w:p w14:paraId="07ABB2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5158</w:t>
      </w:r>
    </w:p>
    <w:p w14:paraId="60DADE8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5158</w:t>
      </w:r>
    </w:p>
    <w:p w14:paraId="479910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5158</w:t>
      </w:r>
    </w:p>
    <w:p w14:paraId="561A14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5162</w:t>
      </w:r>
    </w:p>
    <w:p w14:paraId="4184E5D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  <w:lang w:val="sv-FI"/>
        </w:rPr>
        <w:t xml:space="preserve">SA NR </w:t>
      </w:r>
      <w:r w:rsidRPr="007D0E27">
        <w:rPr>
          <w:noProof/>
          <w:lang w:val="sv-FI"/>
        </w:rPr>
        <w:t>- E-UTRAN handover for 1Rx UE</w:t>
      </w:r>
      <w:r>
        <w:rPr>
          <w:noProof/>
        </w:rPr>
        <w:tab/>
        <w:t>5162</w:t>
      </w:r>
    </w:p>
    <w:p w14:paraId="2272BE6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5162</w:t>
      </w:r>
    </w:p>
    <w:p w14:paraId="27003A7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4ECF72B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  <w:lang w:val="sv-FI"/>
        </w:rPr>
        <w:t xml:space="preserve"> SA NR </w:t>
      </w:r>
      <w:r w:rsidRPr="007D0E27">
        <w:rPr>
          <w:noProof/>
          <w:lang w:val="sv-FI"/>
        </w:rPr>
        <w:t>- E-UTRAN handover for 2Rx UE</w:t>
      </w:r>
      <w:r>
        <w:rPr>
          <w:noProof/>
        </w:rPr>
        <w:tab/>
        <w:t>5168</w:t>
      </w:r>
    </w:p>
    <w:p w14:paraId="076FE8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6B36C4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2F185CD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5174</w:t>
      </w:r>
    </w:p>
    <w:p w14:paraId="54AF30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5FE74A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5181</w:t>
      </w:r>
    </w:p>
    <w:p w14:paraId="471935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5181</w:t>
      </w:r>
    </w:p>
    <w:p w14:paraId="2D1BA4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5181</w:t>
      </w:r>
    </w:p>
    <w:p w14:paraId="188B1EF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5187</w:t>
      </w:r>
    </w:p>
    <w:p w14:paraId="2C2F57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5187</w:t>
      </w:r>
    </w:p>
    <w:p w14:paraId="2F29651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RRC Re-establishment</w:t>
      </w:r>
      <w:r>
        <w:rPr>
          <w:noProof/>
        </w:rPr>
        <w:tab/>
        <w:t>5187</w:t>
      </w:r>
    </w:p>
    <w:p w14:paraId="621888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5187</w:t>
      </w:r>
    </w:p>
    <w:p w14:paraId="624A27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5191</w:t>
      </w:r>
    </w:p>
    <w:p w14:paraId="51DFB1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5195</w:t>
      </w:r>
    </w:p>
    <w:p w14:paraId="0D9E87B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5200</w:t>
      </w:r>
    </w:p>
    <w:p w14:paraId="15CA21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5205</w:t>
      </w:r>
    </w:p>
    <w:p w14:paraId="067B80C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5209</w:t>
      </w:r>
    </w:p>
    <w:p w14:paraId="4B0942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Random Access</w:t>
      </w:r>
      <w:r>
        <w:rPr>
          <w:noProof/>
        </w:rPr>
        <w:tab/>
        <w:t>5213</w:t>
      </w:r>
    </w:p>
    <w:p w14:paraId="3D3D261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5213</w:t>
      </w:r>
    </w:p>
    <w:p w14:paraId="6DEB4D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5219</w:t>
      </w:r>
    </w:p>
    <w:p w14:paraId="771548B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5224</w:t>
      </w:r>
    </w:p>
    <w:p w14:paraId="069406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5234</w:t>
      </w:r>
    </w:p>
    <w:p w14:paraId="77D88A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5238</w:t>
      </w:r>
    </w:p>
    <w:p w14:paraId="493BBE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2-step RA type n</w:t>
      </w:r>
      <w:r>
        <w:rPr>
          <w:noProof/>
        </w:rPr>
        <w:t>on-</w:t>
      </w:r>
      <w:r w:rsidRPr="007D0E27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5242</w:t>
      </w:r>
    </w:p>
    <w:p w14:paraId="1408BA1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2-step RA type n</w:t>
      </w:r>
      <w:r>
        <w:rPr>
          <w:noProof/>
        </w:rPr>
        <w:t>on-</w:t>
      </w:r>
      <w:r w:rsidRPr="007D0E27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5246</w:t>
      </w:r>
    </w:p>
    <w:p w14:paraId="2DD748D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5250</w:t>
      </w:r>
    </w:p>
    <w:p w14:paraId="371317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5250</w:t>
      </w:r>
    </w:p>
    <w:p w14:paraId="727C8C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5254</w:t>
      </w:r>
    </w:p>
    <w:p w14:paraId="2F153E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5258</w:t>
      </w:r>
    </w:p>
    <w:p w14:paraId="5D0A25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5265</w:t>
      </w:r>
    </w:p>
    <w:p w14:paraId="694160A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5272</w:t>
      </w:r>
    </w:p>
    <w:p w14:paraId="0C24D13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5272</w:t>
      </w:r>
    </w:p>
    <w:p w14:paraId="7B79E9F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5272</w:t>
      </w:r>
    </w:p>
    <w:p w14:paraId="0F1186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5272</w:t>
      </w:r>
    </w:p>
    <w:p w14:paraId="2E54E6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5275</w:t>
      </w:r>
    </w:p>
    <w:p w14:paraId="0A1E962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5276</w:t>
      </w:r>
    </w:p>
    <w:p w14:paraId="52724C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5276</w:t>
      </w:r>
    </w:p>
    <w:p w14:paraId="05DD57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5278</w:t>
      </w:r>
    </w:p>
    <w:p w14:paraId="177E710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5278</w:t>
      </w:r>
    </w:p>
    <w:p w14:paraId="68C3B2D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5278</w:t>
      </w:r>
    </w:p>
    <w:p w14:paraId="36B01D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5278</w:t>
      </w:r>
    </w:p>
    <w:p w14:paraId="1D75D5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5278</w:t>
      </w:r>
    </w:p>
    <w:p w14:paraId="4C8B029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5278</w:t>
      </w:r>
    </w:p>
    <w:p w14:paraId="0BEEEB7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5282</w:t>
      </w:r>
    </w:p>
    <w:p w14:paraId="67CD00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5282</w:t>
      </w:r>
    </w:p>
    <w:p w14:paraId="3EA037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5282</w:t>
      </w:r>
    </w:p>
    <w:p w14:paraId="237C3CF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5283</w:t>
      </w:r>
    </w:p>
    <w:p w14:paraId="703C02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5286</w:t>
      </w:r>
    </w:p>
    <w:p w14:paraId="49391E3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5287</w:t>
      </w:r>
    </w:p>
    <w:p w14:paraId="2F4876C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5287</w:t>
      </w:r>
    </w:p>
    <w:p w14:paraId="0A025C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5287</w:t>
      </w:r>
    </w:p>
    <w:p w14:paraId="179081C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5287</w:t>
      </w:r>
    </w:p>
    <w:p w14:paraId="1DCFB3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5292</w:t>
      </w:r>
    </w:p>
    <w:p w14:paraId="441F063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5292</w:t>
      </w:r>
    </w:p>
    <w:p w14:paraId="753E33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5292</w:t>
      </w:r>
    </w:p>
    <w:p w14:paraId="6E37DB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5298</w:t>
      </w:r>
    </w:p>
    <w:p w14:paraId="6FE9964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5298</w:t>
      </w:r>
    </w:p>
    <w:p w14:paraId="6F36E5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5298</w:t>
      </w:r>
    </w:p>
    <w:p w14:paraId="2818ED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5304</w:t>
      </w:r>
    </w:p>
    <w:p w14:paraId="5F56D0F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5304</w:t>
      </w:r>
    </w:p>
    <w:p w14:paraId="209A845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5304</w:t>
      </w:r>
    </w:p>
    <w:p w14:paraId="62D2FE4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5310</w:t>
      </w:r>
    </w:p>
    <w:p w14:paraId="5372B8D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5310</w:t>
      </w:r>
    </w:p>
    <w:p w14:paraId="732B283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5310</w:t>
      </w:r>
    </w:p>
    <w:p w14:paraId="59B395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5316</w:t>
      </w:r>
    </w:p>
    <w:p w14:paraId="5970059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5316</w:t>
      </w:r>
    </w:p>
    <w:p w14:paraId="39927A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5316</w:t>
      </w:r>
    </w:p>
    <w:p w14:paraId="436F46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5321</w:t>
      </w:r>
    </w:p>
    <w:p w14:paraId="1EF21D0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5321</w:t>
      </w:r>
    </w:p>
    <w:p w14:paraId="494FBF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5321</w:t>
      </w:r>
    </w:p>
    <w:p w14:paraId="137C036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5326</w:t>
      </w:r>
    </w:p>
    <w:p w14:paraId="179BCB1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5326</w:t>
      </w:r>
    </w:p>
    <w:p w14:paraId="4ECB9D3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745BB2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5332</w:t>
      </w:r>
    </w:p>
    <w:p w14:paraId="7CE66E0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5332</w:t>
      </w:r>
    </w:p>
    <w:p w14:paraId="2F181E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5332</w:t>
      </w:r>
    </w:p>
    <w:p w14:paraId="4B66FA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5338</w:t>
      </w:r>
    </w:p>
    <w:p w14:paraId="48A51E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5338</w:t>
      </w:r>
    </w:p>
    <w:p w14:paraId="0193B7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5338</w:t>
      </w:r>
    </w:p>
    <w:p w14:paraId="1AF208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5344</w:t>
      </w:r>
    </w:p>
    <w:p w14:paraId="523FE0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5344</w:t>
      </w:r>
    </w:p>
    <w:p w14:paraId="778205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5344</w:t>
      </w:r>
    </w:p>
    <w:p w14:paraId="52154F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5350</w:t>
      </w:r>
    </w:p>
    <w:p w14:paraId="1694E5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5350</w:t>
      </w:r>
    </w:p>
    <w:p w14:paraId="693E2EA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5350</w:t>
      </w:r>
    </w:p>
    <w:p w14:paraId="11913A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5356</w:t>
      </w:r>
    </w:p>
    <w:p w14:paraId="0B6AF0B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5356</w:t>
      </w:r>
    </w:p>
    <w:p w14:paraId="20A140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5356</w:t>
      </w:r>
    </w:p>
    <w:p w14:paraId="652F56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5361</w:t>
      </w:r>
    </w:p>
    <w:p w14:paraId="64192BF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5361</w:t>
      </w:r>
    </w:p>
    <w:p w14:paraId="34B909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5361</w:t>
      </w:r>
    </w:p>
    <w:p w14:paraId="39A32BF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5367</w:t>
      </w:r>
    </w:p>
    <w:p w14:paraId="43DA8A4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5367</w:t>
      </w:r>
    </w:p>
    <w:p w14:paraId="31F7C7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5367</w:t>
      </w:r>
    </w:p>
    <w:p w14:paraId="099BD7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5373</w:t>
      </w:r>
    </w:p>
    <w:p w14:paraId="3AA70F8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5373</w:t>
      </w:r>
    </w:p>
    <w:p w14:paraId="360CB4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5373</w:t>
      </w:r>
    </w:p>
    <w:p w14:paraId="207254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5379</w:t>
      </w:r>
    </w:p>
    <w:p w14:paraId="5D0F2EC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5379</w:t>
      </w:r>
    </w:p>
    <w:p w14:paraId="2A82105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5379</w:t>
      </w:r>
    </w:p>
    <w:p w14:paraId="5AB891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5379</w:t>
      </w:r>
    </w:p>
    <w:p w14:paraId="75A902F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5385</w:t>
      </w:r>
    </w:p>
    <w:p w14:paraId="6FE398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5385</w:t>
      </w:r>
    </w:p>
    <w:p w14:paraId="096B6B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5385</w:t>
      </w:r>
    </w:p>
    <w:p w14:paraId="790860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5391</w:t>
      </w:r>
    </w:p>
    <w:p w14:paraId="517374C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5391</w:t>
      </w:r>
    </w:p>
    <w:p w14:paraId="555382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5391</w:t>
      </w:r>
    </w:p>
    <w:p w14:paraId="7FB7008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5398</w:t>
      </w:r>
    </w:p>
    <w:p w14:paraId="2A9BE34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5398</w:t>
      </w:r>
    </w:p>
    <w:p w14:paraId="396B09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5398</w:t>
      </w:r>
    </w:p>
    <w:p w14:paraId="5A56D89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5404</w:t>
      </w:r>
    </w:p>
    <w:p w14:paraId="50BF37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5404</w:t>
      </w:r>
    </w:p>
    <w:p w14:paraId="52C7AB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5404</w:t>
      </w:r>
    </w:p>
    <w:p w14:paraId="50FD15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5410</w:t>
      </w:r>
    </w:p>
    <w:p w14:paraId="18300EF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5410</w:t>
      </w:r>
    </w:p>
    <w:p w14:paraId="06BB370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5410</w:t>
      </w:r>
    </w:p>
    <w:p w14:paraId="573A05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5416</w:t>
      </w:r>
    </w:p>
    <w:p w14:paraId="67EADA1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5416</w:t>
      </w:r>
    </w:p>
    <w:p w14:paraId="37BE03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0FAA0E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5422</w:t>
      </w:r>
    </w:p>
    <w:p w14:paraId="0A0DE2F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5422</w:t>
      </w:r>
    </w:p>
    <w:p w14:paraId="51C8FC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5422</w:t>
      </w:r>
    </w:p>
    <w:p w14:paraId="268C25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5428</w:t>
      </w:r>
    </w:p>
    <w:p w14:paraId="697B054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5428</w:t>
      </w:r>
    </w:p>
    <w:p w14:paraId="2F86CED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5428</w:t>
      </w:r>
    </w:p>
    <w:p w14:paraId="61B9B1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5428</w:t>
      </w:r>
    </w:p>
    <w:p w14:paraId="2BD19EF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</w:t>
      </w:r>
      <w:r>
        <w:rPr>
          <w:noProof/>
        </w:rPr>
        <w:t>1</w:t>
      </w:r>
      <w:r w:rsidRPr="007D0E27">
        <w:rPr>
          <w:rFonts w:eastAsia="MS Mincho"/>
          <w:noProof/>
        </w:rPr>
        <w:t>6.5.</w:t>
      </w:r>
      <w:r>
        <w:rPr>
          <w:noProof/>
        </w:rPr>
        <w:t>3</w:t>
      </w:r>
      <w:r w:rsidRPr="007D0E27">
        <w:rPr>
          <w:rFonts w:eastAsia="MS Mincho"/>
          <w:noProof/>
        </w:rPr>
        <w:t>.1.</w:t>
      </w:r>
      <w:r>
        <w:rPr>
          <w:noProof/>
        </w:rPr>
        <w:t>1</w:t>
      </w:r>
      <w:r w:rsidRPr="007D0E27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5428</w:t>
      </w:r>
    </w:p>
    <w:p w14:paraId="23CD5FB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5433</w:t>
      </w:r>
    </w:p>
    <w:p w14:paraId="18DD1F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5433</w:t>
      </w:r>
    </w:p>
    <w:p w14:paraId="7606E5E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5433</w:t>
      </w:r>
    </w:p>
    <w:p w14:paraId="01AE9E5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</w:t>
      </w:r>
      <w:r w:rsidRPr="007D0E27">
        <w:rPr>
          <w:rFonts w:eastAsia="MS Mincho"/>
          <w:bCs/>
          <w:noProof/>
        </w:rPr>
        <w:t>6.5.</w:t>
      </w:r>
      <w:r w:rsidRPr="007D0E27">
        <w:rPr>
          <w:bCs/>
          <w:noProof/>
        </w:rPr>
        <w:t>3.</w:t>
      </w:r>
      <w:r w:rsidRPr="007D0E27">
        <w:rPr>
          <w:rFonts w:eastAsia="MS Mincho"/>
          <w:bCs/>
          <w:noProof/>
        </w:rPr>
        <w:t>1.2.</w:t>
      </w:r>
      <w:r w:rsidRPr="007D0E27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5438</w:t>
      </w:r>
    </w:p>
    <w:p w14:paraId="22FD5E2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5438</w:t>
      </w:r>
    </w:p>
    <w:p w14:paraId="6D10C86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5438</w:t>
      </w:r>
    </w:p>
    <w:p w14:paraId="37E4A23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5438</w:t>
      </w:r>
    </w:p>
    <w:p w14:paraId="592FAB1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5442</w:t>
      </w:r>
    </w:p>
    <w:p w14:paraId="14C351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5442</w:t>
      </w:r>
    </w:p>
    <w:p w14:paraId="2408FBF9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5442</w:t>
      </w:r>
    </w:p>
    <w:p w14:paraId="07B7454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1CEA0CD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5446</w:t>
      </w:r>
    </w:p>
    <w:p w14:paraId="59FA54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5446</w:t>
      </w:r>
    </w:p>
    <w:p w14:paraId="7391B3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37B12A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22ADA85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5450</w:t>
      </w:r>
    </w:p>
    <w:p w14:paraId="7B2017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192F9A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5454</w:t>
      </w:r>
    </w:p>
    <w:p w14:paraId="523A614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5454</w:t>
      </w:r>
    </w:p>
    <w:p w14:paraId="24B2AB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5454</w:t>
      </w:r>
    </w:p>
    <w:p w14:paraId="7572A44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5454</w:t>
      </w:r>
    </w:p>
    <w:p w14:paraId="4A145F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5454</w:t>
      </w:r>
    </w:p>
    <w:p w14:paraId="0AAD18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5454</w:t>
      </w:r>
    </w:p>
    <w:p w14:paraId="2D9430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290C86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5458</w:t>
      </w:r>
    </w:p>
    <w:p w14:paraId="608C23B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5458</w:t>
      </w:r>
    </w:p>
    <w:p w14:paraId="7B43BD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5458</w:t>
      </w:r>
    </w:p>
    <w:p w14:paraId="70D2B8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5462</w:t>
      </w:r>
    </w:p>
    <w:p w14:paraId="5EF733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5462</w:t>
      </w:r>
    </w:p>
    <w:p w14:paraId="4C8486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5462</w:t>
      </w:r>
    </w:p>
    <w:p w14:paraId="13313B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5462</w:t>
      </w:r>
    </w:p>
    <w:p w14:paraId="62D2E3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5466</w:t>
      </w:r>
    </w:p>
    <w:p w14:paraId="4F7FF0D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5466</w:t>
      </w:r>
    </w:p>
    <w:p w14:paraId="7A4742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5466</w:t>
      </w:r>
    </w:p>
    <w:p w14:paraId="1ADC31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5466</w:t>
      </w:r>
    </w:p>
    <w:p w14:paraId="0C51F4B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5470</w:t>
      </w:r>
    </w:p>
    <w:p w14:paraId="3F2617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5470</w:t>
      </w:r>
    </w:p>
    <w:p w14:paraId="33606F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5470</w:t>
      </w:r>
    </w:p>
    <w:p w14:paraId="15A17D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5470</w:t>
      </w:r>
    </w:p>
    <w:p w14:paraId="6F51C9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5474</w:t>
      </w:r>
    </w:p>
    <w:p w14:paraId="2FAAE52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5474</w:t>
      </w:r>
    </w:p>
    <w:p w14:paraId="4A25B3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2369E7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30D4D8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70843A7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5478</w:t>
      </w:r>
    </w:p>
    <w:p w14:paraId="1BC4C02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660B69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5ECA51B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12ACED1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5482</w:t>
      </w:r>
    </w:p>
    <w:p w14:paraId="0F0F38A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55FD67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757AD3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0417A84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5486</w:t>
      </w:r>
    </w:p>
    <w:p w14:paraId="1A9FA58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799EF26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61C748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5488</w:t>
      </w:r>
    </w:p>
    <w:p w14:paraId="3534DE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5489</w:t>
      </w:r>
    </w:p>
    <w:p w14:paraId="483DD9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5489</w:t>
      </w:r>
    </w:p>
    <w:p w14:paraId="07BB640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5489</w:t>
      </w:r>
    </w:p>
    <w:p w14:paraId="3AF8C7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4F9BA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5491</w:t>
      </w:r>
    </w:p>
    <w:p w14:paraId="2B6D28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5491</w:t>
      </w:r>
    </w:p>
    <w:p w14:paraId="15A7C79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5491</w:t>
      </w:r>
    </w:p>
    <w:p w14:paraId="60A1699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5493</w:t>
      </w:r>
    </w:p>
    <w:p w14:paraId="2B5B94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5494</w:t>
      </w:r>
    </w:p>
    <w:p w14:paraId="735CCE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4A6B53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1270371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5496</w:t>
      </w:r>
    </w:p>
    <w:p w14:paraId="75FE270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5497</w:t>
      </w:r>
    </w:p>
    <w:p w14:paraId="322CF2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5497</w:t>
      </w:r>
    </w:p>
    <w:p w14:paraId="0158EA1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5497</w:t>
      </w:r>
    </w:p>
    <w:p w14:paraId="4B1A287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5502</w:t>
      </w:r>
    </w:p>
    <w:p w14:paraId="458F0D1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5502</w:t>
      </w:r>
    </w:p>
    <w:p w14:paraId="1BF6D3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5502</w:t>
      </w:r>
    </w:p>
    <w:p w14:paraId="670D3D7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5507</w:t>
      </w:r>
    </w:p>
    <w:p w14:paraId="01FB36A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5507</w:t>
      </w:r>
    </w:p>
    <w:p w14:paraId="1D6D52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5507</w:t>
      </w:r>
    </w:p>
    <w:p w14:paraId="060D848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4FA1C6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A.16.6.2.4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5511</w:t>
      </w:r>
    </w:p>
    <w:p w14:paraId="0C3D4A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5511</w:t>
      </w:r>
    </w:p>
    <w:p w14:paraId="266E3DA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5514</w:t>
      </w:r>
    </w:p>
    <w:p w14:paraId="6E3F238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5515</w:t>
      </w:r>
    </w:p>
    <w:p w14:paraId="0743BE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5515</w:t>
      </w:r>
    </w:p>
    <w:p w14:paraId="4CFB8B9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69265CB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5519</w:t>
      </w:r>
    </w:p>
    <w:p w14:paraId="7FBFE24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5519</w:t>
      </w:r>
    </w:p>
    <w:p w14:paraId="7F5872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7F34D36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5523</w:t>
      </w:r>
    </w:p>
    <w:p w14:paraId="28A008C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1E7E01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5527</w:t>
      </w:r>
    </w:p>
    <w:p w14:paraId="630D713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5528</w:t>
      </w:r>
    </w:p>
    <w:p w14:paraId="15BCDDF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5528</w:t>
      </w:r>
    </w:p>
    <w:p w14:paraId="099B18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5531</w:t>
      </w:r>
    </w:p>
    <w:p w14:paraId="1E00333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5532</w:t>
      </w:r>
    </w:p>
    <w:p w14:paraId="08B8A3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5532</w:t>
      </w:r>
    </w:p>
    <w:p w14:paraId="2E7401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335A05E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5535</w:t>
      </w:r>
    </w:p>
    <w:p w14:paraId="1FA22E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2BE3FF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5538</w:t>
      </w:r>
    </w:p>
    <w:p w14:paraId="64C8EFB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5538</w:t>
      </w:r>
    </w:p>
    <w:p w14:paraId="0BA265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5538</w:t>
      </w:r>
    </w:p>
    <w:p w14:paraId="701BD3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5541</w:t>
      </w:r>
    </w:p>
    <w:p w14:paraId="76809D9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5541</w:t>
      </w:r>
    </w:p>
    <w:p w14:paraId="3F299D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5541</w:t>
      </w:r>
    </w:p>
    <w:p w14:paraId="3A81233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5545</w:t>
      </w:r>
    </w:p>
    <w:p w14:paraId="0730E5D4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5546</w:t>
      </w:r>
    </w:p>
    <w:p w14:paraId="79ED984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5546</w:t>
      </w:r>
    </w:p>
    <w:p w14:paraId="2AF6F63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5546</w:t>
      </w:r>
    </w:p>
    <w:p w14:paraId="5F4F83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5551</w:t>
      </w:r>
    </w:p>
    <w:p w14:paraId="0885EC6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5551</w:t>
      </w:r>
    </w:p>
    <w:p w14:paraId="14CBE1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5551</w:t>
      </w:r>
    </w:p>
    <w:p w14:paraId="6C9E4A2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5556</w:t>
      </w:r>
    </w:p>
    <w:p w14:paraId="0F90520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5556</w:t>
      </w:r>
    </w:p>
    <w:p w14:paraId="2EA79A8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5556</w:t>
      </w:r>
    </w:p>
    <w:p w14:paraId="6EDF17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7F839BB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5561</w:t>
      </w:r>
    </w:p>
    <w:p w14:paraId="76FAC2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5561</w:t>
      </w:r>
    </w:p>
    <w:p w14:paraId="0CFFF4E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526330E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5566</w:t>
      </w:r>
    </w:p>
    <w:p w14:paraId="42574EA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5566</w:t>
      </w:r>
    </w:p>
    <w:p w14:paraId="2A7237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5566</w:t>
      </w:r>
    </w:p>
    <w:p w14:paraId="7AC2AF9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5566</w:t>
      </w:r>
    </w:p>
    <w:p w14:paraId="19D644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4C00D3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5569</w:t>
      </w:r>
    </w:p>
    <w:p w14:paraId="56B6E9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5569</w:t>
      </w:r>
    </w:p>
    <w:p w14:paraId="422D388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5570</w:t>
      </w:r>
    </w:p>
    <w:p w14:paraId="5BDE5C9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5573</w:t>
      </w:r>
    </w:p>
    <w:p w14:paraId="7C9427D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5573</w:t>
      </w:r>
    </w:p>
    <w:p w14:paraId="5AC9220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5573</w:t>
      </w:r>
    </w:p>
    <w:p w14:paraId="712BF0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5574</w:t>
      </w:r>
    </w:p>
    <w:p w14:paraId="3DA392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5577</w:t>
      </w:r>
    </w:p>
    <w:p w14:paraId="472A03A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5577</w:t>
      </w:r>
    </w:p>
    <w:p w14:paraId="31DC288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5577</w:t>
      </w:r>
    </w:p>
    <w:p w14:paraId="660C19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5578</w:t>
      </w:r>
    </w:p>
    <w:p w14:paraId="7937C4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5581</w:t>
      </w:r>
    </w:p>
    <w:p w14:paraId="6B870A9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A.16.6.4.5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5581</w:t>
      </w:r>
    </w:p>
    <w:p w14:paraId="36AE8D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5581</w:t>
      </w:r>
    </w:p>
    <w:p w14:paraId="616768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5582</w:t>
      </w:r>
    </w:p>
    <w:p w14:paraId="571DD2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5585</w:t>
      </w:r>
    </w:p>
    <w:p w14:paraId="2E21351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5585</w:t>
      </w:r>
    </w:p>
    <w:p w14:paraId="4AFF97B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5585</w:t>
      </w:r>
    </w:p>
    <w:p w14:paraId="4A6C1C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5586</w:t>
      </w:r>
    </w:p>
    <w:p w14:paraId="309AA0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5589</w:t>
      </w:r>
    </w:p>
    <w:p w14:paraId="37016E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5589</w:t>
      </w:r>
    </w:p>
    <w:p w14:paraId="4D05260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5589</w:t>
      </w:r>
    </w:p>
    <w:p w14:paraId="5991068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5590</w:t>
      </w:r>
    </w:p>
    <w:p w14:paraId="2BB3578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5593</w:t>
      </w:r>
    </w:p>
    <w:p w14:paraId="1A31DFF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5593</w:t>
      </w:r>
    </w:p>
    <w:p w14:paraId="066AAF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5593</w:t>
      </w:r>
    </w:p>
    <w:p w14:paraId="45E50D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5594</w:t>
      </w:r>
    </w:p>
    <w:p w14:paraId="7F355D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5597</w:t>
      </w:r>
    </w:p>
    <w:p w14:paraId="3D44EF1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5597</w:t>
      </w:r>
    </w:p>
    <w:p w14:paraId="18958B3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5597</w:t>
      </w:r>
    </w:p>
    <w:p w14:paraId="3C0B985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5597</w:t>
      </w:r>
    </w:p>
    <w:p w14:paraId="23E06B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5597</w:t>
      </w:r>
    </w:p>
    <w:p w14:paraId="7387AB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5600</w:t>
      </w:r>
    </w:p>
    <w:p w14:paraId="36DD069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5600</w:t>
      </w:r>
    </w:p>
    <w:p w14:paraId="58536D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5600</w:t>
      </w:r>
    </w:p>
    <w:p w14:paraId="139AF2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5600</w:t>
      </w:r>
    </w:p>
    <w:p w14:paraId="3A5E9F8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5603</w:t>
      </w:r>
    </w:p>
    <w:p w14:paraId="5B1A4B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5603</w:t>
      </w:r>
    </w:p>
    <w:p w14:paraId="1AD0DD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5603</w:t>
      </w:r>
    </w:p>
    <w:p w14:paraId="59BB2A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5608</w:t>
      </w:r>
    </w:p>
    <w:p w14:paraId="7C4B373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5609</w:t>
      </w:r>
    </w:p>
    <w:p w14:paraId="6C92C2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552C459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5614</w:t>
      </w:r>
    </w:p>
    <w:p w14:paraId="1E779BD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5615</w:t>
      </w:r>
    </w:p>
    <w:p w14:paraId="6DA2279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5615</w:t>
      </w:r>
    </w:p>
    <w:p w14:paraId="00D6F88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5615</w:t>
      </w:r>
    </w:p>
    <w:p w14:paraId="5208E6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5615</w:t>
      </w:r>
    </w:p>
    <w:p w14:paraId="3A83651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5DC9B2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5620</w:t>
      </w:r>
    </w:p>
    <w:p w14:paraId="1DCB9A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5620</w:t>
      </w:r>
    </w:p>
    <w:p w14:paraId="26E10A5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5620</w:t>
      </w:r>
    </w:p>
    <w:p w14:paraId="2257430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5620</w:t>
      </w:r>
    </w:p>
    <w:p w14:paraId="08B2B0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5625</w:t>
      </w:r>
    </w:p>
    <w:p w14:paraId="4A38FC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5625</w:t>
      </w:r>
    </w:p>
    <w:p w14:paraId="074587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5625</w:t>
      </w:r>
    </w:p>
    <w:p w14:paraId="1178925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5625</w:t>
      </w:r>
    </w:p>
    <w:p w14:paraId="599270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61FFB7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5629</w:t>
      </w:r>
    </w:p>
    <w:p w14:paraId="2A22453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5629</w:t>
      </w:r>
    </w:p>
    <w:p w14:paraId="7FC5ED9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5630</w:t>
      </w:r>
    </w:p>
    <w:p w14:paraId="6739F8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5634</w:t>
      </w:r>
    </w:p>
    <w:p w14:paraId="35F0DE2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5634</w:t>
      </w:r>
    </w:p>
    <w:p w14:paraId="7486978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5634</w:t>
      </w:r>
    </w:p>
    <w:p w14:paraId="6A6F82A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52F37F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5635</w:t>
      </w:r>
    </w:p>
    <w:p w14:paraId="626B8A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5640</w:t>
      </w:r>
    </w:p>
    <w:p w14:paraId="52B11D4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A.16.7.2.2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5640</w:t>
      </w:r>
    </w:p>
    <w:p w14:paraId="6FBCCC6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5640</w:t>
      </w:r>
    </w:p>
    <w:p w14:paraId="38FACB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5640</w:t>
      </w:r>
    </w:p>
    <w:p w14:paraId="084AF71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5645</w:t>
      </w:r>
    </w:p>
    <w:p w14:paraId="3EF65F1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5645</w:t>
      </w:r>
    </w:p>
    <w:p w14:paraId="0CAAA3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5645</w:t>
      </w:r>
    </w:p>
    <w:p w14:paraId="09414E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5645</w:t>
      </w:r>
    </w:p>
    <w:p w14:paraId="297BED6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1250205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5650</w:t>
      </w:r>
    </w:p>
    <w:p w14:paraId="26F5E7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5650</w:t>
      </w:r>
    </w:p>
    <w:p w14:paraId="42C0D1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5650</w:t>
      </w:r>
    </w:p>
    <w:p w14:paraId="7A2A894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5656</w:t>
      </w:r>
    </w:p>
    <w:p w14:paraId="4CE26B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5656</w:t>
      </w:r>
    </w:p>
    <w:p w14:paraId="254B71C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5656</w:t>
      </w:r>
    </w:p>
    <w:p w14:paraId="5A57888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5656</w:t>
      </w:r>
    </w:p>
    <w:p w14:paraId="6B1E4C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5657</w:t>
      </w:r>
    </w:p>
    <w:p w14:paraId="0472950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5661</w:t>
      </w:r>
    </w:p>
    <w:p w14:paraId="3ACBE10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5661</w:t>
      </w:r>
    </w:p>
    <w:p w14:paraId="3A844E7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5661</w:t>
      </w:r>
    </w:p>
    <w:p w14:paraId="00C3EA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5662</w:t>
      </w:r>
    </w:p>
    <w:p w14:paraId="771388B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5666</w:t>
      </w:r>
    </w:p>
    <w:p w14:paraId="437006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5666</w:t>
      </w:r>
    </w:p>
    <w:p w14:paraId="3BC0FE3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5666</w:t>
      </w:r>
    </w:p>
    <w:p w14:paraId="75E69DA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5671</w:t>
      </w:r>
    </w:p>
    <w:p w14:paraId="2B3C4AD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5672</w:t>
      </w:r>
    </w:p>
    <w:p w14:paraId="4311101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5672</w:t>
      </w:r>
    </w:p>
    <w:p w14:paraId="00A272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5672</w:t>
      </w:r>
    </w:p>
    <w:p w14:paraId="730341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5676</w:t>
      </w:r>
    </w:p>
    <w:p w14:paraId="5EEC103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5677</w:t>
      </w:r>
    </w:p>
    <w:p w14:paraId="2137080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for 1 Rx UE</w:t>
      </w:r>
      <w:r>
        <w:rPr>
          <w:noProof/>
        </w:rPr>
        <w:tab/>
        <w:t>5677</w:t>
      </w:r>
    </w:p>
    <w:p w14:paraId="573C3D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5677</w:t>
      </w:r>
    </w:p>
    <w:p w14:paraId="3D0A77B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5677</w:t>
      </w:r>
    </w:p>
    <w:p w14:paraId="55A089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5681</w:t>
      </w:r>
    </w:p>
    <w:p w14:paraId="0AD6CF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for 2 Rx UE</w:t>
      </w:r>
      <w:r>
        <w:rPr>
          <w:noProof/>
        </w:rPr>
        <w:tab/>
        <w:t>5681</w:t>
      </w:r>
    </w:p>
    <w:p w14:paraId="6DEF2C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5681</w:t>
      </w:r>
    </w:p>
    <w:p w14:paraId="0B7F0E2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244F74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5682</w:t>
      </w:r>
    </w:p>
    <w:p w14:paraId="173A9C6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5682</w:t>
      </w:r>
    </w:p>
    <w:p w14:paraId="3E90148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5682</w:t>
      </w:r>
    </w:p>
    <w:p w14:paraId="387086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5682</w:t>
      </w:r>
    </w:p>
    <w:p w14:paraId="4FF0B8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5686</w:t>
      </w:r>
    </w:p>
    <w:p w14:paraId="60E2BF4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5686</w:t>
      </w:r>
    </w:p>
    <w:p w14:paraId="75D194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5686</w:t>
      </w:r>
    </w:p>
    <w:p w14:paraId="043382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5687</w:t>
      </w:r>
    </w:p>
    <w:p w14:paraId="471E6BE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5687</w:t>
      </w:r>
    </w:p>
    <w:p w14:paraId="751D74F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5687</w:t>
      </w:r>
    </w:p>
    <w:p w14:paraId="061E47D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5687</w:t>
      </w:r>
    </w:p>
    <w:p w14:paraId="52B59CB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5687</w:t>
      </w:r>
    </w:p>
    <w:p w14:paraId="1C496A5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5687</w:t>
      </w:r>
    </w:p>
    <w:p w14:paraId="4780D0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5693</w:t>
      </w:r>
    </w:p>
    <w:p w14:paraId="33BF99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5694</w:t>
      </w:r>
    </w:p>
    <w:p w14:paraId="5878672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1E1B32E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147D27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2069F9E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5701</w:t>
      </w:r>
    </w:p>
    <w:p w14:paraId="1CA55CB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A.16.7.6.1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5701</w:t>
      </w:r>
    </w:p>
    <w:p w14:paraId="0EE21EF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13C9A3D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399F7A5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5707</w:t>
      </w:r>
    </w:p>
    <w:p w14:paraId="3624885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5708</w:t>
      </w:r>
    </w:p>
    <w:p w14:paraId="329012D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5708</w:t>
      </w:r>
    </w:p>
    <w:p w14:paraId="5C2F2DF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5708</w:t>
      </w:r>
    </w:p>
    <w:p w14:paraId="1902A2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151E7064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5720</w:t>
      </w:r>
    </w:p>
    <w:p w14:paraId="4BCA6DA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5720</w:t>
      </w:r>
    </w:p>
    <w:p w14:paraId="2FDDFB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5720</w:t>
      </w:r>
    </w:p>
    <w:p w14:paraId="7209616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5720</w:t>
      </w:r>
    </w:p>
    <w:p w14:paraId="6CEA002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68140B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5720</w:t>
      </w:r>
    </w:p>
    <w:p w14:paraId="63FF285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4EBBE9B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5724</w:t>
      </w:r>
    </w:p>
    <w:p w14:paraId="1A014C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3ED40D2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5724</w:t>
      </w:r>
    </w:p>
    <w:p w14:paraId="68094A7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477B75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7D0E27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5728</w:t>
      </w:r>
    </w:p>
    <w:p w14:paraId="665886E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6D3BEA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5728</w:t>
      </w:r>
    </w:p>
    <w:p w14:paraId="2EA55B3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5731</w:t>
      </w:r>
    </w:p>
    <w:p w14:paraId="18A810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5731</w:t>
      </w:r>
    </w:p>
    <w:p w14:paraId="028F38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5731</w:t>
      </w:r>
    </w:p>
    <w:p w14:paraId="4B6ED3D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5731</w:t>
      </w:r>
    </w:p>
    <w:p w14:paraId="75C17CA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5735</w:t>
      </w:r>
    </w:p>
    <w:p w14:paraId="1AD70CB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5735</w:t>
      </w:r>
    </w:p>
    <w:p w14:paraId="470EEB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A.17.2.</w:t>
      </w:r>
      <w:r w:rsidRPr="007D0E27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5735</w:t>
      </w:r>
    </w:p>
    <w:p w14:paraId="2261B18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A.17.2.</w:t>
      </w:r>
      <w:r w:rsidRPr="007D0E27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5735</w:t>
      </w:r>
    </w:p>
    <w:p w14:paraId="18E49C7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A.17.2.</w:t>
      </w:r>
      <w:r w:rsidRPr="007D0E27">
        <w:rPr>
          <w:noProof/>
          <w:snapToGrid w:val="0"/>
          <w:lang w:val="en-US"/>
        </w:rPr>
        <w:t>1</w:t>
      </w:r>
      <w:r w:rsidRPr="007D0E27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5735</w:t>
      </w:r>
    </w:p>
    <w:p w14:paraId="1553C7A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A.17.2.</w:t>
      </w:r>
      <w:r w:rsidRPr="007D0E27">
        <w:rPr>
          <w:noProof/>
          <w:snapToGrid w:val="0"/>
          <w:lang w:val="en-US"/>
        </w:rPr>
        <w:t>1</w:t>
      </w:r>
      <w:r w:rsidRPr="007D0E27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5739</w:t>
      </w:r>
    </w:p>
    <w:p w14:paraId="4A1EB7D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5740</w:t>
      </w:r>
    </w:p>
    <w:p w14:paraId="177EB39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5740</w:t>
      </w:r>
    </w:p>
    <w:p w14:paraId="72BC08C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5740</w:t>
      </w:r>
    </w:p>
    <w:p w14:paraId="32A8EC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1575301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5740</w:t>
      </w:r>
    </w:p>
    <w:p w14:paraId="4BC32C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5742</w:t>
      </w:r>
    </w:p>
    <w:p w14:paraId="199AF9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5742</w:t>
      </w:r>
    </w:p>
    <w:p w14:paraId="6960EBC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5742</w:t>
      </w:r>
    </w:p>
    <w:p w14:paraId="4642D95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5742</w:t>
      </w:r>
    </w:p>
    <w:p w14:paraId="0D98851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A.17.3.1.2.3 Test Requirements</w:t>
      </w:r>
      <w:r>
        <w:rPr>
          <w:noProof/>
        </w:rPr>
        <w:tab/>
        <w:t>5745</w:t>
      </w:r>
    </w:p>
    <w:p w14:paraId="2F37B7A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5745</w:t>
      </w:r>
    </w:p>
    <w:p w14:paraId="078E314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RRC Re-establishment</w:t>
      </w:r>
      <w:r>
        <w:rPr>
          <w:noProof/>
        </w:rPr>
        <w:tab/>
        <w:t>5745</w:t>
      </w:r>
    </w:p>
    <w:p w14:paraId="75054AE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FR2</w:t>
      </w:r>
      <w:r>
        <w:rPr>
          <w:noProof/>
        </w:rPr>
        <w:tab/>
        <w:t>5745</w:t>
      </w:r>
    </w:p>
    <w:p w14:paraId="67187A0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5745</w:t>
      </w:r>
    </w:p>
    <w:p w14:paraId="310D67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Inter-frequency RRC Re-establishment in FR2</w:t>
      </w:r>
      <w:r>
        <w:rPr>
          <w:noProof/>
        </w:rPr>
        <w:tab/>
        <w:t>5748</w:t>
      </w:r>
    </w:p>
    <w:p w14:paraId="6A534150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5748</w:t>
      </w:r>
    </w:p>
    <w:p w14:paraId="16FD9C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5751</w:t>
      </w:r>
    </w:p>
    <w:p w14:paraId="1A5EB10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5751</w:t>
      </w:r>
    </w:p>
    <w:p w14:paraId="3DB9A16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5753</w:t>
      </w:r>
    </w:p>
    <w:p w14:paraId="1572843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Random Access</w:t>
      </w:r>
      <w:r>
        <w:rPr>
          <w:noProof/>
        </w:rPr>
        <w:tab/>
        <w:t>5754</w:t>
      </w:r>
    </w:p>
    <w:p w14:paraId="65467B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5754</w:t>
      </w:r>
    </w:p>
    <w:p w14:paraId="5C08818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5754</w:t>
      </w:r>
    </w:p>
    <w:p w14:paraId="4D5DDCE7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24F060F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5758</w:t>
      </w:r>
    </w:p>
    <w:p w14:paraId="34C57FEF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5758</w:t>
      </w:r>
    </w:p>
    <w:p w14:paraId="17C9CC3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5760</w:t>
      </w:r>
    </w:p>
    <w:p w14:paraId="33AD26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5762</w:t>
      </w:r>
    </w:p>
    <w:p w14:paraId="14B9AD6E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5762</w:t>
      </w:r>
    </w:p>
    <w:p w14:paraId="323F1C12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5764</w:t>
      </w:r>
    </w:p>
    <w:p w14:paraId="3A24A07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5765</w:t>
      </w:r>
    </w:p>
    <w:p w14:paraId="2A2D3C2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5765</w:t>
      </w:r>
    </w:p>
    <w:p w14:paraId="2469FAEA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10CBACD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SA: RRC Connection Release with Redirection</w:t>
      </w:r>
      <w:r>
        <w:rPr>
          <w:noProof/>
        </w:rPr>
        <w:tab/>
        <w:t>5768</w:t>
      </w:r>
    </w:p>
    <w:p w14:paraId="70B17E2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5768</w:t>
      </w:r>
    </w:p>
    <w:p w14:paraId="644283A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5768</w:t>
      </w:r>
    </w:p>
    <w:p w14:paraId="66C1688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5768</w:t>
      </w:r>
    </w:p>
    <w:p w14:paraId="24D3A1C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5771</w:t>
      </w:r>
    </w:p>
    <w:p w14:paraId="65F1A1C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5771</w:t>
      </w:r>
    </w:p>
    <w:p w14:paraId="01D9789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5771</w:t>
      </w:r>
    </w:p>
    <w:p w14:paraId="0EF3EC0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5771</w:t>
      </w:r>
    </w:p>
    <w:p w14:paraId="3EB2CB1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5771</w:t>
      </w:r>
    </w:p>
    <w:p w14:paraId="6C254C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6DE378B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5775</w:t>
      </w:r>
    </w:p>
    <w:p w14:paraId="4A9C122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5775</w:t>
      </w:r>
    </w:p>
    <w:p w14:paraId="60702E4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5775</w:t>
      </w:r>
    </w:p>
    <w:p w14:paraId="4AABBBF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5775</w:t>
      </w:r>
    </w:p>
    <w:p w14:paraId="39570E0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5775</w:t>
      </w:r>
    </w:p>
    <w:p w14:paraId="5BC31D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5778</w:t>
      </w:r>
    </w:p>
    <w:p w14:paraId="675679F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5778</w:t>
      </w:r>
    </w:p>
    <w:p w14:paraId="7B911BA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5778</w:t>
      </w:r>
    </w:p>
    <w:p w14:paraId="08DF58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5778</w:t>
      </w:r>
    </w:p>
    <w:p w14:paraId="7B4EFC7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5778</w:t>
      </w:r>
    </w:p>
    <w:p w14:paraId="2038895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5781</w:t>
      </w:r>
    </w:p>
    <w:p w14:paraId="33FACC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5782</w:t>
      </w:r>
    </w:p>
    <w:p w14:paraId="377377C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5782</w:t>
      </w:r>
    </w:p>
    <w:p w14:paraId="63C5D6D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5786</w:t>
      </w:r>
    </w:p>
    <w:p w14:paraId="37CFEAF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5787</w:t>
      </w:r>
    </w:p>
    <w:p w14:paraId="3E76F9E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5787</w:t>
      </w:r>
    </w:p>
    <w:p w14:paraId="755DCE6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5791</w:t>
      </w:r>
    </w:p>
    <w:p w14:paraId="2AC474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5791</w:t>
      </w:r>
    </w:p>
    <w:p w14:paraId="4DB7258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5791</w:t>
      </w:r>
    </w:p>
    <w:p w14:paraId="0628692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575658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5796</w:t>
      </w:r>
    </w:p>
    <w:p w14:paraId="268F13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5796</w:t>
      </w:r>
    </w:p>
    <w:p w14:paraId="59F3A0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5801</w:t>
      </w:r>
    </w:p>
    <w:p w14:paraId="724E285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5801</w:t>
      </w:r>
    </w:p>
    <w:p w14:paraId="3B6F8E7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5801</w:t>
      </w:r>
    </w:p>
    <w:p w14:paraId="41B94FD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5805</w:t>
      </w:r>
    </w:p>
    <w:p w14:paraId="7D39829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5805</w:t>
      </w:r>
    </w:p>
    <w:p w14:paraId="2253A24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5805</w:t>
      </w:r>
    </w:p>
    <w:p w14:paraId="7D84C23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5809</w:t>
      </w:r>
    </w:p>
    <w:p w14:paraId="691BF56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5809</w:t>
      </w:r>
    </w:p>
    <w:p w14:paraId="70A22B1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5809</w:t>
      </w:r>
    </w:p>
    <w:p w14:paraId="185BCD7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5814</w:t>
      </w:r>
    </w:p>
    <w:p w14:paraId="14E5825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5814</w:t>
      </w:r>
    </w:p>
    <w:p w14:paraId="43C5AA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5814</w:t>
      </w:r>
    </w:p>
    <w:p w14:paraId="112256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5817</w:t>
      </w:r>
    </w:p>
    <w:p w14:paraId="6D6B136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5817</w:t>
      </w:r>
    </w:p>
    <w:p w14:paraId="3FD5572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5817</w:t>
      </w:r>
    </w:p>
    <w:p w14:paraId="767E28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5817</w:t>
      </w:r>
    </w:p>
    <w:p w14:paraId="60EC1C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lastRenderedPageBreak/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5821</w:t>
      </w:r>
    </w:p>
    <w:p w14:paraId="5D03450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5821</w:t>
      </w:r>
    </w:p>
    <w:p w14:paraId="617B9EE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5821</w:t>
      </w:r>
    </w:p>
    <w:p w14:paraId="5E8B750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5825</w:t>
      </w:r>
    </w:p>
    <w:p w14:paraId="2714A1F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5825</w:t>
      </w:r>
    </w:p>
    <w:p w14:paraId="5D95A10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A.17.5.2.3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5825</w:t>
      </w:r>
    </w:p>
    <w:p w14:paraId="505024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A.17.5.2.3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5829</w:t>
      </w:r>
    </w:p>
    <w:p w14:paraId="2DA54A3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5829</w:t>
      </w:r>
    </w:p>
    <w:p w14:paraId="391D5A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A.17.5.2.4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5829</w:t>
      </w:r>
    </w:p>
    <w:p w14:paraId="3621F84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A.17.5.2.4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5833</w:t>
      </w:r>
    </w:p>
    <w:p w14:paraId="503DE9D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5833</w:t>
      </w:r>
    </w:p>
    <w:p w14:paraId="7240021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5833</w:t>
      </w:r>
    </w:p>
    <w:p w14:paraId="1C9C2BC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5837</w:t>
      </w:r>
    </w:p>
    <w:p w14:paraId="2E4856D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5837</w:t>
      </w:r>
    </w:p>
    <w:p w14:paraId="283794D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5837</w:t>
      </w:r>
    </w:p>
    <w:p w14:paraId="77562B8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5837</w:t>
      </w:r>
    </w:p>
    <w:p w14:paraId="3FD022E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</w:t>
      </w:r>
      <w:r>
        <w:rPr>
          <w:noProof/>
        </w:rPr>
        <w:t>1</w:t>
      </w:r>
      <w:r w:rsidRPr="007D0E27">
        <w:rPr>
          <w:rFonts w:eastAsia="MS Mincho"/>
          <w:noProof/>
        </w:rPr>
        <w:t>7.5.</w:t>
      </w:r>
      <w:r>
        <w:rPr>
          <w:noProof/>
        </w:rPr>
        <w:t>3</w:t>
      </w:r>
      <w:r w:rsidRPr="007D0E27">
        <w:rPr>
          <w:rFonts w:eastAsia="MS Mincho"/>
          <w:noProof/>
        </w:rPr>
        <w:t>.1.</w:t>
      </w:r>
      <w:r>
        <w:rPr>
          <w:noProof/>
        </w:rPr>
        <w:t>1</w:t>
      </w:r>
      <w:r w:rsidRPr="007D0E27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5837</w:t>
      </w:r>
    </w:p>
    <w:p w14:paraId="2ED7910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</w:t>
      </w:r>
      <w:r>
        <w:rPr>
          <w:noProof/>
        </w:rPr>
        <w:t>1</w:t>
      </w:r>
      <w:r w:rsidRPr="007D0E27">
        <w:rPr>
          <w:rFonts w:eastAsia="MS Mincho"/>
          <w:noProof/>
        </w:rPr>
        <w:t>7.5.</w:t>
      </w:r>
      <w:r>
        <w:rPr>
          <w:noProof/>
        </w:rPr>
        <w:t>3</w:t>
      </w:r>
      <w:r w:rsidRPr="007D0E27">
        <w:rPr>
          <w:rFonts w:eastAsia="MS Mincho"/>
          <w:noProof/>
        </w:rPr>
        <w:t>.1.</w:t>
      </w:r>
      <w:r>
        <w:rPr>
          <w:noProof/>
        </w:rPr>
        <w:t>1</w:t>
      </w:r>
      <w:r w:rsidRPr="007D0E27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1EE340E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5840</w:t>
      </w:r>
    </w:p>
    <w:p w14:paraId="0F3D16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5840</w:t>
      </w:r>
    </w:p>
    <w:p w14:paraId="359B353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5840</w:t>
      </w:r>
    </w:p>
    <w:p w14:paraId="1E54BD45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5843</w:t>
      </w:r>
    </w:p>
    <w:p w14:paraId="33EDCE7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5844</w:t>
      </w:r>
    </w:p>
    <w:p w14:paraId="45159EB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5844</w:t>
      </w:r>
    </w:p>
    <w:p w14:paraId="6977A2C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5844</w:t>
      </w:r>
    </w:p>
    <w:p w14:paraId="2DABCE1C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</w:t>
      </w:r>
      <w:r>
        <w:rPr>
          <w:noProof/>
        </w:rPr>
        <w:t>1</w:t>
      </w:r>
      <w:r w:rsidRPr="007D0E27">
        <w:rPr>
          <w:rFonts w:eastAsia="MS Mincho"/>
          <w:noProof/>
        </w:rPr>
        <w:t>7.5.</w:t>
      </w:r>
      <w:r>
        <w:rPr>
          <w:noProof/>
        </w:rPr>
        <w:t>4</w:t>
      </w:r>
      <w:r w:rsidRPr="007D0E27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5844</w:t>
      </w:r>
    </w:p>
    <w:p w14:paraId="330ED5A6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Requirements</w:t>
      </w:r>
      <w:r>
        <w:rPr>
          <w:noProof/>
        </w:rPr>
        <w:tab/>
        <w:t>5847</w:t>
      </w:r>
    </w:p>
    <w:p w14:paraId="5B27141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5847</w:t>
      </w:r>
    </w:p>
    <w:p w14:paraId="053AF84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5847</w:t>
      </w:r>
    </w:p>
    <w:p w14:paraId="42534C3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</w:t>
      </w:r>
      <w:r>
        <w:rPr>
          <w:noProof/>
        </w:rPr>
        <w:t>1</w:t>
      </w:r>
      <w:r w:rsidRPr="007D0E27">
        <w:rPr>
          <w:rFonts w:eastAsia="MS Mincho"/>
          <w:noProof/>
        </w:rPr>
        <w:t>7.5.</w:t>
      </w:r>
      <w:r>
        <w:rPr>
          <w:noProof/>
        </w:rPr>
        <w:t>4</w:t>
      </w:r>
      <w:r w:rsidRPr="007D0E27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5847</w:t>
      </w:r>
    </w:p>
    <w:p w14:paraId="109F3844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5851</w:t>
      </w:r>
    </w:p>
    <w:p w14:paraId="473E46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5851</w:t>
      </w:r>
    </w:p>
    <w:p w14:paraId="3B18B10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5851</w:t>
      </w:r>
    </w:p>
    <w:p w14:paraId="3D4D305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5851</w:t>
      </w:r>
    </w:p>
    <w:p w14:paraId="554453AB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A.</w:t>
      </w:r>
      <w:r>
        <w:rPr>
          <w:noProof/>
        </w:rPr>
        <w:t>1</w:t>
      </w:r>
      <w:r w:rsidRPr="007D0E27">
        <w:rPr>
          <w:rFonts w:eastAsia="MS Mincho"/>
          <w:noProof/>
        </w:rPr>
        <w:t>7.5.</w:t>
      </w:r>
      <w:r>
        <w:rPr>
          <w:noProof/>
        </w:rPr>
        <w:t>5</w:t>
      </w:r>
      <w:r w:rsidRPr="007D0E27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Test Purpose and Environment</w:t>
      </w:r>
      <w:r>
        <w:rPr>
          <w:noProof/>
        </w:rPr>
        <w:tab/>
        <w:t>5851</w:t>
      </w:r>
    </w:p>
    <w:p w14:paraId="394AADB3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  <w:snapToGrid w:val="0"/>
        </w:rPr>
        <w:t>A.17.5.5.1.1.</w:t>
      </w:r>
      <w:r w:rsidRPr="007D0E27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00F6790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5854</w:t>
      </w:r>
    </w:p>
    <w:p w14:paraId="0A8EDD7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5854</w:t>
      </w:r>
    </w:p>
    <w:p w14:paraId="25D1D2E1" w14:textId="77777777" w:rsidR="00BF55AC" w:rsidRDefault="00BF55AC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5857</w:t>
      </w:r>
    </w:p>
    <w:p w14:paraId="7D93C1C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5857</w:t>
      </w:r>
    </w:p>
    <w:p w14:paraId="287D4AF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5857</w:t>
      </w:r>
    </w:p>
    <w:p w14:paraId="69B2B8C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5857</w:t>
      </w:r>
    </w:p>
    <w:p w14:paraId="0867A79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Test </w:t>
      </w:r>
      <w:r w:rsidRPr="007D0E27">
        <w:rPr>
          <w:noProof/>
          <w:snapToGrid w:val="0"/>
        </w:rPr>
        <w:t>Requirements</w:t>
      </w:r>
      <w:r>
        <w:rPr>
          <w:noProof/>
        </w:rPr>
        <w:tab/>
        <w:t>5860</w:t>
      </w:r>
    </w:p>
    <w:p w14:paraId="0B9480D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5861</w:t>
      </w:r>
    </w:p>
    <w:p w14:paraId="5B200BD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5861</w:t>
      </w:r>
    </w:p>
    <w:p w14:paraId="7773902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5861</w:t>
      </w:r>
    </w:p>
    <w:p w14:paraId="276EC9F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5861</w:t>
      </w:r>
    </w:p>
    <w:p w14:paraId="6047DF3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5864</w:t>
      </w:r>
    </w:p>
    <w:p w14:paraId="404B98A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5864</w:t>
      </w:r>
    </w:p>
    <w:p w14:paraId="2F2B02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5864</w:t>
      </w:r>
    </w:p>
    <w:p w14:paraId="2018242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5864</w:t>
      </w:r>
    </w:p>
    <w:p w14:paraId="5930D62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5865</w:t>
      </w:r>
    </w:p>
    <w:p w14:paraId="419436B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5865</w:t>
      </w:r>
    </w:p>
    <w:p w14:paraId="6E02D15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5869</w:t>
      </w:r>
    </w:p>
    <w:p w14:paraId="7D258A1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5869</w:t>
      </w:r>
    </w:p>
    <w:p w14:paraId="242F508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A.17.6.1.4</w:t>
      </w:r>
      <w:r w:rsidRPr="007D0E27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5869</w:t>
      </w:r>
    </w:p>
    <w:p w14:paraId="4630F92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SimSun"/>
          <w:noProof/>
          <w:snapToGrid w:val="0"/>
        </w:rPr>
        <w:t>A.17.6.1.4</w:t>
      </w:r>
      <w:r w:rsidRPr="007D0E27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5FD20F4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5873</w:t>
      </w:r>
    </w:p>
    <w:p w14:paraId="18A1CC2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5873</w:t>
      </w:r>
    </w:p>
    <w:p w14:paraId="12228D9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529F09B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5876</w:t>
      </w:r>
    </w:p>
    <w:p w14:paraId="3A4470D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5876</w:t>
      </w:r>
    </w:p>
    <w:p w14:paraId="6EAAE81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5876</w:t>
      </w:r>
    </w:p>
    <w:p w14:paraId="2D9776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5880</w:t>
      </w:r>
    </w:p>
    <w:p w14:paraId="26B76C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5880</w:t>
      </w:r>
    </w:p>
    <w:p w14:paraId="65CF11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5880</w:t>
      </w:r>
    </w:p>
    <w:p w14:paraId="53DAE5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5884</w:t>
      </w:r>
    </w:p>
    <w:p w14:paraId="0FB44C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5884</w:t>
      </w:r>
    </w:p>
    <w:p w14:paraId="12F0774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5884</w:t>
      </w:r>
    </w:p>
    <w:p w14:paraId="2E1CB45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5888</w:t>
      </w:r>
    </w:p>
    <w:p w14:paraId="1E4017E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5889</w:t>
      </w:r>
    </w:p>
    <w:p w14:paraId="1BE18A4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not used</w:t>
      </w:r>
      <w:r>
        <w:rPr>
          <w:noProof/>
        </w:rPr>
        <w:tab/>
        <w:t>5889</w:t>
      </w:r>
    </w:p>
    <w:p w14:paraId="36838B3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5889</w:t>
      </w:r>
    </w:p>
    <w:p w14:paraId="6F8044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5889</w:t>
      </w:r>
    </w:p>
    <w:p w14:paraId="26E0F55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5889</w:t>
      </w:r>
    </w:p>
    <w:p w14:paraId="1F2FE75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 when DRX is used</w:t>
      </w:r>
      <w:r>
        <w:rPr>
          <w:noProof/>
        </w:rPr>
        <w:tab/>
        <w:t>5889</w:t>
      </w:r>
    </w:p>
    <w:p w14:paraId="0BCAAF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5889</w:t>
      </w:r>
    </w:p>
    <w:p w14:paraId="79CCD1B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5889</w:t>
      </w:r>
    </w:p>
    <w:p w14:paraId="419674E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440ED17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5891</w:t>
      </w:r>
    </w:p>
    <w:p w14:paraId="07861055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3D2D41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5892</w:t>
      </w:r>
    </w:p>
    <w:p w14:paraId="0C32F2E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5894</w:t>
      </w:r>
    </w:p>
    <w:p w14:paraId="199E0DC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when DRX is used</w:t>
      </w:r>
      <w:r>
        <w:rPr>
          <w:noProof/>
        </w:rPr>
        <w:tab/>
        <w:t>5895</w:t>
      </w:r>
    </w:p>
    <w:p w14:paraId="5F83F83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64D63D2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5895</w:t>
      </w:r>
    </w:p>
    <w:p w14:paraId="09F505F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5897</w:t>
      </w:r>
    </w:p>
    <w:p w14:paraId="17F1C34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5898</w:t>
      </w:r>
    </w:p>
    <w:p w14:paraId="30DDFECC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4F8496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5901</w:t>
      </w:r>
    </w:p>
    <w:p w14:paraId="2C9AF7C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5901</w:t>
      </w:r>
    </w:p>
    <w:p w14:paraId="501FEF3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5901</w:t>
      </w:r>
    </w:p>
    <w:p w14:paraId="742A23F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5901</w:t>
      </w:r>
    </w:p>
    <w:p w14:paraId="0FB1CF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5901</w:t>
      </w:r>
    </w:p>
    <w:p w14:paraId="33728AE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5901</w:t>
      </w:r>
    </w:p>
    <w:p w14:paraId="4C4800E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5905</w:t>
      </w:r>
    </w:p>
    <w:p w14:paraId="0158A71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5906</w:t>
      </w:r>
    </w:p>
    <w:p w14:paraId="410E13A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54143399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5906</w:t>
      </w:r>
    </w:p>
    <w:p w14:paraId="260C62A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5910</w:t>
      </w:r>
    </w:p>
    <w:p w14:paraId="443173F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5911</w:t>
      </w:r>
    </w:p>
    <w:p w14:paraId="383B8A2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5911</w:t>
      </w:r>
    </w:p>
    <w:p w14:paraId="5F2FBA7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5911</w:t>
      </w:r>
    </w:p>
    <w:p w14:paraId="4510EE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5911</w:t>
      </w:r>
    </w:p>
    <w:p w14:paraId="359A6FB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5913</w:t>
      </w:r>
    </w:p>
    <w:p w14:paraId="00BD1A80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5913</w:t>
      </w:r>
    </w:p>
    <w:p w14:paraId="71AE518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5913</w:t>
      </w:r>
    </w:p>
    <w:p w14:paraId="477993C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5913</w:t>
      </w:r>
    </w:p>
    <w:p w14:paraId="1E26736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5915</w:t>
      </w:r>
    </w:p>
    <w:p w14:paraId="442564B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5915</w:t>
      </w:r>
    </w:p>
    <w:p w14:paraId="6996CDA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SSB based L1-RSRP measurement</w:t>
      </w:r>
      <w:r>
        <w:rPr>
          <w:noProof/>
        </w:rPr>
        <w:tab/>
        <w:t>5915</w:t>
      </w:r>
    </w:p>
    <w:p w14:paraId="595D3AF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5915</w:t>
      </w:r>
    </w:p>
    <w:p w14:paraId="68ABFCC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290C6EF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5916</w:t>
      </w:r>
    </w:p>
    <w:p w14:paraId="5D093D4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5916</w:t>
      </w:r>
    </w:p>
    <w:p w14:paraId="46801D2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5916</w:t>
      </w:r>
    </w:p>
    <w:p w14:paraId="3BEAB3D6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3601F6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5916</w:t>
      </w:r>
    </w:p>
    <w:p w14:paraId="046228B1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5917</w:t>
      </w:r>
    </w:p>
    <w:p w14:paraId="44BFC4D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5917</w:t>
      </w:r>
    </w:p>
    <w:p w14:paraId="0BEF9BA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5917</w:t>
      </w:r>
    </w:p>
    <w:p w14:paraId="023392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5917</w:t>
      </w:r>
    </w:p>
    <w:p w14:paraId="0F8D54C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5919</w:t>
      </w:r>
    </w:p>
    <w:p w14:paraId="3BFB114B" w14:textId="77777777" w:rsidR="00BF55AC" w:rsidRDefault="00BF55AC">
      <w:pPr>
        <w:pStyle w:val="TOC4"/>
        <w:tabs>
          <w:tab w:val="left" w:pos="8765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The SS-SINR absolute measurement accuracy in test 1 shall be within the range Nominal SS-SINR+3B to Nominal SS-SINR -3dB and the SS-SINR measurement accuracy in test 2 shall be within the range Nominal SS-SINR +3.5dB to Nominal SS-SINR -3.5dB according to the requirements in clause 10.1A.10.13.1. A.17.7.4.2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5919</w:t>
      </w:r>
    </w:p>
    <w:p w14:paraId="29D34C67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5919</w:t>
      </w:r>
    </w:p>
    <w:p w14:paraId="2A26E34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30EB2A0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5921</w:t>
      </w:r>
    </w:p>
    <w:p w14:paraId="48B78689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5921</w:t>
      </w:r>
    </w:p>
    <w:p w14:paraId="43B1209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5921</w:t>
      </w:r>
    </w:p>
    <w:p w14:paraId="7D3D27FC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5921</w:t>
      </w:r>
    </w:p>
    <w:p w14:paraId="2E33DF8A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5921</w:t>
      </w:r>
    </w:p>
    <w:p w14:paraId="171387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6348C9D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5926</w:t>
      </w:r>
    </w:p>
    <w:p w14:paraId="7A734C2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5926</w:t>
      </w:r>
    </w:p>
    <w:p w14:paraId="343EB18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5926</w:t>
      </w:r>
    </w:p>
    <w:p w14:paraId="642DEEB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lang w:val="sv-FI"/>
        </w:rPr>
        <w:t xml:space="preserve">E-UTRAN - </w:t>
      </w:r>
      <w:r w:rsidRPr="007D0E27">
        <w:rPr>
          <w:rFonts w:cs="v4.2.0"/>
          <w:noProof/>
          <w:lang w:val="sv-FI"/>
        </w:rPr>
        <w:t xml:space="preserve">NR </w:t>
      </w:r>
      <w:r w:rsidRPr="007D0E27">
        <w:rPr>
          <w:noProof/>
          <w:lang w:val="sv-FI"/>
        </w:rPr>
        <w:t>handover in FR1</w:t>
      </w:r>
      <w:r>
        <w:rPr>
          <w:noProof/>
        </w:rPr>
        <w:tab/>
        <w:t>5926</w:t>
      </w:r>
    </w:p>
    <w:p w14:paraId="512CF9A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5926</w:t>
      </w:r>
    </w:p>
    <w:p w14:paraId="4571E3C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5931</w:t>
      </w:r>
    </w:p>
    <w:p w14:paraId="3D3BB23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5931</w:t>
      </w:r>
    </w:p>
    <w:p w14:paraId="3630C3EB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Redirection from E-UTRA to NR FR1 for redcap UE</w:t>
      </w:r>
      <w:r>
        <w:rPr>
          <w:noProof/>
        </w:rPr>
        <w:tab/>
        <w:t>5931</w:t>
      </w:r>
    </w:p>
    <w:p w14:paraId="07D8E358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Purpose and Environment</w:t>
      </w:r>
      <w:r>
        <w:rPr>
          <w:noProof/>
        </w:rPr>
        <w:tab/>
        <w:t>5931</w:t>
      </w:r>
    </w:p>
    <w:p w14:paraId="269659B2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Parameters</w:t>
      </w:r>
      <w:r>
        <w:rPr>
          <w:noProof/>
        </w:rPr>
        <w:tab/>
        <w:t>5931</w:t>
      </w:r>
    </w:p>
    <w:p w14:paraId="70FBDA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noProof/>
          <w:snapToGrid w:val="0"/>
        </w:rPr>
        <w:t>Test Requirements</w:t>
      </w:r>
      <w:r>
        <w:rPr>
          <w:noProof/>
        </w:rPr>
        <w:tab/>
        <w:t>5938</w:t>
      </w:r>
    </w:p>
    <w:p w14:paraId="08F5977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5938</w:t>
      </w:r>
    </w:p>
    <w:p w14:paraId="50C0EDE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5938</w:t>
      </w:r>
    </w:p>
    <w:p w14:paraId="147279F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5938</w:t>
      </w:r>
    </w:p>
    <w:p w14:paraId="06BD356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5938</w:t>
      </w:r>
    </w:p>
    <w:p w14:paraId="23B54C0A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5944</w:t>
      </w:r>
    </w:p>
    <w:p w14:paraId="7D32DCE4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5944</w:t>
      </w:r>
    </w:p>
    <w:p w14:paraId="23511F0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5944</w:t>
      </w:r>
    </w:p>
    <w:p w14:paraId="7A20F1E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5950</w:t>
      </w:r>
    </w:p>
    <w:p w14:paraId="5CEC8C3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5950</w:t>
      </w:r>
    </w:p>
    <w:p w14:paraId="79CB4861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5950</w:t>
      </w:r>
    </w:p>
    <w:p w14:paraId="06A4B8DD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7854A11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5956</w:t>
      </w:r>
    </w:p>
    <w:p w14:paraId="61B3FE8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5137D2D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659F4CA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5962</w:t>
      </w:r>
    </w:p>
    <w:p w14:paraId="2B4B98E0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5962</w:t>
      </w:r>
    </w:p>
    <w:p w14:paraId="0E34A1C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142FA91D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5965</w:t>
      </w:r>
    </w:p>
    <w:p w14:paraId="0377722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18626FD3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1368B39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A.18.3.1.7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5968</w:t>
      </w:r>
    </w:p>
    <w:p w14:paraId="32BE7BB4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509C65AE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1AF5B46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5971</w:t>
      </w:r>
    </w:p>
    <w:p w14:paraId="5F15C3DB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5971</w:t>
      </w:r>
    </w:p>
    <w:p w14:paraId="6107817F" w14:textId="77777777" w:rsidR="00BF55AC" w:rsidRDefault="00BF55AC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5973</w:t>
      </w:r>
    </w:p>
    <w:p w14:paraId="77FFD646" w14:textId="77777777" w:rsidR="00BF55AC" w:rsidRDefault="00BF55A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5973</w:t>
      </w:r>
    </w:p>
    <w:p w14:paraId="2CCC4646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5973</w:t>
      </w:r>
    </w:p>
    <w:p w14:paraId="33B0B53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5973</w:t>
      </w:r>
    </w:p>
    <w:p w14:paraId="1D25956B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5973</w:t>
      </w:r>
    </w:p>
    <w:p w14:paraId="45E1DC7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5974</w:t>
      </w:r>
    </w:p>
    <w:p w14:paraId="04D2F28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5974</w:t>
      </w:r>
    </w:p>
    <w:p w14:paraId="2BB01611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5976</w:t>
      </w:r>
    </w:p>
    <w:p w14:paraId="1D4B53E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5976</w:t>
      </w:r>
    </w:p>
    <w:p w14:paraId="6DDEBAE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5977</w:t>
      </w:r>
    </w:p>
    <w:p w14:paraId="14B61986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5977</w:t>
      </w:r>
    </w:p>
    <w:p w14:paraId="28FDF43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5977</w:t>
      </w:r>
    </w:p>
    <w:p w14:paraId="318F715F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5977</w:t>
      </w:r>
    </w:p>
    <w:p w14:paraId="66FD1F9A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5977</w:t>
      </w:r>
    </w:p>
    <w:p w14:paraId="17B24BD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5977</w:t>
      </w:r>
    </w:p>
    <w:p w14:paraId="2E14120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SSB_RP values for</w:t>
      </w:r>
      <w:r w:rsidRPr="007D0E2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5977</w:t>
      </w:r>
    </w:p>
    <w:p w14:paraId="53039238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Minimum SSB_RP values for</w:t>
      </w:r>
      <w:r w:rsidRPr="007D0E27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5978</w:t>
      </w:r>
    </w:p>
    <w:p w14:paraId="4B0D50B9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5979</w:t>
      </w:r>
    </w:p>
    <w:p w14:paraId="58DEB6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5979</w:t>
      </w:r>
    </w:p>
    <w:p w14:paraId="72F9144F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7D0E2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5979</w:t>
      </w:r>
    </w:p>
    <w:p w14:paraId="588D13A2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Gain to SS-RSRP measurement point for</w:t>
      </w:r>
      <w:r w:rsidRPr="007D0E27">
        <w:rPr>
          <w:rFonts w:eastAsiaTheme="minorEastAsia" w:cs="Arial"/>
          <w:noProof/>
        </w:rPr>
        <w:t xml:space="preserve"> </w:t>
      </w:r>
      <w:r w:rsidRPr="007D0E27">
        <w:rPr>
          <w:rFonts w:eastAsiaTheme="minorEastAsia"/>
          <w:noProof/>
        </w:rPr>
        <w:t>different frequency</w:t>
      </w:r>
      <w:r>
        <w:rPr>
          <w:noProof/>
        </w:rPr>
        <w:tab/>
        <w:t>5980</w:t>
      </w:r>
    </w:p>
    <w:p w14:paraId="37370E4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5980</w:t>
      </w:r>
    </w:p>
    <w:p w14:paraId="562BD79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5980</w:t>
      </w:r>
    </w:p>
    <w:p w14:paraId="6AFAAA39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Gain to PRS-RSRP measurement point for</w:t>
      </w:r>
      <w:r w:rsidRPr="007D0E2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5980</w:t>
      </w:r>
    </w:p>
    <w:p w14:paraId="2D613BE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5981</w:t>
      </w:r>
    </w:p>
    <w:p w14:paraId="0643D5A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5982</w:t>
      </w:r>
    </w:p>
    <w:p w14:paraId="73690FA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5983</w:t>
      </w:r>
    </w:p>
    <w:p w14:paraId="2089A62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5983</w:t>
      </w:r>
    </w:p>
    <w:p w14:paraId="5BB6DF3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5985</w:t>
      </w:r>
    </w:p>
    <w:p w14:paraId="119ED0D3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5986</w:t>
      </w:r>
    </w:p>
    <w:p w14:paraId="14BDE1D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5987</w:t>
      </w:r>
    </w:p>
    <w:p w14:paraId="538D5E2D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5987</w:t>
      </w:r>
    </w:p>
    <w:p w14:paraId="7162CE3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5987</w:t>
      </w:r>
    </w:p>
    <w:p w14:paraId="768E2D6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5987</w:t>
      </w:r>
    </w:p>
    <w:p w14:paraId="4771D52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5988</w:t>
      </w:r>
    </w:p>
    <w:p w14:paraId="750B7E0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5988</w:t>
      </w:r>
    </w:p>
    <w:p w14:paraId="54EDCCB8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5989</w:t>
      </w:r>
    </w:p>
    <w:p w14:paraId="41D39F7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5989</w:t>
      </w:r>
    </w:p>
    <w:p w14:paraId="6E994BE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5990</w:t>
      </w:r>
    </w:p>
    <w:p w14:paraId="0A02D00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5991</w:t>
      </w:r>
    </w:p>
    <w:p w14:paraId="28F3DCBC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5991</w:t>
      </w:r>
    </w:p>
    <w:p w14:paraId="2E67EE9E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5992</w:t>
      </w:r>
    </w:p>
    <w:p w14:paraId="6439E077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5994</w:t>
      </w:r>
    </w:p>
    <w:p w14:paraId="1B65107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5994</w:t>
      </w:r>
    </w:p>
    <w:p w14:paraId="0F3694C2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5994</w:t>
      </w:r>
    </w:p>
    <w:p w14:paraId="3BF587EE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5994</w:t>
      </w:r>
    </w:p>
    <w:p w14:paraId="556C8AC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5995</w:t>
      </w:r>
    </w:p>
    <w:p w14:paraId="4015D66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5996</w:t>
      </w:r>
    </w:p>
    <w:p w14:paraId="20CF17E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5998</w:t>
      </w:r>
    </w:p>
    <w:p w14:paraId="43D463F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6000</w:t>
      </w:r>
    </w:p>
    <w:p w14:paraId="460ACD6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6001</w:t>
      </w:r>
    </w:p>
    <w:p w14:paraId="27777CE8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lastRenderedPageBreak/>
        <w:t>B.2.17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6003</w:t>
      </w:r>
    </w:p>
    <w:p w14:paraId="2DFF8D80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6004</w:t>
      </w:r>
    </w:p>
    <w:p w14:paraId="3FE42A56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6004</w:t>
      </w:r>
    </w:p>
    <w:p w14:paraId="2F38FFF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6004</w:t>
      </w:r>
    </w:p>
    <w:p w14:paraId="38C118C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6004</w:t>
      </w:r>
    </w:p>
    <w:p w14:paraId="62DF4C0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6005</w:t>
      </w:r>
    </w:p>
    <w:p w14:paraId="2B756172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6005</w:t>
      </w:r>
    </w:p>
    <w:p w14:paraId="51281A45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6005</w:t>
      </w:r>
    </w:p>
    <w:p w14:paraId="0A84AA54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6005</w:t>
      </w:r>
    </w:p>
    <w:p w14:paraId="1E870327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6005</w:t>
      </w:r>
    </w:p>
    <w:p w14:paraId="3C90B035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6005</w:t>
      </w:r>
    </w:p>
    <w:p w14:paraId="15C4AE35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Inter-band carrier aggregation</w:t>
      </w:r>
      <w:r>
        <w:rPr>
          <w:noProof/>
        </w:rPr>
        <w:tab/>
        <w:t>6005</w:t>
      </w:r>
    </w:p>
    <w:p w14:paraId="355BEFA3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6005</w:t>
      </w:r>
    </w:p>
    <w:p w14:paraId="23050587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6006</w:t>
      </w:r>
    </w:p>
    <w:p w14:paraId="12B1C032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6006</w:t>
      </w:r>
    </w:p>
    <w:p w14:paraId="482701D3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6006</w:t>
      </w:r>
    </w:p>
    <w:p w14:paraId="1B7DD65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Intra-band contiguous carrier aggregation</w:t>
      </w:r>
      <w:r>
        <w:rPr>
          <w:noProof/>
        </w:rPr>
        <w:tab/>
        <w:t>6006</w:t>
      </w:r>
    </w:p>
    <w:p w14:paraId="4593B306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 w:rsidRPr="007D0E27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 w:rsidRPr="007D0E27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6006</w:t>
      </w:r>
    </w:p>
    <w:p w14:paraId="4E47BF9A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6006</w:t>
      </w:r>
    </w:p>
    <w:p w14:paraId="318E494B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6006</w:t>
      </w:r>
    </w:p>
    <w:p w14:paraId="3A9E8DA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6006</w:t>
      </w:r>
    </w:p>
    <w:p w14:paraId="6FAC029F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6006</w:t>
      </w:r>
    </w:p>
    <w:p w14:paraId="34ED8340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6006</w:t>
      </w:r>
    </w:p>
    <w:p w14:paraId="16D100E6" w14:textId="77777777" w:rsidR="00BF55AC" w:rsidRDefault="00BF55A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6007</w:t>
      </w:r>
    </w:p>
    <w:p w14:paraId="6B1C3871" w14:textId="77777777" w:rsidR="00BF55AC" w:rsidRDefault="00BF55AC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6007</w:t>
      </w:r>
    </w:p>
    <w:p w14:paraId="34AE2C6E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6007</w:t>
      </w:r>
    </w:p>
    <w:p w14:paraId="18EB48A9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6007</w:t>
      </w:r>
    </w:p>
    <w:p w14:paraId="154F46ED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6007</w:t>
      </w:r>
    </w:p>
    <w:p w14:paraId="1D60A92C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6008</w:t>
      </w:r>
    </w:p>
    <w:p w14:paraId="2046C3DE" w14:textId="77777777" w:rsidR="00BF55AC" w:rsidRDefault="00BF55A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6008</w:t>
      </w:r>
    </w:p>
    <w:p w14:paraId="55D4EF0B" w14:textId="77777777" w:rsidR="00BF55AC" w:rsidRDefault="00BF55A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US"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6008</w:t>
      </w:r>
    </w:p>
    <w:p w14:paraId="64E35934" w14:textId="77777777" w:rsidR="00BF55AC" w:rsidRDefault="00BF55A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zh-CN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6010</w:t>
      </w:r>
    </w:p>
    <w:p w14:paraId="631770CD" w14:textId="00E2026D" w:rsidR="003C3971" w:rsidRPr="00235394" w:rsidRDefault="000C6951" w:rsidP="000334B8">
      <w:r w:rsidRPr="00BA7E9A">
        <w:rPr>
          <w:noProof/>
          <w:sz w:val="22"/>
        </w:rPr>
        <w:fldChar w:fldCharType="end"/>
      </w:r>
    </w:p>
    <w:p w14:paraId="65596C9F" w14:textId="48862445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hd0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C27468">
        <w:rPr>
          <w:rFonts w:eastAsia="SimSun"/>
          <w:noProof/>
        </w:rPr>
        <w:instrText>hd0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7E53" w14:textId="77777777" w:rsidR="00A235DD" w:rsidRDefault="00A235DD">
      <w:r>
        <w:separator/>
      </w:r>
    </w:p>
  </w:endnote>
  <w:endnote w:type="continuationSeparator" w:id="0">
    <w:p w14:paraId="3EAFE739" w14:textId="77777777" w:rsidR="00A235DD" w:rsidRDefault="00A2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BD545" w14:textId="77777777" w:rsidR="00A235DD" w:rsidRDefault="00A235DD">
      <w:r>
        <w:separator/>
      </w:r>
    </w:p>
  </w:footnote>
  <w:footnote w:type="continuationSeparator" w:id="0">
    <w:p w14:paraId="5425E485" w14:textId="77777777" w:rsidR="00A235DD" w:rsidRDefault="00A2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100854E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55AC">
      <w:rPr>
        <w:rFonts w:ascii="Arial" w:hAnsi="Arial" w:cs="Arial"/>
        <w:b/>
        <w:noProof/>
        <w:sz w:val="18"/>
        <w:szCs w:val="18"/>
      </w:rPr>
      <w:t>3GPP TS 38.133 V17.13.0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D7573D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55AC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33525"/>
    <w:rsid w:val="001505EC"/>
    <w:rsid w:val="00154999"/>
    <w:rsid w:val="001660A0"/>
    <w:rsid w:val="00190945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274AD"/>
    <w:rsid w:val="002347A2"/>
    <w:rsid w:val="00245446"/>
    <w:rsid w:val="00260E04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23BAA"/>
    <w:rsid w:val="0053388B"/>
    <w:rsid w:val="00535773"/>
    <w:rsid w:val="00543E6C"/>
    <w:rsid w:val="0054709D"/>
    <w:rsid w:val="00562553"/>
    <w:rsid w:val="00565087"/>
    <w:rsid w:val="005668BA"/>
    <w:rsid w:val="00597B11"/>
    <w:rsid w:val="00597DD3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D0849"/>
    <w:rsid w:val="007F0F4A"/>
    <w:rsid w:val="00801426"/>
    <w:rsid w:val="008028A4"/>
    <w:rsid w:val="00804FDF"/>
    <w:rsid w:val="00830747"/>
    <w:rsid w:val="008617AE"/>
    <w:rsid w:val="008630C4"/>
    <w:rsid w:val="008768CA"/>
    <w:rsid w:val="00893602"/>
    <w:rsid w:val="008943A3"/>
    <w:rsid w:val="00897168"/>
    <w:rsid w:val="008B5E63"/>
    <w:rsid w:val="008C384C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559F"/>
    <w:rsid w:val="009E39BA"/>
    <w:rsid w:val="009E6C88"/>
    <w:rsid w:val="009F37B7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15449"/>
    <w:rsid w:val="00B307A2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1DE3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119</Pages>
  <Words>54550</Words>
  <Characters>310939</Characters>
  <Application>Microsoft Office Word</Application>
  <DocSecurity>0</DocSecurity>
  <Lines>2591</Lines>
  <Paragraphs>729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364760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</cp:revision>
  <cp:lastPrinted>2019-02-25T14:05:00Z</cp:lastPrinted>
  <dcterms:created xsi:type="dcterms:W3CDTF">2023-10-06T11:33:00Z</dcterms:created>
  <dcterms:modified xsi:type="dcterms:W3CDTF">2024-04-08T11:21:00Z</dcterms:modified>
</cp:coreProperties>
</file>