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4AE95EA1"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242130">
        <w:rPr>
          <w:noProof w:val="0"/>
        </w:rPr>
        <w:t>5</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242130">
        <w:rPr>
          <w:noProof w:val="0"/>
          <w:sz w:val="32"/>
        </w:rPr>
        <w:t>4</w:t>
      </w:r>
      <w:r w:rsidRPr="00C06175">
        <w:rPr>
          <w:noProof w:val="0"/>
          <w:sz w:val="32"/>
        </w:rPr>
        <w:t>-</w:t>
      </w:r>
      <w:r w:rsidR="00242130">
        <w:rPr>
          <w:noProof w:val="0"/>
          <w:sz w:val="32"/>
        </w:rPr>
        <w:t>03</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40481"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75pt;height:65.25pt;visibility:visible">
            <v:imagedata r:id="rId12" o:title=""/>
          </v:shape>
        </w:pict>
      </w:r>
      <w:r w:rsidR="00EC5D12" w:rsidRPr="00C06175">
        <w:rPr>
          <w:noProof w:val="0"/>
          <w:color w:val="0000FF"/>
        </w:rPr>
        <w:tab/>
      </w:r>
      <w:r>
        <w:rPr>
          <w:noProof w:val="0"/>
        </w:rPr>
        <w:pict w14:anchorId="51BFDC0C">
          <v:shape id="Picture 2" o:spid="_x0000_i1026" type="#_x0000_t75" style="width:127.5pt;height:74.2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E522EF">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384EE67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242130">
        <w:rPr>
          <w:sz w:val="18"/>
        </w:rPr>
        <w:t>4</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 xml:space="preserve">UMTS™ is a </w:t>
      </w:r>
      <w:proofErr w:type="gramStart"/>
      <w:r w:rsidRPr="00C06175">
        <w:rPr>
          <w:sz w:val="18"/>
        </w:rPr>
        <w:t>Trade Mark</w:t>
      </w:r>
      <w:proofErr w:type="gramEnd"/>
      <w:r w:rsidRPr="00C06175">
        <w:rPr>
          <w:sz w:val="18"/>
        </w:rPr>
        <w:t xml:space="preserve">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 xml:space="preserve">3GPP™ is a </w:t>
      </w:r>
      <w:proofErr w:type="gramStart"/>
      <w:r w:rsidRPr="00C06175">
        <w:rPr>
          <w:sz w:val="18"/>
        </w:rPr>
        <w:t>Trade Mark</w:t>
      </w:r>
      <w:proofErr w:type="gramEnd"/>
      <w:r w:rsidRPr="00C06175">
        <w:rPr>
          <w:sz w:val="18"/>
        </w:rPr>
        <w:t xml:space="preserve">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146273041"/>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146273042"/>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w:t>
      </w:r>
      <w:proofErr w:type="gramStart"/>
      <w:r w:rsidRPr="00C06175">
        <w:t>frame work</w:t>
      </w:r>
      <w:proofErr w:type="gramEnd"/>
      <w:r w:rsidRPr="00C06175">
        <w:t xml:space="preserve">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146273043"/>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146273044"/>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146273045"/>
      <w:r w:rsidRPr="00C06175">
        <w:lastRenderedPageBreak/>
        <w:t>3</w:t>
      </w:r>
      <w:r w:rsidRPr="00C06175">
        <w:tab/>
        <w:t xml:space="preserve">Definitions, </w:t>
      </w:r>
      <w:proofErr w:type="gramStart"/>
      <w:r w:rsidRPr="00C06175">
        <w:t>symbols</w:t>
      </w:r>
      <w:proofErr w:type="gramEnd"/>
      <w:r w:rsidRPr="00C06175">
        <w:t xml:space="preserve">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146273046"/>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146273047"/>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146273048"/>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146273049"/>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146273050"/>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146273051"/>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146273052"/>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146273053"/>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146273054"/>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146273056"/>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146273057"/>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146273058"/>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146273059"/>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proofErr w:type="gramStart"/>
      <w:r w:rsidRPr="00C06175">
        <w:t>A</w:t>
      </w:r>
      <w:r w:rsidR="00057A29" w:rsidRPr="00C06175">
        <w:t xml:space="preserve"> number of</w:t>
      </w:r>
      <w:proofErr w:type="gramEnd"/>
      <w:r w:rsidR="00057A29" w:rsidRPr="00C06175">
        <w:t xml:space="preserve">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146273060"/>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proofErr w:type="gramStart"/>
      <w:r w:rsidRPr="00C06175">
        <w:t>In order to</w:t>
      </w:r>
      <w:proofErr w:type="gramEnd"/>
      <w:r w:rsidRPr="00C06175">
        <w:t xml:space="preserve">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146273062"/>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146273063"/>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146273064"/>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146273065"/>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146273066"/>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146273067"/>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146273068"/>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146273069"/>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040481" w:rsidP="00D97856">
      <w:pPr>
        <w:pStyle w:val="TH"/>
        <w:rPr>
          <w:rFonts w:ascii="Times New Roman" w:hAnsi="Times New Roman"/>
        </w:rPr>
      </w:pPr>
      <w:r>
        <w:pict w14:anchorId="19F2B2B0">
          <v:shape id="Picture 7" o:spid="_x0000_i1031" type="#_x0000_t75" style="width:375.75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146273070"/>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146273071"/>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74195269"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146273073"/>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w:t>
      </w:r>
      <w:proofErr w:type="gramStart"/>
      <w:r w:rsidR="00D97856" w:rsidRPr="00C06175">
        <w:t>the both</w:t>
      </w:r>
      <w:proofErr w:type="gramEnd"/>
      <w:r w:rsidR="00D97856" w:rsidRPr="00C06175">
        <w:t xml:space="preserve">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146273074"/>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146273075"/>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146273076"/>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146273077"/>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040481" w:rsidP="00D97856">
      <w:pPr>
        <w:pStyle w:val="TH"/>
      </w:pPr>
      <w:r>
        <w:pict w14:anchorId="23BBB348">
          <v:shape id="Picture 9" o:spid="_x0000_i1033" type="#_x0000_t75" style="width:354.7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146273078"/>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146273079"/>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040481" w:rsidP="00C130CF">
      <w:pPr>
        <w:pStyle w:val="TH"/>
      </w:pPr>
      <w:r>
        <w:lastRenderedPageBreak/>
        <w:pict w14:anchorId="72D98BAC">
          <v:shape id="Picture 10" o:spid="_x0000_i1034" type="#_x0000_t75" style="width:364.5pt;height:381.75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146273080"/>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146273081"/>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040481" w:rsidP="00B925A7">
      <w:pPr>
        <w:pStyle w:val="TH"/>
      </w:pPr>
      <w:r>
        <w:lastRenderedPageBreak/>
        <w:pict w14:anchorId="1ED0405E">
          <v:shape id="Picture 11" o:spid="_x0000_i1035" type="#_x0000_t75" style="width:482.25pt;height:327.7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146273082"/>
      <w:r w:rsidRPr="00C06175">
        <w:lastRenderedPageBreak/>
        <w:t>6B.2.4</w:t>
      </w:r>
      <w:bookmarkEnd w:id="313"/>
      <w:r w:rsidRPr="00C06175">
        <w:tab/>
        <w:t>NR Multi-RTT, DL-</w:t>
      </w:r>
      <w:proofErr w:type="spellStart"/>
      <w:r w:rsidRPr="00C06175">
        <w:t>AoD</w:t>
      </w:r>
      <w:proofErr w:type="spellEnd"/>
      <w:r w:rsidRPr="00C06175">
        <w:t xml:space="preserve"> and DL-TDOA positioning test model</w:t>
      </w:r>
      <w:bookmarkEnd w:id="314"/>
      <w:bookmarkEnd w:id="315"/>
      <w:bookmarkEnd w:id="316"/>
    </w:p>
    <w:p w14:paraId="54EF3ED2" w14:textId="77777777" w:rsidR="008A1266" w:rsidRPr="00C06175" w:rsidRDefault="00040481" w:rsidP="00B37BC2">
      <w:pPr>
        <w:pStyle w:val="TH"/>
      </w:pPr>
      <w:r>
        <w:pict w14:anchorId="36422BCB">
          <v:shape id="Picture 12" o:spid="_x0000_i1036" type="#_x0000_t75" alt="Graphical user interface, diagram, application&#10;&#10;Description automatically generated" style="width:296.25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w:t>
      </w:r>
      <w:proofErr w:type="spellStart"/>
      <w:r w:rsidRPr="00C06175">
        <w:t>AoD</w:t>
      </w:r>
      <w:proofErr w:type="spellEnd"/>
      <w:r w:rsidRPr="00C06175">
        <w:t xml:space="preserve">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w:t>
      </w:r>
      <w:proofErr w:type="spellStart"/>
      <w:r w:rsidRPr="00C06175">
        <w:t>AoD</w:t>
      </w:r>
      <w:proofErr w:type="spellEnd"/>
      <w:r w:rsidRPr="00C06175">
        <w:t xml:space="preserve">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w:t>
      </w:r>
      <w:proofErr w:type="spellStart"/>
      <w:r w:rsidRPr="00C06175">
        <w:t>AoD</w:t>
      </w:r>
      <w:proofErr w:type="spellEnd"/>
      <w:r w:rsidRPr="00C06175">
        <w:t xml:space="preserve">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146273083"/>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146273084"/>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 xml:space="preserve">The NR </w:t>
      </w:r>
      <w:proofErr w:type="spellStart"/>
      <w:r w:rsidRPr="00C06175">
        <w:t>sidelink</w:t>
      </w:r>
      <w:proofErr w:type="spellEnd"/>
      <w:r w:rsidRPr="00C06175">
        <w:t xml:space="preserve">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 xml:space="preserve">The ASPs at POS Port for NR </w:t>
      </w:r>
      <w:proofErr w:type="spellStart"/>
      <w:r w:rsidRPr="00C06175">
        <w:t>sidelink</w:t>
      </w:r>
      <w:proofErr w:type="spellEnd"/>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146273085"/>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146273086"/>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146273088"/>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146273089"/>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146273091"/>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146273092"/>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146273093"/>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146273094"/>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146273095"/>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146273096"/>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146273097"/>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146273099"/>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146273102"/>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146273103"/>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146273104"/>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146273106"/>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r>
      <w:proofErr w:type="spellStart"/>
      <w:r>
        <w:t>EUTRA_POS_ASP_TypeDefs</w:t>
      </w:r>
      <w:proofErr w:type="spellEnd"/>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r>
      <w:proofErr w:type="spellStart"/>
      <w:r>
        <w:t>System_Configuration_PosExt</w:t>
      </w:r>
      <w:proofErr w:type="spellEnd"/>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proofErr w:type="spellStart"/>
      <w:r>
        <w:t>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3"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proofErr w:type="spellStart"/>
            <w:r w:rsidRPr="00BE2B40">
              <w:rPr>
                <w:b/>
              </w:rPr>
              <w:t>SystemRequest_PosExt_Type</w:t>
            </w:r>
            <w:proofErr w:type="spellEnd"/>
          </w:p>
        </w:tc>
      </w:tr>
      <w:bookmarkEnd w:id="473"/>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000000" w:rsidP="00C83AF4">
            <w:pPr>
              <w:pStyle w:val="TAL"/>
            </w:pPr>
            <w:hyperlink w:anchor="CellConfigRequest_PosExt_Type" w:history="1">
              <w:proofErr w:type="spellStart"/>
              <w:r w:rsidR="00836658" w:rsidRPr="00BE2B40">
                <w:rPr>
                  <w:rStyle w:val="Hyperlink"/>
                </w:rPr>
                <w:t>CellConfigRequest_PosExt_Type</w:t>
              </w:r>
              <w:proofErr w:type="spellEnd"/>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proofErr w:type="spellStart"/>
      <w:r>
        <w:t>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4"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proofErr w:type="spellStart"/>
            <w:r w:rsidRPr="00BE2B40">
              <w:rPr>
                <w:b/>
              </w:rPr>
              <w:t>SystemConfirm_PosExt_Type</w:t>
            </w:r>
            <w:proofErr w:type="spellEnd"/>
          </w:p>
        </w:tc>
      </w:tr>
      <w:bookmarkEnd w:id="474"/>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proofErr w:type="spellStart"/>
            <w:r w:rsidRPr="00BE2B40">
              <w:t>Null_Type</w:t>
            </w:r>
            <w:proofErr w:type="spellEnd"/>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r>
      <w:proofErr w:type="spellStart"/>
      <w:r>
        <w:t>Cell_Configuration_PosExt</w:t>
      </w:r>
      <w:proofErr w:type="spellEnd"/>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r>
      <w:proofErr w:type="spellStart"/>
      <w:r>
        <w:t>Cell_Configuration_Common_PosExt</w:t>
      </w:r>
      <w:proofErr w:type="spellEnd"/>
    </w:p>
    <w:p w14:paraId="585894E5" w14:textId="77777777" w:rsidR="00836658" w:rsidRDefault="00836658" w:rsidP="00836658">
      <w:pPr>
        <w:pStyle w:val="TH"/>
      </w:pPr>
      <w:proofErr w:type="spellStart"/>
      <w:r>
        <w:t>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5"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proofErr w:type="spellStart"/>
            <w:r w:rsidRPr="00BE2B40">
              <w:rPr>
                <w:b/>
              </w:rPr>
              <w:t>CellConfigRequest_PosExt_Type</w:t>
            </w:r>
            <w:proofErr w:type="spellEnd"/>
          </w:p>
        </w:tc>
      </w:tr>
      <w:bookmarkEnd w:id="475"/>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proofErr w:type="spellStart"/>
            <w:r w:rsidRPr="00BE2B40">
              <w:t>AddOrReconfigure</w:t>
            </w:r>
            <w:proofErr w:type="spellEnd"/>
          </w:p>
        </w:tc>
        <w:tc>
          <w:tcPr>
            <w:tcW w:w="2957" w:type="dxa"/>
            <w:tcBorders>
              <w:top w:val="double" w:sz="4" w:space="0" w:color="auto"/>
            </w:tcBorders>
            <w:shd w:val="clear" w:color="auto" w:fill="auto"/>
          </w:tcPr>
          <w:p w14:paraId="4662B9AC" w14:textId="77777777" w:rsidR="00836658" w:rsidRPr="00BE2B40" w:rsidRDefault="00000000" w:rsidP="00C83AF4">
            <w:pPr>
              <w:pStyle w:val="TAL"/>
            </w:pPr>
            <w:hyperlink w:anchor="CellConfigInfo_PosExt_Type" w:history="1">
              <w:proofErr w:type="spellStart"/>
              <w:r w:rsidR="00836658" w:rsidRPr="00BE2B40">
                <w:rPr>
                  <w:rStyle w:val="Hyperlink"/>
                </w:rPr>
                <w:t>CellConfigInfo_PosExt_Type</w:t>
              </w:r>
              <w:proofErr w:type="spellEnd"/>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proofErr w:type="spellStart"/>
            <w:r w:rsidRPr="00BE2B40">
              <w:t>CellId</w:t>
            </w:r>
            <w:proofErr w:type="spellEnd"/>
            <w:r w:rsidRPr="00BE2B40">
              <w:t xml:space="preserve"> : identifier of the cell to be configured</w:t>
            </w:r>
          </w:p>
          <w:p w14:paraId="7195E5CF" w14:textId="77777777" w:rsidR="00836658" w:rsidRPr="00BE2B40" w:rsidRDefault="00836658" w:rsidP="00C83AF4">
            <w:pPr>
              <w:pStyle w:val="TAL"/>
            </w:pPr>
            <w:proofErr w:type="spellStart"/>
            <w:r w:rsidRPr="00BE2B40">
              <w:t>RoutingInfo</w:t>
            </w:r>
            <w:proofErr w:type="spellEnd"/>
            <w:r w:rsidRPr="00BE2B40">
              <w:t xml:space="preserve"> : None</w:t>
            </w:r>
          </w:p>
          <w:p w14:paraId="1E9E19C8" w14:textId="77777777" w:rsidR="00836658" w:rsidRPr="00BE2B40" w:rsidRDefault="00836658" w:rsidP="00C83AF4">
            <w:pPr>
              <w:pStyle w:val="TAL"/>
            </w:pPr>
            <w:proofErr w:type="spellStart"/>
            <w:r w:rsidRPr="00BE2B40">
              <w:t>TimingInfo</w:t>
            </w:r>
            <w:proofErr w:type="spellEnd"/>
            <w:r w:rsidRPr="00BE2B40">
              <w:t xml:space="preserve"> : Now (for initial configuration and for reconfiguration in general)</w:t>
            </w:r>
          </w:p>
          <w:p w14:paraId="324FD092" w14:textId="77777777" w:rsidR="00836658" w:rsidRPr="00BE2B40" w:rsidRDefault="00836658" w:rsidP="00C83AF4">
            <w:pPr>
              <w:pStyle w:val="TAL"/>
            </w:pPr>
            <w:proofErr w:type="spellStart"/>
            <w:r w:rsidRPr="00BE2B40">
              <w:t>ControlInfo</w:t>
            </w:r>
            <w:proofErr w:type="spellEnd"/>
            <w:r w:rsidRPr="00BE2B40">
              <w:t xml:space="preserve"> : </w:t>
            </w:r>
            <w:proofErr w:type="spellStart"/>
            <w:r w:rsidRPr="00BE2B40">
              <w:t>CnfFlag</w:t>
            </w:r>
            <w:proofErr w:type="spellEnd"/>
            <w:r w:rsidRPr="00BE2B40">
              <w:t xml:space="preserve">:=true; </w:t>
            </w:r>
            <w:proofErr w:type="spellStart"/>
            <w:r w:rsidRPr="00BE2B40">
              <w:t>FollowOnFlag</w:t>
            </w:r>
            <w:proofErr w:type="spellEnd"/>
            <w:r w:rsidRPr="00BE2B40">
              <w:t>:=false (in general)</w:t>
            </w:r>
          </w:p>
        </w:tc>
      </w:tr>
    </w:tbl>
    <w:p w14:paraId="3710800C" w14:textId="77777777" w:rsidR="00836658" w:rsidRDefault="00836658" w:rsidP="00836658"/>
    <w:p w14:paraId="0F0D1B0A" w14:textId="77777777" w:rsidR="00836658" w:rsidRDefault="00836658" w:rsidP="00836658">
      <w:pPr>
        <w:pStyle w:val="TH"/>
      </w:pPr>
      <w:proofErr w:type="spellStart"/>
      <w:r>
        <w:t>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6"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proofErr w:type="spellStart"/>
            <w:r w:rsidRPr="00BE2B40">
              <w:rPr>
                <w:b/>
              </w:rPr>
              <w:t>CellConfigInfo_PosExt_Type</w:t>
            </w:r>
            <w:proofErr w:type="spellEnd"/>
          </w:p>
        </w:tc>
      </w:tr>
      <w:bookmarkEnd w:id="476"/>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000000" w:rsidP="00C83AF4">
            <w:pPr>
              <w:pStyle w:val="TAL"/>
            </w:pPr>
            <w:hyperlink w:anchor="BasicCellConfig_PosExt_Type" w:history="1">
              <w:proofErr w:type="spellStart"/>
              <w:r w:rsidR="00836658" w:rsidRPr="00BE2B40">
                <w:rPr>
                  <w:rStyle w:val="Hyperlink"/>
                </w:rPr>
                <w:t>BasicCellConfig_PosExt_Type</w:t>
              </w:r>
              <w:proofErr w:type="spellEnd"/>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proofErr w:type="spellStart"/>
      <w:r>
        <w:t>BasicCellConfig_PosExt_Type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7"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proofErr w:type="spellStart"/>
            <w:r w:rsidRPr="00BE2B40">
              <w:rPr>
                <w:b/>
              </w:rPr>
              <w:t>BasicCellConfig_PosExt_Type</w:t>
            </w:r>
            <w:proofErr w:type="spellEnd"/>
          </w:p>
        </w:tc>
      </w:tr>
      <w:bookmarkEnd w:id="477"/>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proofErr w:type="spellStart"/>
            <w:r w:rsidRPr="00BE2B40">
              <w:t>PhysicalLayerConfigDL</w:t>
            </w:r>
            <w:proofErr w:type="spellEnd"/>
          </w:p>
        </w:tc>
        <w:tc>
          <w:tcPr>
            <w:tcW w:w="2464" w:type="dxa"/>
            <w:tcBorders>
              <w:top w:val="double" w:sz="4" w:space="0" w:color="auto"/>
            </w:tcBorders>
            <w:shd w:val="clear" w:color="auto" w:fill="auto"/>
          </w:tcPr>
          <w:p w14:paraId="4B8709A1" w14:textId="77777777" w:rsidR="00836658" w:rsidRPr="00BE2B40" w:rsidRDefault="00000000" w:rsidP="00C83AF4">
            <w:pPr>
              <w:pStyle w:val="TAL"/>
            </w:pPr>
            <w:hyperlink w:anchor="PhysicalLayerConfigDL_PosExt_Type" w:history="1">
              <w:proofErr w:type="spellStart"/>
              <w:r w:rsidR="00836658" w:rsidRPr="00BE2B40">
                <w:rPr>
                  <w:rStyle w:val="Hyperlink"/>
                </w:rPr>
                <w:t>PhysicalLayerConfigDL_PosExt_Type</w:t>
              </w:r>
              <w:proofErr w:type="spellEnd"/>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r>
      <w:proofErr w:type="spellStart"/>
      <w:r>
        <w:t>Downlink_Physical_Layer_Configuration_PosExt</w:t>
      </w:r>
      <w:proofErr w:type="spellEnd"/>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8"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8"/>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proofErr w:type="spellStart"/>
            <w:r w:rsidRPr="00BE2B40">
              <w:t>AntennaPort_Type</w:t>
            </w:r>
            <w:proofErr w:type="spellEnd"/>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proofErr w:type="spellStart"/>
            <w:r w:rsidRPr="00BE2B40">
              <w:t>PRS_Info</w:t>
            </w:r>
            <w:proofErr w:type="spellEnd"/>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proofErr w:type="spellStart"/>
            <w:r w:rsidRPr="00BE2B40">
              <w:t>RelativeTxPower</w:t>
            </w:r>
            <w:proofErr w:type="spellEnd"/>
          </w:p>
        </w:tc>
        <w:tc>
          <w:tcPr>
            <w:tcW w:w="2464" w:type="dxa"/>
            <w:shd w:val="clear" w:color="auto" w:fill="auto"/>
          </w:tcPr>
          <w:p w14:paraId="5A3F1696" w14:textId="77777777" w:rsidR="00836658" w:rsidRPr="00BE2B40" w:rsidRDefault="00836658" w:rsidP="00C83AF4">
            <w:pPr>
              <w:pStyle w:val="TAL"/>
            </w:pPr>
            <w:proofErr w:type="spellStart"/>
            <w:r w:rsidRPr="00BE2B40">
              <w:t>ToRS_EPRE_Ratio_Type</w:t>
            </w:r>
            <w:proofErr w:type="spellEnd"/>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proofErr w:type="spellStart"/>
      <w:r>
        <w:lastRenderedPageBreak/>
        <w:t>PhysicalLayerConfigDL_PosExt_Type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79"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proofErr w:type="spellStart"/>
            <w:r w:rsidRPr="00BE2B40">
              <w:rPr>
                <w:b/>
              </w:rPr>
              <w:t>PhysicalLayerConfigDL_PosExt_Type</w:t>
            </w:r>
            <w:proofErr w:type="spellEnd"/>
          </w:p>
        </w:tc>
      </w:tr>
      <w:bookmarkEnd w:id="479"/>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000000" w:rsidP="00C83AF4">
            <w:pPr>
              <w:pStyle w:val="TAL"/>
            </w:pPr>
            <w:hyperlink w:anchor="AntennaPort6_Config_Type" w:history="1">
              <w:r w:rsidR="00836658"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t>System_Interface_PosExt</w:t>
      </w:r>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0"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0"/>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proofErr w:type="spellStart"/>
            <w:r w:rsidRPr="00BE2B40">
              <w:t>ReqAspCommonPart_Type</w:t>
            </w:r>
            <w:proofErr w:type="spellEnd"/>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 xml:space="preserve">For configuration of antenna port 6 </w:t>
            </w:r>
            <w:proofErr w:type="spellStart"/>
            <w:r w:rsidRPr="00BE2B40">
              <w:t>TimingInfo</w:t>
            </w:r>
            <w:proofErr w:type="spellEnd"/>
            <w:r w:rsidRPr="00BE2B40">
              <w:t xml:space="preserve">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000000" w:rsidP="00C83AF4">
            <w:pPr>
              <w:pStyle w:val="TAL"/>
            </w:pPr>
            <w:hyperlink w:anchor="SystemRequest_PosExt_Type" w:history="1">
              <w:proofErr w:type="spellStart"/>
              <w:r w:rsidR="00836658" w:rsidRPr="00BE2B40">
                <w:rPr>
                  <w:rStyle w:val="Hyperlink"/>
                </w:rPr>
                <w:t>SystemRequest_PosExt_Type</w:t>
              </w:r>
              <w:proofErr w:type="spellEnd"/>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1"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1"/>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proofErr w:type="spellStart"/>
            <w:r w:rsidRPr="00BE2B40">
              <w:t>CnfAspCommonPart_Type</w:t>
            </w:r>
            <w:proofErr w:type="spellEnd"/>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proofErr w:type="spellStart"/>
            <w:r w:rsidRPr="00BE2B40">
              <w:t>TimingInfo</w:t>
            </w:r>
            <w:proofErr w:type="spellEnd"/>
            <w:r w:rsidRPr="00BE2B40">
              <w:t xml:space="preserve"> is ignored by TTCN</w:t>
            </w:r>
          </w:p>
          <w:p w14:paraId="77C268B0" w14:textId="77777777" w:rsidR="00836658" w:rsidRPr="00BE2B40" w:rsidRDefault="00836658" w:rsidP="00C83AF4">
            <w:pPr>
              <w:pStyle w:val="TAL"/>
            </w:pPr>
            <w:r w:rsidRPr="00BE2B40">
              <w:t xml:space="preserve">=&gt; SS may set </w:t>
            </w:r>
            <w:proofErr w:type="spellStart"/>
            <w:r w:rsidRPr="00BE2B40">
              <w:t>TimingInfo</w:t>
            </w:r>
            <w:proofErr w:type="spellEnd"/>
            <w:r w:rsidRPr="00BE2B40">
              <w:t xml:space="preserve">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000000" w:rsidP="00C83AF4">
            <w:pPr>
              <w:pStyle w:val="TAL"/>
            </w:pPr>
            <w:hyperlink w:anchor="SystemConfirm_PosExt_Type" w:history="1">
              <w:proofErr w:type="spellStart"/>
              <w:r w:rsidR="00836658" w:rsidRPr="00BE2B40">
                <w:rPr>
                  <w:rStyle w:val="Hyperlink"/>
                </w:rPr>
                <w:t>SystemConfirm_PosExt_Type</w:t>
              </w:r>
              <w:proofErr w:type="spellEnd"/>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2"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2"/>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000000" w:rsidP="00C83AF4">
            <w:pPr>
              <w:pStyle w:val="TAL"/>
            </w:pPr>
            <w:hyperlink w:anchor="SYSTEM_CTRL_POSEXT_REQ" w:history="1">
              <w:r w:rsidR="00836658"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000000" w:rsidP="00C83AF4">
            <w:pPr>
              <w:pStyle w:val="TAL"/>
            </w:pPr>
            <w:hyperlink w:anchor="SYSTEM_CTRL_POSEXT_CNF" w:history="1">
              <w:r w:rsidR="00836658"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proofErr w:type="spellStart"/>
            <w:r w:rsidRPr="00BE2B40">
              <w:rPr>
                <w:b/>
              </w:rPr>
              <w:t>EUTRA_POS_ASP_TypeDefs</w:t>
            </w:r>
            <w:proofErr w:type="spellEnd"/>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w:t>
            </w:r>
            <w:proofErr w:type="spellStart"/>
            <w:r w:rsidRPr="00BE2B40">
              <w:t>EUTRA_POS_ASP_TypeDefs.ttcn</w:t>
            </w:r>
            <w:proofErr w:type="spellEnd"/>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3" w:name="_Toc36038692"/>
      <w:bookmarkStart w:id="484" w:name="_Toc58332848"/>
      <w:bookmarkStart w:id="485" w:name="_Toc75462764"/>
      <w:bookmarkStart w:id="486" w:name="_Toc90625707"/>
      <w:bookmarkStart w:id="487" w:name="_Toc92134831"/>
      <w:bookmarkStart w:id="488" w:name="_Toc146273115"/>
      <w:bookmarkStart w:id="489" w:name="_Toc27409358"/>
      <w:r w:rsidR="00BD6FF9" w:rsidRPr="00C06175">
        <w:lastRenderedPageBreak/>
        <w:t>Annex D (informative)</w:t>
      </w:r>
      <w:r w:rsidR="00BD6FF9" w:rsidRPr="00C06175">
        <w:br/>
        <w:t>Positioning System Simulator ASP Definitions in TTCN-3</w:t>
      </w:r>
      <w:bookmarkEnd w:id="483"/>
      <w:bookmarkEnd w:id="484"/>
      <w:bookmarkEnd w:id="485"/>
      <w:bookmarkEnd w:id="486"/>
      <w:bookmarkEnd w:id="487"/>
      <w:bookmarkEnd w:id="488"/>
    </w:p>
    <w:p w14:paraId="408D36F6" w14:textId="77777777" w:rsidR="0032138E" w:rsidRPr="00C06175" w:rsidRDefault="0032138E" w:rsidP="0032138E">
      <w:pPr>
        <w:pStyle w:val="Heading1"/>
      </w:pPr>
      <w:bookmarkStart w:id="490" w:name="_Toc146273116"/>
      <w:r w:rsidRPr="00C06175">
        <w:t>D.1</w:t>
      </w:r>
      <w:r w:rsidRPr="00C06175">
        <w:tab/>
      </w:r>
      <w:proofErr w:type="spellStart"/>
      <w:r w:rsidRPr="00C06175">
        <w:t>PosSystem_ASP_TypeDefs</w:t>
      </w:r>
      <w:bookmarkEnd w:id="490"/>
      <w:proofErr w:type="spellEnd"/>
    </w:p>
    <w:p w14:paraId="048243E7" w14:textId="77777777" w:rsidR="0032138E" w:rsidRPr="00C06175" w:rsidRDefault="0032138E" w:rsidP="0032138E">
      <w:pPr>
        <w:pStyle w:val="TH"/>
      </w:pPr>
      <w:proofErr w:type="spellStart"/>
      <w:r w:rsidRPr="00C06175">
        <w:t>PosSystem_ASP_TypeDefs</w:t>
      </w:r>
      <w:proofErr w:type="spellEnd"/>
      <w:r w:rsidRPr="00C06175">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1" w:name="tsc_MaxPosSystems" w:colFirst="0" w:colLast="0"/>
            <w:proofErr w:type="spellStart"/>
            <w:r w:rsidRPr="00C06175">
              <w:rPr>
                <w:b/>
              </w:rPr>
              <w:t>tsc_MaxPosSystems</w:t>
            </w:r>
            <w:proofErr w:type="spellEnd"/>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1"/>
    </w:tbl>
    <w:p w14:paraId="38C72180" w14:textId="77777777" w:rsidR="0032138E" w:rsidRPr="00C06175" w:rsidRDefault="0032138E" w:rsidP="0032138E"/>
    <w:p w14:paraId="4A5CF5AE" w14:textId="77777777" w:rsidR="0032138E" w:rsidRPr="00C06175" w:rsidRDefault="0032138E" w:rsidP="0032138E">
      <w:pPr>
        <w:pStyle w:val="TH"/>
      </w:pPr>
      <w:proofErr w:type="spellStart"/>
      <w:r w:rsidRPr="00C06175">
        <w:t>PositioningSystemType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proofErr w:type="spellStart"/>
            <w:r w:rsidRPr="00C06175">
              <w:rPr>
                <w:b/>
              </w:rPr>
              <w:t>PositioningSystemType</w:t>
            </w:r>
            <w:proofErr w:type="spellEnd"/>
          </w:p>
        </w:tc>
      </w:tr>
      <w:bookmarkEnd w:id="49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proofErr w:type="spellStart"/>
            <w:r w:rsidRPr="00C06175">
              <w:t>gps</w:t>
            </w:r>
            <w:proofErr w:type="spellEnd"/>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proofErr w:type="spellStart"/>
            <w:r w:rsidRPr="00C06175">
              <w:t>modernizedGPS</w:t>
            </w:r>
            <w:proofErr w:type="spellEnd"/>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proofErr w:type="spellStart"/>
            <w:r w:rsidRPr="00C06175">
              <w:t>glonass</w:t>
            </w:r>
            <w:proofErr w:type="spellEnd"/>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proofErr w:type="spellStart"/>
            <w:r w:rsidRPr="00C06175">
              <w:t>galileo</w:t>
            </w:r>
            <w:proofErr w:type="spellEnd"/>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proofErr w:type="spellStart"/>
            <w:r w:rsidRPr="00C06175">
              <w:t>qzss</w:t>
            </w:r>
            <w:proofErr w:type="spellEnd"/>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proofErr w:type="spellStart"/>
            <w:r w:rsidRPr="00C06175">
              <w:t>otdoa</w:t>
            </w:r>
            <w:proofErr w:type="spellEnd"/>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proofErr w:type="spellStart"/>
            <w:r w:rsidRPr="00C06175">
              <w:t>ecid</w:t>
            </w:r>
            <w:proofErr w:type="spellEnd"/>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proofErr w:type="spellStart"/>
            <w:r w:rsidRPr="00C06175">
              <w:t>mbs</w:t>
            </w:r>
            <w:proofErr w:type="spellEnd"/>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proofErr w:type="spellStart"/>
            <w:r w:rsidRPr="00C06175">
              <w:t>wlan</w:t>
            </w:r>
            <w:proofErr w:type="spellEnd"/>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proofErr w:type="spellStart"/>
            <w:r w:rsidRPr="00C06175">
              <w:t>bluetooth</w:t>
            </w:r>
            <w:proofErr w:type="spellEnd"/>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proofErr w:type="spellStart"/>
      <w:r w:rsidRPr="00C06175">
        <w:t>PositioningSystemList_Type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proofErr w:type="spellStart"/>
            <w:r w:rsidRPr="00C06175">
              <w:rPr>
                <w:b/>
              </w:rPr>
              <w:t>PositioningSystemList_Type</w:t>
            </w:r>
            <w:proofErr w:type="spellEnd"/>
          </w:p>
        </w:tc>
      </w:tr>
      <w:bookmarkEnd w:id="49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proofErr w:type="spellStart"/>
              <w:r w:rsidRPr="00C06175">
                <w:rPr>
                  <w:rStyle w:val="Hyperlink"/>
                </w:rPr>
                <w:t>PositioningSystemType</w:t>
              </w:r>
              <w:proofErr w:type="spellEnd"/>
            </w:hyperlink>
          </w:p>
        </w:tc>
      </w:tr>
    </w:tbl>
    <w:p w14:paraId="3009C363" w14:textId="77777777" w:rsidR="0032138E" w:rsidRPr="00C06175" w:rsidRDefault="0032138E" w:rsidP="0032138E"/>
    <w:p w14:paraId="01997546" w14:textId="77777777" w:rsidR="0032138E" w:rsidRPr="00C06175" w:rsidRDefault="0032138E" w:rsidP="0032138E">
      <w:pPr>
        <w:pStyle w:val="TH"/>
      </w:pPr>
      <w:proofErr w:type="spellStart"/>
      <w:r w:rsidRPr="00C06175">
        <w:t>Altitude_Type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proofErr w:type="spellStart"/>
            <w:r w:rsidRPr="00C06175">
              <w:rPr>
                <w:b/>
              </w:rPr>
              <w:t>Altitude_Type</w:t>
            </w:r>
            <w:proofErr w:type="spellEnd"/>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4" w:name="_Toc146273117"/>
      <w:r w:rsidRPr="00C06175">
        <w:t>D.1.1</w:t>
      </w:r>
      <w:r w:rsidRPr="00C06175">
        <w:tab/>
      </w:r>
      <w:proofErr w:type="spellStart"/>
      <w:r w:rsidRPr="00C06175">
        <w:t>PosSystem_Load_Scenario</w:t>
      </w:r>
      <w:bookmarkEnd w:id="494"/>
      <w:proofErr w:type="spellEnd"/>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proofErr w:type="spellStart"/>
      <w:r w:rsidRPr="00C06175">
        <w:t>PosSystem_Load_Scenario</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5" w:name="ScenarioNumber_Type" w:colFirst="0" w:colLast="0"/>
            <w:proofErr w:type="spellStart"/>
            <w:r w:rsidRPr="00C06175">
              <w:rPr>
                <w:b/>
              </w:rPr>
              <w:t>ScenarioNumber_Type</w:t>
            </w:r>
            <w:proofErr w:type="spellEnd"/>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5"/>
    </w:tbl>
    <w:p w14:paraId="5230FFBE" w14:textId="77777777" w:rsidR="0032138E" w:rsidRPr="00C06175" w:rsidRDefault="0032138E" w:rsidP="0032138E"/>
    <w:p w14:paraId="3CCFEF45" w14:textId="77777777" w:rsidR="0032138E" w:rsidRPr="00C06175" w:rsidRDefault="0032138E" w:rsidP="0032138E">
      <w:pPr>
        <w:pStyle w:val="TH"/>
      </w:pPr>
      <w:proofErr w:type="spellStart"/>
      <w:r w:rsidRPr="00C06175">
        <w:lastRenderedPageBreak/>
        <w:t>PositioningScenario_Type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proofErr w:type="spellStart"/>
            <w:r w:rsidRPr="00C06175">
              <w:rPr>
                <w:b/>
              </w:rPr>
              <w:t>PositioningScenario_Type</w:t>
            </w:r>
            <w:proofErr w:type="spellEnd"/>
          </w:p>
        </w:tc>
      </w:tr>
      <w:bookmarkEnd w:id="49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proofErr w:type="spellStart"/>
            <w:r w:rsidRPr="00C06175">
              <w:t>LTE_Positioning</w:t>
            </w:r>
            <w:proofErr w:type="spellEnd"/>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proofErr w:type="spellStart"/>
            <w:r w:rsidRPr="00C06175">
              <w:t>NR_Positioning</w:t>
            </w:r>
            <w:proofErr w:type="spellEnd"/>
          </w:p>
        </w:tc>
        <w:tc>
          <w:tcPr>
            <w:tcW w:w="2957" w:type="dxa"/>
            <w:shd w:val="clear" w:color="auto" w:fill="auto"/>
          </w:tcPr>
          <w:p w14:paraId="143DDC4C"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proofErr w:type="spellStart"/>
            <w:r w:rsidRPr="00C06175">
              <w:t>NR_Sidelink</w:t>
            </w:r>
            <w:proofErr w:type="spellEnd"/>
          </w:p>
        </w:tc>
        <w:tc>
          <w:tcPr>
            <w:tcW w:w="2957" w:type="dxa"/>
            <w:shd w:val="clear" w:color="auto" w:fill="auto"/>
          </w:tcPr>
          <w:p w14:paraId="54C0A3E8" w14:textId="77777777" w:rsidR="0032138E" w:rsidRPr="00C06175" w:rsidRDefault="00000000" w:rsidP="003169BE">
            <w:pPr>
              <w:pStyle w:val="TAL"/>
            </w:pPr>
            <w:hyperlink w:anchor="ScenarioNumber_Type" w:history="1">
              <w:proofErr w:type="spellStart"/>
              <w:r w:rsidR="0032138E" w:rsidRPr="00C06175">
                <w:rPr>
                  <w:rStyle w:val="Hyperlink"/>
                </w:rPr>
                <w:t>ScenarioNumber_Type</w:t>
              </w:r>
              <w:proofErr w:type="spellEnd"/>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7" w:name="_Toc146273118"/>
      <w:r w:rsidRPr="00C06175">
        <w:t>D.1.2</w:t>
      </w:r>
      <w:r w:rsidRPr="00C06175">
        <w:tab/>
      </w:r>
      <w:proofErr w:type="spellStart"/>
      <w:r w:rsidRPr="00C06175">
        <w:t>PosSystem_Retrieve_Data</w:t>
      </w:r>
      <w:bookmarkEnd w:id="497"/>
      <w:proofErr w:type="spellEnd"/>
    </w:p>
    <w:p w14:paraId="0CB020F6" w14:textId="77777777" w:rsidR="0032138E" w:rsidRPr="00C06175" w:rsidRDefault="0032138E" w:rsidP="0032138E">
      <w:pPr>
        <w:pStyle w:val="Heading3"/>
      </w:pPr>
      <w:bookmarkStart w:id="498" w:name="_Toc146273119"/>
      <w:r w:rsidRPr="00C06175">
        <w:t>D.1.2.1</w:t>
      </w:r>
      <w:r w:rsidRPr="00C06175">
        <w:tab/>
      </w:r>
      <w:proofErr w:type="spellStart"/>
      <w:r w:rsidRPr="00C06175">
        <w:t>SatSystem_Retrieve_UTRAN_Data</w:t>
      </w:r>
      <w:bookmarkEnd w:id="498"/>
      <w:proofErr w:type="spellEnd"/>
    </w:p>
    <w:p w14:paraId="5BED3770" w14:textId="77777777" w:rsidR="0032138E" w:rsidRPr="00C06175" w:rsidRDefault="0032138E" w:rsidP="0032138E">
      <w:pPr>
        <w:pStyle w:val="TH"/>
      </w:pPr>
      <w:proofErr w:type="spellStart"/>
      <w:r w:rsidRPr="00C06175">
        <w:t>UTRAN_GPS_AssistanceDataRequest_Type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49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proofErr w:type="spellStart"/>
            <w:r w:rsidRPr="00C06175">
              <w:rPr>
                <w:b/>
              </w:rPr>
              <w:t>UTRAN_GPS_AssistanceDataRequest_Type</w:t>
            </w:r>
            <w:proofErr w:type="spellEnd"/>
          </w:p>
        </w:tc>
      </w:tr>
      <w:bookmarkEnd w:id="49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proofErr w:type="spellStart"/>
            <w:r w:rsidRPr="00C06175">
              <w:t>AssistanceDataReqGPS</w:t>
            </w:r>
            <w:proofErr w:type="spellEnd"/>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w:t>
            </w:r>
            <w:proofErr w:type="spellStart"/>
            <w:r w:rsidRPr="00C06175">
              <w:t>AdditionalAssistanceDataRequest</w:t>
            </w:r>
            <w:proofErr w:type="spellEnd"/>
          </w:p>
        </w:tc>
      </w:tr>
    </w:tbl>
    <w:p w14:paraId="1D1A46CA" w14:textId="77777777" w:rsidR="0032138E" w:rsidRPr="00C06175" w:rsidRDefault="0032138E" w:rsidP="0032138E"/>
    <w:p w14:paraId="141A63DD" w14:textId="77777777" w:rsidR="0032138E" w:rsidRPr="00C06175" w:rsidRDefault="0032138E" w:rsidP="0032138E">
      <w:pPr>
        <w:pStyle w:val="TH"/>
      </w:pPr>
      <w:proofErr w:type="spellStart"/>
      <w:r w:rsidRPr="00C06175">
        <w:t>UTRAN_GANSS_AssistanceDataRequest_Type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proofErr w:type="spellStart"/>
            <w:r w:rsidRPr="00C06175">
              <w:rPr>
                <w:b/>
              </w:rPr>
              <w:t>UTRAN_GANSS_AssistanceDataRequest_Type</w:t>
            </w:r>
            <w:proofErr w:type="spellEnd"/>
          </w:p>
        </w:tc>
      </w:tr>
      <w:bookmarkEnd w:id="50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proofErr w:type="spellStart"/>
            <w:r w:rsidRPr="00C06175">
              <w:t>AssistanceDataReqGANSS</w:t>
            </w:r>
            <w:proofErr w:type="spellEnd"/>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w:t>
            </w:r>
            <w:proofErr w:type="spellStart"/>
            <w:r w:rsidRPr="00C06175">
              <w:t>AdditionalAssistanceDataRequest</w:t>
            </w:r>
            <w:proofErr w:type="spellEnd"/>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proofErr w:type="spellStart"/>
      <w:r w:rsidRPr="00C06175">
        <w:t>UTRAN_AssistanceDataRequest_Type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proofErr w:type="spellStart"/>
            <w:r w:rsidRPr="00C06175">
              <w:rPr>
                <w:b/>
              </w:rPr>
              <w:t>UTRAN_AssistanceDataRequest_Type</w:t>
            </w:r>
            <w:proofErr w:type="spellEnd"/>
          </w:p>
        </w:tc>
      </w:tr>
      <w:bookmarkEnd w:id="50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proofErr w:type="spellStart"/>
              <w:r w:rsidR="0032138E" w:rsidRPr="00C06175">
                <w:rPr>
                  <w:rStyle w:val="Hyperlink"/>
                </w:rPr>
                <w:t>UTRAN_GPS_AssistanceDataRequest_Type</w:t>
              </w:r>
              <w:proofErr w:type="spellEnd"/>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proofErr w:type="spellStart"/>
              <w:r w:rsidR="0032138E" w:rsidRPr="00C06175">
                <w:rPr>
                  <w:rStyle w:val="Hyperlink"/>
                </w:rPr>
                <w:t>UTRAN_GANSS_AssistanceDataRequest_Type</w:t>
              </w:r>
              <w:proofErr w:type="spellEnd"/>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proofErr w:type="spellStart"/>
      <w:r w:rsidRPr="00C06175">
        <w:t>UTRAN_AssistanceDataRequestList_Type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proofErr w:type="spellStart"/>
            <w:r w:rsidRPr="00C06175">
              <w:rPr>
                <w:b/>
              </w:rPr>
              <w:t>UTRAN_AssistanceDataRequestList_Type</w:t>
            </w:r>
            <w:proofErr w:type="spellEnd"/>
          </w:p>
        </w:tc>
      </w:tr>
      <w:bookmarkEnd w:id="50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proofErr w:type="spellStart"/>
              <w:r w:rsidRPr="00C06175">
                <w:rPr>
                  <w:rStyle w:val="Hyperlink"/>
                </w:rPr>
                <w:t>UTRAN_AssistanceDataRequest_Type</w:t>
              </w:r>
              <w:proofErr w:type="spellEnd"/>
            </w:hyperlink>
          </w:p>
        </w:tc>
      </w:tr>
    </w:tbl>
    <w:p w14:paraId="2396A7DA" w14:textId="77777777" w:rsidR="0032138E" w:rsidRPr="00C06175" w:rsidRDefault="0032138E" w:rsidP="0032138E"/>
    <w:p w14:paraId="65B22637" w14:textId="77777777" w:rsidR="0032138E" w:rsidRPr="00C06175" w:rsidRDefault="0032138E" w:rsidP="0032138E">
      <w:pPr>
        <w:pStyle w:val="TH"/>
      </w:pPr>
      <w:proofErr w:type="spellStart"/>
      <w:r w:rsidRPr="00C06175">
        <w:lastRenderedPageBreak/>
        <w:t>UTRAN_GPS_AssistanceData_Type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proofErr w:type="spellStart"/>
            <w:r w:rsidRPr="00C06175">
              <w:rPr>
                <w:b/>
              </w:rPr>
              <w:t>UTRAN_GPS_AssistanceData_Type</w:t>
            </w:r>
            <w:proofErr w:type="spellEnd"/>
          </w:p>
        </w:tc>
      </w:tr>
      <w:bookmarkEnd w:id="50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 xml:space="preserve">bitstring containing 3GPP TS 25.331 [12] type </w:t>
            </w:r>
            <w:proofErr w:type="spellStart"/>
            <w:r w:rsidRPr="00C06175">
              <w:t>AlmanacSatInfoList</w:t>
            </w:r>
            <w:proofErr w:type="spellEnd"/>
          </w:p>
        </w:tc>
      </w:tr>
    </w:tbl>
    <w:p w14:paraId="2E33DB66" w14:textId="77777777" w:rsidR="0032138E" w:rsidRPr="00C06175" w:rsidRDefault="0032138E" w:rsidP="0032138E"/>
    <w:p w14:paraId="16749161" w14:textId="77777777" w:rsidR="0032138E" w:rsidRPr="00C06175" w:rsidRDefault="0032138E" w:rsidP="0032138E">
      <w:pPr>
        <w:pStyle w:val="TH"/>
      </w:pPr>
      <w:proofErr w:type="spellStart"/>
      <w:r w:rsidRPr="00C06175">
        <w:t>UTRAN_GANSS_AssistanceData_Type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proofErr w:type="spellStart"/>
            <w:r w:rsidRPr="00C06175">
              <w:rPr>
                <w:b/>
              </w:rPr>
              <w:t>UTRAN_GANSS_AssistanceData_Type</w:t>
            </w:r>
            <w:proofErr w:type="spellEnd"/>
          </w:p>
        </w:tc>
      </w:tr>
      <w:bookmarkEnd w:id="50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proofErr w:type="spellStart"/>
      <w:r w:rsidRPr="00C06175">
        <w:t>UTRAN_AssistanceData_Type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proofErr w:type="spellStart"/>
            <w:r w:rsidRPr="00C06175">
              <w:rPr>
                <w:b/>
              </w:rPr>
              <w:t>UTRAN_AssistanceData_Type</w:t>
            </w:r>
            <w:proofErr w:type="spellEnd"/>
          </w:p>
        </w:tc>
      </w:tr>
      <w:bookmarkEnd w:id="50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proofErr w:type="spellStart"/>
              <w:r w:rsidR="0032138E" w:rsidRPr="00C06175">
                <w:rPr>
                  <w:rStyle w:val="Hyperlink"/>
                </w:rPr>
                <w:t>UTRAN_GPS_AssistanceData_Type</w:t>
              </w:r>
              <w:proofErr w:type="spellEnd"/>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proofErr w:type="spellStart"/>
              <w:r w:rsidR="0032138E" w:rsidRPr="00C06175">
                <w:rPr>
                  <w:rStyle w:val="Hyperlink"/>
                </w:rPr>
                <w:t>UTRAN_GANSS_AssistanceData_Type</w:t>
              </w:r>
              <w:proofErr w:type="spellEnd"/>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proofErr w:type="spellStart"/>
      <w:r w:rsidRPr="00C06175">
        <w:t>UTRAN_AssistanceDataList_Type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proofErr w:type="spellStart"/>
            <w:r w:rsidRPr="00C06175">
              <w:rPr>
                <w:b/>
              </w:rPr>
              <w:t>UTRAN_AssistanceDataList_Type</w:t>
            </w:r>
            <w:proofErr w:type="spellEnd"/>
          </w:p>
        </w:tc>
      </w:tr>
      <w:bookmarkEnd w:id="50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proofErr w:type="spellStart"/>
              <w:r w:rsidRPr="00C06175">
                <w:rPr>
                  <w:rStyle w:val="Hyperlink"/>
                </w:rPr>
                <w:t>UTRAN_AssistanceData_Type</w:t>
              </w:r>
              <w:proofErr w:type="spellEnd"/>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7" w:name="_Toc146273120"/>
      <w:r w:rsidRPr="00C06175">
        <w:t>D.1.2.2</w:t>
      </w:r>
      <w:r w:rsidRPr="00C06175">
        <w:tab/>
      </w:r>
      <w:proofErr w:type="spellStart"/>
      <w:r w:rsidRPr="00C06175">
        <w:t>PosSystem_Retrieve_LPP_Data</w:t>
      </w:r>
      <w:bookmarkEnd w:id="507"/>
      <w:proofErr w:type="spellEnd"/>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w:t>
      </w:r>
      <w:proofErr w:type="spellStart"/>
      <w:r w:rsidRPr="00C06175">
        <w:t>cs_RequestAssistData_UEB_GpsAndGlonass</w:t>
      </w:r>
      <w:proofErr w:type="spellEnd"/>
      <w:r w:rsidRPr="00C06175">
        <w:t>" as an example.</w:t>
      </w:r>
    </w:p>
    <w:p w14:paraId="32851879" w14:textId="77777777" w:rsidR="0032138E" w:rsidRPr="00C06175" w:rsidRDefault="0032138E" w:rsidP="0032138E">
      <w:pPr>
        <w:pStyle w:val="TH"/>
      </w:pPr>
      <w:proofErr w:type="spellStart"/>
      <w:r w:rsidRPr="00C06175">
        <w:t>LPP_AssistanceDataRequest_Type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proofErr w:type="spellStart"/>
            <w:r w:rsidRPr="00C06175">
              <w:rPr>
                <w:b/>
              </w:rPr>
              <w:t>LPP_AssistanceDataRequest_Type</w:t>
            </w:r>
            <w:proofErr w:type="spellEnd"/>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proofErr w:type="spellStart"/>
      <w:r w:rsidRPr="00C06175">
        <w:lastRenderedPageBreak/>
        <w:t>LPP_AssistanceDataProvide_Type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proofErr w:type="spellStart"/>
            <w:r w:rsidRPr="00C06175">
              <w:rPr>
                <w:b/>
              </w:rPr>
              <w:t>LPP_AssistanceDataProvide_Type</w:t>
            </w:r>
            <w:proofErr w:type="spellEnd"/>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proofErr w:type="spellStart"/>
      <w:r w:rsidRPr="00C06175">
        <w:t>LPP_AssistanceDataRequestList_Type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proofErr w:type="spellStart"/>
            <w:r w:rsidRPr="00C06175">
              <w:rPr>
                <w:b/>
              </w:rPr>
              <w:t>LPP_AssistanceDataRequestList_Type</w:t>
            </w:r>
            <w:proofErr w:type="spellEnd"/>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proofErr w:type="spellStart"/>
              <w:r w:rsidRPr="00C06175">
                <w:rPr>
                  <w:rStyle w:val="Hyperlink"/>
                </w:rPr>
                <w:t>LPP_AssistanceDataRequest_Type</w:t>
              </w:r>
              <w:proofErr w:type="spellEnd"/>
            </w:hyperlink>
          </w:p>
        </w:tc>
      </w:tr>
    </w:tbl>
    <w:p w14:paraId="6FE8CE94" w14:textId="77777777" w:rsidR="0032138E" w:rsidRPr="00C06175" w:rsidRDefault="0032138E" w:rsidP="0032138E"/>
    <w:p w14:paraId="514A07CA" w14:textId="77777777" w:rsidR="0032138E" w:rsidRPr="00C06175" w:rsidRDefault="0032138E" w:rsidP="0032138E">
      <w:pPr>
        <w:pStyle w:val="TH"/>
      </w:pPr>
      <w:proofErr w:type="spellStart"/>
      <w:r w:rsidRPr="00C06175">
        <w:t>LPP_AssistanceDataList_Type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proofErr w:type="spellStart"/>
            <w:r w:rsidRPr="00C06175">
              <w:rPr>
                <w:b/>
              </w:rPr>
              <w:t>LPP_AssistanceDataList_Type</w:t>
            </w:r>
            <w:proofErr w:type="spellEnd"/>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proofErr w:type="spellStart"/>
              <w:r w:rsidRPr="00C06175">
                <w:rPr>
                  <w:rStyle w:val="Hyperlink"/>
                </w:rPr>
                <w:t>LPP_AssistanceDataProvide_Type</w:t>
              </w:r>
              <w:proofErr w:type="spellEnd"/>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8" w:name="_Toc146273121"/>
      <w:r w:rsidRPr="00C06175">
        <w:t>D.1.2.3</w:t>
      </w:r>
      <w:r w:rsidRPr="00C06175">
        <w:tab/>
      </w:r>
      <w:proofErr w:type="spellStart"/>
      <w:r w:rsidRPr="00C06175">
        <w:t>PosSystem_Retrieve_Data_Common</w:t>
      </w:r>
      <w:bookmarkEnd w:id="508"/>
      <w:proofErr w:type="spellEnd"/>
    </w:p>
    <w:p w14:paraId="4F64E2FF" w14:textId="77777777" w:rsidR="0032138E" w:rsidRPr="00C06175" w:rsidRDefault="0032138E" w:rsidP="0032138E">
      <w:pPr>
        <w:pStyle w:val="TH"/>
      </w:pPr>
      <w:proofErr w:type="spellStart"/>
      <w:r w:rsidRPr="00C06175">
        <w:t>AssistanceDataRetrieveRequest_Type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0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proofErr w:type="spellStart"/>
            <w:r w:rsidRPr="00C06175">
              <w:rPr>
                <w:b/>
              </w:rPr>
              <w:t>AssistanceDataRetrieveRequest_Type</w:t>
            </w:r>
            <w:proofErr w:type="spellEnd"/>
          </w:p>
        </w:tc>
      </w:tr>
      <w:bookmarkEnd w:id="50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proofErr w:type="spellStart"/>
              <w:r w:rsidR="0032138E" w:rsidRPr="00C06175">
                <w:rPr>
                  <w:rStyle w:val="Hyperlink"/>
                </w:rPr>
                <w:t>LPP_AssistanceDataRequestList_Type</w:t>
              </w:r>
              <w:proofErr w:type="spellEnd"/>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proofErr w:type="spellStart"/>
              <w:r w:rsidR="0032138E" w:rsidRPr="00C06175">
                <w:rPr>
                  <w:rStyle w:val="Hyperlink"/>
                </w:rPr>
                <w:t>UTRAN_AssistanceDataRequestList_Type</w:t>
              </w:r>
              <w:proofErr w:type="spellEnd"/>
            </w:hyperlink>
          </w:p>
        </w:tc>
        <w:tc>
          <w:tcPr>
            <w:tcW w:w="5421" w:type="dxa"/>
            <w:shd w:val="clear" w:color="auto" w:fill="auto"/>
          </w:tcPr>
          <w:p w14:paraId="4213AC93"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5DC9F9E3" w14:textId="77777777" w:rsidR="0032138E" w:rsidRPr="00C06175" w:rsidRDefault="0032138E" w:rsidP="0032138E"/>
    <w:p w14:paraId="28845A0D" w14:textId="77777777" w:rsidR="0032138E" w:rsidRPr="00C06175" w:rsidRDefault="0032138E" w:rsidP="0032138E">
      <w:pPr>
        <w:pStyle w:val="TH"/>
      </w:pPr>
      <w:proofErr w:type="spellStart"/>
      <w:r w:rsidRPr="00C06175">
        <w:t>AssistanceDataRetrieveResponse_Type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proofErr w:type="spellStart"/>
            <w:r w:rsidRPr="00C06175">
              <w:rPr>
                <w:b/>
              </w:rPr>
              <w:t>AssistanceDataRetrieveResponse_Type</w:t>
            </w:r>
            <w:proofErr w:type="spellEnd"/>
          </w:p>
        </w:tc>
      </w:tr>
      <w:bookmarkEnd w:id="51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proofErr w:type="spellStart"/>
              <w:r w:rsidR="0032138E" w:rsidRPr="00C06175">
                <w:rPr>
                  <w:rStyle w:val="Hyperlink"/>
                </w:rPr>
                <w:t>LPP_AssistanceDataList_Type</w:t>
              </w:r>
              <w:proofErr w:type="spellEnd"/>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proofErr w:type="spellStart"/>
              <w:r w:rsidR="0032138E" w:rsidRPr="00C06175">
                <w:rPr>
                  <w:rStyle w:val="Hyperlink"/>
                </w:rPr>
                <w:t>UTRAN_AssistanceDataList_Type</w:t>
              </w:r>
              <w:proofErr w:type="spellEnd"/>
            </w:hyperlink>
          </w:p>
        </w:tc>
        <w:tc>
          <w:tcPr>
            <w:tcW w:w="5421" w:type="dxa"/>
            <w:shd w:val="clear" w:color="auto" w:fill="auto"/>
          </w:tcPr>
          <w:p w14:paraId="1EC1EFC0"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1" w:name="_Toc146273122"/>
      <w:r w:rsidRPr="00C06175">
        <w:t>D.1.3</w:t>
      </w:r>
      <w:r w:rsidRPr="00C06175">
        <w:tab/>
      </w:r>
      <w:proofErr w:type="spellStart"/>
      <w:r w:rsidRPr="00C06175">
        <w:t>PosSystem_PowerControl</w:t>
      </w:r>
      <w:bookmarkEnd w:id="511"/>
      <w:proofErr w:type="spellEnd"/>
    </w:p>
    <w:p w14:paraId="4C82C656" w14:textId="77777777" w:rsidR="0032138E" w:rsidRPr="00C06175" w:rsidRDefault="0032138E" w:rsidP="0032138E">
      <w:pPr>
        <w:pStyle w:val="TH"/>
      </w:pPr>
      <w:proofErr w:type="spellStart"/>
      <w:r w:rsidRPr="00C06175">
        <w:t>PowerControl_Type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proofErr w:type="spellStart"/>
            <w:r w:rsidRPr="00C06175">
              <w:rPr>
                <w:b/>
              </w:rPr>
              <w:t>PowerControl_Type</w:t>
            </w:r>
            <w:proofErr w:type="spellEnd"/>
          </w:p>
        </w:tc>
      </w:tr>
      <w:bookmarkEnd w:id="51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proofErr w:type="spellStart"/>
            <w:r w:rsidRPr="00C06175">
              <w:t>PowerOn</w:t>
            </w:r>
            <w:proofErr w:type="spellEnd"/>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proofErr w:type="spellStart"/>
            <w:r w:rsidRPr="00C06175">
              <w:t>PowerOff</w:t>
            </w:r>
            <w:proofErr w:type="spellEnd"/>
          </w:p>
        </w:tc>
        <w:tc>
          <w:tcPr>
            <w:tcW w:w="2957" w:type="dxa"/>
            <w:shd w:val="clear" w:color="auto" w:fill="auto"/>
          </w:tcPr>
          <w:p w14:paraId="298A569B"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3" w:name="_Toc146273123"/>
      <w:r w:rsidRPr="00C06175">
        <w:lastRenderedPageBreak/>
        <w:t>D.1.4</w:t>
      </w:r>
      <w:r w:rsidRPr="00C06175">
        <w:tab/>
      </w:r>
      <w:proofErr w:type="spellStart"/>
      <w:r w:rsidRPr="00C06175">
        <w:t>PosSystem_GnssUtcTime</w:t>
      </w:r>
      <w:bookmarkEnd w:id="513"/>
      <w:proofErr w:type="spellEnd"/>
    </w:p>
    <w:p w14:paraId="56D3F108" w14:textId="77777777" w:rsidR="0032138E" w:rsidRPr="00C06175" w:rsidRDefault="0032138E" w:rsidP="0032138E">
      <w:pPr>
        <w:pStyle w:val="TH"/>
      </w:pPr>
      <w:proofErr w:type="spellStart"/>
      <w:r w:rsidRPr="00C06175">
        <w:t>GnssUtcTime_Type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proofErr w:type="spellStart"/>
            <w:r w:rsidRPr="00C06175">
              <w:rPr>
                <w:b/>
              </w:rPr>
              <w:t>GnssUtcTime_Type</w:t>
            </w:r>
            <w:proofErr w:type="spellEnd"/>
          </w:p>
        </w:tc>
      </w:tr>
      <w:bookmarkEnd w:id="51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proofErr w:type="spellStart"/>
            <w:r w:rsidRPr="00C06175">
              <w:t>Struct_tm</w:t>
            </w:r>
            <w:proofErr w:type="spellEnd"/>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proofErr w:type="spellStart"/>
              <w:r w:rsidR="0032138E" w:rsidRPr="00C06175">
                <w:rPr>
                  <w:rStyle w:val="Hyperlink"/>
                </w:rPr>
                <w:t>Struct_tm_Type</w:t>
              </w:r>
              <w:proofErr w:type="spellEnd"/>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proofErr w:type="spellStart"/>
            <w:r w:rsidRPr="00C06175">
              <w:t>TimezoneInfo</w:t>
            </w:r>
            <w:proofErr w:type="spellEnd"/>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5" w:name="_Toc146273124"/>
      <w:r w:rsidRPr="00C06175">
        <w:t>D.1.5</w:t>
      </w:r>
      <w:r w:rsidRPr="00C06175">
        <w:tab/>
      </w:r>
      <w:proofErr w:type="spellStart"/>
      <w:r w:rsidRPr="00C06175">
        <w:t>System_Interface</w:t>
      </w:r>
      <w:bookmarkEnd w:id="515"/>
      <w:proofErr w:type="spellEnd"/>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proofErr w:type="spellStart"/>
      <w:r w:rsidRPr="00C06175">
        <w:t>PosSystemCrtlRequest_Type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proofErr w:type="spellStart"/>
            <w:r w:rsidRPr="00C06175">
              <w:rPr>
                <w:b/>
              </w:rPr>
              <w:t>PosSystemCrtlRequest_Type</w:t>
            </w:r>
            <w:proofErr w:type="spellEnd"/>
          </w:p>
        </w:tc>
      </w:tr>
      <w:bookmarkEnd w:id="51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179F274E" w14:textId="77777777" w:rsidR="0032138E" w:rsidRPr="00C06175" w:rsidRDefault="00000000" w:rsidP="003169BE">
            <w:pPr>
              <w:pStyle w:val="TAL"/>
            </w:pPr>
            <w:hyperlink w:anchor="PositioningScenario_Type" w:history="1">
              <w:proofErr w:type="spellStart"/>
              <w:r w:rsidR="0032138E" w:rsidRPr="00C06175">
                <w:rPr>
                  <w:rStyle w:val="Hyperlink"/>
                </w:rPr>
                <w:t>PositioningScenario_Type</w:t>
              </w:r>
              <w:proofErr w:type="spellEnd"/>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2DC5925" w14:textId="77777777" w:rsidR="0032138E" w:rsidRPr="00C06175" w:rsidRDefault="00000000" w:rsidP="003169BE">
            <w:pPr>
              <w:pStyle w:val="TAL"/>
            </w:pPr>
            <w:hyperlink w:anchor="AssistanceDataRetrieveRequest_Type" w:history="1">
              <w:proofErr w:type="spellStart"/>
              <w:r w:rsidR="0032138E" w:rsidRPr="00C06175">
                <w:rPr>
                  <w:rStyle w:val="Hyperlink"/>
                </w:rPr>
                <w:t>AssistanceDataRetrieveRequest_Type</w:t>
              </w:r>
              <w:proofErr w:type="spellEnd"/>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57C09A37"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1240EADD" w14:textId="77777777" w:rsidR="0032138E" w:rsidRPr="00C06175" w:rsidRDefault="00000000" w:rsidP="003169BE">
            <w:pPr>
              <w:pStyle w:val="TAL"/>
            </w:pPr>
            <w:hyperlink w:anchor="PowerControl_Type" w:history="1">
              <w:proofErr w:type="spellStart"/>
              <w:r w:rsidR="0032138E" w:rsidRPr="00C06175">
                <w:rPr>
                  <w:rStyle w:val="Hyperlink"/>
                </w:rPr>
                <w:t>PowerControl_Type</w:t>
              </w:r>
              <w:proofErr w:type="spellEnd"/>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0EB25867" w14:textId="77777777" w:rsidR="0032138E" w:rsidRPr="00C06175" w:rsidRDefault="00000000" w:rsidP="003169BE">
            <w:pPr>
              <w:pStyle w:val="TAL"/>
            </w:pPr>
            <w:hyperlink w:anchor="Altitude_Type" w:history="1">
              <w:proofErr w:type="spellStart"/>
              <w:r w:rsidR="0032138E" w:rsidRPr="00C06175">
                <w:rPr>
                  <w:rStyle w:val="Hyperlink"/>
                </w:rPr>
                <w:t>Altitude_Type</w:t>
              </w:r>
              <w:proofErr w:type="spellEnd"/>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0A26809A" w14:textId="77777777" w:rsidR="0032138E" w:rsidRPr="00C06175" w:rsidRDefault="00000000" w:rsidP="003169BE">
            <w:pPr>
              <w:pStyle w:val="TAL"/>
            </w:pPr>
            <w:hyperlink w:anchor="Altitude_Type" w:history="1">
              <w:proofErr w:type="spellStart"/>
              <w:r w:rsidR="0032138E" w:rsidRPr="00C06175">
                <w:rPr>
                  <w:rStyle w:val="Hyperlink"/>
                </w:rPr>
                <w:t>Altitude_Type</w:t>
              </w:r>
              <w:proofErr w:type="spellEnd"/>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203628C4"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proofErr w:type="spellStart"/>
      <w:r w:rsidRPr="00C06175">
        <w:t>PosSystemCrtlConfirm_Type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proofErr w:type="spellStart"/>
            <w:r w:rsidRPr="00C06175">
              <w:rPr>
                <w:b/>
              </w:rPr>
              <w:t>PosSystemCrtlConfirm_Type</w:t>
            </w:r>
            <w:proofErr w:type="spellEnd"/>
          </w:p>
        </w:tc>
      </w:tr>
      <w:bookmarkEnd w:id="51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proofErr w:type="spellStart"/>
            <w:r w:rsidRPr="00C06175">
              <w:t>LoadScenario</w:t>
            </w:r>
            <w:proofErr w:type="spellEnd"/>
          </w:p>
        </w:tc>
        <w:tc>
          <w:tcPr>
            <w:tcW w:w="2957" w:type="dxa"/>
            <w:shd w:val="clear" w:color="auto" w:fill="auto"/>
          </w:tcPr>
          <w:p w14:paraId="0ED00310"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proofErr w:type="spellStart"/>
            <w:r w:rsidRPr="00C06175">
              <w:t>RetrieveData</w:t>
            </w:r>
            <w:proofErr w:type="spellEnd"/>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proofErr w:type="spellStart"/>
              <w:r w:rsidR="0032138E" w:rsidRPr="00C06175">
                <w:rPr>
                  <w:rStyle w:val="Hyperlink"/>
                </w:rPr>
                <w:t>AssistanceDataRetrieveResponse_Type</w:t>
              </w:r>
              <w:proofErr w:type="spellEnd"/>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proofErr w:type="spellStart"/>
            <w:r w:rsidRPr="00C06175">
              <w:t>TriggerMove</w:t>
            </w:r>
            <w:proofErr w:type="spellEnd"/>
          </w:p>
        </w:tc>
        <w:tc>
          <w:tcPr>
            <w:tcW w:w="2957" w:type="dxa"/>
            <w:shd w:val="clear" w:color="auto" w:fill="auto"/>
          </w:tcPr>
          <w:p w14:paraId="22B1292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proofErr w:type="spellStart"/>
            <w:r w:rsidRPr="00C06175">
              <w:t>TriggerPowerOnOff</w:t>
            </w:r>
            <w:proofErr w:type="spellEnd"/>
          </w:p>
        </w:tc>
        <w:tc>
          <w:tcPr>
            <w:tcW w:w="2957" w:type="dxa"/>
            <w:shd w:val="clear" w:color="auto" w:fill="auto"/>
          </w:tcPr>
          <w:p w14:paraId="74806E35"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proofErr w:type="spellStart"/>
            <w:r w:rsidRPr="00C06175">
              <w:t>SetAltitude</w:t>
            </w:r>
            <w:proofErr w:type="spellEnd"/>
          </w:p>
        </w:tc>
        <w:tc>
          <w:tcPr>
            <w:tcW w:w="2957" w:type="dxa"/>
            <w:shd w:val="clear" w:color="auto" w:fill="auto"/>
          </w:tcPr>
          <w:p w14:paraId="74442684"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proofErr w:type="spellStart"/>
            <w:r w:rsidRPr="00C06175">
              <w:t>TriggerAerialMove</w:t>
            </w:r>
            <w:proofErr w:type="spellEnd"/>
          </w:p>
        </w:tc>
        <w:tc>
          <w:tcPr>
            <w:tcW w:w="2957" w:type="dxa"/>
            <w:shd w:val="clear" w:color="auto" w:fill="auto"/>
          </w:tcPr>
          <w:p w14:paraId="4E04C44A" w14:textId="77777777" w:rsidR="0032138E" w:rsidRPr="00C06175" w:rsidRDefault="00000000" w:rsidP="003169BE">
            <w:pPr>
              <w:pStyle w:val="TAL"/>
            </w:pPr>
            <w:hyperlink w:anchor="Null_Type" w:history="1">
              <w:proofErr w:type="spellStart"/>
              <w:r w:rsidR="0032138E" w:rsidRPr="00C06175">
                <w:rPr>
                  <w:rStyle w:val="Hyperlink"/>
                </w:rPr>
                <w:t>Null_Type</w:t>
              </w:r>
              <w:proofErr w:type="spellEnd"/>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proofErr w:type="spellStart"/>
            <w:r w:rsidRPr="00C06175">
              <w:t>RetrieveGnssUtcTime</w:t>
            </w:r>
            <w:proofErr w:type="spellEnd"/>
          </w:p>
        </w:tc>
        <w:tc>
          <w:tcPr>
            <w:tcW w:w="2957" w:type="dxa"/>
            <w:shd w:val="clear" w:color="auto" w:fill="auto"/>
          </w:tcPr>
          <w:p w14:paraId="13586FE6" w14:textId="77777777" w:rsidR="0032138E" w:rsidRPr="00C06175" w:rsidRDefault="00000000" w:rsidP="003169BE">
            <w:pPr>
              <w:pStyle w:val="TAL"/>
            </w:pPr>
            <w:hyperlink w:anchor="GnssUtcTime_Type" w:history="1">
              <w:proofErr w:type="spellStart"/>
              <w:r w:rsidR="0032138E" w:rsidRPr="00C06175">
                <w:rPr>
                  <w:rStyle w:val="Hyperlink"/>
                </w:rPr>
                <w:t>GnssUtcTime_Type</w:t>
              </w:r>
              <w:proofErr w:type="spellEnd"/>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proofErr w:type="spellStart"/>
              <w:r w:rsidR="0032138E" w:rsidRPr="00C06175">
                <w:rPr>
                  <w:rStyle w:val="Hyperlink"/>
                </w:rPr>
                <w:t>PositioningSystemList_Type</w:t>
              </w:r>
              <w:proofErr w:type="spellEnd"/>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 xml:space="preserve">The list of positioning systems to be configured; there is only one system of one type in the list e.g. </w:t>
            </w:r>
            <w:proofErr w:type="spellStart"/>
            <w:r w:rsidRPr="00C06175">
              <w:t>gps</w:t>
            </w:r>
            <w:proofErr w:type="spellEnd"/>
            <w:r w:rsidRPr="00C06175">
              <w:t xml:space="preserve">, </w:t>
            </w:r>
            <w:proofErr w:type="spellStart"/>
            <w:r w:rsidRPr="00C06175">
              <w:t>galileo</w:t>
            </w:r>
            <w:proofErr w:type="spellEnd"/>
            <w:r w:rsidRPr="00C06175">
              <w:t xml:space="preserve">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proofErr w:type="spellStart"/>
            <w:r w:rsidRPr="00C06175">
              <w:t>CnfFlag</w:t>
            </w:r>
            <w:proofErr w:type="spellEnd"/>
          </w:p>
        </w:tc>
        <w:tc>
          <w:tcPr>
            <w:tcW w:w="2464" w:type="dxa"/>
            <w:shd w:val="clear" w:color="auto" w:fill="auto"/>
          </w:tcPr>
          <w:p w14:paraId="476F1864" w14:textId="77777777" w:rsidR="0032138E" w:rsidRPr="00C06175" w:rsidRDefault="0032138E" w:rsidP="003169BE">
            <w:pPr>
              <w:pStyle w:val="TAL"/>
            </w:pPr>
            <w:proofErr w:type="spellStart"/>
            <w:r w:rsidRPr="00C06175">
              <w:t>boolean</w:t>
            </w:r>
            <w:proofErr w:type="spellEnd"/>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proofErr w:type="spellStart"/>
              <w:r w:rsidR="0032138E" w:rsidRPr="00C06175">
                <w:rPr>
                  <w:rStyle w:val="Hyperlink"/>
                </w:rPr>
                <w:t>PosSystemCrtlRequest_Type</w:t>
              </w:r>
              <w:proofErr w:type="spellEnd"/>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1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1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proofErr w:type="spellStart"/>
              <w:r w:rsidR="0032138E" w:rsidRPr="00C06175">
                <w:rPr>
                  <w:rStyle w:val="Hyperlink"/>
                </w:rPr>
                <w:t>PositioningSystemList_Type</w:t>
              </w:r>
              <w:proofErr w:type="spellEnd"/>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proofErr w:type="spellStart"/>
              <w:r w:rsidR="0032138E" w:rsidRPr="00C06175">
                <w:rPr>
                  <w:rStyle w:val="Hyperlink"/>
                </w:rPr>
                <w:t>PosSystemCrtlConfirm_Type</w:t>
              </w:r>
              <w:proofErr w:type="spellEnd"/>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3" w:name="_Toc146273125"/>
      <w:r w:rsidRPr="00C06175">
        <w:t>D.2</w:t>
      </w:r>
      <w:r w:rsidRPr="00C06175">
        <w:tab/>
      </w:r>
      <w:proofErr w:type="spellStart"/>
      <w:r w:rsidRPr="00C06175">
        <w:t>CommonDefs</w:t>
      </w:r>
      <w:bookmarkEnd w:id="523"/>
      <w:proofErr w:type="spellEnd"/>
    </w:p>
    <w:p w14:paraId="3B01E8B5" w14:textId="77777777" w:rsidR="0032138E" w:rsidRPr="00C06175" w:rsidRDefault="0032138E" w:rsidP="0032138E">
      <w:pPr>
        <w:pStyle w:val="TH"/>
      </w:pPr>
      <w:proofErr w:type="spellStart"/>
      <w:r w:rsidRPr="00C06175">
        <w:t>CommonDefs</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4" w:name="Null_Type" w:colFirst="0" w:colLast="0"/>
            <w:proofErr w:type="spellStart"/>
            <w:r w:rsidRPr="00C06175">
              <w:rPr>
                <w:b/>
              </w:rPr>
              <w:t>Null_Type</w:t>
            </w:r>
            <w:proofErr w:type="spellEnd"/>
          </w:p>
        </w:tc>
        <w:tc>
          <w:tcPr>
            <w:tcW w:w="3450" w:type="dxa"/>
            <w:tcBorders>
              <w:top w:val="double" w:sz="4" w:space="0" w:color="auto"/>
            </w:tcBorders>
            <w:shd w:val="clear" w:color="auto" w:fill="auto"/>
          </w:tcPr>
          <w:p w14:paraId="3C6F28DC" w14:textId="77777777" w:rsidR="0032138E" w:rsidRPr="00C06175" w:rsidRDefault="0032138E" w:rsidP="003169BE">
            <w:pPr>
              <w:pStyle w:val="TAL"/>
            </w:pPr>
            <w:proofErr w:type="spellStart"/>
            <w:r w:rsidRPr="00C06175">
              <w:t>boolean</w:t>
            </w:r>
            <w:proofErr w:type="spellEnd"/>
            <w:r w:rsidRPr="00C06175">
              <w:t xml:space="preserve">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w:t>
            </w:r>
            <w:proofErr w:type="spellStart"/>
            <w:r w:rsidRPr="00C06175">
              <w:t>typeless</w:t>
            </w:r>
            <w:proofErr w:type="spellEnd"/>
            <w:r w:rsidRPr="00C06175">
              <w:t>' fields in unions</w:t>
            </w:r>
          </w:p>
        </w:tc>
      </w:tr>
      <w:bookmarkEnd w:id="524"/>
    </w:tbl>
    <w:p w14:paraId="71072A32" w14:textId="77777777" w:rsidR="0032138E" w:rsidRPr="00C06175" w:rsidRDefault="0032138E" w:rsidP="0032138E"/>
    <w:p w14:paraId="3AEAB401" w14:textId="77777777" w:rsidR="0032138E" w:rsidRPr="00C06175" w:rsidRDefault="0032138E" w:rsidP="0032138E">
      <w:pPr>
        <w:pStyle w:val="TH"/>
      </w:pPr>
      <w:proofErr w:type="spellStart"/>
      <w:r w:rsidRPr="00C06175">
        <w:lastRenderedPageBreak/>
        <w:t>Struct_tm_Type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proofErr w:type="spellStart"/>
            <w:r w:rsidRPr="00C06175">
              <w:rPr>
                <w:b/>
              </w:rPr>
              <w:t>Struct_tm_Type</w:t>
            </w:r>
            <w:proofErr w:type="spellEnd"/>
          </w:p>
        </w:tc>
      </w:tr>
      <w:bookmarkEnd w:id="52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w:t>
            </w:r>
            <w:proofErr w:type="spellStart"/>
            <w:r w:rsidRPr="00C06175">
              <w:t>time.h</w:t>
            </w:r>
            <w:proofErr w:type="spellEnd"/>
            <w:r w:rsidRPr="00C06175">
              <w:t xml:space="preserve"> or </w:t>
            </w:r>
            <w:proofErr w:type="spellStart"/>
            <w:r w:rsidRPr="00C06175">
              <w:t>ctime.h</w:t>
            </w:r>
            <w:proofErr w:type="spellEnd"/>
            <w:r w:rsidRPr="00C06175">
              <w:t xml:space="preserve">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proofErr w:type="spellStart"/>
            <w:r w:rsidRPr="00C06175">
              <w:t>tm_sec</w:t>
            </w:r>
            <w:proofErr w:type="spellEnd"/>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w:t>
            </w:r>
            <w:proofErr w:type="spellStart"/>
            <w:r w:rsidRPr="00C06175">
              <w:t>tm_sec</w:t>
            </w:r>
            <w:proofErr w:type="spellEnd"/>
            <w:r w:rsidRPr="00C06175">
              <w:t xml:space="preserve">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proofErr w:type="spellStart"/>
            <w:r w:rsidRPr="00C06175">
              <w:t>tm_min</w:t>
            </w:r>
            <w:proofErr w:type="spellEnd"/>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proofErr w:type="spellStart"/>
            <w:r w:rsidRPr="00C06175">
              <w:t>tm_hour</w:t>
            </w:r>
            <w:proofErr w:type="spellEnd"/>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proofErr w:type="spellStart"/>
            <w:r w:rsidRPr="00C06175">
              <w:t>tm_mday</w:t>
            </w:r>
            <w:proofErr w:type="spellEnd"/>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proofErr w:type="spellStart"/>
            <w:r w:rsidRPr="00C06175">
              <w:t>tm_mon</w:t>
            </w:r>
            <w:proofErr w:type="spellEnd"/>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proofErr w:type="spellStart"/>
            <w:r w:rsidRPr="00C06175">
              <w:t>tm_year</w:t>
            </w:r>
            <w:proofErr w:type="spellEnd"/>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proofErr w:type="spellStart"/>
            <w:r w:rsidRPr="00C06175">
              <w:t>tm_wday</w:t>
            </w:r>
            <w:proofErr w:type="spellEnd"/>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proofErr w:type="spellStart"/>
            <w:r w:rsidRPr="00C06175">
              <w:t>tm_yday</w:t>
            </w:r>
            <w:proofErr w:type="spellEnd"/>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proofErr w:type="spellStart"/>
            <w:r w:rsidRPr="00C06175">
              <w:t>tm_isdst</w:t>
            </w:r>
            <w:proofErr w:type="spellEnd"/>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6" w:name="_Toc146273126"/>
      <w:r w:rsidRPr="00C06175">
        <w:t>D.3</w:t>
      </w:r>
      <w:r w:rsidRPr="00C06175">
        <w:tab/>
        <w:t>References to TTCN-3</w:t>
      </w:r>
      <w:bookmarkEnd w:id="52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proofErr w:type="spellStart"/>
            <w:r w:rsidRPr="00C06175">
              <w:rPr>
                <w:b/>
              </w:rPr>
              <w:t>PosSystem_ASP_TypeDefs</w:t>
            </w:r>
            <w:proofErr w:type="spellEnd"/>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w:t>
            </w:r>
            <w:proofErr w:type="spellStart"/>
            <w:r w:rsidRPr="00C06175">
              <w:t>PosSystem_ASP_TypeDefs.ttcn</w:t>
            </w:r>
            <w:proofErr w:type="spellEnd"/>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proofErr w:type="spellStart"/>
            <w:r w:rsidRPr="00C06175">
              <w:rPr>
                <w:b/>
              </w:rPr>
              <w:t>CommonDefs</w:t>
            </w:r>
            <w:proofErr w:type="spellEnd"/>
          </w:p>
        </w:tc>
        <w:tc>
          <w:tcPr>
            <w:tcW w:w="5914" w:type="dxa"/>
            <w:shd w:val="clear" w:color="auto" w:fill="auto"/>
          </w:tcPr>
          <w:p w14:paraId="63BB4CB7" w14:textId="77777777" w:rsidR="0032138E" w:rsidRPr="00C06175" w:rsidRDefault="0032138E" w:rsidP="003169BE">
            <w:pPr>
              <w:pStyle w:val="TAL"/>
            </w:pPr>
            <w:r w:rsidRPr="00C06175">
              <w:t>Common/</w:t>
            </w:r>
            <w:proofErr w:type="spellStart"/>
            <w:r w:rsidRPr="00C06175">
              <w:t>CommonDefs.ttcn</w:t>
            </w:r>
            <w:proofErr w:type="spellEnd"/>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7" w:name="historyclause"/>
      <w:bookmarkEnd w:id="489"/>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r>
      <w:proofErr w:type="spellStart"/>
      <w:r>
        <w:t>NR_System_Configuration_PosExt</w:t>
      </w:r>
      <w:proofErr w:type="spellEnd"/>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proofErr w:type="spellStart"/>
      <w:r>
        <w:t>NR_SystemRequest_PosExt_Type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8"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proofErr w:type="spellStart"/>
            <w:r w:rsidRPr="00BF4D6A">
              <w:rPr>
                <w:b/>
              </w:rPr>
              <w:t>NR_SystemRequest_PosExt_Type</w:t>
            </w:r>
            <w:proofErr w:type="spellEnd"/>
          </w:p>
        </w:tc>
      </w:tr>
      <w:bookmarkEnd w:id="528"/>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000000" w:rsidP="00C83AF4">
            <w:pPr>
              <w:pStyle w:val="TAL"/>
            </w:pPr>
            <w:hyperlink w:anchor="NR_CellConfigRequest_PosExt_Type" w:history="1">
              <w:proofErr w:type="spellStart"/>
              <w:r w:rsidR="007A3AA1" w:rsidRPr="00BF4D6A">
                <w:rPr>
                  <w:rStyle w:val="Hyperlink"/>
                </w:rPr>
                <w:t>NR_CellConfigRequest_PosExt_Type</w:t>
              </w:r>
              <w:proofErr w:type="spellEnd"/>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proofErr w:type="spellStart"/>
      <w:r>
        <w:t>NR_SystemConfirm_PosExt_Type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29"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proofErr w:type="spellStart"/>
            <w:r w:rsidRPr="00BF4D6A">
              <w:rPr>
                <w:b/>
              </w:rPr>
              <w:t>NR_SystemConfirm_PosExt_Type</w:t>
            </w:r>
            <w:proofErr w:type="spellEnd"/>
          </w:p>
        </w:tc>
      </w:tr>
      <w:bookmarkEnd w:id="529"/>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proofErr w:type="spellStart"/>
            <w:r w:rsidRPr="00BF4D6A">
              <w:t>Null_Type</w:t>
            </w:r>
            <w:proofErr w:type="spellEnd"/>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r>
      <w:proofErr w:type="spellStart"/>
      <w:r>
        <w:t>NR_Cell_Configuration_PosExt</w:t>
      </w:r>
      <w:proofErr w:type="spellEnd"/>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r>
      <w:proofErr w:type="spellStart"/>
      <w:r>
        <w:t>NR_Cell_Configuration_Common_PosExt</w:t>
      </w:r>
      <w:proofErr w:type="spellEnd"/>
    </w:p>
    <w:p w14:paraId="5E33B2E1" w14:textId="77777777" w:rsidR="007A3AA1" w:rsidRDefault="007A3AA1" w:rsidP="007A3AA1">
      <w:pPr>
        <w:pStyle w:val="TH"/>
      </w:pPr>
      <w:proofErr w:type="spellStart"/>
      <w:r>
        <w:t>NR_CellConfigRequest_PosExt_Type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0"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proofErr w:type="spellStart"/>
            <w:r w:rsidRPr="00BF4D6A">
              <w:rPr>
                <w:b/>
              </w:rPr>
              <w:t>NR_CellConfigRequest_PosExt_Type</w:t>
            </w:r>
            <w:proofErr w:type="spellEnd"/>
          </w:p>
        </w:tc>
      </w:tr>
      <w:bookmarkEnd w:id="530"/>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proofErr w:type="spellStart"/>
            <w:r w:rsidRPr="00BF4D6A">
              <w:t>AddOrReconfigure</w:t>
            </w:r>
            <w:proofErr w:type="spellEnd"/>
          </w:p>
        </w:tc>
        <w:tc>
          <w:tcPr>
            <w:tcW w:w="2957" w:type="dxa"/>
            <w:tcBorders>
              <w:top w:val="double" w:sz="4" w:space="0" w:color="auto"/>
            </w:tcBorders>
            <w:shd w:val="clear" w:color="auto" w:fill="auto"/>
          </w:tcPr>
          <w:p w14:paraId="06812EC5" w14:textId="77777777" w:rsidR="007A3AA1" w:rsidRPr="00BF4D6A" w:rsidRDefault="00000000" w:rsidP="00C83AF4">
            <w:pPr>
              <w:pStyle w:val="TAL"/>
            </w:pPr>
            <w:hyperlink w:anchor="NR_CellConfigInfo_PosExt_Type" w:history="1">
              <w:proofErr w:type="spellStart"/>
              <w:r w:rsidR="007A3AA1" w:rsidRPr="00BF4D6A">
                <w:rPr>
                  <w:rStyle w:val="Hyperlink"/>
                </w:rPr>
                <w:t>NR_CellConfigInfo_PosExt_Type</w:t>
              </w:r>
              <w:proofErr w:type="spellEnd"/>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proofErr w:type="spellStart"/>
            <w:r w:rsidRPr="00BF4D6A">
              <w:t>CellId</w:t>
            </w:r>
            <w:proofErr w:type="spellEnd"/>
            <w:r w:rsidRPr="00BF4D6A">
              <w:t xml:space="preserve"> : identifier of the cell to be configured</w:t>
            </w:r>
          </w:p>
          <w:p w14:paraId="39E532C0" w14:textId="77777777" w:rsidR="007A3AA1" w:rsidRPr="00BF4D6A" w:rsidRDefault="007A3AA1" w:rsidP="00C83AF4">
            <w:pPr>
              <w:pStyle w:val="TAL"/>
            </w:pPr>
            <w:proofErr w:type="spellStart"/>
            <w:r w:rsidRPr="00BF4D6A">
              <w:t>RoutingInfo</w:t>
            </w:r>
            <w:proofErr w:type="spellEnd"/>
            <w:r w:rsidRPr="00BF4D6A">
              <w:t xml:space="preserve"> : None</w:t>
            </w:r>
          </w:p>
          <w:p w14:paraId="28D8CA31" w14:textId="77777777" w:rsidR="007A3AA1" w:rsidRPr="00BF4D6A" w:rsidRDefault="007A3AA1" w:rsidP="00C83AF4">
            <w:pPr>
              <w:pStyle w:val="TAL"/>
            </w:pPr>
            <w:proofErr w:type="spellStart"/>
            <w:r w:rsidRPr="00BF4D6A">
              <w:t>RlcBearerRouting</w:t>
            </w:r>
            <w:proofErr w:type="spellEnd"/>
            <w:r w:rsidRPr="00BF4D6A">
              <w:t xml:space="preserve"> : 'None'</w:t>
            </w:r>
          </w:p>
          <w:p w14:paraId="1FD1767F" w14:textId="77777777" w:rsidR="007A3AA1" w:rsidRPr="00BF4D6A" w:rsidRDefault="007A3AA1" w:rsidP="00C83AF4">
            <w:pPr>
              <w:pStyle w:val="TAL"/>
            </w:pPr>
            <w:proofErr w:type="spellStart"/>
            <w:r w:rsidRPr="00BF4D6A">
              <w:t>MacBearerRouting</w:t>
            </w:r>
            <w:proofErr w:type="spellEnd"/>
            <w:r w:rsidRPr="00BF4D6A">
              <w:t xml:space="preserve"> : 'omit'</w:t>
            </w:r>
          </w:p>
          <w:p w14:paraId="41BB9E8F" w14:textId="77777777" w:rsidR="007A3AA1" w:rsidRPr="00BF4D6A" w:rsidRDefault="007A3AA1" w:rsidP="00C83AF4">
            <w:pPr>
              <w:pStyle w:val="TAL"/>
            </w:pPr>
            <w:proofErr w:type="spellStart"/>
            <w:r w:rsidRPr="00BF4D6A">
              <w:t>TimingInfo</w:t>
            </w:r>
            <w:proofErr w:type="spellEnd"/>
            <w:r w:rsidRPr="00BF4D6A">
              <w:t xml:space="preserve"> : Now (for initial configuration and for reconfiguration in general)</w:t>
            </w:r>
          </w:p>
          <w:p w14:paraId="55BEA52C" w14:textId="77777777" w:rsidR="007A3AA1" w:rsidRPr="00BF4D6A" w:rsidRDefault="007A3AA1" w:rsidP="00C83AF4">
            <w:pPr>
              <w:pStyle w:val="TAL"/>
            </w:pPr>
            <w:proofErr w:type="spellStart"/>
            <w:r w:rsidRPr="00BF4D6A">
              <w:t>ControlInfo</w:t>
            </w:r>
            <w:proofErr w:type="spellEnd"/>
            <w:r w:rsidRPr="00BF4D6A">
              <w:t xml:space="preserve"> : </w:t>
            </w:r>
            <w:proofErr w:type="spellStart"/>
            <w:r w:rsidRPr="00BF4D6A">
              <w:t>CnfFlag</w:t>
            </w:r>
            <w:proofErr w:type="spellEnd"/>
            <w:r w:rsidRPr="00BF4D6A">
              <w:t xml:space="preserve">:=true; </w:t>
            </w:r>
            <w:proofErr w:type="spellStart"/>
            <w:r w:rsidRPr="00BF4D6A">
              <w:t>FollowOnFlag</w:t>
            </w:r>
            <w:proofErr w:type="spellEnd"/>
            <w:r w:rsidRPr="00BF4D6A">
              <w:t>:=false (in general)</w:t>
            </w:r>
          </w:p>
        </w:tc>
      </w:tr>
    </w:tbl>
    <w:p w14:paraId="00ED910E" w14:textId="77777777" w:rsidR="007A3AA1" w:rsidRDefault="007A3AA1" w:rsidP="007A3AA1"/>
    <w:p w14:paraId="34E2693A" w14:textId="77777777" w:rsidR="007A3AA1" w:rsidRDefault="007A3AA1" w:rsidP="007A3AA1">
      <w:pPr>
        <w:pStyle w:val="TH"/>
      </w:pPr>
      <w:proofErr w:type="spellStart"/>
      <w:r>
        <w:t>NR_CellConfigInfo_PosExt_Type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1"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proofErr w:type="spellStart"/>
            <w:r w:rsidRPr="00BF4D6A">
              <w:rPr>
                <w:b/>
              </w:rPr>
              <w:t>NR_CellConfigInfo_PosExt_Type</w:t>
            </w:r>
            <w:proofErr w:type="spellEnd"/>
          </w:p>
        </w:tc>
      </w:tr>
      <w:bookmarkEnd w:id="531"/>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proofErr w:type="spellStart"/>
            <w:r w:rsidRPr="00BF4D6A">
              <w:t>PhysicalLayer</w:t>
            </w:r>
            <w:proofErr w:type="spellEnd"/>
          </w:p>
        </w:tc>
        <w:tc>
          <w:tcPr>
            <w:tcW w:w="2464" w:type="dxa"/>
            <w:tcBorders>
              <w:top w:val="double" w:sz="4" w:space="0" w:color="auto"/>
            </w:tcBorders>
            <w:shd w:val="clear" w:color="auto" w:fill="auto"/>
          </w:tcPr>
          <w:p w14:paraId="520D3F90" w14:textId="77777777" w:rsidR="007A3AA1" w:rsidRPr="00BF4D6A" w:rsidRDefault="00000000" w:rsidP="00C83AF4">
            <w:pPr>
              <w:pStyle w:val="TAL"/>
            </w:pPr>
            <w:hyperlink w:anchor="NR_CellConfigPhysicalLayer_PosExt_Type" w:history="1">
              <w:proofErr w:type="spellStart"/>
              <w:r w:rsidR="007A3AA1" w:rsidRPr="00BF4D6A">
                <w:rPr>
                  <w:rStyle w:val="Hyperlink"/>
                </w:rPr>
                <w:t>NR_CellConfigPhysicalLayer_PosExt_Type</w:t>
              </w:r>
              <w:proofErr w:type="spellEnd"/>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proofErr w:type="spellStart"/>
      <w:r>
        <w:t>NR_CellConfigPhysicalLayer_PosExt_Type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2"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proofErr w:type="spellStart"/>
            <w:r w:rsidRPr="00BF4D6A">
              <w:rPr>
                <w:b/>
              </w:rPr>
              <w:t>NR_CellConfigPhysicalLayer_PosExt_Type</w:t>
            </w:r>
            <w:proofErr w:type="spellEnd"/>
          </w:p>
        </w:tc>
      </w:tr>
      <w:bookmarkEnd w:id="532"/>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000000" w:rsidP="00C83AF4">
            <w:pPr>
              <w:pStyle w:val="TAL"/>
            </w:pPr>
            <w:hyperlink w:anchor="NR_CellCon__PhysicalLayerDownlink_PosExt" w:history="1">
              <w:proofErr w:type="spellStart"/>
              <w:r w:rsidR="007A3AA1" w:rsidRPr="00BF4D6A">
                <w:rPr>
                  <w:rStyle w:val="Hyperlink"/>
                </w:rPr>
                <w:t>NR_CellConfigPhysicalLayerDownlink_PosExt_Type</w:t>
              </w:r>
              <w:proofErr w:type="spellEnd"/>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r>
      <w:proofErr w:type="spellStart"/>
      <w:r>
        <w:t>Downlink_Physical_Layer_Configuration_PosExt</w:t>
      </w:r>
      <w:proofErr w:type="spellEnd"/>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proofErr w:type="spellStart"/>
      <w:r>
        <w:t>Downlink_Physical_Layer_Configuration_PosExt</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3" w:name="DlPrs_CombSizeN_Type" w:colFirst="0" w:colLast="0"/>
            <w:proofErr w:type="spellStart"/>
            <w:r w:rsidRPr="00BF4D6A">
              <w:rPr>
                <w:b/>
              </w:rPr>
              <w:t>DlPrs_CombSizeN_Type</w:t>
            </w:r>
            <w:proofErr w:type="spellEnd"/>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3"/>
    </w:tbl>
    <w:p w14:paraId="00C41E2C" w14:textId="77777777" w:rsidR="007A3AA1" w:rsidRDefault="007A3AA1" w:rsidP="007A3AA1"/>
    <w:p w14:paraId="7EC637FA" w14:textId="77777777" w:rsidR="007A3AA1" w:rsidRDefault="007A3AA1" w:rsidP="007A3AA1">
      <w:pPr>
        <w:pStyle w:val="TH"/>
      </w:pPr>
      <w:proofErr w:type="spellStart"/>
      <w:r>
        <w:lastRenderedPageBreak/>
        <w:t>DlPrs_FreqLayerConfig_Type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proofErr w:type="spellStart"/>
            <w:r w:rsidRPr="00BF4D6A">
              <w:rPr>
                <w:b/>
              </w:rPr>
              <w:t>DlPrs_FreqLayerConfig_Type</w:t>
            </w:r>
            <w:proofErr w:type="spellEnd"/>
          </w:p>
        </w:tc>
      </w:tr>
      <w:bookmarkEnd w:id="53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proofErr w:type="spellStart"/>
            <w:r w:rsidRPr="00BF4D6A">
              <w:t>DlPrs_ResourceBW</w:t>
            </w:r>
            <w:proofErr w:type="spellEnd"/>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proofErr w:type="spellStart"/>
            <w:r w:rsidRPr="00BF4D6A">
              <w:t>DlPrs_CombSizeN</w:t>
            </w:r>
            <w:proofErr w:type="spellEnd"/>
          </w:p>
        </w:tc>
        <w:tc>
          <w:tcPr>
            <w:tcW w:w="2464" w:type="dxa"/>
            <w:shd w:val="clear" w:color="auto" w:fill="auto"/>
          </w:tcPr>
          <w:p w14:paraId="65F90016" w14:textId="77777777" w:rsidR="007A3AA1" w:rsidRPr="00BF4D6A" w:rsidRDefault="00000000" w:rsidP="00C83AF4">
            <w:pPr>
              <w:pStyle w:val="TAL"/>
            </w:pPr>
            <w:hyperlink w:anchor="DlPrs_CombSizeN_Type" w:history="1">
              <w:proofErr w:type="spellStart"/>
              <w:r w:rsidR="007A3AA1" w:rsidRPr="00BF4D6A">
                <w:rPr>
                  <w:rStyle w:val="Hyperlink"/>
                </w:rPr>
                <w:t>DlPrs_CombSizeN_Type</w:t>
              </w:r>
              <w:proofErr w:type="spellEnd"/>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proofErr w:type="spellStart"/>
      <w:r>
        <w:t>DlPrs_TRPConfig_Type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proofErr w:type="spellStart"/>
            <w:r w:rsidRPr="00BF4D6A">
              <w:rPr>
                <w:b/>
              </w:rPr>
              <w:t>DlPrs_TRPConfig_Type</w:t>
            </w:r>
            <w:proofErr w:type="spellEnd"/>
          </w:p>
        </w:tc>
      </w:tr>
      <w:bookmarkEnd w:id="53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proofErr w:type="spellStart"/>
            <w:r w:rsidRPr="00BF4D6A">
              <w:t>NrDlPrsExpectedRstd</w:t>
            </w:r>
            <w:proofErr w:type="spellEnd"/>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proofErr w:type="spellStart"/>
            <w:r w:rsidRPr="00BF4D6A">
              <w:t>NrDlPrsExpectedRstdUncertainty</w:t>
            </w:r>
            <w:proofErr w:type="spellEnd"/>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proofErr w:type="spellStart"/>
            <w:r w:rsidRPr="00BF4D6A">
              <w:t>NrDlPrsInfo</w:t>
            </w:r>
            <w:proofErr w:type="spellEnd"/>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proofErr w:type="spellStart"/>
      <w:r>
        <w:t>DlPrs_EPREs_Type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proofErr w:type="spellStart"/>
            <w:r w:rsidRPr="00BF4D6A">
              <w:rPr>
                <w:b/>
              </w:rPr>
              <w:t>DlPrs_EPREs_Type</w:t>
            </w:r>
            <w:proofErr w:type="spellEnd"/>
          </w:p>
        </w:tc>
      </w:tr>
      <w:bookmarkEnd w:id="53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proofErr w:type="spellStart"/>
            <w:r w:rsidRPr="00BF4D6A">
              <w:t>DlPrsToSSS</w:t>
            </w:r>
            <w:proofErr w:type="spellEnd"/>
          </w:p>
        </w:tc>
        <w:tc>
          <w:tcPr>
            <w:tcW w:w="2464" w:type="dxa"/>
            <w:tcBorders>
              <w:top w:val="double" w:sz="4" w:space="0" w:color="auto"/>
            </w:tcBorders>
            <w:shd w:val="clear" w:color="auto" w:fill="auto"/>
          </w:tcPr>
          <w:p w14:paraId="1D5B8D40" w14:textId="77777777" w:rsidR="007A3AA1" w:rsidRPr="00BF4D6A" w:rsidRDefault="007A3AA1" w:rsidP="00C83AF4">
            <w:pPr>
              <w:pStyle w:val="TAL"/>
            </w:pPr>
            <w:proofErr w:type="spellStart"/>
            <w:r w:rsidRPr="00BF4D6A">
              <w:t>NR_EPRE_Ratio_Type</w:t>
            </w:r>
            <w:proofErr w:type="spellEnd"/>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proofErr w:type="spellStart"/>
      <w:r>
        <w:t>DL_PRSConfig_Type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proofErr w:type="spellStart"/>
            <w:r w:rsidRPr="00BF4D6A">
              <w:rPr>
                <w:b/>
              </w:rPr>
              <w:t>DL_PRSConfig_Type</w:t>
            </w:r>
            <w:proofErr w:type="spellEnd"/>
          </w:p>
        </w:tc>
      </w:tr>
      <w:bookmarkEnd w:id="53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proofErr w:type="spellStart"/>
            <w:r w:rsidRPr="00BF4D6A">
              <w:t>DlPrs_FreqLayerConfig</w:t>
            </w:r>
            <w:proofErr w:type="spellEnd"/>
          </w:p>
        </w:tc>
        <w:tc>
          <w:tcPr>
            <w:tcW w:w="2464" w:type="dxa"/>
            <w:tcBorders>
              <w:top w:val="double" w:sz="4" w:space="0" w:color="auto"/>
            </w:tcBorders>
            <w:shd w:val="clear" w:color="auto" w:fill="auto"/>
          </w:tcPr>
          <w:p w14:paraId="1F16133C" w14:textId="77777777" w:rsidR="007A3AA1" w:rsidRPr="00BF4D6A" w:rsidRDefault="00000000" w:rsidP="00C83AF4">
            <w:pPr>
              <w:pStyle w:val="TAL"/>
            </w:pPr>
            <w:hyperlink w:anchor="DlPrs_FreqLayerConfig_Type" w:history="1">
              <w:proofErr w:type="spellStart"/>
              <w:r w:rsidR="007A3AA1" w:rsidRPr="00BF4D6A">
                <w:rPr>
                  <w:rStyle w:val="Hyperlink"/>
                </w:rPr>
                <w:t>DlPrs_FreqLayerConfig_Type</w:t>
              </w:r>
              <w:proofErr w:type="spellEnd"/>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proofErr w:type="spellStart"/>
            <w:r w:rsidRPr="00BF4D6A">
              <w:t>DlPrs_TRPConfig</w:t>
            </w:r>
            <w:proofErr w:type="spellEnd"/>
          </w:p>
        </w:tc>
        <w:tc>
          <w:tcPr>
            <w:tcW w:w="2464" w:type="dxa"/>
            <w:shd w:val="clear" w:color="auto" w:fill="auto"/>
          </w:tcPr>
          <w:p w14:paraId="111C850C" w14:textId="77777777" w:rsidR="007A3AA1" w:rsidRPr="00BF4D6A" w:rsidRDefault="00000000" w:rsidP="00C83AF4">
            <w:pPr>
              <w:pStyle w:val="TAL"/>
            </w:pPr>
            <w:hyperlink w:anchor="DlPrs_TRPConfig_Type" w:history="1">
              <w:proofErr w:type="spellStart"/>
              <w:r w:rsidR="007A3AA1" w:rsidRPr="00BF4D6A">
                <w:rPr>
                  <w:rStyle w:val="Hyperlink"/>
                </w:rPr>
                <w:t>DlPrs_TRPConfig_Type</w:t>
              </w:r>
              <w:proofErr w:type="spellEnd"/>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proofErr w:type="spellStart"/>
            <w:r w:rsidRPr="00BF4D6A">
              <w:t>RelativeTxPower</w:t>
            </w:r>
            <w:proofErr w:type="spellEnd"/>
          </w:p>
        </w:tc>
        <w:tc>
          <w:tcPr>
            <w:tcW w:w="2464" w:type="dxa"/>
            <w:shd w:val="clear" w:color="auto" w:fill="auto"/>
          </w:tcPr>
          <w:p w14:paraId="5F85F49C" w14:textId="77777777" w:rsidR="007A3AA1" w:rsidRPr="00BF4D6A" w:rsidRDefault="00000000" w:rsidP="00C83AF4">
            <w:pPr>
              <w:pStyle w:val="TAL"/>
            </w:pPr>
            <w:hyperlink w:anchor="DlPrs_EPREs_Type" w:history="1">
              <w:proofErr w:type="spellStart"/>
              <w:r w:rsidR="007A3AA1" w:rsidRPr="00BF4D6A">
                <w:rPr>
                  <w:rStyle w:val="Hyperlink"/>
                </w:rPr>
                <w:t>DlPrs_EPREs_Type</w:t>
              </w:r>
              <w:proofErr w:type="spellEnd"/>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proofErr w:type="spellStart"/>
      <w:r>
        <w:t>NR_CellConfigPhysicalLayerDownlink_PosExt_Type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proofErr w:type="spellStart"/>
            <w:r w:rsidRPr="00BF4D6A">
              <w:rPr>
                <w:b/>
              </w:rPr>
              <w:t>NR_CellConfigPhysicalLayerDownlink_PosExt_Type</w:t>
            </w:r>
            <w:proofErr w:type="spellEnd"/>
          </w:p>
        </w:tc>
      </w:tr>
      <w:bookmarkEnd w:id="53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proofErr w:type="spellStart"/>
            <w:r w:rsidRPr="00BF4D6A">
              <w:t>DL_PRSConfig</w:t>
            </w:r>
            <w:proofErr w:type="spellEnd"/>
          </w:p>
        </w:tc>
        <w:tc>
          <w:tcPr>
            <w:tcW w:w="2464" w:type="dxa"/>
            <w:tcBorders>
              <w:top w:val="double" w:sz="4" w:space="0" w:color="auto"/>
            </w:tcBorders>
            <w:shd w:val="clear" w:color="auto" w:fill="auto"/>
          </w:tcPr>
          <w:p w14:paraId="28280103" w14:textId="77777777" w:rsidR="007A3AA1" w:rsidRPr="00BF4D6A" w:rsidRDefault="00000000" w:rsidP="00C83AF4">
            <w:pPr>
              <w:pStyle w:val="TAL"/>
            </w:pPr>
            <w:hyperlink w:anchor="DL_PRSConfig_Type" w:history="1">
              <w:proofErr w:type="spellStart"/>
              <w:r w:rsidR="007A3AA1" w:rsidRPr="00BF4D6A">
                <w:rPr>
                  <w:rStyle w:val="Hyperlink"/>
                </w:rPr>
                <w:t>DL_PRSConfig_Type</w:t>
              </w:r>
              <w:proofErr w:type="spellEnd"/>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r>
      <w:proofErr w:type="spellStart"/>
      <w:r>
        <w:t>NR_System_Interface_PosExt</w:t>
      </w:r>
      <w:proofErr w:type="spellEnd"/>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39"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39"/>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proofErr w:type="spellStart"/>
            <w:r w:rsidRPr="00BF4D6A">
              <w:t>NR_ReqAspCommonPart_Type</w:t>
            </w:r>
            <w:proofErr w:type="spellEnd"/>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 xml:space="preserve">For configuration of DL-PRS </w:t>
            </w:r>
            <w:proofErr w:type="spellStart"/>
            <w:r w:rsidRPr="00BF4D6A">
              <w:t>TimingInfo</w:t>
            </w:r>
            <w:proofErr w:type="spellEnd"/>
            <w:r w:rsidRPr="00BF4D6A">
              <w:t xml:space="preserve">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000000" w:rsidP="00C83AF4">
            <w:pPr>
              <w:pStyle w:val="TAL"/>
            </w:pPr>
            <w:hyperlink w:anchor="NR_SystemRequest_PosExt_Type" w:history="1">
              <w:proofErr w:type="spellStart"/>
              <w:r w:rsidR="007A3AA1" w:rsidRPr="00BF4D6A">
                <w:rPr>
                  <w:rStyle w:val="Hyperlink"/>
                </w:rPr>
                <w:t>NR_SystemRequest_PosExt_Type</w:t>
              </w:r>
              <w:proofErr w:type="spellEnd"/>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0"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0"/>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proofErr w:type="spellStart"/>
            <w:r w:rsidRPr="00BF4D6A">
              <w:t>NR_CnfAspCommonPart_Type</w:t>
            </w:r>
            <w:proofErr w:type="spellEnd"/>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proofErr w:type="spellStart"/>
            <w:r w:rsidRPr="00BF4D6A">
              <w:t>TimingInfo</w:t>
            </w:r>
            <w:proofErr w:type="spellEnd"/>
            <w:r w:rsidRPr="00BF4D6A">
              <w:t xml:space="preserve"> is ignored by TTCN</w:t>
            </w:r>
          </w:p>
          <w:p w14:paraId="3AAD3612" w14:textId="77777777" w:rsidR="007A3AA1" w:rsidRPr="00BF4D6A" w:rsidRDefault="007A3AA1" w:rsidP="00C83AF4">
            <w:pPr>
              <w:pStyle w:val="TAL"/>
            </w:pPr>
            <w:r w:rsidRPr="00BF4D6A">
              <w:t xml:space="preserve">=&gt; SS may set </w:t>
            </w:r>
            <w:proofErr w:type="spellStart"/>
            <w:r w:rsidRPr="00BF4D6A">
              <w:t>TimingInfo</w:t>
            </w:r>
            <w:proofErr w:type="spellEnd"/>
            <w:r w:rsidRPr="00BF4D6A">
              <w:t xml:space="preserve">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000000" w:rsidP="00C83AF4">
            <w:pPr>
              <w:pStyle w:val="TAL"/>
            </w:pPr>
            <w:hyperlink w:anchor="NR_SystemConfirm_PosExt_Type" w:history="1">
              <w:proofErr w:type="spellStart"/>
              <w:r w:rsidR="007A3AA1" w:rsidRPr="00BF4D6A">
                <w:rPr>
                  <w:rStyle w:val="Hyperlink"/>
                </w:rPr>
                <w:t>NR_SystemConfirm_PosExt_Type</w:t>
              </w:r>
              <w:proofErr w:type="spellEnd"/>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1"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1"/>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000000" w:rsidP="00C83AF4">
            <w:pPr>
              <w:pStyle w:val="TAL"/>
            </w:pPr>
            <w:hyperlink w:anchor="NR_SYSTEM_CTRL_POSEXT_REQ" w:history="1">
              <w:r w:rsidR="007A3AA1"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000000" w:rsidP="00C83AF4">
            <w:pPr>
              <w:pStyle w:val="TAL"/>
            </w:pPr>
            <w:hyperlink w:anchor="NR_SYSTEM_CTRL_POSEXT_CNF" w:history="1">
              <w:r w:rsidR="007A3AA1"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2" w:name="_Toc27409369"/>
      <w:bookmarkStart w:id="543" w:name="_Toc36038703"/>
      <w:bookmarkStart w:id="544" w:name="_Toc58332859"/>
      <w:bookmarkStart w:id="545" w:name="_Toc75462775"/>
      <w:bookmarkStart w:id="546" w:name="_Toc90625726"/>
      <w:bookmarkStart w:id="547" w:name="_Toc92134850"/>
      <w:bookmarkStart w:id="548" w:name="_Toc146273135"/>
      <w:r w:rsidRPr="00C06175">
        <w:lastRenderedPageBreak/>
        <w:t xml:space="preserve">Annex </w:t>
      </w:r>
      <w:r w:rsidR="008A1266" w:rsidRPr="00C06175">
        <w:t>F</w:t>
      </w:r>
      <w:r w:rsidRPr="00C06175">
        <w:t xml:space="preserve"> (informative):</w:t>
      </w:r>
      <w:r w:rsidRPr="00C06175">
        <w:br/>
        <w:t>Change history</w:t>
      </w:r>
      <w:bookmarkEnd w:id="542"/>
      <w:bookmarkEnd w:id="543"/>
      <w:bookmarkEnd w:id="544"/>
      <w:bookmarkEnd w:id="545"/>
      <w:bookmarkEnd w:id="546"/>
      <w:bookmarkEnd w:id="547"/>
      <w:bookmarkEnd w:id="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 xml:space="preserve">Addition of </w:t>
            </w:r>
            <w:proofErr w:type="spellStart"/>
            <w:r w:rsidRPr="00C06175">
              <w:rPr>
                <w:rFonts w:ascii="Arial" w:hAnsi="Arial"/>
                <w:sz w:val="16"/>
                <w:szCs w:val="16"/>
              </w:rPr>
              <w:t>BeiDou</w:t>
            </w:r>
            <w:proofErr w:type="spellEnd"/>
            <w:r w:rsidRPr="00C06175">
              <w:rPr>
                <w:rFonts w:ascii="Arial" w:hAnsi="Arial"/>
                <w:sz w:val="16"/>
                <w:szCs w:val="16"/>
              </w:rPr>
              <w:t xml:space="preserve">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 xml:space="preserve">Correction to </w:t>
            </w:r>
            <w:proofErr w:type="spellStart"/>
            <w:r w:rsidRPr="00490BE5">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000000" w:rsidP="00E33EC1">
            <w:pPr>
              <w:rPr>
                <w:rFonts w:ascii="Arial" w:hAnsi="Arial" w:cs="Arial"/>
                <w:sz w:val="16"/>
                <w:szCs w:val="16"/>
              </w:rPr>
            </w:pPr>
            <w:hyperlink r:id="rId92"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000000" w:rsidP="00E33EC1">
            <w:pPr>
              <w:rPr>
                <w:rFonts w:ascii="Arial" w:hAnsi="Arial" w:cs="Arial"/>
                <w:sz w:val="16"/>
                <w:szCs w:val="16"/>
              </w:rPr>
            </w:pPr>
            <w:hyperlink r:id="rId93"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000000" w:rsidP="00E33EC1">
            <w:pPr>
              <w:rPr>
                <w:rFonts w:ascii="Arial" w:hAnsi="Arial" w:cs="Arial"/>
                <w:sz w:val="16"/>
                <w:szCs w:val="16"/>
              </w:rPr>
            </w:pPr>
            <w:hyperlink r:id="rId94"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000000" w:rsidP="00E33EC1">
            <w:pPr>
              <w:rPr>
                <w:rFonts w:ascii="Arial" w:hAnsi="Arial" w:cs="Arial"/>
                <w:sz w:val="16"/>
                <w:szCs w:val="16"/>
              </w:rPr>
            </w:pPr>
            <w:hyperlink r:id="rId95"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000000" w:rsidP="006D75D9">
            <w:pPr>
              <w:rPr>
                <w:rFonts w:ascii="Arial" w:hAnsi="Arial" w:cs="Arial"/>
                <w:sz w:val="16"/>
                <w:szCs w:val="16"/>
              </w:rPr>
            </w:pPr>
            <w:hyperlink r:id="rId96" w:history="1">
              <w:r w:rsidR="006D75D9"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000000" w:rsidP="006D75D9">
            <w:pPr>
              <w:rPr>
                <w:rFonts w:ascii="Arial" w:hAnsi="Arial" w:cs="Arial"/>
                <w:sz w:val="16"/>
                <w:szCs w:val="16"/>
              </w:rPr>
            </w:pPr>
            <w:hyperlink r:id="rId97" w:history="1">
              <w:r w:rsidR="006D75D9"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000000" w:rsidP="00A9353A">
            <w:pPr>
              <w:rPr>
                <w:rFonts w:ascii="Arial" w:hAnsi="Arial" w:cs="Arial"/>
                <w:sz w:val="16"/>
                <w:szCs w:val="16"/>
              </w:rPr>
            </w:pPr>
            <w:hyperlink r:id="rId98" w:history="1">
              <w:r w:rsidR="00A9353A"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000000" w:rsidP="00D9744E">
            <w:pPr>
              <w:rPr>
                <w:rFonts w:ascii="Arial" w:hAnsi="Arial" w:cs="Arial"/>
                <w:sz w:val="16"/>
                <w:szCs w:val="16"/>
              </w:rPr>
            </w:pPr>
            <w:hyperlink r:id="rId99" w:history="1">
              <w:r w:rsidR="00D9744E"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000000" w:rsidP="00D9744E">
            <w:pPr>
              <w:rPr>
                <w:rFonts w:ascii="Arial" w:hAnsi="Arial" w:cs="Arial"/>
                <w:sz w:val="16"/>
                <w:szCs w:val="16"/>
              </w:rPr>
            </w:pPr>
            <w:hyperlink r:id="rId100" w:history="1">
              <w:r w:rsidR="00D9744E"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000000" w:rsidP="00D9744E">
            <w:pPr>
              <w:rPr>
                <w:rFonts w:ascii="Arial" w:hAnsi="Arial" w:cs="Arial"/>
                <w:sz w:val="16"/>
                <w:szCs w:val="16"/>
              </w:rPr>
            </w:pPr>
            <w:hyperlink r:id="rId101" w:history="1">
              <w:r w:rsidR="00D9744E"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 xml:space="preserve">Addition of CNF templates in </w:t>
            </w:r>
            <w:proofErr w:type="spellStart"/>
            <w:r w:rsidRPr="00FC7774">
              <w:rPr>
                <w:rFonts w:ascii="Arial" w:hAnsi="Arial" w:cs="Arial"/>
                <w:sz w:val="16"/>
                <w:szCs w:val="16"/>
              </w:rPr>
              <w:t>PosSystem_Control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000000" w:rsidP="00D9744E">
            <w:pPr>
              <w:rPr>
                <w:rFonts w:ascii="Arial" w:hAnsi="Arial" w:cs="Arial"/>
                <w:sz w:val="16"/>
                <w:szCs w:val="16"/>
              </w:rPr>
            </w:pPr>
            <w:hyperlink r:id="rId102" w:history="1">
              <w:r w:rsidR="00D9744E"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f_NR_ConfigUlSrsMultiRTT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000000" w:rsidP="00D9744E">
            <w:pPr>
              <w:rPr>
                <w:rFonts w:ascii="Arial" w:hAnsi="Arial" w:cs="Arial"/>
                <w:sz w:val="16"/>
                <w:szCs w:val="16"/>
              </w:rPr>
            </w:pPr>
            <w:hyperlink r:id="rId103" w:history="1">
              <w:r w:rsidR="00D9744E"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000000" w:rsidP="00D9744E">
            <w:pPr>
              <w:rPr>
                <w:rFonts w:ascii="Arial" w:hAnsi="Arial" w:cs="Arial"/>
                <w:sz w:val="16"/>
                <w:szCs w:val="16"/>
              </w:rPr>
            </w:pPr>
            <w:hyperlink r:id="rId104" w:history="1">
              <w:r w:rsidR="00D9744E"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svID</w:t>
            </w:r>
            <w:proofErr w:type="spellEnd"/>
            <w:r w:rsidRPr="00FC7774">
              <w:rPr>
                <w:rFonts w:ascii="Arial" w:hAnsi="Arial" w:cs="Arial"/>
                <w:sz w:val="16"/>
                <w:szCs w:val="16"/>
              </w:rPr>
              <w:t xml:space="preserve"> values in </w:t>
            </w:r>
            <w:proofErr w:type="spellStart"/>
            <w:r w:rsidRPr="00FC7774">
              <w:rPr>
                <w:rFonts w:ascii="Arial" w:hAnsi="Arial" w:cs="Arial"/>
                <w:sz w:val="16"/>
                <w:szCs w:val="16"/>
              </w:rPr>
              <w:t>AcquisitionAssist</w:t>
            </w:r>
            <w:proofErr w:type="spellEnd"/>
            <w:r w:rsidRPr="00FC7774">
              <w:rPr>
                <w:rFonts w:ascii="Arial" w:hAnsi="Arial" w:cs="Arial"/>
                <w:sz w:val="16"/>
                <w:szCs w:val="16"/>
              </w:rPr>
              <w:t xml:space="preserve"> and </w:t>
            </w:r>
            <w:proofErr w:type="spellStart"/>
            <w:r w:rsidRPr="00FC7774">
              <w:rPr>
                <w:rFonts w:ascii="Arial" w:hAnsi="Arial" w:cs="Arial"/>
                <w:sz w:val="16"/>
                <w:szCs w:val="16"/>
              </w:rPr>
              <w:t>AuxiliaryInformation</w:t>
            </w:r>
            <w:proofErr w:type="spellEnd"/>
            <w:r w:rsidRPr="00FC7774">
              <w:rPr>
                <w:rFonts w:ascii="Arial" w:hAnsi="Arial" w:cs="Arial"/>
                <w:sz w:val="16"/>
                <w:szCs w:val="16"/>
              </w:rPr>
              <w:t xml:space="preserve">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000000" w:rsidP="00D9744E">
            <w:pPr>
              <w:rPr>
                <w:rFonts w:ascii="Arial" w:hAnsi="Arial" w:cs="Arial"/>
                <w:sz w:val="16"/>
                <w:szCs w:val="16"/>
              </w:rPr>
            </w:pPr>
            <w:hyperlink r:id="rId105" w:history="1">
              <w:r w:rsidR="00D9744E"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000000" w:rsidP="004F39F2">
            <w:pPr>
              <w:rPr>
                <w:rFonts w:ascii="Arial" w:hAnsi="Arial" w:cs="Arial"/>
                <w:sz w:val="16"/>
                <w:szCs w:val="16"/>
              </w:rPr>
            </w:pPr>
            <w:hyperlink r:id="rId106" w:history="1">
              <w:r w:rsidR="004F39F2"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000000" w:rsidP="004F39F2">
            <w:pPr>
              <w:rPr>
                <w:rFonts w:ascii="Arial" w:hAnsi="Arial" w:cs="Arial"/>
                <w:sz w:val="16"/>
                <w:szCs w:val="16"/>
              </w:rPr>
            </w:pPr>
            <w:hyperlink r:id="rId107" w:history="1">
              <w:r w:rsidR="004F39F2"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 xml:space="preserve">Correction for function </w:t>
            </w:r>
            <w:proofErr w:type="spellStart"/>
            <w:r w:rsidRPr="004F39F2">
              <w:rPr>
                <w:rFonts w:ascii="Arial" w:hAnsi="Arial" w:cs="Arial"/>
                <w:sz w:val="16"/>
                <w:szCs w:val="16"/>
              </w:rPr>
              <w:t>f_POS_NR_CheckCapabilities_Prs_ProcessingCapabilityBandList</w:t>
            </w:r>
            <w:proofErr w:type="spellEnd"/>
            <w:r w:rsidRPr="004F39F2">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000000" w:rsidP="004F39F2">
            <w:pPr>
              <w:rPr>
                <w:rFonts w:ascii="Arial" w:hAnsi="Arial" w:cs="Arial"/>
                <w:sz w:val="16"/>
                <w:szCs w:val="16"/>
              </w:rPr>
            </w:pPr>
            <w:hyperlink r:id="rId108" w:history="1">
              <w:r w:rsidR="004F39F2"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000000" w:rsidP="004F39F2">
            <w:pPr>
              <w:rPr>
                <w:rFonts w:ascii="Arial" w:hAnsi="Arial" w:cs="Arial"/>
                <w:sz w:val="16"/>
                <w:szCs w:val="16"/>
              </w:rPr>
            </w:pPr>
            <w:hyperlink r:id="rId109" w:history="1">
              <w:r w:rsidR="004F39F2"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0"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f_POS_NR_Set_DlPrsAssistanceDataPerTRP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1"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2"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f_POS_NR_CheckCapabilities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function </w:t>
            </w:r>
            <w:proofErr w:type="spellStart"/>
            <w:r w:rsidRPr="000C0FDF">
              <w:rPr>
                <w:rFonts w:ascii="Arial" w:hAnsi="Arial" w:cs="Arial"/>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bl>
    <w:p w14:paraId="005A99DA" w14:textId="77777777" w:rsidR="00242130" w:rsidRPr="00C06175" w:rsidRDefault="00242130"/>
    <w:sectPr w:rsidR="00242130" w:rsidRPr="00C06175">
      <w:headerReference w:type="default" r:id="rId116"/>
      <w:footerReference w:type="default" r:id="rId1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850E" w14:textId="77777777" w:rsidR="00E522EF" w:rsidRDefault="00E522EF">
      <w:r>
        <w:separator/>
      </w:r>
    </w:p>
  </w:endnote>
  <w:endnote w:type="continuationSeparator" w:id="0">
    <w:p w14:paraId="4FD70E3F" w14:textId="77777777" w:rsidR="00E522EF" w:rsidRDefault="00E5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C762" w14:textId="77777777" w:rsidR="00E522EF" w:rsidRDefault="00E522EF">
      <w:r>
        <w:separator/>
      </w:r>
    </w:p>
  </w:footnote>
  <w:footnote w:type="continuationSeparator" w:id="0">
    <w:p w14:paraId="771155FF" w14:textId="77777777" w:rsidR="00E522EF" w:rsidRDefault="00E5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37CBF108"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481">
      <w:rPr>
        <w:rFonts w:ascii="Arial" w:hAnsi="Arial" w:cs="Arial"/>
        <w:b/>
        <w:noProof/>
        <w:sz w:val="18"/>
        <w:szCs w:val="18"/>
      </w:rPr>
      <w:t>3GPP TS 37.571-4 V17.5.0 (2024-03)</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3432E4E5"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481">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117" Type="http://schemas.openxmlformats.org/officeDocument/2006/relationships/footer" Target="footer1.xml"/><Relationship Id="rId21" Type="http://schemas.openxmlformats.org/officeDocument/2006/relationships/image" Target="media/image9.emf"/><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112" Type="http://schemas.openxmlformats.org/officeDocument/2006/relationships/hyperlink" Target="https://www.3gpp.org/ftp/TSG_RAN/WG5_Test_ex-T1/TTCN/TTCN_CRs/2024/Docs/R5s240160.zip" TargetMode="External"/><Relationship Id="rId16" Type="http://schemas.openxmlformats.org/officeDocument/2006/relationships/image" Target="media/image5.wmf"/><Relationship Id="rId107" Type="http://schemas.openxmlformats.org/officeDocument/2006/relationships/hyperlink" Target="https://www.3gpp.org/ftp/TSG_RAN/WG5_Test_ex-T1/TTCN/TTCN_CRs/2023/Docs/R5s230755.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102" Type="http://schemas.openxmlformats.org/officeDocument/2006/relationships/hyperlink" Target="https://www.3gpp.org/ftp/TSG_RAN/WG5_Test_ex-T1/TTCN/TTCN_CRs/2023/Docs/R5s230513.zip" TargetMode="External"/><Relationship Id="rId110" Type="http://schemas.openxmlformats.org/officeDocument/2006/relationships/hyperlink" Target="https://www.3gpp.org/ftp/TSG_RAN/WG5_Test_ex-T1/TTCN/TTCN_CRs/2024/Docs/R5s240144.zip" TargetMode="External"/><Relationship Id="rId115" Type="http://schemas.openxmlformats.org/officeDocument/2006/relationships/hyperlink" Target="https://www.3gpp.org/ftp/TSG_RAN/WG5_Test_ex-T1/TTCN/TTCN_CRs/2024/Docs/R5s240240.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100" Type="http://schemas.openxmlformats.org/officeDocument/2006/relationships/hyperlink" Target="https://www.3gpp.org/ftp/TSG_RAN/WG5_Test_ex-T1/TTCN/TTCN_CRs/2023/Docs/R5s230499.zip" TargetMode="External"/><Relationship Id="rId105" Type="http://schemas.openxmlformats.org/officeDocument/2006/relationships/hyperlink" Target="https://www.3gpp.org/ftp/TSG_RAN/WG5_Test_ex-T1/TTCN/TTCN_CRs/2023/Docs/R5s230674.zip" TargetMode="External"/><Relationship Id="rId113" Type="http://schemas.openxmlformats.org/officeDocument/2006/relationships/hyperlink" Target="https://www.3gpp.org/ftp/TSG_RAN/WG5_Test_ex-T1/TTCN/TTCN_CRs/2024/Docs/R5s240169.zip" TargetMode="External"/><Relationship Id="rId118"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hyperlink" Target="https://www.3gpp.org/ftp/TSG_RAN/WG5_Test_ex-T1/TTCN/TTCN_CRs/2023/Docs/R5s230473.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103" Type="http://schemas.openxmlformats.org/officeDocument/2006/relationships/hyperlink" Target="https://www.3gpp.org/ftp/TSG_RAN/WG5_Test_ex-T1/TTCN/TTCN_CRs/2023/Docs/R5s230595.zip" TargetMode="External"/><Relationship Id="rId108" Type="http://schemas.openxmlformats.org/officeDocument/2006/relationships/hyperlink" Target="https://www.3gpp.org/ftp/TSG_RAN/WG5_Test_ex-T1/TTCN/TTCN_CRs/2023/Docs/R5s230842.zip" TargetMode="External"/><Relationship Id="rId116" Type="http://schemas.openxmlformats.org/officeDocument/2006/relationships/header" Target="header1.xm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yperlink" Target="https://www.3gpp.org/ftp/TSG_RAN/WG5_Test_ex-T1/TTCN/TTCN_CRs/2023/Docs/R5s230438.zip" TargetMode="External"/><Relationship Id="rId111" Type="http://schemas.openxmlformats.org/officeDocument/2006/relationships/hyperlink" Target="https://www.3gpp.org/ftp/TSG_RAN/WG5_Test_ex-T1/TTCN/TTCN_CRs/2024/Docs/R5s24014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6" Type="http://schemas.openxmlformats.org/officeDocument/2006/relationships/hyperlink" Target="https://www.3gpp.org/ftp/TSG_RAN/WG5_Test_ex-T1/TTCN/TTCN_CRs/2023/Docs/R5s230711.zip" TargetMode="External"/><Relationship Id="rId114" Type="http://schemas.openxmlformats.org/officeDocument/2006/relationships/hyperlink" Target="https://www.3gpp.org/ftp/TSG_RAN/WG5_Test_ex-T1/TTCN/TTCN_CRs/2024/Docs/R5s240199.zip" TargetMode="Externa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hyperlink" Target="https://www.3gpp.org/ftp/TSG_RAN/WG5_Test_ex-T1/TTCN/TTCN_CRs/2023/Docs/R5s230498.zip" TargetMode="External"/><Relationship Id="rId101" Type="http://schemas.openxmlformats.org/officeDocument/2006/relationships/hyperlink" Target="https://www.3gpp.org/ftp/TSG_RAN/WG5_Test_ex-T1/TTCN/TTCN_CRs/2023/Docs/R5s230502.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 Id="rId109" Type="http://schemas.openxmlformats.org/officeDocument/2006/relationships/hyperlink" Target="https://www.3gpp.org/ftp/TSG_RAN/WG5_Test_ex-T1/TTCN/TTCN_CRs/2023/Docs/R5s230846.zip" TargetMode="External"/><Relationship Id="rId34" Type="http://schemas.openxmlformats.org/officeDocument/2006/relationships/hyperlink" Target="http://www.3gpp.org/ftp/TSG_RAN/WG5_Test_ex-T1/TTCN/TTCN_CRs/2017/Docs/R5s170416.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76" Type="http://schemas.openxmlformats.org/officeDocument/2006/relationships/hyperlink" Target="https://www.3gpp.org/ftp/TSG_RAN/WG5_Test_ex-T1/TTCN/TTCN_CRs/2022/Docs/R5s220439.zip" TargetMode="External"/><Relationship Id="rId97" Type="http://schemas.openxmlformats.org/officeDocument/2006/relationships/hyperlink" Target="https://www.3gpp.org/ftp/TSG_RAN/WG5_Test_ex-T1/TTCN/TTCN_CRs/2023/Docs/R5s230440.zip" TargetMode="External"/><Relationship Id="rId104" Type="http://schemas.openxmlformats.org/officeDocument/2006/relationships/hyperlink" Target="https://www.3gpp.org/ftp/TSG_RAN/WG5_Test_ex-T1/TTCN/TTCN_CRs/2023/Docs/R5s230608.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45</Pages>
  <Words>13566</Words>
  <Characters>77329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90714</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1940</cp:lastModifiedBy>
  <cp:revision>68</cp:revision>
  <cp:lastPrinted>2012-06-07T10:39:00Z</cp:lastPrinted>
  <dcterms:created xsi:type="dcterms:W3CDTF">2021-12-20T17:37:00Z</dcterms:created>
  <dcterms:modified xsi:type="dcterms:W3CDTF">2024-04-09T17:14:00Z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